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57A2B859"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DD1DE3">
        <w:rPr>
          <w:noProof w:val="0"/>
        </w:rPr>
        <w:t>2</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7E5604">
        <w:rPr>
          <w:noProof w:val="0"/>
          <w:sz w:val="32"/>
          <w:lang w:eastAsia="ja-JP"/>
        </w:rPr>
        <w:t>5</w:t>
      </w:r>
      <w:r w:rsidRPr="006A77F7">
        <w:rPr>
          <w:noProof w:val="0"/>
          <w:sz w:val="32"/>
        </w:rPr>
        <w:t>-</w:t>
      </w:r>
      <w:r w:rsidR="00DD1DE3">
        <w:rPr>
          <w:noProof w:val="0"/>
          <w:sz w:val="32"/>
        </w:rPr>
        <w:t>12</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29900620" r:id="rId10"/>
        </w:object>
      </w:r>
      <w:r w:rsidR="00553E3A" w:rsidRPr="006A77F7">
        <w:rPr>
          <w:noProof w:val="0"/>
          <w:color w:val="0000FF"/>
        </w:rPr>
        <w:tab/>
      </w:r>
      <w:r w:rsidR="008D06B3">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650 Route des Lucioles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Valbonne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00E1DD3A"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7E5604">
        <w:rPr>
          <w:sz w:val="18"/>
        </w:rPr>
        <w:t>5</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4B4894D" w14:textId="3B60956F" w:rsidR="008D06B3"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8D06B3">
        <w:rPr>
          <w:noProof/>
        </w:rPr>
        <w:t>Foreword</w:t>
      </w:r>
      <w:r w:rsidR="008D06B3">
        <w:rPr>
          <w:noProof/>
        </w:rPr>
        <w:tab/>
      </w:r>
      <w:r w:rsidR="008D06B3">
        <w:rPr>
          <w:noProof/>
        </w:rPr>
        <w:fldChar w:fldCharType="begin" w:fldLock="1"/>
      </w:r>
      <w:r w:rsidR="008D06B3">
        <w:rPr>
          <w:noProof/>
        </w:rPr>
        <w:instrText xml:space="preserve"> PAGEREF _Toc219287604 \h </w:instrText>
      </w:r>
      <w:r w:rsidR="008D06B3">
        <w:rPr>
          <w:noProof/>
        </w:rPr>
      </w:r>
      <w:r w:rsidR="008D06B3">
        <w:rPr>
          <w:noProof/>
        </w:rPr>
        <w:fldChar w:fldCharType="separate"/>
      </w:r>
      <w:r w:rsidR="008D06B3">
        <w:rPr>
          <w:noProof/>
        </w:rPr>
        <w:t>5</w:t>
      </w:r>
      <w:r w:rsidR="008D06B3">
        <w:rPr>
          <w:noProof/>
        </w:rPr>
        <w:fldChar w:fldCharType="end"/>
      </w:r>
    </w:p>
    <w:p w14:paraId="7D0449C7" w14:textId="6E9F5390" w:rsidR="008D06B3" w:rsidRDefault="008D06B3">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_Toc219287605 \h </w:instrText>
      </w:r>
      <w:r>
        <w:rPr>
          <w:noProof/>
        </w:rPr>
      </w:r>
      <w:r>
        <w:rPr>
          <w:noProof/>
        </w:rPr>
        <w:fldChar w:fldCharType="separate"/>
      </w:r>
      <w:r>
        <w:rPr>
          <w:noProof/>
        </w:rPr>
        <w:t>6</w:t>
      </w:r>
      <w:r>
        <w:rPr>
          <w:noProof/>
        </w:rPr>
        <w:fldChar w:fldCharType="end"/>
      </w:r>
    </w:p>
    <w:p w14:paraId="288F4C55" w14:textId="7F80B136" w:rsidR="008D06B3" w:rsidRDefault="008D06B3">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_Toc219287606 \h </w:instrText>
      </w:r>
      <w:r>
        <w:rPr>
          <w:noProof/>
        </w:rPr>
      </w:r>
      <w:r>
        <w:rPr>
          <w:noProof/>
        </w:rPr>
        <w:fldChar w:fldCharType="separate"/>
      </w:r>
      <w:r>
        <w:rPr>
          <w:noProof/>
        </w:rPr>
        <w:t>6</w:t>
      </w:r>
      <w:r>
        <w:rPr>
          <w:noProof/>
        </w:rPr>
        <w:fldChar w:fldCharType="end"/>
      </w:r>
    </w:p>
    <w:p w14:paraId="1C70283B" w14:textId="430E45FB" w:rsidR="008D06B3" w:rsidRDefault="008D06B3">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_Toc219287607 \h </w:instrText>
      </w:r>
      <w:r>
        <w:rPr>
          <w:noProof/>
        </w:rPr>
      </w:r>
      <w:r>
        <w:rPr>
          <w:noProof/>
        </w:rPr>
        <w:fldChar w:fldCharType="separate"/>
      </w:r>
      <w:r>
        <w:rPr>
          <w:noProof/>
        </w:rPr>
        <w:t>7</w:t>
      </w:r>
      <w:r>
        <w:rPr>
          <w:noProof/>
        </w:rPr>
        <w:fldChar w:fldCharType="end"/>
      </w:r>
    </w:p>
    <w:p w14:paraId="15C420A0" w14:textId="2548F34F" w:rsidR="008D06B3" w:rsidRDefault="008D06B3">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_Toc219287608 \h </w:instrText>
      </w:r>
      <w:r>
        <w:rPr>
          <w:noProof/>
        </w:rPr>
      </w:r>
      <w:r>
        <w:rPr>
          <w:noProof/>
        </w:rPr>
        <w:fldChar w:fldCharType="separate"/>
      </w:r>
      <w:r>
        <w:rPr>
          <w:noProof/>
        </w:rPr>
        <w:t>7</w:t>
      </w:r>
      <w:r>
        <w:rPr>
          <w:noProof/>
        </w:rPr>
        <w:fldChar w:fldCharType="end"/>
      </w:r>
    </w:p>
    <w:p w14:paraId="20244EA7" w14:textId="096BF764" w:rsidR="008D06B3" w:rsidRDefault="008D06B3">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_Toc219287609 \h </w:instrText>
      </w:r>
      <w:r>
        <w:rPr>
          <w:noProof/>
        </w:rPr>
      </w:r>
      <w:r>
        <w:rPr>
          <w:noProof/>
        </w:rPr>
        <w:fldChar w:fldCharType="separate"/>
      </w:r>
      <w:r>
        <w:rPr>
          <w:noProof/>
        </w:rPr>
        <w:t>7</w:t>
      </w:r>
      <w:r>
        <w:rPr>
          <w:noProof/>
        </w:rPr>
        <w:fldChar w:fldCharType="end"/>
      </w:r>
    </w:p>
    <w:p w14:paraId="2BEA1CCF" w14:textId="72C7845A" w:rsidR="008D06B3" w:rsidRDefault="008D06B3">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_Toc219287610 \h </w:instrText>
      </w:r>
      <w:r>
        <w:rPr>
          <w:noProof/>
        </w:rPr>
      </w:r>
      <w:r>
        <w:rPr>
          <w:noProof/>
        </w:rPr>
        <w:fldChar w:fldCharType="separate"/>
      </w:r>
      <w:r>
        <w:rPr>
          <w:noProof/>
        </w:rPr>
        <w:t>7</w:t>
      </w:r>
      <w:r>
        <w:rPr>
          <w:noProof/>
        </w:rPr>
        <w:fldChar w:fldCharType="end"/>
      </w:r>
    </w:p>
    <w:p w14:paraId="4F5FF742" w14:textId="483D05B7" w:rsidR="008D06B3" w:rsidRDefault="008D06B3">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_Toc219287611 \h </w:instrText>
      </w:r>
      <w:r>
        <w:rPr>
          <w:noProof/>
        </w:rPr>
      </w:r>
      <w:r>
        <w:rPr>
          <w:noProof/>
        </w:rPr>
        <w:fldChar w:fldCharType="separate"/>
      </w:r>
      <w:r>
        <w:rPr>
          <w:noProof/>
        </w:rPr>
        <w:t>7</w:t>
      </w:r>
      <w:r>
        <w:rPr>
          <w:noProof/>
        </w:rPr>
        <w:fldChar w:fldCharType="end"/>
      </w:r>
    </w:p>
    <w:p w14:paraId="2F9D7273" w14:textId="75815663" w:rsidR="008D06B3" w:rsidRDefault="008D06B3">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_Toc219287612 \h </w:instrText>
      </w:r>
      <w:r>
        <w:rPr>
          <w:noProof/>
        </w:rPr>
      </w:r>
      <w:r>
        <w:rPr>
          <w:noProof/>
        </w:rPr>
        <w:fldChar w:fldCharType="separate"/>
      </w:r>
      <w:r>
        <w:rPr>
          <w:noProof/>
        </w:rPr>
        <w:t>8</w:t>
      </w:r>
      <w:r>
        <w:rPr>
          <w:noProof/>
        </w:rPr>
        <w:fldChar w:fldCharType="end"/>
      </w:r>
    </w:p>
    <w:p w14:paraId="463C6697" w14:textId="7B3E728F" w:rsidR="008D06B3" w:rsidRDefault="008D06B3">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_Toc219287613 \h </w:instrText>
      </w:r>
      <w:r>
        <w:rPr>
          <w:noProof/>
        </w:rPr>
      </w:r>
      <w:r>
        <w:rPr>
          <w:noProof/>
        </w:rPr>
        <w:fldChar w:fldCharType="separate"/>
      </w:r>
      <w:r>
        <w:rPr>
          <w:noProof/>
        </w:rPr>
        <w:t>8</w:t>
      </w:r>
      <w:r>
        <w:rPr>
          <w:noProof/>
        </w:rPr>
        <w:fldChar w:fldCharType="end"/>
      </w:r>
    </w:p>
    <w:p w14:paraId="16388D45" w14:textId="7F64DE8C" w:rsidR="008D06B3" w:rsidRDefault="008D06B3">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_Toc219287614 \h </w:instrText>
      </w:r>
      <w:r>
        <w:rPr>
          <w:noProof/>
        </w:rPr>
      </w:r>
      <w:r>
        <w:rPr>
          <w:noProof/>
        </w:rPr>
        <w:fldChar w:fldCharType="separate"/>
      </w:r>
      <w:r>
        <w:rPr>
          <w:noProof/>
        </w:rPr>
        <w:t>8</w:t>
      </w:r>
      <w:r>
        <w:rPr>
          <w:noProof/>
        </w:rPr>
        <w:fldChar w:fldCharType="end"/>
      </w:r>
    </w:p>
    <w:p w14:paraId="12903E73" w14:textId="23EC7B87" w:rsidR="008D06B3" w:rsidRDefault="008D06B3">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_Toc219287615 \h </w:instrText>
      </w:r>
      <w:r>
        <w:rPr>
          <w:noProof/>
        </w:rPr>
      </w:r>
      <w:r>
        <w:rPr>
          <w:noProof/>
        </w:rPr>
        <w:fldChar w:fldCharType="separate"/>
      </w:r>
      <w:r>
        <w:rPr>
          <w:noProof/>
        </w:rPr>
        <w:t>16</w:t>
      </w:r>
      <w:r>
        <w:rPr>
          <w:noProof/>
        </w:rPr>
        <w:fldChar w:fldCharType="end"/>
      </w:r>
    </w:p>
    <w:p w14:paraId="42B885F6" w14:textId="6B5F580B" w:rsidR="008D06B3" w:rsidRDefault="008D06B3">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_Toc219287616 \h </w:instrText>
      </w:r>
      <w:r>
        <w:rPr>
          <w:noProof/>
        </w:rPr>
      </w:r>
      <w:r>
        <w:rPr>
          <w:noProof/>
        </w:rPr>
        <w:fldChar w:fldCharType="separate"/>
      </w:r>
      <w:r>
        <w:rPr>
          <w:noProof/>
        </w:rPr>
        <w:t>19</w:t>
      </w:r>
      <w:r>
        <w:rPr>
          <w:noProof/>
        </w:rPr>
        <w:fldChar w:fldCharType="end"/>
      </w:r>
    </w:p>
    <w:p w14:paraId="3BF81372" w14:textId="756341C2" w:rsidR="008D06B3" w:rsidRDefault="008D06B3">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_Toc219287617 \h </w:instrText>
      </w:r>
      <w:r>
        <w:rPr>
          <w:noProof/>
        </w:rPr>
      </w:r>
      <w:r>
        <w:rPr>
          <w:noProof/>
        </w:rPr>
        <w:fldChar w:fldCharType="separate"/>
      </w:r>
      <w:r>
        <w:rPr>
          <w:noProof/>
        </w:rPr>
        <w:t>22</w:t>
      </w:r>
      <w:r>
        <w:rPr>
          <w:noProof/>
        </w:rPr>
        <w:fldChar w:fldCharType="end"/>
      </w:r>
    </w:p>
    <w:p w14:paraId="370ED787" w14:textId="26C4B207" w:rsidR="008D06B3" w:rsidRDefault="008D06B3">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_Toc219287618 \h </w:instrText>
      </w:r>
      <w:r>
        <w:rPr>
          <w:noProof/>
        </w:rPr>
      </w:r>
      <w:r>
        <w:rPr>
          <w:noProof/>
        </w:rPr>
        <w:fldChar w:fldCharType="separate"/>
      </w:r>
      <w:r>
        <w:rPr>
          <w:noProof/>
        </w:rPr>
        <w:t>22</w:t>
      </w:r>
      <w:r>
        <w:rPr>
          <w:noProof/>
        </w:rPr>
        <w:fldChar w:fldCharType="end"/>
      </w:r>
    </w:p>
    <w:p w14:paraId="4F6F2B16" w14:textId="74D554E4" w:rsidR="008D06B3" w:rsidRDefault="008D06B3">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_Toc219287619 \h </w:instrText>
      </w:r>
      <w:r>
        <w:rPr>
          <w:noProof/>
        </w:rPr>
      </w:r>
      <w:r>
        <w:rPr>
          <w:noProof/>
        </w:rPr>
        <w:fldChar w:fldCharType="separate"/>
      </w:r>
      <w:r>
        <w:rPr>
          <w:noProof/>
        </w:rPr>
        <w:t>23</w:t>
      </w:r>
      <w:r>
        <w:rPr>
          <w:noProof/>
        </w:rPr>
        <w:fldChar w:fldCharType="end"/>
      </w:r>
    </w:p>
    <w:p w14:paraId="76D4CB0C" w14:textId="620FD7E9" w:rsidR="008D06B3" w:rsidRDefault="008D06B3">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_Toc219287620 \h </w:instrText>
      </w:r>
      <w:r>
        <w:rPr>
          <w:noProof/>
        </w:rPr>
      </w:r>
      <w:r>
        <w:rPr>
          <w:noProof/>
        </w:rPr>
        <w:fldChar w:fldCharType="separate"/>
      </w:r>
      <w:r>
        <w:rPr>
          <w:noProof/>
        </w:rPr>
        <w:t>25</w:t>
      </w:r>
      <w:r>
        <w:rPr>
          <w:noProof/>
        </w:rPr>
        <w:fldChar w:fldCharType="end"/>
      </w:r>
    </w:p>
    <w:p w14:paraId="5C7E8651" w14:textId="2DF2B03E" w:rsidR="008D06B3" w:rsidRDefault="008D06B3">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_Toc219287621 \h </w:instrText>
      </w:r>
      <w:r>
        <w:rPr>
          <w:noProof/>
        </w:rPr>
      </w:r>
      <w:r>
        <w:rPr>
          <w:noProof/>
        </w:rPr>
        <w:fldChar w:fldCharType="separate"/>
      </w:r>
      <w:r>
        <w:rPr>
          <w:noProof/>
        </w:rPr>
        <w:t>27</w:t>
      </w:r>
      <w:r>
        <w:rPr>
          <w:noProof/>
        </w:rPr>
        <w:fldChar w:fldCharType="end"/>
      </w:r>
    </w:p>
    <w:p w14:paraId="7CF3AE1C" w14:textId="49FA30F7" w:rsidR="008D06B3" w:rsidRDefault="008D06B3">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_Toc219287622 \h </w:instrText>
      </w:r>
      <w:r>
        <w:rPr>
          <w:noProof/>
        </w:rPr>
      </w:r>
      <w:r>
        <w:rPr>
          <w:noProof/>
        </w:rPr>
        <w:fldChar w:fldCharType="separate"/>
      </w:r>
      <w:r>
        <w:rPr>
          <w:noProof/>
        </w:rPr>
        <w:t>29</w:t>
      </w:r>
      <w:r>
        <w:rPr>
          <w:noProof/>
        </w:rPr>
        <w:fldChar w:fldCharType="end"/>
      </w:r>
    </w:p>
    <w:p w14:paraId="2B6B5C76" w14:textId="01156760" w:rsidR="008D06B3" w:rsidRDefault="008D06B3">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_Toc219287623 \h </w:instrText>
      </w:r>
      <w:r>
        <w:rPr>
          <w:noProof/>
        </w:rPr>
      </w:r>
      <w:r>
        <w:rPr>
          <w:noProof/>
        </w:rPr>
        <w:fldChar w:fldCharType="separate"/>
      </w:r>
      <w:r>
        <w:rPr>
          <w:noProof/>
        </w:rPr>
        <w:t>30</w:t>
      </w:r>
      <w:r>
        <w:rPr>
          <w:noProof/>
        </w:rPr>
        <w:fldChar w:fldCharType="end"/>
      </w:r>
    </w:p>
    <w:p w14:paraId="50C6F11C" w14:textId="77EBD86D" w:rsidR="008D06B3" w:rsidRDefault="008D06B3">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_Toc219287624 \h </w:instrText>
      </w:r>
      <w:r>
        <w:rPr>
          <w:noProof/>
        </w:rPr>
      </w:r>
      <w:r>
        <w:rPr>
          <w:noProof/>
        </w:rPr>
        <w:fldChar w:fldCharType="separate"/>
      </w:r>
      <w:r>
        <w:rPr>
          <w:noProof/>
        </w:rPr>
        <w:t>30</w:t>
      </w:r>
      <w:r>
        <w:rPr>
          <w:noProof/>
        </w:rPr>
        <w:fldChar w:fldCharType="end"/>
      </w:r>
    </w:p>
    <w:p w14:paraId="7B1C9BA1" w14:textId="3EE0AA11" w:rsidR="008D06B3" w:rsidRDefault="008D06B3">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_Toc219287625 \h </w:instrText>
      </w:r>
      <w:r>
        <w:rPr>
          <w:noProof/>
        </w:rPr>
      </w:r>
      <w:r>
        <w:rPr>
          <w:noProof/>
        </w:rPr>
        <w:fldChar w:fldCharType="separate"/>
      </w:r>
      <w:r>
        <w:rPr>
          <w:noProof/>
        </w:rPr>
        <w:t>33</w:t>
      </w:r>
      <w:r>
        <w:rPr>
          <w:noProof/>
        </w:rPr>
        <w:fldChar w:fldCharType="end"/>
      </w:r>
    </w:p>
    <w:p w14:paraId="138B753D" w14:textId="47D9B3D8" w:rsidR="008D06B3" w:rsidRDefault="008D06B3">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_Toc219287626 \h </w:instrText>
      </w:r>
      <w:r>
        <w:rPr>
          <w:noProof/>
        </w:rPr>
      </w:r>
      <w:r>
        <w:rPr>
          <w:noProof/>
        </w:rPr>
        <w:fldChar w:fldCharType="separate"/>
      </w:r>
      <w:r>
        <w:rPr>
          <w:noProof/>
        </w:rPr>
        <w:t>34</w:t>
      </w:r>
      <w:r>
        <w:rPr>
          <w:noProof/>
        </w:rPr>
        <w:fldChar w:fldCharType="end"/>
      </w:r>
    </w:p>
    <w:p w14:paraId="681D617A" w14:textId="61DEE060" w:rsidR="008D06B3" w:rsidRDefault="008D06B3">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_Toc219287627 \h </w:instrText>
      </w:r>
      <w:r>
        <w:rPr>
          <w:noProof/>
        </w:rPr>
      </w:r>
      <w:r>
        <w:rPr>
          <w:noProof/>
        </w:rPr>
        <w:fldChar w:fldCharType="separate"/>
      </w:r>
      <w:r>
        <w:rPr>
          <w:noProof/>
        </w:rPr>
        <w:t>44</w:t>
      </w:r>
      <w:r>
        <w:rPr>
          <w:noProof/>
        </w:rPr>
        <w:fldChar w:fldCharType="end"/>
      </w:r>
    </w:p>
    <w:p w14:paraId="4A3167A0" w14:textId="0740D162" w:rsidR="008D06B3" w:rsidRDefault="008D06B3">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_Toc219287628 \h </w:instrText>
      </w:r>
      <w:r>
        <w:rPr>
          <w:noProof/>
        </w:rPr>
      </w:r>
      <w:r>
        <w:rPr>
          <w:noProof/>
        </w:rPr>
        <w:fldChar w:fldCharType="separate"/>
      </w:r>
      <w:r>
        <w:rPr>
          <w:noProof/>
        </w:rPr>
        <w:t>46</w:t>
      </w:r>
      <w:r>
        <w:rPr>
          <w:noProof/>
        </w:rPr>
        <w:fldChar w:fldCharType="end"/>
      </w:r>
    </w:p>
    <w:p w14:paraId="64614AF3" w14:textId="7EEBCC2F" w:rsidR="008D06B3" w:rsidRDefault="008D06B3">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_Toc219287629 \h </w:instrText>
      </w:r>
      <w:r>
        <w:rPr>
          <w:noProof/>
        </w:rPr>
      </w:r>
      <w:r>
        <w:rPr>
          <w:noProof/>
        </w:rPr>
        <w:fldChar w:fldCharType="separate"/>
      </w:r>
      <w:r>
        <w:rPr>
          <w:noProof/>
        </w:rPr>
        <w:t>50</w:t>
      </w:r>
      <w:r>
        <w:rPr>
          <w:noProof/>
        </w:rPr>
        <w:fldChar w:fldCharType="end"/>
      </w:r>
    </w:p>
    <w:p w14:paraId="038546B7" w14:textId="5DAC2A80" w:rsidR="008D06B3" w:rsidRDefault="008D06B3">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_Toc219287630 \h </w:instrText>
      </w:r>
      <w:r>
        <w:rPr>
          <w:noProof/>
        </w:rPr>
      </w:r>
      <w:r>
        <w:rPr>
          <w:noProof/>
        </w:rPr>
        <w:fldChar w:fldCharType="separate"/>
      </w:r>
      <w:r>
        <w:rPr>
          <w:noProof/>
        </w:rPr>
        <w:t>50</w:t>
      </w:r>
      <w:r>
        <w:rPr>
          <w:noProof/>
        </w:rPr>
        <w:fldChar w:fldCharType="end"/>
      </w:r>
    </w:p>
    <w:p w14:paraId="2AF68651" w14:textId="3401DE71" w:rsidR="008D06B3" w:rsidRDefault="008D06B3">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_Toc219287631 \h </w:instrText>
      </w:r>
      <w:r>
        <w:rPr>
          <w:noProof/>
        </w:rPr>
      </w:r>
      <w:r>
        <w:rPr>
          <w:noProof/>
        </w:rPr>
        <w:fldChar w:fldCharType="separate"/>
      </w:r>
      <w:r>
        <w:rPr>
          <w:noProof/>
        </w:rPr>
        <w:t>51</w:t>
      </w:r>
      <w:r>
        <w:rPr>
          <w:noProof/>
        </w:rPr>
        <w:fldChar w:fldCharType="end"/>
      </w:r>
    </w:p>
    <w:p w14:paraId="4E8B8EDE" w14:textId="38CBD57A" w:rsidR="008D06B3" w:rsidRDefault="008D06B3">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_Toc219287632 \h </w:instrText>
      </w:r>
      <w:r>
        <w:rPr>
          <w:noProof/>
        </w:rPr>
      </w:r>
      <w:r>
        <w:rPr>
          <w:noProof/>
        </w:rPr>
        <w:fldChar w:fldCharType="separate"/>
      </w:r>
      <w:r>
        <w:rPr>
          <w:noProof/>
        </w:rPr>
        <w:t>52</w:t>
      </w:r>
      <w:r>
        <w:rPr>
          <w:noProof/>
        </w:rPr>
        <w:fldChar w:fldCharType="end"/>
      </w:r>
    </w:p>
    <w:p w14:paraId="5AF4B263" w14:textId="109D5165" w:rsidR="008D06B3" w:rsidRDefault="008D06B3">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_Toc219287633 \h </w:instrText>
      </w:r>
      <w:r>
        <w:rPr>
          <w:noProof/>
        </w:rPr>
      </w:r>
      <w:r>
        <w:rPr>
          <w:noProof/>
        </w:rPr>
        <w:fldChar w:fldCharType="separate"/>
      </w:r>
      <w:r>
        <w:rPr>
          <w:noProof/>
        </w:rPr>
        <w:t>52</w:t>
      </w:r>
      <w:r>
        <w:rPr>
          <w:noProof/>
        </w:rPr>
        <w:fldChar w:fldCharType="end"/>
      </w:r>
    </w:p>
    <w:p w14:paraId="786C74B3" w14:textId="33CFEB1B" w:rsidR="008D06B3" w:rsidRDefault="008D06B3">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_Toc219287634 \h </w:instrText>
      </w:r>
      <w:r>
        <w:rPr>
          <w:noProof/>
        </w:rPr>
      </w:r>
      <w:r>
        <w:rPr>
          <w:noProof/>
        </w:rPr>
        <w:fldChar w:fldCharType="separate"/>
      </w:r>
      <w:r>
        <w:rPr>
          <w:noProof/>
        </w:rPr>
        <w:t>53</w:t>
      </w:r>
      <w:r>
        <w:rPr>
          <w:noProof/>
        </w:rPr>
        <w:fldChar w:fldCharType="end"/>
      </w:r>
    </w:p>
    <w:p w14:paraId="73C5F714" w14:textId="75C06914" w:rsidR="008D06B3" w:rsidRDefault="008D06B3">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_Toc219287635 \h </w:instrText>
      </w:r>
      <w:r>
        <w:rPr>
          <w:noProof/>
        </w:rPr>
      </w:r>
      <w:r>
        <w:rPr>
          <w:noProof/>
        </w:rPr>
        <w:fldChar w:fldCharType="separate"/>
      </w:r>
      <w:r>
        <w:rPr>
          <w:noProof/>
        </w:rPr>
        <w:t>53</w:t>
      </w:r>
      <w:r>
        <w:rPr>
          <w:noProof/>
        </w:rPr>
        <w:fldChar w:fldCharType="end"/>
      </w:r>
    </w:p>
    <w:p w14:paraId="0CA4A471" w14:textId="25E1BE0E" w:rsidR="008D06B3" w:rsidRDefault="008D06B3">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_Toc219287636 \h </w:instrText>
      </w:r>
      <w:r>
        <w:rPr>
          <w:noProof/>
        </w:rPr>
      </w:r>
      <w:r>
        <w:rPr>
          <w:noProof/>
        </w:rPr>
        <w:fldChar w:fldCharType="separate"/>
      </w:r>
      <w:r>
        <w:rPr>
          <w:noProof/>
        </w:rPr>
        <w:t>53</w:t>
      </w:r>
      <w:r>
        <w:rPr>
          <w:noProof/>
        </w:rPr>
        <w:fldChar w:fldCharType="end"/>
      </w:r>
    </w:p>
    <w:p w14:paraId="2345455D" w14:textId="4B6B6EB1" w:rsidR="008D06B3" w:rsidRDefault="008D06B3">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_Toc219287637 \h </w:instrText>
      </w:r>
      <w:r>
        <w:rPr>
          <w:noProof/>
        </w:rPr>
      </w:r>
      <w:r>
        <w:rPr>
          <w:noProof/>
        </w:rPr>
        <w:fldChar w:fldCharType="separate"/>
      </w:r>
      <w:r>
        <w:rPr>
          <w:noProof/>
        </w:rPr>
        <w:t>57</w:t>
      </w:r>
      <w:r>
        <w:rPr>
          <w:noProof/>
        </w:rPr>
        <w:fldChar w:fldCharType="end"/>
      </w:r>
    </w:p>
    <w:p w14:paraId="3382D11C" w14:textId="69B0FA70" w:rsidR="008D06B3" w:rsidRDefault="008D06B3">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_Toc219287638 \h </w:instrText>
      </w:r>
      <w:r>
        <w:rPr>
          <w:noProof/>
        </w:rPr>
      </w:r>
      <w:r>
        <w:rPr>
          <w:noProof/>
        </w:rPr>
        <w:fldChar w:fldCharType="separate"/>
      </w:r>
      <w:r>
        <w:rPr>
          <w:noProof/>
        </w:rPr>
        <w:t>57</w:t>
      </w:r>
      <w:r>
        <w:rPr>
          <w:noProof/>
        </w:rPr>
        <w:fldChar w:fldCharType="end"/>
      </w:r>
    </w:p>
    <w:p w14:paraId="3C9CEE39" w14:textId="09990120" w:rsidR="008D06B3" w:rsidRDefault="008D06B3">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_Toc219287639 \h </w:instrText>
      </w:r>
      <w:r>
        <w:rPr>
          <w:noProof/>
        </w:rPr>
      </w:r>
      <w:r>
        <w:rPr>
          <w:noProof/>
        </w:rPr>
        <w:fldChar w:fldCharType="separate"/>
      </w:r>
      <w:r>
        <w:rPr>
          <w:noProof/>
        </w:rPr>
        <w:t>57</w:t>
      </w:r>
      <w:r>
        <w:rPr>
          <w:noProof/>
        </w:rPr>
        <w:fldChar w:fldCharType="end"/>
      </w:r>
    </w:p>
    <w:p w14:paraId="6B6BCC62" w14:textId="49C544DB" w:rsidR="008D06B3" w:rsidRDefault="008D06B3">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_Toc219287640 \h </w:instrText>
      </w:r>
      <w:r>
        <w:rPr>
          <w:noProof/>
        </w:rPr>
      </w:r>
      <w:r>
        <w:rPr>
          <w:noProof/>
        </w:rPr>
        <w:fldChar w:fldCharType="separate"/>
      </w:r>
      <w:r>
        <w:rPr>
          <w:noProof/>
        </w:rPr>
        <w:t>57</w:t>
      </w:r>
      <w:r>
        <w:rPr>
          <w:noProof/>
        </w:rPr>
        <w:fldChar w:fldCharType="end"/>
      </w:r>
    </w:p>
    <w:p w14:paraId="218CB6FA" w14:textId="0C51278F" w:rsidR="008D06B3" w:rsidRDefault="008D06B3">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_Toc219287641 \h </w:instrText>
      </w:r>
      <w:r>
        <w:rPr>
          <w:noProof/>
        </w:rPr>
      </w:r>
      <w:r>
        <w:rPr>
          <w:noProof/>
        </w:rPr>
        <w:fldChar w:fldCharType="separate"/>
      </w:r>
      <w:r>
        <w:rPr>
          <w:noProof/>
        </w:rPr>
        <w:t>57</w:t>
      </w:r>
      <w:r>
        <w:rPr>
          <w:noProof/>
        </w:rPr>
        <w:fldChar w:fldCharType="end"/>
      </w:r>
    </w:p>
    <w:p w14:paraId="2E545389" w14:textId="36CBF92F" w:rsidR="008D06B3" w:rsidRDefault="008D06B3">
      <w:pPr>
        <w:pStyle w:val="TOC4"/>
        <w:rPr>
          <w:rFonts w:ascii="Calibri" w:hAnsi="Calibri"/>
          <w:noProof/>
          <w:kern w:val="2"/>
          <w:sz w:val="24"/>
          <w:szCs w:val="24"/>
        </w:rPr>
      </w:pPr>
      <w:r w:rsidRPr="00E074FC">
        <w:rPr>
          <w:rFonts w:eastAsia="SimSun"/>
          <w:noProof/>
          <w:lang w:eastAsia="en-US"/>
        </w:rPr>
        <w:t>4.</w:t>
      </w:r>
      <w:r>
        <w:rPr>
          <w:noProof/>
        </w:rPr>
        <w:t>3.3.2</w:t>
      </w:r>
      <w:r>
        <w:rPr>
          <w:rFonts w:ascii="Calibri" w:hAnsi="Calibri"/>
          <w:noProof/>
          <w:kern w:val="2"/>
          <w:sz w:val="24"/>
          <w:szCs w:val="24"/>
        </w:rPr>
        <w:tab/>
      </w:r>
      <w:r w:rsidRPr="00E074FC">
        <w:rPr>
          <w:rFonts w:eastAsia="SimSun"/>
          <w:noProof/>
          <w:lang w:eastAsia="en-US"/>
        </w:rPr>
        <w:t>Spurious emissions test cases for EN-DC</w:t>
      </w:r>
      <w:r>
        <w:rPr>
          <w:noProof/>
        </w:rPr>
        <w:tab/>
      </w:r>
      <w:r>
        <w:rPr>
          <w:noProof/>
        </w:rPr>
        <w:fldChar w:fldCharType="begin" w:fldLock="1"/>
      </w:r>
      <w:r>
        <w:rPr>
          <w:noProof/>
        </w:rPr>
        <w:instrText xml:space="preserve"> PAGEREF _Toc219287642 \h </w:instrText>
      </w:r>
      <w:r>
        <w:rPr>
          <w:noProof/>
        </w:rPr>
      </w:r>
      <w:r>
        <w:rPr>
          <w:noProof/>
        </w:rPr>
        <w:fldChar w:fldCharType="separate"/>
      </w:r>
      <w:r>
        <w:rPr>
          <w:noProof/>
        </w:rPr>
        <w:t>74</w:t>
      </w:r>
      <w:r>
        <w:rPr>
          <w:noProof/>
        </w:rPr>
        <w:fldChar w:fldCharType="end"/>
      </w:r>
    </w:p>
    <w:p w14:paraId="741589E1" w14:textId="46FE518B" w:rsidR="008D06B3" w:rsidRDefault="008D06B3">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_Toc219287643 \h </w:instrText>
      </w:r>
      <w:r>
        <w:rPr>
          <w:noProof/>
        </w:rPr>
      </w:r>
      <w:r>
        <w:rPr>
          <w:noProof/>
        </w:rPr>
        <w:fldChar w:fldCharType="separate"/>
      </w:r>
      <w:r>
        <w:rPr>
          <w:noProof/>
        </w:rPr>
        <w:t>76</w:t>
      </w:r>
      <w:r>
        <w:rPr>
          <w:noProof/>
        </w:rPr>
        <w:fldChar w:fldCharType="end"/>
      </w:r>
    </w:p>
    <w:p w14:paraId="79577824" w14:textId="675C249D" w:rsidR="008D06B3" w:rsidRDefault="008D06B3">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_Toc219287644 \h </w:instrText>
      </w:r>
      <w:r>
        <w:rPr>
          <w:noProof/>
        </w:rPr>
      </w:r>
      <w:r>
        <w:rPr>
          <w:noProof/>
        </w:rPr>
        <w:fldChar w:fldCharType="separate"/>
      </w:r>
      <w:r>
        <w:rPr>
          <w:noProof/>
        </w:rPr>
        <w:t>77</w:t>
      </w:r>
      <w:r>
        <w:rPr>
          <w:noProof/>
        </w:rPr>
        <w:fldChar w:fldCharType="end"/>
      </w:r>
    </w:p>
    <w:p w14:paraId="2BA90393" w14:textId="6D45C559" w:rsidR="008D06B3" w:rsidRDefault="008D06B3">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_Toc219287645 \h </w:instrText>
      </w:r>
      <w:r>
        <w:rPr>
          <w:noProof/>
        </w:rPr>
      </w:r>
      <w:r>
        <w:rPr>
          <w:noProof/>
        </w:rPr>
        <w:fldChar w:fldCharType="separate"/>
      </w:r>
      <w:r>
        <w:rPr>
          <w:noProof/>
        </w:rPr>
        <w:t>77</w:t>
      </w:r>
      <w:r>
        <w:rPr>
          <w:noProof/>
        </w:rPr>
        <w:fldChar w:fldCharType="end"/>
      </w:r>
    </w:p>
    <w:p w14:paraId="0DFAFA0B" w14:textId="2256AB0F" w:rsidR="008D06B3" w:rsidRDefault="008D06B3">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_Toc219287646 \h </w:instrText>
      </w:r>
      <w:r>
        <w:rPr>
          <w:noProof/>
        </w:rPr>
      </w:r>
      <w:r>
        <w:rPr>
          <w:noProof/>
        </w:rPr>
        <w:fldChar w:fldCharType="separate"/>
      </w:r>
      <w:r>
        <w:rPr>
          <w:noProof/>
        </w:rPr>
        <w:t>80</w:t>
      </w:r>
      <w:r>
        <w:rPr>
          <w:noProof/>
        </w:rPr>
        <w:fldChar w:fldCharType="end"/>
      </w:r>
    </w:p>
    <w:p w14:paraId="70573117" w14:textId="2FE0D6BE" w:rsidR="008D06B3" w:rsidRDefault="008D06B3">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_Toc219287647 \h </w:instrText>
      </w:r>
      <w:r>
        <w:rPr>
          <w:noProof/>
        </w:rPr>
      </w:r>
      <w:r>
        <w:rPr>
          <w:noProof/>
        </w:rPr>
        <w:fldChar w:fldCharType="separate"/>
      </w:r>
      <w:r>
        <w:rPr>
          <w:noProof/>
        </w:rPr>
        <w:t>80</w:t>
      </w:r>
      <w:r>
        <w:rPr>
          <w:noProof/>
        </w:rPr>
        <w:fldChar w:fldCharType="end"/>
      </w:r>
    </w:p>
    <w:p w14:paraId="5C0328EE" w14:textId="5AE2BFF5" w:rsidR="008D06B3" w:rsidRDefault="008D06B3">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_Toc219287648 \h </w:instrText>
      </w:r>
      <w:r>
        <w:rPr>
          <w:noProof/>
        </w:rPr>
      </w:r>
      <w:r>
        <w:rPr>
          <w:noProof/>
        </w:rPr>
        <w:fldChar w:fldCharType="separate"/>
      </w:r>
      <w:r>
        <w:rPr>
          <w:noProof/>
        </w:rPr>
        <w:t>80</w:t>
      </w:r>
      <w:r>
        <w:rPr>
          <w:noProof/>
        </w:rPr>
        <w:fldChar w:fldCharType="end"/>
      </w:r>
    </w:p>
    <w:p w14:paraId="004609C2" w14:textId="1B8837EB" w:rsidR="008D06B3" w:rsidRDefault="008D06B3">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_Toc219287649 \h </w:instrText>
      </w:r>
      <w:r>
        <w:rPr>
          <w:noProof/>
        </w:rPr>
      </w:r>
      <w:r>
        <w:rPr>
          <w:noProof/>
        </w:rPr>
        <w:fldChar w:fldCharType="separate"/>
      </w:r>
      <w:r>
        <w:rPr>
          <w:noProof/>
        </w:rPr>
        <w:t>80</w:t>
      </w:r>
      <w:r>
        <w:rPr>
          <w:noProof/>
        </w:rPr>
        <w:fldChar w:fldCharType="end"/>
      </w:r>
    </w:p>
    <w:p w14:paraId="19F0FC0B" w14:textId="5382DD9A" w:rsidR="008D06B3" w:rsidRDefault="008D06B3">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_Toc219287650 \h </w:instrText>
      </w:r>
      <w:r>
        <w:rPr>
          <w:noProof/>
        </w:rPr>
      </w:r>
      <w:r>
        <w:rPr>
          <w:noProof/>
        </w:rPr>
        <w:fldChar w:fldCharType="separate"/>
      </w:r>
      <w:r>
        <w:rPr>
          <w:noProof/>
        </w:rPr>
        <w:t>82</w:t>
      </w:r>
      <w:r>
        <w:rPr>
          <w:noProof/>
        </w:rPr>
        <w:fldChar w:fldCharType="end"/>
      </w:r>
    </w:p>
    <w:p w14:paraId="4D01FE0D" w14:textId="5F5CC288" w:rsidR="008D06B3" w:rsidRDefault="008D06B3">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_Toc219287651 \h </w:instrText>
      </w:r>
      <w:r>
        <w:rPr>
          <w:noProof/>
        </w:rPr>
      </w:r>
      <w:r>
        <w:rPr>
          <w:noProof/>
        </w:rPr>
        <w:fldChar w:fldCharType="separate"/>
      </w:r>
      <w:r>
        <w:rPr>
          <w:noProof/>
        </w:rPr>
        <w:t>84</w:t>
      </w:r>
      <w:r>
        <w:rPr>
          <w:noProof/>
        </w:rPr>
        <w:fldChar w:fldCharType="end"/>
      </w:r>
    </w:p>
    <w:p w14:paraId="607C0893" w14:textId="0317C897" w:rsidR="008D06B3" w:rsidRDefault="008D06B3">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_Toc219287652 \h </w:instrText>
      </w:r>
      <w:r>
        <w:rPr>
          <w:noProof/>
        </w:rPr>
      </w:r>
      <w:r>
        <w:rPr>
          <w:noProof/>
        </w:rPr>
        <w:fldChar w:fldCharType="separate"/>
      </w:r>
      <w:r>
        <w:rPr>
          <w:noProof/>
        </w:rPr>
        <w:t>86</w:t>
      </w:r>
      <w:r>
        <w:rPr>
          <w:noProof/>
        </w:rPr>
        <w:fldChar w:fldCharType="end"/>
      </w:r>
    </w:p>
    <w:p w14:paraId="1161E93D" w14:textId="69C0DA4B" w:rsidR="008D06B3" w:rsidRDefault="008D06B3">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_Toc219287653 \h </w:instrText>
      </w:r>
      <w:r>
        <w:rPr>
          <w:noProof/>
        </w:rPr>
      </w:r>
      <w:r>
        <w:rPr>
          <w:noProof/>
        </w:rPr>
        <w:fldChar w:fldCharType="separate"/>
      </w:r>
      <w:r>
        <w:rPr>
          <w:noProof/>
        </w:rPr>
        <w:t>86</w:t>
      </w:r>
      <w:r>
        <w:rPr>
          <w:noProof/>
        </w:rPr>
        <w:fldChar w:fldCharType="end"/>
      </w:r>
    </w:p>
    <w:p w14:paraId="743D89F8" w14:textId="17BCA9F7" w:rsidR="008D06B3" w:rsidRDefault="008D06B3">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_Toc219287654 \h </w:instrText>
      </w:r>
      <w:r>
        <w:rPr>
          <w:noProof/>
        </w:rPr>
      </w:r>
      <w:r>
        <w:rPr>
          <w:noProof/>
        </w:rPr>
        <w:fldChar w:fldCharType="separate"/>
      </w:r>
      <w:r>
        <w:rPr>
          <w:noProof/>
        </w:rPr>
        <w:t>87</w:t>
      </w:r>
      <w:r>
        <w:rPr>
          <w:noProof/>
        </w:rPr>
        <w:fldChar w:fldCharType="end"/>
      </w:r>
    </w:p>
    <w:p w14:paraId="77E2F3DD" w14:textId="62E8AFC2" w:rsidR="008D06B3" w:rsidRDefault="008D06B3">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_Toc219287655 \h </w:instrText>
      </w:r>
      <w:r>
        <w:rPr>
          <w:noProof/>
        </w:rPr>
      </w:r>
      <w:r>
        <w:rPr>
          <w:noProof/>
        </w:rPr>
        <w:fldChar w:fldCharType="separate"/>
      </w:r>
      <w:r>
        <w:rPr>
          <w:noProof/>
        </w:rPr>
        <w:t>88</w:t>
      </w:r>
      <w:r>
        <w:rPr>
          <w:noProof/>
        </w:rPr>
        <w:fldChar w:fldCharType="end"/>
      </w:r>
    </w:p>
    <w:p w14:paraId="58B26064" w14:textId="35D2B181" w:rsidR="008D06B3" w:rsidRDefault="008D06B3">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_Toc219287656 \h </w:instrText>
      </w:r>
      <w:r>
        <w:rPr>
          <w:noProof/>
        </w:rPr>
      </w:r>
      <w:r>
        <w:rPr>
          <w:noProof/>
        </w:rPr>
        <w:fldChar w:fldCharType="separate"/>
      </w:r>
      <w:r>
        <w:rPr>
          <w:noProof/>
        </w:rPr>
        <w:t>90</w:t>
      </w:r>
      <w:r>
        <w:rPr>
          <w:noProof/>
        </w:rPr>
        <w:fldChar w:fldCharType="end"/>
      </w:r>
    </w:p>
    <w:p w14:paraId="4E28C6F3" w14:textId="17F4FA87" w:rsidR="008D06B3" w:rsidRDefault="008D06B3">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_Toc219287657 \h </w:instrText>
      </w:r>
      <w:r>
        <w:rPr>
          <w:noProof/>
        </w:rPr>
      </w:r>
      <w:r>
        <w:rPr>
          <w:noProof/>
        </w:rPr>
        <w:fldChar w:fldCharType="separate"/>
      </w:r>
      <w:r>
        <w:rPr>
          <w:noProof/>
        </w:rPr>
        <w:t>93</w:t>
      </w:r>
      <w:r>
        <w:rPr>
          <w:noProof/>
        </w:rPr>
        <w:fldChar w:fldCharType="end"/>
      </w:r>
    </w:p>
    <w:p w14:paraId="0D654454" w14:textId="0B108318" w:rsidR="008D06B3" w:rsidRDefault="008D06B3">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_Toc219287658 \h </w:instrText>
      </w:r>
      <w:r>
        <w:rPr>
          <w:noProof/>
        </w:rPr>
      </w:r>
      <w:r>
        <w:rPr>
          <w:noProof/>
        </w:rPr>
        <w:fldChar w:fldCharType="separate"/>
      </w:r>
      <w:r>
        <w:rPr>
          <w:noProof/>
        </w:rPr>
        <w:t>93</w:t>
      </w:r>
      <w:r>
        <w:rPr>
          <w:noProof/>
        </w:rPr>
        <w:fldChar w:fldCharType="end"/>
      </w:r>
    </w:p>
    <w:p w14:paraId="00FAFB26" w14:textId="7C376154" w:rsidR="008D06B3" w:rsidRDefault="008D06B3">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_Toc219287659 \h </w:instrText>
      </w:r>
      <w:r>
        <w:rPr>
          <w:noProof/>
        </w:rPr>
      </w:r>
      <w:r>
        <w:rPr>
          <w:noProof/>
        </w:rPr>
        <w:fldChar w:fldCharType="separate"/>
      </w:r>
      <w:r>
        <w:rPr>
          <w:noProof/>
        </w:rPr>
        <w:t>95</w:t>
      </w:r>
      <w:r>
        <w:rPr>
          <w:noProof/>
        </w:rPr>
        <w:fldChar w:fldCharType="end"/>
      </w:r>
    </w:p>
    <w:p w14:paraId="37818FDC" w14:textId="07DE9675" w:rsidR="008D06B3" w:rsidRDefault="008D06B3">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_Toc219287660 \h </w:instrText>
      </w:r>
      <w:r>
        <w:rPr>
          <w:noProof/>
        </w:rPr>
      </w:r>
      <w:r>
        <w:rPr>
          <w:noProof/>
        </w:rPr>
        <w:fldChar w:fldCharType="separate"/>
      </w:r>
      <w:r>
        <w:rPr>
          <w:noProof/>
        </w:rPr>
        <w:t>95</w:t>
      </w:r>
      <w:r>
        <w:rPr>
          <w:noProof/>
        </w:rPr>
        <w:fldChar w:fldCharType="end"/>
      </w:r>
    </w:p>
    <w:p w14:paraId="0078C777" w14:textId="5F9116EC" w:rsidR="008D06B3" w:rsidRDefault="008D06B3">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_Toc219287661 \h </w:instrText>
      </w:r>
      <w:r>
        <w:rPr>
          <w:noProof/>
        </w:rPr>
      </w:r>
      <w:r>
        <w:rPr>
          <w:noProof/>
        </w:rPr>
        <w:fldChar w:fldCharType="separate"/>
      </w:r>
      <w:r>
        <w:rPr>
          <w:noProof/>
        </w:rPr>
        <w:t>95</w:t>
      </w:r>
      <w:r>
        <w:rPr>
          <w:noProof/>
        </w:rPr>
        <w:fldChar w:fldCharType="end"/>
      </w:r>
    </w:p>
    <w:p w14:paraId="3488C552" w14:textId="3563553E" w:rsidR="008D06B3" w:rsidRDefault="008D06B3">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_Toc219287662 \h </w:instrText>
      </w:r>
      <w:r>
        <w:rPr>
          <w:noProof/>
        </w:rPr>
      </w:r>
      <w:r>
        <w:rPr>
          <w:noProof/>
        </w:rPr>
        <w:fldChar w:fldCharType="separate"/>
      </w:r>
      <w:r>
        <w:rPr>
          <w:noProof/>
        </w:rPr>
        <w:t>96</w:t>
      </w:r>
      <w:r>
        <w:rPr>
          <w:noProof/>
        </w:rPr>
        <w:fldChar w:fldCharType="end"/>
      </w:r>
    </w:p>
    <w:p w14:paraId="7E06B141" w14:textId="68A3E24A" w:rsidR="008D06B3" w:rsidRDefault="008D06B3">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_Toc219287663 \h </w:instrText>
      </w:r>
      <w:r>
        <w:rPr>
          <w:noProof/>
        </w:rPr>
      </w:r>
      <w:r>
        <w:rPr>
          <w:noProof/>
        </w:rPr>
        <w:fldChar w:fldCharType="separate"/>
      </w:r>
      <w:r>
        <w:rPr>
          <w:noProof/>
        </w:rPr>
        <w:t>97</w:t>
      </w:r>
      <w:r>
        <w:rPr>
          <w:noProof/>
        </w:rPr>
        <w:fldChar w:fldCharType="end"/>
      </w:r>
    </w:p>
    <w:p w14:paraId="61CB077B" w14:textId="483A27C3" w:rsidR="008D06B3" w:rsidRDefault="008D06B3">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_Toc219287664 \h </w:instrText>
      </w:r>
      <w:r>
        <w:rPr>
          <w:noProof/>
        </w:rPr>
      </w:r>
      <w:r>
        <w:rPr>
          <w:noProof/>
        </w:rPr>
        <w:fldChar w:fldCharType="separate"/>
      </w:r>
      <w:r>
        <w:rPr>
          <w:noProof/>
        </w:rPr>
        <w:t>97</w:t>
      </w:r>
      <w:r>
        <w:rPr>
          <w:noProof/>
        </w:rPr>
        <w:fldChar w:fldCharType="end"/>
      </w:r>
    </w:p>
    <w:p w14:paraId="44EADB77" w14:textId="767AC346" w:rsidR="008D06B3" w:rsidRDefault="008D06B3">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_Toc219287665 \h </w:instrText>
      </w:r>
      <w:r>
        <w:rPr>
          <w:noProof/>
        </w:rPr>
      </w:r>
      <w:r>
        <w:rPr>
          <w:noProof/>
        </w:rPr>
        <w:fldChar w:fldCharType="separate"/>
      </w:r>
      <w:r>
        <w:rPr>
          <w:noProof/>
        </w:rPr>
        <w:t>97</w:t>
      </w:r>
      <w:r>
        <w:rPr>
          <w:noProof/>
        </w:rPr>
        <w:fldChar w:fldCharType="end"/>
      </w:r>
    </w:p>
    <w:p w14:paraId="00F23FA6" w14:textId="159E10B4" w:rsidR="008D06B3" w:rsidRDefault="008D06B3">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_Toc219287666 \h </w:instrText>
      </w:r>
      <w:r>
        <w:rPr>
          <w:noProof/>
        </w:rPr>
      </w:r>
      <w:r>
        <w:rPr>
          <w:noProof/>
        </w:rPr>
        <w:fldChar w:fldCharType="separate"/>
      </w:r>
      <w:r>
        <w:rPr>
          <w:noProof/>
        </w:rPr>
        <w:t>98</w:t>
      </w:r>
      <w:r>
        <w:rPr>
          <w:noProof/>
        </w:rPr>
        <w:fldChar w:fldCharType="end"/>
      </w:r>
    </w:p>
    <w:p w14:paraId="6880677E" w14:textId="78B0AF4E" w:rsidR="008D06B3" w:rsidRDefault="008D06B3">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_Toc219287667 \h </w:instrText>
      </w:r>
      <w:r>
        <w:rPr>
          <w:noProof/>
        </w:rPr>
      </w:r>
      <w:r>
        <w:rPr>
          <w:noProof/>
        </w:rPr>
        <w:fldChar w:fldCharType="separate"/>
      </w:r>
      <w:r>
        <w:rPr>
          <w:noProof/>
        </w:rPr>
        <w:t>98</w:t>
      </w:r>
      <w:r>
        <w:rPr>
          <w:noProof/>
        </w:rPr>
        <w:fldChar w:fldCharType="end"/>
      </w:r>
    </w:p>
    <w:p w14:paraId="210F42B7" w14:textId="634B09B0" w:rsidR="008D06B3" w:rsidRDefault="008D06B3">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_Toc219287668 \h </w:instrText>
      </w:r>
      <w:r>
        <w:rPr>
          <w:noProof/>
        </w:rPr>
      </w:r>
      <w:r>
        <w:rPr>
          <w:noProof/>
        </w:rPr>
        <w:fldChar w:fldCharType="separate"/>
      </w:r>
      <w:r>
        <w:rPr>
          <w:noProof/>
        </w:rPr>
        <w:t>98</w:t>
      </w:r>
      <w:r>
        <w:rPr>
          <w:noProof/>
        </w:rPr>
        <w:fldChar w:fldCharType="end"/>
      </w:r>
    </w:p>
    <w:p w14:paraId="617F21AC" w14:textId="5EA8BBDE" w:rsidR="008D06B3" w:rsidRDefault="008D06B3">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_Toc219287669 \h </w:instrText>
      </w:r>
      <w:r>
        <w:rPr>
          <w:noProof/>
        </w:rPr>
      </w:r>
      <w:r>
        <w:rPr>
          <w:noProof/>
        </w:rPr>
        <w:fldChar w:fldCharType="separate"/>
      </w:r>
      <w:r>
        <w:rPr>
          <w:noProof/>
        </w:rPr>
        <w:t>99</w:t>
      </w:r>
      <w:r>
        <w:rPr>
          <w:noProof/>
        </w:rPr>
        <w:fldChar w:fldCharType="end"/>
      </w:r>
    </w:p>
    <w:p w14:paraId="653BB05A" w14:textId="3E795397" w:rsidR="008D06B3" w:rsidRDefault="008D06B3">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_Toc219287670 \h </w:instrText>
      </w:r>
      <w:r>
        <w:rPr>
          <w:noProof/>
        </w:rPr>
      </w:r>
      <w:r>
        <w:rPr>
          <w:noProof/>
        </w:rPr>
        <w:fldChar w:fldCharType="separate"/>
      </w:r>
      <w:r>
        <w:rPr>
          <w:noProof/>
        </w:rPr>
        <w:t>99</w:t>
      </w:r>
      <w:r>
        <w:rPr>
          <w:noProof/>
        </w:rPr>
        <w:fldChar w:fldCharType="end"/>
      </w:r>
    </w:p>
    <w:p w14:paraId="3DE969FA" w14:textId="458AF40A" w:rsidR="008D06B3" w:rsidRDefault="008D06B3">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_Toc219287671 \h </w:instrText>
      </w:r>
      <w:r>
        <w:rPr>
          <w:noProof/>
        </w:rPr>
      </w:r>
      <w:r>
        <w:rPr>
          <w:noProof/>
        </w:rPr>
        <w:fldChar w:fldCharType="separate"/>
      </w:r>
      <w:r>
        <w:rPr>
          <w:noProof/>
        </w:rPr>
        <w:t>100</w:t>
      </w:r>
      <w:r>
        <w:rPr>
          <w:noProof/>
        </w:rPr>
        <w:fldChar w:fldCharType="end"/>
      </w:r>
    </w:p>
    <w:p w14:paraId="3E936A45" w14:textId="49F19D59" w:rsidR="008D06B3" w:rsidRDefault="008D06B3">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_Toc219287672 \h </w:instrText>
      </w:r>
      <w:r>
        <w:rPr>
          <w:noProof/>
        </w:rPr>
      </w:r>
      <w:r>
        <w:rPr>
          <w:noProof/>
        </w:rPr>
        <w:fldChar w:fldCharType="separate"/>
      </w:r>
      <w:r>
        <w:rPr>
          <w:noProof/>
        </w:rPr>
        <w:t>100</w:t>
      </w:r>
      <w:r>
        <w:rPr>
          <w:noProof/>
        </w:rPr>
        <w:fldChar w:fldCharType="end"/>
      </w:r>
    </w:p>
    <w:p w14:paraId="3860B9BA" w14:textId="6A4B5388" w:rsidR="008D06B3" w:rsidRDefault="008D06B3">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_Toc219287673 \h </w:instrText>
      </w:r>
      <w:r>
        <w:rPr>
          <w:noProof/>
        </w:rPr>
      </w:r>
      <w:r>
        <w:rPr>
          <w:noProof/>
        </w:rPr>
        <w:fldChar w:fldCharType="separate"/>
      </w:r>
      <w:r>
        <w:rPr>
          <w:noProof/>
        </w:rPr>
        <w:t>100</w:t>
      </w:r>
      <w:r>
        <w:rPr>
          <w:noProof/>
        </w:rPr>
        <w:fldChar w:fldCharType="end"/>
      </w:r>
    </w:p>
    <w:p w14:paraId="71C1D42F" w14:textId="67A5AAE5" w:rsidR="008D06B3" w:rsidRDefault="008D06B3">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_Toc219287674 \h </w:instrText>
      </w:r>
      <w:r>
        <w:rPr>
          <w:noProof/>
        </w:rPr>
      </w:r>
      <w:r>
        <w:rPr>
          <w:noProof/>
        </w:rPr>
        <w:fldChar w:fldCharType="separate"/>
      </w:r>
      <w:r>
        <w:rPr>
          <w:noProof/>
        </w:rPr>
        <w:t>100</w:t>
      </w:r>
      <w:r>
        <w:rPr>
          <w:noProof/>
        </w:rPr>
        <w:fldChar w:fldCharType="end"/>
      </w:r>
    </w:p>
    <w:p w14:paraId="33F5F115" w14:textId="0565ACB2" w:rsidR="008D06B3" w:rsidRDefault="008D06B3">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_Toc219287675 \h </w:instrText>
      </w:r>
      <w:r>
        <w:rPr>
          <w:noProof/>
        </w:rPr>
      </w:r>
      <w:r>
        <w:rPr>
          <w:noProof/>
        </w:rPr>
        <w:fldChar w:fldCharType="separate"/>
      </w:r>
      <w:r>
        <w:rPr>
          <w:noProof/>
        </w:rPr>
        <w:t>101</w:t>
      </w:r>
      <w:r>
        <w:rPr>
          <w:noProof/>
        </w:rPr>
        <w:fldChar w:fldCharType="end"/>
      </w:r>
    </w:p>
    <w:p w14:paraId="7D2E7C94" w14:textId="73A38966" w:rsidR="008D06B3" w:rsidRDefault="008D06B3">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_Toc219287676 \h </w:instrText>
      </w:r>
      <w:r>
        <w:rPr>
          <w:noProof/>
        </w:rPr>
      </w:r>
      <w:r>
        <w:rPr>
          <w:noProof/>
        </w:rPr>
        <w:fldChar w:fldCharType="separate"/>
      </w:r>
      <w:r>
        <w:rPr>
          <w:noProof/>
        </w:rPr>
        <w:t>101</w:t>
      </w:r>
      <w:r>
        <w:rPr>
          <w:noProof/>
        </w:rPr>
        <w:fldChar w:fldCharType="end"/>
      </w:r>
    </w:p>
    <w:p w14:paraId="7B6E44AE" w14:textId="655D101E" w:rsidR="008D06B3" w:rsidRDefault="008D06B3">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_Toc219287677 \h </w:instrText>
      </w:r>
      <w:r>
        <w:rPr>
          <w:noProof/>
        </w:rPr>
      </w:r>
      <w:r>
        <w:rPr>
          <w:noProof/>
        </w:rPr>
        <w:fldChar w:fldCharType="separate"/>
      </w:r>
      <w:r>
        <w:rPr>
          <w:noProof/>
        </w:rPr>
        <w:t>101</w:t>
      </w:r>
      <w:r>
        <w:rPr>
          <w:noProof/>
        </w:rPr>
        <w:fldChar w:fldCharType="end"/>
      </w:r>
    </w:p>
    <w:p w14:paraId="504DBE6C" w14:textId="4321D5E3" w:rsidR="008D06B3" w:rsidRDefault="008D06B3">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_Toc219287678 \h </w:instrText>
      </w:r>
      <w:r>
        <w:rPr>
          <w:noProof/>
        </w:rPr>
      </w:r>
      <w:r>
        <w:rPr>
          <w:noProof/>
        </w:rPr>
        <w:fldChar w:fldCharType="separate"/>
      </w:r>
      <w:r>
        <w:rPr>
          <w:noProof/>
        </w:rPr>
        <w:t>101</w:t>
      </w:r>
      <w:r>
        <w:rPr>
          <w:noProof/>
        </w:rPr>
        <w:fldChar w:fldCharType="end"/>
      </w:r>
    </w:p>
    <w:p w14:paraId="518F0EC6" w14:textId="098894A9" w:rsidR="008D06B3" w:rsidRDefault="008D06B3">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_Toc219287679 \h </w:instrText>
      </w:r>
      <w:r>
        <w:rPr>
          <w:noProof/>
        </w:rPr>
      </w:r>
      <w:r>
        <w:rPr>
          <w:noProof/>
        </w:rPr>
        <w:fldChar w:fldCharType="separate"/>
      </w:r>
      <w:r>
        <w:rPr>
          <w:noProof/>
        </w:rPr>
        <w:t>102</w:t>
      </w:r>
      <w:r>
        <w:rPr>
          <w:noProof/>
        </w:rPr>
        <w:fldChar w:fldCharType="end"/>
      </w:r>
    </w:p>
    <w:p w14:paraId="78369E17" w14:textId="5A4E7F96" w:rsidR="008D06B3" w:rsidRDefault="008D06B3">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_Toc219287680 \h </w:instrText>
      </w:r>
      <w:r>
        <w:rPr>
          <w:noProof/>
        </w:rPr>
      </w:r>
      <w:r>
        <w:rPr>
          <w:noProof/>
        </w:rPr>
        <w:fldChar w:fldCharType="separate"/>
      </w:r>
      <w:r>
        <w:rPr>
          <w:noProof/>
        </w:rPr>
        <w:t>102</w:t>
      </w:r>
      <w:r>
        <w:rPr>
          <w:noProof/>
        </w:rPr>
        <w:fldChar w:fldCharType="end"/>
      </w:r>
    </w:p>
    <w:p w14:paraId="625BC23A" w14:textId="560D3889" w:rsidR="008D06B3" w:rsidRDefault="008D06B3">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_Toc219287681 \h </w:instrText>
      </w:r>
      <w:r>
        <w:rPr>
          <w:noProof/>
        </w:rPr>
      </w:r>
      <w:r>
        <w:rPr>
          <w:noProof/>
        </w:rPr>
        <w:fldChar w:fldCharType="separate"/>
      </w:r>
      <w:r>
        <w:rPr>
          <w:noProof/>
        </w:rPr>
        <w:t>103</w:t>
      </w:r>
      <w:r>
        <w:rPr>
          <w:noProof/>
        </w:rPr>
        <w:fldChar w:fldCharType="end"/>
      </w:r>
    </w:p>
    <w:p w14:paraId="75371E3B" w14:textId="06F8B51D" w:rsidR="008D06B3" w:rsidRDefault="008D06B3">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_Toc219287682 \h </w:instrText>
      </w:r>
      <w:r>
        <w:rPr>
          <w:noProof/>
        </w:rPr>
      </w:r>
      <w:r>
        <w:rPr>
          <w:noProof/>
        </w:rPr>
        <w:fldChar w:fldCharType="separate"/>
      </w:r>
      <w:r>
        <w:rPr>
          <w:noProof/>
        </w:rPr>
        <w:t>103</w:t>
      </w:r>
      <w:r>
        <w:rPr>
          <w:noProof/>
        </w:rPr>
        <w:fldChar w:fldCharType="end"/>
      </w:r>
    </w:p>
    <w:p w14:paraId="5E8FC49A" w14:textId="1904E83D" w:rsidR="008D06B3" w:rsidRDefault="008D06B3">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_Toc219287683 \h </w:instrText>
      </w:r>
      <w:r>
        <w:rPr>
          <w:noProof/>
        </w:rPr>
      </w:r>
      <w:r>
        <w:rPr>
          <w:noProof/>
        </w:rPr>
        <w:fldChar w:fldCharType="separate"/>
      </w:r>
      <w:r>
        <w:rPr>
          <w:noProof/>
        </w:rPr>
        <w:t>104</w:t>
      </w:r>
      <w:r>
        <w:rPr>
          <w:noProof/>
        </w:rPr>
        <w:fldChar w:fldCharType="end"/>
      </w:r>
    </w:p>
    <w:p w14:paraId="4C763BDC" w14:textId="1017343D" w:rsidR="008D06B3" w:rsidRDefault="008D06B3">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_Toc219287684 \h </w:instrText>
      </w:r>
      <w:r>
        <w:rPr>
          <w:noProof/>
        </w:rPr>
      </w:r>
      <w:r>
        <w:rPr>
          <w:noProof/>
        </w:rPr>
        <w:fldChar w:fldCharType="separate"/>
      </w:r>
      <w:r>
        <w:rPr>
          <w:noProof/>
        </w:rPr>
        <w:t>104</w:t>
      </w:r>
      <w:r>
        <w:rPr>
          <w:noProof/>
        </w:rPr>
        <w:fldChar w:fldCharType="end"/>
      </w:r>
    </w:p>
    <w:p w14:paraId="6EE340AF" w14:textId="4001A93B" w:rsidR="008D06B3" w:rsidRDefault="008D06B3">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_Toc219287685 \h </w:instrText>
      </w:r>
      <w:r>
        <w:rPr>
          <w:noProof/>
        </w:rPr>
      </w:r>
      <w:r>
        <w:rPr>
          <w:noProof/>
        </w:rPr>
        <w:fldChar w:fldCharType="separate"/>
      </w:r>
      <w:r>
        <w:rPr>
          <w:noProof/>
        </w:rPr>
        <w:t>105</w:t>
      </w:r>
      <w:r>
        <w:rPr>
          <w:noProof/>
        </w:rPr>
        <w:fldChar w:fldCharType="end"/>
      </w:r>
    </w:p>
    <w:p w14:paraId="1F356AA5" w14:textId="3D038515" w:rsidR="008D06B3" w:rsidRDefault="008D06B3">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_Toc219287686 \h </w:instrText>
      </w:r>
      <w:r>
        <w:rPr>
          <w:noProof/>
        </w:rPr>
      </w:r>
      <w:r>
        <w:rPr>
          <w:noProof/>
        </w:rPr>
        <w:fldChar w:fldCharType="separate"/>
      </w:r>
      <w:r>
        <w:rPr>
          <w:noProof/>
        </w:rPr>
        <w:t>105</w:t>
      </w:r>
      <w:r>
        <w:rPr>
          <w:noProof/>
        </w:rPr>
        <w:fldChar w:fldCharType="end"/>
      </w:r>
    </w:p>
    <w:p w14:paraId="5F48F329" w14:textId="0D9FC78B" w:rsidR="008D06B3" w:rsidRDefault="008D06B3">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_Toc219287687 \h </w:instrText>
      </w:r>
      <w:r>
        <w:rPr>
          <w:noProof/>
        </w:rPr>
      </w:r>
      <w:r>
        <w:rPr>
          <w:noProof/>
        </w:rPr>
        <w:fldChar w:fldCharType="separate"/>
      </w:r>
      <w:r>
        <w:rPr>
          <w:noProof/>
        </w:rPr>
        <w:t>114</w:t>
      </w:r>
      <w:r>
        <w:rPr>
          <w:noProof/>
        </w:rPr>
        <w:fldChar w:fldCharType="end"/>
      </w:r>
    </w:p>
    <w:p w14:paraId="0CA56715" w14:textId="11723003" w:rsidR="008D06B3" w:rsidRDefault="008D06B3">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_Toc219287688 \h </w:instrText>
      </w:r>
      <w:r>
        <w:rPr>
          <w:noProof/>
        </w:rPr>
      </w:r>
      <w:r>
        <w:rPr>
          <w:noProof/>
        </w:rPr>
        <w:fldChar w:fldCharType="separate"/>
      </w:r>
      <w:r>
        <w:rPr>
          <w:noProof/>
        </w:rPr>
        <w:t>114</w:t>
      </w:r>
      <w:r>
        <w:rPr>
          <w:noProof/>
        </w:rPr>
        <w:fldChar w:fldCharType="end"/>
      </w:r>
    </w:p>
    <w:p w14:paraId="4070356B" w14:textId="33DB7C62" w:rsidR="008D06B3" w:rsidRDefault="008D06B3">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E074FC">
        <w:rPr>
          <w:bCs/>
          <w:noProof/>
        </w:rPr>
        <w:t>channel bandwidth</w:t>
      </w:r>
      <w:r>
        <w:rPr>
          <w:noProof/>
        </w:rPr>
        <w:tab/>
      </w:r>
      <w:r>
        <w:rPr>
          <w:noProof/>
        </w:rPr>
        <w:fldChar w:fldCharType="begin" w:fldLock="1"/>
      </w:r>
      <w:r>
        <w:rPr>
          <w:noProof/>
        </w:rPr>
        <w:instrText xml:space="preserve"> PAGEREF _Toc219287689 \h </w:instrText>
      </w:r>
      <w:r>
        <w:rPr>
          <w:noProof/>
        </w:rPr>
      </w:r>
      <w:r>
        <w:rPr>
          <w:noProof/>
        </w:rPr>
        <w:fldChar w:fldCharType="separate"/>
      </w:r>
      <w:r>
        <w:rPr>
          <w:noProof/>
        </w:rPr>
        <w:t>115</w:t>
      </w:r>
      <w:r>
        <w:rPr>
          <w:noProof/>
        </w:rPr>
        <w:fldChar w:fldCharType="end"/>
      </w:r>
    </w:p>
    <w:p w14:paraId="2BBE2AD4" w14:textId="4CCE4A55" w:rsidR="008D06B3" w:rsidRDefault="008D06B3">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_Toc219287690 \h </w:instrText>
      </w:r>
      <w:r>
        <w:rPr>
          <w:noProof/>
        </w:rPr>
      </w:r>
      <w:r>
        <w:rPr>
          <w:noProof/>
        </w:rPr>
        <w:fldChar w:fldCharType="separate"/>
      </w:r>
      <w:r>
        <w:rPr>
          <w:noProof/>
        </w:rPr>
        <w:t>115</w:t>
      </w:r>
      <w:r>
        <w:rPr>
          <w:noProof/>
        </w:rPr>
        <w:fldChar w:fldCharType="end"/>
      </w:r>
    </w:p>
    <w:p w14:paraId="397DE281" w14:textId="0EB40F24" w:rsidR="008D06B3" w:rsidRDefault="008D06B3">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_Toc219287691 \h </w:instrText>
      </w:r>
      <w:r>
        <w:rPr>
          <w:noProof/>
        </w:rPr>
      </w:r>
      <w:r>
        <w:rPr>
          <w:noProof/>
        </w:rPr>
        <w:fldChar w:fldCharType="separate"/>
      </w:r>
      <w:r>
        <w:rPr>
          <w:noProof/>
        </w:rPr>
        <w:t>115</w:t>
      </w:r>
      <w:r>
        <w:rPr>
          <w:noProof/>
        </w:rPr>
        <w:fldChar w:fldCharType="end"/>
      </w:r>
    </w:p>
    <w:p w14:paraId="2D674063" w14:textId="4E5839FF" w:rsidR="008D06B3" w:rsidRDefault="008D06B3">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_Toc219287692 \h </w:instrText>
      </w:r>
      <w:r>
        <w:rPr>
          <w:noProof/>
        </w:rPr>
      </w:r>
      <w:r>
        <w:rPr>
          <w:noProof/>
        </w:rPr>
        <w:fldChar w:fldCharType="separate"/>
      </w:r>
      <w:r>
        <w:rPr>
          <w:noProof/>
        </w:rPr>
        <w:t>115</w:t>
      </w:r>
      <w:r>
        <w:rPr>
          <w:noProof/>
        </w:rPr>
        <w:fldChar w:fldCharType="end"/>
      </w:r>
    </w:p>
    <w:p w14:paraId="6D1DE16A" w14:textId="3C8B34D2" w:rsidR="008D06B3" w:rsidRDefault="008D06B3">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_Toc219287693 \h </w:instrText>
      </w:r>
      <w:r>
        <w:rPr>
          <w:noProof/>
        </w:rPr>
      </w:r>
      <w:r>
        <w:rPr>
          <w:noProof/>
        </w:rPr>
        <w:fldChar w:fldCharType="separate"/>
      </w:r>
      <w:r>
        <w:rPr>
          <w:noProof/>
        </w:rPr>
        <w:t>115</w:t>
      </w:r>
      <w:r>
        <w:rPr>
          <w:noProof/>
        </w:rPr>
        <w:fldChar w:fldCharType="end"/>
      </w:r>
    </w:p>
    <w:p w14:paraId="2E5D9C57" w14:textId="29E79793" w:rsidR="008D06B3" w:rsidRDefault="008D06B3">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_Toc219287694 \h </w:instrText>
      </w:r>
      <w:r>
        <w:rPr>
          <w:noProof/>
        </w:rPr>
      </w:r>
      <w:r>
        <w:rPr>
          <w:noProof/>
        </w:rPr>
        <w:fldChar w:fldCharType="separate"/>
      </w:r>
      <w:r>
        <w:rPr>
          <w:noProof/>
        </w:rPr>
        <w:t>115</w:t>
      </w:r>
      <w:r>
        <w:rPr>
          <w:noProof/>
        </w:rPr>
        <w:fldChar w:fldCharType="end"/>
      </w:r>
    </w:p>
    <w:p w14:paraId="584380C2" w14:textId="2C398210" w:rsidR="008D06B3" w:rsidRDefault="008D06B3">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_Toc219287695 \h </w:instrText>
      </w:r>
      <w:r>
        <w:rPr>
          <w:noProof/>
        </w:rPr>
      </w:r>
      <w:r>
        <w:rPr>
          <w:noProof/>
        </w:rPr>
        <w:fldChar w:fldCharType="separate"/>
      </w:r>
      <w:r>
        <w:rPr>
          <w:noProof/>
        </w:rPr>
        <w:t>115</w:t>
      </w:r>
      <w:r>
        <w:rPr>
          <w:noProof/>
        </w:rPr>
        <w:fldChar w:fldCharType="end"/>
      </w:r>
    </w:p>
    <w:p w14:paraId="30AF736F" w14:textId="5C22B042" w:rsidR="008D06B3" w:rsidRDefault="008D06B3">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_Toc219287696 \h </w:instrText>
      </w:r>
      <w:r>
        <w:rPr>
          <w:noProof/>
        </w:rPr>
      </w:r>
      <w:r>
        <w:rPr>
          <w:noProof/>
        </w:rPr>
        <w:fldChar w:fldCharType="separate"/>
      </w:r>
      <w:r>
        <w:rPr>
          <w:noProof/>
        </w:rPr>
        <w:t>116</w:t>
      </w:r>
      <w:r>
        <w:rPr>
          <w:noProof/>
        </w:rPr>
        <w:fldChar w:fldCharType="end"/>
      </w:r>
    </w:p>
    <w:p w14:paraId="55EC44D0" w14:textId="159D7D1E" w:rsidR="008D06B3" w:rsidRDefault="008D06B3">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_Toc219287697 \h </w:instrText>
      </w:r>
      <w:r>
        <w:rPr>
          <w:noProof/>
        </w:rPr>
      </w:r>
      <w:r>
        <w:rPr>
          <w:noProof/>
        </w:rPr>
        <w:fldChar w:fldCharType="separate"/>
      </w:r>
      <w:r>
        <w:rPr>
          <w:noProof/>
        </w:rPr>
        <w:t>116</w:t>
      </w:r>
      <w:r>
        <w:rPr>
          <w:noProof/>
        </w:rPr>
        <w:fldChar w:fldCharType="end"/>
      </w:r>
    </w:p>
    <w:p w14:paraId="6418B115" w14:textId="011DA7E0" w:rsidR="008D06B3" w:rsidRDefault="008D06B3">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_Toc219287698 \h </w:instrText>
      </w:r>
      <w:r>
        <w:rPr>
          <w:noProof/>
        </w:rPr>
      </w:r>
      <w:r>
        <w:rPr>
          <w:noProof/>
        </w:rPr>
        <w:fldChar w:fldCharType="separate"/>
      </w:r>
      <w:r>
        <w:rPr>
          <w:noProof/>
        </w:rPr>
        <w:t>117</w:t>
      </w:r>
      <w:r>
        <w:rPr>
          <w:noProof/>
        </w:rPr>
        <w:fldChar w:fldCharType="end"/>
      </w:r>
    </w:p>
    <w:p w14:paraId="7E488E1F" w14:textId="224E647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9287604"/>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r w:rsidRPr="006A77F7">
        <w:t>y</w:t>
      </w:r>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9287605"/>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9287606"/>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9287607"/>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9287608"/>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9287609"/>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9287610"/>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9287611"/>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9287612"/>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9287613"/>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9287614"/>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76953E39"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_v2</w:t>
            </w:r>
            <w:r w:rsidRPr="006A77F7">
              <w:rPr>
                <w:rFonts w:ascii="Arial" w:hAnsi="Arial"/>
                <w:sz w:val="18"/>
              </w:rPr>
              <w:t>”</w:t>
            </w:r>
          </w:p>
        </w:tc>
        <w:tc>
          <w:tcPr>
            <w:tcW w:w="1855" w:type="dxa"/>
            <w:vAlign w:val="center"/>
          </w:tcPr>
          <w:p w14:paraId="347AEA5E" w14:textId="73F3F0EA"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107</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lastRenderedPageBreak/>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RAN5#5-5G-NR Adhoc</w:t>
            </w:r>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RAN5#5-5G-NR Adhoc</w:t>
            </w:r>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General 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 xml:space="preserve">General transmit ON/OFF time mask for switching between two uplink carriers with two transmit antenna </w:t>
            </w:r>
            <w:r w:rsidRPr="008102DE">
              <w:rPr>
                <w:lang w:eastAsia="zh-CN"/>
              </w:rPr>
              <w:lastRenderedPageBreak/>
              <w:t>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lastRenderedPageBreak/>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RAN5#5-5G-NR Adhoc</w:t>
            </w:r>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RAN5#5-5G-NR Adhoc</w:t>
            </w:r>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lastRenderedPageBreak/>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3CF88214" w:rsidR="00567782" w:rsidRPr="006A77F7" w:rsidRDefault="00567782" w:rsidP="00567782">
            <w:pPr>
              <w:pStyle w:val="TAL"/>
            </w:pPr>
            <w:r w:rsidRPr="006A77F7">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 xml:space="preserve">For intra-band contiguous CA: </w:t>
            </w:r>
            <w:r w:rsidRPr="006A77F7">
              <w:rPr>
                <w:rFonts w:eastAsia="SimSun" w:cs="Arial"/>
                <w:lang w:eastAsia="zh-CN"/>
              </w:rPr>
              <w:lastRenderedPageBreak/>
              <w:t>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lastRenderedPageBreak/>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t>RAN5#99</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t>RAN5#</w:t>
            </w:r>
            <w:r w:rsidRPr="006A77F7">
              <w:rPr>
                <w:rFonts w:ascii="Arial" w:hAnsi="Arial"/>
                <w:sz w:val="18"/>
                <w:lang w:eastAsia="zh-CN"/>
              </w:rPr>
              <w:t>99</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NR ACLR 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t>“38.521-1_TPanalysis_6.2D.2_2_MPR_6.5D.2.2_2_SEM_6.5D.2.4.1_2_ACLR_4TX_MIMO.zip”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RAN5#5-5G-NR Adhoc</w:t>
            </w:r>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RAN5#5-5G-NR Adhoc</w:t>
            </w:r>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 xml:space="preserve">Spurious emissions for UE co-existence for UL-MIMO </w:t>
            </w:r>
            <w:r w:rsidRPr="006A77F7">
              <w:rPr>
                <w:rFonts w:ascii="Arial" w:eastAsia="Malgun Gothic" w:hAnsi="Arial"/>
                <w:sz w:val="18"/>
                <w:lang w:eastAsia="en-US"/>
              </w:rPr>
              <w:lastRenderedPageBreak/>
              <w:t>(Rel-16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lastRenderedPageBreak/>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“38.521-1_TPanalysis 7.4A maxIL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Inband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9287615"/>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guardband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For Test frequency: The Non-SUL carrier should select the same test frequency as corresponding single carrier test cases. Select Mid range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t>Inband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9287616"/>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84469C">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84469C">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84469C">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D53909">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D53909">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D53909">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D53909">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9287617"/>
      <w:r w:rsidRPr="006A77F7">
        <w:lastRenderedPageBreak/>
        <w:t>4.1.1.4</w:t>
      </w:r>
      <w:r w:rsidRPr="006A77F7">
        <w:tab/>
        <w:t xml:space="preserve">FR1 </w:t>
      </w:r>
      <w:r w:rsidRPr="006A77F7">
        <w:rPr>
          <w:lang w:eastAsia="zh-CN"/>
        </w:rPr>
        <w:t>RedCap</w:t>
      </w:r>
      <w:r w:rsidRPr="006A77F7">
        <w:t xml:space="preserve"> test cases</w:t>
      </w:r>
      <w:bookmarkEnd w:id="160"/>
      <w:bookmarkEnd w:id="161"/>
    </w:p>
    <w:p w14:paraId="40054C21" w14:textId="77777777" w:rsidR="00807589" w:rsidRPr="006A77F7" w:rsidRDefault="00807589" w:rsidP="00807589">
      <w:r w:rsidRPr="006A77F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7418757"/>
      <w:bookmarkStart w:id="163" w:name="_Toc36042410"/>
      <w:bookmarkStart w:id="164" w:name="_Toc43899737"/>
      <w:bookmarkStart w:id="165" w:name="_Toc51767648"/>
      <w:bookmarkStart w:id="166" w:name="_Toc59039979"/>
      <w:bookmarkStart w:id="167" w:name="_Toc68073918"/>
      <w:bookmarkStart w:id="168" w:name="_Toc75371780"/>
      <w:bookmarkStart w:id="169" w:name="_Toc83727848"/>
      <w:bookmarkStart w:id="170" w:name="_Toc100005948"/>
      <w:bookmarkStart w:id="171" w:name="_Toc106703496"/>
      <w:bookmarkStart w:id="172" w:name="_Toc219287618"/>
      <w:r w:rsidRPr="006A77F7">
        <w:t>4.1.1.5</w:t>
      </w:r>
      <w:r w:rsidRPr="006A77F7">
        <w:tab/>
        <w:t xml:space="preserve">FR1 </w:t>
      </w:r>
      <w:r w:rsidRPr="006A77F7">
        <w:rPr>
          <w:lang w:eastAsia="zh-CN"/>
        </w:rPr>
        <w:t>TxD</w:t>
      </w:r>
      <w:r w:rsidRPr="006A77F7">
        <w:t xml:space="preserve"> test cases</w:t>
      </w:r>
      <w:bookmarkEnd w:id="172"/>
    </w:p>
    <w:p w14:paraId="6017978F" w14:textId="0AB243A6" w:rsidR="00F57674" w:rsidRPr="006A77F7" w:rsidRDefault="00F57674" w:rsidP="00F57674">
      <w:pPr>
        <w:rPr>
          <w:lang w:eastAsia="zh-CN"/>
        </w:rPr>
      </w:pPr>
      <w:r w:rsidRPr="006A77F7">
        <w:t xml:space="preserve">This section contains information on test point selection for TxD test cases [2]. Except for test cases listed in Table 4.1.1.5-1, the test point selection principle in single carrier test cases applies to all </w:t>
      </w:r>
      <w:r w:rsidR="00EB77B7" w:rsidRPr="00EB77B7">
        <w:t xml:space="preserve">2Tx </w:t>
      </w:r>
      <w:r w:rsidRPr="006A77F7">
        <w:t>TxD</w:t>
      </w:r>
      <w:r w:rsidR="00EB77B7" w:rsidRPr="00EB77B7">
        <w:t xml:space="preserve"> and 4Tx TxD</w:t>
      </w:r>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vAlign w:val="center"/>
          </w:tcPr>
          <w:p w14:paraId="17793F65" w14:textId="77777777" w:rsidR="00F57674" w:rsidRPr="006A77F7" w:rsidRDefault="00F57674" w:rsidP="00E71846">
            <w:pPr>
              <w:pStyle w:val="TAH"/>
            </w:pPr>
            <w:r w:rsidRPr="006A77F7">
              <w:t>Subclause</w:t>
            </w:r>
          </w:p>
        </w:tc>
        <w:tc>
          <w:tcPr>
            <w:tcW w:w="1417" w:type="dxa"/>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E71846">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E71846">
        <w:tc>
          <w:tcPr>
            <w:tcW w:w="2122" w:type="dxa"/>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5E09F6" w:rsidRPr="006A77F7" w14:paraId="0E7088C1" w14:textId="77777777" w:rsidTr="00E71846">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E71846">
        <w:tc>
          <w:tcPr>
            <w:tcW w:w="2122" w:type="dxa"/>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E71846">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D53909">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D53909">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D53909">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D53909">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9287619"/>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vAlign w:val="center"/>
          </w:tcPr>
          <w:p w14:paraId="61D07F54" w14:textId="77777777" w:rsidR="00393186" w:rsidRPr="006A77F7" w:rsidRDefault="00393186" w:rsidP="0097135C">
            <w:pPr>
              <w:pStyle w:val="TAH"/>
            </w:pPr>
            <w:r w:rsidRPr="006A77F7">
              <w:t>Number of test points</w:t>
            </w:r>
          </w:p>
        </w:tc>
        <w:tc>
          <w:tcPr>
            <w:tcW w:w="4962" w:type="dxa"/>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97135C">
            <w:pPr>
              <w:pStyle w:val="TAC"/>
            </w:pPr>
            <w:r w:rsidRPr="006A77F7">
              <w:t>800</w:t>
            </w:r>
          </w:p>
        </w:tc>
        <w:tc>
          <w:tcPr>
            <w:tcW w:w="4962" w:type="dxa"/>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vAlign w:val="center"/>
          </w:tcPr>
          <w:p w14:paraId="3817DA67" w14:textId="77777777" w:rsidR="00393186" w:rsidRPr="006A77F7" w:rsidRDefault="00393186" w:rsidP="0097135C">
            <w:pPr>
              <w:pStyle w:val="TAC"/>
              <w:rPr>
                <w:lang w:eastAsia="zh-CN"/>
              </w:rPr>
            </w:pPr>
          </w:p>
        </w:tc>
        <w:tc>
          <w:tcPr>
            <w:tcW w:w="4962" w:type="dxa"/>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vAlign w:val="center"/>
          </w:tcPr>
          <w:p w14:paraId="0DD1BA23" w14:textId="77777777" w:rsidR="00393186" w:rsidRPr="006A77F7" w:rsidRDefault="00393186" w:rsidP="0097135C">
            <w:pPr>
              <w:pStyle w:val="TAC"/>
              <w:rPr>
                <w:lang w:eastAsia="zh-CN"/>
              </w:rPr>
            </w:pPr>
          </w:p>
        </w:tc>
        <w:tc>
          <w:tcPr>
            <w:tcW w:w="4962" w:type="dxa"/>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vAlign w:val="center"/>
          </w:tcPr>
          <w:p w14:paraId="505B3045" w14:textId="77777777" w:rsidR="00393186" w:rsidRPr="006A77F7" w:rsidRDefault="00393186" w:rsidP="0097135C">
            <w:pPr>
              <w:pStyle w:val="TAH"/>
            </w:pPr>
            <w:r w:rsidRPr="006A77F7">
              <w:t>Number of test points</w:t>
            </w:r>
          </w:p>
        </w:tc>
        <w:tc>
          <w:tcPr>
            <w:tcW w:w="4962" w:type="dxa"/>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97135C">
            <w:pPr>
              <w:pStyle w:val="TAC"/>
            </w:pPr>
            <w:r w:rsidRPr="006A77F7">
              <w:t>3</w:t>
            </w:r>
          </w:p>
        </w:tc>
        <w:tc>
          <w:tcPr>
            <w:tcW w:w="4962" w:type="dxa"/>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vAlign w:val="center"/>
          </w:tcPr>
          <w:p w14:paraId="5D43A570" w14:textId="77777777" w:rsidR="00393186" w:rsidRPr="006A77F7" w:rsidRDefault="00393186" w:rsidP="0097135C">
            <w:pPr>
              <w:pStyle w:val="TAC"/>
            </w:pPr>
            <w:r w:rsidRPr="006A77F7">
              <w:t>3</w:t>
            </w:r>
          </w:p>
        </w:tc>
        <w:tc>
          <w:tcPr>
            <w:tcW w:w="4962" w:type="dxa"/>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vAlign w:val="center"/>
          </w:tcPr>
          <w:p w14:paraId="2A3AF53D" w14:textId="77777777" w:rsidR="00393186" w:rsidRPr="006A77F7" w:rsidRDefault="00393186" w:rsidP="0097135C">
            <w:pPr>
              <w:pStyle w:val="TAC"/>
            </w:pPr>
            <w:r w:rsidRPr="006A77F7">
              <w:t>3</w:t>
            </w:r>
          </w:p>
        </w:tc>
        <w:tc>
          <w:tcPr>
            <w:tcW w:w="4962" w:type="dxa"/>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97135C">
            <w:pPr>
              <w:pStyle w:val="TAC"/>
            </w:pPr>
            <w:r w:rsidRPr="006A77F7">
              <w:t>7</w:t>
            </w:r>
          </w:p>
        </w:tc>
        <w:tc>
          <w:tcPr>
            <w:tcW w:w="4962" w:type="dxa"/>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9287620"/>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vAlign w:val="center"/>
          </w:tcPr>
          <w:p w14:paraId="38B09869" w14:textId="77777777" w:rsidR="001E5BB1" w:rsidRPr="006A77F7" w:rsidRDefault="001E5BB1" w:rsidP="008E62A3">
            <w:pPr>
              <w:pStyle w:val="TAH"/>
            </w:pPr>
            <w:r w:rsidRPr="006A77F7">
              <w:t>Number of test points</w:t>
            </w:r>
          </w:p>
        </w:tc>
        <w:tc>
          <w:tcPr>
            <w:tcW w:w="4962" w:type="dxa"/>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8E62A3">
            <w:pPr>
              <w:pStyle w:val="TAC"/>
            </w:pPr>
            <w:r w:rsidRPr="006A77F7">
              <w:t>320</w:t>
            </w:r>
          </w:p>
        </w:tc>
        <w:tc>
          <w:tcPr>
            <w:tcW w:w="4962" w:type="dxa"/>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8E62A3">
            <w:pPr>
              <w:pStyle w:val="TAC"/>
            </w:pPr>
            <w:r w:rsidRPr="006A77F7">
              <w:t>10</w:t>
            </w:r>
          </w:p>
        </w:tc>
        <w:tc>
          <w:tcPr>
            <w:tcW w:w="4962" w:type="dxa"/>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9287621"/>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vAlign w:val="center"/>
          </w:tcPr>
          <w:p w14:paraId="6690E9CC" w14:textId="77777777" w:rsidR="007F5093" w:rsidRPr="006A77F7" w:rsidRDefault="007F5093" w:rsidP="000E6F50">
            <w:pPr>
              <w:pStyle w:val="TAH"/>
            </w:pPr>
            <w:r w:rsidRPr="006A77F7">
              <w:t>Subclause</w:t>
            </w:r>
          </w:p>
        </w:tc>
        <w:tc>
          <w:tcPr>
            <w:tcW w:w="1417" w:type="dxa"/>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vAlign w:val="center"/>
          </w:tcPr>
          <w:p w14:paraId="1664D1E8" w14:textId="77777777" w:rsidR="007F5093" w:rsidRPr="006A77F7" w:rsidRDefault="007F5093" w:rsidP="000E6F50">
            <w:pPr>
              <w:pStyle w:val="TAL"/>
            </w:pPr>
            <w:r w:rsidRPr="006A77F7">
              <w:t>6.2J.1 UE maximum output power for ATG</w:t>
            </w:r>
          </w:p>
        </w:tc>
        <w:tc>
          <w:tcPr>
            <w:tcW w:w="1417" w:type="dxa"/>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vAlign w:val="center"/>
          </w:tcPr>
          <w:p w14:paraId="17C42E43" w14:textId="77777777" w:rsidR="007F5093" w:rsidRPr="006A77F7" w:rsidRDefault="007F5093" w:rsidP="000E6F50">
            <w:pPr>
              <w:pStyle w:val="TAL"/>
            </w:pPr>
            <w:r w:rsidRPr="006A77F7">
              <w:t>6.2J.2 Configured transmitted power for ATG</w:t>
            </w:r>
          </w:p>
        </w:tc>
        <w:tc>
          <w:tcPr>
            <w:tcW w:w="1417" w:type="dxa"/>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tcPr>
          <w:p w14:paraId="775AF750" w14:textId="77777777" w:rsidR="007F5093" w:rsidRPr="006A77F7" w:rsidRDefault="007F5093" w:rsidP="000E6F50">
            <w:pPr>
              <w:pStyle w:val="TAL"/>
            </w:pPr>
            <w:r w:rsidRPr="006A77F7">
              <w:t>6.3J.1 Minimum output power for ATG</w:t>
            </w:r>
          </w:p>
        </w:tc>
        <w:tc>
          <w:tcPr>
            <w:tcW w:w="1417" w:type="dxa"/>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0E6F50">
            <w:pPr>
              <w:pStyle w:val="TAL"/>
            </w:pPr>
            <w:r w:rsidRPr="006A77F7">
              <w:t>RAN5#102</w:t>
            </w:r>
          </w:p>
        </w:tc>
      </w:tr>
      <w:tr w:rsidR="00D07A51" w:rsidRPr="006A77F7" w14:paraId="0C9B94D3" w14:textId="77777777" w:rsidTr="000E6F50">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0E6F50">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0E6F50">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0E6F50">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0E6F50">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4A77B0" w:rsidRPr="006A77F7" w14:paraId="3232289C" w14:textId="77777777" w:rsidTr="007B5404">
        <w:trPr>
          <w:gridAfter w:val="1"/>
          <w:wAfter w:w="113" w:type="dxa"/>
        </w:trPr>
        <w:tc>
          <w:tcPr>
            <w:tcW w:w="2122" w:type="dxa"/>
            <w:vAlign w:val="center"/>
          </w:tcPr>
          <w:p w14:paraId="63F3CF5F" w14:textId="28BF0D59" w:rsidR="004A77B0" w:rsidRDefault="004A77B0" w:rsidP="004A77B0">
            <w:pPr>
              <w:pStyle w:val="TAL"/>
            </w:pPr>
            <w:r>
              <w:rPr>
                <w:rFonts w:hint="eastAsia"/>
              </w:rPr>
              <w:t>6.4J.2.2</w:t>
            </w:r>
            <w:r>
              <w:rPr>
                <w:lang w:val="en-US" w:eastAsia="zh-CN"/>
              </w:rPr>
              <w:t xml:space="preserve"> </w:t>
            </w:r>
            <w:r>
              <w:rPr>
                <w:rFonts w:hint="eastAsia"/>
              </w:rPr>
              <w:t>Carrier leakage for ATG</w:t>
            </w:r>
          </w:p>
        </w:tc>
        <w:tc>
          <w:tcPr>
            <w:tcW w:w="1417" w:type="dxa"/>
            <w:vAlign w:val="center"/>
          </w:tcPr>
          <w:p w14:paraId="1B67605B" w14:textId="446FE8CC" w:rsidR="004A77B0" w:rsidRDefault="004A77B0" w:rsidP="004A77B0">
            <w:pPr>
              <w:pStyle w:val="TAC"/>
            </w:pPr>
            <w:r>
              <w:rPr>
                <w:rFonts w:eastAsia="SimSun" w:cs="Arial" w:hint="eastAsia"/>
                <w:lang w:val="en-US" w:eastAsia="zh-CN"/>
              </w:rPr>
              <w:t>3</w:t>
            </w:r>
          </w:p>
        </w:tc>
        <w:tc>
          <w:tcPr>
            <w:tcW w:w="3807" w:type="dxa"/>
            <w:vAlign w:val="center"/>
          </w:tcPr>
          <w:p w14:paraId="67E84BA9" w14:textId="1442AF4E" w:rsidR="004A77B0" w:rsidRPr="006A77F7" w:rsidRDefault="004A77B0" w:rsidP="004A77B0">
            <w:pPr>
              <w:pStyle w:val="TAL"/>
            </w:pPr>
            <w:r>
              <w:t>General rules of test point selection apply. Test points of TC 6.4.</w:t>
            </w:r>
            <w:r>
              <w:rPr>
                <w:rFonts w:eastAsia="SimSun" w:hint="eastAsia"/>
                <w:lang w:val="en-US" w:eastAsia="zh-CN"/>
              </w:rPr>
              <w:t>2.2</w:t>
            </w:r>
            <w:r>
              <w:t xml:space="preserve"> from TS 38.521-1 can be leveraged.</w:t>
            </w:r>
          </w:p>
        </w:tc>
        <w:tc>
          <w:tcPr>
            <w:tcW w:w="2283" w:type="dxa"/>
            <w:vAlign w:val="center"/>
          </w:tcPr>
          <w:p w14:paraId="55AB92F8" w14:textId="5D4C0AF7" w:rsidR="004A77B0" w:rsidRPr="006A77F7" w:rsidRDefault="004A77B0" w:rsidP="004A77B0">
            <w:pPr>
              <w:pStyle w:val="TAL"/>
            </w:pPr>
            <w:r>
              <w:t>RAN5#10</w:t>
            </w:r>
            <w:r>
              <w:rPr>
                <w:rFonts w:eastAsia="SimSun" w:cs="Arial" w:hint="eastAsia"/>
                <w:lang w:val="en-US" w:eastAsia="zh-CN"/>
              </w:rPr>
              <w:t>9</w:t>
            </w:r>
          </w:p>
        </w:tc>
      </w:tr>
      <w:tr w:rsidR="004A77B0" w:rsidRPr="006A77F7" w14:paraId="5AB160A4" w14:textId="77777777" w:rsidTr="007B5404">
        <w:trPr>
          <w:gridAfter w:val="1"/>
          <w:wAfter w:w="113" w:type="dxa"/>
        </w:trPr>
        <w:tc>
          <w:tcPr>
            <w:tcW w:w="2122" w:type="dxa"/>
            <w:vAlign w:val="center"/>
          </w:tcPr>
          <w:p w14:paraId="1A47D984" w14:textId="494D9872" w:rsidR="004A77B0" w:rsidRDefault="004A77B0" w:rsidP="004A77B0">
            <w:pPr>
              <w:pStyle w:val="TAL"/>
            </w:pPr>
            <w:r>
              <w:rPr>
                <w:rFonts w:hint="eastAsia"/>
              </w:rPr>
              <w:t>6.4J.2.</w:t>
            </w:r>
            <w:r>
              <w:rPr>
                <w:rFonts w:hint="eastAsia"/>
                <w:lang w:val="en-US" w:eastAsia="zh-CN"/>
              </w:rPr>
              <w:t xml:space="preserve">3 </w:t>
            </w:r>
            <w:r>
              <w:rPr>
                <w:rFonts w:hint="eastAsia"/>
              </w:rPr>
              <w:t>In-band emissions for ATG</w:t>
            </w:r>
          </w:p>
        </w:tc>
        <w:tc>
          <w:tcPr>
            <w:tcW w:w="1417" w:type="dxa"/>
            <w:vAlign w:val="center"/>
          </w:tcPr>
          <w:p w14:paraId="5170633C" w14:textId="40DE2AC6" w:rsidR="004A77B0" w:rsidRDefault="004A77B0" w:rsidP="004A77B0">
            <w:pPr>
              <w:pStyle w:val="TAC"/>
            </w:pPr>
            <w:r>
              <w:rPr>
                <w:rFonts w:eastAsia="SimSun" w:cs="Arial" w:hint="eastAsia"/>
                <w:lang w:val="en-US" w:eastAsia="zh-CN"/>
              </w:rPr>
              <w:t>36</w:t>
            </w:r>
          </w:p>
        </w:tc>
        <w:tc>
          <w:tcPr>
            <w:tcW w:w="3807" w:type="dxa"/>
            <w:vAlign w:val="center"/>
          </w:tcPr>
          <w:p w14:paraId="5F9BDD2C" w14:textId="261BD435" w:rsidR="004A77B0" w:rsidRPr="006A77F7" w:rsidRDefault="004A77B0" w:rsidP="004A77B0">
            <w:pPr>
              <w:pStyle w:val="TAL"/>
            </w:pPr>
            <w:r>
              <w:t>General rules of test point selection apply. Test points of TC 6.4.</w:t>
            </w:r>
            <w:r>
              <w:rPr>
                <w:rFonts w:eastAsia="SimSun" w:hint="eastAsia"/>
                <w:lang w:val="en-US" w:eastAsia="zh-CN"/>
              </w:rPr>
              <w:t>2.3</w:t>
            </w:r>
            <w:r>
              <w:t xml:space="preserve"> from TS 38.521-1 can be leveraged.</w:t>
            </w:r>
          </w:p>
        </w:tc>
        <w:tc>
          <w:tcPr>
            <w:tcW w:w="2283" w:type="dxa"/>
            <w:vAlign w:val="center"/>
          </w:tcPr>
          <w:p w14:paraId="7980BBCB" w14:textId="14A8CCC6" w:rsidR="004A77B0" w:rsidRPr="006A77F7" w:rsidRDefault="004A77B0" w:rsidP="004A77B0">
            <w:pPr>
              <w:pStyle w:val="TAL"/>
            </w:pPr>
            <w:r>
              <w:t>RAN5#10</w:t>
            </w:r>
            <w:r>
              <w:rPr>
                <w:rFonts w:eastAsia="SimSun" w:cs="Arial" w:hint="eastAsia"/>
                <w:lang w:val="en-US" w:eastAsia="zh-CN"/>
              </w:rPr>
              <w:t>9</w:t>
            </w:r>
          </w:p>
        </w:tc>
      </w:tr>
      <w:tr w:rsidR="007F5093" w:rsidRPr="006A77F7" w14:paraId="2746BB72" w14:textId="77777777" w:rsidTr="000E6F50">
        <w:trPr>
          <w:gridAfter w:val="1"/>
          <w:wAfter w:w="113" w:type="dxa"/>
        </w:trPr>
        <w:tc>
          <w:tcPr>
            <w:tcW w:w="2122" w:type="dxa"/>
            <w:vAlign w:val="center"/>
          </w:tcPr>
          <w:p w14:paraId="060B86CB" w14:textId="77777777" w:rsidR="007F5093" w:rsidRPr="006A77F7" w:rsidRDefault="007F5093" w:rsidP="000E6F50">
            <w:pPr>
              <w:pStyle w:val="TAL"/>
            </w:pPr>
            <w:r w:rsidRPr="006A77F7">
              <w:t>6.5J.1 Occupied bandwidth for ATG</w:t>
            </w:r>
          </w:p>
        </w:tc>
        <w:tc>
          <w:tcPr>
            <w:tcW w:w="1417" w:type="dxa"/>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4A77B0" w:rsidRPr="006A77F7" w14:paraId="6D7B454C" w14:textId="77777777" w:rsidTr="000E6F50">
        <w:trPr>
          <w:gridAfter w:val="1"/>
          <w:wAfter w:w="113" w:type="dxa"/>
        </w:trPr>
        <w:tc>
          <w:tcPr>
            <w:tcW w:w="2122" w:type="dxa"/>
            <w:vAlign w:val="center"/>
          </w:tcPr>
          <w:p w14:paraId="08C04DF7" w14:textId="1BD85DC4" w:rsidR="004A77B0" w:rsidRDefault="004A77B0" w:rsidP="004A77B0">
            <w:pPr>
              <w:pStyle w:val="TAL"/>
            </w:pPr>
            <w:r>
              <w:t>6.5J.2.</w:t>
            </w:r>
            <w:r>
              <w:rPr>
                <w:rFonts w:eastAsia="SimSun" w:hint="eastAsia"/>
                <w:lang w:val="en-US" w:eastAsia="zh-CN"/>
              </w:rPr>
              <w:t>3</w:t>
            </w:r>
            <w:r>
              <w:t xml:space="preserve"> </w:t>
            </w:r>
            <w:r>
              <w:rPr>
                <w:rFonts w:eastAsia="SimSun" w:hint="eastAsia"/>
                <w:lang w:val="en-US" w:eastAsia="zh-CN"/>
              </w:rPr>
              <w:t>Adjacent channel leakage ratio for ATG</w:t>
            </w:r>
          </w:p>
        </w:tc>
        <w:tc>
          <w:tcPr>
            <w:tcW w:w="1417" w:type="dxa"/>
            <w:vAlign w:val="center"/>
          </w:tcPr>
          <w:p w14:paraId="547BC230" w14:textId="5691F647" w:rsidR="004A77B0" w:rsidRPr="006A77F7" w:rsidRDefault="004A77B0" w:rsidP="004A77B0">
            <w:pPr>
              <w:pStyle w:val="TAC"/>
              <w:rPr>
                <w:lang w:eastAsia="zh-CN"/>
              </w:rPr>
            </w:pPr>
            <w:r>
              <w:t>TBD</w:t>
            </w:r>
          </w:p>
        </w:tc>
        <w:tc>
          <w:tcPr>
            <w:tcW w:w="3807" w:type="dxa"/>
            <w:vAlign w:val="center"/>
          </w:tcPr>
          <w:p w14:paraId="2AD593E4" w14:textId="38A1E5F9" w:rsidR="004A77B0" w:rsidRPr="006A77F7" w:rsidRDefault="004A77B0" w:rsidP="004A77B0">
            <w:pPr>
              <w:pStyle w:val="TAL"/>
            </w:pPr>
            <w:r>
              <w:t>General rules of test point selection apply. Test points of TC 6.5.2.3 from TS 38.521-1 can be leveraged.</w:t>
            </w:r>
          </w:p>
        </w:tc>
        <w:tc>
          <w:tcPr>
            <w:tcW w:w="2283" w:type="dxa"/>
            <w:vAlign w:val="center"/>
          </w:tcPr>
          <w:p w14:paraId="5E974D3F" w14:textId="360055AD" w:rsidR="004A77B0" w:rsidRPr="006A77F7" w:rsidRDefault="004A77B0" w:rsidP="004A77B0">
            <w:pPr>
              <w:pStyle w:val="TAL"/>
            </w:pPr>
            <w:r>
              <w:t>RAN5#10</w:t>
            </w:r>
            <w:r>
              <w:rPr>
                <w:rFonts w:eastAsia="SimSun" w:cs="Arial" w:hint="eastAsia"/>
                <w:lang w:val="en-US" w:eastAsia="zh-CN"/>
              </w:rPr>
              <w:t>9</w:t>
            </w:r>
          </w:p>
        </w:tc>
      </w:tr>
      <w:tr w:rsidR="007F5093" w:rsidRPr="006A77F7" w14:paraId="67F9E88C" w14:textId="77777777" w:rsidTr="000E6F50">
        <w:trPr>
          <w:gridAfter w:val="1"/>
          <w:wAfter w:w="113" w:type="dxa"/>
        </w:trPr>
        <w:tc>
          <w:tcPr>
            <w:tcW w:w="2122" w:type="dxa"/>
            <w:vAlign w:val="center"/>
          </w:tcPr>
          <w:p w14:paraId="5F91D2DD" w14:textId="77777777" w:rsidR="007F5093" w:rsidRPr="006A77F7" w:rsidRDefault="007F5093" w:rsidP="000E6F50">
            <w:pPr>
              <w:pStyle w:val="TAL"/>
            </w:pPr>
            <w:r w:rsidRPr="006A77F7">
              <w:t>6.5J.3.1 General spurious emissions for ATG</w:t>
            </w:r>
          </w:p>
        </w:tc>
        <w:tc>
          <w:tcPr>
            <w:tcW w:w="1417" w:type="dxa"/>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vAlign w:val="center"/>
          </w:tcPr>
          <w:p w14:paraId="4EF4BC36" w14:textId="77777777" w:rsidR="007F5093" w:rsidRPr="006A77F7" w:rsidRDefault="007F5093" w:rsidP="000E6F50">
            <w:pPr>
              <w:pStyle w:val="TAH"/>
            </w:pPr>
            <w:r w:rsidRPr="006A77F7">
              <w:t>Subclause</w:t>
            </w:r>
          </w:p>
        </w:tc>
        <w:tc>
          <w:tcPr>
            <w:tcW w:w="1417" w:type="dxa"/>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tcPr>
          <w:p w14:paraId="13152092" w14:textId="77777777" w:rsidR="007F5093" w:rsidRPr="006A77F7" w:rsidRDefault="007F5093" w:rsidP="000E6F50">
            <w:pPr>
              <w:pStyle w:val="TAL"/>
            </w:pPr>
            <w:r w:rsidRPr="006A77F7">
              <w:t>7.4J Maximum input level for ATG</w:t>
            </w:r>
          </w:p>
        </w:tc>
        <w:tc>
          <w:tcPr>
            <w:tcW w:w="1417" w:type="dxa"/>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tcPr>
          <w:p w14:paraId="72B6A8EC" w14:textId="77777777" w:rsidR="007F5093" w:rsidRPr="006A77F7" w:rsidRDefault="007F5093" w:rsidP="000E6F50">
            <w:pPr>
              <w:pStyle w:val="TAL"/>
            </w:pPr>
            <w:r w:rsidRPr="006A77F7">
              <w:t>7.5J Adjacent channel selectivity for ATG</w:t>
            </w:r>
          </w:p>
        </w:tc>
        <w:tc>
          <w:tcPr>
            <w:tcW w:w="1417" w:type="dxa"/>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tcPr>
          <w:p w14:paraId="625032FB" w14:textId="77777777" w:rsidR="007F5093" w:rsidRPr="006A77F7" w:rsidRDefault="007F5093" w:rsidP="000E6F50">
            <w:pPr>
              <w:pStyle w:val="TAL"/>
            </w:pPr>
            <w:r w:rsidRPr="006A77F7">
              <w:t>7.6J.2 In-band blocking for ATG</w:t>
            </w:r>
          </w:p>
        </w:tc>
        <w:tc>
          <w:tcPr>
            <w:tcW w:w="1417" w:type="dxa"/>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tcPr>
          <w:p w14:paraId="610E9C85" w14:textId="77777777" w:rsidR="007F5093" w:rsidRPr="006A77F7" w:rsidRDefault="007F5093" w:rsidP="000E6F50">
            <w:pPr>
              <w:pStyle w:val="TAL"/>
            </w:pPr>
            <w:r w:rsidRPr="006A77F7">
              <w:t>7.6J.3 Out-of-band blocking for ATG</w:t>
            </w:r>
          </w:p>
        </w:tc>
        <w:tc>
          <w:tcPr>
            <w:tcW w:w="1417" w:type="dxa"/>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vAlign w:val="center"/>
          </w:tcPr>
          <w:p w14:paraId="56E7A647" w14:textId="071BFAD6" w:rsidR="007F5093" w:rsidRPr="006A77F7" w:rsidRDefault="007F5093" w:rsidP="000E6F50">
            <w:pPr>
              <w:pStyle w:val="TAL"/>
            </w:pPr>
            <w:r w:rsidRPr="006A77F7">
              <w:t>7.7J Spurious response for ATG</w:t>
            </w:r>
          </w:p>
        </w:tc>
        <w:tc>
          <w:tcPr>
            <w:tcW w:w="1417" w:type="dxa"/>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vAlign w:val="center"/>
          </w:tcPr>
          <w:p w14:paraId="56CC62B7" w14:textId="5F4B8973" w:rsidR="007F5093" w:rsidRPr="006A77F7" w:rsidRDefault="007F5093" w:rsidP="000E6F50">
            <w:pPr>
              <w:pStyle w:val="TAL"/>
            </w:pPr>
            <w:r w:rsidRPr="006A77F7">
              <w:t>7.8J.2 Wide band intermodulation for ATG</w:t>
            </w:r>
          </w:p>
        </w:tc>
        <w:tc>
          <w:tcPr>
            <w:tcW w:w="1417" w:type="dxa"/>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vAlign w:val="center"/>
          </w:tcPr>
          <w:p w14:paraId="2CD84FB0" w14:textId="58E2F0C4" w:rsidR="007F5093" w:rsidRPr="006A77F7" w:rsidRDefault="007F5093" w:rsidP="000E6F50">
            <w:pPr>
              <w:pStyle w:val="TAL"/>
            </w:pPr>
            <w:r w:rsidRPr="006A77F7">
              <w:t>7.9J Spurious emissions for ATG</w:t>
            </w:r>
          </w:p>
        </w:tc>
        <w:tc>
          <w:tcPr>
            <w:tcW w:w="1417" w:type="dxa"/>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9287622"/>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TxD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vAlign w:val="center"/>
          </w:tcPr>
          <w:p w14:paraId="2DA00FC0" w14:textId="77777777" w:rsidR="00990908" w:rsidRPr="006A77F7" w:rsidRDefault="00990908" w:rsidP="0055237A">
            <w:pPr>
              <w:pStyle w:val="TAH"/>
            </w:pPr>
            <w:r w:rsidRPr="006A77F7">
              <w:t>Number of test points</w:t>
            </w:r>
          </w:p>
        </w:tc>
        <w:tc>
          <w:tcPr>
            <w:tcW w:w="4169" w:type="dxa"/>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9287623"/>
      <w:r w:rsidRPr="006A77F7">
        <w:lastRenderedPageBreak/>
        <w:t>4.1.</w:t>
      </w:r>
      <w:r w:rsidR="00486BD4" w:rsidRPr="006A77F7">
        <w:t>2</w:t>
      </w:r>
      <w:r w:rsidRPr="006A77F7">
        <w:tab/>
      </w:r>
      <w:r w:rsidR="00486BD4" w:rsidRPr="006A77F7">
        <w:t>Test point analysis per NS value</w:t>
      </w:r>
      <w:bookmarkEnd w:id="162"/>
      <w:bookmarkEnd w:id="163"/>
      <w:bookmarkEnd w:id="164"/>
      <w:bookmarkEnd w:id="165"/>
      <w:bookmarkEnd w:id="166"/>
      <w:bookmarkEnd w:id="167"/>
      <w:bookmarkEnd w:id="168"/>
      <w:bookmarkEnd w:id="169"/>
      <w:bookmarkEnd w:id="170"/>
      <w:bookmarkEnd w:id="171"/>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9287624"/>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7DB28D03" w14:textId="49823264" w:rsidR="00C50DA9" w:rsidRDefault="00C50DA9" w:rsidP="00C50DA9">
            <w:pPr>
              <w:pStyle w:val="TAC"/>
              <w:rPr>
                <w:lang w:eastAsia="zh-CN"/>
              </w:rPr>
            </w:pPr>
            <w:r w:rsidRPr="00C50DA9">
              <w:t xml:space="preserve">PC3 and PC2: </w:t>
            </w:r>
            <w:r w:rsidR="0091784C" w:rsidRPr="006A77F7">
              <w:t xml:space="preserve">144 for Non-SUL testing72 </w:t>
            </w:r>
            <w:r w:rsidR="00486BD4" w:rsidRPr="006A77F7">
              <w:rPr>
                <w:lang w:eastAsia="zh-CN"/>
              </w:rPr>
              <w:t>for SUL testing</w:t>
            </w:r>
          </w:p>
          <w:p w14:paraId="71342C08" w14:textId="45D89AE9" w:rsidR="00486BD4" w:rsidRPr="006A77F7" w:rsidRDefault="00C50DA9" w:rsidP="00C50DA9">
            <w:pPr>
              <w:pStyle w:val="TAC"/>
            </w:pPr>
            <w:r>
              <w:rPr>
                <w:lang w:eastAsia="zh-CN"/>
              </w:rPr>
              <w:t>6.2D.3: 64</w:t>
            </w:r>
          </w:p>
        </w:tc>
        <w:tc>
          <w:tcPr>
            <w:tcW w:w="1071" w:type="dxa"/>
            <w:tcBorders>
              <w:top w:val="single" w:sz="4" w:space="0" w:color="auto"/>
              <w:left w:val="single" w:sz="4" w:space="0" w:color="auto"/>
              <w:bottom w:val="single" w:sz="4" w:space="0" w:color="auto"/>
              <w:right w:val="single" w:sz="4" w:space="0" w:color="auto"/>
            </w:tcBorders>
          </w:tcPr>
          <w:p w14:paraId="798A2511" w14:textId="73819BF4" w:rsidR="00486BD4" w:rsidRPr="006A77F7" w:rsidRDefault="00C50DA9" w:rsidP="00C053AD">
            <w:pPr>
              <w:pStyle w:val="TAL"/>
            </w:pPr>
            <w:r w:rsidRPr="00C50DA9">
              <w:t>PC3 and PC2: 144</w:t>
            </w: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0221E76E" w:rsidR="00486BD4" w:rsidRPr="006A77F7" w:rsidRDefault="00486BD4" w:rsidP="00C053AD">
            <w:pPr>
              <w:pStyle w:val="TAL"/>
            </w:pPr>
            <w:r w:rsidRPr="006A77F7">
              <w:t>“38.521-1_TPanalysis_6.2.3_AMPR_NS_03</w:t>
            </w:r>
            <w:r w:rsidR="00C50DA9" w:rsidRPr="00C50DA9">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22D4003F" w:rsidR="00486BD4" w:rsidRPr="006A77F7" w:rsidRDefault="00486BD4" w:rsidP="00C053AD">
            <w:pPr>
              <w:pStyle w:val="TAL"/>
              <w:rPr>
                <w:rFonts w:cs="Arial"/>
                <w:lang w:eastAsia="ko-KR"/>
              </w:rPr>
            </w:pPr>
            <w:r w:rsidRPr="006A77F7">
              <w:rPr>
                <w:rFonts w:cs="Arial"/>
                <w:lang w:eastAsia="ko-KR"/>
              </w:rPr>
              <w:t>RAN5#</w:t>
            </w:r>
            <w:r w:rsidR="00C50DA9" w:rsidRPr="00C50DA9">
              <w:rPr>
                <w:rFonts w:cs="Arial"/>
                <w:lang w:eastAsia="ko-KR"/>
              </w:rPr>
              <w:t>109</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4A1275DD" w14:textId="77777777" w:rsidR="008D1C66" w:rsidRDefault="00CE4D30" w:rsidP="008D1C66">
            <w:pPr>
              <w:pStyle w:val="TAC"/>
              <w:rPr>
                <w:lang w:eastAsia="zh-CN"/>
              </w:rPr>
            </w:pPr>
            <w:r w:rsidRPr="006A77F7">
              <w:rPr>
                <w:rFonts w:cs="Arial"/>
                <w:lang w:eastAsia="ko-KR"/>
              </w:rPr>
              <w:t xml:space="preserve">6.2.3: </w:t>
            </w:r>
            <w:r w:rsidRPr="006A77F7">
              <w:t>396 for PC</w:t>
            </w:r>
            <w:r w:rsidRPr="006A77F7">
              <w:rPr>
                <w:lang w:eastAsia="zh-CN"/>
              </w:rPr>
              <w:t>2</w:t>
            </w:r>
          </w:p>
          <w:p w14:paraId="41407A66" w14:textId="77777777" w:rsidR="008D1C66" w:rsidRDefault="008D1C66" w:rsidP="008D1C66">
            <w:pPr>
              <w:pStyle w:val="TAC"/>
              <w:rPr>
                <w:lang w:eastAsia="zh-CN"/>
              </w:rPr>
            </w:pPr>
            <w:r>
              <w:rPr>
                <w:lang w:eastAsia="zh-CN"/>
              </w:rPr>
              <w:t>6.2D.3: 142 for PC3</w:t>
            </w:r>
          </w:p>
          <w:p w14:paraId="266EFFA9" w14:textId="61A47019" w:rsidR="0043297E" w:rsidRPr="006A77F7" w:rsidRDefault="008D1C66" w:rsidP="008D1C66">
            <w:pPr>
              <w:pStyle w:val="TAC"/>
            </w:pPr>
            <w:r>
              <w:rPr>
                <w:lang w:eastAsia="zh-CN"/>
              </w:rPr>
              <w:t>6.2D.3: 187 for PC2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3A1A232A" w:rsidR="0043297E" w:rsidRPr="006A77F7" w:rsidRDefault="00CE4D30" w:rsidP="00CE4D30">
            <w:pPr>
              <w:pStyle w:val="TAL"/>
              <w:rPr>
                <w:rFonts w:cs="Arial"/>
                <w:lang w:eastAsia="ko-KR"/>
              </w:rPr>
            </w:pPr>
            <w:r w:rsidRPr="006A77F7">
              <w:rPr>
                <w:rFonts w:cs="Arial"/>
                <w:lang w:eastAsia="zh-CN"/>
              </w:rPr>
              <w:t>RAN5#</w:t>
            </w:r>
            <w:r w:rsidR="008D1C66" w:rsidRPr="008D1C66">
              <w:rPr>
                <w:rFonts w:cs="Arial"/>
                <w:lang w:eastAsia="zh-CN"/>
              </w:rPr>
              <w:t>109</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328F9874" w:rsidR="009F47EC" w:rsidRPr="006A77F7" w:rsidRDefault="002848AF" w:rsidP="009F47EC">
            <w:pPr>
              <w:pStyle w:val="TAL"/>
            </w:pPr>
            <w:r w:rsidRPr="002848AF">
              <w:t xml:space="preserve"> </w:t>
            </w:r>
            <w:r w:rsidR="00DA064D">
              <w:t>"</w:t>
            </w:r>
            <w:r w:rsidRPr="002848AF">
              <w:t>38.521-1_TPanalysis_6.2.3_AMPR_NS_06_v5</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9D8751A"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w:t>
            </w:r>
            <w:r w:rsidR="002848AF">
              <w:rPr>
                <w:rFonts w:cs="Arial"/>
                <w:lang w:eastAsia="ko-KR"/>
              </w:rPr>
              <w:t>8</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69F374C8" w:rsidR="00700DAB" w:rsidRDefault="00C50DA9" w:rsidP="00700DAB">
            <w:pPr>
              <w:pStyle w:val="TAC"/>
              <w:rPr>
                <w:lang w:eastAsia="zh-CN"/>
              </w:rPr>
            </w:pPr>
            <w:r w:rsidRPr="00C50DA9">
              <w:rPr>
                <w:lang w:eastAsia="zh-CN"/>
              </w:rPr>
              <w:t xml:space="preserve">PC3: </w:t>
            </w:r>
            <w:r w:rsidR="007E41AB" w:rsidRPr="006A77F7">
              <w:rPr>
                <w:lang w:eastAsia="zh-CN"/>
              </w:rPr>
              <w:t>162</w:t>
            </w:r>
          </w:p>
          <w:p w14:paraId="525C5F42" w14:textId="77777777" w:rsidR="00700DAB" w:rsidRDefault="00700DAB" w:rsidP="00700DAB">
            <w:pPr>
              <w:pStyle w:val="TAC"/>
              <w:rPr>
                <w:lang w:eastAsia="zh-CN"/>
              </w:rPr>
            </w:pPr>
            <w:r>
              <w:rPr>
                <w:lang w:eastAsia="zh-CN"/>
              </w:rPr>
              <w:t>6.2D.3: 72</w:t>
            </w:r>
          </w:p>
          <w:p w14:paraId="27404E82" w14:textId="77777777" w:rsidR="00C50DA9" w:rsidRDefault="00700DAB" w:rsidP="00C50DA9">
            <w:pPr>
              <w:pStyle w:val="TAC"/>
              <w:rPr>
                <w:lang w:eastAsia="zh-CN"/>
              </w:rPr>
            </w:pPr>
            <w:r>
              <w:rPr>
                <w:lang w:eastAsia="zh-CN"/>
              </w:rPr>
              <w:t>6.5D.3.3: 72</w:t>
            </w:r>
          </w:p>
          <w:p w14:paraId="6AA39746" w14:textId="6910A538" w:rsidR="007E41AB" w:rsidRPr="006A77F7" w:rsidRDefault="00C50DA9" w:rsidP="00C50DA9">
            <w:pPr>
              <w:pStyle w:val="TAC"/>
              <w:rPr>
                <w:rFonts w:cs="Arial"/>
                <w:lang w:eastAsia="ko-KR"/>
              </w:rPr>
            </w:pPr>
            <w:r>
              <w:rPr>
                <w:lang w:eastAsia="zh-CN"/>
              </w:rPr>
              <w:t>PC2: 234</w:t>
            </w:r>
            <w:r w:rsidR="00700DAB">
              <w:rPr>
                <w:lang w:eastAsia="zh-CN"/>
              </w:rPr>
              <w:t xml:space="preserve"> </w:t>
            </w:r>
          </w:p>
        </w:tc>
        <w:tc>
          <w:tcPr>
            <w:tcW w:w="1071" w:type="dxa"/>
            <w:tcBorders>
              <w:top w:val="single" w:sz="4" w:space="0" w:color="auto"/>
              <w:left w:val="single" w:sz="4" w:space="0" w:color="auto"/>
              <w:bottom w:val="single" w:sz="4" w:space="0" w:color="auto"/>
              <w:right w:val="single" w:sz="4" w:space="0" w:color="auto"/>
            </w:tcBorders>
          </w:tcPr>
          <w:p w14:paraId="4792EA24" w14:textId="77777777" w:rsidR="00C50DA9" w:rsidRDefault="00C50DA9" w:rsidP="00C50DA9">
            <w:pPr>
              <w:pStyle w:val="TAL"/>
            </w:pPr>
            <w:r w:rsidRPr="00C50DA9">
              <w:t xml:space="preserve">PC3: </w:t>
            </w:r>
            <w:r w:rsidR="007E41AB" w:rsidRPr="006A77F7">
              <w:t>162</w:t>
            </w:r>
          </w:p>
          <w:p w14:paraId="20EF569C" w14:textId="6A2D3779" w:rsidR="007E41AB" w:rsidRPr="006A77F7" w:rsidRDefault="00C50DA9" w:rsidP="00C50DA9">
            <w:pPr>
              <w:pStyle w:val="TAL"/>
            </w:pPr>
            <w:r>
              <w:t>PC2: 234</w:t>
            </w:r>
          </w:p>
        </w:tc>
        <w:tc>
          <w:tcPr>
            <w:tcW w:w="1134" w:type="dxa"/>
            <w:tcBorders>
              <w:top w:val="single" w:sz="4" w:space="0" w:color="auto"/>
              <w:left w:val="single" w:sz="4" w:space="0" w:color="auto"/>
              <w:bottom w:val="single" w:sz="4" w:space="0" w:color="auto"/>
              <w:right w:val="single" w:sz="4" w:space="0" w:color="auto"/>
            </w:tcBorders>
            <w:vAlign w:val="center"/>
          </w:tcPr>
          <w:p w14:paraId="438E462C" w14:textId="77777777" w:rsidR="00C50DA9" w:rsidRDefault="00C50DA9" w:rsidP="00C50DA9">
            <w:pPr>
              <w:pStyle w:val="TAL"/>
            </w:pPr>
            <w:r w:rsidRPr="00C50DA9">
              <w:t xml:space="preserve">PC3: </w:t>
            </w:r>
            <w:r w:rsidR="007E41AB" w:rsidRPr="006A77F7">
              <w:t>162</w:t>
            </w:r>
          </w:p>
          <w:p w14:paraId="18DA7405" w14:textId="4426E239" w:rsidR="007E41AB" w:rsidRPr="006A77F7" w:rsidRDefault="00C50DA9" w:rsidP="00C50DA9">
            <w:pPr>
              <w:pStyle w:val="TAL"/>
            </w:pPr>
            <w:r>
              <w:t>PC2: 234</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17C3D787" w:rsidR="007E41AB" w:rsidRPr="006A77F7" w:rsidRDefault="007E41AB" w:rsidP="007E41AB">
            <w:pPr>
              <w:pStyle w:val="TAL"/>
            </w:pPr>
            <w:r w:rsidRPr="006A77F7">
              <w:t>“38.521-1_TPanalysis_6.2.3_AMPR_NS_07</w:t>
            </w:r>
            <w:r w:rsidR="00700DAB" w:rsidRPr="00700DAB">
              <w:t>_v</w:t>
            </w:r>
            <w:r w:rsidR="00C50DA9" w:rsidRPr="00C50DA9">
              <w:t>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F3024A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w:t>
            </w:r>
            <w:r w:rsidR="00C50DA9" w:rsidRPr="00C50DA9">
              <w:rPr>
                <w:rFonts w:cs="Arial"/>
                <w:lang w:eastAsia="ko-KR"/>
              </w:rPr>
              <w:t>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3BD64DD1"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6421DE" w:rsidRPr="006421DE">
              <w:rPr>
                <w:rFonts w:ascii="Arial" w:hAnsi="Arial"/>
                <w:sz w:val="18"/>
              </w:rPr>
              <w:t>5</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27741BC6"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w:t>
            </w:r>
            <w:r w:rsidR="006421DE" w:rsidRPr="006421DE">
              <w:rPr>
                <w:rFonts w:ascii="Arial" w:hAnsi="Arial" w:cs="Arial"/>
                <w:sz w:val="18"/>
                <w:lang w:eastAsia="ko-KR"/>
              </w:rPr>
              <w:t>8</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lastRenderedPageBreak/>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88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64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655CE1">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655CE1">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655CE1">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655CE1">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655CE1">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655CE1">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655CE1">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655CE1">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655CE1">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655CE1">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655CE1">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655CE1">
            <w:pPr>
              <w:pStyle w:val="TAL"/>
            </w:pPr>
            <w:r w:rsidRPr="00BD7AE4">
              <w:t>38.521-1_TPanalysis_6.2K.3_AMPR_6.5K.3.3_ASE_NS_</w:t>
            </w:r>
            <w:r w:rsidRPr="00BD7AE4">
              <w:lastRenderedPageBreak/>
              <w:t>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655CE1">
            <w:pPr>
              <w:pStyle w:val="TAL"/>
              <w:rPr>
                <w:rFonts w:cs="Arial"/>
                <w:lang w:eastAsia="ko-KR"/>
              </w:rPr>
            </w:pPr>
            <w:r w:rsidRPr="006A77F7">
              <w:rPr>
                <w:rFonts w:cs="Arial"/>
                <w:lang w:eastAsia="ko-KR"/>
              </w:rPr>
              <w:lastRenderedPageBreak/>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36042412"/>
      <w:bookmarkStart w:id="213" w:name="_Toc27418759"/>
      <w:bookmarkStart w:id="214" w:name="_Toc219287625"/>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4"/>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Test the maximum unbalanced Total power backoff among CCs (max PCMAX,c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lastRenderedPageBreak/>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7B2D68" w:rsidRPr="006A77F7" w14:paraId="79C4B1B0" w14:textId="77777777" w:rsidTr="00C46B3C">
        <w:tc>
          <w:tcPr>
            <w:tcW w:w="1438" w:type="dxa"/>
          </w:tcPr>
          <w:p w14:paraId="6CFC5B57" w14:textId="33BD7593" w:rsidR="007B2D68" w:rsidRPr="006A77F7" w:rsidRDefault="007B2D68" w:rsidP="007B5404">
            <w:pPr>
              <w:pStyle w:val="TAL"/>
              <w:rPr>
                <w:lang w:eastAsia="zh-CN"/>
              </w:rPr>
            </w:pPr>
            <w:r w:rsidRPr="006A77F7">
              <w:rPr>
                <w:lang w:eastAsia="zh-CN"/>
              </w:rPr>
              <w:t>CA_n3-n7</w:t>
            </w:r>
            <w:r>
              <w:rPr>
                <w:lang w:eastAsia="zh-CN"/>
              </w:rPr>
              <w:t>7</w:t>
            </w:r>
          </w:p>
        </w:tc>
        <w:tc>
          <w:tcPr>
            <w:tcW w:w="2322" w:type="dxa"/>
            <w:gridSpan w:val="2"/>
          </w:tcPr>
          <w:p w14:paraId="2848FDD6" w14:textId="25DA322D" w:rsidR="007B2D68" w:rsidRPr="006A77F7" w:rsidRDefault="007B2D68" w:rsidP="007B5404">
            <w:pPr>
              <w:pStyle w:val="TAC"/>
            </w:pPr>
            <w:r w:rsidRPr="006A77F7">
              <w:rPr>
                <w:lang w:eastAsia="zh-CN"/>
              </w:rPr>
              <w:t>NS_100</w:t>
            </w:r>
          </w:p>
        </w:tc>
        <w:tc>
          <w:tcPr>
            <w:tcW w:w="1026" w:type="dxa"/>
          </w:tcPr>
          <w:p w14:paraId="133EBD82" w14:textId="3EC3B872" w:rsidR="007B2D68" w:rsidRPr="006A77F7" w:rsidRDefault="007B2D68" w:rsidP="007B5404">
            <w:pPr>
              <w:pStyle w:val="TAC"/>
            </w:pPr>
            <w:r w:rsidRPr="006A77F7">
              <w:rPr>
                <w:lang w:eastAsia="zh-CN"/>
              </w:rPr>
              <w:t>NS_01</w:t>
            </w:r>
          </w:p>
        </w:tc>
        <w:tc>
          <w:tcPr>
            <w:tcW w:w="994" w:type="dxa"/>
          </w:tcPr>
          <w:p w14:paraId="68F8D1A2" w14:textId="7587CDEB" w:rsidR="007B2D68" w:rsidRPr="006A77F7" w:rsidRDefault="007B2D68" w:rsidP="007B5404">
            <w:pPr>
              <w:pStyle w:val="TAC"/>
            </w:pPr>
            <w:r w:rsidRPr="006A77F7">
              <w:rPr>
                <w:lang w:eastAsia="zh-CN"/>
              </w:rPr>
              <w:t>24</w:t>
            </w:r>
          </w:p>
        </w:tc>
        <w:tc>
          <w:tcPr>
            <w:tcW w:w="2590" w:type="dxa"/>
          </w:tcPr>
          <w:p w14:paraId="2C8F108A" w14:textId="75F3AEC6" w:rsidR="007B2D68" w:rsidRPr="006A77F7" w:rsidRDefault="007B2D68" w:rsidP="007B5404">
            <w:pPr>
              <w:pStyle w:val="TAC"/>
            </w:pPr>
            <w:r w:rsidRPr="006A77F7">
              <w:rPr>
                <w:lang w:eastAsia="zh-CN"/>
              </w:rPr>
              <w:t>N/A</w:t>
            </w:r>
          </w:p>
        </w:tc>
        <w:tc>
          <w:tcPr>
            <w:tcW w:w="1485" w:type="dxa"/>
          </w:tcPr>
          <w:p w14:paraId="077A4C10" w14:textId="2084CC41" w:rsidR="007B2D68" w:rsidRPr="006A77F7" w:rsidRDefault="007B2D68" w:rsidP="007B5404">
            <w:pPr>
              <w:pStyle w:val="TAC"/>
            </w:pPr>
            <w:r w:rsidRPr="006A77F7">
              <w:t>“38.521-1_TPanalysis 6.2A.3 NS_100+NS_01.zip”</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3075BD80" w14:textId="7D93FDB5" w:rsidR="00DD3452" w:rsidRPr="006A77F7" w:rsidRDefault="00C47036" w:rsidP="00DD3452">
            <w:pPr>
              <w:pStyle w:val="TAL"/>
              <w:rPr>
                <w:lang w:eastAsia="zh-CN"/>
              </w:rPr>
            </w:pPr>
            <w:r w:rsidRPr="00C47036">
              <w:rPr>
                <w:lang w:eastAsia="zh-CN"/>
              </w:rPr>
              <w:t>CA_n5-n77</w:t>
            </w: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034C636F" w:rsidR="00DD3452" w:rsidRPr="006A77F7" w:rsidRDefault="00DD3452" w:rsidP="00DD3452">
            <w:pPr>
              <w:pStyle w:val="TAL"/>
            </w:pPr>
            <w:r w:rsidRPr="006A77F7">
              <w:t>“</w:t>
            </w:r>
            <w:bookmarkStart w:id="215" w:name="OLE_LINK51"/>
            <w:r w:rsidRPr="006A77F7">
              <w:t>38.521-1_TPanalysis 6.2A.3 NS_100+NS_01.zip</w:t>
            </w:r>
            <w:bookmarkEnd w:id="215"/>
            <w:r w:rsidRPr="006A77F7">
              <w:t>”</w:t>
            </w:r>
          </w:p>
        </w:tc>
        <w:tc>
          <w:tcPr>
            <w:tcW w:w="1485" w:type="dxa"/>
          </w:tcPr>
          <w:p w14:paraId="4020AD53" w14:textId="04FA962D" w:rsidR="00DD3452" w:rsidRPr="006A77F7" w:rsidRDefault="00DD3452" w:rsidP="00DD3452">
            <w:pPr>
              <w:pStyle w:val="TAL"/>
              <w:rPr>
                <w:lang w:eastAsia="zh-CN"/>
              </w:rPr>
            </w:pPr>
            <w:r w:rsidRPr="006A77F7">
              <w:rPr>
                <w:lang w:eastAsia="zh-CN"/>
              </w:rPr>
              <w:t>RAN5#</w:t>
            </w:r>
            <w:r w:rsidR="00C47036" w:rsidRPr="00C47036">
              <w:rPr>
                <w:lang w:eastAsia="zh-CN"/>
              </w:rPr>
              <w:t>109</w:t>
            </w:r>
          </w:p>
        </w:tc>
      </w:tr>
      <w:tr w:rsidR="00FD7E31" w:rsidRPr="006A77F7" w14:paraId="64B65E9B" w14:textId="77777777" w:rsidTr="00C46B3C">
        <w:tc>
          <w:tcPr>
            <w:tcW w:w="1438" w:type="dxa"/>
          </w:tcPr>
          <w:p w14:paraId="48FBBA32" w14:textId="4A6FD777" w:rsidR="00FD7E31" w:rsidRPr="006A77F7" w:rsidRDefault="00FD7E31" w:rsidP="00FD7E31">
            <w:pPr>
              <w:pStyle w:val="TAL"/>
              <w:rPr>
                <w:lang w:eastAsia="zh-CN"/>
              </w:rPr>
            </w:pPr>
            <w:r w:rsidRPr="006A77F7">
              <w:rPr>
                <w:lang w:eastAsia="zh-CN"/>
              </w:rPr>
              <w:t>CA_n</w:t>
            </w:r>
            <w:r>
              <w:rPr>
                <w:lang w:eastAsia="zh-CN"/>
              </w:rPr>
              <w:t>1</w:t>
            </w:r>
            <w:r w:rsidRPr="006A77F7">
              <w:rPr>
                <w:lang w:eastAsia="zh-CN"/>
              </w:rPr>
              <w:t>-n78</w:t>
            </w:r>
          </w:p>
        </w:tc>
        <w:tc>
          <w:tcPr>
            <w:tcW w:w="1174" w:type="dxa"/>
          </w:tcPr>
          <w:p w14:paraId="7C22F863" w14:textId="642DC15F" w:rsidR="00FD7E31" w:rsidRPr="006A77F7" w:rsidRDefault="00FD7E31" w:rsidP="00FD7E31">
            <w:pPr>
              <w:pStyle w:val="TAC"/>
              <w:rPr>
                <w:lang w:eastAsia="zh-CN"/>
              </w:rPr>
            </w:pPr>
            <w:r>
              <w:rPr>
                <w:lang w:eastAsia="zh-CN"/>
              </w:rPr>
              <w:t>NS_05 and NS_05U</w:t>
            </w:r>
          </w:p>
        </w:tc>
        <w:tc>
          <w:tcPr>
            <w:tcW w:w="1148" w:type="dxa"/>
          </w:tcPr>
          <w:p w14:paraId="649FE134" w14:textId="58808A3E" w:rsidR="00FD7E31" w:rsidRPr="006A77F7" w:rsidRDefault="00FD7E31" w:rsidP="00FD7E31">
            <w:pPr>
              <w:pStyle w:val="TAC"/>
              <w:rPr>
                <w:lang w:eastAsia="zh-CN"/>
              </w:rPr>
            </w:pPr>
            <w:r w:rsidRPr="006A77F7">
              <w:rPr>
                <w:lang w:eastAsia="zh-CN"/>
              </w:rPr>
              <w:t>NS_01</w:t>
            </w:r>
          </w:p>
        </w:tc>
        <w:tc>
          <w:tcPr>
            <w:tcW w:w="1026" w:type="dxa"/>
          </w:tcPr>
          <w:p w14:paraId="648F6FD0" w14:textId="56445B6B" w:rsidR="00FD7E31" w:rsidRPr="006A77F7" w:rsidRDefault="00FD7E31" w:rsidP="00FD7E31">
            <w:pPr>
              <w:pStyle w:val="TAC"/>
              <w:rPr>
                <w:lang w:eastAsia="zh-CN"/>
              </w:rPr>
            </w:pPr>
            <w:r w:rsidRPr="00DE2FCB">
              <w:rPr>
                <w:lang w:eastAsia="zh-CN"/>
              </w:rPr>
              <w:t>12</w:t>
            </w:r>
          </w:p>
        </w:tc>
        <w:tc>
          <w:tcPr>
            <w:tcW w:w="994" w:type="dxa"/>
          </w:tcPr>
          <w:p w14:paraId="6DC17C4A" w14:textId="1773EB1F" w:rsidR="00FD7E31" w:rsidRPr="006A77F7" w:rsidRDefault="00FD7E31" w:rsidP="00FD7E31">
            <w:pPr>
              <w:pStyle w:val="TAL"/>
              <w:rPr>
                <w:lang w:eastAsia="zh-CN"/>
              </w:rPr>
            </w:pPr>
            <w:r w:rsidRPr="006A77F7">
              <w:rPr>
                <w:lang w:eastAsia="zh-CN"/>
              </w:rPr>
              <w:t>N/A</w:t>
            </w:r>
          </w:p>
        </w:tc>
        <w:tc>
          <w:tcPr>
            <w:tcW w:w="2590" w:type="dxa"/>
          </w:tcPr>
          <w:p w14:paraId="32CA1B25" w14:textId="550FB02B" w:rsidR="00FD7E31" w:rsidRPr="006A77F7" w:rsidRDefault="00FD7E31" w:rsidP="00FD7E31">
            <w:pPr>
              <w:pStyle w:val="TAL"/>
            </w:pPr>
            <w:r w:rsidRPr="006A77F7">
              <w:t>“38.521-1_TPanalysis 6.2A.3 NS_</w:t>
            </w:r>
            <w:r>
              <w:t>05_and_NS_05U</w:t>
            </w:r>
            <w:r w:rsidRPr="006A77F7">
              <w:t>+NS_01.zip”</w:t>
            </w:r>
          </w:p>
        </w:tc>
        <w:tc>
          <w:tcPr>
            <w:tcW w:w="1485" w:type="dxa"/>
          </w:tcPr>
          <w:p w14:paraId="0E802273" w14:textId="55E64C65" w:rsidR="00FD7E31" w:rsidRPr="006A77F7" w:rsidRDefault="00FD7E31" w:rsidP="00FD7E31">
            <w:pPr>
              <w:pStyle w:val="TAL"/>
              <w:rPr>
                <w:lang w:eastAsia="zh-CN"/>
              </w:rPr>
            </w:pPr>
            <w:r w:rsidRPr="006A77F7">
              <w:rPr>
                <w:lang w:eastAsia="zh-CN"/>
              </w:rPr>
              <w:t>RAN5#10</w:t>
            </w:r>
            <w:r>
              <w:rPr>
                <w:lang w:eastAsia="zh-CN"/>
              </w:rPr>
              <w:t>9</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171E9329" w:rsidR="002329DC" w:rsidRPr="006A77F7" w:rsidRDefault="002329DC" w:rsidP="008969A6">
            <w:pPr>
              <w:pStyle w:val="TAC"/>
              <w:rPr>
                <w:lang w:eastAsia="zh-CN"/>
              </w:rPr>
            </w:pPr>
            <w:r w:rsidRPr="006A77F7">
              <w:rPr>
                <w:lang w:eastAsia="zh-CN"/>
              </w:rPr>
              <w:t>12</w:t>
            </w:r>
            <w:r w:rsidR="00776728">
              <w:rPr>
                <w:lang w:eastAsia="zh-CN"/>
              </w:rPr>
              <w:t xml:space="preserve"> for PC3 and PC2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1C5FF3B9" w:rsidR="002329DC" w:rsidRPr="006A77F7" w:rsidRDefault="002329DC" w:rsidP="008969A6">
            <w:pPr>
              <w:pStyle w:val="TAL"/>
              <w:rPr>
                <w:lang w:eastAsia="zh-CN"/>
              </w:rPr>
            </w:pPr>
            <w:r w:rsidRPr="006A77F7">
              <w:rPr>
                <w:lang w:eastAsia="zh-CN"/>
              </w:rPr>
              <w:t>RAN5#</w:t>
            </w:r>
            <w:r w:rsidR="00776728" w:rsidRPr="00776728">
              <w:rPr>
                <w:lang w:eastAsia="zh-CN"/>
              </w:rPr>
              <w:t>019</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254EDE84"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776728" w:rsidRPr="00776728">
              <w:rPr>
                <w:rFonts w:ascii="Arial" w:hAnsi="Arial"/>
                <w:sz w:val="18"/>
                <w:lang w:eastAsia="zh-CN"/>
              </w:rPr>
              <w:t xml:space="preserve"> for PC3 and PC2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2815BC9A"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776728" w:rsidRPr="00776728">
              <w:rPr>
                <w:rFonts w:ascii="Arial" w:hAnsi="Arial"/>
                <w:sz w:val="18"/>
                <w:lang w:eastAsia="zh-CN"/>
              </w:rPr>
              <w:t>109</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502E9F" w:rsidRPr="006A77F7" w14:paraId="601FA0C0" w14:textId="77777777" w:rsidTr="00C46B3C">
        <w:tc>
          <w:tcPr>
            <w:tcW w:w="1438" w:type="dxa"/>
          </w:tcPr>
          <w:p w14:paraId="0B88262A" w14:textId="4ACC1E31"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7</w:t>
            </w:r>
            <w:r w:rsidRPr="006A77F7">
              <w:rPr>
                <w:rFonts w:ascii="Arial" w:hAnsi="Arial"/>
                <w:sz w:val="18"/>
                <w:lang w:eastAsia="zh-CN"/>
              </w:rPr>
              <w:t>A</w:t>
            </w:r>
          </w:p>
        </w:tc>
        <w:tc>
          <w:tcPr>
            <w:tcW w:w="1174" w:type="dxa"/>
          </w:tcPr>
          <w:p w14:paraId="012CC8D7" w14:textId="13AF24F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2E21A0B2" w14:textId="412A693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B1E962B" w14:textId="1313D12E"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3F73DC3B" w14:textId="7A4C95E4"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AD4951B" w14:textId="671F5745"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28690633" w14:textId="3863CD41"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7A0355" w:rsidRPr="006A77F7" w14:paraId="4897A805" w14:textId="77777777" w:rsidTr="00C46B3C">
        <w:tc>
          <w:tcPr>
            <w:tcW w:w="1438" w:type="dxa"/>
          </w:tcPr>
          <w:p w14:paraId="074B5F8D" w14:textId="51650F5F"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8</w:t>
            </w:r>
            <w:r w:rsidRPr="006A77F7">
              <w:rPr>
                <w:rFonts w:ascii="Arial" w:hAnsi="Arial"/>
                <w:sz w:val="18"/>
                <w:lang w:eastAsia="zh-CN"/>
              </w:rPr>
              <w:t>A</w:t>
            </w:r>
          </w:p>
        </w:tc>
        <w:tc>
          <w:tcPr>
            <w:tcW w:w="1174" w:type="dxa"/>
          </w:tcPr>
          <w:p w14:paraId="719D5034" w14:textId="2D0B8B3A"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3B1ACCA2" w14:textId="2EE8F023"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0E293281" w14:textId="39512DCE"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5D83358F" w14:textId="7A570F6D"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0DAA9FB8" w14:textId="78F7AF65"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65BE177B" w14:textId="5110BDFC"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36042413"/>
      <w:bookmarkStart w:id="224" w:name="_Toc43899741"/>
      <w:bookmarkStart w:id="225" w:name="_Toc219287626"/>
      <w:bookmarkEnd w:id="212"/>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5"/>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5F4A55" w:rsidRPr="006A77F7" w14:paraId="1E66C17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F59087" w14:textId="4FD06BBB"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B63A8C" w14:textId="09C1C4C5"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F0ECD8" w14:textId="69A67941"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BAE817" w14:textId="32869B97"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65932733"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971327" w14:textId="710BB5B0"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2C6A465" w14:textId="694605DD"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9D9FBE" w14:textId="3E5BE2E6"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608FA" w14:textId="661C75C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5F4A55" w:rsidRPr="006A77F7" w14:paraId="0DF1B10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3D2572" w14:textId="02BB9EA0" w:rsidR="005F4A55" w:rsidRPr="006A77F7" w:rsidRDefault="005F4A55" w:rsidP="005F4A55">
            <w:pPr>
              <w:pStyle w:val="TAC"/>
              <w:rPr>
                <w:rFonts w:eastAsia="SimSun"/>
              </w:rPr>
            </w:pPr>
            <w:r w:rsidRPr="006A77F7">
              <w:rPr>
                <w:rFonts w:eastAsia="SimSun"/>
              </w:rPr>
              <w:t>CA_n71</w:t>
            </w:r>
            <w:r>
              <w:rPr>
                <w:rFonts w:eastAsia="SimSun"/>
              </w:rPr>
              <w:t>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D264C0" w14:textId="72C116BF"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6FE786" w14:textId="7492872F"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11EE5A" w14:textId="3459194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5D7601" w:rsidRPr="006A77F7" w14:paraId="1829244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FC5683" w14:textId="371780E0" w:rsidR="005D7601" w:rsidRPr="006A77F7" w:rsidRDefault="005D7601" w:rsidP="005D7601">
            <w:pPr>
              <w:pStyle w:val="TAC"/>
              <w:rPr>
                <w:lang w:eastAsia="ja-JP"/>
              </w:rPr>
            </w:pPr>
            <w:r>
              <w:rPr>
                <w:lang w:eastAsia="ja-JP"/>
              </w:rPr>
              <w:t>CA_n1A-n71A</w:t>
            </w:r>
          </w:p>
        </w:tc>
        <w:tc>
          <w:tcPr>
            <w:tcW w:w="3218" w:type="dxa"/>
            <w:tcBorders>
              <w:top w:val="single" w:sz="4" w:space="0" w:color="auto"/>
              <w:left w:val="single" w:sz="4" w:space="0" w:color="auto"/>
              <w:bottom w:val="single" w:sz="4" w:space="0" w:color="auto"/>
              <w:right w:val="single" w:sz="4" w:space="0" w:color="auto"/>
            </w:tcBorders>
            <w:vAlign w:val="center"/>
          </w:tcPr>
          <w:p w14:paraId="558FD91F" w14:textId="1BB7F58F" w:rsidR="005D7601" w:rsidRPr="006A77F7" w:rsidRDefault="005D7601" w:rsidP="005D7601">
            <w:pPr>
              <w:pStyle w:val="TAC"/>
              <w:rPr>
                <w:lang w:eastAsia="ja-JP"/>
              </w:rPr>
            </w:pPr>
            <w:r>
              <w:rPr>
                <w:lang w:eastAsia="ja-JP"/>
              </w:rPr>
              <w:t>n71(HM3), n71(IMD3)</w:t>
            </w:r>
          </w:p>
        </w:tc>
        <w:tc>
          <w:tcPr>
            <w:tcW w:w="1797" w:type="dxa"/>
            <w:tcBorders>
              <w:top w:val="single" w:sz="4" w:space="0" w:color="auto"/>
              <w:left w:val="single" w:sz="4" w:space="0" w:color="auto"/>
              <w:bottom w:val="single" w:sz="4" w:space="0" w:color="auto"/>
              <w:right w:val="single" w:sz="4" w:space="0" w:color="auto"/>
            </w:tcBorders>
            <w:vAlign w:val="center"/>
          </w:tcPr>
          <w:p w14:paraId="0A896C15" w14:textId="7B541CCD" w:rsidR="005D7601" w:rsidRPr="006A77F7" w:rsidRDefault="005D7601" w:rsidP="005D7601">
            <w:pPr>
              <w:pStyle w:val="TAC"/>
              <w:rPr>
                <w:lang w:eastAsia="ja-JP"/>
              </w:rPr>
            </w:pPr>
            <w:r>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550411BB" w14:textId="64E1EAF8" w:rsidR="005D7601" w:rsidRPr="006A77F7" w:rsidRDefault="005D7601" w:rsidP="005D7601">
            <w:pPr>
              <w:pStyle w:val="TAC"/>
              <w:rPr>
                <w:lang w:eastAsia="ja-JP"/>
              </w:rPr>
            </w:pPr>
            <w:r>
              <w:rPr>
                <w:lang w:eastAsia="ja-JP"/>
              </w:rPr>
              <w:t>RAN5#109</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3A909CAB" w:rsidR="00A1155D" w:rsidRPr="006A77F7" w:rsidRDefault="00A1155D" w:rsidP="00A1155D">
            <w:pPr>
              <w:pStyle w:val="TAC"/>
            </w:pPr>
            <w:r w:rsidRPr="006A77F7">
              <w:t>n77 (HD2)</w:t>
            </w:r>
            <w:r w:rsidR="00502E9F">
              <w:t>, n1(IMD2), n1(IMD4)</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43D168B1" w:rsidR="00A1155D" w:rsidRPr="006A77F7" w:rsidRDefault="00A1155D" w:rsidP="00A1155D">
            <w:pPr>
              <w:pStyle w:val="TAC"/>
            </w:pPr>
            <w:r w:rsidRPr="006A77F7">
              <w:t>HD</w:t>
            </w:r>
            <w:r w:rsidR="00502E9F" w:rsidRPr="00502E9F">
              <w:t>, IMD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64F122DB" w:rsidR="00A1155D" w:rsidRPr="006A77F7" w:rsidRDefault="00A1155D" w:rsidP="00A1155D">
            <w:pPr>
              <w:pStyle w:val="TAC"/>
              <w:rPr>
                <w:lang w:eastAsia="ja-JP"/>
              </w:rPr>
            </w:pPr>
            <w:r w:rsidRPr="006A77F7">
              <w:rPr>
                <w:rFonts w:eastAsia="SimSun"/>
                <w:lang w:eastAsia="zh-CN"/>
              </w:rPr>
              <w:t>RAN5#</w:t>
            </w:r>
            <w:r w:rsidR="00502E9F" w:rsidRPr="00502E9F">
              <w:rPr>
                <w:rFonts w:eastAsia="SimSun"/>
                <w:lang w:eastAsia="zh-CN"/>
              </w:rPr>
              <w:t>109</w:t>
            </w:r>
          </w:p>
        </w:tc>
      </w:tr>
      <w:tr w:rsidR="00502E9F" w:rsidRPr="006A77F7" w14:paraId="344003B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0829" w14:textId="5A9342C9" w:rsidR="00502E9F" w:rsidRPr="006A77F7" w:rsidRDefault="00502E9F" w:rsidP="00502E9F">
            <w:pPr>
              <w:pStyle w:val="TAC"/>
              <w:rPr>
                <w:rFonts w:eastAsia="SimSun"/>
              </w:rPr>
            </w:pPr>
            <w:r w:rsidRPr="006A77F7">
              <w:t>CA_</w:t>
            </w:r>
            <w:r w:rsidRPr="006A77F7">
              <w:rPr>
                <w:lang w:eastAsia="zh-CN"/>
              </w:rPr>
              <w:t>n1A-n77</w:t>
            </w:r>
            <w:r>
              <w:rPr>
                <w:lang w:eastAsia="zh-CN"/>
              </w:rPr>
              <w:t>(2</w:t>
            </w:r>
            <w:r w:rsidRPr="006A77F7">
              <w:rPr>
                <w:lang w:eastAsia="zh-CN"/>
              </w:rPr>
              <w:t>A</w:t>
            </w:r>
            <w:r>
              <w:rPr>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30DDF38C" w14:textId="5E7611E1" w:rsidR="00502E9F" w:rsidRPr="006A77F7" w:rsidRDefault="00502E9F" w:rsidP="00502E9F">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DD51601" w14:textId="7298BE0D" w:rsidR="00502E9F" w:rsidRPr="006A77F7" w:rsidRDefault="00502E9F" w:rsidP="00502E9F">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2B9FD88" w14:textId="68BFE657" w:rsidR="00502E9F" w:rsidRPr="006A77F7" w:rsidRDefault="00502E9F" w:rsidP="00502E9F">
            <w:pPr>
              <w:pStyle w:val="TAC"/>
              <w:rPr>
                <w:rFonts w:eastAsia="SimSun"/>
                <w:lang w:eastAsia="zh-CN"/>
              </w:rPr>
            </w:pPr>
            <w:r w:rsidRPr="006A77F7">
              <w:rPr>
                <w:lang w:eastAsia="zh-CN"/>
              </w:rPr>
              <w:t>RAN5#</w:t>
            </w:r>
            <w:r>
              <w:rPr>
                <w:lang w:eastAsia="zh-CN"/>
              </w:rPr>
              <w:t>109</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CC0530" w:rsidRPr="006A77F7" w14:paraId="11BCC3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C628C8" w:rsidRPr="006A77F7" w14:paraId="1D96DDA3" w14:textId="77777777" w:rsidTr="00135FB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135FBD">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135FBD">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135FBD">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135FBD">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RAN5#99</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31687C" w:rsidRPr="006A77F7" w14:paraId="2FEFCCE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8ACA90E" w14:textId="7331128E" w:rsidR="0031687C" w:rsidRPr="006A77F7" w:rsidRDefault="0031687C" w:rsidP="0031687C">
            <w:pPr>
              <w:pStyle w:val="TAC"/>
              <w:rPr>
                <w:rFonts w:eastAsia="SimSun"/>
              </w:rPr>
            </w:pPr>
            <w:r>
              <w:rPr>
                <w:lang w:eastAsia="ja-JP"/>
              </w:rPr>
              <w:t>CA_n3A-n71A</w:t>
            </w:r>
          </w:p>
        </w:tc>
        <w:tc>
          <w:tcPr>
            <w:tcW w:w="3218" w:type="dxa"/>
            <w:tcBorders>
              <w:top w:val="single" w:sz="4" w:space="0" w:color="auto"/>
              <w:left w:val="single" w:sz="4" w:space="0" w:color="auto"/>
              <w:bottom w:val="single" w:sz="4" w:space="0" w:color="auto"/>
              <w:right w:val="single" w:sz="4" w:space="0" w:color="auto"/>
            </w:tcBorders>
            <w:vAlign w:val="center"/>
          </w:tcPr>
          <w:p w14:paraId="12DE7BF8" w14:textId="3CA1C0B5" w:rsidR="0031687C" w:rsidRPr="006A77F7" w:rsidRDefault="0031687C" w:rsidP="0031687C">
            <w:pPr>
              <w:pStyle w:val="TAC"/>
            </w:pPr>
            <w:r>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7C46928F" w14:textId="246AA19E" w:rsidR="0031687C" w:rsidRPr="006A77F7" w:rsidRDefault="0031687C" w:rsidP="0031687C">
            <w:pPr>
              <w:pStyle w:val="TAC"/>
              <w:rPr>
                <w:rFonts w:eastAsia="SimSun"/>
                <w:lang w:eastAsia="zh-CN"/>
              </w:rPr>
            </w:pPr>
            <w:r>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3A71845E" w14:textId="29C6F747" w:rsidR="0031687C" w:rsidRPr="006A77F7" w:rsidRDefault="0031687C" w:rsidP="0031687C">
            <w:pPr>
              <w:pStyle w:val="TAC"/>
              <w:rPr>
                <w:rFonts w:eastAsia="SimSun"/>
                <w:lang w:eastAsia="zh-CN"/>
              </w:rPr>
            </w:pPr>
            <w:r>
              <w:rPr>
                <w:lang w:eastAsia="ja-JP"/>
              </w:rPr>
              <w:t>RAN5#109</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7D25B1" w:rsidRPr="006A77F7" w14:paraId="171895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292A62E" w14:textId="46DE1D23"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25</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6EFDF060" w14:textId="5210B556" w:rsidR="007D25B1" w:rsidRDefault="007D25B1" w:rsidP="007D25B1">
            <w:pPr>
              <w:pStyle w:val="TAC"/>
              <w:rPr>
                <w:lang w:eastAsia="ja-JP"/>
              </w:rPr>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1EFB7F86" w14:textId="6609741D" w:rsidR="007D25B1" w:rsidRDefault="007D25B1" w:rsidP="007D25B1">
            <w:pPr>
              <w:pStyle w:val="TAC"/>
              <w:rPr>
                <w:lang w:eastAsia="ja-JP"/>
              </w:rPr>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3157F9D8" w14:textId="13B86E81"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7D25B1" w:rsidRPr="006A77F7" w14:paraId="701A89C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8D767FD" w14:textId="257408E8"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ABD2490" w14:textId="6F866F0A" w:rsidR="007D25B1" w:rsidRDefault="007D25B1" w:rsidP="007D25B1">
            <w:pPr>
              <w:pStyle w:val="TAC"/>
              <w:rPr>
                <w:lang w:eastAsia="ja-JP"/>
              </w:rPr>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65305F02" w14:textId="135ECCC5" w:rsidR="007D25B1" w:rsidRDefault="007D25B1" w:rsidP="007D25B1">
            <w:pPr>
              <w:pStyle w:val="TAC"/>
              <w:rPr>
                <w:lang w:eastAsia="ja-JP"/>
              </w:rPr>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BB9C07F" w14:textId="36E2580A"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0F755E">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0F755E">
            <w:pPr>
              <w:pStyle w:val="TAC"/>
            </w:pPr>
            <w:r w:rsidRPr="00E078C6">
              <w:t xml:space="preserve">HM, </w:t>
            </w:r>
            <w:r w:rsidR="00276078"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0F755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6D5A30" w:rsidRPr="006A77F7" w14:paraId="3C835B13"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E259FE" w14:textId="56814402" w:rsidR="006D5A30" w:rsidRPr="006A77F7" w:rsidRDefault="006D5A30" w:rsidP="006D5A30">
            <w:pPr>
              <w:pStyle w:val="TAC"/>
              <w:rPr>
                <w:rFonts w:eastAsia="SimSun"/>
              </w:rPr>
            </w:pPr>
            <w:r w:rsidRPr="006A77F7">
              <w:rPr>
                <w:lang w:eastAsia="ja-JP"/>
              </w:rPr>
              <w:t>CA_n</w:t>
            </w:r>
            <w:r>
              <w:rPr>
                <w:lang w:eastAsia="ja-JP"/>
              </w:rPr>
              <w:t>5</w:t>
            </w:r>
            <w:r w:rsidRPr="006A77F7">
              <w:rPr>
                <w:lang w:eastAsia="ja-JP"/>
              </w:rPr>
              <w:t>A-n77(2A)</w:t>
            </w:r>
          </w:p>
        </w:tc>
        <w:tc>
          <w:tcPr>
            <w:tcW w:w="3218" w:type="dxa"/>
            <w:tcBorders>
              <w:top w:val="single" w:sz="4" w:space="0" w:color="auto"/>
              <w:left w:val="single" w:sz="4" w:space="0" w:color="auto"/>
              <w:bottom w:val="single" w:sz="4" w:space="0" w:color="auto"/>
              <w:right w:val="single" w:sz="4" w:space="0" w:color="auto"/>
            </w:tcBorders>
            <w:vAlign w:val="center"/>
          </w:tcPr>
          <w:p w14:paraId="74A331C6" w14:textId="381ADB8A" w:rsidR="006D5A30" w:rsidRPr="00E078C6" w:rsidRDefault="006D5A30" w:rsidP="006D5A30">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3B9643A" w14:textId="79651CAA" w:rsidR="006D5A30" w:rsidRPr="00E078C6" w:rsidRDefault="006D5A30" w:rsidP="006D5A30">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A46E31A" w14:textId="3709964D" w:rsidR="006D5A30" w:rsidRPr="006A77F7" w:rsidRDefault="006D5A30" w:rsidP="006D5A30">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lastRenderedPageBreak/>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9F4C19">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9F4C19">
            <w:pPr>
              <w:pStyle w:val="TAC"/>
              <w:rPr>
                <w:rFonts w:eastAsia="SimSun"/>
              </w:rPr>
            </w:pPr>
            <w:r w:rsidRPr="005A5AA2">
              <w:rPr>
                <w:bCs/>
              </w:rPr>
              <w:t>CA_n8A-n77(2A)</w:t>
            </w:r>
          </w:p>
        </w:tc>
        <w:tc>
          <w:tcPr>
            <w:tcW w:w="3218" w:type="dxa"/>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9F4C19">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9F4C19">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9F4C19">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6060C">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66060C">
            <w:pPr>
              <w:pStyle w:val="TAC"/>
              <w:rPr>
                <w:bCs/>
              </w:rPr>
            </w:pPr>
            <w:r w:rsidRPr="003B4876">
              <w:rPr>
                <w:bCs/>
              </w:rPr>
              <w:t>CA_n8A-n77A PC3</w:t>
            </w:r>
          </w:p>
        </w:tc>
        <w:tc>
          <w:tcPr>
            <w:tcW w:w="3218" w:type="dxa"/>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66060C">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66060C">
            <w:pPr>
              <w:pStyle w:val="TAC"/>
            </w:pPr>
            <w:r w:rsidRPr="003B4876">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66060C">
            <w:pPr>
              <w:pStyle w:val="TAC"/>
            </w:pPr>
            <w:r w:rsidRPr="003B4876">
              <w:t>RAN5#108</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t>C</w:t>
            </w:r>
            <w:r>
              <w:rPr>
                <w:bCs/>
                <w:lang w:eastAsia="zh-CN"/>
              </w:rPr>
              <w:t>A_n8A-n78A PC2</w:t>
            </w:r>
          </w:p>
        </w:tc>
        <w:tc>
          <w:tcPr>
            <w:tcW w:w="3218" w:type="dxa"/>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5F4A55" w:rsidRPr="006A77F7" w14:paraId="75C9F88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C2F761" w14:textId="6C0CC80B"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0992C51" w14:textId="41633D1D"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5F45DE5D" w14:textId="172C69C3"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67085CE" w14:textId="1DE22AB8"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BD6997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9454172" w14:textId="088D9643"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41(2A)</w:t>
            </w:r>
          </w:p>
        </w:tc>
        <w:tc>
          <w:tcPr>
            <w:tcW w:w="3218" w:type="dxa"/>
            <w:tcBorders>
              <w:top w:val="single" w:sz="4" w:space="0" w:color="auto"/>
              <w:left w:val="single" w:sz="4" w:space="0" w:color="auto"/>
              <w:bottom w:val="single" w:sz="4" w:space="0" w:color="auto"/>
              <w:right w:val="single" w:sz="4" w:space="0" w:color="auto"/>
            </w:tcBorders>
            <w:vAlign w:val="center"/>
          </w:tcPr>
          <w:p w14:paraId="10EC7AC3" w14:textId="3ACA2B68"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5B2E397B" w14:textId="78F00EEB"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7601371" w14:textId="2C793AEB"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30E8AC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88257B4" w14:textId="41D6126D" w:rsidR="005F4A55" w:rsidRPr="006A77F7" w:rsidRDefault="005F4A55" w:rsidP="005F4A55">
            <w:pPr>
              <w:pStyle w:val="TAC"/>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w:t>
            </w:r>
            <w:r>
              <w:rPr>
                <w:rFonts w:eastAsia="SimSun"/>
                <w:lang w:eastAsia="zh-CN"/>
              </w:rPr>
              <w:t>41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5B6B5713" w14:textId="4C8DBD42"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FF86711" w14:textId="74A268C3"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796D7FC" w14:textId="1599EE3D"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40C7C14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D04525D" w14:textId="4D555521"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41C</w:t>
            </w:r>
          </w:p>
        </w:tc>
        <w:tc>
          <w:tcPr>
            <w:tcW w:w="3218" w:type="dxa"/>
            <w:tcBorders>
              <w:top w:val="single" w:sz="4" w:space="0" w:color="auto"/>
              <w:left w:val="single" w:sz="4" w:space="0" w:color="auto"/>
              <w:bottom w:val="single" w:sz="4" w:space="0" w:color="auto"/>
              <w:right w:val="single" w:sz="4" w:space="0" w:color="auto"/>
            </w:tcBorders>
            <w:vAlign w:val="center"/>
          </w:tcPr>
          <w:p w14:paraId="79D87D4B" w14:textId="5DAFAAF4"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14B9957" w14:textId="373E35EC"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C465215" w14:textId="68A76C0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5F4A55" w:rsidRPr="006A77F7" w14:paraId="43C873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EE174B5" w14:textId="7CAA722E" w:rsidR="005F4A55" w:rsidRPr="006A77F7" w:rsidRDefault="005F4A55" w:rsidP="005F4A55">
            <w:pPr>
              <w:pStyle w:val="TAC"/>
              <w:rPr>
                <w:rFonts w:eastAsia="SimSun"/>
              </w:rPr>
            </w:pPr>
            <w:r w:rsidRPr="006A77F7">
              <w:rPr>
                <w:rFonts w:eastAsia="SimSun"/>
              </w:rPr>
              <w:t>CA_</w:t>
            </w:r>
            <w:r w:rsidRPr="006A77F7">
              <w:rPr>
                <w:rFonts w:eastAsia="SimSun"/>
                <w:lang w:eastAsia="zh-CN"/>
              </w:rPr>
              <w:t>n25A-n66</w:t>
            </w:r>
            <w:r>
              <w:rPr>
                <w:rFonts w:eastAsia="SimSun"/>
                <w:lang w:eastAsia="zh-CN"/>
              </w:rPr>
              <w:t>(2A)</w:t>
            </w:r>
          </w:p>
        </w:tc>
        <w:tc>
          <w:tcPr>
            <w:tcW w:w="3218" w:type="dxa"/>
            <w:tcBorders>
              <w:top w:val="single" w:sz="4" w:space="0" w:color="auto"/>
              <w:left w:val="single" w:sz="4" w:space="0" w:color="auto"/>
              <w:bottom w:val="single" w:sz="4" w:space="0" w:color="auto"/>
              <w:right w:val="single" w:sz="4" w:space="0" w:color="auto"/>
            </w:tcBorders>
            <w:vAlign w:val="center"/>
          </w:tcPr>
          <w:p w14:paraId="3A471906" w14:textId="31EB586E" w:rsidR="005F4A55" w:rsidRPr="006A77F7" w:rsidRDefault="005F4A55" w:rsidP="005F4A55">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497C9C7" w14:textId="2CAC4868"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E24C5E3" w14:textId="68628C74"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26569D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4248B7B" w14:textId="27B333B4" w:rsidR="005F4A55" w:rsidRPr="006A77F7" w:rsidRDefault="005F4A55" w:rsidP="005F4A55">
            <w:pPr>
              <w:pStyle w:val="TAC"/>
              <w:rPr>
                <w:rFonts w:eastAsia="SimSun"/>
              </w:rPr>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-n66A</w:t>
            </w:r>
          </w:p>
        </w:tc>
        <w:tc>
          <w:tcPr>
            <w:tcW w:w="3218" w:type="dxa"/>
            <w:tcBorders>
              <w:top w:val="single" w:sz="4" w:space="0" w:color="auto"/>
              <w:left w:val="single" w:sz="4" w:space="0" w:color="auto"/>
              <w:bottom w:val="single" w:sz="4" w:space="0" w:color="auto"/>
              <w:right w:val="single" w:sz="4" w:space="0" w:color="auto"/>
            </w:tcBorders>
            <w:vAlign w:val="center"/>
          </w:tcPr>
          <w:p w14:paraId="2907B458" w14:textId="20D35A02" w:rsidR="005F4A55" w:rsidRPr="006A77F7" w:rsidRDefault="005F4A55" w:rsidP="005F4A55">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79E5276" w14:textId="6730BB7E"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FCE3F12" w14:textId="5395B68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0F126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62AD3C" w14:textId="31882625" w:rsidR="005F4A55" w:rsidRPr="006A77F7" w:rsidRDefault="005F4A55" w:rsidP="005F4A55">
            <w:pPr>
              <w:pStyle w:val="TAC"/>
              <w:rPr>
                <w:rFonts w:eastAsia="SimSun"/>
              </w:rPr>
            </w:pPr>
            <w:r w:rsidRPr="006A77F7">
              <w:rPr>
                <w:rFonts w:eastAsia="SimSun"/>
              </w:rPr>
              <w:t>CA_</w:t>
            </w:r>
            <w:r w:rsidRPr="006A77F7">
              <w:rPr>
                <w:rFonts w:eastAsia="SimSun"/>
                <w:lang w:eastAsia="zh-CN"/>
              </w:rPr>
              <w:t>n25A-n</w:t>
            </w:r>
            <w:r>
              <w:rPr>
                <w:rFonts w:eastAsia="SimSun"/>
                <w:lang w:eastAsia="zh-CN"/>
              </w:rPr>
              <w:t>71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19CBE0D" w14:textId="4F2C2FC2" w:rsidR="005F4A55" w:rsidRPr="006A77F7" w:rsidRDefault="005F4A55" w:rsidP="005F4A55">
            <w:pPr>
              <w:pStyle w:val="TAC"/>
            </w:pPr>
            <w:r>
              <w:t>n71</w:t>
            </w:r>
            <w:r w:rsidRPr="006A77F7">
              <w:t xml:space="preserve"> (HM),</w:t>
            </w:r>
          </w:p>
        </w:tc>
        <w:tc>
          <w:tcPr>
            <w:tcW w:w="1797" w:type="dxa"/>
            <w:tcBorders>
              <w:top w:val="single" w:sz="4" w:space="0" w:color="auto"/>
              <w:left w:val="single" w:sz="4" w:space="0" w:color="auto"/>
              <w:bottom w:val="single" w:sz="4" w:space="0" w:color="auto"/>
              <w:right w:val="single" w:sz="4" w:space="0" w:color="auto"/>
            </w:tcBorders>
            <w:vAlign w:val="center"/>
          </w:tcPr>
          <w:p w14:paraId="7533B7BC" w14:textId="6D3108E7" w:rsidR="005F4A55" w:rsidRPr="006A77F7" w:rsidRDefault="005F4A55" w:rsidP="005F4A55">
            <w:pPr>
              <w:pStyle w:val="TAC"/>
            </w:pPr>
            <w:r>
              <w:t>HM</w:t>
            </w:r>
          </w:p>
        </w:tc>
        <w:tc>
          <w:tcPr>
            <w:tcW w:w="1835" w:type="dxa"/>
            <w:tcBorders>
              <w:top w:val="single" w:sz="4" w:space="0" w:color="auto"/>
              <w:left w:val="single" w:sz="4" w:space="0" w:color="auto"/>
              <w:bottom w:val="single" w:sz="4" w:space="0" w:color="auto"/>
              <w:right w:val="single" w:sz="4" w:space="0" w:color="auto"/>
            </w:tcBorders>
            <w:vAlign w:val="center"/>
          </w:tcPr>
          <w:p w14:paraId="5C1C9E48" w14:textId="0D2F878C"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225287" w14:textId="1A9C72E5" w:rsidR="00C267EE" w:rsidRPr="006A77F7" w:rsidRDefault="00C267EE" w:rsidP="00C267EE">
            <w:pPr>
              <w:pStyle w:val="TAC"/>
              <w:rPr>
                <w:rFonts w:eastAsia="SimSun"/>
              </w:rPr>
            </w:pPr>
            <w:r w:rsidRPr="00EB2DB6">
              <w:rPr>
                <w:rFonts w:eastAsia="SimSun"/>
              </w:rPr>
              <w:t>n78(HD4), n78(HM), n26(IMD4)</w:t>
            </w:r>
          </w:p>
        </w:tc>
        <w:tc>
          <w:tcPr>
            <w:tcW w:w="1797" w:type="dxa"/>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CFB348E" w14:textId="6C282161" w:rsidR="00C267EE" w:rsidRPr="006A77F7" w:rsidRDefault="00C267EE" w:rsidP="00C267EE">
            <w:pPr>
              <w:pStyle w:val="TAC"/>
            </w:pPr>
            <w:r w:rsidRPr="006A77F7">
              <w:t>RAN5#</w:t>
            </w:r>
            <w:r>
              <w:rPr>
                <w:rFonts w:hint="eastAsia"/>
                <w:lang w:eastAsia="ja-JP"/>
              </w:rPr>
              <w:t>108</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RAN5#99</w:t>
            </w:r>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3722D357"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(IMD4),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3816CBEF" w:rsidR="004D7158" w:rsidRPr="006A77F7" w:rsidRDefault="004D7158" w:rsidP="004D7158">
            <w:pPr>
              <w:pStyle w:val="TAC"/>
              <w:rPr>
                <w:lang w:eastAsia="ja-JP"/>
              </w:rPr>
            </w:pPr>
            <w:r>
              <w:rPr>
                <w:rFonts w:hint="eastAsia"/>
                <w:lang w:eastAsia="ja-JP"/>
              </w:rPr>
              <w:t>R</w:t>
            </w:r>
            <w:r>
              <w:rPr>
                <w:lang w:eastAsia="ja-JP"/>
              </w:rPr>
              <w:t>AN5#106</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06D504FE"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r w:rsidR="00A83BC4">
              <w:t>, n78(HM)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5C089B" w:rsidRPr="006A77F7" w14:paraId="42C15A2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1A36655" w14:textId="293D9CA7" w:rsidR="005C089B" w:rsidRPr="00116282" w:rsidRDefault="005C089B" w:rsidP="005C089B">
            <w:pPr>
              <w:pStyle w:val="TAC"/>
            </w:pPr>
            <w:r w:rsidRPr="00116282">
              <w:t>CA_n28A-n78A</w:t>
            </w:r>
            <w:r>
              <w:t xml:space="preserve"> PC</w:t>
            </w:r>
            <w:r>
              <w:rPr>
                <w:rFonts w:hint="eastAsia"/>
              </w:rPr>
              <w:t>1.5</w:t>
            </w:r>
          </w:p>
        </w:tc>
        <w:tc>
          <w:tcPr>
            <w:tcW w:w="3218" w:type="dxa"/>
            <w:tcBorders>
              <w:top w:val="single" w:sz="4" w:space="0" w:color="auto"/>
              <w:left w:val="single" w:sz="4" w:space="0" w:color="auto"/>
              <w:bottom w:val="single" w:sz="4" w:space="0" w:color="auto"/>
              <w:right w:val="single" w:sz="4" w:space="0" w:color="auto"/>
            </w:tcBorders>
          </w:tcPr>
          <w:p w14:paraId="3499B31B" w14:textId="3BAF6A0A" w:rsidR="005C089B" w:rsidRPr="00116282" w:rsidRDefault="005C089B" w:rsidP="005C089B">
            <w:pPr>
              <w:pStyle w:val="TAC"/>
            </w:pP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778DFB0" w14:textId="5383E463" w:rsidR="005C089B" w:rsidRPr="00116282" w:rsidRDefault="005C089B" w:rsidP="005C089B">
            <w:pPr>
              <w:pStyle w:val="TAC"/>
            </w:pPr>
            <w:r w:rsidRPr="00116282">
              <w:t>HM</w:t>
            </w:r>
          </w:p>
        </w:tc>
        <w:tc>
          <w:tcPr>
            <w:tcW w:w="1835" w:type="dxa"/>
            <w:tcBorders>
              <w:top w:val="single" w:sz="4" w:space="0" w:color="auto"/>
              <w:left w:val="single" w:sz="4" w:space="0" w:color="auto"/>
              <w:bottom w:val="single" w:sz="4" w:space="0" w:color="auto"/>
              <w:right w:val="single" w:sz="4" w:space="0" w:color="auto"/>
            </w:tcBorders>
          </w:tcPr>
          <w:p w14:paraId="432A245A" w14:textId="05DD933E" w:rsidR="005C089B" w:rsidRPr="00116282" w:rsidRDefault="005C089B" w:rsidP="005C089B">
            <w:pPr>
              <w:pStyle w:val="TAC"/>
            </w:pPr>
            <w:r w:rsidRPr="00116282">
              <w:t>RAN5#10</w:t>
            </w:r>
            <w:r>
              <w:rPr>
                <w:rFonts w:hint="eastAsia"/>
              </w:rPr>
              <w:t>9</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r>
              <w:t>CA_n</w:t>
            </w:r>
            <w:r>
              <w:rPr>
                <w:rFonts w:eastAsia="SimSun" w:hint="eastAsia"/>
                <w:lang w:val="en-US" w:eastAsia="zh-CN"/>
              </w:rPr>
              <w:t>40</w:t>
            </w:r>
            <w:r>
              <w:t>A-n41A</w:t>
            </w:r>
          </w:p>
        </w:tc>
        <w:tc>
          <w:tcPr>
            <w:tcW w:w="3218" w:type="dxa"/>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7A0355" w:rsidRPr="006A77F7" w14:paraId="24D99CE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9780AF9" w14:textId="397BDA9A" w:rsidR="007A0355" w:rsidRPr="006A77F7" w:rsidRDefault="007A0355" w:rsidP="007A0355">
            <w:pPr>
              <w:pStyle w:val="TAC"/>
              <w:rPr>
                <w:rFonts w:eastAsia="SimSun"/>
              </w:rPr>
            </w:pPr>
            <w:r w:rsidRPr="006A77F7">
              <w:t>CA_</w:t>
            </w:r>
            <w:r w:rsidRPr="006A77F7">
              <w:rPr>
                <w:lang w:eastAsia="zh-CN"/>
              </w:rPr>
              <w:t>n41A-n7</w:t>
            </w:r>
            <w:r>
              <w:rPr>
                <w:lang w:eastAsia="zh-CN"/>
              </w:rPr>
              <w:t>8</w:t>
            </w:r>
            <w:r w:rsidRPr="006A77F7">
              <w:rPr>
                <w:lang w:eastAsia="zh-CN"/>
              </w:rPr>
              <w:t>A PC3</w:t>
            </w:r>
          </w:p>
        </w:tc>
        <w:tc>
          <w:tcPr>
            <w:tcW w:w="3218" w:type="dxa"/>
            <w:tcBorders>
              <w:top w:val="single" w:sz="4" w:space="0" w:color="auto"/>
              <w:left w:val="single" w:sz="4" w:space="0" w:color="auto"/>
              <w:bottom w:val="single" w:sz="4" w:space="0" w:color="auto"/>
              <w:right w:val="single" w:sz="4" w:space="0" w:color="auto"/>
            </w:tcBorders>
            <w:vAlign w:val="center"/>
          </w:tcPr>
          <w:p w14:paraId="7D49CDCB" w14:textId="5F7E0FAC" w:rsidR="007A0355" w:rsidRDefault="007A0355" w:rsidP="007A0355">
            <w:pPr>
              <w:pStyle w:val="TAC"/>
              <w:rPr>
                <w:lang w:eastAsia="ja-JP"/>
              </w:rPr>
            </w:pPr>
            <w:r w:rsidRPr="006A77F7">
              <w:rPr>
                <w:lang w:eastAsia="ja-JP"/>
              </w:rPr>
              <w:t>n41(HM), n7</w:t>
            </w:r>
            <w:r>
              <w:rPr>
                <w:lang w:eastAsia="ja-JP"/>
              </w:rPr>
              <w:t>8</w:t>
            </w:r>
            <w:r w:rsidRPr="006A77F7">
              <w:rPr>
                <w:lang w:eastAsia="ja-JP"/>
              </w:rPr>
              <w:t>(</w:t>
            </w:r>
            <w:r>
              <w:rPr>
                <w:lang w:eastAsia="ja-JP"/>
              </w:rPr>
              <w:t>HM</w:t>
            </w:r>
            <w:r w:rsidRPr="006A77F7">
              <w:rPr>
                <w:lang w:eastAsia="ja-JP"/>
              </w:rPr>
              <w:t>), n41(CBI), n7</w:t>
            </w:r>
            <w:r>
              <w:rPr>
                <w:lang w:eastAsia="ja-JP"/>
              </w:rPr>
              <w:t>8</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1368CEB3" w14:textId="022C2F80" w:rsidR="007A0355" w:rsidRDefault="007A0355" w:rsidP="007A0355">
            <w:pPr>
              <w:pStyle w:val="TAC"/>
              <w:rPr>
                <w:lang w:eastAsia="ja-JP"/>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36CE5682" w14:textId="7426F832" w:rsidR="007A0355" w:rsidRPr="006A77F7" w:rsidRDefault="007A0355" w:rsidP="007A0355">
            <w:pPr>
              <w:pStyle w:val="TAC"/>
              <w:rPr>
                <w:lang w:eastAsia="ja-JP"/>
              </w:rPr>
            </w:pPr>
            <w:r w:rsidRPr="006A77F7">
              <w:rPr>
                <w:lang w:eastAsia="zh-CN"/>
              </w:rPr>
              <w:t>RAN5#10</w:t>
            </w:r>
            <w:r>
              <w:rPr>
                <w:lang w:eastAsia="zh-CN"/>
              </w:rPr>
              <w:t>9</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lastRenderedPageBreak/>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8E57FE">
            <w:pPr>
              <w:pStyle w:val="TAC"/>
            </w:pPr>
            <w:r w:rsidRPr="006A77F7">
              <w:t>n66</w:t>
            </w:r>
            <w:r>
              <w:t xml:space="preserve"> </w:t>
            </w:r>
            <w:r w:rsidRPr="006A77F7">
              <w:t>(IMD2), n66</w:t>
            </w:r>
            <w:r>
              <w:t xml:space="preserve"> </w:t>
            </w:r>
            <w:r w:rsidRPr="006A77F7">
              <w:t>(IMD5)</w:t>
            </w:r>
            <w:r w:rsidR="00E078C6" w:rsidRPr="00E078C6">
              <w:t>, n66(CBI)</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8E57FE">
            <w:pPr>
              <w:pStyle w:val="TAC"/>
            </w:pPr>
            <w:r w:rsidRPr="006A77F7">
              <w:t>IMD</w:t>
            </w:r>
            <w:r w:rsidR="00E078C6"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8E57F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3351C6D" w:rsidR="00FC75DA" w:rsidRPr="006A77F7" w:rsidRDefault="00502E9F" w:rsidP="00FC75DA">
            <w:pPr>
              <w:pStyle w:val="TAC"/>
            </w:pPr>
            <w:r w:rsidRPr="00502E9F">
              <w:t xml:space="preserve">n71 (HD5), </w:t>
            </w:r>
            <w:r w:rsidR="00FC75DA"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58AE7A46" w:rsidR="00FC75DA" w:rsidRPr="006A77F7" w:rsidRDefault="00502E9F" w:rsidP="00FC75DA">
            <w:pPr>
              <w:pStyle w:val="TAC"/>
            </w:pPr>
            <w:r w:rsidRPr="00502E9F">
              <w:t xml:space="preserve">HD, </w:t>
            </w:r>
            <w:r w:rsidR="00FC75DA"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11D30D45" w:rsidR="00FC75DA" w:rsidRPr="006A77F7" w:rsidRDefault="00FC75DA" w:rsidP="00FC75DA">
            <w:pPr>
              <w:pStyle w:val="TAC"/>
              <w:rPr>
                <w:rFonts w:eastAsia="SimSun"/>
                <w:lang w:eastAsia="zh-CN"/>
              </w:rPr>
            </w:pPr>
            <w:r w:rsidRPr="006A77F7">
              <w:rPr>
                <w:rFonts w:eastAsia="SimSun"/>
                <w:lang w:eastAsia="zh-CN"/>
              </w:rPr>
              <w:t>RAN5#</w:t>
            </w:r>
            <w:r w:rsidR="00502E9F" w:rsidRPr="00502E9F">
              <w:rPr>
                <w:rFonts w:eastAsia="SimSun"/>
                <w:lang w:eastAsia="zh-CN"/>
              </w:rPr>
              <w:t>109</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002A91B0" w:rsidR="00FC75DA" w:rsidRPr="006A77F7" w:rsidRDefault="00FC75DA" w:rsidP="00FC75DA">
            <w:pPr>
              <w:pStyle w:val="TAC"/>
              <w:rPr>
                <w:bCs/>
                <w:lang w:eastAsia="zh-CN"/>
              </w:rPr>
            </w:pPr>
            <w:r w:rsidRPr="006A77F7">
              <w:rPr>
                <w:bCs/>
                <w:lang w:eastAsia="zh-CN"/>
              </w:rPr>
              <w:t>CA_n78A-n79A</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EE411A">
            <w:pPr>
              <w:pStyle w:val="TAC"/>
              <w:rPr>
                <w:lang w:eastAsia="zh-CN"/>
              </w:rPr>
            </w:pPr>
            <w:r w:rsidRPr="006A77F7">
              <w:rPr>
                <w:lang w:eastAsia="zh-CN"/>
              </w:rPr>
              <w:t>CA_n1A-n28A-n78A</w:t>
            </w:r>
            <w:r w:rsidR="00A95157" w:rsidRPr="00A95157">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A95157" w:rsidRPr="006A77F7" w14:paraId="3711695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31687C" w:rsidRPr="006A77F7" w14:paraId="1995CB2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8F9900" w14:textId="381EF3B3" w:rsidR="0031687C" w:rsidRPr="006A77F7" w:rsidRDefault="0031687C" w:rsidP="0031687C">
            <w:pPr>
              <w:pStyle w:val="TAC"/>
            </w:pPr>
            <w:r w:rsidRPr="006A77F7">
              <w:t>CA_n1A-n</w:t>
            </w:r>
            <w:r>
              <w:t>7</w:t>
            </w:r>
            <w:r w:rsidRPr="006A77F7">
              <w:t>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DA1B6" w14:textId="1677E290" w:rsidR="0031687C" w:rsidRPr="006A77F7" w:rsidRDefault="0031687C" w:rsidP="0031687C">
            <w:pPr>
              <w:pStyle w:val="TAC"/>
              <w:rPr>
                <w:lang w:eastAsia="ja-JP"/>
              </w:rPr>
            </w:pPr>
            <w:r w:rsidRPr="006A77F7">
              <w:rPr>
                <w:lang w:eastAsia="ja-JP"/>
              </w:rPr>
              <w:t>n1(</w:t>
            </w:r>
            <w:r>
              <w:rPr>
                <w:lang w:eastAsia="ja-JP"/>
              </w:rPr>
              <w:t>IMD3, 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61C81D" w14:textId="103B5B33" w:rsidR="0031687C" w:rsidRPr="006A77F7" w:rsidRDefault="0031687C" w:rsidP="0031687C">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46EA42" w14:textId="50265F6F"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3286C0D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087AF1" w14:textId="6B281018" w:rsidR="0031687C" w:rsidRPr="006A77F7" w:rsidRDefault="0031687C" w:rsidP="0031687C">
            <w:pPr>
              <w:pStyle w:val="TAC"/>
            </w:pPr>
            <w:r w:rsidRPr="006A77F7">
              <w:t>CA_n1A-n</w:t>
            </w:r>
            <w:r>
              <w:t>7</w:t>
            </w:r>
            <w:r w:rsidRPr="006A77F7">
              <w:t>1A-n77</w:t>
            </w:r>
            <w:r>
              <w:rPr>
                <w:rFonts w:hint="eastAsia"/>
                <w:lang w:eastAsia="zh-CN"/>
              </w:rPr>
              <w:t>(</w:t>
            </w:r>
            <w:r>
              <w:rPr>
                <w:lang w:eastAsia="zh-CN"/>
              </w:rPr>
              <w:t>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6145CB" w14:textId="7AFE62B3" w:rsidR="0031687C" w:rsidRPr="006A77F7" w:rsidRDefault="0031687C" w:rsidP="0031687C">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8BF5936" w14:textId="0C1D6225" w:rsidR="0031687C" w:rsidRPr="006A77F7" w:rsidRDefault="0031687C" w:rsidP="0031687C">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CE25A3" w14:textId="5E4AD552" w:rsidR="0031687C" w:rsidRPr="006A77F7" w:rsidRDefault="0031687C" w:rsidP="0031687C">
            <w:pPr>
              <w:pStyle w:val="TAC"/>
              <w:rPr>
                <w:lang w:eastAsia="ja-JP"/>
              </w:rPr>
            </w:pPr>
            <w:r w:rsidRPr="006A77F7">
              <w:rPr>
                <w:lang w:eastAsia="ja-JP"/>
              </w:rPr>
              <w:t>RAN5#10</w:t>
            </w:r>
            <w:r>
              <w:rPr>
                <w:lang w:eastAsia="ja-JP"/>
              </w:rPr>
              <w:t>9</w:t>
            </w:r>
          </w:p>
        </w:tc>
      </w:tr>
      <w:tr w:rsidR="00196120" w:rsidRPr="006A77F7" w14:paraId="742B102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31687C" w:rsidRPr="006A77F7" w14:paraId="11C6FE1C"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DD688" w14:textId="7F0E8427" w:rsidR="0031687C" w:rsidRPr="006A77F7" w:rsidRDefault="0031687C" w:rsidP="0031687C">
            <w:pPr>
              <w:pStyle w:val="TAC"/>
              <w:rPr>
                <w:lang w:eastAsia="ja-JP"/>
              </w:rPr>
            </w:pPr>
            <w:r w:rsidRPr="006A77F7">
              <w:t>CA_n</w:t>
            </w:r>
            <w:r>
              <w:t>3</w:t>
            </w:r>
            <w:r w:rsidRPr="006A77F7">
              <w:t>A-n</w:t>
            </w:r>
            <w:r>
              <w:t>7</w:t>
            </w:r>
            <w:r w:rsidRPr="006A77F7">
              <w:t>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1BF20D" w14:textId="6AF0CACB" w:rsidR="0031687C" w:rsidRPr="006A77F7" w:rsidRDefault="0031687C" w:rsidP="0031687C">
            <w:pPr>
              <w:pStyle w:val="TAC"/>
              <w:rPr>
                <w:lang w:eastAsia="ja-JP"/>
              </w:rPr>
            </w:pPr>
            <w:r w:rsidRPr="006A77F7">
              <w:rPr>
                <w:lang w:eastAsia="ja-JP"/>
              </w:rPr>
              <w:t>n</w:t>
            </w:r>
            <w:r>
              <w:rPr>
                <w:lang w:eastAsia="ja-JP"/>
              </w:rPr>
              <w:t>3</w:t>
            </w:r>
            <w:r w:rsidRPr="006A77F7">
              <w:rPr>
                <w:lang w:eastAsia="ja-JP"/>
              </w:rPr>
              <w:t>(</w:t>
            </w:r>
            <w:r>
              <w:rPr>
                <w:lang w:eastAsia="ja-JP"/>
              </w:rPr>
              <w:t>IMD4</w:t>
            </w:r>
            <w:r w:rsidRPr="006A77F7">
              <w:rPr>
                <w:lang w:eastAsia="ja-JP"/>
              </w:rPr>
              <w:t>), n</w:t>
            </w:r>
            <w:r>
              <w:rPr>
                <w:lang w:eastAsia="ja-JP"/>
              </w:rPr>
              <w:t>7</w:t>
            </w:r>
            <w:r w:rsidRPr="006A77F7">
              <w:rPr>
                <w:lang w:eastAsia="ja-JP"/>
              </w:rPr>
              <w:t>1(</w:t>
            </w:r>
            <w:r>
              <w:rPr>
                <w:lang w:eastAsia="ja-JP"/>
              </w:rPr>
              <w:t xml:space="preserve">IMD3, </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21C3FA" w14:textId="32A0CD0D" w:rsidR="0031687C" w:rsidRPr="006A77F7" w:rsidRDefault="0031687C" w:rsidP="0031687C">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680CFC" w14:textId="5DE73693"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1F8644C5"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4A053" w14:textId="0A2590DA" w:rsidR="0031687C" w:rsidRPr="006A77F7" w:rsidRDefault="0031687C" w:rsidP="0031687C">
            <w:pPr>
              <w:pStyle w:val="TAC"/>
              <w:rPr>
                <w:lang w:eastAsia="ja-JP"/>
              </w:rPr>
            </w:pPr>
            <w:r w:rsidRPr="006A77F7">
              <w:t>CA_n</w:t>
            </w:r>
            <w:r>
              <w:t>3</w:t>
            </w:r>
            <w:r w:rsidRPr="006A77F7">
              <w:t>A-n</w:t>
            </w:r>
            <w:r>
              <w:t>7</w:t>
            </w:r>
            <w:r w:rsidRPr="006A77F7">
              <w:t>1A-n77</w:t>
            </w:r>
            <w:r>
              <w:t>(2</w:t>
            </w:r>
            <w:r w:rsidRPr="006A77F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D74F17" w14:textId="5E32C0CD" w:rsidR="0031687C" w:rsidRPr="006A77F7" w:rsidRDefault="0031687C" w:rsidP="0031687C">
            <w:pPr>
              <w:pStyle w:val="TAC"/>
              <w:rPr>
                <w:lang w:eastAsia="ja-JP"/>
              </w:rPr>
            </w:pPr>
            <w:r>
              <w:rPr>
                <w:rFonts w:hint="eastAsia"/>
                <w:lang w:eastAsia="ja-JP"/>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021561" w14:textId="5C1B6EDC" w:rsidR="0031687C" w:rsidRPr="006A77F7" w:rsidRDefault="0031687C" w:rsidP="0031687C">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FACC8E" w14:textId="2378C777" w:rsidR="0031687C" w:rsidRPr="006A77F7" w:rsidRDefault="0031687C" w:rsidP="0031687C">
            <w:pPr>
              <w:pStyle w:val="TAC"/>
              <w:rPr>
                <w:lang w:eastAsia="ja-JP"/>
              </w:rPr>
            </w:pPr>
            <w:r w:rsidRPr="006A77F7">
              <w:rPr>
                <w:lang w:eastAsia="ja-JP"/>
              </w:rPr>
              <w:t>RAN5#10</w:t>
            </w:r>
            <w:r>
              <w:rPr>
                <w:lang w:eastAsia="ja-JP"/>
              </w:rPr>
              <w:t>9</w:t>
            </w:r>
          </w:p>
        </w:tc>
      </w:tr>
      <w:tr w:rsidR="006D5A30" w:rsidRPr="006A77F7" w14:paraId="0E69A929"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39175C" w14:textId="428C985B" w:rsidR="006D5A30" w:rsidRPr="006A77F7" w:rsidRDefault="006D5A30" w:rsidP="006D5A30">
            <w:pPr>
              <w:pStyle w:val="TAC"/>
              <w:rPr>
                <w:lang w:eastAsia="ja-JP"/>
              </w:rPr>
            </w:pPr>
            <w:r w:rsidRPr="006A77F7">
              <w:t>CA_n</w:t>
            </w:r>
            <w:r>
              <w:t>5</w:t>
            </w:r>
            <w:r w:rsidRPr="006A77F7">
              <w:t>A-n</w:t>
            </w:r>
            <w:r>
              <w:t>2</w:t>
            </w:r>
            <w:r w:rsidRPr="006A77F7">
              <w:t>5A-n</w:t>
            </w:r>
            <w:r>
              <w:t>77</w:t>
            </w:r>
            <w:r w:rsidRPr="006A77F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41EF34" w14:textId="26BDBABF" w:rsidR="006D5A30" w:rsidRPr="006A77F7" w:rsidRDefault="006D5A30" w:rsidP="006D5A30">
            <w:pPr>
              <w:pStyle w:val="TAC"/>
              <w:rPr>
                <w:lang w:eastAsia="ja-JP"/>
              </w:rPr>
            </w:pPr>
            <w:r>
              <w:rPr>
                <w:lang w:eastAsia="ja-JP"/>
              </w:rPr>
              <w:t>n5</w:t>
            </w:r>
            <w:r w:rsidRPr="006A77F7">
              <w:rPr>
                <w:lang w:eastAsia="ja-JP"/>
              </w:rPr>
              <w:t>(IMD</w:t>
            </w:r>
            <w:r>
              <w:rPr>
                <w:lang w:eastAsia="ja-JP"/>
              </w:rPr>
              <w:t>5</w:t>
            </w:r>
            <w:r w:rsidRPr="006A77F7">
              <w:rPr>
                <w:lang w:eastAsia="ja-JP"/>
              </w:rPr>
              <w:t>), n</w:t>
            </w:r>
            <w:r>
              <w:rPr>
                <w:lang w:eastAsia="ja-JP"/>
              </w:rPr>
              <w:t>25</w:t>
            </w:r>
            <w:r w:rsidRPr="006A77F7">
              <w:rPr>
                <w:lang w:eastAsia="ja-JP"/>
              </w:rPr>
              <w:t>(IMD</w:t>
            </w:r>
            <w:r>
              <w:rPr>
                <w:lang w:eastAsia="ja-JP"/>
              </w:rPr>
              <w:t>3</w:t>
            </w:r>
            <w:r w:rsidRPr="006A77F7">
              <w:rPr>
                <w:lang w:eastAsia="ja-JP"/>
              </w:rPr>
              <w:t>),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825C02" w14:textId="57B1FA24" w:rsidR="006D5A30" w:rsidRPr="006A77F7" w:rsidRDefault="006D5A30" w:rsidP="006D5A30">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108275" w14:textId="61D61F3A" w:rsidR="006D5A30" w:rsidRPr="006A77F7" w:rsidRDefault="006D5A30" w:rsidP="006D5A30">
            <w:pPr>
              <w:pStyle w:val="TAC"/>
              <w:rPr>
                <w:lang w:eastAsia="ja-JP"/>
              </w:rPr>
            </w:pPr>
            <w:r w:rsidRPr="006A77F7">
              <w:rPr>
                <w:lang w:eastAsia="ja-JP"/>
              </w:rPr>
              <w:t>RAN5#10</w:t>
            </w:r>
            <w:r>
              <w:rPr>
                <w:lang w:eastAsia="ja-JP"/>
              </w:rPr>
              <w:t>9</w:t>
            </w:r>
          </w:p>
        </w:tc>
      </w:tr>
      <w:tr w:rsidR="006D5A30" w:rsidRPr="006A77F7" w14:paraId="44683B6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9C98D" w14:textId="6E78E057" w:rsidR="006D5A30" w:rsidRPr="006A77F7" w:rsidRDefault="006D5A30" w:rsidP="006D5A30">
            <w:pPr>
              <w:pStyle w:val="TAC"/>
              <w:rPr>
                <w:lang w:eastAsia="ja-JP"/>
              </w:rPr>
            </w:pPr>
            <w:r w:rsidRPr="006A77F7">
              <w:t>CA_n</w:t>
            </w:r>
            <w:r>
              <w:t>5</w:t>
            </w:r>
            <w:r w:rsidRPr="006A77F7">
              <w:t>A-n</w:t>
            </w:r>
            <w:r>
              <w:t>2</w:t>
            </w:r>
            <w:r w:rsidRPr="006A77F7">
              <w:t>5A-n</w:t>
            </w:r>
            <w:r>
              <w:t>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611AB" w14:textId="2E435581" w:rsidR="006D5A30" w:rsidRPr="006A77F7" w:rsidRDefault="006D5A30" w:rsidP="006D5A30">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730B918" w14:textId="6833FEEB" w:rsidR="006D5A30" w:rsidRPr="006A77F7" w:rsidRDefault="006D5A30" w:rsidP="006D5A30">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399DD1" w14:textId="2DC75B08" w:rsidR="006D5A30" w:rsidRPr="006A77F7" w:rsidRDefault="006D5A30" w:rsidP="006D5A30">
            <w:pPr>
              <w:pStyle w:val="TAC"/>
              <w:rPr>
                <w:lang w:eastAsia="ja-JP"/>
              </w:rPr>
            </w:pPr>
            <w:r w:rsidRPr="006A77F7">
              <w:rPr>
                <w:lang w:eastAsia="ja-JP"/>
              </w:rPr>
              <w:t>RAN5#10</w:t>
            </w:r>
            <w:r>
              <w:rPr>
                <w:lang w:eastAsia="ja-JP"/>
              </w:rPr>
              <w:t>9</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31783C" w:rsidRPr="006A77F7" w14:paraId="6B385C9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2DD1EF" w14:textId="398825CB" w:rsidR="0031783C" w:rsidRPr="006A77F7" w:rsidRDefault="0031783C" w:rsidP="0031783C">
            <w:pPr>
              <w:pStyle w:val="TAH"/>
              <w:rPr>
                <w:b w:val="0"/>
              </w:rPr>
            </w:pPr>
            <w:r w:rsidRPr="006A77F7">
              <w:rPr>
                <w:b w:val="0"/>
              </w:rPr>
              <w:t>CA_n</w:t>
            </w:r>
            <w:r>
              <w:rPr>
                <w:b w:val="0"/>
              </w:rPr>
              <w:t>2</w:t>
            </w:r>
            <w:r w:rsidRPr="006A77F7">
              <w:rPr>
                <w:b w:val="0"/>
              </w:rPr>
              <w:t>5A-n66A-n7</w:t>
            </w:r>
            <w:r>
              <w:rPr>
                <w:b w:val="0"/>
              </w:rPr>
              <w:t>1</w:t>
            </w:r>
            <w:r w:rsidRPr="006A77F7">
              <w:rPr>
                <w:b w:val="0"/>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B89E0" w14:textId="371EA4E7" w:rsidR="0031783C" w:rsidRPr="006A77F7" w:rsidRDefault="0031783C" w:rsidP="0031783C">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453E3A" w14:textId="2DA908B0" w:rsidR="0031783C" w:rsidRPr="006A77F7" w:rsidRDefault="0031783C" w:rsidP="0031783C">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10777" w14:textId="48BF0873" w:rsidR="0031783C" w:rsidRPr="006A77F7" w:rsidRDefault="0031783C" w:rsidP="0031783C">
            <w:pPr>
              <w:pStyle w:val="TAH"/>
              <w:rPr>
                <w:rFonts w:eastAsia="SimSun"/>
                <w:b w:val="0"/>
                <w:lang w:eastAsia="zh-CN"/>
              </w:rPr>
            </w:pPr>
            <w:r w:rsidRPr="006A77F7">
              <w:rPr>
                <w:rFonts w:eastAsia="SimSun"/>
                <w:b w:val="0"/>
                <w:lang w:eastAsia="zh-CN"/>
              </w:rPr>
              <w:t>RAN5#10</w:t>
            </w:r>
            <w:r>
              <w:rPr>
                <w:rFonts w:eastAsia="SimSun"/>
                <w:b w:val="0"/>
                <w:lang w:eastAsia="zh-CN"/>
              </w:rPr>
              <w:t>9</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2ED63BE5" w:rsidR="00007DC0" w:rsidRPr="006A77F7" w:rsidRDefault="00007DC0" w:rsidP="00DB228E">
            <w:pPr>
              <w:pStyle w:val="TAC"/>
            </w:pPr>
            <w:r w:rsidRPr="006A77F7">
              <w:t>CA_n25A-n66A-n77</w:t>
            </w:r>
            <w:r w:rsidR="0031783C">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31783C" w:rsidRPr="006A77F7" w14:paraId="19B0DD9B"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518825" w14:textId="105D7CBA" w:rsidR="0031783C" w:rsidRPr="006A77F7" w:rsidRDefault="0031783C" w:rsidP="0031783C">
            <w:pPr>
              <w:pStyle w:val="TAC"/>
            </w:pPr>
            <w:r w:rsidRPr="000673AD">
              <w:t>CA_n25A-n71A-n77A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E0CD22" w14:textId="6D86AC15" w:rsidR="0031783C" w:rsidRPr="006A77F7" w:rsidRDefault="0031783C" w:rsidP="0031783C">
            <w:pPr>
              <w:pStyle w:val="TAC"/>
            </w:pPr>
            <w:r>
              <w:t>n25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2A5516" w14:textId="62848A87" w:rsidR="0031783C" w:rsidRPr="006A77F7" w:rsidRDefault="0031783C" w:rsidP="0031783C">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0F0E9F" w14:textId="11C34246" w:rsidR="0031783C" w:rsidRPr="006A77F7" w:rsidRDefault="0031783C" w:rsidP="0031783C">
            <w:pPr>
              <w:pStyle w:val="TAC"/>
              <w:rPr>
                <w:rFonts w:eastAsia="SimSun"/>
                <w:lang w:eastAsia="zh-CN"/>
              </w:rPr>
            </w:pPr>
            <w:r w:rsidRPr="006A77F7">
              <w:rPr>
                <w:rFonts w:eastAsia="SimSun"/>
                <w:lang w:eastAsia="zh-CN"/>
              </w:rPr>
              <w:t>RAN5#10</w:t>
            </w:r>
            <w:r>
              <w:rPr>
                <w:rFonts w:eastAsia="SimSun"/>
                <w:b/>
                <w:lang w:eastAsia="zh-CN"/>
              </w:rPr>
              <w:t>9</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E2B75">
        <w:trPr>
          <w:jc w:val="center"/>
        </w:trPr>
        <w:tc>
          <w:tcPr>
            <w:tcW w:w="3189" w:type="dxa"/>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lastRenderedPageBreak/>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E96525" w:rsidRPr="006A77F7" w14:paraId="490900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554059" w:rsidRPr="006A77F7" w14:paraId="739525A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064B58">
        <w:trPr>
          <w:jc w:val="center"/>
        </w:trPr>
        <w:tc>
          <w:tcPr>
            <w:tcW w:w="3189" w:type="dxa"/>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064B58">
            <w:pPr>
              <w:pStyle w:val="TAC"/>
              <w:rPr>
                <w:rFonts w:eastAsia="SimSun"/>
                <w:lang w:eastAsia="zh-CN"/>
              </w:rPr>
            </w:pPr>
            <w:r w:rsidRPr="006A77F7">
              <w:t>CA_n4</w:t>
            </w:r>
            <w:r>
              <w:t>0</w:t>
            </w:r>
            <w:r w:rsidRPr="006A77F7">
              <w:t>A-n</w:t>
            </w:r>
            <w:r>
              <w:t>71</w:t>
            </w:r>
            <w:r w:rsidRPr="006A77F7">
              <w:t>A-n7</w:t>
            </w:r>
            <w:r>
              <w:t>7A</w:t>
            </w:r>
          </w:p>
        </w:tc>
        <w:tc>
          <w:tcPr>
            <w:tcW w:w="3329" w:type="dxa"/>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064B58">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064B58">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064B58">
            <w:pPr>
              <w:pStyle w:val="TAC"/>
              <w:rPr>
                <w:rFonts w:eastAsia="SimSun"/>
                <w:lang w:eastAsia="zh-CN"/>
              </w:rPr>
            </w:pPr>
            <w:r w:rsidRPr="006A77F7">
              <w:rPr>
                <w:lang w:eastAsia="ja-JP"/>
              </w:rPr>
              <w:t>RAN5#10</w:t>
            </w:r>
            <w:r>
              <w:rPr>
                <w:lang w:eastAsia="ja-JP"/>
              </w:rPr>
              <w:t>8</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502E9F" w:rsidRPr="006A77F7" w14:paraId="4F7B21F1"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7E35B567" w14:textId="6204BF5E" w:rsidR="00502E9F" w:rsidRPr="006A77F7" w:rsidRDefault="00502E9F" w:rsidP="00502E9F">
            <w:pPr>
              <w:pStyle w:val="TAC"/>
              <w:rPr>
                <w:rFonts w:eastAsia="SimSun"/>
                <w:lang w:eastAsia="zh-CN"/>
              </w:rPr>
            </w:pPr>
            <w:r w:rsidRPr="006A77F7">
              <w:t>CA_n4</w:t>
            </w:r>
            <w:r>
              <w:t>1</w:t>
            </w:r>
            <w:r w:rsidRPr="006A77F7">
              <w:t>A-n</w:t>
            </w:r>
            <w:r>
              <w:t>71</w:t>
            </w:r>
            <w:r w:rsidRPr="006A77F7">
              <w:t>A-n7</w:t>
            </w:r>
            <w:r>
              <w:t>7A</w:t>
            </w:r>
          </w:p>
        </w:tc>
        <w:tc>
          <w:tcPr>
            <w:tcW w:w="3329" w:type="dxa"/>
            <w:tcBorders>
              <w:top w:val="single" w:sz="4" w:space="0" w:color="auto"/>
              <w:left w:val="single" w:sz="4" w:space="0" w:color="auto"/>
              <w:bottom w:val="single" w:sz="4" w:space="0" w:color="auto"/>
              <w:right w:val="single" w:sz="4" w:space="0" w:color="auto"/>
            </w:tcBorders>
            <w:vAlign w:val="center"/>
          </w:tcPr>
          <w:p w14:paraId="6D7D2B39" w14:textId="6B2E69D7"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 IMD</w:t>
            </w:r>
            <w:r w:rsidRPr="006A77F7">
              <w:rPr>
                <w:lang w:eastAsia="ja-JP"/>
              </w:rPr>
              <w:t>3),</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n77(IMD</w:t>
            </w:r>
            <w:r>
              <w:rPr>
                <w:lang w:eastAsia="ja-JP"/>
              </w:rPr>
              <w:t>2, 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75F01ED1" w14:textId="6E9F3E23" w:rsidR="00502E9F" w:rsidRPr="006A77F7" w:rsidRDefault="00502E9F" w:rsidP="00502E9F">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17DB3489" w14:textId="6E1FA73E" w:rsidR="00502E9F" w:rsidRPr="006A77F7" w:rsidRDefault="00502E9F" w:rsidP="00502E9F">
            <w:pPr>
              <w:pStyle w:val="TAC"/>
              <w:rPr>
                <w:rFonts w:eastAsia="SimSun"/>
                <w:lang w:eastAsia="zh-CN"/>
              </w:rPr>
            </w:pPr>
            <w:r w:rsidRPr="006A77F7">
              <w:rPr>
                <w:lang w:eastAsia="ja-JP"/>
              </w:rPr>
              <w:t>RAN5#10</w:t>
            </w:r>
            <w:r>
              <w:rPr>
                <w:lang w:eastAsia="ja-JP"/>
              </w:rPr>
              <w:t>9</w:t>
            </w:r>
          </w:p>
        </w:tc>
      </w:tr>
      <w:tr w:rsidR="00502E9F" w:rsidRPr="006A77F7" w14:paraId="386216F5"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61E3BA73" w14:textId="4F5FF055" w:rsidR="00502E9F" w:rsidRPr="006A77F7" w:rsidRDefault="00502E9F" w:rsidP="00502E9F">
            <w:pPr>
              <w:pStyle w:val="TAC"/>
              <w:rPr>
                <w:rFonts w:eastAsia="SimSun"/>
                <w:lang w:eastAsia="zh-CN"/>
              </w:rPr>
            </w:pPr>
            <w:r w:rsidRPr="006A77F7">
              <w:t>CA_n4</w:t>
            </w:r>
            <w:r>
              <w:t>1</w:t>
            </w:r>
            <w:r w:rsidRPr="006A77F7">
              <w:t>A-n</w:t>
            </w:r>
            <w:r>
              <w:t>71</w:t>
            </w:r>
            <w:r w:rsidRPr="006A77F7">
              <w:t>A-n7</w:t>
            </w:r>
            <w:r>
              <w:t>8A</w:t>
            </w:r>
          </w:p>
        </w:tc>
        <w:tc>
          <w:tcPr>
            <w:tcW w:w="3329" w:type="dxa"/>
            <w:tcBorders>
              <w:top w:val="single" w:sz="4" w:space="0" w:color="auto"/>
              <w:left w:val="single" w:sz="4" w:space="0" w:color="auto"/>
              <w:bottom w:val="single" w:sz="4" w:space="0" w:color="auto"/>
              <w:right w:val="single" w:sz="4" w:space="0" w:color="auto"/>
            </w:tcBorders>
            <w:vAlign w:val="center"/>
          </w:tcPr>
          <w:p w14:paraId="7874A990" w14:textId="2E93BBA1"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w:t>
            </w:r>
            <w:r>
              <w:rPr>
                <w:lang w:eastAsia="ja-JP"/>
              </w:rPr>
              <w:t>8</w:t>
            </w:r>
            <w:r w:rsidRPr="006A77F7">
              <w:rPr>
                <w:lang w:eastAsia="ja-JP"/>
              </w:rPr>
              <w:t>(IMD</w:t>
            </w:r>
            <w:r>
              <w:rPr>
                <w:lang w:eastAsia="ja-JP"/>
              </w:rPr>
              <w:t>2,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E99E6B6" w14:textId="7491E5A7" w:rsidR="00502E9F" w:rsidRPr="006A77F7" w:rsidRDefault="00502E9F" w:rsidP="00502E9F">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61348F16" w14:textId="1C243387" w:rsidR="00502E9F" w:rsidRPr="006A77F7" w:rsidRDefault="00502E9F" w:rsidP="00502E9F">
            <w:pPr>
              <w:pStyle w:val="TAC"/>
              <w:rPr>
                <w:rFonts w:eastAsia="SimSun"/>
                <w:lang w:eastAsia="zh-CN"/>
              </w:rPr>
            </w:pPr>
            <w:r w:rsidRPr="006A77F7">
              <w:rPr>
                <w:lang w:eastAsia="ja-JP"/>
              </w:rPr>
              <w:t>RAN5#10</w:t>
            </w:r>
            <w:r>
              <w:rPr>
                <w:lang w:eastAsia="ja-JP"/>
              </w:rPr>
              <w:t>9</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31783C" w:rsidRPr="006A77F7" w14:paraId="28C9DD89"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F53502C" w14:textId="55E21A4A" w:rsidR="0031783C" w:rsidRPr="006A77F7" w:rsidRDefault="0031783C" w:rsidP="0031783C">
            <w:pPr>
              <w:pStyle w:val="TAC"/>
            </w:pPr>
            <w:r w:rsidRPr="000673AD">
              <w:t>CA_n25A-n66A-n71A-n77A</w:t>
            </w:r>
          </w:p>
        </w:tc>
        <w:tc>
          <w:tcPr>
            <w:tcW w:w="3402" w:type="dxa"/>
            <w:tcBorders>
              <w:top w:val="single" w:sz="4" w:space="0" w:color="auto"/>
              <w:left w:val="single" w:sz="4" w:space="0" w:color="auto"/>
              <w:bottom w:val="single" w:sz="4" w:space="0" w:color="auto"/>
              <w:right w:val="single" w:sz="4" w:space="0" w:color="auto"/>
            </w:tcBorders>
          </w:tcPr>
          <w:p w14:paraId="1A378220" w14:textId="5E175DB3" w:rsidR="0031783C" w:rsidRPr="006A77F7" w:rsidRDefault="0031783C" w:rsidP="0031783C">
            <w:pPr>
              <w:pStyle w:val="TAC"/>
            </w:pPr>
            <w:r>
              <w:t>-</w:t>
            </w:r>
          </w:p>
        </w:tc>
        <w:tc>
          <w:tcPr>
            <w:tcW w:w="1842" w:type="dxa"/>
            <w:tcBorders>
              <w:top w:val="single" w:sz="4" w:space="0" w:color="auto"/>
              <w:left w:val="single" w:sz="4" w:space="0" w:color="auto"/>
              <w:bottom w:val="single" w:sz="4" w:space="0" w:color="auto"/>
              <w:right w:val="single" w:sz="4" w:space="0" w:color="auto"/>
            </w:tcBorders>
          </w:tcPr>
          <w:p w14:paraId="5E87CCCE" w14:textId="41728D8B" w:rsidR="0031783C" w:rsidRPr="006A77F7" w:rsidRDefault="0031783C" w:rsidP="0031783C">
            <w:pPr>
              <w:pStyle w:val="TAC"/>
              <w:rPr>
                <w:color w:val="000000"/>
              </w:rPr>
            </w:pPr>
            <w:r>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1AC8EA1B" w14:textId="62ACEE74" w:rsidR="0031783C" w:rsidRPr="006A77F7" w:rsidRDefault="0031783C" w:rsidP="0031783C">
            <w:pPr>
              <w:pStyle w:val="TAC"/>
              <w:rPr>
                <w:color w:val="000000"/>
              </w:rPr>
            </w:pPr>
            <w:r w:rsidRPr="006A77F7">
              <w:rPr>
                <w:color w:val="000000"/>
              </w:rPr>
              <w:t>RAN5#10</w:t>
            </w:r>
            <w:r>
              <w:rPr>
                <w:color w:val="000000"/>
              </w:rPr>
              <w:t>9</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lastRenderedPageBreak/>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0D55B4E0" w:rsidR="00A1155D" w:rsidRPr="006A77F7" w:rsidRDefault="00535492" w:rsidP="00A1155D">
            <w:pPr>
              <w:pStyle w:val="TAC"/>
              <w:rPr>
                <w:bCs/>
              </w:rPr>
            </w:pPr>
            <w:r w:rsidRPr="0058157E">
              <w:rPr>
                <w:b/>
                <w:lang w:eastAsia="zh-CN"/>
              </w:rPr>
              <w:t>n5A</w:t>
            </w:r>
            <w:r w:rsidRPr="006A77F7">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8B0BE25" w:rsidR="00A1155D" w:rsidRPr="006A77F7" w:rsidDel="00942801" w:rsidRDefault="00535492" w:rsidP="00A1155D">
            <w:pPr>
              <w:pStyle w:val="TAC"/>
              <w:rPr>
                <w:bCs/>
                <w:lang w:eastAsia="en-US"/>
              </w:rPr>
            </w:pPr>
            <w:r>
              <w:rPr>
                <w:bCs/>
                <w:lang w:eastAsia="zh-CN"/>
              </w:rPr>
              <w:t>5</w:t>
            </w:r>
            <w:r w:rsidR="00A1155D" w:rsidRPr="006A77F7">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3B4876">
              <w:rPr>
                <w:bCs/>
              </w:rPr>
              <w:t>n8A / 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2288706A" w:rsidR="00C05D6C" w:rsidRPr="006A77F7" w:rsidRDefault="00C05D6C" w:rsidP="00C05D6C">
            <w:pPr>
              <w:pStyle w:val="TAL"/>
              <w:rPr>
                <w:bCs/>
              </w:rPr>
            </w:pPr>
            <w:r w:rsidRPr="003B4876">
              <w:rPr>
                <w:bCs/>
              </w:rPr>
              <w:t>Exception Note 4 of TS38.101 table 7.3A.4-1</w:t>
            </w:r>
          </w:p>
        </w:tc>
      </w:tr>
      <w:tr w:rsidR="00C05D6C" w:rsidRPr="006A77F7" w14:paraId="3F9973D3"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2C1C6FB1" w:rsidR="00C05D6C" w:rsidRPr="006A77F7" w:rsidRDefault="00C05D6C" w:rsidP="00C05D6C">
            <w:pPr>
              <w:pStyle w:val="TAL"/>
              <w:rPr>
                <w:bCs/>
              </w:rPr>
            </w:pPr>
            <w:r w:rsidRPr="003B4876">
              <w:rPr>
                <w:bCs/>
              </w:rPr>
              <w:t>Exception Note 4 of TS38.101 table 7.3A.4-1</w:t>
            </w:r>
          </w:p>
        </w:tc>
      </w:tr>
      <w:tr w:rsidR="00C05D6C" w:rsidRPr="006A77F7" w14:paraId="311C712E"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5414A0"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9F59A0A" w:rsidR="00C05D6C" w:rsidRPr="006A77F7" w:rsidRDefault="00C05D6C" w:rsidP="00C05D6C">
            <w:pPr>
              <w:pStyle w:val="TAC"/>
              <w:rPr>
                <w:bCs/>
              </w:rPr>
            </w:pPr>
            <w:r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3E234913" w:rsidR="00C05D6C" w:rsidRPr="006A77F7" w:rsidRDefault="00C05D6C" w:rsidP="00C05D6C">
            <w:pPr>
              <w:pStyle w:val="TAC"/>
              <w:rPr>
                <w:bCs/>
              </w:rPr>
            </w:pPr>
            <w:r w:rsidRPr="003B4876">
              <w:rPr>
                <w:bCs/>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6AB736C4" w:rsidR="00C05D6C" w:rsidRPr="006A77F7" w:rsidRDefault="00C05D6C" w:rsidP="00C05D6C">
            <w:pPr>
              <w:pStyle w:val="TAL"/>
              <w:rPr>
                <w:bCs/>
              </w:rPr>
            </w:pPr>
            <w:r w:rsidRPr="003B4876">
              <w:rPr>
                <w:bCs/>
              </w:rPr>
              <w:t>Exception Note 8 of TS38.101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11BCE761" w:rsidR="00C05D6C" w:rsidRPr="006A77F7" w:rsidRDefault="00C05D6C" w:rsidP="00C05D6C">
            <w:pPr>
              <w:pStyle w:val="TAC"/>
              <w:rPr>
                <w:bCs/>
              </w:rPr>
            </w:pPr>
            <w:r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1705367A" w:rsidR="00C05D6C" w:rsidRPr="006A77F7" w:rsidRDefault="00C05D6C" w:rsidP="00C05D6C">
            <w:pPr>
              <w:pStyle w:val="TAC"/>
              <w:rPr>
                <w:bCs/>
              </w:rPr>
            </w:pPr>
            <w:r w:rsidRPr="003B4876">
              <w:rPr>
                <w:bCs/>
              </w:rPr>
              <w:t>10/20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3E07AFAD" w:rsidR="00C05D6C" w:rsidRPr="006A77F7" w:rsidRDefault="00C05D6C" w:rsidP="00C05D6C">
            <w:pPr>
              <w:pStyle w:val="TAL"/>
              <w:rPr>
                <w:bCs/>
              </w:rPr>
            </w:pPr>
            <w:r w:rsidRPr="003B4876">
              <w:rPr>
                <w:bCs/>
              </w:rPr>
              <w:t>Exception Note 8 of TS38.101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5F4A55" w:rsidRPr="006A77F7" w14:paraId="0902D496" w14:textId="77777777" w:rsidTr="007B5404">
        <w:trPr>
          <w:trHeight w:val="397"/>
          <w:jc w:val="center"/>
        </w:trPr>
        <w:tc>
          <w:tcPr>
            <w:tcW w:w="1416" w:type="dxa"/>
            <w:tcBorders>
              <w:top w:val="nil"/>
              <w:left w:val="single" w:sz="4" w:space="0" w:color="auto"/>
              <w:bottom w:val="nil"/>
              <w:right w:val="single" w:sz="4" w:space="0" w:color="auto"/>
            </w:tcBorders>
            <w:vAlign w:val="center"/>
          </w:tcPr>
          <w:p w14:paraId="6E15ED3E" w14:textId="245E84BD" w:rsidR="005F4A55" w:rsidRPr="006A77F7" w:rsidRDefault="005F4A55" w:rsidP="005F4A55">
            <w:pPr>
              <w:pStyle w:val="TAC"/>
              <w:rPr>
                <w:bCs/>
              </w:rPr>
            </w:pPr>
            <w:r w:rsidRPr="00E23614">
              <w:rPr>
                <w:b/>
                <w:lang w:eastAsia="ja-JP"/>
              </w:rPr>
              <w:t xml:space="preserve">n25A </w:t>
            </w:r>
            <w:r w:rsidRPr="00E23614">
              <w:rPr>
                <w:bCs/>
                <w:lang w:eastAsia="ja-JP"/>
              </w:rPr>
              <w:t>/ n71A</w:t>
            </w:r>
          </w:p>
        </w:tc>
        <w:tc>
          <w:tcPr>
            <w:tcW w:w="1559" w:type="dxa"/>
            <w:tcBorders>
              <w:top w:val="single" w:sz="4" w:space="0" w:color="auto"/>
              <w:left w:val="single" w:sz="4" w:space="0" w:color="auto"/>
              <w:bottom w:val="single" w:sz="4" w:space="0" w:color="auto"/>
              <w:right w:val="single" w:sz="4" w:space="0" w:color="auto"/>
            </w:tcBorders>
            <w:vAlign w:val="center"/>
          </w:tcPr>
          <w:p w14:paraId="5A3B44DB" w14:textId="59171ACE"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2ECD5D9A" w14:textId="666C2A00" w:rsidR="005F4A55" w:rsidRPr="006A77F7" w:rsidRDefault="005F4A55" w:rsidP="005F4A55">
            <w:pPr>
              <w:pStyle w:val="TAC"/>
              <w:rPr>
                <w:bCs/>
              </w:rPr>
            </w:pPr>
            <w:r>
              <w:rPr>
                <w:rFonts w:cs="Arial"/>
                <w:bCs/>
                <w:szCs w:val="18"/>
                <w:lang w:eastAsia="zh-CN"/>
              </w:rPr>
              <w:t>5/5</w:t>
            </w:r>
          </w:p>
        </w:tc>
        <w:tc>
          <w:tcPr>
            <w:tcW w:w="5038" w:type="dxa"/>
            <w:tcBorders>
              <w:top w:val="single" w:sz="4" w:space="0" w:color="auto"/>
              <w:left w:val="single" w:sz="4" w:space="0" w:color="auto"/>
              <w:bottom w:val="single" w:sz="4" w:space="0" w:color="auto"/>
              <w:right w:val="single" w:sz="4" w:space="0" w:color="auto"/>
            </w:tcBorders>
            <w:vAlign w:val="center"/>
          </w:tcPr>
          <w:p w14:paraId="178CA0D5" w14:textId="5E9421AF" w:rsidR="005F4A55" w:rsidRPr="006A77F7" w:rsidRDefault="005F4A55" w:rsidP="005F4A55">
            <w:pPr>
              <w:pStyle w:val="TAL"/>
              <w:rPr>
                <w:bCs/>
              </w:rPr>
            </w:pPr>
            <w:r w:rsidRPr="006A77F7">
              <w:rPr>
                <w:bCs/>
              </w:rPr>
              <w:t xml:space="preserve">Exception Note </w:t>
            </w:r>
            <w:r>
              <w:rPr>
                <w:bCs/>
              </w:rPr>
              <w:t>4</w:t>
            </w:r>
            <w:r w:rsidRPr="006A77F7">
              <w:rPr>
                <w:bCs/>
              </w:rPr>
              <w:t xml:space="preserve"> of TS 38.101 Table 7.3A.4-</w:t>
            </w:r>
            <w:r>
              <w:rPr>
                <w:bCs/>
              </w:rPr>
              <w:t>4</w:t>
            </w:r>
          </w:p>
        </w:tc>
      </w:tr>
      <w:tr w:rsidR="005F4A55" w:rsidRPr="006A77F7" w14:paraId="5813F37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0FAF274" w14:textId="77777777" w:rsidR="005F4A55" w:rsidRPr="006A77F7" w:rsidRDefault="005F4A55" w:rsidP="005F4A55">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63414FA" w14:textId="73DD0EB0"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17155D37" w14:textId="02896729" w:rsidR="005F4A55" w:rsidRPr="006A77F7" w:rsidRDefault="005F4A55" w:rsidP="005F4A55">
            <w:pPr>
              <w:pStyle w:val="TAC"/>
              <w:rPr>
                <w:bCs/>
              </w:rPr>
            </w:pPr>
            <w:r>
              <w:rPr>
                <w:rFonts w:cs="Arial"/>
                <w:bCs/>
                <w:szCs w:val="18"/>
                <w:lang w:eastAsia="zh-CN"/>
              </w:rPr>
              <w:t>5/20</w:t>
            </w:r>
          </w:p>
        </w:tc>
        <w:tc>
          <w:tcPr>
            <w:tcW w:w="5038" w:type="dxa"/>
            <w:tcBorders>
              <w:top w:val="single" w:sz="4" w:space="0" w:color="auto"/>
              <w:left w:val="single" w:sz="4" w:space="0" w:color="auto"/>
              <w:bottom w:val="single" w:sz="4" w:space="0" w:color="auto"/>
              <w:right w:val="single" w:sz="4" w:space="0" w:color="auto"/>
            </w:tcBorders>
            <w:vAlign w:val="center"/>
          </w:tcPr>
          <w:p w14:paraId="29A5C8C5" w14:textId="6C472EB0" w:rsidR="005F4A55" w:rsidRPr="006A77F7" w:rsidRDefault="005F4A55" w:rsidP="005F4A55">
            <w:pPr>
              <w:pStyle w:val="TAL"/>
              <w:rPr>
                <w:bCs/>
              </w:rPr>
            </w:pPr>
            <w:r w:rsidRPr="006A77F7">
              <w:rPr>
                <w:bCs/>
              </w:rPr>
              <w:t>Exception Note 4 of TS 38.101 Table 7.3A.4-</w:t>
            </w:r>
            <w:r>
              <w:rPr>
                <w:bCs/>
              </w:rPr>
              <w:t>4</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n71 UL RB allocation 20@10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n71 UL RB allocation 8@10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9287627"/>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B41BAF">
        <w:tc>
          <w:tcPr>
            <w:tcW w:w="1514" w:type="dxa"/>
          </w:tcPr>
          <w:p w14:paraId="045CE5FE" w14:textId="77777777" w:rsidR="00FA6715" w:rsidRPr="006A77F7" w:rsidRDefault="00FA6715" w:rsidP="00B41BAF">
            <w:pPr>
              <w:pStyle w:val="TAC"/>
            </w:pPr>
            <w:r w:rsidRPr="006A77F7">
              <w:rPr>
                <w:bCs/>
                <w:lang w:eastAsia="ja-JP"/>
              </w:rPr>
              <w:t>CA_n3A-n28A</w:t>
            </w:r>
          </w:p>
        </w:tc>
        <w:tc>
          <w:tcPr>
            <w:tcW w:w="1595" w:type="dxa"/>
          </w:tcPr>
          <w:p w14:paraId="7AEFF605" w14:textId="2B707064" w:rsidR="00FA6715" w:rsidRPr="006A77F7" w:rsidRDefault="0010271E" w:rsidP="00B41BAF">
            <w:pPr>
              <w:pStyle w:val="TAC"/>
              <w:rPr>
                <w:lang w:eastAsia="zh-CN"/>
              </w:rPr>
            </w:pPr>
            <w:r w:rsidRPr="0010271E">
              <w:rPr>
                <w:lang w:eastAsia="ja-JP"/>
              </w:rPr>
              <w:t>0</w:t>
            </w:r>
          </w:p>
        </w:tc>
        <w:tc>
          <w:tcPr>
            <w:tcW w:w="4393" w:type="dxa"/>
          </w:tcPr>
          <w:p w14:paraId="62BE1939" w14:textId="4D303EBB"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B41BAF">
            <w:pPr>
              <w:pStyle w:val="TAC"/>
            </w:pPr>
            <w:r w:rsidRPr="006A77F7">
              <w:rPr>
                <w:lang w:eastAsia="ja-JP"/>
              </w:rPr>
              <w:t>RAN5#10</w:t>
            </w:r>
            <w:r w:rsidR="0010271E" w:rsidRPr="0010271E">
              <w:rPr>
                <w:lang w:eastAsia="ja-JP"/>
              </w:rPr>
              <w:t>8</w:t>
            </w:r>
          </w:p>
        </w:tc>
      </w:tr>
      <w:tr w:rsidR="00A4234D" w:rsidRPr="006A77F7" w14:paraId="7AFA387A" w14:textId="77777777" w:rsidTr="00B41BAF">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32280A" w:rsidRPr="006A77F7" w14:paraId="088B2C12" w14:textId="77777777" w:rsidTr="00822785">
        <w:tc>
          <w:tcPr>
            <w:tcW w:w="1514" w:type="dxa"/>
          </w:tcPr>
          <w:p w14:paraId="3D24D4E6" w14:textId="2BFFD580" w:rsidR="0032280A" w:rsidRPr="006A77F7" w:rsidRDefault="0032280A" w:rsidP="0032280A">
            <w:pPr>
              <w:pStyle w:val="TAC"/>
            </w:pPr>
            <w:r w:rsidRPr="006A77F7">
              <w:t>CA_n5A-n</w:t>
            </w:r>
            <w:r>
              <w:t>25</w:t>
            </w:r>
            <w:r w:rsidRPr="006A77F7">
              <w:t>A</w:t>
            </w:r>
          </w:p>
        </w:tc>
        <w:tc>
          <w:tcPr>
            <w:tcW w:w="1595" w:type="dxa"/>
          </w:tcPr>
          <w:p w14:paraId="49084B21" w14:textId="10AE49DF" w:rsidR="0032280A" w:rsidRPr="006A77F7" w:rsidRDefault="0032280A" w:rsidP="0032280A">
            <w:pPr>
              <w:pStyle w:val="TAC"/>
              <w:rPr>
                <w:lang w:eastAsia="zh-CN"/>
              </w:rPr>
            </w:pPr>
            <w:r w:rsidRPr="008256DE">
              <w:rPr>
                <w:lang w:eastAsia="zh-CN"/>
              </w:rPr>
              <w:t>0</w:t>
            </w:r>
          </w:p>
        </w:tc>
        <w:tc>
          <w:tcPr>
            <w:tcW w:w="4393" w:type="dxa"/>
          </w:tcPr>
          <w:p w14:paraId="5E37128B" w14:textId="0954B699" w:rsidR="0032280A" w:rsidRPr="006A77F7" w:rsidRDefault="0032280A" w:rsidP="0032280A">
            <w:pPr>
              <w:pStyle w:val="TAC"/>
              <w:rPr>
                <w:lang w:eastAsia="ja-JP"/>
              </w:rPr>
            </w:pPr>
            <w:r w:rsidRPr="006A77F7">
              <w:rPr>
                <w:rFonts w:cs="Arial"/>
                <w:lang w:eastAsia="ja-JP"/>
              </w:rPr>
              <w:t>38.521-1_TpAnalysisSpur(CA_n5A-n</w:t>
            </w:r>
            <w:r>
              <w:rPr>
                <w:rFonts w:cs="Arial"/>
                <w:lang w:eastAsia="ja-JP"/>
              </w:rPr>
              <w:t>25</w:t>
            </w:r>
            <w:r w:rsidRPr="006A77F7">
              <w:rPr>
                <w:rFonts w:cs="Arial"/>
                <w:lang w:eastAsia="ja-JP"/>
              </w:rPr>
              <w:t>A).zip</w:t>
            </w:r>
          </w:p>
        </w:tc>
        <w:tc>
          <w:tcPr>
            <w:tcW w:w="2355" w:type="dxa"/>
          </w:tcPr>
          <w:p w14:paraId="01CF4B5F" w14:textId="11EDC31B" w:rsidR="0032280A" w:rsidRPr="006A77F7" w:rsidRDefault="0032280A" w:rsidP="0032280A">
            <w:pPr>
              <w:pStyle w:val="TAC"/>
            </w:pPr>
            <w:r w:rsidRPr="006A77F7">
              <w:t>RAN5#10</w:t>
            </w:r>
            <w:r>
              <w:t>9</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5F7B867A" w:rsidR="00393186" w:rsidRPr="006A77F7" w:rsidRDefault="0032280A" w:rsidP="00393186">
            <w:pPr>
              <w:pStyle w:val="TAC"/>
              <w:rPr>
                <w:lang w:eastAsia="zh-CN"/>
              </w:rPr>
            </w:pPr>
            <w:r>
              <w:rPr>
                <w:lang w:eastAsia="zh-CN"/>
              </w:rPr>
              <w:t>0</w:t>
            </w:r>
          </w:p>
        </w:tc>
        <w:tc>
          <w:tcPr>
            <w:tcW w:w="4393" w:type="dxa"/>
          </w:tcPr>
          <w:p w14:paraId="124DFA1A" w14:textId="20E2EBE3"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32280A">
              <w:rPr>
                <w:lang w:eastAsia="ja-JP"/>
              </w:rPr>
              <w:t>4</w:t>
            </w:r>
            <w:r w:rsidRPr="006A77F7">
              <w:rPr>
                <w:lang w:eastAsia="ja-JP"/>
              </w:rPr>
              <w:t>.zip</w:t>
            </w:r>
          </w:p>
        </w:tc>
        <w:tc>
          <w:tcPr>
            <w:tcW w:w="2355" w:type="dxa"/>
          </w:tcPr>
          <w:p w14:paraId="54807543" w14:textId="3C8016B7" w:rsidR="00393186" w:rsidRPr="006A77F7" w:rsidRDefault="00393186" w:rsidP="00393186">
            <w:pPr>
              <w:pStyle w:val="TAC"/>
            </w:pPr>
            <w:r w:rsidRPr="006A77F7">
              <w:t>RAN5#</w:t>
            </w:r>
            <w:r w:rsidR="00B853D3" w:rsidRPr="006A77F7">
              <w:t>10</w:t>
            </w:r>
            <w:r w:rsidR="0032280A">
              <w:t>9</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5D74B6" w:rsidRPr="006A77F7" w14:paraId="6653033C" w14:textId="77777777" w:rsidTr="00822785">
        <w:tc>
          <w:tcPr>
            <w:tcW w:w="1514" w:type="dxa"/>
          </w:tcPr>
          <w:p w14:paraId="107D117B" w14:textId="0EE09DC7" w:rsidR="005D74B6" w:rsidRPr="006A77F7" w:rsidRDefault="005D74B6" w:rsidP="005D74B6">
            <w:pPr>
              <w:pStyle w:val="TAC"/>
            </w:pPr>
            <w:r w:rsidRPr="008714A7">
              <w:t>CA_n25A-n41A</w:t>
            </w:r>
          </w:p>
        </w:tc>
        <w:tc>
          <w:tcPr>
            <w:tcW w:w="1595" w:type="dxa"/>
          </w:tcPr>
          <w:p w14:paraId="29144AAA" w14:textId="5A118B2C" w:rsidR="005D74B6" w:rsidRPr="00E30B01" w:rsidRDefault="005D74B6" w:rsidP="005D74B6">
            <w:pPr>
              <w:pStyle w:val="TAC"/>
              <w:rPr>
                <w:lang w:eastAsia="zh-CN"/>
              </w:rPr>
            </w:pPr>
            <w:r>
              <w:rPr>
                <w:lang w:eastAsia="zh-CN"/>
              </w:rPr>
              <w:t>0</w:t>
            </w:r>
          </w:p>
        </w:tc>
        <w:tc>
          <w:tcPr>
            <w:tcW w:w="4393" w:type="dxa"/>
          </w:tcPr>
          <w:p w14:paraId="0A813154" w14:textId="6E14F372" w:rsidR="005D74B6" w:rsidRPr="006A77F7" w:rsidRDefault="005D74B6" w:rsidP="005D74B6">
            <w:pPr>
              <w:pStyle w:val="TAC"/>
              <w:rPr>
                <w:lang w:eastAsia="ja-JP"/>
              </w:rPr>
            </w:pPr>
            <w:r w:rsidRPr="006A77F7">
              <w:rPr>
                <w:lang w:eastAsia="ja-JP"/>
              </w:rPr>
              <w:t>38.521-1_TpAnalysisSpur(CA_n2</w:t>
            </w:r>
            <w:r>
              <w:rPr>
                <w:lang w:eastAsia="ja-JP"/>
              </w:rPr>
              <w:t>5</w:t>
            </w:r>
            <w:r w:rsidRPr="006A77F7">
              <w:rPr>
                <w:lang w:eastAsia="ja-JP"/>
              </w:rPr>
              <w:t>A-n</w:t>
            </w:r>
            <w:r>
              <w:rPr>
                <w:lang w:eastAsia="ja-JP"/>
              </w:rPr>
              <w:t>41</w:t>
            </w:r>
            <w:r w:rsidRPr="006A77F7">
              <w:rPr>
                <w:lang w:eastAsia="ja-JP"/>
              </w:rPr>
              <w:t>A).zip</w:t>
            </w:r>
          </w:p>
        </w:tc>
        <w:tc>
          <w:tcPr>
            <w:tcW w:w="2355" w:type="dxa"/>
          </w:tcPr>
          <w:p w14:paraId="194E27A1" w14:textId="34CC3BCC" w:rsidR="005D74B6" w:rsidRPr="006A77F7" w:rsidRDefault="005D74B6" w:rsidP="005D74B6">
            <w:pPr>
              <w:pStyle w:val="TAC"/>
            </w:pPr>
            <w:r w:rsidRPr="006A77F7">
              <w:t>RAN5#10</w:t>
            </w:r>
            <w:r>
              <w:t>9</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742753" w:rsidRPr="006A77F7" w14:paraId="11709F17" w14:textId="77777777" w:rsidTr="00822785">
        <w:tc>
          <w:tcPr>
            <w:tcW w:w="1514" w:type="dxa"/>
          </w:tcPr>
          <w:p w14:paraId="20E98353" w14:textId="4944B952" w:rsidR="00742753" w:rsidRPr="006A77F7" w:rsidRDefault="00742753" w:rsidP="00742753">
            <w:pPr>
              <w:pStyle w:val="TAC"/>
            </w:pPr>
            <w:r w:rsidRPr="00F43DEA">
              <w:t>CA_n25A-n7</w:t>
            </w:r>
            <w:r>
              <w:t>1</w:t>
            </w:r>
            <w:r w:rsidRPr="00F43DEA">
              <w:t>A</w:t>
            </w:r>
          </w:p>
        </w:tc>
        <w:tc>
          <w:tcPr>
            <w:tcW w:w="1595" w:type="dxa"/>
          </w:tcPr>
          <w:p w14:paraId="395FCEB6" w14:textId="6C8648BE" w:rsidR="00742753" w:rsidRPr="005B58BB" w:rsidRDefault="00742753" w:rsidP="00742753">
            <w:pPr>
              <w:pStyle w:val="TAC"/>
              <w:rPr>
                <w:lang w:eastAsia="zh-CN"/>
              </w:rPr>
            </w:pPr>
            <w:r w:rsidRPr="005B58BB">
              <w:rPr>
                <w:lang w:eastAsia="zh-CN"/>
              </w:rPr>
              <w:t>0</w:t>
            </w:r>
          </w:p>
        </w:tc>
        <w:tc>
          <w:tcPr>
            <w:tcW w:w="4393" w:type="dxa"/>
          </w:tcPr>
          <w:p w14:paraId="2B89E181" w14:textId="76A18593" w:rsidR="00742753" w:rsidRPr="006A77F7" w:rsidRDefault="00742753" w:rsidP="00742753">
            <w:pPr>
              <w:pStyle w:val="TAC"/>
              <w:rPr>
                <w:lang w:eastAsia="ja-JP"/>
              </w:rPr>
            </w:pPr>
            <w:r w:rsidRPr="006A77F7">
              <w:rPr>
                <w:lang w:eastAsia="ja-JP"/>
              </w:rPr>
              <w:t>38.521-1_TpAnalysisSpur(CA_n25A-n7</w:t>
            </w:r>
            <w:r>
              <w:rPr>
                <w:lang w:eastAsia="ja-JP"/>
              </w:rPr>
              <w:t>1</w:t>
            </w:r>
            <w:r w:rsidRPr="006A77F7">
              <w:rPr>
                <w:lang w:eastAsia="ja-JP"/>
              </w:rPr>
              <w:t>A).zip</w:t>
            </w:r>
          </w:p>
        </w:tc>
        <w:tc>
          <w:tcPr>
            <w:tcW w:w="2355" w:type="dxa"/>
          </w:tcPr>
          <w:p w14:paraId="639CCCFB" w14:textId="2D8E4F9D" w:rsidR="00742753" w:rsidRPr="006A77F7" w:rsidRDefault="00742753" w:rsidP="00742753">
            <w:pPr>
              <w:pStyle w:val="TAC"/>
            </w:pPr>
            <w:r w:rsidRPr="006A77F7">
              <w:t>RAN5#10</w:t>
            </w:r>
            <w:r>
              <w:t>9</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C22E07">
        <w:tc>
          <w:tcPr>
            <w:tcW w:w="1514" w:type="dxa"/>
          </w:tcPr>
          <w:p w14:paraId="0AC236AD" w14:textId="77777777" w:rsidR="000129F9" w:rsidRPr="006A77F7" w:rsidRDefault="000129F9" w:rsidP="00C22E07">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C22E07">
            <w:pPr>
              <w:pStyle w:val="TAC"/>
              <w:rPr>
                <w:lang w:eastAsia="zh-CN"/>
              </w:rPr>
            </w:pPr>
            <w:r w:rsidRPr="006A77F7">
              <w:rPr>
                <w:lang w:eastAsia="zh-CN"/>
              </w:rPr>
              <w:t>1</w:t>
            </w:r>
          </w:p>
        </w:tc>
        <w:tc>
          <w:tcPr>
            <w:tcW w:w="4393" w:type="dxa"/>
          </w:tcPr>
          <w:p w14:paraId="5474EE37" w14:textId="77777777" w:rsidR="000129F9" w:rsidRPr="006A77F7" w:rsidRDefault="000129F9" w:rsidP="00C22E07">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C22E07">
            <w:pPr>
              <w:pStyle w:val="TAC"/>
            </w:pPr>
            <w:r w:rsidRPr="006A77F7">
              <w:t>RAN5#</w:t>
            </w:r>
            <w:r>
              <w:t>108</w:t>
            </w:r>
          </w:p>
        </w:tc>
      </w:tr>
      <w:tr w:rsidR="005D74B6" w:rsidRPr="006A77F7" w14:paraId="4E818E36" w14:textId="77777777" w:rsidTr="00C22E07">
        <w:tc>
          <w:tcPr>
            <w:tcW w:w="1514" w:type="dxa"/>
          </w:tcPr>
          <w:p w14:paraId="7DB1847D" w14:textId="1BCF125C" w:rsidR="005D74B6" w:rsidRPr="006A77F7" w:rsidRDefault="005D74B6" w:rsidP="005D74B6">
            <w:pPr>
              <w:pStyle w:val="TAC"/>
              <w:rPr>
                <w:lang w:eastAsia="zh-CN"/>
              </w:rPr>
            </w:pPr>
            <w:r w:rsidRPr="008714A7">
              <w:rPr>
                <w:lang w:eastAsia="ja-JP"/>
              </w:rPr>
              <w:t>CA_n41A-n71A</w:t>
            </w:r>
          </w:p>
        </w:tc>
        <w:tc>
          <w:tcPr>
            <w:tcW w:w="1595" w:type="dxa"/>
          </w:tcPr>
          <w:p w14:paraId="1E34B682" w14:textId="72002551" w:rsidR="005D74B6" w:rsidRPr="006A77F7" w:rsidRDefault="005D74B6" w:rsidP="005D74B6">
            <w:pPr>
              <w:pStyle w:val="TAC"/>
              <w:rPr>
                <w:lang w:eastAsia="zh-CN"/>
              </w:rPr>
            </w:pPr>
            <w:r>
              <w:rPr>
                <w:lang w:eastAsia="ja-JP"/>
              </w:rPr>
              <w:t>0</w:t>
            </w:r>
          </w:p>
        </w:tc>
        <w:tc>
          <w:tcPr>
            <w:tcW w:w="4393" w:type="dxa"/>
          </w:tcPr>
          <w:p w14:paraId="674A5FE2" w14:textId="0AA482B9" w:rsidR="005D74B6" w:rsidRPr="005D7D1F" w:rsidRDefault="005D74B6" w:rsidP="005D74B6">
            <w:pPr>
              <w:pStyle w:val="TAC"/>
              <w:rPr>
                <w:lang w:eastAsia="ja-JP"/>
              </w:rPr>
            </w:pPr>
            <w:r w:rsidRPr="006A77F7">
              <w:rPr>
                <w:lang w:eastAsia="ja-JP"/>
              </w:rPr>
              <w:t>38.521-1_TpAnalysisSpur(CA_n</w:t>
            </w:r>
            <w:r>
              <w:rPr>
                <w:lang w:eastAsia="ja-JP"/>
              </w:rPr>
              <w:t>41</w:t>
            </w:r>
            <w:r w:rsidRPr="006A77F7">
              <w:rPr>
                <w:lang w:eastAsia="ja-JP"/>
              </w:rPr>
              <w:t>A-n</w:t>
            </w:r>
            <w:r>
              <w:rPr>
                <w:lang w:eastAsia="ja-JP"/>
              </w:rPr>
              <w:t>71</w:t>
            </w:r>
            <w:r w:rsidRPr="006A77F7">
              <w:rPr>
                <w:lang w:eastAsia="ja-JP"/>
              </w:rPr>
              <w:t>A).zip</w:t>
            </w:r>
          </w:p>
        </w:tc>
        <w:tc>
          <w:tcPr>
            <w:tcW w:w="2355" w:type="dxa"/>
          </w:tcPr>
          <w:p w14:paraId="2B4D45F5" w14:textId="6437B511" w:rsidR="005D74B6" w:rsidRPr="006A77F7" w:rsidRDefault="005D74B6" w:rsidP="005D74B6">
            <w:pPr>
              <w:pStyle w:val="TAC"/>
            </w:pPr>
            <w:r w:rsidRPr="006A77F7">
              <w:t>RAN5#10</w:t>
            </w:r>
            <w:r>
              <w:t>9</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0E6F50">
            <w:pPr>
              <w:pStyle w:val="TAC"/>
            </w:pPr>
            <w:r w:rsidRPr="006A77F7">
              <w:lastRenderedPageBreak/>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9287628"/>
      <w:r w:rsidRPr="006A77F7">
        <w:t>4.2</w:t>
      </w:r>
      <w:r w:rsidRPr="006A77F7">
        <w:tab/>
        <w:t>Test point analysis for FR2</w:t>
      </w:r>
      <w:bookmarkEnd w:id="213"/>
      <w:bookmarkEnd w:id="223"/>
      <w:bookmarkEnd w:id="224"/>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lastRenderedPageBreak/>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B86487" w:rsidRPr="006A77F7" w14:paraId="69331852" w14:textId="77777777" w:rsidTr="003A0531">
        <w:trPr>
          <w:trHeight w:val="248"/>
        </w:trPr>
        <w:tc>
          <w:tcPr>
            <w:tcW w:w="2160" w:type="dxa"/>
            <w:vAlign w:val="center"/>
          </w:tcPr>
          <w:p w14:paraId="5D73881A" w14:textId="4ABD4AE5" w:rsidR="00B86487" w:rsidRPr="006A77F7" w:rsidRDefault="00B86487" w:rsidP="00B86487">
            <w:pPr>
              <w:keepNext/>
              <w:keepLines/>
              <w:overflowPunct/>
              <w:autoSpaceDE/>
              <w:autoSpaceDN/>
              <w:adjustRightInd/>
              <w:spacing w:after="0"/>
              <w:textAlignment w:val="auto"/>
              <w:rPr>
                <w:rFonts w:ascii="Arial" w:eastAsia="SimSun" w:hAnsi="Arial"/>
                <w:sz w:val="18"/>
              </w:rPr>
            </w:pPr>
            <w:r w:rsidRPr="0089600E">
              <w:rPr>
                <w:rFonts w:ascii="Arial" w:eastAsia="SimSun" w:hAnsi="Arial"/>
                <w:sz w:val="18"/>
              </w:rPr>
              <w:t>6.2K.1</w:t>
            </w:r>
            <w:r>
              <w:rPr>
                <w:rFonts w:ascii="Arial" w:eastAsia="SimSun" w:hAnsi="Arial"/>
                <w:sz w:val="18"/>
              </w:rPr>
              <w:t xml:space="preserve"> </w:t>
            </w:r>
            <w:r w:rsidRPr="0089600E">
              <w:rPr>
                <w:rFonts w:ascii="Arial" w:eastAsia="SimSun" w:hAnsi="Arial"/>
                <w:sz w:val="18"/>
              </w:rPr>
              <w:t>UE maximum output power for simultaneous transmission to multiple directions</w:t>
            </w:r>
          </w:p>
        </w:tc>
        <w:tc>
          <w:tcPr>
            <w:tcW w:w="1477" w:type="dxa"/>
            <w:vAlign w:val="center"/>
          </w:tcPr>
          <w:p w14:paraId="343944F5" w14:textId="5CFBCC0C" w:rsidR="00B86487" w:rsidRPr="006A77F7" w:rsidRDefault="00B86487" w:rsidP="00B86487">
            <w:pPr>
              <w:keepNext/>
              <w:keepLines/>
              <w:overflowPunct/>
              <w:autoSpaceDE/>
              <w:autoSpaceDN/>
              <w:adjustRightInd/>
              <w:spacing w:after="0"/>
              <w:jc w:val="center"/>
              <w:textAlignment w:val="auto"/>
              <w:rPr>
                <w:rFonts w:ascii="Arial" w:eastAsia="SimSun" w:hAnsi="Arial"/>
                <w:sz w:val="18"/>
              </w:rPr>
            </w:pPr>
            <w:r w:rsidRPr="00C30DB5">
              <w:rPr>
                <w:rFonts w:ascii="Arial" w:hAnsi="Arial" w:cs="Arial"/>
                <w:sz w:val="18"/>
                <w:lang w:val="fr-FR" w:eastAsia="fr-FR"/>
              </w:rPr>
              <w:t>x</w:t>
            </w:r>
          </w:p>
        </w:tc>
        <w:tc>
          <w:tcPr>
            <w:tcW w:w="4552" w:type="dxa"/>
            <w:vAlign w:val="center"/>
          </w:tcPr>
          <w:p w14:paraId="141739FB" w14:textId="42CFCABE" w:rsidR="00B86487" w:rsidRPr="006A77F7" w:rsidRDefault="00B86487" w:rsidP="00B86487">
            <w:pPr>
              <w:pStyle w:val="TAL"/>
              <w:rPr>
                <w:lang w:eastAsia="zh-CN"/>
              </w:rPr>
            </w:pPr>
            <w:r w:rsidRPr="002504D5">
              <w:rPr>
                <w:rFonts w:cs="Arial"/>
                <w:lang w:val="fr-FR" w:eastAsia="fr-FR"/>
              </w:rPr>
              <w:t>“38.521-2_TPanalysis_6.2.1_MOP_v3.zip”</w:t>
            </w:r>
          </w:p>
        </w:tc>
        <w:tc>
          <w:tcPr>
            <w:tcW w:w="1891" w:type="dxa"/>
            <w:vAlign w:val="center"/>
          </w:tcPr>
          <w:p w14:paraId="5A1816E4" w14:textId="38A1A175" w:rsidR="00B86487" w:rsidRPr="006A77F7" w:rsidRDefault="00B86487" w:rsidP="00B86487">
            <w:pPr>
              <w:keepNext/>
              <w:keepLines/>
              <w:spacing w:after="0"/>
              <w:rPr>
                <w:rFonts w:ascii="Arial" w:hAnsi="Arial"/>
                <w:sz w:val="18"/>
                <w:lang w:eastAsia="zh-CN"/>
              </w:rPr>
            </w:pPr>
            <w:r w:rsidRPr="00C30DB5">
              <w:rPr>
                <w:rFonts w:ascii="Arial" w:hAnsi="Arial" w:cs="Arial"/>
                <w:sz w:val="18"/>
                <w:lang w:val="fr-FR" w:eastAsia="zh-CN"/>
              </w:rPr>
              <w:t>RAN5#</w:t>
            </w:r>
            <w:r>
              <w:rPr>
                <w:rFonts w:ascii="Arial" w:hAnsi="Arial" w:cs="Arial"/>
                <w:sz w:val="18"/>
                <w:lang w:val="fr-FR" w:eastAsia="zh-CN"/>
              </w:rPr>
              <w:t>109</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lastRenderedPageBreak/>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RAN5#3-5G-NR Adhoc</w:t>
            </w:r>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RAN5#3-5G-NR Adhoc</w:t>
            </w:r>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RAN5#3-5G-NR Adhoc</w:t>
            </w:r>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RAN5#2-5G-NR Adhoc</w:t>
            </w:r>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RAN5#2-5G-NR Adhoc</w:t>
            </w:r>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7.3K.1 UE spherical coverage for simultaneous reception from multiple directions (2 AoAs)</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9287629"/>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9287630"/>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0B23B79D" w:rsidR="0080581B" w:rsidRPr="006A77F7" w:rsidRDefault="0080581B" w:rsidP="007A1B01">
            <w:pPr>
              <w:pStyle w:val="TAL"/>
            </w:pPr>
            <w:r w:rsidRPr="006A77F7">
              <w:t>“38.521-2_TPanalysis_6.2.3_AMPR_NS_202_v</w:t>
            </w:r>
            <w:r w:rsidR="00B86487" w:rsidRPr="00B86487">
              <w:t>4</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2E862BD2" w:rsidR="0080581B" w:rsidRPr="006A77F7" w:rsidRDefault="0080581B" w:rsidP="007A1B01">
            <w:pPr>
              <w:pStyle w:val="TAL"/>
              <w:rPr>
                <w:rFonts w:cs="Arial"/>
                <w:lang w:eastAsia="ko-KR"/>
              </w:rPr>
            </w:pPr>
            <w:r w:rsidRPr="006A77F7">
              <w:rPr>
                <w:rFonts w:cs="Arial"/>
                <w:lang w:eastAsia="ko-KR"/>
              </w:rPr>
              <w:t>RAN5#</w:t>
            </w:r>
            <w:r w:rsidR="00B86487" w:rsidRPr="00B86487">
              <w:rPr>
                <w:rFonts w:cs="Arial"/>
                <w:lang w:eastAsia="ko-KR"/>
              </w:rPr>
              <w:t>109</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655CE1">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655CE1">
            <w:pPr>
              <w:pStyle w:val="TAC"/>
            </w:pPr>
            <w:r>
              <w:t>6.2.3: 3</w:t>
            </w:r>
          </w:p>
          <w:p w14:paraId="6DEBF374" w14:textId="77777777" w:rsidR="00680159" w:rsidRDefault="00680159" w:rsidP="00655CE1">
            <w:pPr>
              <w:pStyle w:val="TAC"/>
            </w:pPr>
            <w:r>
              <w:t>6.5.3.3: 3</w:t>
            </w:r>
          </w:p>
          <w:p w14:paraId="0FE78A1A" w14:textId="77777777" w:rsidR="00680159" w:rsidRDefault="00680159" w:rsidP="00655CE1">
            <w:pPr>
              <w:pStyle w:val="TAC"/>
            </w:pPr>
            <w:r>
              <w:t>6.2D.3: 3</w:t>
            </w:r>
          </w:p>
          <w:p w14:paraId="40A9BCB8" w14:textId="77777777" w:rsidR="00680159" w:rsidRDefault="00680159" w:rsidP="00655CE1">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655CE1">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655CE1">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9287631"/>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lastRenderedPageBreak/>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6C4BF03A" w:rsidR="002652CF" w:rsidRPr="006A77F7" w:rsidRDefault="002652CF" w:rsidP="00207EE4">
            <w:pPr>
              <w:pStyle w:val="TAL"/>
            </w:pPr>
            <w:r w:rsidRPr="006A77F7">
              <w:t>“38.521-2_TPanalysis_6.2.3_AMPR_CA_NS_</w:t>
            </w:r>
            <w:r w:rsidR="00C522B0" w:rsidRPr="00C522B0">
              <w:t>202v</w:t>
            </w:r>
            <w:r w:rsidR="00B86487" w:rsidRPr="00B86487">
              <w:t>3</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384BD236"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w:t>
            </w:r>
            <w:r w:rsidR="00B86487" w:rsidRPr="00B86487">
              <w:rPr>
                <w:rFonts w:cs="Arial"/>
                <w:lang w:eastAsia="ko-KR"/>
              </w:rPr>
              <w:t>9</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655CE1">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655CE1">
            <w:pPr>
              <w:pStyle w:val="TAC"/>
            </w:pPr>
            <w:r>
              <w:t>6.2A.3.1: 1</w:t>
            </w:r>
          </w:p>
          <w:p w14:paraId="297438B1" w14:textId="77777777" w:rsidR="00680159" w:rsidRDefault="00680159" w:rsidP="00655CE1">
            <w:pPr>
              <w:pStyle w:val="TAC"/>
            </w:pPr>
            <w:r>
              <w:t>6.2A.3.2: 1</w:t>
            </w:r>
          </w:p>
          <w:p w14:paraId="6AAFAB1A" w14:textId="77777777" w:rsidR="00680159" w:rsidRDefault="00680159" w:rsidP="00655CE1">
            <w:pPr>
              <w:pStyle w:val="TAC"/>
            </w:pPr>
            <w:r>
              <w:t>6.2A.3.3: 1</w:t>
            </w:r>
          </w:p>
          <w:p w14:paraId="7043E540" w14:textId="77777777" w:rsidR="00680159" w:rsidRDefault="00680159" w:rsidP="00655CE1">
            <w:pPr>
              <w:pStyle w:val="TAC"/>
            </w:pPr>
            <w:r>
              <w:t>6.5A.3.3.1:1</w:t>
            </w:r>
          </w:p>
          <w:p w14:paraId="77BEBC29" w14:textId="77777777" w:rsidR="00680159" w:rsidRDefault="00680159" w:rsidP="00655CE1">
            <w:pPr>
              <w:pStyle w:val="TAC"/>
            </w:pPr>
            <w:r>
              <w:t>6.5A.3.3.2:1</w:t>
            </w:r>
          </w:p>
          <w:p w14:paraId="6B457118" w14:textId="77777777" w:rsidR="00680159" w:rsidRDefault="00680159" w:rsidP="00655CE1">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655CE1">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655CE1">
            <w:pPr>
              <w:pStyle w:val="TAL"/>
              <w:rPr>
                <w:rFonts w:cs="Arial"/>
                <w:lang w:eastAsia="ko-KR"/>
              </w:rPr>
            </w:pPr>
            <w:r>
              <w:rPr>
                <w:rFonts w:cs="Arial"/>
                <w:lang w:eastAsia="ko-KR"/>
              </w:rPr>
              <w:t>RAN5#101</w:t>
            </w:r>
          </w:p>
        </w:tc>
      </w:tr>
      <w:tr w:rsidR="00FB0EBF" w14:paraId="6E19D1F3" w14:textId="77777777" w:rsidTr="00FB0EBF">
        <w:tc>
          <w:tcPr>
            <w:tcW w:w="1361" w:type="dxa"/>
            <w:tcBorders>
              <w:top w:val="single" w:sz="4" w:space="0" w:color="auto"/>
              <w:left w:val="single" w:sz="4" w:space="0" w:color="auto"/>
              <w:bottom w:val="single" w:sz="4" w:space="0" w:color="auto"/>
              <w:right w:val="single" w:sz="4" w:space="0" w:color="auto"/>
            </w:tcBorders>
            <w:vAlign w:val="center"/>
          </w:tcPr>
          <w:p w14:paraId="63CBBA06" w14:textId="77777777" w:rsidR="00FB0EBF" w:rsidRPr="00FB0EBF" w:rsidRDefault="00FB0EBF" w:rsidP="007532CD">
            <w:pPr>
              <w:pStyle w:val="TAC"/>
            </w:pPr>
            <w:r>
              <w:t>CA_NS_20</w:t>
            </w:r>
            <w:r w:rsidRPr="00FB0EBF">
              <w:rPr>
                <w:rFonts w:hint="eastAsia"/>
              </w:rPr>
              <w:t>5</w:t>
            </w:r>
          </w:p>
        </w:tc>
        <w:tc>
          <w:tcPr>
            <w:tcW w:w="1469" w:type="dxa"/>
            <w:tcBorders>
              <w:top w:val="single" w:sz="4" w:space="0" w:color="auto"/>
              <w:left w:val="single" w:sz="4" w:space="0" w:color="auto"/>
              <w:bottom w:val="single" w:sz="4" w:space="0" w:color="auto"/>
              <w:right w:val="single" w:sz="4" w:space="0" w:color="auto"/>
            </w:tcBorders>
            <w:vAlign w:val="center"/>
          </w:tcPr>
          <w:p w14:paraId="19AC6787" w14:textId="77777777" w:rsidR="00FB0EBF" w:rsidRDefault="00FB0EBF" w:rsidP="007532CD">
            <w:pPr>
              <w:pStyle w:val="TAC"/>
            </w:pPr>
            <w:r>
              <w:t>6.2A.3.1: 1</w:t>
            </w:r>
          </w:p>
          <w:p w14:paraId="060C5660" w14:textId="77777777" w:rsidR="00FB0EBF" w:rsidRDefault="00FB0EBF" w:rsidP="007532CD">
            <w:pPr>
              <w:pStyle w:val="TAC"/>
            </w:pPr>
            <w:r>
              <w:t>6.2A.3.2: 1</w:t>
            </w:r>
          </w:p>
          <w:p w14:paraId="225A5A6C" w14:textId="77777777" w:rsidR="00FB0EBF" w:rsidRDefault="00FB0EBF" w:rsidP="007532CD">
            <w:pPr>
              <w:pStyle w:val="TAC"/>
            </w:pPr>
            <w:r>
              <w:t>6.2A.3.3: 1</w:t>
            </w:r>
          </w:p>
          <w:p w14:paraId="7F4BA7E3" w14:textId="77777777" w:rsidR="00FB0EBF" w:rsidRDefault="00FB0EBF" w:rsidP="007532CD">
            <w:pPr>
              <w:pStyle w:val="TAC"/>
            </w:pPr>
            <w:r>
              <w:t>6.5A.3.3.1:1</w:t>
            </w:r>
          </w:p>
          <w:p w14:paraId="1474BAAF" w14:textId="77777777" w:rsidR="00FB0EBF" w:rsidRDefault="00FB0EBF" w:rsidP="007532CD">
            <w:pPr>
              <w:pStyle w:val="TAC"/>
            </w:pPr>
            <w:r>
              <w:t>6.5A.3.3.2:1</w:t>
            </w:r>
          </w:p>
          <w:p w14:paraId="5D2A91EE" w14:textId="77777777" w:rsidR="00FB0EBF" w:rsidRDefault="00FB0EBF" w:rsidP="007532CD">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452D46CE" w14:textId="77777777" w:rsidR="00FB0EBF" w:rsidRDefault="00FB0EBF" w:rsidP="007532CD">
            <w:pPr>
              <w:pStyle w:val="TAL"/>
            </w:pPr>
            <w:r>
              <w:t>“38.521-2_TPanalysis_6.2A.3_AMPR_CA_NS_20</w:t>
            </w:r>
            <w:r w:rsidRPr="00FB0EBF">
              <w:rPr>
                <w:rFonts w:hint="eastAsia"/>
              </w:rPr>
              <w:t>5</w:t>
            </w:r>
            <w:r>
              <w:t>.zip”</w:t>
            </w:r>
          </w:p>
        </w:tc>
        <w:tc>
          <w:tcPr>
            <w:tcW w:w="1531" w:type="dxa"/>
            <w:tcBorders>
              <w:top w:val="single" w:sz="4" w:space="0" w:color="auto"/>
              <w:left w:val="single" w:sz="4" w:space="0" w:color="auto"/>
              <w:bottom w:val="single" w:sz="4" w:space="0" w:color="auto"/>
              <w:right w:val="single" w:sz="4" w:space="0" w:color="auto"/>
            </w:tcBorders>
            <w:vAlign w:val="center"/>
          </w:tcPr>
          <w:p w14:paraId="75022386" w14:textId="77777777" w:rsidR="00FB0EBF" w:rsidRPr="00FB0EBF" w:rsidRDefault="00FB0EBF" w:rsidP="007532CD">
            <w:pPr>
              <w:pStyle w:val="TAL"/>
              <w:rPr>
                <w:rFonts w:cs="Arial"/>
                <w:lang w:eastAsia="ko-KR"/>
              </w:rPr>
            </w:pPr>
            <w:r>
              <w:rPr>
                <w:rFonts w:cs="Arial"/>
                <w:lang w:eastAsia="ko-KR"/>
              </w:rPr>
              <w:t>RAN5#10</w:t>
            </w:r>
            <w:r w:rsidRPr="00FB0EBF">
              <w:rPr>
                <w:rFonts w:cs="Arial" w:hint="eastAsia"/>
                <w:lang w:eastAsia="ko-KR"/>
              </w:rPr>
              <w:t>9</w:t>
            </w:r>
          </w:p>
        </w:tc>
      </w:tr>
    </w:tbl>
    <w:p w14:paraId="24721C3F" w14:textId="77777777" w:rsidR="002410C6" w:rsidRDefault="002410C6" w:rsidP="002410C6"/>
    <w:p w14:paraId="25BAC2B0" w14:textId="7A1D657E" w:rsidR="00B86487" w:rsidRPr="006A77F7" w:rsidRDefault="00B86487" w:rsidP="007B5404">
      <w:pPr>
        <w:pStyle w:val="EditorsNote"/>
      </w:pPr>
      <w:r w:rsidRPr="00C70F1B">
        <w:t>Editor's note:</w:t>
      </w:r>
      <w:r w:rsidRPr="00C70F1B">
        <w:tab/>
        <w:t>TP analyses for FR2 NR CA will be added to this clause</w:t>
      </w:r>
    </w:p>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9287632"/>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9287633"/>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9287634"/>
      <w:r w:rsidRPr="006A77F7">
        <w:lastRenderedPageBreak/>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9287635"/>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9287636"/>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RAN5#3-5G-NR Adhoc</w:t>
            </w:r>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RAN5#3-5G-NR Adhoc</w:t>
            </w:r>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RAN5#3-5G-NR adhoc</w:t>
            </w:r>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r w:rsidRPr="006A77F7">
              <w:t>Inband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r w:rsidRPr="006A77F7">
              <w:t>Inband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r w:rsidRPr="006A77F7">
              <w:t>Inband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“38.521-1_TPanalysis_7.9A_Spurious Emission_DL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9287637"/>
      <w:r w:rsidRPr="006A77F7">
        <w:t>4.3.1.2</w:t>
      </w:r>
      <w:r w:rsidRPr="006A77F7">
        <w:tab/>
        <w:t>V2X test cases</w:t>
      </w:r>
      <w:bookmarkEnd w:id="364"/>
      <w:bookmarkEnd w:id="365"/>
      <w:bookmarkEnd w:id="366"/>
    </w:p>
    <w:p w14:paraId="24040340" w14:textId="77777777" w:rsidR="005018C2" w:rsidRDefault="005018C2" w:rsidP="00F363DE">
      <w:r>
        <w:t>TS 38.101-3 captures the RF requirement for inter-operation between E-UTRA Uu/SL and NR Uu/SL operation, including intra-band contiguous, intra-band non-contiguous and inter band operations.</w:t>
      </w:r>
    </w:p>
    <w:p w14:paraId="48FD7F66" w14:textId="3D98C6EA" w:rsidR="005018C2" w:rsidRDefault="005018C2" w:rsidP="00F363DE">
      <w:r>
        <w:t>For intra-band configurations, UE is allowed to transmit on only one carrier at a time. All the Tx and Rx requirements are referring to E-UTRA SL and NR SL requirements respectively. The requirements can be well covered by relevant E-UTRA Uu/SL and NR Uu/SL test cases and don’t need to be tested again. No TP analysis is needed.</w:t>
      </w:r>
    </w:p>
    <w:p w14:paraId="073CCA66" w14:textId="55A1A78D" w:rsidR="00670C2F" w:rsidRPr="006A77F7" w:rsidRDefault="005018C2" w:rsidP="00F363DE">
      <w:r>
        <w:t>For inter-band configurations, the Uu and SL transmission can happen simultaneously. All the Tx and Rx requirements are referring to E-UTRA SL and NR SL requirements respectively except for test cases in Table 4.3.1.2-1. For test cases not in Table 4.3.1.2-1, the requirements can be well covered by relevant E-UTRA Uu/SL and NR Uu/SL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vAlign w:val="center"/>
          </w:tcPr>
          <w:p w14:paraId="70149C3A" w14:textId="77777777" w:rsidR="00670C2F" w:rsidRPr="006A77F7" w:rsidRDefault="00670C2F" w:rsidP="007A1B01">
            <w:pPr>
              <w:pStyle w:val="TAH"/>
            </w:pPr>
            <w:r w:rsidRPr="006A77F7">
              <w:t>Number of test points</w:t>
            </w:r>
          </w:p>
        </w:tc>
        <w:tc>
          <w:tcPr>
            <w:tcW w:w="2877" w:type="dxa"/>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D53909">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D53909">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D53909">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36042418"/>
      <w:bookmarkStart w:id="374" w:name="_Toc43899746"/>
      <w:bookmarkStart w:id="375" w:name="_Toc51767658"/>
      <w:bookmarkStart w:id="376" w:name="_Toc219287638"/>
      <w:r w:rsidRPr="006A77F7">
        <w:t>4.3.2</w:t>
      </w:r>
      <w:r w:rsidRPr="006A77F7">
        <w:tab/>
        <w:t>Test point analysis per NS value</w:t>
      </w:r>
      <w:bookmarkEnd w:id="367"/>
      <w:bookmarkEnd w:id="368"/>
      <w:bookmarkEnd w:id="369"/>
      <w:bookmarkEnd w:id="370"/>
      <w:bookmarkEnd w:id="371"/>
      <w:bookmarkEnd w:id="372"/>
      <w:bookmarkEnd w:id="376"/>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9287639"/>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9287640"/>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9287641"/>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49"/>
        <w:gridCol w:w="1308"/>
        <w:gridCol w:w="1381"/>
        <w:gridCol w:w="3049"/>
      </w:tblGrid>
      <w:tr w:rsidR="004E0DFC" w:rsidRPr="006A77F7" w14:paraId="5C277C68" w14:textId="77777777" w:rsidTr="006E2B75">
        <w:tc>
          <w:tcPr>
            <w:tcW w:w="1606"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49" w:type="dxa"/>
            <w:tcMar>
              <w:left w:w="45" w:type="dxa"/>
              <w:right w:w="45" w:type="dxa"/>
            </w:tcMar>
          </w:tcPr>
          <w:p w14:paraId="11C56E35" w14:textId="77777777" w:rsidR="004B2214" w:rsidRPr="006A77F7" w:rsidRDefault="004B2214" w:rsidP="002E5133">
            <w:pPr>
              <w:pStyle w:val="TAH"/>
            </w:pPr>
            <w:r w:rsidRPr="006A77F7">
              <w:t>Single UL</w:t>
            </w:r>
          </w:p>
        </w:tc>
        <w:tc>
          <w:tcPr>
            <w:tcW w:w="1308" w:type="dxa"/>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81"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49"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6E2B75">
        <w:tc>
          <w:tcPr>
            <w:tcW w:w="1606" w:type="dxa"/>
            <w:tcMar>
              <w:left w:w="45" w:type="dxa"/>
              <w:right w:w="45" w:type="dxa"/>
            </w:tcMar>
            <w:vAlign w:val="center"/>
          </w:tcPr>
          <w:p w14:paraId="3625996F" w14:textId="77777777" w:rsidR="003874DD" w:rsidRPr="006A77F7" w:rsidRDefault="003874DD" w:rsidP="003874DD">
            <w:pPr>
              <w:pStyle w:val="TAC"/>
            </w:pPr>
            <w:r w:rsidRPr="006A77F7">
              <w:t>5</w:t>
            </w:r>
          </w:p>
        </w:tc>
        <w:tc>
          <w:tcPr>
            <w:tcW w:w="3049" w:type="dxa"/>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tcMar>
              <w:left w:w="45" w:type="dxa"/>
              <w:right w:w="45" w:type="dxa"/>
            </w:tcMar>
            <w:vAlign w:val="center"/>
          </w:tcPr>
          <w:p w14:paraId="71A84B42" w14:textId="6365A16D" w:rsidR="003874DD" w:rsidRPr="006A77F7" w:rsidRDefault="003874DD" w:rsidP="003874DD">
            <w:pPr>
              <w:pStyle w:val="TAC"/>
            </w:pPr>
            <w:r w:rsidRPr="006A77F7">
              <w:t>Exception</w:t>
            </w:r>
          </w:p>
        </w:tc>
        <w:tc>
          <w:tcPr>
            <w:tcW w:w="3049" w:type="dxa"/>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6E2B75">
        <w:tc>
          <w:tcPr>
            <w:tcW w:w="1606" w:type="dxa"/>
            <w:tcMar>
              <w:left w:w="45" w:type="dxa"/>
              <w:right w:w="45" w:type="dxa"/>
            </w:tcMar>
            <w:vAlign w:val="center"/>
          </w:tcPr>
          <w:p w14:paraId="535C88EA" w14:textId="77777777" w:rsidR="003874DD" w:rsidRPr="006A77F7" w:rsidRDefault="003874DD" w:rsidP="003874DD">
            <w:pPr>
              <w:pStyle w:val="TAC"/>
            </w:pPr>
            <w:r w:rsidRPr="006A77F7">
              <w:t>12</w:t>
            </w:r>
          </w:p>
        </w:tc>
        <w:tc>
          <w:tcPr>
            <w:tcW w:w="3049" w:type="dxa"/>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tcMar>
              <w:left w:w="45" w:type="dxa"/>
              <w:right w:w="45" w:type="dxa"/>
            </w:tcMar>
            <w:vAlign w:val="center"/>
          </w:tcPr>
          <w:p w14:paraId="08F0EC89" w14:textId="7CEC8440" w:rsidR="003874DD" w:rsidRPr="006A77F7" w:rsidRDefault="003874DD" w:rsidP="003874DD">
            <w:pPr>
              <w:pStyle w:val="TAC"/>
            </w:pPr>
            <w:r w:rsidRPr="006A77F7">
              <w:t>Exception</w:t>
            </w:r>
          </w:p>
        </w:tc>
        <w:tc>
          <w:tcPr>
            <w:tcW w:w="3049" w:type="dxa"/>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6E2B75">
        <w:tc>
          <w:tcPr>
            <w:tcW w:w="1606" w:type="dxa"/>
            <w:tcMar>
              <w:left w:w="45" w:type="dxa"/>
              <w:right w:w="45" w:type="dxa"/>
            </w:tcMar>
            <w:vAlign w:val="center"/>
          </w:tcPr>
          <w:p w14:paraId="56AA72B1" w14:textId="77777777" w:rsidR="004B2214" w:rsidRPr="006A77F7" w:rsidRDefault="004B2214" w:rsidP="002E5133">
            <w:pPr>
              <w:pStyle w:val="TAC"/>
            </w:pPr>
            <w:r w:rsidRPr="006A77F7">
              <w:t>38</w:t>
            </w:r>
          </w:p>
        </w:tc>
        <w:tc>
          <w:tcPr>
            <w:tcW w:w="3049" w:type="dxa"/>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tcMar>
              <w:left w:w="45" w:type="dxa"/>
              <w:right w:w="45" w:type="dxa"/>
            </w:tcMar>
            <w:vAlign w:val="center"/>
          </w:tcPr>
          <w:p w14:paraId="6C9795E6" w14:textId="77777777" w:rsidR="004B2214" w:rsidRPr="006A77F7" w:rsidRDefault="004B2214" w:rsidP="002E5133">
            <w:pPr>
              <w:pStyle w:val="TAC"/>
            </w:pPr>
            <w:r w:rsidRPr="006A77F7">
              <w:t>NE</w:t>
            </w:r>
          </w:p>
        </w:tc>
        <w:tc>
          <w:tcPr>
            <w:tcW w:w="3049" w:type="dxa"/>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6E2B75">
        <w:tc>
          <w:tcPr>
            <w:tcW w:w="1606" w:type="dxa"/>
            <w:tcMar>
              <w:left w:w="45" w:type="dxa"/>
              <w:right w:w="45" w:type="dxa"/>
            </w:tcMar>
            <w:vAlign w:val="center"/>
          </w:tcPr>
          <w:p w14:paraId="0E96FBE5" w14:textId="77777777" w:rsidR="004B2214" w:rsidRPr="006A77F7" w:rsidRDefault="004B2214" w:rsidP="002E5133">
            <w:pPr>
              <w:pStyle w:val="TAC"/>
            </w:pPr>
            <w:r w:rsidRPr="006A77F7">
              <w:t>41</w:t>
            </w:r>
          </w:p>
        </w:tc>
        <w:tc>
          <w:tcPr>
            <w:tcW w:w="3049"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08"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tcMar>
              <w:left w:w="45" w:type="dxa"/>
              <w:right w:w="45" w:type="dxa"/>
            </w:tcMar>
            <w:vAlign w:val="center"/>
          </w:tcPr>
          <w:p w14:paraId="5CAB279A" w14:textId="77777777" w:rsidR="004B2214" w:rsidRPr="006A77F7" w:rsidRDefault="004B2214" w:rsidP="002E5133">
            <w:pPr>
              <w:pStyle w:val="TAC"/>
            </w:pPr>
            <w:r w:rsidRPr="006A77F7">
              <w:t>NE</w:t>
            </w:r>
          </w:p>
        </w:tc>
        <w:tc>
          <w:tcPr>
            <w:tcW w:w="3049"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6E2B75">
        <w:trPr>
          <w:trHeight w:val="70"/>
        </w:trPr>
        <w:tc>
          <w:tcPr>
            <w:tcW w:w="1606" w:type="dxa"/>
            <w:tcMar>
              <w:left w:w="45" w:type="dxa"/>
              <w:right w:w="45" w:type="dxa"/>
            </w:tcMar>
            <w:vAlign w:val="center"/>
          </w:tcPr>
          <w:p w14:paraId="1BD10702" w14:textId="77777777" w:rsidR="004B2214" w:rsidRPr="006A77F7" w:rsidRDefault="004B2214" w:rsidP="002E5133">
            <w:pPr>
              <w:pStyle w:val="TAC"/>
            </w:pPr>
            <w:r w:rsidRPr="006A77F7">
              <w:t>48</w:t>
            </w:r>
          </w:p>
        </w:tc>
        <w:tc>
          <w:tcPr>
            <w:tcW w:w="3049" w:type="dxa"/>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tcMar>
              <w:left w:w="45" w:type="dxa"/>
              <w:right w:w="45" w:type="dxa"/>
            </w:tcMar>
            <w:vAlign w:val="center"/>
          </w:tcPr>
          <w:p w14:paraId="29D51C23" w14:textId="77777777" w:rsidR="004B2214" w:rsidRPr="006A77F7" w:rsidRDefault="004B2214" w:rsidP="002E5133">
            <w:pPr>
              <w:pStyle w:val="TAC"/>
            </w:pPr>
            <w:r w:rsidRPr="006A77F7">
              <w:t>NE</w:t>
            </w:r>
          </w:p>
        </w:tc>
        <w:tc>
          <w:tcPr>
            <w:tcW w:w="3049" w:type="dxa"/>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6E2B75">
        <w:tc>
          <w:tcPr>
            <w:tcW w:w="1606" w:type="dxa"/>
            <w:tcMar>
              <w:left w:w="45" w:type="dxa"/>
              <w:right w:w="45" w:type="dxa"/>
            </w:tcMar>
            <w:vAlign w:val="center"/>
          </w:tcPr>
          <w:p w14:paraId="40D33E95" w14:textId="77777777" w:rsidR="004B2214" w:rsidRPr="006A77F7" w:rsidRDefault="004B2214" w:rsidP="002E5133">
            <w:pPr>
              <w:pStyle w:val="TAC"/>
            </w:pPr>
            <w:r w:rsidRPr="006A77F7">
              <w:t>71</w:t>
            </w:r>
          </w:p>
        </w:tc>
        <w:tc>
          <w:tcPr>
            <w:tcW w:w="3049"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08"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r w:rsidRPr="006A77F7">
              <w:t>DC_XA_nXA</w:t>
            </w:r>
          </w:p>
        </w:tc>
      </w:tr>
      <w:tr w:rsidR="00233FD3" w:rsidRPr="006A77F7" w14:paraId="3897F5DA" w14:textId="77777777" w:rsidTr="006E2B75">
        <w:tc>
          <w:tcPr>
            <w:tcW w:w="1606"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3049"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tcMar>
              <w:left w:w="45" w:type="dxa"/>
              <w:right w:w="45" w:type="dxa"/>
            </w:tcMar>
            <w:vAlign w:val="center"/>
          </w:tcPr>
          <w:p w14:paraId="65319C55" w14:textId="77777777" w:rsidR="004B2214" w:rsidRPr="006A77F7" w:rsidRDefault="004B2214" w:rsidP="002E5133">
            <w:pPr>
              <w:pStyle w:val="TAC"/>
            </w:pPr>
            <w:r w:rsidRPr="006A77F7">
              <w:t>NE</w:t>
            </w:r>
          </w:p>
        </w:tc>
        <w:tc>
          <w:tcPr>
            <w:tcW w:w="3049"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6E2B75">
        <w:tc>
          <w:tcPr>
            <w:tcW w:w="1606" w:type="dxa"/>
            <w:tcMar>
              <w:left w:w="45" w:type="dxa"/>
              <w:right w:w="45" w:type="dxa"/>
            </w:tcMar>
            <w:vAlign w:val="center"/>
          </w:tcPr>
          <w:p w14:paraId="38BF7E05" w14:textId="77777777" w:rsidR="004B2214" w:rsidRPr="006A77F7" w:rsidRDefault="004B2214" w:rsidP="002E5133">
            <w:pPr>
              <w:pStyle w:val="TAC"/>
            </w:pPr>
            <w:r w:rsidRPr="006A77F7">
              <w:t>DC_3A_n3A</w:t>
            </w:r>
          </w:p>
        </w:tc>
        <w:tc>
          <w:tcPr>
            <w:tcW w:w="3049" w:type="dxa"/>
            <w:tcMar>
              <w:left w:w="45" w:type="dxa"/>
              <w:right w:w="45" w:type="dxa"/>
            </w:tcMar>
            <w:vAlign w:val="center"/>
          </w:tcPr>
          <w:p w14:paraId="255246C8" w14:textId="77777777" w:rsidR="004B2214" w:rsidRPr="006A77F7" w:rsidRDefault="004B2214" w:rsidP="002E5133">
            <w:pPr>
              <w:pStyle w:val="TAC"/>
            </w:pPr>
            <w:r w:rsidRPr="006A77F7">
              <w:t>Yes</w:t>
            </w:r>
          </w:p>
        </w:tc>
        <w:tc>
          <w:tcPr>
            <w:tcW w:w="1308" w:type="dxa"/>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tcMar>
              <w:left w:w="45" w:type="dxa"/>
              <w:right w:w="45" w:type="dxa"/>
            </w:tcMar>
            <w:vAlign w:val="center"/>
          </w:tcPr>
          <w:p w14:paraId="17275C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6E2B75">
        <w:tc>
          <w:tcPr>
            <w:tcW w:w="1606" w:type="dxa"/>
            <w:tcMar>
              <w:left w:w="45" w:type="dxa"/>
              <w:right w:w="45" w:type="dxa"/>
            </w:tcMar>
            <w:vAlign w:val="center"/>
          </w:tcPr>
          <w:p w14:paraId="306F1E99" w14:textId="77777777" w:rsidR="004B2214" w:rsidRPr="006A77F7" w:rsidRDefault="004B2214" w:rsidP="002E5133">
            <w:pPr>
              <w:pStyle w:val="TAC"/>
            </w:pPr>
            <w:r w:rsidRPr="006A77F7">
              <w:t>DC_5A_n5A</w:t>
            </w:r>
          </w:p>
        </w:tc>
        <w:tc>
          <w:tcPr>
            <w:tcW w:w="3049" w:type="dxa"/>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tcMar>
              <w:left w:w="45" w:type="dxa"/>
              <w:right w:w="45" w:type="dxa"/>
            </w:tcMar>
            <w:vAlign w:val="center"/>
          </w:tcPr>
          <w:p w14:paraId="687CA833" w14:textId="77777777" w:rsidR="004B2214" w:rsidRPr="006A77F7" w:rsidRDefault="004B2214" w:rsidP="002E5133">
            <w:pPr>
              <w:pStyle w:val="TAC"/>
            </w:pPr>
            <w:r w:rsidRPr="006A77F7">
              <w:t>NE</w:t>
            </w:r>
          </w:p>
        </w:tc>
        <w:tc>
          <w:tcPr>
            <w:tcW w:w="3049" w:type="dxa"/>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6E2B75">
        <w:tc>
          <w:tcPr>
            <w:tcW w:w="1606" w:type="dxa"/>
            <w:tcMar>
              <w:left w:w="45" w:type="dxa"/>
              <w:right w:w="45" w:type="dxa"/>
            </w:tcMar>
            <w:vAlign w:val="center"/>
          </w:tcPr>
          <w:p w14:paraId="5EF9294C" w14:textId="77777777" w:rsidR="004B2214" w:rsidRPr="006A77F7" w:rsidRDefault="004B2214" w:rsidP="002E5133">
            <w:pPr>
              <w:pStyle w:val="TAC"/>
            </w:pPr>
            <w:r w:rsidRPr="006A77F7">
              <w:t>DC_7A_n7A</w:t>
            </w:r>
          </w:p>
        </w:tc>
        <w:tc>
          <w:tcPr>
            <w:tcW w:w="3049" w:type="dxa"/>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tcMar>
              <w:left w:w="45" w:type="dxa"/>
              <w:right w:w="45" w:type="dxa"/>
            </w:tcMar>
            <w:vAlign w:val="center"/>
          </w:tcPr>
          <w:p w14:paraId="2D57642E" w14:textId="77777777" w:rsidR="004B2214" w:rsidRPr="006A77F7" w:rsidRDefault="004B2214" w:rsidP="002E5133">
            <w:pPr>
              <w:pStyle w:val="TAC"/>
            </w:pPr>
            <w:r w:rsidRPr="006A77F7">
              <w:t>NE</w:t>
            </w:r>
          </w:p>
        </w:tc>
        <w:tc>
          <w:tcPr>
            <w:tcW w:w="3049" w:type="dxa"/>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6E2B75">
        <w:tc>
          <w:tcPr>
            <w:tcW w:w="1606"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49"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tcMar>
              <w:left w:w="45" w:type="dxa"/>
              <w:right w:w="45" w:type="dxa"/>
            </w:tcMar>
            <w:vAlign w:val="center"/>
          </w:tcPr>
          <w:p w14:paraId="660442FE" w14:textId="77777777" w:rsidR="002E5133" w:rsidRPr="006A77F7" w:rsidRDefault="002E5133" w:rsidP="002E5133">
            <w:pPr>
              <w:pStyle w:val="TAC"/>
            </w:pPr>
            <w:r w:rsidRPr="006A77F7">
              <w:t>NE</w:t>
            </w:r>
          </w:p>
        </w:tc>
        <w:tc>
          <w:tcPr>
            <w:tcW w:w="3049"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6E2B75">
        <w:tc>
          <w:tcPr>
            <w:tcW w:w="1606" w:type="dxa"/>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49" w:type="dxa"/>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tcMar>
              <w:left w:w="45" w:type="dxa"/>
              <w:right w:w="45" w:type="dxa"/>
            </w:tcMar>
            <w:vAlign w:val="center"/>
          </w:tcPr>
          <w:p w14:paraId="1A241E51" w14:textId="77777777" w:rsidR="002E5133" w:rsidRPr="006A77F7" w:rsidRDefault="002E5133" w:rsidP="002E5133">
            <w:pPr>
              <w:pStyle w:val="TAC"/>
            </w:pPr>
            <w:r w:rsidRPr="006A77F7">
              <w:t>NE</w:t>
            </w:r>
          </w:p>
        </w:tc>
        <w:tc>
          <w:tcPr>
            <w:tcW w:w="3049" w:type="dxa"/>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6E2B75">
        <w:tc>
          <w:tcPr>
            <w:tcW w:w="1606"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49"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tcMar>
              <w:left w:w="45" w:type="dxa"/>
              <w:right w:w="45" w:type="dxa"/>
            </w:tcMar>
            <w:vAlign w:val="center"/>
          </w:tcPr>
          <w:p w14:paraId="1CB341F0" w14:textId="77777777" w:rsidR="002E5133" w:rsidRPr="006A77F7" w:rsidRDefault="002E5133" w:rsidP="002E5133">
            <w:pPr>
              <w:pStyle w:val="TAC"/>
            </w:pPr>
            <w:r w:rsidRPr="006A77F7">
              <w:t>NE</w:t>
            </w:r>
          </w:p>
        </w:tc>
        <w:tc>
          <w:tcPr>
            <w:tcW w:w="3049"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6E2B75">
        <w:tc>
          <w:tcPr>
            <w:tcW w:w="1606" w:type="dxa"/>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49" w:type="dxa"/>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tcMar>
              <w:left w:w="45" w:type="dxa"/>
              <w:right w:w="45" w:type="dxa"/>
            </w:tcMar>
            <w:vAlign w:val="center"/>
          </w:tcPr>
          <w:p w14:paraId="1EA85C8C" w14:textId="24E2618B" w:rsidR="003874DD" w:rsidRPr="006A77F7" w:rsidRDefault="003874DD" w:rsidP="003874DD">
            <w:pPr>
              <w:pStyle w:val="TAC"/>
            </w:pPr>
            <w:r w:rsidRPr="006A77F7">
              <w:t>NE</w:t>
            </w:r>
          </w:p>
        </w:tc>
        <w:tc>
          <w:tcPr>
            <w:tcW w:w="3049" w:type="dxa"/>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r w:rsidRPr="006A77F7">
              <w:t>DC_XA</w:t>
            </w:r>
            <w:r w:rsidR="001635FB" w:rsidRPr="006A77F7">
              <w:t>_</w:t>
            </w:r>
            <w:r w:rsidRPr="006A77F7">
              <w:t>nYA (N</w:t>
            </w:r>
            <w:r w:rsidR="003874DD" w:rsidRPr="006A77F7">
              <w:t>OTE</w:t>
            </w:r>
            <w:r w:rsidRPr="006A77F7">
              <w:t xml:space="preserve"> 1)</w:t>
            </w:r>
          </w:p>
        </w:tc>
      </w:tr>
      <w:tr w:rsidR="002E5133" w:rsidRPr="006A77F7" w14:paraId="4DAAD1B3" w14:textId="77777777" w:rsidTr="006E2B75">
        <w:tc>
          <w:tcPr>
            <w:tcW w:w="1606"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3049"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08"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49"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6E2B75">
        <w:tc>
          <w:tcPr>
            <w:tcW w:w="1606"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49"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08"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tcMar>
              <w:left w:w="45" w:type="dxa"/>
              <w:right w:w="45" w:type="dxa"/>
            </w:tcMar>
            <w:vAlign w:val="bottom"/>
          </w:tcPr>
          <w:p w14:paraId="274BA4AD" w14:textId="05163410" w:rsidR="00906FD2" w:rsidRPr="006A77F7" w:rsidRDefault="00906FD2" w:rsidP="00906FD2">
            <w:pPr>
              <w:pStyle w:val="TAC"/>
            </w:pPr>
            <w:r w:rsidRPr="006A77F7">
              <w:t>NE</w:t>
            </w:r>
          </w:p>
        </w:tc>
        <w:tc>
          <w:tcPr>
            <w:tcW w:w="3049"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6E2B75">
        <w:tc>
          <w:tcPr>
            <w:tcW w:w="1606"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3049"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08"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49"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6E2B75">
        <w:tc>
          <w:tcPr>
            <w:tcW w:w="1606" w:type="dxa"/>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49" w:type="dxa"/>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8" w:type="dxa"/>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49" w:type="dxa"/>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756671" w:rsidRPr="006A77F7" w14:paraId="01564DB6" w14:textId="77777777" w:rsidTr="006E2B75">
        <w:tc>
          <w:tcPr>
            <w:tcW w:w="1606"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3049"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08"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81"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3049"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6E2B75">
        <w:tc>
          <w:tcPr>
            <w:tcW w:w="1606"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49"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8"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49"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6E2B75">
        <w:tc>
          <w:tcPr>
            <w:tcW w:w="1606"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3049"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08"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3049"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6E2B75">
        <w:tc>
          <w:tcPr>
            <w:tcW w:w="1606"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3049" w:type="dxa"/>
            <w:tcMar>
              <w:left w:w="45" w:type="dxa"/>
              <w:right w:w="45" w:type="dxa"/>
            </w:tcMar>
            <w:vAlign w:val="center"/>
          </w:tcPr>
          <w:p w14:paraId="17FCD28D" w14:textId="65CBE2F4" w:rsidR="00D02FDD" w:rsidRPr="006A77F7" w:rsidRDefault="00D02FDD" w:rsidP="00D02FDD">
            <w:pPr>
              <w:pStyle w:val="TAC"/>
            </w:pPr>
            <w:r w:rsidRPr="006A77F7">
              <w:t>No</w:t>
            </w:r>
          </w:p>
        </w:tc>
        <w:tc>
          <w:tcPr>
            <w:tcW w:w="1308"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49" w:type="dxa"/>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6E2B75">
        <w:tc>
          <w:tcPr>
            <w:tcW w:w="1606"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3049"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08" w:type="dxa"/>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49"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6E2B75">
        <w:tc>
          <w:tcPr>
            <w:tcW w:w="1606"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3049"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08"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49"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6E2B75">
        <w:tc>
          <w:tcPr>
            <w:tcW w:w="1606"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3049"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08"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81"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3049"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6E2B75">
        <w:tc>
          <w:tcPr>
            <w:tcW w:w="1606"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3049" w:type="dxa"/>
            <w:tcMar>
              <w:left w:w="45" w:type="dxa"/>
              <w:right w:w="45" w:type="dxa"/>
            </w:tcMar>
            <w:vAlign w:val="center"/>
          </w:tcPr>
          <w:p w14:paraId="5FE5AE80" w14:textId="298D038D" w:rsidR="00D02FDD" w:rsidRPr="006A77F7" w:rsidRDefault="00D02FDD" w:rsidP="00D02FDD">
            <w:pPr>
              <w:pStyle w:val="TAC"/>
            </w:pPr>
            <w:r w:rsidRPr="006A77F7">
              <w:t>No</w:t>
            </w:r>
          </w:p>
        </w:tc>
        <w:tc>
          <w:tcPr>
            <w:tcW w:w="1308"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49"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6E2B75">
        <w:tc>
          <w:tcPr>
            <w:tcW w:w="1606"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49"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8" w:type="dxa"/>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49" w:type="dxa"/>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6E2B75">
        <w:tc>
          <w:tcPr>
            <w:tcW w:w="1606" w:type="dxa"/>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49" w:type="dxa"/>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6E2B75">
        <w:tc>
          <w:tcPr>
            <w:tcW w:w="1606"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3049" w:type="dxa"/>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8"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49" w:type="dxa"/>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6E2B75">
        <w:tc>
          <w:tcPr>
            <w:tcW w:w="1606"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3049"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08"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81"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lastRenderedPageBreak/>
              <w:t>CBI, CBI avoid</w:t>
            </w:r>
          </w:p>
        </w:tc>
        <w:tc>
          <w:tcPr>
            <w:tcW w:w="3049" w:type="dxa"/>
            <w:tcMar>
              <w:left w:w="45" w:type="dxa"/>
              <w:right w:w="45" w:type="dxa"/>
            </w:tcMar>
            <w:vAlign w:val="center"/>
          </w:tcPr>
          <w:p w14:paraId="52071560" w14:textId="5F11598D" w:rsidR="00D02FDD" w:rsidRPr="006A77F7" w:rsidRDefault="00D02FDD" w:rsidP="00D02FDD">
            <w:pPr>
              <w:pStyle w:val="TAC"/>
            </w:pPr>
            <w:r w:rsidRPr="006A77F7">
              <w:lastRenderedPageBreak/>
              <w:t>RAN5#</w:t>
            </w:r>
            <w:r w:rsidR="00C8762E" w:rsidRPr="00C8762E">
              <w:t>107</w:t>
            </w:r>
          </w:p>
        </w:tc>
      </w:tr>
      <w:tr w:rsidR="00D02FDD" w:rsidRPr="006A77F7" w14:paraId="1E52EE95" w14:textId="77777777" w:rsidTr="006E2B75">
        <w:tc>
          <w:tcPr>
            <w:tcW w:w="1606"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3049"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08"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49"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6E2B75">
        <w:tc>
          <w:tcPr>
            <w:tcW w:w="1606"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3049"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08"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81"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3049"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6E2B75">
        <w:tc>
          <w:tcPr>
            <w:tcW w:w="1606"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3049"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08"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tcMar>
              <w:left w:w="45" w:type="dxa"/>
              <w:right w:w="45" w:type="dxa"/>
            </w:tcMar>
            <w:vAlign w:val="bottom"/>
          </w:tcPr>
          <w:p w14:paraId="29BAD0DE" w14:textId="5ACE9FCF" w:rsidR="00D02FDD" w:rsidRPr="006A77F7" w:rsidRDefault="00D02FDD" w:rsidP="00D02FDD">
            <w:pPr>
              <w:pStyle w:val="TAC"/>
            </w:pPr>
            <w:r w:rsidRPr="006A77F7">
              <w:t>NE</w:t>
            </w:r>
          </w:p>
        </w:tc>
        <w:tc>
          <w:tcPr>
            <w:tcW w:w="3049"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255F35">
        <w:tc>
          <w:tcPr>
            <w:tcW w:w="1606"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3049"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08"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81" w:type="dxa"/>
            <w:tcMar>
              <w:left w:w="45" w:type="dxa"/>
              <w:right w:w="45" w:type="dxa"/>
            </w:tcMar>
            <w:vAlign w:val="bottom"/>
          </w:tcPr>
          <w:p w14:paraId="2AE768F1" w14:textId="5551C986" w:rsidR="00756671" w:rsidRPr="006A77F7" w:rsidRDefault="00756671" w:rsidP="00756671">
            <w:pPr>
              <w:pStyle w:val="TAC"/>
            </w:pPr>
            <w:r w:rsidRPr="006A77F7">
              <w:t>NE</w:t>
            </w:r>
          </w:p>
        </w:tc>
        <w:tc>
          <w:tcPr>
            <w:tcW w:w="3049"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255F35" w:rsidRPr="006A77F7" w14:paraId="40BCDD54" w14:textId="77777777" w:rsidTr="006E2B75">
        <w:tc>
          <w:tcPr>
            <w:tcW w:w="1606"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3049"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08"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81"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3049"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6E2B75">
        <w:tc>
          <w:tcPr>
            <w:tcW w:w="1606"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3049" w:type="dxa"/>
            <w:tcMar>
              <w:left w:w="45" w:type="dxa"/>
              <w:right w:w="45" w:type="dxa"/>
            </w:tcMar>
            <w:vAlign w:val="center"/>
          </w:tcPr>
          <w:p w14:paraId="17B07BEF" w14:textId="34084893" w:rsidR="00D02FDD" w:rsidRPr="006A77F7" w:rsidRDefault="00D02FDD" w:rsidP="00D02FDD">
            <w:pPr>
              <w:pStyle w:val="TAC"/>
            </w:pPr>
            <w:r w:rsidRPr="006A77F7">
              <w:t>No</w:t>
            </w:r>
          </w:p>
        </w:tc>
        <w:tc>
          <w:tcPr>
            <w:tcW w:w="1308"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49" w:type="dxa"/>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6E2B75">
        <w:tc>
          <w:tcPr>
            <w:tcW w:w="1606"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3049"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08"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49" w:type="dxa"/>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6E2B75">
        <w:tc>
          <w:tcPr>
            <w:tcW w:w="1606"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3049"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8"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49"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6E2B75">
        <w:tc>
          <w:tcPr>
            <w:tcW w:w="1606"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49"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08"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49"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6E2B75">
        <w:tc>
          <w:tcPr>
            <w:tcW w:w="1606"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49"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49"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6E2B75">
        <w:tc>
          <w:tcPr>
            <w:tcW w:w="1606"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3049"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8"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49"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6E2B75">
        <w:tc>
          <w:tcPr>
            <w:tcW w:w="1606"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49"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08"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tcMar>
              <w:left w:w="45" w:type="dxa"/>
              <w:right w:w="45" w:type="dxa"/>
            </w:tcMar>
            <w:vAlign w:val="bottom"/>
          </w:tcPr>
          <w:p w14:paraId="1F5BEB80" w14:textId="77777777" w:rsidR="00D02FDD" w:rsidRPr="006A77F7" w:rsidRDefault="00D02FDD" w:rsidP="00D02FDD">
            <w:pPr>
              <w:pStyle w:val="TAC"/>
            </w:pPr>
            <w:r w:rsidRPr="006A77F7">
              <w:t>NE</w:t>
            </w:r>
          </w:p>
        </w:tc>
        <w:tc>
          <w:tcPr>
            <w:tcW w:w="3049"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6E2B75">
        <w:tc>
          <w:tcPr>
            <w:tcW w:w="1606"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49"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08"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3049"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6E2B75">
        <w:tc>
          <w:tcPr>
            <w:tcW w:w="1606"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49"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08"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3049"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6E2B75">
        <w:tc>
          <w:tcPr>
            <w:tcW w:w="1606"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49"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08"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tcMar>
              <w:left w:w="45" w:type="dxa"/>
              <w:right w:w="45" w:type="dxa"/>
            </w:tcMar>
            <w:vAlign w:val="bottom"/>
          </w:tcPr>
          <w:p w14:paraId="4DD8C808" w14:textId="3F173FE9" w:rsidR="00D02FDD" w:rsidRPr="006A77F7" w:rsidRDefault="00D02FDD" w:rsidP="00D02FDD">
            <w:pPr>
              <w:pStyle w:val="TAC"/>
            </w:pPr>
            <w:r w:rsidRPr="006A77F7">
              <w:t>NE</w:t>
            </w:r>
          </w:p>
        </w:tc>
        <w:tc>
          <w:tcPr>
            <w:tcW w:w="3049"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6E2B75">
        <w:tc>
          <w:tcPr>
            <w:tcW w:w="1606"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49"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08"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tcMar>
              <w:left w:w="45" w:type="dxa"/>
              <w:right w:w="45" w:type="dxa"/>
            </w:tcMar>
            <w:vAlign w:val="bottom"/>
          </w:tcPr>
          <w:p w14:paraId="126335C5" w14:textId="4A9EA274" w:rsidR="00D02FDD" w:rsidRPr="006A77F7" w:rsidRDefault="00D02FDD" w:rsidP="00D02FDD">
            <w:pPr>
              <w:pStyle w:val="TAC"/>
            </w:pPr>
            <w:r w:rsidRPr="006A77F7">
              <w:t>NE</w:t>
            </w:r>
          </w:p>
        </w:tc>
        <w:tc>
          <w:tcPr>
            <w:tcW w:w="3049"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6E2B75">
        <w:tc>
          <w:tcPr>
            <w:tcW w:w="1606"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49"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08"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49"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6E2B75">
        <w:tc>
          <w:tcPr>
            <w:tcW w:w="1606"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49"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08" w:type="dxa"/>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49"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6E2B75">
        <w:tc>
          <w:tcPr>
            <w:tcW w:w="1606"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49"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08"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49"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6E2B75">
        <w:tc>
          <w:tcPr>
            <w:tcW w:w="1606"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3049"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08" w:type="dxa"/>
            <w:tcMar>
              <w:left w:w="45" w:type="dxa"/>
              <w:right w:w="45" w:type="dxa"/>
            </w:tcMar>
            <w:vAlign w:val="bottom"/>
          </w:tcPr>
          <w:p w14:paraId="3CEA2C1F" w14:textId="1A094F9E" w:rsidR="00E2297F" w:rsidRPr="006A77F7" w:rsidRDefault="00A839B2" w:rsidP="00E2297F">
            <w:pPr>
              <w:pStyle w:val="TAC"/>
            </w:pPr>
            <w:r w:rsidRPr="00A839B2">
              <w:t>7 (</w:t>
            </w:r>
            <w:r w:rsidR="00E2297F" w:rsidRPr="006A77F7">
              <w:t>CBI</w:t>
            </w:r>
            <w:r w:rsidRPr="00A839B2">
              <w:t>)</w:t>
            </w:r>
          </w:p>
        </w:tc>
        <w:tc>
          <w:tcPr>
            <w:tcW w:w="1381"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3049"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6E2B75">
        <w:tc>
          <w:tcPr>
            <w:tcW w:w="1606"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3049"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08"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3049"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6E2B75">
        <w:tc>
          <w:tcPr>
            <w:tcW w:w="1606" w:type="dxa"/>
            <w:tcMar>
              <w:left w:w="45" w:type="dxa"/>
              <w:right w:w="45" w:type="dxa"/>
            </w:tcMar>
            <w:vAlign w:val="center"/>
          </w:tcPr>
          <w:p w14:paraId="111B6113" w14:textId="77777777" w:rsidR="00E2297F" w:rsidRPr="006A77F7" w:rsidRDefault="00E2297F" w:rsidP="00E2297F">
            <w:pPr>
              <w:pStyle w:val="TAC"/>
            </w:pPr>
            <w:r w:rsidRPr="006A77F7">
              <w:t>DC_8A_n3A</w:t>
            </w:r>
          </w:p>
        </w:tc>
        <w:tc>
          <w:tcPr>
            <w:tcW w:w="3049"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08"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3049"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6E2B75">
        <w:tc>
          <w:tcPr>
            <w:tcW w:w="1606"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3049"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08"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49"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6E2B75">
        <w:tc>
          <w:tcPr>
            <w:tcW w:w="1606"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3049"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08"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255F35">
        <w:tc>
          <w:tcPr>
            <w:tcW w:w="1606"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3049"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08"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0EA75B12" w14:textId="64E19BCE" w:rsidR="00756671" w:rsidRPr="006A77F7" w:rsidRDefault="00756671" w:rsidP="00756671">
            <w:pPr>
              <w:pStyle w:val="TAC"/>
            </w:pPr>
            <w:r w:rsidRPr="006A77F7">
              <w:t>NE</w:t>
            </w:r>
          </w:p>
        </w:tc>
        <w:tc>
          <w:tcPr>
            <w:tcW w:w="3049"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6E2B75">
        <w:tc>
          <w:tcPr>
            <w:tcW w:w="1606"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3049"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08"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1AD74FC7"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49"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692A8C">
        <w:tc>
          <w:tcPr>
            <w:tcW w:w="1606" w:type="dxa"/>
            <w:tcMar>
              <w:left w:w="45" w:type="dxa"/>
              <w:right w:w="45" w:type="dxa"/>
            </w:tcMar>
            <w:vAlign w:val="center"/>
          </w:tcPr>
          <w:p w14:paraId="21E83287" w14:textId="77777777" w:rsidR="00A62E5F" w:rsidRPr="006A77F7" w:rsidRDefault="00A62E5F" w:rsidP="00692A8C">
            <w:pPr>
              <w:pStyle w:val="TAC"/>
            </w:pPr>
            <w:r w:rsidRPr="006A77F7">
              <w:t>DC_</w:t>
            </w:r>
            <w:r>
              <w:t>8</w:t>
            </w:r>
            <w:r w:rsidRPr="006A77F7">
              <w:t>A_n7</w:t>
            </w:r>
            <w:r>
              <w:t>1</w:t>
            </w:r>
            <w:r w:rsidRPr="006A77F7">
              <w:t>A</w:t>
            </w:r>
          </w:p>
        </w:tc>
        <w:tc>
          <w:tcPr>
            <w:tcW w:w="3049" w:type="dxa"/>
            <w:tcMar>
              <w:left w:w="45" w:type="dxa"/>
              <w:right w:w="45" w:type="dxa"/>
            </w:tcMar>
            <w:vAlign w:val="center"/>
          </w:tcPr>
          <w:p w14:paraId="63E7391C" w14:textId="77777777" w:rsidR="00A62E5F" w:rsidRPr="006A77F7" w:rsidRDefault="00A62E5F" w:rsidP="00692A8C">
            <w:pPr>
              <w:pStyle w:val="TAC"/>
            </w:pPr>
            <w:r w:rsidRPr="006A77F7">
              <w:t>No</w:t>
            </w:r>
          </w:p>
        </w:tc>
        <w:tc>
          <w:tcPr>
            <w:tcW w:w="1308" w:type="dxa"/>
            <w:tcMar>
              <w:left w:w="45" w:type="dxa"/>
              <w:right w:w="45" w:type="dxa"/>
            </w:tcMar>
            <w:vAlign w:val="center"/>
          </w:tcPr>
          <w:p w14:paraId="3886DFBB" w14:textId="77777777" w:rsidR="00A62E5F" w:rsidRPr="006A77F7" w:rsidRDefault="00A62E5F" w:rsidP="00692A8C">
            <w:pPr>
              <w:keepNext/>
              <w:keepLines/>
              <w:spacing w:after="0"/>
              <w:jc w:val="center"/>
              <w:rPr>
                <w:rFonts w:ascii="Arial" w:hAnsi="Arial"/>
                <w:sz w:val="18"/>
              </w:rPr>
            </w:pPr>
            <w:r w:rsidRPr="006A77F7">
              <w:t>N/A</w:t>
            </w:r>
          </w:p>
        </w:tc>
        <w:tc>
          <w:tcPr>
            <w:tcW w:w="1381" w:type="dxa"/>
            <w:tcMar>
              <w:left w:w="45" w:type="dxa"/>
              <w:right w:w="45" w:type="dxa"/>
            </w:tcMar>
            <w:vAlign w:val="bottom"/>
          </w:tcPr>
          <w:p w14:paraId="2941ECBD" w14:textId="77777777" w:rsidR="00A62E5F" w:rsidRPr="006A77F7" w:rsidRDefault="00A62E5F" w:rsidP="00692A8C">
            <w:pPr>
              <w:keepNext/>
              <w:keepLines/>
              <w:spacing w:after="0"/>
              <w:jc w:val="center"/>
              <w:rPr>
                <w:rFonts w:ascii="Arial" w:hAnsi="Arial"/>
                <w:sz w:val="18"/>
              </w:rPr>
            </w:pPr>
            <w:r>
              <w:t>NE</w:t>
            </w:r>
          </w:p>
        </w:tc>
        <w:tc>
          <w:tcPr>
            <w:tcW w:w="3049" w:type="dxa"/>
            <w:tcMar>
              <w:left w:w="45" w:type="dxa"/>
              <w:right w:w="45" w:type="dxa"/>
            </w:tcMar>
            <w:vAlign w:val="center"/>
          </w:tcPr>
          <w:p w14:paraId="6123E666" w14:textId="77777777" w:rsidR="00A62E5F" w:rsidRPr="006A77F7" w:rsidRDefault="00A62E5F" w:rsidP="00692A8C">
            <w:pPr>
              <w:pStyle w:val="TAC"/>
            </w:pPr>
            <w:r w:rsidRPr="006A77F7">
              <w:t>RAN5#</w:t>
            </w:r>
            <w:r>
              <w:t>108</w:t>
            </w:r>
          </w:p>
        </w:tc>
      </w:tr>
      <w:tr w:rsidR="00E2297F" w:rsidRPr="006A77F7" w14:paraId="4AC390BC" w14:textId="77777777" w:rsidTr="006E2B75">
        <w:tc>
          <w:tcPr>
            <w:tcW w:w="1606"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3049"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08" w:type="dxa"/>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49" w:type="dxa"/>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6E2B75">
        <w:tc>
          <w:tcPr>
            <w:tcW w:w="1606"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3049"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08"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6E2B75">
        <w:tc>
          <w:tcPr>
            <w:tcW w:w="1606" w:type="dxa"/>
            <w:tcMar>
              <w:left w:w="45" w:type="dxa"/>
              <w:right w:w="45" w:type="dxa"/>
            </w:tcMar>
            <w:vAlign w:val="center"/>
          </w:tcPr>
          <w:p w14:paraId="7C5065E8" w14:textId="7ED36D32" w:rsidR="00E2297F" w:rsidRPr="006A77F7" w:rsidRDefault="00E2297F" w:rsidP="00E2297F">
            <w:pPr>
              <w:pStyle w:val="TAC"/>
            </w:pPr>
            <w:r w:rsidRPr="006A77F7">
              <w:t>DC_8A_n79A</w:t>
            </w:r>
          </w:p>
        </w:tc>
        <w:tc>
          <w:tcPr>
            <w:tcW w:w="3049" w:type="dxa"/>
            <w:tcMar>
              <w:left w:w="45" w:type="dxa"/>
              <w:right w:w="45" w:type="dxa"/>
            </w:tcMar>
            <w:vAlign w:val="center"/>
          </w:tcPr>
          <w:p w14:paraId="33627A21" w14:textId="101102B0" w:rsidR="00E2297F" w:rsidRPr="006A77F7" w:rsidRDefault="00E2297F" w:rsidP="00E2297F">
            <w:pPr>
              <w:pStyle w:val="TAC"/>
            </w:pPr>
            <w:r w:rsidRPr="006A77F7">
              <w:t>No</w:t>
            </w:r>
          </w:p>
        </w:tc>
        <w:tc>
          <w:tcPr>
            <w:tcW w:w="1308" w:type="dxa"/>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22D83D7C" w14:textId="31C743B5" w:rsidR="00E2297F" w:rsidRPr="006A77F7" w:rsidRDefault="00E2297F" w:rsidP="00E2297F">
            <w:pPr>
              <w:pStyle w:val="TAC"/>
            </w:pPr>
            <w:r w:rsidRPr="006A77F7">
              <w:t>RAN5#96-e</w:t>
            </w:r>
          </w:p>
        </w:tc>
      </w:tr>
      <w:tr w:rsidR="00E2297F" w:rsidRPr="006A77F7" w14:paraId="11FC89BA" w14:textId="77777777" w:rsidTr="006E2B75">
        <w:tc>
          <w:tcPr>
            <w:tcW w:w="1606" w:type="dxa"/>
            <w:tcMar>
              <w:left w:w="45" w:type="dxa"/>
              <w:right w:w="45" w:type="dxa"/>
            </w:tcMar>
            <w:vAlign w:val="center"/>
          </w:tcPr>
          <w:p w14:paraId="1FBB0C95" w14:textId="77777777" w:rsidR="00E2297F" w:rsidRPr="006A77F7" w:rsidRDefault="00E2297F" w:rsidP="00E2297F">
            <w:pPr>
              <w:pStyle w:val="TAC"/>
            </w:pPr>
            <w:r w:rsidRPr="006A77F7">
              <w:rPr>
                <w:lang w:eastAsia="en-US"/>
              </w:rPr>
              <w:lastRenderedPageBreak/>
              <w:t>DC_11A_n77A</w:t>
            </w:r>
          </w:p>
        </w:tc>
        <w:tc>
          <w:tcPr>
            <w:tcW w:w="3049"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08"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tcMar>
              <w:left w:w="45" w:type="dxa"/>
              <w:right w:w="45" w:type="dxa"/>
            </w:tcMar>
            <w:vAlign w:val="bottom"/>
          </w:tcPr>
          <w:p w14:paraId="4AA3D400" w14:textId="77777777" w:rsidR="00E2297F" w:rsidRPr="006A77F7" w:rsidRDefault="00E2297F" w:rsidP="00E2297F">
            <w:pPr>
              <w:pStyle w:val="TAC"/>
            </w:pPr>
            <w:r w:rsidRPr="006A77F7">
              <w:t>NE</w:t>
            </w:r>
          </w:p>
        </w:tc>
        <w:tc>
          <w:tcPr>
            <w:tcW w:w="3049"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6E2B75">
        <w:tc>
          <w:tcPr>
            <w:tcW w:w="1606"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49"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08"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tcMar>
              <w:left w:w="45" w:type="dxa"/>
              <w:right w:w="45" w:type="dxa"/>
            </w:tcMar>
            <w:vAlign w:val="bottom"/>
          </w:tcPr>
          <w:p w14:paraId="72D1A1AF" w14:textId="1C37ADA1" w:rsidR="00E2297F" w:rsidRPr="006A77F7" w:rsidRDefault="00E2297F" w:rsidP="00E2297F">
            <w:pPr>
              <w:pStyle w:val="TAC"/>
            </w:pPr>
            <w:r w:rsidRPr="006A77F7">
              <w:t>NE</w:t>
            </w:r>
          </w:p>
        </w:tc>
        <w:tc>
          <w:tcPr>
            <w:tcW w:w="3049"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6E2B75">
        <w:tc>
          <w:tcPr>
            <w:tcW w:w="1606"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49"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08"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49"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6E2B75">
        <w:tc>
          <w:tcPr>
            <w:tcW w:w="1606"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3049"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08"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tcMar>
              <w:left w:w="45" w:type="dxa"/>
              <w:right w:w="45" w:type="dxa"/>
            </w:tcMar>
            <w:vAlign w:val="bottom"/>
          </w:tcPr>
          <w:p w14:paraId="3E7B39F9" w14:textId="4930C226" w:rsidR="00E2297F" w:rsidRPr="006A77F7" w:rsidRDefault="00E2297F" w:rsidP="00E2297F">
            <w:pPr>
              <w:pStyle w:val="TAC"/>
            </w:pPr>
            <w:r w:rsidRPr="006A77F7">
              <w:t>NE</w:t>
            </w:r>
          </w:p>
        </w:tc>
        <w:tc>
          <w:tcPr>
            <w:tcW w:w="3049"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6E2B75">
        <w:tc>
          <w:tcPr>
            <w:tcW w:w="1606"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49"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08"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49" w:type="dxa"/>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6E2B75">
        <w:tc>
          <w:tcPr>
            <w:tcW w:w="1606"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49"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08"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81"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49"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6E2B75">
        <w:tc>
          <w:tcPr>
            <w:tcW w:w="1606"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49"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8" w:type="dxa"/>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49"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6E2B75">
        <w:tc>
          <w:tcPr>
            <w:tcW w:w="1606"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3049"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8"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6E2B75">
        <w:tc>
          <w:tcPr>
            <w:tcW w:w="1606"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49"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49" w:type="dxa"/>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6E2B75">
        <w:tc>
          <w:tcPr>
            <w:tcW w:w="1606"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49"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49"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6E2B75">
        <w:tc>
          <w:tcPr>
            <w:tcW w:w="1606"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49"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8"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49" w:type="dxa"/>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6E2B75">
        <w:tc>
          <w:tcPr>
            <w:tcW w:w="1606"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49"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8"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49"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6E2B75">
        <w:tc>
          <w:tcPr>
            <w:tcW w:w="1606"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49"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08"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49"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6E2B75">
        <w:tc>
          <w:tcPr>
            <w:tcW w:w="1606"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3049"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08"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tcMar>
              <w:left w:w="45" w:type="dxa"/>
              <w:right w:w="45" w:type="dxa"/>
            </w:tcMar>
            <w:vAlign w:val="bottom"/>
          </w:tcPr>
          <w:p w14:paraId="66C96DF9" w14:textId="77777777" w:rsidR="00E2297F" w:rsidRPr="006A77F7" w:rsidRDefault="00E2297F" w:rsidP="00E2297F">
            <w:pPr>
              <w:pStyle w:val="TAC"/>
            </w:pPr>
            <w:r w:rsidRPr="006A77F7">
              <w:t>NE</w:t>
            </w:r>
          </w:p>
        </w:tc>
        <w:tc>
          <w:tcPr>
            <w:tcW w:w="3049"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6E2B75">
        <w:tc>
          <w:tcPr>
            <w:tcW w:w="1606"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3049"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08"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49" w:type="dxa"/>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6E2B75">
        <w:tc>
          <w:tcPr>
            <w:tcW w:w="1606"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3049"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8"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6E2B75">
        <w:tc>
          <w:tcPr>
            <w:tcW w:w="1606"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3049"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8"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6E2B75">
        <w:tc>
          <w:tcPr>
            <w:tcW w:w="1606"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49"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08"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49"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6E2B75">
        <w:tc>
          <w:tcPr>
            <w:tcW w:w="1606"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49"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08"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49"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6E2B75">
        <w:tc>
          <w:tcPr>
            <w:tcW w:w="1606"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49"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8"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49"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6E2B75">
        <w:tc>
          <w:tcPr>
            <w:tcW w:w="1606"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49"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08"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49"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6E2B75">
        <w:tc>
          <w:tcPr>
            <w:tcW w:w="1606"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49"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08"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81" w:type="dxa"/>
            <w:tcMar>
              <w:left w:w="45" w:type="dxa"/>
              <w:right w:w="45" w:type="dxa"/>
            </w:tcMar>
            <w:vAlign w:val="bottom"/>
          </w:tcPr>
          <w:p w14:paraId="11ABE9A6" w14:textId="26FC3BE2" w:rsidR="00E2297F" w:rsidRPr="006A77F7" w:rsidRDefault="00E2297F" w:rsidP="00E2297F">
            <w:pPr>
              <w:pStyle w:val="TAC"/>
            </w:pPr>
            <w:r w:rsidRPr="006A77F7">
              <w:t>CBI</w:t>
            </w:r>
          </w:p>
        </w:tc>
        <w:tc>
          <w:tcPr>
            <w:tcW w:w="3049" w:type="dxa"/>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6E2B75">
        <w:tc>
          <w:tcPr>
            <w:tcW w:w="1606"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49"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08"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49" w:type="dxa"/>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6E2B75">
        <w:tc>
          <w:tcPr>
            <w:tcW w:w="1606"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49"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08"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49"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6E2B75">
        <w:tc>
          <w:tcPr>
            <w:tcW w:w="1606"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49"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08"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49"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6E2B75">
        <w:tc>
          <w:tcPr>
            <w:tcW w:w="1606"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49"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08"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81"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49" w:type="dxa"/>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6E2B75">
        <w:tc>
          <w:tcPr>
            <w:tcW w:w="1606"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3049"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08"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81"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49" w:type="dxa"/>
            <w:tcMar>
              <w:left w:w="45" w:type="dxa"/>
              <w:right w:w="45" w:type="dxa"/>
            </w:tcMar>
            <w:vAlign w:val="center"/>
          </w:tcPr>
          <w:p w14:paraId="5626D5D1" w14:textId="37A55023" w:rsidR="00E2297F" w:rsidRPr="006A77F7" w:rsidRDefault="00E2297F" w:rsidP="00E2297F">
            <w:pPr>
              <w:pStyle w:val="TAC"/>
            </w:pPr>
            <w:r w:rsidRPr="006A77F7">
              <w:t>RAN5#</w:t>
            </w:r>
            <w:r w:rsidR="00C8762E" w:rsidRPr="00C8762E">
              <w:t>107</w:t>
            </w:r>
          </w:p>
        </w:tc>
      </w:tr>
      <w:tr w:rsidR="00E2297F" w:rsidRPr="006A77F7" w14:paraId="704E0E81" w14:textId="77777777" w:rsidTr="006E2B75">
        <w:tc>
          <w:tcPr>
            <w:tcW w:w="1606"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3049"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08"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49"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6E2B75">
        <w:tc>
          <w:tcPr>
            <w:tcW w:w="1606"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3049"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08"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81" w:type="dxa"/>
            <w:tcMar>
              <w:left w:w="45" w:type="dxa"/>
              <w:right w:w="45" w:type="dxa"/>
            </w:tcMar>
            <w:vAlign w:val="bottom"/>
          </w:tcPr>
          <w:p w14:paraId="30C97867" w14:textId="77777777" w:rsidR="00756671" w:rsidRDefault="00756671" w:rsidP="00756671">
            <w:pPr>
              <w:pStyle w:val="TAC"/>
            </w:pPr>
            <w:r w:rsidRPr="006A77F7">
              <w:t>NE,</w:t>
            </w:r>
          </w:p>
          <w:p w14:paraId="4EB678DE" w14:textId="3C1CDDA9" w:rsidR="00756671" w:rsidRPr="006A77F7" w:rsidRDefault="00756671" w:rsidP="00756671">
            <w:pPr>
              <w:keepNext/>
              <w:keepLines/>
              <w:spacing w:after="0"/>
              <w:jc w:val="center"/>
              <w:rPr>
                <w:rFonts w:ascii="Arial" w:hAnsi="Arial"/>
                <w:sz w:val="18"/>
              </w:rPr>
            </w:pPr>
            <w:r w:rsidRPr="006A77F7">
              <w:t>HM, HM avoid</w:t>
            </w:r>
          </w:p>
        </w:tc>
        <w:tc>
          <w:tcPr>
            <w:tcW w:w="3049"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6E2B75">
        <w:tc>
          <w:tcPr>
            <w:tcW w:w="1606" w:type="dxa"/>
            <w:tcMar>
              <w:left w:w="45" w:type="dxa"/>
              <w:right w:w="45" w:type="dxa"/>
            </w:tcMar>
            <w:vAlign w:val="center"/>
          </w:tcPr>
          <w:p w14:paraId="495E693F" w14:textId="2E2323C3" w:rsidR="00A62E5F" w:rsidRPr="006A77F7" w:rsidRDefault="00A62E5F" w:rsidP="00A62E5F">
            <w:pPr>
              <w:pStyle w:val="TAC"/>
            </w:pPr>
            <w:r w:rsidRPr="006A77F7">
              <w:lastRenderedPageBreak/>
              <w:t>DC_28A_n7</w:t>
            </w:r>
            <w:r>
              <w:t>1</w:t>
            </w:r>
            <w:r w:rsidRPr="006A77F7">
              <w:t>A</w:t>
            </w:r>
          </w:p>
        </w:tc>
        <w:tc>
          <w:tcPr>
            <w:tcW w:w="3049"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08"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81" w:type="dxa"/>
            <w:tcMar>
              <w:left w:w="45" w:type="dxa"/>
              <w:right w:w="45" w:type="dxa"/>
            </w:tcMar>
            <w:vAlign w:val="bottom"/>
          </w:tcPr>
          <w:p w14:paraId="2A35785A" w14:textId="77777777" w:rsidR="00A62E5F" w:rsidRDefault="00A62E5F" w:rsidP="00A62E5F">
            <w:pPr>
              <w:pStyle w:val="TAC"/>
              <w:rPr>
                <w:lang w:eastAsia="zh-CN"/>
              </w:rPr>
            </w:pPr>
            <w:r w:rsidRPr="006A77F7">
              <w:t>NE</w:t>
            </w:r>
            <w:r>
              <w:rPr>
                <w:rFonts w:hint="eastAsia"/>
                <w:lang w:eastAsia="zh-CN"/>
              </w:rPr>
              <w:t>,</w:t>
            </w:r>
          </w:p>
          <w:p w14:paraId="74907BEB" w14:textId="6056DA61" w:rsidR="00A62E5F" w:rsidRPr="006A77F7" w:rsidRDefault="00A62E5F" w:rsidP="00A62E5F">
            <w:pPr>
              <w:keepNext/>
              <w:keepLines/>
              <w:spacing w:after="0"/>
              <w:jc w:val="center"/>
              <w:rPr>
                <w:rFonts w:ascii="Arial" w:hAnsi="Arial"/>
                <w:sz w:val="18"/>
              </w:rPr>
            </w:pPr>
            <w:r w:rsidRPr="006A77F7">
              <w:t>CBI</w:t>
            </w:r>
          </w:p>
        </w:tc>
        <w:tc>
          <w:tcPr>
            <w:tcW w:w="3049"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6E2B75">
        <w:tc>
          <w:tcPr>
            <w:tcW w:w="1606"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49"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08" w:type="dxa"/>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49" w:type="dxa"/>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6E2B75">
        <w:tc>
          <w:tcPr>
            <w:tcW w:w="1606"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49"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08" w:type="dxa"/>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49"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6E2B75">
        <w:tc>
          <w:tcPr>
            <w:tcW w:w="1606"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49"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08"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49"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6E2B75">
        <w:tc>
          <w:tcPr>
            <w:tcW w:w="1606"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49"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08"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3049"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6E2B75">
        <w:tc>
          <w:tcPr>
            <w:tcW w:w="1606"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49"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08" w:type="dxa"/>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49" w:type="dxa"/>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6E2B75">
        <w:tc>
          <w:tcPr>
            <w:tcW w:w="1606"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3049"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08"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tcMar>
              <w:left w:w="45" w:type="dxa"/>
              <w:right w:w="45" w:type="dxa"/>
            </w:tcMar>
            <w:vAlign w:val="bottom"/>
          </w:tcPr>
          <w:p w14:paraId="13A894AE" w14:textId="77777777" w:rsidR="00E2297F" w:rsidRPr="006A77F7" w:rsidRDefault="00E2297F" w:rsidP="00E2297F">
            <w:pPr>
              <w:pStyle w:val="TAC"/>
            </w:pPr>
            <w:r w:rsidRPr="006A77F7">
              <w:t>NE</w:t>
            </w:r>
          </w:p>
        </w:tc>
        <w:tc>
          <w:tcPr>
            <w:tcW w:w="3049"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6E2B75">
        <w:tc>
          <w:tcPr>
            <w:tcW w:w="1606"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49"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08"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81"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49"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6E2B75">
        <w:tc>
          <w:tcPr>
            <w:tcW w:w="1606"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49"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08" w:type="dxa"/>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49" w:type="dxa"/>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6E2B75">
        <w:tc>
          <w:tcPr>
            <w:tcW w:w="1606"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49"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08"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tcMar>
              <w:left w:w="45" w:type="dxa"/>
              <w:right w:w="45" w:type="dxa"/>
            </w:tcMar>
            <w:vAlign w:val="bottom"/>
          </w:tcPr>
          <w:p w14:paraId="46968EFF" w14:textId="49B88422" w:rsidR="00E2297F" w:rsidRPr="006A77F7" w:rsidRDefault="00E2297F" w:rsidP="00E2297F">
            <w:pPr>
              <w:pStyle w:val="TAC"/>
            </w:pPr>
            <w:r w:rsidRPr="006A77F7">
              <w:t>NE</w:t>
            </w:r>
          </w:p>
        </w:tc>
        <w:tc>
          <w:tcPr>
            <w:tcW w:w="3049"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6E2B75">
        <w:tc>
          <w:tcPr>
            <w:tcW w:w="1606"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49"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8"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49"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6E2B75">
        <w:tc>
          <w:tcPr>
            <w:tcW w:w="1606"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49"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08"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49"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6E2B75">
        <w:tc>
          <w:tcPr>
            <w:tcW w:w="1606" w:type="dxa"/>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49"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08"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49"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6E2B75">
        <w:tc>
          <w:tcPr>
            <w:tcW w:w="1606"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49"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8"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tcMar>
              <w:left w:w="45" w:type="dxa"/>
              <w:right w:w="45" w:type="dxa"/>
            </w:tcMar>
            <w:vAlign w:val="bottom"/>
          </w:tcPr>
          <w:p w14:paraId="21C2D329" w14:textId="77777777" w:rsidR="00E2297F" w:rsidRPr="006A77F7" w:rsidRDefault="00E2297F" w:rsidP="00E2297F">
            <w:pPr>
              <w:pStyle w:val="TAC"/>
            </w:pPr>
            <w:r w:rsidRPr="006A77F7">
              <w:t>NE</w:t>
            </w:r>
          </w:p>
        </w:tc>
        <w:tc>
          <w:tcPr>
            <w:tcW w:w="3049"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6E2B75">
        <w:tc>
          <w:tcPr>
            <w:tcW w:w="1606"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49"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08"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81"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49" w:type="dxa"/>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6E2B75">
        <w:tc>
          <w:tcPr>
            <w:tcW w:w="1606"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49"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8"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3049"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6E2B75">
        <w:tc>
          <w:tcPr>
            <w:tcW w:w="1606"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49" w:type="dxa"/>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8"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49"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6E2B75">
        <w:tc>
          <w:tcPr>
            <w:tcW w:w="1606"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49" w:type="dxa"/>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49" w:type="dxa"/>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6E2B75">
        <w:tc>
          <w:tcPr>
            <w:tcW w:w="1606"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49"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8361128" w14:textId="77777777" w:rsidR="0081625C" w:rsidRDefault="00E2297F" w:rsidP="0081625C">
            <w:pPr>
              <w:pStyle w:val="TAC"/>
            </w:pPr>
            <w:r w:rsidRPr="006A77F7">
              <w:t>CBI</w:t>
            </w:r>
          </w:p>
          <w:p w14:paraId="313253FE" w14:textId="0D3CFCC2" w:rsidR="00E2297F" w:rsidRPr="006A77F7" w:rsidRDefault="0081625C" w:rsidP="0081625C">
            <w:pPr>
              <w:pStyle w:val="TAC"/>
            </w:pPr>
            <w:r>
              <w:t>(PC2&amp;PC3)</w:t>
            </w:r>
          </w:p>
        </w:tc>
        <w:tc>
          <w:tcPr>
            <w:tcW w:w="3049"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6E2B75">
        <w:tc>
          <w:tcPr>
            <w:tcW w:w="1606"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49"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8"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49"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6E2B75">
        <w:tc>
          <w:tcPr>
            <w:tcW w:w="1606"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49" w:type="dxa"/>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8" w:type="dxa"/>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6E2B75">
        <w:tc>
          <w:tcPr>
            <w:tcW w:w="1606"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49"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8"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49"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6E2B75">
        <w:tc>
          <w:tcPr>
            <w:tcW w:w="1606"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3049"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08" w:type="dxa"/>
            <w:tcMar>
              <w:left w:w="45" w:type="dxa"/>
              <w:right w:w="45" w:type="dxa"/>
            </w:tcMar>
            <w:vAlign w:val="center"/>
          </w:tcPr>
          <w:p w14:paraId="452F366C" w14:textId="3F6999F6" w:rsidR="00E2297F" w:rsidRPr="006A77F7" w:rsidRDefault="00BF684D" w:rsidP="00E2297F">
            <w:pPr>
              <w:pStyle w:val="TAC"/>
            </w:pPr>
            <w:r w:rsidRPr="00BF684D">
              <w:t xml:space="preserve">n2 </w:t>
            </w:r>
            <w:r w:rsidR="00E2297F" w:rsidRPr="006A77F7">
              <w:t>(</w:t>
            </w:r>
            <w:r w:rsidRPr="00BF684D">
              <w:t>HD3</w:t>
            </w:r>
            <w:r w:rsidR="00E2297F" w:rsidRPr="006A77F7">
              <w:t>)</w:t>
            </w:r>
            <w:r w:rsidR="00F94051" w:rsidRPr="00F94051">
              <w:t>,</w:t>
            </w:r>
          </w:p>
          <w:p w14:paraId="627E2A6F" w14:textId="51445BA4" w:rsidR="00E2297F" w:rsidRPr="006A77F7" w:rsidRDefault="00BF684D" w:rsidP="00E2297F">
            <w:pPr>
              <w:pStyle w:val="TAC"/>
            </w:pPr>
            <w:r w:rsidRPr="00BF684D">
              <w:t>71 (HM|3*fB71DL-1*fB2|)</w:t>
            </w:r>
          </w:p>
        </w:tc>
        <w:tc>
          <w:tcPr>
            <w:tcW w:w="1381"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49" w:type="dxa"/>
            <w:tcMar>
              <w:left w:w="45" w:type="dxa"/>
              <w:right w:w="45" w:type="dxa"/>
            </w:tcMar>
            <w:vAlign w:val="center"/>
          </w:tcPr>
          <w:p w14:paraId="27A0A7A5" w14:textId="467C8449" w:rsidR="00E2297F" w:rsidRPr="006A77F7" w:rsidRDefault="00E2297F" w:rsidP="00E2297F">
            <w:pPr>
              <w:pStyle w:val="TAC"/>
            </w:pPr>
            <w:r w:rsidRPr="006A77F7">
              <w:t>RAN5#</w:t>
            </w:r>
            <w:r w:rsidR="00BF684D" w:rsidRPr="00BF684D">
              <w:t>107</w:t>
            </w:r>
          </w:p>
        </w:tc>
      </w:tr>
      <w:tr w:rsidR="00E2297F" w:rsidRPr="006A77F7" w14:paraId="0C8140F2" w14:textId="77777777" w:rsidTr="006E2B75">
        <w:tc>
          <w:tcPr>
            <w:tcW w:w="1606" w:type="dxa"/>
            <w:tcMar>
              <w:left w:w="45" w:type="dxa"/>
              <w:right w:w="45" w:type="dxa"/>
            </w:tcMar>
            <w:vAlign w:val="center"/>
          </w:tcPr>
          <w:p w14:paraId="4C65B61D" w14:textId="553FF7F2" w:rsidR="00E2297F" w:rsidRPr="006A77F7" w:rsidRDefault="00E2297F" w:rsidP="00E2297F">
            <w:pPr>
              <w:pStyle w:val="TAC"/>
            </w:pPr>
            <w:r w:rsidRPr="006A77F7">
              <w:lastRenderedPageBreak/>
              <w:t>DC_71A_n66A</w:t>
            </w:r>
          </w:p>
        </w:tc>
        <w:tc>
          <w:tcPr>
            <w:tcW w:w="3049"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08"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49"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DC_XA_nYA configuration the IMD requirements does not apply for UEs supporting UE capability </w:t>
            </w:r>
            <w:r w:rsidRPr="006A77F7">
              <w:rPr>
                <w:i/>
              </w:rPr>
              <w:t>singleUL-Transmission.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tcPr>
          <w:p w14:paraId="459284C2" w14:textId="77777777" w:rsidR="004B2214" w:rsidRPr="006A77F7" w:rsidRDefault="004B2214" w:rsidP="002E5133">
            <w:pPr>
              <w:pStyle w:val="TAH"/>
            </w:pPr>
            <w:r w:rsidRPr="006A77F7">
              <w:t>Refsens exception, victim band</w:t>
            </w:r>
          </w:p>
        </w:tc>
        <w:tc>
          <w:tcPr>
            <w:tcW w:w="1483" w:type="dxa"/>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vAlign w:val="bottom"/>
          </w:tcPr>
          <w:p w14:paraId="7F454872" w14:textId="77777777" w:rsidR="003874DD" w:rsidRPr="006A77F7" w:rsidRDefault="003874DD" w:rsidP="003874DD">
            <w:pPr>
              <w:pStyle w:val="TAC"/>
            </w:pPr>
            <w:r w:rsidRPr="006A77F7">
              <w:t>N/A</w:t>
            </w:r>
          </w:p>
        </w:tc>
        <w:tc>
          <w:tcPr>
            <w:tcW w:w="1483" w:type="dxa"/>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vAlign w:val="bottom"/>
          </w:tcPr>
          <w:p w14:paraId="7B4BEDB9" w14:textId="77777777" w:rsidR="003874DD" w:rsidRPr="006A77F7" w:rsidRDefault="003874DD" w:rsidP="003874DD">
            <w:pPr>
              <w:pStyle w:val="TAC"/>
            </w:pPr>
            <w:r w:rsidRPr="006A77F7">
              <w:t>N/A</w:t>
            </w:r>
          </w:p>
        </w:tc>
        <w:tc>
          <w:tcPr>
            <w:tcW w:w="1483" w:type="dxa"/>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vAlign w:val="bottom"/>
          </w:tcPr>
          <w:p w14:paraId="7A534A65" w14:textId="77777777" w:rsidR="003874DD" w:rsidRPr="006A77F7" w:rsidRDefault="003874DD" w:rsidP="003874DD">
            <w:pPr>
              <w:pStyle w:val="TAC"/>
            </w:pPr>
            <w:r w:rsidRPr="006A77F7">
              <w:t>N/A</w:t>
            </w:r>
          </w:p>
        </w:tc>
        <w:tc>
          <w:tcPr>
            <w:tcW w:w="1483" w:type="dxa"/>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vAlign w:val="bottom"/>
          </w:tcPr>
          <w:p w14:paraId="620731FA" w14:textId="77777777" w:rsidR="003874DD" w:rsidRPr="006A77F7" w:rsidRDefault="003874DD" w:rsidP="003874DD">
            <w:pPr>
              <w:pStyle w:val="TAC"/>
            </w:pPr>
            <w:r w:rsidRPr="006A77F7">
              <w:t>N/A</w:t>
            </w:r>
          </w:p>
        </w:tc>
        <w:tc>
          <w:tcPr>
            <w:tcW w:w="1483" w:type="dxa"/>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r w:rsidRPr="006A77F7">
              <w:t>DC_XA</w:t>
            </w:r>
            <w:r w:rsidR="003874DD" w:rsidRPr="006A77F7">
              <w:t>_</w:t>
            </w:r>
            <w:r w:rsidRPr="006A77F7">
              <w:t>nYC</w:t>
            </w:r>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vAlign w:val="center"/>
          </w:tcPr>
          <w:p w14:paraId="5D4993BC" w14:textId="7A000AEF" w:rsidR="00695DAD" w:rsidRPr="006A77F7" w:rsidRDefault="00C21F65" w:rsidP="0033227D">
            <w:pPr>
              <w:pStyle w:val="TAC"/>
            </w:pPr>
            <w:r w:rsidRPr="00C21F65">
              <w:rPr>
                <w:rFonts w:eastAsia="SimSun"/>
                <w:lang w:eastAsia="zh-CN"/>
              </w:rPr>
              <w:t>DC_3_n78</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r w:rsidRPr="006A77F7">
              <w:t>DC_XA_nY(2A)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vAlign w:val="center"/>
          </w:tcPr>
          <w:p w14:paraId="2EDDD764" w14:textId="77777777" w:rsidR="00695DAD" w:rsidRPr="006A77F7" w:rsidRDefault="00695DAD" w:rsidP="00695DAD">
            <w:pPr>
              <w:pStyle w:val="TAL"/>
            </w:pPr>
          </w:p>
        </w:tc>
        <w:tc>
          <w:tcPr>
            <w:tcW w:w="1483" w:type="dxa"/>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9" w:name="_Hlk54685506"/>
            <w:r w:rsidRPr="006A77F7">
              <w:t>DC_XA_nYA-nZA</w:t>
            </w:r>
            <w:bookmarkEnd w:id="399"/>
          </w:p>
        </w:tc>
      </w:tr>
      <w:tr w:rsidR="002841FB" w:rsidRPr="006A77F7" w:rsidDel="002841FB" w14:paraId="3B8AB744" w14:textId="77777777" w:rsidTr="006E2B75">
        <w:tc>
          <w:tcPr>
            <w:tcW w:w="1765" w:type="dxa"/>
            <w:tcBorders>
              <w:top w:val="nil"/>
              <w:bottom w:val="nil"/>
            </w:tcBorders>
            <w:vAlign w:val="center"/>
          </w:tcPr>
          <w:p w14:paraId="3EA32F64" w14:textId="0D346AC4" w:rsidR="002841FB" w:rsidRPr="006A77F7" w:rsidDel="002841FB" w:rsidRDefault="002841FB" w:rsidP="002841FB">
            <w:pPr>
              <w:pStyle w:val="TAC"/>
            </w:pPr>
            <w:r w:rsidRPr="00843995">
              <w:rPr>
                <w:rFonts w:eastAsia="Malgun Gothic"/>
                <w:lang w:eastAsia="ko-KR"/>
              </w:rPr>
              <w:t>DC_1A_n3A-n78A</w:t>
            </w:r>
          </w:p>
        </w:tc>
        <w:tc>
          <w:tcPr>
            <w:tcW w:w="1772" w:type="dxa"/>
            <w:vAlign w:val="center"/>
          </w:tcPr>
          <w:p w14:paraId="155DE62C" w14:textId="2EF09F9F" w:rsidR="002841FB" w:rsidDel="002841FB" w:rsidRDefault="002841FB" w:rsidP="002841FB">
            <w:pPr>
              <w:pStyle w:val="TAC"/>
              <w:rPr>
                <w:lang w:eastAsia="zh-CN"/>
              </w:rPr>
            </w:pPr>
            <w:r>
              <w:rPr>
                <w:lang w:eastAsia="zh-CN"/>
              </w:rPr>
              <w:t>DC_1_n3</w:t>
            </w:r>
          </w:p>
        </w:tc>
        <w:tc>
          <w:tcPr>
            <w:tcW w:w="1481" w:type="dxa"/>
            <w:vAlign w:val="center"/>
          </w:tcPr>
          <w:p w14:paraId="4E53ED77" w14:textId="60285600" w:rsidR="002841FB" w:rsidDel="002841FB" w:rsidRDefault="002841FB" w:rsidP="002841FB">
            <w:pPr>
              <w:pStyle w:val="TAC"/>
              <w:rPr>
                <w:lang w:eastAsia="zh-CN"/>
              </w:rPr>
            </w:pPr>
            <w:r>
              <w:t>DC_1A_n3A</w:t>
            </w:r>
          </w:p>
        </w:tc>
        <w:tc>
          <w:tcPr>
            <w:tcW w:w="1539" w:type="dxa"/>
            <w:vAlign w:val="center"/>
          </w:tcPr>
          <w:p w14:paraId="04C9D303" w14:textId="06782388" w:rsidR="002841FB" w:rsidDel="002841FB" w:rsidRDefault="002841FB" w:rsidP="002841FB">
            <w:pPr>
              <w:pStyle w:val="TAC"/>
            </w:pPr>
            <w:r>
              <w:t>n78 (3 band IMD2</w:t>
            </w:r>
            <w:r w:rsidRPr="006A77F7">
              <w:t>)</w:t>
            </w:r>
          </w:p>
        </w:tc>
        <w:tc>
          <w:tcPr>
            <w:tcW w:w="1483" w:type="dxa"/>
            <w:vAlign w:val="center"/>
          </w:tcPr>
          <w:p w14:paraId="4DB0D954" w14:textId="49F7D09A" w:rsidR="002841FB" w:rsidRPr="006A77F7" w:rsidDel="002841FB" w:rsidRDefault="002841FB" w:rsidP="002841FB">
            <w:pPr>
              <w:pStyle w:val="TAC"/>
            </w:pPr>
            <w:r w:rsidRPr="006A77F7">
              <w:t>NE, IMD</w:t>
            </w:r>
          </w:p>
        </w:tc>
        <w:tc>
          <w:tcPr>
            <w:tcW w:w="1465" w:type="dxa"/>
            <w:vAlign w:val="center"/>
          </w:tcPr>
          <w:p w14:paraId="148E510C" w14:textId="77777777" w:rsidR="002841FB" w:rsidRPr="006A77F7" w:rsidDel="002841FB" w:rsidRDefault="002841FB" w:rsidP="002841FB">
            <w:pPr>
              <w:pStyle w:val="TAC"/>
            </w:pPr>
          </w:p>
        </w:tc>
        <w:tc>
          <w:tcPr>
            <w:tcW w:w="1271" w:type="dxa"/>
            <w:tcBorders>
              <w:bottom w:val="nil"/>
            </w:tcBorders>
            <w:vAlign w:val="center"/>
          </w:tcPr>
          <w:p w14:paraId="32C7F18F" w14:textId="430A86A0" w:rsidR="002841FB" w:rsidRPr="006A77F7" w:rsidDel="002841FB" w:rsidRDefault="002841FB" w:rsidP="002841FB">
            <w:pPr>
              <w:pStyle w:val="TAC"/>
              <w:rPr>
                <w:lang w:eastAsia="ja-JP"/>
              </w:rPr>
            </w:pPr>
            <w:r w:rsidRPr="006A77F7">
              <w:rPr>
                <w:lang w:eastAsia="ja-JP"/>
              </w:rPr>
              <w:t>RAN5#</w:t>
            </w:r>
            <w:r>
              <w:rPr>
                <w:lang w:eastAsia="ja-JP"/>
              </w:rPr>
              <w:t>107</w:t>
            </w:r>
          </w:p>
        </w:tc>
      </w:tr>
      <w:tr w:rsidR="002841FB" w:rsidRPr="006A77F7" w:rsidDel="002841FB" w14:paraId="36C52821" w14:textId="77777777" w:rsidTr="006E2B75">
        <w:tc>
          <w:tcPr>
            <w:tcW w:w="1765" w:type="dxa"/>
            <w:tcBorders>
              <w:top w:val="nil"/>
            </w:tcBorders>
            <w:vAlign w:val="center"/>
          </w:tcPr>
          <w:p w14:paraId="04D63391" w14:textId="77777777" w:rsidR="002841FB" w:rsidRPr="006A77F7" w:rsidDel="002841FB" w:rsidRDefault="002841FB" w:rsidP="002841FB">
            <w:pPr>
              <w:pStyle w:val="TAC"/>
            </w:pPr>
          </w:p>
        </w:tc>
        <w:tc>
          <w:tcPr>
            <w:tcW w:w="1772" w:type="dxa"/>
            <w:vAlign w:val="center"/>
          </w:tcPr>
          <w:p w14:paraId="2884F4B4" w14:textId="05DB8A6F" w:rsidR="002841FB" w:rsidDel="002841FB" w:rsidRDefault="002841FB" w:rsidP="002841FB">
            <w:pPr>
              <w:pStyle w:val="TAC"/>
              <w:rPr>
                <w:lang w:eastAsia="zh-CN"/>
              </w:rPr>
            </w:pPr>
            <w:r>
              <w:rPr>
                <w:rFonts w:hint="eastAsia"/>
                <w:lang w:eastAsia="zh-CN"/>
              </w:rPr>
              <w:t>N</w:t>
            </w:r>
            <w:r>
              <w:rPr>
                <w:lang w:eastAsia="zh-CN"/>
              </w:rPr>
              <w:t>o</w:t>
            </w:r>
          </w:p>
        </w:tc>
        <w:tc>
          <w:tcPr>
            <w:tcW w:w="1481" w:type="dxa"/>
            <w:vAlign w:val="center"/>
          </w:tcPr>
          <w:p w14:paraId="0FAC6B9E" w14:textId="525A83CA" w:rsidR="002841FB" w:rsidDel="002841FB" w:rsidRDefault="002841FB" w:rsidP="002841FB">
            <w:pPr>
              <w:pStyle w:val="TAC"/>
              <w:rPr>
                <w:lang w:eastAsia="zh-CN"/>
              </w:rPr>
            </w:pPr>
            <w:r>
              <w:rPr>
                <w:rFonts w:hint="eastAsia"/>
                <w:lang w:eastAsia="zh-CN"/>
              </w:rPr>
              <w:t>D</w:t>
            </w:r>
            <w:r>
              <w:rPr>
                <w:lang w:eastAsia="zh-CN"/>
              </w:rPr>
              <w:t>C_1A_n78A</w:t>
            </w:r>
          </w:p>
        </w:tc>
        <w:tc>
          <w:tcPr>
            <w:tcW w:w="1539" w:type="dxa"/>
            <w:vAlign w:val="center"/>
          </w:tcPr>
          <w:p w14:paraId="64A95826" w14:textId="757EB073" w:rsidR="002841FB" w:rsidDel="002841FB" w:rsidRDefault="002841FB" w:rsidP="002841FB">
            <w:pPr>
              <w:pStyle w:val="TAC"/>
            </w:pPr>
            <w:r>
              <w:t>n3 (3 band IMD2</w:t>
            </w:r>
            <w:r w:rsidRPr="006A77F7">
              <w:t>)</w:t>
            </w:r>
          </w:p>
        </w:tc>
        <w:tc>
          <w:tcPr>
            <w:tcW w:w="1483" w:type="dxa"/>
            <w:vAlign w:val="center"/>
          </w:tcPr>
          <w:p w14:paraId="4FA79C25" w14:textId="18442457" w:rsidR="002841FB" w:rsidRPr="006A77F7" w:rsidDel="002841FB" w:rsidRDefault="002841FB" w:rsidP="002841FB">
            <w:pPr>
              <w:pStyle w:val="TAC"/>
            </w:pPr>
            <w:r w:rsidRPr="006A77F7">
              <w:t>NE, IMD</w:t>
            </w:r>
          </w:p>
        </w:tc>
        <w:tc>
          <w:tcPr>
            <w:tcW w:w="1465" w:type="dxa"/>
            <w:vAlign w:val="center"/>
          </w:tcPr>
          <w:p w14:paraId="6C1E1852" w14:textId="77777777" w:rsidR="002841FB" w:rsidRPr="006A77F7" w:rsidDel="002841FB" w:rsidRDefault="002841FB" w:rsidP="002841FB">
            <w:pPr>
              <w:pStyle w:val="TAC"/>
            </w:pPr>
          </w:p>
        </w:tc>
        <w:tc>
          <w:tcPr>
            <w:tcW w:w="1271" w:type="dxa"/>
            <w:tcBorders>
              <w:top w:val="nil"/>
            </w:tcBorders>
            <w:vAlign w:val="center"/>
          </w:tcPr>
          <w:p w14:paraId="5997FCAC" w14:textId="77777777" w:rsidR="002841FB" w:rsidRPr="006A77F7" w:rsidDel="002841FB" w:rsidRDefault="002841FB" w:rsidP="002841FB">
            <w:pPr>
              <w:pStyle w:val="TAC"/>
              <w:rPr>
                <w:lang w:eastAsia="ja-JP"/>
              </w:rPr>
            </w:pPr>
          </w:p>
        </w:tc>
      </w:tr>
      <w:tr w:rsidR="00C21F65" w:rsidRPr="006A77F7" w:rsidDel="002841FB" w14:paraId="14F9EF92" w14:textId="77777777" w:rsidTr="006E2B75">
        <w:tc>
          <w:tcPr>
            <w:tcW w:w="1765" w:type="dxa"/>
            <w:tcBorders>
              <w:top w:val="nil"/>
              <w:bottom w:val="nil"/>
            </w:tcBorders>
            <w:vAlign w:val="center"/>
          </w:tcPr>
          <w:p w14:paraId="05E95148" w14:textId="0DE4E349" w:rsidR="00C21F65" w:rsidRPr="006A77F7" w:rsidDel="002841FB" w:rsidRDefault="00C21F65" w:rsidP="00C21F65">
            <w:pPr>
              <w:pStyle w:val="TAC"/>
            </w:pPr>
            <w:r w:rsidRPr="006A77F7">
              <w:rPr>
                <w:rFonts w:eastAsia="Malgun Gothic"/>
                <w:lang w:eastAsia="ko-KR"/>
              </w:rPr>
              <w:t>DC_1A_n28A-n78A</w:t>
            </w:r>
          </w:p>
        </w:tc>
        <w:tc>
          <w:tcPr>
            <w:tcW w:w="1772" w:type="dxa"/>
            <w:vAlign w:val="center"/>
          </w:tcPr>
          <w:p w14:paraId="62DFF8F1" w14:textId="20F01228" w:rsidR="00C21F65" w:rsidRDefault="00C21F65" w:rsidP="00C21F65">
            <w:pPr>
              <w:pStyle w:val="TAC"/>
              <w:rPr>
                <w:lang w:eastAsia="zh-CN"/>
              </w:rPr>
            </w:pPr>
            <w:r w:rsidRPr="006A77F7">
              <w:t>No</w:t>
            </w:r>
          </w:p>
        </w:tc>
        <w:tc>
          <w:tcPr>
            <w:tcW w:w="1481" w:type="dxa"/>
            <w:vAlign w:val="center"/>
          </w:tcPr>
          <w:p w14:paraId="455E21D2" w14:textId="34F54992" w:rsidR="00C21F65" w:rsidRDefault="00C21F65" w:rsidP="00C21F65">
            <w:pPr>
              <w:pStyle w:val="TAC"/>
              <w:rPr>
                <w:lang w:eastAsia="zh-CN"/>
              </w:rPr>
            </w:pPr>
            <w:r w:rsidRPr="006A77F7">
              <w:t>DC_1A_n28A</w:t>
            </w:r>
          </w:p>
        </w:tc>
        <w:tc>
          <w:tcPr>
            <w:tcW w:w="1539" w:type="dxa"/>
            <w:vAlign w:val="center"/>
          </w:tcPr>
          <w:p w14:paraId="47446130" w14:textId="411432FE" w:rsidR="00C21F65" w:rsidRDefault="00C21F65" w:rsidP="00C21F65">
            <w:pPr>
              <w:pStyle w:val="TAC"/>
            </w:pPr>
            <w:r w:rsidRPr="006A77F7">
              <w:t>n78 (3 band IMD3)</w:t>
            </w:r>
          </w:p>
        </w:tc>
        <w:tc>
          <w:tcPr>
            <w:tcW w:w="1483" w:type="dxa"/>
            <w:vAlign w:val="center"/>
          </w:tcPr>
          <w:p w14:paraId="2551377F" w14:textId="3EF502A8" w:rsidR="00C21F65" w:rsidRPr="006A77F7" w:rsidRDefault="00C21F65" w:rsidP="00C21F65">
            <w:pPr>
              <w:pStyle w:val="TAC"/>
            </w:pPr>
            <w:r w:rsidRPr="006A77F7">
              <w:t>NE, IMD</w:t>
            </w:r>
          </w:p>
        </w:tc>
        <w:tc>
          <w:tcPr>
            <w:tcW w:w="1465" w:type="dxa"/>
            <w:vAlign w:val="center"/>
          </w:tcPr>
          <w:p w14:paraId="37CABA6F" w14:textId="77777777" w:rsidR="00C21F65" w:rsidRPr="006A77F7" w:rsidDel="002841FB" w:rsidRDefault="00C21F65" w:rsidP="00C21F65">
            <w:pPr>
              <w:pStyle w:val="TAC"/>
            </w:pPr>
          </w:p>
        </w:tc>
        <w:tc>
          <w:tcPr>
            <w:tcW w:w="1271" w:type="dxa"/>
            <w:tcBorders>
              <w:top w:val="nil"/>
              <w:bottom w:val="nil"/>
            </w:tcBorders>
            <w:vAlign w:val="center"/>
          </w:tcPr>
          <w:p w14:paraId="775F101C" w14:textId="5873AC57" w:rsidR="00C21F65" w:rsidRPr="006A77F7" w:rsidDel="002841FB" w:rsidRDefault="00C21F65" w:rsidP="00C21F65">
            <w:pPr>
              <w:pStyle w:val="TAC"/>
              <w:rPr>
                <w:lang w:eastAsia="ja-JP"/>
              </w:rPr>
            </w:pPr>
            <w:r w:rsidRPr="006A77F7">
              <w:t>RAN5#92-e</w:t>
            </w:r>
          </w:p>
        </w:tc>
      </w:tr>
      <w:tr w:rsidR="00C21F65" w:rsidRPr="006A77F7" w:rsidDel="002841FB" w14:paraId="690458C9" w14:textId="77777777" w:rsidTr="002841FB">
        <w:tc>
          <w:tcPr>
            <w:tcW w:w="1765" w:type="dxa"/>
            <w:tcBorders>
              <w:top w:val="nil"/>
            </w:tcBorders>
            <w:vAlign w:val="center"/>
          </w:tcPr>
          <w:p w14:paraId="581FA51C" w14:textId="77777777" w:rsidR="00C21F65" w:rsidRPr="006A77F7" w:rsidDel="002841FB" w:rsidRDefault="00C21F65" w:rsidP="00C21F65">
            <w:pPr>
              <w:pStyle w:val="TAC"/>
            </w:pPr>
          </w:p>
        </w:tc>
        <w:tc>
          <w:tcPr>
            <w:tcW w:w="1772" w:type="dxa"/>
            <w:vAlign w:val="center"/>
          </w:tcPr>
          <w:p w14:paraId="510E11FD" w14:textId="68A7601E" w:rsidR="00C21F65" w:rsidRDefault="00C21F65" w:rsidP="00C21F65">
            <w:pPr>
              <w:pStyle w:val="TAC"/>
              <w:rPr>
                <w:lang w:eastAsia="zh-CN"/>
              </w:rPr>
            </w:pPr>
            <w:r w:rsidRPr="006A77F7">
              <w:t>No</w:t>
            </w:r>
          </w:p>
        </w:tc>
        <w:tc>
          <w:tcPr>
            <w:tcW w:w="1481" w:type="dxa"/>
            <w:vAlign w:val="center"/>
          </w:tcPr>
          <w:p w14:paraId="23D5098D" w14:textId="781F48EB" w:rsidR="00C21F65" w:rsidRDefault="00C21F65" w:rsidP="00C21F65">
            <w:pPr>
              <w:pStyle w:val="TAC"/>
              <w:rPr>
                <w:lang w:eastAsia="zh-CN"/>
              </w:rPr>
            </w:pPr>
            <w:r w:rsidRPr="006A77F7">
              <w:rPr>
                <w:rFonts w:eastAsia="Malgun Gothic"/>
                <w:lang w:eastAsia="ko-KR"/>
              </w:rPr>
              <w:t>DC_1A_n78A</w:t>
            </w:r>
          </w:p>
        </w:tc>
        <w:tc>
          <w:tcPr>
            <w:tcW w:w="1539" w:type="dxa"/>
            <w:vAlign w:val="center"/>
          </w:tcPr>
          <w:p w14:paraId="3EDC3C9E" w14:textId="633D6065" w:rsidR="00C21F65" w:rsidRDefault="00C21F65" w:rsidP="00C21F65">
            <w:pPr>
              <w:pStyle w:val="TAC"/>
            </w:pPr>
            <w:r w:rsidRPr="006A77F7">
              <w:t>n28 (3 band IMD5)</w:t>
            </w:r>
          </w:p>
        </w:tc>
        <w:tc>
          <w:tcPr>
            <w:tcW w:w="1483" w:type="dxa"/>
            <w:vAlign w:val="center"/>
          </w:tcPr>
          <w:p w14:paraId="220E3D6F" w14:textId="44A7FACD" w:rsidR="00C21F65" w:rsidRPr="006A77F7" w:rsidRDefault="00C21F65" w:rsidP="00C21F65">
            <w:pPr>
              <w:pStyle w:val="TAC"/>
            </w:pPr>
            <w:r w:rsidRPr="006A77F7">
              <w:t xml:space="preserve">NE, </w:t>
            </w:r>
            <w:r w:rsidRPr="006A77F7">
              <w:rPr>
                <w:lang w:eastAsia="zh-CN"/>
              </w:rPr>
              <w:t>IMD</w:t>
            </w:r>
          </w:p>
        </w:tc>
        <w:tc>
          <w:tcPr>
            <w:tcW w:w="1465" w:type="dxa"/>
            <w:vAlign w:val="center"/>
          </w:tcPr>
          <w:p w14:paraId="1757A278" w14:textId="77777777" w:rsidR="00C21F65" w:rsidRPr="006A77F7" w:rsidDel="002841FB" w:rsidRDefault="00C21F65" w:rsidP="00C21F65">
            <w:pPr>
              <w:pStyle w:val="TAC"/>
            </w:pPr>
          </w:p>
        </w:tc>
        <w:tc>
          <w:tcPr>
            <w:tcW w:w="1271" w:type="dxa"/>
            <w:tcBorders>
              <w:top w:val="nil"/>
            </w:tcBorders>
            <w:vAlign w:val="center"/>
          </w:tcPr>
          <w:p w14:paraId="18009297" w14:textId="77777777" w:rsidR="00C21F65" w:rsidRPr="006A77F7" w:rsidDel="002841FB" w:rsidRDefault="00C21F65" w:rsidP="00C21F65">
            <w:pPr>
              <w:pStyle w:val="TAC"/>
              <w:rPr>
                <w:lang w:eastAsia="ja-JP"/>
              </w:rPr>
            </w:pPr>
          </w:p>
        </w:tc>
      </w:tr>
      <w:tr w:rsidR="003318F9" w:rsidRPr="006A77F7" w:rsidDel="002841FB" w14:paraId="5660CCF7" w14:textId="77777777" w:rsidTr="006E2B75">
        <w:tc>
          <w:tcPr>
            <w:tcW w:w="1765" w:type="dxa"/>
            <w:tcBorders>
              <w:top w:val="nil"/>
              <w:bottom w:val="nil"/>
            </w:tcBorders>
            <w:vAlign w:val="center"/>
          </w:tcPr>
          <w:p w14:paraId="1B782A70" w14:textId="090CD5D7" w:rsidR="003318F9" w:rsidRPr="006A77F7" w:rsidDel="002841FB" w:rsidRDefault="003318F9" w:rsidP="003318F9">
            <w:pPr>
              <w:pStyle w:val="TAC"/>
            </w:pPr>
            <w:r w:rsidRPr="006A77F7">
              <w:rPr>
                <w:rFonts w:eastAsia="Malgun Gothic"/>
                <w:lang w:eastAsia="ko-KR"/>
              </w:rPr>
              <w:t>DC_1A_n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6C00DE61" w14:textId="4C743D72" w:rsidR="003318F9" w:rsidRPr="006A77F7" w:rsidRDefault="003318F9" w:rsidP="003318F9">
            <w:pPr>
              <w:pStyle w:val="TAC"/>
            </w:pPr>
            <w:r w:rsidRPr="006A77F7">
              <w:t>No</w:t>
            </w:r>
          </w:p>
        </w:tc>
        <w:tc>
          <w:tcPr>
            <w:tcW w:w="1481" w:type="dxa"/>
            <w:vAlign w:val="center"/>
          </w:tcPr>
          <w:p w14:paraId="78602B51" w14:textId="22661BED" w:rsidR="003318F9" w:rsidRPr="006A77F7" w:rsidRDefault="003318F9" w:rsidP="003318F9">
            <w:pPr>
              <w:pStyle w:val="TAC"/>
              <w:rPr>
                <w:rFonts w:eastAsia="Malgun Gothic"/>
                <w:lang w:eastAsia="ko-KR"/>
              </w:rPr>
            </w:pPr>
            <w:r w:rsidRPr="006A77F7">
              <w:t>DC_1A_n</w:t>
            </w:r>
            <w:r>
              <w:t>40</w:t>
            </w:r>
            <w:r w:rsidRPr="006A77F7">
              <w:t>A</w:t>
            </w:r>
          </w:p>
        </w:tc>
        <w:tc>
          <w:tcPr>
            <w:tcW w:w="1539" w:type="dxa"/>
            <w:vAlign w:val="center"/>
          </w:tcPr>
          <w:p w14:paraId="1C6ABAD7" w14:textId="424A20F3" w:rsidR="003318F9" w:rsidRPr="006A77F7" w:rsidRDefault="003318F9" w:rsidP="003318F9">
            <w:pPr>
              <w:pStyle w:val="TAC"/>
            </w:pPr>
            <w:r w:rsidRPr="006A77F7">
              <w:t>n7</w:t>
            </w:r>
            <w:r>
              <w:t>1</w:t>
            </w:r>
            <w:r w:rsidRPr="006A77F7">
              <w:t xml:space="preserve"> (3 band IMD</w:t>
            </w:r>
            <w:r>
              <w:t>4</w:t>
            </w:r>
            <w:r w:rsidRPr="006A77F7">
              <w:t>)</w:t>
            </w:r>
          </w:p>
        </w:tc>
        <w:tc>
          <w:tcPr>
            <w:tcW w:w="1483" w:type="dxa"/>
            <w:vAlign w:val="center"/>
          </w:tcPr>
          <w:p w14:paraId="458E79AF" w14:textId="30DED98D" w:rsidR="003318F9" w:rsidRPr="006A77F7" w:rsidRDefault="003318F9" w:rsidP="003318F9">
            <w:pPr>
              <w:pStyle w:val="TAC"/>
            </w:pPr>
            <w:r w:rsidRPr="006A77F7">
              <w:t>IMD</w:t>
            </w:r>
          </w:p>
        </w:tc>
        <w:tc>
          <w:tcPr>
            <w:tcW w:w="1465" w:type="dxa"/>
            <w:vAlign w:val="center"/>
          </w:tcPr>
          <w:p w14:paraId="05DF1588" w14:textId="77777777" w:rsidR="003318F9" w:rsidRPr="006A77F7" w:rsidDel="002841FB" w:rsidRDefault="003318F9" w:rsidP="003318F9">
            <w:pPr>
              <w:pStyle w:val="TAC"/>
            </w:pPr>
          </w:p>
        </w:tc>
        <w:tc>
          <w:tcPr>
            <w:tcW w:w="1271" w:type="dxa"/>
            <w:tcBorders>
              <w:top w:val="nil"/>
              <w:bottom w:val="nil"/>
            </w:tcBorders>
            <w:vAlign w:val="center"/>
          </w:tcPr>
          <w:p w14:paraId="5A49A58C" w14:textId="704CD6CD" w:rsidR="003318F9" w:rsidRPr="006A77F7" w:rsidDel="002841FB" w:rsidRDefault="003318F9" w:rsidP="003318F9">
            <w:pPr>
              <w:pStyle w:val="TAC"/>
              <w:rPr>
                <w:lang w:eastAsia="ja-JP"/>
              </w:rPr>
            </w:pPr>
            <w:r w:rsidRPr="006A77F7">
              <w:t>RAN5#</w:t>
            </w:r>
            <w:r>
              <w:t>108</w:t>
            </w:r>
          </w:p>
        </w:tc>
      </w:tr>
      <w:tr w:rsidR="003318F9" w:rsidRPr="006A77F7" w:rsidDel="002841FB" w14:paraId="5A99EF49" w14:textId="77777777" w:rsidTr="002841FB">
        <w:tc>
          <w:tcPr>
            <w:tcW w:w="1765" w:type="dxa"/>
            <w:tcBorders>
              <w:top w:val="nil"/>
            </w:tcBorders>
            <w:vAlign w:val="center"/>
          </w:tcPr>
          <w:p w14:paraId="114F7E27" w14:textId="77777777" w:rsidR="003318F9" w:rsidRPr="006A77F7" w:rsidDel="002841FB" w:rsidRDefault="003318F9" w:rsidP="003318F9">
            <w:pPr>
              <w:pStyle w:val="TAC"/>
            </w:pPr>
          </w:p>
        </w:tc>
        <w:tc>
          <w:tcPr>
            <w:tcW w:w="1772" w:type="dxa"/>
            <w:vAlign w:val="center"/>
          </w:tcPr>
          <w:p w14:paraId="31A76307" w14:textId="4ED97BD8" w:rsidR="003318F9" w:rsidRPr="006A77F7" w:rsidRDefault="003318F9" w:rsidP="003318F9">
            <w:pPr>
              <w:pStyle w:val="TAC"/>
            </w:pPr>
            <w:r w:rsidRPr="006A77F7">
              <w:t>No</w:t>
            </w:r>
          </w:p>
        </w:tc>
        <w:tc>
          <w:tcPr>
            <w:tcW w:w="1481" w:type="dxa"/>
            <w:vAlign w:val="center"/>
          </w:tcPr>
          <w:p w14:paraId="7D8EDA9B" w14:textId="0870F39A"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1</w:t>
            </w:r>
            <w:r w:rsidRPr="006A77F7">
              <w:rPr>
                <w:rFonts w:eastAsia="Malgun Gothic"/>
                <w:lang w:eastAsia="ko-KR"/>
              </w:rPr>
              <w:t>A</w:t>
            </w:r>
          </w:p>
        </w:tc>
        <w:tc>
          <w:tcPr>
            <w:tcW w:w="1539" w:type="dxa"/>
            <w:vAlign w:val="center"/>
          </w:tcPr>
          <w:p w14:paraId="6C656F0E" w14:textId="703DFE29" w:rsidR="003318F9" w:rsidRPr="006A77F7" w:rsidRDefault="003318F9" w:rsidP="003318F9">
            <w:pPr>
              <w:pStyle w:val="TAC"/>
            </w:pPr>
            <w:r w:rsidRPr="006A77F7">
              <w:rPr>
                <w:lang w:eastAsia="zh-CN"/>
              </w:rPr>
              <w:t>No 3CC exception</w:t>
            </w:r>
          </w:p>
        </w:tc>
        <w:tc>
          <w:tcPr>
            <w:tcW w:w="1483" w:type="dxa"/>
            <w:vAlign w:val="center"/>
          </w:tcPr>
          <w:p w14:paraId="0A626AF1" w14:textId="154C52F9" w:rsidR="003318F9" w:rsidRPr="006A77F7" w:rsidRDefault="003318F9" w:rsidP="003318F9">
            <w:pPr>
              <w:pStyle w:val="TAC"/>
            </w:pPr>
            <w:r w:rsidRPr="006A77F7">
              <w:t>No test required</w:t>
            </w:r>
          </w:p>
        </w:tc>
        <w:tc>
          <w:tcPr>
            <w:tcW w:w="1465" w:type="dxa"/>
            <w:vAlign w:val="center"/>
          </w:tcPr>
          <w:p w14:paraId="7CAD66F4" w14:textId="77777777" w:rsidR="003318F9" w:rsidRPr="006A77F7" w:rsidDel="002841FB" w:rsidRDefault="003318F9" w:rsidP="003318F9">
            <w:pPr>
              <w:pStyle w:val="TAC"/>
            </w:pPr>
          </w:p>
        </w:tc>
        <w:tc>
          <w:tcPr>
            <w:tcW w:w="1271" w:type="dxa"/>
            <w:tcBorders>
              <w:top w:val="nil"/>
            </w:tcBorders>
            <w:vAlign w:val="center"/>
          </w:tcPr>
          <w:p w14:paraId="2353A2D1" w14:textId="298BB26C" w:rsidR="003318F9" w:rsidRPr="006A77F7" w:rsidDel="002841FB" w:rsidRDefault="003318F9" w:rsidP="003318F9">
            <w:pPr>
              <w:pStyle w:val="TAC"/>
              <w:rPr>
                <w:lang w:eastAsia="ja-JP"/>
              </w:rPr>
            </w:pPr>
          </w:p>
        </w:tc>
      </w:tr>
      <w:tr w:rsidR="003318F9" w:rsidRPr="006A77F7" w:rsidDel="002841FB" w14:paraId="4D777AD8" w14:textId="77777777" w:rsidTr="006E2B75">
        <w:tc>
          <w:tcPr>
            <w:tcW w:w="1765" w:type="dxa"/>
            <w:tcBorders>
              <w:top w:val="nil"/>
              <w:bottom w:val="nil"/>
            </w:tcBorders>
            <w:vAlign w:val="center"/>
          </w:tcPr>
          <w:p w14:paraId="20380000" w14:textId="29FEC795" w:rsidR="003318F9" w:rsidRPr="006A77F7" w:rsidDel="002841FB" w:rsidRDefault="003318F9" w:rsidP="003318F9">
            <w:pPr>
              <w:pStyle w:val="TAC"/>
            </w:pPr>
            <w:r w:rsidRPr="006A77F7">
              <w:rPr>
                <w:rFonts w:eastAsia="Malgun Gothic"/>
                <w:lang w:eastAsia="ko-KR"/>
              </w:rPr>
              <w:t>DC_1A_n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F64B427" w14:textId="2E3B63B1" w:rsidR="003318F9" w:rsidRPr="006A77F7" w:rsidRDefault="003318F9" w:rsidP="003318F9">
            <w:pPr>
              <w:pStyle w:val="TAC"/>
            </w:pPr>
            <w:r w:rsidRPr="006A77F7">
              <w:t>No</w:t>
            </w:r>
          </w:p>
        </w:tc>
        <w:tc>
          <w:tcPr>
            <w:tcW w:w="1481" w:type="dxa"/>
            <w:vAlign w:val="center"/>
          </w:tcPr>
          <w:p w14:paraId="755FFFD3" w14:textId="376C387F" w:rsidR="003318F9" w:rsidRPr="006A77F7" w:rsidRDefault="003318F9" w:rsidP="003318F9">
            <w:pPr>
              <w:pStyle w:val="TAC"/>
              <w:rPr>
                <w:rFonts w:eastAsia="Malgun Gothic"/>
                <w:lang w:eastAsia="ko-KR"/>
              </w:rPr>
            </w:pPr>
            <w:r w:rsidRPr="006A77F7">
              <w:t>DC_1A_n</w:t>
            </w:r>
            <w:r>
              <w:t>71</w:t>
            </w:r>
            <w:r w:rsidRPr="006A77F7">
              <w:t>A</w:t>
            </w:r>
          </w:p>
        </w:tc>
        <w:tc>
          <w:tcPr>
            <w:tcW w:w="1539" w:type="dxa"/>
            <w:vAlign w:val="center"/>
          </w:tcPr>
          <w:p w14:paraId="7EE642AD" w14:textId="4DC026A5" w:rsidR="003318F9" w:rsidRPr="006A77F7" w:rsidRDefault="003318F9" w:rsidP="003318F9">
            <w:pPr>
              <w:pStyle w:val="TAC"/>
            </w:pPr>
            <w:r w:rsidRPr="006A77F7">
              <w:t>n7</w:t>
            </w:r>
            <w:r>
              <w:t>7</w:t>
            </w:r>
            <w:r w:rsidRPr="006A77F7">
              <w:t xml:space="preserve"> (3 band IMD</w:t>
            </w:r>
            <w:r>
              <w:t>3, IMD4</w:t>
            </w:r>
            <w:r w:rsidRPr="006A77F7">
              <w:t>)</w:t>
            </w:r>
          </w:p>
        </w:tc>
        <w:tc>
          <w:tcPr>
            <w:tcW w:w="1483" w:type="dxa"/>
            <w:vAlign w:val="center"/>
          </w:tcPr>
          <w:p w14:paraId="6298DEF5" w14:textId="5F975EDB" w:rsidR="003318F9" w:rsidRPr="006A77F7" w:rsidRDefault="003318F9" w:rsidP="003318F9">
            <w:pPr>
              <w:pStyle w:val="TAC"/>
            </w:pPr>
            <w:r w:rsidRPr="006A77F7">
              <w:t>IMD</w:t>
            </w:r>
          </w:p>
        </w:tc>
        <w:tc>
          <w:tcPr>
            <w:tcW w:w="1465" w:type="dxa"/>
            <w:vAlign w:val="center"/>
          </w:tcPr>
          <w:p w14:paraId="1DAE3D70" w14:textId="77777777" w:rsidR="003318F9" w:rsidRPr="006A77F7" w:rsidDel="002841FB" w:rsidRDefault="003318F9" w:rsidP="003318F9">
            <w:pPr>
              <w:pStyle w:val="TAC"/>
            </w:pPr>
          </w:p>
        </w:tc>
        <w:tc>
          <w:tcPr>
            <w:tcW w:w="1271" w:type="dxa"/>
            <w:tcBorders>
              <w:top w:val="nil"/>
              <w:bottom w:val="nil"/>
            </w:tcBorders>
            <w:vAlign w:val="center"/>
          </w:tcPr>
          <w:p w14:paraId="4077C2C3" w14:textId="4D1EEC5F" w:rsidR="003318F9" w:rsidRPr="006A77F7" w:rsidDel="002841FB" w:rsidRDefault="003318F9" w:rsidP="003318F9">
            <w:pPr>
              <w:pStyle w:val="TAC"/>
              <w:rPr>
                <w:lang w:eastAsia="ja-JP"/>
              </w:rPr>
            </w:pPr>
            <w:r w:rsidRPr="006A77F7">
              <w:t>RAN5#</w:t>
            </w:r>
            <w:r>
              <w:t>108</w:t>
            </w:r>
          </w:p>
        </w:tc>
      </w:tr>
      <w:tr w:rsidR="003318F9" w:rsidRPr="006A77F7" w:rsidDel="002841FB" w14:paraId="0AECC4CE" w14:textId="77777777" w:rsidTr="002841FB">
        <w:tc>
          <w:tcPr>
            <w:tcW w:w="1765" w:type="dxa"/>
            <w:tcBorders>
              <w:top w:val="nil"/>
            </w:tcBorders>
            <w:vAlign w:val="center"/>
          </w:tcPr>
          <w:p w14:paraId="07A750D1" w14:textId="77777777" w:rsidR="003318F9" w:rsidRPr="006A77F7" w:rsidDel="002841FB" w:rsidRDefault="003318F9" w:rsidP="003318F9">
            <w:pPr>
              <w:pStyle w:val="TAC"/>
            </w:pPr>
          </w:p>
        </w:tc>
        <w:tc>
          <w:tcPr>
            <w:tcW w:w="1772" w:type="dxa"/>
            <w:vAlign w:val="center"/>
          </w:tcPr>
          <w:p w14:paraId="38D4104F" w14:textId="365ED92C" w:rsidR="003318F9" w:rsidRPr="006A77F7" w:rsidRDefault="003318F9" w:rsidP="003318F9">
            <w:pPr>
              <w:pStyle w:val="TAC"/>
            </w:pPr>
            <w:r w:rsidRPr="006A77F7">
              <w:t>No</w:t>
            </w:r>
          </w:p>
        </w:tc>
        <w:tc>
          <w:tcPr>
            <w:tcW w:w="1481" w:type="dxa"/>
            <w:vAlign w:val="center"/>
          </w:tcPr>
          <w:p w14:paraId="3A826AE2" w14:textId="6FBE2C99"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7</w:t>
            </w:r>
            <w:r w:rsidRPr="006A77F7">
              <w:rPr>
                <w:rFonts w:eastAsia="Malgun Gothic"/>
                <w:lang w:eastAsia="ko-KR"/>
              </w:rPr>
              <w:t>A</w:t>
            </w:r>
          </w:p>
        </w:tc>
        <w:tc>
          <w:tcPr>
            <w:tcW w:w="1539" w:type="dxa"/>
            <w:vAlign w:val="center"/>
          </w:tcPr>
          <w:p w14:paraId="384B452E" w14:textId="6DC1CB96" w:rsidR="003318F9" w:rsidRPr="006A77F7" w:rsidRDefault="003318F9" w:rsidP="003318F9">
            <w:pPr>
              <w:pStyle w:val="TAC"/>
            </w:pPr>
            <w:r w:rsidRPr="006A77F7">
              <w:t>n7</w:t>
            </w:r>
            <w:r>
              <w:t>1</w:t>
            </w:r>
            <w:r w:rsidRPr="006A77F7">
              <w:t xml:space="preserve"> (3 band IMD</w:t>
            </w:r>
            <w:r>
              <w:t>3</w:t>
            </w:r>
            <w:r w:rsidRPr="006A77F7">
              <w:t>)</w:t>
            </w:r>
          </w:p>
        </w:tc>
        <w:tc>
          <w:tcPr>
            <w:tcW w:w="1483" w:type="dxa"/>
            <w:vAlign w:val="center"/>
          </w:tcPr>
          <w:p w14:paraId="3AA9D0D3" w14:textId="3EAC29CF" w:rsidR="003318F9" w:rsidRPr="006A77F7" w:rsidRDefault="003318F9" w:rsidP="003318F9">
            <w:pPr>
              <w:pStyle w:val="TAC"/>
            </w:pPr>
            <w:r w:rsidRPr="006A77F7">
              <w:t>IMD</w:t>
            </w:r>
          </w:p>
        </w:tc>
        <w:tc>
          <w:tcPr>
            <w:tcW w:w="1465" w:type="dxa"/>
            <w:vAlign w:val="center"/>
          </w:tcPr>
          <w:p w14:paraId="1FBD03B3" w14:textId="77777777" w:rsidR="003318F9" w:rsidRPr="006A77F7" w:rsidDel="002841FB" w:rsidRDefault="003318F9" w:rsidP="003318F9">
            <w:pPr>
              <w:pStyle w:val="TAC"/>
            </w:pPr>
          </w:p>
        </w:tc>
        <w:tc>
          <w:tcPr>
            <w:tcW w:w="1271" w:type="dxa"/>
            <w:tcBorders>
              <w:top w:val="nil"/>
            </w:tcBorders>
            <w:vAlign w:val="center"/>
          </w:tcPr>
          <w:p w14:paraId="3143A3B9" w14:textId="2E2462FB" w:rsidR="003318F9" w:rsidRPr="006A77F7" w:rsidDel="002841FB" w:rsidRDefault="003318F9" w:rsidP="003318F9">
            <w:pPr>
              <w:pStyle w:val="TAC"/>
              <w:rPr>
                <w:lang w:eastAsia="ja-JP"/>
              </w:rPr>
            </w:pPr>
          </w:p>
        </w:tc>
      </w:tr>
      <w:tr w:rsidR="00C21F65" w:rsidRPr="006A77F7" w:rsidDel="002841FB" w14:paraId="42206AE5" w14:textId="77777777" w:rsidTr="006E2B75">
        <w:tc>
          <w:tcPr>
            <w:tcW w:w="1765" w:type="dxa"/>
            <w:tcBorders>
              <w:top w:val="nil"/>
              <w:bottom w:val="nil"/>
            </w:tcBorders>
            <w:vAlign w:val="center"/>
          </w:tcPr>
          <w:p w14:paraId="6417AE27" w14:textId="1340495D" w:rsidR="00C21F65" w:rsidRPr="006A77F7" w:rsidDel="002841FB" w:rsidRDefault="00C21F65" w:rsidP="00C21F65">
            <w:pPr>
              <w:pStyle w:val="TAC"/>
            </w:pPr>
            <w:r w:rsidRPr="006A77F7">
              <w:rPr>
                <w:rFonts w:eastAsia="Malgun Gothic"/>
                <w:lang w:eastAsia="ko-KR"/>
              </w:rPr>
              <w:t>DC_1A_n78A-n79A</w:t>
            </w:r>
          </w:p>
        </w:tc>
        <w:tc>
          <w:tcPr>
            <w:tcW w:w="1772" w:type="dxa"/>
            <w:vAlign w:val="center"/>
          </w:tcPr>
          <w:p w14:paraId="7B80E96D" w14:textId="244B2DBC" w:rsidR="00C21F65" w:rsidRDefault="00C21F65" w:rsidP="00C21F65">
            <w:pPr>
              <w:pStyle w:val="TAC"/>
              <w:rPr>
                <w:lang w:eastAsia="zh-CN"/>
              </w:rPr>
            </w:pPr>
            <w:r w:rsidRPr="006A77F7">
              <w:rPr>
                <w:lang w:eastAsia="ja-JP"/>
              </w:rPr>
              <w:t>No</w:t>
            </w:r>
          </w:p>
        </w:tc>
        <w:tc>
          <w:tcPr>
            <w:tcW w:w="1481" w:type="dxa"/>
            <w:vAlign w:val="center"/>
          </w:tcPr>
          <w:p w14:paraId="1B8803F2" w14:textId="73263A91" w:rsidR="00C21F65" w:rsidRDefault="00C21F65" w:rsidP="00C21F65">
            <w:pPr>
              <w:pStyle w:val="TAC"/>
              <w:rPr>
                <w:lang w:eastAsia="zh-CN"/>
              </w:rPr>
            </w:pPr>
            <w:r w:rsidRPr="006A77F7">
              <w:t>DC_1A_n78A</w:t>
            </w:r>
          </w:p>
        </w:tc>
        <w:tc>
          <w:tcPr>
            <w:tcW w:w="1539" w:type="dxa"/>
            <w:vAlign w:val="center"/>
          </w:tcPr>
          <w:p w14:paraId="4C0C0C71" w14:textId="1CA1D280" w:rsidR="00C21F65" w:rsidRDefault="00C21F65" w:rsidP="00C21F65">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vAlign w:val="center"/>
          </w:tcPr>
          <w:p w14:paraId="0546275E" w14:textId="07153BDD" w:rsidR="00C21F65" w:rsidRPr="006A77F7" w:rsidRDefault="00C21F65" w:rsidP="00C21F65">
            <w:pPr>
              <w:pStyle w:val="TAC"/>
            </w:pPr>
            <w:r w:rsidRPr="006A77F7">
              <w:rPr>
                <w:lang w:eastAsia="ja-JP"/>
              </w:rPr>
              <w:t>IMD</w:t>
            </w:r>
          </w:p>
        </w:tc>
        <w:tc>
          <w:tcPr>
            <w:tcW w:w="1465" w:type="dxa"/>
            <w:vAlign w:val="center"/>
          </w:tcPr>
          <w:p w14:paraId="6F60EC3B" w14:textId="77777777" w:rsidR="00C21F65" w:rsidRPr="006A77F7" w:rsidDel="002841FB" w:rsidRDefault="00C21F65" w:rsidP="00C21F65">
            <w:pPr>
              <w:pStyle w:val="TAC"/>
            </w:pPr>
          </w:p>
        </w:tc>
        <w:tc>
          <w:tcPr>
            <w:tcW w:w="1271" w:type="dxa"/>
            <w:tcBorders>
              <w:top w:val="nil"/>
              <w:bottom w:val="nil"/>
            </w:tcBorders>
            <w:vAlign w:val="center"/>
          </w:tcPr>
          <w:p w14:paraId="74537E47" w14:textId="54A64C13" w:rsidR="00C21F65" w:rsidRPr="006A77F7" w:rsidDel="002841FB" w:rsidRDefault="00C21F65" w:rsidP="00C21F65">
            <w:pPr>
              <w:pStyle w:val="TAC"/>
              <w:rPr>
                <w:lang w:eastAsia="ja-JP"/>
              </w:rPr>
            </w:pPr>
            <w:r w:rsidRPr="006A77F7">
              <w:rPr>
                <w:lang w:eastAsia="ja-JP"/>
              </w:rPr>
              <w:t>RAN5#103</w:t>
            </w:r>
          </w:p>
        </w:tc>
      </w:tr>
      <w:tr w:rsidR="00C21F65" w:rsidRPr="006A77F7" w:rsidDel="002841FB" w14:paraId="091F280E" w14:textId="77777777" w:rsidTr="002841FB">
        <w:tc>
          <w:tcPr>
            <w:tcW w:w="1765" w:type="dxa"/>
            <w:tcBorders>
              <w:top w:val="nil"/>
            </w:tcBorders>
            <w:vAlign w:val="center"/>
          </w:tcPr>
          <w:p w14:paraId="6D093AB2" w14:textId="77777777" w:rsidR="00C21F65" w:rsidRPr="006A77F7" w:rsidDel="002841FB" w:rsidRDefault="00C21F65" w:rsidP="00C21F65">
            <w:pPr>
              <w:pStyle w:val="TAC"/>
            </w:pPr>
          </w:p>
        </w:tc>
        <w:tc>
          <w:tcPr>
            <w:tcW w:w="1772" w:type="dxa"/>
            <w:vAlign w:val="center"/>
          </w:tcPr>
          <w:p w14:paraId="161DA0E6" w14:textId="0AC156FD" w:rsidR="00C21F65" w:rsidRDefault="00C21F65" w:rsidP="00C21F65">
            <w:pPr>
              <w:pStyle w:val="TAC"/>
              <w:rPr>
                <w:lang w:eastAsia="zh-CN"/>
              </w:rPr>
            </w:pPr>
            <w:r w:rsidRPr="006A77F7">
              <w:rPr>
                <w:lang w:eastAsia="ja-JP"/>
              </w:rPr>
              <w:t>No</w:t>
            </w:r>
          </w:p>
        </w:tc>
        <w:tc>
          <w:tcPr>
            <w:tcW w:w="1481" w:type="dxa"/>
            <w:vAlign w:val="center"/>
          </w:tcPr>
          <w:p w14:paraId="09B25021" w14:textId="3632D278" w:rsidR="00C21F65" w:rsidRDefault="00C21F65" w:rsidP="00C21F65">
            <w:pPr>
              <w:pStyle w:val="TAC"/>
              <w:rPr>
                <w:lang w:eastAsia="zh-CN"/>
              </w:rPr>
            </w:pPr>
            <w:r w:rsidRPr="006A77F7">
              <w:t>DC_1A_n79A</w:t>
            </w:r>
          </w:p>
        </w:tc>
        <w:tc>
          <w:tcPr>
            <w:tcW w:w="1539" w:type="dxa"/>
            <w:vAlign w:val="center"/>
          </w:tcPr>
          <w:p w14:paraId="18B8BAC9" w14:textId="56C12607" w:rsidR="00C21F65" w:rsidRDefault="00C21F65" w:rsidP="00C21F65">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01E27EB9" w14:textId="4ADCAB9D" w:rsidR="00C21F65" w:rsidRPr="006A77F7" w:rsidRDefault="00C21F65" w:rsidP="00C21F65">
            <w:pPr>
              <w:pStyle w:val="TAC"/>
            </w:pPr>
            <w:r w:rsidRPr="006A77F7">
              <w:rPr>
                <w:lang w:eastAsia="ja-JP"/>
              </w:rPr>
              <w:t>IMD</w:t>
            </w:r>
          </w:p>
        </w:tc>
        <w:tc>
          <w:tcPr>
            <w:tcW w:w="1465" w:type="dxa"/>
            <w:vAlign w:val="center"/>
          </w:tcPr>
          <w:p w14:paraId="6924408B" w14:textId="77777777" w:rsidR="00C21F65" w:rsidRPr="006A77F7" w:rsidDel="002841FB" w:rsidRDefault="00C21F65" w:rsidP="00C21F65">
            <w:pPr>
              <w:pStyle w:val="TAC"/>
            </w:pPr>
          </w:p>
        </w:tc>
        <w:tc>
          <w:tcPr>
            <w:tcW w:w="1271" w:type="dxa"/>
            <w:tcBorders>
              <w:top w:val="nil"/>
            </w:tcBorders>
            <w:vAlign w:val="center"/>
          </w:tcPr>
          <w:p w14:paraId="2ECCFD53" w14:textId="77777777" w:rsidR="00C21F65" w:rsidRPr="006A77F7" w:rsidDel="002841FB" w:rsidRDefault="00C21F65" w:rsidP="00C21F65">
            <w:pPr>
              <w:pStyle w:val="TAC"/>
              <w:rPr>
                <w:lang w:eastAsia="ja-JP"/>
              </w:rPr>
            </w:pPr>
          </w:p>
        </w:tc>
      </w:tr>
      <w:tr w:rsidR="00C21F65" w:rsidRPr="006A77F7" w:rsidDel="002841FB" w14:paraId="1B8D9F3E" w14:textId="77777777" w:rsidTr="006E2B75">
        <w:tc>
          <w:tcPr>
            <w:tcW w:w="1765" w:type="dxa"/>
            <w:tcBorders>
              <w:top w:val="nil"/>
              <w:bottom w:val="nil"/>
            </w:tcBorders>
            <w:vAlign w:val="center"/>
          </w:tcPr>
          <w:p w14:paraId="3D592DEF" w14:textId="2CEE649C" w:rsidR="00C21F65" w:rsidRPr="006A77F7" w:rsidDel="002841FB" w:rsidRDefault="00C21F65" w:rsidP="00C21F65">
            <w:pPr>
              <w:pStyle w:val="TAC"/>
            </w:pPr>
            <w:r w:rsidRPr="006A77F7">
              <w:rPr>
                <w:rFonts w:eastAsia="Malgun Gothic"/>
              </w:rPr>
              <w:t>DC_3A_n28A-n78A</w:t>
            </w:r>
          </w:p>
        </w:tc>
        <w:tc>
          <w:tcPr>
            <w:tcW w:w="1772" w:type="dxa"/>
            <w:vAlign w:val="center"/>
          </w:tcPr>
          <w:p w14:paraId="2143F1E8" w14:textId="509691A8" w:rsidR="00C21F65" w:rsidRDefault="00C21F65" w:rsidP="00C21F65">
            <w:pPr>
              <w:pStyle w:val="TAC"/>
              <w:rPr>
                <w:lang w:eastAsia="zh-CN"/>
              </w:rPr>
            </w:pPr>
            <w:r w:rsidRPr="006A77F7">
              <w:rPr>
                <w:lang w:eastAsia="zh-CN"/>
              </w:rPr>
              <w:t>No</w:t>
            </w:r>
          </w:p>
        </w:tc>
        <w:tc>
          <w:tcPr>
            <w:tcW w:w="1481" w:type="dxa"/>
            <w:vAlign w:val="center"/>
          </w:tcPr>
          <w:p w14:paraId="46A42114" w14:textId="3B5EC3D5" w:rsidR="00C21F65" w:rsidRDefault="00C21F65" w:rsidP="00C21F65">
            <w:pPr>
              <w:pStyle w:val="TAC"/>
              <w:rPr>
                <w:lang w:eastAsia="zh-CN"/>
              </w:rPr>
            </w:pPr>
            <w:r w:rsidRPr="006A77F7">
              <w:rPr>
                <w:rFonts w:eastAsia="Malgun Gothic"/>
              </w:rPr>
              <w:t>DC_3A_n28A</w:t>
            </w:r>
          </w:p>
        </w:tc>
        <w:tc>
          <w:tcPr>
            <w:tcW w:w="1539" w:type="dxa"/>
            <w:vAlign w:val="center"/>
          </w:tcPr>
          <w:p w14:paraId="2195E744" w14:textId="3D8B8823" w:rsidR="00C21F65" w:rsidRDefault="00C21F65" w:rsidP="00C21F65">
            <w:pPr>
              <w:pStyle w:val="TAC"/>
            </w:pPr>
            <w:r w:rsidRPr="006A77F7">
              <w:t>n78 (3 band IMD5)</w:t>
            </w:r>
          </w:p>
        </w:tc>
        <w:tc>
          <w:tcPr>
            <w:tcW w:w="1483" w:type="dxa"/>
            <w:vAlign w:val="center"/>
          </w:tcPr>
          <w:p w14:paraId="0ED5DDDE" w14:textId="2CF284AD" w:rsidR="00C21F65" w:rsidRPr="006A77F7" w:rsidRDefault="00C21F65" w:rsidP="00C21F65">
            <w:pPr>
              <w:pStyle w:val="TAC"/>
            </w:pPr>
            <w:r w:rsidRPr="006A77F7">
              <w:rPr>
                <w:lang w:eastAsia="zh-CN"/>
              </w:rPr>
              <w:t>NE, IMD</w:t>
            </w:r>
          </w:p>
        </w:tc>
        <w:tc>
          <w:tcPr>
            <w:tcW w:w="1465" w:type="dxa"/>
          </w:tcPr>
          <w:p w14:paraId="3DAD5009" w14:textId="77777777" w:rsidR="00C21F65" w:rsidRPr="006A77F7" w:rsidDel="002841FB" w:rsidRDefault="00C21F65" w:rsidP="00C21F65">
            <w:pPr>
              <w:pStyle w:val="TAC"/>
            </w:pPr>
          </w:p>
        </w:tc>
        <w:tc>
          <w:tcPr>
            <w:tcW w:w="1271" w:type="dxa"/>
            <w:tcBorders>
              <w:top w:val="nil"/>
              <w:bottom w:val="nil"/>
            </w:tcBorders>
            <w:vAlign w:val="center"/>
          </w:tcPr>
          <w:p w14:paraId="3CE44090" w14:textId="6ED8B224" w:rsidR="00C21F65" w:rsidRPr="006A77F7" w:rsidDel="002841FB" w:rsidRDefault="00C21F65" w:rsidP="00C21F65">
            <w:pPr>
              <w:pStyle w:val="TAC"/>
              <w:rPr>
                <w:lang w:eastAsia="ja-JP"/>
              </w:rPr>
            </w:pPr>
            <w:r w:rsidRPr="006A77F7">
              <w:t>RAN5#92-e</w:t>
            </w:r>
          </w:p>
        </w:tc>
      </w:tr>
      <w:tr w:rsidR="00C21F65" w:rsidRPr="006A77F7" w:rsidDel="002841FB" w14:paraId="0862767D" w14:textId="77777777" w:rsidTr="006E2B75">
        <w:tc>
          <w:tcPr>
            <w:tcW w:w="1765" w:type="dxa"/>
            <w:tcBorders>
              <w:top w:val="nil"/>
            </w:tcBorders>
            <w:vAlign w:val="center"/>
          </w:tcPr>
          <w:p w14:paraId="7A4DB2B8" w14:textId="77777777" w:rsidR="00C21F65" w:rsidRPr="006A77F7" w:rsidDel="002841FB" w:rsidRDefault="00C21F65" w:rsidP="00C21F65">
            <w:pPr>
              <w:pStyle w:val="TAC"/>
            </w:pPr>
          </w:p>
        </w:tc>
        <w:tc>
          <w:tcPr>
            <w:tcW w:w="1772" w:type="dxa"/>
            <w:vAlign w:val="center"/>
          </w:tcPr>
          <w:p w14:paraId="11CE3661" w14:textId="0A37125B" w:rsidR="00C21F65" w:rsidRDefault="00C21F65" w:rsidP="00C21F65">
            <w:pPr>
              <w:pStyle w:val="TAC"/>
              <w:rPr>
                <w:lang w:eastAsia="zh-CN"/>
              </w:rPr>
            </w:pPr>
            <w:r>
              <w:rPr>
                <w:rFonts w:hint="eastAsia"/>
                <w:lang w:eastAsia="zh-CN"/>
              </w:rPr>
              <w:t>D</w:t>
            </w:r>
            <w:r>
              <w:rPr>
                <w:lang w:eastAsia="zh-CN"/>
              </w:rPr>
              <w:t>C_3_n78</w:t>
            </w:r>
          </w:p>
        </w:tc>
        <w:tc>
          <w:tcPr>
            <w:tcW w:w="1481" w:type="dxa"/>
            <w:vAlign w:val="center"/>
          </w:tcPr>
          <w:p w14:paraId="2F08F2B1" w14:textId="7DC7E986" w:rsidR="00C21F65" w:rsidRDefault="00C21F65" w:rsidP="00C21F65">
            <w:pPr>
              <w:pStyle w:val="TAC"/>
              <w:rPr>
                <w:lang w:eastAsia="zh-CN"/>
              </w:rPr>
            </w:pPr>
            <w:r w:rsidRPr="006A77F7">
              <w:rPr>
                <w:rFonts w:eastAsia="Malgun Gothic"/>
              </w:rPr>
              <w:t>DC_3A_n78A</w:t>
            </w:r>
          </w:p>
        </w:tc>
        <w:tc>
          <w:tcPr>
            <w:tcW w:w="1539" w:type="dxa"/>
            <w:vAlign w:val="center"/>
          </w:tcPr>
          <w:p w14:paraId="055346C6" w14:textId="7956A9EB" w:rsidR="00C21F65" w:rsidRDefault="00C21F65" w:rsidP="00C21F65">
            <w:pPr>
              <w:pStyle w:val="TAC"/>
            </w:pPr>
            <w:r w:rsidRPr="006A77F7">
              <w:rPr>
                <w:lang w:eastAsia="zh-CN"/>
              </w:rPr>
              <w:t>No 3CC exception</w:t>
            </w:r>
          </w:p>
        </w:tc>
        <w:tc>
          <w:tcPr>
            <w:tcW w:w="1483" w:type="dxa"/>
            <w:vAlign w:val="center"/>
          </w:tcPr>
          <w:p w14:paraId="66CEBE91" w14:textId="0CC1A079" w:rsidR="00C21F65" w:rsidRPr="006A77F7" w:rsidRDefault="00C21F65" w:rsidP="00C21F65">
            <w:pPr>
              <w:pStyle w:val="TAC"/>
            </w:pPr>
            <w:r w:rsidRPr="006A77F7">
              <w:t>No test required</w:t>
            </w:r>
          </w:p>
        </w:tc>
        <w:tc>
          <w:tcPr>
            <w:tcW w:w="1465" w:type="dxa"/>
          </w:tcPr>
          <w:p w14:paraId="2471BA10" w14:textId="77777777" w:rsidR="00C21F65" w:rsidRPr="006A77F7" w:rsidDel="002841FB" w:rsidRDefault="00C21F65" w:rsidP="00C21F65">
            <w:pPr>
              <w:pStyle w:val="TAC"/>
            </w:pPr>
          </w:p>
        </w:tc>
        <w:tc>
          <w:tcPr>
            <w:tcW w:w="1271" w:type="dxa"/>
            <w:tcBorders>
              <w:top w:val="nil"/>
            </w:tcBorders>
            <w:vAlign w:val="center"/>
          </w:tcPr>
          <w:p w14:paraId="39FBB52E" w14:textId="77777777" w:rsidR="00C21F65" w:rsidRPr="006A77F7" w:rsidDel="002841FB" w:rsidRDefault="00C21F65" w:rsidP="00C21F65">
            <w:pPr>
              <w:pStyle w:val="TAC"/>
              <w:rPr>
                <w:lang w:eastAsia="ja-JP"/>
              </w:rPr>
            </w:pPr>
          </w:p>
        </w:tc>
      </w:tr>
      <w:tr w:rsidR="003318F9" w:rsidRPr="006A77F7" w:rsidDel="002841FB" w14:paraId="152B7797" w14:textId="77777777" w:rsidTr="006E2B75">
        <w:tc>
          <w:tcPr>
            <w:tcW w:w="1765" w:type="dxa"/>
            <w:tcBorders>
              <w:top w:val="nil"/>
              <w:bottom w:val="nil"/>
            </w:tcBorders>
            <w:vAlign w:val="center"/>
          </w:tcPr>
          <w:p w14:paraId="04075550" w14:textId="0A8FBC2C"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28609D87" w14:textId="47329FED" w:rsidR="003318F9" w:rsidRDefault="003318F9" w:rsidP="003318F9">
            <w:pPr>
              <w:pStyle w:val="TAC"/>
              <w:rPr>
                <w:lang w:eastAsia="zh-CN"/>
              </w:rPr>
            </w:pPr>
            <w:r w:rsidRPr="006A77F7">
              <w:t>No</w:t>
            </w:r>
          </w:p>
        </w:tc>
        <w:tc>
          <w:tcPr>
            <w:tcW w:w="1481" w:type="dxa"/>
            <w:vAlign w:val="center"/>
          </w:tcPr>
          <w:p w14:paraId="1D88181D" w14:textId="7C2E2CEC" w:rsidR="003318F9" w:rsidRPr="006A77F7" w:rsidRDefault="003318F9" w:rsidP="003318F9">
            <w:pPr>
              <w:pStyle w:val="TAC"/>
              <w:rPr>
                <w:rFonts w:eastAsia="Malgun Gothic"/>
              </w:rPr>
            </w:pPr>
            <w:r w:rsidRPr="006A77F7">
              <w:t>DC_</w:t>
            </w:r>
            <w:r>
              <w:t>3</w:t>
            </w:r>
            <w:r w:rsidRPr="006A77F7">
              <w:t>A_n</w:t>
            </w:r>
            <w:r>
              <w:t>40</w:t>
            </w:r>
            <w:r w:rsidRPr="006A77F7">
              <w:t>A</w:t>
            </w:r>
          </w:p>
        </w:tc>
        <w:tc>
          <w:tcPr>
            <w:tcW w:w="1539" w:type="dxa"/>
            <w:vAlign w:val="center"/>
          </w:tcPr>
          <w:p w14:paraId="0911E2BC" w14:textId="127E542C" w:rsidR="003318F9" w:rsidRPr="006A77F7" w:rsidRDefault="003318F9" w:rsidP="003318F9">
            <w:pPr>
              <w:pStyle w:val="TAC"/>
              <w:rPr>
                <w:lang w:eastAsia="zh-CN"/>
              </w:rPr>
            </w:pPr>
            <w:r w:rsidRPr="006A77F7">
              <w:t>n7</w:t>
            </w:r>
            <w:r>
              <w:t>1</w:t>
            </w:r>
            <w:r w:rsidRPr="006A77F7">
              <w:t xml:space="preserve"> (3 band IMD</w:t>
            </w:r>
            <w:r>
              <w:t>2, IMD5</w:t>
            </w:r>
            <w:r w:rsidRPr="006A77F7">
              <w:t>)</w:t>
            </w:r>
          </w:p>
        </w:tc>
        <w:tc>
          <w:tcPr>
            <w:tcW w:w="1483" w:type="dxa"/>
            <w:vAlign w:val="center"/>
          </w:tcPr>
          <w:p w14:paraId="0E3403BE" w14:textId="136FC7F8" w:rsidR="003318F9" w:rsidRPr="006A77F7" w:rsidRDefault="003318F9" w:rsidP="003318F9">
            <w:pPr>
              <w:pStyle w:val="TAC"/>
            </w:pPr>
            <w:r w:rsidRPr="006A77F7">
              <w:t>IMD</w:t>
            </w:r>
          </w:p>
        </w:tc>
        <w:tc>
          <w:tcPr>
            <w:tcW w:w="1465" w:type="dxa"/>
            <w:vAlign w:val="center"/>
          </w:tcPr>
          <w:p w14:paraId="7C804166" w14:textId="77777777" w:rsidR="003318F9" w:rsidRPr="006A77F7" w:rsidDel="002841FB" w:rsidRDefault="003318F9" w:rsidP="003318F9">
            <w:pPr>
              <w:pStyle w:val="TAC"/>
            </w:pPr>
          </w:p>
        </w:tc>
        <w:tc>
          <w:tcPr>
            <w:tcW w:w="1271" w:type="dxa"/>
            <w:tcBorders>
              <w:top w:val="nil"/>
              <w:bottom w:val="nil"/>
            </w:tcBorders>
            <w:vAlign w:val="center"/>
          </w:tcPr>
          <w:p w14:paraId="5F59DACB" w14:textId="42574079" w:rsidR="003318F9" w:rsidRPr="006A77F7" w:rsidDel="002841FB" w:rsidRDefault="003318F9" w:rsidP="003318F9">
            <w:pPr>
              <w:pStyle w:val="TAC"/>
              <w:rPr>
                <w:lang w:eastAsia="ja-JP"/>
              </w:rPr>
            </w:pPr>
            <w:r w:rsidRPr="006A77F7">
              <w:t>RAN5#</w:t>
            </w:r>
            <w:r>
              <w:t>108</w:t>
            </w:r>
          </w:p>
        </w:tc>
      </w:tr>
      <w:tr w:rsidR="003318F9" w:rsidRPr="006A77F7" w:rsidDel="002841FB" w14:paraId="0E08FD2A" w14:textId="77777777" w:rsidTr="006E2B75">
        <w:tc>
          <w:tcPr>
            <w:tcW w:w="1765" w:type="dxa"/>
            <w:tcBorders>
              <w:top w:val="nil"/>
            </w:tcBorders>
            <w:vAlign w:val="center"/>
          </w:tcPr>
          <w:p w14:paraId="6428186C" w14:textId="77777777" w:rsidR="003318F9" w:rsidRPr="006A77F7" w:rsidDel="002841FB" w:rsidRDefault="003318F9" w:rsidP="003318F9">
            <w:pPr>
              <w:pStyle w:val="TAC"/>
            </w:pPr>
          </w:p>
        </w:tc>
        <w:tc>
          <w:tcPr>
            <w:tcW w:w="1772" w:type="dxa"/>
            <w:vAlign w:val="center"/>
          </w:tcPr>
          <w:p w14:paraId="713DCA23" w14:textId="28513175" w:rsidR="003318F9" w:rsidRDefault="003318F9" w:rsidP="003318F9">
            <w:pPr>
              <w:pStyle w:val="TAC"/>
              <w:rPr>
                <w:lang w:eastAsia="zh-CN"/>
              </w:rPr>
            </w:pPr>
            <w:r w:rsidRPr="006A77F7">
              <w:t>No</w:t>
            </w:r>
          </w:p>
        </w:tc>
        <w:tc>
          <w:tcPr>
            <w:tcW w:w="1481" w:type="dxa"/>
            <w:vAlign w:val="center"/>
          </w:tcPr>
          <w:p w14:paraId="6A8097EC" w14:textId="4DE324A1"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625138A3" w14:textId="1E010723" w:rsidR="003318F9" w:rsidRPr="006A77F7" w:rsidRDefault="003318F9" w:rsidP="003318F9">
            <w:pPr>
              <w:pStyle w:val="TAC"/>
              <w:rPr>
                <w:lang w:eastAsia="zh-CN"/>
              </w:rPr>
            </w:pPr>
            <w:r w:rsidRPr="006A77F7">
              <w:t>N</w:t>
            </w:r>
            <w:r>
              <w:t>40</w:t>
            </w:r>
            <w:r w:rsidRPr="006A77F7">
              <w:t xml:space="preserve"> (3 band IMD</w:t>
            </w:r>
            <w:r>
              <w:t>2</w:t>
            </w:r>
            <w:r w:rsidRPr="006A77F7">
              <w:t>)</w:t>
            </w:r>
          </w:p>
        </w:tc>
        <w:tc>
          <w:tcPr>
            <w:tcW w:w="1483" w:type="dxa"/>
            <w:vAlign w:val="center"/>
          </w:tcPr>
          <w:p w14:paraId="60F6A160" w14:textId="287B8A9B" w:rsidR="003318F9" w:rsidRPr="006A77F7" w:rsidRDefault="003318F9" w:rsidP="003318F9">
            <w:pPr>
              <w:pStyle w:val="TAC"/>
            </w:pPr>
            <w:r w:rsidRPr="006A77F7">
              <w:t>IMD</w:t>
            </w:r>
          </w:p>
        </w:tc>
        <w:tc>
          <w:tcPr>
            <w:tcW w:w="1465" w:type="dxa"/>
            <w:vAlign w:val="center"/>
          </w:tcPr>
          <w:p w14:paraId="7099C9BF" w14:textId="77777777" w:rsidR="003318F9" w:rsidRPr="006A77F7" w:rsidDel="002841FB" w:rsidRDefault="003318F9" w:rsidP="003318F9">
            <w:pPr>
              <w:pStyle w:val="TAC"/>
            </w:pPr>
          </w:p>
        </w:tc>
        <w:tc>
          <w:tcPr>
            <w:tcW w:w="1271" w:type="dxa"/>
            <w:tcBorders>
              <w:top w:val="nil"/>
            </w:tcBorders>
            <w:vAlign w:val="center"/>
          </w:tcPr>
          <w:p w14:paraId="56DD977A" w14:textId="6A6A473E" w:rsidR="003318F9" w:rsidRPr="006A77F7" w:rsidDel="002841FB" w:rsidRDefault="003318F9" w:rsidP="003318F9">
            <w:pPr>
              <w:pStyle w:val="TAC"/>
              <w:rPr>
                <w:lang w:eastAsia="ja-JP"/>
              </w:rPr>
            </w:pPr>
          </w:p>
        </w:tc>
      </w:tr>
      <w:tr w:rsidR="003318F9" w:rsidRPr="006A77F7" w:rsidDel="002841FB" w14:paraId="7A771FB0" w14:textId="77777777" w:rsidTr="006E2B75">
        <w:tc>
          <w:tcPr>
            <w:tcW w:w="1765" w:type="dxa"/>
            <w:tcBorders>
              <w:top w:val="nil"/>
              <w:bottom w:val="nil"/>
            </w:tcBorders>
            <w:vAlign w:val="center"/>
          </w:tcPr>
          <w:p w14:paraId="3440A0F5" w14:textId="42020FC6"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2E6BAA07" w14:textId="642409DA" w:rsidR="003318F9" w:rsidRDefault="003318F9" w:rsidP="003318F9">
            <w:pPr>
              <w:pStyle w:val="TAC"/>
              <w:rPr>
                <w:lang w:eastAsia="zh-CN"/>
              </w:rPr>
            </w:pPr>
            <w:r w:rsidRPr="006A77F7">
              <w:t>No</w:t>
            </w:r>
          </w:p>
        </w:tc>
        <w:tc>
          <w:tcPr>
            <w:tcW w:w="1481" w:type="dxa"/>
            <w:vAlign w:val="center"/>
          </w:tcPr>
          <w:p w14:paraId="73668BE8" w14:textId="559AD1C0" w:rsidR="003318F9" w:rsidRPr="006A77F7" w:rsidRDefault="003318F9" w:rsidP="003318F9">
            <w:pPr>
              <w:pStyle w:val="TAC"/>
              <w:rPr>
                <w:rFonts w:eastAsia="Malgun Gothic"/>
              </w:rPr>
            </w:pPr>
            <w:r w:rsidRPr="006A77F7">
              <w:t>DC_</w:t>
            </w:r>
            <w:r>
              <w:t>3</w:t>
            </w:r>
            <w:r w:rsidRPr="006A77F7">
              <w:t>A_n</w:t>
            </w:r>
            <w:r>
              <w:t>71</w:t>
            </w:r>
            <w:r w:rsidRPr="006A77F7">
              <w:t>A</w:t>
            </w:r>
          </w:p>
        </w:tc>
        <w:tc>
          <w:tcPr>
            <w:tcW w:w="1539" w:type="dxa"/>
            <w:vAlign w:val="center"/>
          </w:tcPr>
          <w:p w14:paraId="40123A6B" w14:textId="2F6D9F9F" w:rsidR="003318F9" w:rsidRPr="006A77F7" w:rsidRDefault="003318F9" w:rsidP="003318F9">
            <w:pPr>
              <w:pStyle w:val="TAC"/>
              <w:rPr>
                <w:lang w:eastAsia="zh-CN"/>
              </w:rPr>
            </w:pPr>
            <w:r w:rsidRPr="006A77F7">
              <w:t>n7</w:t>
            </w:r>
            <w:r>
              <w:t>7</w:t>
            </w:r>
            <w:r w:rsidRPr="006A77F7">
              <w:t xml:space="preserve"> (3 band IMD</w:t>
            </w:r>
            <w:r>
              <w:t>3, IMD4</w:t>
            </w:r>
            <w:r w:rsidRPr="006A77F7">
              <w:t>)</w:t>
            </w:r>
          </w:p>
        </w:tc>
        <w:tc>
          <w:tcPr>
            <w:tcW w:w="1483" w:type="dxa"/>
            <w:vAlign w:val="center"/>
          </w:tcPr>
          <w:p w14:paraId="1657ED85" w14:textId="1B916DAE" w:rsidR="003318F9" w:rsidRPr="006A77F7" w:rsidRDefault="003318F9" w:rsidP="003318F9">
            <w:pPr>
              <w:pStyle w:val="TAC"/>
            </w:pPr>
            <w:r w:rsidRPr="006A77F7">
              <w:t>IMD</w:t>
            </w:r>
          </w:p>
        </w:tc>
        <w:tc>
          <w:tcPr>
            <w:tcW w:w="1465" w:type="dxa"/>
            <w:vAlign w:val="center"/>
          </w:tcPr>
          <w:p w14:paraId="463FC834" w14:textId="77777777" w:rsidR="003318F9" w:rsidRPr="006A77F7" w:rsidDel="002841FB" w:rsidRDefault="003318F9" w:rsidP="003318F9">
            <w:pPr>
              <w:pStyle w:val="TAC"/>
            </w:pPr>
          </w:p>
        </w:tc>
        <w:tc>
          <w:tcPr>
            <w:tcW w:w="1271" w:type="dxa"/>
            <w:tcBorders>
              <w:top w:val="nil"/>
              <w:bottom w:val="nil"/>
            </w:tcBorders>
            <w:vAlign w:val="center"/>
          </w:tcPr>
          <w:p w14:paraId="17F05845" w14:textId="35297AA9" w:rsidR="003318F9" w:rsidRPr="006A77F7" w:rsidDel="002841FB" w:rsidRDefault="003318F9" w:rsidP="003318F9">
            <w:pPr>
              <w:pStyle w:val="TAC"/>
              <w:rPr>
                <w:lang w:eastAsia="ja-JP"/>
              </w:rPr>
            </w:pPr>
            <w:r w:rsidRPr="006A77F7">
              <w:t>RAN5#</w:t>
            </w:r>
            <w:r>
              <w:t>108</w:t>
            </w:r>
          </w:p>
        </w:tc>
      </w:tr>
      <w:tr w:rsidR="003318F9" w:rsidRPr="006A77F7" w:rsidDel="002841FB" w14:paraId="564B9921" w14:textId="77777777" w:rsidTr="006E2B75">
        <w:tc>
          <w:tcPr>
            <w:tcW w:w="1765" w:type="dxa"/>
            <w:tcBorders>
              <w:top w:val="nil"/>
            </w:tcBorders>
            <w:vAlign w:val="center"/>
          </w:tcPr>
          <w:p w14:paraId="7DE95EDE" w14:textId="77777777" w:rsidR="003318F9" w:rsidRPr="006A77F7" w:rsidDel="002841FB" w:rsidRDefault="003318F9" w:rsidP="003318F9">
            <w:pPr>
              <w:pStyle w:val="TAC"/>
            </w:pPr>
          </w:p>
        </w:tc>
        <w:tc>
          <w:tcPr>
            <w:tcW w:w="1772" w:type="dxa"/>
            <w:vAlign w:val="center"/>
          </w:tcPr>
          <w:p w14:paraId="7CE9563C" w14:textId="1353860E" w:rsidR="003318F9" w:rsidRDefault="003318F9" w:rsidP="003318F9">
            <w:pPr>
              <w:pStyle w:val="TAC"/>
              <w:rPr>
                <w:lang w:eastAsia="zh-CN"/>
              </w:rPr>
            </w:pPr>
            <w:r w:rsidRPr="006A77F7">
              <w:t>No</w:t>
            </w:r>
          </w:p>
        </w:tc>
        <w:tc>
          <w:tcPr>
            <w:tcW w:w="1481" w:type="dxa"/>
            <w:vAlign w:val="center"/>
          </w:tcPr>
          <w:p w14:paraId="1E9E2692" w14:textId="064A86B4"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343A82BC" w14:textId="741E6308" w:rsidR="003318F9" w:rsidRPr="006A77F7" w:rsidRDefault="003318F9" w:rsidP="003318F9">
            <w:pPr>
              <w:pStyle w:val="TAC"/>
              <w:rPr>
                <w:lang w:eastAsia="zh-CN"/>
              </w:rPr>
            </w:pPr>
            <w:r w:rsidRPr="006A77F7">
              <w:t>n7</w:t>
            </w:r>
            <w:r>
              <w:t>1</w:t>
            </w:r>
            <w:r w:rsidRPr="006A77F7">
              <w:t xml:space="preserve"> (3 band IMD</w:t>
            </w:r>
            <w:r>
              <w:t>3</w:t>
            </w:r>
            <w:r w:rsidRPr="006A77F7">
              <w:t>)</w:t>
            </w:r>
          </w:p>
        </w:tc>
        <w:tc>
          <w:tcPr>
            <w:tcW w:w="1483" w:type="dxa"/>
            <w:vAlign w:val="center"/>
          </w:tcPr>
          <w:p w14:paraId="43B63C04" w14:textId="4CCA1A39" w:rsidR="003318F9" w:rsidRPr="006A77F7" w:rsidRDefault="003318F9" w:rsidP="003318F9">
            <w:pPr>
              <w:pStyle w:val="TAC"/>
            </w:pPr>
            <w:r w:rsidRPr="006A77F7">
              <w:t>IMD</w:t>
            </w:r>
          </w:p>
        </w:tc>
        <w:tc>
          <w:tcPr>
            <w:tcW w:w="1465" w:type="dxa"/>
            <w:vAlign w:val="center"/>
          </w:tcPr>
          <w:p w14:paraId="41293780" w14:textId="77777777" w:rsidR="003318F9" w:rsidRPr="006A77F7" w:rsidDel="002841FB" w:rsidRDefault="003318F9" w:rsidP="003318F9">
            <w:pPr>
              <w:pStyle w:val="TAC"/>
            </w:pPr>
          </w:p>
        </w:tc>
        <w:tc>
          <w:tcPr>
            <w:tcW w:w="1271" w:type="dxa"/>
            <w:tcBorders>
              <w:top w:val="nil"/>
            </w:tcBorders>
            <w:vAlign w:val="center"/>
          </w:tcPr>
          <w:p w14:paraId="6542FF5E" w14:textId="3556C237" w:rsidR="003318F9" w:rsidRPr="006A77F7" w:rsidDel="002841FB" w:rsidRDefault="003318F9" w:rsidP="003318F9">
            <w:pPr>
              <w:pStyle w:val="TAC"/>
              <w:rPr>
                <w:lang w:eastAsia="ja-JP"/>
              </w:rPr>
            </w:pPr>
          </w:p>
        </w:tc>
      </w:tr>
      <w:tr w:rsidR="00C21F65" w:rsidRPr="006A77F7" w:rsidDel="002841FB" w14:paraId="2C8D14A6" w14:textId="77777777" w:rsidTr="006E2B75">
        <w:tc>
          <w:tcPr>
            <w:tcW w:w="1765" w:type="dxa"/>
            <w:tcBorders>
              <w:top w:val="nil"/>
              <w:bottom w:val="nil"/>
            </w:tcBorders>
            <w:vAlign w:val="center"/>
          </w:tcPr>
          <w:p w14:paraId="355ADCC7" w14:textId="1D9A7CA3" w:rsidR="00C21F65" w:rsidRPr="006A77F7" w:rsidDel="002841FB" w:rsidRDefault="00C21F65" w:rsidP="00C21F65">
            <w:pPr>
              <w:pStyle w:val="TAC"/>
            </w:pPr>
            <w:r w:rsidRPr="006A77F7">
              <w:rPr>
                <w:rFonts w:eastAsia="Malgun Gothic"/>
                <w:lang w:eastAsia="ko-KR"/>
              </w:rPr>
              <w:t>DC_3A_n78A-n79A</w:t>
            </w:r>
          </w:p>
        </w:tc>
        <w:tc>
          <w:tcPr>
            <w:tcW w:w="1772" w:type="dxa"/>
            <w:vAlign w:val="center"/>
          </w:tcPr>
          <w:p w14:paraId="79D489BE" w14:textId="4AAC2D97" w:rsidR="00C21F65" w:rsidRDefault="00C21F65" w:rsidP="00C21F65">
            <w:pPr>
              <w:pStyle w:val="TAC"/>
              <w:rPr>
                <w:lang w:eastAsia="zh-CN"/>
              </w:rPr>
            </w:pPr>
            <w:r>
              <w:rPr>
                <w:lang w:eastAsia="ja-JP"/>
              </w:rPr>
              <w:t>DC_3_n78</w:t>
            </w:r>
          </w:p>
        </w:tc>
        <w:tc>
          <w:tcPr>
            <w:tcW w:w="1481" w:type="dxa"/>
            <w:vAlign w:val="center"/>
          </w:tcPr>
          <w:p w14:paraId="69B53ADA" w14:textId="4A5DD26C" w:rsidR="00C21F65" w:rsidRPr="006A77F7" w:rsidRDefault="00C21F65" w:rsidP="00C21F65">
            <w:pPr>
              <w:pStyle w:val="TAC"/>
              <w:rPr>
                <w:rFonts w:eastAsia="Malgun Gothic"/>
              </w:rPr>
            </w:pPr>
            <w:r w:rsidRPr="006A77F7">
              <w:t>DC_3A_n78A</w:t>
            </w:r>
          </w:p>
        </w:tc>
        <w:tc>
          <w:tcPr>
            <w:tcW w:w="1539" w:type="dxa"/>
            <w:vAlign w:val="center"/>
          </w:tcPr>
          <w:p w14:paraId="689FAEB6" w14:textId="0C5E478A" w:rsidR="00C21F65" w:rsidRPr="006A77F7" w:rsidRDefault="00C21F65" w:rsidP="00C21F65">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vAlign w:val="center"/>
          </w:tcPr>
          <w:p w14:paraId="50FE5D13" w14:textId="17EB257E" w:rsidR="00C21F65" w:rsidRPr="006A77F7" w:rsidRDefault="00C21F65" w:rsidP="00C21F65">
            <w:pPr>
              <w:pStyle w:val="TAC"/>
            </w:pPr>
            <w:r w:rsidRPr="006A77F7">
              <w:rPr>
                <w:lang w:eastAsia="ja-JP"/>
              </w:rPr>
              <w:t>IMD</w:t>
            </w:r>
          </w:p>
        </w:tc>
        <w:tc>
          <w:tcPr>
            <w:tcW w:w="1465" w:type="dxa"/>
          </w:tcPr>
          <w:p w14:paraId="49457D64" w14:textId="77777777" w:rsidR="00C21F65" w:rsidRPr="006A77F7" w:rsidDel="002841FB" w:rsidRDefault="00C21F65" w:rsidP="00C21F65">
            <w:pPr>
              <w:pStyle w:val="TAC"/>
            </w:pPr>
          </w:p>
        </w:tc>
        <w:tc>
          <w:tcPr>
            <w:tcW w:w="1271" w:type="dxa"/>
            <w:tcBorders>
              <w:top w:val="nil"/>
              <w:bottom w:val="nil"/>
            </w:tcBorders>
            <w:vAlign w:val="center"/>
          </w:tcPr>
          <w:p w14:paraId="09E836DB" w14:textId="330A1AA1" w:rsidR="00C21F65" w:rsidRPr="006A77F7" w:rsidDel="002841FB" w:rsidRDefault="00C21F65" w:rsidP="00C21F65">
            <w:pPr>
              <w:pStyle w:val="TAC"/>
              <w:rPr>
                <w:lang w:eastAsia="ja-JP"/>
              </w:rPr>
            </w:pPr>
            <w:r w:rsidRPr="006A77F7">
              <w:rPr>
                <w:lang w:eastAsia="ja-JP"/>
              </w:rPr>
              <w:t>RAN5#</w:t>
            </w:r>
            <w:r w:rsidRPr="00F94051">
              <w:rPr>
                <w:lang w:eastAsia="ja-JP"/>
              </w:rPr>
              <w:t>106</w:t>
            </w:r>
          </w:p>
        </w:tc>
      </w:tr>
      <w:tr w:rsidR="00C21F65" w:rsidRPr="006A77F7" w:rsidDel="002841FB" w14:paraId="50B753E5" w14:textId="77777777" w:rsidTr="00C57894">
        <w:tc>
          <w:tcPr>
            <w:tcW w:w="1765" w:type="dxa"/>
            <w:tcBorders>
              <w:top w:val="nil"/>
            </w:tcBorders>
            <w:vAlign w:val="center"/>
          </w:tcPr>
          <w:p w14:paraId="652195A7" w14:textId="77777777" w:rsidR="00C21F65" w:rsidRPr="006A77F7" w:rsidDel="002841FB" w:rsidRDefault="00C21F65" w:rsidP="00C21F65">
            <w:pPr>
              <w:pStyle w:val="TAC"/>
            </w:pPr>
          </w:p>
        </w:tc>
        <w:tc>
          <w:tcPr>
            <w:tcW w:w="1772" w:type="dxa"/>
            <w:vAlign w:val="center"/>
          </w:tcPr>
          <w:p w14:paraId="54771B95" w14:textId="25AC73BF" w:rsidR="00C21F65" w:rsidRDefault="00C21F65" w:rsidP="00C21F65">
            <w:pPr>
              <w:pStyle w:val="TAC"/>
              <w:rPr>
                <w:lang w:eastAsia="zh-CN"/>
              </w:rPr>
            </w:pPr>
            <w:r w:rsidRPr="006A77F7">
              <w:rPr>
                <w:lang w:eastAsia="ja-JP"/>
              </w:rPr>
              <w:t>No</w:t>
            </w:r>
          </w:p>
        </w:tc>
        <w:tc>
          <w:tcPr>
            <w:tcW w:w="1481" w:type="dxa"/>
            <w:vAlign w:val="center"/>
          </w:tcPr>
          <w:p w14:paraId="7869FCE4" w14:textId="63E13762" w:rsidR="00C21F65" w:rsidRPr="006A77F7" w:rsidRDefault="00C21F65" w:rsidP="00C21F65">
            <w:pPr>
              <w:pStyle w:val="TAC"/>
              <w:rPr>
                <w:rFonts w:eastAsia="Malgun Gothic"/>
              </w:rPr>
            </w:pPr>
            <w:r w:rsidRPr="006A77F7">
              <w:t>DC_3A_n79A</w:t>
            </w:r>
          </w:p>
        </w:tc>
        <w:tc>
          <w:tcPr>
            <w:tcW w:w="1539" w:type="dxa"/>
            <w:vAlign w:val="center"/>
          </w:tcPr>
          <w:p w14:paraId="1517A7E6" w14:textId="52169200" w:rsidR="00C21F65" w:rsidRPr="006A77F7" w:rsidRDefault="00C21F65" w:rsidP="00C21F65">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4790D9C7" w14:textId="46EBFD51" w:rsidR="00C21F65" w:rsidRPr="006A77F7" w:rsidRDefault="00C21F65" w:rsidP="00C21F65">
            <w:pPr>
              <w:pStyle w:val="TAC"/>
            </w:pPr>
            <w:r w:rsidRPr="006A77F7">
              <w:rPr>
                <w:lang w:eastAsia="ja-JP"/>
              </w:rPr>
              <w:t>IMD</w:t>
            </w:r>
          </w:p>
        </w:tc>
        <w:tc>
          <w:tcPr>
            <w:tcW w:w="1465" w:type="dxa"/>
          </w:tcPr>
          <w:p w14:paraId="1AFF7C1D" w14:textId="77777777" w:rsidR="00C21F65" w:rsidRPr="006A77F7" w:rsidDel="002841FB" w:rsidRDefault="00C21F65" w:rsidP="00C21F65">
            <w:pPr>
              <w:pStyle w:val="TAC"/>
            </w:pPr>
          </w:p>
        </w:tc>
        <w:tc>
          <w:tcPr>
            <w:tcW w:w="1271" w:type="dxa"/>
            <w:tcBorders>
              <w:top w:val="nil"/>
            </w:tcBorders>
            <w:vAlign w:val="center"/>
          </w:tcPr>
          <w:p w14:paraId="56492FB0" w14:textId="77777777" w:rsidR="00C21F65" w:rsidRPr="006A77F7" w:rsidDel="002841FB" w:rsidRDefault="00C21F65" w:rsidP="00C21F65">
            <w:pPr>
              <w:pStyle w:val="TAC"/>
              <w:rPr>
                <w:lang w:eastAsia="ja-JP"/>
              </w:rPr>
            </w:pPr>
          </w:p>
        </w:tc>
      </w:tr>
      <w:tr w:rsidR="002841FB" w:rsidRPr="006A77F7" w:rsidDel="002841FB" w14:paraId="7C54AAB0" w14:textId="77777777" w:rsidTr="006E2B75">
        <w:tc>
          <w:tcPr>
            <w:tcW w:w="1765" w:type="dxa"/>
            <w:tcBorders>
              <w:top w:val="nil"/>
              <w:bottom w:val="nil"/>
            </w:tcBorders>
            <w:vAlign w:val="center"/>
          </w:tcPr>
          <w:p w14:paraId="77B1F9F2" w14:textId="6C6C1247" w:rsidR="002841FB" w:rsidRPr="006A77F7" w:rsidDel="002841FB" w:rsidRDefault="002841FB" w:rsidP="002841FB">
            <w:pPr>
              <w:pStyle w:val="TAC"/>
            </w:pPr>
            <w:r w:rsidRPr="006A77F7">
              <w:rPr>
                <w:rFonts w:eastAsia="Malgun Gothic"/>
              </w:rPr>
              <w:t>DC_7A_n5A-n78A</w:t>
            </w:r>
          </w:p>
        </w:tc>
        <w:tc>
          <w:tcPr>
            <w:tcW w:w="1772" w:type="dxa"/>
            <w:vAlign w:val="center"/>
          </w:tcPr>
          <w:p w14:paraId="01CEAFFB" w14:textId="09061AD1" w:rsidR="002841FB" w:rsidRPr="006A77F7" w:rsidDel="002841FB" w:rsidRDefault="002841FB" w:rsidP="002841FB">
            <w:pPr>
              <w:pStyle w:val="TAC"/>
              <w:rPr>
                <w:rFonts w:eastAsia="Malgun Gothic"/>
              </w:rPr>
            </w:pPr>
            <w:r>
              <w:rPr>
                <w:rFonts w:eastAsia="Malgun Gothic"/>
              </w:rPr>
              <w:t>DC_7_n5</w:t>
            </w:r>
          </w:p>
        </w:tc>
        <w:tc>
          <w:tcPr>
            <w:tcW w:w="1481" w:type="dxa"/>
            <w:vAlign w:val="center"/>
          </w:tcPr>
          <w:p w14:paraId="7141D56C" w14:textId="4A3F827E" w:rsidR="002841FB" w:rsidRPr="006A77F7" w:rsidDel="002841FB" w:rsidRDefault="002841FB" w:rsidP="002841FB">
            <w:pPr>
              <w:pStyle w:val="TAC"/>
              <w:rPr>
                <w:rFonts w:eastAsia="Malgun Gothic"/>
              </w:rPr>
            </w:pPr>
            <w:r w:rsidRPr="006A77F7">
              <w:rPr>
                <w:rFonts w:eastAsia="Malgun Gothic"/>
              </w:rPr>
              <w:t>DC_7A_n5A</w:t>
            </w:r>
          </w:p>
        </w:tc>
        <w:tc>
          <w:tcPr>
            <w:tcW w:w="1539" w:type="dxa"/>
            <w:vAlign w:val="center"/>
          </w:tcPr>
          <w:p w14:paraId="05A574A5" w14:textId="017DE8F4"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3778916B" w14:textId="565E8F90" w:rsidR="002841FB" w:rsidRPr="006A77F7" w:rsidDel="002841FB" w:rsidRDefault="002841FB" w:rsidP="002841FB">
            <w:pPr>
              <w:pStyle w:val="TAC"/>
            </w:pPr>
            <w:r w:rsidRPr="006A77F7">
              <w:t>No test required</w:t>
            </w:r>
          </w:p>
        </w:tc>
        <w:tc>
          <w:tcPr>
            <w:tcW w:w="1465" w:type="dxa"/>
          </w:tcPr>
          <w:p w14:paraId="276F878B" w14:textId="77777777" w:rsidR="002841FB" w:rsidRPr="006A77F7" w:rsidDel="002841FB" w:rsidRDefault="002841FB" w:rsidP="002841FB">
            <w:pPr>
              <w:pStyle w:val="TAC"/>
            </w:pPr>
          </w:p>
        </w:tc>
        <w:tc>
          <w:tcPr>
            <w:tcW w:w="1271" w:type="dxa"/>
            <w:tcBorders>
              <w:bottom w:val="nil"/>
            </w:tcBorders>
            <w:vAlign w:val="center"/>
          </w:tcPr>
          <w:p w14:paraId="7CAFB8E2" w14:textId="04B666A0" w:rsidR="002841FB" w:rsidRPr="006A77F7" w:rsidDel="002841FB" w:rsidRDefault="002841FB" w:rsidP="002841FB">
            <w:pPr>
              <w:pStyle w:val="TAC"/>
              <w:rPr>
                <w:rFonts w:eastAsia="SimSun"/>
              </w:rPr>
            </w:pPr>
            <w:r w:rsidRPr="006A77F7">
              <w:rPr>
                <w:rFonts w:eastAsia="SimSun"/>
              </w:rPr>
              <w:t>RAN5#94-e</w:t>
            </w:r>
          </w:p>
        </w:tc>
      </w:tr>
      <w:tr w:rsidR="002841FB" w:rsidRPr="006A77F7" w:rsidDel="002841FB" w14:paraId="09DF4D2B" w14:textId="77777777" w:rsidTr="006E2B75">
        <w:tc>
          <w:tcPr>
            <w:tcW w:w="1765" w:type="dxa"/>
            <w:tcBorders>
              <w:top w:val="nil"/>
            </w:tcBorders>
            <w:vAlign w:val="center"/>
          </w:tcPr>
          <w:p w14:paraId="28D6C363" w14:textId="77777777" w:rsidR="002841FB" w:rsidRPr="006A77F7" w:rsidDel="002841FB" w:rsidRDefault="002841FB" w:rsidP="002841FB">
            <w:pPr>
              <w:pStyle w:val="TAC"/>
            </w:pPr>
          </w:p>
        </w:tc>
        <w:tc>
          <w:tcPr>
            <w:tcW w:w="1772" w:type="dxa"/>
            <w:vAlign w:val="center"/>
          </w:tcPr>
          <w:p w14:paraId="5212653C" w14:textId="648BC8DC" w:rsidR="002841FB" w:rsidRPr="006A77F7" w:rsidDel="002841FB" w:rsidRDefault="002841FB" w:rsidP="002841FB">
            <w:pPr>
              <w:pStyle w:val="TAC"/>
              <w:rPr>
                <w:rFonts w:eastAsia="Malgun Gothic"/>
              </w:rPr>
            </w:pPr>
            <w:r w:rsidRPr="006A77F7">
              <w:rPr>
                <w:rFonts w:eastAsia="Malgun Gothic"/>
              </w:rPr>
              <w:t>No</w:t>
            </w:r>
          </w:p>
        </w:tc>
        <w:tc>
          <w:tcPr>
            <w:tcW w:w="1481" w:type="dxa"/>
            <w:vAlign w:val="center"/>
          </w:tcPr>
          <w:p w14:paraId="26C29873" w14:textId="61A59DBA" w:rsidR="002841FB" w:rsidRPr="006A77F7" w:rsidDel="002841FB" w:rsidRDefault="002841FB" w:rsidP="002841FB">
            <w:pPr>
              <w:pStyle w:val="TAC"/>
              <w:rPr>
                <w:rFonts w:eastAsia="Malgun Gothic"/>
              </w:rPr>
            </w:pPr>
            <w:r w:rsidRPr="006A77F7">
              <w:rPr>
                <w:rFonts w:eastAsia="Malgun Gothic"/>
              </w:rPr>
              <w:t>DC_7A_n78A</w:t>
            </w:r>
          </w:p>
        </w:tc>
        <w:tc>
          <w:tcPr>
            <w:tcW w:w="1539" w:type="dxa"/>
            <w:vAlign w:val="center"/>
          </w:tcPr>
          <w:p w14:paraId="125F2B9A" w14:textId="29A0C170"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681872C8" w14:textId="1729A980" w:rsidR="002841FB" w:rsidRPr="006A77F7" w:rsidDel="002841FB" w:rsidRDefault="002841FB" w:rsidP="002841FB">
            <w:pPr>
              <w:pStyle w:val="TAC"/>
            </w:pPr>
            <w:r w:rsidRPr="006A77F7">
              <w:t>No test required</w:t>
            </w:r>
          </w:p>
        </w:tc>
        <w:tc>
          <w:tcPr>
            <w:tcW w:w="1465" w:type="dxa"/>
          </w:tcPr>
          <w:p w14:paraId="0CF85992" w14:textId="77777777" w:rsidR="002841FB" w:rsidRPr="006A77F7" w:rsidDel="002841FB" w:rsidRDefault="002841FB" w:rsidP="002841FB">
            <w:pPr>
              <w:pStyle w:val="TAC"/>
            </w:pPr>
          </w:p>
        </w:tc>
        <w:tc>
          <w:tcPr>
            <w:tcW w:w="1271" w:type="dxa"/>
            <w:tcBorders>
              <w:top w:val="nil"/>
            </w:tcBorders>
            <w:vAlign w:val="center"/>
          </w:tcPr>
          <w:p w14:paraId="2E90F3A2" w14:textId="77777777" w:rsidR="002841FB" w:rsidRPr="006A77F7" w:rsidDel="002841FB" w:rsidRDefault="002841FB" w:rsidP="002841FB">
            <w:pPr>
              <w:pStyle w:val="TAC"/>
              <w:rPr>
                <w:rFonts w:eastAsia="SimSun"/>
              </w:rPr>
            </w:pPr>
          </w:p>
        </w:tc>
      </w:tr>
      <w:tr w:rsidR="00C21F65" w:rsidRPr="006A77F7" w:rsidDel="002841FB" w14:paraId="4AB9A4F1" w14:textId="77777777" w:rsidTr="006E2B75">
        <w:tc>
          <w:tcPr>
            <w:tcW w:w="1765" w:type="dxa"/>
            <w:tcBorders>
              <w:top w:val="nil"/>
              <w:bottom w:val="nil"/>
            </w:tcBorders>
            <w:vAlign w:val="center"/>
          </w:tcPr>
          <w:p w14:paraId="229A5D11" w14:textId="3FE8249F" w:rsidR="00C21F65" w:rsidRPr="006A77F7" w:rsidDel="002841FB" w:rsidRDefault="00C21F65" w:rsidP="00C21F65">
            <w:pPr>
              <w:pStyle w:val="TAC"/>
            </w:pPr>
            <w:r w:rsidRPr="006A77F7">
              <w:t>DC_7A_n28A-n78A</w:t>
            </w:r>
          </w:p>
        </w:tc>
        <w:tc>
          <w:tcPr>
            <w:tcW w:w="1772" w:type="dxa"/>
            <w:vAlign w:val="center"/>
          </w:tcPr>
          <w:p w14:paraId="16F12221" w14:textId="47D1B769" w:rsidR="00C21F65" w:rsidRPr="006A77F7" w:rsidRDefault="00C21F65" w:rsidP="00C21F65">
            <w:pPr>
              <w:pStyle w:val="TAC"/>
              <w:rPr>
                <w:rFonts w:eastAsia="Malgun Gothic"/>
              </w:rPr>
            </w:pPr>
            <w:r w:rsidRPr="006A77F7">
              <w:rPr>
                <w:lang w:eastAsia="zh-CN"/>
              </w:rPr>
              <w:t>No</w:t>
            </w:r>
          </w:p>
        </w:tc>
        <w:tc>
          <w:tcPr>
            <w:tcW w:w="1481" w:type="dxa"/>
            <w:vAlign w:val="center"/>
          </w:tcPr>
          <w:p w14:paraId="3BB7145F" w14:textId="53761434" w:rsidR="00C21F65" w:rsidRPr="006A77F7" w:rsidRDefault="00C21F65" w:rsidP="00C21F65">
            <w:pPr>
              <w:pStyle w:val="TAC"/>
              <w:rPr>
                <w:rFonts w:eastAsia="Malgun Gothic"/>
              </w:rPr>
            </w:pPr>
            <w:r w:rsidRPr="006A77F7">
              <w:rPr>
                <w:rFonts w:eastAsia="Malgun Gothic"/>
                <w:lang w:eastAsia="ko-KR"/>
              </w:rPr>
              <w:t>DC_7A_n28A</w:t>
            </w:r>
          </w:p>
        </w:tc>
        <w:tc>
          <w:tcPr>
            <w:tcW w:w="1539" w:type="dxa"/>
            <w:vAlign w:val="center"/>
          </w:tcPr>
          <w:p w14:paraId="799545D1" w14:textId="73F1FFA8" w:rsidR="00C21F65" w:rsidRPr="006A77F7" w:rsidRDefault="00C21F65" w:rsidP="00C21F65">
            <w:pPr>
              <w:pStyle w:val="TAC"/>
              <w:rPr>
                <w:rFonts w:eastAsia="Malgun Gothic"/>
              </w:rPr>
            </w:pPr>
            <w:r w:rsidRPr="006A77F7">
              <w:rPr>
                <w:lang w:eastAsia="zh-CN"/>
              </w:rPr>
              <w:t>n78 (3 band IMD2)</w:t>
            </w:r>
          </w:p>
        </w:tc>
        <w:tc>
          <w:tcPr>
            <w:tcW w:w="1483" w:type="dxa"/>
            <w:vAlign w:val="center"/>
          </w:tcPr>
          <w:p w14:paraId="6EA463CD" w14:textId="25E9B809" w:rsidR="00C21F65" w:rsidRPr="006A77F7" w:rsidRDefault="00C21F65" w:rsidP="00C21F65">
            <w:pPr>
              <w:pStyle w:val="TAC"/>
            </w:pPr>
            <w:r w:rsidRPr="006A77F7">
              <w:rPr>
                <w:lang w:eastAsia="zh-CN"/>
              </w:rPr>
              <w:t>NE, IMD</w:t>
            </w:r>
          </w:p>
        </w:tc>
        <w:tc>
          <w:tcPr>
            <w:tcW w:w="1465" w:type="dxa"/>
          </w:tcPr>
          <w:p w14:paraId="3395997F" w14:textId="77777777" w:rsidR="00C21F65" w:rsidRPr="006A77F7" w:rsidDel="002841FB" w:rsidRDefault="00C21F65" w:rsidP="00C21F65">
            <w:pPr>
              <w:pStyle w:val="TAC"/>
            </w:pPr>
          </w:p>
        </w:tc>
        <w:tc>
          <w:tcPr>
            <w:tcW w:w="1271" w:type="dxa"/>
            <w:tcBorders>
              <w:top w:val="nil"/>
              <w:bottom w:val="nil"/>
            </w:tcBorders>
            <w:vAlign w:val="center"/>
          </w:tcPr>
          <w:p w14:paraId="0D2E77E1" w14:textId="1245E93E" w:rsidR="00C21F65" w:rsidRPr="006A77F7" w:rsidDel="002841FB" w:rsidRDefault="00C21F65" w:rsidP="00C21F65">
            <w:pPr>
              <w:pStyle w:val="TAC"/>
              <w:rPr>
                <w:rFonts w:eastAsia="SimSun"/>
              </w:rPr>
            </w:pPr>
            <w:r w:rsidRPr="006A77F7">
              <w:t>RAN5#92-e</w:t>
            </w:r>
          </w:p>
        </w:tc>
      </w:tr>
      <w:tr w:rsidR="00C21F65" w:rsidRPr="006A77F7" w:rsidDel="002841FB" w14:paraId="65BD7BEB" w14:textId="77777777" w:rsidTr="002841FB">
        <w:tc>
          <w:tcPr>
            <w:tcW w:w="1765" w:type="dxa"/>
            <w:tcBorders>
              <w:top w:val="nil"/>
            </w:tcBorders>
            <w:vAlign w:val="center"/>
          </w:tcPr>
          <w:p w14:paraId="11B3F5CD" w14:textId="77777777" w:rsidR="00C21F65" w:rsidRPr="006A77F7" w:rsidDel="002841FB" w:rsidRDefault="00C21F65" w:rsidP="00C21F65">
            <w:pPr>
              <w:pStyle w:val="TAC"/>
            </w:pPr>
          </w:p>
        </w:tc>
        <w:tc>
          <w:tcPr>
            <w:tcW w:w="1772" w:type="dxa"/>
            <w:vAlign w:val="center"/>
          </w:tcPr>
          <w:p w14:paraId="3FE96CB9" w14:textId="1F11BD4D" w:rsidR="00C21F65" w:rsidRPr="006A77F7" w:rsidRDefault="00C21F65" w:rsidP="00C21F65">
            <w:pPr>
              <w:pStyle w:val="TAC"/>
              <w:rPr>
                <w:rFonts w:eastAsia="Malgun Gothic"/>
              </w:rPr>
            </w:pPr>
            <w:r w:rsidRPr="006A77F7">
              <w:rPr>
                <w:lang w:eastAsia="zh-CN"/>
              </w:rPr>
              <w:t>No</w:t>
            </w:r>
          </w:p>
        </w:tc>
        <w:tc>
          <w:tcPr>
            <w:tcW w:w="1481" w:type="dxa"/>
            <w:vAlign w:val="center"/>
          </w:tcPr>
          <w:p w14:paraId="78FCD856" w14:textId="0697FB48" w:rsidR="00C21F65" w:rsidRPr="006A77F7" w:rsidRDefault="00C21F65" w:rsidP="00C21F65">
            <w:pPr>
              <w:pStyle w:val="TAC"/>
              <w:rPr>
                <w:rFonts w:eastAsia="Malgun Gothic"/>
              </w:rPr>
            </w:pPr>
            <w:r w:rsidRPr="006A77F7">
              <w:rPr>
                <w:rFonts w:eastAsia="Malgun Gothic"/>
                <w:lang w:eastAsia="ko-KR"/>
              </w:rPr>
              <w:t>DC_7A_n78A</w:t>
            </w:r>
          </w:p>
        </w:tc>
        <w:tc>
          <w:tcPr>
            <w:tcW w:w="1539" w:type="dxa"/>
            <w:vAlign w:val="center"/>
          </w:tcPr>
          <w:p w14:paraId="170440FF" w14:textId="0F8FB780" w:rsidR="00C21F65" w:rsidRPr="006A77F7" w:rsidRDefault="00C21F65" w:rsidP="00C21F65">
            <w:pPr>
              <w:pStyle w:val="TAC"/>
              <w:rPr>
                <w:rFonts w:eastAsia="Malgun Gothic"/>
              </w:rPr>
            </w:pPr>
            <w:r w:rsidRPr="006A77F7">
              <w:rPr>
                <w:lang w:eastAsia="zh-CN"/>
              </w:rPr>
              <w:t>n28 (3 band IMD2)</w:t>
            </w:r>
          </w:p>
        </w:tc>
        <w:tc>
          <w:tcPr>
            <w:tcW w:w="1483" w:type="dxa"/>
            <w:vAlign w:val="center"/>
          </w:tcPr>
          <w:p w14:paraId="193E43E4" w14:textId="177F61C6" w:rsidR="00C21F65" w:rsidRPr="006A77F7" w:rsidRDefault="00C21F65" w:rsidP="00C21F65">
            <w:pPr>
              <w:pStyle w:val="TAC"/>
            </w:pPr>
            <w:r w:rsidRPr="006A77F7">
              <w:rPr>
                <w:lang w:eastAsia="zh-CN"/>
              </w:rPr>
              <w:t>NE, IMD</w:t>
            </w:r>
          </w:p>
        </w:tc>
        <w:tc>
          <w:tcPr>
            <w:tcW w:w="1465" w:type="dxa"/>
          </w:tcPr>
          <w:p w14:paraId="04BF3FB9" w14:textId="77777777" w:rsidR="00C21F65" w:rsidRPr="006A77F7" w:rsidDel="002841FB" w:rsidRDefault="00C21F65" w:rsidP="00C21F65">
            <w:pPr>
              <w:pStyle w:val="TAC"/>
            </w:pPr>
          </w:p>
        </w:tc>
        <w:tc>
          <w:tcPr>
            <w:tcW w:w="1271" w:type="dxa"/>
            <w:tcBorders>
              <w:top w:val="nil"/>
            </w:tcBorders>
            <w:vAlign w:val="center"/>
          </w:tcPr>
          <w:p w14:paraId="37FC5108" w14:textId="77777777" w:rsidR="00C21F65" w:rsidRPr="006A77F7" w:rsidDel="002841FB" w:rsidRDefault="00C21F65" w:rsidP="00C21F65">
            <w:pPr>
              <w:pStyle w:val="TAC"/>
              <w:rPr>
                <w:rFonts w:eastAsia="SimSun"/>
              </w:rPr>
            </w:pPr>
          </w:p>
        </w:tc>
      </w:tr>
      <w:tr w:rsidR="003318F9" w:rsidRPr="006A77F7" w:rsidDel="002841FB" w14:paraId="7A7FB59F" w14:textId="77777777" w:rsidTr="006E2B75">
        <w:tc>
          <w:tcPr>
            <w:tcW w:w="1765" w:type="dxa"/>
            <w:tcBorders>
              <w:top w:val="nil"/>
              <w:bottom w:val="nil"/>
            </w:tcBorders>
            <w:vAlign w:val="center"/>
          </w:tcPr>
          <w:p w14:paraId="3CB356B5" w14:textId="464F25A3" w:rsidR="003318F9" w:rsidRPr="006A77F7" w:rsidDel="002841FB" w:rsidRDefault="003318F9" w:rsidP="003318F9">
            <w:pPr>
              <w:pStyle w:val="TAC"/>
            </w:pPr>
            <w:r w:rsidRPr="006A77F7">
              <w:t>DC_</w:t>
            </w:r>
            <w:r>
              <w:t>8</w:t>
            </w:r>
            <w:r w:rsidRPr="006A77F7">
              <w:t>A_n</w:t>
            </w:r>
            <w:r>
              <w:t>40</w:t>
            </w:r>
            <w:r w:rsidRPr="006A77F7">
              <w:t>A-n7</w:t>
            </w:r>
            <w:r>
              <w:t>1</w:t>
            </w:r>
            <w:r w:rsidRPr="006A77F7">
              <w:t>A</w:t>
            </w:r>
          </w:p>
        </w:tc>
        <w:tc>
          <w:tcPr>
            <w:tcW w:w="1772" w:type="dxa"/>
            <w:vAlign w:val="center"/>
          </w:tcPr>
          <w:p w14:paraId="4712375E" w14:textId="6563C444" w:rsidR="003318F9" w:rsidRPr="006A77F7" w:rsidRDefault="003318F9" w:rsidP="003318F9">
            <w:pPr>
              <w:pStyle w:val="TAC"/>
              <w:rPr>
                <w:lang w:eastAsia="zh-CN"/>
              </w:rPr>
            </w:pPr>
            <w:r w:rsidRPr="006A77F7">
              <w:rPr>
                <w:lang w:eastAsia="zh-CN"/>
              </w:rPr>
              <w:t>No</w:t>
            </w:r>
          </w:p>
        </w:tc>
        <w:tc>
          <w:tcPr>
            <w:tcW w:w="1481" w:type="dxa"/>
            <w:vAlign w:val="center"/>
          </w:tcPr>
          <w:p w14:paraId="20E2F448" w14:textId="3F6D4DAE"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3DC22D8C" w14:textId="5F49D20B" w:rsidR="003318F9" w:rsidRPr="006A77F7" w:rsidRDefault="003318F9" w:rsidP="003318F9">
            <w:pPr>
              <w:pStyle w:val="TAC"/>
              <w:rPr>
                <w:lang w:eastAsia="zh-CN"/>
              </w:rPr>
            </w:pPr>
            <w:r w:rsidRPr="006A77F7">
              <w:rPr>
                <w:lang w:eastAsia="zh-CN"/>
              </w:rPr>
              <w:t>n7</w:t>
            </w:r>
            <w:r>
              <w:rPr>
                <w:lang w:eastAsia="zh-CN"/>
              </w:rPr>
              <w:t>1</w:t>
            </w:r>
            <w:r w:rsidRPr="006A77F7">
              <w:rPr>
                <w:lang w:eastAsia="zh-CN"/>
              </w:rPr>
              <w:t xml:space="preserve"> (3 band IMD</w:t>
            </w:r>
            <w:r>
              <w:rPr>
                <w:lang w:eastAsia="zh-CN"/>
              </w:rPr>
              <w:t>3</w:t>
            </w:r>
            <w:r w:rsidRPr="006A77F7">
              <w:rPr>
                <w:lang w:eastAsia="zh-CN"/>
              </w:rPr>
              <w:t>)</w:t>
            </w:r>
          </w:p>
        </w:tc>
        <w:tc>
          <w:tcPr>
            <w:tcW w:w="1483" w:type="dxa"/>
            <w:vAlign w:val="center"/>
          </w:tcPr>
          <w:p w14:paraId="5D5A20F6" w14:textId="2E0BD4ED" w:rsidR="003318F9" w:rsidRPr="006A77F7" w:rsidRDefault="003318F9" w:rsidP="003318F9">
            <w:pPr>
              <w:pStyle w:val="TAC"/>
              <w:rPr>
                <w:lang w:eastAsia="zh-CN"/>
              </w:rPr>
            </w:pPr>
            <w:r w:rsidRPr="006A77F7">
              <w:rPr>
                <w:lang w:eastAsia="zh-CN"/>
              </w:rPr>
              <w:t>IMD</w:t>
            </w:r>
          </w:p>
        </w:tc>
        <w:tc>
          <w:tcPr>
            <w:tcW w:w="1465" w:type="dxa"/>
          </w:tcPr>
          <w:p w14:paraId="65AF53AF" w14:textId="77777777" w:rsidR="003318F9" w:rsidRPr="006A77F7" w:rsidDel="002841FB" w:rsidRDefault="003318F9" w:rsidP="003318F9">
            <w:pPr>
              <w:pStyle w:val="TAC"/>
            </w:pPr>
          </w:p>
        </w:tc>
        <w:tc>
          <w:tcPr>
            <w:tcW w:w="1271" w:type="dxa"/>
            <w:tcBorders>
              <w:top w:val="nil"/>
              <w:bottom w:val="nil"/>
            </w:tcBorders>
            <w:vAlign w:val="center"/>
          </w:tcPr>
          <w:p w14:paraId="122A4402" w14:textId="16F45547" w:rsidR="003318F9" w:rsidRPr="006A77F7" w:rsidDel="002841FB" w:rsidRDefault="003318F9" w:rsidP="003318F9">
            <w:pPr>
              <w:pStyle w:val="TAC"/>
              <w:rPr>
                <w:rFonts w:eastAsia="SimSun"/>
              </w:rPr>
            </w:pPr>
            <w:r w:rsidRPr="006A77F7">
              <w:t>RAN5#</w:t>
            </w:r>
            <w:r>
              <w:t>108</w:t>
            </w:r>
          </w:p>
        </w:tc>
      </w:tr>
      <w:tr w:rsidR="003318F9" w:rsidRPr="006A77F7" w:rsidDel="002841FB" w14:paraId="0AB1278C" w14:textId="77777777" w:rsidTr="002841FB">
        <w:tc>
          <w:tcPr>
            <w:tcW w:w="1765" w:type="dxa"/>
            <w:tcBorders>
              <w:top w:val="nil"/>
            </w:tcBorders>
            <w:vAlign w:val="center"/>
          </w:tcPr>
          <w:p w14:paraId="267A384C" w14:textId="77777777" w:rsidR="003318F9" w:rsidRPr="006A77F7" w:rsidDel="002841FB" w:rsidRDefault="003318F9" w:rsidP="003318F9">
            <w:pPr>
              <w:pStyle w:val="TAC"/>
            </w:pPr>
          </w:p>
        </w:tc>
        <w:tc>
          <w:tcPr>
            <w:tcW w:w="1772" w:type="dxa"/>
            <w:vAlign w:val="center"/>
          </w:tcPr>
          <w:p w14:paraId="39CE8198" w14:textId="36783BB7" w:rsidR="003318F9" w:rsidRPr="006A77F7" w:rsidRDefault="003318F9" w:rsidP="003318F9">
            <w:pPr>
              <w:pStyle w:val="TAC"/>
              <w:rPr>
                <w:lang w:eastAsia="zh-CN"/>
              </w:rPr>
            </w:pPr>
            <w:r w:rsidRPr="006A77F7">
              <w:rPr>
                <w:lang w:eastAsia="zh-CN"/>
              </w:rPr>
              <w:t>No</w:t>
            </w:r>
          </w:p>
        </w:tc>
        <w:tc>
          <w:tcPr>
            <w:tcW w:w="1481" w:type="dxa"/>
            <w:vAlign w:val="center"/>
          </w:tcPr>
          <w:p w14:paraId="424E70B9" w14:textId="3D97BACA"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56472E24" w14:textId="00E5B306" w:rsidR="003318F9" w:rsidRPr="006A77F7" w:rsidRDefault="003318F9" w:rsidP="003318F9">
            <w:pPr>
              <w:pStyle w:val="TAC"/>
              <w:rPr>
                <w:lang w:eastAsia="zh-CN"/>
              </w:rPr>
            </w:pPr>
            <w:r>
              <w:rPr>
                <w:lang w:eastAsia="zh-CN"/>
              </w:rPr>
              <w:t>n40</w:t>
            </w:r>
            <w:r w:rsidRPr="006A77F7">
              <w:rPr>
                <w:lang w:eastAsia="zh-CN"/>
              </w:rPr>
              <w:t xml:space="preserve"> (3 band </w:t>
            </w:r>
            <w:r w:rsidRPr="006A77F7">
              <w:rPr>
                <w:lang w:eastAsia="zh-CN"/>
              </w:rPr>
              <w:lastRenderedPageBreak/>
              <w:t>IMD</w:t>
            </w:r>
            <w:r>
              <w:rPr>
                <w:lang w:eastAsia="zh-CN"/>
              </w:rPr>
              <w:t>3</w:t>
            </w:r>
            <w:r w:rsidRPr="006A77F7">
              <w:rPr>
                <w:lang w:eastAsia="zh-CN"/>
              </w:rPr>
              <w:t>)</w:t>
            </w:r>
          </w:p>
        </w:tc>
        <w:tc>
          <w:tcPr>
            <w:tcW w:w="1483" w:type="dxa"/>
            <w:vAlign w:val="center"/>
          </w:tcPr>
          <w:p w14:paraId="03C1F91E" w14:textId="0711A647" w:rsidR="003318F9" w:rsidRPr="006A77F7" w:rsidRDefault="003318F9" w:rsidP="003318F9">
            <w:pPr>
              <w:pStyle w:val="TAC"/>
              <w:rPr>
                <w:lang w:eastAsia="zh-CN"/>
              </w:rPr>
            </w:pPr>
            <w:r w:rsidRPr="006A77F7">
              <w:rPr>
                <w:lang w:eastAsia="zh-CN"/>
              </w:rPr>
              <w:lastRenderedPageBreak/>
              <w:t>IMD</w:t>
            </w:r>
          </w:p>
        </w:tc>
        <w:tc>
          <w:tcPr>
            <w:tcW w:w="1465" w:type="dxa"/>
          </w:tcPr>
          <w:p w14:paraId="437EA5CD" w14:textId="77777777" w:rsidR="003318F9" w:rsidRPr="006A77F7" w:rsidDel="002841FB" w:rsidRDefault="003318F9" w:rsidP="003318F9">
            <w:pPr>
              <w:pStyle w:val="TAC"/>
            </w:pPr>
          </w:p>
        </w:tc>
        <w:tc>
          <w:tcPr>
            <w:tcW w:w="1271" w:type="dxa"/>
            <w:tcBorders>
              <w:top w:val="nil"/>
            </w:tcBorders>
            <w:vAlign w:val="center"/>
          </w:tcPr>
          <w:p w14:paraId="6CAB8243" w14:textId="6A257E85" w:rsidR="003318F9" w:rsidRPr="006A77F7" w:rsidDel="002841FB" w:rsidRDefault="003318F9" w:rsidP="003318F9">
            <w:pPr>
              <w:pStyle w:val="TAC"/>
              <w:rPr>
                <w:rFonts w:eastAsia="SimSun"/>
              </w:rPr>
            </w:pPr>
          </w:p>
        </w:tc>
      </w:tr>
      <w:tr w:rsidR="003318F9" w:rsidRPr="006A77F7" w:rsidDel="002841FB" w14:paraId="0EAB960D" w14:textId="77777777" w:rsidTr="006E2B75">
        <w:tc>
          <w:tcPr>
            <w:tcW w:w="1765" w:type="dxa"/>
            <w:tcBorders>
              <w:top w:val="nil"/>
              <w:bottom w:val="nil"/>
            </w:tcBorders>
            <w:vAlign w:val="center"/>
          </w:tcPr>
          <w:p w14:paraId="51BF97EA" w14:textId="5A40CA14" w:rsidR="003318F9" w:rsidRPr="006A77F7" w:rsidDel="002841FB" w:rsidRDefault="003318F9" w:rsidP="003318F9">
            <w:pPr>
              <w:pStyle w:val="TAC"/>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3E33BBF5" w14:textId="02955A34" w:rsidR="003318F9" w:rsidRPr="006A77F7" w:rsidRDefault="003318F9" w:rsidP="003318F9">
            <w:pPr>
              <w:pStyle w:val="TAC"/>
              <w:rPr>
                <w:lang w:eastAsia="zh-CN"/>
              </w:rPr>
            </w:pPr>
            <w:r w:rsidRPr="006A77F7">
              <w:t>No</w:t>
            </w:r>
          </w:p>
        </w:tc>
        <w:tc>
          <w:tcPr>
            <w:tcW w:w="1481" w:type="dxa"/>
            <w:vAlign w:val="center"/>
          </w:tcPr>
          <w:p w14:paraId="61BE7893" w14:textId="36B236D0" w:rsidR="003318F9" w:rsidRPr="006A77F7" w:rsidRDefault="003318F9" w:rsidP="003318F9">
            <w:pPr>
              <w:pStyle w:val="TAC"/>
              <w:rPr>
                <w:rFonts w:eastAsia="Malgun Gothic"/>
                <w:lang w:eastAsia="ko-KR"/>
              </w:rPr>
            </w:pPr>
            <w:r w:rsidRPr="006A77F7">
              <w:t>DC_</w:t>
            </w:r>
            <w:r>
              <w:t>8</w:t>
            </w:r>
            <w:r w:rsidRPr="006A77F7">
              <w:t>A_n</w:t>
            </w:r>
            <w:r>
              <w:t>71</w:t>
            </w:r>
            <w:r w:rsidRPr="006A77F7">
              <w:t>A</w:t>
            </w:r>
          </w:p>
        </w:tc>
        <w:tc>
          <w:tcPr>
            <w:tcW w:w="1539" w:type="dxa"/>
            <w:vAlign w:val="center"/>
          </w:tcPr>
          <w:p w14:paraId="63247FAF" w14:textId="6DED8CB3" w:rsidR="003318F9" w:rsidRPr="006A77F7" w:rsidRDefault="003318F9" w:rsidP="003318F9">
            <w:pPr>
              <w:pStyle w:val="TAC"/>
              <w:rPr>
                <w:lang w:eastAsia="zh-CN"/>
              </w:rPr>
            </w:pPr>
            <w:r w:rsidRPr="006A77F7">
              <w:t>n7</w:t>
            </w:r>
            <w:r>
              <w:t>7</w:t>
            </w:r>
            <w:r w:rsidRPr="006A77F7">
              <w:t xml:space="preserve"> (3 band </w:t>
            </w:r>
            <w:r>
              <w:t>IMD4, IMD5</w:t>
            </w:r>
            <w:r w:rsidRPr="006A77F7">
              <w:t>)</w:t>
            </w:r>
          </w:p>
        </w:tc>
        <w:tc>
          <w:tcPr>
            <w:tcW w:w="1483" w:type="dxa"/>
            <w:vAlign w:val="center"/>
          </w:tcPr>
          <w:p w14:paraId="0A434614" w14:textId="4D3B9647" w:rsidR="003318F9" w:rsidRPr="006A77F7" w:rsidRDefault="003318F9" w:rsidP="003318F9">
            <w:pPr>
              <w:pStyle w:val="TAC"/>
              <w:rPr>
                <w:lang w:eastAsia="zh-CN"/>
              </w:rPr>
            </w:pPr>
            <w:r w:rsidRPr="006A77F7">
              <w:t>IMD</w:t>
            </w:r>
          </w:p>
        </w:tc>
        <w:tc>
          <w:tcPr>
            <w:tcW w:w="1465" w:type="dxa"/>
            <w:vAlign w:val="center"/>
          </w:tcPr>
          <w:p w14:paraId="51E41726" w14:textId="77777777" w:rsidR="003318F9" w:rsidRPr="006A77F7" w:rsidDel="002841FB" w:rsidRDefault="003318F9" w:rsidP="003318F9">
            <w:pPr>
              <w:pStyle w:val="TAC"/>
            </w:pPr>
          </w:p>
        </w:tc>
        <w:tc>
          <w:tcPr>
            <w:tcW w:w="1271" w:type="dxa"/>
            <w:tcBorders>
              <w:top w:val="nil"/>
              <w:bottom w:val="nil"/>
            </w:tcBorders>
            <w:vAlign w:val="center"/>
          </w:tcPr>
          <w:p w14:paraId="3658FB40" w14:textId="02010753" w:rsidR="003318F9" w:rsidRPr="006A77F7" w:rsidDel="002841FB" w:rsidRDefault="003318F9" w:rsidP="003318F9">
            <w:pPr>
              <w:pStyle w:val="TAC"/>
              <w:rPr>
                <w:rFonts w:eastAsia="SimSun"/>
              </w:rPr>
            </w:pPr>
            <w:r w:rsidRPr="006A77F7">
              <w:t>RAN5#</w:t>
            </w:r>
            <w:r>
              <w:t>108</w:t>
            </w:r>
          </w:p>
        </w:tc>
      </w:tr>
      <w:tr w:rsidR="003318F9" w:rsidRPr="006A77F7" w:rsidDel="002841FB" w14:paraId="526B6615" w14:textId="77777777" w:rsidTr="006E2B75">
        <w:tc>
          <w:tcPr>
            <w:tcW w:w="1765" w:type="dxa"/>
            <w:tcBorders>
              <w:top w:val="nil"/>
            </w:tcBorders>
            <w:vAlign w:val="center"/>
          </w:tcPr>
          <w:p w14:paraId="314D9C56" w14:textId="77777777" w:rsidR="003318F9" w:rsidRPr="006A77F7" w:rsidDel="002841FB" w:rsidRDefault="003318F9" w:rsidP="003318F9">
            <w:pPr>
              <w:pStyle w:val="TAC"/>
            </w:pPr>
          </w:p>
        </w:tc>
        <w:tc>
          <w:tcPr>
            <w:tcW w:w="1772" w:type="dxa"/>
            <w:vAlign w:val="center"/>
          </w:tcPr>
          <w:p w14:paraId="09734F3C" w14:textId="7C82B358" w:rsidR="003318F9" w:rsidRPr="006A77F7" w:rsidRDefault="003318F9" w:rsidP="003318F9">
            <w:pPr>
              <w:pStyle w:val="TAC"/>
              <w:rPr>
                <w:lang w:eastAsia="zh-CN"/>
              </w:rPr>
            </w:pPr>
            <w:r w:rsidRPr="006A77F7">
              <w:t>No</w:t>
            </w:r>
          </w:p>
        </w:tc>
        <w:tc>
          <w:tcPr>
            <w:tcW w:w="1481" w:type="dxa"/>
            <w:vAlign w:val="center"/>
          </w:tcPr>
          <w:p w14:paraId="27B368EC" w14:textId="3D274004"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28CCDB16" w14:textId="25CFAC67" w:rsidR="003318F9" w:rsidRPr="006A77F7" w:rsidRDefault="003318F9" w:rsidP="003318F9">
            <w:pPr>
              <w:pStyle w:val="TAC"/>
              <w:rPr>
                <w:lang w:eastAsia="zh-CN"/>
              </w:rPr>
            </w:pPr>
            <w:r w:rsidRPr="006A77F7">
              <w:t>n7</w:t>
            </w:r>
            <w:r>
              <w:t>1</w:t>
            </w:r>
            <w:r w:rsidRPr="006A77F7">
              <w:t xml:space="preserve"> (3 band IMD</w:t>
            </w:r>
            <w:r>
              <w:t>4, IMD5</w:t>
            </w:r>
            <w:r w:rsidRPr="006A77F7">
              <w:t>)</w:t>
            </w:r>
          </w:p>
        </w:tc>
        <w:tc>
          <w:tcPr>
            <w:tcW w:w="1483" w:type="dxa"/>
            <w:vAlign w:val="center"/>
          </w:tcPr>
          <w:p w14:paraId="55FD9B0E" w14:textId="2B15A1D1" w:rsidR="003318F9" w:rsidRPr="006A77F7" w:rsidRDefault="003318F9" w:rsidP="003318F9">
            <w:pPr>
              <w:pStyle w:val="TAC"/>
              <w:rPr>
                <w:lang w:eastAsia="zh-CN"/>
              </w:rPr>
            </w:pPr>
            <w:r w:rsidRPr="006A77F7">
              <w:t>IMD</w:t>
            </w:r>
          </w:p>
        </w:tc>
        <w:tc>
          <w:tcPr>
            <w:tcW w:w="1465" w:type="dxa"/>
            <w:vAlign w:val="center"/>
          </w:tcPr>
          <w:p w14:paraId="7D324D89" w14:textId="77777777" w:rsidR="003318F9" w:rsidRPr="006A77F7" w:rsidDel="002841FB" w:rsidRDefault="003318F9" w:rsidP="003318F9">
            <w:pPr>
              <w:pStyle w:val="TAC"/>
            </w:pPr>
          </w:p>
        </w:tc>
        <w:tc>
          <w:tcPr>
            <w:tcW w:w="1271" w:type="dxa"/>
            <w:tcBorders>
              <w:top w:val="nil"/>
            </w:tcBorders>
            <w:vAlign w:val="center"/>
          </w:tcPr>
          <w:p w14:paraId="0DD57EBA" w14:textId="00B461BF" w:rsidR="003318F9" w:rsidRPr="006A77F7" w:rsidDel="002841FB" w:rsidRDefault="003318F9" w:rsidP="003318F9">
            <w:pPr>
              <w:pStyle w:val="TAC"/>
              <w:rPr>
                <w:rFonts w:eastAsia="SimSun"/>
              </w:rPr>
            </w:pPr>
          </w:p>
        </w:tc>
      </w:tr>
      <w:tr w:rsidR="00C21F65" w:rsidRPr="006A77F7" w:rsidDel="002841FB" w14:paraId="7D7A4092" w14:textId="77777777" w:rsidTr="006E2B75">
        <w:tc>
          <w:tcPr>
            <w:tcW w:w="1765" w:type="dxa"/>
            <w:tcBorders>
              <w:top w:val="nil"/>
              <w:bottom w:val="nil"/>
            </w:tcBorders>
            <w:vAlign w:val="center"/>
          </w:tcPr>
          <w:p w14:paraId="6079753E" w14:textId="751F9F22" w:rsidR="00C21F65" w:rsidRPr="006A77F7" w:rsidDel="002841FB" w:rsidRDefault="00C21F65" w:rsidP="00C21F65">
            <w:pPr>
              <w:pStyle w:val="TAC"/>
            </w:pPr>
            <w:r w:rsidRPr="006A77F7">
              <w:rPr>
                <w:rFonts w:eastAsia="Malgun Gothic"/>
                <w:lang w:eastAsia="ko-KR"/>
              </w:rPr>
              <w:t>DC_19A_n78A-n79A</w:t>
            </w:r>
          </w:p>
        </w:tc>
        <w:tc>
          <w:tcPr>
            <w:tcW w:w="1772" w:type="dxa"/>
            <w:vAlign w:val="center"/>
          </w:tcPr>
          <w:p w14:paraId="2E93BDA4" w14:textId="5928D914" w:rsidR="00C21F65" w:rsidRPr="006A77F7" w:rsidRDefault="00C21F65" w:rsidP="00C21F65">
            <w:pPr>
              <w:pStyle w:val="TAC"/>
              <w:rPr>
                <w:rFonts w:eastAsia="Malgun Gothic"/>
              </w:rPr>
            </w:pPr>
            <w:r w:rsidRPr="006A77F7">
              <w:rPr>
                <w:lang w:eastAsia="ja-JP"/>
              </w:rPr>
              <w:t>No</w:t>
            </w:r>
          </w:p>
        </w:tc>
        <w:tc>
          <w:tcPr>
            <w:tcW w:w="1481" w:type="dxa"/>
            <w:vAlign w:val="center"/>
          </w:tcPr>
          <w:p w14:paraId="74DF088D" w14:textId="0F1CCCAE" w:rsidR="00C21F65" w:rsidRPr="006A77F7" w:rsidRDefault="00C21F65" w:rsidP="00C21F65">
            <w:pPr>
              <w:pStyle w:val="TAC"/>
              <w:rPr>
                <w:rFonts w:eastAsia="Malgun Gothic"/>
              </w:rPr>
            </w:pPr>
            <w:r w:rsidRPr="006A77F7">
              <w:t>DC_19A_n78A</w:t>
            </w:r>
          </w:p>
        </w:tc>
        <w:tc>
          <w:tcPr>
            <w:tcW w:w="1539" w:type="dxa"/>
            <w:vAlign w:val="center"/>
          </w:tcPr>
          <w:p w14:paraId="2B581078" w14:textId="5EE4DEB7"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6C7CA02F" w14:textId="0D40F278" w:rsidR="00C21F65" w:rsidRPr="006A77F7" w:rsidRDefault="00C21F65" w:rsidP="00C21F65">
            <w:pPr>
              <w:pStyle w:val="TAC"/>
            </w:pPr>
            <w:r w:rsidRPr="006A77F7">
              <w:rPr>
                <w:lang w:eastAsia="ja-JP"/>
              </w:rPr>
              <w:t>IMD</w:t>
            </w:r>
          </w:p>
        </w:tc>
        <w:tc>
          <w:tcPr>
            <w:tcW w:w="1465" w:type="dxa"/>
          </w:tcPr>
          <w:p w14:paraId="041A2E0E" w14:textId="77777777" w:rsidR="00C21F65" w:rsidRPr="006A77F7" w:rsidDel="002841FB" w:rsidRDefault="00C21F65" w:rsidP="00C21F65">
            <w:pPr>
              <w:pStyle w:val="TAC"/>
            </w:pPr>
          </w:p>
        </w:tc>
        <w:tc>
          <w:tcPr>
            <w:tcW w:w="1271" w:type="dxa"/>
            <w:tcBorders>
              <w:top w:val="nil"/>
              <w:bottom w:val="nil"/>
            </w:tcBorders>
            <w:vAlign w:val="center"/>
          </w:tcPr>
          <w:p w14:paraId="7B656FAD" w14:textId="0FA28CDC" w:rsidR="00C21F65" w:rsidRPr="006A77F7" w:rsidDel="002841FB" w:rsidRDefault="00C21F65" w:rsidP="00C21F65">
            <w:pPr>
              <w:pStyle w:val="TAC"/>
              <w:rPr>
                <w:rFonts w:eastAsia="SimSun"/>
              </w:rPr>
            </w:pPr>
            <w:r w:rsidRPr="006A77F7">
              <w:rPr>
                <w:lang w:eastAsia="ja-JP"/>
              </w:rPr>
              <w:t>RAN5#</w:t>
            </w:r>
            <w:r w:rsidRPr="00F94051">
              <w:rPr>
                <w:lang w:eastAsia="ja-JP"/>
              </w:rPr>
              <w:t>106</w:t>
            </w:r>
          </w:p>
        </w:tc>
      </w:tr>
      <w:tr w:rsidR="00C21F65" w:rsidRPr="006A77F7" w:rsidDel="002841FB" w14:paraId="7592F78E" w14:textId="77777777" w:rsidTr="002841FB">
        <w:tc>
          <w:tcPr>
            <w:tcW w:w="1765" w:type="dxa"/>
            <w:tcBorders>
              <w:top w:val="nil"/>
            </w:tcBorders>
            <w:vAlign w:val="center"/>
          </w:tcPr>
          <w:p w14:paraId="7FDD8413" w14:textId="77777777" w:rsidR="00C21F65" w:rsidRPr="006A77F7" w:rsidDel="002841FB" w:rsidRDefault="00C21F65" w:rsidP="00C21F65">
            <w:pPr>
              <w:pStyle w:val="TAC"/>
            </w:pPr>
          </w:p>
        </w:tc>
        <w:tc>
          <w:tcPr>
            <w:tcW w:w="1772" w:type="dxa"/>
            <w:vAlign w:val="center"/>
          </w:tcPr>
          <w:p w14:paraId="7020BC51" w14:textId="6A028E4A" w:rsidR="00C21F65" w:rsidRPr="006A77F7" w:rsidRDefault="00C21F65" w:rsidP="00C21F65">
            <w:pPr>
              <w:pStyle w:val="TAC"/>
              <w:rPr>
                <w:rFonts w:eastAsia="Malgun Gothic"/>
              </w:rPr>
            </w:pPr>
            <w:r w:rsidRPr="006A77F7">
              <w:rPr>
                <w:lang w:eastAsia="ja-JP"/>
              </w:rPr>
              <w:t>No</w:t>
            </w:r>
          </w:p>
        </w:tc>
        <w:tc>
          <w:tcPr>
            <w:tcW w:w="1481" w:type="dxa"/>
            <w:vAlign w:val="center"/>
          </w:tcPr>
          <w:p w14:paraId="32E57387" w14:textId="7F1999D3" w:rsidR="00C21F65" w:rsidRPr="006A77F7" w:rsidRDefault="00C21F65" w:rsidP="00C21F65">
            <w:pPr>
              <w:pStyle w:val="TAC"/>
              <w:rPr>
                <w:rFonts w:eastAsia="Malgun Gothic"/>
              </w:rPr>
            </w:pPr>
            <w:r w:rsidRPr="006A77F7">
              <w:t>DC_19A_n79A</w:t>
            </w:r>
          </w:p>
        </w:tc>
        <w:tc>
          <w:tcPr>
            <w:tcW w:w="1539" w:type="dxa"/>
            <w:vAlign w:val="center"/>
          </w:tcPr>
          <w:p w14:paraId="278DBE83" w14:textId="142F37E7" w:rsidR="00C21F65" w:rsidRPr="006A77F7" w:rsidRDefault="00C21F65" w:rsidP="00C21F65">
            <w:pPr>
              <w:pStyle w:val="TAC"/>
              <w:rPr>
                <w:rFonts w:eastAsia="Malgun Gothic"/>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03D27179" w14:textId="72806352" w:rsidR="00C21F65" w:rsidRPr="006A77F7" w:rsidRDefault="00C21F65" w:rsidP="00C21F65">
            <w:pPr>
              <w:pStyle w:val="TAC"/>
            </w:pPr>
            <w:r w:rsidRPr="006A77F7">
              <w:rPr>
                <w:lang w:eastAsia="ja-JP"/>
              </w:rPr>
              <w:t>IMD</w:t>
            </w:r>
          </w:p>
        </w:tc>
        <w:tc>
          <w:tcPr>
            <w:tcW w:w="1465" w:type="dxa"/>
          </w:tcPr>
          <w:p w14:paraId="3B57E62E" w14:textId="77777777" w:rsidR="00C21F65" w:rsidRPr="006A77F7" w:rsidDel="002841FB" w:rsidRDefault="00C21F65" w:rsidP="00C21F65">
            <w:pPr>
              <w:pStyle w:val="TAC"/>
            </w:pPr>
          </w:p>
        </w:tc>
        <w:tc>
          <w:tcPr>
            <w:tcW w:w="1271" w:type="dxa"/>
            <w:tcBorders>
              <w:top w:val="nil"/>
            </w:tcBorders>
            <w:vAlign w:val="center"/>
          </w:tcPr>
          <w:p w14:paraId="36264788" w14:textId="77777777" w:rsidR="00C21F65" w:rsidRPr="006A77F7" w:rsidDel="002841FB" w:rsidRDefault="00C21F65" w:rsidP="00C21F65">
            <w:pPr>
              <w:pStyle w:val="TAC"/>
              <w:rPr>
                <w:rFonts w:eastAsia="SimSun"/>
              </w:rPr>
            </w:pPr>
          </w:p>
        </w:tc>
      </w:tr>
      <w:tr w:rsidR="00C21F65" w:rsidRPr="006A77F7" w:rsidDel="002841FB" w14:paraId="27C0C85A" w14:textId="77777777" w:rsidTr="006E2B75">
        <w:tc>
          <w:tcPr>
            <w:tcW w:w="1765" w:type="dxa"/>
            <w:tcBorders>
              <w:top w:val="nil"/>
              <w:bottom w:val="nil"/>
            </w:tcBorders>
            <w:vAlign w:val="center"/>
          </w:tcPr>
          <w:p w14:paraId="6436FC29" w14:textId="6B6F8581" w:rsidR="00C21F65" w:rsidRPr="006A77F7" w:rsidDel="002841FB" w:rsidRDefault="00C21F65" w:rsidP="00C21F65">
            <w:pPr>
              <w:pStyle w:val="TAC"/>
            </w:pPr>
            <w:r w:rsidRPr="006A77F7">
              <w:rPr>
                <w:rFonts w:eastAsia="SimSun"/>
              </w:rPr>
              <w:t>DC_20A_n28A-n78A</w:t>
            </w:r>
          </w:p>
        </w:tc>
        <w:tc>
          <w:tcPr>
            <w:tcW w:w="1772" w:type="dxa"/>
            <w:vAlign w:val="center"/>
          </w:tcPr>
          <w:p w14:paraId="2C74A3D6" w14:textId="30619E6D" w:rsidR="00C21F65" w:rsidRPr="006A77F7" w:rsidRDefault="00C21F65" w:rsidP="00C21F65">
            <w:pPr>
              <w:pStyle w:val="TAC"/>
              <w:rPr>
                <w:rFonts w:eastAsia="Malgun Gothic"/>
              </w:rPr>
            </w:pPr>
            <w:r w:rsidRPr="006A77F7">
              <w:rPr>
                <w:rFonts w:eastAsia="SimSun"/>
              </w:rPr>
              <w:t>No</w:t>
            </w:r>
          </w:p>
        </w:tc>
        <w:tc>
          <w:tcPr>
            <w:tcW w:w="1481" w:type="dxa"/>
            <w:vAlign w:val="center"/>
          </w:tcPr>
          <w:p w14:paraId="11BE14A6" w14:textId="2C07791E" w:rsidR="00C21F65" w:rsidRPr="006A77F7" w:rsidRDefault="00C21F65" w:rsidP="00C21F65">
            <w:pPr>
              <w:pStyle w:val="TAC"/>
              <w:rPr>
                <w:rFonts w:eastAsia="Malgun Gothic"/>
              </w:rPr>
            </w:pPr>
            <w:r w:rsidRPr="006A77F7">
              <w:rPr>
                <w:rFonts w:eastAsia="SimSun"/>
              </w:rPr>
              <w:t>DC_20A_n28A</w:t>
            </w:r>
          </w:p>
        </w:tc>
        <w:tc>
          <w:tcPr>
            <w:tcW w:w="1539" w:type="dxa"/>
            <w:vAlign w:val="center"/>
          </w:tcPr>
          <w:p w14:paraId="442AD7DB" w14:textId="35BE2C3F" w:rsidR="00C21F65" w:rsidRPr="006A77F7" w:rsidRDefault="00C21F65" w:rsidP="00C21F65">
            <w:pPr>
              <w:pStyle w:val="TAC"/>
              <w:rPr>
                <w:rFonts w:eastAsia="Malgun Gothic"/>
              </w:rPr>
            </w:pPr>
            <w:r w:rsidRPr="006A77F7">
              <w:rPr>
                <w:rFonts w:eastAsia="SimSun"/>
                <w:lang w:eastAsia="zh-CN"/>
              </w:rPr>
              <w:t>n78 (3 band IMD4)</w:t>
            </w:r>
          </w:p>
        </w:tc>
        <w:tc>
          <w:tcPr>
            <w:tcW w:w="1483" w:type="dxa"/>
            <w:vAlign w:val="center"/>
          </w:tcPr>
          <w:p w14:paraId="3AA7C533" w14:textId="5BB43724" w:rsidR="00C21F65" w:rsidRPr="006A77F7" w:rsidRDefault="00C21F65" w:rsidP="00C21F65">
            <w:pPr>
              <w:pStyle w:val="TAC"/>
            </w:pPr>
            <w:r w:rsidRPr="006A77F7">
              <w:rPr>
                <w:rFonts w:eastAsia="SimSun"/>
                <w:lang w:eastAsia="zh-CN"/>
              </w:rPr>
              <w:t>NE, IMD</w:t>
            </w:r>
          </w:p>
        </w:tc>
        <w:tc>
          <w:tcPr>
            <w:tcW w:w="1465" w:type="dxa"/>
            <w:vAlign w:val="center"/>
          </w:tcPr>
          <w:p w14:paraId="51450ACC" w14:textId="77777777" w:rsidR="00C21F65" w:rsidRPr="006A77F7" w:rsidDel="002841FB" w:rsidRDefault="00C21F65" w:rsidP="00C21F65">
            <w:pPr>
              <w:pStyle w:val="TAC"/>
            </w:pPr>
          </w:p>
        </w:tc>
        <w:tc>
          <w:tcPr>
            <w:tcW w:w="1271" w:type="dxa"/>
            <w:tcBorders>
              <w:top w:val="nil"/>
              <w:bottom w:val="nil"/>
            </w:tcBorders>
            <w:vAlign w:val="center"/>
          </w:tcPr>
          <w:p w14:paraId="60BC02B5" w14:textId="2BB43A25" w:rsidR="00C21F65" w:rsidRPr="006A77F7" w:rsidDel="002841FB" w:rsidRDefault="00C21F65" w:rsidP="00C21F65">
            <w:pPr>
              <w:pStyle w:val="TAC"/>
              <w:rPr>
                <w:rFonts w:eastAsia="SimSun"/>
              </w:rPr>
            </w:pPr>
            <w:r w:rsidRPr="006A77F7">
              <w:rPr>
                <w:rFonts w:eastAsia="SimSun"/>
              </w:rPr>
              <w:t>RAN5#93-e</w:t>
            </w:r>
          </w:p>
        </w:tc>
      </w:tr>
      <w:tr w:rsidR="00C21F65" w:rsidRPr="006A77F7" w:rsidDel="002841FB" w14:paraId="701D0AF2" w14:textId="77777777" w:rsidTr="006E2B75">
        <w:tc>
          <w:tcPr>
            <w:tcW w:w="1765" w:type="dxa"/>
            <w:tcBorders>
              <w:top w:val="nil"/>
            </w:tcBorders>
            <w:vAlign w:val="center"/>
          </w:tcPr>
          <w:p w14:paraId="535F9170" w14:textId="77777777" w:rsidR="00C21F65" w:rsidRPr="006A77F7" w:rsidDel="002841FB" w:rsidRDefault="00C21F65" w:rsidP="00C21F65">
            <w:pPr>
              <w:pStyle w:val="TAC"/>
            </w:pPr>
          </w:p>
        </w:tc>
        <w:tc>
          <w:tcPr>
            <w:tcW w:w="1772" w:type="dxa"/>
            <w:vAlign w:val="center"/>
          </w:tcPr>
          <w:p w14:paraId="145B5693" w14:textId="3C275DA8" w:rsidR="00C21F65" w:rsidRPr="006A77F7" w:rsidRDefault="00C21F65" w:rsidP="00C21F65">
            <w:pPr>
              <w:pStyle w:val="TAC"/>
              <w:rPr>
                <w:rFonts w:eastAsia="Malgun Gothic"/>
              </w:rPr>
            </w:pPr>
            <w:r w:rsidRPr="006A77F7">
              <w:rPr>
                <w:rFonts w:eastAsia="SimSun"/>
              </w:rPr>
              <w:t>No</w:t>
            </w:r>
          </w:p>
        </w:tc>
        <w:tc>
          <w:tcPr>
            <w:tcW w:w="1481" w:type="dxa"/>
            <w:vAlign w:val="center"/>
          </w:tcPr>
          <w:p w14:paraId="0F14F390" w14:textId="4D40C30F" w:rsidR="00C21F65" w:rsidRPr="006A77F7" w:rsidRDefault="00C21F65" w:rsidP="00C21F65">
            <w:pPr>
              <w:pStyle w:val="TAC"/>
              <w:rPr>
                <w:rFonts w:eastAsia="Malgun Gothic"/>
              </w:rPr>
            </w:pPr>
            <w:r w:rsidRPr="006A77F7">
              <w:rPr>
                <w:rFonts w:eastAsia="SimSun"/>
              </w:rPr>
              <w:t>DC_20A_n78A</w:t>
            </w:r>
          </w:p>
        </w:tc>
        <w:tc>
          <w:tcPr>
            <w:tcW w:w="1539" w:type="dxa"/>
            <w:vAlign w:val="center"/>
          </w:tcPr>
          <w:p w14:paraId="31D08A98" w14:textId="4887E5CC" w:rsidR="00C21F65" w:rsidRPr="006A77F7" w:rsidRDefault="00C21F65" w:rsidP="00C21F65">
            <w:pPr>
              <w:pStyle w:val="TAC"/>
              <w:rPr>
                <w:rFonts w:eastAsia="Malgun Gothic"/>
              </w:rPr>
            </w:pPr>
            <w:r w:rsidRPr="006A77F7">
              <w:rPr>
                <w:rFonts w:eastAsia="SimSun"/>
                <w:lang w:eastAsia="zh-CN"/>
              </w:rPr>
              <w:t>n28 (3 band IMD4)</w:t>
            </w:r>
          </w:p>
        </w:tc>
        <w:tc>
          <w:tcPr>
            <w:tcW w:w="1483" w:type="dxa"/>
            <w:vAlign w:val="center"/>
          </w:tcPr>
          <w:p w14:paraId="2861B44C" w14:textId="2087AAAA" w:rsidR="00C21F65" w:rsidRPr="006A77F7" w:rsidRDefault="00C21F65" w:rsidP="00C21F65">
            <w:pPr>
              <w:pStyle w:val="TAC"/>
            </w:pPr>
            <w:r w:rsidRPr="006A77F7">
              <w:rPr>
                <w:rFonts w:eastAsia="SimSun"/>
                <w:lang w:eastAsia="zh-CN"/>
              </w:rPr>
              <w:t>NE, IMD</w:t>
            </w:r>
          </w:p>
        </w:tc>
        <w:tc>
          <w:tcPr>
            <w:tcW w:w="1465" w:type="dxa"/>
            <w:vAlign w:val="center"/>
          </w:tcPr>
          <w:p w14:paraId="474EA199" w14:textId="77777777" w:rsidR="00C21F65" w:rsidRPr="006A77F7" w:rsidDel="002841FB" w:rsidRDefault="00C21F65" w:rsidP="00C21F65">
            <w:pPr>
              <w:pStyle w:val="TAC"/>
            </w:pPr>
          </w:p>
        </w:tc>
        <w:tc>
          <w:tcPr>
            <w:tcW w:w="1271" w:type="dxa"/>
            <w:tcBorders>
              <w:top w:val="nil"/>
            </w:tcBorders>
            <w:vAlign w:val="center"/>
          </w:tcPr>
          <w:p w14:paraId="2E9A4A31" w14:textId="77777777" w:rsidR="00C21F65" w:rsidRPr="006A77F7" w:rsidDel="002841FB" w:rsidRDefault="00C21F65" w:rsidP="00C21F65">
            <w:pPr>
              <w:pStyle w:val="TAC"/>
              <w:rPr>
                <w:rFonts w:eastAsia="SimSun"/>
              </w:rPr>
            </w:pPr>
          </w:p>
        </w:tc>
      </w:tr>
      <w:tr w:rsidR="00C21F65" w:rsidRPr="006A77F7" w:rsidDel="002841FB" w14:paraId="58B0C250" w14:textId="77777777" w:rsidTr="006E2B75">
        <w:tc>
          <w:tcPr>
            <w:tcW w:w="1765" w:type="dxa"/>
            <w:tcBorders>
              <w:top w:val="nil"/>
              <w:bottom w:val="nil"/>
            </w:tcBorders>
            <w:vAlign w:val="center"/>
          </w:tcPr>
          <w:p w14:paraId="73316D3A" w14:textId="399527EC" w:rsidR="00C21F65" w:rsidRPr="006A77F7" w:rsidDel="002841FB" w:rsidRDefault="00C21F65" w:rsidP="00C21F65">
            <w:pPr>
              <w:pStyle w:val="TAC"/>
            </w:pPr>
            <w:r w:rsidRPr="006A77F7">
              <w:rPr>
                <w:rFonts w:eastAsia="Malgun Gothic"/>
                <w:lang w:eastAsia="ko-KR"/>
              </w:rPr>
              <w:t>DC_21A_n78A-n79A</w:t>
            </w:r>
          </w:p>
        </w:tc>
        <w:tc>
          <w:tcPr>
            <w:tcW w:w="1772" w:type="dxa"/>
            <w:vAlign w:val="center"/>
          </w:tcPr>
          <w:p w14:paraId="4A383777" w14:textId="11472C9C" w:rsidR="00C21F65" w:rsidRPr="006A77F7" w:rsidRDefault="00C21F65" w:rsidP="00C21F65">
            <w:pPr>
              <w:pStyle w:val="TAC"/>
              <w:rPr>
                <w:rFonts w:eastAsia="Malgun Gothic"/>
              </w:rPr>
            </w:pPr>
            <w:r w:rsidRPr="006A77F7">
              <w:rPr>
                <w:lang w:eastAsia="ja-JP"/>
              </w:rPr>
              <w:t>No</w:t>
            </w:r>
          </w:p>
        </w:tc>
        <w:tc>
          <w:tcPr>
            <w:tcW w:w="1481" w:type="dxa"/>
            <w:vAlign w:val="center"/>
          </w:tcPr>
          <w:p w14:paraId="69B4B18F" w14:textId="460FAA9C" w:rsidR="00C21F65" w:rsidRPr="006A77F7" w:rsidRDefault="00C21F65" w:rsidP="00C21F65">
            <w:pPr>
              <w:pStyle w:val="TAC"/>
              <w:rPr>
                <w:rFonts w:eastAsia="Malgun Gothic"/>
              </w:rPr>
            </w:pPr>
            <w:r w:rsidRPr="006A77F7">
              <w:t>DC_21A_n78A</w:t>
            </w:r>
          </w:p>
        </w:tc>
        <w:tc>
          <w:tcPr>
            <w:tcW w:w="1539" w:type="dxa"/>
            <w:vAlign w:val="center"/>
          </w:tcPr>
          <w:p w14:paraId="540CB947" w14:textId="3EBF5B81"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072CBC14" w14:textId="2AA724BF" w:rsidR="00C21F65" w:rsidRPr="006A77F7" w:rsidRDefault="00C21F65" w:rsidP="00C21F65">
            <w:pPr>
              <w:pStyle w:val="TAC"/>
            </w:pPr>
            <w:r w:rsidRPr="006A77F7">
              <w:rPr>
                <w:lang w:eastAsia="ja-JP"/>
              </w:rPr>
              <w:t>IMD</w:t>
            </w:r>
          </w:p>
        </w:tc>
        <w:tc>
          <w:tcPr>
            <w:tcW w:w="1465" w:type="dxa"/>
            <w:vAlign w:val="center"/>
          </w:tcPr>
          <w:p w14:paraId="5A37F23A" w14:textId="77777777" w:rsidR="00C21F65" w:rsidRPr="006A77F7" w:rsidDel="002841FB" w:rsidRDefault="00C21F65" w:rsidP="00C21F65">
            <w:pPr>
              <w:pStyle w:val="TAC"/>
            </w:pPr>
          </w:p>
        </w:tc>
        <w:tc>
          <w:tcPr>
            <w:tcW w:w="1271" w:type="dxa"/>
            <w:tcBorders>
              <w:top w:val="nil"/>
              <w:bottom w:val="nil"/>
            </w:tcBorders>
            <w:vAlign w:val="center"/>
          </w:tcPr>
          <w:p w14:paraId="2F54864B" w14:textId="5F08A5F5" w:rsidR="00C21F65" w:rsidRPr="006A77F7" w:rsidDel="002841FB" w:rsidRDefault="00C21F65" w:rsidP="00C21F65">
            <w:pPr>
              <w:pStyle w:val="TAC"/>
              <w:rPr>
                <w:rFonts w:eastAsia="SimSun"/>
              </w:rPr>
            </w:pPr>
            <w:r w:rsidRPr="006A77F7">
              <w:rPr>
                <w:lang w:eastAsia="ja-JP"/>
              </w:rPr>
              <w:t>RAN5#103</w:t>
            </w:r>
          </w:p>
        </w:tc>
      </w:tr>
      <w:tr w:rsidR="00C21F65" w:rsidRPr="006A77F7" w:rsidDel="002841FB" w14:paraId="1FB0D92C" w14:textId="77777777" w:rsidTr="00EF71C7">
        <w:tc>
          <w:tcPr>
            <w:tcW w:w="1765" w:type="dxa"/>
            <w:tcBorders>
              <w:top w:val="nil"/>
            </w:tcBorders>
            <w:vAlign w:val="center"/>
          </w:tcPr>
          <w:p w14:paraId="39ECE891" w14:textId="77777777" w:rsidR="00C21F65" w:rsidRPr="006A77F7" w:rsidDel="00657864" w:rsidRDefault="00C21F65" w:rsidP="00C21F65">
            <w:pPr>
              <w:pStyle w:val="TAC"/>
              <w:rPr>
                <w:rFonts w:eastAsia="Malgun Gothic"/>
                <w:lang w:eastAsia="ko-KR"/>
              </w:rPr>
            </w:pPr>
          </w:p>
        </w:tc>
        <w:tc>
          <w:tcPr>
            <w:tcW w:w="1772" w:type="dxa"/>
            <w:vAlign w:val="center"/>
          </w:tcPr>
          <w:p w14:paraId="50A2E069" w14:textId="69D3940C" w:rsidR="00C21F65" w:rsidRPr="006A77F7" w:rsidDel="00657864" w:rsidRDefault="00C21F65" w:rsidP="00C21F65">
            <w:pPr>
              <w:pStyle w:val="TAC"/>
              <w:rPr>
                <w:lang w:eastAsia="ja-JP"/>
              </w:rPr>
            </w:pPr>
            <w:r w:rsidRPr="006A77F7">
              <w:rPr>
                <w:lang w:eastAsia="ja-JP"/>
              </w:rPr>
              <w:t>No</w:t>
            </w:r>
          </w:p>
        </w:tc>
        <w:tc>
          <w:tcPr>
            <w:tcW w:w="1481" w:type="dxa"/>
            <w:vAlign w:val="center"/>
          </w:tcPr>
          <w:p w14:paraId="1387FEE7" w14:textId="74E38DB6" w:rsidR="00C21F65" w:rsidRPr="006A77F7" w:rsidDel="00657864" w:rsidRDefault="00C21F65" w:rsidP="00C21F65">
            <w:pPr>
              <w:pStyle w:val="TAC"/>
            </w:pPr>
            <w:r w:rsidRPr="006A77F7">
              <w:t>DC_21A_n79A</w:t>
            </w:r>
          </w:p>
        </w:tc>
        <w:tc>
          <w:tcPr>
            <w:tcW w:w="1539" w:type="dxa"/>
            <w:vAlign w:val="center"/>
          </w:tcPr>
          <w:p w14:paraId="634AA6D4" w14:textId="58C07AE6" w:rsidR="00C21F65" w:rsidRPr="006A77F7" w:rsidDel="00657864" w:rsidRDefault="00C21F65" w:rsidP="00C21F65">
            <w:pPr>
              <w:pStyle w:val="TAC"/>
              <w:rPr>
                <w:lang w:eastAsia="ja-JP"/>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41EEF4B9" w14:textId="6B37A617" w:rsidR="00C21F65" w:rsidRPr="006A77F7" w:rsidDel="00657864" w:rsidRDefault="00C21F65" w:rsidP="00C21F65">
            <w:pPr>
              <w:pStyle w:val="TAC"/>
              <w:rPr>
                <w:lang w:eastAsia="ja-JP"/>
              </w:rPr>
            </w:pPr>
            <w:r w:rsidRPr="006A77F7">
              <w:rPr>
                <w:lang w:eastAsia="ja-JP"/>
              </w:rPr>
              <w:t>IMD</w:t>
            </w:r>
          </w:p>
        </w:tc>
        <w:tc>
          <w:tcPr>
            <w:tcW w:w="1465" w:type="dxa"/>
            <w:vAlign w:val="center"/>
          </w:tcPr>
          <w:p w14:paraId="072F31A8" w14:textId="77777777" w:rsidR="00C21F65" w:rsidRPr="006A77F7" w:rsidDel="002841FB" w:rsidRDefault="00C21F65" w:rsidP="00C21F65">
            <w:pPr>
              <w:pStyle w:val="TAC"/>
            </w:pPr>
          </w:p>
        </w:tc>
        <w:tc>
          <w:tcPr>
            <w:tcW w:w="1271" w:type="dxa"/>
            <w:tcBorders>
              <w:top w:val="nil"/>
            </w:tcBorders>
            <w:vAlign w:val="center"/>
          </w:tcPr>
          <w:p w14:paraId="3890A258" w14:textId="77777777" w:rsidR="00C21F65" w:rsidRPr="006A77F7" w:rsidDel="00657864" w:rsidRDefault="00C21F65" w:rsidP="00C21F65">
            <w:pPr>
              <w:pStyle w:val="TAC"/>
              <w:rPr>
                <w:lang w:eastAsia="ja-JP"/>
              </w:rPr>
            </w:pPr>
          </w:p>
        </w:tc>
      </w:tr>
      <w:tr w:rsidR="003318F9" w:rsidRPr="006A77F7" w:rsidDel="002841FB" w14:paraId="11718218" w14:textId="77777777" w:rsidTr="006E2B75">
        <w:tc>
          <w:tcPr>
            <w:tcW w:w="1765" w:type="dxa"/>
            <w:tcBorders>
              <w:top w:val="nil"/>
            </w:tcBorders>
            <w:vAlign w:val="center"/>
          </w:tcPr>
          <w:p w14:paraId="62631C0C" w14:textId="3B84BB19" w:rsidR="003318F9" w:rsidRPr="006A77F7" w:rsidDel="00657864" w:rsidRDefault="003318F9" w:rsidP="003318F9">
            <w:pPr>
              <w:pStyle w:val="TAC"/>
              <w:rPr>
                <w:rFonts w:eastAsia="Malgun Gothic"/>
                <w:lang w:eastAsia="ko-KR"/>
              </w:rPr>
            </w:pPr>
            <w:r w:rsidRPr="006A77F7">
              <w:t>DC_</w:t>
            </w:r>
            <w:r>
              <w:t>28</w:t>
            </w:r>
            <w:r w:rsidRPr="006A77F7">
              <w:t>A_n</w:t>
            </w:r>
            <w:r>
              <w:t>40</w:t>
            </w:r>
            <w:r w:rsidRPr="006A77F7">
              <w:t>A-n7</w:t>
            </w:r>
            <w:r>
              <w:t>1</w:t>
            </w:r>
            <w:r w:rsidRPr="006A77F7">
              <w:t>A</w:t>
            </w:r>
          </w:p>
        </w:tc>
        <w:tc>
          <w:tcPr>
            <w:tcW w:w="1772" w:type="dxa"/>
            <w:vAlign w:val="center"/>
          </w:tcPr>
          <w:p w14:paraId="0F37EAC7" w14:textId="6E0A7F3A" w:rsidR="003318F9" w:rsidRPr="006A77F7" w:rsidRDefault="003318F9" w:rsidP="003318F9">
            <w:pPr>
              <w:pStyle w:val="TAC"/>
              <w:rPr>
                <w:lang w:eastAsia="ja-JP"/>
              </w:rPr>
            </w:pPr>
            <w:r w:rsidRPr="006A77F7">
              <w:rPr>
                <w:lang w:eastAsia="zh-CN"/>
              </w:rPr>
              <w:t>No</w:t>
            </w:r>
          </w:p>
        </w:tc>
        <w:tc>
          <w:tcPr>
            <w:tcW w:w="1481" w:type="dxa"/>
            <w:vAlign w:val="center"/>
          </w:tcPr>
          <w:p w14:paraId="6F3695C7" w14:textId="23BFC969"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1C1CEA0F" w14:textId="0F9E8602" w:rsidR="003318F9" w:rsidRPr="006A77F7" w:rsidRDefault="003318F9" w:rsidP="003318F9">
            <w:pPr>
              <w:pStyle w:val="TAC"/>
              <w:rPr>
                <w:lang w:eastAsia="ja-JP"/>
              </w:rPr>
            </w:pPr>
            <w:r w:rsidRPr="006A77F7">
              <w:rPr>
                <w:lang w:eastAsia="zh-CN"/>
              </w:rPr>
              <w:t>n7</w:t>
            </w:r>
            <w:r>
              <w:rPr>
                <w:lang w:eastAsia="zh-CN"/>
              </w:rPr>
              <w:t>1</w:t>
            </w:r>
            <w:r w:rsidRPr="006A77F7">
              <w:rPr>
                <w:lang w:eastAsia="zh-CN"/>
              </w:rPr>
              <w:t xml:space="preserve"> (3 band IMD</w:t>
            </w:r>
            <w:r>
              <w:rPr>
                <w:lang w:eastAsia="zh-CN"/>
              </w:rPr>
              <w:t>5</w:t>
            </w:r>
            <w:r w:rsidRPr="006A77F7">
              <w:rPr>
                <w:lang w:eastAsia="zh-CN"/>
              </w:rPr>
              <w:t>)</w:t>
            </w:r>
          </w:p>
        </w:tc>
        <w:tc>
          <w:tcPr>
            <w:tcW w:w="1483" w:type="dxa"/>
            <w:vAlign w:val="center"/>
          </w:tcPr>
          <w:p w14:paraId="1C4BF12E" w14:textId="4F87AB6E" w:rsidR="003318F9" w:rsidRPr="006A77F7" w:rsidRDefault="003318F9" w:rsidP="003318F9">
            <w:pPr>
              <w:pStyle w:val="TAC"/>
              <w:rPr>
                <w:lang w:eastAsia="ja-JP"/>
              </w:rPr>
            </w:pPr>
            <w:r w:rsidRPr="006A77F7">
              <w:rPr>
                <w:lang w:eastAsia="zh-CN"/>
              </w:rPr>
              <w:t>IMD</w:t>
            </w:r>
          </w:p>
        </w:tc>
        <w:tc>
          <w:tcPr>
            <w:tcW w:w="1465" w:type="dxa"/>
          </w:tcPr>
          <w:p w14:paraId="2870403D" w14:textId="77777777" w:rsidR="003318F9" w:rsidRPr="006A77F7" w:rsidDel="002841FB" w:rsidRDefault="003318F9" w:rsidP="003318F9">
            <w:pPr>
              <w:pStyle w:val="TAC"/>
            </w:pPr>
          </w:p>
        </w:tc>
        <w:tc>
          <w:tcPr>
            <w:tcW w:w="1271" w:type="dxa"/>
            <w:tcBorders>
              <w:top w:val="nil"/>
              <w:bottom w:val="nil"/>
            </w:tcBorders>
            <w:vAlign w:val="center"/>
          </w:tcPr>
          <w:p w14:paraId="755D256B" w14:textId="22C8775A" w:rsidR="003318F9" w:rsidRPr="006A77F7" w:rsidDel="00657864" w:rsidRDefault="003318F9" w:rsidP="003318F9">
            <w:pPr>
              <w:pStyle w:val="TAC"/>
              <w:rPr>
                <w:lang w:eastAsia="ja-JP"/>
              </w:rPr>
            </w:pPr>
            <w:r w:rsidRPr="006A77F7">
              <w:t>RAN5#</w:t>
            </w:r>
            <w:r>
              <w:t>108</w:t>
            </w:r>
          </w:p>
        </w:tc>
      </w:tr>
      <w:tr w:rsidR="003318F9" w:rsidRPr="006A77F7" w:rsidDel="002841FB" w14:paraId="4CC8B11F" w14:textId="77777777" w:rsidTr="006E2B75">
        <w:tc>
          <w:tcPr>
            <w:tcW w:w="1765" w:type="dxa"/>
            <w:tcBorders>
              <w:top w:val="nil"/>
              <w:bottom w:val="nil"/>
            </w:tcBorders>
            <w:vAlign w:val="center"/>
          </w:tcPr>
          <w:p w14:paraId="492D5FB5" w14:textId="77777777" w:rsidR="003318F9" w:rsidRPr="006A77F7" w:rsidDel="00657864" w:rsidRDefault="003318F9" w:rsidP="003318F9">
            <w:pPr>
              <w:pStyle w:val="TAC"/>
              <w:rPr>
                <w:rFonts w:eastAsia="Malgun Gothic"/>
                <w:lang w:eastAsia="ko-KR"/>
              </w:rPr>
            </w:pPr>
          </w:p>
        </w:tc>
        <w:tc>
          <w:tcPr>
            <w:tcW w:w="1772" w:type="dxa"/>
            <w:vAlign w:val="center"/>
          </w:tcPr>
          <w:p w14:paraId="6CBD703A" w14:textId="7F9769BE" w:rsidR="003318F9" w:rsidRPr="006A77F7" w:rsidRDefault="003318F9" w:rsidP="003318F9">
            <w:pPr>
              <w:pStyle w:val="TAC"/>
              <w:rPr>
                <w:lang w:eastAsia="ja-JP"/>
              </w:rPr>
            </w:pPr>
            <w:r w:rsidRPr="006A77F7">
              <w:rPr>
                <w:lang w:eastAsia="zh-CN"/>
              </w:rPr>
              <w:t>No</w:t>
            </w:r>
          </w:p>
        </w:tc>
        <w:tc>
          <w:tcPr>
            <w:tcW w:w="1481" w:type="dxa"/>
            <w:vAlign w:val="center"/>
          </w:tcPr>
          <w:p w14:paraId="3A875A3B" w14:textId="6EC0AB1C"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759D5855" w14:textId="70715292" w:rsidR="003318F9" w:rsidRPr="006A77F7" w:rsidRDefault="003318F9" w:rsidP="003318F9">
            <w:pPr>
              <w:pStyle w:val="TAC"/>
              <w:rPr>
                <w:lang w:eastAsia="ja-JP"/>
              </w:rPr>
            </w:pPr>
            <w:r w:rsidRPr="006A77F7">
              <w:t>No 3CC exception</w:t>
            </w:r>
          </w:p>
        </w:tc>
        <w:tc>
          <w:tcPr>
            <w:tcW w:w="1483" w:type="dxa"/>
            <w:vAlign w:val="center"/>
          </w:tcPr>
          <w:p w14:paraId="305298FC" w14:textId="46799F8D" w:rsidR="003318F9" w:rsidRPr="006A77F7" w:rsidRDefault="003318F9" w:rsidP="003318F9">
            <w:pPr>
              <w:pStyle w:val="TAC"/>
              <w:rPr>
                <w:lang w:eastAsia="ja-JP"/>
              </w:rPr>
            </w:pPr>
            <w:r w:rsidRPr="006A77F7">
              <w:t>No test required</w:t>
            </w:r>
          </w:p>
        </w:tc>
        <w:tc>
          <w:tcPr>
            <w:tcW w:w="1465" w:type="dxa"/>
          </w:tcPr>
          <w:p w14:paraId="6BC3C8CC" w14:textId="77777777" w:rsidR="003318F9" w:rsidRPr="006A77F7" w:rsidDel="002841FB" w:rsidRDefault="003318F9" w:rsidP="003318F9">
            <w:pPr>
              <w:pStyle w:val="TAC"/>
            </w:pPr>
          </w:p>
        </w:tc>
        <w:tc>
          <w:tcPr>
            <w:tcW w:w="1271" w:type="dxa"/>
            <w:tcBorders>
              <w:top w:val="nil"/>
            </w:tcBorders>
            <w:vAlign w:val="center"/>
          </w:tcPr>
          <w:p w14:paraId="50FB1E5D" w14:textId="3D28599C" w:rsidR="003318F9" w:rsidRPr="006A77F7" w:rsidDel="00657864" w:rsidRDefault="003318F9" w:rsidP="003318F9">
            <w:pPr>
              <w:pStyle w:val="TAC"/>
              <w:rPr>
                <w:lang w:eastAsia="ja-JP"/>
              </w:rPr>
            </w:pPr>
          </w:p>
        </w:tc>
      </w:tr>
      <w:tr w:rsidR="003318F9" w:rsidRPr="006A77F7" w:rsidDel="002841FB" w14:paraId="786ED025" w14:textId="77777777" w:rsidTr="006E2B75">
        <w:tc>
          <w:tcPr>
            <w:tcW w:w="1765" w:type="dxa"/>
            <w:tcBorders>
              <w:top w:val="nil"/>
              <w:bottom w:val="nil"/>
            </w:tcBorders>
            <w:vAlign w:val="center"/>
          </w:tcPr>
          <w:p w14:paraId="26013DBB" w14:textId="45251F7B" w:rsidR="003318F9" w:rsidRPr="006A77F7" w:rsidDel="00657864"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8A9EFD3" w14:textId="3C358E12" w:rsidR="003318F9" w:rsidRPr="006A77F7" w:rsidRDefault="003318F9" w:rsidP="003318F9">
            <w:pPr>
              <w:pStyle w:val="TAC"/>
              <w:rPr>
                <w:lang w:eastAsia="ja-JP"/>
              </w:rPr>
            </w:pPr>
            <w:r w:rsidRPr="006A77F7">
              <w:t>No</w:t>
            </w:r>
          </w:p>
        </w:tc>
        <w:tc>
          <w:tcPr>
            <w:tcW w:w="1481" w:type="dxa"/>
            <w:vAlign w:val="center"/>
          </w:tcPr>
          <w:p w14:paraId="4A6230AB" w14:textId="6D9820F4" w:rsidR="003318F9" w:rsidRPr="006A77F7" w:rsidRDefault="003318F9" w:rsidP="003318F9">
            <w:pPr>
              <w:pStyle w:val="TAC"/>
            </w:pPr>
            <w:r w:rsidRPr="006A77F7">
              <w:t>DC_</w:t>
            </w:r>
            <w:r>
              <w:t>28</w:t>
            </w:r>
            <w:r w:rsidRPr="006A77F7">
              <w:t>A_n</w:t>
            </w:r>
            <w:r>
              <w:t>71</w:t>
            </w:r>
            <w:r w:rsidRPr="006A77F7">
              <w:t>A</w:t>
            </w:r>
          </w:p>
        </w:tc>
        <w:tc>
          <w:tcPr>
            <w:tcW w:w="1539" w:type="dxa"/>
            <w:vAlign w:val="center"/>
          </w:tcPr>
          <w:p w14:paraId="33F1E0BF" w14:textId="0035175F" w:rsidR="003318F9" w:rsidRPr="006A77F7" w:rsidRDefault="003318F9" w:rsidP="003318F9">
            <w:pPr>
              <w:pStyle w:val="TAC"/>
              <w:rPr>
                <w:lang w:eastAsia="ja-JP"/>
              </w:rPr>
            </w:pPr>
            <w:r w:rsidRPr="006A77F7">
              <w:t>No 3CC exception</w:t>
            </w:r>
          </w:p>
        </w:tc>
        <w:tc>
          <w:tcPr>
            <w:tcW w:w="1483" w:type="dxa"/>
            <w:vAlign w:val="center"/>
          </w:tcPr>
          <w:p w14:paraId="6147C3F2" w14:textId="0FCE4C31" w:rsidR="003318F9" w:rsidRPr="006A77F7" w:rsidRDefault="003318F9" w:rsidP="003318F9">
            <w:pPr>
              <w:pStyle w:val="TAC"/>
              <w:rPr>
                <w:lang w:eastAsia="ja-JP"/>
              </w:rPr>
            </w:pPr>
            <w:r w:rsidRPr="006A77F7">
              <w:t>No test required</w:t>
            </w:r>
          </w:p>
        </w:tc>
        <w:tc>
          <w:tcPr>
            <w:tcW w:w="1465" w:type="dxa"/>
          </w:tcPr>
          <w:p w14:paraId="1934FC79" w14:textId="77777777" w:rsidR="003318F9" w:rsidRPr="006A77F7" w:rsidDel="002841FB" w:rsidRDefault="003318F9" w:rsidP="003318F9">
            <w:pPr>
              <w:pStyle w:val="TAC"/>
            </w:pPr>
          </w:p>
        </w:tc>
        <w:tc>
          <w:tcPr>
            <w:tcW w:w="1271" w:type="dxa"/>
            <w:tcBorders>
              <w:top w:val="nil"/>
              <w:bottom w:val="nil"/>
            </w:tcBorders>
            <w:vAlign w:val="center"/>
          </w:tcPr>
          <w:p w14:paraId="20C67477" w14:textId="784D9B83" w:rsidR="003318F9" w:rsidRPr="006A77F7" w:rsidDel="00657864" w:rsidRDefault="003318F9" w:rsidP="003318F9">
            <w:pPr>
              <w:pStyle w:val="TAC"/>
              <w:rPr>
                <w:lang w:eastAsia="ja-JP"/>
              </w:rPr>
            </w:pPr>
            <w:r w:rsidRPr="006A77F7">
              <w:t>RAN5#</w:t>
            </w:r>
            <w:r>
              <w:t>108</w:t>
            </w:r>
          </w:p>
        </w:tc>
      </w:tr>
      <w:tr w:rsidR="003318F9" w:rsidRPr="006A77F7" w:rsidDel="002841FB" w14:paraId="5AD13E5B" w14:textId="77777777" w:rsidTr="00EF71C7">
        <w:tc>
          <w:tcPr>
            <w:tcW w:w="1765" w:type="dxa"/>
            <w:tcBorders>
              <w:top w:val="nil"/>
            </w:tcBorders>
            <w:vAlign w:val="center"/>
          </w:tcPr>
          <w:p w14:paraId="3E1B2940" w14:textId="77777777" w:rsidR="003318F9" w:rsidRPr="006A77F7" w:rsidDel="00657864" w:rsidRDefault="003318F9" w:rsidP="003318F9">
            <w:pPr>
              <w:pStyle w:val="TAC"/>
              <w:rPr>
                <w:rFonts w:eastAsia="Malgun Gothic"/>
                <w:lang w:eastAsia="ko-KR"/>
              </w:rPr>
            </w:pPr>
          </w:p>
        </w:tc>
        <w:tc>
          <w:tcPr>
            <w:tcW w:w="1772" w:type="dxa"/>
            <w:vAlign w:val="center"/>
          </w:tcPr>
          <w:p w14:paraId="330A4588" w14:textId="5453E323" w:rsidR="003318F9" w:rsidRPr="006A77F7" w:rsidRDefault="003318F9" w:rsidP="003318F9">
            <w:pPr>
              <w:pStyle w:val="TAC"/>
              <w:rPr>
                <w:lang w:eastAsia="ja-JP"/>
              </w:rPr>
            </w:pPr>
            <w:r w:rsidRPr="006A77F7">
              <w:t>No</w:t>
            </w:r>
          </w:p>
        </w:tc>
        <w:tc>
          <w:tcPr>
            <w:tcW w:w="1481" w:type="dxa"/>
            <w:vAlign w:val="center"/>
          </w:tcPr>
          <w:p w14:paraId="2C1A3E9C" w14:textId="313D8D02"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05E0B61A" w14:textId="215750A8" w:rsidR="003318F9" w:rsidRPr="006A77F7" w:rsidRDefault="003318F9" w:rsidP="003318F9">
            <w:pPr>
              <w:pStyle w:val="TAC"/>
              <w:rPr>
                <w:lang w:eastAsia="ja-JP"/>
              </w:rPr>
            </w:pPr>
            <w:r w:rsidRPr="006A77F7">
              <w:t>n7</w:t>
            </w:r>
            <w:r>
              <w:t>1</w:t>
            </w:r>
            <w:r w:rsidRPr="006A77F7">
              <w:t xml:space="preserve"> (3 band </w:t>
            </w:r>
            <w:r>
              <w:t>IMD5</w:t>
            </w:r>
            <w:r w:rsidRPr="006A77F7">
              <w:t>)</w:t>
            </w:r>
          </w:p>
        </w:tc>
        <w:tc>
          <w:tcPr>
            <w:tcW w:w="1483" w:type="dxa"/>
            <w:vAlign w:val="center"/>
          </w:tcPr>
          <w:p w14:paraId="18B6A53E" w14:textId="2DBE0916" w:rsidR="003318F9" w:rsidRPr="006A77F7" w:rsidRDefault="003318F9" w:rsidP="003318F9">
            <w:pPr>
              <w:pStyle w:val="TAC"/>
              <w:rPr>
                <w:lang w:eastAsia="ja-JP"/>
              </w:rPr>
            </w:pPr>
            <w:r w:rsidRPr="006A77F7">
              <w:t>IMD</w:t>
            </w:r>
          </w:p>
        </w:tc>
        <w:tc>
          <w:tcPr>
            <w:tcW w:w="1465" w:type="dxa"/>
            <w:vAlign w:val="center"/>
          </w:tcPr>
          <w:p w14:paraId="31EDEBEE" w14:textId="77777777" w:rsidR="003318F9" w:rsidRPr="006A77F7" w:rsidDel="002841FB" w:rsidRDefault="003318F9" w:rsidP="003318F9">
            <w:pPr>
              <w:pStyle w:val="TAC"/>
            </w:pPr>
          </w:p>
        </w:tc>
        <w:tc>
          <w:tcPr>
            <w:tcW w:w="1271" w:type="dxa"/>
            <w:tcBorders>
              <w:top w:val="nil"/>
            </w:tcBorders>
            <w:vAlign w:val="center"/>
          </w:tcPr>
          <w:p w14:paraId="0F80C9FA" w14:textId="54BDF806" w:rsidR="003318F9" w:rsidRPr="006A77F7" w:rsidDel="00657864" w:rsidRDefault="003318F9" w:rsidP="003318F9">
            <w:pPr>
              <w:pStyle w:val="TAC"/>
              <w:rPr>
                <w:lang w:eastAsia="ja-JP"/>
              </w:rPr>
            </w:pPr>
          </w:p>
        </w:tc>
      </w:tr>
      <w:tr w:rsidR="002841FB" w:rsidRPr="006A77F7" w14:paraId="3D252A2E" w14:textId="77777777" w:rsidTr="006E2B75">
        <w:tc>
          <w:tcPr>
            <w:tcW w:w="1765" w:type="dxa"/>
            <w:tcBorders>
              <w:top w:val="nil"/>
              <w:bottom w:val="nil"/>
            </w:tcBorders>
            <w:vAlign w:val="center"/>
          </w:tcPr>
          <w:p w14:paraId="20985851" w14:textId="027B77B0" w:rsidR="002841FB" w:rsidRPr="006A77F7" w:rsidRDefault="002841FB" w:rsidP="002841FB">
            <w:pPr>
              <w:pStyle w:val="TAC"/>
            </w:pPr>
            <w:r w:rsidRPr="006A77F7">
              <w:rPr>
                <w:rFonts w:eastAsia="SimSun"/>
              </w:rPr>
              <w:t>DC_28A_n7A-n78A</w:t>
            </w:r>
          </w:p>
        </w:tc>
        <w:tc>
          <w:tcPr>
            <w:tcW w:w="1772" w:type="dxa"/>
            <w:vAlign w:val="center"/>
          </w:tcPr>
          <w:p w14:paraId="0F80CDA2" w14:textId="55AB493E" w:rsidR="002841FB" w:rsidRPr="006A77F7" w:rsidRDefault="002841FB" w:rsidP="002841FB">
            <w:pPr>
              <w:pStyle w:val="TAC"/>
              <w:rPr>
                <w:rFonts w:eastAsia="SimSun"/>
              </w:rPr>
            </w:pPr>
            <w:r w:rsidRPr="006A77F7">
              <w:rPr>
                <w:rFonts w:eastAsia="SimSun"/>
              </w:rPr>
              <w:t>No</w:t>
            </w:r>
          </w:p>
        </w:tc>
        <w:tc>
          <w:tcPr>
            <w:tcW w:w="1481" w:type="dxa"/>
            <w:vAlign w:val="center"/>
          </w:tcPr>
          <w:p w14:paraId="5B5D67C9" w14:textId="2725B31B" w:rsidR="002841FB" w:rsidRPr="006A77F7" w:rsidRDefault="002841FB" w:rsidP="002841FB">
            <w:pPr>
              <w:pStyle w:val="TAC"/>
              <w:rPr>
                <w:rFonts w:eastAsia="SimSun"/>
              </w:rPr>
            </w:pPr>
            <w:r w:rsidRPr="006A77F7">
              <w:rPr>
                <w:rFonts w:eastAsia="SimSun"/>
              </w:rPr>
              <w:t>DC_28A_n7A</w:t>
            </w:r>
          </w:p>
        </w:tc>
        <w:tc>
          <w:tcPr>
            <w:tcW w:w="1539" w:type="dxa"/>
            <w:vAlign w:val="center"/>
          </w:tcPr>
          <w:p w14:paraId="2963831B" w14:textId="6C54ECA5" w:rsidR="002841FB" w:rsidRPr="006A77F7" w:rsidRDefault="002841FB" w:rsidP="002841FB">
            <w:pPr>
              <w:pStyle w:val="TAC"/>
              <w:rPr>
                <w:rFonts w:eastAsia="SimSun"/>
              </w:rPr>
            </w:pPr>
            <w:r w:rsidRPr="006A77F7">
              <w:rPr>
                <w:rFonts w:eastAsia="SimSun"/>
              </w:rPr>
              <w:t>n78 (3 band IMD2)</w:t>
            </w:r>
          </w:p>
        </w:tc>
        <w:tc>
          <w:tcPr>
            <w:tcW w:w="1483" w:type="dxa"/>
            <w:vAlign w:val="center"/>
          </w:tcPr>
          <w:p w14:paraId="69A96AAA" w14:textId="11076DFB" w:rsidR="002841FB" w:rsidRPr="006A77F7" w:rsidRDefault="002841FB" w:rsidP="002841FB">
            <w:pPr>
              <w:pStyle w:val="TAC"/>
              <w:rPr>
                <w:rFonts w:eastAsia="SimSun"/>
              </w:rPr>
            </w:pPr>
            <w:r w:rsidRPr="006A77F7">
              <w:rPr>
                <w:rFonts w:eastAsia="SimSun"/>
              </w:rPr>
              <w:t>NE, IMD</w:t>
            </w:r>
          </w:p>
        </w:tc>
        <w:tc>
          <w:tcPr>
            <w:tcW w:w="1465" w:type="dxa"/>
            <w:vAlign w:val="center"/>
          </w:tcPr>
          <w:p w14:paraId="236DDD04" w14:textId="77777777" w:rsidR="002841FB" w:rsidRPr="006A77F7" w:rsidRDefault="002841FB" w:rsidP="002841FB">
            <w:pPr>
              <w:pStyle w:val="TAC"/>
            </w:pPr>
          </w:p>
        </w:tc>
        <w:tc>
          <w:tcPr>
            <w:tcW w:w="1271" w:type="dxa"/>
            <w:tcBorders>
              <w:bottom w:val="nil"/>
            </w:tcBorders>
            <w:vAlign w:val="center"/>
          </w:tcPr>
          <w:p w14:paraId="48C4B373" w14:textId="6512E95C" w:rsidR="002841FB" w:rsidRPr="006A77F7" w:rsidRDefault="002841FB" w:rsidP="002841FB">
            <w:pPr>
              <w:pStyle w:val="TAC"/>
              <w:rPr>
                <w:rFonts w:eastAsia="SimSun"/>
              </w:rPr>
            </w:pPr>
            <w:r w:rsidRPr="006A77F7">
              <w:rPr>
                <w:rFonts w:eastAsia="SimSun"/>
              </w:rPr>
              <w:t>RAN5#94-e</w:t>
            </w:r>
          </w:p>
        </w:tc>
      </w:tr>
      <w:tr w:rsidR="002841FB" w:rsidRPr="006A77F7" w14:paraId="0123DBD2" w14:textId="77777777" w:rsidTr="006E2B75">
        <w:tc>
          <w:tcPr>
            <w:tcW w:w="1765" w:type="dxa"/>
            <w:tcBorders>
              <w:top w:val="nil"/>
            </w:tcBorders>
            <w:vAlign w:val="center"/>
          </w:tcPr>
          <w:p w14:paraId="60233B6F" w14:textId="77777777" w:rsidR="002841FB" w:rsidRPr="006A77F7" w:rsidRDefault="002841FB" w:rsidP="002841FB">
            <w:pPr>
              <w:pStyle w:val="TAC"/>
            </w:pPr>
          </w:p>
        </w:tc>
        <w:tc>
          <w:tcPr>
            <w:tcW w:w="1772" w:type="dxa"/>
            <w:vAlign w:val="center"/>
          </w:tcPr>
          <w:p w14:paraId="42ABED30" w14:textId="218F4A96" w:rsidR="002841FB" w:rsidRPr="006A77F7" w:rsidRDefault="002841FB" w:rsidP="002841FB">
            <w:pPr>
              <w:pStyle w:val="TAC"/>
              <w:rPr>
                <w:rFonts w:eastAsia="SimSun"/>
              </w:rPr>
            </w:pPr>
            <w:r w:rsidRPr="006A77F7">
              <w:rPr>
                <w:rFonts w:eastAsia="SimSun"/>
              </w:rPr>
              <w:t>No</w:t>
            </w:r>
          </w:p>
        </w:tc>
        <w:tc>
          <w:tcPr>
            <w:tcW w:w="1481" w:type="dxa"/>
            <w:vAlign w:val="center"/>
          </w:tcPr>
          <w:p w14:paraId="58B71870" w14:textId="112D2001" w:rsidR="002841FB" w:rsidRPr="006A77F7" w:rsidRDefault="002841FB" w:rsidP="002841FB">
            <w:pPr>
              <w:pStyle w:val="TAC"/>
              <w:rPr>
                <w:rFonts w:eastAsia="SimSun"/>
              </w:rPr>
            </w:pPr>
            <w:r w:rsidRPr="006A77F7">
              <w:rPr>
                <w:rFonts w:eastAsia="SimSun"/>
              </w:rPr>
              <w:t>DC_28A_n78A</w:t>
            </w:r>
          </w:p>
        </w:tc>
        <w:tc>
          <w:tcPr>
            <w:tcW w:w="1539" w:type="dxa"/>
            <w:vAlign w:val="center"/>
          </w:tcPr>
          <w:p w14:paraId="03315DE7" w14:textId="0B319318" w:rsidR="002841FB" w:rsidRPr="006A77F7" w:rsidRDefault="002841FB" w:rsidP="002841FB">
            <w:pPr>
              <w:pStyle w:val="TAC"/>
              <w:rPr>
                <w:rFonts w:eastAsia="SimSun"/>
              </w:rPr>
            </w:pPr>
            <w:r w:rsidRPr="006A77F7">
              <w:rPr>
                <w:rFonts w:eastAsia="SimSun"/>
              </w:rPr>
              <w:t>n7 (3 band IMD2)</w:t>
            </w:r>
          </w:p>
        </w:tc>
        <w:tc>
          <w:tcPr>
            <w:tcW w:w="1483" w:type="dxa"/>
            <w:vAlign w:val="center"/>
          </w:tcPr>
          <w:p w14:paraId="17EC18E6" w14:textId="07E4B333" w:rsidR="002841FB" w:rsidRPr="006A77F7" w:rsidRDefault="002841FB" w:rsidP="002841FB">
            <w:pPr>
              <w:pStyle w:val="TAC"/>
              <w:rPr>
                <w:rFonts w:eastAsia="SimSun"/>
              </w:rPr>
            </w:pPr>
            <w:r w:rsidRPr="006A77F7">
              <w:rPr>
                <w:rFonts w:eastAsia="SimSun"/>
              </w:rPr>
              <w:t>NE, IMD</w:t>
            </w:r>
          </w:p>
        </w:tc>
        <w:tc>
          <w:tcPr>
            <w:tcW w:w="1465" w:type="dxa"/>
            <w:vAlign w:val="center"/>
          </w:tcPr>
          <w:p w14:paraId="5783E8F3" w14:textId="77777777" w:rsidR="002841FB" w:rsidRPr="006A77F7" w:rsidRDefault="002841FB" w:rsidP="002841FB">
            <w:pPr>
              <w:pStyle w:val="TAC"/>
            </w:pPr>
          </w:p>
        </w:tc>
        <w:tc>
          <w:tcPr>
            <w:tcW w:w="1271" w:type="dxa"/>
            <w:tcBorders>
              <w:top w:val="nil"/>
            </w:tcBorders>
            <w:vAlign w:val="center"/>
          </w:tcPr>
          <w:p w14:paraId="7A8CA85C" w14:textId="77777777" w:rsidR="002841FB" w:rsidRPr="006A77F7" w:rsidRDefault="002841FB" w:rsidP="002841FB">
            <w:pPr>
              <w:pStyle w:val="TAC"/>
              <w:rPr>
                <w:rFonts w:eastAsia="SimSun"/>
              </w:rPr>
            </w:pP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DC_XA-YA_nZA</w:t>
            </w:r>
          </w:p>
        </w:tc>
      </w:tr>
      <w:tr w:rsidR="00DE128B" w:rsidRPr="006A77F7" w14:paraId="0FAC1A11" w14:textId="77777777" w:rsidTr="006E2B75">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tcBorders>
              <w:bottom w:val="nil"/>
            </w:tcBorders>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6E2B75">
        <w:tc>
          <w:tcPr>
            <w:tcW w:w="1765" w:type="dxa"/>
            <w:tcBorders>
              <w:top w:val="nil"/>
            </w:tcBorders>
            <w:vAlign w:val="center"/>
          </w:tcPr>
          <w:p w14:paraId="5870C8F4" w14:textId="77777777" w:rsidR="00DE128B" w:rsidRPr="006A77F7" w:rsidRDefault="00DE128B" w:rsidP="00DE128B">
            <w:pPr>
              <w:pStyle w:val="TAC"/>
            </w:pPr>
          </w:p>
        </w:tc>
        <w:tc>
          <w:tcPr>
            <w:tcW w:w="1772" w:type="dxa"/>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tcBorders>
              <w:top w:val="nil"/>
            </w:tcBorders>
            <w:vAlign w:val="center"/>
          </w:tcPr>
          <w:p w14:paraId="45248197" w14:textId="6EB063D0" w:rsidR="00DE128B" w:rsidRPr="006A77F7" w:rsidRDefault="00DE128B" w:rsidP="00DE128B">
            <w:pPr>
              <w:pStyle w:val="TAC"/>
            </w:pPr>
          </w:p>
        </w:tc>
      </w:tr>
      <w:tr w:rsidR="002841FB" w:rsidRPr="006A77F7" w:rsidDel="002841FB" w14:paraId="624796A5" w14:textId="77777777" w:rsidTr="006E2B75">
        <w:tc>
          <w:tcPr>
            <w:tcW w:w="1765" w:type="dxa"/>
            <w:tcBorders>
              <w:top w:val="nil"/>
              <w:bottom w:val="nil"/>
            </w:tcBorders>
            <w:vAlign w:val="center"/>
          </w:tcPr>
          <w:p w14:paraId="61C2DE9A" w14:textId="20FBABCA" w:rsidR="002841FB" w:rsidRPr="006A77F7" w:rsidDel="002841FB" w:rsidRDefault="002841FB" w:rsidP="002841FB">
            <w:pPr>
              <w:pStyle w:val="TAC"/>
            </w:pPr>
            <w:r w:rsidRPr="006A77F7">
              <w:rPr>
                <w:rFonts w:eastAsia="Malgun Gothic"/>
                <w:szCs w:val="18"/>
                <w:lang w:eastAsia="ko-KR"/>
              </w:rPr>
              <w:t>DC_1A-3A_n41A</w:t>
            </w:r>
          </w:p>
        </w:tc>
        <w:tc>
          <w:tcPr>
            <w:tcW w:w="1772" w:type="dxa"/>
          </w:tcPr>
          <w:p w14:paraId="0BE2B4E8" w14:textId="71FA1529" w:rsidR="002841FB" w:rsidRPr="006A77F7" w:rsidDel="002841FB" w:rsidRDefault="002841FB" w:rsidP="002841FB">
            <w:pPr>
              <w:pStyle w:val="TAC"/>
              <w:rPr>
                <w:lang w:eastAsia="ja-JP"/>
              </w:rPr>
            </w:pPr>
            <w:r w:rsidRPr="006A77F7">
              <w:rPr>
                <w:lang w:eastAsia="ja-JP"/>
              </w:rPr>
              <w:t>No</w:t>
            </w:r>
          </w:p>
        </w:tc>
        <w:tc>
          <w:tcPr>
            <w:tcW w:w="1481" w:type="dxa"/>
          </w:tcPr>
          <w:p w14:paraId="1342DE88" w14:textId="220AA940" w:rsidR="002841FB" w:rsidRPr="006A77F7" w:rsidDel="002841FB" w:rsidRDefault="002841FB" w:rsidP="002841FB">
            <w:pPr>
              <w:pStyle w:val="TAC"/>
              <w:rPr>
                <w:lang w:eastAsia="ja-JP"/>
              </w:rPr>
            </w:pPr>
            <w:r w:rsidRPr="006A77F7">
              <w:rPr>
                <w:lang w:eastAsia="ja-JP"/>
              </w:rPr>
              <w:t>DC_1A_n41A</w:t>
            </w:r>
          </w:p>
        </w:tc>
        <w:tc>
          <w:tcPr>
            <w:tcW w:w="1539" w:type="dxa"/>
            <w:vAlign w:val="center"/>
          </w:tcPr>
          <w:p w14:paraId="075FCE5E" w14:textId="0E0BD0B3" w:rsidR="002841FB" w:rsidRPr="006A77F7" w:rsidDel="002841FB" w:rsidRDefault="002841FB" w:rsidP="002841FB">
            <w:pPr>
              <w:pStyle w:val="TAC"/>
            </w:pPr>
            <w:r w:rsidRPr="006A77F7">
              <w:t>No 3CC exception</w:t>
            </w:r>
          </w:p>
        </w:tc>
        <w:tc>
          <w:tcPr>
            <w:tcW w:w="1483" w:type="dxa"/>
            <w:vAlign w:val="bottom"/>
          </w:tcPr>
          <w:p w14:paraId="017CA027" w14:textId="76520B56" w:rsidR="002841FB" w:rsidRPr="006A77F7" w:rsidDel="002841FB" w:rsidRDefault="002841FB" w:rsidP="002841FB">
            <w:pPr>
              <w:pStyle w:val="TAC"/>
            </w:pPr>
            <w:r w:rsidRPr="006A77F7">
              <w:t>No test required</w:t>
            </w:r>
          </w:p>
        </w:tc>
        <w:tc>
          <w:tcPr>
            <w:tcW w:w="1465" w:type="dxa"/>
          </w:tcPr>
          <w:p w14:paraId="2518ADE5" w14:textId="77777777" w:rsidR="002841FB" w:rsidRPr="006A77F7" w:rsidDel="002841FB" w:rsidRDefault="002841FB" w:rsidP="002841FB">
            <w:pPr>
              <w:pStyle w:val="TAC"/>
            </w:pPr>
          </w:p>
        </w:tc>
        <w:tc>
          <w:tcPr>
            <w:tcW w:w="1271" w:type="dxa"/>
            <w:tcBorders>
              <w:bottom w:val="nil"/>
            </w:tcBorders>
            <w:vAlign w:val="center"/>
          </w:tcPr>
          <w:p w14:paraId="3ED3E6BC" w14:textId="4489D7CE" w:rsidR="002841FB" w:rsidRPr="006A77F7" w:rsidDel="002841FB" w:rsidRDefault="002841FB" w:rsidP="002841FB">
            <w:pPr>
              <w:pStyle w:val="TAC"/>
              <w:rPr>
                <w:lang w:eastAsia="ja-JP"/>
              </w:rPr>
            </w:pPr>
            <w:r w:rsidRPr="006A77F7">
              <w:rPr>
                <w:lang w:eastAsia="ja-JP"/>
              </w:rPr>
              <w:t>RAN5#98</w:t>
            </w:r>
          </w:p>
        </w:tc>
      </w:tr>
      <w:tr w:rsidR="002841FB" w:rsidRPr="006A77F7" w:rsidDel="002841FB" w14:paraId="7DFA9B4A" w14:textId="77777777" w:rsidTr="006E2B75">
        <w:tc>
          <w:tcPr>
            <w:tcW w:w="1765" w:type="dxa"/>
            <w:tcBorders>
              <w:top w:val="nil"/>
            </w:tcBorders>
            <w:vAlign w:val="center"/>
          </w:tcPr>
          <w:p w14:paraId="1E4EF5A6" w14:textId="77777777" w:rsidR="002841FB" w:rsidRPr="006A77F7" w:rsidDel="002841FB" w:rsidRDefault="002841FB" w:rsidP="002841FB">
            <w:pPr>
              <w:pStyle w:val="TAC"/>
            </w:pPr>
          </w:p>
        </w:tc>
        <w:tc>
          <w:tcPr>
            <w:tcW w:w="1772" w:type="dxa"/>
          </w:tcPr>
          <w:p w14:paraId="5632B18D" w14:textId="7728D386" w:rsidR="002841FB" w:rsidRPr="006A77F7" w:rsidDel="002841FB" w:rsidRDefault="002841FB" w:rsidP="002841FB">
            <w:pPr>
              <w:pStyle w:val="TAC"/>
              <w:rPr>
                <w:lang w:eastAsia="ja-JP"/>
              </w:rPr>
            </w:pPr>
            <w:r w:rsidRPr="006A77F7">
              <w:rPr>
                <w:lang w:eastAsia="ja-JP"/>
              </w:rPr>
              <w:t>No</w:t>
            </w:r>
          </w:p>
        </w:tc>
        <w:tc>
          <w:tcPr>
            <w:tcW w:w="1481" w:type="dxa"/>
          </w:tcPr>
          <w:p w14:paraId="71D25CAA" w14:textId="7447A5C6" w:rsidR="002841FB" w:rsidRPr="006A77F7" w:rsidDel="002841FB" w:rsidRDefault="002841FB" w:rsidP="002841FB">
            <w:pPr>
              <w:pStyle w:val="TAC"/>
              <w:rPr>
                <w:lang w:eastAsia="ja-JP"/>
              </w:rPr>
            </w:pPr>
            <w:r w:rsidRPr="006A77F7">
              <w:rPr>
                <w:lang w:eastAsia="ja-JP"/>
              </w:rPr>
              <w:t>DC_3A_n41A</w:t>
            </w:r>
          </w:p>
        </w:tc>
        <w:tc>
          <w:tcPr>
            <w:tcW w:w="1539" w:type="dxa"/>
            <w:vAlign w:val="center"/>
          </w:tcPr>
          <w:p w14:paraId="2E39DBEC" w14:textId="7BAFA4EC" w:rsidR="002841FB" w:rsidRPr="006A77F7" w:rsidDel="002841FB" w:rsidRDefault="002841FB" w:rsidP="002841FB">
            <w:pPr>
              <w:pStyle w:val="TAC"/>
            </w:pPr>
            <w:r w:rsidRPr="006A77F7">
              <w:t>No 3CC exception</w:t>
            </w:r>
          </w:p>
        </w:tc>
        <w:tc>
          <w:tcPr>
            <w:tcW w:w="1483" w:type="dxa"/>
            <w:vAlign w:val="bottom"/>
          </w:tcPr>
          <w:p w14:paraId="7CB6B171" w14:textId="1C56E5A7" w:rsidR="002841FB" w:rsidRPr="006A77F7" w:rsidDel="002841FB" w:rsidRDefault="002841FB" w:rsidP="002841FB">
            <w:pPr>
              <w:pStyle w:val="TAC"/>
            </w:pPr>
            <w:r w:rsidRPr="006A77F7">
              <w:t>No test required</w:t>
            </w:r>
          </w:p>
        </w:tc>
        <w:tc>
          <w:tcPr>
            <w:tcW w:w="1465" w:type="dxa"/>
          </w:tcPr>
          <w:p w14:paraId="07C22B8C" w14:textId="77777777" w:rsidR="002841FB" w:rsidRPr="006A77F7" w:rsidDel="002841FB" w:rsidRDefault="002841FB" w:rsidP="002841FB">
            <w:pPr>
              <w:pStyle w:val="TAC"/>
            </w:pPr>
          </w:p>
        </w:tc>
        <w:tc>
          <w:tcPr>
            <w:tcW w:w="1271" w:type="dxa"/>
            <w:tcBorders>
              <w:top w:val="nil"/>
            </w:tcBorders>
            <w:vAlign w:val="center"/>
          </w:tcPr>
          <w:p w14:paraId="3F0D5820" w14:textId="77777777" w:rsidR="002841FB" w:rsidRPr="006A77F7" w:rsidDel="002841FB" w:rsidRDefault="002841FB" w:rsidP="002841FB">
            <w:pPr>
              <w:pStyle w:val="TAC"/>
              <w:rPr>
                <w:lang w:eastAsia="ja-JP"/>
              </w:rPr>
            </w:pPr>
          </w:p>
        </w:tc>
      </w:tr>
      <w:tr w:rsidR="00255F35" w:rsidRPr="006A77F7" w:rsidDel="002841FB" w14:paraId="794F7280" w14:textId="77777777" w:rsidTr="002841FB">
        <w:tc>
          <w:tcPr>
            <w:tcW w:w="1765" w:type="dxa"/>
            <w:tcBorders>
              <w:top w:val="nil"/>
            </w:tcBorders>
            <w:vAlign w:val="center"/>
          </w:tcPr>
          <w:p w14:paraId="547008A3" w14:textId="75282B85" w:rsidR="00255F35" w:rsidRPr="006A77F7" w:rsidDel="002841FB" w:rsidRDefault="00255F35" w:rsidP="00255F35">
            <w:pPr>
              <w:pStyle w:val="TAC"/>
            </w:pPr>
            <w:r w:rsidRPr="006A77F7">
              <w:rPr>
                <w:rFonts w:eastAsia="Malgun Gothic"/>
                <w:szCs w:val="18"/>
                <w:lang w:eastAsia="ko-KR"/>
              </w:rPr>
              <w:t>DC_1A-3A_n7</w:t>
            </w:r>
            <w:r>
              <w:rPr>
                <w:rFonts w:eastAsia="Malgun Gothic"/>
                <w:szCs w:val="18"/>
                <w:lang w:eastAsia="ko-KR"/>
              </w:rPr>
              <w:t>1</w:t>
            </w:r>
            <w:r w:rsidRPr="006A77F7">
              <w:rPr>
                <w:rFonts w:eastAsia="Malgun Gothic"/>
                <w:szCs w:val="18"/>
                <w:lang w:eastAsia="ko-KR"/>
              </w:rPr>
              <w:t>A</w:t>
            </w:r>
          </w:p>
        </w:tc>
        <w:tc>
          <w:tcPr>
            <w:tcW w:w="1772" w:type="dxa"/>
          </w:tcPr>
          <w:p w14:paraId="69084741" w14:textId="211A8128" w:rsidR="00255F35" w:rsidRPr="006A77F7" w:rsidRDefault="00255F35" w:rsidP="00255F35">
            <w:pPr>
              <w:pStyle w:val="TAC"/>
              <w:rPr>
                <w:lang w:eastAsia="ja-JP"/>
              </w:rPr>
            </w:pPr>
            <w:r w:rsidRPr="006A77F7">
              <w:rPr>
                <w:lang w:eastAsia="ja-JP"/>
              </w:rPr>
              <w:t>No</w:t>
            </w:r>
          </w:p>
        </w:tc>
        <w:tc>
          <w:tcPr>
            <w:tcW w:w="1481" w:type="dxa"/>
          </w:tcPr>
          <w:p w14:paraId="7DA273FB" w14:textId="10D9AE7B" w:rsidR="00255F35" w:rsidRPr="006A77F7" w:rsidRDefault="00255F35" w:rsidP="00255F35">
            <w:pPr>
              <w:pStyle w:val="TAC"/>
              <w:rPr>
                <w:lang w:eastAsia="ja-JP"/>
              </w:rPr>
            </w:pPr>
            <w:r w:rsidRPr="006A77F7">
              <w:rPr>
                <w:lang w:eastAsia="ja-JP"/>
              </w:rPr>
              <w:t>DC_3A_n</w:t>
            </w:r>
            <w:r>
              <w:rPr>
                <w:lang w:eastAsia="ja-JP"/>
              </w:rPr>
              <w:t>7</w:t>
            </w:r>
            <w:r w:rsidRPr="006A77F7">
              <w:rPr>
                <w:lang w:eastAsia="ja-JP"/>
              </w:rPr>
              <w:t>1A</w:t>
            </w:r>
          </w:p>
        </w:tc>
        <w:tc>
          <w:tcPr>
            <w:tcW w:w="1539" w:type="dxa"/>
            <w:vAlign w:val="center"/>
          </w:tcPr>
          <w:p w14:paraId="5C486F8C" w14:textId="0A075B16" w:rsidR="00255F35" w:rsidRPr="006A77F7" w:rsidRDefault="00255F35" w:rsidP="00255F35">
            <w:pPr>
              <w:pStyle w:val="TAC"/>
            </w:pPr>
            <w:r>
              <w:rPr>
                <w:lang w:eastAsia="ja-JP"/>
              </w:rPr>
              <w:t xml:space="preserve">1 </w:t>
            </w:r>
            <w:r w:rsidRPr="006A77F7">
              <w:rPr>
                <w:lang w:eastAsia="ja-JP"/>
              </w:rPr>
              <w:t>(3 band IMD4</w:t>
            </w:r>
            <w:r>
              <w:rPr>
                <w:lang w:eastAsia="ja-JP"/>
              </w:rPr>
              <w:t>)</w:t>
            </w:r>
          </w:p>
        </w:tc>
        <w:tc>
          <w:tcPr>
            <w:tcW w:w="1483" w:type="dxa"/>
            <w:vAlign w:val="bottom"/>
          </w:tcPr>
          <w:p w14:paraId="61EC485E" w14:textId="573E0986" w:rsidR="00255F35" w:rsidRPr="006A77F7" w:rsidRDefault="00255F35" w:rsidP="00255F35">
            <w:pPr>
              <w:pStyle w:val="TAC"/>
            </w:pPr>
            <w:r w:rsidRPr="006A77F7">
              <w:rPr>
                <w:lang w:eastAsia="ja-JP"/>
              </w:rPr>
              <w:t>IMD</w:t>
            </w:r>
          </w:p>
        </w:tc>
        <w:tc>
          <w:tcPr>
            <w:tcW w:w="1465" w:type="dxa"/>
          </w:tcPr>
          <w:p w14:paraId="40A11750" w14:textId="77777777" w:rsidR="00255F35" w:rsidRPr="006A77F7" w:rsidDel="002841FB" w:rsidRDefault="00255F35" w:rsidP="00255F35">
            <w:pPr>
              <w:pStyle w:val="TAC"/>
            </w:pPr>
          </w:p>
        </w:tc>
        <w:tc>
          <w:tcPr>
            <w:tcW w:w="1271" w:type="dxa"/>
            <w:tcBorders>
              <w:top w:val="nil"/>
            </w:tcBorders>
            <w:vAlign w:val="center"/>
          </w:tcPr>
          <w:p w14:paraId="7F0837BE" w14:textId="02002BCE" w:rsidR="00255F35" w:rsidRPr="006A77F7" w:rsidDel="002841FB" w:rsidRDefault="00255F35" w:rsidP="00255F35">
            <w:pPr>
              <w:pStyle w:val="TAC"/>
              <w:rPr>
                <w:lang w:eastAsia="ja-JP"/>
              </w:rPr>
            </w:pPr>
            <w:r w:rsidRPr="006A77F7">
              <w:rPr>
                <w:lang w:eastAsia="ja-JP"/>
              </w:rPr>
              <w:t>RAN5#10</w:t>
            </w:r>
            <w:r>
              <w:rPr>
                <w:lang w:eastAsia="ja-JP"/>
              </w:rPr>
              <w:t>8</w:t>
            </w:r>
          </w:p>
        </w:tc>
      </w:tr>
      <w:tr w:rsidR="00C21F65" w:rsidRPr="006A77F7" w14:paraId="7D4E21FD" w14:textId="77777777" w:rsidTr="006E2B75">
        <w:tc>
          <w:tcPr>
            <w:tcW w:w="1765" w:type="dxa"/>
            <w:tcBorders>
              <w:top w:val="nil"/>
              <w:bottom w:val="nil"/>
            </w:tcBorders>
            <w:vAlign w:val="center"/>
          </w:tcPr>
          <w:p w14:paraId="3EF447FF" w14:textId="77777777" w:rsidR="00C21F65" w:rsidRPr="006A77F7" w:rsidRDefault="00C21F65" w:rsidP="00C21F65">
            <w:pPr>
              <w:pStyle w:val="TAC"/>
            </w:pPr>
            <w:r w:rsidRPr="006A77F7">
              <w:rPr>
                <w:rFonts w:eastAsia="Malgun Gothic"/>
                <w:szCs w:val="18"/>
                <w:lang w:eastAsia="ko-KR"/>
              </w:rPr>
              <w:t>DC_1A-3A_n77A</w:t>
            </w:r>
          </w:p>
        </w:tc>
        <w:tc>
          <w:tcPr>
            <w:tcW w:w="1772" w:type="dxa"/>
          </w:tcPr>
          <w:p w14:paraId="3C7AD209" w14:textId="7FF21F77" w:rsidR="00C21F65" w:rsidRPr="006A77F7" w:rsidRDefault="00C21F65" w:rsidP="00C21F65">
            <w:pPr>
              <w:pStyle w:val="TAC"/>
            </w:pPr>
            <w:r>
              <w:rPr>
                <w:lang w:eastAsia="ja-JP"/>
              </w:rPr>
              <w:t>DC_1_n77</w:t>
            </w:r>
          </w:p>
        </w:tc>
        <w:tc>
          <w:tcPr>
            <w:tcW w:w="1481" w:type="dxa"/>
          </w:tcPr>
          <w:p w14:paraId="4ED87949" w14:textId="77777777" w:rsidR="00C21F65" w:rsidRPr="006A77F7" w:rsidRDefault="00C21F65" w:rsidP="00C21F65">
            <w:pPr>
              <w:pStyle w:val="TAC"/>
            </w:pPr>
            <w:r w:rsidRPr="006A77F7">
              <w:rPr>
                <w:lang w:eastAsia="ja-JP"/>
              </w:rPr>
              <w:t>DC_1A_n77A</w:t>
            </w:r>
          </w:p>
        </w:tc>
        <w:tc>
          <w:tcPr>
            <w:tcW w:w="1539" w:type="dxa"/>
            <w:vAlign w:val="center"/>
          </w:tcPr>
          <w:p w14:paraId="61B1D370" w14:textId="020EFABD" w:rsidR="00C21F65" w:rsidRPr="006A77F7" w:rsidRDefault="00C21F65" w:rsidP="00C21F65">
            <w:pPr>
              <w:pStyle w:val="TAC"/>
              <w:rPr>
                <w:lang w:eastAsia="ja-JP"/>
              </w:rPr>
            </w:pPr>
            <w:r w:rsidRPr="006A77F7">
              <w:rPr>
                <w:lang w:eastAsia="ja-JP"/>
              </w:rPr>
              <w:t>3 (3 band IMD2</w:t>
            </w:r>
            <w:r w:rsidRPr="00F94051">
              <w:rPr>
                <w:lang w:eastAsia="ja-JP"/>
              </w:rPr>
              <w:t>, PC2&amp;PC3</w:t>
            </w:r>
            <w:r w:rsidRPr="006A77F7">
              <w:rPr>
                <w:lang w:eastAsia="ja-JP"/>
              </w:rPr>
              <w:t>)</w:t>
            </w:r>
          </w:p>
          <w:p w14:paraId="7E095B6E" w14:textId="761C3D4A" w:rsidR="00C21F65" w:rsidRPr="006A77F7" w:rsidRDefault="00C21F65" w:rsidP="00C21F65">
            <w:pPr>
              <w:pStyle w:val="TAC"/>
            </w:pPr>
            <w:r w:rsidRPr="006A77F7">
              <w:rPr>
                <w:lang w:eastAsia="ja-JP"/>
              </w:rPr>
              <w:t>3 (3 band IMD4</w:t>
            </w:r>
            <w:r w:rsidRPr="00F94051">
              <w:rPr>
                <w:lang w:eastAsia="ja-JP"/>
              </w:rPr>
              <w:t>, PC2&amp;PC3</w:t>
            </w:r>
            <w:r w:rsidRPr="006A77F7">
              <w:rPr>
                <w:lang w:eastAsia="ja-JP"/>
              </w:rPr>
              <w:t>)</w:t>
            </w:r>
          </w:p>
        </w:tc>
        <w:tc>
          <w:tcPr>
            <w:tcW w:w="1483" w:type="dxa"/>
            <w:vAlign w:val="bottom"/>
          </w:tcPr>
          <w:p w14:paraId="480592CE" w14:textId="5F6D662B" w:rsidR="00C21F65" w:rsidRPr="006A77F7" w:rsidRDefault="00C21F65" w:rsidP="00C21F65">
            <w:pPr>
              <w:pStyle w:val="TAC"/>
            </w:pPr>
            <w:r w:rsidRPr="006A77F7">
              <w:rPr>
                <w:lang w:eastAsia="ja-JP"/>
              </w:rPr>
              <w:t>IMD</w:t>
            </w:r>
          </w:p>
        </w:tc>
        <w:tc>
          <w:tcPr>
            <w:tcW w:w="1465" w:type="dxa"/>
          </w:tcPr>
          <w:p w14:paraId="18DDCED1" w14:textId="77777777" w:rsidR="00C21F65" w:rsidRPr="006A77F7" w:rsidRDefault="00C21F65" w:rsidP="00C21F65">
            <w:pPr>
              <w:pStyle w:val="TAC"/>
            </w:pPr>
          </w:p>
        </w:tc>
        <w:tc>
          <w:tcPr>
            <w:tcW w:w="1271" w:type="dxa"/>
            <w:tcBorders>
              <w:bottom w:val="nil"/>
            </w:tcBorders>
            <w:vAlign w:val="center"/>
          </w:tcPr>
          <w:p w14:paraId="1053E392" w14:textId="58ACE75D" w:rsidR="00C21F65" w:rsidRPr="006A77F7" w:rsidRDefault="00C21F65" w:rsidP="00C21F65">
            <w:pPr>
              <w:pStyle w:val="TAC"/>
            </w:pPr>
            <w:r w:rsidRPr="006A77F7">
              <w:rPr>
                <w:lang w:eastAsia="ja-JP"/>
              </w:rPr>
              <w:t>RAN5#104</w:t>
            </w:r>
          </w:p>
        </w:tc>
      </w:tr>
      <w:tr w:rsidR="00C21F65" w:rsidRPr="006A77F7" w14:paraId="15C22E1A" w14:textId="77777777" w:rsidTr="006E2B75">
        <w:tc>
          <w:tcPr>
            <w:tcW w:w="1765" w:type="dxa"/>
            <w:tcBorders>
              <w:top w:val="nil"/>
            </w:tcBorders>
            <w:vAlign w:val="center"/>
          </w:tcPr>
          <w:p w14:paraId="397AF1D4" w14:textId="77777777" w:rsidR="00C21F65" w:rsidRPr="006A77F7" w:rsidRDefault="00C21F65" w:rsidP="00C21F65">
            <w:pPr>
              <w:pStyle w:val="TAC"/>
            </w:pPr>
          </w:p>
        </w:tc>
        <w:tc>
          <w:tcPr>
            <w:tcW w:w="1772" w:type="dxa"/>
          </w:tcPr>
          <w:p w14:paraId="3C9C22DD" w14:textId="06AE10A5" w:rsidR="00C21F65" w:rsidRPr="006A77F7" w:rsidRDefault="00C21F65" w:rsidP="00C21F65">
            <w:pPr>
              <w:pStyle w:val="TAC"/>
            </w:pPr>
            <w:r>
              <w:rPr>
                <w:lang w:eastAsia="ja-JP"/>
              </w:rPr>
              <w:t>DC_3_n77</w:t>
            </w:r>
          </w:p>
        </w:tc>
        <w:tc>
          <w:tcPr>
            <w:tcW w:w="1481" w:type="dxa"/>
          </w:tcPr>
          <w:p w14:paraId="4CF251C0" w14:textId="77777777" w:rsidR="00C21F65" w:rsidRPr="006A77F7" w:rsidRDefault="00C21F65" w:rsidP="00C21F65">
            <w:pPr>
              <w:pStyle w:val="TAC"/>
            </w:pPr>
            <w:r w:rsidRPr="006A77F7">
              <w:rPr>
                <w:lang w:eastAsia="ja-JP"/>
              </w:rPr>
              <w:t>DC_3A_n77A</w:t>
            </w:r>
          </w:p>
        </w:tc>
        <w:tc>
          <w:tcPr>
            <w:tcW w:w="1539" w:type="dxa"/>
            <w:vAlign w:val="center"/>
          </w:tcPr>
          <w:p w14:paraId="073707F2" w14:textId="44C0ED18" w:rsidR="00C21F65" w:rsidRPr="006A77F7" w:rsidRDefault="00C21F65" w:rsidP="00C21F65">
            <w:pPr>
              <w:pStyle w:val="TAC"/>
            </w:pPr>
            <w:r w:rsidRPr="006A77F7">
              <w:rPr>
                <w:lang w:eastAsia="ja-JP"/>
              </w:rPr>
              <w:t>1 (3 band IMD2</w:t>
            </w:r>
            <w:r w:rsidRPr="00F94051">
              <w:rPr>
                <w:lang w:eastAsia="ja-JP"/>
              </w:rPr>
              <w:t>, PC2&amp;PC3</w:t>
            </w:r>
            <w:r w:rsidRPr="006A77F7">
              <w:rPr>
                <w:lang w:eastAsia="ja-JP"/>
              </w:rPr>
              <w:t>)</w:t>
            </w:r>
          </w:p>
        </w:tc>
        <w:tc>
          <w:tcPr>
            <w:tcW w:w="1483" w:type="dxa"/>
            <w:vAlign w:val="bottom"/>
          </w:tcPr>
          <w:p w14:paraId="6538968B" w14:textId="215B2507" w:rsidR="00C21F65" w:rsidRPr="006A77F7" w:rsidRDefault="00C21F65" w:rsidP="00C21F65">
            <w:pPr>
              <w:pStyle w:val="TAC"/>
            </w:pPr>
            <w:r w:rsidRPr="006A77F7">
              <w:rPr>
                <w:lang w:eastAsia="ja-JP"/>
              </w:rPr>
              <w:t>IMD</w:t>
            </w:r>
          </w:p>
        </w:tc>
        <w:tc>
          <w:tcPr>
            <w:tcW w:w="1465" w:type="dxa"/>
          </w:tcPr>
          <w:p w14:paraId="46F44536" w14:textId="77777777" w:rsidR="00C21F65" w:rsidRPr="006A77F7" w:rsidRDefault="00C21F65" w:rsidP="00C21F65">
            <w:pPr>
              <w:pStyle w:val="TAC"/>
            </w:pPr>
          </w:p>
        </w:tc>
        <w:tc>
          <w:tcPr>
            <w:tcW w:w="1271" w:type="dxa"/>
            <w:tcBorders>
              <w:top w:val="nil"/>
            </w:tcBorders>
            <w:vAlign w:val="center"/>
          </w:tcPr>
          <w:p w14:paraId="241005FB" w14:textId="5EC13985" w:rsidR="00C21F65" w:rsidRPr="006A77F7" w:rsidRDefault="00C21F65" w:rsidP="00C21F65">
            <w:pPr>
              <w:pStyle w:val="TAC"/>
            </w:pPr>
          </w:p>
        </w:tc>
      </w:tr>
      <w:tr w:rsidR="00DE128B" w:rsidRPr="006A77F7" w14:paraId="377EADB1" w14:textId="77777777" w:rsidTr="006E2B75">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tcBorders>
              <w:bottom w:val="nil"/>
            </w:tcBorders>
            <w:vAlign w:val="center"/>
          </w:tcPr>
          <w:p w14:paraId="6BB5C620" w14:textId="743AB809" w:rsidR="00DE128B" w:rsidRPr="006A77F7" w:rsidRDefault="00DE128B" w:rsidP="00DE128B">
            <w:pPr>
              <w:pStyle w:val="TAC"/>
              <w:rPr>
                <w:lang w:eastAsia="ja-JP"/>
              </w:rPr>
            </w:pPr>
            <w:r w:rsidRPr="006A77F7">
              <w:rPr>
                <w:lang w:eastAsia="ja-JP"/>
              </w:rPr>
              <w:t>RAN5#102</w:t>
            </w:r>
          </w:p>
        </w:tc>
      </w:tr>
      <w:tr w:rsidR="00574317" w:rsidRPr="006A77F7" w14:paraId="399D58E5" w14:textId="77777777" w:rsidTr="006E2B75">
        <w:tc>
          <w:tcPr>
            <w:tcW w:w="1765" w:type="dxa"/>
            <w:tcBorders>
              <w:top w:val="nil"/>
            </w:tcBorders>
            <w:vAlign w:val="center"/>
          </w:tcPr>
          <w:p w14:paraId="5B6E05ED" w14:textId="77777777" w:rsidR="00574317" w:rsidRPr="006A77F7" w:rsidRDefault="00574317" w:rsidP="00574317">
            <w:pPr>
              <w:pStyle w:val="TAC"/>
            </w:pPr>
          </w:p>
        </w:tc>
        <w:tc>
          <w:tcPr>
            <w:tcW w:w="1772" w:type="dxa"/>
          </w:tcPr>
          <w:p w14:paraId="26E62C9E" w14:textId="35C88A45" w:rsidR="00574317" w:rsidRPr="006A77F7" w:rsidRDefault="00574317" w:rsidP="00574317">
            <w:pPr>
              <w:pStyle w:val="TAC"/>
              <w:rPr>
                <w:lang w:eastAsia="ja-JP"/>
              </w:rPr>
            </w:pPr>
            <w:r>
              <w:rPr>
                <w:lang w:eastAsia="ja-JP"/>
              </w:rPr>
              <w:t>DC_3_n78</w:t>
            </w:r>
          </w:p>
        </w:tc>
        <w:tc>
          <w:tcPr>
            <w:tcW w:w="1481" w:type="dxa"/>
          </w:tcPr>
          <w:p w14:paraId="674A62DE" w14:textId="731950BD" w:rsidR="00574317" w:rsidRPr="006A77F7" w:rsidRDefault="00574317" w:rsidP="00574317">
            <w:pPr>
              <w:pStyle w:val="TAC"/>
              <w:rPr>
                <w:lang w:eastAsia="ja-JP"/>
              </w:rPr>
            </w:pPr>
            <w:r w:rsidRPr="006A77F7">
              <w:rPr>
                <w:lang w:eastAsia="ja-JP"/>
              </w:rPr>
              <w:t>DC_3A_n78A</w:t>
            </w:r>
          </w:p>
        </w:tc>
        <w:tc>
          <w:tcPr>
            <w:tcW w:w="1539" w:type="dxa"/>
            <w:vAlign w:val="center"/>
          </w:tcPr>
          <w:p w14:paraId="2BBFC4B4" w14:textId="6475FB07" w:rsidR="00574317" w:rsidRPr="006A77F7" w:rsidRDefault="00574317" w:rsidP="00574317">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vAlign w:val="bottom"/>
          </w:tcPr>
          <w:p w14:paraId="76E9F000" w14:textId="10188D72" w:rsidR="00574317" w:rsidRPr="006A77F7" w:rsidRDefault="00574317" w:rsidP="00574317">
            <w:pPr>
              <w:pStyle w:val="TAC"/>
              <w:rPr>
                <w:lang w:eastAsia="ja-JP"/>
              </w:rPr>
            </w:pPr>
            <w:r w:rsidRPr="006A77F7">
              <w:rPr>
                <w:lang w:eastAsia="ja-JP"/>
              </w:rPr>
              <w:t>IMD</w:t>
            </w:r>
          </w:p>
        </w:tc>
        <w:tc>
          <w:tcPr>
            <w:tcW w:w="1465" w:type="dxa"/>
          </w:tcPr>
          <w:p w14:paraId="07A91C33" w14:textId="77777777" w:rsidR="00574317" w:rsidRPr="006A77F7" w:rsidRDefault="00574317" w:rsidP="00574317">
            <w:pPr>
              <w:pStyle w:val="TAC"/>
            </w:pPr>
          </w:p>
        </w:tc>
        <w:tc>
          <w:tcPr>
            <w:tcW w:w="1271" w:type="dxa"/>
            <w:tcBorders>
              <w:top w:val="nil"/>
            </w:tcBorders>
            <w:vAlign w:val="center"/>
          </w:tcPr>
          <w:p w14:paraId="7DAB8F17" w14:textId="696D4292" w:rsidR="00574317" w:rsidRPr="006A77F7" w:rsidRDefault="00574317" w:rsidP="00574317">
            <w:pPr>
              <w:pStyle w:val="TAC"/>
              <w:rPr>
                <w:lang w:eastAsia="ja-JP"/>
              </w:rPr>
            </w:pP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9A7C2C" w:rsidRPr="006A77F7" w14:paraId="0BEAC571" w14:textId="77777777" w:rsidTr="006E2B75">
        <w:tc>
          <w:tcPr>
            <w:tcW w:w="0" w:type="auto"/>
            <w:tcBorders>
              <w:top w:val="nil"/>
              <w:left w:val="single" w:sz="4" w:space="0" w:color="auto"/>
              <w:bottom w:val="nil"/>
              <w:right w:val="single" w:sz="4" w:space="0" w:color="auto"/>
            </w:tcBorders>
            <w:vAlign w:val="center"/>
          </w:tcPr>
          <w:p w14:paraId="71679391" w14:textId="44FE672C" w:rsidR="009A7C2C" w:rsidRPr="006A77F7" w:rsidRDefault="009A7C2C" w:rsidP="006E2B75">
            <w:pPr>
              <w:pStyle w:val="TAL"/>
            </w:pPr>
            <w:r w:rsidRPr="006A77F7">
              <w:lastRenderedPageBreak/>
              <w:t>DC_1A-7A_n3A</w:t>
            </w:r>
          </w:p>
        </w:tc>
        <w:tc>
          <w:tcPr>
            <w:tcW w:w="1772" w:type="dxa"/>
            <w:tcBorders>
              <w:top w:val="single" w:sz="4" w:space="0" w:color="auto"/>
              <w:left w:val="single" w:sz="4" w:space="0" w:color="auto"/>
              <w:bottom w:val="single" w:sz="4" w:space="0" w:color="auto"/>
              <w:right w:val="single" w:sz="4" w:space="0" w:color="auto"/>
            </w:tcBorders>
          </w:tcPr>
          <w:p w14:paraId="2D95100C" w14:textId="6EC8CCB6" w:rsidR="009A7C2C" w:rsidRPr="006A77F7" w:rsidRDefault="009A7C2C" w:rsidP="009A7C2C">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tcPr>
          <w:p w14:paraId="4A956544" w14:textId="28625822" w:rsidR="009A7C2C" w:rsidRPr="006A77F7" w:rsidRDefault="009A7C2C" w:rsidP="009A7C2C">
            <w:pPr>
              <w:pStyle w:val="TAC"/>
              <w:rPr>
                <w:lang w:eastAsia="ja-JP"/>
              </w:rPr>
            </w:pPr>
            <w:r w:rsidRPr="006A77F7">
              <w:rPr>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05AB16D" w14:textId="5FDBC71F"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25586A1" w14:textId="0D72E800"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61A94C5" w14:textId="77777777" w:rsidR="009A7C2C" w:rsidRPr="006A77F7" w:rsidRDefault="009A7C2C" w:rsidP="009A7C2C">
            <w:pPr>
              <w:pStyle w:val="TAC"/>
            </w:pPr>
          </w:p>
        </w:tc>
        <w:tc>
          <w:tcPr>
            <w:tcW w:w="1271" w:type="dxa"/>
            <w:tcBorders>
              <w:top w:val="single" w:sz="4" w:space="0" w:color="auto"/>
              <w:left w:val="single" w:sz="4" w:space="0" w:color="auto"/>
              <w:bottom w:val="nil"/>
              <w:right w:val="single" w:sz="4" w:space="0" w:color="auto"/>
            </w:tcBorders>
            <w:vAlign w:val="center"/>
          </w:tcPr>
          <w:p w14:paraId="74CA31F0" w14:textId="0C3B0585" w:rsidR="009A7C2C" w:rsidRPr="006A77F7" w:rsidRDefault="009A7C2C" w:rsidP="009A7C2C">
            <w:pPr>
              <w:pStyle w:val="TAC"/>
              <w:rPr>
                <w:lang w:eastAsia="ja-JP"/>
              </w:rPr>
            </w:pPr>
            <w:r w:rsidRPr="006A77F7">
              <w:rPr>
                <w:lang w:eastAsia="ja-JP"/>
              </w:rPr>
              <w:t>RAN5#</w:t>
            </w:r>
            <w:r>
              <w:rPr>
                <w:lang w:eastAsia="ja-JP"/>
              </w:rPr>
              <w:t>93-e</w:t>
            </w:r>
          </w:p>
        </w:tc>
      </w:tr>
      <w:tr w:rsidR="009A7C2C" w:rsidRPr="006A77F7" w14:paraId="48632673" w14:textId="77777777" w:rsidTr="006E2B75">
        <w:tc>
          <w:tcPr>
            <w:tcW w:w="0" w:type="auto"/>
            <w:tcBorders>
              <w:top w:val="nil"/>
              <w:left w:val="single" w:sz="4" w:space="0" w:color="auto"/>
              <w:bottom w:val="single" w:sz="4" w:space="0" w:color="auto"/>
              <w:right w:val="single" w:sz="4" w:space="0" w:color="auto"/>
            </w:tcBorders>
            <w:vAlign w:val="center"/>
          </w:tcPr>
          <w:p w14:paraId="2EACE525" w14:textId="77777777" w:rsidR="009A7C2C" w:rsidRPr="006A77F7" w:rsidRDefault="009A7C2C" w:rsidP="006E2B75">
            <w:pPr>
              <w:pStyle w:val="TAL"/>
            </w:pPr>
          </w:p>
        </w:tc>
        <w:tc>
          <w:tcPr>
            <w:tcW w:w="1772" w:type="dxa"/>
            <w:tcBorders>
              <w:top w:val="single" w:sz="4" w:space="0" w:color="auto"/>
              <w:left w:val="single" w:sz="4" w:space="0" w:color="auto"/>
              <w:bottom w:val="single" w:sz="4" w:space="0" w:color="auto"/>
              <w:right w:val="single" w:sz="4" w:space="0" w:color="auto"/>
            </w:tcBorders>
          </w:tcPr>
          <w:p w14:paraId="39DF8F17" w14:textId="4F4F77A9" w:rsidR="009A7C2C" w:rsidRPr="006A77F7" w:rsidRDefault="009A7C2C" w:rsidP="009A7C2C">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5081263E" w14:textId="36AE7F03" w:rsidR="009A7C2C" w:rsidRPr="006A77F7" w:rsidRDefault="009A7C2C" w:rsidP="009A7C2C">
            <w:pPr>
              <w:pStyle w:val="TAC"/>
              <w:rPr>
                <w:lang w:eastAsia="ja-JP"/>
              </w:rPr>
            </w:pPr>
            <w:r w:rsidRPr="006A77F7">
              <w:rPr>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05A4FDE8" w14:textId="5F4B7027"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5AD578B" w14:textId="6C1A6EBE"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0604340F" w14:textId="77777777" w:rsidR="009A7C2C" w:rsidRPr="006A77F7" w:rsidRDefault="009A7C2C" w:rsidP="009A7C2C">
            <w:pPr>
              <w:pStyle w:val="TAC"/>
            </w:pPr>
          </w:p>
        </w:tc>
        <w:tc>
          <w:tcPr>
            <w:tcW w:w="1271" w:type="dxa"/>
            <w:tcBorders>
              <w:top w:val="nil"/>
              <w:left w:val="single" w:sz="4" w:space="0" w:color="auto"/>
              <w:bottom w:val="single" w:sz="4" w:space="0" w:color="auto"/>
              <w:right w:val="single" w:sz="4" w:space="0" w:color="auto"/>
            </w:tcBorders>
            <w:vAlign w:val="center"/>
          </w:tcPr>
          <w:p w14:paraId="6A4DDEA4" w14:textId="77777777" w:rsidR="009A7C2C" w:rsidRPr="006A77F7" w:rsidRDefault="009A7C2C" w:rsidP="009A7C2C">
            <w:pPr>
              <w:pStyle w:val="TAC"/>
              <w:rPr>
                <w:lang w:eastAsia="ja-JP"/>
              </w:rPr>
            </w:pPr>
          </w:p>
        </w:tc>
      </w:tr>
      <w:tr w:rsidR="00DE128B" w:rsidRPr="006A77F7" w14:paraId="70A2726F" w14:textId="77777777" w:rsidTr="006E2B75">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vAlign w:val="center"/>
          </w:tcPr>
          <w:p w14:paraId="54AF50AB" w14:textId="77777777" w:rsidR="00DE128B" w:rsidRPr="006A77F7" w:rsidRDefault="00DE128B" w:rsidP="00DE128B">
            <w:pPr>
              <w:pStyle w:val="TAC"/>
            </w:pPr>
            <w:r w:rsidRPr="006A77F7">
              <w:t>7 (3 band IMD2)</w:t>
            </w:r>
          </w:p>
        </w:tc>
        <w:tc>
          <w:tcPr>
            <w:tcW w:w="1483" w:type="dxa"/>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tcBorders>
              <w:bottom w:val="nil"/>
            </w:tcBorders>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6E2B75">
        <w:tc>
          <w:tcPr>
            <w:tcW w:w="1765" w:type="dxa"/>
            <w:tcBorders>
              <w:top w:val="nil"/>
            </w:tcBorders>
            <w:vAlign w:val="center"/>
          </w:tcPr>
          <w:p w14:paraId="230D0676" w14:textId="77777777" w:rsidR="00DE128B" w:rsidRPr="006A77F7" w:rsidRDefault="00DE128B" w:rsidP="00DE128B">
            <w:pPr>
              <w:pStyle w:val="TAC"/>
            </w:pPr>
          </w:p>
        </w:tc>
        <w:tc>
          <w:tcPr>
            <w:tcW w:w="1772" w:type="dxa"/>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vAlign w:val="center"/>
          </w:tcPr>
          <w:p w14:paraId="2FE46598" w14:textId="77777777" w:rsidR="00DE128B" w:rsidRPr="006A77F7" w:rsidRDefault="00DE128B" w:rsidP="00DE128B">
            <w:pPr>
              <w:pStyle w:val="TAC"/>
            </w:pPr>
            <w:r w:rsidRPr="006A77F7">
              <w:t>No 3 band exception</w:t>
            </w:r>
          </w:p>
        </w:tc>
        <w:tc>
          <w:tcPr>
            <w:tcW w:w="1483" w:type="dxa"/>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tcBorders>
              <w:top w:val="nil"/>
            </w:tcBorders>
            <w:vAlign w:val="center"/>
          </w:tcPr>
          <w:p w14:paraId="67A5AABB" w14:textId="1F9FBC26" w:rsidR="00DE128B" w:rsidRPr="006A77F7" w:rsidRDefault="00DE128B" w:rsidP="00DE128B">
            <w:pPr>
              <w:pStyle w:val="TAC"/>
            </w:pPr>
          </w:p>
        </w:tc>
      </w:tr>
      <w:tr w:rsidR="00DD2875" w:rsidRPr="006A77F7" w14:paraId="0F0F9455" w14:textId="77777777" w:rsidTr="006E2B75">
        <w:trPr>
          <w:trHeight w:val="353"/>
        </w:trPr>
        <w:tc>
          <w:tcPr>
            <w:tcW w:w="1765" w:type="dxa"/>
            <w:vMerge w:val="restart"/>
            <w:vAlign w:val="center"/>
          </w:tcPr>
          <w:p w14:paraId="7F75D421" w14:textId="77777777" w:rsidR="00DD2875" w:rsidRPr="006A77F7" w:rsidRDefault="00DD2875" w:rsidP="00DD2875">
            <w:pPr>
              <w:pStyle w:val="TAC"/>
            </w:pPr>
            <w:r w:rsidRPr="006A77F7">
              <w:t>DC_1A-7A_n78A</w:t>
            </w:r>
          </w:p>
        </w:tc>
        <w:tc>
          <w:tcPr>
            <w:tcW w:w="1772" w:type="dxa"/>
            <w:vAlign w:val="center"/>
          </w:tcPr>
          <w:p w14:paraId="6657EDA6" w14:textId="77777777" w:rsidR="00DD2875" w:rsidRPr="006A77F7" w:rsidRDefault="00DD2875" w:rsidP="00DD2875">
            <w:pPr>
              <w:pStyle w:val="TAC"/>
            </w:pPr>
            <w:r w:rsidRPr="006A77F7">
              <w:t>No</w:t>
            </w:r>
          </w:p>
        </w:tc>
        <w:tc>
          <w:tcPr>
            <w:tcW w:w="1481" w:type="dxa"/>
            <w:vAlign w:val="center"/>
          </w:tcPr>
          <w:p w14:paraId="5644D64A" w14:textId="77777777" w:rsidR="00DD2875" w:rsidRPr="006A77F7" w:rsidRDefault="00DD2875" w:rsidP="00DD2875">
            <w:pPr>
              <w:pStyle w:val="TAC"/>
            </w:pPr>
            <w:r w:rsidRPr="006A77F7">
              <w:t>DC_1A_n78A</w:t>
            </w:r>
          </w:p>
        </w:tc>
        <w:tc>
          <w:tcPr>
            <w:tcW w:w="1539" w:type="dxa"/>
            <w:vAlign w:val="center"/>
          </w:tcPr>
          <w:p w14:paraId="29DDBEAF" w14:textId="08CA9B9B" w:rsidR="00DD2875" w:rsidRPr="006A77F7" w:rsidRDefault="00DD2875" w:rsidP="00DD2875">
            <w:pPr>
              <w:pStyle w:val="TAC"/>
            </w:pPr>
            <w:r w:rsidRPr="006A77F7">
              <w:t xml:space="preserve">7 (IMD4 </w:t>
            </w:r>
            <w:r w:rsidRPr="006A77F7">
              <w:rPr>
                <w:rFonts w:cs="Arial"/>
                <w:lang w:eastAsia="ja-JP"/>
              </w:rPr>
              <w:t>|3*fB1-1*fB78|</w:t>
            </w:r>
            <w:r w:rsidRPr="006A77F7">
              <w:t>)</w:t>
            </w:r>
          </w:p>
        </w:tc>
        <w:tc>
          <w:tcPr>
            <w:tcW w:w="1483" w:type="dxa"/>
            <w:vAlign w:val="bottom"/>
          </w:tcPr>
          <w:p w14:paraId="3AE90555" w14:textId="7CB39ECD" w:rsidR="00DD2875" w:rsidRPr="006A77F7" w:rsidRDefault="00DD2875" w:rsidP="00DD2875">
            <w:pPr>
              <w:pStyle w:val="TAC"/>
            </w:pPr>
            <w:r w:rsidRPr="006A77F7">
              <w:t>IMD</w:t>
            </w:r>
          </w:p>
        </w:tc>
        <w:tc>
          <w:tcPr>
            <w:tcW w:w="1465" w:type="dxa"/>
          </w:tcPr>
          <w:p w14:paraId="187E6BD7" w14:textId="77777777" w:rsidR="00DD2875" w:rsidRPr="006A77F7" w:rsidRDefault="00DD2875" w:rsidP="00DD2875">
            <w:pPr>
              <w:pStyle w:val="TAC"/>
            </w:pPr>
          </w:p>
        </w:tc>
        <w:tc>
          <w:tcPr>
            <w:tcW w:w="1271" w:type="dxa"/>
            <w:tcBorders>
              <w:bottom w:val="nil"/>
            </w:tcBorders>
            <w:vAlign w:val="center"/>
          </w:tcPr>
          <w:p w14:paraId="44FBE867" w14:textId="526966DC" w:rsidR="00DD2875" w:rsidRPr="006A77F7" w:rsidRDefault="00DD2875" w:rsidP="00DD2875">
            <w:pPr>
              <w:pStyle w:val="TAC"/>
            </w:pPr>
            <w:r w:rsidRPr="00822F2C">
              <w:t>RAN5#90-e</w:t>
            </w:r>
          </w:p>
        </w:tc>
      </w:tr>
      <w:tr w:rsidR="00DD2875" w:rsidRPr="006A77F7" w14:paraId="74D87429" w14:textId="77777777" w:rsidTr="006E2B75">
        <w:tc>
          <w:tcPr>
            <w:tcW w:w="1765" w:type="dxa"/>
            <w:vMerge/>
            <w:vAlign w:val="center"/>
          </w:tcPr>
          <w:p w14:paraId="63BA3D58" w14:textId="77777777" w:rsidR="00DD2875" w:rsidRPr="006A77F7" w:rsidRDefault="00DD2875" w:rsidP="00DD2875">
            <w:pPr>
              <w:pStyle w:val="TAC"/>
            </w:pPr>
          </w:p>
        </w:tc>
        <w:tc>
          <w:tcPr>
            <w:tcW w:w="1772" w:type="dxa"/>
            <w:vAlign w:val="center"/>
          </w:tcPr>
          <w:p w14:paraId="7AD04935" w14:textId="77777777" w:rsidR="00DD2875" w:rsidRPr="006A77F7" w:rsidRDefault="00DD2875" w:rsidP="00DD2875">
            <w:pPr>
              <w:pStyle w:val="TAC"/>
            </w:pPr>
            <w:r w:rsidRPr="006A77F7">
              <w:t>No</w:t>
            </w:r>
          </w:p>
        </w:tc>
        <w:tc>
          <w:tcPr>
            <w:tcW w:w="1481" w:type="dxa"/>
            <w:vAlign w:val="center"/>
          </w:tcPr>
          <w:p w14:paraId="23957A34" w14:textId="77777777" w:rsidR="00DD2875" w:rsidRPr="006A77F7" w:rsidRDefault="00DD2875" w:rsidP="00DD2875">
            <w:pPr>
              <w:pStyle w:val="TAC"/>
            </w:pPr>
            <w:r w:rsidRPr="006A77F7">
              <w:t>DC_7A_n78A</w:t>
            </w:r>
          </w:p>
        </w:tc>
        <w:tc>
          <w:tcPr>
            <w:tcW w:w="1539" w:type="dxa"/>
            <w:vAlign w:val="center"/>
          </w:tcPr>
          <w:p w14:paraId="387DF1C9" w14:textId="5FC03A16" w:rsidR="00DD2875" w:rsidRPr="006A77F7" w:rsidRDefault="00DD2875" w:rsidP="00DD2875">
            <w:pPr>
              <w:pStyle w:val="TAC"/>
            </w:pPr>
            <w:r w:rsidRPr="006A77F7">
              <w:t xml:space="preserve">1 (IMD4 </w:t>
            </w:r>
            <w:r w:rsidRPr="006A77F7">
              <w:rPr>
                <w:rFonts w:cs="Arial"/>
                <w:lang w:eastAsia="ja-JP"/>
              </w:rPr>
              <w:t>|2*fB7-2*fB78|</w:t>
            </w:r>
            <w:r w:rsidRPr="006A77F7">
              <w:t>)</w:t>
            </w:r>
          </w:p>
        </w:tc>
        <w:tc>
          <w:tcPr>
            <w:tcW w:w="1483" w:type="dxa"/>
            <w:vAlign w:val="bottom"/>
          </w:tcPr>
          <w:p w14:paraId="52B17E24" w14:textId="11E01310" w:rsidR="00DD2875" w:rsidRPr="006A77F7" w:rsidRDefault="00DD2875" w:rsidP="00DD2875">
            <w:pPr>
              <w:pStyle w:val="TAC"/>
            </w:pPr>
            <w:r w:rsidRPr="006A77F7">
              <w:t>IMD</w:t>
            </w:r>
          </w:p>
        </w:tc>
        <w:tc>
          <w:tcPr>
            <w:tcW w:w="1465" w:type="dxa"/>
          </w:tcPr>
          <w:p w14:paraId="7E4107E9" w14:textId="77777777" w:rsidR="00DD2875" w:rsidRPr="006A77F7" w:rsidRDefault="00DD2875" w:rsidP="00DD2875">
            <w:pPr>
              <w:pStyle w:val="TAC"/>
            </w:pPr>
          </w:p>
        </w:tc>
        <w:tc>
          <w:tcPr>
            <w:tcW w:w="1271" w:type="dxa"/>
            <w:tcBorders>
              <w:top w:val="nil"/>
            </w:tcBorders>
            <w:vAlign w:val="center"/>
          </w:tcPr>
          <w:p w14:paraId="1FD977DF" w14:textId="77777777" w:rsidR="00DD2875" w:rsidRPr="006A77F7" w:rsidRDefault="00DD2875" w:rsidP="00DD2875">
            <w:pPr>
              <w:pStyle w:val="TAC"/>
            </w:pPr>
          </w:p>
        </w:tc>
      </w:tr>
      <w:tr w:rsidR="00DD2875" w:rsidRPr="006A77F7" w14:paraId="5143D1D1" w14:textId="77777777" w:rsidTr="006E2B75">
        <w:tc>
          <w:tcPr>
            <w:tcW w:w="1765" w:type="dxa"/>
            <w:tcBorders>
              <w:bottom w:val="nil"/>
            </w:tcBorders>
            <w:vAlign w:val="center"/>
          </w:tcPr>
          <w:p w14:paraId="308BE96A" w14:textId="101B06C7" w:rsidR="00DD2875" w:rsidRPr="006A77F7" w:rsidRDefault="00DD2875" w:rsidP="00DD2875">
            <w:pPr>
              <w:pStyle w:val="TAC"/>
            </w:pPr>
            <w:r w:rsidRPr="006A77F7">
              <w:t>DC_1A-8A_n3A</w:t>
            </w:r>
          </w:p>
        </w:tc>
        <w:tc>
          <w:tcPr>
            <w:tcW w:w="1772" w:type="dxa"/>
          </w:tcPr>
          <w:p w14:paraId="028646FA" w14:textId="77DFAEBF" w:rsidR="00DD2875" w:rsidRPr="006A77F7" w:rsidRDefault="00DD2875" w:rsidP="00DD2875">
            <w:pPr>
              <w:pStyle w:val="TAC"/>
            </w:pPr>
            <w:r>
              <w:t>DC_1_n3</w:t>
            </w:r>
          </w:p>
        </w:tc>
        <w:tc>
          <w:tcPr>
            <w:tcW w:w="1481" w:type="dxa"/>
          </w:tcPr>
          <w:p w14:paraId="745D9286" w14:textId="5B3FDDE8" w:rsidR="00DD2875" w:rsidRPr="006A77F7" w:rsidRDefault="00DD2875" w:rsidP="00DD2875">
            <w:pPr>
              <w:pStyle w:val="TAC"/>
              <w:rPr>
                <w:lang w:eastAsia="fi-FI"/>
              </w:rPr>
            </w:pPr>
            <w:r w:rsidRPr="006A77F7">
              <w:rPr>
                <w:lang w:eastAsia="fi-FI"/>
              </w:rPr>
              <w:t>DC_1A_n3A</w:t>
            </w:r>
          </w:p>
        </w:tc>
        <w:tc>
          <w:tcPr>
            <w:tcW w:w="1539" w:type="dxa"/>
            <w:vAlign w:val="center"/>
          </w:tcPr>
          <w:p w14:paraId="44CB173E" w14:textId="3C30E553" w:rsidR="00DD2875" w:rsidRPr="006A77F7" w:rsidRDefault="00DD2875" w:rsidP="00DD2875">
            <w:pPr>
              <w:pStyle w:val="TAC"/>
            </w:pPr>
            <w:r w:rsidRPr="006A77F7">
              <w:t>No 3CC exception</w:t>
            </w:r>
          </w:p>
        </w:tc>
        <w:tc>
          <w:tcPr>
            <w:tcW w:w="1483" w:type="dxa"/>
            <w:vAlign w:val="bottom"/>
          </w:tcPr>
          <w:p w14:paraId="3E4779F8" w14:textId="3ADA650A" w:rsidR="00DD2875" w:rsidRPr="006A77F7" w:rsidRDefault="00DD2875" w:rsidP="00DD2875">
            <w:pPr>
              <w:pStyle w:val="TAC"/>
            </w:pPr>
            <w:r w:rsidRPr="006A77F7">
              <w:t>No test required</w:t>
            </w:r>
          </w:p>
        </w:tc>
        <w:tc>
          <w:tcPr>
            <w:tcW w:w="1465" w:type="dxa"/>
          </w:tcPr>
          <w:p w14:paraId="571EEDC4" w14:textId="77777777" w:rsidR="00DD2875" w:rsidRPr="006A77F7" w:rsidRDefault="00DD2875" w:rsidP="00DD2875">
            <w:pPr>
              <w:pStyle w:val="TAC"/>
            </w:pPr>
          </w:p>
        </w:tc>
        <w:tc>
          <w:tcPr>
            <w:tcW w:w="1271" w:type="dxa"/>
            <w:tcBorders>
              <w:bottom w:val="nil"/>
            </w:tcBorders>
            <w:vAlign w:val="center"/>
          </w:tcPr>
          <w:p w14:paraId="58946DC4" w14:textId="6762F9D6" w:rsidR="00DD2875" w:rsidRPr="006A77F7" w:rsidRDefault="00DD2875" w:rsidP="00DD2875">
            <w:pPr>
              <w:pStyle w:val="TAC"/>
            </w:pPr>
            <w:r w:rsidRPr="006A77F7">
              <w:rPr>
                <w:lang w:eastAsia="ja-JP"/>
              </w:rPr>
              <w:t>RAN5#</w:t>
            </w:r>
            <w:r>
              <w:rPr>
                <w:lang w:eastAsia="ja-JP"/>
              </w:rPr>
              <w:t>93-e</w:t>
            </w:r>
          </w:p>
        </w:tc>
      </w:tr>
      <w:tr w:rsidR="00DD2875" w:rsidRPr="006A77F7" w14:paraId="6D953178" w14:textId="77777777" w:rsidTr="006E2B75">
        <w:tc>
          <w:tcPr>
            <w:tcW w:w="1765" w:type="dxa"/>
            <w:tcBorders>
              <w:top w:val="nil"/>
            </w:tcBorders>
            <w:vAlign w:val="center"/>
          </w:tcPr>
          <w:p w14:paraId="33C6DFF7" w14:textId="77777777" w:rsidR="00DD2875" w:rsidRPr="006A77F7" w:rsidRDefault="00DD2875" w:rsidP="00DD2875">
            <w:pPr>
              <w:pStyle w:val="TAC"/>
            </w:pPr>
          </w:p>
        </w:tc>
        <w:tc>
          <w:tcPr>
            <w:tcW w:w="1772" w:type="dxa"/>
          </w:tcPr>
          <w:p w14:paraId="6F8AD6FA" w14:textId="5B177256" w:rsidR="00DD2875" w:rsidRPr="006A77F7" w:rsidRDefault="00DD2875" w:rsidP="00DD2875">
            <w:pPr>
              <w:pStyle w:val="TAC"/>
            </w:pPr>
            <w:r w:rsidRPr="006A77F7">
              <w:t>No</w:t>
            </w:r>
          </w:p>
        </w:tc>
        <w:tc>
          <w:tcPr>
            <w:tcW w:w="1481" w:type="dxa"/>
          </w:tcPr>
          <w:p w14:paraId="3C662344" w14:textId="2D8A4727" w:rsidR="00DD2875" w:rsidRPr="006A77F7" w:rsidRDefault="00DD2875" w:rsidP="00DD2875">
            <w:pPr>
              <w:pStyle w:val="TAC"/>
              <w:rPr>
                <w:lang w:eastAsia="fi-FI"/>
              </w:rPr>
            </w:pPr>
            <w:r w:rsidRPr="006A77F7">
              <w:rPr>
                <w:lang w:eastAsia="fi-FI"/>
              </w:rPr>
              <w:t>DC_8A_n3A</w:t>
            </w:r>
          </w:p>
        </w:tc>
        <w:tc>
          <w:tcPr>
            <w:tcW w:w="1539" w:type="dxa"/>
            <w:vAlign w:val="center"/>
          </w:tcPr>
          <w:p w14:paraId="3563B7A7" w14:textId="2CD86AF3" w:rsidR="00DD2875" w:rsidRPr="006A77F7" w:rsidRDefault="00DD2875" w:rsidP="00DD2875">
            <w:pPr>
              <w:pStyle w:val="TAC"/>
            </w:pPr>
            <w:r w:rsidRPr="006A77F7">
              <w:t>No 3CC exception</w:t>
            </w:r>
          </w:p>
        </w:tc>
        <w:tc>
          <w:tcPr>
            <w:tcW w:w="1483" w:type="dxa"/>
            <w:vAlign w:val="bottom"/>
          </w:tcPr>
          <w:p w14:paraId="4D89543D" w14:textId="058BC692" w:rsidR="00DD2875" w:rsidRPr="006A77F7" w:rsidRDefault="00DD2875" w:rsidP="00DD2875">
            <w:pPr>
              <w:pStyle w:val="TAC"/>
            </w:pPr>
            <w:r w:rsidRPr="006A77F7">
              <w:t>No test required</w:t>
            </w:r>
          </w:p>
        </w:tc>
        <w:tc>
          <w:tcPr>
            <w:tcW w:w="1465" w:type="dxa"/>
          </w:tcPr>
          <w:p w14:paraId="28718872" w14:textId="77777777" w:rsidR="00DD2875" w:rsidRPr="006A77F7" w:rsidRDefault="00DD2875" w:rsidP="00DD2875">
            <w:pPr>
              <w:pStyle w:val="TAC"/>
            </w:pPr>
          </w:p>
        </w:tc>
        <w:tc>
          <w:tcPr>
            <w:tcW w:w="1271" w:type="dxa"/>
            <w:tcBorders>
              <w:top w:val="nil"/>
            </w:tcBorders>
            <w:vAlign w:val="center"/>
          </w:tcPr>
          <w:p w14:paraId="268C408D" w14:textId="77777777" w:rsidR="00DD2875" w:rsidRPr="006A77F7" w:rsidRDefault="00DD2875" w:rsidP="00DD2875">
            <w:pPr>
              <w:pStyle w:val="TAC"/>
            </w:pPr>
          </w:p>
        </w:tc>
      </w:tr>
      <w:tr w:rsidR="00A37E88" w:rsidRPr="006A77F7" w14:paraId="0F02B6D1" w14:textId="77777777" w:rsidTr="009A7C2C">
        <w:tc>
          <w:tcPr>
            <w:tcW w:w="1765" w:type="dxa"/>
            <w:tcBorders>
              <w:top w:val="nil"/>
            </w:tcBorders>
            <w:vAlign w:val="center"/>
          </w:tcPr>
          <w:p w14:paraId="492ED256" w14:textId="34961F28" w:rsidR="00A37E88" w:rsidRPr="006A77F7" w:rsidRDefault="00A37E88" w:rsidP="00A37E88">
            <w:pPr>
              <w:pStyle w:val="TAC"/>
            </w:pPr>
            <w:r>
              <w:rPr>
                <w:rFonts w:hint="eastAsia"/>
                <w:lang w:eastAsia="ja-JP"/>
              </w:rPr>
              <w:t>D</w:t>
            </w:r>
            <w:r>
              <w:rPr>
                <w:lang w:eastAsia="ja-JP"/>
              </w:rPr>
              <w:t>C_1A-11A_n77A</w:t>
            </w:r>
          </w:p>
        </w:tc>
        <w:tc>
          <w:tcPr>
            <w:tcW w:w="1772" w:type="dxa"/>
          </w:tcPr>
          <w:p w14:paraId="244814DF" w14:textId="7E3617B2" w:rsidR="00A37E88" w:rsidRPr="006A77F7" w:rsidRDefault="00A37E88" w:rsidP="00A37E88">
            <w:pPr>
              <w:pStyle w:val="TAC"/>
            </w:pPr>
            <w:r>
              <w:rPr>
                <w:rFonts w:hint="eastAsia"/>
                <w:lang w:eastAsia="ja-JP"/>
              </w:rPr>
              <w:t>Y</w:t>
            </w:r>
            <w:r>
              <w:rPr>
                <w:lang w:eastAsia="ja-JP"/>
              </w:rPr>
              <w:t>es (DC_1_n77)</w:t>
            </w:r>
          </w:p>
        </w:tc>
        <w:tc>
          <w:tcPr>
            <w:tcW w:w="1481" w:type="dxa"/>
          </w:tcPr>
          <w:p w14:paraId="7C556A80" w14:textId="7C380384" w:rsidR="00A37E88" w:rsidRPr="006A77F7" w:rsidRDefault="00A37E88" w:rsidP="00A37E88">
            <w:pPr>
              <w:pStyle w:val="TAC"/>
              <w:rPr>
                <w:lang w:eastAsia="fi-FI"/>
              </w:rPr>
            </w:pPr>
            <w:r>
              <w:rPr>
                <w:rFonts w:hint="eastAsia"/>
                <w:lang w:eastAsia="ja-JP"/>
              </w:rPr>
              <w:t>D</w:t>
            </w:r>
            <w:r>
              <w:rPr>
                <w:lang w:eastAsia="ja-JP"/>
              </w:rPr>
              <w:t>C_1A_n77A</w:t>
            </w:r>
          </w:p>
        </w:tc>
        <w:tc>
          <w:tcPr>
            <w:tcW w:w="1539" w:type="dxa"/>
            <w:vAlign w:val="center"/>
          </w:tcPr>
          <w:p w14:paraId="73E3B93E" w14:textId="0BEBE8E6" w:rsidR="00A37E88" w:rsidRPr="006A77F7" w:rsidRDefault="00A37E88" w:rsidP="00A37E88">
            <w:pPr>
              <w:pStyle w:val="TAC"/>
            </w:pPr>
            <w:r>
              <w:rPr>
                <w:lang w:eastAsia="ja-JP"/>
              </w:rPr>
              <w:t>11</w:t>
            </w:r>
            <w:r w:rsidRPr="006A77F7">
              <w:rPr>
                <w:lang w:eastAsia="ja-JP"/>
              </w:rPr>
              <w:t xml:space="preserve"> (</w:t>
            </w:r>
            <w:r w:rsidRPr="006A77F7">
              <w:t xml:space="preserve">3 band </w:t>
            </w:r>
            <w:r w:rsidRPr="006A77F7">
              <w:rPr>
                <w:lang w:eastAsia="ja-JP"/>
              </w:rPr>
              <w:t>IMD</w:t>
            </w:r>
            <w:r>
              <w:rPr>
                <w:lang w:eastAsia="ja-JP"/>
              </w:rPr>
              <w:t>2</w:t>
            </w:r>
            <w:r w:rsidRPr="00F94051">
              <w:rPr>
                <w:lang w:eastAsia="ja-JP"/>
              </w:rPr>
              <w:t>, PC2&amp;PC3</w:t>
            </w:r>
            <w:r w:rsidRPr="006A77F7">
              <w:rPr>
                <w:lang w:eastAsia="ja-JP"/>
              </w:rPr>
              <w:t>)</w:t>
            </w:r>
          </w:p>
        </w:tc>
        <w:tc>
          <w:tcPr>
            <w:tcW w:w="1483" w:type="dxa"/>
            <w:vAlign w:val="bottom"/>
          </w:tcPr>
          <w:p w14:paraId="02466C66" w14:textId="74528276" w:rsidR="00A37E88" w:rsidRPr="006A77F7" w:rsidRDefault="00A37E88" w:rsidP="00A37E88">
            <w:pPr>
              <w:pStyle w:val="TAC"/>
            </w:pPr>
            <w:r>
              <w:rPr>
                <w:lang w:eastAsia="ja-JP"/>
              </w:rPr>
              <w:t xml:space="preserve">NE, </w:t>
            </w:r>
            <w:r>
              <w:rPr>
                <w:rFonts w:hint="eastAsia"/>
                <w:lang w:eastAsia="ja-JP"/>
              </w:rPr>
              <w:t>I</w:t>
            </w:r>
            <w:r>
              <w:rPr>
                <w:lang w:eastAsia="ja-JP"/>
              </w:rPr>
              <w:t>MD</w:t>
            </w:r>
          </w:p>
        </w:tc>
        <w:tc>
          <w:tcPr>
            <w:tcW w:w="1465" w:type="dxa"/>
          </w:tcPr>
          <w:p w14:paraId="62B935AE" w14:textId="77777777" w:rsidR="00A37E88" w:rsidRPr="006A77F7" w:rsidRDefault="00A37E88" w:rsidP="00A37E88">
            <w:pPr>
              <w:pStyle w:val="TAC"/>
            </w:pPr>
          </w:p>
        </w:tc>
        <w:tc>
          <w:tcPr>
            <w:tcW w:w="1271" w:type="dxa"/>
            <w:tcBorders>
              <w:top w:val="nil"/>
            </w:tcBorders>
            <w:vAlign w:val="center"/>
          </w:tcPr>
          <w:p w14:paraId="764D4FFE" w14:textId="1C63F0F1" w:rsidR="00A37E88" w:rsidRPr="006A77F7" w:rsidRDefault="00A37E88" w:rsidP="00A37E88">
            <w:pPr>
              <w:pStyle w:val="TAC"/>
            </w:pPr>
            <w:r>
              <w:rPr>
                <w:rFonts w:hint="eastAsia"/>
                <w:lang w:eastAsia="ja-JP"/>
              </w:rPr>
              <w:t>R</w:t>
            </w:r>
            <w:r>
              <w:rPr>
                <w:lang w:eastAsia="ja-JP"/>
              </w:rPr>
              <w:t>AN5#108</w:t>
            </w:r>
          </w:p>
        </w:tc>
      </w:tr>
      <w:tr w:rsidR="00DD2875" w:rsidRPr="006A77F7" w14:paraId="4DE507EA" w14:textId="77777777" w:rsidTr="006E2B75">
        <w:tc>
          <w:tcPr>
            <w:tcW w:w="1765" w:type="dxa"/>
            <w:tcBorders>
              <w:bottom w:val="nil"/>
            </w:tcBorders>
            <w:vAlign w:val="center"/>
          </w:tcPr>
          <w:p w14:paraId="62DE2273" w14:textId="7446E880" w:rsidR="00DD2875" w:rsidRPr="006A77F7" w:rsidRDefault="00DD2875" w:rsidP="00DD2875">
            <w:pPr>
              <w:pStyle w:val="TAC"/>
            </w:pPr>
            <w:r w:rsidRPr="006A77F7">
              <w:rPr>
                <w:rFonts w:eastAsia="Malgun Gothic"/>
                <w:szCs w:val="18"/>
                <w:lang w:eastAsia="ko-KR"/>
              </w:rPr>
              <w:t>DC_1A-18A_n77A</w:t>
            </w:r>
          </w:p>
        </w:tc>
        <w:tc>
          <w:tcPr>
            <w:tcW w:w="1772" w:type="dxa"/>
          </w:tcPr>
          <w:p w14:paraId="7EDC74B5" w14:textId="5F527BA5" w:rsidR="00DD2875" w:rsidRPr="006A77F7" w:rsidRDefault="00DD2875" w:rsidP="00DD2875">
            <w:pPr>
              <w:pStyle w:val="TAC"/>
            </w:pPr>
            <w:r w:rsidRPr="006A77F7">
              <w:rPr>
                <w:lang w:eastAsia="ja-JP"/>
              </w:rPr>
              <w:t>No</w:t>
            </w:r>
          </w:p>
        </w:tc>
        <w:tc>
          <w:tcPr>
            <w:tcW w:w="1481" w:type="dxa"/>
          </w:tcPr>
          <w:p w14:paraId="6A764946" w14:textId="7A5E6099" w:rsidR="00DD2875" w:rsidRPr="006A77F7" w:rsidRDefault="00DD2875" w:rsidP="00DD2875">
            <w:pPr>
              <w:pStyle w:val="TAC"/>
              <w:rPr>
                <w:lang w:eastAsia="fi-FI"/>
              </w:rPr>
            </w:pPr>
            <w:r w:rsidRPr="006A77F7">
              <w:rPr>
                <w:lang w:eastAsia="ja-JP"/>
              </w:rPr>
              <w:t>DC_1A_n77A</w:t>
            </w:r>
          </w:p>
        </w:tc>
        <w:tc>
          <w:tcPr>
            <w:tcW w:w="1539" w:type="dxa"/>
            <w:vAlign w:val="center"/>
          </w:tcPr>
          <w:p w14:paraId="56E5F6A4" w14:textId="39EF3688" w:rsidR="00DD2875" w:rsidRPr="006A77F7" w:rsidRDefault="00DD2875" w:rsidP="00DD2875">
            <w:pPr>
              <w:pStyle w:val="TAC"/>
            </w:pPr>
            <w:r w:rsidRPr="006A77F7">
              <w:rPr>
                <w:lang w:eastAsia="ja-JP"/>
              </w:rPr>
              <w:t>18 (3 band IMD5</w:t>
            </w:r>
            <w:r w:rsidRPr="00F94051">
              <w:rPr>
                <w:lang w:eastAsia="ja-JP"/>
              </w:rPr>
              <w:t>, PC2&amp;PC3</w:t>
            </w:r>
            <w:r w:rsidRPr="006A77F7">
              <w:rPr>
                <w:lang w:eastAsia="ja-JP"/>
              </w:rPr>
              <w:t>)</w:t>
            </w:r>
          </w:p>
        </w:tc>
        <w:tc>
          <w:tcPr>
            <w:tcW w:w="1483" w:type="dxa"/>
            <w:vAlign w:val="bottom"/>
          </w:tcPr>
          <w:p w14:paraId="4F33E737" w14:textId="2CE76D8D" w:rsidR="00DD2875" w:rsidRPr="006A77F7" w:rsidRDefault="00DD2875" w:rsidP="00DD2875">
            <w:pPr>
              <w:pStyle w:val="TAC"/>
            </w:pPr>
            <w:r w:rsidRPr="006A77F7">
              <w:rPr>
                <w:lang w:eastAsia="ja-JP"/>
              </w:rPr>
              <w:t>IMD</w:t>
            </w:r>
          </w:p>
        </w:tc>
        <w:tc>
          <w:tcPr>
            <w:tcW w:w="1465" w:type="dxa"/>
          </w:tcPr>
          <w:p w14:paraId="153A0991" w14:textId="77777777" w:rsidR="00DD2875" w:rsidRPr="006A77F7" w:rsidRDefault="00DD2875" w:rsidP="00DD2875">
            <w:pPr>
              <w:pStyle w:val="TAC"/>
            </w:pPr>
          </w:p>
        </w:tc>
        <w:tc>
          <w:tcPr>
            <w:tcW w:w="1271" w:type="dxa"/>
            <w:tcBorders>
              <w:bottom w:val="nil"/>
            </w:tcBorders>
            <w:vAlign w:val="center"/>
          </w:tcPr>
          <w:p w14:paraId="6E8DB852" w14:textId="0535DF31" w:rsidR="00DD2875" w:rsidRPr="006A77F7" w:rsidRDefault="00DD2875" w:rsidP="00DD2875">
            <w:pPr>
              <w:pStyle w:val="TAC"/>
            </w:pPr>
            <w:r w:rsidRPr="006A77F7">
              <w:rPr>
                <w:lang w:eastAsia="ja-JP"/>
              </w:rPr>
              <w:t>RAN5#105</w:t>
            </w:r>
          </w:p>
        </w:tc>
      </w:tr>
      <w:tr w:rsidR="00DD2875" w:rsidRPr="006A77F7" w14:paraId="2223727D" w14:textId="77777777" w:rsidTr="006E2B75">
        <w:tc>
          <w:tcPr>
            <w:tcW w:w="1765" w:type="dxa"/>
            <w:tcBorders>
              <w:top w:val="nil"/>
            </w:tcBorders>
            <w:vAlign w:val="center"/>
          </w:tcPr>
          <w:p w14:paraId="44066D59" w14:textId="77777777" w:rsidR="00DD2875" w:rsidRPr="006A77F7" w:rsidRDefault="00DD2875" w:rsidP="00DD2875">
            <w:pPr>
              <w:pStyle w:val="TAC"/>
            </w:pPr>
          </w:p>
        </w:tc>
        <w:tc>
          <w:tcPr>
            <w:tcW w:w="1772" w:type="dxa"/>
          </w:tcPr>
          <w:p w14:paraId="459DCB92" w14:textId="3F3620D7" w:rsidR="00DD2875" w:rsidRPr="006A77F7" w:rsidRDefault="00DD2875" w:rsidP="00DD2875">
            <w:pPr>
              <w:pStyle w:val="TAC"/>
            </w:pPr>
            <w:r w:rsidRPr="006A77F7">
              <w:rPr>
                <w:lang w:eastAsia="ja-JP"/>
              </w:rPr>
              <w:t>No</w:t>
            </w:r>
          </w:p>
        </w:tc>
        <w:tc>
          <w:tcPr>
            <w:tcW w:w="1481" w:type="dxa"/>
          </w:tcPr>
          <w:p w14:paraId="51976A84" w14:textId="1A96ACED" w:rsidR="00DD2875" w:rsidRPr="006A77F7" w:rsidRDefault="00DD2875" w:rsidP="00DD2875">
            <w:pPr>
              <w:pStyle w:val="TAC"/>
              <w:rPr>
                <w:lang w:eastAsia="fi-FI"/>
              </w:rPr>
            </w:pPr>
            <w:r w:rsidRPr="006A77F7">
              <w:rPr>
                <w:lang w:eastAsia="ja-JP"/>
              </w:rPr>
              <w:t>DC_18A_n77A</w:t>
            </w:r>
          </w:p>
        </w:tc>
        <w:tc>
          <w:tcPr>
            <w:tcW w:w="1539" w:type="dxa"/>
            <w:vAlign w:val="center"/>
          </w:tcPr>
          <w:p w14:paraId="38DE38EC" w14:textId="7D843A58" w:rsidR="00DD2875" w:rsidRPr="006A77F7" w:rsidRDefault="00DD2875" w:rsidP="00DD2875">
            <w:pPr>
              <w:pStyle w:val="TAC"/>
            </w:pPr>
            <w:r w:rsidRPr="006A77F7">
              <w:rPr>
                <w:lang w:eastAsia="ja-JP"/>
              </w:rPr>
              <w:t>1 (3 band IMD3</w:t>
            </w:r>
            <w:r w:rsidRPr="00F94051">
              <w:rPr>
                <w:lang w:eastAsia="ja-JP"/>
              </w:rPr>
              <w:t>, PC2&amp;PC3</w:t>
            </w:r>
            <w:r w:rsidRPr="006A77F7">
              <w:rPr>
                <w:lang w:eastAsia="ja-JP"/>
              </w:rPr>
              <w:t>)</w:t>
            </w:r>
          </w:p>
        </w:tc>
        <w:tc>
          <w:tcPr>
            <w:tcW w:w="1483" w:type="dxa"/>
            <w:vAlign w:val="bottom"/>
          </w:tcPr>
          <w:p w14:paraId="403A8FF3" w14:textId="49F33F33" w:rsidR="00DD2875" w:rsidRPr="006A77F7" w:rsidRDefault="00DD2875" w:rsidP="00DD2875">
            <w:pPr>
              <w:pStyle w:val="TAC"/>
            </w:pPr>
            <w:r w:rsidRPr="006A77F7">
              <w:rPr>
                <w:lang w:eastAsia="ja-JP"/>
              </w:rPr>
              <w:t>IMD</w:t>
            </w:r>
          </w:p>
        </w:tc>
        <w:tc>
          <w:tcPr>
            <w:tcW w:w="1465" w:type="dxa"/>
          </w:tcPr>
          <w:p w14:paraId="21B12B6E" w14:textId="77777777" w:rsidR="00DD2875" w:rsidRPr="006A77F7" w:rsidRDefault="00DD2875" w:rsidP="00DD2875">
            <w:pPr>
              <w:pStyle w:val="TAC"/>
            </w:pPr>
          </w:p>
        </w:tc>
        <w:tc>
          <w:tcPr>
            <w:tcW w:w="1271" w:type="dxa"/>
            <w:tcBorders>
              <w:top w:val="nil"/>
            </w:tcBorders>
            <w:vAlign w:val="center"/>
          </w:tcPr>
          <w:p w14:paraId="24DBDFBF" w14:textId="4E01C0DD" w:rsidR="00DD2875" w:rsidRPr="006A77F7" w:rsidRDefault="00DD2875" w:rsidP="00DD2875">
            <w:pPr>
              <w:pStyle w:val="TAC"/>
            </w:pPr>
          </w:p>
        </w:tc>
      </w:tr>
      <w:tr w:rsidR="00DD2875" w:rsidRPr="006A77F7" w14:paraId="7EAD600D" w14:textId="77777777" w:rsidTr="006E2B75">
        <w:tc>
          <w:tcPr>
            <w:tcW w:w="1765" w:type="dxa"/>
            <w:tcBorders>
              <w:top w:val="nil"/>
              <w:bottom w:val="nil"/>
            </w:tcBorders>
            <w:vAlign w:val="center"/>
          </w:tcPr>
          <w:p w14:paraId="792BF380" w14:textId="0AD7A428" w:rsidR="00DD2875" w:rsidRPr="006A77F7" w:rsidRDefault="00DD2875" w:rsidP="00DD2875">
            <w:pPr>
              <w:pStyle w:val="TAC"/>
            </w:pPr>
            <w:r w:rsidRPr="006A77F7">
              <w:rPr>
                <w:rFonts w:eastAsia="Malgun Gothic"/>
                <w:szCs w:val="18"/>
                <w:lang w:eastAsia="ko-KR"/>
              </w:rPr>
              <w:t>DC_1A-19A_n78A</w:t>
            </w:r>
          </w:p>
        </w:tc>
        <w:tc>
          <w:tcPr>
            <w:tcW w:w="1772" w:type="dxa"/>
          </w:tcPr>
          <w:p w14:paraId="262962E6" w14:textId="0DC139F2" w:rsidR="00DD2875" w:rsidRPr="006A77F7" w:rsidRDefault="00DD2875" w:rsidP="00DD2875">
            <w:pPr>
              <w:pStyle w:val="TAC"/>
              <w:rPr>
                <w:lang w:eastAsia="ja-JP"/>
              </w:rPr>
            </w:pPr>
            <w:r w:rsidRPr="006A77F7">
              <w:rPr>
                <w:lang w:eastAsia="ja-JP"/>
              </w:rPr>
              <w:t>No</w:t>
            </w:r>
          </w:p>
        </w:tc>
        <w:tc>
          <w:tcPr>
            <w:tcW w:w="1481" w:type="dxa"/>
          </w:tcPr>
          <w:p w14:paraId="1CC3CC87" w14:textId="48D8C138" w:rsidR="00DD2875" w:rsidRPr="006A77F7" w:rsidRDefault="00DD2875" w:rsidP="00DD2875">
            <w:pPr>
              <w:pStyle w:val="TAC"/>
              <w:rPr>
                <w:lang w:eastAsia="ja-JP"/>
              </w:rPr>
            </w:pPr>
            <w:r w:rsidRPr="006A77F7">
              <w:rPr>
                <w:lang w:eastAsia="ja-JP"/>
              </w:rPr>
              <w:t>DC_1A_n78A</w:t>
            </w:r>
          </w:p>
        </w:tc>
        <w:tc>
          <w:tcPr>
            <w:tcW w:w="1539" w:type="dxa"/>
            <w:vAlign w:val="center"/>
          </w:tcPr>
          <w:p w14:paraId="1E8A08A6" w14:textId="63A9BED2"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vAlign w:val="bottom"/>
          </w:tcPr>
          <w:p w14:paraId="307A8539" w14:textId="796B0D3D" w:rsidR="00DD2875" w:rsidRPr="006A77F7" w:rsidRDefault="00DD2875" w:rsidP="00DD2875">
            <w:pPr>
              <w:pStyle w:val="TAC"/>
              <w:rPr>
                <w:lang w:eastAsia="ja-JP"/>
              </w:rPr>
            </w:pPr>
            <w:r w:rsidRPr="006A77F7">
              <w:rPr>
                <w:lang w:eastAsia="ja-JP"/>
              </w:rPr>
              <w:t>IMD</w:t>
            </w:r>
          </w:p>
        </w:tc>
        <w:tc>
          <w:tcPr>
            <w:tcW w:w="1465" w:type="dxa"/>
          </w:tcPr>
          <w:p w14:paraId="6755A908" w14:textId="77777777" w:rsidR="00DD2875" w:rsidRPr="006A77F7" w:rsidRDefault="00DD2875" w:rsidP="00DD2875">
            <w:pPr>
              <w:pStyle w:val="TAC"/>
            </w:pPr>
          </w:p>
        </w:tc>
        <w:tc>
          <w:tcPr>
            <w:tcW w:w="1271" w:type="dxa"/>
            <w:tcBorders>
              <w:bottom w:val="nil"/>
            </w:tcBorders>
            <w:vAlign w:val="center"/>
          </w:tcPr>
          <w:p w14:paraId="5C428321" w14:textId="17BF28EC" w:rsidR="00DD2875" w:rsidRPr="006A77F7" w:rsidRDefault="00DD2875" w:rsidP="00DD2875">
            <w:pPr>
              <w:pStyle w:val="TAC"/>
              <w:rPr>
                <w:lang w:eastAsia="ja-JP"/>
              </w:rPr>
            </w:pPr>
            <w:r w:rsidRPr="006A77F7">
              <w:rPr>
                <w:lang w:eastAsia="ja-JP"/>
              </w:rPr>
              <w:t>RAN5#102</w:t>
            </w:r>
          </w:p>
        </w:tc>
      </w:tr>
      <w:tr w:rsidR="00DD2875" w:rsidRPr="006A77F7" w14:paraId="198B3381" w14:textId="77777777" w:rsidTr="006E2B75">
        <w:tc>
          <w:tcPr>
            <w:tcW w:w="1765" w:type="dxa"/>
            <w:tcBorders>
              <w:top w:val="nil"/>
            </w:tcBorders>
            <w:vAlign w:val="center"/>
          </w:tcPr>
          <w:p w14:paraId="5C3FF602" w14:textId="77777777" w:rsidR="00DD2875" w:rsidRPr="006A77F7" w:rsidRDefault="00DD2875" w:rsidP="00DD2875">
            <w:pPr>
              <w:pStyle w:val="TAC"/>
            </w:pPr>
          </w:p>
        </w:tc>
        <w:tc>
          <w:tcPr>
            <w:tcW w:w="1772" w:type="dxa"/>
          </w:tcPr>
          <w:p w14:paraId="1CCD9E7E" w14:textId="1B91A593" w:rsidR="00DD2875" w:rsidRPr="006A77F7" w:rsidRDefault="00DD2875" w:rsidP="00DD2875">
            <w:pPr>
              <w:pStyle w:val="TAC"/>
              <w:rPr>
                <w:lang w:eastAsia="ja-JP"/>
              </w:rPr>
            </w:pPr>
            <w:r w:rsidRPr="006A77F7">
              <w:rPr>
                <w:lang w:eastAsia="ja-JP"/>
              </w:rPr>
              <w:t>No</w:t>
            </w:r>
          </w:p>
        </w:tc>
        <w:tc>
          <w:tcPr>
            <w:tcW w:w="1481" w:type="dxa"/>
          </w:tcPr>
          <w:p w14:paraId="1746139B" w14:textId="3D89C8F3" w:rsidR="00DD2875" w:rsidRPr="006A77F7" w:rsidRDefault="00DD2875" w:rsidP="00DD2875">
            <w:pPr>
              <w:pStyle w:val="TAC"/>
              <w:rPr>
                <w:lang w:eastAsia="ja-JP"/>
              </w:rPr>
            </w:pPr>
            <w:r w:rsidRPr="006A77F7">
              <w:rPr>
                <w:lang w:eastAsia="ja-JP"/>
              </w:rPr>
              <w:t>DC_19A_n78A</w:t>
            </w:r>
          </w:p>
        </w:tc>
        <w:tc>
          <w:tcPr>
            <w:tcW w:w="1539" w:type="dxa"/>
            <w:vAlign w:val="center"/>
          </w:tcPr>
          <w:p w14:paraId="766ACDE3" w14:textId="208C9B47"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vAlign w:val="bottom"/>
          </w:tcPr>
          <w:p w14:paraId="7A698096" w14:textId="76902CA7" w:rsidR="00DD2875" w:rsidRPr="006A77F7" w:rsidRDefault="00DD2875" w:rsidP="00DD2875">
            <w:pPr>
              <w:pStyle w:val="TAC"/>
              <w:rPr>
                <w:lang w:eastAsia="ja-JP"/>
              </w:rPr>
            </w:pPr>
            <w:r w:rsidRPr="006A77F7">
              <w:rPr>
                <w:lang w:eastAsia="ja-JP"/>
              </w:rPr>
              <w:t>IMD</w:t>
            </w:r>
          </w:p>
        </w:tc>
        <w:tc>
          <w:tcPr>
            <w:tcW w:w="1465" w:type="dxa"/>
          </w:tcPr>
          <w:p w14:paraId="3C76F5E6" w14:textId="77777777" w:rsidR="00DD2875" w:rsidRPr="006A77F7" w:rsidRDefault="00DD2875" w:rsidP="00DD2875">
            <w:pPr>
              <w:pStyle w:val="TAC"/>
            </w:pPr>
          </w:p>
        </w:tc>
        <w:tc>
          <w:tcPr>
            <w:tcW w:w="1271" w:type="dxa"/>
            <w:tcBorders>
              <w:top w:val="nil"/>
            </w:tcBorders>
            <w:vAlign w:val="center"/>
          </w:tcPr>
          <w:p w14:paraId="3AC458B0" w14:textId="3450CDEE" w:rsidR="00DD2875" w:rsidRPr="006A77F7" w:rsidRDefault="00DD2875" w:rsidP="00DD2875">
            <w:pPr>
              <w:pStyle w:val="TAC"/>
              <w:rPr>
                <w:lang w:eastAsia="ja-JP"/>
              </w:rPr>
            </w:pPr>
          </w:p>
        </w:tc>
      </w:tr>
      <w:tr w:rsidR="00DD2875" w:rsidRPr="006A77F7" w14:paraId="729DBA35"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D2875" w:rsidRPr="006A77F7" w:rsidRDefault="00DD2875" w:rsidP="00DD2875">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D2875" w:rsidRPr="006A77F7" w:rsidRDefault="00DD2875" w:rsidP="00DD287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hideMark/>
          </w:tcPr>
          <w:p w14:paraId="1DF24715" w14:textId="64F340ED" w:rsidR="00DD2875" w:rsidRPr="006A77F7" w:rsidRDefault="00DD2875" w:rsidP="00DD2875">
            <w:pPr>
              <w:pStyle w:val="TAC"/>
              <w:rPr>
                <w:lang w:eastAsia="ja-JP"/>
              </w:rPr>
            </w:pPr>
            <w:r w:rsidRPr="006A77F7">
              <w:rPr>
                <w:lang w:eastAsia="ja-JP"/>
              </w:rPr>
              <w:t>RAN5#102</w:t>
            </w:r>
          </w:p>
        </w:tc>
      </w:tr>
      <w:tr w:rsidR="00DD2875" w:rsidRPr="006A77F7" w14:paraId="662A4FEB"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D2875" w:rsidRPr="006A77F7" w:rsidRDefault="00DD2875" w:rsidP="00DD287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D2875" w:rsidRPr="006A77F7" w:rsidRDefault="00DD2875" w:rsidP="00DD2875">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0E797FD9" w14:textId="1AF8EFAA" w:rsidR="00DD2875" w:rsidRPr="006A77F7" w:rsidRDefault="00DD2875" w:rsidP="00DD2875">
            <w:pPr>
              <w:pStyle w:val="TAC"/>
              <w:rPr>
                <w:lang w:eastAsia="ja-JP"/>
              </w:rPr>
            </w:pPr>
          </w:p>
        </w:tc>
      </w:tr>
      <w:tr w:rsidR="00DD2875" w:rsidRPr="006A77F7" w14:paraId="5C8011B6" w14:textId="77777777" w:rsidTr="006E2B75">
        <w:tc>
          <w:tcPr>
            <w:tcW w:w="0" w:type="auto"/>
            <w:tcBorders>
              <w:top w:val="nil"/>
              <w:left w:val="single" w:sz="4" w:space="0" w:color="auto"/>
              <w:bottom w:val="nil"/>
              <w:right w:val="single" w:sz="4" w:space="0" w:color="auto"/>
            </w:tcBorders>
            <w:vAlign w:val="center"/>
          </w:tcPr>
          <w:p w14:paraId="297163F0" w14:textId="5A9E61D4" w:rsidR="00DD2875" w:rsidRPr="006A77F7" w:rsidRDefault="00DD2875" w:rsidP="006E2B75">
            <w:pPr>
              <w:pStyle w:val="TAL"/>
            </w:pPr>
            <w:r w:rsidRPr="006A77F7">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7E13A5C8" w14:textId="091BF2A3" w:rsidR="00DD2875" w:rsidRPr="006A77F7" w:rsidRDefault="00DD2875" w:rsidP="00DD2875">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52CBE151" w14:textId="10380AEB" w:rsidR="00DD2875" w:rsidRPr="006A77F7" w:rsidRDefault="00DD2875" w:rsidP="00DD2875">
            <w:pPr>
              <w:pStyle w:val="TAC"/>
              <w:rPr>
                <w:lang w:eastAsia="ja-JP"/>
              </w:rPr>
            </w:pPr>
            <w:r w:rsidRPr="006A77F7">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728FBD69" w14:textId="51079995"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F624EF2" w14:textId="2B9BDC85"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497B5FAC"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1D122772" w14:textId="1567A9AB" w:rsidR="00DD2875" w:rsidRPr="006A77F7" w:rsidRDefault="00DD2875" w:rsidP="00DD2875">
            <w:pPr>
              <w:pStyle w:val="TAC"/>
              <w:rPr>
                <w:lang w:eastAsia="ja-JP"/>
              </w:rPr>
            </w:pPr>
            <w:r>
              <w:rPr>
                <w:rFonts w:eastAsia="SimSun"/>
              </w:rPr>
              <w:t>RAN5#93</w:t>
            </w:r>
            <w:r w:rsidRPr="006A77F7">
              <w:rPr>
                <w:rFonts w:eastAsia="SimSun"/>
              </w:rPr>
              <w:t>-e</w:t>
            </w:r>
          </w:p>
        </w:tc>
      </w:tr>
      <w:tr w:rsidR="00DD2875" w:rsidRPr="006A77F7" w14:paraId="37DC3137" w14:textId="77777777" w:rsidTr="006E2B75">
        <w:tc>
          <w:tcPr>
            <w:tcW w:w="0" w:type="auto"/>
            <w:tcBorders>
              <w:top w:val="nil"/>
              <w:left w:val="single" w:sz="4" w:space="0" w:color="auto"/>
              <w:bottom w:val="single" w:sz="4" w:space="0" w:color="auto"/>
              <w:right w:val="single" w:sz="4" w:space="0" w:color="auto"/>
            </w:tcBorders>
            <w:vAlign w:val="center"/>
          </w:tcPr>
          <w:p w14:paraId="43AC5275"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4E437F5" w14:textId="44E4C64F"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02438999" w14:textId="17989F97" w:rsidR="00DD2875" w:rsidRPr="006A77F7" w:rsidRDefault="00DD2875" w:rsidP="00DD2875">
            <w:pPr>
              <w:pStyle w:val="TAC"/>
              <w:rPr>
                <w:lang w:eastAsia="ja-JP"/>
              </w:rPr>
            </w:pPr>
            <w:r w:rsidRPr="006A77F7">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74027304" w14:textId="552F23FE"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D0368C1" w14:textId="0C84B3B3"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6D667BE"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0A569D46" w14:textId="77777777" w:rsidR="00DD2875" w:rsidRPr="006A77F7" w:rsidRDefault="00DD2875" w:rsidP="00DD2875">
            <w:pPr>
              <w:pStyle w:val="TAC"/>
              <w:rPr>
                <w:lang w:eastAsia="ja-JP"/>
              </w:rPr>
            </w:pPr>
          </w:p>
        </w:tc>
      </w:tr>
      <w:tr w:rsidR="00DD2875" w:rsidRPr="006A77F7" w14:paraId="4C5129FC" w14:textId="77777777" w:rsidTr="006E2B75">
        <w:tc>
          <w:tcPr>
            <w:tcW w:w="0" w:type="auto"/>
            <w:tcBorders>
              <w:top w:val="nil"/>
              <w:left w:val="single" w:sz="4" w:space="0" w:color="auto"/>
              <w:bottom w:val="nil"/>
              <w:right w:val="single" w:sz="4" w:space="0" w:color="auto"/>
            </w:tcBorders>
            <w:vAlign w:val="center"/>
          </w:tcPr>
          <w:p w14:paraId="2AC84805" w14:textId="110A2E1F" w:rsidR="00DD2875" w:rsidRPr="006A77F7" w:rsidRDefault="00DD2875" w:rsidP="006E2B75">
            <w:pPr>
              <w:pStyle w:val="TAL"/>
            </w:pPr>
            <w:r w:rsidRPr="006A77F7">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607F9EE3" w14:textId="3C1267F8"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AFF57B6" w14:textId="00C4AA17" w:rsidR="00DD2875" w:rsidRPr="006A77F7" w:rsidRDefault="00DD2875" w:rsidP="00DD2875">
            <w:pPr>
              <w:pStyle w:val="TAC"/>
              <w:rPr>
                <w:lang w:eastAsia="ja-JP"/>
              </w:rPr>
            </w:pPr>
            <w:r w:rsidRPr="006A77F7">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50D4B483" w14:textId="752382B1" w:rsidR="00DD2875" w:rsidRPr="006A77F7" w:rsidRDefault="00DD2875" w:rsidP="00DD2875">
            <w:pPr>
              <w:pStyle w:val="TAC"/>
              <w:rPr>
                <w:lang w:eastAsia="ja-JP"/>
              </w:rPr>
            </w:pPr>
            <w:r w:rsidRPr="006A77F7">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0B1DE5CD" w14:textId="00E0DD41" w:rsidR="00DD2875" w:rsidRPr="006A77F7" w:rsidRDefault="00DD2875" w:rsidP="00DD2875">
            <w:pPr>
              <w:pStyle w:val="TAC"/>
              <w:rPr>
                <w:lang w:eastAsia="ja-JP"/>
              </w:rPr>
            </w:pPr>
            <w:r w:rsidRPr="006A77F7">
              <w:t>IMD</w:t>
            </w:r>
          </w:p>
        </w:tc>
        <w:tc>
          <w:tcPr>
            <w:tcW w:w="1465" w:type="dxa"/>
            <w:tcBorders>
              <w:top w:val="single" w:sz="4" w:space="0" w:color="auto"/>
              <w:left w:val="single" w:sz="4" w:space="0" w:color="auto"/>
              <w:bottom w:val="single" w:sz="4" w:space="0" w:color="auto"/>
              <w:right w:val="single" w:sz="4" w:space="0" w:color="auto"/>
            </w:tcBorders>
          </w:tcPr>
          <w:p w14:paraId="1505A5A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tcPr>
          <w:p w14:paraId="14B058F3" w14:textId="5F96C04D" w:rsidR="00DD2875" w:rsidRPr="006A77F7" w:rsidRDefault="00DD2875" w:rsidP="00DD2875">
            <w:pPr>
              <w:pStyle w:val="TAC"/>
              <w:rPr>
                <w:lang w:eastAsia="ja-JP"/>
              </w:rPr>
            </w:pPr>
            <w:r w:rsidRPr="006A77F7">
              <w:rPr>
                <w:rFonts w:eastAsia="SimSun"/>
              </w:rPr>
              <w:t>RAN5#95-e</w:t>
            </w:r>
          </w:p>
        </w:tc>
      </w:tr>
      <w:tr w:rsidR="00DD2875" w:rsidRPr="006A77F7" w14:paraId="6C42D2B8" w14:textId="77777777" w:rsidTr="006E2B75">
        <w:tc>
          <w:tcPr>
            <w:tcW w:w="0" w:type="auto"/>
            <w:tcBorders>
              <w:top w:val="nil"/>
              <w:left w:val="single" w:sz="4" w:space="0" w:color="auto"/>
              <w:bottom w:val="single" w:sz="4" w:space="0" w:color="auto"/>
              <w:right w:val="single" w:sz="4" w:space="0" w:color="auto"/>
            </w:tcBorders>
            <w:vAlign w:val="center"/>
          </w:tcPr>
          <w:p w14:paraId="0D4FD0FF"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A117145" w14:textId="2C384454" w:rsidR="00DD2875" w:rsidRPr="006A77F7" w:rsidRDefault="00DD2875" w:rsidP="00DD2875">
            <w:pPr>
              <w:pStyle w:val="TAC"/>
              <w:rPr>
                <w:lang w:eastAsia="ja-JP"/>
              </w:rPr>
            </w:pPr>
            <w: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A334B78" w14:textId="370EF79B" w:rsidR="00DD2875" w:rsidRPr="006A77F7" w:rsidRDefault="00DD2875" w:rsidP="00DD2875">
            <w:pPr>
              <w:pStyle w:val="TAC"/>
              <w:rPr>
                <w:lang w:eastAsia="ja-JP"/>
              </w:rPr>
            </w:pPr>
            <w:r w:rsidRPr="006A77F7">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3CE3078C" w14:textId="5E78020F"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CA54E3D" w14:textId="72146302"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1CB765D6"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42CA76F8" w14:textId="1327335F" w:rsidR="00DD2875" w:rsidRPr="006A77F7" w:rsidRDefault="00DD2875" w:rsidP="00DD2875">
            <w:pPr>
              <w:pStyle w:val="TAC"/>
              <w:rPr>
                <w:lang w:eastAsia="ja-JP"/>
              </w:rPr>
            </w:pPr>
          </w:p>
        </w:tc>
      </w:tr>
      <w:tr w:rsidR="00DD2875" w:rsidRPr="006A77F7" w14:paraId="521EFAA1" w14:textId="77777777" w:rsidTr="006E2B75">
        <w:tc>
          <w:tcPr>
            <w:tcW w:w="1765" w:type="dxa"/>
            <w:tcBorders>
              <w:bottom w:val="nil"/>
            </w:tcBorders>
            <w:vAlign w:val="center"/>
          </w:tcPr>
          <w:p w14:paraId="5D81811B" w14:textId="55DC0F0E" w:rsidR="00DD2875" w:rsidRPr="006A77F7" w:rsidRDefault="00DD2875" w:rsidP="00DD2875">
            <w:pPr>
              <w:pStyle w:val="TAC"/>
            </w:pPr>
            <w:r w:rsidRPr="006A77F7">
              <w:rPr>
                <w:rFonts w:eastAsia="SimSun"/>
                <w:lang w:eastAsia="en-US"/>
              </w:rPr>
              <w:t>DC_1A-20A_n28A</w:t>
            </w:r>
          </w:p>
        </w:tc>
        <w:tc>
          <w:tcPr>
            <w:tcW w:w="1772" w:type="dxa"/>
            <w:vAlign w:val="center"/>
          </w:tcPr>
          <w:p w14:paraId="4C42E39E" w14:textId="763A6E04" w:rsidR="00DD2875" w:rsidRPr="006A77F7" w:rsidRDefault="00DD2875" w:rsidP="00DD2875">
            <w:pPr>
              <w:pStyle w:val="TAC"/>
            </w:pPr>
            <w:r w:rsidRPr="006A77F7">
              <w:rPr>
                <w:rFonts w:eastAsia="SimSun"/>
                <w:lang w:eastAsia="en-US"/>
              </w:rPr>
              <w:t>No</w:t>
            </w:r>
          </w:p>
        </w:tc>
        <w:tc>
          <w:tcPr>
            <w:tcW w:w="1481" w:type="dxa"/>
            <w:vAlign w:val="center"/>
          </w:tcPr>
          <w:p w14:paraId="3D22F313" w14:textId="3A9B78CE" w:rsidR="00DD2875" w:rsidRPr="006A77F7" w:rsidRDefault="00DD2875" w:rsidP="00DD2875">
            <w:pPr>
              <w:pStyle w:val="TAC"/>
            </w:pPr>
            <w:r w:rsidRPr="006A77F7">
              <w:rPr>
                <w:rFonts w:eastAsia="SimSun"/>
                <w:lang w:eastAsia="en-US"/>
              </w:rPr>
              <w:t>DC_1A_n28A</w:t>
            </w:r>
          </w:p>
        </w:tc>
        <w:tc>
          <w:tcPr>
            <w:tcW w:w="1539" w:type="dxa"/>
            <w:vAlign w:val="center"/>
          </w:tcPr>
          <w:p w14:paraId="00D3EF1B" w14:textId="7976394B" w:rsidR="00DD2875" w:rsidRPr="006A77F7" w:rsidRDefault="00DD2875" w:rsidP="00DD2875">
            <w:pPr>
              <w:pStyle w:val="TAC"/>
            </w:pPr>
            <w:r w:rsidRPr="006A77F7">
              <w:rPr>
                <w:rFonts w:eastAsia="SimSun"/>
                <w:lang w:eastAsia="en-US"/>
              </w:rPr>
              <w:t>No 3CC exception</w:t>
            </w:r>
          </w:p>
        </w:tc>
        <w:tc>
          <w:tcPr>
            <w:tcW w:w="1483" w:type="dxa"/>
            <w:vAlign w:val="center"/>
          </w:tcPr>
          <w:p w14:paraId="5D88920F" w14:textId="4780F6DE" w:rsidR="00DD2875" w:rsidRPr="006A77F7" w:rsidRDefault="00DD2875" w:rsidP="00DD2875">
            <w:pPr>
              <w:pStyle w:val="TAC"/>
            </w:pPr>
            <w:r w:rsidRPr="006A77F7">
              <w:rPr>
                <w:rFonts w:eastAsia="SimSun"/>
                <w:lang w:eastAsia="en-US"/>
              </w:rPr>
              <w:t>No test required</w:t>
            </w:r>
          </w:p>
        </w:tc>
        <w:tc>
          <w:tcPr>
            <w:tcW w:w="1465" w:type="dxa"/>
            <w:vAlign w:val="center"/>
          </w:tcPr>
          <w:p w14:paraId="5B582C94" w14:textId="77777777" w:rsidR="00DD2875" w:rsidRPr="006A77F7" w:rsidRDefault="00DD2875" w:rsidP="00DD2875">
            <w:pPr>
              <w:pStyle w:val="TAC"/>
            </w:pPr>
          </w:p>
        </w:tc>
        <w:tc>
          <w:tcPr>
            <w:tcW w:w="1271" w:type="dxa"/>
            <w:tcBorders>
              <w:bottom w:val="nil"/>
            </w:tcBorders>
            <w:vAlign w:val="center"/>
          </w:tcPr>
          <w:p w14:paraId="60B31AFB" w14:textId="11BDE16F" w:rsidR="00DD2875" w:rsidRPr="006A77F7" w:rsidRDefault="00DD2875" w:rsidP="00DD2875">
            <w:pPr>
              <w:pStyle w:val="TAC"/>
            </w:pPr>
            <w:r w:rsidRPr="006A77F7">
              <w:rPr>
                <w:rFonts w:eastAsia="SimSun"/>
                <w:lang w:eastAsia="en-US"/>
              </w:rPr>
              <w:t>RAN5#93-e</w:t>
            </w:r>
          </w:p>
        </w:tc>
      </w:tr>
      <w:tr w:rsidR="00DD2875" w:rsidRPr="006A77F7" w14:paraId="5395470A" w14:textId="77777777" w:rsidTr="006E2B75">
        <w:tc>
          <w:tcPr>
            <w:tcW w:w="1765" w:type="dxa"/>
            <w:tcBorders>
              <w:top w:val="nil"/>
            </w:tcBorders>
            <w:vAlign w:val="center"/>
          </w:tcPr>
          <w:p w14:paraId="3F1C5BDC" w14:textId="77777777" w:rsidR="00DD2875" w:rsidRPr="006A77F7" w:rsidRDefault="00DD2875" w:rsidP="00DD2875">
            <w:pPr>
              <w:pStyle w:val="TAC"/>
            </w:pPr>
          </w:p>
        </w:tc>
        <w:tc>
          <w:tcPr>
            <w:tcW w:w="1772" w:type="dxa"/>
            <w:vAlign w:val="center"/>
          </w:tcPr>
          <w:p w14:paraId="3DFCCF4E" w14:textId="3A1EF775" w:rsidR="00DD2875" w:rsidRPr="006A77F7" w:rsidRDefault="00DD2875" w:rsidP="00DD2875">
            <w:pPr>
              <w:pStyle w:val="TAC"/>
            </w:pPr>
            <w:r w:rsidRPr="006A77F7">
              <w:rPr>
                <w:rFonts w:eastAsia="SimSun"/>
                <w:lang w:eastAsia="en-US"/>
              </w:rPr>
              <w:t>No</w:t>
            </w:r>
          </w:p>
        </w:tc>
        <w:tc>
          <w:tcPr>
            <w:tcW w:w="1481" w:type="dxa"/>
            <w:vAlign w:val="center"/>
          </w:tcPr>
          <w:p w14:paraId="26A9A8A5" w14:textId="51081F97" w:rsidR="00DD2875" w:rsidRPr="006A77F7" w:rsidRDefault="00DD2875" w:rsidP="00DD2875">
            <w:pPr>
              <w:pStyle w:val="TAC"/>
            </w:pPr>
            <w:r w:rsidRPr="006A77F7">
              <w:rPr>
                <w:rFonts w:eastAsia="SimSun"/>
                <w:lang w:eastAsia="en-US"/>
              </w:rPr>
              <w:t>DC_20A_n28A</w:t>
            </w:r>
          </w:p>
        </w:tc>
        <w:tc>
          <w:tcPr>
            <w:tcW w:w="1539" w:type="dxa"/>
            <w:vAlign w:val="center"/>
          </w:tcPr>
          <w:p w14:paraId="55B79C74" w14:textId="3FB0C6C3" w:rsidR="00DD2875" w:rsidRPr="006A77F7" w:rsidRDefault="00DD2875" w:rsidP="00DD2875">
            <w:pPr>
              <w:pStyle w:val="TAC"/>
            </w:pPr>
            <w:r w:rsidRPr="006A77F7">
              <w:rPr>
                <w:rFonts w:eastAsia="SimSun"/>
                <w:lang w:eastAsia="en-US"/>
              </w:rPr>
              <w:t>No 3CC exception</w:t>
            </w:r>
          </w:p>
        </w:tc>
        <w:tc>
          <w:tcPr>
            <w:tcW w:w="1483" w:type="dxa"/>
            <w:vAlign w:val="center"/>
          </w:tcPr>
          <w:p w14:paraId="7FF9F829" w14:textId="7BC5F7AF" w:rsidR="00DD2875" w:rsidRPr="006A77F7" w:rsidRDefault="00DD2875" w:rsidP="00DD2875">
            <w:pPr>
              <w:pStyle w:val="TAC"/>
            </w:pPr>
            <w:r w:rsidRPr="006A77F7">
              <w:rPr>
                <w:rFonts w:eastAsia="SimSun"/>
                <w:lang w:eastAsia="en-US"/>
              </w:rPr>
              <w:t>No test required</w:t>
            </w:r>
          </w:p>
        </w:tc>
        <w:tc>
          <w:tcPr>
            <w:tcW w:w="1465" w:type="dxa"/>
            <w:vAlign w:val="center"/>
          </w:tcPr>
          <w:p w14:paraId="33B23DEC" w14:textId="77777777" w:rsidR="00DD2875" w:rsidRPr="006A77F7" w:rsidRDefault="00DD2875" w:rsidP="00DD2875">
            <w:pPr>
              <w:pStyle w:val="TAC"/>
            </w:pPr>
          </w:p>
        </w:tc>
        <w:tc>
          <w:tcPr>
            <w:tcW w:w="1271" w:type="dxa"/>
            <w:tcBorders>
              <w:top w:val="nil"/>
            </w:tcBorders>
            <w:vAlign w:val="center"/>
          </w:tcPr>
          <w:p w14:paraId="57FE587B" w14:textId="5B0F1C2E" w:rsidR="00DD2875" w:rsidRPr="006A77F7" w:rsidRDefault="00DD2875" w:rsidP="00DD2875">
            <w:pPr>
              <w:pStyle w:val="TAC"/>
            </w:pPr>
          </w:p>
        </w:tc>
      </w:tr>
      <w:tr w:rsidR="007244B5" w:rsidRPr="006A77F7" w14:paraId="4D24A116" w14:textId="77777777" w:rsidTr="006E2B75">
        <w:tc>
          <w:tcPr>
            <w:tcW w:w="1765" w:type="dxa"/>
            <w:vMerge w:val="restart"/>
            <w:vAlign w:val="center"/>
          </w:tcPr>
          <w:p w14:paraId="4E1BCBD4" w14:textId="77777777" w:rsidR="007244B5" w:rsidRPr="006A77F7" w:rsidRDefault="007244B5" w:rsidP="007244B5">
            <w:pPr>
              <w:pStyle w:val="TAC"/>
            </w:pPr>
            <w:r w:rsidRPr="006A77F7">
              <w:t>DC_1A-20A_n78A</w:t>
            </w:r>
          </w:p>
        </w:tc>
        <w:tc>
          <w:tcPr>
            <w:tcW w:w="1772" w:type="dxa"/>
            <w:vAlign w:val="center"/>
          </w:tcPr>
          <w:p w14:paraId="1B675D1C" w14:textId="77777777" w:rsidR="007244B5" w:rsidRPr="006A77F7" w:rsidRDefault="007244B5" w:rsidP="007244B5">
            <w:pPr>
              <w:pStyle w:val="TAC"/>
            </w:pPr>
            <w:r w:rsidRPr="006A77F7">
              <w:t>No</w:t>
            </w:r>
          </w:p>
        </w:tc>
        <w:tc>
          <w:tcPr>
            <w:tcW w:w="1481" w:type="dxa"/>
            <w:vAlign w:val="center"/>
          </w:tcPr>
          <w:p w14:paraId="676BAD86" w14:textId="77777777" w:rsidR="007244B5" w:rsidRPr="006A77F7" w:rsidRDefault="007244B5" w:rsidP="007244B5">
            <w:pPr>
              <w:pStyle w:val="TAC"/>
            </w:pPr>
            <w:r w:rsidRPr="006A77F7">
              <w:t>DC_1A_n78A</w:t>
            </w:r>
          </w:p>
        </w:tc>
        <w:tc>
          <w:tcPr>
            <w:tcW w:w="1539" w:type="dxa"/>
            <w:vAlign w:val="center"/>
          </w:tcPr>
          <w:p w14:paraId="28ECC9EB" w14:textId="39617D83" w:rsidR="007244B5" w:rsidRPr="006A77F7" w:rsidRDefault="007244B5" w:rsidP="007244B5">
            <w:pPr>
              <w:pStyle w:val="TAC"/>
            </w:pPr>
            <w:r w:rsidRPr="006A77F7">
              <w:t>20 (IMD5</w:t>
            </w:r>
            <w:r w:rsidRPr="00F94051">
              <w:t>)</w:t>
            </w:r>
          </w:p>
        </w:tc>
        <w:tc>
          <w:tcPr>
            <w:tcW w:w="1483" w:type="dxa"/>
            <w:vAlign w:val="bottom"/>
          </w:tcPr>
          <w:p w14:paraId="1F0B06DA" w14:textId="6C18CB40" w:rsidR="007244B5" w:rsidRPr="006A77F7" w:rsidRDefault="007244B5" w:rsidP="007244B5">
            <w:pPr>
              <w:pStyle w:val="TAC"/>
            </w:pPr>
            <w:r w:rsidRPr="006A77F7">
              <w:t>IMD</w:t>
            </w:r>
          </w:p>
        </w:tc>
        <w:tc>
          <w:tcPr>
            <w:tcW w:w="1465" w:type="dxa"/>
          </w:tcPr>
          <w:p w14:paraId="0512A1CE" w14:textId="77777777" w:rsidR="007244B5" w:rsidRPr="006A77F7" w:rsidRDefault="007244B5" w:rsidP="007244B5">
            <w:pPr>
              <w:pStyle w:val="TAC"/>
            </w:pPr>
          </w:p>
        </w:tc>
        <w:tc>
          <w:tcPr>
            <w:tcW w:w="1271" w:type="dxa"/>
            <w:tcBorders>
              <w:bottom w:val="nil"/>
            </w:tcBorders>
            <w:vAlign w:val="center"/>
          </w:tcPr>
          <w:p w14:paraId="36D60FB0" w14:textId="3D93B82F" w:rsidR="007244B5" w:rsidRPr="006A77F7" w:rsidRDefault="007244B5" w:rsidP="007244B5">
            <w:pPr>
              <w:pStyle w:val="TAC"/>
            </w:pPr>
            <w:r>
              <w:rPr>
                <w:rFonts w:eastAsia="SimSun"/>
              </w:rPr>
              <w:t>RAN5#90</w:t>
            </w:r>
            <w:r w:rsidRPr="006A77F7">
              <w:rPr>
                <w:rFonts w:eastAsia="SimSun"/>
              </w:rPr>
              <w:t>-e</w:t>
            </w:r>
          </w:p>
        </w:tc>
      </w:tr>
      <w:tr w:rsidR="007244B5" w:rsidRPr="006A77F7" w14:paraId="120320E6" w14:textId="77777777" w:rsidTr="006E2B75">
        <w:tc>
          <w:tcPr>
            <w:tcW w:w="1765" w:type="dxa"/>
            <w:vMerge/>
            <w:vAlign w:val="center"/>
          </w:tcPr>
          <w:p w14:paraId="1144B425" w14:textId="77777777" w:rsidR="007244B5" w:rsidRPr="006A77F7" w:rsidRDefault="007244B5" w:rsidP="007244B5">
            <w:pPr>
              <w:pStyle w:val="TAC"/>
            </w:pPr>
          </w:p>
        </w:tc>
        <w:tc>
          <w:tcPr>
            <w:tcW w:w="1772" w:type="dxa"/>
            <w:vAlign w:val="center"/>
          </w:tcPr>
          <w:p w14:paraId="13BF992E" w14:textId="77777777" w:rsidR="007244B5" w:rsidRPr="006A77F7" w:rsidRDefault="007244B5" w:rsidP="007244B5">
            <w:pPr>
              <w:pStyle w:val="TAC"/>
            </w:pPr>
            <w:r w:rsidRPr="006A77F7">
              <w:t>No</w:t>
            </w:r>
          </w:p>
        </w:tc>
        <w:tc>
          <w:tcPr>
            <w:tcW w:w="1481" w:type="dxa"/>
            <w:vAlign w:val="center"/>
          </w:tcPr>
          <w:p w14:paraId="386433DB" w14:textId="77777777" w:rsidR="007244B5" w:rsidRPr="006A77F7" w:rsidRDefault="007244B5" w:rsidP="007244B5">
            <w:pPr>
              <w:pStyle w:val="TAC"/>
            </w:pPr>
            <w:r w:rsidRPr="006A77F7">
              <w:t>DC_20A_n78A</w:t>
            </w:r>
          </w:p>
        </w:tc>
        <w:tc>
          <w:tcPr>
            <w:tcW w:w="1539" w:type="dxa"/>
            <w:vAlign w:val="center"/>
          </w:tcPr>
          <w:p w14:paraId="77263099" w14:textId="7C44E907" w:rsidR="007244B5" w:rsidRPr="006A77F7" w:rsidRDefault="007244B5" w:rsidP="007244B5">
            <w:pPr>
              <w:pStyle w:val="TAC"/>
            </w:pPr>
            <w:r w:rsidRPr="006A77F7">
              <w:t>1 (IMD3</w:t>
            </w:r>
            <w:r w:rsidRPr="00F94051">
              <w:t>)</w:t>
            </w:r>
            <w:r w:rsidRPr="006A77F7">
              <w:t xml:space="preserve"> </w:t>
            </w:r>
          </w:p>
        </w:tc>
        <w:tc>
          <w:tcPr>
            <w:tcW w:w="1483" w:type="dxa"/>
            <w:vAlign w:val="bottom"/>
          </w:tcPr>
          <w:p w14:paraId="0F2347D5" w14:textId="0E3A4D17" w:rsidR="007244B5" w:rsidRPr="006A77F7" w:rsidRDefault="007244B5" w:rsidP="007244B5">
            <w:pPr>
              <w:pStyle w:val="TAC"/>
            </w:pPr>
            <w:r w:rsidRPr="006A77F7">
              <w:t>IMD</w:t>
            </w:r>
          </w:p>
        </w:tc>
        <w:tc>
          <w:tcPr>
            <w:tcW w:w="1465" w:type="dxa"/>
          </w:tcPr>
          <w:p w14:paraId="57877FBC" w14:textId="77777777" w:rsidR="007244B5" w:rsidRPr="006A77F7" w:rsidRDefault="007244B5" w:rsidP="007244B5">
            <w:pPr>
              <w:pStyle w:val="TAC"/>
            </w:pPr>
          </w:p>
        </w:tc>
        <w:tc>
          <w:tcPr>
            <w:tcW w:w="1271" w:type="dxa"/>
            <w:tcBorders>
              <w:top w:val="nil"/>
            </w:tcBorders>
            <w:vAlign w:val="center"/>
          </w:tcPr>
          <w:p w14:paraId="043C2279" w14:textId="77777777" w:rsidR="007244B5" w:rsidRPr="006A77F7" w:rsidRDefault="007244B5" w:rsidP="007244B5">
            <w:pPr>
              <w:pStyle w:val="TAC"/>
            </w:pPr>
          </w:p>
        </w:tc>
      </w:tr>
      <w:tr w:rsidR="007244B5" w:rsidRPr="006A77F7" w14:paraId="5FFD6221"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7244B5" w:rsidRPr="006A77F7" w:rsidRDefault="007244B5" w:rsidP="007244B5">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7244B5" w:rsidRPr="006A77F7" w:rsidRDefault="007244B5" w:rsidP="007244B5">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7244B5" w:rsidRPr="006A77F7" w:rsidRDefault="007244B5" w:rsidP="007244B5">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7244B5" w:rsidRPr="006A77F7" w:rsidRDefault="007244B5" w:rsidP="007244B5">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32A43120" w14:textId="4826144D" w:rsidR="007244B5" w:rsidRPr="006A77F7" w:rsidRDefault="007244B5" w:rsidP="007244B5">
            <w:pPr>
              <w:pStyle w:val="TAC"/>
            </w:pPr>
            <w:r w:rsidRPr="006A77F7">
              <w:rPr>
                <w:lang w:eastAsia="ja-JP"/>
              </w:rPr>
              <w:t>RAN5#102</w:t>
            </w:r>
          </w:p>
        </w:tc>
      </w:tr>
      <w:tr w:rsidR="007244B5" w:rsidRPr="006A77F7" w14:paraId="1A47797D"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7244B5" w:rsidRPr="006A77F7" w:rsidRDefault="007244B5" w:rsidP="007244B5">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7244B5" w:rsidRPr="006A77F7" w:rsidRDefault="007244B5" w:rsidP="007244B5">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7244B5" w:rsidRPr="006A77F7" w:rsidRDefault="007244B5" w:rsidP="007244B5">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7244B5" w:rsidRPr="006A77F7" w:rsidRDefault="007244B5" w:rsidP="007244B5">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4F3408EE" w14:textId="6DB8FF3A" w:rsidR="007244B5" w:rsidRPr="006A77F7" w:rsidRDefault="007244B5" w:rsidP="007244B5">
            <w:pPr>
              <w:pStyle w:val="TAC"/>
            </w:pPr>
          </w:p>
        </w:tc>
      </w:tr>
      <w:tr w:rsidR="007244B5" w:rsidRPr="006A77F7" w14:paraId="71F9D544"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7244B5" w:rsidRPr="006A77F7" w:rsidRDefault="007244B5" w:rsidP="007244B5">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227EB531" w14:textId="24083A16" w:rsidR="007244B5" w:rsidRPr="006A77F7" w:rsidRDefault="007244B5" w:rsidP="007244B5">
            <w:pPr>
              <w:pStyle w:val="TAC"/>
              <w:rPr>
                <w:lang w:eastAsia="ja-JP"/>
              </w:rPr>
            </w:pPr>
            <w:r w:rsidRPr="006A77F7">
              <w:rPr>
                <w:lang w:eastAsia="ja-JP"/>
              </w:rPr>
              <w:t>RAN5#103</w:t>
            </w:r>
          </w:p>
        </w:tc>
      </w:tr>
      <w:tr w:rsidR="007244B5" w:rsidRPr="006A77F7" w14:paraId="6A55388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7244B5" w:rsidRPr="006A77F7" w:rsidRDefault="007244B5" w:rsidP="007244B5">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D99A4D4" w14:textId="6D245133" w:rsidR="007244B5" w:rsidRPr="006A77F7" w:rsidRDefault="007244B5" w:rsidP="007244B5">
            <w:pPr>
              <w:pStyle w:val="TAC"/>
              <w:rPr>
                <w:lang w:eastAsia="ja-JP"/>
              </w:rPr>
            </w:pPr>
          </w:p>
        </w:tc>
      </w:tr>
      <w:tr w:rsidR="007244B5" w:rsidRPr="006A77F7" w:rsidDel="005B0212" w14:paraId="3564F77F" w14:textId="77777777" w:rsidTr="006E2B75">
        <w:tc>
          <w:tcPr>
            <w:tcW w:w="1765" w:type="dxa"/>
            <w:tcBorders>
              <w:top w:val="nil"/>
              <w:bottom w:val="nil"/>
            </w:tcBorders>
            <w:vAlign w:val="center"/>
          </w:tcPr>
          <w:p w14:paraId="653EDB35" w14:textId="41CC4A42" w:rsidR="007244B5" w:rsidRPr="006A77F7" w:rsidDel="005B0212" w:rsidRDefault="007244B5" w:rsidP="007244B5">
            <w:pPr>
              <w:pStyle w:val="TAC"/>
            </w:pPr>
            <w:r w:rsidRPr="006A77F7">
              <w:lastRenderedPageBreak/>
              <w:t>DC_1A-28A_n3A</w:t>
            </w:r>
          </w:p>
        </w:tc>
        <w:tc>
          <w:tcPr>
            <w:tcW w:w="1772" w:type="dxa"/>
            <w:vAlign w:val="center"/>
          </w:tcPr>
          <w:p w14:paraId="376C6B07" w14:textId="5549AFED" w:rsidR="007244B5" w:rsidRPr="006A77F7" w:rsidDel="005B0212" w:rsidRDefault="007244B5" w:rsidP="007244B5">
            <w:pPr>
              <w:pStyle w:val="TAC"/>
            </w:pPr>
            <w:r>
              <w:t>DC_1_n3</w:t>
            </w:r>
          </w:p>
        </w:tc>
        <w:tc>
          <w:tcPr>
            <w:tcW w:w="1481" w:type="dxa"/>
            <w:vAlign w:val="center"/>
          </w:tcPr>
          <w:p w14:paraId="5552BF29" w14:textId="06EEEACC" w:rsidR="007244B5" w:rsidRPr="006A77F7" w:rsidDel="005B0212" w:rsidRDefault="007244B5" w:rsidP="007244B5">
            <w:pPr>
              <w:pStyle w:val="TAC"/>
            </w:pPr>
            <w:r w:rsidRPr="006A77F7">
              <w:t>DC_1A_n3A</w:t>
            </w:r>
          </w:p>
        </w:tc>
        <w:tc>
          <w:tcPr>
            <w:tcW w:w="1539" w:type="dxa"/>
            <w:vAlign w:val="center"/>
          </w:tcPr>
          <w:p w14:paraId="627C7D01" w14:textId="16B24378" w:rsidR="007244B5" w:rsidRPr="006A77F7" w:rsidDel="005B0212" w:rsidRDefault="007244B5" w:rsidP="007244B5">
            <w:pPr>
              <w:pStyle w:val="TAC"/>
              <w:rPr>
                <w:lang w:eastAsia="en-US"/>
              </w:rPr>
            </w:pPr>
            <w:r w:rsidRPr="006A77F7">
              <w:t>1 (3 band IMD4)</w:t>
            </w:r>
          </w:p>
        </w:tc>
        <w:tc>
          <w:tcPr>
            <w:tcW w:w="1483" w:type="dxa"/>
            <w:vAlign w:val="center"/>
          </w:tcPr>
          <w:p w14:paraId="5CD48BE5" w14:textId="4FD2FE47" w:rsidR="007244B5" w:rsidRPr="006A77F7" w:rsidDel="005B0212" w:rsidRDefault="007244B5" w:rsidP="007244B5">
            <w:pPr>
              <w:pStyle w:val="TAC"/>
              <w:rPr>
                <w:lang w:eastAsia="en-US"/>
              </w:rPr>
            </w:pPr>
            <w:r w:rsidRPr="006A77F7">
              <w:t>IMD</w:t>
            </w:r>
          </w:p>
        </w:tc>
        <w:tc>
          <w:tcPr>
            <w:tcW w:w="1465" w:type="dxa"/>
            <w:vAlign w:val="center"/>
          </w:tcPr>
          <w:p w14:paraId="6107A5AF" w14:textId="77777777" w:rsidR="007244B5" w:rsidRPr="006A77F7" w:rsidDel="005B0212" w:rsidRDefault="007244B5" w:rsidP="007244B5">
            <w:pPr>
              <w:pStyle w:val="TAC"/>
              <w:rPr>
                <w:lang w:eastAsia="en-US"/>
              </w:rPr>
            </w:pPr>
          </w:p>
        </w:tc>
        <w:tc>
          <w:tcPr>
            <w:tcW w:w="1271" w:type="dxa"/>
            <w:tcBorders>
              <w:bottom w:val="nil"/>
            </w:tcBorders>
            <w:vAlign w:val="center"/>
          </w:tcPr>
          <w:p w14:paraId="7D6C0E13" w14:textId="6C71BFA9" w:rsidR="007244B5" w:rsidRPr="006A77F7" w:rsidDel="005B0212" w:rsidRDefault="007244B5" w:rsidP="007244B5">
            <w:pPr>
              <w:pStyle w:val="TAC"/>
            </w:pPr>
            <w:r w:rsidRPr="006A77F7">
              <w:t>RAN5#90-e</w:t>
            </w:r>
          </w:p>
        </w:tc>
      </w:tr>
      <w:tr w:rsidR="007244B5" w:rsidRPr="006A77F7" w:rsidDel="005B0212" w14:paraId="67F3882C" w14:textId="77777777" w:rsidTr="006E2B75">
        <w:tc>
          <w:tcPr>
            <w:tcW w:w="1765" w:type="dxa"/>
            <w:tcBorders>
              <w:top w:val="nil"/>
            </w:tcBorders>
            <w:vAlign w:val="center"/>
          </w:tcPr>
          <w:p w14:paraId="3D555E65" w14:textId="77777777" w:rsidR="007244B5" w:rsidRPr="006A77F7" w:rsidDel="005B0212" w:rsidRDefault="007244B5" w:rsidP="007244B5">
            <w:pPr>
              <w:pStyle w:val="TAC"/>
            </w:pPr>
          </w:p>
        </w:tc>
        <w:tc>
          <w:tcPr>
            <w:tcW w:w="1772" w:type="dxa"/>
            <w:vAlign w:val="center"/>
          </w:tcPr>
          <w:p w14:paraId="0F131353" w14:textId="62D29660" w:rsidR="007244B5" w:rsidRPr="006A77F7" w:rsidDel="005B0212" w:rsidRDefault="007244B5" w:rsidP="007244B5">
            <w:pPr>
              <w:pStyle w:val="TAC"/>
            </w:pPr>
            <w:r w:rsidRPr="006A77F7">
              <w:t>No</w:t>
            </w:r>
          </w:p>
        </w:tc>
        <w:tc>
          <w:tcPr>
            <w:tcW w:w="1481" w:type="dxa"/>
            <w:vAlign w:val="center"/>
          </w:tcPr>
          <w:p w14:paraId="69D90754" w14:textId="43DFD4F0" w:rsidR="007244B5" w:rsidRPr="006A77F7" w:rsidDel="005B0212" w:rsidRDefault="007244B5" w:rsidP="007244B5">
            <w:pPr>
              <w:pStyle w:val="TAC"/>
            </w:pPr>
            <w:r w:rsidRPr="006A77F7">
              <w:t>DC_28A_n3A</w:t>
            </w:r>
          </w:p>
        </w:tc>
        <w:tc>
          <w:tcPr>
            <w:tcW w:w="1539" w:type="dxa"/>
            <w:vAlign w:val="center"/>
          </w:tcPr>
          <w:p w14:paraId="45FB19DA" w14:textId="7CF8E2E3" w:rsidR="007244B5" w:rsidRPr="006A77F7" w:rsidDel="005B0212" w:rsidRDefault="007244B5" w:rsidP="007244B5">
            <w:pPr>
              <w:pStyle w:val="TAC"/>
              <w:rPr>
                <w:lang w:eastAsia="en-US"/>
              </w:rPr>
            </w:pPr>
            <w:r w:rsidRPr="006A77F7">
              <w:t>No 3CC exception</w:t>
            </w:r>
          </w:p>
        </w:tc>
        <w:tc>
          <w:tcPr>
            <w:tcW w:w="1483" w:type="dxa"/>
            <w:vAlign w:val="center"/>
          </w:tcPr>
          <w:p w14:paraId="4D1B8F18" w14:textId="73250749"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354D6FD3" w14:textId="77777777" w:rsidR="007244B5" w:rsidRPr="006A77F7" w:rsidDel="005B0212" w:rsidRDefault="007244B5" w:rsidP="007244B5">
            <w:pPr>
              <w:pStyle w:val="TAC"/>
              <w:rPr>
                <w:lang w:eastAsia="en-US"/>
              </w:rPr>
            </w:pPr>
          </w:p>
        </w:tc>
        <w:tc>
          <w:tcPr>
            <w:tcW w:w="1271" w:type="dxa"/>
            <w:tcBorders>
              <w:top w:val="nil"/>
            </w:tcBorders>
            <w:vAlign w:val="center"/>
          </w:tcPr>
          <w:p w14:paraId="76C7BEE7" w14:textId="77777777" w:rsidR="007244B5" w:rsidRPr="006A77F7" w:rsidDel="005B0212" w:rsidRDefault="007244B5" w:rsidP="007244B5">
            <w:pPr>
              <w:pStyle w:val="TAC"/>
            </w:pPr>
          </w:p>
        </w:tc>
      </w:tr>
      <w:tr w:rsidR="007244B5" w:rsidRPr="006A77F7" w:rsidDel="005B0212" w14:paraId="769B0D40" w14:textId="77777777" w:rsidTr="006E2B75">
        <w:tc>
          <w:tcPr>
            <w:tcW w:w="1765" w:type="dxa"/>
            <w:tcBorders>
              <w:top w:val="nil"/>
              <w:bottom w:val="nil"/>
            </w:tcBorders>
            <w:vAlign w:val="center"/>
          </w:tcPr>
          <w:p w14:paraId="6BE78EA5" w14:textId="491337A0" w:rsidR="007244B5" w:rsidRPr="006A77F7" w:rsidDel="005B0212" w:rsidRDefault="007244B5" w:rsidP="007244B5">
            <w:pPr>
              <w:pStyle w:val="TAC"/>
            </w:pPr>
            <w:r w:rsidRPr="006A77F7">
              <w:t>DC_1A-28A_n5A</w:t>
            </w:r>
          </w:p>
        </w:tc>
        <w:tc>
          <w:tcPr>
            <w:tcW w:w="1772" w:type="dxa"/>
            <w:vAlign w:val="center"/>
          </w:tcPr>
          <w:p w14:paraId="2D584C06" w14:textId="0149D590" w:rsidR="007244B5" w:rsidRPr="006A77F7" w:rsidDel="005B0212" w:rsidRDefault="007244B5" w:rsidP="007244B5">
            <w:pPr>
              <w:pStyle w:val="TAC"/>
            </w:pPr>
            <w:r w:rsidRPr="006A77F7">
              <w:t>No</w:t>
            </w:r>
          </w:p>
        </w:tc>
        <w:tc>
          <w:tcPr>
            <w:tcW w:w="1481" w:type="dxa"/>
            <w:vAlign w:val="center"/>
          </w:tcPr>
          <w:p w14:paraId="2F69543A" w14:textId="0892A006" w:rsidR="007244B5" w:rsidRPr="006A77F7" w:rsidDel="005B0212" w:rsidRDefault="007244B5" w:rsidP="007244B5">
            <w:pPr>
              <w:pStyle w:val="TAC"/>
            </w:pPr>
            <w:r w:rsidRPr="006A77F7">
              <w:t>DC_1A_n5A</w:t>
            </w:r>
          </w:p>
        </w:tc>
        <w:tc>
          <w:tcPr>
            <w:tcW w:w="1539" w:type="dxa"/>
            <w:vAlign w:val="center"/>
          </w:tcPr>
          <w:p w14:paraId="76D10AEF" w14:textId="7C11CE2F"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4C9D792C" w14:textId="521FDBC5"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503E5AAF" w14:textId="77777777" w:rsidR="007244B5" w:rsidRPr="006A77F7" w:rsidDel="005B0212" w:rsidRDefault="007244B5" w:rsidP="007244B5">
            <w:pPr>
              <w:pStyle w:val="TAC"/>
              <w:rPr>
                <w:lang w:eastAsia="en-US"/>
              </w:rPr>
            </w:pPr>
          </w:p>
        </w:tc>
        <w:tc>
          <w:tcPr>
            <w:tcW w:w="1271" w:type="dxa"/>
            <w:tcBorders>
              <w:bottom w:val="nil"/>
            </w:tcBorders>
            <w:vAlign w:val="center"/>
          </w:tcPr>
          <w:p w14:paraId="0329D347" w14:textId="2B3EEC02" w:rsidR="007244B5" w:rsidRPr="006A77F7" w:rsidDel="005B0212" w:rsidRDefault="007244B5" w:rsidP="007244B5">
            <w:pPr>
              <w:pStyle w:val="TAC"/>
            </w:pPr>
            <w:r w:rsidRPr="006A77F7">
              <w:rPr>
                <w:rFonts w:eastAsia="SimSun"/>
              </w:rPr>
              <w:t>RAN5#95-e</w:t>
            </w:r>
          </w:p>
        </w:tc>
      </w:tr>
      <w:tr w:rsidR="007244B5" w:rsidRPr="006A77F7" w:rsidDel="005B0212" w14:paraId="02668479" w14:textId="77777777" w:rsidTr="006E2B75">
        <w:tc>
          <w:tcPr>
            <w:tcW w:w="1765" w:type="dxa"/>
            <w:tcBorders>
              <w:top w:val="nil"/>
            </w:tcBorders>
            <w:vAlign w:val="center"/>
          </w:tcPr>
          <w:p w14:paraId="1FCD70AA" w14:textId="77777777" w:rsidR="007244B5" w:rsidRPr="006A77F7" w:rsidDel="005B0212" w:rsidRDefault="007244B5" w:rsidP="007244B5">
            <w:pPr>
              <w:pStyle w:val="TAC"/>
            </w:pPr>
          </w:p>
        </w:tc>
        <w:tc>
          <w:tcPr>
            <w:tcW w:w="1772" w:type="dxa"/>
            <w:vAlign w:val="center"/>
          </w:tcPr>
          <w:p w14:paraId="2767ED6B" w14:textId="27F0E198" w:rsidR="007244B5" w:rsidRPr="006A77F7" w:rsidDel="005B0212" w:rsidRDefault="007244B5" w:rsidP="007244B5">
            <w:pPr>
              <w:pStyle w:val="TAC"/>
            </w:pPr>
            <w:r w:rsidRPr="006A77F7">
              <w:t>No</w:t>
            </w:r>
          </w:p>
        </w:tc>
        <w:tc>
          <w:tcPr>
            <w:tcW w:w="1481" w:type="dxa"/>
            <w:vAlign w:val="center"/>
          </w:tcPr>
          <w:p w14:paraId="590BFC88" w14:textId="5F0B4807" w:rsidR="007244B5" w:rsidRPr="006A77F7" w:rsidDel="005B0212" w:rsidRDefault="007244B5" w:rsidP="007244B5">
            <w:pPr>
              <w:pStyle w:val="TAC"/>
            </w:pPr>
            <w:r w:rsidRPr="006A77F7">
              <w:t>DC_28A_n5A</w:t>
            </w:r>
          </w:p>
        </w:tc>
        <w:tc>
          <w:tcPr>
            <w:tcW w:w="1539" w:type="dxa"/>
            <w:vAlign w:val="center"/>
          </w:tcPr>
          <w:p w14:paraId="3BE3E55E" w14:textId="4ED71D24"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30E31992" w14:textId="2D85DDCC"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1358C863" w14:textId="77777777" w:rsidR="007244B5" w:rsidRPr="006A77F7" w:rsidDel="005B0212" w:rsidRDefault="007244B5" w:rsidP="007244B5">
            <w:pPr>
              <w:pStyle w:val="TAC"/>
              <w:rPr>
                <w:lang w:eastAsia="en-US"/>
              </w:rPr>
            </w:pPr>
          </w:p>
        </w:tc>
        <w:tc>
          <w:tcPr>
            <w:tcW w:w="1271" w:type="dxa"/>
            <w:tcBorders>
              <w:top w:val="nil"/>
            </w:tcBorders>
            <w:vAlign w:val="center"/>
          </w:tcPr>
          <w:p w14:paraId="500C4958" w14:textId="77777777" w:rsidR="007244B5" w:rsidRPr="006A77F7" w:rsidDel="005B0212" w:rsidRDefault="007244B5" w:rsidP="007244B5">
            <w:pPr>
              <w:pStyle w:val="TAC"/>
            </w:pPr>
          </w:p>
        </w:tc>
      </w:tr>
      <w:tr w:rsidR="00A62E5F" w:rsidRPr="006A77F7" w:rsidDel="005B0212" w14:paraId="545C49A9" w14:textId="77777777" w:rsidTr="005B0212">
        <w:tc>
          <w:tcPr>
            <w:tcW w:w="1765" w:type="dxa"/>
            <w:tcBorders>
              <w:top w:val="nil"/>
            </w:tcBorders>
            <w:vAlign w:val="center"/>
          </w:tcPr>
          <w:p w14:paraId="33C12E4B" w14:textId="4818FF86" w:rsidR="00A62E5F" w:rsidRPr="006A77F7" w:rsidDel="005B0212" w:rsidRDefault="00A62E5F" w:rsidP="00A62E5F">
            <w:pPr>
              <w:pStyle w:val="TAC"/>
            </w:pPr>
            <w:r w:rsidRPr="00571A4A">
              <w:rPr>
                <w:rFonts w:eastAsia="Malgun Gothic"/>
                <w:lang w:eastAsia="ko-KR"/>
              </w:rPr>
              <w:t>DC_1A</w:t>
            </w:r>
            <w:r>
              <w:rPr>
                <w:rFonts w:eastAsia="Malgun Gothic"/>
                <w:lang w:eastAsia="ko-KR"/>
              </w:rPr>
              <w:t>-</w:t>
            </w:r>
            <w:r w:rsidRPr="00571A4A">
              <w:rPr>
                <w:rFonts w:eastAsia="Malgun Gothic"/>
                <w:lang w:eastAsia="ko-KR"/>
              </w:rPr>
              <w:t>28A</w:t>
            </w:r>
            <w:r>
              <w:rPr>
                <w:rFonts w:eastAsia="Malgun Gothic"/>
                <w:lang w:eastAsia="ko-KR"/>
              </w:rPr>
              <w:t>_</w:t>
            </w:r>
            <w:r w:rsidRPr="00571A4A">
              <w:rPr>
                <w:rFonts w:eastAsia="Malgun Gothic"/>
                <w:lang w:eastAsia="ko-KR"/>
              </w:rPr>
              <w:t>n7</w:t>
            </w:r>
            <w:r>
              <w:rPr>
                <w:rFonts w:eastAsia="Malgun Gothic"/>
                <w:lang w:eastAsia="ko-KR"/>
              </w:rPr>
              <w:t>1</w:t>
            </w:r>
            <w:r w:rsidRPr="00571A4A">
              <w:rPr>
                <w:rFonts w:eastAsia="Malgun Gothic"/>
                <w:lang w:eastAsia="ko-KR"/>
              </w:rPr>
              <w:t>A</w:t>
            </w:r>
          </w:p>
        </w:tc>
        <w:tc>
          <w:tcPr>
            <w:tcW w:w="1772" w:type="dxa"/>
            <w:vAlign w:val="center"/>
          </w:tcPr>
          <w:p w14:paraId="1519D03C" w14:textId="020F92F2" w:rsidR="00A62E5F" w:rsidRPr="006A77F7" w:rsidRDefault="00A62E5F" w:rsidP="00A62E5F">
            <w:pPr>
              <w:pStyle w:val="TAC"/>
            </w:pPr>
            <w:r w:rsidRPr="006A77F7">
              <w:t>No</w:t>
            </w:r>
          </w:p>
        </w:tc>
        <w:tc>
          <w:tcPr>
            <w:tcW w:w="1481" w:type="dxa"/>
            <w:vAlign w:val="center"/>
          </w:tcPr>
          <w:p w14:paraId="1A56513C" w14:textId="2A850A88" w:rsidR="00A62E5F" w:rsidRPr="006A77F7" w:rsidRDefault="00A62E5F" w:rsidP="00A62E5F">
            <w:pPr>
              <w:pStyle w:val="TAC"/>
            </w:pPr>
            <w:r w:rsidRPr="006A77F7">
              <w:t>DC_</w:t>
            </w:r>
            <w:r>
              <w:t>1</w:t>
            </w:r>
            <w:r w:rsidRPr="006A77F7">
              <w:t>A_n</w:t>
            </w:r>
            <w:r>
              <w:t>71</w:t>
            </w:r>
            <w:r w:rsidRPr="006A77F7">
              <w:t>A</w:t>
            </w:r>
          </w:p>
        </w:tc>
        <w:tc>
          <w:tcPr>
            <w:tcW w:w="1539" w:type="dxa"/>
            <w:vAlign w:val="center"/>
          </w:tcPr>
          <w:p w14:paraId="7C77308D" w14:textId="4CF1DB39" w:rsidR="00A62E5F" w:rsidRPr="006A77F7" w:rsidRDefault="00A62E5F" w:rsidP="00A62E5F">
            <w:pPr>
              <w:pStyle w:val="TAC"/>
              <w:rPr>
                <w:rFonts w:eastAsia="SimSun"/>
              </w:rPr>
            </w:pPr>
            <w:r w:rsidRPr="006A77F7">
              <w:t>28 (3 band IMD</w:t>
            </w:r>
            <w:r>
              <w:t>5</w:t>
            </w:r>
            <w:r w:rsidRPr="006A77F7">
              <w:t>)</w:t>
            </w:r>
          </w:p>
        </w:tc>
        <w:tc>
          <w:tcPr>
            <w:tcW w:w="1483" w:type="dxa"/>
            <w:vAlign w:val="center"/>
          </w:tcPr>
          <w:p w14:paraId="038E958D" w14:textId="7574060D" w:rsidR="00A62E5F" w:rsidRPr="006A77F7" w:rsidRDefault="00A62E5F" w:rsidP="00A62E5F">
            <w:pPr>
              <w:pStyle w:val="TAC"/>
              <w:rPr>
                <w:rFonts w:eastAsia="SimSun"/>
              </w:rPr>
            </w:pPr>
            <w:r w:rsidRPr="006A77F7">
              <w:t>IMD</w:t>
            </w:r>
          </w:p>
        </w:tc>
        <w:tc>
          <w:tcPr>
            <w:tcW w:w="1465" w:type="dxa"/>
            <w:vAlign w:val="center"/>
          </w:tcPr>
          <w:p w14:paraId="100BED4F" w14:textId="77777777" w:rsidR="00A62E5F" w:rsidRPr="006A77F7" w:rsidDel="005B0212" w:rsidRDefault="00A62E5F" w:rsidP="00A62E5F">
            <w:pPr>
              <w:pStyle w:val="TAC"/>
              <w:rPr>
                <w:lang w:eastAsia="en-US"/>
              </w:rPr>
            </w:pPr>
          </w:p>
        </w:tc>
        <w:tc>
          <w:tcPr>
            <w:tcW w:w="1271" w:type="dxa"/>
            <w:tcBorders>
              <w:top w:val="nil"/>
            </w:tcBorders>
            <w:vAlign w:val="center"/>
          </w:tcPr>
          <w:p w14:paraId="349BB42F" w14:textId="7F191396" w:rsidR="00A62E5F" w:rsidRPr="006A77F7" w:rsidDel="005B0212" w:rsidRDefault="00A62E5F" w:rsidP="00A62E5F">
            <w:pPr>
              <w:pStyle w:val="TAC"/>
            </w:pPr>
            <w:r w:rsidRPr="006A77F7">
              <w:t>RAN5#</w:t>
            </w:r>
            <w:r>
              <w:t>10</w:t>
            </w:r>
            <w:r w:rsidRPr="006A77F7">
              <w:t>8</w:t>
            </w:r>
          </w:p>
        </w:tc>
      </w:tr>
      <w:tr w:rsidR="007244B5" w:rsidRPr="006A77F7" w14:paraId="0246700D" w14:textId="77777777" w:rsidTr="006E2B75">
        <w:tc>
          <w:tcPr>
            <w:tcW w:w="1765" w:type="dxa"/>
            <w:vMerge w:val="restart"/>
            <w:vAlign w:val="center"/>
          </w:tcPr>
          <w:p w14:paraId="05D49112" w14:textId="04F6F02B" w:rsidR="007244B5" w:rsidRPr="006A77F7" w:rsidRDefault="007244B5" w:rsidP="007244B5">
            <w:pPr>
              <w:pStyle w:val="TAC"/>
            </w:pPr>
            <w:r w:rsidRPr="006A77F7">
              <w:t>DC_1A-28A_n78A</w:t>
            </w:r>
          </w:p>
        </w:tc>
        <w:tc>
          <w:tcPr>
            <w:tcW w:w="1772" w:type="dxa"/>
            <w:vAlign w:val="center"/>
          </w:tcPr>
          <w:p w14:paraId="46CE0993" w14:textId="0B568B9F" w:rsidR="007244B5" w:rsidRPr="006A77F7" w:rsidRDefault="007244B5" w:rsidP="007244B5">
            <w:pPr>
              <w:pStyle w:val="TAC"/>
            </w:pPr>
            <w:r w:rsidRPr="006A77F7">
              <w:t>No</w:t>
            </w:r>
          </w:p>
        </w:tc>
        <w:tc>
          <w:tcPr>
            <w:tcW w:w="1481" w:type="dxa"/>
            <w:vAlign w:val="center"/>
          </w:tcPr>
          <w:p w14:paraId="6952226B" w14:textId="66AEC488" w:rsidR="007244B5" w:rsidRPr="006A77F7" w:rsidRDefault="007244B5" w:rsidP="007244B5">
            <w:pPr>
              <w:pStyle w:val="TAC"/>
            </w:pPr>
            <w:r w:rsidRPr="006A77F7">
              <w:t>DC_1A_n78A</w:t>
            </w:r>
          </w:p>
        </w:tc>
        <w:tc>
          <w:tcPr>
            <w:tcW w:w="1539" w:type="dxa"/>
            <w:vAlign w:val="center"/>
          </w:tcPr>
          <w:p w14:paraId="0EFF50CB" w14:textId="4C8AD3DC" w:rsidR="007244B5" w:rsidRPr="006A77F7" w:rsidRDefault="007244B5" w:rsidP="007244B5">
            <w:pPr>
              <w:pStyle w:val="TAC"/>
            </w:pPr>
            <w:r w:rsidRPr="006A77F7">
              <w:t>28 (3 band IMD3)</w:t>
            </w:r>
          </w:p>
        </w:tc>
        <w:tc>
          <w:tcPr>
            <w:tcW w:w="1483" w:type="dxa"/>
            <w:vAlign w:val="center"/>
          </w:tcPr>
          <w:p w14:paraId="73CB4120" w14:textId="7C3185AC" w:rsidR="007244B5" w:rsidRPr="006A77F7" w:rsidRDefault="007244B5" w:rsidP="007244B5">
            <w:pPr>
              <w:pStyle w:val="TAC"/>
            </w:pPr>
            <w:r w:rsidRPr="006A77F7">
              <w:t>IMD</w:t>
            </w:r>
          </w:p>
        </w:tc>
        <w:tc>
          <w:tcPr>
            <w:tcW w:w="1465" w:type="dxa"/>
            <w:vAlign w:val="center"/>
          </w:tcPr>
          <w:p w14:paraId="578E7078" w14:textId="77777777" w:rsidR="007244B5" w:rsidRPr="006A77F7" w:rsidRDefault="007244B5" w:rsidP="007244B5">
            <w:pPr>
              <w:pStyle w:val="TAC"/>
            </w:pPr>
          </w:p>
        </w:tc>
        <w:tc>
          <w:tcPr>
            <w:tcW w:w="1271" w:type="dxa"/>
            <w:tcBorders>
              <w:bottom w:val="nil"/>
            </w:tcBorders>
            <w:vAlign w:val="center"/>
          </w:tcPr>
          <w:p w14:paraId="0E7D9193" w14:textId="24B82959" w:rsidR="007244B5" w:rsidRPr="006A77F7" w:rsidRDefault="007244B5" w:rsidP="007244B5">
            <w:pPr>
              <w:pStyle w:val="TAC"/>
            </w:pPr>
            <w:r w:rsidRPr="006A77F7">
              <w:t>RAN5#92-e</w:t>
            </w:r>
          </w:p>
        </w:tc>
      </w:tr>
      <w:tr w:rsidR="007244B5" w:rsidRPr="006A77F7" w14:paraId="55B3151D" w14:textId="77777777" w:rsidTr="006E2B75">
        <w:tc>
          <w:tcPr>
            <w:tcW w:w="1765" w:type="dxa"/>
            <w:vMerge/>
            <w:vAlign w:val="center"/>
          </w:tcPr>
          <w:p w14:paraId="63454650" w14:textId="77777777" w:rsidR="007244B5" w:rsidRPr="006A77F7" w:rsidRDefault="007244B5" w:rsidP="007244B5">
            <w:pPr>
              <w:pStyle w:val="TAC"/>
            </w:pPr>
          </w:p>
        </w:tc>
        <w:tc>
          <w:tcPr>
            <w:tcW w:w="1772" w:type="dxa"/>
            <w:vAlign w:val="center"/>
          </w:tcPr>
          <w:p w14:paraId="73A74F9E" w14:textId="65EF63DC" w:rsidR="007244B5" w:rsidRPr="006A77F7" w:rsidRDefault="007244B5" w:rsidP="007244B5">
            <w:pPr>
              <w:pStyle w:val="TAC"/>
            </w:pPr>
            <w:r w:rsidRPr="006A77F7">
              <w:t>No</w:t>
            </w:r>
          </w:p>
        </w:tc>
        <w:tc>
          <w:tcPr>
            <w:tcW w:w="1481" w:type="dxa"/>
            <w:vAlign w:val="center"/>
          </w:tcPr>
          <w:p w14:paraId="74A64819" w14:textId="6DE2E457" w:rsidR="007244B5" w:rsidRPr="006A77F7" w:rsidRDefault="007244B5" w:rsidP="007244B5">
            <w:pPr>
              <w:pStyle w:val="TAC"/>
            </w:pPr>
            <w:r w:rsidRPr="006A77F7">
              <w:t>DC_28A_n78A</w:t>
            </w:r>
          </w:p>
        </w:tc>
        <w:tc>
          <w:tcPr>
            <w:tcW w:w="1539" w:type="dxa"/>
            <w:vAlign w:val="center"/>
          </w:tcPr>
          <w:p w14:paraId="2A28CFE9" w14:textId="345C57F2" w:rsidR="007244B5" w:rsidRPr="006A77F7" w:rsidRDefault="007244B5" w:rsidP="007244B5">
            <w:pPr>
              <w:pStyle w:val="TAC"/>
            </w:pPr>
            <w:r w:rsidRPr="006A77F7">
              <w:t>1 (3 band IMD5)</w:t>
            </w:r>
          </w:p>
        </w:tc>
        <w:tc>
          <w:tcPr>
            <w:tcW w:w="1483" w:type="dxa"/>
            <w:vAlign w:val="center"/>
          </w:tcPr>
          <w:p w14:paraId="7ABCD59D" w14:textId="12E222B4" w:rsidR="007244B5" w:rsidRPr="006A77F7" w:rsidRDefault="007244B5" w:rsidP="007244B5">
            <w:pPr>
              <w:pStyle w:val="TAC"/>
            </w:pPr>
            <w:r w:rsidRPr="006A77F7">
              <w:t>IMD</w:t>
            </w:r>
          </w:p>
        </w:tc>
        <w:tc>
          <w:tcPr>
            <w:tcW w:w="1465" w:type="dxa"/>
            <w:vAlign w:val="center"/>
          </w:tcPr>
          <w:p w14:paraId="395BDC2D" w14:textId="254BF88E" w:rsidR="007244B5" w:rsidRPr="006A77F7" w:rsidRDefault="007244B5" w:rsidP="007244B5">
            <w:pPr>
              <w:pStyle w:val="TAC"/>
            </w:pPr>
          </w:p>
        </w:tc>
        <w:tc>
          <w:tcPr>
            <w:tcW w:w="1271" w:type="dxa"/>
            <w:tcBorders>
              <w:top w:val="nil"/>
            </w:tcBorders>
            <w:vAlign w:val="center"/>
          </w:tcPr>
          <w:p w14:paraId="141A72CE" w14:textId="77777777" w:rsidR="007244B5" w:rsidRPr="006A77F7" w:rsidRDefault="007244B5" w:rsidP="007244B5">
            <w:pPr>
              <w:pStyle w:val="TAC"/>
            </w:pPr>
          </w:p>
        </w:tc>
      </w:tr>
      <w:tr w:rsidR="007244B5" w:rsidRPr="006A77F7" w:rsidDel="005B0212" w14:paraId="56FA5B1E" w14:textId="77777777" w:rsidTr="006E2B75">
        <w:tc>
          <w:tcPr>
            <w:tcW w:w="1765" w:type="dxa"/>
            <w:tcBorders>
              <w:top w:val="nil"/>
              <w:bottom w:val="nil"/>
            </w:tcBorders>
          </w:tcPr>
          <w:p w14:paraId="661B7EE9" w14:textId="405551B3" w:rsidR="007244B5" w:rsidRPr="006A77F7" w:rsidDel="005B0212" w:rsidRDefault="007244B5" w:rsidP="007244B5">
            <w:pPr>
              <w:pStyle w:val="TAC"/>
            </w:pPr>
            <w:r w:rsidRPr="006A77F7">
              <w:t>DC_1A-41A_n28A</w:t>
            </w:r>
          </w:p>
        </w:tc>
        <w:tc>
          <w:tcPr>
            <w:tcW w:w="1772" w:type="dxa"/>
          </w:tcPr>
          <w:p w14:paraId="47E0AFB9" w14:textId="242C1A05" w:rsidR="007244B5" w:rsidRPr="006A77F7" w:rsidDel="005B0212" w:rsidRDefault="007244B5" w:rsidP="007244B5">
            <w:pPr>
              <w:pStyle w:val="TAC"/>
            </w:pPr>
            <w:r w:rsidRPr="006A77F7">
              <w:t>No</w:t>
            </w:r>
          </w:p>
        </w:tc>
        <w:tc>
          <w:tcPr>
            <w:tcW w:w="1481" w:type="dxa"/>
          </w:tcPr>
          <w:p w14:paraId="11C22872" w14:textId="4AEEEB10" w:rsidR="007244B5" w:rsidRPr="006A77F7" w:rsidDel="005B0212" w:rsidRDefault="007244B5" w:rsidP="007244B5">
            <w:pPr>
              <w:pStyle w:val="TAC"/>
            </w:pPr>
            <w:r w:rsidRPr="006A77F7">
              <w:t>DC_1A_n28A</w:t>
            </w:r>
          </w:p>
        </w:tc>
        <w:tc>
          <w:tcPr>
            <w:tcW w:w="1539" w:type="dxa"/>
          </w:tcPr>
          <w:p w14:paraId="609667E4" w14:textId="4ABC95F6" w:rsidR="007244B5" w:rsidRPr="006A77F7" w:rsidDel="005B0212" w:rsidRDefault="007244B5" w:rsidP="007244B5">
            <w:pPr>
              <w:pStyle w:val="TAC"/>
            </w:pPr>
            <w:r w:rsidRPr="006A77F7">
              <w:t>41 (IMD2 |1*fB1+1*fn28|)</w:t>
            </w:r>
          </w:p>
        </w:tc>
        <w:tc>
          <w:tcPr>
            <w:tcW w:w="1483" w:type="dxa"/>
          </w:tcPr>
          <w:p w14:paraId="051C84CD" w14:textId="3FD1CD58" w:rsidR="007244B5" w:rsidRPr="006A77F7" w:rsidDel="005B0212" w:rsidRDefault="007244B5" w:rsidP="007244B5">
            <w:pPr>
              <w:pStyle w:val="TAC"/>
            </w:pPr>
            <w:r w:rsidRPr="006A77F7">
              <w:t>IMD</w:t>
            </w:r>
          </w:p>
        </w:tc>
        <w:tc>
          <w:tcPr>
            <w:tcW w:w="1465" w:type="dxa"/>
          </w:tcPr>
          <w:p w14:paraId="321F6053" w14:textId="77777777" w:rsidR="007244B5" w:rsidRPr="006A77F7" w:rsidDel="005B0212" w:rsidRDefault="007244B5" w:rsidP="007244B5">
            <w:pPr>
              <w:pStyle w:val="TAC"/>
              <w:rPr>
                <w:lang w:eastAsia="zh-CN"/>
              </w:rPr>
            </w:pPr>
          </w:p>
        </w:tc>
        <w:tc>
          <w:tcPr>
            <w:tcW w:w="1271" w:type="dxa"/>
            <w:tcBorders>
              <w:bottom w:val="nil"/>
            </w:tcBorders>
          </w:tcPr>
          <w:p w14:paraId="78BF1E4D" w14:textId="6EBF6DAD" w:rsidR="007244B5" w:rsidRPr="006A77F7" w:rsidDel="005B0212" w:rsidRDefault="007244B5" w:rsidP="007244B5">
            <w:pPr>
              <w:pStyle w:val="TAC"/>
            </w:pPr>
            <w:r w:rsidRPr="006A77F7">
              <w:t>RAN5#98</w:t>
            </w:r>
          </w:p>
        </w:tc>
      </w:tr>
      <w:tr w:rsidR="007244B5" w:rsidRPr="006A77F7" w:rsidDel="005B0212" w14:paraId="18ACFD6B" w14:textId="77777777" w:rsidTr="006E2B75">
        <w:tc>
          <w:tcPr>
            <w:tcW w:w="1765" w:type="dxa"/>
            <w:tcBorders>
              <w:top w:val="nil"/>
            </w:tcBorders>
          </w:tcPr>
          <w:p w14:paraId="77DA4052" w14:textId="77777777" w:rsidR="007244B5" w:rsidRPr="006A77F7" w:rsidDel="005B0212" w:rsidRDefault="007244B5" w:rsidP="007244B5">
            <w:pPr>
              <w:pStyle w:val="TAC"/>
            </w:pPr>
          </w:p>
        </w:tc>
        <w:tc>
          <w:tcPr>
            <w:tcW w:w="1772" w:type="dxa"/>
          </w:tcPr>
          <w:p w14:paraId="0AE276D0" w14:textId="40DF7557" w:rsidR="007244B5" w:rsidRPr="006A77F7" w:rsidDel="005B0212" w:rsidRDefault="007244B5" w:rsidP="007244B5">
            <w:pPr>
              <w:pStyle w:val="TAC"/>
            </w:pPr>
            <w:r w:rsidRPr="006A77F7">
              <w:t>No</w:t>
            </w:r>
          </w:p>
        </w:tc>
        <w:tc>
          <w:tcPr>
            <w:tcW w:w="1481" w:type="dxa"/>
          </w:tcPr>
          <w:p w14:paraId="2CF4C821" w14:textId="57A56F3C" w:rsidR="007244B5" w:rsidRPr="006A77F7" w:rsidDel="005B0212" w:rsidRDefault="007244B5" w:rsidP="007244B5">
            <w:pPr>
              <w:pStyle w:val="TAC"/>
            </w:pPr>
            <w:r w:rsidRPr="006A77F7">
              <w:t>DC_41A_n28A</w:t>
            </w:r>
          </w:p>
        </w:tc>
        <w:tc>
          <w:tcPr>
            <w:tcW w:w="1539" w:type="dxa"/>
          </w:tcPr>
          <w:p w14:paraId="45AE672A" w14:textId="00A92878" w:rsidR="007244B5" w:rsidRPr="006A77F7" w:rsidDel="005B0212" w:rsidRDefault="007244B5" w:rsidP="007244B5">
            <w:pPr>
              <w:pStyle w:val="TAC"/>
            </w:pPr>
            <w:r w:rsidRPr="006A77F7">
              <w:t>No 3CC exception</w:t>
            </w:r>
          </w:p>
        </w:tc>
        <w:tc>
          <w:tcPr>
            <w:tcW w:w="1483" w:type="dxa"/>
          </w:tcPr>
          <w:p w14:paraId="4EB8938B" w14:textId="748224A2" w:rsidR="007244B5" w:rsidRPr="006A77F7" w:rsidDel="005B0212" w:rsidRDefault="007244B5" w:rsidP="007244B5">
            <w:pPr>
              <w:pStyle w:val="TAC"/>
            </w:pPr>
            <w:r w:rsidRPr="006A77F7">
              <w:t>No test required</w:t>
            </w:r>
          </w:p>
        </w:tc>
        <w:tc>
          <w:tcPr>
            <w:tcW w:w="1465" w:type="dxa"/>
          </w:tcPr>
          <w:p w14:paraId="1A011ACF" w14:textId="77777777" w:rsidR="007244B5" w:rsidRPr="006A77F7" w:rsidDel="005B0212" w:rsidRDefault="007244B5" w:rsidP="007244B5">
            <w:pPr>
              <w:pStyle w:val="TAC"/>
              <w:rPr>
                <w:lang w:eastAsia="zh-CN"/>
              </w:rPr>
            </w:pPr>
          </w:p>
        </w:tc>
        <w:tc>
          <w:tcPr>
            <w:tcW w:w="1271" w:type="dxa"/>
            <w:tcBorders>
              <w:top w:val="nil"/>
            </w:tcBorders>
          </w:tcPr>
          <w:p w14:paraId="376E2C79" w14:textId="77777777" w:rsidR="007244B5" w:rsidRPr="006A77F7" w:rsidDel="005B0212" w:rsidRDefault="007244B5" w:rsidP="007244B5">
            <w:pPr>
              <w:pStyle w:val="TAC"/>
            </w:pPr>
          </w:p>
        </w:tc>
      </w:tr>
      <w:tr w:rsidR="007244B5" w:rsidRPr="006A77F7" w14:paraId="3093DD97" w14:textId="77777777" w:rsidTr="003A0531">
        <w:tc>
          <w:tcPr>
            <w:tcW w:w="1765" w:type="dxa"/>
          </w:tcPr>
          <w:p w14:paraId="1B60E2AA" w14:textId="367C6877" w:rsidR="007244B5" w:rsidRPr="006A77F7" w:rsidRDefault="007244B5" w:rsidP="007244B5">
            <w:pPr>
              <w:pStyle w:val="TAC"/>
            </w:pPr>
            <w:r w:rsidRPr="006A77F7">
              <w:t>DC_1A-41A_n41A</w:t>
            </w:r>
          </w:p>
        </w:tc>
        <w:tc>
          <w:tcPr>
            <w:tcW w:w="1772" w:type="dxa"/>
          </w:tcPr>
          <w:p w14:paraId="6EE44BA7" w14:textId="5DC072B9" w:rsidR="007244B5" w:rsidRPr="006A77F7" w:rsidRDefault="007244B5" w:rsidP="007244B5">
            <w:pPr>
              <w:pStyle w:val="TAC"/>
            </w:pPr>
            <w:r w:rsidRPr="006A77F7">
              <w:t>No</w:t>
            </w:r>
          </w:p>
        </w:tc>
        <w:tc>
          <w:tcPr>
            <w:tcW w:w="1481" w:type="dxa"/>
          </w:tcPr>
          <w:p w14:paraId="473732D7" w14:textId="3AFE06B6" w:rsidR="007244B5" w:rsidRPr="006A77F7" w:rsidRDefault="007244B5" w:rsidP="007244B5">
            <w:pPr>
              <w:pStyle w:val="TAC"/>
            </w:pPr>
            <w:r w:rsidRPr="006A77F7">
              <w:t>DC_1A_n41A</w:t>
            </w:r>
          </w:p>
        </w:tc>
        <w:tc>
          <w:tcPr>
            <w:tcW w:w="1539" w:type="dxa"/>
          </w:tcPr>
          <w:p w14:paraId="2BA62E9C" w14:textId="3E545659" w:rsidR="007244B5" w:rsidRPr="006A77F7" w:rsidRDefault="007244B5" w:rsidP="007244B5">
            <w:pPr>
              <w:pStyle w:val="TAC"/>
            </w:pPr>
            <w:r w:rsidRPr="006A77F7">
              <w:t>No 3CC exception</w:t>
            </w:r>
          </w:p>
        </w:tc>
        <w:tc>
          <w:tcPr>
            <w:tcW w:w="1483" w:type="dxa"/>
          </w:tcPr>
          <w:p w14:paraId="2156DB9C" w14:textId="44817331" w:rsidR="007244B5" w:rsidRPr="006A77F7" w:rsidRDefault="007244B5" w:rsidP="007244B5">
            <w:pPr>
              <w:pStyle w:val="TAC"/>
            </w:pPr>
            <w:r w:rsidRPr="006A77F7">
              <w:t>No test required</w:t>
            </w:r>
          </w:p>
        </w:tc>
        <w:tc>
          <w:tcPr>
            <w:tcW w:w="1465" w:type="dxa"/>
          </w:tcPr>
          <w:p w14:paraId="1C33A759" w14:textId="77777777" w:rsidR="007244B5" w:rsidRPr="006A77F7" w:rsidRDefault="007244B5" w:rsidP="007244B5">
            <w:pPr>
              <w:pStyle w:val="TAC"/>
              <w:rPr>
                <w:lang w:eastAsia="zh-CN"/>
              </w:rPr>
            </w:pPr>
          </w:p>
        </w:tc>
        <w:tc>
          <w:tcPr>
            <w:tcW w:w="1271" w:type="dxa"/>
          </w:tcPr>
          <w:p w14:paraId="04A7B33D" w14:textId="352CF6FE" w:rsidR="007244B5" w:rsidRPr="006A77F7" w:rsidRDefault="007244B5" w:rsidP="007244B5">
            <w:pPr>
              <w:pStyle w:val="TAC"/>
            </w:pPr>
            <w:r w:rsidRPr="006A77F7">
              <w:t>RAN5#98</w:t>
            </w:r>
          </w:p>
        </w:tc>
      </w:tr>
      <w:tr w:rsidR="007244B5" w:rsidRPr="006A77F7" w14:paraId="17F5B555" w14:textId="77777777" w:rsidTr="003A0531">
        <w:tc>
          <w:tcPr>
            <w:tcW w:w="1765" w:type="dxa"/>
            <w:tcBorders>
              <w:bottom w:val="nil"/>
            </w:tcBorders>
            <w:vAlign w:val="center"/>
          </w:tcPr>
          <w:p w14:paraId="17F5A780" w14:textId="77777777" w:rsidR="007244B5" w:rsidRPr="006A77F7" w:rsidRDefault="007244B5" w:rsidP="007244B5">
            <w:pPr>
              <w:pStyle w:val="TAC"/>
            </w:pPr>
            <w:r w:rsidRPr="006A77F7">
              <w:rPr>
                <w:rFonts w:eastAsia="Malgun Gothic"/>
                <w:szCs w:val="18"/>
                <w:lang w:eastAsia="ko-KR"/>
              </w:rPr>
              <w:t>DC_1A-41A_n77A</w:t>
            </w:r>
          </w:p>
        </w:tc>
        <w:tc>
          <w:tcPr>
            <w:tcW w:w="1772" w:type="dxa"/>
          </w:tcPr>
          <w:p w14:paraId="46278748" w14:textId="77777777" w:rsidR="007244B5" w:rsidRPr="006A77F7" w:rsidRDefault="007244B5" w:rsidP="007244B5">
            <w:pPr>
              <w:pStyle w:val="TAC"/>
            </w:pPr>
            <w:r w:rsidRPr="006A77F7">
              <w:rPr>
                <w:lang w:eastAsia="ja-JP"/>
              </w:rPr>
              <w:t>No</w:t>
            </w:r>
          </w:p>
        </w:tc>
        <w:tc>
          <w:tcPr>
            <w:tcW w:w="1481" w:type="dxa"/>
          </w:tcPr>
          <w:p w14:paraId="757DAE51" w14:textId="77777777" w:rsidR="007244B5" w:rsidRPr="006A77F7" w:rsidRDefault="007244B5" w:rsidP="007244B5">
            <w:pPr>
              <w:pStyle w:val="TAC"/>
            </w:pPr>
            <w:r w:rsidRPr="006A77F7">
              <w:rPr>
                <w:lang w:eastAsia="ja-JP"/>
              </w:rPr>
              <w:t>DC_1A_n77A</w:t>
            </w:r>
          </w:p>
        </w:tc>
        <w:tc>
          <w:tcPr>
            <w:tcW w:w="1539" w:type="dxa"/>
            <w:vAlign w:val="center"/>
          </w:tcPr>
          <w:p w14:paraId="71955F78" w14:textId="7DFEA0B0" w:rsidR="007244B5" w:rsidRPr="006A77F7" w:rsidRDefault="007244B5" w:rsidP="007244B5">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7244B5" w:rsidRPr="006A77F7" w:rsidRDefault="007244B5" w:rsidP="007244B5">
            <w:pPr>
              <w:pStyle w:val="TAC"/>
            </w:pPr>
            <w:r w:rsidRPr="006A77F7">
              <w:rPr>
                <w:lang w:eastAsia="ja-JP"/>
              </w:rPr>
              <w:t>41 (IMD5 |3*fB1-2*fn77|</w:t>
            </w:r>
            <w:r w:rsidRPr="00F94051">
              <w:rPr>
                <w:lang w:eastAsia="ja-JP"/>
              </w:rPr>
              <w:t>, PC2&amp;PC3</w:t>
            </w:r>
            <w:r w:rsidRPr="006A77F7">
              <w:rPr>
                <w:lang w:eastAsia="ja-JP"/>
              </w:rPr>
              <w:t>)</w:t>
            </w:r>
          </w:p>
        </w:tc>
        <w:tc>
          <w:tcPr>
            <w:tcW w:w="1483" w:type="dxa"/>
            <w:vAlign w:val="bottom"/>
          </w:tcPr>
          <w:p w14:paraId="64D9ECB3" w14:textId="2565C109" w:rsidR="007244B5" w:rsidRPr="006A77F7" w:rsidRDefault="007244B5" w:rsidP="007244B5">
            <w:pPr>
              <w:pStyle w:val="TAC"/>
            </w:pPr>
            <w:r w:rsidRPr="006A77F7">
              <w:rPr>
                <w:lang w:eastAsia="ja-JP"/>
              </w:rPr>
              <w:t>IMD</w:t>
            </w:r>
          </w:p>
        </w:tc>
        <w:tc>
          <w:tcPr>
            <w:tcW w:w="1465" w:type="dxa"/>
          </w:tcPr>
          <w:p w14:paraId="175A7D53" w14:textId="77777777" w:rsidR="007244B5" w:rsidRPr="006A77F7" w:rsidRDefault="007244B5" w:rsidP="007244B5">
            <w:pPr>
              <w:pStyle w:val="TAC"/>
              <w:rPr>
                <w:lang w:eastAsia="zh-CN"/>
              </w:rPr>
            </w:pPr>
          </w:p>
        </w:tc>
        <w:tc>
          <w:tcPr>
            <w:tcW w:w="1271" w:type="dxa"/>
            <w:vAlign w:val="center"/>
          </w:tcPr>
          <w:p w14:paraId="05869B05" w14:textId="0E0D83C6" w:rsidR="007244B5" w:rsidRPr="006A77F7" w:rsidRDefault="007244B5" w:rsidP="007244B5">
            <w:pPr>
              <w:pStyle w:val="TAC"/>
            </w:pPr>
            <w:r w:rsidRPr="006A77F7">
              <w:rPr>
                <w:lang w:eastAsia="ja-JP"/>
              </w:rPr>
              <w:t>RAN5#104</w:t>
            </w:r>
          </w:p>
        </w:tc>
      </w:tr>
      <w:tr w:rsidR="007244B5" w:rsidRPr="006A77F7" w14:paraId="0C75C9F1" w14:textId="77777777" w:rsidTr="003A0531">
        <w:tc>
          <w:tcPr>
            <w:tcW w:w="1765" w:type="dxa"/>
            <w:tcBorders>
              <w:top w:val="nil"/>
            </w:tcBorders>
            <w:vAlign w:val="center"/>
          </w:tcPr>
          <w:p w14:paraId="483A3F4B" w14:textId="77777777" w:rsidR="007244B5" w:rsidRPr="006A77F7" w:rsidRDefault="007244B5" w:rsidP="007244B5">
            <w:pPr>
              <w:pStyle w:val="TAC"/>
            </w:pPr>
          </w:p>
        </w:tc>
        <w:tc>
          <w:tcPr>
            <w:tcW w:w="1772" w:type="dxa"/>
          </w:tcPr>
          <w:p w14:paraId="7D9AE9AC" w14:textId="77777777" w:rsidR="007244B5" w:rsidRPr="006A77F7" w:rsidRDefault="007244B5" w:rsidP="007244B5">
            <w:pPr>
              <w:pStyle w:val="TAC"/>
            </w:pPr>
            <w:r w:rsidRPr="006A77F7">
              <w:rPr>
                <w:lang w:eastAsia="ja-JP"/>
              </w:rPr>
              <w:t>No</w:t>
            </w:r>
          </w:p>
        </w:tc>
        <w:tc>
          <w:tcPr>
            <w:tcW w:w="1481" w:type="dxa"/>
          </w:tcPr>
          <w:p w14:paraId="3B036BFD" w14:textId="77777777" w:rsidR="007244B5" w:rsidRPr="006A77F7" w:rsidRDefault="007244B5" w:rsidP="007244B5">
            <w:pPr>
              <w:pStyle w:val="TAC"/>
            </w:pPr>
            <w:r w:rsidRPr="006A77F7">
              <w:rPr>
                <w:lang w:eastAsia="ja-JP"/>
              </w:rPr>
              <w:t>DC_41A_n77A</w:t>
            </w:r>
          </w:p>
        </w:tc>
        <w:tc>
          <w:tcPr>
            <w:tcW w:w="1539" w:type="dxa"/>
            <w:vAlign w:val="center"/>
          </w:tcPr>
          <w:p w14:paraId="0D52902C" w14:textId="77777777" w:rsidR="007244B5" w:rsidRPr="006A77F7" w:rsidRDefault="007244B5" w:rsidP="007244B5">
            <w:pPr>
              <w:pStyle w:val="TAC"/>
            </w:pPr>
            <w:r w:rsidRPr="006A77F7">
              <w:t>No 3CC exception</w:t>
            </w:r>
          </w:p>
        </w:tc>
        <w:tc>
          <w:tcPr>
            <w:tcW w:w="1483" w:type="dxa"/>
            <w:vAlign w:val="bottom"/>
          </w:tcPr>
          <w:p w14:paraId="3371917F" w14:textId="77777777" w:rsidR="007244B5" w:rsidRPr="006A77F7" w:rsidRDefault="007244B5" w:rsidP="007244B5">
            <w:pPr>
              <w:pStyle w:val="TAC"/>
            </w:pPr>
            <w:r w:rsidRPr="006A77F7">
              <w:t>No test required</w:t>
            </w:r>
          </w:p>
        </w:tc>
        <w:tc>
          <w:tcPr>
            <w:tcW w:w="1465" w:type="dxa"/>
          </w:tcPr>
          <w:p w14:paraId="26E780BE" w14:textId="77777777" w:rsidR="007244B5" w:rsidRPr="006A77F7" w:rsidRDefault="007244B5" w:rsidP="007244B5">
            <w:pPr>
              <w:pStyle w:val="TAC"/>
              <w:rPr>
                <w:lang w:eastAsia="zh-CN"/>
              </w:rPr>
            </w:pPr>
          </w:p>
        </w:tc>
        <w:tc>
          <w:tcPr>
            <w:tcW w:w="1271" w:type="dxa"/>
            <w:vAlign w:val="center"/>
          </w:tcPr>
          <w:p w14:paraId="1A42B711" w14:textId="77777777" w:rsidR="007244B5" w:rsidRPr="006A77F7" w:rsidRDefault="007244B5" w:rsidP="007244B5">
            <w:pPr>
              <w:pStyle w:val="TAC"/>
            </w:pPr>
            <w:r w:rsidRPr="006A77F7">
              <w:rPr>
                <w:lang w:eastAsia="ja-JP"/>
              </w:rPr>
              <w:t>RAN5#98</w:t>
            </w:r>
          </w:p>
        </w:tc>
      </w:tr>
      <w:tr w:rsidR="003E4121" w:rsidRPr="006A77F7" w14:paraId="0AE131A1" w14:textId="77777777" w:rsidTr="003A0531">
        <w:tc>
          <w:tcPr>
            <w:tcW w:w="1765" w:type="dxa"/>
            <w:tcBorders>
              <w:top w:val="nil"/>
            </w:tcBorders>
            <w:vAlign w:val="center"/>
          </w:tcPr>
          <w:p w14:paraId="65C24150" w14:textId="0E81D75A" w:rsidR="003E4121" w:rsidRPr="006A77F7" w:rsidRDefault="003E4121" w:rsidP="003E4121">
            <w:pPr>
              <w:pStyle w:val="TAC"/>
            </w:pPr>
            <w:r>
              <w:rPr>
                <w:rFonts w:hint="eastAsia"/>
                <w:lang w:eastAsia="ja-JP"/>
              </w:rPr>
              <w:t>D</w:t>
            </w:r>
            <w:r>
              <w:rPr>
                <w:lang w:eastAsia="ja-JP"/>
              </w:rPr>
              <w:t>C_1A-42A_n77A</w:t>
            </w:r>
          </w:p>
        </w:tc>
        <w:tc>
          <w:tcPr>
            <w:tcW w:w="1772" w:type="dxa"/>
          </w:tcPr>
          <w:p w14:paraId="6850874E" w14:textId="262F585C" w:rsidR="003E4121" w:rsidRPr="006A77F7" w:rsidRDefault="003E4121" w:rsidP="003E4121">
            <w:pPr>
              <w:pStyle w:val="TAC"/>
              <w:rPr>
                <w:lang w:eastAsia="ja-JP"/>
              </w:rPr>
            </w:pPr>
            <w:r>
              <w:rPr>
                <w:rFonts w:hint="eastAsia"/>
                <w:lang w:eastAsia="ja-JP"/>
              </w:rPr>
              <w:t>Y</w:t>
            </w:r>
            <w:r>
              <w:rPr>
                <w:lang w:eastAsia="ja-JP"/>
              </w:rPr>
              <w:t>es (DC_1_n77)</w:t>
            </w:r>
          </w:p>
        </w:tc>
        <w:tc>
          <w:tcPr>
            <w:tcW w:w="1481" w:type="dxa"/>
          </w:tcPr>
          <w:p w14:paraId="7463B517" w14:textId="015D91E6" w:rsidR="003E4121" w:rsidRPr="006A77F7" w:rsidRDefault="003E4121" w:rsidP="003E4121">
            <w:pPr>
              <w:pStyle w:val="TAC"/>
              <w:rPr>
                <w:lang w:eastAsia="ja-JP"/>
              </w:rPr>
            </w:pPr>
            <w:r>
              <w:rPr>
                <w:rFonts w:hint="eastAsia"/>
                <w:lang w:eastAsia="ja-JP"/>
              </w:rPr>
              <w:t>D</w:t>
            </w:r>
            <w:r>
              <w:rPr>
                <w:lang w:eastAsia="ja-JP"/>
              </w:rPr>
              <w:t>C_1A_n77A</w:t>
            </w:r>
          </w:p>
        </w:tc>
        <w:tc>
          <w:tcPr>
            <w:tcW w:w="1539" w:type="dxa"/>
            <w:vAlign w:val="center"/>
          </w:tcPr>
          <w:p w14:paraId="302739EE" w14:textId="7DB2DB2D" w:rsidR="003E4121" w:rsidRPr="006A77F7" w:rsidRDefault="003E4121" w:rsidP="003E4121">
            <w:pPr>
              <w:pStyle w:val="TAC"/>
            </w:pPr>
            <w:r w:rsidRPr="006A77F7">
              <w:t>No 3CC exception</w:t>
            </w:r>
          </w:p>
        </w:tc>
        <w:tc>
          <w:tcPr>
            <w:tcW w:w="1483" w:type="dxa"/>
            <w:vAlign w:val="bottom"/>
          </w:tcPr>
          <w:p w14:paraId="6BE61BA0" w14:textId="518F3726" w:rsidR="003E4121" w:rsidRPr="006A77F7" w:rsidRDefault="003E4121" w:rsidP="003E4121">
            <w:pPr>
              <w:pStyle w:val="TAC"/>
            </w:pPr>
            <w:r w:rsidRPr="006A77F7">
              <w:rPr>
                <w:lang w:eastAsia="ja-JP"/>
              </w:rPr>
              <w:t>NE</w:t>
            </w:r>
          </w:p>
        </w:tc>
        <w:tc>
          <w:tcPr>
            <w:tcW w:w="1465" w:type="dxa"/>
          </w:tcPr>
          <w:p w14:paraId="75BEC3DB" w14:textId="77777777" w:rsidR="003E4121" w:rsidRPr="006A77F7" w:rsidRDefault="003E4121" w:rsidP="003E4121">
            <w:pPr>
              <w:pStyle w:val="TAC"/>
              <w:rPr>
                <w:lang w:eastAsia="zh-CN"/>
              </w:rPr>
            </w:pPr>
          </w:p>
        </w:tc>
        <w:tc>
          <w:tcPr>
            <w:tcW w:w="1271" w:type="dxa"/>
            <w:vAlign w:val="center"/>
          </w:tcPr>
          <w:p w14:paraId="326C96C7" w14:textId="7E437E19" w:rsidR="003E4121" w:rsidRPr="006A77F7" w:rsidRDefault="003E4121" w:rsidP="003E4121">
            <w:pPr>
              <w:pStyle w:val="TAC"/>
              <w:rPr>
                <w:lang w:eastAsia="ja-JP"/>
              </w:rPr>
            </w:pPr>
            <w:r>
              <w:rPr>
                <w:rFonts w:hint="eastAsia"/>
                <w:lang w:eastAsia="ja-JP"/>
              </w:rPr>
              <w:t>R</w:t>
            </w:r>
            <w:r>
              <w:rPr>
                <w:lang w:eastAsia="ja-JP"/>
              </w:rPr>
              <w:t>AN5#108</w:t>
            </w:r>
          </w:p>
        </w:tc>
      </w:tr>
      <w:tr w:rsidR="007244B5" w:rsidRPr="006A77F7" w14:paraId="5D13A971" w14:textId="77777777" w:rsidTr="006E2B75">
        <w:tc>
          <w:tcPr>
            <w:tcW w:w="1765" w:type="dxa"/>
            <w:tcBorders>
              <w:top w:val="nil"/>
              <w:bottom w:val="nil"/>
            </w:tcBorders>
            <w:vAlign w:val="center"/>
          </w:tcPr>
          <w:p w14:paraId="11909E86" w14:textId="2055F956" w:rsidR="007244B5" w:rsidRPr="006A77F7" w:rsidRDefault="007244B5" w:rsidP="007244B5">
            <w:pPr>
              <w:pStyle w:val="TAC"/>
            </w:pPr>
            <w:r>
              <w:rPr>
                <w:rFonts w:eastAsia="Malgun Gothic"/>
                <w:szCs w:val="18"/>
                <w:lang w:eastAsia="ko-KR"/>
              </w:rPr>
              <w:t>DC_1A-41A_n78</w:t>
            </w:r>
            <w:r w:rsidRPr="006A77F7">
              <w:rPr>
                <w:rFonts w:eastAsia="Malgun Gothic"/>
                <w:szCs w:val="18"/>
                <w:lang w:eastAsia="ko-KR"/>
              </w:rPr>
              <w:t>A</w:t>
            </w:r>
          </w:p>
        </w:tc>
        <w:tc>
          <w:tcPr>
            <w:tcW w:w="1772" w:type="dxa"/>
          </w:tcPr>
          <w:p w14:paraId="741E363F" w14:textId="1D4B1A2E" w:rsidR="007244B5" w:rsidRPr="006A77F7" w:rsidRDefault="007244B5" w:rsidP="007244B5">
            <w:pPr>
              <w:pStyle w:val="TAC"/>
              <w:rPr>
                <w:lang w:eastAsia="ja-JP"/>
              </w:rPr>
            </w:pPr>
            <w:r>
              <w:rPr>
                <w:lang w:eastAsia="ja-JP"/>
              </w:rPr>
              <w:t>No</w:t>
            </w:r>
          </w:p>
        </w:tc>
        <w:tc>
          <w:tcPr>
            <w:tcW w:w="1481" w:type="dxa"/>
          </w:tcPr>
          <w:p w14:paraId="4613F83C" w14:textId="65382A8E" w:rsidR="007244B5" w:rsidRPr="006A77F7" w:rsidRDefault="007244B5" w:rsidP="007244B5">
            <w:pPr>
              <w:pStyle w:val="TAC"/>
              <w:rPr>
                <w:lang w:eastAsia="ja-JP"/>
              </w:rPr>
            </w:pPr>
            <w:r>
              <w:rPr>
                <w:rFonts w:hint="eastAsia"/>
                <w:lang w:eastAsia="zh-CN"/>
              </w:rPr>
              <w:t>D</w:t>
            </w:r>
            <w:r>
              <w:rPr>
                <w:lang w:eastAsia="zh-CN"/>
              </w:rPr>
              <w:t>C_41A_n78A</w:t>
            </w:r>
          </w:p>
        </w:tc>
        <w:tc>
          <w:tcPr>
            <w:tcW w:w="1539" w:type="dxa"/>
            <w:vAlign w:val="center"/>
          </w:tcPr>
          <w:p w14:paraId="0726FEA0" w14:textId="36C56D3E" w:rsidR="007244B5" w:rsidRPr="006A77F7" w:rsidRDefault="007244B5" w:rsidP="007244B5">
            <w:pPr>
              <w:pStyle w:val="TAC"/>
            </w:pPr>
            <w:r>
              <w:rPr>
                <w:lang w:eastAsia="ja-JP"/>
              </w:rPr>
              <w:t>1 (IMD4 |2</w:t>
            </w:r>
            <w:r w:rsidRPr="006A77F7">
              <w:rPr>
                <w:lang w:eastAsia="ja-JP"/>
              </w:rPr>
              <w:t>*fn7</w:t>
            </w:r>
            <w:r>
              <w:rPr>
                <w:lang w:eastAsia="ja-JP"/>
              </w:rPr>
              <w:t>8-2</w:t>
            </w:r>
            <w:r w:rsidRPr="006A77F7">
              <w:rPr>
                <w:lang w:eastAsia="ja-JP"/>
              </w:rPr>
              <w:t>*fB</w:t>
            </w:r>
            <w:r>
              <w:rPr>
                <w:lang w:eastAsia="ja-JP"/>
              </w:rPr>
              <w:t>4</w:t>
            </w:r>
            <w:r w:rsidRPr="006A77F7">
              <w:rPr>
                <w:lang w:eastAsia="ja-JP"/>
              </w:rPr>
              <w:t>1|)</w:t>
            </w:r>
          </w:p>
        </w:tc>
        <w:tc>
          <w:tcPr>
            <w:tcW w:w="1483" w:type="dxa"/>
            <w:vAlign w:val="bottom"/>
          </w:tcPr>
          <w:p w14:paraId="7E02F805" w14:textId="4EFCAD54" w:rsidR="007244B5" w:rsidRPr="006A77F7" w:rsidRDefault="007244B5" w:rsidP="007244B5">
            <w:pPr>
              <w:pStyle w:val="TAC"/>
            </w:pPr>
            <w:r>
              <w:rPr>
                <w:rFonts w:hint="eastAsia"/>
                <w:lang w:eastAsia="zh-CN"/>
              </w:rPr>
              <w:t>I</w:t>
            </w:r>
            <w:r>
              <w:rPr>
                <w:lang w:eastAsia="zh-CN"/>
              </w:rPr>
              <w:t>MD</w:t>
            </w:r>
          </w:p>
        </w:tc>
        <w:tc>
          <w:tcPr>
            <w:tcW w:w="1465" w:type="dxa"/>
            <w:tcBorders>
              <w:bottom w:val="nil"/>
            </w:tcBorders>
          </w:tcPr>
          <w:p w14:paraId="52F1C4FC" w14:textId="77777777" w:rsidR="007244B5" w:rsidRPr="006A77F7" w:rsidRDefault="007244B5" w:rsidP="007244B5">
            <w:pPr>
              <w:pStyle w:val="TAC"/>
              <w:rPr>
                <w:lang w:eastAsia="zh-CN"/>
              </w:rPr>
            </w:pPr>
          </w:p>
        </w:tc>
        <w:tc>
          <w:tcPr>
            <w:tcW w:w="1271" w:type="dxa"/>
            <w:tcBorders>
              <w:bottom w:val="nil"/>
            </w:tcBorders>
            <w:vAlign w:val="center"/>
          </w:tcPr>
          <w:p w14:paraId="201EEA6A" w14:textId="4E924622" w:rsidR="007244B5" w:rsidRPr="006A77F7" w:rsidRDefault="007244B5" w:rsidP="007244B5">
            <w:pPr>
              <w:pStyle w:val="TAC"/>
              <w:rPr>
                <w:lang w:eastAsia="ja-JP"/>
              </w:rPr>
            </w:pPr>
            <w:r>
              <w:rPr>
                <w:lang w:eastAsia="ja-JP"/>
              </w:rPr>
              <w:t>RAN5#10</w:t>
            </w:r>
            <w:r w:rsidRPr="006A77F7">
              <w:rPr>
                <w:lang w:eastAsia="ja-JP"/>
              </w:rPr>
              <w:t>8</w:t>
            </w:r>
          </w:p>
        </w:tc>
      </w:tr>
      <w:tr w:rsidR="007244B5" w:rsidRPr="006A77F7" w14:paraId="7E779A35" w14:textId="77777777" w:rsidTr="006E2B75">
        <w:tc>
          <w:tcPr>
            <w:tcW w:w="1765" w:type="dxa"/>
            <w:tcBorders>
              <w:top w:val="nil"/>
            </w:tcBorders>
            <w:vAlign w:val="center"/>
          </w:tcPr>
          <w:p w14:paraId="744A5B13" w14:textId="77777777" w:rsidR="007244B5" w:rsidRPr="006A77F7" w:rsidRDefault="007244B5" w:rsidP="007244B5">
            <w:pPr>
              <w:pStyle w:val="TAC"/>
            </w:pPr>
          </w:p>
        </w:tc>
        <w:tc>
          <w:tcPr>
            <w:tcW w:w="1772" w:type="dxa"/>
          </w:tcPr>
          <w:p w14:paraId="6394CCC1" w14:textId="5C995F4A" w:rsidR="007244B5" w:rsidRPr="006A77F7" w:rsidRDefault="007244B5" w:rsidP="007244B5">
            <w:pPr>
              <w:pStyle w:val="TAC"/>
              <w:rPr>
                <w:lang w:eastAsia="ja-JP"/>
              </w:rPr>
            </w:pPr>
            <w:r>
              <w:rPr>
                <w:rFonts w:hint="eastAsia"/>
                <w:lang w:eastAsia="zh-CN"/>
              </w:rPr>
              <w:t>N</w:t>
            </w:r>
            <w:r>
              <w:rPr>
                <w:lang w:eastAsia="zh-CN"/>
              </w:rPr>
              <w:t>o</w:t>
            </w:r>
          </w:p>
        </w:tc>
        <w:tc>
          <w:tcPr>
            <w:tcW w:w="1481" w:type="dxa"/>
          </w:tcPr>
          <w:p w14:paraId="5E7FF4D5" w14:textId="02E98B07" w:rsidR="007244B5" w:rsidRPr="006A77F7" w:rsidRDefault="007244B5" w:rsidP="007244B5">
            <w:pPr>
              <w:pStyle w:val="TAC"/>
              <w:rPr>
                <w:lang w:eastAsia="ja-JP"/>
              </w:rPr>
            </w:pPr>
            <w:r>
              <w:rPr>
                <w:rFonts w:hint="eastAsia"/>
                <w:lang w:eastAsia="zh-CN"/>
              </w:rPr>
              <w:t>D</w:t>
            </w:r>
            <w:r>
              <w:rPr>
                <w:lang w:eastAsia="zh-CN"/>
              </w:rPr>
              <w:t>C_1A_n78A</w:t>
            </w:r>
          </w:p>
        </w:tc>
        <w:tc>
          <w:tcPr>
            <w:tcW w:w="1539" w:type="dxa"/>
            <w:vAlign w:val="center"/>
          </w:tcPr>
          <w:p w14:paraId="6DE07EB8" w14:textId="548749A8" w:rsidR="007244B5" w:rsidRPr="006A77F7" w:rsidRDefault="007244B5" w:rsidP="007244B5">
            <w:pPr>
              <w:pStyle w:val="TAC"/>
            </w:pPr>
            <w:r w:rsidRPr="006A77F7">
              <w:rPr>
                <w:lang w:eastAsia="ja-JP"/>
              </w:rPr>
              <w:t>41 (IMD4 |1*fn7</w:t>
            </w:r>
            <w:r>
              <w:rPr>
                <w:lang w:eastAsia="ja-JP"/>
              </w:rPr>
              <w:t>8</w:t>
            </w:r>
            <w:r w:rsidRPr="006A77F7">
              <w:rPr>
                <w:lang w:eastAsia="ja-JP"/>
              </w:rPr>
              <w:t>-3*fB1|)</w:t>
            </w:r>
          </w:p>
        </w:tc>
        <w:tc>
          <w:tcPr>
            <w:tcW w:w="1483" w:type="dxa"/>
            <w:vAlign w:val="bottom"/>
          </w:tcPr>
          <w:p w14:paraId="586A55E6" w14:textId="6521A220" w:rsidR="007244B5" w:rsidRPr="006A77F7" w:rsidRDefault="007244B5" w:rsidP="007244B5">
            <w:pPr>
              <w:pStyle w:val="TAC"/>
            </w:pPr>
            <w:r>
              <w:rPr>
                <w:rFonts w:hint="eastAsia"/>
                <w:lang w:eastAsia="zh-CN"/>
              </w:rPr>
              <w:t>I</w:t>
            </w:r>
            <w:r>
              <w:rPr>
                <w:lang w:eastAsia="zh-CN"/>
              </w:rPr>
              <w:t>MD</w:t>
            </w:r>
          </w:p>
        </w:tc>
        <w:tc>
          <w:tcPr>
            <w:tcW w:w="1465" w:type="dxa"/>
            <w:tcBorders>
              <w:top w:val="nil"/>
            </w:tcBorders>
          </w:tcPr>
          <w:p w14:paraId="026E388B" w14:textId="77777777" w:rsidR="007244B5" w:rsidRPr="006A77F7" w:rsidRDefault="007244B5" w:rsidP="007244B5">
            <w:pPr>
              <w:pStyle w:val="TAC"/>
              <w:rPr>
                <w:lang w:eastAsia="zh-CN"/>
              </w:rPr>
            </w:pPr>
          </w:p>
        </w:tc>
        <w:tc>
          <w:tcPr>
            <w:tcW w:w="1271" w:type="dxa"/>
            <w:tcBorders>
              <w:top w:val="nil"/>
            </w:tcBorders>
            <w:vAlign w:val="center"/>
          </w:tcPr>
          <w:p w14:paraId="597BD3C2" w14:textId="77777777" w:rsidR="007244B5" w:rsidRPr="006A77F7" w:rsidRDefault="007244B5" w:rsidP="007244B5">
            <w:pPr>
              <w:pStyle w:val="TAC"/>
              <w:rPr>
                <w:lang w:eastAsia="ja-JP"/>
              </w:rPr>
            </w:pPr>
          </w:p>
        </w:tc>
      </w:tr>
      <w:tr w:rsidR="007244B5" w:rsidRPr="006A77F7" w14:paraId="27E561A2" w14:textId="77777777" w:rsidTr="003A0531">
        <w:tc>
          <w:tcPr>
            <w:tcW w:w="1765" w:type="dxa"/>
            <w:tcBorders>
              <w:top w:val="nil"/>
            </w:tcBorders>
            <w:vAlign w:val="center"/>
          </w:tcPr>
          <w:p w14:paraId="2AF7B3B6" w14:textId="0DCC97D1" w:rsidR="007244B5" w:rsidRPr="006A77F7" w:rsidRDefault="007244B5" w:rsidP="007244B5">
            <w:pPr>
              <w:pStyle w:val="TAC"/>
            </w:pPr>
            <w:r w:rsidRPr="006A77F7">
              <w:rPr>
                <w:rFonts w:eastAsia="Malgun Gothic"/>
                <w:szCs w:val="18"/>
                <w:lang w:eastAsia="ko-KR"/>
              </w:rPr>
              <w:t>DC_1A-42A_n78A</w:t>
            </w:r>
          </w:p>
        </w:tc>
        <w:tc>
          <w:tcPr>
            <w:tcW w:w="1772" w:type="dxa"/>
          </w:tcPr>
          <w:p w14:paraId="7BB60E14" w14:textId="7CE8DE9A" w:rsidR="007244B5" w:rsidRPr="006A77F7" w:rsidRDefault="007244B5" w:rsidP="007244B5">
            <w:pPr>
              <w:pStyle w:val="TAC"/>
              <w:rPr>
                <w:lang w:eastAsia="ja-JP"/>
              </w:rPr>
            </w:pPr>
            <w:r w:rsidRPr="006A77F7">
              <w:rPr>
                <w:lang w:eastAsia="ja-JP"/>
              </w:rPr>
              <w:t>No</w:t>
            </w:r>
          </w:p>
        </w:tc>
        <w:tc>
          <w:tcPr>
            <w:tcW w:w="1481" w:type="dxa"/>
          </w:tcPr>
          <w:p w14:paraId="1247019D" w14:textId="0CB0A432" w:rsidR="007244B5" w:rsidRPr="006A77F7" w:rsidRDefault="007244B5" w:rsidP="007244B5">
            <w:pPr>
              <w:pStyle w:val="TAC"/>
              <w:rPr>
                <w:lang w:eastAsia="ja-JP"/>
              </w:rPr>
            </w:pPr>
            <w:r w:rsidRPr="006A77F7">
              <w:rPr>
                <w:lang w:eastAsia="ja-JP"/>
              </w:rPr>
              <w:t>DC_1A_n78A</w:t>
            </w:r>
          </w:p>
        </w:tc>
        <w:tc>
          <w:tcPr>
            <w:tcW w:w="1539" w:type="dxa"/>
            <w:vAlign w:val="center"/>
          </w:tcPr>
          <w:p w14:paraId="4915B0B0" w14:textId="6F97DB84" w:rsidR="007244B5" w:rsidRPr="006A77F7" w:rsidRDefault="007244B5" w:rsidP="007244B5">
            <w:pPr>
              <w:pStyle w:val="TAC"/>
            </w:pPr>
            <w:r w:rsidRPr="006A77F7">
              <w:t>No 3CC exception</w:t>
            </w:r>
          </w:p>
        </w:tc>
        <w:tc>
          <w:tcPr>
            <w:tcW w:w="1483" w:type="dxa"/>
            <w:vAlign w:val="bottom"/>
          </w:tcPr>
          <w:p w14:paraId="602822CE" w14:textId="2FCD507D" w:rsidR="007244B5" w:rsidRPr="006A77F7" w:rsidRDefault="007244B5" w:rsidP="007244B5">
            <w:pPr>
              <w:pStyle w:val="TAC"/>
            </w:pPr>
            <w:r w:rsidRPr="006A77F7">
              <w:rPr>
                <w:lang w:eastAsia="ja-JP"/>
              </w:rPr>
              <w:t>NE</w:t>
            </w:r>
          </w:p>
        </w:tc>
        <w:tc>
          <w:tcPr>
            <w:tcW w:w="1465" w:type="dxa"/>
          </w:tcPr>
          <w:p w14:paraId="7ECC34FD" w14:textId="77777777" w:rsidR="007244B5" w:rsidRPr="006A77F7" w:rsidRDefault="007244B5" w:rsidP="007244B5">
            <w:pPr>
              <w:pStyle w:val="TAC"/>
              <w:rPr>
                <w:lang w:eastAsia="zh-CN"/>
              </w:rPr>
            </w:pPr>
          </w:p>
        </w:tc>
        <w:tc>
          <w:tcPr>
            <w:tcW w:w="1271" w:type="dxa"/>
            <w:vAlign w:val="center"/>
          </w:tcPr>
          <w:p w14:paraId="7B19CD49" w14:textId="729596DC" w:rsidR="007244B5" w:rsidRPr="006A77F7" w:rsidRDefault="007244B5" w:rsidP="007244B5">
            <w:pPr>
              <w:pStyle w:val="TAC"/>
              <w:rPr>
                <w:lang w:eastAsia="ja-JP"/>
              </w:rPr>
            </w:pPr>
            <w:r w:rsidRPr="006A77F7">
              <w:rPr>
                <w:lang w:eastAsia="ja-JP"/>
              </w:rPr>
              <w:t>RAN5#103</w:t>
            </w:r>
          </w:p>
        </w:tc>
      </w:tr>
      <w:tr w:rsidR="007244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7244B5" w:rsidRPr="006A77F7" w:rsidRDefault="007244B5" w:rsidP="007244B5">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7244B5" w:rsidRPr="006A77F7" w:rsidRDefault="007244B5" w:rsidP="007244B5">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7244B5" w:rsidRPr="006A77F7" w:rsidRDefault="007244B5" w:rsidP="007244B5">
            <w:pPr>
              <w:pStyle w:val="TAC"/>
              <w:rPr>
                <w:lang w:eastAsia="ja-JP"/>
              </w:rPr>
            </w:pPr>
            <w:r w:rsidRPr="006A77F7">
              <w:rPr>
                <w:lang w:eastAsia="ja-JP"/>
              </w:rPr>
              <w:t>RAN5#102</w:t>
            </w:r>
          </w:p>
        </w:tc>
      </w:tr>
      <w:tr w:rsidR="007244B5"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7244B5" w:rsidRPr="006A77F7" w:rsidRDefault="007244B5" w:rsidP="007244B5">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7244B5" w:rsidRPr="006A77F7" w:rsidRDefault="007244B5" w:rsidP="007244B5">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7244B5" w:rsidRPr="006A77F7" w:rsidRDefault="007244B5" w:rsidP="007244B5">
            <w:pPr>
              <w:pStyle w:val="TAC"/>
              <w:rPr>
                <w:lang w:eastAsia="ja-JP"/>
              </w:rPr>
            </w:pPr>
            <w:r w:rsidRPr="006A77F7">
              <w:rPr>
                <w:lang w:eastAsia="ja-JP"/>
              </w:rPr>
              <w:t>RAN5#104</w:t>
            </w:r>
          </w:p>
        </w:tc>
      </w:tr>
      <w:tr w:rsidR="007244B5"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7244B5" w:rsidRPr="006A77F7" w:rsidRDefault="007244B5" w:rsidP="007244B5">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7244B5" w:rsidRPr="006A77F7" w:rsidRDefault="007244B5" w:rsidP="007244B5">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7244B5" w:rsidRPr="006A77F7" w:rsidRDefault="007244B5" w:rsidP="007244B5">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7244B5" w:rsidRPr="006A77F7" w:rsidRDefault="007244B5" w:rsidP="007244B5">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7244B5" w:rsidRPr="006A77F7" w:rsidRDefault="007244B5" w:rsidP="007244B5">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7244B5" w:rsidRPr="006A77F7" w:rsidRDefault="007244B5" w:rsidP="007244B5">
            <w:pPr>
              <w:pStyle w:val="TAC"/>
              <w:rPr>
                <w:lang w:eastAsia="ja-JP"/>
              </w:rPr>
            </w:pPr>
          </w:p>
        </w:tc>
      </w:tr>
      <w:tr w:rsidR="007244B5" w:rsidRPr="006A77F7" w14:paraId="1E403395" w14:textId="77777777" w:rsidTr="003A0531">
        <w:tc>
          <w:tcPr>
            <w:tcW w:w="1765" w:type="dxa"/>
            <w:tcBorders>
              <w:bottom w:val="nil"/>
            </w:tcBorders>
            <w:vAlign w:val="center"/>
          </w:tcPr>
          <w:p w14:paraId="6F1C3922" w14:textId="0967891C" w:rsidR="007244B5" w:rsidRPr="006A77F7" w:rsidRDefault="007244B5" w:rsidP="007244B5">
            <w:pPr>
              <w:pStyle w:val="TAC"/>
            </w:pPr>
            <w:r w:rsidRPr="006A77F7">
              <w:rPr>
                <w:lang w:eastAsia="zh-CN"/>
              </w:rPr>
              <w:t>DC_2A-66A_n5A</w:t>
            </w:r>
          </w:p>
        </w:tc>
        <w:tc>
          <w:tcPr>
            <w:tcW w:w="1772" w:type="dxa"/>
            <w:vAlign w:val="center"/>
          </w:tcPr>
          <w:p w14:paraId="28C8C457" w14:textId="6403B596" w:rsidR="007244B5" w:rsidRPr="006A77F7" w:rsidRDefault="007244B5" w:rsidP="007244B5">
            <w:pPr>
              <w:pStyle w:val="TAC"/>
            </w:pPr>
            <w:r w:rsidRPr="006A77F7">
              <w:rPr>
                <w:lang w:eastAsia="zh-CN"/>
              </w:rPr>
              <w:t>No</w:t>
            </w:r>
          </w:p>
        </w:tc>
        <w:tc>
          <w:tcPr>
            <w:tcW w:w="1481" w:type="dxa"/>
            <w:vAlign w:val="center"/>
          </w:tcPr>
          <w:p w14:paraId="3921022A" w14:textId="7D5A2117" w:rsidR="007244B5" w:rsidRPr="006A77F7" w:rsidRDefault="007244B5" w:rsidP="007244B5">
            <w:pPr>
              <w:pStyle w:val="TAC"/>
            </w:pPr>
            <w:r w:rsidRPr="006A77F7">
              <w:rPr>
                <w:lang w:eastAsia="zh-CN"/>
              </w:rPr>
              <w:t>DC_2A_n5A</w:t>
            </w:r>
          </w:p>
        </w:tc>
        <w:tc>
          <w:tcPr>
            <w:tcW w:w="1539" w:type="dxa"/>
            <w:vAlign w:val="center"/>
          </w:tcPr>
          <w:p w14:paraId="425CE6D1" w14:textId="05B47B40" w:rsidR="007244B5" w:rsidRPr="006A77F7" w:rsidRDefault="007244B5" w:rsidP="007244B5">
            <w:pPr>
              <w:pStyle w:val="TAC"/>
            </w:pPr>
            <w:r w:rsidRPr="006A77F7">
              <w:t>66 (3 band IMD4)</w:t>
            </w:r>
          </w:p>
        </w:tc>
        <w:tc>
          <w:tcPr>
            <w:tcW w:w="1483" w:type="dxa"/>
            <w:vAlign w:val="center"/>
          </w:tcPr>
          <w:p w14:paraId="010FA670" w14:textId="6514B218" w:rsidR="007244B5" w:rsidRPr="006A77F7" w:rsidRDefault="007244B5" w:rsidP="007244B5">
            <w:pPr>
              <w:pStyle w:val="TAC"/>
            </w:pPr>
            <w:r w:rsidRPr="006A77F7">
              <w:t>IMD</w:t>
            </w:r>
          </w:p>
        </w:tc>
        <w:tc>
          <w:tcPr>
            <w:tcW w:w="1465" w:type="dxa"/>
            <w:vAlign w:val="center"/>
          </w:tcPr>
          <w:p w14:paraId="5070C73E" w14:textId="77777777" w:rsidR="007244B5" w:rsidRPr="006A77F7" w:rsidRDefault="007244B5" w:rsidP="007244B5">
            <w:pPr>
              <w:pStyle w:val="TAC"/>
              <w:rPr>
                <w:lang w:eastAsia="zh-CN"/>
              </w:rPr>
            </w:pPr>
          </w:p>
        </w:tc>
        <w:tc>
          <w:tcPr>
            <w:tcW w:w="1271" w:type="dxa"/>
            <w:tcBorders>
              <w:bottom w:val="nil"/>
            </w:tcBorders>
            <w:vAlign w:val="center"/>
          </w:tcPr>
          <w:p w14:paraId="119863FA" w14:textId="40791DF7" w:rsidR="007244B5" w:rsidRPr="006A77F7" w:rsidRDefault="007244B5" w:rsidP="007244B5">
            <w:pPr>
              <w:pStyle w:val="TAC"/>
            </w:pPr>
            <w:r w:rsidRPr="006A77F7">
              <w:rPr>
                <w:lang w:eastAsia="zh-CN"/>
              </w:rPr>
              <w:t>RAN5#98</w:t>
            </w:r>
          </w:p>
        </w:tc>
      </w:tr>
      <w:tr w:rsidR="007244B5" w:rsidRPr="006A77F7" w14:paraId="73BBC698" w14:textId="77777777" w:rsidTr="003A0531">
        <w:tc>
          <w:tcPr>
            <w:tcW w:w="1765" w:type="dxa"/>
            <w:tcBorders>
              <w:top w:val="nil"/>
            </w:tcBorders>
            <w:vAlign w:val="center"/>
          </w:tcPr>
          <w:p w14:paraId="46387FD4" w14:textId="77777777" w:rsidR="007244B5" w:rsidRPr="006A77F7" w:rsidRDefault="007244B5" w:rsidP="007244B5">
            <w:pPr>
              <w:pStyle w:val="TAC"/>
            </w:pPr>
          </w:p>
        </w:tc>
        <w:tc>
          <w:tcPr>
            <w:tcW w:w="1772" w:type="dxa"/>
            <w:vAlign w:val="center"/>
          </w:tcPr>
          <w:p w14:paraId="008CC621" w14:textId="6CC26C4E" w:rsidR="007244B5" w:rsidRPr="006A77F7" w:rsidRDefault="007244B5" w:rsidP="007244B5">
            <w:pPr>
              <w:pStyle w:val="TAC"/>
            </w:pPr>
            <w:r w:rsidRPr="006A77F7">
              <w:rPr>
                <w:lang w:eastAsia="ja-JP"/>
              </w:rPr>
              <w:t>DC_66_n5</w:t>
            </w:r>
          </w:p>
        </w:tc>
        <w:tc>
          <w:tcPr>
            <w:tcW w:w="1481" w:type="dxa"/>
            <w:vAlign w:val="center"/>
          </w:tcPr>
          <w:p w14:paraId="339998DC" w14:textId="103B38F4" w:rsidR="007244B5" w:rsidRPr="006A77F7" w:rsidRDefault="007244B5" w:rsidP="007244B5">
            <w:pPr>
              <w:pStyle w:val="TAC"/>
            </w:pPr>
            <w:r w:rsidRPr="006A77F7">
              <w:rPr>
                <w:lang w:eastAsia="zh-CN"/>
              </w:rPr>
              <w:t>DC_66A_n5A</w:t>
            </w:r>
          </w:p>
        </w:tc>
        <w:tc>
          <w:tcPr>
            <w:tcW w:w="1539" w:type="dxa"/>
            <w:vAlign w:val="center"/>
          </w:tcPr>
          <w:p w14:paraId="268A0498" w14:textId="4B04B0F2" w:rsidR="007244B5" w:rsidRPr="006A77F7" w:rsidRDefault="007244B5" w:rsidP="007244B5">
            <w:pPr>
              <w:pStyle w:val="TAC"/>
            </w:pPr>
            <w:r w:rsidRPr="006A77F7">
              <w:t>No 3CC exception</w:t>
            </w:r>
          </w:p>
        </w:tc>
        <w:tc>
          <w:tcPr>
            <w:tcW w:w="1483" w:type="dxa"/>
            <w:vAlign w:val="center"/>
          </w:tcPr>
          <w:p w14:paraId="17DF03F0" w14:textId="0E05241F" w:rsidR="007244B5" w:rsidRPr="006A77F7" w:rsidRDefault="007244B5" w:rsidP="007244B5">
            <w:pPr>
              <w:pStyle w:val="TAC"/>
            </w:pPr>
            <w:r w:rsidRPr="006A77F7">
              <w:rPr>
                <w:rFonts w:eastAsia="SimSun"/>
              </w:rPr>
              <w:t>No test required</w:t>
            </w:r>
          </w:p>
        </w:tc>
        <w:tc>
          <w:tcPr>
            <w:tcW w:w="1465" w:type="dxa"/>
            <w:vAlign w:val="center"/>
          </w:tcPr>
          <w:p w14:paraId="61A6DFAC" w14:textId="77777777" w:rsidR="007244B5" w:rsidRPr="006A77F7" w:rsidRDefault="007244B5" w:rsidP="007244B5">
            <w:pPr>
              <w:pStyle w:val="TAC"/>
              <w:rPr>
                <w:lang w:eastAsia="zh-CN"/>
              </w:rPr>
            </w:pPr>
          </w:p>
        </w:tc>
        <w:tc>
          <w:tcPr>
            <w:tcW w:w="1271" w:type="dxa"/>
            <w:tcBorders>
              <w:top w:val="nil"/>
            </w:tcBorders>
            <w:vAlign w:val="center"/>
          </w:tcPr>
          <w:p w14:paraId="59DFA4A2" w14:textId="77777777" w:rsidR="007244B5" w:rsidRPr="006A77F7" w:rsidRDefault="007244B5" w:rsidP="007244B5">
            <w:pPr>
              <w:pStyle w:val="TAC"/>
            </w:pPr>
          </w:p>
        </w:tc>
      </w:tr>
      <w:tr w:rsidR="007244B5" w:rsidRPr="006A77F7" w14:paraId="15EE6212" w14:textId="77777777" w:rsidTr="003A0531">
        <w:tc>
          <w:tcPr>
            <w:tcW w:w="1765" w:type="dxa"/>
            <w:tcBorders>
              <w:top w:val="single" w:sz="4" w:space="0" w:color="auto"/>
              <w:bottom w:val="nil"/>
            </w:tcBorders>
            <w:vAlign w:val="center"/>
          </w:tcPr>
          <w:p w14:paraId="7BCF6F0C" w14:textId="77777777" w:rsidR="007244B5" w:rsidRPr="006A77F7" w:rsidRDefault="007244B5" w:rsidP="007244B5">
            <w:pPr>
              <w:pStyle w:val="TAC"/>
            </w:pPr>
            <w:r w:rsidRPr="006A77F7">
              <w:rPr>
                <w:lang w:eastAsia="fi-FI"/>
              </w:rPr>
              <w:t>DC_2A_n5A-n77A</w:t>
            </w:r>
          </w:p>
        </w:tc>
        <w:tc>
          <w:tcPr>
            <w:tcW w:w="1772" w:type="dxa"/>
            <w:vAlign w:val="center"/>
          </w:tcPr>
          <w:p w14:paraId="5FE42076" w14:textId="77777777" w:rsidR="007244B5" w:rsidRPr="006A77F7" w:rsidRDefault="007244B5" w:rsidP="007244B5">
            <w:pPr>
              <w:pStyle w:val="TAC"/>
            </w:pPr>
            <w:r w:rsidRPr="006A77F7">
              <w:t>No</w:t>
            </w:r>
          </w:p>
        </w:tc>
        <w:tc>
          <w:tcPr>
            <w:tcW w:w="1481" w:type="dxa"/>
            <w:vAlign w:val="center"/>
          </w:tcPr>
          <w:p w14:paraId="4DBE2782" w14:textId="77777777" w:rsidR="007244B5" w:rsidRPr="006A77F7" w:rsidRDefault="007244B5" w:rsidP="007244B5">
            <w:pPr>
              <w:pStyle w:val="TAC"/>
              <w:rPr>
                <w:lang w:eastAsia="zh-CN"/>
              </w:rPr>
            </w:pPr>
            <w:r w:rsidRPr="006A77F7">
              <w:rPr>
                <w:lang w:eastAsia="zh-CN"/>
              </w:rPr>
              <w:t>DC_2A_n5A</w:t>
            </w:r>
          </w:p>
        </w:tc>
        <w:tc>
          <w:tcPr>
            <w:tcW w:w="1539" w:type="dxa"/>
            <w:vAlign w:val="center"/>
          </w:tcPr>
          <w:p w14:paraId="12FE7B7F" w14:textId="77777777" w:rsidR="007244B5" w:rsidRPr="006A77F7" w:rsidRDefault="007244B5" w:rsidP="007244B5">
            <w:pPr>
              <w:pStyle w:val="TAC"/>
            </w:pPr>
            <w:r w:rsidRPr="006A77F7">
              <w:t>n77 (3 band IMD3)</w:t>
            </w:r>
          </w:p>
        </w:tc>
        <w:tc>
          <w:tcPr>
            <w:tcW w:w="1483" w:type="dxa"/>
            <w:vAlign w:val="center"/>
          </w:tcPr>
          <w:p w14:paraId="47D485BD" w14:textId="66013F2C" w:rsidR="007244B5" w:rsidRPr="006A77F7" w:rsidRDefault="007244B5" w:rsidP="007244B5">
            <w:pPr>
              <w:pStyle w:val="TAC"/>
              <w:rPr>
                <w:rFonts w:eastAsia="SimSun"/>
              </w:rPr>
            </w:pPr>
            <w:r w:rsidRPr="006A77F7">
              <w:rPr>
                <w:rFonts w:eastAsia="SimSun"/>
              </w:rPr>
              <w:t>NE, IMD</w:t>
            </w:r>
          </w:p>
        </w:tc>
        <w:tc>
          <w:tcPr>
            <w:tcW w:w="1465" w:type="dxa"/>
            <w:vAlign w:val="center"/>
          </w:tcPr>
          <w:p w14:paraId="3F1B6BE4"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1A06E791" w14:textId="77777777" w:rsidR="007244B5" w:rsidRPr="006A77F7" w:rsidRDefault="007244B5" w:rsidP="007244B5">
            <w:pPr>
              <w:pStyle w:val="TAC"/>
            </w:pPr>
            <w:r w:rsidRPr="006A77F7">
              <w:rPr>
                <w:lang w:eastAsia="zh-CN"/>
              </w:rPr>
              <w:t>RAN5#101</w:t>
            </w:r>
          </w:p>
        </w:tc>
      </w:tr>
      <w:tr w:rsidR="007244B5" w:rsidRPr="006A77F7" w14:paraId="5EE78FE4" w14:textId="77777777" w:rsidTr="003A0531">
        <w:tc>
          <w:tcPr>
            <w:tcW w:w="1765" w:type="dxa"/>
            <w:tcBorders>
              <w:top w:val="nil"/>
              <w:bottom w:val="single" w:sz="4" w:space="0" w:color="auto"/>
            </w:tcBorders>
            <w:vAlign w:val="center"/>
          </w:tcPr>
          <w:p w14:paraId="75350F72" w14:textId="77777777" w:rsidR="007244B5" w:rsidRPr="006A77F7" w:rsidRDefault="007244B5" w:rsidP="007244B5">
            <w:pPr>
              <w:pStyle w:val="TAC"/>
            </w:pPr>
          </w:p>
        </w:tc>
        <w:tc>
          <w:tcPr>
            <w:tcW w:w="1772" w:type="dxa"/>
            <w:vAlign w:val="center"/>
          </w:tcPr>
          <w:p w14:paraId="0F9E907D" w14:textId="77777777" w:rsidR="007244B5" w:rsidRPr="006A77F7" w:rsidRDefault="007244B5" w:rsidP="007244B5">
            <w:pPr>
              <w:pStyle w:val="TAC"/>
            </w:pPr>
            <w:r w:rsidRPr="006A77F7">
              <w:t>No</w:t>
            </w:r>
          </w:p>
        </w:tc>
        <w:tc>
          <w:tcPr>
            <w:tcW w:w="1481" w:type="dxa"/>
            <w:vAlign w:val="center"/>
          </w:tcPr>
          <w:p w14:paraId="5119B97E" w14:textId="77777777" w:rsidR="007244B5" w:rsidRPr="006A77F7" w:rsidRDefault="007244B5" w:rsidP="007244B5">
            <w:pPr>
              <w:pStyle w:val="TAC"/>
              <w:rPr>
                <w:lang w:eastAsia="zh-CN"/>
              </w:rPr>
            </w:pPr>
            <w:r w:rsidRPr="006A77F7">
              <w:rPr>
                <w:lang w:eastAsia="zh-CN"/>
              </w:rPr>
              <w:t>DC_2A_n77A</w:t>
            </w:r>
          </w:p>
        </w:tc>
        <w:tc>
          <w:tcPr>
            <w:tcW w:w="1539" w:type="dxa"/>
            <w:vAlign w:val="center"/>
          </w:tcPr>
          <w:p w14:paraId="62EDE572" w14:textId="77777777" w:rsidR="007244B5" w:rsidRPr="006A77F7" w:rsidRDefault="007244B5" w:rsidP="007244B5">
            <w:pPr>
              <w:pStyle w:val="TAC"/>
            </w:pPr>
            <w:r w:rsidRPr="006A77F7">
              <w:t>No 3CC exception</w:t>
            </w:r>
          </w:p>
        </w:tc>
        <w:tc>
          <w:tcPr>
            <w:tcW w:w="1483" w:type="dxa"/>
            <w:vAlign w:val="center"/>
          </w:tcPr>
          <w:p w14:paraId="5B883BFA"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1471BF70" w14:textId="77777777" w:rsidR="007244B5" w:rsidRPr="006A77F7" w:rsidRDefault="007244B5" w:rsidP="007244B5">
            <w:pPr>
              <w:pStyle w:val="TAC"/>
              <w:rPr>
                <w:lang w:eastAsia="zh-CN"/>
              </w:rPr>
            </w:pPr>
          </w:p>
        </w:tc>
        <w:tc>
          <w:tcPr>
            <w:tcW w:w="1271" w:type="dxa"/>
            <w:tcBorders>
              <w:top w:val="nil"/>
              <w:bottom w:val="single" w:sz="4" w:space="0" w:color="auto"/>
            </w:tcBorders>
            <w:vAlign w:val="center"/>
          </w:tcPr>
          <w:p w14:paraId="6AC9E874" w14:textId="77777777" w:rsidR="007244B5" w:rsidRPr="006A77F7" w:rsidRDefault="007244B5" w:rsidP="007244B5">
            <w:pPr>
              <w:pStyle w:val="TAC"/>
            </w:pPr>
          </w:p>
        </w:tc>
      </w:tr>
      <w:tr w:rsidR="007244B5" w:rsidRPr="006A77F7" w14:paraId="732890AE" w14:textId="77777777" w:rsidTr="003A0531">
        <w:tc>
          <w:tcPr>
            <w:tcW w:w="1765" w:type="dxa"/>
            <w:tcBorders>
              <w:top w:val="single" w:sz="4" w:space="0" w:color="auto"/>
              <w:bottom w:val="nil"/>
            </w:tcBorders>
            <w:vAlign w:val="center"/>
          </w:tcPr>
          <w:p w14:paraId="74881171" w14:textId="77777777" w:rsidR="007244B5" w:rsidRPr="006A77F7" w:rsidRDefault="007244B5" w:rsidP="007244B5">
            <w:pPr>
              <w:pStyle w:val="TAC"/>
              <w:rPr>
                <w:lang w:eastAsia="fi-FI"/>
              </w:rPr>
            </w:pPr>
            <w:r w:rsidRPr="006A77F7">
              <w:rPr>
                <w:lang w:eastAsia="fi-FI"/>
              </w:rPr>
              <w:t>DC_2A-13A_n77A</w:t>
            </w:r>
          </w:p>
        </w:tc>
        <w:tc>
          <w:tcPr>
            <w:tcW w:w="1772" w:type="dxa"/>
            <w:vAlign w:val="center"/>
          </w:tcPr>
          <w:p w14:paraId="2312004F" w14:textId="77777777" w:rsidR="007244B5" w:rsidRPr="006A77F7" w:rsidRDefault="007244B5" w:rsidP="007244B5">
            <w:pPr>
              <w:pStyle w:val="TAC"/>
            </w:pPr>
            <w:r w:rsidRPr="006A77F7">
              <w:t>No</w:t>
            </w:r>
          </w:p>
        </w:tc>
        <w:tc>
          <w:tcPr>
            <w:tcW w:w="1481" w:type="dxa"/>
          </w:tcPr>
          <w:p w14:paraId="04A28BAD" w14:textId="77777777" w:rsidR="007244B5" w:rsidRPr="006A77F7" w:rsidRDefault="007244B5" w:rsidP="007244B5">
            <w:pPr>
              <w:pStyle w:val="TAC"/>
              <w:rPr>
                <w:lang w:eastAsia="fi-FI"/>
              </w:rPr>
            </w:pPr>
            <w:r w:rsidRPr="006A77F7">
              <w:t>DC_2A_n77A</w:t>
            </w:r>
          </w:p>
        </w:tc>
        <w:tc>
          <w:tcPr>
            <w:tcW w:w="1539" w:type="dxa"/>
            <w:vAlign w:val="center"/>
          </w:tcPr>
          <w:p w14:paraId="6AD52F6E" w14:textId="77777777" w:rsidR="007244B5" w:rsidRPr="006A77F7" w:rsidRDefault="007244B5" w:rsidP="007244B5">
            <w:pPr>
              <w:pStyle w:val="TAC"/>
            </w:pPr>
            <w:r w:rsidRPr="006A77F7">
              <w:t>No 3CC exception</w:t>
            </w:r>
          </w:p>
        </w:tc>
        <w:tc>
          <w:tcPr>
            <w:tcW w:w="1483" w:type="dxa"/>
            <w:vAlign w:val="center"/>
          </w:tcPr>
          <w:p w14:paraId="0F898906"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2A5A5A9C"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6752EBAF" w14:textId="589B5518" w:rsidR="007244B5" w:rsidRPr="006A77F7" w:rsidRDefault="007244B5" w:rsidP="007244B5">
            <w:pPr>
              <w:pStyle w:val="TAC"/>
            </w:pPr>
            <w:r w:rsidRPr="006A77F7">
              <w:rPr>
                <w:lang w:eastAsia="zh-CN"/>
              </w:rPr>
              <w:t>RAN5#103</w:t>
            </w:r>
          </w:p>
        </w:tc>
      </w:tr>
      <w:tr w:rsidR="007244B5" w:rsidRPr="006A77F7" w14:paraId="490892B4" w14:textId="77777777" w:rsidTr="003A0531">
        <w:tc>
          <w:tcPr>
            <w:tcW w:w="1765" w:type="dxa"/>
            <w:tcBorders>
              <w:top w:val="nil"/>
            </w:tcBorders>
            <w:vAlign w:val="center"/>
          </w:tcPr>
          <w:p w14:paraId="764369EE" w14:textId="77777777" w:rsidR="007244B5" w:rsidRPr="006A77F7" w:rsidRDefault="007244B5" w:rsidP="007244B5">
            <w:pPr>
              <w:pStyle w:val="TAC"/>
              <w:rPr>
                <w:lang w:eastAsia="fi-FI"/>
              </w:rPr>
            </w:pPr>
          </w:p>
        </w:tc>
        <w:tc>
          <w:tcPr>
            <w:tcW w:w="1772" w:type="dxa"/>
            <w:vAlign w:val="center"/>
          </w:tcPr>
          <w:p w14:paraId="1343C015" w14:textId="77777777" w:rsidR="007244B5" w:rsidRPr="006A77F7" w:rsidRDefault="007244B5" w:rsidP="007244B5">
            <w:pPr>
              <w:pStyle w:val="TAC"/>
            </w:pPr>
            <w:r w:rsidRPr="006A77F7">
              <w:t>No</w:t>
            </w:r>
          </w:p>
        </w:tc>
        <w:tc>
          <w:tcPr>
            <w:tcW w:w="1481" w:type="dxa"/>
          </w:tcPr>
          <w:p w14:paraId="292C9968" w14:textId="77777777" w:rsidR="007244B5" w:rsidRPr="006A77F7" w:rsidRDefault="007244B5" w:rsidP="007244B5">
            <w:pPr>
              <w:pStyle w:val="TAC"/>
              <w:rPr>
                <w:lang w:eastAsia="fi-FI"/>
              </w:rPr>
            </w:pPr>
            <w:r w:rsidRPr="006A77F7">
              <w:t>DC_13A_n77A</w:t>
            </w:r>
          </w:p>
        </w:tc>
        <w:tc>
          <w:tcPr>
            <w:tcW w:w="1539" w:type="dxa"/>
            <w:vAlign w:val="center"/>
          </w:tcPr>
          <w:p w14:paraId="2F05F1F7" w14:textId="41FF3999" w:rsidR="007244B5" w:rsidRPr="006A77F7" w:rsidRDefault="007244B5" w:rsidP="007244B5">
            <w:pPr>
              <w:pStyle w:val="TAC"/>
            </w:pPr>
            <w:r w:rsidRPr="006A77F7">
              <w:t>2 (3 band IMD3</w:t>
            </w:r>
            <w:r w:rsidRPr="00EB7954">
              <w:t>, PC2&amp;PC3</w:t>
            </w:r>
            <w:r w:rsidRPr="006A77F7">
              <w:t>)</w:t>
            </w:r>
          </w:p>
        </w:tc>
        <w:tc>
          <w:tcPr>
            <w:tcW w:w="1483" w:type="dxa"/>
            <w:vAlign w:val="center"/>
          </w:tcPr>
          <w:p w14:paraId="122059A4" w14:textId="58E16FDF" w:rsidR="007244B5" w:rsidRPr="006A77F7" w:rsidRDefault="007244B5" w:rsidP="007244B5">
            <w:pPr>
              <w:pStyle w:val="TAC"/>
              <w:rPr>
                <w:rFonts w:eastAsia="SimSun"/>
              </w:rPr>
            </w:pPr>
            <w:r w:rsidRPr="006A77F7">
              <w:rPr>
                <w:rFonts w:eastAsia="SimSun"/>
              </w:rPr>
              <w:t>NE, IMD</w:t>
            </w:r>
          </w:p>
        </w:tc>
        <w:tc>
          <w:tcPr>
            <w:tcW w:w="1465" w:type="dxa"/>
            <w:vAlign w:val="center"/>
          </w:tcPr>
          <w:p w14:paraId="7E1B91EF" w14:textId="5B8DA5A3" w:rsidR="007244B5" w:rsidRPr="006A77F7" w:rsidRDefault="007244B5" w:rsidP="007244B5">
            <w:pPr>
              <w:pStyle w:val="TAC"/>
              <w:rPr>
                <w:lang w:eastAsia="zh-CN"/>
              </w:rPr>
            </w:pPr>
          </w:p>
        </w:tc>
        <w:tc>
          <w:tcPr>
            <w:tcW w:w="1271" w:type="dxa"/>
            <w:tcBorders>
              <w:top w:val="nil"/>
            </w:tcBorders>
            <w:vAlign w:val="center"/>
          </w:tcPr>
          <w:p w14:paraId="02BA8839" w14:textId="77777777" w:rsidR="007244B5" w:rsidRPr="006A77F7" w:rsidRDefault="007244B5" w:rsidP="007244B5">
            <w:pPr>
              <w:pStyle w:val="TAC"/>
            </w:pPr>
          </w:p>
        </w:tc>
      </w:tr>
      <w:tr w:rsidR="007244B5" w:rsidRPr="006A77F7" w14:paraId="7D46D63A" w14:textId="77777777" w:rsidTr="003A0531">
        <w:tc>
          <w:tcPr>
            <w:tcW w:w="1765" w:type="dxa"/>
            <w:tcBorders>
              <w:bottom w:val="nil"/>
            </w:tcBorders>
            <w:vAlign w:val="center"/>
          </w:tcPr>
          <w:p w14:paraId="1DAEDC31" w14:textId="57EE4FEC" w:rsidR="007244B5" w:rsidRPr="006A77F7" w:rsidRDefault="007244B5" w:rsidP="007244B5">
            <w:pPr>
              <w:pStyle w:val="TAC"/>
            </w:pPr>
            <w:r w:rsidRPr="006A77F7">
              <w:rPr>
                <w:lang w:eastAsia="zh-CN"/>
              </w:rPr>
              <w:t>DC_2A-66A_n41A</w:t>
            </w:r>
          </w:p>
        </w:tc>
        <w:tc>
          <w:tcPr>
            <w:tcW w:w="1772" w:type="dxa"/>
            <w:vAlign w:val="center"/>
          </w:tcPr>
          <w:p w14:paraId="58420A9B" w14:textId="6C7CEFAB" w:rsidR="007244B5" w:rsidRPr="006A77F7" w:rsidRDefault="007244B5" w:rsidP="007244B5">
            <w:pPr>
              <w:pStyle w:val="TAC"/>
            </w:pPr>
            <w:r w:rsidRPr="006A77F7">
              <w:rPr>
                <w:lang w:eastAsia="zh-CN"/>
              </w:rPr>
              <w:t>No</w:t>
            </w:r>
          </w:p>
        </w:tc>
        <w:tc>
          <w:tcPr>
            <w:tcW w:w="1481" w:type="dxa"/>
            <w:vAlign w:val="center"/>
          </w:tcPr>
          <w:p w14:paraId="789DCF18" w14:textId="10035249" w:rsidR="007244B5" w:rsidRPr="006A77F7" w:rsidRDefault="007244B5" w:rsidP="007244B5">
            <w:pPr>
              <w:pStyle w:val="TAC"/>
            </w:pPr>
            <w:r w:rsidRPr="006A77F7">
              <w:rPr>
                <w:lang w:eastAsia="zh-CN"/>
              </w:rPr>
              <w:t>DC_2A_n41A</w:t>
            </w:r>
          </w:p>
        </w:tc>
        <w:tc>
          <w:tcPr>
            <w:tcW w:w="1539" w:type="dxa"/>
            <w:vAlign w:val="center"/>
          </w:tcPr>
          <w:p w14:paraId="591ED669" w14:textId="6A786201" w:rsidR="007244B5" w:rsidRPr="006A77F7" w:rsidRDefault="007244B5" w:rsidP="007244B5">
            <w:pPr>
              <w:pStyle w:val="TAC"/>
            </w:pPr>
            <w:r w:rsidRPr="006A77F7">
              <w:rPr>
                <w:lang w:eastAsia="zh-CN"/>
              </w:rPr>
              <w:t>2 (3 band IMD4)</w:t>
            </w:r>
          </w:p>
        </w:tc>
        <w:tc>
          <w:tcPr>
            <w:tcW w:w="1483" w:type="dxa"/>
            <w:vAlign w:val="center"/>
          </w:tcPr>
          <w:p w14:paraId="0F145C61" w14:textId="64184012" w:rsidR="007244B5" w:rsidRPr="006A77F7" w:rsidRDefault="007244B5" w:rsidP="007244B5">
            <w:pPr>
              <w:pStyle w:val="TAC"/>
            </w:pPr>
            <w:r w:rsidRPr="006A77F7">
              <w:rPr>
                <w:lang w:eastAsia="zh-CN"/>
              </w:rPr>
              <w:t>IMD</w:t>
            </w:r>
          </w:p>
        </w:tc>
        <w:tc>
          <w:tcPr>
            <w:tcW w:w="1465" w:type="dxa"/>
            <w:vAlign w:val="center"/>
          </w:tcPr>
          <w:p w14:paraId="1B28ADBD" w14:textId="77777777" w:rsidR="007244B5" w:rsidRPr="006A77F7" w:rsidRDefault="007244B5" w:rsidP="007244B5">
            <w:pPr>
              <w:pStyle w:val="TAC"/>
              <w:rPr>
                <w:lang w:eastAsia="zh-CN"/>
              </w:rPr>
            </w:pPr>
          </w:p>
        </w:tc>
        <w:tc>
          <w:tcPr>
            <w:tcW w:w="1271" w:type="dxa"/>
            <w:tcBorders>
              <w:bottom w:val="nil"/>
            </w:tcBorders>
            <w:vAlign w:val="center"/>
          </w:tcPr>
          <w:p w14:paraId="029DDD7E" w14:textId="4BFA1E71" w:rsidR="007244B5" w:rsidRPr="006A77F7" w:rsidRDefault="007244B5" w:rsidP="007244B5">
            <w:pPr>
              <w:pStyle w:val="TAC"/>
            </w:pPr>
            <w:r w:rsidRPr="006A77F7">
              <w:rPr>
                <w:lang w:eastAsia="zh-CN"/>
              </w:rPr>
              <w:t>RAN5#96-e</w:t>
            </w:r>
          </w:p>
        </w:tc>
      </w:tr>
      <w:tr w:rsidR="007244B5" w:rsidRPr="006A77F7" w14:paraId="068A4975" w14:textId="77777777" w:rsidTr="003A0531">
        <w:tc>
          <w:tcPr>
            <w:tcW w:w="1765" w:type="dxa"/>
            <w:tcBorders>
              <w:top w:val="nil"/>
            </w:tcBorders>
            <w:vAlign w:val="center"/>
          </w:tcPr>
          <w:p w14:paraId="332494B8" w14:textId="77777777" w:rsidR="007244B5" w:rsidRPr="006A77F7" w:rsidRDefault="007244B5" w:rsidP="007244B5">
            <w:pPr>
              <w:pStyle w:val="TAC"/>
            </w:pPr>
          </w:p>
        </w:tc>
        <w:tc>
          <w:tcPr>
            <w:tcW w:w="1772" w:type="dxa"/>
            <w:vAlign w:val="center"/>
          </w:tcPr>
          <w:p w14:paraId="1D6A1975" w14:textId="77D6FE94" w:rsidR="007244B5" w:rsidRPr="006A77F7" w:rsidRDefault="007244B5" w:rsidP="007244B5">
            <w:pPr>
              <w:pStyle w:val="TAC"/>
            </w:pPr>
            <w:r w:rsidRPr="006A77F7">
              <w:rPr>
                <w:lang w:eastAsia="zh-CN"/>
              </w:rPr>
              <w:t>No</w:t>
            </w:r>
          </w:p>
        </w:tc>
        <w:tc>
          <w:tcPr>
            <w:tcW w:w="1481" w:type="dxa"/>
            <w:vAlign w:val="center"/>
          </w:tcPr>
          <w:p w14:paraId="0A5F6357" w14:textId="0DF17924" w:rsidR="007244B5" w:rsidRPr="006A77F7" w:rsidRDefault="007244B5" w:rsidP="007244B5">
            <w:pPr>
              <w:pStyle w:val="TAC"/>
            </w:pPr>
            <w:r w:rsidRPr="006A77F7">
              <w:rPr>
                <w:lang w:eastAsia="zh-CN"/>
              </w:rPr>
              <w:t>DC_66A_n41A</w:t>
            </w:r>
          </w:p>
        </w:tc>
        <w:tc>
          <w:tcPr>
            <w:tcW w:w="1539" w:type="dxa"/>
            <w:vAlign w:val="center"/>
          </w:tcPr>
          <w:p w14:paraId="0872BF2D" w14:textId="03C119D9" w:rsidR="007244B5" w:rsidRPr="006A77F7" w:rsidRDefault="007244B5" w:rsidP="007244B5">
            <w:pPr>
              <w:pStyle w:val="TAC"/>
            </w:pPr>
            <w:r w:rsidRPr="006A77F7">
              <w:t>No 3CC exception</w:t>
            </w:r>
          </w:p>
        </w:tc>
        <w:tc>
          <w:tcPr>
            <w:tcW w:w="1483" w:type="dxa"/>
            <w:vAlign w:val="center"/>
          </w:tcPr>
          <w:p w14:paraId="351CC829" w14:textId="42805E5B" w:rsidR="007244B5" w:rsidRPr="006A77F7" w:rsidRDefault="007244B5" w:rsidP="007244B5">
            <w:pPr>
              <w:pStyle w:val="TAC"/>
            </w:pPr>
            <w:r w:rsidRPr="005B0212">
              <w:t>No test required</w:t>
            </w:r>
          </w:p>
        </w:tc>
        <w:tc>
          <w:tcPr>
            <w:tcW w:w="1465" w:type="dxa"/>
            <w:vAlign w:val="center"/>
          </w:tcPr>
          <w:p w14:paraId="2C37AA2F" w14:textId="77777777" w:rsidR="007244B5" w:rsidRPr="006A77F7" w:rsidRDefault="007244B5" w:rsidP="007244B5">
            <w:pPr>
              <w:pStyle w:val="TAC"/>
              <w:rPr>
                <w:lang w:eastAsia="zh-CN"/>
              </w:rPr>
            </w:pPr>
          </w:p>
        </w:tc>
        <w:tc>
          <w:tcPr>
            <w:tcW w:w="1271" w:type="dxa"/>
            <w:tcBorders>
              <w:top w:val="nil"/>
            </w:tcBorders>
            <w:vAlign w:val="center"/>
          </w:tcPr>
          <w:p w14:paraId="6E888604" w14:textId="77777777" w:rsidR="007244B5" w:rsidRPr="006A77F7" w:rsidRDefault="007244B5" w:rsidP="007244B5">
            <w:pPr>
              <w:pStyle w:val="TAC"/>
            </w:pPr>
          </w:p>
        </w:tc>
      </w:tr>
      <w:tr w:rsidR="007244B5" w:rsidRPr="006A77F7" w14:paraId="7B4F71E5" w14:textId="77777777" w:rsidTr="003A0531">
        <w:tc>
          <w:tcPr>
            <w:tcW w:w="1765" w:type="dxa"/>
            <w:tcBorders>
              <w:top w:val="single" w:sz="4" w:space="0" w:color="auto"/>
              <w:bottom w:val="nil"/>
            </w:tcBorders>
            <w:vAlign w:val="center"/>
          </w:tcPr>
          <w:p w14:paraId="39C06134" w14:textId="77777777" w:rsidR="007244B5" w:rsidRPr="006A77F7" w:rsidRDefault="007244B5" w:rsidP="007244B5">
            <w:pPr>
              <w:pStyle w:val="TAC"/>
            </w:pPr>
            <w:r w:rsidRPr="006A77F7">
              <w:t>DC_2A-66A_n77A</w:t>
            </w:r>
          </w:p>
        </w:tc>
        <w:tc>
          <w:tcPr>
            <w:tcW w:w="1772" w:type="dxa"/>
            <w:vAlign w:val="center"/>
          </w:tcPr>
          <w:p w14:paraId="245DD931" w14:textId="77777777" w:rsidR="007244B5" w:rsidRPr="006A77F7" w:rsidRDefault="007244B5" w:rsidP="007244B5">
            <w:pPr>
              <w:pStyle w:val="TAC"/>
              <w:rPr>
                <w:lang w:eastAsia="zh-CN"/>
              </w:rPr>
            </w:pPr>
            <w:r w:rsidRPr="006A77F7">
              <w:rPr>
                <w:lang w:eastAsia="zh-CN"/>
              </w:rPr>
              <w:t>No</w:t>
            </w:r>
          </w:p>
        </w:tc>
        <w:tc>
          <w:tcPr>
            <w:tcW w:w="1481" w:type="dxa"/>
          </w:tcPr>
          <w:p w14:paraId="3F61E359" w14:textId="77777777" w:rsidR="007244B5" w:rsidRPr="006A77F7" w:rsidRDefault="007244B5" w:rsidP="007244B5">
            <w:pPr>
              <w:pStyle w:val="TAC"/>
              <w:rPr>
                <w:lang w:eastAsia="zh-CN"/>
              </w:rPr>
            </w:pPr>
            <w:r w:rsidRPr="006A77F7">
              <w:t>DC_2A_n77A</w:t>
            </w:r>
          </w:p>
        </w:tc>
        <w:tc>
          <w:tcPr>
            <w:tcW w:w="1539" w:type="dxa"/>
            <w:vAlign w:val="center"/>
          </w:tcPr>
          <w:p w14:paraId="776E852B" w14:textId="2119D733" w:rsidR="007244B5" w:rsidRDefault="007244B5" w:rsidP="007244B5">
            <w:pPr>
              <w:pStyle w:val="TAC"/>
            </w:pPr>
            <w:r w:rsidRPr="006A77F7">
              <w:t>66 (3 band IMD2,</w:t>
            </w:r>
            <w:r>
              <w:t xml:space="preserve"> PC2&amp;PC3), </w:t>
            </w:r>
          </w:p>
          <w:p w14:paraId="46D38C5C" w14:textId="77777777" w:rsidR="007244B5" w:rsidRDefault="007244B5" w:rsidP="007244B5">
            <w:pPr>
              <w:pStyle w:val="TAC"/>
            </w:pPr>
            <w:r>
              <w:t>66 (3 band</w:t>
            </w:r>
            <w:r w:rsidRPr="006A77F7">
              <w:t xml:space="preserve"> IMD4, </w:t>
            </w:r>
            <w:r>
              <w:t xml:space="preserve">PC2&amp;PC3), </w:t>
            </w:r>
          </w:p>
          <w:p w14:paraId="295BB02A" w14:textId="3CBC7885" w:rsidR="007244B5" w:rsidRPr="006A77F7" w:rsidRDefault="007244B5" w:rsidP="007244B5">
            <w:pPr>
              <w:pStyle w:val="TAC"/>
            </w:pPr>
            <w:r>
              <w:t xml:space="preserve">66 (3 band </w:t>
            </w:r>
            <w:r w:rsidRPr="006A77F7">
              <w:t>IMD5)</w:t>
            </w:r>
          </w:p>
        </w:tc>
        <w:tc>
          <w:tcPr>
            <w:tcW w:w="1483" w:type="dxa"/>
            <w:vAlign w:val="center"/>
          </w:tcPr>
          <w:p w14:paraId="3D820523" w14:textId="3B36F8E7" w:rsidR="007244B5" w:rsidRPr="006A77F7" w:rsidRDefault="007244B5" w:rsidP="007244B5">
            <w:pPr>
              <w:pStyle w:val="TAC"/>
            </w:pPr>
            <w:r w:rsidRPr="006A77F7">
              <w:t>NE, IMD</w:t>
            </w:r>
          </w:p>
        </w:tc>
        <w:tc>
          <w:tcPr>
            <w:tcW w:w="1465" w:type="dxa"/>
            <w:vAlign w:val="center"/>
          </w:tcPr>
          <w:p w14:paraId="400BED4D"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249B77CB" w14:textId="5A1C5FFF" w:rsidR="007244B5" w:rsidRPr="006A77F7" w:rsidRDefault="007244B5" w:rsidP="007244B5">
            <w:pPr>
              <w:pStyle w:val="TAC"/>
            </w:pPr>
            <w:r w:rsidRPr="006A77F7">
              <w:rPr>
                <w:lang w:eastAsia="zh-CN"/>
              </w:rPr>
              <w:t>RAN5#103</w:t>
            </w:r>
          </w:p>
        </w:tc>
      </w:tr>
      <w:tr w:rsidR="007244B5" w:rsidRPr="006A77F7" w14:paraId="3EE389CF" w14:textId="77777777" w:rsidTr="003A0531">
        <w:tc>
          <w:tcPr>
            <w:tcW w:w="1765" w:type="dxa"/>
            <w:tcBorders>
              <w:top w:val="nil"/>
            </w:tcBorders>
            <w:vAlign w:val="center"/>
          </w:tcPr>
          <w:p w14:paraId="31D16583" w14:textId="77777777" w:rsidR="007244B5" w:rsidRPr="006A77F7" w:rsidRDefault="007244B5" w:rsidP="007244B5">
            <w:pPr>
              <w:pStyle w:val="TAC"/>
            </w:pPr>
          </w:p>
        </w:tc>
        <w:tc>
          <w:tcPr>
            <w:tcW w:w="1772" w:type="dxa"/>
            <w:vAlign w:val="center"/>
          </w:tcPr>
          <w:p w14:paraId="49302E3A" w14:textId="77777777" w:rsidR="007244B5" w:rsidRPr="006A77F7" w:rsidRDefault="007244B5" w:rsidP="007244B5">
            <w:pPr>
              <w:pStyle w:val="TAC"/>
              <w:rPr>
                <w:lang w:eastAsia="zh-CN"/>
              </w:rPr>
            </w:pPr>
            <w:r w:rsidRPr="006A77F7">
              <w:rPr>
                <w:lang w:eastAsia="zh-CN"/>
              </w:rPr>
              <w:t>No</w:t>
            </w:r>
          </w:p>
        </w:tc>
        <w:tc>
          <w:tcPr>
            <w:tcW w:w="1481" w:type="dxa"/>
          </w:tcPr>
          <w:p w14:paraId="586A4687" w14:textId="77777777" w:rsidR="007244B5" w:rsidRPr="006A77F7" w:rsidRDefault="007244B5" w:rsidP="007244B5">
            <w:pPr>
              <w:pStyle w:val="TAC"/>
              <w:rPr>
                <w:lang w:eastAsia="zh-CN"/>
              </w:rPr>
            </w:pPr>
            <w:r w:rsidRPr="006A77F7">
              <w:t>DC_66A_n77A</w:t>
            </w:r>
          </w:p>
        </w:tc>
        <w:tc>
          <w:tcPr>
            <w:tcW w:w="1539" w:type="dxa"/>
            <w:vAlign w:val="center"/>
          </w:tcPr>
          <w:p w14:paraId="0020929F" w14:textId="3A4E791C" w:rsidR="007244B5" w:rsidRPr="006A77F7" w:rsidRDefault="007244B5" w:rsidP="007244B5">
            <w:pPr>
              <w:pStyle w:val="TAC"/>
            </w:pPr>
            <w:r w:rsidRPr="006A77F7">
              <w:t>2(3 band IMD2</w:t>
            </w:r>
            <w:r w:rsidRPr="00EB7954">
              <w:t>, PC2&amp;PC3</w:t>
            </w:r>
            <w:r w:rsidRPr="006A77F7">
              <w:t>)</w:t>
            </w:r>
          </w:p>
        </w:tc>
        <w:tc>
          <w:tcPr>
            <w:tcW w:w="1483" w:type="dxa"/>
            <w:vAlign w:val="center"/>
          </w:tcPr>
          <w:p w14:paraId="7CA58E9D" w14:textId="1F59196C" w:rsidR="007244B5" w:rsidRPr="006A77F7" w:rsidRDefault="007244B5" w:rsidP="007244B5">
            <w:pPr>
              <w:pStyle w:val="TAC"/>
            </w:pPr>
            <w:r w:rsidRPr="006A77F7">
              <w:t>NE, IMD</w:t>
            </w:r>
          </w:p>
        </w:tc>
        <w:tc>
          <w:tcPr>
            <w:tcW w:w="1465" w:type="dxa"/>
            <w:vAlign w:val="center"/>
          </w:tcPr>
          <w:p w14:paraId="765D075B" w14:textId="77777777" w:rsidR="007244B5" w:rsidRPr="006A77F7" w:rsidRDefault="007244B5" w:rsidP="007244B5">
            <w:pPr>
              <w:pStyle w:val="TAC"/>
              <w:rPr>
                <w:lang w:eastAsia="zh-CN"/>
              </w:rPr>
            </w:pPr>
          </w:p>
        </w:tc>
        <w:tc>
          <w:tcPr>
            <w:tcW w:w="1271" w:type="dxa"/>
            <w:tcBorders>
              <w:top w:val="nil"/>
            </w:tcBorders>
            <w:vAlign w:val="center"/>
          </w:tcPr>
          <w:p w14:paraId="69F0330E" w14:textId="77777777" w:rsidR="007244B5" w:rsidRPr="006A77F7" w:rsidRDefault="007244B5" w:rsidP="007244B5">
            <w:pPr>
              <w:pStyle w:val="TAC"/>
            </w:pPr>
          </w:p>
        </w:tc>
      </w:tr>
      <w:tr w:rsidR="007244B5" w:rsidRPr="006A77F7" w14:paraId="3E24EDB6" w14:textId="77777777" w:rsidTr="006E2B75">
        <w:tc>
          <w:tcPr>
            <w:tcW w:w="1765" w:type="dxa"/>
            <w:tcBorders>
              <w:top w:val="nil"/>
              <w:bottom w:val="nil"/>
            </w:tcBorders>
            <w:vAlign w:val="center"/>
          </w:tcPr>
          <w:p w14:paraId="0BFA6898" w14:textId="166B511A" w:rsidR="007244B5" w:rsidRPr="006A77F7" w:rsidRDefault="007244B5" w:rsidP="007244B5">
            <w:pPr>
              <w:pStyle w:val="TAC"/>
            </w:pPr>
            <w:r w:rsidRPr="006A77F7">
              <w:t>DC_3A-7A_n1A</w:t>
            </w:r>
          </w:p>
        </w:tc>
        <w:tc>
          <w:tcPr>
            <w:tcW w:w="1772" w:type="dxa"/>
            <w:vAlign w:val="center"/>
          </w:tcPr>
          <w:p w14:paraId="208B43AC" w14:textId="2E132026" w:rsidR="007244B5" w:rsidRPr="006A77F7" w:rsidRDefault="007244B5" w:rsidP="007244B5">
            <w:pPr>
              <w:pStyle w:val="TAC"/>
              <w:rPr>
                <w:lang w:eastAsia="zh-CN"/>
              </w:rPr>
            </w:pPr>
            <w:r>
              <w:t>DC_3_n1</w:t>
            </w:r>
          </w:p>
        </w:tc>
        <w:tc>
          <w:tcPr>
            <w:tcW w:w="1481" w:type="dxa"/>
            <w:vAlign w:val="center"/>
          </w:tcPr>
          <w:p w14:paraId="19AFD6A8" w14:textId="2EC51325" w:rsidR="007244B5" w:rsidRPr="006A77F7" w:rsidRDefault="007244B5" w:rsidP="007244B5">
            <w:pPr>
              <w:pStyle w:val="TAC"/>
            </w:pPr>
            <w:r w:rsidRPr="006A77F7">
              <w:t>DC_3A_n1A</w:t>
            </w:r>
          </w:p>
        </w:tc>
        <w:tc>
          <w:tcPr>
            <w:tcW w:w="1539" w:type="dxa"/>
            <w:vAlign w:val="center"/>
          </w:tcPr>
          <w:p w14:paraId="09CAB537" w14:textId="597C34E7" w:rsidR="007244B5" w:rsidRPr="006A77F7" w:rsidRDefault="007244B5" w:rsidP="007244B5">
            <w:pPr>
              <w:pStyle w:val="TAC"/>
            </w:pPr>
            <w:r w:rsidRPr="006A77F7">
              <w:t>No 3CC exception</w:t>
            </w:r>
          </w:p>
        </w:tc>
        <w:tc>
          <w:tcPr>
            <w:tcW w:w="1483" w:type="dxa"/>
            <w:vAlign w:val="center"/>
          </w:tcPr>
          <w:p w14:paraId="4096ABB7" w14:textId="0D06602E" w:rsidR="007244B5" w:rsidRPr="006A77F7" w:rsidRDefault="007244B5" w:rsidP="007244B5">
            <w:pPr>
              <w:pStyle w:val="TAC"/>
            </w:pPr>
            <w:r w:rsidRPr="006A77F7">
              <w:t>No test required</w:t>
            </w:r>
          </w:p>
        </w:tc>
        <w:tc>
          <w:tcPr>
            <w:tcW w:w="1465" w:type="dxa"/>
            <w:vAlign w:val="center"/>
          </w:tcPr>
          <w:p w14:paraId="6F464FD0" w14:textId="77777777" w:rsidR="007244B5" w:rsidRPr="006A77F7" w:rsidRDefault="007244B5" w:rsidP="007244B5">
            <w:pPr>
              <w:pStyle w:val="TAC"/>
              <w:rPr>
                <w:lang w:eastAsia="zh-CN"/>
              </w:rPr>
            </w:pPr>
          </w:p>
        </w:tc>
        <w:tc>
          <w:tcPr>
            <w:tcW w:w="1271" w:type="dxa"/>
            <w:tcBorders>
              <w:top w:val="nil"/>
              <w:bottom w:val="nil"/>
            </w:tcBorders>
            <w:vAlign w:val="center"/>
          </w:tcPr>
          <w:p w14:paraId="7770D193" w14:textId="48A48B85" w:rsidR="007244B5" w:rsidRPr="006A77F7" w:rsidRDefault="007244B5" w:rsidP="007244B5">
            <w:pPr>
              <w:pStyle w:val="TAC"/>
            </w:pPr>
            <w:r w:rsidRPr="006A77F7">
              <w:t>RAN5#90-e</w:t>
            </w:r>
          </w:p>
        </w:tc>
      </w:tr>
      <w:tr w:rsidR="007244B5" w:rsidRPr="006A77F7" w14:paraId="5031A377" w14:textId="77777777" w:rsidTr="006E2B75">
        <w:tc>
          <w:tcPr>
            <w:tcW w:w="1765" w:type="dxa"/>
            <w:tcBorders>
              <w:top w:val="nil"/>
            </w:tcBorders>
            <w:vAlign w:val="center"/>
          </w:tcPr>
          <w:p w14:paraId="57545FE0" w14:textId="77777777" w:rsidR="007244B5" w:rsidRPr="006A77F7" w:rsidRDefault="007244B5" w:rsidP="007244B5">
            <w:pPr>
              <w:pStyle w:val="TAC"/>
            </w:pPr>
          </w:p>
        </w:tc>
        <w:tc>
          <w:tcPr>
            <w:tcW w:w="1772" w:type="dxa"/>
            <w:vAlign w:val="center"/>
          </w:tcPr>
          <w:p w14:paraId="5AEF018B" w14:textId="6B8939BE" w:rsidR="007244B5" w:rsidRPr="006A77F7" w:rsidRDefault="007244B5" w:rsidP="007244B5">
            <w:pPr>
              <w:pStyle w:val="TAC"/>
              <w:rPr>
                <w:lang w:eastAsia="zh-CN"/>
              </w:rPr>
            </w:pPr>
            <w:r w:rsidRPr="006A77F7">
              <w:t>No</w:t>
            </w:r>
          </w:p>
        </w:tc>
        <w:tc>
          <w:tcPr>
            <w:tcW w:w="1481" w:type="dxa"/>
            <w:vAlign w:val="center"/>
          </w:tcPr>
          <w:p w14:paraId="1E1B244A" w14:textId="0A79125B" w:rsidR="007244B5" w:rsidRPr="006A77F7" w:rsidRDefault="007244B5" w:rsidP="007244B5">
            <w:pPr>
              <w:pStyle w:val="TAC"/>
            </w:pPr>
            <w:r w:rsidRPr="006A77F7">
              <w:t>DC_7A_n1A</w:t>
            </w:r>
          </w:p>
        </w:tc>
        <w:tc>
          <w:tcPr>
            <w:tcW w:w="1539" w:type="dxa"/>
            <w:vAlign w:val="center"/>
          </w:tcPr>
          <w:p w14:paraId="124BE8DA" w14:textId="61C1E8ED" w:rsidR="007244B5" w:rsidRPr="006A77F7" w:rsidRDefault="007244B5" w:rsidP="007244B5">
            <w:pPr>
              <w:pStyle w:val="TAC"/>
            </w:pPr>
            <w:r w:rsidRPr="006A77F7">
              <w:t>No 3CC exception</w:t>
            </w:r>
          </w:p>
        </w:tc>
        <w:tc>
          <w:tcPr>
            <w:tcW w:w="1483" w:type="dxa"/>
            <w:vAlign w:val="center"/>
          </w:tcPr>
          <w:p w14:paraId="0530AEFE" w14:textId="6711AAF4" w:rsidR="007244B5" w:rsidRPr="006A77F7" w:rsidRDefault="007244B5" w:rsidP="007244B5">
            <w:pPr>
              <w:pStyle w:val="TAC"/>
            </w:pPr>
            <w:r w:rsidRPr="006A77F7">
              <w:t>No test required</w:t>
            </w:r>
          </w:p>
        </w:tc>
        <w:tc>
          <w:tcPr>
            <w:tcW w:w="1465" w:type="dxa"/>
            <w:vAlign w:val="center"/>
          </w:tcPr>
          <w:p w14:paraId="37B5F7CD" w14:textId="77777777" w:rsidR="007244B5" w:rsidRPr="006A77F7" w:rsidRDefault="007244B5" w:rsidP="007244B5">
            <w:pPr>
              <w:pStyle w:val="TAC"/>
              <w:rPr>
                <w:lang w:eastAsia="zh-CN"/>
              </w:rPr>
            </w:pPr>
          </w:p>
        </w:tc>
        <w:tc>
          <w:tcPr>
            <w:tcW w:w="1271" w:type="dxa"/>
            <w:tcBorders>
              <w:top w:val="nil"/>
            </w:tcBorders>
            <w:vAlign w:val="center"/>
          </w:tcPr>
          <w:p w14:paraId="5AF04FC8" w14:textId="77777777" w:rsidR="007244B5" w:rsidRPr="006A77F7" w:rsidRDefault="007244B5" w:rsidP="007244B5">
            <w:pPr>
              <w:pStyle w:val="TAC"/>
            </w:pPr>
          </w:p>
        </w:tc>
      </w:tr>
      <w:tr w:rsidR="007244B5" w:rsidRPr="006A77F7" w14:paraId="79D4C08F" w14:textId="77777777" w:rsidTr="006E2B75">
        <w:tc>
          <w:tcPr>
            <w:tcW w:w="1765" w:type="dxa"/>
            <w:tcBorders>
              <w:top w:val="nil"/>
              <w:bottom w:val="nil"/>
            </w:tcBorders>
            <w:vAlign w:val="center"/>
          </w:tcPr>
          <w:p w14:paraId="3458AB7E" w14:textId="33FD10C8" w:rsidR="007244B5" w:rsidRPr="006A77F7" w:rsidRDefault="007244B5" w:rsidP="007244B5">
            <w:pPr>
              <w:pStyle w:val="TAC"/>
            </w:pPr>
            <w:r w:rsidRPr="006A77F7">
              <w:t>DC_3A-7A_n5A</w:t>
            </w:r>
          </w:p>
        </w:tc>
        <w:tc>
          <w:tcPr>
            <w:tcW w:w="1772" w:type="dxa"/>
            <w:vAlign w:val="center"/>
          </w:tcPr>
          <w:p w14:paraId="48B7E1E1" w14:textId="69C6660B" w:rsidR="007244B5" w:rsidRPr="006A77F7" w:rsidRDefault="007244B5" w:rsidP="007244B5">
            <w:pPr>
              <w:pStyle w:val="TAC"/>
              <w:rPr>
                <w:lang w:eastAsia="zh-CN"/>
              </w:rPr>
            </w:pPr>
            <w:r>
              <w:t>DC_3_n5</w:t>
            </w:r>
          </w:p>
        </w:tc>
        <w:tc>
          <w:tcPr>
            <w:tcW w:w="1481" w:type="dxa"/>
            <w:vAlign w:val="center"/>
          </w:tcPr>
          <w:p w14:paraId="51615E29" w14:textId="3725737E" w:rsidR="007244B5" w:rsidRPr="006A77F7" w:rsidRDefault="007244B5" w:rsidP="007244B5">
            <w:pPr>
              <w:pStyle w:val="TAC"/>
            </w:pPr>
            <w:r w:rsidRPr="006A77F7">
              <w:t>DC_3A_n5A</w:t>
            </w:r>
          </w:p>
        </w:tc>
        <w:tc>
          <w:tcPr>
            <w:tcW w:w="1539" w:type="dxa"/>
            <w:vAlign w:val="center"/>
          </w:tcPr>
          <w:p w14:paraId="1F663A8A" w14:textId="684EAEA4" w:rsidR="007244B5" w:rsidRPr="006A77F7" w:rsidRDefault="007244B5" w:rsidP="007244B5">
            <w:pPr>
              <w:pStyle w:val="TAC"/>
            </w:pPr>
            <w:r w:rsidRPr="006A77F7">
              <w:t>7 (3 band IMD2)</w:t>
            </w:r>
          </w:p>
        </w:tc>
        <w:tc>
          <w:tcPr>
            <w:tcW w:w="1483" w:type="dxa"/>
            <w:vAlign w:val="center"/>
          </w:tcPr>
          <w:p w14:paraId="2FE08C56" w14:textId="5539C4DE" w:rsidR="007244B5" w:rsidRPr="006A77F7" w:rsidRDefault="007244B5" w:rsidP="007244B5">
            <w:pPr>
              <w:pStyle w:val="TAC"/>
            </w:pPr>
            <w:r w:rsidRPr="006A77F7">
              <w:t>IMD</w:t>
            </w:r>
          </w:p>
        </w:tc>
        <w:tc>
          <w:tcPr>
            <w:tcW w:w="1465" w:type="dxa"/>
            <w:vAlign w:val="center"/>
          </w:tcPr>
          <w:p w14:paraId="54748EAA" w14:textId="77777777" w:rsidR="007244B5" w:rsidRPr="006A77F7" w:rsidRDefault="007244B5" w:rsidP="007244B5">
            <w:pPr>
              <w:pStyle w:val="TAC"/>
              <w:rPr>
                <w:lang w:eastAsia="zh-CN"/>
              </w:rPr>
            </w:pPr>
          </w:p>
        </w:tc>
        <w:tc>
          <w:tcPr>
            <w:tcW w:w="1271" w:type="dxa"/>
            <w:tcBorders>
              <w:top w:val="nil"/>
              <w:bottom w:val="nil"/>
            </w:tcBorders>
            <w:vAlign w:val="center"/>
          </w:tcPr>
          <w:p w14:paraId="1691FE48" w14:textId="2209B890" w:rsidR="007244B5" w:rsidRPr="006A77F7" w:rsidRDefault="007244B5" w:rsidP="007244B5">
            <w:pPr>
              <w:pStyle w:val="TAC"/>
            </w:pPr>
            <w:r w:rsidRPr="006A77F7">
              <w:rPr>
                <w:rFonts w:eastAsia="SimSun"/>
              </w:rPr>
              <w:t>RAN5#95-e</w:t>
            </w:r>
          </w:p>
        </w:tc>
      </w:tr>
      <w:tr w:rsidR="007244B5" w:rsidRPr="006A77F7" w14:paraId="6059A7B1" w14:textId="77777777" w:rsidTr="006E2B75">
        <w:tc>
          <w:tcPr>
            <w:tcW w:w="1765" w:type="dxa"/>
            <w:tcBorders>
              <w:top w:val="nil"/>
            </w:tcBorders>
            <w:vAlign w:val="center"/>
          </w:tcPr>
          <w:p w14:paraId="40BFA33F" w14:textId="77777777" w:rsidR="007244B5" w:rsidRPr="006A77F7" w:rsidRDefault="007244B5" w:rsidP="007244B5">
            <w:pPr>
              <w:pStyle w:val="TAC"/>
            </w:pPr>
          </w:p>
        </w:tc>
        <w:tc>
          <w:tcPr>
            <w:tcW w:w="1772" w:type="dxa"/>
            <w:vAlign w:val="center"/>
          </w:tcPr>
          <w:p w14:paraId="12E66C73" w14:textId="3F4B6FE5" w:rsidR="007244B5" w:rsidRPr="006A77F7" w:rsidRDefault="007244B5" w:rsidP="007244B5">
            <w:pPr>
              <w:pStyle w:val="TAC"/>
              <w:rPr>
                <w:lang w:eastAsia="zh-CN"/>
              </w:rPr>
            </w:pPr>
            <w:r>
              <w:t>DC_7_n5</w:t>
            </w:r>
          </w:p>
        </w:tc>
        <w:tc>
          <w:tcPr>
            <w:tcW w:w="1481" w:type="dxa"/>
            <w:vAlign w:val="center"/>
          </w:tcPr>
          <w:p w14:paraId="2CDB32F9" w14:textId="2F91CCA6" w:rsidR="007244B5" w:rsidRPr="006A77F7" w:rsidRDefault="007244B5" w:rsidP="007244B5">
            <w:pPr>
              <w:pStyle w:val="TAC"/>
            </w:pPr>
            <w:r w:rsidRPr="006A77F7">
              <w:t>DC_7A_n5A</w:t>
            </w:r>
          </w:p>
        </w:tc>
        <w:tc>
          <w:tcPr>
            <w:tcW w:w="1539" w:type="dxa"/>
            <w:vAlign w:val="center"/>
          </w:tcPr>
          <w:p w14:paraId="703F40F6" w14:textId="40C8EE83" w:rsidR="007244B5" w:rsidRPr="006A77F7" w:rsidRDefault="007244B5" w:rsidP="007244B5">
            <w:pPr>
              <w:pStyle w:val="TAC"/>
            </w:pPr>
            <w:r w:rsidRPr="006A77F7">
              <w:t>No 3CC exception</w:t>
            </w:r>
          </w:p>
        </w:tc>
        <w:tc>
          <w:tcPr>
            <w:tcW w:w="1483" w:type="dxa"/>
            <w:vAlign w:val="center"/>
          </w:tcPr>
          <w:p w14:paraId="45AC1AA6" w14:textId="103A53E9" w:rsidR="007244B5" w:rsidRPr="006A77F7" w:rsidRDefault="007244B5" w:rsidP="007244B5">
            <w:pPr>
              <w:pStyle w:val="TAC"/>
            </w:pPr>
            <w:r w:rsidRPr="006A77F7">
              <w:t>No test required</w:t>
            </w:r>
          </w:p>
        </w:tc>
        <w:tc>
          <w:tcPr>
            <w:tcW w:w="1465" w:type="dxa"/>
            <w:vAlign w:val="center"/>
          </w:tcPr>
          <w:p w14:paraId="768720C0" w14:textId="77777777" w:rsidR="007244B5" w:rsidRPr="006A77F7" w:rsidRDefault="007244B5" w:rsidP="007244B5">
            <w:pPr>
              <w:pStyle w:val="TAC"/>
              <w:rPr>
                <w:lang w:eastAsia="zh-CN"/>
              </w:rPr>
            </w:pPr>
          </w:p>
        </w:tc>
        <w:tc>
          <w:tcPr>
            <w:tcW w:w="1271" w:type="dxa"/>
            <w:tcBorders>
              <w:top w:val="nil"/>
            </w:tcBorders>
            <w:vAlign w:val="center"/>
          </w:tcPr>
          <w:p w14:paraId="39006CC6" w14:textId="28B1D4B5" w:rsidR="007244B5" w:rsidRPr="006A77F7" w:rsidRDefault="007244B5" w:rsidP="007244B5">
            <w:pPr>
              <w:pStyle w:val="TAC"/>
            </w:pPr>
          </w:p>
        </w:tc>
      </w:tr>
      <w:tr w:rsidR="007244B5" w:rsidRPr="006A77F7" w14:paraId="0C4EDE2A" w14:textId="77777777" w:rsidTr="006E2B75">
        <w:tc>
          <w:tcPr>
            <w:tcW w:w="1765" w:type="dxa"/>
            <w:tcBorders>
              <w:top w:val="nil"/>
              <w:bottom w:val="nil"/>
            </w:tcBorders>
            <w:vAlign w:val="center"/>
          </w:tcPr>
          <w:p w14:paraId="66B4A3CD" w14:textId="322C982C" w:rsidR="007244B5" w:rsidRPr="006A77F7" w:rsidRDefault="007244B5" w:rsidP="007244B5">
            <w:pPr>
              <w:pStyle w:val="TAC"/>
            </w:pPr>
            <w:r w:rsidRPr="006A77F7">
              <w:t>DC_3A-7A_n8A</w:t>
            </w:r>
          </w:p>
        </w:tc>
        <w:tc>
          <w:tcPr>
            <w:tcW w:w="1772" w:type="dxa"/>
            <w:vAlign w:val="center"/>
          </w:tcPr>
          <w:p w14:paraId="3AFCDF31" w14:textId="0C35613A" w:rsidR="007244B5" w:rsidRPr="006A77F7" w:rsidRDefault="007244B5" w:rsidP="007244B5">
            <w:pPr>
              <w:pStyle w:val="TAC"/>
              <w:rPr>
                <w:lang w:eastAsia="zh-CN"/>
              </w:rPr>
            </w:pPr>
            <w:r w:rsidRPr="006A77F7">
              <w:t>No</w:t>
            </w:r>
          </w:p>
        </w:tc>
        <w:tc>
          <w:tcPr>
            <w:tcW w:w="1481" w:type="dxa"/>
            <w:vAlign w:val="center"/>
          </w:tcPr>
          <w:p w14:paraId="120B2DF9" w14:textId="778846F1" w:rsidR="007244B5" w:rsidRPr="006A77F7" w:rsidRDefault="007244B5" w:rsidP="007244B5">
            <w:pPr>
              <w:pStyle w:val="TAC"/>
            </w:pPr>
            <w:r w:rsidRPr="006A77F7">
              <w:rPr>
                <w:lang w:eastAsia="fi-FI"/>
              </w:rPr>
              <w:t>DC_3A_</w:t>
            </w:r>
            <w:r w:rsidRPr="006A77F7">
              <w:rPr>
                <w:lang w:eastAsia="ja-JP"/>
              </w:rPr>
              <w:t>n8A</w:t>
            </w:r>
          </w:p>
        </w:tc>
        <w:tc>
          <w:tcPr>
            <w:tcW w:w="1539" w:type="dxa"/>
            <w:vAlign w:val="center"/>
          </w:tcPr>
          <w:p w14:paraId="51EF74C2" w14:textId="72C0621A" w:rsidR="007244B5" w:rsidRPr="006A77F7" w:rsidRDefault="007244B5" w:rsidP="007244B5">
            <w:pPr>
              <w:pStyle w:val="TAC"/>
            </w:pPr>
            <w:r w:rsidRPr="006A77F7">
              <w:t>7 (3 band IMD2, IMD3)</w:t>
            </w:r>
          </w:p>
        </w:tc>
        <w:tc>
          <w:tcPr>
            <w:tcW w:w="1483" w:type="dxa"/>
            <w:vAlign w:val="center"/>
          </w:tcPr>
          <w:p w14:paraId="6A5F255E" w14:textId="324BEE04" w:rsidR="007244B5" w:rsidRPr="006A77F7" w:rsidRDefault="007244B5" w:rsidP="007244B5">
            <w:pPr>
              <w:pStyle w:val="TAC"/>
            </w:pPr>
            <w:r w:rsidRPr="006A77F7">
              <w:rPr>
                <w:lang w:eastAsia="ja-JP"/>
              </w:rPr>
              <w:t>IMD</w:t>
            </w:r>
          </w:p>
        </w:tc>
        <w:tc>
          <w:tcPr>
            <w:tcW w:w="1465" w:type="dxa"/>
            <w:vAlign w:val="center"/>
          </w:tcPr>
          <w:p w14:paraId="5F2980C1" w14:textId="77777777" w:rsidR="007244B5" w:rsidRPr="006A77F7" w:rsidRDefault="007244B5" w:rsidP="007244B5">
            <w:pPr>
              <w:pStyle w:val="TAC"/>
              <w:rPr>
                <w:lang w:eastAsia="zh-CN"/>
              </w:rPr>
            </w:pPr>
          </w:p>
        </w:tc>
        <w:tc>
          <w:tcPr>
            <w:tcW w:w="1271" w:type="dxa"/>
            <w:tcBorders>
              <w:top w:val="nil"/>
              <w:bottom w:val="nil"/>
            </w:tcBorders>
            <w:vAlign w:val="center"/>
          </w:tcPr>
          <w:p w14:paraId="563D64BF" w14:textId="092D78C8" w:rsidR="007244B5" w:rsidRPr="006A77F7" w:rsidRDefault="007244B5" w:rsidP="007244B5">
            <w:pPr>
              <w:pStyle w:val="TAC"/>
            </w:pPr>
            <w:r w:rsidRPr="006A77F7">
              <w:t>RAN5#96-e</w:t>
            </w:r>
          </w:p>
        </w:tc>
      </w:tr>
      <w:tr w:rsidR="007244B5" w:rsidRPr="006A77F7" w14:paraId="5CD30D75" w14:textId="77777777" w:rsidTr="006E2B75">
        <w:tc>
          <w:tcPr>
            <w:tcW w:w="1765" w:type="dxa"/>
            <w:tcBorders>
              <w:top w:val="nil"/>
            </w:tcBorders>
            <w:vAlign w:val="center"/>
          </w:tcPr>
          <w:p w14:paraId="0C663377" w14:textId="77777777" w:rsidR="007244B5" w:rsidRPr="006A77F7" w:rsidRDefault="007244B5" w:rsidP="007244B5">
            <w:pPr>
              <w:pStyle w:val="TAC"/>
            </w:pPr>
          </w:p>
        </w:tc>
        <w:tc>
          <w:tcPr>
            <w:tcW w:w="1772" w:type="dxa"/>
            <w:vAlign w:val="center"/>
          </w:tcPr>
          <w:p w14:paraId="47D10644" w14:textId="1B1E1847" w:rsidR="007244B5" w:rsidRPr="006A77F7" w:rsidRDefault="007244B5" w:rsidP="007244B5">
            <w:pPr>
              <w:pStyle w:val="TAC"/>
              <w:rPr>
                <w:lang w:eastAsia="zh-CN"/>
              </w:rPr>
            </w:pPr>
            <w:r w:rsidRPr="006A77F7">
              <w:t>No</w:t>
            </w:r>
          </w:p>
        </w:tc>
        <w:tc>
          <w:tcPr>
            <w:tcW w:w="1481" w:type="dxa"/>
            <w:vAlign w:val="center"/>
          </w:tcPr>
          <w:p w14:paraId="38EA34B9" w14:textId="7059D49F" w:rsidR="007244B5" w:rsidRPr="006A77F7" w:rsidRDefault="007244B5" w:rsidP="007244B5">
            <w:pPr>
              <w:pStyle w:val="TAC"/>
            </w:pPr>
            <w:r w:rsidRPr="006A77F7">
              <w:rPr>
                <w:lang w:eastAsia="fi-FI"/>
              </w:rPr>
              <w:t>DC_7A_</w:t>
            </w:r>
            <w:r w:rsidRPr="006A77F7">
              <w:rPr>
                <w:lang w:eastAsia="ja-JP"/>
              </w:rPr>
              <w:t>n8A</w:t>
            </w:r>
          </w:p>
        </w:tc>
        <w:tc>
          <w:tcPr>
            <w:tcW w:w="1539" w:type="dxa"/>
            <w:vAlign w:val="center"/>
          </w:tcPr>
          <w:p w14:paraId="0BF564C4" w14:textId="22185A1B" w:rsidR="007244B5" w:rsidRPr="006A77F7" w:rsidRDefault="007244B5" w:rsidP="007244B5">
            <w:pPr>
              <w:pStyle w:val="TAC"/>
            </w:pPr>
            <w:r w:rsidRPr="006A77F7">
              <w:t>No 3CC exception</w:t>
            </w:r>
          </w:p>
        </w:tc>
        <w:tc>
          <w:tcPr>
            <w:tcW w:w="1483" w:type="dxa"/>
            <w:vAlign w:val="center"/>
          </w:tcPr>
          <w:p w14:paraId="60277896" w14:textId="5259EC37" w:rsidR="007244B5" w:rsidRPr="006A77F7" w:rsidRDefault="007244B5" w:rsidP="007244B5">
            <w:pPr>
              <w:pStyle w:val="TAC"/>
            </w:pPr>
            <w:r w:rsidRPr="006A77F7">
              <w:t>No test required</w:t>
            </w:r>
          </w:p>
        </w:tc>
        <w:tc>
          <w:tcPr>
            <w:tcW w:w="1465" w:type="dxa"/>
            <w:vAlign w:val="center"/>
          </w:tcPr>
          <w:p w14:paraId="6549F3F9" w14:textId="77777777" w:rsidR="007244B5" w:rsidRPr="006A77F7" w:rsidRDefault="007244B5" w:rsidP="007244B5">
            <w:pPr>
              <w:pStyle w:val="TAC"/>
              <w:rPr>
                <w:lang w:eastAsia="zh-CN"/>
              </w:rPr>
            </w:pPr>
          </w:p>
        </w:tc>
        <w:tc>
          <w:tcPr>
            <w:tcW w:w="1271" w:type="dxa"/>
            <w:tcBorders>
              <w:top w:val="nil"/>
            </w:tcBorders>
            <w:vAlign w:val="center"/>
          </w:tcPr>
          <w:p w14:paraId="61217D5C" w14:textId="5EC7E7AD" w:rsidR="007244B5" w:rsidRPr="006A77F7" w:rsidRDefault="007244B5" w:rsidP="007244B5">
            <w:pPr>
              <w:pStyle w:val="TAC"/>
            </w:pPr>
          </w:p>
        </w:tc>
      </w:tr>
      <w:tr w:rsidR="007244B5" w:rsidRPr="006A77F7" w14:paraId="10B9012D" w14:textId="77777777" w:rsidTr="006E2B75">
        <w:tc>
          <w:tcPr>
            <w:tcW w:w="1765" w:type="dxa"/>
            <w:tcBorders>
              <w:bottom w:val="nil"/>
            </w:tcBorders>
            <w:vAlign w:val="center"/>
          </w:tcPr>
          <w:p w14:paraId="535085D0" w14:textId="47B2AAFC" w:rsidR="007244B5" w:rsidRPr="006A77F7" w:rsidRDefault="007244B5" w:rsidP="007244B5">
            <w:pPr>
              <w:pStyle w:val="TAC"/>
            </w:pPr>
            <w:r w:rsidRPr="006A77F7">
              <w:t>DC_3A-7A_n28A</w:t>
            </w:r>
          </w:p>
        </w:tc>
        <w:tc>
          <w:tcPr>
            <w:tcW w:w="1772" w:type="dxa"/>
            <w:vAlign w:val="center"/>
          </w:tcPr>
          <w:p w14:paraId="532A6277" w14:textId="2C566DEC" w:rsidR="007244B5" w:rsidRPr="006A77F7" w:rsidRDefault="007244B5" w:rsidP="007244B5">
            <w:pPr>
              <w:pStyle w:val="TAC"/>
              <w:rPr>
                <w:lang w:eastAsia="en-US"/>
              </w:rPr>
            </w:pPr>
            <w:r w:rsidRPr="006A77F7">
              <w:t>No</w:t>
            </w:r>
          </w:p>
        </w:tc>
        <w:tc>
          <w:tcPr>
            <w:tcW w:w="1481" w:type="dxa"/>
            <w:vAlign w:val="center"/>
          </w:tcPr>
          <w:p w14:paraId="1C104A45" w14:textId="0AC3D18D" w:rsidR="007244B5" w:rsidRPr="006A77F7" w:rsidRDefault="007244B5" w:rsidP="007244B5">
            <w:pPr>
              <w:pStyle w:val="TAC"/>
              <w:rPr>
                <w:lang w:eastAsia="en-US"/>
              </w:rPr>
            </w:pPr>
            <w:r w:rsidRPr="006A77F7">
              <w:t>DC_3A_n28A</w:t>
            </w:r>
          </w:p>
        </w:tc>
        <w:tc>
          <w:tcPr>
            <w:tcW w:w="1539" w:type="dxa"/>
            <w:vAlign w:val="center"/>
          </w:tcPr>
          <w:p w14:paraId="37FE0724" w14:textId="154AC765" w:rsidR="007244B5" w:rsidRPr="006A77F7" w:rsidRDefault="007244B5" w:rsidP="007244B5">
            <w:pPr>
              <w:pStyle w:val="TAC"/>
              <w:rPr>
                <w:lang w:eastAsia="en-US"/>
              </w:rPr>
            </w:pPr>
            <w:r w:rsidRPr="006A77F7">
              <w:t>7 (3 band IMD3)</w:t>
            </w:r>
          </w:p>
        </w:tc>
        <w:tc>
          <w:tcPr>
            <w:tcW w:w="1483" w:type="dxa"/>
            <w:vAlign w:val="center"/>
          </w:tcPr>
          <w:p w14:paraId="2764D442" w14:textId="5808C94C" w:rsidR="007244B5" w:rsidRPr="006A77F7" w:rsidRDefault="007244B5" w:rsidP="007244B5">
            <w:pPr>
              <w:pStyle w:val="TAC"/>
              <w:rPr>
                <w:lang w:eastAsia="ja-JP"/>
              </w:rPr>
            </w:pPr>
            <w:r w:rsidRPr="006A77F7">
              <w:t>IMD</w:t>
            </w:r>
          </w:p>
        </w:tc>
        <w:tc>
          <w:tcPr>
            <w:tcW w:w="1465" w:type="dxa"/>
            <w:vAlign w:val="center"/>
          </w:tcPr>
          <w:p w14:paraId="622FBC32" w14:textId="77777777" w:rsidR="007244B5" w:rsidRPr="006A77F7" w:rsidRDefault="007244B5" w:rsidP="007244B5">
            <w:pPr>
              <w:pStyle w:val="TAC"/>
            </w:pPr>
          </w:p>
        </w:tc>
        <w:tc>
          <w:tcPr>
            <w:tcW w:w="1271" w:type="dxa"/>
            <w:tcBorders>
              <w:bottom w:val="nil"/>
            </w:tcBorders>
          </w:tcPr>
          <w:p w14:paraId="5C53AA4C" w14:textId="14AEC808" w:rsidR="007244B5" w:rsidRPr="006A77F7" w:rsidRDefault="007244B5" w:rsidP="007244B5">
            <w:pPr>
              <w:pStyle w:val="TAC"/>
            </w:pPr>
            <w:r w:rsidRPr="006A77F7">
              <w:t>RAN5#92-e</w:t>
            </w:r>
          </w:p>
        </w:tc>
      </w:tr>
      <w:tr w:rsidR="007244B5" w:rsidRPr="006A77F7" w14:paraId="57E84095" w14:textId="77777777" w:rsidTr="006E2B75">
        <w:tc>
          <w:tcPr>
            <w:tcW w:w="1765" w:type="dxa"/>
            <w:tcBorders>
              <w:top w:val="nil"/>
            </w:tcBorders>
            <w:vAlign w:val="center"/>
          </w:tcPr>
          <w:p w14:paraId="1923A87B" w14:textId="77777777" w:rsidR="007244B5" w:rsidRPr="006A77F7" w:rsidRDefault="007244B5" w:rsidP="007244B5">
            <w:pPr>
              <w:pStyle w:val="TAC"/>
            </w:pPr>
          </w:p>
        </w:tc>
        <w:tc>
          <w:tcPr>
            <w:tcW w:w="1772" w:type="dxa"/>
            <w:vAlign w:val="center"/>
          </w:tcPr>
          <w:p w14:paraId="08032751" w14:textId="2D27AB95" w:rsidR="007244B5" w:rsidRPr="006A77F7" w:rsidRDefault="007244B5" w:rsidP="007244B5">
            <w:pPr>
              <w:pStyle w:val="TAC"/>
              <w:rPr>
                <w:lang w:eastAsia="en-US"/>
              </w:rPr>
            </w:pPr>
            <w:r w:rsidRPr="006A77F7">
              <w:t>No</w:t>
            </w:r>
          </w:p>
        </w:tc>
        <w:tc>
          <w:tcPr>
            <w:tcW w:w="1481" w:type="dxa"/>
            <w:vAlign w:val="center"/>
          </w:tcPr>
          <w:p w14:paraId="7C07FD7A" w14:textId="65EE46D2" w:rsidR="007244B5" w:rsidRPr="006A77F7" w:rsidRDefault="007244B5" w:rsidP="007244B5">
            <w:pPr>
              <w:pStyle w:val="TAC"/>
              <w:rPr>
                <w:lang w:eastAsia="en-US"/>
              </w:rPr>
            </w:pPr>
            <w:r w:rsidRPr="006A77F7">
              <w:t>DC_7A_n28A</w:t>
            </w:r>
          </w:p>
        </w:tc>
        <w:tc>
          <w:tcPr>
            <w:tcW w:w="1539" w:type="dxa"/>
            <w:vAlign w:val="center"/>
          </w:tcPr>
          <w:p w14:paraId="59943438" w14:textId="011FE260" w:rsidR="007244B5" w:rsidRPr="006A77F7" w:rsidRDefault="007244B5" w:rsidP="007244B5">
            <w:pPr>
              <w:pStyle w:val="TAC"/>
              <w:rPr>
                <w:lang w:eastAsia="en-US"/>
              </w:rPr>
            </w:pPr>
            <w:r w:rsidRPr="006A77F7">
              <w:t>3 (3 band IMD2)</w:t>
            </w:r>
          </w:p>
        </w:tc>
        <w:tc>
          <w:tcPr>
            <w:tcW w:w="1483" w:type="dxa"/>
            <w:vAlign w:val="center"/>
          </w:tcPr>
          <w:p w14:paraId="25A42EC6" w14:textId="641F4166" w:rsidR="007244B5" w:rsidRPr="006A77F7" w:rsidRDefault="007244B5" w:rsidP="007244B5">
            <w:pPr>
              <w:pStyle w:val="TAC"/>
              <w:rPr>
                <w:lang w:eastAsia="ja-JP"/>
              </w:rPr>
            </w:pPr>
            <w:r w:rsidRPr="006A77F7">
              <w:t>IMD</w:t>
            </w:r>
          </w:p>
        </w:tc>
        <w:tc>
          <w:tcPr>
            <w:tcW w:w="1465" w:type="dxa"/>
            <w:vAlign w:val="center"/>
          </w:tcPr>
          <w:p w14:paraId="26A32105" w14:textId="77777777" w:rsidR="007244B5" w:rsidRPr="006A77F7" w:rsidRDefault="007244B5" w:rsidP="007244B5">
            <w:pPr>
              <w:pStyle w:val="TAC"/>
            </w:pPr>
          </w:p>
        </w:tc>
        <w:tc>
          <w:tcPr>
            <w:tcW w:w="1271" w:type="dxa"/>
            <w:tcBorders>
              <w:top w:val="nil"/>
            </w:tcBorders>
          </w:tcPr>
          <w:p w14:paraId="5B369468" w14:textId="79C1D229" w:rsidR="007244B5" w:rsidRPr="006A77F7" w:rsidRDefault="007244B5" w:rsidP="007244B5">
            <w:pPr>
              <w:pStyle w:val="TAC"/>
            </w:pPr>
          </w:p>
        </w:tc>
      </w:tr>
      <w:tr w:rsidR="007244B5" w:rsidRPr="006A77F7" w:rsidDel="005B0212" w14:paraId="1720DEEA" w14:textId="77777777" w:rsidTr="006E2B75">
        <w:tc>
          <w:tcPr>
            <w:tcW w:w="1765" w:type="dxa"/>
            <w:tcBorders>
              <w:top w:val="nil"/>
              <w:bottom w:val="nil"/>
            </w:tcBorders>
            <w:vAlign w:val="center"/>
          </w:tcPr>
          <w:p w14:paraId="413FAACB" w14:textId="2EC71E09" w:rsidR="007244B5" w:rsidRPr="006A77F7" w:rsidDel="005B0212" w:rsidRDefault="007244B5" w:rsidP="007244B5">
            <w:pPr>
              <w:pStyle w:val="TAC"/>
            </w:pPr>
            <w:r w:rsidRPr="006A77F7">
              <w:t>DC_3A-8A_n28A</w:t>
            </w:r>
          </w:p>
        </w:tc>
        <w:tc>
          <w:tcPr>
            <w:tcW w:w="1772" w:type="dxa"/>
            <w:vAlign w:val="center"/>
          </w:tcPr>
          <w:p w14:paraId="4287F47B" w14:textId="27D80EB2" w:rsidR="007244B5" w:rsidRPr="006A77F7" w:rsidDel="005B0212" w:rsidRDefault="007244B5" w:rsidP="007244B5">
            <w:pPr>
              <w:pStyle w:val="TAC"/>
            </w:pPr>
            <w:r w:rsidRPr="006A77F7">
              <w:t>No</w:t>
            </w:r>
          </w:p>
        </w:tc>
        <w:tc>
          <w:tcPr>
            <w:tcW w:w="1481" w:type="dxa"/>
            <w:vAlign w:val="center"/>
          </w:tcPr>
          <w:p w14:paraId="74BAD824" w14:textId="26B88AD2" w:rsidR="007244B5" w:rsidRPr="006A77F7" w:rsidDel="005B0212" w:rsidRDefault="007244B5" w:rsidP="007244B5">
            <w:pPr>
              <w:pStyle w:val="TAC"/>
            </w:pPr>
            <w:r w:rsidRPr="006A77F7">
              <w:t>DC_3A_n28A</w:t>
            </w:r>
          </w:p>
        </w:tc>
        <w:tc>
          <w:tcPr>
            <w:tcW w:w="1539" w:type="dxa"/>
            <w:vAlign w:val="center"/>
          </w:tcPr>
          <w:p w14:paraId="3F02C587" w14:textId="10B2710F" w:rsidR="007244B5" w:rsidRPr="006A77F7" w:rsidDel="005B0212" w:rsidRDefault="007244B5" w:rsidP="007244B5">
            <w:pPr>
              <w:pStyle w:val="TAC"/>
            </w:pPr>
            <w:r w:rsidRPr="006A77F7">
              <w:t>No 3CC exception</w:t>
            </w:r>
          </w:p>
        </w:tc>
        <w:tc>
          <w:tcPr>
            <w:tcW w:w="1483" w:type="dxa"/>
            <w:vAlign w:val="center"/>
          </w:tcPr>
          <w:p w14:paraId="6860ADF9" w14:textId="28A80CF7" w:rsidR="007244B5" w:rsidRPr="006A77F7" w:rsidDel="005B0212" w:rsidRDefault="007244B5" w:rsidP="007244B5">
            <w:pPr>
              <w:pStyle w:val="TAC"/>
            </w:pPr>
            <w:r w:rsidRPr="006A77F7">
              <w:t>No test required</w:t>
            </w:r>
          </w:p>
        </w:tc>
        <w:tc>
          <w:tcPr>
            <w:tcW w:w="1465" w:type="dxa"/>
            <w:vAlign w:val="center"/>
          </w:tcPr>
          <w:p w14:paraId="5FFF12CE" w14:textId="77777777" w:rsidR="007244B5" w:rsidRPr="006A77F7" w:rsidDel="005B0212" w:rsidRDefault="007244B5" w:rsidP="007244B5">
            <w:pPr>
              <w:pStyle w:val="TAC"/>
            </w:pPr>
          </w:p>
        </w:tc>
        <w:tc>
          <w:tcPr>
            <w:tcW w:w="1271" w:type="dxa"/>
            <w:tcBorders>
              <w:bottom w:val="nil"/>
            </w:tcBorders>
            <w:vAlign w:val="center"/>
          </w:tcPr>
          <w:p w14:paraId="57815182" w14:textId="52062244" w:rsidR="007244B5" w:rsidRPr="006A77F7" w:rsidDel="005B0212" w:rsidRDefault="007244B5" w:rsidP="007244B5">
            <w:pPr>
              <w:pStyle w:val="TAC"/>
            </w:pPr>
            <w:r w:rsidRPr="006A77F7">
              <w:rPr>
                <w:rFonts w:eastAsia="SimSun"/>
              </w:rPr>
              <w:t>RAN5#95-e</w:t>
            </w:r>
          </w:p>
        </w:tc>
      </w:tr>
      <w:tr w:rsidR="007244B5" w:rsidRPr="006A77F7" w:rsidDel="005B0212" w14:paraId="110A3653" w14:textId="77777777" w:rsidTr="006E2B75">
        <w:tc>
          <w:tcPr>
            <w:tcW w:w="1765" w:type="dxa"/>
            <w:tcBorders>
              <w:top w:val="nil"/>
            </w:tcBorders>
            <w:vAlign w:val="center"/>
          </w:tcPr>
          <w:p w14:paraId="3B0F087B" w14:textId="77777777" w:rsidR="007244B5" w:rsidRPr="006A77F7" w:rsidDel="005B0212" w:rsidRDefault="007244B5" w:rsidP="007244B5">
            <w:pPr>
              <w:pStyle w:val="TAC"/>
            </w:pPr>
          </w:p>
        </w:tc>
        <w:tc>
          <w:tcPr>
            <w:tcW w:w="1772" w:type="dxa"/>
            <w:vAlign w:val="center"/>
          </w:tcPr>
          <w:p w14:paraId="4AC538C4" w14:textId="505D6FEE" w:rsidR="007244B5" w:rsidRPr="006A77F7" w:rsidDel="005B0212" w:rsidRDefault="007244B5" w:rsidP="007244B5">
            <w:pPr>
              <w:pStyle w:val="TAC"/>
            </w:pPr>
            <w:r w:rsidRPr="006A77F7">
              <w:t>No</w:t>
            </w:r>
          </w:p>
        </w:tc>
        <w:tc>
          <w:tcPr>
            <w:tcW w:w="1481" w:type="dxa"/>
            <w:vAlign w:val="center"/>
          </w:tcPr>
          <w:p w14:paraId="0B1F8821" w14:textId="2B9BE683" w:rsidR="007244B5" w:rsidRPr="006A77F7" w:rsidDel="005B0212" w:rsidRDefault="007244B5" w:rsidP="007244B5">
            <w:pPr>
              <w:pStyle w:val="TAC"/>
            </w:pPr>
            <w:r w:rsidRPr="006A77F7">
              <w:t>DC_8A_n28A</w:t>
            </w:r>
          </w:p>
        </w:tc>
        <w:tc>
          <w:tcPr>
            <w:tcW w:w="1539" w:type="dxa"/>
            <w:vAlign w:val="center"/>
          </w:tcPr>
          <w:p w14:paraId="53B6140F" w14:textId="16E6FC65" w:rsidR="007244B5" w:rsidRPr="006A77F7" w:rsidDel="005B0212" w:rsidRDefault="007244B5" w:rsidP="007244B5">
            <w:pPr>
              <w:pStyle w:val="TAC"/>
            </w:pPr>
            <w:r w:rsidRPr="006A77F7">
              <w:t>No 3CC exception</w:t>
            </w:r>
          </w:p>
        </w:tc>
        <w:tc>
          <w:tcPr>
            <w:tcW w:w="1483" w:type="dxa"/>
            <w:vAlign w:val="center"/>
          </w:tcPr>
          <w:p w14:paraId="0B2C5486" w14:textId="366D6923" w:rsidR="007244B5" w:rsidRPr="006A77F7" w:rsidDel="005B0212" w:rsidRDefault="007244B5" w:rsidP="007244B5">
            <w:pPr>
              <w:pStyle w:val="TAC"/>
            </w:pPr>
            <w:r w:rsidRPr="006A77F7">
              <w:t>No test required</w:t>
            </w:r>
          </w:p>
        </w:tc>
        <w:tc>
          <w:tcPr>
            <w:tcW w:w="1465" w:type="dxa"/>
            <w:vAlign w:val="center"/>
          </w:tcPr>
          <w:p w14:paraId="3EB360B0" w14:textId="77777777" w:rsidR="007244B5" w:rsidRPr="006A77F7" w:rsidDel="005B0212" w:rsidRDefault="007244B5" w:rsidP="007244B5">
            <w:pPr>
              <w:pStyle w:val="TAC"/>
            </w:pPr>
          </w:p>
        </w:tc>
        <w:tc>
          <w:tcPr>
            <w:tcW w:w="1271" w:type="dxa"/>
            <w:tcBorders>
              <w:top w:val="nil"/>
            </w:tcBorders>
            <w:vAlign w:val="center"/>
          </w:tcPr>
          <w:p w14:paraId="029108C6" w14:textId="77777777" w:rsidR="007244B5" w:rsidRPr="006A77F7" w:rsidDel="005B0212" w:rsidRDefault="007244B5" w:rsidP="007244B5">
            <w:pPr>
              <w:pStyle w:val="TAC"/>
            </w:pPr>
          </w:p>
        </w:tc>
      </w:tr>
      <w:tr w:rsidR="00A62E5F" w:rsidRPr="006A77F7" w:rsidDel="005B0212" w14:paraId="4AE8797B" w14:textId="77777777" w:rsidTr="006E2B75">
        <w:tc>
          <w:tcPr>
            <w:tcW w:w="1765" w:type="dxa"/>
            <w:tcBorders>
              <w:top w:val="nil"/>
              <w:bottom w:val="nil"/>
            </w:tcBorders>
            <w:vAlign w:val="center"/>
          </w:tcPr>
          <w:p w14:paraId="2D9BF305" w14:textId="343A3EEA" w:rsidR="00A62E5F" w:rsidRPr="006A77F7" w:rsidDel="005B0212" w:rsidRDefault="00A62E5F" w:rsidP="00A62E5F">
            <w:pPr>
              <w:pStyle w:val="TAC"/>
            </w:pPr>
            <w:r w:rsidRPr="006A77F7">
              <w:t>DC_3A-8A_n</w:t>
            </w:r>
            <w:r>
              <w:t>71</w:t>
            </w:r>
            <w:r w:rsidRPr="006A77F7">
              <w:t>A</w:t>
            </w:r>
          </w:p>
        </w:tc>
        <w:tc>
          <w:tcPr>
            <w:tcW w:w="1772" w:type="dxa"/>
            <w:vAlign w:val="center"/>
          </w:tcPr>
          <w:p w14:paraId="52C6C202" w14:textId="398C587F" w:rsidR="00A62E5F" w:rsidRPr="006A77F7" w:rsidRDefault="00A62E5F" w:rsidP="00A62E5F">
            <w:pPr>
              <w:pStyle w:val="TAC"/>
            </w:pPr>
            <w:r w:rsidRPr="006A77F7">
              <w:t>No</w:t>
            </w:r>
          </w:p>
        </w:tc>
        <w:tc>
          <w:tcPr>
            <w:tcW w:w="1481" w:type="dxa"/>
            <w:vAlign w:val="center"/>
          </w:tcPr>
          <w:p w14:paraId="2E0DB399" w14:textId="582BD089" w:rsidR="00A62E5F" w:rsidRPr="006A77F7" w:rsidRDefault="00A62E5F" w:rsidP="00A62E5F">
            <w:pPr>
              <w:pStyle w:val="TAC"/>
            </w:pPr>
            <w:r w:rsidRPr="006A77F7">
              <w:t>DC_3A_n</w:t>
            </w:r>
            <w:r>
              <w:t>71</w:t>
            </w:r>
            <w:r w:rsidRPr="006A77F7">
              <w:t>A</w:t>
            </w:r>
          </w:p>
        </w:tc>
        <w:tc>
          <w:tcPr>
            <w:tcW w:w="1539" w:type="dxa"/>
            <w:vAlign w:val="center"/>
          </w:tcPr>
          <w:p w14:paraId="5EAFCB7F" w14:textId="23EBEDCA" w:rsidR="00A62E5F" w:rsidRPr="006A77F7" w:rsidRDefault="00A62E5F" w:rsidP="00A62E5F">
            <w:pPr>
              <w:pStyle w:val="TAC"/>
            </w:pPr>
            <w:r>
              <w:t>8</w:t>
            </w:r>
            <w:r w:rsidRPr="006A77F7">
              <w:t xml:space="preserve"> (3 band IMD</w:t>
            </w:r>
            <w:r>
              <w:t>5</w:t>
            </w:r>
            <w:r w:rsidRPr="006A77F7">
              <w:t>)</w:t>
            </w:r>
          </w:p>
        </w:tc>
        <w:tc>
          <w:tcPr>
            <w:tcW w:w="1483" w:type="dxa"/>
            <w:vAlign w:val="center"/>
          </w:tcPr>
          <w:p w14:paraId="191EBBF4" w14:textId="2D0E25F1" w:rsidR="00A62E5F" w:rsidRPr="006A77F7" w:rsidRDefault="00A62E5F" w:rsidP="00A62E5F">
            <w:pPr>
              <w:pStyle w:val="TAC"/>
            </w:pPr>
            <w:r w:rsidRPr="006A77F7">
              <w:t>IMD</w:t>
            </w:r>
          </w:p>
        </w:tc>
        <w:tc>
          <w:tcPr>
            <w:tcW w:w="1465" w:type="dxa"/>
            <w:vAlign w:val="center"/>
          </w:tcPr>
          <w:p w14:paraId="4B1D39EF" w14:textId="77777777" w:rsidR="00A62E5F" w:rsidRPr="006A77F7" w:rsidDel="005B0212" w:rsidRDefault="00A62E5F" w:rsidP="00A62E5F">
            <w:pPr>
              <w:pStyle w:val="TAC"/>
            </w:pPr>
          </w:p>
        </w:tc>
        <w:tc>
          <w:tcPr>
            <w:tcW w:w="1271" w:type="dxa"/>
            <w:tcBorders>
              <w:top w:val="nil"/>
              <w:bottom w:val="nil"/>
            </w:tcBorders>
          </w:tcPr>
          <w:p w14:paraId="3B446BCD" w14:textId="12D253F0" w:rsidR="00A62E5F" w:rsidRPr="006A77F7" w:rsidDel="005B0212" w:rsidRDefault="00A62E5F" w:rsidP="00A62E5F">
            <w:pPr>
              <w:pStyle w:val="TAC"/>
            </w:pPr>
            <w:r w:rsidRPr="00DE5476">
              <w:t>RAN5#</w:t>
            </w:r>
            <w:r>
              <w:t>10</w:t>
            </w:r>
            <w:r w:rsidRPr="00DE5476">
              <w:t>8</w:t>
            </w:r>
          </w:p>
        </w:tc>
      </w:tr>
      <w:tr w:rsidR="00A62E5F" w:rsidRPr="006A77F7" w:rsidDel="005B0212" w14:paraId="209FEEE2" w14:textId="77777777" w:rsidTr="006E2B75">
        <w:tc>
          <w:tcPr>
            <w:tcW w:w="1765" w:type="dxa"/>
            <w:tcBorders>
              <w:top w:val="nil"/>
            </w:tcBorders>
            <w:vAlign w:val="center"/>
          </w:tcPr>
          <w:p w14:paraId="4E973811" w14:textId="77777777" w:rsidR="00A62E5F" w:rsidRPr="006A77F7" w:rsidDel="005B0212" w:rsidRDefault="00A62E5F" w:rsidP="00A62E5F">
            <w:pPr>
              <w:pStyle w:val="TAC"/>
            </w:pPr>
          </w:p>
        </w:tc>
        <w:tc>
          <w:tcPr>
            <w:tcW w:w="1772" w:type="dxa"/>
            <w:vAlign w:val="center"/>
          </w:tcPr>
          <w:p w14:paraId="1A4EC9B5" w14:textId="29EAD94F" w:rsidR="00A62E5F" w:rsidRPr="006A77F7" w:rsidRDefault="00A62E5F" w:rsidP="00A62E5F">
            <w:pPr>
              <w:pStyle w:val="TAC"/>
            </w:pPr>
            <w:r w:rsidRPr="006A77F7">
              <w:t>No</w:t>
            </w:r>
          </w:p>
        </w:tc>
        <w:tc>
          <w:tcPr>
            <w:tcW w:w="1481" w:type="dxa"/>
            <w:vAlign w:val="center"/>
          </w:tcPr>
          <w:p w14:paraId="5B9CDCF3" w14:textId="319F6B3D" w:rsidR="00A62E5F" w:rsidRPr="006A77F7" w:rsidRDefault="00A62E5F" w:rsidP="00A62E5F">
            <w:pPr>
              <w:pStyle w:val="TAC"/>
            </w:pPr>
            <w:r w:rsidRPr="006A77F7">
              <w:t>DC_8A_n</w:t>
            </w:r>
            <w:r>
              <w:t>71</w:t>
            </w:r>
            <w:r w:rsidRPr="006A77F7">
              <w:t>A</w:t>
            </w:r>
          </w:p>
        </w:tc>
        <w:tc>
          <w:tcPr>
            <w:tcW w:w="1539" w:type="dxa"/>
            <w:vAlign w:val="center"/>
          </w:tcPr>
          <w:p w14:paraId="2BD538F6" w14:textId="4BE1DE33" w:rsidR="00A62E5F" w:rsidRPr="006A77F7" w:rsidRDefault="00A62E5F" w:rsidP="00A62E5F">
            <w:pPr>
              <w:pStyle w:val="TAC"/>
            </w:pPr>
            <w:r>
              <w:t>3</w:t>
            </w:r>
            <w:r w:rsidRPr="006A77F7">
              <w:t xml:space="preserve"> (3 band IMD</w:t>
            </w:r>
            <w:r>
              <w:t>5</w:t>
            </w:r>
            <w:r w:rsidRPr="006A77F7">
              <w:t>)</w:t>
            </w:r>
          </w:p>
        </w:tc>
        <w:tc>
          <w:tcPr>
            <w:tcW w:w="1483" w:type="dxa"/>
            <w:vAlign w:val="center"/>
          </w:tcPr>
          <w:p w14:paraId="2DF6F150" w14:textId="3316189B" w:rsidR="00A62E5F" w:rsidRPr="006A77F7" w:rsidRDefault="00A62E5F" w:rsidP="00A62E5F">
            <w:pPr>
              <w:pStyle w:val="TAC"/>
            </w:pPr>
            <w:r w:rsidRPr="006A77F7">
              <w:t>IMD</w:t>
            </w:r>
          </w:p>
        </w:tc>
        <w:tc>
          <w:tcPr>
            <w:tcW w:w="1465" w:type="dxa"/>
            <w:vAlign w:val="center"/>
          </w:tcPr>
          <w:p w14:paraId="75944986" w14:textId="77777777" w:rsidR="00A62E5F" w:rsidRPr="006A77F7" w:rsidDel="005B0212" w:rsidRDefault="00A62E5F" w:rsidP="00A62E5F">
            <w:pPr>
              <w:pStyle w:val="TAC"/>
            </w:pPr>
          </w:p>
        </w:tc>
        <w:tc>
          <w:tcPr>
            <w:tcW w:w="1271" w:type="dxa"/>
            <w:tcBorders>
              <w:top w:val="nil"/>
            </w:tcBorders>
          </w:tcPr>
          <w:p w14:paraId="54D5941D" w14:textId="256176D1" w:rsidR="00A62E5F" w:rsidRPr="006A77F7" w:rsidDel="005B0212" w:rsidRDefault="00A62E5F" w:rsidP="00A62E5F">
            <w:pPr>
              <w:pStyle w:val="TAC"/>
            </w:pPr>
          </w:p>
        </w:tc>
      </w:tr>
      <w:tr w:rsidR="007244B5" w:rsidRPr="006A77F7" w14:paraId="5D4DA762" w14:textId="77777777" w:rsidTr="003A0531">
        <w:tc>
          <w:tcPr>
            <w:tcW w:w="1765" w:type="dxa"/>
            <w:tcBorders>
              <w:top w:val="nil"/>
              <w:bottom w:val="nil"/>
            </w:tcBorders>
          </w:tcPr>
          <w:p w14:paraId="2E012E5E" w14:textId="336AF2CD" w:rsidR="007244B5" w:rsidRPr="006A77F7" w:rsidRDefault="007244B5" w:rsidP="007244B5">
            <w:pPr>
              <w:pStyle w:val="TAC"/>
            </w:pPr>
            <w:r w:rsidRPr="006A77F7">
              <w:t>DC_3A-18A_n77A</w:t>
            </w:r>
          </w:p>
        </w:tc>
        <w:tc>
          <w:tcPr>
            <w:tcW w:w="1772" w:type="dxa"/>
          </w:tcPr>
          <w:p w14:paraId="7E5C87F0" w14:textId="1BA86968" w:rsidR="007244B5" w:rsidRPr="006A77F7" w:rsidRDefault="007244B5" w:rsidP="007244B5">
            <w:pPr>
              <w:pStyle w:val="TAC"/>
            </w:pPr>
            <w:r w:rsidRPr="00B062BB">
              <w:t>DC_3_n77</w:t>
            </w:r>
          </w:p>
        </w:tc>
        <w:tc>
          <w:tcPr>
            <w:tcW w:w="1481" w:type="dxa"/>
          </w:tcPr>
          <w:p w14:paraId="3ED80071" w14:textId="513851E2" w:rsidR="007244B5" w:rsidRPr="006A77F7" w:rsidRDefault="007244B5" w:rsidP="007244B5">
            <w:pPr>
              <w:pStyle w:val="TAC"/>
            </w:pPr>
            <w:r w:rsidRPr="006A77F7">
              <w:t>DC_3A_n77A</w:t>
            </w:r>
          </w:p>
        </w:tc>
        <w:tc>
          <w:tcPr>
            <w:tcW w:w="1539" w:type="dxa"/>
          </w:tcPr>
          <w:p w14:paraId="7F95CB6F" w14:textId="78AA2D41" w:rsidR="007244B5" w:rsidRPr="006A77F7" w:rsidRDefault="007244B5" w:rsidP="007244B5">
            <w:pPr>
              <w:pStyle w:val="TAC"/>
            </w:pPr>
            <w:r w:rsidRPr="006A77F7">
              <w:t>No 3CC exception</w:t>
            </w:r>
          </w:p>
        </w:tc>
        <w:tc>
          <w:tcPr>
            <w:tcW w:w="1483" w:type="dxa"/>
          </w:tcPr>
          <w:p w14:paraId="30AA601B" w14:textId="339714DE" w:rsidR="007244B5" w:rsidRPr="006A77F7" w:rsidRDefault="007244B5" w:rsidP="007244B5">
            <w:pPr>
              <w:pStyle w:val="TAC"/>
            </w:pPr>
            <w:r w:rsidRPr="006A77F7">
              <w:t>No test required</w:t>
            </w:r>
          </w:p>
        </w:tc>
        <w:tc>
          <w:tcPr>
            <w:tcW w:w="1465" w:type="dxa"/>
          </w:tcPr>
          <w:p w14:paraId="1335AC2D" w14:textId="77777777" w:rsidR="007244B5" w:rsidRPr="006A77F7" w:rsidRDefault="007244B5" w:rsidP="007244B5">
            <w:pPr>
              <w:pStyle w:val="TAC"/>
            </w:pPr>
          </w:p>
        </w:tc>
        <w:tc>
          <w:tcPr>
            <w:tcW w:w="1271" w:type="dxa"/>
          </w:tcPr>
          <w:p w14:paraId="0D1AEEF3" w14:textId="46086509" w:rsidR="007244B5" w:rsidRPr="006A77F7" w:rsidRDefault="007244B5" w:rsidP="007244B5">
            <w:pPr>
              <w:pStyle w:val="TAC"/>
            </w:pPr>
            <w:r w:rsidRPr="006A77F7">
              <w:t>RAN5#98</w:t>
            </w:r>
          </w:p>
        </w:tc>
      </w:tr>
      <w:tr w:rsidR="007244B5" w:rsidRPr="006A77F7" w14:paraId="08EAD0C2" w14:textId="77777777" w:rsidTr="003A0531">
        <w:tc>
          <w:tcPr>
            <w:tcW w:w="1765" w:type="dxa"/>
            <w:tcBorders>
              <w:top w:val="nil"/>
            </w:tcBorders>
          </w:tcPr>
          <w:p w14:paraId="4D642680" w14:textId="77777777" w:rsidR="007244B5" w:rsidRPr="006A77F7" w:rsidRDefault="007244B5" w:rsidP="007244B5">
            <w:pPr>
              <w:pStyle w:val="TAC"/>
            </w:pPr>
          </w:p>
        </w:tc>
        <w:tc>
          <w:tcPr>
            <w:tcW w:w="1772" w:type="dxa"/>
          </w:tcPr>
          <w:p w14:paraId="1625EAB9" w14:textId="4B18E2AF" w:rsidR="007244B5" w:rsidRPr="006A77F7" w:rsidRDefault="007244B5" w:rsidP="007244B5">
            <w:pPr>
              <w:pStyle w:val="TAC"/>
            </w:pPr>
            <w:r w:rsidRPr="006A77F7">
              <w:t>No</w:t>
            </w:r>
          </w:p>
        </w:tc>
        <w:tc>
          <w:tcPr>
            <w:tcW w:w="1481" w:type="dxa"/>
          </w:tcPr>
          <w:p w14:paraId="47AA761A" w14:textId="14BD3A4E" w:rsidR="007244B5" w:rsidRPr="006A77F7" w:rsidRDefault="007244B5" w:rsidP="007244B5">
            <w:pPr>
              <w:pStyle w:val="TAC"/>
            </w:pPr>
            <w:r w:rsidRPr="006A77F7">
              <w:t>DC_18A_n77A</w:t>
            </w:r>
          </w:p>
        </w:tc>
        <w:tc>
          <w:tcPr>
            <w:tcW w:w="1539" w:type="dxa"/>
          </w:tcPr>
          <w:p w14:paraId="71819471" w14:textId="49BB5E7D" w:rsidR="007244B5" w:rsidRPr="006A77F7" w:rsidRDefault="007244B5" w:rsidP="007244B5">
            <w:pPr>
              <w:pStyle w:val="TAC"/>
            </w:pPr>
            <w:r w:rsidRPr="006A77F7">
              <w:t>3 (3 band IMD3</w:t>
            </w:r>
            <w:r w:rsidRPr="00EB7954">
              <w:t>, PC2&amp;PC3</w:t>
            </w:r>
            <w:r w:rsidRPr="006A77F7">
              <w:t>)</w:t>
            </w:r>
          </w:p>
        </w:tc>
        <w:tc>
          <w:tcPr>
            <w:tcW w:w="1483" w:type="dxa"/>
          </w:tcPr>
          <w:p w14:paraId="13289A74" w14:textId="314FFD02" w:rsidR="007244B5" w:rsidRPr="006A77F7" w:rsidRDefault="007244B5" w:rsidP="007244B5">
            <w:pPr>
              <w:pStyle w:val="TAC"/>
            </w:pPr>
            <w:r w:rsidRPr="006A77F7">
              <w:t>IMD</w:t>
            </w:r>
          </w:p>
        </w:tc>
        <w:tc>
          <w:tcPr>
            <w:tcW w:w="1465" w:type="dxa"/>
          </w:tcPr>
          <w:p w14:paraId="17BA2118" w14:textId="77777777" w:rsidR="007244B5" w:rsidRPr="006A77F7" w:rsidRDefault="007244B5" w:rsidP="007244B5">
            <w:pPr>
              <w:pStyle w:val="TAC"/>
            </w:pPr>
          </w:p>
        </w:tc>
        <w:tc>
          <w:tcPr>
            <w:tcW w:w="1271" w:type="dxa"/>
          </w:tcPr>
          <w:p w14:paraId="5A945E19" w14:textId="41B20871" w:rsidR="007244B5" w:rsidRPr="006A77F7" w:rsidRDefault="007244B5" w:rsidP="007244B5">
            <w:pPr>
              <w:pStyle w:val="TAC"/>
            </w:pPr>
            <w:r w:rsidRPr="006A77F7">
              <w:t>RAN5#105</w:t>
            </w:r>
          </w:p>
        </w:tc>
      </w:tr>
      <w:tr w:rsidR="00136D9E" w:rsidRPr="006A77F7" w14:paraId="19BB0880" w14:textId="77777777" w:rsidTr="006E2B75">
        <w:tc>
          <w:tcPr>
            <w:tcW w:w="1765" w:type="dxa"/>
            <w:tcBorders>
              <w:top w:val="nil"/>
              <w:bottom w:val="nil"/>
            </w:tcBorders>
            <w:vAlign w:val="center"/>
          </w:tcPr>
          <w:p w14:paraId="1D320E77" w14:textId="30AC66DD" w:rsidR="00136D9E" w:rsidRPr="006A77F7" w:rsidRDefault="00136D9E" w:rsidP="00136D9E">
            <w:pPr>
              <w:pStyle w:val="TAC"/>
            </w:pPr>
            <w:r w:rsidRPr="006A77F7">
              <w:t>DC_3A-19A_n78A</w:t>
            </w:r>
          </w:p>
        </w:tc>
        <w:tc>
          <w:tcPr>
            <w:tcW w:w="1772" w:type="dxa"/>
          </w:tcPr>
          <w:p w14:paraId="2461BB1B" w14:textId="26E06DA9" w:rsidR="00136D9E" w:rsidRPr="006A77F7" w:rsidRDefault="00136D9E" w:rsidP="00136D9E">
            <w:pPr>
              <w:pStyle w:val="TAC"/>
            </w:pPr>
            <w:r>
              <w:t>DC_3_n78</w:t>
            </w:r>
          </w:p>
        </w:tc>
        <w:tc>
          <w:tcPr>
            <w:tcW w:w="1481" w:type="dxa"/>
          </w:tcPr>
          <w:p w14:paraId="5453D1E9" w14:textId="64DD3B34" w:rsidR="00136D9E" w:rsidRPr="006A77F7" w:rsidRDefault="00136D9E" w:rsidP="00136D9E">
            <w:pPr>
              <w:pStyle w:val="TAC"/>
            </w:pPr>
            <w:r w:rsidRPr="006A77F7">
              <w:t>DC_3A_n78A</w:t>
            </w:r>
          </w:p>
        </w:tc>
        <w:tc>
          <w:tcPr>
            <w:tcW w:w="1539" w:type="dxa"/>
          </w:tcPr>
          <w:p w14:paraId="2EA8CAB3" w14:textId="16351B73" w:rsidR="00136D9E" w:rsidRPr="006A77F7" w:rsidRDefault="00136D9E" w:rsidP="00136D9E">
            <w:pPr>
              <w:pStyle w:val="TAC"/>
            </w:pPr>
            <w:r w:rsidRPr="006A77F7">
              <w:t>No 3CC exception</w:t>
            </w:r>
          </w:p>
        </w:tc>
        <w:tc>
          <w:tcPr>
            <w:tcW w:w="1483" w:type="dxa"/>
          </w:tcPr>
          <w:p w14:paraId="1C74F82A" w14:textId="0E6AD14A" w:rsidR="00136D9E" w:rsidRPr="006A77F7" w:rsidRDefault="00136D9E" w:rsidP="00136D9E">
            <w:pPr>
              <w:pStyle w:val="TAC"/>
            </w:pPr>
            <w:r w:rsidRPr="006A77F7">
              <w:t>No test required</w:t>
            </w:r>
          </w:p>
        </w:tc>
        <w:tc>
          <w:tcPr>
            <w:tcW w:w="1465" w:type="dxa"/>
          </w:tcPr>
          <w:p w14:paraId="4E613381" w14:textId="77777777" w:rsidR="00136D9E" w:rsidRPr="006A77F7" w:rsidRDefault="00136D9E" w:rsidP="00136D9E">
            <w:pPr>
              <w:pStyle w:val="TAC"/>
            </w:pPr>
          </w:p>
        </w:tc>
        <w:tc>
          <w:tcPr>
            <w:tcW w:w="1271" w:type="dxa"/>
            <w:tcBorders>
              <w:bottom w:val="nil"/>
            </w:tcBorders>
          </w:tcPr>
          <w:p w14:paraId="0201CA50" w14:textId="32EBB470" w:rsidR="00136D9E" w:rsidRPr="006A77F7" w:rsidRDefault="00136D9E" w:rsidP="00136D9E">
            <w:pPr>
              <w:pStyle w:val="TAC"/>
            </w:pPr>
            <w:r w:rsidRPr="006A77F7">
              <w:rPr>
                <w:lang w:eastAsia="ja-JP"/>
              </w:rPr>
              <w:t>RAN5#102</w:t>
            </w:r>
          </w:p>
        </w:tc>
      </w:tr>
      <w:tr w:rsidR="007244B5" w:rsidRPr="006A77F7" w14:paraId="7C32E66A" w14:textId="77777777" w:rsidTr="006E2B75">
        <w:tc>
          <w:tcPr>
            <w:tcW w:w="1765" w:type="dxa"/>
            <w:tcBorders>
              <w:top w:val="nil"/>
            </w:tcBorders>
          </w:tcPr>
          <w:p w14:paraId="7CE6D19A" w14:textId="77777777" w:rsidR="007244B5" w:rsidRPr="006A77F7" w:rsidRDefault="007244B5" w:rsidP="007244B5">
            <w:pPr>
              <w:pStyle w:val="TAC"/>
            </w:pPr>
          </w:p>
        </w:tc>
        <w:tc>
          <w:tcPr>
            <w:tcW w:w="1772" w:type="dxa"/>
          </w:tcPr>
          <w:p w14:paraId="3E040E8F" w14:textId="1775FB24" w:rsidR="007244B5" w:rsidRPr="006A77F7" w:rsidRDefault="007244B5" w:rsidP="007244B5">
            <w:pPr>
              <w:pStyle w:val="TAC"/>
            </w:pPr>
            <w:r w:rsidRPr="006A77F7">
              <w:t>No</w:t>
            </w:r>
          </w:p>
        </w:tc>
        <w:tc>
          <w:tcPr>
            <w:tcW w:w="1481" w:type="dxa"/>
          </w:tcPr>
          <w:p w14:paraId="3CAF697A" w14:textId="24304E60" w:rsidR="007244B5" w:rsidRPr="006A77F7" w:rsidRDefault="007244B5" w:rsidP="007244B5">
            <w:pPr>
              <w:pStyle w:val="TAC"/>
            </w:pPr>
            <w:r w:rsidRPr="006A77F7">
              <w:t>DC_19A_n78A</w:t>
            </w:r>
          </w:p>
        </w:tc>
        <w:tc>
          <w:tcPr>
            <w:tcW w:w="1539" w:type="dxa"/>
          </w:tcPr>
          <w:p w14:paraId="306E4BE2" w14:textId="16207DF9" w:rsidR="007244B5" w:rsidRPr="006A77F7" w:rsidRDefault="007244B5" w:rsidP="007244B5">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Pr>
          <w:p w14:paraId="1261D96C" w14:textId="477A7350" w:rsidR="007244B5" w:rsidRPr="006A77F7" w:rsidRDefault="007244B5" w:rsidP="007244B5">
            <w:pPr>
              <w:pStyle w:val="TAC"/>
            </w:pPr>
            <w:r w:rsidRPr="006A77F7">
              <w:rPr>
                <w:lang w:eastAsia="ja-JP"/>
              </w:rPr>
              <w:t>IMD</w:t>
            </w:r>
          </w:p>
        </w:tc>
        <w:tc>
          <w:tcPr>
            <w:tcW w:w="1465" w:type="dxa"/>
          </w:tcPr>
          <w:p w14:paraId="4EDEC02D" w14:textId="77777777" w:rsidR="007244B5" w:rsidRPr="006A77F7" w:rsidRDefault="007244B5" w:rsidP="007244B5">
            <w:pPr>
              <w:pStyle w:val="TAC"/>
            </w:pPr>
          </w:p>
        </w:tc>
        <w:tc>
          <w:tcPr>
            <w:tcW w:w="1271" w:type="dxa"/>
            <w:tcBorders>
              <w:top w:val="nil"/>
            </w:tcBorders>
          </w:tcPr>
          <w:p w14:paraId="527F642D" w14:textId="0ADBACB0" w:rsidR="007244B5" w:rsidRPr="006A77F7" w:rsidRDefault="007244B5" w:rsidP="007244B5">
            <w:pPr>
              <w:pStyle w:val="TAC"/>
            </w:pPr>
          </w:p>
        </w:tc>
      </w:tr>
      <w:tr w:rsidR="007244B5" w:rsidRPr="006A77F7" w14:paraId="1B909571" w14:textId="77777777" w:rsidTr="006E2B75">
        <w:tc>
          <w:tcPr>
            <w:tcW w:w="1765" w:type="dxa"/>
            <w:vMerge w:val="restart"/>
            <w:tcBorders>
              <w:top w:val="nil"/>
              <w:left w:val="single" w:sz="4" w:space="0" w:color="auto"/>
              <w:bottom w:val="single" w:sz="4" w:space="0" w:color="auto"/>
              <w:right w:val="single" w:sz="4" w:space="0" w:color="auto"/>
            </w:tcBorders>
            <w:hideMark/>
          </w:tcPr>
          <w:p w14:paraId="7F3BBF66" w14:textId="77777777" w:rsidR="007244B5" w:rsidRPr="006A77F7" w:rsidRDefault="007244B5" w:rsidP="007244B5">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7244B5" w:rsidRPr="006A77F7" w:rsidRDefault="007244B5" w:rsidP="007244B5">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7244B5" w:rsidRPr="006A77F7" w:rsidRDefault="007244B5" w:rsidP="007244B5">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hideMark/>
          </w:tcPr>
          <w:p w14:paraId="7AFEC9CC" w14:textId="77777777" w:rsidR="007244B5" w:rsidRPr="006A77F7" w:rsidRDefault="007244B5" w:rsidP="007244B5">
            <w:pPr>
              <w:pStyle w:val="TAC"/>
            </w:pPr>
            <w:r w:rsidRPr="006A77F7">
              <w:rPr>
                <w:lang w:eastAsia="ja-JP"/>
              </w:rPr>
              <w:t>RAN5#101</w:t>
            </w:r>
          </w:p>
        </w:tc>
      </w:tr>
      <w:tr w:rsidR="007244B5" w:rsidRPr="006A77F7" w14:paraId="438256A3"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7244B5" w:rsidRPr="006A77F7" w:rsidRDefault="007244B5" w:rsidP="007244B5">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7244B5" w:rsidRPr="006A77F7" w:rsidRDefault="007244B5" w:rsidP="007244B5">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tcPr>
          <w:p w14:paraId="551FE433" w14:textId="287C8992" w:rsidR="007244B5" w:rsidRPr="006A77F7" w:rsidRDefault="007244B5" w:rsidP="007244B5">
            <w:pPr>
              <w:pStyle w:val="TAC"/>
            </w:pPr>
          </w:p>
        </w:tc>
      </w:tr>
      <w:tr w:rsidR="007244B5" w:rsidRPr="006A77F7" w14:paraId="38E9E883" w14:textId="77777777" w:rsidTr="006E2B75">
        <w:tc>
          <w:tcPr>
            <w:tcW w:w="0" w:type="auto"/>
            <w:tcBorders>
              <w:top w:val="nil"/>
              <w:left w:val="single" w:sz="4" w:space="0" w:color="auto"/>
              <w:bottom w:val="nil"/>
              <w:right w:val="single" w:sz="4" w:space="0" w:color="auto"/>
            </w:tcBorders>
            <w:vAlign w:val="center"/>
          </w:tcPr>
          <w:p w14:paraId="6A2288F0" w14:textId="4ADA72A1" w:rsidR="007244B5" w:rsidRPr="006A77F7" w:rsidRDefault="007244B5" w:rsidP="006E2B75">
            <w:pPr>
              <w:pStyle w:val="TAL"/>
            </w:pPr>
            <w:r w:rsidRPr="006A77F7">
              <w:t>DC_3A-20A_n1</w:t>
            </w:r>
            <w:r>
              <w:t>A</w:t>
            </w:r>
          </w:p>
        </w:tc>
        <w:tc>
          <w:tcPr>
            <w:tcW w:w="1772" w:type="dxa"/>
            <w:tcBorders>
              <w:top w:val="single" w:sz="4" w:space="0" w:color="auto"/>
              <w:left w:val="single" w:sz="4" w:space="0" w:color="auto"/>
              <w:bottom w:val="single" w:sz="4" w:space="0" w:color="auto"/>
              <w:right w:val="single" w:sz="4" w:space="0" w:color="auto"/>
            </w:tcBorders>
            <w:vAlign w:val="center"/>
          </w:tcPr>
          <w:p w14:paraId="49EC47DD" w14:textId="396C660D" w:rsidR="007244B5" w:rsidRPr="006A77F7" w:rsidRDefault="007244B5" w:rsidP="007244B5">
            <w:pPr>
              <w:pStyle w:val="TAC"/>
              <w:rPr>
                <w:lang w:eastAsia="ja-JP"/>
              </w:rPr>
            </w:pPr>
            <w:r>
              <w:t>DC_3_n1</w:t>
            </w:r>
          </w:p>
        </w:tc>
        <w:tc>
          <w:tcPr>
            <w:tcW w:w="1481" w:type="dxa"/>
            <w:tcBorders>
              <w:top w:val="single" w:sz="4" w:space="0" w:color="auto"/>
              <w:left w:val="single" w:sz="4" w:space="0" w:color="auto"/>
              <w:bottom w:val="single" w:sz="4" w:space="0" w:color="auto"/>
              <w:right w:val="single" w:sz="4" w:space="0" w:color="auto"/>
            </w:tcBorders>
          </w:tcPr>
          <w:p w14:paraId="088DB99D" w14:textId="0E93D937" w:rsidR="007244B5" w:rsidRPr="006A77F7" w:rsidRDefault="007244B5" w:rsidP="007244B5">
            <w:pPr>
              <w:pStyle w:val="TAC"/>
            </w:pPr>
            <w:r w:rsidRPr="006A77F7">
              <w:rPr>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01664B9" w14:textId="5900DA50"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3622D8E3" w14:textId="10C405E8"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1E74179"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4FC7A3F6" w14:textId="4B235CC3" w:rsidR="007244B5" w:rsidRPr="006A77F7" w:rsidRDefault="007244B5" w:rsidP="007244B5">
            <w:pPr>
              <w:pStyle w:val="TAC"/>
              <w:rPr>
                <w:lang w:eastAsia="ja-JP"/>
              </w:rPr>
            </w:pPr>
            <w:r>
              <w:t>RAN5#93</w:t>
            </w:r>
            <w:r w:rsidRPr="006A77F7">
              <w:t>-e</w:t>
            </w:r>
          </w:p>
        </w:tc>
      </w:tr>
      <w:tr w:rsidR="007244B5" w:rsidRPr="006A77F7" w14:paraId="2500E6E1" w14:textId="77777777" w:rsidTr="006E2B75">
        <w:tc>
          <w:tcPr>
            <w:tcW w:w="0" w:type="auto"/>
            <w:tcBorders>
              <w:top w:val="nil"/>
              <w:left w:val="single" w:sz="4" w:space="0" w:color="auto"/>
              <w:bottom w:val="single" w:sz="4" w:space="0" w:color="auto"/>
              <w:right w:val="single" w:sz="4" w:space="0" w:color="auto"/>
            </w:tcBorders>
            <w:vAlign w:val="center"/>
          </w:tcPr>
          <w:p w14:paraId="489AA405"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6F9339CB" w14:textId="26AA899F"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7E1D02C0" w14:textId="776E5800" w:rsidR="007244B5" w:rsidRPr="006A77F7" w:rsidRDefault="007244B5" w:rsidP="007244B5">
            <w:pPr>
              <w:pStyle w:val="TAC"/>
            </w:pPr>
            <w:r w:rsidRPr="006A77F7">
              <w:rPr>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9FF7011" w14:textId="5F32DD8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77B20CF" w14:textId="3D6962A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9A65680"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2D515A45" w14:textId="77777777" w:rsidR="007244B5" w:rsidRPr="006A77F7" w:rsidRDefault="007244B5" w:rsidP="007244B5">
            <w:pPr>
              <w:pStyle w:val="TAC"/>
              <w:rPr>
                <w:lang w:eastAsia="ja-JP"/>
              </w:rPr>
            </w:pPr>
          </w:p>
        </w:tc>
      </w:tr>
      <w:tr w:rsidR="007244B5" w:rsidRPr="006A77F7" w14:paraId="7BC36E9F" w14:textId="77777777" w:rsidTr="006E2B75">
        <w:tc>
          <w:tcPr>
            <w:tcW w:w="0" w:type="auto"/>
            <w:tcBorders>
              <w:top w:val="nil"/>
              <w:left w:val="single" w:sz="4" w:space="0" w:color="auto"/>
              <w:bottom w:val="nil"/>
              <w:right w:val="single" w:sz="4" w:space="0" w:color="auto"/>
            </w:tcBorders>
            <w:vAlign w:val="center"/>
          </w:tcPr>
          <w:p w14:paraId="442EDEB3" w14:textId="1E8B7CFA" w:rsidR="007244B5" w:rsidRPr="006A77F7" w:rsidRDefault="007244B5" w:rsidP="006E2B75">
            <w:pPr>
              <w:pStyle w:val="TAL"/>
            </w:pPr>
            <w:r w:rsidRPr="006A77F7">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55224A79" w14:textId="6CB70413"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F8FEECF" w14:textId="0458082C" w:rsidR="007244B5" w:rsidRPr="006A77F7" w:rsidRDefault="007244B5" w:rsidP="007244B5">
            <w:pPr>
              <w:pStyle w:val="TAC"/>
            </w:pPr>
            <w:r w:rsidRPr="006A77F7">
              <w:rPr>
                <w:lang w:eastAsia="fi-FI"/>
              </w:rPr>
              <w:t>DC_3A_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FC92F6C" w14:textId="2F76AE73"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42D333B" w14:textId="21AF343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5130E9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67246F01" w14:textId="5274B4D6" w:rsidR="007244B5" w:rsidRPr="006A77F7" w:rsidRDefault="007244B5" w:rsidP="007244B5">
            <w:pPr>
              <w:pStyle w:val="TAC"/>
              <w:rPr>
                <w:lang w:eastAsia="ja-JP"/>
              </w:rPr>
            </w:pPr>
            <w:r w:rsidRPr="006A77F7">
              <w:t>RAN5#96-e</w:t>
            </w:r>
          </w:p>
        </w:tc>
      </w:tr>
      <w:tr w:rsidR="007244B5" w:rsidRPr="006A77F7" w14:paraId="32A6932D" w14:textId="77777777" w:rsidTr="006E2B75">
        <w:tc>
          <w:tcPr>
            <w:tcW w:w="0" w:type="auto"/>
            <w:tcBorders>
              <w:top w:val="nil"/>
              <w:left w:val="single" w:sz="4" w:space="0" w:color="auto"/>
              <w:bottom w:val="single" w:sz="4" w:space="0" w:color="auto"/>
              <w:right w:val="single" w:sz="4" w:space="0" w:color="auto"/>
            </w:tcBorders>
            <w:vAlign w:val="center"/>
          </w:tcPr>
          <w:p w14:paraId="42FE3EBB"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2EB96327" w14:textId="02428528" w:rsidR="007244B5" w:rsidRPr="006A77F7" w:rsidRDefault="007244B5" w:rsidP="007244B5">
            <w:pPr>
              <w:pStyle w:val="TAC"/>
              <w:rPr>
                <w:lang w:eastAsia="ja-JP"/>
              </w:rPr>
            </w:pPr>
            <w:r w:rsidRPr="006A77F7">
              <w:rPr>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91D9321" w14:textId="452635CE" w:rsidR="007244B5" w:rsidRPr="006A77F7" w:rsidRDefault="007244B5" w:rsidP="007244B5">
            <w:pPr>
              <w:pStyle w:val="TAC"/>
            </w:pPr>
            <w:r w:rsidRPr="006A77F7">
              <w:rPr>
                <w:lang w:eastAsia="fi-FI"/>
              </w:rPr>
              <w:t>DC_20A_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1EA2292A" w14:textId="025F54B0" w:rsidR="007244B5" w:rsidRPr="006A77F7" w:rsidRDefault="007244B5" w:rsidP="007244B5">
            <w:pPr>
              <w:pStyle w:val="TAC"/>
              <w:rPr>
                <w:lang w:eastAsia="ja-JP"/>
              </w:rPr>
            </w:pPr>
            <w:r w:rsidRPr="006A77F7">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E11F15F" w14:textId="2EBB7228"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1659D6F"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2556F95" w14:textId="6817449E" w:rsidR="007244B5" w:rsidRPr="006A77F7" w:rsidRDefault="007244B5" w:rsidP="007244B5">
            <w:pPr>
              <w:pStyle w:val="TAC"/>
              <w:rPr>
                <w:lang w:eastAsia="ja-JP"/>
              </w:rPr>
            </w:pPr>
          </w:p>
        </w:tc>
      </w:tr>
      <w:tr w:rsidR="007244B5" w:rsidRPr="006A77F7" w14:paraId="4F0351F2" w14:textId="77777777" w:rsidTr="006E2B75">
        <w:tc>
          <w:tcPr>
            <w:tcW w:w="1765" w:type="dxa"/>
            <w:tcBorders>
              <w:bottom w:val="nil"/>
            </w:tcBorders>
            <w:vAlign w:val="center"/>
          </w:tcPr>
          <w:p w14:paraId="04237518" w14:textId="797E784C" w:rsidR="007244B5" w:rsidRPr="006A77F7" w:rsidRDefault="007244B5" w:rsidP="007244B5">
            <w:pPr>
              <w:pStyle w:val="TAC"/>
            </w:pPr>
            <w:r w:rsidRPr="006A77F7">
              <w:t>DC_3A-20A_n28A</w:t>
            </w:r>
          </w:p>
        </w:tc>
        <w:tc>
          <w:tcPr>
            <w:tcW w:w="1772" w:type="dxa"/>
            <w:vAlign w:val="center"/>
          </w:tcPr>
          <w:p w14:paraId="5F4FDCA1" w14:textId="03D9EC3B" w:rsidR="007244B5" w:rsidRPr="006A77F7" w:rsidRDefault="007244B5" w:rsidP="007244B5">
            <w:pPr>
              <w:pStyle w:val="TAC"/>
            </w:pPr>
            <w:r w:rsidRPr="006A77F7">
              <w:t>No</w:t>
            </w:r>
          </w:p>
        </w:tc>
        <w:tc>
          <w:tcPr>
            <w:tcW w:w="1481" w:type="dxa"/>
            <w:vAlign w:val="center"/>
          </w:tcPr>
          <w:p w14:paraId="15CFEE33" w14:textId="5A484735" w:rsidR="007244B5" w:rsidRPr="006A77F7" w:rsidRDefault="007244B5" w:rsidP="007244B5">
            <w:pPr>
              <w:pStyle w:val="TAC"/>
              <w:rPr>
                <w:lang w:eastAsia="fi-FI"/>
              </w:rPr>
            </w:pPr>
            <w:r w:rsidRPr="006A77F7">
              <w:t>DC_3A_n28A</w:t>
            </w:r>
          </w:p>
        </w:tc>
        <w:tc>
          <w:tcPr>
            <w:tcW w:w="1539" w:type="dxa"/>
            <w:vAlign w:val="center"/>
          </w:tcPr>
          <w:p w14:paraId="64F1C89B" w14:textId="21E0A9CD" w:rsidR="007244B5" w:rsidRPr="006A77F7" w:rsidRDefault="007244B5" w:rsidP="007244B5">
            <w:pPr>
              <w:pStyle w:val="TAC"/>
            </w:pPr>
            <w:r w:rsidRPr="006A77F7">
              <w:t>No 3CC exception</w:t>
            </w:r>
          </w:p>
        </w:tc>
        <w:tc>
          <w:tcPr>
            <w:tcW w:w="1483" w:type="dxa"/>
            <w:vAlign w:val="bottom"/>
          </w:tcPr>
          <w:p w14:paraId="2AA9D759" w14:textId="42DEE661" w:rsidR="007244B5" w:rsidRPr="006A77F7" w:rsidRDefault="007244B5" w:rsidP="007244B5">
            <w:pPr>
              <w:pStyle w:val="TAC"/>
              <w:rPr>
                <w:lang w:eastAsia="ja-JP"/>
              </w:rPr>
            </w:pPr>
            <w:r w:rsidRPr="006A77F7">
              <w:t>No test required</w:t>
            </w:r>
          </w:p>
        </w:tc>
        <w:tc>
          <w:tcPr>
            <w:tcW w:w="1465" w:type="dxa"/>
          </w:tcPr>
          <w:p w14:paraId="50B74088" w14:textId="77777777" w:rsidR="007244B5" w:rsidRPr="006A77F7" w:rsidRDefault="007244B5" w:rsidP="007244B5">
            <w:pPr>
              <w:pStyle w:val="TAC"/>
            </w:pPr>
          </w:p>
        </w:tc>
        <w:tc>
          <w:tcPr>
            <w:tcW w:w="1271" w:type="dxa"/>
            <w:tcBorders>
              <w:bottom w:val="nil"/>
            </w:tcBorders>
          </w:tcPr>
          <w:p w14:paraId="21337B06" w14:textId="78D2161E" w:rsidR="007244B5" w:rsidRPr="006A77F7" w:rsidRDefault="007244B5" w:rsidP="007244B5">
            <w:pPr>
              <w:pStyle w:val="TAC"/>
            </w:pPr>
            <w:r w:rsidRPr="006A77F7">
              <w:t>RAN5#92-e</w:t>
            </w:r>
          </w:p>
        </w:tc>
      </w:tr>
      <w:tr w:rsidR="007244B5" w:rsidRPr="006A77F7" w14:paraId="6006505E" w14:textId="77777777" w:rsidTr="006E2B75">
        <w:tc>
          <w:tcPr>
            <w:tcW w:w="1765" w:type="dxa"/>
            <w:tcBorders>
              <w:top w:val="nil"/>
            </w:tcBorders>
            <w:vAlign w:val="center"/>
          </w:tcPr>
          <w:p w14:paraId="7179B754" w14:textId="77777777" w:rsidR="007244B5" w:rsidRPr="006A77F7" w:rsidRDefault="007244B5" w:rsidP="007244B5">
            <w:pPr>
              <w:pStyle w:val="TAC"/>
            </w:pPr>
          </w:p>
        </w:tc>
        <w:tc>
          <w:tcPr>
            <w:tcW w:w="1772" w:type="dxa"/>
            <w:vAlign w:val="center"/>
          </w:tcPr>
          <w:p w14:paraId="657AF7A4" w14:textId="2E014F66" w:rsidR="007244B5" w:rsidRPr="006A77F7" w:rsidRDefault="007244B5" w:rsidP="007244B5">
            <w:pPr>
              <w:pStyle w:val="TAC"/>
            </w:pPr>
            <w:r w:rsidRPr="006A77F7">
              <w:t>No</w:t>
            </w:r>
          </w:p>
        </w:tc>
        <w:tc>
          <w:tcPr>
            <w:tcW w:w="1481" w:type="dxa"/>
            <w:vAlign w:val="center"/>
          </w:tcPr>
          <w:p w14:paraId="397B3E99" w14:textId="034FC26B" w:rsidR="007244B5" w:rsidRPr="006A77F7" w:rsidRDefault="007244B5" w:rsidP="007244B5">
            <w:pPr>
              <w:pStyle w:val="TAC"/>
              <w:rPr>
                <w:lang w:eastAsia="fi-FI"/>
              </w:rPr>
            </w:pPr>
            <w:r w:rsidRPr="006A77F7">
              <w:t>DC_20A_n28A</w:t>
            </w:r>
          </w:p>
        </w:tc>
        <w:tc>
          <w:tcPr>
            <w:tcW w:w="1539" w:type="dxa"/>
            <w:vAlign w:val="center"/>
          </w:tcPr>
          <w:p w14:paraId="481D3C43" w14:textId="25E2257D" w:rsidR="007244B5" w:rsidRPr="006A77F7" w:rsidRDefault="007244B5" w:rsidP="007244B5">
            <w:pPr>
              <w:pStyle w:val="TAC"/>
            </w:pPr>
            <w:r w:rsidRPr="006A77F7">
              <w:t>3 (3 band IMD4)</w:t>
            </w:r>
          </w:p>
        </w:tc>
        <w:tc>
          <w:tcPr>
            <w:tcW w:w="1483" w:type="dxa"/>
            <w:vAlign w:val="center"/>
          </w:tcPr>
          <w:p w14:paraId="249DB786" w14:textId="0D220642" w:rsidR="007244B5" w:rsidRPr="006A77F7" w:rsidRDefault="007244B5" w:rsidP="007244B5">
            <w:pPr>
              <w:pStyle w:val="TAC"/>
              <w:rPr>
                <w:lang w:eastAsia="ja-JP"/>
              </w:rPr>
            </w:pPr>
            <w:r w:rsidRPr="006A77F7">
              <w:t>IMD</w:t>
            </w:r>
          </w:p>
        </w:tc>
        <w:tc>
          <w:tcPr>
            <w:tcW w:w="1465" w:type="dxa"/>
          </w:tcPr>
          <w:p w14:paraId="519659B5" w14:textId="77777777" w:rsidR="007244B5" w:rsidRPr="006A77F7" w:rsidRDefault="007244B5" w:rsidP="007244B5">
            <w:pPr>
              <w:pStyle w:val="TAC"/>
            </w:pPr>
          </w:p>
        </w:tc>
        <w:tc>
          <w:tcPr>
            <w:tcW w:w="1271" w:type="dxa"/>
            <w:tcBorders>
              <w:top w:val="nil"/>
            </w:tcBorders>
          </w:tcPr>
          <w:p w14:paraId="0FFC6047" w14:textId="4CB67144" w:rsidR="007244B5" w:rsidRPr="006A77F7" w:rsidRDefault="007244B5" w:rsidP="007244B5">
            <w:pPr>
              <w:pStyle w:val="TAC"/>
            </w:pPr>
          </w:p>
        </w:tc>
      </w:tr>
      <w:tr w:rsidR="00136D9E" w:rsidRPr="006A77F7" w14:paraId="761676C6" w14:textId="77777777" w:rsidTr="006E2B75">
        <w:tc>
          <w:tcPr>
            <w:tcW w:w="1765" w:type="dxa"/>
            <w:tcBorders>
              <w:bottom w:val="nil"/>
            </w:tcBorders>
            <w:vAlign w:val="center"/>
          </w:tcPr>
          <w:p w14:paraId="6119FAC9" w14:textId="26E1D608" w:rsidR="00136D9E" w:rsidRPr="006A77F7" w:rsidRDefault="00136D9E" w:rsidP="00136D9E">
            <w:pPr>
              <w:pStyle w:val="TAC"/>
            </w:pPr>
            <w:r w:rsidRPr="006A77F7">
              <w:t>DC_3A-20A_n78</w:t>
            </w:r>
            <w:r>
              <w:t>A</w:t>
            </w:r>
          </w:p>
        </w:tc>
        <w:tc>
          <w:tcPr>
            <w:tcW w:w="1772" w:type="dxa"/>
            <w:vAlign w:val="center"/>
          </w:tcPr>
          <w:p w14:paraId="3CB6D9EB" w14:textId="40DCC87F" w:rsidR="00136D9E" w:rsidRPr="006A77F7" w:rsidRDefault="00136D9E" w:rsidP="00136D9E">
            <w:pPr>
              <w:pStyle w:val="TAC"/>
            </w:pPr>
            <w:r>
              <w:t>DC_3_n78</w:t>
            </w:r>
          </w:p>
        </w:tc>
        <w:tc>
          <w:tcPr>
            <w:tcW w:w="1481" w:type="dxa"/>
            <w:vAlign w:val="center"/>
          </w:tcPr>
          <w:p w14:paraId="4DD2F199" w14:textId="710496F0" w:rsidR="00136D9E" w:rsidRPr="006A77F7" w:rsidRDefault="00136D9E" w:rsidP="00136D9E">
            <w:pPr>
              <w:pStyle w:val="TAC"/>
            </w:pPr>
            <w:r w:rsidRPr="006A77F7">
              <w:t>DC_3A_n78A</w:t>
            </w:r>
          </w:p>
        </w:tc>
        <w:tc>
          <w:tcPr>
            <w:tcW w:w="1539" w:type="dxa"/>
            <w:vAlign w:val="center"/>
          </w:tcPr>
          <w:p w14:paraId="308B63A2" w14:textId="581F571E" w:rsidR="00136D9E" w:rsidRPr="006A77F7" w:rsidRDefault="00136D9E" w:rsidP="00136D9E">
            <w:pPr>
              <w:pStyle w:val="TAC"/>
            </w:pPr>
            <w:r w:rsidRPr="006A77F7">
              <w:t>No 3CC exception</w:t>
            </w:r>
          </w:p>
        </w:tc>
        <w:tc>
          <w:tcPr>
            <w:tcW w:w="1483" w:type="dxa"/>
            <w:vAlign w:val="bottom"/>
          </w:tcPr>
          <w:p w14:paraId="6E7A0AA7" w14:textId="455E0353" w:rsidR="00136D9E" w:rsidRPr="006A77F7" w:rsidRDefault="00136D9E" w:rsidP="00136D9E">
            <w:pPr>
              <w:pStyle w:val="TAC"/>
            </w:pPr>
            <w:r w:rsidRPr="006A77F7">
              <w:t>No test required</w:t>
            </w:r>
          </w:p>
        </w:tc>
        <w:tc>
          <w:tcPr>
            <w:tcW w:w="1465" w:type="dxa"/>
          </w:tcPr>
          <w:p w14:paraId="5AF78979" w14:textId="77777777" w:rsidR="00136D9E" w:rsidRPr="006A77F7" w:rsidRDefault="00136D9E" w:rsidP="00136D9E">
            <w:pPr>
              <w:pStyle w:val="TAC"/>
            </w:pPr>
          </w:p>
        </w:tc>
        <w:tc>
          <w:tcPr>
            <w:tcW w:w="1271" w:type="dxa"/>
            <w:tcBorders>
              <w:top w:val="nil"/>
              <w:bottom w:val="nil"/>
            </w:tcBorders>
            <w:vAlign w:val="center"/>
          </w:tcPr>
          <w:p w14:paraId="6561DADE" w14:textId="42B2506F" w:rsidR="00136D9E" w:rsidRPr="006A77F7" w:rsidRDefault="00136D9E" w:rsidP="00136D9E">
            <w:pPr>
              <w:pStyle w:val="TAC"/>
            </w:pPr>
            <w:r>
              <w:t>RAN5#90</w:t>
            </w:r>
            <w:r w:rsidRPr="006A77F7">
              <w:t>-e</w:t>
            </w:r>
          </w:p>
        </w:tc>
      </w:tr>
      <w:tr w:rsidR="00136D9E" w:rsidRPr="006A77F7" w14:paraId="14A25FB5" w14:textId="77777777" w:rsidTr="006E2B75">
        <w:tc>
          <w:tcPr>
            <w:tcW w:w="1765" w:type="dxa"/>
            <w:tcBorders>
              <w:top w:val="nil"/>
            </w:tcBorders>
            <w:vAlign w:val="center"/>
          </w:tcPr>
          <w:p w14:paraId="1F07BDD3" w14:textId="77777777" w:rsidR="00136D9E" w:rsidRPr="006A77F7" w:rsidRDefault="00136D9E" w:rsidP="00136D9E">
            <w:pPr>
              <w:pStyle w:val="TAC"/>
            </w:pPr>
          </w:p>
        </w:tc>
        <w:tc>
          <w:tcPr>
            <w:tcW w:w="1772" w:type="dxa"/>
            <w:vAlign w:val="center"/>
          </w:tcPr>
          <w:p w14:paraId="0709FBBB" w14:textId="4DC47E87" w:rsidR="00136D9E" w:rsidRPr="006A77F7" w:rsidRDefault="00136D9E" w:rsidP="00136D9E">
            <w:pPr>
              <w:pStyle w:val="TAC"/>
            </w:pPr>
            <w:r w:rsidRPr="006A77F7">
              <w:t>No</w:t>
            </w:r>
          </w:p>
        </w:tc>
        <w:tc>
          <w:tcPr>
            <w:tcW w:w="1481" w:type="dxa"/>
            <w:vAlign w:val="center"/>
          </w:tcPr>
          <w:p w14:paraId="250AF1A1" w14:textId="0636D079" w:rsidR="00136D9E" w:rsidRPr="006A77F7" w:rsidRDefault="00136D9E" w:rsidP="00136D9E">
            <w:pPr>
              <w:pStyle w:val="TAC"/>
            </w:pPr>
            <w:r w:rsidRPr="006A77F7">
              <w:t>DC_20A_n78A</w:t>
            </w:r>
          </w:p>
        </w:tc>
        <w:tc>
          <w:tcPr>
            <w:tcW w:w="1539" w:type="dxa"/>
            <w:vAlign w:val="center"/>
          </w:tcPr>
          <w:p w14:paraId="2FE465E9" w14:textId="7FE853BF" w:rsidR="00136D9E" w:rsidRPr="006A77F7" w:rsidRDefault="00136D9E" w:rsidP="00136D9E">
            <w:pPr>
              <w:pStyle w:val="TAC"/>
            </w:pPr>
            <w:r w:rsidRPr="006A77F7">
              <w:t>3 (3 band IMD3)</w:t>
            </w:r>
          </w:p>
        </w:tc>
        <w:tc>
          <w:tcPr>
            <w:tcW w:w="1483" w:type="dxa"/>
            <w:vAlign w:val="bottom"/>
          </w:tcPr>
          <w:p w14:paraId="68266CDD" w14:textId="0EE1C385" w:rsidR="00136D9E" w:rsidRPr="006A77F7" w:rsidRDefault="00136D9E" w:rsidP="00136D9E">
            <w:pPr>
              <w:pStyle w:val="TAC"/>
            </w:pPr>
            <w:r w:rsidRPr="006A77F7">
              <w:t>IMD</w:t>
            </w:r>
          </w:p>
        </w:tc>
        <w:tc>
          <w:tcPr>
            <w:tcW w:w="1465" w:type="dxa"/>
          </w:tcPr>
          <w:p w14:paraId="252B5698" w14:textId="77777777" w:rsidR="00136D9E" w:rsidRPr="006A77F7" w:rsidRDefault="00136D9E" w:rsidP="00136D9E">
            <w:pPr>
              <w:pStyle w:val="TAC"/>
            </w:pPr>
          </w:p>
        </w:tc>
        <w:tc>
          <w:tcPr>
            <w:tcW w:w="1271" w:type="dxa"/>
            <w:tcBorders>
              <w:top w:val="nil"/>
            </w:tcBorders>
            <w:vAlign w:val="center"/>
          </w:tcPr>
          <w:p w14:paraId="0AA5C5CF" w14:textId="77777777" w:rsidR="00136D9E" w:rsidRPr="006A77F7" w:rsidRDefault="00136D9E" w:rsidP="00136D9E">
            <w:pPr>
              <w:pStyle w:val="TAC"/>
            </w:pPr>
          </w:p>
        </w:tc>
      </w:tr>
      <w:tr w:rsidR="00136D9E" w:rsidRPr="006A77F7" w14:paraId="4AE34ED3"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40089B7C" w:rsidR="00136D9E" w:rsidRPr="006A77F7" w:rsidRDefault="00136D9E" w:rsidP="00136D9E">
            <w:pPr>
              <w:pStyle w:val="TAC"/>
            </w:pPr>
            <w:r w:rsidRPr="006A77F7">
              <w:t>DC_3A-21A_n78</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0E2425A2" w:rsidR="00136D9E" w:rsidRPr="006A77F7" w:rsidRDefault="00136D9E" w:rsidP="00136D9E">
            <w:pPr>
              <w:pStyle w:val="TAC"/>
              <w:rPr>
                <w:lang w:eastAsia="ja-JP"/>
              </w:rPr>
            </w:pPr>
            <w:r>
              <w:rPr>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136D9E" w:rsidRPr="006A77F7" w:rsidRDefault="00136D9E" w:rsidP="00136D9E">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136D9E" w:rsidRPr="006A77F7" w:rsidRDefault="00136D9E" w:rsidP="00136D9E">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136D9E" w:rsidRPr="006A77F7" w:rsidRDefault="00136D9E" w:rsidP="00136D9E">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040EE7E8" w14:textId="3524D3A9" w:rsidR="00136D9E" w:rsidRPr="006A77F7" w:rsidRDefault="00136D9E" w:rsidP="00136D9E">
            <w:pPr>
              <w:pStyle w:val="TAC"/>
            </w:pPr>
            <w:r w:rsidRPr="006A77F7">
              <w:rPr>
                <w:lang w:eastAsia="ja-JP"/>
              </w:rPr>
              <w:t>RAN5#102</w:t>
            </w:r>
          </w:p>
        </w:tc>
      </w:tr>
      <w:tr w:rsidR="00136D9E" w:rsidRPr="006A77F7" w14:paraId="23BBC6A5"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136D9E" w:rsidRPr="006A77F7" w:rsidRDefault="00136D9E" w:rsidP="00136D9E">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2239F013" w14:textId="1BC468DB" w:rsidR="00136D9E" w:rsidRPr="006A77F7" w:rsidRDefault="00136D9E" w:rsidP="00136D9E">
            <w:pPr>
              <w:pStyle w:val="TAC"/>
            </w:pPr>
          </w:p>
        </w:tc>
      </w:tr>
      <w:tr w:rsidR="00136D9E" w:rsidRPr="006A77F7" w14:paraId="2BEB6CEA"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0D9CED8B" w:rsidR="00136D9E" w:rsidRPr="006A77F7" w:rsidRDefault="00136D9E" w:rsidP="00136D9E">
            <w:pPr>
              <w:pStyle w:val="TAC"/>
            </w:pPr>
            <w:r w:rsidRPr="006A77F7">
              <w:t>DC_3A-21A_n79</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136D9E" w:rsidRPr="006A77F7" w:rsidRDefault="00136D9E" w:rsidP="00136D9E">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136D9E" w:rsidRPr="006A77F7" w:rsidRDefault="00136D9E" w:rsidP="00136D9E">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136D9E" w:rsidRPr="006A77F7" w:rsidRDefault="00136D9E" w:rsidP="00136D9E">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2CEA19C5" w14:textId="77777777" w:rsidR="00136D9E" w:rsidRPr="006A77F7" w:rsidRDefault="00136D9E" w:rsidP="00136D9E">
            <w:pPr>
              <w:pStyle w:val="TAC"/>
              <w:rPr>
                <w:lang w:eastAsia="ja-JP"/>
              </w:rPr>
            </w:pPr>
            <w:r w:rsidRPr="006A77F7">
              <w:rPr>
                <w:lang w:eastAsia="ja-JP"/>
              </w:rPr>
              <w:t>RAN5#101</w:t>
            </w:r>
          </w:p>
        </w:tc>
      </w:tr>
      <w:tr w:rsidR="00136D9E" w:rsidRPr="006A77F7" w14:paraId="3CB813B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136D9E" w:rsidRPr="006A77F7" w:rsidRDefault="00136D9E" w:rsidP="00136D9E">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1EDDC415" w14:textId="58F76B74" w:rsidR="00136D9E" w:rsidRPr="006A77F7" w:rsidRDefault="00136D9E" w:rsidP="00136D9E">
            <w:pPr>
              <w:pStyle w:val="TAC"/>
              <w:rPr>
                <w:lang w:eastAsia="ja-JP"/>
              </w:rPr>
            </w:pPr>
          </w:p>
        </w:tc>
      </w:tr>
      <w:tr w:rsidR="00136D9E" w:rsidRPr="006A77F7" w14:paraId="6371CD7F" w14:textId="77777777" w:rsidTr="006E2B75">
        <w:tc>
          <w:tcPr>
            <w:tcW w:w="1765" w:type="dxa"/>
            <w:vMerge w:val="restart"/>
            <w:vAlign w:val="center"/>
          </w:tcPr>
          <w:p w14:paraId="33A4BC69" w14:textId="23956BFD" w:rsidR="00136D9E" w:rsidRPr="006A77F7" w:rsidRDefault="00136D9E" w:rsidP="00136D9E">
            <w:pPr>
              <w:pStyle w:val="TAC"/>
            </w:pPr>
            <w:r w:rsidRPr="006A77F7">
              <w:lastRenderedPageBreak/>
              <w:t>DC_3A-28A_n78A</w:t>
            </w:r>
          </w:p>
        </w:tc>
        <w:tc>
          <w:tcPr>
            <w:tcW w:w="1772" w:type="dxa"/>
            <w:vAlign w:val="center"/>
          </w:tcPr>
          <w:p w14:paraId="51DCDBFD" w14:textId="26E22F70" w:rsidR="00136D9E" w:rsidRPr="006A77F7" w:rsidRDefault="00136D9E" w:rsidP="00136D9E">
            <w:pPr>
              <w:pStyle w:val="TAC"/>
            </w:pPr>
            <w:r>
              <w:t>DC_3_n78</w:t>
            </w:r>
          </w:p>
        </w:tc>
        <w:tc>
          <w:tcPr>
            <w:tcW w:w="1481" w:type="dxa"/>
            <w:vAlign w:val="center"/>
          </w:tcPr>
          <w:p w14:paraId="20F05C91" w14:textId="2D8FC675" w:rsidR="00136D9E" w:rsidRPr="006A77F7" w:rsidRDefault="00136D9E" w:rsidP="00136D9E">
            <w:pPr>
              <w:pStyle w:val="TAC"/>
            </w:pPr>
            <w:r w:rsidRPr="006A77F7">
              <w:t>DC_3A_n78A</w:t>
            </w:r>
          </w:p>
        </w:tc>
        <w:tc>
          <w:tcPr>
            <w:tcW w:w="1539" w:type="dxa"/>
            <w:vAlign w:val="center"/>
          </w:tcPr>
          <w:p w14:paraId="401BF07B" w14:textId="1AE2E71C" w:rsidR="00136D9E" w:rsidRPr="006A77F7" w:rsidRDefault="00136D9E" w:rsidP="00136D9E">
            <w:pPr>
              <w:pStyle w:val="TAC"/>
            </w:pPr>
            <w:r w:rsidRPr="006A77F7">
              <w:t>No 3CC exception</w:t>
            </w:r>
          </w:p>
        </w:tc>
        <w:tc>
          <w:tcPr>
            <w:tcW w:w="1483" w:type="dxa"/>
            <w:vAlign w:val="center"/>
          </w:tcPr>
          <w:p w14:paraId="0AE5754E" w14:textId="77777777" w:rsidR="00136D9E" w:rsidRPr="006A77F7" w:rsidRDefault="00136D9E" w:rsidP="00136D9E">
            <w:pPr>
              <w:pStyle w:val="TAC"/>
            </w:pPr>
          </w:p>
        </w:tc>
        <w:tc>
          <w:tcPr>
            <w:tcW w:w="1465" w:type="dxa"/>
            <w:vAlign w:val="center"/>
          </w:tcPr>
          <w:p w14:paraId="1FD1E3EA" w14:textId="0DC8F01F" w:rsidR="00136D9E" w:rsidRPr="006A77F7" w:rsidRDefault="00136D9E" w:rsidP="00136D9E">
            <w:pPr>
              <w:pStyle w:val="TAC"/>
            </w:pPr>
            <w:r w:rsidRPr="006A77F7">
              <w:rPr>
                <w:lang w:eastAsia="zh-CN"/>
              </w:rPr>
              <w:t>DC_3A_n78A</w:t>
            </w:r>
          </w:p>
        </w:tc>
        <w:tc>
          <w:tcPr>
            <w:tcW w:w="1271" w:type="dxa"/>
            <w:tcBorders>
              <w:bottom w:val="nil"/>
            </w:tcBorders>
            <w:vAlign w:val="center"/>
          </w:tcPr>
          <w:p w14:paraId="522152C9" w14:textId="6A3DA2C7" w:rsidR="00136D9E" w:rsidRPr="006A77F7" w:rsidRDefault="00136D9E" w:rsidP="00136D9E">
            <w:pPr>
              <w:pStyle w:val="TAC"/>
            </w:pPr>
            <w:r w:rsidRPr="006A77F7">
              <w:t>RAN5#92-e</w:t>
            </w:r>
          </w:p>
        </w:tc>
      </w:tr>
      <w:tr w:rsidR="00136D9E" w:rsidRPr="006A77F7" w14:paraId="5B0647F2" w14:textId="77777777" w:rsidTr="006E2B75">
        <w:tc>
          <w:tcPr>
            <w:tcW w:w="1765" w:type="dxa"/>
            <w:vMerge/>
            <w:vAlign w:val="center"/>
          </w:tcPr>
          <w:p w14:paraId="1FE5713B" w14:textId="77777777" w:rsidR="00136D9E" w:rsidRPr="006A77F7" w:rsidRDefault="00136D9E" w:rsidP="00136D9E">
            <w:pPr>
              <w:pStyle w:val="TAC"/>
            </w:pPr>
          </w:p>
        </w:tc>
        <w:tc>
          <w:tcPr>
            <w:tcW w:w="1772" w:type="dxa"/>
            <w:vAlign w:val="center"/>
          </w:tcPr>
          <w:p w14:paraId="4035B415" w14:textId="28209415" w:rsidR="00136D9E" w:rsidRPr="006A77F7" w:rsidRDefault="00136D9E" w:rsidP="00136D9E">
            <w:pPr>
              <w:pStyle w:val="TAC"/>
            </w:pPr>
            <w:r w:rsidRPr="006A77F7">
              <w:t>No</w:t>
            </w:r>
          </w:p>
        </w:tc>
        <w:tc>
          <w:tcPr>
            <w:tcW w:w="1481" w:type="dxa"/>
            <w:vAlign w:val="center"/>
          </w:tcPr>
          <w:p w14:paraId="674A66B0" w14:textId="465F3548" w:rsidR="00136D9E" w:rsidRPr="006A77F7" w:rsidRDefault="00136D9E" w:rsidP="00136D9E">
            <w:pPr>
              <w:pStyle w:val="TAC"/>
            </w:pPr>
            <w:r w:rsidRPr="006A77F7">
              <w:t>DC_28A_n78A</w:t>
            </w:r>
          </w:p>
        </w:tc>
        <w:tc>
          <w:tcPr>
            <w:tcW w:w="1539" w:type="dxa"/>
            <w:vAlign w:val="center"/>
          </w:tcPr>
          <w:p w14:paraId="2C525EB5" w14:textId="09251019" w:rsidR="00136D9E" w:rsidRPr="006A77F7" w:rsidRDefault="00136D9E" w:rsidP="00136D9E">
            <w:pPr>
              <w:pStyle w:val="TAC"/>
            </w:pPr>
            <w:r w:rsidRPr="006A77F7">
              <w:t>3 (3 band IMD3)</w:t>
            </w:r>
          </w:p>
        </w:tc>
        <w:tc>
          <w:tcPr>
            <w:tcW w:w="1483" w:type="dxa"/>
            <w:vAlign w:val="center"/>
          </w:tcPr>
          <w:p w14:paraId="6F080763" w14:textId="060329CE" w:rsidR="00136D9E" w:rsidRPr="006A77F7" w:rsidRDefault="00136D9E" w:rsidP="00136D9E">
            <w:pPr>
              <w:pStyle w:val="TAC"/>
            </w:pPr>
            <w:r w:rsidRPr="006A77F7">
              <w:t>IMD</w:t>
            </w:r>
          </w:p>
        </w:tc>
        <w:tc>
          <w:tcPr>
            <w:tcW w:w="1465" w:type="dxa"/>
            <w:vAlign w:val="center"/>
          </w:tcPr>
          <w:p w14:paraId="221065AA" w14:textId="49EC2480" w:rsidR="00136D9E" w:rsidRPr="006A77F7" w:rsidRDefault="00136D9E" w:rsidP="00136D9E">
            <w:pPr>
              <w:pStyle w:val="TAC"/>
            </w:pPr>
            <w:r w:rsidRPr="006A77F7">
              <w:rPr>
                <w:lang w:eastAsia="zh-CN"/>
              </w:rPr>
              <w:t>DC_28A_n78A</w:t>
            </w:r>
          </w:p>
        </w:tc>
        <w:tc>
          <w:tcPr>
            <w:tcW w:w="1271" w:type="dxa"/>
            <w:tcBorders>
              <w:top w:val="nil"/>
            </w:tcBorders>
            <w:vAlign w:val="center"/>
          </w:tcPr>
          <w:p w14:paraId="6A18F89B" w14:textId="77777777" w:rsidR="00136D9E" w:rsidRPr="006A77F7" w:rsidRDefault="00136D9E" w:rsidP="00136D9E">
            <w:pPr>
              <w:pStyle w:val="TAC"/>
            </w:pPr>
          </w:p>
        </w:tc>
      </w:tr>
      <w:tr w:rsidR="00136D9E" w:rsidRPr="006A77F7" w14:paraId="4C171AFF" w14:textId="77777777" w:rsidTr="006E2B75">
        <w:tc>
          <w:tcPr>
            <w:tcW w:w="1765" w:type="dxa"/>
            <w:tcBorders>
              <w:bottom w:val="nil"/>
            </w:tcBorders>
            <w:vAlign w:val="center"/>
          </w:tcPr>
          <w:p w14:paraId="68ECC8DC" w14:textId="4DE8950B" w:rsidR="00136D9E" w:rsidRPr="006A77F7" w:rsidRDefault="00136D9E" w:rsidP="00136D9E">
            <w:pPr>
              <w:pStyle w:val="TAC"/>
            </w:pPr>
            <w:r w:rsidRPr="006A77F7">
              <w:t>DC_3A-40A_n1A</w:t>
            </w:r>
          </w:p>
        </w:tc>
        <w:tc>
          <w:tcPr>
            <w:tcW w:w="1772" w:type="dxa"/>
            <w:vAlign w:val="center"/>
          </w:tcPr>
          <w:p w14:paraId="5EE2982E" w14:textId="6EAAA34E" w:rsidR="00136D9E" w:rsidRPr="006A77F7" w:rsidRDefault="00136D9E" w:rsidP="00136D9E">
            <w:pPr>
              <w:pStyle w:val="TAC"/>
            </w:pPr>
            <w:r>
              <w:t>DC_3_n1</w:t>
            </w:r>
          </w:p>
        </w:tc>
        <w:tc>
          <w:tcPr>
            <w:tcW w:w="1481" w:type="dxa"/>
            <w:vAlign w:val="center"/>
          </w:tcPr>
          <w:p w14:paraId="35F50B02" w14:textId="2347DF26" w:rsidR="00136D9E" w:rsidRPr="006A77F7" w:rsidRDefault="00136D9E" w:rsidP="00136D9E">
            <w:pPr>
              <w:pStyle w:val="TAC"/>
            </w:pPr>
            <w:r w:rsidRPr="006A77F7">
              <w:t>DC_3A_n1A</w:t>
            </w:r>
          </w:p>
        </w:tc>
        <w:tc>
          <w:tcPr>
            <w:tcW w:w="1539" w:type="dxa"/>
            <w:vAlign w:val="center"/>
          </w:tcPr>
          <w:p w14:paraId="14B40D97" w14:textId="1748795E" w:rsidR="00136D9E" w:rsidRPr="006A77F7" w:rsidRDefault="00136D9E" w:rsidP="00136D9E">
            <w:pPr>
              <w:pStyle w:val="TAC"/>
            </w:pPr>
            <w:r w:rsidRPr="006A77F7">
              <w:t>40 (3 band IMD5)</w:t>
            </w:r>
          </w:p>
        </w:tc>
        <w:tc>
          <w:tcPr>
            <w:tcW w:w="1483" w:type="dxa"/>
            <w:vAlign w:val="bottom"/>
          </w:tcPr>
          <w:p w14:paraId="5A7A26BB" w14:textId="5264C657" w:rsidR="00136D9E" w:rsidRPr="006A77F7" w:rsidRDefault="00136D9E" w:rsidP="00136D9E">
            <w:pPr>
              <w:pStyle w:val="TAC"/>
            </w:pPr>
            <w:r w:rsidRPr="006A77F7">
              <w:t>IMD5 if UE supporting dual UL</w:t>
            </w:r>
          </w:p>
        </w:tc>
        <w:tc>
          <w:tcPr>
            <w:tcW w:w="1465" w:type="dxa"/>
          </w:tcPr>
          <w:p w14:paraId="1B2CBBB6" w14:textId="77777777" w:rsidR="00136D9E" w:rsidRPr="006A77F7" w:rsidRDefault="00136D9E" w:rsidP="00136D9E">
            <w:pPr>
              <w:pStyle w:val="TAC"/>
              <w:rPr>
                <w:lang w:eastAsia="zh-CN"/>
              </w:rPr>
            </w:pPr>
          </w:p>
        </w:tc>
        <w:tc>
          <w:tcPr>
            <w:tcW w:w="1271" w:type="dxa"/>
            <w:tcBorders>
              <w:bottom w:val="nil"/>
            </w:tcBorders>
            <w:vAlign w:val="center"/>
          </w:tcPr>
          <w:p w14:paraId="1E29FE8D" w14:textId="7F19E479" w:rsidR="00136D9E" w:rsidRPr="006A77F7" w:rsidRDefault="00136D9E" w:rsidP="00136D9E">
            <w:pPr>
              <w:pStyle w:val="TAC"/>
            </w:pPr>
            <w:r>
              <w:t>RAN5#93</w:t>
            </w:r>
            <w:r w:rsidRPr="006A77F7">
              <w:t>-e</w:t>
            </w:r>
          </w:p>
        </w:tc>
      </w:tr>
      <w:tr w:rsidR="00136D9E" w:rsidRPr="006A77F7" w14:paraId="4B4BBE2D" w14:textId="77777777" w:rsidTr="006E2B75">
        <w:tc>
          <w:tcPr>
            <w:tcW w:w="1765" w:type="dxa"/>
            <w:tcBorders>
              <w:top w:val="nil"/>
            </w:tcBorders>
            <w:vAlign w:val="center"/>
          </w:tcPr>
          <w:p w14:paraId="18028A0C" w14:textId="77777777" w:rsidR="00136D9E" w:rsidRPr="006A77F7" w:rsidRDefault="00136D9E" w:rsidP="00136D9E">
            <w:pPr>
              <w:pStyle w:val="TAC"/>
            </w:pPr>
          </w:p>
        </w:tc>
        <w:tc>
          <w:tcPr>
            <w:tcW w:w="1772" w:type="dxa"/>
            <w:vAlign w:val="center"/>
          </w:tcPr>
          <w:p w14:paraId="3476A5BB" w14:textId="1F5EF33D" w:rsidR="00136D9E" w:rsidRPr="006A77F7" w:rsidRDefault="00136D9E" w:rsidP="00136D9E">
            <w:pPr>
              <w:pStyle w:val="TAC"/>
            </w:pPr>
            <w:r w:rsidRPr="006A77F7">
              <w:t>No</w:t>
            </w:r>
          </w:p>
        </w:tc>
        <w:tc>
          <w:tcPr>
            <w:tcW w:w="1481" w:type="dxa"/>
            <w:vAlign w:val="center"/>
          </w:tcPr>
          <w:p w14:paraId="46C0D9B0" w14:textId="18A6399D" w:rsidR="00136D9E" w:rsidRPr="006A77F7" w:rsidRDefault="00136D9E" w:rsidP="00136D9E">
            <w:pPr>
              <w:pStyle w:val="TAC"/>
            </w:pPr>
            <w:r w:rsidRPr="006A77F7">
              <w:t>DC_40A_n1A</w:t>
            </w:r>
          </w:p>
        </w:tc>
        <w:tc>
          <w:tcPr>
            <w:tcW w:w="1539" w:type="dxa"/>
            <w:vAlign w:val="center"/>
          </w:tcPr>
          <w:p w14:paraId="6F6C1E36" w14:textId="3BFCF654" w:rsidR="00136D9E" w:rsidRPr="006A77F7" w:rsidRDefault="00136D9E" w:rsidP="00136D9E">
            <w:pPr>
              <w:pStyle w:val="TAC"/>
            </w:pPr>
            <w:r w:rsidRPr="006A77F7">
              <w:t>No 3CC exception</w:t>
            </w:r>
          </w:p>
        </w:tc>
        <w:tc>
          <w:tcPr>
            <w:tcW w:w="1483" w:type="dxa"/>
            <w:vAlign w:val="bottom"/>
          </w:tcPr>
          <w:p w14:paraId="21CFDF53" w14:textId="7282DA7E" w:rsidR="00136D9E" w:rsidRPr="006A77F7" w:rsidRDefault="00136D9E" w:rsidP="00136D9E">
            <w:pPr>
              <w:pStyle w:val="TAC"/>
            </w:pPr>
            <w:r w:rsidRPr="006A77F7">
              <w:t>No test required</w:t>
            </w:r>
          </w:p>
        </w:tc>
        <w:tc>
          <w:tcPr>
            <w:tcW w:w="1465" w:type="dxa"/>
          </w:tcPr>
          <w:p w14:paraId="3EB74799" w14:textId="77777777" w:rsidR="00136D9E" w:rsidRPr="006A77F7" w:rsidRDefault="00136D9E" w:rsidP="00136D9E">
            <w:pPr>
              <w:pStyle w:val="TAC"/>
              <w:rPr>
                <w:lang w:eastAsia="zh-CN"/>
              </w:rPr>
            </w:pPr>
          </w:p>
        </w:tc>
        <w:tc>
          <w:tcPr>
            <w:tcW w:w="1271" w:type="dxa"/>
            <w:tcBorders>
              <w:top w:val="nil"/>
            </w:tcBorders>
            <w:vAlign w:val="center"/>
          </w:tcPr>
          <w:p w14:paraId="18428742" w14:textId="77777777" w:rsidR="00136D9E" w:rsidRPr="006A77F7" w:rsidRDefault="00136D9E" w:rsidP="00136D9E">
            <w:pPr>
              <w:pStyle w:val="TAC"/>
            </w:pPr>
          </w:p>
        </w:tc>
      </w:tr>
      <w:tr w:rsidR="00136D9E" w:rsidRPr="006A77F7" w14:paraId="0F70DCD6" w14:textId="77777777" w:rsidTr="006E2B75">
        <w:tc>
          <w:tcPr>
            <w:tcW w:w="1765" w:type="dxa"/>
            <w:tcBorders>
              <w:bottom w:val="nil"/>
            </w:tcBorders>
            <w:vAlign w:val="center"/>
          </w:tcPr>
          <w:p w14:paraId="4D4FF84C" w14:textId="5295D13F" w:rsidR="00136D9E" w:rsidRPr="006A77F7" w:rsidRDefault="00136D9E" w:rsidP="00136D9E">
            <w:pPr>
              <w:pStyle w:val="TAC"/>
            </w:pPr>
            <w:r w:rsidRPr="006A77F7">
              <w:rPr>
                <w:rFonts w:eastAsia="Malgun Gothic"/>
                <w:szCs w:val="18"/>
                <w:lang w:eastAsia="ko-KR"/>
              </w:rPr>
              <w:t>DC_3A-41A_n28A</w:t>
            </w:r>
          </w:p>
        </w:tc>
        <w:tc>
          <w:tcPr>
            <w:tcW w:w="1772" w:type="dxa"/>
          </w:tcPr>
          <w:p w14:paraId="0FF55B72" w14:textId="22D29041" w:rsidR="00136D9E" w:rsidRPr="006A77F7" w:rsidRDefault="00136D9E" w:rsidP="00136D9E">
            <w:pPr>
              <w:pStyle w:val="TAC"/>
            </w:pPr>
            <w:r w:rsidRPr="006A77F7">
              <w:rPr>
                <w:lang w:eastAsia="ja-JP"/>
              </w:rPr>
              <w:t>No</w:t>
            </w:r>
          </w:p>
        </w:tc>
        <w:tc>
          <w:tcPr>
            <w:tcW w:w="1481" w:type="dxa"/>
          </w:tcPr>
          <w:p w14:paraId="52C1E41A" w14:textId="0474EBF3" w:rsidR="00136D9E" w:rsidRPr="006A77F7" w:rsidRDefault="00136D9E" w:rsidP="00136D9E">
            <w:pPr>
              <w:pStyle w:val="TAC"/>
            </w:pPr>
            <w:r w:rsidRPr="006A77F7">
              <w:rPr>
                <w:lang w:eastAsia="ja-JP"/>
              </w:rPr>
              <w:t>DC_3A_n28A</w:t>
            </w:r>
          </w:p>
        </w:tc>
        <w:tc>
          <w:tcPr>
            <w:tcW w:w="1539" w:type="dxa"/>
            <w:vAlign w:val="center"/>
          </w:tcPr>
          <w:p w14:paraId="7358A26B" w14:textId="07AACE11" w:rsidR="00136D9E" w:rsidRPr="006A77F7" w:rsidRDefault="00136D9E" w:rsidP="00136D9E">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vAlign w:val="bottom"/>
          </w:tcPr>
          <w:p w14:paraId="2A5BCF12" w14:textId="0618A3E0" w:rsidR="00136D9E" w:rsidRPr="006A77F7" w:rsidRDefault="00136D9E" w:rsidP="00136D9E">
            <w:pPr>
              <w:pStyle w:val="TAC"/>
            </w:pPr>
            <w:r w:rsidRPr="006A77F7">
              <w:rPr>
                <w:rFonts w:eastAsia="MS Mincho"/>
                <w:lang w:eastAsia="ja-JP"/>
              </w:rPr>
              <w:t>IMD</w:t>
            </w:r>
          </w:p>
        </w:tc>
        <w:tc>
          <w:tcPr>
            <w:tcW w:w="1465" w:type="dxa"/>
          </w:tcPr>
          <w:p w14:paraId="1F23A41B" w14:textId="77777777" w:rsidR="00136D9E" w:rsidRPr="006A77F7" w:rsidRDefault="00136D9E" w:rsidP="00136D9E">
            <w:pPr>
              <w:pStyle w:val="TAC"/>
              <w:rPr>
                <w:lang w:eastAsia="zh-CN"/>
              </w:rPr>
            </w:pPr>
          </w:p>
        </w:tc>
        <w:tc>
          <w:tcPr>
            <w:tcW w:w="1271" w:type="dxa"/>
            <w:tcBorders>
              <w:bottom w:val="nil"/>
            </w:tcBorders>
            <w:vAlign w:val="center"/>
          </w:tcPr>
          <w:p w14:paraId="355B6CFC" w14:textId="70A92185" w:rsidR="00136D9E" w:rsidRPr="006A77F7" w:rsidRDefault="00136D9E" w:rsidP="00136D9E">
            <w:pPr>
              <w:pStyle w:val="TAC"/>
            </w:pPr>
            <w:r w:rsidRPr="006A77F7">
              <w:rPr>
                <w:lang w:eastAsia="ja-JP"/>
              </w:rPr>
              <w:t>RAN5#98</w:t>
            </w:r>
          </w:p>
        </w:tc>
      </w:tr>
      <w:tr w:rsidR="00136D9E" w:rsidRPr="006A77F7" w14:paraId="00173854" w14:textId="77777777" w:rsidTr="006E2B75">
        <w:tc>
          <w:tcPr>
            <w:tcW w:w="1765" w:type="dxa"/>
            <w:tcBorders>
              <w:top w:val="nil"/>
            </w:tcBorders>
            <w:vAlign w:val="center"/>
          </w:tcPr>
          <w:p w14:paraId="022F16A6" w14:textId="77777777" w:rsidR="00136D9E" w:rsidRPr="006A77F7" w:rsidRDefault="00136D9E" w:rsidP="00136D9E">
            <w:pPr>
              <w:pStyle w:val="TAC"/>
            </w:pPr>
          </w:p>
        </w:tc>
        <w:tc>
          <w:tcPr>
            <w:tcW w:w="1772" w:type="dxa"/>
          </w:tcPr>
          <w:p w14:paraId="638480EB" w14:textId="471DC6E5" w:rsidR="00136D9E" w:rsidRPr="006A77F7" w:rsidRDefault="00136D9E" w:rsidP="00136D9E">
            <w:pPr>
              <w:pStyle w:val="TAC"/>
            </w:pPr>
            <w:r w:rsidRPr="006A77F7">
              <w:rPr>
                <w:lang w:eastAsia="ja-JP"/>
              </w:rPr>
              <w:t>No</w:t>
            </w:r>
          </w:p>
        </w:tc>
        <w:tc>
          <w:tcPr>
            <w:tcW w:w="1481" w:type="dxa"/>
          </w:tcPr>
          <w:p w14:paraId="6D52B46D" w14:textId="0899A8A4" w:rsidR="00136D9E" w:rsidRPr="006A77F7" w:rsidRDefault="00136D9E" w:rsidP="00136D9E">
            <w:pPr>
              <w:pStyle w:val="TAC"/>
            </w:pPr>
            <w:r w:rsidRPr="006A77F7">
              <w:rPr>
                <w:lang w:eastAsia="ja-JP"/>
              </w:rPr>
              <w:t>DC_41A_n28A</w:t>
            </w:r>
          </w:p>
        </w:tc>
        <w:tc>
          <w:tcPr>
            <w:tcW w:w="1539" w:type="dxa"/>
            <w:vAlign w:val="center"/>
          </w:tcPr>
          <w:p w14:paraId="18E0B083" w14:textId="09550353" w:rsidR="00136D9E" w:rsidRPr="006A77F7" w:rsidRDefault="00136D9E" w:rsidP="00136D9E">
            <w:pPr>
              <w:pStyle w:val="TAC"/>
            </w:pPr>
            <w:r w:rsidRPr="006A77F7">
              <w:rPr>
                <w:rFonts w:eastAsia="MS Mincho"/>
                <w:lang w:eastAsia="ja-JP"/>
              </w:rPr>
              <w:t>3 (IMD2 |1*fB41-1*fn28|)</w:t>
            </w:r>
          </w:p>
        </w:tc>
        <w:tc>
          <w:tcPr>
            <w:tcW w:w="1483" w:type="dxa"/>
            <w:vAlign w:val="bottom"/>
          </w:tcPr>
          <w:p w14:paraId="7EE04F41" w14:textId="002D3E29" w:rsidR="00136D9E" w:rsidRPr="006A77F7" w:rsidRDefault="00136D9E" w:rsidP="00136D9E">
            <w:pPr>
              <w:pStyle w:val="TAC"/>
            </w:pPr>
            <w:r w:rsidRPr="006A77F7">
              <w:rPr>
                <w:rFonts w:eastAsia="MS Mincho"/>
                <w:lang w:eastAsia="ja-JP"/>
              </w:rPr>
              <w:t>IMD</w:t>
            </w:r>
          </w:p>
        </w:tc>
        <w:tc>
          <w:tcPr>
            <w:tcW w:w="1465" w:type="dxa"/>
          </w:tcPr>
          <w:p w14:paraId="7E4D5D41" w14:textId="77777777" w:rsidR="00136D9E" w:rsidRPr="006A77F7" w:rsidRDefault="00136D9E" w:rsidP="00136D9E">
            <w:pPr>
              <w:pStyle w:val="TAC"/>
              <w:rPr>
                <w:lang w:eastAsia="zh-CN"/>
              </w:rPr>
            </w:pPr>
          </w:p>
        </w:tc>
        <w:tc>
          <w:tcPr>
            <w:tcW w:w="1271" w:type="dxa"/>
            <w:tcBorders>
              <w:top w:val="nil"/>
            </w:tcBorders>
            <w:vAlign w:val="center"/>
          </w:tcPr>
          <w:p w14:paraId="78FF9580" w14:textId="62B64E42" w:rsidR="00136D9E" w:rsidRPr="006A77F7" w:rsidRDefault="00136D9E" w:rsidP="00136D9E">
            <w:pPr>
              <w:pStyle w:val="TAC"/>
            </w:pPr>
          </w:p>
        </w:tc>
      </w:tr>
      <w:tr w:rsidR="00136D9E" w:rsidRPr="006A77F7" w14:paraId="4C08DAD1" w14:textId="77777777" w:rsidTr="003A0531">
        <w:tc>
          <w:tcPr>
            <w:tcW w:w="1765" w:type="dxa"/>
            <w:vAlign w:val="center"/>
          </w:tcPr>
          <w:p w14:paraId="581874DA" w14:textId="6C0EBF41" w:rsidR="00136D9E" w:rsidRPr="006A77F7" w:rsidRDefault="00136D9E" w:rsidP="00136D9E">
            <w:pPr>
              <w:pStyle w:val="TAC"/>
            </w:pPr>
            <w:r w:rsidRPr="006A77F7">
              <w:rPr>
                <w:rFonts w:eastAsia="Malgun Gothic"/>
                <w:szCs w:val="18"/>
                <w:lang w:eastAsia="ko-KR"/>
              </w:rPr>
              <w:t>DC_3A-41A_n41A</w:t>
            </w:r>
          </w:p>
        </w:tc>
        <w:tc>
          <w:tcPr>
            <w:tcW w:w="1772" w:type="dxa"/>
          </w:tcPr>
          <w:p w14:paraId="3D47B8EB" w14:textId="0CCC0F23" w:rsidR="00136D9E" w:rsidRPr="006A77F7" w:rsidRDefault="00136D9E" w:rsidP="00136D9E">
            <w:pPr>
              <w:pStyle w:val="TAC"/>
            </w:pPr>
            <w:r w:rsidRPr="006A77F7">
              <w:rPr>
                <w:lang w:eastAsia="ja-JP"/>
              </w:rPr>
              <w:t>No</w:t>
            </w:r>
          </w:p>
        </w:tc>
        <w:tc>
          <w:tcPr>
            <w:tcW w:w="1481" w:type="dxa"/>
          </w:tcPr>
          <w:p w14:paraId="038DF487" w14:textId="0B6D6232" w:rsidR="00136D9E" w:rsidRPr="006A77F7" w:rsidRDefault="00136D9E" w:rsidP="00136D9E">
            <w:pPr>
              <w:pStyle w:val="TAC"/>
            </w:pPr>
            <w:r w:rsidRPr="006A77F7">
              <w:rPr>
                <w:lang w:eastAsia="ja-JP"/>
              </w:rPr>
              <w:t>DC_3A_n41A</w:t>
            </w:r>
          </w:p>
        </w:tc>
        <w:tc>
          <w:tcPr>
            <w:tcW w:w="1539" w:type="dxa"/>
            <w:vAlign w:val="center"/>
          </w:tcPr>
          <w:p w14:paraId="77EA9AC2" w14:textId="7E5CDFA4" w:rsidR="00136D9E" w:rsidRPr="006A77F7" w:rsidRDefault="00136D9E" w:rsidP="00136D9E">
            <w:pPr>
              <w:pStyle w:val="TAC"/>
            </w:pPr>
            <w:r w:rsidRPr="006A77F7">
              <w:t>No 3CC exception</w:t>
            </w:r>
          </w:p>
        </w:tc>
        <w:tc>
          <w:tcPr>
            <w:tcW w:w="1483" w:type="dxa"/>
            <w:vAlign w:val="bottom"/>
          </w:tcPr>
          <w:p w14:paraId="7E3FFBC2" w14:textId="4BFCA1B8" w:rsidR="00136D9E" w:rsidRPr="006A77F7" w:rsidRDefault="00136D9E" w:rsidP="00136D9E">
            <w:pPr>
              <w:pStyle w:val="TAC"/>
            </w:pPr>
            <w:r w:rsidRPr="006A77F7">
              <w:t>No test required</w:t>
            </w:r>
          </w:p>
        </w:tc>
        <w:tc>
          <w:tcPr>
            <w:tcW w:w="1465" w:type="dxa"/>
          </w:tcPr>
          <w:p w14:paraId="77AA4845" w14:textId="77777777" w:rsidR="00136D9E" w:rsidRPr="006A77F7" w:rsidRDefault="00136D9E" w:rsidP="00136D9E">
            <w:pPr>
              <w:pStyle w:val="TAC"/>
            </w:pPr>
          </w:p>
        </w:tc>
        <w:tc>
          <w:tcPr>
            <w:tcW w:w="1271" w:type="dxa"/>
            <w:vAlign w:val="center"/>
          </w:tcPr>
          <w:p w14:paraId="5AA37693" w14:textId="35D4F586" w:rsidR="00136D9E" w:rsidRPr="006A77F7" w:rsidRDefault="00136D9E" w:rsidP="00136D9E">
            <w:pPr>
              <w:pStyle w:val="TAC"/>
            </w:pPr>
            <w:r w:rsidRPr="006A77F7">
              <w:rPr>
                <w:lang w:eastAsia="ja-JP"/>
              </w:rPr>
              <w:t>RAN5#98</w:t>
            </w:r>
          </w:p>
        </w:tc>
      </w:tr>
      <w:tr w:rsidR="00136D9E" w:rsidRPr="006A77F7" w:rsidDel="009E3876" w14:paraId="41E55C46" w14:textId="77777777" w:rsidTr="006E2B75">
        <w:tc>
          <w:tcPr>
            <w:tcW w:w="1765" w:type="dxa"/>
            <w:tcBorders>
              <w:top w:val="nil"/>
              <w:bottom w:val="nil"/>
            </w:tcBorders>
            <w:vAlign w:val="center"/>
          </w:tcPr>
          <w:p w14:paraId="07358A6E" w14:textId="4227C011" w:rsidR="00136D9E" w:rsidRPr="006A77F7" w:rsidDel="009E3876" w:rsidRDefault="00136D9E" w:rsidP="00136D9E">
            <w:pPr>
              <w:pStyle w:val="TAC"/>
            </w:pPr>
            <w:r w:rsidRPr="006A77F7">
              <w:rPr>
                <w:rFonts w:eastAsia="MS Mincho"/>
                <w:lang w:eastAsia="ja-JP"/>
              </w:rPr>
              <w:t>DC_3A-41A_n77A</w:t>
            </w:r>
          </w:p>
        </w:tc>
        <w:tc>
          <w:tcPr>
            <w:tcW w:w="1772" w:type="dxa"/>
            <w:vAlign w:val="center"/>
          </w:tcPr>
          <w:p w14:paraId="2C0C63DF" w14:textId="0A0016BC" w:rsidR="00136D9E" w:rsidRPr="006A77F7" w:rsidDel="009E3876" w:rsidRDefault="00136D9E" w:rsidP="00136D9E">
            <w:pPr>
              <w:pStyle w:val="TAC"/>
              <w:rPr>
                <w:rFonts w:eastAsia="MS Mincho"/>
                <w:lang w:eastAsia="ja-JP"/>
              </w:rPr>
            </w:pPr>
            <w:r>
              <w:rPr>
                <w:rFonts w:eastAsia="MS Mincho"/>
                <w:lang w:eastAsia="ja-JP"/>
              </w:rPr>
              <w:t>DC_3_n77</w:t>
            </w:r>
          </w:p>
        </w:tc>
        <w:tc>
          <w:tcPr>
            <w:tcW w:w="1481" w:type="dxa"/>
            <w:vAlign w:val="center"/>
          </w:tcPr>
          <w:p w14:paraId="7260278B" w14:textId="4074D382" w:rsidR="00136D9E" w:rsidRPr="006A77F7" w:rsidDel="009E3876" w:rsidRDefault="00136D9E" w:rsidP="00136D9E">
            <w:pPr>
              <w:pStyle w:val="TAC"/>
              <w:rPr>
                <w:rFonts w:eastAsia="MS Mincho"/>
                <w:lang w:eastAsia="ja-JP"/>
              </w:rPr>
            </w:pPr>
            <w:r w:rsidRPr="006A77F7">
              <w:rPr>
                <w:rFonts w:eastAsia="MS Mincho"/>
                <w:lang w:eastAsia="ja-JP"/>
              </w:rPr>
              <w:t>DC_3A_n77A</w:t>
            </w:r>
          </w:p>
        </w:tc>
        <w:tc>
          <w:tcPr>
            <w:tcW w:w="1539" w:type="dxa"/>
            <w:vAlign w:val="center"/>
          </w:tcPr>
          <w:p w14:paraId="6DD9EEE9" w14:textId="5CE2F851" w:rsidR="00136D9E" w:rsidRPr="006A77F7" w:rsidDel="009E3876" w:rsidRDefault="00136D9E" w:rsidP="00136D9E">
            <w:pPr>
              <w:pStyle w:val="TAC"/>
              <w:rPr>
                <w:rFonts w:eastAsia="MS Mincho"/>
                <w:lang w:eastAsia="ja-JP"/>
              </w:rPr>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vAlign w:val="bottom"/>
          </w:tcPr>
          <w:p w14:paraId="5CAF64BE" w14:textId="0A5D3051" w:rsidR="00136D9E" w:rsidRPr="006A77F7" w:rsidDel="009E3876" w:rsidRDefault="00136D9E" w:rsidP="00136D9E">
            <w:pPr>
              <w:pStyle w:val="TAC"/>
            </w:pPr>
            <w:r w:rsidRPr="006A77F7">
              <w:rPr>
                <w:rFonts w:eastAsia="MS Mincho"/>
                <w:lang w:eastAsia="ja-JP"/>
              </w:rPr>
              <w:t>IMD</w:t>
            </w:r>
          </w:p>
        </w:tc>
        <w:tc>
          <w:tcPr>
            <w:tcW w:w="1465" w:type="dxa"/>
          </w:tcPr>
          <w:p w14:paraId="4FB8AFDA" w14:textId="77777777" w:rsidR="00136D9E" w:rsidRPr="006A77F7" w:rsidDel="009E3876" w:rsidRDefault="00136D9E" w:rsidP="00136D9E">
            <w:pPr>
              <w:pStyle w:val="TAC"/>
            </w:pPr>
          </w:p>
        </w:tc>
        <w:tc>
          <w:tcPr>
            <w:tcW w:w="1271" w:type="dxa"/>
            <w:tcBorders>
              <w:bottom w:val="nil"/>
            </w:tcBorders>
            <w:vAlign w:val="center"/>
          </w:tcPr>
          <w:p w14:paraId="7B3F2E6F" w14:textId="341354B0" w:rsidR="00136D9E" w:rsidRPr="006A77F7" w:rsidDel="009E3876" w:rsidRDefault="00136D9E" w:rsidP="00136D9E">
            <w:pPr>
              <w:pStyle w:val="TAC"/>
              <w:rPr>
                <w:rFonts w:eastAsia="MS Mincho"/>
                <w:lang w:eastAsia="ja-JP"/>
              </w:rPr>
            </w:pPr>
            <w:r w:rsidRPr="006A77F7">
              <w:rPr>
                <w:rFonts w:eastAsia="MS Mincho"/>
                <w:lang w:eastAsia="ja-JP"/>
              </w:rPr>
              <w:t>RAN5#105</w:t>
            </w:r>
          </w:p>
        </w:tc>
      </w:tr>
      <w:tr w:rsidR="00136D9E" w:rsidRPr="006A77F7" w:rsidDel="009E3876" w14:paraId="551C5B41" w14:textId="77777777" w:rsidTr="006E2B75">
        <w:tc>
          <w:tcPr>
            <w:tcW w:w="1765" w:type="dxa"/>
            <w:tcBorders>
              <w:top w:val="nil"/>
            </w:tcBorders>
            <w:vAlign w:val="center"/>
          </w:tcPr>
          <w:p w14:paraId="2EC06466" w14:textId="77777777" w:rsidR="00136D9E" w:rsidRPr="006A77F7" w:rsidDel="009E3876" w:rsidRDefault="00136D9E" w:rsidP="00136D9E">
            <w:pPr>
              <w:pStyle w:val="TAC"/>
            </w:pPr>
          </w:p>
        </w:tc>
        <w:tc>
          <w:tcPr>
            <w:tcW w:w="1772" w:type="dxa"/>
            <w:vAlign w:val="center"/>
          </w:tcPr>
          <w:p w14:paraId="25D87552" w14:textId="64A4C5CB" w:rsidR="00136D9E" w:rsidRPr="006A77F7" w:rsidDel="009E3876" w:rsidRDefault="00136D9E" w:rsidP="00136D9E">
            <w:pPr>
              <w:pStyle w:val="TAC"/>
              <w:rPr>
                <w:rFonts w:eastAsia="MS Mincho"/>
                <w:lang w:eastAsia="ja-JP"/>
              </w:rPr>
            </w:pPr>
            <w:r w:rsidRPr="006A77F7">
              <w:rPr>
                <w:rFonts w:eastAsia="MS Mincho"/>
                <w:lang w:eastAsia="ja-JP"/>
              </w:rPr>
              <w:t>No</w:t>
            </w:r>
          </w:p>
        </w:tc>
        <w:tc>
          <w:tcPr>
            <w:tcW w:w="1481" w:type="dxa"/>
            <w:vAlign w:val="center"/>
          </w:tcPr>
          <w:p w14:paraId="7C19A393" w14:textId="2044DF21" w:rsidR="00136D9E" w:rsidRPr="006A77F7" w:rsidDel="009E3876" w:rsidRDefault="00136D9E" w:rsidP="00136D9E">
            <w:pPr>
              <w:pStyle w:val="TAC"/>
              <w:rPr>
                <w:rFonts w:eastAsia="MS Mincho"/>
                <w:lang w:eastAsia="ja-JP"/>
              </w:rPr>
            </w:pPr>
            <w:r w:rsidRPr="006A77F7">
              <w:rPr>
                <w:rFonts w:eastAsia="MS Mincho"/>
                <w:lang w:eastAsia="ja-JP"/>
              </w:rPr>
              <w:t>DC_41A_n77A</w:t>
            </w:r>
          </w:p>
        </w:tc>
        <w:tc>
          <w:tcPr>
            <w:tcW w:w="1539" w:type="dxa"/>
          </w:tcPr>
          <w:p w14:paraId="7EA547F8" w14:textId="0D30BB6D" w:rsidR="00136D9E" w:rsidRPr="006A77F7" w:rsidDel="009E3876" w:rsidRDefault="00136D9E" w:rsidP="00136D9E">
            <w:pPr>
              <w:pStyle w:val="TAC"/>
              <w:rPr>
                <w:rFonts w:eastAsia="MS Mincho"/>
                <w:lang w:eastAsia="ja-JP"/>
              </w:rPr>
            </w:pPr>
            <w:r w:rsidRPr="006A77F7">
              <w:rPr>
                <w:rFonts w:eastAsia="MS Mincho"/>
                <w:lang w:eastAsia="ja-JP"/>
              </w:rPr>
              <w:t>3 (IMD3 |2*fB41-1*fB77|)</w:t>
            </w:r>
          </w:p>
        </w:tc>
        <w:tc>
          <w:tcPr>
            <w:tcW w:w="1483" w:type="dxa"/>
            <w:vAlign w:val="center"/>
          </w:tcPr>
          <w:p w14:paraId="25C6E1D1" w14:textId="2192EE2F" w:rsidR="00136D9E" w:rsidRPr="006A77F7" w:rsidDel="009E3876" w:rsidRDefault="00136D9E" w:rsidP="00136D9E">
            <w:pPr>
              <w:pStyle w:val="TAC"/>
            </w:pPr>
            <w:r w:rsidRPr="006A77F7">
              <w:t>IMD</w:t>
            </w:r>
          </w:p>
        </w:tc>
        <w:tc>
          <w:tcPr>
            <w:tcW w:w="1465" w:type="dxa"/>
          </w:tcPr>
          <w:p w14:paraId="59D1D7FB" w14:textId="77777777" w:rsidR="00136D9E" w:rsidRPr="006A77F7" w:rsidDel="009E3876" w:rsidRDefault="00136D9E" w:rsidP="00136D9E">
            <w:pPr>
              <w:pStyle w:val="TAC"/>
            </w:pPr>
          </w:p>
        </w:tc>
        <w:tc>
          <w:tcPr>
            <w:tcW w:w="1271" w:type="dxa"/>
            <w:tcBorders>
              <w:top w:val="nil"/>
            </w:tcBorders>
            <w:vAlign w:val="center"/>
          </w:tcPr>
          <w:p w14:paraId="625795D8" w14:textId="29459C2A" w:rsidR="00136D9E" w:rsidRPr="006A77F7" w:rsidDel="009E3876" w:rsidRDefault="00136D9E" w:rsidP="00136D9E">
            <w:pPr>
              <w:pStyle w:val="TAC"/>
              <w:rPr>
                <w:rFonts w:eastAsia="MS Mincho"/>
                <w:lang w:eastAsia="ja-JP"/>
              </w:rPr>
            </w:pPr>
          </w:p>
        </w:tc>
      </w:tr>
      <w:tr w:rsidR="003E4121" w:rsidRPr="006A77F7" w:rsidDel="009E3876" w14:paraId="315CC532" w14:textId="77777777" w:rsidTr="006E2B75">
        <w:tc>
          <w:tcPr>
            <w:tcW w:w="1765" w:type="dxa"/>
            <w:tcBorders>
              <w:top w:val="nil"/>
            </w:tcBorders>
            <w:vAlign w:val="center"/>
          </w:tcPr>
          <w:p w14:paraId="0AB73A98" w14:textId="11EFE429" w:rsidR="003E4121" w:rsidRPr="006A77F7" w:rsidDel="009E3876" w:rsidRDefault="003E4121" w:rsidP="003E4121">
            <w:pPr>
              <w:pStyle w:val="TAC"/>
            </w:pPr>
            <w:r w:rsidRPr="006A77F7">
              <w:t>DC_3A-42A_n7</w:t>
            </w:r>
            <w:r>
              <w:t>7</w:t>
            </w:r>
            <w:r w:rsidRPr="006A77F7">
              <w:t>A</w:t>
            </w:r>
          </w:p>
        </w:tc>
        <w:tc>
          <w:tcPr>
            <w:tcW w:w="1772" w:type="dxa"/>
            <w:vAlign w:val="center"/>
          </w:tcPr>
          <w:p w14:paraId="324F7CF6" w14:textId="3B10BE5B" w:rsidR="003E4121" w:rsidRPr="006A77F7" w:rsidRDefault="003E4121" w:rsidP="003E4121">
            <w:pPr>
              <w:pStyle w:val="TAC"/>
              <w:rPr>
                <w:rFonts w:eastAsia="MS Mincho"/>
                <w:lang w:eastAsia="ja-JP"/>
              </w:rPr>
            </w:pPr>
            <w:r w:rsidRPr="006A77F7">
              <w:t>Yes</w:t>
            </w:r>
            <w:r>
              <w:t xml:space="preserve"> </w:t>
            </w:r>
            <w:r w:rsidRPr="00A772BD">
              <w:t>(DC_3_n77)</w:t>
            </w:r>
          </w:p>
        </w:tc>
        <w:tc>
          <w:tcPr>
            <w:tcW w:w="1481" w:type="dxa"/>
            <w:vAlign w:val="center"/>
          </w:tcPr>
          <w:p w14:paraId="2E79B57F" w14:textId="0C636B26" w:rsidR="003E4121" w:rsidRPr="006A77F7" w:rsidRDefault="003E4121" w:rsidP="003E4121">
            <w:pPr>
              <w:pStyle w:val="TAC"/>
              <w:rPr>
                <w:rFonts w:eastAsia="MS Mincho"/>
                <w:lang w:eastAsia="ja-JP"/>
              </w:rPr>
            </w:pPr>
            <w:r w:rsidRPr="006A77F7">
              <w:t>DC_3A_n7</w:t>
            </w:r>
            <w:r>
              <w:t>7</w:t>
            </w:r>
            <w:r w:rsidRPr="006A77F7">
              <w:t>A</w:t>
            </w:r>
          </w:p>
        </w:tc>
        <w:tc>
          <w:tcPr>
            <w:tcW w:w="1539" w:type="dxa"/>
            <w:vAlign w:val="center"/>
          </w:tcPr>
          <w:p w14:paraId="0E349199" w14:textId="5D124C39" w:rsidR="003E4121" w:rsidRPr="006A77F7" w:rsidRDefault="003E4121" w:rsidP="003E4121">
            <w:pPr>
              <w:pStyle w:val="TAC"/>
              <w:rPr>
                <w:rFonts w:eastAsia="MS Mincho"/>
                <w:lang w:eastAsia="ja-JP"/>
              </w:rPr>
            </w:pPr>
            <w:r w:rsidRPr="006A77F7">
              <w:t>No 3CC exception</w:t>
            </w:r>
          </w:p>
        </w:tc>
        <w:tc>
          <w:tcPr>
            <w:tcW w:w="1483" w:type="dxa"/>
            <w:vAlign w:val="center"/>
          </w:tcPr>
          <w:p w14:paraId="11C24080" w14:textId="2203021F" w:rsidR="003E4121" w:rsidRPr="006A77F7" w:rsidRDefault="003E4121" w:rsidP="003E4121">
            <w:pPr>
              <w:pStyle w:val="TAC"/>
            </w:pPr>
            <w:r w:rsidRPr="006A77F7">
              <w:t>NE</w:t>
            </w:r>
          </w:p>
        </w:tc>
        <w:tc>
          <w:tcPr>
            <w:tcW w:w="1465" w:type="dxa"/>
            <w:vAlign w:val="center"/>
          </w:tcPr>
          <w:p w14:paraId="64311E87" w14:textId="77777777" w:rsidR="003E4121" w:rsidRPr="006A77F7" w:rsidDel="009E3876" w:rsidRDefault="003E4121" w:rsidP="003E4121">
            <w:pPr>
              <w:pStyle w:val="TAC"/>
            </w:pPr>
          </w:p>
        </w:tc>
        <w:tc>
          <w:tcPr>
            <w:tcW w:w="1271" w:type="dxa"/>
            <w:tcBorders>
              <w:top w:val="nil"/>
            </w:tcBorders>
            <w:vAlign w:val="center"/>
          </w:tcPr>
          <w:p w14:paraId="4B6D0B71" w14:textId="687529D0" w:rsidR="003E4121" w:rsidRPr="006A77F7" w:rsidDel="009E3876" w:rsidRDefault="003E4121" w:rsidP="003E4121">
            <w:pPr>
              <w:pStyle w:val="TAC"/>
              <w:rPr>
                <w:rFonts w:eastAsia="MS Mincho"/>
                <w:lang w:eastAsia="ja-JP"/>
              </w:rPr>
            </w:pPr>
            <w:r w:rsidRPr="006A77F7">
              <w:t>RAN5#10</w:t>
            </w:r>
            <w:r>
              <w:t>8</w:t>
            </w:r>
          </w:p>
        </w:tc>
      </w:tr>
      <w:tr w:rsidR="00136D9E" w:rsidRPr="006A77F7" w14:paraId="14E7E128" w14:textId="77777777" w:rsidTr="00DC07B7">
        <w:tc>
          <w:tcPr>
            <w:tcW w:w="1765" w:type="dxa"/>
            <w:tcBorders>
              <w:top w:val="nil"/>
            </w:tcBorders>
            <w:vAlign w:val="center"/>
          </w:tcPr>
          <w:p w14:paraId="18283A20" w14:textId="04AEC0FA" w:rsidR="00136D9E" w:rsidRPr="006A77F7" w:rsidRDefault="00136D9E" w:rsidP="00136D9E">
            <w:pPr>
              <w:pStyle w:val="TAC"/>
            </w:pPr>
            <w:r w:rsidRPr="006A77F7">
              <w:t>DC_3A-42A_n78A</w:t>
            </w:r>
          </w:p>
        </w:tc>
        <w:tc>
          <w:tcPr>
            <w:tcW w:w="1772" w:type="dxa"/>
            <w:vAlign w:val="center"/>
          </w:tcPr>
          <w:p w14:paraId="5A4AAEC5" w14:textId="4E429D8D" w:rsidR="00136D9E" w:rsidRPr="006A77F7" w:rsidRDefault="00136D9E" w:rsidP="00136D9E">
            <w:pPr>
              <w:pStyle w:val="TAC"/>
              <w:rPr>
                <w:rFonts w:eastAsia="MS Mincho"/>
                <w:lang w:eastAsia="ja-JP"/>
              </w:rPr>
            </w:pPr>
            <w:r w:rsidRPr="00136D9E">
              <w:t>DC_3_n78</w:t>
            </w:r>
          </w:p>
        </w:tc>
        <w:tc>
          <w:tcPr>
            <w:tcW w:w="1481" w:type="dxa"/>
            <w:vAlign w:val="center"/>
          </w:tcPr>
          <w:p w14:paraId="7E1FB0E7" w14:textId="5D06F3DC" w:rsidR="00136D9E" w:rsidRPr="006A77F7" w:rsidRDefault="00136D9E" w:rsidP="00136D9E">
            <w:pPr>
              <w:pStyle w:val="TAC"/>
              <w:rPr>
                <w:rFonts w:eastAsia="MS Mincho"/>
                <w:lang w:eastAsia="ja-JP"/>
              </w:rPr>
            </w:pPr>
            <w:r w:rsidRPr="006A77F7">
              <w:t>DC_3A_n78A</w:t>
            </w:r>
          </w:p>
        </w:tc>
        <w:tc>
          <w:tcPr>
            <w:tcW w:w="1539" w:type="dxa"/>
            <w:vAlign w:val="center"/>
          </w:tcPr>
          <w:p w14:paraId="20D278FE" w14:textId="6EC634B5" w:rsidR="00136D9E" w:rsidRPr="006A77F7" w:rsidRDefault="00136D9E" w:rsidP="00136D9E">
            <w:pPr>
              <w:pStyle w:val="TAC"/>
              <w:rPr>
                <w:rFonts w:eastAsia="MS Mincho"/>
                <w:lang w:eastAsia="ja-JP"/>
              </w:rPr>
            </w:pPr>
            <w:r w:rsidRPr="006A77F7">
              <w:t>No 3CC exception</w:t>
            </w:r>
          </w:p>
        </w:tc>
        <w:tc>
          <w:tcPr>
            <w:tcW w:w="1483" w:type="dxa"/>
            <w:vAlign w:val="center"/>
          </w:tcPr>
          <w:p w14:paraId="4578717A" w14:textId="44E0F246" w:rsidR="00136D9E" w:rsidRPr="006A77F7" w:rsidRDefault="00136D9E" w:rsidP="00136D9E">
            <w:pPr>
              <w:pStyle w:val="TAC"/>
            </w:pPr>
            <w:r w:rsidRPr="006A77F7">
              <w:t>NE</w:t>
            </w:r>
          </w:p>
        </w:tc>
        <w:tc>
          <w:tcPr>
            <w:tcW w:w="1465" w:type="dxa"/>
            <w:vAlign w:val="center"/>
          </w:tcPr>
          <w:p w14:paraId="38A640EB" w14:textId="77777777" w:rsidR="00136D9E" w:rsidRPr="006A77F7" w:rsidRDefault="00136D9E" w:rsidP="00136D9E">
            <w:pPr>
              <w:pStyle w:val="TAC"/>
            </w:pPr>
          </w:p>
        </w:tc>
        <w:tc>
          <w:tcPr>
            <w:tcW w:w="1271" w:type="dxa"/>
            <w:vAlign w:val="center"/>
          </w:tcPr>
          <w:p w14:paraId="5D154AEA" w14:textId="04BB3E47" w:rsidR="00136D9E" w:rsidRPr="006A77F7" w:rsidRDefault="00136D9E" w:rsidP="00136D9E">
            <w:pPr>
              <w:pStyle w:val="TAC"/>
              <w:rPr>
                <w:rFonts w:eastAsia="MS Mincho"/>
                <w:lang w:eastAsia="ja-JP"/>
              </w:rPr>
            </w:pPr>
            <w:r w:rsidRPr="006A77F7">
              <w:t>RAN5#103</w:t>
            </w:r>
          </w:p>
        </w:tc>
      </w:tr>
      <w:tr w:rsidR="00136D9E" w:rsidRPr="006A77F7" w14:paraId="6203F8F7" w14:textId="77777777" w:rsidTr="00DC07B7">
        <w:tc>
          <w:tcPr>
            <w:tcW w:w="1765" w:type="dxa"/>
            <w:tcBorders>
              <w:top w:val="nil"/>
            </w:tcBorders>
            <w:vAlign w:val="center"/>
          </w:tcPr>
          <w:p w14:paraId="5EF46732" w14:textId="1E50CAEA" w:rsidR="00136D9E" w:rsidRPr="006A77F7" w:rsidRDefault="00136D9E" w:rsidP="00136D9E">
            <w:pPr>
              <w:pStyle w:val="TAC"/>
            </w:pPr>
            <w:r w:rsidRPr="006A77F7">
              <w:t>DC_3A-42A_n79A</w:t>
            </w:r>
          </w:p>
        </w:tc>
        <w:tc>
          <w:tcPr>
            <w:tcW w:w="1772" w:type="dxa"/>
            <w:vAlign w:val="center"/>
          </w:tcPr>
          <w:p w14:paraId="6127CD7E" w14:textId="1C85316D" w:rsidR="00136D9E" w:rsidRPr="006A77F7" w:rsidRDefault="00136D9E" w:rsidP="00136D9E">
            <w:pPr>
              <w:pStyle w:val="TAC"/>
              <w:rPr>
                <w:rFonts w:eastAsia="MS Mincho"/>
                <w:lang w:eastAsia="ja-JP"/>
              </w:rPr>
            </w:pPr>
            <w:r w:rsidRPr="006A77F7">
              <w:rPr>
                <w:lang w:eastAsia="ja-JP"/>
              </w:rPr>
              <w:t>No</w:t>
            </w:r>
          </w:p>
        </w:tc>
        <w:tc>
          <w:tcPr>
            <w:tcW w:w="1481" w:type="dxa"/>
            <w:vAlign w:val="center"/>
          </w:tcPr>
          <w:p w14:paraId="4F033CEE" w14:textId="3CC5E1D6" w:rsidR="00136D9E" w:rsidRPr="006A77F7" w:rsidRDefault="00136D9E" w:rsidP="00136D9E">
            <w:pPr>
              <w:pStyle w:val="TAC"/>
              <w:rPr>
                <w:rFonts w:eastAsia="MS Mincho"/>
                <w:lang w:eastAsia="ja-JP"/>
              </w:rPr>
            </w:pPr>
            <w:r w:rsidRPr="006A77F7">
              <w:t>DC_3A_n79A</w:t>
            </w:r>
          </w:p>
        </w:tc>
        <w:tc>
          <w:tcPr>
            <w:tcW w:w="1539" w:type="dxa"/>
            <w:vAlign w:val="center"/>
          </w:tcPr>
          <w:p w14:paraId="4A454E5A" w14:textId="0E75B446" w:rsidR="00136D9E" w:rsidRPr="006A77F7" w:rsidRDefault="00136D9E" w:rsidP="00136D9E">
            <w:pPr>
              <w:pStyle w:val="TAC"/>
              <w:rPr>
                <w:rFonts w:eastAsia="MS Mincho"/>
                <w:lang w:eastAsia="ja-JP"/>
              </w:rPr>
            </w:pPr>
            <w:r w:rsidRPr="006A77F7">
              <w:t>No 3CC exception</w:t>
            </w:r>
          </w:p>
        </w:tc>
        <w:tc>
          <w:tcPr>
            <w:tcW w:w="1483" w:type="dxa"/>
            <w:vAlign w:val="center"/>
          </w:tcPr>
          <w:p w14:paraId="5FDBAF01" w14:textId="549199A0" w:rsidR="00136D9E" w:rsidRPr="006A77F7" w:rsidRDefault="00136D9E" w:rsidP="00136D9E">
            <w:pPr>
              <w:pStyle w:val="TAC"/>
            </w:pPr>
            <w:r w:rsidRPr="006A77F7">
              <w:t>NE</w:t>
            </w:r>
          </w:p>
        </w:tc>
        <w:tc>
          <w:tcPr>
            <w:tcW w:w="1465" w:type="dxa"/>
            <w:vAlign w:val="center"/>
          </w:tcPr>
          <w:p w14:paraId="09D5B12D" w14:textId="77777777" w:rsidR="00136D9E" w:rsidRPr="006A77F7" w:rsidRDefault="00136D9E" w:rsidP="00136D9E">
            <w:pPr>
              <w:pStyle w:val="TAC"/>
            </w:pPr>
          </w:p>
        </w:tc>
        <w:tc>
          <w:tcPr>
            <w:tcW w:w="1271" w:type="dxa"/>
            <w:vAlign w:val="center"/>
          </w:tcPr>
          <w:p w14:paraId="65FACFD5" w14:textId="70BF71CE" w:rsidR="00136D9E" w:rsidRPr="006A77F7" w:rsidRDefault="00136D9E" w:rsidP="00136D9E">
            <w:pPr>
              <w:pStyle w:val="TAC"/>
              <w:rPr>
                <w:rFonts w:eastAsia="MS Mincho"/>
                <w:lang w:eastAsia="ja-JP"/>
              </w:rPr>
            </w:pPr>
            <w:r w:rsidRPr="006A77F7">
              <w:t>RAN5#103</w:t>
            </w:r>
          </w:p>
        </w:tc>
      </w:tr>
      <w:tr w:rsidR="00136D9E" w:rsidRPr="006A77F7" w14:paraId="0225E51D" w14:textId="77777777" w:rsidTr="006E2B75">
        <w:tc>
          <w:tcPr>
            <w:tcW w:w="1765" w:type="dxa"/>
            <w:tcBorders>
              <w:top w:val="nil"/>
              <w:bottom w:val="nil"/>
            </w:tcBorders>
            <w:vAlign w:val="center"/>
          </w:tcPr>
          <w:p w14:paraId="2D3F83D3" w14:textId="0E769316" w:rsidR="00136D9E" w:rsidRPr="006A77F7" w:rsidRDefault="00136D9E" w:rsidP="00136D9E">
            <w:pPr>
              <w:pStyle w:val="TAC"/>
            </w:pPr>
            <w:r w:rsidRPr="006A77F7">
              <w:t>DC_7A-8A_n3A</w:t>
            </w:r>
          </w:p>
        </w:tc>
        <w:tc>
          <w:tcPr>
            <w:tcW w:w="1772" w:type="dxa"/>
            <w:vAlign w:val="center"/>
          </w:tcPr>
          <w:p w14:paraId="78B10107" w14:textId="75F57DFE" w:rsidR="00136D9E" w:rsidRPr="006A77F7" w:rsidRDefault="00136D9E" w:rsidP="00136D9E">
            <w:pPr>
              <w:pStyle w:val="TAC"/>
              <w:rPr>
                <w:lang w:eastAsia="ja-JP"/>
              </w:rPr>
            </w:pPr>
            <w:r w:rsidRPr="006A77F7">
              <w:t>No</w:t>
            </w:r>
          </w:p>
        </w:tc>
        <w:tc>
          <w:tcPr>
            <w:tcW w:w="1481" w:type="dxa"/>
            <w:vAlign w:val="center"/>
          </w:tcPr>
          <w:p w14:paraId="39815F68" w14:textId="65EF72A8" w:rsidR="00136D9E" w:rsidRPr="006A77F7" w:rsidRDefault="00136D9E" w:rsidP="00136D9E">
            <w:pPr>
              <w:pStyle w:val="TAC"/>
            </w:pPr>
            <w:r w:rsidRPr="006A77F7">
              <w:rPr>
                <w:lang w:eastAsia="fi-FI"/>
              </w:rPr>
              <w:t>DC_7A_n3A</w:t>
            </w:r>
          </w:p>
        </w:tc>
        <w:tc>
          <w:tcPr>
            <w:tcW w:w="1539" w:type="dxa"/>
            <w:vAlign w:val="center"/>
          </w:tcPr>
          <w:p w14:paraId="3335E7FB" w14:textId="2E0E7AC3" w:rsidR="00136D9E" w:rsidRPr="006A77F7" w:rsidRDefault="00136D9E" w:rsidP="00136D9E">
            <w:pPr>
              <w:pStyle w:val="TAC"/>
            </w:pPr>
            <w:r w:rsidRPr="006A77F7">
              <w:t>8 (3 band IMD3)</w:t>
            </w:r>
          </w:p>
        </w:tc>
        <w:tc>
          <w:tcPr>
            <w:tcW w:w="1483" w:type="dxa"/>
            <w:vAlign w:val="center"/>
          </w:tcPr>
          <w:p w14:paraId="361161CC" w14:textId="7C885B9C" w:rsidR="00136D9E" w:rsidRPr="006A77F7" w:rsidRDefault="00136D9E" w:rsidP="00136D9E">
            <w:pPr>
              <w:pStyle w:val="TAC"/>
            </w:pPr>
            <w:r w:rsidRPr="006A77F7">
              <w:t>IMD</w:t>
            </w:r>
          </w:p>
        </w:tc>
        <w:tc>
          <w:tcPr>
            <w:tcW w:w="1465" w:type="dxa"/>
          </w:tcPr>
          <w:p w14:paraId="53E1B23D" w14:textId="77777777" w:rsidR="00136D9E" w:rsidRPr="006A77F7" w:rsidRDefault="00136D9E" w:rsidP="00136D9E">
            <w:pPr>
              <w:pStyle w:val="TAC"/>
            </w:pPr>
          </w:p>
        </w:tc>
        <w:tc>
          <w:tcPr>
            <w:tcW w:w="1271" w:type="dxa"/>
            <w:tcBorders>
              <w:bottom w:val="nil"/>
            </w:tcBorders>
            <w:vAlign w:val="center"/>
          </w:tcPr>
          <w:p w14:paraId="147FB3EA" w14:textId="162F6889" w:rsidR="00136D9E" w:rsidRPr="006A77F7" w:rsidRDefault="00136D9E" w:rsidP="00136D9E">
            <w:pPr>
              <w:pStyle w:val="TAC"/>
            </w:pPr>
            <w:r w:rsidRPr="006A77F7">
              <w:rPr>
                <w:rFonts w:eastAsia="SimSun"/>
              </w:rPr>
              <w:t>RAN5#95-e</w:t>
            </w:r>
          </w:p>
        </w:tc>
      </w:tr>
      <w:tr w:rsidR="00136D9E" w:rsidRPr="006A77F7" w14:paraId="309A2F95" w14:textId="77777777" w:rsidTr="006E2B75">
        <w:tc>
          <w:tcPr>
            <w:tcW w:w="1765" w:type="dxa"/>
            <w:tcBorders>
              <w:top w:val="nil"/>
            </w:tcBorders>
            <w:vAlign w:val="center"/>
          </w:tcPr>
          <w:p w14:paraId="60F46A99" w14:textId="77777777" w:rsidR="00136D9E" w:rsidRPr="006A77F7" w:rsidRDefault="00136D9E" w:rsidP="00136D9E">
            <w:pPr>
              <w:pStyle w:val="TAC"/>
            </w:pPr>
          </w:p>
        </w:tc>
        <w:tc>
          <w:tcPr>
            <w:tcW w:w="1772" w:type="dxa"/>
            <w:vAlign w:val="center"/>
          </w:tcPr>
          <w:p w14:paraId="1BAA4A2C" w14:textId="33CA02CC" w:rsidR="00136D9E" w:rsidRPr="006A77F7" w:rsidRDefault="00136D9E" w:rsidP="00136D9E">
            <w:pPr>
              <w:pStyle w:val="TAC"/>
              <w:rPr>
                <w:lang w:eastAsia="ja-JP"/>
              </w:rPr>
            </w:pPr>
            <w:r w:rsidRPr="006A77F7">
              <w:t>No</w:t>
            </w:r>
          </w:p>
        </w:tc>
        <w:tc>
          <w:tcPr>
            <w:tcW w:w="1481" w:type="dxa"/>
            <w:vAlign w:val="center"/>
          </w:tcPr>
          <w:p w14:paraId="6EEC449C" w14:textId="67DA1A55" w:rsidR="00136D9E" w:rsidRPr="006A77F7" w:rsidRDefault="00136D9E" w:rsidP="00136D9E">
            <w:pPr>
              <w:pStyle w:val="TAC"/>
            </w:pPr>
            <w:r w:rsidRPr="006A77F7">
              <w:rPr>
                <w:lang w:eastAsia="fi-FI"/>
              </w:rPr>
              <w:t>DC_8A_n3A</w:t>
            </w:r>
          </w:p>
        </w:tc>
        <w:tc>
          <w:tcPr>
            <w:tcW w:w="1539" w:type="dxa"/>
            <w:vAlign w:val="center"/>
          </w:tcPr>
          <w:p w14:paraId="353120FF" w14:textId="77777777" w:rsidR="00136D9E" w:rsidRPr="006A77F7" w:rsidRDefault="00136D9E" w:rsidP="00136D9E">
            <w:pPr>
              <w:pStyle w:val="TAC"/>
            </w:pPr>
            <w:r w:rsidRPr="006A77F7">
              <w:t>7 (3 band IMD2)</w:t>
            </w:r>
          </w:p>
          <w:p w14:paraId="79111193" w14:textId="38CBA29D" w:rsidR="00136D9E" w:rsidRPr="006A77F7" w:rsidRDefault="00136D9E" w:rsidP="00136D9E">
            <w:pPr>
              <w:pStyle w:val="TAC"/>
            </w:pPr>
            <w:r w:rsidRPr="006A77F7">
              <w:t>7 (3 band IMD3)</w:t>
            </w:r>
          </w:p>
        </w:tc>
        <w:tc>
          <w:tcPr>
            <w:tcW w:w="1483" w:type="dxa"/>
            <w:vAlign w:val="center"/>
          </w:tcPr>
          <w:p w14:paraId="1EDC2CD1" w14:textId="772A41EA" w:rsidR="00136D9E" w:rsidRPr="006A77F7" w:rsidRDefault="00136D9E" w:rsidP="00136D9E">
            <w:pPr>
              <w:pStyle w:val="TAC"/>
            </w:pPr>
            <w:r w:rsidRPr="006A77F7">
              <w:t>IMD</w:t>
            </w:r>
          </w:p>
        </w:tc>
        <w:tc>
          <w:tcPr>
            <w:tcW w:w="1465" w:type="dxa"/>
          </w:tcPr>
          <w:p w14:paraId="7FAFFD80" w14:textId="77777777" w:rsidR="00136D9E" w:rsidRPr="006A77F7" w:rsidRDefault="00136D9E" w:rsidP="00136D9E">
            <w:pPr>
              <w:pStyle w:val="TAC"/>
            </w:pPr>
          </w:p>
        </w:tc>
        <w:tc>
          <w:tcPr>
            <w:tcW w:w="1271" w:type="dxa"/>
            <w:tcBorders>
              <w:top w:val="nil"/>
            </w:tcBorders>
            <w:vAlign w:val="center"/>
          </w:tcPr>
          <w:p w14:paraId="1D9D24D1" w14:textId="77777777" w:rsidR="00136D9E" w:rsidRPr="006A77F7" w:rsidRDefault="00136D9E" w:rsidP="00136D9E">
            <w:pPr>
              <w:pStyle w:val="TAC"/>
            </w:pPr>
          </w:p>
        </w:tc>
      </w:tr>
      <w:tr w:rsidR="00136D9E" w:rsidRPr="006A77F7" w14:paraId="223C06D5" w14:textId="77777777" w:rsidTr="006E2B75">
        <w:tc>
          <w:tcPr>
            <w:tcW w:w="1765" w:type="dxa"/>
            <w:tcBorders>
              <w:top w:val="nil"/>
              <w:bottom w:val="nil"/>
            </w:tcBorders>
            <w:vAlign w:val="center"/>
          </w:tcPr>
          <w:p w14:paraId="2F131A09" w14:textId="5F4EFC50" w:rsidR="00136D9E" w:rsidRPr="006A77F7" w:rsidRDefault="00136D9E" w:rsidP="00136D9E">
            <w:pPr>
              <w:pStyle w:val="TAC"/>
            </w:pPr>
            <w:r w:rsidRPr="006A77F7">
              <w:t>DC_7A-20A_n1A</w:t>
            </w:r>
          </w:p>
        </w:tc>
        <w:tc>
          <w:tcPr>
            <w:tcW w:w="1772" w:type="dxa"/>
            <w:vAlign w:val="center"/>
          </w:tcPr>
          <w:p w14:paraId="0ADA8D23" w14:textId="4BDB0BA9" w:rsidR="00136D9E" w:rsidRPr="006A77F7" w:rsidRDefault="00136D9E" w:rsidP="00136D9E">
            <w:pPr>
              <w:pStyle w:val="TAC"/>
              <w:rPr>
                <w:lang w:eastAsia="ja-JP"/>
              </w:rPr>
            </w:pPr>
            <w:r w:rsidRPr="006A77F7">
              <w:t>No</w:t>
            </w:r>
          </w:p>
        </w:tc>
        <w:tc>
          <w:tcPr>
            <w:tcW w:w="1481" w:type="dxa"/>
            <w:vAlign w:val="center"/>
          </w:tcPr>
          <w:p w14:paraId="7D651E39" w14:textId="1C135E9D" w:rsidR="00136D9E" w:rsidRPr="006A77F7" w:rsidRDefault="00136D9E" w:rsidP="00136D9E">
            <w:pPr>
              <w:pStyle w:val="TAC"/>
            </w:pPr>
            <w:r w:rsidRPr="006A77F7">
              <w:t>DC_20A_n1A</w:t>
            </w:r>
          </w:p>
        </w:tc>
        <w:tc>
          <w:tcPr>
            <w:tcW w:w="1539" w:type="dxa"/>
            <w:vAlign w:val="center"/>
          </w:tcPr>
          <w:p w14:paraId="2B457ED9" w14:textId="50D99AC3" w:rsidR="00136D9E" w:rsidRPr="006A77F7" w:rsidRDefault="00136D9E" w:rsidP="00136D9E">
            <w:pPr>
              <w:pStyle w:val="TAC"/>
            </w:pPr>
            <w:r w:rsidRPr="006A77F7">
              <w:t>20 (3 band IMD5)</w:t>
            </w:r>
          </w:p>
        </w:tc>
        <w:tc>
          <w:tcPr>
            <w:tcW w:w="1483" w:type="dxa"/>
            <w:vAlign w:val="center"/>
          </w:tcPr>
          <w:p w14:paraId="24201457" w14:textId="40E94A66" w:rsidR="00136D9E" w:rsidRPr="006A77F7" w:rsidRDefault="00136D9E" w:rsidP="00136D9E">
            <w:pPr>
              <w:pStyle w:val="TAC"/>
            </w:pPr>
            <w:r w:rsidRPr="006A77F7">
              <w:t>IMD</w:t>
            </w:r>
          </w:p>
        </w:tc>
        <w:tc>
          <w:tcPr>
            <w:tcW w:w="1465" w:type="dxa"/>
          </w:tcPr>
          <w:p w14:paraId="7DB90859" w14:textId="77777777" w:rsidR="00136D9E" w:rsidRPr="006A77F7" w:rsidRDefault="00136D9E" w:rsidP="00136D9E">
            <w:pPr>
              <w:pStyle w:val="TAC"/>
            </w:pPr>
          </w:p>
        </w:tc>
        <w:tc>
          <w:tcPr>
            <w:tcW w:w="1271" w:type="dxa"/>
            <w:tcBorders>
              <w:bottom w:val="nil"/>
            </w:tcBorders>
            <w:vAlign w:val="center"/>
          </w:tcPr>
          <w:p w14:paraId="3E8227C2" w14:textId="0A0159B6" w:rsidR="00136D9E" w:rsidRPr="006A77F7" w:rsidRDefault="00136D9E" w:rsidP="00136D9E">
            <w:pPr>
              <w:pStyle w:val="TAC"/>
            </w:pPr>
            <w:r w:rsidRPr="006A77F7">
              <w:t>RAN5#90-e</w:t>
            </w:r>
          </w:p>
        </w:tc>
      </w:tr>
      <w:tr w:rsidR="00136D9E" w:rsidRPr="006A77F7" w14:paraId="13E46DCF" w14:textId="77777777" w:rsidTr="006E2B75">
        <w:tc>
          <w:tcPr>
            <w:tcW w:w="1765" w:type="dxa"/>
            <w:tcBorders>
              <w:top w:val="nil"/>
            </w:tcBorders>
            <w:vAlign w:val="center"/>
          </w:tcPr>
          <w:p w14:paraId="2FE60CC6" w14:textId="77777777" w:rsidR="00136D9E" w:rsidRPr="006A77F7" w:rsidRDefault="00136D9E" w:rsidP="00136D9E">
            <w:pPr>
              <w:pStyle w:val="TAC"/>
            </w:pPr>
          </w:p>
        </w:tc>
        <w:tc>
          <w:tcPr>
            <w:tcW w:w="1772" w:type="dxa"/>
            <w:vAlign w:val="center"/>
          </w:tcPr>
          <w:p w14:paraId="2784C73F" w14:textId="2A68579D" w:rsidR="00136D9E" w:rsidRPr="006A77F7" w:rsidRDefault="00136D9E" w:rsidP="00136D9E">
            <w:pPr>
              <w:pStyle w:val="TAC"/>
              <w:rPr>
                <w:lang w:eastAsia="ja-JP"/>
              </w:rPr>
            </w:pPr>
            <w:r w:rsidRPr="006A77F7">
              <w:t>No</w:t>
            </w:r>
          </w:p>
        </w:tc>
        <w:tc>
          <w:tcPr>
            <w:tcW w:w="1481" w:type="dxa"/>
            <w:vAlign w:val="center"/>
          </w:tcPr>
          <w:p w14:paraId="2BDC8205" w14:textId="18D2A8D0" w:rsidR="00136D9E" w:rsidRPr="006A77F7" w:rsidRDefault="00136D9E" w:rsidP="00136D9E">
            <w:pPr>
              <w:pStyle w:val="TAC"/>
            </w:pPr>
            <w:r w:rsidRPr="006A77F7">
              <w:t>DC_7A_n1A</w:t>
            </w:r>
          </w:p>
        </w:tc>
        <w:tc>
          <w:tcPr>
            <w:tcW w:w="1539" w:type="dxa"/>
            <w:vAlign w:val="center"/>
          </w:tcPr>
          <w:p w14:paraId="4574D441" w14:textId="57F0C307" w:rsidR="00136D9E" w:rsidRPr="006A77F7" w:rsidRDefault="00136D9E" w:rsidP="00136D9E">
            <w:pPr>
              <w:pStyle w:val="TAC"/>
            </w:pPr>
            <w:r w:rsidRPr="006A77F7">
              <w:t>No 3CC exception</w:t>
            </w:r>
          </w:p>
        </w:tc>
        <w:tc>
          <w:tcPr>
            <w:tcW w:w="1483" w:type="dxa"/>
            <w:vAlign w:val="center"/>
          </w:tcPr>
          <w:p w14:paraId="2DFFA4AB" w14:textId="4B994440" w:rsidR="00136D9E" w:rsidRPr="006A77F7" w:rsidRDefault="00136D9E" w:rsidP="00136D9E">
            <w:pPr>
              <w:pStyle w:val="TAC"/>
            </w:pPr>
            <w:r w:rsidRPr="006A77F7">
              <w:t>No test required</w:t>
            </w:r>
          </w:p>
        </w:tc>
        <w:tc>
          <w:tcPr>
            <w:tcW w:w="1465" w:type="dxa"/>
          </w:tcPr>
          <w:p w14:paraId="435D12E8" w14:textId="77777777" w:rsidR="00136D9E" w:rsidRPr="006A77F7" w:rsidRDefault="00136D9E" w:rsidP="00136D9E">
            <w:pPr>
              <w:pStyle w:val="TAC"/>
            </w:pPr>
          </w:p>
        </w:tc>
        <w:tc>
          <w:tcPr>
            <w:tcW w:w="1271" w:type="dxa"/>
            <w:tcBorders>
              <w:top w:val="nil"/>
            </w:tcBorders>
            <w:vAlign w:val="center"/>
          </w:tcPr>
          <w:p w14:paraId="64AB1F80" w14:textId="77777777" w:rsidR="00136D9E" w:rsidRPr="006A77F7" w:rsidRDefault="00136D9E" w:rsidP="00136D9E">
            <w:pPr>
              <w:pStyle w:val="TAC"/>
            </w:pPr>
          </w:p>
        </w:tc>
      </w:tr>
      <w:tr w:rsidR="00136D9E" w:rsidRPr="006A77F7" w14:paraId="2A0199B3" w14:textId="77777777" w:rsidTr="006E2B75">
        <w:tc>
          <w:tcPr>
            <w:tcW w:w="1765" w:type="dxa"/>
            <w:tcBorders>
              <w:top w:val="nil"/>
              <w:bottom w:val="nil"/>
            </w:tcBorders>
            <w:vAlign w:val="center"/>
          </w:tcPr>
          <w:p w14:paraId="5CA597F8" w14:textId="10662C2D" w:rsidR="00136D9E" w:rsidRPr="006A77F7" w:rsidRDefault="00136D9E" w:rsidP="00136D9E">
            <w:pPr>
              <w:pStyle w:val="TAC"/>
            </w:pPr>
            <w:r w:rsidRPr="006A77F7">
              <w:t>DC_7A-20A_n3A</w:t>
            </w:r>
          </w:p>
        </w:tc>
        <w:tc>
          <w:tcPr>
            <w:tcW w:w="1772" w:type="dxa"/>
            <w:vAlign w:val="center"/>
          </w:tcPr>
          <w:p w14:paraId="57C3EC92" w14:textId="797A2982" w:rsidR="00136D9E" w:rsidRPr="006A77F7" w:rsidRDefault="00136D9E" w:rsidP="00136D9E">
            <w:pPr>
              <w:pStyle w:val="TAC"/>
              <w:rPr>
                <w:lang w:eastAsia="ja-JP"/>
              </w:rPr>
            </w:pPr>
            <w:r w:rsidRPr="006A77F7">
              <w:t>No</w:t>
            </w:r>
          </w:p>
        </w:tc>
        <w:tc>
          <w:tcPr>
            <w:tcW w:w="1481" w:type="dxa"/>
          </w:tcPr>
          <w:p w14:paraId="125770F6" w14:textId="6DD74AAD" w:rsidR="00136D9E" w:rsidRPr="006A77F7" w:rsidRDefault="00136D9E" w:rsidP="00136D9E">
            <w:pPr>
              <w:pStyle w:val="TAC"/>
            </w:pPr>
            <w:r w:rsidRPr="006A77F7">
              <w:rPr>
                <w:lang w:eastAsia="fi-FI"/>
              </w:rPr>
              <w:t>DC_7A_n3A</w:t>
            </w:r>
          </w:p>
        </w:tc>
        <w:tc>
          <w:tcPr>
            <w:tcW w:w="1539" w:type="dxa"/>
            <w:vAlign w:val="center"/>
          </w:tcPr>
          <w:p w14:paraId="3F9551A1" w14:textId="20A24A5F" w:rsidR="00136D9E" w:rsidRPr="006A77F7" w:rsidRDefault="00136D9E" w:rsidP="00136D9E">
            <w:pPr>
              <w:pStyle w:val="TAC"/>
            </w:pPr>
            <w:r w:rsidRPr="006A77F7">
              <w:t xml:space="preserve">20 (IMD2 </w:t>
            </w:r>
            <w:r w:rsidRPr="006A77F7">
              <w:rPr>
                <w:rFonts w:cs="Arial"/>
                <w:lang w:eastAsia="ja-JP"/>
              </w:rPr>
              <w:t>|1*fB7-1*fB3</w:t>
            </w:r>
            <w:r w:rsidRPr="006A77F7">
              <w:t>)</w:t>
            </w:r>
          </w:p>
        </w:tc>
        <w:tc>
          <w:tcPr>
            <w:tcW w:w="1483" w:type="dxa"/>
            <w:vAlign w:val="bottom"/>
          </w:tcPr>
          <w:p w14:paraId="5E69532C" w14:textId="1CCB02D2" w:rsidR="00136D9E" w:rsidRPr="006A77F7" w:rsidRDefault="00136D9E" w:rsidP="00136D9E">
            <w:pPr>
              <w:pStyle w:val="TAC"/>
            </w:pPr>
            <w:r w:rsidRPr="006A77F7">
              <w:t>NE, IMD</w:t>
            </w:r>
          </w:p>
        </w:tc>
        <w:tc>
          <w:tcPr>
            <w:tcW w:w="1465" w:type="dxa"/>
          </w:tcPr>
          <w:p w14:paraId="09A895FB" w14:textId="77777777" w:rsidR="00136D9E" w:rsidRPr="006A77F7" w:rsidRDefault="00136D9E" w:rsidP="00136D9E">
            <w:pPr>
              <w:pStyle w:val="TAC"/>
            </w:pPr>
          </w:p>
        </w:tc>
        <w:tc>
          <w:tcPr>
            <w:tcW w:w="1271" w:type="dxa"/>
            <w:tcBorders>
              <w:bottom w:val="nil"/>
            </w:tcBorders>
            <w:vAlign w:val="center"/>
          </w:tcPr>
          <w:p w14:paraId="238E6D3E" w14:textId="060878C1" w:rsidR="00136D9E" w:rsidRPr="006A77F7" w:rsidRDefault="00136D9E" w:rsidP="00136D9E">
            <w:pPr>
              <w:pStyle w:val="TAC"/>
            </w:pPr>
            <w:r>
              <w:rPr>
                <w:rFonts w:eastAsia="SimSun"/>
              </w:rPr>
              <w:t>RAN5#93</w:t>
            </w:r>
            <w:r w:rsidRPr="006A77F7">
              <w:rPr>
                <w:rFonts w:eastAsia="SimSun"/>
              </w:rPr>
              <w:t>-e</w:t>
            </w:r>
          </w:p>
        </w:tc>
      </w:tr>
      <w:tr w:rsidR="00136D9E" w:rsidRPr="006A77F7" w14:paraId="55C1C61C" w14:textId="77777777" w:rsidTr="006E2B75">
        <w:tc>
          <w:tcPr>
            <w:tcW w:w="1765" w:type="dxa"/>
            <w:tcBorders>
              <w:top w:val="nil"/>
            </w:tcBorders>
            <w:vAlign w:val="center"/>
          </w:tcPr>
          <w:p w14:paraId="09817184" w14:textId="77777777" w:rsidR="00136D9E" w:rsidRPr="006A77F7" w:rsidRDefault="00136D9E" w:rsidP="00136D9E">
            <w:pPr>
              <w:pStyle w:val="TAC"/>
            </w:pPr>
          </w:p>
        </w:tc>
        <w:tc>
          <w:tcPr>
            <w:tcW w:w="1772" w:type="dxa"/>
            <w:vAlign w:val="center"/>
          </w:tcPr>
          <w:p w14:paraId="45EC8DD3" w14:textId="2B1D78E9" w:rsidR="00136D9E" w:rsidRPr="006A77F7" w:rsidRDefault="00136D9E" w:rsidP="00136D9E">
            <w:pPr>
              <w:pStyle w:val="TAC"/>
              <w:rPr>
                <w:lang w:eastAsia="ja-JP"/>
              </w:rPr>
            </w:pPr>
            <w:r w:rsidRPr="006A77F7">
              <w:t>No</w:t>
            </w:r>
          </w:p>
        </w:tc>
        <w:tc>
          <w:tcPr>
            <w:tcW w:w="1481" w:type="dxa"/>
          </w:tcPr>
          <w:p w14:paraId="1F09AC53" w14:textId="3316B7B5" w:rsidR="00136D9E" w:rsidRPr="006A77F7" w:rsidRDefault="00136D9E" w:rsidP="00136D9E">
            <w:pPr>
              <w:pStyle w:val="TAC"/>
            </w:pPr>
            <w:r w:rsidRPr="006A77F7">
              <w:rPr>
                <w:lang w:eastAsia="fi-FI"/>
              </w:rPr>
              <w:t>DC_20A_n3A</w:t>
            </w:r>
          </w:p>
        </w:tc>
        <w:tc>
          <w:tcPr>
            <w:tcW w:w="1539" w:type="dxa"/>
            <w:vAlign w:val="center"/>
          </w:tcPr>
          <w:p w14:paraId="5124A95E" w14:textId="50E65008" w:rsidR="00136D9E" w:rsidRPr="006A77F7" w:rsidRDefault="00136D9E" w:rsidP="00136D9E">
            <w:pPr>
              <w:pStyle w:val="TAC"/>
            </w:pPr>
            <w:r w:rsidRPr="006A77F7">
              <w:t xml:space="preserve">7 (IMD2 </w:t>
            </w:r>
            <w:r w:rsidRPr="006A77F7">
              <w:rPr>
                <w:rFonts w:cs="Arial"/>
                <w:lang w:eastAsia="ja-JP"/>
              </w:rPr>
              <w:t>|1*fB3+1*fB20</w:t>
            </w:r>
            <w:r w:rsidRPr="006A77F7">
              <w:t>)</w:t>
            </w:r>
          </w:p>
        </w:tc>
        <w:tc>
          <w:tcPr>
            <w:tcW w:w="1483" w:type="dxa"/>
            <w:vAlign w:val="bottom"/>
          </w:tcPr>
          <w:p w14:paraId="0682645A" w14:textId="4249E48F" w:rsidR="00136D9E" w:rsidRPr="006A77F7" w:rsidRDefault="00136D9E" w:rsidP="00136D9E">
            <w:pPr>
              <w:pStyle w:val="TAC"/>
            </w:pPr>
            <w:r w:rsidRPr="006A77F7">
              <w:t>NE, IMD</w:t>
            </w:r>
          </w:p>
        </w:tc>
        <w:tc>
          <w:tcPr>
            <w:tcW w:w="1465" w:type="dxa"/>
          </w:tcPr>
          <w:p w14:paraId="53508512" w14:textId="77777777" w:rsidR="00136D9E" w:rsidRPr="006A77F7" w:rsidRDefault="00136D9E" w:rsidP="00136D9E">
            <w:pPr>
              <w:pStyle w:val="TAC"/>
            </w:pPr>
          </w:p>
        </w:tc>
        <w:tc>
          <w:tcPr>
            <w:tcW w:w="1271" w:type="dxa"/>
            <w:tcBorders>
              <w:top w:val="nil"/>
            </w:tcBorders>
            <w:vAlign w:val="center"/>
          </w:tcPr>
          <w:p w14:paraId="530DDC1A" w14:textId="77777777" w:rsidR="00136D9E" w:rsidRPr="006A77F7" w:rsidRDefault="00136D9E" w:rsidP="00136D9E">
            <w:pPr>
              <w:pStyle w:val="TAC"/>
            </w:pPr>
          </w:p>
        </w:tc>
      </w:tr>
      <w:tr w:rsidR="00136D9E" w:rsidRPr="006A77F7" w14:paraId="75185102" w14:textId="77777777" w:rsidTr="006E2B75">
        <w:tc>
          <w:tcPr>
            <w:tcW w:w="1765" w:type="dxa"/>
            <w:tcBorders>
              <w:top w:val="nil"/>
              <w:bottom w:val="nil"/>
            </w:tcBorders>
            <w:vAlign w:val="center"/>
          </w:tcPr>
          <w:p w14:paraId="6B31AF48" w14:textId="7AD118EC" w:rsidR="00136D9E" w:rsidRPr="006A77F7" w:rsidRDefault="00136D9E" w:rsidP="00136D9E">
            <w:pPr>
              <w:pStyle w:val="TAC"/>
            </w:pPr>
            <w:r w:rsidRPr="006A77F7">
              <w:t>DC_7A-20A_n8A</w:t>
            </w:r>
          </w:p>
        </w:tc>
        <w:tc>
          <w:tcPr>
            <w:tcW w:w="1772" w:type="dxa"/>
            <w:vAlign w:val="center"/>
          </w:tcPr>
          <w:p w14:paraId="6C1E5A49" w14:textId="42B6199C" w:rsidR="00136D9E" w:rsidRPr="006A77F7" w:rsidRDefault="00136D9E" w:rsidP="00136D9E">
            <w:pPr>
              <w:pStyle w:val="TAC"/>
            </w:pPr>
            <w:r w:rsidRPr="006A77F7">
              <w:t>No</w:t>
            </w:r>
          </w:p>
        </w:tc>
        <w:tc>
          <w:tcPr>
            <w:tcW w:w="1481" w:type="dxa"/>
            <w:vAlign w:val="center"/>
          </w:tcPr>
          <w:p w14:paraId="637A898B" w14:textId="5F014385" w:rsidR="00136D9E" w:rsidRPr="006A77F7" w:rsidRDefault="00136D9E" w:rsidP="00136D9E">
            <w:pPr>
              <w:pStyle w:val="TAC"/>
            </w:pPr>
            <w:r w:rsidRPr="006A77F7">
              <w:rPr>
                <w:lang w:eastAsia="fi-FI"/>
              </w:rPr>
              <w:t>DC_7A_n8A</w:t>
            </w:r>
          </w:p>
        </w:tc>
        <w:tc>
          <w:tcPr>
            <w:tcW w:w="1539" w:type="dxa"/>
            <w:vAlign w:val="center"/>
          </w:tcPr>
          <w:p w14:paraId="6EFB9068" w14:textId="4E883AF4" w:rsidR="00136D9E" w:rsidRPr="006A77F7" w:rsidRDefault="00136D9E" w:rsidP="00136D9E">
            <w:pPr>
              <w:pStyle w:val="TAC"/>
            </w:pPr>
            <w:r w:rsidRPr="006A77F7">
              <w:t>20 (</w:t>
            </w:r>
            <w:r w:rsidRPr="006A77F7">
              <w:rPr>
                <w:lang w:eastAsia="zh-CN"/>
              </w:rPr>
              <w:t xml:space="preserve">3 band </w:t>
            </w:r>
            <w:r w:rsidRPr="006A77F7">
              <w:t>IMD3)</w:t>
            </w:r>
          </w:p>
        </w:tc>
        <w:tc>
          <w:tcPr>
            <w:tcW w:w="1483" w:type="dxa"/>
            <w:vAlign w:val="center"/>
          </w:tcPr>
          <w:p w14:paraId="43DFC9BC" w14:textId="5B4A8339" w:rsidR="00136D9E" w:rsidRPr="006A77F7" w:rsidRDefault="00136D9E" w:rsidP="00136D9E">
            <w:pPr>
              <w:pStyle w:val="TAC"/>
            </w:pPr>
            <w:r w:rsidRPr="006A77F7">
              <w:t>IMD</w:t>
            </w:r>
          </w:p>
        </w:tc>
        <w:tc>
          <w:tcPr>
            <w:tcW w:w="1465" w:type="dxa"/>
          </w:tcPr>
          <w:p w14:paraId="7B4B171F" w14:textId="77777777" w:rsidR="00136D9E" w:rsidRPr="006A77F7" w:rsidRDefault="00136D9E" w:rsidP="00136D9E">
            <w:pPr>
              <w:pStyle w:val="TAC"/>
            </w:pPr>
          </w:p>
        </w:tc>
        <w:tc>
          <w:tcPr>
            <w:tcW w:w="1271" w:type="dxa"/>
            <w:tcBorders>
              <w:bottom w:val="nil"/>
            </w:tcBorders>
            <w:vAlign w:val="center"/>
          </w:tcPr>
          <w:p w14:paraId="0AC2FAB3" w14:textId="549900B7" w:rsidR="00136D9E" w:rsidRPr="006A77F7" w:rsidRDefault="00136D9E" w:rsidP="00136D9E">
            <w:pPr>
              <w:pStyle w:val="TAC"/>
            </w:pPr>
            <w:r w:rsidRPr="006A77F7">
              <w:rPr>
                <w:rFonts w:eastAsia="SimSun"/>
              </w:rPr>
              <w:t>RAN5#95-e</w:t>
            </w:r>
          </w:p>
        </w:tc>
      </w:tr>
      <w:tr w:rsidR="00136D9E" w:rsidRPr="006A77F7" w14:paraId="21A088D4" w14:textId="77777777" w:rsidTr="006E2B75">
        <w:tc>
          <w:tcPr>
            <w:tcW w:w="1765" w:type="dxa"/>
            <w:tcBorders>
              <w:top w:val="nil"/>
            </w:tcBorders>
            <w:vAlign w:val="center"/>
          </w:tcPr>
          <w:p w14:paraId="25FAA8A6" w14:textId="77777777" w:rsidR="00136D9E" w:rsidRPr="006A77F7" w:rsidRDefault="00136D9E" w:rsidP="00136D9E">
            <w:pPr>
              <w:pStyle w:val="TAC"/>
            </w:pPr>
          </w:p>
        </w:tc>
        <w:tc>
          <w:tcPr>
            <w:tcW w:w="1772" w:type="dxa"/>
            <w:vAlign w:val="center"/>
          </w:tcPr>
          <w:p w14:paraId="1C24B482" w14:textId="0CBD529C" w:rsidR="00136D9E" w:rsidRPr="006A77F7" w:rsidRDefault="00136D9E" w:rsidP="00136D9E">
            <w:pPr>
              <w:pStyle w:val="TAC"/>
            </w:pPr>
            <w:r>
              <w:t>DC_20_n8</w:t>
            </w:r>
          </w:p>
        </w:tc>
        <w:tc>
          <w:tcPr>
            <w:tcW w:w="1481" w:type="dxa"/>
            <w:vAlign w:val="center"/>
          </w:tcPr>
          <w:p w14:paraId="472DAEA7" w14:textId="5616F440" w:rsidR="00136D9E" w:rsidRPr="006A77F7" w:rsidRDefault="00136D9E" w:rsidP="00136D9E">
            <w:pPr>
              <w:pStyle w:val="TAC"/>
            </w:pPr>
            <w:r w:rsidRPr="006A77F7">
              <w:rPr>
                <w:lang w:eastAsia="fi-FI"/>
              </w:rPr>
              <w:t>DC_20A_n8A</w:t>
            </w:r>
          </w:p>
        </w:tc>
        <w:tc>
          <w:tcPr>
            <w:tcW w:w="1539" w:type="dxa"/>
            <w:vAlign w:val="center"/>
          </w:tcPr>
          <w:p w14:paraId="3E9204D3" w14:textId="49A52353" w:rsidR="00136D9E" w:rsidRPr="006A77F7" w:rsidRDefault="00136D9E" w:rsidP="00136D9E">
            <w:pPr>
              <w:pStyle w:val="TAC"/>
            </w:pPr>
            <w:r w:rsidRPr="006A77F7">
              <w:t>7 (</w:t>
            </w:r>
            <w:r w:rsidRPr="006A77F7">
              <w:rPr>
                <w:lang w:eastAsia="zh-CN"/>
              </w:rPr>
              <w:t xml:space="preserve">3 band </w:t>
            </w:r>
            <w:r w:rsidRPr="006A77F7">
              <w:t>IMD3)</w:t>
            </w:r>
          </w:p>
        </w:tc>
        <w:tc>
          <w:tcPr>
            <w:tcW w:w="1483" w:type="dxa"/>
            <w:vAlign w:val="center"/>
          </w:tcPr>
          <w:p w14:paraId="02CFE96C" w14:textId="5F490C74" w:rsidR="00136D9E" w:rsidRPr="006A77F7" w:rsidRDefault="00136D9E" w:rsidP="00136D9E">
            <w:pPr>
              <w:pStyle w:val="TAC"/>
            </w:pPr>
            <w:r w:rsidRPr="006A77F7">
              <w:t>IMD</w:t>
            </w:r>
          </w:p>
        </w:tc>
        <w:tc>
          <w:tcPr>
            <w:tcW w:w="1465" w:type="dxa"/>
          </w:tcPr>
          <w:p w14:paraId="7D3A94BF" w14:textId="77777777" w:rsidR="00136D9E" w:rsidRPr="006A77F7" w:rsidRDefault="00136D9E" w:rsidP="00136D9E">
            <w:pPr>
              <w:pStyle w:val="TAC"/>
            </w:pPr>
          </w:p>
        </w:tc>
        <w:tc>
          <w:tcPr>
            <w:tcW w:w="1271" w:type="dxa"/>
            <w:tcBorders>
              <w:top w:val="nil"/>
            </w:tcBorders>
            <w:vAlign w:val="center"/>
          </w:tcPr>
          <w:p w14:paraId="4B694C4A" w14:textId="77777777" w:rsidR="00136D9E" w:rsidRPr="006A77F7" w:rsidRDefault="00136D9E" w:rsidP="00136D9E">
            <w:pPr>
              <w:pStyle w:val="TAC"/>
            </w:pPr>
          </w:p>
        </w:tc>
      </w:tr>
      <w:tr w:rsidR="00136D9E" w:rsidRPr="006A77F7" w14:paraId="0D1CF773" w14:textId="77777777" w:rsidTr="006E2B75">
        <w:tc>
          <w:tcPr>
            <w:tcW w:w="1765" w:type="dxa"/>
            <w:vMerge w:val="restart"/>
            <w:vAlign w:val="center"/>
          </w:tcPr>
          <w:p w14:paraId="451DD5DA" w14:textId="59A95F9C" w:rsidR="00136D9E" w:rsidRPr="006A77F7" w:rsidRDefault="00136D9E" w:rsidP="00136D9E">
            <w:pPr>
              <w:pStyle w:val="TAC"/>
            </w:pPr>
            <w:r w:rsidRPr="006A77F7">
              <w:t>DC_7A-20A_n28A</w:t>
            </w:r>
          </w:p>
        </w:tc>
        <w:tc>
          <w:tcPr>
            <w:tcW w:w="1772" w:type="dxa"/>
            <w:vAlign w:val="center"/>
          </w:tcPr>
          <w:p w14:paraId="24A1D913" w14:textId="2A79F6F6" w:rsidR="00136D9E" w:rsidRPr="006A77F7" w:rsidRDefault="00136D9E" w:rsidP="00136D9E">
            <w:pPr>
              <w:pStyle w:val="TAC"/>
            </w:pPr>
            <w:r w:rsidRPr="006A77F7">
              <w:rPr>
                <w:lang w:eastAsia="zh-CN"/>
              </w:rPr>
              <w:t>No</w:t>
            </w:r>
          </w:p>
        </w:tc>
        <w:tc>
          <w:tcPr>
            <w:tcW w:w="1481" w:type="dxa"/>
            <w:vAlign w:val="center"/>
          </w:tcPr>
          <w:p w14:paraId="70116F50" w14:textId="494A1F79" w:rsidR="00136D9E" w:rsidRPr="006A77F7" w:rsidRDefault="00136D9E" w:rsidP="00136D9E">
            <w:pPr>
              <w:pStyle w:val="TAC"/>
            </w:pPr>
            <w:r w:rsidRPr="006A77F7">
              <w:rPr>
                <w:lang w:eastAsia="zh-CN"/>
              </w:rPr>
              <w:t>DC_7A_n28A</w:t>
            </w:r>
          </w:p>
        </w:tc>
        <w:tc>
          <w:tcPr>
            <w:tcW w:w="1539" w:type="dxa"/>
            <w:vAlign w:val="center"/>
          </w:tcPr>
          <w:p w14:paraId="53E68EB2" w14:textId="617EC05F" w:rsidR="00136D9E" w:rsidRPr="006A77F7" w:rsidRDefault="00136D9E" w:rsidP="00136D9E">
            <w:pPr>
              <w:pStyle w:val="TAC"/>
            </w:pPr>
            <w:r w:rsidRPr="006A77F7">
              <w:t>No 3CC exception</w:t>
            </w:r>
          </w:p>
        </w:tc>
        <w:tc>
          <w:tcPr>
            <w:tcW w:w="1483" w:type="dxa"/>
            <w:vAlign w:val="bottom"/>
          </w:tcPr>
          <w:p w14:paraId="4EFD3035" w14:textId="59BF0943" w:rsidR="00136D9E" w:rsidRPr="006A77F7" w:rsidRDefault="00136D9E" w:rsidP="00136D9E">
            <w:pPr>
              <w:pStyle w:val="TAC"/>
            </w:pPr>
            <w:r w:rsidRPr="006A77F7">
              <w:t>No test required</w:t>
            </w:r>
          </w:p>
        </w:tc>
        <w:tc>
          <w:tcPr>
            <w:tcW w:w="1465" w:type="dxa"/>
          </w:tcPr>
          <w:p w14:paraId="622F5085" w14:textId="77777777" w:rsidR="00136D9E" w:rsidRPr="006A77F7" w:rsidRDefault="00136D9E" w:rsidP="00136D9E">
            <w:pPr>
              <w:pStyle w:val="TAC"/>
            </w:pPr>
          </w:p>
        </w:tc>
        <w:tc>
          <w:tcPr>
            <w:tcW w:w="1271" w:type="dxa"/>
            <w:tcBorders>
              <w:bottom w:val="nil"/>
            </w:tcBorders>
            <w:vAlign w:val="center"/>
          </w:tcPr>
          <w:p w14:paraId="4C30F467" w14:textId="3223B43B" w:rsidR="00136D9E" w:rsidRPr="006A77F7" w:rsidRDefault="00136D9E" w:rsidP="00136D9E">
            <w:pPr>
              <w:pStyle w:val="TAC"/>
            </w:pPr>
            <w:r w:rsidRPr="006A77F7">
              <w:t>RAN5#92-e</w:t>
            </w:r>
          </w:p>
        </w:tc>
      </w:tr>
      <w:tr w:rsidR="00136D9E" w:rsidRPr="006A77F7" w14:paraId="5D449337" w14:textId="77777777" w:rsidTr="006E2B75">
        <w:tc>
          <w:tcPr>
            <w:tcW w:w="1765" w:type="dxa"/>
            <w:vMerge/>
            <w:vAlign w:val="center"/>
          </w:tcPr>
          <w:p w14:paraId="2B4DBD10" w14:textId="77777777" w:rsidR="00136D9E" w:rsidRPr="006A77F7" w:rsidRDefault="00136D9E" w:rsidP="00136D9E">
            <w:pPr>
              <w:pStyle w:val="TAC"/>
            </w:pPr>
          </w:p>
        </w:tc>
        <w:tc>
          <w:tcPr>
            <w:tcW w:w="1772" w:type="dxa"/>
            <w:vAlign w:val="center"/>
          </w:tcPr>
          <w:p w14:paraId="605AD0D3" w14:textId="061BB509" w:rsidR="00136D9E" w:rsidRPr="006A77F7" w:rsidRDefault="00136D9E" w:rsidP="00136D9E">
            <w:pPr>
              <w:pStyle w:val="TAC"/>
            </w:pPr>
            <w:r w:rsidRPr="006A77F7">
              <w:rPr>
                <w:lang w:eastAsia="zh-CN"/>
              </w:rPr>
              <w:t>No</w:t>
            </w:r>
          </w:p>
        </w:tc>
        <w:tc>
          <w:tcPr>
            <w:tcW w:w="1481" w:type="dxa"/>
            <w:vAlign w:val="center"/>
          </w:tcPr>
          <w:p w14:paraId="170A0978" w14:textId="4EFB1ABE" w:rsidR="00136D9E" w:rsidRPr="006A77F7" w:rsidRDefault="00136D9E" w:rsidP="00136D9E">
            <w:pPr>
              <w:pStyle w:val="TAC"/>
            </w:pPr>
            <w:r w:rsidRPr="006A77F7">
              <w:t>DC_20A_n28A</w:t>
            </w:r>
          </w:p>
        </w:tc>
        <w:tc>
          <w:tcPr>
            <w:tcW w:w="1539" w:type="dxa"/>
            <w:vAlign w:val="center"/>
          </w:tcPr>
          <w:p w14:paraId="7719F9C3" w14:textId="65D5EE0B" w:rsidR="00136D9E" w:rsidRPr="006A77F7" w:rsidRDefault="00136D9E" w:rsidP="00136D9E">
            <w:pPr>
              <w:pStyle w:val="TAC"/>
            </w:pPr>
            <w:r w:rsidRPr="006A77F7">
              <w:rPr>
                <w:lang w:eastAsia="zh-CN"/>
              </w:rPr>
              <w:t>7 (3 band IMD5)</w:t>
            </w:r>
          </w:p>
        </w:tc>
        <w:tc>
          <w:tcPr>
            <w:tcW w:w="1483" w:type="dxa"/>
            <w:tcMar>
              <w:left w:w="51" w:type="dxa"/>
              <w:right w:w="57" w:type="dxa"/>
            </w:tcMar>
            <w:vAlign w:val="center"/>
          </w:tcPr>
          <w:p w14:paraId="3A8F9E62" w14:textId="3743D69D" w:rsidR="00136D9E" w:rsidRPr="006A77F7" w:rsidRDefault="00136D9E" w:rsidP="00136D9E">
            <w:pPr>
              <w:pStyle w:val="TAC"/>
            </w:pPr>
            <w:r w:rsidRPr="006A77F7">
              <w:rPr>
                <w:lang w:eastAsia="zh-CN"/>
              </w:rPr>
              <w:t>IMD</w:t>
            </w:r>
          </w:p>
        </w:tc>
        <w:tc>
          <w:tcPr>
            <w:tcW w:w="1465" w:type="dxa"/>
          </w:tcPr>
          <w:p w14:paraId="32BBE8D9" w14:textId="77777777" w:rsidR="00136D9E" w:rsidRPr="006A77F7" w:rsidRDefault="00136D9E" w:rsidP="00136D9E">
            <w:pPr>
              <w:pStyle w:val="TAC"/>
            </w:pPr>
          </w:p>
        </w:tc>
        <w:tc>
          <w:tcPr>
            <w:tcW w:w="1271" w:type="dxa"/>
            <w:tcBorders>
              <w:top w:val="nil"/>
            </w:tcBorders>
            <w:vAlign w:val="center"/>
          </w:tcPr>
          <w:p w14:paraId="6DE09F1A" w14:textId="77777777" w:rsidR="00136D9E" w:rsidRPr="006A77F7" w:rsidRDefault="00136D9E" w:rsidP="00136D9E">
            <w:pPr>
              <w:pStyle w:val="TAC"/>
            </w:pPr>
          </w:p>
        </w:tc>
      </w:tr>
      <w:tr w:rsidR="003569DF" w:rsidRPr="006A77F7" w14:paraId="32FE6451" w14:textId="77777777" w:rsidTr="006E2B75">
        <w:tc>
          <w:tcPr>
            <w:tcW w:w="1765" w:type="dxa"/>
            <w:vMerge w:val="restart"/>
            <w:vAlign w:val="center"/>
          </w:tcPr>
          <w:p w14:paraId="445A26E7" w14:textId="3823691E" w:rsidR="003569DF" w:rsidRPr="006A77F7" w:rsidRDefault="003569DF" w:rsidP="003569DF">
            <w:pPr>
              <w:pStyle w:val="TAC"/>
            </w:pPr>
            <w:r w:rsidRPr="006A77F7">
              <w:t>DC_7A-20A_n78A</w:t>
            </w:r>
          </w:p>
        </w:tc>
        <w:tc>
          <w:tcPr>
            <w:tcW w:w="1772" w:type="dxa"/>
            <w:vAlign w:val="center"/>
          </w:tcPr>
          <w:p w14:paraId="51933A11" w14:textId="77777777" w:rsidR="003569DF" w:rsidRPr="006A77F7" w:rsidRDefault="003569DF" w:rsidP="003569DF">
            <w:pPr>
              <w:pStyle w:val="TAC"/>
            </w:pPr>
            <w:r w:rsidRPr="006A77F7">
              <w:t>No</w:t>
            </w:r>
          </w:p>
        </w:tc>
        <w:tc>
          <w:tcPr>
            <w:tcW w:w="1481" w:type="dxa"/>
            <w:vAlign w:val="center"/>
          </w:tcPr>
          <w:p w14:paraId="18278953" w14:textId="77777777" w:rsidR="003569DF" w:rsidRPr="006A77F7" w:rsidRDefault="003569DF" w:rsidP="003569DF">
            <w:pPr>
              <w:pStyle w:val="TAC"/>
            </w:pPr>
            <w:r w:rsidRPr="006A77F7">
              <w:t>DC_7A_n78A</w:t>
            </w:r>
          </w:p>
        </w:tc>
        <w:tc>
          <w:tcPr>
            <w:tcW w:w="1539" w:type="dxa"/>
            <w:vAlign w:val="center"/>
          </w:tcPr>
          <w:p w14:paraId="3FCC0540" w14:textId="77777777" w:rsidR="003569DF" w:rsidRPr="006A77F7" w:rsidRDefault="003569DF" w:rsidP="003569DF">
            <w:pPr>
              <w:pStyle w:val="TAC"/>
            </w:pPr>
            <w:r w:rsidRPr="006A77F7">
              <w:t>20 (3 band IMD2)</w:t>
            </w:r>
          </w:p>
          <w:p w14:paraId="10F248C3" w14:textId="77777777" w:rsidR="003569DF" w:rsidRPr="006A77F7" w:rsidRDefault="003569DF" w:rsidP="003569DF">
            <w:pPr>
              <w:pStyle w:val="TAC"/>
            </w:pPr>
            <w:r w:rsidRPr="006A77F7">
              <w:t>20 (3 band IMD5)</w:t>
            </w:r>
          </w:p>
        </w:tc>
        <w:tc>
          <w:tcPr>
            <w:tcW w:w="1483" w:type="dxa"/>
            <w:vAlign w:val="bottom"/>
          </w:tcPr>
          <w:p w14:paraId="39DE1285" w14:textId="408D24CB" w:rsidR="003569DF" w:rsidRPr="006A77F7" w:rsidRDefault="003569DF" w:rsidP="003569DF">
            <w:pPr>
              <w:pStyle w:val="TAC"/>
            </w:pPr>
            <w:r w:rsidRPr="006A77F7">
              <w:t>IMD</w:t>
            </w:r>
          </w:p>
        </w:tc>
        <w:tc>
          <w:tcPr>
            <w:tcW w:w="1465" w:type="dxa"/>
          </w:tcPr>
          <w:p w14:paraId="17793C34" w14:textId="77777777" w:rsidR="003569DF" w:rsidRPr="006A77F7" w:rsidRDefault="003569DF" w:rsidP="003569DF">
            <w:pPr>
              <w:pStyle w:val="TAC"/>
            </w:pPr>
          </w:p>
        </w:tc>
        <w:tc>
          <w:tcPr>
            <w:tcW w:w="1271" w:type="dxa"/>
            <w:tcBorders>
              <w:bottom w:val="nil"/>
            </w:tcBorders>
            <w:vAlign w:val="center"/>
          </w:tcPr>
          <w:p w14:paraId="21076019" w14:textId="1693CB1F" w:rsidR="003569DF" w:rsidRPr="006A77F7" w:rsidRDefault="003569DF" w:rsidP="003569DF">
            <w:pPr>
              <w:pStyle w:val="TAC"/>
            </w:pPr>
            <w:r w:rsidRPr="006A77F7">
              <w:t>RAN5#90-e</w:t>
            </w:r>
          </w:p>
        </w:tc>
      </w:tr>
      <w:tr w:rsidR="003569DF" w:rsidRPr="006A77F7" w14:paraId="285D1672" w14:textId="77777777" w:rsidTr="006E2B75">
        <w:tc>
          <w:tcPr>
            <w:tcW w:w="1765" w:type="dxa"/>
            <w:vMerge/>
            <w:vAlign w:val="center"/>
          </w:tcPr>
          <w:p w14:paraId="645B4AF8" w14:textId="77777777" w:rsidR="003569DF" w:rsidRPr="006A77F7" w:rsidRDefault="003569DF" w:rsidP="003569DF">
            <w:pPr>
              <w:pStyle w:val="TAC"/>
            </w:pPr>
          </w:p>
        </w:tc>
        <w:tc>
          <w:tcPr>
            <w:tcW w:w="1772" w:type="dxa"/>
            <w:vAlign w:val="center"/>
          </w:tcPr>
          <w:p w14:paraId="1D57FA3E" w14:textId="77777777" w:rsidR="003569DF" w:rsidRPr="006A77F7" w:rsidRDefault="003569DF" w:rsidP="003569DF">
            <w:pPr>
              <w:pStyle w:val="TAC"/>
            </w:pPr>
            <w:r w:rsidRPr="006A77F7">
              <w:t>No</w:t>
            </w:r>
          </w:p>
        </w:tc>
        <w:tc>
          <w:tcPr>
            <w:tcW w:w="1481" w:type="dxa"/>
            <w:vAlign w:val="center"/>
          </w:tcPr>
          <w:p w14:paraId="5327D073" w14:textId="01C95ED6" w:rsidR="003569DF" w:rsidRPr="006A77F7" w:rsidRDefault="003569DF" w:rsidP="003569DF">
            <w:pPr>
              <w:pStyle w:val="TAC"/>
            </w:pPr>
            <w:r w:rsidRPr="006A77F7">
              <w:t>DC_</w:t>
            </w:r>
            <w:r w:rsidRPr="00FA2C37">
              <w:t>2</w:t>
            </w:r>
            <w:r w:rsidRPr="006A77F7">
              <w:t>0A_n78A</w:t>
            </w:r>
          </w:p>
        </w:tc>
        <w:tc>
          <w:tcPr>
            <w:tcW w:w="1539" w:type="dxa"/>
            <w:vAlign w:val="center"/>
          </w:tcPr>
          <w:p w14:paraId="3974A0E6" w14:textId="77777777" w:rsidR="003569DF" w:rsidRPr="006A77F7" w:rsidRDefault="003569DF" w:rsidP="003569DF">
            <w:pPr>
              <w:pStyle w:val="TAC"/>
            </w:pPr>
            <w:r w:rsidRPr="006A77F7">
              <w:t>7 (3 band IMD2)</w:t>
            </w:r>
          </w:p>
        </w:tc>
        <w:tc>
          <w:tcPr>
            <w:tcW w:w="1483" w:type="dxa"/>
            <w:tcMar>
              <w:left w:w="51" w:type="dxa"/>
              <w:right w:w="57" w:type="dxa"/>
            </w:tcMar>
            <w:vAlign w:val="bottom"/>
          </w:tcPr>
          <w:p w14:paraId="4A4D5838" w14:textId="2547D81D" w:rsidR="003569DF" w:rsidRPr="006A77F7" w:rsidRDefault="003569DF" w:rsidP="003569DF">
            <w:pPr>
              <w:pStyle w:val="TAC"/>
            </w:pPr>
            <w:r w:rsidRPr="006A77F7">
              <w:t>IMD</w:t>
            </w:r>
          </w:p>
        </w:tc>
        <w:tc>
          <w:tcPr>
            <w:tcW w:w="1465" w:type="dxa"/>
          </w:tcPr>
          <w:p w14:paraId="143E2CD2" w14:textId="77777777" w:rsidR="003569DF" w:rsidRPr="006A77F7" w:rsidRDefault="003569DF" w:rsidP="003569DF">
            <w:pPr>
              <w:pStyle w:val="TAC"/>
            </w:pPr>
          </w:p>
        </w:tc>
        <w:tc>
          <w:tcPr>
            <w:tcW w:w="1271" w:type="dxa"/>
            <w:tcBorders>
              <w:top w:val="nil"/>
            </w:tcBorders>
            <w:vAlign w:val="center"/>
          </w:tcPr>
          <w:p w14:paraId="304A2AEA" w14:textId="77777777" w:rsidR="003569DF" w:rsidRPr="006A77F7" w:rsidRDefault="003569DF" w:rsidP="003569DF">
            <w:pPr>
              <w:pStyle w:val="TAC"/>
            </w:pPr>
          </w:p>
        </w:tc>
      </w:tr>
      <w:tr w:rsidR="003569DF" w:rsidRPr="006A77F7" w14:paraId="6EB3B912" w14:textId="77777777" w:rsidTr="006E2B75">
        <w:tc>
          <w:tcPr>
            <w:tcW w:w="1765" w:type="dxa"/>
            <w:tcBorders>
              <w:bottom w:val="nil"/>
            </w:tcBorders>
            <w:vAlign w:val="center"/>
          </w:tcPr>
          <w:p w14:paraId="0BB4BDA3" w14:textId="05F1F141" w:rsidR="003569DF" w:rsidRPr="006A77F7" w:rsidRDefault="003569DF" w:rsidP="003569DF">
            <w:pPr>
              <w:pStyle w:val="TAC"/>
            </w:pPr>
            <w:r w:rsidRPr="006A77F7">
              <w:t>DC_7A-28A_n3A</w:t>
            </w:r>
          </w:p>
        </w:tc>
        <w:tc>
          <w:tcPr>
            <w:tcW w:w="1772" w:type="dxa"/>
            <w:vAlign w:val="center"/>
          </w:tcPr>
          <w:p w14:paraId="2FDBE065" w14:textId="2DC0EF54" w:rsidR="003569DF" w:rsidRPr="006A77F7" w:rsidRDefault="003569DF" w:rsidP="003569DF">
            <w:pPr>
              <w:pStyle w:val="TAC"/>
            </w:pPr>
            <w:r w:rsidRPr="006A77F7">
              <w:t>No</w:t>
            </w:r>
          </w:p>
        </w:tc>
        <w:tc>
          <w:tcPr>
            <w:tcW w:w="1481" w:type="dxa"/>
            <w:vAlign w:val="center"/>
          </w:tcPr>
          <w:p w14:paraId="213C55CA" w14:textId="5DAA4381" w:rsidR="003569DF" w:rsidRPr="006A77F7" w:rsidRDefault="003569DF" w:rsidP="003569DF">
            <w:pPr>
              <w:pStyle w:val="TAC"/>
            </w:pPr>
            <w:r w:rsidRPr="006A77F7">
              <w:t>DC_7A_n3A</w:t>
            </w:r>
          </w:p>
        </w:tc>
        <w:tc>
          <w:tcPr>
            <w:tcW w:w="1539" w:type="dxa"/>
            <w:vAlign w:val="center"/>
          </w:tcPr>
          <w:p w14:paraId="22B3EAB8" w14:textId="67EC8B78" w:rsidR="003569DF" w:rsidRPr="006A77F7" w:rsidRDefault="003569DF" w:rsidP="003569DF">
            <w:pPr>
              <w:pStyle w:val="TAC"/>
            </w:pPr>
            <w:r w:rsidRPr="006A77F7">
              <w:t>28 (3 band IMD2)</w:t>
            </w:r>
          </w:p>
        </w:tc>
        <w:tc>
          <w:tcPr>
            <w:tcW w:w="1483" w:type="dxa"/>
            <w:tcMar>
              <w:left w:w="51" w:type="dxa"/>
              <w:right w:w="57" w:type="dxa"/>
            </w:tcMar>
            <w:vAlign w:val="center"/>
          </w:tcPr>
          <w:p w14:paraId="6B40617E" w14:textId="78AF721A" w:rsidR="003569DF" w:rsidRPr="006A77F7" w:rsidRDefault="003569DF" w:rsidP="003569DF">
            <w:pPr>
              <w:pStyle w:val="TAC"/>
            </w:pPr>
            <w:r w:rsidRPr="006A77F7">
              <w:t>IMD</w:t>
            </w:r>
          </w:p>
        </w:tc>
        <w:tc>
          <w:tcPr>
            <w:tcW w:w="1465" w:type="dxa"/>
          </w:tcPr>
          <w:p w14:paraId="1FE91802" w14:textId="77777777" w:rsidR="003569DF" w:rsidRPr="006A77F7" w:rsidRDefault="003569DF" w:rsidP="003569DF">
            <w:pPr>
              <w:pStyle w:val="TAC"/>
            </w:pPr>
          </w:p>
        </w:tc>
        <w:tc>
          <w:tcPr>
            <w:tcW w:w="1271" w:type="dxa"/>
            <w:tcBorders>
              <w:bottom w:val="nil"/>
            </w:tcBorders>
            <w:vAlign w:val="center"/>
          </w:tcPr>
          <w:p w14:paraId="4C4ADAAB" w14:textId="7DB944C8" w:rsidR="003569DF" w:rsidRPr="006A77F7" w:rsidRDefault="003569DF" w:rsidP="003569DF">
            <w:pPr>
              <w:pStyle w:val="TAC"/>
            </w:pPr>
            <w:r w:rsidRPr="006A77F7">
              <w:t>RAN5#90-e</w:t>
            </w:r>
          </w:p>
        </w:tc>
      </w:tr>
      <w:tr w:rsidR="003569DF" w:rsidRPr="006A77F7" w14:paraId="0DB8E267" w14:textId="77777777" w:rsidTr="006E2B75">
        <w:tc>
          <w:tcPr>
            <w:tcW w:w="1765" w:type="dxa"/>
            <w:tcBorders>
              <w:top w:val="nil"/>
            </w:tcBorders>
            <w:vAlign w:val="center"/>
          </w:tcPr>
          <w:p w14:paraId="5E2A1AFB" w14:textId="77777777" w:rsidR="003569DF" w:rsidRPr="006A77F7" w:rsidRDefault="003569DF" w:rsidP="003569DF">
            <w:pPr>
              <w:pStyle w:val="TAC"/>
            </w:pPr>
          </w:p>
        </w:tc>
        <w:tc>
          <w:tcPr>
            <w:tcW w:w="1772" w:type="dxa"/>
            <w:vAlign w:val="center"/>
          </w:tcPr>
          <w:p w14:paraId="1059FEE8" w14:textId="479097E1" w:rsidR="003569DF" w:rsidRPr="006A77F7" w:rsidRDefault="003569DF" w:rsidP="003569DF">
            <w:pPr>
              <w:pStyle w:val="TAC"/>
            </w:pPr>
            <w:r w:rsidRPr="006A77F7">
              <w:t>No</w:t>
            </w:r>
          </w:p>
        </w:tc>
        <w:tc>
          <w:tcPr>
            <w:tcW w:w="1481" w:type="dxa"/>
            <w:vAlign w:val="center"/>
          </w:tcPr>
          <w:p w14:paraId="6794B716" w14:textId="111F69E2" w:rsidR="003569DF" w:rsidRPr="006A77F7" w:rsidRDefault="003569DF" w:rsidP="003569DF">
            <w:pPr>
              <w:pStyle w:val="TAC"/>
            </w:pPr>
            <w:r w:rsidRPr="006A77F7">
              <w:t xml:space="preserve">DC_28A_n3A </w:t>
            </w:r>
          </w:p>
        </w:tc>
        <w:tc>
          <w:tcPr>
            <w:tcW w:w="1539" w:type="dxa"/>
            <w:vAlign w:val="center"/>
          </w:tcPr>
          <w:p w14:paraId="4F40B8A8" w14:textId="7D2DC017" w:rsidR="003569DF" w:rsidRPr="006A77F7" w:rsidRDefault="003569DF" w:rsidP="003569DF">
            <w:pPr>
              <w:pStyle w:val="TAC"/>
            </w:pPr>
            <w:r w:rsidRPr="006A77F7">
              <w:t>7 (3 band IMD3)</w:t>
            </w:r>
          </w:p>
        </w:tc>
        <w:tc>
          <w:tcPr>
            <w:tcW w:w="1483" w:type="dxa"/>
            <w:tcMar>
              <w:left w:w="51" w:type="dxa"/>
              <w:right w:w="57" w:type="dxa"/>
            </w:tcMar>
            <w:vAlign w:val="center"/>
          </w:tcPr>
          <w:p w14:paraId="00F8F3EE" w14:textId="5F2F2D03" w:rsidR="003569DF" w:rsidRPr="006A77F7" w:rsidRDefault="003569DF" w:rsidP="003569DF">
            <w:pPr>
              <w:pStyle w:val="TAC"/>
            </w:pPr>
            <w:r w:rsidRPr="006A77F7">
              <w:t>IMD</w:t>
            </w:r>
          </w:p>
        </w:tc>
        <w:tc>
          <w:tcPr>
            <w:tcW w:w="1465" w:type="dxa"/>
          </w:tcPr>
          <w:p w14:paraId="69B29E57" w14:textId="77777777" w:rsidR="003569DF" w:rsidRPr="006A77F7" w:rsidRDefault="003569DF" w:rsidP="003569DF">
            <w:pPr>
              <w:pStyle w:val="TAC"/>
            </w:pPr>
          </w:p>
        </w:tc>
        <w:tc>
          <w:tcPr>
            <w:tcW w:w="1271" w:type="dxa"/>
            <w:tcBorders>
              <w:top w:val="nil"/>
            </w:tcBorders>
            <w:vAlign w:val="center"/>
          </w:tcPr>
          <w:p w14:paraId="0471683F" w14:textId="77777777" w:rsidR="003569DF" w:rsidRPr="006A77F7" w:rsidRDefault="003569DF" w:rsidP="003569DF">
            <w:pPr>
              <w:pStyle w:val="TAC"/>
            </w:pPr>
          </w:p>
        </w:tc>
      </w:tr>
      <w:tr w:rsidR="003569DF" w:rsidRPr="006A77F7" w14:paraId="7236C50D" w14:textId="77777777" w:rsidTr="006E2B75">
        <w:tc>
          <w:tcPr>
            <w:tcW w:w="1765" w:type="dxa"/>
            <w:tcBorders>
              <w:bottom w:val="nil"/>
            </w:tcBorders>
            <w:vAlign w:val="center"/>
          </w:tcPr>
          <w:p w14:paraId="0AF93045" w14:textId="015414C2" w:rsidR="003569DF" w:rsidRPr="006A77F7" w:rsidRDefault="003569DF" w:rsidP="003569DF">
            <w:pPr>
              <w:pStyle w:val="TAC"/>
            </w:pPr>
            <w:r w:rsidRPr="006A77F7">
              <w:t>DC_7A-28A_n5A</w:t>
            </w:r>
          </w:p>
        </w:tc>
        <w:tc>
          <w:tcPr>
            <w:tcW w:w="1772" w:type="dxa"/>
            <w:vAlign w:val="center"/>
          </w:tcPr>
          <w:p w14:paraId="14BD84CF" w14:textId="389FAD94" w:rsidR="003569DF" w:rsidRPr="006A77F7" w:rsidRDefault="003569DF" w:rsidP="003569DF">
            <w:pPr>
              <w:pStyle w:val="TAC"/>
            </w:pPr>
            <w:r>
              <w:t>DC_7_n5</w:t>
            </w:r>
          </w:p>
        </w:tc>
        <w:tc>
          <w:tcPr>
            <w:tcW w:w="1481" w:type="dxa"/>
            <w:vAlign w:val="center"/>
          </w:tcPr>
          <w:p w14:paraId="459CC673" w14:textId="147CA1D5" w:rsidR="003569DF" w:rsidRPr="006A77F7" w:rsidRDefault="003569DF" w:rsidP="003569DF">
            <w:pPr>
              <w:pStyle w:val="TAC"/>
            </w:pPr>
            <w:r w:rsidRPr="006A77F7">
              <w:t>DC_7A_n5A</w:t>
            </w:r>
          </w:p>
        </w:tc>
        <w:tc>
          <w:tcPr>
            <w:tcW w:w="1539" w:type="dxa"/>
            <w:vAlign w:val="center"/>
          </w:tcPr>
          <w:p w14:paraId="2A760E08" w14:textId="50524075" w:rsidR="003569DF" w:rsidRPr="006A77F7" w:rsidRDefault="003569DF" w:rsidP="003569DF">
            <w:pPr>
              <w:pStyle w:val="TAC"/>
            </w:pPr>
            <w:r w:rsidRPr="006A77F7">
              <w:t>28 (3 band IMD5)</w:t>
            </w:r>
          </w:p>
        </w:tc>
        <w:tc>
          <w:tcPr>
            <w:tcW w:w="1483" w:type="dxa"/>
            <w:tcMar>
              <w:left w:w="51" w:type="dxa"/>
              <w:right w:w="57" w:type="dxa"/>
            </w:tcMar>
            <w:vAlign w:val="center"/>
          </w:tcPr>
          <w:p w14:paraId="0E052419" w14:textId="00646894" w:rsidR="003569DF" w:rsidRPr="006A77F7" w:rsidRDefault="003569DF" w:rsidP="003569DF">
            <w:pPr>
              <w:pStyle w:val="TAC"/>
            </w:pPr>
            <w:r w:rsidRPr="006A77F7">
              <w:t>IMD</w:t>
            </w:r>
          </w:p>
        </w:tc>
        <w:tc>
          <w:tcPr>
            <w:tcW w:w="1465" w:type="dxa"/>
          </w:tcPr>
          <w:p w14:paraId="764688BA" w14:textId="77777777" w:rsidR="003569DF" w:rsidRPr="006A77F7" w:rsidRDefault="003569DF" w:rsidP="003569DF">
            <w:pPr>
              <w:pStyle w:val="TAC"/>
            </w:pPr>
          </w:p>
        </w:tc>
        <w:tc>
          <w:tcPr>
            <w:tcW w:w="1271" w:type="dxa"/>
            <w:tcBorders>
              <w:bottom w:val="nil"/>
            </w:tcBorders>
            <w:vAlign w:val="center"/>
          </w:tcPr>
          <w:p w14:paraId="0AF849E0" w14:textId="2A3E92C9" w:rsidR="003569DF" w:rsidRPr="006A77F7" w:rsidRDefault="003569DF" w:rsidP="003569DF">
            <w:pPr>
              <w:pStyle w:val="TAC"/>
            </w:pPr>
            <w:r w:rsidRPr="006A77F7">
              <w:rPr>
                <w:rFonts w:eastAsia="SimSun"/>
              </w:rPr>
              <w:t>RAN5#95-e</w:t>
            </w:r>
          </w:p>
        </w:tc>
      </w:tr>
      <w:tr w:rsidR="003569DF" w:rsidRPr="006A77F7" w14:paraId="134FDD03" w14:textId="77777777" w:rsidTr="006E2B75">
        <w:tc>
          <w:tcPr>
            <w:tcW w:w="1765" w:type="dxa"/>
            <w:tcBorders>
              <w:top w:val="nil"/>
            </w:tcBorders>
            <w:vAlign w:val="center"/>
          </w:tcPr>
          <w:p w14:paraId="7B469360" w14:textId="77777777" w:rsidR="003569DF" w:rsidRPr="006A77F7" w:rsidRDefault="003569DF" w:rsidP="003569DF">
            <w:pPr>
              <w:pStyle w:val="TAC"/>
            </w:pPr>
          </w:p>
        </w:tc>
        <w:tc>
          <w:tcPr>
            <w:tcW w:w="1772" w:type="dxa"/>
            <w:vAlign w:val="center"/>
          </w:tcPr>
          <w:p w14:paraId="5D90D34B" w14:textId="255C4568" w:rsidR="003569DF" w:rsidRPr="006A77F7" w:rsidRDefault="003569DF" w:rsidP="003569DF">
            <w:pPr>
              <w:pStyle w:val="TAC"/>
            </w:pPr>
            <w:r w:rsidRPr="006A77F7">
              <w:t>No</w:t>
            </w:r>
          </w:p>
        </w:tc>
        <w:tc>
          <w:tcPr>
            <w:tcW w:w="1481" w:type="dxa"/>
            <w:vAlign w:val="center"/>
          </w:tcPr>
          <w:p w14:paraId="1806C32F" w14:textId="196AC710" w:rsidR="003569DF" w:rsidRPr="006A77F7" w:rsidRDefault="003569DF" w:rsidP="003569DF">
            <w:pPr>
              <w:pStyle w:val="TAC"/>
            </w:pPr>
            <w:r w:rsidRPr="006A77F7">
              <w:t xml:space="preserve">DC_28A_n5A </w:t>
            </w:r>
          </w:p>
        </w:tc>
        <w:tc>
          <w:tcPr>
            <w:tcW w:w="1539" w:type="dxa"/>
            <w:vAlign w:val="center"/>
          </w:tcPr>
          <w:p w14:paraId="567A9ADE" w14:textId="6F9281FC" w:rsidR="003569DF" w:rsidRPr="006A77F7" w:rsidRDefault="003569DF" w:rsidP="003569DF">
            <w:pPr>
              <w:pStyle w:val="TAC"/>
            </w:pPr>
            <w:r w:rsidRPr="006A77F7">
              <w:t>7 (3 band IMD5)</w:t>
            </w:r>
          </w:p>
        </w:tc>
        <w:tc>
          <w:tcPr>
            <w:tcW w:w="1483" w:type="dxa"/>
            <w:tcMar>
              <w:left w:w="51" w:type="dxa"/>
              <w:right w:w="57" w:type="dxa"/>
            </w:tcMar>
            <w:vAlign w:val="center"/>
          </w:tcPr>
          <w:p w14:paraId="38942AB7" w14:textId="04F0D89C" w:rsidR="003569DF" w:rsidRPr="006A77F7" w:rsidRDefault="003569DF" w:rsidP="003569DF">
            <w:pPr>
              <w:pStyle w:val="TAC"/>
            </w:pPr>
            <w:r w:rsidRPr="006A77F7">
              <w:t>IMD</w:t>
            </w:r>
          </w:p>
        </w:tc>
        <w:tc>
          <w:tcPr>
            <w:tcW w:w="1465" w:type="dxa"/>
          </w:tcPr>
          <w:p w14:paraId="27376FD2" w14:textId="77777777" w:rsidR="003569DF" w:rsidRPr="006A77F7" w:rsidRDefault="003569DF" w:rsidP="003569DF">
            <w:pPr>
              <w:pStyle w:val="TAC"/>
            </w:pPr>
          </w:p>
        </w:tc>
        <w:tc>
          <w:tcPr>
            <w:tcW w:w="1271" w:type="dxa"/>
            <w:tcBorders>
              <w:top w:val="nil"/>
            </w:tcBorders>
            <w:vAlign w:val="center"/>
          </w:tcPr>
          <w:p w14:paraId="14C98DC1" w14:textId="26B27F7D" w:rsidR="003569DF" w:rsidRPr="006A77F7" w:rsidRDefault="003569DF" w:rsidP="003569DF">
            <w:pPr>
              <w:pStyle w:val="TAC"/>
            </w:pPr>
          </w:p>
        </w:tc>
      </w:tr>
      <w:tr w:rsidR="003569DF" w:rsidRPr="006A77F7" w14:paraId="712C8C52" w14:textId="77777777" w:rsidTr="006E2B75">
        <w:tc>
          <w:tcPr>
            <w:tcW w:w="1765" w:type="dxa"/>
            <w:vMerge w:val="restart"/>
            <w:vAlign w:val="center"/>
          </w:tcPr>
          <w:p w14:paraId="1A20D37C" w14:textId="22BCA35D" w:rsidR="003569DF" w:rsidRPr="006A77F7" w:rsidRDefault="003569DF" w:rsidP="003569DF">
            <w:pPr>
              <w:pStyle w:val="TAC"/>
            </w:pPr>
            <w:r w:rsidRPr="006A77F7">
              <w:t>DC_7A-28A_n78A</w:t>
            </w:r>
          </w:p>
        </w:tc>
        <w:tc>
          <w:tcPr>
            <w:tcW w:w="1772" w:type="dxa"/>
            <w:vAlign w:val="center"/>
          </w:tcPr>
          <w:p w14:paraId="785E033A" w14:textId="1348C166" w:rsidR="003569DF" w:rsidRPr="006A77F7" w:rsidRDefault="003569DF" w:rsidP="003569DF">
            <w:pPr>
              <w:pStyle w:val="TAC"/>
              <w:rPr>
                <w:lang w:eastAsia="ja-JP"/>
              </w:rPr>
            </w:pPr>
            <w:r w:rsidRPr="006A77F7">
              <w:t>No</w:t>
            </w:r>
          </w:p>
        </w:tc>
        <w:tc>
          <w:tcPr>
            <w:tcW w:w="1481" w:type="dxa"/>
            <w:vAlign w:val="center"/>
          </w:tcPr>
          <w:p w14:paraId="49AEB757" w14:textId="74E5ECDC" w:rsidR="003569DF" w:rsidRPr="006A77F7" w:rsidRDefault="003569DF" w:rsidP="003569DF">
            <w:pPr>
              <w:pStyle w:val="TAC"/>
            </w:pPr>
            <w:r w:rsidRPr="006A77F7">
              <w:t>DC_7A_n78A</w:t>
            </w:r>
          </w:p>
        </w:tc>
        <w:tc>
          <w:tcPr>
            <w:tcW w:w="1539" w:type="dxa"/>
            <w:vAlign w:val="center"/>
          </w:tcPr>
          <w:p w14:paraId="692063C0" w14:textId="77777777" w:rsidR="003569DF" w:rsidRPr="006A77F7" w:rsidRDefault="003569DF" w:rsidP="003569DF">
            <w:pPr>
              <w:pStyle w:val="TAC"/>
            </w:pPr>
            <w:r w:rsidRPr="006A77F7">
              <w:t>28 (3 band IMD2)</w:t>
            </w:r>
          </w:p>
          <w:p w14:paraId="4EBC5467" w14:textId="1A9FBE14" w:rsidR="003569DF" w:rsidRPr="006A77F7" w:rsidRDefault="003569DF" w:rsidP="003569DF">
            <w:pPr>
              <w:pStyle w:val="TAC"/>
              <w:rPr>
                <w:lang w:eastAsia="ja-JP"/>
              </w:rPr>
            </w:pPr>
            <w:r w:rsidRPr="006A77F7">
              <w:t>28 (3 band IMD5)</w:t>
            </w:r>
          </w:p>
        </w:tc>
        <w:tc>
          <w:tcPr>
            <w:tcW w:w="1483" w:type="dxa"/>
            <w:vAlign w:val="center"/>
          </w:tcPr>
          <w:p w14:paraId="29FEDE6B" w14:textId="20656108" w:rsidR="003569DF" w:rsidRPr="006A77F7" w:rsidRDefault="003569DF" w:rsidP="003569DF">
            <w:pPr>
              <w:pStyle w:val="TAC"/>
              <w:rPr>
                <w:lang w:eastAsia="ja-JP"/>
              </w:rPr>
            </w:pPr>
            <w:r w:rsidRPr="006A77F7">
              <w:t>IMD</w:t>
            </w:r>
          </w:p>
        </w:tc>
        <w:tc>
          <w:tcPr>
            <w:tcW w:w="1465" w:type="dxa"/>
          </w:tcPr>
          <w:p w14:paraId="31A77109" w14:textId="77777777" w:rsidR="003569DF" w:rsidRPr="006A77F7" w:rsidRDefault="003569DF" w:rsidP="003569DF">
            <w:pPr>
              <w:pStyle w:val="TAC"/>
            </w:pPr>
          </w:p>
        </w:tc>
        <w:tc>
          <w:tcPr>
            <w:tcW w:w="1271" w:type="dxa"/>
            <w:tcBorders>
              <w:bottom w:val="nil"/>
            </w:tcBorders>
            <w:vAlign w:val="center"/>
          </w:tcPr>
          <w:p w14:paraId="7FA828A7" w14:textId="323840DC" w:rsidR="003569DF" w:rsidRPr="006A77F7" w:rsidRDefault="003569DF" w:rsidP="003569DF">
            <w:pPr>
              <w:pStyle w:val="TAC"/>
            </w:pPr>
            <w:r w:rsidRPr="006A77F7">
              <w:t>RAN5#92-e</w:t>
            </w:r>
          </w:p>
        </w:tc>
      </w:tr>
      <w:tr w:rsidR="003569DF" w:rsidRPr="006A77F7" w14:paraId="69F1AE9F" w14:textId="77777777" w:rsidTr="006E2B75">
        <w:tc>
          <w:tcPr>
            <w:tcW w:w="1765" w:type="dxa"/>
            <w:vMerge/>
            <w:vAlign w:val="center"/>
          </w:tcPr>
          <w:p w14:paraId="55101728" w14:textId="77777777" w:rsidR="003569DF" w:rsidRPr="006A77F7" w:rsidRDefault="003569DF" w:rsidP="003569DF">
            <w:pPr>
              <w:pStyle w:val="TAC"/>
            </w:pPr>
          </w:p>
        </w:tc>
        <w:tc>
          <w:tcPr>
            <w:tcW w:w="1772" w:type="dxa"/>
            <w:vAlign w:val="center"/>
          </w:tcPr>
          <w:p w14:paraId="65552CA0" w14:textId="5FEDFE77" w:rsidR="003569DF" w:rsidRPr="006A77F7" w:rsidRDefault="003569DF" w:rsidP="003569DF">
            <w:pPr>
              <w:pStyle w:val="TAC"/>
              <w:rPr>
                <w:lang w:eastAsia="ja-JP"/>
              </w:rPr>
            </w:pPr>
            <w:r w:rsidRPr="006A77F7">
              <w:t>No</w:t>
            </w:r>
          </w:p>
        </w:tc>
        <w:tc>
          <w:tcPr>
            <w:tcW w:w="1481" w:type="dxa"/>
            <w:vAlign w:val="center"/>
          </w:tcPr>
          <w:p w14:paraId="0F9DE0D3" w14:textId="0C7D3A9C" w:rsidR="003569DF" w:rsidRPr="006A77F7" w:rsidRDefault="003569DF" w:rsidP="003569DF">
            <w:pPr>
              <w:pStyle w:val="TAC"/>
            </w:pPr>
            <w:r w:rsidRPr="006A77F7">
              <w:t xml:space="preserve">DC_28A_n78A </w:t>
            </w:r>
          </w:p>
        </w:tc>
        <w:tc>
          <w:tcPr>
            <w:tcW w:w="1539" w:type="dxa"/>
            <w:vAlign w:val="center"/>
          </w:tcPr>
          <w:p w14:paraId="36C6CB4E" w14:textId="5B52C594" w:rsidR="003569DF" w:rsidRPr="006A77F7" w:rsidRDefault="003569DF" w:rsidP="003569DF">
            <w:pPr>
              <w:pStyle w:val="TAC"/>
              <w:rPr>
                <w:lang w:eastAsia="ja-JP"/>
              </w:rPr>
            </w:pPr>
            <w:r w:rsidRPr="006A77F7">
              <w:t>7 (3 band IMD2)</w:t>
            </w:r>
          </w:p>
        </w:tc>
        <w:tc>
          <w:tcPr>
            <w:tcW w:w="1483" w:type="dxa"/>
            <w:vAlign w:val="center"/>
          </w:tcPr>
          <w:p w14:paraId="03724236" w14:textId="6C483F7A" w:rsidR="003569DF" w:rsidRPr="006A77F7" w:rsidRDefault="003569DF" w:rsidP="003569DF">
            <w:pPr>
              <w:pStyle w:val="TAC"/>
              <w:rPr>
                <w:lang w:eastAsia="ja-JP"/>
              </w:rPr>
            </w:pPr>
            <w:r w:rsidRPr="006A77F7">
              <w:t>IMD</w:t>
            </w:r>
          </w:p>
        </w:tc>
        <w:tc>
          <w:tcPr>
            <w:tcW w:w="1465" w:type="dxa"/>
          </w:tcPr>
          <w:p w14:paraId="5162C10C" w14:textId="48F823AB" w:rsidR="003569DF" w:rsidRPr="006A77F7" w:rsidRDefault="003569DF" w:rsidP="003569DF">
            <w:pPr>
              <w:pStyle w:val="TAC"/>
            </w:pPr>
            <w:r w:rsidRPr="006A77F7">
              <w:rPr>
                <w:lang w:eastAsia="zh-CN"/>
              </w:rPr>
              <w:t>DC_28A_n78A</w:t>
            </w:r>
          </w:p>
        </w:tc>
        <w:tc>
          <w:tcPr>
            <w:tcW w:w="1271" w:type="dxa"/>
            <w:tcBorders>
              <w:top w:val="nil"/>
            </w:tcBorders>
            <w:vAlign w:val="center"/>
          </w:tcPr>
          <w:p w14:paraId="5494C260" w14:textId="77777777" w:rsidR="003569DF" w:rsidRPr="006A77F7" w:rsidRDefault="003569DF" w:rsidP="003569DF">
            <w:pPr>
              <w:pStyle w:val="TAC"/>
            </w:pPr>
          </w:p>
        </w:tc>
      </w:tr>
      <w:tr w:rsidR="003569DF" w:rsidRPr="006A77F7" w14:paraId="4CB69587" w14:textId="77777777" w:rsidTr="003A0531">
        <w:tc>
          <w:tcPr>
            <w:tcW w:w="1765" w:type="dxa"/>
            <w:tcBorders>
              <w:bottom w:val="nil"/>
            </w:tcBorders>
            <w:vAlign w:val="center"/>
          </w:tcPr>
          <w:p w14:paraId="49746167" w14:textId="77777777" w:rsidR="003569DF" w:rsidRPr="006A77F7" w:rsidRDefault="003569DF" w:rsidP="003569DF">
            <w:pPr>
              <w:pStyle w:val="TAC"/>
            </w:pPr>
            <w:r w:rsidRPr="006A77F7">
              <w:t>DC_13A_n2A-n77A</w:t>
            </w:r>
          </w:p>
        </w:tc>
        <w:tc>
          <w:tcPr>
            <w:tcW w:w="1772" w:type="dxa"/>
            <w:vAlign w:val="center"/>
          </w:tcPr>
          <w:p w14:paraId="10C98E6D" w14:textId="77777777" w:rsidR="003569DF" w:rsidRPr="006A77F7" w:rsidRDefault="003569DF" w:rsidP="003569DF">
            <w:pPr>
              <w:pStyle w:val="TAC"/>
            </w:pPr>
            <w:r w:rsidRPr="006A77F7">
              <w:rPr>
                <w:lang w:eastAsia="zh-CN"/>
              </w:rPr>
              <w:t>No</w:t>
            </w:r>
          </w:p>
        </w:tc>
        <w:tc>
          <w:tcPr>
            <w:tcW w:w="1481" w:type="dxa"/>
          </w:tcPr>
          <w:p w14:paraId="1F69B58E" w14:textId="77777777" w:rsidR="003569DF" w:rsidRPr="006A77F7" w:rsidRDefault="003569DF" w:rsidP="003569DF">
            <w:pPr>
              <w:pStyle w:val="TAC"/>
            </w:pPr>
            <w:r w:rsidRPr="006A77F7">
              <w:t>DC_13A_n2A</w:t>
            </w:r>
          </w:p>
        </w:tc>
        <w:tc>
          <w:tcPr>
            <w:tcW w:w="1539" w:type="dxa"/>
            <w:vAlign w:val="center"/>
          </w:tcPr>
          <w:p w14:paraId="3566C6C7" w14:textId="77777777" w:rsidR="003569DF" w:rsidRPr="006A77F7" w:rsidRDefault="003569DF" w:rsidP="003569DF">
            <w:pPr>
              <w:pStyle w:val="TAC"/>
            </w:pPr>
            <w:r w:rsidRPr="006A77F7">
              <w:t>n77 (3 band IMD3)</w:t>
            </w:r>
          </w:p>
        </w:tc>
        <w:tc>
          <w:tcPr>
            <w:tcW w:w="1483" w:type="dxa"/>
            <w:vAlign w:val="center"/>
          </w:tcPr>
          <w:p w14:paraId="42E490FE" w14:textId="2AB827C7" w:rsidR="003569DF" w:rsidRPr="006A77F7" w:rsidRDefault="003569DF" w:rsidP="003569DF">
            <w:pPr>
              <w:pStyle w:val="TAC"/>
            </w:pPr>
            <w:r w:rsidRPr="006A77F7">
              <w:t>NE, IMD</w:t>
            </w:r>
          </w:p>
        </w:tc>
        <w:tc>
          <w:tcPr>
            <w:tcW w:w="1465" w:type="dxa"/>
          </w:tcPr>
          <w:p w14:paraId="559B2BCD" w14:textId="77777777" w:rsidR="003569DF" w:rsidRPr="006A77F7" w:rsidRDefault="003569DF" w:rsidP="003569DF">
            <w:pPr>
              <w:pStyle w:val="TAC"/>
              <w:rPr>
                <w:lang w:eastAsia="zh-CN"/>
              </w:rPr>
            </w:pPr>
          </w:p>
        </w:tc>
        <w:tc>
          <w:tcPr>
            <w:tcW w:w="1271" w:type="dxa"/>
            <w:tcBorders>
              <w:bottom w:val="nil"/>
            </w:tcBorders>
            <w:vAlign w:val="center"/>
          </w:tcPr>
          <w:p w14:paraId="3CEC34E9" w14:textId="0D9B9128" w:rsidR="003569DF" w:rsidRPr="006A77F7" w:rsidRDefault="003569DF" w:rsidP="003569DF">
            <w:pPr>
              <w:pStyle w:val="TAC"/>
            </w:pPr>
            <w:r w:rsidRPr="006A77F7">
              <w:rPr>
                <w:lang w:eastAsia="zh-CN"/>
              </w:rPr>
              <w:t>RAN5#103</w:t>
            </w:r>
          </w:p>
        </w:tc>
      </w:tr>
      <w:tr w:rsidR="003569DF" w:rsidRPr="006A77F7" w14:paraId="54FE9FB4" w14:textId="77777777" w:rsidTr="003A0531">
        <w:tc>
          <w:tcPr>
            <w:tcW w:w="1765" w:type="dxa"/>
            <w:tcBorders>
              <w:top w:val="nil"/>
              <w:bottom w:val="single" w:sz="4" w:space="0" w:color="auto"/>
            </w:tcBorders>
            <w:vAlign w:val="center"/>
          </w:tcPr>
          <w:p w14:paraId="13932F71" w14:textId="77777777" w:rsidR="003569DF" w:rsidRPr="006A77F7" w:rsidRDefault="003569DF" w:rsidP="003569DF">
            <w:pPr>
              <w:pStyle w:val="TAC"/>
            </w:pPr>
          </w:p>
        </w:tc>
        <w:tc>
          <w:tcPr>
            <w:tcW w:w="1772" w:type="dxa"/>
            <w:vAlign w:val="center"/>
          </w:tcPr>
          <w:p w14:paraId="108FBBE6" w14:textId="77777777" w:rsidR="003569DF" w:rsidRPr="006A77F7" w:rsidRDefault="003569DF" w:rsidP="003569DF">
            <w:pPr>
              <w:pStyle w:val="TAC"/>
            </w:pPr>
            <w:r w:rsidRPr="006A77F7">
              <w:rPr>
                <w:lang w:eastAsia="zh-CN"/>
              </w:rPr>
              <w:t>No</w:t>
            </w:r>
          </w:p>
        </w:tc>
        <w:tc>
          <w:tcPr>
            <w:tcW w:w="1481" w:type="dxa"/>
          </w:tcPr>
          <w:p w14:paraId="752822B8" w14:textId="77777777" w:rsidR="003569DF" w:rsidRPr="006A77F7" w:rsidRDefault="003569DF" w:rsidP="003569DF">
            <w:pPr>
              <w:pStyle w:val="TAC"/>
            </w:pPr>
            <w:r w:rsidRPr="006A77F7">
              <w:t>DC_13A_n77A</w:t>
            </w:r>
          </w:p>
        </w:tc>
        <w:tc>
          <w:tcPr>
            <w:tcW w:w="1539" w:type="dxa"/>
            <w:vAlign w:val="center"/>
          </w:tcPr>
          <w:p w14:paraId="1FC8E794" w14:textId="5F49EF61" w:rsidR="003569DF" w:rsidRPr="006A77F7" w:rsidRDefault="003569DF" w:rsidP="003569DF">
            <w:pPr>
              <w:pStyle w:val="TAC"/>
            </w:pPr>
            <w:r w:rsidRPr="006A77F7">
              <w:t>n2 (3 band IMD3</w:t>
            </w:r>
            <w:r w:rsidRPr="00FA2C37">
              <w:t>, PC2&amp;PC3</w:t>
            </w:r>
            <w:r w:rsidRPr="006A77F7">
              <w:t>)</w:t>
            </w:r>
          </w:p>
        </w:tc>
        <w:tc>
          <w:tcPr>
            <w:tcW w:w="1483" w:type="dxa"/>
            <w:vAlign w:val="center"/>
          </w:tcPr>
          <w:p w14:paraId="7968E09E" w14:textId="65CCD86C" w:rsidR="003569DF" w:rsidRPr="006A77F7" w:rsidRDefault="003569DF" w:rsidP="003569DF">
            <w:pPr>
              <w:pStyle w:val="TAC"/>
            </w:pPr>
            <w:r w:rsidRPr="006A77F7">
              <w:t>NE, IMD</w:t>
            </w:r>
          </w:p>
        </w:tc>
        <w:tc>
          <w:tcPr>
            <w:tcW w:w="1465" w:type="dxa"/>
          </w:tcPr>
          <w:p w14:paraId="477E150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4AF931F7" w14:textId="77777777" w:rsidR="003569DF" w:rsidRPr="006A77F7" w:rsidRDefault="003569DF" w:rsidP="003569DF">
            <w:pPr>
              <w:pStyle w:val="TAC"/>
            </w:pPr>
          </w:p>
        </w:tc>
      </w:tr>
      <w:tr w:rsidR="003569DF" w:rsidRPr="006A77F7" w14:paraId="7043118F" w14:textId="77777777" w:rsidTr="003A0531">
        <w:tc>
          <w:tcPr>
            <w:tcW w:w="1765" w:type="dxa"/>
            <w:tcBorders>
              <w:bottom w:val="nil"/>
            </w:tcBorders>
            <w:vAlign w:val="center"/>
          </w:tcPr>
          <w:p w14:paraId="4741A777" w14:textId="77777777" w:rsidR="003569DF" w:rsidRPr="006A77F7" w:rsidRDefault="003569DF" w:rsidP="003569DF">
            <w:pPr>
              <w:pStyle w:val="TAC"/>
            </w:pPr>
            <w:r w:rsidRPr="006A77F7">
              <w:rPr>
                <w:color w:val="000000"/>
                <w:szCs w:val="18"/>
                <w:lang w:eastAsia="zh-CN"/>
              </w:rPr>
              <w:t>DC_13A-66A_n2A</w:t>
            </w:r>
          </w:p>
        </w:tc>
        <w:tc>
          <w:tcPr>
            <w:tcW w:w="1772" w:type="dxa"/>
            <w:vAlign w:val="center"/>
          </w:tcPr>
          <w:p w14:paraId="3CC2495C" w14:textId="77777777" w:rsidR="003569DF" w:rsidRPr="006A77F7" w:rsidRDefault="003569DF" w:rsidP="003569DF">
            <w:pPr>
              <w:pStyle w:val="TAC"/>
            </w:pPr>
            <w:r w:rsidRPr="006A77F7">
              <w:t>No</w:t>
            </w:r>
          </w:p>
        </w:tc>
        <w:tc>
          <w:tcPr>
            <w:tcW w:w="1481" w:type="dxa"/>
          </w:tcPr>
          <w:p w14:paraId="0485330E" w14:textId="77777777" w:rsidR="003569DF" w:rsidRPr="006A77F7" w:rsidRDefault="003569DF" w:rsidP="003569DF">
            <w:pPr>
              <w:pStyle w:val="TAC"/>
            </w:pPr>
            <w:r w:rsidRPr="006A77F7">
              <w:rPr>
                <w:color w:val="000000"/>
                <w:szCs w:val="18"/>
                <w:lang w:eastAsia="zh-CN"/>
              </w:rPr>
              <w:t>DC_13A_n2A</w:t>
            </w:r>
          </w:p>
        </w:tc>
        <w:tc>
          <w:tcPr>
            <w:tcW w:w="1539" w:type="dxa"/>
            <w:vAlign w:val="center"/>
          </w:tcPr>
          <w:p w14:paraId="05045165" w14:textId="77777777" w:rsidR="003569DF" w:rsidRPr="006A77F7" w:rsidRDefault="003569DF" w:rsidP="003569DF">
            <w:pPr>
              <w:pStyle w:val="TAC"/>
            </w:pPr>
            <w:r w:rsidRPr="006A77F7">
              <w:t>66 (3 band IMD4)</w:t>
            </w:r>
          </w:p>
        </w:tc>
        <w:tc>
          <w:tcPr>
            <w:tcW w:w="1483" w:type="dxa"/>
            <w:vAlign w:val="center"/>
          </w:tcPr>
          <w:p w14:paraId="11B330BD" w14:textId="7E9784F7" w:rsidR="003569DF" w:rsidRPr="006A77F7" w:rsidRDefault="003569DF" w:rsidP="003569DF">
            <w:pPr>
              <w:pStyle w:val="TAC"/>
            </w:pPr>
            <w:r w:rsidRPr="006A77F7">
              <w:t>NE, IMD</w:t>
            </w:r>
          </w:p>
        </w:tc>
        <w:tc>
          <w:tcPr>
            <w:tcW w:w="1465" w:type="dxa"/>
          </w:tcPr>
          <w:p w14:paraId="22617A1C" w14:textId="77777777" w:rsidR="003569DF" w:rsidRPr="006A77F7" w:rsidRDefault="003569DF" w:rsidP="003569DF">
            <w:pPr>
              <w:pStyle w:val="TAC"/>
              <w:rPr>
                <w:lang w:eastAsia="zh-CN"/>
              </w:rPr>
            </w:pPr>
          </w:p>
        </w:tc>
        <w:tc>
          <w:tcPr>
            <w:tcW w:w="1271" w:type="dxa"/>
            <w:tcBorders>
              <w:bottom w:val="nil"/>
            </w:tcBorders>
            <w:vAlign w:val="center"/>
          </w:tcPr>
          <w:p w14:paraId="10964789" w14:textId="77777777" w:rsidR="003569DF" w:rsidRPr="006A77F7" w:rsidRDefault="003569DF" w:rsidP="003569DF">
            <w:pPr>
              <w:pStyle w:val="TAC"/>
            </w:pPr>
            <w:r w:rsidRPr="006A77F7">
              <w:rPr>
                <w:lang w:eastAsia="zh-CN"/>
              </w:rPr>
              <w:t>RAN5#101</w:t>
            </w:r>
          </w:p>
        </w:tc>
      </w:tr>
      <w:tr w:rsidR="003569DF" w:rsidRPr="006A77F7" w14:paraId="3F90359E" w14:textId="77777777" w:rsidTr="003A0531">
        <w:tc>
          <w:tcPr>
            <w:tcW w:w="1765" w:type="dxa"/>
            <w:tcBorders>
              <w:top w:val="nil"/>
              <w:bottom w:val="single" w:sz="4" w:space="0" w:color="auto"/>
            </w:tcBorders>
            <w:vAlign w:val="center"/>
          </w:tcPr>
          <w:p w14:paraId="58057D07" w14:textId="77777777" w:rsidR="003569DF" w:rsidRPr="006A77F7" w:rsidRDefault="003569DF" w:rsidP="003569DF">
            <w:pPr>
              <w:pStyle w:val="TAC"/>
            </w:pPr>
          </w:p>
        </w:tc>
        <w:tc>
          <w:tcPr>
            <w:tcW w:w="1772" w:type="dxa"/>
            <w:vAlign w:val="center"/>
          </w:tcPr>
          <w:p w14:paraId="659A6CE7" w14:textId="77777777" w:rsidR="003569DF" w:rsidRPr="006A77F7" w:rsidRDefault="003569DF" w:rsidP="003569DF">
            <w:pPr>
              <w:pStyle w:val="TAC"/>
            </w:pPr>
            <w:r w:rsidRPr="006A77F7">
              <w:t>No</w:t>
            </w:r>
          </w:p>
        </w:tc>
        <w:tc>
          <w:tcPr>
            <w:tcW w:w="1481" w:type="dxa"/>
          </w:tcPr>
          <w:p w14:paraId="7050C151" w14:textId="77777777" w:rsidR="003569DF" w:rsidRPr="006A77F7" w:rsidRDefault="003569DF" w:rsidP="003569DF">
            <w:pPr>
              <w:pStyle w:val="TAC"/>
            </w:pPr>
            <w:r w:rsidRPr="006A77F7">
              <w:rPr>
                <w:color w:val="000000"/>
                <w:szCs w:val="18"/>
                <w:lang w:eastAsia="zh-CN"/>
              </w:rPr>
              <w:t>DC_66A_n2A</w:t>
            </w:r>
          </w:p>
        </w:tc>
        <w:tc>
          <w:tcPr>
            <w:tcW w:w="1539" w:type="dxa"/>
            <w:vAlign w:val="center"/>
          </w:tcPr>
          <w:p w14:paraId="651533BD" w14:textId="77777777" w:rsidR="003569DF" w:rsidRPr="006A77F7" w:rsidRDefault="003569DF" w:rsidP="003569DF">
            <w:pPr>
              <w:pStyle w:val="TAC"/>
            </w:pPr>
            <w:r w:rsidRPr="006A77F7">
              <w:t>No 3CC exception</w:t>
            </w:r>
          </w:p>
        </w:tc>
        <w:tc>
          <w:tcPr>
            <w:tcW w:w="1483" w:type="dxa"/>
            <w:vAlign w:val="center"/>
          </w:tcPr>
          <w:p w14:paraId="796EC87A" w14:textId="77777777" w:rsidR="003569DF" w:rsidRPr="006A77F7" w:rsidRDefault="003569DF" w:rsidP="003569DF">
            <w:pPr>
              <w:pStyle w:val="TAC"/>
            </w:pPr>
            <w:r w:rsidRPr="006A77F7">
              <w:t>NE</w:t>
            </w:r>
          </w:p>
        </w:tc>
        <w:tc>
          <w:tcPr>
            <w:tcW w:w="1465" w:type="dxa"/>
          </w:tcPr>
          <w:p w14:paraId="2A0DE2F6"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71C8CDE8" w14:textId="77777777" w:rsidR="003569DF" w:rsidRPr="006A77F7" w:rsidRDefault="003569DF" w:rsidP="003569DF">
            <w:pPr>
              <w:pStyle w:val="TAC"/>
            </w:pPr>
          </w:p>
        </w:tc>
      </w:tr>
      <w:tr w:rsidR="003569DF" w:rsidRPr="006A77F7" w14:paraId="17C3287C" w14:textId="77777777" w:rsidTr="003A0531">
        <w:tc>
          <w:tcPr>
            <w:tcW w:w="1765" w:type="dxa"/>
            <w:tcBorders>
              <w:bottom w:val="nil"/>
            </w:tcBorders>
            <w:vAlign w:val="center"/>
          </w:tcPr>
          <w:p w14:paraId="1A65BD73" w14:textId="77777777" w:rsidR="003569DF" w:rsidRPr="006A77F7" w:rsidRDefault="003569DF" w:rsidP="003569DF">
            <w:pPr>
              <w:pStyle w:val="TAC"/>
            </w:pPr>
            <w:r w:rsidRPr="006A77F7">
              <w:rPr>
                <w:lang w:eastAsia="ja-JP"/>
              </w:rPr>
              <w:t>DC_13A-66A_n77A</w:t>
            </w:r>
          </w:p>
        </w:tc>
        <w:tc>
          <w:tcPr>
            <w:tcW w:w="1772" w:type="dxa"/>
            <w:vAlign w:val="center"/>
          </w:tcPr>
          <w:p w14:paraId="4C21B074" w14:textId="77777777" w:rsidR="003569DF" w:rsidRPr="006A77F7" w:rsidRDefault="003569DF" w:rsidP="003569DF">
            <w:pPr>
              <w:pStyle w:val="TAC"/>
            </w:pPr>
            <w:r w:rsidRPr="006A77F7">
              <w:t>No</w:t>
            </w:r>
          </w:p>
        </w:tc>
        <w:tc>
          <w:tcPr>
            <w:tcW w:w="1481" w:type="dxa"/>
          </w:tcPr>
          <w:p w14:paraId="437B3D83" w14:textId="241C6501" w:rsidR="003569DF" w:rsidRPr="006A77F7" w:rsidRDefault="003569DF" w:rsidP="003569DF">
            <w:pPr>
              <w:pStyle w:val="TAC"/>
            </w:pPr>
            <w:r w:rsidRPr="006A77F7">
              <w:rPr>
                <w:lang w:eastAsia="fi-FI"/>
              </w:rPr>
              <w:t>DC_13A_</w:t>
            </w:r>
            <w:r w:rsidRPr="006A77F7">
              <w:rPr>
                <w:lang w:eastAsia="ja-JP"/>
              </w:rPr>
              <w:t>n77A</w:t>
            </w:r>
          </w:p>
        </w:tc>
        <w:tc>
          <w:tcPr>
            <w:tcW w:w="1539" w:type="dxa"/>
            <w:vAlign w:val="center"/>
          </w:tcPr>
          <w:p w14:paraId="69F3AF97" w14:textId="5E7179DE" w:rsidR="003569DF" w:rsidRPr="006A77F7" w:rsidRDefault="003569DF" w:rsidP="003569DF">
            <w:pPr>
              <w:pStyle w:val="TAC"/>
            </w:pPr>
            <w:r w:rsidRPr="006A77F7">
              <w:t>66 (3 band IMD3</w:t>
            </w:r>
            <w:r w:rsidRPr="00FA2C37">
              <w:t>, PC2&amp;PC3</w:t>
            </w:r>
            <w:r w:rsidRPr="006A77F7">
              <w:t>)</w:t>
            </w:r>
          </w:p>
        </w:tc>
        <w:tc>
          <w:tcPr>
            <w:tcW w:w="1483" w:type="dxa"/>
            <w:vAlign w:val="center"/>
          </w:tcPr>
          <w:p w14:paraId="44A42E5D" w14:textId="278E6E42" w:rsidR="003569DF" w:rsidRPr="006A77F7" w:rsidRDefault="003569DF" w:rsidP="003569DF">
            <w:pPr>
              <w:pStyle w:val="TAC"/>
            </w:pPr>
            <w:r w:rsidRPr="006A77F7">
              <w:t>NE, IMD</w:t>
            </w:r>
          </w:p>
        </w:tc>
        <w:tc>
          <w:tcPr>
            <w:tcW w:w="1465" w:type="dxa"/>
          </w:tcPr>
          <w:p w14:paraId="69937EF3" w14:textId="77777777" w:rsidR="003569DF" w:rsidRPr="006A77F7" w:rsidRDefault="003569DF" w:rsidP="003569DF">
            <w:pPr>
              <w:pStyle w:val="TAC"/>
              <w:rPr>
                <w:lang w:eastAsia="zh-CN"/>
              </w:rPr>
            </w:pPr>
          </w:p>
        </w:tc>
        <w:tc>
          <w:tcPr>
            <w:tcW w:w="1271" w:type="dxa"/>
            <w:tcBorders>
              <w:bottom w:val="nil"/>
            </w:tcBorders>
            <w:vAlign w:val="center"/>
          </w:tcPr>
          <w:p w14:paraId="5A7A0FF6" w14:textId="705B970D" w:rsidR="003569DF" w:rsidRPr="006A77F7" w:rsidRDefault="003569DF" w:rsidP="003569DF">
            <w:pPr>
              <w:pStyle w:val="TAC"/>
            </w:pPr>
            <w:r w:rsidRPr="006A77F7">
              <w:rPr>
                <w:lang w:eastAsia="zh-CN"/>
              </w:rPr>
              <w:t>RAN5#103</w:t>
            </w:r>
          </w:p>
        </w:tc>
      </w:tr>
      <w:tr w:rsidR="003569DF" w:rsidRPr="006A77F7" w14:paraId="72796267" w14:textId="77777777" w:rsidTr="003A0531">
        <w:tc>
          <w:tcPr>
            <w:tcW w:w="1765" w:type="dxa"/>
            <w:tcBorders>
              <w:top w:val="nil"/>
            </w:tcBorders>
            <w:vAlign w:val="center"/>
          </w:tcPr>
          <w:p w14:paraId="34F4E7E7" w14:textId="77777777" w:rsidR="003569DF" w:rsidRPr="006A77F7" w:rsidRDefault="003569DF" w:rsidP="003569DF">
            <w:pPr>
              <w:pStyle w:val="TAC"/>
            </w:pPr>
          </w:p>
        </w:tc>
        <w:tc>
          <w:tcPr>
            <w:tcW w:w="1772" w:type="dxa"/>
            <w:vAlign w:val="center"/>
          </w:tcPr>
          <w:p w14:paraId="32714E01" w14:textId="77777777" w:rsidR="003569DF" w:rsidRPr="006A77F7" w:rsidRDefault="003569DF" w:rsidP="003569DF">
            <w:pPr>
              <w:pStyle w:val="TAC"/>
            </w:pPr>
            <w:r w:rsidRPr="006A77F7">
              <w:t>No</w:t>
            </w:r>
          </w:p>
        </w:tc>
        <w:tc>
          <w:tcPr>
            <w:tcW w:w="1481" w:type="dxa"/>
          </w:tcPr>
          <w:p w14:paraId="3FCA41F9" w14:textId="04BEB6B3" w:rsidR="003569DF" w:rsidRPr="006A77F7" w:rsidRDefault="003569DF" w:rsidP="003569DF">
            <w:pPr>
              <w:pStyle w:val="TAC"/>
            </w:pPr>
            <w:r w:rsidRPr="006A77F7">
              <w:rPr>
                <w:lang w:eastAsia="fi-FI"/>
              </w:rPr>
              <w:t>DC_66A_</w:t>
            </w:r>
            <w:r w:rsidRPr="006A77F7">
              <w:rPr>
                <w:lang w:eastAsia="ja-JP"/>
              </w:rPr>
              <w:t>n77A</w:t>
            </w:r>
          </w:p>
        </w:tc>
        <w:tc>
          <w:tcPr>
            <w:tcW w:w="1539" w:type="dxa"/>
            <w:vAlign w:val="center"/>
          </w:tcPr>
          <w:p w14:paraId="4D51BD7B" w14:textId="77777777" w:rsidR="003569DF" w:rsidRPr="006A77F7" w:rsidRDefault="003569DF" w:rsidP="003569DF">
            <w:pPr>
              <w:pStyle w:val="TAC"/>
            </w:pPr>
            <w:r w:rsidRPr="006A77F7">
              <w:t>No 3CC exception</w:t>
            </w:r>
          </w:p>
        </w:tc>
        <w:tc>
          <w:tcPr>
            <w:tcW w:w="1483" w:type="dxa"/>
            <w:vAlign w:val="center"/>
          </w:tcPr>
          <w:p w14:paraId="53DEF139" w14:textId="77777777" w:rsidR="003569DF" w:rsidRPr="006A77F7" w:rsidRDefault="003569DF" w:rsidP="003569DF">
            <w:pPr>
              <w:pStyle w:val="TAC"/>
            </w:pPr>
            <w:r w:rsidRPr="006A77F7">
              <w:t>NE</w:t>
            </w:r>
          </w:p>
        </w:tc>
        <w:tc>
          <w:tcPr>
            <w:tcW w:w="1465" w:type="dxa"/>
          </w:tcPr>
          <w:p w14:paraId="2AD8F3DF" w14:textId="77777777" w:rsidR="003569DF" w:rsidRPr="006A77F7" w:rsidRDefault="003569DF" w:rsidP="003569DF">
            <w:pPr>
              <w:pStyle w:val="TAC"/>
              <w:rPr>
                <w:lang w:eastAsia="zh-CN"/>
              </w:rPr>
            </w:pPr>
          </w:p>
        </w:tc>
        <w:tc>
          <w:tcPr>
            <w:tcW w:w="1271" w:type="dxa"/>
            <w:tcBorders>
              <w:top w:val="nil"/>
            </w:tcBorders>
            <w:vAlign w:val="center"/>
          </w:tcPr>
          <w:p w14:paraId="60107585" w14:textId="77777777" w:rsidR="003569DF" w:rsidRPr="006A77F7" w:rsidRDefault="003569DF" w:rsidP="003569DF">
            <w:pPr>
              <w:pStyle w:val="TAC"/>
            </w:pPr>
          </w:p>
        </w:tc>
      </w:tr>
      <w:tr w:rsidR="003569DF" w:rsidRPr="006A77F7" w14:paraId="7DC82A35" w14:textId="77777777" w:rsidTr="006E2B75">
        <w:tc>
          <w:tcPr>
            <w:tcW w:w="1765" w:type="dxa"/>
            <w:tcBorders>
              <w:top w:val="nil"/>
              <w:bottom w:val="nil"/>
            </w:tcBorders>
            <w:vAlign w:val="center"/>
          </w:tcPr>
          <w:p w14:paraId="7D7CF48D" w14:textId="254B591E" w:rsidR="003569DF" w:rsidRPr="006A77F7" w:rsidRDefault="003569DF" w:rsidP="003569DF">
            <w:pPr>
              <w:pStyle w:val="TAC"/>
            </w:pPr>
            <w:r w:rsidRPr="006A77F7">
              <w:rPr>
                <w:rFonts w:eastAsia="MS Mincho"/>
                <w:lang w:eastAsia="ja-JP"/>
              </w:rPr>
              <w:t>DC_18A-41A_n77A</w:t>
            </w:r>
          </w:p>
        </w:tc>
        <w:tc>
          <w:tcPr>
            <w:tcW w:w="1772" w:type="dxa"/>
            <w:vAlign w:val="center"/>
          </w:tcPr>
          <w:p w14:paraId="3DBEC906" w14:textId="56A69D41" w:rsidR="003569DF" w:rsidRPr="006A77F7" w:rsidRDefault="003569DF" w:rsidP="003569DF">
            <w:pPr>
              <w:pStyle w:val="TAC"/>
            </w:pPr>
            <w:r w:rsidRPr="006A77F7">
              <w:rPr>
                <w:rFonts w:eastAsia="MS Mincho"/>
                <w:lang w:eastAsia="ja-JP"/>
              </w:rPr>
              <w:t>No</w:t>
            </w:r>
          </w:p>
        </w:tc>
        <w:tc>
          <w:tcPr>
            <w:tcW w:w="1481" w:type="dxa"/>
            <w:vAlign w:val="center"/>
          </w:tcPr>
          <w:p w14:paraId="5B32B223" w14:textId="50EB99C8" w:rsidR="003569DF" w:rsidRPr="006A77F7" w:rsidRDefault="003569DF" w:rsidP="003569DF">
            <w:pPr>
              <w:pStyle w:val="TAC"/>
              <w:rPr>
                <w:lang w:eastAsia="fi-FI"/>
              </w:rPr>
            </w:pPr>
            <w:r w:rsidRPr="006A77F7">
              <w:rPr>
                <w:rFonts w:eastAsia="MS Mincho"/>
                <w:lang w:eastAsia="ja-JP"/>
              </w:rPr>
              <w:t>DC_18A_n77A</w:t>
            </w:r>
          </w:p>
        </w:tc>
        <w:tc>
          <w:tcPr>
            <w:tcW w:w="1539" w:type="dxa"/>
            <w:vAlign w:val="center"/>
          </w:tcPr>
          <w:p w14:paraId="42E8C314" w14:textId="79777F52" w:rsidR="003569DF" w:rsidRPr="006A77F7" w:rsidRDefault="003569DF" w:rsidP="003569DF">
            <w:pPr>
              <w:pStyle w:val="TAC"/>
            </w:pPr>
            <w:r w:rsidRPr="006A77F7">
              <w:t>No 3CC exception</w:t>
            </w:r>
          </w:p>
        </w:tc>
        <w:tc>
          <w:tcPr>
            <w:tcW w:w="1483" w:type="dxa"/>
            <w:vAlign w:val="center"/>
          </w:tcPr>
          <w:p w14:paraId="7690B259" w14:textId="785C5BAE" w:rsidR="003569DF" w:rsidRPr="006A77F7" w:rsidRDefault="003569DF" w:rsidP="003569DF">
            <w:pPr>
              <w:pStyle w:val="TAC"/>
            </w:pPr>
            <w:r w:rsidRPr="006A77F7">
              <w:t>No test required</w:t>
            </w:r>
          </w:p>
        </w:tc>
        <w:tc>
          <w:tcPr>
            <w:tcW w:w="1465" w:type="dxa"/>
          </w:tcPr>
          <w:p w14:paraId="2817099A" w14:textId="77777777" w:rsidR="003569DF" w:rsidRPr="006A77F7" w:rsidRDefault="003569DF" w:rsidP="003569DF">
            <w:pPr>
              <w:pStyle w:val="TAC"/>
              <w:rPr>
                <w:lang w:eastAsia="zh-CN"/>
              </w:rPr>
            </w:pPr>
          </w:p>
        </w:tc>
        <w:tc>
          <w:tcPr>
            <w:tcW w:w="1271" w:type="dxa"/>
            <w:tcBorders>
              <w:top w:val="nil"/>
              <w:bottom w:val="nil"/>
            </w:tcBorders>
            <w:vAlign w:val="center"/>
          </w:tcPr>
          <w:p w14:paraId="16D829CC" w14:textId="0A361BD3" w:rsidR="003569DF" w:rsidRPr="006A77F7" w:rsidRDefault="003569DF" w:rsidP="003569DF">
            <w:pPr>
              <w:pStyle w:val="TAC"/>
            </w:pPr>
            <w:r w:rsidRPr="006A77F7">
              <w:rPr>
                <w:rFonts w:eastAsia="MS Mincho"/>
                <w:lang w:eastAsia="ja-JP"/>
              </w:rPr>
              <w:t>RAN5#95-e</w:t>
            </w:r>
          </w:p>
        </w:tc>
      </w:tr>
      <w:tr w:rsidR="003569DF" w:rsidRPr="006A77F7" w14:paraId="68FBE3C2" w14:textId="77777777" w:rsidTr="006E2B75">
        <w:tc>
          <w:tcPr>
            <w:tcW w:w="1765" w:type="dxa"/>
            <w:tcBorders>
              <w:top w:val="nil"/>
            </w:tcBorders>
            <w:vAlign w:val="center"/>
          </w:tcPr>
          <w:p w14:paraId="1132E7B1" w14:textId="77777777" w:rsidR="003569DF" w:rsidRPr="006A77F7" w:rsidRDefault="003569DF" w:rsidP="003569DF">
            <w:pPr>
              <w:pStyle w:val="TAC"/>
            </w:pPr>
          </w:p>
        </w:tc>
        <w:tc>
          <w:tcPr>
            <w:tcW w:w="1772" w:type="dxa"/>
            <w:vAlign w:val="center"/>
          </w:tcPr>
          <w:p w14:paraId="68EF2E84" w14:textId="58D619A2" w:rsidR="003569DF" w:rsidRPr="006A77F7" w:rsidRDefault="003569DF" w:rsidP="003569DF">
            <w:pPr>
              <w:pStyle w:val="TAC"/>
            </w:pPr>
            <w:r w:rsidRPr="006A77F7">
              <w:rPr>
                <w:rFonts w:eastAsia="MS Mincho"/>
                <w:lang w:eastAsia="ja-JP"/>
              </w:rPr>
              <w:t>No</w:t>
            </w:r>
          </w:p>
        </w:tc>
        <w:tc>
          <w:tcPr>
            <w:tcW w:w="1481" w:type="dxa"/>
            <w:vAlign w:val="center"/>
          </w:tcPr>
          <w:p w14:paraId="3AD86727" w14:textId="28A24D98" w:rsidR="003569DF" w:rsidRPr="006A77F7" w:rsidRDefault="003569DF" w:rsidP="003569DF">
            <w:pPr>
              <w:pStyle w:val="TAC"/>
              <w:rPr>
                <w:lang w:eastAsia="fi-FI"/>
              </w:rPr>
            </w:pPr>
            <w:r w:rsidRPr="006A77F7">
              <w:rPr>
                <w:rFonts w:eastAsia="MS Mincho"/>
                <w:lang w:eastAsia="ja-JP"/>
              </w:rPr>
              <w:t>DC_41A_n77A</w:t>
            </w:r>
          </w:p>
        </w:tc>
        <w:tc>
          <w:tcPr>
            <w:tcW w:w="1539" w:type="dxa"/>
            <w:vAlign w:val="center"/>
          </w:tcPr>
          <w:p w14:paraId="1AFA1DE9" w14:textId="75878FB7" w:rsidR="003569DF" w:rsidRPr="006A77F7" w:rsidRDefault="003569DF" w:rsidP="003569DF">
            <w:pPr>
              <w:pStyle w:val="TAC"/>
            </w:pPr>
            <w:r w:rsidRPr="006A77F7">
              <w:rPr>
                <w:rFonts w:eastAsia="MS Mincho"/>
                <w:lang w:eastAsia="ja-JP"/>
              </w:rPr>
              <w:t>18 (IMD5 |2*fB77-3*fB41|)</w:t>
            </w:r>
          </w:p>
        </w:tc>
        <w:tc>
          <w:tcPr>
            <w:tcW w:w="1483" w:type="dxa"/>
            <w:vAlign w:val="center"/>
          </w:tcPr>
          <w:p w14:paraId="085A25DA" w14:textId="6CA154F7" w:rsidR="003569DF" w:rsidRPr="006A77F7" w:rsidRDefault="003569DF" w:rsidP="003569DF">
            <w:pPr>
              <w:pStyle w:val="TAC"/>
            </w:pPr>
            <w:r w:rsidRPr="006A77F7">
              <w:rPr>
                <w:rFonts w:eastAsia="MS Mincho"/>
                <w:lang w:eastAsia="ja-JP"/>
              </w:rPr>
              <w:t>IMD</w:t>
            </w:r>
          </w:p>
        </w:tc>
        <w:tc>
          <w:tcPr>
            <w:tcW w:w="1465" w:type="dxa"/>
          </w:tcPr>
          <w:p w14:paraId="056AC423" w14:textId="77777777" w:rsidR="003569DF" w:rsidRPr="006A77F7" w:rsidRDefault="003569DF" w:rsidP="003569DF">
            <w:pPr>
              <w:pStyle w:val="TAC"/>
              <w:rPr>
                <w:lang w:eastAsia="zh-CN"/>
              </w:rPr>
            </w:pPr>
          </w:p>
        </w:tc>
        <w:tc>
          <w:tcPr>
            <w:tcW w:w="1271" w:type="dxa"/>
            <w:tcBorders>
              <w:top w:val="nil"/>
            </w:tcBorders>
            <w:vAlign w:val="center"/>
          </w:tcPr>
          <w:p w14:paraId="6BF31F12" w14:textId="77777777" w:rsidR="003569DF" w:rsidRPr="006A77F7" w:rsidRDefault="003569DF" w:rsidP="003569DF">
            <w:pPr>
              <w:pStyle w:val="TAC"/>
            </w:pPr>
          </w:p>
        </w:tc>
      </w:tr>
      <w:tr w:rsidR="003569DF" w:rsidRPr="006A77F7" w14:paraId="7F9BE880" w14:textId="77777777" w:rsidTr="006E2B75">
        <w:tc>
          <w:tcPr>
            <w:tcW w:w="1765" w:type="dxa"/>
            <w:tcBorders>
              <w:top w:val="nil"/>
              <w:bottom w:val="nil"/>
            </w:tcBorders>
            <w:vAlign w:val="center"/>
          </w:tcPr>
          <w:p w14:paraId="1ADE23DC" w14:textId="397285F7" w:rsidR="003569DF" w:rsidRPr="006A77F7" w:rsidRDefault="003569DF" w:rsidP="003569DF">
            <w:pPr>
              <w:pStyle w:val="TAC"/>
            </w:pPr>
            <w:r w:rsidRPr="006A77F7">
              <w:rPr>
                <w:rFonts w:eastAsia="MS Mincho"/>
                <w:lang w:eastAsia="ja-JP"/>
              </w:rPr>
              <w:lastRenderedPageBreak/>
              <w:t>DC_18A-41A_n78A</w:t>
            </w:r>
          </w:p>
        </w:tc>
        <w:tc>
          <w:tcPr>
            <w:tcW w:w="1772" w:type="dxa"/>
            <w:vAlign w:val="center"/>
          </w:tcPr>
          <w:p w14:paraId="57127401" w14:textId="798A2EF1" w:rsidR="003569DF" w:rsidRPr="006A77F7" w:rsidRDefault="003569DF" w:rsidP="003569DF">
            <w:pPr>
              <w:pStyle w:val="TAC"/>
            </w:pPr>
            <w:r w:rsidRPr="006A77F7">
              <w:rPr>
                <w:rFonts w:eastAsia="MS Mincho"/>
                <w:lang w:eastAsia="ja-JP"/>
              </w:rPr>
              <w:t>No</w:t>
            </w:r>
          </w:p>
        </w:tc>
        <w:tc>
          <w:tcPr>
            <w:tcW w:w="1481" w:type="dxa"/>
            <w:vAlign w:val="center"/>
          </w:tcPr>
          <w:p w14:paraId="79F93655" w14:textId="4537C810" w:rsidR="003569DF" w:rsidRPr="006A77F7" w:rsidRDefault="003569DF" w:rsidP="003569DF">
            <w:pPr>
              <w:pStyle w:val="TAC"/>
              <w:rPr>
                <w:lang w:eastAsia="fi-FI"/>
              </w:rPr>
            </w:pPr>
            <w:r w:rsidRPr="006A77F7">
              <w:rPr>
                <w:rFonts w:eastAsia="MS Mincho"/>
                <w:lang w:eastAsia="ja-JP"/>
              </w:rPr>
              <w:t>DC_18A_n78A</w:t>
            </w:r>
          </w:p>
        </w:tc>
        <w:tc>
          <w:tcPr>
            <w:tcW w:w="1539" w:type="dxa"/>
            <w:vAlign w:val="center"/>
          </w:tcPr>
          <w:p w14:paraId="68A65143" w14:textId="0802F90A" w:rsidR="003569DF" w:rsidRPr="006A77F7" w:rsidRDefault="003569DF" w:rsidP="003569DF">
            <w:pPr>
              <w:pStyle w:val="TAC"/>
            </w:pPr>
            <w:r w:rsidRPr="006A77F7">
              <w:t>No 3CC exception</w:t>
            </w:r>
          </w:p>
        </w:tc>
        <w:tc>
          <w:tcPr>
            <w:tcW w:w="1483" w:type="dxa"/>
            <w:vAlign w:val="center"/>
          </w:tcPr>
          <w:p w14:paraId="4F88773E" w14:textId="7518A555" w:rsidR="003569DF" w:rsidRPr="006A77F7" w:rsidRDefault="003569DF" w:rsidP="003569DF">
            <w:pPr>
              <w:pStyle w:val="TAC"/>
            </w:pPr>
            <w:r w:rsidRPr="006A77F7">
              <w:t>No test required</w:t>
            </w:r>
          </w:p>
        </w:tc>
        <w:tc>
          <w:tcPr>
            <w:tcW w:w="1465" w:type="dxa"/>
          </w:tcPr>
          <w:p w14:paraId="415361AF" w14:textId="77777777" w:rsidR="003569DF" w:rsidRPr="006A77F7" w:rsidRDefault="003569DF" w:rsidP="003569DF">
            <w:pPr>
              <w:pStyle w:val="TAC"/>
              <w:rPr>
                <w:lang w:eastAsia="zh-CN"/>
              </w:rPr>
            </w:pPr>
          </w:p>
        </w:tc>
        <w:tc>
          <w:tcPr>
            <w:tcW w:w="1271" w:type="dxa"/>
            <w:tcBorders>
              <w:top w:val="nil"/>
              <w:bottom w:val="nil"/>
            </w:tcBorders>
            <w:vAlign w:val="center"/>
          </w:tcPr>
          <w:p w14:paraId="36D76073" w14:textId="4D8BB0A1" w:rsidR="003569DF" w:rsidRPr="006A77F7" w:rsidRDefault="003569DF" w:rsidP="003569DF">
            <w:pPr>
              <w:pStyle w:val="TAC"/>
            </w:pPr>
            <w:r w:rsidRPr="006A77F7">
              <w:rPr>
                <w:rFonts w:eastAsia="MS Mincho"/>
                <w:lang w:eastAsia="ja-JP"/>
              </w:rPr>
              <w:t>RAN5#95-e</w:t>
            </w:r>
          </w:p>
        </w:tc>
      </w:tr>
      <w:tr w:rsidR="003569DF" w:rsidRPr="006A77F7" w14:paraId="454E5716" w14:textId="77777777" w:rsidTr="006E2B75">
        <w:tc>
          <w:tcPr>
            <w:tcW w:w="1765" w:type="dxa"/>
            <w:tcBorders>
              <w:top w:val="nil"/>
            </w:tcBorders>
            <w:vAlign w:val="center"/>
          </w:tcPr>
          <w:p w14:paraId="7FEAC573" w14:textId="77777777" w:rsidR="003569DF" w:rsidRPr="006A77F7" w:rsidRDefault="003569DF" w:rsidP="003569DF">
            <w:pPr>
              <w:pStyle w:val="TAC"/>
            </w:pPr>
          </w:p>
        </w:tc>
        <w:tc>
          <w:tcPr>
            <w:tcW w:w="1772" w:type="dxa"/>
            <w:vAlign w:val="center"/>
          </w:tcPr>
          <w:p w14:paraId="6CA5BD8B" w14:textId="0303E8FC" w:rsidR="003569DF" w:rsidRPr="006A77F7" w:rsidRDefault="003569DF" w:rsidP="003569DF">
            <w:pPr>
              <w:pStyle w:val="TAC"/>
            </w:pPr>
            <w:r w:rsidRPr="006A77F7">
              <w:rPr>
                <w:rFonts w:eastAsia="MS Mincho"/>
                <w:lang w:eastAsia="ja-JP"/>
              </w:rPr>
              <w:t>No</w:t>
            </w:r>
          </w:p>
        </w:tc>
        <w:tc>
          <w:tcPr>
            <w:tcW w:w="1481" w:type="dxa"/>
            <w:vAlign w:val="center"/>
          </w:tcPr>
          <w:p w14:paraId="2D656593" w14:textId="480DAC84" w:rsidR="003569DF" w:rsidRPr="006A77F7" w:rsidRDefault="003569DF" w:rsidP="003569DF">
            <w:pPr>
              <w:pStyle w:val="TAC"/>
              <w:rPr>
                <w:lang w:eastAsia="fi-FI"/>
              </w:rPr>
            </w:pPr>
            <w:r w:rsidRPr="006A77F7">
              <w:rPr>
                <w:rFonts w:eastAsia="MS Mincho"/>
                <w:lang w:eastAsia="ja-JP"/>
              </w:rPr>
              <w:t>DC_41A_n78A</w:t>
            </w:r>
          </w:p>
        </w:tc>
        <w:tc>
          <w:tcPr>
            <w:tcW w:w="1539" w:type="dxa"/>
            <w:vAlign w:val="center"/>
          </w:tcPr>
          <w:p w14:paraId="25F6776B" w14:textId="4FA01ACC" w:rsidR="003569DF" w:rsidRPr="006A77F7" w:rsidRDefault="003569DF" w:rsidP="003569DF">
            <w:pPr>
              <w:pStyle w:val="TAC"/>
            </w:pPr>
            <w:r w:rsidRPr="006A77F7">
              <w:rPr>
                <w:rFonts w:eastAsia="MS Mincho"/>
                <w:lang w:eastAsia="ja-JP"/>
              </w:rPr>
              <w:t>18 (IMD5 |2*fB78-3*fB41|)</w:t>
            </w:r>
          </w:p>
        </w:tc>
        <w:tc>
          <w:tcPr>
            <w:tcW w:w="1483" w:type="dxa"/>
            <w:vAlign w:val="center"/>
          </w:tcPr>
          <w:p w14:paraId="7B50147E" w14:textId="4C30E298" w:rsidR="003569DF" w:rsidRPr="006A77F7" w:rsidRDefault="003569DF" w:rsidP="003569DF">
            <w:pPr>
              <w:pStyle w:val="TAC"/>
            </w:pPr>
            <w:r w:rsidRPr="006A77F7">
              <w:rPr>
                <w:rFonts w:eastAsia="MS Mincho"/>
                <w:lang w:eastAsia="ja-JP"/>
              </w:rPr>
              <w:t>IMD</w:t>
            </w:r>
          </w:p>
        </w:tc>
        <w:tc>
          <w:tcPr>
            <w:tcW w:w="1465" w:type="dxa"/>
          </w:tcPr>
          <w:p w14:paraId="4A2F10B2" w14:textId="77777777" w:rsidR="003569DF" w:rsidRPr="006A77F7" w:rsidRDefault="003569DF" w:rsidP="003569DF">
            <w:pPr>
              <w:pStyle w:val="TAC"/>
              <w:rPr>
                <w:lang w:eastAsia="zh-CN"/>
              </w:rPr>
            </w:pPr>
          </w:p>
        </w:tc>
        <w:tc>
          <w:tcPr>
            <w:tcW w:w="1271" w:type="dxa"/>
            <w:tcBorders>
              <w:top w:val="nil"/>
            </w:tcBorders>
            <w:vAlign w:val="center"/>
          </w:tcPr>
          <w:p w14:paraId="0AA05E4D" w14:textId="77777777" w:rsidR="003569DF" w:rsidRPr="006A77F7" w:rsidRDefault="003569DF" w:rsidP="003569DF">
            <w:pPr>
              <w:pStyle w:val="TAC"/>
            </w:pPr>
          </w:p>
        </w:tc>
      </w:tr>
      <w:tr w:rsidR="003569DF" w:rsidRPr="006A77F7" w14:paraId="68038D46" w14:textId="77777777" w:rsidTr="006E2B75">
        <w:tc>
          <w:tcPr>
            <w:tcW w:w="1765" w:type="dxa"/>
            <w:tcBorders>
              <w:top w:val="nil"/>
              <w:bottom w:val="nil"/>
            </w:tcBorders>
            <w:vAlign w:val="center"/>
          </w:tcPr>
          <w:p w14:paraId="7945C0BE" w14:textId="50531CB6" w:rsidR="003569DF" w:rsidRPr="006A77F7" w:rsidRDefault="003569DF" w:rsidP="003569DF">
            <w:pPr>
              <w:pStyle w:val="TAC"/>
            </w:pPr>
            <w:r w:rsidRPr="006A77F7">
              <w:rPr>
                <w:rFonts w:eastAsia="MS Mincho"/>
                <w:lang w:eastAsia="ja-JP"/>
              </w:rPr>
              <w:t>DC_19A-21A_n78A</w:t>
            </w:r>
          </w:p>
        </w:tc>
        <w:tc>
          <w:tcPr>
            <w:tcW w:w="1772" w:type="dxa"/>
            <w:vAlign w:val="center"/>
          </w:tcPr>
          <w:p w14:paraId="04004033" w14:textId="1F81418B"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569DF" w:rsidRPr="006A77F7" w:rsidRDefault="003569DF" w:rsidP="003569DF">
            <w:pPr>
              <w:pStyle w:val="TAC"/>
              <w:rPr>
                <w:rFonts w:eastAsia="MS Mincho"/>
                <w:lang w:eastAsia="ja-JP"/>
              </w:rPr>
            </w:pPr>
            <w:r w:rsidRPr="006A77F7">
              <w:rPr>
                <w:rFonts w:eastAsia="MS Mincho"/>
                <w:lang w:eastAsia="ja-JP"/>
              </w:rPr>
              <w:t>DC_19A_n78A</w:t>
            </w:r>
          </w:p>
        </w:tc>
        <w:tc>
          <w:tcPr>
            <w:tcW w:w="1539" w:type="dxa"/>
            <w:vAlign w:val="center"/>
          </w:tcPr>
          <w:p w14:paraId="081BC540" w14:textId="1BFC9270" w:rsidR="003569DF" w:rsidRPr="006A77F7" w:rsidRDefault="003569DF" w:rsidP="003569DF">
            <w:pPr>
              <w:pStyle w:val="TAC"/>
              <w:rPr>
                <w:rFonts w:eastAsia="MS Mincho"/>
                <w:lang w:eastAsia="ja-JP"/>
              </w:rPr>
            </w:pPr>
            <w:r w:rsidRPr="006A77F7">
              <w:t>No 3CC exception</w:t>
            </w:r>
          </w:p>
        </w:tc>
        <w:tc>
          <w:tcPr>
            <w:tcW w:w="1483" w:type="dxa"/>
            <w:vAlign w:val="center"/>
          </w:tcPr>
          <w:p w14:paraId="2C6ACC97" w14:textId="438A9333" w:rsidR="003569DF" w:rsidRPr="006A77F7" w:rsidRDefault="003569DF" w:rsidP="003569DF">
            <w:pPr>
              <w:pStyle w:val="TAC"/>
              <w:rPr>
                <w:rFonts w:eastAsia="MS Mincho"/>
                <w:lang w:eastAsia="ja-JP"/>
              </w:rPr>
            </w:pPr>
            <w:r w:rsidRPr="006A77F7">
              <w:t>No test required</w:t>
            </w:r>
          </w:p>
        </w:tc>
        <w:tc>
          <w:tcPr>
            <w:tcW w:w="1465" w:type="dxa"/>
          </w:tcPr>
          <w:p w14:paraId="18379A5E" w14:textId="77777777" w:rsidR="003569DF" w:rsidRPr="006A77F7" w:rsidRDefault="003569DF" w:rsidP="003569DF">
            <w:pPr>
              <w:pStyle w:val="TAC"/>
              <w:rPr>
                <w:lang w:eastAsia="zh-CN"/>
              </w:rPr>
            </w:pPr>
          </w:p>
        </w:tc>
        <w:tc>
          <w:tcPr>
            <w:tcW w:w="1271" w:type="dxa"/>
            <w:tcBorders>
              <w:bottom w:val="nil"/>
            </w:tcBorders>
            <w:vAlign w:val="center"/>
          </w:tcPr>
          <w:p w14:paraId="2829D600" w14:textId="363DF46E" w:rsidR="003569DF" w:rsidRPr="006A77F7" w:rsidRDefault="003569DF" w:rsidP="003569DF">
            <w:pPr>
              <w:pStyle w:val="TAC"/>
            </w:pPr>
            <w:r w:rsidRPr="006A77F7">
              <w:rPr>
                <w:lang w:eastAsia="ja-JP"/>
              </w:rPr>
              <w:t>RAN5#102</w:t>
            </w:r>
          </w:p>
        </w:tc>
      </w:tr>
      <w:tr w:rsidR="003569DF" w:rsidRPr="006A77F7" w14:paraId="02803B78" w14:textId="77777777" w:rsidTr="006E2B75">
        <w:tc>
          <w:tcPr>
            <w:tcW w:w="1765" w:type="dxa"/>
            <w:tcBorders>
              <w:top w:val="nil"/>
            </w:tcBorders>
            <w:vAlign w:val="center"/>
          </w:tcPr>
          <w:p w14:paraId="4CA93297" w14:textId="77777777" w:rsidR="003569DF" w:rsidRPr="006A77F7" w:rsidRDefault="003569DF" w:rsidP="003569DF">
            <w:pPr>
              <w:pStyle w:val="TAC"/>
            </w:pPr>
          </w:p>
        </w:tc>
        <w:tc>
          <w:tcPr>
            <w:tcW w:w="1772" w:type="dxa"/>
            <w:vAlign w:val="center"/>
          </w:tcPr>
          <w:p w14:paraId="1206B33C" w14:textId="01D6DED4"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569DF" w:rsidRPr="006A77F7" w:rsidRDefault="003569DF" w:rsidP="003569DF">
            <w:pPr>
              <w:pStyle w:val="TAC"/>
              <w:rPr>
                <w:rFonts w:eastAsia="MS Mincho"/>
                <w:lang w:eastAsia="ja-JP"/>
              </w:rPr>
            </w:pPr>
            <w:r w:rsidRPr="006A77F7">
              <w:rPr>
                <w:rFonts w:eastAsia="MS Mincho"/>
                <w:lang w:eastAsia="ja-JP"/>
              </w:rPr>
              <w:t>DC_21A_n78A</w:t>
            </w:r>
          </w:p>
        </w:tc>
        <w:tc>
          <w:tcPr>
            <w:tcW w:w="1539" w:type="dxa"/>
            <w:vAlign w:val="center"/>
          </w:tcPr>
          <w:p w14:paraId="4BF91F32" w14:textId="23D0426E" w:rsidR="003569DF" w:rsidRPr="006A77F7" w:rsidRDefault="003569DF" w:rsidP="003569DF">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3569DF" w:rsidRPr="006A77F7" w:rsidRDefault="003569DF" w:rsidP="003569DF">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vAlign w:val="center"/>
          </w:tcPr>
          <w:p w14:paraId="77844A69" w14:textId="5410A439"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Pr>
          <w:p w14:paraId="2927979B" w14:textId="77777777" w:rsidR="003569DF" w:rsidRPr="006A77F7" w:rsidRDefault="003569DF" w:rsidP="003569DF">
            <w:pPr>
              <w:pStyle w:val="TAC"/>
              <w:rPr>
                <w:lang w:eastAsia="zh-CN"/>
              </w:rPr>
            </w:pPr>
          </w:p>
        </w:tc>
        <w:tc>
          <w:tcPr>
            <w:tcW w:w="1271" w:type="dxa"/>
            <w:tcBorders>
              <w:top w:val="nil"/>
            </w:tcBorders>
            <w:vAlign w:val="center"/>
          </w:tcPr>
          <w:p w14:paraId="6EEFD9B7" w14:textId="6CA2F719" w:rsidR="003569DF" w:rsidRPr="006A77F7" w:rsidRDefault="003569DF" w:rsidP="003569DF">
            <w:pPr>
              <w:pStyle w:val="TAC"/>
            </w:pPr>
          </w:p>
        </w:tc>
      </w:tr>
      <w:tr w:rsidR="003569DF" w:rsidRPr="006A77F7" w14:paraId="7BF2C30E"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3569DF" w:rsidRPr="006A77F7" w:rsidRDefault="003569DF" w:rsidP="003569DF">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3569DF" w:rsidRPr="006A77F7" w:rsidRDefault="003569DF" w:rsidP="003569DF">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3569DF" w:rsidRPr="006A77F7" w:rsidRDefault="003569DF" w:rsidP="003569DF">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nil"/>
              <w:right w:val="single" w:sz="4" w:space="0" w:color="auto"/>
            </w:tcBorders>
            <w:vAlign w:val="center"/>
            <w:hideMark/>
          </w:tcPr>
          <w:p w14:paraId="79097C4E" w14:textId="7605B97D" w:rsidR="003569DF" w:rsidRPr="006A77F7" w:rsidRDefault="003569DF" w:rsidP="003569DF">
            <w:pPr>
              <w:pStyle w:val="TAC"/>
            </w:pPr>
            <w:r w:rsidRPr="006A77F7">
              <w:rPr>
                <w:lang w:eastAsia="ja-JP"/>
              </w:rPr>
              <w:t>RAN5#102</w:t>
            </w:r>
          </w:p>
        </w:tc>
      </w:tr>
      <w:tr w:rsidR="003569DF" w:rsidRPr="006A77F7" w14:paraId="4B87F9A0"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3569DF" w:rsidRPr="006A77F7" w:rsidRDefault="003569DF" w:rsidP="003569DF">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3569DF" w:rsidRPr="006A77F7" w:rsidRDefault="003569DF" w:rsidP="003569DF">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3569DF" w:rsidRPr="006A77F7" w:rsidRDefault="003569DF" w:rsidP="003569DF">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3569DF" w:rsidRPr="006A77F7" w:rsidRDefault="003569DF" w:rsidP="003569DF">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3569DF" w:rsidRPr="006A77F7" w:rsidRDefault="003569DF" w:rsidP="003569DF">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0CEBC241" w14:textId="42EE61DC" w:rsidR="003569DF" w:rsidRPr="006A77F7" w:rsidRDefault="003569DF" w:rsidP="003569DF">
            <w:pPr>
              <w:pStyle w:val="TAC"/>
            </w:pPr>
          </w:p>
        </w:tc>
      </w:tr>
      <w:tr w:rsidR="003569DF"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3569DF" w:rsidRPr="006A77F7" w:rsidRDefault="003569DF" w:rsidP="003569DF">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3569DF" w:rsidRPr="006A77F7" w:rsidRDefault="003569DF" w:rsidP="003569DF">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3569DF" w:rsidRPr="006A77F7" w:rsidRDefault="003569DF" w:rsidP="003569DF">
            <w:pPr>
              <w:pStyle w:val="TAC"/>
              <w:rPr>
                <w:lang w:eastAsia="ja-JP"/>
              </w:rPr>
            </w:pPr>
            <w:r w:rsidRPr="006A77F7">
              <w:rPr>
                <w:lang w:eastAsia="ja-JP"/>
              </w:rPr>
              <w:t>RAN5#103</w:t>
            </w:r>
          </w:p>
        </w:tc>
      </w:tr>
      <w:tr w:rsidR="003569DF"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3569DF" w:rsidRPr="006A77F7" w:rsidRDefault="003569DF" w:rsidP="003569DF">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3569DF" w:rsidRPr="006A77F7" w:rsidRDefault="003569DF" w:rsidP="003569DF">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3569DF" w:rsidRPr="006A77F7" w:rsidRDefault="003569DF" w:rsidP="003569DF">
            <w:pPr>
              <w:pStyle w:val="TAC"/>
              <w:rPr>
                <w:lang w:eastAsia="ja-JP"/>
              </w:rPr>
            </w:pPr>
            <w:r w:rsidRPr="006A77F7">
              <w:rPr>
                <w:lang w:eastAsia="ja-JP"/>
              </w:rPr>
              <w:t>RAN5#103</w:t>
            </w:r>
          </w:p>
        </w:tc>
      </w:tr>
      <w:tr w:rsidR="003569DF"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3569DF" w:rsidRPr="006A77F7" w:rsidRDefault="003569DF" w:rsidP="003569DF">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3569DF" w:rsidRPr="006A77F7" w:rsidRDefault="003569DF" w:rsidP="003569DF">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3569DF" w:rsidRPr="006A77F7" w:rsidRDefault="003569DF" w:rsidP="003569DF">
            <w:pPr>
              <w:pStyle w:val="TAC"/>
              <w:rPr>
                <w:lang w:eastAsia="ja-JP"/>
              </w:rPr>
            </w:pPr>
            <w:r w:rsidRPr="006A77F7">
              <w:rPr>
                <w:lang w:eastAsia="ja-JP"/>
              </w:rPr>
              <w:t>RAN5#103</w:t>
            </w:r>
          </w:p>
        </w:tc>
      </w:tr>
      <w:tr w:rsidR="003569DF"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3569DF" w:rsidRPr="006A77F7" w:rsidRDefault="003569DF" w:rsidP="003569DF">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3569DF" w:rsidRPr="006A77F7" w:rsidRDefault="003569DF" w:rsidP="003569DF">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3569DF" w:rsidRPr="006A77F7" w:rsidRDefault="003569DF" w:rsidP="003569DF">
            <w:pPr>
              <w:pStyle w:val="TAC"/>
              <w:rPr>
                <w:lang w:eastAsia="ja-JP"/>
              </w:rPr>
            </w:pPr>
            <w:r w:rsidRPr="006A77F7">
              <w:rPr>
                <w:lang w:eastAsia="ja-JP"/>
              </w:rPr>
              <w:t>RAN5#103</w:t>
            </w:r>
          </w:p>
        </w:tc>
      </w:tr>
      <w:tr w:rsidR="003569DF" w:rsidRPr="006A77F7" w14:paraId="20349948" w14:textId="77777777" w:rsidTr="003A0531">
        <w:tc>
          <w:tcPr>
            <w:tcW w:w="1765" w:type="dxa"/>
            <w:tcBorders>
              <w:top w:val="single" w:sz="4" w:space="0" w:color="auto"/>
              <w:bottom w:val="nil"/>
            </w:tcBorders>
            <w:vAlign w:val="center"/>
          </w:tcPr>
          <w:p w14:paraId="29A43F25" w14:textId="77777777" w:rsidR="003569DF" w:rsidRPr="006A77F7" w:rsidRDefault="003569DF" w:rsidP="003569DF">
            <w:pPr>
              <w:pStyle w:val="TAC"/>
            </w:pPr>
            <w:r w:rsidRPr="006A77F7">
              <w:t>DC_66A_n2A-n77A</w:t>
            </w:r>
          </w:p>
        </w:tc>
        <w:tc>
          <w:tcPr>
            <w:tcW w:w="1772" w:type="dxa"/>
            <w:vAlign w:val="center"/>
          </w:tcPr>
          <w:p w14:paraId="1D17492F"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215F4247" w14:textId="77777777" w:rsidR="003569DF" w:rsidRPr="006A77F7" w:rsidRDefault="003569DF" w:rsidP="003569DF">
            <w:pPr>
              <w:pStyle w:val="TAC"/>
              <w:rPr>
                <w:rFonts w:eastAsia="MS Mincho"/>
                <w:lang w:eastAsia="ja-JP"/>
              </w:rPr>
            </w:pPr>
            <w:r w:rsidRPr="006A77F7">
              <w:t>DC_66A_n2A</w:t>
            </w:r>
          </w:p>
        </w:tc>
        <w:tc>
          <w:tcPr>
            <w:tcW w:w="1539" w:type="dxa"/>
            <w:vAlign w:val="center"/>
          </w:tcPr>
          <w:p w14:paraId="5E7E6C17"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3305A771" w14:textId="77777777" w:rsidR="003569DF" w:rsidRPr="006A77F7" w:rsidRDefault="003569DF" w:rsidP="003569DF">
            <w:pPr>
              <w:pStyle w:val="TAC"/>
              <w:rPr>
                <w:rFonts w:eastAsia="MS Mincho"/>
                <w:lang w:eastAsia="ja-JP"/>
              </w:rPr>
            </w:pPr>
            <w:r w:rsidRPr="006A77F7">
              <w:t>NE</w:t>
            </w:r>
          </w:p>
        </w:tc>
        <w:tc>
          <w:tcPr>
            <w:tcW w:w="1465" w:type="dxa"/>
          </w:tcPr>
          <w:p w14:paraId="7AF561E7" w14:textId="77777777" w:rsidR="003569DF" w:rsidRPr="006A77F7" w:rsidRDefault="003569DF" w:rsidP="003569DF">
            <w:pPr>
              <w:pStyle w:val="TAC"/>
              <w:rPr>
                <w:lang w:eastAsia="zh-CN"/>
              </w:rPr>
            </w:pPr>
          </w:p>
        </w:tc>
        <w:tc>
          <w:tcPr>
            <w:tcW w:w="1271" w:type="dxa"/>
            <w:tcBorders>
              <w:bottom w:val="nil"/>
            </w:tcBorders>
            <w:vAlign w:val="center"/>
          </w:tcPr>
          <w:p w14:paraId="32B9E28A" w14:textId="2373B6F0" w:rsidR="003569DF" w:rsidRPr="006A77F7" w:rsidRDefault="003569DF" w:rsidP="003569DF">
            <w:pPr>
              <w:pStyle w:val="TAC"/>
            </w:pPr>
            <w:r w:rsidRPr="006A77F7">
              <w:rPr>
                <w:lang w:eastAsia="zh-CN"/>
              </w:rPr>
              <w:t>RAN5#103</w:t>
            </w:r>
          </w:p>
        </w:tc>
      </w:tr>
      <w:tr w:rsidR="003569DF" w:rsidRPr="006A77F7" w14:paraId="0447997A" w14:textId="77777777" w:rsidTr="003A0531">
        <w:tc>
          <w:tcPr>
            <w:tcW w:w="1765" w:type="dxa"/>
            <w:tcBorders>
              <w:top w:val="nil"/>
              <w:bottom w:val="single" w:sz="4" w:space="0" w:color="auto"/>
            </w:tcBorders>
            <w:vAlign w:val="center"/>
          </w:tcPr>
          <w:p w14:paraId="1CE92E22" w14:textId="77777777" w:rsidR="003569DF" w:rsidRPr="006A77F7" w:rsidRDefault="003569DF" w:rsidP="003569DF">
            <w:pPr>
              <w:pStyle w:val="TAC"/>
            </w:pPr>
          </w:p>
        </w:tc>
        <w:tc>
          <w:tcPr>
            <w:tcW w:w="1772" w:type="dxa"/>
            <w:vAlign w:val="center"/>
          </w:tcPr>
          <w:p w14:paraId="389B931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436595F1"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2B36232E" w14:textId="19FD6999" w:rsidR="003569DF" w:rsidRPr="006A77F7" w:rsidRDefault="003569DF" w:rsidP="003569DF">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vAlign w:val="center"/>
          </w:tcPr>
          <w:p w14:paraId="56F07360" w14:textId="0F3F1F52"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618717A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16A2F2C1" w14:textId="77777777" w:rsidR="003569DF" w:rsidRPr="006A77F7" w:rsidRDefault="003569DF" w:rsidP="003569DF">
            <w:pPr>
              <w:pStyle w:val="TAC"/>
            </w:pPr>
          </w:p>
        </w:tc>
      </w:tr>
      <w:tr w:rsidR="003569DF" w:rsidRPr="006A77F7" w14:paraId="468D0187" w14:textId="77777777" w:rsidTr="003A0531">
        <w:tc>
          <w:tcPr>
            <w:tcW w:w="1765" w:type="dxa"/>
            <w:tcBorders>
              <w:top w:val="single" w:sz="4" w:space="0" w:color="auto"/>
              <w:bottom w:val="nil"/>
            </w:tcBorders>
            <w:vAlign w:val="center"/>
          </w:tcPr>
          <w:p w14:paraId="49D79C1C" w14:textId="77777777" w:rsidR="003569DF" w:rsidRPr="006A77F7" w:rsidRDefault="003569DF" w:rsidP="003569DF">
            <w:pPr>
              <w:pStyle w:val="TAC"/>
            </w:pPr>
            <w:r w:rsidRPr="006A77F7">
              <w:t>DC_66A_n5A-n77A</w:t>
            </w:r>
          </w:p>
        </w:tc>
        <w:tc>
          <w:tcPr>
            <w:tcW w:w="1772" w:type="dxa"/>
            <w:vAlign w:val="center"/>
          </w:tcPr>
          <w:p w14:paraId="6F8CC04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05B84E8A" w14:textId="77777777" w:rsidR="003569DF" w:rsidRPr="006A77F7" w:rsidRDefault="003569DF" w:rsidP="003569DF">
            <w:pPr>
              <w:pStyle w:val="TAC"/>
              <w:rPr>
                <w:rFonts w:eastAsia="MS Mincho"/>
                <w:lang w:eastAsia="ja-JP"/>
              </w:rPr>
            </w:pPr>
            <w:r w:rsidRPr="006A77F7">
              <w:t>DC_66A_n5A</w:t>
            </w:r>
          </w:p>
        </w:tc>
        <w:tc>
          <w:tcPr>
            <w:tcW w:w="1539" w:type="dxa"/>
            <w:vAlign w:val="center"/>
          </w:tcPr>
          <w:p w14:paraId="0AA9BE35" w14:textId="77777777" w:rsidR="003569DF" w:rsidRPr="006A77F7" w:rsidRDefault="003569DF" w:rsidP="003569DF">
            <w:pPr>
              <w:pStyle w:val="TAC"/>
              <w:rPr>
                <w:rFonts w:eastAsia="MS Mincho"/>
                <w:lang w:eastAsia="ja-JP"/>
              </w:rPr>
            </w:pPr>
            <w:r w:rsidRPr="006A77F7">
              <w:rPr>
                <w:rFonts w:eastAsia="MS Mincho"/>
                <w:lang w:eastAsia="ja-JP"/>
              </w:rPr>
              <w:t>n77 (3 band IMD3)</w:t>
            </w:r>
          </w:p>
        </w:tc>
        <w:tc>
          <w:tcPr>
            <w:tcW w:w="1483" w:type="dxa"/>
            <w:vAlign w:val="center"/>
          </w:tcPr>
          <w:p w14:paraId="2CF2A1F7" w14:textId="03A138C7"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733C48BC" w14:textId="77777777" w:rsidR="003569DF" w:rsidRPr="006A77F7" w:rsidRDefault="003569DF" w:rsidP="003569DF">
            <w:pPr>
              <w:pStyle w:val="TAC"/>
              <w:rPr>
                <w:lang w:eastAsia="zh-CN"/>
              </w:rPr>
            </w:pPr>
          </w:p>
        </w:tc>
        <w:tc>
          <w:tcPr>
            <w:tcW w:w="1271" w:type="dxa"/>
            <w:tcBorders>
              <w:bottom w:val="nil"/>
            </w:tcBorders>
            <w:vAlign w:val="center"/>
          </w:tcPr>
          <w:p w14:paraId="6ABF437D" w14:textId="77777777" w:rsidR="003569DF" w:rsidRPr="006A77F7" w:rsidRDefault="003569DF" w:rsidP="003569DF">
            <w:pPr>
              <w:pStyle w:val="TAC"/>
            </w:pPr>
            <w:r w:rsidRPr="006A77F7">
              <w:rPr>
                <w:lang w:eastAsia="zh-CN"/>
              </w:rPr>
              <w:t>RAN5#101</w:t>
            </w:r>
          </w:p>
        </w:tc>
      </w:tr>
      <w:tr w:rsidR="003569DF" w:rsidRPr="006A77F7" w14:paraId="79DD1B09" w14:textId="77777777" w:rsidTr="003A0531">
        <w:tc>
          <w:tcPr>
            <w:tcW w:w="1765" w:type="dxa"/>
            <w:tcBorders>
              <w:top w:val="nil"/>
            </w:tcBorders>
            <w:vAlign w:val="center"/>
          </w:tcPr>
          <w:p w14:paraId="2A808032" w14:textId="77777777" w:rsidR="003569DF" w:rsidRPr="006A77F7" w:rsidRDefault="003569DF" w:rsidP="003569DF">
            <w:pPr>
              <w:pStyle w:val="TAC"/>
            </w:pPr>
          </w:p>
        </w:tc>
        <w:tc>
          <w:tcPr>
            <w:tcW w:w="1772" w:type="dxa"/>
            <w:vAlign w:val="center"/>
          </w:tcPr>
          <w:p w14:paraId="1EC2C413"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30E8D270"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6EDDDBBD"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5043E5AF" w14:textId="77777777" w:rsidR="003569DF" w:rsidRPr="006A77F7" w:rsidRDefault="003569DF" w:rsidP="003569DF">
            <w:pPr>
              <w:pStyle w:val="TAC"/>
              <w:rPr>
                <w:rFonts w:eastAsia="MS Mincho"/>
                <w:lang w:eastAsia="ja-JP"/>
              </w:rPr>
            </w:pPr>
            <w:r w:rsidRPr="006A77F7">
              <w:t>NE</w:t>
            </w:r>
          </w:p>
        </w:tc>
        <w:tc>
          <w:tcPr>
            <w:tcW w:w="1465" w:type="dxa"/>
          </w:tcPr>
          <w:p w14:paraId="57CF4683" w14:textId="77777777" w:rsidR="003569DF" w:rsidRPr="006A77F7" w:rsidRDefault="003569DF" w:rsidP="003569DF">
            <w:pPr>
              <w:pStyle w:val="TAC"/>
              <w:rPr>
                <w:lang w:eastAsia="zh-CN"/>
              </w:rPr>
            </w:pPr>
          </w:p>
        </w:tc>
        <w:tc>
          <w:tcPr>
            <w:tcW w:w="1271" w:type="dxa"/>
            <w:tcBorders>
              <w:top w:val="nil"/>
            </w:tcBorders>
            <w:vAlign w:val="center"/>
          </w:tcPr>
          <w:p w14:paraId="45D0E48F" w14:textId="77777777" w:rsidR="003569DF" w:rsidRPr="006A77F7" w:rsidRDefault="003569DF" w:rsidP="003569DF">
            <w:pPr>
              <w:pStyle w:val="TAC"/>
            </w:pPr>
          </w:p>
        </w:tc>
      </w:tr>
      <w:tr w:rsidR="003569DF" w:rsidRPr="006A77F7" w14:paraId="37C24AF2" w14:textId="77777777" w:rsidTr="000C2935">
        <w:tc>
          <w:tcPr>
            <w:tcW w:w="10776" w:type="dxa"/>
            <w:gridSpan w:val="7"/>
          </w:tcPr>
          <w:p w14:paraId="1632D92D" w14:textId="77777777" w:rsidR="003569DF" w:rsidRPr="006A77F7" w:rsidRDefault="003569DF" w:rsidP="003569DF">
            <w:pPr>
              <w:pStyle w:val="TAH"/>
            </w:pPr>
            <w:r w:rsidRPr="006A77F7">
              <w:t>DC_(n)XAA-nYA</w:t>
            </w:r>
          </w:p>
        </w:tc>
      </w:tr>
      <w:tr w:rsidR="003569DF" w:rsidRPr="006A77F7" w14:paraId="534BB601" w14:textId="77777777" w:rsidTr="003A0531">
        <w:tc>
          <w:tcPr>
            <w:tcW w:w="1765" w:type="dxa"/>
          </w:tcPr>
          <w:p w14:paraId="33C1F736" w14:textId="33F5A7E8" w:rsidR="003569DF" w:rsidRPr="006A77F7" w:rsidRDefault="003569DF" w:rsidP="003569DF">
            <w:pPr>
              <w:pStyle w:val="TAL"/>
            </w:pPr>
            <w:r w:rsidRPr="006A77F7">
              <w:rPr>
                <w:lang w:eastAsia="ja-JP"/>
              </w:rPr>
              <w:t>FFS</w:t>
            </w:r>
          </w:p>
        </w:tc>
        <w:tc>
          <w:tcPr>
            <w:tcW w:w="1772" w:type="dxa"/>
            <w:vAlign w:val="center"/>
          </w:tcPr>
          <w:p w14:paraId="3335AF88" w14:textId="77777777" w:rsidR="003569DF" w:rsidRPr="006A77F7" w:rsidRDefault="003569DF" w:rsidP="003569DF">
            <w:pPr>
              <w:pStyle w:val="TAL"/>
              <w:jc w:val="center"/>
            </w:pPr>
          </w:p>
        </w:tc>
        <w:tc>
          <w:tcPr>
            <w:tcW w:w="1481" w:type="dxa"/>
          </w:tcPr>
          <w:p w14:paraId="2D9BB0E0" w14:textId="77777777" w:rsidR="003569DF" w:rsidRPr="006A77F7" w:rsidRDefault="003569DF" w:rsidP="003569DF">
            <w:pPr>
              <w:pStyle w:val="TAC"/>
              <w:jc w:val="left"/>
            </w:pPr>
          </w:p>
        </w:tc>
        <w:tc>
          <w:tcPr>
            <w:tcW w:w="1539" w:type="dxa"/>
            <w:vAlign w:val="bottom"/>
          </w:tcPr>
          <w:p w14:paraId="48DD4B41" w14:textId="77777777" w:rsidR="003569DF" w:rsidRPr="006A77F7" w:rsidRDefault="003569DF" w:rsidP="003569DF">
            <w:pPr>
              <w:pStyle w:val="TAC"/>
              <w:jc w:val="left"/>
            </w:pPr>
          </w:p>
        </w:tc>
        <w:tc>
          <w:tcPr>
            <w:tcW w:w="1483" w:type="dxa"/>
            <w:vAlign w:val="bottom"/>
          </w:tcPr>
          <w:p w14:paraId="6C9CDA32" w14:textId="77777777" w:rsidR="003569DF" w:rsidRPr="006A77F7" w:rsidRDefault="003569DF" w:rsidP="003569DF">
            <w:pPr>
              <w:pStyle w:val="TAC"/>
              <w:jc w:val="left"/>
            </w:pPr>
          </w:p>
        </w:tc>
        <w:tc>
          <w:tcPr>
            <w:tcW w:w="1465" w:type="dxa"/>
          </w:tcPr>
          <w:p w14:paraId="586BAB58" w14:textId="77777777" w:rsidR="003569DF" w:rsidRPr="006A77F7" w:rsidRDefault="003569DF" w:rsidP="003569DF">
            <w:pPr>
              <w:pStyle w:val="TAL"/>
            </w:pPr>
          </w:p>
        </w:tc>
        <w:tc>
          <w:tcPr>
            <w:tcW w:w="1271" w:type="dxa"/>
            <w:vAlign w:val="center"/>
          </w:tcPr>
          <w:p w14:paraId="3599407C" w14:textId="77777777" w:rsidR="003569DF" w:rsidRPr="006A77F7" w:rsidRDefault="003569DF" w:rsidP="003569DF">
            <w:pPr>
              <w:pStyle w:val="TAL"/>
            </w:pPr>
          </w:p>
        </w:tc>
      </w:tr>
      <w:tr w:rsidR="003569DF" w:rsidRPr="006A77F7" w14:paraId="72DCBFB7" w14:textId="77777777" w:rsidTr="000C2935">
        <w:tc>
          <w:tcPr>
            <w:tcW w:w="10776" w:type="dxa"/>
            <w:gridSpan w:val="7"/>
          </w:tcPr>
          <w:p w14:paraId="1A921FDA" w14:textId="77777777" w:rsidR="003569DF" w:rsidRPr="006A77F7" w:rsidRDefault="003569DF" w:rsidP="003569DF">
            <w:pPr>
              <w:pStyle w:val="TAH"/>
            </w:pPr>
            <w:r w:rsidRPr="006A77F7">
              <w:t>DC_XA_nXA_nYA</w:t>
            </w:r>
          </w:p>
        </w:tc>
      </w:tr>
      <w:tr w:rsidR="003569DF" w:rsidRPr="006A77F7" w14:paraId="03E696E3" w14:textId="77777777" w:rsidTr="003A0531">
        <w:tc>
          <w:tcPr>
            <w:tcW w:w="1765" w:type="dxa"/>
          </w:tcPr>
          <w:p w14:paraId="19B3C14D" w14:textId="6FAF0546" w:rsidR="003569DF" w:rsidRPr="006A77F7" w:rsidRDefault="003569DF" w:rsidP="003569DF">
            <w:pPr>
              <w:pStyle w:val="TAL"/>
            </w:pPr>
            <w:r w:rsidRPr="006A77F7">
              <w:rPr>
                <w:lang w:eastAsia="ja-JP"/>
              </w:rPr>
              <w:t>FFS</w:t>
            </w:r>
          </w:p>
        </w:tc>
        <w:tc>
          <w:tcPr>
            <w:tcW w:w="1772" w:type="dxa"/>
            <w:vAlign w:val="center"/>
          </w:tcPr>
          <w:p w14:paraId="200B5727" w14:textId="77777777" w:rsidR="003569DF" w:rsidRPr="006A77F7" w:rsidRDefault="003569DF" w:rsidP="003569DF">
            <w:pPr>
              <w:pStyle w:val="TAL"/>
              <w:jc w:val="center"/>
            </w:pPr>
          </w:p>
        </w:tc>
        <w:tc>
          <w:tcPr>
            <w:tcW w:w="1481" w:type="dxa"/>
          </w:tcPr>
          <w:p w14:paraId="6E1B4523" w14:textId="77777777" w:rsidR="003569DF" w:rsidRPr="006A77F7" w:rsidRDefault="003569DF" w:rsidP="003569DF">
            <w:pPr>
              <w:pStyle w:val="TAC"/>
              <w:jc w:val="left"/>
            </w:pPr>
          </w:p>
        </w:tc>
        <w:tc>
          <w:tcPr>
            <w:tcW w:w="1539" w:type="dxa"/>
            <w:vAlign w:val="bottom"/>
          </w:tcPr>
          <w:p w14:paraId="273844FB" w14:textId="77777777" w:rsidR="003569DF" w:rsidRPr="006A77F7" w:rsidRDefault="003569DF" w:rsidP="003569DF">
            <w:pPr>
              <w:pStyle w:val="TAC"/>
              <w:jc w:val="left"/>
            </w:pPr>
          </w:p>
        </w:tc>
        <w:tc>
          <w:tcPr>
            <w:tcW w:w="1483" w:type="dxa"/>
            <w:vAlign w:val="bottom"/>
          </w:tcPr>
          <w:p w14:paraId="34BB0F00" w14:textId="77777777" w:rsidR="003569DF" w:rsidRPr="006A77F7" w:rsidRDefault="003569DF" w:rsidP="003569DF">
            <w:pPr>
              <w:pStyle w:val="TAC"/>
              <w:jc w:val="left"/>
            </w:pPr>
          </w:p>
        </w:tc>
        <w:tc>
          <w:tcPr>
            <w:tcW w:w="1465" w:type="dxa"/>
          </w:tcPr>
          <w:p w14:paraId="073B4739" w14:textId="77777777" w:rsidR="003569DF" w:rsidRPr="006A77F7" w:rsidRDefault="003569DF" w:rsidP="003569DF">
            <w:pPr>
              <w:pStyle w:val="TAL"/>
            </w:pPr>
          </w:p>
        </w:tc>
        <w:tc>
          <w:tcPr>
            <w:tcW w:w="1271" w:type="dxa"/>
            <w:vAlign w:val="center"/>
          </w:tcPr>
          <w:p w14:paraId="08280F7B" w14:textId="77777777" w:rsidR="003569DF" w:rsidRPr="006A77F7" w:rsidRDefault="003569DF" w:rsidP="003569DF">
            <w:pPr>
              <w:pStyle w:val="TAL"/>
            </w:pPr>
          </w:p>
        </w:tc>
      </w:tr>
      <w:tr w:rsidR="003569DF" w:rsidRPr="006A77F7" w14:paraId="7282D08F" w14:textId="77777777" w:rsidTr="000C2935">
        <w:tc>
          <w:tcPr>
            <w:tcW w:w="10776" w:type="dxa"/>
            <w:gridSpan w:val="7"/>
          </w:tcPr>
          <w:p w14:paraId="40373498" w14:textId="484A0283" w:rsidR="003569DF" w:rsidRPr="006A77F7" w:rsidRDefault="003569DF" w:rsidP="003569DF">
            <w:pPr>
              <w:pStyle w:val="TAN"/>
            </w:pPr>
            <w:r w:rsidRPr="006A77F7">
              <w:t>NOTE 1:</w:t>
            </w:r>
            <w:r w:rsidRPr="006A77F7">
              <w:tab/>
              <w:t xml:space="preserve">If single UL is allowed in a DC_XA_nYA configuration the IMD requirements does not apply for </w:t>
            </w:r>
            <w:bookmarkStart w:id="400" w:name="OLE_LINK23"/>
            <w:bookmarkStart w:id="401" w:name="OLE_LINK24"/>
            <w:r w:rsidRPr="006A77F7">
              <w:t xml:space="preserve">UEs supporting UE capability </w:t>
            </w:r>
            <w:r w:rsidRPr="006A77F7">
              <w:rPr>
                <w:i/>
              </w:rPr>
              <w:t>singleUL-Transmission</w:t>
            </w:r>
            <w:r w:rsidRPr="006A77F7">
              <w:t>.</w:t>
            </w:r>
            <w:bookmarkEnd w:id="400"/>
            <w:bookmarkEnd w:id="401"/>
          </w:p>
          <w:p w14:paraId="20E9728D" w14:textId="77777777" w:rsidR="003569DF" w:rsidRPr="006A77F7" w:rsidRDefault="003569DF" w:rsidP="003569DF">
            <w:pPr>
              <w:pStyle w:val="TAN"/>
            </w:pPr>
            <w:r w:rsidRPr="006A77F7">
              <w:t>NOTE 2:</w:t>
            </w:r>
            <w:r w:rsidRPr="006A77F7">
              <w:tab/>
              <w:t>Notations used</w:t>
            </w:r>
          </w:p>
          <w:p w14:paraId="36DC6211" w14:textId="77777777" w:rsidR="003569DF" w:rsidRPr="006A77F7" w:rsidRDefault="003569DF" w:rsidP="003569DF">
            <w:pPr>
              <w:pStyle w:val="TAN"/>
              <w:ind w:left="1169" w:firstLine="0"/>
            </w:pPr>
            <w:r w:rsidRPr="006A77F7">
              <w:t>NE: Non-exception as defined in TS 38.101-3 [7], meaning standalone LTE in TS 36.101 [8] and NR in 38.101-1 [5] requirements apply.</w:t>
            </w:r>
          </w:p>
          <w:p w14:paraId="3FAAEDA8" w14:textId="77777777" w:rsidR="003569DF" w:rsidRPr="006A77F7" w:rsidRDefault="003569DF" w:rsidP="003569DF">
            <w:pPr>
              <w:pStyle w:val="TAN"/>
              <w:ind w:left="1169" w:firstLine="0"/>
            </w:pPr>
            <w:r w:rsidRPr="006A77F7">
              <w:t>HD: UL Harmonic Distortion, as defined in TS 38.101-3 [7], 7.3B.2.3.1</w:t>
            </w:r>
          </w:p>
          <w:p w14:paraId="1B6C2AD0" w14:textId="77777777" w:rsidR="003569DF" w:rsidRPr="006A77F7" w:rsidRDefault="003569DF" w:rsidP="003569DF">
            <w:pPr>
              <w:pStyle w:val="TAN"/>
              <w:ind w:left="1169" w:firstLine="0"/>
            </w:pPr>
            <w:r w:rsidRPr="006A77F7">
              <w:t>HM: RX Harmonic Mixing, as defined in TS 38.101-3 [7], 7.3B.2.3.2</w:t>
            </w:r>
          </w:p>
          <w:p w14:paraId="1FB32CCE" w14:textId="77777777" w:rsidR="003569DF" w:rsidRPr="006A77F7" w:rsidRDefault="003569DF" w:rsidP="003569DF">
            <w:pPr>
              <w:pStyle w:val="TAN"/>
              <w:ind w:left="1169" w:firstLine="0"/>
            </w:pPr>
            <w:r w:rsidRPr="006A77F7">
              <w:t>IMD: Intermodulation Distortion, as defined in TS 38.101-3 [7], 7.3B.2.3.5</w:t>
            </w:r>
          </w:p>
          <w:p w14:paraId="37CA9A00" w14:textId="77777777" w:rsidR="003569DF" w:rsidRPr="006A77F7" w:rsidRDefault="003569DF" w:rsidP="003569DF">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2" w:name="_Hlk62808586"/>
      <w:r w:rsidRPr="006A77F7">
        <w:lastRenderedPageBreak/>
        <w:t>Table 4.3.3.1-3</w:t>
      </w:r>
      <w:bookmarkEnd w:id="402"/>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r w:rsidRPr="006A77F7">
              <w:t>Refsens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(N</w:t>
            </w:r>
            <w:r w:rsidR="003874DD" w:rsidRPr="006A77F7">
              <w:t>OTE</w:t>
            </w:r>
            <w:r w:rsidRPr="006A77F7">
              <w:t>ote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3" w:name="OLE_LINK21"/>
            <w:bookmarkStart w:id="404" w:name="OLE_LINK22"/>
            <w:r w:rsidRPr="006A77F7">
              <w:t>NE</w:t>
            </w:r>
            <w:bookmarkEnd w:id="403"/>
            <w:bookmarkEnd w:id="404"/>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r w:rsidRPr="006A77F7">
              <w:t>DC_XA</w:t>
            </w:r>
            <w:r w:rsidR="003874DD" w:rsidRPr="006A77F7">
              <w:t>_</w:t>
            </w:r>
            <w:r w:rsidRPr="006A77F7">
              <w:t>nY(2A)-nZA</w:t>
            </w:r>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If single UL is allowed in a DC_XA</w:t>
            </w:r>
            <w:r w:rsidR="003874DD" w:rsidRPr="006A77F7">
              <w:t>_</w:t>
            </w:r>
            <w:r w:rsidRPr="006A77F7">
              <w:t xml:space="preserve">nYA configuration the IMD requirements does not apply for </w:t>
            </w:r>
            <w:r w:rsidR="003874DD" w:rsidRPr="006A77F7">
              <w:t xml:space="preserve">UEs supporting UE capability </w:t>
            </w:r>
            <w:r w:rsidR="003874DD" w:rsidRPr="006A77F7">
              <w:rPr>
                <w:i/>
              </w:rPr>
              <w:t>singleUL-Transmission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tcPr>
          <w:p w14:paraId="76823111" w14:textId="3E66B726" w:rsidR="000D5725" w:rsidRPr="006A77F7" w:rsidRDefault="000D5725" w:rsidP="00135A41">
            <w:pPr>
              <w:pStyle w:val="TAH"/>
            </w:pPr>
            <w:r w:rsidRPr="006A77F7">
              <w:t>Frequency</w:t>
            </w:r>
            <w:r w:rsidR="00255F35" w:rsidRPr="00255F35">
              <w:t xml:space="preserve"> [MHz]</w:t>
            </w:r>
          </w:p>
        </w:tc>
        <w:tc>
          <w:tcPr>
            <w:tcW w:w="1843" w:type="dxa"/>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255F35" w:rsidRPr="006A77F7" w14:paraId="1638928E" w14:textId="77777777" w:rsidTr="006E2B75">
        <w:trPr>
          <w:trHeight w:val="248"/>
        </w:trPr>
        <w:tc>
          <w:tcPr>
            <w:tcW w:w="1549" w:type="dxa"/>
            <w:tcBorders>
              <w:bottom w:val="nil"/>
            </w:tcBorders>
            <w:vAlign w:val="center"/>
          </w:tcPr>
          <w:p w14:paraId="07BB38C9" w14:textId="12EF1A88" w:rsidR="00255F35" w:rsidRPr="006A77F7" w:rsidRDefault="00255F35" w:rsidP="00255F35">
            <w:pPr>
              <w:pStyle w:val="TAL"/>
              <w:jc w:val="center"/>
              <w:rPr>
                <w:rFonts w:cs="Arial"/>
                <w:szCs w:val="18"/>
              </w:rPr>
            </w:pPr>
            <w:r w:rsidRPr="006A77F7">
              <w:rPr>
                <w:rFonts w:cs="Arial"/>
                <w:b/>
                <w:bCs/>
                <w:szCs w:val="18"/>
              </w:rPr>
              <w:t>1A/</w:t>
            </w:r>
            <w:r w:rsidRPr="00BE795E">
              <w:rPr>
                <w:rFonts w:cs="Arial"/>
                <w:szCs w:val="18"/>
              </w:rPr>
              <w:t>7</w:t>
            </w:r>
            <w:r>
              <w:rPr>
                <w:rFonts w:cs="Arial"/>
                <w:szCs w:val="18"/>
              </w:rPr>
              <w:t>1</w:t>
            </w:r>
            <w:r w:rsidRPr="00BE795E">
              <w:rPr>
                <w:rFonts w:cs="Arial"/>
                <w:szCs w:val="18"/>
              </w:rPr>
              <w:t>A</w:t>
            </w:r>
          </w:p>
        </w:tc>
        <w:tc>
          <w:tcPr>
            <w:tcW w:w="1704" w:type="dxa"/>
            <w:vAlign w:val="center"/>
          </w:tcPr>
          <w:p w14:paraId="347E18C7" w14:textId="79D99D9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r w:rsidRPr="006A77F7">
              <w:rPr>
                <w:rFonts w:cs="Arial"/>
                <w:szCs w:val="18"/>
              </w:rPr>
              <w:t xml:space="preserve"> </w:t>
            </w:r>
          </w:p>
        </w:tc>
        <w:tc>
          <w:tcPr>
            <w:tcW w:w="1843" w:type="dxa"/>
            <w:vAlign w:val="center"/>
          </w:tcPr>
          <w:p w14:paraId="64894A64" w14:textId="2C7F5697"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tcPr>
          <w:p w14:paraId="01F7DA73" w14:textId="2C29A344"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1C84302B" w14:textId="54693B52" w:rsidR="00255F35" w:rsidRPr="006A77F7" w:rsidRDefault="00255F35" w:rsidP="00255F35">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5C100757" w14:textId="77777777" w:rsidTr="006E2B75">
        <w:trPr>
          <w:trHeight w:val="248"/>
        </w:trPr>
        <w:tc>
          <w:tcPr>
            <w:tcW w:w="1549" w:type="dxa"/>
            <w:tcBorders>
              <w:top w:val="nil"/>
              <w:bottom w:val="nil"/>
            </w:tcBorders>
            <w:vAlign w:val="center"/>
          </w:tcPr>
          <w:p w14:paraId="6ECBA072" w14:textId="77777777" w:rsidR="00255F35" w:rsidRPr="006A77F7" w:rsidRDefault="00255F35" w:rsidP="00255F35">
            <w:pPr>
              <w:pStyle w:val="TAL"/>
              <w:jc w:val="center"/>
              <w:rPr>
                <w:rFonts w:cs="Arial"/>
                <w:szCs w:val="18"/>
              </w:rPr>
            </w:pPr>
          </w:p>
        </w:tc>
        <w:tc>
          <w:tcPr>
            <w:tcW w:w="1704" w:type="dxa"/>
            <w:vAlign w:val="center"/>
          </w:tcPr>
          <w:p w14:paraId="14D7395E" w14:textId="6415ADE6"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p>
        </w:tc>
        <w:tc>
          <w:tcPr>
            <w:tcW w:w="1843" w:type="dxa"/>
            <w:vAlign w:val="center"/>
          </w:tcPr>
          <w:p w14:paraId="1FC079AE" w14:textId="2EBD4D16" w:rsidR="00255F35" w:rsidRPr="006A77F7" w:rsidRDefault="00255F35" w:rsidP="00255F35">
            <w:pPr>
              <w:pStyle w:val="TAC"/>
              <w:rPr>
                <w:rFonts w:cs="Arial"/>
                <w:szCs w:val="18"/>
                <w:lang w:eastAsia="zh-CN"/>
              </w:rPr>
            </w:pPr>
            <w:r>
              <w:rPr>
                <w:rFonts w:cs="Arial" w:hint="eastAsia"/>
                <w:szCs w:val="18"/>
                <w:lang w:eastAsia="zh-CN"/>
              </w:rPr>
              <w:t>2</w:t>
            </w:r>
            <w:r>
              <w:rPr>
                <w:rFonts w:cs="Arial"/>
                <w:szCs w:val="18"/>
                <w:lang w:eastAsia="zh-CN"/>
              </w:rPr>
              <w:t>0/5</w:t>
            </w:r>
          </w:p>
        </w:tc>
        <w:tc>
          <w:tcPr>
            <w:tcW w:w="1984" w:type="dxa"/>
          </w:tcPr>
          <w:p w14:paraId="3608DA55" w14:textId="2F431A7D"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0CACCBB8" w14:textId="3C5BEA8D" w:rsidR="00255F35" w:rsidRPr="006A77F7" w:rsidRDefault="00255F35" w:rsidP="00255F35">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6BA9D1AB" w14:textId="77777777" w:rsidTr="006E2B75">
        <w:trPr>
          <w:trHeight w:val="248"/>
        </w:trPr>
        <w:tc>
          <w:tcPr>
            <w:tcW w:w="1549" w:type="dxa"/>
            <w:tcBorders>
              <w:top w:val="nil"/>
            </w:tcBorders>
            <w:vAlign w:val="center"/>
          </w:tcPr>
          <w:p w14:paraId="5E297BC5" w14:textId="77777777" w:rsidR="00255F35" w:rsidRPr="006A77F7" w:rsidRDefault="00255F35" w:rsidP="00255F35">
            <w:pPr>
              <w:pStyle w:val="TAL"/>
              <w:jc w:val="center"/>
              <w:rPr>
                <w:rFonts w:cs="Arial"/>
                <w:szCs w:val="18"/>
              </w:rPr>
            </w:pPr>
          </w:p>
        </w:tc>
        <w:tc>
          <w:tcPr>
            <w:tcW w:w="1704" w:type="dxa"/>
            <w:vAlign w:val="center"/>
          </w:tcPr>
          <w:p w14:paraId="787E16F2" w14:textId="2D42057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Low</w:t>
            </w:r>
            <w:r w:rsidRPr="006A77F7">
              <w:rPr>
                <w:rFonts w:cs="Arial"/>
                <w:szCs w:val="18"/>
              </w:rPr>
              <w:t xml:space="preserve"> </w:t>
            </w:r>
          </w:p>
        </w:tc>
        <w:tc>
          <w:tcPr>
            <w:tcW w:w="1843" w:type="dxa"/>
            <w:vAlign w:val="center"/>
          </w:tcPr>
          <w:p w14:paraId="18432EB6" w14:textId="58D81200"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vAlign w:val="center"/>
          </w:tcPr>
          <w:p w14:paraId="6463CC10" w14:textId="74376230" w:rsidR="00255F35" w:rsidRPr="006A77F7" w:rsidRDefault="00255F35" w:rsidP="00255F35">
            <w:pPr>
              <w:pStyle w:val="TAC"/>
              <w:rPr>
                <w:rFonts w:cs="Arial"/>
                <w:szCs w:val="18"/>
              </w:rPr>
            </w:pPr>
            <w:r>
              <w:rPr>
                <w:rFonts w:cs="Arial"/>
                <w:szCs w:val="18"/>
              </w:rPr>
              <w:t>HM avoid</w:t>
            </w:r>
          </w:p>
        </w:tc>
        <w:tc>
          <w:tcPr>
            <w:tcW w:w="2989" w:type="dxa"/>
            <w:vAlign w:val="center"/>
          </w:tcPr>
          <w:p w14:paraId="63987ABF" w14:textId="0BBEC3A0" w:rsidR="00255F35" w:rsidRPr="006A77F7" w:rsidRDefault="00255F35" w:rsidP="00255F35">
            <w:pPr>
              <w:pStyle w:val="TAL"/>
            </w:pPr>
            <w:r w:rsidRPr="006A77F7">
              <w:t>Exception avoiding</w:t>
            </w:r>
            <w:r>
              <w:rPr>
                <w:rFonts w:hint="eastAsia"/>
                <w:lang w:eastAsia="zh-CN"/>
              </w:rPr>
              <w:t>.</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F363DE">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F363DE">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F363DE">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vAlign w:val="center"/>
          </w:tcPr>
          <w:p w14:paraId="07892793" w14:textId="77777777" w:rsidR="000D5725" w:rsidRPr="006A77F7" w:rsidRDefault="000D5725" w:rsidP="00135A41">
            <w:pPr>
              <w:pStyle w:val="TAC"/>
              <w:rPr>
                <w:rFonts w:cs="Arial"/>
                <w:szCs w:val="18"/>
                <w:lang w:eastAsia="zh-CN"/>
              </w:rPr>
            </w:pPr>
          </w:p>
        </w:tc>
        <w:tc>
          <w:tcPr>
            <w:tcW w:w="1843" w:type="dxa"/>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vAlign w:val="center"/>
          </w:tcPr>
          <w:p w14:paraId="6E97D1D6" w14:textId="77777777" w:rsidR="000D5725" w:rsidRPr="006A77F7" w:rsidDel="00F17F6D" w:rsidRDefault="000D5725" w:rsidP="00135A41">
            <w:pPr>
              <w:pStyle w:val="TAC"/>
              <w:rPr>
                <w:rFonts w:cs="Arial"/>
                <w:szCs w:val="18"/>
              </w:rPr>
            </w:pPr>
            <w:r w:rsidRPr="006A77F7">
              <w:rPr>
                <w:rFonts w:cs="Arial"/>
                <w:szCs w:val="18"/>
              </w:rPr>
              <w:t>UL 837.5 MHz / DL 3350.01 MHz</w:t>
            </w:r>
          </w:p>
        </w:tc>
        <w:tc>
          <w:tcPr>
            <w:tcW w:w="1843" w:type="dxa"/>
            <w:vAlign w:val="center"/>
          </w:tcPr>
          <w:p w14:paraId="5159FDD2"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57E4FBA8" w14:textId="77777777" w:rsidR="000D5725" w:rsidRPr="006A77F7" w:rsidDel="00F17F6D" w:rsidRDefault="000D5725" w:rsidP="00135A41">
            <w:pPr>
              <w:pStyle w:val="TAC"/>
              <w:rPr>
                <w:rFonts w:cs="Arial"/>
                <w:szCs w:val="18"/>
              </w:rPr>
            </w:pPr>
          </w:p>
        </w:tc>
        <w:tc>
          <w:tcPr>
            <w:tcW w:w="1843" w:type="dxa"/>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tcPr>
          <w:p w14:paraId="59BCC041" w14:textId="77777777" w:rsidR="00E2297F" w:rsidRPr="006A77F7" w:rsidDel="00D02FDD" w:rsidRDefault="00E2297F" w:rsidP="00E2297F">
            <w:pPr>
              <w:pStyle w:val="TAC"/>
              <w:rPr>
                <w:lang w:eastAsia="en-US"/>
              </w:rPr>
            </w:pPr>
            <w:r w:rsidRPr="006A77F7">
              <w:t>Mid (UL 897.5 MHz) / 3590.01</w:t>
            </w:r>
          </w:p>
        </w:tc>
        <w:tc>
          <w:tcPr>
            <w:tcW w:w="1843" w:type="dxa"/>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5242095F" w14:textId="77777777" w:rsidR="00E2297F" w:rsidRPr="006A77F7" w:rsidDel="00D02FDD" w:rsidRDefault="00E2297F" w:rsidP="00E2297F">
            <w:pPr>
              <w:pStyle w:val="TAC"/>
              <w:rPr>
                <w:lang w:eastAsia="en-US"/>
              </w:rPr>
            </w:pPr>
            <w:r w:rsidRPr="006A77F7">
              <w:t>Mid (UL 897.5 MHz) / 3520.005</w:t>
            </w:r>
          </w:p>
        </w:tc>
        <w:tc>
          <w:tcPr>
            <w:tcW w:w="1843" w:type="dxa"/>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tcPr>
          <w:p w14:paraId="75800027" w14:textId="77777777" w:rsidR="00E2297F" w:rsidRPr="006A77F7" w:rsidRDefault="00E2297F" w:rsidP="00E2297F">
            <w:pPr>
              <w:pStyle w:val="TAC"/>
              <w:rPr>
                <w:rFonts w:eastAsia="MS Mincho"/>
              </w:rPr>
            </w:pPr>
            <w:r w:rsidRPr="006A77F7">
              <w:t>UL 900/DL 4500</w:t>
            </w:r>
          </w:p>
        </w:tc>
        <w:tc>
          <w:tcPr>
            <w:tcW w:w="1843" w:type="dxa"/>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Exception Note 4 nad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3DF386AF" w14:textId="77777777" w:rsidR="00E2297F" w:rsidRPr="006A77F7" w:rsidRDefault="00E2297F" w:rsidP="00E2297F">
            <w:pPr>
              <w:pStyle w:val="TAC"/>
              <w:rPr>
                <w:rFonts w:eastAsia="MS Mincho"/>
              </w:rPr>
            </w:pPr>
            <w:r w:rsidRPr="006A77F7">
              <w:t>UL 900/DL 4299.99</w:t>
            </w:r>
          </w:p>
        </w:tc>
        <w:tc>
          <w:tcPr>
            <w:tcW w:w="1843" w:type="dxa"/>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1AE0F63D" w14:textId="77777777" w:rsidR="00E2297F" w:rsidRPr="006A77F7" w:rsidRDefault="00E2297F" w:rsidP="00E2297F">
            <w:pPr>
              <w:pStyle w:val="TAC"/>
              <w:rPr>
                <w:rFonts w:eastAsia="MS Mincho"/>
              </w:rPr>
            </w:pPr>
            <w:r w:rsidRPr="006A77F7">
              <w:t>UL 897.5/ UL 4532.505</w:t>
            </w:r>
          </w:p>
        </w:tc>
        <w:tc>
          <w:tcPr>
            <w:tcW w:w="1843" w:type="dxa"/>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vAlign w:val="center"/>
          </w:tcPr>
          <w:p w14:paraId="6BFBF4C2" w14:textId="77777777" w:rsidR="00E2297F" w:rsidRPr="006A77F7" w:rsidRDefault="00E2297F" w:rsidP="00E2297F">
            <w:pPr>
              <w:pStyle w:val="TAC"/>
              <w:rPr>
                <w:lang w:eastAsia="en-US"/>
              </w:rPr>
            </w:pPr>
            <w:r w:rsidRPr="006A77F7">
              <w:t>UL 710/DL 2130</w:t>
            </w:r>
          </w:p>
        </w:tc>
        <w:tc>
          <w:tcPr>
            <w:tcW w:w="1843" w:type="dxa"/>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Exception Note 4 nad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00505161" w14:textId="77777777" w:rsidR="00E2297F" w:rsidRPr="006A77F7" w:rsidRDefault="00E2297F" w:rsidP="00E2297F">
            <w:pPr>
              <w:pStyle w:val="TAC"/>
              <w:rPr>
                <w:lang w:eastAsia="en-US"/>
              </w:rPr>
            </w:pPr>
            <w:r w:rsidRPr="006A77F7">
              <w:t>UL 710/DL 2165</w:t>
            </w:r>
          </w:p>
        </w:tc>
        <w:tc>
          <w:tcPr>
            <w:tcW w:w="1843" w:type="dxa"/>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lastRenderedPageBreak/>
              <w:t>13A</w:t>
            </w:r>
            <w:r w:rsidRPr="006A77F7">
              <w:rPr>
                <w:rFonts w:ascii="Arial" w:hAnsi="Arial" w:cs="Arial"/>
                <w:sz w:val="18"/>
                <w:szCs w:val="18"/>
              </w:rPr>
              <w:t>/n77A</w:t>
            </w:r>
          </w:p>
        </w:tc>
        <w:tc>
          <w:tcPr>
            <w:tcW w:w="1704" w:type="dxa"/>
          </w:tcPr>
          <w:p w14:paraId="5A2E7749" w14:textId="77777777" w:rsidR="00E2297F" w:rsidRPr="006A77F7" w:rsidRDefault="00E2297F" w:rsidP="00E2297F">
            <w:pPr>
              <w:pStyle w:val="TAC"/>
              <w:rPr>
                <w:lang w:eastAsia="en-US"/>
              </w:rPr>
            </w:pPr>
            <w:r w:rsidRPr="006A77F7">
              <w:t>UL 782 MHz / DL 3910 MHz</w:t>
            </w:r>
          </w:p>
        </w:tc>
        <w:tc>
          <w:tcPr>
            <w:tcW w:w="1843" w:type="dxa"/>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vAlign w:val="center"/>
          </w:tcPr>
          <w:p w14:paraId="59B83A5B" w14:textId="77777777" w:rsidR="00087401" w:rsidRPr="006A77F7" w:rsidRDefault="00087401" w:rsidP="00087401">
            <w:pPr>
              <w:pStyle w:val="TAC"/>
              <w:rPr>
                <w:lang w:eastAsia="en-US"/>
              </w:rPr>
            </w:pPr>
            <w:r w:rsidRPr="006A77F7">
              <w:t>Low/High</w:t>
            </w:r>
          </w:p>
        </w:tc>
        <w:tc>
          <w:tcPr>
            <w:tcW w:w="1843" w:type="dxa"/>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F363DE">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F363DE">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F363DE">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F363DE">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 xml:space="preserve">Non-Exception only possible with </w:t>
            </w:r>
            <w:r w:rsidRPr="006A77F7">
              <w:rPr>
                <w:color w:val="000000"/>
                <w:lang w:eastAsia="en-US"/>
              </w:rPr>
              <w:lastRenderedPageBreak/>
              <w:t>1UL in band 41</w:t>
            </w:r>
          </w:p>
        </w:tc>
      </w:tr>
      <w:tr w:rsidR="00087401" w:rsidRPr="006A77F7" w14:paraId="43A8C43E" w14:textId="77777777" w:rsidTr="00F363DE">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lastRenderedPageBreak/>
              <w:t>48A/</w:t>
            </w:r>
            <w:r w:rsidRPr="006A77F7">
              <w:rPr>
                <w:rFonts w:cs="Arial"/>
                <w:b/>
                <w:bCs/>
                <w:szCs w:val="18"/>
              </w:rPr>
              <w:t>n66A</w:t>
            </w:r>
          </w:p>
        </w:tc>
        <w:tc>
          <w:tcPr>
            <w:tcW w:w="1704" w:type="dxa"/>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F363DE">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F363DE">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t>66A</w:t>
            </w:r>
            <w:r w:rsidRPr="006A77F7">
              <w:rPr>
                <w:rFonts w:cs="Arial"/>
                <w:b/>
                <w:bCs/>
                <w:szCs w:val="18"/>
              </w:rPr>
              <w:t>/</w:t>
            </w:r>
            <w:r w:rsidRPr="006A77F7">
              <w:rPr>
                <w:rFonts w:cs="Arial"/>
                <w:b/>
                <w:szCs w:val="18"/>
              </w:rPr>
              <w:t>n25A</w:t>
            </w:r>
          </w:p>
        </w:tc>
        <w:tc>
          <w:tcPr>
            <w:tcW w:w="1704" w:type="dxa"/>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F363DE">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F363DE">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F363DE">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F363DE">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F363DE">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F363DE">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5" w:name="_Hlk128556221"/>
            <w:r w:rsidRPr="006A77F7">
              <w:rPr>
                <w:rFonts w:cs="Arial"/>
                <w:b/>
                <w:bCs/>
                <w:szCs w:val="18"/>
                <w:lang w:eastAsia="zh-CN"/>
              </w:rPr>
              <w:t>66A/</w:t>
            </w:r>
            <w:r w:rsidRPr="006A77F7">
              <w:rPr>
                <w:rFonts w:cs="Arial"/>
                <w:bCs/>
                <w:szCs w:val="18"/>
                <w:lang w:eastAsia="zh-CN"/>
              </w:rPr>
              <w:t>n41A (PC2 and PC3)</w:t>
            </w:r>
          </w:p>
        </w:tc>
        <w:tc>
          <w:tcPr>
            <w:tcW w:w="1704" w:type="dxa"/>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5"/>
      <w:tr w:rsidR="00087401" w:rsidRPr="006A77F7" w14:paraId="3A04AD07" w14:textId="77777777" w:rsidTr="00F363DE">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31EBB8F7" w:rsidR="00087401" w:rsidRPr="006A77F7" w:rsidRDefault="00087401" w:rsidP="00087401">
            <w:pPr>
              <w:pStyle w:val="TAL"/>
              <w:rPr>
                <w:color w:val="000000"/>
              </w:rPr>
            </w:pPr>
            <w:r w:rsidRPr="006A77F7">
              <w:rPr>
                <w:color w:val="000000"/>
              </w:rPr>
              <w:t xml:space="preserve">Exception Note </w:t>
            </w:r>
            <w:r w:rsidR="00BF684D" w:rsidRPr="00BF684D">
              <w:rPr>
                <w:color w:val="000000"/>
              </w:rPr>
              <w:t xml:space="preserve">9 </w:t>
            </w:r>
            <w:r w:rsidRPr="006A77F7">
              <w:rPr>
                <w:color w:val="000000"/>
              </w:rPr>
              <w:t>of TS 38.101-3 table 7.3B.2.3.1-1</w:t>
            </w:r>
          </w:p>
        </w:tc>
      </w:tr>
      <w:tr w:rsidR="00BF684D" w:rsidRPr="006A77F7" w:rsidDel="00BF684D" w14:paraId="38C2DF7B" w14:textId="77777777" w:rsidTr="00F363DE">
        <w:trPr>
          <w:trHeight w:val="248"/>
        </w:trPr>
        <w:tc>
          <w:tcPr>
            <w:tcW w:w="1549" w:type="dxa"/>
            <w:tcBorders>
              <w:top w:val="nil"/>
              <w:bottom w:val="nil"/>
            </w:tcBorders>
            <w:vAlign w:val="center"/>
          </w:tcPr>
          <w:p w14:paraId="2B92FC29" w14:textId="77777777" w:rsidR="00BF684D" w:rsidRPr="006A77F7" w:rsidDel="00BF684D" w:rsidRDefault="00BF684D" w:rsidP="00BF684D">
            <w:pPr>
              <w:pStyle w:val="TAL"/>
              <w:jc w:val="center"/>
              <w:rPr>
                <w:rFonts w:cs="Arial"/>
                <w:b/>
                <w:bCs/>
                <w:szCs w:val="18"/>
              </w:rPr>
            </w:pPr>
          </w:p>
        </w:tc>
        <w:tc>
          <w:tcPr>
            <w:tcW w:w="1704" w:type="dxa"/>
            <w:vAlign w:val="center"/>
          </w:tcPr>
          <w:p w14:paraId="0D10B36A" w14:textId="77777777" w:rsidR="00BF684D" w:rsidRPr="006A77F7" w:rsidRDefault="00BF684D" w:rsidP="00BF684D">
            <w:pPr>
              <w:pStyle w:val="TAC"/>
            </w:pPr>
            <w:r w:rsidRPr="006A77F7">
              <w:t>DL Low /</w:t>
            </w:r>
          </w:p>
          <w:p w14:paraId="40E06951" w14:textId="54BF956A" w:rsidR="00BF684D" w:rsidRPr="006A77F7" w:rsidDel="00BF684D" w:rsidRDefault="00BF684D" w:rsidP="00BF684D">
            <w:pPr>
              <w:pStyle w:val="TAC"/>
            </w:pPr>
            <w:r w:rsidRPr="006A77F7">
              <w:t>UL1881 MHz</w:t>
            </w:r>
          </w:p>
        </w:tc>
        <w:tc>
          <w:tcPr>
            <w:tcW w:w="1843" w:type="dxa"/>
            <w:vAlign w:val="center"/>
          </w:tcPr>
          <w:p w14:paraId="7C3519A5" w14:textId="54D3EE48" w:rsidR="00BF684D" w:rsidRPr="006A77F7" w:rsidDel="00BF684D" w:rsidRDefault="00BF684D" w:rsidP="00BF684D">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BF684D" w:rsidRPr="006A77F7" w:rsidDel="00BF684D" w:rsidRDefault="00BF684D" w:rsidP="00BF684D">
            <w:pPr>
              <w:pStyle w:val="TAC"/>
              <w:rPr>
                <w:rFonts w:cs="Arial"/>
                <w:szCs w:val="18"/>
              </w:rPr>
            </w:pPr>
            <w:r w:rsidRPr="006A77F7">
              <w:rPr>
                <w:rFonts w:cs="Arial"/>
                <w:szCs w:val="18"/>
              </w:rPr>
              <w:t>Receiver Harmonic Mixing</w:t>
            </w:r>
          </w:p>
        </w:tc>
        <w:tc>
          <w:tcPr>
            <w:tcW w:w="2989" w:type="dxa"/>
            <w:vAlign w:val="center"/>
          </w:tcPr>
          <w:p w14:paraId="70F316E9" w14:textId="1728880C" w:rsidR="00BF684D" w:rsidRPr="006A77F7" w:rsidDel="00BF684D"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2F8D4154" w14:textId="77777777" w:rsidTr="00F363DE">
        <w:trPr>
          <w:trHeight w:val="248"/>
        </w:trPr>
        <w:tc>
          <w:tcPr>
            <w:tcW w:w="1549" w:type="dxa"/>
            <w:tcBorders>
              <w:top w:val="nil"/>
              <w:bottom w:val="nil"/>
            </w:tcBorders>
            <w:vAlign w:val="center"/>
          </w:tcPr>
          <w:p w14:paraId="5FF58912" w14:textId="77777777" w:rsidR="00BF684D" w:rsidRPr="006A77F7" w:rsidRDefault="00BF684D" w:rsidP="00BF684D">
            <w:pPr>
              <w:pStyle w:val="TAL"/>
              <w:jc w:val="center"/>
              <w:rPr>
                <w:rFonts w:cs="Arial"/>
                <w:b/>
                <w:bCs/>
                <w:szCs w:val="18"/>
              </w:rPr>
            </w:pPr>
          </w:p>
        </w:tc>
        <w:tc>
          <w:tcPr>
            <w:tcW w:w="1704" w:type="dxa"/>
            <w:vAlign w:val="center"/>
          </w:tcPr>
          <w:p w14:paraId="69986289" w14:textId="77777777" w:rsidR="00BF684D" w:rsidRPr="006A77F7" w:rsidRDefault="00BF684D" w:rsidP="00BF684D">
            <w:pPr>
              <w:pStyle w:val="TAC"/>
            </w:pPr>
            <w:r w:rsidRPr="006A77F7">
              <w:t>DL Low /</w:t>
            </w:r>
          </w:p>
          <w:p w14:paraId="16090A4C" w14:textId="77777777" w:rsidR="00BF684D" w:rsidRPr="006A77F7" w:rsidRDefault="00BF684D" w:rsidP="00BF684D">
            <w:pPr>
              <w:pStyle w:val="TAC"/>
              <w:rPr>
                <w:rFonts w:eastAsia="MS Mincho"/>
              </w:rPr>
            </w:pPr>
            <w:r w:rsidRPr="006A77F7">
              <w:t>UL1881 MHz</w:t>
            </w:r>
          </w:p>
        </w:tc>
        <w:tc>
          <w:tcPr>
            <w:tcW w:w="1843" w:type="dxa"/>
            <w:vAlign w:val="center"/>
          </w:tcPr>
          <w:p w14:paraId="73DCC7FE" w14:textId="3B23AA68" w:rsidR="00BF684D" w:rsidRPr="006A77F7" w:rsidRDefault="00BF684D" w:rsidP="00BF684D">
            <w:pPr>
              <w:pStyle w:val="TAC"/>
            </w:pPr>
            <w:r w:rsidRPr="00BF684D">
              <w:rPr>
                <w:rFonts w:cs="Arial"/>
                <w:szCs w:val="18"/>
              </w:rPr>
              <w:t>5</w:t>
            </w:r>
            <w:r w:rsidRPr="006A77F7">
              <w:rPr>
                <w:rFonts w:cs="Arial"/>
                <w:szCs w:val="18"/>
              </w:rPr>
              <w:t>/20</w:t>
            </w:r>
          </w:p>
        </w:tc>
        <w:tc>
          <w:tcPr>
            <w:tcW w:w="1984" w:type="dxa"/>
            <w:vAlign w:val="center"/>
          </w:tcPr>
          <w:p w14:paraId="77F158ED" w14:textId="77777777" w:rsidR="00BF684D" w:rsidRPr="006A77F7" w:rsidRDefault="00BF684D" w:rsidP="00BF684D">
            <w:pPr>
              <w:pStyle w:val="TAC"/>
              <w:rPr>
                <w:color w:val="000000"/>
              </w:rPr>
            </w:pPr>
            <w:r w:rsidRPr="006A77F7">
              <w:rPr>
                <w:rFonts w:cs="Arial"/>
                <w:szCs w:val="18"/>
              </w:rPr>
              <w:t>Receiver Harmonic Mixing</w:t>
            </w:r>
          </w:p>
        </w:tc>
        <w:tc>
          <w:tcPr>
            <w:tcW w:w="2989" w:type="dxa"/>
            <w:vAlign w:val="center"/>
          </w:tcPr>
          <w:p w14:paraId="00ED6D78" w14:textId="77777777" w:rsidR="00BF684D" w:rsidRPr="006A77F7"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4DE363A0" w14:textId="77777777" w:rsidTr="00F363DE">
        <w:trPr>
          <w:trHeight w:val="248"/>
        </w:trPr>
        <w:tc>
          <w:tcPr>
            <w:tcW w:w="1549" w:type="dxa"/>
            <w:tcBorders>
              <w:top w:val="nil"/>
            </w:tcBorders>
            <w:vAlign w:val="center"/>
          </w:tcPr>
          <w:p w14:paraId="590FF7DA" w14:textId="77777777" w:rsidR="00BF684D" w:rsidRPr="006A77F7" w:rsidRDefault="00BF684D" w:rsidP="00BF684D">
            <w:pPr>
              <w:pStyle w:val="TAL"/>
              <w:jc w:val="center"/>
              <w:rPr>
                <w:rFonts w:cs="Arial"/>
                <w:b/>
                <w:bCs/>
                <w:szCs w:val="18"/>
              </w:rPr>
            </w:pPr>
          </w:p>
        </w:tc>
        <w:tc>
          <w:tcPr>
            <w:tcW w:w="1704" w:type="dxa"/>
            <w:vAlign w:val="center"/>
          </w:tcPr>
          <w:p w14:paraId="54A43E59" w14:textId="77777777" w:rsidR="00BF684D" w:rsidRPr="006A77F7" w:rsidRDefault="00BF684D" w:rsidP="00BF684D">
            <w:pPr>
              <w:pStyle w:val="TAC"/>
            </w:pPr>
            <w:r w:rsidRPr="006A77F7">
              <w:t>DL High /</w:t>
            </w:r>
          </w:p>
          <w:p w14:paraId="3BF8BDE4" w14:textId="77777777" w:rsidR="00BF684D" w:rsidRPr="006A77F7" w:rsidRDefault="00BF684D" w:rsidP="00BF684D">
            <w:pPr>
              <w:pStyle w:val="TAC"/>
            </w:pPr>
            <w:r w:rsidRPr="006A77F7">
              <w:t>UL1881 MHz</w:t>
            </w:r>
          </w:p>
        </w:tc>
        <w:tc>
          <w:tcPr>
            <w:tcW w:w="1843" w:type="dxa"/>
            <w:vAlign w:val="center"/>
          </w:tcPr>
          <w:p w14:paraId="50999A56" w14:textId="77777777" w:rsidR="00BF684D" w:rsidRPr="006A77F7" w:rsidRDefault="00BF684D" w:rsidP="00BF684D">
            <w:pPr>
              <w:pStyle w:val="TAC"/>
              <w:rPr>
                <w:rFonts w:cs="Arial"/>
                <w:szCs w:val="18"/>
              </w:rPr>
            </w:pPr>
            <w:r w:rsidRPr="006A77F7">
              <w:rPr>
                <w:rFonts w:cs="Arial"/>
                <w:szCs w:val="18"/>
              </w:rPr>
              <w:t>20/20</w:t>
            </w:r>
          </w:p>
        </w:tc>
        <w:tc>
          <w:tcPr>
            <w:tcW w:w="1984" w:type="dxa"/>
            <w:vAlign w:val="center"/>
          </w:tcPr>
          <w:p w14:paraId="2FC2AC29" w14:textId="77777777" w:rsidR="00BF684D" w:rsidRPr="006A77F7" w:rsidRDefault="00BF684D" w:rsidP="00BF684D">
            <w:pPr>
              <w:pStyle w:val="TAC"/>
              <w:rPr>
                <w:rFonts w:cs="Arial"/>
                <w:szCs w:val="18"/>
              </w:rPr>
            </w:pPr>
            <w:r w:rsidRPr="006A77F7">
              <w:rPr>
                <w:rFonts w:cs="Arial"/>
                <w:szCs w:val="18"/>
              </w:rPr>
              <w:t>HM avoid</w:t>
            </w:r>
          </w:p>
        </w:tc>
        <w:tc>
          <w:tcPr>
            <w:tcW w:w="2989" w:type="dxa"/>
            <w:vAlign w:val="center"/>
          </w:tcPr>
          <w:p w14:paraId="5A536F58" w14:textId="77777777" w:rsidR="00BF684D" w:rsidRPr="006A77F7" w:rsidRDefault="00BF684D" w:rsidP="00BF684D">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BF684D" w:rsidRPr="006A77F7" w14:paraId="75D6EB45" w14:textId="77777777" w:rsidTr="00F363DE">
        <w:trPr>
          <w:trHeight w:val="248"/>
        </w:trPr>
        <w:tc>
          <w:tcPr>
            <w:tcW w:w="10069" w:type="dxa"/>
            <w:gridSpan w:val="5"/>
          </w:tcPr>
          <w:p w14:paraId="2771D71B" w14:textId="77777777" w:rsidR="00BF684D" w:rsidRPr="006A77F7" w:rsidRDefault="00BF684D" w:rsidP="00BF684D">
            <w:pPr>
              <w:pStyle w:val="TAN"/>
            </w:pPr>
            <w:r w:rsidRPr="006A77F7">
              <w:t>NOTE 1:</w:t>
            </w:r>
            <w:r w:rsidRPr="006A77F7">
              <w:tab/>
              <w:t>This selection is used in test case 7.3B.2.3 unless otherwise stated</w:t>
            </w:r>
          </w:p>
          <w:p w14:paraId="5555E273" w14:textId="77777777" w:rsidR="00BF684D" w:rsidRPr="006A77F7" w:rsidRDefault="00BF684D" w:rsidP="00BF684D">
            <w:pPr>
              <w:pStyle w:val="TAN"/>
            </w:pPr>
            <w:r w:rsidRPr="006A77F7">
              <w:t>NOTE 2:</w:t>
            </w:r>
            <w:r w:rsidRPr="006A77F7">
              <w:tab/>
              <w:t>Aggressor band in bold</w:t>
            </w:r>
          </w:p>
          <w:p w14:paraId="5ADD4618" w14:textId="524E00B5" w:rsidR="00BF684D" w:rsidRPr="006A77F7" w:rsidRDefault="00BF684D" w:rsidP="00BF684D">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6" w:name="_Toc68073935"/>
      <w:bookmarkStart w:id="407" w:name="_Toc75371797"/>
      <w:bookmarkStart w:id="408" w:name="_Toc83727865"/>
      <w:bookmarkStart w:id="409" w:name="_Toc100005966"/>
      <w:bookmarkStart w:id="410" w:name="_Toc106703514"/>
      <w:bookmarkStart w:id="411" w:name="_Toc219287642"/>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3"/>
      <w:bookmarkEnd w:id="374"/>
      <w:bookmarkEnd w:id="375"/>
      <w:bookmarkEnd w:id="398"/>
      <w:bookmarkEnd w:id="406"/>
      <w:bookmarkEnd w:id="407"/>
      <w:bookmarkEnd w:id="408"/>
      <w:bookmarkEnd w:id="409"/>
      <w:bookmarkEnd w:id="410"/>
      <w:bookmarkEnd w:id="411"/>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2"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3"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4AB10776"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w:t>
            </w:r>
            <w:r w:rsidR="00C64456" w:rsidRPr="00C64456">
              <w:rPr>
                <w:rFonts w:ascii="Arial" w:eastAsia="SimSun" w:hAnsi="Arial"/>
                <w:sz w:val="18"/>
                <w:lang w:eastAsia="ja-JP"/>
              </w:rPr>
              <w:t>_v1</w:t>
            </w:r>
            <w:r w:rsidRPr="006A77F7">
              <w:rPr>
                <w:rFonts w:ascii="Arial" w:eastAsia="SimSun" w:hAnsi="Arial"/>
                <w:sz w:val="18"/>
                <w:lang w:eastAsia="ja-JP"/>
              </w:rPr>
              <w:t>.zip</w:t>
            </w:r>
          </w:p>
        </w:tc>
        <w:tc>
          <w:tcPr>
            <w:tcW w:w="2225" w:type="dxa"/>
          </w:tcPr>
          <w:p w14:paraId="4CAE1918" w14:textId="7A9523E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64456" w:rsidRPr="00C64456">
              <w:rPr>
                <w:rFonts w:ascii="Arial" w:eastAsia="SimSun" w:hAnsi="Arial"/>
                <w:sz w:val="18"/>
                <w:lang w:eastAsia="en-US"/>
              </w:rPr>
              <w:t>109</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468ED944" w:rsidR="00B853D3" w:rsidRPr="006A77F7" w:rsidRDefault="00B853D3" w:rsidP="00B853D3">
            <w:pPr>
              <w:pStyle w:val="TAL"/>
              <w:rPr>
                <w:lang w:eastAsia="ja-JP"/>
              </w:rPr>
            </w:pPr>
            <w:r w:rsidRPr="006A77F7">
              <w:rPr>
                <w:lang w:eastAsia="ja-JP"/>
              </w:rPr>
              <w:t>38.521-3_TpAnalysisSpur(DC_2A_n77A)_</w:t>
            </w:r>
            <w:r w:rsidR="00672BBC" w:rsidRPr="00672BBC">
              <w:rPr>
                <w:lang w:eastAsia="ja-JP"/>
              </w:rPr>
              <w:t>v4</w:t>
            </w:r>
            <w:r w:rsidRPr="006A77F7">
              <w:rPr>
                <w:lang w:eastAsia="ja-JP"/>
              </w:rPr>
              <w:t>.zip</w:t>
            </w:r>
          </w:p>
        </w:tc>
        <w:tc>
          <w:tcPr>
            <w:tcW w:w="2225" w:type="dxa"/>
          </w:tcPr>
          <w:p w14:paraId="64970E11" w14:textId="7131CDDB"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9E3493">
        <w:tc>
          <w:tcPr>
            <w:tcW w:w="1657" w:type="dxa"/>
          </w:tcPr>
          <w:p w14:paraId="5E7F7165" w14:textId="77777777" w:rsidR="00D42AD3" w:rsidRPr="006A77F7" w:rsidRDefault="00D42AD3" w:rsidP="009E3493">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9E3493">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9E3493">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1EB347B1" w:rsidR="00B853D3" w:rsidRPr="006A77F7" w:rsidRDefault="00B853D3" w:rsidP="00B853D3">
            <w:pPr>
              <w:pStyle w:val="TAL"/>
              <w:rPr>
                <w:lang w:eastAsia="ja-JP"/>
              </w:rPr>
            </w:pPr>
            <w:r w:rsidRPr="006A77F7">
              <w:rPr>
                <w:lang w:eastAsia="ja-JP"/>
              </w:rPr>
              <w:t>38.521-3_TpAnalysisSpur(DC_5A_n77A)_</w:t>
            </w:r>
            <w:r w:rsidR="00672BBC" w:rsidRPr="00672BBC">
              <w:rPr>
                <w:lang w:eastAsia="ja-JP"/>
              </w:rPr>
              <w:t>v4</w:t>
            </w:r>
            <w:r w:rsidRPr="006A77F7">
              <w:rPr>
                <w:lang w:eastAsia="ja-JP"/>
              </w:rPr>
              <w:t>.zip</w:t>
            </w:r>
          </w:p>
        </w:tc>
        <w:tc>
          <w:tcPr>
            <w:tcW w:w="2225" w:type="dxa"/>
          </w:tcPr>
          <w:p w14:paraId="5D433CE3" w14:textId="5ED211F6"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lastRenderedPageBreak/>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4"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4"/>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0207FB">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0207FB">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0207FB">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0207FB">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565CFE2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242019" w14:textId="3C080134"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535CAD" w:rsidRPr="006A77F7" w14:paraId="7FB0078F" w14:textId="77777777" w:rsidTr="00822785">
        <w:tc>
          <w:tcPr>
            <w:tcW w:w="1657" w:type="dxa"/>
          </w:tcPr>
          <w:p w14:paraId="28EEFC59" w14:textId="5C4DD3EC" w:rsidR="00535CAD" w:rsidRPr="006A77F7" w:rsidRDefault="00535CAD" w:rsidP="007B5404">
            <w:pPr>
              <w:pStyle w:val="TAL"/>
              <w:rPr>
                <w:rFonts w:eastAsia="SimSun"/>
                <w:lang w:eastAsia="en-US"/>
              </w:rPr>
            </w:pPr>
            <w:r w:rsidRPr="006A77F7">
              <w:rPr>
                <w:rFonts w:eastAsia="SimSun"/>
              </w:rPr>
              <w:t>DC_28A_n78A</w:t>
            </w:r>
          </w:p>
        </w:tc>
        <w:tc>
          <w:tcPr>
            <w:tcW w:w="4765" w:type="dxa"/>
          </w:tcPr>
          <w:p w14:paraId="7353A790" w14:textId="30C7F833" w:rsidR="00535CAD" w:rsidRPr="006A77F7" w:rsidRDefault="00535CAD" w:rsidP="007B5404">
            <w:pPr>
              <w:pStyle w:val="TAL"/>
              <w:rPr>
                <w:rFonts w:eastAsia="SimSun"/>
                <w:lang w:eastAsia="ja-JP"/>
              </w:rPr>
            </w:pPr>
            <w:r w:rsidRPr="006A77F7">
              <w:rPr>
                <w:rFonts w:eastAsia="SimSun"/>
              </w:rPr>
              <w:t>38.521-3_TpAnalysisSpur(DC_28A_n78A)</w:t>
            </w:r>
            <w:r>
              <w:rPr>
                <w:rFonts w:eastAsia="SimSun"/>
              </w:rPr>
              <w:t>_v1</w:t>
            </w:r>
            <w:r w:rsidRPr="006A77F7">
              <w:rPr>
                <w:rFonts w:eastAsia="SimSun"/>
              </w:rPr>
              <w:t>.zip</w:t>
            </w:r>
          </w:p>
        </w:tc>
        <w:tc>
          <w:tcPr>
            <w:tcW w:w="2225" w:type="dxa"/>
          </w:tcPr>
          <w:p w14:paraId="6B503938" w14:textId="028992D9" w:rsidR="00535CAD" w:rsidRPr="006A77F7" w:rsidRDefault="00535CAD" w:rsidP="007B5404">
            <w:pPr>
              <w:pStyle w:val="TAL"/>
              <w:rPr>
                <w:rFonts w:eastAsia="SimSun"/>
                <w:lang w:eastAsia="en-US"/>
              </w:rPr>
            </w:pPr>
            <w:r w:rsidRPr="006A77F7">
              <w:rPr>
                <w:rFonts w:eastAsia="SimSun"/>
              </w:rPr>
              <w:t>RAN5#</w:t>
            </w:r>
            <w:r>
              <w:rPr>
                <w:rFonts w:eastAsia="SimSun"/>
              </w:rPr>
              <w:t>109</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333E0A4F"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4B440B" w14:textId="1A2304E1"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4C7EEF2C"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w:t>
            </w:r>
            <w:r w:rsidR="003B3264" w:rsidRPr="003B3264">
              <w:rPr>
                <w:rFonts w:eastAsia="Malgun Gothic"/>
                <w:lang w:eastAsia="ja-JP"/>
              </w:rPr>
              <w:t>v3</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3CAA571B" w:rsidR="00B853D3" w:rsidRPr="006A77F7" w:rsidRDefault="00B853D3" w:rsidP="00B853D3">
            <w:pPr>
              <w:pStyle w:val="TAL"/>
              <w:rPr>
                <w:rFonts w:eastAsia="SimSun"/>
                <w:lang w:eastAsia="en-US"/>
              </w:rPr>
            </w:pPr>
            <w:r w:rsidRPr="006A77F7">
              <w:rPr>
                <w:rFonts w:eastAsia="SimSun"/>
                <w:lang w:eastAsia="en-US"/>
              </w:rPr>
              <w:t>RAN5#</w:t>
            </w:r>
            <w:r w:rsidR="003B3264" w:rsidRPr="003B3264">
              <w:rPr>
                <w:rFonts w:eastAsia="SimSun"/>
                <w:lang w:eastAsia="en-US"/>
              </w:rPr>
              <w:t>109</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6DDC84C4"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w:t>
            </w:r>
            <w:r w:rsidR="003B3264" w:rsidRPr="003B3264">
              <w:rPr>
                <w:rFonts w:ascii="Arial" w:hAnsi="Arial"/>
                <w:sz w:val="18"/>
                <w:lang w:eastAsia="ja-JP"/>
              </w:rPr>
              <w:t>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5765CB2" w14:textId="3FDE4AD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r w:rsidR="003B3264" w:rsidRPr="003B3264">
              <w:rPr>
                <w:rFonts w:ascii="Arial" w:hAnsi="Arial"/>
                <w:sz w:val="18"/>
                <w:lang w:eastAsia="zh-CN"/>
              </w:rPr>
              <w:t>109</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5" w:name="_Toc219287643"/>
      <w:r w:rsidRPr="006A77F7">
        <w:t>4.3.3.</w:t>
      </w:r>
      <w:r>
        <w:t>3</w:t>
      </w:r>
      <w:r w:rsidRPr="006A77F7">
        <w:tab/>
        <w:t xml:space="preserve">Reference sensitivity test cases for </w:t>
      </w:r>
      <w:r>
        <w:rPr>
          <w:rFonts w:hint="eastAsia"/>
          <w:lang w:eastAsia="zh-CN"/>
        </w:rPr>
        <w:t>V2</w:t>
      </w:r>
      <w:r>
        <w:t>X configuration</w:t>
      </w:r>
      <w:bookmarkEnd w:id="415"/>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D53909">
        <w:tc>
          <w:tcPr>
            <w:tcW w:w="1606" w:type="dxa"/>
            <w:tcMar>
              <w:left w:w="45" w:type="dxa"/>
              <w:right w:w="45" w:type="dxa"/>
            </w:tcMar>
          </w:tcPr>
          <w:p w14:paraId="40243E69" w14:textId="77777777" w:rsidR="00442923" w:rsidRPr="006A77F7" w:rsidRDefault="00442923" w:rsidP="00D53909">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D53909">
            <w:pPr>
              <w:pStyle w:val="TAH"/>
            </w:pPr>
            <w:r w:rsidRPr="006A77F7">
              <w:t>Single UL</w:t>
            </w:r>
          </w:p>
        </w:tc>
        <w:tc>
          <w:tcPr>
            <w:tcW w:w="1302" w:type="dxa"/>
            <w:tcMar>
              <w:left w:w="45" w:type="dxa"/>
              <w:right w:w="45" w:type="dxa"/>
            </w:tcMar>
          </w:tcPr>
          <w:p w14:paraId="10698131" w14:textId="77777777" w:rsidR="00442923" w:rsidRPr="006A77F7" w:rsidRDefault="00442923" w:rsidP="00D53909">
            <w:pPr>
              <w:pStyle w:val="TAH"/>
            </w:pPr>
            <w:r w:rsidRPr="006A77F7">
              <w:t>Refsens exception, victim band (NOTE 2)</w:t>
            </w:r>
          </w:p>
        </w:tc>
        <w:tc>
          <w:tcPr>
            <w:tcW w:w="1381" w:type="dxa"/>
            <w:tcMar>
              <w:left w:w="45" w:type="dxa"/>
              <w:right w:w="45" w:type="dxa"/>
            </w:tcMar>
          </w:tcPr>
          <w:p w14:paraId="3A8DEA3A" w14:textId="77777777" w:rsidR="00442923" w:rsidRPr="006A77F7" w:rsidRDefault="00442923" w:rsidP="00D53909">
            <w:pPr>
              <w:pStyle w:val="TAH"/>
            </w:pPr>
            <w:r w:rsidRPr="006A77F7">
              <w:t>Requirement coverage</w:t>
            </w:r>
          </w:p>
          <w:p w14:paraId="715F7A1A" w14:textId="77777777" w:rsidR="00442923" w:rsidRPr="006A77F7" w:rsidRDefault="00442923" w:rsidP="00D53909">
            <w:pPr>
              <w:pStyle w:val="TAH"/>
            </w:pPr>
            <w:r w:rsidRPr="006A77F7">
              <w:t>(NOTE 2)</w:t>
            </w:r>
          </w:p>
        </w:tc>
        <w:tc>
          <w:tcPr>
            <w:tcW w:w="3052" w:type="dxa"/>
            <w:tcMar>
              <w:left w:w="45" w:type="dxa"/>
              <w:right w:w="45" w:type="dxa"/>
            </w:tcMar>
          </w:tcPr>
          <w:p w14:paraId="76DC18C6" w14:textId="77777777" w:rsidR="00442923" w:rsidRPr="006A77F7" w:rsidRDefault="00442923" w:rsidP="00D53909">
            <w:pPr>
              <w:pStyle w:val="TAH"/>
            </w:pPr>
            <w:r w:rsidRPr="006A77F7">
              <w:t>Comments</w:t>
            </w:r>
          </w:p>
        </w:tc>
      </w:tr>
      <w:tr w:rsidR="00442923" w:rsidRPr="006A77F7" w14:paraId="793E3823" w14:textId="77777777" w:rsidTr="00D53909">
        <w:tc>
          <w:tcPr>
            <w:tcW w:w="10393" w:type="dxa"/>
            <w:gridSpan w:val="5"/>
            <w:tcMar>
              <w:left w:w="45" w:type="dxa"/>
              <w:right w:w="45" w:type="dxa"/>
            </w:tcMar>
            <w:vAlign w:val="center"/>
          </w:tcPr>
          <w:p w14:paraId="075C4135" w14:textId="77777777" w:rsidR="00442923" w:rsidRPr="006A77F7" w:rsidRDefault="00442923" w:rsidP="00D53909">
            <w:pPr>
              <w:pStyle w:val="TAH"/>
              <w:ind w:left="360"/>
            </w:pPr>
            <w:r>
              <w:t>V2X_</w:t>
            </w:r>
            <w:r>
              <w:rPr>
                <w:rFonts w:hint="eastAsia"/>
                <w:lang w:eastAsia="zh-CN"/>
              </w:rPr>
              <w:t>X</w:t>
            </w:r>
            <w:r>
              <w:t>A_nYA</w:t>
            </w:r>
          </w:p>
        </w:tc>
      </w:tr>
      <w:tr w:rsidR="00442923" w:rsidRPr="006A77F7" w14:paraId="4557FE7A" w14:textId="77777777" w:rsidTr="00D53909">
        <w:tc>
          <w:tcPr>
            <w:tcW w:w="1606" w:type="dxa"/>
            <w:tcMar>
              <w:left w:w="45" w:type="dxa"/>
              <w:right w:w="45" w:type="dxa"/>
            </w:tcMar>
            <w:vAlign w:val="center"/>
          </w:tcPr>
          <w:p w14:paraId="62FC8528" w14:textId="77777777" w:rsidR="00442923" w:rsidRPr="006A77F7" w:rsidRDefault="00442923" w:rsidP="00D53909">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D53909">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D53909">
            <w:pPr>
              <w:pStyle w:val="TAC"/>
            </w:pPr>
            <w:r>
              <w:t>N38</w:t>
            </w:r>
          </w:p>
        </w:tc>
        <w:tc>
          <w:tcPr>
            <w:tcW w:w="1381" w:type="dxa"/>
            <w:tcMar>
              <w:left w:w="45" w:type="dxa"/>
              <w:right w:w="45" w:type="dxa"/>
            </w:tcMar>
            <w:vAlign w:val="center"/>
          </w:tcPr>
          <w:p w14:paraId="519B59EA" w14:textId="77777777" w:rsidR="00442923" w:rsidRPr="006A77F7" w:rsidRDefault="00442923" w:rsidP="00D53909">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D53909">
            <w:pPr>
              <w:pStyle w:val="TAC"/>
            </w:pPr>
            <w:r w:rsidRPr="006A77F7">
              <w:t>RAN5#</w:t>
            </w:r>
            <w:r>
              <w:t>107</w:t>
            </w:r>
          </w:p>
        </w:tc>
      </w:tr>
      <w:tr w:rsidR="00442923" w:rsidRPr="006A77F7" w14:paraId="7C617D37" w14:textId="77777777" w:rsidTr="00D53909">
        <w:tc>
          <w:tcPr>
            <w:tcW w:w="10393" w:type="dxa"/>
            <w:gridSpan w:val="5"/>
          </w:tcPr>
          <w:p w14:paraId="5BCA5666" w14:textId="77777777" w:rsidR="00442923" w:rsidRPr="006A77F7" w:rsidRDefault="00442923" w:rsidP="00D53909">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D53909">
        <w:trPr>
          <w:trHeight w:val="248"/>
        </w:trPr>
        <w:tc>
          <w:tcPr>
            <w:tcW w:w="1549" w:type="dxa"/>
          </w:tcPr>
          <w:p w14:paraId="2A6E8E49" w14:textId="77777777" w:rsidR="00442923" w:rsidRPr="006A77F7" w:rsidRDefault="00442923" w:rsidP="00D53909">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D53909">
            <w:pPr>
              <w:pStyle w:val="TAH"/>
            </w:pPr>
            <w:r w:rsidRPr="006A77F7">
              <w:t>Frequency</w:t>
            </w:r>
          </w:p>
        </w:tc>
        <w:tc>
          <w:tcPr>
            <w:tcW w:w="1843" w:type="dxa"/>
          </w:tcPr>
          <w:p w14:paraId="5C391CC6" w14:textId="77777777" w:rsidR="00442923" w:rsidRPr="006A77F7" w:rsidRDefault="00442923" w:rsidP="00D53909">
            <w:pPr>
              <w:pStyle w:val="TAH"/>
            </w:pPr>
            <w:r w:rsidRPr="006A77F7">
              <w:t>Channel BW [MHz]</w:t>
            </w:r>
          </w:p>
        </w:tc>
        <w:tc>
          <w:tcPr>
            <w:tcW w:w="1984" w:type="dxa"/>
          </w:tcPr>
          <w:p w14:paraId="1611C09B" w14:textId="77777777" w:rsidR="00442923" w:rsidRPr="006A77F7" w:rsidRDefault="00442923" w:rsidP="00D53909">
            <w:pPr>
              <w:pStyle w:val="TAH"/>
            </w:pPr>
            <w:r w:rsidRPr="006A77F7">
              <w:t>Exception type</w:t>
            </w:r>
          </w:p>
        </w:tc>
        <w:tc>
          <w:tcPr>
            <w:tcW w:w="2989" w:type="dxa"/>
            <w:vAlign w:val="center"/>
          </w:tcPr>
          <w:p w14:paraId="4216CAA2" w14:textId="77777777" w:rsidR="00442923" w:rsidRPr="006A77F7" w:rsidRDefault="00442923" w:rsidP="00D53909">
            <w:pPr>
              <w:pStyle w:val="TAH"/>
            </w:pPr>
            <w:r w:rsidRPr="006A77F7">
              <w:t>Comments</w:t>
            </w:r>
          </w:p>
        </w:tc>
      </w:tr>
      <w:tr w:rsidR="00442923" w:rsidRPr="006A77F7" w14:paraId="274F07CF" w14:textId="77777777" w:rsidTr="00D53909">
        <w:trPr>
          <w:trHeight w:val="248"/>
        </w:trPr>
        <w:tc>
          <w:tcPr>
            <w:tcW w:w="1549" w:type="dxa"/>
            <w:vAlign w:val="center"/>
          </w:tcPr>
          <w:p w14:paraId="65CCA498" w14:textId="77777777" w:rsidR="00442923" w:rsidRPr="006A77F7" w:rsidRDefault="00442923" w:rsidP="00D53909">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D53909">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D53909">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D53909">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D53909">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D53909">
        <w:trPr>
          <w:trHeight w:val="248"/>
        </w:trPr>
        <w:tc>
          <w:tcPr>
            <w:tcW w:w="10069" w:type="dxa"/>
            <w:gridSpan w:val="5"/>
          </w:tcPr>
          <w:p w14:paraId="1DEB6638" w14:textId="77777777" w:rsidR="00442923" w:rsidRPr="006A77F7" w:rsidRDefault="00442923" w:rsidP="00D53909">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D53909">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6" w:name="_Toc219287644"/>
      <w:r w:rsidRPr="006A77F7">
        <w:t>4.3.3.</w:t>
      </w:r>
      <w:r>
        <w:t>4</w:t>
      </w:r>
      <w:r w:rsidRPr="006A77F7">
        <w:tab/>
        <w:t xml:space="preserve">Spurious emissions test cases for </w:t>
      </w:r>
      <w:r>
        <w:t>V2X configuration</w:t>
      </w:r>
      <w:bookmarkEnd w:id="416"/>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D53909">
        <w:tc>
          <w:tcPr>
            <w:tcW w:w="1657" w:type="dxa"/>
          </w:tcPr>
          <w:p w14:paraId="78D6AF03" w14:textId="77777777" w:rsidR="003A2AC0" w:rsidRPr="006A77F7" w:rsidRDefault="003A2AC0" w:rsidP="00D53909">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D53909">
        <w:tc>
          <w:tcPr>
            <w:tcW w:w="1657" w:type="dxa"/>
          </w:tcPr>
          <w:p w14:paraId="73CCF062" w14:textId="77777777" w:rsidR="003A2AC0" w:rsidRPr="006A77F7" w:rsidRDefault="003A2AC0" w:rsidP="00D53909">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D53909">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D53909">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7" w:name="_Toc219287645"/>
      <w:r w:rsidRPr="006A77F7">
        <w:t>4.4</w:t>
      </w:r>
      <w:r w:rsidRPr="006A77F7">
        <w:tab/>
        <w:t>Test point analysis for satellite access test cases in TS 38.521-5</w:t>
      </w:r>
      <w:bookmarkEnd w:id="417"/>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vAlign w:val="center"/>
          </w:tcPr>
          <w:p w14:paraId="318D1690" w14:textId="77777777" w:rsidR="004F34D4" w:rsidRPr="006A77F7" w:rsidRDefault="004F34D4" w:rsidP="00135A41">
            <w:pPr>
              <w:pStyle w:val="TAH"/>
            </w:pPr>
            <w:r w:rsidRPr="006A77F7">
              <w:t>Number of test points</w:t>
            </w:r>
          </w:p>
        </w:tc>
        <w:tc>
          <w:tcPr>
            <w:tcW w:w="4563" w:type="dxa"/>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135A41">
            <w:pPr>
              <w:pStyle w:val="TAC"/>
            </w:pPr>
            <w:r w:rsidRPr="006A77F7">
              <w:t>540</w:t>
            </w:r>
          </w:p>
        </w:tc>
        <w:tc>
          <w:tcPr>
            <w:tcW w:w="4563" w:type="dxa"/>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vAlign w:val="center"/>
          </w:tcPr>
          <w:p w14:paraId="7B670D3D" w14:textId="04195720" w:rsidR="004F34D4" w:rsidRPr="006A77F7" w:rsidRDefault="004F34D4" w:rsidP="00135A41">
            <w:pPr>
              <w:pStyle w:val="TAC"/>
              <w:rPr>
                <w:lang w:eastAsia="zh-CN"/>
              </w:rPr>
            </w:pPr>
            <w:r w:rsidRPr="006A77F7">
              <w:rPr>
                <w:lang w:eastAsia="zh-CN"/>
              </w:rPr>
              <w:t xml:space="preserve">contiguous allocation: </w:t>
            </w:r>
            <w:r w:rsidR="009707DF" w:rsidRPr="009707DF">
              <w:rPr>
                <w:lang w:eastAsia="zh-CN"/>
              </w:rPr>
              <w:t>870</w:t>
            </w:r>
          </w:p>
        </w:tc>
        <w:tc>
          <w:tcPr>
            <w:tcW w:w="4563" w:type="dxa"/>
            <w:vAlign w:val="center"/>
          </w:tcPr>
          <w:p w14:paraId="3B73E814" w14:textId="200E4BB8"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5B301A19" w:rsidR="004F34D4" w:rsidRPr="006A77F7" w:rsidRDefault="004F34D4" w:rsidP="00135A41">
            <w:pPr>
              <w:pStyle w:val="TAL"/>
              <w:rPr>
                <w:lang w:eastAsia="zh-CN"/>
              </w:rPr>
            </w:pPr>
            <w:r w:rsidRPr="006A77F7">
              <w:t>RAN5#</w:t>
            </w:r>
            <w:r w:rsidR="009707DF" w:rsidRPr="009707DF">
              <w:rPr>
                <w:lang w:eastAsia="zh-CN"/>
              </w:rPr>
              <w:t>107</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lastRenderedPageBreak/>
              <w:t xml:space="preserve">- Test IDs for </w:t>
            </w:r>
            <w:r>
              <w:t>256QAM.</w:t>
            </w:r>
          </w:p>
        </w:tc>
        <w:tc>
          <w:tcPr>
            <w:tcW w:w="1845" w:type="dxa"/>
            <w:vAlign w:val="center"/>
          </w:tcPr>
          <w:p w14:paraId="6CA44847" w14:textId="19AD2ECC" w:rsidR="001E5BB1" w:rsidRPr="006A77F7" w:rsidRDefault="001E5BB1" w:rsidP="001E5BB1">
            <w:pPr>
              <w:pStyle w:val="TAL"/>
            </w:pPr>
            <w:r w:rsidRPr="006A77F7">
              <w:lastRenderedPageBreak/>
              <w:t>RAN5#</w:t>
            </w:r>
            <w:r w:rsidR="009707DF" w:rsidRPr="009707DF">
              <w:t>107</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23E90E65" w:rsidR="001E5BB1" w:rsidRPr="006A77F7" w:rsidRDefault="001E5BB1" w:rsidP="001E5BB1">
            <w:pPr>
              <w:pStyle w:val="TAC"/>
              <w:rPr>
                <w:lang w:eastAsia="zh-CN"/>
              </w:rPr>
            </w:pPr>
            <w:r w:rsidRPr="006A77F7">
              <w:t xml:space="preserve">contiguous allocation: </w:t>
            </w:r>
            <w:r w:rsidR="009707DF" w:rsidRPr="009707DF">
              <w:t>870</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3ED9FAB4" w:rsidR="001E5BB1" w:rsidRPr="006A77F7" w:rsidRDefault="001E5BB1" w:rsidP="001E5BB1">
            <w:pPr>
              <w:pStyle w:val="TAL"/>
            </w:pPr>
            <w:r w:rsidRPr="006A77F7">
              <w:t>RAN5#</w:t>
            </w:r>
            <w:r w:rsidR="009707DF" w:rsidRPr="009707DF">
              <w:t>107</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vAlign w:val="center"/>
          </w:tcPr>
          <w:p w14:paraId="03E98365" w14:textId="77777777" w:rsidR="00E2297F" w:rsidRPr="006A77F7" w:rsidRDefault="00E2297F" w:rsidP="00207EE4">
            <w:pPr>
              <w:pStyle w:val="TAH"/>
            </w:pPr>
            <w:r w:rsidRPr="006A77F7">
              <w:t>Number of test points</w:t>
            </w:r>
          </w:p>
        </w:tc>
        <w:tc>
          <w:tcPr>
            <w:tcW w:w="4588" w:type="dxa"/>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8" w:name="_Toc137543615"/>
            <w:r w:rsidRPr="006A77F7">
              <w:t>7.5 Adjacent channel selectivity</w:t>
            </w:r>
            <w:bookmarkEnd w:id="418"/>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9" w:name="_Toc97562315"/>
            <w:bookmarkStart w:id="420" w:name="_Toc104122549"/>
            <w:bookmarkStart w:id="421" w:name="_Toc104205500"/>
            <w:bookmarkStart w:id="422" w:name="_Toc104206707"/>
            <w:bookmarkStart w:id="423" w:name="_Toc104503667"/>
            <w:bookmarkStart w:id="424" w:name="_Toc106127598"/>
            <w:bookmarkStart w:id="425" w:name="_Toc124256656"/>
            <w:bookmarkStart w:id="426" w:name="_Toc123057963"/>
            <w:bookmarkStart w:id="427" w:name="_Toc137543618"/>
            <w:r w:rsidRPr="006A77F7">
              <w:t>7.6.2 In-band blocking</w:t>
            </w:r>
            <w:bookmarkEnd w:id="419"/>
            <w:bookmarkEnd w:id="420"/>
            <w:bookmarkEnd w:id="421"/>
            <w:bookmarkEnd w:id="422"/>
            <w:bookmarkEnd w:id="423"/>
            <w:bookmarkEnd w:id="424"/>
            <w:bookmarkEnd w:id="425"/>
            <w:bookmarkEnd w:id="426"/>
            <w:bookmarkEnd w:id="427"/>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8" w:name="_Toc137543619"/>
            <w:r w:rsidRPr="006A77F7">
              <w:t>7.6.3 Out of Band Blocking</w:t>
            </w:r>
            <w:bookmarkEnd w:id="428"/>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9" w:name="_Toc104205502"/>
            <w:bookmarkStart w:id="430" w:name="_Toc104206709"/>
            <w:bookmarkStart w:id="431" w:name="_Toc106127600"/>
            <w:bookmarkStart w:id="432" w:name="_Toc123057965"/>
            <w:bookmarkStart w:id="433" w:name="_Toc104122551"/>
            <w:bookmarkStart w:id="434" w:name="_Toc97562317"/>
            <w:bookmarkStart w:id="435" w:name="_Toc124256658"/>
            <w:bookmarkStart w:id="436" w:name="_Toc104503669"/>
            <w:bookmarkStart w:id="437" w:name="_Toc137543620"/>
            <w:r w:rsidRPr="006A77F7">
              <w:t>7.6.4 Narrow band blocking</w:t>
            </w:r>
            <w:bookmarkEnd w:id="429"/>
            <w:bookmarkEnd w:id="430"/>
            <w:bookmarkEnd w:id="431"/>
            <w:bookmarkEnd w:id="432"/>
            <w:bookmarkEnd w:id="433"/>
            <w:bookmarkEnd w:id="434"/>
            <w:bookmarkEnd w:id="435"/>
            <w:bookmarkEnd w:id="436"/>
            <w:bookmarkEnd w:id="437"/>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8" w:name="_Toc97562318"/>
            <w:bookmarkStart w:id="439" w:name="_Toc104122552"/>
            <w:bookmarkStart w:id="440" w:name="_Toc104503670"/>
            <w:bookmarkStart w:id="441" w:name="_Toc124256659"/>
            <w:bookmarkStart w:id="442" w:name="_Toc106127601"/>
            <w:bookmarkStart w:id="443" w:name="_Toc123057966"/>
            <w:bookmarkStart w:id="444" w:name="_Toc104205503"/>
            <w:bookmarkStart w:id="445" w:name="_Toc104206710"/>
            <w:bookmarkStart w:id="446" w:name="_Toc137543621"/>
            <w:r w:rsidRPr="006A77F7">
              <w:t>7.7 Spurious response</w:t>
            </w:r>
            <w:bookmarkEnd w:id="438"/>
            <w:bookmarkEnd w:id="439"/>
            <w:bookmarkEnd w:id="440"/>
            <w:bookmarkEnd w:id="441"/>
            <w:bookmarkEnd w:id="442"/>
            <w:bookmarkEnd w:id="443"/>
            <w:bookmarkEnd w:id="444"/>
            <w:bookmarkEnd w:id="445"/>
            <w:bookmarkEnd w:id="446"/>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7" w:name="_Toc106127602"/>
            <w:bookmarkStart w:id="448" w:name="_Toc123057967"/>
            <w:bookmarkStart w:id="449" w:name="_Toc124256660"/>
            <w:bookmarkStart w:id="450" w:name="_Toc104122553"/>
            <w:bookmarkStart w:id="451" w:name="_Toc104205504"/>
            <w:bookmarkStart w:id="452" w:name="_Toc104206711"/>
            <w:bookmarkStart w:id="453" w:name="_Toc104503671"/>
            <w:bookmarkStart w:id="454" w:name="_Toc97562319"/>
            <w:bookmarkStart w:id="455" w:name="_Toc137543622"/>
            <w:r w:rsidRPr="006A77F7">
              <w:t xml:space="preserve">7.8.2 </w:t>
            </w:r>
            <w:bookmarkEnd w:id="447"/>
            <w:bookmarkEnd w:id="448"/>
            <w:bookmarkEnd w:id="449"/>
            <w:bookmarkEnd w:id="450"/>
            <w:bookmarkEnd w:id="451"/>
            <w:bookmarkEnd w:id="452"/>
            <w:bookmarkEnd w:id="453"/>
            <w:bookmarkEnd w:id="454"/>
            <w:bookmarkEnd w:id="455"/>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6" w:name="_Toc124256661"/>
            <w:bookmarkStart w:id="457" w:name="_Toc123057968"/>
            <w:bookmarkStart w:id="458" w:name="_Toc137543623"/>
            <w:r w:rsidRPr="006A77F7">
              <w:t>7.9 Spurious emissions</w:t>
            </w:r>
            <w:bookmarkEnd w:id="456"/>
            <w:bookmarkEnd w:id="457"/>
            <w:bookmarkEnd w:id="458"/>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84469C">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84469C">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84469C">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84469C">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84469C">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84469C">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84469C">
            <w:pPr>
              <w:pStyle w:val="TAL"/>
              <w:rPr>
                <w:rFonts w:cs="Arial"/>
                <w:lang w:eastAsia="ko-KR"/>
              </w:rPr>
            </w:pPr>
            <w:r w:rsidRPr="006A77F7">
              <w:rPr>
                <w:rFonts w:cs="Arial"/>
                <w:lang w:eastAsia="ko-KR"/>
              </w:rPr>
              <w:t>RAN5#</w:t>
            </w:r>
            <w:r w:rsidR="009707DF" w:rsidRPr="009707DF">
              <w:rPr>
                <w:rFonts w:cs="Arial"/>
                <w:lang w:eastAsia="ko-KR"/>
              </w:rPr>
              <w:t>107</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9" w:name="_Toc219287646"/>
      <w:r w:rsidRPr="006A77F7">
        <w:lastRenderedPageBreak/>
        <w:t>5</w:t>
      </w:r>
      <w:r w:rsidRPr="006A77F7">
        <w:tab/>
        <w:t>Satellites ephemeris derivation</w:t>
      </w:r>
      <w:bookmarkEnd w:id="459"/>
    </w:p>
    <w:p w14:paraId="0530D886" w14:textId="71637D0E" w:rsidR="00D16EF9" w:rsidRPr="006A77F7" w:rsidRDefault="00D16EF9" w:rsidP="00D16EF9">
      <w:pPr>
        <w:pStyle w:val="Heading2"/>
        <w:rPr>
          <w:lang w:eastAsia="zh-CN"/>
        </w:rPr>
      </w:pPr>
      <w:bookmarkStart w:id="460" w:name="_Toc219287647"/>
      <w:r w:rsidRPr="006A77F7">
        <w:rPr>
          <w:lang w:eastAsia="zh-CN"/>
        </w:rPr>
        <w:t>5.1</w:t>
      </w:r>
      <w:r w:rsidRPr="006A77F7">
        <w:rPr>
          <w:lang w:eastAsia="zh-CN"/>
        </w:rPr>
        <w:tab/>
        <w:t>Tools</w:t>
      </w:r>
      <w:bookmarkEnd w:id="460"/>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1" w:name="_Toc219287648"/>
      <w:r w:rsidRPr="006A77F7">
        <w:rPr>
          <w:lang w:eastAsia="zh-CN"/>
        </w:rPr>
        <w:t>5.2</w:t>
      </w:r>
      <w:r w:rsidRPr="006A77F7">
        <w:rPr>
          <w:lang w:eastAsia="zh-CN"/>
        </w:rPr>
        <w:tab/>
        <w:t>Satellite Ephemeris Generation process</w:t>
      </w:r>
      <w:bookmarkEnd w:id="461"/>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2" w:name="_Toc219287649"/>
      <w:r w:rsidRPr="006A77F7">
        <w:t>5.2.1</w:t>
      </w:r>
      <w:r w:rsidRPr="006A77F7">
        <w:tab/>
        <w:t>Spacecraft</w:t>
      </w:r>
      <w:bookmarkEnd w:id="462"/>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Keplerian representation can be selected to fill initial satellite state. However, Cartesian representation shall be selected for ephemeris generation in EarthFixed Frame.</w:t>
      </w:r>
    </w:p>
    <w:p w14:paraId="18703B2D" w14:textId="77777777" w:rsidR="00D16EF9" w:rsidRPr="006A77F7" w:rsidRDefault="00D16EF9" w:rsidP="00D16EF9">
      <w:pPr>
        <w:jc w:val="both"/>
        <w:rPr>
          <w:lang w:eastAsia="zh-CN"/>
        </w:rPr>
      </w:pPr>
      <w:r w:rsidRPr="006A77F7">
        <w:rPr>
          <w:lang w:eastAsia="zh-CN"/>
        </w:rPr>
        <w:t>Excentricity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semimayor axis needs to be configured based on satellite altitude (as shown in Figure 5.2.1-3 below)</w:t>
      </w:r>
      <w:r w:rsidR="0032428C" w:rsidRPr="006A77F7">
        <w:rPr>
          <w:lang w:eastAsia="zh-CN"/>
        </w:rPr>
        <w:t>.</w:t>
      </w:r>
    </w:p>
    <w:p w14:paraId="3F627D8A" w14:textId="180CC44B" w:rsidR="00D16EF9" w:rsidRPr="006A77F7" w:rsidRDefault="008D06B3" w:rsidP="00BD7CC1">
      <w:pPr>
        <w:pStyle w:val="TH"/>
      </w:pPr>
      <w:r>
        <w:lastRenderedPageBreak/>
        <w:pict w14:anchorId="17954903">
          <v:shape id="_x0000_i1027" type="#_x0000_t75" alt="A screenshot of a computer&#10;&#10;Description automatically generated" style="width:395.25pt;height:281.2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8D06B3">
        <w:pict w14:anchorId="2C9BD798">
          <v:shape id="Picture 1750228979" o:spid="_x0000_i1028" type="#_x0000_t75" alt="A screenshot of a computer&#10;&#10;Description automatically generated" style="width:321pt;height:293.2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8D06B3" w:rsidP="00BD7CC1">
      <w:pPr>
        <w:pStyle w:val="TH"/>
      </w:pPr>
      <w:r>
        <w:lastRenderedPageBreak/>
        <w:pict w14:anchorId="677BB0A3">
          <v:shape id="_x0000_i1029" type="#_x0000_t75" alt="A screenshot of a computer&#10;&#10;Description automatically generated" style="width:242.25pt;height:118.5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25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3" w:name="_Toc219287650"/>
      <w:r w:rsidRPr="006A77F7">
        <w:t>5.2.3</w:t>
      </w:r>
      <w:r w:rsidRPr="006A77F7">
        <w:tab/>
        <w:t>Ground Station simulating the UE</w:t>
      </w:r>
      <w:bookmarkEnd w:id="463"/>
    </w:p>
    <w:p w14:paraId="77058354" w14:textId="1E155835" w:rsidR="00D16EF9" w:rsidRPr="006A77F7" w:rsidRDefault="00D16EF9" w:rsidP="00BD7CC1">
      <w:pPr>
        <w:rPr>
          <w:lang w:eastAsia="zh-CN"/>
        </w:rPr>
      </w:pPr>
      <w:r w:rsidRPr="006A77F7">
        <w:rPr>
          <w:lang w:eastAsia="zh-CN"/>
        </w:rPr>
        <w:t>The NR NTN UE is modeled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Ground Station location for simulation is given in EarthFixed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8D06B3" w:rsidP="00BD7CC1">
      <w:pPr>
        <w:pStyle w:val="TH"/>
      </w:pPr>
      <w:r>
        <w:lastRenderedPageBreak/>
        <w:pict w14:anchorId="37DCDB7A">
          <v:shape id="Image 22" o:spid="_x0000_i1031" type="#_x0000_t75" alt="A map of the world&#10;&#10;Description automatically generated" style="width:408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8D06B3" w:rsidP="00BD7CC1">
      <w:pPr>
        <w:pStyle w:val="TH"/>
      </w:pPr>
      <w:r>
        <w:lastRenderedPageBreak/>
        <w:pict w14:anchorId="2242CB8E">
          <v:shape id="_x0000_i1032" type="#_x0000_t75" style="width:326.25pt;height:299.25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4" w:name="_Toc219287651"/>
      <w:r w:rsidRPr="006A77F7">
        <w:t>5.2.4</w:t>
      </w:r>
      <w:r w:rsidRPr="006A77F7">
        <w:tab/>
        <w:t>Propagators &amp; Force Models</w:t>
      </w:r>
      <w:bookmarkEnd w:id="464"/>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The max Step Size is adjusted such timestamp allows to get Doppler shift in S-band lower than ±50Hz for a carrier frequency of 2 GHz. The possible values to be considered are 2n*10 ms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8D06B3" w:rsidP="00BD7CC1">
      <w:pPr>
        <w:pStyle w:val="TH"/>
      </w:pPr>
      <w:r>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8D06B3"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5" w:name="_Toc219287652"/>
      <w:r w:rsidRPr="006A77F7">
        <w:lastRenderedPageBreak/>
        <w:t>5.2.5</w:t>
      </w:r>
      <w:r w:rsidRPr="006A77F7">
        <w:tab/>
        <w:t>UE Coordinate Systems</w:t>
      </w:r>
      <w:bookmarkEnd w:id="465"/>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8D06B3" w:rsidP="00BD7CC1">
      <w:pPr>
        <w:pStyle w:val="TH"/>
      </w:pPr>
      <w:r>
        <w:pict w14:anchorId="25996536">
          <v:shape id="Picture 1" o:spid="_x0000_i1035" type="#_x0000_t75" alt="A screenshot of a computer&#10;&#10;Description automatically generated" style="width:297pt;height:258.75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6" w:name="_Toc219287653"/>
      <w:r w:rsidRPr="006A77F7">
        <w:t>5.2.6</w:t>
      </w:r>
      <w:r w:rsidRPr="006A77F7">
        <w:tab/>
        <w:t>Variables, Arrays, String</w:t>
      </w:r>
      <w:bookmarkEnd w:id="466"/>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DelayRate</w:t>
      </w:r>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VYsat_ECEF_Coded,</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Xsat_ECEF_Coded</w:t>
            </w:r>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Ysat_ECEF_Coded</w:t>
            </w:r>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Zsat_ECEF_Coded</w:t>
            </w:r>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VXsat_ECEF_Coded</w:t>
            </w:r>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VYsat_ECEF_Coded</w:t>
            </w:r>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VZsat_ECEF_Coded</w:t>
            </w:r>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sma_ECEF_Coded</w:t>
            </w:r>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Excentricit_ECEF_Coded</w:t>
            </w:r>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AOP_ECEF_Coded</w:t>
            </w:r>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RAAN_ECEF_Coded</w:t>
            </w:r>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Inc_ECEF_Coded</w:t>
            </w:r>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MeanAnom_ECEF_Coded</w:t>
            </w:r>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7" w:name="_Toc219287654"/>
      <w:r w:rsidRPr="006A77F7">
        <w:t>5.2.7</w:t>
      </w:r>
      <w:r w:rsidRPr="006A77F7">
        <w:tab/>
        <w:t>Subscribers/Output</w:t>
      </w:r>
      <w:bookmarkEnd w:id="467"/>
    </w:p>
    <w:p w14:paraId="5E708B89" w14:textId="77777777" w:rsidR="00D16EF9" w:rsidRPr="006A77F7" w:rsidRDefault="00D16EF9" w:rsidP="00D16EF9">
      <w:pPr>
        <w:rPr>
          <w:lang w:eastAsia="zh-CN"/>
        </w:rPr>
      </w:pPr>
      <w:r w:rsidRPr="006A77F7">
        <w:rPr>
          <w:lang w:eastAsia="zh-CN"/>
        </w:rPr>
        <w:t>The subscribers or outputs in this context are data representation such as plots, groundtrack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Orbitview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Groundtrackplot is set to default, except groundstation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8D06B3">
        <w:pict w14:anchorId="34E3B04E">
          <v:shape id="_x0000_i1036" type="#_x0000_t75" alt="A screenshot of a computer&#10;&#10;Description automatically generated" style="width:264pt;height:239.25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Reportfile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Range, Delay, Doppler, Sat_El_GDS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UTC_Gregorian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One-WayDelay,</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VYsat_ECEF_Coded,</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sma_ECEF_Coded,</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Excentricit_ECEF_Coded,</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Inc_ECEF_Coded,</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RAAN_ECEF_Coded,</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AOP_ECEF_Coded,</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MeanAnom_ECEF_Coded.</w:t>
      </w:r>
    </w:p>
    <w:p w14:paraId="40CA33F0" w14:textId="77777777" w:rsidR="00D16EF9" w:rsidRPr="006A77F7" w:rsidRDefault="00D16EF9" w:rsidP="00D16EF9">
      <w:pPr>
        <w:pStyle w:val="Heading3"/>
      </w:pPr>
      <w:bookmarkStart w:id="468" w:name="_Toc219287655"/>
      <w:r w:rsidRPr="006A77F7">
        <w:t>5.2.8</w:t>
      </w:r>
      <w:r w:rsidRPr="006A77F7">
        <w:tab/>
        <w:t>Mission Preparation using the GUI</w:t>
      </w:r>
      <w:bookmarkEnd w:id="468"/>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Second step is to create the logical structure While 'condition' endwhile.</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8D06B3" w:rsidP="00BD7CC1">
      <w:pPr>
        <w:pStyle w:val="TH"/>
      </w:pPr>
      <w:r>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8D06B3" w:rsidP="00BD7CC1">
      <w:pPr>
        <w:pStyle w:val="TH"/>
        <w:rPr>
          <w:lang w:eastAsia="zh-CN"/>
        </w:rPr>
      </w:pPr>
      <w:r>
        <w:pict w14:anchorId="580F1544">
          <v:shape id="_x0000_i1038" type="#_x0000_t75" alt="A screenshot of a computer&#10;&#10;Description automatically generated" style="width:264.75pt;height:200.25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8D06B3" w:rsidP="00BD7CC1">
      <w:pPr>
        <w:pStyle w:val="TH"/>
      </w:pPr>
      <w:r>
        <w:lastRenderedPageBreak/>
        <w:pict w14:anchorId="3F0DB9E3">
          <v:shape id="Image 1" o:spid="_x0000_i1039" type="#_x0000_t75" alt="A screenshot of a computer screen&#10;&#10;Description automatically generated" style="width:263.25pt;height:194.25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9" w:name="_Toc219287656"/>
      <w:r w:rsidRPr="006A77F7">
        <w:t>5.2.9</w:t>
      </w:r>
      <w:r w:rsidRPr="006A77F7">
        <w:tab/>
        <w:t>Mission preparation using the script</w:t>
      </w:r>
      <w:bookmarkEnd w:id="469"/>
    </w:p>
    <w:p w14:paraId="724B2FF4" w14:textId="77777777" w:rsidR="00D16EF9" w:rsidRPr="006A77F7" w:rsidRDefault="00D16EF9" w:rsidP="00D16EF9">
      <w:pPr>
        <w:jc w:val="both"/>
        <w:rPr>
          <w:lang w:eastAsia="zh-CN"/>
        </w:rPr>
      </w:pPr>
      <w:r w:rsidRPr="006A77F7">
        <w:rPr>
          <w:lang w:eastAsia="zh-CN"/>
        </w:rPr>
        <w:t>After creation of the logical structure, Sat_El_GDS,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r w:rsidRPr="006A77F7">
        <w:rPr>
          <w:lang w:eastAsia="zh-CN"/>
        </w:rPr>
        <w:t xml:space="preserve">Sat_El_GDS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r w:rsidRPr="006A77F7">
              <w:rPr>
                <w:i/>
                <w:iCs/>
                <w:lang w:eastAsia="zh-CN"/>
              </w:rPr>
              <w:t>BeginScript 'Initialisation'</w:t>
            </w:r>
          </w:p>
          <w:p w14:paraId="28894491" w14:textId="77777777" w:rsidR="00D16EF9" w:rsidRPr="006A77F7" w:rsidRDefault="00D16EF9">
            <w:pPr>
              <w:spacing w:after="0" w:line="259" w:lineRule="auto"/>
              <w:rPr>
                <w:i/>
                <w:iCs/>
                <w:lang w:eastAsia="zh-CN"/>
              </w:rPr>
            </w:pPr>
            <w:r w:rsidRPr="006A77F7">
              <w:rPr>
                <w:i/>
                <w:iCs/>
                <w:lang w:eastAsia="zh-CN"/>
              </w:rPr>
              <w:t>GMAT RAAN_Init = Sat1.RAAN;</w:t>
            </w:r>
          </w:p>
          <w:p w14:paraId="351831BD" w14:textId="77777777" w:rsidR="00D16EF9" w:rsidRPr="006A77F7" w:rsidRDefault="00D16EF9">
            <w:pPr>
              <w:spacing w:after="0" w:line="259" w:lineRule="auto"/>
              <w:rPr>
                <w:i/>
                <w:iCs/>
                <w:lang w:eastAsia="zh-CN"/>
              </w:rPr>
            </w:pPr>
            <w:r w:rsidRPr="006A77F7">
              <w:rPr>
                <w:i/>
                <w:iCs/>
                <w:lang w:eastAsia="zh-CN"/>
              </w:rPr>
              <w:t>EndScript;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GMAT DeltaRAAN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GMAT temp = RAAN_Init-DeltaRAAN;</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While 'While ElapsedDays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Xsat_GDS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Ysat_GDS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Zsat_GDS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VXsat_GDS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VYsat_GDS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VZsat_GDS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Dz = Zsat_GDS;</w:t>
            </w:r>
          </w:p>
          <w:p w14:paraId="012296D6" w14:textId="77777777" w:rsidR="00D16EF9" w:rsidRPr="006A77F7" w:rsidRDefault="00D16EF9">
            <w:pPr>
              <w:spacing w:after="0" w:line="259" w:lineRule="auto"/>
              <w:rPr>
                <w:i/>
                <w:iCs/>
                <w:lang w:eastAsia="zh-CN"/>
              </w:rPr>
            </w:pPr>
            <w:r w:rsidRPr="006A77F7">
              <w:rPr>
                <w:i/>
                <w:iCs/>
                <w:lang w:eastAsia="zh-CN"/>
              </w:rPr>
              <w:t xml:space="preserve">   GMAT Dy = Ysat_GDS;</w:t>
            </w:r>
          </w:p>
          <w:p w14:paraId="27014F5C" w14:textId="77777777" w:rsidR="00D16EF9" w:rsidRPr="006A77F7" w:rsidRDefault="00D16EF9">
            <w:pPr>
              <w:spacing w:after="0" w:line="259" w:lineRule="auto"/>
              <w:rPr>
                <w:i/>
                <w:iCs/>
                <w:lang w:eastAsia="zh-CN"/>
              </w:rPr>
            </w:pPr>
            <w:r w:rsidRPr="006A77F7">
              <w:rPr>
                <w:i/>
                <w:iCs/>
                <w:lang w:eastAsia="zh-CN"/>
              </w:rPr>
              <w:t xml:space="preserve">   GMAT Dx = Xsat_GDS;</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DopplerEffect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Doppler_ppm = DopplerEffect*1000000;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OneWayDelay_ms = D/LightCel*1000;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RadToDeg(asin(Zsat_GDS/D));</w:t>
            </w:r>
          </w:p>
          <w:p w14:paraId="1D73B713" w14:textId="77777777" w:rsidR="00D16EF9" w:rsidRPr="006A77F7" w:rsidRDefault="00D16EF9">
            <w:pPr>
              <w:spacing w:after="0" w:line="259" w:lineRule="auto"/>
              <w:rPr>
                <w:i/>
                <w:iCs/>
                <w:lang w:eastAsia="zh-CN"/>
              </w:rPr>
            </w:pPr>
            <w:r w:rsidRPr="006A77F7">
              <w:rPr>
                <w:i/>
                <w:iCs/>
                <w:lang w:eastAsia="zh-CN"/>
              </w:rPr>
              <w:t xml:space="preserve">   If Xsat_GDS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180-RadToDeg(asin(Zsat_GDS/D));</w:t>
            </w:r>
          </w:p>
          <w:p w14:paraId="57FD0933" w14:textId="77777777" w:rsidR="00D16EF9" w:rsidRPr="006A77F7" w:rsidRDefault="00D16EF9">
            <w:pPr>
              <w:spacing w:after="0" w:line="259" w:lineRule="auto"/>
              <w:rPr>
                <w:i/>
                <w:iCs/>
                <w:lang w:eastAsia="zh-CN"/>
              </w:rPr>
            </w:pPr>
            <w:r w:rsidRPr="006A77F7">
              <w:rPr>
                <w:i/>
                <w:iCs/>
                <w:lang w:eastAsia="zh-CN"/>
              </w:rPr>
              <w:t xml:space="preserve">   EndIf;</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Xsat_ECEF_Coded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Xsat_ECEF_Coded_m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Ysat_ECEF_Coded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Ysat_ECEF_Coded_m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Zsat_ECEF_Coded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Zsat_ECEF_Coded_m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VXsat_ECEF_Coded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VXsat_ECEF_Coded_m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VYsat_ECEF_Coded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VYsat_ECEF_Coded_m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VZsat_ECEF_Coded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VZsat_ECEF_Coded_m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sma_ECEF_Coded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sma_ECEF_Coded_m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Excentricity_ECEF_Coded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Excentricity_ECEF_Coded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Inc_ECEF_Coded (rad)' temp = DegToRad(Sat1.EarthFixed.INC)/0.00000002341;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Inc_ECEF_Coded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RAAN_ECEF_Coded (rad)' temp = DegToRad(Sat1.EarthFixed.RAAN)/0.00000002341;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RAAN_ECEF_Coded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AOP_ECEF_Coded (rad)' temp = DegToRad(Sat1.EarthFixed.AOP)/0.00000002341;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AOP_ECEF_Coded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MeanAnom_ECEF_Coded(rad)' temp = DegToRad(Sat1.Earth.MA)/0.00000002341;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MeanAnom_ECEF_Coded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r w:rsidRPr="006A77F7">
              <w:rPr>
                <w:i/>
                <w:iCs/>
                <w:lang w:eastAsia="zh-CN"/>
              </w:rPr>
              <w:t>EndWhile;</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Sat_El_GDS = RadToDeg(asin(z2/sqrt(x2^2+y2^2+y2^2)));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Sat_Az_GDS = RadToDeg(acos(x2/sqrt(x2^2+y2^2+y2^2)));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Sat_El_GDS &gt;= Min_El &amp; Sat_El_GDS &lt;= Max_El</w:t>
            </w:r>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(x2*Vx2+y2*Vy2+z2*Vz2)/Range/LightCelerity;</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1000*Range/LightCelerity;</w:t>
            </w:r>
          </w:p>
          <w:p w14:paraId="514DBE86" w14:textId="77777777" w:rsidR="00D16EF9" w:rsidRPr="006A77F7" w:rsidRDefault="00D16EF9">
            <w:pPr>
              <w:spacing w:after="0"/>
              <w:rPr>
                <w:i/>
                <w:iCs/>
                <w:lang w:eastAsia="zh-CN"/>
              </w:rPr>
            </w:pPr>
            <w:r w:rsidRPr="006A77F7">
              <w:rPr>
                <w:i/>
                <w:iCs/>
                <w:lang w:eastAsia="zh-CN"/>
              </w:rPr>
              <w:t xml:space="preserve">      GMAT 'Calculate Delay Shift' DelayShift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DelayRate = Delay*DopplerRate;</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Xsat_ECEF_Coded (kms)' Xsat_ECEF_Coded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Ysat_ECEF_Coded (kms)' Ysat_ECEF_Coded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Zsat_ECEF_Coded (kms)' Zsat_ECEF_Coded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VXsat_ECEF_Coded (kms)' VXsat_ECEF_Coded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VYsat_ECEF_Coded (kms)' VYsat_ECEF_Coded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VZsat_ECEF_Coded (kms)' VZsat_ECEF_Coded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sma_ECEF_Coded (kms)' sma_ECEF_Coded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Inc_ECEF_Coded (kms)' Inc_ECEF_Coded = DegToRad(Sat1.EarthFixed.INC)/0.00000002341;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RAAN_ECEF_Coded (kms)' RAAN_ECEF_Coded = DegToRad(Sat1.EarthFixed.RAAN)/0.00000002341;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AOP_ECEF_Coded (kms)' AOP_ECEF_Coded = DegToRad(Sat1.EarthFixed.AOP)/0.00000002341;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MeanAnom_ECEF_Coded (kms)' MeanAnom_ECEF_Coded = DegToRad(Sat1.Earth.MA)/0.00000002341;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DopplerRate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DelayShift to 0' DelayShift = 0;</w:t>
            </w:r>
          </w:p>
          <w:p w14:paraId="04443CC0" w14:textId="77777777" w:rsidR="00D16EF9" w:rsidRPr="006A77F7" w:rsidRDefault="00D16EF9">
            <w:pPr>
              <w:spacing w:after="0"/>
              <w:rPr>
                <w:i/>
                <w:iCs/>
                <w:lang w:eastAsia="zh-CN"/>
              </w:rPr>
            </w:pPr>
            <w:r w:rsidRPr="006A77F7">
              <w:rPr>
                <w:i/>
                <w:iCs/>
                <w:lang w:eastAsia="zh-CN"/>
              </w:rPr>
              <w:t xml:space="preserve">      GMAT 'Non visible set DelayRate' DelayRate = 0;</w:t>
            </w:r>
          </w:p>
          <w:p w14:paraId="48DB5389" w14:textId="77777777" w:rsidR="00D16EF9" w:rsidRPr="006A77F7" w:rsidRDefault="00D16EF9">
            <w:pPr>
              <w:spacing w:after="0"/>
              <w:rPr>
                <w:i/>
                <w:iCs/>
                <w:lang w:eastAsia="zh-CN"/>
              </w:rPr>
            </w:pPr>
            <w:r w:rsidRPr="006A77F7">
              <w:rPr>
                <w:i/>
                <w:iCs/>
                <w:lang w:eastAsia="zh-CN"/>
              </w:rPr>
              <w:t xml:space="preserve">      GMAT 'Generate Xsat_ECEF_Coded (kms)' Xsat_ECEF_Coded = 0;</w:t>
            </w:r>
          </w:p>
          <w:p w14:paraId="21209B0B" w14:textId="77777777" w:rsidR="00D16EF9" w:rsidRPr="006A77F7" w:rsidRDefault="00D16EF9">
            <w:pPr>
              <w:spacing w:after="0"/>
              <w:rPr>
                <w:i/>
                <w:iCs/>
                <w:lang w:eastAsia="zh-CN"/>
              </w:rPr>
            </w:pPr>
            <w:r w:rsidRPr="006A77F7">
              <w:rPr>
                <w:i/>
                <w:iCs/>
                <w:lang w:eastAsia="zh-CN"/>
              </w:rPr>
              <w:t xml:space="preserve">      GMAT 'Generate Ysat_ECEF_Coded (kms)' Ysat_ECEF_Coded = 0;</w:t>
            </w:r>
          </w:p>
          <w:p w14:paraId="7AE8BA87" w14:textId="77777777" w:rsidR="00D16EF9" w:rsidRPr="006A77F7" w:rsidRDefault="00D16EF9">
            <w:pPr>
              <w:spacing w:after="0"/>
              <w:rPr>
                <w:i/>
                <w:iCs/>
                <w:lang w:eastAsia="zh-CN"/>
              </w:rPr>
            </w:pPr>
            <w:r w:rsidRPr="006A77F7">
              <w:rPr>
                <w:i/>
                <w:iCs/>
                <w:lang w:eastAsia="zh-CN"/>
              </w:rPr>
              <w:t xml:space="preserve">      GMAT 'Generate Zsat_ECEF_Coded (kms)' Zsat_ECEF_Coded = 0;</w:t>
            </w:r>
          </w:p>
          <w:p w14:paraId="4D48BC76" w14:textId="77777777" w:rsidR="00D16EF9" w:rsidRPr="006A77F7" w:rsidRDefault="00D16EF9">
            <w:pPr>
              <w:spacing w:after="0"/>
              <w:rPr>
                <w:i/>
                <w:iCs/>
                <w:lang w:eastAsia="zh-CN"/>
              </w:rPr>
            </w:pPr>
            <w:r w:rsidRPr="006A77F7">
              <w:rPr>
                <w:i/>
                <w:iCs/>
                <w:lang w:eastAsia="zh-CN"/>
              </w:rPr>
              <w:t xml:space="preserve">      GMAT 'Generate VXsat_ECEF_Coded (kms)' VXsat_ECEF_Coded = 0;</w:t>
            </w:r>
          </w:p>
          <w:p w14:paraId="7A72D899" w14:textId="77777777" w:rsidR="00D16EF9" w:rsidRPr="006A77F7" w:rsidRDefault="00D16EF9">
            <w:pPr>
              <w:spacing w:after="0"/>
              <w:rPr>
                <w:i/>
                <w:iCs/>
                <w:lang w:eastAsia="zh-CN"/>
              </w:rPr>
            </w:pPr>
            <w:r w:rsidRPr="006A77F7">
              <w:rPr>
                <w:i/>
                <w:iCs/>
                <w:lang w:eastAsia="zh-CN"/>
              </w:rPr>
              <w:t xml:space="preserve">      GMAT 'Generate VYsat_ECEF_Coded (kms)' VYsat_ECEF_Coded = 0;</w:t>
            </w:r>
          </w:p>
          <w:p w14:paraId="22EC6EB4" w14:textId="77777777" w:rsidR="00D16EF9" w:rsidRPr="006A77F7" w:rsidRDefault="00D16EF9">
            <w:pPr>
              <w:spacing w:after="0"/>
              <w:rPr>
                <w:i/>
                <w:iCs/>
                <w:lang w:eastAsia="zh-CN"/>
              </w:rPr>
            </w:pPr>
            <w:r w:rsidRPr="006A77F7">
              <w:rPr>
                <w:i/>
                <w:iCs/>
                <w:lang w:eastAsia="zh-CN"/>
              </w:rPr>
              <w:t xml:space="preserve">      GMAT 'Generate VZsat_ECEF_Coded (kms)' VZsat_ECEF_Coded = 0</w:t>
            </w:r>
          </w:p>
          <w:p w14:paraId="635FB273" w14:textId="77777777" w:rsidR="00D16EF9" w:rsidRPr="006A77F7" w:rsidRDefault="00D16EF9">
            <w:pPr>
              <w:spacing w:after="0"/>
              <w:rPr>
                <w:i/>
                <w:iCs/>
                <w:lang w:eastAsia="zh-CN"/>
              </w:rPr>
            </w:pPr>
            <w:r w:rsidRPr="006A77F7">
              <w:rPr>
                <w:i/>
                <w:iCs/>
                <w:lang w:eastAsia="zh-CN"/>
              </w:rPr>
              <w:t>…..GMAT 'Generate sma_ECEF_Coded (kms)' sma_ECEF_Coded = 0;</w:t>
            </w:r>
          </w:p>
          <w:p w14:paraId="694DD56B"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=0;</w:t>
            </w:r>
          </w:p>
          <w:p w14:paraId="6A015C6F" w14:textId="77777777" w:rsidR="00D16EF9" w:rsidRPr="006A77F7" w:rsidRDefault="00D16EF9">
            <w:pPr>
              <w:spacing w:after="0"/>
              <w:rPr>
                <w:i/>
                <w:iCs/>
                <w:lang w:eastAsia="zh-CN"/>
              </w:rPr>
            </w:pPr>
            <w:r w:rsidRPr="006A77F7">
              <w:rPr>
                <w:i/>
                <w:iCs/>
                <w:lang w:eastAsia="zh-CN"/>
              </w:rPr>
              <w:t xml:space="preserve">      GMAT 'Generate Inc_ECEF_Coded (kms)' Inc_ECEF_Coded = 0;</w:t>
            </w:r>
          </w:p>
          <w:p w14:paraId="5144041C" w14:textId="77777777" w:rsidR="00D16EF9" w:rsidRPr="006A77F7" w:rsidRDefault="00D16EF9">
            <w:pPr>
              <w:spacing w:after="0"/>
              <w:rPr>
                <w:i/>
                <w:iCs/>
                <w:lang w:eastAsia="zh-CN"/>
              </w:rPr>
            </w:pPr>
            <w:r w:rsidRPr="006A77F7">
              <w:rPr>
                <w:i/>
                <w:iCs/>
                <w:lang w:eastAsia="zh-CN"/>
              </w:rPr>
              <w:t xml:space="preserve">      GMAT 'Generate RAAN_ECEF_Coded (kms)' RAAN_ECEF_Coded = 0;</w:t>
            </w:r>
          </w:p>
          <w:p w14:paraId="395E94B1" w14:textId="77777777" w:rsidR="00D16EF9" w:rsidRPr="006A77F7" w:rsidRDefault="00D16EF9">
            <w:pPr>
              <w:spacing w:after="0"/>
              <w:rPr>
                <w:i/>
                <w:iCs/>
                <w:lang w:eastAsia="zh-CN"/>
              </w:rPr>
            </w:pPr>
            <w:r w:rsidRPr="006A77F7">
              <w:rPr>
                <w:i/>
                <w:iCs/>
                <w:lang w:eastAsia="zh-CN"/>
              </w:rPr>
              <w:t xml:space="preserve">      GMAT 'Generate AOP_ECEF_Coded (kms)' AOP_ECEF_Coded = 0;</w:t>
            </w:r>
          </w:p>
          <w:p w14:paraId="7C7B2110" w14:textId="77777777" w:rsidR="00D16EF9" w:rsidRPr="006A77F7" w:rsidRDefault="00D16EF9">
            <w:pPr>
              <w:spacing w:after="0"/>
              <w:rPr>
                <w:i/>
                <w:iCs/>
                <w:lang w:eastAsia="zh-CN"/>
              </w:rPr>
            </w:pPr>
            <w:r w:rsidRPr="006A77F7">
              <w:rPr>
                <w:i/>
                <w:iCs/>
                <w:lang w:eastAsia="zh-CN"/>
              </w:rPr>
              <w:t xml:space="preserve">      GMAT 'Generate MeanAnom_ECEF_Coded (kms)' MeanAnom_ECEF_Coded =0;</w:t>
            </w:r>
          </w:p>
          <w:p w14:paraId="1AB0700E" w14:textId="77777777" w:rsidR="00D16EF9" w:rsidRPr="006A77F7" w:rsidRDefault="00D16EF9">
            <w:pPr>
              <w:spacing w:after="0"/>
              <w:rPr>
                <w:i/>
                <w:iCs/>
                <w:lang w:eastAsia="zh-CN"/>
              </w:rPr>
            </w:pPr>
            <w:r w:rsidRPr="006A77F7">
              <w:rPr>
                <w:i/>
                <w:iCs/>
                <w:lang w:eastAsia="zh-CN"/>
              </w:rPr>
              <w:t xml:space="preserve">      GMAT Zsat_ECEF_Coded (kms)' VZsat_ECEF_Coded = 0;</w:t>
            </w:r>
          </w:p>
          <w:p w14:paraId="7DC78BB2" w14:textId="77777777" w:rsidR="00D16EF9" w:rsidRPr="006A77F7" w:rsidRDefault="00D16EF9">
            <w:pPr>
              <w:spacing w:after="0"/>
              <w:rPr>
                <w:i/>
                <w:iCs/>
                <w:lang w:eastAsia="zh-CN"/>
              </w:rPr>
            </w:pPr>
            <w:r w:rsidRPr="006A77F7">
              <w:rPr>
                <w:i/>
                <w:iCs/>
                <w:lang w:eastAsia="zh-CN"/>
              </w:rPr>
              <w:t xml:space="preserve">   EndIf;</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r w:rsidRPr="006A77F7">
              <w:rPr>
                <w:i/>
                <w:iCs/>
                <w:lang w:eastAsia="zh-CN"/>
              </w:rPr>
              <w:t>EndWhile;</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One-way Delay in ms,</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70" w:name="_Toc219287657"/>
      <w:r w:rsidRPr="006A77F7">
        <w:rPr>
          <w:lang w:eastAsia="zh-CN"/>
        </w:rPr>
        <w:t>5.3</w:t>
      </w:r>
      <w:r w:rsidRPr="006A77F7">
        <w:rPr>
          <w:lang w:eastAsia="zh-CN"/>
        </w:rPr>
        <w:tab/>
        <w:t>Assumptions for satellite ephemeris calculation</w:t>
      </w:r>
      <w:bookmarkEnd w:id="470"/>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granularity for GSO satellites to be 2.56s while it is 0.64 ms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StateVectors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1" w:name="_Toc219287658"/>
      <w:r w:rsidRPr="006A77F7">
        <w:rPr>
          <w:lang w:eastAsia="zh-CN"/>
        </w:rPr>
        <w:t>5.4</w:t>
      </w:r>
      <w:r w:rsidRPr="006A77F7">
        <w:rPr>
          <w:lang w:eastAsia="zh-CN"/>
        </w:rPr>
        <w:tab/>
        <w:t>Satellite Ephemeris generated files</w:t>
      </w:r>
      <w:bookmarkEnd w:id="471"/>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vAlign w:val="center"/>
          </w:tcPr>
          <w:p w14:paraId="04A7D7B8" w14:textId="77777777" w:rsidR="00D16EF9" w:rsidRPr="006A77F7" w:rsidRDefault="00D16EF9" w:rsidP="000E6F50">
            <w:pPr>
              <w:pStyle w:val="TAH"/>
            </w:pPr>
            <w:r w:rsidRPr="006A77F7">
              <w:t>Applicable to Serving cell / Neighbour cell</w:t>
            </w:r>
          </w:p>
        </w:tc>
        <w:tc>
          <w:tcPr>
            <w:tcW w:w="2970" w:type="dxa"/>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vAlign w:val="center"/>
          </w:tcPr>
          <w:p w14:paraId="066EB865" w14:textId="77777777" w:rsidR="00D16EF9" w:rsidRPr="006A77F7" w:rsidRDefault="00D16EF9" w:rsidP="000E6F50">
            <w:pPr>
              <w:pStyle w:val="TAC"/>
            </w:pPr>
            <w:r w:rsidRPr="006A77F7">
              <w:t>Serving cell</w:t>
            </w:r>
          </w:p>
        </w:tc>
        <w:tc>
          <w:tcPr>
            <w:tcW w:w="2970" w:type="dxa"/>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vAlign w:val="center"/>
          </w:tcPr>
          <w:p w14:paraId="69C64AEF" w14:textId="77777777" w:rsidR="00D16EF9" w:rsidRPr="006A77F7" w:rsidRDefault="00D16EF9" w:rsidP="000E6F50">
            <w:pPr>
              <w:pStyle w:val="TAC"/>
            </w:pPr>
            <w:r w:rsidRPr="006A77F7">
              <w:t>Neighbour cell</w:t>
            </w:r>
          </w:p>
        </w:tc>
        <w:tc>
          <w:tcPr>
            <w:tcW w:w="2970" w:type="dxa"/>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vAlign w:val="center"/>
          </w:tcPr>
          <w:p w14:paraId="700E1FA6" w14:textId="77777777" w:rsidR="00D16EF9" w:rsidRPr="006A77F7" w:rsidRDefault="00D16EF9" w:rsidP="000E6F50">
            <w:pPr>
              <w:pStyle w:val="TAC"/>
            </w:pPr>
            <w:r w:rsidRPr="006A77F7">
              <w:t>Neighbour cell</w:t>
            </w:r>
          </w:p>
        </w:tc>
        <w:tc>
          <w:tcPr>
            <w:tcW w:w="2970" w:type="dxa"/>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vAlign w:val="center"/>
          </w:tcPr>
          <w:p w14:paraId="3E3CD774" w14:textId="77777777" w:rsidR="00D16EF9" w:rsidRPr="006A77F7" w:rsidRDefault="00D16EF9" w:rsidP="000E6F50">
            <w:pPr>
              <w:pStyle w:val="TAC"/>
            </w:pPr>
            <w:r w:rsidRPr="006A77F7">
              <w:t>Serving &amp; neighbour cell(s)</w:t>
            </w:r>
          </w:p>
        </w:tc>
        <w:tc>
          <w:tcPr>
            <w:tcW w:w="2970" w:type="dxa"/>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2"/>
    <w:bookmarkEnd w:id="413"/>
    <w:p w14:paraId="11CC62F5" w14:textId="77777777" w:rsidR="00E547C9" w:rsidRPr="006A77F7" w:rsidRDefault="00E547C9" w:rsidP="00E23678">
      <w:pPr>
        <w:pStyle w:val="Heading9"/>
      </w:pPr>
      <w:r w:rsidRPr="006A77F7">
        <w:br w:type="page"/>
      </w:r>
      <w:bookmarkStart w:id="472" w:name="_Toc27418764"/>
      <w:bookmarkStart w:id="473" w:name="_Toc36042419"/>
      <w:bookmarkStart w:id="474" w:name="_Toc43899747"/>
      <w:bookmarkStart w:id="475" w:name="_Toc51767659"/>
      <w:bookmarkStart w:id="476" w:name="_Toc59039997"/>
      <w:bookmarkStart w:id="477" w:name="_Toc68073936"/>
      <w:bookmarkStart w:id="478" w:name="_Toc75371798"/>
      <w:bookmarkStart w:id="479" w:name="_Toc83727866"/>
      <w:bookmarkStart w:id="480" w:name="_Toc100005967"/>
      <w:bookmarkStart w:id="481" w:name="_Toc106703515"/>
      <w:bookmarkStart w:id="482" w:name="_Toc219287659"/>
      <w:r w:rsidRPr="006A77F7">
        <w:lastRenderedPageBreak/>
        <w:t>Annex A: Derivation documents</w:t>
      </w:r>
      <w:bookmarkEnd w:id="472"/>
      <w:bookmarkEnd w:id="473"/>
      <w:bookmarkEnd w:id="474"/>
      <w:bookmarkEnd w:id="475"/>
      <w:bookmarkEnd w:id="476"/>
      <w:bookmarkEnd w:id="477"/>
      <w:bookmarkEnd w:id="478"/>
      <w:bookmarkEnd w:id="479"/>
      <w:bookmarkEnd w:id="480"/>
      <w:bookmarkEnd w:id="481"/>
      <w:bookmarkEnd w:id="482"/>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3" w:name="_Toc68073937"/>
      <w:bookmarkStart w:id="484" w:name="_Toc75371799"/>
      <w:bookmarkStart w:id="485" w:name="_Toc83727867"/>
      <w:bookmarkStart w:id="486" w:name="_Toc100005968"/>
      <w:bookmarkStart w:id="487" w:name="_Toc106703516"/>
      <w:bookmarkStart w:id="488" w:name="_Toc219287660"/>
      <w:r w:rsidRPr="006A77F7">
        <w:t>Annex B: Principles for test point selection for NR CA reference sensitivity test cases</w:t>
      </w:r>
      <w:bookmarkEnd w:id="483"/>
      <w:bookmarkEnd w:id="484"/>
      <w:bookmarkEnd w:id="485"/>
      <w:bookmarkEnd w:id="486"/>
      <w:bookmarkEnd w:id="487"/>
      <w:bookmarkEnd w:id="488"/>
    </w:p>
    <w:p w14:paraId="613E14EF" w14:textId="77777777" w:rsidR="006060A9" w:rsidRPr="006A77F7" w:rsidRDefault="006060A9" w:rsidP="006060A9">
      <w:pPr>
        <w:pStyle w:val="Heading1"/>
      </w:pPr>
      <w:bookmarkStart w:id="489" w:name="_Toc68073938"/>
      <w:bookmarkStart w:id="490" w:name="_Toc75371800"/>
      <w:bookmarkStart w:id="491" w:name="_Toc83727868"/>
      <w:bookmarkStart w:id="492" w:name="_Toc100005969"/>
      <w:bookmarkStart w:id="493" w:name="_Toc106703517"/>
      <w:bookmarkStart w:id="494" w:name="_Toc219287661"/>
      <w:r w:rsidRPr="006A77F7">
        <w:t>B.1</w:t>
      </w:r>
      <w:r w:rsidRPr="006A77F7">
        <w:tab/>
        <w:t>General</w:t>
      </w:r>
      <w:bookmarkEnd w:id="489"/>
      <w:bookmarkEnd w:id="490"/>
      <w:bookmarkEnd w:id="491"/>
      <w:bookmarkEnd w:id="492"/>
      <w:bookmarkEnd w:id="493"/>
      <w:bookmarkEnd w:id="494"/>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Low range, Mid range,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5 MHz CH BW with DL @ low range, UL @ mid range</w:t>
            </w:r>
            <w:r w:rsidRPr="006A77F7">
              <w:br/>
              <w:t>5 MHz CH BW with DL @ mid range,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(N</w:t>
            </w:r>
            <w:r w:rsidRPr="006A77F7">
              <w:rPr>
                <w:vertAlign w:val="subscript"/>
              </w:rPr>
              <w:t>RB_agg</w:t>
            </w:r>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Lowest N</w:t>
            </w:r>
            <w:r w:rsidRPr="006A77F7">
              <w:rPr>
                <w:vertAlign w:val="subscript"/>
              </w:rPr>
              <w:t>RB_agg</w:t>
            </w:r>
            <w:r w:rsidRPr="006A77F7">
              <w:t>, Highest N</w:t>
            </w:r>
            <w:r w:rsidRPr="006A77F7">
              <w:rPr>
                <w:vertAlign w:val="subscript"/>
              </w:rPr>
              <w:t>RB_agg</w:t>
            </w:r>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CA Configuration / N</w:t>
            </w:r>
            <w:r w:rsidRPr="006A77F7">
              <w:rPr>
                <w:vertAlign w:val="subscript"/>
              </w:rPr>
              <w:t>RB_agg</w:t>
            </w:r>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r w:rsidRPr="006A77F7">
              <w:t>N</w:t>
            </w:r>
            <w:r w:rsidRPr="006A77F7">
              <w:rPr>
                <w:vertAlign w:val="subscript"/>
              </w:rPr>
              <w:t>RB_alloc</w:t>
            </w:r>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RB</w:t>
            </w:r>
            <w:r w:rsidRPr="006A77F7">
              <w:rPr>
                <w:rFonts w:cs="Arial"/>
                <w:bCs/>
                <w:vertAlign w:val="subscript"/>
              </w:rPr>
              <w:t>start</w:t>
            </w:r>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5" w:name="_Hlk63151569"/>
      <w:bookmarkStart w:id="496" w:name="_Toc68073939"/>
      <w:bookmarkStart w:id="497" w:name="_Toc75371801"/>
      <w:bookmarkStart w:id="498" w:name="_Toc83727869"/>
      <w:bookmarkStart w:id="499" w:name="_Toc100005970"/>
      <w:bookmarkStart w:id="500" w:name="_Toc106703518"/>
      <w:bookmarkStart w:id="501" w:name="_Toc219287662"/>
      <w:r w:rsidRPr="006A77F7">
        <w:t>B.2</w:t>
      </w:r>
      <w:bookmarkEnd w:id="495"/>
      <w:r w:rsidRPr="006A77F7">
        <w:tab/>
        <w:t>Test case structure</w:t>
      </w:r>
      <w:bookmarkEnd w:id="496"/>
      <w:bookmarkEnd w:id="497"/>
      <w:bookmarkEnd w:id="498"/>
      <w:bookmarkEnd w:id="499"/>
      <w:bookmarkEnd w:id="500"/>
      <w:bookmarkEnd w:id="501"/>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502" w:name="_Toc68073940"/>
      <w:bookmarkStart w:id="503" w:name="_Toc75371802"/>
      <w:bookmarkStart w:id="504" w:name="_Toc83727870"/>
      <w:bookmarkStart w:id="505" w:name="_Toc100005971"/>
      <w:bookmarkStart w:id="506" w:name="_Toc106703519"/>
      <w:bookmarkStart w:id="507" w:name="_Toc219287663"/>
      <w:r w:rsidRPr="006A77F7">
        <w:t>B.3</w:t>
      </w:r>
      <w:r w:rsidRPr="006A77F7">
        <w:tab/>
        <w:t>Test Environment</w:t>
      </w:r>
      <w:bookmarkEnd w:id="502"/>
      <w:bookmarkEnd w:id="503"/>
      <w:bookmarkEnd w:id="504"/>
      <w:bookmarkEnd w:id="505"/>
      <w:bookmarkEnd w:id="506"/>
      <w:bookmarkEnd w:id="507"/>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8" w:name="_Toc68073941"/>
      <w:bookmarkStart w:id="509" w:name="_Toc75371803"/>
      <w:bookmarkStart w:id="510" w:name="_Toc83727871"/>
      <w:bookmarkStart w:id="511" w:name="_Toc100005972"/>
      <w:bookmarkStart w:id="512" w:name="_Toc106703520"/>
      <w:bookmarkStart w:id="513" w:name="_Toc219287664"/>
      <w:r w:rsidRPr="006A77F7">
        <w:t>B.4</w:t>
      </w:r>
      <w:r w:rsidRPr="006A77F7">
        <w:tab/>
        <w:t>Test Frequencies selection</w:t>
      </w:r>
      <w:bookmarkEnd w:id="508"/>
      <w:bookmarkEnd w:id="509"/>
      <w:bookmarkEnd w:id="510"/>
      <w:bookmarkEnd w:id="511"/>
      <w:bookmarkEnd w:id="512"/>
      <w:bookmarkEnd w:id="513"/>
    </w:p>
    <w:p w14:paraId="350F76AC" w14:textId="77777777" w:rsidR="006060A9" w:rsidRPr="006A77F7" w:rsidRDefault="006060A9" w:rsidP="006060A9">
      <w:pPr>
        <w:rPr>
          <w:rFonts w:eastAsia="MS Mincho"/>
          <w:lang w:eastAsia="ja-JP"/>
        </w:rPr>
      </w:pPr>
      <w:r w:rsidRPr="006A77F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mid range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4" w:name="_Toc68073942"/>
      <w:bookmarkStart w:id="515" w:name="_Toc75371804"/>
      <w:bookmarkStart w:id="516" w:name="_Toc83727872"/>
      <w:bookmarkStart w:id="517" w:name="_Toc100005973"/>
      <w:bookmarkStart w:id="518" w:name="_Toc106703521"/>
      <w:bookmarkStart w:id="519" w:name="_Toc219287665"/>
      <w:r w:rsidRPr="006A77F7">
        <w:rPr>
          <w:rStyle w:val="Heading1Char"/>
        </w:rPr>
        <w:t>B.4A</w:t>
      </w:r>
      <w:r w:rsidRPr="006A77F7">
        <w:rPr>
          <w:rStyle w:val="Heading1Char"/>
        </w:rPr>
        <w:tab/>
        <w:t>Frequency relation for exception requirements</w:t>
      </w:r>
      <w:bookmarkEnd w:id="519"/>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There are 4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tcPr>
          <w:p w14:paraId="43DE43C9" w14:textId="77777777" w:rsidR="000D5725" w:rsidRPr="006A77F7" w:rsidRDefault="000D5725" w:rsidP="00135A41">
            <w:pPr>
              <w:pStyle w:val="TAH"/>
            </w:pPr>
            <w:r w:rsidRPr="006A77F7">
              <w:rPr>
                <w:lang w:eastAsia="zh-CN"/>
              </w:rPr>
              <w:t>Exception types</w:t>
            </w:r>
          </w:p>
        </w:tc>
        <w:tc>
          <w:tcPr>
            <w:tcW w:w="971" w:type="pct"/>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vAlign w:val="center"/>
          </w:tcPr>
          <w:p w14:paraId="3E503AB9" w14:textId="77777777" w:rsidR="000D5725" w:rsidRPr="006A77F7" w:rsidRDefault="000D5725" w:rsidP="00135A41">
            <w:pPr>
              <w:pStyle w:val="TAC"/>
            </w:pPr>
            <w:r w:rsidRPr="006A77F7">
              <w:t>UL harmonic interference (HD)</w:t>
            </w:r>
          </w:p>
        </w:tc>
        <w:tc>
          <w:tcPr>
            <w:tcW w:w="971" w:type="pct"/>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vAlign w:val="center"/>
          </w:tcPr>
          <w:p w14:paraId="6FE46B94" w14:textId="1CA273C7" w:rsidR="000D5725" w:rsidRPr="006A77F7" w:rsidRDefault="000D5725" w:rsidP="00135A41">
            <w:pPr>
              <w:pStyle w:val="TAC"/>
            </w:pPr>
            <w:r w:rsidRPr="006A77F7">
              <w:t>a*f</w:t>
            </w:r>
            <w:r w:rsidRPr="006A77F7">
              <w:rPr>
                <w:vertAlign w:val="subscript"/>
              </w:rPr>
              <w:t>UL_LB</w:t>
            </w:r>
            <w:r w:rsidRPr="006A77F7">
              <w:t xml:space="preserve"> = f</w:t>
            </w:r>
            <w:r w:rsidRPr="006A77F7">
              <w:rPr>
                <w:vertAlign w:val="subscript"/>
              </w:rPr>
              <w:t>DL_HB</w:t>
            </w:r>
          </w:p>
        </w:tc>
      </w:tr>
      <w:tr w:rsidR="000D5725" w:rsidRPr="006A77F7" w14:paraId="0CF85AA4" w14:textId="77777777" w:rsidTr="00135A41">
        <w:trPr>
          <w:trHeight w:val="115"/>
        </w:trPr>
        <w:tc>
          <w:tcPr>
            <w:tcW w:w="1864" w:type="pct"/>
            <w:vAlign w:val="center"/>
          </w:tcPr>
          <w:p w14:paraId="01F2D85D" w14:textId="77777777" w:rsidR="000D5725" w:rsidRPr="006A77F7" w:rsidRDefault="000D5725" w:rsidP="00135A41">
            <w:pPr>
              <w:pStyle w:val="TAC"/>
            </w:pPr>
            <w:r w:rsidRPr="006A77F7">
              <w:t>Receiver Harmonic Mixing (HM)</w:t>
            </w:r>
          </w:p>
        </w:tc>
        <w:tc>
          <w:tcPr>
            <w:tcW w:w="971" w:type="pct"/>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vAlign w:val="center"/>
          </w:tcPr>
          <w:p w14:paraId="625FB6E5" w14:textId="4AE1E653" w:rsidR="000D5725" w:rsidRPr="006A77F7" w:rsidRDefault="000D5725" w:rsidP="00135A41">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0D5725" w:rsidRPr="006A77F7" w14:paraId="3C3B5FFE" w14:textId="77777777" w:rsidTr="00135A41">
        <w:trPr>
          <w:trHeight w:val="115"/>
        </w:trPr>
        <w:tc>
          <w:tcPr>
            <w:tcW w:w="1864" w:type="pct"/>
            <w:vAlign w:val="center"/>
          </w:tcPr>
          <w:p w14:paraId="2EBA0B30" w14:textId="77777777" w:rsidR="000D5725" w:rsidRPr="006A77F7" w:rsidRDefault="000D5725" w:rsidP="00135A41">
            <w:pPr>
              <w:pStyle w:val="TAC"/>
            </w:pPr>
            <w:r w:rsidRPr="006A77F7">
              <w:t>Intermodulation due to Dual uplink (IMD)</w:t>
            </w:r>
          </w:p>
        </w:tc>
        <w:tc>
          <w:tcPr>
            <w:tcW w:w="971" w:type="pct"/>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vAlign w:val="center"/>
          </w:tcPr>
          <w:p w14:paraId="170FD9F2" w14:textId="2A50BA6F" w:rsidR="000D5725" w:rsidRPr="006A77F7" w:rsidRDefault="000D5725" w:rsidP="00135A41">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0D5725" w:rsidRPr="006A77F7" w14:paraId="7E173285" w14:textId="77777777" w:rsidTr="00135A41">
        <w:trPr>
          <w:trHeight w:val="115"/>
        </w:trPr>
        <w:tc>
          <w:tcPr>
            <w:tcW w:w="1864" w:type="pct"/>
            <w:vAlign w:val="center"/>
          </w:tcPr>
          <w:p w14:paraId="4CDE6505" w14:textId="77777777" w:rsidR="000D5725" w:rsidRPr="006A77F7" w:rsidRDefault="000D5725" w:rsidP="00135A41">
            <w:pPr>
              <w:pStyle w:val="TAC"/>
            </w:pPr>
            <w:r w:rsidRPr="006A77F7">
              <w:t>Cross band isolation (CBI)</w:t>
            </w:r>
          </w:p>
        </w:tc>
        <w:tc>
          <w:tcPr>
            <w:tcW w:w="971" w:type="pct"/>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20" w:name="_Toc219287666"/>
      <w:r w:rsidRPr="006A77F7">
        <w:t>B.5</w:t>
      </w:r>
      <w:r w:rsidRPr="006A77F7">
        <w:tab/>
        <w:t>Test Channel Bandwidth selection</w:t>
      </w:r>
      <w:bookmarkEnd w:id="514"/>
      <w:bookmarkEnd w:id="515"/>
      <w:bookmarkEnd w:id="516"/>
      <w:bookmarkEnd w:id="517"/>
      <w:bookmarkEnd w:id="518"/>
      <w:bookmarkEnd w:id="520"/>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NRB_agg).</w:t>
      </w:r>
    </w:p>
    <w:p w14:paraId="758DA52F" w14:textId="77777777" w:rsidR="006060A9" w:rsidRPr="006A77F7" w:rsidRDefault="006060A9" w:rsidP="006060A9">
      <w:pPr>
        <w:pStyle w:val="Heading1"/>
      </w:pPr>
      <w:bookmarkStart w:id="521" w:name="_Toc68073943"/>
      <w:bookmarkStart w:id="522" w:name="_Toc75371805"/>
      <w:bookmarkStart w:id="523" w:name="_Toc83727873"/>
      <w:bookmarkStart w:id="524" w:name="_Toc100005974"/>
      <w:bookmarkStart w:id="525" w:name="_Toc106703522"/>
      <w:bookmarkStart w:id="526" w:name="_Toc219287667"/>
      <w:r w:rsidRPr="006A77F7">
        <w:t>B.6</w:t>
      </w:r>
      <w:r w:rsidRPr="006A77F7">
        <w:tab/>
        <w:t>Modulation selections</w:t>
      </w:r>
      <w:bookmarkEnd w:id="521"/>
      <w:bookmarkEnd w:id="522"/>
      <w:bookmarkEnd w:id="523"/>
      <w:bookmarkEnd w:id="524"/>
      <w:bookmarkEnd w:id="525"/>
      <w:bookmarkEnd w:id="526"/>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7" w:name="_Toc68073944"/>
      <w:bookmarkStart w:id="528" w:name="_Toc75371806"/>
      <w:bookmarkStart w:id="529" w:name="_Toc83727874"/>
      <w:bookmarkStart w:id="530" w:name="_Toc100005975"/>
      <w:bookmarkStart w:id="531" w:name="_Toc106703523"/>
      <w:bookmarkStart w:id="532" w:name="_Toc219287668"/>
      <w:r w:rsidRPr="006A77F7">
        <w:t>B.7</w:t>
      </w:r>
      <w:r w:rsidRPr="006A77F7">
        <w:tab/>
        <w:t>Examples</w:t>
      </w:r>
      <w:bookmarkEnd w:id="527"/>
      <w:bookmarkEnd w:id="528"/>
      <w:bookmarkEnd w:id="529"/>
      <w:bookmarkEnd w:id="530"/>
      <w:bookmarkEnd w:id="531"/>
      <w:bookmarkEnd w:id="532"/>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CA_X-Y has an exception if testing Low+Low freq</w:t>
      </w:r>
    </w:p>
    <w:p w14:paraId="4CF38F6D" w14:textId="1E2FB384" w:rsidR="006060A9" w:rsidRPr="006A77F7" w:rsidRDefault="006060A9" w:rsidP="00CF3F9A">
      <w:pPr>
        <w:overflowPunct/>
        <w:autoSpaceDE/>
        <w:autoSpaceDN/>
        <w:adjustRightInd/>
        <w:ind w:left="720"/>
        <w:textAlignment w:val="auto"/>
      </w:pPr>
      <w:r w:rsidRPr="006A77F7">
        <w:t>-</w:t>
      </w:r>
      <w:r w:rsidRPr="006A77F7">
        <w:tab/>
        <w:t>CA_X-Y has no exception if testing Mid+Mid freq</w:t>
      </w:r>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Test CA_XA-YA-ZA-RA in Mid+Mid freq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Test CA_X-Y in Low+Low freq</w:t>
      </w:r>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3" w:name="_Toc68073945"/>
      <w:bookmarkStart w:id="534" w:name="_Toc75371807"/>
      <w:bookmarkStart w:id="535" w:name="_Toc83727875"/>
      <w:bookmarkStart w:id="536" w:name="_Toc100005976"/>
      <w:bookmarkStart w:id="537" w:name="_Toc106703524"/>
      <w:bookmarkStart w:id="538" w:name="_Toc219287669"/>
      <w:r w:rsidRPr="006A77F7">
        <w:t>B.8</w:t>
      </w:r>
      <w:r w:rsidRPr="006A77F7">
        <w:tab/>
        <w:t>Current test completion status per CA configuration</w:t>
      </w:r>
      <w:bookmarkEnd w:id="533"/>
      <w:bookmarkEnd w:id="534"/>
      <w:bookmarkEnd w:id="535"/>
      <w:bookmarkEnd w:id="536"/>
      <w:bookmarkEnd w:id="537"/>
      <w:bookmarkEnd w:id="538"/>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9" w:name="_Toc100005977"/>
      <w:bookmarkStart w:id="540" w:name="_Toc106703525"/>
      <w:bookmarkStart w:id="541" w:name="_Toc219287670"/>
      <w:r w:rsidRPr="006A77F7">
        <w:t>B.9</w:t>
      </w:r>
      <w:r w:rsidRPr="006A77F7">
        <w:tab/>
        <w:t>Reference Sensitivity checklist for CA</w:t>
      </w:r>
      <w:bookmarkEnd w:id="539"/>
      <w:bookmarkEnd w:id="540"/>
      <w:bookmarkEnd w:id="541"/>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2" w:name="_Toc100005978"/>
      <w:bookmarkStart w:id="543" w:name="_Toc106703526"/>
      <w:bookmarkStart w:id="544" w:name="_Toc219287671"/>
      <w:r w:rsidRPr="006A77F7">
        <w:rPr>
          <w:rStyle w:val="jlqj4b"/>
        </w:rPr>
        <w:lastRenderedPageBreak/>
        <w:t>B.9.1</w:t>
      </w:r>
      <w:r w:rsidRPr="006A77F7">
        <w:rPr>
          <w:rStyle w:val="jlqj4b"/>
        </w:rPr>
        <w:tab/>
      </w:r>
      <w:r w:rsidRPr="006A77F7">
        <w:rPr>
          <w:lang w:eastAsia="ja-JP"/>
        </w:rPr>
        <w:t>Checklist for two bands</w:t>
      </w:r>
      <w:bookmarkEnd w:id="542"/>
      <w:bookmarkEnd w:id="543"/>
      <w:bookmarkEnd w:id="544"/>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5" w:name="_Toc100005979"/>
      <w:bookmarkStart w:id="546" w:name="_Toc106703527"/>
      <w:bookmarkStart w:id="547" w:name="_Toc219287672"/>
      <w:r w:rsidRPr="006A77F7">
        <w:rPr>
          <w:rStyle w:val="jlqj4b"/>
        </w:rPr>
        <w:t>B.9.2</w:t>
      </w:r>
      <w:r w:rsidRPr="006A77F7">
        <w:rPr>
          <w:rStyle w:val="jlqj4b"/>
        </w:rPr>
        <w:tab/>
      </w:r>
      <w:r w:rsidRPr="006A77F7">
        <w:rPr>
          <w:lang w:eastAsia="ja-JP"/>
        </w:rPr>
        <w:t>Checklist for three bands</w:t>
      </w:r>
      <w:bookmarkEnd w:id="545"/>
      <w:bookmarkEnd w:id="546"/>
      <w:bookmarkEnd w:id="547"/>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8" w:name="_Toc100005980"/>
      <w:bookmarkStart w:id="549" w:name="_Toc106703528"/>
      <w:bookmarkStart w:id="550" w:name="_Toc219287673"/>
      <w:r w:rsidRPr="006A77F7">
        <w:rPr>
          <w:rStyle w:val="jlqj4b"/>
        </w:rPr>
        <w:t>B.9.3</w:t>
      </w:r>
      <w:r w:rsidRPr="006A77F7">
        <w:rPr>
          <w:rStyle w:val="jlqj4b"/>
        </w:rPr>
        <w:tab/>
      </w:r>
      <w:r w:rsidRPr="006A77F7">
        <w:rPr>
          <w:lang w:eastAsia="ja-JP"/>
        </w:rPr>
        <w:t>Checklist for four bands and five bands</w:t>
      </w:r>
      <w:bookmarkEnd w:id="548"/>
      <w:bookmarkEnd w:id="549"/>
      <w:bookmarkEnd w:id="550"/>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1" w:name="_Toc68073946"/>
      <w:bookmarkStart w:id="552" w:name="_Toc75371808"/>
      <w:bookmarkStart w:id="553" w:name="_Toc83727876"/>
      <w:bookmarkStart w:id="554" w:name="_Toc100005981"/>
      <w:bookmarkStart w:id="555" w:name="_Toc106703529"/>
      <w:bookmarkStart w:id="556" w:name="_Toc219287674"/>
      <w:r w:rsidRPr="006A77F7">
        <w:t>Annex C: Principles for test point selection for FR2 NR CA reference sensitivity test cases</w:t>
      </w:r>
      <w:bookmarkEnd w:id="551"/>
      <w:bookmarkEnd w:id="552"/>
      <w:bookmarkEnd w:id="553"/>
      <w:bookmarkEnd w:id="554"/>
      <w:bookmarkEnd w:id="555"/>
      <w:bookmarkEnd w:id="556"/>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7" w:name="_Toc68073947"/>
      <w:bookmarkStart w:id="558" w:name="_Toc75371809"/>
      <w:bookmarkStart w:id="559" w:name="_Toc83727877"/>
      <w:bookmarkStart w:id="560" w:name="_Toc100005982"/>
      <w:bookmarkStart w:id="561" w:name="_Toc106703530"/>
      <w:bookmarkStart w:id="562" w:name="_Toc219287675"/>
      <w:r w:rsidRPr="006A77F7">
        <w:lastRenderedPageBreak/>
        <w:t>Annex D: Principles for test point selection for EN-DC reference sensitivity test cases</w:t>
      </w:r>
      <w:bookmarkEnd w:id="557"/>
      <w:bookmarkEnd w:id="558"/>
      <w:bookmarkEnd w:id="559"/>
      <w:bookmarkEnd w:id="560"/>
      <w:bookmarkEnd w:id="561"/>
      <w:bookmarkEnd w:id="562"/>
    </w:p>
    <w:p w14:paraId="3191C8F6" w14:textId="77777777" w:rsidR="006060A9" w:rsidRPr="006A77F7" w:rsidRDefault="006060A9" w:rsidP="006060A9">
      <w:pPr>
        <w:pStyle w:val="Heading1"/>
      </w:pPr>
      <w:bookmarkStart w:id="563" w:name="_Toc68073948"/>
      <w:bookmarkStart w:id="564" w:name="_Toc75371810"/>
      <w:bookmarkStart w:id="565" w:name="_Toc83727878"/>
      <w:bookmarkStart w:id="566" w:name="_Toc100005983"/>
      <w:bookmarkStart w:id="567" w:name="_Toc106703531"/>
      <w:bookmarkStart w:id="568" w:name="_Toc219287676"/>
      <w:r w:rsidRPr="006A77F7">
        <w:t>D.1</w:t>
      </w:r>
      <w:r w:rsidRPr="006A77F7">
        <w:tab/>
        <w:t>General</w:t>
      </w:r>
      <w:bookmarkEnd w:id="563"/>
      <w:bookmarkEnd w:id="564"/>
      <w:bookmarkEnd w:id="565"/>
      <w:bookmarkEnd w:id="566"/>
      <w:bookmarkEnd w:id="567"/>
      <w:bookmarkEnd w:id="568"/>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Low range, Mid range,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9" w:name="_Toc68073949"/>
      <w:bookmarkStart w:id="570" w:name="_Toc75371811"/>
      <w:bookmarkStart w:id="571" w:name="_Toc83727879"/>
      <w:bookmarkStart w:id="572" w:name="_Toc100005984"/>
      <w:bookmarkStart w:id="573" w:name="_Toc106703532"/>
      <w:bookmarkStart w:id="574" w:name="_Toc219287677"/>
      <w:r w:rsidRPr="006A77F7">
        <w:t>D.2</w:t>
      </w:r>
      <w:r w:rsidRPr="006A77F7">
        <w:tab/>
        <w:t>Requirements</w:t>
      </w:r>
      <w:bookmarkEnd w:id="569"/>
      <w:bookmarkEnd w:id="570"/>
      <w:bookmarkEnd w:id="571"/>
      <w:bookmarkEnd w:id="572"/>
      <w:bookmarkEnd w:id="573"/>
      <w:bookmarkEnd w:id="574"/>
    </w:p>
    <w:p w14:paraId="5A15000B" w14:textId="77777777" w:rsidR="006060A9" w:rsidRPr="006A77F7" w:rsidRDefault="006060A9" w:rsidP="006060A9">
      <w:pPr>
        <w:pStyle w:val="Heading2"/>
      </w:pPr>
      <w:bookmarkStart w:id="575" w:name="_Hlk63087402"/>
      <w:bookmarkStart w:id="576" w:name="_Toc68073950"/>
      <w:bookmarkStart w:id="577" w:name="_Toc75371812"/>
      <w:bookmarkStart w:id="578" w:name="_Toc83727880"/>
      <w:bookmarkStart w:id="579" w:name="_Toc100005985"/>
      <w:bookmarkStart w:id="580" w:name="_Toc106703533"/>
      <w:bookmarkStart w:id="581" w:name="_Toc219287678"/>
      <w:r w:rsidRPr="006A77F7">
        <w:t>D.2.1</w:t>
      </w:r>
      <w:bookmarkEnd w:id="575"/>
      <w:r w:rsidRPr="006A77F7">
        <w:tab/>
        <w:t>Defined EN-DC configurations</w:t>
      </w:r>
      <w:bookmarkEnd w:id="576"/>
      <w:bookmarkEnd w:id="577"/>
      <w:bookmarkEnd w:id="578"/>
      <w:bookmarkEnd w:id="579"/>
      <w:bookmarkEnd w:id="580"/>
      <w:bookmarkEnd w:id="581"/>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(nXC</w:t>
      </w:r>
      <w:r w:rsidR="003318F9" w:rsidRPr="003318F9">
        <w:t xml:space="preserve">, </w:t>
      </w:r>
      <w:r w:rsidRPr="006A77F7">
        <w:t>nX(2A)</w:t>
      </w:r>
      <w:r w:rsidR="003318F9" w:rsidRPr="003318F9">
        <w:t>, nXD, nX(3A) or nX(A-C)</w:t>
      </w:r>
      <w:r w:rsidRPr="006A77F7">
        <w:t>)</w:t>
      </w:r>
    </w:p>
    <w:p w14:paraId="48D10F0A" w14:textId="77777777" w:rsidR="003318F9" w:rsidRDefault="006060A9" w:rsidP="003318F9">
      <w:pPr>
        <w:pStyle w:val="B2"/>
      </w:pPr>
      <w:r w:rsidRPr="006A77F7">
        <w:t>-</w:t>
      </w:r>
      <w:r w:rsidRPr="006A77F7">
        <w:tab/>
        <w:t>4 NR CCs in 2 bands (nXA-nYA, nXA-nYC, nXA-nY(2A), nX(2A)-nY(2A))</w:t>
      </w:r>
    </w:p>
    <w:p w14:paraId="32D0E9C5" w14:textId="021071B3" w:rsidR="006060A9" w:rsidRPr="006A77F7" w:rsidRDefault="003318F9" w:rsidP="00605797">
      <w:pPr>
        <w:pStyle w:val="B1"/>
      </w:pPr>
      <w:r>
        <w:t>-</w:t>
      </w:r>
      <w:r>
        <w:tab/>
        <w:t>4 NR CCs in 3 bands (nXA-nYA-ZA or nXA-nYA-Z(2A))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lastRenderedPageBreak/>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(DC_XA-nYC or DC_XC-nYA).</w:t>
      </w:r>
    </w:p>
    <w:p w14:paraId="71A0258D" w14:textId="77777777" w:rsidR="006060A9" w:rsidRPr="006A77F7" w:rsidRDefault="006060A9" w:rsidP="006060A9">
      <w:pPr>
        <w:pStyle w:val="Heading2"/>
      </w:pPr>
      <w:bookmarkStart w:id="582" w:name="_Toc68073951"/>
      <w:bookmarkStart w:id="583" w:name="_Toc75371813"/>
      <w:bookmarkStart w:id="584" w:name="_Toc83727881"/>
      <w:bookmarkStart w:id="585" w:name="_Toc100005986"/>
      <w:bookmarkStart w:id="586" w:name="_Toc106703534"/>
      <w:bookmarkStart w:id="587" w:name="_Toc219287679"/>
      <w:r w:rsidRPr="006A77F7">
        <w:t>D.2.2</w:t>
      </w:r>
      <w:r w:rsidRPr="006A77F7">
        <w:tab/>
        <w:t>Definition of exception requirements</w:t>
      </w:r>
      <w:bookmarkEnd w:id="582"/>
      <w:bookmarkEnd w:id="583"/>
      <w:bookmarkEnd w:id="584"/>
      <w:bookmarkEnd w:id="585"/>
      <w:bookmarkEnd w:id="586"/>
      <w:bookmarkEnd w:id="587"/>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8" w:name="_Hlk63085735"/>
      <w:bookmarkStart w:id="589" w:name="_Toc68073952"/>
      <w:bookmarkStart w:id="590" w:name="_Toc75371814"/>
      <w:bookmarkStart w:id="591" w:name="_Toc83727882"/>
      <w:bookmarkStart w:id="592" w:name="_Toc100005987"/>
      <w:bookmarkStart w:id="593" w:name="_Toc106703535"/>
      <w:bookmarkStart w:id="594" w:name="_Toc219287680"/>
      <w:r w:rsidRPr="006A77F7">
        <w:t>D.2.3</w:t>
      </w:r>
      <w:bookmarkEnd w:id="588"/>
      <w:r w:rsidRPr="006A77F7">
        <w:tab/>
        <w:t>Reference sensitivity</w:t>
      </w:r>
      <w:bookmarkEnd w:id="589"/>
      <w:bookmarkEnd w:id="590"/>
      <w:bookmarkEnd w:id="591"/>
      <w:bookmarkEnd w:id="592"/>
      <w:bookmarkEnd w:id="593"/>
      <w:bookmarkEnd w:id="594"/>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For both SA and NSA there are 4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a*f</w:t>
            </w:r>
            <w:r w:rsidRPr="006A77F7">
              <w:rPr>
                <w:vertAlign w:val="subscript"/>
              </w:rPr>
              <w:t>UL_LB</w:t>
            </w:r>
            <w:r w:rsidRPr="006A77F7">
              <w:t xml:space="preserve"> = f</w:t>
            </w:r>
            <w:r w:rsidRPr="006A77F7">
              <w:rPr>
                <w:vertAlign w:val="subscript"/>
              </w:rPr>
              <w:t>DL_HB</w:t>
            </w:r>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 xml:space="preserve">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w:t>
      </w:r>
      <w:r w:rsidRPr="006A77F7">
        <w:lastRenderedPageBreak/>
        <w:t>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5" w:name="_Toc68073953"/>
      <w:bookmarkStart w:id="596" w:name="_Toc75371815"/>
      <w:bookmarkStart w:id="597" w:name="_Toc83727883"/>
      <w:bookmarkStart w:id="598" w:name="_Toc100005988"/>
      <w:bookmarkStart w:id="599" w:name="_Toc106703536"/>
      <w:bookmarkStart w:id="600" w:name="_Toc219287681"/>
      <w:r w:rsidRPr="006A77F7">
        <w:t>D.2.4</w:t>
      </w:r>
      <w:r w:rsidRPr="006A77F7">
        <w:tab/>
        <w:t>Rx requirements other than reference sensitivity</w:t>
      </w:r>
      <w:bookmarkEnd w:id="595"/>
      <w:bookmarkEnd w:id="596"/>
      <w:bookmarkEnd w:id="597"/>
      <w:bookmarkEnd w:id="598"/>
      <w:bookmarkEnd w:id="599"/>
      <w:bookmarkEnd w:id="600"/>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1" w:name="_Hlk63084791"/>
      <w:bookmarkStart w:id="602" w:name="_Toc68073954"/>
      <w:bookmarkStart w:id="603" w:name="_Toc75371816"/>
      <w:bookmarkStart w:id="604" w:name="_Toc83727884"/>
      <w:bookmarkStart w:id="605" w:name="_Toc100005989"/>
      <w:bookmarkStart w:id="606" w:name="_Toc106703537"/>
      <w:bookmarkStart w:id="607" w:name="_Toc219287682"/>
      <w:r w:rsidRPr="006A77F7">
        <w:t>D.2.5</w:t>
      </w:r>
      <w:bookmarkEnd w:id="601"/>
      <w:r w:rsidRPr="006A77F7">
        <w:tab/>
        <w:t>Test case structure and test coverage</w:t>
      </w:r>
      <w:bookmarkEnd w:id="602"/>
      <w:bookmarkEnd w:id="603"/>
      <w:bookmarkEnd w:id="604"/>
      <w:bookmarkEnd w:id="605"/>
      <w:bookmarkEnd w:id="606"/>
      <w:bookmarkEnd w:id="607"/>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lastRenderedPageBreak/>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8" w:name="_Toc68073955"/>
      <w:bookmarkStart w:id="609" w:name="_Toc75371817"/>
      <w:bookmarkStart w:id="610" w:name="_Toc83727885"/>
      <w:bookmarkStart w:id="611" w:name="_Toc100005990"/>
      <w:bookmarkStart w:id="612" w:name="_Toc106703538"/>
      <w:bookmarkStart w:id="613" w:name="_Toc219287683"/>
      <w:r w:rsidRPr="006A77F7">
        <w:t>D.2.6</w:t>
      </w:r>
      <w:r w:rsidRPr="006A77F7">
        <w:tab/>
        <w:t>EN-DC configurations to test</w:t>
      </w:r>
      <w:bookmarkEnd w:id="608"/>
      <w:bookmarkEnd w:id="609"/>
      <w:bookmarkEnd w:id="610"/>
      <w:bookmarkEnd w:id="611"/>
      <w:bookmarkEnd w:id="612"/>
      <w:bookmarkEnd w:id="613"/>
    </w:p>
    <w:p w14:paraId="50DD7230" w14:textId="77777777" w:rsidR="006060A9" w:rsidRPr="006A77F7" w:rsidRDefault="006060A9" w:rsidP="006060A9">
      <w:pPr>
        <w:pStyle w:val="Heading3"/>
      </w:pPr>
      <w:bookmarkStart w:id="614" w:name="_Toc68073956"/>
      <w:bookmarkStart w:id="615" w:name="_Toc75371818"/>
      <w:bookmarkStart w:id="616" w:name="_Toc83727886"/>
      <w:bookmarkStart w:id="617" w:name="_Toc100005991"/>
      <w:bookmarkStart w:id="618" w:name="_Toc106703539"/>
      <w:bookmarkStart w:id="619" w:name="_Toc219287684"/>
      <w:r w:rsidRPr="006A77F7">
        <w:t>D.2.6.1</w:t>
      </w:r>
      <w:r w:rsidRPr="006A77F7">
        <w:tab/>
        <w:t>Lower order fallbacks</w:t>
      </w:r>
      <w:bookmarkEnd w:id="614"/>
      <w:bookmarkEnd w:id="615"/>
      <w:bookmarkEnd w:id="616"/>
      <w:bookmarkEnd w:id="617"/>
      <w:bookmarkEnd w:id="618"/>
      <w:bookmarkEnd w:id="619"/>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lastRenderedPageBreak/>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Intra-band cont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non-cont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NOTE 1: This is needed for other than refsens Rx test case that refers back to refsens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20" w:name="_Hlk63086493"/>
      <w:bookmarkStart w:id="621" w:name="_Toc68073957"/>
      <w:bookmarkStart w:id="622" w:name="_Toc75371819"/>
      <w:bookmarkStart w:id="623" w:name="_Toc83727887"/>
      <w:bookmarkStart w:id="624" w:name="_Toc100005992"/>
      <w:bookmarkStart w:id="625" w:name="_Toc106703540"/>
      <w:bookmarkStart w:id="626" w:name="_Toc219287685"/>
      <w:r w:rsidRPr="006A77F7">
        <w:t>D.2.6.2</w:t>
      </w:r>
      <w:bookmarkEnd w:id="620"/>
      <w:r w:rsidRPr="006A77F7">
        <w:tab/>
        <w:t>EN-DC configurations requiring testing and max number of CCs</w:t>
      </w:r>
      <w:bookmarkEnd w:id="621"/>
      <w:bookmarkEnd w:id="622"/>
      <w:bookmarkEnd w:id="623"/>
      <w:bookmarkEnd w:id="624"/>
      <w:bookmarkEnd w:id="625"/>
      <w:bookmarkEnd w:id="626"/>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7" w:name="_Toc68073958"/>
      <w:bookmarkStart w:id="628" w:name="_Toc75371820"/>
      <w:bookmarkStart w:id="629" w:name="_Toc83727888"/>
      <w:bookmarkStart w:id="630" w:name="_Toc100005993"/>
      <w:bookmarkStart w:id="631" w:name="_Toc106703541"/>
      <w:bookmarkStart w:id="632" w:name="_Toc219287686"/>
      <w:r w:rsidRPr="006A77F7">
        <w:t>D.2.6.3</w:t>
      </w:r>
      <w:r w:rsidRPr="006A77F7">
        <w:tab/>
        <w:t>Test coverage</w:t>
      </w:r>
      <w:bookmarkEnd w:id="627"/>
      <w:bookmarkEnd w:id="628"/>
      <w:bookmarkEnd w:id="629"/>
      <w:bookmarkEnd w:id="630"/>
      <w:bookmarkEnd w:id="631"/>
      <w:bookmarkEnd w:id="632"/>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3" w:name="_Hlk54366883"/>
      <w:r w:rsidRPr="006A77F7">
        <w:t>Table D.2.6.3-1</w:t>
      </w:r>
      <w:bookmarkEnd w:id="633"/>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331E3B">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Test needed due to other than refsens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r w:rsidRPr="006A77F7">
              <w:rPr>
                <w:lang w:eastAsia="zh-TW"/>
              </w:rPr>
              <w:t>DC_XC_nXA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DC_XA-XA_nXA</w:t>
            </w:r>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r w:rsidRPr="006A77F7">
              <w:t>DC_X</w:t>
            </w:r>
            <w:r w:rsidRPr="006A77F7">
              <w:rPr>
                <w:lang w:eastAsia="zh-TW"/>
              </w:rPr>
              <w:t>A_nYC</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r w:rsidRPr="006A77F7">
              <w:t>DC_X</w:t>
            </w:r>
            <w:r w:rsidRPr="006A77F7">
              <w:rPr>
                <w:lang w:eastAsia="zh-TW"/>
              </w:rPr>
              <w:t>A_nY(2A)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r w:rsidRPr="006A77F7">
              <w:t>DC_X</w:t>
            </w:r>
            <w:r w:rsidRPr="006A77F7">
              <w:rPr>
                <w:lang w:eastAsia="zh-TW"/>
              </w:rPr>
              <w:t>A_nYA-nZA</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r w:rsidRPr="006A77F7">
              <w:t>DC_X</w:t>
            </w:r>
            <w:r w:rsidRPr="006A77F7">
              <w:rPr>
                <w:lang w:eastAsia="zh-TW"/>
              </w:rPr>
              <w:t>C_nYA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A-XA_nYA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A-YA_nZA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DC_(n)XAA-nYA</w:t>
            </w:r>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r w:rsidRPr="006A77F7">
              <w:t>DC_XA_nXA-nYA</w:t>
            </w:r>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DC_XA-YA_nYA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 xml:space="preserve">Non-exception test </w:t>
            </w:r>
            <w:r w:rsidRPr="006A77F7">
              <w:lastRenderedPageBreak/>
              <w:t>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lastRenderedPageBreak/>
              <w:t>I</w:t>
            </w:r>
            <w:r>
              <w:rPr>
                <w:rFonts w:hint="eastAsia"/>
                <w:lang w:eastAsia="zh-CN"/>
              </w:rPr>
              <w:t>n</w:t>
            </w:r>
            <w:r>
              <w:t xml:space="preserve">tra-band </w:t>
            </w:r>
            <w:r>
              <w:lastRenderedPageBreak/>
              <w:t>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lastRenderedPageBreak/>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r w:rsidRPr="006A77F7">
              <w:t>DC_XD_nXA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r w:rsidRPr="003B636E">
              <w:t>DC_XA_nYD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r w:rsidRPr="006A77F7">
              <w:t>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r>
              <w:t>DC_XA_nY(3A)</w:t>
            </w:r>
          </w:p>
          <w:p w14:paraId="322CB4FF" w14:textId="19CEC749" w:rsidR="003B636E" w:rsidRPr="003B636E" w:rsidRDefault="003B636E" w:rsidP="003B636E">
            <w:pPr>
              <w:pStyle w:val="TAC"/>
            </w:pPr>
            <w:r>
              <w:t>DC_XA_nY(A-C)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r w:rsidRPr="003B636E">
              <w:t>DC_XA_nYA-nZC</w:t>
            </w:r>
            <w:r w:rsidRPr="006A77F7">
              <w:t>DC_XA_nY(2A)-nZA</w:t>
            </w:r>
          </w:p>
          <w:p w14:paraId="612BCD52" w14:textId="04A610E4" w:rsidR="003B636E" w:rsidRPr="006A77F7" w:rsidRDefault="003B636E" w:rsidP="003B636E">
            <w:pPr>
              <w:pStyle w:val="TAC"/>
            </w:pPr>
            <w:r>
              <w:t>DC_XA_nYA-nZA-nRA</w:t>
            </w:r>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r w:rsidRPr="006A77F7">
              <w:t>DC_XD_nYA,</w:t>
            </w:r>
            <w:r>
              <w:t xml:space="preserve"> </w:t>
            </w:r>
          </w:p>
          <w:p w14:paraId="50A8E80C" w14:textId="70C6A7D6" w:rsidR="003B636E" w:rsidRPr="006A77F7" w:rsidRDefault="003B636E" w:rsidP="003B636E">
            <w:pPr>
              <w:pStyle w:val="TAC"/>
            </w:pPr>
            <w:r>
              <w:t>DC_XA-XA-XA_nYA</w:t>
            </w:r>
          </w:p>
          <w:p w14:paraId="266E8710" w14:textId="77777777" w:rsidR="003B636E" w:rsidRDefault="003B636E" w:rsidP="003B636E">
            <w:pPr>
              <w:pStyle w:val="TAC"/>
            </w:pPr>
            <w:r w:rsidRPr="006A77F7">
              <w:t>DC_XA-YC_nZA,</w:t>
            </w:r>
            <w:r>
              <w:t xml:space="preserve"> </w:t>
            </w:r>
          </w:p>
          <w:p w14:paraId="7ADAFAB5" w14:textId="7940452E" w:rsidR="003B636E" w:rsidRPr="006A77F7" w:rsidRDefault="003B636E" w:rsidP="003B636E">
            <w:pPr>
              <w:pStyle w:val="TAC"/>
            </w:pPr>
            <w:r>
              <w:t>DC_XC_nYA-nZA,</w:t>
            </w:r>
          </w:p>
          <w:p w14:paraId="3DD0F69A" w14:textId="77777777" w:rsidR="003B636E" w:rsidRPr="006A77F7" w:rsidRDefault="003B636E" w:rsidP="003B636E">
            <w:pPr>
              <w:pStyle w:val="TAC"/>
            </w:pPr>
            <w:r w:rsidRPr="006A77F7">
              <w:t>DC_XA-XA-YA_nZA,</w:t>
            </w:r>
          </w:p>
          <w:p w14:paraId="14914DBC" w14:textId="77777777" w:rsidR="003B636E" w:rsidRPr="006A77F7" w:rsidRDefault="003B636E" w:rsidP="003B636E">
            <w:pPr>
              <w:pStyle w:val="TAC"/>
            </w:pPr>
            <w:r w:rsidRPr="006A77F7">
              <w:t>DC_XA-YA-ZA_nRA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r w:rsidRPr="006A77F7">
              <w:t>DC_XC_nYC,</w:t>
            </w:r>
          </w:p>
          <w:p w14:paraId="14EC0B84" w14:textId="77777777" w:rsidR="003B636E" w:rsidRPr="006A77F7" w:rsidRDefault="003B636E" w:rsidP="003B636E">
            <w:pPr>
              <w:pStyle w:val="TAC"/>
            </w:pPr>
            <w:r w:rsidRPr="006A77F7">
              <w:t>DC_XA-XA_nYC,</w:t>
            </w:r>
          </w:p>
          <w:p w14:paraId="47DECCBA" w14:textId="77777777" w:rsidR="003B636E" w:rsidRDefault="003B636E" w:rsidP="003B636E">
            <w:pPr>
              <w:pStyle w:val="TAC"/>
            </w:pPr>
            <w:r w:rsidRPr="006A77F7">
              <w:t>DC_XA-YA_nYC</w:t>
            </w:r>
            <w:r>
              <w:t>,</w:t>
            </w:r>
          </w:p>
          <w:p w14:paraId="3E8276DF" w14:textId="4960E2BF" w:rsidR="003B636E" w:rsidRPr="006A77F7" w:rsidRDefault="003B636E" w:rsidP="003B636E">
            <w:pPr>
              <w:pStyle w:val="TAC"/>
            </w:pPr>
            <w:r>
              <w:t>DC_XA-YA_nZC,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r w:rsidRPr="006A77F7">
              <w:t>DC_XC_nY(2A),</w:t>
            </w:r>
            <w:r>
              <w:t xml:space="preserve"> </w:t>
            </w:r>
          </w:p>
          <w:p w14:paraId="414B2278" w14:textId="4C5F3252" w:rsidR="003B636E" w:rsidRPr="006A77F7" w:rsidRDefault="003B636E" w:rsidP="003B636E">
            <w:pPr>
              <w:pStyle w:val="TAC"/>
            </w:pPr>
            <w:r>
              <w:t>DC_XA-XA_nY(2A)</w:t>
            </w:r>
            <w:r w:rsidRPr="003B636E">
              <w:t>DC_XA-YA_nZ(2A)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r w:rsidRPr="006A77F7">
              <w:t>DC_XC_nYA-nZA,</w:t>
            </w:r>
          </w:p>
          <w:p w14:paraId="2804DD40" w14:textId="4FA876B7" w:rsidR="003B636E" w:rsidRPr="006A77F7" w:rsidRDefault="003B636E" w:rsidP="003B636E">
            <w:pPr>
              <w:pStyle w:val="TAC"/>
            </w:pPr>
            <w:r w:rsidRPr="006A77F7">
              <w:t xml:space="preserve"> DC_XA-XA_nYA-nZA,</w:t>
            </w:r>
          </w:p>
          <w:p w14:paraId="5DA8A974" w14:textId="77777777" w:rsidR="003B636E" w:rsidRPr="006A77F7" w:rsidRDefault="003B636E" w:rsidP="003B636E">
            <w:pPr>
              <w:pStyle w:val="TAC"/>
            </w:pPr>
            <w:r w:rsidRPr="006A77F7">
              <w:t>DC_XA-YA_nZA-nRA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DC_(n)XAA-nY(2A)</w:t>
            </w:r>
          </w:p>
          <w:p w14:paraId="0C9AEDC6" w14:textId="398B9D65" w:rsidR="003B636E" w:rsidRPr="006A77F7" w:rsidRDefault="00C97C28" w:rsidP="00C97C28">
            <w:pPr>
              <w:pStyle w:val="TAC"/>
            </w:pPr>
            <w:r>
              <w:t>DC_(n)XAA-nYA-nZA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DC_(n)XCA-nYA</w:t>
            </w:r>
            <w:r w:rsidR="00C97C28">
              <w:t>,</w:t>
            </w:r>
          </w:p>
          <w:p w14:paraId="64FFD47A" w14:textId="2695258B" w:rsidR="003B636E" w:rsidRPr="006A77F7" w:rsidRDefault="00C97C28" w:rsidP="00C97C28">
            <w:pPr>
              <w:pStyle w:val="TAC"/>
            </w:pPr>
            <w:r>
              <w:t>DC_XA_(n)YAA-nZA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t>
            </w:r>
            <w:r w:rsidR="00C97C28" w:rsidRPr="00C97C28">
              <w:lastRenderedPageBreak/>
              <w:t>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lastRenderedPageBreak/>
              <w:t xml:space="preserve">No test needed. Only 2CC need to </w:t>
            </w:r>
            <w:r w:rsidRPr="006A77F7">
              <w:lastRenderedPageBreak/>
              <w:t>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lastRenderedPageBreak/>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 xml:space="preserve">No test needed. Only 2CC need </w:t>
            </w:r>
            <w:r w:rsidRPr="006A77F7">
              <w:lastRenderedPageBreak/>
              <w:t>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lastRenderedPageBreak/>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DC_XA-nXA-nY(2A),</w:t>
            </w:r>
          </w:p>
          <w:p w14:paraId="00AE6158" w14:textId="1D0A7BA0" w:rsidR="003B636E" w:rsidRPr="006A77F7" w:rsidRDefault="00C97C28" w:rsidP="00C97C28">
            <w:pPr>
              <w:pStyle w:val="TAC"/>
            </w:pPr>
            <w:r>
              <w:t>DC_XA_nXA-nYC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DC_XA-YC_nXA</w:t>
            </w:r>
          </w:p>
          <w:p w14:paraId="2F82EB33" w14:textId="77777777" w:rsidR="00C97C28" w:rsidRDefault="00C97C28" w:rsidP="00C97C28">
            <w:pPr>
              <w:pStyle w:val="TAC"/>
            </w:pPr>
            <w:r>
              <w:t>DC_XA-YC_nYA DC_XA-XA-YA_nYA</w:t>
            </w:r>
          </w:p>
          <w:p w14:paraId="4112B790" w14:textId="4C85CB62" w:rsidR="003B636E" w:rsidRPr="006A77F7" w:rsidRDefault="00C97C28" w:rsidP="00C97C28">
            <w:pPr>
              <w:pStyle w:val="TAC"/>
            </w:pPr>
            <w:r>
              <w:t>DC_XA-YA-YA_nYA</w:t>
            </w:r>
            <w:r w:rsidR="003B636E" w:rsidRPr="006A77F7">
              <w:t>DC_XA-YA-ZA_nZA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r>
              <w:t xml:space="preserve">DC_XC_nXA-nYA </w:t>
            </w:r>
          </w:p>
          <w:p w14:paraId="7E0C61C5" w14:textId="14386BA3" w:rsidR="003B636E" w:rsidRPr="006A77F7" w:rsidRDefault="00C97C28" w:rsidP="00C97C28">
            <w:pPr>
              <w:pStyle w:val="TAC"/>
            </w:pPr>
            <w:r>
              <w:t>DC_XA-YA_nX-nYA DC_XA-YA_nY(2A)</w:t>
            </w:r>
            <w:r w:rsidR="003B636E" w:rsidRPr="006A77F7">
              <w:t>DC_XA-YA_nYA-nZA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4" w:name="_Toc68073959"/>
      <w:bookmarkStart w:id="635" w:name="_Toc75371821"/>
      <w:bookmarkStart w:id="636" w:name="_Toc83727889"/>
      <w:bookmarkStart w:id="637" w:name="_Toc100005994"/>
      <w:bookmarkStart w:id="638"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655CE1">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655CE1">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655CE1">
            <w:pPr>
              <w:pStyle w:val="TAH"/>
            </w:pPr>
            <w:r w:rsidRPr="006A77F7">
              <w:t>Test coverage</w:t>
            </w:r>
          </w:p>
        </w:tc>
      </w:tr>
      <w:tr w:rsidR="00C97C28" w:rsidRPr="006A77F7" w14:paraId="75A2CD3D"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655CE1">
            <w:pPr>
              <w:pStyle w:val="TAH"/>
            </w:pPr>
            <w:r w:rsidRPr="006A77F7">
              <w:t>Exception test points (NOTE 5)</w:t>
            </w:r>
          </w:p>
        </w:tc>
      </w:tr>
      <w:tr w:rsidR="00C97C28" w:rsidRPr="006A77F7" w14:paraId="40897DEC"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655CE1">
            <w:pPr>
              <w:pStyle w:val="TAH"/>
            </w:pPr>
            <w:r w:rsidRPr="006A77F7">
              <w:t>2UL intermodulation</w:t>
            </w:r>
          </w:p>
        </w:tc>
      </w:tr>
      <w:tr w:rsidR="00C97C28" w:rsidRPr="006A77F7" w14:paraId="5B8655F4"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655CE1">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655CE1">
            <w:pPr>
              <w:pStyle w:val="TAC"/>
            </w:pPr>
            <w:r w:rsidRPr="006A77F7">
              <w:t>N/A</w:t>
            </w:r>
          </w:p>
        </w:tc>
      </w:tr>
      <w:tr w:rsidR="00C97C28" w:rsidRPr="006A77F7" w14:paraId="20158A79"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655CE1">
            <w:pPr>
              <w:pStyle w:val="TAC"/>
            </w:pPr>
            <w:r w:rsidRPr="006A77F7">
              <w:t>N/A</w:t>
            </w:r>
          </w:p>
        </w:tc>
      </w:tr>
      <w:tr w:rsidR="00C97C28" w:rsidRPr="006A77F7" w14:paraId="12152177"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655CE1">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655CE1">
            <w:pPr>
              <w:pStyle w:val="TAC"/>
            </w:pPr>
            <w:r w:rsidRPr="006A77F7">
              <w:t>N/A</w:t>
            </w:r>
          </w:p>
        </w:tc>
      </w:tr>
      <w:tr w:rsidR="00C97C28" w:rsidRPr="006A77F7" w14:paraId="43C08901"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655CE1">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655CE1">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655CE1">
            <w:pPr>
              <w:pStyle w:val="TAC"/>
            </w:pPr>
            <w:r w:rsidRPr="006A77F7">
              <w:t>N/A</w:t>
            </w:r>
          </w:p>
        </w:tc>
      </w:tr>
      <w:tr w:rsidR="00C97C28" w:rsidRPr="006A77F7" w14:paraId="7B5CFE2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655CE1">
            <w:pPr>
              <w:pStyle w:val="TAC"/>
            </w:pPr>
            <w:r w:rsidRPr="006A77F7">
              <w:t>Yes (cont)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655CE1">
            <w:pPr>
              <w:pStyle w:val="TAC"/>
            </w:pPr>
            <w:r w:rsidRPr="006A77F7">
              <w:t>N/A</w:t>
            </w:r>
          </w:p>
        </w:tc>
      </w:tr>
      <w:tr w:rsidR="00C97C28" w:rsidRPr="006A77F7" w14:paraId="357CBA6C"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655CE1">
            <w:pPr>
              <w:pStyle w:val="TAC"/>
            </w:pPr>
            <w:r w:rsidRPr="006A77F7">
              <w:t>Yes (non-cont)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655CE1">
            <w:pPr>
              <w:pStyle w:val="TAC"/>
            </w:pPr>
            <w:r w:rsidRPr="006A77F7">
              <w:t>N/A</w:t>
            </w:r>
          </w:p>
        </w:tc>
      </w:tr>
      <w:tr w:rsidR="00C97C28" w:rsidRPr="006A77F7" w14:paraId="170CEC86"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655CE1">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655CE1">
            <w:pPr>
              <w:pStyle w:val="TAC"/>
            </w:pPr>
            <w:r>
              <w:t>DC_XA_nYC-nZC,</w:t>
            </w:r>
          </w:p>
          <w:p w14:paraId="5B3082E2" w14:textId="77777777" w:rsidR="00C97C28" w:rsidRDefault="00C97C28" w:rsidP="00655CE1">
            <w:pPr>
              <w:pStyle w:val="TAC"/>
            </w:pPr>
            <w:r>
              <w:t>DC_XA_nY(2A)-nZ(2A)</w:t>
            </w:r>
          </w:p>
          <w:p w14:paraId="6F1A0340" w14:textId="77777777" w:rsidR="00C97C28" w:rsidRDefault="00C97C28" w:rsidP="00655CE1">
            <w:pPr>
              <w:pStyle w:val="TAC"/>
            </w:pPr>
            <w:r w:rsidRPr="00667B7C">
              <w:t>DC_XA_nYA-nZ(2A)-nRA</w:t>
            </w:r>
          </w:p>
          <w:p w14:paraId="53FB955A" w14:textId="77777777" w:rsidR="00C97C28" w:rsidRPr="006A77F7" w:rsidRDefault="00C97C28" w:rsidP="00655CE1">
            <w:pPr>
              <w:pStyle w:val="TAC"/>
            </w:pPr>
            <w:r w:rsidRPr="00A503E9">
              <w:t>DC_XA_nYA-nZA-n</w:t>
            </w:r>
            <w:r>
              <w:t>R</w:t>
            </w:r>
            <w:r w:rsidRPr="00A503E9">
              <w:t>A-n</w:t>
            </w:r>
            <w:r>
              <w:t>S</w:t>
            </w:r>
            <w:r w:rsidRPr="00A503E9">
              <w:t>A</w:t>
            </w:r>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655CE1">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655CE1">
            <w:pPr>
              <w:pStyle w:val="TAC"/>
            </w:pPr>
            <w:r>
              <w:t xml:space="preserve">DC_XE_nYA, </w:t>
            </w:r>
          </w:p>
          <w:p w14:paraId="73261B7B" w14:textId="77777777" w:rsidR="00C97C28" w:rsidRDefault="00C97C28" w:rsidP="00655CE1">
            <w:pPr>
              <w:pStyle w:val="TAC"/>
            </w:pPr>
            <w:r w:rsidRPr="00CE1834">
              <w:t>DC_XA-YD_nZA</w:t>
            </w:r>
          </w:p>
          <w:p w14:paraId="17F944B5" w14:textId="77777777" w:rsidR="00C97C28" w:rsidRDefault="00C97C28" w:rsidP="00655CE1">
            <w:pPr>
              <w:pStyle w:val="TAC"/>
            </w:pPr>
            <w:r w:rsidRPr="00DE4610">
              <w:t>DC_XC-YC_nZ</w:t>
            </w:r>
            <w:r>
              <w:t>A</w:t>
            </w:r>
          </w:p>
          <w:p w14:paraId="50CD9384" w14:textId="77777777" w:rsidR="00C97C28" w:rsidRDefault="00C97C28" w:rsidP="00655CE1">
            <w:pPr>
              <w:pStyle w:val="TAC"/>
            </w:pPr>
            <w:r w:rsidRPr="00DE4610">
              <w:t>DC_XC-YA-YA_nZA</w:t>
            </w:r>
          </w:p>
          <w:p w14:paraId="79A11EE5" w14:textId="77777777" w:rsidR="00C97C28" w:rsidRDefault="00C97C28" w:rsidP="00655CE1">
            <w:pPr>
              <w:pStyle w:val="TAC"/>
            </w:pPr>
            <w:r w:rsidRPr="006A77F7">
              <w:t>DC_XA-</w:t>
            </w:r>
            <w:r>
              <w:t>Y</w:t>
            </w:r>
            <w:r w:rsidRPr="006A77F7">
              <w:t>A</w:t>
            </w:r>
            <w:r>
              <w:t>-YA-YA</w:t>
            </w:r>
            <w:r w:rsidRPr="006A77F7">
              <w:t>_n</w:t>
            </w:r>
            <w:r>
              <w:t>ZA</w:t>
            </w:r>
          </w:p>
          <w:p w14:paraId="352B1F45" w14:textId="77777777" w:rsidR="00C97C28" w:rsidRDefault="00C97C28" w:rsidP="00655CE1">
            <w:pPr>
              <w:pStyle w:val="TAC"/>
            </w:pPr>
            <w:r w:rsidRPr="006A77F7">
              <w:t>DC_XA-</w:t>
            </w:r>
            <w:r>
              <w:t>X</w:t>
            </w:r>
            <w:r w:rsidRPr="006A77F7">
              <w:t>A</w:t>
            </w:r>
            <w:r>
              <w:t>-YA-YA</w:t>
            </w:r>
            <w:r w:rsidRPr="006A77F7">
              <w:t>_n</w:t>
            </w:r>
            <w:r>
              <w:t>ZA</w:t>
            </w:r>
          </w:p>
          <w:p w14:paraId="525B5915" w14:textId="77777777" w:rsidR="00C97C28" w:rsidRDefault="00C97C28" w:rsidP="00655CE1">
            <w:pPr>
              <w:pStyle w:val="TAC"/>
            </w:pPr>
            <w:r w:rsidRPr="00187F42">
              <w:t>DC_X</w:t>
            </w:r>
            <w:r>
              <w:t>C</w:t>
            </w:r>
            <w:r w:rsidRPr="00187F42">
              <w:t>-YA-Z</w:t>
            </w:r>
            <w:r>
              <w:t>A</w:t>
            </w:r>
            <w:r w:rsidRPr="00187F42">
              <w:t>_nRA</w:t>
            </w:r>
          </w:p>
          <w:p w14:paraId="15754B41" w14:textId="77777777" w:rsidR="00C97C28" w:rsidRPr="006A77F7" w:rsidRDefault="00C97C28" w:rsidP="00655CE1">
            <w:pPr>
              <w:pStyle w:val="TAC"/>
            </w:pPr>
            <w:r w:rsidRPr="00981A57">
              <w:t>DC_XA-YA-ZA-</w:t>
            </w:r>
            <w:r>
              <w:t>R</w:t>
            </w:r>
            <w:r w:rsidRPr="00981A57">
              <w:t>A_n</w:t>
            </w:r>
            <w:r>
              <w:t>S</w:t>
            </w:r>
            <w:r w:rsidRPr="00981A57">
              <w:t>A</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326EA7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655CE1">
            <w:pPr>
              <w:pStyle w:val="TAC"/>
            </w:pPr>
            <w:r w:rsidRPr="006A77F7">
              <w:t>Yes (cont)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655CE1">
            <w:pPr>
              <w:pStyle w:val="TAC"/>
              <w:rPr>
                <w:lang w:eastAsia="zh-CN"/>
              </w:rPr>
            </w:pPr>
            <w:r>
              <w:rPr>
                <w:rFonts w:hint="eastAsia"/>
                <w:lang w:eastAsia="zh-CN"/>
              </w:rPr>
              <w:t>D</w:t>
            </w:r>
            <w:r>
              <w:rPr>
                <w:lang w:eastAsia="zh-CN"/>
              </w:rPr>
              <w:t>C_XC_nYD,</w:t>
            </w:r>
          </w:p>
          <w:p w14:paraId="17641E99" w14:textId="77777777" w:rsidR="00C97C28" w:rsidRDefault="00C97C28" w:rsidP="00655CE1">
            <w:pPr>
              <w:pStyle w:val="TAC"/>
            </w:pPr>
            <w:r>
              <w:t>DC_XD_nYC,</w:t>
            </w:r>
          </w:p>
          <w:p w14:paraId="76F69D9C" w14:textId="77777777" w:rsidR="00C97C28" w:rsidRPr="006A77F7" w:rsidRDefault="00C97C28" w:rsidP="00655CE1">
            <w:pPr>
              <w:pStyle w:val="TAC"/>
            </w:pPr>
            <w:r w:rsidRPr="006A77F7">
              <w:t>DC_XA-</w:t>
            </w:r>
            <w:r>
              <w:t>X</w:t>
            </w:r>
            <w:r w:rsidRPr="006A77F7">
              <w:t>A</w:t>
            </w:r>
            <w:r>
              <w:t>-XA</w:t>
            </w:r>
            <w:r w:rsidRPr="006A77F7">
              <w:t>_nY</w:t>
            </w:r>
            <w:r>
              <w:t>C</w:t>
            </w:r>
          </w:p>
          <w:p w14:paraId="6E095531" w14:textId="77777777" w:rsidR="00C97C28" w:rsidRDefault="00C97C28" w:rsidP="00655CE1">
            <w:pPr>
              <w:pStyle w:val="TAC"/>
            </w:pPr>
            <w:r w:rsidRPr="00CE1834">
              <w:t>DC_XA-YC_nZC</w:t>
            </w:r>
          </w:p>
          <w:p w14:paraId="77162BD0" w14:textId="77777777" w:rsidR="00C97C28" w:rsidRDefault="00C97C28" w:rsidP="00655CE1">
            <w:pPr>
              <w:pStyle w:val="TAC"/>
              <w:rPr>
                <w:lang w:eastAsia="zh-CN"/>
              </w:rPr>
            </w:pPr>
            <w:r>
              <w:rPr>
                <w:rFonts w:hint="eastAsia"/>
                <w:lang w:eastAsia="zh-CN"/>
              </w:rPr>
              <w:t>D</w:t>
            </w:r>
            <w:r>
              <w:rPr>
                <w:lang w:eastAsia="zh-CN"/>
              </w:rPr>
              <w:t>C_XA-XA-YA_nZC</w:t>
            </w:r>
          </w:p>
          <w:p w14:paraId="289BC3E0" w14:textId="77777777" w:rsidR="00C97C28" w:rsidRDefault="00C97C28" w:rsidP="00655CE1">
            <w:pPr>
              <w:pStyle w:val="TAC"/>
            </w:pPr>
            <w:r w:rsidRPr="00187F42">
              <w:t>DC_XA-YA-ZA_nRC</w:t>
            </w:r>
          </w:p>
          <w:p w14:paraId="7AB61ED8" w14:textId="77777777" w:rsidR="00C97C28" w:rsidRPr="000744F7" w:rsidRDefault="00C97C28" w:rsidP="00655CE1">
            <w:pPr>
              <w:pStyle w:val="TAC"/>
            </w:pPr>
            <w:r w:rsidRPr="00187F42">
              <w:t>DC_XA-YC-ZA_nRA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655CE1">
            <w:pPr>
              <w:pStyle w:val="TAC"/>
            </w:pPr>
            <w:r w:rsidRPr="006A77F7">
              <w:t>Yes (non-cont)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655CE1">
            <w:pPr>
              <w:pStyle w:val="TAC"/>
            </w:pPr>
            <w:r w:rsidRPr="006A77F7">
              <w:t>DC_XA-</w:t>
            </w:r>
            <w:r>
              <w:t>X</w:t>
            </w:r>
            <w:r w:rsidRPr="006A77F7">
              <w:t>A_nY(</w:t>
            </w:r>
            <w:r>
              <w:t>3</w:t>
            </w:r>
            <w:r w:rsidRPr="006A77F7">
              <w:t>A)</w:t>
            </w:r>
          </w:p>
          <w:p w14:paraId="3DF45918" w14:textId="77777777" w:rsidR="00C97C28" w:rsidRDefault="00C97C28" w:rsidP="00655CE1">
            <w:pPr>
              <w:pStyle w:val="TAC"/>
            </w:pPr>
            <w:r>
              <w:t>DC_XA-XA_nY(A-C)</w:t>
            </w:r>
          </w:p>
          <w:p w14:paraId="620AB580" w14:textId="77777777" w:rsidR="00C97C28" w:rsidRDefault="00C97C28" w:rsidP="00655CE1">
            <w:pPr>
              <w:pStyle w:val="TAC"/>
              <w:rPr>
                <w:lang w:eastAsia="zh-CN"/>
              </w:rPr>
            </w:pPr>
            <w:r>
              <w:t>DC_XA-XA-XA_nY(2A)</w:t>
            </w:r>
          </w:p>
          <w:p w14:paraId="4FE1C9CA" w14:textId="77777777" w:rsidR="00C97C28" w:rsidRDefault="00C97C28" w:rsidP="00655CE1">
            <w:pPr>
              <w:pStyle w:val="TAC"/>
              <w:rPr>
                <w:lang w:eastAsia="zh-CN"/>
              </w:rPr>
            </w:pPr>
            <w:r>
              <w:rPr>
                <w:rFonts w:hint="eastAsia"/>
                <w:lang w:eastAsia="zh-CN"/>
              </w:rPr>
              <w:t>D</w:t>
            </w:r>
            <w:r>
              <w:rPr>
                <w:lang w:eastAsia="zh-CN"/>
              </w:rPr>
              <w:t>C_XA-YA_nZ(3A)</w:t>
            </w:r>
          </w:p>
          <w:p w14:paraId="24071F81" w14:textId="77777777" w:rsidR="00C97C28" w:rsidRDefault="00C97C28" w:rsidP="00655CE1">
            <w:pPr>
              <w:pStyle w:val="TAC"/>
              <w:rPr>
                <w:lang w:eastAsia="zh-CN"/>
              </w:rPr>
            </w:pPr>
            <w:r>
              <w:rPr>
                <w:rFonts w:hint="eastAsia"/>
                <w:lang w:eastAsia="zh-CN"/>
              </w:rPr>
              <w:t>D</w:t>
            </w:r>
            <w:r>
              <w:rPr>
                <w:lang w:eastAsia="zh-CN"/>
              </w:rPr>
              <w:t>C_XA-YA_nZ(A-C)</w:t>
            </w:r>
          </w:p>
          <w:p w14:paraId="40505887" w14:textId="77777777" w:rsidR="00C97C28" w:rsidRDefault="00C97C28" w:rsidP="00655CE1">
            <w:pPr>
              <w:pStyle w:val="TAC"/>
              <w:rPr>
                <w:lang w:eastAsia="zh-CN"/>
              </w:rPr>
            </w:pPr>
            <w:r w:rsidRPr="00CE1834">
              <w:rPr>
                <w:lang w:eastAsia="zh-CN"/>
              </w:rPr>
              <w:t>DC_XA-YC_nZ(2A)</w:t>
            </w:r>
          </w:p>
          <w:p w14:paraId="65610384" w14:textId="77777777" w:rsidR="00C97C28" w:rsidRDefault="00C97C28" w:rsidP="00655CE1">
            <w:pPr>
              <w:pStyle w:val="TAC"/>
              <w:rPr>
                <w:lang w:eastAsia="zh-CN"/>
              </w:rPr>
            </w:pPr>
            <w:r>
              <w:rPr>
                <w:rFonts w:hint="eastAsia"/>
                <w:lang w:eastAsia="zh-CN"/>
              </w:rPr>
              <w:t>D</w:t>
            </w:r>
            <w:r>
              <w:rPr>
                <w:lang w:eastAsia="zh-CN"/>
              </w:rPr>
              <w:t>C_XA-YA-YA_nZ(2A)</w:t>
            </w:r>
          </w:p>
          <w:p w14:paraId="55D0BBF0" w14:textId="77777777" w:rsidR="00C97C28" w:rsidRPr="0003378D" w:rsidRDefault="00C97C28" w:rsidP="00655CE1">
            <w:pPr>
              <w:pStyle w:val="TAC"/>
              <w:rPr>
                <w:lang w:eastAsia="zh-CN"/>
              </w:rPr>
            </w:pPr>
            <w:r w:rsidRPr="00513202">
              <w:rPr>
                <w:lang w:eastAsia="zh-CN"/>
              </w:rPr>
              <w:t>DC_XA-YA-ZA_nR(2A)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655CE1">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655CE1">
            <w:pPr>
              <w:pStyle w:val="TAC"/>
            </w:pPr>
            <w:r w:rsidRPr="00DE4610">
              <w:t>DC_XC_nYA-nZ(2A)</w:t>
            </w:r>
          </w:p>
          <w:p w14:paraId="3B086401" w14:textId="77777777" w:rsidR="00C97C28" w:rsidRDefault="00C97C28" w:rsidP="00655CE1">
            <w:pPr>
              <w:pStyle w:val="TAC"/>
            </w:pPr>
            <w:r w:rsidRPr="00DE4610">
              <w:t>DC_XC_nY</w:t>
            </w:r>
            <w:r>
              <w:t>C</w:t>
            </w:r>
            <w:r w:rsidRPr="00DE4610">
              <w:t>-nZA</w:t>
            </w:r>
          </w:p>
          <w:p w14:paraId="4BF154F4" w14:textId="77777777" w:rsidR="00C97C28" w:rsidRPr="00EB0EAC" w:rsidRDefault="00C97C28" w:rsidP="00655CE1">
            <w:pPr>
              <w:pStyle w:val="TAC"/>
            </w:pPr>
            <w:r>
              <w:rPr>
                <w:rFonts w:hint="eastAsia"/>
                <w:lang w:eastAsia="zh-CN"/>
              </w:rPr>
              <w:t>D</w:t>
            </w:r>
            <w:r>
              <w:rPr>
                <w:lang w:eastAsia="zh-CN"/>
              </w:rPr>
              <w:t>C_XA-XA_nYA-nZC</w:t>
            </w:r>
          </w:p>
          <w:p w14:paraId="0454DF46" w14:textId="77777777" w:rsidR="00C97C28" w:rsidRDefault="00C97C28" w:rsidP="00655CE1">
            <w:pPr>
              <w:pStyle w:val="TAC"/>
            </w:pPr>
            <w:r>
              <w:rPr>
                <w:rFonts w:hint="eastAsia"/>
                <w:lang w:eastAsia="zh-CN"/>
              </w:rPr>
              <w:t>D</w:t>
            </w:r>
            <w:r>
              <w:rPr>
                <w:lang w:eastAsia="zh-CN"/>
              </w:rPr>
              <w:t>C_XA-XA_nY(2A)-nZA</w:t>
            </w:r>
          </w:p>
          <w:p w14:paraId="4706309C" w14:textId="77777777" w:rsidR="00C97C28" w:rsidRDefault="00C97C28" w:rsidP="00655CE1">
            <w:pPr>
              <w:pStyle w:val="TAC"/>
            </w:pPr>
            <w:r w:rsidRPr="00FD4F9A">
              <w:t>DC_XA-YA_nZ</w:t>
            </w:r>
            <w:r>
              <w:t>C</w:t>
            </w:r>
            <w:r w:rsidRPr="00FD4F9A">
              <w:t>-nRA</w:t>
            </w:r>
            <w:r>
              <w:t xml:space="preserve"> </w:t>
            </w:r>
          </w:p>
          <w:p w14:paraId="5383A2A4" w14:textId="77777777" w:rsidR="00C97C28" w:rsidRPr="00851EB4" w:rsidRDefault="00C97C28" w:rsidP="00655CE1">
            <w:pPr>
              <w:pStyle w:val="TAC"/>
            </w:pPr>
            <w:r w:rsidRPr="00187F42">
              <w:t>DC_X</w:t>
            </w:r>
            <w:r>
              <w:t>A</w:t>
            </w:r>
            <w:r w:rsidRPr="00187F42">
              <w:t>-Y</w:t>
            </w:r>
            <w:r>
              <w:t>C</w:t>
            </w:r>
            <w:r w:rsidRPr="00187F42">
              <w:t>_nZA-nRA</w:t>
            </w:r>
            <w:r w:rsidRPr="00FD4F9A">
              <w:t xml:space="preserve"> DC_XA-YA_nZ</w:t>
            </w:r>
            <w:r>
              <w:t>C</w:t>
            </w:r>
            <w:r w:rsidRPr="00FD4F9A">
              <w:t>-nR</w:t>
            </w:r>
            <w:r>
              <w:t>A</w:t>
            </w:r>
          </w:p>
          <w:p w14:paraId="7C0362D6" w14:textId="77777777" w:rsidR="00C97C28" w:rsidRDefault="00C97C28" w:rsidP="00655CE1">
            <w:pPr>
              <w:pStyle w:val="TAC"/>
            </w:pPr>
            <w:r w:rsidRPr="00FD4F9A">
              <w:t>DC_XA-YA_nZ(2A)-nRA</w:t>
            </w:r>
          </w:p>
          <w:p w14:paraId="28F3B636" w14:textId="77777777" w:rsidR="00C97C28" w:rsidRDefault="00C97C28" w:rsidP="00655CE1">
            <w:pPr>
              <w:pStyle w:val="TAC"/>
            </w:pPr>
            <w:r w:rsidRPr="00187F42">
              <w:t>DC_XC_nYA-nZA-nRA</w:t>
            </w:r>
          </w:p>
          <w:p w14:paraId="28A202DF" w14:textId="77777777" w:rsidR="00C97C28" w:rsidRDefault="00C97C28" w:rsidP="00655CE1">
            <w:pPr>
              <w:pStyle w:val="TAC"/>
            </w:pPr>
            <w:r w:rsidRPr="00A233DA">
              <w:t>DC_XA-XA-YA-ZA_nRA</w:t>
            </w:r>
            <w:r w:rsidRPr="00DB3BEB">
              <w:t xml:space="preserve"> DC_XA-XA-YA_nZA-nRA</w:t>
            </w:r>
          </w:p>
          <w:p w14:paraId="6A54E2E6" w14:textId="77777777" w:rsidR="00C97C28" w:rsidRDefault="00C97C28" w:rsidP="00655CE1">
            <w:pPr>
              <w:pStyle w:val="TAC"/>
            </w:pPr>
            <w:r w:rsidRPr="00667B7C">
              <w:t>DC_XA-XA_nYA-nZA-nRA</w:t>
            </w:r>
          </w:p>
          <w:p w14:paraId="5591931B" w14:textId="77777777" w:rsidR="00C97C28" w:rsidRDefault="00C97C28" w:rsidP="00655CE1">
            <w:pPr>
              <w:pStyle w:val="TAC"/>
            </w:pPr>
            <w:r w:rsidRPr="000B1EA5">
              <w:t>DC_XA-YA_nZA-n</w:t>
            </w:r>
            <w:r>
              <w:t>R</w:t>
            </w:r>
            <w:r w:rsidRPr="000B1EA5">
              <w:t>A-n</w:t>
            </w:r>
            <w:r>
              <w:t>S</w:t>
            </w:r>
            <w:r w:rsidRPr="000B1EA5">
              <w:t>A</w:t>
            </w:r>
          </w:p>
          <w:p w14:paraId="4CC54ED2" w14:textId="77777777" w:rsidR="00C97C28" w:rsidRPr="00D1668E" w:rsidRDefault="00C97C28" w:rsidP="00655CE1">
            <w:pPr>
              <w:pStyle w:val="TAC"/>
            </w:pPr>
            <w:r w:rsidRPr="00DC5D19">
              <w:t>DC_XA-YA-ZA_n</w:t>
            </w:r>
            <w:r>
              <w:t>R</w:t>
            </w:r>
            <w:r w:rsidRPr="00DC5D19">
              <w:t>A-n</w:t>
            </w:r>
            <w:r>
              <w:t>S</w:t>
            </w:r>
            <w:r w:rsidRPr="00DC5D19">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655CE1">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655CE1">
            <w:pPr>
              <w:pStyle w:val="TAC"/>
            </w:pPr>
            <w:r>
              <w:t>DC_(n)XAA-nYA-</w:t>
            </w:r>
            <w:r>
              <w:rPr>
                <w:rFonts w:hint="eastAsia"/>
                <w:lang w:eastAsia="zh-CN"/>
              </w:rPr>
              <w:t>nZ</w:t>
            </w:r>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655CE1">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655CE1">
            <w:pPr>
              <w:pStyle w:val="TAC"/>
              <w:rPr>
                <w:lang w:eastAsia="zh-CN"/>
              </w:rPr>
            </w:pPr>
            <w:r>
              <w:t>DC_XA-XA-YA-(n)YAA</w:t>
            </w:r>
          </w:p>
          <w:p w14:paraId="197DEBE5" w14:textId="77777777" w:rsidR="00C97C28" w:rsidRDefault="00C97C28" w:rsidP="00655CE1">
            <w:pPr>
              <w:pStyle w:val="TAC"/>
              <w:rPr>
                <w:lang w:eastAsia="zh-CN"/>
              </w:rPr>
            </w:pPr>
            <w:r w:rsidRPr="00DE4610">
              <w:rPr>
                <w:lang w:eastAsia="zh-CN"/>
              </w:rPr>
              <w:t>DC_XC-YA-(n)ZAA</w:t>
            </w:r>
          </w:p>
          <w:p w14:paraId="0ECF7295" w14:textId="77777777" w:rsidR="00C97C28" w:rsidRDefault="00C97C28" w:rsidP="00655CE1">
            <w:pPr>
              <w:pStyle w:val="TAC"/>
              <w:rPr>
                <w:lang w:eastAsia="zh-CN"/>
              </w:rPr>
            </w:pPr>
            <w:r>
              <w:rPr>
                <w:rFonts w:hint="eastAsia"/>
                <w:lang w:eastAsia="zh-CN"/>
              </w:rPr>
              <w:t>D</w:t>
            </w:r>
            <w:r>
              <w:rPr>
                <w:lang w:eastAsia="zh-CN"/>
              </w:rPr>
              <w:t>C_XA-XA-YA-(n)ZAA</w:t>
            </w:r>
          </w:p>
          <w:p w14:paraId="476B860F" w14:textId="77777777" w:rsidR="00C97C28" w:rsidRDefault="00C97C28" w:rsidP="00655CE1">
            <w:pPr>
              <w:pStyle w:val="TAC"/>
              <w:rPr>
                <w:lang w:eastAsia="zh-CN"/>
              </w:rPr>
            </w:pPr>
            <w:r>
              <w:rPr>
                <w:rFonts w:hint="eastAsia"/>
                <w:lang w:eastAsia="zh-CN"/>
              </w:rPr>
              <w:t>D</w:t>
            </w:r>
            <w:r>
              <w:rPr>
                <w:lang w:eastAsia="zh-CN"/>
              </w:rPr>
              <w:t>C_XA-YA-ZA-(n)ZAA</w:t>
            </w:r>
          </w:p>
          <w:p w14:paraId="0302D5AE" w14:textId="77777777" w:rsidR="00C97C28" w:rsidRPr="006A77F7" w:rsidRDefault="00C97C28" w:rsidP="00655CE1">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655CE1">
            <w:pPr>
              <w:pStyle w:val="TAC"/>
              <w:rPr>
                <w:lang w:eastAsia="zh-CN"/>
              </w:rPr>
            </w:pPr>
            <w:r>
              <w:rPr>
                <w:rFonts w:hint="eastAsia"/>
                <w:lang w:eastAsia="zh-CN"/>
              </w:rPr>
              <w:t>D</w:t>
            </w:r>
            <w:r>
              <w:rPr>
                <w:lang w:eastAsia="zh-CN"/>
              </w:rPr>
              <w:t>C_XA-(n)YAA-nZ(2A)</w:t>
            </w:r>
          </w:p>
          <w:p w14:paraId="4E77D0A7" w14:textId="77777777" w:rsidR="00C97C28" w:rsidRDefault="00C97C28" w:rsidP="00655CE1">
            <w:pPr>
              <w:pStyle w:val="TAC"/>
              <w:rPr>
                <w:lang w:eastAsia="zh-CN"/>
              </w:rPr>
            </w:pPr>
            <w:r w:rsidRPr="00DE4610">
              <w:rPr>
                <w:lang w:eastAsia="zh-CN"/>
              </w:rPr>
              <w:t>DC_XC-(n)YAA-nZA</w:t>
            </w:r>
          </w:p>
          <w:p w14:paraId="658C7719" w14:textId="77777777" w:rsidR="00C97C28" w:rsidRDefault="00C97C28" w:rsidP="00655CE1">
            <w:pPr>
              <w:pStyle w:val="TAC"/>
              <w:rPr>
                <w:lang w:eastAsia="zh-CN"/>
              </w:rPr>
            </w:pPr>
            <w:r>
              <w:rPr>
                <w:lang w:eastAsia="zh-CN"/>
              </w:rPr>
              <w:t>DC_XA-XA-(n)YAA-nZA</w:t>
            </w:r>
          </w:p>
          <w:p w14:paraId="58C1F184" w14:textId="77777777" w:rsidR="00C97C28" w:rsidRDefault="00C97C28" w:rsidP="00655CE1">
            <w:pPr>
              <w:pStyle w:val="TAC"/>
              <w:rPr>
                <w:lang w:eastAsia="zh-CN"/>
              </w:rPr>
            </w:pPr>
            <w:r w:rsidRPr="00FD4F9A">
              <w:rPr>
                <w:lang w:eastAsia="zh-CN"/>
              </w:rPr>
              <w:t>DC_XA-YA-(n)ZAA-nRA</w:t>
            </w:r>
          </w:p>
          <w:p w14:paraId="235B4353" w14:textId="77777777" w:rsidR="00C97C28" w:rsidRPr="006A77F7" w:rsidRDefault="00C97C28" w:rsidP="00655CE1">
            <w:pPr>
              <w:pStyle w:val="TAC"/>
              <w:rPr>
                <w:lang w:eastAsia="zh-CN"/>
              </w:rPr>
            </w:pPr>
            <w:r w:rsidRPr="00834617">
              <w:t>DC_XA-(n)YAA-nZA-n</w:t>
            </w:r>
            <w:r>
              <w:t>R</w:t>
            </w:r>
            <w:r w:rsidRPr="00834617">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655CE1">
            <w:pPr>
              <w:pStyle w:val="TAC"/>
            </w:pPr>
            <w:r w:rsidRPr="006A77F7">
              <w:lastRenderedPageBreak/>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655CE1">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655CE1">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655CE1">
            <w:pPr>
              <w:pStyle w:val="TAC"/>
            </w:pPr>
            <w:r w:rsidRPr="006A77F7">
              <w:t>N/A</w:t>
            </w:r>
          </w:p>
        </w:tc>
      </w:tr>
      <w:tr w:rsidR="00C97C28" w:rsidRPr="006A77F7" w14:paraId="38A54147"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655CE1">
            <w:pPr>
              <w:pStyle w:val="TAC"/>
              <w:rPr>
                <w:lang w:eastAsia="zh-CN"/>
              </w:rPr>
            </w:pPr>
            <w:r>
              <w:rPr>
                <w:rFonts w:hint="eastAsia"/>
                <w:lang w:eastAsia="zh-CN"/>
              </w:rPr>
              <w:t>D</w:t>
            </w:r>
            <w:r>
              <w:rPr>
                <w:lang w:eastAsia="zh-CN"/>
              </w:rPr>
              <w:t>C_XA-YD_nXA</w:t>
            </w:r>
          </w:p>
          <w:p w14:paraId="1AF0A209" w14:textId="77777777" w:rsidR="00C97C28" w:rsidRDefault="00C97C28" w:rsidP="00655CE1">
            <w:pPr>
              <w:pStyle w:val="TAC"/>
              <w:rPr>
                <w:lang w:eastAsia="zh-CN"/>
              </w:rPr>
            </w:pPr>
            <w:r>
              <w:rPr>
                <w:rFonts w:hint="eastAsia"/>
                <w:lang w:eastAsia="zh-CN"/>
              </w:rPr>
              <w:t>D</w:t>
            </w:r>
            <w:r>
              <w:rPr>
                <w:lang w:eastAsia="zh-CN"/>
              </w:rPr>
              <w:t>C_XA-YD_nYA</w:t>
            </w:r>
          </w:p>
          <w:p w14:paraId="1C850625" w14:textId="77777777" w:rsidR="00C97C28" w:rsidRDefault="00C97C28" w:rsidP="00655CE1">
            <w:pPr>
              <w:pStyle w:val="TAC"/>
              <w:rPr>
                <w:lang w:eastAsia="zh-CN"/>
              </w:rPr>
            </w:pPr>
            <w:r>
              <w:rPr>
                <w:rFonts w:hint="eastAsia"/>
                <w:lang w:eastAsia="zh-CN"/>
              </w:rPr>
              <w:t>D</w:t>
            </w:r>
            <w:r>
              <w:rPr>
                <w:lang w:eastAsia="zh-CN"/>
              </w:rPr>
              <w:t>C_XC-YA-YA_nXA</w:t>
            </w:r>
          </w:p>
          <w:p w14:paraId="364968DF" w14:textId="77777777" w:rsidR="00C97C28" w:rsidRDefault="00C97C28" w:rsidP="00655CE1">
            <w:pPr>
              <w:pStyle w:val="TAC"/>
            </w:pPr>
            <w:r>
              <w:rPr>
                <w:rFonts w:hint="eastAsia"/>
                <w:lang w:eastAsia="zh-CN"/>
              </w:rPr>
              <w:t>D</w:t>
            </w:r>
            <w:r>
              <w:rPr>
                <w:lang w:eastAsia="zh-CN"/>
              </w:rPr>
              <w:t>C_XC-YA-YA_nYA</w:t>
            </w:r>
            <w:r>
              <w:t xml:space="preserve"> </w:t>
            </w:r>
          </w:p>
          <w:p w14:paraId="39490C07" w14:textId="77777777" w:rsidR="00C97C28" w:rsidRDefault="00C97C28" w:rsidP="00655CE1">
            <w:pPr>
              <w:pStyle w:val="TAC"/>
            </w:pPr>
            <w:r w:rsidRPr="00CE1834">
              <w:t>DC_X</w:t>
            </w:r>
            <w:r>
              <w:t>C</w:t>
            </w:r>
            <w:r w:rsidRPr="00CE1834">
              <w:t>-YA-Z</w:t>
            </w:r>
            <w:r>
              <w:t>A</w:t>
            </w:r>
            <w:r w:rsidRPr="00CE1834">
              <w:t>_n</w:t>
            </w:r>
            <w:r>
              <w:t>X</w:t>
            </w:r>
            <w:r w:rsidRPr="00CE1834">
              <w:t>A</w:t>
            </w:r>
          </w:p>
          <w:p w14:paraId="425F3A4A" w14:textId="77777777" w:rsidR="00C97C28" w:rsidRDefault="00C97C28" w:rsidP="00655CE1">
            <w:pPr>
              <w:pStyle w:val="TAC"/>
              <w:rPr>
                <w:lang w:eastAsia="zh-CN"/>
              </w:rPr>
            </w:pPr>
            <w:r w:rsidRPr="00DE4610">
              <w:t>DC_XC-YA-ZA_nYA</w:t>
            </w:r>
          </w:p>
          <w:p w14:paraId="5A4C093D" w14:textId="77777777" w:rsidR="00C97C28" w:rsidRDefault="00C97C28" w:rsidP="00655CE1">
            <w:pPr>
              <w:pStyle w:val="TAC"/>
              <w:rPr>
                <w:lang w:eastAsia="zh-CN"/>
              </w:rPr>
            </w:pPr>
            <w:r>
              <w:t>DC_XA-XA-YA-YA_nYA</w:t>
            </w:r>
          </w:p>
          <w:p w14:paraId="320B59A1" w14:textId="77777777" w:rsidR="00C97C28" w:rsidRDefault="00C97C28" w:rsidP="00655CE1">
            <w:pPr>
              <w:pStyle w:val="TAC"/>
            </w:pPr>
            <w:r w:rsidRPr="00CE1834">
              <w:t>DC_</w:t>
            </w:r>
            <w:r>
              <w:t>X</w:t>
            </w:r>
            <w:r w:rsidRPr="00CE1834">
              <w:t>A-</w:t>
            </w:r>
            <w:r>
              <w:t>X</w:t>
            </w:r>
            <w:r w:rsidRPr="00CE1834">
              <w:t>A-</w:t>
            </w:r>
            <w:r>
              <w:t>Y</w:t>
            </w:r>
            <w:r w:rsidRPr="00CE1834">
              <w:t>A-</w:t>
            </w:r>
            <w:r>
              <w:t>Z</w:t>
            </w:r>
            <w:r w:rsidRPr="00CE1834">
              <w:t>A_n</w:t>
            </w:r>
            <w:r>
              <w:t>X</w:t>
            </w:r>
            <w:r w:rsidRPr="00CE1834">
              <w:t>A</w:t>
            </w:r>
          </w:p>
          <w:p w14:paraId="787A419D" w14:textId="77777777" w:rsidR="00C97C28" w:rsidRDefault="00C97C28" w:rsidP="00655CE1">
            <w:pPr>
              <w:pStyle w:val="TAC"/>
            </w:pPr>
            <w:r>
              <w:t>DC_XA-XA-YA-ZA_nYA</w:t>
            </w:r>
          </w:p>
          <w:p w14:paraId="053412DC" w14:textId="77777777" w:rsidR="00C97C28" w:rsidRDefault="00C97C28" w:rsidP="00655CE1">
            <w:pPr>
              <w:pStyle w:val="TAC"/>
            </w:pPr>
            <w:r w:rsidRPr="00187F42">
              <w:t>DC_XA-YA-ZA-RA_nXA</w:t>
            </w:r>
          </w:p>
          <w:p w14:paraId="39C427E9" w14:textId="77777777" w:rsidR="00C97C28" w:rsidRPr="006A77F7" w:rsidRDefault="00C97C28" w:rsidP="00655CE1">
            <w:pPr>
              <w:pStyle w:val="TAC"/>
            </w:pPr>
            <w:r w:rsidRPr="00187F42">
              <w:t>DC_XA-YA-ZA-ZA_nRA</w:t>
            </w:r>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3D166F3D"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655CE1">
            <w:pPr>
              <w:pStyle w:val="TAC"/>
            </w:pPr>
            <w:r>
              <w:t>DC_XA-YA_nXA-nZC</w:t>
            </w:r>
          </w:p>
          <w:p w14:paraId="53DE5D97" w14:textId="77777777" w:rsidR="00C97C28" w:rsidRDefault="00C97C28" w:rsidP="00655CE1">
            <w:pPr>
              <w:pStyle w:val="TAC"/>
            </w:pPr>
            <w:r w:rsidRPr="00CE1834">
              <w:t>DC_XA-YC_nXA-nZA</w:t>
            </w:r>
          </w:p>
          <w:p w14:paraId="14B94772" w14:textId="77777777" w:rsidR="00C97C28" w:rsidRDefault="00C97C28" w:rsidP="00655CE1">
            <w:pPr>
              <w:pStyle w:val="TAC"/>
            </w:pPr>
            <w:r>
              <w:t>DC_XA-XA-YA_nYA-nZA</w:t>
            </w:r>
          </w:p>
          <w:p w14:paraId="22F68EDF" w14:textId="77777777" w:rsidR="00C97C28" w:rsidRDefault="00C97C28" w:rsidP="00655CE1">
            <w:pPr>
              <w:pStyle w:val="TAC"/>
            </w:pPr>
            <w:r w:rsidRPr="00CE1834">
              <w:t>DC_XA-YA-ZA_nXA-nYA</w:t>
            </w:r>
          </w:p>
          <w:p w14:paraId="67D3CC2A" w14:textId="77777777" w:rsidR="00C97C28" w:rsidRPr="0071319C" w:rsidRDefault="00C97C28" w:rsidP="00655CE1">
            <w:pPr>
              <w:pStyle w:val="TAC"/>
            </w:pPr>
            <w:r w:rsidRPr="00187F42">
              <w:t>DC_XA-YA-ZA_nXA-nRA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655CE1">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65AF80D4"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655CE1">
            <w:pPr>
              <w:pStyle w:val="TAN"/>
            </w:pPr>
            <w:r w:rsidRPr="006A77F7">
              <w:t>NOTE 1: No such config in TS 38.101-3 [7] V1</w:t>
            </w:r>
            <w:r>
              <w:t>9</w:t>
            </w:r>
            <w:r w:rsidRPr="006A77F7">
              <w:t>.</w:t>
            </w:r>
            <w:r>
              <w:t>2</w:t>
            </w:r>
            <w:r w:rsidRPr="006A77F7">
              <w:t>.0</w:t>
            </w:r>
          </w:p>
          <w:p w14:paraId="0C206C41" w14:textId="77777777" w:rsidR="00C97C28" w:rsidRPr="006A77F7" w:rsidRDefault="00C97C28" w:rsidP="00655CE1">
            <w:pPr>
              <w:pStyle w:val="TAN"/>
            </w:pPr>
            <w:r w:rsidRPr="006A77F7">
              <w:t>NOTE 2: 2CC BW class C is indicated in the table. The same rules apply to BW class B</w:t>
            </w:r>
          </w:p>
          <w:p w14:paraId="52E5B75A" w14:textId="77777777" w:rsidR="00C97C28" w:rsidRPr="006A77F7" w:rsidRDefault="00C97C28" w:rsidP="00655CE1">
            <w:pPr>
              <w:pStyle w:val="TAN"/>
            </w:pPr>
            <w:r w:rsidRPr="006A77F7">
              <w:t>NOTE 3: Different test coverage is indicated by colour coding in this table.</w:t>
            </w:r>
          </w:p>
          <w:p w14:paraId="51B7EB4F"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655CE1">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655CE1">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655CE1">
            <w:pPr>
              <w:pStyle w:val="TAH"/>
            </w:pPr>
            <w:r w:rsidRPr="006A77F7">
              <w:t>Test coverage</w:t>
            </w:r>
          </w:p>
        </w:tc>
      </w:tr>
      <w:tr w:rsidR="00C97C28" w:rsidRPr="006A77F7" w14:paraId="7D5EB3B2"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655CE1">
            <w:pPr>
              <w:pStyle w:val="TAH"/>
            </w:pPr>
            <w:r w:rsidRPr="006A77F7">
              <w:t>Exception test points (NOTE 5)</w:t>
            </w:r>
          </w:p>
        </w:tc>
      </w:tr>
      <w:tr w:rsidR="00C97C28" w:rsidRPr="006A77F7" w14:paraId="2BE5F2EF"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655CE1">
            <w:pPr>
              <w:pStyle w:val="TAH"/>
            </w:pPr>
            <w:r w:rsidRPr="006A77F7">
              <w:t>2UL intermodulation</w:t>
            </w:r>
          </w:p>
        </w:tc>
      </w:tr>
      <w:tr w:rsidR="00C97C28" w:rsidRPr="006A77F7" w14:paraId="25094BA2"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655CE1">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655CE1">
            <w:pPr>
              <w:pStyle w:val="TAC"/>
            </w:pPr>
            <w:r w:rsidRPr="006A77F7">
              <w:t>N/A</w:t>
            </w:r>
          </w:p>
        </w:tc>
      </w:tr>
      <w:tr w:rsidR="00C97C28" w:rsidRPr="006A77F7" w14:paraId="74E5865D"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655CE1">
            <w:pPr>
              <w:pStyle w:val="TAC"/>
            </w:pPr>
            <w:r w:rsidRPr="006A77F7">
              <w:t>N/A</w:t>
            </w:r>
          </w:p>
        </w:tc>
      </w:tr>
      <w:tr w:rsidR="00C97C28" w:rsidRPr="006A77F7" w14:paraId="5DDF29E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655CE1">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655CE1">
            <w:pPr>
              <w:pStyle w:val="TAC"/>
            </w:pPr>
            <w:r w:rsidRPr="006A77F7">
              <w:t>N/A</w:t>
            </w:r>
          </w:p>
        </w:tc>
      </w:tr>
      <w:tr w:rsidR="00C97C28" w:rsidRPr="006A77F7" w14:paraId="0D778C6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655CE1">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655CE1">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655CE1">
            <w:pPr>
              <w:pStyle w:val="TAC"/>
            </w:pPr>
            <w:r w:rsidRPr="006A77F7">
              <w:t>N/A</w:t>
            </w:r>
          </w:p>
        </w:tc>
      </w:tr>
      <w:tr w:rsidR="00C97C28" w:rsidRPr="006A77F7" w14:paraId="32AC89E4"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655CE1">
            <w:pPr>
              <w:pStyle w:val="TAC"/>
            </w:pPr>
            <w:r w:rsidRPr="006A77F7">
              <w:t>Yes (cont)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655CE1">
            <w:pPr>
              <w:pStyle w:val="TAC"/>
            </w:pPr>
            <w:r w:rsidRPr="006A77F7">
              <w:t>N/A</w:t>
            </w:r>
          </w:p>
        </w:tc>
      </w:tr>
      <w:tr w:rsidR="00C97C28" w:rsidRPr="006A77F7" w14:paraId="737B9CE3"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655CE1">
            <w:pPr>
              <w:pStyle w:val="TAC"/>
            </w:pPr>
            <w:r w:rsidRPr="006A77F7">
              <w:t>Yes (non-cont)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655CE1">
            <w:pPr>
              <w:pStyle w:val="TAC"/>
            </w:pPr>
            <w:r w:rsidRPr="006A77F7">
              <w:t>N/A</w:t>
            </w:r>
          </w:p>
        </w:tc>
      </w:tr>
      <w:tr w:rsidR="00C97C28" w:rsidRPr="006A77F7" w14:paraId="7F3EC2C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655CE1">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655CE1">
            <w:pPr>
              <w:pStyle w:val="TAC"/>
            </w:pPr>
            <w:r w:rsidRPr="006A77F7">
              <w:t>N/A</w:t>
            </w:r>
          </w:p>
        </w:tc>
      </w:tr>
      <w:tr w:rsidR="00C97C28" w:rsidRPr="006A77F7" w14:paraId="6CF1E7C5"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655CE1">
            <w:pPr>
              <w:pStyle w:val="TAC"/>
            </w:pPr>
            <w:r w:rsidRPr="007E244F">
              <w:t>DC_XA-YE_nZA</w:t>
            </w:r>
          </w:p>
          <w:p w14:paraId="2219E316" w14:textId="77777777" w:rsidR="00C97C28" w:rsidRDefault="00C97C28" w:rsidP="00655CE1">
            <w:pPr>
              <w:pStyle w:val="TAC"/>
            </w:pPr>
            <w:r w:rsidRPr="007E244F">
              <w:t>DC_XA-XA-YD_nZA</w:t>
            </w:r>
          </w:p>
          <w:p w14:paraId="562975B8" w14:textId="77777777" w:rsidR="00C97C28" w:rsidRDefault="00C97C28" w:rsidP="00655CE1">
            <w:pPr>
              <w:pStyle w:val="TAC"/>
            </w:pPr>
            <w:r w:rsidRPr="00F50ED2">
              <w:t>DC_XA-YC-ZC_nRA</w:t>
            </w:r>
          </w:p>
          <w:p w14:paraId="0F95EC90" w14:textId="77777777" w:rsidR="00C97C28" w:rsidRPr="00BF32AC" w:rsidRDefault="00C97C28" w:rsidP="00655CE1">
            <w:pPr>
              <w:pStyle w:val="TAC"/>
            </w:pPr>
            <w:r w:rsidRPr="00F50ED2">
              <w:t>DC_XA-YD-ZA_nRA</w:t>
            </w:r>
          </w:p>
          <w:p w14:paraId="05A10631" w14:textId="77777777" w:rsidR="00C97C28" w:rsidRDefault="00C97C28" w:rsidP="00655CE1">
            <w:pPr>
              <w:pStyle w:val="TAC"/>
            </w:pPr>
            <w:r w:rsidRPr="00BF32AC">
              <w:t>DC_XA-XA-YA-ZC_nRA</w:t>
            </w:r>
          </w:p>
          <w:p w14:paraId="0D7729EB" w14:textId="77777777" w:rsidR="00C97C28" w:rsidRDefault="00C97C28" w:rsidP="00655CE1">
            <w:pPr>
              <w:pStyle w:val="TAC"/>
            </w:pPr>
            <w:r w:rsidRPr="00F50ED2">
              <w:t>DC_XA-YA-ZC-</w:t>
            </w:r>
            <w:r>
              <w:t>R</w:t>
            </w:r>
            <w:r w:rsidRPr="00F50ED2">
              <w:t>A_nRA</w:t>
            </w:r>
          </w:p>
          <w:p w14:paraId="2F8FE4FA" w14:textId="77777777" w:rsidR="00C97C28" w:rsidRPr="00BF32AC" w:rsidRDefault="00C97C28" w:rsidP="00655CE1">
            <w:pPr>
              <w:pStyle w:val="TAC"/>
            </w:pPr>
            <w:r w:rsidRPr="00F50ED2">
              <w:t>DC_</w:t>
            </w:r>
            <w:r w:rsidRPr="00BF32AC">
              <w:t>XA-XA-YA-YA-ZA_nRA</w:t>
            </w:r>
          </w:p>
          <w:p w14:paraId="3E502509" w14:textId="77777777" w:rsidR="00C97C28" w:rsidRDefault="00C97C28" w:rsidP="00655CE1">
            <w:pPr>
              <w:pStyle w:val="TAC"/>
            </w:pPr>
            <w:r w:rsidRPr="00BF32AC">
              <w:t>DC_XA-YA-ZA-ZA-RA_n</w:t>
            </w:r>
            <w:r w:rsidRPr="00F50ED2">
              <w:t>RA</w:t>
            </w:r>
          </w:p>
          <w:p w14:paraId="23A9986C" w14:textId="77777777" w:rsidR="00C97C28" w:rsidRDefault="00C97C28" w:rsidP="00655CE1">
            <w:pPr>
              <w:pStyle w:val="TAC"/>
            </w:pPr>
            <w:r w:rsidRPr="00975812">
              <w:t>DC_XA-YA-ZA-RC_nSA</w:t>
            </w:r>
          </w:p>
          <w:p w14:paraId="3C492C05" w14:textId="77777777" w:rsidR="00C97C28" w:rsidRDefault="00C97C28" w:rsidP="00655CE1">
            <w:pPr>
              <w:pStyle w:val="TAC"/>
            </w:pPr>
            <w:r w:rsidRPr="00975812">
              <w:t>DC_XA-XA-YA-ZA-RA_nSA</w:t>
            </w:r>
          </w:p>
          <w:p w14:paraId="5E2A8BEA" w14:textId="77777777" w:rsidR="00C97C28" w:rsidRPr="006B2988" w:rsidRDefault="00C97C28" w:rsidP="00655CE1">
            <w:pPr>
              <w:pStyle w:val="TAC"/>
            </w:pPr>
            <w:r w:rsidRPr="00D66228">
              <w:t>DC_XA-YA-ZA-</w:t>
            </w:r>
            <w:r>
              <w:t>R</w:t>
            </w:r>
            <w:r w:rsidRPr="00D66228">
              <w:t>A-</w:t>
            </w:r>
            <w:r>
              <w:t>S</w:t>
            </w:r>
            <w:r w:rsidRPr="00D66228">
              <w:t>A_n</w:t>
            </w:r>
            <w:r>
              <w:t>T</w:t>
            </w:r>
            <w:r w:rsidRPr="00D66228">
              <w:t>A</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15E8F183"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655CE1">
            <w:pPr>
              <w:pStyle w:val="TAC"/>
            </w:pPr>
            <w:r w:rsidRPr="006A77F7">
              <w:t>Yes (cont)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655CE1">
            <w:pPr>
              <w:pStyle w:val="TAC"/>
            </w:pPr>
            <w:r w:rsidRPr="00785991">
              <w:t>DC_XD_nYD</w:t>
            </w:r>
          </w:p>
          <w:p w14:paraId="3C3C34DA" w14:textId="77777777" w:rsidR="00C97C28" w:rsidRDefault="00C97C28" w:rsidP="00655CE1">
            <w:pPr>
              <w:pStyle w:val="TAC"/>
            </w:pPr>
            <w:r w:rsidRPr="00785991">
              <w:t>DC_XE_nYC</w:t>
            </w:r>
          </w:p>
          <w:p w14:paraId="6CC4618A" w14:textId="77777777" w:rsidR="00C97C28" w:rsidRDefault="00C97C28" w:rsidP="00655CE1">
            <w:pPr>
              <w:pStyle w:val="TAC"/>
            </w:pPr>
            <w:r w:rsidRPr="007E244F">
              <w:t>DC_XA-YD_nZC</w:t>
            </w:r>
            <w:r>
              <w:t xml:space="preserve"> </w:t>
            </w:r>
          </w:p>
          <w:p w14:paraId="44DEDCE0" w14:textId="77777777" w:rsidR="00C97C28" w:rsidRDefault="00C97C28" w:rsidP="00655CE1">
            <w:pPr>
              <w:pStyle w:val="TAC"/>
            </w:pPr>
            <w:r w:rsidRPr="007E244F">
              <w:t>DC_XA-XA-YA-YA_nZC</w:t>
            </w:r>
          </w:p>
          <w:p w14:paraId="34CC4D06" w14:textId="77777777" w:rsidR="00C97C28" w:rsidRDefault="00C97C28" w:rsidP="00655CE1">
            <w:pPr>
              <w:pStyle w:val="TAC"/>
            </w:pPr>
            <w:r w:rsidRPr="007E244F">
              <w:t>DC_XA-XA-YC_nZ</w:t>
            </w:r>
            <w:r>
              <w:t>C</w:t>
            </w:r>
          </w:p>
          <w:p w14:paraId="1CB3BC3E" w14:textId="77777777" w:rsidR="00C97C28" w:rsidRPr="009D2C29" w:rsidRDefault="00C97C28" w:rsidP="00655CE1">
            <w:pPr>
              <w:pStyle w:val="TAC"/>
            </w:pPr>
            <w:r w:rsidRPr="00F50ED2">
              <w:t>DC_XA-YA-ZC_nRC</w:t>
            </w:r>
          </w:p>
          <w:p w14:paraId="364960EE" w14:textId="77777777" w:rsidR="00C97C28" w:rsidRDefault="00C97C28" w:rsidP="00655CE1">
            <w:pPr>
              <w:pStyle w:val="TAC"/>
            </w:pPr>
            <w:r w:rsidRPr="009D2C29">
              <w:t>DC_XA-XA-YA-Z</w:t>
            </w:r>
            <w:r w:rsidRPr="00F50ED2">
              <w:t>A_nRC</w:t>
            </w:r>
          </w:p>
          <w:p w14:paraId="38184C19" w14:textId="77777777" w:rsidR="00C97C28" w:rsidRPr="006B2988" w:rsidRDefault="00C97C28" w:rsidP="00655CE1">
            <w:pPr>
              <w:pStyle w:val="TAC"/>
            </w:pPr>
            <w:r w:rsidRPr="00975812">
              <w:t>DC_XA-YA-ZA-RA_nSC</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655CE1">
            <w:pPr>
              <w:pStyle w:val="TAC"/>
            </w:pPr>
            <w:r w:rsidRPr="006A77F7">
              <w:t>Yes (non-cont)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655CE1">
            <w:pPr>
              <w:pStyle w:val="TAC"/>
              <w:rPr>
                <w:lang w:eastAsia="zh-CN"/>
              </w:rPr>
            </w:pPr>
            <w:r w:rsidRPr="007E244F">
              <w:rPr>
                <w:lang w:eastAsia="zh-CN"/>
              </w:rPr>
              <w:t>DC_XA-YD_nZ(2A)</w:t>
            </w:r>
          </w:p>
          <w:p w14:paraId="28C83870" w14:textId="77777777" w:rsidR="00C97C28" w:rsidRDefault="00C97C28" w:rsidP="00655CE1">
            <w:pPr>
              <w:pStyle w:val="TAC"/>
              <w:rPr>
                <w:lang w:eastAsia="zh-CN"/>
              </w:rPr>
            </w:pPr>
            <w:r w:rsidRPr="007E244F">
              <w:rPr>
                <w:lang w:eastAsia="zh-CN"/>
              </w:rPr>
              <w:t>DC_XC-YC_nZ(2A)</w:t>
            </w:r>
          </w:p>
          <w:p w14:paraId="2429E027" w14:textId="77777777" w:rsidR="00C97C28" w:rsidRDefault="00C97C28" w:rsidP="00655CE1">
            <w:pPr>
              <w:pStyle w:val="TAC"/>
              <w:rPr>
                <w:lang w:eastAsia="zh-CN"/>
              </w:rPr>
            </w:pPr>
            <w:r w:rsidRPr="007E244F">
              <w:rPr>
                <w:lang w:eastAsia="zh-CN"/>
              </w:rPr>
              <w:t>DC_XA-YA-YA_nZ(3A)</w:t>
            </w:r>
          </w:p>
          <w:p w14:paraId="75890C3C" w14:textId="77777777" w:rsidR="00C97C28" w:rsidRDefault="00C97C28" w:rsidP="00655CE1">
            <w:pPr>
              <w:pStyle w:val="TAC"/>
              <w:rPr>
                <w:lang w:eastAsia="zh-CN"/>
              </w:rPr>
            </w:pPr>
            <w:r w:rsidRPr="007E244F">
              <w:rPr>
                <w:lang w:eastAsia="zh-CN"/>
              </w:rPr>
              <w:t>DC_XA-YA-YA_nZ(A-C)</w:t>
            </w:r>
          </w:p>
          <w:p w14:paraId="25A7525C" w14:textId="77777777" w:rsidR="00C97C28" w:rsidRDefault="00C97C28" w:rsidP="00655CE1">
            <w:pPr>
              <w:pStyle w:val="TAC"/>
              <w:rPr>
                <w:lang w:eastAsia="zh-CN"/>
              </w:rPr>
            </w:pPr>
            <w:r w:rsidRPr="007E244F">
              <w:rPr>
                <w:lang w:eastAsia="zh-CN"/>
              </w:rPr>
              <w:t>DC_XC-YA-YA_nZ(2A)</w:t>
            </w:r>
          </w:p>
          <w:p w14:paraId="1F0F50F1" w14:textId="77777777" w:rsidR="00C97C28" w:rsidRDefault="00C97C28" w:rsidP="00655CE1">
            <w:pPr>
              <w:pStyle w:val="TAC"/>
            </w:pPr>
            <w:r w:rsidRPr="007E244F">
              <w:t>DC_XA-XA_nY(2A)-nZ(2A)</w:t>
            </w:r>
          </w:p>
          <w:p w14:paraId="29A0E5E6" w14:textId="77777777" w:rsidR="00C97C28" w:rsidRDefault="00C97C28" w:rsidP="00655CE1">
            <w:pPr>
              <w:pStyle w:val="TAC"/>
              <w:rPr>
                <w:lang w:eastAsia="zh-CN"/>
              </w:rPr>
            </w:pPr>
            <w:r w:rsidRPr="007E244F">
              <w:rPr>
                <w:lang w:eastAsia="zh-CN"/>
              </w:rPr>
              <w:t>DC_XA-XA-YA-YA_nZ(2A)</w:t>
            </w:r>
          </w:p>
          <w:p w14:paraId="1CA072D0" w14:textId="77777777" w:rsidR="00C97C28" w:rsidRDefault="00C97C28" w:rsidP="00655CE1">
            <w:pPr>
              <w:pStyle w:val="TAC"/>
              <w:rPr>
                <w:lang w:eastAsia="zh-CN"/>
              </w:rPr>
            </w:pPr>
            <w:r w:rsidRPr="00F50ED2">
              <w:rPr>
                <w:lang w:eastAsia="zh-CN"/>
              </w:rPr>
              <w:t>DC_XA-YA-ZA_nR(3A)</w:t>
            </w:r>
          </w:p>
          <w:p w14:paraId="52614943" w14:textId="77777777" w:rsidR="00C97C28" w:rsidRDefault="00C97C28" w:rsidP="00655CE1">
            <w:pPr>
              <w:pStyle w:val="TAC"/>
            </w:pPr>
            <w:r w:rsidRPr="00F50ED2">
              <w:rPr>
                <w:lang w:eastAsia="zh-CN"/>
              </w:rPr>
              <w:t>DC_XA-YA-ZA_nR(A-C)</w:t>
            </w:r>
            <w:r>
              <w:t xml:space="preserve"> </w:t>
            </w:r>
          </w:p>
          <w:p w14:paraId="794475EA" w14:textId="77777777" w:rsidR="00C97C28" w:rsidRDefault="00C97C28" w:rsidP="00655CE1">
            <w:pPr>
              <w:pStyle w:val="TAC"/>
              <w:rPr>
                <w:lang w:eastAsia="zh-CN"/>
              </w:rPr>
            </w:pPr>
            <w:r w:rsidRPr="00F50ED2">
              <w:t>DC_XA-YA-ZC_nR(2A)</w:t>
            </w:r>
          </w:p>
          <w:p w14:paraId="526C8566" w14:textId="77777777" w:rsidR="00C97C28" w:rsidRDefault="00C97C28" w:rsidP="00655CE1">
            <w:pPr>
              <w:pStyle w:val="TAC"/>
              <w:rPr>
                <w:lang w:eastAsia="zh-CN"/>
              </w:rPr>
            </w:pPr>
            <w:r w:rsidRPr="00F50ED2">
              <w:rPr>
                <w:lang w:eastAsia="zh-CN"/>
              </w:rPr>
              <w:t>DC_XA-YA-ZA-ZA_nR(2A)</w:t>
            </w:r>
          </w:p>
          <w:p w14:paraId="28466968" w14:textId="77777777" w:rsidR="00C97C28" w:rsidRPr="006B2988" w:rsidRDefault="00C97C28" w:rsidP="00655CE1">
            <w:pPr>
              <w:pStyle w:val="TAC"/>
              <w:rPr>
                <w:lang w:eastAsia="zh-CN"/>
              </w:rPr>
            </w:pPr>
            <w:r w:rsidRPr="00975812">
              <w:rPr>
                <w:lang w:eastAsia="zh-CN"/>
              </w:rPr>
              <w:t>DC_XA-YA-ZA-RA_nS(2A)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655CE1">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655CE1">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655CE1">
            <w:pPr>
              <w:pStyle w:val="TAC"/>
            </w:pPr>
            <w:r w:rsidRPr="00F50ED2">
              <w:t>DC_XA-YA_nZC-nRC</w:t>
            </w:r>
            <w:r>
              <w:t xml:space="preserve"> </w:t>
            </w:r>
          </w:p>
          <w:p w14:paraId="547165C6" w14:textId="77777777" w:rsidR="00C97C28" w:rsidRDefault="00C97C28" w:rsidP="00655CE1">
            <w:pPr>
              <w:pStyle w:val="TAC"/>
            </w:pPr>
            <w:r w:rsidRPr="00F50ED2">
              <w:t>DC_XA-YC_nZ</w:t>
            </w:r>
            <w:r>
              <w:t>C</w:t>
            </w:r>
            <w:r w:rsidRPr="00F50ED2">
              <w:t>-nRA</w:t>
            </w:r>
          </w:p>
          <w:p w14:paraId="1D5A3413" w14:textId="77777777" w:rsidR="00C97C28" w:rsidRDefault="00C97C28" w:rsidP="00655CE1">
            <w:pPr>
              <w:pStyle w:val="TAC"/>
            </w:pPr>
            <w:r w:rsidRPr="00F50ED2">
              <w:t>DC_XA-YD_nZA-nRA</w:t>
            </w:r>
            <w:r>
              <w:t xml:space="preserve"> </w:t>
            </w:r>
          </w:p>
          <w:p w14:paraId="288C79E5" w14:textId="77777777" w:rsidR="00C97C28" w:rsidRDefault="00C97C28" w:rsidP="00655CE1">
            <w:pPr>
              <w:pStyle w:val="TAC"/>
            </w:pPr>
            <w:r w:rsidRPr="00F50ED2">
              <w:t>DC_XC-YC_nZA-nRA</w:t>
            </w:r>
          </w:p>
          <w:p w14:paraId="302D1A7D" w14:textId="77777777" w:rsidR="00C97C28" w:rsidRDefault="00C97C28" w:rsidP="00655CE1">
            <w:pPr>
              <w:pStyle w:val="TAC"/>
            </w:pPr>
            <w:r w:rsidRPr="00F50ED2">
              <w:t>DC_XA-YC_nZA-nR(2A)</w:t>
            </w:r>
          </w:p>
          <w:p w14:paraId="4D5DEE26" w14:textId="77777777" w:rsidR="00C97C28" w:rsidRDefault="00C97C28" w:rsidP="00655CE1">
            <w:pPr>
              <w:pStyle w:val="TAC"/>
            </w:pPr>
            <w:r w:rsidRPr="00F50ED2">
              <w:t>DC_XA-</w:t>
            </w:r>
            <w:r>
              <w:t>X</w:t>
            </w:r>
            <w:r w:rsidRPr="00F50ED2">
              <w:t>A-YA_nZ</w:t>
            </w:r>
            <w:r>
              <w:t>C</w:t>
            </w:r>
            <w:r w:rsidRPr="00F50ED2">
              <w:t>-nR</w:t>
            </w:r>
            <w:r>
              <w:t>A</w:t>
            </w:r>
          </w:p>
          <w:p w14:paraId="2785FF3F" w14:textId="77777777" w:rsidR="00C97C28" w:rsidRDefault="00C97C28" w:rsidP="00655CE1">
            <w:pPr>
              <w:pStyle w:val="TAC"/>
            </w:pPr>
            <w:r w:rsidRPr="00F50ED2">
              <w:t>DC_XA-XA-YC_nZA-nRA</w:t>
            </w:r>
          </w:p>
          <w:p w14:paraId="5A9DECC0" w14:textId="77777777" w:rsidR="00C97C28" w:rsidRPr="000B137C" w:rsidRDefault="00C97C28" w:rsidP="00655CE1">
            <w:pPr>
              <w:pStyle w:val="TAC"/>
            </w:pPr>
            <w:r w:rsidRPr="00F50ED2">
              <w:t>DC_XA-YA-YA_nZA-nR(2A)</w:t>
            </w:r>
          </w:p>
          <w:p w14:paraId="77906BEC" w14:textId="77777777" w:rsidR="00C97C28" w:rsidRDefault="00C97C28" w:rsidP="00655CE1">
            <w:pPr>
              <w:pStyle w:val="TAC"/>
            </w:pPr>
            <w:r w:rsidRPr="005F22D0">
              <w:t>DC_XA-XA-YA-YA_nZA-nRA</w:t>
            </w:r>
          </w:p>
          <w:p w14:paraId="7A892555" w14:textId="77777777" w:rsidR="00C97C28" w:rsidRDefault="00C97C28" w:rsidP="00655CE1">
            <w:pPr>
              <w:pStyle w:val="TAC"/>
            </w:pPr>
            <w:r w:rsidRPr="00975812">
              <w:t>DC_XA-YA-ZC_nRA-nSA</w:t>
            </w:r>
          </w:p>
          <w:p w14:paraId="7A6A1D98" w14:textId="77777777" w:rsidR="00C97C28" w:rsidRDefault="00C97C28" w:rsidP="00655CE1">
            <w:pPr>
              <w:pStyle w:val="TAC"/>
            </w:pPr>
            <w:r w:rsidRPr="00975812">
              <w:t>DC_XA-YC_nZA-nRA-nSA</w:t>
            </w:r>
          </w:p>
          <w:p w14:paraId="53FE49D4" w14:textId="77777777" w:rsidR="00C97C28" w:rsidRDefault="00C97C28" w:rsidP="00655CE1">
            <w:pPr>
              <w:pStyle w:val="TAC"/>
            </w:pPr>
            <w:r w:rsidRPr="00975812">
              <w:t>DC_XA-YC-ZA_nRA-nSA</w:t>
            </w:r>
          </w:p>
          <w:p w14:paraId="5D631C5C" w14:textId="77777777" w:rsidR="00C97C28" w:rsidRDefault="00C97C28" w:rsidP="00655CE1">
            <w:pPr>
              <w:pStyle w:val="TAC"/>
            </w:pPr>
            <w:r w:rsidRPr="00975812">
              <w:t>DC_XC-YA_nZA-nRA-nSA</w:t>
            </w:r>
          </w:p>
          <w:p w14:paraId="3E43E72A" w14:textId="77777777" w:rsidR="00C97C28" w:rsidRDefault="00C97C28" w:rsidP="00655CE1">
            <w:pPr>
              <w:pStyle w:val="TAC"/>
            </w:pPr>
            <w:r w:rsidRPr="00975812">
              <w:t>DC_XC-YA-ZA_nRA-nSA</w:t>
            </w:r>
          </w:p>
          <w:p w14:paraId="4E0805C2" w14:textId="77777777" w:rsidR="00C97C28" w:rsidRPr="00975812" w:rsidRDefault="00C97C28" w:rsidP="00655CE1">
            <w:pPr>
              <w:pStyle w:val="TAC"/>
            </w:pPr>
            <w:r w:rsidRPr="00975812">
              <w:t>DC_XA-YA-ZA_nR</w:t>
            </w:r>
            <w:r>
              <w:t>C</w:t>
            </w:r>
            <w:r w:rsidRPr="00975812">
              <w:t>-nSA</w:t>
            </w:r>
          </w:p>
          <w:p w14:paraId="24D1B29A" w14:textId="77777777" w:rsidR="00C97C28" w:rsidRDefault="00C97C28" w:rsidP="00655CE1">
            <w:pPr>
              <w:pStyle w:val="TAC"/>
            </w:pPr>
            <w:r w:rsidRPr="00975812">
              <w:t>DC_XA-XA-YA-ZA_nRA-nSA</w:t>
            </w:r>
            <w:r>
              <w:t xml:space="preserve"> </w:t>
            </w:r>
          </w:p>
          <w:p w14:paraId="1BBD9098" w14:textId="77777777" w:rsidR="00C97C28" w:rsidRDefault="00C97C28" w:rsidP="00655CE1">
            <w:pPr>
              <w:pStyle w:val="TAC"/>
            </w:pPr>
            <w:r w:rsidRPr="00975812">
              <w:t>DC_XA-YA-ZA_nR(2A)-nSA</w:t>
            </w:r>
          </w:p>
          <w:p w14:paraId="5260D81B" w14:textId="77777777" w:rsidR="00C97C28" w:rsidRDefault="00C97C28" w:rsidP="00655CE1">
            <w:pPr>
              <w:pStyle w:val="TAC"/>
            </w:pPr>
            <w:r w:rsidRPr="00975812">
              <w:t>DC_XA-XA-YA_nZA-nRA-nSA</w:t>
            </w:r>
          </w:p>
          <w:p w14:paraId="684F692F" w14:textId="77777777" w:rsidR="00C97C28" w:rsidRDefault="00C97C28" w:rsidP="00655CE1">
            <w:pPr>
              <w:pStyle w:val="TAC"/>
            </w:pPr>
            <w:r w:rsidRPr="00975812">
              <w:t>DC_XA-YA_nZA-nRA-nS(2A)</w:t>
            </w:r>
          </w:p>
          <w:p w14:paraId="4983270F" w14:textId="77777777" w:rsidR="00C97C28" w:rsidRDefault="00C97C28" w:rsidP="00655CE1">
            <w:pPr>
              <w:pStyle w:val="TAC"/>
            </w:pPr>
            <w:r w:rsidRPr="00D66228">
              <w:t>DC_XA-YA-ZA-</w:t>
            </w:r>
            <w:r>
              <w:t>R</w:t>
            </w:r>
            <w:r w:rsidRPr="00D66228">
              <w:t>A_n</w:t>
            </w:r>
            <w:r>
              <w:t>S</w:t>
            </w:r>
            <w:r w:rsidRPr="00D66228">
              <w:t>A-n</w:t>
            </w:r>
            <w:r>
              <w:t>T</w:t>
            </w:r>
            <w:r w:rsidRPr="00D66228">
              <w:t>A</w:t>
            </w:r>
          </w:p>
          <w:p w14:paraId="477E555F" w14:textId="77777777" w:rsidR="00C97C28" w:rsidRDefault="00C97C28" w:rsidP="00655CE1">
            <w:pPr>
              <w:pStyle w:val="TAC"/>
            </w:pPr>
            <w:r w:rsidRPr="00D66228">
              <w:t>DC_XA-YA-ZA_n</w:t>
            </w:r>
            <w:r>
              <w:t>R</w:t>
            </w:r>
            <w:r w:rsidRPr="00D66228">
              <w:t>A-n</w:t>
            </w:r>
            <w:r>
              <w:t>S</w:t>
            </w:r>
            <w:r w:rsidRPr="00D66228">
              <w:t>A-n</w:t>
            </w:r>
            <w:r>
              <w:t>T</w:t>
            </w:r>
            <w:r w:rsidRPr="00D66228">
              <w:t>A</w:t>
            </w:r>
          </w:p>
          <w:p w14:paraId="549DFF11" w14:textId="77777777" w:rsidR="00C97C28" w:rsidRPr="00872416" w:rsidRDefault="00C97C28" w:rsidP="00655CE1">
            <w:pPr>
              <w:pStyle w:val="TAC"/>
            </w:pPr>
            <w:r w:rsidRPr="00D66228">
              <w:t>DC_XA-YA_nZA-n</w:t>
            </w:r>
            <w:r>
              <w:t>R</w:t>
            </w:r>
            <w:r w:rsidRPr="00D66228">
              <w:t>A-n</w:t>
            </w:r>
            <w:r>
              <w:t>S</w:t>
            </w:r>
            <w:r w:rsidRPr="00D66228">
              <w:t>A-n</w:t>
            </w:r>
            <w:r>
              <w:t>T</w:t>
            </w:r>
            <w:r w:rsidRPr="00D66228">
              <w:t>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655CE1">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655CE1">
            <w:pPr>
              <w:pStyle w:val="TAC"/>
            </w:pPr>
            <w:r w:rsidRPr="006A77F7">
              <w:t xml:space="preserve">Inter-band + </w:t>
            </w:r>
            <w:r w:rsidRPr="006A77F7">
              <w:lastRenderedPageBreak/>
              <w:t>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655CE1">
            <w:pPr>
              <w:pStyle w:val="TAC"/>
            </w:pPr>
            <w:r w:rsidRPr="006A77F7">
              <w:lastRenderedPageBreak/>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24F7534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655CE1">
            <w:pPr>
              <w:pStyle w:val="TAC"/>
            </w:pPr>
            <w:r w:rsidRPr="007E244F">
              <w:t>DC_XA-XA-YA-ZA-(n)ZAA</w:t>
            </w:r>
          </w:p>
          <w:p w14:paraId="3E6F1818" w14:textId="77777777" w:rsidR="00C97C28" w:rsidRDefault="00C97C28" w:rsidP="00655CE1">
            <w:pPr>
              <w:pStyle w:val="TAC"/>
            </w:pPr>
            <w:r w:rsidRPr="00F50ED2">
              <w:rPr>
                <w:lang w:eastAsia="zh-CN"/>
              </w:rPr>
              <w:t>DC_XA-YA-YA-ZA-(n)RAA</w:t>
            </w:r>
          </w:p>
          <w:p w14:paraId="46FC3772" w14:textId="77777777" w:rsidR="00C97C28" w:rsidRPr="006A77F7" w:rsidRDefault="00C97C28" w:rsidP="00655CE1">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655CE1">
            <w:pPr>
              <w:pStyle w:val="TAC"/>
              <w:rPr>
                <w:lang w:eastAsia="zh-CN"/>
              </w:rPr>
            </w:pPr>
            <w:r w:rsidRPr="00F50ED2">
              <w:rPr>
                <w:lang w:eastAsia="zh-CN"/>
              </w:rPr>
              <w:t>DC_XA-YA-(n)ZAA-nR(2A)</w:t>
            </w:r>
            <w:r>
              <w:rPr>
                <w:lang w:eastAsia="zh-CN"/>
              </w:rPr>
              <w:t xml:space="preserve"> </w:t>
            </w:r>
          </w:p>
          <w:p w14:paraId="381FF849" w14:textId="77777777" w:rsidR="00C97C28" w:rsidRDefault="00C97C28" w:rsidP="00655CE1">
            <w:pPr>
              <w:pStyle w:val="TAC"/>
              <w:rPr>
                <w:lang w:eastAsia="zh-CN"/>
              </w:rPr>
            </w:pPr>
            <w:r w:rsidRPr="00F50ED2">
              <w:rPr>
                <w:lang w:eastAsia="zh-CN"/>
              </w:rPr>
              <w:t>DC_XA-YC-(n)ZAA-nRA</w:t>
            </w:r>
          </w:p>
          <w:p w14:paraId="3D84CF67" w14:textId="77777777" w:rsidR="00C97C28" w:rsidRPr="006A77F7" w:rsidRDefault="00C97C28" w:rsidP="00655CE1">
            <w:pPr>
              <w:pStyle w:val="TAC"/>
              <w:rPr>
                <w:lang w:eastAsia="zh-CN"/>
              </w:rPr>
            </w:pPr>
            <w:r w:rsidRPr="00F50ED2">
              <w:rPr>
                <w:lang w:eastAsia="zh-CN"/>
              </w:rPr>
              <w:t>DC_XA-YA-YA-(n)ZAA-nRA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655CE1">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3BED633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655CE1">
            <w:pPr>
              <w:pStyle w:val="TAC"/>
            </w:pPr>
            <w:r w:rsidRPr="00785991">
              <w:t xml:space="preserve">DC_XA-YE_nXA </w:t>
            </w:r>
          </w:p>
          <w:p w14:paraId="43E78687" w14:textId="77777777" w:rsidR="00C97C28" w:rsidRDefault="00C97C28" w:rsidP="00655CE1">
            <w:pPr>
              <w:pStyle w:val="TAC"/>
            </w:pPr>
            <w:r w:rsidRPr="00785991">
              <w:t>DC_XA-XA-YD_nYA</w:t>
            </w:r>
          </w:p>
          <w:p w14:paraId="2420B313" w14:textId="77777777" w:rsidR="00C97C28" w:rsidRDefault="00C97C28" w:rsidP="00655CE1">
            <w:pPr>
              <w:pStyle w:val="TAC"/>
              <w:rPr>
                <w:lang w:eastAsia="zh-CN"/>
              </w:rPr>
            </w:pPr>
            <w:r w:rsidRPr="007E244F">
              <w:t>DC_XA-YD-ZA_nXA</w:t>
            </w:r>
          </w:p>
          <w:p w14:paraId="1582A510" w14:textId="77777777" w:rsidR="00C97C28" w:rsidRPr="000E18BD" w:rsidRDefault="00C97C28" w:rsidP="00655CE1">
            <w:pPr>
              <w:pStyle w:val="TAC"/>
              <w:rPr>
                <w:lang w:eastAsia="zh-CN"/>
              </w:rPr>
            </w:pPr>
            <w:r w:rsidRPr="007E244F">
              <w:rPr>
                <w:lang w:eastAsia="zh-CN"/>
              </w:rPr>
              <w:t>DC</w:t>
            </w:r>
            <w:r w:rsidRPr="000E18BD">
              <w:rPr>
                <w:lang w:eastAsia="zh-CN"/>
              </w:rPr>
              <w:t>_XA-XA-YC-ZA_nZA</w:t>
            </w:r>
          </w:p>
          <w:p w14:paraId="50032363" w14:textId="77777777" w:rsidR="00C97C28" w:rsidRDefault="00C97C28" w:rsidP="00655CE1">
            <w:pPr>
              <w:pStyle w:val="TAC"/>
            </w:pPr>
            <w:r w:rsidRPr="000E18BD">
              <w:rPr>
                <w:lang w:eastAsia="zh-CN"/>
              </w:rPr>
              <w:t>DC_XA-YC-ZA-ZA_n</w:t>
            </w:r>
            <w:r w:rsidRPr="007E244F">
              <w:rPr>
                <w:lang w:eastAsia="zh-CN"/>
              </w:rPr>
              <w:t>ZA</w:t>
            </w:r>
          </w:p>
          <w:p w14:paraId="23717F3C" w14:textId="77777777" w:rsidR="00C97C28" w:rsidRPr="00FC17B2" w:rsidRDefault="00C97C28" w:rsidP="00655CE1">
            <w:pPr>
              <w:pStyle w:val="TAC"/>
              <w:rPr>
                <w:lang w:eastAsia="zh-CN"/>
              </w:rPr>
            </w:pPr>
            <w:r w:rsidRPr="007E244F">
              <w:rPr>
                <w:lang w:eastAsia="zh-CN"/>
              </w:rPr>
              <w:t>DC</w:t>
            </w:r>
            <w:r w:rsidRPr="00FC17B2">
              <w:rPr>
                <w:lang w:eastAsia="zh-CN"/>
              </w:rPr>
              <w:t>_XA-XA-YA-ZA-ZA_nYA</w:t>
            </w:r>
          </w:p>
          <w:p w14:paraId="542AD459" w14:textId="77777777" w:rsidR="00C97C28" w:rsidRDefault="00C97C28" w:rsidP="00655CE1">
            <w:pPr>
              <w:pStyle w:val="TAC"/>
              <w:rPr>
                <w:lang w:eastAsia="zh-CN"/>
              </w:rPr>
            </w:pPr>
            <w:r w:rsidRPr="00FC17B2">
              <w:rPr>
                <w:lang w:eastAsia="zh-CN"/>
              </w:rPr>
              <w:t>DC_XA-XA-YA-ZA-ZA_n</w:t>
            </w:r>
            <w:r>
              <w:rPr>
                <w:lang w:eastAsia="zh-CN"/>
              </w:rPr>
              <w:t>X</w:t>
            </w:r>
            <w:r w:rsidRPr="007E244F">
              <w:rPr>
                <w:lang w:eastAsia="zh-CN"/>
              </w:rPr>
              <w:t>A</w:t>
            </w:r>
          </w:p>
          <w:p w14:paraId="0A2132FA" w14:textId="77777777" w:rsidR="00C97C28" w:rsidRPr="00DB532E" w:rsidRDefault="00C97C28" w:rsidP="00655CE1">
            <w:pPr>
              <w:pStyle w:val="TAC"/>
              <w:rPr>
                <w:lang w:eastAsia="zh-CN"/>
              </w:rPr>
            </w:pPr>
            <w:r w:rsidRPr="00F50ED2">
              <w:t>DC_XA</w:t>
            </w:r>
            <w:r w:rsidRPr="003611D6">
              <w:t>-YA-YA-ZA-RA_nRA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EAC8963"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655CE1">
            <w:pPr>
              <w:pStyle w:val="TAC"/>
            </w:pPr>
            <w:r w:rsidRPr="007E244F">
              <w:t>DC_XA-YA-YA-ZA_nXA-nZA</w:t>
            </w:r>
          </w:p>
          <w:p w14:paraId="03B1E4CA" w14:textId="77777777" w:rsidR="00C97C28" w:rsidRDefault="00C97C28" w:rsidP="00655CE1">
            <w:pPr>
              <w:pStyle w:val="TAC"/>
            </w:pPr>
            <w:r w:rsidRPr="00F50ED2">
              <w:t>DC_XA-YA-ZA-RC_nXA</w:t>
            </w:r>
          </w:p>
          <w:p w14:paraId="5AA2CCA2" w14:textId="77777777" w:rsidR="00C97C28" w:rsidRDefault="00C97C28" w:rsidP="00655CE1">
            <w:pPr>
              <w:pStyle w:val="TAC"/>
            </w:pPr>
            <w:r w:rsidRPr="00F50ED2">
              <w:t>DC</w:t>
            </w:r>
            <w:r w:rsidRPr="00DB532E">
              <w:t>_XA-YA-ZC_nXA-n</w:t>
            </w:r>
            <w:r w:rsidRPr="00F50ED2">
              <w:t>RA</w:t>
            </w:r>
          </w:p>
          <w:p w14:paraId="329145FC" w14:textId="77777777" w:rsidR="00C97C28" w:rsidRPr="00DB532E" w:rsidRDefault="00C97C28" w:rsidP="00655CE1">
            <w:pPr>
              <w:pStyle w:val="TAC"/>
            </w:pPr>
            <w:r w:rsidRPr="00F50ED2">
              <w:t>DC_XA-YA-ZA-RA_nXA-nRA</w:t>
            </w:r>
          </w:p>
          <w:p w14:paraId="0A3693F1" w14:textId="77777777" w:rsidR="00C97C28" w:rsidRDefault="00C97C28" w:rsidP="00655CE1">
            <w:pPr>
              <w:pStyle w:val="TAC"/>
            </w:pPr>
            <w:r w:rsidRPr="00F50ED2">
              <w:t>DC</w:t>
            </w:r>
            <w:r w:rsidRPr="003611D6">
              <w:t>_XA-XA-</w:t>
            </w:r>
            <w:r w:rsidRPr="00F50ED2">
              <w:t>YA-ZA_nZA-nRA</w:t>
            </w:r>
          </w:p>
          <w:p w14:paraId="6AD62B49" w14:textId="77777777" w:rsidR="00C97C28" w:rsidRPr="00351791" w:rsidRDefault="00C97C28" w:rsidP="00655CE1">
            <w:pPr>
              <w:pStyle w:val="TAC"/>
            </w:pPr>
            <w:r w:rsidRPr="00975812">
              <w:t>DC_XA-YA-ZA-RA_nRA-nSA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655CE1">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0A469DB7"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655CE1">
            <w:pPr>
              <w:pStyle w:val="TAN"/>
            </w:pPr>
            <w:r w:rsidRPr="006A77F7">
              <w:t>NOTE 1: No such config in TS 38.101-3 [7] V1</w:t>
            </w:r>
            <w:r>
              <w:t>9</w:t>
            </w:r>
            <w:r w:rsidRPr="006A77F7">
              <w:t>.</w:t>
            </w:r>
            <w:r>
              <w:t>2</w:t>
            </w:r>
            <w:r w:rsidRPr="006A77F7">
              <w:t>.0</w:t>
            </w:r>
          </w:p>
          <w:p w14:paraId="02E41A0E" w14:textId="77777777" w:rsidR="00C97C28" w:rsidRPr="006A77F7" w:rsidRDefault="00C97C28" w:rsidP="00655CE1">
            <w:pPr>
              <w:pStyle w:val="TAN"/>
            </w:pPr>
            <w:r w:rsidRPr="006A77F7">
              <w:t>NOTE 2: 2CC BW class C is indicated in the table. The same rules apply to BW class B</w:t>
            </w:r>
          </w:p>
          <w:p w14:paraId="03C84F33" w14:textId="77777777" w:rsidR="00C97C28" w:rsidRPr="006A77F7" w:rsidRDefault="00C97C28" w:rsidP="00655CE1">
            <w:pPr>
              <w:pStyle w:val="TAN"/>
            </w:pPr>
            <w:r w:rsidRPr="006A77F7">
              <w:t>NOTE 3: Different test coverage is indicated by colour coding in this table.</w:t>
            </w:r>
          </w:p>
          <w:p w14:paraId="36930F47"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39" w:name="_Toc219287687"/>
      <w:r w:rsidRPr="006A77F7">
        <w:t>D.2.7</w:t>
      </w:r>
      <w:r w:rsidRPr="006A77F7">
        <w:tab/>
        <w:t>Test Environment</w:t>
      </w:r>
      <w:bookmarkEnd w:id="634"/>
      <w:bookmarkEnd w:id="635"/>
      <w:bookmarkEnd w:id="636"/>
      <w:bookmarkEnd w:id="637"/>
      <w:bookmarkEnd w:id="638"/>
      <w:bookmarkEnd w:id="639"/>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40" w:name="_Toc68073960"/>
      <w:bookmarkStart w:id="641" w:name="_Toc75371822"/>
      <w:bookmarkStart w:id="642" w:name="_Toc83727890"/>
      <w:bookmarkStart w:id="643" w:name="_Toc100005995"/>
      <w:bookmarkStart w:id="644" w:name="_Toc106703543"/>
      <w:bookmarkStart w:id="645" w:name="_Toc219287688"/>
      <w:r w:rsidRPr="006A77F7">
        <w:t>D.2.8</w:t>
      </w:r>
      <w:r w:rsidRPr="006A77F7">
        <w:tab/>
        <w:t>Test Frequencies selections for EN-DC</w:t>
      </w:r>
      <w:bookmarkEnd w:id="640"/>
      <w:bookmarkEnd w:id="641"/>
      <w:bookmarkEnd w:id="642"/>
      <w:bookmarkEnd w:id="643"/>
      <w:bookmarkEnd w:id="644"/>
      <w:bookmarkEnd w:id="645"/>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6" w:name="_Toc83727891"/>
      <w:bookmarkStart w:id="647" w:name="_Toc100005996"/>
      <w:bookmarkStart w:id="648" w:name="_Toc106703544"/>
      <w:bookmarkStart w:id="649" w:name="_Toc68073961"/>
      <w:bookmarkStart w:id="650" w:name="_Toc75371823"/>
      <w:bookmarkStart w:id="651" w:name="_Toc219287689"/>
      <w:r w:rsidRPr="006A77F7">
        <w:lastRenderedPageBreak/>
        <w:t>D.2.9</w:t>
      </w:r>
      <w:r w:rsidRPr="006A77F7">
        <w:tab/>
        <w:t xml:space="preserve">Test EN-DC </w:t>
      </w:r>
      <w:r w:rsidRPr="006A77F7">
        <w:rPr>
          <w:bCs/>
        </w:rPr>
        <w:t>channel bandwidth</w:t>
      </w:r>
      <w:bookmarkEnd w:id="646"/>
      <w:bookmarkEnd w:id="647"/>
      <w:bookmarkEnd w:id="648"/>
      <w:bookmarkEnd w:id="651"/>
    </w:p>
    <w:p w14:paraId="0BE737D7" w14:textId="0D001E45" w:rsidR="006060A9" w:rsidRPr="006A77F7" w:rsidRDefault="006060A9" w:rsidP="006060A9">
      <w:pPr>
        <w:pStyle w:val="Heading3"/>
      </w:pPr>
      <w:bookmarkStart w:id="652" w:name="_Toc83727892"/>
      <w:bookmarkStart w:id="653" w:name="_Toc100005997"/>
      <w:bookmarkStart w:id="654" w:name="_Toc106703545"/>
      <w:bookmarkStart w:id="655" w:name="_Toc219287690"/>
      <w:r w:rsidRPr="006A77F7">
        <w:t>D.2.</w:t>
      </w:r>
      <w:r w:rsidR="00CE50D5" w:rsidRPr="006A77F7">
        <w:t>9</w:t>
      </w:r>
      <w:r w:rsidRPr="006A77F7">
        <w:t>.1</w:t>
      </w:r>
      <w:r w:rsidRPr="006A77F7">
        <w:tab/>
        <w:t>Test point selection EN-DC configuration without exception</w:t>
      </w:r>
      <w:bookmarkEnd w:id="649"/>
      <w:bookmarkEnd w:id="650"/>
      <w:bookmarkEnd w:id="652"/>
      <w:bookmarkEnd w:id="653"/>
      <w:bookmarkEnd w:id="654"/>
      <w:bookmarkEnd w:id="655"/>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6" w:name="_Toc68073962"/>
      <w:bookmarkStart w:id="657" w:name="_Toc75371824"/>
      <w:bookmarkStart w:id="658" w:name="_Toc83727893"/>
      <w:bookmarkStart w:id="659" w:name="_Toc100005998"/>
      <w:bookmarkStart w:id="660" w:name="_Toc106703546"/>
      <w:bookmarkStart w:id="661" w:name="_Toc219287691"/>
      <w:r w:rsidRPr="006A77F7">
        <w:t>D.2.</w:t>
      </w:r>
      <w:r w:rsidR="00CE50D5" w:rsidRPr="006A77F7">
        <w:t>9</w:t>
      </w:r>
      <w:r w:rsidRPr="006A77F7">
        <w:t>.2</w:t>
      </w:r>
      <w:r w:rsidRPr="006A77F7">
        <w:tab/>
        <w:t>Test point selection EN-DC configuration with exception</w:t>
      </w:r>
      <w:bookmarkEnd w:id="656"/>
      <w:bookmarkEnd w:id="657"/>
      <w:bookmarkEnd w:id="658"/>
      <w:bookmarkEnd w:id="659"/>
      <w:bookmarkEnd w:id="660"/>
      <w:bookmarkEnd w:id="661"/>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2" w:name="_Hlk63090331"/>
      <w:bookmarkStart w:id="663" w:name="_Toc68073963"/>
      <w:bookmarkStart w:id="664" w:name="_Toc75371825"/>
      <w:bookmarkStart w:id="665" w:name="_Toc83727894"/>
      <w:bookmarkStart w:id="666" w:name="_Toc100005999"/>
      <w:bookmarkStart w:id="667" w:name="_Toc106703547"/>
      <w:bookmarkStart w:id="668" w:name="_Toc219287692"/>
      <w:r w:rsidRPr="006A77F7">
        <w:t>D.2.</w:t>
      </w:r>
      <w:r w:rsidR="00CE50D5" w:rsidRPr="006A77F7">
        <w:t>10</w:t>
      </w:r>
      <w:bookmarkEnd w:id="662"/>
      <w:r w:rsidRPr="006A77F7">
        <w:tab/>
        <w:t>RB allocation and RB location selections</w:t>
      </w:r>
      <w:bookmarkEnd w:id="663"/>
      <w:bookmarkEnd w:id="664"/>
      <w:bookmarkEnd w:id="665"/>
      <w:bookmarkEnd w:id="666"/>
      <w:bookmarkEnd w:id="667"/>
      <w:bookmarkEnd w:id="668"/>
    </w:p>
    <w:p w14:paraId="23F3F107" w14:textId="1AB07E2A" w:rsidR="006060A9" w:rsidRPr="006A77F7" w:rsidRDefault="006060A9" w:rsidP="006060A9">
      <w:pPr>
        <w:pStyle w:val="Heading3"/>
      </w:pPr>
      <w:bookmarkStart w:id="669" w:name="_Hlk63090373"/>
      <w:bookmarkStart w:id="670" w:name="_Toc68073964"/>
      <w:bookmarkStart w:id="671" w:name="_Toc75371826"/>
      <w:bookmarkStart w:id="672" w:name="_Toc83727895"/>
      <w:bookmarkStart w:id="673" w:name="_Toc100006000"/>
      <w:bookmarkStart w:id="674" w:name="_Toc106703548"/>
      <w:bookmarkStart w:id="675" w:name="_Toc219287693"/>
      <w:r w:rsidRPr="006A77F7">
        <w:t>D.2.</w:t>
      </w:r>
      <w:r w:rsidR="00CE50D5" w:rsidRPr="006A77F7">
        <w:t>10</w:t>
      </w:r>
      <w:r w:rsidRPr="006A77F7">
        <w:t>.1</w:t>
      </w:r>
      <w:bookmarkEnd w:id="669"/>
      <w:r w:rsidRPr="006A77F7">
        <w:tab/>
        <w:t xml:space="preserve">Test point selection </w:t>
      </w:r>
      <w:r w:rsidRPr="006A77F7">
        <w:rPr>
          <w:lang w:eastAsia="ja-JP"/>
        </w:rPr>
        <w:t>EN-DC configuration without exception</w:t>
      </w:r>
      <w:bookmarkEnd w:id="670"/>
      <w:bookmarkEnd w:id="671"/>
      <w:bookmarkEnd w:id="672"/>
      <w:bookmarkEnd w:id="673"/>
      <w:bookmarkEnd w:id="674"/>
      <w:bookmarkEnd w:id="675"/>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6" w:name="_Toc68073965"/>
      <w:bookmarkStart w:id="677" w:name="_Toc75371827"/>
      <w:bookmarkStart w:id="678" w:name="_Toc83727896"/>
      <w:bookmarkStart w:id="679" w:name="_Toc100006001"/>
      <w:bookmarkStart w:id="680" w:name="_Toc106703549"/>
      <w:bookmarkStart w:id="681" w:name="_Toc219287694"/>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6"/>
      <w:bookmarkEnd w:id="677"/>
      <w:bookmarkEnd w:id="678"/>
      <w:bookmarkEnd w:id="679"/>
      <w:bookmarkEnd w:id="680"/>
      <w:bookmarkEnd w:id="681"/>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2" w:name="_Toc68073966"/>
      <w:bookmarkStart w:id="683" w:name="_Toc75371828"/>
      <w:bookmarkStart w:id="684" w:name="_Toc83727897"/>
      <w:bookmarkStart w:id="685" w:name="_Toc100006002"/>
      <w:bookmarkStart w:id="686" w:name="_Toc106703550"/>
      <w:bookmarkStart w:id="687" w:name="_Toc219287695"/>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2"/>
      <w:bookmarkEnd w:id="683"/>
      <w:bookmarkEnd w:id="684"/>
      <w:bookmarkEnd w:id="685"/>
      <w:bookmarkEnd w:id="686"/>
      <w:bookmarkEnd w:id="687"/>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6A77F7">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8"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9" w:name="OLE_LINK192"/>
      <w:bookmarkStart w:id="690" w:name="OLE_LINK193"/>
      <w:r w:rsidR="00CE50D5" w:rsidRPr="006A77F7">
        <w:rPr>
          <w:rFonts w:eastAsia="SimSun"/>
          <w:lang w:eastAsia="zh-CN"/>
        </w:rPr>
        <w:t>MSD exceptions due to IMD interference</w:t>
      </w:r>
      <w:bookmarkEnd w:id="689"/>
      <w:bookmarkEnd w:id="690"/>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8"/>
    </w:p>
    <w:p w14:paraId="5FDEA627" w14:textId="015DF1B6" w:rsidR="006060A9" w:rsidRPr="006A77F7" w:rsidRDefault="006060A9" w:rsidP="006060A9">
      <w:pPr>
        <w:pStyle w:val="Heading3"/>
      </w:pPr>
      <w:bookmarkStart w:id="691" w:name="_Toc68073967"/>
      <w:bookmarkStart w:id="692" w:name="_Toc75371829"/>
      <w:bookmarkStart w:id="693" w:name="_Toc83727898"/>
      <w:bookmarkStart w:id="694" w:name="_Toc100006003"/>
      <w:bookmarkStart w:id="695" w:name="_Toc106703551"/>
      <w:bookmarkStart w:id="696" w:name="_Toc219287696"/>
      <w:r w:rsidRPr="006A77F7">
        <w:t>D.2.1</w:t>
      </w:r>
      <w:r w:rsidR="00CE50D5" w:rsidRPr="006A77F7">
        <w:t>1</w:t>
      </w:r>
      <w:r w:rsidRPr="006A77F7">
        <w:tab/>
        <w:t>Modulation scheme selections</w:t>
      </w:r>
      <w:bookmarkEnd w:id="691"/>
      <w:bookmarkEnd w:id="692"/>
      <w:bookmarkEnd w:id="693"/>
      <w:bookmarkEnd w:id="694"/>
      <w:bookmarkEnd w:id="695"/>
      <w:bookmarkEnd w:id="696"/>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7" w:name="_Toc68073968"/>
      <w:bookmarkStart w:id="698" w:name="_Toc75371830"/>
      <w:bookmarkStart w:id="699" w:name="_Toc83727899"/>
      <w:bookmarkStart w:id="700" w:name="_Toc100006004"/>
      <w:bookmarkStart w:id="701" w:name="_Toc106703552"/>
      <w:bookmarkStart w:id="702" w:name="_Toc219287697"/>
      <w:r w:rsidRPr="006A77F7">
        <w:t>D.2.1</w:t>
      </w:r>
      <w:r w:rsidR="00CE50D5" w:rsidRPr="006A77F7">
        <w:t>2</w:t>
      </w:r>
      <w:r w:rsidRPr="006A77F7">
        <w:tab/>
        <w:t>Current test completion status per EN-DC configuration</w:t>
      </w:r>
      <w:bookmarkEnd w:id="697"/>
      <w:bookmarkEnd w:id="698"/>
      <w:bookmarkEnd w:id="699"/>
      <w:bookmarkEnd w:id="700"/>
      <w:bookmarkEnd w:id="701"/>
      <w:bookmarkEnd w:id="702"/>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3" w:name="_Toc27418765"/>
      <w:bookmarkStart w:id="704" w:name="_Toc36042420"/>
      <w:bookmarkStart w:id="705" w:name="_Toc43899748"/>
      <w:bookmarkStart w:id="706" w:name="_Toc51767660"/>
      <w:bookmarkStart w:id="707" w:name="_Toc59039998"/>
      <w:bookmarkStart w:id="708" w:name="_Toc68073969"/>
      <w:bookmarkStart w:id="709" w:name="_Toc75371831"/>
      <w:bookmarkStart w:id="710" w:name="_Toc83727900"/>
      <w:bookmarkStart w:id="711" w:name="_Toc100006005"/>
      <w:bookmarkStart w:id="712" w:name="_Toc106703553"/>
      <w:bookmarkStart w:id="713" w:name="historyclause"/>
      <w:bookmarkStart w:id="714" w:name="_Toc219287698"/>
      <w:r w:rsidRPr="006A77F7">
        <w:lastRenderedPageBreak/>
        <w:t xml:space="preserve">Annex </w:t>
      </w:r>
      <w:r w:rsidR="00822785" w:rsidRPr="006A77F7">
        <w:t>E</w:t>
      </w:r>
      <w:r w:rsidRPr="006A77F7">
        <w:t>: Change history</w:t>
      </w:r>
      <w:bookmarkEnd w:id="703"/>
      <w:bookmarkEnd w:id="704"/>
      <w:bookmarkEnd w:id="705"/>
      <w:bookmarkEnd w:id="706"/>
      <w:bookmarkEnd w:id="707"/>
      <w:bookmarkEnd w:id="708"/>
      <w:bookmarkEnd w:id="709"/>
      <w:bookmarkEnd w:id="710"/>
      <w:bookmarkEnd w:id="711"/>
      <w:bookmarkEnd w:id="712"/>
      <w:bookmarkEnd w:id="7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3"/>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r w:rsidRPr="006A77F7">
              <w:rPr>
                <w:b/>
                <w:sz w:val="16"/>
              </w:rPr>
              <w:t>TDoc</w:t>
            </w:r>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RAN5#2-5G-NR Adhoc</w:t>
            </w:r>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Adhoc: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Adhoc: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"Test Point analysis for FR1 RefSens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“Test Point analysis for FR2 RefSense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“Test Point analysis for FR2 TxSpurious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r w:rsidRPr="006A77F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Tp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r w:rsidRPr="006A77F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r w:rsidRPr="006A77F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r w:rsidRPr="006A77F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r w:rsidRPr="006A77F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r w:rsidRPr="006A77F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r w:rsidRPr="006A77F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r w:rsidRPr="006A77F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r w:rsidRPr="006A77F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r w:rsidRPr="006A77F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r w:rsidRPr="006A77F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r w:rsidRPr="006A77F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r w:rsidRPr="006A77F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895A95">
            <w:pPr>
              <w:pStyle w:val="TAL"/>
              <w:rPr>
                <w:sz w:val="16"/>
                <w:szCs w:val="16"/>
              </w:rPr>
            </w:pPr>
            <w:r w:rsidRPr="006A77F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895A95">
            <w:pPr>
              <w:pStyle w:val="TAL"/>
              <w:rPr>
                <w:sz w:val="16"/>
                <w:szCs w:val="16"/>
              </w:rPr>
            </w:pPr>
            <w:r w:rsidRPr="006A77F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lastRenderedPageBreak/>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Corrections on missing refsens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Corrections on refsens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Updates on TP analysis for Refsens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Updates on TP analysis for Refsens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Updates on TP analysis for Refsens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FR2 - TP analysis update for CA NS 202 for PCx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Test point analysis for receiver test caes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Addition of general principle for 4Tx UL-MIMO and 4Tx TxD</w:t>
            </w:r>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Addition of TP analysis for MPR, SEM and ACLR for 4Tx UL-MIMO and 4Tx TxD</w:t>
            </w:r>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8F667A">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8F667A">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8F667A">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8F667A">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8F667A">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8F667A">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8F667A">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8F667A">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Updates on TP analysis for Refsens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Correction of testing potints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 xml:space="preserve">Addition of reference sensitivity TP analysis for new three bands and </w:t>
            </w:r>
            <w:r w:rsidRPr="006E2B75">
              <w:rPr>
                <w:sz w:val="16"/>
                <w:szCs w:val="16"/>
                <w:lang w:eastAsia="zh-CN"/>
              </w:rPr>
              <w:lastRenderedPageBreak/>
              <w:t>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913FEE" w:rsidRPr="00913FEE" w14:paraId="2C54ACD5" w14:textId="77777777" w:rsidTr="007B5404">
        <w:tc>
          <w:tcPr>
            <w:tcW w:w="800" w:type="dxa"/>
            <w:tcBorders>
              <w:top w:val="single" w:sz="6" w:space="0" w:color="auto"/>
              <w:left w:val="single" w:sz="6" w:space="0" w:color="auto"/>
              <w:bottom w:val="single" w:sz="6" w:space="0" w:color="auto"/>
              <w:right w:val="single" w:sz="6" w:space="0" w:color="auto"/>
            </w:tcBorders>
          </w:tcPr>
          <w:p w14:paraId="315625A3" w14:textId="2A39B63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EEBB6D" w14:textId="37BB1BC5"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991CEF" w14:textId="40B28214" w:rsidR="00913FEE" w:rsidRPr="006A77F7" w:rsidRDefault="00913FEE" w:rsidP="00913FEE">
            <w:pPr>
              <w:pStyle w:val="TAC"/>
              <w:jc w:val="left"/>
              <w:rPr>
                <w:sz w:val="16"/>
                <w:szCs w:val="16"/>
                <w:lang w:eastAsia="zh-CN"/>
              </w:rPr>
            </w:pPr>
            <w:r w:rsidRPr="007B5404">
              <w:rPr>
                <w:sz w:val="16"/>
                <w:szCs w:val="16"/>
                <w:lang w:eastAsia="zh-CN"/>
              </w:rPr>
              <w:t>R5-255592</w:t>
            </w:r>
          </w:p>
        </w:tc>
        <w:tc>
          <w:tcPr>
            <w:tcW w:w="567" w:type="dxa"/>
            <w:tcBorders>
              <w:top w:val="single" w:sz="6" w:space="0" w:color="auto"/>
              <w:left w:val="single" w:sz="6" w:space="0" w:color="auto"/>
              <w:bottom w:val="single" w:sz="6" w:space="0" w:color="auto"/>
              <w:right w:val="single" w:sz="6" w:space="0" w:color="auto"/>
            </w:tcBorders>
          </w:tcPr>
          <w:p w14:paraId="19F802F3" w14:textId="3CB0B25B" w:rsidR="00913FEE" w:rsidRPr="006A77F7" w:rsidRDefault="00913FEE" w:rsidP="00913FEE">
            <w:pPr>
              <w:pStyle w:val="TAC"/>
              <w:jc w:val="left"/>
              <w:rPr>
                <w:sz w:val="16"/>
                <w:szCs w:val="16"/>
                <w:lang w:eastAsia="zh-CN"/>
              </w:rPr>
            </w:pPr>
            <w:r w:rsidRPr="007B5404">
              <w:rPr>
                <w:sz w:val="16"/>
                <w:szCs w:val="16"/>
                <w:lang w:eastAsia="zh-CN"/>
              </w:rPr>
              <w:t>1086</w:t>
            </w:r>
          </w:p>
        </w:tc>
        <w:tc>
          <w:tcPr>
            <w:tcW w:w="283" w:type="dxa"/>
            <w:tcBorders>
              <w:top w:val="single" w:sz="6" w:space="0" w:color="auto"/>
              <w:left w:val="single" w:sz="6" w:space="0" w:color="auto"/>
              <w:bottom w:val="single" w:sz="6" w:space="0" w:color="auto"/>
              <w:right w:val="single" w:sz="6" w:space="0" w:color="auto"/>
            </w:tcBorders>
          </w:tcPr>
          <w:p w14:paraId="5A95DD26" w14:textId="61B72B9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251CF79" w14:textId="4B112F14"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7913889" w14:textId="3E1963B5" w:rsidR="00913FEE" w:rsidRPr="006A77F7" w:rsidRDefault="00913FEE" w:rsidP="00913FEE">
            <w:pPr>
              <w:pStyle w:val="TAL"/>
              <w:rPr>
                <w:sz w:val="16"/>
                <w:szCs w:val="16"/>
                <w:lang w:eastAsia="zh-CN"/>
              </w:rPr>
            </w:pPr>
            <w:r w:rsidRPr="007B5404">
              <w:rPr>
                <w:sz w:val="16"/>
                <w:szCs w:val="16"/>
                <w:lang w:eastAsia="zh-CN"/>
              </w:rPr>
              <w:t>A-MPR test point analysis for CA_n5A-n77A</w:t>
            </w:r>
          </w:p>
        </w:tc>
        <w:tc>
          <w:tcPr>
            <w:tcW w:w="708" w:type="dxa"/>
            <w:tcBorders>
              <w:top w:val="single" w:sz="6" w:space="0" w:color="auto"/>
              <w:left w:val="single" w:sz="6" w:space="0" w:color="auto"/>
              <w:bottom w:val="single" w:sz="6" w:space="0" w:color="auto"/>
              <w:right w:val="single" w:sz="6" w:space="0" w:color="auto"/>
            </w:tcBorders>
          </w:tcPr>
          <w:p w14:paraId="7932C8F7" w14:textId="084A619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39E7E96" w14:textId="77777777" w:rsidTr="007B5404">
        <w:tc>
          <w:tcPr>
            <w:tcW w:w="800" w:type="dxa"/>
            <w:tcBorders>
              <w:top w:val="single" w:sz="6" w:space="0" w:color="auto"/>
              <w:left w:val="single" w:sz="6" w:space="0" w:color="auto"/>
              <w:bottom w:val="single" w:sz="6" w:space="0" w:color="auto"/>
              <w:right w:val="single" w:sz="6" w:space="0" w:color="auto"/>
            </w:tcBorders>
          </w:tcPr>
          <w:p w14:paraId="09A33A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F69FD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5F183A" w14:textId="1B351667" w:rsidR="00913FEE" w:rsidRPr="006A77F7" w:rsidRDefault="00913FEE" w:rsidP="00913FEE">
            <w:pPr>
              <w:pStyle w:val="TAC"/>
              <w:jc w:val="left"/>
              <w:rPr>
                <w:sz w:val="16"/>
                <w:szCs w:val="16"/>
                <w:lang w:eastAsia="zh-CN"/>
              </w:rPr>
            </w:pPr>
            <w:r w:rsidRPr="007B5404">
              <w:rPr>
                <w:sz w:val="16"/>
                <w:szCs w:val="16"/>
                <w:lang w:eastAsia="zh-CN"/>
              </w:rPr>
              <w:t>R5-255593</w:t>
            </w:r>
          </w:p>
        </w:tc>
        <w:tc>
          <w:tcPr>
            <w:tcW w:w="567" w:type="dxa"/>
            <w:tcBorders>
              <w:top w:val="single" w:sz="6" w:space="0" w:color="auto"/>
              <w:left w:val="single" w:sz="6" w:space="0" w:color="auto"/>
              <w:bottom w:val="single" w:sz="6" w:space="0" w:color="auto"/>
              <w:right w:val="single" w:sz="6" w:space="0" w:color="auto"/>
            </w:tcBorders>
          </w:tcPr>
          <w:p w14:paraId="68316573" w14:textId="6D47F492" w:rsidR="00913FEE" w:rsidRPr="006A77F7" w:rsidRDefault="00913FEE" w:rsidP="00913FEE">
            <w:pPr>
              <w:pStyle w:val="TAC"/>
              <w:jc w:val="left"/>
              <w:rPr>
                <w:sz w:val="16"/>
                <w:szCs w:val="16"/>
                <w:lang w:eastAsia="zh-CN"/>
              </w:rPr>
            </w:pPr>
            <w:r w:rsidRPr="007B5404">
              <w:rPr>
                <w:sz w:val="16"/>
                <w:szCs w:val="16"/>
                <w:lang w:eastAsia="zh-CN"/>
              </w:rPr>
              <w:t>1087</w:t>
            </w:r>
          </w:p>
        </w:tc>
        <w:tc>
          <w:tcPr>
            <w:tcW w:w="283" w:type="dxa"/>
            <w:tcBorders>
              <w:top w:val="single" w:sz="6" w:space="0" w:color="auto"/>
              <w:left w:val="single" w:sz="6" w:space="0" w:color="auto"/>
              <w:bottom w:val="single" w:sz="6" w:space="0" w:color="auto"/>
              <w:right w:val="single" w:sz="6" w:space="0" w:color="auto"/>
            </w:tcBorders>
          </w:tcPr>
          <w:p w14:paraId="4A0DDAB2" w14:textId="7C7E6AD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8BCA6A" w14:textId="18D69AC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E0FFA0" w14:textId="43A21488" w:rsidR="00913FEE" w:rsidRPr="006A77F7" w:rsidRDefault="00913FEE" w:rsidP="00913FEE">
            <w:pPr>
              <w:pStyle w:val="TAL"/>
              <w:rPr>
                <w:sz w:val="16"/>
                <w:szCs w:val="16"/>
                <w:lang w:eastAsia="zh-CN"/>
              </w:rPr>
            </w:pPr>
            <w:r w:rsidRPr="007B5404">
              <w:rPr>
                <w:sz w:val="16"/>
                <w:szCs w:val="16"/>
                <w:lang w:eastAsia="zh-CN"/>
              </w:rPr>
              <w:t>Referense sensitivity test point analysis for 2 and 3 band CA configurations</w:t>
            </w:r>
          </w:p>
        </w:tc>
        <w:tc>
          <w:tcPr>
            <w:tcW w:w="708" w:type="dxa"/>
            <w:tcBorders>
              <w:top w:val="single" w:sz="6" w:space="0" w:color="auto"/>
              <w:left w:val="single" w:sz="6" w:space="0" w:color="auto"/>
              <w:bottom w:val="single" w:sz="6" w:space="0" w:color="auto"/>
              <w:right w:val="single" w:sz="6" w:space="0" w:color="auto"/>
            </w:tcBorders>
          </w:tcPr>
          <w:p w14:paraId="1BBB830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738F38E" w14:textId="77777777" w:rsidTr="007B5404">
        <w:tc>
          <w:tcPr>
            <w:tcW w:w="800" w:type="dxa"/>
            <w:tcBorders>
              <w:top w:val="single" w:sz="6" w:space="0" w:color="auto"/>
              <w:left w:val="single" w:sz="6" w:space="0" w:color="auto"/>
              <w:bottom w:val="single" w:sz="6" w:space="0" w:color="auto"/>
              <w:right w:val="single" w:sz="6" w:space="0" w:color="auto"/>
            </w:tcBorders>
          </w:tcPr>
          <w:p w14:paraId="588358F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1F8D89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2990E8B" w14:textId="5EA93ECA" w:rsidR="00913FEE" w:rsidRPr="006A77F7" w:rsidRDefault="00913FEE" w:rsidP="00913FEE">
            <w:pPr>
              <w:pStyle w:val="TAC"/>
              <w:jc w:val="left"/>
              <w:rPr>
                <w:sz w:val="16"/>
                <w:szCs w:val="16"/>
                <w:lang w:eastAsia="zh-CN"/>
              </w:rPr>
            </w:pPr>
            <w:r w:rsidRPr="007B5404">
              <w:rPr>
                <w:sz w:val="16"/>
                <w:szCs w:val="16"/>
                <w:lang w:eastAsia="zh-CN"/>
              </w:rPr>
              <w:t>R5-255594</w:t>
            </w:r>
          </w:p>
        </w:tc>
        <w:tc>
          <w:tcPr>
            <w:tcW w:w="567" w:type="dxa"/>
            <w:tcBorders>
              <w:top w:val="single" w:sz="6" w:space="0" w:color="auto"/>
              <w:left w:val="single" w:sz="6" w:space="0" w:color="auto"/>
              <w:bottom w:val="single" w:sz="6" w:space="0" w:color="auto"/>
              <w:right w:val="single" w:sz="6" w:space="0" w:color="auto"/>
            </w:tcBorders>
          </w:tcPr>
          <w:p w14:paraId="44CF9222" w14:textId="7BFD36FB" w:rsidR="00913FEE" w:rsidRPr="006A77F7" w:rsidRDefault="00913FEE" w:rsidP="00913FEE">
            <w:pPr>
              <w:pStyle w:val="TAC"/>
              <w:jc w:val="left"/>
              <w:rPr>
                <w:sz w:val="16"/>
                <w:szCs w:val="16"/>
                <w:lang w:eastAsia="zh-CN"/>
              </w:rPr>
            </w:pPr>
            <w:r w:rsidRPr="007B5404">
              <w:rPr>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tcPr>
          <w:p w14:paraId="6A25FF90" w14:textId="3C334833"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ECA26A8" w14:textId="1665A0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C39D1B9" w14:textId="11F67C53"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CA_n5A-n25A and CA_n5A-n77A</w:t>
            </w:r>
          </w:p>
        </w:tc>
        <w:tc>
          <w:tcPr>
            <w:tcW w:w="708" w:type="dxa"/>
            <w:tcBorders>
              <w:top w:val="single" w:sz="6" w:space="0" w:color="auto"/>
              <w:left w:val="single" w:sz="6" w:space="0" w:color="auto"/>
              <w:bottom w:val="single" w:sz="6" w:space="0" w:color="auto"/>
              <w:right w:val="single" w:sz="6" w:space="0" w:color="auto"/>
            </w:tcBorders>
          </w:tcPr>
          <w:p w14:paraId="112F86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04FC725" w14:textId="77777777" w:rsidTr="007B5404">
        <w:tc>
          <w:tcPr>
            <w:tcW w:w="800" w:type="dxa"/>
            <w:tcBorders>
              <w:top w:val="single" w:sz="6" w:space="0" w:color="auto"/>
              <w:left w:val="single" w:sz="6" w:space="0" w:color="auto"/>
              <w:bottom w:val="single" w:sz="6" w:space="0" w:color="auto"/>
              <w:right w:val="single" w:sz="6" w:space="0" w:color="auto"/>
            </w:tcBorders>
          </w:tcPr>
          <w:p w14:paraId="0EE4737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2D7C4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504D163" w14:textId="1DDAAF44" w:rsidR="00913FEE" w:rsidRPr="006A77F7" w:rsidRDefault="00913FEE" w:rsidP="00913FEE">
            <w:pPr>
              <w:pStyle w:val="TAC"/>
              <w:jc w:val="left"/>
              <w:rPr>
                <w:sz w:val="16"/>
                <w:szCs w:val="16"/>
                <w:lang w:eastAsia="zh-CN"/>
              </w:rPr>
            </w:pPr>
            <w:r w:rsidRPr="007B5404">
              <w:rPr>
                <w:sz w:val="16"/>
                <w:szCs w:val="16"/>
                <w:lang w:eastAsia="zh-CN"/>
              </w:rPr>
              <w:t>R5-255600</w:t>
            </w:r>
          </w:p>
        </w:tc>
        <w:tc>
          <w:tcPr>
            <w:tcW w:w="567" w:type="dxa"/>
            <w:tcBorders>
              <w:top w:val="single" w:sz="6" w:space="0" w:color="auto"/>
              <w:left w:val="single" w:sz="6" w:space="0" w:color="auto"/>
              <w:bottom w:val="single" w:sz="6" w:space="0" w:color="auto"/>
              <w:right w:val="single" w:sz="6" w:space="0" w:color="auto"/>
            </w:tcBorders>
          </w:tcPr>
          <w:p w14:paraId="24E17B8A" w14:textId="53D1BFA6" w:rsidR="00913FEE" w:rsidRPr="006A77F7" w:rsidRDefault="00913FEE" w:rsidP="00913FEE">
            <w:pPr>
              <w:pStyle w:val="TAC"/>
              <w:jc w:val="left"/>
              <w:rPr>
                <w:sz w:val="16"/>
                <w:szCs w:val="16"/>
                <w:lang w:eastAsia="zh-CN"/>
              </w:rPr>
            </w:pPr>
            <w:r w:rsidRPr="007B5404">
              <w:rPr>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tcPr>
          <w:p w14:paraId="794D15ED" w14:textId="30B222F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D4F192A" w14:textId="3CF51C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E8521AB" w14:textId="45F0CC25" w:rsidR="00913FEE" w:rsidRPr="006A77F7" w:rsidRDefault="00913FEE" w:rsidP="00913FEE">
            <w:pPr>
              <w:pStyle w:val="TAL"/>
              <w:rPr>
                <w:sz w:val="16"/>
                <w:szCs w:val="16"/>
                <w:lang w:eastAsia="zh-CN"/>
              </w:rPr>
            </w:pPr>
            <w:r w:rsidRPr="007B5404">
              <w:rPr>
                <w:sz w:val="16"/>
                <w:szCs w:val="16"/>
                <w:lang w:eastAsia="zh-CN"/>
              </w:rPr>
              <w:t>Referense sensitivity test point analysis for CA_n25A-n66A-n71A-n77A</w:t>
            </w:r>
          </w:p>
        </w:tc>
        <w:tc>
          <w:tcPr>
            <w:tcW w:w="708" w:type="dxa"/>
            <w:tcBorders>
              <w:top w:val="single" w:sz="6" w:space="0" w:color="auto"/>
              <w:left w:val="single" w:sz="6" w:space="0" w:color="auto"/>
              <w:bottom w:val="single" w:sz="6" w:space="0" w:color="auto"/>
              <w:right w:val="single" w:sz="6" w:space="0" w:color="auto"/>
            </w:tcBorders>
          </w:tcPr>
          <w:p w14:paraId="54698CE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7AF105" w14:textId="77777777" w:rsidTr="007B5404">
        <w:tc>
          <w:tcPr>
            <w:tcW w:w="800" w:type="dxa"/>
            <w:tcBorders>
              <w:top w:val="single" w:sz="6" w:space="0" w:color="auto"/>
              <w:left w:val="single" w:sz="6" w:space="0" w:color="auto"/>
              <w:bottom w:val="single" w:sz="6" w:space="0" w:color="auto"/>
              <w:right w:val="single" w:sz="6" w:space="0" w:color="auto"/>
            </w:tcBorders>
          </w:tcPr>
          <w:p w14:paraId="3F97C3F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4689F7"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927A663" w14:textId="69827C0C" w:rsidR="00913FEE" w:rsidRPr="006A77F7" w:rsidRDefault="00913FEE" w:rsidP="00913FEE">
            <w:pPr>
              <w:pStyle w:val="TAC"/>
              <w:jc w:val="left"/>
              <w:rPr>
                <w:sz w:val="16"/>
                <w:szCs w:val="16"/>
                <w:lang w:eastAsia="zh-CN"/>
              </w:rPr>
            </w:pPr>
            <w:r w:rsidRPr="007B5404">
              <w:rPr>
                <w:sz w:val="16"/>
                <w:szCs w:val="16"/>
                <w:lang w:eastAsia="zh-CN"/>
              </w:rPr>
              <w:t>R5-255601</w:t>
            </w:r>
          </w:p>
        </w:tc>
        <w:tc>
          <w:tcPr>
            <w:tcW w:w="567" w:type="dxa"/>
            <w:tcBorders>
              <w:top w:val="single" w:sz="6" w:space="0" w:color="auto"/>
              <w:left w:val="single" w:sz="6" w:space="0" w:color="auto"/>
              <w:bottom w:val="single" w:sz="6" w:space="0" w:color="auto"/>
              <w:right w:val="single" w:sz="6" w:space="0" w:color="auto"/>
            </w:tcBorders>
          </w:tcPr>
          <w:p w14:paraId="0127261F" w14:textId="22410366" w:rsidR="00913FEE" w:rsidRPr="006A77F7" w:rsidRDefault="00913FEE" w:rsidP="00913FEE">
            <w:pPr>
              <w:pStyle w:val="TAC"/>
              <w:jc w:val="left"/>
              <w:rPr>
                <w:sz w:val="16"/>
                <w:szCs w:val="16"/>
                <w:lang w:eastAsia="zh-CN"/>
              </w:rPr>
            </w:pPr>
            <w:r w:rsidRPr="007B5404">
              <w:rPr>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tcPr>
          <w:p w14:paraId="55EE1401" w14:textId="332C2524"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8252AB" w14:textId="3F999BB0"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AA2312" w14:textId="0F3A06CC"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CA_n25A-n71A</w:t>
            </w:r>
          </w:p>
        </w:tc>
        <w:tc>
          <w:tcPr>
            <w:tcW w:w="708" w:type="dxa"/>
            <w:tcBorders>
              <w:top w:val="single" w:sz="6" w:space="0" w:color="auto"/>
              <w:left w:val="single" w:sz="6" w:space="0" w:color="auto"/>
              <w:bottom w:val="single" w:sz="6" w:space="0" w:color="auto"/>
              <w:right w:val="single" w:sz="6" w:space="0" w:color="auto"/>
            </w:tcBorders>
          </w:tcPr>
          <w:p w14:paraId="25101ED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3F72A1E" w14:textId="77777777" w:rsidTr="007B5404">
        <w:tc>
          <w:tcPr>
            <w:tcW w:w="800" w:type="dxa"/>
            <w:tcBorders>
              <w:top w:val="single" w:sz="6" w:space="0" w:color="auto"/>
              <w:left w:val="single" w:sz="6" w:space="0" w:color="auto"/>
              <w:bottom w:val="single" w:sz="6" w:space="0" w:color="auto"/>
              <w:right w:val="single" w:sz="6" w:space="0" w:color="auto"/>
            </w:tcBorders>
          </w:tcPr>
          <w:p w14:paraId="657D36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F9C719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FBFABB0" w14:textId="4DDDC8FA" w:rsidR="00913FEE" w:rsidRPr="006A77F7" w:rsidRDefault="00913FEE" w:rsidP="00913FEE">
            <w:pPr>
              <w:pStyle w:val="TAC"/>
              <w:jc w:val="left"/>
              <w:rPr>
                <w:sz w:val="16"/>
                <w:szCs w:val="16"/>
                <w:lang w:eastAsia="zh-CN"/>
              </w:rPr>
            </w:pPr>
            <w:r w:rsidRPr="007B5404">
              <w:rPr>
                <w:sz w:val="16"/>
                <w:szCs w:val="16"/>
                <w:lang w:eastAsia="zh-CN"/>
              </w:rPr>
              <w:t>R5-255615</w:t>
            </w:r>
          </w:p>
        </w:tc>
        <w:tc>
          <w:tcPr>
            <w:tcW w:w="567" w:type="dxa"/>
            <w:tcBorders>
              <w:top w:val="single" w:sz="6" w:space="0" w:color="auto"/>
              <w:left w:val="single" w:sz="6" w:space="0" w:color="auto"/>
              <w:bottom w:val="single" w:sz="6" w:space="0" w:color="auto"/>
              <w:right w:val="single" w:sz="6" w:space="0" w:color="auto"/>
            </w:tcBorders>
          </w:tcPr>
          <w:p w14:paraId="772A715A" w14:textId="02F67EF7" w:rsidR="00913FEE" w:rsidRPr="006A77F7" w:rsidRDefault="00913FEE" w:rsidP="00913FEE">
            <w:pPr>
              <w:pStyle w:val="TAC"/>
              <w:jc w:val="left"/>
              <w:rPr>
                <w:sz w:val="16"/>
                <w:szCs w:val="16"/>
                <w:lang w:eastAsia="zh-CN"/>
              </w:rPr>
            </w:pPr>
            <w:r w:rsidRPr="007B5404">
              <w:rPr>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tcPr>
          <w:p w14:paraId="324B719F" w14:textId="45717CE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352B835" w14:textId="2DD1AC7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717BC1" w14:textId="2E7A2C1C" w:rsidR="00913FEE" w:rsidRPr="006A77F7" w:rsidRDefault="00913FEE" w:rsidP="00913FEE">
            <w:pPr>
              <w:pStyle w:val="TAL"/>
              <w:rPr>
                <w:sz w:val="16"/>
                <w:szCs w:val="16"/>
                <w:lang w:eastAsia="zh-CN"/>
              </w:rPr>
            </w:pPr>
            <w:r w:rsidRPr="007B5404">
              <w:rPr>
                <w:sz w:val="16"/>
                <w:szCs w:val="16"/>
                <w:lang w:eastAsia="zh-CN"/>
              </w:rPr>
              <w:t>Addition of A-MPR test point analysis for NS_05/NS_01 and NS_05U/NS_01 for CA_n1-n78</w:t>
            </w:r>
          </w:p>
        </w:tc>
        <w:tc>
          <w:tcPr>
            <w:tcW w:w="708" w:type="dxa"/>
            <w:tcBorders>
              <w:top w:val="single" w:sz="6" w:space="0" w:color="auto"/>
              <w:left w:val="single" w:sz="6" w:space="0" w:color="auto"/>
              <w:bottom w:val="single" w:sz="6" w:space="0" w:color="auto"/>
              <w:right w:val="single" w:sz="6" w:space="0" w:color="auto"/>
            </w:tcBorders>
          </w:tcPr>
          <w:p w14:paraId="07A5854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58E6789" w14:textId="77777777" w:rsidTr="007B5404">
        <w:tc>
          <w:tcPr>
            <w:tcW w:w="800" w:type="dxa"/>
            <w:tcBorders>
              <w:top w:val="single" w:sz="6" w:space="0" w:color="auto"/>
              <w:left w:val="single" w:sz="6" w:space="0" w:color="auto"/>
              <w:bottom w:val="single" w:sz="6" w:space="0" w:color="auto"/>
              <w:right w:val="single" w:sz="6" w:space="0" w:color="auto"/>
            </w:tcBorders>
          </w:tcPr>
          <w:p w14:paraId="6C17B09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3DF70A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F13C4A" w14:textId="5073F8E2" w:rsidR="00913FEE" w:rsidRPr="006A77F7" w:rsidRDefault="00913FEE" w:rsidP="00913FEE">
            <w:pPr>
              <w:pStyle w:val="TAC"/>
              <w:jc w:val="left"/>
              <w:rPr>
                <w:sz w:val="16"/>
                <w:szCs w:val="16"/>
                <w:lang w:eastAsia="zh-CN"/>
              </w:rPr>
            </w:pPr>
            <w:r w:rsidRPr="007B5404">
              <w:rPr>
                <w:sz w:val="16"/>
                <w:szCs w:val="16"/>
                <w:lang w:eastAsia="zh-CN"/>
              </w:rPr>
              <w:t>R5-255622</w:t>
            </w:r>
          </w:p>
        </w:tc>
        <w:tc>
          <w:tcPr>
            <w:tcW w:w="567" w:type="dxa"/>
            <w:tcBorders>
              <w:top w:val="single" w:sz="6" w:space="0" w:color="auto"/>
              <w:left w:val="single" w:sz="6" w:space="0" w:color="auto"/>
              <w:bottom w:val="single" w:sz="6" w:space="0" w:color="auto"/>
              <w:right w:val="single" w:sz="6" w:space="0" w:color="auto"/>
            </w:tcBorders>
          </w:tcPr>
          <w:p w14:paraId="7AA2AE42" w14:textId="5FD16BED" w:rsidR="00913FEE" w:rsidRPr="006A77F7" w:rsidRDefault="00913FEE" w:rsidP="00913FEE">
            <w:pPr>
              <w:pStyle w:val="TAC"/>
              <w:jc w:val="left"/>
              <w:rPr>
                <w:sz w:val="16"/>
                <w:szCs w:val="16"/>
                <w:lang w:eastAsia="zh-CN"/>
              </w:rPr>
            </w:pPr>
            <w:r w:rsidRPr="007B5404">
              <w:rPr>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tcPr>
          <w:p w14:paraId="4E040FD7" w14:textId="00264D2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E07A4F" w14:textId="586978E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C0DBF4" w14:textId="79D44AC3" w:rsidR="00913FEE" w:rsidRPr="006A77F7" w:rsidRDefault="00913FEE" w:rsidP="00913FEE">
            <w:pPr>
              <w:pStyle w:val="TAL"/>
              <w:rPr>
                <w:sz w:val="16"/>
                <w:szCs w:val="16"/>
                <w:lang w:eastAsia="zh-CN"/>
              </w:rPr>
            </w:pPr>
            <w:r w:rsidRPr="007B5404">
              <w:rPr>
                <w:sz w:val="16"/>
                <w:szCs w:val="16"/>
                <w:lang w:eastAsia="zh-CN"/>
              </w:rPr>
              <w:t>Test point analysis for NS_07 n13 PC2 and NS_03/NS_03U for n25 PC2 and UL-MIMO</w:t>
            </w:r>
          </w:p>
        </w:tc>
        <w:tc>
          <w:tcPr>
            <w:tcW w:w="708" w:type="dxa"/>
            <w:tcBorders>
              <w:top w:val="single" w:sz="6" w:space="0" w:color="auto"/>
              <w:left w:val="single" w:sz="6" w:space="0" w:color="auto"/>
              <w:bottom w:val="single" w:sz="6" w:space="0" w:color="auto"/>
              <w:right w:val="single" w:sz="6" w:space="0" w:color="auto"/>
            </w:tcBorders>
          </w:tcPr>
          <w:p w14:paraId="73C2DC6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3F5A4480" w14:textId="77777777" w:rsidTr="007B5404">
        <w:tc>
          <w:tcPr>
            <w:tcW w:w="800" w:type="dxa"/>
            <w:tcBorders>
              <w:top w:val="single" w:sz="6" w:space="0" w:color="auto"/>
              <w:left w:val="single" w:sz="6" w:space="0" w:color="auto"/>
              <w:bottom w:val="single" w:sz="6" w:space="0" w:color="auto"/>
              <w:right w:val="single" w:sz="6" w:space="0" w:color="auto"/>
            </w:tcBorders>
          </w:tcPr>
          <w:p w14:paraId="1326C00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A1641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A88E1BA" w14:textId="0C1FDCAF" w:rsidR="00913FEE" w:rsidRPr="006A77F7" w:rsidRDefault="00913FEE" w:rsidP="00913FEE">
            <w:pPr>
              <w:pStyle w:val="TAC"/>
              <w:jc w:val="left"/>
              <w:rPr>
                <w:sz w:val="16"/>
                <w:szCs w:val="16"/>
                <w:lang w:eastAsia="zh-CN"/>
              </w:rPr>
            </w:pPr>
            <w:r w:rsidRPr="007B5404">
              <w:rPr>
                <w:sz w:val="16"/>
                <w:szCs w:val="16"/>
                <w:lang w:eastAsia="zh-CN"/>
              </w:rPr>
              <w:t>R5-255958</w:t>
            </w:r>
          </w:p>
        </w:tc>
        <w:tc>
          <w:tcPr>
            <w:tcW w:w="567" w:type="dxa"/>
            <w:tcBorders>
              <w:top w:val="single" w:sz="6" w:space="0" w:color="auto"/>
              <w:left w:val="single" w:sz="6" w:space="0" w:color="auto"/>
              <w:bottom w:val="single" w:sz="6" w:space="0" w:color="auto"/>
              <w:right w:val="single" w:sz="6" w:space="0" w:color="auto"/>
            </w:tcBorders>
          </w:tcPr>
          <w:p w14:paraId="50487895" w14:textId="6150EDB2" w:rsidR="00913FEE" w:rsidRPr="006A77F7" w:rsidRDefault="00913FEE" w:rsidP="00913FEE">
            <w:pPr>
              <w:pStyle w:val="TAC"/>
              <w:jc w:val="left"/>
              <w:rPr>
                <w:sz w:val="16"/>
                <w:szCs w:val="16"/>
                <w:lang w:eastAsia="zh-CN"/>
              </w:rPr>
            </w:pPr>
            <w:r w:rsidRPr="007B5404">
              <w:rPr>
                <w:sz w:val="16"/>
                <w:szCs w:val="16"/>
                <w:lang w:eastAsia="zh-CN"/>
              </w:rPr>
              <w:t>1095</w:t>
            </w:r>
          </w:p>
        </w:tc>
        <w:tc>
          <w:tcPr>
            <w:tcW w:w="283" w:type="dxa"/>
            <w:tcBorders>
              <w:top w:val="single" w:sz="6" w:space="0" w:color="auto"/>
              <w:left w:val="single" w:sz="6" w:space="0" w:color="auto"/>
              <w:bottom w:val="single" w:sz="6" w:space="0" w:color="auto"/>
              <w:right w:val="single" w:sz="6" w:space="0" w:color="auto"/>
            </w:tcBorders>
          </w:tcPr>
          <w:p w14:paraId="0746C812" w14:textId="78BBA67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760925" w14:textId="51EE3D8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49A987" w14:textId="55A70CB1" w:rsidR="00913FEE" w:rsidRPr="006A77F7" w:rsidRDefault="00913FEE" w:rsidP="00913FEE">
            <w:pPr>
              <w:pStyle w:val="TAL"/>
              <w:rPr>
                <w:sz w:val="16"/>
                <w:szCs w:val="16"/>
                <w:lang w:eastAsia="zh-CN"/>
              </w:rPr>
            </w:pPr>
            <w:r w:rsidRPr="007B5404">
              <w:rPr>
                <w:sz w:val="16"/>
                <w:szCs w:val="16"/>
                <w:lang w:eastAsia="zh-CN"/>
              </w:rPr>
              <w:t>Referense sensitivity test point analysis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6CF99F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CE76053" w14:textId="77777777" w:rsidTr="007B5404">
        <w:tc>
          <w:tcPr>
            <w:tcW w:w="800" w:type="dxa"/>
            <w:tcBorders>
              <w:top w:val="single" w:sz="6" w:space="0" w:color="auto"/>
              <w:left w:val="single" w:sz="6" w:space="0" w:color="auto"/>
              <w:bottom w:val="single" w:sz="6" w:space="0" w:color="auto"/>
              <w:right w:val="single" w:sz="6" w:space="0" w:color="auto"/>
            </w:tcBorders>
          </w:tcPr>
          <w:p w14:paraId="0502AD0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B5C1A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1D3467D" w14:textId="3D61CC3D" w:rsidR="00913FEE" w:rsidRPr="006A77F7" w:rsidRDefault="00913FEE" w:rsidP="00913FEE">
            <w:pPr>
              <w:pStyle w:val="TAC"/>
              <w:jc w:val="left"/>
              <w:rPr>
                <w:sz w:val="16"/>
                <w:szCs w:val="16"/>
                <w:lang w:eastAsia="zh-CN"/>
              </w:rPr>
            </w:pPr>
            <w:r w:rsidRPr="007B5404">
              <w:rPr>
                <w:sz w:val="16"/>
                <w:szCs w:val="16"/>
                <w:lang w:eastAsia="zh-CN"/>
              </w:rPr>
              <w:t>R5-255959</w:t>
            </w:r>
          </w:p>
        </w:tc>
        <w:tc>
          <w:tcPr>
            <w:tcW w:w="567" w:type="dxa"/>
            <w:tcBorders>
              <w:top w:val="single" w:sz="6" w:space="0" w:color="auto"/>
              <w:left w:val="single" w:sz="6" w:space="0" w:color="auto"/>
              <w:bottom w:val="single" w:sz="6" w:space="0" w:color="auto"/>
              <w:right w:val="single" w:sz="6" w:space="0" w:color="auto"/>
            </w:tcBorders>
          </w:tcPr>
          <w:p w14:paraId="4143F7EF" w14:textId="3BBA7E11" w:rsidR="00913FEE" w:rsidRPr="006A77F7" w:rsidRDefault="00913FEE" w:rsidP="00913FEE">
            <w:pPr>
              <w:pStyle w:val="TAC"/>
              <w:jc w:val="left"/>
              <w:rPr>
                <w:sz w:val="16"/>
                <w:szCs w:val="16"/>
                <w:lang w:eastAsia="zh-CN"/>
              </w:rPr>
            </w:pPr>
            <w:r w:rsidRPr="007B5404">
              <w:rPr>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tcPr>
          <w:p w14:paraId="678B7373" w14:textId="7C8323D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D8E4A2" w14:textId="4E03153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C7FD3B" w14:textId="59485B61"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CA_n25A-n41A and CA_n41A-n71A</w:t>
            </w:r>
          </w:p>
        </w:tc>
        <w:tc>
          <w:tcPr>
            <w:tcW w:w="708" w:type="dxa"/>
            <w:tcBorders>
              <w:top w:val="single" w:sz="6" w:space="0" w:color="auto"/>
              <w:left w:val="single" w:sz="6" w:space="0" w:color="auto"/>
              <w:bottom w:val="single" w:sz="6" w:space="0" w:color="auto"/>
              <w:right w:val="single" w:sz="6" w:space="0" w:color="auto"/>
            </w:tcBorders>
          </w:tcPr>
          <w:p w14:paraId="654AAD4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88077C0" w14:textId="77777777" w:rsidTr="007B5404">
        <w:tc>
          <w:tcPr>
            <w:tcW w:w="800" w:type="dxa"/>
            <w:tcBorders>
              <w:top w:val="single" w:sz="6" w:space="0" w:color="auto"/>
              <w:left w:val="single" w:sz="6" w:space="0" w:color="auto"/>
              <w:bottom w:val="single" w:sz="6" w:space="0" w:color="auto"/>
              <w:right w:val="single" w:sz="6" w:space="0" w:color="auto"/>
            </w:tcBorders>
          </w:tcPr>
          <w:p w14:paraId="53674BE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D8EC5C"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8F06BC6" w14:textId="6BE50F82" w:rsidR="00913FEE" w:rsidRPr="006A77F7" w:rsidRDefault="00913FEE" w:rsidP="00913FEE">
            <w:pPr>
              <w:pStyle w:val="TAC"/>
              <w:jc w:val="left"/>
              <w:rPr>
                <w:sz w:val="16"/>
                <w:szCs w:val="16"/>
                <w:lang w:eastAsia="zh-CN"/>
              </w:rPr>
            </w:pPr>
            <w:r w:rsidRPr="007B5404">
              <w:rPr>
                <w:sz w:val="16"/>
                <w:szCs w:val="16"/>
                <w:lang w:eastAsia="zh-CN"/>
              </w:rPr>
              <w:t>R5-256203</w:t>
            </w:r>
          </w:p>
        </w:tc>
        <w:tc>
          <w:tcPr>
            <w:tcW w:w="567" w:type="dxa"/>
            <w:tcBorders>
              <w:top w:val="single" w:sz="6" w:space="0" w:color="auto"/>
              <w:left w:val="single" w:sz="6" w:space="0" w:color="auto"/>
              <w:bottom w:val="single" w:sz="6" w:space="0" w:color="auto"/>
              <w:right w:val="single" w:sz="6" w:space="0" w:color="auto"/>
            </w:tcBorders>
          </w:tcPr>
          <w:p w14:paraId="6A636969" w14:textId="6751FA01" w:rsidR="00913FEE" w:rsidRPr="006A77F7" w:rsidRDefault="00913FEE" w:rsidP="00913FEE">
            <w:pPr>
              <w:pStyle w:val="TAC"/>
              <w:jc w:val="left"/>
              <w:rPr>
                <w:sz w:val="16"/>
                <w:szCs w:val="16"/>
                <w:lang w:eastAsia="zh-CN"/>
              </w:rPr>
            </w:pPr>
            <w:r w:rsidRPr="007B5404">
              <w:rPr>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tcPr>
          <w:p w14:paraId="02CFE339" w14:textId="4EF0F172"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4CC1C4" w14:textId="0C6B90A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B28806" w14:textId="6DECE3DC" w:rsidR="00913FEE" w:rsidRPr="006A77F7" w:rsidRDefault="00913FEE" w:rsidP="00913FEE">
            <w:pPr>
              <w:pStyle w:val="TAL"/>
              <w:rPr>
                <w:sz w:val="16"/>
                <w:szCs w:val="16"/>
                <w:lang w:eastAsia="zh-CN"/>
              </w:rPr>
            </w:pPr>
            <w:r w:rsidRPr="007B5404">
              <w:rPr>
                <w:sz w:val="16"/>
                <w:szCs w:val="16"/>
                <w:lang w:eastAsia="zh-CN"/>
              </w:rPr>
              <w:t>Adding TP analysis for A-MPR UL MIMO test case for NS_05 and NS_05U Power Class 2 UE</w:t>
            </w:r>
          </w:p>
        </w:tc>
        <w:tc>
          <w:tcPr>
            <w:tcW w:w="708" w:type="dxa"/>
            <w:tcBorders>
              <w:top w:val="single" w:sz="6" w:space="0" w:color="auto"/>
              <w:left w:val="single" w:sz="6" w:space="0" w:color="auto"/>
              <w:bottom w:val="single" w:sz="6" w:space="0" w:color="auto"/>
              <w:right w:val="single" w:sz="6" w:space="0" w:color="auto"/>
            </w:tcBorders>
          </w:tcPr>
          <w:p w14:paraId="0719167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7FA1874" w14:textId="77777777" w:rsidTr="007B5404">
        <w:tc>
          <w:tcPr>
            <w:tcW w:w="800" w:type="dxa"/>
            <w:tcBorders>
              <w:top w:val="single" w:sz="6" w:space="0" w:color="auto"/>
              <w:left w:val="single" w:sz="6" w:space="0" w:color="auto"/>
              <w:bottom w:val="single" w:sz="6" w:space="0" w:color="auto"/>
              <w:right w:val="single" w:sz="6" w:space="0" w:color="auto"/>
            </w:tcBorders>
          </w:tcPr>
          <w:p w14:paraId="237EDF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4C9C4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713216F" w14:textId="4D90D5C7" w:rsidR="00913FEE" w:rsidRPr="006A77F7" w:rsidRDefault="00913FEE" w:rsidP="00913FEE">
            <w:pPr>
              <w:pStyle w:val="TAC"/>
              <w:jc w:val="left"/>
              <w:rPr>
                <w:sz w:val="16"/>
                <w:szCs w:val="16"/>
                <w:lang w:eastAsia="zh-CN"/>
              </w:rPr>
            </w:pPr>
            <w:r w:rsidRPr="007B5404">
              <w:rPr>
                <w:sz w:val="16"/>
                <w:szCs w:val="16"/>
                <w:lang w:eastAsia="zh-CN"/>
              </w:rPr>
              <w:t>R5-256205</w:t>
            </w:r>
          </w:p>
        </w:tc>
        <w:tc>
          <w:tcPr>
            <w:tcW w:w="567" w:type="dxa"/>
            <w:tcBorders>
              <w:top w:val="single" w:sz="6" w:space="0" w:color="auto"/>
              <w:left w:val="single" w:sz="6" w:space="0" w:color="auto"/>
              <w:bottom w:val="single" w:sz="6" w:space="0" w:color="auto"/>
              <w:right w:val="single" w:sz="6" w:space="0" w:color="auto"/>
            </w:tcBorders>
          </w:tcPr>
          <w:p w14:paraId="33F68587" w14:textId="1598781D" w:rsidR="00913FEE" w:rsidRPr="006A77F7" w:rsidRDefault="00913FEE" w:rsidP="00913FEE">
            <w:pPr>
              <w:pStyle w:val="TAC"/>
              <w:jc w:val="left"/>
              <w:rPr>
                <w:sz w:val="16"/>
                <w:szCs w:val="16"/>
                <w:lang w:eastAsia="zh-CN"/>
              </w:rPr>
            </w:pPr>
            <w:r w:rsidRPr="007B5404">
              <w:rPr>
                <w:sz w:val="16"/>
                <w:szCs w:val="16"/>
                <w:lang w:eastAsia="zh-CN"/>
              </w:rPr>
              <w:t>1099</w:t>
            </w:r>
          </w:p>
        </w:tc>
        <w:tc>
          <w:tcPr>
            <w:tcW w:w="283" w:type="dxa"/>
            <w:tcBorders>
              <w:top w:val="single" w:sz="6" w:space="0" w:color="auto"/>
              <w:left w:val="single" w:sz="6" w:space="0" w:color="auto"/>
              <w:bottom w:val="single" w:sz="6" w:space="0" w:color="auto"/>
              <w:right w:val="single" w:sz="6" w:space="0" w:color="auto"/>
            </w:tcBorders>
          </w:tcPr>
          <w:p w14:paraId="136D5C98" w14:textId="15449B2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85F0CF" w14:textId="0401A8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E741AE0" w14:textId="59B77800" w:rsidR="00913FEE" w:rsidRPr="006A77F7" w:rsidRDefault="00913FEE" w:rsidP="00913FEE">
            <w:pPr>
              <w:pStyle w:val="TAL"/>
              <w:rPr>
                <w:sz w:val="16"/>
                <w:szCs w:val="16"/>
                <w:lang w:eastAsia="zh-CN"/>
              </w:rPr>
            </w:pPr>
            <w:r w:rsidRPr="007B5404">
              <w:rPr>
                <w:sz w:val="16"/>
                <w:szCs w:val="16"/>
                <w:lang w:eastAsia="zh-CN"/>
              </w:rPr>
              <w:t>Adding TP analysis for CA_n8A-n78A A-MPR test case for Power Class 2 UE in AMPR</w:t>
            </w:r>
          </w:p>
        </w:tc>
        <w:tc>
          <w:tcPr>
            <w:tcW w:w="708" w:type="dxa"/>
            <w:tcBorders>
              <w:top w:val="single" w:sz="6" w:space="0" w:color="auto"/>
              <w:left w:val="single" w:sz="6" w:space="0" w:color="auto"/>
              <w:bottom w:val="single" w:sz="6" w:space="0" w:color="auto"/>
              <w:right w:val="single" w:sz="6" w:space="0" w:color="auto"/>
            </w:tcBorders>
          </w:tcPr>
          <w:p w14:paraId="2737EFD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0EF592" w14:textId="77777777" w:rsidTr="007B5404">
        <w:tc>
          <w:tcPr>
            <w:tcW w:w="800" w:type="dxa"/>
            <w:tcBorders>
              <w:top w:val="single" w:sz="6" w:space="0" w:color="auto"/>
              <w:left w:val="single" w:sz="6" w:space="0" w:color="auto"/>
              <w:bottom w:val="single" w:sz="6" w:space="0" w:color="auto"/>
              <w:right w:val="single" w:sz="6" w:space="0" w:color="auto"/>
            </w:tcBorders>
          </w:tcPr>
          <w:p w14:paraId="4088D6D5"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CA6882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BC2847A" w14:textId="48660E55" w:rsidR="00913FEE" w:rsidRPr="006A77F7" w:rsidRDefault="00913FEE" w:rsidP="00913FEE">
            <w:pPr>
              <w:pStyle w:val="TAC"/>
              <w:jc w:val="left"/>
              <w:rPr>
                <w:sz w:val="16"/>
                <w:szCs w:val="16"/>
                <w:lang w:eastAsia="zh-CN"/>
              </w:rPr>
            </w:pPr>
            <w:r w:rsidRPr="007B5404">
              <w:rPr>
                <w:sz w:val="16"/>
                <w:szCs w:val="16"/>
                <w:lang w:eastAsia="zh-CN"/>
              </w:rPr>
              <w:t>R5-256336</w:t>
            </w:r>
          </w:p>
        </w:tc>
        <w:tc>
          <w:tcPr>
            <w:tcW w:w="567" w:type="dxa"/>
            <w:tcBorders>
              <w:top w:val="single" w:sz="6" w:space="0" w:color="auto"/>
              <w:left w:val="single" w:sz="6" w:space="0" w:color="auto"/>
              <w:bottom w:val="single" w:sz="6" w:space="0" w:color="auto"/>
              <w:right w:val="single" w:sz="6" w:space="0" w:color="auto"/>
            </w:tcBorders>
          </w:tcPr>
          <w:p w14:paraId="706138A0" w14:textId="4E97BB21" w:rsidR="00913FEE" w:rsidRPr="006A77F7" w:rsidRDefault="00913FEE" w:rsidP="00913FEE">
            <w:pPr>
              <w:pStyle w:val="TAC"/>
              <w:jc w:val="left"/>
              <w:rPr>
                <w:sz w:val="16"/>
                <w:szCs w:val="16"/>
                <w:lang w:eastAsia="zh-CN"/>
              </w:rPr>
            </w:pPr>
            <w:r w:rsidRPr="007B5404">
              <w:rPr>
                <w:sz w:val="16"/>
                <w:szCs w:val="16"/>
                <w:lang w:eastAsia="zh-CN"/>
              </w:rPr>
              <w:t>1101</w:t>
            </w:r>
          </w:p>
        </w:tc>
        <w:tc>
          <w:tcPr>
            <w:tcW w:w="283" w:type="dxa"/>
            <w:tcBorders>
              <w:top w:val="single" w:sz="6" w:space="0" w:color="auto"/>
              <w:left w:val="single" w:sz="6" w:space="0" w:color="auto"/>
              <w:bottom w:val="single" w:sz="6" w:space="0" w:color="auto"/>
              <w:right w:val="single" w:sz="6" w:space="0" w:color="auto"/>
            </w:tcBorders>
          </w:tcPr>
          <w:p w14:paraId="5CC63926" w14:textId="2DF2CFB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B8B5DB7" w14:textId="5718249B"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7196F" w14:textId="438238FA" w:rsidR="00913FEE" w:rsidRPr="006A77F7" w:rsidRDefault="00913FEE" w:rsidP="00913FEE">
            <w:pPr>
              <w:pStyle w:val="TAL"/>
              <w:rPr>
                <w:sz w:val="16"/>
                <w:szCs w:val="16"/>
                <w:lang w:eastAsia="zh-CN"/>
              </w:rPr>
            </w:pPr>
            <w:r w:rsidRPr="007B5404">
              <w:rPr>
                <w:sz w:val="16"/>
                <w:szCs w:val="16"/>
                <w:lang w:eastAsia="zh-CN"/>
              </w:rPr>
              <w:t>Update spurious emission TP analysis for DC_28_n77 and DC_28_n78 and DC_28_n79</w:t>
            </w:r>
          </w:p>
        </w:tc>
        <w:tc>
          <w:tcPr>
            <w:tcW w:w="708" w:type="dxa"/>
            <w:tcBorders>
              <w:top w:val="single" w:sz="6" w:space="0" w:color="auto"/>
              <w:left w:val="single" w:sz="6" w:space="0" w:color="auto"/>
              <w:bottom w:val="single" w:sz="6" w:space="0" w:color="auto"/>
              <w:right w:val="single" w:sz="6" w:space="0" w:color="auto"/>
            </w:tcBorders>
          </w:tcPr>
          <w:p w14:paraId="7BB79D0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E925474" w14:textId="77777777" w:rsidTr="007B5404">
        <w:tc>
          <w:tcPr>
            <w:tcW w:w="800" w:type="dxa"/>
            <w:tcBorders>
              <w:top w:val="single" w:sz="6" w:space="0" w:color="auto"/>
              <w:left w:val="single" w:sz="6" w:space="0" w:color="auto"/>
              <w:bottom w:val="single" w:sz="6" w:space="0" w:color="auto"/>
              <w:right w:val="single" w:sz="6" w:space="0" w:color="auto"/>
            </w:tcBorders>
          </w:tcPr>
          <w:p w14:paraId="2EEFC38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F2CAB3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FB15E62" w14:textId="0E40A0F5" w:rsidR="00913FEE" w:rsidRPr="006A77F7" w:rsidRDefault="00913FEE" w:rsidP="00913FEE">
            <w:pPr>
              <w:pStyle w:val="TAC"/>
              <w:jc w:val="left"/>
              <w:rPr>
                <w:sz w:val="16"/>
                <w:szCs w:val="16"/>
                <w:lang w:eastAsia="zh-CN"/>
              </w:rPr>
            </w:pPr>
            <w:r w:rsidRPr="007B5404">
              <w:rPr>
                <w:sz w:val="16"/>
                <w:szCs w:val="16"/>
                <w:lang w:eastAsia="zh-CN"/>
              </w:rPr>
              <w:t>R5-256338</w:t>
            </w:r>
          </w:p>
        </w:tc>
        <w:tc>
          <w:tcPr>
            <w:tcW w:w="567" w:type="dxa"/>
            <w:tcBorders>
              <w:top w:val="single" w:sz="6" w:space="0" w:color="auto"/>
              <w:left w:val="single" w:sz="6" w:space="0" w:color="auto"/>
              <w:bottom w:val="single" w:sz="6" w:space="0" w:color="auto"/>
              <w:right w:val="single" w:sz="6" w:space="0" w:color="auto"/>
            </w:tcBorders>
          </w:tcPr>
          <w:p w14:paraId="427EA3AD" w14:textId="544128D2" w:rsidR="00913FEE" w:rsidRPr="006A77F7" w:rsidRDefault="00913FEE" w:rsidP="00913FEE">
            <w:pPr>
              <w:pStyle w:val="TAC"/>
              <w:jc w:val="left"/>
              <w:rPr>
                <w:sz w:val="16"/>
                <w:szCs w:val="16"/>
                <w:lang w:eastAsia="zh-CN"/>
              </w:rPr>
            </w:pPr>
            <w:r w:rsidRPr="007B5404">
              <w:rPr>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tcPr>
          <w:p w14:paraId="0F5A0808" w14:textId="62C7EA5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F2C8C4" w14:textId="2A74D9B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C0CC0F8" w14:textId="5FD4F939" w:rsidR="00913FEE" w:rsidRPr="006A77F7" w:rsidRDefault="00913FEE" w:rsidP="00913FEE">
            <w:pPr>
              <w:pStyle w:val="TAL"/>
              <w:rPr>
                <w:sz w:val="16"/>
                <w:szCs w:val="16"/>
                <w:lang w:eastAsia="zh-CN"/>
              </w:rPr>
            </w:pPr>
            <w:r w:rsidRPr="007B5404">
              <w:rPr>
                <w:sz w:val="16"/>
                <w:szCs w:val="16"/>
                <w:lang w:eastAsia="zh-CN"/>
              </w:rPr>
              <w:t>Update spurious emission TP analysis for DC_1_n28</w:t>
            </w:r>
          </w:p>
        </w:tc>
        <w:tc>
          <w:tcPr>
            <w:tcW w:w="708" w:type="dxa"/>
            <w:tcBorders>
              <w:top w:val="single" w:sz="6" w:space="0" w:color="auto"/>
              <w:left w:val="single" w:sz="6" w:space="0" w:color="auto"/>
              <w:bottom w:val="single" w:sz="6" w:space="0" w:color="auto"/>
              <w:right w:val="single" w:sz="6" w:space="0" w:color="auto"/>
            </w:tcBorders>
          </w:tcPr>
          <w:p w14:paraId="1053EC06"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B0879F4" w14:textId="77777777" w:rsidTr="007B5404">
        <w:tc>
          <w:tcPr>
            <w:tcW w:w="800" w:type="dxa"/>
            <w:tcBorders>
              <w:top w:val="single" w:sz="6" w:space="0" w:color="auto"/>
              <w:left w:val="single" w:sz="6" w:space="0" w:color="auto"/>
              <w:bottom w:val="single" w:sz="6" w:space="0" w:color="auto"/>
              <w:right w:val="single" w:sz="6" w:space="0" w:color="auto"/>
            </w:tcBorders>
          </w:tcPr>
          <w:p w14:paraId="4EBEE1C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BE837A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6ACE460" w14:textId="606B94D1" w:rsidR="00913FEE" w:rsidRPr="006A77F7" w:rsidRDefault="00913FEE" w:rsidP="00913FEE">
            <w:pPr>
              <w:pStyle w:val="TAC"/>
              <w:jc w:val="left"/>
              <w:rPr>
                <w:sz w:val="16"/>
                <w:szCs w:val="16"/>
                <w:lang w:eastAsia="zh-CN"/>
              </w:rPr>
            </w:pPr>
            <w:r w:rsidRPr="007B5404">
              <w:rPr>
                <w:sz w:val="16"/>
                <w:szCs w:val="16"/>
                <w:lang w:eastAsia="zh-CN"/>
              </w:rPr>
              <w:t>R5-256340</w:t>
            </w:r>
          </w:p>
        </w:tc>
        <w:tc>
          <w:tcPr>
            <w:tcW w:w="567" w:type="dxa"/>
            <w:tcBorders>
              <w:top w:val="single" w:sz="6" w:space="0" w:color="auto"/>
              <w:left w:val="single" w:sz="6" w:space="0" w:color="auto"/>
              <w:bottom w:val="single" w:sz="6" w:space="0" w:color="auto"/>
              <w:right w:val="single" w:sz="6" w:space="0" w:color="auto"/>
            </w:tcBorders>
          </w:tcPr>
          <w:p w14:paraId="11C232BC" w14:textId="5FD1862A" w:rsidR="00913FEE" w:rsidRPr="006A77F7" w:rsidRDefault="00913FEE" w:rsidP="00913FEE">
            <w:pPr>
              <w:pStyle w:val="TAC"/>
              <w:jc w:val="left"/>
              <w:rPr>
                <w:sz w:val="16"/>
                <w:szCs w:val="16"/>
                <w:lang w:eastAsia="zh-CN"/>
              </w:rPr>
            </w:pPr>
            <w:r w:rsidRPr="007B5404">
              <w:rPr>
                <w:sz w:val="16"/>
                <w:szCs w:val="16"/>
                <w:lang w:eastAsia="zh-CN"/>
              </w:rPr>
              <w:t>1103</w:t>
            </w:r>
          </w:p>
        </w:tc>
        <w:tc>
          <w:tcPr>
            <w:tcW w:w="283" w:type="dxa"/>
            <w:tcBorders>
              <w:top w:val="single" w:sz="6" w:space="0" w:color="auto"/>
              <w:left w:val="single" w:sz="6" w:space="0" w:color="auto"/>
              <w:bottom w:val="single" w:sz="6" w:space="0" w:color="auto"/>
              <w:right w:val="single" w:sz="6" w:space="0" w:color="auto"/>
            </w:tcBorders>
          </w:tcPr>
          <w:p w14:paraId="62211370" w14:textId="0414F20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F391EC" w14:textId="32966258"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031C33C" w14:textId="604A1BD7" w:rsidR="00913FEE" w:rsidRPr="006A77F7" w:rsidRDefault="00913FEE" w:rsidP="00913FEE">
            <w:pPr>
              <w:pStyle w:val="TAL"/>
              <w:rPr>
                <w:sz w:val="16"/>
                <w:szCs w:val="16"/>
                <w:lang w:eastAsia="zh-CN"/>
              </w:rPr>
            </w:pPr>
            <w:r w:rsidRPr="007B5404">
              <w:rPr>
                <w:sz w:val="16"/>
                <w:szCs w:val="16"/>
                <w:lang w:eastAsia="zh-CN"/>
              </w:rPr>
              <w:t>Update spurious emission TP analysis for inter-band R16 configurations DC_39_n41 and DC_66_n41</w:t>
            </w:r>
          </w:p>
        </w:tc>
        <w:tc>
          <w:tcPr>
            <w:tcW w:w="708" w:type="dxa"/>
            <w:tcBorders>
              <w:top w:val="single" w:sz="6" w:space="0" w:color="auto"/>
              <w:left w:val="single" w:sz="6" w:space="0" w:color="auto"/>
              <w:bottom w:val="single" w:sz="6" w:space="0" w:color="auto"/>
              <w:right w:val="single" w:sz="6" w:space="0" w:color="auto"/>
            </w:tcBorders>
          </w:tcPr>
          <w:p w14:paraId="101B86A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475F7FD" w14:textId="77777777" w:rsidTr="007B5404">
        <w:tc>
          <w:tcPr>
            <w:tcW w:w="800" w:type="dxa"/>
            <w:tcBorders>
              <w:top w:val="single" w:sz="6" w:space="0" w:color="auto"/>
              <w:left w:val="single" w:sz="6" w:space="0" w:color="auto"/>
              <w:bottom w:val="single" w:sz="6" w:space="0" w:color="auto"/>
              <w:right w:val="single" w:sz="6" w:space="0" w:color="auto"/>
            </w:tcBorders>
          </w:tcPr>
          <w:p w14:paraId="5F3B2E9B"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7C77DFB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DCE0849" w14:textId="1A391083" w:rsidR="00913FEE" w:rsidRPr="006A77F7" w:rsidRDefault="00913FEE" w:rsidP="00913FEE">
            <w:pPr>
              <w:pStyle w:val="TAC"/>
              <w:jc w:val="left"/>
              <w:rPr>
                <w:sz w:val="16"/>
                <w:szCs w:val="16"/>
                <w:lang w:eastAsia="zh-CN"/>
              </w:rPr>
            </w:pPr>
            <w:r w:rsidRPr="007B5404">
              <w:rPr>
                <w:sz w:val="16"/>
                <w:szCs w:val="16"/>
                <w:lang w:eastAsia="zh-CN"/>
              </w:rPr>
              <w:t>R5-256342</w:t>
            </w:r>
          </w:p>
        </w:tc>
        <w:tc>
          <w:tcPr>
            <w:tcW w:w="567" w:type="dxa"/>
            <w:tcBorders>
              <w:top w:val="single" w:sz="6" w:space="0" w:color="auto"/>
              <w:left w:val="single" w:sz="6" w:space="0" w:color="auto"/>
              <w:bottom w:val="single" w:sz="6" w:space="0" w:color="auto"/>
              <w:right w:val="single" w:sz="6" w:space="0" w:color="auto"/>
            </w:tcBorders>
          </w:tcPr>
          <w:p w14:paraId="042090CB" w14:textId="4E479559" w:rsidR="00913FEE" w:rsidRPr="006A77F7" w:rsidRDefault="00913FEE" w:rsidP="00913FEE">
            <w:pPr>
              <w:pStyle w:val="TAC"/>
              <w:jc w:val="left"/>
              <w:rPr>
                <w:sz w:val="16"/>
                <w:szCs w:val="16"/>
                <w:lang w:eastAsia="zh-CN"/>
              </w:rPr>
            </w:pPr>
            <w:r w:rsidRPr="007B5404">
              <w:rPr>
                <w:sz w:val="16"/>
                <w:szCs w:val="16"/>
                <w:lang w:eastAsia="zh-CN"/>
              </w:rPr>
              <w:t>1104</w:t>
            </w:r>
          </w:p>
        </w:tc>
        <w:tc>
          <w:tcPr>
            <w:tcW w:w="283" w:type="dxa"/>
            <w:tcBorders>
              <w:top w:val="single" w:sz="6" w:space="0" w:color="auto"/>
              <w:left w:val="single" w:sz="6" w:space="0" w:color="auto"/>
              <w:bottom w:val="single" w:sz="6" w:space="0" w:color="auto"/>
              <w:right w:val="single" w:sz="6" w:space="0" w:color="auto"/>
            </w:tcBorders>
          </w:tcPr>
          <w:p w14:paraId="705F7F07" w14:textId="2B3946D5"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A993418" w14:textId="4F5F288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703CA3" w14:textId="21B5A442" w:rsidR="00913FEE" w:rsidRPr="006A77F7" w:rsidRDefault="00913FEE" w:rsidP="00913FEE">
            <w:pPr>
              <w:pStyle w:val="TAL"/>
              <w:rPr>
                <w:sz w:val="16"/>
                <w:szCs w:val="16"/>
                <w:lang w:eastAsia="zh-CN"/>
              </w:rPr>
            </w:pPr>
            <w:r w:rsidRPr="007B5404">
              <w:rPr>
                <w:sz w:val="16"/>
                <w:szCs w:val="16"/>
                <w:lang w:eastAsia="zh-CN"/>
              </w:rPr>
              <w:t>Update spurious emission TP analysis for inter-band R17 configurations DC_2_n77 and DC_5_n77</w:t>
            </w:r>
          </w:p>
        </w:tc>
        <w:tc>
          <w:tcPr>
            <w:tcW w:w="708" w:type="dxa"/>
            <w:tcBorders>
              <w:top w:val="single" w:sz="6" w:space="0" w:color="auto"/>
              <w:left w:val="single" w:sz="6" w:space="0" w:color="auto"/>
              <w:bottom w:val="single" w:sz="6" w:space="0" w:color="auto"/>
              <w:right w:val="single" w:sz="6" w:space="0" w:color="auto"/>
            </w:tcBorders>
          </w:tcPr>
          <w:p w14:paraId="26D2EA5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81A2F2E" w14:textId="77777777" w:rsidTr="007B5404">
        <w:tc>
          <w:tcPr>
            <w:tcW w:w="800" w:type="dxa"/>
            <w:tcBorders>
              <w:top w:val="single" w:sz="6" w:space="0" w:color="auto"/>
              <w:left w:val="single" w:sz="6" w:space="0" w:color="auto"/>
              <w:bottom w:val="single" w:sz="6" w:space="0" w:color="auto"/>
              <w:right w:val="single" w:sz="6" w:space="0" w:color="auto"/>
            </w:tcBorders>
          </w:tcPr>
          <w:p w14:paraId="3CB7553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04DE51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59AA33" w14:textId="1A3B2B5D" w:rsidR="00913FEE" w:rsidRPr="006A77F7" w:rsidRDefault="00913FEE" w:rsidP="00913FEE">
            <w:pPr>
              <w:pStyle w:val="TAC"/>
              <w:jc w:val="left"/>
              <w:rPr>
                <w:sz w:val="16"/>
                <w:szCs w:val="16"/>
                <w:lang w:eastAsia="zh-CN"/>
              </w:rPr>
            </w:pPr>
            <w:r w:rsidRPr="007B5404">
              <w:rPr>
                <w:sz w:val="16"/>
                <w:szCs w:val="16"/>
                <w:lang w:eastAsia="zh-CN"/>
              </w:rPr>
              <w:t>R5-256366</w:t>
            </w:r>
          </w:p>
        </w:tc>
        <w:tc>
          <w:tcPr>
            <w:tcW w:w="567" w:type="dxa"/>
            <w:tcBorders>
              <w:top w:val="single" w:sz="6" w:space="0" w:color="auto"/>
              <w:left w:val="single" w:sz="6" w:space="0" w:color="auto"/>
              <w:bottom w:val="single" w:sz="6" w:space="0" w:color="auto"/>
              <w:right w:val="single" w:sz="6" w:space="0" w:color="auto"/>
            </w:tcBorders>
          </w:tcPr>
          <w:p w14:paraId="35E32505" w14:textId="10A1AF83" w:rsidR="00913FEE" w:rsidRPr="006A77F7" w:rsidRDefault="00913FEE" w:rsidP="00913FEE">
            <w:pPr>
              <w:pStyle w:val="TAC"/>
              <w:jc w:val="left"/>
              <w:rPr>
                <w:sz w:val="16"/>
                <w:szCs w:val="16"/>
                <w:lang w:eastAsia="zh-CN"/>
              </w:rPr>
            </w:pPr>
            <w:r w:rsidRPr="007B5404">
              <w:rPr>
                <w:sz w:val="16"/>
                <w:szCs w:val="16"/>
                <w:lang w:eastAsia="zh-CN"/>
              </w:rPr>
              <w:t>1105</w:t>
            </w:r>
          </w:p>
        </w:tc>
        <w:tc>
          <w:tcPr>
            <w:tcW w:w="283" w:type="dxa"/>
            <w:tcBorders>
              <w:top w:val="single" w:sz="6" w:space="0" w:color="auto"/>
              <w:left w:val="single" w:sz="6" w:space="0" w:color="auto"/>
              <w:bottom w:val="single" w:sz="6" w:space="0" w:color="auto"/>
              <w:right w:val="single" w:sz="6" w:space="0" w:color="auto"/>
            </w:tcBorders>
          </w:tcPr>
          <w:p w14:paraId="660FF706" w14:textId="25D6F57B"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D848297" w14:textId="42942EB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F92936D" w14:textId="3DD8AB7F" w:rsidR="00913FEE" w:rsidRPr="006A77F7" w:rsidRDefault="00913FEE" w:rsidP="00913FEE">
            <w:pPr>
              <w:pStyle w:val="TAL"/>
              <w:rPr>
                <w:sz w:val="16"/>
                <w:szCs w:val="16"/>
                <w:lang w:eastAsia="zh-CN"/>
              </w:rPr>
            </w:pPr>
            <w:r w:rsidRPr="007B5404">
              <w:rPr>
                <w:sz w:val="16"/>
                <w:szCs w:val="16"/>
                <w:lang w:eastAsia="zh-CN"/>
              </w:rPr>
              <w:t>Adding TP analysis for R19 CA configuration</w:t>
            </w:r>
          </w:p>
        </w:tc>
        <w:tc>
          <w:tcPr>
            <w:tcW w:w="708" w:type="dxa"/>
            <w:tcBorders>
              <w:top w:val="single" w:sz="6" w:space="0" w:color="auto"/>
              <w:left w:val="single" w:sz="6" w:space="0" w:color="auto"/>
              <w:bottom w:val="single" w:sz="6" w:space="0" w:color="auto"/>
              <w:right w:val="single" w:sz="6" w:space="0" w:color="auto"/>
            </w:tcBorders>
          </w:tcPr>
          <w:p w14:paraId="252E9BC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25DBE5E" w14:textId="77777777" w:rsidTr="007B5404">
        <w:tc>
          <w:tcPr>
            <w:tcW w:w="800" w:type="dxa"/>
            <w:tcBorders>
              <w:top w:val="single" w:sz="6" w:space="0" w:color="auto"/>
              <w:left w:val="single" w:sz="6" w:space="0" w:color="auto"/>
              <w:bottom w:val="single" w:sz="6" w:space="0" w:color="auto"/>
              <w:right w:val="single" w:sz="6" w:space="0" w:color="auto"/>
            </w:tcBorders>
          </w:tcPr>
          <w:p w14:paraId="6F90B9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E17EA3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7FEB69" w14:textId="6AFB43FB" w:rsidR="00913FEE" w:rsidRPr="006A77F7" w:rsidRDefault="00913FEE" w:rsidP="00913FEE">
            <w:pPr>
              <w:pStyle w:val="TAC"/>
              <w:jc w:val="left"/>
              <w:rPr>
                <w:sz w:val="16"/>
                <w:szCs w:val="16"/>
                <w:lang w:eastAsia="zh-CN"/>
              </w:rPr>
            </w:pPr>
            <w:r w:rsidRPr="007B5404">
              <w:rPr>
                <w:sz w:val="16"/>
                <w:szCs w:val="16"/>
                <w:lang w:eastAsia="zh-CN"/>
              </w:rPr>
              <w:t>R5-256370</w:t>
            </w:r>
          </w:p>
        </w:tc>
        <w:tc>
          <w:tcPr>
            <w:tcW w:w="567" w:type="dxa"/>
            <w:tcBorders>
              <w:top w:val="single" w:sz="6" w:space="0" w:color="auto"/>
              <w:left w:val="single" w:sz="6" w:space="0" w:color="auto"/>
              <w:bottom w:val="single" w:sz="6" w:space="0" w:color="auto"/>
              <w:right w:val="single" w:sz="6" w:space="0" w:color="auto"/>
            </w:tcBorders>
          </w:tcPr>
          <w:p w14:paraId="4476E8EC" w14:textId="49D059A6" w:rsidR="00913FEE" w:rsidRPr="006A77F7" w:rsidRDefault="00913FEE" w:rsidP="00913FEE">
            <w:pPr>
              <w:pStyle w:val="TAC"/>
              <w:jc w:val="left"/>
              <w:rPr>
                <w:sz w:val="16"/>
                <w:szCs w:val="16"/>
                <w:lang w:eastAsia="zh-CN"/>
              </w:rPr>
            </w:pPr>
            <w:r w:rsidRPr="007B5404">
              <w:rPr>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tcPr>
          <w:p w14:paraId="20D26E0B" w14:textId="590C203A"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3D45A56" w14:textId="413D32A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9A73E0" w14:textId="4D72F282" w:rsidR="00913FEE" w:rsidRPr="006A77F7" w:rsidRDefault="00913FEE" w:rsidP="00913FEE">
            <w:pPr>
              <w:pStyle w:val="TAL"/>
              <w:rPr>
                <w:sz w:val="16"/>
                <w:szCs w:val="16"/>
                <w:lang w:eastAsia="zh-CN"/>
              </w:rPr>
            </w:pPr>
            <w:r w:rsidRPr="007B5404">
              <w:rPr>
                <w:sz w:val="16"/>
                <w:szCs w:val="16"/>
                <w:lang w:eastAsia="zh-CN"/>
              </w:rPr>
              <w:t>Adding TP analysis for R17 CA configuration</w:t>
            </w:r>
          </w:p>
        </w:tc>
        <w:tc>
          <w:tcPr>
            <w:tcW w:w="708" w:type="dxa"/>
            <w:tcBorders>
              <w:top w:val="single" w:sz="6" w:space="0" w:color="auto"/>
              <w:left w:val="single" w:sz="6" w:space="0" w:color="auto"/>
              <w:bottom w:val="single" w:sz="6" w:space="0" w:color="auto"/>
              <w:right w:val="single" w:sz="6" w:space="0" w:color="auto"/>
            </w:tcBorders>
          </w:tcPr>
          <w:p w14:paraId="745C420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3755A7E" w14:textId="77777777" w:rsidTr="007B5404">
        <w:tc>
          <w:tcPr>
            <w:tcW w:w="800" w:type="dxa"/>
            <w:tcBorders>
              <w:top w:val="single" w:sz="6" w:space="0" w:color="auto"/>
              <w:left w:val="single" w:sz="6" w:space="0" w:color="auto"/>
              <w:bottom w:val="single" w:sz="6" w:space="0" w:color="auto"/>
              <w:right w:val="single" w:sz="6" w:space="0" w:color="auto"/>
            </w:tcBorders>
          </w:tcPr>
          <w:p w14:paraId="315CDC10"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73295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055B5A" w14:textId="446BF30A" w:rsidR="00913FEE" w:rsidRPr="006A77F7" w:rsidRDefault="00913FEE" w:rsidP="00913FEE">
            <w:pPr>
              <w:pStyle w:val="TAC"/>
              <w:jc w:val="left"/>
              <w:rPr>
                <w:sz w:val="16"/>
                <w:szCs w:val="16"/>
                <w:lang w:eastAsia="zh-CN"/>
              </w:rPr>
            </w:pPr>
            <w:r w:rsidRPr="007B5404">
              <w:rPr>
                <w:sz w:val="16"/>
                <w:szCs w:val="16"/>
                <w:lang w:eastAsia="zh-CN"/>
              </w:rPr>
              <w:t>R5-256380</w:t>
            </w:r>
          </w:p>
        </w:tc>
        <w:tc>
          <w:tcPr>
            <w:tcW w:w="567" w:type="dxa"/>
            <w:tcBorders>
              <w:top w:val="single" w:sz="6" w:space="0" w:color="auto"/>
              <w:left w:val="single" w:sz="6" w:space="0" w:color="auto"/>
              <w:bottom w:val="single" w:sz="6" w:space="0" w:color="auto"/>
              <w:right w:val="single" w:sz="6" w:space="0" w:color="auto"/>
            </w:tcBorders>
          </w:tcPr>
          <w:p w14:paraId="138E4B63" w14:textId="63CC10FE" w:rsidR="00913FEE" w:rsidRPr="006A77F7" w:rsidRDefault="00913FEE" w:rsidP="00913FEE">
            <w:pPr>
              <w:pStyle w:val="TAC"/>
              <w:jc w:val="left"/>
              <w:rPr>
                <w:sz w:val="16"/>
                <w:szCs w:val="16"/>
                <w:lang w:eastAsia="zh-CN"/>
              </w:rPr>
            </w:pPr>
            <w:r w:rsidRPr="007B5404">
              <w:rPr>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tcPr>
          <w:p w14:paraId="54EED793" w14:textId="26B4DD8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9D10E99" w14:textId="03A45F0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29E883" w14:textId="7AC3D2F3" w:rsidR="00913FEE" w:rsidRPr="006A77F7" w:rsidRDefault="00913FEE" w:rsidP="00913FEE">
            <w:pPr>
              <w:pStyle w:val="TAL"/>
              <w:rPr>
                <w:sz w:val="16"/>
                <w:szCs w:val="16"/>
                <w:lang w:eastAsia="zh-CN"/>
              </w:rPr>
            </w:pPr>
            <w:r w:rsidRPr="007B5404">
              <w:rPr>
                <w:sz w:val="16"/>
                <w:szCs w:val="16"/>
                <w:lang w:eastAsia="zh-CN"/>
              </w:rPr>
              <w:t>Adding TP analysis for R15 CA configuration</w:t>
            </w:r>
          </w:p>
        </w:tc>
        <w:tc>
          <w:tcPr>
            <w:tcW w:w="708" w:type="dxa"/>
            <w:tcBorders>
              <w:top w:val="single" w:sz="6" w:space="0" w:color="auto"/>
              <w:left w:val="single" w:sz="6" w:space="0" w:color="auto"/>
              <w:bottom w:val="single" w:sz="6" w:space="0" w:color="auto"/>
              <w:right w:val="single" w:sz="6" w:space="0" w:color="auto"/>
            </w:tcBorders>
          </w:tcPr>
          <w:p w14:paraId="26C9B6C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4501AEB" w14:textId="77777777" w:rsidTr="007B5404">
        <w:tc>
          <w:tcPr>
            <w:tcW w:w="800" w:type="dxa"/>
            <w:tcBorders>
              <w:top w:val="single" w:sz="6" w:space="0" w:color="auto"/>
              <w:left w:val="single" w:sz="6" w:space="0" w:color="auto"/>
              <w:bottom w:val="single" w:sz="6" w:space="0" w:color="auto"/>
              <w:right w:val="single" w:sz="6" w:space="0" w:color="auto"/>
            </w:tcBorders>
          </w:tcPr>
          <w:p w14:paraId="681D4CB8"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7150A7B"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3FF025" w14:textId="7C578E09" w:rsidR="00913FEE" w:rsidRPr="006A77F7" w:rsidRDefault="00913FEE" w:rsidP="00913FEE">
            <w:pPr>
              <w:pStyle w:val="TAC"/>
              <w:jc w:val="left"/>
              <w:rPr>
                <w:sz w:val="16"/>
                <w:szCs w:val="16"/>
                <w:lang w:eastAsia="zh-CN"/>
              </w:rPr>
            </w:pPr>
            <w:r w:rsidRPr="007B5404">
              <w:rPr>
                <w:sz w:val="16"/>
                <w:szCs w:val="16"/>
                <w:lang w:eastAsia="zh-CN"/>
              </w:rPr>
              <w:t>R5-256810</w:t>
            </w:r>
          </w:p>
        </w:tc>
        <w:tc>
          <w:tcPr>
            <w:tcW w:w="567" w:type="dxa"/>
            <w:tcBorders>
              <w:top w:val="single" w:sz="6" w:space="0" w:color="auto"/>
              <w:left w:val="single" w:sz="6" w:space="0" w:color="auto"/>
              <w:bottom w:val="single" w:sz="6" w:space="0" w:color="auto"/>
              <w:right w:val="single" w:sz="6" w:space="0" w:color="auto"/>
            </w:tcBorders>
          </w:tcPr>
          <w:p w14:paraId="68EC7EA6" w14:textId="53DEBCED" w:rsidR="00913FEE" w:rsidRPr="006A77F7" w:rsidRDefault="00913FEE" w:rsidP="00913FEE">
            <w:pPr>
              <w:pStyle w:val="TAC"/>
              <w:jc w:val="left"/>
              <w:rPr>
                <w:sz w:val="16"/>
                <w:szCs w:val="16"/>
                <w:lang w:eastAsia="zh-CN"/>
              </w:rPr>
            </w:pPr>
            <w:r w:rsidRPr="007B5404">
              <w:rPr>
                <w:sz w:val="16"/>
                <w:szCs w:val="16"/>
                <w:lang w:eastAsia="zh-CN"/>
              </w:rPr>
              <w:t>1097</w:t>
            </w:r>
          </w:p>
        </w:tc>
        <w:tc>
          <w:tcPr>
            <w:tcW w:w="283" w:type="dxa"/>
            <w:tcBorders>
              <w:top w:val="single" w:sz="6" w:space="0" w:color="auto"/>
              <w:left w:val="single" w:sz="6" w:space="0" w:color="auto"/>
              <w:bottom w:val="single" w:sz="6" w:space="0" w:color="auto"/>
              <w:right w:val="single" w:sz="6" w:space="0" w:color="auto"/>
            </w:tcBorders>
          </w:tcPr>
          <w:p w14:paraId="53C3A3E2" w14:textId="2302B61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372FF6E" w14:textId="3A0FD8E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DBDC8C5" w14:textId="75C0E29E" w:rsidR="00913FEE" w:rsidRPr="006A77F7" w:rsidRDefault="00913FEE" w:rsidP="00913FEE">
            <w:pPr>
              <w:pStyle w:val="TAL"/>
              <w:rPr>
                <w:sz w:val="16"/>
                <w:szCs w:val="16"/>
                <w:lang w:eastAsia="zh-CN"/>
              </w:rPr>
            </w:pPr>
            <w:r w:rsidRPr="007B5404">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34CC150B"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E7A3D0" w14:textId="77777777" w:rsidTr="007B5404">
        <w:tc>
          <w:tcPr>
            <w:tcW w:w="800" w:type="dxa"/>
            <w:tcBorders>
              <w:top w:val="single" w:sz="6" w:space="0" w:color="auto"/>
              <w:left w:val="single" w:sz="6" w:space="0" w:color="auto"/>
              <w:bottom w:val="single" w:sz="6" w:space="0" w:color="auto"/>
              <w:right w:val="single" w:sz="6" w:space="0" w:color="auto"/>
            </w:tcBorders>
          </w:tcPr>
          <w:p w14:paraId="60256DA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6EBA58A"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93A4FC2" w14:textId="45F0F371" w:rsidR="00913FEE" w:rsidRPr="006A77F7" w:rsidRDefault="00913FEE" w:rsidP="00913FEE">
            <w:pPr>
              <w:pStyle w:val="TAC"/>
              <w:jc w:val="left"/>
              <w:rPr>
                <w:sz w:val="16"/>
                <w:szCs w:val="16"/>
                <w:lang w:eastAsia="zh-CN"/>
              </w:rPr>
            </w:pPr>
            <w:r w:rsidRPr="007B5404">
              <w:rPr>
                <w:sz w:val="16"/>
                <w:szCs w:val="16"/>
                <w:lang w:eastAsia="zh-CN"/>
              </w:rPr>
              <w:t>R5-256813</w:t>
            </w:r>
          </w:p>
        </w:tc>
        <w:tc>
          <w:tcPr>
            <w:tcW w:w="567" w:type="dxa"/>
            <w:tcBorders>
              <w:top w:val="single" w:sz="6" w:space="0" w:color="auto"/>
              <w:left w:val="single" w:sz="6" w:space="0" w:color="auto"/>
              <w:bottom w:val="single" w:sz="6" w:space="0" w:color="auto"/>
              <w:right w:val="single" w:sz="6" w:space="0" w:color="auto"/>
            </w:tcBorders>
          </w:tcPr>
          <w:p w14:paraId="7D12C141" w14:textId="0D012C9A" w:rsidR="00913FEE" w:rsidRPr="006A77F7" w:rsidRDefault="00913FEE" w:rsidP="00913FEE">
            <w:pPr>
              <w:pStyle w:val="TAC"/>
              <w:jc w:val="left"/>
              <w:rPr>
                <w:sz w:val="16"/>
                <w:szCs w:val="16"/>
                <w:lang w:eastAsia="zh-CN"/>
              </w:rPr>
            </w:pPr>
            <w:r w:rsidRPr="007B5404">
              <w:rPr>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tcPr>
          <w:p w14:paraId="538CDD83" w14:textId="0118CE2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E1AD104" w14:textId="2FA8E56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5D16BE8" w14:textId="6084A6BB" w:rsidR="00913FEE" w:rsidRPr="006A77F7" w:rsidRDefault="00913FEE" w:rsidP="00913FEE">
            <w:pPr>
              <w:pStyle w:val="TAL"/>
              <w:rPr>
                <w:sz w:val="16"/>
                <w:szCs w:val="16"/>
                <w:lang w:eastAsia="zh-CN"/>
              </w:rPr>
            </w:pPr>
            <w:r w:rsidRPr="007B5404">
              <w:rPr>
                <w:sz w:val="16"/>
                <w:szCs w:val="16"/>
                <w:lang w:eastAsia="zh-CN"/>
              </w:rPr>
              <w:t>Adding TP analysis for R16 CA configuration</w:t>
            </w:r>
          </w:p>
        </w:tc>
        <w:tc>
          <w:tcPr>
            <w:tcW w:w="708" w:type="dxa"/>
            <w:tcBorders>
              <w:top w:val="single" w:sz="6" w:space="0" w:color="auto"/>
              <w:left w:val="single" w:sz="6" w:space="0" w:color="auto"/>
              <w:bottom w:val="single" w:sz="6" w:space="0" w:color="auto"/>
              <w:right w:val="single" w:sz="6" w:space="0" w:color="auto"/>
            </w:tcBorders>
          </w:tcPr>
          <w:p w14:paraId="0E257AE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E77EB93" w14:textId="77777777" w:rsidTr="007B5404">
        <w:tc>
          <w:tcPr>
            <w:tcW w:w="800" w:type="dxa"/>
            <w:tcBorders>
              <w:top w:val="single" w:sz="6" w:space="0" w:color="auto"/>
              <w:left w:val="single" w:sz="6" w:space="0" w:color="auto"/>
              <w:bottom w:val="single" w:sz="6" w:space="0" w:color="auto"/>
              <w:right w:val="single" w:sz="6" w:space="0" w:color="auto"/>
            </w:tcBorders>
          </w:tcPr>
          <w:p w14:paraId="2784447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8447F2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CDB0F0" w14:textId="47B81FC6" w:rsidR="00913FEE" w:rsidRPr="006A77F7" w:rsidRDefault="00913FEE" w:rsidP="00913FEE">
            <w:pPr>
              <w:pStyle w:val="TAC"/>
              <w:jc w:val="left"/>
              <w:rPr>
                <w:sz w:val="16"/>
                <w:szCs w:val="16"/>
                <w:lang w:eastAsia="zh-CN"/>
              </w:rPr>
            </w:pPr>
            <w:r w:rsidRPr="007B5404">
              <w:rPr>
                <w:sz w:val="16"/>
                <w:szCs w:val="16"/>
                <w:lang w:eastAsia="zh-CN"/>
              </w:rPr>
              <w:t>R5-256816</w:t>
            </w:r>
          </w:p>
        </w:tc>
        <w:tc>
          <w:tcPr>
            <w:tcW w:w="567" w:type="dxa"/>
            <w:tcBorders>
              <w:top w:val="single" w:sz="6" w:space="0" w:color="auto"/>
              <w:left w:val="single" w:sz="6" w:space="0" w:color="auto"/>
              <w:bottom w:val="single" w:sz="6" w:space="0" w:color="auto"/>
              <w:right w:val="single" w:sz="6" w:space="0" w:color="auto"/>
            </w:tcBorders>
          </w:tcPr>
          <w:p w14:paraId="6C09B782" w14:textId="7D75DF09" w:rsidR="00913FEE" w:rsidRPr="006A77F7" w:rsidRDefault="00913FEE" w:rsidP="00913FEE">
            <w:pPr>
              <w:pStyle w:val="TAC"/>
              <w:jc w:val="left"/>
              <w:rPr>
                <w:sz w:val="16"/>
                <w:szCs w:val="16"/>
                <w:lang w:eastAsia="zh-CN"/>
              </w:rPr>
            </w:pPr>
            <w:r w:rsidRPr="007B5404">
              <w:rPr>
                <w:sz w:val="16"/>
                <w:szCs w:val="16"/>
                <w:lang w:eastAsia="zh-CN"/>
              </w:rPr>
              <w:t>1100</w:t>
            </w:r>
          </w:p>
        </w:tc>
        <w:tc>
          <w:tcPr>
            <w:tcW w:w="283" w:type="dxa"/>
            <w:tcBorders>
              <w:top w:val="single" w:sz="6" w:space="0" w:color="auto"/>
              <w:left w:val="single" w:sz="6" w:space="0" w:color="auto"/>
              <w:bottom w:val="single" w:sz="6" w:space="0" w:color="auto"/>
              <w:right w:val="single" w:sz="6" w:space="0" w:color="auto"/>
            </w:tcBorders>
          </w:tcPr>
          <w:p w14:paraId="4BD1EBA4" w14:textId="2DFA4535"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F49BE54" w14:textId="753DD7E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178EDB" w14:textId="1CDFDEF0" w:rsidR="00913FEE" w:rsidRPr="006A77F7" w:rsidRDefault="00913FEE" w:rsidP="00913FEE">
            <w:pPr>
              <w:pStyle w:val="TAL"/>
              <w:rPr>
                <w:sz w:val="16"/>
                <w:szCs w:val="16"/>
                <w:lang w:eastAsia="zh-CN"/>
              </w:rPr>
            </w:pPr>
            <w:r w:rsidRPr="007B5404">
              <w:rPr>
                <w:sz w:val="16"/>
                <w:szCs w:val="16"/>
                <w:lang w:eastAsia="zh-CN"/>
              </w:rPr>
              <w:t>Introducing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tcPr>
          <w:p w14:paraId="31D0487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FF7CD4D" w14:textId="77777777" w:rsidTr="007B5404">
        <w:tc>
          <w:tcPr>
            <w:tcW w:w="800" w:type="dxa"/>
            <w:tcBorders>
              <w:top w:val="single" w:sz="6" w:space="0" w:color="auto"/>
              <w:left w:val="single" w:sz="6" w:space="0" w:color="auto"/>
              <w:bottom w:val="single" w:sz="6" w:space="0" w:color="auto"/>
              <w:right w:val="single" w:sz="6" w:space="0" w:color="auto"/>
            </w:tcBorders>
          </w:tcPr>
          <w:p w14:paraId="799515A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76DA5A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478D1CE" w14:textId="7DA7D414" w:rsidR="00913FEE" w:rsidRPr="006A77F7" w:rsidRDefault="00913FEE" w:rsidP="00913FEE">
            <w:pPr>
              <w:pStyle w:val="TAC"/>
              <w:jc w:val="left"/>
              <w:rPr>
                <w:sz w:val="16"/>
                <w:szCs w:val="16"/>
                <w:lang w:eastAsia="zh-CN"/>
              </w:rPr>
            </w:pPr>
            <w:r w:rsidRPr="007B5404">
              <w:rPr>
                <w:sz w:val="16"/>
                <w:szCs w:val="16"/>
                <w:lang w:eastAsia="zh-CN"/>
              </w:rPr>
              <w:t>R5-256913</w:t>
            </w:r>
          </w:p>
        </w:tc>
        <w:tc>
          <w:tcPr>
            <w:tcW w:w="567" w:type="dxa"/>
            <w:tcBorders>
              <w:top w:val="single" w:sz="6" w:space="0" w:color="auto"/>
              <w:left w:val="single" w:sz="6" w:space="0" w:color="auto"/>
              <w:bottom w:val="single" w:sz="6" w:space="0" w:color="auto"/>
              <w:right w:val="single" w:sz="6" w:space="0" w:color="auto"/>
            </w:tcBorders>
          </w:tcPr>
          <w:p w14:paraId="5A15B961" w14:textId="60905DA2" w:rsidR="00913FEE" w:rsidRPr="006A77F7" w:rsidRDefault="00913FEE" w:rsidP="00913FEE">
            <w:pPr>
              <w:pStyle w:val="TAC"/>
              <w:jc w:val="left"/>
              <w:rPr>
                <w:sz w:val="16"/>
                <w:szCs w:val="16"/>
                <w:lang w:eastAsia="zh-CN"/>
              </w:rPr>
            </w:pPr>
            <w:r w:rsidRPr="007B5404">
              <w:rPr>
                <w:sz w:val="16"/>
                <w:szCs w:val="16"/>
                <w:lang w:eastAsia="zh-CN"/>
              </w:rPr>
              <w:t>1085</w:t>
            </w:r>
          </w:p>
        </w:tc>
        <w:tc>
          <w:tcPr>
            <w:tcW w:w="283" w:type="dxa"/>
            <w:tcBorders>
              <w:top w:val="single" w:sz="6" w:space="0" w:color="auto"/>
              <w:left w:val="single" w:sz="6" w:space="0" w:color="auto"/>
              <w:bottom w:val="single" w:sz="6" w:space="0" w:color="auto"/>
              <w:right w:val="single" w:sz="6" w:space="0" w:color="auto"/>
            </w:tcBorders>
          </w:tcPr>
          <w:p w14:paraId="0E75ADA9" w14:textId="1D64E9FE"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393E3B1" w14:textId="43717C7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2D916" w14:textId="4BA12593" w:rsidR="00913FEE" w:rsidRPr="006A77F7" w:rsidRDefault="00913FEE" w:rsidP="00913FEE">
            <w:pPr>
              <w:pStyle w:val="TAL"/>
              <w:rPr>
                <w:sz w:val="16"/>
                <w:szCs w:val="16"/>
                <w:lang w:eastAsia="zh-CN"/>
              </w:rPr>
            </w:pPr>
            <w:r w:rsidRPr="007B5404">
              <w:rPr>
                <w:sz w:val="16"/>
                <w:szCs w:val="16"/>
                <w:lang w:eastAsia="zh-CN"/>
              </w:rPr>
              <w:t>Add test point analysis for NS_202, CA_NS_202, CA_NS_205</w:t>
            </w:r>
          </w:p>
        </w:tc>
        <w:tc>
          <w:tcPr>
            <w:tcW w:w="708" w:type="dxa"/>
            <w:tcBorders>
              <w:top w:val="single" w:sz="6" w:space="0" w:color="auto"/>
              <w:left w:val="single" w:sz="6" w:space="0" w:color="auto"/>
              <w:bottom w:val="single" w:sz="6" w:space="0" w:color="auto"/>
              <w:right w:val="single" w:sz="6" w:space="0" w:color="auto"/>
            </w:tcBorders>
          </w:tcPr>
          <w:p w14:paraId="7B9F0E6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9EA6EDD" w14:textId="77777777" w:rsidTr="007B5404">
        <w:tc>
          <w:tcPr>
            <w:tcW w:w="800" w:type="dxa"/>
            <w:tcBorders>
              <w:top w:val="single" w:sz="6" w:space="0" w:color="auto"/>
              <w:left w:val="single" w:sz="6" w:space="0" w:color="auto"/>
              <w:bottom w:val="single" w:sz="6" w:space="0" w:color="auto"/>
              <w:right w:val="single" w:sz="6" w:space="0" w:color="auto"/>
            </w:tcBorders>
          </w:tcPr>
          <w:p w14:paraId="1731D23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5A412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3A823F59" w14:textId="2A800BB6" w:rsidR="00913FEE" w:rsidRPr="006A77F7" w:rsidRDefault="00913FEE" w:rsidP="00913FEE">
            <w:pPr>
              <w:pStyle w:val="TAC"/>
              <w:jc w:val="left"/>
              <w:rPr>
                <w:sz w:val="16"/>
                <w:szCs w:val="16"/>
                <w:lang w:eastAsia="zh-CN"/>
              </w:rPr>
            </w:pPr>
            <w:r w:rsidRPr="007B5404">
              <w:rPr>
                <w:sz w:val="16"/>
                <w:szCs w:val="16"/>
                <w:lang w:eastAsia="zh-CN"/>
              </w:rPr>
              <w:t>R5-256914</w:t>
            </w:r>
          </w:p>
        </w:tc>
        <w:tc>
          <w:tcPr>
            <w:tcW w:w="567" w:type="dxa"/>
            <w:tcBorders>
              <w:top w:val="single" w:sz="6" w:space="0" w:color="auto"/>
              <w:left w:val="single" w:sz="6" w:space="0" w:color="auto"/>
              <w:bottom w:val="single" w:sz="6" w:space="0" w:color="auto"/>
              <w:right w:val="single" w:sz="6" w:space="0" w:color="auto"/>
            </w:tcBorders>
          </w:tcPr>
          <w:p w14:paraId="31C50C94" w14:textId="73C05D68" w:rsidR="00913FEE" w:rsidRPr="006A77F7" w:rsidRDefault="00913FEE" w:rsidP="00913FEE">
            <w:pPr>
              <w:pStyle w:val="TAC"/>
              <w:jc w:val="left"/>
              <w:rPr>
                <w:sz w:val="16"/>
                <w:szCs w:val="16"/>
                <w:lang w:eastAsia="zh-CN"/>
              </w:rPr>
            </w:pPr>
            <w:r w:rsidRPr="007B5404">
              <w:rPr>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tcPr>
          <w:p w14:paraId="6F805C09" w14:textId="35CC54DF"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A57B00B" w14:textId="7AE0AC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0969B2" w14:textId="180A9131" w:rsidR="00913FEE" w:rsidRPr="006A77F7" w:rsidRDefault="00913FEE" w:rsidP="00913FEE">
            <w:pPr>
              <w:pStyle w:val="TAL"/>
              <w:rPr>
                <w:sz w:val="16"/>
                <w:szCs w:val="16"/>
                <w:lang w:eastAsia="zh-CN"/>
              </w:rPr>
            </w:pPr>
            <w:r w:rsidRPr="007B5404">
              <w:rPr>
                <w:sz w:val="16"/>
                <w:szCs w:val="16"/>
                <w:lang w:eastAsia="zh-CN"/>
              </w:rPr>
              <w:t>Additional of test point analysis for CA_NS_205</w:t>
            </w:r>
          </w:p>
        </w:tc>
        <w:tc>
          <w:tcPr>
            <w:tcW w:w="708" w:type="dxa"/>
            <w:tcBorders>
              <w:top w:val="single" w:sz="6" w:space="0" w:color="auto"/>
              <w:left w:val="single" w:sz="6" w:space="0" w:color="auto"/>
              <w:bottom w:val="single" w:sz="6" w:space="0" w:color="auto"/>
              <w:right w:val="single" w:sz="6" w:space="0" w:color="auto"/>
            </w:tcBorders>
          </w:tcPr>
          <w:p w14:paraId="6128810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0D1E1C" w14:textId="77777777" w:rsidTr="007B5404">
        <w:tc>
          <w:tcPr>
            <w:tcW w:w="800" w:type="dxa"/>
            <w:tcBorders>
              <w:top w:val="single" w:sz="6" w:space="0" w:color="auto"/>
              <w:left w:val="single" w:sz="6" w:space="0" w:color="auto"/>
              <w:bottom w:val="single" w:sz="6" w:space="0" w:color="auto"/>
              <w:right w:val="single" w:sz="6" w:space="0" w:color="auto"/>
            </w:tcBorders>
          </w:tcPr>
          <w:p w14:paraId="61ABF59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CFA865E"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2018110" w14:textId="0D4E161E" w:rsidR="00913FEE" w:rsidRPr="006A77F7" w:rsidRDefault="00913FEE" w:rsidP="00913FEE">
            <w:pPr>
              <w:pStyle w:val="TAC"/>
              <w:jc w:val="left"/>
              <w:rPr>
                <w:sz w:val="16"/>
                <w:szCs w:val="16"/>
                <w:lang w:eastAsia="zh-CN"/>
              </w:rPr>
            </w:pPr>
            <w:r w:rsidRPr="007B5404">
              <w:rPr>
                <w:sz w:val="16"/>
                <w:szCs w:val="16"/>
                <w:lang w:eastAsia="zh-CN"/>
              </w:rPr>
              <w:t>R5-256962</w:t>
            </w:r>
          </w:p>
        </w:tc>
        <w:tc>
          <w:tcPr>
            <w:tcW w:w="567" w:type="dxa"/>
            <w:tcBorders>
              <w:top w:val="single" w:sz="6" w:space="0" w:color="auto"/>
              <w:left w:val="single" w:sz="6" w:space="0" w:color="auto"/>
              <w:bottom w:val="single" w:sz="6" w:space="0" w:color="auto"/>
              <w:right w:val="single" w:sz="6" w:space="0" w:color="auto"/>
            </w:tcBorders>
          </w:tcPr>
          <w:p w14:paraId="1EC13681" w14:textId="184D557F" w:rsidR="00913FEE" w:rsidRPr="006A77F7" w:rsidRDefault="00913FEE" w:rsidP="00913FEE">
            <w:pPr>
              <w:pStyle w:val="TAC"/>
              <w:jc w:val="left"/>
              <w:rPr>
                <w:sz w:val="16"/>
                <w:szCs w:val="16"/>
                <w:lang w:eastAsia="zh-CN"/>
              </w:rPr>
            </w:pPr>
            <w:r w:rsidRPr="007B5404">
              <w:rPr>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tcPr>
          <w:p w14:paraId="7554B7B8" w14:textId="69D5AB4C"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E190B46" w14:textId="45196B5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D258F8" w14:textId="4809B3F1" w:rsidR="00913FEE" w:rsidRPr="006A77F7" w:rsidRDefault="00913FEE" w:rsidP="00913FEE">
            <w:pPr>
              <w:pStyle w:val="TAL"/>
              <w:rPr>
                <w:sz w:val="16"/>
                <w:szCs w:val="16"/>
                <w:lang w:eastAsia="zh-CN"/>
              </w:rPr>
            </w:pPr>
            <w:r w:rsidRPr="007B5404">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DABE21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bl>
    <w:p w14:paraId="4D40DAEC" w14:textId="59A7575B"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A28DA2" w14:textId="77777777" w:rsidR="007051A5" w:rsidRDefault="007051A5">
      <w:r>
        <w:separator/>
      </w:r>
    </w:p>
  </w:endnote>
  <w:endnote w:type="continuationSeparator" w:id="0">
    <w:p w14:paraId="11C28AAA" w14:textId="77777777" w:rsidR="007051A5" w:rsidRDefault="007051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CA2CD" w14:textId="77777777" w:rsidR="007051A5" w:rsidRDefault="007051A5">
      <w:r>
        <w:separator/>
      </w:r>
    </w:p>
  </w:footnote>
  <w:footnote w:type="continuationSeparator" w:id="0">
    <w:p w14:paraId="7A39631B" w14:textId="77777777" w:rsidR="007051A5" w:rsidRDefault="007051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3814A457"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06B3">
      <w:rPr>
        <w:rFonts w:ascii="Arial" w:hAnsi="Arial" w:cs="Arial"/>
        <w:b/>
        <w:noProof/>
        <w:sz w:val="18"/>
        <w:szCs w:val="18"/>
      </w:rPr>
      <w:t>3GPP TR 38.905 V19.2.0 (2025-12)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6A18FDC2"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06B3">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45E0"/>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C2935"/>
    <w:rsid w:val="000C2EAC"/>
    <w:rsid w:val="000C5C7F"/>
    <w:rsid w:val="000D0E61"/>
    <w:rsid w:val="000D0F89"/>
    <w:rsid w:val="000D29E4"/>
    <w:rsid w:val="000D3896"/>
    <w:rsid w:val="000D5725"/>
    <w:rsid w:val="000D58AB"/>
    <w:rsid w:val="000D59CD"/>
    <w:rsid w:val="000D6BA9"/>
    <w:rsid w:val="000D6DE6"/>
    <w:rsid w:val="000E0A90"/>
    <w:rsid w:val="000E3979"/>
    <w:rsid w:val="000E39EC"/>
    <w:rsid w:val="000E3A66"/>
    <w:rsid w:val="000E4F58"/>
    <w:rsid w:val="000E762C"/>
    <w:rsid w:val="000F2329"/>
    <w:rsid w:val="000F2630"/>
    <w:rsid w:val="000F2BAA"/>
    <w:rsid w:val="000F3EF6"/>
    <w:rsid w:val="000F6735"/>
    <w:rsid w:val="000F738F"/>
    <w:rsid w:val="0010271E"/>
    <w:rsid w:val="00106045"/>
    <w:rsid w:val="00106DB5"/>
    <w:rsid w:val="00110F52"/>
    <w:rsid w:val="0011246C"/>
    <w:rsid w:val="001139FF"/>
    <w:rsid w:val="00115CFA"/>
    <w:rsid w:val="00115E57"/>
    <w:rsid w:val="00116282"/>
    <w:rsid w:val="00116D54"/>
    <w:rsid w:val="00123D80"/>
    <w:rsid w:val="00127F18"/>
    <w:rsid w:val="00130FBB"/>
    <w:rsid w:val="00131FB6"/>
    <w:rsid w:val="00132FCD"/>
    <w:rsid w:val="00133FFD"/>
    <w:rsid w:val="001363FA"/>
    <w:rsid w:val="00136D9E"/>
    <w:rsid w:val="00153722"/>
    <w:rsid w:val="00153B4B"/>
    <w:rsid w:val="001635FB"/>
    <w:rsid w:val="001644C5"/>
    <w:rsid w:val="0016733B"/>
    <w:rsid w:val="001729AD"/>
    <w:rsid w:val="00173611"/>
    <w:rsid w:val="00174075"/>
    <w:rsid w:val="001752A1"/>
    <w:rsid w:val="00183BFF"/>
    <w:rsid w:val="00183E84"/>
    <w:rsid w:val="001842F5"/>
    <w:rsid w:val="001848A1"/>
    <w:rsid w:val="00185CEF"/>
    <w:rsid w:val="00187EF9"/>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3AC3"/>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63B"/>
    <w:rsid w:val="00247752"/>
    <w:rsid w:val="0025105A"/>
    <w:rsid w:val="00252247"/>
    <w:rsid w:val="00254E0B"/>
    <w:rsid w:val="00255F35"/>
    <w:rsid w:val="00256C82"/>
    <w:rsid w:val="00261B2D"/>
    <w:rsid w:val="00263959"/>
    <w:rsid w:val="002652CF"/>
    <w:rsid w:val="00267F12"/>
    <w:rsid w:val="00270B0C"/>
    <w:rsid w:val="00270BDF"/>
    <w:rsid w:val="00272CDA"/>
    <w:rsid w:val="0027607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12D8B"/>
    <w:rsid w:val="00313AE7"/>
    <w:rsid w:val="0031687C"/>
    <w:rsid w:val="003172DC"/>
    <w:rsid w:val="0031783C"/>
    <w:rsid w:val="0032280A"/>
    <w:rsid w:val="00323358"/>
    <w:rsid w:val="0032361E"/>
    <w:rsid w:val="0032428C"/>
    <w:rsid w:val="003245AC"/>
    <w:rsid w:val="00324DB3"/>
    <w:rsid w:val="00325815"/>
    <w:rsid w:val="003318F9"/>
    <w:rsid w:val="0033227D"/>
    <w:rsid w:val="00333D97"/>
    <w:rsid w:val="00333EEE"/>
    <w:rsid w:val="00335E0B"/>
    <w:rsid w:val="00344D19"/>
    <w:rsid w:val="00344DD3"/>
    <w:rsid w:val="0034701E"/>
    <w:rsid w:val="00347A31"/>
    <w:rsid w:val="00352F5C"/>
    <w:rsid w:val="0035462D"/>
    <w:rsid w:val="003569DF"/>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A2AC0"/>
    <w:rsid w:val="003B3264"/>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6FE"/>
    <w:rsid w:val="003F282A"/>
    <w:rsid w:val="003F5984"/>
    <w:rsid w:val="003F672D"/>
    <w:rsid w:val="00403E18"/>
    <w:rsid w:val="00405A4B"/>
    <w:rsid w:val="00406994"/>
    <w:rsid w:val="00407112"/>
    <w:rsid w:val="004124CA"/>
    <w:rsid w:val="004144F7"/>
    <w:rsid w:val="00426EC1"/>
    <w:rsid w:val="00427487"/>
    <w:rsid w:val="00427EC0"/>
    <w:rsid w:val="0043297E"/>
    <w:rsid w:val="004329E6"/>
    <w:rsid w:val="00434979"/>
    <w:rsid w:val="00434FAD"/>
    <w:rsid w:val="00437024"/>
    <w:rsid w:val="00442923"/>
    <w:rsid w:val="00442C76"/>
    <w:rsid w:val="00443738"/>
    <w:rsid w:val="00444043"/>
    <w:rsid w:val="00444A75"/>
    <w:rsid w:val="00444ED8"/>
    <w:rsid w:val="00445EC2"/>
    <w:rsid w:val="00447A32"/>
    <w:rsid w:val="00455888"/>
    <w:rsid w:val="0045755F"/>
    <w:rsid w:val="004621B9"/>
    <w:rsid w:val="00463916"/>
    <w:rsid w:val="00463995"/>
    <w:rsid w:val="004640C8"/>
    <w:rsid w:val="00464CB6"/>
    <w:rsid w:val="00466D64"/>
    <w:rsid w:val="00467449"/>
    <w:rsid w:val="004823E2"/>
    <w:rsid w:val="0048315F"/>
    <w:rsid w:val="00484E30"/>
    <w:rsid w:val="00485E68"/>
    <w:rsid w:val="00486462"/>
    <w:rsid w:val="00486BD4"/>
    <w:rsid w:val="00487261"/>
    <w:rsid w:val="004875D8"/>
    <w:rsid w:val="00491339"/>
    <w:rsid w:val="004965E1"/>
    <w:rsid w:val="004A31F3"/>
    <w:rsid w:val="004A4B0F"/>
    <w:rsid w:val="004A77B0"/>
    <w:rsid w:val="004B2214"/>
    <w:rsid w:val="004B539E"/>
    <w:rsid w:val="004C0A34"/>
    <w:rsid w:val="004C360A"/>
    <w:rsid w:val="004C38F6"/>
    <w:rsid w:val="004C662E"/>
    <w:rsid w:val="004D14D7"/>
    <w:rsid w:val="004D257D"/>
    <w:rsid w:val="004D3578"/>
    <w:rsid w:val="004D3FB8"/>
    <w:rsid w:val="004D450D"/>
    <w:rsid w:val="004D6C36"/>
    <w:rsid w:val="004D7158"/>
    <w:rsid w:val="004E0DFC"/>
    <w:rsid w:val="004E156D"/>
    <w:rsid w:val="004E213A"/>
    <w:rsid w:val="004E5ED2"/>
    <w:rsid w:val="004F0849"/>
    <w:rsid w:val="004F1778"/>
    <w:rsid w:val="004F34D4"/>
    <w:rsid w:val="005018C2"/>
    <w:rsid w:val="00502249"/>
    <w:rsid w:val="00502E9F"/>
    <w:rsid w:val="005068C1"/>
    <w:rsid w:val="00506C90"/>
    <w:rsid w:val="0050710F"/>
    <w:rsid w:val="00510FEC"/>
    <w:rsid w:val="005118E8"/>
    <w:rsid w:val="00513C8A"/>
    <w:rsid w:val="00520166"/>
    <w:rsid w:val="00531C4F"/>
    <w:rsid w:val="00535492"/>
    <w:rsid w:val="00535CAD"/>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44C8"/>
    <w:rsid w:val="005B58BB"/>
    <w:rsid w:val="005B5CF1"/>
    <w:rsid w:val="005C089B"/>
    <w:rsid w:val="005C16C3"/>
    <w:rsid w:val="005C241E"/>
    <w:rsid w:val="005C2DAC"/>
    <w:rsid w:val="005C43D7"/>
    <w:rsid w:val="005C5ACB"/>
    <w:rsid w:val="005C5F19"/>
    <w:rsid w:val="005C67F3"/>
    <w:rsid w:val="005D0970"/>
    <w:rsid w:val="005D23FC"/>
    <w:rsid w:val="005D2CEB"/>
    <w:rsid w:val="005D2E01"/>
    <w:rsid w:val="005D2EC1"/>
    <w:rsid w:val="005D70F7"/>
    <w:rsid w:val="005D74B6"/>
    <w:rsid w:val="005D7601"/>
    <w:rsid w:val="005E09F6"/>
    <w:rsid w:val="005E2CEF"/>
    <w:rsid w:val="005E39A9"/>
    <w:rsid w:val="005E66EA"/>
    <w:rsid w:val="005E733D"/>
    <w:rsid w:val="005F258C"/>
    <w:rsid w:val="005F4A55"/>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DE"/>
    <w:rsid w:val="00643277"/>
    <w:rsid w:val="00644296"/>
    <w:rsid w:val="00644FA3"/>
    <w:rsid w:val="0065232C"/>
    <w:rsid w:val="006564FE"/>
    <w:rsid w:val="00661E58"/>
    <w:rsid w:val="00666D2E"/>
    <w:rsid w:val="00670C2F"/>
    <w:rsid w:val="006723FE"/>
    <w:rsid w:val="00672BBC"/>
    <w:rsid w:val="00673637"/>
    <w:rsid w:val="006758C1"/>
    <w:rsid w:val="00676C34"/>
    <w:rsid w:val="00677DB9"/>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A30"/>
    <w:rsid w:val="006D5D21"/>
    <w:rsid w:val="006E127B"/>
    <w:rsid w:val="006E1657"/>
    <w:rsid w:val="006E197A"/>
    <w:rsid w:val="006E1ED7"/>
    <w:rsid w:val="006E2B75"/>
    <w:rsid w:val="006E661B"/>
    <w:rsid w:val="006E712D"/>
    <w:rsid w:val="006E74AC"/>
    <w:rsid w:val="006F1CEC"/>
    <w:rsid w:val="006F2EDA"/>
    <w:rsid w:val="006F2F14"/>
    <w:rsid w:val="006F317B"/>
    <w:rsid w:val="006F6EC1"/>
    <w:rsid w:val="00700DAB"/>
    <w:rsid w:val="00704BC8"/>
    <w:rsid w:val="007051A5"/>
    <w:rsid w:val="00712D0D"/>
    <w:rsid w:val="00714204"/>
    <w:rsid w:val="00715E63"/>
    <w:rsid w:val="00717602"/>
    <w:rsid w:val="00717E2A"/>
    <w:rsid w:val="007244B5"/>
    <w:rsid w:val="00724684"/>
    <w:rsid w:val="007246FC"/>
    <w:rsid w:val="007271BE"/>
    <w:rsid w:val="007325AD"/>
    <w:rsid w:val="007343EA"/>
    <w:rsid w:val="00734A24"/>
    <w:rsid w:val="00734A5B"/>
    <w:rsid w:val="00735961"/>
    <w:rsid w:val="00740DF2"/>
    <w:rsid w:val="00742753"/>
    <w:rsid w:val="0074462D"/>
    <w:rsid w:val="00744E76"/>
    <w:rsid w:val="007476D0"/>
    <w:rsid w:val="00750578"/>
    <w:rsid w:val="00752E26"/>
    <w:rsid w:val="00755113"/>
    <w:rsid w:val="00756671"/>
    <w:rsid w:val="00770384"/>
    <w:rsid w:val="00770971"/>
    <w:rsid w:val="007712B4"/>
    <w:rsid w:val="00773BB3"/>
    <w:rsid w:val="00776728"/>
    <w:rsid w:val="00776B95"/>
    <w:rsid w:val="00777EA9"/>
    <w:rsid w:val="007805EE"/>
    <w:rsid w:val="007806EA"/>
    <w:rsid w:val="007811B2"/>
    <w:rsid w:val="00781F0F"/>
    <w:rsid w:val="00792D6D"/>
    <w:rsid w:val="007A0355"/>
    <w:rsid w:val="007A08EB"/>
    <w:rsid w:val="007A1FA8"/>
    <w:rsid w:val="007A20A2"/>
    <w:rsid w:val="007A29A3"/>
    <w:rsid w:val="007A4F24"/>
    <w:rsid w:val="007B1506"/>
    <w:rsid w:val="007B2D68"/>
    <w:rsid w:val="007B5404"/>
    <w:rsid w:val="007B5C66"/>
    <w:rsid w:val="007B66CB"/>
    <w:rsid w:val="007B6846"/>
    <w:rsid w:val="007B68C9"/>
    <w:rsid w:val="007C284F"/>
    <w:rsid w:val="007C50C2"/>
    <w:rsid w:val="007C7624"/>
    <w:rsid w:val="007D0EF6"/>
    <w:rsid w:val="007D18AF"/>
    <w:rsid w:val="007D1E4E"/>
    <w:rsid w:val="007D25B1"/>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B65"/>
    <w:rsid w:val="00850CDB"/>
    <w:rsid w:val="00850D1B"/>
    <w:rsid w:val="00854354"/>
    <w:rsid w:val="0085526D"/>
    <w:rsid w:val="008569A2"/>
    <w:rsid w:val="008607CC"/>
    <w:rsid w:val="00861E8F"/>
    <w:rsid w:val="008632D2"/>
    <w:rsid w:val="008644F3"/>
    <w:rsid w:val="0086504F"/>
    <w:rsid w:val="00866BEC"/>
    <w:rsid w:val="00870AC2"/>
    <w:rsid w:val="00870EBD"/>
    <w:rsid w:val="00870FE2"/>
    <w:rsid w:val="00871170"/>
    <w:rsid w:val="008768CA"/>
    <w:rsid w:val="00877805"/>
    <w:rsid w:val="008808D7"/>
    <w:rsid w:val="00885AD7"/>
    <w:rsid w:val="00890F06"/>
    <w:rsid w:val="008938AF"/>
    <w:rsid w:val="00893C8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06B3"/>
    <w:rsid w:val="008D1C66"/>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3FEE"/>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CD8"/>
    <w:rsid w:val="00A02FEA"/>
    <w:rsid w:val="00A06268"/>
    <w:rsid w:val="00A07E68"/>
    <w:rsid w:val="00A10F02"/>
    <w:rsid w:val="00A1120B"/>
    <w:rsid w:val="00A1155D"/>
    <w:rsid w:val="00A15FF0"/>
    <w:rsid w:val="00A164B4"/>
    <w:rsid w:val="00A16D5C"/>
    <w:rsid w:val="00A20405"/>
    <w:rsid w:val="00A20808"/>
    <w:rsid w:val="00A21798"/>
    <w:rsid w:val="00A2574A"/>
    <w:rsid w:val="00A26069"/>
    <w:rsid w:val="00A273B4"/>
    <w:rsid w:val="00A31C29"/>
    <w:rsid w:val="00A31F5E"/>
    <w:rsid w:val="00A37E88"/>
    <w:rsid w:val="00A4234D"/>
    <w:rsid w:val="00A42DAF"/>
    <w:rsid w:val="00A43652"/>
    <w:rsid w:val="00A461D8"/>
    <w:rsid w:val="00A46857"/>
    <w:rsid w:val="00A51F60"/>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62BB"/>
    <w:rsid w:val="00B0743E"/>
    <w:rsid w:val="00B07FB6"/>
    <w:rsid w:val="00B10124"/>
    <w:rsid w:val="00B12A5A"/>
    <w:rsid w:val="00B13401"/>
    <w:rsid w:val="00B13BB6"/>
    <w:rsid w:val="00B15449"/>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8648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7259"/>
    <w:rsid w:val="00BF6358"/>
    <w:rsid w:val="00BF684D"/>
    <w:rsid w:val="00BF78EE"/>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42C1A"/>
    <w:rsid w:val="00C442DF"/>
    <w:rsid w:val="00C45BB9"/>
    <w:rsid w:val="00C4675F"/>
    <w:rsid w:val="00C46B3C"/>
    <w:rsid w:val="00C47036"/>
    <w:rsid w:val="00C50DA9"/>
    <w:rsid w:val="00C522B0"/>
    <w:rsid w:val="00C53BDA"/>
    <w:rsid w:val="00C543DF"/>
    <w:rsid w:val="00C616AF"/>
    <w:rsid w:val="00C619E3"/>
    <w:rsid w:val="00C628C8"/>
    <w:rsid w:val="00C64456"/>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79A5"/>
    <w:rsid w:val="00CC0530"/>
    <w:rsid w:val="00CC0FCE"/>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41389"/>
    <w:rsid w:val="00D42AD3"/>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2ADD"/>
    <w:rsid w:val="00D93164"/>
    <w:rsid w:val="00D9609A"/>
    <w:rsid w:val="00D97DA4"/>
    <w:rsid w:val="00DA050A"/>
    <w:rsid w:val="00DA064D"/>
    <w:rsid w:val="00DA44F7"/>
    <w:rsid w:val="00DA54C1"/>
    <w:rsid w:val="00DA636D"/>
    <w:rsid w:val="00DA7A03"/>
    <w:rsid w:val="00DB050C"/>
    <w:rsid w:val="00DB1818"/>
    <w:rsid w:val="00DB228E"/>
    <w:rsid w:val="00DB2FCC"/>
    <w:rsid w:val="00DB4707"/>
    <w:rsid w:val="00DC07B7"/>
    <w:rsid w:val="00DC1940"/>
    <w:rsid w:val="00DC1FAD"/>
    <w:rsid w:val="00DC309B"/>
    <w:rsid w:val="00DC32DC"/>
    <w:rsid w:val="00DC4534"/>
    <w:rsid w:val="00DC4948"/>
    <w:rsid w:val="00DC4DA2"/>
    <w:rsid w:val="00DD10E8"/>
    <w:rsid w:val="00DD1DE3"/>
    <w:rsid w:val="00DD2875"/>
    <w:rsid w:val="00DD2B13"/>
    <w:rsid w:val="00DD3452"/>
    <w:rsid w:val="00DD4AB3"/>
    <w:rsid w:val="00DE128B"/>
    <w:rsid w:val="00DE6AF3"/>
    <w:rsid w:val="00DF09A6"/>
    <w:rsid w:val="00DF248C"/>
    <w:rsid w:val="00DF2B1F"/>
    <w:rsid w:val="00DF4D55"/>
    <w:rsid w:val="00DF4DC7"/>
    <w:rsid w:val="00DF62CD"/>
    <w:rsid w:val="00DF765C"/>
    <w:rsid w:val="00E0087C"/>
    <w:rsid w:val="00E0291C"/>
    <w:rsid w:val="00E03E0B"/>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1C12"/>
    <w:rsid w:val="00E5211D"/>
    <w:rsid w:val="00E53163"/>
    <w:rsid w:val="00E547C9"/>
    <w:rsid w:val="00E55536"/>
    <w:rsid w:val="00E576D9"/>
    <w:rsid w:val="00E60B88"/>
    <w:rsid w:val="00E62E00"/>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EF5965"/>
    <w:rsid w:val="00F00C6E"/>
    <w:rsid w:val="00F013C2"/>
    <w:rsid w:val="00F025A2"/>
    <w:rsid w:val="00F04712"/>
    <w:rsid w:val="00F13B7E"/>
    <w:rsid w:val="00F14AB5"/>
    <w:rsid w:val="00F14EA8"/>
    <w:rsid w:val="00F17F6D"/>
    <w:rsid w:val="00F22EC7"/>
    <w:rsid w:val="00F252AC"/>
    <w:rsid w:val="00F305B1"/>
    <w:rsid w:val="00F35FC0"/>
    <w:rsid w:val="00F363DE"/>
    <w:rsid w:val="00F40A95"/>
    <w:rsid w:val="00F41CC4"/>
    <w:rsid w:val="00F42A19"/>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0EBF"/>
    <w:rsid w:val="00FB3F9F"/>
    <w:rsid w:val="00FB480D"/>
    <w:rsid w:val="00FB5085"/>
    <w:rsid w:val="00FB608E"/>
    <w:rsid w:val="00FB7E49"/>
    <w:rsid w:val="00FC1192"/>
    <w:rsid w:val="00FC351D"/>
    <w:rsid w:val="00FC3B37"/>
    <w:rsid w:val="00FC495E"/>
    <w:rsid w:val="00FC4CBF"/>
    <w:rsid w:val="00FC6039"/>
    <w:rsid w:val="00FC75DA"/>
    <w:rsid w:val="00FC76B6"/>
    <w:rsid w:val="00FC7885"/>
    <w:rsid w:val="00FC7C56"/>
    <w:rsid w:val="00FC7D4D"/>
    <w:rsid w:val="00FD1A51"/>
    <w:rsid w:val="00FD3C0C"/>
    <w:rsid w:val="00FD649B"/>
    <w:rsid w:val="00FD7E31"/>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14011</TotalTime>
  <Pages>1</Pages>
  <Words>52432</Words>
  <Characters>298866</Characters>
  <Application>Microsoft Office Word</Application>
  <DocSecurity>0</DocSecurity>
  <Lines>2490</Lines>
  <Paragraphs>701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350597</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6959</cp:lastModifiedBy>
  <cp:revision>564</cp:revision>
  <dcterms:created xsi:type="dcterms:W3CDTF">2020-12-02T23:34:00Z</dcterms:created>
  <dcterms:modified xsi:type="dcterms:W3CDTF">2026-01-14T11:57:00Z</dcterms:modified>
</cp:coreProperties>
</file>