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427DFC" w14:textId="67466F93"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EE4F7E">
        <w:rPr>
          <w:noProof w:val="0"/>
        </w:rPr>
        <w:t>9</w:t>
      </w:r>
      <w:r w:rsidR="00263536" w:rsidRPr="001A27C5">
        <w:rPr>
          <w:noProof w:val="0"/>
        </w:rPr>
        <w:t>.</w:t>
      </w:r>
      <w:r w:rsidR="000075B7">
        <w:rPr>
          <w:noProof w:val="0"/>
        </w:rPr>
        <w:t>2</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A24E99">
        <w:rPr>
          <w:noProof w:val="0"/>
          <w:sz w:val="32"/>
        </w:rPr>
        <w:t>5</w:t>
      </w:r>
      <w:r w:rsidR="004A3549" w:rsidRPr="001A27C5">
        <w:rPr>
          <w:noProof w:val="0"/>
          <w:sz w:val="32"/>
        </w:rPr>
        <w:t>-</w:t>
      </w:r>
      <w:r w:rsidR="000075B7">
        <w:rPr>
          <w:noProof w:val="0"/>
          <w:sz w:val="32"/>
        </w:rPr>
        <w:t>12</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6ED4C5C7"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EE4F7E">
        <w:rPr>
          <w:rStyle w:val="ZGSM"/>
          <w:sz w:val="32"/>
          <w:szCs w:val="32"/>
        </w:rPr>
        <w:t>9</w:t>
      </w:r>
      <w:r w:rsidRPr="001A27C5">
        <w:rPr>
          <w:sz w:val="32"/>
          <w:szCs w:val="32"/>
        </w:rPr>
        <w:t>)</w:t>
      </w:r>
    </w:p>
    <w:p w14:paraId="2867DE82" w14:textId="4C0B688D" w:rsidR="0043300F" w:rsidRPr="001A27C5" w:rsidRDefault="00000000" w:rsidP="0043300F">
      <w:pPr>
        <w:pStyle w:val="ZU"/>
        <w:framePr w:h="2045" w:hRule="exact" w:wrap="notBeside"/>
        <w:tabs>
          <w:tab w:val="right" w:pos="10206"/>
        </w:tabs>
        <w:jc w:val="left"/>
        <w:rPr>
          <w:noProof w:val="0"/>
        </w:rPr>
      </w:pPr>
      <w:r>
        <w:rPr>
          <w:i/>
          <w:noProof w:val="0"/>
        </w:rPr>
        <w:pict w14:anchorId="04486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75pt;mso-left-percent:-10001;mso-top-percent:-10001;mso-position-horizontal:absolute;mso-position-horizontal-relative:char;mso-position-vertical:absolute;mso-position-vertical-relative:line;mso-left-percent:-10001;mso-top-percent:-10001">
            <v:imagedata r:id="rId8" o:title=""/>
          </v:shape>
        </w:pict>
      </w:r>
      <w:r w:rsidR="0043300F" w:rsidRPr="001A27C5">
        <w:rPr>
          <w:noProof w:val="0"/>
          <w:color w:val="0000FF"/>
        </w:rPr>
        <w:tab/>
      </w:r>
      <w:r w:rsidR="0043300F" w:rsidRPr="001A27C5">
        <w:rPr>
          <w:noProof w:val="0"/>
        </w:rPr>
        <w:object w:dxaOrig="2551" w:dyaOrig="1300" w14:anchorId="356A72C7">
          <v:shape id="_x0000_i1026" type="#_x0000_t75" style="width:127.5pt;height:66pt" o:ole="">
            <v:imagedata r:id="rId9" o:title=""/>
          </v:shape>
          <o:OLEObject Type="Embed" ProgID="Word.Picture.8" ShapeID="_x0000_i1026" DrawAspect="Content" ObjectID="_1829715947"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rsidSect="00FE203A">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650 Route des Lucioles - Sophia Antipolis</w:t>
      </w:r>
    </w:p>
    <w:p w14:paraId="05A8D09A"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28F092C3"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A24E99">
        <w:rPr>
          <w:sz w:val="18"/>
        </w:rPr>
        <w:t>5</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12B9E1AB" w14:textId="6199E0CB" w:rsidR="00550E82" w:rsidRPr="00550E82" w:rsidRDefault="00A2191E">
      <w:pPr>
        <w:pStyle w:val="TOC1"/>
        <w:rPr>
          <w:rFonts w:ascii="Calibri" w:eastAsia="Yu Mincho" w:hAnsi="Calibri"/>
          <w:kern w:val="2"/>
          <w:sz w:val="24"/>
          <w:szCs w:val="24"/>
        </w:rPr>
      </w:pPr>
      <w:r w:rsidRPr="001A27C5">
        <w:rPr>
          <w:noProof w:val="0"/>
        </w:rPr>
        <w:fldChar w:fldCharType="begin" w:fldLock="1"/>
      </w:r>
      <w:r w:rsidRPr="001A27C5">
        <w:rPr>
          <w:noProof w:val="0"/>
        </w:rPr>
        <w:instrText xml:space="preserve"> TOC \o "1-9" </w:instrText>
      </w:r>
      <w:r w:rsidRPr="001A27C5">
        <w:rPr>
          <w:noProof w:val="0"/>
        </w:rPr>
        <w:fldChar w:fldCharType="separate"/>
      </w:r>
      <w:r w:rsidR="00550E82">
        <w:t>Foreword</w:t>
      </w:r>
      <w:r w:rsidR="00550E82">
        <w:tab/>
      </w:r>
      <w:r w:rsidR="00550E82">
        <w:fldChar w:fldCharType="begin" w:fldLock="1"/>
      </w:r>
      <w:r w:rsidR="00550E82">
        <w:instrText xml:space="preserve"> PAGEREF _Toc219102716 \h </w:instrText>
      </w:r>
      <w:r w:rsidR="00550E82">
        <w:fldChar w:fldCharType="separate"/>
      </w:r>
      <w:r w:rsidR="00550E82">
        <w:t>5</w:t>
      </w:r>
      <w:r w:rsidR="00550E82">
        <w:fldChar w:fldCharType="end"/>
      </w:r>
    </w:p>
    <w:p w14:paraId="00131D6A" w14:textId="4283BA94" w:rsidR="00550E82" w:rsidRPr="00550E82" w:rsidRDefault="00550E82">
      <w:pPr>
        <w:pStyle w:val="TOC1"/>
        <w:rPr>
          <w:rFonts w:ascii="Calibri" w:eastAsia="Yu Mincho" w:hAnsi="Calibri"/>
          <w:kern w:val="2"/>
          <w:sz w:val="24"/>
          <w:szCs w:val="24"/>
        </w:rPr>
      </w:pPr>
      <w:r>
        <w:t>Introduction</w:t>
      </w:r>
      <w:r>
        <w:tab/>
      </w:r>
      <w:r>
        <w:fldChar w:fldCharType="begin" w:fldLock="1"/>
      </w:r>
      <w:r>
        <w:instrText xml:space="preserve"> PAGEREF _Toc219102717 \h </w:instrText>
      </w:r>
      <w:r>
        <w:fldChar w:fldCharType="separate"/>
      </w:r>
      <w:r>
        <w:t>5</w:t>
      </w:r>
      <w:r>
        <w:fldChar w:fldCharType="end"/>
      </w:r>
    </w:p>
    <w:p w14:paraId="785C1923" w14:textId="68BAEB95" w:rsidR="00550E82" w:rsidRPr="00550E82" w:rsidRDefault="00550E82">
      <w:pPr>
        <w:pStyle w:val="TOC1"/>
        <w:rPr>
          <w:rFonts w:ascii="Calibri" w:eastAsia="Yu Mincho" w:hAnsi="Calibri"/>
          <w:kern w:val="2"/>
          <w:sz w:val="24"/>
          <w:szCs w:val="24"/>
        </w:rPr>
      </w:pPr>
      <w:r>
        <w:t>1</w:t>
      </w:r>
      <w:r w:rsidRPr="00550E82">
        <w:rPr>
          <w:rFonts w:ascii="Calibri" w:eastAsia="Yu Mincho" w:hAnsi="Calibri"/>
          <w:kern w:val="2"/>
          <w:sz w:val="24"/>
          <w:szCs w:val="24"/>
        </w:rPr>
        <w:tab/>
      </w:r>
      <w:r>
        <w:t>Scope</w:t>
      </w:r>
      <w:r>
        <w:tab/>
      </w:r>
      <w:r>
        <w:fldChar w:fldCharType="begin" w:fldLock="1"/>
      </w:r>
      <w:r>
        <w:instrText xml:space="preserve"> PAGEREF _Toc219102718 \h </w:instrText>
      </w:r>
      <w:r>
        <w:fldChar w:fldCharType="separate"/>
      </w:r>
      <w:r>
        <w:t>6</w:t>
      </w:r>
      <w:r>
        <w:fldChar w:fldCharType="end"/>
      </w:r>
    </w:p>
    <w:p w14:paraId="003D4550" w14:textId="437DA300" w:rsidR="00550E82" w:rsidRPr="00550E82" w:rsidRDefault="00550E82">
      <w:pPr>
        <w:pStyle w:val="TOC1"/>
        <w:rPr>
          <w:rFonts w:ascii="Calibri" w:eastAsia="Yu Mincho" w:hAnsi="Calibri"/>
          <w:kern w:val="2"/>
          <w:sz w:val="24"/>
          <w:szCs w:val="24"/>
        </w:rPr>
      </w:pPr>
      <w:r>
        <w:t>2</w:t>
      </w:r>
      <w:r w:rsidRPr="00550E82">
        <w:rPr>
          <w:rFonts w:ascii="Calibri" w:eastAsia="Yu Mincho" w:hAnsi="Calibri"/>
          <w:kern w:val="2"/>
          <w:sz w:val="24"/>
          <w:szCs w:val="24"/>
        </w:rPr>
        <w:tab/>
      </w:r>
      <w:r>
        <w:t>References</w:t>
      </w:r>
      <w:r>
        <w:tab/>
      </w:r>
      <w:r>
        <w:fldChar w:fldCharType="begin" w:fldLock="1"/>
      </w:r>
      <w:r>
        <w:instrText xml:space="preserve"> PAGEREF _Toc219102719 \h </w:instrText>
      </w:r>
      <w:r>
        <w:fldChar w:fldCharType="separate"/>
      </w:r>
      <w:r>
        <w:t>6</w:t>
      </w:r>
      <w:r>
        <w:fldChar w:fldCharType="end"/>
      </w:r>
    </w:p>
    <w:p w14:paraId="4998B70C" w14:textId="33F58F2C" w:rsidR="00550E82" w:rsidRPr="00550E82" w:rsidRDefault="00550E82">
      <w:pPr>
        <w:pStyle w:val="TOC1"/>
        <w:rPr>
          <w:rFonts w:ascii="Calibri" w:eastAsia="Yu Mincho" w:hAnsi="Calibri"/>
          <w:kern w:val="2"/>
          <w:sz w:val="24"/>
          <w:szCs w:val="24"/>
        </w:rPr>
      </w:pPr>
      <w:r>
        <w:t>3</w:t>
      </w:r>
      <w:r w:rsidRPr="00550E82">
        <w:rPr>
          <w:rFonts w:ascii="Calibri" w:eastAsia="Yu Mincho" w:hAnsi="Calibri"/>
          <w:kern w:val="2"/>
          <w:sz w:val="24"/>
          <w:szCs w:val="24"/>
        </w:rPr>
        <w:tab/>
      </w:r>
      <w:r>
        <w:t>Definitions and abbreviations</w:t>
      </w:r>
      <w:r>
        <w:tab/>
      </w:r>
      <w:r>
        <w:fldChar w:fldCharType="begin" w:fldLock="1"/>
      </w:r>
      <w:r>
        <w:instrText xml:space="preserve"> PAGEREF _Toc219102720 \h </w:instrText>
      </w:r>
      <w:r>
        <w:fldChar w:fldCharType="separate"/>
      </w:r>
      <w:r>
        <w:t>9</w:t>
      </w:r>
      <w:r>
        <w:fldChar w:fldCharType="end"/>
      </w:r>
    </w:p>
    <w:p w14:paraId="02B32EEA" w14:textId="1C6B386E" w:rsidR="00550E82" w:rsidRPr="00550E82" w:rsidRDefault="00550E82">
      <w:pPr>
        <w:pStyle w:val="TOC2"/>
        <w:rPr>
          <w:rFonts w:ascii="Calibri" w:eastAsia="Yu Mincho" w:hAnsi="Calibri"/>
          <w:kern w:val="2"/>
          <w:sz w:val="24"/>
          <w:szCs w:val="24"/>
        </w:rPr>
      </w:pPr>
      <w:r>
        <w:t>3.1</w:t>
      </w:r>
      <w:r w:rsidRPr="00550E82">
        <w:rPr>
          <w:rFonts w:ascii="Calibri" w:eastAsia="Yu Mincho" w:hAnsi="Calibri"/>
          <w:kern w:val="2"/>
          <w:sz w:val="24"/>
          <w:szCs w:val="24"/>
        </w:rPr>
        <w:tab/>
      </w:r>
      <w:r>
        <w:t>Definitions</w:t>
      </w:r>
      <w:r>
        <w:tab/>
      </w:r>
      <w:r>
        <w:fldChar w:fldCharType="begin" w:fldLock="1"/>
      </w:r>
      <w:r>
        <w:instrText xml:space="preserve"> PAGEREF _Toc219102721 \h </w:instrText>
      </w:r>
      <w:r>
        <w:fldChar w:fldCharType="separate"/>
      </w:r>
      <w:r>
        <w:t>9</w:t>
      </w:r>
      <w:r>
        <w:fldChar w:fldCharType="end"/>
      </w:r>
    </w:p>
    <w:p w14:paraId="2F1B89EC" w14:textId="0AD99E1F" w:rsidR="00550E82" w:rsidRPr="00550E82" w:rsidRDefault="00550E82">
      <w:pPr>
        <w:pStyle w:val="TOC2"/>
        <w:rPr>
          <w:rFonts w:ascii="Calibri" w:eastAsia="Yu Mincho" w:hAnsi="Calibri"/>
          <w:kern w:val="2"/>
          <w:sz w:val="24"/>
          <w:szCs w:val="24"/>
        </w:rPr>
      </w:pPr>
      <w:r>
        <w:t>3.2</w:t>
      </w:r>
      <w:r w:rsidRPr="00550E82">
        <w:rPr>
          <w:rFonts w:ascii="Calibri" w:eastAsia="Yu Mincho" w:hAnsi="Calibri"/>
          <w:kern w:val="2"/>
          <w:sz w:val="24"/>
          <w:szCs w:val="24"/>
        </w:rPr>
        <w:tab/>
      </w:r>
      <w:r>
        <w:t>Abbreviations</w:t>
      </w:r>
      <w:r>
        <w:tab/>
      </w:r>
      <w:r>
        <w:fldChar w:fldCharType="begin" w:fldLock="1"/>
      </w:r>
      <w:r>
        <w:instrText xml:space="preserve"> PAGEREF _Toc219102722 \h </w:instrText>
      </w:r>
      <w:r>
        <w:fldChar w:fldCharType="separate"/>
      </w:r>
      <w:r>
        <w:t>9</w:t>
      </w:r>
      <w:r>
        <w:fldChar w:fldCharType="end"/>
      </w:r>
    </w:p>
    <w:p w14:paraId="4E86DE14" w14:textId="13E0EC25" w:rsidR="00550E82" w:rsidRPr="00550E82" w:rsidRDefault="00550E82">
      <w:pPr>
        <w:pStyle w:val="TOC1"/>
        <w:rPr>
          <w:rFonts w:ascii="Calibri" w:eastAsia="Yu Mincho" w:hAnsi="Calibri"/>
          <w:kern w:val="2"/>
          <w:sz w:val="24"/>
          <w:szCs w:val="24"/>
        </w:rPr>
      </w:pPr>
      <w:r>
        <w:t>4</w:t>
      </w:r>
      <w:r w:rsidRPr="00550E82">
        <w:rPr>
          <w:rFonts w:ascii="Calibri" w:eastAsia="Yu Mincho" w:hAnsi="Calibri"/>
          <w:kern w:val="2"/>
          <w:sz w:val="24"/>
          <w:szCs w:val="24"/>
        </w:rPr>
        <w:tab/>
      </w:r>
      <w:r>
        <w:t>Requirements on the TTCN development</w:t>
      </w:r>
      <w:r>
        <w:tab/>
      </w:r>
      <w:r>
        <w:fldChar w:fldCharType="begin" w:fldLock="1"/>
      </w:r>
      <w:r>
        <w:instrText xml:space="preserve"> PAGEREF _Toc219102723 \h </w:instrText>
      </w:r>
      <w:r>
        <w:fldChar w:fldCharType="separate"/>
      </w:r>
      <w:r>
        <w:t>9</w:t>
      </w:r>
      <w:r>
        <w:fldChar w:fldCharType="end"/>
      </w:r>
    </w:p>
    <w:p w14:paraId="270290B7" w14:textId="66AE3A73" w:rsidR="00550E82" w:rsidRPr="00550E82" w:rsidRDefault="00550E82">
      <w:pPr>
        <w:pStyle w:val="TOC1"/>
        <w:rPr>
          <w:rFonts w:ascii="Calibri" w:eastAsia="Yu Mincho" w:hAnsi="Calibri"/>
          <w:kern w:val="2"/>
          <w:sz w:val="24"/>
          <w:szCs w:val="24"/>
        </w:rPr>
      </w:pPr>
      <w:r>
        <w:t>5</w:t>
      </w:r>
      <w:r w:rsidRPr="00550E82">
        <w:rPr>
          <w:rFonts w:ascii="Calibri" w:eastAsia="Yu Mincho" w:hAnsi="Calibri"/>
          <w:kern w:val="2"/>
          <w:sz w:val="24"/>
          <w:szCs w:val="24"/>
        </w:rPr>
        <w:tab/>
      </w:r>
      <w:r>
        <w:t>Test method and test model</w:t>
      </w:r>
      <w:r>
        <w:tab/>
      </w:r>
      <w:r>
        <w:fldChar w:fldCharType="begin" w:fldLock="1"/>
      </w:r>
      <w:r>
        <w:instrText xml:space="preserve"> PAGEREF _Toc219102724 \h </w:instrText>
      </w:r>
      <w:r>
        <w:fldChar w:fldCharType="separate"/>
      </w:r>
      <w:r>
        <w:t>10</w:t>
      </w:r>
      <w:r>
        <w:fldChar w:fldCharType="end"/>
      </w:r>
    </w:p>
    <w:p w14:paraId="28768217" w14:textId="7714AD49" w:rsidR="00550E82" w:rsidRPr="00550E82" w:rsidRDefault="00550E82">
      <w:pPr>
        <w:pStyle w:val="TOC2"/>
        <w:rPr>
          <w:rFonts w:ascii="Calibri" w:eastAsia="Yu Mincho" w:hAnsi="Calibri"/>
          <w:kern w:val="2"/>
          <w:sz w:val="24"/>
          <w:szCs w:val="24"/>
        </w:rPr>
      </w:pPr>
      <w:r w:rsidRPr="00B0606C">
        <w:rPr>
          <w:snapToGrid w:val="0"/>
        </w:rPr>
        <w:t>5.1</w:t>
      </w:r>
      <w:r w:rsidRPr="00550E82">
        <w:rPr>
          <w:rFonts w:ascii="Calibri" w:eastAsia="Yu Mincho" w:hAnsi="Calibri"/>
          <w:kern w:val="2"/>
          <w:sz w:val="24"/>
          <w:szCs w:val="24"/>
        </w:rPr>
        <w:tab/>
      </w:r>
      <w:r w:rsidRPr="00B0606C">
        <w:rPr>
          <w:snapToGrid w:val="0"/>
        </w:rPr>
        <w:t>Test method</w:t>
      </w:r>
      <w:r>
        <w:tab/>
      </w:r>
      <w:r>
        <w:fldChar w:fldCharType="begin" w:fldLock="1"/>
      </w:r>
      <w:r>
        <w:instrText xml:space="preserve"> PAGEREF _Toc219102725 \h </w:instrText>
      </w:r>
      <w:r>
        <w:fldChar w:fldCharType="separate"/>
      </w:r>
      <w:r>
        <w:t>10</w:t>
      </w:r>
      <w:r>
        <w:fldChar w:fldCharType="end"/>
      </w:r>
    </w:p>
    <w:p w14:paraId="65697C60" w14:textId="538FB10F" w:rsidR="00550E82" w:rsidRPr="00550E82" w:rsidRDefault="00550E82">
      <w:pPr>
        <w:pStyle w:val="TOC2"/>
        <w:rPr>
          <w:rFonts w:ascii="Calibri" w:eastAsia="Yu Mincho" w:hAnsi="Calibri"/>
          <w:kern w:val="2"/>
          <w:sz w:val="24"/>
          <w:szCs w:val="24"/>
        </w:rPr>
      </w:pPr>
      <w:r w:rsidRPr="00B0606C">
        <w:rPr>
          <w:snapToGrid w:val="0"/>
        </w:rPr>
        <w:t>5.2</w:t>
      </w:r>
      <w:r w:rsidRPr="00550E82">
        <w:rPr>
          <w:rFonts w:ascii="Calibri" w:eastAsia="Yu Mincho" w:hAnsi="Calibri"/>
          <w:kern w:val="2"/>
          <w:sz w:val="24"/>
          <w:szCs w:val="24"/>
        </w:rPr>
        <w:tab/>
      </w:r>
      <w:r w:rsidRPr="00B0606C">
        <w:rPr>
          <w:snapToGrid w:val="0"/>
        </w:rPr>
        <w:t>IMS CC test model</w:t>
      </w:r>
      <w:r>
        <w:tab/>
      </w:r>
      <w:r>
        <w:fldChar w:fldCharType="begin" w:fldLock="1"/>
      </w:r>
      <w:r>
        <w:instrText xml:space="preserve"> PAGEREF _Toc219102726 \h </w:instrText>
      </w:r>
      <w:r>
        <w:fldChar w:fldCharType="separate"/>
      </w:r>
      <w:r>
        <w:t>10</w:t>
      </w:r>
      <w:r>
        <w:fldChar w:fldCharType="end"/>
      </w:r>
    </w:p>
    <w:p w14:paraId="1AD56EC8" w14:textId="71A5CA10" w:rsidR="00550E82" w:rsidRPr="00550E82" w:rsidRDefault="00550E82">
      <w:pPr>
        <w:pStyle w:val="TOC3"/>
        <w:rPr>
          <w:rFonts w:ascii="Calibri" w:eastAsia="Yu Mincho" w:hAnsi="Calibri"/>
          <w:kern w:val="2"/>
          <w:sz w:val="24"/>
          <w:szCs w:val="24"/>
        </w:rPr>
      </w:pPr>
      <w:r>
        <w:t>5.2.1</w:t>
      </w:r>
      <w:r w:rsidRPr="00550E82">
        <w:rPr>
          <w:rFonts w:ascii="Calibri" w:eastAsia="Yu Mincho" w:hAnsi="Calibri"/>
          <w:kern w:val="2"/>
          <w:sz w:val="24"/>
          <w:szCs w:val="24"/>
        </w:rPr>
        <w:tab/>
      </w:r>
      <w:r>
        <w:t>Transport protocol</w:t>
      </w:r>
      <w:r>
        <w:tab/>
      </w:r>
      <w:r>
        <w:fldChar w:fldCharType="begin" w:fldLock="1"/>
      </w:r>
      <w:r>
        <w:instrText xml:space="preserve"> PAGEREF _Toc219102727 \h </w:instrText>
      </w:r>
      <w:r>
        <w:fldChar w:fldCharType="separate"/>
      </w:r>
      <w:r>
        <w:t>15</w:t>
      </w:r>
      <w:r>
        <w:fldChar w:fldCharType="end"/>
      </w:r>
    </w:p>
    <w:p w14:paraId="0907A475" w14:textId="104AD0E0" w:rsidR="00550E82" w:rsidRPr="00550E82" w:rsidRDefault="00550E82">
      <w:pPr>
        <w:pStyle w:val="TOC3"/>
        <w:rPr>
          <w:rFonts w:ascii="Calibri" w:eastAsia="Yu Mincho" w:hAnsi="Calibri"/>
          <w:kern w:val="2"/>
          <w:sz w:val="24"/>
          <w:szCs w:val="24"/>
        </w:rPr>
      </w:pPr>
      <w:r>
        <w:t>5.2.2</w:t>
      </w:r>
      <w:r w:rsidRPr="00550E82">
        <w:rPr>
          <w:rFonts w:ascii="Calibri" w:eastAsia="Yu Mincho" w:hAnsi="Calibri"/>
          <w:kern w:val="2"/>
          <w:sz w:val="24"/>
          <w:szCs w:val="24"/>
        </w:rPr>
        <w:tab/>
      </w:r>
      <w:r>
        <w:t>IMS CC test cases over IP-CAN test model</w:t>
      </w:r>
      <w:r>
        <w:tab/>
      </w:r>
      <w:r>
        <w:fldChar w:fldCharType="begin" w:fldLock="1"/>
      </w:r>
      <w:r>
        <w:instrText xml:space="preserve"> PAGEREF _Toc219102728 \h </w:instrText>
      </w:r>
      <w:r>
        <w:fldChar w:fldCharType="separate"/>
      </w:r>
      <w:r>
        <w:t>15</w:t>
      </w:r>
      <w:r>
        <w:fldChar w:fldCharType="end"/>
      </w:r>
    </w:p>
    <w:p w14:paraId="053CE005" w14:textId="10BD5F97" w:rsidR="00550E82" w:rsidRPr="00550E82" w:rsidRDefault="00550E82">
      <w:pPr>
        <w:pStyle w:val="TOC2"/>
        <w:rPr>
          <w:rFonts w:ascii="Calibri" w:eastAsia="Yu Mincho" w:hAnsi="Calibri"/>
          <w:kern w:val="2"/>
          <w:sz w:val="24"/>
          <w:szCs w:val="24"/>
        </w:rPr>
      </w:pPr>
      <w:r>
        <w:t>5.3</w:t>
      </w:r>
      <w:r w:rsidRPr="00550E82">
        <w:rPr>
          <w:rFonts w:ascii="Calibri" w:eastAsia="Yu Mincho" w:hAnsi="Calibri"/>
          <w:kern w:val="2"/>
          <w:sz w:val="24"/>
          <w:szCs w:val="24"/>
        </w:rPr>
        <w:tab/>
      </w:r>
      <w:r>
        <w:t>Upper Tester (UT)</w:t>
      </w:r>
      <w:r>
        <w:tab/>
      </w:r>
      <w:r>
        <w:fldChar w:fldCharType="begin" w:fldLock="1"/>
      </w:r>
      <w:r>
        <w:instrText xml:space="preserve"> PAGEREF _Toc219102729 \h </w:instrText>
      </w:r>
      <w:r>
        <w:fldChar w:fldCharType="separate"/>
      </w:r>
      <w:r>
        <w:t>16</w:t>
      </w:r>
      <w:r>
        <w:fldChar w:fldCharType="end"/>
      </w:r>
    </w:p>
    <w:p w14:paraId="0B6AC62F" w14:textId="0AA124E6" w:rsidR="00550E82" w:rsidRPr="00550E82" w:rsidRDefault="00550E82">
      <w:pPr>
        <w:pStyle w:val="TOC2"/>
        <w:rPr>
          <w:rFonts w:ascii="Calibri" w:eastAsia="Yu Mincho" w:hAnsi="Calibri"/>
          <w:kern w:val="2"/>
          <w:sz w:val="24"/>
          <w:szCs w:val="24"/>
        </w:rPr>
      </w:pPr>
      <w:r>
        <w:t>5.4</w:t>
      </w:r>
      <w:r w:rsidRPr="00550E82">
        <w:rPr>
          <w:rFonts w:ascii="Calibri" w:eastAsia="Yu Mincho" w:hAnsi="Calibri"/>
          <w:kern w:val="2"/>
          <w:sz w:val="24"/>
          <w:szCs w:val="24"/>
        </w:rPr>
        <w:tab/>
      </w:r>
      <w:r>
        <w:t>TTCN-3</w:t>
      </w:r>
      <w:r>
        <w:tab/>
      </w:r>
      <w:r>
        <w:fldChar w:fldCharType="begin" w:fldLock="1"/>
      </w:r>
      <w:r>
        <w:instrText xml:space="preserve"> PAGEREF _Toc219102730 \h </w:instrText>
      </w:r>
      <w:r>
        <w:fldChar w:fldCharType="separate"/>
      </w:r>
      <w:r>
        <w:t>16</w:t>
      </w:r>
      <w:r>
        <w:fldChar w:fldCharType="end"/>
      </w:r>
    </w:p>
    <w:p w14:paraId="1A41AC8D" w14:textId="285E1F90" w:rsidR="00550E82" w:rsidRPr="00550E82" w:rsidRDefault="00550E82">
      <w:pPr>
        <w:pStyle w:val="TOC2"/>
        <w:rPr>
          <w:rFonts w:ascii="Calibri" w:eastAsia="Yu Mincho" w:hAnsi="Calibri"/>
          <w:kern w:val="2"/>
          <w:sz w:val="24"/>
          <w:szCs w:val="24"/>
        </w:rPr>
      </w:pPr>
      <w:r>
        <w:t>5.5</w:t>
      </w:r>
      <w:r w:rsidRPr="00550E82">
        <w:rPr>
          <w:rFonts w:ascii="Calibri" w:eastAsia="Yu Mincho" w:hAnsi="Calibri"/>
          <w:kern w:val="2"/>
          <w:sz w:val="24"/>
          <w:szCs w:val="24"/>
        </w:rPr>
        <w:tab/>
      </w:r>
      <w:r>
        <w:t>Support of XCAP</w:t>
      </w:r>
      <w:r>
        <w:tab/>
      </w:r>
      <w:r>
        <w:fldChar w:fldCharType="begin" w:fldLock="1"/>
      </w:r>
      <w:r>
        <w:instrText xml:space="preserve"> PAGEREF _Toc219102731 \h </w:instrText>
      </w:r>
      <w:r>
        <w:fldChar w:fldCharType="separate"/>
      </w:r>
      <w:r>
        <w:t>16</w:t>
      </w:r>
      <w:r>
        <w:fldChar w:fldCharType="end"/>
      </w:r>
    </w:p>
    <w:p w14:paraId="64856EE5" w14:textId="5ED52354" w:rsidR="00550E82" w:rsidRPr="00550E82" w:rsidRDefault="00550E82">
      <w:pPr>
        <w:pStyle w:val="TOC3"/>
        <w:rPr>
          <w:rFonts w:ascii="Calibri" w:eastAsia="Yu Mincho" w:hAnsi="Calibri"/>
          <w:kern w:val="2"/>
          <w:sz w:val="24"/>
          <w:szCs w:val="24"/>
        </w:rPr>
      </w:pPr>
      <w:r>
        <w:t>5.5.1</w:t>
      </w:r>
      <w:r w:rsidRPr="00550E82">
        <w:rPr>
          <w:rFonts w:ascii="Calibri" w:eastAsia="Yu Mincho" w:hAnsi="Calibri"/>
          <w:kern w:val="2"/>
          <w:sz w:val="24"/>
          <w:szCs w:val="24"/>
        </w:rPr>
        <w:tab/>
      </w:r>
      <w:r>
        <w:t>XCAP Server</w:t>
      </w:r>
      <w:r>
        <w:tab/>
      </w:r>
      <w:r>
        <w:fldChar w:fldCharType="begin" w:fldLock="1"/>
      </w:r>
      <w:r>
        <w:instrText xml:space="preserve"> PAGEREF _Toc219102732 \h </w:instrText>
      </w:r>
      <w:r>
        <w:fldChar w:fldCharType="separate"/>
      </w:r>
      <w:r>
        <w:t>16</w:t>
      </w:r>
      <w:r>
        <w:fldChar w:fldCharType="end"/>
      </w:r>
    </w:p>
    <w:p w14:paraId="6DFC2094" w14:textId="26D1639D" w:rsidR="00550E82" w:rsidRPr="00550E82" w:rsidRDefault="00550E82">
      <w:pPr>
        <w:pStyle w:val="TOC3"/>
        <w:rPr>
          <w:rFonts w:ascii="Calibri" w:eastAsia="Yu Mincho" w:hAnsi="Calibri"/>
          <w:kern w:val="2"/>
          <w:sz w:val="24"/>
          <w:szCs w:val="24"/>
        </w:rPr>
      </w:pPr>
      <w:r>
        <w:t>5.5.2</w:t>
      </w:r>
      <w:r w:rsidRPr="00550E82">
        <w:rPr>
          <w:rFonts w:ascii="Calibri" w:eastAsia="Yu Mincho" w:hAnsi="Calibri"/>
          <w:kern w:val="2"/>
          <w:sz w:val="24"/>
          <w:szCs w:val="24"/>
        </w:rPr>
        <w:tab/>
      </w:r>
      <w:r>
        <w:t>HTTP Signalling</w:t>
      </w:r>
      <w:r>
        <w:tab/>
      </w:r>
      <w:r>
        <w:fldChar w:fldCharType="begin" w:fldLock="1"/>
      </w:r>
      <w:r>
        <w:instrText xml:space="preserve"> PAGEREF _Toc219102733 \h </w:instrText>
      </w:r>
      <w:r>
        <w:fldChar w:fldCharType="separate"/>
      </w:r>
      <w:r>
        <w:t>17</w:t>
      </w:r>
      <w:r>
        <w:fldChar w:fldCharType="end"/>
      </w:r>
    </w:p>
    <w:p w14:paraId="7C7AC25A" w14:textId="4699B24B" w:rsidR="00550E82" w:rsidRPr="00550E82" w:rsidRDefault="00550E82">
      <w:pPr>
        <w:pStyle w:val="TOC2"/>
        <w:rPr>
          <w:rFonts w:ascii="Calibri" w:eastAsia="Yu Mincho" w:hAnsi="Calibri"/>
          <w:kern w:val="2"/>
          <w:sz w:val="24"/>
          <w:szCs w:val="24"/>
        </w:rPr>
      </w:pPr>
      <w:r>
        <w:t>5.6</w:t>
      </w:r>
      <w:r w:rsidRPr="00550E82">
        <w:rPr>
          <w:rFonts w:ascii="Calibri" w:eastAsia="Yu Mincho" w:hAnsi="Calibri"/>
          <w:kern w:val="2"/>
          <w:sz w:val="24"/>
          <w:szCs w:val="24"/>
        </w:rPr>
        <w:tab/>
      </w:r>
      <w:r>
        <w:t>Void</w:t>
      </w:r>
      <w:r>
        <w:tab/>
      </w:r>
      <w:r>
        <w:fldChar w:fldCharType="begin" w:fldLock="1"/>
      </w:r>
      <w:r>
        <w:instrText xml:space="preserve"> PAGEREF _Toc219102734 \h </w:instrText>
      </w:r>
      <w:r>
        <w:fldChar w:fldCharType="separate"/>
      </w:r>
      <w:r>
        <w:t>18</w:t>
      </w:r>
      <w:r>
        <w:fldChar w:fldCharType="end"/>
      </w:r>
    </w:p>
    <w:p w14:paraId="0C7EE8D1" w14:textId="3D8A610F" w:rsidR="00550E82" w:rsidRPr="00550E82" w:rsidRDefault="00550E82">
      <w:pPr>
        <w:pStyle w:val="TOC1"/>
        <w:rPr>
          <w:rFonts w:ascii="Calibri" w:eastAsia="Yu Mincho" w:hAnsi="Calibri"/>
          <w:kern w:val="2"/>
          <w:sz w:val="24"/>
          <w:szCs w:val="24"/>
        </w:rPr>
      </w:pPr>
      <w:r>
        <w:t>6</w:t>
      </w:r>
      <w:r w:rsidRPr="00550E82">
        <w:rPr>
          <w:rFonts w:ascii="Calibri" w:eastAsia="Yu Mincho" w:hAnsi="Calibri"/>
          <w:kern w:val="2"/>
          <w:sz w:val="24"/>
          <w:szCs w:val="24"/>
        </w:rPr>
        <w:tab/>
      </w:r>
      <w:r>
        <w:t>ASP definitions</w:t>
      </w:r>
      <w:r>
        <w:tab/>
      </w:r>
      <w:r>
        <w:fldChar w:fldCharType="begin" w:fldLock="1"/>
      </w:r>
      <w:r>
        <w:instrText xml:space="preserve"> PAGEREF _Toc219102735 \h </w:instrText>
      </w:r>
      <w:r>
        <w:fldChar w:fldCharType="separate"/>
      </w:r>
      <w:r>
        <w:t>18</w:t>
      </w:r>
      <w:r>
        <w:fldChar w:fldCharType="end"/>
      </w:r>
    </w:p>
    <w:p w14:paraId="7BB63F9D" w14:textId="05EF392E" w:rsidR="00550E82" w:rsidRPr="00550E82" w:rsidRDefault="00550E82">
      <w:pPr>
        <w:pStyle w:val="TOC2"/>
        <w:rPr>
          <w:rFonts w:ascii="Calibri" w:eastAsia="Yu Mincho" w:hAnsi="Calibri"/>
          <w:kern w:val="2"/>
          <w:sz w:val="24"/>
          <w:szCs w:val="24"/>
        </w:rPr>
      </w:pPr>
      <w:r>
        <w:t>6.1</w:t>
      </w:r>
      <w:r w:rsidRPr="00550E82">
        <w:rPr>
          <w:rFonts w:ascii="Calibri" w:eastAsia="Yu Mincho" w:hAnsi="Calibri"/>
          <w:kern w:val="2"/>
          <w:sz w:val="24"/>
          <w:szCs w:val="24"/>
        </w:rPr>
        <w:tab/>
      </w:r>
      <w:r>
        <w:t>Void</w:t>
      </w:r>
      <w:r>
        <w:tab/>
      </w:r>
      <w:r>
        <w:fldChar w:fldCharType="begin" w:fldLock="1"/>
      </w:r>
      <w:r>
        <w:instrText xml:space="preserve"> PAGEREF _Toc219102736 \h </w:instrText>
      </w:r>
      <w:r>
        <w:fldChar w:fldCharType="separate"/>
      </w:r>
      <w:r>
        <w:t>18</w:t>
      </w:r>
      <w:r>
        <w:fldChar w:fldCharType="end"/>
      </w:r>
    </w:p>
    <w:p w14:paraId="19B351E3" w14:textId="294BA958" w:rsidR="00550E82" w:rsidRPr="00550E82" w:rsidRDefault="00550E82">
      <w:pPr>
        <w:pStyle w:val="TOC2"/>
        <w:rPr>
          <w:rFonts w:ascii="Calibri" w:eastAsia="Yu Mincho" w:hAnsi="Calibri"/>
          <w:kern w:val="2"/>
          <w:sz w:val="24"/>
          <w:szCs w:val="24"/>
        </w:rPr>
      </w:pPr>
      <w:r>
        <w:t>6.2</w:t>
      </w:r>
      <w:r w:rsidRPr="00550E82">
        <w:rPr>
          <w:rFonts w:ascii="Calibri" w:eastAsia="Yu Mincho" w:hAnsi="Calibri"/>
          <w:kern w:val="2"/>
          <w:sz w:val="24"/>
          <w:szCs w:val="24"/>
        </w:rPr>
        <w:tab/>
      </w:r>
      <w:r>
        <w:t>Void</w:t>
      </w:r>
      <w:r>
        <w:tab/>
      </w:r>
      <w:r>
        <w:fldChar w:fldCharType="begin" w:fldLock="1"/>
      </w:r>
      <w:r>
        <w:instrText xml:space="preserve"> PAGEREF _Toc219102737 \h </w:instrText>
      </w:r>
      <w:r>
        <w:fldChar w:fldCharType="separate"/>
      </w:r>
      <w:r>
        <w:t>18</w:t>
      </w:r>
      <w:r>
        <w:fldChar w:fldCharType="end"/>
      </w:r>
    </w:p>
    <w:p w14:paraId="0F594204" w14:textId="30578A8B" w:rsidR="00550E82" w:rsidRPr="00550E82" w:rsidRDefault="00550E82">
      <w:pPr>
        <w:pStyle w:val="TOC2"/>
        <w:rPr>
          <w:rFonts w:ascii="Calibri" w:eastAsia="Yu Mincho" w:hAnsi="Calibri"/>
          <w:kern w:val="2"/>
          <w:sz w:val="24"/>
          <w:szCs w:val="24"/>
        </w:rPr>
      </w:pPr>
      <w:r>
        <w:t>6.3</w:t>
      </w:r>
      <w:r w:rsidRPr="00550E82">
        <w:rPr>
          <w:rFonts w:ascii="Calibri" w:eastAsia="Yu Mincho" w:hAnsi="Calibri"/>
          <w:kern w:val="2"/>
          <w:sz w:val="24"/>
          <w:szCs w:val="24"/>
        </w:rPr>
        <w:tab/>
      </w:r>
      <w:r>
        <w:t>Void</w:t>
      </w:r>
      <w:r>
        <w:tab/>
      </w:r>
      <w:r>
        <w:fldChar w:fldCharType="begin" w:fldLock="1"/>
      </w:r>
      <w:r>
        <w:instrText xml:space="preserve"> PAGEREF _Toc219102738 \h </w:instrText>
      </w:r>
      <w:r>
        <w:fldChar w:fldCharType="separate"/>
      </w:r>
      <w:r>
        <w:t>18</w:t>
      </w:r>
      <w:r>
        <w:fldChar w:fldCharType="end"/>
      </w:r>
    </w:p>
    <w:p w14:paraId="6E46510B" w14:textId="0217C14C" w:rsidR="00550E82" w:rsidRPr="00550E82" w:rsidRDefault="00550E82">
      <w:pPr>
        <w:pStyle w:val="TOC2"/>
        <w:rPr>
          <w:rFonts w:ascii="Calibri" w:eastAsia="Yu Mincho" w:hAnsi="Calibri"/>
          <w:kern w:val="2"/>
          <w:sz w:val="24"/>
          <w:szCs w:val="24"/>
        </w:rPr>
      </w:pPr>
      <w:r>
        <w:t>6.4</w:t>
      </w:r>
      <w:r w:rsidRPr="00550E82">
        <w:rPr>
          <w:rFonts w:ascii="Calibri" w:eastAsia="Yu Mincho" w:hAnsi="Calibri"/>
          <w:kern w:val="2"/>
          <w:sz w:val="24"/>
          <w:szCs w:val="24"/>
        </w:rPr>
        <w:tab/>
      </w:r>
      <w:r>
        <w:t>Void</w:t>
      </w:r>
      <w:r>
        <w:tab/>
      </w:r>
      <w:r>
        <w:fldChar w:fldCharType="begin" w:fldLock="1"/>
      </w:r>
      <w:r>
        <w:instrText xml:space="preserve"> PAGEREF _Toc219102739 \h </w:instrText>
      </w:r>
      <w:r>
        <w:fldChar w:fldCharType="separate"/>
      </w:r>
      <w:r>
        <w:t>18</w:t>
      </w:r>
      <w:r>
        <w:fldChar w:fldCharType="end"/>
      </w:r>
    </w:p>
    <w:p w14:paraId="1A9FF8AD" w14:textId="334142F6" w:rsidR="00550E82" w:rsidRPr="00550E82" w:rsidRDefault="00550E82">
      <w:pPr>
        <w:pStyle w:val="TOC2"/>
        <w:rPr>
          <w:rFonts w:ascii="Calibri" w:eastAsia="Yu Mincho" w:hAnsi="Calibri"/>
          <w:kern w:val="2"/>
          <w:sz w:val="24"/>
          <w:szCs w:val="24"/>
        </w:rPr>
      </w:pPr>
      <w:r>
        <w:t>6.5</w:t>
      </w:r>
      <w:r w:rsidRPr="00550E82">
        <w:rPr>
          <w:rFonts w:ascii="Calibri" w:eastAsia="Yu Mincho" w:hAnsi="Calibri"/>
          <w:kern w:val="2"/>
          <w:sz w:val="24"/>
          <w:szCs w:val="24"/>
        </w:rPr>
        <w:tab/>
      </w:r>
      <w:r>
        <w:t>XCAP server ASP definitions</w:t>
      </w:r>
      <w:r>
        <w:tab/>
      </w:r>
      <w:r>
        <w:fldChar w:fldCharType="begin" w:fldLock="1"/>
      </w:r>
      <w:r>
        <w:instrText xml:space="preserve"> PAGEREF _Toc219102740 \h </w:instrText>
      </w:r>
      <w:r>
        <w:fldChar w:fldCharType="separate"/>
      </w:r>
      <w:r>
        <w:t>18</w:t>
      </w:r>
      <w:r>
        <w:fldChar w:fldCharType="end"/>
      </w:r>
    </w:p>
    <w:p w14:paraId="0613CB0F" w14:textId="0553C64E" w:rsidR="00550E82" w:rsidRPr="00550E82" w:rsidRDefault="00550E82">
      <w:pPr>
        <w:pStyle w:val="TOC1"/>
        <w:rPr>
          <w:rFonts w:ascii="Calibri" w:eastAsia="Yu Mincho" w:hAnsi="Calibri"/>
          <w:kern w:val="2"/>
          <w:sz w:val="24"/>
          <w:szCs w:val="24"/>
        </w:rPr>
      </w:pPr>
      <w:r>
        <w:t>7</w:t>
      </w:r>
      <w:r w:rsidRPr="00550E82">
        <w:rPr>
          <w:rFonts w:ascii="Calibri" w:eastAsia="Yu Mincho" w:hAnsi="Calibri"/>
          <w:kern w:val="2"/>
          <w:sz w:val="24"/>
          <w:szCs w:val="24"/>
        </w:rPr>
        <w:tab/>
      </w:r>
      <w:r>
        <w:t>Codec definitions for IP User Data</w:t>
      </w:r>
      <w:r>
        <w:tab/>
      </w:r>
      <w:r>
        <w:fldChar w:fldCharType="begin" w:fldLock="1"/>
      </w:r>
      <w:r>
        <w:instrText xml:space="preserve"> PAGEREF _Toc219102741 \h </w:instrText>
      </w:r>
      <w:r>
        <w:fldChar w:fldCharType="separate"/>
      </w:r>
      <w:r>
        <w:t>19</w:t>
      </w:r>
      <w:r>
        <w:fldChar w:fldCharType="end"/>
      </w:r>
    </w:p>
    <w:p w14:paraId="4061B97E" w14:textId="5138E68E" w:rsidR="00550E82" w:rsidRPr="00550E82" w:rsidRDefault="00550E82">
      <w:pPr>
        <w:pStyle w:val="TOC2"/>
        <w:rPr>
          <w:rFonts w:ascii="Calibri" w:eastAsia="Yu Mincho" w:hAnsi="Calibri"/>
          <w:kern w:val="2"/>
          <w:sz w:val="24"/>
          <w:szCs w:val="24"/>
        </w:rPr>
      </w:pPr>
      <w:r>
        <w:t>7.1</w:t>
      </w:r>
      <w:r w:rsidRPr="00550E82">
        <w:rPr>
          <w:rFonts w:ascii="Calibri" w:eastAsia="Yu Mincho" w:hAnsi="Calibri"/>
          <w:kern w:val="2"/>
          <w:sz w:val="24"/>
          <w:szCs w:val="24"/>
        </w:rPr>
        <w:tab/>
      </w:r>
      <w:r>
        <w:t>Introduction</w:t>
      </w:r>
      <w:r>
        <w:tab/>
      </w:r>
      <w:r>
        <w:fldChar w:fldCharType="begin" w:fldLock="1"/>
      </w:r>
      <w:r>
        <w:instrText xml:space="preserve"> PAGEREF _Toc219102742 \h </w:instrText>
      </w:r>
      <w:r>
        <w:fldChar w:fldCharType="separate"/>
      </w:r>
      <w:r>
        <w:t>19</w:t>
      </w:r>
      <w:r>
        <w:fldChar w:fldCharType="end"/>
      </w:r>
    </w:p>
    <w:p w14:paraId="0015F5B6" w14:textId="6BDA9820" w:rsidR="00550E82" w:rsidRPr="00550E82" w:rsidRDefault="00550E82">
      <w:pPr>
        <w:pStyle w:val="TOC2"/>
        <w:rPr>
          <w:rFonts w:ascii="Calibri" w:eastAsia="Yu Mincho" w:hAnsi="Calibri"/>
          <w:kern w:val="2"/>
          <w:sz w:val="24"/>
          <w:szCs w:val="24"/>
        </w:rPr>
      </w:pPr>
      <w:r>
        <w:t>7.2</w:t>
      </w:r>
      <w:r w:rsidRPr="00550E82">
        <w:rPr>
          <w:rFonts w:ascii="Calibri" w:eastAsia="Yu Mincho" w:hAnsi="Calibri"/>
          <w:kern w:val="2"/>
          <w:sz w:val="24"/>
          <w:szCs w:val="24"/>
        </w:rPr>
        <w:tab/>
      </w:r>
      <w:r>
        <w:t>General Aspects</w:t>
      </w:r>
      <w:r>
        <w:tab/>
      </w:r>
      <w:r>
        <w:fldChar w:fldCharType="begin" w:fldLock="1"/>
      </w:r>
      <w:r>
        <w:instrText xml:space="preserve"> PAGEREF _Toc219102743 \h </w:instrText>
      </w:r>
      <w:r>
        <w:fldChar w:fldCharType="separate"/>
      </w:r>
      <w:r>
        <w:t>19</w:t>
      </w:r>
      <w:r>
        <w:fldChar w:fldCharType="end"/>
      </w:r>
    </w:p>
    <w:p w14:paraId="657FFFE9" w14:textId="0B7C8656" w:rsidR="00550E82" w:rsidRPr="00550E82" w:rsidRDefault="00550E82">
      <w:pPr>
        <w:pStyle w:val="TOC2"/>
        <w:rPr>
          <w:rFonts w:ascii="Calibri" w:eastAsia="Yu Mincho" w:hAnsi="Calibri"/>
          <w:kern w:val="2"/>
          <w:sz w:val="24"/>
          <w:szCs w:val="24"/>
        </w:rPr>
      </w:pPr>
      <w:r>
        <w:t>7.3</w:t>
      </w:r>
      <w:r w:rsidRPr="00550E82">
        <w:rPr>
          <w:rFonts w:ascii="Calibri" w:eastAsia="Yu Mincho" w:hAnsi="Calibri"/>
          <w:kern w:val="2"/>
          <w:sz w:val="24"/>
          <w:szCs w:val="24"/>
        </w:rPr>
        <w:tab/>
      </w:r>
      <w:r>
        <w:t>Requirements on abstract message syntax for IMS (SIP, SDP)</w:t>
      </w:r>
      <w:r>
        <w:tab/>
      </w:r>
      <w:r>
        <w:fldChar w:fldCharType="begin" w:fldLock="1"/>
      </w:r>
      <w:r>
        <w:instrText xml:space="preserve"> PAGEREF _Toc219102744 \h </w:instrText>
      </w:r>
      <w:r>
        <w:fldChar w:fldCharType="separate"/>
      </w:r>
      <w:r>
        <w:t>20</w:t>
      </w:r>
      <w:r>
        <w:fldChar w:fldCharType="end"/>
      </w:r>
    </w:p>
    <w:p w14:paraId="7A8981B5" w14:textId="30C0D21B" w:rsidR="00550E82" w:rsidRPr="00550E82" w:rsidRDefault="00550E82">
      <w:pPr>
        <w:pStyle w:val="TOC3"/>
        <w:rPr>
          <w:rFonts w:ascii="Calibri" w:eastAsia="Yu Mincho" w:hAnsi="Calibri"/>
          <w:kern w:val="2"/>
          <w:sz w:val="24"/>
          <w:szCs w:val="24"/>
        </w:rPr>
      </w:pPr>
      <w:r>
        <w:t>7.3.1</w:t>
      </w:r>
      <w:r w:rsidRPr="00550E82">
        <w:rPr>
          <w:rFonts w:ascii="Calibri" w:eastAsia="Yu Mincho" w:hAnsi="Calibri"/>
          <w:kern w:val="2"/>
          <w:sz w:val="24"/>
          <w:szCs w:val="24"/>
        </w:rPr>
        <w:tab/>
      </w:r>
      <w:r>
        <w:t>Type definition - Syntax / Semantic aspects</w:t>
      </w:r>
      <w:r>
        <w:tab/>
      </w:r>
      <w:r>
        <w:fldChar w:fldCharType="begin" w:fldLock="1"/>
      </w:r>
      <w:r>
        <w:instrText xml:space="preserve"> PAGEREF _Toc219102745 \h </w:instrText>
      </w:r>
      <w:r>
        <w:fldChar w:fldCharType="separate"/>
      </w:r>
      <w:r>
        <w:t>20</w:t>
      </w:r>
      <w:r>
        <w:fldChar w:fldCharType="end"/>
      </w:r>
    </w:p>
    <w:p w14:paraId="0841F218" w14:textId="43315F6A" w:rsidR="00550E82" w:rsidRPr="00550E82" w:rsidRDefault="00550E82">
      <w:pPr>
        <w:pStyle w:val="TOC3"/>
        <w:rPr>
          <w:rFonts w:ascii="Calibri" w:eastAsia="Yu Mincho" w:hAnsi="Calibri"/>
          <w:kern w:val="2"/>
          <w:sz w:val="24"/>
          <w:szCs w:val="24"/>
        </w:rPr>
      </w:pPr>
      <w:r>
        <w:t>7.3.2</w:t>
      </w:r>
      <w:r w:rsidRPr="00550E82">
        <w:rPr>
          <w:rFonts w:ascii="Calibri" w:eastAsia="Yu Mincho" w:hAnsi="Calibri"/>
          <w:kern w:val="2"/>
          <w:sz w:val="24"/>
          <w:szCs w:val="24"/>
        </w:rPr>
        <w:tab/>
      </w:r>
      <w:r>
        <w:t>Deviations of the type definition semantic</w:t>
      </w:r>
      <w:r>
        <w:tab/>
      </w:r>
      <w:r>
        <w:fldChar w:fldCharType="begin" w:fldLock="1"/>
      </w:r>
      <w:r>
        <w:instrText xml:space="preserve"> PAGEREF _Toc219102746 \h </w:instrText>
      </w:r>
      <w:r>
        <w:fldChar w:fldCharType="separate"/>
      </w:r>
      <w:r>
        <w:t>20</w:t>
      </w:r>
      <w:r>
        <w:fldChar w:fldCharType="end"/>
      </w:r>
    </w:p>
    <w:p w14:paraId="64F14793" w14:textId="507B326E" w:rsidR="00550E82" w:rsidRPr="00550E82" w:rsidRDefault="00550E82">
      <w:pPr>
        <w:pStyle w:val="TOC3"/>
        <w:rPr>
          <w:rFonts w:ascii="Calibri" w:eastAsia="Yu Mincho" w:hAnsi="Calibri"/>
          <w:kern w:val="2"/>
          <w:sz w:val="24"/>
          <w:szCs w:val="24"/>
        </w:rPr>
      </w:pPr>
      <w:r>
        <w:t>7.3.3</w:t>
      </w:r>
      <w:r w:rsidRPr="00550E82">
        <w:rPr>
          <w:rFonts w:ascii="Calibri" w:eastAsia="Yu Mincho" w:hAnsi="Calibri"/>
          <w:kern w:val="2"/>
          <w:sz w:val="24"/>
          <w:szCs w:val="24"/>
        </w:rPr>
        <w:tab/>
      </w:r>
      <w:r>
        <w:t>Additional requirements for codec implementations (SIP/IMS Message</w:t>
      </w:r>
      <w:r>
        <w:tab/>
      </w:r>
      <w:r>
        <w:fldChar w:fldCharType="begin" w:fldLock="1"/>
      </w:r>
      <w:r>
        <w:instrText xml:space="preserve"> PAGEREF _Toc219102747 \h </w:instrText>
      </w:r>
      <w:r>
        <w:fldChar w:fldCharType="separate"/>
      </w:r>
      <w:r>
        <w:t>21</w:t>
      </w:r>
      <w:r>
        <w:fldChar w:fldCharType="end"/>
      </w:r>
    </w:p>
    <w:p w14:paraId="1753CFD6" w14:textId="456886DD" w:rsidR="00550E82" w:rsidRPr="00550E82" w:rsidRDefault="00550E82">
      <w:pPr>
        <w:pStyle w:val="TOC4"/>
        <w:rPr>
          <w:rFonts w:ascii="Calibri" w:eastAsia="Yu Mincho" w:hAnsi="Calibri"/>
          <w:kern w:val="2"/>
          <w:sz w:val="24"/>
          <w:szCs w:val="24"/>
        </w:rPr>
      </w:pPr>
      <w:r>
        <w:t>7.3.3.1</w:t>
      </w:r>
      <w:r w:rsidRPr="00550E82">
        <w:rPr>
          <w:rFonts w:ascii="Calibri" w:eastAsia="Yu Mincho" w:hAnsi="Calibri"/>
          <w:kern w:val="2"/>
          <w:sz w:val="24"/>
          <w:szCs w:val="24"/>
        </w:rPr>
        <w:tab/>
      </w:r>
      <w:r>
        <w:t>Differences between BNF - TTCN-3 Type Mapping</w:t>
      </w:r>
      <w:r>
        <w:tab/>
      </w:r>
      <w:r>
        <w:fldChar w:fldCharType="begin" w:fldLock="1"/>
      </w:r>
      <w:r>
        <w:instrText xml:space="preserve"> PAGEREF _Toc219102748 \h </w:instrText>
      </w:r>
      <w:r>
        <w:fldChar w:fldCharType="separate"/>
      </w:r>
      <w:r>
        <w:t>22</w:t>
      </w:r>
      <w:r>
        <w:fldChar w:fldCharType="end"/>
      </w:r>
    </w:p>
    <w:p w14:paraId="0558FAC5" w14:textId="72AD9E9F" w:rsidR="00550E82" w:rsidRPr="00550E82" w:rsidRDefault="00550E82">
      <w:pPr>
        <w:pStyle w:val="TOC4"/>
        <w:rPr>
          <w:rFonts w:ascii="Calibri" w:eastAsia="Yu Mincho" w:hAnsi="Calibri"/>
          <w:kern w:val="2"/>
          <w:sz w:val="24"/>
          <w:szCs w:val="24"/>
        </w:rPr>
      </w:pPr>
      <w:r>
        <w:t>7.3.3.2</w:t>
      </w:r>
      <w:r w:rsidRPr="00550E82">
        <w:rPr>
          <w:rFonts w:ascii="Calibri" w:eastAsia="Yu Mincho" w:hAnsi="Calibri"/>
          <w:kern w:val="2"/>
          <w:sz w:val="24"/>
          <w:szCs w:val="24"/>
        </w:rPr>
        <w:tab/>
      </w:r>
      <w:r>
        <w:t>URL Encoding</w:t>
      </w:r>
      <w:r>
        <w:tab/>
      </w:r>
      <w:r>
        <w:fldChar w:fldCharType="begin" w:fldLock="1"/>
      </w:r>
      <w:r>
        <w:instrText xml:space="preserve"> PAGEREF _Toc219102749 \h </w:instrText>
      </w:r>
      <w:r>
        <w:fldChar w:fldCharType="separate"/>
      </w:r>
      <w:r>
        <w:t>25</w:t>
      </w:r>
      <w:r>
        <w:fldChar w:fldCharType="end"/>
      </w:r>
    </w:p>
    <w:p w14:paraId="4199099E" w14:textId="05C22E2D" w:rsidR="00550E82" w:rsidRPr="00550E82" w:rsidRDefault="00550E82">
      <w:pPr>
        <w:pStyle w:val="TOC3"/>
        <w:rPr>
          <w:rFonts w:ascii="Calibri" w:eastAsia="Yu Mincho" w:hAnsi="Calibri"/>
          <w:kern w:val="2"/>
          <w:sz w:val="24"/>
          <w:szCs w:val="24"/>
        </w:rPr>
      </w:pPr>
      <w:r>
        <w:t>7.3.4</w:t>
      </w:r>
      <w:r w:rsidRPr="00550E82">
        <w:rPr>
          <w:rFonts w:ascii="Calibri" w:eastAsia="Yu Mincho" w:hAnsi="Calibri"/>
          <w:kern w:val="2"/>
          <w:sz w:val="24"/>
          <w:szCs w:val="24"/>
        </w:rPr>
        <w:tab/>
      </w:r>
      <w:r>
        <w:t>Additional requirements for codec implementations (Message Body)</w:t>
      </w:r>
      <w:r>
        <w:tab/>
      </w:r>
      <w:r>
        <w:fldChar w:fldCharType="begin" w:fldLock="1"/>
      </w:r>
      <w:r>
        <w:instrText xml:space="preserve"> PAGEREF _Toc219102750 \h </w:instrText>
      </w:r>
      <w:r>
        <w:fldChar w:fldCharType="separate"/>
      </w:r>
      <w:r>
        <w:t>25</w:t>
      </w:r>
      <w:r>
        <w:fldChar w:fldCharType="end"/>
      </w:r>
    </w:p>
    <w:p w14:paraId="2712D921" w14:textId="0663475B" w:rsidR="00550E82" w:rsidRPr="00550E82" w:rsidRDefault="00550E82">
      <w:pPr>
        <w:pStyle w:val="TOC3"/>
        <w:rPr>
          <w:rFonts w:ascii="Calibri" w:eastAsia="Yu Mincho" w:hAnsi="Calibri"/>
          <w:kern w:val="2"/>
          <w:sz w:val="24"/>
          <w:szCs w:val="24"/>
        </w:rPr>
      </w:pPr>
      <w:r>
        <w:t>7.3.5</w:t>
      </w:r>
      <w:r w:rsidRPr="00550E82">
        <w:rPr>
          <w:rFonts w:ascii="Calibri" w:eastAsia="Yu Mincho" w:hAnsi="Calibri"/>
          <w:kern w:val="2"/>
          <w:sz w:val="24"/>
          <w:szCs w:val="24"/>
        </w:rPr>
        <w:tab/>
      </w:r>
      <w:r>
        <w:t>Additional requirements for codec implementations (SDP Body)</w:t>
      </w:r>
      <w:r>
        <w:tab/>
      </w:r>
      <w:r>
        <w:fldChar w:fldCharType="begin" w:fldLock="1"/>
      </w:r>
      <w:r>
        <w:instrText xml:space="preserve"> PAGEREF _Toc219102751 \h </w:instrText>
      </w:r>
      <w:r>
        <w:fldChar w:fldCharType="separate"/>
      </w:r>
      <w:r>
        <w:t>25</w:t>
      </w:r>
      <w:r>
        <w:fldChar w:fldCharType="end"/>
      </w:r>
    </w:p>
    <w:p w14:paraId="19207B97" w14:textId="24B4B7DE" w:rsidR="00550E82" w:rsidRPr="00550E82" w:rsidRDefault="00550E82">
      <w:pPr>
        <w:pStyle w:val="TOC4"/>
        <w:rPr>
          <w:rFonts w:ascii="Calibri" w:eastAsia="Yu Mincho" w:hAnsi="Calibri"/>
          <w:kern w:val="2"/>
          <w:sz w:val="24"/>
          <w:szCs w:val="24"/>
        </w:rPr>
      </w:pPr>
      <w:r>
        <w:t>7.3.5.1</w:t>
      </w:r>
      <w:r w:rsidRPr="00550E82">
        <w:rPr>
          <w:rFonts w:ascii="Calibri" w:eastAsia="Yu Mincho" w:hAnsi="Calibri"/>
          <w:kern w:val="2"/>
          <w:sz w:val="24"/>
          <w:szCs w:val="24"/>
        </w:rPr>
        <w:tab/>
      </w:r>
      <w:r>
        <w:t>Differences between BNF - SDP Type Mapping</w:t>
      </w:r>
      <w:r>
        <w:tab/>
      </w:r>
      <w:r>
        <w:fldChar w:fldCharType="begin" w:fldLock="1"/>
      </w:r>
      <w:r>
        <w:instrText xml:space="preserve"> PAGEREF _Toc219102752 \h </w:instrText>
      </w:r>
      <w:r>
        <w:fldChar w:fldCharType="separate"/>
      </w:r>
      <w:r>
        <w:t>25</w:t>
      </w:r>
      <w:r>
        <w:fldChar w:fldCharType="end"/>
      </w:r>
    </w:p>
    <w:p w14:paraId="0E3216F7" w14:textId="148D790C" w:rsidR="00550E82" w:rsidRPr="00550E82" w:rsidRDefault="00550E82">
      <w:pPr>
        <w:pStyle w:val="TOC4"/>
        <w:rPr>
          <w:rFonts w:ascii="Calibri" w:eastAsia="Yu Mincho" w:hAnsi="Calibri"/>
          <w:kern w:val="2"/>
          <w:sz w:val="24"/>
          <w:szCs w:val="24"/>
        </w:rPr>
      </w:pPr>
      <w:r>
        <w:t>7.3.5.2</w:t>
      </w:r>
      <w:r w:rsidRPr="00550E82">
        <w:rPr>
          <w:rFonts w:ascii="Calibri" w:eastAsia="Yu Mincho" w:hAnsi="Calibri"/>
          <w:kern w:val="2"/>
          <w:sz w:val="24"/>
          <w:szCs w:val="24"/>
        </w:rPr>
        <w:tab/>
      </w:r>
      <w:r>
        <w:t>Defined attributes</w:t>
      </w:r>
      <w:r>
        <w:tab/>
      </w:r>
      <w:r>
        <w:fldChar w:fldCharType="begin" w:fldLock="1"/>
      </w:r>
      <w:r>
        <w:instrText xml:space="preserve"> PAGEREF _Toc219102753 \h </w:instrText>
      </w:r>
      <w:r>
        <w:fldChar w:fldCharType="separate"/>
      </w:r>
      <w:r>
        <w:t>27</w:t>
      </w:r>
      <w:r>
        <w:fldChar w:fldCharType="end"/>
      </w:r>
    </w:p>
    <w:p w14:paraId="32A7C3AB" w14:textId="7665BCDD" w:rsidR="00550E82" w:rsidRPr="00550E82" w:rsidRDefault="00550E82">
      <w:pPr>
        <w:pStyle w:val="TOC3"/>
        <w:rPr>
          <w:rFonts w:ascii="Calibri" w:eastAsia="Yu Mincho" w:hAnsi="Calibri"/>
          <w:kern w:val="2"/>
          <w:sz w:val="24"/>
          <w:szCs w:val="24"/>
        </w:rPr>
      </w:pPr>
      <w:r>
        <w:t>7.3.6</w:t>
      </w:r>
      <w:r w:rsidRPr="00550E82">
        <w:rPr>
          <w:rFonts w:ascii="Calibri" w:eastAsia="Yu Mincho" w:hAnsi="Calibri"/>
          <w:kern w:val="2"/>
          <w:sz w:val="24"/>
          <w:szCs w:val="24"/>
        </w:rPr>
        <w:tab/>
      </w:r>
      <w:r>
        <w:t>Additional requirements for codec implementations (HTTP)</w:t>
      </w:r>
      <w:r>
        <w:tab/>
      </w:r>
      <w:r>
        <w:fldChar w:fldCharType="begin" w:fldLock="1"/>
      </w:r>
      <w:r>
        <w:instrText xml:space="preserve"> PAGEREF _Toc219102754 \h </w:instrText>
      </w:r>
      <w:r>
        <w:fldChar w:fldCharType="separate"/>
      </w:r>
      <w:r>
        <w:t>28</w:t>
      </w:r>
      <w:r>
        <w:fldChar w:fldCharType="end"/>
      </w:r>
    </w:p>
    <w:p w14:paraId="690A4AF7" w14:textId="26F8C6A4" w:rsidR="00550E82" w:rsidRPr="00550E82" w:rsidRDefault="00550E82">
      <w:pPr>
        <w:pStyle w:val="TOC3"/>
        <w:rPr>
          <w:rFonts w:ascii="Calibri" w:eastAsia="Yu Mincho" w:hAnsi="Calibri"/>
          <w:kern w:val="2"/>
          <w:sz w:val="24"/>
          <w:szCs w:val="24"/>
        </w:rPr>
      </w:pPr>
      <w:r>
        <w:t>7.3.7</w:t>
      </w:r>
      <w:r w:rsidRPr="00550E82">
        <w:rPr>
          <w:rFonts w:ascii="Calibri" w:eastAsia="Yu Mincho" w:hAnsi="Calibri"/>
          <w:kern w:val="2"/>
          <w:sz w:val="24"/>
          <w:szCs w:val="24"/>
        </w:rPr>
        <w:tab/>
      </w:r>
      <w:r>
        <w:t>Additional requirements for codec implementations (XML)</w:t>
      </w:r>
      <w:r>
        <w:tab/>
      </w:r>
      <w:r>
        <w:fldChar w:fldCharType="begin" w:fldLock="1"/>
      </w:r>
      <w:r>
        <w:instrText xml:space="preserve"> PAGEREF _Toc219102755 \h </w:instrText>
      </w:r>
      <w:r>
        <w:fldChar w:fldCharType="separate"/>
      </w:r>
      <w:r>
        <w:t>28</w:t>
      </w:r>
      <w:r>
        <w:fldChar w:fldCharType="end"/>
      </w:r>
    </w:p>
    <w:p w14:paraId="4AEAC962" w14:textId="02371720" w:rsidR="00550E82" w:rsidRPr="00550E82" w:rsidRDefault="00550E82">
      <w:pPr>
        <w:pStyle w:val="TOC2"/>
        <w:rPr>
          <w:rFonts w:ascii="Calibri" w:eastAsia="Yu Mincho" w:hAnsi="Calibri"/>
          <w:kern w:val="2"/>
          <w:sz w:val="24"/>
          <w:szCs w:val="24"/>
        </w:rPr>
      </w:pPr>
      <w:r>
        <w:t>7.4</w:t>
      </w:r>
      <w:r w:rsidRPr="00550E82">
        <w:rPr>
          <w:rFonts w:ascii="Calibri" w:eastAsia="Yu Mincho" w:hAnsi="Calibri"/>
          <w:kern w:val="2"/>
          <w:sz w:val="24"/>
          <w:szCs w:val="24"/>
        </w:rPr>
        <w:tab/>
      </w:r>
      <w:r>
        <w:t>Requirements for codec implementations (DHCP, DNS)</w:t>
      </w:r>
      <w:r>
        <w:tab/>
      </w:r>
      <w:r>
        <w:fldChar w:fldCharType="begin" w:fldLock="1"/>
      </w:r>
      <w:r>
        <w:instrText xml:space="preserve"> PAGEREF _Toc219102756 \h </w:instrText>
      </w:r>
      <w:r>
        <w:fldChar w:fldCharType="separate"/>
      </w:r>
      <w:r>
        <w:t>28</w:t>
      </w:r>
      <w:r>
        <w:fldChar w:fldCharType="end"/>
      </w:r>
    </w:p>
    <w:p w14:paraId="2C3CA4C5" w14:textId="1D0BB768" w:rsidR="00550E82" w:rsidRPr="00550E82" w:rsidRDefault="00550E82">
      <w:pPr>
        <w:pStyle w:val="TOC1"/>
        <w:rPr>
          <w:rFonts w:ascii="Calibri" w:eastAsia="Yu Mincho" w:hAnsi="Calibri"/>
          <w:kern w:val="2"/>
          <w:sz w:val="24"/>
          <w:szCs w:val="24"/>
        </w:rPr>
      </w:pPr>
      <w:r>
        <w:t>8</w:t>
      </w:r>
      <w:r w:rsidRPr="00550E82">
        <w:rPr>
          <w:rFonts w:ascii="Calibri" w:eastAsia="Yu Mincho" w:hAnsi="Calibri"/>
          <w:kern w:val="2"/>
          <w:sz w:val="24"/>
          <w:szCs w:val="24"/>
        </w:rPr>
        <w:tab/>
      </w:r>
      <w:r>
        <w:t>Design consideration</w:t>
      </w:r>
      <w:r>
        <w:tab/>
      </w:r>
      <w:r>
        <w:fldChar w:fldCharType="begin" w:fldLock="1"/>
      </w:r>
      <w:r>
        <w:instrText xml:space="preserve"> PAGEREF _Toc219102757 \h </w:instrText>
      </w:r>
      <w:r>
        <w:fldChar w:fldCharType="separate"/>
      </w:r>
      <w:r>
        <w:t>28</w:t>
      </w:r>
      <w:r>
        <w:fldChar w:fldCharType="end"/>
      </w:r>
    </w:p>
    <w:p w14:paraId="2D89F02F" w14:textId="23C33230" w:rsidR="00550E82" w:rsidRPr="00550E82" w:rsidRDefault="00550E82">
      <w:pPr>
        <w:pStyle w:val="TOC2"/>
        <w:rPr>
          <w:rFonts w:ascii="Calibri" w:eastAsia="Yu Mincho" w:hAnsi="Calibri"/>
          <w:kern w:val="2"/>
          <w:sz w:val="24"/>
          <w:szCs w:val="24"/>
        </w:rPr>
      </w:pPr>
      <w:r>
        <w:t>8.1</w:t>
      </w:r>
      <w:r w:rsidRPr="00550E82">
        <w:rPr>
          <w:rFonts w:ascii="Calibri" w:eastAsia="Yu Mincho" w:hAnsi="Calibri"/>
          <w:kern w:val="2"/>
          <w:sz w:val="24"/>
          <w:szCs w:val="24"/>
        </w:rPr>
        <w:tab/>
      </w:r>
      <w:r>
        <w:t>Void</w:t>
      </w:r>
      <w:r>
        <w:tab/>
      </w:r>
      <w:r>
        <w:fldChar w:fldCharType="begin" w:fldLock="1"/>
      </w:r>
      <w:r>
        <w:instrText xml:space="preserve"> PAGEREF _Toc219102758 \h </w:instrText>
      </w:r>
      <w:r>
        <w:fldChar w:fldCharType="separate"/>
      </w:r>
      <w:r>
        <w:t>28</w:t>
      </w:r>
      <w:r>
        <w:fldChar w:fldCharType="end"/>
      </w:r>
    </w:p>
    <w:p w14:paraId="1FD01404" w14:textId="63E0F381" w:rsidR="00550E82" w:rsidRPr="00550E82" w:rsidRDefault="00550E82">
      <w:pPr>
        <w:pStyle w:val="TOC2"/>
        <w:rPr>
          <w:rFonts w:ascii="Calibri" w:eastAsia="Yu Mincho" w:hAnsi="Calibri"/>
          <w:kern w:val="2"/>
          <w:sz w:val="24"/>
          <w:szCs w:val="24"/>
        </w:rPr>
      </w:pPr>
      <w:r>
        <w:t>8.2</w:t>
      </w:r>
      <w:r w:rsidRPr="00550E82">
        <w:rPr>
          <w:rFonts w:ascii="Calibri" w:eastAsia="Yu Mincho" w:hAnsi="Calibri"/>
          <w:kern w:val="2"/>
          <w:sz w:val="24"/>
          <w:szCs w:val="24"/>
        </w:rPr>
        <w:tab/>
      </w:r>
      <w:r>
        <w:t>Void</w:t>
      </w:r>
      <w:r>
        <w:tab/>
      </w:r>
      <w:r>
        <w:fldChar w:fldCharType="begin" w:fldLock="1"/>
      </w:r>
      <w:r>
        <w:instrText xml:space="preserve"> PAGEREF _Toc219102759 \h </w:instrText>
      </w:r>
      <w:r>
        <w:fldChar w:fldCharType="separate"/>
      </w:r>
      <w:r>
        <w:t>28</w:t>
      </w:r>
      <w:r>
        <w:fldChar w:fldCharType="end"/>
      </w:r>
    </w:p>
    <w:p w14:paraId="0C9CA83C" w14:textId="0CABDE49" w:rsidR="00550E82" w:rsidRPr="00550E82" w:rsidRDefault="00550E82">
      <w:pPr>
        <w:pStyle w:val="TOC2"/>
        <w:rPr>
          <w:rFonts w:ascii="Calibri" w:eastAsia="Yu Mincho" w:hAnsi="Calibri"/>
          <w:kern w:val="2"/>
          <w:sz w:val="24"/>
          <w:szCs w:val="24"/>
        </w:rPr>
      </w:pPr>
      <w:r>
        <w:t>8.3</w:t>
      </w:r>
      <w:r w:rsidRPr="00550E82">
        <w:rPr>
          <w:rFonts w:ascii="Calibri" w:eastAsia="Yu Mincho" w:hAnsi="Calibri"/>
          <w:kern w:val="2"/>
          <w:sz w:val="24"/>
          <w:szCs w:val="24"/>
        </w:rPr>
        <w:tab/>
      </w:r>
      <w:r>
        <w:t>Void</w:t>
      </w:r>
      <w:r>
        <w:tab/>
      </w:r>
      <w:r>
        <w:fldChar w:fldCharType="begin" w:fldLock="1"/>
      </w:r>
      <w:r>
        <w:instrText xml:space="preserve"> PAGEREF _Toc219102760 \h </w:instrText>
      </w:r>
      <w:r>
        <w:fldChar w:fldCharType="separate"/>
      </w:r>
      <w:r>
        <w:t>28</w:t>
      </w:r>
      <w:r>
        <w:fldChar w:fldCharType="end"/>
      </w:r>
    </w:p>
    <w:p w14:paraId="70EEC3E9" w14:textId="6C990FE5" w:rsidR="00550E82" w:rsidRPr="00550E82" w:rsidRDefault="00550E82">
      <w:pPr>
        <w:pStyle w:val="TOC2"/>
        <w:rPr>
          <w:rFonts w:ascii="Calibri" w:eastAsia="Yu Mincho" w:hAnsi="Calibri"/>
          <w:kern w:val="2"/>
          <w:sz w:val="24"/>
          <w:szCs w:val="24"/>
        </w:rPr>
      </w:pPr>
      <w:r>
        <w:t>8.4</w:t>
      </w:r>
      <w:r w:rsidRPr="00550E82">
        <w:rPr>
          <w:rFonts w:ascii="Calibri" w:eastAsia="Yu Mincho" w:hAnsi="Calibri"/>
          <w:kern w:val="2"/>
          <w:sz w:val="24"/>
          <w:szCs w:val="24"/>
        </w:rPr>
        <w:tab/>
      </w:r>
      <w:r>
        <w:t>Void</w:t>
      </w:r>
      <w:r>
        <w:tab/>
      </w:r>
      <w:r>
        <w:fldChar w:fldCharType="begin" w:fldLock="1"/>
      </w:r>
      <w:r>
        <w:instrText xml:space="preserve"> PAGEREF _Toc219102761 \h </w:instrText>
      </w:r>
      <w:r>
        <w:fldChar w:fldCharType="separate"/>
      </w:r>
      <w:r>
        <w:t>28</w:t>
      </w:r>
      <w:r>
        <w:fldChar w:fldCharType="end"/>
      </w:r>
    </w:p>
    <w:p w14:paraId="12DEB1BE" w14:textId="719BA199" w:rsidR="00550E82" w:rsidRPr="00550E82" w:rsidRDefault="00550E82">
      <w:pPr>
        <w:pStyle w:val="TOC2"/>
        <w:rPr>
          <w:rFonts w:ascii="Calibri" w:eastAsia="Yu Mincho" w:hAnsi="Calibri"/>
          <w:kern w:val="2"/>
          <w:sz w:val="24"/>
          <w:szCs w:val="24"/>
        </w:rPr>
      </w:pPr>
      <w:r>
        <w:t>8.5</w:t>
      </w:r>
      <w:r w:rsidRPr="00550E82">
        <w:rPr>
          <w:rFonts w:ascii="Calibri" w:eastAsia="Yu Mincho" w:hAnsi="Calibri"/>
          <w:kern w:val="2"/>
          <w:sz w:val="24"/>
          <w:szCs w:val="24"/>
        </w:rPr>
        <w:tab/>
      </w:r>
      <w:r>
        <w:t>Timer Tolerances</w:t>
      </w:r>
      <w:r>
        <w:tab/>
      </w:r>
      <w:r>
        <w:fldChar w:fldCharType="begin" w:fldLock="1"/>
      </w:r>
      <w:r>
        <w:instrText xml:space="preserve"> PAGEREF _Toc219102762 \h </w:instrText>
      </w:r>
      <w:r>
        <w:fldChar w:fldCharType="separate"/>
      </w:r>
      <w:r>
        <w:t>28</w:t>
      </w:r>
      <w:r>
        <w:fldChar w:fldCharType="end"/>
      </w:r>
    </w:p>
    <w:p w14:paraId="04556F50" w14:textId="0271E9D8" w:rsidR="00550E82" w:rsidRPr="00550E82" w:rsidRDefault="00550E82">
      <w:pPr>
        <w:pStyle w:val="TOC2"/>
        <w:rPr>
          <w:rFonts w:ascii="Calibri" w:eastAsia="Yu Mincho" w:hAnsi="Calibri"/>
          <w:kern w:val="2"/>
          <w:sz w:val="24"/>
          <w:szCs w:val="24"/>
        </w:rPr>
      </w:pPr>
      <w:r>
        <w:t>8.6</w:t>
      </w:r>
      <w:r w:rsidRPr="00550E82">
        <w:rPr>
          <w:rFonts w:ascii="Calibri" w:eastAsia="Yu Mincho" w:hAnsi="Calibri"/>
          <w:kern w:val="2"/>
          <w:sz w:val="24"/>
          <w:szCs w:val="24"/>
        </w:rPr>
        <w:tab/>
      </w:r>
      <w:r>
        <w:t>Bearer information for UTRAN</w:t>
      </w:r>
      <w:r>
        <w:tab/>
      </w:r>
      <w:r>
        <w:fldChar w:fldCharType="begin" w:fldLock="1"/>
      </w:r>
      <w:r>
        <w:instrText xml:space="preserve"> PAGEREF _Toc219102763 \h </w:instrText>
      </w:r>
      <w:r>
        <w:fldChar w:fldCharType="separate"/>
      </w:r>
      <w:r>
        <w:t>28</w:t>
      </w:r>
      <w:r>
        <w:fldChar w:fldCharType="end"/>
      </w:r>
    </w:p>
    <w:p w14:paraId="5C9C06C2" w14:textId="07CD251C" w:rsidR="00550E82" w:rsidRPr="00550E82" w:rsidRDefault="00550E82" w:rsidP="00550E82">
      <w:pPr>
        <w:pStyle w:val="TOC8"/>
        <w:rPr>
          <w:rFonts w:ascii="Calibri" w:eastAsia="Yu Mincho" w:hAnsi="Calibri"/>
          <w:b w:val="0"/>
          <w:kern w:val="2"/>
          <w:sz w:val="24"/>
          <w:szCs w:val="24"/>
        </w:rPr>
      </w:pPr>
      <w:r>
        <w:lastRenderedPageBreak/>
        <w:t>Annex A (normative): Abstract Test Suites (ATS)</w:t>
      </w:r>
      <w:r>
        <w:tab/>
      </w:r>
      <w:r>
        <w:fldChar w:fldCharType="begin" w:fldLock="1"/>
      </w:r>
      <w:r>
        <w:instrText xml:space="preserve"> PAGEREF _Toc219102764 \h </w:instrText>
      </w:r>
      <w:r>
        <w:fldChar w:fldCharType="separate"/>
      </w:r>
      <w:r>
        <w:t>29</w:t>
      </w:r>
      <w:r>
        <w:fldChar w:fldCharType="end"/>
      </w:r>
    </w:p>
    <w:p w14:paraId="68BC313E" w14:textId="1F1D6D56" w:rsidR="00550E82" w:rsidRPr="00550E82" w:rsidRDefault="00550E82">
      <w:pPr>
        <w:pStyle w:val="TOC1"/>
        <w:rPr>
          <w:rFonts w:ascii="Calibri" w:eastAsia="Yu Mincho" w:hAnsi="Calibri"/>
          <w:kern w:val="2"/>
          <w:sz w:val="24"/>
          <w:szCs w:val="24"/>
        </w:rPr>
      </w:pPr>
      <w:r>
        <w:t>A.1</w:t>
      </w:r>
      <w:r w:rsidRPr="00550E82">
        <w:rPr>
          <w:rFonts w:ascii="Calibri" w:eastAsia="Yu Mincho" w:hAnsi="Calibri"/>
          <w:kern w:val="2"/>
          <w:sz w:val="24"/>
          <w:szCs w:val="24"/>
        </w:rPr>
        <w:tab/>
      </w:r>
      <w:r>
        <w:t>Baseline of specifications</w:t>
      </w:r>
      <w:r>
        <w:tab/>
      </w:r>
      <w:r>
        <w:fldChar w:fldCharType="begin" w:fldLock="1"/>
      </w:r>
      <w:r>
        <w:instrText xml:space="preserve"> PAGEREF _Toc219102765 \h </w:instrText>
      </w:r>
      <w:r>
        <w:fldChar w:fldCharType="separate"/>
      </w:r>
      <w:r>
        <w:t>29</w:t>
      </w:r>
      <w:r>
        <w:fldChar w:fldCharType="end"/>
      </w:r>
    </w:p>
    <w:p w14:paraId="16B9FF87" w14:textId="3C707ED1" w:rsidR="00550E82" w:rsidRPr="00550E82" w:rsidRDefault="00550E82">
      <w:pPr>
        <w:pStyle w:val="TOC1"/>
        <w:rPr>
          <w:rFonts w:ascii="Calibri" w:eastAsia="Yu Mincho" w:hAnsi="Calibri"/>
          <w:kern w:val="2"/>
          <w:sz w:val="24"/>
          <w:szCs w:val="24"/>
        </w:rPr>
      </w:pPr>
      <w:r>
        <w:t>A.2</w:t>
      </w:r>
      <w:r w:rsidRPr="00550E82">
        <w:rPr>
          <w:rFonts w:ascii="Calibri" w:eastAsia="Yu Mincho" w:hAnsi="Calibri"/>
          <w:kern w:val="2"/>
          <w:sz w:val="24"/>
          <w:szCs w:val="24"/>
        </w:rPr>
        <w:tab/>
      </w:r>
      <w:r>
        <w:t>IMS-CC ATS</w:t>
      </w:r>
      <w:r>
        <w:tab/>
      </w:r>
      <w:r>
        <w:fldChar w:fldCharType="begin" w:fldLock="1"/>
      </w:r>
      <w:r>
        <w:instrText xml:space="preserve"> PAGEREF _Toc219102766 \h </w:instrText>
      </w:r>
      <w:r>
        <w:fldChar w:fldCharType="separate"/>
      </w:r>
      <w:r>
        <w:t>29</w:t>
      </w:r>
      <w:r>
        <w:fldChar w:fldCharType="end"/>
      </w:r>
    </w:p>
    <w:p w14:paraId="788C9603" w14:textId="08E5C0ED" w:rsidR="00550E82" w:rsidRPr="00550E82" w:rsidRDefault="00550E82">
      <w:pPr>
        <w:pStyle w:val="TOC2"/>
        <w:rPr>
          <w:rFonts w:ascii="Calibri" w:eastAsia="Yu Mincho" w:hAnsi="Calibri"/>
          <w:kern w:val="2"/>
          <w:sz w:val="24"/>
          <w:szCs w:val="24"/>
        </w:rPr>
      </w:pPr>
      <w:r>
        <w:t>A.2.1</w:t>
      </w:r>
      <w:r w:rsidRPr="00550E82">
        <w:rPr>
          <w:rFonts w:ascii="Calibri" w:eastAsia="Yu Mincho" w:hAnsi="Calibri"/>
          <w:kern w:val="2"/>
          <w:sz w:val="24"/>
          <w:szCs w:val="24"/>
        </w:rPr>
        <w:tab/>
      </w:r>
      <w:r>
        <w:t>Void</w:t>
      </w:r>
      <w:r>
        <w:tab/>
      </w:r>
      <w:r>
        <w:fldChar w:fldCharType="begin" w:fldLock="1"/>
      </w:r>
      <w:r>
        <w:instrText xml:space="preserve"> PAGEREF _Toc219102767 \h </w:instrText>
      </w:r>
      <w:r>
        <w:fldChar w:fldCharType="separate"/>
      </w:r>
      <w:r>
        <w:t>32</w:t>
      </w:r>
      <w:r>
        <w:fldChar w:fldCharType="end"/>
      </w:r>
    </w:p>
    <w:p w14:paraId="4463E53B" w14:textId="7F872D7A" w:rsidR="00550E82" w:rsidRPr="00550E82" w:rsidRDefault="00550E82">
      <w:pPr>
        <w:pStyle w:val="TOC2"/>
        <w:rPr>
          <w:rFonts w:ascii="Calibri" w:eastAsia="Yu Mincho" w:hAnsi="Calibri"/>
          <w:kern w:val="2"/>
          <w:sz w:val="24"/>
          <w:szCs w:val="24"/>
        </w:rPr>
      </w:pPr>
      <w:r>
        <w:t>A.2.2</w:t>
      </w:r>
      <w:r w:rsidRPr="00550E82">
        <w:rPr>
          <w:rFonts w:ascii="Calibri" w:eastAsia="Yu Mincho" w:hAnsi="Calibri"/>
          <w:kern w:val="2"/>
          <w:sz w:val="24"/>
          <w:szCs w:val="24"/>
        </w:rPr>
        <w:tab/>
      </w:r>
      <w:r>
        <w:t>Void</w:t>
      </w:r>
      <w:r>
        <w:tab/>
      </w:r>
      <w:r>
        <w:fldChar w:fldCharType="begin" w:fldLock="1"/>
      </w:r>
      <w:r>
        <w:instrText xml:space="preserve"> PAGEREF _Toc219102768 \h </w:instrText>
      </w:r>
      <w:r>
        <w:fldChar w:fldCharType="separate"/>
      </w:r>
      <w:r>
        <w:t>32</w:t>
      </w:r>
      <w:r>
        <w:fldChar w:fldCharType="end"/>
      </w:r>
    </w:p>
    <w:p w14:paraId="475DD0E4" w14:textId="17BAC3C3" w:rsidR="00550E82" w:rsidRPr="00550E82" w:rsidRDefault="00550E82">
      <w:pPr>
        <w:pStyle w:val="TOC2"/>
        <w:rPr>
          <w:rFonts w:ascii="Calibri" w:eastAsia="Yu Mincho" w:hAnsi="Calibri"/>
          <w:kern w:val="2"/>
          <w:sz w:val="24"/>
          <w:szCs w:val="24"/>
        </w:rPr>
      </w:pPr>
      <w:r>
        <w:t>A.2.3</w:t>
      </w:r>
      <w:r w:rsidRPr="00550E82">
        <w:rPr>
          <w:rFonts w:ascii="Calibri" w:eastAsia="Yu Mincho" w:hAnsi="Calibri"/>
          <w:kern w:val="2"/>
          <w:sz w:val="24"/>
          <w:szCs w:val="24"/>
        </w:rPr>
        <w:tab/>
      </w:r>
      <w:r>
        <w:t>Void</w:t>
      </w:r>
      <w:r>
        <w:tab/>
      </w:r>
      <w:r>
        <w:fldChar w:fldCharType="begin" w:fldLock="1"/>
      </w:r>
      <w:r>
        <w:instrText xml:space="preserve"> PAGEREF _Toc219102769 \h </w:instrText>
      </w:r>
      <w:r>
        <w:fldChar w:fldCharType="separate"/>
      </w:r>
      <w:r>
        <w:t>32</w:t>
      </w:r>
      <w:r>
        <w:fldChar w:fldCharType="end"/>
      </w:r>
    </w:p>
    <w:p w14:paraId="7523871A" w14:textId="331E0A4A" w:rsidR="00550E82" w:rsidRPr="00550E82" w:rsidRDefault="00550E82">
      <w:pPr>
        <w:pStyle w:val="TOC1"/>
        <w:rPr>
          <w:rFonts w:ascii="Calibri" w:eastAsia="Yu Mincho" w:hAnsi="Calibri"/>
          <w:kern w:val="2"/>
          <w:sz w:val="24"/>
          <w:szCs w:val="24"/>
        </w:rPr>
      </w:pPr>
      <w:r>
        <w:t>A.3</w:t>
      </w:r>
      <w:r w:rsidRPr="00550E82">
        <w:rPr>
          <w:rFonts w:ascii="Calibri" w:eastAsia="Yu Mincho" w:hAnsi="Calibri"/>
          <w:kern w:val="2"/>
          <w:sz w:val="24"/>
          <w:szCs w:val="24"/>
        </w:rPr>
        <w:tab/>
      </w:r>
      <w:r>
        <w:t>IMS_NR5GC ATS</w:t>
      </w:r>
      <w:r>
        <w:tab/>
      </w:r>
      <w:r>
        <w:fldChar w:fldCharType="begin" w:fldLock="1"/>
      </w:r>
      <w:r>
        <w:instrText xml:space="preserve"> PAGEREF _Toc219102770 \h </w:instrText>
      </w:r>
      <w:r>
        <w:fldChar w:fldCharType="separate"/>
      </w:r>
      <w:r>
        <w:t>32</w:t>
      </w:r>
      <w:r>
        <w:fldChar w:fldCharType="end"/>
      </w:r>
    </w:p>
    <w:p w14:paraId="6F02ED33" w14:textId="437BB705" w:rsidR="00550E82" w:rsidRPr="00550E82" w:rsidRDefault="00550E82" w:rsidP="00550E82">
      <w:pPr>
        <w:pStyle w:val="TOC8"/>
        <w:rPr>
          <w:rFonts w:ascii="Calibri" w:eastAsia="Yu Mincho" w:hAnsi="Calibri"/>
          <w:b w:val="0"/>
          <w:kern w:val="2"/>
          <w:sz w:val="24"/>
          <w:szCs w:val="24"/>
        </w:rPr>
      </w:pPr>
      <w:r>
        <w:t>Annex B (normative): Partial IXIT proforma</w:t>
      </w:r>
      <w:r>
        <w:tab/>
      </w:r>
      <w:r>
        <w:fldChar w:fldCharType="begin" w:fldLock="1"/>
      </w:r>
      <w:r>
        <w:instrText xml:space="preserve"> PAGEREF _Toc219102771 \h </w:instrText>
      </w:r>
      <w:r>
        <w:fldChar w:fldCharType="separate"/>
      </w:r>
      <w:r>
        <w:t>35</w:t>
      </w:r>
      <w:r>
        <w:fldChar w:fldCharType="end"/>
      </w:r>
    </w:p>
    <w:p w14:paraId="5E52A800" w14:textId="5109EBAF" w:rsidR="00550E82" w:rsidRPr="00550E82" w:rsidRDefault="00550E82">
      <w:pPr>
        <w:pStyle w:val="TOC1"/>
        <w:rPr>
          <w:rFonts w:ascii="Calibri" w:eastAsia="Yu Mincho" w:hAnsi="Calibri"/>
          <w:kern w:val="2"/>
          <w:sz w:val="24"/>
          <w:szCs w:val="24"/>
        </w:rPr>
      </w:pPr>
      <w:r>
        <w:t>B.0</w:t>
      </w:r>
      <w:r w:rsidRPr="00550E82">
        <w:rPr>
          <w:rFonts w:ascii="Calibri" w:eastAsia="Yu Mincho" w:hAnsi="Calibri"/>
          <w:kern w:val="2"/>
          <w:sz w:val="24"/>
          <w:szCs w:val="24"/>
        </w:rPr>
        <w:tab/>
      </w:r>
      <w:r>
        <w:t>Introduction</w:t>
      </w:r>
      <w:r>
        <w:tab/>
      </w:r>
      <w:r>
        <w:fldChar w:fldCharType="begin" w:fldLock="1"/>
      </w:r>
      <w:r>
        <w:instrText xml:space="preserve"> PAGEREF _Toc219102772 \h </w:instrText>
      </w:r>
      <w:r>
        <w:fldChar w:fldCharType="separate"/>
      </w:r>
      <w:r>
        <w:t>35</w:t>
      </w:r>
      <w:r>
        <w:fldChar w:fldCharType="end"/>
      </w:r>
    </w:p>
    <w:p w14:paraId="2403E630" w14:textId="0CA5A6FA" w:rsidR="00550E82" w:rsidRPr="00550E82" w:rsidRDefault="00550E82">
      <w:pPr>
        <w:pStyle w:val="TOC1"/>
        <w:rPr>
          <w:rFonts w:ascii="Calibri" w:eastAsia="Yu Mincho" w:hAnsi="Calibri"/>
          <w:kern w:val="2"/>
          <w:sz w:val="24"/>
          <w:szCs w:val="24"/>
        </w:rPr>
      </w:pPr>
      <w:r>
        <w:t>B.1</w:t>
      </w:r>
      <w:r w:rsidRPr="00550E82">
        <w:rPr>
          <w:rFonts w:ascii="Calibri" w:eastAsia="Yu Mincho" w:hAnsi="Calibri"/>
          <w:kern w:val="2"/>
          <w:sz w:val="24"/>
          <w:szCs w:val="24"/>
        </w:rPr>
        <w:tab/>
      </w:r>
      <w:r>
        <w:t>Parameter values</w:t>
      </w:r>
      <w:r>
        <w:tab/>
      </w:r>
      <w:r>
        <w:fldChar w:fldCharType="begin" w:fldLock="1"/>
      </w:r>
      <w:r>
        <w:instrText xml:space="preserve"> PAGEREF _Toc219102773 \h </w:instrText>
      </w:r>
      <w:r>
        <w:fldChar w:fldCharType="separate"/>
      </w:r>
      <w:r>
        <w:t>35</w:t>
      </w:r>
      <w:r>
        <w:fldChar w:fldCharType="end"/>
      </w:r>
    </w:p>
    <w:p w14:paraId="44A27F47" w14:textId="03D9F9E3" w:rsidR="00550E82" w:rsidRPr="00550E82" w:rsidRDefault="00550E82">
      <w:pPr>
        <w:pStyle w:val="TOC2"/>
        <w:rPr>
          <w:rFonts w:ascii="Calibri" w:eastAsia="Yu Mincho" w:hAnsi="Calibri"/>
          <w:kern w:val="2"/>
          <w:sz w:val="24"/>
          <w:szCs w:val="24"/>
        </w:rPr>
      </w:pPr>
      <w:r>
        <w:t>B.1.1</w:t>
      </w:r>
      <w:r w:rsidRPr="00550E82">
        <w:rPr>
          <w:rFonts w:ascii="Calibri" w:eastAsia="Yu Mincho" w:hAnsi="Calibri"/>
          <w:kern w:val="2"/>
          <w:sz w:val="24"/>
          <w:szCs w:val="24"/>
        </w:rPr>
        <w:tab/>
      </w:r>
      <w:r>
        <w:t>PIXITs</w:t>
      </w:r>
      <w:r>
        <w:tab/>
      </w:r>
      <w:r>
        <w:fldChar w:fldCharType="begin" w:fldLock="1"/>
      </w:r>
      <w:r>
        <w:instrText xml:space="preserve"> PAGEREF _Toc219102774 \h </w:instrText>
      </w:r>
      <w:r>
        <w:fldChar w:fldCharType="separate"/>
      </w:r>
      <w:r>
        <w:t>35</w:t>
      </w:r>
      <w:r>
        <w:fldChar w:fldCharType="end"/>
      </w:r>
    </w:p>
    <w:p w14:paraId="28F99758" w14:textId="2394F380" w:rsidR="00550E82" w:rsidRPr="00550E82" w:rsidRDefault="00550E82">
      <w:pPr>
        <w:pStyle w:val="TOC1"/>
        <w:rPr>
          <w:rFonts w:ascii="Calibri" w:eastAsia="Yu Mincho" w:hAnsi="Calibri"/>
          <w:kern w:val="2"/>
          <w:sz w:val="24"/>
          <w:szCs w:val="24"/>
        </w:rPr>
      </w:pPr>
      <w:r>
        <w:t>B.2</w:t>
      </w:r>
      <w:r w:rsidRPr="00550E82">
        <w:rPr>
          <w:rFonts w:ascii="Calibri" w:eastAsia="Yu Mincho" w:hAnsi="Calibri"/>
          <w:kern w:val="2"/>
          <w:sz w:val="24"/>
          <w:szCs w:val="24"/>
        </w:rPr>
        <w:tab/>
      </w:r>
      <w:r>
        <w:t>Void</w:t>
      </w:r>
      <w:r>
        <w:tab/>
      </w:r>
      <w:r>
        <w:fldChar w:fldCharType="begin" w:fldLock="1"/>
      </w:r>
      <w:r>
        <w:instrText xml:space="preserve"> PAGEREF _Toc219102775 \h </w:instrText>
      </w:r>
      <w:r>
        <w:fldChar w:fldCharType="separate"/>
      </w:r>
      <w:r>
        <w:t>37</w:t>
      </w:r>
      <w:r>
        <w:fldChar w:fldCharType="end"/>
      </w:r>
    </w:p>
    <w:p w14:paraId="0A2FC890" w14:textId="481E1696" w:rsidR="00550E82" w:rsidRPr="00550E82" w:rsidRDefault="00550E82" w:rsidP="00550E82">
      <w:pPr>
        <w:pStyle w:val="TOC8"/>
        <w:rPr>
          <w:rFonts w:ascii="Calibri" w:eastAsia="Yu Mincho" w:hAnsi="Calibri"/>
          <w:b w:val="0"/>
          <w:color w:val="002060"/>
          <w:kern w:val="2"/>
          <w:sz w:val="24"/>
          <w:szCs w:val="24"/>
        </w:rPr>
      </w:pPr>
      <w:r w:rsidRPr="00550E82">
        <w:rPr>
          <w:color w:val="002060"/>
        </w:rPr>
        <w:t>Annex C: Void</w:t>
      </w:r>
      <w:r w:rsidRPr="00550E82">
        <w:rPr>
          <w:color w:val="002060"/>
        </w:rPr>
        <w:tab/>
      </w:r>
      <w:r w:rsidRPr="00550E82">
        <w:rPr>
          <w:color w:val="002060"/>
        </w:rPr>
        <w:tab/>
      </w:r>
      <w:r w:rsidRPr="00550E82">
        <w:rPr>
          <w:color w:val="002060"/>
        </w:rPr>
        <w:fldChar w:fldCharType="begin" w:fldLock="1"/>
      </w:r>
      <w:r w:rsidRPr="00550E82">
        <w:rPr>
          <w:color w:val="002060"/>
        </w:rPr>
        <w:instrText xml:space="preserve"> PAGEREF _Toc219102776 \h </w:instrText>
      </w:r>
      <w:r w:rsidRPr="00550E82">
        <w:rPr>
          <w:color w:val="002060"/>
        </w:rPr>
      </w:r>
      <w:r w:rsidRPr="00550E82">
        <w:rPr>
          <w:color w:val="002060"/>
        </w:rPr>
        <w:fldChar w:fldCharType="separate"/>
      </w:r>
      <w:r w:rsidRPr="00550E82">
        <w:rPr>
          <w:color w:val="002060"/>
        </w:rPr>
        <w:t>38</w:t>
      </w:r>
      <w:r w:rsidRPr="00550E82">
        <w:rPr>
          <w:color w:val="002060"/>
        </w:rPr>
        <w:fldChar w:fldCharType="end"/>
      </w:r>
    </w:p>
    <w:p w14:paraId="662DFBA0" w14:textId="4555497D" w:rsidR="00550E82" w:rsidRPr="00550E82" w:rsidRDefault="00550E82" w:rsidP="00550E82">
      <w:pPr>
        <w:pStyle w:val="TOC8"/>
        <w:rPr>
          <w:rFonts w:ascii="Calibri" w:eastAsia="Yu Mincho" w:hAnsi="Calibri"/>
          <w:b w:val="0"/>
          <w:color w:val="002060"/>
          <w:kern w:val="2"/>
          <w:sz w:val="24"/>
          <w:szCs w:val="24"/>
        </w:rPr>
      </w:pPr>
      <w:r w:rsidRPr="00550E82">
        <w:rPr>
          <w:color w:val="002060"/>
        </w:rPr>
        <w:t>Annex D: Void</w:t>
      </w:r>
      <w:r w:rsidRPr="00550E82">
        <w:rPr>
          <w:color w:val="002060"/>
        </w:rPr>
        <w:tab/>
      </w:r>
      <w:r w:rsidRPr="00550E82">
        <w:rPr>
          <w:color w:val="002060"/>
        </w:rPr>
        <w:tab/>
      </w:r>
      <w:r w:rsidRPr="00550E82">
        <w:rPr>
          <w:color w:val="002060"/>
        </w:rPr>
        <w:fldChar w:fldCharType="begin" w:fldLock="1"/>
      </w:r>
      <w:r w:rsidRPr="00550E82">
        <w:rPr>
          <w:color w:val="002060"/>
        </w:rPr>
        <w:instrText xml:space="preserve"> PAGEREF _Toc219102777 \h </w:instrText>
      </w:r>
      <w:r w:rsidRPr="00550E82">
        <w:rPr>
          <w:color w:val="002060"/>
        </w:rPr>
      </w:r>
      <w:r w:rsidRPr="00550E82">
        <w:rPr>
          <w:color w:val="002060"/>
        </w:rPr>
        <w:fldChar w:fldCharType="separate"/>
      </w:r>
      <w:r w:rsidRPr="00550E82">
        <w:rPr>
          <w:color w:val="002060"/>
        </w:rPr>
        <w:t>39</w:t>
      </w:r>
      <w:r w:rsidRPr="00550E82">
        <w:rPr>
          <w:color w:val="002060"/>
        </w:rPr>
        <w:fldChar w:fldCharType="end"/>
      </w:r>
    </w:p>
    <w:p w14:paraId="0D1B15A0" w14:textId="344B0119" w:rsidR="00550E82" w:rsidRPr="00550E82" w:rsidRDefault="00550E82" w:rsidP="00550E82">
      <w:pPr>
        <w:pStyle w:val="TOC8"/>
        <w:rPr>
          <w:rFonts w:ascii="Calibri" w:eastAsia="Yu Mincho" w:hAnsi="Calibri"/>
          <w:b w:val="0"/>
          <w:kern w:val="2"/>
          <w:sz w:val="24"/>
          <w:szCs w:val="24"/>
        </w:rPr>
      </w:pPr>
      <w:r>
        <w:t>Annex E (informative): TTCN-3 style guide for 3GPP IMS ATS</w:t>
      </w:r>
      <w:r>
        <w:tab/>
      </w:r>
      <w:r>
        <w:fldChar w:fldCharType="begin" w:fldLock="1"/>
      </w:r>
      <w:r>
        <w:instrText xml:space="preserve"> PAGEREF _Toc219102778 \h </w:instrText>
      </w:r>
      <w:r>
        <w:fldChar w:fldCharType="separate"/>
      </w:r>
      <w:r>
        <w:t>40</w:t>
      </w:r>
      <w:r>
        <w:fldChar w:fldCharType="end"/>
      </w:r>
    </w:p>
    <w:p w14:paraId="63194F33" w14:textId="130F3FEE" w:rsidR="00550E82" w:rsidRPr="00550E82" w:rsidRDefault="00550E82" w:rsidP="00550E82">
      <w:pPr>
        <w:pStyle w:val="TOC8"/>
        <w:rPr>
          <w:rFonts w:ascii="Calibri" w:eastAsia="Yu Mincho" w:hAnsi="Calibri"/>
          <w:b w:val="0"/>
          <w:kern w:val="2"/>
          <w:sz w:val="24"/>
          <w:szCs w:val="24"/>
        </w:rPr>
      </w:pPr>
      <w:r>
        <w:t>Annex F (informative): BNF Message Definitions</w:t>
      </w:r>
      <w:r>
        <w:tab/>
      </w:r>
      <w:r>
        <w:fldChar w:fldCharType="begin" w:fldLock="1"/>
      </w:r>
      <w:r>
        <w:instrText xml:space="preserve"> PAGEREF _Toc219102779 \h </w:instrText>
      </w:r>
      <w:r>
        <w:fldChar w:fldCharType="separate"/>
      </w:r>
      <w:r>
        <w:t>41</w:t>
      </w:r>
      <w:r>
        <w:fldChar w:fldCharType="end"/>
      </w:r>
    </w:p>
    <w:p w14:paraId="5D003A95" w14:textId="6259D0E0" w:rsidR="00550E82" w:rsidRPr="00550E82" w:rsidRDefault="00550E82" w:rsidP="00550E82">
      <w:pPr>
        <w:pStyle w:val="TOC8"/>
        <w:rPr>
          <w:rFonts w:ascii="Calibri" w:eastAsia="Yu Mincho" w:hAnsi="Calibri"/>
          <w:b w:val="0"/>
          <w:kern w:val="2"/>
          <w:sz w:val="24"/>
          <w:szCs w:val="24"/>
        </w:rPr>
      </w:pPr>
      <w:r>
        <w:t>Annex G (Normative): SIP Type Definitions and XSD References</w:t>
      </w:r>
      <w:r>
        <w:tab/>
      </w:r>
      <w:r>
        <w:fldChar w:fldCharType="begin" w:fldLock="1"/>
      </w:r>
      <w:r>
        <w:instrText xml:space="preserve"> PAGEREF _Toc219102780 \h </w:instrText>
      </w:r>
      <w:r>
        <w:fldChar w:fldCharType="separate"/>
      </w:r>
      <w:r>
        <w:t>42</w:t>
      </w:r>
      <w:r>
        <w:fldChar w:fldCharType="end"/>
      </w:r>
    </w:p>
    <w:p w14:paraId="6CD444E9" w14:textId="19A293B8" w:rsidR="00550E82" w:rsidRPr="00550E82" w:rsidRDefault="00550E82">
      <w:pPr>
        <w:pStyle w:val="TOC1"/>
        <w:rPr>
          <w:rFonts w:ascii="Calibri" w:eastAsia="Yu Mincho" w:hAnsi="Calibri"/>
          <w:kern w:val="2"/>
          <w:sz w:val="24"/>
          <w:szCs w:val="24"/>
        </w:rPr>
      </w:pPr>
      <w:r>
        <w:t>G.0</w:t>
      </w:r>
      <w:r w:rsidRPr="00550E82">
        <w:rPr>
          <w:rFonts w:ascii="Calibri" w:eastAsia="Yu Mincho" w:hAnsi="Calibri"/>
          <w:kern w:val="2"/>
          <w:sz w:val="24"/>
          <w:szCs w:val="24"/>
        </w:rPr>
        <w:tab/>
      </w:r>
      <w:r>
        <w:t>References of XSD and SIP Type Definitions</w:t>
      </w:r>
      <w:r>
        <w:tab/>
      </w:r>
      <w:r>
        <w:fldChar w:fldCharType="begin" w:fldLock="1"/>
      </w:r>
      <w:r>
        <w:instrText xml:space="preserve"> PAGEREF _Toc219102781 \h </w:instrText>
      </w:r>
      <w:r>
        <w:fldChar w:fldCharType="separate"/>
      </w:r>
      <w:r>
        <w:t>42</w:t>
      </w:r>
      <w:r>
        <w:fldChar w:fldCharType="end"/>
      </w:r>
    </w:p>
    <w:p w14:paraId="2664963B" w14:textId="49281EFE" w:rsidR="00550E82" w:rsidRPr="00550E82" w:rsidRDefault="00550E82">
      <w:pPr>
        <w:pStyle w:val="TOC2"/>
        <w:rPr>
          <w:rFonts w:ascii="Calibri" w:eastAsia="Yu Mincho" w:hAnsi="Calibri"/>
          <w:kern w:val="2"/>
          <w:sz w:val="24"/>
          <w:szCs w:val="24"/>
        </w:rPr>
      </w:pPr>
      <w:r>
        <w:t>G.0.1</w:t>
      </w:r>
      <w:r w:rsidRPr="00550E82">
        <w:rPr>
          <w:rFonts w:ascii="Calibri" w:eastAsia="Yu Mincho" w:hAnsi="Calibri"/>
          <w:kern w:val="2"/>
          <w:sz w:val="24"/>
          <w:szCs w:val="24"/>
        </w:rPr>
        <w:tab/>
      </w:r>
      <w:r>
        <w:t>XML Schema Definitions (XSD)</w:t>
      </w:r>
      <w:r>
        <w:tab/>
      </w:r>
      <w:r>
        <w:fldChar w:fldCharType="begin" w:fldLock="1"/>
      </w:r>
      <w:r>
        <w:instrText xml:space="preserve"> PAGEREF _Toc219102782 \h </w:instrText>
      </w:r>
      <w:r>
        <w:fldChar w:fldCharType="separate"/>
      </w:r>
      <w:r>
        <w:t>42</w:t>
      </w:r>
      <w:r>
        <w:fldChar w:fldCharType="end"/>
      </w:r>
    </w:p>
    <w:p w14:paraId="7BE42B5F" w14:textId="7CD7AFDC" w:rsidR="00550E82" w:rsidRPr="00550E82" w:rsidRDefault="00550E82">
      <w:pPr>
        <w:pStyle w:val="TOC2"/>
        <w:rPr>
          <w:rFonts w:ascii="Calibri" w:eastAsia="Yu Mincho" w:hAnsi="Calibri"/>
          <w:kern w:val="2"/>
          <w:sz w:val="24"/>
          <w:szCs w:val="24"/>
        </w:rPr>
      </w:pPr>
      <w:r>
        <w:t>G.0.2</w:t>
      </w:r>
      <w:r w:rsidRPr="00550E82">
        <w:rPr>
          <w:rFonts w:ascii="Calibri" w:eastAsia="Yu Mincho" w:hAnsi="Calibri"/>
          <w:kern w:val="2"/>
          <w:sz w:val="24"/>
          <w:szCs w:val="24"/>
        </w:rPr>
        <w:tab/>
      </w:r>
      <w:r>
        <w:t>Common TTCN-3 Libraries</w:t>
      </w:r>
      <w:r>
        <w:tab/>
      </w:r>
      <w:r>
        <w:fldChar w:fldCharType="begin" w:fldLock="1"/>
      </w:r>
      <w:r>
        <w:instrText xml:space="preserve"> PAGEREF _Toc219102783 \h </w:instrText>
      </w:r>
      <w:r>
        <w:fldChar w:fldCharType="separate"/>
      </w:r>
      <w:r>
        <w:t>43</w:t>
      </w:r>
      <w:r>
        <w:fldChar w:fldCharType="end"/>
      </w:r>
    </w:p>
    <w:p w14:paraId="7B60E8D3" w14:textId="1CA50477" w:rsidR="00550E82" w:rsidRPr="00550E82" w:rsidRDefault="00550E82">
      <w:pPr>
        <w:pStyle w:val="TOC1"/>
        <w:rPr>
          <w:rFonts w:ascii="Calibri" w:eastAsia="Yu Mincho" w:hAnsi="Calibri"/>
          <w:kern w:val="2"/>
          <w:sz w:val="24"/>
          <w:szCs w:val="24"/>
        </w:rPr>
      </w:pPr>
      <w:r>
        <w:t>G.1</w:t>
      </w:r>
      <w:r w:rsidRPr="00550E82">
        <w:rPr>
          <w:rFonts w:ascii="Calibri" w:eastAsia="Yu Mincho" w:hAnsi="Calibri"/>
          <w:kern w:val="2"/>
          <w:sz w:val="24"/>
          <w:szCs w:val="24"/>
        </w:rPr>
        <w:tab/>
      </w:r>
      <w:r>
        <w:t>LibSip_MessageBodyTypes</w:t>
      </w:r>
      <w:r>
        <w:tab/>
      </w:r>
      <w:r>
        <w:fldChar w:fldCharType="begin" w:fldLock="1"/>
      </w:r>
      <w:r>
        <w:instrText xml:space="preserve"> PAGEREF _Toc219102784 \h </w:instrText>
      </w:r>
      <w:r>
        <w:fldChar w:fldCharType="separate"/>
      </w:r>
      <w:r>
        <w:t>44</w:t>
      </w:r>
      <w:r>
        <w:fldChar w:fldCharType="end"/>
      </w:r>
    </w:p>
    <w:p w14:paraId="4FD0D6AB" w14:textId="4DAB1E21" w:rsidR="00550E82" w:rsidRPr="00550E82" w:rsidRDefault="00550E82">
      <w:pPr>
        <w:pStyle w:val="TOC2"/>
        <w:rPr>
          <w:rFonts w:ascii="Calibri" w:eastAsia="Yu Mincho" w:hAnsi="Calibri"/>
          <w:kern w:val="2"/>
          <w:sz w:val="24"/>
          <w:szCs w:val="24"/>
        </w:rPr>
      </w:pPr>
      <w:r>
        <w:t>G.1.1</w:t>
      </w:r>
      <w:r w:rsidRPr="00550E82">
        <w:rPr>
          <w:rFonts w:ascii="Calibri" w:eastAsia="Yu Mincho" w:hAnsi="Calibri"/>
          <w:kern w:val="2"/>
          <w:sz w:val="24"/>
          <w:szCs w:val="24"/>
        </w:rPr>
        <w:tab/>
      </w:r>
      <w:r>
        <w:t>MIMETypes</w:t>
      </w:r>
      <w:r>
        <w:tab/>
      </w:r>
      <w:r>
        <w:fldChar w:fldCharType="begin" w:fldLock="1"/>
      </w:r>
      <w:r>
        <w:instrText xml:space="preserve"> PAGEREF _Toc219102785 \h </w:instrText>
      </w:r>
      <w:r>
        <w:fldChar w:fldCharType="separate"/>
      </w:r>
      <w:r>
        <w:t>44</w:t>
      </w:r>
      <w:r>
        <w:fldChar w:fldCharType="end"/>
      </w:r>
    </w:p>
    <w:p w14:paraId="19C84D3E" w14:textId="473A6FAB" w:rsidR="00550E82" w:rsidRPr="00550E82" w:rsidRDefault="00550E82">
      <w:pPr>
        <w:pStyle w:val="TOC1"/>
        <w:rPr>
          <w:rFonts w:ascii="Calibri" w:eastAsia="Yu Mincho" w:hAnsi="Calibri"/>
          <w:kern w:val="2"/>
          <w:sz w:val="24"/>
          <w:szCs w:val="24"/>
        </w:rPr>
      </w:pPr>
      <w:r>
        <w:t>G.2</w:t>
      </w:r>
      <w:r w:rsidRPr="00550E82">
        <w:rPr>
          <w:rFonts w:ascii="Calibri" w:eastAsia="Yu Mincho" w:hAnsi="Calibri"/>
          <w:kern w:val="2"/>
          <w:sz w:val="24"/>
          <w:szCs w:val="24"/>
        </w:rPr>
        <w:tab/>
      </w:r>
      <w:r>
        <w:t>References to TTCN-3</w:t>
      </w:r>
      <w:r>
        <w:tab/>
      </w:r>
      <w:r>
        <w:fldChar w:fldCharType="begin" w:fldLock="1"/>
      </w:r>
      <w:r>
        <w:instrText xml:space="preserve"> PAGEREF _Toc219102786 \h </w:instrText>
      </w:r>
      <w:r>
        <w:fldChar w:fldCharType="separate"/>
      </w:r>
      <w:r>
        <w:t>46</w:t>
      </w:r>
      <w:r>
        <w:fldChar w:fldCharType="end"/>
      </w:r>
    </w:p>
    <w:p w14:paraId="34480550" w14:textId="11295D34" w:rsidR="00550E82" w:rsidRPr="00550E82" w:rsidRDefault="00550E82" w:rsidP="00550E82">
      <w:pPr>
        <w:pStyle w:val="TOC8"/>
        <w:rPr>
          <w:rFonts w:ascii="Calibri" w:eastAsia="Yu Mincho" w:hAnsi="Calibri"/>
          <w:b w:val="0"/>
          <w:kern w:val="2"/>
          <w:sz w:val="24"/>
          <w:szCs w:val="24"/>
        </w:rPr>
      </w:pPr>
      <w:r>
        <w:t>Annex H (informative): TTCN-3 Definitions of Common Interfaces</w:t>
      </w:r>
      <w:r>
        <w:tab/>
      </w:r>
      <w:r>
        <w:fldChar w:fldCharType="begin" w:fldLock="1"/>
      </w:r>
      <w:r>
        <w:instrText xml:space="preserve"> PAGEREF _Toc219102787 \h </w:instrText>
      </w:r>
      <w:r>
        <w:fldChar w:fldCharType="separate"/>
      </w:r>
      <w:r>
        <w:t>46</w:t>
      </w:r>
      <w:r>
        <w:fldChar w:fldCharType="end"/>
      </w:r>
    </w:p>
    <w:p w14:paraId="4A0093F8" w14:textId="653AF219" w:rsidR="00550E82" w:rsidRPr="00550E82" w:rsidRDefault="00550E82">
      <w:pPr>
        <w:pStyle w:val="TOC1"/>
        <w:rPr>
          <w:rFonts w:ascii="Calibri" w:eastAsia="Yu Mincho" w:hAnsi="Calibri"/>
          <w:kern w:val="2"/>
          <w:sz w:val="24"/>
          <w:szCs w:val="24"/>
        </w:rPr>
      </w:pPr>
      <w:r>
        <w:t>H.1</w:t>
      </w:r>
      <w:r w:rsidRPr="00550E82">
        <w:rPr>
          <w:rFonts w:ascii="Calibri" w:eastAsia="Yu Mincho" w:hAnsi="Calibri"/>
          <w:kern w:val="2"/>
          <w:sz w:val="24"/>
          <w:szCs w:val="24"/>
        </w:rPr>
        <w:tab/>
      </w:r>
      <w:r>
        <w:t>IMS_PTC_CoordMsg</w:t>
      </w:r>
      <w:r>
        <w:tab/>
      </w:r>
      <w:r>
        <w:fldChar w:fldCharType="begin" w:fldLock="1"/>
      </w:r>
      <w:r>
        <w:instrText xml:space="preserve"> PAGEREF _Toc219102788 \h </w:instrText>
      </w:r>
      <w:r>
        <w:fldChar w:fldCharType="separate"/>
      </w:r>
      <w:r>
        <w:t>47</w:t>
      </w:r>
      <w:r>
        <w:fldChar w:fldCharType="end"/>
      </w:r>
    </w:p>
    <w:p w14:paraId="13397CFE" w14:textId="7965339A" w:rsidR="00550E82" w:rsidRPr="00550E82" w:rsidRDefault="00550E82">
      <w:pPr>
        <w:pStyle w:val="TOC1"/>
        <w:rPr>
          <w:rFonts w:ascii="Calibri" w:eastAsia="Yu Mincho" w:hAnsi="Calibri"/>
          <w:kern w:val="2"/>
          <w:sz w:val="24"/>
          <w:szCs w:val="24"/>
        </w:rPr>
      </w:pPr>
      <w:r>
        <w:t>H.2</w:t>
      </w:r>
      <w:r w:rsidRPr="00550E82">
        <w:rPr>
          <w:rFonts w:ascii="Calibri" w:eastAsia="Yu Mincho" w:hAnsi="Calibri"/>
          <w:kern w:val="2"/>
          <w:sz w:val="24"/>
          <w:szCs w:val="24"/>
        </w:rPr>
        <w:tab/>
      </w:r>
      <w:r>
        <w:t>IMS_ASP_TypeDefs</w:t>
      </w:r>
      <w:r>
        <w:tab/>
      </w:r>
      <w:r>
        <w:fldChar w:fldCharType="begin" w:fldLock="1"/>
      </w:r>
      <w:r>
        <w:instrText xml:space="preserve"> PAGEREF _Toc219102789 \h </w:instrText>
      </w:r>
      <w:r>
        <w:fldChar w:fldCharType="separate"/>
      </w:r>
      <w:r>
        <w:t>50</w:t>
      </w:r>
      <w:r>
        <w:fldChar w:fldCharType="end"/>
      </w:r>
    </w:p>
    <w:p w14:paraId="1F7CE555" w14:textId="67FC7EA2" w:rsidR="00550E82" w:rsidRPr="00550E82" w:rsidRDefault="00550E82">
      <w:pPr>
        <w:pStyle w:val="TOC1"/>
        <w:rPr>
          <w:rFonts w:ascii="Calibri" w:eastAsia="Yu Mincho" w:hAnsi="Calibri"/>
          <w:kern w:val="2"/>
          <w:sz w:val="24"/>
          <w:szCs w:val="24"/>
        </w:rPr>
      </w:pPr>
      <w:r>
        <w:t>H.3</w:t>
      </w:r>
      <w:r w:rsidRPr="00550E82">
        <w:rPr>
          <w:rFonts w:ascii="Calibri" w:eastAsia="Yu Mincho" w:hAnsi="Calibri"/>
          <w:kern w:val="2"/>
          <w:sz w:val="24"/>
          <w:szCs w:val="24"/>
        </w:rPr>
        <w:tab/>
      </w:r>
      <w:r>
        <w:t>HTTP_ASP_TypeDefs</w:t>
      </w:r>
      <w:r>
        <w:tab/>
      </w:r>
      <w:r>
        <w:fldChar w:fldCharType="begin" w:fldLock="1"/>
      </w:r>
      <w:r>
        <w:instrText xml:space="preserve"> PAGEREF _Toc219102790 \h </w:instrText>
      </w:r>
      <w:r>
        <w:fldChar w:fldCharType="separate"/>
      </w:r>
      <w:r>
        <w:t>54</w:t>
      </w:r>
      <w:r>
        <w:fldChar w:fldCharType="end"/>
      </w:r>
    </w:p>
    <w:p w14:paraId="1576A52E" w14:textId="0E439C76" w:rsidR="00550E82" w:rsidRPr="00550E82" w:rsidRDefault="00550E82">
      <w:pPr>
        <w:pStyle w:val="TOC2"/>
        <w:rPr>
          <w:rFonts w:ascii="Calibri" w:eastAsia="Yu Mincho" w:hAnsi="Calibri"/>
          <w:kern w:val="2"/>
          <w:sz w:val="24"/>
          <w:szCs w:val="24"/>
        </w:rPr>
      </w:pPr>
      <w:r>
        <w:t>H.3.1</w:t>
      </w:r>
      <w:r w:rsidRPr="00550E82">
        <w:rPr>
          <w:rFonts w:ascii="Calibri" w:eastAsia="Yu Mincho" w:hAnsi="Calibri"/>
          <w:kern w:val="2"/>
          <w:sz w:val="24"/>
          <w:szCs w:val="24"/>
        </w:rPr>
        <w:tab/>
      </w:r>
      <w:r>
        <w:t>HTTP_ASP_Definitions</w:t>
      </w:r>
      <w:r>
        <w:tab/>
      </w:r>
      <w:r>
        <w:fldChar w:fldCharType="begin" w:fldLock="1"/>
      </w:r>
      <w:r>
        <w:instrText xml:space="preserve"> PAGEREF _Toc219102791 \h </w:instrText>
      </w:r>
      <w:r>
        <w:fldChar w:fldCharType="separate"/>
      </w:r>
      <w:r>
        <w:t>54</w:t>
      </w:r>
      <w:r>
        <w:fldChar w:fldCharType="end"/>
      </w:r>
    </w:p>
    <w:p w14:paraId="03AB8B24" w14:textId="7BD99624" w:rsidR="00550E82" w:rsidRPr="00550E82" w:rsidRDefault="00550E82">
      <w:pPr>
        <w:pStyle w:val="TOC2"/>
        <w:rPr>
          <w:rFonts w:ascii="Calibri" w:eastAsia="Yu Mincho" w:hAnsi="Calibri"/>
          <w:kern w:val="2"/>
          <w:sz w:val="24"/>
          <w:szCs w:val="24"/>
        </w:rPr>
      </w:pPr>
      <w:r>
        <w:t>H.3.2</w:t>
      </w:r>
      <w:r w:rsidRPr="00550E82">
        <w:rPr>
          <w:rFonts w:ascii="Calibri" w:eastAsia="Yu Mincho" w:hAnsi="Calibri"/>
          <w:kern w:val="2"/>
          <w:sz w:val="24"/>
          <w:szCs w:val="24"/>
        </w:rPr>
        <w:tab/>
      </w:r>
      <w:r>
        <w:t>HTTP_Port_Definitions</w:t>
      </w:r>
      <w:r>
        <w:tab/>
      </w:r>
      <w:r>
        <w:fldChar w:fldCharType="begin" w:fldLock="1"/>
      </w:r>
      <w:r>
        <w:instrText xml:space="preserve"> PAGEREF _Toc219102792 \h </w:instrText>
      </w:r>
      <w:r>
        <w:fldChar w:fldCharType="separate"/>
      </w:r>
      <w:r>
        <w:t>57</w:t>
      </w:r>
      <w:r>
        <w:fldChar w:fldCharType="end"/>
      </w:r>
    </w:p>
    <w:p w14:paraId="670584BF" w14:textId="784D67D5" w:rsidR="00550E82" w:rsidRPr="00550E82" w:rsidRDefault="00550E82">
      <w:pPr>
        <w:pStyle w:val="TOC1"/>
        <w:rPr>
          <w:rFonts w:ascii="Calibri" w:eastAsia="Yu Mincho" w:hAnsi="Calibri"/>
          <w:kern w:val="2"/>
          <w:sz w:val="24"/>
          <w:szCs w:val="24"/>
        </w:rPr>
      </w:pPr>
      <w:r>
        <w:t>H.4</w:t>
      </w:r>
      <w:r w:rsidRPr="00550E82">
        <w:rPr>
          <w:rFonts w:ascii="Calibri" w:eastAsia="Yu Mincho" w:hAnsi="Calibri"/>
          <w:kern w:val="2"/>
          <w:sz w:val="24"/>
          <w:szCs w:val="24"/>
        </w:rPr>
        <w:tab/>
      </w:r>
      <w:r>
        <w:t>References to TTCN-3</w:t>
      </w:r>
      <w:r>
        <w:tab/>
      </w:r>
      <w:r>
        <w:fldChar w:fldCharType="begin" w:fldLock="1"/>
      </w:r>
      <w:r>
        <w:instrText xml:space="preserve"> PAGEREF _Toc219102793 \h </w:instrText>
      </w:r>
      <w:r>
        <w:fldChar w:fldCharType="separate"/>
      </w:r>
      <w:r>
        <w:t>57</w:t>
      </w:r>
      <w:r>
        <w:fldChar w:fldCharType="end"/>
      </w:r>
    </w:p>
    <w:p w14:paraId="59C274B8" w14:textId="17558D65" w:rsidR="00550E82" w:rsidRPr="00550E82" w:rsidRDefault="00550E82" w:rsidP="00550E82">
      <w:pPr>
        <w:pStyle w:val="TOC8"/>
        <w:rPr>
          <w:rFonts w:ascii="Calibri" w:eastAsia="Yu Mincho" w:hAnsi="Calibri"/>
          <w:b w:val="0"/>
          <w:kern w:val="2"/>
          <w:sz w:val="24"/>
          <w:szCs w:val="24"/>
        </w:rPr>
      </w:pPr>
      <w:r>
        <w:t>Annex I (informative): Change history</w:t>
      </w:r>
      <w:r>
        <w:tab/>
      </w:r>
      <w:r>
        <w:fldChar w:fldCharType="begin" w:fldLock="1"/>
      </w:r>
      <w:r>
        <w:instrText xml:space="preserve"> PAGEREF _Toc219102794 \h </w:instrText>
      </w:r>
      <w:r>
        <w:fldChar w:fldCharType="separate"/>
      </w:r>
      <w:r>
        <w:t>58</w:t>
      </w:r>
      <w:r>
        <w:fldChar w:fldCharType="end"/>
      </w:r>
    </w:p>
    <w:p w14:paraId="2C86BAB3" w14:textId="14048ED0" w:rsidR="004A3549" w:rsidRPr="001A27C5" w:rsidRDefault="00A2191E">
      <w:r w:rsidRPr="001A27C5">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219102716"/>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219102717"/>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219102718"/>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219102719"/>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(SigComp)</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(SigComp)</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(Ua);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RFC 3966: "The tel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lastRenderedPageBreak/>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IETF RFC 8147: "Next-Generation Pan-European eCall".</w:t>
      </w:r>
    </w:p>
    <w:p w14:paraId="53AAF45E" w14:textId="77777777" w:rsidR="004A3549" w:rsidRPr="001A27C5" w:rsidRDefault="004A3549" w:rsidP="00E65641">
      <w:pPr>
        <w:pStyle w:val="Heading1"/>
      </w:pPr>
      <w:bookmarkStart w:id="20" w:name="_Toc35971571"/>
      <w:bookmarkStart w:id="21" w:name="_Toc58314675"/>
      <w:bookmarkStart w:id="22" w:name="_Toc219102720"/>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219102721"/>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219102722"/>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219102723"/>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TTCN specification feasible, implementable and compilable.</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219102724"/>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219102725"/>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219102726"/>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550E82" w:rsidP="00C610D9">
      <w:pPr>
        <w:pStyle w:val="TH"/>
      </w:pPr>
      <w:r>
        <w:pict w14:anchorId="4FC21322">
          <v:shape id="Objekt 12" o:spid="_x0000_i1027" type="#_x0000_t75" style="width:469.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550E82" w:rsidP="003322ED">
      <w:pPr>
        <w:pStyle w:val="TH"/>
        <w:rPr>
          <w:snapToGrid w:val="0"/>
        </w:rPr>
      </w:pPr>
      <w:r>
        <w:rPr>
          <w:snapToGrid w:val="0"/>
        </w:rPr>
        <w:lastRenderedPageBreak/>
        <w:pict w14:anchorId="6364ED32">
          <v:shape id="Objekt 1" o:spid="_x0000_i1028" type="#_x0000_t75" style="width:469.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550E82" w:rsidP="00D03D1C">
      <w:pPr>
        <w:pStyle w:val="TH"/>
        <w:rPr>
          <w:snapToGrid w:val="0"/>
        </w:rPr>
      </w:pPr>
      <w:r>
        <w:rPr>
          <w:snapToGrid w:val="0"/>
        </w:rPr>
        <w:lastRenderedPageBreak/>
        <w:pict w14:anchorId="31EC7BF2">
          <v:shape id="Objekt 6" o:spid="_x0000_i1029" type="#_x0000_t75" style="width:468.75pt;height:350.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550E82" w:rsidP="00D03D1C">
      <w:pPr>
        <w:pStyle w:val="TH"/>
        <w:rPr>
          <w:snapToGrid w:val="0"/>
        </w:rPr>
      </w:pPr>
      <w:r>
        <w:rPr>
          <w:snapToGrid w:val="0"/>
        </w:rPr>
        <w:lastRenderedPageBreak/>
        <w:pict w14:anchorId="585BB227">
          <v:shape id="Objekt 8" o:spid="_x0000_i1030" type="#_x0000_t75" style="width:469.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9.25pt" o:ole="">
            <v:imagedata r:id="rId15" o:title=""/>
          </v:shape>
          <o:OLEObject Type="Embed" ProgID="Word.Document.12" ShapeID="_x0000_i1031" DrawAspect="Content" ObjectID="_1829715948"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The IMS CC test cases run on the IMS-PTC which controls the IPCanEmu and the IP-PTC. IPCanEmu is responsible for cell setup and DRB</w:t>
      </w:r>
      <w:r w:rsidR="007D0343" w:rsidRPr="001A27C5">
        <w:rPr>
          <w:snapToGrid w:val="0"/>
        </w:rPr>
        <w:t>/RAB</w:t>
      </w:r>
      <w:r w:rsidRPr="001A27C5">
        <w:rPr>
          <w:snapToGrid w:val="0"/>
        </w:rPr>
        <w:t xml:space="preserve"> establishment and the IP-PTC controls the IP related configurations. IPCanEmu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25pt;height:357pt" o:ole="">
            <v:imagedata r:id="rId17" o:title=""/>
          </v:shape>
          <o:OLEObject Type="Embed" ProgID="Word.Document.12" ShapeID="_x0000_i1032" DrawAspect="Content" ObjectID="_1829715949"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219102727"/>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219102728"/>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219102729"/>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410"/>
        <w:gridCol w:w="2375"/>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2"/>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2"/>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"SupplementaryService"</w:t>
            </w:r>
          </w:p>
        </w:tc>
        <w:tc>
          <w:tcPr>
            <w:tcW w:w="2375" w:type="dxa"/>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2"/>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2"/>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2"/>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2"/>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2"/>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"HomeDomain"</w:t>
            </w:r>
          </w:p>
        </w:tc>
        <w:tc>
          <w:tcPr>
            <w:tcW w:w="2375" w:type="dxa"/>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"PrivateUSerId"</w:t>
            </w:r>
          </w:p>
        </w:tc>
        <w:tc>
          <w:tcPr>
            <w:tcW w:w="2375" w:type="dxa"/>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"PublicUserId"</w:t>
            </w:r>
          </w:p>
        </w:tc>
        <w:tc>
          <w:tcPr>
            <w:tcW w:w="2375" w:type="dxa"/>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2"/>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3"/>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219102730"/>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OLE_LINK1"/>
      <w:bookmarkStart w:id="70" w:name="_Toc219102731"/>
      <w:r w:rsidRPr="001A27C5">
        <w:t>5.5</w:t>
      </w:r>
      <w:r w:rsidRPr="001A27C5">
        <w:tab/>
      </w:r>
      <w:r w:rsidR="00385324" w:rsidRPr="001A27C5">
        <w:t>Support of XCAP</w:t>
      </w:r>
      <w:bookmarkEnd w:id="66"/>
      <w:bookmarkEnd w:id="67"/>
      <w:bookmarkEnd w:id="68"/>
      <w:bookmarkEnd w:id="70"/>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69"/>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219102732"/>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simservs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Initialisation and validation of the simservs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550E82" w:rsidP="00B32629">
      <w:pPr>
        <w:pStyle w:val="TH"/>
      </w:pPr>
      <w:r>
        <w:pict w14:anchorId="042ECB64">
          <v:shape id="_x0000_i1033" type="#_x0000_t75" style="width:471pt;height:272.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219102733"/>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/simservs/terminating-identity-presentation/%40active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/simservs/terminating-identity-presentation/%40active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 xml:space="preserve">/simservs/terminating-identity-presentation/%40active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input parameters: charstring documentSelector, charstring xpathExpr</w:t>
      </w:r>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Builds an XML subtree or sets an attribute given by the xmlFragment at the position pointed by the xpath expression</w:t>
      </w:r>
    </w:p>
    <w:p w14:paraId="26574DAC" w14:textId="77777777" w:rsidR="009561F8" w:rsidRPr="001A27C5" w:rsidRDefault="009561F8" w:rsidP="009561F8">
      <w:pPr>
        <w:pStyle w:val="PL"/>
        <w:rPr>
          <w:noProof w:val="0"/>
        </w:rPr>
      </w:pPr>
      <w:r w:rsidRPr="001A27C5">
        <w:rPr>
          <w:noProof w:val="0"/>
        </w:rPr>
        <w:t>input parameters: charstring documentSelector, charstring xpathExpr, charstring xmlFragment or xmlDocument</w:t>
      </w:r>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Deletes  an XML subtree or sets an attribute given by the xmlFragment at the position pointed by the xpath expression</w:t>
      </w:r>
    </w:p>
    <w:p w14:paraId="228BCD61" w14:textId="77777777" w:rsidR="009561F8" w:rsidRPr="001A27C5" w:rsidRDefault="009561F8" w:rsidP="009561F8">
      <w:pPr>
        <w:pStyle w:val="PL"/>
        <w:rPr>
          <w:noProof w:val="0"/>
        </w:rPr>
      </w:pPr>
      <w:r w:rsidRPr="001A27C5">
        <w:rPr>
          <w:noProof w:val="0"/>
        </w:rPr>
        <w:t>input parameters: charstring documentSelector, charstring xpathExpr</w:t>
      </w:r>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219102734"/>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219102735"/>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219102736"/>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219102737"/>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219102738"/>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219102739"/>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219102740"/>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tcPr>
          <w:p w14:paraId="343C66C1" w14:textId="77777777" w:rsidR="00C5247C" w:rsidRPr="001A27C5" w:rsidRDefault="00C5247C" w:rsidP="00E628B6">
            <w:pPr>
              <w:pStyle w:val="TAL"/>
              <w:rPr>
                <w:b/>
                <w:bCs/>
              </w:rPr>
            </w:pPr>
            <w:r w:rsidRPr="001A27C5">
              <w:t>method</w:t>
            </w:r>
          </w:p>
        </w:tc>
        <w:tc>
          <w:tcPr>
            <w:tcW w:w="2841" w:type="dxa"/>
          </w:tcPr>
          <w:p w14:paraId="0C3ECB90" w14:textId="77777777" w:rsidR="00C5247C" w:rsidRPr="001A27C5" w:rsidRDefault="00163925" w:rsidP="00E628B6">
            <w:pPr>
              <w:pStyle w:val="TAL"/>
              <w:rPr>
                <w:b/>
                <w:bCs/>
              </w:rPr>
            </w:pPr>
            <w:r w:rsidRPr="001A27C5">
              <w:t>charstring</w:t>
            </w:r>
          </w:p>
        </w:tc>
        <w:tc>
          <w:tcPr>
            <w:tcW w:w="2841" w:type="dxa"/>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tcPr>
          <w:p w14:paraId="59B6E8A8" w14:textId="77777777" w:rsidR="00C5247C" w:rsidRPr="001A27C5" w:rsidRDefault="00C5247C" w:rsidP="00E628B6">
            <w:pPr>
              <w:pStyle w:val="TAL"/>
              <w:rPr>
                <w:b/>
                <w:bCs/>
              </w:rPr>
            </w:pPr>
            <w:r w:rsidRPr="001A27C5">
              <w:t>xcapExpression</w:t>
            </w:r>
          </w:p>
        </w:tc>
        <w:tc>
          <w:tcPr>
            <w:tcW w:w="2841" w:type="dxa"/>
          </w:tcPr>
          <w:p w14:paraId="59084B92" w14:textId="77777777" w:rsidR="00C5247C" w:rsidRPr="001A27C5" w:rsidRDefault="00163925" w:rsidP="00E628B6">
            <w:pPr>
              <w:pStyle w:val="TAL"/>
              <w:rPr>
                <w:b/>
                <w:bCs/>
              </w:rPr>
            </w:pPr>
            <w:r w:rsidRPr="001A27C5">
              <w:t>charstring</w:t>
            </w:r>
          </w:p>
        </w:tc>
        <w:tc>
          <w:tcPr>
            <w:tcW w:w="2841" w:type="dxa"/>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tcPr>
          <w:p w14:paraId="75A43508" w14:textId="77777777" w:rsidR="00D61FAA" w:rsidRPr="001A27C5" w:rsidRDefault="00D61FAA" w:rsidP="00427EB1">
            <w:pPr>
              <w:pStyle w:val="TAL"/>
            </w:pPr>
            <w:r w:rsidRPr="001A27C5">
              <w:t>contentType</w:t>
            </w:r>
          </w:p>
        </w:tc>
        <w:tc>
          <w:tcPr>
            <w:tcW w:w="2841" w:type="dxa"/>
          </w:tcPr>
          <w:p w14:paraId="37936785" w14:textId="77777777" w:rsidR="00D61FAA" w:rsidRPr="001A27C5" w:rsidRDefault="00D61FAA" w:rsidP="00427EB1">
            <w:pPr>
              <w:pStyle w:val="TAL"/>
            </w:pPr>
            <w:r w:rsidRPr="001A27C5">
              <w:t>charstring</w:t>
            </w:r>
          </w:p>
        </w:tc>
        <w:tc>
          <w:tcPr>
            <w:tcW w:w="2841" w:type="dxa"/>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tcPr>
          <w:p w14:paraId="660A27F9" w14:textId="77777777" w:rsidR="00D61FAA" w:rsidRPr="001A27C5" w:rsidRDefault="00D61FAA" w:rsidP="00427EB1">
            <w:pPr>
              <w:pStyle w:val="TAL"/>
              <w:rPr>
                <w:b/>
                <w:bCs/>
              </w:rPr>
            </w:pPr>
            <w:r w:rsidRPr="001A27C5">
              <w:t>xmlBody</w:t>
            </w:r>
          </w:p>
        </w:tc>
        <w:tc>
          <w:tcPr>
            <w:tcW w:w="2841" w:type="dxa"/>
          </w:tcPr>
          <w:p w14:paraId="2EAC57C5" w14:textId="77777777" w:rsidR="00D61FAA" w:rsidRPr="001A27C5" w:rsidRDefault="00D61FAA" w:rsidP="00427EB1">
            <w:pPr>
              <w:pStyle w:val="TAL"/>
              <w:rPr>
                <w:b/>
                <w:bCs/>
              </w:rPr>
            </w:pPr>
            <w:r w:rsidRPr="001A27C5">
              <w:t>charstring</w:t>
            </w:r>
          </w:p>
        </w:tc>
        <w:tc>
          <w:tcPr>
            <w:tcW w:w="2841" w:type="dxa"/>
          </w:tcPr>
          <w:p w14:paraId="24AFF204" w14:textId="77777777" w:rsidR="00D61FAA" w:rsidRPr="001A27C5" w:rsidRDefault="00D61FAA" w:rsidP="00427EB1">
            <w:pPr>
              <w:pStyle w:val="TAL"/>
            </w:pPr>
            <w:r w:rsidRPr="001A27C5">
              <w:t>XML fragment sent by the UE in its http body or simservs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tcPr>
          <w:p w14:paraId="1A3E703C" w14:textId="77777777" w:rsidR="00C5247C" w:rsidRPr="001A27C5" w:rsidRDefault="00163925" w:rsidP="00E628B6">
            <w:pPr>
              <w:pStyle w:val="TAL"/>
              <w:rPr>
                <w:b/>
                <w:bCs/>
              </w:rPr>
            </w:pPr>
            <w:r w:rsidRPr="001A27C5">
              <w:t>errorInfo</w:t>
            </w:r>
          </w:p>
        </w:tc>
        <w:tc>
          <w:tcPr>
            <w:tcW w:w="2841" w:type="dxa"/>
          </w:tcPr>
          <w:p w14:paraId="6864694A" w14:textId="77777777" w:rsidR="00C5247C" w:rsidRPr="001A27C5" w:rsidRDefault="00163925" w:rsidP="00E628B6">
            <w:pPr>
              <w:pStyle w:val="TAL"/>
              <w:rPr>
                <w:b/>
                <w:bCs/>
              </w:rPr>
            </w:pPr>
            <w:r w:rsidRPr="001A27C5">
              <w:t>charstring</w:t>
            </w:r>
          </w:p>
        </w:tc>
        <w:tc>
          <w:tcPr>
            <w:tcW w:w="2841" w:type="dxa"/>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tcPr>
          <w:p w14:paraId="21B957AA" w14:textId="77777777" w:rsidR="00D61FAA" w:rsidRPr="001A27C5" w:rsidRDefault="00D61FAA" w:rsidP="00427EB1">
            <w:pPr>
              <w:pStyle w:val="TAL"/>
            </w:pPr>
            <w:r w:rsidRPr="001A27C5">
              <w:t>contentType</w:t>
            </w:r>
          </w:p>
        </w:tc>
        <w:tc>
          <w:tcPr>
            <w:tcW w:w="2841" w:type="dxa"/>
          </w:tcPr>
          <w:p w14:paraId="5E64E767" w14:textId="77777777" w:rsidR="00D61FAA" w:rsidRPr="001A27C5" w:rsidRDefault="00D61FAA" w:rsidP="00427EB1">
            <w:pPr>
              <w:pStyle w:val="TAL"/>
            </w:pPr>
            <w:r w:rsidRPr="001A27C5">
              <w:t>charstring</w:t>
            </w:r>
          </w:p>
        </w:tc>
        <w:tc>
          <w:tcPr>
            <w:tcW w:w="2841" w:type="dxa"/>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tcPr>
          <w:p w14:paraId="200A5920" w14:textId="77777777" w:rsidR="00D61FAA" w:rsidRPr="001A27C5" w:rsidRDefault="00D61FAA" w:rsidP="00427EB1">
            <w:pPr>
              <w:pStyle w:val="TAL"/>
              <w:rPr>
                <w:b/>
                <w:bCs/>
              </w:rPr>
            </w:pPr>
            <w:r w:rsidRPr="001A27C5">
              <w:t>xmlBody</w:t>
            </w:r>
          </w:p>
        </w:tc>
        <w:tc>
          <w:tcPr>
            <w:tcW w:w="2841" w:type="dxa"/>
          </w:tcPr>
          <w:p w14:paraId="4809E52F" w14:textId="77777777" w:rsidR="00D61FAA" w:rsidRPr="001A27C5" w:rsidRDefault="00D61FAA" w:rsidP="00427EB1">
            <w:pPr>
              <w:pStyle w:val="TAL"/>
              <w:rPr>
                <w:b/>
                <w:bCs/>
              </w:rPr>
            </w:pPr>
            <w:r w:rsidRPr="001A27C5">
              <w:t>charstring</w:t>
            </w:r>
          </w:p>
        </w:tc>
        <w:tc>
          <w:tcPr>
            <w:tcW w:w="2841" w:type="dxa"/>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219102741"/>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219102742"/>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219102743"/>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t>octetstring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r w:rsidRPr="001A27C5">
              <w:t>SMS_TypeDefs</w:t>
            </w:r>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SMS_Declarations</w:t>
            </w:r>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SMS_UDH_Declarations</w:t>
            </w:r>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r w:rsidRPr="001A27C5">
              <w:t>DNS_TypeDefs</w:t>
            </w:r>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r w:rsidRPr="001A27C5">
              <w:t>LibSip_SIPTypesAndValues</w:t>
            </w:r>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"SIPCodec"</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r w:rsidRPr="001A27C5">
              <w:t>LibSip_Common</w:t>
            </w:r>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"LibSip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r w:rsidRPr="001A27C5">
              <w:t>LibSip_SDPTypes</w:t>
            </w:r>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"SDPCodec"</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r w:rsidRPr="001A27C5">
              <w:t>HTTP_ASP_TypeDefs</w:t>
            </w:r>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HTTP_ASP_Definitions</w:t>
            </w:r>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"HttpCodec"</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219102744"/>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219102745"/>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219102746"/>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charstring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charstring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sep</w:t>
      </w:r>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pure charstring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undecoded as a charstring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alert-param  =  LAQUOT absoluteURI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type record AlertInfo { FieldName fieldName (ALERT_INFO_E),</w:t>
      </w:r>
      <w:r w:rsidRPr="001A27C5">
        <w:rPr>
          <w:rFonts w:ascii="Courier New" w:hAnsi="Courier New" w:cs="Courier New"/>
        </w:rPr>
        <w:br/>
        <w:t xml:space="preserve">                        AlertInfoBody_List  alertInfoBody optional }</w:t>
      </w:r>
      <w:r w:rsidRPr="001A27C5">
        <w:rPr>
          <w:rFonts w:ascii="Courier New" w:hAnsi="Courier New" w:cs="Courier New"/>
        </w:rPr>
        <w:br/>
        <w:t>type set of AlertInfoBody AlertInfoBody_List;</w:t>
      </w:r>
      <w:r w:rsidRPr="001A27C5">
        <w:rPr>
          <w:rFonts w:ascii="Courier New" w:hAnsi="Courier New" w:cs="Courier New"/>
        </w:rPr>
        <w:br/>
        <w:t>type record AlertInfoBody { charstring url,</w:t>
      </w:r>
      <w:r w:rsidRPr="001A27C5">
        <w:rPr>
          <w:rFonts w:ascii="Courier New" w:hAnsi="Courier New" w:cs="Courier New"/>
        </w:rPr>
        <w:br/>
        <w:t xml:space="preserve">                            SemicolonParam_List genericParams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charstring or </w:t>
      </w:r>
      <w:r w:rsidRPr="001A27C5">
        <w:br/>
        <w:t>b) to a union of two charstring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219102747"/>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219102748"/>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The root message type is not a SIP-message but directly a Request or Response type which is represented as a TTCN-3 record. All Method - Message names (INVITE, BYE, ACK etc.) and all message header field names (To, From, CallID, C</w:t>
      </w:r>
      <w:r w:rsidR="00CA6A32" w:rsidRPr="001A27C5">
        <w:t>s</w:t>
      </w:r>
      <w:r w:rsidRPr="001A27C5">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type record  INVITE_Request {…},</w:t>
            </w:r>
          </w:p>
          <w:p w14:paraId="7410737C" w14:textId="77777777" w:rsidR="005E27F8" w:rsidRPr="001A27C5" w:rsidRDefault="005E27F8" w:rsidP="00E628B6">
            <w:pPr>
              <w:pStyle w:val="TAL"/>
            </w:pPr>
            <w:r w:rsidRPr="001A27C5">
              <w:t>type record  PRACK_Request {…},</w:t>
            </w:r>
          </w:p>
          <w:p w14:paraId="362B6132" w14:textId="77777777" w:rsidR="005E27F8" w:rsidRPr="001A27C5" w:rsidRDefault="005E27F8" w:rsidP="00E628B6">
            <w:pPr>
              <w:pStyle w:val="TAL"/>
            </w:pPr>
            <w:r w:rsidRPr="001A27C5">
              <w:t>type record  NOTIFY_Request {…},</w:t>
            </w:r>
          </w:p>
          <w:p w14:paraId="393C8C76" w14:textId="77777777" w:rsidR="005E27F8" w:rsidRPr="001A27C5" w:rsidRDefault="005E27F8" w:rsidP="00E628B6">
            <w:pPr>
              <w:pStyle w:val="TAL"/>
            </w:pPr>
            <w:r w:rsidRPr="001A27C5">
              <w:t>type record  UPDATE_Request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t>INVITEm</w:t>
            </w:r>
            <w:r w:rsidRPr="001A27C5">
              <w:br/>
            </w:r>
            <w:r w:rsidRPr="001A27C5">
              <w:tab/>
            </w:r>
            <w:r w:rsidRPr="001A27C5">
              <w:tab/>
            </w:r>
            <w:r w:rsidRPr="001A27C5">
              <w:tab/>
            </w:r>
            <w:r w:rsidRPr="001A27C5">
              <w:tab/>
            </w:r>
            <w:r w:rsidRPr="001A27C5">
              <w:tab/>
            </w:r>
            <w:r w:rsidRPr="001A27C5">
              <w:tab/>
              <w:t>/ ACKm</w:t>
            </w:r>
            <w:r w:rsidRPr="001A27C5">
              <w:br/>
            </w:r>
            <w:r w:rsidRPr="001A27C5">
              <w:tab/>
            </w:r>
            <w:r w:rsidRPr="001A27C5">
              <w:tab/>
            </w:r>
            <w:r w:rsidRPr="001A27C5">
              <w:tab/>
            </w:r>
            <w:r w:rsidRPr="001A27C5">
              <w:tab/>
            </w:r>
            <w:r w:rsidRPr="001A27C5">
              <w:tab/>
            </w:r>
            <w:r w:rsidRPr="001A27C5">
              <w:tab/>
              <w:t xml:space="preserve">/ OPTIONSm </w:t>
            </w:r>
            <w:r w:rsidRPr="001A27C5">
              <w:br/>
            </w:r>
            <w:r w:rsidRPr="001A27C5">
              <w:tab/>
            </w:r>
            <w:r w:rsidRPr="001A27C5">
              <w:tab/>
            </w:r>
            <w:r w:rsidRPr="001A27C5">
              <w:tab/>
            </w:r>
            <w:r w:rsidRPr="001A27C5">
              <w:tab/>
            </w:r>
            <w:r w:rsidRPr="001A27C5">
              <w:tab/>
            </w:r>
            <w:r w:rsidRPr="001A27C5">
              <w:tab/>
              <w:t xml:space="preserve">/ BYEm </w:t>
            </w:r>
            <w:r w:rsidRPr="001A27C5">
              <w:br/>
            </w:r>
            <w:r w:rsidRPr="001A27C5">
              <w:tab/>
            </w:r>
            <w:r w:rsidRPr="001A27C5">
              <w:tab/>
            </w:r>
            <w:r w:rsidRPr="001A27C5">
              <w:tab/>
            </w:r>
            <w:r w:rsidRPr="001A27C5">
              <w:tab/>
            </w:r>
            <w:r w:rsidRPr="001A27C5">
              <w:tab/>
            </w:r>
            <w:r w:rsidRPr="001A27C5">
              <w:tab/>
              <w:t xml:space="preserve">/ CANCELm </w:t>
            </w:r>
            <w:r w:rsidRPr="001A27C5">
              <w:br/>
            </w:r>
            <w:r w:rsidRPr="001A27C5">
              <w:tab/>
            </w:r>
            <w:r w:rsidRPr="001A27C5">
              <w:tab/>
            </w:r>
            <w:r w:rsidRPr="001A27C5">
              <w:tab/>
            </w:r>
            <w:r w:rsidRPr="001A27C5">
              <w:tab/>
            </w:r>
            <w:r w:rsidRPr="001A27C5">
              <w:tab/>
            </w:r>
            <w:r w:rsidRPr="001A27C5">
              <w:tab/>
              <w:t xml:space="preserve">/ REGISTERm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MessageHeader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Contact contact optional,</w:t>
            </w:r>
          </w:p>
          <w:p w14:paraId="2D93A4F2" w14:textId="77777777" w:rsidR="005E27F8" w:rsidRPr="001A27C5" w:rsidRDefault="005E27F8" w:rsidP="00E628B6">
            <w:pPr>
              <w:pStyle w:val="TAL"/>
            </w:pPr>
            <w:r w:rsidRPr="001A27C5">
              <w:tab/>
              <w:t>ContentDisposition contentDisposition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Via via,</w:t>
            </w:r>
          </w:p>
          <w:p w14:paraId="140BBB16" w14:textId="77777777" w:rsidR="005E27F8" w:rsidRPr="001A27C5" w:rsidRDefault="005E27F8" w:rsidP="00E628B6">
            <w:pPr>
              <w:pStyle w:val="TAL"/>
            </w:pPr>
            <w:r w:rsidRPr="001A27C5">
              <w:tab/>
              <w:t>Warning warning optional,</w:t>
            </w:r>
          </w:p>
          <w:p w14:paraId="2114F0F1" w14:textId="77777777" w:rsidR="005E27F8" w:rsidRPr="001A27C5" w:rsidRDefault="005E27F8" w:rsidP="00E628B6">
            <w:pPr>
              <w:pStyle w:val="TAL"/>
            </w:pPr>
            <w:r w:rsidRPr="001A27C5">
              <w:tab/>
              <w:t>WwwAuthenticate wwwAuthenticate optional,</w:t>
            </w:r>
          </w:p>
          <w:p w14:paraId="3B6C1F00" w14:textId="77777777" w:rsidR="005E27F8" w:rsidRPr="001A27C5" w:rsidRDefault="005E27F8" w:rsidP="00E628B6">
            <w:pPr>
              <w:pStyle w:val="TAL"/>
            </w:pPr>
            <w:r w:rsidRPr="001A27C5">
              <w:tab/>
              <w:t>UndefinedHeader_List undefinedHeader_List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 uri-parameter)</w:t>
            </w:r>
          </w:p>
        </w:tc>
        <w:tc>
          <w:tcPr>
            <w:tcW w:w="4929" w:type="dxa"/>
          </w:tcPr>
          <w:p w14:paraId="27440FB7" w14:textId="77777777" w:rsidR="005E27F8" w:rsidRPr="001A27C5" w:rsidRDefault="005E27F8" w:rsidP="00E628B6">
            <w:pPr>
              <w:pStyle w:val="TAL"/>
            </w:pPr>
            <w:r w:rsidRPr="001A27C5">
              <w:t xml:space="preserve">type set of GenericParam </w:t>
            </w:r>
            <w:r w:rsidRPr="001A27C5">
              <w:rPr>
                <w:b/>
              </w:rPr>
              <w:t>SemicolonParam_List;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"Authentication-Info" HCOLON ainfo</w:t>
            </w:r>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*(COMMA ainfo)</w:t>
            </w:r>
          </w:p>
        </w:tc>
        <w:tc>
          <w:tcPr>
            <w:tcW w:w="4929" w:type="dxa"/>
          </w:tcPr>
          <w:p w14:paraId="1E4F4E0A" w14:textId="77777777" w:rsidR="005E27F8" w:rsidRPr="001A27C5" w:rsidRDefault="005E27F8" w:rsidP="00E628B6">
            <w:pPr>
              <w:pStyle w:val="TAL"/>
            </w:pPr>
            <w:r w:rsidRPr="001A27C5">
              <w:t>type record AuthenticationInfo {</w:t>
            </w:r>
          </w:p>
          <w:p w14:paraId="63718729" w14:textId="77777777" w:rsidR="005E27F8" w:rsidRPr="001A27C5" w:rsidRDefault="005E27F8" w:rsidP="00E628B6">
            <w:pPr>
              <w:pStyle w:val="TAL"/>
            </w:pPr>
            <w:r w:rsidRPr="001A27C5">
              <w:tab/>
              <w:t>FieldName fieldName(AUTHENTICATION_INFO_E),</w:t>
            </w:r>
          </w:p>
          <w:p w14:paraId="155B0C36" w14:textId="77777777" w:rsidR="005E27F8" w:rsidRPr="001A27C5" w:rsidRDefault="005E27F8" w:rsidP="00E628B6">
            <w:pPr>
              <w:pStyle w:val="TAL"/>
            </w:pPr>
            <w:r w:rsidRPr="001A27C5">
              <w:tab/>
              <w:t>CommaParam_List ainfo</w:t>
            </w:r>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r w:rsidRPr="001A27C5">
              <w:t>ainfo =</w:t>
            </w:r>
            <w:r w:rsidRPr="001A27C5">
              <w:tab/>
            </w:r>
            <w:r w:rsidRPr="001A27C5">
              <w:tab/>
            </w:r>
            <w:r w:rsidRPr="001A27C5">
              <w:tab/>
            </w:r>
            <w:r w:rsidRPr="001A27C5">
              <w:tab/>
            </w:r>
            <w:r w:rsidRPr="001A27C5">
              <w:tab/>
              <w:t>nextnonce</w:t>
            </w:r>
            <w:r w:rsidRPr="001A27C5">
              <w:br/>
            </w:r>
            <w:r w:rsidRPr="001A27C5">
              <w:tab/>
            </w:r>
            <w:r w:rsidRPr="001A27C5">
              <w:tab/>
            </w:r>
            <w:r w:rsidRPr="001A27C5">
              <w:tab/>
            </w:r>
            <w:r w:rsidRPr="001A27C5">
              <w:tab/>
            </w:r>
            <w:r w:rsidRPr="001A27C5">
              <w:tab/>
            </w:r>
            <w:r w:rsidRPr="001A27C5">
              <w:tab/>
              <w:t>/ message-qop</w:t>
            </w:r>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cnonce</w:t>
            </w:r>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GenericParam </w:t>
            </w:r>
            <w:r w:rsidRPr="001A27C5">
              <w:rPr>
                <w:b/>
              </w:rPr>
              <w:t>CommaParam_List</w:t>
            </w:r>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GenericParam </w:t>
            </w:r>
            <w:r w:rsidRPr="001A27C5">
              <w:rPr>
                <w:b/>
              </w:rPr>
              <w:t>AmpersandParam_List</w:t>
            </w:r>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1A27C5" w:rsidRDefault="00CA6A32" w:rsidP="00E628B6">
            <w:pPr>
              <w:pStyle w:val="TAL"/>
            </w:pPr>
            <w:r w:rsidRPr="001A27C5">
              <w:lastRenderedPageBreak/>
              <w:t>D</w:t>
            </w:r>
            <w:r w:rsidR="005E27F8" w:rsidRPr="001A27C5">
              <w:t>igest-cln =</w:t>
            </w:r>
            <w:r w:rsidR="005E27F8" w:rsidRPr="001A27C5">
              <w:tab/>
            </w:r>
            <w:r w:rsidR="005E27F8" w:rsidRPr="001A27C5">
              <w:tab/>
            </w:r>
            <w:r w:rsidR="005E27F8" w:rsidRPr="001A27C5">
              <w:tab/>
              <w:t xml:space="preserve">realm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xml:space="preserve">/ domain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nonce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opaque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stale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algorithm</w:t>
            </w:r>
          </w:p>
          <w:p w14:paraId="246EF07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qop-options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r w:rsidRPr="001A27C5">
              <w:rPr>
                <w:b/>
              </w:rPr>
              <w:t>GenericParam</w:t>
            </w:r>
            <w:r w:rsidRPr="001A27C5">
              <w:t xml:space="preserve"> {</w:t>
            </w:r>
          </w:p>
          <w:p w14:paraId="29E63BF8" w14:textId="77777777" w:rsidR="005E27F8" w:rsidRPr="001A27C5" w:rsidRDefault="005E27F8" w:rsidP="00E628B6">
            <w:pPr>
              <w:pStyle w:val="TAL"/>
            </w:pPr>
            <w:r w:rsidRPr="001A27C5">
              <w:tab/>
              <w:t>charstring id ,</w:t>
            </w:r>
          </w:p>
          <w:p w14:paraId="00976321" w14:textId="77777777" w:rsidR="005E27F8" w:rsidRPr="001A27C5" w:rsidRDefault="005E27F8" w:rsidP="00E628B6">
            <w:pPr>
              <w:pStyle w:val="TAL"/>
            </w:pPr>
            <w:r w:rsidRPr="001A27C5">
              <w:tab/>
              <w:t>charstring paramValue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In addition to the pure charstring as a base type, the TTCN-3 type system provides base integer types which are unrestricted to the model e.g. the portField, C</w:t>
      </w:r>
      <w:r w:rsidR="00CA6A32" w:rsidRPr="001A27C5">
        <w:t>s</w:t>
      </w:r>
      <w:r w:rsidRPr="001A27C5">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r w:rsidRPr="001A27C5">
              <w:rPr>
                <w:b/>
              </w:rPr>
              <w:t>charstring</w:t>
            </w:r>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r w:rsidRPr="001A27C5">
              <w:rPr>
                <w:b/>
              </w:rPr>
              <w:t>charstring</w:t>
            </w:r>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t>FieldName fieldName(CONTACT_E),</w:t>
            </w:r>
          </w:p>
          <w:p w14:paraId="7F45EB40" w14:textId="77777777" w:rsidR="005E27F8" w:rsidRPr="001A27C5" w:rsidRDefault="005E27F8" w:rsidP="00E628B6">
            <w:pPr>
              <w:pStyle w:val="TAL"/>
            </w:pPr>
            <w:r w:rsidRPr="001A27C5">
              <w:tab/>
              <w:t>ContactBody contactBody</w:t>
            </w:r>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 xml:space="preserve">(name-addr / addr-spec)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type record ContactAddress {</w:t>
            </w:r>
          </w:p>
          <w:p w14:paraId="08A81DE5" w14:textId="77777777" w:rsidR="005E27F8" w:rsidRPr="001A27C5" w:rsidRDefault="005E27F8" w:rsidP="00E628B6">
            <w:pPr>
              <w:pStyle w:val="TAL"/>
            </w:pPr>
            <w:r w:rsidRPr="001A27C5">
              <w:tab/>
              <w:t>Addr_Union addressField,</w:t>
            </w:r>
          </w:p>
          <w:p w14:paraId="348F9A42" w14:textId="77777777" w:rsidR="005E27F8" w:rsidRPr="001A27C5" w:rsidRDefault="005E27F8" w:rsidP="00E628B6">
            <w:pPr>
              <w:pStyle w:val="TAL"/>
            </w:pPr>
            <w:r w:rsidRPr="001A27C5">
              <w:tab/>
              <w:t>SemicolonParam_List contactParams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type union ContactBody {</w:t>
            </w:r>
          </w:p>
          <w:p w14:paraId="69D78BC1" w14:textId="77777777" w:rsidR="005E27F8" w:rsidRPr="001A27C5" w:rsidRDefault="005E27F8" w:rsidP="00E628B6">
            <w:pPr>
              <w:pStyle w:val="TAL"/>
            </w:pPr>
            <w:r w:rsidRPr="001A27C5">
              <w:tab/>
              <w:t>charstring wildcard,</w:t>
            </w:r>
          </w:p>
          <w:p w14:paraId="0D19597C" w14:textId="77777777" w:rsidR="005E27F8" w:rsidRPr="001A27C5" w:rsidRDefault="005E27F8" w:rsidP="00E628B6">
            <w:pPr>
              <w:pStyle w:val="TAL"/>
            </w:pPr>
            <w:r w:rsidRPr="001A27C5">
              <w:tab/>
              <w:t>ContactAddress_List contactAddresses</w:t>
            </w:r>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ContactAddress </w:t>
            </w:r>
            <w:r w:rsidRPr="001A27C5">
              <w:rPr>
                <w:b/>
              </w:rPr>
              <w:t>ContactAddress_List;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lastRenderedPageBreak/>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FieldName fieldName(AUTHORIZATION_E),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r w:rsidRPr="001A27C5">
              <w:t>CommaParam_List digestResponse,</w:t>
            </w:r>
          </w:p>
          <w:p w14:paraId="10EC90D6" w14:textId="77777777" w:rsidR="005E27F8" w:rsidRPr="001A27C5" w:rsidRDefault="005E27F8" w:rsidP="00E628B6">
            <w:pPr>
              <w:pStyle w:val="TAL"/>
            </w:pPr>
            <w:r w:rsidRPr="001A27C5">
              <w:t>OtherAuth otherResponse</w:t>
            </w:r>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The different schemes (sip, sips, tel, fax, absoluteUri) in the SIP URI are all handled via the same type definition</w:t>
      </w:r>
      <w:r w:rsidR="00126E82" w:rsidRPr="001A27C5">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1A27C5" w:rsidRDefault="005E27F8" w:rsidP="00E628B6">
            <w:pPr>
              <w:pStyle w:val="TAL"/>
            </w:pPr>
            <w:r w:rsidRPr="001A27C5">
              <w:t>Request-URI =</w:t>
            </w:r>
            <w:r w:rsidRPr="001A27C5">
              <w:tab/>
            </w:r>
            <w:r w:rsidRPr="001A27C5">
              <w:tab/>
              <w:t xml:space="preserve">SIP-URI </w:t>
            </w:r>
            <w:r w:rsidRPr="001A27C5">
              <w:br/>
            </w:r>
            <w:r w:rsidRPr="001A27C5">
              <w:tab/>
            </w:r>
            <w:r w:rsidRPr="001A27C5">
              <w:tab/>
            </w:r>
            <w:r w:rsidRPr="001A27C5">
              <w:tab/>
            </w:r>
            <w:r w:rsidRPr="001A27C5">
              <w:tab/>
            </w:r>
            <w:r w:rsidRPr="001A27C5">
              <w:tab/>
            </w:r>
            <w:r w:rsidRPr="001A27C5">
              <w:tab/>
              <w:t xml:space="preserve">/ SIPS-URI </w:t>
            </w:r>
            <w:r w:rsidRPr="001A27C5">
              <w:br/>
            </w:r>
            <w:r w:rsidRPr="001A27C5">
              <w:tab/>
            </w:r>
            <w:r w:rsidRPr="001A27C5">
              <w:tab/>
            </w:r>
            <w:r w:rsidRPr="001A27C5">
              <w:tab/>
            </w:r>
            <w:r w:rsidRPr="001A27C5">
              <w:tab/>
            </w:r>
            <w:r w:rsidRPr="001A27C5">
              <w:tab/>
            </w:r>
            <w:r w:rsidRPr="001A27C5">
              <w:tab/>
              <w:t>/ absoluteURI</w:t>
            </w:r>
          </w:p>
          <w:p w14:paraId="31442E85" w14:textId="77777777" w:rsidR="005E27F8" w:rsidRPr="001A27C5" w:rsidRDefault="005E27F8" w:rsidP="00E628B6">
            <w:pPr>
              <w:pStyle w:val="TAL"/>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userinfo ]</w:t>
            </w:r>
            <w:r w:rsidRPr="001A27C5">
              <w:br/>
            </w:r>
            <w:r w:rsidRPr="001A27C5">
              <w:tab/>
            </w:r>
            <w:r w:rsidRPr="001A27C5">
              <w:tab/>
            </w:r>
            <w:r w:rsidRPr="001A27C5">
              <w:tab/>
            </w:r>
            <w:r w:rsidRPr="001A27C5">
              <w:tab/>
            </w:r>
            <w:r w:rsidRPr="001A27C5">
              <w:tab/>
            </w:r>
            <w:r w:rsidRPr="001A27C5">
              <w:tab/>
              <w:t xml:space="preserve">hostport  </w:t>
            </w:r>
            <w:r w:rsidRPr="001A27C5">
              <w:br/>
            </w:r>
            <w:r w:rsidRPr="001A27C5">
              <w:tab/>
            </w:r>
            <w:r w:rsidRPr="001A27C5">
              <w:tab/>
            </w:r>
            <w:r w:rsidRPr="001A27C5">
              <w:tab/>
            </w:r>
            <w:r w:rsidRPr="001A27C5">
              <w:tab/>
            </w:r>
            <w:r w:rsidRPr="001A27C5">
              <w:tab/>
            </w:r>
            <w:r w:rsidRPr="001A27C5">
              <w:tab/>
              <w:t xml:space="preserve">uri-parameters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userinfo ]</w:t>
            </w:r>
            <w:r w:rsidRPr="001A27C5">
              <w:br/>
            </w:r>
            <w:r w:rsidRPr="001A27C5">
              <w:tab/>
            </w:r>
            <w:r w:rsidRPr="001A27C5">
              <w:tab/>
            </w:r>
            <w:r w:rsidRPr="001A27C5">
              <w:tab/>
            </w:r>
            <w:r w:rsidRPr="001A27C5">
              <w:tab/>
            </w:r>
            <w:r w:rsidRPr="001A27C5">
              <w:tab/>
            </w:r>
            <w:r w:rsidRPr="001A27C5">
              <w:tab/>
              <w:t>hostport</w:t>
            </w:r>
            <w:r w:rsidRPr="001A27C5">
              <w:br/>
            </w:r>
            <w:r w:rsidRPr="001A27C5">
              <w:tab/>
            </w:r>
            <w:r w:rsidRPr="001A27C5">
              <w:tab/>
            </w:r>
            <w:r w:rsidRPr="001A27C5">
              <w:tab/>
            </w:r>
            <w:r w:rsidRPr="001A27C5">
              <w:tab/>
            </w:r>
            <w:r w:rsidRPr="001A27C5">
              <w:tab/>
            </w:r>
            <w:r w:rsidRPr="001A27C5">
              <w:tab/>
              <w:t>uri-parameters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r w:rsidRPr="001A27C5">
              <w:t>absoluteURI =</w:t>
            </w:r>
            <w:r w:rsidRPr="001A27C5">
              <w:tab/>
            </w:r>
            <w:r w:rsidRPr="001A27C5">
              <w:tab/>
              <w:t>scheme ":" ( hier-part / opaque-part )</w:t>
            </w:r>
          </w:p>
        </w:tc>
        <w:tc>
          <w:tcPr>
            <w:tcW w:w="4929" w:type="dxa"/>
          </w:tcPr>
          <w:p w14:paraId="1976306B" w14:textId="77777777" w:rsidR="00337F95" w:rsidRPr="001A27C5" w:rsidRDefault="00337F95" w:rsidP="00337F95">
            <w:pPr>
              <w:pStyle w:val="TAL"/>
            </w:pPr>
            <w:r w:rsidRPr="001A27C5">
              <w:t>type record SipUriComponents {</w:t>
            </w:r>
          </w:p>
          <w:p w14:paraId="662C46B8" w14:textId="77777777" w:rsidR="00337F95" w:rsidRPr="001A27C5" w:rsidRDefault="00337F95" w:rsidP="00337F95">
            <w:pPr>
              <w:pStyle w:val="TAL"/>
            </w:pPr>
            <w:r w:rsidRPr="001A27C5">
              <w:t xml:space="preserve">  // sip-uri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UserInfo</w:t>
            </w:r>
            <w:r w:rsidRPr="001A27C5">
              <w:tab/>
            </w:r>
            <w:r w:rsidRPr="001A27C5">
              <w:tab/>
              <w:t>userInfo optional,</w:t>
            </w:r>
          </w:p>
          <w:p w14:paraId="1F79AD45" w14:textId="77777777" w:rsidR="00337F95" w:rsidRPr="001A27C5" w:rsidRDefault="00337F95" w:rsidP="00337F95">
            <w:pPr>
              <w:pStyle w:val="TAL"/>
            </w:pPr>
            <w:r w:rsidRPr="001A27C5">
              <w:t xml:space="preserve">  HostPort</w:t>
            </w:r>
            <w:r w:rsidRPr="001A27C5">
              <w:tab/>
            </w:r>
            <w:r w:rsidRPr="001A27C5">
              <w:tab/>
              <w:t>hostPort</w:t>
            </w:r>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type record TelUriComponents {</w:t>
            </w:r>
          </w:p>
          <w:p w14:paraId="3CF0E375" w14:textId="77777777" w:rsidR="00337F95" w:rsidRPr="001A27C5" w:rsidRDefault="00337F95" w:rsidP="00337F95">
            <w:pPr>
              <w:pStyle w:val="TAL"/>
            </w:pPr>
            <w:r w:rsidRPr="001A27C5">
              <w:t xml:space="preserve">  // tel-uri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charstring</w:t>
            </w:r>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type record UrnUriComponents {</w:t>
            </w:r>
          </w:p>
          <w:p w14:paraId="57DFF9E5" w14:textId="77777777" w:rsidR="00337F95" w:rsidRPr="001A27C5" w:rsidRDefault="00337F95" w:rsidP="00337F95">
            <w:pPr>
              <w:pStyle w:val="TAL"/>
            </w:pPr>
            <w:r w:rsidRPr="001A27C5">
              <w:t xml:space="preserve">  // urn-uri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charstring</w:t>
            </w:r>
            <w:r w:rsidRPr="001A27C5">
              <w:tab/>
              <w:t>namespaceId,</w:t>
            </w:r>
            <w:r w:rsidRPr="001A27C5">
              <w:tab/>
            </w:r>
            <w:r w:rsidRPr="001A27C5">
              <w:tab/>
              <w:t>// e.g. "service"</w:t>
            </w:r>
          </w:p>
          <w:p w14:paraId="1BED585C" w14:textId="77777777" w:rsidR="00337F95" w:rsidRPr="001A27C5" w:rsidRDefault="00337F95" w:rsidP="00337F95">
            <w:pPr>
              <w:pStyle w:val="TAL"/>
            </w:pPr>
            <w:r w:rsidRPr="001A27C5">
              <w:t xml:space="preserve">  charstring</w:t>
            </w:r>
            <w:r w:rsidRPr="001A27C5">
              <w:tab/>
              <w:t>namespaceSpecificString</w:t>
            </w:r>
            <w:r w:rsidRPr="001A27C5">
              <w:tab/>
              <w:t>// e.g. "sos"</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type union UriComponents {</w:t>
            </w:r>
          </w:p>
          <w:p w14:paraId="0426DAFE" w14:textId="77777777" w:rsidR="00337F95" w:rsidRPr="001A27C5" w:rsidRDefault="00337F95" w:rsidP="00337F95">
            <w:pPr>
              <w:pStyle w:val="TAL"/>
            </w:pPr>
            <w:r w:rsidRPr="001A27C5">
              <w:t xml:space="preserve">  SipUriComponents</w:t>
            </w:r>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TelUriComponents</w:t>
            </w:r>
            <w:r w:rsidRPr="001A27C5">
              <w:tab/>
              <w:t>tel,</w:t>
            </w:r>
            <w:r w:rsidRPr="001A27C5">
              <w:tab/>
            </w:r>
            <w:r w:rsidRPr="001A27C5">
              <w:tab/>
              <w:t>// scheme: "tel"</w:t>
            </w:r>
          </w:p>
          <w:p w14:paraId="1A36B87F" w14:textId="77777777" w:rsidR="00337F95" w:rsidRPr="001A27C5" w:rsidRDefault="00337F95" w:rsidP="00337F95">
            <w:pPr>
              <w:pStyle w:val="TAL"/>
            </w:pPr>
            <w:r w:rsidRPr="001A27C5">
              <w:t xml:space="preserve">  UrnUriComponents</w:t>
            </w:r>
            <w:r w:rsidRPr="001A27C5">
              <w:tab/>
              <w:t>urn,</w:t>
            </w:r>
            <w:r w:rsidRPr="001A27C5">
              <w:tab/>
              <w:t>// scheme: "urn"</w:t>
            </w:r>
          </w:p>
          <w:p w14:paraId="4050ABBD" w14:textId="77777777" w:rsidR="00337F95" w:rsidRPr="001A27C5" w:rsidRDefault="00337F95" w:rsidP="00337F95">
            <w:pPr>
              <w:pStyle w:val="TAL"/>
            </w:pPr>
            <w:r w:rsidRPr="001A27C5">
              <w:t xml:space="preserve">  charstring</w:t>
            </w:r>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type record SipUrl</w:t>
            </w:r>
            <w:r w:rsidR="00CC182F" w:rsidRPr="00CC182F">
              <w:t xml:space="preserve"> </w:t>
            </w:r>
            <w:r w:rsidRPr="001A27C5">
              <w:t>{</w:t>
            </w:r>
          </w:p>
          <w:p w14:paraId="44F87B1E" w14:textId="77777777" w:rsidR="00337F95" w:rsidRPr="001A27C5" w:rsidRDefault="00337F95" w:rsidP="00337F95">
            <w:pPr>
              <w:pStyle w:val="TAL"/>
            </w:pPr>
            <w:r w:rsidRPr="001A27C5">
              <w:t xml:space="preserve">  charstring</w:t>
            </w:r>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UriComponents</w:t>
            </w:r>
            <w:r w:rsidRPr="001A27C5">
              <w:tab/>
            </w:r>
            <w:r w:rsidRPr="001A27C5">
              <w:tab/>
              <w:t>components,</w:t>
            </w:r>
          </w:p>
          <w:p w14:paraId="61F214E4" w14:textId="77777777" w:rsidR="00337F95" w:rsidRPr="001A27C5" w:rsidRDefault="00337F95" w:rsidP="00337F95">
            <w:pPr>
              <w:pStyle w:val="TAL"/>
            </w:pPr>
            <w:r w:rsidRPr="001A27C5">
              <w:t xml:space="preserve">  SemicolonParam_List</w:t>
            </w:r>
            <w:r w:rsidRPr="001A27C5">
              <w:tab/>
            </w:r>
            <w:r w:rsidRPr="001A27C5">
              <w:tab/>
              <w:t>urlParameters optional,</w:t>
            </w:r>
          </w:p>
          <w:p w14:paraId="1F185FF9" w14:textId="77777777" w:rsidR="00337F95" w:rsidRPr="001A27C5" w:rsidRDefault="00337F95" w:rsidP="00337F95">
            <w:pPr>
              <w:pStyle w:val="TAL"/>
            </w:pPr>
            <w:r w:rsidRPr="001A27C5">
              <w:t xml:space="preserve">  AmpersandParam_List</w:t>
            </w:r>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charstrings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len field in the ContentLength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 xml:space="preserve">According to the SIP type definitions there are many ‘charstring’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type union Addr_Union</w:t>
      </w:r>
      <w:r w:rsidRPr="001A27C5">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1A27C5">
        <w:t>SipUriComponents’ hostPort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219102749"/>
      <w:r w:rsidRPr="001A27C5">
        <w:lastRenderedPageBreak/>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219102750"/>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1A27C5" w:rsidRDefault="005F6C79" w:rsidP="005F6C79">
      <w:r w:rsidRPr="001A27C5">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type charstring XmlBody;</w:t>
            </w:r>
            <w:r w:rsidR="00DE1E33" w:rsidRPr="001A27C5">
              <w:rPr>
                <w:b/>
              </w:rPr>
              <w:t xml:space="preserve"> </w:t>
            </w:r>
          </w:p>
          <w:p w14:paraId="5FE0BEFE" w14:textId="77777777" w:rsidR="000E09EC" w:rsidRPr="001A27C5" w:rsidRDefault="00DE1E33" w:rsidP="00DE1E33">
            <w:pPr>
              <w:spacing w:after="0"/>
              <w:rPr>
                <w:b/>
              </w:rPr>
            </w:pPr>
            <w:r w:rsidRPr="001A27C5">
              <w:rPr>
                <w:b/>
              </w:rPr>
              <w:t>type charstring SdpBody;</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type union MessageBody {</w:t>
            </w:r>
          </w:p>
          <w:p w14:paraId="296BA1D7" w14:textId="77777777" w:rsidR="000E09EC" w:rsidRPr="001A27C5" w:rsidRDefault="00DE1E33" w:rsidP="00761745">
            <w:pPr>
              <w:spacing w:after="0"/>
            </w:pPr>
            <w:r w:rsidRPr="001A27C5">
              <w:t xml:space="preserve"> </w:t>
            </w:r>
            <w:r w:rsidRPr="001A27C5">
              <w:tab/>
              <w:t>SdpBody</w:t>
            </w:r>
            <w:r w:rsidRPr="001A27C5">
              <w:tab/>
            </w:r>
            <w:r w:rsidRPr="001A27C5">
              <w:tab/>
            </w:r>
            <w:r w:rsidRPr="001A27C5">
              <w:tab/>
            </w:r>
            <w:r w:rsidRPr="001A27C5">
              <w:tab/>
              <w:t>sdpMessageBody</w:t>
            </w:r>
          </w:p>
          <w:p w14:paraId="212C770C" w14:textId="77777777" w:rsidR="000E09EC" w:rsidRPr="001A27C5" w:rsidRDefault="000E09EC" w:rsidP="00761745">
            <w:pPr>
              <w:spacing w:after="0"/>
            </w:pPr>
            <w:r w:rsidRPr="001A27C5">
              <w:tab/>
              <w:t>XmlBody</w:t>
            </w:r>
            <w:r w:rsidRPr="001A27C5">
              <w:tab/>
            </w:r>
            <w:r w:rsidRPr="001A27C5">
              <w:tab/>
            </w:r>
            <w:r w:rsidRPr="001A27C5">
              <w:tab/>
            </w:r>
            <w:r w:rsidRPr="001A27C5">
              <w:tab/>
              <w:t>xmlBody,</w:t>
            </w:r>
          </w:p>
          <w:p w14:paraId="41DFCBD8" w14:textId="77777777" w:rsidR="000E09EC" w:rsidRPr="001A27C5" w:rsidRDefault="000E09EC" w:rsidP="00761745">
            <w:pPr>
              <w:spacing w:after="0"/>
            </w:pPr>
            <w:r w:rsidRPr="001A27C5">
              <w:tab/>
              <w:t>MIME_Message</w:t>
            </w:r>
            <w:r w:rsidRPr="001A27C5">
              <w:tab/>
            </w:r>
            <w:r w:rsidRPr="001A27C5">
              <w:tab/>
              <w:t>mimeMessageBody,</w:t>
            </w:r>
          </w:p>
          <w:p w14:paraId="419BF80F" w14:textId="77777777" w:rsidR="000E09EC" w:rsidRPr="001A27C5" w:rsidRDefault="00761745" w:rsidP="00761745">
            <w:pPr>
              <w:spacing w:after="0"/>
            </w:pPr>
            <w:r w:rsidRPr="001A27C5">
              <w:tab/>
              <w:t>charstring</w:t>
            </w:r>
            <w:r w:rsidRPr="001A27C5">
              <w:tab/>
            </w:r>
            <w:r w:rsidRPr="001A27C5">
              <w:tab/>
            </w:r>
            <w:r w:rsidRPr="001A27C5">
              <w:tab/>
            </w:r>
            <w:r w:rsidRPr="001A27C5">
              <w:tab/>
              <w:t>sipfrag,</w:t>
            </w:r>
          </w:p>
          <w:p w14:paraId="17882215" w14:textId="77777777" w:rsidR="000E09EC" w:rsidRPr="001A27C5" w:rsidRDefault="000E09EC" w:rsidP="00761745">
            <w:pPr>
              <w:spacing w:after="0"/>
            </w:pPr>
            <w:r w:rsidRPr="001A27C5">
              <w:tab/>
              <w:t>charstring</w:t>
            </w:r>
            <w:r w:rsidRPr="001A27C5">
              <w:tab/>
            </w:r>
            <w:r w:rsidRPr="001A27C5">
              <w:tab/>
            </w:r>
            <w:r w:rsidRPr="001A27C5">
              <w:tab/>
            </w:r>
            <w:r w:rsidRPr="001A27C5">
              <w:tab/>
              <w:t>textplain,</w:t>
            </w:r>
          </w:p>
          <w:p w14:paraId="5C902FCE" w14:textId="77777777" w:rsidR="000E09EC" w:rsidRPr="001A27C5" w:rsidRDefault="000E09EC" w:rsidP="00761745">
            <w:pPr>
              <w:spacing w:after="0"/>
            </w:pPr>
            <w:r w:rsidRPr="001A27C5">
              <w:tab/>
              <w:t>SimpleMsgSummary</w:t>
            </w:r>
            <w:r w:rsidRPr="001A27C5">
              <w:tab/>
              <w:t>simpleMsgSummary,</w:t>
            </w:r>
          </w:p>
          <w:p w14:paraId="2286EA2C" w14:textId="77777777" w:rsidR="000E09EC" w:rsidRPr="001A27C5" w:rsidRDefault="000E09EC" w:rsidP="00761745">
            <w:pPr>
              <w:spacing w:after="0"/>
            </w:pPr>
            <w:r w:rsidRPr="001A27C5">
              <w:tab/>
              <w:t>octetstring</w:t>
            </w:r>
            <w:r w:rsidRPr="001A27C5">
              <w:tab/>
            </w:r>
            <w:r w:rsidRPr="001A27C5">
              <w:tab/>
            </w:r>
            <w:r w:rsidRPr="001A27C5">
              <w:tab/>
            </w:r>
            <w:r w:rsidRPr="001A27C5">
              <w:tab/>
              <w:t>smsMessage</w:t>
            </w:r>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219102751"/>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For the defined attributes, the att-field is also not represented (e.g. 'curr' is not represented in SDP_attribute_curr).</w:t>
      </w:r>
    </w:p>
    <w:p w14:paraId="53E2F72F" w14:textId="77777777" w:rsidR="005E27F8" w:rsidRPr="001A27C5" w:rsidRDefault="005E27F8" w:rsidP="005E27F8">
      <w:pPr>
        <w:pStyle w:val="B1"/>
      </w:pPr>
      <w:r w:rsidRPr="001A27C5">
        <w:t>-</w:t>
      </w:r>
      <w:r w:rsidRPr="001A27C5">
        <w:tab/>
        <w:t>The Messages which are not of interest to a test suite are left undecoded as a charstring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219102752"/>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lastRenderedPageBreak/>
        <w:t>-</w:t>
      </w:r>
      <w:r w:rsidRPr="001A27C5">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nettype</w:t>
            </w:r>
          </w:p>
          <w:p w14:paraId="4612049D" w14:textId="77777777" w:rsidR="005E27F8" w:rsidRPr="001A27C5" w:rsidRDefault="005E27F8" w:rsidP="00E628B6">
            <w:pPr>
              <w:pStyle w:val="TAL"/>
            </w:pPr>
            <w:r w:rsidRPr="001A27C5">
              <w:t xml:space="preserve">              addrtype</w:t>
            </w:r>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type record SDP_Origin {</w:t>
            </w:r>
          </w:p>
          <w:p w14:paraId="329B89CE" w14:textId="77777777" w:rsidR="005E27F8" w:rsidRPr="001A27C5" w:rsidRDefault="005E27F8" w:rsidP="00E628B6">
            <w:pPr>
              <w:pStyle w:val="TAL"/>
            </w:pPr>
            <w:r w:rsidRPr="001A27C5">
              <w:t xml:space="preserve">                             charstring username,</w:t>
            </w:r>
          </w:p>
          <w:p w14:paraId="14028459" w14:textId="77777777" w:rsidR="005E27F8" w:rsidRPr="001A27C5" w:rsidRDefault="005E27F8" w:rsidP="00E628B6">
            <w:pPr>
              <w:pStyle w:val="TAL"/>
            </w:pPr>
            <w:r w:rsidRPr="001A27C5">
              <w:t xml:space="preserve">                             charstring session_id,</w:t>
            </w:r>
          </w:p>
          <w:p w14:paraId="3F9BFC03" w14:textId="77777777" w:rsidR="005E27F8" w:rsidRPr="001A27C5" w:rsidRDefault="005E27F8" w:rsidP="00E628B6">
            <w:pPr>
              <w:pStyle w:val="TAL"/>
            </w:pPr>
            <w:r w:rsidRPr="001A27C5">
              <w:t xml:space="preserve">                             charstring session_version,</w:t>
            </w:r>
          </w:p>
          <w:p w14:paraId="5E1FC2F9" w14:textId="77777777" w:rsidR="005E27F8" w:rsidRPr="001A27C5" w:rsidRDefault="005E27F8" w:rsidP="00E628B6">
            <w:pPr>
              <w:pStyle w:val="TAL"/>
            </w:pPr>
            <w:r w:rsidRPr="001A27C5">
              <w:t xml:space="preserve">                             charstring net_type,</w:t>
            </w:r>
          </w:p>
          <w:p w14:paraId="0387BA07" w14:textId="77777777" w:rsidR="005E27F8" w:rsidRPr="001A27C5" w:rsidRDefault="005E27F8" w:rsidP="00E628B6">
            <w:pPr>
              <w:pStyle w:val="TAL"/>
            </w:pPr>
            <w:r w:rsidRPr="001A27C5">
              <w:t xml:space="preserve">                             charstring addr_type,</w:t>
            </w:r>
          </w:p>
          <w:p w14:paraId="08F863C8" w14:textId="77777777" w:rsidR="005E27F8" w:rsidRPr="001A27C5" w:rsidRDefault="005E27F8" w:rsidP="00E628B6">
            <w:pPr>
              <w:pStyle w:val="TAL"/>
            </w:pPr>
            <w:r w:rsidRPr="001A27C5">
              <w:t xml:space="preserve">                             charstring addr</w:t>
            </w:r>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type record SDP_time_field {</w:t>
            </w:r>
          </w:p>
          <w:p w14:paraId="44284FA7" w14:textId="77777777" w:rsidR="005E27F8" w:rsidRPr="001A27C5" w:rsidRDefault="005E27F8" w:rsidP="00E628B6">
            <w:pPr>
              <w:pStyle w:val="TAL"/>
            </w:pPr>
            <w:r w:rsidRPr="001A27C5">
              <w:t xml:space="preserve">                             charstring start_time,</w:t>
            </w:r>
          </w:p>
          <w:p w14:paraId="5984A5CA" w14:textId="77777777" w:rsidR="005E27F8" w:rsidRPr="001A27C5" w:rsidRDefault="005E27F8" w:rsidP="00E628B6">
            <w:pPr>
              <w:pStyle w:val="TAL"/>
            </w:pPr>
            <w:r w:rsidRPr="001A27C5">
              <w:t xml:space="preserve">                             charstring stop_time</w:t>
            </w:r>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type record SDP_timezone {</w:t>
            </w:r>
          </w:p>
          <w:p w14:paraId="278CA033" w14:textId="77777777" w:rsidR="005E27F8" w:rsidRPr="001A27C5" w:rsidRDefault="005E27F8" w:rsidP="00E628B6">
            <w:pPr>
              <w:pStyle w:val="TAL"/>
            </w:pPr>
            <w:r w:rsidRPr="001A27C5">
              <w:t xml:space="preserve">                             charstring adjustment_time,</w:t>
            </w:r>
          </w:p>
          <w:p w14:paraId="58EA900E" w14:textId="77777777" w:rsidR="005E27F8" w:rsidRPr="001A27C5" w:rsidRDefault="005E27F8" w:rsidP="00E628B6">
            <w:pPr>
              <w:pStyle w:val="TAL"/>
            </w:pPr>
            <w:r w:rsidRPr="001A27C5">
              <w:t xml:space="preserve">                             SDP_typed_time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uri-field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bandwitdh-fields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type record SDP_Message {</w:t>
            </w:r>
          </w:p>
          <w:p w14:paraId="7362C175" w14:textId="77777777" w:rsidR="005E27F8" w:rsidRPr="001A27C5" w:rsidRDefault="005E27F8" w:rsidP="00E628B6">
            <w:pPr>
              <w:pStyle w:val="TAL"/>
            </w:pPr>
            <w:r w:rsidRPr="001A27C5">
              <w:t xml:space="preserve">                       integer protocol_version,</w:t>
            </w:r>
          </w:p>
          <w:p w14:paraId="2EA4AD0D" w14:textId="77777777" w:rsidR="005E27F8" w:rsidRPr="001A27C5" w:rsidRDefault="005E27F8" w:rsidP="00E628B6">
            <w:pPr>
              <w:pStyle w:val="TAL"/>
            </w:pPr>
            <w:r w:rsidRPr="001A27C5">
              <w:t xml:space="preserve">                       SDP_Origin origin,</w:t>
            </w:r>
          </w:p>
          <w:p w14:paraId="7E8F95D3" w14:textId="77777777" w:rsidR="005E27F8" w:rsidRPr="001A27C5" w:rsidRDefault="005E27F8" w:rsidP="00E628B6">
            <w:pPr>
              <w:pStyle w:val="TAL"/>
            </w:pPr>
            <w:r w:rsidRPr="001A27C5">
              <w:t xml:space="preserve">                       charstring session_name,</w:t>
            </w:r>
          </w:p>
          <w:p w14:paraId="6573B224" w14:textId="77777777" w:rsidR="005E27F8" w:rsidRPr="001A27C5" w:rsidRDefault="005E27F8" w:rsidP="00E628B6">
            <w:pPr>
              <w:pStyle w:val="TAL"/>
            </w:pPr>
            <w:r w:rsidRPr="001A27C5">
              <w:t xml:space="preserve">                       charstring information optional,</w:t>
            </w:r>
          </w:p>
          <w:p w14:paraId="2285FDE6" w14:textId="77777777" w:rsidR="005E27F8" w:rsidRPr="001A27C5" w:rsidRDefault="005E27F8" w:rsidP="00E628B6">
            <w:pPr>
              <w:pStyle w:val="TAL"/>
            </w:pPr>
            <w:r w:rsidRPr="001A27C5">
              <w:t xml:space="preserve">                       charstring uri optional,</w:t>
            </w:r>
          </w:p>
          <w:p w14:paraId="096A2CD6" w14:textId="77777777" w:rsidR="005E27F8" w:rsidRPr="001A27C5" w:rsidRDefault="005E27F8" w:rsidP="00E628B6">
            <w:pPr>
              <w:pStyle w:val="TAL"/>
            </w:pPr>
            <w:r w:rsidRPr="001A27C5">
              <w:t xml:space="preserve">                       SDP_email_list emails optional,</w:t>
            </w:r>
          </w:p>
          <w:p w14:paraId="4946BDC5" w14:textId="77777777" w:rsidR="005E27F8" w:rsidRPr="001A27C5" w:rsidRDefault="005E27F8" w:rsidP="00E628B6">
            <w:pPr>
              <w:pStyle w:val="TAL"/>
            </w:pPr>
            <w:r w:rsidRPr="001A27C5">
              <w:t xml:space="preserve">                       SDP_phone_list phone_numbers optional,</w:t>
            </w:r>
          </w:p>
          <w:p w14:paraId="39EB18F7" w14:textId="77777777" w:rsidR="005E27F8" w:rsidRPr="001A27C5" w:rsidRDefault="005E27F8" w:rsidP="00E628B6">
            <w:pPr>
              <w:pStyle w:val="TAL"/>
            </w:pPr>
            <w:r w:rsidRPr="001A27C5">
              <w:t xml:space="preserve">                       SDP_connection connection optional,</w:t>
            </w:r>
          </w:p>
          <w:p w14:paraId="0B2992E0" w14:textId="77777777" w:rsidR="005E27F8" w:rsidRPr="001A27C5" w:rsidRDefault="005E27F8" w:rsidP="00E628B6">
            <w:pPr>
              <w:pStyle w:val="TAL"/>
            </w:pPr>
            <w:r w:rsidRPr="001A27C5">
              <w:t xml:space="preserve">                       SDP_bandwidth_list bandwidth optional,</w:t>
            </w:r>
          </w:p>
          <w:p w14:paraId="54F4585E" w14:textId="77777777" w:rsidR="005E27F8" w:rsidRPr="001A27C5" w:rsidRDefault="005E27F8" w:rsidP="00E628B6">
            <w:pPr>
              <w:pStyle w:val="TAL"/>
            </w:pPr>
            <w:r w:rsidRPr="001A27C5">
              <w:t xml:space="preserve">                       SDP_time_list times,</w:t>
            </w:r>
          </w:p>
          <w:p w14:paraId="3CEEE271" w14:textId="77777777" w:rsidR="005E27F8" w:rsidRPr="001A27C5" w:rsidRDefault="005E27F8" w:rsidP="00E628B6">
            <w:pPr>
              <w:pStyle w:val="TAL"/>
            </w:pPr>
            <w:r w:rsidRPr="001A27C5">
              <w:t xml:space="preserve">                       SDP_timezone_list timezone_adjustments optional,</w:t>
            </w:r>
          </w:p>
          <w:p w14:paraId="3371F027" w14:textId="77777777" w:rsidR="005E27F8" w:rsidRPr="001A27C5" w:rsidRDefault="005E27F8" w:rsidP="00E628B6">
            <w:pPr>
              <w:pStyle w:val="TAL"/>
            </w:pPr>
            <w:r w:rsidRPr="001A27C5">
              <w:t xml:space="preserve">                       SDP_key key optional,</w:t>
            </w:r>
          </w:p>
          <w:p w14:paraId="3516DF9C" w14:textId="77777777" w:rsidR="005E27F8" w:rsidRPr="001A27C5" w:rsidRDefault="005E27F8" w:rsidP="00E628B6">
            <w:pPr>
              <w:pStyle w:val="TAL"/>
            </w:pPr>
            <w:r w:rsidRPr="001A27C5">
              <w:t xml:space="preserve">                       SDP_attribute_list attributes optional,</w:t>
            </w:r>
          </w:p>
          <w:p w14:paraId="498D3C89" w14:textId="77777777" w:rsidR="005E27F8" w:rsidRPr="001A27C5" w:rsidRDefault="005E27F8" w:rsidP="00E628B6">
            <w:pPr>
              <w:pStyle w:val="TAL"/>
            </w:pPr>
            <w:r w:rsidRPr="001A27C5">
              <w:t xml:space="preserve">                       SDP_media_desc_list media_list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type record SDP_time {</w:t>
            </w:r>
          </w:p>
          <w:p w14:paraId="6535DE26" w14:textId="77777777" w:rsidR="005E27F8" w:rsidRPr="001A27C5" w:rsidRDefault="005E27F8" w:rsidP="00E628B6">
            <w:pPr>
              <w:pStyle w:val="TAL"/>
            </w:pPr>
            <w:r w:rsidRPr="001A27C5">
              <w:t xml:space="preserve">                             SDP_time_field time_field,</w:t>
            </w:r>
          </w:p>
          <w:p w14:paraId="5E985070" w14:textId="77777777" w:rsidR="005E27F8" w:rsidRPr="001A27C5" w:rsidRDefault="005E27F8" w:rsidP="00E628B6">
            <w:pPr>
              <w:pStyle w:val="TAL"/>
            </w:pPr>
            <w:r w:rsidRPr="001A27C5">
              <w:t xml:space="preserve">                             SDP_repeat_list time_repeat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dispname-and-address</w:t>
            </w:r>
          </w:p>
          <w:p w14:paraId="6ADD95ED" w14:textId="77777777" w:rsidR="005E27F8" w:rsidRPr="001A27C5" w:rsidRDefault="005E27F8" w:rsidP="00E628B6">
            <w:pPr>
              <w:pStyle w:val="TAL"/>
            </w:pPr>
            <w:r w:rsidRPr="001A27C5">
              <w:t xml:space="preserve">                           / addrspec</w:t>
            </w:r>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type record SDP_contact {</w:t>
            </w:r>
          </w:p>
          <w:p w14:paraId="5CD6ED15" w14:textId="77777777" w:rsidR="005E27F8" w:rsidRPr="001A27C5" w:rsidRDefault="005E27F8" w:rsidP="00E628B6">
            <w:pPr>
              <w:pStyle w:val="TAL"/>
            </w:pPr>
            <w:r w:rsidRPr="001A27C5">
              <w:t xml:space="preserve">                             charstring addr_or_phone,</w:t>
            </w:r>
          </w:p>
          <w:p w14:paraId="3C522BCD" w14:textId="77777777" w:rsidR="005E27F8" w:rsidRPr="001A27C5" w:rsidRDefault="005E27F8" w:rsidP="00E628B6">
            <w:pPr>
              <w:pStyle w:val="TAL"/>
            </w:pPr>
            <w:r w:rsidRPr="001A27C5">
              <w:t xml:space="preserve">                             charstring disp_name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type record SDP_contact {</w:t>
            </w:r>
          </w:p>
          <w:p w14:paraId="39A8FFBC" w14:textId="77777777" w:rsidR="005E27F8" w:rsidRPr="001A27C5" w:rsidRDefault="005E27F8" w:rsidP="00E628B6">
            <w:pPr>
              <w:pStyle w:val="TAL"/>
            </w:pPr>
            <w:r w:rsidRPr="001A27C5">
              <w:t xml:space="preserve">                             charstring addr_or_phone,</w:t>
            </w:r>
          </w:p>
          <w:p w14:paraId="236799ED" w14:textId="77777777" w:rsidR="005E27F8" w:rsidRPr="001A27C5" w:rsidRDefault="005E27F8" w:rsidP="00E628B6">
            <w:pPr>
              <w:pStyle w:val="TAL"/>
            </w:pPr>
            <w:r w:rsidRPr="001A27C5">
              <w:t xml:space="preserve">                             charstring disp_name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type record SDP_conn_addr {</w:t>
            </w:r>
          </w:p>
          <w:p w14:paraId="65B79AC1" w14:textId="77777777" w:rsidR="005E27F8" w:rsidRPr="001A27C5" w:rsidRDefault="005E27F8" w:rsidP="00E628B6">
            <w:pPr>
              <w:pStyle w:val="TAL"/>
            </w:pPr>
            <w:r w:rsidRPr="001A27C5">
              <w:t xml:space="preserve">                             charstring addr,</w:t>
            </w:r>
          </w:p>
          <w:p w14:paraId="4FB8DC5E" w14:textId="77777777" w:rsidR="005E27F8" w:rsidRPr="001A27C5" w:rsidRDefault="005E27F8" w:rsidP="00E628B6">
            <w:pPr>
              <w:pStyle w:val="TAL"/>
            </w:pPr>
            <w:r w:rsidRPr="001A27C5">
              <w:t xml:space="preserve">                             integer ttl optional,</w:t>
            </w:r>
          </w:p>
          <w:p w14:paraId="01EADE77" w14:textId="77777777" w:rsidR="005E27F8" w:rsidRPr="001A27C5" w:rsidRDefault="005E27F8" w:rsidP="00E628B6">
            <w:pPr>
              <w:pStyle w:val="TAL"/>
            </w:pPr>
            <w:r w:rsidRPr="001A27C5">
              <w:t xml:space="preserve">                             integer num_of_addr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219102753"/>
      <w:r w:rsidRPr="001A27C5">
        <w:lastRenderedPageBreak/>
        <w:t>7.3.5.2</w:t>
      </w:r>
      <w:r w:rsidRPr="001A27C5">
        <w:tab/>
        <w:t>Defined attributes</w:t>
      </w:r>
      <w:bookmarkEnd w:id="156"/>
      <w:bookmarkEnd w:id="157"/>
      <w:bookmarkEnd w:id="158"/>
      <w:bookmarkEnd w:id="159"/>
    </w:p>
    <w:p w14:paraId="73ED06A5" w14:textId="77777777" w:rsidR="005E27F8" w:rsidRPr="001A27C5" w:rsidRDefault="005E27F8" w:rsidP="005E27F8">
      <w:r w:rsidRPr="001A27C5">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type record SDP_attribute_cat {</w:t>
            </w:r>
          </w:p>
          <w:p w14:paraId="03385438" w14:textId="77777777" w:rsidR="005E27F8" w:rsidRPr="001A27C5" w:rsidRDefault="005E27F8" w:rsidP="002D415F">
            <w:pPr>
              <w:pStyle w:val="TAL"/>
              <w:keepNext w:val="0"/>
              <w:keepLines w:val="0"/>
            </w:pPr>
            <w:r w:rsidRPr="001A27C5">
              <w:t xml:space="preserve">                             charstring attr_value</w:t>
            </w:r>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type record SDP_attribute_charset {</w:t>
            </w:r>
          </w:p>
          <w:p w14:paraId="0B4788B0" w14:textId="77777777" w:rsidR="005E27F8" w:rsidRPr="001A27C5" w:rsidRDefault="005E27F8" w:rsidP="002D415F">
            <w:pPr>
              <w:pStyle w:val="TAL"/>
              <w:keepNext w:val="0"/>
              <w:keepLines w:val="0"/>
            </w:pPr>
            <w:r w:rsidRPr="001A27C5">
              <w:t xml:space="preserve">                             charstring attr_value</w:t>
            </w:r>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type record SDP_attribute_curr {</w:t>
            </w:r>
          </w:p>
          <w:p w14:paraId="36A14A12" w14:textId="77777777" w:rsidR="005E27F8" w:rsidRPr="001A27C5" w:rsidRDefault="005E27F8" w:rsidP="002D415F">
            <w:pPr>
              <w:pStyle w:val="TAL"/>
              <w:keepNext w:val="0"/>
              <w:keepLines w:val="0"/>
            </w:pPr>
            <w:r w:rsidRPr="001A27C5">
              <w:t xml:space="preserve">                             charstring preconditionType,</w:t>
            </w:r>
          </w:p>
          <w:p w14:paraId="64A35A25" w14:textId="77777777" w:rsidR="005E27F8" w:rsidRPr="001A27C5" w:rsidRDefault="005E27F8" w:rsidP="002D415F">
            <w:pPr>
              <w:pStyle w:val="TAL"/>
              <w:keepNext w:val="0"/>
              <w:keepLines w:val="0"/>
            </w:pPr>
            <w:r w:rsidRPr="001A27C5">
              <w:t xml:space="preserve">                             charstring statusType,</w:t>
            </w:r>
          </w:p>
          <w:p w14:paraId="69C633D3" w14:textId="77777777" w:rsidR="005E27F8" w:rsidRPr="001A27C5" w:rsidRDefault="005E27F8" w:rsidP="002D415F">
            <w:pPr>
              <w:pStyle w:val="TAL"/>
              <w:keepNext w:val="0"/>
              <w:keepLines w:val="0"/>
            </w:pPr>
            <w:r w:rsidRPr="001A27C5">
              <w:t xml:space="preserve">                             charstring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r w:rsidRPr="001A27C5">
              <w:t>curr</w:t>
            </w:r>
          </w:p>
        </w:tc>
        <w:tc>
          <w:tcPr>
            <w:tcW w:w="4929" w:type="dxa"/>
          </w:tcPr>
          <w:p w14:paraId="58D18FCE" w14:textId="77777777" w:rsidR="005E27F8" w:rsidRPr="001A27C5" w:rsidRDefault="005E27F8" w:rsidP="002D415F">
            <w:pPr>
              <w:pStyle w:val="TAL"/>
              <w:keepNext w:val="0"/>
              <w:keepLines w:val="0"/>
            </w:pPr>
            <w:r w:rsidRPr="001A27C5">
              <w:t>type record SDP_attribute_curr {</w:t>
            </w:r>
          </w:p>
          <w:p w14:paraId="7A86C9CB" w14:textId="77777777" w:rsidR="005E27F8" w:rsidRPr="001A27C5" w:rsidRDefault="005E27F8" w:rsidP="002D415F">
            <w:pPr>
              <w:pStyle w:val="TAL"/>
              <w:keepNext w:val="0"/>
              <w:keepLines w:val="0"/>
            </w:pPr>
            <w:r w:rsidRPr="001A27C5">
              <w:t xml:space="preserve">                             charstring preconditionType,</w:t>
            </w:r>
          </w:p>
          <w:p w14:paraId="1FF86988" w14:textId="77777777" w:rsidR="005E27F8" w:rsidRPr="001A27C5" w:rsidRDefault="005E27F8" w:rsidP="002D415F">
            <w:pPr>
              <w:pStyle w:val="TAL"/>
              <w:keepNext w:val="0"/>
              <w:keepLines w:val="0"/>
            </w:pPr>
            <w:r w:rsidRPr="001A27C5">
              <w:t xml:space="preserve">                             charstring statusType,</w:t>
            </w:r>
          </w:p>
          <w:p w14:paraId="17F558C1" w14:textId="77777777" w:rsidR="005E27F8" w:rsidRPr="001A27C5" w:rsidRDefault="005E27F8" w:rsidP="002D415F">
            <w:pPr>
              <w:pStyle w:val="TAL"/>
              <w:keepNext w:val="0"/>
              <w:keepLines w:val="0"/>
            </w:pPr>
            <w:r w:rsidRPr="001A27C5">
              <w:t xml:space="preserve">                             charstring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1A27C5" w:rsidRDefault="005E27F8" w:rsidP="002D415F">
            <w:pPr>
              <w:pStyle w:val="TAL"/>
              <w:keepNext w:val="0"/>
              <w:keepLines w:val="0"/>
            </w:pPr>
            <w:r w:rsidRPr="001A27C5">
              <w:t>type record SDP_attribute_des {</w:t>
            </w:r>
          </w:p>
          <w:p w14:paraId="601430C2" w14:textId="77777777" w:rsidR="005E27F8" w:rsidRPr="001A27C5" w:rsidRDefault="005E27F8" w:rsidP="002D415F">
            <w:pPr>
              <w:pStyle w:val="TAL"/>
              <w:keepNext w:val="0"/>
              <w:keepLines w:val="0"/>
            </w:pPr>
            <w:r w:rsidRPr="001A27C5">
              <w:t xml:space="preserve">                             charstring preconditionType,</w:t>
            </w:r>
          </w:p>
          <w:p w14:paraId="019F6ED4" w14:textId="77777777" w:rsidR="005E27F8" w:rsidRPr="001A27C5" w:rsidRDefault="005E27F8" w:rsidP="002D415F">
            <w:pPr>
              <w:pStyle w:val="TAL"/>
              <w:keepNext w:val="0"/>
              <w:keepLines w:val="0"/>
            </w:pPr>
            <w:r w:rsidRPr="001A27C5">
              <w:t xml:space="preserve">                             charstring strength,</w:t>
            </w:r>
          </w:p>
          <w:p w14:paraId="5C6B6127" w14:textId="77777777" w:rsidR="005E27F8" w:rsidRPr="001A27C5" w:rsidRDefault="005E27F8" w:rsidP="002D415F">
            <w:pPr>
              <w:pStyle w:val="TAL"/>
              <w:keepNext w:val="0"/>
              <w:keepLines w:val="0"/>
            </w:pPr>
            <w:r w:rsidRPr="001A27C5">
              <w:t xml:space="preserve">                             charstring statusType,</w:t>
            </w:r>
          </w:p>
          <w:p w14:paraId="1E7B0078" w14:textId="77777777" w:rsidR="005E27F8" w:rsidRPr="001A27C5" w:rsidRDefault="005E27F8" w:rsidP="002D415F">
            <w:pPr>
              <w:pStyle w:val="TAL"/>
              <w:keepNext w:val="0"/>
              <w:keepLines w:val="0"/>
            </w:pPr>
            <w:r w:rsidRPr="001A27C5">
              <w:t xml:space="preserve">                             charstring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r w:rsidRPr="001A27C5">
              <w:t>fmtp</w:t>
            </w:r>
          </w:p>
        </w:tc>
        <w:tc>
          <w:tcPr>
            <w:tcW w:w="4929" w:type="dxa"/>
          </w:tcPr>
          <w:p w14:paraId="0B1E1134" w14:textId="77777777" w:rsidR="005E27F8" w:rsidRPr="001A27C5" w:rsidRDefault="005E27F8" w:rsidP="002D415F">
            <w:pPr>
              <w:pStyle w:val="TAL"/>
              <w:keepNext w:val="0"/>
              <w:keepLines w:val="0"/>
            </w:pPr>
            <w:r w:rsidRPr="001A27C5">
              <w:t>type record SDP_attribute_fmtp {</w:t>
            </w:r>
          </w:p>
          <w:p w14:paraId="1B86B88E" w14:textId="77777777" w:rsidR="005E27F8" w:rsidRPr="001A27C5" w:rsidRDefault="005E27F8" w:rsidP="002D415F">
            <w:pPr>
              <w:pStyle w:val="TAL"/>
              <w:keepNext w:val="0"/>
              <w:keepLines w:val="0"/>
            </w:pPr>
            <w:r w:rsidRPr="001A27C5">
              <w:t xml:space="preserve">                             charstring attr_value</w:t>
            </w:r>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type record SDP_attribute_framerate {</w:t>
            </w:r>
          </w:p>
          <w:p w14:paraId="5D13A290" w14:textId="77777777" w:rsidR="005E27F8" w:rsidRPr="001A27C5" w:rsidRDefault="005E27F8" w:rsidP="002D415F">
            <w:pPr>
              <w:pStyle w:val="TAL"/>
              <w:keepNext w:val="0"/>
              <w:keepLines w:val="0"/>
            </w:pPr>
            <w:r w:rsidRPr="001A27C5">
              <w:t xml:space="preserve">                             charstring attr_value</w:t>
            </w:r>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type record SDP_attribute_inactive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r w:rsidRPr="001A27C5">
              <w:t>keywds</w:t>
            </w:r>
          </w:p>
        </w:tc>
        <w:tc>
          <w:tcPr>
            <w:tcW w:w="4929" w:type="dxa"/>
          </w:tcPr>
          <w:p w14:paraId="64F9C9CF" w14:textId="77777777" w:rsidR="005E27F8" w:rsidRPr="001A27C5" w:rsidRDefault="005E27F8" w:rsidP="002D415F">
            <w:pPr>
              <w:pStyle w:val="TAL"/>
              <w:keepNext w:val="0"/>
              <w:keepLines w:val="0"/>
            </w:pPr>
            <w:r w:rsidRPr="001A27C5">
              <w:t>type record SDP_attribute_keywds {</w:t>
            </w:r>
          </w:p>
          <w:p w14:paraId="5DBFE66F" w14:textId="77777777" w:rsidR="005E27F8" w:rsidRPr="001A27C5" w:rsidRDefault="005E27F8" w:rsidP="002D415F">
            <w:pPr>
              <w:pStyle w:val="TAL"/>
              <w:keepNext w:val="0"/>
              <w:keepLines w:val="0"/>
            </w:pPr>
            <w:r w:rsidRPr="001A27C5">
              <w:t xml:space="preserve">                             charstring attr_value</w:t>
            </w:r>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1A27C5" w:rsidRDefault="005E27F8" w:rsidP="002D415F">
            <w:pPr>
              <w:pStyle w:val="TAL"/>
              <w:keepNext w:val="0"/>
              <w:keepLines w:val="0"/>
            </w:pPr>
            <w:r w:rsidRPr="001A27C5">
              <w:t>type record SDP_attribute_lang {</w:t>
            </w:r>
          </w:p>
          <w:p w14:paraId="290DC758" w14:textId="77777777" w:rsidR="005E27F8" w:rsidRPr="001A27C5" w:rsidRDefault="005E27F8" w:rsidP="002D415F">
            <w:pPr>
              <w:pStyle w:val="TAL"/>
              <w:keepNext w:val="0"/>
              <w:keepLines w:val="0"/>
            </w:pPr>
            <w:r w:rsidRPr="001A27C5">
              <w:t xml:space="preserve">                             charstring attr_value</w:t>
            </w:r>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type record SDP_attribute_orient {</w:t>
            </w:r>
          </w:p>
          <w:p w14:paraId="308EB40B" w14:textId="77777777" w:rsidR="005E27F8" w:rsidRPr="001A27C5" w:rsidRDefault="005E27F8" w:rsidP="002D415F">
            <w:pPr>
              <w:pStyle w:val="TAL"/>
              <w:keepNext w:val="0"/>
              <w:keepLines w:val="0"/>
            </w:pPr>
            <w:r w:rsidRPr="001A27C5">
              <w:t xml:space="preserve">                             charstring attr_value</w:t>
            </w:r>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r w:rsidRPr="001A27C5">
              <w:t>ptime</w:t>
            </w:r>
          </w:p>
        </w:tc>
        <w:tc>
          <w:tcPr>
            <w:tcW w:w="4929" w:type="dxa"/>
          </w:tcPr>
          <w:p w14:paraId="73BBEC3B" w14:textId="77777777" w:rsidR="005E27F8" w:rsidRPr="001A27C5" w:rsidRDefault="005E27F8" w:rsidP="002D415F">
            <w:pPr>
              <w:pStyle w:val="TAL"/>
              <w:keepNext w:val="0"/>
              <w:keepLines w:val="0"/>
            </w:pPr>
            <w:r w:rsidRPr="001A27C5">
              <w:t>type record SDP_attribute_ptime {</w:t>
            </w:r>
          </w:p>
          <w:p w14:paraId="0B629AAF" w14:textId="77777777" w:rsidR="005E27F8" w:rsidRPr="001A27C5" w:rsidRDefault="005E27F8" w:rsidP="002D415F">
            <w:pPr>
              <w:pStyle w:val="TAL"/>
              <w:keepNext w:val="0"/>
              <w:keepLines w:val="0"/>
            </w:pPr>
            <w:r w:rsidRPr="001A27C5">
              <w:t xml:space="preserve">                             charstring attr_value</w:t>
            </w:r>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type record SDP_attribute_quality {</w:t>
            </w:r>
          </w:p>
          <w:p w14:paraId="2401BF7C" w14:textId="77777777" w:rsidR="005E27F8" w:rsidRPr="001A27C5" w:rsidRDefault="005E27F8" w:rsidP="00E628B6">
            <w:pPr>
              <w:pStyle w:val="TAL"/>
            </w:pPr>
            <w:r w:rsidRPr="001A27C5">
              <w:t xml:space="preserve">                             charstring attr_value</w:t>
            </w:r>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r w:rsidRPr="001A27C5">
              <w:t>recvonly</w:t>
            </w:r>
          </w:p>
        </w:tc>
        <w:tc>
          <w:tcPr>
            <w:tcW w:w="4929" w:type="dxa"/>
          </w:tcPr>
          <w:p w14:paraId="653F0D9F" w14:textId="77777777" w:rsidR="005E27F8" w:rsidRPr="001A27C5" w:rsidRDefault="005E27F8" w:rsidP="002D415F">
            <w:pPr>
              <w:pStyle w:val="TAL"/>
              <w:keepNext w:val="0"/>
              <w:keepLines w:val="0"/>
            </w:pPr>
            <w:r w:rsidRPr="001A27C5">
              <w:t>type record SDP_attribute_recvonly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r w:rsidRPr="001A27C5">
              <w:t>rtcp</w:t>
            </w:r>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charstring attr_value</w:t>
            </w:r>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r w:rsidRPr="001A27C5">
              <w:t>rtpmap</w:t>
            </w:r>
          </w:p>
        </w:tc>
        <w:tc>
          <w:tcPr>
            <w:tcW w:w="4929" w:type="dxa"/>
          </w:tcPr>
          <w:p w14:paraId="7F495402" w14:textId="77777777" w:rsidR="005E27F8" w:rsidRPr="001A27C5" w:rsidRDefault="005E27F8" w:rsidP="002D415F">
            <w:pPr>
              <w:pStyle w:val="TAL"/>
              <w:keepNext w:val="0"/>
              <w:keepLines w:val="0"/>
            </w:pPr>
            <w:r w:rsidRPr="001A27C5">
              <w:t>type record SDP_attribute_rtpmap {</w:t>
            </w:r>
          </w:p>
          <w:p w14:paraId="3B28CB9C" w14:textId="77777777" w:rsidR="005E27F8" w:rsidRPr="001A27C5" w:rsidRDefault="005E27F8" w:rsidP="002D415F">
            <w:pPr>
              <w:pStyle w:val="TAL"/>
              <w:keepNext w:val="0"/>
              <w:keepLines w:val="0"/>
            </w:pPr>
            <w:r w:rsidRPr="001A27C5">
              <w:t xml:space="preserve">                             charstring attr_value</w:t>
            </w:r>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r w:rsidRPr="001A27C5">
              <w:t>sdplang</w:t>
            </w:r>
          </w:p>
        </w:tc>
        <w:tc>
          <w:tcPr>
            <w:tcW w:w="4929" w:type="dxa"/>
          </w:tcPr>
          <w:p w14:paraId="60170EBC" w14:textId="77777777" w:rsidR="005E27F8" w:rsidRPr="001A27C5" w:rsidRDefault="005E27F8" w:rsidP="002D415F">
            <w:pPr>
              <w:pStyle w:val="TAL"/>
              <w:keepNext w:val="0"/>
              <w:keepLines w:val="0"/>
            </w:pPr>
            <w:r w:rsidRPr="001A27C5">
              <w:t>type record SDP_attribute_sdplang {</w:t>
            </w:r>
          </w:p>
          <w:p w14:paraId="6F9D21D4" w14:textId="77777777" w:rsidR="005E27F8" w:rsidRPr="001A27C5" w:rsidRDefault="005E27F8" w:rsidP="002D415F">
            <w:pPr>
              <w:pStyle w:val="TAL"/>
              <w:keepNext w:val="0"/>
              <w:keepLines w:val="0"/>
            </w:pPr>
            <w:r w:rsidRPr="001A27C5">
              <w:t xml:space="preserve">                             charstring attr_value</w:t>
            </w:r>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r w:rsidRPr="001A27C5">
              <w:t>sendrecv</w:t>
            </w:r>
          </w:p>
        </w:tc>
        <w:tc>
          <w:tcPr>
            <w:tcW w:w="4929" w:type="dxa"/>
          </w:tcPr>
          <w:p w14:paraId="2819FFF8" w14:textId="77777777" w:rsidR="005E27F8" w:rsidRPr="001A27C5" w:rsidRDefault="005E27F8" w:rsidP="002D415F">
            <w:pPr>
              <w:pStyle w:val="TAL"/>
              <w:keepNext w:val="0"/>
              <w:keepLines w:val="0"/>
            </w:pPr>
            <w:r w:rsidRPr="001A27C5">
              <w:t>type record SDP_attribute_sendrecv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r w:rsidRPr="001A27C5">
              <w:t>sendonly</w:t>
            </w:r>
          </w:p>
        </w:tc>
        <w:tc>
          <w:tcPr>
            <w:tcW w:w="4929" w:type="dxa"/>
          </w:tcPr>
          <w:p w14:paraId="2EE5FA4A" w14:textId="77777777" w:rsidR="005E27F8" w:rsidRPr="001A27C5" w:rsidRDefault="005E27F8" w:rsidP="002D415F">
            <w:pPr>
              <w:pStyle w:val="TAL"/>
              <w:keepNext w:val="0"/>
              <w:keepLines w:val="0"/>
            </w:pPr>
            <w:r w:rsidRPr="001A27C5">
              <w:t>type record SDP_attribute_sendonly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type record SDP_attribute_tool {</w:t>
            </w:r>
          </w:p>
          <w:p w14:paraId="21ED88C9" w14:textId="77777777" w:rsidR="005E27F8" w:rsidRPr="001A27C5" w:rsidRDefault="005E27F8" w:rsidP="002D415F">
            <w:pPr>
              <w:pStyle w:val="TAL"/>
              <w:keepNext w:val="0"/>
              <w:keepLines w:val="0"/>
            </w:pPr>
            <w:r w:rsidRPr="001A27C5">
              <w:lastRenderedPageBreak/>
              <w:t xml:space="preserve">                             charstring attr_value</w:t>
            </w:r>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lastRenderedPageBreak/>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type record SDP_attribute_type {</w:t>
            </w:r>
          </w:p>
          <w:p w14:paraId="177DD4B4" w14:textId="77777777" w:rsidR="005E27F8" w:rsidRPr="001A27C5" w:rsidRDefault="005E27F8" w:rsidP="002D415F">
            <w:pPr>
              <w:pStyle w:val="TAL"/>
              <w:keepNext w:val="0"/>
              <w:keepLines w:val="0"/>
            </w:pPr>
            <w:r w:rsidRPr="001A27C5">
              <w:t xml:space="preserve">                             charstring attr_value</w:t>
            </w:r>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type record SDP_attribute_tool {</w:t>
            </w:r>
          </w:p>
          <w:p w14:paraId="1979D0DA" w14:textId="77777777" w:rsidR="005E27F8" w:rsidRPr="001A27C5" w:rsidRDefault="005E27F8" w:rsidP="002D415F">
            <w:pPr>
              <w:pStyle w:val="TAL"/>
              <w:keepNext w:val="0"/>
              <w:keepLines w:val="0"/>
            </w:pPr>
            <w:r w:rsidRPr="001A27C5">
              <w:t xml:space="preserve">                             charstring name,</w:t>
            </w:r>
          </w:p>
          <w:p w14:paraId="714DF4E3" w14:textId="77777777" w:rsidR="005E27F8" w:rsidRPr="001A27C5" w:rsidRDefault="005E27F8" w:rsidP="002D415F">
            <w:pPr>
              <w:pStyle w:val="TAL"/>
              <w:keepNext w:val="0"/>
              <w:keepLines w:val="0"/>
            </w:pPr>
            <w:r w:rsidRPr="001A27C5">
              <w:t xml:space="preserve">                             charstring attr_value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219102754"/>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219102755"/>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219102756"/>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219102757"/>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219102758"/>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219102759"/>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219102760"/>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219102761"/>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219102762"/>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219102763"/>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219102764"/>
      <w:r w:rsidR="005F7E6C" w:rsidRPr="001A27C5">
        <w:lastRenderedPageBreak/>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219102765"/>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219102766"/>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lastRenderedPageBreak/>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1570"/>
        <w:gridCol w:w="6950"/>
      </w:tblGrid>
      <w:tr w:rsidR="001D1A42" w:rsidRPr="001A27C5" w14:paraId="6EF8C038" w14:textId="77777777">
        <w:trPr>
          <w:jc w:val="center"/>
        </w:trPr>
        <w:tc>
          <w:tcPr>
            <w:tcW w:w="1570" w:type="dxa"/>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Communication Forwarding on non Reply: activation</w:t>
            </w:r>
          </w:p>
        </w:tc>
      </w:tr>
      <w:tr w:rsidR="00E409E2" w:rsidRPr="001A27C5" w14:paraId="1E9714F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Communication Forwarding on non reply: MO call initiation</w:t>
            </w:r>
          </w:p>
        </w:tc>
      </w:tr>
      <w:tr w:rsidR="00D80829" w:rsidRPr="001A27C5" w14:paraId="37E1E27B"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lastRenderedPageBreak/>
              <w:t>18.2</w:t>
            </w:r>
          </w:p>
        </w:tc>
        <w:tc>
          <w:tcPr>
            <w:tcW w:w="6950" w:type="dxa"/>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Emergency call with emergency registration / Emergency SIP signalling and media in parallel with an other ongoing IM CN subsystem signalling and media</w:t>
            </w:r>
          </w:p>
        </w:tc>
      </w:tr>
      <w:tr w:rsidR="00640C68" w:rsidRPr="001A27C5" w14:paraId="4BE8C48D" w14:textId="77777777" w:rsidTr="004A7CEF">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565D86CC" w:rsidR="00151CFC" w:rsidRPr="001A27C5" w:rsidRDefault="00151CFC" w:rsidP="006A0E20">
            <w:pPr>
              <w:pStyle w:val="TAL"/>
              <w:rPr>
                <w:szCs w:val="16"/>
              </w:rPr>
            </w:pPr>
            <w:r w:rsidRPr="001A27C5">
              <w:t xml:space="preserve">eCall </w:t>
            </w:r>
            <w:r w:rsidR="000F6E84" w:rsidRPr="000F6E84">
              <w:t>capable</w:t>
            </w:r>
            <w:r w:rsidRPr="001A27C5">
              <w:t xml:space="preserve">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5D093213" w:rsidR="00151CFC" w:rsidRPr="001A27C5" w:rsidRDefault="00151CFC" w:rsidP="006A0E20">
            <w:pPr>
              <w:pStyle w:val="TAL"/>
              <w:rPr>
                <w:szCs w:val="16"/>
              </w:rPr>
            </w:pPr>
            <w:r w:rsidRPr="001A27C5">
              <w:t xml:space="preserve">eCall </w:t>
            </w:r>
            <w:r w:rsidR="000F6E84" w:rsidRPr="000F6E84">
              <w:t>capable</w:t>
            </w:r>
            <w:r w:rsidRPr="001A27C5">
              <w:t xml:space="preserve">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4D2E74E" w:rsidR="009F73C2" w:rsidRPr="001A27C5" w:rsidRDefault="009F73C2" w:rsidP="009F73C2">
            <w:pPr>
              <w:pStyle w:val="TAL"/>
            </w:pPr>
            <w:r w:rsidRPr="001A27C5">
              <w:t xml:space="preserve">eCall </w:t>
            </w:r>
            <w:r w:rsidR="000F6E84" w:rsidRPr="000F6E84">
              <w:t>capable</w:t>
            </w:r>
            <w:r w:rsidRPr="001A27C5">
              <w:t xml:space="preserve">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6A008475" w:rsidR="009F73C2" w:rsidRPr="001A27C5" w:rsidRDefault="009F73C2" w:rsidP="009F73C2">
            <w:pPr>
              <w:pStyle w:val="TAL"/>
            </w:pPr>
            <w:r w:rsidRPr="001A27C5">
              <w:t xml:space="preserve">eCall </w:t>
            </w:r>
            <w:r w:rsidR="000F6E84" w:rsidRPr="000F6E84">
              <w:t>capable</w:t>
            </w:r>
            <w:r w:rsidRPr="001A27C5">
              <w:t xml:space="preserve">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30E676A3" w:rsidR="009F73C2" w:rsidRPr="001A27C5" w:rsidRDefault="009F73C2" w:rsidP="009F73C2">
            <w:pPr>
              <w:pStyle w:val="TAL"/>
            </w:pPr>
            <w:r w:rsidRPr="001A27C5">
              <w:t xml:space="preserve">eCall </w:t>
            </w:r>
            <w:r w:rsidR="000F6E84" w:rsidRPr="000F6E84">
              <w:t>capable</w:t>
            </w:r>
            <w:r w:rsidRPr="001A27C5">
              <w:t xml:space="preserve"> / Automatic initiation / MSD transfer and 200 OK with ACK / SIP INFO request for unsupported MSD / UE indicates unsuccessful in SIP INFO</w:t>
            </w:r>
          </w:p>
        </w:tc>
      </w:tr>
      <w:tr w:rsidR="000217CB" w:rsidRPr="001A27C5" w14:paraId="5D4260F8"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421F82" w14:textId="426D5A18" w:rsidR="000217CB" w:rsidRPr="001A27C5" w:rsidRDefault="000217CB" w:rsidP="000217CB">
            <w:pPr>
              <w:pStyle w:val="TAL"/>
            </w:pPr>
            <w:r w:rsidRPr="00821BE0">
              <w:t>21.19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1BF919E" w14:textId="78261C9D" w:rsidR="000217CB" w:rsidRPr="001A27C5" w:rsidRDefault="000217CB" w:rsidP="000217CB">
            <w:pPr>
              <w:pStyle w:val="TAL"/>
            </w:pPr>
            <w:r w:rsidRPr="00821BE0">
              <w:t>eCall only mode / Manual initiation / Emergency registration / Abnormal case / IM CN sends a 486 (Busy Here) with positive ACK / Successful MSD</w:t>
            </w:r>
          </w:p>
        </w:tc>
      </w:tr>
      <w:tr w:rsidR="000217CB" w:rsidRPr="001A27C5" w14:paraId="1A978C1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A49CBF5" w14:textId="6924A154" w:rsidR="000217CB" w:rsidRPr="001A27C5" w:rsidRDefault="000217CB" w:rsidP="000217CB">
            <w:pPr>
              <w:pStyle w:val="TAL"/>
            </w:pPr>
            <w:r w:rsidRPr="00821BE0">
              <w:t>21.20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224AAD" w14:textId="3D4DFBBE" w:rsidR="000217CB" w:rsidRPr="001A27C5" w:rsidRDefault="000217CB" w:rsidP="000217CB">
            <w:pPr>
              <w:pStyle w:val="TAL"/>
            </w:pPr>
            <w:r w:rsidRPr="00821BE0">
              <w:t>eCall only mode / Automatic initiation / Emergency registration / Abnormal case / IM CN sends a 600 (Busy Everywhere) with positive ACK / Successful MSD</w:t>
            </w:r>
          </w:p>
        </w:tc>
      </w:tr>
      <w:tr w:rsidR="000217CB" w:rsidRPr="001A27C5" w14:paraId="031587C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42B7217" w14:textId="73BF74E6" w:rsidR="000217CB" w:rsidRPr="001A27C5" w:rsidRDefault="000217CB" w:rsidP="000217CB">
            <w:pPr>
              <w:pStyle w:val="TAL"/>
            </w:pPr>
            <w:r w:rsidRPr="00821BE0">
              <w:t>21.21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1C4B9B7" w14:textId="12F48355" w:rsidR="000217CB" w:rsidRPr="001A27C5" w:rsidRDefault="000217CB" w:rsidP="000217CB">
            <w:pPr>
              <w:pStyle w:val="TAL"/>
            </w:pPr>
            <w:r w:rsidRPr="00821BE0">
              <w:t>eCall only mode / Manual initiation / Emergency registration / Abnormal case / IM CN sends a 603 (Decline) with positive ACK / Successful MSD</w:t>
            </w:r>
          </w:p>
        </w:tc>
      </w:tr>
      <w:tr w:rsidR="000F6E84" w:rsidRPr="001A27C5" w14:paraId="4440DB32"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715F9E" w14:textId="72921427" w:rsidR="000F6E84" w:rsidRPr="001A27C5" w:rsidRDefault="000F6E84" w:rsidP="000F6E84">
            <w:pPr>
              <w:pStyle w:val="TAL"/>
            </w:pPr>
            <w:r>
              <w:t>21.22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6E084B" w14:textId="691C1660" w:rsidR="000F6E84" w:rsidRPr="001A27C5" w:rsidRDefault="000F6E84" w:rsidP="000F6E84">
            <w:pPr>
              <w:pStyle w:val="TAL"/>
            </w:pPr>
            <w:r w:rsidRPr="008615E5">
              <w:t>eCall capable / Manual initiation / Emergency registration / 200 OK with NACK</w:t>
            </w:r>
          </w:p>
        </w:tc>
      </w:tr>
      <w:tr w:rsidR="000F6E84" w:rsidRPr="001A27C5" w14:paraId="4C21D8B9"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38314B" w14:textId="7593449A" w:rsidR="000F6E84" w:rsidRPr="001A27C5" w:rsidRDefault="000F6E84" w:rsidP="000F6E84">
            <w:pPr>
              <w:pStyle w:val="TAL"/>
            </w:pPr>
            <w:r>
              <w:t>21.23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0C7CD75" w14:textId="2DBBBF15" w:rsidR="000F6E84" w:rsidRPr="001A27C5" w:rsidRDefault="000F6E84" w:rsidP="000F6E84">
            <w:pPr>
              <w:pStyle w:val="TAL"/>
            </w:pPr>
            <w:r w:rsidRPr="008615E5">
              <w:t>eCall capable / Automatic initiation / Emergency registration / 200 OK with NACK</w:t>
            </w:r>
          </w:p>
        </w:tc>
      </w:tr>
      <w:tr w:rsidR="00BF5584" w:rsidRPr="001A27C5" w14:paraId="53015F1B"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973062" w14:textId="13EE00E1" w:rsidR="00BF5584" w:rsidRDefault="00BF5584" w:rsidP="00BF5584">
            <w:pPr>
              <w:pStyle w:val="TAL"/>
            </w:pPr>
            <w:r>
              <w:t>21.24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27E176" w14:textId="2CA4799A" w:rsidR="00BF5584" w:rsidRPr="008615E5" w:rsidRDefault="00BF5584" w:rsidP="00BF5584">
            <w:pPr>
              <w:pStyle w:val="TAL"/>
            </w:pPr>
            <w:r>
              <w:t>eCall capable / eCall to URI for test service / 200 OK with NACK</w:t>
            </w:r>
          </w:p>
        </w:tc>
      </w:tr>
      <w:tr w:rsidR="00BF5584" w:rsidRPr="001A27C5" w14:paraId="1ABD8DA2"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22A80" w14:textId="3CD9D5D2" w:rsidR="00BF5584" w:rsidRDefault="00BF5584" w:rsidP="00BF5584">
            <w:pPr>
              <w:pStyle w:val="TAL"/>
            </w:pPr>
            <w:r>
              <w:t>21.26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AE55369" w14:textId="0BECC111" w:rsidR="00BF5584" w:rsidRPr="008615E5" w:rsidRDefault="00BF5584" w:rsidP="00BF5584">
            <w:pPr>
              <w:pStyle w:val="TAL"/>
            </w:pPr>
            <w:r>
              <w:t>eCall only mode / eCall to URI for test service / MSD transfer and 200 OK with ACK / SIP INFO request for MSD Update / PSAP Callback / Success</w:t>
            </w:r>
          </w:p>
        </w:tc>
      </w:tr>
      <w:tr w:rsidR="001043EC" w:rsidRPr="001A27C5" w14:paraId="76DF1DE2"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MO Call – UE is able to refresh the session</w:t>
            </w:r>
          </w:p>
        </w:tc>
      </w:tr>
      <w:tr w:rsidR="001043EC" w:rsidRPr="001A27C5" w14:paraId="074A99B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69C069DE" w:rsidR="001043EC" w:rsidRPr="001A27C5" w:rsidRDefault="001043EC" w:rsidP="00A3207A">
            <w:pPr>
              <w:pStyle w:val="TAL"/>
              <w:rPr>
                <w:szCs w:val="16"/>
              </w:rPr>
            </w:pPr>
            <w:r w:rsidRPr="001A27C5">
              <w:t xml:space="preserve">MO Call – Remote end </w:t>
            </w:r>
            <w:r w:rsidR="00BF5584" w:rsidRPr="00BF5584">
              <w:t>supports but does not use Session Timer</w:t>
            </w:r>
          </w:p>
        </w:tc>
      </w:tr>
      <w:tr w:rsidR="001043EC" w:rsidRPr="001A27C5" w14:paraId="31A811B8"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43116484" w:rsidR="001043EC" w:rsidRPr="001A27C5" w:rsidRDefault="001043EC" w:rsidP="00A3207A">
            <w:pPr>
              <w:pStyle w:val="TAL"/>
              <w:rPr>
                <w:szCs w:val="16"/>
              </w:rPr>
            </w:pPr>
            <w:r w:rsidRPr="001A27C5">
              <w:t xml:space="preserve">MT Call – Remote end </w:t>
            </w:r>
            <w:r w:rsidR="00BF5584" w:rsidRPr="00BF5584">
              <w:t>support</w:t>
            </w:r>
            <w:r w:rsidR="00BF5584">
              <w:t>s</w:t>
            </w:r>
            <w:r w:rsidR="00BF5584" w:rsidRPr="00BF5584">
              <w:t xml:space="preserve"> but </w:t>
            </w:r>
            <w:r w:rsidRPr="001A27C5">
              <w:t>does not send Session-Expires</w:t>
            </w:r>
          </w:p>
        </w:tc>
      </w:tr>
      <w:tr w:rsidR="001043EC" w:rsidRPr="001A27C5" w14:paraId="104D35F9"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lastRenderedPageBreak/>
              <w:t>22.7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4B543E" w:rsidRPr="001A27C5" w14:paraId="068398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03F62" w14:textId="77777777" w:rsidR="004B543E" w:rsidRPr="001A27C5" w:rsidRDefault="004B543E" w:rsidP="0058381A">
            <w:pPr>
              <w:pStyle w:val="TAL"/>
            </w:pPr>
            <w:r w:rsidRPr="00B25C4B">
              <w:t>G.15.1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F7C8193" w14:textId="77777777" w:rsidR="004B543E" w:rsidRPr="001A27C5" w:rsidRDefault="004B543E" w:rsidP="0058381A">
            <w:pPr>
              <w:pStyle w:val="TAL"/>
            </w:pPr>
            <w:r w:rsidRPr="00B25C4B">
              <w:t>Originating Identification Presentation / WLAN</w:t>
            </w:r>
          </w:p>
        </w:tc>
      </w:tr>
      <w:tr w:rsidR="006D6F24" w:rsidRPr="001A27C5" w14:paraId="354B21D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4B543E" w:rsidRPr="001A27C5" w14:paraId="517D1C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231BF8" w14:textId="77777777" w:rsidR="004B543E" w:rsidRPr="001A27C5" w:rsidRDefault="004B543E" w:rsidP="0058381A">
            <w:pPr>
              <w:pStyle w:val="TAL"/>
            </w:pPr>
            <w:r w:rsidRPr="008C37AD">
              <w:t>G.15.3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F4EEE1" w14:textId="77777777" w:rsidR="004B543E" w:rsidRPr="001A27C5" w:rsidRDefault="004B543E" w:rsidP="0058381A">
            <w:pPr>
              <w:pStyle w:val="TAL"/>
            </w:pPr>
            <w:r w:rsidRPr="008C37AD">
              <w:t>Terminating Identification Presentation / WLAN</w:t>
            </w:r>
          </w:p>
        </w:tc>
      </w:tr>
      <w:tr w:rsidR="00755419" w:rsidRPr="001A27C5" w14:paraId="345D85C0"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4B543E" w:rsidRPr="001A27C5" w14:paraId="57863C0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88ADF" w14:textId="77777777" w:rsidR="004B543E" w:rsidRPr="001A27C5" w:rsidRDefault="004B543E" w:rsidP="0058381A">
            <w:pPr>
              <w:pStyle w:val="TAL"/>
            </w:pPr>
            <w:r w:rsidRPr="00DF038E">
              <w:t>G.15.5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644A61" w14:textId="77777777" w:rsidR="004B543E" w:rsidRPr="001A27C5" w:rsidRDefault="004B543E" w:rsidP="0058381A">
            <w:pPr>
              <w:pStyle w:val="TAL"/>
            </w:pPr>
            <w:r w:rsidRPr="00DF038E">
              <w:t>Communication Forwarding unconditional / WLAN</w:t>
            </w:r>
          </w:p>
        </w:tc>
      </w:tr>
      <w:tr w:rsidR="004B543E" w:rsidRPr="001A27C5" w14:paraId="422E4C75"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B91196" w14:textId="77777777" w:rsidR="004B543E" w:rsidRPr="001A27C5" w:rsidRDefault="004B543E" w:rsidP="0058381A">
            <w:pPr>
              <w:pStyle w:val="TAL"/>
            </w:pPr>
            <w:r w:rsidRPr="00DF038E">
              <w:t>G.15.6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E480CE" w14:textId="77777777" w:rsidR="004B543E" w:rsidRPr="001A27C5" w:rsidRDefault="004B543E" w:rsidP="0058381A">
            <w:pPr>
              <w:pStyle w:val="TAL"/>
            </w:pPr>
            <w:r w:rsidRPr="00DF038E">
              <w:t>Communication Forwarding on non Reply: activation / WLAN</w:t>
            </w:r>
          </w:p>
        </w:tc>
      </w:tr>
      <w:tr w:rsidR="004B543E" w:rsidRPr="001A27C5" w14:paraId="64EB9E66"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7F475" w14:textId="77777777" w:rsidR="004B543E" w:rsidRPr="001A27C5" w:rsidRDefault="004B543E" w:rsidP="0058381A">
            <w:pPr>
              <w:pStyle w:val="TAL"/>
            </w:pPr>
            <w:r w:rsidRPr="00DF038E">
              <w:t>G.15.7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A9D8B6" w14:textId="77777777" w:rsidR="004B543E" w:rsidRPr="001A27C5" w:rsidRDefault="004B543E" w:rsidP="0058381A">
            <w:pPr>
              <w:pStyle w:val="TAL"/>
            </w:pPr>
            <w:r w:rsidRPr="00DF038E">
              <w:t>Communication Forwarding on non Reply: MO call initiation / WLAN</w:t>
            </w:r>
          </w:p>
        </w:tc>
      </w:tr>
      <w:tr w:rsidR="004B543E" w:rsidRPr="001A27C5" w14:paraId="34108CD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28988E" w14:textId="77777777" w:rsidR="004B543E" w:rsidRPr="001A27C5" w:rsidRDefault="004B543E" w:rsidP="0058381A">
            <w:pPr>
              <w:pStyle w:val="TAL"/>
            </w:pPr>
            <w:r w:rsidRPr="00DF038E">
              <w:t>G.15.8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714FD6" w14:textId="77777777" w:rsidR="004B543E" w:rsidRPr="001A27C5" w:rsidRDefault="004B543E" w:rsidP="0058381A">
            <w:pPr>
              <w:pStyle w:val="TAL"/>
            </w:pPr>
            <w:r w:rsidRPr="00DF038E">
              <w:t>Communication Forwarding on Busy / WLAN</w:t>
            </w:r>
          </w:p>
        </w:tc>
      </w:tr>
      <w:tr w:rsidR="004B543E" w:rsidRPr="001A27C5" w14:paraId="798D7C74"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74A73" w14:textId="77777777" w:rsidR="004B543E" w:rsidRPr="001A27C5" w:rsidRDefault="004B543E" w:rsidP="0058381A">
            <w:pPr>
              <w:pStyle w:val="TAL"/>
            </w:pPr>
            <w:r w:rsidRPr="00DF038E">
              <w:t>G.15.10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008C7" w14:textId="77777777" w:rsidR="004B543E" w:rsidRPr="001A27C5" w:rsidRDefault="004B543E" w:rsidP="0058381A">
            <w:pPr>
              <w:pStyle w:val="TAL"/>
            </w:pPr>
            <w:r w:rsidRPr="00DF038E">
              <w:t>Communication Forwarding on Not Reachable / WLAN</w:t>
            </w:r>
          </w:p>
        </w:tc>
      </w:tr>
      <w:tr w:rsidR="006D6F24" w:rsidRPr="001A27C5" w14:paraId="62D87FE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t>G.15.13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4B543E" w:rsidRPr="001A27C5" w14:paraId="07F0A411"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B0F567" w14:textId="77777777" w:rsidR="004B543E" w:rsidRPr="001A27C5" w:rsidRDefault="004B543E" w:rsidP="0058381A">
            <w:pPr>
              <w:pStyle w:val="TAL"/>
            </w:pPr>
            <w:r w:rsidRPr="00ED39BD">
              <w:t>G.15.15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2C34311" w14:textId="77777777" w:rsidR="004B543E" w:rsidRPr="001A27C5" w:rsidRDefault="004B543E" w:rsidP="0058381A">
            <w:pPr>
              <w:pStyle w:val="TAL"/>
            </w:pPr>
            <w:r w:rsidRPr="00ED39BD">
              <w:t>Incoming Communication Barring while roaming / WLAN</w:t>
            </w:r>
          </w:p>
        </w:tc>
      </w:tr>
      <w:tr w:rsidR="000070A5" w:rsidRPr="001A27C5" w14:paraId="1FF75247"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Communication forwarding on non reply: MO call initiation / UE category M1</w:t>
            </w:r>
          </w:p>
        </w:tc>
      </w:tr>
      <w:tr w:rsidR="00736D3E" w:rsidRPr="001A27C5" w14:paraId="639FE1D3"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219102767"/>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219102768"/>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219102769"/>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219102770"/>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lastRenderedPageBreak/>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1571"/>
        <w:gridCol w:w="6977"/>
      </w:tblGrid>
      <w:tr w:rsidR="001A6767" w:rsidRPr="001A27C5" w14:paraId="7B190BA8" w14:textId="77777777" w:rsidTr="004B543E">
        <w:trPr>
          <w:jc w:val="center"/>
        </w:trPr>
        <w:tc>
          <w:tcPr>
            <w:tcW w:w="1571" w:type="dxa"/>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77" w:type="dxa"/>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77" w:type="dxa"/>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77" w:type="dxa"/>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77" w:type="dxa"/>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77" w:type="dxa"/>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77" w:type="dxa"/>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77" w:type="dxa"/>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77" w:type="dxa"/>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77" w:type="dxa"/>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77" w:type="dxa"/>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77" w:type="dxa"/>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77" w:type="dxa"/>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77" w:type="dxa"/>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77" w:type="dxa"/>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77" w:type="dxa"/>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77" w:type="dxa"/>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77" w:type="dxa"/>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77" w:type="dxa"/>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77" w:type="dxa"/>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77" w:type="dxa"/>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77" w:type="dxa"/>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77" w:type="dxa"/>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77" w:type="dxa"/>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77" w:type="dxa"/>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Session Timer / MT Call / Remote end supports but does not send Session-Expires / 5GS</w:t>
            </w:r>
          </w:p>
        </w:tc>
      </w:tr>
      <w:tr w:rsidR="00C36701" w:rsidRPr="001A27C5" w14:paraId="4E115E1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lastRenderedPageBreak/>
              <w:t>7.32.NR5GC</w:t>
            </w:r>
          </w:p>
        </w:tc>
        <w:tc>
          <w:tcPr>
            <w:tcW w:w="6977" w:type="dxa"/>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4B543E">
        <w:tblPrEx>
          <w:tblLook w:val="04A0" w:firstRow="1" w:lastRow="0" w:firstColumn="1" w:lastColumn="0" w:noHBand="0" w:noVBand="1"/>
        </w:tblPrEx>
        <w:trPr>
          <w:trHeight w:val="277"/>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77" w:type="dxa"/>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77" w:type="dxa"/>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77" w:type="dxa"/>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77" w:type="dxa"/>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77" w:type="dxa"/>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77" w:type="dxa"/>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77" w:type="dxa"/>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77" w:type="dxa"/>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77" w:type="dxa"/>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77" w:type="dxa"/>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77" w:type="dxa"/>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77" w:type="dxa"/>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77" w:type="dxa"/>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77" w:type="dxa"/>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77" w:type="dxa"/>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77" w:type="dxa"/>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77" w:type="dxa"/>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77" w:type="dxa"/>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77" w:type="dxa"/>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77" w:type="dxa"/>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77" w:type="dxa"/>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77" w:type="dxa"/>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77" w:type="dxa"/>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77" w:type="dxa"/>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77" w:type="dxa"/>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77" w:type="dxa"/>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77" w:type="dxa"/>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77" w:type="dxa"/>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77" w:type="dxa"/>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77" w:type="dxa"/>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77" w:type="dxa"/>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77" w:type="dxa"/>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CC182F" w:rsidRPr="001A27C5" w14:paraId="742BB4A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8757BB" w14:textId="0DCBE91A" w:rsidR="00CC182F" w:rsidRPr="001A27C5" w:rsidRDefault="00CC182F" w:rsidP="00CC182F">
            <w:pPr>
              <w:pStyle w:val="TAL"/>
            </w:pPr>
            <w:r w:rsidRPr="005B6FE6">
              <w:t>10.4.NR5GC</w:t>
            </w:r>
          </w:p>
        </w:tc>
        <w:tc>
          <w:tcPr>
            <w:tcW w:w="6977" w:type="dxa"/>
            <w:tcBorders>
              <w:top w:val="single" w:sz="4" w:space="0" w:color="auto"/>
              <w:left w:val="nil"/>
              <w:bottom w:val="single" w:sz="4" w:space="0" w:color="auto"/>
              <w:right w:val="single" w:sz="4" w:space="0" w:color="auto"/>
            </w:tcBorders>
          </w:tcPr>
          <w:p w14:paraId="7F3D77D9" w14:textId="62BA4A0F" w:rsidR="00CC182F" w:rsidRPr="001A27C5" w:rsidRDefault="00CC182F" w:rsidP="00CC182F">
            <w:pPr>
              <w:pStyle w:val="TAL"/>
            </w:pPr>
            <w:r w:rsidRPr="005B6FE6">
              <w:t>Non-UE detectable emergency call / IM CN sends a 1xx response / UE geographical location information available or not / 5GS</w:t>
            </w:r>
          </w:p>
        </w:tc>
      </w:tr>
      <w:tr w:rsidR="00CC182F" w:rsidRPr="001A27C5" w14:paraId="48D848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5DFF1B" w14:textId="77777777" w:rsidR="00CC182F" w:rsidRPr="001A27C5" w:rsidRDefault="00CC182F" w:rsidP="00CC182F">
            <w:pPr>
              <w:pStyle w:val="TAL"/>
            </w:pPr>
            <w:r w:rsidRPr="001A27C5">
              <w:t>10.6.NR5GC</w:t>
            </w:r>
          </w:p>
        </w:tc>
        <w:tc>
          <w:tcPr>
            <w:tcW w:w="6977" w:type="dxa"/>
            <w:tcBorders>
              <w:top w:val="single" w:sz="4" w:space="0" w:color="auto"/>
              <w:left w:val="nil"/>
              <w:bottom w:val="single" w:sz="4" w:space="0" w:color="auto"/>
              <w:right w:val="single" w:sz="4" w:space="0" w:color="auto"/>
            </w:tcBorders>
          </w:tcPr>
          <w:p w14:paraId="5A1092B0" w14:textId="77777777" w:rsidR="00CC182F" w:rsidRPr="001A27C5" w:rsidRDefault="00CC182F" w:rsidP="00CC182F">
            <w:pPr>
              <w:pStyle w:val="TAL"/>
            </w:pPr>
            <w:r w:rsidRPr="001A27C5">
              <w:t>Non-UE detectable emergency call / IM CN sends 380 with an Alternative Service / Previous emergency IMS registration not expired / 5GS</w:t>
            </w:r>
          </w:p>
        </w:tc>
      </w:tr>
      <w:tr w:rsidR="00CC182F" w:rsidRPr="001A27C5" w14:paraId="3EBF63AB"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7D28F" w14:textId="77777777" w:rsidR="00CC182F" w:rsidRPr="001A27C5" w:rsidRDefault="00CC182F" w:rsidP="00CC182F">
            <w:pPr>
              <w:pStyle w:val="TAL"/>
            </w:pPr>
            <w:r w:rsidRPr="001A27C5">
              <w:t>10.9.NR5GC</w:t>
            </w:r>
          </w:p>
        </w:tc>
        <w:tc>
          <w:tcPr>
            <w:tcW w:w="6977" w:type="dxa"/>
            <w:tcBorders>
              <w:top w:val="single" w:sz="4" w:space="0" w:color="auto"/>
              <w:left w:val="nil"/>
              <w:bottom w:val="single" w:sz="4" w:space="0" w:color="auto"/>
              <w:right w:val="single" w:sz="4" w:space="0" w:color="auto"/>
            </w:tcBorders>
          </w:tcPr>
          <w:p w14:paraId="26059204" w14:textId="77777777" w:rsidR="00CC182F" w:rsidRPr="001A27C5" w:rsidRDefault="00CC182F" w:rsidP="00CC182F">
            <w:pPr>
              <w:pStyle w:val="TAL"/>
            </w:pPr>
            <w:r w:rsidRPr="001A27C5">
              <w:t>Emergency call without emergency registration / UE credentials are not accepted / 5GS</w:t>
            </w:r>
          </w:p>
        </w:tc>
      </w:tr>
      <w:tr w:rsidR="00CC182F" w:rsidRPr="001A27C5" w14:paraId="236AE8C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BBC9199" w14:textId="77777777" w:rsidR="00CC182F" w:rsidRPr="001A27C5" w:rsidRDefault="00CC182F" w:rsidP="00CC182F">
            <w:pPr>
              <w:pStyle w:val="TAL"/>
            </w:pPr>
            <w:r w:rsidRPr="001A27C5">
              <w:t>10.10.NR5GC</w:t>
            </w:r>
          </w:p>
        </w:tc>
        <w:tc>
          <w:tcPr>
            <w:tcW w:w="6977" w:type="dxa"/>
            <w:tcBorders>
              <w:top w:val="single" w:sz="4" w:space="0" w:color="auto"/>
              <w:left w:val="nil"/>
              <w:bottom w:val="single" w:sz="4" w:space="0" w:color="auto"/>
              <w:right w:val="single" w:sz="4" w:space="0" w:color="auto"/>
            </w:tcBorders>
          </w:tcPr>
          <w:p w14:paraId="1C2A722D" w14:textId="77777777" w:rsidR="00CC182F" w:rsidRPr="001A27C5" w:rsidRDefault="00CC182F" w:rsidP="00CC182F">
            <w:pPr>
              <w:pStyle w:val="TAL"/>
            </w:pPr>
            <w:r w:rsidRPr="001A27C5">
              <w:t>Emergency call without emergency registration / Failure of registration / Rejected by 403 (Forbidden) / 5GS</w:t>
            </w:r>
          </w:p>
        </w:tc>
      </w:tr>
      <w:tr w:rsidR="00CC182F" w:rsidRPr="001A27C5" w14:paraId="507B91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77148F3" w14:textId="77777777" w:rsidR="00CC182F" w:rsidRPr="001A27C5" w:rsidRDefault="00CC182F" w:rsidP="00CC182F">
            <w:pPr>
              <w:pStyle w:val="TAL"/>
            </w:pPr>
            <w:r w:rsidRPr="001A27C5">
              <w:t>10.12.NR5GC</w:t>
            </w:r>
          </w:p>
        </w:tc>
        <w:tc>
          <w:tcPr>
            <w:tcW w:w="6977" w:type="dxa"/>
            <w:tcBorders>
              <w:top w:val="single" w:sz="4" w:space="0" w:color="auto"/>
              <w:left w:val="nil"/>
              <w:bottom w:val="single" w:sz="4" w:space="0" w:color="auto"/>
              <w:right w:val="single" w:sz="4" w:space="0" w:color="auto"/>
            </w:tcBorders>
          </w:tcPr>
          <w:p w14:paraId="30087BA1" w14:textId="77777777" w:rsidR="00CC182F" w:rsidRPr="001A27C5" w:rsidRDefault="00CC182F" w:rsidP="00CC182F">
            <w:pPr>
              <w:pStyle w:val="TAL"/>
            </w:pPr>
            <w:r w:rsidRPr="001A27C5">
              <w:t>User-initiated emergency reregistration / UE has emergency related ongoing dialog / 5GS</w:t>
            </w:r>
          </w:p>
        </w:tc>
      </w:tr>
      <w:tr w:rsidR="00CC182F" w:rsidRPr="001A27C5" w14:paraId="7982CA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F9535CC" w14:textId="77777777" w:rsidR="00CC182F" w:rsidRPr="001A27C5" w:rsidRDefault="00CC182F" w:rsidP="00CC182F">
            <w:pPr>
              <w:pStyle w:val="TAL"/>
            </w:pPr>
            <w:r w:rsidRPr="001A27C5">
              <w:t>10.13.NR5GC</w:t>
            </w:r>
          </w:p>
        </w:tc>
        <w:tc>
          <w:tcPr>
            <w:tcW w:w="6977" w:type="dxa"/>
            <w:tcBorders>
              <w:top w:val="single" w:sz="4" w:space="0" w:color="auto"/>
              <w:left w:val="nil"/>
              <w:bottom w:val="single" w:sz="4" w:space="0" w:color="auto"/>
              <w:right w:val="single" w:sz="4" w:space="0" w:color="auto"/>
            </w:tcBorders>
          </w:tcPr>
          <w:p w14:paraId="0A3DA22A" w14:textId="77777777" w:rsidR="00CC182F" w:rsidRPr="001A27C5" w:rsidRDefault="00CC182F" w:rsidP="00CC182F">
            <w:pPr>
              <w:pStyle w:val="TAL"/>
            </w:pPr>
            <w:r w:rsidRPr="001A27C5">
              <w:t>User-initiated emergency reregistration / User initiates an emergency call / 5GS</w:t>
            </w:r>
          </w:p>
        </w:tc>
      </w:tr>
      <w:tr w:rsidR="00CC182F" w:rsidRPr="001A27C5" w14:paraId="3F06D05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A9355E" w14:textId="77777777" w:rsidR="00CC182F" w:rsidRPr="001A27C5" w:rsidRDefault="00CC182F" w:rsidP="00CC182F">
            <w:pPr>
              <w:pStyle w:val="TAL"/>
            </w:pPr>
            <w:r w:rsidRPr="001A27C5">
              <w:t>10.14.NR5GC</w:t>
            </w:r>
          </w:p>
        </w:tc>
        <w:tc>
          <w:tcPr>
            <w:tcW w:w="6977" w:type="dxa"/>
            <w:tcBorders>
              <w:top w:val="single" w:sz="4" w:space="0" w:color="auto"/>
              <w:left w:val="nil"/>
              <w:bottom w:val="single" w:sz="4" w:space="0" w:color="auto"/>
              <w:right w:val="single" w:sz="4" w:space="0" w:color="auto"/>
            </w:tcBorders>
          </w:tcPr>
          <w:p w14:paraId="06712E38" w14:textId="77777777" w:rsidR="00CC182F" w:rsidRPr="001A27C5" w:rsidRDefault="00CC182F" w:rsidP="00CC182F">
            <w:pPr>
              <w:pStyle w:val="TAL"/>
            </w:pPr>
            <w:r w:rsidRPr="001A27C5">
              <w:t>In parallel emergency and non-emergency registrations / 5GS</w:t>
            </w:r>
          </w:p>
        </w:tc>
      </w:tr>
      <w:tr w:rsidR="00CC182F" w:rsidRPr="001A27C5" w14:paraId="409832C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EDDB43" w14:textId="77777777" w:rsidR="00CC182F" w:rsidRPr="001A27C5" w:rsidRDefault="00CC182F" w:rsidP="002A7E36">
            <w:pPr>
              <w:pStyle w:val="TAL"/>
            </w:pPr>
            <w:r w:rsidRPr="00CF5C89">
              <w:t>11.1.NR5GC</w:t>
            </w:r>
          </w:p>
        </w:tc>
        <w:tc>
          <w:tcPr>
            <w:tcW w:w="6977" w:type="dxa"/>
            <w:tcBorders>
              <w:top w:val="single" w:sz="4" w:space="0" w:color="auto"/>
              <w:left w:val="nil"/>
              <w:bottom w:val="single" w:sz="4" w:space="0" w:color="auto"/>
              <w:right w:val="single" w:sz="4" w:space="0" w:color="auto"/>
            </w:tcBorders>
          </w:tcPr>
          <w:p w14:paraId="51017953" w14:textId="77777777" w:rsidR="00CC182F" w:rsidRPr="001A27C5" w:rsidRDefault="00CC182F" w:rsidP="002A7E36">
            <w:pPr>
              <w:pStyle w:val="TAL"/>
            </w:pPr>
            <w:r w:rsidRPr="00CF5C89">
              <w:t>eCall over IMS / Manual initiation / Normal registration / Emergency registration / Success / 200 OK with ACK / 5GS</w:t>
            </w:r>
          </w:p>
        </w:tc>
      </w:tr>
      <w:tr w:rsidR="00CC182F" w:rsidRPr="001A27C5" w14:paraId="441FD58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E0DD07" w14:textId="77777777" w:rsidR="00CC182F" w:rsidRPr="001A27C5" w:rsidRDefault="00CC182F" w:rsidP="002A7E36">
            <w:pPr>
              <w:pStyle w:val="TAL"/>
            </w:pPr>
            <w:r w:rsidRPr="00CF5C89">
              <w:t>11.2.NR5GC</w:t>
            </w:r>
          </w:p>
        </w:tc>
        <w:tc>
          <w:tcPr>
            <w:tcW w:w="6977" w:type="dxa"/>
            <w:tcBorders>
              <w:top w:val="single" w:sz="4" w:space="0" w:color="auto"/>
              <w:left w:val="nil"/>
              <w:bottom w:val="single" w:sz="4" w:space="0" w:color="auto"/>
              <w:right w:val="single" w:sz="4" w:space="0" w:color="auto"/>
            </w:tcBorders>
          </w:tcPr>
          <w:p w14:paraId="328C1C20" w14:textId="77777777" w:rsidR="00CC182F" w:rsidRPr="001A27C5" w:rsidRDefault="00CC182F" w:rsidP="002A7E36">
            <w:pPr>
              <w:pStyle w:val="TAL"/>
            </w:pPr>
            <w:r w:rsidRPr="00CF5C89">
              <w:t>eCall over IMS / Automatic initiation / Normal registration / Emergency registration / Success / 200 OK with ACK / 5GS</w:t>
            </w:r>
          </w:p>
        </w:tc>
      </w:tr>
      <w:tr w:rsidR="00CC182F" w:rsidRPr="001A27C5" w14:paraId="719F35D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44ECCEC" w14:textId="77777777" w:rsidR="00CC182F" w:rsidRPr="001A27C5" w:rsidRDefault="00CC182F" w:rsidP="002A7E36">
            <w:pPr>
              <w:pStyle w:val="TAL"/>
            </w:pPr>
            <w:r w:rsidRPr="00CF5C89">
              <w:lastRenderedPageBreak/>
              <w:t>11.4.NR5GC</w:t>
            </w:r>
          </w:p>
        </w:tc>
        <w:tc>
          <w:tcPr>
            <w:tcW w:w="6977" w:type="dxa"/>
            <w:tcBorders>
              <w:top w:val="single" w:sz="4" w:space="0" w:color="auto"/>
              <w:left w:val="nil"/>
              <w:bottom w:val="single" w:sz="4" w:space="0" w:color="auto"/>
              <w:right w:val="single" w:sz="4" w:space="0" w:color="auto"/>
            </w:tcBorders>
          </w:tcPr>
          <w:p w14:paraId="2E183468" w14:textId="77777777" w:rsidR="00CC182F" w:rsidRPr="001A27C5" w:rsidRDefault="00CC182F" w:rsidP="002A7E36">
            <w:pPr>
              <w:pStyle w:val="TAL"/>
            </w:pPr>
            <w:r w:rsidRPr="00CF5C89">
              <w:t>eCall over IMS / Manual initiation / MSD transfer and 200 OK with ACK / SIP INFO request for MSD Update / Success / 5GS</w:t>
            </w:r>
          </w:p>
        </w:tc>
      </w:tr>
      <w:tr w:rsidR="00CC182F" w:rsidRPr="001A27C5" w14:paraId="4A55951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3E29FC8" w14:textId="77777777" w:rsidR="00CC182F" w:rsidRPr="001A27C5" w:rsidRDefault="00CC182F" w:rsidP="002A7E36">
            <w:pPr>
              <w:pStyle w:val="TAL"/>
            </w:pPr>
            <w:r w:rsidRPr="00CF5C89">
              <w:t>11.5.NR5GC</w:t>
            </w:r>
          </w:p>
        </w:tc>
        <w:tc>
          <w:tcPr>
            <w:tcW w:w="6977" w:type="dxa"/>
            <w:tcBorders>
              <w:top w:val="single" w:sz="4" w:space="0" w:color="auto"/>
              <w:left w:val="nil"/>
              <w:bottom w:val="single" w:sz="4" w:space="0" w:color="auto"/>
              <w:right w:val="single" w:sz="4" w:space="0" w:color="auto"/>
            </w:tcBorders>
          </w:tcPr>
          <w:p w14:paraId="28186132" w14:textId="77777777" w:rsidR="00CC182F" w:rsidRPr="001A27C5" w:rsidRDefault="00CC182F" w:rsidP="002A7E36">
            <w:pPr>
              <w:pStyle w:val="TAL"/>
            </w:pPr>
            <w:r w:rsidRPr="00CF5C89">
              <w:t>eCall over IMS / Automatic initiation / MSD transfer and 200 OK with ACK / SIP INFO request for MSD Update / Success / 5GS</w:t>
            </w:r>
          </w:p>
        </w:tc>
      </w:tr>
      <w:tr w:rsidR="004B543E" w:rsidRPr="00CF5C89" w14:paraId="68C287C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AA65F91" w14:textId="77777777" w:rsidR="004B543E" w:rsidRPr="00CF5C89" w:rsidRDefault="004B543E" w:rsidP="0058381A">
            <w:pPr>
              <w:pStyle w:val="TAL"/>
            </w:pPr>
            <w:r w:rsidRPr="00EB7201">
              <w:t>11.6.NR5GC</w:t>
            </w:r>
          </w:p>
        </w:tc>
        <w:tc>
          <w:tcPr>
            <w:tcW w:w="6977" w:type="dxa"/>
            <w:tcBorders>
              <w:top w:val="single" w:sz="4" w:space="0" w:color="auto"/>
              <w:left w:val="nil"/>
              <w:bottom w:val="single" w:sz="4" w:space="0" w:color="auto"/>
              <w:right w:val="single" w:sz="4" w:space="0" w:color="auto"/>
            </w:tcBorders>
          </w:tcPr>
          <w:p w14:paraId="6BAD0C6C" w14:textId="77777777" w:rsidR="004B543E" w:rsidRPr="00CF5C89" w:rsidRDefault="004B543E" w:rsidP="0058381A">
            <w:pPr>
              <w:pStyle w:val="TAL"/>
            </w:pPr>
            <w:r w:rsidRPr="00EB7201">
              <w:t>eCall over IMS / Automatic initiation / MSD transfer and 200 OK with ACK / SIP INFO request for unsupported MSD / UE indicates unsuccessful in SIP INFO / 5GS</w:t>
            </w:r>
          </w:p>
        </w:tc>
      </w:tr>
      <w:tr w:rsidR="000217CB" w:rsidRPr="00EB7201" w14:paraId="1B8C05F2" w14:textId="77777777" w:rsidTr="000217CB">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3A9FD4B" w14:textId="77777777" w:rsidR="000217CB" w:rsidRPr="00EB7201" w:rsidRDefault="000217CB" w:rsidP="00E549F0">
            <w:pPr>
              <w:pStyle w:val="TAL"/>
            </w:pPr>
            <w:r w:rsidRPr="00C839D2">
              <w:t>11.7.NR5GC</w:t>
            </w:r>
          </w:p>
        </w:tc>
        <w:tc>
          <w:tcPr>
            <w:tcW w:w="6977" w:type="dxa"/>
            <w:tcBorders>
              <w:top w:val="single" w:sz="4" w:space="0" w:color="auto"/>
              <w:left w:val="nil"/>
              <w:bottom w:val="single" w:sz="4" w:space="0" w:color="auto"/>
              <w:right w:val="single" w:sz="4" w:space="0" w:color="auto"/>
            </w:tcBorders>
          </w:tcPr>
          <w:p w14:paraId="5B670DDF" w14:textId="77777777" w:rsidR="000217CB" w:rsidRPr="00EB7201" w:rsidRDefault="000217CB" w:rsidP="00E549F0">
            <w:pPr>
              <w:pStyle w:val="TAL"/>
            </w:pPr>
            <w:r w:rsidRPr="00C839D2">
              <w:t>eCall capable / Manual initiation / Emergency registration / 200 OK with NACK</w:t>
            </w:r>
          </w:p>
        </w:tc>
      </w:tr>
      <w:tr w:rsidR="000217CB" w:rsidRPr="00EB7201" w14:paraId="151B56C2" w14:textId="77777777" w:rsidTr="000217CB">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CCD7E6" w14:textId="77777777" w:rsidR="000217CB" w:rsidRPr="00EB7201" w:rsidRDefault="000217CB" w:rsidP="00E549F0">
            <w:pPr>
              <w:pStyle w:val="TAL"/>
            </w:pPr>
            <w:r w:rsidRPr="00C839D2">
              <w:t>11.8.NR5GC</w:t>
            </w:r>
          </w:p>
        </w:tc>
        <w:tc>
          <w:tcPr>
            <w:tcW w:w="6977" w:type="dxa"/>
            <w:tcBorders>
              <w:top w:val="single" w:sz="4" w:space="0" w:color="auto"/>
              <w:left w:val="nil"/>
              <w:bottom w:val="single" w:sz="4" w:space="0" w:color="auto"/>
              <w:right w:val="single" w:sz="4" w:space="0" w:color="auto"/>
            </w:tcBorders>
          </w:tcPr>
          <w:p w14:paraId="7E837B3A" w14:textId="77777777" w:rsidR="000217CB" w:rsidRPr="00EB7201" w:rsidRDefault="000217CB" w:rsidP="00E549F0">
            <w:pPr>
              <w:pStyle w:val="TAL"/>
            </w:pPr>
            <w:r w:rsidRPr="00C839D2">
              <w:t>eCall capable / Automatic initiation / Emergency registration / 200 OK with NACK</w:t>
            </w:r>
          </w:p>
        </w:tc>
      </w:tr>
      <w:tr w:rsidR="00BF5584" w14:paraId="2E31EF56"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E72F51D" w14:textId="77777777" w:rsidR="00BF5584" w:rsidRDefault="00BF5584">
            <w:pPr>
              <w:pStyle w:val="TAL"/>
            </w:pPr>
            <w:r w:rsidRPr="00BF5584">
              <w:t>11.9.NR5GC</w:t>
            </w:r>
          </w:p>
        </w:tc>
        <w:tc>
          <w:tcPr>
            <w:tcW w:w="6977" w:type="dxa"/>
            <w:tcBorders>
              <w:top w:val="single" w:sz="4" w:space="0" w:color="auto"/>
              <w:left w:val="nil"/>
              <w:bottom w:val="single" w:sz="4" w:space="0" w:color="auto"/>
              <w:right w:val="single" w:sz="4" w:space="0" w:color="auto"/>
            </w:tcBorders>
          </w:tcPr>
          <w:p w14:paraId="5B3227E9" w14:textId="77777777" w:rsidR="00BF5584" w:rsidRDefault="00BF5584">
            <w:pPr>
              <w:pStyle w:val="TAL"/>
            </w:pPr>
            <w:r w:rsidRPr="00BF5584">
              <w:t>eCall capable / eCall to URI for test service /  200 OK with NACK</w:t>
            </w:r>
          </w:p>
        </w:tc>
      </w:tr>
      <w:tr w:rsidR="00BF5584" w14:paraId="6CDB289D"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B779FA" w14:textId="77777777" w:rsidR="00BF5584" w:rsidRDefault="00BF5584">
            <w:pPr>
              <w:pStyle w:val="TAL"/>
            </w:pPr>
            <w:r w:rsidRPr="00BF5584">
              <w:t>11.10.NR5GC</w:t>
            </w:r>
          </w:p>
        </w:tc>
        <w:tc>
          <w:tcPr>
            <w:tcW w:w="6977" w:type="dxa"/>
            <w:tcBorders>
              <w:top w:val="single" w:sz="4" w:space="0" w:color="auto"/>
              <w:left w:val="nil"/>
              <w:bottom w:val="single" w:sz="4" w:space="0" w:color="auto"/>
              <w:right w:val="single" w:sz="4" w:space="0" w:color="auto"/>
            </w:tcBorders>
          </w:tcPr>
          <w:p w14:paraId="35CF4D74" w14:textId="77777777" w:rsidR="00BF5584" w:rsidRDefault="00BF5584">
            <w:pPr>
              <w:pStyle w:val="TAL"/>
            </w:pPr>
            <w:r w:rsidRPr="00BF5584">
              <w:t>eCall only mode / Manual initiation / Emergency registration / Abnormal case / IM CN sends a 486 (Busy Here) with positive ACK / Successful MSD</w:t>
            </w:r>
          </w:p>
        </w:tc>
      </w:tr>
      <w:tr w:rsidR="00BF5584" w14:paraId="068D8AEC"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EB20832" w14:textId="77777777" w:rsidR="00BF5584" w:rsidRDefault="00BF5584">
            <w:pPr>
              <w:pStyle w:val="TAL"/>
            </w:pPr>
            <w:r w:rsidRPr="00BF5584">
              <w:t>11.11.NR5GC</w:t>
            </w:r>
          </w:p>
        </w:tc>
        <w:tc>
          <w:tcPr>
            <w:tcW w:w="6977" w:type="dxa"/>
            <w:tcBorders>
              <w:top w:val="single" w:sz="4" w:space="0" w:color="auto"/>
              <w:left w:val="nil"/>
              <w:bottom w:val="single" w:sz="4" w:space="0" w:color="auto"/>
              <w:right w:val="single" w:sz="4" w:space="0" w:color="auto"/>
            </w:tcBorders>
          </w:tcPr>
          <w:p w14:paraId="7EF1350F" w14:textId="77777777" w:rsidR="00BF5584" w:rsidRDefault="00BF5584">
            <w:pPr>
              <w:pStyle w:val="TAL"/>
            </w:pPr>
            <w:r w:rsidRPr="00BF5584">
              <w:t>eCall only mode / Automatic initiation / Emergency registration / Abnormal case / IM CN sends a 600 (Busy Everywhere) with positive ACK / Successful MSD</w:t>
            </w:r>
          </w:p>
        </w:tc>
      </w:tr>
      <w:tr w:rsidR="00BF5584" w14:paraId="24EF22CB"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F17269E" w14:textId="77777777" w:rsidR="00BF5584" w:rsidRDefault="00BF5584">
            <w:pPr>
              <w:pStyle w:val="TAL"/>
            </w:pPr>
            <w:r w:rsidRPr="00BF5584">
              <w:t>11.12.NR5GC</w:t>
            </w:r>
          </w:p>
        </w:tc>
        <w:tc>
          <w:tcPr>
            <w:tcW w:w="6977" w:type="dxa"/>
            <w:tcBorders>
              <w:top w:val="single" w:sz="4" w:space="0" w:color="auto"/>
              <w:left w:val="nil"/>
              <w:bottom w:val="single" w:sz="4" w:space="0" w:color="auto"/>
              <w:right w:val="single" w:sz="4" w:space="0" w:color="auto"/>
            </w:tcBorders>
          </w:tcPr>
          <w:p w14:paraId="36318604" w14:textId="77777777" w:rsidR="00BF5584" w:rsidRDefault="00BF5584">
            <w:pPr>
              <w:pStyle w:val="TAL"/>
            </w:pPr>
            <w:r w:rsidRPr="00BF5584">
              <w:t>eCall only mode / Manual initiation / Emergency registration / Abnormal case / IM CN sends a 603 (Decline) with positive ACK / Successful MSD</w:t>
            </w:r>
          </w:p>
        </w:tc>
      </w:tr>
      <w:tr w:rsidR="00BF5584" w14:paraId="17A2BE20"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5168956" w14:textId="77777777" w:rsidR="00BF5584" w:rsidRDefault="00BF5584">
            <w:pPr>
              <w:pStyle w:val="TAL"/>
            </w:pPr>
            <w:r w:rsidRPr="00BF5584">
              <w:t>11.13.NR5GC</w:t>
            </w:r>
          </w:p>
        </w:tc>
        <w:tc>
          <w:tcPr>
            <w:tcW w:w="6977" w:type="dxa"/>
            <w:tcBorders>
              <w:top w:val="single" w:sz="4" w:space="0" w:color="auto"/>
              <w:left w:val="nil"/>
              <w:bottom w:val="single" w:sz="4" w:space="0" w:color="auto"/>
              <w:right w:val="single" w:sz="4" w:space="0" w:color="auto"/>
            </w:tcBorders>
          </w:tcPr>
          <w:p w14:paraId="4C9F5593" w14:textId="77777777" w:rsidR="00BF5584" w:rsidRDefault="00BF5584">
            <w:pPr>
              <w:pStyle w:val="TAL"/>
            </w:pPr>
            <w:r w:rsidRPr="00BF5584">
              <w:t>eCall only mode / Automatic initiation / MSD transfer and 200 OK with ACK / SIP INFO request for MSD Update / PSAP Callback / Success</w:t>
            </w:r>
          </w:p>
        </w:tc>
      </w:tr>
      <w:tr w:rsidR="00BF5584" w14:paraId="3FD03BA9"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9647D4F" w14:textId="77777777" w:rsidR="00BF5584" w:rsidRDefault="00BF5584">
            <w:pPr>
              <w:pStyle w:val="TAL"/>
            </w:pPr>
            <w:r w:rsidRPr="00BF5584">
              <w:t>11.15.NR5GC</w:t>
            </w:r>
          </w:p>
        </w:tc>
        <w:tc>
          <w:tcPr>
            <w:tcW w:w="6977" w:type="dxa"/>
            <w:tcBorders>
              <w:top w:val="single" w:sz="4" w:space="0" w:color="auto"/>
              <w:left w:val="nil"/>
              <w:bottom w:val="single" w:sz="4" w:space="0" w:color="auto"/>
              <w:right w:val="single" w:sz="4" w:space="0" w:color="auto"/>
            </w:tcBorders>
          </w:tcPr>
          <w:p w14:paraId="7F281590" w14:textId="77777777" w:rsidR="00BF5584" w:rsidRDefault="00BF5584">
            <w:pPr>
              <w:pStyle w:val="TAL"/>
            </w:pPr>
            <w:r w:rsidRPr="00BF5584">
              <w:t>eCall capable / Automatic initiation / Emergency registration / Abnormal case / IM CN sends a 486 (Busy Here) with positive ACK / PSAP Callback / Success</w:t>
            </w:r>
          </w:p>
        </w:tc>
      </w:tr>
      <w:tr w:rsidR="00BF5584" w14:paraId="079181B3"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8D9019" w14:textId="77777777" w:rsidR="00BF5584" w:rsidRDefault="00BF5584">
            <w:pPr>
              <w:pStyle w:val="TAL"/>
            </w:pPr>
            <w:r w:rsidRPr="00BF5584">
              <w:t>11.16.NR5GC</w:t>
            </w:r>
          </w:p>
        </w:tc>
        <w:tc>
          <w:tcPr>
            <w:tcW w:w="6977" w:type="dxa"/>
            <w:tcBorders>
              <w:top w:val="single" w:sz="4" w:space="0" w:color="auto"/>
              <w:left w:val="nil"/>
              <w:bottom w:val="single" w:sz="4" w:space="0" w:color="auto"/>
              <w:right w:val="single" w:sz="4" w:space="0" w:color="auto"/>
            </w:tcBorders>
          </w:tcPr>
          <w:p w14:paraId="7BDDD06B" w14:textId="77777777" w:rsidR="00BF5584" w:rsidRDefault="00BF5584">
            <w:pPr>
              <w:pStyle w:val="TAL"/>
            </w:pPr>
            <w:r w:rsidRPr="00BF5584">
              <w:t>eCall capable / Manual initiation / Emergency registration / Abnormal case / IM CN sends a 600 (Busy Everywhere) with positive ACK / PSAP Callback / Success</w:t>
            </w:r>
          </w:p>
        </w:tc>
      </w:tr>
      <w:tr w:rsidR="00BF5584" w14:paraId="3389BBC0"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2967FF" w14:textId="77777777" w:rsidR="00BF5584" w:rsidRDefault="00BF5584">
            <w:pPr>
              <w:pStyle w:val="TAL"/>
            </w:pPr>
            <w:r w:rsidRPr="00BF5584">
              <w:t>11.17.NR5GC</w:t>
            </w:r>
          </w:p>
        </w:tc>
        <w:tc>
          <w:tcPr>
            <w:tcW w:w="6977" w:type="dxa"/>
            <w:tcBorders>
              <w:top w:val="single" w:sz="4" w:space="0" w:color="auto"/>
              <w:left w:val="nil"/>
              <w:bottom w:val="single" w:sz="4" w:space="0" w:color="auto"/>
              <w:right w:val="single" w:sz="4" w:space="0" w:color="auto"/>
            </w:tcBorders>
          </w:tcPr>
          <w:p w14:paraId="738795C6" w14:textId="77777777" w:rsidR="00BF5584" w:rsidRDefault="00BF5584">
            <w:pPr>
              <w:pStyle w:val="TAL"/>
            </w:pPr>
            <w:r w:rsidRPr="00BF5584">
              <w:t>eCall capable / Automatic initiation / Emergency registration / Abnormal case / IM CN sends a 603 (Decline) with positive ACK / Successful MSD</w:t>
            </w:r>
          </w:p>
        </w:tc>
      </w:tr>
      <w:tr w:rsidR="00BF5584" w14:paraId="1C44881E" w14:textId="77777777" w:rsidTr="00BF5584">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F4811A" w14:textId="77777777" w:rsidR="00BF5584" w:rsidRDefault="00BF5584">
            <w:pPr>
              <w:pStyle w:val="TAL"/>
            </w:pPr>
            <w:r w:rsidRPr="00BF5584">
              <w:t>11.18.NR5GC</w:t>
            </w:r>
          </w:p>
        </w:tc>
        <w:tc>
          <w:tcPr>
            <w:tcW w:w="6977" w:type="dxa"/>
            <w:tcBorders>
              <w:top w:val="single" w:sz="4" w:space="0" w:color="auto"/>
              <w:left w:val="nil"/>
              <w:bottom w:val="single" w:sz="4" w:space="0" w:color="auto"/>
              <w:right w:val="single" w:sz="4" w:space="0" w:color="auto"/>
            </w:tcBorders>
          </w:tcPr>
          <w:p w14:paraId="50099FCE" w14:textId="77777777" w:rsidR="00BF5584" w:rsidRDefault="00BF5584">
            <w:pPr>
              <w:pStyle w:val="TAL"/>
            </w:pPr>
            <w:r w:rsidRPr="00BF5584">
              <w:t>eCall capable / Automatic initiation / Emergency registration / 200 OK with ACK / PSAP Callback / SIP INFO request for MSD Update / Success</w:t>
            </w:r>
          </w:p>
        </w:tc>
      </w:tr>
    </w:tbl>
    <w:p w14:paraId="12EDF1E2" w14:textId="5936BC47" w:rsidR="00B57E29" w:rsidRPr="001A27C5" w:rsidRDefault="00B57E29" w:rsidP="009C630E"/>
    <w:p w14:paraId="4D653761" w14:textId="77777777" w:rsidR="00AC4FA8" w:rsidRPr="001A27C5" w:rsidRDefault="00AC4FA8" w:rsidP="00B23676">
      <w:pPr>
        <w:pStyle w:val="Heading8"/>
      </w:pPr>
      <w:bookmarkStart w:id="226" w:name="_Toc508883385"/>
      <w:bookmarkStart w:id="227" w:name="_Toc35971621"/>
      <w:bookmarkStart w:id="228" w:name="_Toc58314726"/>
      <w:bookmarkStart w:id="229" w:name="historyclause"/>
      <w:bookmarkStart w:id="230" w:name="_Toc219102771"/>
      <w:r w:rsidRPr="001A27C5">
        <w:t>Annex B (normative):</w:t>
      </w:r>
      <w:r w:rsidRPr="001A27C5">
        <w:br/>
        <w:t>Partial IXIT proforma</w:t>
      </w:r>
      <w:bookmarkEnd w:id="226"/>
      <w:bookmarkEnd w:id="227"/>
      <w:bookmarkEnd w:id="228"/>
      <w:bookmarkEnd w:id="230"/>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219102772"/>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219102773"/>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219102774"/>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9"/>
        <w:gridCol w:w="3264"/>
        <w:gridCol w:w="1145"/>
        <w:gridCol w:w="1419"/>
        <w:gridCol w:w="1561"/>
      </w:tblGrid>
      <w:tr w:rsidR="00AA4597" w:rsidRPr="001A27C5" w14:paraId="763AC862" w14:textId="77777777" w:rsidTr="00014120">
        <w:trPr>
          <w:tblHeader/>
          <w:jc w:val="center"/>
        </w:trPr>
        <w:tc>
          <w:tcPr>
            <w:tcW w:w="2341" w:type="dxa"/>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jc w:val="center"/>
        </w:trPr>
        <w:tc>
          <w:tcPr>
            <w:tcW w:w="2341" w:type="dxa"/>
            <w:vAlign w:val="center"/>
          </w:tcPr>
          <w:p w14:paraId="4826406D" w14:textId="77777777" w:rsidR="00EF3F06" w:rsidRPr="001A27C5" w:rsidRDefault="00EF3F06" w:rsidP="008F0EE2">
            <w:pPr>
              <w:pStyle w:val="TAL"/>
              <w:keepNext w:val="0"/>
              <w:keepLines w:val="0"/>
              <w:rPr>
                <w:rFonts w:eastAsia="Arial Unicode MS"/>
              </w:rPr>
            </w:pPr>
            <w:r w:rsidRPr="001A27C5">
              <w:t>px_</w:t>
            </w:r>
            <w:r w:rsidR="00850BEB" w:rsidRPr="001A27C5">
              <w:t>IMS_</w:t>
            </w:r>
            <w:r w:rsidRPr="001A27C5">
              <w:t>AssociatedTelUri</w:t>
            </w:r>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r w:rsidRPr="001A27C5">
              <w:t>charstring</w:t>
            </w:r>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jc w:val="center"/>
        </w:trPr>
        <w:tc>
          <w:tcPr>
            <w:tcW w:w="2341" w:type="dxa"/>
            <w:vAlign w:val="center"/>
          </w:tcPr>
          <w:p w14:paraId="60EA1860" w14:textId="77777777" w:rsidR="00EF3F06" w:rsidRPr="001A27C5" w:rsidRDefault="00EF3F06" w:rsidP="00D00D83">
            <w:pPr>
              <w:pStyle w:val="TAL"/>
              <w:keepNext w:val="0"/>
              <w:keepLines w:val="0"/>
            </w:pPr>
            <w:r w:rsidRPr="001A27C5">
              <w:t>px_</w:t>
            </w:r>
            <w:r w:rsidR="00850BEB" w:rsidRPr="001A27C5">
              <w:t>IMS_</w:t>
            </w:r>
            <w:r w:rsidRPr="001A27C5">
              <w:t>CalleeUri</w:t>
            </w:r>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r w:rsidRPr="001A27C5">
              <w:t>charstring</w:t>
            </w:r>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jc w:val="center"/>
        </w:trPr>
        <w:tc>
          <w:tcPr>
            <w:tcW w:w="2341" w:type="dxa"/>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 xml:space="preserve">URI of Callee, sent by the UE in INVITE </w:t>
            </w:r>
            <w:r w:rsidRPr="001A27C5">
              <w:rPr>
                <w:rFonts w:eastAsia="Arial Unicode MS"/>
              </w:rPr>
              <w:lastRenderedPageBreak/>
              <w:t>(MO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r w:rsidRPr="001A27C5">
              <w:lastRenderedPageBreak/>
              <w:t>charstring</w:t>
            </w:r>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w:t>
            </w:r>
            <w:r w:rsidR="00966276" w:rsidRPr="001A27C5">
              <w:lastRenderedPageBreak/>
              <w:t xml:space="preserve">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jc w:val="center"/>
        </w:trPr>
        <w:tc>
          <w:tcPr>
            <w:tcW w:w="2341" w:type="dxa"/>
            <w:vAlign w:val="center"/>
          </w:tcPr>
          <w:p w14:paraId="15EC4F5C" w14:textId="77777777" w:rsidR="0031417D" w:rsidRPr="001A27C5" w:rsidRDefault="0031417D" w:rsidP="008F0EE2">
            <w:pPr>
              <w:pStyle w:val="TAL"/>
              <w:keepNext w:val="0"/>
              <w:keepLines w:val="0"/>
            </w:pPr>
            <w:r w:rsidRPr="001A27C5">
              <w:t>px_</w:t>
            </w:r>
            <w:r w:rsidR="00850BEB" w:rsidRPr="001A27C5">
              <w:t>IMS_</w:t>
            </w:r>
            <w:r w:rsidRPr="001A27C5">
              <w:t>CalleeContactUri</w:t>
            </w:r>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r w:rsidRPr="001A27C5">
              <w:t>charstring</w:t>
            </w:r>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jc w:val="center"/>
        </w:trPr>
        <w:tc>
          <w:tcPr>
            <w:tcW w:w="2341" w:type="dxa"/>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r w:rsidRPr="001A27C5">
              <w:t>charstring</w:t>
            </w:r>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jc w:val="center"/>
        </w:trPr>
        <w:tc>
          <w:tcPr>
            <w:tcW w:w="2341" w:type="dxa"/>
            <w:vAlign w:val="center"/>
          </w:tcPr>
          <w:p w14:paraId="605619F2" w14:textId="77777777" w:rsidR="0031417D" w:rsidRPr="001A27C5" w:rsidRDefault="0031417D" w:rsidP="008F0EE2">
            <w:pPr>
              <w:pStyle w:val="TAL"/>
              <w:keepNext w:val="0"/>
              <w:keepLines w:val="0"/>
            </w:pPr>
            <w:r w:rsidRPr="001A27C5">
              <w:t>px_</w:t>
            </w:r>
            <w:r w:rsidR="00850BEB" w:rsidRPr="001A27C5">
              <w:t>IMS_</w:t>
            </w:r>
            <w:r w:rsidRPr="001A27C5">
              <w:t>CiphAlgo_Def</w:t>
            </w:r>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„nociph“ shall not be used for verification</w:t>
            </w:r>
          </w:p>
        </w:tc>
        <w:tc>
          <w:tcPr>
            <w:tcW w:w="1141" w:type="dxa"/>
            <w:vAlign w:val="center"/>
          </w:tcPr>
          <w:p w14:paraId="06A242C4" w14:textId="77777777" w:rsidR="0031417D" w:rsidRPr="001A27C5" w:rsidRDefault="0031417D" w:rsidP="008F0EE2">
            <w:pPr>
              <w:pStyle w:val="TAL"/>
              <w:keepNext w:val="0"/>
              <w:keepLines w:val="0"/>
            </w:pPr>
            <w:r w:rsidRPr="001A27C5">
              <w:t>CiphAlgo</w:t>
            </w:r>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enumerated type: des_ede3_cbc, aes_cbc or nociph</w:t>
            </w:r>
          </w:p>
        </w:tc>
      </w:tr>
      <w:tr w:rsidR="0031417D" w:rsidRPr="001A27C5" w14:paraId="19FDDF93" w14:textId="77777777" w:rsidTr="00014120">
        <w:trPr>
          <w:jc w:val="center"/>
        </w:trPr>
        <w:tc>
          <w:tcPr>
            <w:tcW w:w="2341" w:type="dxa"/>
            <w:vAlign w:val="center"/>
          </w:tcPr>
          <w:p w14:paraId="6D14758F" w14:textId="77777777" w:rsidR="0031417D" w:rsidRPr="001A27C5" w:rsidRDefault="0031417D" w:rsidP="008F0EE2">
            <w:pPr>
              <w:pStyle w:val="TAL"/>
              <w:keepNext w:val="0"/>
              <w:keepLines w:val="0"/>
            </w:pPr>
            <w:r w:rsidRPr="001A27C5">
              <w:t>px_</w:t>
            </w:r>
            <w:r w:rsidR="00850BEB" w:rsidRPr="001A27C5">
              <w:t>IMS_</w:t>
            </w:r>
            <w:r w:rsidRPr="001A27C5">
              <w:t>HomeDomainName</w:t>
            </w:r>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r w:rsidRPr="001A27C5">
              <w:t>charstring</w:t>
            </w:r>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jc w:val="center"/>
        </w:trPr>
        <w:tc>
          <w:tcPr>
            <w:tcW w:w="2341" w:type="dxa"/>
            <w:vAlign w:val="center"/>
          </w:tcPr>
          <w:p w14:paraId="3B76D7CE" w14:textId="77777777" w:rsidR="002602EE" w:rsidRPr="001A27C5" w:rsidRDefault="002602EE" w:rsidP="007410D1">
            <w:pPr>
              <w:pStyle w:val="TAL"/>
              <w:keepNext w:val="0"/>
              <w:keepLines w:val="0"/>
            </w:pPr>
            <w:r w:rsidRPr="001A27C5">
              <w:t>px_IMS_HomeDomainName_Refreshed</w:t>
            </w:r>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r w:rsidRPr="001A27C5">
              <w:t>charstring</w:t>
            </w:r>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jc w:val="center"/>
        </w:trPr>
        <w:tc>
          <w:tcPr>
            <w:tcW w:w="2341" w:type="dxa"/>
            <w:vAlign w:val="center"/>
          </w:tcPr>
          <w:p w14:paraId="40A318A9" w14:textId="77777777" w:rsidR="002602EE" w:rsidRPr="001A27C5" w:rsidRDefault="002602EE" w:rsidP="007410D1">
            <w:pPr>
              <w:pStyle w:val="TAL"/>
              <w:keepNext w:val="0"/>
              <w:keepLines w:val="0"/>
            </w:pPr>
            <w:r w:rsidRPr="001A27C5">
              <w:t>px_IMS_Private_UserId_Refreshed</w:t>
            </w:r>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r w:rsidRPr="001A27C5">
              <w:t>charstring</w:t>
            </w:r>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jc w:val="center"/>
        </w:trPr>
        <w:tc>
          <w:tcPr>
            <w:tcW w:w="2341" w:type="dxa"/>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r w:rsidRPr="001A27C5">
              <w:t>charstring</w:t>
            </w:r>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jc w:val="center"/>
        </w:trPr>
        <w:tc>
          <w:tcPr>
            <w:tcW w:w="2341" w:type="dxa"/>
            <w:vAlign w:val="center"/>
          </w:tcPr>
          <w:p w14:paraId="72CAFC96" w14:textId="77777777" w:rsidR="00FC5118" w:rsidRPr="001A27C5" w:rsidRDefault="00FC5118" w:rsidP="003A7017">
            <w:pPr>
              <w:pStyle w:val="TAL"/>
              <w:keepNext w:val="0"/>
              <w:keepLines w:val="0"/>
            </w:pPr>
            <w:r w:rsidRPr="001A27C5">
              <w:t>px_IMS_MessageAccountIdentity</w:t>
            </w:r>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r w:rsidRPr="001A27C5">
              <w:t>charstring</w:t>
            </w:r>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jc w:val="center"/>
        </w:trPr>
        <w:tc>
          <w:tcPr>
            <w:tcW w:w="2341" w:type="dxa"/>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r w:rsidRPr="001A27C5">
              <w:t>charstring</w:t>
            </w:r>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jc w:val="center"/>
        </w:trPr>
        <w:tc>
          <w:tcPr>
            <w:tcW w:w="2341" w:type="dxa"/>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r w:rsidRPr="001A27C5">
              <w:t>charstring</w:t>
            </w:r>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jc w:val="center"/>
        </w:trPr>
        <w:tc>
          <w:tcPr>
            <w:tcW w:w="2341" w:type="dxa"/>
            <w:vAlign w:val="center"/>
          </w:tcPr>
          <w:p w14:paraId="38126BF9" w14:textId="77777777" w:rsidR="0031417D" w:rsidRPr="001A27C5" w:rsidRDefault="0031417D" w:rsidP="008F0EE2">
            <w:pPr>
              <w:pStyle w:val="TAL"/>
              <w:keepNext w:val="0"/>
              <w:keepLines w:val="0"/>
            </w:pPr>
            <w:r w:rsidRPr="001A27C5">
              <w:t>px_</w:t>
            </w:r>
            <w:r w:rsidR="00850BEB" w:rsidRPr="001A27C5">
              <w:t>IMS_</w:t>
            </w:r>
            <w:r w:rsidRPr="001A27C5">
              <w:t>IPSecAlgorithm</w:t>
            </w:r>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r w:rsidRPr="001A27C5">
              <w:t>IntAlgo</w:t>
            </w:r>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jc w:val="center"/>
        </w:trPr>
        <w:tc>
          <w:tcPr>
            <w:tcW w:w="2341" w:type="dxa"/>
            <w:vAlign w:val="center"/>
          </w:tcPr>
          <w:p w14:paraId="6BC14994" w14:textId="77777777" w:rsidR="0031417D" w:rsidRPr="001A27C5" w:rsidRDefault="0031417D" w:rsidP="008F0EE2">
            <w:pPr>
              <w:pStyle w:val="TAL"/>
              <w:keepNext w:val="0"/>
              <w:keepLines w:val="0"/>
            </w:pPr>
            <w:r w:rsidRPr="001A27C5">
              <w:t>px_</w:t>
            </w:r>
            <w:r w:rsidR="00850BEB" w:rsidRPr="001A27C5">
              <w:t>IMS_</w:t>
            </w:r>
            <w:r w:rsidRPr="001A27C5">
              <w:t>Private_UserId</w:t>
            </w:r>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r w:rsidRPr="001A27C5">
              <w:t>charstring</w:t>
            </w:r>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jc w:val="center"/>
        </w:trPr>
        <w:tc>
          <w:tcPr>
            <w:tcW w:w="2341" w:type="dxa"/>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r w:rsidRPr="001A27C5">
              <w:t>C</w:t>
            </w:r>
            <w:r w:rsidR="0031417D" w:rsidRPr="001A27C5">
              <w:t>harstring</w:t>
            </w:r>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jc w:val="center"/>
        </w:trPr>
        <w:tc>
          <w:tcPr>
            <w:tcW w:w="2341" w:type="dxa"/>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r w:rsidRPr="001A27C5">
              <w:t>Charstring</w:t>
            </w:r>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jc w:val="center"/>
        </w:trPr>
        <w:tc>
          <w:tcPr>
            <w:tcW w:w="2341" w:type="dxa"/>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r w:rsidRPr="001A27C5">
              <w:t>Charstring</w:t>
            </w:r>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jc w:val="center"/>
        </w:trPr>
        <w:tc>
          <w:tcPr>
            <w:tcW w:w="2341" w:type="dxa"/>
            <w:vAlign w:val="center"/>
          </w:tcPr>
          <w:p w14:paraId="1CAC34D3" w14:textId="77777777" w:rsidR="007410D1" w:rsidRPr="001A27C5" w:rsidDel="00B96D14" w:rsidRDefault="007410D1" w:rsidP="007410D1">
            <w:pPr>
              <w:pStyle w:val="TAL"/>
              <w:keepNext w:val="0"/>
              <w:keepLines w:val="0"/>
            </w:pPr>
            <w:r w:rsidRPr="001A27C5">
              <w:t>px_SMS_SMSC_InternationalNumber</w:t>
            </w:r>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r w:rsidRPr="001A27C5">
              <w:t>charstring</w:t>
            </w:r>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jc w:val="center"/>
        </w:trPr>
        <w:tc>
          <w:tcPr>
            <w:tcW w:w="2341" w:type="dxa"/>
            <w:vAlign w:val="center"/>
          </w:tcPr>
          <w:p w14:paraId="6550B091" w14:textId="77777777" w:rsidR="00761745" w:rsidRPr="001A27C5" w:rsidRDefault="00761745" w:rsidP="00761745">
            <w:pPr>
              <w:pStyle w:val="TAL"/>
              <w:keepNext w:val="0"/>
              <w:keepLines w:val="0"/>
            </w:pPr>
            <w:r w:rsidRPr="001A27C5">
              <w:t>px_UEwithISIM</w:t>
            </w:r>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r w:rsidRPr="001A27C5">
              <w:t>boolean</w:t>
            </w:r>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jc w:val="center"/>
        </w:trPr>
        <w:tc>
          <w:tcPr>
            <w:tcW w:w="2341" w:type="dxa"/>
            <w:vAlign w:val="center"/>
          </w:tcPr>
          <w:p w14:paraId="1D513048" w14:textId="77777777" w:rsidR="00BF122B" w:rsidRPr="001A27C5" w:rsidRDefault="00BF122B" w:rsidP="00181105">
            <w:pPr>
              <w:pStyle w:val="TAL"/>
              <w:keepNext w:val="0"/>
              <w:keepLines w:val="0"/>
            </w:pPr>
            <w:r w:rsidRPr="001A27C5">
              <w:t>px_DigestPasswordForXCAP</w:t>
            </w:r>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r w:rsidRPr="001A27C5">
              <w:t>charstring</w:t>
            </w:r>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jc w:val="center"/>
        </w:trPr>
        <w:tc>
          <w:tcPr>
            <w:tcW w:w="2341" w:type="dxa"/>
            <w:vAlign w:val="center"/>
          </w:tcPr>
          <w:p w14:paraId="7D02F48D" w14:textId="77777777" w:rsidR="005115C5" w:rsidRPr="001A27C5" w:rsidDel="009D31E5" w:rsidRDefault="005115C5" w:rsidP="00734AFF">
            <w:pPr>
              <w:pStyle w:val="TAL"/>
              <w:keepNext w:val="0"/>
              <w:keepLines w:val="0"/>
            </w:pPr>
            <w:r w:rsidRPr="001A27C5">
              <w:lastRenderedPageBreak/>
              <w:t>px_XCAP_RootUri</w:t>
            </w:r>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r w:rsidRPr="001A27C5">
              <w:t>charstring</w:t>
            </w:r>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jc w:val="center"/>
        </w:trPr>
        <w:tc>
          <w:tcPr>
            <w:tcW w:w="2341" w:type="dxa"/>
            <w:vAlign w:val="center"/>
          </w:tcPr>
          <w:p w14:paraId="07C5DA4C" w14:textId="77777777" w:rsidR="005115C5" w:rsidRPr="001A27C5" w:rsidRDefault="005115C5" w:rsidP="00734AFF">
            <w:pPr>
              <w:pStyle w:val="TAL"/>
              <w:keepNext w:val="0"/>
              <w:keepLines w:val="0"/>
            </w:pPr>
            <w:r w:rsidRPr="001A27C5">
              <w:t>px_XCAP_TargetUri</w:t>
            </w:r>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r w:rsidRPr="001A27C5">
              <w:t>charstring</w:t>
            </w:r>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jc w:val="center"/>
        </w:trPr>
        <w:tc>
          <w:tcPr>
            <w:tcW w:w="2341" w:type="dxa"/>
            <w:vAlign w:val="center"/>
          </w:tcPr>
          <w:p w14:paraId="227F86DB" w14:textId="77777777" w:rsidR="005115C5" w:rsidRPr="001A27C5" w:rsidRDefault="005115C5" w:rsidP="00734AFF">
            <w:pPr>
              <w:pStyle w:val="TAL"/>
              <w:keepNext w:val="0"/>
              <w:keepLines w:val="0"/>
            </w:pPr>
            <w:r w:rsidRPr="001A27C5">
              <w:t>px_XCAP_Username</w:t>
            </w:r>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username to be used for HTTP authentication in case of pc_XCAP_UsernameIsConfiguredInUE==true</w:t>
            </w:r>
          </w:p>
        </w:tc>
        <w:tc>
          <w:tcPr>
            <w:tcW w:w="1141" w:type="dxa"/>
            <w:vAlign w:val="center"/>
          </w:tcPr>
          <w:p w14:paraId="774059F1" w14:textId="77777777" w:rsidR="005115C5" w:rsidRPr="001A27C5" w:rsidRDefault="005115C5" w:rsidP="00734AFF">
            <w:pPr>
              <w:pStyle w:val="TAL"/>
              <w:keepNext w:val="0"/>
              <w:keepLines w:val="0"/>
            </w:pPr>
            <w:r w:rsidRPr="001A27C5">
              <w:t>charstring</w:t>
            </w:r>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jc w:val="center"/>
        </w:trPr>
        <w:tc>
          <w:tcPr>
            <w:tcW w:w="9705" w:type="dxa"/>
            <w:gridSpan w:val="5"/>
            <w:vAlign w:val="center"/>
          </w:tcPr>
          <w:p w14:paraId="2634EEF6" w14:textId="77777777" w:rsidR="00014120" w:rsidRPr="001A27C5" w:rsidDel="009D31E5" w:rsidRDefault="00014120" w:rsidP="00D51305">
            <w:pPr>
              <w:pStyle w:val="TAN"/>
            </w:pPr>
            <w:r w:rsidRPr="001A27C5">
              <w:t xml:space="preserve">NOTE 1: </w:t>
            </w:r>
            <w:r w:rsidRPr="001A27C5">
              <w:tab/>
              <w:t>px_IMS_CalleeUri, px_IMS_CalleeUri2, px_IMS_CalleeContactUri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219102775"/>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219102776"/>
      <w:bookmarkEnd w:id="229"/>
      <w:r w:rsidR="00AC4FA8" w:rsidRPr="001A27C5">
        <w:lastRenderedPageBreak/>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219102777"/>
      <w:r w:rsidRPr="001A27C5">
        <w:lastRenderedPageBreak/>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219102778"/>
      <w:r w:rsidRPr="001A27C5">
        <w:lastRenderedPageBreak/>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219102779"/>
      <w:r w:rsidR="0085265A" w:rsidRPr="001A27C5">
        <w:lastRenderedPageBreak/>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219102780"/>
      <w:r w:rsidR="00DD73D2" w:rsidRPr="001A27C5">
        <w:lastRenderedPageBreak/>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219102781"/>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219102782"/>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r w:rsidRPr="001A27C5">
              <w:rPr>
                <w:rFonts w:eastAsia="SimSun"/>
              </w:rPr>
              <w:t>urn:ietf:params:xml:ns:reginfo</w:t>
            </w:r>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r w:rsidRPr="001A27C5">
              <w:t>urn:ietf:params:xml:ns:conference-info</w:t>
            </w:r>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r w:rsidRPr="001A27C5">
              <w:rPr>
                <w:rFonts w:eastAsia="SimSun"/>
              </w:rPr>
              <w:t>urn:ietf:params:xml:ns:gruuinfo</w:t>
            </w:r>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r w:rsidRPr="001A27C5">
              <w:rPr>
                <w:rFonts w:eastAsia="SimSun"/>
              </w:rPr>
              <w:t>NoTargetNamespace</w:t>
            </w:r>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r w:rsidRPr="001A27C5">
              <w:rPr>
                <w:rFonts w:eastAsia="SimSun"/>
              </w:rPr>
              <w:t>urn:ietf:params:xml:ns:pidf</w:t>
            </w:r>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r w:rsidRPr="001A27C5">
              <w:rPr>
                <w:rFonts w:eastAsia="SimSun"/>
              </w:rPr>
              <w:t>urn:ietf:params:xml:ns:pidf:data-model</w:t>
            </w:r>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r w:rsidRPr="001A27C5">
              <w:rPr>
                <w:rFonts w:eastAsia="SimSun"/>
              </w:rPr>
              <w:t>urn:ietf:params:xml:ns:EmergencyCallData:control</w:t>
            </w:r>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r w:rsidRPr="001A27C5">
              <w:rPr>
                <w:rFonts w:eastAsia="SimSun"/>
              </w:rPr>
              <w:t>urn_oma_xml_xdm_common_policy</w:t>
            </w:r>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r w:rsidRPr="001A27C5">
              <w:rPr>
                <w:rFonts w:eastAsia="SimSun"/>
              </w:rPr>
              <w:t>urn_ietf_params_xml_ns_common_policy</w:t>
            </w:r>
          </w:p>
        </w:tc>
      </w:tr>
    </w:tbl>
    <w:p w14:paraId="1003B915" w14:textId="77777777" w:rsidR="003619B0" w:rsidRPr="001A27C5" w:rsidRDefault="003619B0" w:rsidP="003619B0"/>
    <w:p w14:paraId="79E02614" w14:textId="77777777" w:rsidR="003619B0" w:rsidRPr="001A27C5" w:rsidRDefault="004B703A" w:rsidP="003619B0">
      <w:pPr>
        <w:pStyle w:val="TH"/>
      </w:pPr>
      <w:r w:rsidRPr="001A27C5">
        <w:lastRenderedPageBreak/>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schemaLocation in xs:import </w:t>
      </w:r>
      <w:r w:rsidR="00B81FCF" w:rsidRPr="001A27C5">
        <w:t xml:space="preserve">or xs:include </w:t>
      </w:r>
      <w:r w:rsidRPr="001A27C5">
        <w:t>statements of XSD files are modified to use local references rather than references to internet locations.</w:t>
      </w:r>
    </w:p>
    <w:p w14:paraId="2A7A6CBB" w14:textId="3E245900" w:rsidR="001043EC" w:rsidRPr="001A27C5" w:rsidRDefault="001043EC" w:rsidP="001043EC">
      <w:r w:rsidRPr="001A27C5">
        <w:t>The schemaLocations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Original schemaLocation</w:t>
            </w:r>
          </w:p>
        </w:tc>
        <w:tc>
          <w:tcPr>
            <w:tcW w:w="2977" w:type="dxa"/>
          </w:tcPr>
          <w:p w14:paraId="438F3356" w14:textId="77777777" w:rsidR="001043EC" w:rsidRPr="001A27C5" w:rsidRDefault="001043EC" w:rsidP="006C0724">
            <w:pPr>
              <w:pStyle w:val="TAH"/>
              <w:rPr>
                <w:rFonts w:eastAsia="SimSun"/>
              </w:rPr>
            </w:pPr>
            <w:r w:rsidRPr="001A27C5">
              <w:rPr>
                <w:rFonts w:eastAsia="SimSun"/>
              </w:rPr>
              <w:t>Modified schemaLocation</w:t>
            </w:r>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r w:rsidRPr="001A27C5">
              <w:t>urn:ietf:params:xml:ns:common-policy</w:t>
            </w:r>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r w:rsidRPr="001A27C5">
              <w:t>urn:oma:xml:xdm:common-policy</w:t>
            </w:r>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r w:rsidRPr="001A27C5">
              <w:t>urn:ietf:params:xml:ns:common-policy</w:t>
            </w:r>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r w:rsidRPr="001A27C5">
              <w:t>urn:oma:xml:xdm:common-policy</w:t>
            </w:r>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Table G.0.1-5: schemaLocation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Original schemaLocation</w:t>
            </w:r>
          </w:p>
        </w:tc>
        <w:tc>
          <w:tcPr>
            <w:tcW w:w="3685" w:type="dxa"/>
          </w:tcPr>
          <w:p w14:paraId="5AFB58C8" w14:textId="77777777" w:rsidR="00B81FCF" w:rsidRPr="001A27C5" w:rsidRDefault="00B81FCF" w:rsidP="001A27C5">
            <w:pPr>
              <w:pStyle w:val="TAH"/>
              <w:rPr>
                <w:rFonts w:eastAsia="SimSun"/>
              </w:rPr>
            </w:pPr>
            <w:r w:rsidRPr="001A27C5">
              <w:rPr>
                <w:rFonts w:eastAsia="SimSun"/>
              </w:rPr>
              <w:t>Modified schemaLocation</w:t>
            </w:r>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219102783"/>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Additionally the Test Suite imports the following modules of ETSI’s LibSip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r w:rsidRPr="001A27C5">
              <w:t>LibSip_Common</w:t>
            </w:r>
          </w:p>
        </w:tc>
        <w:tc>
          <w:tcPr>
            <w:tcW w:w="3244" w:type="dxa"/>
          </w:tcPr>
          <w:p w14:paraId="33EB164B" w14:textId="77777777" w:rsidR="0077071C" w:rsidRPr="001A27C5" w:rsidRDefault="0008322D" w:rsidP="007977A3">
            <w:pPr>
              <w:pStyle w:val="TAC"/>
            </w:pPr>
            <w:r w:rsidRPr="001A27C5">
              <w:t>LibSip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r w:rsidRPr="001A27C5">
              <w:t>LibSip_SDPTypes</w:t>
            </w:r>
          </w:p>
        </w:tc>
        <w:tc>
          <w:tcPr>
            <w:tcW w:w="3244" w:type="dxa"/>
          </w:tcPr>
          <w:p w14:paraId="41E46CFF"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r w:rsidRPr="001A27C5">
              <w:t>LibSip_SimpleMsgSummaryTypes</w:t>
            </w:r>
          </w:p>
        </w:tc>
        <w:tc>
          <w:tcPr>
            <w:tcW w:w="3244" w:type="dxa"/>
          </w:tcPr>
          <w:p w14:paraId="37594910"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r w:rsidRPr="001A27C5">
              <w:t>LibSip_SIPTypesAndValues</w:t>
            </w:r>
          </w:p>
        </w:tc>
        <w:tc>
          <w:tcPr>
            <w:tcW w:w="3244" w:type="dxa"/>
          </w:tcPr>
          <w:p w14:paraId="68B328EE" w14:textId="77777777" w:rsidR="007F725F" w:rsidRPr="001A27C5" w:rsidRDefault="0008322D" w:rsidP="007F725F">
            <w:pPr>
              <w:pStyle w:val="TAC"/>
            </w:pPr>
            <w:r w:rsidRPr="001A27C5">
              <w:t>LibSip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Pr="001A27C5" w:rsidRDefault="00C36701" w:rsidP="00C36701">
      <w:pPr>
        <w:pStyle w:val="Heading1"/>
      </w:pPr>
      <w:bookmarkStart w:id="280" w:name="_Toc508883398"/>
      <w:bookmarkStart w:id="281" w:name="_Toc35971634"/>
      <w:bookmarkStart w:id="282" w:name="_Toc58314739"/>
      <w:bookmarkStart w:id="283" w:name="_Toc219102784"/>
      <w:r w:rsidRPr="001A27C5">
        <w:lastRenderedPageBreak/>
        <w:t>G.1</w:t>
      </w:r>
      <w:r w:rsidRPr="001A27C5">
        <w:tab/>
        <w:t>LibSip_MessageBodyTypes</w:t>
      </w:r>
      <w:bookmarkEnd w:id="283"/>
    </w:p>
    <w:p w14:paraId="2C30FF80" w14:textId="77777777" w:rsidR="00C36701" w:rsidRPr="001A27C5" w:rsidRDefault="00C36701" w:rsidP="00C36701">
      <w:pPr>
        <w:pStyle w:val="TH"/>
      </w:pPr>
      <w:r w:rsidRPr="001A27C5">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tcPr>
          <w:p w14:paraId="0CB7C9E6" w14:textId="77777777" w:rsidR="00C36701" w:rsidRPr="001A27C5" w:rsidRDefault="00C36701" w:rsidP="004845F2">
            <w:pPr>
              <w:pStyle w:val="TAL"/>
              <w:rPr>
                <w:b/>
              </w:rPr>
            </w:pPr>
            <w:r w:rsidRPr="001A27C5">
              <w:rPr>
                <w:b/>
              </w:rPr>
              <w:t>XmlBody</w:t>
            </w:r>
          </w:p>
        </w:tc>
        <w:tc>
          <w:tcPr>
            <w:tcW w:w="3450" w:type="dxa"/>
            <w:tcBorders>
              <w:top w:val="double" w:sz="4" w:space="0" w:color="auto"/>
            </w:tcBorders>
          </w:tcPr>
          <w:p w14:paraId="01C93CD9" w14:textId="77777777" w:rsidR="00C36701" w:rsidRPr="001A27C5" w:rsidRDefault="00C36701" w:rsidP="004845F2">
            <w:pPr>
              <w:pStyle w:val="TAL"/>
            </w:pPr>
            <w:r w:rsidRPr="001A27C5">
              <w:t>charstring</w:t>
            </w:r>
          </w:p>
        </w:tc>
        <w:tc>
          <w:tcPr>
            <w:tcW w:w="3943" w:type="dxa"/>
            <w:tcBorders>
              <w:top w:val="double" w:sz="4" w:space="0" w:color="auto"/>
            </w:tcBorders>
          </w:tcPr>
          <w:p w14:paraId="202FFE77" w14:textId="77777777" w:rsidR="00C36701" w:rsidRPr="001A27C5" w:rsidRDefault="00C36701" w:rsidP="004845F2">
            <w:pPr>
              <w:pStyle w:val="TAL"/>
            </w:pPr>
          </w:p>
        </w:tc>
      </w:tr>
      <w:tr w:rsidR="00C36701" w:rsidRPr="001A27C5" w14:paraId="2B949579" w14:textId="77777777" w:rsidTr="004845F2">
        <w:tc>
          <w:tcPr>
            <w:tcW w:w="2464" w:type="dxa"/>
          </w:tcPr>
          <w:p w14:paraId="3733156F" w14:textId="77777777" w:rsidR="00C36701" w:rsidRPr="001A27C5" w:rsidRDefault="00C36701" w:rsidP="004845F2">
            <w:pPr>
              <w:pStyle w:val="TAL"/>
              <w:rPr>
                <w:b/>
              </w:rPr>
            </w:pPr>
            <w:r w:rsidRPr="001A27C5">
              <w:rPr>
                <w:b/>
              </w:rPr>
              <w:t>SdpBody</w:t>
            </w:r>
          </w:p>
        </w:tc>
        <w:tc>
          <w:tcPr>
            <w:tcW w:w="3450" w:type="dxa"/>
          </w:tcPr>
          <w:p w14:paraId="3DCA11C6" w14:textId="77777777" w:rsidR="00C36701" w:rsidRPr="001A27C5" w:rsidRDefault="00C36701" w:rsidP="004845F2">
            <w:pPr>
              <w:pStyle w:val="TAL"/>
            </w:pPr>
            <w:r w:rsidRPr="001A27C5">
              <w:t>charstring</w:t>
            </w:r>
          </w:p>
        </w:tc>
        <w:tc>
          <w:tcPr>
            <w:tcW w:w="3943" w:type="dxa"/>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r w:rsidRPr="001A27C5">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r w:rsidRPr="001A27C5">
              <w:rPr>
                <w:b/>
              </w:rPr>
              <w:t>MIME_FieldName</w:t>
            </w:r>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tcPr>
          <w:p w14:paraId="03E367C5" w14:textId="77777777" w:rsidR="00C36701" w:rsidRPr="001A27C5" w:rsidRDefault="00C36701" w:rsidP="004845F2">
            <w:pPr>
              <w:pStyle w:val="TAL"/>
            </w:pPr>
          </w:p>
        </w:tc>
      </w:tr>
      <w:tr w:rsidR="00C36701" w:rsidRPr="001A27C5" w14:paraId="18251B36" w14:textId="77777777" w:rsidTr="004845F2">
        <w:tc>
          <w:tcPr>
            <w:tcW w:w="1971" w:type="dxa"/>
          </w:tcPr>
          <w:p w14:paraId="04F9A820" w14:textId="77777777" w:rsidR="00C36701" w:rsidRPr="001A27C5" w:rsidRDefault="00C36701" w:rsidP="004845F2">
            <w:pPr>
              <w:pStyle w:val="TAL"/>
            </w:pPr>
            <w:r w:rsidRPr="001A27C5">
              <w:t>MIME_CONTENT_TYPE_E</w:t>
            </w:r>
          </w:p>
        </w:tc>
        <w:tc>
          <w:tcPr>
            <w:tcW w:w="7886" w:type="dxa"/>
          </w:tcPr>
          <w:p w14:paraId="78B37890" w14:textId="77777777" w:rsidR="00C36701" w:rsidRPr="001A27C5" w:rsidRDefault="00C36701" w:rsidP="004845F2">
            <w:pPr>
              <w:pStyle w:val="TAL"/>
            </w:pPr>
          </w:p>
        </w:tc>
      </w:tr>
      <w:tr w:rsidR="00C36701" w:rsidRPr="001A27C5" w14:paraId="409DDB57" w14:textId="77777777" w:rsidTr="004845F2">
        <w:tc>
          <w:tcPr>
            <w:tcW w:w="1971" w:type="dxa"/>
          </w:tcPr>
          <w:p w14:paraId="6291937F" w14:textId="77777777" w:rsidR="00C36701" w:rsidRPr="001A27C5" w:rsidRDefault="00C36701" w:rsidP="004845F2">
            <w:pPr>
              <w:pStyle w:val="TAL"/>
            </w:pPr>
            <w:r w:rsidRPr="001A27C5">
              <w:t>MIME_CONTENT_ID_E</w:t>
            </w:r>
          </w:p>
        </w:tc>
        <w:tc>
          <w:tcPr>
            <w:tcW w:w="7886" w:type="dxa"/>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r w:rsidRPr="001A27C5">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r w:rsidRPr="001A27C5">
              <w:rPr>
                <w:b/>
              </w:rPr>
              <w:t>MessageBody</w:t>
            </w:r>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tcPr>
          <w:p w14:paraId="708A7CD4" w14:textId="77777777" w:rsidR="00C36701" w:rsidRPr="001A27C5" w:rsidRDefault="00C36701" w:rsidP="004845F2">
            <w:pPr>
              <w:pStyle w:val="TAL"/>
            </w:pPr>
            <w:r w:rsidRPr="001A27C5">
              <w:t>sdpMessageBody</w:t>
            </w:r>
          </w:p>
        </w:tc>
        <w:tc>
          <w:tcPr>
            <w:tcW w:w="2957" w:type="dxa"/>
            <w:tcBorders>
              <w:top w:val="double" w:sz="4" w:space="0" w:color="auto"/>
            </w:tcBorders>
          </w:tcPr>
          <w:p w14:paraId="0BE3C036" w14:textId="77777777" w:rsidR="00C36701" w:rsidRPr="001A27C5" w:rsidRDefault="00C36701" w:rsidP="004845F2">
            <w:pPr>
              <w:pStyle w:val="TAL"/>
            </w:pPr>
            <w:hyperlink w:anchor="SdpBody" w:history="1">
              <w:r w:rsidRPr="001A27C5">
                <w:rPr>
                  <w:rStyle w:val="Hyperlink"/>
                </w:rPr>
                <w:t>SdpBody</w:t>
              </w:r>
            </w:hyperlink>
          </w:p>
        </w:tc>
        <w:tc>
          <w:tcPr>
            <w:tcW w:w="5421" w:type="dxa"/>
            <w:tcBorders>
              <w:top w:val="double" w:sz="4" w:space="0" w:color="auto"/>
            </w:tcBorders>
          </w:tcPr>
          <w:p w14:paraId="3B51A060" w14:textId="77777777" w:rsidR="00C36701" w:rsidRPr="001A27C5" w:rsidRDefault="00C36701" w:rsidP="004845F2">
            <w:pPr>
              <w:pStyle w:val="TAL"/>
            </w:pPr>
            <w:r w:rsidRPr="001A27C5">
              <w:t>to be applied when contentType is "application/sdp"</w:t>
            </w:r>
          </w:p>
        </w:tc>
      </w:tr>
      <w:tr w:rsidR="00C36701" w:rsidRPr="001A27C5" w14:paraId="1DC193A8" w14:textId="77777777" w:rsidTr="004845F2">
        <w:tc>
          <w:tcPr>
            <w:tcW w:w="1479" w:type="dxa"/>
          </w:tcPr>
          <w:p w14:paraId="3190F3AB" w14:textId="77777777" w:rsidR="00C36701" w:rsidRPr="001A27C5" w:rsidRDefault="00C36701" w:rsidP="004845F2">
            <w:pPr>
              <w:pStyle w:val="TAL"/>
            </w:pPr>
            <w:r w:rsidRPr="001A27C5">
              <w:t>xmlBody</w:t>
            </w:r>
          </w:p>
        </w:tc>
        <w:tc>
          <w:tcPr>
            <w:tcW w:w="2957" w:type="dxa"/>
          </w:tcPr>
          <w:p w14:paraId="20E0ACA8" w14:textId="77777777" w:rsidR="00C36701" w:rsidRPr="001A27C5" w:rsidRDefault="00C36701" w:rsidP="004845F2">
            <w:pPr>
              <w:pStyle w:val="TAL"/>
            </w:pPr>
            <w:hyperlink w:anchor="XmlBody" w:history="1">
              <w:r w:rsidRPr="001A27C5">
                <w:rPr>
                  <w:rStyle w:val="Hyperlink"/>
                </w:rPr>
                <w:t>XmlBody</w:t>
              </w:r>
            </w:hyperlink>
          </w:p>
        </w:tc>
        <w:tc>
          <w:tcPr>
            <w:tcW w:w="5421" w:type="dxa"/>
          </w:tcPr>
          <w:p w14:paraId="664C7216"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7B645668" w14:textId="77777777" w:rsidTr="004845F2">
        <w:tc>
          <w:tcPr>
            <w:tcW w:w="1479" w:type="dxa"/>
          </w:tcPr>
          <w:p w14:paraId="264A4975" w14:textId="77777777" w:rsidR="00C36701" w:rsidRPr="001A27C5" w:rsidRDefault="00C36701" w:rsidP="004845F2">
            <w:pPr>
              <w:pStyle w:val="TAL"/>
            </w:pPr>
            <w:r w:rsidRPr="001A27C5">
              <w:t>mimeMessageBody</w:t>
            </w:r>
          </w:p>
        </w:tc>
        <w:tc>
          <w:tcPr>
            <w:tcW w:w="2957" w:type="dxa"/>
          </w:tcPr>
          <w:p w14:paraId="0AF0D48A" w14:textId="77777777" w:rsidR="00C36701" w:rsidRPr="001A27C5" w:rsidRDefault="00C36701" w:rsidP="004845F2">
            <w:pPr>
              <w:pStyle w:val="TAL"/>
            </w:pPr>
            <w:hyperlink w:anchor="MIME_Message" w:history="1">
              <w:r w:rsidRPr="001A27C5">
                <w:rPr>
                  <w:rStyle w:val="Hyperlink"/>
                </w:rPr>
                <w:t>MIME_Message</w:t>
              </w:r>
            </w:hyperlink>
          </w:p>
        </w:tc>
        <w:tc>
          <w:tcPr>
            <w:tcW w:w="5421" w:type="dxa"/>
          </w:tcPr>
          <w:p w14:paraId="54166D1A" w14:textId="77777777" w:rsidR="00C36701" w:rsidRPr="001A27C5" w:rsidRDefault="00C36701" w:rsidP="004845F2">
            <w:pPr>
              <w:pStyle w:val="TAL"/>
            </w:pPr>
            <w:r w:rsidRPr="001A27C5">
              <w:t>to be applied when contentType is "multipart/mixed"</w:t>
            </w:r>
          </w:p>
        </w:tc>
      </w:tr>
      <w:tr w:rsidR="00C36701" w:rsidRPr="001A27C5" w14:paraId="0AF722F7" w14:textId="77777777" w:rsidTr="004845F2">
        <w:tc>
          <w:tcPr>
            <w:tcW w:w="1479" w:type="dxa"/>
          </w:tcPr>
          <w:p w14:paraId="5353DD6C" w14:textId="77777777" w:rsidR="00C36701" w:rsidRPr="001A27C5" w:rsidRDefault="00C36701" w:rsidP="004845F2">
            <w:pPr>
              <w:pStyle w:val="TAL"/>
            </w:pPr>
            <w:r w:rsidRPr="001A27C5">
              <w:t>simpleMsgSummary</w:t>
            </w:r>
          </w:p>
        </w:tc>
        <w:tc>
          <w:tcPr>
            <w:tcW w:w="2957" w:type="dxa"/>
          </w:tcPr>
          <w:p w14:paraId="53626BFF" w14:textId="77777777" w:rsidR="00C36701" w:rsidRPr="001A27C5" w:rsidRDefault="00C36701" w:rsidP="004845F2">
            <w:pPr>
              <w:pStyle w:val="TAL"/>
            </w:pPr>
            <w:r w:rsidRPr="001A27C5">
              <w:t>SimpleMsgSummary</w:t>
            </w:r>
          </w:p>
        </w:tc>
        <w:tc>
          <w:tcPr>
            <w:tcW w:w="5421" w:type="dxa"/>
          </w:tcPr>
          <w:p w14:paraId="01D607D5" w14:textId="77777777" w:rsidR="00C36701" w:rsidRPr="001A27C5" w:rsidRDefault="00C36701" w:rsidP="004845F2">
            <w:pPr>
              <w:pStyle w:val="TAL"/>
            </w:pPr>
            <w:r w:rsidRPr="001A27C5">
              <w:t>RFC 3842 (Message Summary and Message Waiting Indication Event Package for the Session Initiation Protocol); to be applied when contentType is "application/simple-message-summary"</w:t>
            </w:r>
          </w:p>
        </w:tc>
      </w:tr>
      <w:tr w:rsidR="00C36701" w:rsidRPr="001A27C5" w14:paraId="05AE4CCB" w14:textId="77777777" w:rsidTr="004845F2">
        <w:tc>
          <w:tcPr>
            <w:tcW w:w="1479" w:type="dxa"/>
          </w:tcPr>
          <w:p w14:paraId="46051421" w14:textId="77777777" w:rsidR="00C36701" w:rsidRPr="001A27C5" w:rsidRDefault="00C36701" w:rsidP="004845F2">
            <w:pPr>
              <w:pStyle w:val="TAL"/>
            </w:pPr>
            <w:r w:rsidRPr="001A27C5">
              <w:t>smsMessage</w:t>
            </w:r>
          </w:p>
        </w:tc>
        <w:tc>
          <w:tcPr>
            <w:tcW w:w="2957" w:type="dxa"/>
          </w:tcPr>
          <w:p w14:paraId="4BE221E0" w14:textId="77777777" w:rsidR="00C36701" w:rsidRPr="001A27C5" w:rsidRDefault="00C36701" w:rsidP="004845F2">
            <w:pPr>
              <w:pStyle w:val="TAL"/>
            </w:pPr>
            <w:r w:rsidRPr="001A27C5">
              <w:t>octetstring</w:t>
            </w:r>
          </w:p>
        </w:tc>
        <w:tc>
          <w:tcPr>
            <w:tcW w:w="5421" w:type="dxa"/>
          </w:tcPr>
          <w:p w14:paraId="3D3A6E82" w14:textId="77777777" w:rsidR="00C36701" w:rsidRPr="001A27C5" w:rsidRDefault="00C36701" w:rsidP="004845F2">
            <w:pPr>
              <w:pStyle w:val="TAL"/>
            </w:pPr>
            <w:r w:rsidRPr="001A27C5">
              <w:t>encoded SMS message 3GPP 23.040, 24.011; to be applied when contentType is "application/vnd.3gpp.sms"</w:t>
            </w:r>
          </w:p>
        </w:tc>
      </w:tr>
      <w:tr w:rsidR="00C36701" w:rsidRPr="001A27C5" w14:paraId="7EE6C80F" w14:textId="77777777" w:rsidTr="004845F2">
        <w:tc>
          <w:tcPr>
            <w:tcW w:w="1479" w:type="dxa"/>
          </w:tcPr>
          <w:p w14:paraId="0AC4B9E0" w14:textId="77777777" w:rsidR="00C36701" w:rsidRPr="001A27C5" w:rsidRDefault="00C36701" w:rsidP="004845F2">
            <w:pPr>
              <w:pStyle w:val="TAL"/>
            </w:pPr>
            <w:r w:rsidRPr="001A27C5">
              <w:t>commonText</w:t>
            </w:r>
          </w:p>
        </w:tc>
        <w:tc>
          <w:tcPr>
            <w:tcW w:w="2957" w:type="dxa"/>
          </w:tcPr>
          <w:p w14:paraId="381B8DB5" w14:textId="77777777" w:rsidR="00C36701" w:rsidRPr="001A27C5" w:rsidRDefault="00C36701" w:rsidP="004845F2">
            <w:pPr>
              <w:pStyle w:val="TAL"/>
            </w:pPr>
            <w:r w:rsidRPr="001A27C5">
              <w:t>charstring</w:t>
            </w:r>
          </w:p>
        </w:tc>
        <w:tc>
          <w:tcPr>
            <w:tcW w:w="5421" w:type="dxa"/>
          </w:tcPr>
          <w:p w14:paraId="14182F99" w14:textId="77777777" w:rsidR="00C36701" w:rsidRPr="001A27C5" w:rsidRDefault="00C36701" w:rsidP="004845F2">
            <w:pPr>
              <w:pStyle w:val="TAL"/>
            </w:pPr>
            <w:r w:rsidRPr="001A27C5">
              <w:t>to be applied when contentType indicates text based content other than SDP, XML or simple message summary, e.g. "application/mikey" (base64encoded), "application/json", "text/html", "application/x-www-form-urlencoded"</w:t>
            </w:r>
          </w:p>
        </w:tc>
      </w:tr>
      <w:tr w:rsidR="00C36701" w:rsidRPr="001A27C5" w14:paraId="5689414D" w14:textId="77777777" w:rsidTr="004845F2">
        <w:tc>
          <w:tcPr>
            <w:tcW w:w="1479" w:type="dxa"/>
          </w:tcPr>
          <w:p w14:paraId="7695F297" w14:textId="77777777" w:rsidR="00C36701" w:rsidRPr="001A27C5" w:rsidRDefault="00C36701" w:rsidP="004845F2">
            <w:pPr>
              <w:pStyle w:val="TAL"/>
            </w:pPr>
            <w:r w:rsidRPr="001A27C5">
              <w:t>commonBinary</w:t>
            </w:r>
          </w:p>
        </w:tc>
        <w:tc>
          <w:tcPr>
            <w:tcW w:w="2957" w:type="dxa"/>
          </w:tcPr>
          <w:p w14:paraId="71887088" w14:textId="77777777" w:rsidR="00C36701" w:rsidRPr="001A27C5" w:rsidRDefault="00C36701" w:rsidP="004845F2">
            <w:pPr>
              <w:pStyle w:val="TAL"/>
            </w:pPr>
            <w:r w:rsidRPr="001A27C5">
              <w:t>octetstring</w:t>
            </w:r>
          </w:p>
        </w:tc>
        <w:tc>
          <w:tcPr>
            <w:tcW w:w="5421" w:type="dxa"/>
          </w:tcPr>
          <w:p w14:paraId="1A51FDFB" w14:textId="77777777" w:rsidR="00C36701" w:rsidRPr="001A27C5" w:rsidRDefault="00C36701" w:rsidP="004845F2">
            <w:pPr>
              <w:pStyle w:val="TAL"/>
            </w:pPr>
            <w:r w:rsidRPr="001A27C5">
              <w:t>to be applied when contentType indicates binary data other than SMS, e.g. "application/EmergencyCallData.eCall.MSD"</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219102785"/>
      <w:r w:rsidRPr="001A27C5">
        <w:t>G.1.1</w:t>
      </w:r>
      <w:r w:rsidRPr="001A27C5">
        <w:tab/>
        <w:t>MIMETypes</w:t>
      </w:r>
      <w:bookmarkEnd w:id="284"/>
    </w:p>
    <w:p w14:paraId="7E9A5894" w14:textId="77777777" w:rsidR="00C36701" w:rsidRPr="001A27C5" w:rsidRDefault="00C36701" w:rsidP="00C36701">
      <w:pPr>
        <w:pStyle w:val="TH"/>
      </w:pPr>
      <w:r w:rsidRPr="001A27C5">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r w:rsidRPr="001A27C5">
              <w:rPr>
                <w:b/>
              </w:rPr>
              <w:t>MIME_ContentDisposition</w:t>
            </w:r>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tcPr>
          <w:p w14:paraId="2E8EAEB2" w14:textId="77777777" w:rsidR="00C36701" w:rsidRPr="001A27C5" w:rsidRDefault="00C36701" w:rsidP="004845F2">
            <w:pPr>
              <w:pStyle w:val="TAL"/>
            </w:pPr>
            <w:r w:rsidRPr="001A27C5">
              <w:t>fieldName</w:t>
            </w:r>
          </w:p>
        </w:tc>
        <w:tc>
          <w:tcPr>
            <w:tcW w:w="2464" w:type="dxa"/>
            <w:tcBorders>
              <w:top w:val="double" w:sz="4" w:space="0" w:color="auto"/>
            </w:tcBorders>
          </w:tcPr>
          <w:p w14:paraId="32D0ADAB"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(MIME_CONTENT_DISPOSITION_E)</w:t>
            </w:r>
          </w:p>
        </w:tc>
        <w:tc>
          <w:tcPr>
            <w:tcW w:w="493" w:type="dxa"/>
            <w:tcBorders>
              <w:top w:val="double" w:sz="4" w:space="0" w:color="auto"/>
            </w:tcBorders>
          </w:tcPr>
          <w:p w14:paraId="0AA34C25" w14:textId="77777777" w:rsidR="00C36701" w:rsidRPr="001A27C5" w:rsidRDefault="00C36701" w:rsidP="004845F2">
            <w:pPr>
              <w:pStyle w:val="TAL"/>
            </w:pPr>
          </w:p>
        </w:tc>
        <w:tc>
          <w:tcPr>
            <w:tcW w:w="5421" w:type="dxa"/>
            <w:tcBorders>
              <w:top w:val="double" w:sz="4" w:space="0" w:color="auto"/>
            </w:tcBorders>
          </w:tcPr>
          <w:p w14:paraId="35ACE4CF" w14:textId="77777777" w:rsidR="00C36701" w:rsidRPr="001A27C5" w:rsidRDefault="00C36701" w:rsidP="004845F2">
            <w:pPr>
              <w:pStyle w:val="TAL"/>
            </w:pPr>
          </w:p>
        </w:tc>
      </w:tr>
      <w:tr w:rsidR="00C36701" w:rsidRPr="001A27C5" w14:paraId="525D6D95" w14:textId="77777777" w:rsidTr="004845F2">
        <w:tc>
          <w:tcPr>
            <w:tcW w:w="1479" w:type="dxa"/>
          </w:tcPr>
          <w:p w14:paraId="60CF87F4" w14:textId="77777777" w:rsidR="00C36701" w:rsidRPr="001A27C5" w:rsidRDefault="00C36701" w:rsidP="004845F2">
            <w:pPr>
              <w:pStyle w:val="TAL"/>
            </w:pPr>
            <w:r w:rsidRPr="001A27C5">
              <w:t>dispositionType</w:t>
            </w:r>
          </w:p>
        </w:tc>
        <w:tc>
          <w:tcPr>
            <w:tcW w:w="2464" w:type="dxa"/>
          </w:tcPr>
          <w:p w14:paraId="149F74F5" w14:textId="77777777" w:rsidR="00C36701" w:rsidRPr="001A27C5" w:rsidRDefault="00C36701" w:rsidP="004845F2">
            <w:pPr>
              <w:pStyle w:val="TAL"/>
            </w:pPr>
            <w:r w:rsidRPr="001A27C5">
              <w:t>charstring</w:t>
            </w:r>
          </w:p>
        </w:tc>
        <w:tc>
          <w:tcPr>
            <w:tcW w:w="493" w:type="dxa"/>
          </w:tcPr>
          <w:p w14:paraId="4456A243" w14:textId="77777777" w:rsidR="00C36701" w:rsidRPr="001A27C5" w:rsidRDefault="00C36701" w:rsidP="004845F2">
            <w:pPr>
              <w:pStyle w:val="TAL"/>
            </w:pPr>
          </w:p>
        </w:tc>
        <w:tc>
          <w:tcPr>
            <w:tcW w:w="5421" w:type="dxa"/>
          </w:tcPr>
          <w:p w14:paraId="4A9BB437" w14:textId="77777777" w:rsidR="00C36701" w:rsidRPr="001A27C5" w:rsidRDefault="00C36701" w:rsidP="004845F2">
            <w:pPr>
              <w:pStyle w:val="TAL"/>
            </w:pPr>
          </w:p>
        </w:tc>
      </w:tr>
      <w:tr w:rsidR="00C36701" w:rsidRPr="001A27C5" w14:paraId="03AC2646" w14:textId="77777777" w:rsidTr="004845F2">
        <w:tc>
          <w:tcPr>
            <w:tcW w:w="1479" w:type="dxa"/>
          </w:tcPr>
          <w:p w14:paraId="6541D188" w14:textId="77777777" w:rsidR="00C36701" w:rsidRPr="001A27C5" w:rsidRDefault="00C36701" w:rsidP="004845F2">
            <w:pPr>
              <w:pStyle w:val="TAL"/>
            </w:pPr>
            <w:r w:rsidRPr="001A27C5">
              <w:t>dispositionParams</w:t>
            </w:r>
          </w:p>
        </w:tc>
        <w:tc>
          <w:tcPr>
            <w:tcW w:w="2464" w:type="dxa"/>
          </w:tcPr>
          <w:p w14:paraId="29103788" w14:textId="77777777" w:rsidR="00C36701" w:rsidRPr="001A27C5" w:rsidRDefault="00C36701" w:rsidP="004845F2">
            <w:pPr>
              <w:pStyle w:val="TAL"/>
            </w:pPr>
            <w:r w:rsidRPr="001A27C5">
              <w:t>SemicolonParam_List</w:t>
            </w:r>
          </w:p>
        </w:tc>
        <w:tc>
          <w:tcPr>
            <w:tcW w:w="493" w:type="dxa"/>
          </w:tcPr>
          <w:p w14:paraId="6E2F302C" w14:textId="77777777" w:rsidR="00C36701" w:rsidRPr="001A27C5" w:rsidRDefault="00C36701" w:rsidP="004845F2">
            <w:pPr>
              <w:pStyle w:val="TAL"/>
            </w:pPr>
            <w:r w:rsidRPr="001A27C5">
              <w:t>opt</w:t>
            </w:r>
          </w:p>
        </w:tc>
        <w:tc>
          <w:tcPr>
            <w:tcW w:w="5421" w:type="dxa"/>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r w:rsidRPr="001A27C5">
        <w:lastRenderedPageBreak/>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r w:rsidRPr="001A27C5">
              <w:rPr>
                <w:b/>
              </w:rPr>
              <w:t>MIME_ContentType</w:t>
            </w:r>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tcPr>
          <w:p w14:paraId="53099B11" w14:textId="77777777" w:rsidR="00C36701" w:rsidRPr="001A27C5" w:rsidRDefault="00C36701" w:rsidP="004845F2">
            <w:pPr>
              <w:pStyle w:val="TAL"/>
            </w:pPr>
            <w:r w:rsidRPr="001A27C5">
              <w:t>fieldName</w:t>
            </w:r>
          </w:p>
        </w:tc>
        <w:tc>
          <w:tcPr>
            <w:tcW w:w="2464" w:type="dxa"/>
            <w:tcBorders>
              <w:top w:val="double" w:sz="4" w:space="0" w:color="auto"/>
            </w:tcBorders>
          </w:tcPr>
          <w:p w14:paraId="328EBAA3"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(MIME_CONTENT_TYPE_E)</w:t>
            </w:r>
          </w:p>
        </w:tc>
        <w:tc>
          <w:tcPr>
            <w:tcW w:w="493" w:type="dxa"/>
            <w:tcBorders>
              <w:top w:val="double" w:sz="4" w:space="0" w:color="auto"/>
            </w:tcBorders>
          </w:tcPr>
          <w:p w14:paraId="289AC26D" w14:textId="77777777" w:rsidR="00C36701" w:rsidRPr="001A27C5" w:rsidRDefault="00C36701" w:rsidP="004845F2">
            <w:pPr>
              <w:pStyle w:val="TAL"/>
            </w:pPr>
          </w:p>
        </w:tc>
        <w:tc>
          <w:tcPr>
            <w:tcW w:w="5421" w:type="dxa"/>
            <w:tcBorders>
              <w:top w:val="double" w:sz="4" w:space="0" w:color="auto"/>
            </w:tcBorders>
          </w:tcPr>
          <w:p w14:paraId="5421A6D0" w14:textId="77777777" w:rsidR="00C36701" w:rsidRPr="001A27C5" w:rsidRDefault="00C36701" w:rsidP="004845F2">
            <w:pPr>
              <w:pStyle w:val="TAL"/>
            </w:pPr>
          </w:p>
        </w:tc>
      </w:tr>
      <w:tr w:rsidR="00C36701" w:rsidRPr="001A27C5" w14:paraId="30214EC7" w14:textId="77777777" w:rsidTr="004845F2">
        <w:tc>
          <w:tcPr>
            <w:tcW w:w="1479" w:type="dxa"/>
          </w:tcPr>
          <w:p w14:paraId="4549CBA3" w14:textId="77777777" w:rsidR="00C36701" w:rsidRPr="001A27C5" w:rsidRDefault="00C36701" w:rsidP="004845F2">
            <w:pPr>
              <w:pStyle w:val="TAL"/>
            </w:pPr>
            <w:r w:rsidRPr="001A27C5">
              <w:t>typeAndSubtype</w:t>
            </w:r>
          </w:p>
        </w:tc>
        <w:tc>
          <w:tcPr>
            <w:tcW w:w="2464" w:type="dxa"/>
          </w:tcPr>
          <w:p w14:paraId="3B1613B1" w14:textId="77777777" w:rsidR="00C36701" w:rsidRPr="001A27C5" w:rsidRDefault="00C36701" w:rsidP="004845F2">
            <w:pPr>
              <w:pStyle w:val="TAL"/>
            </w:pPr>
            <w:r w:rsidRPr="001A27C5">
              <w:t>charstring</w:t>
            </w:r>
          </w:p>
        </w:tc>
        <w:tc>
          <w:tcPr>
            <w:tcW w:w="493" w:type="dxa"/>
          </w:tcPr>
          <w:p w14:paraId="58FE4138" w14:textId="77777777" w:rsidR="00C36701" w:rsidRPr="001A27C5" w:rsidRDefault="00C36701" w:rsidP="004845F2">
            <w:pPr>
              <w:pStyle w:val="TAL"/>
            </w:pPr>
          </w:p>
        </w:tc>
        <w:tc>
          <w:tcPr>
            <w:tcW w:w="5421" w:type="dxa"/>
          </w:tcPr>
          <w:p w14:paraId="2D18EBF8" w14:textId="77777777" w:rsidR="00C36701" w:rsidRPr="001A27C5" w:rsidRDefault="00C36701" w:rsidP="004845F2">
            <w:pPr>
              <w:pStyle w:val="TAL"/>
            </w:pPr>
          </w:p>
        </w:tc>
      </w:tr>
      <w:tr w:rsidR="00C36701" w:rsidRPr="001A27C5" w14:paraId="4AE9C26F" w14:textId="77777777" w:rsidTr="004845F2">
        <w:tc>
          <w:tcPr>
            <w:tcW w:w="1479" w:type="dxa"/>
          </w:tcPr>
          <w:p w14:paraId="08D7FF4A" w14:textId="77777777" w:rsidR="00C36701" w:rsidRPr="001A27C5" w:rsidRDefault="00C36701" w:rsidP="004845F2">
            <w:pPr>
              <w:pStyle w:val="TAL"/>
            </w:pPr>
            <w:r w:rsidRPr="001A27C5">
              <w:t>typeParams</w:t>
            </w:r>
          </w:p>
        </w:tc>
        <w:tc>
          <w:tcPr>
            <w:tcW w:w="2464" w:type="dxa"/>
          </w:tcPr>
          <w:p w14:paraId="616968F0" w14:textId="77777777" w:rsidR="00C36701" w:rsidRPr="001A27C5" w:rsidRDefault="00C36701" w:rsidP="004845F2">
            <w:pPr>
              <w:pStyle w:val="TAL"/>
            </w:pPr>
            <w:r w:rsidRPr="001A27C5">
              <w:t>SemicolonParam_List</w:t>
            </w:r>
          </w:p>
        </w:tc>
        <w:tc>
          <w:tcPr>
            <w:tcW w:w="493" w:type="dxa"/>
          </w:tcPr>
          <w:p w14:paraId="23EB9BBA" w14:textId="77777777" w:rsidR="00C36701" w:rsidRPr="001A27C5" w:rsidRDefault="00C36701" w:rsidP="004845F2">
            <w:pPr>
              <w:pStyle w:val="TAL"/>
            </w:pPr>
            <w:r w:rsidRPr="001A27C5">
              <w:t>opt</w:t>
            </w:r>
          </w:p>
        </w:tc>
        <w:tc>
          <w:tcPr>
            <w:tcW w:w="5421" w:type="dxa"/>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r w:rsidRPr="001A27C5">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r w:rsidRPr="001A27C5">
              <w:rPr>
                <w:b/>
              </w:rPr>
              <w:t>MIME_ContentId</w:t>
            </w:r>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tcPr>
          <w:p w14:paraId="2785B0E1" w14:textId="77777777" w:rsidR="00C36701" w:rsidRPr="001A27C5" w:rsidRDefault="00C36701" w:rsidP="004845F2">
            <w:pPr>
              <w:pStyle w:val="TAL"/>
            </w:pPr>
            <w:r w:rsidRPr="001A27C5">
              <w:t>fieldName</w:t>
            </w:r>
          </w:p>
        </w:tc>
        <w:tc>
          <w:tcPr>
            <w:tcW w:w="2464" w:type="dxa"/>
            <w:tcBorders>
              <w:top w:val="double" w:sz="4" w:space="0" w:color="auto"/>
            </w:tcBorders>
          </w:tcPr>
          <w:p w14:paraId="4EDF6242"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(MIME_CONTENT_ID_E)</w:t>
            </w:r>
          </w:p>
        </w:tc>
        <w:tc>
          <w:tcPr>
            <w:tcW w:w="493" w:type="dxa"/>
            <w:tcBorders>
              <w:top w:val="double" w:sz="4" w:space="0" w:color="auto"/>
            </w:tcBorders>
          </w:tcPr>
          <w:p w14:paraId="6AC9527E" w14:textId="77777777" w:rsidR="00C36701" w:rsidRPr="001A27C5" w:rsidRDefault="00C36701" w:rsidP="004845F2">
            <w:pPr>
              <w:pStyle w:val="TAL"/>
            </w:pPr>
          </w:p>
        </w:tc>
        <w:tc>
          <w:tcPr>
            <w:tcW w:w="5421" w:type="dxa"/>
            <w:tcBorders>
              <w:top w:val="double" w:sz="4" w:space="0" w:color="auto"/>
            </w:tcBorders>
          </w:tcPr>
          <w:p w14:paraId="486EA7C8" w14:textId="77777777" w:rsidR="00C36701" w:rsidRPr="001A27C5" w:rsidRDefault="00C36701" w:rsidP="004845F2">
            <w:pPr>
              <w:pStyle w:val="TAL"/>
            </w:pPr>
          </w:p>
        </w:tc>
      </w:tr>
      <w:tr w:rsidR="00C36701" w:rsidRPr="001A27C5" w14:paraId="056197D0" w14:textId="77777777" w:rsidTr="004845F2">
        <w:tc>
          <w:tcPr>
            <w:tcW w:w="1479" w:type="dxa"/>
          </w:tcPr>
          <w:p w14:paraId="7BD2DC27" w14:textId="77777777" w:rsidR="00C36701" w:rsidRPr="001A27C5" w:rsidRDefault="00C36701" w:rsidP="004845F2">
            <w:pPr>
              <w:pStyle w:val="TAL"/>
            </w:pPr>
            <w:r w:rsidRPr="001A27C5">
              <w:t>msgId</w:t>
            </w:r>
          </w:p>
        </w:tc>
        <w:tc>
          <w:tcPr>
            <w:tcW w:w="2464" w:type="dxa"/>
          </w:tcPr>
          <w:p w14:paraId="6354C604" w14:textId="77777777" w:rsidR="00C36701" w:rsidRPr="001A27C5" w:rsidRDefault="00C36701" w:rsidP="004845F2">
            <w:pPr>
              <w:pStyle w:val="TAL"/>
            </w:pPr>
            <w:r w:rsidRPr="001A27C5">
              <w:t>charstring</w:t>
            </w:r>
          </w:p>
        </w:tc>
        <w:tc>
          <w:tcPr>
            <w:tcW w:w="493" w:type="dxa"/>
          </w:tcPr>
          <w:p w14:paraId="463D7F6A" w14:textId="77777777" w:rsidR="00C36701" w:rsidRPr="001A27C5" w:rsidRDefault="00C36701" w:rsidP="004845F2">
            <w:pPr>
              <w:pStyle w:val="TAL"/>
            </w:pPr>
          </w:p>
        </w:tc>
        <w:tc>
          <w:tcPr>
            <w:tcW w:w="5421" w:type="dxa"/>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r w:rsidRPr="001A27C5">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r w:rsidRPr="001A27C5">
              <w:rPr>
                <w:b/>
              </w:rPr>
              <w:t>MIME_Part_Header</w:t>
            </w:r>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tcPr>
          <w:p w14:paraId="273E8291" w14:textId="77777777" w:rsidR="00C36701" w:rsidRPr="001A27C5" w:rsidRDefault="00C36701" w:rsidP="004845F2">
            <w:pPr>
              <w:pStyle w:val="TAL"/>
            </w:pPr>
            <w:r w:rsidRPr="001A27C5">
              <w:t>contentType</w:t>
            </w:r>
          </w:p>
        </w:tc>
        <w:tc>
          <w:tcPr>
            <w:tcW w:w="2464" w:type="dxa"/>
            <w:tcBorders>
              <w:top w:val="double" w:sz="4" w:space="0" w:color="auto"/>
            </w:tcBorders>
          </w:tcPr>
          <w:p w14:paraId="2423C6E0" w14:textId="77777777" w:rsidR="00C36701" w:rsidRPr="001A27C5" w:rsidRDefault="00C36701" w:rsidP="004845F2">
            <w:pPr>
              <w:pStyle w:val="TAL"/>
            </w:pPr>
            <w:hyperlink w:anchor="MIME_ContentType" w:history="1">
              <w:r w:rsidRPr="001A27C5">
                <w:rPr>
                  <w:rStyle w:val="Hyperlink"/>
                </w:rPr>
                <w:t>MIME_ContentType</w:t>
              </w:r>
            </w:hyperlink>
          </w:p>
        </w:tc>
        <w:tc>
          <w:tcPr>
            <w:tcW w:w="493" w:type="dxa"/>
            <w:tcBorders>
              <w:top w:val="double" w:sz="4" w:space="0" w:color="auto"/>
            </w:tcBorders>
          </w:tcPr>
          <w:p w14:paraId="0B913CD2" w14:textId="77777777" w:rsidR="00C36701" w:rsidRPr="001A27C5" w:rsidRDefault="00C36701" w:rsidP="004845F2">
            <w:pPr>
              <w:pStyle w:val="TAL"/>
            </w:pPr>
          </w:p>
        </w:tc>
        <w:tc>
          <w:tcPr>
            <w:tcW w:w="5421" w:type="dxa"/>
            <w:tcBorders>
              <w:top w:val="double" w:sz="4" w:space="0" w:color="auto"/>
            </w:tcBorders>
          </w:tcPr>
          <w:p w14:paraId="5DD6F5AA" w14:textId="77777777" w:rsidR="00C36701" w:rsidRPr="001A27C5" w:rsidRDefault="00C36701" w:rsidP="004845F2">
            <w:pPr>
              <w:pStyle w:val="TAL"/>
            </w:pPr>
          </w:p>
        </w:tc>
      </w:tr>
      <w:tr w:rsidR="00C36701" w:rsidRPr="001A27C5" w14:paraId="71AF760F" w14:textId="77777777" w:rsidTr="004845F2">
        <w:tc>
          <w:tcPr>
            <w:tcW w:w="1479" w:type="dxa"/>
          </w:tcPr>
          <w:p w14:paraId="581134D3" w14:textId="77777777" w:rsidR="00C36701" w:rsidRPr="001A27C5" w:rsidRDefault="00C36701" w:rsidP="004845F2">
            <w:pPr>
              <w:pStyle w:val="TAL"/>
            </w:pPr>
            <w:r w:rsidRPr="001A27C5">
              <w:t>contentDisposition</w:t>
            </w:r>
          </w:p>
        </w:tc>
        <w:tc>
          <w:tcPr>
            <w:tcW w:w="2464" w:type="dxa"/>
          </w:tcPr>
          <w:p w14:paraId="27246CC1" w14:textId="77777777" w:rsidR="00C36701" w:rsidRPr="001A27C5" w:rsidRDefault="00C36701" w:rsidP="004845F2">
            <w:pPr>
              <w:pStyle w:val="TAL"/>
            </w:pPr>
            <w:hyperlink w:anchor="MIME_ContentDisposition" w:history="1">
              <w:r w:rsidRPr="001A27C5">
                <w:rPr>
                  <w:rStyle w:val="Hyperlink"/>
                </w:rPr>
                <w:t>MIME_ContentDisposition</w:t>
              </w:r>
            </w:hyperlink>
          </w:p>
        </w:tc>
        <w:tc>
          <w:tcPr>
            <w:tcW w:w="493" w:type="dxa"/>
          </w:tcPr>
          <w:p w14:paraId="3B6CE362" w14:textId="77777777" w:rsidR="00C36701" w:rsidRPr="001A27C5" w:rsidRDefault="00C36701" w:rsidP="004845F2">
            <w:pPr>
              <w:pStyle w:val="TAL"/>
            </w:pPr>
            <w:r w:rsidRPr="001A27C5">
              <w:t>opt</w:t>
            </w:r>
          </w:p>
        </w:tc>
        <w:tc>
          <w:tcPr>
            <w:tcW w:w="5421" w:type="dxa"/>
          </w:tcPr>
          <w:p w14:paraId="5B5BF413" w14:textId="77777777" w:rsidR="00C36701" w:rsidRPr="001A27C5" w:rsidRDefault="00C36701" w:rsidP="004845F2">
            <w:pPr>
              <w:pStyle w:val="TAL"/>
            </w:pPr>
          </w:p>
        </w:tc>
      </w:tr>
      <w:tr w:rsidR="00C36701" w:rsidRPr="001A27C5" w14:paraId="38C673B0" w14:textId="77777777" w:rsidTr="004845F2">
        <w:tc>
          <w:tcPr>
            <w:tcW w:w="1479" w:type="dxa"/>
          </w:tcPr>
          <w:p w14:paraId="735112A2" w14:textId="77777777" w:rsidR="00C36701" w:rsidRPr="001A27C5" w:rsidRDefault="00C36701" w:rsidP="004845F2">
            <w:pPr>
              <w:pStyle w:val="TAL"/>
            </w:pPr>
            <w:r w:rsidRPr="001A27C5">
              <w:t>contentId</w:t>
            </w:r>
          </w:p>
        </w:tc>
        <w:tc>
          <w:tcPr>
            <w:tcW w:w="2464" w:type="dxa"/>
          </w:tcPr>
          <w:p w14:paraId="0844D45B" w14:textId="77777777" w:rsidR="00C36701" w:rsidRPr="001A27C5" w:rsidRDefault="00C36701" w:rsidP="004845F2">
            <w:pPr>
              <w:pStyle w:val="TAL"/>
            </w:pPr>
            <w:hyperlink w:anchor="MIME_ContentId" w:history="1">
              <w:r w:rsidRPr="001A27C5">
                <w:rPr>
                  <w:rStyle w:val="Hyperlink"/>
                </w:rPr>
                <w:t>MIME_ContentId</w:t>
              </w:r>
            </w:hyperlink>
          </w:p>
        </w:tc>
        <w:tc>
          <w:tcPr>
            <w:tcW w:w="493" w:type="dxa"/>
          </w:tcPr>
          <w:p w14:paraId="53935224" w14:textId="77777777" w:rsidR="00C36701" w:rsidRPr="001A27C5" w:rsidRDefault="00C36701" w:rsidP="004845F2">
            <w:pPr>
              <w:pStyle w:val="TAL"/>
            </w:pPr>
            <w:r w:rsidRPr="001A27C5">
              <w:t>opt</w:t>
            </w:r>
          </w:p>
        </w:tc>
        <w:tc>
          <w:tcPr>
            <w:tcW w:w="5421" w:type="dxa"/>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r w:rsidRPr="001A27C5">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r w:rsidRPr="001A27C5">
              <w:rPr>
                <w:b/>
              </w:rPr>
              <w:t>MIME_Part_Body</w:t>
            </w:r>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tcPr>
          <w:p w14:paraId="3309ED36" w14:textId="77777777" w:rsidR="00C36701" w:rsidRPr="001A27C5" w:rsidRDefault="00C36701" w:rsidP="004845F2">
            <w:pPr>
              <w:pStyle w:val="TAL"/>
            </w:pPr>
            <w:r w:rsidRPr="001A27C5">
              <w:t>sdpMessageBody</w:t>
            </w:r>
          </w:p>
        </w:tc>
        <w:tc>
          <w:tcPr>
            <w:tcW w:w="2957" w:type="dxa"/>
            <w:tcBorders>
              <w:top w:val="double" w:sz="4" w:space="0" w:color="auto"/>
            </w:tcBorders>
          </w:tcPr>
          <w:p w14:paraId="1EDE09B6" w14:textId="77777777" w:rsidR="00C36701" w:rsidRPr="001A27C5" w:rsidRDefault="00C36701" w:rsidP="004845F2">
            <w:pPr>
              <w:pStyle w:val="TAL"/>
            </w:pPr>
            <w:hyperlink w:anchor="SdpBody" w:history="1">
              <w:r w:rsidRPr="001A27C5">
                <w:rPr>
                  <w:rStyle w:val="Hyperlink"/>
                </w:rPr>
                <w:t>SdpBody</w:t>
              </w:r>
            </w:hyperlink>
          </w:p>
        </w:tc>
        <w:tc>
          <w:tcPr>
            <w:tcW w:w="5421" w:type="dxa"/>
            <w:tcBorders>
              <w:top w:val="double" w:sz="4" w:space="0" w:color="auto"/>
            </w:tcBorders>
          </w:tcPr>
          <w:p w14:paraId="47273D78" w14:textId="77777777" w:rsidR="00C36701" w:rsidRPr="001A27C5" w:rsidRDefault="00C36701" w:rsidP="004845F2">
            <w:pPr>
              <w:pStyle w:val="TAL"/>
            </w:pPr>
            <w:r w:rsidRPr="001A27C5">
              <w:t>to be applied when contentType is "application/sdp"</w:t>
            </w:r>
          </w:p>
        </w:tc>
      </w:tr>
      <w:tr w:rsidR="00C36701" w:rsidRPr="001A27C5" w14:paraId="73FA9C20" w14:textId="77777777" w:rsidTr="004845F2">
        <w:tc>
          <w:tcPr>
            <w:tcW w:w="1479" w:type="dxa"/>
          </w:tcPr>
          <w:p w14:paraId="6222B5DB" w14:textId="77777777" w:rsidR="00C36701" w:rsidRPr="001A27C5" w:rsidRDefault="00C36701" w:rsidP="004845F2">
            <w:pPr>
              <w:pStyle w:val="TAL"/>
            </w:pPr>
            <w:r w:rsidRPr="001A27C5">
              <w:t>xmlBody</w:t>
            </w:r>
          </w:p>
        </w:tc>
        <w:tc>
          <w:tcPr>
            <w:tcW w:w="2957" w:type="dxa"/>
          </w:tcPr>
          <w:p w14:paraId="68A78186" w14:textId="77777777" w:rsidR="00C36701" w:rsidRPr="001A27C5" w:rsidRDefault="00C36701" w:rsidP="004845F2">
            <w:pPr>
              <w:pStyle w:val="TAL"/>
            </w:pPr>
            <w:hyperlink w:anchor="XmlBody" w:history="1">
              <w:r w:rsidRPr="001A27C5">
                <w:rPr>
                  <w:rStyle w:val="Hyperlink"/>
                </w:rPr>
                <w:t>XmlBody</w:t>
              </w:r>
            </w:hyperlink>
          </w:p>
        </w:tc>
        <w:tc>
          <w:tcPr>
            <w:tcW w:w="5421" w:type="dxa"/>
          </w:tcPr>
          <w:p w14:paraId="7D20F241"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0BAEC3BB" w14:textId="77777777" w:rsidTr="004845F2">
        <w:tc>
          <w:tcPr>
            <w:tcW w:w="1479" w:type="dxa"/>
          </w:tcPr>
          <w:p w14:paraId="704462D8" w14:textId="77777777" w:rsidR="00C36701" w:rsidRPr="001A27C5" w:rsidRDefault="00C36701" w:rsidP="004845F2">
            <w:pPr>
              <w:pStyle w:val="TAL"/>
            </w:pPr>
            <w:r w:rsidRPr="001A27C5">
              <w:t>commonText</w:t>
            </w:r>
          </w:p>
        </w:tc>
        <w:tc>
          <w:tcPr>
            <w:tcW w:w="2957" w:type="dxa"/>
          </w:tcPr>
          <w:p w14:paraId="0A90F5FA" w14:textId="77777777" w:rsidR="00C36701" w:rsidRPr="001A27C5" w:rsidRDefault="00C36701" w:rsidP="004845F2">
            <w:pPr>
              <w:pStyle w:val="TAL"/>
            </w:pPr>
            <w:r w:rsidRPr="001A27C5">
              <w:t>charstring</w:t>
            </w:r>
          </w:p>
        </w:tc>
        <w:tc>
          <w:tcPr>
            <w:tcW w:w="5421" w:type="dxa"/>
          </w:tcPr>
          <w:p w14:paraId="763934E2" w14:textId="77777777" w:rsidR="00C36701" w:rsidRPr="001A27C5" w:rsidRDefault="00C36701" w:rsidP="004845F2">
            <w:pPr>
              <w:pStyle w:val="TAL"/>
            </w:pPr>
            <w:r w:rsidRPr="001A27C5">
              <w:t>to be applied when contentType indicates text based content other than SDP or XML, e.g. "application/mikey" (base64encoded), "application/json", "text/html", "application/x-www-form-urlencoded"</w:t>
            </w:r>
          </w:p>
        </w:tc>
      </w:tr>
      <w:tr w:rsidR="00C36701" w:rsidRPr="001A27C5" w14:paraId="3F76EECB" w14:textId="77777777" w:rsidTr="004845F2">
        <w:tc>
          <w:tcPr>
            <w:tcW w:w="1479" w:type="dxa"/>
          </w:tcPr>
          <w:p w14:paraId="4A9799B3" w14:textId="77777777" w:rsidR="00C36701" w:rsidRPr="001A27C5" w:rsidRDefault="00C36701" w:rsidP="004845F2">
            <w:pPr>
              <w:pStyle w:val="TAL"/>
            </w:pPr>
            <w:r w:rsidRPr="001A27C5">
              <w:t>commonBinary</w:t>
            </w:r>
          </w:p>
        </w:tc>
        <w:tc>
          <w:tcPr>
            <w:tcW w:w="2957" w:type="dxa"/>
          </w:tcPr>
          <w:p w14:paraId="34F04DC8" w14:textId="77777777" w:rsidR="00C36701" w:rsidRPr="001A27C5" w:rsidRDefault="00C36701" w:rsidP="004845F2">
            <w:pPr>
              <w:pStyle w:val="TAL"/>
            </w:pPr>
            <w:r w:rsidRPr="001A27C5">
              <w:t>octetstring</w:t>
            </w:r>
          </w:p>
        </w:tc>
        <w:tc>
          <w:tcPr>
            <w:tcW w:w="5421" w:type="dxa"/>
          </w:tcPr>
          <w:p w14:paraId="01E4BEC3" w14:textId="77777777" w:rsidR="00C36701" w:rsidRPr="001A27C5" w:rsidRDefault="00C36701" w:rsidP="004845F2">
            <w:pPr>
              <w:pStyle w:val="TAL"/>
            </w:pPr>
            <w:r w:rsidRPr="001A27C5">
              <w:t>to be applied when contentType indicates binary data, e.g. "application/EmergencyCallData.eCall.MSD"</w:t>
            </w:r>
          </w:p>
        </w:tc>
      </w:tr>
    </w:tbl>
    <w:p w14:paraId="50B3C52D" w14:textId="77777777" w:rsidR="00C36701" w:rsidRPr="001A27C5" w:rsidRDefault="00C36701" w:rsidP="00C36701"/>
    <w:p w14:paraId="1BA0419E" w14:textId="77777777" w:rsidR="00C36701" w:rsidRPr="001A27C5" w:rsidRDefault="00C36701" w:rsidP="00C36701">
      <w:pPr>
        <w:pStyle w:val="TH"/>
      </w:pPr>
      <w:r w:rsidRPr="001A27C5">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r w:rsidRPr="001A27C5">
              <w:rPr>
                <w:b/>
              </w:rPr>
              <w:t>MIME_Part</w:t>
            </w:r>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tcPr>
          <w:p w14:paraId="41D21467" w14:textId="77777777" w:rsidR="00C36701" w:rsidRPr="001A27C5" w:rsidRDefault="00C36701" w:rsidP="004845F2">
            <w:pPr>
              <w:pStyle w:val="TAL"/>
            </w:pPr>
            <w:r w:rsidRPr="001A27C5">
              <w:t>header</w:t>
            </w:r>
          </w:p>
        </w:tc>
        <w:tc>
          <w:tcPr>
            <w:tcW w:w="2464" w:type="dxa"/>
            <w:tcBorders>
              <w:top w:val="double" w:sz="4" w:space="0" w:color="auto"/>
            </w:tcBorders>
          </w:tcPr>
          <w:p w14:paraId="33658431" w14:textId="77777777" w:rsidR="00C36701" w:rsidRPr="001A27C5" w:rsidRDefault="00C36701" w:rsidP="004845F2">
            <w:pPr>
              <w:pStyle w:val="TAL"/>
            </w:pPr>
            <w:hyperlink w:anchor="MIME_Part_Header" w:history="1">
              <w:r w:rsidRPr="001A27C5">
                <w:rPr>
                  <w:rStyle w:val="Hyperlink"/>
                </w:rPr>
                <w:t>MIME_Part_Header</w:t>
              </w:r>
            </w:hyperlink>
          </w:p>
        </w:tc>
        <w:tc>
          <w:tcPr>
            <w:tcW w:w="493" w:type="dxa"/>
            <w:tcBorders>
              <w:top w:val="double" w:sz="4" w:space="0" w:color="auto"/>
            </w:tcBorders>
          </w:tcPr>
          <w:p w14:paraId="588D1E4C" w14:textId="77777777" w:rsidR="00C36701" w:rsidRPr="001A27C5" w:rsidRDefault="00C36701" w:rsidP="004845F2">
            <w:pPr>
              <w:pStyle w:val="TAL"/>
            </w:pPr>
          </w:p>
        </w:tc>
        <w:tc>
          <w:tcPr>
            <w:tcW w:w="5421" w:type="dxa"/>
            <w:tcBorders>
              <w:top w:val="double" w:sz="4" w:space="0" w:color="auto"/>
            </w:tcBorders>
          </w:tcPr>
          <w:p w14:paraId="38D022ED" w14:textId="77777777" w:rsidR="00C36701" w:rsidRPr="001A27C5" w:rsidRDefault="00C36701" w:rsidP="004845F2">
            <w:pPr>
              <w:pStyle w:val="TAL"/>
            </w:pPr>
          </w:p>
        </w:tc>
      </w:tr>
      <w:tr w:rsidR="00C36701" w:rsidRPr="001A27C5" w14:paraId="0621AD67" w14:textId="77777777" w:rsidTr="004845F2">
        <w:tc>
          <w:tcPr>
            <w:tcW w:w="1479" w:type="dxa"/>
          </w:tcPr>
          <w:p w14:paraId="494C63EF" w14:textId="77777777" w:rsidR="00C36701" w:rsidRPr="001A27C5" w:rsidRDefault="00C36701" w:rsidP="004845F2">
            <w:pPr>
              <w:pStyle w:val="TAL"/>
            </w:pPr>
            <w:r w:rsidRPr="001A27C5">
              <w:t>body</w:t>
            </w:r>
          </w:p>
        </w:tc>
        <w:tc>
          <w:tcPr>
            <w:tcW w:w="2464" w:type="dxa"/>
          </w:tcPr>
          <w:p w14:paraId="12A2936E" w14:textId="77777777" w:rsidR="00C36701" w:rsidRPr="001A27C5" w:rsidRDefault="00C36701" w:rsidP="004845F2">
            <w:pPr>
              <w:pStyle w:val="TAL"/>
            </w:pPr>
            <w:hyperlink w:anchor="MIME_Part_Body" w:history="1">
              <w:r w:rsidRPr="001A27C5">
                <w:rPr>
                  <w:rStyle w:val="Hyperlink"/>
                </w:rPr>
                <w:t>MIME_Part_Body</w:t>
              </w:r>
            </w:hyperlink>
          </w:p>
        </w:tc>
        <w:tc>
          <w:tcPr>
            <w:tcW w:w="493" w:type="dxa"/>
          </w:tcPr>
          <w:p w14:paraId="01FEA101" w14:textId="77777777" w:rsidR="00C36701" w:rsidRPr="001A27C5" w:rsidRDefault="00C36701" w:rsidP="004845F2">
            <w:pPr>
              <w:pStyle w:val="TAL"/>
            </w:pPr>
          </w:p>
        </w:tc>
        <w:tc>
          <w:tcPr>
            <w:tcW w:w="5421" w:type="dxa"/>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r w:rsidRPr="001A27C5">
        <w:lastRenderedPageBreak/>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r w:rsidRPr="001A27C5">
              <w:rPr>
                <w:b/>
              </w:rPr>
              <w:t>MIME_Message</w:t>
            </w:r>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tcPr>
          <w:p w14:paraId="15BFAAE5" w14:textId="77777777" w:rsidR="00C36701" w:rsidRPr="001A27C5" w:rsidRDefault="00C36701" w:rsidP="004845F2">
            <w:pPr>
              <w:pStyle w:val="TAL"/>
            </w:pPr>
            <w:r w:rsidRPr="001A27C5">
              <w:t>boundary</w:t>
            </w:r>
          </w:p>
        </w:tc>
        <w:tc>
          <w:tcPr>
            <w:tcW w:w="2464" w:type="dxa"/>
            <w:tcBorders>
              <w:top w:val="double" w:sz="4" w:space="0" w:color="auto"/>
            </w:tcBorders>
          </w:tcPr>
          <w:p w14:paraId="750BCB62" w14:textId="77777777" w:rsidR="00C36701" w:rsidRPr="001A27C5" w:rsidRDefault="00C36701" w:rsidP="004845F2">
            <w:pPr>
              <w:pStyle w:val="TAL"/>
            </w:pPr>
            <w:r w:rsidRPr="001A27C5">
              <w:t>charstring</w:t>
            </w:r>
          </w:p>
        </w:tc>
        <w:tc>
          <w:tcPr>
            <w:tcW w:w="493" w:type="dxa"/>
            <w:tcBorders>
              <w:top w:val="double" w:sz="4" w:space="0" w:color="auto"/>
            </w:tcBorders>
          </w:tcPr>
          <w:p w14:paraId="608677A5" w14:textId="77777777" w:rsidR="00C36701" w:rsidRPr="001A27C5" w:rsidRDefault="00C36701" w:rsidP="004845F2">
            <w:pPr>
              <w:pStyle w:val="TAL"/>
            </w:pPr>
          </w:p>
        </w:tc>
        <w:tc>
          <w:tcPr>
            <w:tcW w:w="5421" w:type="dxa"/>
            <w:tcBorders>
              <w:top w:val="double" w:sz="4" w:space="0" w:color="auto"/>
            </w:tcBorders>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tcPr>
          <w:p w14:paraId="2E9BB771" w14:textId="77777777" w:rsidR="00C36701" w:rsidRPr="001A27C5" w:rsidRDefault="00C36701" w:rsidP="004845F2">
            <w:pPr>
              <w:pStyle w:val="TAL"/>
            </w:pPr>
            <w:r w:rsidRPr="001A27C5">
              <w:t>mimePartList</w:t>
            </w:r>
          </w:p>
        </w:tc>
        <w:tc>
          <w:tcPr>
            <w:tcW w:w="2464" w:type="dxa"/>
          </w:tcPr>
          <w:p w14:paraId="26D93CA0" w14:textId="77777777" w:rsidR="00C36701" w:rsidRPr="001A27C5" w:rsidRDefault="00C36701" w:rsidP="004845F2">
            <w:pPr>
              <w:pStyle w:val="TAL"/>
            </w:pPr>
            <w:hyperlink w:anchor="MIME_Part_List" w:history="1">
              <w:r w:rsidRPr="001A27C5">
                <w:rPr>
                  <w:rStyle w:val="Hyperlink"/>
                </w:rPr>
                <w:t>MIME_Part_List</w:t>
              </w:r>
            </w:hyperlink>
          </w:p>
        </w:tc>
        <w:tc>
          <w:tcPr>
            <w:tcW w:w="493" w:type="dxa"/>
          </w:tcPr>
          <w:p w14:paraId="76F7800B" w14:textId="77777777" w:rsidR="00C36701" w:rsidRPr="001A27C5" w:rsidRDefault="00C36701" w:rsidP="004845F2">
            <w:pPr>
              <w:pStyle w:val="TAL"/>
            </w:pPr>
          </w:p>
        </w:tc>
        <w:tc>
          <w:tcPr>
            <w:tcW w:w="5421" w:type="dxa"/>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r w:rsidRPr="001A27C5">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r w:rsidRPr="001A27C5">
              <w:rPr>
                <w:b/>
              </w:rPr>
              <w:t>MIME_Part_List</w:t>
            </w:r>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tcPr>
          <w:p w14:paraId="0A0ACAC4" w14:textId="77777777" w:rsidR="00C36701" w:rsidRPr="001A27C5" w:rsidRDefault="00C36701" w:rsidP="004845F2">
            <w:pPr>
              <w:pStyle w:val="TAL"/>
            </w:pPr>
            <w:r w:rsidRPr="001A27C5">
              <w:t xml:space="preserve">set  of </w:t>
            </w:r>
            <w:hyperlink w:anchor="MIME_Part" w:history="1">
              <w:r w:rsidRPr="001A27C5">
                <w:rPr>
                  <w:rStyle w:val="Hyperlink"/>
                </w:rPr>
                <w:t>MIME_Part</w:t>
              </w:r>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219102786"/>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tcPr>
          <w:p w14:paraId="2F861B8D" w14:textId="77777777" w:rsidR="00C36701" w:rsidRPr="001A27C5" w:rsidRDefault="00C36701" w:rsidP="004845F2">
            <w:pPr>
              <w:pStyle w:val="TAL"/>
              <w:rPr>
                <w:b/>
              </w:rPr>
            </w:pPr>
            <w:r w:rsidRPr="001A27C5">
              <w:rPr>
                <w:b/>
              </w:rPr>
              <w:t>LibSip_MessageBodyTypes</w:t>
            </w:r>
          </w:p>
        </w:tc>
        <w:tc>
          <w:tcPr>
            <w:tcW w:w="5914" w:type="dxa"/>
            <w:tcBorders>
              <w:top w:val="double" w:sz="4" w:space="0" w:color="auto"/>
            </w:tcBorders>
          </w:tcPr>
          <w:p w14:paraId="46DBB768" w14:textId="77777777" w:rsidR="00C36701" w:rsidRPr="001A27C5" w:rsidRDefault="00C36701" w:rsidP="004845F2">
            <w:pPr>
              <w:pStyle w:val="TAL"/>
            </w:pPr>
            <w:r w:rsidRPr="001A27C5">
              <w:t>IMS_LibSip/LibSip_MessageBodyTypes.ttcn</w:t>
            </w:r>
          </w:p>
        </w:tc>
        <w:tc>
          <w:tcPr>
            <w:tcW w:w="1971" w:type="dxa"/>
            <w:tcBorders>
              <w:top w:val="double" w:sz="4" w:space="0" w:color="auto"/>
            </w:tcBorders>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219102787"/>
      <w:bookmarkEnd w:id="280"/>
      <w:bookmarkEnd w:id="281"/>
      <w:bookmarkEnd w:id="282"/>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3B973120" w14:textId="77777777" w:rsidR="00C94FF9" w:rsidRDefault="00C94FF9" w:rsidP="00C94FF9">
      <w:pPr>
        <w:pStyle w:val="Heading1"/>
      </w:pPr>
      <w:bookmarkStart w:id="295" w:name="_Toc219102788"/>
      <w:r>
        <w:lastRenderedPageBreak/>
        <w:t>H.1</w:t>
      </w:r>
      <w:r>
        <w:tab/>
        <w:t>IMS_PTC_CoordMsg</w:t>
      </w:r>
      <w:bookmarkEnd w:id="295"/>
    </w:p>
    <w:p w14:paraId="32446DAB" w14:textId="77777777" w:rsidR="00C94FF9" w:rsidRDefault="00C94FF9" w:rsidP="00C94FF9">
      <w:pPr>
        <w:pStyle w:val="TH"/>
      </w:pPr>
      <w:r>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94FF9" w14:paraId="7E42CE4D" w14:textId="77777777" w:rsidTr="00A4422C">
        <w:tc>
          <w:tcPr>
            <w:tcW w:w="9857" w:type="dxa"/>
            <w:gridSpan w:val="2"/>
            <w:shd w:val="clear" w:color="auto" w:fill="E0E0E0"/>
          </w:tcPr>
          <w:p w14:paraId="0630192F" w14:textId="77777777" w:rsidR="00C94FF9" w:rsidRPr="009575E3" w:rsidRDefault="00C94FF9" w:rsidP="00A4422C">
            <w:pPr>
              <w:pStyle w:val="TAL"/>
              <w:rPr>
                <w:b/>
              </w:rPr>
            </w:pPr>
            <w:r w:rsidRPr="009575E3">
              <w:rPr>
                <w:b/>
              </w:rPr>
              <w:t>TTCN-3 Enumerated Type</w:t>
            </w:r>
          </w:p>
        </w:tc>
      </w:tr>
      <w:tr w:rsidR="00C94FF9" w14:paraId="151A972A" w14:textId="77777777" w:rsidTr="00A4422C">
        <w:tc>
          <w:tcPr>
            <w:tcW w:w="1971" w:type="dxa"/>
            <w:tcBorders>
              <w:bottom w:val="single" w:sz="4" w:space="0" w:color="auto"/>
            </w:tcBorders>
            <w:shd w:val="clear" w:color="auto" w:fill="E0E0E0"/>
          </w:tcPr>
          <w:p w14:paraId="63F162F2" w14:textId="77777777" w:rsidR="00C94FF9" w:rsidRPr="009575E3" w:rsidRDefault="00C94FF9" w:rsidP="00A4422C">
            <w:pPr>
              <w:pStyle w:val="TAL"/>
              <w:rPr>
                <w:b/>
              </w:rPr>
            </w:pPr>
            <w:bookmarkStart w:id="296" w:name="IMS_TestProcedure_Type" w:colFirst="1" w:colLast="1"/>
            <w:r w:rsidRPr="009575E3">
              <w:rPr>
                <w:b/>
              </w:rPr>
              <w:t>Name</w:t>
            </w:r>
          </w:p>
        </w:tc>
        <w:tc>
          <w:tcPr>
            <w:tcW w:w="7886" w:type="dxa"/>
            <w:tcBorders>
              <w:bottom w:val="single" w:sz="4" w:space="0" w:color="auto"/>
            </w:tcBorders>
            <w:shd w:val="clear" w:color="auto" w:fill="FFFF99"/>
          </w:tcPr>
          <w:p w14:paraId="3E6DCB3C" w14:textId="77777777" w:rsidR="00C94FF9" w:rsidRPr="009575E3" w:rsidRDefault="00C94FF9" w:rsidP="00A4422C">
            <w:pPr>
              <w:pStyle w:val="TAL"/>
              <w:rPr>
                <w:b/>
              </w:rPr>
            </w:pPr>
            <w:r w:rsidRPr="009575E3">
              <w:rPr>
                <w:b/>
              </w:rPr>
              <w:t>IMS_TestProcedure_Type</w:t>
            </w:r>
          </w:p>
        </w:tc>
      </w:tr>
      <w:bookmarkEnd w:id="296"/>
      <w:tr w:rsidR="00C94FF9" w14:paraId="68D0B633" w14:textId="77777777" w:rsidTr="00A4422C">
        <w:tc>
          <w:tcPr>
            <w:tcW w:w="1971" w:type="dxa"/>
            <w:tcBorders>
              <w:bottom w:val="double" w:sz="4" w:space="0" w:color="auto"/>
            </w:tcBorders>
            <w:shd w:val="clear" w:color="auto" w:fill="E0E0E0"/>
          </w:tcPr>
          <w:p w14:paraId="3825DBFB" w14:textId="77777777" w:rsidR="00C94FF9" w:rsidRPr="009575E3" w:rsidRDefault="00C94FF9" w:rsidP="00A4422C">
            <w:pPr>
              <w:pStyle w:val="TAL"/>
              <w:rPr>
                <w:b/>
              </w:rPr>
            </w:pPr>
            <w:r w:rsidRPr="009575E3">
              <w:rPr>
                <w:b/>
              </w:rPr>
              <w:t>Comment</w:t>
            </w:r>
          </w:p>
        </w:tc>
        <w:tc>
          <w:tcPr>
            <w:tcW w:w="7886" w:type="dxa"/>
            <w:tcBorders>
              <w:bottom w:val="double" w:sz="4" w:space="0" w:color="auto"/>
            </w:tcBorders>
          </w:tcPr>
          <w:p w14:paraId="1F750F17" w14:textId="77777777" w:rsidR="00C94FF9" w:rsidRPr="009575E3" w:rsidRDefault="00C94FF9" w:rsidP="00A4422C">
            <w:pPr>
              <w:pStyle w:val="TAL"/>
            </w:pPr>
          </w:p>
        </w:tc>
      </w:tr>
      <w:tr w:rsidR="00C94FF9" w14:paraId="4388903D" w14:textId="77777777" w:rsidTr="00A4422C">
        <w:tc>
          <w:tcPr>
            <w:tcW w:w="1971" w:type="dxa"/>
            <w:tcBorders>
              <w:top w:val="double" w:sz="4" w:space="0" w:color="auto"/>
            </w:tcBorders>
          </w:tcPr>
          <w:p w14:paraId="29EAC25B" w14:textId="77777777" w:rsidR="00C94FF9" w:rsidRPr="009575E3" w:rsidRDefault="00C94FF9" w:rsidP="00A4422C">
            <w:pPr>
              <w:pStyle w:val="TAL"/>
            </w:pPr>
            <w:r w:rsidRPr="009575E3">
              <w:t>IPCAN_InitialRegistration</w:t>
            </w:r>
          </w:p>
        </w:tc>
        <w:tc>
          <w:tcPr>
            <w:tcW w:w="7886" w:type="dxa"/>
            <w:tcBorders>
              <w:top w:val="double" w:sz="4" w:space="0" w:color="auto"/>
            </w:tcBorders>
          </w:tcPr>
          <w:p w14:paraId="2E2EF241" w14:textId="77777777" w:rsidR="00C94FF9" w:rsidRPr="009575E3" w:rsidRDefault="00C94FF9" w:rsidP="00A4422C">
            <w:pPr>
              <w:pStyle w:val="TAL"/>
            </w:pPr>
            <w:r w:rsidRPr="009575E3">
              <w:t>EUTRA/EPS signalling acc. to 36.508 cl. 4.5.2.3 without RRC Connection Release at the end of the procedure</w:t>
            </w:r>
          </w:p>
          <w:p w14:paraId="5A106F3E" w14:textId="77777777" w:rsidR="00C94FF9" w:rsidRPr="009575E3" w:rsidRDefault="00C94FF9" w:rsidP="00A4422C">
            <w:pPr>
              <w:pStyle w:val="TAL"/>
            </w:pPr>
            <w:r w:rsidRPr="009575E3">
              <w:t>NOTE: As working assumption the UE does IMS REGISTRATION automatically after RRC/NAS registration</w:t>
            </w:r>
          </w:p>
        </w:tc>
      </w:tr>
      <w:tr w:rsidR="00C94FF9" w14:paraId="49B73BBC" w14:textId="77777777" w:rsidTr="00A4422C">
        <w:tc>
          <w:tcPr>
            <w:tcW w:w="1971" w:type="dxa"/>
          </w:tcPr>
          <w:p w14:paraId="69125185" w14:textId="77777777" w:rsidR="00C94FF9" w:rsidRPr="009575E3" w:rsidRDefault="00C94FF9" w:rsidP="00A4422C">
            <w:pPr>
              <w:pStyle w:val="TAL"/>
            </w:pPr>
            <w:r w:rsidRPr="009575E3">
              <w:t>IPCAN_EmergencyCall_NormalService</w:t>
            </w:r>
          </w:p>
        </w:tc>
        <w:tc>
          <w:tcPr>
            <w:tcW w:w="7886" w:type="dxa"/>
          </w:tcPr>
          <w:p w14:paraId="7ECE4197" w14:textId="77777777" w:rsidR="00C94FF9" w:rsidRPr="009575E3" w:rsidRDefault="00C94FF9" w:rsidP="00A4422C">
            <w:pPr>
              <w:pStyle w:val="TAL"/>
            </w:pPr>
            <w:r w:rsidRPr="009575E3">
              <w:t>EUTRA/EPS signalling acc. to 36.508 cl. 4.5A.4.3</w:t>
            </w:r>
          </w:p>
        </w:tc>
      </w:tr>
      <w:tr w:rsidR="00C94FF9" w14:paraId="635C739B" w14:textId="77777777" w:rsidTr="00A4422C">
        <w:tc>
          <w:tcPr>
            <w:tcW w:w="1971" w:type="dxa"/>
          </w:tcPr>
          <w:p w14:paraId="157B7B22" w14:textId="77777777" w:rsidR="00C94FF9" w:rsidRPr="009575E3" w:rsidRDefault="00C94FF9" w:rsidP="00A4422C">
            <w:pPr>
              <w:pStyle w:val="TAL"/>
            </w:pPr>
            <w:r w:rsidRPr="009575E3">
              <w:t>IPCAN_EmergencyCall_Aborted</w:t>
            </w:r>
          </w:p>
        </w:tc>
        <w:tc>
          <w:tcPr>
            <w:tcW w:w="7886" w:type="dxa"/>
          </w:tcPr>
          <w:p w14:paraId="3D2F870B" w14:textId="77777777" w:rsidR="00C94FF9" w:rsidRPr="009575E3" w:rsidRDefault="00C94FF9" w:rsidP="00A4422C">
            <w:pPr>
              <w:pStyle w:val="TAL"/>
            </w:pPr>
            <w:r w:rsidRPr="009575E3">
              <w:t>EUTRA/EPS signalling acc. to 36.508 cl. 4.5A.4.3, but without steps 13-15 of Table 4.5A.4.3-1 (i.e. no dedicated bearer)</w:t>
            </w:r>
          </w:p>
        </w:tc>
      </w:tr>
      <w:tr w:rsidR="00C94FF9" w14:paraId="0B6C0300" w14:textId="77777777" w:rsidTr="00A4422C">
        <w:tc>
          <w:tcPr>
            <w:tcW w:w="1971" w:type="dxa"/>
          </w:tcPr>
          <w:p w14:paraId="6CCBED81" w14:textId="77777777" w:rsidR="00C94FF9" w:rsidRPr="009575E3" w:rsidRDefault="00C94FF9" w:rsidP="00A4422C">
            <w:pPr>
              <w:pStyle w:val="TAL"/>
            </w:pPr>
            <w:r w:rsidRPr="009575E3">
              <w:t>IPCAN_EmergencyCall_OptionalPDNRelease</w:t>
            </w:r>
          </w:p>
        </w:tc>
        <w:tc>
          <w:tcPr>
            <w:tcW w:w="7886" w:type="dxa"/>
          </w:tcPr>
          <w:p w14:paraId="666352CA" w14:textId="77777777" w:rsidR="00C94FF9" w:rsidRPr="009575E3" w:rsidRDefault="00C94FF9" w:rsidP="00A4422C">
            <w:pPr>
              <w:pStyle w:val="TAL"/>
            </w:pPr>
            <w:r w:rsidRPr="009575E3">
              <w:t>EUTRA/EPS signalling acc. to 36.508 cl. 4.5A.4.3, but with Call Release according to 34.229-1 C.32a</w:t>
            </w:r>
          </w:p>
        </w:tc>
      </w:tr>
      <w:tr w:rsidR="00C94FF9" w14:paraId="32041777" w14:textId="77777777" w:rsidTr="00A4422C">
        <w:tc>
          <w:tcPr>
            <w:tcW w:w="1971" w:type="dxa"/>
          </w:tcPr>
          <w:p w14:paraId="49BBD4E4" w14:textId="77777777" w:rsidR="00C94FF9" w:rsidRPr="009575E3" w:rsidRDefault="00C94FF9" w:rsidP="00A4422C">
            <w:pPr>
              <w:pStyle w:val="TAL"/>
            </w:pPr>
            <w:r w:rsidRPr="009575E3">
              <w:t>IPCAN_EmergencyCall_WithRTT</w:t>
            </w:r>
          </w:p>
        </w:tc>
        <w:tc>
          <w:tcPr>
            <w:tcW w:w="7886" w:type="dxa"/>
          </w:tcPr>
          <w:p w14:paraId="45E30A04" w14:textId="77777777" w:rsidR="00C94FF9" w:rsidRPr="009575E3" w:rsidRDefault="00C94FF9" w:rsidP="00A4422C">
            <w:pPr>
              <w:pStyle w:val="TAL"/>
            </w:pPr>
            <w:r w:rsidRPr="009575E3">
              <w:t>EUTRA/EPS signalling acc. to 36.508 cl. 4.5A.36 / 38.508-1 cl. 4.9.47</w:t>
            </w:r>
          </w:p>
        </w:tc>
      </w:tr>
      <w:tr w:rsidR="00C94FF9" w14:paraId="715A53F1" w14:textId="77777777" w:rsidTr="00A4422C">
        <w:tc>
          <w:tcPr>
            <w:tcW w:w="1971" w:type="dxa"/>
          </w:tcPr>
          <w:p w14:paraId="62050C2A" w14:textId="77777777" w:rsidR="00C94FF9" w:rsidRPr="009575E3" w:rsidRDefault="00C94FF9" w:rsidP="00A4422C">
            <w:pPr>
              <w:pStyle w:val="TAL"/>
            </w:pPr>
            <w:r w:rsidRPr="009575E3">
              <w:t>IPCAN_ECallOnly</w:t>
            </w:r>
          </w:p>
        </w:tc>
        <w:tc>
          <w:tcPr>
            <w:tcW w:w="7886" w:type="dxa"/>
          </w:tcPr>
          <w:p w14:paraId="76B0A296" w14:textId="77777777" w:rsidR="00C94FF9" w:rsidRPr="009575E3" w:rsidRDefault="00C94FF9" w:rsidP="00A4422C">
            <w:pPr>
              <w:pStyle w:val="TAL"/>
            </w:pPr>
            <w:r w:rsidRPr="009575E3">
              <w:t>EUTRA/EPS signalling acc. to 36.508 cl. 4.5A.27.3</w:t>
            </w:r>
          </w:p>
        </w:tc>
      </w:tr>
      <w:tr w:rsidR="00C94FF9" w14:paraId="13201AD0" w14:textId="77777777" w:rsidTr="00A4422C">
        <w:tc>
          <w:tcPr>
            <w:tcW w:w="1971" w:type="dxa"/>
          </w:tcPr>
          <w:p w14:paraId="315343B5" w14:textId="77777777" w:rsidR="00C94FF9" w:rsidRPr="009575E3" w:rsidRDefault="00C94FF9" w:rsidP="00A4422C">
            <w:pPr>
              <w:pStyle w:val="TAL"/>
            </w:pPr>
            <w:r w:rsidRPr="009575E3">
              <w:t>IPCAN_ECallOnly_TestCall</w:t>
            </w:r>
          </w:p>
        </w:tc>
        <w:tc>
          <w:tcPr>
            <w:tcW w:w="7886" w:type="dxa"/>
          </w:tcPr>
          <w:p w14:paraId="625933AB" w14:textId="77777777" w:rsidR="00C94FF9" w:rsidRPr="009575E3" w:rsidRDefault="00C94FF9" w:rsidP="00A4422C">
            <w:pPr>
              <w:pStyle w:val="TAL"/>
            </w:pPr>
            <w:r w:rsidRPr="009575E3">
              <w:t>EUTRA/EPS signalling: Normal registration followed by test call</w:t>
            </w:r>
          </w:p>
        </w:tc>
      </w:tr>
      <w:tr w:rsidR="00C94FF9" w14:paraId="7B27865B" w14:textId="77777777" w:rsidTr="00A4422C">
        <w:tc>
          <w:tcPr>
            <w:tcW w:w="1971" w:type="dxa"/>
          </w:tcPr>
          <w:p w14:paraId="51B1626C" w14:textId="77777777" w:rsidR="00C94FF9" w:rsidRPr="009575E3" w:rsidRDefault="00C94FF9" w:rsidP="00A4422C">
            <w:pPr>
              <w:pStyle w:val="TAL"/>
            </w:pPr>
            <w:r w:rsidRPr="009575E3">
              <w:t>IPCAN_ECallOnly_Aborted</w:t>
            </w:r>
          </w:p>
        </w:tc>
        <w:tc>
          <w:tcPr>
            <w:tcW w:w="7886" w:type="dxa"/>
          </w:tcPr>
          <w:p w14:paraId="1D19A04E" w14:textId="77777777" w:rsidR="00C94FF9" w:rsidRPr="009575E3" w:rsidRDefault="00C94FF9" w:rsidP="00A4422C">
            <w:pPr>
              <w:pStyle w:val="TAL"/>
            </w:pPr>
            <w:r w:rsidRPr="009575E3">
              <w:t>EUTRA/EPS signalling acc. to 36.508 cl. 4.5A.27.3, but without steps 23-25 of Table 4.5A.27.3-1 (i.e. no dedicated bearer)</w:t>
            </w:r>
          </w:p>
        </w:tc>
      </w:tr>
      <w:tr w:rsidR="00C94FF9" w14:paraId="717FF58E" w14:textId="77777777" w:rsidTr="00A4422C">
        <w:tc>
          <w:tcPr>
            <w:tcW w:w="1971" w:type="dxa"/>
          </w:tcPr>
          <w:p w14:paraId="365A4FD7" w14:textId="77777777" w:rsidR="00C94FF9" w:rsidRPr="009575E3" w:rsidRDefault="00C94FF9" w:rsidP="00A4422C">
            <w:pPr>
              <w:pStyle w:val="TAL"/>
            </w:pPr>
            <w:r w:rsidRPr="009575E3">
              <w:t>IPCAN_MO_SpeechCall</w:t>
            </w:r>
          </w:p>
        </w:tc>
        <w:tc>
          <w:tcPr>
            <w:tcW w:w="7886" w:type="dxa"/>
          </w:tcPr>
          <w:p w14:paraId="41B5AB78" w14:textId="77777777" w:rsidR="00C94FF9" w:rsidRPr="009575E3" w:rsidRDefault="00C94FF9" w:rsidP="00A4422C">
            <w:pPr>
              <w:pStyle w:val="TAL"/>
            </w:pPr>
            <w:r w:rsidRPr="009575E3">
              <w:t>EUTRA/EPS signalling acc. to 36.508 cl. 4.5A.6.3</w:t>
            </w:r>
          </w:p>
        </w:tc>
      </w:tr>
      <w:tr w:rsidR="00C94FF9" w14:paraId="619C4CAE" w14:textId="77777777" w:rsidTr="00A4422C">
        <w:tc>
          <w:tcPr>
            <w:tcW w:w="1971" w:type="dxa"/>
          </w:tcPr>
          <w:p w14:paraId="54FC360E" w14:textId="77777777" w:rsidR="00C94FF9" w:rsidRPr="009575E3" w:rsidRDefault="00C94FF9" w:rsidP="00A4422C">
            <w:pPr>
              <w:pStyle w:val="TAL"/>
            </w:pPr>
            <w:r w:rsidRPr="009575E3">
              <w:t>IPCAN_MT_SpeechCall</w:t>
            </w:r>
          </w:p>
        </w:tc>
        <w:tc>
          <w:tcPr>
            <w:tcW w:w="7886" w:type="dxa"/>
          </w:tcPr>
          <w:p w14:paraId="6AB29F75" w14:textId="77777777" w:rsidR="00C94FF9" w:rsidRPr="009575E3" w:rsidRDefault="00C94FF9" w:rsidP="00A4422C">
            <w:pPr>
              <w:pStyle w:val="TAL"/>
            </w:pPr>
            <w:r w:rsidRPr="009575E3">
              <w:t>EUTRA/EPS signalling acc. to 36.508 cl. 4.5A.7.3</w:t>
            </w:r>
          </w:p>
        </w:tc>
      </w:tr>
      <w:tr w:rsidR="00C94FF9" w14:paraId="666F30C5" w14:textId="77777777" w:rsidTr="00A4422C">
        <w:tc>
          <w:tcPr>
            <w:tcW w:w="1971" w:type="dxa"/>
          </w:tcPr>
          <w:p w14:paraId="44368EBF" w14:textId="77777777" w:rsidR="00C94FF9" w:rsidRPr="009575E3" w:rsidRDefault="00C94FF9" w:rsidP="00A4422C">
            <w:pPr>
              <w:pStyle w:val="TAL"/>
            </w:pPr>
            <w:r w:rsidRPr="009575E3">
              <w:t>IPCAN_MO_VideoCall</w:t>
            </w:r>
          </w:p>
        </w:tc>
        <w:tc>
          <w:tcPr>
            <w:tcW w:w="7886" w:type="dxa"/>
          </w:tcPr>
          <w:p w14:paraId="7C0EFF90" w14:textId="77777777" w:rsidR="00C94FF9" w:rsidRPr="009575E3" w:rsidRDefault="00C94FF9" w:rsidP="00A4422C">
            <w:pPr>
              <w:pStyle w:val="TAL"/>
            </w:pPr>
            <w:r w:rsidRPr="009575E3">
              <w:t>EUTRA/EPS signalling acc. to 36.508 cl. 4.5A.8.3</w:t>
            </w:r>
          </w:p>
        </w:tc>
      </w:tr>
      <w:tr w:rsidR="00C94FF9" w14:paraId="70F6A8D1" w14:textId="77777777" w:rsidTr="00A4422C">
        <w:tc>
          <w:tcPr>
            <w:tcW w:w="1971" w:type="dxa"/>
          </w:tcPr>
          <w:p w14:paraId="52AEE057" w14:textId="77777777" w:rsidR="00C94FF9" w:rsidRPr="009575E3" w:rsidRDefault="00C94FF9" w:rsidP="00A4422C">
            <w:pPr>
              <w:pStyle w:val="TAL"/>
            </w:pPr>
            <w:r w:rsidRPr="009575E3">
              <w:t>IPCAN_MT_VideoCall</w:t>
            </w:r>
          </w:p>
        </w:tc>
        <w:tc>
          <w:tcPr>
            <w:tcW w:w="7886" w:type="dxa"/>
          </w:tcPr>
          <w:p w14:paraId="19E13D3A" w14:textId="77777777" w:rsidR="00C94FF9" w:rsidRPr="009575E3" w:rsidRDefault="00C94FF9" w:rsidP="00A4422C">
            <w:pPr>
              <w:pStyle w:val="TAL"/>
            </w:pPr>
            <w:r w:rsidRPr="009575E3">
              <w:t>EUTRA/EPS signalling acc. to 36.508 cl. 4.5A.9.3</w:t>
            </w:r>
          </w:p>
        </w:tc>
      </w:tr>
      <w:tr w:rsidR="00C94FF9" w14:paraId="147F28E3" w14:textId="77777777" w:rsidTr="00A4422C">
        <w:tc>
          <w:tcPr>
            <w:tcW w:w="1971" w:type="dxa"/>
          </w:tcPr>
          <w:p w14:paraId="41B75675" w14:textId="77777777" w:rsidR="00C94FF9" w:rsidRPr="009575E3" w:rsidRDefault="00C94FF9" w:rsidP="00A4422C">
            <w:pPr>
              <w:pStyle w:val="TAL"/>
            </w:pPr>
            <w:r w:rsidRPr="009575E3">
              <w:t>IPCAN_MO_AddVideo</w:t>
            </w:r>
          </w:p>
        </w:tc>
        <w:tc>
          <w:tcPr>
            <w:tcW w:w="7886" w:type="dxa"/>
          </w:tcPr>
          <w:p w14:paraId="317C9C26" w14:textId="77777777" w:rsidR="00C94FF9" w:rsidRPr="009575E3" w:rsidRDefault="00C94FF9" w:rsidP="00A4422C">
            <w:pPr>
              <w:pStyle w:val="TAL"/>
            </w:pPr>
            <w:r w:rsidRPr="009575E3">
              <w:t>EUTRA/EPS signalling acc. to 36.508 cl. 4.5A.11.3</w:t>
            </w:r>
          </w:p>
        </w:tc>
      </w:tr>
      <w:tr w:rsidR="00C94FF9" w14:paraId="2F6781E1" w14:textId="77777777" w:rsidTr="00A4422C">
        <w:tc>
          <w:tcPr>
            <w:tcW w:w="1971" w:type="dxa"/>
          </w:tcPr>
          <w:p w14:paraId="6D504017" w14:textId="77777777" w:rsidR="00C94FF9" w:rsidRPr="009575E3" w:rsidRDefault="00C94FF9" w:rsidP="00A4422C">
            <w:pPr>
              <w:pStyle w:val="TAL"/>
            </w:pPr>
            <w:r w:rsidRPr="009575E3">
              <w:t>IPCAN_MO_AddRTT</w:t>
            </w:r>
          </w:p>
        </w:tc>
        <w:tc>
          <w:tcPr>
            <w:tcW w:w="7886" w:type="dxa"/>
          </w:tcPr>
          <w:p w14:paraId="3AB791F7" w14:textId="77777777" w:rsidR="00C94FF9" w:rsidRPr="009575E3" w:rsidRDefault="00C94FF9" w:rsidP="00A4422C">
            <w:pPr>
              <w:pStyle w:val="TAL"/>
            </w:pPr>
          </w:p>
        </w:tc>
      </w:tr>
      <w:tr w:rsidR="00C94FF9" w14:paraId="3736A8EF" w14:textId="77777777" w:rsidTr="00A4422C">
        <w:tc>
          <w:tcPr>
            <w:tcW w:w="1971" w:type="dxa"/>
          </w:tcPr>
          <w:p w14:paraId="30EE63B7" w14:textId="77777777" w:rsidR="00C94FF9" w:rsidRPr="009575E3" w:rsidRDefault="00C94FF9" w:rsidP="00A4422C">
            <w:pPr>
              <w:pStyle w:val="TAL"/>
            </w:pPr>
            <w:r w:rsidRPr="009575E3">
              <w:t>IPCAN_MO_AddDataChannel</w:t>
            </w:r>
          </w:p>
        </w:tc>
        <w:tc>
          <w:tcPr>
            <w:tcW w:w="7886" w:type="dxa"/>
          </w:tcPr>
          <w:p w14:paraId="44742831" w14:textId="77777777" w:rsidR="00C94FF9" w:rsidRPr="009575E3" w:rsidRDefault="00C94FF9" w:rsidP="00A4422C">
            <w:pPr>
              <w:pStyle w:val="TAL"/>
            </w:pPr>
          </w:p>
        </w:tc>
      </w:tr>
      <w:tr w:rsidR="00C94FF9" w14:paraId="7DF91E95" w14:textId="77777777" w:rsidTr="00A4422C">
        <w:tc>
          <w:tcPr>
            <w:tcW w:w="1971" w:type="dxa"/>
          </w:tcPr>
          <w:p w14:paraId="46FB9717" w14:textId="77777777" w:rsidR="00C94FF9" w:rsidRPr="009575E3" w:rsidRDefault="00C94FF9" w:rsidP="00A4422C">
            <w:pPr>
              <w:pStyle w:val="TAL"/>
            </w:pPr>
            <w:r w:rsidRPr="009575E3">
              <w:t>IPCAN_MT_AddVideo</w:t>
            </w:r>
          </w:p>
        </w:tc>
        <w:tc>
          <w:tcPr>
            <w:tcW w:w="7886" w:type="dxa"/>
          </w:tcPr>
          <w:p w14:paraId="3CE02506" w14:textId="77777777" w:rsidR="00C94FF9" w:rsidRPr="009575E3" w:rsidRDefault="00C94FF9" w:rsidP="00A4422C">
            <w:pPr>
              <w:pStyle w:val="TAL"/>
            </w:pPr>
            <w:r w:rsidRPr="009575E3">
              <w:t>EUTRA/EPS signalling acc. to 36.508 cl. 4.5A.12.3</w:t>
            </w:r>
          </w:p>
        </w:tc>
      </w:tr>
      <w:tr w:rsidR="00C94FF9" w14:paraId="722106D1" w14:textId="77777777" w:rsidTr="00A4422C">
        <w:tc>
          <w:tcPr>
            <w:tcW w:w="1971" w:type="dxa"/>
          </w:tcPr>
          <w:p w14:paraId="59173E4D" w14:textId="77777777" w:rsidR="00C94FF9" w:rsidRPr="009575E3" w:rsidRDefault="00C94FF9" w:rsidP="00A4422C">
            <w:pPr>
              <w:pStyle w:val="TAL"/>
            </w:pPr>
            <w:r w:rsidRPr="009575E3">
              <w:t>IPCAN_MT_AddRTT</w:t>
            </w:r>
          </w:p>
        </w:tc>
        <w:tc>
          <w:tcPr>
            <w:tcW w:w="7886" w:type="dxa"/>
          </w:tcPr>
          <w:p w14:paraId="6BBDF9B2" w14:textId="77777777" w:rsidR="00C94FF9" w:rsidRPr="009575E3" w:rsidRDefault="00C94FF9" w:rsidP="00A4422C">
            <w:pPr>
              <w:pStyle w:val="TAL"/>
            </w:pPr>
          </w:p>
        </w:tc>
      </w:tr>
      <w:tr w:rsidR="00C94FF9" w14:paraId="7B34EF76" w14:textId="77777777" w:rsidTr="00A4422C">
        <w:tc>
          <w:tcPr>
            <w:tcW w:w="1971" w:type="dxa"/>
          </w:tcPr>
          <w:p w14:paraId="780F6227" w14:textId="77777777" w:rsidR="00C94FF9" w:rsidRPr="009575E3" w:rsidRDefault="00C94FF9" w:rsidP="00A4422C">
            <w:pPr>
              <w:pStyle w:val="TAL"/>
            </w:pPr>
            <w:r w:rsidRPr="009575E3">
              <w:t>IPCAN_ReleaseVideo</w:t>
            </w:r>
          </w:p>
        </w:tc>
        <w:tc>
          <w:tcPr>
            <w:tcW w:w="7886" w:type="dxa"/>
          </w:tcPr>
          <w:p w14:paraId="01357778" w14:textId="77777777" w:rsidR="00C94FF9" w:rsidRPr="009575E3" w:rsidRDefault="00C94FF9" w:rsidP="00A4422C">
            <w:pPr>
              <w:pStyle w:val="TAL"/>
            </w:pPr>
            <w:r w:rsidRPr="009575E3">
              <w:t>EUTRA/EPS signalling acc. to 36.508 cl. 4.5A.15.3</w:t>
            </w:r>
          </w:p>
        </w:tc>
      </w:tr>
      <w:tr w:rsidR="00C94FF9" w14:paraId="491B18A2" w14:textId="77777777" w:rsidTr="00A4422C">
        <w:tc>
          <w:tcPr>
            <w:tcW w:w="1971" w:type="dxa"/>
          </w:tcPr>
          <w:p w14:paraId="38D37CE7" w14:textId="77777777" w:rsidR="00C94FF9" w:rsidRPr="009575E3" w:rsidRDefault="00C94FF9" w:rsidP="00A4422C">
            <w:pPr>
              <w:pStyle w:val="TAL"/>
            </w:pPr>
            <w:r w:rsidRPr="009575E3">
              <w:t>IPCAN_ReleaseRTT</w:t>
            </w:r>
          </w:p>
        </w:tc>
        <w:tc>
          <w:tcPr>
            <w:tcW w:w="7886" w:type="dxa"/>
          </w:tcPr>
          <w:p w14:paraId="246B72AD" w14:textId="77777777" w:rsidR="00C94FF9" w:rsidRPr="009575E3" w:rsidRDefault="00C94FF9" w:rsidP="00A4422C">
            <w:pPr>
              <w:pStyle w:val="TAL"/>
            </w:pPr>
          </w:p>
        </w:tc>
      </w:tr>
      <w:tr w:rsidR="00C94FF9" w14:paraId="401E1DF3" w14:textId="77777777" w:rsidTr="00A4422C">
        <w:tc>
          <w:tcPr>
            <w:tcW w:w="1971" w:type="dxa"/>
          </w:tcPr>
          <w:p w14:paraId="2F8CEB20" w14:textId="77777777" w:rsidR="00C94FF9" w:rsidRPr="009575E3" w:rsidRDefault="00C94FF9" w:rsidP="00A4422C">
            <w:pPr>
              <w:pStyle w:val="TAL"/>
            </w:pPr>
            <w:r w:rsidRPr="009575E3">
              <w:t>IPCAN_ReleaseDataChannel</w:t>
            </w:r>
          </w:p>
        </w:tc>
        <w:tc>
          <w:tcPr>
            <w:tcW w:w="7886" w:type="dxa"/>
          </w:tcPr>
          <w:p w14:paraId="4C24F028" w14:textId="77777777" w:rsidR="00C94FF9" w:rsidRPr="009575E3" w:rsidRDefault="00C94FF9" w:rsidP="00A4422C">
            <w:pPr>
              <w:pStyle w:val="TAL"/>
            </w:pPr>
          </w:p>
        </w:tc>
      </w:tr>
      <w:tr w:rsidR="00C94FF9" w14:paraId="1D74D7DB" w14:textId="77777777" w:rsidTr="00A4422C">
        <w:tc>
          <w:tcPr>
            <w:tcW w:w="1971" w:type="dxa"/>
          </w:tcPr>
          <w:p w14:paraId="5E6FD0F0" w14:textId="77777777" w:rsidR="00C94FF9" w:rsidRPr="009575E3" w:rsidRDefault="00C94FF9" w:rsidP="00A4422C">
            <w:pPr>
              <w:pStyle w:val="TAL"/>
            </w:pPr>
            <w:r w:rsidRPr="009575E3">
              <w:t>IPCAN_MO_IMS_Signalling</w:t>
            </w:r>
          </w:p>
        </w:tc>
        <w:tc>
          <w:tcPr>
            <w:tcW w:w="7886" w:type="dxa"/>
          </w:tcPr>
          <w:p w14:paraId="02AF62FB" w14:textId="77777777" w:rsidR="00C94FF9" w:rsidRPr="009575E3" w:rsidRDefault="00C94FF9" w:rsidP="00A4422C">
            <w:pPr>
              <w:pStyle w:val="TAL"/>
            </w:pPr>
            <w:r w:rsidRPr="009575E3">
              <w:t>EUTRA/EPS signalling acc. to 36.508 cl. 4.5.3.3 with m = n = 0; used e.g. for MT SMS test case 18.2</w:t>
            </w:r>
          </w:p>
        </w:tc>
      </w:tr>
      <w:tr w:rsidR="00C94FF9" w14:paraId="5DB4AE4D" w14:textId="77777777" w:rsidTr="00A4422C">
        <w:tc>
          <w:tcPr>
            <w:tcW w:w="1971" w:type="dxa"/>
          </w:tcPr>
          <w:p w14:paraId="2689A788" w14:textId="77777777" w:rsidR="00C94FF9" w:rsidRPr="009575E3" w:rsidRDefault="00C94FF9" w:rsidP="00A4422C">
            <w:pPr>
              <w:pStyle w:val="TAL"/>
            </w:pPr>
            <w:r w:rsidRPr="009575E3">
              <w:t>IPCAN_MT_IMS_Signalling</w:t>
            </w:r>
          </w:p>
        </w:tc>
        <w:tc>
          <w:tcPr>
            <w:tcW w:w="7886" w:type="dxa"/>
          </w:tcPr>
          <w:p w14:paraId="09ECD504" w14:textId="77777777" w:rsidR="00C94FF9" w:rsidRPr="009575E3" w:rsidRDefault="00C94FF9" w:rsidP="00A4422C">
            <w:pPr>
              <w:pStyle w:val="TAL"/>
            </w:pPr>
            <w:r w:rsidRPr="009575E3">
              <w:t>EUTRA/EPS signalling acc. to 36.508 cl. 4.5.3.3 Steps 3 to 9 with m = n = 0; used e.g. for MT SMS test case 18.1</w:t>
            </w:r>
          </w:p>
        </w:tc>
      </w:tr>
      <w:tr w:rsidR="00C94FF9" w14:paraId="663E2269" w14:textId="77777777" w:rsidTr="00A4422C">
        <w:tc>
          <w:tcPr>
            <w:tcW w:w="1971" w:type="dxa"/>
          </w:tcPr>
          <w:p w14:paraId="778FB47C" w14:textId="77777777" w:rsidR="00C94FF9" w:rsidRPr="009575E3" w:rsidRDefault="00C94FF9" w:rsidP="00A4422C">
            <w:pPr>
              <w:pStyle w:val="TAL"/>
            </w:pPr>
            <w:r w:rsidRPr="009575E3">
              <w:t>IPCAN_XCAP_Signalling</w:t>
            </w:r>
          </w:p>
        </w:tc>
        <w:tc>
          <w:tcPr>
            <w:tcW w:w="7886" w:type="dxa"/>
          </w:tcPr>
          <w:p w14:paraId="5F0BE431" w14:textId="77777777" w:rsidR="00C94FF9" w:rsidRPr="009575E3" w:rsidRDefault="00C94FF9" w:rsidP="00A4422C">
            <w:pPr>
              <w:pStyle w:val="TAL"/>
            </w:pPr>
            <w:r w:rsidRPr="009575E3">
              <w:t>EUTRA/EPS signalling acc. to 36.508 cl. 4.5A.14</w:t>
            </w:r>
          </w:p>
        </w:tc>
      </w:tr>
      <w:tr w:rsidR="00C94FF9" w14:paraId="126FC5BE" w14:textId="77777777" w:rsidTr="00A4422C">
        <w:tc>
          <w:tcPr>
            <w:tcW w:w="1971" w:type="dxa"/>
          </w:tcPr>
          <w:p w14:paraId="78BB0496" w14:textId="77777777" w:rsidR="00C94FF9" w:rsidRPr="009575E3" w:rsidRDefault="00C94FF9" w:rsidP="00A4422C">
            <w:pPr>
              <w:pStyle w:val="TAL"/>
            </w:pPr>
            <w:r w:rsidRPr="009575E3">
              <w:t>IPCAN_MO_DataCall</w:t>
            </w:r>
          </w:p>
        </w:tc>
        <w:tc>
          <w:tcPr>
            <w:tcW w:w="7886" w:type="dxa"/>
          </w:tcPr>
          <w:p w14:paraId="39ABE4A8" w14:textId="77777777" w:rsidR="00C94FF9" w:rsidRPr="009575E3" w:rsidRDefault="00C94FF9" w:rsidP="00A4422C">
            <w:pPr>
              <w:pStyle w:val="TAL"/>
            </w:pPr>
            <w:r w:rsidRPr="009575E3">
              <w:t>for MCData test cases</w:t>
            </w:r>
          </w:p>
        </w:tc>
      </w:tr>
      <w:tr w:rsidR="00C94FF9" w14:paraId="4D1760C6" w14:textId="77777777" w:rsidTr="00A4422C">
        <w:tc>
          <w:tcPr>
            <w:tcW w:w="1971" w:type="dxa"/>
          </w:tcPr>
          <w:p w14:paraId="6501D327" w14:textId="77777777" w:rsidR="00C94FF9" w:rsidRPr="009575E3" w:rsidRDefault="00C94FF9" w:rsidP="00A4422C">
            <w:pPr>
              <w:pStyle w:val="TAL"/>
            </w:pPr>
            <w:r w:rsidRPr="009575E3">
              <w:t>IPCAN_MT_DataCall</w:t>
            </w:r>
          </w:p>
        </w:tc>
        <w:tc>
          <w:tcPr>
            <w:tcW w:w="7886" w:type="dxa"/>
          </w:tcPr>
          <w:p w14:paraId="120E63CD" w14:textId="77777777" w:rsidR="00C94FF9" w:rsidRPr="009575E3" w:rsidRDefault="00C94FF9" w:rsidP="00A4422C">
            <w:pPr>
              <w:pStyle w:val="TAL"/>
            </w:pPr>
            <w:r w:rsidRPr="009575E3">
              <w:t>for MCData test cases</w:t>
            </w:r>
          </w:p>
        </w:tc>
      </w:tr>
      <w:tr w:rsidR="00C94FF9" w14:paraId="2F93EC78" w14:textId="77777777" w:rsidTr="00A4422C">
        <w:tc>
          <w:tcPr>
            <w:tcW w:w="1971" w:type="dxa"/>
          </w:tcPr>
          <w:p w14:paraId="14E879B4" w14:textId="77777777" w:rsidR="00C94FF9" w:rsidRPr="009575E3" w:rsidRDefault="00C94FF9" w:rsidP="00A4422C">
            <w:pPr>
              <w:pStyle w:val="TAL"/>
            </w:pPr>
            <w:r w:rsidRPr="009575E3">
              <w:t>IPCAN_AdditionalIPAddress</w:t>
            </w:r>
          </w:p>
        </w:tc>
        <w:tc>
          <w:tcPr>
            <w:tcW w:w="7886" w:type="dxa"/>
          </w:tcPr>
          <w:p w14:paraId="3591A5D7" w14:textId="77777777" w:rsidR="00C94FF9" w:rsidRPr="009575E3" w:rsidRDefault="00C94FF9" w:rsidP="00A4422C">
            <w:pPr>
              <w:pStyle w:val="TAL"/>
            </w:pPr>
          </w:p>
        </w:tc>
      </w:tr>
      <w:tr w:rsidR="00C94FF9" w14:paraId="4E665D7F" w14:textId="77777777" w:rsidTr="00A4422C">
        <w:tc>
          <w:tcPr>
            <w:tcW w:w="1971" w:type="dxa"/>
          </w:tcPr>
          <w:p w14:paraId="58E37662" w14:textId="77777777" w:rsidR="00C94FF9" w:rsidRPr="009575E3" w:rsidRDefault="00C94FF9" w:rsidP="00A4422C">
            <w:pPr>
              <w:pStyle w:val="TAL"/>
            </w:pPr>
            <w:r w:rsidRPr="009575E3">
              <w:t>IPCAN_Deregistration</w:t>
            </w:r>
          </w:p>
        </w:tc>
        <w:tc>
          <w:tcPr>
            <w:tcW w:w="7886" w:type="dxa"/>
          </w:tcPr>
          <w:p w14:paraId="29416FAF" w14:textId="77777777" w:rsidR="00C94FF9" w:rsidRPr="009575E3" w:rsidRDefault="00C94FF9" w:rsidP="00A4422C">
            <w:pPr>
              <w:pStyle w:val="TAL"/>
            </w:pPr>
          </w:p>
        </w:tc>
      </w:tr>
      <w:tr w:rsidR="00C94FF9" w14:paraId="3714C38B" w14:textId="77777777" w:rsidTr="00A4422C">
        <w:tc>
          <w:tcPr>
            <w:tcW w:w="1971" w:type="dxa"/>
          </w:tcPr>
          <w:p w14:paraId="481DB192" w14:textId="77777777" w:rsidR="00C94FF9" w:rsidRPr="009575E3" w:rsidRDefault="00C94FF9" w:rsidP="00A4422C">
            <w:pPr>
              <w:pStyle w:val="TAL"/>
            </w:pPr>
            <w:r w:rsidRPr="009575E3">
              <w:t>IPCAN_UseVPLMN</w:t>
            </w:r>
          </w:p>
        </w:tc>
        <w:tc>
          <w:tcPr>
            <w:tcW w:w="7886" w:type="dxa"/>
          </w:tcPr>
          <w:p w14:paraId="3631FF1D" w14:textId="77777777" w:rsidR="00C94FF9" w:rsidRPr="009575E3" w:rsidRDefault="00C94FF9" w:rsidP="00A4422C">
            <w:pPr>
              <w:pStyle w:val="TAL"/>
            </w:pPr>
            <w:r w:rsidRPr="009575E3">
              <w:t>Change cell used from Cell 1 (HPLMN) to Cell 12 (VPLMN)</w:t>
            </w:r>
          </w:p>
        </w:tc>
      </w:tr>
      <w:tr w:rsidR="00C94FF9" w14:paraId="7D75D637" w14:textId="77777777" w:rsidTr="00A4422C">
        <w:tc>
          <w:tcPr>
            <w:tcW w:w="1971" w:type="dxa"/>
          </w:tcPr>
          <w:p w14:paraId="329E7454" w14:textId="77777777" w:rsidR="00C94FF9" w:rsidRPr="009575E3" w:rsidRDefault="00C94FF9" w:rsidP="00A4422C">
            <w:pPr>
              <w:pStyle w:val="TAL"/>
            </w:pPr>
            <w:r w:rsidRPr="009575E3">
              <w:t>IPCAN_CheckRRCIdle</w:t>
            </w:r>
          </w:p>
        </w:tc>
        <w:tc>
          <w:tcPr>
            <w:tcW w:w="7886" w:type="dxa"/>
          </w:tcPr>
          <w:p w14:paraId="03E18346" w14:textId="77777777" w:rsidR="00C94FF9" w:rsidRPr="009575E3" w:rsidRDefault="00C94FF9" w:rsidP="00A4422C">
            <w:pPr>
              <w:pStyle w:val="TAL"/>
            </w:pPr>
            <w:r w:rsidRPr="009575E3">
              <w:t>check the UE is in RRC Idle state NR5GC signalling acc. to 38.508-1 cl. 4.9.4</w:t>
            </w:r>
          </w:p>
        </w:tc>
      </w:tr>
      <w:tr w:rsidR="00C94FF9" w14:paraId="67D219BA" w14:textId="77777777" w:rsidTr="00A4422C">
        <w:tc>
          <w:tcPr>
            <w:tcW w:w="1971" w:type="dxa"/>
          </w:tcPr>
          <w:p w14:paraId="2CA7E841" w14:textId="77777777" w:rsidR="00C94FF9" w:rsidRPr="009575E3" w:rsidRDefault="00C94FF9" w:rsidP="00A4422C">
            <w:pPr>
              <w:pStyle w:val="TAL"/>
            </w:pPr>
            <w:r w:rsidRPr="009575E3">
              <w:t>IPCAN_OptionalConnectionEstablishment</w:t>
            </w:r>
          </w:p>
        </w:tc>
        <w:tc>
          <w:tcPr>
            <w:tcW w:w="7886" w:type="dxa"/>
          </w:tcPr>
          <w:p w14:paraId="4085CB39" w14:textId="77777777" w:rsidR="00C94FF9" w:rsidRPr="009575E3" w:rsidRDefault="00C94FF9" w:rsidP="00A4422C">
            <w:pPr>
              <w:pStyle w:val="TAL"/>
            </w:pPr>
            <w:r w:rsidRPr="009575E3">
              <w:t>trigger IPCAN to wait for RRC connection request until the getting stopped from IMS; used MCX test cases where it shall be checked that the UE does not send an INVITE</w:t>
            </w:r>
          </w:p>
        </w:tc>
      </w:tr>
    </w:tbl>
    <w:p w14:paraId="0231F47A" w14:textId="77777777" w:rsidR="00C94FF9" w:rsidRDefault="00C94FF9" w:rsidP="00C94FF9"/>
    <w:p w14:paraId="517CA21E" w14:textId="77777777" w:rsidR="00C94FF9" w:rsidRDefault="00C94FF9" w:rsidP="00C94FF9">
      <w:pPr>
        <w:pStyle w:val="TH"/>
      </w:pPr>
      <w:r>
        <w:lastRenderedPageBreak/>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94FF9" w14:paraId="626289A8" w14:textId="77777777" w:rsidTr="00A4422C">
        <w:tc>
          <w:tcPr>
            <w:tcW w:w="9857" w:type="dxa"/>
            <w:gridSpan w:val="2"/>
            <w:shd w:val="clear" w:color="auto" w:fill="E0E0E0"/>
          </w:tcPr>
          <w:p w14:paraId="356442C7" w14:textId="77777777" w:rsidR="00C94FF9" w:rsidRPr="009575E3" w:rsidRDefault="00C94FF9" w:rsidP="00A4422C">
            <w:pPr>
              <w:pStyle w:val="TAL"/>
              <w:rPr>
                <w:b/>
              </w:rPr>
            </w:pPr>
            <w:r w:rsidRPr="009575E3">
              <w:rPr>
                <w:b/>
              </w:rPr>
              <w:t>TTCN-3 Enumerated Type</w:t>
            </w:r>
          </w:p>
        </w:tc>
      </w:tr>
      <w:tr w:rsidR="00C94FF9" w14:paraId="74A3FD49" w14:textId="77777777" w:rsidTr="00A4422C">
        <w:tc>
          <w:tcPr>
            <w:tcW w:w="1971" w:type="dxa"/>
            <w:tcBorders>
              <w:bottom w:val="single" w:sz="4" w:space="0" w:color="auto"/>
            </w:tcBorders>
            <w:shd w:val="clear" w:color="auto" w:fill="E0E0E0"/>
          </w:tcPr>
          <w:p w14:paraId="7947E92A" w14:textId="77777777" w:rsidR="00C94FF9" w:rsidRPr="009575E3" w:rsidRDefault="00C94FF9" w:rsidP="00A4422C">
            <w:pPr>
              <w:pStyle w:val="TAL"/>
              <w:rPr>
                <w:b/>
              </w:rPr>
            </w:pPr>
            <w:bookmarkStart w:id="297" w:name="IMS_TestConfiguration_Type" w:colFirst="1" w:colLast="1"/>
            <w:r w:rsidRPr="009575E3">
              <w:rPr>
                <w:b/>
              </w:rPr>
              <w:t>Name</w:t>
            </w:r>
          </w:p>
        </w:tc>
        <w:tc>
          <w:tcPr>
            <w:tcW w:w="7886" w:type="dxa"/>
            <w:tcBorders>
              <w:bottom w:val="single" w:sz="4" w:space="0" w:color="auto"/>
            </w:tcBorders>
            <w:shd w:val="clear" w:color="auto" w:fill="FFFF99"/>
          </w:tcPr>
          <w:p w14:paraId="56C8E91E" w14:textId="77777777" w:rsidR="00C94FF9" w:rsidRPr="009575E3" w:rsidRDefault="00C94FF9" w:rsidP="00A4422C">
            <w:pPr>
              <w:pStyle w:val="TAL"/>
              <w:rPr>
                <w:b/>
              </w:rPr>
            </w:pPr>
            <w:r w:rsidRPr="009575E3">
              <w:rPr>
                <w:b/>
              </w:rPr>
              <w:t>IMS_TestConfiguration_Type</w:t>
            </w:r>
          </w:p>
        </w:tc>
      </w:tr>
      <w:bookmarkEnd w:id="297"/>
      <w:tr w:rsidR="00C94FF9" w14:paraId="2699F714" w14:textId="77777777" w:rsidTr="00A4422C">
        <w:tc>
          <w:tcPr>
            <w:tcW w:w="1971" w:type="dxa"/>
            <w:tcBorders>
              <w:bottom w:val="double" w:sz="4" w:space="0" w:color="auto"/>
            </w:tcBorders>
            <w:shd w:val="clear" w:color="auto" w:fill="E0E0E0"/>
          </w:tcPr>
          <w:p w14:paraId="5238CE1B" w14:textId="77777777" w:rsidR="00C94FF9" w:rsidRPr="009575E3" w:rsidRDefault="00C94FF9" w:rsidP="00A4422C">
            <w:pPr>
              <w:pStyle w:val="TAL"/>
              <w:rPr>
                <w:b/>
              </w:rPr>
            </w:pPr>
            <w:r w:rsidRPr="009575E3">
              <w:rPr>
                <w:b/>
              </w:rPr>
              <w:t>Comment</w:t>
            </w:r>
          </w:p>
        </w:tc>
        <w:tc>
          <w:tcPr>
            <w:tcW w:w="7886" w:type="dxa"/>
            <w:tcBorders>
              <w:bottom w:val="double" w:sz="4" w:space="0" w:color="auto"/>
            </w:tcBorders>
          </w:tcPr>
          <w:p w14:paraId="6847D3EC" w14:textId="77777777" w:rsidR="00C94FF9" w:rsidRPr="009575E3" w:rsidRDefault="00C94FF9" w:rsidP="00A4422C">
            <w:pPr>
              <w:pStyle w:val="TAL"/>
            </w:pPr>
          </w:p>
        </w:tc>
      </w:tr>
      <w:tr w:rsidR="00C94FF9" w14:paraId="5AB4DEC6" w14:textId="77777777" w:rsidTr="00A4422C">
        <w:tc>
          <w:tcPr>
            <w:tcW w:w="1971" w:type="dxa"/>
            <w:tcBorders>
              <w:top w:val="double" w:sz="4" w:space="0" w:color="auto"/>
            </w:tcBorders>
          </w:tcPr>
          <w:p w14:paraId="7BA874C8" w14:textId="77777777" w:rsidR="00C94FF9" w:rsidRPr="009575E3" w:rsidRDefault="00C94FF9" w:rsidP="00A4422C">
            <w:pPr>
              <w:pStyle w:val="TAL"/>
            </w:pPr>
            <w:r w:rsidRPr="009575E3">
              <w:t>IPCAN_SignallingOnly</w:t>
            </w:r>
          </w:p>
        </w:tc>
        <w:tc>
          <w:tcPr>
            <w:tcW w:w="7886" w:type="dxa"/>
            <w:tcBorders>
              <w:top w:val="double" w:sz="4" w:space="0" w:color="auto"/>
            </w:tcBorders>
          </w:tcPr>
          <w:p w14:paraId="0895178B" w14:textId="77777777" w:rsidR="00C94FF9" w:rsidRPr="009575E3" w:rsidRDefault="00C94FF9" w:rsidP="00A4422C">
            <w:pPr>
              <w:pStyle w:val="TAL"/>
            </w:pPr>
            <w:r w:rsidRPr="009575E3">
              <w:t>default DRB is used only</w:t>
            </w:r>
          </w:p>
        </w:tc>
      </w:tr>
      <w:tr w:rsidR="00C94FF9" w14:paraId="7391A71B" w14:textId="77777777" w:rsidTr="00A4422C">
        <w:tc>
          <w:tcPr>
            <w:tcW w:w="1971" w:type="dxa"/>
          </w:tcPr>
          <w:p w14:paraId="67D3435E" w14:textId="77777777" w:rsidR="00C94FF9" w:rsidRPr="009575E3" w:rsidRDefault="00C94FF9" w:rsidP="00A4422C">
            <w:pPr>
              <w:pStyle w:val="TAL"/>
            </w:pPr>
            <w:r w:rsidRPr="009575E3">
              <w:t>IPCAN_SpeechCall</w:t>
            </w:r>
          </w:p>
        </w:tc>
        <w:tc>
          <w:tcPr>
            <w:tcW w:w="7886" w:type="dxa"/>
          </w:tcPr>
          <w:p w14:paraId="2ECC6D81" w14:textId="77777777" w:rsidR="00C94FF9" w:rsidRPr="009575E3" w:rsidRDefault="00C94FF9" w:rsidP="00A4422C">
            <w:pPr>
              <w:pStyle w:val="TAL"/>
            </w:pPr>
            <w:r w:rsidRPr="009575E3">
              <w:t>one dedicated UM bearer; for normal speech calls and emergency call for limited services</w:t>
            </w:r>
          </w:p>
        </w:tc>
      </w:tr>
      <w:tr w:rsidR="00C94FF9" w14:paraId="6ABD59C8" w14:textId="77777777" w:rsidTr="00A4422C">
        <w:tc>
          <w:tcPr>
            <w:tcW w:w="1971" w:type="dxa"/>
          </w:tcPr>
          <w:p w14:paraId="35C4AE52" w14:textId="77777777" w:rsidR="00C94FF9" w:rsidRPr="009575E3" w:rsidRDefault="00C94FF9" w:rsidP="00A4422C">
            <w:pPr>
              <w:pStyle w:val="TAL"/>
            </w:pPr>
            <w:r w:rsidRPr="009575E3">
              <w:t>IPCAN_VideoCall</w:t>
            </w:r>
          </w:p>
        </w:tc>
        <w:tc>
          <w:tcPr>
            <w:tcW w:w="7886" w:type="dxa"/>
          </w:tcPr>
          <w:p w14:paraId="55604ED6" w14:textId="77777777" w:rsidR="00C94FF9" w:rsidRPr="009575E3" w:rsidRDefault="00C94FF9" w:rsidP="00A4422C">
            <w:pPr>
              <w:pStyle w:val="TAL"/>
            </w:pPr>
            <w:r w:rsidRPr="009575E3">
              <w:t>two dedicated UM bearers</w:t>
            </w:r>
          </w:p>
        </w:tc>
      </w:tr>
      <w:tr w:rsidR="00C94FF9" w14:paraId="7A341D00" w14:textId="77777777" w:rsidTr="00A4422C">
        <w:tc>
          <w:tcPr>
            <w:tcW w:w="1971" w:type="dxa"/>
          </w:tcPr>
          <w:p w14:paraId="7D2A3906" w14:textId="77777777" w:rsidR="00C94FF9" w:rsidRPr="009575E3" w:rsidRDefault="00C94FF9" w:rsidP="00A4422C">
            <w:pPr>
              <w:pStyle w:val="TAL"/>
            </w:pPr>
            <w:r w:rsidRPr="009575E3">
              <w:t>IPCAN_EmergencyCall</w:t>
            </w:r>
          </w:p>
        </w:tc>
        <w:tc>
          <w:tcPr>
            <w:tcW w:w="7886" w:type="dxa"/>
          </w:tcPr>
          <w:p w14:paraId="57DAA68C" w14:textId="77777777" w:rsidR="00C94FF9" w:rsidRPr="009575E3" w:rsidRDefault="00C94FF9" w:rsidP="00A4422C">
            <w:pPr>
              <w:pStyle w:val="TAL"/>
            </w:pPr>
            <w:r w:rsidRPr="009575E3">
              <w:t>second default bearer (AM) and one dedicated UM bearer</w:t>
            </w:r>
          </w:p>
        </w:tc>
      </w:tr>
      <w:tr w:rsidR="00C94FF9" w14:paraId="7734B16D" w14:textId="77777777" w:rsidTr="00A4422C">
        <w:tc>
          <w:tcPr>
            <w:tcW w:w="1971" w:type="dxa"/>
          </w:tcPr>
          <w:p w14:paraId="3C498887" w14:textId="77777777" w:rsidR="00C94FF9" w:rsidRPr="009575E3" w:rsidRDefault="00C94FF9" w:rsidP="00A4422C">
            <w:pPr>
              <w:pStyle w:val="TAL"/>
            </w:pPr>
            <w:r w:rsidRPr="009575E3">
              <w:t>IPCAN_SpeechAndEmergencyCall</w:t>
            </w:r>
          </w:p>
        </w:tc>
        <w:tc>
          <w:tcPr>
            <w:tcW w:w="7886" w:type="dxa"/>
          </w:tcPr>
          <w:p w14:paraId="6C0782E0" w14:textId="77777777" w:rsidR="00C94FF9" w:rsidRPr="009575E3" w:rsidRDefault="00C94FF9" w:rsidP="00A4422C">
            <w:pPr>
              <w:pStyle w:val="TAL"/>
            </w:pPr>
            <w:r w:rsidRPr="009575E3">
              <w:t>default bearer + dedicated bearer for normal speech call and another default bearer + dedicated bearer for emergency call</w:t>
            </w:r>
          </w:p>
        </w:tc>
      </w:tr>
      <w:tr w:rsidR="00C94FF9" w14:paraId="01C33262" w14:textId="77777777" w:rsidTr="00A4422C">
        <w:tc>
          <w:tcPr>
            <w:tcW w:w="1971" w:type="dxa"/>
          </w:tcPr>
          <w:p w14:paraId="3B878BB9" w14:textId="77777777" w:rsidR="00C94FF9" w:rsidRPr="009575E3" w:rsidRDefault="00C94FF9" w:rsidP="00A4422C">
            <w:pPr>
              <w:pStyle w:val="TAL"/>
            </w:pPr>
            <w:r w:rsidRPr="009575E3">
              <w:t>IPCAN_PSAPCallback</w:t>
            </w:r>
          </w:p>
        </w:tc>
        <w:tc>
          <w:tcPr>
            <w:tcW w:w="7886" w:type="dxa"/>
          </w:tcPr>
          <w:p w14:paraId="5A080C0D" w14:textId="77777777" w:rsidR="00C94FF9" w:rsidRPr="009575E3" w:rsidRDefault="00C94FF9" w:rsidP="00A4422C">
            <w:pPr>
              <w:pStyle w:val="TAL"/>
            </w:pPr>
            <w:r w:rsidRPr="009575E3">
              <w:t>emergency call or eCall is followed by a PSAP callback</w:t>
            </w:r>
          </w:p>
        </w:tc>
      </w:tr>
      <w:tr w:rsidR="00C94FF9" w14:paraId="356AA7FB" w14:textId="77777777" w:rsidTr="00A4422C">
        <w:tc>
          <w:tcPr>
            <w:tcW w:w="1971" w:type="dxa"/>
          </w:tcPr>
          <w:p w14:paraId="38707D0B" w14:textId="77777777" w:rsidR="00C94FF9" w:rsidRPr="009575E3" w:rsidRDefault="00C94FF9" w:rsidP="00A4422C">
            <w:pPr>
              <w:pStyle w:val="TAL"/>
            </w:pPr>
            <w:r w:rsidRPr="009575E3">
              <w:t>IPCAN_XCAP</w:t>
            </w:r>
          </w:p>
        </w:tc>
        <w:tc>
          <w:tcPr>
            <w:tcW w:w="7886" w:type="dxa"/>
          </w:tcPr>
          <w:p w14:paraId="4E79E59D" w14:textId="77777777" w:rsidR="00C94FF9" w:rsidRPr="009575E3" w:rsidRDefault="00C94FF9" w:rsidP="00A4422C">
            <w:pPr>
              <w:pStyle w:val="TAL"/>
            </w:pPr>
            <w:r w:rsidRPr="009575E3">
              <w:t>second default bearer (AM) for second PDN used for XCAP signalling</w:t>
            </w:r>
          </w:p>
        </w:tc>
      </w:tr>
      <w:tr w:rsidR="00C94FF9" w14:paraId="2BC980CB" w14:textId="77777777" w:rsidTr="00A4422C">
        <w:tc>
          <w:tcPr>
            <w:tcW w:w="1971" w:type="dxa"/>
          </w:tcPr>
          <w:p w14:paraId="57BB09E5" w14:textId="77777777" w:rsidR="00C94FF9" w:rsidRPr="009575E3" w:rsidRDefault="00C94FF9" w:rsidP="00A4422C">
            <w:pPr>
              <w:pStyle w:val="TAL"/>
            </w:pPr>
            <w:r w:rsidRPr="009575E3">
              <w:t>IPCAN_DataCall</w:t>
            </w:r>
          </w:p>
        </w:tc>
        <w:tc>
          <w:tcPr>
            <w:tcW w:w="7886" w:type="dxa"/>
          </w:tcPr>
          <w:p w14:paraId="3D777B7F" w14:textId="77777777" w:rsidR="00C94FF9" w:rsidRPr="009575E3" w:rsidRDefault="00C94FF9" w:rsidP="00A4422C">
            <w:pPr>
              <w:pStyle w:val="TAL"/>
            </w:pPr>
            <w:r w:rsidRPr="009575E3">
              <w:t>MCData: one dedicated UM bearer</w:t>
            </w:r>
          </w:p>
        </w:tc>
      </w:tr>
    </w:tbl>
    <w:p w14:paraId="6C5EB46D" w14:textId="77777777" w:rsidR="00C94FF9" w:rsidRDefault="00C94FF9" w:rsidP="00C94FF9"/>
    <w:p w14:paraId="083C9AC9" w14:textId="77777777" w:rsidR="00C94FF9" w:rsidRDefault="00C94FF9" w:rsidP="00C94FF9">
      <w:pPr>
        <w:pStyle w:val="TH"/>
      </w:pPr>
      <w:r>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6DC568F7" w14:textId="77777777" w:rsidTr="00A4422C">
        <w:tc>
          <w:tcPr>
            <w:tcW w:w="9857" w:type="dxa"/>
            <w:gridSpan w:val="4"/>
            <w:shd w:val="clear" w:color="auto" w:fill="E0E0E0"/>
          </w:tcPr>
          <w:p w14:paraId="180AB4C3" w14:textId="77777777" w:rsidR="00C94FF9" w:rsidRPr="009575E3" w:rsidRDefault="00C94FF9" w:rsidP="00A4422C">
            <w:pPr>
              <w:pStyle w:val="TAL"/>
              <w:rPr>
                <w:b/>
              </w:rPr>
            </w:pPr>
            <w:r w:rsidRPr="009575E3">
              <w:rPr>
                <w:b/>
              </w:rPr>
              <w:t>TTCN-3 Record Type</w:t>
            </w:r>
          </w:p>
        </w:tc>
      </w:tr>
      <w:tr w:rsidR="00C94FF9" w14:paraId="5DA007C3" w14:textId="77777777" w:rsidTr="00A4422C">
        <w:tc>
          <w:tcPr>
            <w:tcW w:w="1479" w:type="dxa"/>
            <w:tcBorders>
              <w:bottom w:val="single" w:sz="4" w:space="0" w:color="auto"/>
            </w:tcBorders>
            <w:shd w:val="clear" w:color="auto" w:fill="E0E0E0"/>
          </w:tcPr>
          <w:p w14:paraId="4958BA8D" w14:textId="77777777" w:rsidR="00C94FF9" w:rsidRPr="009575E3" w:rsidRDefault="00C94FF9" w:rsidP="00A4422C">
            <w:pPr>
              <w:pStyle w:val="TAL"/>
              <w:rPr>
                <w:b/>
              </w:rPr>
            </w:pPr>
            <w:bookmarkStart w:id="298" w:name="IPCAN_INFO_Type" w:colFirst="1" w:colLast="1"/>
            <w:r w:rsidRPr="009575E3">
              <w:rPr>
                <w:b/>
              </w:rPr>
              <w:t>Name</w:t>
            </w:r>
          </w:p>
        </w:tc>
        <w:tc>
          <w:tcPr>
            <w:tcW w:w="8378" w:type="dxa"/>
            <w:gridSpan w:val="3"/>
            <w:tcBorders>
              <w:bottom w:val="single" w:sz="4" w:space="0" w:color="auto"/>
            </w:tcBorders>
            <w:shd w:val="clear" w:color="auto" w:fill="FFFF99"/>
          </w:tcPr>
          <w:p w14:paraId="6BF97F92" w14:textId="77777777" w:rsidR="00C94FF9" w:rsidRPr="009575E3" w:rsidRDefault="00C94FF9" w:rsidP="00A4422C">
            <w:pPr>
              <w:pStyle w:val="TAL"/>
              <w:rPr>
                <w:b/>
              </w:rPr>
            </w:pPr>
            <w:r w:rsidRPr="009575E3">
              <w:rPr>
                <w:b/>
              </w:rPr>
              <w:t>IPCAN_INFO_Type</w:t>
            </w:r>
          </w:p>
        </w:tc>
      </w:tr>
      <w:bookmarkEnd w:id="298"/>
      <w:tr w:rsidR="00C94FF9" w14:paraId="0C474E20" w14:textId="77777777" w:rsidTr="00A4422C">
        <w:tc>
          <w:tcPr>
            <w:tcW w:w="1479" w:type="dxa"/>
            <w:tcBorders>
              <w:bottom w:val="double" w:sz="4" w:space="0" w:color="auto"/>
            </w:tcBorders>
            <w:shd w:val="clear" w:color="auto" w:fill="E0E0E0"/>
          </w:tcPr>
          <w:p w14:paraId="5F56AA44"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1ACED829" w14:textId="77777777" w:rsidR="00C94FF9" w:rsidRPr="009575E3" w:rsidRDefault="00C94FF9" w:rsidP="00A4422C">
            <w:pPr>
              <w:pStyle w:val="TAL"/>
            </w:pPr>
          </w:p>
        </w:tc>
      </w:tr>
      <w:tr w:rsidR="00C94FF9" w14:paraId="5DFD49C2" w14:textId="77777777" w:rsidTr="00A4422C">
        <w:tc>
          <w:tcPr>
            <w:tcW w:w="1479" w:type="dxa"/>
            <w:tcBorders>
              <w:top w:val="double" w:sz="4" w:space="0" w:color="auto"/>
            </w:tcBorders>
          </w:tcPr>
          <w:p w14:paraId="268CE211" w14:textId="77777777" w:rsidR="00C94FF9" w:rsidRPr="009575E3" w:rsidRDefault="00C94FF9" w:rsidP="00A4422C">
            <w:pPr>
              <w:pStyle w:val="TAL"/>
            </w:pPr>
            <w:r w:rsidRPr="009575E3">
              <w:t>RanType</w:t>
            </w:r>
          </w:p>
        </w:tc>
        <w:tc>
          <w:tcPr>
            <w:tcW w:w="2464" w:type="dxa"/>
            <w:tcBorders>
              <w:top w:val="double" w:sz="4" w:space="0" w:color="auto"/>
            </w:tcBorders>
          </w:tcPr>
          <w:p w14:paraId="05C961BF" w14:textId="77777777" w:rsidR="00C94FF9" w:rsidRPr="009575E3" w:rsidRDefault="00C94FF9" w:rsidP="00A4422C">
            <w:pPr>
              <w:pStyle w:val="TAL"/>
            </w:pPr>
            <w:r w:rsidRPr="009575E3">
              <w:t>IPCAN_RAN_Type</w:t>
            </w:r>
          </w:p>
        </w:tc>
        <w:tc>
          <w:tcPr>
            <w:tcW w:w="493" w:type="dxa"/>
            <w:tcBorders>
              <w:top w:val="double" w:sz="4" w:space="0" w:color="auto"/>
            </w:tcBorders>
          </w:tcPr>
          <w:p w14:paraId="19B79F60" w14:textId="77777777" w:rsidR="00C94FF9" w:rsidRPr="009575E3" w:rsidRDefault="00C94FF9" w:rsidP="00A4422C">
            <w:pPr>
              <w:pStyle w:val="TAL"/>
            </w:pPr>
            <w:r w:rsidRPr="009575E3">
              <w:t>opt</w:t>
            </w:r>
          </w:p>
        </w:tc>
        <w:tc>
          <w:tcPr>
            <w:tcW w:w="5421" w:type="dxa"/>
            <w:tcBorders>
              <w:top w:val="double" w:sz="4" w:space="0" w:color="auto"/>
            </w:tcBorders>
          </w:tcPr>
          <w:p w14:paraId="3469E830" w14:textId="77777777" w:rsidR="00C94FF9" w:rsidRPr="009575E3" w:rsidRDefault="00C94FF9" w:rsidP="00A4422C">
            <w:pPr>
              <w:pStyle w:val="TAL"/>
            </w:pPr>
          </w:p>
        </w:tc>
      </w:tr>
      <w:tr w:rsidR="00C94FF9" w14:paraId="2093E07D" w14:textId="77777777" w:rsidTr="00A4422C">
        <w:tc>
          <w:tcPr>
            <w:tcW w:w="1479" w:type="dxa"/>
          </w:tcPr>
          <w:p w14:paraId="59038CE3" w14:textId="77777777" w:rsidR="00C94FF9" w:rsidRPr="009575E3" w:rsidRDefault="00C94FF9" w:rsidP="00A4422C">
            <w:pPr>
              <w:pStyle w:val="TAL"/>
            </w:pPr>
            <w:r w:rsidRPr="009575E3">
              <w:t>UE_Release</w:t>
            </w:r>
          </w:p>
        </w:tc>
        <w:tc>
          <w:tcPr>
            <w:tcW w:w="2464" w:type="dxa"/>
          </w:tcPr>
          <w:p w14:paraId="7840D281" w14:textId="77777777" w:rsidR="00C94FF9" w:rsidRPr="009575E3" w:rsidRDefault="00C94FF9" w:rsidP="00A4422C">
            <w:pPr>
              <w:pStyle w:val="TAL"/>
            </w:pPr>
            <w:r w:rsidRPr="009575E3">
              <w:t>integer</w:t>
            </w:r>
          </w:p>
        </w:tc>
        <w:tc>
          <w:tcPr>
            <w:tcW w:w="493" w:type="dxa"/>
          </w:tcPr>
          <w:p w14:paraId="69D88A3C" w14:textId="77777777" w:rsidR="00C94FF9" w:rsidRPr="009575E3" w:rsidRDefault="00C94FF9" w:rsidP="00A4422C">
            <w:pPr>
              <w:pStyle w:val="TAL"/>
            </w:pPr>
            <w:r w:rsidRPr="009575E3">
              <w:t>opt</w:t>
            </w:r>
          </w:p>
        </w:tc>
        <w:tc>
          <w:tcPr>
            <w:tcW w:w="5421" w:type="dxa"/>
          </w:tcPr>
          <w:p w14:paraId="333C04E0" w14:textId="77777777" w:rsidR="00C94FF9" w:rsidRPr="009575E3" w:rsidRDefault="00C94FF9" w:rsidP="00A4422C">
            <w:pPr>
              <w:pStyle w:val="TAL"/>
            </w:pPr>
          </w:p>
        </w:tc>
      </w:tr>
      <w:tr w:rsidR="00C94FF9" w14:paraId="1B5A7056" w14:textId="77777777" w:rsidTr="00A4422C">
        <w:tc>
          <w:tcPr>
            <w:tcW w:w="1479" w:type="dxa"/>
          </w:tcPr>
          <w:p w14:paraId="6417F074" w14:textId="77777777" w:rsidR="00C94FF9" w:rsidRPr="009575E3" w:rsidRDefault="00C94FF9" w:rsidP="00A4422C">
            <w:pPr>
              <w:pStyle w:val="TAL"/>
            </w:pPr>
            <w:r w:rsidRPr="009575E3">
              <w:t>AuthResLength</w:t>
            </w:r>
          </w:p>
        </w:tc>
        <w:tc>
          <w:tcPr>
            <w:tcW w:w="2464" w:type="dxa"/>
          </w:tcPr>
          <w:p w14:paraId="05707234" w14:textId="77777777" w:rsidR="00C94FF9" w:rsidRPr="009575E3" w:rsidRDefault="00C94FF9" w:rsidP="00A4422C">
            <w:pPr>
              <w:pStyle w:val="TAL"/>
            </w:pPr>
            <w:r w:rsidRPr="009575E3">
              <w:t>integer</w:t>
            </w:r>
          </w:p>
        </w:tc>
        <w:tc>
          <w:tcPr>
            <w:tcW w:w="493" w:type="dxa"/>
          </w:tcPr>
          <w:p w14:paraId="45D9E31F" w14:textId="77777777" w:rsidR="00C94FF9" w:rsidRPr="009575E3" w:rsidRDefault="00C94FF9" w:rsidP="00A4422C">
            <w:pPr>
              <w:pStyle w:val="TAL"/>
            </w:pPr>
            <w:r w:rsidRPr="009575E3">
              <w:t>opt</w:t>
            </w:r>
          </w:p>
        </w:tc>
        <w:tc>
          <w:tcPr>
            <w:tcW w:w="5421" w:type="dxa"/>
          </w:tcPr>
          <w:p w14:paraId="52EAF8DF" w14:textId="77777777" w:rsidR="00C94FF9" w:rsidRPr="009575E3" w:rsidRDefault="00C94FF9" w:rsidP="00A4422C">
            <w:pPr>
              <w:pStyle w:val="TAL"/>
            </w:pPr>
          </w:p>
        </w:tc>
      </w:tr>
      <w:tr w:rsidR="00C94FF9" w14:paraId="78826063" w14:textId="77777777" w:rsidTr="00A4422C">
        <w:tc>
          <w:tcPr>
            <w:tcW w:w="1479" w:type="dxa"/>
          </w:tcPr>
          <w:p w14:paraId="7794473D" w14:textId="77777777" w:rsidR="00C94FF9" w:rsidRPr="009575E3" w:rsidRDefault="00C94FF9" w:rsidP="00A4422C">
            <w:pPr>
              <w:pStyle w:val="TAL"/>
            </w:pPr>
            <w:r w:rsidRPr="009575E3">
              <w:t>NetworkSupportsVoiceOverIMS</w:t>
            </w:r>
          </w:p>
        </w:tc>
        <w:tc>
          <w:tcPr>
            <w:tcW w:w="2464" w:type="dxa"/>
          </w:tcPr>
          <w:p w14:paraId="0E7DF19D" w14:textId="77777777" w:rsidR="00C94FF9" w:rsidRPr="009575E3" w:rsidRDefault="00C94FF9" w:rsidP="00A4422C">
            <w:pPr>
              <w:pStyle w:val="TAL"/>
            </w:pPr>
            <w:r w:rsidRPr="009575E3">
              <w:t>boolean</w:t>
            </w:r>
          </w:p>
        </w:tc>
        <w:tc>
          <w:tcPr>
            <w:tcW w:w="493" w:type="dxa"/>
          </w:tcPr>
          <w:p w14:paraId="10AAD0A8" w14:textId="77777777" w:rsidR="00C94FF9" w:rsidRPr="009575E3" w:rsidRDefault="00C94FF9" w:rsidP="00A4422C">
            <w:pPr>
              <w:pStyle w:val="TAL"/>
            </w:pPr>
          </w:p>
        </w:tc>
        <w:tc>
          <w:tcPr>
            <w:tcW w:w="5421" w:type="dxa"/>
          </w:tcPr>
          <w:p w14:paraId="04136E7D" w14:textId="77777777" w:rsidR="00C94FF9" w:rsidRPr="009575E3" w:rsidRDefault="00C94FF9" w:rsidP="00A4422C">
            <w:pPr>
              <w:pStyle w:val="TAL"/>
            </w:pPr>
          </w:p>
        </w:tc>
      </w:tr>
    </w:tbl>
    <w:p w14:paraId="3CB8B1E6" w14:textId="77777777" w:rsidR="00C94FF9" w:rsidRDefault="00C94FF9" w:rsidP="00C94FF9"/>
    <w:p w14:paraId="148D88D1" w14:textId="77777777" w:rsidR="00C94FF9" w:rsidRDefault="00C94FF9" w:rsidP="00C94FF9">
      <w:pPr>
        <w:pStyle w:val="TH"/>
      </w:pPr>
      <w:r>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94FF9" w14:paraId="1E1A5AAB" w14:textId="77777777" w:rsidTr="00A4422C">
        <w:tc>
          <w:tcPr>
            <w:tcW w:w="9857" w:type="dxa"/>
            <w:gridSpan w:val="2"/>
            <w:shd w:val="clear" w:color="auto" w:fill="E0E0E0"/>
          </w:tcPr>
          <w:p w14:paraId="14C67F9D" w14:textId="77777777" w:rsidR="00C94FF9" w:rsidRPr="009575E3" w:rsidRDefault="00C94FF9" w:rsidP="00A4422C">
            <w:pPr>
              <w:pStyle w:val="TAL"/>
              <w:rPr>
                <w:b/>
              </w:rPr>
            </w:pPr>
            <w:r w:rsidRPr="009575E3">
              <w:rPr>
                <w:b/>
              </w:rPr>
              <w:t>TTCN-3 Enumerated Type</w:t>
            </w:r>
          </w:p>
        </w:tc>
      </w:tr>
      <w:tr w:rsidR="00C94FF9" w14:paraId="3F647F87" w14:textId="77777777" w:rsidTr="00A4422C">
        <w:tc>
          <w:tcPr>
            <w:tcW w:w="1971" w:type="dxa"/>
            <w:tcBorders>
              <w:bottom w:val="single" w:sz="4" w:space="0" w:color="auto"/>
            </w:tcBorders>
            <w:shd w:val="clear" w:color="auto" w:fill="E0E0E0"/>
          </w:tcPr>
          <w:p w14:paraId="7415012C" w14:textId="77777777" w:rsidR="00C94FF9" w:rsidRPr="009575E3" w:rsidRDefault="00C94FF9" w:rsidP="00A4422C">
            <w:pPr>
              <w:pStyle w:val="TAL"/>
              <w:rPr>
                <w:b/>
              </w:rPr>
            </w:pPr>
            <w:bookmarkStart w:id="299" w:name="IMS_IPCAN_CommandName_Type" w:colFirst="1" w:colLast="1"/>
            <w:r w:rsidRPr="009575E3">
              <w:rPr>
                <w:b/>
              </w:rPr>
              <w:t>Name</w:t>
            </w:r>
          </w:p>
        </w:tc>
        <w:tc>
          <w:tcPr>
            <w:tcW w:w="7886" w:type="dxa"/>
            <w:tcBorders>
              <w:bottom w:val="single" w:sz="4" w:space="0" w:color="auto"/>
            </w:tcBorders>
            <w:shd w:val="clear" w:color="auto" w:fill="FFFF99"/>
          </w:tcPr>
          <w:p w14:paraId="64DAF7E2" w14:textId="77777777" w:rsidR="00C94FF9" w:rsidRPr="009575E3" w:rsidRDefault="00C94FF9" w:rsidP="00A4422C">
            <w:pPr>
              <w:pStyle w:val="TAL"/>
              <w:rPr>
                <w:b/>
              </w:rPr>
            </w:pPr>
            <w:r w:rsidRPr="009575E3">
              <w:rPr>
                <w:b/>
              </w:rPr>
              <w:t>IMS_IPCAN_CommandName_Type</w:t>
            </w:r>
          </w:p>
        </w:tc>
      </w:tr>
      <w:bookmarkEnd w:id="299"/>
      <w:tr w:rsidR="00C94FF9" w14:paraId="3FA7645F" w14:textId="77777777" w:rsidTr="00A4422C">
        <w:tc>
          <w:tcPr>
            <w:tcW w:w="1971" w:type="dxa"/>
            <w:tcBorders>
              <w:bottom w:val="double" w:sz="4" w:space="0" w:color="auto"/>
            </w:tcBorders>
            <w:shd w:val="clear" w:color="auto" w:fill="E0E0E0"/>
          </w:tcPr>
          <w:p w14:paraId="0D7D4380" w14:textId="77777777" w:rsidR="00C94FF9" w:rsidRPr="009575E3" w:rsidRDefault="00C94FF9" w:rsidP="00A4422C">
            <w:pPr>
              <w:pStyle w:val="TAL"/>
              <w:rPr>
                <w:b/>
              </w:rPr>
            </w:pPr>
            <w:r w:rsidRPr="009575E3">
              <w:rPr>
                <w:b/>
              </w:rPr>
              <w:t>Comment</w:t>
            </w:r>
          </w:p>
        </w:tc>
        <w:tc>
          <w:tcPr>
            <w:tcW w:w="7886" w:type="dxa"/>
            <w:tcBorders>
              <w:bottom w:val="double" w:sz="4" w:space="0" w:color="auto"/>
            </w:tcBorders>
          </w:tcPr>
          <w:p w14:paraId="199336BB" w14:textId="77777777" w:rsidR="00C94FF9" w:rsidRPr="009575E3" w:rsidRDefault="00C94FF9" w:rsidP="00A4422C">
            <w:pPr>
              <w:pStyle w:val="TAL"/>
            </w:pPr>
          </w:p>
        </w:tc>
      </w:tr>
      <w:tr w:rsidR="00C94FF9" w14:paraId="1CC2D33A" w14:textId="77777777" w:rsidTr="00A4422C">
        <w:tc>
          <w:tcPr>
            <w:tcW w:w="1971" w:type="dxa"/>
            <w:tcBorders>
              <w:top w:val="double" w:sz="4" w:space="0" w:color="auto"/>
            </w:tcBorders>
          </w:tcPr>
          <w:p w14:paraId="13C27272" w14:textId="77777777" w:rsidR="00C94FF9" w:rsidRPr="009575E3" w:rsidRDefault="00C94FF9" w:rsidP="00A4422C">
            <w:pPr>
              <w:pStyle w:val="TAL"/>
            </w:pPr>
            <w:r w:rsidRPr="009575E3">
              <w:t>IPCAN_INIT</w:t>
            </w:r>
          </w:p>
        </w:tc>
        <w:tc>
          <w:tcPr>
            <w:tcW w:w="7886" w:type="dxa"/>
            <w:tcBorders>
              <w:top w:val="double" w:sz="4" w:space="0" w:color="auto"/>
            </w:tcBorders>
          </w:tcPr>
          <w:p w14:paraId="25AD4267" w14:textId="77777777" w:rsidR="00C94FF9" w:rsidRPr="009575E3" w:rsidRDefault="00C94FF9" w:rsidP="00A4422C">
            <w:pPr>
              <w:pStyle w:val="TAL"/>
            </w:pPr>
            <w:r w:rsidRPr="009575E3">
              <w:t>trigger the IPCAN_PTC to create a cell and do further appropriate initialisation;</w:t>
            </w:r>
          </w:p>
          <w:p w14:paraId="02D92BBC" w14:textId="77777777" w:rsidR="00C94FF9" w:rsidRPr="009575E3" w:rsidRDefault="00C94FF9" w:rsidP="00A4422C">
            <w:pPr>
              <w:pStyle w:val="TAL"/>
            </w:pPr>
            <w:r w:rsidRPr="009575E3">
              <w:t>which RAN technology to be use is decided by the IPCAN_PTC based on PIXITs;</w:t>
            </w:r>
          </w:p>
          <w:p w14:paraId="606F7541" w14:textId="77777777" w:rsidR="00C94FF9" w:rsidRPr="009575E3" w:rsidRDefault="00C94FF9" w:rsidP="00A4422C">
            <w:pPr>
              <w:pStyle w:val="TAL"/>
            </w:pPr>
            <w:r w:rsidRPr="009575E3">
              <w:t>as test procedure shall be specified which procedure is used during the test body to know which DRBs need to be pre-configured;</w:t>
            </w:r>
          </w:p>
          <w:p w14:paraId="2EF23408" w14:textId="77777777" w:rsidR="00C94FF9" w:rsidRPr="009575E3" w:rsidRDefault="00C94FF9" w:rsidP="00A4422C">
            <w:pPr>
              <w:pStyle w:val="TAL"/>
            </w:pPr>
            <w:r w:rsidRPr="009575E3">
              <w:t>IPCAN returns response indicating the RAN type</w:t>
            </w:r>
          </w:p>
        </w:tc>
      </w:tr>
      <w:tr w:rsidR="00C94FF9" w14:paraId="48596A74" w14:textId="77777777" w:rsidTr="00A4422C">
        <w:tc>
          <w:tcPr>
            <w:tcW w:w="1971" w:type="dxa"/>
          </w:tcPr>
          <w:p w14:paraId="792E1403" w14:textId="77777777" w:rsidR="00C94FF9" w:rsidRPr="009575E3" w:rsidRDefault="00C94FF9" w:rsidP="00A4422C">
            <w:pPr>
              <w:pStyle w:val="TAL"/>
            </w:pPr>
            <w:r w:rsidRPr="009575E3">
              <w:t>IPCAN_STARTPROCEDURE</w:t>
            </w:r>
          </w:p>
        </w:tc>
        <w:tc>
          <w:tcPr>
            <w:tcW w:w="7886" w:type="dxa"/>
          </w:tcPr>
          <w:p w14:paraId="77C29CEA" w14:textId="77777777" w:rsidR="00C94FF9" w:rsidRPr="009575E3" w:rsidRDefault="00C94FF9" w:rsidP="00A4422C">
            <w:pPr>
              <w:pStyle w:val="TAL"/>
            </w:pPr>
            <w:r w:rsidRPr="009575E3">
              <w:t>trigger the IPCAN to expect (MO) or page (MT) the UE to establish an RRC connection;</w:t>
            </w:r>
          </w:p>
          <w:p w14:paraId="000AB785" w14:textId="77777777" w:rsidR="00C94FF9" w:rsidRPr="009575E3" w:rsidRDefault="00C94FF9" w:rsidP="00A4422C">
            <w:pPr>
              <w:pStyle w:val="TAL"/>
            </w:pPr>
            <w:r w:rsidRPr="009575E3">
              <w:t>depending on the connection type triggers may need to be sent from IPCAN to IMS or from IMS to IPCAN to synchronise establishment</w:t>
            </w:r>
          </w:p>
          <w:p w14:paraId="362F1C32" w14:textId="77777777" w:rsidR="00C94FF9" w:rsidRPr="009575E3" w:rsidRDefault="00C94FF9" w:rsidP="00A4422C">
            <w:pPr>
              <w:pStyle w:val="TAL"/>
            </w:pPr>
            <w:r w:rsidRPr="009575E3">
              <w:t>of dedicated DRBs (EUTRA) or secondary PDP contexts (UTRAN)</w:t>
            </w:r>
          </w:p>
        </w:tc>
      </w:tr>
      <w:tr w:rsidR="00C94FF9" w14:paraId="5E6658A5" w14:textId="77777777" w:rsidTr="00A4422C">
        <w:tc>
          <w:tcPr>
            <w:tcW w:w="1971" w:type="dxa"/>
          </w:tcPr>
          <w:p w14:paraId="2955C5C6" w14:textId="77777777" w:rsidR="00C94FF9" w:rsidRPr="009575E3" w:rsidRDefault="00C94FF9" w:rsidP="00A4422C">
            <w:pPr>
              <w:pStyle w:val="TAL"/>
            </w:pPr>
            <w:r w:rsidRPr="009575E3">
              <w:t>IPCAN_ENDPROCEDURE</w:t>
            </w:r>
          </w:p>
        </w:tc>
        <w:tc>
          <w:tcPr>
            <w:tcW w:w="7886" w:type="dxa"/>
          </w:tcPr>
          <w:p w14:paraId="5A910A67" w14:textId="77777777" w:rsidR="00C94FF9" w:rsidRPr="009575E3" w:rsidRDefault="00C94FF9" w:rsidP="00A4422C">
            <w:pPr>
              <w:pStyle w:val="TAL"/>
            </w:pPr>
            <w:r w:rsidRPr="009575E3">
              <w:t>trigger RRC connection release by the IPCAN_PTC;</w:t>
            </w:r>
          </w:p>
          <w:p w14:paraId="09490A95" w14:textId="77777777" w:rsidR="00C94FF9" w:rsidRPr="009575E3" w:rsidRDefault="00C94FF9" w:rsidP="00A4422C">
            <w:pPr>
              <w:pStyle w:val="TAL"/>
            </w:pPr>
            <w:r w:rsidRPr="009575E3">
              <w:t>as a SIP message may be sent out just before end of the procedure in general a delay of 2s shall be added before sending IPCAN_ENDPROCEDURE to IPCAN;</w:t>
            </w:r>
          </w:p>
          <w:p w14:paraId="52279E97" w14:textId="77777777" w:rsidR="00C94FF9" w:rsidRPr="009575E3" w:rsidRDefault="00C94FF9" w:rsidP="00A4422C">
            <w:pPr>
              <w:pStyle w:val="TAL"/>
            </w:pPr>
            <w:r w:rsidRPr="009575E3">
              <w:t>for UTRAN it is up to IPCAN and SS implementation to cope with possible/necessary release of (secondary) PDP context;</w:t>
            </w:r>
          </w:p>
          <w:p w14:paraId="54FBE3FE" w14:textId="77777777" w:rsidR="00C94FF9" w:rsidRPr="009575E3" w:rsidRDefault="00C94FF9" w:rsidP="00A4422C">
            <w:pPr>
              <w:pStyle w:val="TAL"/>
            </w:pPr>
            <w:r w:rsidRPr="009575E3">
              <w:t>a trigger shall be sent from IPCAN to IMS to indicate when RRC connection is released</w:t>
            </w:r>
          </w:p>
        </w:tc>
      </w:tr>
      <w:tr w:rsidR="00C94FF9" w14:paraId="601D31AD" w14:textId="77777777" w:rsidTr="00A4422C">
        <w:tc>
          <w:tcPr>
            <w:tcW w:w="1971" w:type="dxa"/>
          </w:tcPr>
          <w:p w14:paraId="176395D3" w14:textId="77777777" w:rsidR="00C94FF9" w:rsidRPr="009575E3" w:rsidRDefault="00C94FF9" w:rsidP="00A4422C">
            <w:pPr>
              <w:pStyle w:val="TAL"/>
            </w:pPr>
            <w:r w:rsidRPr="009575E3">
              <w:t>IPCAN_RELEASE</w:t>
            </w:r>
          </w:p>
        </w:tc>
        <w:tc>
          <w:tcPr>
            <w:tcW w:w="7886" w:type="dxa"/>
          </w:tcPr>
          <w:p w14:paraId="627777FF" w14:textId="77777777" w:rsidR="00C94FF9" w:rsidRPr="009575E3" w:rsidRDefault="00C94FF9" w:rsidP="00A4422C">
            <w:pPr>
              <w:pStyle w:val="TAL"/>
            </w:pPr>
            <w:r w:rsidRPr="009575E3">
              <w:t>Detach UE and release cell (postamble);</w:t>
            </w:r>
          </w:p>
          <w:p w14:paraId="1C436242" w14:textId="77777777" w:rsidR="00C94FF9" w:rsidRPr="009575E3" w:rsidRDefault="00C94FF9" w:rsidP="00A4422C">
            <w:pPr>
              <w:pStyle w:val="TAL"/>
            </w:pPr>
            <w:r w:rsidRPr="009575E3">
              <w:t>a trigger is shall be sent from IPCAN to IMS to indicate when IPCAN is released</w:t>
            </w:r>
          </w:p>
        </w:tc>
      </w:tr>
      <w:tr w:rsidR="00C94FF9" w14:paraId="41E2C379" w14:textId="77777777" w:rsidTr="00A4422C">
        <w:tc>
          <w:tcPr>
            <w:tcW w:w="1971" w:type="dxa"/>
          </w:tcPr>
          <w:p w14:paraId="5B07A06C" w14:textId="77777777" w:rsidR="00C94FF9" w:rsidRPr="009575E3" w:rsidRDefault="00C94FF9" w:rsidP="00A4422C">
            <w:pPr>
              <w:pStyle w:val="TAL"/>
            </w:pPr>
            <w:r w:rsidRPr="009575E3">
              <w:t>IPCAN_QUERY</w:t>
            </w:r>
          </w:p>
        </w:tc>
        <w:tc>
          <w:tcPr>
            <w:tcW w:w="7886" w:type="dxa"/>
          </w:tcPr>
          <w:p w14:paraId="4EA242A0" w14:textId="77777777" w:rsidR="00C94FF9" w:rsidRPr="009575E3" w:rsidRDefault="00C94FF9" w:rsidP="00A4422C">
            <w:pPr>
              <w:pStyle w:val="TAL"/>
            </w:pPr>
            <w:r w:rsidRPr="009575E3">
              <w:t>query information from the IPCAN PTC</w:t>
            </w:r>
          </w:p>
        </w:tc>
      </w:tr>
      <w:tr w:rsidR="00C94FF9" w14:paraId="595D5D09" w14:textId="77777777" w:rsidTr="00A4422C">
        <w:tc>
          <w:tcPr>
            <w:tcW w:w="1971" w:type="dxa"/>
          </w:tcPr>
          <w:p w14:paraId="3371E082" w14:textId="77777777" w:rsidR="00C94FF9" w:rsidRPr="009575E3" w:rsidRDefault="00C94FF9" w:rsidP="00A4422C">
            <w:pPr>
              <w:pStyle w:val="TAL"/>
            </w:pPr>
            <w:r w:rsidRPr="009575E3">
              <w:t>IPCAN_PROVIDELOCATIONINFORMATION</w:t>
            </w:r>
          </w:p>
        </w:tc>
        <w:tc>
          <w:tcPr>
            <w:tcW w:w="7886" w:type="dxa"/>
          </w:tcPr>
          <w:p w14:paraId="32BEB61E" w14:textId="77777777" w:rsidR="00C94FF9" w:rsidRPr="009575E3" w:rsidRDefault="00C94FF9" w:rsidP="00A4422C">
            <w:pPr>
              <w:pStyle w:val="TAL"/>
            </w:pPr>
            <w:r w:rsidRPr="009575E3">
              <w:t>trigger IPCAN to provide UELocationInformation to the UE acc. to 36.509</w:t>
            </w:r>
          </w:p>
        </w:tc>
      </w:tr>
    </w:tbl>
    <w:p w14:paraId="6DC70EB0" w14:textId="77777777" w:rsidR="00C94FF9" w:rsidRDefault="00C94FF9" w:rsidP="00C94FF9"/>
    <w:p w14:paraId="088B6FC6" w14:textId="77777777" w:rsidR="00C94FF9" w:rsidRDefault="00C94FF9" w:rsidP="00C94FF9">
      <w:pPr>
        <w:pStyle w:val="TH"/>
      </w:pPr>
      <w:r>
        <w:lastRenderedPageBreak/>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3D0D7A2D" w14:textId="77777777" w:rsidTr="00A4422C">
        <w:tc>
          <w:tcPr>
            <w:tcW w:w="9857" w:type="dxa"/>
            <w:gridSpan w:val="4"/>
            <w:shd w:val="clear" w:color="auto" w:fill="E0E0E0"/>
          </w:tcPr>
          <w:p w14:paraId="684BBFE4" w14:textId="77777777" w:rsidR="00C94FF9" w:rsidRPr="009575E3" w:rsidRDefault="00C94FF9" w:rsidP="00A4422C">
            <w:pPr>
              <w:pStyle w:val="TAL"/>
              <w:rPr>
                <w:b/>
              </w:rPr>
            </w:pPr>
            <w:r w:rsidRPr="009575E3">
              <w:rPr>
                <w:b/>
              </w:rPr>
              <w:t>TTCN-3 Record Type</w:t>
            </w:r>
          </w:p>
        </w:tc>
      </w:tr>
      <w:tr w:rsidR="00C94FF9" w14:paraId="25003C06" w14:textId="77777777" w:rsidTr="00A4422C">
        <w:tc>
          <w:tcPr>
            <w:tcW w:w="1479" w:type="dxa"/>
            <w:tcBorders>
              <w:bottom w:val="single" w:sz="4" w:space="0" w:color="auto"/>
            </w:tcBorders>
            <w:shd w:val="clear" w:color="auto" w:fill="E0E0E0"/>
          </w:tcPr>
          <w:p w14:paraId="4914DCD9" w14:textId="77777777" w:rsidR="00C94FF9" w:rsidRPr="009575E3" w:rsidRDefault="00C94FF9" w:rsidP="00A4422C">
            <w:pPr>
              <w:pStyle w:val="TAL"/>
              <w:rPr>
                <w:b/>
              </w:rPr>
            </w:pPr>
            <w:bookmarkStart w:id="300" w:name="IMS_IPCAN_Command_Type" w:colFirst="1" w:colLast="1"/>
            <w:r w:rsidRPr="009575E3">
              <w:rPr>
                <w:b/>
              </w:rPr>
              <w:t>Name</w:t>
            </w:r>
          </w:p>
        </w:tc>
        <w:tc>
          <w:tcPr>
            <w:tcW w:w="8378" w:type="dxa"/>
            <w:gridSpan w:val="3"/>
            <w:tcBorders>
              <w:bottom w:val="single" w:sz="4" w:space="0" w:color="auto"/>
            </w:tcBorders>
            <w:shd w:val="clear" w:color="auto" w:fill="FFFF99"/>
          </w:tcPr>
          <w:p w14:paraId="40695C21" w14:textId="77777777" w:rsidR="00C94FF9" w:rsidRPr="009575E3" w:rsidRDefault="00C94FF9" w:rsidP="00A4422C">
            <w:pPr>
              <w:pStyle w:val="TAL"/>
              <w:rPr>
                <w:b/>
              </w:rPr>
            </w:pPr>
            <w:r w:rsidRPr="009575E3">
              <w:rPr>
                <w:b/>
              </w:rPr>
              <w:t>IMS_IPCAN_Command_Type</w:t>
            </w:r>
          </w:p>
        </w:tc>
      </w:tr>
      <w:bookmarkEnd w:id="300"/>
      <w:tr w:rsidR="00C94FF9" w14:paraId="67397E18" w14:textId="77777777" w:rsidTr="00A4422C">
        <w:tc>
          <w:tcPr>
            <w:tcW w:w="1479" w:type="dxa"/>
            <w:tcBorders>
              <w:bottom w:val="double" w:sz="4" w:space="0" w:color="auto"/>
            </w:tcBorders>
            <w:shd w:val="clear" w:color="auto" w:fill="E0E0E0"/>
          </w:tcPr>
          <w:p w14:paraId="150B8A73"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76CB1033" w14:textId="77777777" w:rsidR="00C94FF9" w:rsidRPr="009575E3" w:rsidRDefault="00C94FF9" w:rsidP="00A4422C">
            <w:pPr>
              <w:pStyle w:val="TAL"/>
            </w:pPr>
            <w:r w:rsidRPr="009575E3">
              <w:t>Messages IMS_PTC -&gt; IPCAN</w:t>
            </w:r>
          </w:p>
        </w:tc>
      </w:tr>
      <w:tr w:rsidR="00C94FF9" w14:paraId="4B4F056E" w14:textId="77777777" w:rsidTr="00A4422C">
        <w:tc>
          <w:tcPr>
            <w:tcW w:w="1479" w:type="dxa"/>
            <w:tcBorders>
              <w:top w:val="double" w:sz="4" w:space="0" w:color="auto"/>
            </w:tcBorders>
          </w:tcPr>
          <w:p w14:paraId="23A74B71" w14:textId="77777777" w:rsidR="00C94FF9" w:rsidRPr="009575E3" w:rsidRDefault="00C94FF9" w:rsidP="00A4422C">
            <w:pPr>
              <w:pStyle w:val="TAL"/>
            </w:pPr>
            <w:r w:rsidRPr="009575E3">
              <w:t>Name</w:t>
            </w:r>
          </w:p>
        </w:tc>
        <w:tc>
          <w:tcPr>
            <w:tcW w:w="2464" w:type="dxa"/>
            <w:tcBorders>
              <w:top w:val="double" w:sz="4" w:space="0" w:color="auto"/>
            </w:tcBorders>
          </w:tcPr>
          <w:p w14:paraId="6405F707" w14:textId="77777777" w:rsidR="00C94FF9" w:rsidRPr="009575E3" w:rsidRDefault="00C94FF9" w:rsidP="00A4422C">
            <w:pPr>
              <w:pStyle w:val="TAL"/>
            </w:pPr>
            <w:hyperlink w:anchor="IMS_IPCAN_CommandName_Type" w:history="1">
              <w:r w:rsidRPr="009575E3">
                <w:rPr>
                  <w:rStyle w:val="Hyperlink"/>
                </w:rPr>
                <w:t>IMS_IPCAN_CommandName_Type</w:t>
              </w:r>
            </w:hyperlink>
          </w:p>
        </w:tc>
        <w:tc>
          <w:tcPr>
            <w:tcW w:w="493" w:type="dxa"/>
            <w:tcBorders>
              <w:top w:val="double" w:sz="4" w:space="0" w:color="auto"/>
            </w:tcBorders>
          </w:tcPr>
          <w:p w14:paraId="53E2C499" w14:textId="77777777" w:rsidR="00C94FF9" w:rsidRPr="009575E3" w:rsidRDefault="00C94FF9" w:rsidP="00A4422C">
            <w:pPr>
              <w:pStyle w:val="TAL"/>
            </w:pPr>
          </w:p>
        </w:tc>
        <w:tc>
          <w:tcPr>
            <w:tcW w:w="5421" w:type="dxa"/>
            <w:tcBorders>
              <w:top w:val="double" w:sz="4" w:space="0" w:color="auto"/>
            </w:tcBorders>
          </w:tcPr>
          <w:p w14:paraId="3D9D017E" w14:textId="77777777" w:rsidR="00C94FF9" w:rsidRPr="009575E3" w:rsidRDefault="00C94FF9" w:rsidP="00A4422C">
            <w:pPr>
              <w:pStyle w:val="TAL"/>
            </w:pPr>
          </w:p>
        </w:tc>
      </w:tr>
      <w:tr w:rsidR="00C94FF9" w14:paraId="5D1C2260" w14:textId="77777777" w:rsidTr="00A4422C">
        <w:tc>
          <w:tcPr>
            <w:tcW w:w="1479" w:type="dxa"/>
          </w:tcPr>
          <w:p w14:paraId="319031D1" w14:textId="77777777" w:rsidR="00C94FF9" w:rsidRPr="009575E3" w:rsidRDefault="00C94FF9" w:rsidP="00A4422C">
            <w:pPr>
              <w:pStyle w:val="TAL"/>
            </w:pPr>
            <w:r w:rsidRPr="009575E3">
              <w:t>TestConfiguration</w:t>
            </w:r>
          </w:p>
        </w:tc>
        <w:tc>
          <w:tcPr>
            <w:tcW w:w="2464" w:type="dxa"/>
          </w:tcPr>
          <w:p w14:paraId="03D3E523" w14:textId="77777777" w:rsidR="00C94FF9" w:rsidRPr="009575E3" w:rsidRDefault="00C94FF9" w:rsidP="00A4422C">
            <w:pPr>
              <w:pStyle w:val="TAL"/>
            </w:pPr>
            <w:hyperlink w:anchor="IMS_TestConfiguration_Type" w:history="1">
              <w:r w:rsidRPr="009575E3">
                <w:rPr>
                  <w:rStyle w:val="Hyperlink"/>
                </w:rPr>
                <w:t>IMS_TestConfiguration_Type</w:t>
              </w:r>
            </w:hyperlink>
          </w:p>
        </w:tc>
        <w:tc>
          <w:tcPr>
            <w:tcW w:w="493" w:type="dxa"/>
          </w:tcPr>
          <w:p w14:paraId="730A2AC1" w14:textId="77777777" w:rsidR="00C94FF9" w:rsidRPr="009575E3" w:rsidRDefault="00C94FF9" w:rsidP="00A4422C">
            <w:pPr>
              <w:pStyle w:val="TAL"/>
            </w:pPr>
            <w:r w:rsidRPr="009575E3">
              <w:t>opt</w:t>
            </w:r>
          </w:p>
        </w:tc>
        <w:tc>
          <w:tcPr>
            <w:tcW w:w="5421" w:type="dxa"/>
          </w:tcPr>
          <w:p w14:paraId="68173369" w14:textId="77777777" w:rsidR="00C94FF9" w:rsidRPr="009575E3" w:rsidRDefault="00C94FF9" w:rsidP="00A4422C">
            <w:pPr>
              <w:pStyle w:val="TAL"/>
            </w:pPr>
          </w:p>
        </w:tc>
      </w:tr>
      <w:tr w:rsidR="00C94FF9" w14:paraId="41B6AB91" w14:textId="77777777" w:rsidTr="00A4422C">
        <w:tc>
          <w:tcPr>
            <w:tcW w:w="1479" w:type="dxa"/>
          </w:tcPr>
          <w:p w14:paraId="1B5FB7E9" w14:textId="77777777" w:rsidR="00C94FF9" w:rsidRPr="009575E3" w:rsidRDefault="00C94FF9" w:rsidP="00A4422C">
            <w:pPr>
              <w:pStyle w:val="TAL"/>
            </w:pPr>
            <w:r w:rsidRPr="009575E3">
              <w:t>TestProcedure</w:t>
            </w:r>
          </w:p>
        </w:tc>
        <w:tc>
          <w:tcPr>
            <w:tcW w:w="2464" w:type="dxa"/>
          </w:tcPr>
          <w:p w14:paraId="421F22DC" w14:textId="77777777" w:rsidR="00C94FF9" w:rsidRPr="009575E3" w:rsidRDefault="00C94FF9" w:rsidP="00A4422C">
            <w:pPr>
              <w:pStyle w:val="TAL"/>
            </w:pPr>
            <w:hyperlink w:anchor="IMS_TestProcedure_Type" w:history="1">
              <w:r w:rsidRPr="009575E3">
                <w:rPr>
                  <w:rStyle w:val="Hyperlink"/>
                </w:rPr>
                <w:t>IMS_TestProcedure_Type</w:t>
              </w:r>
            </w:hyperlink>
          </w:p>
        </w:tc>
        <w:tc>
          <w:tcPr>
            <w:tcW w:w="493" w:type="dxa"/>
          </w:tcPr>
          <w:p w14:paraId="3F893B1F" w14:textId="77777777" w:rsidR="00C94FF9" w:rsidRPr="009575E3" w:rsidRDefault="00C94FF9" w:rsidP="00A4422C">
            <w:pPr>
              <w:pStyle w:val="TAL"/>
            </w:pPr>
            <w:r w:rsidRPr="009575E3">
              <w:t>opt</w:t>
            </w:r>
          </w:p>
        </w:tc>
        <w:tc>
          <w:tcPr>
            <w:tcW w:w="5421" w:type="dxa"/>
          </w:tcPr>
          <w:p w14:paraId="0EADEF01" w14:textId="77777777" w:rsidR="00C94FF9" w:rsidRPr="009575E3" w:rsidRDefault="00C94FF9" w:rsidP="00A4422C">
            <w:pPr>
              <w:pStyle w:val="TAL"/>
            </w:pPr>
          </w:p>
        </w:tc>
      </w:tr>
    </w:tbl>
    <w:p w14:paraId="17E0A7FB" w14:textId="77777777" w:rsidR="00C94FF9" w:rsidRDefault="00C94FF9" w:rsidP="00C94FF9"/>
    <w:p w14:paraId="2098F48B" w14:textId="77777777" w:rsidR="00C94FF9" w:rsidRDefault="00C94FF9" w:rsidP="00C94FF9">
      <w:pPr>
        <w:pStyle w:val="TH"/>
      </w:pPr>
      <w:r>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94FF9" w14:paraId="03B39DF5" w14:textId="77777777" w:rsidTr="00A4422C">
        <w:tc>
          <w:tcPr>
            <w:tcW w:w="9857" w:type="dxa"/>
            <w:gridSpan w:val="2"/>
            <w:shd w:val="clear" w:color="auto" w:fill="E0E0E0"/>
          </w:tcPr>
          <w:p w14:paraId="26EA405B" w14:textId="77777777" w:rsidR="00C94FF9" w:rsidRPr="009575E3" w:rsidRDefault="00C94FF9" w:rsidP="00A4422C">
            <w:pPr>
              <w:pStyle w:val="TAL"/>
              <w:rPr>
                <w:b/>
              </w:rPr>
            </w:pPr>
            <w:r w:rsidRPr="009575E3">
              <w:rPr>
                <w:b/>
              </w:rPr>
              <w:t>TTCN-3 Enumerated Type</w:t>
            </w:r>
          </w:p>
        </w:tc>
      </w:tr>
      <w:tr w:rsidR="00C94FF9" w14:paraId="7BB83859" w14:textId="77777777" w:rsidTr="00A4422C">
        <w:tc>
          <w:tcPr>
            <w:tcW w:w="1971" w:type="dxa"/>
            <w:tcBorders>
              <w:bottom w:val="single" w:sz="4" w:space="0" w:color="auto"/>
            </w:tcBorders>
            <w:shd w:val="clear" w:color="auto" w:fill="E0E0E0"/>
          </w:tcPr>
          <w:p w14:paraId="1CBF6AA4" w14:textId="77777777" w:rsidR="00C94FF9" w:rsidRPr="009575E3" w:rsidRDefault="00C94FF9" w:rsidP="00A4422C">
            <w:pPr>
              <w:pStyle w:val="TAL"/>
              <w:rPr>
                <w:b/>
              </w:rPr>
            </w:pPr>
            <w:bookmarkStart w:id="301" w:name="IMS_IPCAN_ResponseName_Type" w:colFirst="1" w:colLast="1"/>
            <w:r w:rsidRPr="009575E3">
              <w:rPr>
                <w:b/>
              </w:rPr>
              <w:t>Name</w:t>
            </w:r>
          </w:p>
        </w:tc>
        <w:tc>
          <w:tcPr>
            <w:tcW w:w="7886" w:type="dxa"/>
            <w:tcBorders>
              <w:bottom w:val="single" w:sz="4" w:space="0" w:color="auto"/>
            </w:tcBorders>
            <w:shd w:val="clear" w:color="auto" w:fill="FFFF99"/>
          </w:tcPr>
          <w:p w14:paraId="766AD69D" w14:textId="77777777" w:rsidR="00C94FF9" w:rsidRPr="009575E3" w:rsidRDefault="00C94FF9" w:rsidP="00A4422C">
            <w:pPr>
              <w:pStyle w:val="TAL"/>
              <w:rPr>
                <w:b/>
              </w:rPr>
            </w:pPr>
            <w:r w:rsidRPr="009575E3">
              <w:rPr>
                <w:b/>
              </w:rPr>
              <w:t>IMS_IPCAN_ResponseName_Type</w:t>
            </w:r>
          </w:p>
        </w:tc>
      </w:tr>
      <w:bookmarkEnd w:id="301"/>
      <w:tr w:rsidR="00C94FF9" w14:paraId="5B28A4AD" w14:textId="77777777" w:rsidTr="00A4422C">
        <w:tc>
          <w:tcPr>
            <w:tcW w:w="1971" w:type="dxa"/>
            <w:tcBorders>
              <w:bottom w:val="double" w:sz="4" w:space="0" w:color="auto"/>
            </w:tcBorders>
            <w:shd w:val="clear" w:color="auto" w:fill="E0E0E0"/>
          </w:tcPr>
          <w:p w14:paraId="65569D26" w14:textId="77777777" w:rsidR="00C94FF9" w:rsidRPr="009575E3" w:rsidRDefault="00C94FF9" w:rsidP="00A4422C">
            <w:pPr>
              <w:pStyle w:val="TAL"/>
              <w:rPr>
                <w:b/>
              </w:rPr>
            </w:pPr>
            <w:r w:rsidRPr="009575E3">
              <w:rPr>
                <w:b/>
              </w:rPr>
              <w:t>Comment</w:t>
            </w:r>
          </w:p>
        </w:tc>
        <w:tc>
          <w:tcPr>
            <w:tcW w:w="7886" w:type="dxa"/>
            <w:tcBorders>
              <w:bottom w:val="double" w:sz="4" w:space="0" w:color="auto"/>
            </w:tcBorders>
          </w:tcPr>
          <w:p w14:paraId="46D7AD85" w14:textId="77777777" w:rsidR="00C94FF9" w:rsidRPr="009575E3" w:rsidRDefault="00C94FF9" w:rsidP="00A4422C">
            <w:pPr>
              <w:pStyle w:val="TAL"/>
            </w:pPr>
          </w:p>
        </w:tc>
      </w:tr>
      <w:tr w:rsidR="00C94FF9" w14:paraId="48528C69" w14:textId="77777777" w:rsidTr="00A4422C">
        <w:tc>
          <w:tcPr>
            <w:tcW w:w="1971" w:type="dxa"/>
            <w:tcBorders>
              <w:top w:val="double" w:sz="4" w:space="0" w:color="auto"/>
            </w:tcBorders>
          </w:tcPr>
          <w:p w14:paraId="41426720" w14:textId="77777777" w:rsidR="00C94FF9" w:rsidRPr="009575E3" w:rsidRDefault="00C94FF9" w:rsidP="00A4422C">
            <w:pPr>
              <w:pStyle w:val="TAL"/>
            </w:pPr>
            <w:r w:rsidRPr="009575E3">
              <w:t>IPCAN_INIT</w:t>
            </w:r>
          </w:p>
        </w:tc>
        <w:tc>
          <w:tcPr>
            <w:tcW w:w="7886" w:type="dxa"/>
            <w:tcBorders>
              <w:top w:val="double" w:sz="4" w:space="0" w:color="auto"/>
            </w:tcBorders>
          </w:tcPr>
          <w:p w14:paraId="2B7B0E25" w14:textId="77777777" w:rsidR="00C94FF9" w:rsidRPr="009575E3" w:rsidRDefault="00C94FF9" w:rsidP="00A4422C">
            <w:pPr>
              <w:pStyle w:val="TAL"/>
            </w:pPr>
            <w:r w:rsidRPr="009575E3">
              <w:t>response for INIT command: carries the RAN type as used by the IPCAN PTC;</w:t>
            </w:r>
          </w:p>
          <w:p w14:paraId="2ADA5AEA" w14:textId="77777777" w:rsidR="00C94FF9" w:rsidRPr="009575E3" w:rsidRDefault="00C94FF9" w:rsidP="00A4422C">
            <w:pPr>
              <w:pStyle w:val="TAL"/>
            </w:pPr>
            <w:r w:rsidRPr="009575E3">
              <w:t>the RAN type depends on PIXIT settings:</w:t>
            </w:r>
          </w:p>
          <w:p w14:paraId="15DE82B3" w14:textId="77777777" w:rsidR="00C94FF9" w:rsidRPr="009575E3" w:rsidRDefault="00C94FF9" w:rsidP="00A4422C">
            <w:pPr>
              <w:pStyle w:val="TAL"/>
            </w:pPr>
            <w:r w:rsidRPr="009575E3">
              <w:t>part 4 model:   px_RANTech</w:t>
            </w:r>
          </w:p>
          <w:p w14:paraId="1448CFA4" w14:textId="77777777" w:rsidR="00C94FF9" w:rsidRPr="009575E3" w:rsidRDefault="00C94FF9" w:rsidP="00A4422C">
            <w:pPr>
              <w:pStyle w:val="TAL"/>
            </w:pPr>
            <w:r w:rsidRPr="009575E3">
              <w:t>part 3 model:   EUTRA_FDD or EUTRA_TDD depending on px_ePrimaryFrequencyBand (px_ePrimaryFrequencyBand &lt; 33 =&gt; FDD)</w:t>
            </w:r>
          </w:p>
        </w:tc>
      </w:tr>
      <w:tr w:rsidR="00C94FF9" w14:paraId="18B74F8E" w14:textId="77777777" w:rsidTr="00A4422C">
        <w:tc>
          <w:tcPr>
            <w:tcW w:w="1971" w:type="dxa"/>
          </w:tcPr>
          <w:p w14:paraId="21E17D13" w14:textId="77777777" w:rsidR="00C94FF9" w:rsidRPr="009575E3" w:rsidRDefault="00C94FF9" w:rsidP="00A4422C">
            <w:pPr>
              <w:pStyle w:val="TAL"/>
            </w:pPr>
            <w:r w:rsidRPr="009575E3">
              <w:t>IPCAN_QUERY</w:t>
            </w:r>
          </w:p>
        </w:tc>
        <w:tc>
          <w:tcPr>
            <w:tcW w:w="7886" w:type="dxa"/>
          </w:tcPr>
          <w:p w14:paraId="62880F14" w14:textId="77777777" w:rsidR="00C94FF9" w:rsidRPr="009575E3" w:rsidRDefault="00C94FF9" w:rsidP="00A4422C">
            <w:pPr>
              <w:pStyle w:val="TAL"/>
            </w:pPr>
          </w:p>
        </w:tc>
      </w:tr>
    </w:tbl>
    <w:p w14:paraId="4B73B388" w14:textId="77777777" w:rsidR="00C94FF9" w:rsidRDefault="00C94FF9" w:rsidP="00C94FF9"/>
    <w:p w14:paraId="30BB440B" w14:textId="77777777" w:rsidR="00C94FF9" w:rsidRDefault="00C94FF9" w:rsidP="00C94FF9">
      <w:pPr>
        <w:pStyle w:val="TH"/>
      </w:pPr>
      <w:r>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575F00B7" w14:textId="77777777" w:rsidTr="00A4422C">
        <w:tc>
          <w:tcPr>
            <w:tcW w:w="9857" w:type="dxa"/>
            <w:gridSpan w:val="4"/>
            <w:shd w:val="clear" w:color="auto" w:fill="E0E0E0"/>
          </w:tcPr>
          <w:p w14:paraId="1B2E3975" w14:textId="77777777" w:rsidR="00C94FF9" w:rsidRPr="009575E3" w:rsidRDefault="00C94FF9" w:rsidP="00A4422C">
            <w:pPr>
              <w:pStyle w:val="TAL"/>
              <w:rPr>
                <w:b/>
              </w:rPr>
            </w:pPr>
            <w:r w:rsidRPr="009575E3">
              <w:rPr>
                <w:b/>
              </w:rPr>
              <w:t>TTCN-3 Record Type</w:t>
            </w:r>
          </w:p>
        </w:tc>
      </w:tr>
      <w:tr w:rsidR="00C94FF9" w14:paraId="4EC6D328" w14:textId="77777777" w:rsidTr="00A4422C">
        <w:tc>
          <w:tcPr>
            <w:tcW w:w="1479" w:type="dxa"/>
            <w:tcBorders>
              <w:bottom w:val="single" w:sz="4" w:space="0" w:color="auto"/>
            </w:tcBorders>
            <w:shd w:val="clear" w:color="auto" w:fill="E0E0E0"/>
          </w:tcPr>
          <w:p w14:paraId="72AB43B2" w14:textId="77777777" w:rsidR="00C94FF9" w:rsidRPr="009575E3" w:rsidRDefault="00C94FF9" w:rsidP="00A4422C">
            <w:pPr>
              <w:pStyle w:val="TAL"/>
              <w:rPr>
                <w:b/>
              </w:rPr>
            </w:pPr>
            <w:bookmarkStart w:id="302" w:name="IPCAN_IMS_Response_Type" w:colFirst="1" w:colLast="1"/>
            <w:r w:rsidRPr="009575E3">
              <w:rPr>
                <w:b/>
              </w:rPr>
              <w:t>Name</w:t>
            </w:r>
          </w:p>
        </w:tc>
        <w:tc>
          <w:tcPr>
            <w:tcW w:w="8378" w:type="dxa"/>
            <w:gridSpan w:val="3"/>
            <w:tcBorders>
              <w:bottom w:val="single" w:sz="4" w:space="0" w:color="auto"/>
            </w:tcBorders>
            <w:shd w:val="clear" w:color="auto" w:fill="FFFF99"/>
          </w:tcPr>
          <w:p w14:paraId="2F50EDFD" w14:textId="77777777" w:rsidR="00C94FF9" w:rsidRPr="009575E3" w:rsidRDefault="00C94FF9" w:rsidP="00A4422C">
            <w:pPr>
              <w:pStyle w:val="TAL"/>
              <w:rPr>
                <w:b/>
              </w:rPr>
            </w:pPr>
            <w:r w:rsidRPr="009575E3">
              <w:rPr>
                <w:b/>
              </w:rPr>
              <w:t>IPCAN_IMS_Response_Type</w:t>
            </w:r>
          </w:p>
        </w:tc>
      </w:tr>
      <w:bookmarkEnd w:id="302"/>
      <w:tr w:rsidR="00C94FF9" w14:paraId="089D7166" w14:textId="77777777" w:rsidTr="00A4422C">
        <w:tc>
          <w:tcPr>
            <w:tcW w:w="1479" w:type="dxa"/>
            <w:tcBorders>
              <w:bottom w:val="double" w:sz="4" w:space="0" w:color="auto"/>
            </w:tcBorders>
            <w:shd w:val="clear" w:color="auto" w:fill="E0E0E0"/>
          </w:tcPr>
          <w:p w14:paraId="3C9F93FA"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50FCAD9E" w14:textId="77777777" w:rsidR="00C94FF9" w:rsidRPr="009575E3" w:rsidRDefault="00C94FF9" w:rsidP="00A4422C">
            <w:pPr>
              <w:pStyle w:val="TAL"/>
            </w:pPr>
          </w:p>
        </w:tc>
      </w:tr>
      <w:tr w:rsidR="00C94FF9" w14:paraId="13AD92ED" w14:textId="77777777" w:rsidTr="00A4422C">
        <w:tc>
          <w:tcPr>
            <w:tcW w:w="1479" w:type="dxa"/>
            <w:tcBorders>
              <w:top w:val="double" w:sz="4" w:space="0" w:color="auto"/>
            </w:tcBorders>
          </w:tcPr>
          <w:p w14:paraId="1B141838" w14:textId="77777777" w:rsidR="00C94FF9" w:rsidRPr="009575E3" w:rsidRDefault="00C94FF9" w:rsidP="00A4422C">
            <w:pPr>
              <w:pStyle w:val="TAL"/>
            </w:pPr>
            <w:r w:rsidRPr="009575E3">
              <w:t>Name</w:t>
            </w:r>
          </w:p>
        </w:tc>
        <w:tc>
          <w:tcPr>
            <w:tcW w:w="2464" w:type="dxa"/>
            <w:tcBorders>
              <w:top w:val="double" w:sz="4" w:space="0" w:color="auto"/>
            </w:tcBorders>
          </w:tcPr>
          <w:p w14:paraId="6CF1DEBA" w14:textId="77777777" w:rsidR="00C94FF9" w:rsidRPr="009575E3" w:rsidRDefault="00C94FF9" w:rsidP="00A4422C">
            <w:pPr>
              <w:pStyle w:val="TAL"/>
            </w:pPr>
            <w:hyperlink w:anchor="IMS_IPCAN_ResponseName_Type" w:history="1">
              <w:r w:rsidRPr="009575E3">
                <w:rPr>
                  <w:rStyle w:val="Hyperlink"/>
                </w:rPr>
                <w:t>IMS_IPCAN_ResponseName_Type</w:t>
              </w:r>
            </w:hyperlink>
          </w:p>
        </w:tc>
        <w:tc>
          <w:tcPr>
            <w:tcW w:w="493" w:type="dxa"/>
            <w:tcBorders>
              <w:top w:val="double" w:sz="4" w:space="0" w:color="auto"/>
            </w:tcBorders>
          </w:tcPr>
          <w:p w14:paraId="15FA833A" w14:textId="77777777" w:rsidR="00C94FF9" w:rsidRPr="009575E3" w:rsidRDefault="00C94FF9" w:rsidP="00A4422C">
            <w:pPr>
              <w:pStyle w:val="TAL"/>
            </w:pPr>
          </w:p>
        </w:tc>
        <w:tc>
          <w:tcPr>
            <w:tcW w:w="5421" w:type="dxa"/>
            <w:tcBorders>
              <w:top w:val="double" w:sz="4" w:space="0" w:color="auto"/>
            </w:tcBorders>
          </w:tcPr>
          <w:p w14:paraId="46891313" w14:textId="77777777" w:rsidR="00C94FF9" w:rsidRPr="009575E3" w:rsidRDefault="00C94FF9" w:rsidP="00A4422C">
            <w:pPr>
              <w:pStyle w:val="TAL"/>
            </w:pPr>
          </w:p>
        </w:tc>
      </w:tr>
      <w:tr w:rsidR="00C94FF9" w14:paraId="12C5096C" w14:textId="77777777" w:rsidTr="00A4422C">
        <w:tc>
          <w:tcPr>
            <w:tcW w:w="1479" w:type="dxa"/>
          </w:tcPr>
          <w:p w14:paraId="04EA4B78" w14:textId="77777777" w:rsidR="00C94FF9" w:rsidRPr="009575E3" w:rsidRDefault="00C94FF9" w:rsidP="00A4422C">
            <w:pPr>
              <w:pStyle w:val="TAL"/>
            </w:pPr>
            <w:r w:rsidRPr="009575E3">
              <w:t>IpcanInfo</w:t>
            </w:r>
          </w:p>
        </w:tc>
        <w:tc>
          <w:tcPr>
            <w:tcW w:w="2464" w:type="dxa"/>
          </w:tcPr>
          <w:p w14:paraId="2B5DE501" w14:textId="77777777" w:rsidR="00C94FF9" w:rsidRPr="009575E3" w:rsidRDefault="00C94FF9" w:rsidP="00A4422C">
            <w:pPr>
              <w:pStyle w:val="TAL"/>
            </w:pPr>
            <w:hyperlink w:anchor="IPCAN_INFO_Type" w:history="1">
              <w:r w:rsidRPr="009575E3">
                <w:rPr>
                  <w:rStyle w:val="Hyperlink"/>
                </w:rPr>
                <w:t>IPCAN_INFO_Type</w:t>
              </w:r>
            </w:hyperlink>
          </w:p>
        </w:tc>
        <w:tc>
          <w:tcPr>
            <w:tcW w:w="493" w:type="dxa"/>
          </w:tcPr>
          <w:p w14:paraId="4C2729DC" w14:textId="77777777" w:rsidR="00C94FF9" w:rsidRPr="009575E3" w:rsidRDefault="00C94FF9" w:rsidP="00A4422C">
            <w:pPr>
              <w:pStyle w:val="TAL"/>
            </w:pPr>
            <w:r w:rsidRPr="009575E3">
              <w:t>opt</w:t>
            </w:r>
          </w:p>
        </w:tc>
        <w:tc>
          <w:tcPr>
            <w:tcW w:w="5421" w:type="dxa"/>
          </w:tcPr>
          <w:p w14:paraId="157DB63D" w14:textId="77777777" w:rsidR="00C94FF9" w:rsidRPr="009575E3" w:rsidRDefault="00C94FF9" w:rsidP="00A4422C">
            <w:pPr>
              <w:pStyle w:val="TAL"/>
            </w:pPr>
          </w:p>
        </w:tc>
      </w:tr>
    </w:tbl>
    <w:p w14:paraId="2C071DBF" w14:textId="77777777" w:rsidR="00C94FF9" w:rsidRDefault="00C94FF9" w:rsidP="00C94FF9"/>
    <w:p w14:paraId="280CF3FE" w14:textId="77777777" w:rsidR="00C94FF9" w:rsidRDefault="00C94FF9" w:rsidP="00C94FF9">
      <w:pPr>
        <w:pStyle w:val="TH"/>
      </w:pPr>
      <w:r>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94FF9" w14:paraId="55B38730" w14:textId="77777777" w:rsidTr="00A4422C">
        <w:tc>
          <w:tcPr>
            <w:tcW w:w="9857" w:type="dxa"/>
            <w:gridSpan w:val="2"/>
            <w:shd w:val="clear" w:color="auto" w:fill="E0E0E0"/>
          </w:tcPr>
          <w:p w14:paraId="13F91551" w14:textId="77777777" w:rsidR="00C94FF9" w:rsidRPr="009575E3" w:rsidRDefault="00C94FF9" w:rsidP="00A4422C">
            <w:pPr>
              <w:pStyle w:val="TAL"/>
              <w:rPr>
                <w:b/>
              </w:rPr>
            </w:pPr>
            <w:r w:rsidRPr="009575E3">
              <w:rPr>
                <w:b/>
              </w:rPr>
              <w:t>TTCN-3 Enumerated Type</w:t>
            </w:r>
          </w:p>
        </w:tc>
      </w:tr>
      <w:tr w:rsidR="00C94FF9" w14:paraId="008FF47B" w14:textId="77777777" w:rsidTr="00A4422C">
        <w:tc>
          <w:tcPr>
            <w:tcW w:w="1971" w:type="dxa"/>
            <w:tcBorders>
              <w:bottom w:val="single" w:sz="4" w:space="0" w:color="auto"/>
            </w:tcBorders>
            <w:shd w:val="clear" w:color="auto" w:fill="E0E0E0"/>
          </w:tcPr>
          <w:p w14:paraId="63561035" w14:textId="77777777" w:rsidR="00C94FF9" w:rsidRPr="009575E3" w:rsidRDefault="00C94FF9" w:rsidP="00A4422C">
            <w:pPr>
              <w:pStyle w:val="TAL"/>
              <w:rPr>
                <w:b/>
              </w:rPr>
            </w:pPr>
            <w:bookmarkStart w:id="303" w:name="IPCAN_IMS_Reset_Type" w:colFirst="1" w:colLast="1"/>
            <w:r w:rsidRPr="009575E3">
              <w:rPr>
                <w:b/>
              </w:rPr>
              <w:t>Name</w:t>
            </w:r>
          </w:p>
        </w:tc>
        <w:tc>
          <w:tcPr>
            <w:tcW w:w="7886" w:type="dxa"/>
            <w:tcBorders>
              <w:bottom w:val="single" w:sz="4" w:space="0" w:color="auto"/>
            </w:tcBorders>
            <w:shd w:val="clear" w:color="auto" w:fill="FFFF99"/>
          </w:tcPr>
          <w:p w14:paraId="77B89DF0" w14:textId="77777777" w:rsidR="00C94FF9" w:rsidRPr="009575E3" w:rsidRDefault="00C94FF9" w:rsidP="00A4422C">
            <w:pPr>
              <w:pStyle w:val="TAL"/>
              <w:rPr>
                <w:b/>
              </w:rPr>
            </w:pPr>
            <w:r w:rsidRPr="009575E3">
              <w:rPr>
                <w:b/>
              </w:rPr>
              <w:t>IPCAN_IMS_Reset_Type</w:t>
            </w:r>
          </w:p>
        </w:tc>
      </w:tr>
      <w:bookmarkEnd w:id="303"/>
      <w:tr w:rsidR="00C94FF9" w14:paraId="4F5198D0" w14:textId="77777777" w:rsidTr="00A4422C">
        <w:tc>
          <w:tcPr>
            <w:tcW w:w="1971" w:type="dxa"/>
            <w:tcBorders>
              <w:bottom w:val="double" w:sz="4" w:space="0" w:color="auto"/>
            </w:tcBorders>
            <w:shd w:val="clear" w:color="auto" w:fill="E0E0E0"/>
          </w:tcPr>
          <w:p w14:paraId="2DA2C290" w14:textId="77777777" w:rsidR="00C94FF9" w:rsidRPr="009575E3" w:rsidRDefault="00C94FF9" w:rsidP="00A4422C">
            <w:pPr>
              <w:pStyle w:val="TAL"/>
              <w:rPr>
                <w:b/>
              </w:rPr>
            </w:pPr>
            <w:r w:rsidRPr="009575E3">
              <w:rPr>
                <w:b/>
              </w:rPr>
              <w:t>Comment</w:t>
            </w:r>
          </w:p>
        </w:tc>
        <w:tc>
          <w:tcPr>
            <w:tcW w:w="7886" w:type="dxa"/>
            <w:tcBorders>
              <w:bottom w:val="double" w:sz="4" w:space="0" w:color="auto"/>
            </w:tcBorders>
          </w:tcPr>
          <w:p w14:paraId="580EEAC6" w14:textId="77777777" w:rsidR="00C94FF9" w:rsidRPr="009575E3" w:rsidRDefault="00C94FF9" w:rsidP="00A4422C">
            <w:pPr>
              <w:pStyle w:val="TAL"/>
            </w:pPr>
          </w:p>
        </w:tc>
      </w:tr>
      <w:tr w:rsidR="00C94FF9" w14:paraId="1DAA4586" w14:textId="77777777" w:rsidTr="00A4422C">
        <w:tc>
          <w:tcPr>
            <w:tcW w:w="1971" w:type="dxa"/>
            <w:tcBorders>
              <w:top w:val="double" w:sz="4" w:space="0" w:color="auto"/>
            </w:tcBorders>
          </w:tcPr>
          <w:p w14:paraId="086054DC" w14:textId="77777777" w:rsidR="00C94FF9" w:rsidRPr="009575E3" w:rsidRDefault="00C94FF9" w:rsidP="00A4422C">
            <w:pPr>
              <w:pStyle w:val="TAL"/>
            </w:pPr>
            <w:r w:rsidRPr="009575E3">
              <w:t>WithCNF</w:t>
            </w:r>
          </w:p>
        </w:tc>
        <w:tc>
          <w:tcPr>
            <w:tcW w:w="7886" w:type="dxa"/>
            <w:tcBorders>
              <w:top w:val="double" w:sz="4" w:space="0" w:color="auto"/>
            </w:tcBorders>
          </w:tcPr>
          <w:p w14:paraId="72A4219C" w14:textId="77777777" w:rsidR="00C94FF9" w:rsidRPr="009575E3" w:rsidRDefault="00C94FF9" w:rsidP="00A4422C">
            <w:pPr>
              <w:pStyle w:val="TAL"/>
            </w:pPr>
          </w:p>
        </w:tc>
      </w:tr>
      <w:tr w:rsidR="00C94FF9" w14:paraId="102312DC" w14:textId="77777777" w:rsidTr="00A4422C">
        <w:tc>
          <w:tcPr>
            <w:tcW w:w="1971" w:type="dxa"/>
          </w:tcPr>
          <w:p w14:paraId="2839F63B" w14:textId="77777777" w:rsidR="00C94FF9" w:rsidRPr="009575E3" w:rsidRDefault="00C94FF9" w:rsidP="00A4422C">
            <w:pPr>
              <w:pStyle w:val="TAL"/>
            </w:pPr>
            <w:r w:rsidRPr="009575E3">
              <w:t>WithoutCNF</w:t>
            </w:r>
          </w:p>
        </w:tc>
        <w:tc>
          <w:tcPr>
            <w:tcW w:w="7886" w:type="dxa"/>
          </w:tcPr>
          <w:p w14:paraId="52A7F306" w14:textId="77777777" w:rsidR="00C94FF9" w:rsidRPr="009575E3" w:rsidRDefault="00C94FF9" w:rsidP="00A4422C">
            <w:pPr>
              <w:pStyle w:val="TAL"/>
            </w:pPr>
          </w:p>
        </w:tc>
      </w:tr>
    </w:tbl>
    <w:p w14:paraId="2C97480E" w14:textId="77777777" w:rsidR="00C94FF9" w:rsidRDefault="00C94FF9" w:rsidP="00C94FF9"/>
    <w:p w14:paraId="42B41B86" w14:textId="77777777" w:rsidR="00C94FF9" w:rsidRDefault="00C94FF9" w:rsidP="00C94FF9">
      <w:pPr>
        <w:pStyle w:val="TH"/>
      </w:pPr>
      <w:r>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94FF9" w14:paraId="5724F914" w14:textId="77777777" w:rsidTr="00A4422C">
        <w:tc>
          <w:tcPr>
            <w:tcW w:w="9857" w:type="dxa"/>
            <w:gridSpan w:val="3"/>
            <w:shd w:val="clear" w:color="auto" w:fill="E0E0E0"/>
          </w:tcPr>
          <w:p w14:paraId="1290C6BD" w14:textId="77777777" w:rsidR="00C94FF9" w:rsidRPr="009575E3" w:rsidRDefault="00C94FF9" w:rsidP="00A4422C">
            <w:pPr>
              <w:pStyle w:val="TAL"/>
              <w:rPr>
                <w:b/>
              </w:rPr>
            </w:pPr>
            <w:r w:rsidRPr="009575E3">
              <w:rPr>
                <w:b/>
              </w:rPr>
              <w:t>TTCN-3 Union Type</w:t>
            </w:r>
          </w:p>
        </w:tc>
      </w:tr>
      <w:tr w:rsidR="00C94FF9" w14:paraId="1F2705AB" w14:textId="77777777" w:rsidTr="00A4422C">
        <w:tc>
          <w:tcPr>
            <w:tcW w:w="1479" w:type="dxa"/>
            <w:tcBorders>
              <w:bottom w:val="single" w:sz="4" w:space="0" w:color="auto"/>
            </w:tcBorders>
            <w:shd w:val="clear" w:color="auto" w:fill="E0E0E0"/>
          </w:tcPr>
          <w:p w14:paraId="40746BDA" w14:textId="77777777" w:rsidR="00C94FF9" w:rsidRPr="009575E3" w:rsidRDefault="00C94FF9" w:rsidP="00A4422C">
            <w:pPr>
              <w:pStyle w:val="TAL"/>
              <w:rPr>
                <w:b/>
              </w:rPr>
            </w:pPr>
            <w:bookmarkStart w:id="304" w:name="IPCAN_IMS_Control_Type" w:colFirst="1" w:colLast="1"/>
            <w:r w:rsidRPr="009575E3">
              <w:rPr>
                <w:b/>
              </w:rPr>
              <w:t>Name</w:t>
            </w:r>
          </w:p>
        </w:tc>
        <w:tc>
          <w:tcPr>
            <w:tcW w:w="8378" w:type="dxa"/>
            <w:gridSpan w:val="2"/>
            <w:tcBorders>
              <w:bottom w:val="single" w:sz="4" w:space="0" w:color="auto"/>
            </w:tcBorders>
            <w:shd w:val="clear" w:color="auto" w:fill="FFFF99"/>
          </w:tcPr>
          <w:p w14:paraId="4D5A6023" w14:textId="77777777" w:rsidR="00C94FF9" w:rsidRPr="009575E3" w:rsidRDefault="00C94FF9" w:rsidP="00A4422C">
            <w:pPr>
              <w:pStyle w:val="TAL"/>
              <w:rPr>
                <w:b/>
              </w:rPr>
            </w:pPr>
            <w:r w:rsidRPr="009575E3">
              <w:rPr>
                <w:b/>
              </w:rPr>
              <w:t>IPCAN_IMS_Control_Type</w:t>
            </w:r>
          </w:p>
        </w:tc>
      </w:tr>
      <w:bookmarkEnd w:id="304"/>
      <w:tr w:rsidR="00C94FF9" w14:paraId="2A53D9DC" w14:textId="77777777" w:rsidTr="00A4422C">
        <w:tc>
          <w:tcPr>
            <w:tcW w:w="1479" w:type="dxa"/>
            <w:tcBorders>
              <w:bottom w:val="double" w:sz="4" w:space="0" w:color="auto"/>
            </w:tcBorders>
            <w:shd w:val="clear" w:color="auto" w:fill="E0E0E0"/>
          </w:tcPr>
          <w:p w14:paraId="37113AA0" w14:textId="77777777" w:rsidR="00C94FF9" w:rsidRPr="009575E3" w:rsidRDefault="00C94FF9" w:rsidP="00A4422C">
            <w:pPr>
              <w:pStyle w:val="TAL"/>
              <w:rPr>
                <w:b/>
              </w:rPr>
            </w:pPr>
            <w:r w:rsidRPr="009575E3">
              <w:rPr>
                <w:b/>
              </w:rPr>
              <w:t>Comment</w:t>
            </w:r>
          </w:p>
        </w:tc>
        <w:tc>
          <w:tcPr>
            <w:tcW w:w="8378" w:type="dxa"/>
            <w:gridSpan w:val="2"/>
            <w:tcBorders>
              <w:bottom w:val="double" w:sz="4" w:space="0" w:color="auto"/>
            </w:tcBorders>
          </w:tcPr>
          <w:p w14:paraId="2B02ED3C" w14:textId="77777777" w:rsidR="00C94FF9" w:rsidRPr="009575E3" w:rsidRDefault="00C94FF9" w:rsidP="00A4422C">
            <w:pPr>
              <w:pStyle w:val="TAL"/>
            </w:pPr>
          </w:p>
        </w:tc>
      </w:tr>
      <w:tr w:rsidR="00C94FF9" w14:paraId="43907878" w14:textId="77777777" w:rsidTr="00A4422C">
        <w:tc>
          <w:tcPr>
            <w:tcW w:w="1479" w:type="dxa"/>
            <w:tcBorders>
              <w:top w:val="double" w:sz="4" w:space="0" w:color="auto"/>
            </w:tcBorders>
          </w:tcPr>
          <w:p w14:paraId="6DD99633" w14:textId="77777777" w:rsidR="00C94FF9" w:rsidRPr="009575E3" w:rsidRDefault="00C94FF9" w:rsidP="00A4422C">
            <w:pPr>
              <w:pStyle w:val="TAL"/>
            </w:pPr>
            <w:r w:rsidRPr="009575E3">
              <w:t>Reset</w:t>
            </w:r>
          </w:p>
        </w:tc>
        <w:tc>
          <w:tcPr>
            <w:tcW w:w="2957" w:type="dxa"/>
            <w:tcBorders>
              <w:top w:val="double" w:sz="4" w:space="0" w:color="auto"/>
            </w:tcBorders>
          </w:tcPr>
          <w:p w14:paraId="4F641518" w14:textId="77777777" w:rsidR="00C94FF9" w:rsidRPr="009575E3" w:rsidRDefault="00C94FF9" w:rsidP="00A4422C">
            <w:pPr>
              <w:pStyle w:val="TAL"/>
            </w:pPr>
            <w:hyperlink w:anchor="IPCAN_IMS_Reset_Type" w:history="1">
              <w:r w:rsidRPr="009575E3">
                <w:rPr>
                  <w:rStyle w:val="Hyperlink"/>
                </w:rPr>
                <w:t>IPCAN_IMS_Reset_Type</w:t>
              </w:r>
            </w:hyperlink>
          </w:p>
        </w:tc>
        <w:tc>
          <w:tcPr>
            <w:tcW w:w="5421" w:type="dxa"/>
            <w:tcBorders>
              <w:top w:val="double" w:sz="4" w:space="0" w:color="auto"/>
            </w:tcBorders>
          </w:tcPr>
          <w:p w14:paraId="4D8A0938" w14:textId="77777777" w:rsidR="00C94FF9" w:rsidRPr="009575E3" w:rsidRDefault="00C94FF9" w:rsidP="00A4422C">
            <w:pPr>
              <w:pStyle w:val="TAL"/>
            </w:pPr>
            <w:r w:rsidRPr="009575E3">
              <w:t>to reset IMS after UE has been switched off and gets switched on again</w:t>
            </w:r>
          </w:p>
        </w:tc>
      </w:tr>
      <w:tr w:rsidR="00C94FF9" w14:paraId="1F9F034E" w14:textId="77777777" w:rsidTr="00A4422C">
        <w:tc>
          <w:tcPr>
            <w:tcW w:w="1479" w:type="dxa"/>
          </w:tcPr>
          <w:p w14:paraId="186A663E" w14:textId="77777777" w:rsidR="00C94FF9" w:rsidRPr="009575E3" w:rsidRDefault="00C94FF9" w:rsidP="00A4422C">
            <w:pPr>
              <w:pStyle w:val="TAL"/>
            </w:pPr>
            <w:r w:rsidRPr="009575E3">
              <w:t>IpcanInd</w:t>
            </w:r>
          </w:p>
        </w:tc>
        <w:tc>
          <w:tcPr>
            <w:tcW w:w="2957" w:type="dxa"/>
          </w:tcPr>
          <w:p w14:paraId="44E11969" w14:textId="77777777" w:rsidR="00C94FF9" w:rsidRPr="009575E3" w:rsidRDefault="00C94FF9" w:rsidP="00A4422C">
            <w:pPr>
              <w:pStyle w:val="TAL"/>
            </w:pPr>
            <w:r w:rsidRPr="009575E3">
              <w:t>Null_Type</w:t>
            </w:r>
          </w:p>
        </w:tc>
        <w:tc>
          <w:tcPr>
            <w:tcW w:w="5421" w:type="dxa"/>
          </w:tcPr>
          <w:p w14:paraId="0A98B687" w14:textId="77777777" w:rsidR="00C94FF9" w:rsidRPr="009575E3" w:rsidRDefault="00C94FF9" w:rsidP="00A4422C">
            <w:pPr>
              <w:pStyle w:val="TAL"/>
            </w:pPr>
            <w:r w:rsidRPr="009575E3">
              <w:t>to indicate to IMS which IPCAN is active (at port IPCAN or at port OtherIPCAN)</w:t>
            </w:r>
          </w:p>
        </w:tc>
      </w:tr>
      <w:tr w:rsidR="00C94FF9" w14:paraId="0B0F8FE6" w14:textId="77777777" w:rsidTr="00A4422C">
        <w:tc>
          <w:tcPr>
            <w:tcW w:w="1479" w:type="dxa"/>
          </w:tcPr>
          <w:p w14:paraId="324E8BE6" w14:textId="77777777" w:rsidR="00C94FF9" w:rsidRPr="009575E3" w:rsidRDefault="00C94FF9" w:rsidP="00A4422C">
            <w:pPr>
              <w:pStyle w:val="TAL"/>
            </w:pPr>
            <w:r w:rsidRPr="009575E3">
              <w:t>ReregistrationStart</w:t>
            </w:r>
          </w:p>
        </w:tc>
        <w:tc>
          <w:tcPr>
            <w:tcW w:w="2957" w:type="dxa"/>
          </w:tcPr>
          <w:p w14:paraId="0A59B1C0" w14:textId="77777777" w:rsidR="00C94FF9" w:rsidRPr="009575E3" w:rsidRDefault="00C94FF9" w:rsidP="00A4422C">
            <w:pPr>
              <w:pStyle w:val="TAL"/>
            </w:pPr>
            <w:r w:rsidRPr="009575E3">
              <w:t>IPCAN_RAN_Type</w:t>
            </w:r>
          </w:p>
        </w:tc>
        <w:tc>
          <w:tcPr>
            <w:tcW w:w="5421" w:type="dxa"/>
          </w:tcPr>
          <w:p w14:paraId="2E04D942" w14:textId="77777777" w:rsidR="00C94FF9" w:rsidRPr="009575E3" w:rsidRDefault="00C94FF9" w:rsidP="00A4422C">
            <w:pPr>
              <w:pStyle w:val="TAL"/>
            </w:pPr>
            <w:r w:rsidRPr="009575E3">
              <w:t>to prepare IMS PTC for (optional) re-registration</w:t>
            </w:r>
          </w:p>
        </w:tc>
      </w:tr>
      <w:tr w:rsidR="00C94FF9" w14:paraId="444232AD" w14:textId="77777777" w:rsidTr="00A4422C">
        <w:tc>
          <w:tcPr>
            <w:tcW w:w="1479" w:type="dxa"/>
          </w:tcPr>
          <w:p w14:paraId="6F1012A4" w14:textId="77777777" w:rsidR="00C94FF9" w:rsidRPr="009575E3" w:rsidRDefault="00C94FF9" w:rsidP="00A4422C">
            <w:pPr>
              <w:pStyle w:val="TAL"/>
            </w:pPr>
            <w:r w:rsidRPr="009575E3">
              <w:t>ReregistrationStop</w:t>
            </w:r>
          </w:p>
        </w:tc>
        <w:tc>
          <w:tcPr>
            <w:tcW w:w="2957" w:type="dxa"/>
          </w:tcPr>
          <w:p w14:paraId="56A7FE3C" w14:textId="77777777" w:rsidR="00C94FF9" w:rsidRPr="009575E3" w:rsidRDefault="00C94FF9" w:rsidP="00A4422C">
            <w:pPr>
              <w:pStyle w:val="TAL"/>
            </w:pPr>
            <w:r w:rsidRPr="009575E3">
              <w:t>Null_Type</w:t>
            </w:r>
          </w:p>
        </w:tc>
        <w:tc>
          <w:tcPr>
            <w:tcW w:w="5421" w:type="dxa"/>
          </w:tcPr>
          <w:p w14:paraId="05D129EE" w14:textId="77777777" w:rsidR="00C94FF9" w:rsidRPr="009575E3" w:rsidRDefault="00C94FF9" w:rsidP="00A4422C">
            <w:pPr>
              <w:pStyle w:val="TAL"/>
            </w:pPr>
            <w:r w:rsidRPr="009575E3">
              <w:t>to indicate to IMS PTC that no re-registration will happen anymore</w:t>
            </w:r>
          </w:p>
        </w:tc>
      </w:tr>
      <w:tr w:rsidR="00C94FF9" w14:paraId="3B04F591" w14:textId="77777777" w:rsidTr="00A4422C">
        <w:tc>
          <w:tcPr>
            <w:tcW w:w="1479" w:type="dxa"/>
          </w:tcPr>
          <w:p w14:paraId="3A9EFEEC" w14:textId="77777777" w:rsidR="00C94FF9" w:rsidRPr="009575E3" w:rsidRDefault="00C94FF9" w:rsidP="00A4422C">
            <w:pPr>
              <w:pStyle w:val="TAL"/>
            </w:pPr>
            <w:r w:rsidRPr="009575E3">
              <w:t>NoRegistration</w:t>
            </w:r>
          </w:p>
        </w:tc>
        <w:tc>
          <w:tcPr>
            <w:tcW w:w="2957" w:type="dxa"/>
          </w:tcPr>
          <w:p w14:paraId="00A6890B" w14:textId="77777777" w:rsidR="00C94FF9" w:rsidRPr="009575E3" w:rsidRDefault="00C94FF9" w:rsidP="00A4422C">
            <w:pPr>
              <w:pStyle w:val="TAL"/>
            </w:pPr>
            <w:r w:rsidRPr="009575E3">
              <w:t>Null_Type</w:t>
            </w:r>
          </w:p>
        </w:tc>
        <w:tc>
          <w:tcPr>
            <w:tcW w:w="5421" w:type="dxa"/>
          </w:tcPr>
          <w:p w14:paraId="0FE40E4A" w14:textId="77777777" w:rsidR="00C94FF9" w:rsidRPr="009575E3" w:rsidRDefault="00C94FF9" w:rsidP="00A4422C">
            <w:pPr>
              <w:pStyle w:val="TAL"/>
            </w:pPr>
            <w:r w:rsidRPr="009575E3">
              <w:t>no IMS registration shall happen (e.g. due to test loop mode being activated)</w:t>
            </w:r>
          </w:p>
        </w:tc>
      </w:tr>
    </w:tbl>
    <w:p w14:paraId="484D81FF" w14:textId="77777777" w:rsidR="00C94FF9" w:rsidRDefault="00C94FF9" w:rsidP="00C94FF9"/>
    <w:p w14:paraId="6080EC5A" w14:textId="77777777" w:rsidR="00C94FF9" w:rsidRDefault="00C94FF9" w:rsidP="00C94FF9">
      <w:pPr>
        <w:pStyle w:val="TH"/>
      </w:pPr>
      <w:r>
        <w:lastRenderedPageBreak/>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94FF9" w14:paraId="6447DF4D" w14:textId="77777777" w:rsidTr="00A4422C">
        <w:tc>
          <w:tcPr>
            <w:tcW w:w="9857" w:type="dxa"/>
            <w:gridSpan w:val="3"/>
            <w:shd w:val="clear" w:color="auto" w:fill="E0E0E0"/>
          </w:tcPr>
          <w:p w14:paraId="4CF814EE" w14:textId="77777777" w:rsidR="00C94FF9" w:rsidRPr="009575E3" w:rsidRDefault="00C94FF9" w:rsidP="00A4422C">
            <w:pPr>
              <w:pStyle w:val="TAL"/>
              <w:rPr>
                <w:b/>
              </w:rPr>
            </w:pPr>
            <w:r w:rsidRPr="009575E3">
              <w:rPr>
                <w:b/>
              </w:rPr>
              <w:t>TTCN-3 Union Type</w:t>
            </w:r>
          </w:p>
        </w:tc>
      </w:tr>
      <w:tr w:rsidR="00C94FF9" w14:paraId="080B7B5B" w14:textId="77777777" w:rsidTr="00A4422C">
        <w:tc>
          <w:tcPr>
            <w:tcW w:w="1479" w:type="dxa"/>
            <w:tcBorders>
              <w:bottom w:val="single" w:sz="4" w:space="0" w:color="auto"/>
            </w:tcBorders>
            <w:shd w:val="clear" w:color="auto" w:fill="E0E0E0"/>
          </w:tcPr>
          <w:p w14:paraId="344E7BF1" w14:textId="77777777" w:rsidR="00C94FF9" w:rsidRPr="009575E3" w:rsidRDefault="00C94FF9" w:rsidP="00A4422C">
            <w:pPr>
              <w:pStyle w:val="TAL"/>
              <w:rPr>
                <w:b/>
              </w:rPr>
            </w:pPr>
            <w:bookmarkStart w:id="305" w:name="IMS_IPCAN_Coordination_MSG" w:colFirst="1" w:colLast="1"/>
            <w:r w:rsidRPr="009575E3">
              <w:rPr>
                <w:b/>
              </w:rPr>
              <w:t>Name</w:t>
            </w:r>
          </w:p>
        </w:tc>
        <w:tc>
          <w:tcPr>
            <w:tcW w:w="8378" w:type="dxa"/>
            <w:gridSpan w:val="2"/>
            <w:tcBorders>
              <w:bottom w:val="single" w:sz="4" w:space="0" w:color="auto"/>
            </w:tcBorders>
            <w:shd w:val="clear" w:color="auto" w:fill="FFFF99"/>
          </w:tcPr>
          <w:p w14:paraId="41F5A6C4" w14:textId="77777777" w:rsidR="00C94FF9" w:rsidRPr="009575E3" w:rsidRDefault="00C94FF9" w:rsidP="00A4422C">
            <w:pPr>
              <w:pStyle w:val="TAL"/>
              <w:rPr>
                <w:b/>
              </w:rPr>
            </w:pPr>
            <w:r w:rsidRPr="009575E3">
              <w:rPr>
                <w:b/>
              </w:rPr>
              <w:t>IMS_IPCAN_Coordination_MSG</w:t>
            </w:r>
          </w:p>
        </w:tc>
      </w:tr>
      <w:bookmarkEnd w:id="305"/>
      <w:tr w:rsidR="00C94FF9" w14:paraId="4F77972F" w14:textId="77777777" w:rsidTr="00A4422C">
        <w:tc>
          <w:tcPr>
            <w:tcW w:w="1479" w:type="dxa"/>
            <w:tcBorders>
              <w:bottom w:val="double" w:sz="4" w:space="0" w:color="auto"/>
            </w:tcBorders>
            <w:shd w:val="clear" w:color="auto" w:fill="E0E0E0"/>
          </w:tcPr>
          <w:p w14:paraId="3B8816D8" w14:textId="77777777" w:rsidR="00C94FF9" w:rsidRPr="009575E3" w:rsidRDefault="00C94FF9" w:rsidP="00A4422C">
            <w:pPr>
              <w:pStyle w:val="TAL"/>
              <w:rPr>
                <w:b/>
              </w:rPr>
            </w:pPr>
            <w:r w:rsidRPr="009575E3">
              <w:rPr>
                <w:b/>
              </w:rPr>
              <w:t>Comment</w:t>
            </w:r>
          </w:p>
        </w:tc>
        <w:tc>
          <w:tcPr>
            <w:tcW w:w="8378" w:type="dxa"/>
            <w:gridSpan w:val="2"/>
            <w:tcBorders>
              <w:bottom w:val="double" w:sz="4" w:space="0" w:color="auto"/>
            </w:tcBorders>
          </w:tcPr>
          <w:p w14:paraId="6EE12C91" w14:textId="77777777" w:rsidR="00C94FF9" w:rsidRPr="009575E3" w:rsidRDefault="00C94FF9" w:rsidP="00A4422C">
            <w:pPr>
              <w:pStyle w:val="TAL"/>
            </w:pPr>
          </w:p>
        </w:tc>
      </w:tr>
      <w:tr w:rsidR="00C94FF9" w14:paraId="1C81464E" w14:textId="77777777" w:rsidTr="00A4422C">
        <w:tc>
          <w:tcPr>
            <w:tcW w:w="1479" w:type="dxa"/>
            <w:tcBorders>
              <w:top w:val="double" w:sz="4" w:space="0" w:color="auto"/>
            </w:tcBorders>
          </w:tcPr>
          <w:p w14:paraId="39EFBE1E" w14:textId="77777777" w:rsidR="00C94FF9" w:rsidRPr="009575E3" w:rsidRDefault="00C94FF9" w:rsidP="00A4422C">
            <w:pPr>
              <w:pStyle w:val="TAL"/>
            </w:pPr>
            <w:r w:rsidRPr="009575E3">
              <w:t>TriggerEvent</w:t>
            </w:r>
          </w:p>
        </w:tc>
        <w:tc>
          <w:tcPr>
            <w:tcW w:w="2957" w:type="dxa"/>
            <w:tcBorders>
              <w:top w:val="double" w:sz="4" w:space="0" w:color="auto"/>
            </w:tcBorders>
          </w:tcPr>
          <w:p w14:paraId="3D5D48C9" w14:textId="77777777" w:rsidR="00C94FF9" w:rsidRPr="009575E3" w:rsidRDefault="00C94FF9" w:rsidP="00A4422C">
            <w:pPr>
              <w:pStyle w:val="TAL"/>
            </w:pPr>
            <w:hyperlink w:anchor="CoOrdination_Trigger_Type" w:history="1">
              <w:r w:rsidRPr="009575E3">
                <w:rPr>
                  <w:rStyle w:val="Hyperlink"/>
                </w:rPr>
                <w:t>CoOrdination_Trigger_Type</w:t>
              </w:r>
            </w:hyperlink>
          </w:p>
        </w:tc>
        <w:tc>
          <w:tcPr>
            <w:tcW w:w="5421" w:type="dxa"/>
            <w:tcBorders>
              <w:top w:val="double" w:sz="4" w:space="0" w:color="auto"/>
            </w:tcBorders>
          </w:tcPr>
          <w:p w14:paraId="3EBE103A" w14:textId="77777777" w:rsidR="00C94FF9" w:rsidRPr="009575E3" w:rsidRDefault="00C94FF9" w:rsidP="00A4422C">
            <w:pPr>
              <w:pStyle w:val="TAL"/>
            </w:pPr>
            <w:r w:rsidRPr="009575E3">
              <w:t>any trigger of confirmation</w:t>
            </w:r>
          </w:p>
        </w:tc>
      </w:tr>
      <w:tr w:rsidR="00C94FF9" w14:paraId="7C5BEB71" w14:textId="77777777" w:rsidTr="00A4422C">
        <w:tc>
          <w:tcPr>
            <w:tcW w:w="1479" w:type="dxa"/>
          </w:tcPr>
          <w:p w14:paraId="2672F1E2" w14:textId="77777777" w:rsidR="00C94FF9" w:rsidRPr="009575E3" w:rsidRDefault="00C94FF9" w:rsidP="00A4422C">
            <w:pPr>
              <w:pStyle w:val="TAL"/>
            </w:pPr>
            <w:r w:rsidRPr="009575E3">
              <w:t>AbortEvent</w:t>
            </w:r>
          </w:p>
        </w:tc>
        <w:tc>
          <w:tcPr>
            <w:tcW w:w="2957" w:type="dxa"/>
          </w:tcPr>
          <w:p w14:paraId="22B632E3" w14:textId="77777777" w:rsidR="00C94FF9" w:rsidRPr="009575E3" w:rsidRDefault="00C94FF9" w:rsidP="00A4422C">
            <w:pPr>
              <w:pStyle w:val="TAL"/>
            </w:pPr>
            <w:r w:rsidRPr="009575E3">
              <w:t>Null_Type</w:t>
            </w:r>
          </w:p>
        </w:tc>
        <w:tc>
          <w:tcPr>
            <w:tcW w:w="5421" w:type="dxa"/>
          </w:tcPr>
          <w:p w14:paraId="42CAE264" w14:textId="77777777" w:rsidR="00C94FF9" w:rsidRPr="009575E3" w:rsidRDefault="00C94FF9" w:rsidP="00A4422C">
            <w:pPr>
              <w:pStyle w:val="TAL"/>
            </w:pPr>
            <w:r w:rsidRPr="009575E3">
              <w:t>sent instead of TriggerEvent if procedure shall be aborted</w:t>
            </w:r>
          </w:p>
        </w:tc>
      </w:tr>
      <w:tr w:rsidR="00C94FF9" w14:paraId="1498F852" w14:textId="77777777" w:rsidTr="00A4422C">
        <w:tc>
          <w:tcPr>
            <w:tcW w:w="1479" w:type="dxa"/>
          </w:tcPr>
          <w:p w14:paraId="6D645B70" w14:textId="77777777" w:rsidR="00C94FF9" w:rsidRPr="009575E3" w:rsidRDefault="00C94FF9" w:rsidP="00A4422C">
            <w:pPr>
              <w:pStyle w:val="TAL"/>
            </w:pPr>
            <w:r w:rsidRPr="009575E3">
              <w:t>IPCAN_IMS_Control</w:t>
            </w:r>
          </w:p>
        </w:tc>
        <w:tc>
          <w:tcPr>
            <w:tcW w:w="2957" w:type="dxa"/>
          </w:tcPr>
          <w:p w14:paraId="3E14CE99" w14:textId="77777777" w:rsidR="00C94FF9" w:rsidRPr="009575E3" w:rsidRDefault="00C94FF9" w:rsidP="00A4422C">
            <w:pPr>
              <w:pStyle w:val="TAL"/>
            </w:pPr>
            <w:hyperlink w:anchor="IPCAN_IMS_Control_Type" w:history="1">
              <w:r w:rsidRPr="009575E3">
                <w:rPr>
                  <w:rStyle w:val="Hyperlink"/>
                </w:rPr>
                <w:t>IPCAN_IMS_Control_Type</w:t>
              </w:r>
            </w:hyperlink>
          </w:p>
        </w:tc>
        <w:tc>
          <w:tcPr>
            <w:tcW w:w="5421" w:type="dxa"/>
          </w:tcPr>
          <w:p w14:paraId="3F46A79D" w14:textId="77777777" w:rsidR="00C94FF9" w:rsidRPr="009575E3" w:rsidRDefault="00C94FF9" w:rsidP="00A4422C">
            <w:pPr>
              <w:pStyle w:val="TAL"/>
            </w:pPr>
            <w:r w:rsidRPr="009575E3">
              <w:t>IMS &lt;- IPCAN: to control IMS (default behaviour)</w:t>
            </w:r>
          </w:p>
        </w:tc>
      </w:tr>
      <w:tr w:rsidR="00C94FF9" w14:paraId="2F128D44" w14:textId="77777777" w:rsidTr="00A4422C">
        <w:tc>
          <w:tcPr>
            <w:tcW w:w="1479" w:type="dxa"/>
          </w:tcPr>
          <w:p w14:paraId="4B7B23CD" w14:textId="77777777" w:rsidR="00C94FF9" w:rsidRPr="009575E3" w:rsidRDefault="00C94FF9" w:rsidP="00A4422C">
            <w:pPr>
              <w:pStyle w:val="TAL"/>
            </w:pPr>
            <w:r w:rsidRPr="009575E3">
              <w:t>IMS_IPCAN_Command</w:t>
            </w:r>
          </w:p>
        </w:tc>
        <w:tc>
          <w:tcPr>
            <w:tcW w:w="2957" w:type="dxa"/>
          </w:tcPr>
          <w:p w14:paraId="4E194A49" w14:textId="77777777" w:rsidR="00C94FF9" w:rsidRPr="009575E3" w:rsidRDefault="00C94FF9" w:rsidP="00A4422C">
            <w:pPr>
              <w:pStyle w:val="TAL"/>
            </w:pPr>
            <w:hyperlink w:anchor="IMS_IPCAN_Command_Type" w:history="1">
              <w:r w:rsidRPr="009575E3">
                <w:rPr>
                  <w:rStyle w:val="Hyperlink"/>
                </w:rPr>
                <w:t>IMS_IPCAN_Command_Type</w:t>
              </w:r>
            </w:hyperlink>
          </w:p>
        </w:tc>
        <w:tc>
          <w:tcPr>
            <w:tcW w:w="5421" w:type="dxa"/>
          </w:tcPr>
          <w:p w14:paraId="3B43B20E" w14:textId="77777777" w:rsidR="00C94FF9" w:rsidRPr="009575E3" w:rsidRDefault="00C94FF9" w:rsidP="00A4422C">
            <w:pPr>
              <w:pStyle w:val="TAL"/>
            </w:pPr>
            <w:r w:rsidRPr="009575E3">
              <w:t>IMS -&gt; IPCAN: command from the IPCAN to control IMS (mainly for IMS default behaviour)</w:t>
            </w:r>
          </w:p>
        </w:tc>
      </w:tr>
      <w:tr w:rsidR="00C94FF9" w14:paraId="6E79F310" w14:textId="77777777" w:rsidTr="00A4422C">
        <w:tc>
          <w:tcPr>
            <w:tcW w:w="1479" w:type="dxa"/>
          </w:tcPr>
          <w:p w14:paraId="75C23CCC" w14:textId="77777777" w:rsidR="00C94FF9" w:rsidRPr="009575E3" w:rsidRDefault="00C94FF9" w:rsidP="00A4422C">
            <w:pPr>
              <w:pStyle w:val="TAL"/>
            </w:pPr>
            <w:r w:rsidRPr="009575E3">
              <w:t>IPCAN_IMS_Response</w:t>
            </w:r>
          </w:p>
        </w:tc>
        <w:tc>
          <w:tcPr>
            <w:tcW w:w="2957" w:type="dxa"/>
          </w:tcPr>
          <w:p w14:paraId="37A348CF" w14:textId="77777777" w:rsidR="00C94FF9" w:rsidRPr="009575E3" w:rsidRDefault="00C94FF9" w:rsidP="00A4422C">
            <w:pPr>
              <w:pStyle w:val="TAL"/>
            </w:pPr>
            <w:hyperlink w:anchor="IPCAN_IMS_Response_Type" w:history="1">
              <w:r w:rsidRPr="009575E3">
                <w:rPr>
                  <w:rStyle w:val="Hyperlink"/>
                </w:rPr>
                <w:t>IPCAN_IMS_Response_Type</w:t>
              </w:r>
            </w:hyperlink>
          </w:p>
        </w:tc>
        <w:tc>
          <w:tcPr>
            <w:tcW w:w="5421" w:type="dxa"/>
          </w:tcPr>
          <w:p w14:paraId="0E2CF9DB" w14:textId="77777777" w:rsidR="00C94FF9" w:rsidRPr="009575E3" w:rsidRDefault="00C94FF9" w:rsidP="00A4422C">
            <w:pPr>
              <w:pStyle w:val="TAL"/>
            </w:pPr>
            <w:r w:rsidRPr="009575E3">
              <w:t>IMS &lt;- IPCAN: response for previous command</w:t>
            </w:r>
          </w:p>
        </w:tc>
      </w:tr>
      <w:tr w:rsidR="00C94FF9" w14:paraId="08FB3BA0" w14:textId="77777777" w:rsidTr="00A4422C">
        <w:tc>
          <w:tcPr>
            <w:tcW w:w="1479" w:type="dxa"/>
          </w:tcPr>
          <w:p w14:paraId="576EA8F8" w14:textId="77777777" w:rsidR="00C94FF9" w:rsidRPr="009575E3" w:rsidRDefault="00C94FF9" w:rsidP="00A4422C">
            <w:pPr>
              <w:pStyle w:val="TAL"/>
            </w:pPr>
            <w:r w:rsidRPr="009575E3">
              <w:t>ProtocolConfigOptions</w:t>
            </w:r>
          </w:p>
        </w:tc>
        <w:tc>
          <w:tcPr>
            <w:tcW w:w="2957" w:type="dxa"/>
          </w:tcPr>
          <w:p w14:paraId="4B550B2F" w14:textId="77777777" w:rsidR="00C94FF9" w:rsidRPr="009575E3" w:rsidRDefault="00C94FF9" w:rsidP="00A4422C">
            <w:pPr>
              <w:pStyle w:val="TAL"/>
            </w:pPr>
            <w:r w:rsidRPr="009575E3">
              <w:t>NAS_ProtocolConfigOptions_Type</w:t>
            </w:r>
          </w:p>
        </w:tc>
        <w:tc>
          <w:tcPr>
            <w:tcW w:w="5421" w:type="dxa"/>
          </w:tcPr>
          <w:p w14:paraId="189AE2CB" w14:textId="77777777" w:rsidR="00C94FF9" w:rsidRPr="009575E3" w:rsidRDefault="00C94FF9" w:rsidP="00A4422C">
            <w:pPr>
              <w:pStyle w:val="TAL"/>
            </w:pPr>
            <w:r w:rsidRPr="009575E3">
              <w:t>IMS &lt;-&gt; IPCAN: PCOs to be used in NAS signalling</w:t>
            </w:r>
          </w:p>
        </w:tc>
      </w:tr>
      <w:tr w:rsidR="00C94FF9" w14:paraId="792EE10A" w14:textId="77777777" w:rsidTr="00A4422C">
        <w:tc>
          <w:tcPr>
            <w:tcW w:w="1479" w:type="dxa"/>
          </w:tcPr>
          <w:p w14:paraId="292B0D3E" w14:textId="77777777" w:rsidR="00C94FF9" w:rsidRPr="009575E3" w:rsidRDefault="00C94FF9" w:rsidP="00A4422C">
            <w:pPr>
              <w:pStyle w:val="TAL"/>
            </w:pPr>
            <w:r w:rsidRPr="009575E3">
              <w:t>IPCAN_IMS_Data</w:t>
            </w:r>
          </w:p>
        </w:tc>
        <w:tc>
          <w:tcPr>
            <w:tcW w:w="2957" w:type="dxa"/>
          </w:tcPr>
          <w:p w14:paraId="73A7CC20" w14:textId="77777777" w:rsidR="00C94FF9" w:rsidRPr="009575E3" w:rsidRDefault="00C94FF9" w:rsidP="00A4422C">
            <w:pPr>
              <w:pStyle w:val="TAL"/>
            </w:pPr>
            <w:r w:rsidRPr="009575E3">
              <w:t>charstring</w:t>
            </w:r>
          </w:p>
        </w:tc>
        <w:tc>
          <w:tcPr>
            <w:tcW w:w="5421" w:type="dxa"/>
          </w:tcPr>
          <w:p w14:paraId="074EE835" w14:textId="77777777" w:rsidR="00C94FF9" w:rsidRPr="009575E3" w:rsidRDefault="00C94FF9" w:rsidP="00A4422C">
            <w:pPr>
              <w:pStyle w:val="TAL"/>
            </w:pPr>
            <w:r w:rsidRPr="009575E3">
              <w:t>IMS &lt;- IPCAN: to send data from IPCAN to IMS</w:t>
            </w:r>
          </w:p>
        </w:tc>
      </w:tr>
      <w:tr w:rsidR="00C94FF9" w14:paraId="404C6696" w14:textId="77777777" w:rsidTr="00A4422C">
        <w:tc>
          <w:tcPr>
            <w:tcW w:w="1479" w:type="dxa"/>
          </w:tcPr>
          <w:p w14:paraId="167C27C8" w14:textId="77777777" w:rsidR="00C94FF9" w:rsidRPr="009575E3" w:rsidRDefault="00C94FF9" w:rsidP="00A4422C">
            <w:pPr>
              <w:pStyle w:val="TAL"/>
            </w:pPr>
            <w:r w:rsidRPr="009575E3">
              <w:t>DrbInfo</w:t>
            </w:r>
          </w:p>
        </w:tc>
        <w:tc>
          <w:tcPr>
            <w:tcW w:w="2957" w:type="dxa"/>
          </w:tcPr>
          <w:p w14:paraId="340EF3E8" w14:textId="77777777" w:rsidR="00C94FF9" w:rsidRPr="009575E3" w:rsidRDefault="00C94FF9" w:rsidP="00A4422C">
            <w:pPr>
              <w:pStyle w:val="TAL"/>
            </w:pPr>
            <w:r w:rsidRPr="009575E3">
              <w:t>IP_DrbInfo_Type</w:t>
            </w:r>
          </w:p>
        </w:tc>
        <w:tc>
          <w:tcPr>
            <w:tcW w:w="5421" w:type="dxa"/>
          </w:tcPr>
          <w:p w14:paraId="3CAFD35D" w14:textId="77777777" w:rsidR="00C94FF9" w:rsidRPr="009575E3" w:rsidRDefault="00C94FF9" w:rsidP="00A4422C">
            <w:pPr>
              <w:pStyle w:val="TAL"/>
            </w:pPr>
            <w:r w:rsidRPr="009575E3">
              <w:t>IMS &lt;- IPCAN: to send DrbInfo for MediaControlInfo (MCX) and HTTP to MCX_IMS_PTC</w:t>
            </w:r>
          </w:p>
        </w:tc>
      </w:tr>
    </w:tbl>
    <w:p w14:paraId="4E084D20" w14:textId="77777777" w:rsidR="00C94FF9" w:rsidRDefault="00C94FF9" w:rsidP="00C94FF9"/>
    <w:p w14:paraId="2F83AD27" w14:textId="77777777" w:rsidR="00C94FF9" w:rsidRDefault="00C94FF9" w:rsidP="00C94FF9">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94FF9" w14:paraId="4BDBE5E1" w14:textId="77777777" w:rsidTr="00A4422C">
        <w:tc>
          <w:tcPr>
            <w:tcW w:w="9857" w:type="dxa"/>
            <w:gridSpan w:val="3"/>
            <w:shd w:val="clear" w:color="auto" w:fill="E0E0E0"/>
          </w:tcPr>
          <w:p w14:paraId="6996738D" w14:textId="77777777" w:rsidR="00C94FF9" w:rsidRPr="009575E3" w:rsidRDefault="00C94FF9" w:rsidP="00A4422C">
            <w:pPr>
              <w:pStyle w:val="TAL"/>
              <w:rPr>
                <w:b/>
              </w:rPr>
            </w:pPr>
            <w:r w:rsidRPr="009575E3">
              <w:rPr>
                <w:b/>
              </w:rPr>
              <w:t>TTCN-3 Port Type</w:t>
            </w:r>
          </w:p>
        </w:tc>
      </w:tr>
      <w:tr w:rsidR="00C94FF9" w14:paraId="5CC246D5" w14:textId="77777777" w:rsidTr="00A4422C">
        <w:tc>
          <w:tcPr>
            <w:tcW w:w="1479" w:type="dxa"/>
            <w:tcBorders>
              <w:bottom w:val="single" w:sz="4" w:space="0" w:color="auto"/>
            </w:tcBorders>
            <w:shd w:val="clear" w:color="auto" w:fill="E0E0E0"/>
          </w:tcPr>
          <w:p w14:paraId="4E0EB3AB" w14:textId="77777777" w:rsidR="00C94FF9" w:rsidRPr="009575E3" w:rsidRDefault="00C94FF9" w:rsidP="00A4422C">
            <w:pPr>
              <w:pStyle w:val="TAL"/>
              <w:rPr>
                <w:b/>
              </w:rPr>
            </w:pPr>
            <w:bookmarkStart w:id="306" w:name="IMS_IPCAN_CO_ORD_PORT" w:colFirst="1" w:colLast="1"/>
            <w:r w:rsidRPr="009575E3">
              <w:rPr>
                <w:b/>
              </w:rPr>
              <w:t>Name</w:t>
            </w:r>
          </w:p>
        </w:tc>
        <w:tc>
          <w:tcPr>
            <w:tcW w:w="8378" w:type="dxa"/>
            <w:gridSpan w:val="2"/>
            <w:tcBorders>
              <w:bottom w:val="single" w:sz="4" w:space="0" w:color="auto"/>
            </w:tcBorders>
            <w:shd w:val="clear" w:color="auto" w:fill="FFFF99"/>
          </w:tcPr>
          <w:p w14:paraId="250F732D" w14:textId="77777777" w:rsidR="00C94FF9" w:rsidRPr="009575E3" w:rsidRDefault="00C94FF9" w:rsidP="00A4422C">
            <w:pPr>
              <w:pStyle w:val="TAL"/>
              <w:rPr>
                <w:b/>
              </w:rPr>
            </w:pPr>
            <w:r w:rsidRPr="009575E3">
              <w:rPr>
                <w:b/>
              </w:rPr>
              <w:t>IMS_IPCAN_CO_ORD_PORT</w:t>
            </w:r>
          </w:p>
        </w:tc>
      </w:tr>
      <w:bookmarkEnd w:id="306"/>
      <w:tr w:rsidR="00C94FF9" w14:paraId="0504C5A4" w14:textId="77777777" w:rsidTr="00A4422C">
        <w:tc>
          <w:tcPr>
            <w:tcW w:w="1479" w:type="dxa"/>
            <w:tcBorders>
              <w:bottom w:val="double" w:sz="4" w:space="0" w:color="auto"/>
            </w:tcBorders>
            <w:shd w:val="clear" w:color="auto" w:fill="E0E0E0"/>
          </w:tcPr>
          <w:p w14:paraId="24245024" w14:textId="77777777" w:rsidR="00C94FF9" w:rsidRPr="009575E3" w:rsidRDefault="00C94FF9" w:rsidP="00A4422C">
            <w:pPr>
              <w:pStyle w:val="TAL"/>
              <w:rPr>
                <w:b/>
              </w:rPr>
            </w:pPr>
            <w:r w:rsidRPr="009575E3">
              <w:rPr>
                <w:b/>
              </w:rPr>
              <w:t>Comment</w:t>
            </w:r>
          </w:p>
        </w:tc>
        <w:tc>
          <w:tcPr>
            <w:tcW w:w="8378" w:type="dxa"/>
            <w:gridSpan w:val="2"/>
            <w:tcBorders>
              <w:bottom w:val="double" w:sz="4" w:space="0" w:color="auto"/>
            </w:tcBorders>
          </w:tcPr>
          <w:p w14:paraId="20234B19" w14:textId="77777777" w:rsidR="00C94FF9" w:rsidRPr="009575E3" w:rsidRDefault="00C94FF9" w:rsidP="00A4422C">
            <w:pPr>
              <w:pStyle w:val="TAL"/>
            </w:pPr>
          </w:p>
        </w:tc>
      </w:tr>
      <w:tr w:rsidR="00C94FF9" w14:paraId="6E5B4455" w14:textId="77777777" w:rsidTr="00A4422C">
        <w:tc>
          <w:tcPr>
            <w:tcW w:w="1479" w:type="dxa"/>
            <w:tcBorders>
              <w:top w:val="double" w:sz="4" w:space="0" w:color="auto"/>
            </w:tcBorders>
          </w:tcPr>
          <w:p w14:paraId="231EE9F7" w14:textId="77777777" w:rsidR="00C94FF9" w:rsidRPr="009575E3" w:rsidRDefault="00C94FF9" w:rsidP="00A4422C">
            <w:pPr>
              <w:pStyle w:val="TAL"/>
            </w:pPr>
            <w:r w:rsidRPr="009575E3">
              <w:t>out</w:t>
            </w:r>
          </w:p>
        </w:tc>
        <w:tc>
          <w:tcPr>
            <w:tcW w:w="2957" w:type="dxa"/>
            <w:tcBorders>
              <w:top w:val="double" w:sz="4" w:space="0" w:color="auto"/>
            </w:tcBorders>
          </w:tcPr>
          <w:p w14:paraId="740263D9" w14:textId="77777777" w:rsidR="00C94FF9" w:rsidRPr="009575E3" w:rsidRDefault="00C94FF9" w:rsidP="00A4422C">
            <w:pPr>
              <w:pStyle w:val="TAL"/>
            </w:pPr>
            <w:hyperlink w:anchor="IMS_IPCAN_Coordination_MSG" w:history="1">
              <w:r w:rsidRPr="009575E3">
                <w:rPr>
                  <w:rStyle w:val="Hyperlink"/>
                </w:rPr>
                <w:t>IMS_IPCAN_Coordination_MSG</w:t>
              </w:r>
            </w:hyperlink>
          </w:p>
        </w:tc>
        <w:tc>
          <w:tcPr>
            <w:tcW w:w="5421" w:type="dxa"/>
            <w:tcBorders>
              <w:top w:val="double" w:sz="4" w:space="0" w:color="auto"/>
            </w:tcBorders>
          </w:tcPr>
          <w:p w14:paraId="1ABD61BD" w14:textId="77777777" w:rsidR="00C94FF9" w:rsidRPr="009575E3" w:rsidRDefault="00C94FF9" w:rsidP="00A4422C">
            <w:pPr>
              <w:pStyle w:val="TAL"/>
            </w:pPr>
          </w:p>
        </w:tc>
      </w:tr>
      <w:tr w:rsidR="00C94FF9" w14:paraId="75537CF4" w14:textId="77777777" w:rsidTr="00A4422C">
        <w:tc>
          <w:tcPr>
            <w:tcW w:w="1479" w:type="dxa"/>
          </w:tcPr>
          <w:p w14:paraId="3E596551" w14:textId="77777777" w:rsidR="00C94FF9" w:rsidRPr="009575E3" w:rsidRDefault="00C94FF9" w:rsidP="00A4422C">
            <w:pPr>
              <w:pStyle w:val="TAL"/>
            </w:pPr>
            <w:r w:rsidRPr="009575E3">
              <w:t>in</w:t>
            </w:r>
          </w:p>
        </w:tc>
        <w:tc>
          <w:tcPr>
            <w:tcW w:w="2957" w:type="dxa"/>
          </w:tcPr>
          <w:p w14:paraId="0690B8C2" w14:textId="77777777" w:rsidR="00C94FF9" w:rsidRPr="009575E3" w:rsidRDefault="00C94FF9" w:rsidP="00A4422C">
            <w:pPr>
              <w:pStyle w:val="TAL"/>
            </w:pPr>
            <w:hyperlink w:anchor="IMS_IPCAN_Coordination_MSG" w:history="1">
              <w:r w:rsidRPr="009575E3">
                <w:rPr>
                  <w:rStyle w:val="Hyperlink"/>
                </w:rPr>
                <w:t>IMS_IPCAN_Coordination_MSG</w:t>
              </w:r>
            </w:hyperlink>
          </w:p>
        </w:tc>
        <w:tc>
          <w:tcPr>
            <w:tcW w:w="5421" w:type="dxa"/>
          </w:tcPr>
          <w:p w14:paraId="790CA644" w14:textId="77777777" w:rsidR="00C94FF9" w:rsidRPr="009575E3" w:rsidRDefault="00C94FF9" w:rsidP="00A4422C">
            <w:pPr>
              <w:pStyle w:val="TAL"/>
            </w:pPr>
          </w:p>
        </w:tc>
      </w:tr>
    </w:tbl>
    <w:p w14:paraId="1EED9F65" w14:textId="77777777" w:rsidR="00C94FF9" w:rsidRDefault="00C94FF9" w:rsidP="00C94FF9"/>
    <w:p w14:paraId="1D0897D2" w14:textId="77777777" w:rsidR="00C94FF9" w:rsidRDefault="00C94FF9" w:rsidP="00C94FF9">
      <w:pPr>
        <w:pStyle w:val="TH"/>
      </w:pPr>
      <w:r>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57CB1C9A" w14:textId="77777777" w:rsidTr="00A4422C">
        <w:tc>
          <w:tcPr>
            <w:tcW w:w="9857" w:type="dxa"/>
            <w:gridSpan w:val="4"/>
            <w:shd w:val="clear" w:color="auto" w:fill="E0E0E0"/>
          </w:tcPr>
          <w:p w14:paraId="6DB51A9E" w14:textId="77777777" w:rsidR="00C94FF9" w:rsidRPr="009575E3" w:rsidRDefault="00C94FF9" w:rsidP="00A4422C">
            <w:pPr>
              <w:pStyle w:val="TAL"/>
              <w:rPr>
                <w:b/>
              </w:rPr>
            </w:pPr>
            <w:r w:rsidRPr="009575E3">
              <w:rPr>
                <w:b/>
              </w:rPr>
              <w:t>TTCN-3 Record Type</w:t>
            </w:r>
          </w:p>
        </w:tc>
      </w:tr>
      <w:tr w:rsidR="00C94FF9" w14:paraId="6C1D0B63" w14:textId="77777777" w:rsidTr="00A4422C">
        <w:tc>
          <w:tcPr>
            <w:tcW w:w="1479" w:type="dxa"/>
            <w:tcBorders>
              <w:bottom w:val="single" w:sz="4" w:space="0" w:color="auto"/>
            </w:tcBorders>
            <w:shd w:val="clear" w:color="auto" w:fill="E0E0E0"/>
          </w:tcPr>
          <w:p w14:paraId="26152DDE" w14:textId="77777777" w:rsidR="00C94FF9" w:rsidRPr="009575E3" w:rsidRDefault="00C94FF9" w:rsidP="00A4422C">
            <w:pPr>
              <w:pStyle w:val="TAL"/>
              <w:rPr>
                <w:b/>
              </w:rPr>
            </w:pPr>
            <w:bookmarkStart w:id="307" w:name="CoOrdination_Trigger_Type" w:colFirst="1" w:colLast="1"/>
            <w:r w:rsidRPr="009575E3">
              <w:rPr>
                <w:b/>
              </w:rPr>
              <w:t>Name</w:t>
            </w:r>
          </w:p>
        </w:tc>
        <w:tc>
          <w:tcPr>
            <w:tcW w:w="8378" w:type="dxa"/>
            <w:gridSpan w:val="3"/>
            <w:tcBorders>
              <w:bottom w:val="single" w:sz="4" w:space="0" w:color="auto"/>
            </w:tcBorders>
            <w:shd w:val="clear" w:color="auto" w:fill="FFFF99"/>
          </w:tcPr>
          <w:p w14:paraId="158D6309" w14:textId="77777777" w:rsidR="00C94FF9" w:rsidRPr="009575E3" w:rsidRDefault="00C94FF9" w:rsidP="00A4422C">
            <w:pPr>
              <w:pStyle w:val="TAL"/>
              <w:rPr>
                <w:b/>
              </w:rPr>
            </w:pPr>
            <w:r w:rsidRPr="009575E3">
              <w:rPr>
                <w:b/>
              </w:rPr>
              <w:t>CoOrdination_Trigger_Type</w:t>
            </w:r>
          </w:p>
        </w:tc>
      </w:tr>
      <w:bookmarkEnd w:id="307"/>
      <w:tr w:rsidR="00C94FF9" w14:paraId="78807B02" w14:textId="77777777" w:rsidTr="00A4422C">
        <w:tc>
          <w:tcPr>
            <w:tcW w:w="1479" w:type="dxa"/>
            <w:tcBorders>
              <w:bottom w:val="double" w:sz="4" w:space="0" w:color="auto"/>
            </w:tcBorders>
            <w:shd w:val="clear" w:color="auto" w:fill="E0E0E0"/>
          </w:tcPr>
          <w:p w14:paraId="314ABADE"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1AEFB1B0" w14:textId="77777777" w:rsidR="00C94FF9" w:rsidRPr="009575E3" w:rsidRDefault="00C94FF9" w:rsidP="00A4422C">
            <w:pPr>
              <w:pStyle w:val="TAL"/>
            </w:pPr>
          </w:p>
        </w:tc>
      </w:tr>
      <w:tr w:rsidR="00C94FF9" w14:paraId="7C709104" w14:textId="77777777" w:rsidTr="00A4422C">
        <w:tc>
          <w:tcPr>
            <w:tcW w:w="1479" w:type="dxa"/>
            <w:tcBorders>
              <w:top w:val="double" w:sz="4" w:space="0" w:color="auto"/>
            </w:tcBorders>
          </w:tcPr>
          <w:p w14:paraId="73FC0644" w14:textId="77777777" w:rsidR="00C94FF9" w:rsidRPr="009575E3" w:rsidRDefault="00C94FF9" w:rsidP="00A4422C">
            <w:pPr>
              <w:pStyle w:val="TAL"/>
            </w:pPr>
            <w:r w:rsidRPr="009575E3">
              <w:t>Reason</w:t>
            </w:r>
          </w:p>
        </w:tc>
        <w:tc>
          <w:tcPr>
            <w:tcW w:w="2464" w:type="dxa"/>
            <w:tcBorders>
              <w:top w:val="double" w:sz="4" w:space="0" w:color="auto"/>
            </w:tcBorders>
          </w:tcPr>
          <w:p w14:paraId="2689595D" w14:textId="77777777" w:rsidR="00C94FF9" w:rsidRPr="009575E3" w:rsidRDefault="00C94FF9" w:rsidP="00A4422C">
            <w:pPr>
              <w:pStyle w:val="TAL"/>
            </w:pPr>
            <w:r w:rsidRPr="009575E3">
              <w:t>charstring</w:t>
            </w:r>
          </w:p>
        </w:tc>
        <w:tc>
          <w:tcPr>
            <w:tcW w:w="493" w:type="dxa"/>
            <w:tcBorders>
              <w:top w:val="double" w:sz="4" w:space="0" w:color="auto"/>
            </w:tcBorders>
          </w:tcPr>
          <w:p w14:paraId="7E360598" w14:textId="77777777" w:rsidR="00C94FF9" w:rsidRPr="009575E3" w:rsidRDefault="00C94FF9" w:rsidP="00A4422C">
            <w:pPr>
              <w:pStyle w:val="TAL"/>
            </w:pPr>
          </w:p>
        </w:tc>
        <w:tc>
          <w:tcPr>
            <w:tcW w:w="5421" w:type="dxa"/>
            <w:tcBorders>
              <w:top w:val="double" w:sz="4" w:space="0" w:color="auto"/>
            </w:tcBorders>
          </w:tcPr>
          <w:p w14:paraId="79819CFD" w14:textId="77777777" w:rsidR="00C94FF9" w:rsidRPr="009575E3" w:rsidRDefault="00C94FF9" w:rsidP="00A4422C">
            <w:pPr>
              <w:pStyle w:val="TAL"/>
            </w:pPr>
          </w:p>
        </w:tc>
      </w:tr>
    </w:tbl>
    <w:p w14:paraId="05783114" w14:textId="77777777" w:rsidR="00C94FF9" w:rsidRDefault="00C94FF9" w:rsidP="00C94FF9"/>
    <w:p w14:paraId="6EFF9205" w14:textId="77777777" w:rsidR="00C94FF9" w:rsidRDefault="00C94FF9" w:rsidP="00C94FF9">
      <w:pPr>
        <w:pStyle w:val="Heading1"/>
      </w:pPr>
      <w:bookmarkStart w:id="308" w:name="_Toc219102789"/>
      <w:r>
        <w:t>H.2</w:t>
      </w:r>
      <w:r>
        <w:tab/>
        <w:t>IMS_ASP_TypeDefs</w:t>
      </w:r>
      <w:bookmarkEnd w:id="308"/>
    </w:p>
    <w:p w14:paraId="5D91CE23" w14:textId="77777777" w:rsidR="00C94FF9" w:rsidRDefault="00C94FF9" w:rsidP="00C94FF9">
      <w:pPr>
        <w:pStyle w:val="TH"/>
      </w:pPr>
      <w:r>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94FF9" w14:paraId="73535B86" w14:textId="77777777" w:rsidTr="00A4422C">
        <w:tc>
          <w:tcPr>
            <w:tcW w:w="9857" w:type="dxa"/>
            <w:gridSpan w:val="3"/>
            <w:tcBorders>
              <w:bottom w:val="double" w:sz="4" w:space="0" w:color="auto"/>
            </w:tcBorders>
            <w:shd w:val="clear" w:color="auto" w:fill="E0E0E0"/>
          </w:tcPr>
          <w:p w14:paraId="3D9E0C87" w14:textId="77777777" w:rsidR="00C94FF9" w:rsidRPr="009575E3" w:rsidRDefault="00C94FF9" w:rsidP="00A4422C">
            <w:pPr>
              <w:pStyle w:val="TAL"/>
              <w:rPr>
                <w:b/>
              </w:rPr>
            </w:pPr>
            <w:r w:rsidRPr="009575E3">
              <w:rPr>
                <w:b/>
              </w:rPr>
              <w:t>TTCN-3 Basic Types</w:t>
            </w:r>
          </w:p>
        </w:tc>
      </w:tr>
      <w:tr w:rsidR="00C94FF9" w14:paraId="24550AEF" w14:textId="77777777" w:rsidTr="00A4422C">
        <w:tc>
          <w:tcPr>
            <w:tcW w:w="2464" w:type="dxa"/>
            <w:tcBorders>
              <w:top w:val="double" w:sz="4" w:space="0" w:color="auto"/>
            </w:tcBorders>
          </w:tcPr>
          <w:p w14:paraId="5FEB24A1" w14:textId="77777777" w:rsidR="00C94FF9" w:rsidRPr="009575E3" w:rsidRDefault="00C94FF9" w:rsidP="00A4422C">
            <w:pPr>
              <w:pStyle w:val="TAL"/>
              <w:rPr>
                <w:b/>
              </w:rPr>
            </w:pPr>
            <w:bookmarkStart w:id="309" w:name="IMS_Request_Type" w:colFirst="0" w:colLast="0"/>
            <w:r w:rsidRPr="009575E3">
              <w:rPr>
                <w:b/>
              </w:rPr>
              <w:t>IMS_Request_Type</w:t>
            </w:r>
          </w:p>
        </w:tc>
        <w:tc>
          <w:tcPr>
            <w:tcW w:w="3450" w:type="dxa"/>
            <w:tcBorders>
              <w:top w:val="double" w:sz="4" w:space="0" w:color="auto"/>
            </w:tcBorders>
          </w:tcPr>
          <w:p w14:paraId="5AE9258E" w14:textId="77777777" w:rsidR="00C94FF9" w:rsidRPr="009575E3" w:rsidRDefault="00C94FF9" w:rsidP="00A4422C">
            <w:pPr>
              <w:pStyle w:val="TAL"/>
            </w:pPr>
            <w:r w:rsidRPr="009575E3">
              <w:t>RequestUnion</w:t>
            </w:r>
          </w:p>
        </w:tc>
        <w:tc>
          <w:tcPr>
            <w:tcW w:w="3943" w:type="dxa"/>
            <w:tcBorders>
              <w:top w:val="double" w:sz="4" w:space="0" w:color="auto"/>
            </w:tcBorders>
          </w:tcPr>
          <w:p w14:paraId="3D529619" w14:textId="77777777" w:rsidR="00C94FF9" w:rsidRPr="009575E3" w:rsidRDefault="00C94FF9" w:rsidP="00A4422C">
            <w:pPr>
              <w:pStyle w:val="TAL"/>
            </w:pPr>
            <w:r w:rsidRPr="009575E3">
              <w:t>Alias for "RequestUnion" as defined in LibSip_SIPTypesAndValues</w:t>
            </w:r>
          </w:p>
        </w:tc>
      </w:tr>
      <w:tr w:rsidR="00C94FF9" w14:paraId="55013E46" w14:textId="77777777" w:rsidTr="00A4422C">
        <w:tc>
          <w:tcPr>
            <w:tcW w:w="2464" w:type="dxa"/>
          </w:tcPr>
          <w:p w14:paraId="6D914219" w14:textId="77777777" w:rsidR="00C94FF9" w:rsidRPr="009575E3" w:rsidRDefault="00C94FF9" w:rsidP="00A4422C">
            <w:pPr>
              <w:pStyle w:val="TAL"/>
              <w:rPr>
                <w:b/>
              </w:rPr>
            </w:pPr>
            <w:bookmarkStart w:id="310" w:name="IMS_Response_Type" w:colFirst="0" w:colLast="0"/>
            <w:bookmarkEnd w:id="309"/>
            <w:r w:rsidRPr="009575E3">
              <w:rPr>
                <w:b/>
              </w:rPr>
              <w:t>IMS_Response_Type</w:t>
            </w:r>
          </w:p>
        </w:tc>
        <w:tc>
          <w:tcPr>
            <w:tcW w:w="3450" w:type="dxa"/>
          </w:tcPr>
          <w:p w14:paraId="78A199A9" w14:textId="77777777" w:rsidR="00C94FF9" w:rsidRPr="009575E3" w:rsidRDefault="00C94FF9" w:rsidP="00A4422C">
            <w:pPr>
              <w:pStyle w:val="TAL"/>
            </w:pPr>
            <w:r w:rsidRPr="009575E3">
              <w:t>Response</w:t>
            </w:r>
          </w:p>
        </w:tc>
        <w:tc>
          <w:tcPr>
            <w:tcW w:w="3943" w:type="dxa"/>
          </w:tcPr>
          <w:p w14:paraId="6A90EDD7" w14:textId="77777777" w:rsidR="00C94FF9" w:rsidRPr="009575E3" w:rsidRDefault="00C94FF9" w:rsidP="00A4422C">
            <w:pPr>
              <w:pStyle w:val="TAL"/>
            </w:pPr>
            <w:r w:rsidRPr="009575E3">
              <w:t>Alias for "Response" as defined in LibSip_SIPTypesAndValues</w:t>
            </w:r>
          </w:p>
        </w:tc>
      </w:tr>
      <w:tr w:rsidR="00C94FF9" w14:paraId="0485DCFC" w14:textId="77777777" w:rsidTr="00A4422C">
        <w:tc>
          <w:tcPr>
            <w:tcW w:w="2464" w:type="dxa"/>
          </w:tcPr>
          <w:p w14:paraId="2BBEF639" w14:textId="77777777" w:rsidR="00C94FF9" w:rsidRPr="009575E3" w:rsidRDefault="00C94FF9" w:rsidP="00A4422C">
            <w:pPr>
              <w:pStyle w:val="TAL"/>
              <w:rPr>
                <w:b/>
              </w:rPr>
            </w:pPr>
            <w:bookmarkStart w:id="311" w:name="IMS_PortsAndSecurityConfigCnf_Type" w:colFirst="0" w:colLast="0"/>
            <w:bookmarkEnd w:id="310"/>
            <w:r w:rsidRPr="009575E3">
              <w:rPr>
                <w:b/>
              </w:rPr>
              <w:t>IMS_PortsAndSecurityConfigCnf_Type</w:t>
            </w:r>
          </w:p>
        </w:tc>
        <w:tc>
          <w:tcPr>
            <w:tcW w:w="3450" w:type="dxa"/>
          </w:tcPr>
          <w:p w14:paraId="57F8A6AC" w14:textId="77777777" w:rsidR="00C94FF9" w:rsidRPr="009575E3" w:rsidRDefault="00C94FF9" w:rsidP="00A4422C">
            <w:pPr>
              <w:pStyle w:val="TAL"/>
            </w:pPr>
            <w:r w:rsidRPr="009575E3">
              <w:t>Null_Type</w:t>
            </w:r>
          </w:p>
        </w:tc>
        <w:tc>
          <w:tcPr>
            <w:tcW w:w="3943" w:type="dxa"/>
          </w:tcPr>
          <w:p w14:paraId="791EF6A3" w14:textId="77777777" w:rsidR="00C94FF9" w:rsidRPr="009575E3" w:rsidRDefault="00C94FF9" w:rsidP="00A4422C">
            <w:pPr>
              <w:pStyle w:val="TAL"/>
            </w:pPr>
            <w:r w:rsidRPr="009575E3">
              <w:t>SPIs and protected ports are fully controlled by the IMS PTC</w:t>
            </w:r>
          </w:p>
          <w:p w14:paraId="33E8C978" w14:textId="77777777" w:rsidR="00C94FF9" w:rsidRPr="009575E3" w:rsidRDefault="00C94FF9" w:rsidP="00A4422C">
            <w:pPr>
              <w:pStyle w:val="TAL"/>
            </w:pPr>
            <w:r w:rsidRPr="009575E3">
              <w:t>=&gt; it is not necessary anymore to return IMS_ProtectedPorts_Type, IMS_SPIs_Type to the IMS PTC</w:t>
            </w:r>
          </w:p>
        </w:tc>
      </w:tr>
      <w:bookmarkEnd w:id="311"/>
    </w:tbl>
    <w:p w14:paraId="1E7B619A" w14:textId="77777777" w:rsidR="00C94FF9" w:rsidRDefault="00C94FF9" w:rsidP="00C94FF9"/>
    <w:p w14:paraId="7E5C114E" w14:textId="77777777" w:rsidR="00C94FF9" w:rsidRDefault="00C94FF9" w:rsidP="00C94FF9">
      <w:pPr>
        <w:pStyle w:val="TH"/>
      </w:pPr>
      <w:r>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94FF9" w14:paraId="7B3AE703" w14:textId="77777777" w:rsidTr="00A4422C">
        <w:tc>
          <w:tcPr>
            <w:tcW w:w="9857" w:type="dxa"/>
            <w:gridSpan w:val="2"/>
            <w:shd w:val="clear" w:color="auto" w:fill="E0E0E0"/>
          </w:tcPr>
          <w:p w14:paraId="2D10DEAA" w14:textId="77777777" w:rsidR="00C94FF9" w:rsidRPr="009575E3" w:rsidRDefault="00C94FF9" w:rsidP="00A4422C">
            <w:pPr>
              <w:pStyle w:val="TAL"/>
              <w:rPr>
                <w:b/>
              </w:rPr>
            </w:pPr>
            <w:r w:rsidRPr="009575E3">
              <w:rPr>
                <w:b/>
              </w:rPr>
              <w:t>TTCN-3 Enumerated Type</w:t>
            </w:r>
          </w:p>
        </w:tc>
      </w:tr>
      <w:tr w:rsidR="00C94FF9" w14:paraId="0486B10C" w14:textId="77777777" w:rsidTr="00A4422C">
        <w:tc>
          <w:tcPr>
            <w:tcW w:w="1971" w:type="dxa"/>
            <w:tcBorders>
              <w:bottom w:val="single" w:sz="4" w:space="0" w:color="auto"/>
            </w:tcBorders>
            <w:shd w:val="clear" w:color="auto" w:fill="E0E0E0"/>
          </w:tcPr>
          <w:p w14:paraId="1DBD5454" w14:textId="77777777" w:rsidR="00C94FF9" w:rsidRPr="009575E3" w:rsidRDefault="00C94FF9" w:rsidP="00A4422C">
            <w:pPr>
              <w:pStyle w:val="TAL"/>
              <w:rPr>
                <w:b/>
              </w:rPr>
            </w:pPr>
            <w:bookmarkStart w:id="312" w:name="IMS_SecurityContextEnum_Type" w:colFirst="1" w:colLast="1"/>
            <w:r w:rsidRPr="009575E3">
              <w:rPr>
                <w:b/>
              </w:rPr>
              <w:t>Name</w:t>
            </w:r>
          </w:p>
        </w:tc>
        <w:tc>
          <w:tcPr>
            <w:tcW w:w="7886" w:type="dxa"/>
            <w:tcBorders>
              <w:bottom w:val="single" w:sz="4" w:space="0" w:color="auto"/>
            </w:tcBorders>
            <w:shd w:val="clear" w:color="auto" w:fill="FFFF99"/>
          </w:tcPr>
          <w:p w14:paraId="0358E646" w14:textId="77777777" w:rsidR="00C94FF9" w:rsidRPr="009575E3" w:rsidRDefault="00C94FF9" w:rsidP="00A4422C">
            <w:pPr>
              <w:pStyle w:val="TAL"/>
              <w:rPr>
                <w:b/>
              </w:rPr>
            </w:pPr>
            <w:r w:rsidRPr="009575E3">
              <w:rPr>
                <w:b/>
              </w:rPr>
              <w:t>IMS_SecurityContextEnum_Type</w:t>
            </w:r>
          </w:p>
        </w:tc>
      </w:tr>
      <w:bookmarkEnd w:id="312"/>
      <w:tr w:rsidR="00C94FF9" w14:paraId="090640A0" w14:textId="77777777" w:rsidTr="00A4422C">
        <w:tc>
          <w:tcPr>
            <w:tcW w:w="1971" w:type="dxa"/>
            <w:tcBorders>
              <w:bottom w:val="double" w:sz="4" w:space="0" w:color="auto"/>
            </w:tcBorders>
            <w:shd w:val="clear" w:color="auto" w:fill="E0E0E0"/>
          </w:tcPr>
          <w:p w14:paraId="3E42D3E1" w14:textId="77777777" w:rsidR="00C94FF9" w:rsidRPr="009575E3" w:rsidRDefault="00C94FF9" w:rsidP="00A4422C">
            <w:pPr>
              <w:pStyle w:val="TAL"/>
              <w:rPr>
                <w:b/>
              </w:rPr>
            </w:pPr>
            <w:r w:rsidRPr="009575E3">
              <w:rPr>
                <w:b/>
              </w:rPr>
              <w:t>Comment</w:t>
            </w:r>
          </w:p>
        </w:tc>
        <w:tc>
          <w:tcPr>
            <w:tcW w:w="7886" w:type="dxa"/>
            <w:tcBorders>
              <w:bottom w:val="double" w:sz="4" w:space="0" w:color="auto"/>
            </w:tcBorders>
          </w:tcPr>
          <w:p w14:paraId="24C73342" w14:textId="77777777" w:rsidR="00C94FF9" w:rsidRPr="009575E3" w:rsidRDefault="00C94FF9" w:rsidP="00A4422C">
            <w:pPr>
              <w:pStyle w:val="TAL"/>
            </w:pPr>
          </w:p>
        </w:tc>
      </w:tr>
      <w:tr w:rsidR="00C94FF9" w14:paraId="34A15054" w14:textId="77777777" w:rsidTr="00A4422C">
        <w:tc>
          <w:tcPr>
            <w:tcW w:w="1971" w:type="dxa"/>
            <w:tcBorders>
              <w:top w:val="double" w:sz="4" w:space="0" w:color="auto"/>
            </w:tcBorders>
          </w:tcPr>
          <w:p w14:paraId="4FE9DED7" w14:textId="77777777" w:rsidR="00C94FF9" w:rsidRPr="009575E3" w:rsidRDefault="00C94FF9" w:rsidP="00A4422C">
            <w:pPr>
              <w:pStyle w:val="TAL"/>
            </w:pPr>
            <w:r w:rsidRPr="009575E3">
              <w:t>unprotected</w:t>
            </w:r>
          </w:p>
        </w:tc>
        <w:tc>
          <w:tcPr>
            <w:tcW w:w="7886" w:type="dxa"/>
            <w:tcBorders>
              <w:top w:val="double" w:sz="4" w:space="0" w:color="auto"/>
            </w:tcBorders>
          </w:tcPr>
          <w:p w14:paraId="5A16B818" w14:textId="77777777" w:rsidR="00C94FF9" w:rsidRPr="009575E3" w:rsidRDefault="00C94FF9" w:rsidP="00A4422C">
            <w:pPr>
              <w:pStyle w:val="TAL"/>
            </w:pPr>
          </w:p>
        </w:tc>
      </w:tr>
      <w:tr w:rsidR="00C94FF9" w14:paraId="05648803" w14:textId="77777777" w:rsidTr="00A4422C">
        <w:tc>
          <w:tcPr>
            <w:tcW w:w="1971" w:type="dxa"/>
          </w:tcPr>
          <w:p w14:paraId="2B9377AA" w14:textId="77777777" w:rsidR="00C94FF9" w:rsidRPr="009575E3" w:rsidRDefault="00C94FF9" w:rsidP="00A4422C">
            <w:pPr>
              <w:pStyle w:val="TAL"/>
            </w:pPr>
            <w:r w:rsidRPr="009575E3">
              <w:t>protectedContext1</w:t>
            </w:r>
          </w:p>
        </w:tc>
        <w:tc>
          <w:tcPr>
            <w:tcW w:w="7886" w:type="dxa"/>
          </w:tcPr>
          <w:p w14:paraId="536283BB" w14:textId="77777777" w:rsidR="00C94FF9" w:rsidRPr="009575E3" w:rsidRDefault="00C94FF9" w:rsidP="00A4422C">
            <w:pPr>
              <w:pStyle w:val="TAL"/>
            </w:pPr>
          </w:p>
        </w:tc>
      </w:tr>
      <w:tr w:rsidR="00C94FF9" w14:paraId="11B04C2F" w14:textId="77777777" w:rsidTr="00A4422C">
        <w:tc>
          <w:tcPr>
            <w:tcW w:w="1971" w:type="dxa"/>
          </w:tcPr>
          <w:p w14:paraId="7CC27DDA" w14:textId="77777777" w:rsidR="00C94FF9" w:rsidRPr="009575E3" w:rsidRDefault="00C94FF9" w:rsidP="00A4422C">
            <w:pPr>
              <w:pStyle w:val="TAL"/>
            </w:pPr>
            <w:r w:rsidRPr="009575E3">
              <w:t>protectedContext2</w:t>
            </w:r>
          </w:p>
        </w:tc>
        <w:tc>
          <w:tcPr>
            <w:tcW w:w="7886" w:type="dxa"/>
          </w:tcPr>
          <w:p w14:paraId="4C631F30" w14:textId="77777777" w:rsidR="00C94FF9" w:rsidRPr="009575E3" w:rsidRDefault="00C94FF9" w:rsidP="00A4422C">
            <w:pPr>
              <w:pStyle w:val="TAL"/>
            </w:pPr>
          </w:p>
        </w:tc>
      </w:tr>
    </w:tbl>
    <w:p w14:paraId="33674F16" w14:textId="77777777" w:rsidR="00C94FF9" w:rsidRDefault="00C94FF9" w:rsidP="00C94FF9"/>
    <w:p w14:paraId="1D51D8AF" w14:textId="77777777" w:rsidR="00C94FF9" w:rsidRDefault="00C94FF9" w:rsidP="00C94FF9">
      <w:pPr>
        <w:pStyle w:val="TH"/>
      </w:pPr>
      <w:r>
        <w:lastRenderedPageBreak/>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5B8B3954" w14:textId="77777777" w:rsidTr="00A4422C">
        <w:tc>
          <w:tcPr>
            <w:tcW w:w="9857" w:type="dxa"/>
            <w:gridSpan w:val="4"/>
            <w:shd w:val="clear" w:color="auto" w:fill="E0E0E0"/>
          </w:tcPr>
          <w:p w14:paraId="67F2754F" w14:textId="77777777" w:rsidR="00C94FF9" w:rsidRPr="009575E3" w:rsidRDefault="00C94FF9" w:rsidP="00A4422C">
            <w:pPr>
              <w:pStyle w:val="TAL"/>
              <w:rPr>
                <w:b/>
              </w:rPr>
            </w:pPr>
            <w:r w:rsidRPr="009575E3">
              <w:rPr>
                <w:b/>
              </w:rPr>
              <w:t>TTCN-3 Record Type</w:t>
            </w:r>
          </w:p>
        </w:tc>
      </w:tr>
      <w:tr w:rsidR="00C94FF9" w14:paraId="02579863" w14:textId="77777777" w:rsidTr="00A4422C">
        <w:tc>
          <w:tcPr>
            <w:tcW w:w="1479" w:type="dxa"/>
            <w:tcBorders>
              <w:bottom w:val="single" w:sz="4" w:space="0" w:color="auto"/>
            </w:tcBorders>
            <w:shd w:val="clear" w:color="auto" w:fill="E0E0E0"/>
          </w:tcPr>
          <w:p w14:paraId="07233F5C" w14:textId="77777777" w:rsidR="00C94FF9" w:rsidRPr="009575E3" w:rsidRDefault="00C94FF9" w:rsidP="00A4422C">
            <w:pPr>
              <w:pStyle w:val="TAL"/>
              <w:rPr>
                <w:b/>
              </w:rPr>
            </w:pPr>
            <w:bookmarkStart w:id="313" w:name="IMS_RoutingInfo_Type" w:colFirst="1" w:colLast="1"/>
            <w:r w:rsidRPr="009575E3">
              <w:rPr>
                <w:b/>
              </w:rPr>
              <w:t>Name</w:t>
            </w:r>
          </w:p>
        </w:tc>
        <w:tc>
          <w:tcPr>
            <w:tcW w:w="8378" w:type="dxa"/>
            <w:gridSpan w:val="3"/>
            <w:tcBorders>
              <w:bottom w:val="single" w:sz="4" w:space="0" w:color="auto"/>
            </w:tcBorders>
            <w:shd w:val="clear" w:color="auto" w:fill="FFFF99"/>
          </w:tcPr>
          <w:p w14:paraId="6E4258DA" w14:textId="77777777" w:rsidR="00C94FF9" w:rsidRPr="009575E3" w:rsidRDefault="00C94FF9" w:rsidP="00A4422C">
            <w:pPr>
              <w:pStyle w:val="TAL"/>
              <w:rPr>
                <w:b/>
              </w:rPr>
            </w:pPr>
            <w:r w:rsidRPr="009575E3">
              <w:rPr>
                <w:b/>
              </w:rPr>
              <w:t>IMS_RoutingInfo_Type</w:t>
            </w:r>
          </w:p>
        </w:tc>
      </w:tr>
      <w:bookmarkEnd w:id="313"/>
      <w:tr w:rsidR="00C94FF9" w14:paraId="69CB25DD" w14:textId="77777777" w:rsidTr="00A4422C">
        <w:tc>
          <w:tcPr>
            <w:tcW w:w="1479" w:type="dxa"/>
            <w:tcBorders>
              <w:bottom w:val="double" w:sz="4" w:space="0" w:color="auto"/>
            </w:tcBorders>
            <w:shd w:val="clear" w:color="auto" w:fill="E0E0E0"/>
          </w:tcPr>
          <w:p w14:paraId="757DC4BC"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74F15808" w14:textId="77777777" w:rsidR="00C94FF9" w:rsidRPr="009575E3" w:rsidRDefault="00C94FF9" w:rsidP="00A4422C">
            <w:pPr>
              <w:pStyle w:val="TAL"/>
            </w:pPr>
          </w:p>
        </w:tc>
      </w:tr>
      <w:tr w:rsidR="00C94FF9" w14:paraId="25D0D9B8" w14:textId="77777777" w:rsidTr="00A4422C">
        <w:tc>
          <w:tcPr>
            <w:tcW w:w="1479" w:type="dxa"/>
            <w:tcBorders>
              <w:top w:val="double" w:sz="4" w:space="0" w:color="auto"/>
            </w:tcBorders>
          </w:tcPr>
          <w:p w14:paraId="31786BF9" w14:textId="77777777" w:rsidR="00C94FF9" w:rsidRPr="009575E3" w:rsidRDefault="00C94FF9" w:rsidP="00A4422C">
            <w:pPr>
              <w:pStyle w:val="TAL"/>
            </w:pPr>
            <w:r w:rsidRPr="009575E3">
              <w:t>Protocol</w:t>
            </w:r>
          </w:p>
        </w:tc>
        <w:tc>
          <w:tcPr>
            <w:tcW w:w="2464" w:type="dxa"/>
            <w:tcBorders>
              <w:top w:val="double" w:sz="4" w:space="0" w:color="auto"/>
            </w:tcBorders>
          </w:tcPr>
          <w:p w14:paraId="73D2FD61" w14:textId="77777777" w:rsidR="00C94FF9" w:rsidRPr="009575E3" w:rsidRDefault="00C94FF9" w:rsidP="00A4422C">
            <w:pPr>
              <w:pStyle w:val="TAL"/>
            </w:pPr>
            <w:r w:rsidRPr="009575E3">
              <w:t>InternetProtocol_Type</w:t>
            </w:r>
          </w:p>
        </w:tc>
        <w:tc>
          <w:tcPr>
            <w:tcW w:w="493" w:type="dxa"/>
            <w:tcBorders>
              <w:top w:val="double" w:sz="4" w:space="0" w:color="auto"/>
            </w:tcBorders>
          </w:tcPr>
          <w:p w14:paraId="004F6ED9" w14:textId="77777777" w:rsidR="00C94FF9" w:rsidRPr="009575E3" w:rsidRDefault="00C94FF9" w:rsidP="00A4422C">
            <w:pPr>
              <w:pStyle w:val="TAL"/>
            </w:pPr>
          </w:p>
        </w:tc>
        <w:tc>
          <w:tcPr>
            <w:tcW w:w="5421" w:type="dxa"/>
            <w:tcBorders>
              <w:top w:val="double" w:sz="4" w:space="0" w:color="auto"/>
            </w:tcBorders>
          </w:tcPr>
          <w:p w14:paraId="025C3102" w14:textId="77777777" w:rsidR="00C94FF9" w:rsidRPr="009575E3" w:rsidRDefault="00C94FF9" w:rsidP="00A4422C">
            <w:pPr>
              <w:pStyle w:val="TAL"/>
            </w:pPr>
            <w:r w:rsidRPr="009575E3">
              <w:t>UDP or TCP</w:t>
            </w:r>
          </w:p>
        </w:tc>
      </w:tr>
      <w:tr w:rsidR="00C94FF9" w14:paraId="5AF95647" w14:textId="77777777" w:rsidTr="00A4422C">
        <w:tc>
          <w:tcPr>
            <w:tcW w:w="1479" w:type="dxa"/>
          </w:tcPr>
          <w:p w14:paraId="583D2E57" w14:textId="77777777" w:rsidR="00C94FF9" w:rsidRPr="009575E3" w:rsidRDefault="00C94FF9" w:rsidP="00A4422C">
            <w:pPr>
              <w:pStyle w:val="TAL"/>
            </w:pPr>
            <w:r w:rsidRPr="009575E3">
              <w:t>Security</w:t>
            </w:r>
          </w:p>
        </w:tc>
        <w:tc>
          <w:tcPr>
            <w:tcW w:w="2464" w:type="dxa"/>
          </w:tcPr>
          <w:p w14:paraId="3E2796A3" w14:textId="77777777" w:rsidR="00C94FF9" w:rsidRPr="009575E3" w:rsidRDefault="00C94FF9" w:rsidP="00A4422C">
            <w:pPr>
              <w:pStyle w:val="TAL"/>
            </w:pPr>
            <w:hyperlink w:anchor="IMS_SecurityContextEnum_Type" w:history="1">
              <w:r w:rsidRPr="009575E3">
                <w:rPr>
                  <w:rStyle w:val="Hyperlink"/>
                </w:rPr>
                <w:t>IMS_SecurityContextEnum_Type</w:t>
              </w:r>
            </w:hyperlink>
          </w:p>
        </w:tc>
        <w:tc>
          <w:tcPr>
            <w:tcW w:w="493" w:type="dxa"/>
          </w:tcPr>
          <w:p w14:paraId="0FCAB0E7" w14:textId="77777777" w:rsidR="00C94FF9" w:rsidRPr="009575E3" w:rsidRDefault="00C94FF9" w:rsidP="00A4422C">
            <w:pPr>
              <w:pStyle w:val="TAL"/>
            </w:pPr>
            <w:r w:rsidRPr="009575E3">
              <w:t>opt</w:t>
            </w:r>
          </w:p>
        </w:tc>
        <w:tc>
          <w:tcPr>
            <w:tcW w:w="5421" w:type="dxa"/>
          </w:tcPr>
          <w:p w14:paraId="6DF13E8B" w14:textId="77777777" w:rsidR="00C94FF9" w:rsidRPr="009575E3" w:rsidRDefault="00C94FF9" w:rsidP="00A4422C">
            <w:pPr>
              <w:pStyle w:val="TAL"/>
            </w:pPr>
            <w:r w:rsidRPr="009575E3">
              <w:t>protected or unprotected (in DL omit when IP PTC shall decide what to do)</w:t>
            </w:r>
          </w:p>
        </w:tc>
      </w:tr>
      <w:tr w:rsidR="00C94FF9" w14:paraId="1DE8F53E" w14:textId="77777777" w:rsidTr="00A4422C">
        <w:tc>
          <w:tcPr>
            <w:tcW w:w="1479" w:type="dxa"/>
          </w:tcPr>
          <w:p w14:paraId="2A6FBE55" w14:textId="77777777" w:rsidR="00C94FF9" w:rsidRPr="009575E3" w:rsidRDefault="00C94FF9" w:rsidP="00A4422C">
            <w:pPr>
              <w:pStyle w:val="TAL"/>
            </w:pPr>
            <w:r w:rsidRPr="009575E3">
              <w:t>UE_Address</w:t>
            </w:r>
          </w:p>
        </w:tc>
        <w:tc>
          <w:tcPr>
            <w:tcW w:w="2464" w:type="dxa"/>
          </w:tcPr>
          <w:p w14:paraId="1BE582DF" w14:textId="77777777" w:rsidR="00C94FF9" w:rsidRPr="009575E3" w:rsidRDefault="00C94FF9" w:rsidP="00A4422C">
            <w:pPr>
              <w:pStyle w:val="TAL"/>
            </w:pPr>
            <w:r w:rsidRPr="009575E3">
              <w:t>IP_AddrInfo_Type</w:t>
            </w:r>
          </w:p>
        </w:tc>
        <w:tc>
          <w:tcPr>
            <w:tcW w:w="493" w:type="dxa"/>
          </w:tcPr>
          <w:p w14:paraId="4EDA5D22" w14:textId="77777777" w:rsidR="00C94FF9" w:rsidRPr="009575E3" w:rsidRDefault="00C94FF9" w:rsidP="00A4422C">
            <w:pPr>
              <w:pStyle w:val="TAL"/>
            </w:pPr>
            <w:r w:rsidRPr="009575E3">
              <w:t>opt</w:t>
            </w:r>
          </w:p>
        </w:tc>
        <w:tc>
          <w:tcPr>
            <w:tcW w:w="5421" w:type="dxa"/>
          </w:tcPr>
          <w:p w14:paraId="2A33BD11" w14:textId="77777777" w:rsidR="00C94FF9" w:rsidRPr="009575E3" w:rsidRDefault="00C94FF9" w:rsidP="00A4422C">
            <w:pPr>
              <w:pStyle w:val="TAL"/>
            </w:pPr>
            <w:r w:rsidRPr="009575E3">
              <w:t>sent by the IP PTC when there is an initial request on unprotected connection</w:t>
            </w:r>
          </w:p>
        </w:tc>
      </w:tr>
      <w:tr w:rsidR="00C94FF9" w14:paraId="2473E3E5" w14:textId="77777777" w:rsidTr="00A4422C">
        <w:tc>
          <w:tcPr>
            <w:tcW w:w="1479" w:type="dxa"/>
          </w:tcPr>
          <w:p w14:paraId="0D150A9E" w14:textId="77777777" w:rsidR="00C94FF9" w:rsidRPr="009575E3" w:rsidRDefault="00C94FF9" w:rsidP="00A4422C">
            <w:pPr>
              <w:pStyle w:val="TAL"/>
            </w:pPr>
            <w:r w:rsidRPr="009575E3">
              <w:t>NW_Address</w:t>
            </w:r>
          </w:p>
        </w:tc>
        <w:tc>
          <w:tcPr>
            <w:tcW w:w="2464" w:type="dxa"/>
          </w:tcPr>
          <w:p w14:paraId="7B45009F" w14:textId="77777777" w:rsidR="00C94FF9" w:rsidRPr="009575E3" w:rsidRDefault="00C94FF9" w:rsidP="00A4422C">
            <w:pPr>
              <w:pStyle w:val="TAL"/>
            </w:pPr>
            <w:r w:rsidRPr="009575E3">
              <w:t>IP_AddrInfo_Type</w:t>
            </w:r>
          </w:p>
        </w:tc>
        <w:tc>
          <w:tcPr>
            <w:tcW w:w="493" w:type="dxa"/>
          </w:tcPr>
          <w:p w14:paraId="2135E0EE" w14:textId="77777777" w:rsidR="00C94FF9" w:rsidRPr="009575E3" w:rsidRDefault="00C94FF9" w:rsidP="00A4422C">
            <w:pPr>
              <w:pStyle w:val="TAL"/>
            </w:pPr>
            <w:r w:rsidRPr="009575E3">
              <w:t>opt</w:t>
            </w:r>
          </w:p>
        </w:tc>
        <w:tc>
          <w:tcPr>
            <w:tcW w:w="5421" w:type="dxa"/>
          </w:tcPr>
          <w:p w14:paraId="2B02C608" w14:textId="77777777" w:rsidR="00C94FF9" w:rsidRPr="009575E3" w:rsidRDefault="00C94FF9" w:rsidP="00A4422C">
            <w:pPr>
              <w:pStyle w:val="TAL"/>
            </w:pPr>
            <w:r w:rsidRPr="009575E3">
              <w:t>sent by the IP PTC when there is an initial request on unprotected connection</w:t>
            </w:r>
          </w:p>
        </w:tc>
      </w:tr>
    </w:tbl>
    <w:p w14:paraId="0CFA8A82" w14:textId="77777777" w:rsidR="00C94FF9" w:rsidRDefault="00C94FF9" w:rsidP="00C94FF9"/>
    <w:p w14:paraId="02A04731" w14:textId="77777777" w:rsidR="00C94FF9" w:rsidRDefault="00C94FF9" w:rsidP="00C94FF9">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46A64617" w14:textId="77777777" w:rsidTr="00A4422C">
        <w:tc>
          <w:tcPr>
            <w:tcW w:w="9857" w:type="dxa"/>
            <w:gridSpan w:val="4"/>
            <w:shd w:val="clear" w:color="auto" w:fill="E0E0E0"/>
          </w:tcPr>
          <w:p w14:paraId="59D7CB7C" w14:textId="77777777" w:rsidR="00C94FF9" w:rsidRPr="009575E3" w:rsidRDefault="00C94FF9" w:rsidP="00A4422C">
            <w:pPr>
              <w:pStyle w:val="TAL"/>
              <w:rPr>
                <w:b/>
              </w:rPr>
            </w:pPr>
            <w:r w:rsidRPr="009575E3">
              <w:rPr>
                <w:b/>
              </w:rPr>
              <w:t>TTCN-3 Record Type</w:t>
            </w:r>
          </w:p>
        </w:tc>
      </w:tr>
      <w:tr w:rsidR="00C94FF9" w14:paraId="6918A709" w14:textId="77777777" w:rsidTr="00A4422C">
        <w:tc>
          <w:tcPr>
            <w:tcW w:w="1479" w:type="dxa"/>
            <w:tcBorders>
              <w:bottom w:val="single" w:sz="4" w:space="0" w:color="auto"/>
            </w:tcBorders>
            <w:shd w:val="clear" w:color="auto" w:fill="E0E0E0"/>
          </w:tcPr>
          <w:p w14:paraId="73DBBC5D" w14:textId="77777777" w:rsidR="00C94FF9" w:rsidRPr="009575E3" w:rsidRDefault="00C94FF9" w:rsidP="00A4422C">
            <w:pPr>
              <w:pStyle w:val="TAL"/>
              <w:rPr>
                <w:b/>
              </w:rPr>
            </w:pPr>
            <w:bookmarkStart w:id="314" w:name="IMS_DATA_REQ" w:colFirst="1" w:colLast="1"/>
            <w:r w:rsidRPr="009575E3">
              <w:rPr>
                <w:b/>
              </w:rPr>
              <w:t>Name</w:t>
            </w:r>
          </w:p>
        </w:tc>
        <w:tc>
          <w:tcPr>
            <w:tcW w:w="8378" w:type="dxa"/>
            <w:gridSpan w:val="3"/>
            <w:tcBorders>
              <w:bottom w:val="single" w:sz="4" w:space="0" w:color="auto"/>
            </w:tcBorders>
            <w:shd w:val="clear" w:color="auto" w:fill="FFFF99"/>
          </w:tcPr>
          <w:p w14:paraId="4FD63E16" w14:textId="77777777" w:rsidR="00C94FF9" w:rsidRPr="009575E3" w:rsidRDefault="00C94FF9" w:rsidP="00A4422C">
            <w:pPr>
              <w:pStyle w:val="TAL"/>
              <w:rPr>
                <w:b/>
              </w:rPr>
            </w:pPr>
            <w:r w:rsidRPr="009575E3">
              <w:rPr>
                <w:b/>
              </w:rPr>
              <w:t>IMS_DATA_REQ</w:t>
            </w:r>
          </w:p>
        </w:tc>
      </w:tr>
      <w:bookmarkEnd w:id="314"/>
      <w:tr w:rsidR="00C94FF9" w14:paraId="7361F1DB" w14:textId="77777777" w:rsidTr="00A4422C">
        <w:tc>
          <w:tcPr>
            <w:tcW w:w="1479" w:type="dxa"/>
            <w:tcBorders>
              <w:bottom w:val="double" w:sz="4" w:space="0" w:color="auto"/>
            </w:tcBorders>
            <w:shd w:val="clear" w:color="auto" w:fill="E0E0E0"/>
          </w:tcPr>
          <w:p w14:paraId="71CCE453"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5C603F1C" w14:textId="77777777" w:rsidR="00C94FF9" w:rsidRPr="009575E3" w:rsidRDefault="00C94FF9" w:rsidP="00A4422C">
            <w:pPr>
              <w:pStyle w:val="TAL"/>
            </w:pPr>
          </w:p>
        </w:tc>
      </w:tr>
      <w:tr w:rsidR="00C94FF9" w14:paraId="10CA1CF9" w14:textId="77777777" w:rsidTr="00A4422C">
        <w:tc>
          <w:tcPr>
            <w:tcW w:w="1479" w:type="dxa"/>
            <w:tcBorders>
              <w:top w:val="double" w:sz="4" w:space="0" w:color="auto"/>
            </w:tcBorders>
          </w:tcPr>
          <w:p w14:paraId="0F8852DA" w14:textId="77777777" w:rsidR="00C94FF9" w:rsidRPr="009575E3" w:rsidRDefault="00C94FF9" w:rsidP="00A4422C">
            <w:pPr>
              <w:pStyle w:val="TAL"/>
            </w:pPr>
            <w:r w:rsidRPr="009575E3">
              <w:t>RoutingInfo</w:t>
            </w:r>
          </w:p>
        </w:tc>
        <w:tc>
          <w:tcPr>
            <w:tcW w:w="2464" w:type="dxa"/>
            <w:tcBorders>
              <w:top w:val="double" w:sz="4" w:space="0" w:color="auto"/>
            </w:tcBorders>
          </w:tcPr>
          <w:p w14:paraId="7BDF2512" w14:textId="77777777" w:rsidR="00C94FF9" w:rsidRPr="009575E3" w:rsidRDefault="00C94FF9" w:rsidP="00A4422C">
            <w:pPr>
              <w:pStyle w:val="TAL"/>
            </w:pPr>
            <w:hyperlink w:anchor="IMS_RoutingInfo_Type" w:history="1">
              <w:r w:rsidRPr="009575E3">
                <w:rPr>
                  <w:rStyle w:val="Hyperlink"/>
                </w:rPr>
                <w:t>IMS_RoutingInfo_Type</w:t>
              </w:r>
            </w:hyperlink>
          </w:p>
        </w:tc>
        <w:tc>
          <w:tcPr>
            <w:tcW w:w="493" w:type="dxa"/>
            <w:tcBorders>
              <w:top w:val="double" w:sz="4" w:space="0" w:color="auto"/>
            </w:tcBorders>
          </w:tcPr>
          <w:p w14:paraId="3A9E265D" w14:textId="77777777" w:rsidR="00C94FF9" w:rsidRPr="009575E3" w:rsidRDefault="00C94FF9" w:rsidP="00A4422C">
            <w:pPr>
              <w:pStyle w:val="TAL"/>
            </w:pPr>
          </w:p>
        </w:tc>
        <w:tc>
          <w:tcPr>
            <w:tcW w:w="5421" w:type="dxa"/>
            <w:tcBorders>
              <w:top w:val="double" w:sz="4" w:space="0" w:color="auto"/>
            </w:tcBorders>
          </w:tcPr>
          <w:p w14:paraId="60329D51" w14:textId="77777777" w:rsidR="00C94FF9" w:rsidRPr="009575E3" w:rsidRDefault="00C94FF9" w:rsidP="00A4422C">
            <w:pPr>
              <w:pStyle w:val="TAL"/>
            </w:pPr>
          </w:p>
        </w:tc>
      </w:tr>
      <w:tr w:rsidR="00C94FF9" w14:paraId="7C3EE29B" w14:textId="77777777" w:rsidTr="00A4422C">
        <w:tc>
          <w:tcPr>
            <w:tcW w:w="1479" w:type="dxa"/>
          </w:tcPr>
          <w:p w14:paraId="34C62931" w14:textId="77777777" w:rsidR="00C94FF9" w:rsidRPr="009575E3" w:rsidRDefault="00C94FF9" w:rsidP="00A4422C">
            <w:pPr>
              <w:pStyle w:val="TAL"/>
            </w:pPr>
            <w:r w:rsidRPr="009575E3">
              <w:t>Request</w:t>
            </w:r>
          </w:p>
        </w:tc>
        <w:tc>
          <w:tcPr>
            <w:tcW w:w="2464" w:type="dxa"/>
          </w:tcPr>
          <w:p w14:paraId="31270123" w14:textId="77777777" w:rsidR="00C94FF9" w:rsidRPr="009575E3" w:rsidRDefault="00C94FF9" w:rsidP="00A4422C">
            <w:pPr>
              <w:pStyle w:val="TAL"/>
            </w:pPr>
            <w:hyperlink w:anchor="IMS_Request_Type" w:history="1">
              <w:r w:rsidRPr="009575E3">
                <w:rPr>
                  <w:rStyle w:val="Hyperlink"/>
                </w:rPr>
                <w:t>IMS_Request_Type</w:t>
              </w:r>
            </w:hyperlink>
          </w:p>
        </w:tc>
        <w:tc>
          <w:tcPr>
            <w:tcW w:w="493" w:type="dxa"/>
          </w:tcPr>
          <w:p w14:paraId="4063685E" w14:textId="77777777" w:rsidR="00C94FF9" w:rsidRPr="009575E3" w:rsidRDefault="00C94FF9" w:rsidP="00A4422C">
            <w:pPr>
              <w:pStyle w:val="TAL"/>
            </w:pPr>
          </w:p>
        </w:tc>
        <w:tc>
          <w:tcPr>
            <w:tcW w:w="5421" w:type="dxa"/>
          </w:tcPr>
          <w:p w14:paraId="40A7B105" w14:textId="77777777" w:rsidR="00C94FF9" w:rsidRPr="009575E3" w:rsidRDefault="00C94FF9" w:rsidP="00A4422C">
            <w:pPr>
              <w:pStyle w:val="TAL"/>
            </w:pPr>
          </w:p>
        </w:tc>
      </w:tr>
    </w:tbl>
    <w:p w14:paraId="138853B1" w14:textId="77777777" w:rsidR="00C94FF9" w:rsidRDefault="00C94FF9" w:rsidP="00C94FF9"/>
    <w:p w14:paraId="6FFF58AF" w14:textId="77777777" w:rsidR="00C94FF9" w:rsidRDefault="00C94FF9" w:rsidP="00C94FF9">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618EC814" w14:textId="77777777" w:rsidTr="00A4422C">
        <w:tc>
          <w:tcPr>
            <w:tcW w:w="9857" w:type="dxa"/>
            <w:gridSpan w:val="4"/>
            <w:shd w:val="clear" w:color="auto" w:fill="E0E0E0"/>
          </w:tcPr>
          <w:p w14:paraId="31FA11EF" w14:textId="77777777" w:rsidR="00C94FF9" w:rsidRPr="009575E3" w:rsidRDefault="00C94FF9" w:rsidP="00A4422C">
            <w:pPr>
              <w:pStyle w:val="TAL"/>
              <w:rPr>
                <w:b/>
              </w:rPr>
            </w:pPr>
            <w:r w:rsidRPr="009575E3">
              <w:rPr>
                <w:b/>
              </w:rPr>
              <w:t>TTCN-3 Record Type</w:t>
            </w:r>
          </w:p>
        </w:tc>
      </w:tr>
      <w:tr w:rsidR="00C94FF9" w14:paraId="619117BE" w14:textId="77777777" w:rsidTr="00A4422C">
        <w:tc>
          <w:tcPr>
            <w:tcW w:w="1479" w:type="dxa"/>
            <w:tcBorders>
              <w:bottom w:val="single" w:sz="4" w:space="0" w:color="auto"/>
            </w:tcBorders>
            <w:shd w:val="clear" w:color="auto" w:fill="E0E0E0"/>
          </w:tcPr>
          <w:p w14:paraId="3D9E8154" w14:textId="77777777" w:rsidR="00C94FF9" w:rsidRPr="009575E3" w:rsidRDefault="00C94FF9" w:rsidP="00A4422C">
            <w:pPr>
              <w:pStyle w:val="TAL"/>
              <w:rPr>
                <w:b/>
              </w:rPr>
            </w:pPr>
            <w:bookmarkStart w:id="315" w:name="IMS_DATA_RSP" w:colFirst="1" w:colLast="1"/>
            <w:r w:rsidRPr="009575E3">
              <w:rPr>
                <w:b/>
              </w:rPr>
              <w:t>Name</w:t>
            </w:r>
          </w:p>
        </w:tc>
        <w:tc>
          <w:tcPr>
            <w:tcW w:w="8378" w:type="dxa"/>
            <w:gridSpan w:val="3"/>
            <w:tcBorders>
              <w:bottom w:val="single" w:sz="4" w:space="0" w:color="auto"/>
            </w:tcBorders>
            <w:shd w:val="clear" w:color="auto" w:fill="FFFF99"/>
          </w:tcPr>
          <w:p w14:paraId="04D45A19" w14:textId="77777777" w:rsidR="00C94FF9" w:rsidRPr="009575E3" w:rsidRDefault="00C94FF9" w:rsidP="00A4422C">
            <w:pPr>
              <w:pStyle w:val="TAL"/>
              <w:rPr>
                <w:b/>
              </w:rPr>
            </w:pPr>
            <w:r w:rsidRPr="009575E3">
              <w:rPr>
                <w:b/>
              </w:rPr>
              <w:t>IMS_DATA_RSP</w:t>
            </w:r>
          </w:p>
        </w:tc>
      </w:tr>
      <w:bookmarkEnd w:id="315"/>
      <w:tr w:rsidR="00C94FF9" w14:paraId="447617B8" w14:textId="77777777" w:rsidTr="00A4422C">
        <w:tc>
          <w:tcPr>
            <w:tcW w:w="1479" w:type="dxa"/>
            <w:tcBorders>
              <w:bottom w:val="double" w:sz="4" w:space="0" w:color="auto"/>
            </w:tcBorders>
            <w:shd w:val="clear" w:color="auto" w:fill="E0E0E0"/>
          </w:tcPr>
          <w:p w14:paraId="1648C9BD"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017018DA" w14:textId="77777777" w:rsidR="00C94FF9" w:rsidRPr="009575E3" w:rsidRDefault="00C94FF9" w:rsidP="00A4422C">
            <w:pPr>
              <w:pStyle w:val="TAL"/>
            </w:pPr>
          </w:p>
        </w:tc>
      </w:tr>
      <w:tr w:rsidR="00C94FF9" w14:paraId="7C2A160F" w14:textId="77777777" w:rsidTr="00A4422C">
        <w:tc>
          <w:tcPr>
            <w:tcW w:w="1479" w:type="dxa"/>
            <w:tcBorders>
              <w:top w:val="double" w:sz="4" w:space="0" w:color="auto"/>
            </w:tcBorders>
          </w:tcPr>
          <w:p w14:paraId="0178D45A" w14:textId="77777777" w:rsidR="00C94FF9" w:rsidRPr="009575E3" w:rsidRDefault="00C94FF9" w:rsidP="00A4422C">
            <w:pPr>
              <w:pStyle w:val="TAL"/>
            </w:pPr>
            <w:r w:rsidRPr="009575E3">
              <w:t>RoutingInfo</w:t>
            </w:r>
          </w:p>
        </w:tc>
        <w:tc>
          <w:tcPr>
            <w:tcW w:w="2464" w:type="dxa"/>
            <w:tcBorders>
              <w:top w:val="double" w:sz="4" w:space="0" w:color="auto"/>
            </w:tcBorders>
          </w:tcPr>
          <w:p w14:paraId="13772BDB" w14:textId="77777777" w:rsidR="00C94FF9" w:rsidRPr="009575E3" w:rsidRDefault="00C94FF9" w:rsidP="00A4422C">
            <w:pPr>
              <w:pStyle w:val="TAL"/>
            </w:pPr>
            <w:hyperlink w:anchor="IMS_RoutingInfo_Type" w:history="1">
              <w:r w:rsidRPr="009575E3">
                <w:rPr>
                  <w:rStyle w:val="Hyperlink"/>
                </w:rPr>
                <w:t>IMS_RoutingInfo_Type</w:t>
              </w:r>
            </w:hyperlink>
          </w:p>
        </w:tc>
        <w:tc>
          <w:tcPr>
            <w:tcW w:w="493" w:type="dxa"/>
            <w:tcBorders>
              <w:top w:val="double" w:sz="4" w:space="0" w:color="auto"/>
            </w:tcBorders>
          </w:tcPr>
          <w:p w14:paraId="5DDA3C03" w14:textId="77777777" w:rsidR="00C94FF9" w:rsidRPr="009575E3" w:rsidRDefault="00C94FF9" w:rsidP="00A4422C">
            <w:pPr>
              <w:pStyle w:val="TAL"/>
            </w:pPr>
          </w:p>
        </w:tc>
        <w:tc>
          <w:tcPr>
            <w:tcW w:w="5421" w:type="dxa"/>
            <w:tcBorders>
              <w:top w:val="double" w:sz="4" w:space="0" w:color="auto"/>
            </w:tcBorders>
          </w:tcPr>
          <w:p w14:paraId="183D2110" w14:textId="77777777" w:rsidR="00C94FF9" w:rsidRPr="009575E3" w:rsidRDefault="00C94FF9" w:rsidP="00A4422C">
            <w:pPr>
              <w:pStyle w:val="TAL"/>
            </w:pPr>
          </w:p>
        </w:tc>
      </w:tr>
      <w:tr w:rsidR="00C94FF9" w14:paraId="415CE109" w14:textId="77777777" w:rsidTr="00A4422C">
        <w:tc>
          <w:tcPr>
            <w:tcW w:w="1479" w:type="dxa"/>
          </w:tcPr>
          <w:p w14:paraId="759D46F1" w14:textId="77777777" w:rsidR="00C94FF9" w:rsidRPr="009575E3" w:rsidRDefault="00C94FF9" w:rsidP="00A4422C">
            <w:pPr>
              <w:pStyle w:val="TAL"/>
            </w:pPr>
            <w:r w:rsidRPr="009575E3">
              <w:t>Response</w:t>
            </w:r>
          </w:p>
        </w:tc>
        <w:tc>
          <w:tcPr>
            <w:tcW w:w="2464" w:type="dxa"/>
          </w:tcPr>
          <w:p w14:paraId="2DB77161" w14:textId="77777777" w:rsidR="00C94FF9" w:rsidRPr="009575E3" w:rsidRDefault="00C94FF9" w:rsidP="00A4422C">
            <w:pPr>
              <w:pStyle w:val="TAL"/>
            </w:pPr>
            <w:hyperlink w:anchor="IMS_Response_Type" w:history="1">
              <w:r w:rsidRPr="009575E3">
                <w:rPr>
                  <w:rStyle w:val="Hyperlink"/>
                </w:rPr>
                <w:t>IMS_Response_Type</w:t>
              </w:r>
            </w:hyperlink>
          </w:p>
        </w:tc>
        <w:tc>
          <w:tcPr>
            <w:tcW w:w="493" w:type="dxa"/>
          </w:tcPr>
          <w:p w14:paraId="71856A61" w14:textId="77777777" w:rsidR="00C94FF9" w:rsidRPr="009575E3" w:rsidRDefault="00C94FF9" w:rsidP="00A4422C">
            <w:pPr>
              <w:pStyle w:val="TAL"/>
            </w:pPr>
          </w:p>
        </w:tc>
        <w:tc>
          <w:tcPr>
            <w:tcW w:w="5421" w:type="dxa"/>
          </w:tcPr>
          <w:p w14:paraId="264F0AC5" w14:textId="77777777" w:rsidR="00C94FF9" w:rsidRPr="009575E3" w:rsidRDefault="00C94FF9" w:rsidP="00A4422C">
            <w:pPr>
              <w:pStyle w:val="TAL"/>
            </w:pPr>
          </w:p>
        </w:tc>
      </w:tr>
    </w:tbl>
    <w:p w14:paraId="2331FC53" w14:textId="77777777" w:rsidR="00C94FF9" w:rsidRDefault="00C94FF9" w:rsidP="00C94FF9"/>
    <w:p w14:paraId="4FA9BEC3" w14:textId="77777777" w:rsidR="00C94FF9" w:rsidRDefault="00C94FF9" w:rsidP="00C94FF9">
      <w:pPr>
        <w:pStyle w:val="TH"/>
      </w:pPr>
      <w:r>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5A67DD32" w14:textId="77777777" w:rsidTr="00A4422C">
        <w:tc>
          <w:tcPr>
            <w:tcW w:w="9857" w:type="dxa"/>
            <w:gridSpan w:val="4"/>
            <w:shd w:val="clear" w:color="auto" w:fill="E0E0E0"/>
          </w:tcPr>
          <w:p w14:paraId="3E082B09" w14:textId="77777777" w:rsidR="00C94FF9" w:rsidRPr="009575E3" w:rsidRDefault="00C94FF9" w:rsidP="00A4422C">
            <w:pPr>
              <w:pStyle w:val="TAL"/>
              <w:rPr>
                <w:b/>
              </w:rPr>
            </w:pPr>
            <w:r w:rsidRPr="009575E3">
              <w:rPr>
                <w:b/>
              </w:rPr>
              <w:t>TTCN-3 Record Type</w:t>
            </w:r>
          </w:p>
        </w:tc>
      </w:tr>
      <w:tr w:rsidR="00C94FF9" w14:paraId="1B8C9429" w14:textId="77777777" w:rsidTr="00A4422C">
        <w:tc>
          <w:tcPr>
            <w:tcW w:w="1479" w:type="dxa"/>
            <w:tcBorders>
              <w:bottom w:val="single" w:sz="4" w:space="0" w:color="auto"/>
            </w:tcBorders>
            <w:shd w:val="clear" w:color="auto" w:fill="E0E0E0"/>
          </w:tcPr>
          <w:p w14:paraId="5D9DBAB4" w14:textId="77777777" w:rsidR="00C94FF9" w:rsidRPr="009575E3" w:rsidRDefault="00C94FF9" w:rsidP="00A4422C">
            <w:pPr>
              <w:pStyle w:val="TAL"/>
              <w:rPr>
                <w:b/>
              </w:rPr>
            </w:pPr>
            <w:bookmarkStart w:id="316" w:name="IMS_ProtectedPorts_Type" w:colFirst="1" w:colLast="1"/>
            <w:r w:rsidRPr="009575E3">
              <w:rPr>
                <w:b/>
              </w:rPr>
              <w:t>Name</w:t>
            </w:r>
          </w:p>
        </w:tc>
        <w:tc>
          <w:tcPr>
            <w:tcW w:w="8378" w:type="dxa"/>
            <w:gridSpan w:val="3"/>
            <w:tcBorders>
              <w:bottom w:val="single" w:sz="4" w:space="0" w:color="auto"/>
            </w:tcBorders>
            <w:shd w:val="clear" w:color="auto" w:fill="FFFF99"/>
          </w:tcPr>
          <w:p w14:paraId="071068AE" w14:textId="77777777" w:rsidR="00C94FF9" w:rsidRPr="009575E3" w:rsidRDefault="00C94FF9" w:rsidP="00A4422C">
            <w:pPr>
              <w:pStyle w:val="TAL"/>
              <w:rPr>
                <w:b/>
              </w:rPr>
            </w:pPr>
            <w:r w:rsidRPr="009575E3">
              <w:rPr>
                <w:b/>
              </w:rPr>
              <w:t>IMS_ProtectedPorts_Type</w:t>
            </w:r>
          </w:p>
        </w:tc>
      </w:tr>
      <w:bookmarkEnd w:id="316"/>
      <w:tr w:rsidR="00C94FF9" w14:paraId="7B3863FC" w14:textId="77777777" w:rsidTr="00A4422C">
        <w:tc>
          <w:tcPr>
            <w:tcW w:w="1479" w:type="dxa"/>
            <w:tcBorders>
              <w:bottom w:val="double" w:sz="4" w:space="0" w:color="auto"/>
            </w:tcBorders>
            <w:shd w:val="clear" w:color="auto" w:fill="E0E0E0"/>
          </w:tcPr>
          <w:p w14:paraId="7B1C9E2A"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13ECB715" w14:textId="77777777" w:rsidR="00C94FF9" w:rsidRPr="009575E3" w:rsidRDefault="00C94FF9" w:rsidP="00A4422C">
            <w:pPr>
              <w:pStyle w:val="TAL"/>
            </w:pPr>
          </w:p>
        </w:tc>
      </w:tr>
      <w:tr w:rsidR="00C94FF9" w14:paraId="4EE7AE92" w14:textId="77777777" w:rsidTr="00A4422C">
        <w:tc>
          <w:tcPr>
            <w:tcW w:w="1479" w:type="dxa"/>
            <w:tcBorders>
              <w:top w:val="double" w:sz="4" w:space="0" w:color="auto"/>
            </w:tcBorders>
          </w:tcPr>
          <w:p w14:paraId="3D60C610" w14:textId="77777777" w:rsidR="00C94FF9" w:rsidRPr="009575E3" w:rsidRDefault="00C94FF9" w:rsidP="00A4422C">
            <w:pPr>
              <w:pStyle w:val="TAL"/>
            </w:pPr>
            <w:r w:rsidRPr="009575E3">
              <w:t>Port_us</w:t>
            </w:r>
          </w:p>
        </w:tc>
        <w:tc>
          <w:tcPr>
            <w:tcW w:w="2464" w:type="dxa"/>
            <w:tcBorders>
              <w:top w:val="double" w:sz="4" w:space="0" w:color="auto"/>
            </w:tcBorders>
          </w:tcPr>
          <w:p w14:paraId="449B360B" w14:textId="77777777" w:rsidR="00C94FF9" w:rsidRPr="009575E3" w:rsidRDefault="00C94FF9" w:rsidP="00A4422C">
            <w:pPr>
              <w:pStyle w:val="TAL"/>
            </w:pPr>
            <w:r w:rsidRPr="009575E3">
              <w:t>PortNumber_Type</w:t>
            </w:r>
          </w:p>
        </w:tc>
        <w:tc>
          <w:tcPr>
            <w:tcW w:w="493" w:type="dxa"/>
            <w:tcBorders>
              <w:top w:val="double" w:sz="4" w:space="0" w:color="auto"/>
            </w:tcBorders>
          </w:tcPr>
          <w:p w14:paraId="117522DC" w14:textId="77777777" w:rsidR="00C94FF9" w:rsidRPr="009575E3" w:rsidRDefault="00C94FF9" w:rsidP="00A4422C">
            <w:pPr>
              <w:pStyle w:val="TAL"/>
            </w:pPr>
          </w:p>
        </w:tc>
        <w:tc>
          <w:tcPr>
            <w:tcW w:w="5421" w:type="dxa"/>
            <w:tcBorders>
              <w:top w:val="double" w:sz="4" w:space="0" w:color="auto"/>
            </w:tcBorders>
          </w:tcPr>
          <w:p w14:paraId="55C703C0" w14:textId="77777777" w:rsidR="00C94FF9" w:rsidRPr="009575E3" w:rsidRDefault="00C94FF9" w:rsidP="00A4422C">
            <w:pPr>
              <w:pStyle w:val="TAL"/>
            </w:pPr>
            <w:r w:rsidRPr="009575E3">
              <w:t>UE side: Server</w:t>
            </w:r>
          </w:p>
        </w:tc>
      </w:tr>
      <w:tr w:rsidR="00C94FF9" w14:paraId="42DDCBAE" w14:textId="77777777" w:rsidTr="00A4422C">
        <w:tc>
          <w:tcPr>
            <w:tcW w:w="1479" w:type="dxa"/>
          </w:tcPr>
          <w:p w14:paraId="2920FE5E" w14:textId="77777777" w:rsidR="00C94FF9" w:rsidRPr="009575E3" w:rsidRDefault="00C94FF9" w:rsidP="00A4422C">
            <w:pPr>
              <w:pStyle w:val="TAL"/>
            </w:pPr>
            <w:r w:rsidRPr="009575E3">
              <w:t>Port_uc</w:t>
            </w:r>
          </w:p>
        </w:tc>
        <w:tc>
          <w:tcPr>
            <w:tcW w:w="2464" w:type="dxa"/>
          </w:tcPr>
          <w:p w14:paraId="71CB2221" w14:textId="77777777" w:rsidR="00C94FF9" w:rsidRPr="009575E3" w:rsidRDefault="00C94FF9" w:rsidP="00A4422C">
            <w:pPr>
              <w:pStyle w:val="TAL"/>
            </w:pPr>
            <w:r w:rsidRPr="009575E3">
              <w:t>PortNumber_Type</w:t>
            </w:r>
          </w:p>
        </w:tc>
        <w:tc>
          <w:tcPr>
            <w:tcW w:w="493" w:type="dxa"/>
          </w:tcPr>
          <w:p w14:paraId="18E93EDB" w14:textId="77777777" w:rsidR="00C94FF9" w:rsidRPr="009575E3" w:rsidRDefault="00C94FF9" w:rsidP="00A4422C">
            <w:pPr>
              <w:pStyle w:val="TAL"/>
            </w:pPr>
          </w:p>
        </w:tc>
        <w:tc>
          <w:tcPr>
            <w:tcW w:w="5421" w:type="dxa"/>
          </w:tcPr>
          <w:p w14:paraId="471D1C91" w14:textId="77777777" w:rsidR="00C94FF9" w:rsidRPr="009575E3" w:rsidRDefault="00C94FF9" w:rsidP="00A4422C">
            <w:pPr>
              <w:pStyle w:val="TAL"/>
            </w:pPr>
            <w:r w:rsidRPr="009575E3">
              <w:t>UE side: Client</w:t>
            </w:r>
          </w:p>
        </w:tc>
      </w:tr>
      <w:tr w:rsidR="00C94FF9" w14:paraId="1F47F024" w14:textId="77777777" w:rsidTr="00A4422C">
        <w:tc>
          <w:tcPr>
            <w:tcW w:w="1479" w:type="dxa"/>
          </w:tcPr>
          <w:p w14:paraId="51DBA65B" w14:textId="77777777" w:rsidR="00C94FF9" w:rsidRPr="009575E3" w:rsidRDefault="00C94FF9" w:rsidP="00A4422C">
            <w:pPr>
              <w:pStyle w:val="TAL"/>
            </w:pPr>
            <w:r w:rsidRPr="009575E3">
              <w:t>Port_ps</w:t>
            </w:r>
          </w:p>
        </w:tc>
        <w:tc>
          <w:tcPr>
            <w:tcW w:w="2464" w:type="dxa"/>
          </w:tcPr>
          <w:p w14:paraId="7289CA38" w14:textId="77777777" w:rsidR="00C94FF9" w:rsidRPr="009575E3" w:rsidRDefault="00C94FF9" w:rsidP="00A4422C">
            <w:pPr>
              <w:pStyle w:val="TAL"/>
            </w:pPr>
            <w:r w:rsidRPr="009575E3">
              <w:t>PortNumber_Type</w:t>
            </w:r>
          </w:p>
        </w:tc>
        <w:tc>
          <w:tcPr>
            <w:tcW w:w="493" w:type="dxa"/>
          </w:tcPr>
          <w:p w14:paraId="2B1FCC64" w14:textId="77777777" w:rsidR="00C94FF9" w:rsidRPr="009575E3" w:rsidRDefault="00C94FF9" w:rsidP="00A4422C">
            <w:pPr>
              <w:pStyle w:val="TAL"/>
            </w:pPr>
          </w:p>
        </w:tc>
        <w:tc>
          <w:tcPr>
            <w:tcW w:w="5421" w:type="dxa"/>
          </w:tcPr>
          <w:p w14:paraId="7DF0F084" w14:textId="77777777" w:rsidR="00C94FF9" w:rsidRPr="009575E3" w:rsidRDefault="00C94FF9" w:rsidP="00A4422C">
            <w:pPr>
              <w:pStyle w:val="TAL"/>
            </w:pPr>
            <w:r w:rsidRPr="009575E3">
              <w:t>network side: Server</w:t>
            </w:r>
          </w:p>
        </w:tc>
      </w:tr>
      <w:tr w:rsidR="00C94FF9" w14:paraId="3DAC1B0C" w14:textId="77777777" w:rsidTr="00A4422C">
        <w:tc>
          <w:tcPr>
            <w:tcW w:w="1479" w:type="dxa"/>
          </w:tcPr>
          <w:p w14:paraId="25D4560B" w14:textId="77777777" w:rsidR="00C94FF9" w:rsidRPr="009575E3" w:rsidRDefault="00C94FF9" w:rsidP="00A4422C">
            <w:pPr>
              <w:pStyle w:val="TAL"/>
            </w:pPr>
            <w:r w:rsidRPr="009575E3">
              <w:t>Port_pc</w:t>
            </w:r>
          </w:p>
        </w:tc>
        <w:tc>
          <w:tcPr>
            <w:tcW w:w="2464" w:type="dxa"/>
          </w:tcPr>
          <w:p w14:paraId="5DF5A9FA" w14:textId="77777777" w:rsidR="00C94FF9" w:rsidRPr="009575E3" w:rsidRDefault="00C94FF9" w:rsidP="00A4422C">
            <w:pPr>
              <w:pStyle w:val="TAL"/>
            </w:pPr>
            <w:r w:rsidRPr="009575E3">
              <w:t>PortNumber_Type</w:t>
            </w:r>
          </w:p>
        </w:tc>
        <w:tc>
          <w:tcPr>
            <w:tcW w:w="493" w:type="dxa"/>
          </w:tcPr>
          <w:p w14:paraId="3486CEB0" w14:textId="77777777" w:rsidR="00C94FF9" w:rsidRPr="009575E3" w:rsidRDefault="00C94FF9" w:rsidP="00A4422C">
            <w:pPr>
              <w:pStyle w:val="TAL"/>
            </w:pPr>
          </w:p>
        </w:tc>
        <w:tc>
          <w:tcPr>
            <w:tcW w:w="5421" w:type="dxa"/>
          </w:tcPr>
          <w:p w14:paraId="32B3FADF" w14:textId="77777777" w:rsidR="00C94FF9" w:rsidRPr="009575E3" w:rsidRDefault="00C94FF9" w:rsidP="00A4422C">
            <w:pPr>
              <w:pStyle w:val="TAL"/>
            </w:pPr>
            <w:r w:rsidRPr="009575E3">
              <w:t>network side: Client</w:t>
            </w:r>
          </w:p>
        </w:tc>
      </w:tr>
    </w:tbl>
    <w:p w14:paraId="0E9673A1" w14:textId="77777777" w:rsidR="00C94FF9" w:rsidRDefault="00C94FF9" w:rsidP="00C94FF9"/>
    <w:p w14:paraId="3CDE99EA" w14:textId="77777777" w:rsidR="00C94FF9" w:rsidRDefault="00C94FF9" w:rsidP="00C94FF9">
      <w:pPr>
        <w:pStyle w:val="TH"/>
      </w:pPr>
      <w:r>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6273C956" w14:textId="77777777" w:rsidTr="00A4422C">
        <w:tc>
          <w:tcPr>
            <w:tcW w:w="9857" w:type="dxa"/>
            <w:gridSpan w:val="4"/>
            <w:shd w:val="clear" w:color="auto" w:fill="E0E0E0"/>
          </w:tcPr>
          <w:p w14:paraId="42C38937" w14:textId="77777777" w:rsidR="00C94FF9" w:rsidRPr="009575E3" w:rsidRDefault="00C94FF9" w:rsidP="00A4422C">
            <w:pPr>
              <w:pStyle w:val="TAL"/>
              <w:rPr>
                <w:b/>
              </w:rPr>
            </w:pPr>
            <w:r w:rsidRPr="009575E3">
              <w:rPr>
                <w:b/>
              </w:rPr>
              <w:t>TTCN-3 Record Type</w:t>
            </w:r>
          </w:p>
        </w:tc>
      </w:tr>
      <w:tr w:rsidR="00C94FF9" w14:paraId="468926FB" w14:textId="77777777" w:rsidTr="00A4422C">
        <w:tc>
          <w:tcPr>
            <w:tcW w:w="1479" w:type="dxa"/>
            <w:tcBorders>
              <w:bottom w:val="single" w:sz="4" w:space="0" w:color="auto"/>
            </w:tcBorders>
            <w:shd w:val="clear" w:color="auto" w:fill="E0E0E0"/>
          </w:tcPr>
          <w:p w14:paraId="0EFFD797" w14:textId="77777777" w:rsidR="00C94FF9" w:rsidRPr="009575E3" w:rsidRDefault="00C94FF9" w:rsidP="00A4422C">
            <w:pPr>
              <w:pStyle w:val="TAL"/>
              <w:rPr>
                <w:b/>
              </w:rPr>
            </w:pPr>
            <w:bookmarkStart w:id="317" w:name="IMS_SPIs_Type" w:colFirst="1" w:colLast="1"/>
            <w:r w:rsidRPr="009575E3">
              <w:rPr>
                <w:b/>
              </w:rPr>
              <w:t>Name</w:t>
            </w:r>
          </w:p>
        </w:tc>
        <w:tc>
          <w:tcPr>
            <w:tcW w:w="8378" w:type="dxa"/>
            <w:gridSpan w:val="3"/>
            <w:tcBorders>
              <w:bottom w:val="single" w:sz="4" w:space="0" w:color="auto"/>
            </w:tcBorders>
            <w:shd w:val="clear" w:color="auto" w:fill="FFFF99"/>
          </w:tcPr>
          <w:p w14:paraId="07FE6C30" w14:textId="77777777" w:rsidR="00C94FF9" w:rsidRPr="009575E3" w:rsidRDefault="00C94FF9" w:rsidP="00A4422C">
            <w:pPr>
              <w:pStyle w:val="TAL"/>
              <w:rPr>
                <w:b/>
              </w:rPr>
            </w:pPr>
            <w:r w:rsidRPr="009575E3">
              <w:rPr>
                <w:b/>
              </w:rPr>
              <w:t>IMS_SPIs_Type</w:t>
            </w:r>
          </w:p>
        </w:tc>
      </w:tr>
      <w:bookmarkEnd w:id="317"/>
      <w:tr w:rsidR="00C94FF9" w14:paraId="7C951097" w14:textId="77777777" w:rsidTr="00A4422C">
        <w:tc>
          <w:tcPr>
            <w:tcW w:w="1479" w:type="dxa"/>
            <w:tcBorders>
              <w:bottom w:val="double" w:sz="4" w:space="0" w:color="auto"/>
            </w:tcBorders>
            <w:shd w:val="clear" w:color="auto" w:fill="E0E0E0"/>
          </w:tcPr>
          <w:p w14:paraId="16A95835"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79A9A7BE" w14:textId="77777777" w:rsidR="00C94FF9" w:rsidRPr="009575E3" w:rsidRDefault="00C94FF9" w:rsidP="00A4422C">
            <w:pPr>
              <w:pStyle w:val="TAL"/>
            </w:pPr>
          </w:p>
        </w:tc>
      </w:tr>
      <w:tr w:rsidR="00C94FF9" w14:paraId="73002EAC" w14:textId="77777777" w:rsidTr="00A4422C">
        <w:tc>
          <w:tcPr>
            <w:tcW w:w="1479" w:type="dxa"/>
            <w:tcBorders>
              <w:top w:val="double" w:sz="4" w:space="0" w:color="auto"/>
            </w:tcBorders>
          </w:tcPr>
          <w:p w14:paraId="7DAA78B2" w14:textId="77777777" w:rsidR="00C94FF9" w:rsidRPr="009575E3" w:rsidRDefault="00C94FF9" w:rsidP="00A4422C">
            <w:pPr>
              <w:pStyle w:val="TAL"/>
            </w:pPr>
            <w:r w:rsidRPr="009575E3">
              <w:t>SPI_us</w:t>
            </w:r>
          </w:p>
        </w:tc>
        <w:tc>
          <w:tcPr>
            <w:tcW w:w="2464" w:type="dxa"/>
            <w:tcBorders>
              <w:top w:val="double" w:sz="4" w:space="0" w:color="auto"/>
            </w:tcBorders>
          </w:tcPr>
          <w:p w14:paraId="0FE55102" w14:textId="77777777" w:rsidR="00C94FF9" w:rsidRPr="009575E3" w:rsidRDefault="00C94FF9" w:rsidP="00A4422C">
            <w:pPr>
              <w:pStyle w:val="TAL"/>
            </w:pPr>
            <w:r w:rsidRPr="009575E3">
              <w:t>IPsec_SPI_Type</w:t>
            </w:r>
          </w:p>
        </w:tc>
        <w:tc>
          <w:tcPr>
            <w:tcW w:w="493" w:type="dxa"/>
            <w:tcBorders>
              <w:top w:val="double" w:sz="4" w:space="0" w:color="auto"/>
            </w:tcBorders>
          </w:tcPr>
          <w:p w14:paraId="6B617571" w14:textId="77777777" w:rsidR="00C94FF9" w:rsidRPr="009575E3" w:rsidRDefault="00C94FF9" w:rsidP="00A4422C">
            <w:pPr>
              <w:pStyle w:val="TAL"/>
            </w:pPr>
          </w:p>
        </w:tc>
        <w:tc>
          <w:tcPr>
            <w:tcW w:w="5421" w:type="dxa"/>
            <w:tcBorders>
              <w:top w:val="double" w:sz="4" w:space="0" w:color="auto"/>
            </w:tcBorders>
          </w:tcPr>
          <w:p w14:paraId="14E36757" w14:textId="77777777" w:rsidR="00C94FF9" w:rsidRPr="009575E3" w:rsidRDefault="00C94FF9" w:rsidP="00A4422C">
            <w:pPr>
              <w:pStyle w:val="TAL"/>
            </w:pPr>
            <w:r w:rsidRPr="009575E3">
              <w:t>SPI at UE side: assigned by the UE</w:t>
            </w:r>
          </w:p>
        </w:tc>
      </w:tr>
      <w:tr w:rsidR="00C94FF9" w14:paraId="6EFBDC5B" w14:textId="77777777" w:rsidTr="00A4422C">
        <w:tc>
          <w:tcPr>
            <w:tcW w:w="1479" w:type="dxa"/>
          </w:tcPr>
          <w:p w14:paraId="690B73EB" w14:textId="77777777" w:rsidR="00C94FF9" w:rsidRPr="009575E3" w:rsidRDefault="00C94FF9" w:rsidP="00A4422C">
            <w:pPr>
              <w:pStyle w:val="TAL"/>
            </w:pPr>
            <w:r w:rsidRPr="009575E3">
              <w:t>SPI_uc</w:t>
            </w:r>
          </w:p>
        </w:tc>
        <w:tc>
          <w:tcPr>
            <w:tcW w:w="2464" w:type="dxa"/>
          </w:tcPr>
          <w:p w14:paraId="776AECE3" w14:textId="77777777" w:rsidR="00C94FF9" w:rsidRPr="009575E3" w:rsidRDefault="00C94FF9" w:rsidP="00A4422C">
            <w:pPr>
              <w:pStyle w:val="TAL"/>
            </w:pPr>
            <w:r w:rsidRPr="009575E3">
              <w:t>IPsec_SPI_Type</w:t>
            </w:r>
          </w:p>
        </w:tc>
        <w:tc>
          <w:tcPr>
            <w:tcW w:w="493" w:type="dxa"/>
          </w:tcPr>
          <w:p w14:paraId="5C0EBD98" w14:textId="77777777" w:rsidR="00C94FF9" w:rsidRPr="009575E3" w:rsidRDefault="00C94FF9" w:rsidP="00A4422C">
            <w:pPr>
              <w:pStyle w:val="TAL"/>
            </w:pPr>
          </w:p>
        </w:tc>
        <w:tc>
          <w:tcPr>
            <w:tcW w:w="5421" w:type="dxa"/>
          </w:tcPr>
          <w:p w14:paraId="3C8C573F" w14:textId="77777777" w:rsidR="00C94FF9" w:rsidRPr="009575E3" w:rsidRDefault="00C94FF9" w:rsidP="00A4422C">
            <w:pPr>
              <w:pStyle w:val="TAL"/>
            </w:pPr>
            <w:r w:rsidRPr="009575E3">
              <w:t>SPI at UE side: assigned by the UE</w:t>
            </w:r>
          </w:p>
        </w:tc>
      </w:tr>
      <w:tr w:rsidR="00C94FF9" w14:paraId="210DDF1A" w14:textId="77777777" w:rsidTr="00A4422C">
        <w:tc>
          <w:tcPr>
            <w:tcW w:w="1479" w:type="dxa"/>
          </w:tcPr>
          <w:p w14:paraId="4F419268" w14:textId="77777777" w:rsidR="00C94FF9" w:rsidRPr="009575E3" w:rsidRDefault="00C94FF9" w:rsidP="00A4422C">
            <w:pPr>
              <w:pStyle w:val="TAL"/>
            </w:pPr>
            <w:r w:rsidRPr="009575E3">
              <w:t>SPI_ps</w:t>
            </w:r>
          </w:p>
        </w:tc>
        <w:tc>
          <w:tcPr>
            <w:tcW w:w="2464" w:type="dxa"/>
          </w:tcPr>
          <w:p w14:paraId="219A89A8" w14:textId="77777777" w:rsidR="00C94FF9" w:rsidRPr="009575E3" w:rsidRDefault="00C94FF9" w:rsidP="00A4422C">
            <w:pPr>
              <w:pStyle w:val="TAL"/>
            </w:pPr>
            <w:r w:rsidRPr="009575E3">
              <w:t>IPsec_SPI_Type</w:t>
            </w:r>
          </w:p>
        </w:tc>
        <w:tc>
          <w:tcPr>
            <w:tcW w:w="493" w:type="dxa"/>
          </w:tcPr>
          <w:p w14:paraId="409FBEC2" w14:textId="77777777" w:rsidR="00C94FF9" w:rsidRPr="009575E3" w:rsidRDefault="00C94FF9" w:rsidP="00A4422C">
            <w:pPr>
              <w:pStyle w:val="TAL"/>
            </w:pPr>
            <w:r w:rsidRPr="009575E3">
              <w:t>opt</w:t>
            </w:r>
          </w:p>
        </w:tc>
        <w:tc>
          <w:tcPr>
            <w:tcW w:w="5421" w:type="dxa"/>
          </w:tcPr>
          <w:p w14:paraId="4B65F251" w14:textId="77777777" w:rsidR="00C94FF9" w:rsidRPr="009575E3" w:rsidRDefault="00C94FF9" w:rsidP="00A4422C">
            <w:pPr>
              <w:pStyle w:val="TAL"/>
            </w:pPr>
            <w:r w:rsidRPr="009575E3">
              <w:t>SPI at network side: to be assigned by TTCN</w:t>
            </w:r>
          </w:p>
        </w:tc>
      </w:tr>
      <w:tr w:rsidR="00C94FF9" w14:paraId="4DC16207" w14:textId="77777777" w:rsidTr="00A4422C">
        <w:tc>
          <w:tcPr>
            <w:tcW w:w="1479" w:type="dxa"/>
          </w:tcPr>
          <w:p w14:paraId="2C349B79" w14:textId="77777777" w:rsidR="00C94FF9" w:rsidRPr="009575E3" w:rsidRDefault="00C94FF9" w:rsidP="00A4422C">
            <w:pPr>
              <w:pStyle w:val="TAL"/>
            </w:pPr>
            <w:r w:rsidRPr="009575E3">
              <w:t>SPI_pc</w:t>
            </w:r>
          </w:p>
        </w:tc>
        <w:tc>
          <w:tcPr>
            <w:tcW w:w="2464" w:type="dxa"/>
          </w:tcPr>
          <w:p w14:paraId="793D3F2E" w14:textId="77777777" w:rsidR="00C94FF9" w:rsidRPr="009575E3" w:rsidRDefault="00C94FF9" w:rsidP="00A4422C">
            <w:pPr>
              <w:pStyle w:val="TAL"/>
            </w:pPr>
            <w:r w:rsidRPr="009575E3">
              <w:t>IPsec_SPI_Type</w:t>
            </w:r>
          </w:p>
        </w:tc>
        <w:tc>
          <w:tcPr>
            <w:tcW w:w="493" w:type="dxa"/>
          </w:tcPr>
          <w:p w14:paraId="3DADB9D4" w14:textId="77777777" w:rsidR="00C94FF9" w:rsidRPr="009575E3" w:rsidRDefault="00C94FF9" w:rsidP="00A4422C">
            <w:pPr>
              <w:pStyle w:val="TAL"/>
            </w:pPr>
            <w:r w:rsidRPr="009575E3">
              <w:t>opt</w:t>
            </w:r>
          </w:p>
        </w:tc>
        <w:tc>
          <w:tcPr>
            <w:tcW w:w="5421" w:type="dxa"/>
          </w:tcPr>
          <w:p w14:paraId="4CBEC611" w14:textId="77777777" w:rsidR="00C94FF9" w:rsidRPr="009575E3" w:rsidRDefault="00C94FF9" w:rsidP="00A4422C">
            <w:pPr>
              <w:pStyle w:val="TAL"/>
            </w:pPr>
            <w:r w:rsidRPr="009575E3">
              <w:t>SPI at network side: to be assigned by TTCN</w:t>
            </w:r>
          </w:p>
        </w:tc>
      </w:tr>
    </w:tbl>
    <w:p w14:paraId="0EDA76F2" w14:textId="77777777" w:rsidR="00C94FF9" w:rsidRDefault="00C94FF9" w:rsidP="00C94FF9"/>
    <w:p w14:paraId="6E11D191" w14:textId="77777777" w:rsidR="00C94FF9" w:rsidRDefault="00C94FF9" w:rsidP="00C94FF9">
      <w:pPr>
        <w:pStyle w:val="TH"/>
      </w:pPr>
      <w:r>
        <w:lastRenderedPageBreak/>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1DF4D40B" w14:textId="77777777" w:rsidTr="00A4422C">
        <w:tc>
          <w:tcPr>
            <w:tcW w:w="9857" w:type="dxa"/>
            <w:gridSpan w:val="4"/>
            <w:shd w:val="clear" w:color="auto" w:fill="E0E0E0"/>
          </w:tcPr>
          <w:p w14:paraId="3CA19599" w14:textId="77777777" w:rsidR="00C94FF9" w:rsidRPr="009575E3" w:rsidRDefault="00C94FF9" w:rsidP="00A4422C">
            <w:pPr>
              <w:pStyle w:val="TAL"/>
              <w:rPr>
                <w:b/>
              </w:rPr>
            </w:pPr>
            <w:r w:rsidRPr="009575E3">
              <w:rPr>
                <w:b/>
              </w:rPr>
              <w:t>TTCN-3 Record Type</w:t>
            </w:r>
          </w:p>
        </w:tc>
      </w:tr>
      <w:tr w:rsidR="00C94FF9" w14:paraId="6178EE8E" w14:textId="77777777" w:rsidTr="00A4422C">
        <w:tc>
          <w:tcPr>
            <w:tcW w:w="1479" w:type="dxa"/>
            <w:tcBorders>
              <w:bottom w:val="single" w:sz="4" w:space="0" w:color="auto"/>
            </w:tcBorders>
            <w:shd w:val="clear" w:color="auto" w:fill="E0E0E0"/>
          </w:tcPr>
          <w:p w14:paraId="54776C15" w14:textId="77777777" w:rsidR="00C94FF9" w:rsidRPr="009575E3" w:rsidRDefault="00C94FF9" w:rsidP="00A4422C">
            <w:pPr>
              <w:pStyle w:val="TAL"/>
              <w:rPr>
                <w:b/>
              </w:rPr>
            </w:pPr>
            <w:bookmarkStart w:id="318" w:name="IMS_SecurityInfo_Type" w:colFirst="1" w:colLast="1"/>
            <w:r w:rsidRPr="009575E3">
              <w:rPr>
                <w:b/>
              </w:rPr>
              <w:t>Name</w:t>
            </w:r>
          </w:p>
        </w:tc>
        <w:tc>
          <w:tcPr>
            <w:tcW w:w="8378" w:type="dxa"/>
            <w:gridSpan w:val="3"/>
            <w:tcBorders>
              <w:bottom w:val="single" w:sz="4" w:space="0" w:color="auto"/>
            </w:tcBorders>
            <w:shd w:val="clear" w:color="auto" w:fill="FFFF99"/>
          </w:tcPr>
          <w:p w14:paraId="047A436A" w14:textId="77777777" w:rsidR="00C94FF9" w:rsidRPr="009575E3" w:rsidRDefault="00C94FF9" w:rsidP="00A4422C">
            <w:pPr>
              <w:pStyle w:val="TAL"/>
              <w:rPr>
                <w:b/>
              </w:rPr>
            </w:pPr>
            <w:r w:rsidRPr="009575E3">
              <w:rPr>
                <w:b/>
              </w:rPr>
              <w:t>IMS_SecurityInfo_Type</w:t>
            </w:r>
          </w:p>
        </w:tc>
      </w:tr>
      <w:bookmarkEnd w:id="318"/>
      <w:tr w:rsidR="00C94FF9" w14:paraId="1FA550EF" w14:textId="77777777" w:rsidTr="00A4422C">
        <w:tc>
          <w:tcPr>
            <w:tcW w:w="1479" w:type="dxa"/>
            <w:tcBorders>
              <w:bottom w:val="double" w:sz="4" w:space="0" w:color="auto"/>
            </w:tcBorders>
            <w:shd w:val="clear" w:color="auto" w:fill="E0E0E0"/>
          </w:tcPr>
          <w:p w14:paraId="7764AE80"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6C875A6F" w14:textId="77777777" w:rsidR="00C94FF9" w:rsidRPr="009575E3" w:rsidRDefault="00C94FF9" w:rsidP="00A4422C">
            <w:pPr>
              <w:pStyle w:val="TAL"/>
            </w:pPr>
          </w:p>
        </w:tc>
      </w:tr>
      <w:tr w:rsidR="00C94FF9" w14:paraId="41B4A5D8" w14:textId="77777777" w:rsidTr="00A4422C">
        <w:tc>
          <w:tcPr>
            <w:tcW w:w="1479" w:type="dxa"/>
            <w:tcBorders>
              <w:top w:val="double" w:sz="4" w:space="0" w:color="auto"/>
            </w:tcBorders>
          </w:tcPr>
          <w:p w14:paraId="241E9700" w14:textId="77777777" w:rsidR="00C94FF9" w:rsidRPr="009575E3" w:rsidRDefault="00C94FF9" w:rsidP="00A4422C">
            <w:pPr>
              <w:pStyle w:val="TAL"/>
            </w:pPr>
            <w:r w:rsidRPr="009575E3">
              <w:t>ProtectedPorts</w:t>
            </w:r>
          </w:p>
        </w:tc>
        <w:tc>
          <w:tcPr>
            <w:tcW w:w="2464" w:type="dxa"/>
            <w:tcBorders>
              <w:top w:val="double" w:sz="4" w:space="0" w:color="auto"/>
            </w:tcBorders>
          </w:tcPr>
          <w:p w14:paraId="44939AFD" w14:textId="77777777" w:rsidR="00C94FF9" w:rsidRPr="009575E3" w:rsidRDefault="00C94FF9" w:rsidP="00A4422C">
            <w:pPr>
              <w:pStyle w:val="TAL"/>
            </w:pPr>
            <w:hyperlink w:anchor="IMS_ProtectedPorts_Type" w:history="1">
              <w:r w:rsidRPr="009575E3">
                <w:rPr>
                  <w:rStyle w:val="Hyperlink"/>
                </w:rPr>
                <w:t>IMS_ProtectedPorts_Type</w:t>
              </w:r>
            </w:hyperlink>
          </w:p>
        </w:tc>
        <w:tc>
          <w:tcPr>
            <w:tcW w:w="493" w:type="dxa"/>
            <w:tcBorders>
              <w:top w:val="double" w:sz="4" w:space="0" w:color="auto"/>
            </w:tcBorders>
          </w:tcPr>
          <w:p w14:paraId="6DADBA64" w14:textId="77777777" w:rsidR="00C94FF9" w:rsidRPr="009575E3" w:rsidRDefault="00C94FF9" w:rsidP="00A4422C">
            <w:pPr>
              <w:pStyle w:val="TAL"/>
            </w:pPr>
          </w:p>
        </w:tc>
        <w:tc>
          <w:tcPr>
            <w:tcW w:w="5421" w:type="dxa"/>
            <w:tcBorders>
              <w:top w:val="double" w:sz="4" w:space="0" w:color="auto"/>
            </w:tcBorders>
          </w:tcPr>
          <w:p w14:paraId="3CD49067" w14:textId="77777777" w:rsidR="00C94FF9" w:rsidRPr="009575E3" w:rsidRDefault="00C94FF9" w:rsidP="00A4422C">
            <w:pPr>
              <w:pStyle w:val="TAL"/>
            </w:pPr>
          </w:p>
        </w:tc>
      </w:tr>
      <w:tr w:rsidR="00C94FF9" w14:paraId="42123763" w14:textId="77777777" w:rsidTr="00A4422C">
        <w:tc>
          <w:tcPr>
            <w:tcW w:w="1479" w:type="dxa"/>
          </w:tcPr>
          <w:p w14:paraId="4A4B34EC" w14:textId="77777777" w:rsidR="00C94FF9" w:rsidRPr="009575E3" w:rsidRDefault="00C94FF9" w:rsidP="00A4422C">
            <w:pPr>
              <w:pStyle w:val="TAL"/>
            </w:pPr>
            <w:r w:rsidRPr="009575E3">
              <w:t>SPIs</w:t>
            </w:r>
          </w:p>
        </w:tc>
        <w:tc>
          <w:tcPr>
            <w:tcW w:w="2464" w:type="dxa"/>
          </w:tcPr>
          <w:p w14:paraId="423A1953" w14:textId="77777777" w:rsidR="00C94FF9" w:rsidRPr="009575E3" w:rsidRDefault="00C94FF9" w:rsidP="00A4422C">
            <w:pPr>
              <w:pStyle w:val="TAL"/>
            </w:pPr>
            <w:hyperlink w:anchor="IMS_SPIs_Type" w:history="1">
              <w:r w:rsidRPr="009575E3">
                <w:rPr>
                  <w:rStyle w:val="Hyperlink"/>
                </w:rPr>
                <w:t>IMS_SPIs_Type</w:t>
              </w:r>
            </w:hyperlink>
          </w:p>
        </w:tc>
        <w:tc>
          <w:tcPr>
            <w:tcW w:w="493" w:type="dxa"/>
          </w:tcPr>
          <w:p w14:paraId="49EA6BF4" w14:textId="77777777" w:rsidR="00C94FF9" w:rsidRPr="009575E3" w:rsidRDefault="00C94FF9" w:rsidP="00A4422C">
            <w:pPr>
              <w:pStyle w:val="TAL"/>
            </w:pPr>
          </w:p>
        </w:tc>
        <w:tc>
          <w:tcPr>
            <w:tcW w:w="5421" w:type="dxa"/>
          </w:tcPr>
          <w:p w14:paraId="413C5192" w14:textId="77777777" w:rsidR="00C94FF9" w:rsidRPr="009575E3" w:rsidRDefault="00C94FF9" w:rsidP="00A4422C">
            <w:pPr>
              <w:pStyle w:val="TAL"/>
            </w:pPr>
          </w:p>
        </w:tc>
      </w:tr>
      <w:tr w:rsidR="00C94FF9" w14:paraId="241515D0" w14:textId="77777777" w:rsidTr="00A4422C">
        <w:tc>
          <w:tcPr>
            <w:tcW w:w="1479" w:type="dxa"/>
          </w:tcPr>
          <w:p w14:paraId="4FE3B9A4" w14:textId="77777777" w:rsidR="00C94FF9" w:rsidRPr="009575E3" w:rsidRDefault="00C94FF9" w:rsidP="00A4422C">
            <w:pPr>
              <w:pStyle w:val="TAL"/>
            </w:pPr>
            <w:r w:rsidRPr="009575E3">
              <w:t>IntegrityAlgorithm</w:t>
            </w:r>
          </w:p>
        </w:tc>
        <w:tc>
          <w:tcPr>
            <w:tcW w:w="2464" w:type="dxa"/>
          </w:tcPr>
          <w:p w14:paraId="6E5598E6" w14:textId="77777777" w:rsidR="00C94FF9" w:rsidRPr="009575E3" w:rsidRDefault="00C94FF9" w:rsidP="00A4422C">
            <w:pPr>
              <w:pStyle w:val="TAL"/>
            </w:pPr>
            <w:r w:rsidRPr="009575E3">
              <w:t>IPsec_IntegrityAlgorithm_Type</w:t>
            </w:r>
          </w:p>
        </w:tc>
        <w:tc>
          <w:tcPr>
            <w:tcW w:w="493" w:type="dxa"/>
          </w:tcPr>
          <w:p w14:paraId="64D7A4F7" w14:textId="77777777" w:rsidR="00C94FF9" w:rsidRPr="009575E3" w:rsidRDefault="00C94FF9" w:rsidP="00A4422C">
            <w:pPr>
              <w:pStyle w:val="TAL"/>
            </w:pPr>
          </w:p>
        </w:tc>
        <w:tc>
          <w:tcPr>
            <w:tcW w:w="5421" w:type="dxa"/>
          </w:tcPr>
          <w:p w14:paraId="3FE089D9" w14:textId="77777777" w:rsidR="00C94FF9" w:rsidRPr="009575E3" w:rsidRDefault="00C94FF9" w:rsidP="00A4422C">
            <w:pPr>
              <w:pStyle w:val="TAL"/>
            </w:pPr>
          </w:p>
        </w:tc>
      </w:tr>
      <w:tr w:rsidR="00C94FF9" w14:paraId="6421F18C" w14:textId="77777777" w:rsidTr="00A4422C">
        <w:tc>
          <w:tcPr>
            <w:tcW w:w="1479" w:type="dxa"/>
          </w:tcPr>
          <w:p w14:paraId="57F28715" w14:textId="77777777" w:rsidR="00C94FF9" w:rsidRPr="009575E3" w:rsidRDefault="00C94FF9" w:rsidP="00A4422C">
            <w:pPr>
              <w:pStyle w:val="TAL"/>
            </w:pPr>
            <w:r w:rsidRPr="009575E3">
              <w:t>CipheringAlgorithm</w:t>
            </w:r>
          </w:p>
        </w:tc>
        <w:tc>
          <w:tcPr>
            <w:tcW w:w="2464" w:type="dxa"/>
          </w:tcPr>
          <w:p w14:paraId="0E350527" w14:textId="77777777" w:rsidR="00C94FF9" w:rsidRPr="009575E3" w:rsidRDefault="00C94FF9" w:rsidP="00A4422C">
            <w:pPr>
              <w:pStyle w:val="TAL"/>
            </w:pPr>
            <w:r w:rsidRPr="009575E3">
              <w:t>IPsec_CipheringAlgorithm_Type</w:t>
            </w:r>
          </w:p>
        </w:tc>
        <w:tc>
          <w:tcPr>
            <w:tcW w:w="493" w:type="dxa"/>
          </w:tcPr>
          <w:p w14:paraId="23135873" w14:textId="77777777" w:rsidR="00C94FF9" w:rsidRPr="009575E3" w:rsidRDefault="00C94FF9" w:rsidP="00A4422C">
            <w:pPr>
              <w:pStyle w:val="TAL"/>
            </w:pPr>
          </w:p>
        </w:tc>
        <w:tc>
          <w:tcPr>
            <w:tcW w:w="5421" w:type="dxa"/>
          </w:tcPr>
          <w:p w14:paraId="3834FEDB" w14:textId="77777777" w:rsidR="00C94FF9" w:rsidRPr="009575E3" w:rsidRDefault="00C94FF9" w:rsidP="00A4422C">
            <w:pPr>
              <w:pStyle w:val="TAL"/>
            </w:pPr>
          </w:p>
        </w:tc>
      </w:tr>
    </w:tbl>
    <w:p w14:paraId="053C6779" w14:textId="77777777" w:rsidR="00C94FF9" w:rsidRDefault="00C94FF9" w:rsidP="00C94FF9"/>
    <w:p w14:paraId="795A37BD" w14:textId="77777777" w:rsidR="00C94FF9" w:rsidRDefault="00C94FF9" w:rsidP="00C94FF9">
      <w:pPr>
        <w:pStyle w:val="TH"/>
      </w:pPr>
      <w:r>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052C1BDD" w14:textId="77777777" w:rsidTr="00A4422C">
        <w:tc>
          <w:tcPr>
            <w:tcW w:w="9857" w:type="dxa"/>
            <w:gridSpan w:val="4"/>
            <w:shd w:val="clear" w:color="auto" w:fill="E0E0E0"/>
          </w:tcPr>
          <w:p w14:paraId="15194300" w14:textId="77777777" w:rsidR="00C94FF9" w:rsidRPr="009575E3" w:rsidRDefault="00C94FF9" w:rsidP="00A4422C">
            <w:pPr>
              <w:pStyle w:val="TAL"/>
              <w:rPr>
                <w:b/>
              </w:rPr>
            </w:pPr>
            <w:r w:rsidRPr="009575E3">
              <w:rPr>
                <w:b/>
              </w:rPr>
              <w:t>TTCN-3 Record Type</w:t>
            </w:r>
          </w:p>
        </w:tc>
      </w:tr>
      <w:tr w:rsidR="00C94FF9" w14:paraId="2FEF6F07" w14:textId="77777777" w:rsidTr="00A4422C">
        <w:tc>
          <w:tcPr>
            <w:tcW w:w="1479" w:type="dxa"/>
            <w:tcBorders>
              <w:bottom w:val="single" w:sz="4" w:space="0" w:color="auto"/>
            </w:tcBorders>
            <w:shd w:val="clear" w:color="auto" w:fill="E0E0E0"/>
          </w:tcPr>
          <w:p w14:paraId="08359DFE" w14:textId="77777777" w:rsidR="00C94FF9" w:rsidRPr="009575E3" w:rsidRDefault="00C94FF9" w:rsidP="00A4422C">
            <w:pPr>
              <w:pStyle w:val="TAL"/>
              <w:rPr>
                <w:b/>
              </w:rPr>
            </w:pPr>
            <w:bookmarkStart w:id="319" w:name="IMS_RegistrationInfo_Type" w:colFirst="1" w:colLast="1"/>
            <w:r w:rsidRPr="009575E3">
              <w:rPr>
                <w:b/>
              </w:rPr>
              <w:t>Name</w:t>
            </w:r>
          </w:p>
        </w:tc>
        <w:tc>
          <w:tcPr>
            <w:tcW w:w="8378" w:type="dxa"/>
            <w:gridSpan w:val="3"/>
            <w:tcBorders>
              <w:bottom w:val="single" w:sz="4" w:space="0" w:color="auto"/>
            </w:tcBorders>
            <w:shd w:val="clear" w:color="auto" w:fill="FFFF99"/>
          </w:tcPr>
          <w:p w14:paraId="0BFACF4D" w14:textId="77777777" w:rsidR="00C94FF9" w:rsidRPr="009575E3" w:rsidRDefault="00C94FF9" w:rsidP="00A4422C">
            <w:pPr>
              <w:pStyle w:val="TAL"/>
              <w:rPr>
                <w:b/>
              </w:rPr>
            </w:pPr>
            <w:r w:rsidRPr="009575E3">
              <w:rPr>
                <w:b/>
              </w:rPr>
              <w:t>IMS_RegistrationInfo_Type</w:t>
            </w:r>
          </w:p>
        </w:tc>
      </w:tr>
      <w:bookmarkEnd w:id="319"/>
      <w:tr w:rsidR="00C94FF9" w14:paraId="29D351FF" w14:textId="77777777" w:rsidTr="00A4422C">
        <w:tc>
          <w:tcPr>
            <w:tcW w:w="1479" w:type="dxa"/>
            <w:tcBorders>
              <w:bottom w:val="double" w:sz="4" w:space="0" w:color="auto"/>
            </w:tcBorders>
            <w:shd w:val="clear" w:color="auto" w:fill="E0E0E0"/>
          </w:tcPr>
          <w:p w14:paraId="0F831FE9"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346BE23F" w14:textId="77777777" w:rsidR="00C94FF9" w:rsidRPr="009575E3" w:rsidRDefault="00C94FF9" w:rsidP="00A4422C">
            <w:pPr>
              <w:pStyle w:val="TAL"/>
            </w:pPr>
          </w:p>
        </w:tc>
      </w:tr>
      <w:tr w:rsidR="00C94FF9" w14:paraId="50977697" w14:textId="77777777" w:rsidTr="00A4422C">
        <w:tc>
          <w:tcPr>
            <w:tcW w:w="1479" w:type="dxa"/>
            <w:tcBorders>
              <w:top w:val="double" w:sz="4" w:space="0" w:color="auto"/>
            </w:tcBorders>
          </w:tcPr>
          <w:p w14:paraId="2AFD6593" w14:textId="77777777" w:rsidR="00C94FF9" w:rsidRPr="009575E3" w:rsidRDefault="00C94FF9" w:rsidP="00A4422C">
            <w:pPr>
              <w:pStyle w:val="TAL"/>
            </w:pPr>
            <w:r w:rsidRPr="009575E3">
              <w:t>NW_Address</w:t>
            </w:r>
          </w:p>
        </w:tc>
        <w:tc>
          <w:tcPr>
            <w:tcW w:w="2464" w:type="dxa"/>
            <w:tcBorders>
              <w:top w:val="double" w:sz="4" w:space="0" w:color="auto"/>
            </w:tcBorders>
          </w:tcPr>
          <w:p w14:paraId="562E8C3F" w14:textId="77777777" w:rsidR="00C94FF9" w:rsidRPr="009575E3" w:rsidRDefault="00C94FF9" w:rsidP="00A4422C">
            <w:pPr>
              <w:pStyle w:val="TAL"/>
            </w:pPr>
            <w:r w:rsidRPr="009575E3">
              <w:t>IP_AddrInfo_Type</w:t>
            </w:r>
          </w:p>
        </w:tc>
        <w:tc>
          <w:tcPr>
            <w:tcW w:w="493" w:type="dxa"/>
            <w:tcBorders>
              <w:top w:val="double" w:sz="4" w:space="0" w:color="auto"/>
            </w:tcBorders>
          </w:tcPr>
          <w:p w14:paraId="52C7308A" w14:textId="77777777" w:rsidR="00C94FF9" w:rsidRPr="009575E3" w:rsidRDefault="00C94FF9" w:rsidP="00A4422C">
            <w:pPr>
              <w:pStyle w:val="TAL"/>
            </w:pPr>
          </w:p>
        </w:tc>
        <w:tc>
          <w:tcPr>
            <w:tcW w:w="5421" w:type="dxa"/>
            <w:tcBorders>
              <w:top w:val="double" w:sz="4" w:space="0" w:color="auto"/>
            </w:tcBorders>
          </w:tcPr>
          <w:p w14:paraId="3E9E0E4D" w14:textId="77777777" w:rsidR="00C94FF9" w:rsidRPr="009575E3" w:rsidRDefault="00C94FF9" w:rsidP="00A4422C">
            <w:pPr>
              <w:pStyle w:val="TAL"/>
            </w:pPr>
            <w:r w:rsidRPr="009575E3">
              <w:t>network address of the chosen IMS server (e.g. IPv4, IPv6)</w:t>
            </w:r>
          </w:p>
        </w:tc>
      </w:tr>
      <w:tr w:rsidR="00C94FF9" w14:paraId="293F3D98" w14:textId="77777777" w:rsidTr="00A4422C">
        <w:tc>
          <w:tcPr>
            <w:tcW w:w="1479" w:type="dxa"/>
          </w:tcPr>
          <w:p w14:paraId="5DAD57CB" w14:textId="77777777" w:rsidR="00C94FF9" w:rsidRPr="009575E3" w:rsidRDefault="00C94FF9" w:rsidP="00A4422C">
            <w:pPr>
              <w:pStyle w:val="TAL"/>
            </w:pPr>
            <w:r w:rsidRPr="009575E3">
              <w:t>UE_Address</w:t>
            </w:r>
          </w:p>
        </w:tc>
        <w:tc>
          <w:tcPr>
            <w:tcW w:w="2464" w:type="dxa"/>
          </w:tcPr>
          <w:p w14:paraId="5E0DF7E3" w14:textId="77777777" w:rsidR="00C94FF9" w:rsidRPr="009575E3" w:rsidRDefault="00C94FF9" w:rsidP="00A4422C">
            <w:pPr>
              <w:pStyle w:val="TAL"/>
            </w:pPr>
            <w:r w:rsidRPr="009575E3">
              <w:t>IP_AddrInfo_Type</w:t>
            </w:r>
          </w:p>
        </w:tc>
        <w:tc>
          <w:tcPr>
            <w:tcW w:w="493" w:type="dxa"/>
          </w:tcPr>
          <w:p w14:paraId="58EBA3F1" w14:textId="77777777" w:rsidR="00C94FF9" w:rsidRPr="009575E3" w:rsidRDefault="00C94FF9" w:rsidP="00A4422C">
            <w:pPr>
              <w:pStyle w:val="TAL"/>
            </w:pPr>
          </w:p>
        </w:tc>
        <w:tc>
          <w:tcPr>
            <w:tcW w:w="5421" w:type="dxa"/>
          </w:tcPr>
          <w:p w14:paraId="62FD44A4" w14:textId="77777777" w:rsidR="00C94FF9" w:rsidRPr="009575E3" w:rsidRDefault="00C94FF9" w:rsidP="00A4422C">
            <w:pPr>
              <w:pStyle w:val="TAL"/>
            </w:pPr>
            <w:r w:rsidRPr="009575E3">
              <w:t>UE address as used for security protected connections</w:t>
            </w:r>
          </w:p>
        </w:tc>
      </w:tr>
      <w:tr w:rsidR="00C94FF9" w14:paraId="0F8B27C7" w14:textId="77777777" w:rsidTr="00A4422C">
        <w:tc>
          <w:tcPr>
            <w:tcW w:w="1479" w:type="dxa"/>
          </w:tcPr>
          <w:p w14:paraId="7A2AA6EA" w14:textId="77777777" w:rsidR="00C94FF9" w:rsidRPr="009575E3" w:rsidRDefault="00C94FF9" w:rsidP="00A4422C">
            <w:pPr>
              <w:pStyle w:val="TAL"/>
            </w:pPr>
            <w:r w:rsidRPr="009575E3">
              <w:t>SecurityInfo</w:t>
            </w:r>
          </w:p>
        </w:tc>
        <w:tc>
          <w:tcPr>
            <w:tcW w:w="2464" w:type="dxa"/>
          </w:tcPr>
          <w:p w14:paraId="51524FC6" w14:textId="77777777" w:rsidR="00C94FF9" w:rsidRPr="009575E3" w:rsidRDefault="00C94FF9" w:rsidP="00A4422C">
            <w:pPr>
              <w:pStyle w:val="TAL"/>
            </w:pPr>
            <w:hyperlink w:anchor="IMS_SecurityInfo_Type" w:history="1">
              <w:r w:rsidRPr="009575E3">
                <w:rPr>
                  <w:rStyle w:val="Hyperlink"/>
                </w:rPr>
                <w:t>IMS_SecurityInfo_Type</w:t>
              </w:r>
            </w:hyperlink>
          </w:p>
        </w:tc>
        <w:tc>
          <w:tcPr>
            <w:tcW w:w="493" w:type="dxa"/>
          </w:tcPr>
          <w:p w14:paraId="5DCB4701" w14:textId="77777777" w:rsidR="00C94FF9" w:rsidRPr="009575E3" w:rsidRDefault="00C94FF9" w:rsidP="00A4422C">
            <w:pPr>
              <w:pStyle w:val="TAL"/>
            </w:pPr>
            <w:r w:rsidRPr="009575E3">
              <w:t>opt</w:t>
            </w:r>
          </w:p>
        </w:tc>
        <w:tc>
          <w:tcPr>
            <w:tcW w:w="5421" w:type="dxa"/>
          </w:tcPr>
          <w:p w14:paraId="5A6FD6AA" w14:textId="77777777" w:rsidR="00C94FF9" w:rsidRPr="009575E3" w:rsidRDefault="00C94FF9" w:rsidP="00A4422C">
            <w:pPr>
              <w:pStyle w:val="TAL"/>
            </w:pPr>
            <w:r w:rsidRPr="009575E3">
              <w:t>omit in case of GIBA</w:t>
            </w:r>
          </w:p>
        </w:tc>
      </w:tr>
    </w:tbl>
    <w:p w14:paraId="6881C5F9" w14:textId="77777777" w:rsidR="00C94FF9" w:rsidRDefault="00C94FF9" w:rsidP="00C94FF9"/>
    <w:p w14:paraId="5594C2A3" w14:textId="77777777" w:rsidR="00C94FF9" w:rsidRDefault="00C94FF9" w:rsidP="00C94FF9">
      <w:pPr>
        <w:pStyle w:val="TH"/>
      </w:pPr>
      <w:r>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468B40D5" w14:textId="77777777" w:rsidTr="00A4422C">
        <w:tc>
          <w:tcPr>
            <w:tcW w:w="9857" w:type="dxa"/>
            <w:gridSpan w:val="4"/>
            <w:shd w:val="clear" w:color="auto" w:fill="E0E0E0"/>
          </w:tcPr>
          <w:p w14:paraId="46FBD79B" w14:textId="77777777" w:rsidR="00C94FF9" w:rsidRPr="009575E3" w:rsidRDefault="00C94FF9" w:rsidP="00A4422C">
            <w:pPr>
              <w:pStyle w:val="TAL"/>
              <w:rPr>
                <w:b/>
              </w:rPr>
            </w:pPr>
            <w:r w:rsidRPr="009575E3">
              <w:rPr>
                <w:b/>
              </w:rPr>
              <w:t>TTCN-3 Record Type</w:t>
            </w:r>
          </w:p>
        </w:tc>
      </w:tr>
      <w:tr w:rsidR="00C94FF9" w14:paraId="2266C733" w14:textId="77777777" w:rsidTr="00A4422C">
        <w:tc>
          <w:tcPr>
            <w:tcW w:w="1479" w:type="dxa"/>
            <w:tcBorders>
              <w:bottom w:val="single" w:sz="4" w:space="0" w:color="auto"/>
            </w:tcBorders>
            <w:shd w:val="clear" w:color="auto" w:fill="E0E0E0"/>
          </w:tcPr>
          <w:p w14:paraId="6742F7F4" w14:textId="77777777" w:rsidR="00C94FF9" w:rsidRPr="009575E3" w:rsidRDefault="00C94FF9" w:rsidP="00A4422C">
            <w:pPr>
              <w:pStyle w:val="TAL"/>
              <w:rPr>
                <w:b/>
              </w:rPr>
            </w:pPr>
            <w:bookmarkStart w:id="320" w:name="IMS_PortsAndSecurityConfigReq_Type" w:colFirst="1" w:colLast="1"/>
            <w:r w:rsidRPr="009575E3">
              <w:rPr>
                <w:b/>
              </w:rPr>
              <w:t>Name</w:t>
            </w:r>
          </w:p>
        </w:tc>
        <w:tc>
          <w:tcPr>
            <w:tcW w:w="8378" w:type="dxa"/>
            <w:gridSpan w:val="3"/>
            <w:tcBorders>
              <w:bottom w:val="single" w:sz="4" w:space="0" w:color="auto"/>
            </w:tcBorders>
            <w:shd w:val="clear" w:color="auto" w:fill="FFFF99"/>
          </w:tcPr>
          <w:p w14:paraId="0F2F3DE9" w14:textId="77777777" w:rsidR="00C94FF9" w:rsidRPr="009575E3" w:rsidRDefault="00C94FF9" w:rsidP="00A4422C">
            <w:pPr>
              <w:pStyle w:val="TAL"/>
              <w:rPr>
                <w:b/>
              </w:rPr>
            </w:pPr>
            <w:r w:rsidRPr="009575E3">
              <w:rPr>
                <w:b/>
              </w:rPr>
              <w:t>IMS_PortsAndSecurityConfigReq_Type</w:t>
            </w:r>
          </w:p>
        </w:tc>
      </w:tr>
      <w:bookmarkEnd w:id="320"/>
      <w:tr w:rsidR="00C94FF9" w14:paraId="6398A768" w14:textId="77777777" w:rsidTr="00A4422C">
        <w:tc>
          <w:tcPr>
            <w:tcW w:w="1479" w:type="dxa"/>
            <w:tcBorders>
              <w:bottom w:val="double" w:sz="4" w:space="0" w:color="auto"/>
            </w:tcBorders>
            <w:shd w:val="clear" w:color="auto" w:fill="E0E0E0"/>
          </w:tcPr>
          <w:p w14:paraId="5BF4A1CE"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52F0311A" w14:textId="77777777" w:rsidR="00C94FF9" w:rsidRPr="009575E3" w:rsidRDefault="00C94FF9" w:rsidP="00A4422C">
            <w:pPr>
              <w:pStyle w:val="TAL"/>
            </w:pPr>
          </w:p>
        </w:tc>
      </w:tr>
      <w:tr w:rsidR="00C94FF9" w14:paraId="4A1A769C" w14:textId="77777777" w:rsidTr="00A4422C">
        <w:tc>
          <w:tcPr>
            <w:tcW w:w="1479" w:type="dxa"/>
            <w:tcBorders>
              <w:top w:val="double" w:sz="4" w:space="0" w:color="auto"/>
            </w:tcBorders>
          </w:tcPr>
          <w:p w14:paraId="725B2F5F" w14:textId="77777777" w:rsidR="00C94FF9" w:rsidRPr="009575E3" w:rsidRDefault="00C94FF9" w:rsidP="00A4422C">
            <w:pPr>
              <w:pStyle w:val="TAL"/>
            </w:pPr>
            <w:r w:rsidRPr="009575E3">
              <w:t>UnprotectedPort_us</w:t>
            </w:r>
          </w:p>
        </w:tc>
        <w:tc>
          <w:tcPr>
            <w:tcW w:w="2464" w:type="dxa"/>
            <w:tcBorders>
              <w:top w:val="double" w:sz="4" w:space="0" w:color="auto"/>
            </w:tcBorders>
          </w:tcPr>
          <w:p w14:paraId="2F35539D" w14:textId="77777777" w:rsidR="00C94FF9" w:rsidRPr="009575E3" w:rsidRDefault="00C94FF9" w:rsidP="00A4422C">
            <w:pPr>
              <w:pStyle w:val="TAL"/>
            </w:pPr>
            <w:r w:rsidRPr="009575E3">
              <w:t>PortNumber_Type</w:t>
            </w:r>
          </w:p>
        </w:tc>
        <w:tc>
          <w:tcPr>
            <w:tcW w:w="493" w:type="dxa"/>
            <w:tcBorders>
              <w:top w:val="double" w:sz="4" w:space="0" w:color="auto"/>
            </w:tcBorders>
          </w:tcPr>
          <w:p w14:paraId="2BD56A81" w14:textId="77777777" w:rsidR="00C94FF9" w:rsidRPr="009575E3" w:rsidRDefault="00C94FF9" w:rsidP="00A4422C">
            <w:pPr>
              <w:pStyle w:val="TAL"/>
            </w:pPr>
            <w:r w:rsidRPr="009575E3">
              <w:t>opt</w:t>
            </w:r>
          </w:p>
        </w:tc>
        <w:tc>
          <w:tcPr>
            <w:tcW w:w="5421" w:type="dxa"/>
            <w:tcBorders>
              <w:top w:val="double" w:sz="4" w:space="0" w:color="auto"/>
            </w:tcBorders>
          </w:tcPr>
          <w:p w14:paraId="3563A0BE" w14:textId="77777777" w:rsidR="00C94FF9" w:rsidRPr="009575E3" w:rsidRDefault="00C94FF9" w:rsidP="00A4422C">
            <w:pPr>
              <w:pStyle w:val="TAL"/>
            </w:pPr>
            <w:r w:rsidRPr="009575E3">
              <w:t>5060 per default</w:t>
            </w:r>
          </w:p>
        </w:tc>
      </w:tr>
      <w:tr w:rsidR="00C94FF9" w14:paraId="25A812D1" w14:textId="77777777" w:rsidTr="00A4422C">
        <w:tc>
          <w:tcPr>
            <w:tcW w:w="1479" w:type="dxa"/>
          </w:tcPr>
          <w:p w14:paraId="7445137D" w14:textId="77777777" w:rsidR="00C94FF9" w:rsidRPr="009575E3" w:rsidRDefault="00C94FF9" w:rsidP="00A4422C">
            <w:pPr>
              <w:pStyle w:val="TAL"/>
            </w:pPr>
            <w:r w:rsidRPr="009575E3">
              <w:t>RegistrationInfo</w:t>
            </w:r>
          </w:p>
        </w:tc>
        <w:tc>
          <w:tcPr>
            <w:tcW w:w="2464" w:type="dxa"/>
          </w:tcPr>
          <w:p w14:paraId="190993EE" w14:textId="77777777" w:rsidR="00C94FF9" w:rsidRPr="009575E3" w:rsidRDefault="00C94FF9" w:rsidP="00A4422C">
            <w:pPr>
              <w:pStyle w:val="TAL"/>
            </w:pPr>
            <w:hyperlink w:anchor="IMS_RegistrationInfo_Type" w:history="1">
              <w:r w:rsidRPr="009575E3">
                <w:rPr>
                  <w:rStyle w:val="Hyperlink"/>
                </w:rPr>
                <w:t>IMS_RegistrationInfo_Type</w:t>
              </w:r>
            </w:hyperlink>
          </w:p>
        </w:tc>
        <w:tc>
          <w:tcPr>
            <w:tcW w:w="493" w:type="dxa"/>
          </w:tcPr>
          <w:p w14:paraId="1F7CCC22" w14:textId="77777777" w:rsidR="00C94FF9" w:rsidRPr="009575E3" w:rsidRDefault="00C94FF9" w:rsidP="00A4422C">
            <w:pPr>
              <w:pStyle w:val="TAL"/>
            </w:pPr>
            <w:r w:rsidRPr="009575E3">
              <w:t>opt</w:t>
            </w:r>
          </w:p>
        </w:tc>
        <w:tc>
          <w:tcPr>
            <w:tcW w:w="5421" w:type="dxa"/>
          </w:tcPr>
          <w:p w14:paraId="11AFF072" w14:textId="77777777" w:rsidR="00C94FF9" w:rsidRPr="009575E3" w:rsidRDefault="00C94FF9" w:rsidP="00A4422C">
            <w:pPr>
              <w:pStyle w:val="TAL"/>
            </w:pPr>
          </w:p>
        </w:tc>
      </w:tr>
    </w:tbl>
    <w:p w14:paraId="3BE6A7C1" w14:textId="77777777" w:rsidR="00C94FF9" w:rsidRDefault="00C94FF9" w:rsidP="00C94FF9"/>
    <w:p w14:paraId="1ABE6A10" w14:textId="77777777" w:rsidR="00C94FF9" w:rsidRDefault="00C94FF9" w:rsidP="00C94FF9">
      <w:pPr>
        <w:pStyle w:val="TH"/>
      </w:pPr>
      <w:r>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94FF9" w14:paraId="577D5283" w14:textId="77777777" w:rsidTr="00A4422C">
        <w:tc>
          <w:tcPr>
            <w:tcW w:w="9857" w:type="dxa"/>
            <w:gridSpan w:val="2"/>
            <w:shd w:val="clear" w:color="auto" w:fill="E0E0E0"/>
          </w:tcPr>
          <w:p w14:paraId="15F79E37" w14:textId="77777777" w:rsidR="00C94FF9" w:rsidRPr="009575E3" w:rsidRDefault="00C94FF9" w:rsidP="00A4422C">
            <w:pPr>
              <w:pStyle w:val="TAL"/>
              <w:rPr>
                <w:b/>
              </w:rPr>
            </w:pPr>
            <w:r w:rsidRPr="009575E3">
              <w:rPr>
                <w:b/>
              </w:rPr>
              <w:t>TTCN-3 Enumerated Type</w:t>
            </w:r>
          </w:p>
        </w:tc>
      </w:tr>
      <w:tr w:rsidR="00C94FF9" w14:paraId="2FB5AB94" w14:textId="77777777" w:rsidTr="00A4422C">
        <w:tc>
          <w:tcPr>
            <w:tcW w:w="1971" w:type="dxa"/>
            <w:tcBorders>
              <w:bottom w:val="single" w:sz="4" w:space="0" w:color="auto"/>
            </w:tcBorders>
            <w:shd w:val="clear" w:color="auto" w:fill="E0E0E0"/>
          </w:tcPr>
          <w:p w14:paraId="7DD33DB5" w14:textId="77777777" w:rsidR="00C94FF9" w:rsidRPr="009575E3" w:rsidRDefault="00C94FF9" w:rsidP="00A4422C">
            <w:pPr>
              <w:pStyle w:val="TAL"/>
              <w:rPr>
                <w:b/>
              </w:rPr>
            </w:pPr>
            <w:bookmarkStart w:id="321" w:name="IMS_SecurityReleaseMode_Type" w:colFirst="1" w:colLast="1"/>
            <w:r w:rsidRPr="009575E3">
              <w:rPr>
                <w:b/>
              </w:rPr>
              <w:t>Name</w:t>
            </w:r>
          </w:p>
        </w:tc>
        <w:tc>
          <w:tcPr>
            <w:tcW w:w="7886" w:type="dxa"/>
            <w:tcBorders>
              <w:bottom w:val="single" w:sz="4" w:space="0" w:color="auto"/>
            </w:tcBorders>
            <w:shd w:val="clear" w:color="auto" w:fill="FFFF99"/>
          </w:tcPr>
          <w:p w14:paraId="2BF34BF4" w14:textId="77777777" w:rsidR="00C94FF9" w:rsidRPr="009575E3" w:rsidRDefault="00C94FF9" w:rsidP="00A4422C">
            <w:pPr>
              <w:pStyle w:val="TAL"/>
              <w:rPr>
                <w:b/>
              </w:rPr>
            </w:pPr>
            <w:r w:rsidRPr="009575E3">
              <w:rPr>
                <w:b/>
              </w:rPr>
              <w:t>IMS_SecurityReleaseMode_Type</w:t>
            </w:r>
          </w:p>
        </w:tc>
      </w:tr>
      <w:bookmarkEnd w:id="321"/>
      <w:tr w:rsidR="00C94FF9" w14:paraId="01DB68AF" w14:textId="77777777" w:rsidTr="00A4422C">
        <w:tc>
          <w:tcPr>
            <w:tcW w:w="1971" w:type="dxa"/>
            <w:tcBorders>
              <w:bottom w:val="double" w:sz="4" w:space="0" w:color="auto"/>
            </w:tcBorders>
            <w:shd w:val="clear" w:color="auto" w:fill="E0E0E0"/>
          </w:tcPr>
          <w:p w14:paraId="678421BB" w14:textId="77777777" w:rsidR="00C94FF9" w:rsidRPr="009575E3" w:rsidRDefault="00C94FF9" w:rsidP="00A4422C">
            <w:pPr>
              <w:pStyle w:val="TAL"/>
              <w:rPr>
                <w:b/>
              </w:rPr>
            </w:pPr>
            <w:r w:rsidRPr="009575E3">
              <w:rPr>
                <w:b/>
              </w:rPr>
              <w:t>Comment</w:t>
            </w:r>
          </w:p>
        </w:tc>
        <w:tc>
          <w:tcPr>
            <w:tcW w:w="7886" w:type="dxa"/>
            <w:tcBorders>
              <w:bottom w:val="double" w:sz="4" w:space="0" w:color="auto"/>
            </w:tcBorders>
          </w:tcPr>
          <w:p w14:paraId="530F0263" w14:textId="77777777" w:rsidR="00C94FF9" w:rsidRPr="009575E3" w:rsidRDefault="00C94FF9" w:rsidP="00A4422C">
            <w:pPr>
              <w:pStyle w:val="TAL"/>
            </w:pPr>
          </w:p>
        </w:tc>
      </w:tr>
      <w:tr w:rsidR="00C94FF9" w14:paraId="7570A095" w14:textId="77777777" w:rsidTr="00A4422C">
        <w:tc>
          <w:tcPr>
            <w:tcW w:w="1971" w:type="dxa"/>
            <w:tcBorders>
              <w:top w:val="double" w:sz="4" w:space="0" w:color="auto"/>
            </w:tcBorders>
          </w:tcPr>
          <w:p w14:paraId="594BB772" w14:textId="77777777" w:rsidR="00C94FF9" w:rsidRPr="009575E3" w:rsidRDefault="00C94FF9" w:rsidP="00A4422C">
            <w:pPr>
              <w:pStyle w:val="TAL"/>
            </w:pPr>
            <w:r w:rsidRPr="009575E3">
              <w:t>full</w:t>
            </w:r>
          </w:p>
        </w:tc>
        <w:tc>
          <w:tcPr>
            <w:tcW w:w="7886" w:type="dxa"/>
            <w:tcBorders>
              <w:top w:val="double" w:sz="4" w:space="0" w:color="auto"/>
            </w:tcBorders>
          </w:tcPr>
          <w:p w14:paraId="48C98142" w14:textId="77777777" w:rsidR="00C94FF9" w:rsidRPr="009575E3" w:rsidRDefault="00C94FF9" w:rsidP="00A4422C">
            <w:pPr>
              <w:pStyle w:val="TAL"/>
            </w:pPr>
            <w:r w:rsidRPr="009575E3">
              <w:t>all protected and unprotected security contexts shall be released (e.g. at de-registration)</w:t>
            </w:r>
          </w:p>
        </w:tc>
      </w:tr>
      <w:tr w:rsidR="00C94FF9" w14:paraId="7E8D893D" w14:textId="77777777" w:rsidTr="00A4422C">
        <w:tc>
          <w:tcPr>
            <w:tcW w:w="1971" w:type="dxa"/>
          </w:tcPr>
          <w:p w14:paraId="7CCD6BA3" w14:textId="77777777" w:rsidR="00C94FF9" w:rsidRPr="009575E3" w:rsidRDefault="00C94FF9" w:rsidP="00A4422C">
            <w:pPr>
              <w:pStyle w:val="TAL"/>
            </w:pPr>
            <w:r w:rsidRPr="009575E3">
              <w:t>keepUnprotected</w:t>
            </w:r>
          </w:p>
        </w:tc>
        <w:tc>
          <w:tcPr>
            <w:tcW w:w="7886" w:type="dxa"/>
          </w:tcPr>
          <w:p w14:paraId="6FA741A0" w14:textId="77777777" w:rsidR="00C94FF9" w:rsidRPr="009575E3" w:rsidRDefault="00C94FF9" w:rsidP="00A4422C">
            <w:pPr>
              <w:pStyle w:val="TAL"/>
            </w:pPr>
            <w:r w:rsidRPr="009575E3">
              <w:t>all protected security contexts shall be released but the unprotected security context shall be kept</w:t>
            </w:r>
          </w:p>
        </w:tc>
      </w:tr>
      <w:tr w:rsidR="00C94FF9" w14:paraId="19A533E2" w14:textId="77777777" w:rsidTr="00A4422C">
        <w:tc>
          <w:tcPr>
            <w:tcW w:w="1971" w:type="dxa"/>
          </w:tcPr>
          <w:p w14:paraId="16D6DB94" w14:textId="77777777" w:rsidR="00C94FF9" w:rsidRPr="009575E3" w:rsidRDefault="00C94FF9" w:rsidP="00A4422C">
            <w:pPr>
              <w:pStyle w:val="TAL"/>
            </w:pPr>
            <w:r w:rsidRPr="009575E3">
              <w:t>oldestProtectedContextOnly</w:t>
            </w:r>
          </w:p>
        </w:tc>
        <w:tc>
          <w:tcPr>
            <w:tcW w:w="7886" w:type="dxa"/>
          </w:tcPr>
          <w:p w14:paraId="4BB27E54" w14:textId="77777777" w:rsidR="00C94FF9" w:rsidRPr="009575E3" w:rsidRDefault="00C94FF9" w:rsidP="00A4422C">
            <w:pPr>
              <w:pStyle w:val="TAL"/>
            </w:pPr>
            <w:r w:rsidRPr="009575E3">
              <w:t>only the oldest protected security context shall be released</w:t>
            </w:r>
          </w:p>
        </w:tc>
      </w:tr>
    </w:tbl>
    <w:p w14:paraId="71C436FF" w14:textId="77777777" w:rsidR="00C94FF9" w:rsidRDefault="00C94FF9" w:rsidP="00C94FF9"/>
    <w:p w14:paraId="0F7EC2EF" w14:textId="77777777" w:rsidR="00C94FF9" w:rsidRDefault="00C94FF9" w:rsidP="00C94FF9">
      <w:pPr>
        <w:pStyle w:val="TH"/>
      </w:pPr>
      <w:r>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2F3888D1" w14:textId="77777777" w:rsidTr="00A4422C">
        <w:tc>
          <w:tcPr>
            <w:tcW w:w="9857" w:type="dxa"/>
            <w:gridSpan w:val="4"/>
            <w:shd w:val="clear" w:color="auto" w:fill="E0E0E0"/>
          </w:tcPr>
          <w:p w14:paraId="0D090CB1" w14:textId="77777777" w:rsidR="00C94FF9" w:rsidRPr="009575E3" w:rsidRDefault="00C94FF9" w:rsidP="00A4422C">
            <w:pPr>
              <w:pStyle w:val="TAL"/>
              <w:rPr>
                <w:b/>
              </w:rPr>
            </w:pPr>
            <w:r w:rsidRPr="009575E3">
              <w:rPr>
                <w:b/>
              </w:rPr>
              <w:t>TTCN-3 Record Type</w:t>
            </w:r>
          </w:p>
        </w:tc>
      </w:tr>
      <w:tr w:rsidR="00C94FF9" w14:paraId="03BE6D6A" w14:textId="77777777" w:rsidTr="00A4422C">
        <w:tc>
          <w:tcPr>
            <w:tcW w:w="1479" w:type="dxa"/>
            <w:tcBorders>
              <w:bottom w:val="single" w:sz="4" w:space="0" w:color="auto"/>
            </w:tcBorders>
            <w:shd w:val="clear" w:color="auto" w:fill="E0E0E0"/>
          </w:tcPr>
          <w:p w14:paraId="26E57B57" w14:textId="77777777" w:rsidR="00C94FF9" w:rsidRPr="009575E3" w:rsidRDefault="00C94FF9" w:rsidP="00A4422C">
            <w:pPr>
              <w:pStyle w:val="TAL"/>
              <w:rPr>
                <w:b/>
              </w:rPr>
            </w:pPr>
            <w:bookmarkStart w:id="322" w:name="IMS_SecurityRelease_Type" w:colFirst="1" w:colLast="1"/>
            <w:r w:rsidRPr="009575E3">
              <w:rPr>
                <w:b/>
              </w:rPr>
              <w:t>Name</w:t>
            </w:r>
          </w:p>
        </w:tc>
        <w:tc>
          <w:tcPr>
            <w:tcW w:w="8378" w:type="dxa"/>
            <w:gridSpan w:val="3"/>
            <w:tcBorders>
              <w:bottom w:val="single" w:sz="4" w:space="0" w:color="auto"/>
            </w:tcBorders>
            <w:shd w:val="clear" w:color="auto" w:fill="FFFF99"/>
          </w:tcPr>
          <w:p w14:paraId="4CB98209" w14:textId="77777777" w:rsidR="00C94FF9" w:rsidRPr="009575E3" w:rsidRDefault="00C94FF9" w:rsidP="00A4422C">
            <w:pPr>
              <w:pStyle w:val="TAL"/>
              <w:rPr>
                <w:b/>
              </w:rPr>
            </w:pPr>
            <w:r w:rsidRPr="009575E3">
              <w:rPr>
                <w:b/>
              </w:rPr>
              <w:t>IMS_SecurityRelease_Type</w:t>
            </w:r>
          </w:p>
        </w:tc>
      </w:tr>
      <w:bookmarkEnd w:id="322"/>
      <w:tr w:rsidR="00C94FF9" w14:paraId="79687DF4" w14:textId="77777777" w:rsidTr="00A4422C">
        <w:tc>
          <w:tcPr>
            <w:tcW w:w="1479" w:type="dxa"/>
            <w:tcBorders>
              <w:bottom w:val="double" w:sz="4" w:space="0" w:color="auto"/>
            </w:tcBorders>
            <w:shd w:val="clear" w:color="auto" w:fill="E0E0E0"/>
          </w:tcPr>
          <w:p w14:paraId="3B781C54"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09E38B6D" w14:textId="77777777" w:rsidR="00C94FF9" w:rsidRPr="009575E3" w:rsidRDefault="00C94FF9" w:rsidP="00A4422C">
            <w:pPr>
              <w:pStyle w:val="TAL"/>
            </w:pPr>
          </w:p>
        </w:tc>
      </w:tr>
      <w:tr w:rsidR="00C94FF9" w14:paraId="2C58EA6E" w14:textId="77777777" w:rsidTr="00A4422C">
        <w:tc>
          <w:tcPr>
            <w:tcW w:w="1479" w:type="dxa"/>
            <w:tcBorders>
              <w:top w:val="double" w:sz="4" w:space="0" w:color="auto"/>
            </w:tcBorders>
          </w:tcPr>
          <w:p w14:paraId="38B50409" w14:textId="77777777" w:rsidR="00C94FF9" w:rsidRPr="009575E3" w:rsidRDefault="00C94FF9" w:rsidP="00A4422C">
            <w:pPr>
              <w:pStyle w:val="TAL"/>
            </w:pPr>
            <w:r w:rsidRPr="009575E3">
              <w:t>Mode</w:t>
            </w:r>
          </w:p>
        </w:tc>
        <w:tc>
          <w:tcPr>
            <w:tcW w:w="2464" w:type="dxa"/>
            <w:tcBorders>
              <w:top w:val="double" w:sz="4" w:space="0" w:color="auto"/>
            </w:tcBorders>
          </w:tcPr>
          <w:p w14:paraId="136893A1" w14:textId="77777777" w:rsidR="00C94FF9" w:rsidRPr="009575E3" w:rsidRDefault="00C94FF9" w:rsidP="00A4422C">
            <w:pPr>
              <w:pStyle w:val="TAL"/>
            </w:pPr>
            <w:hyperlink w:anchor="IMS_SecurityReleaseMode_Type" w:history="1">
              <w:r w:rsidRPr="009575E3">
                <w:rPr>
                  <w:rStyle w:val="Hyperlink"/>
                </w:rPr>
                <w:t>IMS_SecurityReleaseMode_Type</w:t>
              </w:r>
            </w:hyperlink>
          </w:p>
        </w:tc>
        <w:tc>
          <w:tcPr>
            <w:tcW w:w="493" w:type="dxa"/>
            <w:tcBorders>
              <w:top w:val="double" w:sz="4" w:space="0" w:color="auto"/>
            </w:tcBorders>
          </w:tcPr>
          <w:p w14:paraId="2DF45078" w14:textId="77777777" w:rsidR="00C94FF9" w:rsidRPr="009575E3" w:rsidRDefault="00C94FF9" w:rsidP="00A4422C">
            <w:pPr>
              <w:pStyle w:val="TAL"/>
            </w:pPr>
          </w:p>
        </w:tc>
        <w:tc>
          <w:tcPr>
            <w:tcW w:w="5421" w:type="dxa"/>
            <w:tcBorders>
              <w:top w:val="double" w:sz="4" w:space="0" w:color="auto"/>
            </w:tcBorders>
          </w:tcPr>
          <w:p w14:paraId="10BFE24A" w14:textId="77777777" w:rsidR="00C94FF9" w:rsidRPr="009575E3" w:rsidRDefault="00C94FF9" w:rsidP="00A4422C">
            <w:pPr>
              <w:pStyle w:val="TAL"/>
            </w:pPr>
          </w:p>
        </w:tc>
      </w:tr>
      <w:tr w:rsidR="00C94FF9" w14:paraId="2E3E199A" w14:textId="77777777" w:rsidTr="00A4422C">
        <w:tc>
          <w:tcPr>
            <w:tcW w:w="1479" w:type="dxa"/>
          </w:tcPr>
          <w:p w14:paraId="6A26449E" w14:textId="77777777" w:rsidR="00C94FF9" w:rsidRPr="009575E3" w:rsidRDefault="00C94FF9" w:rsidP="00A4422C">
            <w:pPr>
              <w:pStyle w:val="TAL"/>
            </w:pPr>
            <w:r w:rsidRPr="009575E3">
              <w:t>WaitForCNF</w:t>
            </w:r>
          </w:p>
        </w:tc>
        <w:tc>
          <w:tcPr>
            <w:tcW w:w="2464" w:type="dxa"/>
          </w:tcPr>
          <w:p w14:paraId="59234640" w14:textId="77777777" w:rsidR="00C94FF9" w:rsidRPr="009575E3" w:rsidRDefault="00C94FF9" w:rsidP="00A4422C">
            <w:pPr>
              <w:pStyle w:val="TAL"/>
            </w:pPr>
            <w:r w:rsidRPr="009575E3">
              <w:t>boolean</w:t>
            </w:r>
          </w:p>
        </w:tc>
        <w:tc>
          <w:tcPr>
            <w:tcW w:w="493" w:type="dxa"/>
          </w:tcPr>
          <w:p w14:paraId="394AF1D2" w14:textId="77777777" w:rsidR="00C94FF9" w:rsidRPr="009575E3" w:rsidRDefault="00C94FF9" w:rsidP="00A4422C">
            <w:pPr>
              <w:pStyle w:val="TAL"/>
            </w:pPr>
          </w:p>
        </w:tc>
        <w:tc>
          <w:tcPr>
            <w:tcW w:w="5421" w:type="dxa"/>
          </w:tcPr>
          <w:p w14:paraId="0B2BE6B3" w14:textId="77777777" w:rsidR="00C94FF9" w:rsidRPr="009575E3" w:rsidRDefault="00C94FF9" w:rsidP="00A4422C">
            <w:pPr>
              <w:pStyle w:val="TAL"/>
            </w:pPr>
          </w:p>
        </w:tc>
      </w:tr>
    </w:tbl>
    <w:p w14:paraId="1F68E1BE" w14:textId="77777777" w:rsidR="00C94FF9" w:rsidRDefault="00C94FF9" w:rsidP="00C94FF9"/>
    <w:p w14:paraId="15A903BA" w14:textId="77777777" w:rsidR="00C94FF9" w:rsidRDefault="00C94FF9" w:rsidP="00C94FF9">
      <w:pPr>
        <w:pStyle w:val="TH"/>
      </w:pPr>
      <w:r>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069C281C" w14:textId="77777777" w:rsidTr="00A4422C">
        <w:tc>
          <w:tcPr>
            <w:tcW w:w="9857" w:type="dxa"/>
            <w:gridSpan w:val="4"/>
            <w:shd w:val="clear" w:color="auto" w:fill="E0E0E0"/>
          </w:tcPr>
          <w:p w14:paraId="1000B7E9" w14:textId="77777777" w:rsidR="00C94FF9" w:rsidRPr="009575E3" w:rsidRDefault="00C94FF9" w:rsidP="00A4422C">
            <w:pPr>
              <w:pStyle w:val="TAL"/>
              <w:rPr>
                <w:b/>
              </w:rPr>
            </w:pPr>
            <w:r w:rsidRPr="009575E3">
              <w:rPr>
                <w:b/>
              </w:rPr>
              <w:t>TTCN-3 Record Type</w:t>
            </w:r>
          </w:p>
        </w:tc>
      </w:tr>
      <w:tr w:rsidR="00C94FF9" w14:paraId="270599C3" w14:textId="77777777" w:rsidTr="00A4422C">
        <w:tc>
          <w:tcPr>
            <w:tcW w:w="1479" w:type="dxa"/>
            <w:tcBorders>
              <w:bottom w:val="single" w:sz="4" w:space="0" w:color="auto"/>
            </w:tcBorders>
            <w:shd w:val="clear" w:color="auto" w:fill="E0E0E0"/>
          </w:tcPr>
          <w:p w14:paraId="2FBB7212" w14:textId="77777777" w:rsidR="00C94FF9" w:rsidRPr="009575E3" w:rsidRDefault="00C94FF9" w:rsidP="00A4422C">
            <w:pPr>
              <w:pStyle w:val="TAL"/>
              <w:rPr>
                <w:b/>
              </w:rPr>
            </w:pPr>
            <w:bookmarkStart w:id="323" w:name="IMS_RestartPCSCF_Type" w:colFirst="1" w:colLast="1"/>
            <w:r w:rsidRPr="009575E3">
              <w:rPr>
                <w:b/>
              </w:rPr>
              <w:t>Name</w:t>
            </w:r>
          </w:p>
        </w:tc>
        <w:tc>
          <w:tcPr>
            <w:tcW w:w="8378" w:type="dxa"/>
            <w:gridSpan w:val="3"/>
            <w:tcBorders>
              <w:bottom w:val="single" w:sz="4" w:space="0" w:color="auto"/>
            </w:tcBorders>
            <w:shd w:val="clear" w:color="auto" w:fill="FFFF99"/>
          </w:tcPr>
          <w:p w14:paraId="4513E359" w14:textId="77777777" w:rsidR="00C94FF9" w:rsidRPr="009575E3" w:rsidRDefault="00C94FF9" w:rsidP="00A4422C">
            <w:pPr>
              <w:pStyle w:val="TAL"/>
              <w:rPr>
                <w:b/>
              </w:rPr>
            </w:pPr>
            <w:r w:rsidRPr="009575E3">
              <w:rPr>
                <w:b/>
              </w:rPr>
              <w:t>IMS_RestartPCSCF_Type</w:t>
            </w:r>
          </w:p>
        </w:tc>
      </w:tr>
      <w:bookmarkEnd w:id="323"/>
      <w:tr w:rsidR="00C94FF9" w14:paraId="0ECBCB2B" w14:textId="77777777" w:rsidTr="00A4422C">
        <w:tc>
          <w:tcPr>
            <w:tcW w:w="1479" w:type="dxa"/>
            <w:tcBorders>
              <w:bottom w:val="double" w:sz="4" w:space="0" w:color="auto"/>
            </w:tcBorders>
            <w:shd w:val="clear" w:color="auto" w:fill="E0E0E0"/>
          </w:tcPr>
          <w:p w14:paraId="1CE88BCF"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20483FFF" w14:textId="77777777" w:rsidR="00C94FF9" w:rsidRPr="009575E3" w:rsidRDefault="00C94FF9" w:rsidP="00A4422C">
            <w:pPr>
              <w:pStyle w:val="TAL"/>
            </w:pPr>
          </w:p>
        </w:tc>
      </w:tr>
      <w:tr w:rsidR="00C94FF9" w14:paraId="26FD595D" w14:textId="77777777" w:rsidTr="00A4422C">
        <w:tc>
          <w:tcPr>
            <w:tcW w:w="1479" w:type="dxa"/>
            <w:tcBorders>
              <w:top w:val="double" w:sz="4" w:space="0" w:color="auto"/>
            </w:tcBorders>
          </w:tcPr>
          <w:p w14:paraId="3B3DE692" w14:textId="77777777" w:rsidR="00C94FF9" w:rsidRPr="009575E3" w:rsidRDefault="00C94FF9" w:rsidP="00A4422C">
            <w:pPr>
              <w:pStyle w:val="TAL"/>
            </w:pPr>
            <w:r w:rsidRPr="009575E3">
              <w:t>PdnIndex</w:t>
            </w:r>
          </w:p>
        </w:tc>
        <w:tc>
          <w:tcPr>
            <w:tcW w:w="2464" w:type="dxa"/>
            <w:tcBorders>
              <w:top w:val="double" w:sz="4" w:space="0" w:color="auto"/>
            </w:tcBorders>
          </w:tcPr>
          <w:p w14:paraId="50C3407C" w14:textId="77777777" w:rsidR="00C94FF9" w:rsidRPr="009575E3" w:rsidRDefault="00C94FF9" w:rsidP="00A4422C">
            <w:pPr>
              <w:pStyle w:val="TAL"/>
            </w:pPr>
            <w:r w:rsidRPr="009575E3">
              <w:t>PDN_Index_Type</w:t>
            </w:r>
          </w:p>
        </w:tc>
        <w:tc>
          <w:tcPr>
            <w:tcW w:w="493" w:type="dxa"/>
            <w:tcBorders>
              <w:top w:val="double" w:sz="4" w:space="0" w:color="auto"/>
            </w:tcBorders>
          </w:tcPr>
          <w:p w14:paraId="6D8DBFE4" w14:textId="77777777" w:rsidR="00C94FF9" w:rsidRPr="009575E3" w:rsidRDefault="00C94FF9" w:rsidP="00A4422C">
            <w:pPr>
              <w:pStyle w:val="TAL"/>
            </w:pPr>
          </w:p>
        </w:tc>
        <w:tc>
          <w:tcPr>
            <w:tcW w:w="5421" w:type="dxa"/>
            <w:tcBorders>
              <w:top w:val="double" w:sz="4" w:space="0" w:color="auto"/>
            </w:tcBorders>
          </w:tcPr>
          <w:p w14:paraId="72078EC7" w14:textId="77777777" w:rsidR="00C94FF9" w:rsidRPr="009575E3" w:rsidRDefault="00C94FF9" w:rsidP="00A4422C">
            <w:pPr>
              <w:pStyle w:val="TAL"/>
            </w:pPr>
          </w:p>
        </w:tc>
      </w:tr>
      <w:tr w:rsidR="00C94FF9" w14:paraId="39F7E2CB" w14:textId="77777777" w:rsidTr="00A4422C">
        <w:tc>
          <w:tcPr>
            <w:tcW w:w="1479" w:type="dxa"/>
          </w:tcPr>
          <w:p w14:paraId="6059FC01" w14:textId="77777777" w:rsidR="00C94FF9" w:rsidRPr="009575E3" w:rsidRDefault="00C94FF9" w:rsidP="00A4422C">
            <w:pPr>
              <w:pStyle w:val="TAL"/>
            </w:pPr>
            <w:r w:rsidRPr="009575E3">
              <w:t>IPAddressIPv4</w:t>
            </w:r>
          </w:p>
        </w:tc>
        <w:tc>
          <w:tcPr>
            <w:tcW w:w="2464" w:type="dxa"/>
          </w:tcPr>
          <w:p w14:paraId="7725AD8B" w14:textId="77777777" w:rsidR="00C94FF9" w:rsidRPr="009575E3" w:rsidRDefault="00C94FF9" w:rsidP="00A4422C">
            <w:pPr>
              <w:pStyle w:val="TAL"/>
            </w:pPr>
            <w:r w:rsidRPr="009575E3">
              <w:t>charstring</w:t>
            </w:r>
          </w:p>
        </w:tc>
        <w:tc>
          <w:tcPr>
            <w:tcW w:w="493" w:type="dxa"/>
          </w:tcPr>
          <w:p w14:paraId="7B7F9F02" w14:textId="77777777" w:rsidR="00C94FF9" w:rsidRPr="009575E3" w:rsidRDefault="00C94FF9" w:rsidP="00A4422C">
            <w:pPr>
              <w:pStyle w:val="TAL"/>
            </w:pPr>
          </w:p>
        </w:tc>
        <w:tc>
          <w:tcPr>
            <w:tcW w:w="5421" w:type="dxa"/>
          </w:tcPr>
          <w:p w14:paraId="6A04171F" w14:textId="77777777" w:rsidR="00C94FF9" w:rsidRPr="009575E3" w:rsidRDefault="00C94FF9" w:rsidP="00A4422C">
            <w:pPr>
              <w:pStyle w:val="TAL"/>
            </w:pPr>
          </w:p>
        </w:tc>
      </w:tr>
      <w:tr w:rsidR="00C94FF9" w14:paraId="2044B21D" w14:textId="77777777" w:rsidTr="00A4422C">
        <w:tc>
          <w:tcPr>
            <w:tcW w:w="1479" w:type="dxa"/>
          </w:tcPr>
          <w:p w14:paraId="75C45A1D" w14:textId="77777777" w:rsidR="00C94FF9" w:rsidRPr="009575E3" w:rsidRDefault="00C94FF9" w:rsidP="00A4422C">
            <w:pPr>
              <w:pStyle w:val="TAL"/>
            </w:pPr>
            <w:r w:rsidRPr="009575E3">
              <w:t>IPAddressIPv6</w:t>
            </w:r>
          </w:p>
        </w:tc>
        <w:tc>
          <w:tcPr>
            <w:tcW w:w="2464" w:type="dxa"/>
          </w:tcPr>
          <w:p w14:paraId="08C1F89C" w14:textId="77777777" w:rsidR="00C94FF9" w:rsidRPr="009575E3" w:rsidRDefault="00C94FF9" w:rsidP="00A4422C">
            <w:pPr>
              <w:pStyle w:val="TAL"/>
            </w:pPr>
            <w:r w:rsidRPr="009575E3">
              <w:t>charstring</w:t>
            </w:r>
          </w:p>
        </w:tc>
        <w:tc>
          <w:tcPr>
            <w:tcW w:w="493" w:type="dxa"/>
          </w:tcPr>
          <w:p w14:paraId="146B25B5" w14:textId="77777777" w:rsidR="00C94FF9" w:rsidRPr="009575E3" w:rsidRDefault="00C94FF9" w:rsidP="00A4422C">
            <w:pPr>
              <w:pStyle w:val="TAL"/>
            </w:pPr>
          </w:p>
        </w:tc>
        <w:tc>
          <w:tcPr>
            <w:tcW w:w="5421" w:type="dxa"/>
          </w:tcPr>
          <w:p w14:paraId="6D924A99" w14:textId="77777777" w:rsidR="00C94FF9" w:rsidRPr="009575E3" w:rsidRDefault="00C94FF9" w:rsidP="00A4422C">
            <w:pPr>
              <w:pStyle w:val="TAL"/>
            </w:pPr>
          </w:p>
        </w:tc>
      </w:tr>
    </w:tbl>
    <w:p w14:paraId="0671D6FC" w14:textId="77777777" w:rsidR="00C94FF9" w:rsidRDefault="00C94FF9" w:rsidP="00C94FF9"/>
    <w:p w14:paraId="585129DB" w14:textId="77777777" w:rsidR="00C94FF9" w:rsidRDefault="00C94FF9" w:rsidP="00C94FF9">
      <w:pPr>
        <w:pStyle w:val="TH"/>
      </w:pPr>
      <w:r>
        <w:lastRenderedPageBreak/>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94FF9" w14:paraId="203AFAE1" w14:textId="77777777" w:rsidTr="00A4422C">
        <w:tc>
          <w:tcPr>
            <w:tcW w:w="9857" w:type="dxa"/>
            <w:gridSpan w:val="3"/>
            <w:shd w:val="clear" w:color="auto" w:fill="E0E0E0"/>
          </w:tcPr>
          <w:p w14:paraId="3CBFAC1F" w14:textId="77777777" w:rsidR="00C94FF9" w:rsidRPr="009575E3" w:rsidRDefault="00C94FF9" w:rsidP="00A4422C">
            <w:pPr>
              <w:pStyle w:val="TAL"/>
              <w:rPr>
                <w:b/>
              </w:rPr>
            </w:pPr>
            <w:r w:rsidRPr="009575E3">
              <w:rPr>
                <w:b/>
              </w:rPr>
              <w:t>TTCN-3 Union Type</w:t>
            </w:r>
          </w:p>
        </w:tc>
      </w:tr>
      <w:tr w:rsidR="00C94FF9" w14:paraId="30098280" w14:textId="77777777" w:rsidTr="00A4422C">
        <w:tc>
          <w:tcPr>
            <w:tcW w:w="1479" w:type="dxa"/>
            <w:tcBorders>
              <w:bottom w:val="single" w:sz="4" w:space="0" w:color="auto"/>
            </w:tcBorders>
            <w:shd w:val="clear" w:color="auto" w:fill="E0E0E0"/>
          </w:tcPr>
          <w:p w14:paraId="11B74682" w14:textId="77777777" w:rsidR="00C94FF9" w:rsidRPr="009575E3" w:rsidRDefault="00C94FF9" w:rsidP="00A4422C">
            <w:pPr>
              <w:pStyle w:val="TAL"/>
              <w:rPr>
                <w:b/>
              </w:rPr>
            </w:pPr>
            <w:bookmarkStart w:id="324" w:name="IMS_CONFIG_REQ" w:colFirst="1" w:colLast="1"/>
            <w:r w:rsidRPr="009575E3">
              <w:rPr>
                <w:b/>
              </w:rPr>
              <w:t>Name</w:t>
            </w:r>
          </w:p>
        </w:tc>
        <w:tc>
          <w:tcPr>
            <w:tcW w:w="8378" w:type="dxa"/>
            <w:gridSpan w:val="2"/>
            <w:tcBorders>
              <w:bottom w:val="single" w:sz="4" w:space="0" w:color="auto"/>
            </w:tcBorders>
            <w:shd w:val="clear" w:color="auto" w:fill="FFFF99"/>
          </w:tcPr>
          <w:p w14:paraId="3F18A89E" w14:textId="77777777" w:rsidR="00C94FF9" w:rsidRPr="009575E3" w:rsidRDefault="00C94FF9" w:rsidP="00A4422C">
            <w:pPr>
              <w:pStyle w:val="TAL"/>
              <w:rPr>
                <w:b/>
              </w:rPr>
            </w:pPr>
            <w:r w:rsidRPr="009575E3">
              <w:rPr>
                <w:b/>
              </w:rPr>
              <w:t>IMS_CONFIG_REQ</w:t>
            </w:r>
          </w:p>
        </w:tc>
      </w:tr>
      <w:bookmarkEnd w:id="324"/>
      <w:tr w:rsidR="00C94FF9" w14:paraId="78DE6D65" w14:textId="77777777" w:rsidTr="00A4422C">
        <w:tc>
          <w:tcPr>
            <w:tcW w:w="1479" w:type="dxa"/>
            <w:tcBorders>
              <w:bottom w:val="double" w:sz="4" w:space="0" w:color="auto"/>
            </w:tcBorders>
            <w:shd w:val="clear" w:color="auto" w:fill="E0E0E0"/>
          </w:tcPr>
          <w:p w14:paraId="77E03ED0" w14:textId="77777777" w:rsidR="00C94FF9" w:rsidRPr="009575E3" w:rsidRDefault="00C94FF9" w:rsidP="00A4422C">
            <w:pPr>
              <w:pStyle w:val="TAL"/>
              <w:rPr>
                <w:b/>
              </w:rPr>
            </w:pPr>
            <w:r w:rsidRPr="009575E3">
              <w:rPr>
                <w:b/>
              </w:rPr>
              <w:t>Comment</w:t>
            </w:r>
          </w:p>
        </w:tc>
        <w:tc>
          <w:tcPr>
            <w:tcW w:w="8378" w:type="dxa"/>
            <w:gridSpan w:val="2"/>
            <w:tcBorders>
              <w:bottom w:val="double" w:sz="4" w:space="0" w:color="auto"/>
            </w:tcBorders>
          </w:tcPr>
          <w:p w14:paraId="70D6BB5A" w14:textId="77777777" w:rsidR="00C94FF9" w:rsidRPr="009575E3" w:rsidRDefault="00C94FF9" w:rsidP="00A4422C">
            <w:pPr>
              <w:pStyle w:val="TAL"/>
            </w:pPr>
          </w:p>
        </w:tc>
      </w:tr>
      <w:tr w:rsidR="00C94FF9" w14:paraId="41377CF2" w14:textId="77777777" w:rsidTr="00A4422C">
        <w:tc>
          <w:tcPr>
            <w:tcW w:w="1479" w:type="dxa"/>
            <w:tcBorders>
              <w:top w:val="double" w:sz="4" w:space="0" w:color="auto"/>
            </w:tcBorders>
          </w:tcPr>
          <w:p w14:paraId="0817A5B8" w14:textId="77777777" w:rsidR="00C94FF9" w:rsidRPr="009575E3" w:rsidRDefault="00C94FF9" w:rsidP="00A4422C">
            <w:pPr>
              <w:pStyle w:val="TAL"/>
            </w:pPr>
            <w:r w:rsidRPr="009575E3">
              <w:t>InstallKey</w:t>
            </w:r>
          </w:p>
        </w:tc>
        <w:tc>
          <w:tcPr>
            <w:tcW w:w="2957" w:type="dxa"/>
            <w:tcBorders>
              <w:top w:val="double" w:sz="4" w:space="0" w:color="auto"/>
            </w:tcBorders>
          </w:tcPr>
          <w:p w14:paraId="0E3D3839" w14:textId="77777777" w:rsidR="00C94FF9" w:rsidRPr="009575E3" w:rsidRDefault="00C94FF9" w:rsidP="00A4422C">
            <w:pPr>
              <w:pStyle w:val="TAL"/>
            </w:pPr>
            <w:r w:rsidRPr="009575E3">
              <w:t>IPsec_SecurityKeys_Type</w:t>
            </w:r>
          </w:p>
        </w:tc>
        <w:tc>
          <w:tcPr>
            <w:tcW w:w="5421" w:type="dxa"/>
            <w:tcBorders>
              <w:top w:val="double" w:sz="4" w:space="0" w:color="auto"/>
            </w:tcBorders>
          </w:tcPr>
          <w:p w14:paraId="5DA294E8" w14:textId="77777777" w:rsidR="00C94FF9" w:rsidRPr="009575E3" w:rsidRDefault="00C94FF9" w:rsidP="00A4422C">
            <w:pPr>
              <w:pStyle w:val="TAL"/>
            </w:pPr>
          </w:p>
        </w:tc>
      </w:tr>
      <w:tr w:rsidR="00C94FF9" w14:paraId="27531142" w14:textId="77777777" w:rsidTr="00A4422C">
        <w:tc>
          <w:tcPr>
            <w:tcW w:w="1479" w:type="dxa"/>
          </w:tcPr>
          <w:p w14:paraId="08C122A3" w14:textId="77777777" w:rsidR="00C94FF9" w:rsidRPr="009575E3" w:rsidRDefault="00C94FF9" w:rsidP="00A4422C">
            <w:pPr>
              <w:pStyle w:val="TAL"/>
            </w:pPr>
            <w:r w:rsidRPr="009575E3">
              <w:t>PortsAndSecurityConfig</w:t>
            </w:r>
          </w:p>
        </w:tc>
        <w:tc>
          <w:tcPr>
            <w:tcW w:w="2957" w:type="dxa"/>
          </w:tcPr>
          <w:p w14:paraId="745A8F11" w14:textId="77777777" w:rsidR="00C94FF9" w:rsidRPr="009575E3" w:rsidRDefault="00C94FF9" w:rsidP="00A4422C">
            <w:pPr>
              <w:pStyle w:val="TAL"/>
            </w:pPr>
            <w:hyperlink w:anchor="IMS_PortsAndSecurityConfigReq_Type" w:history="1">
              <w:r w:rsidRPr="009575E3">
                <w:rPr>
                  <w:rStyle w:val="Hyperlink"/>
                </w:rPr>
                <w:t>IMS_PortsAndSecurityConfigReq_Type</w:t>
              </w:r>
            </w:hyperlink>
          </w:p>
        </w:tc>
        <w:tc>
          <w:tcPr>
            <w:tcW w:w="5421" w:type="dxa"/>
          </w:tcPr>
          <w:p w14:paraId="512F86CC" w14:textId="77777777" w:rsidR="00C94FF9" w:rsidRPr="009575E3" w:rsidRDefault="00C94FF9" w:rsidP="00A4422C">
            <w:pPr>
              <w:pStyle w:val="TAL"/>
            </w:pPr>
          </w:p>
        </w:tc>
      </w:tr>
      <w:tr w:rsidR="00C94FF9" w14:paraId="299BAC48" w14:textId="77777777" w:rsidTr="00A4422C">
        <w:tc>
          <w:tcPr>
            <w:tcW w:w="1479" w:type="dxa"/>
          </w:tcPr>
          <w:p w14:paraId="38C9DFF4" w14:textId="77777777" w:rsidR="00C94FF9" w:rsidRPr="009575E3" w:rsidRDefault="00C94FF9" w:rsidP="00A4422C">
            <w:pPr>
              <w:pStyle w:val="TAL"/>
            </w:pPr>
            <w:r w:rsidRPr="009575E3">
              <w:t>SecurityRelease</w:t>
            </w:r>
          </w:p>
        </w:tc>
        <w:tc>
          <w:tcPr>
            <w:tcW w:w="2957" w:type="dxa"/>
          </w:tcPr>
          <w:p w14:paraId="33A1585A" w14:textId="77777777" w:rsidR="00C94FF9" w:rsidRPr="009575E3" w:rsidRDefault="00C94FF9" w:rsidP="00A4422C">
            <w:pPr>
              <w:pStyle w:val="TAL"/>
            </w:pPr>
            <w:hyperlink w:anchor="IMS_SecurityRelease_Type" w:history="1">
              <w:r w:rsidRPr="009575E3">
                <w:rPr>
                  <w:rStyle w:val="Hyperlink"/>
                </w:rPr>
                <w:t>IMS_SecurityRelease_Type</w:t>
              </w:r>
            </w:hyperlink>
          </w:p>
        </w:tc>
        <w:tc>
          <w:tcPr>
            <w:tcW w:w="5421" w:type="dxa"/>
          </w:tcPr>
          <w:p w14:paraId="4FC73DD3" w14:textId="77777777" w:rsidR="00C94FF9" w:rsidRPr="009575E3" w:rsidRDefault="00C94FF9" w:rsidP="00A4422C">
            <w:pPr>
              <w:pStyle w:val="TAL"/>
            </w:pPr>
          </w:p>
        </w:tc>
      </w:tr>
      <w:tr w:rsidR="00C94FF9" w14:paraId="2F95FDB4" w14:textId="77777777" w:rsidTr="00A4422C">
        <w:tc>
          <w:tcPr>
            <w:tcW w:w="1479" w:type="dxa"/>
          </w:tcPr>
          <w:p w14:paraId="542D1DD2" w14:textId="77777777" w:rsidR="00C94FF9" w:rsidRPr="009575E3" w:rsidRDefault="00C94FF9" w:rsidP="00A4422C">
            <w:pPr>
              <w:pStyle w:val="TAL"/>
            </w:pPr>
            <w:r w:rsidRPr="009575E3">
              <w:t>CloseTCP</w:t>
            </w:r>
          </w:p>
        </w:tc>
        <w:tc>
          <w:tcPr>
            <w:tcW w:w="2957" w:type="dxa"/>
          </w:tcPr>
          <w:p w14:paraId="61DDEF0F" w14:textId="77777777" w:rsidR="00C94FF9" w:rsidRPr="009575E3" w:rsidRDefault="00C94FF9" w:rsidP="00A4422C">
            <w:pPr>
              <w:pStyle w:val="TAL"/>
            </w:pPr>
            <w:r w:rsidRPr="009575E3">
              <w:t>Null_Type</w:t>
            </w:r>
          </w:p>
        </w:tc>
        <w:tc>
          <w:tcPr>
            <w:tcW w:w="5421" w:type="dxa"/>
          </w:tcPr>
          <w:p w14:paraId="1A28F043" w14:textId="77777777" w:rsidR="00C94FF9" w:rsidRPr="009575E3" w:rsidRDefault="00C94FF9" w:rsidP="00A4422C">
            <w:pPr>
              <w:pStyle w:val="TAL"/>
            </w:pPr>
          </w:p>
        </w:tc>
      </w:tr>
      <w:tr w:rsidR="00C94FF9" w14:paraId="043CE78F" w14:textId="77777777" w:rsidTr="00A4422C">
        <w:tc>
          <w:tcPr>
            <w:tcW w:w="1479" w:type="dxa"/>
          </w:tcPr>
          <w:p w14:paraId="2832A12F" w14:textId="77777777" w:rsidR="00C94FF9" w:rsidRPr="009575E3" w:rsidRDefault="00C94FF9" w:rsidP="00A4422C">
            <w:pPr>
              <w:pStyle w:val="TAL"/>
            </w:pPr>
            <w:r w:rsidRPr="009575E3">
              <w:t>RestartPCSCF</w:t>
            </w:r>
          </w:p>
        </w:tc>
        <w:tc>
          <w:tcPr>
            <w:tcW w:w="2957" w:type="dxa"/>
          </w:tcPr>
          <w:p w14:paraId="395E43CB" w14:textId="77777777" w:rsidR="00C94FF9" w:rsidRPr="009575E3" w:rsidRDefault="00C94FF9" w:rsidP="00A4422C">
            <w:pPr>
              <w:pStyle w:val="TAL"/>
            </w:pPr>
            <w:hyperlink w:anchor="IMS_RestartPCSCF_Type" w:history="1">
              <w:r w:rsidRPr="009575E3">
                <w:rPr>
                  <w:rStyle w:val="Hyperlink"/>
                </w:rPr>
                <w:t>IMS_RestartPCSCF_Type</w:t>
              </w:r>
            </w:hyperlink>
          </w:p>
        </w:tc>
        <w:tc>
          <w:tcPr>
            <w:tcW w:w="5421" w:type="dxa"/>
          </w:tcPr>
          <w:p w14:paraId="705B93AB" w14:textId="77777777" w:rsidR="00C94FF9" w:rsidRPr="009575E3" w:rsidRDefault="00C94FF9" w:rsidP="00A4422C">
            <w:pPr>
              <w:pStyle w:val="TAL"/>
            </w:pPr>
          </w:p>
        </w:tc>
      </w:tr>
    </w:tbl>
    <w:p w14:paraId="2F8C03BC" w14:textId="77777777" w:rsidR="00C94FF9" w:rsidRDefault="00C94FF9" w:rsidP="00C94FF9"/>
    <w:p w14:paraId="29781246" w14:textId="77777777" w:rsidR="00C94FF9" w:rsidRDefault="00C94FF9" w:rsidP="00C94FF9">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94FF9" w14:paraId="08E14A36" w14:textId="77777777" w:rsidTr="00A4422C">
        <w:tc>
          <w:tcPr>
            <w:tcW w:w="9857" w:type="dxa"/>
            <w:gridSpan w:val="3"/>
            <w:shd w:val="clear" w:color="auto" w:fill="E0E0E0"/>
          </w:tcPr>
          <w:p w14:paraId="7E61CC23" w14:textId="77777777" w:rsidR="00C94FF9" w:rsidRPr="009575E3" w:rsidRDefault="00C94FF9" w:rsidP="00A4422C">
            <w:pPr>
              <w:pStyle w:val="TAL"/>
              <w:rPr>
                <w:b/>
              </w:rPr>
            </w:pPr>
            <w:r w:rsidRPr="009575E3">
              <w:rPr>
                <w:b/>
              </w:rPr>
              <w:t>TTCN-3 Union Type</w:t>
            </w:r>
          </w:p>
        </w:tc>
      </w:tr>
      <w:tr w:rsidR="00C94FF9" w14:paraId="25D2BCFA" w14:textId="77777777" w:rsidTr="00A4422C">
        <w:tc>
          <w:tcPr>
            <w:tcW w:w="1479" w:type="dxa"/>
            <w:tcBorders>
              <w:bottom w:val="single" w:sz="4" w:space="0" w:color="auto"/>
            </w:tcBorders>
            <w:shd w:val="clear" w:color="auto" w:fill="E0E0E0"/>
          </w:tcPr>
          <w:p w14:paraId="45E8B7E2" w14:textId="77777777" w:rsidR="00C94FF9" w:rsidRPr="009575E3" w:rsidRDefault="00C94FF9" w:rsidP="00A4422C">
            <w:pPr>
              <w:pStyle w:val="TAL"/>
              <w:rPr>
                <w:b/>
              </w:rPr>
            </w:pPr>
            <w:bookmarkStart w:id="325" w:name="IMS_CONFIG_CNF" w:colFirst="1" w:colLast="1"/>
            <w:r w:rsidRPr="009575E3">
              <w:rPr>
                <w:b/>
              </w:rPr>
              <w:t>Name</w:t>
            </w:r>
          </w:p>
        </w:tc>
        <w:tc>
          <w:tcPr>
            <w:tcW w:w="8378" w:type="dxa"/>
            <w:gridSpan w:val="2"/>
            <w:tcBorders>
              <w:bottom w:val="single" w:sz="4" w:space="0" w:color="auto"/>
            </w:tcBorders>
            <w:shd w:val="clear" w:color="auto" w:fill="FFFF99"/>
          </w:tcPr>
          <w:p w14:paraId="0BE330C5" w14:textId="77777777" w:rsidR="00C94FF9" w:rsidRPr="009575E3" w:rsidRDefault="00C94FF9" w:rsidP="00A4422C">
            <w:pPr>
              <w:pStyle w:val="TAL"/>
              <w:rPr>
                <w:b/>
              </w:rPr>
            </w:pPr>
            <w:r w:rsidRPr="009575E3">
              <w:rPr>
                <w:b/>
              </w:rPr>
              <w:t>IMS_CONFIG_CNF</w:t>
            </w:r>
          </w:p>
        </w:tc>
      </w:tr>
      <w:bookmarkEnd w:id="325"/>
      <w:tr w:rsidR="00C94FF9" w14:paraId="6CB776C0" w14:textId="77777777" w:rsidTr="00A4422C">
        <w:tc>
          <w:tcPr>
            <w:tcW w:w="1479" w:type="dxa"/>
            <w:tcBorders>
              <w:bottom w:val="double" w:sz="4" w:space="0" w:color="auto"/>
            </w:tcBorders>
            <w:shd w:val="clear" w:color="auto" w:fill="E0E0E0"/>
          </w:tcPr>
          <w:p w14:paraId="20A87A45" w14:textId="77777777" w:rsidR="00C94FF9" w:rsidRPr="009575E3" w:rsidRDefault="00C94FF9" w:rsidP="00A4422C">
            <w:pPr>
              <w:pStyle w:val="TAL"/>
              <w:rPr>
                <w:b/>
              </w:rPr>
            </w:pPr>
            <w:r w:rsidRPr="009575E3">
              <w:rPr>
                <w:b/>
              </w:rPr>
              <w:t>Comment</w:t>
            </w:r>
          </w:p>
        </w:tc>
        <w:tc>
          <w:tcPr>
            <w:tcW w:w="8378" w:type="dxa"/>
            <w:gridSpan w:val="2"/>
            <w:tcBorders>
              <w:bottom w:val="double" w:sz="4" w:space="0" w:color="auto"/>
            </w:tcBorders>
          </w:tcPr>
          <w:p w14:paraId="7A676C6C" w14:textId="77777777" w:rsidR="00C94FF9" w:rsidRPr="009575E3" w:rsidRDefault="00C94FF9" w:rsidP="00A4422C">
            <w:pPr>
              <w:pStyle w:val="TAL"/>
            </w:pPr>
          </w:p>
        </w:tc>
      </w:tr>
      <w:tr w:rsidR="00C94FF9" w14:paraId="320B2827" w14:textId="77777777" w:rsidTr="00A4422C">
        <w:tc>
          <w:tcPr>
            <w:tcW w:w="1479" w:type="dxa"/>
            <w:tcBorders>
              <w:top w:val="double" w:sz="4" w:space="0" w:color="auto"/>
            </w:tcBorders>
          </w:tcPr>
          <w:p w14:paraId="555385FB" w14:textId="77777777" w:rsidR="00C94FF9" w:rsidRPr="009575E3" w:rsidRDefault="00C94FF9" w:rsidP="00A4422C">
            <w:pPr>
              <w:pStyle w:val="TAL"/>
            </w:pPr>
            <w:r w:rsidRPr="009575E3">
              <w:t>InstallKey</w:t>
            </w:r>
          </w:p>
        </w:tc>
        <w:tc>
          <w:tcPr>
            <w:tcW w:w="2957" w:type="dxa"/>
            <w:tcBorders>
              <w:top w:val="double" w:sz="4" w:space="0" w:color="auto"/>
            </w:tcBorders>
          </w:tcPr>
          <w:p w14:paraId="0047CD1F" w14:textId="77777777" w:rsidR="00C94FF9" w:rsidRPr="009575E3" w:rsidRDefault="00C94FF9" w:rsidP="00A4422C">
            <w:pPr>
              <w:pStyle w:val="TAL"/>
            </w:pPr>
            <w:r w:rsidRPr="009575E3">
              <w:t>Null_Type</w:t>
            </w:r>
          </w:p>
        </w:tc>
        <w:tc>
          <w:tcPr>
            <w:tcW w:w="5421" w:type="dxa"/>
            <w:tcBorders>
              <w:top w:val="double" w:sz="4" w:space="0" w:color="auto"/>
            </w:tcBorders>
          </w:tcPr>
          <w:p w14:paraId="5D94D70E" w14:textId="77777777" w:rsidR="00C94FF9" w:rsidRPr="009575E3" w:rsidRDefault="00C94FF9" w:rsidP="00A4422C">
            <w:pPr>
              <w:pStyle w:val="TAL"/>
            </w:pPr>
          </w:p>
        </w:tc>
      </w:tr>
      <w:tr w:rsidR="00C94FF9" w14:paraId="633A8222" w14:textId="77777777" w:rsidTr="00A4422C">
        <w:tc>
          <w:tcPr>
            <w:tcW w:w="1479" w:type="dxa"/>
          </w:tcPr>
          <w:p w14:paraId="71102FE4" w14:textId="77777777" w:rsidR="00C94FF9" w:rsidRPr="009575E3" w:rsidRDefault="00C94FF9" w:rsidP="00A4422C">
            <w:pPr>
              <w:pStyle w:val="TAL"/>
            </w:pPr>
            <w:r w:rsidRPr="009575E3">
              <w:t>PortsAndSecurityConfig</w:t>
            </w:r>
          </w:p>
        </w:tc>
        <w:tc>
          <w:tcPr>
            <w:tcW w:w="2957" w:type="dxa"/>
          </w:tcPr>
          <w:p w14:paraId="150A21DC" w14:textId="77777777" w:rsidR="00C94FF9" w:rsidRPr="009575E3" w:rsidRDefault="00C94FF9" w:rsidP="00A4422C">
            <w:pPr>
              <w:pStyle w:val="TAL"/>
            </w:pPr>
            <w:hyperlink w:anchor="IMS_PortsAndSecurityConfigCnf_Type" w:history="1">
              <w:r w:rsidRPr="009575E3">
                <w:rPr>
                  <w:rStyle w:val="Hyperlink"/>
                </w:rPr>
                <w:t>IMS_PortsAndSecurityConfigCnf_Type</w:t>
              </w:r>
            </w:hyperlink>
          </w:p>
        </w:tc>
        <w:tc>
          <w:tcPr>
            <w:tcW w:w="5421" w:type="dxa"/>
          </w:tcPr>
          <w:p w14:paraId="40C1BB48" w14:textId="77777777" w:rsidR="00C94FF9" w:rsidRPr="009575E3" w:rsidRDefault="00C94FF9" w:rsidP="00A4422C">
            <w:pPr>
              <w:pStyle w:val="TAL"/>
            </w:pPr>
          </w:p>
        </w:tc>
      </w:tr>
      <w:tr w:rsidR="00C94FF9" w14:paraId="284D9FDC" w14:textId="77777777" w:rsidTr="00A4422C">
        <w:tc>
          <w:tcPr>
            <w:tcW w:w="1479" w:type="dxa"/>
          </w:tcPr>
          <w:p w14:paraId="569F4F68" w14:textId="77777777" w:rsidR="00C94FF9" w:rsidRPr="009575E3" w:rsidRDefault="00C94FF9" w:rsidP="00A4422C">
            <w:pPr>
              <w:pStyle w:val="TAL"/>
            </w:pPr>
            <w:r w:rsidRPr="009575E3">
              <w:t>SecurityRelease</w:t>
            </w:r>
          </w:p>
        </w:tc>
        <w:tc>
          <w:tcPr>
            <w:tcW w:w="2957" w:type="dxa"/>
          </w:tcPr>
          <w:p w14:paraId="38B628B1" w14:textId="77777777" w:rsidR="00C94FF9" w:rsidRPr="009575E3" w:rsidRDefault="00C94FF9" w:rsidP="00A4422C">
            <w:pPr>
              <w:pStyle w:val="TAL"/>
            </w:pPr>
            <w:r w:rsidRPr="009575E3">
              <w:t>Null_Type</w:t>
            </w:r>
          </w:p>
        </w:tc>
        <w:tc>
          <w:tcPr>
            <w:tcW w:w="5421" w:type="dxa"/>
          </w:tcPr>
          <w:p w14:paraId="3F43D4F5" w14:textId="77777777" w:rsidR="00C94FF9" w:rsidRPr="009575E3" w:rsidRDefault="00C94FF9" w:rsidP="00A4422C">
            <w:pPr>
              <w:pStyle w:val="TAL"/>
            </w:pPr>
          </w:p>
        </w:tc>
      </w:tr>
      <w:tr w:rsidR="00C94FF9" w14:paraId="53E96648" w14:textId="77777777" w:rsidTr="00A4422C">
        <w:tc>
          <w:tcPr>
            <w:tcW w:w="1479" w:type="dxa"/>
          </w:tcPr>
          <w:p w14:paraId="44FA8121" w14:textId="77777777" w:rsidR="00C94FF9" w:rsidRPr="009575E3" w:rsidRDefault="00C94FF9" w:rsidP="00A4422C">
            <w:pPr>
              <w:pStyle w:val="TAL"/>
            </w:pPr>
            <w:r w:rsidRPr="009575E3">
              <w:t>CloseTCP</w:t>
            </w:r>
          </w:p>
        </w:tc>
        <w:tc>
          <w:tcPr>
            <w:tcW w:w="2957" w:type="dxa"/>
          </w:tcPr>
          <w:p w14:paraId="5938B065" w14:textId="77777777" w:rsidR="00C94FF9" w:rsidRPr="009575E3" w:rsidRDefault="00C94FF9" w:rsidP="00A4422C">
            <w:pPr>
              <w:pStyle w:val="TAL"/>
            </w:pPr>
            <w:r w:rsidRPr="009575E3">
              <w:t>Null_Type</w:t>
            </w:r>
          </w:p>
        </w:tc>
        <w:tc>
          <w:tcPr>
            <w:tcW w:w="5421" w:type="dxa"/>
          </w:tcPr>
          <w:p w14:paraId="6ED3F19F" w14:textId="77777777" w:rsidR="00C94FF9" w:rsidRPr="009575E3" w:rsidRDefault="00C94FF9" w:rsidP="00A4422C">
            <w:pPr>
              <w:pStyle w:val="TAL"/>
            </w:pPr>
          </w:p>
        </w:tc>
      </w:tr>
      <w:tr w:rsidR="00C94FF9" w14:paraId="277434F5" w14:textId="77777777" w:rsidTr="00A4422C">
        <w:tc>
          <w:tcPr>
            <w:tcW w:w="1479" w:type="dxa"/>
          </w:tcPr>
          <w:p w14:paraId="3C05CC5F" w14:textId="77777777" w:rsidR="00C94FF9" w:rsidRPr="009575E3" w:rsidRDefault="00C94FF9" w:rsidP="00A4422C">
            <w:pPr>
              <w:pStyle w:val="TAL"/>
            </w:pPr>
            <w:r w:rsidRPr="009575E3">
              <w:t>RestartPCSCF</w:t>
            </w:r>
          </w:p>
        </w:tc>
        <w:tc>
          <w:tcPr>
            <w:tcW w:w="2957" w:type="dxa"/>
          </w:tcPr>
          <w:p w14:paraId="457E27C9" w14:textId="77777777" w:rsidR="00C94FF9" w:rsidRPr="009575E3" w:rsidRDefault="00C94FF9" w:rsidP="00A4422C">
            <w:pPr>
              <w:pStyle w:val="TAL"/>
            </w:pPr>
            <w:r w:rsidRPr="009575E3">
              <w:t>Null_Type</w:t>
            </w:r>
          </w:p>
        </w:tc>
        <w:tc>
          <w:tcPr>
            <w:tcW w:w="5421" w:type="dxa"/>
          </w:tcPr>
          <w:p w14:paraId="13C92A9B" w14:textId="77777777" w:rsidR="00C94FF9" w:rsidRPr="009575E3" w:rsidRDefault="00C94FF9" w:rsidP="00A4422C">
            <w:pPr>
              <w:pStyle w:val="TAL"/>
            </w:pPr>
          </w:p>
        </w:tc>
      </w:tr>
    </w:tbl>
    <w:p w14:paraId="30205AC5" w14:textId="77777777" w:rsidR="00C94FF9" w:rsidRDefault="00C94FF9" w:rsidP="00C94FF9"/>
    <w:p w14:paraId="64470125" w14:textId="77777777" w:rsidR="00C94FF9" w:rsidRDefault="00C94FF9" w:rsidP="00C94FF9">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94FF9" w14:paraId="14633D42" w14:textId="77777777" w:rsidTr="00A4422C">
        <w:tc>
          <w:tcPr>
            <w:tcW w:w="9857" w:type="dxa"/>
            <w:gridSpan w:val="3"/>
            <w:shd w:val="clear" w:color="auto" w:fill="E0E0E0"/>
          </w:tcPr>
          <w:p w14:paraId="1303D085" w14:textId="77777777" w:rsidR="00C94FF9" w:rsidRPr="009575E3" w:rsidRDefault="00C94FF9" w:rsidP="00A4422C">
            <w:pPr>
              <w:pStyle w:val="TAL"/>
              <w:rPr>
                <w:b/>
              </w:rPr>
            </w:pPr>
            <w:r w:rsidRPr="009575E3">
              <w:rPr>
                <w:b/>
              </w:rPr>
              <w:t>TTCN-3 Port Type</w:t>
            </w:r>
          </w:p>
        </w:tc>
      </w:tr>
      <w:tr w:rsidR="00C94FF9" w14:paraId="41F0BB97" w14:textId="77777777" w:rsidTr="00A4422C">
        <w:tc>
          <w:tcPr>
            <w:tcW w:w="1479" w:type="dxa"/>
            <w:tcBorders>
              <w:bottom w:val="single" w:sz="4" w:space="0" w:color="auto"/>
            </w:tcBorders>
            <w:shd w:val="clear" w:color="auto" w:fill="E0E0E0"/>
          </w:tcPr>
          <w:p w14:paraId="3E31D6A2" w14:textId="77777777" w:rsidR="00C94FF9" w:rsidRPr="009575E3" w:rsidRDefault="00C94FF9" w:rsidP="00A4422C">
            <w:pPr>
              <w:pStyle w:val="TAL"/>
              <w:rPr>
                <w:b/>
              </w:rPr>
            </w:pPr>
            <w:bookmarkStart w:id="326" w:name="IMS_IP_CTRL_PORT" w:colFirst="1" w:colLast="1"/>
            <w:r w:rsidRPr="009575E3">
              <w:rPr>
                <w:b/>
              </w:rPr>
              <w:t>Name</w:t>
            </w:r>
          </w:p>
        </w:tc>
        <w:tc>
          <w:tcPr>
            <w:tcW w:w="8378" w:type="dxa"/>
            <w:gridSpan w:val="2"/>
            <w:tcBorders>
              <w:bottom w:val="single" w:sz="4" w:space="0" w:color="auto"/>
            </w:tcBorders>
            <w:shd w:val="clear" w:color="auto" w:fill="FFFF99"/>
          </w:tcPr>
          <w:p w14:paraId="1903CD89" w14:textId="77777777" w:rsidR="00C94FF9" w:rsidRPr="009575E3" w:rsidRDefault="00C94FF9" w:rsidP="00A4422C">
            <w:pPr>
              <w:pStyle w:val="TAL"/>
              <w:rPr>
                <w:b/>
              </w:rPr>
            </w:pPr>
            <w:r w:rsidRPr="009575E3">
              <w:rPr>
                <w:b/>
              </w:rPr>
              <w:t>IMS_IP_CTRL_PORT</w:t>
            </w:r>
          </w:p>
        </w:tc>
      </w:tr>
      <w:bookmarkEnd w:id="326"/>
      <w:tr w:rsidR="00C94FF9" w14:paraId="73D5ACB3" w14:textId="77777777" w:rsidTr="00A4422C">
        <w:tc>
          <w:tcPr>
            <w:tcW w:w="1479" w:type="dxa"/>
            <w:tcBorders>
              <w:bottom w:val="double" w:sz="4" w:space="0" w:color="auto"/>
            </w:tcBorders>
            <w:shd w:val="clear" w:color="auto" w:fill="E0E0E0"/>
          </w:tcPr>
          <w:p w14:paraId="4B5959E2" w14:textId="77777777" w:rsidR="00C94FF9" w:rsidRPr="009575E3" w:rsidRDefault="00C94FF9" w:rsidP="00A4422C">
            <w:pPr>
              <w:pStyle w:val="TAL"/>
              <w:rPr>
                <w:b/>
              </w:rPr>
            </w:pPr>
            <w:r w:rsidRPr="009575E3">
              <w:rPr>
                <w:b/>
              </w:rPr>
              <w:t>Comment</w:t>
            </w:r>
          </w:p>
        </w:tc>
        <w:tc>
          <w:tcPr>
            <w:tcW w:w="8378" w:type="dxa"/>
            <w:gridSpan w:val="2"/>
            <w:tcBorders>
              <w:bottom w:val="double" w:sz="4" w:space="0" w:color="auto"/>
            </w:tcBorders>
          </w:tcPr>
          <w:p w14:paraId="3DDA1EA0" w14:textId="77777777" w:rsidR="00C94FF9" w:rsidRPr="009575E3" w:rsidRDefault="00C94FF9" w:rsidP="00A4422C">
            <w:pPr>
              <w:pStyle w:val="TAL"/>
            </w:pPr>
            <w:r w:rsidRPr="009575E3">
              <w:t>Control port at the IMS PTC to configure IP for IMS</w:t>
            </w:r>
          </w:p>
        </w:tc>
      </w:tr>
      <w:tr w:rsidR="00C94FF9" w14:paraId="6B1503ED" w14:textId="77777777" w:rsidTr="00A4422C">
        <w:tc>
          <w:tcPr>
            <w:tcW w:w="1479" w:type="dxa"/>
            <w:tcBorders>
              <w:top w:val="double" w:sz="4" w:space="0" w:color="auto"/>
            </w:tcBorders>
          </w:tcPr>
          <w:p w14:paraId="674F414A" w14:textId="77777777" w:rsidR="00C94FF9" w:rsidRPr="009575E3" w:rsidRDefault="00C94FF9" w:rsidP="00A4422C">
            <w:pPr>
              <w:pStyle w:val="TAL"/>
            </w:pPr>
            <w:r w:rsidRPr="009575E3">
              <w:t>out</w:t>
            </w:r>
          </w:p>
        </w:tc>
        <w:tc>
          <w:tcPr>
            <w:tcW w:w="2957" w:type="dxa"/>
            <w:tcBorders>
              <w:top w:val="double" w:sz="4" w:space="0" w:color="auto"/>
            </w:tcBorders>
          </w:tcPr>
          <w:p w14:paraId="6688B43C" w14:textId="77777777" w:rsidR="00C94FF9" w:rsidRPr="009575E3" w:rsidRDefault="00C94FF9" w:rsidP="00A4422C">
            <w:pPr>
              <w:pStyle w:val="TAL"/>
            </w:pPr>
            <w:hyperlink w:anchor="IMS_CONFIG_REQ" w:history="1">
              <w:r w:rsidRPr="009575E3">
                <w:rPr>
                  <w:rStyle w:val="Hyperlink"/>
                </w:rPr>
                <w:t>IMS_CONFIG_REQ</w:t>
              </w:r>
            </w:hyperlink>
          </w:p>
        </w:tc>
        <w:tc>
          <w:tcPr>
            <w:tcW w:w="5421" w:type="dxa"/>
            <w:tcBorders>
              <w:top w:val="double" w:sz="4" w:space="0" w:color="auto"/>
            </w:tcBorders>
          </w:tcPr>
          <w:p w14:paraId="25774168" w14:textId="77777777" w:rsidR="00C94FF9" w:rsidRPr="009575E3" w:rsidRDefault="00C94FF9" w:rsidP="00A4422C">
            <w:pPr>
              <w:pStyle w:val="TAL"/>
            </w:pPr>
          </w:p>
        </w:tc>
      </w:tr>
      <w:tr w:rsidR="00C94FF9" w14:paraId="2BA2D27D" w14:textId="77777777" w:rsidTr="00A4422C">
        <w:tc>
          <w:tcPr>
            <w:tcW w:w="1479" w:type="dxa"/>
          </w:tcPr>
          <w:p w14:paraId="20449070" w14:textId="77777777" w:rsidR="00C94FF9" w:rsidRPr="009575E3" w:rsidRDefault="00C94FF9" w:rsidP="00A4422C">
            <w:pPr>
              <w:pStyle w:val="TAL"/>
            </w:pPr>
            <w:r w:rsidRPr="009575E3">
              <w:t>in</w:t>
            </w:r>
          </w:p>
        </w:tc>
        <w:tc>
          <w:tcPr>
            <w:tcW w:w="2957" w:type="dxa"/>
          </w:tcPr>
          <w:p w14:paraId="0165DD8D" w14:textId="77777777" w:rsidR="00C94FF9" w:rsidRPr="009575E3" w:rsidRDefault="00C94FF9" w:rsidP="00A4422C">
            <w:pPr>
              <w:pStyle w:val="TAL"/>
            </w:pPr>
            <w:hyperlink w:anchor="IMS_CONFIG_CNF" w:history="1">
              <w:r w:rsidRPr="009575E3">
                <w:rPr>
                  <w:rStyle w:val="Hyperlink"/>
                </w:rPr>
                <w:t>IMS_CONFIG_CNF</w:t>
              </w:r>
            </w:hyperlink>
          </w:p>
        </w:tc>
        <w:tc>
          <w:tcPr>
            <w:tcW w:w="5421" w:type="dxa"/>
          </w:tcPr>
          <w:p w14:paraId="3BF11AED" w14:textId="77777777" w:rsidR="00C94FF9" w:rsidRPr="009575E3" w:rsidRDefault="00C94FF9" w:rsidP="00A4422C">
            <w:pPr>
              <w:pStyle w:val="TAL"/>
            </w:pPr>
          </w:p>
        </w:tc>
      </w:tr>
    </w:tbl>
    <w:p w14:paraId="2071C2EE" w14:textId="77777777" w:rsidR="00C94FF9" w:rsidRDefault="00C94FF9" w:rsidP="00C94FF9"/>
    <w:p w14:paraId="474FDCCF" w14:textId="77777777" w:rsidR="00C94FF9" w:rsidRDefault="00C94FF9" w:rsidP="00C94FF9">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94FF9" w14:paraId="11E22B35" w14:textId="77777777" w:rsidTr="00A4422C">
        <w:tc>
          <w:tcPr>
            <w:tcW w:w="9857" w:type="dxa"/>
            <w:gridSpan w:val="3"/>
            <w:shd w:val="clear" w:color="auto" w:fill="E0E0E0"/>
          </w:tcPr>
          <w:p w14:paraId="5DD6BB74" w14:textId="77777777" w:rsidR="00C94FF9" w:rsidRPr="009575E3" w:rsidRDefault="00C94FF9" w:rsidP="00A4422C">
            <w:pPr>
              <w:pStyle w:val="TAL"/>
              <w:rPr>
                <w:b/>
              </w:rPr>
            </w:pPr>
            <w:r w:rsidRPr="009575E3">
              <w:rPr>
                <w:b/>
              </w:rPr>
              <w:t>TTCN-3 Port Type</w:t>
            </w:r>
          </w:p>
        </w:tc>
      </w:tr>
      <w:tr w:rsidR="00C94FF9" w14:paraId="1BF21B1D" w14:textId="77777777" w:rsidTr="00A4422C">
        <w:tc>
          <w:tcPr>
            <w:tcW w:w="1479" w:type="dxa"/>
            <w:tcBorders>
              <w:bottom w:val="single" w:sz="4" w:space="0" w:color="auto"/>
            </w:tcBorders>
            <w:shd w:val="clear" w:color="auto" w:fill="E0E0E0"/>
          </w:tcPr>
          <w:p w14:paraId="2CA05078" w14:textId="77777777" w:rsidR="00C94FF9" w:rsidRPr="009575E3" w:rsidRDefault="00C94FF9" w:rsidP="00A4422C">
            <w:pPr>
              <w:pStyle w:val="TAL"/>
              <w:rPr>
                <w:b/>
              </w:rPr>
            </w:pPr>
            <w:bookmarkStart w:id="327" w:name="IMS_IP_CLIENT_PORT" w:colFirst="1" w:colLast="1"/>
            <w:r w:rsidRPr="009575E3">
              <w:rPr>
                <w:b/>
              </w:rPr>
              <w:t>Name</w:t>
            </w:r>
          </w:p>
        </w:tc>
        <w:tc>
          <w:tcPr>
            <w:tcW w:w="8378" w:type="dxa"/>
            <w:gridSpan w:val="2"/>
            <w:tcBorders>
              <w:bottom w:val="single" w:sz="4" w:space="0" w:color="auto"/>
            </w:tcBorders>
            <w:shd w:val="clear" w:color="auto" w:fill="FFFF99"/>
          </w:tcPr>
          <w:p w14:paraId="1D3BD89F" w14:textId="77777777" w:rsidR="00C94FF9" w:rsidRPr="009575E3" w:rsidRDefault="00C94FF9" w:rsidP="00A4422C">
            <w:pPr>
              <w:pStyle w:val="TAL"/>
              <w:rPr>
                <w:b/>
              </w:rPr>
            </w:pPr>
            <w:r w:rsidRPr="009575E3">
              <w:rPr>
                <w:b/>
              </w:rPr>
              <w:t>IMS_IP_CLIENT_PORT</w:t>
            </w:r>
          </w:p>
        </w:tc>
      </w:tr>
      <w:bookmarkEnd w:id="327"/>
      <w:tr w:rsidR="00C94FF9" w14:paraId="777A6B38" w14:textId="77777777" w:rsidTr="00A4422C">
        <w:tc>
          <w:tcPr>
            <w:tcW w:w="1479" w:type="dxa"/>
            <w:tcBorders>
              <w:bottom w:val="double" w:sz="4" w:space="0" w:color="auto"/>
            </w:tcBorders>
            <w:shd w:val="clear" w:color="auto" w:fill="E0E0E0"/>
          </w:tcPr>
          <w:p w14:paraId="3206E8B9" w14:textId="77777777" w:rsidR="00C94FF9" w:rsidRPr="009575E3" w:rsidRDefault="00C94FF9" w:rsidP="00A4422C">
            <w:pPr>
              <w:pStyle w:val="TAL"/>
              <w:rPr>
                <w:b/>
              </w:rPr>
            </w:pPr>
            <w:r w:rsidRPr="009575E3">
              <w:rPr>
                <w:b/>
              </w:rPr>
              <w:t>Comment</w:t>
            </w:r>
          </w:p>
        </w:tc>
        <w:tc>
          <w:tcPr>
            <w:tcW w:w="8378" w:type="dxa"/>
            <w:gridSpan w:val="2"/>
            <w:tcBorders>
              <w:bottom w:val="double" w:sz="4" w:space="0" w:color="auto"/>
            </w:tcBorders>
          </w:tcPr>
          <w:p w14:paraId="4E1ADC18" w14:textId="77777777" w:rsidR="00C94FF9" w:rsidRPr="009575E3" w:rsidRDefault="00C94FF9" w:rsidP="00A4422C">
            <w:pPr>
              <w:pStyle w:val="TAL"/>
            </w:pPr>
            <w:r w:rsidRPr="009575E3">
              <w:t>IMS client: send requests, receive response</w:t>
            </w:r>
          </w:p>
        </w:tc>
      </w:tr>
      <w:tr w:rsidR="00C94FF9" w14:paraId="371BA1B2" w14:textId="77777777" w:rsidTr="00A4422C">
        <w:tc>
          <w:tcPr>
            <w:tcW w:w="1479" w:type="dxa"/>
            <w:tcBorders>
              <w:top w:val="double" w:sz="4" w:space="0" w:color="auto"/>
            </w:tcBorders>
          </w:tcPr>
          <w:p w14:paraId="2E702FC4" w14:textId="77777777" w:rsidR="00C94FF9" w:rsidRPr="009575E3" w:rsidRDefault="00C94FF9" w:rsidP="00A4422C">
            <w:pPr>
              <w:pStyle w:val="TAL"/>
            </w:pPr>
            <w:r w:rsidRPr="009575E3">
              <w:t>out</w:t>
            </w:r>
          </w:p>
        </w:tc>
        <w:tc>
          <w:tcPr>
            <w:tcW w:w="2957" w:type="dxa"/>
            <w:tcBorders>
              <w:top w:val="double" w:sz="4" w:space="0" w:color="auto"/>
            </w:tcBorders>
          </w:tcPr>
          <w:p w14:paraId="20E545C0" w14:textId="77777777" w:rsidR="00C94FF9" w:rsidRPr="009575E3" w:rsidRDefault="00C94FF9" w:rsidP="00A4422C">
            <w:pPr>
              <w:pStyle w:val="TAL"/>
            </w:pPr>
            <w:hyperlink w:anchor="IMS_DATA_REQ" w:history="1">
              <w:r w:rsidRPr="009575E3">
                <w:rPr>
                  <w:rStyle w:val="Hyperlink"/>
                </w:rPr>
                <w:t>IMS_DATA_REQ</w:t>
              </w:r>
            </w:hyperlink>
          </w:p>
        </w:tc>
        <w:tc>
          <w:tcPr>
            <w:tcW w:w="5421" w:type="dxa"/>
            <w:tcBorders>
              <w:top w:val="double" w:sz="4" w:space="0" w:color="auto"/>
            </w:tcBorders>
          </w:tcPr>
          <w:p w14:paraId="16B19E89" w14:textId="77777777" w:rsidR="00C94FF9" w:rsidRPr="009575E3" w:rsidRDefault="00C94FF9" w:rsidP="00A4422C">
            <w:pPr>
              <w:pStyle w:val="TAL"/>
            </w:pPr>
          </w:p>
        </w:tc>
      </w:tr>
      <w:tr w:rsidR="00C94FF9" w14:paraId="12E85859" w14:textId="77777777" w:rsidTr="00A4422C">
        <w:tc>
          <w:tcPr>
            <w:tcW w:w="1479" w:type="dxa"/>
          </w:tcPr>
          <w:p w14:paraId="3A16FEC9" w14:textId="77777777" w:rsidR="00C94FF9" w:rsidRPr="009575E3" w:rsidRDefault="00C94FF9" w:rsidP="00A4422C">
            <w:pPr>
              <w:pStyle w:val="TAL"/>
            </w:pPr>
            <w:r w:rsidRPr="009575E3">
              <w:t>in</w:t>
            </w:r>
          </w:p>
        </w:tc>
        <w:tc>
          <w:tcPr>
            <w:tcW w:w="2957" w:type="dxa"/>
          </w:tcPr>
          <w:p w14:paraId="1F3925AF" w14:textId="77777777" w:rsidR="00C94FF9" w:rsidRPr="009575E3" w:rsidRDefault="00C94FF9" w:rsidP="00A4422C">
            <w:pPr>
              <w:pStyle w:val="TAL"/>
            </w:pPr>
            <w:hyperlink w:anchor="IMS_DATA_RSP" w:history="1">
              <w:r w:rsidRPr="009575E3">
                <w:rPr>
                  <w:rStyle w:val="Hyperlink"/>
                </w:rPr>
                <w:t>IMS_DATA_RSP</w:t>
              </w:r>
            </w:hyperlink>
          </w:p>
        </w:tc>
        <w:tc>
          <w:tcPr>
            <w:tcW w:w="5421" w:type="dxa"/>
          </w:tcPr>
          <w:p w14:paraId="6E677B0B" w14:textId="77777777" w:rsidR="00C94FF9" w:rsidRPr="009575E3" w:rsidRDefault="00C94FF9" w:rsidP="00A4422C">
            <w:pPr>
              <w:pStyle w:val="TAL"/>
            </w:pPr>
          </w:p>
        </w:tc>
      </w:tr>
    </w:tbl>
    <w:p w14:paraId="769211D7" w14:textId="77777777" w:rsidR="00C94FF9" w:rsidRDefault="00C94FF9" w:rsidP="00C94FF9"/>
    <w:p w14:paraId="5CC35832" w14:textId="77777777" w:rsidR="00C94FF9" w:rsidRDefault="00C94FF9" w:rsidP="00C94FF9">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94FF9" w14:paraId="2BD90809" w14:textId="77777777" w:rsidTr="00A4422C">
        <w:tc>
          <w:tcPr>
            <w:tcW w:w="9857" w:type="dxa"/>
            <w:gridSpan w:val="3"/>
            <w:shd w:val="clear" w:color="auto" w:fill="E0E0E0"/>
          </w:tcPr>
          <w:p w14:paraId="4D1B5001" w14:textId="77777777" w:rsidR="00C94FF9" w:rsidRPr="009575E3" w:rsidRDefault="00C94FF9" w:rsidP="00A4422C">
            <w:pPr>
              <w:pStyle w:val="TAL"/>
              <w:rPr>
                <w:b/>
              </w:rPr>
            </w:pPr>
            <w:r w:rsidRPr="009575E3">
              <w:rPr>
                <w:b/>
              </w:rPr>
              <w:t>TTCN-3 Port Type</w:t>
            </w:r>
          </w:p>
        </w:tc>
      </w:tr>
      <w:tr w:rsidR="00C94FF9" w14:paraId="29710684" w14:textId="77777777" w:rsidTr="00A4422C">
        <w:tc>
          <w:tcPr>
            <w:tcW w:w="1479" w:type="dxa"/>
            <w:tcBorders>
              <w:bottom w:val="single" w:sz="4" w:space="0" w:color="auto"/>
            </w:tcBorders>
            <w:shd w:val="clear" w:color="auto" w:fill="E0E0E0"/>
          </w:tcPr>
          <w:p w14:paraId="40161AA9" w14:textId="77777777" w:rsidR="00C94FF9" w:rsidRPr="009575E3" w:rsidRDefault="00C94FF9" w:rsidP="00A4422C">
            <w:pPr>
              <w:pStyle w:val="TAL"/>
              <w:rPr>
                <w:b/>
              </w:rPr>
            </w:pPr>
            <w:bookmarkStart w:id="328" w:name="IMS_IP_SERVER_PORT" w:colFirst="1" w:colLast="1"/>
            <w:r w:rsidRPr="009575E3">
              <w:rPr>
                <w:b/>
              </w:rPr>
              <w:t>Name</w:t>
            </w:r>
          </w:p>
        </w:tc>
        <w:tc>
          <w:tcPr>
            <w:tcW w:w="8378" w:type="dxa"/>
            <w:gridSpan w:val="2"/>
            <w:tcBorders>
              <w:bottom w:val="single" w:sz="4" w:space="0" w:color="auto"/>
            </w:tcBorders>
            <w:shd w:val="clear" w:color="auto" w:fill="FFFF99"/>
          </w:tcPr>
          <w:p w14:paraId="2B09939F" w14:textId="77777777" w:rsidR="00C94FF9" w:rsidRPr="009575E3" w:rsidRDefault="00C94FF9" w:rsidP="00A4422C">
            <w:pPr>
              <w:pStyle w:val="TAL"/>
              <w:rPr>
                <w:b/>
              </w:rPr>
            </w:pPr>
            <w:r w:rsidRPr="009575E3">
              <w:rPr>
                <w:b/>
              </w:rPr>
              <w:t>IMS_IP_SERVER_PORT</w:t>
            </w:r>
          </w:p>
        </w:tc>
      </w:tr>
      <w:bookmarkEnd w:id="328"/>
      <w:tr w:rsidR="00C94FF9" w14:paraId="445E0C90" w14:textId="77777777" w:rsidTr="00A4422C">
        <w:tc>
          <w:tcPr>
            <w:tcW w:w="1479" w:type="dxa"/>
            <w:tcBorders>
              <w:bottom w:val="double" w:sz="4" w:space="0" w:color="auto"/>
            </w:tcBorders>
            <w:shd w:val="clear" w:color="auto" w:fill="E0E0E0"/>
          </w:tcPr>
          <w:p w14:paraId="7013C1EE" w14:textId="77777777" w:rsidR="00C94FF9" w:rsidRPr="009575E3" w:rsidRDefault="00C94FF9" w:rsidP="00A4422C">
            <w:pPr>
              <w:pStyle w:val="TAL"/>
              <w:rPr>
                <w:b/>
              </w:rPr>
            </w:pPr>
            <w:r w:rsidRPr="009575E3">
              <w:rPr>
                <w:b/>
              </w:rPr>
              <w:t>Comment</w:t>
            </w:r>
          </w:p>
        </w:tc>
        <w:tc>
          <w:tcPr>
            <w:tcW w:w="8378" w:type="dxa"/>
            <w:gridSpan w:val="2"/>
            <w:tcBorders>
              <w:bottom w:val="double" w:sz="4" w:space="0" w:color="auto"/>
            </w:tcBorders>
          </w:tcPr>
          <w:p w14:paraId="4103A858" w14:textId="77777777" w:rsidR="00C94FF9" w:rsidRPr="009575E3" w:rsidRDefault="00C94FF9" w:rsidP="00A4422C">
            <w:pPr>
              <w:pStyle w:val="TAL"/>
            </w:pPr>
            <w:r w:rsidRPr="009575E3">
              <w:t>IMS server: send response, receive requests</w:t>
            </w:r>
          </w:p>
        </w:tc>
      </w:tr>
      <w:tr w:rsidR="00C94FF9" w14:paraId="03B03DDE" w14:textId="77777777" w:rsidTr="00A4422C">
        <w:tc>
          <w:tcPr>
            <w:tcW w:w="1479" w:type="dxa"/>
            <w:tcBorders>
              <w:top w:val="double" w:sz="4" w:space="0" w:color="auto"/>
            </w:tcBorders>
          </w:tcPr>
          <w:p w14:paraId="6714CCEC" w14:textId="77777777" w:rsidR="00C94FF9" w:rsidRPr="009575E3" w:rsidRDefault="00C94FF9" w:rsidP="00A4422C">
            <w:pPr>
              <w:pStyle w:val="TAL"/>
            </w:pPr>
            <w:r w:rsidRPr="009575E3">
              <w:t>out</w:t>
            </w:r>
          </w:p>
        </w:tc>
        <w:tc>
          <w:tcPr>
            <w:tcW w:w="2957" w:type="dxa"/>
            <w:tcBorders>
              <w:top w:val="double" w:sz="4" w:space="0" w:color="auto"/>
            </w:tcBorders>
          </w:tcPr>
          <w:p w14:paraId="2406670F" w14:textId="77777777" w:rsidR="00C94FF9" w:rsidRPr="009575E3" w:rsidRDefault="00C94FF9" w:rsidP="00A4422C">
            <w:pPr>
              <w:pStyle w:val="TAL"/>
            </w:pPr>
            <w:hyperlink w:anchor="IMS_DATA_RSP" w:history="1">
              <w:r w:rsidRPr="009575E3">
                <w:rPr>
                  <w:rStyle w:val="Hyperlink"/>
                </w:rPr>
                <w:t>IMS_DATA_RSP</w:t>
              </w:r>
            </w:hyperlink>
          </w:p>
        </w:tc>
        <w:tc>
          <w:tcPr>
            <w:tcW w:w="5421" w:type="dxa"/>
            <w:tcBorders>
              <w:top w:val="double" w:sz="4" w:space="0" w:color="auto"/>
            </w:tcBorders>
          </w:tcPr>
          <w:p w14:paraId="24AC5E74" w14:textId="77777777" w:rsidR="00C94FF9" w:rsidRPr="009575E3" w:rsidRDefault="00C94FF9" w:rsidP="00A4422C">
            <w:pPr>
              <w:pStyle w:val="TAL"/>
            </w:pPr>
          </w:p>
        </w:tc>
      </w:tr>
      <w:tr w:rsidR="00C94FF9" w14:paraId="64CAC9C2" w14:textId="77777777" w:rsidTr="00A4422C">
        <w:tc>
          <w:tcPr>
            <w:tcW w:w="1479" w:type="dxa"/>
          </w:tcPr>
          <w:p w14:paraId="1B422A31" w14:textId="77777777" w:rsidR="00C94FF9" w:rsidRPr="009575E3" w:rsidRDefault="00C94FF9" w:rsidP="00A4422C">
            <w:pPr>
              <w:pStyle w:val="TAL"/>
            </w:pPr>
            <w:r w:rsidRPr="009575E3">
              <w:t>in</w:t>
            </w:r>
          </w:p>
        </w:tc>
        <w:tc>
          <w:tcPr>
            <w:tcW w:w="2957" w:type="dxa"/>
          </w:tcPr>
          <w:p w14:paraId="54596AA6" w14:textId="77777777" w:rsidR="00C94FF9" w:rsidRPr="009575E3" w:rsidRDefault="00C94FF9" w:rsidP="00A4422C">
            <w:pPr>
              <w:pStyle w:val="TAL"/>
            </w:pPr>
            <w:hyperlink w:anchor="IMS_DATA_REQ" w:history="1">
              <w:r w:rsidRPr="009575E3">
                <w:rPr>
                  <w:rStyle w:val="Hyperlink"/>
                </w:rPr>
                <w:t>IMS_DATA_REQ</w:t>
              </w:r>
            </w:hyperlink>
          </w:p>
        </w:tc>
        <w:tc>
          <w:tcPr>
            <w:tcW w:w="5421" w:type="dxa"/>
          </w:tcPr>
          <w:p w14:paraId="055D3BC6" w14:textId="77777777" w:rsidR="00C94FF9" w:rsidRPr="009575E3" w:rsidRDefault="00C94FF9" w:rsidP="00A4422C">
            <w:pPr>
              <w:pStyle w:val="TAL"/>
            </w:pPr>
          </w:p>
        </w:tc>
      </w:tr>
    </w:tbl>
    <w:p w14:paraId="52AB0578" w14:textId="77777777" w:rsidR="00C94FF9" w:rsidRDefault="00C94FF9" w:rsidP="00C94FF9"/>
    <w:p w14:paraId="05FDBF50" w14:textId="77777777" w:rsidR="00C94FF9" w:rsidRDefault="00C94FF9" w:rsidP="00C94FF9">
      <w:pPr>
        <w:pStyle w:val="Heading1"/>
      </w:pPr>
      <w:bookmarkStart w:id="329" w:name="_Toc219102790"/>
      <w:r>
        <w:lastRenderedPageBreak/>
        <w:t>H.3</w:t>
      </w:r>
      <w:r>
        <w:tab/>
        <w:t>HTTP_ASP_TypeDefs</w:t>
      </w:r>
      <w:bookmarkEnd w:id="329"/>
    </w:p>
    <w:p w14:paraId="72A1170F" w14:textId="77777777" w:rsidR="00C94FF9" w:rsidRDefault="00C94FF9" w:rsidP="00C94FF9">
      <w:pPr>
        <w:pStyle w:val="Heading2"/>
      </w:pPr>
      <w:bookmarkStart w:id="330" w:name="_Toc219102791"/>
      <w:r>
        <w:t>H.3.1</w:t>
      </w:r>
      <w:r>
        <w:tab/>
        <w:t>HTTP_ASP_Definitions</w:t>
      </w:r>
      <w:bookmarkEnd w:id="330"/>
    </w:p>
    <w:p w14:paraId="28FE80BA" w14:textId="77777777" w:rsidR="00C94FF9" w:rsidRDefault="00C94FF9" w:rsidP="00C94FF9">
      <w:pPr>
        <w:pStyle w:val="TH"/>
      </w:pPr>
      <w:r>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185A06B3" w14:textId="77777777" w:rsidTr="00A4422C">
        <w:tc>
          <w:tcPr>
            <w:tcW w:w="9857" w:type="dxa"/>
            <w:gridSpan w:val="4"/>
            <w:shd w:val="clear" w:color="auto" w:fill="E0E0E0"/>
          </w:tcPr>
          <w:p w14:paraId="469D3729" w14:textId="77777777" w:rsidR="00C94FF9" w:rsidRPr="009575E3" w:rsidRDefault="00C94FF9" w:rsidP="00A4422C">
            <w:pPr>
              <w:pStyle w:val="TAL"/>
              <w:rPr>
                <w:b/>
              </w:rPr>
            </w:pPr>
            <w:r w:rsidRPr="009575E3">
              <w:rPr>
                <w:b/>
              </w:rPr>
              <w:t>TTCN-3 Record Type</w:t>
            </w:r>
          </w:p>
        </w:tc>
      </w:tr>
      <w:tr w:rsidR="00C94FF9" w14:paraId="7B902F59" w14:textId="77777777" w:rsidTr="00A4422C">
        <w:tc>
          <w:tcPr>
            <w:tcW w:w="1479" w:type="dxa"/>
            <w:tcBorders>
              <w:bottom w:val="single" w:sz="4" w:space="0" w:color="auto"/>
            </w:tcBorders>
            <w:shd w:val="clear" w:color="auto" w:fill="E0E0E0"/>
          </w:tcPr>
          <w:p w14:paraId="50BFBC98" w14:textId="77777777" w:rsidR="00C94FF9" w:rsidRPr="009575E3" w:rsidRDefault="00C94FF9" w:rsidP="00A4422C">
            <w:pPr>
              <w:pStyle w:val="TAL"/>
              <w:rPr>
                <w:b/>
              </w:rPr>
            </w:pPr>
            <w:bookmarkStart w:id="331" w:name="HttpServerInfo_Type" w:colFirst="1" w:colLast="1"/>
            <w:r w:rsidRPr="009575E3">
              <w:rPr>
                <w:b/>
              </w:rPr>
              <w:t>Name</w:t>
            </w:r>
          </w:p>
        </w:tc>
        <w:tc>
          <w:tcPr>
            <w:tcW w:w="8378" w:type="dxa"/>
            <w:gridSpan w:val="3"/>
            <w:tcBorders>
              <w:bottom w:val="single" w:sz="4" w:space="0" w:color="auto"/>
            </w:tcBorders>
            <w:shd w:val="clear" w:color="auto" w:fill="FFFF99"/>
          </w:tcPr>
          <w:p w14:paraId="66B2FC91" w14:textId="77777777" w:rsidR="00C94FF9" w:rsidRPr="009575E3" w:rsidRDefault="00C94FF9" w:rsidP="00A4422C">
            <w:pPr>
              <w:pStyle w:val="TAL"/>
              <w:rPr>
                <w:b/>
              </w:rPr>
            </w:pPr>
            <w:r w:rsidRPr="009575E3">
              <w:rPr>
                <w:b/>
              </w:rPr>
              <w:t>HttpServerInfo_Type</w:t>
            </w:r>
          </w:p>
        </w:tc>
      </w:tr>
      <w:bookmarkEnd w:id="331"/>
      <w:tr w:rsidR="00C94FF9" w14:paraId="63370653" w14:textId="77777777" w:rsidTr="00A4422C">
        <w:tc>
          <w:tcPr>
            <w:tcW w:w="1479" w:type="dxa"/>
            <w:tcBorders>
              <w:bottom w:val="double" w:sz="4" w:space="0" w:color="auto"/>
            </w:tcBorders>
            <w:shd w:val="clear" w:color="auto" w:fill="E0E0E0"/>
          </w:tcPr>
          <w:p w14:paraId="65756004"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62F16EDD" w14:textId="77777777" w:rsidR="00C94FF9" w:rsidRPr="009575E3" w:rsidRDefault="00C94FF9" w:rsidP="00A4422C">
            <w:pPr>
              <w:pStyle w:val="TAL"/>
            </w:pPr>
          </w:p>
        </w:tc>
      </w:tr>
      <w:tr w:rsidR="00C94FF9" w14:paraId="60DC5369" w14:textId="77777777" w:rsidTr="00A4422C">
        <w:tc>
          <w:tcPr>
            <w:tcW w:w="1479" w:type="dxa"/>
            <w:tcBorders>
              <w:top w:val="double" w:sz="4" w:space="0" w:color="auto"/>
            </w:tcBorders>
          </w:tcPr>
          <w:p w14:paraId="50FA8986" w14:textId="77777777" w:rsidR="00C94FF9" w:rsidRPr="009575E3" w:rsidRDefault="00C94FF9" w:rsidP="00A4422C">
            <w:pPr>
              <w:pStyle w:val="TAL"/>
            </w:pPr>
            <w:r w:rsidRPr="009575E3">
              <w:t>serverAddr</w:t>
            </w:r>
          </w:p>
        </w:tc>
        <w:tc>
          <w:tcPr>
            <w:tcW w:w="2464" w:type="dxa"/>
            <w:tcBorders>
              <w:top w:val="double" w:sz="4" w:space="0" w:color="auto"/>
            </w:tcBorders>
          </w:tcPr>
          <w:p w14:paraId="367ABEAF" w14:textId="77777777" w:rsidR="00C94FF9" w:rsidRPr="009575E3" w:rsidRDefault="00C94FF9" w:rsidP="00A4422C">
            <w:pPr>
              <w:pStyle w:val="TAL"/>
            </w:pPr>
            <w:r w:rsidRPr="009575E3">
              <w:t>IP_AddrInfo_Type</w:t>
            </w:r>
          </w:p>
        </w:tc>
        <w:tc>
          <w:tcPr>
            <w:tcW w:w="493" w:type="dxa"/>
            <w:tcBorders>
              <w:top w:val="double" w:sz="4" w:space="0" w:color="auto"/>
            </w:tcBorders>
          </w:tcPr>
          <w:p w14:paraId="1DF213B9" w14:textId="77777777" w:rsidR="00C94FF9" w:rsidRPr="009575E3" w:rsidRDefault="00C94FF9" w:rsidP="00A4422C">
            <w:pPr>
              <w:pStyle w:val="TAL"/>
            </w:pPr>
          </w:p>
        </w:tc>
        <w:tc>
          <w:tcPr>
            <w:tcW w:w="5421" w:type="dxa"/>
            <w:tcBorders>
              <w:top w:val="double" w:sz="4" w:space="0" w:color="auto"/>
            </w:tcBorders>
          </w:tcPr>
          <w:p w14:paraId="6AEB5302" w14:textId="77777777" w:rsidR="00C94FF9" w:rsidRPr="009575E3" w:rsidRDefault="00C94FF9" w:rsidP="00A4422C">
            <w:pPr>
              <w:pStyle w:val="TAL"/>
            </w:pPr>
            <w:r w:rsidRPr="009575E3">
              <w:t>IP address of simulated server</w:t>
            </w:r>
          </w:p>
        </w:tc>
      </w:tr>
      <w:tr w:rsidR="00C94FF9" w14:paraId="719D7A50" w14:textId="77777777" w:rsidTr="00A4422C">
        <w:tc>
          <w:tcPr>
            <w:tcW w:w="1479" w:type="dxa"/>
          </w:tcPr>
          <w:p w14:paraId="7F78BB55" w14:textId="77777777" w:rsidR="00C94FF9" w:rsidRPr="009575E3" w:rsidRDefault="00C94FF9" w:rsidP="00A4422C">
            <w:pPr>
              <w:pStyle w:val="TAL"/>
            </w:pPr>
            <w:r w:rsidRPr="009575E3">
              <w:t>serverPort</w:t>
            </w:r>
          </w:p>
        </w:tc>
        <w:tc>
          <w:tcPr>
            <w:tcW w:w="2464" w:type="dxa"/>
          </w:tcPr>
          <w:p w14:paraId="55B7A410" w14:textId="77777777" w:rsidR="00C94FF9" w:rsidRPr="009575E3" w:rsidRDefault="00C94FF9" w:rsidP="00A4422C">
            <w:pPr>
              <w:pStyle w:val="TAL"/>
            </w:pPr>
            <w:r w:rsidRPr="009575E3">
              <w:t>PortNumber_Type</w:t>
            </w:r>
          </w:p>
        </w:tc>
        <w:tc>
          <w:tcPr>
            <w:tcW w:w="493" w:type="dxa"/>
          </w:tcPr>
          <w:p w14:paraId="011DE125" w14:textId="77777777" w:rsidR="00C94FF9" w:rsidRPr="009575E3" w:rsidRDefault="00C94FF9" w:rsidP="00A4422C">
            <w:pPr>
              <w:pStyle w:val="TAL"/>
            </w:pPr>
          </w:p>
        </w:tc>
        <w:tc>
          <w:tcPr>
            <w:tcW w:w="5421" w:type="dxa"/>
          </w:tcPr>
          <w:p w14:paraId="7252E80F" w14:textId="77777777" w:rsidR="00C94FF9" w:rsidRPr="009575E3" w:rsidRDefault="00C94FF9" w:rsidP="00A4422C">
            <w:pPr>
              <w:pStyle w:val="TAL"/>
            </w:pPr>
            <w:r w:rsidRPr="009575E3">
              <w:t>Port number of simulated server</w:t>
            </w:r>
          </w:p>
        </w:tc>
      </w:tr>
      <w:tr w:rsidR="00C94FF9" w14:paraId="05E75FAA" w14:textId="77777777" w:rsidTr="00A4422C">
        <w:tc>
          <w:tcPr>
            <w:tcW w:w="1479" w:type="dxa"/>
          </w:tcPr>
          <w:p w14:paraId="416A45F9" w14:textId="77777777" w:rsidR="00C94FF9" w:rsidRPr="009575E3" w:rsidRDefault="00C94FF9" w:rsidP="00A4422C">
            <w:pPr>
              <w:pStyle w:val="TAL"/>
            </w:pPr>
            <w:r w:rsidRPr="009575E3">
              <w:t>drbInfo</w:t>
            </w:r>
          </w:p>
        </w:tc>
        <w:tc>
          <w:tcPr>
            <w:tcW w:w="2464" w:type="dxa"/>
          </w:tcPr>
          <w:p w14:paraId="250B457D" w14:textId="77777777" w:rsidR="00C94FF9" w:rsidRPr="009575E3" w:rsidRDefault="00C94FF9" w:rsidP="00A4422C">
            <w:pPr>
              <w:pStyle w:val="TAL"/>
            </w:pPr>
            <w:r w:rsidRPr="009575E3">
              <w:t>IP_DrbInfo_Type</w:t>
            </w:r>
          </w:p>
        </w:tc>
        <w:tc>
          <w:tcPr>
            <w:tcW w:w="493" w:type="dxa"/>
          </w:tcPr>
          <w:p w14:paraId="3C7592B2" w14:textId="77777777" w:rsidR="00C94FF9" w:rsidRPr="009575E3" w:rsidRDefault="00C94FF9" w:rsidP="00A4422C">
            <w:pPr>
              <w:pStyle w:val="TAL"/>
            </w:pPr>
          </w:p>
        </w:tc>
        <w:tc>
          <w:tcPr>
            <w:tcW w:w="5421" w:type="dxa"/>
          </w:tcPr>
          <w:p w14:paraId="058978AE" w14:textId="77777777" w:rsidR="00C94FF9" w:rsidRPr="009575E3" w:rsidRDefault="00C94FF9" w:rsidP="00A4422C">
            <w:pPr>
              <w:pStyle w:val="TAL"/>
            </w:pPr>
            <w:r w:rsidRPr="009575E3">
              <w:t>DRB info as used by the IP PTC (LTE model, see TS 36.523-3 [30])</w:t>
            </w:r>
          </w:p>
        </w:tc>
      </w:tr>
      <w:tr w:rsidR="00C94FF9" w14:paraId="5C1E7355" w14:textId="77777777" w:rsidTr="00A4422C">
        <w:tc>
          <w:tcPr>
            <w:tcW w:w="1479" w:type="dxa"/>
          </w:tcPr>
          <w:p w14:paraId="184DB5EE" w14:textId="77777777" w:rsidR="00C94FF9" w:rsidRPr="009575E3" w:rsidRDefault="00C94FF9" w:rsidP="00A4422C">
            <w:pPr>
              <w:pStyle w:val="TAL"/>
            </w:pPr>
            <w:r w:rsidRPr="009575E3">
              <w:t>tlsConfig</w:t>
            </w:r>
          </w:p>
        </w:tc>
        <w:tc>
          <w:tcPr>
            <w:tcW w:w="2464" w:type="dxa"/>
          </w:tcPr>
          <w:p w14:paraId="784935A3" w14:textId="77777777" w:rsidR="00C94FF9" w:rsidRPr="009575E3" w:rsidRDefault="00C94FF9" w:rsidP="00A4422C">
            <w:pPr>
              <w:pStyle w:val="TAL"/>
            </w:pPr>
            <w:r w:rsidRPr="009575E3">
              <w:t>TLSConfig_Type</w:t>
            </w:r>
          </w:p>
        </w:tc>
        <w:tc>
          <w:tcPr>
            <w:tcW w:w="493" w:type="dxa"/>
          </w:tcPr>
          <w:p w14:paraId="2B9BA7AD" w14:textId="77777777" w:rsidR="00C94FF9" w:rsidRPr="009575E3" w:rsidRDefault="00C94FF9" w:rsidP="00A4422C">
            <w:pPr>
              <w:pStyle w:val="TAL"/>
            </w:pPr>
            <w:r w:rsidRPr="009575E3">
              <w:t>opt</w:t>
            </w:r>
          </w:p>
        </w:tc>
        <w:tc>
          <w:tcPr>
            <w:tcW w:w="5421" w:type="dxa"/>
          </w:tcPr>
          <w:p w14:paraId="0D7C5C43" w14:textId="77777777" w:rsidR="00C94FF9" w:rsidRPr="009575E3" w:rsidRDefault="00C94FF9" w:rsidP="00A4422C">
            <w:pPr>
              <w:pStyle w:val="TAL"/>
            </w:pPr>
            <w:r w:rsidRPr="009575E3">
              <w:t>TLS parameters as used by the IP PTC (LTE model, see TS 36.523-3 [30])</w:t>
            </w:r>
          </w:p>
          <w:p w14:paraId="76EC2398" w14:textId="77777777" w:rsidR="00C94FF9" w:rsidRPr="009575E3" w:rsidRDefault="00C94FF9" w:rsidP="00A4422C">
            <w:pPr>
              <w:pStyle w:val="TAL"/>
            </w:pPr>
            <w:r w:rsidRPr="009575E3">
              <w:t>(omit: no TLS)</w:t>
            </w:r>
          </w:p>
        </w:tc>
      </w:tr>
    </w:tbl>
    <w:p w14:paraId="173B5A20" w14:textId="77777777" w:rsidR="00C94FF9" w:rsidRDefault="00C94FF9" w:rsidP="00C94FF9"/>
    <w:p w14:paraId="5AFD33B9" w14:textId="77777777" w:rsidR="00C94FF9" w:rsidRDefault="00C94FF9" w:rsidP="00C94FF9">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94FF9" w14:paraId="6BE6C675" w14:textId="77777777" w:rsidTr="00A4422C">
        <w:tc>
          <w:tcPr>
            <w:tcW w:w="9857" w:type="dxa"/>
            <w:gridSpan w:val="2"/>
            <w:shd w:val="clear" w:color="auto" w:fill="E0E0E0"/>
          </w:tcPr>
          <w:p w14:paraId="3EB61F97" w14:textId="77777777" w:rsidR="00C94FF9" w:rsidRPr="009575E3" w:rsidRDefault="00C94FF9" w:rsidP="00A4422C">
            <w:pPr>
              <w:pStyle w:val="TAL"/>
              <w:rPr>
                <w:b/>
              </w:rPr>
            </w:pPr>
            <w:r w:rsidRPr="009575E3">
              <w:rPr>
                <w:b/>
              </w:rPr>
              <w:t>TTCN-3 Record of Type</w:t>
            </w:r>
          </w:p>
        </w:tc>
      </w:tr>
      <w:tr w:rsidR="00C94FF9" w14:paraId="697B87AB" w14:textId="77777777" w:rsidTr="00A4422C">
        <w:tc>
          <w:tcPr>
            <w:tcW w:w="1971" w:type="dxa"/>
            <w:tcBorders>
              <w:bottom w:val="single" w:sz="4" w:space="0" w:color="auto"/>
            </w:tcBorders>
            <w:shd w:val="clear" w:color="auto" w:fill="E0E0E0"/>
          </w:tcPr>
          <w:p w14:paraId="0F587835" w14:textId="77777777" w:rsidR="00C94FF9" w:rsidRPr="009575E3" w:rsidRDefault="00C94FF9" w:rsidP="00A4422C">
            <w:pPr>
              <w:pStyle w:val="TAL"/>
              <w:rPr>
                <w:b/>
              </w:rPr>
            </w:pPr>
            <w:bookmarkStart w:id="332" w:name="HttpServerList_Type" w:colFirst="1" w:colLast="1"/>
            <w:r w:rsidRPr="009575E3">
              <w:rPr>
                <w:b/>
              </w:rPr>
              <w:t>Name</w:t>
            </w:r>
          </w:p>
        </w:tc>
        <w:tc>
          <w:tcPr>
            <w:tcW w:w="7886" w:type="dxa"/>
            <w:tcBorders>
              <w:bottom w:val="single" w:sz="4" w:space="0" w:color="auto"/>
            </w:tcBorders>
            <w:shd w:val="clear" w:color="auto" w:fill="FFFF99"/>
          </w:tcPr>
          <w:p w14:paraId="50084CEA" w14:textId="77777777" w:rsidR="00C94FF9" w:rsidRPr="009575E3" w:rsidRDefault="00C94FF9" w:rsidP="00A4422C">
            <w:pPr>
              <w:pStyle w:val="TAL"/>
              <w:rPr>
                <w:b/>
              </w:rPr>
            </w:pPr>
            <w:r w:rsidRPr="009575E3">
              <w:rPr>
                <w:b/>
              </w:rPr>
              <w:t>HttpServerList_Type</w:t>
            </w:r>
          </w:p>
        </w:tc>
      </w:tr>
      <w:bookmarkEnd w:id="332"/>
      <w:tr w:rsidR="00C94FF9" w14:paraId="5C12D811" w14:textId="77777777" w:rsidTr="00A4422C">
        <w:tc>
          <w:tcPr>
            <w:tcW w:w="1971" w:type="dxa"/>
            <w:tcBorders>
              <w:bottom w:val="double" w:sz="4" w:space="0" w:color="auto"/>
            </w:tcBorders>
            <w:shd w:val="clear" w:color="auto" w:fill="E0E0E0"/>
          </w:tcPr>
          <w:p w14:paraId="4310A315" w14:textId="77777777" w:rsidR="00C94FF9" w:rsidRPr="009575E3" w:rsidRDefault="00C94FF9" w:rsidP="00A4422C">
            <w:pPr>
              <w:pStyle w:val="TAL"/>
              <w:rPr>
                <w:b/>
              </w:rPr>
            </w:pPr>
            <w:r w:rsidRPr="009575E3">
              <w:rPr>
                <w:b/>
              </w:rPr>
              <w:t>Comment</w:t>
            </w:r>
          </w:p>
        </w:tc>
        <w:tc>
          <w:tcPr>
            <w:tcW w:w="7886" w:type="dxa"/>
            <w:tcBorders>
              <w:bottom w:val="double" w:sz="4" w:space="0" w:color="auto"/>
            </w:tcBorders>
          </w:tcPr>
          <w:p w14:paraId="704D2F0C" w14:textId="77777777" w:rsidR="00C94FF9" w:rsidRPr="009575E3" w:rsidRDefault="00C94FF9" w:rsidP="00A4422C">
            <w:pPr>
              <w:pStyle w:val="TAL"/>
            </w:pPr>
          </w:p>
        </w:tc>
      </w:tr>
      <w:tr w:rsidR="00C94FF9" w14:paraId="18A4E7BE" w14:textId="77777777" w:rsidTr="00A4422C">
        <w:tc>
          <w:tcPr>
            <w:tcW w:w="9857" w:type="dxa"/>
            <w:gridSpan w:val="2"/>
            <w:tcBorders>
              <w:top w:val="double" w:sz="4" w:space="0" w:color="auto"/>
            </w:tcBorders>
          </w:tcPr>
          <w:p w14:paraId="59F7F5FE" w14:textId="77777777" w:rsidR="00C94FF9" w:rsidRPr="009575E3" w:rsidRDefault="00C94FF9" w:rsidP="00A4422C">
            <w:pPr>
              <w:pStyle w:val="TAL"/>
            </w:pPr>
            <w:r w:rsidRPr="009575E3">
              <w:t xml:space="preserve">record length (1 .. infinity) of </w:t>
            </w:r>
            <w:hyperlink w:anchor="HttpServerInfo_Type" w:history="1">
              <w:r w:rsidRPr="009575E3">
                <w:rPr>
                  <w:rStyle w:val="Hyperlink"/>
                </w:rPr>
                <w:t>HttpServerInfo_Type</w:t>
              </w:r>
            </w:hyperlink>
          </w:p>
        </w:tc>
      </w:tr>
    </w:tbl>
    <w:p w14:paraId="095B2F08" w14:textId="77777777" w:rsidR="00C94FF9" w:rsidRDefault="00C94FF9" w:rsidP="00C94FF9"/>
    <w:p w14:paraId="0A27F291" w14:textId="77777777" w:rsidR="00C94FF9" w:rsidRDefault="00C94FF9" w:rsidP="00C94FF9">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196B10C5" w14:textId="77777777" w:rsidTr="00A4422C">
        <w:tc>
          <w:tcPr>
            <w:tcW w:w="9857" w:type="dxa"/>
            <w:gridSpan w:val="4"/>
            <w:shd w:val="clear" w:color="auto" w:fill="E0E0E0"/>
          </w:tcPr>
          <w:p w14:paraId="3991620B" w14:textId="77777777" w:rsidR="00C94FF9" w:rsidRPr="009575E3" w:rsidRDefault="00C94FF9" w:rsidP="00A4422C">
            <w:pPr>
              <w:pStyle w:val="TAL"/>
              <w:rPr>
                <w:b/>
              </w:rPr>
            </w:pPr>
            <w:r w:rsidRPr="009575E3">
              <w:rPr>
                <w:b/>
              </w:rPr>
              <w:t>TTCN-3 Record Type</w:t>
            </w:r>
          </w:p>
        </w:tc>
      </w:tr>
      <w:tr w:rsidR="00C94FF9" w14:paraId="45C4043F" w14:textId="77777777" w:rsidTr="00A4422C">
        <w:tc>
          <w:tcPr>
            <w:tcW w:w="1479" w:type="dxa"/>
            <w:tcBorders>
              <w:bottom w:val="single" w:sz="4" w:space="0" w:color="auto"/>
            </w:tcBorders>
            <w:shd w:val="clear" w:color="auto" w:fill="E0E0E0"/>
          </w:tcPr>
          <w:p w14:paraId="3B6F2810" w14:textId="77777777" w:rsidR="00C94FF9" w:rsidRPr="009575E3" w:rsidRDefault="00C94FF9" w:rsidP="00A4422C">
            <w:pPr>
              <w:pStyle w:val="TAL"/>
              <w:rPr>
                <w:b/>
              </w:rPr>
            </w:pPr>
            <w:bookmarkStart w:id="333" w:name="HTTP_CTRL_REQ" w:colFirst="1" w:colLast="1"/>
            <w:r w:rsidRPr="009575E3">
              <w:rPr>
                <w:b/>
              </w:rPr>
              <w:t>Name</w:t>
            </w:r>
          </w:p>
        </w:tc>
        <w:tc>
          <w:tcPr>
            <w:tcW w:w="8378" w:type="dxa"/>
            <w:gridSpan w:val="3"/>
            <w:tcBorders>
              <w:bottom w:val="single" w:sz="4" w:space="0" w:color="auto"/>
            </w:tcBorders>
            <w:shd w:val="clear" w:color="auto" w:fill="FFFF99"/>
          </w:tcPr>
          <w:p w14:paraId="3260C721" w14:textId="77777777" w:rsidR="00C94FF9" w:rsidRPr="009575E3" w:rsidRDefault="00C94FF9" w:rsidP="00A4422C">
            <w:pPr>
              <w:pStyle w:val="TAL"/>
              <w:rPr>
                <w:b/>
              </w:rPr>
            </w:pPr>
            <w:r w:rsidRPr="009575E3">
              <w:rPr>
                <w:b/>
              </w:rPr>
              <w:t>HTTP_CTRL_REQ</w:t>
            </w:r>
          </w:p>
        </w:tc>
      </w:tr>
      <w:bookmarkEnd w:id="333"/>
      <w:tr w:rsidR="00C94FF9" w14:paraId="33499A44" w14:textId="77777777" w:rsidTr="00A4422C">
        <w:tc>
          <w:tcPr>
            <w:tcW w:w="1479" w:type="dxa"/>
            <w:tcBorders>
              <w:bottom w:val="double" w:sz="4" w:space="0" w:color="auto"/>
            </w:tcBorders>
            <w:shd w:val="clear" w:color="auto" w:fill="E0E0E0"/>
          </w:tcPr>
          <w:p w14:paraId="0BE3B4C4"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399A6871" w14:textId="77777777" w:rsidR="00C94FF9" w:rsidRPr="009575E3" w:rsidRDefault="00C94FF9" w:rsidP="00A4422C">
            <w:pPr>
              <w:pStyle w:val="TAL"/>
            </w:pPr>
            <w:r w:rsidRPr="009575E3">
              <w:t>ASP type to configure the http layer;</w:t>
            </w:r>
          </w:p>
          <w:p w14:paraId="73A59B74" w14:textId="77777777" w:rsidR="00C94FF9" w:rsidRPr="009575E3" w:rsidRDefault="00C94FF9" w:rsidP="00A4422C">
            <w:pPr>
              <w:pStyle w:val="TAL"/>
            </w:pPr>
            <w:r w:rsidRPr="009575E3">
              <w:t>when any of the optional fields is omitted the previous configuration of this field is kept</w:t>
            </w:r>
          </w:p>
        </w:tc>
      </w:tr>
      <w:tr w:rsidR="00C94FF9" w14:paraId="443A1BA9" w14:textId="77777777" w:rsidTr="00A4422C">
        <w:tc>
          <w:tcPr>
            <w:tcW w:w="1479" w:type="dxa"/>
            <w:tcBorders>
              <w:top w:val="double" w:sz="4" w:space="0" w:color="auto"/>
            </w:tcBorders>
          </w:tcPr>
          <w:p w14:paraId="29AFF68D" w14:textId="77777777" w:rsidR="00C94FF9" w:rsidRPr="009575E3" w:rsidRDefault="00C94FF9" w:rsidP="00A4422C">
            <w:pPr>
              <w:pStyle w:val="TAL"/>
            </w:pPr>
            <w:r w:rsidRPr="009575E3">
              <w:t>httpServerList</w:t>
            </w:r>
          </w:p>
        </w:tc>
        <w:tc>
          <w:tcPr>
            <w:tcW w:w="2464" w:type="dxa"/>
            <w:tcBorders>
              <w:top w:val="double" w:sz="4" w:space="0" w:color="auto"/>
            </w:tcBorders>
          </w:tcPr>
          <w:p w14:paraId="5E923C83" w14:textId="77777777" w:rsidR="00C94FF9" w:rsidRPr="009575E3" w:rsidRDefault="00C94FF9" w:rsidP="00A4422C">
            <w:pPr>
              <w:pStyle w:val="TAL"/>
            </w:pPr>
            <w:hyperlink w:anchor="HttpServerList_Type" w:history="1">
              <w:r w:rsidRPr="009575E3">
                <w:rPr>
                  <w:rStyle w:val="Hyperlink"/>
                </w:rPr>
                <w:t>HttpServerList_Type</w:t>
              </w:r>
            </w:hyperlink>
          </w:p>
        </w:tc>
        <w:tc>
          <w:tcPr>
            <w:tcW w:w="493" w:type="dxa"/>
            <w:tcBorders>
              <w:top w:val="double" w:sz="4" w:space="0" w:color="auto"/>
            </w:tcBorders>
          </w:tcPr>
          <w:p w14:paraId="2B285DC2" w14:textId="77777777" w:rsidR="00C94FF9" w:rsidRPr="009575E3" w:rsidRDefault="00C94FF9" w:rsidP="00A4422C">
            <w:pPr>
              <w:pStyle w:val="TAL"/>
            </w:pPr>
            <w:r w:rsidRPr="009575E3">
              <w:t>opt</w:t>
            </w:r>
          </w:p>
        </w:tc>
        <w:tc>
          <w:tcPr>
            <w:tcW w:w="5421" w:type="dxa"/>
            <w:tcBorders>
              <w:top w:val="double" w:sz="4" w:space="0" w:color="auto"/>
            </w:tcBorders>
          </w:tcPr>
          <w:p w14:paraId="46A1B218" w14:textId="77777777" w:rsidR="00C94FF9" w:rsidRPr="009575E3" w:rsidRDefault="00C94FF9" w:rsidP="00A4422C">
            <w:pPr>
              <w:pStyle w:val="TAL"/>
            </w:pPr>
            <w:r w:rsidRPr="009575E3">
              <w:t>IP address and port of simulated HTTP servers</w:t>
            </w:r>
          </w:p>
        </w:tc>
      </w:tr>
    </w:tbl>
    <w:p w14:paraId="0443ED2D" w14:textId="77777777" w:rsidR="00C94FF9" w:rsidRDefault="00C94FF9" w:rsidP="00C94FF9"/>
    <w:p w14:paraId="3CEE9577" w14:textId="77777777" w:rsidR="00C94FF9" w:rsidRDefault="00C94FF9" w:rsidP="00C94FF9">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27191005" w14:textId="77777777" w:rsidTr="00A4422C">
        <w:tc>
          <w:tcPr>
            <w:tcW w:w="9857" w:type="dxa"/>
            <w:gridSpan w:val="4"/>
            <w:shd w:val="clear" w:color="auto" w:fill="E0E0E0"/>
          </w:tcPr>
          <w:p w14:paraId="27E8BFF6" w14:textId="77777777" w:rsidR="00C94FF9" w:rsidRPr="009575E3" w:rsidRDefault="00C94FF9" w:rsidP="00A4422C">
            <w:pPr>
              <w:pStyle w:val="TAL"/>
              <w:rPr>
                <w:b/>
              </w:rPr>
            </w:pPr>
            <w:r w:rsidRPr="009575E3">
              <w:rPr>
                <w:b/>
              </w:rPr>
              <w:t>TTCN-3 Record Type</w:t>
            </w:r>
          </w:p>
        </w:tc>
      </w:tr>
      <w:tr w:rsidR="00C94FF9" w14:paraId="0B488B10" w14:textId="77777777" w:rsidTr="00A4422C">
        <w:tc>
          <w:tcPr>
            <w:tcW w:w="1479" w:type="dxa"/>
            <w:tcBorders>
              <w:bottom w:val="single" w:sz="4" w:space="0" w:color="auto"/>
            </w:tcBorders>
            <w:shd w:val="clear" w:color="auto" w:fill="E0E0E0"/>
          </w:tcPr>
          <w:p w14:paraId="07884685" w14:textId="77777777" w:rsidR="00C94FF9" w:rsidRPr="009575E3" w:rsidRDefault="00C94FF9" w:rsidP="00A4422C">
            <w:pPr>
              <w:pStyle w:val="TAL"/>
              <w:rPr>
                <w:b/>
              </w:rPr>
            </w:pPr>
            <w:bookmarkStart w:id="334" w:name="HTTP_CTRL_CNF" w:colFirst="1" w:colLast="1"/>
            <w:r w:rsidRPr="009575E3">
              <w:rPr>
                <w:b/>
              </w:rPr>
              <w:t>Name</w:t>
            </w:r>
          </w:p>
        </w:tc>
        <w:tc>
          <w:tcPr>
            <w:tcW w:w="8378" w:type="dxa"/>
            <w:gridSpan w:val="3"/>
            <w:tcBorders>
              <w:bottom w:val="single" w:sz="4" w:space="0" w:color="auto"/>
            </w:tcBorders>
            <w:shd w:val="clear" w:color="auto" w:fill="FFFF99"/>
          </w:tcPr>
          <w:p w14:paraId="1206005C" w14:textId="77777777" w:rsidR="00C94FF9" w:rsidRPr="009575E3" w:rsidRDefault="00C94FF9" w:rsidP="00A4422C">
            <w:pPr>
              <w:pStyle w:val="TAL"/>
              <w:rPr>
                <w:b/>
              </w:rPr>
            </w:pPr>
            <w:r w:rsidRPr="009575E3">
              <w:rPr>
                <w:b/>
              </w:rPr>
              <w:t>HTTP_CTRL_CNF</w:t>
            </w:r>
          </w:p>
        </w:tc>
      </w:tr>
      <w:bookmarkEnd w:id="334"/>
      <w:tr w:rsidR="00C94FF9" w14:paraId="59149290" w14:textId="77777777" w:rsidTr="00A4422C">
        <w:tc>
          <w:tcPr>
            <w:tcW w:w="1479" w:type="dxa"/>
            <w:tcBorders>
              <w:bottom w:val="double" w:sz="4" w:space="0" w:color="auto"/>
            </w:tcBorders>
            <w:shd w:val="clear" w:color="auto" w:fill="E0E0E0"/>
          </w:tcPr>
          <w:p w14:paraId="790B9CC8"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4D8A98CB" w14:textId="77777777" w:rsidR="00C94FF9" w:rsidRPr="009575E3" w:rsidRDefault="00C94FF9" w:rsidP="00A4422C">
            <w:pPr>
              <w:pStyle w:val="TAL"/>
            </w:pPr>
            <w:r w:rsidRPr="009575E3">
              <w:t>ASP type to confirm HTTP_CTRL_REQ</w:t>
            </w:r>
          </w:p>
        </w:tc>
      </w:tr>
      <w:tr w:rsidR="00C94FF9" w14:paraId="035B8EAE" w14:textId="77777777" w:rsidTr="00A4422C">
        <w:tc>
          <w:tcPr>
            <w:tcW w:w="1479" w:type="dxa"/>
            <w:tcBorders>
              <w:top w:val="double" w:sz="4" w:space="0" w:color="auto"/>
            </w:tcBorders>
          </w:tcPr>
          <w:p w14:paraId="054790F5" w14:textId="77777777" w:rsidR="00C94FF9" w:rsidRPr="009575E3" w:rsidRDefault="00C94FF9" w:rsidP="00A4422C">
            <w:pPr>
              <w:pStyle w:val="TAL"/>
            </w:pPr>
            <w:r w:rsidRPr="009575E3">
              <w:t>errorInfo</w:t>
            </w:r>
          </w:p>
        </w:tc>
        <w:tc>
          <w:tcPr>
            <w:tcW w:w="2464" w:type="dxa"/>
            <w:tcBorders>
              <w:top w:val="double" w:sz="4" w:space="0" w:color="auto"/>
            </w:tcBorders>
          </w:tcPr>
          <w:p w14:paraId="2590B709" w14:textId="77777777" w:rsidR="00C94FF9" w:rsidRPr="009575E3" w:rsidRDefault="00C94FF9" w:rsidP="00A4422C">
            <w:pPr>
              <w:pStyle w:val="TAL"/>
            </w:pPr>
            <w:r w:rsidRPr="009575E3">
              <w:t>charstring</w:t>
            </w:r>
          </w:p>
        </w:tc>
        <w:tc>
          <w:tcPr>
            <w:tcW w:w="493" w:type="dxa"/>
            <w:tcBorders>
              <w:top w:val="double" w:sz="4" w:space="0" w:color="auto"/>
            </w:tcBorders>
          </w:tcPr>
          <w:p w14:paraId="3BCA984E" w14:textId="77777777" w:rsidR="00C94FF9" w:rsidRPr="009575E3" w:rsidRDefault="00C94FF9" w:rsidP="00A4422C">
            <w:pPr>
              <w:pStyle w:val="TAL"/>
            </w:pPr>
            <w:r w:rsidRPr="009575E3">
              <w:t>opt</w:t>
            </w:r>
          </w:p>
        </w:tc>
        <w:tc>
          <w:tcPr>
            <w:tcW w:w="5421" w:type="dxa"/>
            <w:tcBorders>
              <w:top w:val="double" w:sz="4" w:space="0" w:color="auto"/>
            </w:tcBorders>
          </w:tcPr>
          <w:p w14:paraId="6641BF7A" w14:textId="77777777" w:rsidR="00C94FF9" w:rsidRPr="009575E3" w:rsidRDefault="00C94FF9" w:rsidP="00A4422C">
            <w:pPr>
              <w:pStyle w:val="TAL"/>
            </w:pPr>
            <w:r w:rsidRPr="009575E3">
              <w:t>string indicating a system error</w:t>
            </w:r>
          </w:p>
        </w:tc>
      </w:tr>
    </w:tbl>
    <w:p w14:paraId="6A7D5724" w14:textId="77777777" w:rsidR="00C94FF9" w:rsidRDefault="00C94FF9" w:rsidP="00C94FF9"/>
    <w:p w14:paraId="6584E72D" w14:textId="77777777" w:rsidR="00C94FF9" w:rsidRDefault="00C94FF9" w:rsidP="00C94FF9">
      <w:pPr>
        <w:pStyle w:val="TH"/>
      </w:pPr>
      <w:r>
        <w:t>HTTP_Data_Type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94FF9" w14:paraId="0C0A5C09" w14:textId="77777777" w:rsidTr="00A4422C">
        <w:tc>
          <w:tcPr>
            <w:tcW w:w="9857" w:type="dxa"/>
            <w:gridSpan w:val="3"/>
            <w:shd w:val="clear" w:color="auto" w:fill="E0E0E0"/>
          </w:tcPr>
          <w:p w14:paraId="36A5A727" w14:textId="77777777" w:rsidR="00C94FF9" w:rsidRPr="009575E3" w:rsidRDefault="00C94FF9" w:rsidP="00A4422C">
            <w:pPr>
              <w:pStyle w:val="TAL"/>
              <w:rPr>
                <w:b/>
              </w:rPr>
            </w:pPr>
            <w:r w:rsidRPr="009575E3">
              <w:rPr>
                <w:b/>
              </w:rPr>
              <w:t>TTCN-3 Union Type</w:t>
            </w:r>
          </w:p>
        </w:tc>
      </w:tr>
      <w:tr w:rsidR="00C94FF9" w14:paraId="40D08A01" w14:textId="77777777" w:rsidTr="00A4422C">
        <w:tc>
          <w:tcPr>
            <w:tcW w:w="1479" w:type="dxa"/>
            <w:tcBorders>
              <w:bottom w:val="single" w:sz="4" w:space="0" w:color="auto"/>
            </w:tcBorders>
            <w:shd w:val="clear" w:color="auto" w:fill="E0E0E0"/>
          </w:tcPr>
          <w:p w14:paraId="04798915" w14:textId="77777777" w:rsidR="00C94FF9" w:rsidRPr="009575E3" w:rsidRDefault="00C94FF9" w:rsidP="00A4422C">
            <w:pPr>
              <w:pStyle w:val="TAL"/>
              <w:rPr>
                <w:b/>
              </w:rPr>
            </w:pPr>
            <w:bookmarkStart w:id="335" w:name="HTTP_Data_Type" w:colFirst="1" w:colLast="1"/>
            <w:r w:rsidRPr="009575E3">
              <w:rPr>
                <w:b/>
              </w:rPr>
              <w:t>Name</w:t>
            </w:r>
          </w:p>
        </w:tc>
        <w:tc>
          <w:tcPr>
            <w:tcW w:w="8378" w:type="dxa"/>
            <w:gridSpan w:val="2"/>
            <w:tcBorders>
              <w:bottom w:val="single" w:sz="4" w:space="0" w:color="auto"/>
            </w:tcBorders>
            <w:shd w:val="clear" w:color="auto" w:fill="FFFF99"/>
          </w:tcPr>
          <w:p w14:paraId="458CACDE" w14:textId="77777777" w:rsidR="00C94FF9" w:rsidRPr="009575E3" w:rsidRDefault="00C94FF9" w:rsidP="00A4422C">
            <w:pPr>
              <w:pStyle w:val="TAL"/>
              <w:rPr>
                <w:b/>
              </w:rPr>
            </w:pPr>
            <w:r w:rsidRPr="009575E3">
              <w:rPr>
                <w:b/>
              </w:rPr>
              <w:t>HTTP_Data_Type</w:t>
            </w:r>
          </w:p>
        </w:tc>
      </w:tr>
      <w:bookmarkEnd w:id="335"/>
      <w:tr w:rsidR="00C94FF9" w14:paraId="6E63FB6E" w14:textId="77777777" w:rsidTr="00A4422C">
        <w:tc>
          <w:tcPr>
            <w:tcW w:w="1479" w:type="dxa"/>
            <w:tcBorders>
              <w:bottom w:val="double" w:sz="4" w:space="0" w:color="auto"/>
            </w:tcBorders>
            <w:shd w:val="clear" w:color="auto" w:fill="E0E0E0"/>
          </w:tcPr>
          <w:p w14:paraId="1B4B1B89" w14:textId="77777777" w:rsidR="00C94FF9" w:rsidRPr="009575E3" w:rsidRDefault="00C94FF9" w:rsidP="00A4422C">
            <w:pPr>
              <w:pStyle w:val="TAL"/>
              <w:rPr>
                <w:b/>
              </w:rPr>
            </w:pPr>
            <w:r w:rsidRPr="009575E3">
              <w:rPr>
                <w:b/>
              </w:rPr>
              <w:t>Comment</w:t>
            </w:r>
          </w:p>
        </w:tc>
        <w:tc>
          <w:tcPr>
            <w:tcW w:w="8378" w:type="dxa"/>
            <w:gridSpan w:val="2"/>
            <w:tcBorders>
              <w:bottom w:val="double" w:sz="4" w:space="0" w:color="auto"/>
            </w:tcBorders>
          </w:tcPr>
          <w:p w14:paraId="2B6C2213" w14:textId="77777777" w:rsidR="00C94FF9" w:rsidRPr="009575E3" w:rsidRDefault="00C94FF9" w:rsidP="00A4422C">
            <w:pPr>
              <w:pStyle w:val="TAL"/>
            </w:pPr>
          </w:p>
        </w:tc>
      </w:tr>
      <w:tr w:rsidR="00C94FF9" w14:paraId="3B073B78" w14:textId="77777777" w:rsidTr="00A4422C">
        <w:tc>
          <w:tcPr>
            <w:tcW w:w="1479" w:type="dxa"/>
            <w:tcBorders>
              <w:top w:val="double" w:sz="4" w:space="0" w:color="auto"/>
            </w:tcBorders>
          </w:tcPr>
          <w:p w14:paraId="0CB1A493" w14:textId="77777777" w:rsidR="00C94FF9" w:rsidRPr="009575E3" w:rsidRDefault="00C94FF9" w:rsidP="00A4422C">
            <w:pPr>
              <w:pStyle w:val="TAL"/>
            </w:pPr>
            <w:r w:rsidRPr="009575E3">
              <w:t>request</w:t>
            </w:r>
          </w:p>
        </w:tc>
        <w:tc>
          <w:tcPr>
            <w:tcW w:w="2957" w:type="dxa"/>
            <w:tcBorders>
              <w:top w:val="double" w:sz="4" w:space="0" w:color="auto"/>
            </w:tcBorders>
          </w:tcPr>
          <w:p w14:paraId="16034763" w14:textId="77777777" w:rsidR="00C94FF9" w:rsidRPr="009575E3" w:rsidRDefault="00C94FF9" w:rsidP="00A4422C">
            <w:pPr>
              <w:pStyle w:val="TAL"/>
            </w:pPr>
            <w:hyperlink w:anchor="HttpRequest_Type" w:history="1">
              <w:r w:rsidRPr="009575E3">
                <w:rPr>
                  <w:rStyle w:val="Hyperlink"/>
                </w:rPr>
                <w:t>HttpRequest_Type</w:t>
              </w:r>
            </w:hyperlink>
          </w:p>
        </w:tc>
        <w:tc>
          <w:tcPr>
            <w:tcW w:w="5421" w:type="dxa"/>
            <w:tcBorders>
              <w:top w:val="double" w:sz="4" w:space="0" w:color="auto"/>
            </w:tcBorders>
          </w:tcPr>
          <w:p w14:paraId="16D66C58" w14:textId="77777777" w:rsidR="00C94FF9" w:rsidRPr="009575E3" w:rsidRDefault="00C94FF9" w:rsidP="00A4422C">
            <w:pPr>
              <w:pStyle w:val="TAL"/>
            </w:pPr>
          </w:p>
        </w:tc>
      </w:tr>
      <w:tr w:rsidR="00C94FF9" w14:paraId="35067CC6" w14:textId="77777777" w:rsidTr="00A4422C">
        <w:tc>
          <w:tcPr>
            <w:tcW w:w="1479" w:type="dxa"/>
          </w:tcPr>
          <w:p w14:paraId="1F8139B8" w14:textId="77777777" w:rsidR="00C94FF9" w:rsidRPr="009575E3" w:rsidRDefault="00C94FF9" w:rsidP="00A4422C">
            <w:pPr>
              <w:pStyle w:val="TAL"/>
            </w:pPr>
            <w:r w:rsidRPr="009575E3">
              <w:t>response</w:t>
            </w:r>
          </w:p>
        </w:tc>
        <w:tc>
          <w:tcPr>
            <w:tcW w:w="2957" w:type="dxa"/>
          </w:tcPr>
          <w:p w14:paraId="3B901A7E" w14:textId="77777777" w:rsidR="00C94FF9" w:rsidRPr="009575E3" w:rsidRDefault="00C94FF9" w:rsidP="00A4422C">
            <w:pPr>
              <w:pStyle w:val="TAL"/>
            </w:pPr>
            <w:hyperlink w:anchor="HttpResponse_Type" w:history="1">
              <w:r w:rsidRPr="009575E3">
                <w:rPr>
                  <w:rStyle w:val="Hyperlink"/>
                </w:rPr>
                <w:t>HttpResponse_Type</w:t>
              </w:r>
            </w:hyperlink>
          </w:p>
        </w:tc>
        <w:tc>
          <w:tcPr>
            <w:tcW w:w="5421" w:type="dxa"/>
          </w:tcPr>
          <w:p w14:paraId="225514AA" w14:textId="77777777" w:rsidR="00C94FF9" w:rsidRPr="009575E3" w:rsidRDefault="00C94FF9" w:rsidP="00A4422C">
            <w:pPr>
              <w:pStyle w:val="TAL"/>
            </w:pPr>
          </w:p>
        </w:tc>
      </w:tr>
    </w:tbl>
    <w:p w14:paraId="54ED888D" w14:textId="77777777" w:rsidR="00C94FF9" w:rsidRDefault="00C94FF9" w:rsidP="00C94FF9"/>
    <w:p w14:paraId="379C7425" w14:textId="77777777" w:rsidR="00C94FF9" w:rsidRDefault="00C94FF9" w:rsidP="00C94FF9">
      <w:pPr>
        <w:pStyle w:val="TH"/>
      </w:pPr>
      <w:r>
        <w:lastRenderedPageBreak/>
        <w:t>HTTP_DATA_ASP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64677381" w14:textId="77777777" w:rsidTr="00A4422C">
        <w:tc>
          <w:tcPr>
            <w:tcW w:w="9857" w:type="dxa"/>
            <w:gridSpan w:val="4"/>
            <w:shd w:val="clear" w:color="auto" w:fill="E0E0E0"/>
          </w:tcPr>
          <w:p w14:paraId="08209100" w14:textId="77777777" w:rsidR="00C94FF9" w:rsidRPr="009575E3" w:rsidRDefault="00C94FF9" w:rsidP="00A4422C">
            <w:pPr>
              <w:pStyle w:val="TAL"/>
              <w:rPr>
                <w:b/>
              </w:rPr>
            </w:pPr>
            <w:r w:rsidRPr="009575E3">
              <w:rPr>
                <w:b/>
              </w:rPr>
              <w:t>TTCN-3 Record Type</w:t>
            </w:r>
          </w:p>
        </w:tc>
      </w:tr>
      <w:tr w:rsidR="00C94FF9" w14:paraId="11D70190" w14:textId="77777777" w:rsidTr="00A4422C">
        <w:tc>
          <w:tcPr>
            <w:tcW w:w="1479" w:type="dxa"/>
            <w:tcBorders>
              <w:bottom w:val="single" w:sz="4" w:space="0" w:color="auto"/>
            </w:tcBorders>
            <w:shd w:val="clear" w:color="auto" w:fill="E0E0E0"/>
          </w:tcPr>
          <w:p w14:paraId="6FC71924" w14:textId="77777777" w:rsidR="00C94FF9" w:rsidRPr="009575E3" w:rsidRDefault="00C94FF9" w:rsidP="00A4422C">
            <w:pPr>
              <w:pStyle w:val="TAL"/>
              <w:rPr>
                <w:b/>
              </w:rPr>
            </w:pPr>
            <w:bookmarkStart w:id="336" w:name="HTTP_DATA_ASP" w:colFirst="1" w:colLast="1"/>
            <w:r w:rsidRPr="009575E3">
              <w:rPr>
                <w:b/>
              </w:rPr>
              <w:t>Name</w:t>
            </w:r>
          </w:p>
        </w:tc>
        <w:tc>
          <w:tcPr>
            <w:tcW w:w="8378" w:type="dxa"/>
            <w:gridSpan w:val="3"/>
            <w:tcBorders>
              <w:bottom w:val="single" w:sz="4" w:space="0" w:color="auto"/>
            </w:tcBorders>
            <w:shd w:val="clear" w:color="auto" w:fill="FFFF99"/>
          </w:tcPr>
          <w:p w14:paraId="441C6EE4" w14:textId="77777777" w:rsidR="00C94FF9" w:rsidRPr="009575E3" w:rsidRDefault="00C94FF9" w:rsidP="00A4422C">
            <w:pPr>
              <w:pStyle w:val="TAL"/>
              <w:rPr>
                <w:b/>
              </w:rPr>
            </w:pPr>
            <w:r w:rsidRPr="009575E3">
              <w:rPr>
                <w:b/>
              </w:rPr>
              <w:t>HTTP_DATA_ASP</w:t>
            </w:r>
          </w:p>
        </w:tc>
      </w:tr>
      <w:bookmarkEnd w:id="336"/>
      <w:tr w:rsidR="00C94FF9" w14:paraId="445F35A1" w14:textId="77777777" w:rsidTr="00A4422C">
        <w:tc>
          <w:tcPr>
            <w:tcW w:w="1479" w:type="dxa"/>
            <w:tcBorders>
              <w:bottom w:val="double" w:sz="4" w:space="0" w:color="auto"/>
            </w:tcBorders>
            <w:shd w:val="clear" w:color="auto" w:fill="E0E0E0"/>
          </w:tcPr>
          <w:p w14:paraId="0063B7E6"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0C92AA14" w14:textId="77777777" w:rsidR="00C94FF9" w:rsidRPr="009575E3" w:rsidRDefault="00C94FF9" w:rsidP="00A4422C">
            <w:pPr>
              <w:pStyle w:val="TAL"/>
            </w:pPr>
            <w:r w:rsidRPr="009575E3">
              <w:t>ASP type for sending a message from the http layer to TTCN;</w:t>
            </w:r>
          </w:p>
          <w:p w14:paraId="71938B98" w14:textId="77777777" w:rsidR="00C94FF9" w:rsidRPr="009575E3" w:rsidRDefault="00C94FF9" w:rsidP="00A4422C">
            <w:pPr>
              <w:pStyle w:val="TAL"/>
            </w:pPr>
            <w:r w:rsidRPr="009575E3">
              <w:t>it transports relevant information of a http Request from the UE to the Tester</w:t>
            </w:r>
          </w:p>
        </w:tc>
      </w:tr>
      <w:tr w:rsidR="00C94FF9" w14:paraId="227041E2" w14:textId="77777777" w:rsidTr="00A4422C">
        <w:tc>
          <w:tcPr>
            <w:tcW w:w="1479" w:type="dxa"/>
            <w:tcBorders>
              <w:top w:val="double" w:sz="4" w:space="0" w:color="auto"/>
            </w:tcBorders>
          </w:tcPr>
          <w:p w14:paraId="13992FF1" w14:textId="77777777" w:rsidR="00C94FF9" w:rsidRPr="009575E3" w:rsidRDefault="00C94FF9" w:rsidP="00A4422C">
            <w:pPr>
              <w:pStyle w:val="TAL"/>
            </w:pPr>
            <w:r w:rsidRPr="009575E3">
              <w:t>routingInfo</w:t>
            </w:r>
          </w:p>
        </w:tc>
        <w:tc>
          <w:tcPr>
            <w:tcW w:w="2464" w:type="dxa"/>
            <w:tcBorders>
              <w:top w:val="double" w:sz="4" w:space="0" w:color="auto"/>
            </w:tcBorders>
          </w:tcPr>
          <w:p w14:paraId="76D0EAD8" w14:textId="77777777" w:rsidR="00C94FF9" w:rsidRPr="009575E3" w:rsidRDefault="00C94FF9" w:rsidP="00A4422C">
            <w:pPr>
              <w:pStyle w:val="TAL"/>
            </w:pPr>
            <w:r w:rsidRPr="009575E3">
              <w:t>IP_Connection_Type</w:t>
            </w:r>
          </w:p>
        </w:tc>
        <w:tc>
          <w:tcPr>
            <w:tcW w:w="493" w:type="dxa"/>
            <w:tcBorders>
              <w:top w:val="double" w:sz="4" w:space="0" w:color="auto"/>
            </w:tcBorders>
          </w:tcPr>
          <w:p w14:paraId="47CE4672" w14:textId="77777777" w:rsidR="00C94FF9" w:rsidRPr="009575E3" w:rsidRDefault="00C94FF9" w:rsidP="00A4422C">
            <w:pPr>
              <w:pStyle w:val="TAL"/>
            </w:pPr>
          </w:p>
        </w:tc>
        <w:tc>
          <w:tcPr>
            <w:tcW w:w="5421" w:type="dxa"/>
            <w:tcBorders>
              <w:top w:val="double" w:sz="4" w:space="0" w:color="auto"/>
            </w:tcBorders>
          </w:tcPr>
          <w:p w14:paraId="4F71657F" w14:textId="77777777" w:rsidR="00C94FF9" w:rsidRPr="009575E3" w:rsidRDefault="00C94FF9" w:rsidP="00A4422C">
            <w:pPr>
              <w:pStyle w:val="TAL"/>
            </w:pPr>
            <w:r w:rsidRPr="009575E3">
              <w:t>TCP connection from which the request has been received;</w:t>
            </w:r>
          </w:p>
          <w:p w14:paraId="4C4F8A0F" w14:textId="77777777" w:rsidR="00C94FF9" w:rsidRPr="009575E3" w:rsidRDefault="00C94FF9" w:rsidP="00A4422C">
            <w:pPr>
              <w:pStyle w:val="TAL"/>
            </w:pPr>
            <w:r w:rsidRPr="009575E3">
              <w:t>=&gt; response shall use the same</w:t>
            </w:r>
          </w:p>
        </w:tc>
      </w:tr>
      <w:tr w:rsidR="00C94FF9" w14:paraId="4D890010" w14:textId="77777777" w:rsidTr="00A4422C">
        <w:tc>
          <w:tcPr>
            <w:tcW w:w="1479" w:type="dxa"/>
          </w:tcPr>
          <w:p w14:paraId="479C4C2D" w14:textId="77777777" w:rsidR="00C94FF9" w:rsidRPr="009575E3" w:rsidRDefault="00C94FF9" w:rsidP="00A4422C">
            <w:pPr>
              <w:pStyle w:val="TAL"/>
            </w:pPr>
            <w:r w:rsidRPr="009575E3">
              <w:t>http</w:t>
            </w:r>
          </w:p>
        </w:tc>
        <w:tc>
          <w:tcPr>
            <w:tcW w:w="2464" w:type="dxa"/>
          </w:tcPr>
          <w:p w14:paraId="5223225A" w14:textId="77777777" w:rsidR="00C94FF9" w:rsidRPr="009575E3" w:rsidRDefault="00C94FF9" w:rsidP="00A4422C">
            <w:pPr>
              <w:pStyle w:val="TAL"/>
            </w:pPr>
            <w:hyperlink w:anchor="HTTP_Data_Type" w:history="1">
              <w:r w:rsidRPr="009575E3">
                <w:rPr>
                  <w:rStyle w:val="Hyperlink"/>
                </w:rPr>
                <w:t>HTTP_Data_Type</w:t>
              </w:r>
            </w:hyperlink>
          </w:p>
        </w:tc>
        <w:tc>
          <w:tcPr>
            <w:tcW w:w="493" w:type="dxa"/>
          </w:tcPr>
          <w:p w14:paraId="28E9C5E4" w14:textId="77777777" w:rsidR="00C94FF9" w:rsidRPr="009575E3" w:rsidRDefault="00C94FF9" w:rsidP="00A4422C">
            <w:pPr>
              <w:pStyle w:val="TAL"/>
            </w:pPr>
          </w:p>
        </w:tc>
        <w:tc>
          <w:tcPr>
            <w:tcW w:w="5421" w:type="dxa"/>
          </w:tcPr>
          <w:p w14:paraId="2B598496" w14:textId="77777777" w:rsidR="00C94FF9" w:rsidRPr="009575E3" w:rsidRDefault="00C94FF9" w:rsidP="00A4422C">
            <w:pPr>
              <w:pStyle w:val="TAL"/>
            </w:pPr>
            <w:r w:rsidRPr="009575E3">
              <w:t>MCData test case 6.8.4 needs HTTP request in DL and HTTP response in UL</w:t>
            </w:r>
          </w:p>
          <w:p w14:paraId="24403048" w14:textId="77777777" w:rsidR="00C94FF9" w:rsidRPr="009575E3" w:rsidRDefault="00C94FF9" w:rsidP="00A4422C">
            <w:pPr>
              <w:pStyle w:val="TAL"/>
            </w:pPr>
            <w:r w:rsidRPr="009575E3">
              <w:t>=&gt; union instead of separate ASPs (HTTP_DATA_REQ/IND)</w:t>
            </w:r>
          </w:p>
        </w:tc>
      </w:tr>
    </w:tbl>
    <w:p w14:paraId="1BD451B6" w14:textId="77777777" w:rsidR="00C94FF9" w:rsidRDefault="00C94FF9" w:rsidP="00C94FF9"/>
    <w:p w14:paraId="3B4F7C2C" w14:textId="77777777" w:rsidR="00C94FF9" w:rsidRDefault="00C94FF9" w:rsidP="00C94FF9">
      <w:pPr>
        <w:pStyle w:val="TH"/>
      </w:pPr>
      <w:r>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94FF9" w14:paraId="188972BB" w14:textId="77777777" w:rsidTr="00A4422C">
        <w:tc>
          <w:tcPr>
            <w:tcW w:w="9857" w:type="dxa"/>
            <w:gridSpan w:val="3"/>
            <w:shd w:val="clear" w:color="auto" w:fill="E0E0E0"/>
          </w:tcPr>
          <w:p w14:paraId="735B81A4" w14:textId="77777777" w:rsidR="00C94FF9" w:rsidRPr="009575E3" w:rsidRDefault="00C94FF9" w:rsidP="00A4422C">
            <w:pPr>
              <w:pStyle w:val="TAL"/>
              <w:rPr>
                <w:b/>
              </w:rPr>
            </w:pPr>
            <w:r w:rsidRPr="009575E3">
              <w:rPr>
                <w:b/>
              </w:rPr>
              <w:t>TTCN-3 Union Type</w:t>
            </w:r>
          </w:p>
        </w:tc>
      </w:tr>
      <w:tr w:rsidR="00C94FF9" w14:paraId="49D73EAB" w14:textId="77777777" w:rsidTr="00A4422C">
        <w:tc>
          <w:tcPr>
            <w:tcW w:w="1479" w:type="dxa"/>
            <w:tcBorders>
              <w:bottom w:val="single" w:sz="4" w:space="0" w:color="auto"/>
            </w:tcBorders>
            <w:shd w:val="clear" w:color="auto" w:fill="E0E0E0"/>
          </w:tcPr>
          <w:p w14:paraId="6C03370A" w14:textId="77777777" w:rsidR="00C94FF9" w:rsidRPr="009575E3" w:rsidRDefault="00C94FF9" w:rsidP="00A4422C">
            <w:pPr>
              <w:pStyle w:val="TAL"/>
              <w:rPr>
                <w:b/>
              </w:rPr>
            </w:pPr>
            <w:bookmarkStart w:id="337" w:name="HttpMessageBody" w:colFirst="1" w:colLast="1"/>
            <w:r w:rsidRPr="009575E3">
              <w:rPr>
                <w:b/>
              </w:rPr>
              <w:t>Name</w:t>
            </w:r>
          </w:p>
        </w:tc>
        <w:tc>
          <w:tcPr>
            <w:tcW w:w="8378" w:type="dxa"/>
            <w:gridSpan w:val="2"/>
            <w:tcBorders>
              <w:bottom w:val="single" w:sz="4" w:space="0" w:color="auto"/>
            </w:tcBorders>
            <w:shd w:val="clear" w:color="auto" w:fill="FFFF99"/>
          </w:tcPr>
          <w:p w14:paraId="526362EF" w14:textId="77777777" w:rsidR="00C94FF9" w:rsidRPr="009575E3" w:rsidRDefault="00C94FF9" w:rsidP="00A4422C">
            <w:pPr>
              <w:pStyle w:val="TAL"/>
              <w:rPr>
                <w:b/>
              </w:rPr>
            </w:pPr>
            <w:r w:rsidRPr="009575E3">
              <w:rPr>
                <w:b/>
              </w:rPr>
              <w:t>HttpMessageBody</w:t>
            </w:r>
          </w:p>
        </w:tc>
      </w:tr>
      <w:bookmarkEnd w:id="337"/>
      <w:tr w:rsidR="00C94FF9" w14:paraId="7D4B52B2" w14:textId="77777777" w:rsidTr="00A4422C">
        <w:tc>
          <w:tcPr>
            <w:tcW w:w="1479" w:type="dxa"/>
            <w:tcBorders>
              <w:bottom w:val="double" w:sz="4" w:space="0" w:color="auto"/>
            </w:tcBorders>
            <w:shd w:val="clear" w:color="auto" w:fill="E0E0E0"/>
          </w:tcPr>
          <w:p w14:paraId="618C09C6" w14:textId="77777777" w:rsidR="00C94FF9" w:rsidRPr="009575E3" w:rsidRDefault="00C94FF9" w:rsidP="00A4422C">
            <w:pPr>
              <w:pStyle w:val="TAL"/>
              <w:rPr>
                <w:b/>
              </w:rPr>
            </w:pPr>
            <w:r w:rsidRPr="009575E3">
              <w:rPr>
                <w:b/>
              </w:rPr>
              <w:t>Comment</w:t>
            </w:r>
          </w:p>
        </w:tc>
        <w:tc>
          <w:tcPr>
            <w:tcW w:w="8378" w:type="dxa"/>
            <w:gridSpan w:val="2"/>
            <w:tcBorders>
              <w:bottom w:val="double" w:sz="4" w:space="0" w:color="auto"/>
            </w:tcBorders>
          </w:tcPr>
          <w:p w14:paraId="545FE119" w14:textId="77777777" w:rsidR="00C94FF9" w:rsidRPr="009575E3" w:rsidRDefault="00C94FF9" w:rsidP="00A4422C">
            <w:pPr>
              <w:pStyle w:val="TAL"/>
            </w:pPr>
          </w:p>
        </w:tc>
      </w:tr>
      <w:tr w:rsidR="00C94FF9" w14:paraId="5F29A564" w14:textId="77777777" w:rsidTr="00A4422C">
        <w:tc>
          <w:tcPr>
            <w:tcW w:w="1479" w:type="dxa"/>
            <w:tcBorders>
              <w:top w:val="double" w:sz="4" w:space="0" w:color="auto"/>
            </w:tcBorders>
          </w:tcPr>
          <w:p w14:paraId="4DB075F7" w14:textId="77777777" w:rsidR="00C94FF9" w:rsidRPr="009575E3" w:rsidRDefault="00C94FF9" w:rsidP="00A4422C">
            <w:pPr>
              <w:pStyle w:val="TAL"/>
            </w:pPr>
            <w:r w:rsidRPr="009575E3">
              <w:t>text</w:t>
            </w:r>
          </w:p>
        </w:tc>
        <w:tc>
          <w:tcPr>
            <w:tcW w:w="2957" w:type="dxa"/>
            <w:tcBorders>
              <w:top w:val="double" w:sz="4" w:space="0" w:color="auto"/>
            </w:tcBorders>
          </w:tcPr>
          <w:p w14:paraId="05AA75F3" w14:textId="77777777" w:rsidR="00C94FF9" w:rsidRPr="009575E3" w:rsidRDefault="00C94FF9" w:rsidP="00A4422C">
            <w:pPr>
              <w:pStyle w:val="TAL"/>
            </w:pPr>
            <w:r w:rsidRPr="009575E3">
              <w:t>charstring</w:t>
            </w:r>
          </w:p>
        </w:tc>
        <w:tc>
          <w:tcPr>
            <w:tcW w:w="5421" w:type="dxa"/>
            <w:tcBorders>
              <w:top w:val="double" w:sz="4" w:space="0" w:color="auto"/>
            </w:tcBorders>
          </w:tcPr>
          <w:p w14:paraId="777BB05C" w14:textId="77777777" w:rsidR="00C94FF9" w:rsidRPr="009575E3" w:rsidRDefault="00C94FF9" w:rsidP="00A4422C">
            <w:pPr>
              <w:pStyle w:val="TAL"/>
            </w:pPr>
          </w:p>
        </w:tc>
      </w:tr>
      <w:tr w:rsidR="00C94FF9" w14:paraId="24BD64E6" w14:textId="77777777" w:rsidTr="00A4422C">
        <w:tc>
          <w:tcPr>
            <w:tcW w:w="1479" w:type="dxa"/>
          </w:tcPr>
          <w:p w14:paraId="5BBAE3CA" w14:textId="77777777" w:rsidR="00C94FF9" w:rsidRPr="009575E3" w:rsidRDefault="00C94FF9" w:rsidP="00A4422C">
            <w:pPr>
              <w:pStyle w:val="TAL"/>
            </w:pPr>
            <w:r w:rsidRPr="009575E3">
              <w:t>binary</w:t>
            </w:r>
          </w:p>
        </w:tc>
        <w:tc>
          <w:tcPr>
            <w:tcW w:w="2957" w:type="dxa"/>
          </w:tcPr>
          <w:p w14:paraId="2BC19CE4" w14:textId="77777777" w:rsidR="00C94FF9" w:rsidRPr="009575E3" w:rsidRDefault="00C94FF9" w:rsidP="00A4422C">
            <w:pPr>
              <w:pStyle w:val="TAL"/>
            </w:pPr>
            <w:r w:rsidRPr="009575E3">
              <w:t>octetstring</w:t>
            </w:r>
          </w:p>
        </w:tc>
        <w:tc>
          <w:tcPr>
            <w:tcW w:w="5421" w:type="dxa"/>
          </w:tcPr>
          <w:p w14:paraId="3DACAEDF" w14:textId="77777777" w:rsidR="00C94FF9" w:rsidRPr="009575E3" w:rsidRDefault="00C94FF9" w:rsidP="00A4422C">
            <w:pPr>
              <w:pStyle w:val="TAL"/>
            </w:pPr>
          </w:p>
        </w:tc>
      </w:tr>
      <w:tr w:rsidR="00C94FF9" w14:paraId="7D9CD18E" w14:textId="77777777" w:rsidTr="00A4422C">
        <w:tc>
          <w:tcPr>
            <w:tcW w:w="1479" w:type="dxa"/>
          </w:tcPr>
          <w:p w14:paraId="10D494C3" w14:textId="77777777" w:rsidR="00C94FF9" w:rsidRPr="009575E3" w:rsidRDefault="00C94FF9" w:rsidP="00A4422C">
            <w:pPr>
              <w:pStyle w:val="TAL"/>
            </w:pPr>
            <w:r w:rsidRPr="009575E3">
              <w:t>mime</w:t>
            </w:r>
          </w:p>
        </w:tc>
        <w:tc>
          <w:tcPr>
            <w:tcW w:w="2957" w:type="dxa"/>
          </w:tcPr>
          <w:p w14:paraId="465BC213" w14:textId="77777777" w:rsidR="00C94FF9" w:rsidRPr="009575E3" w:rsidRDefault="00C94FF9" w:rsidP="00A4422C">
            <w:pPr>
              <w:pStyle w:val="TAL"/>
            </w:pPr>
            <w:r w:rsidRPr="009575E3">
              <w:t>MIME_Message</w:t>
            </w:r>
          </w:p>
        </w:tc>
        <w:tc>
          <w:tcPr>
            <w:tcW w:w="5421" w:type="dxa"/>
          </w:tcPr>
          <w:p w14:paraId="49312672" w14:textId="77777777" w:rsidR="00C94FF9" w:rsidRPr="009575E3" w:rsidRDefault="00C94FF9" w:rsidP="00A4422C">
            <w:pPr>
              <w:pStyle w:val="TAL"/>
            </w:pPr>
          </w:p>
        </w:tc>
      </w:tr>
    </w:tbl>
    <w:p w14:paraId="0420353E" w14:textId="77777777" w:rsidR="00C94FF9" w:rsidRDefault="00C94FF9" w:rsidP="00C94FF9"/>
    <w:p w14:paraId="62A73A5A" w14:textId="77777777" w:rsidR="00C94FF9" w:rsidRDefault="00C94FF9" w:rsidP="00C94FF9">
      <w:pPr>
        <w:pStyle w:val="TH"/>
      </w:pPr>
      <w:r>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109A5EA8" w14:textId="77777777" w:rsidTr="00A4422C">
        <w:tc>
          <w:tcPr>
            <w:tcW w:w="9857" w:type="dxa"/>
            <w:gridSpan w:val="4"/>
            <w:shd w:val="clear" w:color="auto" w:fill="E0E0E0"/>
          </w:tcPr>
          <w:p w14:paraId="44767CB1" w14:textId="77777777" w:rsidR="00C94FF9" w:rsidRPr="009575E3" w:rsidRDefault="00C94FF9" w:rsidP="00A4422C">
            <w:pPr>
              <w:pStyle w:val="TAL"/>
              <w:rPr>
                <w:b/>
              </w:rPr>
            </w:pPr>
            <w:r w:rsidRPr="009575E3">
              <w:rPr>
                <w:b/>
              </w:rPr>
              <w:t>TTCN-3 Record Type</w:t>
            </w:r>
          </w:p>
        </w:tc>
      </w:tr>
      <w:tr w:rsidR="00C94FF9" w14:paraId="4DB113CE" w14:textId="77777777" w:rsidTr="00A4422C">
        <w:tc>
          <w:tcPr>
            <w:tcW w:w="1479" w:type="dxa"/>
            <w:tcBorders>
              <w:bottom w:val="single" w:sz="4" w:space="0" w:color="auto"/>
            </w:tcBorders>
            <w:shd w:val="clear" w:color="auto" w:fill="E0E0E0"/>
          </w:tcPr>
          <w:p w14:paraId="0D2E0A08" w14:textId="77777777" w:rsidR="00C94FF9" w:rsidRPr="009575E3" w:rsidRDefault="00C94FF9" w:rsidP="00A4422C">
            <w:pPr>
              <w:pStyle w:val="TAL"/>
              <w:rPr>
                <w:b/>
              </w:rPr>
            </w:pPr>
            <w:bookmarkStart w:id="338" w:name="HttpRequest_Type" w:colFirst="1" w:colLast="1"/>
            <w:r w:rsidRPr="009575E3">
              <w:rPr>
                <w:b/>
              </w:rPr>
              <w:t>Name</w:t>
            </w:r>
          </w:p>
        </w:tc>
        <w:tc>
          <w:tcPr>
            <w:tcW w:w="8378" w:type="dxa"/>
            <w:gridSpan w:val="3"/>
            <w:tcBorders>
              <w:bottom w:val="single" w:sz="4" w:space="0" w:color="auto"/>
            </w:tcBorders>
            <w:shd w:val="clear" w:color="auto" w:fill="FFFF99"/>
          </w:tcPr>
          <w:p w14:paraId="3A4394D2" w14:textId="77777777" w:rsidR="00C94FF9" w:rsidRPr="009575E3" w:rsidRDefault="00C94FF9" w:rsidP="00A4422C">
            <w:pPr>
              <w:pStyle w:val="TAL"/>
              <w:rPr>
                <w:b/>
              </w:rPr>
            </w:pPr>
            <w:r w:rsidRPr="009575E3">
              <w:rPr>
                <w:b/>
              </w:rPr>
              <w:t>HttpRequest_Type</w:t>
            </w:r>
          </w:p>
        </w:tc>
      </w:tr>
      <w:bookmarkEnd w:id="338"/>
      <w:tr w:rsidR="00C94FF9" w14:paraId="16E1BBF6" w14:textId="77777777" w:rsidTr="00A4422C">
        <w:tc>
          <w:tcPr>
            <w:tcW w:w="1479" w:type="dxa"/>
            <w:tcBorders>
              <w:bottom w:val="double" w:sz="4" w:space="0" w:color="auto"/>
            </w:tcBorders>
            <w:shd w:val="clear" w:color="auto" w:fill="E0E0E0"/>
          </w:tcPr>
          <w:p w14:paraId="1D51A5AC"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604D772C" w14:textId="77777777" w:rsidR="00C94FF9" w:rsidRPr="009575E3" w:rsidRDefault="00C94FF9" w:rsidP="00A4422C">
            <w:pPr>
              <w:pStyle w:val="TAL"/>
            </w:pPr>
          </w:p>
        </w:tc>
      </w:tr>
      <w:tr w:rsidR="00C94FF9" w14:paraId="6097FD35" w14:textId="77777777" w:rsidTr="00A4422C">
        <w:tc>
          <w:tcPr>
            <w:tcW w:w="1479" w:type="dxa"/>
            <w:tcBorders>
              <w:top w:val="double" w:sz="4" w:space="0" w:color="auto"/>
            </w:tcBorders>
          </w:tcPr>
          <w:p w14:paraId="6CF49233" w14:textId="77777777" w:rsidR="00C94FF9" w:rsidRPr="009575E3" w:rsidRDefault="00C94FF9" w:rsidP="00A4422C">
            <w:pPr>
              <w:pStyle w:val="TAL"/>
            </w:pPr>
            <w:r w:rsidRPr="009575E3">
              <w:t>requestLine</w:t>
            </w:r>
          </w:p>
        </w:tc>
        <w:tc>
          <w:tcPr>
            <w:tcW w:w="2464" w:type="dxa"/>
            <w:tcBorders>
              <w:top w:val="double" w:sz="4" w:space="0" w:color="auto"/>
            </w:tcBorders>
          </w:tcPr>
          <w:p w14:paraId="7D999374" w14:textId="77777777" w:rsidR="00C94FF9" w:rsidRPr="009575E3" w:rsidRDefault="00C94FF9" w:rsidP="00A4422C">
            <w:pPr>
              <w:pStyle w:val="TAL"/>
            </w:pPr>
            <w:hyperlink w:anchor="HttpRequestLine_Type" w:history="1">
              <w:r w:rsidRPr="009575E3">
                <w:rPr>
                  <w:rStyle w:val="Hyperlink"/>
                </w:rPr>
                <w:t>HttpRequestLine_Type</w:t>
              </w:r>
            </w:hyperlink>
          </w:p>
        </w:tc>
        <w:tc>
          <w:tcPr>
            <w:tcW w:w="493" w:type="dxa"/>
            <w:tcBorders>
              <w:top w:val="double" w:sz="4" w:space="0" w:color="auto"/>
            </w:tcBorders>
          </w:tcPr>
          <w:p w14:paraId="07BABCC2" w14:textId="77777777" w:rsidR="00C94FF9" w:rsidRPr="009575E3" w:rsidRDefault="00C94FF9" w:rsidP="00A4422C">
            <w:pPr>
              <w:pStyle w:val="TAL"/>
            </w:pPr>
          </w:p>
        </w:tc>
        <w:tc>
          <w:tcPr>
            <w:tcW w:w="5421" w:type="dxa"/>
            <w:tcBorders>
              <w:top w:val="double" w:sz="4" w:space="0" w:color="auto"/>
            </w:tcBorders>
          </w:tcPr>
          <w:p w14:paraId="21E81C72" w14:textId="77777777" w:rsidR="00C94FF9" w:rsidRPr="009575E3" w:rsidRDefault="00C94FF9" w:rsidP="00A4422C">
            <w:pPr>
              <w:pStyle w:val="TAL"/>
            </w:pPr>
            <w:r w:rsidRPr="009575E3">
              <w:t>RFC 2616 clause 5.1</w:t>
            </w:r>
          </w:p>
        </w:tc>
      </w:tr>
      <w:tr w:rsidR="00C94FF9" w14:paraId="1D301EB3" w14:textId="77777777" w:rsidTr="00A4422C">
        <w:tc>
          <w:tcPr>
            <w:tcW w:w="1479" w:type="dxa"/>
          </w:tcPr>
          <w:p w14:paraId="41D9B225" w14:textId="77777777" w:rsidR="00C94FF9" w:rsidRPr="009575E3" w:rsidRDefault="00C94FF9" w:rsidP="00A4422C">
            <w:pPr>
              <w:pStyle w:val="TAL"/>
            </w:pPr>
            <w:r w:rsidRPr="009575E3">
              <w:t>userAgent</w:t>
            </w:r>
          </w:p>
        </w:tc>
        <w:tc>
          <w:tcPr>
            <w:tcW w:w="2464" w:type="dxa"/>
          </w:tcPr>
          <w:p w14:paraId="579411C0" w14:textId="77777777" w:rsidR="00C94FF9" w:rsidRPr="009575E3" w:rsidRDefault="00C94FF9" w:rsidP="00A4422C">
            <w:pPr>
              <w:pStyle w:val="TAL"/>
            </w:pPr>
            <w:r w:rsidRPr="009575E3">
              <w:t>UserAgent</w:t>
            </w:r>
          </w:p>
        </w:tc>
        <w:tc>
          <w:tcPr>
            <w:tcW w:w="493" w:type="dxa"/>
          </w:tcPr>
          <w:p w14:paraId="6679EA8F" w14:textId="77777777" w:rsidR="00C94FF9" w:rsidRPr="009575E3" w:rsidRDefault="00C94FF9" w:rsidP="00A4422C">
            <w:pPr>
              <w:pStyle w:val="TAL"/>
            </w:pPr>
            <w:r w:rsidRPr="009575E3">
              <w:t>opt</w:t>
            </w:r>
          </w:p>
        </w:tc>
        <w:tc>
          <w:tcPr>
            <w:tcW w:w="5421" w:type="dxa"/>
          </w:tcPr>
          <w:p w14:paraId="6E285ACB" w14:textId="77777777" w:rsidR="00C94FF9" w:rsidRPr="009575E3" w:rsidRDefault="00C94FF9" w:rsidP="00A4422C">
            <w:pPr>
              <w:pStyle w:val="TAL"/>
            </w:pPr>
            <w:r w:rsidRPr="009575E3">
              <w:t>User Agent according to RFC 2616 [27] clause 14.43</w:t>
            </w:r>
          </w:p>
        </w:tc>
      </w:tr>
      <w:tr w:rsidR="00C94FF9" w14:paraId="21AF9768" w14:textId="77777777" w:rsidTr="00A4422C">
        <w:tc>
          <w:tcPr>
            <w:tcW w:w="1479" w:type="dxa"/>
          </w:tcPr>
          <w:p w14:paraId="5A1683BB" w14:textId="77777777" w:rsidR="00C94FF9" w:rsidRPr="009575E3" w:rsidRDefault="00C94FF9" w:rsidP="00A4422C">
            <w:pPr>
              <w:pStyle w:val="TAL"/>
            </w:pPr>
            <w:r w:rsidRPr="009575E3">
              <w:t>authorization</w:t>
            </w:r>
          </w:p>
        </w:tc>
        <w:tc>
          <w:tcPr>
            <w:tcW w:w="2464" w:type="dxa"/>
          </w:tcPr>
          <w:p w14:paraId="2CC87A72" w14:textId="77777777" w:rsidR="00C94FF9" w:rsidRPr="009575E3" w:rsidRDefault="00C94FF9" w:rsidP="00A4422C">
            <w:pPr>
              <w:pStyle w:val="TAL"/>
            </w:pPr>
            <w:r w:rsidRPr="009575E3">
              <w:t>Authorization</w:t>
            </w:r>
          </w:p>
        </w:tc>
        <w:tc>
          <w:tcPr>
            <w:tcW w:w="493" w:type="dxa"/>
          </w:tcPr>
          <w:p w14:paraId="220E3544" w14:textId="77777777" w:rsidR="00C94FF9" w:rsidRPr="009575E3" w:rsidRDefault="00C94FF9" w:rsidP="00A4422C">
            <w:pPr>
              <w:pStyle w:val="TAL"/>
            </w:pPr>
            <w:r w:rsidRPr="009575E3">
              <w:t>opt</w:t>
            </w:r>
          </w:p>
        </w:tc>
        <w:tc>
          <w:tcPr>
            <w:tcW w:w="5421" w:type="dxa"/>
          </w:tcPr>
          <w:p w14:paraId="161E40FB" w14:textId="77777777" w:rsidR="00C94FF9" w:rsidRPr="009575E3" w:rsidRDefault="00C94FF9" w:rsidP="00A4422C">
            <w:pPr>
              <w:pStyle w:val="TAL"/>
            </w:pPr>
            <w:r w:rsidRPr="009575E3">
              <w:t>Authorization according to RFC 2616 [27] clause 14.8 (optional; NOTE: Same type definition as for SIP type definitions)</w:t>
            </w:r>
          </w:p>
        </w:tc>
      </w:tr>
      <w:tr w:rsidR="00C94FF9" w14:paraId="2AF2831E" w14:textId="77777777" w:rsidTr="00A4422C">
        <w:tc>
          <w:tcPr>
            <w:tcW w:w="1479" w:type="dxa"/>
          </w:tcPr>
          <w:p w14:paraId="6850296D" w14:textId="77777777" w:rsidR="00C94FF9" w:rsidRPr="009575E3" w:rsidRDefault="00C94FF9" w:rsidP="00A4422C">
            <w:pPr>
              <w:pStyle w:val="TAL"/>
            </w:pPr>
            <w:r w:rsidRPr="009575E3">
              <w:t>host</w:t>
            </w:r>
          </w:p>
        </w:tc>
        <w:tc>
          <w:tcPr>
            <w:tcW w:w="2464" w:type="dxa"/>
          </w:tcPr>
          <w:p w14:paraId="665220B9" w14:textId="77777777" w:rsidR="00C94FF9" w:rsidRPr="009575E3" w:rsidRDefault="00C94FF9" w:rsidP="00A4422C">
            <w:pPr>
              <w:pStyle w:val="TAL"/>
            </w:pPr>
            <w:r w:rsidRPr="009575E3">
              <w:t>Host</w:t>
            </w:r>
          </w:p>
        </w:tc>
        <w:tc>
          <w:tcPr>
            <w:tcW w:w="493" w:type="dxa"/>
          </w:tcPr>
          <w:p w14:paraId="77BE4926" w14:textId="77777777" w:rsidR="00C94FF9" w:rsidRPr="009575E3" w:rsidRDefault="00C94FF9" w:rsidP="00A4422C">
            <w:pPr>
              <w:pStyle w:val="TAL"/>
            </w:pPr>
            <w:r w:rsidRPr="009575E3">
              <w:t>opt</w:t>
            </w:r>
          </w:p>
        </w:tc>
        <w:tc>
          <w:tcPr>
            <w:tcW w:w="5421" w:type="dxa"/>
          </w:tcPr>
          <w:p w14:paraId="5A091EE1" w14:textId="77777777" w:rsidR="00C94FF9" w:rsidRPr="009575E3" w:rsidRDefault="00C94FF9" w:rsidP="00A4422C">
            <w:pPr>
              <w:pStyle w:val="TAL"/>
            </w:pPr>
            <w:r w:rsidRPr="009575E3">
              <w:t>host according to RFC 2616 [27] clause 14.23</w:t>
            </w:r>
          </w:p>
        </w:tc>
      </w:tr>
      <w:tr w:rsidR="00C94FF9" w14:paraId="17C1AF9E" w14:textId="77777777" w:rsidTr="00A4422C">
        <w:tc>
          <w:tcPr>
            <w:tcW w:w="1479" w:type="dxa"/>
          </w:tcPr>
          <w:p w14:paraId="349CE686" w14:textId="77777777" w:rsidR="00C94FF9" w:rsidRPr="009575E3" w:rsidRDefault="00C94FF9" w:rsidP="00A4422C">
            <w:pPr>
              <w:pStyle w:val="TAL"/>
            </w:pPr>
            <w:r w:rsidRPr="009575E3">
              <w:t>contentType</w:t>
            </w:r>
          </w:p>
        </w:tc>
        <w:tc>
          <w:tcPr>
            <w:tcW w:w="2464" w:type="dxa"/>
          </w:tcPr>
          <w:p w14:paraId="0244673E" w14:textId="77777777" w:rsidR="00C94FF9" w:rsidRPr="009575E3" w:rsidRDefault="00C94FF9" w:rsidP="00A4422C">
            <w:pPr>
              <w:pStyle w:val="TAL"/>
            </w:pPr>
            <w:r w:rsidRPr="009575E3">
              <w:t>ContentType</w:t>
            </w:r>
          </w:p>
        </w:tc>
        <w:tc>
          <w:tcPr>
            <w:tcW w:w="493" w:type="dxa"/>
          </w:tcPr>
          <w:p w14:paraId="153970B8" w14:textId="77777777" w:rsidR="00C94FF9" w:rsidRPr="009575E3" w:rsidRDefault="00C94FF9" w:rsidP="00A4422C">
            <w:pPr>
              <w:pStyle w:val="TAL"/>
            </w:pPr>
            <w:r w:rsidRPr="009575E3">
              <w:t>opt</w:t>
            </w:r>
          </w:p>
        </w:tc>
        <w:tc>
          <w:tcPr>
            <w:tcW w:w="5421" w:type="dxa"/>
          </w:tcPr>
          <w:p w14:paraId="57A6095A" w14:textId="77777777" w:rsidR="00C94FF9" w:rsidRPr="009575E3" w:rsidRDefault="00C94FF9" w:rsidP="00A4422C">
            <w:pPr>
              <w:pStyle w:val="TAL"/>
            </w:pPr>
            <w:r w:rsidRPr="009575E3">
              <w:t>Content-Type according to RFC 2616 [27] clause 14.17 (optional, NOTE: Same type definition as for SIP type definitions)</w:t>
            </w:r>
          </w:p>
        </w:tc>
      </w:tr>
      <w:tr w:rsidR="00C94FF9" w14:paraId="434403A7" w14:textId="77777777" w:rsidTr="00A4422C">
        <w:tc>
          <w:tcPr>
            <w:tcW w:w="1479" w:type="dxa"/>
          </w:tcPr>
          <w:p w14:paraId="7C7B05C7" w14:textId="77777777" w:rsidR="00C94FF9" w:rsidRPr="009575E3" w:rsidRDefault="00C94FF9" w:rsidP="00A4422C">
            <w:pPr>
              <w:pStyle w:val="TAL"/>
            </w:pPr>
            <w:r w:rsidRPr="009575E3">
              <w:t>cacheControl</w:t>
            </w:r>
          </w:p>
        </w:tc>
        <w:tc>
          <w:tcPr>
            <w:tcW w:w="2464" w:type="dxa"/>
          </w:tcPr>
          <w:p w14:paraId="1699AB24" w14:textId="77777777" w:rsidR="00C94FF9" w:rsidRPr="009575E3" w:rsidRDefault="00C94FF9" w:rsidP="00A4422C">
            <w:pPr>
              <w:pStyle w:val="TAL"/>
            </w:pPr>
            <w:hyperlink w:anchor="HttpCacheControl_Type" w:history="1">
              <w:r w:rsidRPr="009575E3">
                <w:rPr>
                  <w:rStyle w:val="Hyperlink"/>
                </w:rPr>
                <w:t>HttpCacheControl_Type</w:t>
              </w:r>
            </w:hyperlink>
          </w:p>
        </w:tc>
        <w:tc>
          <w:tcPr>
            <w:tcW w:w="493" w:type="dxa"/>
          </w:tcPr>
          <w:p w14:paraId="204743B2" w14:textId="77777777" w:rsidR="00C94FF9" w:rsidRPr="009575E3" w:rsidRDefault="00C94FF9" w:rsidP="00A4422C">
            <w:pPr>
              <w:pStyle w:val="TAL"/>
            </w:pPr>
            <w:r w:rsidRPr="009575E3">
              <w:t>opt</w:t>
            </w:r>
          </w:p>
        </w:tc>
        <w:tc>
          <w:tcPr>
            <w:tcW w:w="5421" w:type="dxa"/>
          </w:tcPr>
          <w:p w14:paraId="68FCBF4E" w14:textId="77777777" w:rsidR="00C94FF9" w:rsidRPr="009575E3" w:rsidRDefault="00C94FF9" w:rsidP="00A4422C">
            <w:pPr>
              <w:pStyle w:val="TAL"/>
            </w:pPr>
            <w:r w:rsidRPr="009575E3">
              <w:t>RFC 2616 clause 14.9</w:t>
            </w:r>
          </w:p>
        </w:tc>
      </w:tr>
      <w:tr w:rsidR="00C94FF9" w14:paraId="7ED7FB98" w14:textId="77777777" w:rsidTr="00A4422C">
        <w:tc>
          <w:tcPr>
            <w:tcW w:w="1479" w:type="dxa"/>
          </w:tcPr>
          <w:p w14:paraId="234D0239" w14:textId="77777777" w:rsidR="00C94FF9" w:rsidRPr="009575E3" w:rsidRDefault="00C94FF9" w:rsidP="00A4422C">
            <w:pPr>
              <w:pStyle w:val="TAL"/>
            </w:pPr>
            <w:r w:rsidRPr="009575E3">
              <w:t>x3GPPIntendedIdentity</w:t>
            </w:r>
          </w:p>
        </w:tc>
        <w:tc>
          <w:tcPr>
            <w:tcW w:w="2464" w:type="dxa"/>
          </w:tcPr>
          <w:p w14:paraId="5C5B1567" w14:textId="77777777" w:rsidR="00C94FF9" w:rsidRPr="009575E3" w:rsidRDefault="00C94FF9" w:rsidP="00A4422C">
            <w:pPr>
              <w:pStyle w:val="TAL"/>
            </w:pPr>
            <w:r w:rsidRPr="009575E3">
              <w:t>charstring</w:t>
            </w:r>
          </w:p>
        </w:tc>
        <w:tc>
          <w:tcPr>
            <w:tcW w:w="493" w:type="dxa"/>
          </w:tcPr>
          <w:p w14:paraId="2D51024F" w14:textId="77777777" w:rsidR="00C94FF9" w:rsidRPr="009575E3" w:rsidRDefault="00C94FF9" w:rsidP="00A4422C">
            <w:pPr>
              <w:pStyle w:val="TAL"/>
            </w:pPr>
            <w:r w:rsidRPr="009575E3">
              <w:t>opt</w:t>
            </w:r>
          </w:p>
        </w:tc>
        <w:tc>
          <w:tcPr>
            <w:tcW w:w="5421" w:type="dxa"/>
          </w:tcPr>
          <w:p w14:paraId="17D26E23" w14:textId="77777777" w:rsidR="00C94FF9" w:rsidRPr="009575E3" w:rsidRDefault="00C94FF9" w:rsidP="00A4422C">
            <w:pPr>
              <w:pStyle w:val="TAL"/>
            </w:pPr>
            <w:r w:rsidRPr="009575E3">
              <w:t>3GPP TS 24.109 [33] clause G.2</w:t>
            </w:r>
          </w:p>
        </w:tc>
      </w:tr>
      <w:tr w:rsidR="00C94FF9" w14:paraId="5ED1E757" w14:textId="77777777" w:rsidTr="00A4422C">
        <w:tc>
          <w:tcPr>
            <w:tcW w:w="1479" w:type="dxa"/>
          </w:tcPr>
          <w:p w14:paraId="3EDBEFFA" w14:textId="77777777" w:rsidR="00C94FF9" w:rsidRPr="009575E3" w:rsidRDefault="00C94FF9" w:rsidP="00A4422C">
            <w:pPr>
              <w:pStyle w:val="TAL"/>
            </w:pPr>
            <w:r w:rsidRPr="009575E3">
              <w:t>accept</w:t>
            </w:r>
          </w:p>
        </w:tc>
        <w:tc>
          <w:tcPr>
            <w:tcW w:w="2464" w:type="dxa"/>
          </w:tcPr>
          <w:p w14:paraId="16922A1B" w14:textId="77777777" w:rsidR="00C94FF9" w:rsidRPr="009575E3" w:rsidRDefault="00C94FF9" w:rsidP="00A4422C">
            <w:pPr>
              <w:pStyle w:val="TAL"/>
            </w:pPr>
            <w:r w:rsidRPr="009575E3">
              <w:t>Accept</w:t>
            </w:r>
          </w:p>
        </w:tc>
        <w:tc>
          <w:tcPr>
            <w:tcW w:w="493" w:type="dxa"/>
          </w:tcPr>
          <w:p w14:paraId="006610F3" w14:textId="77777777" w:rsidR="00C94FF9" w:rsidRPr="009575E3" w:rsidRDefault="00C94FF9" w:rsidP="00A4422C">
            <w:pPr>
              <w:pStyle w:val="TAL"/>
            </w:pPr>
            <w:r w:rsidRPr="009575E3">
              <w:t>opt</w:t>
            </w:r>
          </w:p>
        </w:tc>
        <w:tc>
          <w:tcPr>
            <w:tcW w:w="5421" w:type="dxa"/>
          </w:tcPr>
          <w:p w14:paraId="66A4E429" w14:textId="77777777" w:rsidR="00C94FF9" w:rsidRPr="009575E3" w:rsidRDefault="00C94FF9" w:rsidP="00A4422C">
            <w:pPr>
              <w:pStyle w:val="TAL"/>
            </w:pPr>
            <w:r w:rsidRPr="009575E3">
              <w:t>Accept header field according to RFC 2616 [27] clause 14.1</w:t>
            </w:r>
          </w:p>
        </w:tc>
      </w:tr>
      <w:tr w:rsidR="00C94FF9" w14:paraId="72A1832B" w14:textId="77777777" w:rsidTr="00A4422C">
        <w:tc>
          <w:tcPr>
            <w:tcW w:w="1479" w:type="dxa"/>
          </w:tcPr>
          <w:p w14:paraId="35A4D2CB" w14:textId="77777777" w:rsidR="00C94FF9" w:rsidRPr="009575E3" w:rsidRDefault="00C94FF9" w:rsidP="00A4422C">
            <w:pPr>
              <w:pStyle w:val="TAL"/>
            </w:pPr>
            <w:r w:rsidRPr="009575E3">
              <w:t>messageBody</w:t>
            </w:r>
          </w:p>
        </w:tc>
        <w:tc>
          <w:tcPr>
            <w:tcW w:w="2464" w:type="dxa"/>
          </w:tcPr>
          <w:p w14:paraId="0F377597" w14:textId="77777777" w:rsidR="00C94FF9" w:rsidRPr="009575E3" w:rsidRDefault="00C94FF9" w:rsidP="00A4422C">
            <w:pPr>
              <w:pStyle w:val="TAL"/>
            </w:pPr>
            <w:hyperlink w:anchor="HttpMessageBody" w:history="1">
              <w:r w:rsidRPr="009575E3">
                <w:rPr>
                  <w:rStyle w:val="Hyperlink"/>
                </w:rPr>
                <w:t>HttpMessageBody</w:t>
              </w:r>
            </w:hyperlink>
          </w:p>
        </w:tc>
        <w:tc>
          <w:tcPr>
            <w:tcW w:w="493" w:type="dxa"/>
          </w:tcPr>
          <w:p w14:paraId="5DA6CC0A" w14:textId="77777777" w:rsidR="00C94FF9" w:rsidRPr="009575E3" w:rsidRDefault="00C94FF9" w:rsidP="00A4422C">
            <w:pPr>
              <w:pStyle w:val="TAL"/>
            </w:pPr>
            <w:r w:rsidRPr="009575E3">
              <w:t>opt</w:t>
            </w:r>
          </w:p>
        </w:tc>
        <w:tc>
          <w:tcPr>
            <w:tcW w:w="5421" w:type="dxa"/>
          </w:tcPr>
          <w:p w14:paraId="62EE7F96" w14:textId="77777777" w:rsidR="00C94FF9" w:rsidRPr="009575E3" w:rsidRDefault="00C94FF9" w:rsidP="00A4422C">
            <w:pPr>
              <w:pStyle w:val="TAL"/>
            </w:pPr>
            <w:r w:rsidRPr="009575E3">
              <w:t>e.g. XCAP Message;</w:t>
            </w:r>
          </w:p>
        </w:tc>
      </w:tr>
    </w:tbl>
    <w:p w14:paraId="3931F51E" w14:textId="77777777" w:rsidR="00C94FF9" w:rsidRDefault="00C94FF9" w:rsidP="00C94FF9"/>
    <w:p w14:paraId="4C955A56" w14:textId="77777777" w:rsidR="00C94FF9" w:rsidRDefault="00C94FF9" w:rsidP="00C94FF9">
      <w:pPr>
        <w:pStyle w:val="TH"/>
      </w:pPr>
      <w:r>
        <w:lastRenderedPageBreak/>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518EDA65" w14:textId="77777777" w:rsidTr="00A4422C">
        <w:tc>
          <w:tcPr>
            <w:tcW w:w="9857" w:type="dxa"/>
            <w:gridSpan w:val="4"/>
            <w:shd w:val="clear" w:color="auto" w:fill="E0E0E0"/>
          </w:tcPr>
          <w:p w14:paraId="18B7784D" w14:textId="77777777" w:rsidR="00C94FF9" w:rsidRPr="009575E3" w:rsidRDefault="00C94FF9" w:rsidP="00A4422C">
            <w:pPr>
              <w:pStyle w:val="TAL"/>
              <w:rPr>
                <w:b/>
              </w:rPr>
            </w:pPr>
            <w:r w:rsidRPr="009575E3">
              <w:rPr>
                <w:b/>
              </w:rPr>
              <w:t>TTCN-3 Record Type</w:t>
            </w:r>
          </w:p>
        </w:tc>
      </w:tr>
      <w:tr w:rsidR="00C94FF9" w14:paraId="302EEC4E" w14:textId="77777777" w:rsidTr="00A4422C">
        <w:tc>
          <w:tcPr>
            <w:tcW w:w="1479" w:type="dxa"/>
            <w:tcBorders>
              <w:bottom w:val="single" w:sz="4" w:space="0" w:color="auto"/>
            </w:tcBorders>
            <w:shd w:val="clear" w:color="auto" w:fill="E0E0E0"/>
          </w:tcPr>
          <w:p w14:paraId="705D25E9" w14:textId="77777777" w:rsidR="00C94FF9" w:rsidRPr="009575E3" w:rsidRDefault="00C94FF9" w:rsidP="00A4422C">
            <w:pPr>
              <w:pStyle w:val="TAL"/>
              <w:rPr>
                <w:b/>
              </w:rPr>
            </w:pPr>
            <w:bookmarkStart w:id="339" w:name="HttpResponse_Type" w:colFirst="1" w:colLast="1"/>
            <w:r w:rsidRPr="009575E3">
              <w:rPr>
                <w:b/>
              </w:rPr>
              <w:t>Name</w:t>
            </w:r>
          </w:p>
        </w:tc>
        <w:tc>
          <w:tcPr>
            <w:tcW w:w="8378" w:type="dxa"/>
            <w:gridSpan w:val="3"/>
            <w:tcBorders>
              <w:bottom w:val="single" w:sz="4" w:space="0" w:color="auto"/>
            </w:tcBorders>
            <w:shd w:val="clear" w:color="auto" w:fill="FFFF99"/>
          </w:tcPr>
          <w:p w14:paraId="408457F3" w14:textId="77777777" w:rsidR="00C94FF9" w:rsidRPr="009575E3" w:rsidRDefault="00C94FF9" w:rsidP="00A4422C">
            <w:pPr>
              <w:pStyle w:val="TAL"/>
              <w:rPr>
                <w:b/>
              </w:rPr>
            </w:pPr>
            <w:r w:rsidRPr="009575E3">
              <w:rPr>
                <w:b/>
              </w:rPr>
              <w:t>HttpResponse_Type</w:t>
            </w:r>
          </w:p>
        </w:tc>
      </w:tr>
      <w:bookmarkEnd w:id="339"/>
      <w:tr w:rsidR="00C94FF9" w14:paraId="77982ADF" w14:textId="77777777" w:rsidTr="00A4422C">
        <w:tc>
          <w:tcPr>
            <w:tcW w:w="1479" w:type="dxa"/>
            <w:tcBorders>
              <w:bottom w:val="double" w:sz="4" w:space="0" w:color="auto"/>
            </w:tcBorders>
            <w:shd w:val="clear" w:color="auto" w:fill="E0E0E0"/>
          </w:tcPr>
          <w:p w14:paraId="132C3CD0"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2325AE30" w14:textId="77777777" w:rsidR="00C94FF9" w:rsidRPr="009575E3" w:rsidRDefault="00C94FF9" w:rsidP="00A4422C">
            <w:pPr>
              <w:pStyle w:val="TAL"/>
            </w:pPr>
          </w:p>
        </w:tc>
      </w:tr>
      <w:tr w:rsidR="00C94FF9" w14:paraId="3E6472A7" w14:textId="77777777" w:rsidTr="00A4422C">
        <w:tc>
          <w:tcPr>
            <w:tcW w:w="1479" w:type="dxa"/>
            <w:tcBorders>
              <w:top w:val="double" w:sz="4" w:space="0" w:color="auto"/>
            </w:tcBorders>
          </w:tcPr>
          <w:p w14:paraId="23B19923" w14:textId="77777777" w:rsidR="00C94FF9" w:rsidRPr="009575E3" w:rsidRDefault="00C94FF9" w:rsidP="00A4422C">
            <w:pPr>
              <w:pStyle w:val="TAL"/>
            </w:pPr>
            <w:r w:rsidRPr="009575E3">
              <w:t>statusLine</w:t>
            </w:r>
          </w:p>
        </w:tc>
        <w:tc>
          <w:tcPr>
            <w:tcW w:w="2464" w:type="dxa"/>
            <w:tcBorders>
              <w:top w:val="double" w:sz="4" w:space="0" w:color="auto"/>
            </w:tcBorders>
          </w:tcPr>
          <w:p w14:paraId="6F4C8B62" w14:textId="77777777" w:rsidR="00C94FF9" w:rsidRPr="009575E3" w:rsidRDefault="00C94FF9" w:rsidP="00A4422C">
            <w:pPr>
              <w:pStyle w:val="TAL"/>
            </w:pPr>
            <w:hyperlink w:anchor="HttpStatusLine_Type" w:history="1">
              <w:r w:rsidRPr="009575E3">
                <w:rPr>
                  <w:rStyle w:val="Hyperlink"/>
                </w:rPr>
                <w:t>HttpStatusLine_Type</w:t>
              </w:r>
            </w:hyperlink>
          </w:p>
        </w:tc>
        <w:tc>
          <w:tcPr>
            <w:tcW w:w="493" w:type="dxa"/>
            <w:tcBorders>
              <w:top w:val="double" w:sz="4" w:space="0" w:color="auto"/>
            </w:tcBorders>
          </w:tcPr>
          <w:p w14:paraId="668C2D3A" w14:textId="77777777" w:rsidR="00C94FF9" w:rsidRPr="009575E3" w:rsidRDefault="00C94FF9" w:rsidP="00A4422C">
            <w:pPr>
              <w:pStyle w:val="TAL"/>
            </w:pPr>
          </w:p>
        </w:tc>
        <w:tc>
          <w:tcPr>
            <w:tcW w:w="5421" w:type="dxa"/>
            <w:tcBorders>
              <w:top w:val="double" w:sz="4" w:space="0" w:color="auto"/>
            </w:tcBorders>
          </w:tcPr>
          <w:p w14:paraId="2AB00960" w14:textId="77777777" w:rsidR="00C94FF9" w:rsidRPr="009575E3" w:rsidRDefault="00C94FF9" w:rsidP="00A4422C">
            <w:pPr>
              <w:pStyle w:val="TAL"/>
            </w:pPr>
            <w:r w:rsidRPr="009575E3">
              <w:t>Status-Line in RFC 2616 [27] clause 6.1</w:t>
            </w:r>
          </w:p>
        </w:tc>
      </w:tr>
      <w:tr w:rsidR="00C94FF9" w14:paraId="38C1E761" w14:textId="77777777" w:rsidTr="00A4422C">
        <w:tc>
          <w:tcPr>
            <w:tcW w:w="1479" w:type="dxa"/>
          </w:tcPr>
          <w:p w14:paraId="2E8F5526" w14:textId="77777777" w:rsidR="00C94FF9" w:rsidRPr="009575E3" w:rsidRDefault="00C94FF9" w:rsidP="00A4422C">
            <w:pPr>
              <w:pStyle w:val="TAL"/>
            </w:pPr>
            <w:r w:rsidRPr="009575E3">
              <w:t>date</w:t>
            </w:r>
          </w:p>
        </w:tc>
        <w:tc>
          <w:tcPr>
            <w:tcW w:w="2464" w:type="dxa"/>
          </w:tcPr>
          <w:p w14:paraId="4BC25C89" w14:textId="77777777" w:rsidR="00C94FF9" w:rsidRPr="009575E3" w:rsidRDefault="00C94FF9" w:rsidP="00A4422C">
            <w:pPr>
              <w:pStyle w:val="TAL"/>
            </w:pPr>
            <w:r w:rsidRPr="009575E3">
              <w:t>Date</w:t>
            </w:r>
          </w:p>
        </w:tc>
        <w:tc>
          <w:tcPr>
            <w:tcW w:w="493" w:type="dxa"/>
          </w:tcPr>
          <w:p w14:paraId="7A64C36A" w14:textId="77777777" w:rsidR="00C94FF9" w:rsidRPr="009575E3" w:rsidRDefault="00C94FF9" w:rsidP="00A4422C">
            <w:pPr>
              <w:pStyle w:val="TAL"/>
            </w:pPr>
            <w:r w:rsidRPr="009575E3">
              <w:t>opt</w:t>
            </w:r>
          </w:p>
        </w:tc>
        <w:tc>
          <w:tcPr>
            <w:tcW w:w="5421" w:type="dxa"/>
          </w:tcPr>
          <w:p w14:paraId="06A9BCF0" w14:textId="77777777" w:rsidR="00C94FF9" w:rsidRPr="009575E3" w:rsidRDefault="00C94FF9" w:rsidP="00A4422C">
            <w:pPr>
              <w:pStyle w:val="TAL"/>
            </w:pPr>
            <w:r w:rsidRPr="009575E3">
              <w:t>Date according to RFC 2616 [27] clause 14.18</w:t>
            </w:r>
          </w:p>
        </w:tc>
      </w:tr>
      <w:tr w:rsidR="00C94FF9" w14:paraId="7D934FC4" w14:textId="77777777" w:rsidTr="00A4422C">
        <w:tc>
          <w:tcPr>
            <w:tcW w:w="1479" w:type="dxa"/>
          </w:tcPr>
          <w:p w14:paraId="01D643D1" w14:textId="77777777" w:rsidR="00C94FF9" w:rsidRPr="009575E3" w:rsidRDefault="00C94FF9" w:rsidP="00A4422C">
            <w:pPr>
              <w:pStyle w:val="TAL"/>
            </w:pPr>
            <w:r w:rsidRPr="009575E3">
              <w:t>eTag</w:t>
            </w:r>
          </w:p>
        </w:tc>
        <w:tc>
          <w:tcPr>
            <w:tcW w:w="2464" w:type="dxa"/>
          </w:tcPr>
          <w:p w14:paraId="13F458A8" w14:textId="77777777" w:rsidR="00C94FF9" w:rsidRPr="009575E3" w:rsidRDefault="00C94FF9" w:rsidP="00A4422C">
            <w:pPr>
              <w:pStyle w:val="TAL"/>
            </w:pPr>
            <w:r w:rsidRPr="009575E3">
              <w:t>SIP_ETag</w:t>
            </w:r>
          </w:p>
        </w:tc>
        <w:tc>
          <w:tcPr>
            <w:tcW w:w="493" w:type="dxa"/>
          </w:tcPr>
          <w:p w14:paraId="1FF9F390" w14:textId="77777777" w:rsidR="00C94FF9" w:rsidRPr="009575E3" w:rsidRDefault="00C94FF9" w:rsidP="00A4422C">
            <w:pPr>
              <w:pStyle w:val="TAL"/>
            </w:pPr>
            <w:r w:rsidRPr="009575E3">
              <w:t>opt</w:t>
            </w:r>
          </w:p>
        </w:tc>
        <w:tc>
          <w:tcPr>
            <w:tcW w:w="5421" w:type="dxa"/>
          </w:tcPr>
          <w:p w14:paraId="53018D37" w14:textId="77777777" w:rsidR="00C94FF9" w:rsidRPr="009575E3" w:rsidRDefault="00C94FF9" w:rsidP="00A4422C">
            <w:pPr>
              <w:pStyle w:val="TAL"/>
            </w:pPr>
            <w:r w:rsidRPr="009575E3">
              <w:t>ETag according to RFC 2616 [27] clause 14.19</w:t>
            </w:r>
          </w:p>
        </w:tc>
      </w:tr>
      <w:tr w:rsidR="00C94FF9" w14:paraId="193C56BB" w14:textId="77777777" w:rsidTr="00A4422C">
        <w:tc>
          <w:tcPr>
            <w:tcW w:w="1479" w:type="dxa"/>
          </w:tcPr>
          <w:p w14:paraId="17681BC6" w14:textId="77777777" w:rsidR="00C94FF9" w:rsidRPr="009575E3" w:rsidRDefault="00C94FF9" w:rsidP="00A4422C">
            <w:pPr>
              <w:pStyle w:val="TAL"/>
            </w:pPr>
            <w:r w:rsidRPr="009575E3">
              <w:t>server</w:t>
            </w:r>
          </w:p>
        </w:tc>
        <w:tc>
          <w:tcPr>
            <w:tcW w:w="2464" w:type="dxa"/>
          </w:tcPr>
          <w:p w14:paraId="0FFE414A" w14:textId="77777777" w:rsidR="00C94FF9" w:rsidRPr="009575E3" w:rsidRDefault="00C94FF9" w:rsidP="00A4422C">
            <w:pPr>
              <w:pStyle w:val="TAL"/>
            </w:pPr>
            <w:r w:rsidRPr="009575E3">
              <w:t>Server</w:t>
            </w:r>
          </w:p>
        </w:tc>
        <w:tc>
          <w:tcPr>
            <w:tcW w:w="493" w:type="dxa"/>
          </w:tcPr>
          <w:p w14:paraId="281B7CDD" w14:textId="77777777" w:rsidR="00C94FF9" w:rsidRPr="009575E3" w:rsidRDefault="00C94FF9" w:rsidP="00A4422C">
            <w:pPr>
              <w:pStyle w:val="TAL"/>
            </w:pPr>
            <w:r w:rsidRPr="009575E3">
              <w:t>opt</w:t>
            </w:r>
          </w:p>
        </w:tc>
        <w:tc>
          <w:tcPr>
            <w:tcW w:w="5421" w:type="dxa"/>
          </w:tcPr>
          <w:p w14:paraId="419200FA" w14:textId="77777777" w:rsidR="00C94FF9" w:rsidRPr="009575E3" w:rsidRDefault="00C94FF9" w:rsidP="00A4422C">
            <w:pPr>
              <w:pStyle w:val="TAL"/>
            </w:pPr>
            <w:r w:rsidRPr="009575E3">
              <w:t>Server according to RFC 2616 [27] clause 14.38</w:t>
            </w:r>
          </w:p>
        </w:tc>
      </w:tr>
      <w:tr w:rsidR="00C94FF9" w14:paraId="29A7E8E3" w14:textId="77777777" w:rsidTr="00A4422C">
        <w:tc>
          <w:tcPr>
            <w:tcW w:w="1479" w:type="dxa"/>
          </w:tcPr>
          <w:p w14:paraId="3AD80A97" w14:textId="77777777" w:rsidR="00C94FF9" w:rsidRPr="009575E3" w:rsidRDefault="00C94FF9" w:rsidP="00A4422C">
            <w:pPr>
              <w:pStyle w:val="TAL"/>
            </w:pPr>
            <w:r w:rsidRPr="009575E3">
              <w:t>wwwauthenticate</w:t>
            </w:r>
          </w:p>
        </w:tc>
        <w:tc>
          <w:tcPr>
            <w:tcW w:w="2464" w:type="dxa"/>
          </w:tcPr>
          <w:p w14:paraId="0D1B27B6" w14:textId="77777777" w:rsidR="00C94FF9" w:rsidRPr="009575E3" w:rsidRDefault="00C94FF9" w:rsidP="00A4422C">
            <w:pPr>
              <w:pStyle w:val="TAL"/>
            </w:pPr>
            <w:r w:rsidRPr="009575E3">
              <w:t>WwwAuthenticate</w:t>
            </w:r>
          </w:p>
        </w:tc>
        <w:tc>
          <w:tcPr>
            <w:tcW w:w="493" w:type="dxa"/>
          </w:tcPr>
          <w:p w14:paraId="65CF3753" w14:textId="77777777" w:rsidR="00C94FF9" w:rsidRPr="009575E3" w:rsidRDefault="00C94FF9" w:rsidP="00A4422C">
            <w:pPr>
              <w:pStyle w:val="TAL"/>
            </w:pPr>
            <w:r w:rsidRPr="009575E3">
              <w:t>opt</w:t>
            </w:r>
          </w:p>
        </w:tc>
        <w:tc>
          <w:tcPr>
            <w:tcW w:w="5421" w:type="dxa"/>
          </w:tcPr>
          <w:p w14:paraId="598A4C8F" w14:textId="77777777" w:rsidR="00C94FF9" w:rsidRPr="009575E3" w:rsidRDefault="00C94FF9" w:rsidP="00A4422C">
            <w:pPr>
              <w:pStyle w:val="TAL"/>
            </w:pPr>
            <w:r w:rsidRPr="009575E3">
              <w:t>WWW-Authenticate in RFC 2616 [27] clause 14.47 (NOTE: Same type definition as for SIP type definitions)</w:t>
            </w:r>
          </w:p>
        </w:tc>
      </w:tr>
      <w:tr w:rsidR="00C94FF9" w14:paraId="1187F4A7" w14:textId="77777777" w:rsidTr="00A4422C">
        <w:tc>
          <w:tcPr>
            <w:tcW w:w="1479" w:type="dxa"/>
          </w:tcPr>
          <w:p w14:paraId="299E0543" w14:textId="77777777" w:rsidR="00C94FF9" w:rsidRPr="009575E3" w:rsidRDefault="00C94FF9" w:rsidP="00A4422C">
            <w:pPr>
              <w:pStyle w:val="TAL"/>
            </w:pPr>
            <w:r w:rsidRPr="009575E3">
              <w:t>authenticationInfo</w:t>
            </w:r>
          </w:p>
        </w:tc>
        <w:tc>
          <w:tcPr>
            <w:tcW w:w="2464" w:type="dxa"/>
          </w:tcPr>
          <w:p w14:paraId="2E3CA90B" w14:textId="77777777" w:rsidR="00C94FF9" w:rsidRPr="009575E3" w:rsidRDefault="00C94FF9" w:rsidP="00A4422C">
            <w:pPr>
              <w:pStyle w:val="TAL"/>
            </w:pPr>
            <w:r w:rsidRPr="009575E3">
              <w:t>AuthenticationInfo</w:t>
            </w:r>
          </w:p>
        </w:tc>
        <w:tc>
          <w:tcPr>
            <w:tcW w:w="493" w:type="dxa"/>
          </w:tcPr>
          <w:p w14:paraId="682DCC55" w14:textId="77777777" w:rsidR="00C94FF9" w:rsidRPr="009575E3" w:rsidRDefault="00C94FF9" w:rsidP="00A4422C">
            <w:pPr>
              <w:pStyle w:val="TAL"/>
            </w:pPr>
            <w:r w:rsidRPr="009575E3">
              <w:t>opt</w:t>
            </w:r>
          </w:p>
        </w:tc>
        <w:tc>
          <w:tcPr>
            <w:tcW w:w="5421" w:type="dxa"/>
          </w:tcPr>
          <w:p w14:paraId="4004C1B4" w14:textId="77777777" w:rsidR="00C94FF9" w:rsidRPr="009575E3" w:rsidRDefault="00C94FF9" w:rsidP="00A4422C">
            <w:pPr>
              <w:pStyle w:val="TAL"/>
            </w:pPr>
            <w:r w:rsidRPr="009575E3">
              <w:t>Authentication-Info in RFC 2617 [37] clause 3.2.3 (NOTE: Same type definition as for SIP type definitions)</w:t>
            </w:r>
          </w:p>
        </w:tc>
      </w:tr>
      <w:tr w:rsidR="00C94FF9" w14:paraId="5F4C1B1B" w14:textId="77777777" w:rsidTr="00A4422C">
        <w:tc>
          <w:tcPr>
            <w:tcW w:w="1479" w:type="dxa"/>
          </w:tcPr>
          <w:p w14:paraId="27C1717A" w14:textId="77777777" w:rsidR="00C94FF9" w:rsidRPr="009575E3" w:rsidRDefault="00C94FF9" w:rsidP="00A4422C">
            <w:pPr>
              <w:pStyle w:val="TAL"/>
            </w:pPr>
            <w:r w:rsidRPr="009575E3">
              <w:t>contentType</w:t>
            </w:r>
          </w:p>
        </w:tc>
        <w:tc>
          <w:tcPr>
            <w:tcW w:w="2464" w:type="dxa"/>
          </w:tcPr>
          <w:p w14:paraId="432B21BF" w14:textId="77777777" w:rsidR="00C94FF9" w:rsidRPr="009575E3" w:rsidRDefault="00C94FF9" w:rsidP="00A4422C">
            <w:pPr>
              <w:pStyle w:val="TAL"/>
            </w:pPr>
            <w:r w:rsidRPr="009575E3">
              <w:t>ContentType</w:t>
            </w:r>
          </w:p>
        </w:tc>
        <w:tc>
          <w:tcPr>
            <w:tcW w:w="493" w:type="dxa"/>
          </w:tcPr>
          <w:p w14:paraId="68BA80B7" w14:textId="77777777" w:rsidR="00C94FF9" w:rsidRPr="009575E3" w:rsidRDefault="00C94FF9" w:rsidP="00A4422C">
            <w:pPr>
              <w:pStyle w:val="TAL"/>
            </w:pPr>
            <w:r w:rsidRPr="009575E3">
              <w:t>opt</w:t>
            </w:r>
          </w:p>
        </w:tc>
        <w:tc>
          <w:tcPr>
            <w:tcW w:w="5421" w:type="dxa"/>
          </w:tcPr>
          <w:p w14:paraId="55E8CEA3" w14:textId="77777777" w:rsidR="00C94FF9" w:rsidRPr="009575E3" w:rsidRDefault="00C94FF9" w:rsidP="00A4422C">
            <w:pPr>
              <w:pStyle w:val="TAL"/>
            </w:pPr>
            <w:r w:rsidRPr="009575E3">
              <w:t>Content-Type in RFC 2616 [27] clause 14.17 (NOTE: Same type definition as for SIP type definitions)</w:t>
            </w:r>
          </w:p>
        </w:tc>
      </w:tr>
      <w:tr w:rsidR="00C94FF9" w14:paraId="6F4A5778" w14:textId="77777777" w:rsidTr="00A4422C">
        <w:tc>
          <w:tcPr>
            <w:tcW w:w="1479" w:type="dxa"/>
          </w:tcPr>
          <w:p w14:paraId="05B8B720" w14:textId="77777777" w:rsidR="00C94FF9" w:rsidRPr="009575E3" w:rsidRDefault="00C94FF9" w:rsidP="00A4422C">
            <w:pPr>
              <w:pStyle w:val="TAL"/>
            </w:pPr>
            <w:r w:rsidRPr="009575E3">
              <w:t>location</w:t>
            </w:r>
          </w:p>
        </w:tc>
        <w:tc>
          <w:tcPr>
            <w:tcW w:w="2464" w:type="dxa"/>
          </w:tcPr>
          <w:p w14:paraId="1A55F1B6" w14:textId="77777777" w:rsidR="00C94FF9" w:rsidRPr="009575E3" w:rsidRDefault="00C94FF9" w:rsidP="00A4422C">
            <w:pPr>
              <w:pStyle w:val="TAL"/>
            </w:pPr>
            <w:hyperlink w:anchor="HttpLocation_Type" w:history="1">
              <w:r w:rsidRPr="009575E3">
                <w:rPr>
                  <w:rStyle w:val="Hyperlink"/>
                </w:rPr>
                <w:t>HttpLocation_Type</w:t>
              </w:r>
            </w:hyperlink>
          </w:p>
        </w:tc>
        <w:tc>
          <w:tcPr>
            <w:tcW w:w="493" w:type="dxa"/>
          </w:tcPr>
          <w:p w14:paraId="6E269799" w14:textId="77777777" w:rsidR="00C94FF9" w:rsidRPr="009575E3" w:rsidRDefault="00C94FF9" w:rsidP="00A4422C">
            <w:pPr>
              <w:pStyle w:val="TAL"/>
            </w:pPr>
            <w:r w:rsidRPr="009575E3">
              <w:t>opt</w:t>
            </w:r>
          </w:p>
        </w:tc>
        <w:tc>
          <w:tcPr>
            <w:tcW w:w="5421" w:type="dxa"/>
          </w:tcPr>
          <w:p w14:paraId="5992C988" w14:textId="77777777" w:rsidR="00C94FF9" w:rsidRPr="009575E3" w:rsidRDefault="00C94FF9" w:rsidP="00A4422C">
            <w:pPr>
              <w:pStyle w:val="TAL"/>
            </w:pPr>
            <w:r w:rsidRPr="009575E3">
              <w:t>RFC 2616 clause 14.30</w:t>
            </w:r>
          </w:p>
        </w:tc>
      </w:tr>
      <w:tr w:rsidR="00C94FF9" w14:paraId="41EEB867" w14:textId="77777777" w:rsidTr="00A4422C">
        <w:tc>
          <w:tcPr>
            <w:tcW w:w="1479" w:type="dxa"/>
          </w:tcPr>
          <w:p w14:paraId="120A9A78" w14:textId="77777777" w:rsidR="00C94FF9" w:rsidRPr="009575E3" w:rsidRDefault="00C94FF9" w:rsidP="00A4422C">
            <w:pPr>
              <w:pStyle w:val="TAL"/>
            </w:pPr>
            <w:r w:rsidRPr="009575E3">
              <w:t>contentLength</w:t>
            </w:r>
          </w:p>
        </w:tc>
        <w:tc>
          <w:tcPr>
            <w:tcW w:w="2464" w:type="dxa"/>
          </w:tcPr>
          <w:p w14:paraId="3BD4BB72" w14:textId="77777777" w:rsidR="00C94FF9" w:rsidRPr="009575E3" w:rsidRDefault="00C94FF9" w:rsidP="00A4422C">
            <w:pPr>
              <w:pStyle w:val="TAL"/>
            </w:pPr>
            <w:r w:rsidRPr="009575E3">
              <w:t>ContentLength</w:t>
            </w:r>
          </w:p>
        </w:tc>
        <w:tc>
          <w:tcPr>
            <w:tcW w:w="493" w:type="dxa"/>
          </w:tcPr>
          <w:p w14:paraId="6B27D3B0" w14:textId="77777777" w:rsidR="00C94FF9" w:rsidRPr="009575E3" w:rsidRDefault="00C94FF9" w:rsidP="00A4422C">
            <w:pPr>
              <w:pStyle w:val="TAL"/>
            </w:pPr>
            <w:r w:rsidRPr="009575E3">
              <w:t>opt</w:t>
            </w:r>
          </w:p>
        </w:tc>
        <w:tc>
          <w:tcPr>
            <w:tcW w:w="5421" w:type="dxa"/>
          </w:tcPr>
          <w:p w14:paraId="71F0E784" w14:textId="77777777" w:rsidR="00C94FF9" w:rsidRPr="009575E3" w:rsidRDefault="00C94FF9" w:rsidP="00A4422C">
            <w:pPr>
              <w:pStyle w:val="TAL"/>
            </w:pPr>
            <w:r w:rsidRPr="009575E3">
              <w:t>Content-Length in RFC 2616 [27] clause 14.13 (NOTE: Same type definition as for SIP type definitions)</w:t>
            </w:r>
          </w:p>
        </w:tc>
      </w:tr>
      <w:tr w:rsidR="00C94FF9" w14:paraId="72B333CC" w14:textId="77777777" w:rsidTr="00A4422C">
        <w:tc>
          <w:tcPr>
            <w:tcW w:w="1479" w:type="dxa"/>
          </w:tcPr>
          <w:p w14:paraId="7E250E39" w14:textId="77777777" w:rsidR="00C94FF9" w:rsidRPr="009575E3" w:rsidRDefault="00C94FF9" w:rsidP="00A4422C">
            <w:pPr>
              <w:pStyle w:val="TAL"/>
            </w:pPr>
            <w:r w:rsidRPr="009575E3">
              <w:t>expires</w:t>
            </w:r>
          </w:p>
        </w:tc>
        <w:tc>
          <w:tcPr>
            <w:tcW w:w="2464" w:type="dxa"/>
          </w:tcPr>
          <w:p w14:paraId="6E9F937F" w14:textId="77777777" w:rsidR="00C94FF9" w:rsidRPr="009575E3" w:rsidRDefault="00C94FF9" w:rsidP="00A4422C">
            <w:pPr>
              <w:pStyle w:val="TAL"/>
            </w:pPr>
            <w:r w:rsidRPr="009575E3">
              <w:t>Expires</w:t>
            </w:r>
          </w:p>
        </w:tc>
        <w:tc>
          <w:tcPr>
            <w:tcW w:w="493" w:type="dxa"/>
          </w:tcPr>
          <w:p w14:paraId="7AEA5376" w14:textId="77777777" w:rsidR="00C94FF9" w:rsidRPr="009575E3" w:rsidRDefault="00C94FF9" w:rsidP="00A4422C">
            <w:pPr>
              <w:pStyle w:val="TAL"/>
            </w:pPr>
            <w:r w:rsidRPr="009575E3">
              <w:t>opt</w:t>
            </w:r>
          </w:p>
        </w:tc>
        <w:tc>
          <w:tcPr>
            <w:tcW w:w="5421" w:type="dxa"/>
          </w:tcPr>
          <w:p w14:paraId="0A90DE77" w14:textId="77777777" w:rsidR="00C94FF9" w:rsidRPr="009575E3" w:rsidRDefault="00C94FF9" w:rsidP="00A4422C">
            <w:pPr>
              <w:pStyle w:val="TAL"/>
            </w:pPr>
            <w:r w:rsidRPr="009575E3">
              <w:t>Expires in RFC 2616 [27] clause 14.21 (NOTE: Same type definition as for SIP type definitions)</w:t>
            </w:r>
          </w:p>
        </w:tc>
      </w:tr>
      <w:tr w:rsidR="00C94FF9" w14:paraId="195384B1" w14:textId="77777777" w:rsidTr="00A4422C">
        <w:tc>
          <w:tcPr>
            <w:tcW w:w="1479" w:type="dxa"/>
          </w:tcPr>
          <w:p w14:paraId="5FD71EA1" w14:textId="77777777" w:rsidR="00C94FF9" w:rsidRPr="009575E3" w:rsidRDefault="00C94FF9" w:rsidP="00A4422C">
            <w:pPr>
              <w:pStyle w:val="TAL"/>
            </w:pPr>
            <w:r w:rsidRPr="009575E3">
              <w:t>cacheControl</w:t>
            </w:r>
          </w:p>
        </w:tc>
        <w:tc>
          <w:tcPr>
            <w:tcW w:w="2464" w:type="dxa"/>
          </w:tcPr>
          <w:p w14:paraId="5ABEFAB3" w14:textId="77777777" w:rsidR="00C94FF9" w:rsidRPr="009575E3" w:rsidRDefault="00C94FF9" w:rsidP="00A4422C">
            <w:pPr>
              <w:pStyle w:val="TAL"/>
            </w:pPr>
            <w:hyperlink w:anchor="HttpCacheControl_Type" w:history="1">
              <w:r w:rsidRPr="009575E3">
                <w:rPr>
                  <w:rStyle w:val="Hyperlink"/>
                </w:rPr>
                <w:t>HttpCacheControl_Type</w:t>
              </w:r>
            </w:hyperlink>
          </w:p>
        </w:tc>
        <w:tc>
          <w:tcPr>
            <w:tcW w:w="493" w:type="dxa"/>
          </w:tcPr>
          <w:p w14:paraId="6BA49AAA" w14:textId="77777777" w:rsidR="00C94FF9" w:rsidRPr="009575E3" w:rsidRDefault="00C94FF9" w:rsidP="00A4422C">
            <w:pPr>
              <w:pStyle w:val="TAL"/>
            </w:pPr>
            <w:r w:rsidRPr="009575E3">
              <w:t>opt</w:t>
            </w:r>
          </w:p>
        </w:tc>
        <w:tc>
          <w:tcPr>
            <w:tcW w:w="5421" w:type="dxa"/>
          </w:tcPr>
          <w:p w14:paraId="24CE4C58" w14:textId="77777777" w:rsidR="00C94FF9" w:rsidRPr="009575E3" w:rsidRDefault="00C94FF9" w:rsidP="00A4422C">
            <w:pPr>
              <w:pStyle w:val="TAL"/>
            </w:pPr>
            <w:r w:rsidRPr="009575E3">
              <w:t>Cache-Control in RFC 2616 [27] clause 14.9</w:t>
            </w:r>
          </w:p>
        </w:tc>
      </w:tr>
      <w:tr w:rsidR="00C94FF9" w14:paraId="7EB2F4FE" w14:textId="77777777" w:rsidTr="00A4422C">
        <w:tc>
          <w:tcPr>
            <w:tcW w:w="1479" w:type="dxa"/>
          </w:tcPr>
          <w:p w14:paraId="34164109" w14:textId="77777777" w:rsidR="00C94FF9" w:rsidRPr="009575E3" w:rsidRDefault="00C94FF9" w:rsidP="00A4422C">
            <w:pPr>
              <w:pStyle w:val="TAL"/>
            </w:pPr>
            <w:r w:rsidRPr="009575E3">
              <w:t>pragma</w:t>
            </w:r>
          </w:p>
        </w:tc>
        <w:tc>
          <w:tcPr>
            <w:tcW w:w="2464" w:type="dxa"/>
          </w:tcPr>
          <w:p w14:paraId="54C9BBBA" w14:textId="77777777" w:rsidR="00C94FF9" w:rsidRPr="009575E3" w:rsidRDefault="00C94FF9" w:rsidP="00A4422C">
            <w:pPr>
              <w:pStyle w:val="TAL"/>
            </w:pPr>
            <w:hyperlink w:anchor="HttpPragma_Type" w:history="1">
              <w:r w:rsidRPr="009575E3">
                <w:rPr>
                  <w:rStyle w:val="Hyperlink"/>
                </w:rPr>
                <w:t>HttpPragma_Type</w:t>
              </w:r>
            </w:hyperlink>
          </w:p>
        </w:tc>
        <w:tc>
          <w:tcPr>
            <w:tcW w:w="493" w:type="dxa"/>
          </w:tcPr>
          <w:p w14:paraId="5A33B705" w14:textId="77777777" w:rsidR="00C94FF9" w:rsidRPr="009575E3" w:rsidRDefault="00C94FF9" w:rsidP="00A4422C">
            <w:pPr>
              <w:pStyle w:val="TAL"/>
            </w:pPr>
            <w:r w:rsidRPr="009575E3">
              <w:t>opt</w:t>
            </w:r>
          </w:p>
        </w:tc>
        <w:tc>
          <w:tcPr>
            <w:tcW w:w="5421" w:type="dxa"/>
          </w:tcPr>
          <w:p w14:paraId="0D011C9A" w14:textId="77777777" w:rsidR="00C94FF9" w:rsidRPr="009575E3" w:rsidRDefault="00C94FF9" w:rsidP="00A4422C">
            <w:pPr>
              <w:pStyle w:val="TAL"/>
            </w:pPr>
            <w:r w:rsidRPr="009575E3">
              <w:t>Pragma in RFC 2616 [27] clause 14.32</w:t>
            </w:r>
          </w:p>
        </w:tc>
      </w:tr>
      <w:tr w:rsidR="00C94FF9" w14:paraId="66E26D3A" w14:textId="77777777" w:rsidTr="00A4422C">
        <w:tc>
          <w:tcPr>
            <w:tcW w:w="1479" w:type="dxa"/>
          </w:tcPr>
          <w:p w14:paraId="326DA531" w14:textId="77777777" w:rsidR="00C94FF9" w:rsidRPr="009575E3" w:rsidRDefault="00C94FF9" w:rsidP="00A4422C">
            <w:pPr>
              <w:pStyle w:val="TAL"/>
            </w:pPr>
            <w:r w:rsidRPr="009575E3">
              <w:t>messageBody</w:t>
            </w:r>
          </w:p>
        </w:tc>
        <w:tc>
          <w:tcPr>
            <w:tcW w:w="2464" w:type="dxa"/>
          </w:tcPr>
          <w:p w14:paraId="33671873" w14:textId="77777777" w:rsidR="00C94FF9" w:rsidRPr="009575E3" w:rsidRDefault="00C94FF9" w:rsidP="00A4422C">
            <w:pPr>
              <w:pStyle w:val="TAL"/>
            </w:pPr>
            <w:hyperlink w:anchor="HttpMessageBody" w:history="1">
              <w:r w:rsidRPr="009575E3">
                <w:rPr>
                  <w:rStyle w:val="Hyperlink"/>
                </w:rPr>
                <w:t>HttpMessageBody</w:t>
              </w:r>
            </w:hyperlink>
          </w:p>
        </w:tc>
        <w:tc>
          <w:tcPr>
            <w:tcW w:w="493" w:type="dxa"/>
          </w:tcPr>
          <w:p w14:paraId="1521D0D7" w14:textId="77777777" w:rsidR="00C94FF9" w:rsidRPr="009575E3" w:rsidRDefault="00C94FF9" w:rsidP="00A4422C">
            <w:pPr>
              <w:pStyle w:val="TAL"/>
            </w:pPr>
            <w:r w:rsidRPr="009575E3">
              <w:t>opt</w:t>
            </w:r>
          </w:p>
        </w:tc>
        <w:tc>
          <w:tcPr>
            <w:tcW w:w="5421" w:type="dxa"/>
          </w:tcPr>
          <w:p w14:paraId="4D559282" w14:textId="77777777" w:rsidR="00C94FF9" w:rsidRPr="009575E3" w:rsidRDefault="00C94FF9" w:rsidP="00A4422C">
            <w:pPr>
              <w:pStyle w:val="TAL"/>
            </w:pPr>
            <w:r w:rsidRPr="009575E3">
              <w:t>e.g. XCAP Message;</w:t>
            </w:r>
          </w:p>
        </w:tc>
      </w:tr>
    </w:tbl>
    <w:p w14:paraId="17852868" w14:textId="77777777" w:rsidR="00C94FF9" w:rsidRDefault="00C94FF9" w:rsidP="00C94FF9"/>
    <w:p w14:paraId="6A6BEB8E" w14:textId="77777777" w:rsidR="00C94FF9" w:rsidRDefault="00C94FF9" w:rsidP="00C94FF9">
      <w:pPr>
        <w:pStyle w:val="TH"/>
      </w:pPr>
      <w:r>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1AC2C352" w14:textId="77777777" w:rsidTr="00A4422C">
        <w:tc>
          <w:tcPr>
            <w:tcW w:w="9857" w:type="dxa"/>
            <w:gridSpan w:val="4"/>
            <w:shd w:val="clear" w:color="auto" w:fill="E0E0E0"/>
          </w:tcPr>
          <w:p w14:paraId="49389541" w14:textId="77777777" w:rsidR="00C94FF9" w:rsidRPr="009575E3" w:rsidRDefault="00C94FF9" w:rsidP="00A4422C">
            <w:pPr>
              <w:pStyle w:val="TAL"/>
              <w:rPr>
                <w:b/>
              </w:rPr>
            </w:pPr>
            <w:r w:rsidRPr="009575E3">
              <w:rPr>
                <w:b/>
              </w:rPr>
              <w:t>TTCN-3 Record Type</w:t>
            </w:r>
          </w:p>
        </w:tc>
      </w:tr>
      <w:tr w:rsidR="00C94FF9" w14:paraId="51EAE344" w14:textId="77777777" w:rsidTr="00A4422C">
        <w:tc>
          <w:tcPr>
            <w:tcW w:w="1479" w:type="dxa"/>
            <w:tcBorders>
              <w:bottom w:val="single" w:sz="4" w:space="0" w:color="auto"/>
            </w:tcBorders>
            <w:shd w:val="clear" w:color="auto" w:fill="E0E0E0"/>
          </w:tcPr>
          <w:p w14:paraId="3CCBD910" w14:textId="77777777" w:rsidR="00C94FF9" w:rsidRPr="009575E3" w:rsidRDefault="00C94FF9" w:rsidP="00A4422C">
            <w:pPr>
              <w:pStyle w:val="TAL"/>
              <w:rPr>
                <w:b/>
              </w:rPr>
            </w:pPr>
            <w:bookmarkStart w:id="340" w:name="HttpRequestLine_Type" w:colFirst="1" w:colLast="1"/>
            <w:r w:rsidRPr="009575E3">
              <w:rPr>
                <w:b/>
              </w:rPr>
              <w:t>Name</w:t>
            </w:r>
          </w:p>
        </w:tc>
        <w:tc>
          <w:tcPr>
            <w:tcW w:w="8378" w:type="dxa"/>
            <w:gridSpan w:val="3"/>
            <w:tcBorders>
              <w:bottom w:val="single" w:sz="4" w:space="0" w:color="auto"/>
            </w:tcBorders>
            <w:shd w:val="clear" w:color="auto" w:fill="FFFF99"/>
          </w:tcPr>
          <w:p w14:paraId="7352FE18" w14:textId="77777777" w:rsidR="00C94FF9" w:rsidRPr="009575E3" w:rsidRDefault="00C94FF9" w:rsidP="00A4422C">
            <w:pPr>
              <w:pStyle w:val="TAL"/>
              <w:rPr>
                <w:b/>
              </w:rPr>
            </w:pPr>
            <w:r w:rsidRPr="009575E3">
              <w:rPr>
                <w:b/>
              </w:rPr>
              <w:t>HttpRequestLine_Type</w:t>
            </w:r>
          </w:p>
        </w:tc>
      </w:tr>
      <w:bookmarkEnd w:id="340"/>
      <w:tr w:rsidR="00C94FF9" w14:paraId="68008BDC" w14:textId="77777777" w:rsidTr="00A4422C">
        <w:tc>
          <w:tcPr>
            <w:tcW w:w="1479" w:type="dxa"/>
            <w:tcBorders>
              <w:bottom w:val="double" w:sz="4" w:space="0" w:color="auto"/>
            </w:tcBorders>
            <w:shd w:val="clear" w:color="auto" w:fill="E0E0E0"/>
          </w:tcPr>
          <w:p w14:paraId="3B1D8DFB"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77DCADB2" w14:textId="77777777" w:rsidR="00C94FF9" w:rsidRPr="009575E3" w:rsidRDefault="00C94FF9" w:rsidP="00A4422C">
            <w:pPr>
              <w:pStyle w:val="TAL"/>
            </w:pPr>
            <w:r w:rsidRPr="009575E3">
              <w:t>request line according to RFC 2616 [27] clause 5.1</w:t>
            </w:r>
          </w:p>
        </w:tc>
      </w:tr>
      <w:tr w:rsidR="00C94FF9" w14:paraId="662D7F57" w14:textId="77777777" w:rsidTr="00A4422C">
        <w:tc>
          <w:tcPr>
            <w:tcW w:w="1479" w:type="dxa"/>
            <w:tcBorders>
              <w:top w:val="double" w:sz="4" w:space="0" w:color="auto"/>
            </w:tcBorders>
          </w:tcPr>
          <w:p w14:paraId="78025D0C" w14:textId="77777777" w:rsidR="00C94FF9" w:rsidRPr="009575E3" w:rsidRDefault="00C94FF9" w:rsidP="00A4422C">
            <w:pPr>
              <w:pStyle w:val="TAL"/>
            </w:pPr>
            <w:r w:rsidRPr="009575E3">
              <w:t>method</w:t>
            </w:r>
          </w:p>
        </w:tc>
        <w:tc>
          <w:tcPr>
            <w:tcW w:w="2464" w:type="dxa"/>
            <w:tcBorders>
              <w:top w:val="double" w:sz="4" w:space="0" w:color="auto"/>
            </w:tcBorders>
          </w:tcPr>
          <w:p w14:paraId="0DB8854E" w14:textId="77777777" w:rsidR="00C94FF9" w:rsidRPr="009575E3" w:rsidRDefault="00C94FF9" w:rsidP="00A4422C">
            <w:pPr>
              <w:pStyle w:val="TAL"/>
            </w:pPr>
            <w:r w:rsidRPr="009575E3">
              <w:t>charstring</w:t>
            </w:r>
          </w:p>
        </w:tc>
        <w:tc>
          <w:tcPr>
            <w:tcW w:w="493" w:type="dxa"/>
            <w:tcBorders>
              <w:top w:val="double" w:sz="4" w:space="0" w:color="auto"/>
            </w:tcBorders>
          </w:tcPr>
          <w:p w14:paraId="7ADEC332" w14:textId="77777777" w:rsidR="00C94FF9" w:rsidRPr="009575E3" w:rsidRDefault="00C94FF9" w:rsidP="00A4422C">
            <w:pPr>
              <w:pStyle w:val="TAL"/>
            </w:pPr>
          </w:p>
        </w:tc>
        <w:tc>
          <w:tcPr>
            <w:tcW w:w="5421" w:type="dxa"/>
            <w:tcBorders>
              <w:top w:val="double" w:sz="4" w:space="0" w:color="auto"/>
            </w:tcBorders>
          </w:tcPr>
          <w:p w14:paraId="4EF34867" w14:textId="77777777" w:rsidR="00C94FF9" w:rsidRPr="009575E3" w:rsidRDefault="00C94FF9" w:rsidP="00A4422C">
            <w:pPr>
              <w:pStyle w:val="TAL"/>
            </w:pPr>
          </w:p>
        </w:tc>
      </w:tr>
      <w:tr w:rsidR="00C94FF9" w14:paraId="2AD5D369" w14:textId="77777777" w:rsidTr="00A4422C">
        <w:tc>
          <w:tcPr>
            <w:tcW w:w="1479" w:type="dxa"/>
          </w:tcPr>
          <w:p w14:paraId="7A7B2A55" w14:textId="77777777" w:rsidR="00C94FF9" w:rsidRPr="009575E3" w:rsidRDefault="00C94FF9" w:rsidP="00A4422C">
            <w:pPr>
              <w:pStyle w:val="TAL"/>
            </w:pPr>
            <w:r w:rsidRPr="009575E3">
              <w:t>uri</w:t>
            </w:r>
          </w:p>
        </w:tc>
        <w:tc>
          <w:tcPr>
            <w:tcW w:w="2464" w:type="dxa"/>
          </w:tcPr>
          <w:p w14:paraId="6213F723" w14:textId="77777777" w:rsidR="00C94FF9" w:rsidRPr="009575E3" w:rsidRDefault="00C94FF9" w:rsidP="00A4422C">
            <w:pPr>
              <w:pStyle w:val="TAL"/>
            </w:pPr>
            <w:r w:rsidRPr="009575E3">
              <w:t>charstring</w:t>
            </w:r>
          </w:p>
        </w:tc>
        <w:tc>
          <w:tcPr>
            <w:tcW w:w="493" w:type="dxa"/>
          </w:tcPr>
          <w:p w14:paraId="32FCE816" w14:textId="77777777" w:rsidR="00C94FF9" w:rsidRPr="009575E3" w:rsidRDefault="00C94FF9" w:rsidP="00A4422C">
            <w:pPr>
              <w:pStyle w:val="TAL"/>
            </w:pPr>
          </w:p>
        </w:tc>
        <w:tc>
          <w:tcPr>
            <w:tcW w:w="5421" w:type="dxa"/>
          </w:tcPr>
          <w:p w14:paraId="2B605CD3" w14:textId="77777777" w:rsidR="00C94FF9" w:rsidRPr="009575E3" w:rsidRDefault="00C94FF9" w:rsidP="00A4422C">
            <w:pPr>
              <w:pStyle w:val="TAL"/>
            </w:pPr>
            <w:r w:rsidRPr="009575E3">
              <w:t>XCAP: selection expression, RFC 4825 [26]</w:t>
            </w:r>
          </w:p>
        </w:tc>
      </w:tr>
      <w:tr w:rsidR="00C94FF9" w14:paraId="69BD6EFB" w14:textId="77777777" w:rsidTr="00A4422C">
        <w:tc>
          <w:tcPr>
            <w:tcW w:w="1479" w:type="dxa"/>
          </w:tcPr>
          <w:p w14:paraId="681C24EE" w14:textId="77777777" w:rsidR="00C94FF9" w:rsidRPr="009575E3" w:rsidRDefault="00C94FF9" w:rsidP="00A4422C">
            <w:pPr>
              <w:pStyle w:val="TAL"/>
            </w:pPr>
            <w:r w:rsidRPr="009575E3">
              <w:t>version</w:t>
            </w:r>
          </w:p>
        </w:tc>
        <w:tc>
          <w:tcPr>
            <w:tcW w:w="2464" w:type="dxa"/>
          </w:tcPr>
          <w:p w14:paraId="1AC1AABC" w14:textId="77777777" w:rsidR="00C94FF9" w:rsidRPr="009575E3" w:rsidRDefault="00C94FF9" w:rsidP="00A4422C">
            <w:pPr>
              <w:pStyle w:val="TAL"/>
            </w:pPr>
            <w:r w:rsidRPr="009575E3">
              <w:t>charstring</w:t>
            </w:r>
          </w:p>
        </w:tc>
        <w:tc>
          <w:tcPr>
            <w:tcW w:w="493" w:type="dxa"/>
          </w:tcPr>
          <w:p w14:paraId="12BFB3D5" w14:textId="77777777" w:rsidR="00C94FF9" w:rsidRPr="009575E3" w:rsidRDefault="00C94FF9" w:rsidP="00A4422C">
            <w:pPr>
              <w:pStyle w:val="TAL"/>
            </w:pPr>
          </w:p>
        </w:tc>
        <w:tc>
          <w:tcPr>
            <w:tcW w:w="5421" w:type="dxa"/>
          </w:tcPr>
          <w:p w14:paraId="5F62BB6F" w14:textId="77777777" w:rsidR="00C94FF9" w:rsidRPr="009575E3" w:rsidRDefault="00C94FF9" w:rsidP="00A4422C">
            <w:pPr>
              <w:pStyle w:val="TAL"/>
            </w:pPr>
          </w:p>
        </w:tc>
      </w:tr>
    </w:tbl>
    <w:p w14:paraId="23579556" w14:textId="77777777" w:rsidR="00C94FF9" w:rsidRDefault="00C94FF9" w:rsidP="00C94FF9"/>
    <w:p w14:paraId="7208CB45" w14:textId="77777777" w:rsidR="00C94FF9" w:rsidRDefault="00C94FF9" w:rsidP="00C94FF9">
      <w:pPr>
        <w:pStyle w:val="TH"/>
      </w:pPr>
      <w:r>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666199E1" w14:textId="77777777" w:rsidTr="00A4422C">
        <w:tc>
          <w:tcPr>
            <w:tcW w:w="9857" w:type="dxa"/>
            <w:gridSpan w:val="4"/>
            <w:shd w:val="clear" w:color="auto" w:fill="E0E0E0"/>
          </w:tcPr>
          <w:p w14:paraId="566B1DC3" w14:textId="77777777" w:rsidR="00C94FF9" w:rsidRPr="009575E3" w:rsidRDefault="00C94FF9" w:rsidP="00A4422C">
            <w:pPr>
              <w:pStyle w:val="TAL"/>
              <w:rPr>
                <w:b/>
              </w:rPr>
            </w:pPr>
            <w:r w:rsidRPr="009575E3">
              <w:rPr>
                <w:b/>
              </w:rPr>
              <w:t>TTCN-3 Record Type</w:t>
            </w:r>
          </w:p>
        </w:tc>
      </w:tr>
      <w:tr w:rsidR="00C94FF9" w14:paraId="40F7B122" w14:textId="77777777" w:rsidTr="00A4422C">
        <w:tc>
          <w:tcPr>
            <w:tcW w:w="1479" w:type="dxa"/>
            <w:tcBorders>
              <w:bottom w:val="single" w:sz="4" w:space="0" w:color="auto"/>
            </w:tcBorders>
            <w:shd w:val="clear" w:color="auto" w:fill="E0E0E0"/>
          </w:tcPr>
          <w:p w14:paraId="495936FD" w14:textId="77777777" w:rsidR="00C94FF9" w:rsidRPr="009575E3" w:rsidRDefault="00C94FF9" w:rsidP="00A4422C">
            <w:pPr>
              <w:pStyle w:val="TAL"/>
              <w:rPr>
                <w:b/>
              </w:rPr>
            </w:pPr>
            <w:bookmarkStart w:id="341" w:name="HttpStatusLine_Type" w:colFirst="1" w:colLast="1"/>
            <w:r w:rsidRPr="009575E3">
              <w:rPr>
                <w:b/>
              </w:rPr>
              <w:t>Name</w:t>
            </w:r>
          </w:p>
        </w:tc>
        <w:tc>
          <w:tcPr>
            <w:tcW w:w="8378" w:type="dxa"/>
            <w:gridSpan w:val="3"/>
            <w:tcBorders>
              <w:bottom w:val="single" w:sz="4" w:space="0" w:color="auto"/>
            </w:tcBorders>
            <w:shd w:val="clear" w:color="auto" w:fill="FFFF99"/>
          </w:tcPr>
          <w:p w14:paraId="7E9F511D" w14:textId="77777777" w:rsidR="00C94FF9" w:rsidRPr="009575E3" w:rsidRDefault="00C94FF9" w:rsidP="00A4422C">
            <w:pPr>
              <w:pStyle w:val="TAL"/>
              <w:rPr>
                <w:b/>
              </w:rPr>
            </w:pPr>
            <w:r w:rsidRPr="009575E3">
              <w:rPr>
                <w:b/>
              </w:rPr>
              <w:t>HttpStatusLine_Type</w:t>
            </w:r>
          </w:p>
        </w:tc>
      </w:tr>
      <w:bookmarkEnd w:id="341"/>
      <w:tr w:rsidR="00C94FF9" w14:paraId="794C98AD" w14:textId="77777777" w:rsidTr="00A4422C">
        <w:tc>
          <w:tcPr>
            <w:tcW w:w="1479" w:type="dxa"/>
            <w:tcBorders>
              <w:bottom w:val="double" w:sz="4" w:space="0" w:color="auto"/>
            </w:tcBorders>
            <w:shd w:val="clear" w:color="auto" w:fill="E0E0E0"/>
          </w:tcPr>
          <w:p w14:paraId="795338E5"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08BA9757" w14:textId="77777777" w:rsidR="00C94FF9" w:rsidRPr="009575E3" w:rsidRDefault="00C94FF9" w:rsidP="00A4422C">
            <w:pPr>
              <w:pStyle w:val="TAL"/>
            </w:pPr>
            <w:r w:rsidRPr="009575E3">
              <w:t>status line according to RFC 2616 [27] clause 5.1</w:t>
            </w:r>
          </w:p>
        </w:tc>
      </w:tr>
      <w:tr w:rsidR="00C94FF9" w14:paraId="660AA3EB" w14:textId="77777777" w:rsidTr="00A4422C">
        <w:tc>
          <w:tcPr>
            <w:tcW w:w="1479" w:type="dxa"/>
            <w:tcBorders>
              <w:top w:val="double" w:sz="4" w:space="0" w:color="auto"/>
            </w:tcBorders>
          </w:tcPr>
          <w:p w14:paraId="0A8A2E45" w14:textId="77777777" w:rsidR="00C94FF9" w:rsidRPr="009575E3" w:rsidRDefault="00C94FF9" w:rsidP="00A4422C">
            <w:pPr>
              <w:pStyle w:val="TAL"/>
            </w:pPr>
            <w:r w:rsidRPr="009575E3">
              <w:t>version</w:t>
            </w:r>
          </w:p>
        </w:tc>
        <w:tc>
          <w:tcPr>
            <w:tcW w:w="2464" w:type="dxa"/>
            <w:tcBorders>
              <w:top w:val="double" w:sz="4" w:space="0" w:color="auto"/>
            </w:tcBorders>
          </w:tcPr>
          <w:p w14:paraId="721DC5A2" w14:textId="77777777" w:rsidR="00C94FF9" w:rsidRPr="009575E3" w:rsidRDefault="00C94FF9" w:rsidP="00A4422C">
            <w:pPr>
              <w:pStyle w:val="TAL"/>
            </w:pPr>
            <w:r w:rsidRPr="009575E3">
              <w:t>charstring</w:t>
            </w:r>
          </w:p>
        </w:tc>
        <w:tc>
          <w:tcPr>
            <w:tcW w:w="493" w:type="dxa"/>
            <w:tcBorders>
              <w:top w:val="double" w:sz="4" w:space="0" w:color="auto"/>
            </w:tcBorders>
          </w:tcPr>
          <w:p w14:paraId="7B33DD5F" w14:textId="77777777" w:rsidR="00C94FF9" w:rsidRPr="009575E3" w:rsidRDefault="00C94FF9" w:rsidP="00A4422C">
            <w:pPr>
              <w:pStyle w:val="TAL"/>
            </w:pPr>
          </w:p>
        </w:tc>
        <w:tc>
          <w:tcPr>
            <w:tcW w:w="5421" w:type="dxa"/>
            <w:tcBorders>
              <w:top w:val="double" w:sz="4" w:space="0" w:color="auto"/>
            </w:tcBorders>
          </w:tcPr>
          <w:p w14:paraId="0FC079BB" w14:textId="77777777" w:rsidR="00C94FF9" w:rsidRPr="009575E3" w:rsidRDefault="00C94FF9" w:rsidP="00A4422C">
            <w:pPr>
              <w:pStyle w:val="TAL"/>
            </w:pPr>
          </w:p>
        </w:tc>
      </w:tr>
      <w:tr w:rsidR="00C94FF9" w14:paraId="49C5F14F" w14:textId="77777777" w:rsidTr="00A4422C">
        <w:tc>
          <w:tcPr>
            <w:tcW w:w="1479" w:type="dxa"/>
          </w:tcPr>
          <w:p w14:paraId="413F55EC" w14:textId="77777777" w:rsidR="00C94FF9" w:rsidRPr="009575E3" w:rsidRDefault="00C94FF9" w:rsidP="00A4422C">
            <w:pPr>
              <w:pStyle w:val="TAL"/>
            </w:pPr>
            <w:r w:rsidRPr="009575E3">
              <w:t>code</w:t>
            </w:r>
          </w:p>
        </w:tc>
        <w:tc>
          <w:tcPr>
            <w:tcW w:w="2464" w:type="dxa"/>
          </w:tcPr>
          <w:p w14:paraId="35D019A0" w14:textId="77777777" w:rsidR="00C94FF9" w:rsidRPr="009575E3" w:rsidRDefault="00C94FF9" w:rsidP="00A4422C">
            <w:pPr>
              <w:pStyle w:val="TAL"/>
            </w:pPr>
            <w:r w:rsidRPr="009575E3">
              <w:t>integer</w:t>
            </w:r>
          </w:p>
        </w:tc>
        <w:tc>
          <w:tcPr>
            <w:tcW w:w="493" w:type="dxa"/>
          </w:tcPr>
          <w:p w14:paraId="0B73CF44" w14:textId="77777777" w:rsidR="00C94FF9" w:rsidRPr="009575E3" w:rsidRDefault="00C94FF9" w:rsidP="00A4422C">
            <w:pPr>
              <w:pStyle w:val="TAL"/>
            </w:pPr>
          </w:p>
        </w:tc>
        <w:tc>
          <w:tcPr>
            <w:tcW w:w="5421" w:type="dxa"/>
          </w:tcPr>
          <w:p w14:paraId="74E329C2" w14:textId="77777777" w:rsidR="00C94FF9" w:rsidRPr="009575E3" w:rsidRDefault="00C94FF9" w:rsidP="00A4422C">
            <w:pPr>
              <w:pStyle w:val="TAL"/>
            </w:pPr>
          </w:p>
        </w:tc>
      </w:tr>
      <w:tr w:rsidR="00C94FF9" w14:paraId="151A60A8" w14:textId="77777777" w:rsidTr="00A4422C">
        <w:tc>
          <w:tcPr>
            <w:tcW w:w="1479" w:type="dxa"/>
          </w:tcPr>
          <w:p w14:paraId="49C74B06" w14:textId="77777777" w:rsidR="00C94FF9" w:rsidRPr="009575E3" w:rsidRDefault="00C94FF9" w:rsidP="00A4422C">
            <w:pPr>
              <w:pStyle w:val="TAL"/>
            </w:pPr>
            <w:r w:rsidRPr="009575E3">
              <w:t>reasonPhrase</w:t>
            </w:r>
          </w:p>
        </w:tc>
        <w:tc>
          <w:tcPr>
            <w:tcW w:w="2464" w:type="dxa"/>
          </w:tcPr>
          <w:p w14:paraId="7D961186" w14:textId="77777777" w:rsidR="00C94FF9" w:rsidRPr="009575E3" w:rsidRDefault="00C94FF9" w:rsidP="00A4422C">
            <w:pPr>
              <w:pStyle w:val="TAL"/>
            </w:pPr>
            <w:r w:rsidRPr="009575E3">
              <w:t>charstring</w:t>
            </w:r>
          </w:p>
        </w:tc>
        <w:tc>
          <w:tcPr>
            <w:tcW w:w="493" w:type="dxa"/>
          </w:tcPr>
          <w:p w14:paraId="012B348D" w14:textId="77777777" w:rsidR="00C94FF9" w:rsidRPr="009575E3" w:rsidRDefault="00C94FF9" w:rsidP="00A4422C">
            <w:pPr>
              <w:pStyle w:val="TAL"/>
            </w:pPr>
          </w:p>
        </w:tc>
        <w:tc>
          <w:tcPr>
            <w:tcW w:w="5421" w:type="dxa"/>
          </w:tcPr>
          <w:p w14:paraId="718BA3DE" w14:textId="77777777" w:rsidR="00C94FF9" w:rsidRPr="009575E3" w:rsidRDefault="00C94FF9" w:rsidP="00A4422C">
            <w:pPr>
              <w:pStyle w:val="TAL"/>
            </w:pPr>
          </w:p>
        </w:tc>
      </w:tr>
    </w:tbl>
    <w:p w14:paraId="2FFAC65A" w14:textId="77777777" w:rsidR="00C94FF9" w:rsidRDefault="00C94FF9" w:rsidP="00C94FF9"/>
    <w:p w14:paraId="429842D0" w14:textId="77777777" w:rsidR="00C94FF9" w:rsidRDefault="00C94FF9" w:rsidP="00C94FF9">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70DEFDF4" w14:textId="77777777" w:rsidTr="00A4422C">
        <w:tc>
          <w:tcPr>
            <w:tcW w:w="9857" w:type="dxa"/>
            <w:gridSpan w:val="4"/>
            <w:shd w:val="clear" w:color="auto" w:fill="E0E0E0"/>
          </w:tcPr>
          <w:p w14:paraId="6647F06A" w14:textId="77777777" w:rsidR="00C94FF9" w:rsidRPr="009575E3" w:rsidRDefault="00C94FF9" w:rsidP="00A4422C">
            <w:pPr>
              <w:pStyle w:val="TAL"/>
              <w:rPr>
                <w:b/>
              </w:rPr>
            </w:pPr>
            <w:r w:rsidRPr="009575E3">
              <w:rPr>
                <w:b/>
              </w:rPr>
              <w:t>TTCN-3 Record Type</w:t>
            </w:r>
          </w:p>
        </w:tc>
      </w:tr>
      <w:tr w:rsidR="00C94FF9" w14:paraId="3398E0DC" w14:textId="77777777" w:rsidTr="00A4422C">
        <w:tc>
          <w:tcPr>
            <w:tcW w:w="1479" w:type="dxa"/>
            <w:tcBorders>
              <w:bottom w:val="single" w:sz="4" w:space="0" w:color="auto"/>
            </w:tcBorders>
            <w:shd w:val="clear" w:color="auto" w:fill="E0E0E0"/>
          </w:tcPr>
          <w:p w14:paraId="35C1659D" w14:textId="77777777" w:rsidR="00C94FF9" w:rsidRPr="009575E3" w:rsidRDefault="00C94FF9" w:rsidP="00A4422C">
            <w:pPr>
              <w:pStyle w:val="TAL"/>
              <w:rPr>
                <w:b/>
              </w:rPr>
            </w:pPr>
            <w:bookmarkStart w:id="342" w:name="HttpCacheControl_Type" w:colFirst="1" w:colLast="1"/>
            <w:r w:rsidRPr="009575E3">
              <w:rPr>
                <w:b/>
              </w:rPr>
              <w:t>Name</w:t>
            </w:r>
          </w:p>
        </w:tc>
        <w:tc>
          <w:tcPr>
            <w:tcW w:w="8378" w:type="dxa"/>
            <w:gridSpan w:val="3"/>
            <w:tcBorders>
              <w:bottom w:val="single" w:sz="4" w:space="0" w:color="auto"/>
            </w:tcBorders>
            <w:shd w:val="clear" w:color="auto" w:fill="FFFF99"/>
          </w:tcPr>
          <w:p w14:paraId="57640822" w14:textId="77777777" w:rsidR="00C94FF9" w:rsidRPr="009575E3" w:rsidRDefault="00C94FF9" w:rsidP="00A4422C">
            <w:pPr>
              <w:pStyle w:val="TAL"/>
              <w:rPr>
                <w:b/>
              </w:rPr>
            </w:pPr>
            <w:r w:rsidRPr="009575E3">
              <w:rPr>
                <w:b/>
              </w:rPr>
              <w:t>HttpCacheControl_Type</w:t>
            </w:r>
          </w:p>
        </w:tc>
      </w:tr>
      <w:bookmarkEnd w:id="342"/>
      <w:tr w:rsidR="00C94FF9" w14:paraId="0A8AA89B" w14:textId="77777777" w:rsidTr="00A4422C">
        <w:tc>
          <w:tcPr>
            <w:tcW w:w="1479" w:type="dxa"/>
            <w:tcBorders>
              <w:bottom w:val="double" w:sz="4" w:space="0" w:color="auto"/>
            </w:tcBorders>
            <w:shd w:val="clear" w:color="auto" w:fill="E0E0E0"/>
          </w:tcPr>
          <w:p w14:paraId="0AF72FF7"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47F7DA9E" w14:textId="77777777" w:rsidR="00C94FF9" w:rsidRPr="009575E3" w:rsidRDefault="00C94FF9" w:rsidP="00A4422C">
            <w:pPr>
              <w:pStyle w:val="TAL"/>
            </w:pPr>
            <w:r w:rsidRPr="009575E3">
              <w:t>RFC 2616 clause 14.9</w:t>
            </w:r>
          </w:p>
        </w:tc>
      </w:tr>
      <w:tr w:rsidR="00C94FF9" w14:paraId="1B9A3940" w14:textId="77777777" w:rsidTr="00A4422C">
        <w:tc>
          <w:tcPr>
            <w:tcW w:w="1479" w:type="dxa"/>
            <w:tcBorders>
              <w:top w:val="double" w:sz="4" w:space="0" w:color="auto"/>
            </w:tcBorders>
          </w:tcPr>
          <w:p w14:paraId="0473078C" w14:textId="77777777" w:rsidR="00C94FF9" w:rsidRPr="009575E3" w:rsidRDefault="00C94FF9" w:rsidP="00A4422C">
            <w:pPr>
              <w:pStyle w:val="TAL"/>
            </w:pPr>
            <w:r w:rsidRPr="009575E3">
              <w:t>cacheDirective</w:t>
            </w:r>
          </w:p>
        </w:tc>
        <w:tc>
          <w:tcPr>
            <w:tcW w:w="2464" w:type="dxa"/>
            <w:tcBorders>
              <w:top w:val="double" w:sz="4" w:space="0" w:color="auto"/>
            </w:tcBorders>
          </w:tcPr>
          <w:p w14:paraId="4BF5330A" w14:textId="77777777" w:rsidR="00C94FF9" w:rsidRPr="009575E3" w:rsidRDefault="00C94FF9" w:rsidP="00A4422C">
            <w:pPr>
              <w:pStyle w:val="TAL"/>
            </w:pPr>
            <w:r w:rsidRPr="009575E3">
              <w:t>charstring</w:t>
            </w:r>
          </w:p>
        </w:tc>
        <w:tc>
          <w:tcPr>
            <w:tcW w:w="493" w:type="dxa"/>
            <w:tcBorders>
              <w:top w:val="double" w:sz="4" w:space="0" w:color="auto"/>
            </w:tcBorders>
          </w:tcPr>
          <w:p w14:paraId="18B3F4C8" w14:textId="77777777" w:rsidR="00C94FF9" w:rsidRPr="009575E3" w:rsidRDefault="00C94FF9" w:rsidP="00A4422C">
            <w:pPr>
              <w:pStyle w:val="TAL"/>
            </w:pPr>
          </w:p>
        </w:tc>
        <w:tc>
          <w:tcPr>
            <w:tcW w:w="5421" w:type="dxa"/>
            <w:tcBorders>
              <w:top w:val="double" w:sz="4" w:space="0" w:color="auto"/>
            </w:tcBorders>
          </w:tcPr>
          <w:p w14:paraId="4AC25095" w14:textId="77777777" w:rsidR="00C94FF9" w:rsidRPr="009575E3" w:rsidRDefault="00C94FF9" w:rsidP="00A4422C">
            <w:pPr>
              <w:pStyle w:val="TAL"/>
            </w:pPr>
          </w:p>
        </w:tc>
      </w:tr>
    </w:tbl>
    <w:p w14:paraId="06930CEB" w14:textId="77777777" w:rsidR="00C94FF9" w:rsidRDefault="00C94FF9" w:rsidP="00C94FF9"/>
    <w:p w14:paraId="52633D7B" w14:textId="77777777" w:rsidR="00C94FF9" w:rsidRDefault="00C94FF9" w:rsidP="00C94FF9">
      <w:pPr>
        <w:pStyle w:val="TH"/>
      </w:pPr>
      <w: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119AADEC" w14:textId="77777777" w:rsidTr="00A4422C">
        <w:tc>
          <w:tcPr>
            <w:tcW w:w="9857" w:type="dxa"/>
            <w:gridSpan w:val="4"/>
            <w:shd w:val="clear" w:color="auto" w:fill="E0E0E0"/>
          </w:tcPr>
          <w:p w14:paraId="443A74AB" w14:textId="77777777" w:rsidR="00C94FF9" w:rsidRPr="009575E3" w:rsidRDefault="00C94FF9" w:rsidP="00A4422C">
            <w:pPr>
              <w:pStyle w:val="TAL"/>
              <w:rPr>
                <w:b/>
              </w:rPr>
            </w:pPr>
            <w:r w:rsidRPr="009575E3">
              <w:rPr>
                <w:b/>
              </w:rPr>
              <w:t>TTCN-3 Record Type</w:t>
            </w:r>
          </w:p>
        </w:tc>
      </w:tr>
      <w:tr w:rsidR="00C94FF9" w14:paraId="71DB3CBE" w14:textId="77777777" w:rsidTr="00A4422C">
        <w:tc>
          <w:tcPr>
            <w:tcW w:w="1479" w:type="dxa"/>
            <w:tcBorders>
              <w:bottom w:val="single" w:sz="4" w:space="0" w:color="auto"/>
            </w:tcBorders>
            <w:shd w:val="clear" w:color="auto" w:fill="E0E0E0"/>
          </w:tcPr>
          <w:p w14:paraId="760EFC7D" w14:textId="77777777" w:rsidR="00C94FF9" w:rsidRPr="009575E3" w:rsidRDefault="00C94FF9" w:rsidP="00A4422C">
            <w:pPr>
              <w:pStyle w:val="TAL"/>
              <w:rPr>
                <w:b/>
              </w:rPr>
            </w:pPr>
            <w:bookmarkStart w:id="343" w:name="HttpPragma_Type" w:colFirst="1" w:colLast="1"/>
            <w:r w:rsidRPr="009575E3">
              <w:rPr>
                <w:b/>
              </w:rPr>
              <w:t>Name</w:t>
            </w:r>
          </w:p>
        </w:tc>
        <w:tc>
          <w:tcPr>
            <w:tcW w:w="8378" w:type="dxa"/>
            <w:gridSpan w:val="3"/>
            <w:tcBorders>
              <w:bottom w:val="single" w:sz="4" w:space="0" w:color="auto"/>
            </w:tcBorders>
            <w:shd w:val="clear" w:color="auto" w:fill="FFFF99"/>
          </w:tcPr>
          <w:p w14:paraId="37F94BBC" w14:textId="77777777" w:rsidR="00C94FF9" w:rsidRPr="009575E3" w:rsidRDefault="00C94FF9" w:rsidP="00A4422C">
            <w:pPr>
              <w:pStyle w:val="TAL"/>
              <w:rPr>
                <w:b/>
              </w:rPr>
            </w:pPr>
            <w:r w:rsidRPr="009575E3">
              <w:rPr>
                <w:b/>
              </w:rPr>
              <w:t>HttpPragma_Type</w:t>
            </w:r>
          </w:p>
        </w:tc>
      </w:tr>
      <w:bookmarkEnd w:id="343"/>
      <w:tr w:rsidR="00C94FF9" w14:paraId="0BF49652" w14:textId="77777777" w:rsidTr="00A4422C">
        <w:tc>
          <w:tcPr>
            <w:tcW w:w="1479" w:type="dxa"/>
            <w:tcBorders>
              <w:bottom w:val="double" w:sz="4" w:space="0" w:color="auto"/>
            </w:tcBorders>
            <w:shd w:val="clear" w:color="auto" w:fill="E0E0E0"/>
          </w:tcPr>
          <w:p w14:paraId="02B62FE0"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225758C1" w14:textId="77777777" w:rsidR="00C94FF9" w:rsidRPr="009575E3" w:rsidRDefault="00C94FF9" w:rsidP="00A4422C">
            <w:pPr>
              <w:pStyle w:val="TAL"/>
            </w:pPr>
            <w:r w:rsidRPr="009575E3">
              <w:t>RFC 2616 clause 14.32</w:t>
            </w:r>
          </w:p>
        </w:tc>
      </w:tr>
      <w:tr w:rsidR="00C94FF9" w14:paraId="11D904AC" w14:textId="77777777" w:rsidTr="00A4422C">
        <w:tc>
          <w:tcPr>
            <w:tcW w:w="1479" w:type="dxa"/>
            <w:tcBorders>
              <w:top w:val="double" w:sz="4" w:space="0" w:color="auto"/>
            </w:tcBorders>
          </w:tcPr>
          <w:p w14:paraId="413786BB" w14:textId="77777777" w:rsidR="00C94FF9" w:rsidRPr="009575E3" w:rsidRDefault="00C94FF9" w:rsidP="00A4422C">
            <w:pPr>
              <w:pStyle w:val="TAL"/>
            </w:pPr>
            <w:r w:rsidRPr="009575E3">
              <w:t>pragmaDirective</w:t>
            </w:r>
          </w:p>
        </w:tc>
        <w:tc>
          <w:tcPr>
            <w:tcW w:w="2464" w:type="dxa"/>
            <w:tcBorders>
              <w:top w:val="double" w:sz="4" w:space="0" w:color="auto"/>
            </w:tcBorders>
          </w:tcPr>
          <w:p w14:paraId="0A387D97" w14:textId="77777777" w:rsidR="00C94FF9" w:rsidRPr="009575E3" w:rsidRDefault="00C94FF9" w:rsidP="00A4422C">
            <w:pPr>
              <w:pStyle w:val="TAL"/>
            </w:pPr>
            <w:r w:rsidRPr="009575E3">
              <w:t>charstring</w:t>
            </w:r>
          </w:p>
        </w:tc>
        <w:tc>
          <w:tcPr>
            <w:tcW w:w="493" w:type="dxa"/>
            <w:tcBorders>
              <w:top w:val="double" w:sz="4" w:space="0" w:color="auto"/>
            </w:tcBorders>
          </w:tcPr>
          <w:p w14:paraId="3436D289" w14:textId="77777777" w:rsidR="00C94FF9" w:rsidRPr="009575E3" w:rsidRDefault="00C94FF9" w:rsidP="00A4422C">
            <w:pPr>
              <w:pStyle w:val="TAL"/>
            </w:pPr>
          </w:p>
        </w:tc>
        <w:tc>
          <w:tcPr>
            <w:tcW w:w="5421" w:type="dxa"/>
            <w:tcBorders>
              <w:top w:val="double" w:sz="4" w:space="0" w:color="auto"/>
            </w:tcBorders>
          </w:tcPr>
          <w:p w14:paraId="3637B2F4" w14:textId="77777777" w:rsidR="00C94FF9" w:rsidRPr="009575E3" w:rsidRDefault="00C94FF9" w:rsidP="00A4422C">
            <w:pPr>
              <w:pStyle w:val="TAL"/>
            </w:pPr>
          </w:p>
        </w:tc>
      </w:tr>
    </w:tbl>
    <w:p w14:paraId="4D94FFA5" w14:textId="77777777" w:rsidR="00C94FF9" w:rsidRDefault="00C94FF9" w:rsidP="00C94FF9"/>
    <w:p w14:paraId="68202984" w14:textId="77777777" w:rsidR="00C94FF9" w:rsidRDefault="00C94FF9" w:rsidP="00C94FF9">
      <w:pPr>
        <w:pStyle w:val="TH"/>
      </w:pPr>
      <w:r>
        <w:lastRenderedPageBreak/>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94FF9" w14:paraId="681A0141" w14:textId="77777777" w:rsidTr="00A4422C">
        <w:tc>
          <w:tcPr>
            <w:tcW w:w="9857" w:type="dxa"/>
            <w:gridSpan w:val="4"/>
            <w:shd w:val="clear" w:color="auto" w:fill="E0E0E0"/>
          </w:tcPr>
          <w:p w14:paraId="34E59F38" w14:textId="77777777" w:rsidR="00C94FF9" w:rsidRPr="009575E3" w:rsidRDefault="00C94FF9" w:rsidP="00A4422C">
            <w:pPr>
              <w:pStyle w:val="TAL"/>
              <w:rPr>
                <w:b/>
              </w:rPr>
            </w:pPr>
            <w:r w:rsidRPr="009575E3">
              <w:rPr>
                <w:b/>
              </w:rPr>
              <w:t>TTCN-3 Record Type</w:t>
            </w:r>
          </w:p>
        </w:tc>
      </w:tr>
      <w:tr w:rsidR="00C94FF9" w14:paraId="60A549B8" w14:textId="77777777" w:rsidTr="00A4422C">
        <w:tc>
          <w:tcPr>
            <w:tcW w:w="1479" w:type="dxa"/>
            <w:tcBorders>
              <w:bottom w:val="single" w:sz="4" w:space="0" w:color="auto"/>
            </w:tcBorders>
            <w:shd w:val="clear" w:color="auto" w:fill="E0E0E0"/>
          </w:tcPr>
          <w:p w14:paraId="48AF199E" w14:textId="77777777" w:rsidR="00C94FF9" w:rsidRPr="009575E3" w:rsidRDefault="00C94FF9" w:rsidP="00A4422C">
            <w:pPr>
              <w:pStyle w:val="TAL"/>
              <w:rPr>
                <w:b/>
              </w:rPr>
            </w:pPr>
            <w:bookmarkStart w:id="344" w:name="HttpLocation_Type" w:colFirst="1" w:colLast="1"/>
            <w:r w:rsidRPr="009575E3">
              <w:rPr>
                <w:b/>
              </w:rPr>
              <w:t>Name</w:t>
            </w:r>
          </w:p>
        </w:tc>
        <w:tc>
          <w:tcPr>
            <w:tcW w:w="8378" w:type="dxa"/>
            <w:gridSpan w:val="3"/>
            <w:tcBorders>
              <w:bottom w:val="single" w:sz="4" w:space="0" w:color="auto"/>
            </w:tcBorders>
            <w:shd w:val="clear" w:color="auto" w:fill="FFFF99"/>
          </w:tcPr>
          <w:p w14:paraId="007697AC" w14:textId="77777777" w:rsidR="00C94FF9" w:rsidRPr="009575E3" w:rsidRDefault="00C94FF9" w:rsidP="00A4422C">
            <w:pPr>
              <w:pStyle w:val="TAL"/>
              <w:rPr>
                <w:b/>
              </w:rPr>
            </w:pPr>
            <w:r w:rsidRPr="009575E3">
              <w:rPr>
                <w:b/>
              </w:rPr>
              <w:t>HttpLocation_Type</w:t>
            </w:r>
          </w:p>
        </w:tc>
      </w:tr>
      <w:bookmarkEnd w:id="344"/>
      <w:tr w:rsidR="00C94FF9" w14:paraId="058AE235" w14:textId="77777777" w:rsidTr="00A4422C">
        <w:tc>
          <w:tcPr>
            <w:tcW w:w="1479" w:type="dxa"/>
            <w:tcBorders>
              <w:bottom w:val="double" w:sz="4" w:space="0" w:color="auto"/>
            </w:tcBorders>
            <w:shd w:val="clear" w:color="auto" w:fill="E0E0E0"/>
          </w:tcPr>
          <w:p w14:paraId="400A0670" w14:textId="77777777" w:rsidR="00C94FF9" w:rsidRPr="009575E3" w:rsidRDefault="00C94FF9" w:rsidP="00A4422C">
            <w:pPr>
              <w:pStyle w:val="TAL"/>
              <w:rPr>
                <w:b/>
              </w:rPr>
            </w:pPr>
            <w:r w:rsidRPr="009575E3">
              <w:rPr>
                <w:b/>
              </w:rPr>
              <w:t>Comment</w:t>
            </w:r>
          </w:p>
        </w:tc>
        <w:tc>
          <w:tcPr>
            <w:tcW w:w="8378" w:type="dxa"/>
            <w:gridSpan w:val="3"/>
            <w:tcBorders>
              <w:bottom w:val="double" w:sz="4" w:space="0" w:color="auto"/>
            </w:tcBorders>
          </w:tcPr>
          <w:p w14:paraId="5BA5DFE3" w14:textId="77777777" w:rsidR="00C94FF9" w:rsidRPr="009575E3" w:rsidRDefault="00C94FF9" w:rsidP="00A4422C">
            <w:pPr>
              <w:pStyle w:val="TAL"/>
            </w:pPr>
            <w:r w:rsidRPr="009575E3">
              <w:t>RFC 2616 clause 14.30, see also RFC 3986 section 4.3</w:t>
            </w:r>
          </w:p>
        </w:tc>
      </w:tr>
      <w:tr w:rsidR="00C94FF9" w14:paraId="52330C18" w14:textId="77777777" w:rsidTr="00A4422C">
        <w:tc>
          <w:tcPr>
            <w:tcW w:w="1479" w:type="dxa"/>
            <w:tcBorders>
              <w:top w:val="double" w:sz="4" w:space="0" w:color="auto"/>
            </w:tcBorders>
          </w:tcPr>
          <w:p w14:paraId="3C14BD75" w14:textId="77777777" w:rsidR="00C94FF9" w:rsidRPr="009575E3" w:rsidRDefault="00C94FF9" w:rsidP="00A4422C">
            <w:pPr>
              <w:pStyle w:val="TAL"/>
            </w:pPr>
            <w:r w:rsidRPr="009575E3">
              <w:t>uri</w:t>
            </w:r>
          </w:p>
        </w:tc>
        <w:tc>
          <w:tcPr>
            <w:tcW w:w="2464" w:type="dxa"/>
            <w:tcBorders>
              <w:top w:val="double" w:sz="4" w:space="0" w:color="auto"/>
            </w:tcBorders>
          </w:tcPr>
          <w:p w14:paraId="02B4FFCF" w14:textId="77777777" w:rsidR="00C94FF9" w:rsidRPr="009575E3" w:rsidRDefault="00C94FF9" w:rsidP="00A4422C">
            <w:pPr>
              <w:pStyle w:val="TAL"/>
            </w:pPr>
            <w:r w:rsidRPr="009575E3">
              <w:t>charstring</w:t>
            </w:r>
          </w:p>
        </w:tc>
        <w:tc>
          <w:tcPr>
            <w:tcW w:w="493" w:type="dxa"/>
            <w:tcBorders>
              <w:top w:val="double" w:sz="4" w:space="0" w:color="auto"/>
            </w:tcBorders>
          </w:tcPr>
          <w:p w14:paraId="74C6548E" w14:textId="77777777" w:rsidR="00C94FF9" w:rsidRPr="009575E3" w:rsidRDefault="00C94FF9" w:rsidP="00A4422C">
            <w:pPr>
              <w:pStyle w:val="TAL"/>
            </w:pPr>
          </w:p>
        </w:tc>
        <w:tc>
          <w:tcPr>
            <w:tcW w:w="5421" w:type="dxa"/>
            <w:tcBorders>
              <w:top w:val="double" w:sz="4" w:space="0" w:color="auto"/>
            </w:tcBorders>
          </w:tcPr>
          <w:p w14:paraId="77A6B9CE" w14:textId="77777777" w:rsidR="00C94FF9" w:rsidRPr="009575E3" w:rsidRDefault="00C94FF9" w:rsidP="00A4422C">
            <w:pPr>
              <w:pStyle w:val="TAL"/>
            </w:pPr>
          </w:p>
        </w:tc>
      </w:tr>
    </w:tbl>
    <w:p w14:paraId="0B63E317" w14:textId="77777777" w:rsidR="00C94FF9" w:rsidRDefault="00C94FF9" w:rsidP="00C94FF9"/>
    <w:p w14:paraId="120BB230" w14:textId="77777777" w:rsidR="00C94FF9" w:rsidRDefault="00C94FF9" w:rsidP="00C94FF9">
      <w:pPr>
        <w:pStyle w:val="Heading2"/>
      </w:pPr>
      <w:bookmarkStart w:id="345" w:name="_Toc219102792"/>
      <w:r>
        <w:t>H.3.2</w:t>
      </w:r>
      <w:r>
        <w:tab/>
        <w:t>HTTP_Port_Definitions</w:t>
      </w:r>
      <w:bookmarkEnd w:id="345"/>
    </w:p>
    <w:p w14:paraId="65BFA431" w14:textId="77777777" w:rsidR="00C94FF9" w:rsidRDefault="00C94FF9" w:rsidP="00C94FF9">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94FF9" w14:paraId="2E71FD8D" w14:textId="77777777" w:rsidTr="00A4422C">
        <w:tc>
          <w:tcPr>
            <w:tcW w:w="9857" w:type="dxa"/>
            <w:gridSpan w:val="3"/>
            <w:shd w:val="clear" w:color="auto" w:fill="E0E0E0"/>
          </w:tcPr>
          <w:p w14:paraId="040AD3F5" w14:textId="77777777" w:rsidR="00C94FF9" w:rsidRPr="009575E3" w:rsidRDefault="00C94FF9" w:rsidP="00A4422C">
            <w:pPr>
              <w:pStyle w:val="TAL"/>
              <w:rPr>
                <w:b/>
              </w:rPr>
            </w:pPr>
            <w:r w:rsidRPr="009575E3">
              <w:rPr>
                <w:b/>
              </w:rPr>
              <w:t>TTCN-3 Port Type</w:t>
            </w:r>
          </w:p>
        </w:tc>
      </w:tr>
      <w:tr w:rsidR="00C94FF9" w14:paraId="1B255512" w14:textId="77777777" w:rsidTr="00A4422C">
        <w:tc>
          <w:tcPr>
            <w:tcW w:w="1479" w:type="dxa"/>
            <w:tcBorders>
              <w:bottom w:val="single" w:sz="4" w:space="0" w:color="auto"/>
            </w:tcBorders>
            <w:shd w:val="clear" w:color="auto" w:fill="E0E0E0"/>
          </w:tcPr>
          <w:p w14:paraId="6618CFC1" w14:textId="77777777" w:rsidR="00C94FF9" w:rsidRPr="009575E3" w:rsidRDefault="00C94FF9" w:rsidP="00A4422C">
            <w:pPr>
              <w:pStyle w:val="TAL"/>
              <w:rPr>
                <w:b/>
              </w:rPr>
            </w:pPr>
            <w:bookmarkStart w:id="346" w:name="HTTP_CTRL_PORT" w:colFirst="1" w:colLast="1"/>
            <w:r w:rsidRPr="009575E3">
              <w:rPr>
                <w:b/>
              </w:rPr>
              <w:t>Name</w:t>
            </w:r>
          </w:p>
        </w:tc>
        <w:tc>
          <w:tcPr>
            <w:tcW w:w="8378" w:type="dxa"/>
            <w:gridSpan w:val="2"/>
            <w:tcBorders>
              <w:bottom w:val="single" w:sz="4" w:space="0" w:color="auto"/>
            </w:tcBorders>
            <w:shd w:val="clear" w:color="auto" w:fill="FFFF99"/>
          </w:tcPr>
          <w:p w14:paraId="60E70E88" w14:textId="77777777" w:rsidR="00C94FF9" w:rsidRPr="009575E3" w:rsidRDefault="00C94FF9" w:rsidP="00A4422C">
            <w:pPr>
              <w:pStyle w:val="TAL"/>
              <w:rPr>
                <w:b/>
              </w:rPr>
            </w:pPr>
            <w:r w:rsidRPr="009575E3">
              <w:rPr>
                <w:b/>
              </w:rPr>
              <w:t>HTTP_CTRL_PORT</w:t>
            </w:r>
          </w:p>
        </w:tc>
      </w:tr>
      <w:bookmarkEnd w:id="346"/>
      <w:tr w:rsidR="00C94FF9" w14:paraId="1882042D" w14:textId="77777777" w:rsidTr="00A4422C">
        <w:tc>
          <w:tcPr>
            <w:tcW w:w="1479" w:type="dxa"/>
            <w:tcBorders>
              <w:bottom w:val="double" w:sz="4" w:space="0" w:color="auto"/>
            </w:tcBorders>
            <w:shd w:val="clear" w:color="auto" w:fill="E0E0E0"/>
          </w:tcPr>
          <w:p w14:paraId="023D48F8" w14:textId="77777777" w:rsidR="00C94FF9" w:rsidRPr="009575E3" w:rsidRDefault="00C94FF9" w:rsidP="00A4422C">
            <w:pPr>
              <w:pStyle w:val="TAL"/>
              <w:rPr>
                <w:b/>
              </w:rPr>
            </w:pPr>
            <w:r w:rsidRPr="009575E3">
              <w:rPr>
                <w:b/>
              </w:rPr>
              <w:t>Comment</w:t>
            </w:r>
          </w:p>
        </w:tc>
        <w:tc>
          <w:tcPr>
            <w:tcW w:w="8378" w:type="dxa"/>
            <w:gridSpan w:val="2"/>
            <w:tcBorders>
              <w:bottom w:val="double" w:sz="4" w:space="0" w:color="auto"/>
            </w:tcBorders>
          </w:tcPr>
          <w:p w14:paraId="0424F2C4" w14:textId="77777777" w:rsidR="00C94FF9" w:rsidRPr="009575E3" w:rsidRDefault="00C94FF9" w:rsidP="00A4422C">
            <w:pPr>
              <w:pStyle w:val="TAL"/>
            </w:pPr>
          </w:p>
        </w:tc>
      </w:tr>
      <w:tr w:rsidR="00C94FF9" w14:paraId="74969D0B" w14:textId="77777777" w:rsidTr="00A4422C">
        <w:tc>
          <w:tcPr>
            <w:tcW w:w="1479" w:type="dxa"/>
            <w:tcBorders>
              <w:top w:val="double" w:sz="4" w:space="0" w:color="auto"/>
            </w:tcBorders>
          </w:tcPr>
          <w:p w14:paraId="4EE6FAF1" w14:textId="77777777" w:rsidR="00C94FF9" w:rsidRPr="009575E3" w:rsidRDefault="00C94FF9" w:rsidP="00A4422C">
            <w:pPr>
              <w:pStyle w:val="TAL"/>
            </w:pPr>
            <w:r w:rsidRPr="009575E3">
              <w:t>out</w:t>
            </w:r>
          </w:p>
        </w:tc>
        <w:tc>
          <w:tcPr>
            <w:tcW w:w="2957" w:type="dxa"/>
            <w:tcBorders>
              <w:top w:val="double" w:sz="4" w:space="0" w:color="auto"/>
            </w:tcBorders>
          </w:tcPr>
          <w:p w14:paraId="0E35E0E2" w14:textId="77777777" w:rsidR="00C94FF9" w:rsidRPr="009575E3" w:rsidRDefault="00C94FF9" w:rsidP="00A4422C">
            <w:pPr>
              <w:pStyle w:val="TAL"/>
            </w:pPr>
            <w:hyperlink w:anchor="HTTP_CTRL_REQ" w:history="1">
              <w:r w:rsidRPr="009575E3">
                <w:rPr>
                  <w:rStyle w:val="Hyperlink"/>
                </w:rPr>
                <w:t>HTTP_CTRL_REQ</w:t>
              </w:r>
            </w:hyperlink>
          </w:p>
        </w:tc>
        <w:tc>
          <w:tcPr>
            <w:tcW w:w="5421" w:type="dxa"/>
            <w:tcBorders>
              <w:top w:val="double" w:sz="4" w:space="0" w:color="auto"/>
            </w:tcBorders>
          </w:tcPr>
          <w:p w14:paraId="4400FA7E" w14:textId="77777777" w:rsidR="00C94FF9" w:rsidRPr="009575E3" w:rsidRDefault="00C94FF9" w:rsidP="00A4422C">
            <w:pPr>
              <w:pStyle w:val="TAL"/>
            </w:pPr>
          </w:p>
        </w:tc>
      </w:tr>
      <w:tr w:rsidR="00C94FF9" w14:paraId="71C56509" w14:textId="77777777" w:rsidTr="00A4422C">
        <w:tc>
          <w:tcPr>
            <w:tcW w:w="1479" w:type="dxa"/>
          </w:tcPr>
          <w:p w14:paraId="5113B711" w14:textId="77777777" w:rsidR="00C94FF9" w:rsidRPr="009575E3" w:rsidRDefault="00C94FF9" w:rsidP="00A4422C">
            <w:pPr>
              <w:pStyle w:val="TAL"/>
            </w:pPr>
            <w:r w:rsidRPr="009575E3">
              <w:t>in</w:t>
            </w:r>
          </w:p>
        </w:tc>
        <w:tc>
          <w:tcPr>
            <w:tcW w:w="2957" w:type="dxa"/>
          </w:tcPr>
          <w:p w14:paraId="7C62DB9E" w14:textId="77777777" w:rsidR="00C94FF9" w:rsidRPr="009575E3" w:rsidRDefault="00C94FF9" w:rsidP="00A4422C">
            <w:pPr>
              <w:pStyle w:val="TAL"/>
            </w:pPr>
            <w:hyperlink w:anchor="HTTP_CTRL_CNF" w:history="1">
              <w:r w:rsidRPr="009575E3">
                <w:rPr>
                  <w:rStyle w:val="Hyperlink"/>
                </w:rPr>
                <w:t>HTTP_CTRL_CNF</w:t>
              </w:r>
            </w:hyperlink>
          </w:p>
        </w:tc>
        <w:tc>
          <w:tcPr>
            <w:tcW w:w="5421" w:type="dxa"/>
          </w:tcPr>
          <w:p w14:paraId="7790316F" w14:textId="77777777" w:rsidR="00C94FF9" w:rsidRPr="009575E3" w:rsidRDefault="00C94FF9" w:rsidP="00A4422C">
            <w:pPr>
              <w:pStyle w:val="TAL"/>
            </w:pPr>
          </w:p>
        </w:tc>
      </w:tr>
    </w:tbl>
    <w:p w14:paraId="3CC1F1E5" w14:textId="77777777" w:rsidR="00C94FF9" w:rsidRDefault="00C94FF9" w:rsidP="00C94FF9"/>
    <w:p w14:paraId="7769C01F" w14:textId="77777777" w:rsidR="00C94FF9" w:rsidRDefault="00C94FF9" w:rsidP="00C94FF9">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94FF9" w14:paraId="20609F80" w14:textId="77777777" w:rsidTr="00A4422C">
        <w:tc>
          <w:tcPr>
            <w:tcW w:w="9857" w:type="dxa"/>
            <w:gridSpan w:val="3"/>
            <w:shd w:val="clear" w:color="auto" w:fill="E0E0E0"/>
          </w:tcPr>
          <w:p w14:paraId="2EFC4E9D" w14:textId="77777777" w:rsidR="00C94FF9" w:rsidRPr="009575E3" w:rsidRDefault="00C94FF9" w:rsidP="00A4422C">
            <w:pPr>
              <w:pStyle w:val="TAL"/>
              <w:rPr>
                <w:b/>
              </w:rPr>
            </w:pPr>
            <w:r w:rsidRPr="009575E3">
              <w:rPr>
                <w:b/>
              </w:rPr>
              <w:t>TTCN-3 Port Type</w:t>
            </w:r>
          </w:p>
        </w:tc>
      </w:tr>
      <w:tr w:rsidR="00C94FF9" w14:paraId="3C8E0EB6" w14:textId="77777777" w:rsidTr="00A4422C">
        <w:tc>
          <w:tcPr>
            <w:tcW w:w="1479" w:type="dxa"/>
            <w:tcBorders>
              <w:bottom w:val="single" w:sz="4" w:space="0" w:color="auto"/>
            </w:tcBorders>
            <w:shd w:val="clear" w:color="auto" w:fill="E0E0E0"/>
          </w:tcPr>
          <w:p w14:paraId="35D3A966" w14:textId="77777777" w:rsidR="00C94FF9" w:rsidRPr="009575E3" w:rsidRDefault="00C94FF9" w:rsidP="00A4422C">
            <w:pPr>
              <w:pStyle w:val="TAL"/>
              <w:rPr>
                <w:b/>
              </w:rPr>
            </w:pPr>
            <w:bookmarkStart w:id="347" w:name="HTTP_DATA_PORT" w:colFirst="1" w:colLast="1"/>
            <w:r w:rsidRPr="009575E3">
              <w:rPr>
                <w:b/>
              </w:rPr>
              <w:t>Name</w:t>
            </w:r>
          </w:p>
        </w:tc>
        <w:tc>
          <w:tcPr>
            <w:tcW w:w="8378" w:type="dxa"/>
            <w:gridSpan w:val="2"/>
            <w:tcBorders>
              <w:bottom w:val="single" w:sz="4" w:space="0" w:color="auto"/>
            </w:tcBorders>
            <w:shd w:val="clear" w:color="auto" w:fill="FFFF99"/>
          </w:tcPr>
          <w:p w14:paraId="141674DD" w14:textId="77777777" w:rsidR="00C94FF9" w:rsidRPr="009575E3" w:rsidRDefault="00C94FF9" w:rsidP="00A4422C">
            <w:pPr>
              <w:pStyle w:val="TAL"/>
              <w:rPr>
                <w:b/>
              </w:rPr>
            </w:pPr>
            <w:r w:rsidRPr="009575E3">
              <w:rPr>
                <w:b/>
              </w:rPr>
              <w:t>HTTP_DATA_PORT</w:t>
            </w:r>
          </w:p>
        </w:tc>
      </w:tr>
      <w:bookmarkEnd w:id="347"/>
      <w:tr w:rsidR="00C94FF9" w14:paraId="6AF0B3ED" w14:textId="77777777" w:rsidTr="00A4422C">
        <w:tc>
          <w:tcPr>
            <w:tcW w:w="1479" w:type="dxa"/>
            <w:tcBorders>
              <w:bottom w:val="double" w:sz="4" w:space="0" w:color="auto"/>
            </w:tcBorders>
            <w:shd w:val="clear" w:color="auto" w:fill="E0E0E0"/>
          </w:tcPr>
          <w:p w14:paraId="30D74073" w14:textId="77777777" w:rsidR="00C94FF9" w:rsidRPr="009575E3" w:rsidRDefault="00C94FF9" w:rsidP="00A4422C">
            <w:pPr>
              <w:pStyle w:val="TAL"/>
              <w:rPr>
                <w:b/>
              </w:rPr>
            </w:pPr>
            <w:r w:rsidRPr="009575E3">
              <w:rPr>
                <w:b/>
              </w:rPr>
              <w:t>Comment</w:t>
            </w:r>
          </w:p>
        </w:tc>
        <w:tc>
          <w:tcPr>
            <w:tcW w:w="8378" w:type="dxa"/>
            <w:gridSpan w:val="2"/>
            <w:tcBorders>
              <w:bottom w:val="double" w:sz="4" w:space="0" w:color="auto"/>
            </w:tcBorders>
          </w:tcPr>
          <w:p w14:paraId="4CD03792" w14:textId="77777777" w:rsidR="00C94FF9" w:rsidRPr="009575E3" w:rsidRDefault="00C94FF9" w:rsidP="00A4422C">
            <w:pPr>
              <w:pStyle w:val="TAL"/>
            </w:pPr>
          </w:p>
        </w:tc>
      </w:tr>
      <w:tr w:rsidR="00C94FF9" w14:paraId="605072CB" w14:textId="77777777" w:rsidTr="00A4422C">
        <w:tc>
          <w:tcPr>
            <w:tcW w:w="1479" w:type="dxa"/>
            <w:tcBorders>
              <w:top w:val="double" w:sz="4" w:space="0" w:color="auto"/>
            </w:tcBorders>
          </w:tcPr>
          <w:p w14:paraId="2F338DC6" w14:textId="77777777" w:rsidR="00C94FF9" w:rsidRPr="009575E3" w:rsidRDefault="00C94FF9" w:rsidP="00A4422C">
            <w:pPr>
              <w:pStyle w:val="TAL"/>
            </w:pPr>
            <w:r w:rsidRPr="009575E3">
              <w:t>in</w:t>
            </w:r>
          </w:p>
        </w:tc>
        <w:tc>
          <w:tcPr>
            <w:tcW w:w="2957" w:type="dxa"/>
            <w:tcBorders>
              <w:top w:val="double" w:sz="4" w:space="0" w:color="auto"/>
            </w:tcBorders>
          </w:tcPr>
          <w:p w14:paraId="67D2B660" w14:textId="77777777" w:rsidR="00C94FF9" w:rsidRPr="009575E3" w:rsidRDefault="00C94FF9" w:rsidP="00A4422C">
            <w:pPr>
              <w:pStyle w:val="TAL"/>
            </w:pPr>
            <w:hyperlink w:anchor="HTTP_DATA_ASP" w:history="1">
              <w:r w:rsidRPr="009575E3">
                <w:rPr>
                  <w:rStyle w:val="Hyperlink"/>
                </w:rPr>
                <w:t>HTTP_DATA_ASP</w:t>
              </w:r>
            </w:hyperlink>
          </w:p>
        </w:tc>
        <w:tc>
          <w:tcPr>
            <w:tcW w:w="5421" w:type="dxa"/>
            <w:tcBorders>
              <w:top w:val="double" w:sz="4" w:space="0" w:color="auto"/>
            </w:tcBorders>
          </w:tcPr>
          <w:p w14:paraId="19AB6BBA" w14:textId="77777777" w:rsidR="00C94FF9" w:rsidRPr="009575E3" w:rsidRDefault="00C94FF9" w:rsidP="00A4422C">
            <w:pPr>
              <w:pStyle w:val="TAL"/>
            </w:pPr>
          </w:p>
        </w:tc>
      </w:tr>
      <w:tr w:rsidR="00C94FF9" w14:paraId="49ACA856" w14:textId="77777777" w:rsidTr="00A4422C">
        <w:tc>
          <w:tcPr>
            <w:tcW w:w="1479" w:type="dxa"/>
          </w:tcPr>
          <w:p w14:paraId="0950C6BE" w14:textId="77777777" w:rsidR="00C94FF9" w:rsidRPr="009575E3" w:rsidRDefault="00C94FF9" w:rsidP="00A4422C">
            <w:pPr>
              <w:pStyle w:val="TAL"/>
            </w:pPr>
            <w:r w:rsidRPr="009575E3">
              <w:t>out</w:t>
            </w:r>
          </w:p>
        </w:tc>
        <w:tc>
          <w:tcPr>
            <w:tcW w:w="2957" w:type="dxa"/>
          </w:tcPr>
          <w:p w14:paraId="7AE51733" w14:textId="77777777" w:rsidR="00C94FF9" w:rsidRPr="009575E3" w:rsidRDefault="00C94FF9" w:rsidP="00A4422C">
            <w:pPr>
              <w:pStyle w:val="TAL"/>
            </w:pPr>
            <w:hyperlink w:anchor="HTTP_DATA_ASP" w:history="1">
              <w:r w:rsidRPr="009575E3">
                <w:rPr>
                  <w:rStyle w:val="Hyperlink"/>
                </w:rPr>
                <w:t>HTTP_DATA_ASP</w:t>
              </w:r>
            </w:hyperlink>
          </w:p>
        </w:tc>
        <w:tc>
          <w:tcPr>
            <w:tcW w:w="5421" w:type="dxa"/>
          </w:tcPr>
          <w:p w14:paraId="41B7F7DD" w14:textId="77777777" w:rsidR="00C94FF9" w:rsidRPr="009575E3" w:rsidRDefault="00C94FF9" w:rsidP="00A4422C">
            <w:pPr>
              <w:pStyle w:val="TAL"/>
            </w:pPr>
          </w:p>
        </w:tc>
      </w:tr>
    </w:tbl>
    <w:p w14:paraId="7FC2B6EB" w14:textId="77777777" w:rsidR="00C94FF9" w:rsidRDefault="00C94FF9" w:rsidP="00C94FF9"/>
    <w:p w14:paraId="6BF040BE" w14:textId="77777777" w:rsidR="00C94FF9" w:rsidRDefault="00C94FF9" w:rsidP="00C94FF9">
      <w:pPr>
        <w:pStyle w:val="Heading1"/>
      </w:pPr>
      <w:bookmarkStart w:id="348" w:name="_Toc219102793"/>
      <w:r>
        <w:t>H.4</w:t>
      </w:r>
      <w:r>
        <w:tab/>
        <w:t>References to TTCN-3</w:t>
      </w:r>
      <w:bookmarkEnd w:id="348"/>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94FF9" w14:paraId="7BEE26A1" w14:textId="77777777" w:rsidTr="00A4422C">
        <w:tc>
          <w:tcPr>
            <w:tcW w:w="9856" w:type="dxa"/>
            <w:gridSpan w:val="3"/>
            <w:tcBorders>
              <w:bottom w:val="double" w:sz="4" w:space="0" w:color="auto"/>
            </w:tcBorders>
            <w:shd w:val="clear" w:color="auto" w:fill="E0E0E0"/>
          </w:tcPr>
          <w:p w14:paraId="7AF09E19" w14:textId="77777777" w:rsidR="00C94FF9" w:rsidRPr="009575E3" w:rsidRDefault="00C94FF9" w:rsidP="00A4422C">
            <w:pPr>
              <w:pStyle w:val="TAL"/>
              <w:rPr>
                <w:b/>
              </w:rPr>
            </w:pPr>
            <w:r w:rsidRPr="009575E3">
              <w:rPr>
                <w:b/>
              </w:rPr>
              <w:t>References to TTCN-3</w:t>
            </w:r>
          </w:p>
        </w:tc>
      </w:tr>
      <w:tr w:rsidR="00C94FF9" w14:paraId="2D45DCFA" w14:textId="77777777" w:rsidTr="00A4422C">
        <w:tc>
          <w:tcPr>
            <w:tcW w:w="1971" w:type="dxa"/>
            <w:tcBorders>
              <w:top w:val="double" w:sz="4" w:space="0" w:color="auto"/>
            </w:tcBorders>
          </w:tcPr>
          <w:p w14:paraId="7A4CF0EF" w14:textId="77777777" w:rsidR="00C94FF9" w:rsidRPr="009575E3" w:rsidRDefault="00C94FF9" w:rsidP="00A4422C">
            <w:pPr>
              <w:pStyle w:val="TAL"/>
              <w:rPr>
                <w:b/>
              </w:rPr>
            </w:pPr>
            <w:r w:rsidRPr="009575E3">
              <w:rPr>
                <w:b/>
              </w:rPr>
              <w:t>IMS_PTC_CoordMsg</w:t>
            </w:r>
          </w:p>
        </w:tc>
        <w:tc>
          <w:tcPr>
            <w:tcW w:w="5914" w:type="dxa"/>
            <w:tcBorders>
              <w:top w:val="double" w:sz="4" w:space="0" w:color="auto"/>
            </w:tcBorders>
          </w:tcPr>
          <w:p w14:paraId="74C40A2A" w14:textId="77777777" w:rsidR="00C94FF9" w:rsidRPr="009575E3" w:rsidRDefault="00C94FF9" w:rsidP="00A4422C">
            <w:pPr>
              <w:pStyle w:val="TAL"/>
            </w:pPr>
            <w:r w:rsidRPr="009575E3">
              <w:t>IMS/IMS_PTC_CoordMsg.ttcn</w:t>
            </w:r>
          </w:p>
        </w:tc>
        <w:tc>
          <w:tcPr>
            <w:tcW w:w="1971" w:type="dxa"/>
            <w:tcBorders>
              <w:top w:val="double" w:sz="4" w:space="0" w:color="auto"/>
            </w:tcBorders>
          </w:tcPr>
          <w:p w14:paraId="1FC6EB84" w14:textId="77777777" w:rsidR="00C94FF9" w:rsidRPr="009575E3" w:rsidRDefault="00C94FF9" w:rsidP="00A4422C">
            <w:pPr>
              <w:pStyle w:val="TAL"/>
            </w:pPr>
            <w:r w:rsidRPr="009575E3">
              <w:t>Rev 42151</w:t>
            </w:r>
          </w:p>
        </w:tc>
      </w:tr>
      <w:tr w:rsidR="00C94FF9" w14:paraId="675D5EEB" w14:textId="77777777" w:rsidTr="00A4422C">
        <w:tc>
          <w:tcPr>
            <w:tcW w:w="1971" w:type="dxa"/>
          </w:tcPr>
          <w:p w14:paraId="6C3B3B3C" w14:textId="77777777" w:rsidR="00C94FF9" w:rsidRPr="009575E3" w:rsidRDefault="00C94FF9" w:rsidP="00A4422C">
            <w:pPr>
              <w:pStyle w:val="TAL"/>
              <w:rPr>
                <w:b/>
              </w:rPr>
            </w:pPr>
            <w:r w:rsidRPr="009575E3">
              <w:rPr>
                <w:b/>
              </w:rPr>
              <w:t>IMS_ASP_TypeDefs</w:t>
            </w:r>
          </w:p>
        </w:tc>
        <w:tc>
          <w:tcPr>
            <w:tcW w:w="5914" w:type="dxa"/>
          </w:tcPr>
          <w:p w14:paraId="375C5386" w14:textId="77777777" w:rsidR="00C94FF9" w:rsidRPr="009575E3" w:rsidRDefault="00C94FF9" w:rsidP="00A4422C">
            <w:pPr>
              <w:pStyle w:val="TAL"/>
            </w:pPr>
            <w:r w:rsidRPr="009575E3">
              <w:t>IMS/IMS_ASP_TypeDefs.ttcn</w:t>
            </w:r>
          </w:p>
        </w:tc>
        <w:tc>
          <w:tcPr>
            <w:tcW w:w="1971" w:type="dxa"/>
          </w:tcPr>
          <w:p w14:paraId="6BFD16B7" w14:textId="77777777" w:rsidR="00C94FF9" w:rsidRPr="009575E3" w:rsidRDefault="00C94FF9" w:rsidP="00A4422C">
            <w:pPr>
              <w:pStyle w:val="TAL"/>
            </w:pPr>
            <w:r w:rsidRPr="009575E3">
              <w:t>Rev 35130</w:t>
            </w:r>
          </w:p>
        </w:tc>
      </w:tr>
      <w:tr w:rsidR="00C94FF9" w14:paraId="24D95C0B" w14:textId="77777777" w:rsidTr="00A4422C">
        <w:tc>
          <w:tcPr>
            <w:tcW w:w="1971" w:type="dxa"/>
          </w:tcPr>
          <w:p w14:paraId="040F41B4" w14:textId="77777777" w:rsidR="00C94FF9" w:rsidRPr="009575E3" w:rsidRDefault="00C94FF9" w:rsidP="00A4422C">
            <w:pPr>
              <w:pStyle w:val="TAL"/>
              <w:rPr>
                <w:b/>
              </w:rPr>
            </w:pPr>
            <w:r w:rsidRPr="009575E3">
              <w:rPr>
                <w:b/>
              </w:rPr>
              <w:t>HTTP_ASP_TypeDefs</w:t>
            </w:r>
          </w:p>
        </w:tc>
        <w:tc>
          <w:tcPr>
            <w:tcW w:w="5914" w:type="dxa"/>
          </w:tcPr>
          <w:p w14:paraId="5858522F" w14:textId="77777777" w:rsidR="00C94FF9" w:rsidRPr="009575E3" w:rsidRDefault="00C94FF9" w:rsidP="00A4422C">
            <w:pPr>
              <w:pStyle w:val="TAL"/>
            </w:pPr>
            <w:r w:rsidRPr="009575E3">
              <w:t>HTTP/HTTP_ASP_TypeDefs.ttcn</w:t>
            </w:r>
          </w:p>
        </w:tc>
        <w:tc>
          <w:tcPr>
            <w:tcW w:w="1971" w:type="dxa"/>
          </w:tcPr>
          <w:p w14:paraId="4F55ACF7" w14:textId="77777777" w:rsidR="00C94FF9" w:rsidRPr="009575E3" w:rsidRDefault="00C94FF9" w:rsidP="00A4422C">
            <w:pPr>
              <w:pStyle w:val="TAL"/>
            </w:pPr>
            <w:r w:rsidRPr="009575E3">
              <w:t>Rev 39825</w:t>
            </w:r>
          </w:p>
        </w:tc>
      </w:tr>
    </w:tbl>
    <w:p w14:paraId="41ACE372" w14:textId="77777777" w:rsidR="00C94FF9" w:rsidRDefault="00C94FF9" w:rsidP="00C94FF9"/>
    <w:p w14:paraId="14240B7F" w14:textId="77777777" w:rsidR="00765EFB" w:rsidRPr="001A27C5" w:rsidRDefault="002F4A0F" w:rsidP="00B07393">
      <w:pPr>
        <w:pStyle w:val="Heading8"/>
      </w:pPr>
      <w:r w:rsidRPr="001A27C5">
        <w:br w:type="page"/>
      </w:r>
      <w:bookmarkStart w:id="349" w:name="_Toc508883408"/>
      <w:bookmarkStart w:id="350" w:name="_Toc35971644"/>
      <w:bookmarkStart w:id="351" w:name="_Toc58314749"/>
      <w:bookmarkStart w:id="352" w:name="_Toc219102794"/>
      <w:r w:rsidR="00765EFB" w:rsidRPr="001A27C5">
        <w:lastRenderedPageBreak/>
        <w:t xml:space="preserve">Annex </w:t>
      </w:r>
      <w:r w:rsidR="00B07393" w:rsidRPr="001A27C5">
        <w:t>I</w:t>
      </w:r>
      <w:r w:rsidR="00236C2A" w:rsidRPr="001A27C5">
        <w:t xml:space="preserve"> </w:t>
      </w:r>
      <w:r w:rsidR="00765EFB" w:rsidRPr="001A27C5">
        <w:t>(informative):</w:t>
      </w:r>
      <w:r w:rsidR="00765EFB" w:rsidRPr="001A27C5">
        <w:br/>
        <w:t>Change history</w:t>
      </w:r>
      <w:bookmarkEnd w:id="349"/>
      <w:bookmarkEnd w:id="350"/>
      <w:bookmarkEnd w:id="351"/>
      <w:bookmarkEnd w:id="352"/>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 xml:space="preserve">Addition of IMS-CC test case 7.3 to IMS_CC ATS </w:t>
            </w:r>
            <w:r w:rsidRPr="001A27C5">
              <w:rPr>
                <w:rFonts w:ascii="Arial" w:hAnsi="Arial"/>
                <w:snapToGrid w:val="0"/>
                <w:sz w:val="16"/>
              </w:rPr>
              <w:lastRenderedPageBreak/>
              <w:t>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Mapping of some PIXIT parameters to ISIM E</w:t>
            </w:r>
            <w:r w:rsidR="00CA6A32" w:rsidRPr="001A27C5">
              <w:rPr>
                <w:rFonts w:ascii="Arial" w:hAnsi="Arial"/>
                <w:snapToGrid w:val="0"/>
                <w:sz w:val="16"/>
              </w:rPr>
              <w:t>f</w:t>
            </w:r>
            <w:r w:rsidRPr="001A27C5">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 xml:space="preserve">Re-verification of IMS Registration test case 8.10 over </w:t>
            </w:r>
            <w:r w:rsidRPr="001A27C5">
              <w:rPr>
                <w:rFonts w:ascii="Arial" w:hAnsi="Arial"/>
                <w:snapToGrid w:val="0"/>
                <w:sz w:val="16"/>
              </w:rPr>
              <w:lastRenderedPageBreak/>
              <w:t>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lastRenderedPageBreak/>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to GCF WI-103 IMS test case 11.2 with </w:t>
            </w:r>
            <w:r w:rsidRPr="001A27C5">
              <w:rPr>
                <w:rFonts w:ascii="Arial" w:hAnsi="Arial"/>
                <w:snapToGrid w:val="0"/>
                <w:sz w:val="16"/>
              </w:rPr>
              <w:lastRenderedPageBreak/>
              <w:t>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lastRenderedPageBreak/>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r w:rsidRPr="001A27C5">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 xml:space="preserve">CR to 34.229-3: Add new verified and e-mail agreed TTCN test cases in the TC lists in 34.229-3 (prose), </w:t>
            </w:r>
            <w:r w:rsidRPr="001A27C5">
              <w:rPr>
                <w:rFonts w:ascii="Arial" w:hAnsi="Arial"/>
                <w:snapToGrid w:val="0"/>
                <w:sz w:val="16"/>
              </w:rPr>
              <w:lastRenderedPageBreak/>
              <w:t>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lastRenderedPageBreak/>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r w:rsidRPr="001A27C5">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lastRenderedPageBreak/>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lastRenderedPageBreak/>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12C24" w:rsidP="00C701CD">
            <w:pPr>
              <w:rPr>
                <w:rFonts w:ascii="Arial" w:hAnsi="Arial" w:cs="Arial"/>
                <w:color w:val="000000"/>
                <w:sz w:val="16"/>
                <w:szCs w:val="16"/>
              </w:rPr>
            </w:pPr>
            <w:hyperlink r:id="rId20" w:history="1">
              <w:r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12C24" w:rsidP="00C701CD">
            <w:pPr>
              <w:rPr>
                <w:rFonts w:ascii="Arial" w:hAnsi="Arial" w:cs="Arial"/>
                <w:color w:val="000000"/>
                <w:sz w:val="16"/>
                <w:szCs w:val="16"/>
              </w:rPr>
            </w:pPr>
            <w:hyperlink r:id="rId21" w:history="1">
              <w:r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12C24" w:rsidP="00C701CD">
            <w:pPr>
              <w:rPr>
                <w:rFonts w:ascii="Arial" w:hAnsi="Arial" w:cs="Arial"/>
                <w:color w:val="000000"/>
                <w:sz w:val="16"/>
                <w:szCs w:val="16"/>
              </w:rPr>
            </w:pPr>
            <w:hyperlink r:id="rId22" w:history="1">
              <w:r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12C24" w:rsidP="00C701CD">
            <w:pPr>
              <w:rPr>
                <w:rFonts w:ascii="Arial" w:hAnsi="Arial" w:cs="Arial"/>
                <w:color w:val="000000"/>
                <w:sz w:val="16"/>
                <w:szCs w:val="16"/>
              </w:rPr>
            </w:pPr>
            <w:hyperlink r:id="rId23" w:history="1">
              <w:r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12C24" w:rsidP="00C701CD">
            <w:pPr>
              <w:rPr>
                <w:rFonts w:ascii="Arial" w:hAnsi="Arial" w:cs="Arial"/>
                <w:color w:val="000000"/>
                <w:sz w:val="16"/>
                <w:szCs w:val="16"/>
              </w:rPr>
            </w:pPr>
            <w:hyperlink r:id="rId24" w:history="1">
              <w:r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12C24" w:rsidP="00C701CD">
            <w:pPr>
              <w:rPr>
                <w:rFonts w:ascii="Arial" w:hAnsi="Arial" w:cs="Arial"/>
                <w:color w:val="000000"/>
                <w:sz w:val="16"/>
                <w:szCs w:val="16"/>
              </w:rPr>
            </w:pPr>
            <w:hyperlink r:id="rId25" w:history="1">
              <w:r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12C24" w:rsidP="00C701CD">
            <w:pPr>
              <w:rPr>
                <w:rFonts w:ascii="Arial" w:hAnsi="Arial" w:cs="Arial"/>
                <w:color w:val="000000"/>
                <w:sz w:val="16"/>
                <w:szCs w:val="16"/>
              </w:rPr>
            </w:pPr>
            <w:hyperlink r:id="rId26" w:history="1">
              <w:r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12C24" w:rsidP="00C701CD">
            <w:pPr>
              <w:rPr>
                <w:rFonts w:ascii="Arial" w:hAnsi="Arial" w:cs="Arial"/>
                <w:color w:val="000000"/>
                <w:sz w:val="16"/>
                <w:szCs w:val="16"/>
              </w:rPr>
            </w:pPr>
            <w:hyperlink r:id="rId27" w:history="1">
              <w:r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12C24" w:rsidP="00C701CD">
            <w:pPr>
              <w:rPr>
                <w:rFonts w:ascii="Arial" w:hAnsi="Arial" w:cs="Arial"/>
                <w:color w:val="000000"/>
                <w:sz w:val="16"/>
                <w:szCs w:val="16"/>
              </w:rPr>
            </w:pPr>
            <w:hyperlink r:id="rId28" w:history="1">
              <w:r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lastRenderedPageBreak/>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12C24" w:rsidP="00C701CD">
            <w:pPr>
              <w:rPr>
                <w:rFonts w:ascii="Arial" w:hAnsi="Arial" w:cs="Arial"/>
                <w:color w:val="000000"/>
                <w:sz w:val="16"/>
                <w:szCs w:val="16"/>
              </w:rPr>
            </w:pPr>
            <w:hyperlink r:id="rId29" w:history="1">
              <w:r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12C24" w:rsidP="00C701CD">
            <w:pPr>
              <w:rPr>
                <w:rFonts w:ascii="Arial" w:hAnsi="Arial" w:cs="Arial"/>
                <w:color w:val="000000"/>
                <w:sz w:val="16"/>
                <w:szCs w:val="16"/>
              </w:rPr>
            </w:pPr>
            <w:hyperlink r:id="rId30" w:history="1">
              <w:r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12C24" w:rsidP="00C701CD">
            <w:pPr>
              <w:rPr>
                <w:rFonts w:ascii="Arial" w:hAnsi="Arial" w:cs="Arial"/>
                <w:color w:val="000000"/>
                <w:sz w:val="16"/>
                <w:szCs w:val="16"/>
              </w:rPr>
            </w:pPr>
            <w:hyperlink r:id="rId31" w:history="1">
              <w:r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634217" w:rsidP="00C701CD">
            <w:pPr>
              <w:rPr>
                <w:rFonts w:ascii="Arial" w:hAnsi="Arial" w:cs="Arial"/>
                <w:color w:val="000000"/>
                <w:sz w:val="16"/>
                <w:szCs w:val="16"/>
              </w:rPr>
            </w:pPr>
            <w:hyperlink r:id="rId32" w:history="1">
              <w:r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12C24" w:rsidP="00C701CD">
            <w:pPr>
              <w:rPr>
                <w:rFonts w:ascii="Arial" w:hAnsi="Arial" w:cs="Arial"/>
                <w:color w:val="000000"/>
                <w:sz w:val="16"/>
                <w:szCs w:val="16"/>
              </w:rPr>
            </w:pPr>
            <w:hyperlink r:id="rId33" w:history="1">
              <w:r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12C24" w:rsidP="0015696B">
            <w:pPr>
              <w:rPr>
                <w:rFonts w:ascii="Arial" w:hAnsi="Arial" w:cs="Arial"/>
                <w:color w:val="000000"/>
                <w:sz w:val="16"/>
                <w:szCs w:val="16"/>
              </w:rPr>
            </w:pPr>
            <w:hyperlink r:id="rId34" w:history="1">
              <w:r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12C24" w:rsidP="00012C24">
            <w:pPr>
              <w:rPr>
                <w:rFonts w:ascii="Arial" w:hAnsi="Arial" w:cs="Arial"/>
                <w:color w:val="000000"/>
                <w:sz w:val="16"/>
                <w:szCs w:val="16"/>
              </w:rPr>
            </w:pPr>
            <w:hyperlink r:id="rId35" w:history="1">
              <w:r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12C24" w:rsidP="00012C24">
            <w:pPr>
              <w:rPr>
                <w:rFonts w:ascii="Arial" w:hAnsi="Arial" w:cs="Arial"/>
                <w:color w:val="000000"/>
                <w:sz w:val="16"/>
                <w:szCs w:val="16"/>
              </w:rPr>
            </w:pPr>
            <w:hyperlink r:id="rId36" w:history="1">
              <w:r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12C24" w:rsidP="00012C24">
            <w:pPr>
              <w:rPr>
                <w:rFonts w:ascii="Arial" w:hAnsi="Arial" w:cs="Arial"/>
                <w:color w:val="000000"/>
                <w:sz w:val="16"/>
                <w:szCs w:val="16"/>
              </w:rPr>
            </w:pPr>
            <w:hyperlink r:id="rId37" w:history="1">
              <w:r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12C24" w:rsidP="00012C24">
            <w:pPr>
              <w:rPr>
                <w:rFonts w:ascii="Arial" w:hAnsi="Arial" w:cs="Arial"/>
                <w:color w:val="000000"/>
                <w:sz w:val="16"/>
                <w:szCs w:val="16"/>
              </w:rPr>
            </w:pPr>
            <w:hyperlink r:id="rId38" w:history="1">
              <w:r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12C24" w:rsidP="00012C24">
            <w:pPr>
              <w:rPr>
                <w:rFonts w:ascii="Arial" w:hAnsi="Arial" w:cs="Arial"/>
                <w:color w:val="000000"/>
                <w:sz w:val="16"/>
                <w:szCs w:val="16"/>
              </w:rPr>
            </w:pPr>
            <w:hyperlink r:id="rId39" w:history="1">
              <w:r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12C24" w:rsidP="00012C24">
            <w:pPr>
              <w:rPr>
                <w:rFonts w:ascii="Arial" w:hAnsi="Arial" w:cs="Arial"/>
                <w:color w:val="000000"/>
                <w:sz w:val="16"/>
                <w:szCs w:val="16"/>
              </w:rPr>
            </w:pPr>
            <w:hyperlink r:id="rId40" w:history="1">
              <w:r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12C24" w:rsidP="00012C24">
            <w:pPr>
              <w:rPr>
                <w:rFonts w:ascii="Arial" w:hAnsi="Arial" w:cs="Arial"/>
                <w:color w:val="000000"/>
                <w:sz w:val="16"/>
                <w:szCs w:val="16"/>
              </w:rPr>
            </w:pPr>
            <w:hyperlink r:id="rId41" w:history="1">
              <w:r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12C24" w:rsidP="00012C24">
            <w:pPr>
              <w:rPr>
                <w:rFonts w:ascii="Arial" w:hAnsi="Arial" w:cs="Arial"/>
                <w:color w:val="000000"/>
                <w:sz w:val="16"/>
                <w:szCs w:val="16"/>
              </w:rPr>
            </w:pPr>
            <w:hyperlink r:id="rId42" w:history="1">
              <w:r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12C24" w:rsidP="00012C24">
            <w:pPr>
              <w:rPr>
                <w:rFonts w:ascii="Arial" w:hAnsi="Arial" w:cs="Arial"/>
                <w:color w:val="000000"/>
                <w:sz w:val="16"/>
                <w:szCs w:val="16"/>
              </w:rPr>
            </w:pPr>
            <w:hyperlink r:id="rId43" w:history="1">
              <w:r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12C24" w:rsidP="00012C24">
            <w:pPr>
              <w:rPr>
                <w:rFonts w:ascii="Arial" w:hAnsi="Arial" w:cs="Arial"/>
                <w:color w:val="000000"/>
                <w:sz w:val="16"/>
                <w:szCs w:val="16"/>
              </w:rPr>
            </w:pPr>
            <w:hyperlink r:id="rId44" w:history="1">
              <w:r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12C24" w:rsidP="00012C24">
            <w:pPr>
              <w:rPr>
                <w:rFonts w:ascii="Arial" w:hAnsi="Arial" w:cs="Arial"/>
                <w:color w:val="000000"/>
                <w:sz w:val="16"/>
                <w:szCs w:val="16"/>
              </w:rPr>
            </w:pPr>
            <w:hyperlink r:id="rId45" w:history="1">
              <w:r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12C24" w:rsidP="00012C24">
            <w:pPr>
              <w:rPr>
                <w:rFonts w:ascii="Arial" w:hAnsi="Arial" w:cs="Arial"/>
                <w:color w:val="000000"/>
                <w:sz w:val="16"/>
                <w:szCs w:val="16"/>
              </w:rPr>
            </w:pPr>
            <w:hyperlink r:id="rId46" w:history="1">
              <w:r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12C24" w:rsidP="00012C24">
            <w:pPr>
              <w:rPr>
                <w:rFonts w:ascii="Arial" w:hAnsi="Arial" w:cs="Arial"/>
                <w:color w:val="000000"/>
                <w:sz w:val="16"/>
                <w:szCs w:val="16"/>
              </w:rPr>
            </w:pPr>
            <w:hyperlink r:id="rId47" w:history="1">
              <w:r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12C24" w:rsidP="00012C24">
            <w:pPr>
              <w:rPr>
                <w:rFonts w:ascii="Arial" w:hAnsi="Arial" w:cs="Arial"/>
                <w:color w:val="000000"/>
                <w:sz w:val="16"/>
                <w:szCs w:val="16"/>
              </w:rPr>
            </w:pPr>
            <w:hyperlink r:id="rId48" w:history="1">
              <w:r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12C24" w:rsidP="00012C24">
            <w:pPr>
              <w:rPr>
                <w:rFonts w:ascii="Arial" w:hAnsi="Arial" w:cs="Arial"/>
                <w:color w:val="000000"/>
                <w:sz w:val="16"/>
                <w:szCs w:val="16"/>
              </w:rPr>
            </w:pPr>
            <w:hyperlink r:id="rId49" w:history="1">
              <w:r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12C24" w:rsidP="00012C24">
            <w:pPr>
              <w:rPr>
                <w:rFonts w:ascii="Arial" w:hAnsi="Arial" w:cs="Arial"/>
                <w:color w:val="000000"/>
                <w:sz w:val="16"/>
                <w:szCs w:val="16"/>
              </w:rPr>
            </w:pPr>
            <w:hyperlink r:id="rId50" w:history="1">
              <w:r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12C24" w:rsidP="00012C24">
            <w:pPr>
              <w:rPr>
                <w:rFonts w:ascii="Arial" w:hAnsi="Arial" w:cs="Arial"/>
                <w:color w:val="000000"/>
                <w:sz w:val="16"/>
                <w:szCs w:val="16"/>
              </w:rPr>
            </w:pPr>
            <w:hyperlink r:id="rId51" w:history="1">
              <w:r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12C24" w:rsidP="00012C24">
            <w:pPr>
              <w:rPr>
                <w:rFonts w:ascii="Arial" w:hAnsi="Arial" w:cs="Arial"/>
                <w:color w:val="000000"/>
                <w:sz w:val="16"/>
                <w:szCs w:val="16"/>
              </w:rPr>
            </w:pPr>
            <w:hyperlink r:id="rId52" w:history="1">
              <w:r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 xml:space="preserve">Add new verified and e-mail agreed TTCN test cases </w:t>
            </w:r>
            <w:r w:rsidRPr="001A27C5">
              <w:rPr>
                <w:rFonts w:ascii="Arial" w:hAnsi="Arial" w:cs="Arial"/>
                <w:color w:val="000000"/>
                <w:sz w:val="16"/>
                <w:szCs w:val="16"/>
              </w:rPr>
              <w:lastRenderedPageBreak/>
              <w:t>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445EA0" w:rsidP="00B94793">
            <w:pPr>
              <w:rPr>
                <w:rFonts w:ascii="Arial" w:hAnsi="Arial" w:cs="Arial"/>
                <w:color w:val="000000"/>
                <w:sz w:val="16"/>
                <w:szCs w:val="16"/>
              </w:rPr>
            </w:pPr>
            <w:hyperlink r:id="rId53" w:history="1">
              <w:r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B94793" w:rsidP="00B94793">
            <w:pPr>
              <w:rPr>
                <w:rFonts w:ascii="Arial" w:hAnsi="Arial" w:cs="Arial"/>
                <w:color w:val="000000"/>
                <w:sz w:val="16"/>
                <w:szCs w:val="16"/>
              </w:rPr>
            </w:pPr>
            <w:hyperlink r:id="rId54" w:history="1">
              <w:r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B94793" w:rsidP="00B94793">
            <w:pPr>
              <w:rPr>
                <w:rFonts w:ascii="Arial" w:hAnsi="Arial" w:cs="Arial"/>
                <w:color w:val="000000"/>
                <w:sz w:val="16"/>
                <w:szCs w:val="16"/>
              </w:rPr>
            </w:pPr>
            <w:hyperlink r:id="rId55" w:history="1">
              <w:r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B94793" w:rsidP="00B94793">
            <w:pPr>
              <w:rPr>
                <w:rFonts w:ascii="Arial" w:hAnsi="Arial" w:cs="Arial"/>
                <w:color w:val="000000"/>
                <w:sz w:val="16"/>
                <w:szCs w:val="16"/>
              </w:rPr>
            </w:pPr>
            <w:hyperlink r:id="rId56" w:history="1">
              <w:r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B94793" w:rsidP="00B94793">
            <w:pPr>
              <w:rPr>
                <w:rFonts w:ascii="Arial" w:hAnsi="Arial" w:cs="Arial"/>
                <w:color w:val="000000"/>
                <w:sz w:val="16"/>
                <w:szCs w:val="16"/>
              </w:rPr>
            </w:pPr>
            <w:hyperlink r:id="rId57" w:history="1">
              <w:r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B94793" w:rsidP="00B94793">
            <w:pPr>
              <w:rPr>
                <w:rFonts w:ascii="Arial" w:hAnsi="Arial" w:cs="Arial"/>
                <w:color w:val="000000"/>
                <w:sz w:val="16"/>
                <w:szCs w:val="16"/>
              </w:rPr>
            </w:pPr>
            <w:hyperlink r:id="rId58" w:history="1">
              <w:r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B94793" w:rsidP="00B94793">
            <w:pPr>
              <w:rPr>
                <w:rFonts w:ascii="Arial" w:hAnsi="Arial" w:cs="Arial"/>
                <w:color w:val="000000"/>
                <w:sz w:val="16"/>
                <w:szCs w:val="16"/>
              </w:rPr>
            </w:pPr>
            <w:hyperlink r:id="rId59" w:history="1">
              <w:r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B94793" w:rsidP="00B94793">
            <w:pPr>
              <w:rPr>
                <w:rFonts w:ascii="Arial" w:hAnsi="Arial" w:cs="Arial"/>
                <w:color w:val="000000"/>
                <w:sz w:val="16"/>
                <w:szCs w:val="16"/>
              </w:rPr>
            </w:pPr>
            <w:hyperlink r:id="rId60" w:history="1">
              <w:r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B94793" w:rsidP="00B94793">
            <w:pPr>
              <w:rPr>
                <w:rFonts w:ascii="Arial" w:hAnsi="Arial" w:cs="Arial"/>
                <w:color w:val="000000"/>
                <w:sz w:val="16"/>
                <w:szCs w:val="16"/>
              </w:rPr>
            </w:pPr>
            <w:hyperlink r:id="rId61" w:history="1">
              <w:r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B94793" w:rsidP="00B94793">
            <w:pPr>
              <w:rPr>
                <w:rFonts w:ascii="Arial" w:hAnsi="Arial" w:cs="Arial"/>
                <w:color w:val="000000"/>
                <w:sz w:val="16"/>
                <w:szCs w:val="16"/>
              </w:rPr>
            </w:pPr>
            <w:hyperlink r:id="rId62" w:history="1">
              <w:r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B94793" w:rsidP="00B94793">
            <w:pPr>
              <w:rPr>
                <w:rFonts w:ascii="Arial" w:hAnsi="Arial" w:cs="Arial"/>
                <w:color w:val="000000"/>
                <w:sz w:val="16"/>
                <w:szCs w:val="16"/>
              </w:rPr>
            </w:pPr>
            <w:hyperlink r:id="rId63" w:history="1">
              <w:r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B94793" w:rsidP="00B94793">
            <w:pPr>
              <w:rPr>
                <w:rFonts w:ascii="Arial" w:hAnsi="Arial" w:cs="Arial"/>
                <w:color w:val="000000"/>
                <w:sz w:val="16"/>
                <w:szCs w:val="16"/>
              </w:rPr>
            </w:pPr>
            <w:hyperlink r:id="rId64" w:history="1">
              <w:r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B94793" w:rsidP="00B94793">
            <w:pPr>
              <w:rPr>
                <w:rFonts w:ascii="Arial" w:hAnsi="Arial" w:cs="Arial"/>
                <w:color w:val="000000"/>
                <w:sz w:val="16"/>
                <w:szCs w:val="16"/>
              </w:rPr>
            </w:pPr>
            <w:hyperlink r:id="rId65" w:history="1">
              <w:r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B94793" w:rsidP="00B94793">
            <w:pPr>
              <w:rPr>
                <w:rFonts w:ascii="Arial" w:hAnsi="Arial" w:cs="Arial"/>
                <w:color w:val="000000"/>
                <w:sz w:val="16"/>
                <w:szCs w:val="16"/>
              </w:rPr>
            </w:pPr>
            <w:hyperlink r:id="rId66" w:history="1">
              <w:r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B94793" w:rsidP="00B94793">
            <w:pPr>
              <w:rPr>
                <w:rFonts w:ascii="Arial" w:hAnsi="Arial" w:cs="Arial"/>
                <w:color w:val="000000"/>
                <w:sz w:val="16"/>
                <w:szCs w:val="16"/>
              </w:rPr>
            </w:pPr>
            <w:hyperlink r:id="rId67" w:history="1">
              <w:r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B94793" w:rsidP="00B94793">
            <w:pPr>
              <w:rPr>
                <w:rFonts w:ascii="Arial" w:hAnsi="Arial" w:cs="Arial"/>
                <w:color w:val="000000"/>
                <w:sz w:val="16"/>
                <w:szCs w:val="16"/>
              </w:rPr>
            </w:pPr>
            <w:hyperlink r:id="rId68" w:history="1">
              <w:r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B94793" w:rsidP="00B94793">
            <w:pPr>
              <w:rPr>
                <w:rFonts w:ascii="Arial" w:hAnsi="Arial" w:cs="Arial"/>
                <w:color w:val="000000"/>
                <w:sz w:val="16"/>
                <w:szCs w:val="16"/>
              </w:rPr>
            </w:pPr>
            <w:hyperlink r:id="rId69" w:history="1">
              <w:r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B94793" w:rsidP="00B94793">
            <w:pPr>
              <w:rPr>
                <w:rFonts w:ascii="Arial" w:hAnsi="Arial" w:cs="Arial"/>
                <w:color w:val="000000"/>
                <w:sz w:val="16"/>
                <w:szCs w:val="16"/>
              </w:rPr>
            </w:pPr>
            <w:hyperlink r:id="rId70" w:history="1">
              <w:r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B94793" w:rsidP="00B94793">
            <w:pPr>
              <w:rPr>
                <w:rFonts w:ascii="Arial" w:hAnsi="Arial" w:cs="Arial"/>
                <w:color w:val="000000"/>
                <w:sz w:val="16"/>
                <w:szCs w:val="16"/>
              </w:rPr>
            </w:pPr>
            <w:hyperlink r:id="rId71" w:history="1">
              <w:r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B94793" w:rsidP="00B94793">
            <w:pPr>
              <w:rPr>
                <w:rFonts w:ascii="Arial" w:hAnsi="Arial" w:cs="Arial"/>
                <w:color w:val="000000"/>
                <w:sz w:val="16"/>
                <w:szCs w:val="16"/>
              </w:rPr>
            </w:pPr>
            <w:hyperlink r:id="rId72" w:history="1">
              <w:r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87B57" w:rsidP="00087B57">
            <w:pPr>
              <w:pStyle w:val="TAL"/>
              <w:rPr>
                <w:rFonts w:cs="Arial"/>
                <w:color w:val="000000"/>
                <w:sz w:val="16"/>
                <w:szCs w:val="16"/>
              </w:rPr>
            </w:pPr>
            <w:hyperlink r:id="rId73" w:history="1">
              <w:r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87B57" w:rsidP="00087B57">
            <w:pPr>
              <w:pStyle w:val="TAL"/>
              <w:rPr>
                <w:rFonts w:cs="Arial"/>
                <w:color w:val="000000"/>
                <w:sz w:val="16"/>
                <w:szCs w:val="16"/>
              </w:rPr>
            </w:pPr>
            <w:hyperlink r:id="rId74" w:history="1">
              <w:r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87B57" w:rsidP="00087B57">
            <w:pPr>
              <w:pStyle w:val="TAL"/>
              <w:rPr>
                <w:rFonts w:cs="Arial"/>
                <w:color w:val="000000"/>
                <w:sz w:val="16"/>
                <w:szCs w:val="16"/>
              </w:rPr>
            </w:pPr>
            <w:hyperlink r:id="rId75" w:history="1">
              <w:r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87B57" w:rsidP="00087B57">
            <w:pPr>
              <w:pStyle w:val="TAL"/>
              <w:rPr>
                <w:rFonts w:cs="Arial"/>
                <w:color w:val="000000"/>
                <w:sz w:val="16"/>
                <w:szCs w:val="16"/>
              </w:rPr>
            </w:pPr>
            <w:hyperlink r:id="rId76" w:history="1">
              <w:r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87B57" w:rsidP="00087B57">
            <w:pPr>
              <w:pStyle w:val="TAL"/>
              <w:rPr>
                <w:rFonts w:cs="Arial"/>
                <w:color w:val="000000"/>
                <w:sz w:val="16"/>
                <w:szCs w:val="16"/>
              </w:rPr>
            </w:pPr>
            <w:hyperlink r:id="rId77" w:history="1">
              <w:r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87B57" w:rsidP="00087B57">
            <w:pPr>
              <w:pStyle w:val="TAL"/>
              <w:rPr>
                <w:rFonts w:cs="Arial"/>
                <w:color w:val="000000"/>
                <w:sz w:val="16"/>
                <w:szCs w:val="16"/>
              </w:rPr>
            </w:pPr>
            <w:hyperlink r:id="rId78" w:history="1">
              <w:r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lastRenderedPageBreak/>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87B57" w:rsidP="00087B57">
            <w:pPr>
              <w:pStyle w:val="TAL"/>
              <w:rPr>
                <w:rFonts w:cs="Arial"/>
                <w:color w:val="000000"/>
                <w:sz w:val="16"/>
                <w:szCs w:val="16"/>
              </w:rPr>
            </w:pPr>
            <w:hyperlink r:id="rId79" w:history="1">
              <w:r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87B57" w:rsidP="00087B57">
            <w:pPr>
              <w:pStyle w:val="TAL"/>
              <w:rPr>
                <w:rFonts w:cs="Arial"/>
                <w:color w:val="000000"/>
                <w:sz w:val="16"/>
                <w:szCs w:val="16"/>
              </w:rPr>
            </w:pPr>
            <w:hyperlink r:id="rId80" w:history="1">
              <w:r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87B57" w:rsidP="00087B57">
            <w:pPr>
              <w:pStyle w:val="TAL"/>
              <w:rPr>
                <w:rFonts w:cs="Arial"/>
                <w:color w:val="000000"/>
                <w:sz w:val="16"/>
                <w:szCs w:val="16"/>
              </w:rPr>
            </w:pPr>
            <w:hyperlink r:id="rId81" w:history="1">
              <w:r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87B57" w:rsidP="00087B57">
            <w:pPr>
              <w:pStyle w:val="TAL"/>
              <w:rPr>
                <w:rFonts w:cs="Arial"/>
                <w:color w:val="000000"/>
                <w:sz w:val="16"/>
                <w:szCs w:val="16"/>
              </w:rPr>
            </w:pPr>
            <w:hyperlink r:id="rId82" w:history="1">
              <w:r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87B57" w:rsidP="00087B57">
            <w:pPr>
              <w:pStyle w:val="TAL"/>
              <w:rPr>
                <w:rFonts w:cs="Arial"/>
                <w:color w:val="000000"/>
                <w:sz w:val="16"/>
                <w:szCs w:val="16"/>
              </w:rPr>
            </w:pPr>
            <w:hyperlink r:id="rId83" w:history="1">
              <w:r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4E5CE8" w:rsidP="005B0029">
            <w:pPr>
              <w:pStyle w:val="TAL"/>
              <w:rPr>
                <w:rFonts w:cs="Arial"/>
                <w:color w:val="000000"/>
                <w:sz w:val="16"/>
                <w:szCs w:val="16"/>
              </w:rPr>
            </w:pPr>
            <w:hyperlink r:id="rId84" w:history="1">
              <w:r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4E5CE8" w:rsidP="005B0029">
            <w:pPr>
              <w:pStyle w:val="TAL"/>
              <w:rPr>
                <w:rFonts w:cs="Arial"/>
                <w:color w:val="000000"/>
                <w:sz w:val="16"/>
                <w:szCs w:val="16"/>
              </w:rPr>
            </w:pPr>
            <w:hyperlink r:id="rId85" w:history="1">
              <w:r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4E5CE8" w:rsidP="005B0029">
            <w:pPr>
              <w:pStyle w:val="TAL"/>
              <w:rPr>
                <w:rFonts w:cs="Arial"/>
                <w:color w:val="000000"/>
                <w:sz w:val="16"/>
                <w:szCs w:val="16"/>
              </w:rPr>
            </w:pPr>
            <w:hyperlink r:id="rId86" w:history="1">
              <w:r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4E5CE8" w:rsidP="005B0029">
            <w:pPr>
              <w:pStyle w:val="TAL"/>
              <w:rPr>
                <w:rFonts w:cs="Arial"/>
                <w:color w:val="000000"/>
                <w:sz w:val="16"/>
                <w:szCs w:val="16"/>
              </w:rPr>
            </w:pPr>
            <w:hyperlink r:id="rId87" w:history="1">
              <w:r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4E5CE8" w:rsidP="005B0029">
            <w:pPr>
              <w:pStyle w:val="TAL"/>
              <w:rPr>
                <w:rFonts w:cs="Arial"/>
                <w:color w:val="000000"/>
                <w:sz w:val="16"/>
                <w:szCs w:val="16"/>
              </w:rPr>
            </w:pPr>
            <w:hyperlink r:id="rId88" w:history="1">
              <w:r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4E5CE8" w:rsidP="005B0029">
            <w:pPr>
              <w:pStyle w:val="TAL"/>
              <w:rPr>
                <w:rFonts w:cs="Arial"/>
                <w:color w:val="000000"/>
                <w:sz w:val="16"/>
                <w:szCs w:val="16"/>
              </w:rPr>
            </w:pPr>
            <w:hyperlink r:id="rId89" w:history="1">
              <w:r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4E5CE8" w:rsidP="005B0029">
            <w:pPr>
              <w:pStyle w:val="TAL"/>
              <w:rPr>
                <w:rFonts w:cs="Arial"/>
                <w:color w:val="000000"/>
                <w:sz w:val="16"/>
                <w:szCs w:val="16"/>
              </w:rPr>
            </w:pPr>
            <w:hyperlink r:id="rId90" w:history="1">
              <w:r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4E5CE8" w:rsidP="005B0029">
            <w:pPr>
              <w:pStyle w:val="TAL"/>
              <w:rPr>
                <w:rFonts w:cs="Arial"/>
                <w:color w:val="000000"/>
                <w:sz w:val="16"/>
                <w:szCs w:val="16"/>
              </w:rPr>
            </w:pPr>
            <w:hyperlink r:id="rId91" w:history="1">
              <w:r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4E5CE8" w:rsidP="005B0029">
            <w:pPr>
              <w:pStyle w:val="TAL"/>
              <w:rPr>
                <w:rFonts w:cs="Arial"/>
                <w:color w:val="000000"/>
                <w:sz w:val="16"/>
                <w:szCs w:val="16"/>
              </w:rPr>
            </w:pPr>
            <w:hyperlink r:id="rId92" w:history="1">
              <w:r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4E5CE8" w:rsidP="005B0029">
            <w:pPr>
              <w:pStyle w:val="TAL"/>
              <w:rPr>
                <w:rFonts w:cs="Arial"/>
                <w:color w:val="000000"/>
                <w:sz w:val="16"/>
                <w:szCs w:val="16"/>
              </w:rPr>
            </w:pPr>
            <w:hyperlink r:id="rId93" w:history="1">
              <w:r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4E5CE8" w:rsidP="005B0029">
            <w:pPr>
              <w:pStyle w:val="TAL"/>
              <w:rPr>
                <w:rFonts w:cs="Arial"/>
                <w:color w:val="000000"/>
                <w:sz w:val="16"/>
                <w:szCs w:val="16"/>
              </w:rPr>
            </w:pPr>
            <w:hyperlink r:id="rId94" w:history="1">
              <w:r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4E5CE8" w:rsidP="005B0029">
            <w:pPr>
              <w:pStyle w:val="TAL"/>
              <w:rPr>
                <w:rFonts w:cs="Arial"/>
                <w:color w:val="000000"/>
                <w:sz w:val="16"/>
                <w:szCs w:val="16"/>
              </w:rPr>
            </w:pPr>
            <w:hyperlink r:id="rId95" w:history="1">
              <w:r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4E5CE8" w:rsidP="005B0029">
            <w:pPr>
              <w:pStyle w:val="TAL"/>
              <w:rPr>
                <w:rFonts w:cs="Arial"/>
                <w:color w:val="000000"/>
                <w:sz w:val="16"/>
                <w:szCs w:val="16"/>
              </w:rPr>
            </w:pPr>
            <w:hyperlink r:id="rId96" w:history="1">
              <w:r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4E5CE8" w:rsidP="005B0029">
            <w:pPr>
              <w:pStyle w:val="TAL"/>
              <w:rPr>
                <w:rFonts w:cs="Arial"/>
                <w:color w:val="000000"/>
                <w:sz w:val="16"/>
                <w:szCs w:val="16"/>
              </w:rPr>
            </w:pPr>
            <w:hyperlink r:id="rId97" w:history="1">
              <w:r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4E5CE8" w:rsidP="005B0029">
            <w:pPr>
              <w:pStyle w:val="TAL"/>
              <w:rPr>
                <w:rFonts w:cs="Arial"/>
                <w:color w:val="000000"/>
                <w:sz w:val="16"/>
                <w:szCs w:val="16"/>
              </w:rPr>
            </w:pPr>
            <w:hyperlink r:id="rId98" w:history="1">
              <w:r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4E5CE8" w:rsidP="005B0029">
            <w:pPr>
              <w:pStyle w:val="TAL"/>
              <w:rPr>
                <w:rFonts w:cs="Arial"/>
                <w:color w:val="000000"/>
                <w:sz w:val="16"/>
                <w:szCs w:val="16"/>
              </w:rPr>
            </w:pPr>
            <w:hyperlink r:id="rId99" w:history="1">
              <w:r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4E5CE8" w:rsidP="00757E42">
            <w:pPr>
              <w:pStyle w:val="TAL"/>
              <w:rPr>
                <w:color w:val="000000"/>
                <w:sz w:val="16"/>
              </w:rPr>
            </w:pPr>
            <w:hyperlink r:id="rId100" w:history="1">
              <w:r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4E5CE8" w:rsidP="00757E42">
            <w:pPr>
              <w:pStyle w:val="TAL"/>
              <w:rPr>
                <w:color w:val="000000"/>
                <w:sz w:val="16"/>
              </w:rPr>
            </w:pPr>
            <w:hyperlink r:id="rId101" w:history="1">
              <w:r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4E5CE8" w:rsidP="00757E42">
            <w:pPr>
              <w:pStyle w:val="TAL"/>
              <w:rPr>
                <w:color w:val="000000"/>
                <w:sz w:val="16"/>
              </w:rPr>
            </w:pPr>
            <w:hyperlink r:id="rId102" w:history="1">
              <w:r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4E5CE8" w:rsidP="00757E42">
            <w:pPr>
              <w:pStyle w:val="TAL"/>
              <w:rPr>
                <w:color w:val="000000"/>
                <w:sz w:val="16"/>
              </w:rPr>
            </w:pPr>
            <w:hyperlink r:id="rId103" w:history="1">
              <w:r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4E5CE8" w:rsidP="00757E42">
            <w:pPr>
              <w:pStyle w:val="TAL"/>
              <w:rPr>
                <w:color w:val="000000"/>
                <w:sz w:val="16"/>
              </w:rPr>
            </w:pPr>
            <w:hyperlink r:id="rId104" w:history="1">
              <w:r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4E5CE8" w:rsidP="00757E42">
            <w:pPr>
              <w:pStyle w:val="TAL"/>
              <w:rPr>
                <w:color w:val="000000"/>
                <w:sz w:val="16"/>
              </w:rPr>
            </w:pPr>
            <w:hyperlink r:id="rId105" w:history="1">
              <w:r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4E5CE8" w:rsidP="00757E42">
            <w:pPr>
              <w:pStyle w:val="TAL"/>
              <w:rPr>
                <w:color w:val="000000"/>
                <w:sz w:val="16"/>
              </w:rPr>
            </w:pPr>
            <w:hyperlink r:id="rId106" w:history="1">
              <w:r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4E5CE8" w:rsidP="00757E42">
            <w:pPr>
              <w:pStyle w:val="TAL"/>
              <w:rPr>
                <w:color w:val="000000"/>
                <w:sz w:val="16"/>
              </w:rPr>
            </w:pPr>
            <w:hyperlink r:id="rId107" w:history="1">
              <w:r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4E5CE8" w:rsidP="00757E42">
            <w:pPr>
              <w:pStyle w:val="TAL"/>
              <w:rPr>
                <w:color w:val="000000"/>
                <w:sz w:val="16"/>
              </w:rPr>
            </w:pPr>
            <w:hyperlink r:id="rId108" w:history="1">
              <w:r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4E5CE8" w:rsidP="00757E42">
            <w:pPr>
              <w:pStyle w:val="TAL"/>
              <w:rPr>
                <w:color w:val="000000"/>
                <w:sz w:val="16"/>
              </w:rPr>
            </w:pPr>
            <w:hyperlink r:id="rId109" w:history="1">
              <w:r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4E5CE8" w:rsidP="00757E42">
            <w:pPr>
              <w:pStyle w:val="TAL"/>
              <w:rPr>
                <w:color w:val="000000"/>
                <w:sz w:val="16"/>
              </w:rPr>
            </w:pPr>
            <w:hyperlink r:id="rId110" w:history="1">
              <w:r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4E5CE8" w:rsidP="00757E42">
            <w:pPr>
              <w:pStyle w:val="TAL"/>
              <w:rPr>
                <w:color w:val="000000"/>
                <w:sz w:val="16"/>
              </w:rPr>
            </w:pPr>
            <w:hyperlink r:id="rId111" w:history="1">
              <w:r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4E5CE8" w:rsidP="00757E42">
            <w:pPr>
              <w:pStyle w:val="TAL"/>
              <w:rPr>
                <w:color w:val="000000"/>
                <w:sz w:val="16"/>
              </w:rPr>
            </w:pPr>
            <w:hyperlink r:id="rId112" w:history="1">
              <w:r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lastRenderedPageBreak/>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4E5CE8" w:rsidP="00757E42">
            <w:pPr>
              <w:pStyle w:val="TAL"/>
              <w:rPr>
                <w:color w:val="000000"/>
                <w:sz w:val="16"/>
              </w:rPr>
            </w:pPr>
            <w:hyperlink r:id="rId113" w:history="1">
              <w:r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4E5CE8" w:rsidP="00757E42">
            <w:pPr>
              <w:pStyle w:val="TAL"/>
              <w:rPr>
                <w:color w:val="000000"/>
                <w:sz w:val="16"/>
              </w:rPr>
            </w:pPr>
            <w:hyperlink r:id="rId114" w:history="1">
              <w:r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4E5CE8" w:rsidP="00757E42">
            <w:pPr>
              <w:pStyle w:val="TAL"/>
              <w:rPr>
                <w:color w:val="000000"/>
                <w:sz w:val="16"/>
              </w:rPr>
            </w:pPr>
            <w:hyperlink r:id="rId115" w:history="1">
              <w:r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4E5CE8" w:rsidP="00757E42">
            <w:pPr>
              <w:pStyle w:val="TAL"/>
              <w:rPr>
                <w:color w:val="000000"/>
                <w:sz w:val="16"/>
              </w:rPr>
            </w:pPr>
            <w:hyperlink r:id="rId116" w:history="1">
              <w:r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4E5CE8" w:rsidP="004E5CE8">
            <w:pPr>
              <w:pStyle w:val="TAL"/>
              <w:rPr>
                <w:color w:val="000000"/>
                <w:sz w:val="16"/>
                <w:szCs w:val="16"/>
              </w:rPr>
            </w:pPr>
            <w:hyperlink r:id="rId117" w:history="1">
              <w:r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4E5CE8" w:rsidP="004E5CE8">
            <w:pPr>
              <w:pStyle w:val="TAL"/>
              <w:rPr>
                <w:color w:val="000000"/>
                <w:sz w:val="16"/>
                <w:szCs w:val="16"/>
              </w:rPr>
            </w:pPr>
            <w:hyperlink r:id="rId118" w:history="1">
              <w:r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4E5CE8" w:rsidP="004E5CE8">
            <w:pPr>
              <w:pStyle w:val="TAL"/>
              <w:rPr>
                <w:color w:val="000000"/>
                <w:sz w:val="16"/>
                <w:szCs w:val="16"/>
              </w:rPr>
            </w:pPr>
            <w:hyperlink r:id="rId119" w:history="1">
              <w:r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4E5CE8" w:rsidP="004E5CE8">
            <w:pPr>
              <w:pStyle w:val="TAL"/>
              <w:rPr>
                <w:color w:val="000000"/>
                <w:sz w:val="16"/>
                <w:szCs w:val="16"/>
              </w:rPr>
            </w:pPr>
            <w:hyperlink r:id="rId120" w:history="1">
              <w:r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4E5CE8" w:rsidP="004E5CE8">
            <w:pPr>
              <w:pStyle w:val="TAL"/>
              <w:rPr>
                <w:color w:val="000000"/>
                <w:sz w:val="16"/>
                <w:szCs w:val="16"/>
              </w:rPr>
            </w:pPr>
            <w:hyperlink r:id="rId121" w:history="1">
              <w:r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4E5CE8" w:rsidP="004E5CE8">
            <w:pPr>
              <w:pStyle w:val="TAL"/>
              <w:rPr>
                <w:color w:val="000000"/>
                <w:sz w:val="16"/>
                <w:szCs w:val="16"/>
              </w:rPr>
            </w:pPr>
            <w:hyperlink r:id="rId122" w:history="1">
              <w:r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4E5CE8" w:rsidP="004E5CE8">
            <w:pPr>
              <w:pStyle w:val="TAL"/>
              <w:rPr>
                <w:color w:val="000000"/>
                <w:sz w:val="16"/>
                <w:szCs w:val="16"/>
              </w:rPr>
            </w:pPr>
            <w:hyperlink r:id="rId123" w:history="1">
              <w:r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4E5CE8" w:rsidP="004E5CE8">
            <w:pPr>
              <w:pStyle w:val="TAL"/>
              <w:rPr>
                <w:color w:val="000000"/>
                <w:sz w:val="16"/>
                <w:szCs w:val="16"/>
              </w:rPr>
            </w:pPr>
            <w:hyperlink r:id="rId124" w:history="1">
              <w:r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4E5CE8" w:rsidP="004E5CE8">
            <w:pPr>
              <w:pStyle w:val="TAL"/>
              <w:rPr>
                <w:color w:val="000000"/>
                <w:sz w:val="16"/>
                <w:szCs w:val="16"/>
              </w:rPr>
            </w:pPr>
            <w:hyperlink r:id="rId125" w:history="1">
              <w:r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4E5CE8" w:rsidP="004E5CE8">
            <w:pPr>
              <w:pStyle w:val="TAL"/>
              <w:rPr>
                <w:color w:val="000000"/>
                <w:sz w:val="16"/>
                <w:szCs w:val="16"/>
              </w:rPr>
            </w:pPr>
            <w:hyperlink r:id="rId126" w:history="1">
              <w:r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4E5CE8" w:rsidP="004E5CE8">
            <w:pPr>
              <w:pStyle w:val="TAL"/>
              <w:rPr>
                <w:color w:val="000000"/>
                <w:sz w:val="16"/>
                <w:szCs w:val="16"/>
              </w:rPr>
            </w:pPr>
            <w:hyperlink r:id="rId127" w:history="1">
              <w:r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4E5CE8" w:rsidP="004E5CE8">
            <w:pPr>
              <w:pStyle w:val="TAL"/>
              <w:rPr>
                <w:color w:val="000000"/>
                <w:sz w:val="16"/>
                <w:szCs w:val="16"/>
              </w:rPr>
            </w:pPr>
            <w:hyperlink r:id="rId128" w:history="1">
              <w:r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4E5CE8" w:rsidP="004E5CE8">
            <w:pPr>
              <w:pStyle w:val="TAL"/>
              <w:rPr>
                <w:color w:val="000000"/>
                <w:sz w:val="16"/>
                <w:szCs w:val="16"/>
              </w:rPr>
            </w:pPr>
            <w:hyperlink r:id="rId129" w:history="1">
              <w:r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A51521" w:rsidP="00410B3A">
            <w:pPr>
              <w:pStyle w:val="TAL"/>
              <w:rPr>
                <w:color w:val="000000"/>
                <w:sz w:val="16"/>
                <w:szCs w:val="16"/>
              </w:rPr>
            </w:pPr>
            <w:hyperlink r:id="rId130" w:history="1">
              <w:r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70A5" w:rsidP="00640C68">
            <w:pPr>
              <w:pStyle w:val="TAL"/>
              <w:rPr>
                <w:color w:val="000000"/>
                <w:sz w:val="16"/>
                <w:szCs w:val="16"/>
              </w:rPr>
            </w:pPr>
            <w:hyperlink r:id="rId131" w:history="1">
              <w:r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640C68" w:rsidP="00640C68">
            <w:pPr>
              <w:pStyle w:val="TAL"/>
              <w:rPr>
                <w:color w:val="000000"/>
                <w:sz w:val="16"/>
                <w:szCs w:val="16"/>
              </w:rPr>
            </w:pPr>
            <w:hyperlink r:id="rId132" w:history="1">
              <w:r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70A5" w:rsidP="00640C68">
            <w:pPr>
              <w:pStyle w:val="TAL"/>
              <w:rPr>
                <w:color w:val="000000"/>
                <w:sz w:val="16"/>
                <w:szCs w:val="16"/>
              </w:rPr>
            </w:pPr>
            <w:hyperlink r:id="rId133" w:history="1">
              <w:r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70A5" w:rsidP="00640C68">
            <w:pPr>
              <w:pStyle w:val="TAL"/>
              <w:rPr>
                <w:color w:val="000000"/>
                <w:sz w:val="16"/>
                <w:szCs w:val="16"/>
              </w:rPr>
            </w:pPr>
            <w:hyperlink r:id="rId134" w:history="1">
              <w:r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70A5" w:rsidP="00640C68">
            <w:pPr>
              <w:pStyle w:val="TAL"/>
              <w:rPr>
                <w:color w:val="000000"/>
                <w:sz w:val="16"/>
                <w:szCs w:val="16"/>
              </w:rPr>
            </w:pPr>
            <w:hyperlink r:id="rId135" w:history="1">
              <w:r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70A5" w:rsidP="00640C68">
            <w:pPr>
              <w:pStyle w:val="TAL"/>
              <w:rPr>
                <w:color w:val="000000"/>
                <w:sz w:val="16"/>
                <w:szCs w:val="16"/>
              </w:rPr>
            </w:pPr>
            <w:hyperlink r:id="rId136" w:history="1">
              <w:r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70A5" w:rsidP="00640C68">
            <w:pPr>
              <w:pStyle w:val="TAL"/>
              <w:rPr>
                <w:color w:val="000000"/>
                <w:sz w:val="16"/>
                <w:szCs w:val="16"/>
              </w:rPr>
            </w:pPr>
            <w:hyperlink r:id="rId137" w:history="1">
              <w:r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640C68" w:rsidP="00640C68">
            <w:pPr>
              <w:pStyle w:val="TAL"/>
              <w:rPr>
                <w:color w:val="000000"/>
                <w:sz w:val="16"/>
                <w:szCs w:val="16"/>
              </w:rPr>
            </w:pPr>
            <w:hyperlink r:id="rId138" w:history="1">
              <w:r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70A5" w:rsidP="00640C68">
            <w:pPr>
              <w:pStyle w:val="TAL"/>
              <w:rPr>
                <w:color w:val="000000"/>
                <w:sz w:val="16"/>
                <w:szCs w:val="16"/>
              </w:rPr>
            </w:pPr>
            <w:hyperlink r:id="rId139" w:history="1">
              <w:r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70A5" w:rsidP="000070A5">
            <w:pPr>
              <w:pStyle w:val="TAL"/>
              <w:rPr>
                <w:color w:val="000000"/>
                <w:sz w:val="16"/>
                <w:szCs w:val="16"/>
              </w:rPr>
            </w:pPr>
            <w:hyperlink r:id="rId140" w:history="1">
              <w:r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70A5" w:rsidP="000070A5">
            <w:pPr>
              <w:pStyle w:val="TAL"/>
              <w:rPr>
                <w:color w:val="000000"/>
                <w:sz w:val="16"/>
                <w:szCs w:val="16"/>
              </w:rPr>
            </w:pPr>
            <w:hyperlink r:id="rId141" w:history="1">
              <w:r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70A5" w:rsidP="000070A5">
            <w:pPr>
              <w:pStyle w:val="TAL"/>
              <w:rPr>
                <w:color w:val="000000"/>
                <w:sz w:val="16"/>
                <w:szCs w:val="16"/>
              </w:rPr>
            </w:pPr>
            <w:hyperlink r:id="rId142" w:history="1">
              <w:r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70A5" w:rsidP="000070A5">
            <w:pPr>
              <w:pStyle w:val="TAL"/>
              <w:rPr>
                <w:color w:val="000000"/>
                <w:sz w:val="16"/>
                <w:szCs w:val="16"/>
              </w:rPr>
            </w:pPr>
            <w:hyperlink r:id="rId143" w:history="1">
              <w:r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70A5" w:rsidP="000070A5">
            <w:pPr>
              <w:pStyle w:val="TAL"/>
              <w:rPr>
                <w:color w:val="000000"/>
                <w:sz w:val="16"/>
                <w:szCs w:val="16"/>
              </w:rPr>
            </w:pPr>
            <w:hyperlink r:id="rId144" w:history="1">
              <w:r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lastRenderedPageBreak/>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70A5" w:rsidP="000070A5">
            <w:pPr>
              <w:pStyle w:val="TAL"/>
              <w:rPr>
                <w:color w:val="000000"/>
                <w:sz w:val="16"/>
                <w:szCs w:val="16"/>
              </w:rPr>
            </w:pPr>
            <w:hyperlink r:id="rId145" w:history="1">
              <w:r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70A5" w:rsidP="000070A5">
            <w:pPr>
              <w:pStyle w:val="TAL"/>
              <w:rPr>
                <w:color w:val="000000"/>
                <w:sz w:val="16"/>
                <w:szCs w:val="16"/>
              </w:rPr>
            </w:pPr>
            <w:hyperlink r:id="rId146" w:history="1">
              <w:r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70A5" w:rsidP="000070A5">
            <w:pPr>
              <w:pStyle w:val="TAL"/>
              <w:rPr>
                <w:color w:val="000000"/>
                <w:sz w:val="16"/>
                <w:szCs w:val="16"/>
              </w:rPr>
            </w:pPr>
            <w:hyperlink r:id="rId147" w:history="1">
              <w:r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70A5" w:rsidP="000070A5">
            <w:pPr>
              <w:pStyle w:val="TAL"/>
              <w:rPr>
                <w:color w:val="000000"/>
                <w:sz w:val="16"/>
                <w:szCs w:val="16"/>
              </w:rPr>
            </w:pPr>
            <w:hyperlink r:id="rId148" w:history="1">
              <w:r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70A5" w:rsidP="000070A5">
            <w:pPr>
              <w:pStyle w:val="TAL"/>
              <w:rPr>
                <w:color w:val="000000"/>
                <w:sz w:val="16"/>
                <w:szCs w:val="16"/>
              </w:rPr>
            </w:pPr>
            <w:hyperlink r:id="rId149" w:history="1">
              <w:r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70A5" w:rsidP="000070A5">
            <w:pPr>
              <w:pStyle w:val="TAL"/>
              <w:rPr>
                <w:color w:val="000000"/>
                <w:sz w:val="16"/>
                <w:szCs w:val="16"/>
              </w:rPr>
            </w:pPr>
            <w:hyperlink r:id="rId150" w:history="1">
              <w:r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70A5" w:rsidP="000070A5">
            <w:pPr>
              <w:pStyle w:val="TAL"/>
              <w:rPr>
                <w:color w:val="000000"/>
                <w:sz w:val="16"/>
                <w:szCs w:val="16"/>
              </w:rPr>
            </w:pPr>
            <w:hyperlink r:id="rId151" w:history="1">
              <w:r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70A5" w:rsidP="000070A5">
            <w:pPr>
              <w:pStyle w:val="TAL"/>
              <w:rPr>
                <w:color w:val="000000"/>
                <w:sz w:val="16"/>
                <w:szCs w:val="16"/>
              </w:rPr>
            </w:pPr>
            <w:hyperlink r:id="rId152" w:history="1">
              <w:r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70A5" w:rsidP="000070A5">
            <w:pPr>
              <w:pStyle w:val="TAL"/>
              <w:rPr>
                <w:color w:val="000000"/>
                <w:sz w:val="16"/>
                <w:szCs w:val="16"/>
              </w:rPr>
            </w:pPr>
            <w:hyperlink r:id="rId153" w:history="1">
              <w:r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70A5" w:rsidP="000070A5">
            <w:pPr>
              <w:pStyle w:val="TAL"/>
              <w:rPr>
                <w:color w:val="000000"/>
                <w:sz w:val="16"/>
                <w:szCs w:val="16"/>
              </w:rPr>
            </w:pPr>
            <w:hyperlink r:id="rId154" w:history="1">
              <w:r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70A5" w:rsidP="000070A5">
            <w:pPr>
              <w:pStyle w:val="TAL"/>
              <w:rPr>
                <w:color w:val="000000"/>
                <w:sz w:val="16"/>
                <w:szCs w:val="16"/>
              </w:rPr>
            </w:pPr>
            <w:hyperlink r:id="rId155" w:history="1">
              <w:r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70A5" w:rsidP="000070A5">
            <w:pPr>
              <w:pStyle w:val="TAL"/>
              <w:rPr>
                <w:color w:val="000000"/>
                <w:sz w:val="16"/>
                <w:szCs w:val="16"/>
              </w:rPr>
            </w:pPr>
            <w:hyperlink r:id="rId156" w:history="1">
              <w:r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70A5" w:rsidP="000070A5">
            <w:pPr>
              <w:pStyle w:val="TAL"/>
              <w:rPr>
                <w:color w:val="000000"/>
                <w:sz w:val="16"/>
                <w:szCs w:val="16"/>
              </w:rPr>
            </w:pPr>
            <w:hyperlink r:id="rId157" w:history="1">
              <w:r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70A5" w:rsidP="000070A5">
            <w:pPr>
              <w:pStyle w:val="TAL"/>
              <w:rPr>
                <w:color w:val="000000"/>
                <w:sz w:val="16"/>
                <w:szCs w:val="16"/>
              </w:rPr>
            </w:pPr>
            <w:hyperlink r:id="rId158" w:history="1">
              <w:r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755419" w:rsidP="00EE2AFC">
            <w:pPr>
              <w:pStyle w:val="TAL"/>
              <w:rPr>
                <w:color w:val="000000"/>
                <w:sz w:val="16"/>
                <w:szCs w:val="16"/>
              </w:rPr>
            </w:pPr>
            <w:hyperlink r:id="rId159" w:history="1">
              <w:r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755419" w:rsidP="00EE2AFC">
            <w:pPr>
              <w:pStyle w:val="TAL"/>
              <w:rPr>
                <w:color w:val="000000"/>
                <w:sz w:val="16"/>
                <w:szCs w:val="16"/>
              </w:rPr>
            </w:pPr>
            <w:hyperlink r:id="rId160" w:history="1">
              <w:r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755419" w:rsidP="00EE2AFC">
            <w:pPr>
              <w:pStyle w:val="TAL"/>
              <w:rPr>
                <w:color w:val="000000"/>
                <w:sz w:val="16"/>
                <w:szCs w:val="16"/>
              </w:rPr>
            </w:pPr>
            <w:hyperlink r:id="rId161" w:history="1">
              <w:r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755419" w:rsidP="00EE2AFC">
            <w:pPr>
              <w:pStyle w:val="TAL"/>
              <w:rPr>
                <w:color w:val="000000"/>
                <w:sz w:val="16"/>
                <w:szCs w:val="16"/>
              </w:rPr>
            </w:pPr>
            <w:hyperlink r:id="rId162" w:history="1">
              <w:r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EE2AFC" w:rsidP="00EE2AFC">
            <w:pPr>
              <w:pStyle w:val="TAL"/>
              <w:rPr>
                <w:color w:val="000000"/>
                <w:sz w:val="16"/>
                <w:szCs w:val="16"/>
              </w:rPr>
            </w:pPr>
            <w:hyperlink r:id="rId163" w:history="1">
              <w:r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EE2AFC" w:rsidP="00EE2AFC">
            <w:pPr>
              <w:pStyle w:val="TAL"/>
              <w:rPr>
                <w:color w:val="000000"/>
                <w:sz w:val="16"/>
                <w:szCs w:val="16"/>
              </w:rPr>
            </w:pPr>
            <w:hyperlink r:id="rId164" w:history="1">
              <w:r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EE2AFC" w:rsidP="00EE2AFC">
            <w:pPr>
              <w:pStyle w:val="TAL"/>
              <w:rPr>
                <w:color w:val="000000"/>
                <w:sz w:val="16"/>
                <w:szCs w:val="16"/>
              </w:rPr>
            </w:pPr>
            <w:hyperlink r:id="rId165" w:history="1">
              <w:r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EE2AFC" w:rsidP="00EE2AFC">
            <w:pPr>
              <w:pStyle w:val="TAL"/>
              <w:rPr>
                <w:color w:val="000000"/>
                <w:sz w:val="16"/>
                <w:szCs w:val="16"/>
              </w:rPr>
            </w:pPr>
            <w:hyperlink r:id="rId166" w:history="1">
              <w:r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EE2AFC" w:rsidP="00EE2AFC">
            <w:pPr>
              <w:pStyle w:val="TAL"/>
              <w:rPr>
                <w:color w:val="000000"/>
                <w:sz w:val="16"/>
                <w:szCs w:val="16"/>
              </w:rPr>
            </w:pPr>
            <w:hyperlink r:id="rId167" w:history="1">
              <w:r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EE2AFC" w:rsidP="00EE2AFC">
            <w:pPr>
              <w:pStyle w:val="TAL"/>
              <w:rPr>
                <w:color w:val="000000"/>
                <w:sz w:val="16"/>
                <w:szCs w:val="16"/>
              </w:rPr>
            </w:pPr>
            <w:hyperlink r:id="rId168" w:history="1">
              <w:r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EE2AFC" w:rsidP="00EE2AFC">
            <w:pPr>
              <w:pStyle w:val="TAL"/>
              <w:rPr>
                <w:color w:val="000000"/>
                <w:sz w:val="16"/>
                <w:szCs w:val="16"/>
              </w:rPr>
            </w:pPr>
            <w:hyperlink r:id="rId169" w:history="1">
              <w:r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EE2AFC" w:rsidP="00EE2AFC">
            <w:pPr>
              <w:pStyle w:val="TAL"/>
              <w:rPr>
                <w:color w:val="000000"/>
                <w:sz w:val="16"/>
                <w:szCs w:val="16"/>
              </w:rPr>
            </w:pPr>
            <w:hyperlink r:id="rId170" w:history="1">
              <w:r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EE2AFC" w:rsidP="00EE2AFC">
            <w:pPr>
              <w:pStyle w:val="TAL"/>
              <w:rPr>
                <w:color w:val="000000"/>
                <w:sz w:val="16"/>
                <w:szCs w:val="16"/>
              </w:rPr>
            </w:pPr>
            <w:hyperlink r:id="rId171" w:history="1">
              <w:r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EE2AFC" w:rsidP="00EE2AFC">
            <w:pPr>
              <w:pStyle w:val="TAL"/>
              <w:rPr>
                <w:color w:val="000000"/>
                <w:sz w:val="16"/>
                <w:szCs w:val="16"/>
              </w:rPr>
            </w:pPr>
            <w:hyperlink r:id="rId172" w:history="1">
              <w:r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EE2AFC" w:rsidP="00EE2AFC">
            <w:pPr>
              <w:pStyle w:val="TAL"/>
              <w:rPr>
                <w:color w:val="000000"/>
                <w:sz w:val="16"/>
                <w:szCs w:val="16"/>
              </w:rPr>
            </w:pPr>
            <w:hyperlink r:id="rId173" w:history="1">
              <w:r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EE2AFC" w:rsidP="00EE2AFC">
            <w:pPr>
              <w:pStyle w:val="TAL"/>
              <w:rPr>
                <w:color w:val="000000"/>
                <w:sz w:val="16"/>
                <w:szCs w:val="16"/>
              </w:rPr>
            </w:pPr>
            <w:hyperlink r:id="rId174" w:history="1">
              <w:r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EE2AFC" w:rsidP="00EE2AFC">
            <w:pPr>
              <w:pStyle w:val="TAL"/>
              <w:rPr>
                <w:color w:val="000000"/>
                <w:sz w:val="16"/>
                <w:szCs w:val="16"/>
              </w:rPr>
            </w:pPr>
            <w:hyperlink r:id="rId175" w:history="1">
              <w:r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C841D6" w:rsidP="00EE2AFC">
            <w:pPr>
              <w:pStyle w:val="TAL"/>
              <w:rPr>
                <w:color w:val="000000"/>
                <w:sz w:val="16"/>
                <w:szCs w:val="16"/>
              </w:rPr>
            </w:pPr>
            <w:hyperlink r:id="rId176" w:history="1">
              <w:r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6F4E28" w:rsidP="00C841D6">
            <w:pPr>
              <w:pStyle w:val="TAL"/>
              <w:rPr>
                <w:color w:val="000000"/>
                <w:sz w:val="16"/>
                <w:szCs w:val="16"/>
              </w:rPr>
            </w:pPr>
            <w:hyperlink r:id="rId177" w:history="1">
              <w:r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6F4E28" w:rsidP="00C841D6">
            <w:pPr>
              <w:pStyle w:val="TAL"/>
              <w:rPr>
                <w:color w:val="000000"/>
                <w:sz w:val="16"/>
                <w:szCs w:val="16"/>
              </w:rPr>
            </w:pPr>
            <w:hyperlink r:id="rId178" w:history="1">
              <w:r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6F4E28" w:rsidP="00C841D6">
            <w:pPr>
              <w:pStyle w:val="TAL"/>
              <w:rPr>
                <w:color w:val="000000"/>
                <w:sz w:val="16"/>
                <w:szCs w:val="16"/>
              </w:rPr>
            </w:pPr>
            <w:hyperlink r:id="rId179" w:history="1">
              <w:r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6F4E28" w:rsidP="00C841D6">
            <w:pPr>
              <w:pStyle w:val="TAL"/>
              <w:rPr>
                <w:color w:val="000000"/>
                <w:sz w:val="16"/>
                <w:szCs w:val="16"/>
              </w:rPr>
            </w:pPr>
            <w:hyperlink r:id="rId180" w:history="1">
              <w:r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lastRenderedPageBreak/>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6F4E28" w:rsidP="00C841D6">
            <w:pPr>
              <w:pStyle w:val="TAL"/>
              <w:rPr>
                <w:color w:val="000000"/>
                <w:sz w:val="16"/>
                <w:szCs w:val="16"/>
              </w:rPr>
            </w:pPr>
            <w:hyperlink r:id="rId181" w:history="1">
              <w:r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6F4E28" w:rsidP="00C841D6">
            <w:pPr>
              <w:pStyle w:val="TAL"/>
              <w:rPr>
                <w:color w:val="000000"/>
                <w:sz w:val="16"/>
                <w:szCs w:val="16"/>
              </w:rPr>
            </w:pPr>
            <w:hyperlink r:id="rId182" w:history="1">
              <w:r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6F4E28" w:rsidP="00C841D6">
            <w:pPr>
              <w:pStyle w:val="TAL"/>
              <w:rPr>
                <w:color w:val="000000"/>
                <w:sz w:val="16"/>
                <w:szCs w:val="16"/>
              </w:rPr>
            </w:pPr>
            <w:hyperlink r:id="rId183" w:history="1">
              <w:r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9E016E" w:rsidP="00CE7087">
            <w:pPr>
              <w:pStyle w:val="TAL"/>
              <w:rPr>
                <w:color w:val="000000"/>
                <w:sz w:val="16"/>
                <w:szCs w:val="16"/>
              </w:rPr>
            </w:pPr>
            <w:hyperlink r:id="rId184" w:history="1">
              <w:r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9E016E" w:rsidP="00CE7087">
            <w:pPr>
              <w:pStyle w:val="TAL"/>
              <w:rPr>
                <w:color w:val="000000"/>
                <w:sz w:val="16"/>
                <w:szCs w:val="16"/>
              </w:rPr>
            </w:pPr>
            <w:hyperlink r:id="rId185" w:history="1">
              <w:r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9E016E" w:rsidP="00CE7087">
            <w:pPr>
              <w:pStyle w:val="TAL"/>
              <w:rPr>
                <w:color w:val="000000"/>
                <w:sz w:val="16"/>
                <w:szCs w:val="16"/>
              </w:rPr>
            </w:pPr>
            <w:hyperlink r:id="rId186" w:history="1">
              <w:r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9E016E" w:rsidP="00CE7087">
            <w:pPr>
              <w:pStyle w:val="TAL"/>
              <w:rPr>
                <w:color w:val="000000"/>
                <w:sz w:val="16"/>
                <w:szCs w:val="16"/>
              </w:rPr>
            </w:pPr>
            <w:hyperlink r:id="rId187" w:history="1">
              <w:r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CE7087" w:rsidP="00CE7087">
            <w:pPr>
              <w:pStyle w:val="TAL"/>
              <w:rPr>
                <w:color w:val="000000"/>
                <w:sz w:val="16"/>
                <w:szCs w:val="16"/>
              </w:rPr>
            </w:pPr>
            <w:hyperlink r:id="rId188" w:history="1">
              <w:r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CE7087" w:rsidP="00CE7087">
            <w:pPr>
              <w:pStyle w:val="TAL"/>
              <w:rPr>
                <w:color w:val="000000"/>
                <w:sz w:val="16"/>
                <w:szCs w:val="16"/>
              </w:rPr>
            </w:pPr>
            <w:hyperlink r:id="rId189" w:history="1">
              <w:r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9E016E" w:rsidP="00CE7087">
            <w:pPr>
              <w:pStyle w:val="TAL"/>
              <w:rPr>
                <w:color w:val="000000"/>
                <w:sz w:val="16"/>
                <w:szCs w:val="16"/>
              </w:rPr>
            </w:pPr>
            <w:hyperlink r:id="rId190" w:history="1">
              <w:r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CA61D1" w:rsidP="002F62DC">
            <w:pPr>
              <w:pStyle w:val="TAL"/>
              <w:rPr>
                <w:color w:val="000000"/>
                <w:sz w:val="16"/>
                <w:szCs w:val="16"/>
              </w:rPr>
            </w:pPr>
            <w:hyperlink r:id="rId191" w:history="1">
              <w:r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307CFC" w:rsidP="00A16F8A">
            <w:pPr>
              <w:pStyle w:val="TAL"/>
              <w:rPr>
                <w:color w:val="000000"/>
                <w:sz w:val="16"/>
                <w:szCs w:val="16"/>
              </w:rPr>
            </w:pPr>
            <w:hyperlink r:id="rId192" w:history="1">
              <w:r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307CFC" w:rsidP="00A16F8A">
            <w:pPr>
              <w:pStyle w:val="TAL"/>
              <w:rPr>
                <w:color w:val="000000"/>
                <w:sz w:val="16"/>
                <w:szCs w:val="16"/>
              </w:rPr>
            </w:pPr>
            <w:hyperlink r:id="rId193" w:history="1">
              <w:r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307CFC" w:rsidP="00A16F8A">
            <w:pPr>
              <w:pStyle w:val="TAL"/>
              <w:rPr>
                <w:color w:val="000000"/>
                <w:sz w:val="16"/>
                <w:szCs w:val="16"/>
              </w:rPr>
            </w:pPr>
            <w:hyperlink r:id="rId194" w:history="1">
              <w:r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FA7070" w:rsidP="00D47F18">
            <w:pPr>
              <w:pStyle w:val="TAL"/>
              <w:rPr>
                <w:sz w:val="16"/>
                <w:szCs w:val="16"/>
              </w:rPr>
            </w:pPr>
            <w:hyperlink r:id="rId195" w:history="1">
              <w:r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FA7070" w:rsidP="00D47F18">
            <w:pPr>
              <w:pStyle w:val="TAL"/>
              <w:rPr>
                <w:sz w:val="16"/>
                <w:szCs w:val="16"/>
              </w:rPr>
            </w:pPr>
            <w:hyperlink r:id="rId196" w:history="1">
              <w:r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FA7070" w:rsidP="00D47F18">
            <w:pPr>
              <w:pStyle w:val="TAL"/>
              <w:rPr>
                <w:sz w:val="16"/>
                <w:szCs w:val="16"/>
              </w:rPr>
            </w:pPr>
            <w:hyperlink r:id="rId197" w:history="1">
              <w:r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FA7070" w:rsidP="00D47F18">
            <w:pPr>
              <w:pStyle w:val="TAL"/>
              <w:rPr>
                <w:sz w:val="16"/>
                <w:szCs w:val="16"/>
              </w:rPr>
            </w:pPr>
            <w:hyperlink r:id="rId198" w:history="1">
              <w:r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18442C" w:rsidP="0018442C">
            <w:pPr>
              <w:pStyle w:val="TAL"/>
              <w:rPr>
                <w:sz w:val="16"/>
                <w:szCs w:val="16"/>
              </w:rPr>
            </w:pPr>
            <w:hyperlink r:id="rId199" w:history="1">
              <w:r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18442C" w:rsidP="0018442C">
            <w:pPr>
              <w:pStyle w:val="TAL"/>
              <w:rPr>
                <w:sz w:val="16"/>
                <w:szCs w:val="16"/>
              </w:rPr>
            </w:pPr>
            <w:hyperlink r:id="rId200" w:history="1">
              <w:r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18442C" w:rsidP="0018442C">
            <w:pPr>
              <w:pStyle w:val="TAL"/>
              <w:rPr>
                <w:sz w:val="16"/>
                <w:szCs w:val="16"/>
              </w:rPr>
            </w:pPr>
            <w:hyperlink r:id="rId201" w:history="1">
              <w:r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18442C" w:rsidP="0018442C">
            <w:pPr>
              <w:pStyle w:val="TAL"/>
              <w:rPr>
                <w:sz w:val="16"/>
                <w:szCs w:val="16"/>
              </w:rPr>
            </w:pPr>
            <w:hyperlink r:id="rId202" w:history="1">
              <w:r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18442C" w:rsidP="0018442C">
            <w:pPr>
              <w:pStyle w:val="TAL"/>
              <w:rPr>
                <w:sz w:val="16"/>
                <w:szCs w:val="16"/>
              </w:rPr>
            </w:pPr>
            <w:hyperlink r:id="rId203" w:history="1">
              <w:r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18442C" w:rsidP="0018442C">
            <w:pPr>
              <w:pStyle w:val="TAL"/>
              <w:rPr>
                <w:sz w:val="16"/>
                <w:szCs w:val="16"/>
              </w:rPr>
            </w:pPr>
            <w:hyperlink r:id="rId204" w:history="1">
              <w:r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18442C" w:rsidP="0018442C">
            <w:pPr>
              <w:pStyle w:val="TAL"/>
              <w:rPr>
                <w:sz w:val="16"/>
                <w:szCs w:val="16"/>
              </w:rPr>
            </w:pPr>
            <w:hyperlink r:id="rId205" w:history="1">
              <w:r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1043EC" w:rsidP="001043EC">
            <w:pPr>
              <w:pStyle w:val="TAL"/>
              <w:rPr>
                <w:sz w:val="16"/>
                <w:szCs w:val="16"/>
              </w:rPr>
            </w:pPr>
            <w:hyperlink r:id="rId206" w:history="1">
              <w:r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1043EC" w:rsidP="001043EC">
            <w:pPr>
              <w:pStyle w:val="TAL"/>
              <w:rPr>
                <w:sz w:val="16"/>
                <w:szCs w:val="16"/>
              </w:rPr>
            </w:pPr>
            <w:hyperlink r:id="rId207" w:history="1">
              <w:r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1043EC" w:rsidP="001043EC">
            <w:pPr>
              <w:pStyle w:val="TAL"/>
              <w:rPr>
                <w:sz w:val="16"/>
                <w:szCs w:val="16"/>
              </w:rPr>
            </w:pPr>
            <w:hyperlink r:id="rId208" w:history="1">
              <w:r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1043EC" w:rsidP="001043EC">
            <w:pPr>
              <w:pStyle w:val="TAL"/>
              <w:rPr>
                <w:sz w:val="16"/>
                <w:szCs w:val="16"/>
              </w:rPr>
            </w:pPr>
            <w:hyperlink r:id="rId209" w:history="1">
              <w:r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1043EC" w:rsidP="001043EC">
            <w:pPr>
              <w:pStyle w:val="TAL"/>
              <w:rPr>
                <w:sz w:val="16"/>
                <w:szCs w:val="16"/>
              </w:rPr>
            </w:pPr>
            <w:hyperlink r:id="rId210" w:history="1">
              <w:r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1043EC" w:rsidP="001043EC">
            <w:pPr>
              <w:pStyle w:val="TAL"/>
              <w:rPr>
                <w:sz w:val="16"/>
                <w:szCs w:val="16"/>
              </w:rPr>
            </w:pPr>
            <w:hyperlink r:id="rId211" w:history="1">
              <w:r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1043EC" w:rsidP="001043EC">
            <w:pPr>
              <w:pStyle w:val="TAL"/>
              <w:rPr>
                <w:sz w:val="16"/>
                <w:szCs w:val="16"/>
              </w:rPr>
            </w:pPr>
            <w:hyperlink r:id="rId212" w:history="1">
              <w:r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1043EC" w:rsidP="001043EC">
            <w:pPr>
              <w:pStyle w:val="TAL"/>
              <w:rPr>
                <w:sz w:val="16"/>
                <w:szCs w:val="16"/>
              </w:rPr>
            </w:pPr>
            <w:hyperlink r:id="rId213" w:history="1">
              <w:r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lastRenderedPageBreak/>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1043EC" w:rsidP="001043EC">
            <w:pPr>
              <w:pStyle w:val="TAL"/>
              <w:rPr>
                <w:sz w:val="16"/>
                <w:szCs w:val="16"/>
              </w:rPr>
            </w:pPr>
            <w:hyperlink r:id="rId214" w:history="1">
              <w:r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1043EC" w:rsidP="001043EC">
            <w:pPr>
              <w:pStyle w:val="TAL"/>
              <w:rPr>
                <w:sz w:val="16"/>
                <w:szCs w:val="16"/>
              </w:rPr>
            </w:pPr>
            <w:hyperlink r:id="rId215" w:history="1">
              <w:r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8F7A37" w:rsidP="008F7A37">
            <w:pPr>
              <w:pStyle w:val="TAL"/>
              <w:rPr>
                <w:sz w:val="16"/>
                <w:szCs w:val="16"/>
              </w:rPr>
            </w:pPr>
            <w:hyperlink r:id="rId216" w:history="1">
              <w:r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8F7A37" w:rsidP="008F7A37">
            <w:pPr>
              <w:pStyle w:val="TAL"/>
              <w:rPr>
                <w:sz w:val="16"/>
                <w:szCs w:val="16"/>
              </w:rPr>
            </w:pPr>
            <w:hyperlink r:id="rId217" w:history="1">
              <w:r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8F7A37" w:rsidP="008F7A37">
            <w:pPr>
              <w:pStyle w:val="TAL"/>
              <w:rPr>
                <w:sz w:val="16"/>
                <w:szCs w:val="16"/>
              </w:rPr>
            </w:pPr>
            <w:hyperlink r:id="rId218" w:history="1">
              <w:r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F373F7" w:rsidP="00B7708D">
            <w:pPr>
              <w:pStyle w:val="TAL"/>
              <w:rPr>
                <w:sz w:val="16"/>
                <w:szCs w:val="16"/>
              </w:rPr>
            </w:pPr>
            <w:hyperlink r:id="rId219" w:history="1">
              <w:r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F373F7" w:rsidP="00B7708D">
            <w:pPr>
              <w:pStyle w:val="TAL"/>
              <w:rPr>
                <w:sz w:val="16"/>
                <w:szCs w:val="16"/>
              </w:rPr>
            </w:pPr>
            <w:hyperlink r:id="rId220" w:history="1">
              <w:r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F373F7" w:rsidP="00B7708D">
            <w:pPr>
              <w:pStyle w:val="TAL"/>
              <w:rPr>
                <w:sz w:val="16"/>
                <w:szCs w:val="16"/>
              </w:rPr>
            </w:pPr>
            <w:hyperlink r:id="rId221" w:history="1">
              <w:r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F373F7" w:rsidP="00B7708D">
            <w:pPr>
              <w:pStyle w:val="TAL"/>
              <w:rPr>
                <w:sz w:val="16"/>
                <w:szCs w:val="16"/>
              </w:rPr>
            </w:pPr>
            <w:hyperlink r:id="rId222" w:history="1">
              <w:r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F373F7" w:rsidP="00B7708D">
            <w:pPr>
              <w:pStyle w:val="TAL"/>
              <w:rPr>
                <w:sz w:val="16"/>
                <w:szCs w:val="16"/>
              </w:rPr>
            </w:pPr>
            <w:hyperlink r:id="rId223" w:history="1">
              <w:r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1A6767" w:rsidP="001A6767">
            <w:pPr>
              <w:pStyle w:val="TAL"/>
              <w:rPr>
                <w:sz w:val="16"/>
                <w:szCs w:val="16"/>
              </w:rPr>
            </w:pPr>
            <w:hyperlink r:id="rId224" w:history="1">
              <w:r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1A6767" w:rsidP="001A6767">
            <w:pPr>
              <w:pStyle w:val="TAL"/>
              <w:rPr>
                <w:sz w:val="16"/>
                <w:szCs w:val="16"/>
              </w:rPr>
            </w:pPr>
            <w:hyperlink r:id="rId225" w:history="1">
              <w:r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1A6767" w:rsidP="001A6767">
            <w:pPr>
              <w:pStyle w:val="TAL"/>
              <w:rPr>
                <w:sz w:val="16"/>
                <w:szCs w:val="16"/>
              </w:rPr>
            </w:pPr>
            <w:hyperlink r:id="rId226" w:history="1">
              <w:r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1A6767" w:rsidP="001A6767">
            <w:pPr>
              <w:pStyle w:val="TAL"/>
              <w:rPr>
                <w:sz w:val="16"/>
                <w:szCs w:val="16"/>
              </w:rPr>
            </w:pPr>
            <w:hyperlink r:id="rId227" w:history="1">
              <w:r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1A6767" w:rsidP="001A6767">
            <w:pPr>
              <w:pStyle w:val="TAL"/>
              <w:rPr>
                <w:sz w:val="16"/>
                <w:szCs w:val="16"/>
              </w:rPr>
            </w:pPr>
            <w:hyperlink r:id="rId228" w:history="1">
              <w:r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1A6767" w:rsidP="001A6767">
            <w:pPr>
              <w:pStyle w:val="TAL"/>
              <w:rPr>
                <w:sz w:val="16"/>
                <w:szCs w:val="16"/>
              </w:rPr>
            </w:pPr>
            <w:hyperlink r:id="rId229" w:history="1">
              <w:r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1A6767" w:rsidP="001A6767">
            <w:pPr>
              <w:pStyle w:val="TAL"/>
              <w:rPr>
                <w:sz w:val="16"/>
                <w:szCs w:val="16"/>
              </w:rPr>
            </w:pPr>
            <w:hyperlink r:id="rId230" w:history="1">
              <w:r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1A6767" w:rsidP="001A6767">
            <w:pPr>
              <w:pStyle w:val="TAL"/>
              <w:rPr>
                <w:sz w:val="16"/>
                <w:szCs w:val="16"/>
              </w:rPr>
            </w:pPr>
            <w:hyperlink r:id="rId231" w:history="1">
              <w:r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1A6767" w:rsidP="001A6767">
            <w:pPr>
              <w:pStyle w:val="TAL"/>
              <w:rPr>
                <w:sz w:val="16"/>
                <w:szCs w:val="16"/>
              </w:rPr>
            </w:pPr>
            <w:hyperlink r:id="rId232" w:history="1">
              <w:r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1A6767" w:rsidP="001A6767">
            <w:pPr>
              <w:pStyle w:val="TAL"/>
              <w:rPr>
                <w:sz w:val="16"/>
                <w:szCs w:val="16"/>
              </w:rPr>
            </w:pPr>
            <w:hyperlink r:id="rId233" w:history="1">
              <w:r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1A6767" w:rsidP="001A6767">
            <w:pPr>
              <w:pStyle w:val="TAL"/>
              <w:rPr>
                <w:sz w:val="16"/>
                <w:szCs w:val="16"/>
              </w:rPr>
            </w:pPr>
            <w:hyperlink r:id="rId234" w:history="1">
              <w:r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1A6767" w:rsidP="001A6767">
            <w:pPr>
              <w:pStyle w:val="TAL"/>
              <w:rPr>
                <w:sz w:val="16"/>
                <w:szCs w:val="16"/>
              </w:rPr>
            </w:pPr>
            <w:hyperlink r:id="rId235" w:history="1">
              <w:r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1A6767" w:rsidP="001A6767">
            <w:pPr>
              <w:pStyle w:val="TAL"/>
              <w:rPr>
                <w:sz w:val="16"/>
                <w:szCs w:val="16"/>
              </w:rPr>
            </w:pPr>
            <w:hyperlink r:id="rId236" w:history="1">
              <w:r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1A6767" w:rsidP="001A6767">
            <w:pPr>
              <w:pStyle w:val="TAL"/>
              <w:rPr>
                <w:sz w:val="16"/>
                <w:szCs w:val="16"/>
              </w:rPr>
            </w:pPr>
            <w:hyperlink r:id="rId237" w:history="1">
              <w:r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263536" w:rsidP="00263536">
            <w:pPr>
              <w:pStyle w:val="TAL"/>
              <w:rPr>
                <w:sz w:val="16"/>
                <w:szCs w:val="16"/>
              </w:rPr>
            </w:pPr>
            <w:hyperlink r:id="rId238" w:history="1">
              <w:r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3C7886">
            <w:pPr>
              <w:pStyle w:val="TAL"/>
              <w:rPr>
                <w:sz w:val="16"/>
                <w:szCs w:val="16"/>
              </w:rPr>
            </w:pPr>
            <w:hyperlink r:id="rId239" w:history="1">
              <w:r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C718F" w:rsidP="000C718F">
            <w:pPr>
              <w:pStyle w:val="TAL"/>
              <w:rPr>
                <w:sz w:val="16"/>
                <w:szCs w:val="16"/>
              </w:rPr>
            </w:pPr>
            <w:hyperlink r:id="rId240" w:history="1">
              <w:r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C718F" w:rsidP="000C718F">
            <w:pPr>
              <w:pStyle w:val="TAL"/>
              <w:rPr>
                <w:sz w:val="16"/>
                <w:szCs w:val="16"/>
              </w:rPr>
            </w:pPr>
            <w:hyperlink r:id="rId241" w:history="1">
              <w:r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C718F" w:rsidP="000C718F">
            <w:pPr>
              <w:pStyle w:val="TAL"/>
              <w:rPr>
                <w:sz w:val="16"/>
                <w:szCs w:val="16"/>
              </w:rPr>
            </w:pPr>
            <w:hyperlink r:id="rId242" w:history="1">
              <w:r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C718F" w:rsidP="000C718F">
            <w:pPr>
              <w:pStyle w:val="TAL"/>
              <w:rPr>
                <w:sz w:val="16"/>
                <w:szCs w:val="16"/>
              </w:rPr>
            </w:pPr>
            <w:hyperlink r:id="rId243" w:history="1">
              <w:r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C718F" w:rsidP="000C718F">
            <w:pPr>
              <w:pStyle w:val="TAL"/>
              <w:rPr>
                <w:sz w:val="16"/>
                <w:szCs w:val="16"/>
              </w:rPr>
            </w:pPr>
            <w:hyperlink r:id="rId244" w:history="1">
              <w:r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C718F" w:rsidP="000C718F">
            <w:pPr>
              <w:pStyle w:val="TAL"/>
              <w:rPr>
                <w:sz w:val="16"/>
                <w:szCs w:val="16"/>
              </w:rPr>
            </w:pPr>
            <w:hyperlink r:id="rId245" w:history="1">
              <w:r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lastRenderedPageBreak/>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3C7886">
            <w:pPr>
              <w:pStyle w:val="TAL"/>
              <w:rPr>
                <w:sz w:val="16"/>
                <w:szCs w:val="16"/>
              </w:rPr>
            </w:pPr>
            <w:hyperlink r:id="rId246" w:history="1">
              <w:r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3C7886">
            <w:pPr>
              <w:pStyle w:val="TAL"/>
              <w:rPr>
                <w:sz w:val="16"/>
                <w:szCs w:val="16"/>
              </w:rPr>
            </w:pPr>
            <w:hyperlink r:id="rId247" w:history="1">
              <w:r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3C7886">
            <w:pPr>
              <w:pStyle w:val="TAL"/>
              <w:rPr>
                <w:sz w:val="16"/>
                <w:szCs w:val="16"/>
              </w:rPr>
            </w:pPr>
            <w:hyperlink r:id="rId248" w:history="1">
              <w:r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3C7886">
            <w:pPr>
              <w:pStyle w:val="TAL"/>
              <w:rPr>
                <w:sz w:val="16"/>
                <w:szCs w:val="16"/>
              </w:rPr>
            </w:pPr>
            <w:hyperlink r:id="rId249" w:history="1">
              <w:r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3C7886">
            <w:pPr>
              <w:pStyle w:val="TAL"/>
              <w:rPr>
                <w:sz w:val="16"/>
                <w:szCs w:val="16"/>
              </w:rPr>
            </w:pPr>
            <w:hyperlink r:id="rId250" w:history="1">
              <w:r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3C7886">
            <w:pPr>
              <w:pStyle w:val="TAL"/>
              <w:rPr>
                <w:sz w:val="16"/>
                <w:szCs w:val="16"/>
              </w:rPr>
            </w:pPr>
            <w:hyperlink r:id="rId251" w:history="1">
              <w:r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3C7886">
            <w:pPr>
              <w:pStyle w:val="TAL"/>
              <w:rPr>
                <w:sz w:val="16"/>
                <w:szCs w:val="16"/>
              </w:rPr>
            </w:pPr>
            <w:hyperlink r:id="rId252" w:history="1">
              <w:r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3C7886">
            <w:pPr>
              <w:pStyle w:val="TAL"/>
              <w:rPr>
                <w:sz w:val="16"/>
                <w:szCs w:val="16"/>
              </w:rPr>
            </w:pPr>
            <w:hyperlink r:id="rId253" w:history="1">
              <w:r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3C7886">
            <w:pPr>
              <w:pStyle w:val="TAL"/>
              <w:rPr>
                <w:sz w:val="16"/>
                <w:szCs w:val="16"/>
              </w:rPr>
            </w:pPr>
            <w:hyperlink r:id="rId254" w:history="1">
              <w:r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3C7886">
            <w:pPr>
              <w:pStyle w:val="TAL"/>
              <w:rPr>
                <w:sz w:val="16"/>
                <w:szCs w:val="16"/>
              </w:rPr>
            </w:pPr>
            <w:hyperlink r:id="rId255" w:history="1">
              <w:r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844F94" w:rsidP="00844F94">
            <w:pPr>
              <w:pStyle w:val="TAL"/>
              <w:rPr>
                <w:sz w:val="16"/>
                <w:szCs w:val="16"/>
              </w:rPr>
            </w:pPr>
            <w:hyperlink r:id="rId256" w:history="1">
              <w:r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844F94" w:rsidP="00844F94">
            <w:pPr>
              <w:pStyle w:val="TAL"/>
              <w:rPr>
                <w:sz w:val="16"/>
                <w:szCs w:val="16"/>
              </w:rPr>
            </w:pPr>
            <w:hyperlink r:id="rId257" w:history="1">
              <w:r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844F94" w:rsidP="00844F94">
            <w:pPr>
              <w:pStyle w:val="TAL"/>
              <w:rPr>
                <w:sz w:val="16"/>
                <w:szCs w:val="16"/>
              </w:rPr>
            </w:pPr>
            <w:hyperlink r:id="rId258" w:history="1">
              <w:r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844F94" w:rsidP="00844F94">
            <w:pPr>
              <w:pStyle w:val="TAL"/>
              <w:rPr>
                <w:sz w:val="16"/>
                <w:szCs w:val="16"/>
              </w:rPr>
            </w:pPr>
            <w:hyperlink r:id="rId259" w:history="1">
              <w:r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844F94" w:rsidP="00844F94">
            <w:pPr>
              <w:pStyle w:val="TAL"/>
              <w:rPr>
                <w:sz w:val="16"/>
                <w:szCs w:val="16"/>
              </w:rPr>
            </w:pPr>
            <w:hyperlink r:id="rId260" w:history="1">
              <w:r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844F94" w:rsidP="00844F94">
            <w:pPr>
              <w:pStyle w:val="TAL"/>
              <w:rPr>
                <w:sz w:val="16"/>
                <w:szCs w:val="16"/>
              </w:rPr>
            </w:pPr>
            <w:hyperlink r:id="rId261" w:history="1">
              <w:r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844F94" w:rsidP="00844F94">
            <w:pPr>
              <w:pStyle w:val="TAL"/>
              <w:rPr>
                <w:sz w:val="16"/>
                <w:szCs w:val="16"/>
              </w:rPr>
            </w:pPr>
            <w:hyperlink r:id="rId262" w:history="1">
              <w:r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844F94" w:rsidP="00844F94">
            <w:pPr>
              <w:pStyle w:val="TAL"/>
              <w:rPr>
                <w:sz w:val="16"/>
                <w:szCs w:val="16"/>
              </w:rPr>
            </w:pPr>
            <w:hyperlink r:id="rId263" w:history="1">
              <w:r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844F94" w:rsidP="00844F94">
            <w:pPr>
              <w:pStyle w:val="TAL"/>
              <w:rPr>
                <w:sz w:val="16"/>
                <w:szCs w:val="16"/>
              </w:rPr>
            </w:pPr>
            <w:hyperlink r:id="rId264" w:history="1">
              <w:r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844F94" w:rsidP="00844F94">
            <w:pPr>
              <w:pStyle w:val="TAL"/>
              <w:rPr>
                <w:sz w:val="16"/>
                <w:szCs w:val="16"/>
              </w:rPr>
            </w:pPr>
            <w:hyperlink r:id="rId265" w:history="1">
              <w:r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844F94" w:rsidP="00844F94">
            <w:pPr>
              <w:pStyle w:val="TAL"/>
              <w:rPr>
                <w:sz w:val="16"/>
                <w:szCs w:val="16"/>
              </w:rPr>
            </w:pPr>
            <w:hyperlink r:id="rId266" w:history="1">
              <w:r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844F94" w:rsidP="00844F94">
            <w:pPr>
              <w:pStyle w:val="TAL"/>
              <w:rPr>
                <w:sz w:val="16"/>
                <w:szCs w:val="16"/>
              </w:rPr>
            </w:pPr>
            <w:hyperlink r:id="rId267" w:history="1">
              <w:r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844F94" w:rsidP="00844F94">
            <w:pPr>
              <w:pStyle w:val="TAL"/>
              <w:rPr>
                <w:sz w:val="16"/>
                <w:szCs w:val="16"/>
              </w:rPr>
            </w:pPr>
            <w:hyperlink r:id="rId268" w:history="1">
              <w:r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844F94" w:rsidP="00844F94">
            <w:pPr>
              <w:pStyle w:val="TAL"/>
              <w:rPr>
                <w:sz w:val="16"/>
                <w:szCs w:val="16"/>
              </w:rPr>
            </w:pPr>
            <w:hyperlink r:id="rId269" w:history="1">
              <w:r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844F94" w:rsidP="00844F94">
            <w:pPr>
              <w:pStyle w:val="TAL"/>
              <w:rPr>
                <w:sz w:val="16"/>
                <w:szCs w:val="16"/>
              </w:rPr>
            </w:pPr>
            <w:hyperlink r:id="rId270" w:history="1">
              <w:r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844F94" w:rsidP="00844F94">
            <w:pPr>
              <w:pStyle w:val="TAL"/>
              <w:rPr>
                <w:sz w:val="16"/>
                <w:szCs w:val="16"/>
              </w:rPr>
            </w:pPr>
            <w:hyperlink r:id="rId271" w:history="1">
              <w:r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844F94" w:rsidP="00844F94">
            <w:pPr>
              <w:pStyle w:val="TAL"/>
              <w:rPr>
                <w:sz w:val="16"/>
                <w:szCs w:val="16"/>
              </w:rPr>
            </w:pPr>
            <w:hyperlink r:id="rId272" w:history="1">
              <w:r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844F94" w:rsidP="00844F94">
            <w:pPr>
              <w:pStyle w:val="TAL"/>
              <w:rPr>
                <w:sz w:val="16"/>
                <w:szCs w:val="16"/>
              </w:rPr>
            </w:pPr>
            <w:hyperlink r:id="rId273" w:history="1">
              <w:r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844F94" w:rsidP="00844F94">
            <w:pPr>
              <w:pStyle w:val="TAL"/>
              <w:rPr>
                <w:sz w:val="16"/>
                <w:szCs w:val="16"/>
              </w:rPr>
            </w:pPr>
            <w:hyperlink r:id="rId274" w:history="1">
              <w:r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844F94" w:rsidP="00844F94">
            <w:pPr>
              <w:pStyle w:val="TAL"/>
              <w:rPr>
                <w:sz w:val="16"/>
                <w:szCs w:val="16"/>
              </w:rPr>
            </w:pPr>
            <w:hyperlink r:id="rId275" w:history="1">
              <w:r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844F94" w:rsidP="00844F94">
            <w:pPr>
              <w:pStyle w:val="TAL"/>
              <w:rPr>
                <w:sz w:val="16"/>
                <w:szCs w:val="16"/>
              </w:rPr>
            </w:pPr>
            <w:hyperlink r:id="rId276" w:history="1">
              <w:r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844F94" w:rsidP="00844F94">
            <w:pPr>
              <w:pStyle w:val="TAL"/>
              <w:rPr>
                <w:sz w:val="16"/>
                <w:szCs w:val="16"/>
              </w:rPr>
            </w:pPr>
            <w:hyperlink r:id="rId277" w:history="1">
              <w:r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72711F" w:rsidP="00DC002A">
            <w:pPr>
              <w:pStyle w:val="TAL"/>
              <w:rPr>
                <w:sz w:val="16"/>
                <w:szCs w:val="16"/>
              </w:rPr>
            </w:pPr>
            <w:hyperlink r:id="rId278" w:history="1">
              <w:r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72711F" w:rsidP="00DC002A">
            <w:pPr>
              <w:pStyle w:val="TAL"/>
              <w:rPr>
                <w:sz w:val="16"/>
                <w:szCs w:val="16"/>
              </w:rPr>
            </w:pPr>
            <w:hyperlink r:id="rId279" w:history="1">
              <w:r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72711F" w:rsidP="00DC002A">
            <w:pPr>
              <w:pStyle w:val="TAL"/>
              <w:rPr>
                <w:sz w:val="16"/>
                <w:szCs w:val="16"/>
              </w:rPr>
            </w:pPr>
            <w:hyperlink r:id="rId280" w:history="1">
              <w:r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lastRenderedPageBreak/>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72711F" w:rsidP="00DC002A">
            <w:pPr>
              <w:pStyle w:val="TAL"/>
              <w:rPr>
                <w:sz w:val="16"/>
                <w:szCs w:val="16"/>
              </w:rPr>
            </w:pPr>
            <w:hyperlink r:id="rId281" w:history="1">
              <w:r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72711F" w:rsidP="00DC002A">
            <w:pPr>
              <w:pStyle w:val="TAL"/>
              <w:rPr>
                <w:sz w:val="16"/>
                <w:szCs w:val="16"/>
              </w:rPr>
            </w:pPr>
            <w:hyperlink r:id="rId282" w:history="1">
              <w:r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72711F" w:rsidP="00DC002A">
            <w:pPr>
              <w:pStyle w:val="TAL"/>
              <w:rPr>
                <w:sz w:val="16"/>
                <w:szCs w:val="16"/>
              </w:rPr>
            </w:pPr>
            <w:hyperlink r:id="rId283" w:history="1">
              <w:r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72711F" w:rsidP="00DC002A">
            <w:pPr>
              <w:pStyle w:val="TAL"/>
              <w:rPr>
                <w:sz w:val="16"/>
                <w:szCs w:val="16"/>
              </w:rPr>
            </w:pPr>
            <w:hyperlink r:id="rId284" w:history="1">
              <w:r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72711F" w:rsidP="00DC002A">
            <w:pPr>
              <w:pStyle w:val="TAL"/>
              <w:rPr>
                <w:sz w:val="16"/>
                <w:szCs w:val="16"/>
              </w:rPr>
            </w:pPr>
            <w:hyperlink r:id="rId285" w:history="1">
              <w:r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72711F" w:rsidP="00DC002A">
            <w:pPr>
              <w:pStyle w:val="TAL"/>
              <w:rPr>
                <w:sz w:val="16"/>
                <w:szCs w:val="16"/>
              </w:rPr>
            </w:pPr>
            <w:hyperlink r:id="rId286" w:history="1">
              <w:r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72711F" w:rsidP="00DC002A">
            <w:pPr>
              <w:pStyle w:val="TAL"/>
              <w:rPr>
                <w:sz w:val="16"/>
                <w:szCs w:val="16"/>
              </w:rPr>
            </w:pPr>
            <w:hyperlink r:id="rId287" w:history="1">
              <w:r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72711F" w:rsidP="00DC002A">
            <w:pPr>
              <w:pStyle w:val="TAL"/>
              <w:rPr>
                <w:sz w:val="16"/>
                <w:szCs w:val="16"/>
              </w:rPr>
            </w:pPr>
            <w:hyperlink r:id="rId288" w:history="1">
              <w:r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72711F" w:rsidP="00DC002A">
            <w:pPr>
              <w:pStyle w:val="TAL"/>
              <w:rPr>
                <w:sz w:val="16"/>
                <w:szCs w:val="16"/>
              </w:rPr>
            </w:pPr>
            <w:hyperlink r:id="rId289" w:history="1">
              <w:r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72711F" w:rsidP="00DC002A">
            <w:pPr>
              <w:pStyle w:val="TAL"/>
              <w:rPr>
                <w:sz w:val="16"/>
                <w:szCs w:val="16"/>
              </w:rPr>
            </w:pPr>
            <w:hyperlink r:id="rId290" w:history="1">
              <w:r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72711F" w:rsidP="00DC002A">
            <w:pPr>
              <w:pStyle w:val="TAL"/>
              <w:rPr>
                <w:sz w:val="16"/>
                <w:szCs w:val="16"/>
              </w:rPr>
            </w:pPr>
            <w:hyperlink r:id="rId291" w:history="1">
              <w:r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72711F" w:rsidP="00DC002A">
            <w:pPr>
              <w:pStyle w:val="TAL"/>
              <w:rPr>
                <w:sz w:val="16"/>
                <w:szCs w:val="16"/>
              </w:rPr>
            </w:pPr>
            <w:hyperlink r:id="rId292" w:history="1">
              <w:r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72711F" w:rsidP="00DC002A">
            <w:pPr>
              <w:pStyle w:val="TAL"/>
              <w:rPr>
                <w:sz w:val="16"/>
                <w:szCs w:val="16"/>
              </w:rPr>
            </w:pPr>
            <w:hyperlink r:id="rId293" w:history="1">
              <w:r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72711F" w:rsidP="00DC002A">
            <w:pPr>
              <w:pStyle w:val="TAL"/>
              <w:rPr>
                <w:sz w:val="16"/>
                <w:szCs w:val="16"/>
              </w:rPr>
            </w:pPr>
            <w:hyperlink r:id="rId294" w:history="1">
              <w:r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72711F" w:rsidP="00DC002A">
            <w:pPr>
              <w:pStyle w:val="TAL"/>
              <w:rPr>
                <w:sz w:val="16"/>
                <w:szCs w:val="16"/>
              </w:rPr>
            </w:pPr>
            <w:hyperlink r:id="rId295" w:history="1">
              <w:r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72711F" w:rsidP="00DC002A">
            <w:pPr>
              <w:pStyle w:val="TAL"/>
              <w:rPr>
                <w:sz w:val="16"/>
                <w:szCs w:val="16"/>
              </w:rPr>
            </w:pPr>
            <w:hyperlink r:id="rId296" w:history="1">
              <w:r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9F73C2">
            <w:pPr>
              <w:pStyle w:val="TAL"/>
              <w:rPr>
                <w:sz w:val="16"/>
                <w:szCs w:val="16"/>
              </w:rPr>
            </w:pPr>
            <w:hyperlink r:id="rId297" w:history="1">
              <w:r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9F73C2">
            <w:pPr>
              <w:pStyle w:val="TAL"/>
              <w:rPr>
                <w:sz w:val="16"/>
                <w:szCs w:val="16"/>
              </w:rPr>
            </w:pPr>
            <w:hyperlink r:id="rId298" w:history="1">
              <w:r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9F73C2">
            <w:pPr>
              <w:pStyle w:val="TAL"/>
              <w:rPr>
                <w:sz w:val="16"/>
                <w:szCs w:val="16"/>
              </w:rPr>
            </w:pPr>
            <w:hyperlink r:id="rId299" w:history="1">
              <w:r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9F73C2">
            <w:pPr>
              <w:pStyle w:val="TAL"/>
              <w:rPr>
                <w:sz w:val="16"/>
                <w:szCs w:val="16"/>
              </w:rPr>
            </w:pPr>
            <w:hyperlink r:id="rId300" w:history="1">
              <w:r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9F73C2">
            <w:pPr>
              <w:pStyle w:val="TAL"/>
              <w:rPr>
                <w:sz w:val="16"/>
                <w:szCs w:val="16"/>
              </w:rPr>
            </w:pPr>
            <w:hyperlink r:id="rId301" w:history="1">
              <w:r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9F73C2">
            <w:pPr>
              <w:pStyle w:val="TAL"/>
              <w:rPr>
                <w:sz w:val="16"/>
                <w:szCs w:val="16"/>
              </w:rPr>
            </w:pPr>
            <w:hyperlink r:id="rId302" w:history="1">
              <w:r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9F73C2">
            <w:pPr>
              <w:pStyle w:val="TAL"/>
              <w:rPr>
                <w:sz w:val="16"/>
                <w:szCs w:val="16"/>
              </w:rPr>
            </w:pPr>
            <w:hyperlink r:id="rId303" w:history="1">
              <w:r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9F73C2">
            <w:pPr>
              <w:pStyle w:val="TAL"/>
              <w:rPr>
                <w:sz w:val="16"/>
                <w:szCs w:val="16"/>
              </w:rPr>
            </w:pPr>
            <w:hyperlink r:id="rId304" w:history="1">
              <w:r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9F73C2">
            <w:pPr>
              <w:pStyle w:val="TAL"/>
              <w:rPr>
                <w:sz w:val="16"/>
                <w:szCs w:val="16"/>
              </w:rPr>
            </w:pPr>
            <w:hyperlink r:id="rId305" w:history="1">
              <w:r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9F73C2">
            <w:pPr>
              <w:pStyle w:val="TAL"/>
              <w:rPr>
                <w:sz w:val="16"/>
                <w:szCs w:val="16"/>
              </w:rPr>
            </w:pPr>
            <w:hyperlink r:id="rId306" w:history="1">
              <w:r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9F73C2">
            <w:pPr>
              <w:pStyle w:val="TAL"/>
              <w:rPr>
                <w:sz w:val="16"/>
                <w:szCs w:val="16"/>
              </w:rPr>
            </w:pPr>
            <w:hyperlink r:id="rId307" w:history="1">
              <w:r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9F73C2">
            <w:pPr>
              <w:pStyle w:val="TAL"/>
              <w:rPr>
                <w:sz w:val="16"/>
                <w:szCs w:val="16"/>
              </w:rPr>
            </w:pPr>
            <w:hyperlink r:id="rId308" w:history="1">
              <w:r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9F73C2">
            <w:pPr>
              <w:pStyle w:val="TAL"/>
              <w:rPr>
                <w:sz w:val="16"/>
                <w:szCs w:val="16"/>
              </w:rPr>
            </w:pPr>
            <w:hyperlink r:id="rId309" w:history="1">
              <w:r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9F73C2">
            <w:pPr>
              <w:pStyle w:val="TAL"/>
              <w:rPr>
                <w:sz w:val="16"/>
                <w:szCs w:val="16"/>
              </w:rPr>
            </w:pPr>
            <w:hyperlink r:id="rId310" w:history="1">
              <w:r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9F73C2">
            <w:pPr>
              <w:pStyle w:val="TAL"/>
              <w:rPr>
                <w:sz w:val="16"/>
                <w:szCs w:val="16"/>
              </w:rPr>
            </w:pPr>
            <w:hyperlink r:id="rId311" w:history="1">
              <w:r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9F73C2">
            <w:pPr>
              <w:pStyle w:val="TAL"/>
              <w:rPr>
                <w:sz w:val="16"/>
                <w:szCs w:val="16"/>
              </w:rPr>
            </w:pPr>
            <w:hyperlink r:id="rId312" w:history="1">
              <w:r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9F73C2">
            <w:pPr>
              <w:pStyle w:val="TAL"/>
              <w:rPr>
                <w:sz w:val="16"/>
                <w:szCs w:val="16"/>
              </w:rPr>
            </w:pPr>
            <w:hyperlink r:id="rId313" w:history="1">
              <w:r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4D53BD" w:rsidP="004D53BD">
            <w:pPr>
              <w:pStyle w:val="TAL"/>
              <w:rPr>
                <w:sz w:val="16"/>
                <w:szCs w:val="16"/>
              </w:rPr>
            </w:pPr>
            <w:hyperlink r:id="rId314" w:history="1">
              <w:r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4D53BD" w:rsidP="004D53BD">
            <w:pPr>
              <w:pStyle w:val="TAL"/>
              <w:rPr>
                <w:sz w:val="16"/>
                <w:szCs w:val="16"/>
              </w:rPr>
            </w:pPr>
            <w:hyperlink r:id="rId315" w:history="1">
              <w:r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4D53BD" w:rsidP="004D53BD">
            <w:pPr>
              <w:pStyle w:val="TAL"/>
              <w:rPr>
                <w:sz w:val="16"/>
                <w:szCs w:val="16"/>
              </w:rPr>
            </w:pPr>
            <w:hyperlink r:id="rId316" w:history="1">
              <w:r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lastRenderedPageBreak/>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4D53BD" w:rsidP="004D53BD">
            <w:pPr>
              <w:pStyle w:val="TAL"/>
              <w:rPr>
                <w:sz w:val="16"/>
                <w:szCs w:val="16"/>
              </w:rPr>
            </w:pPr>
            <w:hyperlink r:id="rId317" w:history="1">
              <w:r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4D53BD" w:rsidP="004D53BD">
            <w:pPr>
              <w:pStyle w:val="TAL"/>
              <w:rPr>
                <w:sz w:val="16"/>
                <w:szCs w:val="16"/>
              </w:rPr>
            </w:pPr>
            <w:hyperlink r:id="rId318" w:history="1">
              <w:r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4D53BD" w:rsidP="004D53BD">
            <w:pPr>
              <w:pStyle w:val="TAL"/>
              <w:rPr>
                <w:sz w:val="16"/>
                <w:szCs w:val="16"/>
              </w:rPr>
            </w:pPr>
            <w:hyperlink r:id="rId319" w:history="1">
              <w:r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4D53BD" w:rsidP="004D53BD">
            <w:pPr>
              <w:pStyle w:val="TAL"/>
              <w:rPr>
                <w:sz w:val="16"/>
                <w:szCs w:val="16"/>
              </w:rPr>
            </w:pPr>
            <w:hyperlink r:id="rId320" w:history="1">
              <w:r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4D53BD" w:rsidP="004D53BD">
            <w:pPr>
              <w:pStyle w:val="TAL"/>
              <w:rPr>
                <w:sz w:val="16"/>
                <w:szCs w:val="16"/>
              </w:rPr>
            </w:pPr>
            <w:hyperlink r:id="rId321" w:history="1">
              <w:r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4D53BD" w:rsidP="004D53BD">
            <w:pPr>
              <w:pStyle w:val="TAL"/>
              <w:rPr>
                <w:sz w:val="16"/>
                <w:szCs w:val="16"/>
              </w:rPr>
            </w:pPr>
            <w:hyperlink r:id="rId322" w:history="1">
              <w:r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4D53BD" w:rsidP="004D53BD">
            <w:pPr>
              <w:pStyle w:val="TAL"/>
              <w:rPr>
                <w:sz w:val="16"/>
                <w:szCs w:val="16"/>
              </w:rPr>
            </w:pPr>
            <w:hyperlink r:id="rId323" w:history="1">
              <w:r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4D53BD" w:rsidP="004D53BD">
            <w:pPr>
              <w:pStyle w:val="TAL"/>
              <w:rPr>
                <w:sz w:val="16"/>
                <w:szCs w:val="16"/>
              </w:rPr>
            </w:pPr>
            <w:hyperlink r:id="rId324" w:history="1">
              <w:r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4D53BD" w:rsidP="004D53BD">
            <w:pPr>
              <w:pStyle w:val="TAL"/>
              <w:rPr>
                <w:sz w:val="16"/>
                <w:szCs w:val="16"/>
              </w:rPr>
            </w:pPr>
            <w:hyperlink r:id="rId325" w:history="1">
              <w:r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4D53BD" w:rsidP="004D53BD">
            <w:pPr>
              <w:pStyle w:val="TAL"/>
              <w:rPr>
                <w:sz w:val="16"/>
                <w:szCs w:val="16"/>
              </w:rPr>
            </w:pPr>
            <w:hyperlink r:id="rId326" w:history="1">
              <w:r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4D53BD" w:rsidP="004D53BD">
            <w:pPr>
              <w:pStyle w:val="TAL"/>
              <w:rPr>
                <w:sz w:val="16"/>
                <w:szCs w:val="16"/>
              </w:rPr>
            </w:pPr>
            <w:hyperlink r:id="rId327" w:history="1">
              <w:r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4D53BD" w:rsidP="004D53BD">
            <w:pPr>
              <w:pStyle w:val="TAL"/>
              <w:rPr>
                <w:sz w:val="16"/>
                <w:szCs w:val="16"/>
              </w:rPr>
            </w:pPr>
            <w:hyperlink r:id="rId328" w:history="1">
              <w:r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527008">
            <w:pPr>
              <w:pStyle w:val="TAL"/>
              <w:rPr>
                <w:sz w:val="16"/>
                <w:szCs w:val="16"/>
              </w:rPr>
            </w:pPr>
            <w:hyperlink r:id="rId329" w:history="1">
              <w:r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527008">
            <w:pPr>
              <w:pStyle w:val="TAL"/>
              <w:rPr>
                <w:sz w:val="16"/>
                <w:szCs w:val="16"/>
              </w:rPr>
            </w:pPr>
            <w:hyperlink r:id="rId330" w:history="1">
              <w:r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527008">
            <w:pPr>
              <w:pStyle w:val="TAL"/>
              <w:rPr>
                <w:sz w:val="16"/>
                <w:szCs w:val="16"/>
              </w:rPr>
            </w:pPr>
            <w:hyperlink r:id="rId331" w:history="1">
              <w:r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527008">
            <w:pPr>
              <w:pStyle w:val="TAL"/>
              <w:rPr>
                <w:sz w:val="16"/>
                <w:szCs w:val="16"/>
              </w:rPr>
            </w:pPr>
            <w:hyperlink r:id="rId332" w:history="1">
              <w:r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527008">
            <w:pPr>
              <w:pStyle w:val="TAL"/>
              <w:rPr>
                <w:sz w:val="16"/>
                <w:szCs w:val="16"/>
              </w:rPr>
            </w:pPr>
            <w:hyperlink r:id="rId333" w:history="1">
              <w:r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527008">
            <w:pPr>
              <w:pStyle w:val="TAL"/>
              <w:rPr>
                <w:sz w:val="16"/>
                <w:szCs w:val="16"/>
              </w:rPr>
            </w:pPr>
            <w:hyperlink r:id="rId334" w:history="1">
              <w:r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527008">
            <w:pPr>
              <w:pStyle w:val="TAL"/>
              <w:rPr>
                <w:sz w:val="16"/>
                <w:szCs w:val="16"/>
              </w:rPr>
            </w:pPr>
            <w:hyperlink r:id="rId335" w:history="1">
              <w:r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527008">
            <w:pPr>
              <w:pStyle w:val="TAL"/>
              <w:rPr>
                <w:sz w:val="16"/>
                <w:szCs w:val="16"/>
              </w:rPr>
            </w:pPr>
            <w:hyperlink r:id="rId336" w:history="1">
              <w:r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527008">
            <w:pPr>
              <w:pStyle w:val="TAL"/>
              <w:rPr>
                <w:sz w:val="16"/>
                <w:szCs w:val="16"/>
              </w:rPr>
            </w:pPr>
            <w:hyperlink r:id="rId337" w:history="1">
              <w:r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527008">
            <w:pPr>
              <w:pStyle w:val="TAL"/>
              <w:rPr>
                <w:sz w:val="16"/>
                <w:szCs w:val="16"/>
              </w:rPr>
            </w:pPr>
            <w:hyperlink r:id="rId338" w:history="1">
              <w:r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527008">
            <w:pPr>
              <w:pStyle w:val="TAL"/>
              <w:rPr>
                <w:sz w:val="16"/>
                <w:szCs w:val="16"/>
              </w:rPr>
            </w:pPr>
            <w:hyperlink r:id="rId339" w:history="1">
              <w:r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527008">
            <w:pPr>
              <w:pStyle w:val="TAL"/>
              <w:rPr>
                <w:sz w:val="16"/>
                <w:szCs w:val="16"/>
              </w:rPr>
            </w:pPr>
            <w:hyperlink r:id="rId340" w:history="1">
              <w:r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527008">
            <w:pPr>
              <w:pStyle w:val="TAL"/>
              <w:rPr>
                <w:sz w:val="16"/>
                <w:szCs w:val="16"/>
              </w:rPr>
            </w:pPr>
            <w:hyperlink r:id="rId341" w:history="1">
              <w:r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527008">
            <w:pPr>
              <w:pStyle w:val="TAL"/>
              <w:rPr>
                <w:sz w:val="16"/>
                <w:szCs w:val="16"/>
              </w:rPr>
            </w:pPr>
            <w:hyperlink r:id="rId342" w:history="1">
              <w:r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527008">
            <w:pPr>
              <w:pStyle w:val="TAL"/>
              <w:rPr>
                <w:sz w:val="16"/>
                <w:szCs w:val="16"/>
              </w:rPr>
            </w:pPr>
            <w:hyperlink r:id="rId343" w:history="1">
              <w:r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527008">
            <w:pPr>
              <w:pStyle w:val="TAL"/>
              <w:rPr>
                <w:sz w:val="16"/>
                <w:szCs w:val="16"/>
              </w:rPr>
            </w:pPr>
            <w:hyperlink r:id="rId344" w:history="1">
              <w:r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527008">
            <w:pPr>
              <w:pStyle w:val="TAL"/>
              <w:rPr>
                <w:sz w:val="16"/>
                <w:szCs w:val="16"/>
              </w:rPr>
            </w:pPr>
            <w:hyperlink r:id="rId345" w:history="1">
              <w:r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527008">
            <w:pPr>
              <w:pStyle w:val="TAL"/>
              <w:rPr>
                <w:sz w:val="16"/>
                <w:szCs w:val="16"/>
              </w:rPr>
            </w:pPr>
            <w:hyperlink r:id="rId346" w:history="1">
              <w:r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527008">
            <w:pPr>
              <w:pStyle w:val="TAL"/>
              <w:rPr>
                <w:sz w:val="16"/>
                <w:szCs w:val="16"/>
              </w:rPr>
            </w:pPr>
            <w:hyperlink r:id="rId347" w:history="1">
              <w:r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527008">
            <w:pPr>
              <w:pStyle w:val="TAL"/>
              <w:rPr>
                <w:sz w:val="16"/>
                <w:szCs w:val="16"/>
              </w:rPr>
            </w:pPr>
            <w:hyperlink r:id="rId348" w:history="1">
              <w:r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527008">
            <w:pPr>
              <w:pStyle w:val="TAL"/>
              <w:rPr>
                <w:sz w:val="16"/>
                <w:szCs w:val="16"/>
              </w:rPr>
            </w:pPr>
            <w:hyperlink r:id="rId349" w:history="1">
              <w:r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527008">
            <w:pPr>
              <w:pStyle w:val="TAL"/>
              <w:rPr>
                <w:sz w:val="16"/>
                <w:szCs w:val="16"/>
              </w:rPr>
            </w:pPr>
            <w:hyperlink r:id="rId350" w:history="1">
              <w:r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527008">
            <w:pPr>
              <w:pStyle w:val="TAL"/>
              <w:rPr>
                <w:sz w:val="16"/>
                <w:szCs w:val="16"/>
              </w:rPr>
            </w:pPr>
            <w:hyperlink r:id="rId351" w:history="1">
              <w:r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527008">
            <w:pPr>
              <w:pStyle w:val="TAL"/>
              <w:rPr>
                <w:sz w:val="16"/>
                <w:szCs w:val="16"/>
              </w:rPr>
            </w:pPr>
            <w:hyperlink r:id="rId352" w:history="1">
              <w:r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lastRenderedPageBreak/>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527008">
            <w:pPr>
              <w:pStyle w:val="TAL"/>
              <w:rPr>
                <w:sz w:val="16"/>
                <w:szCs w:val="16"/>
              </w:rPr>
            </w:pPr>
            <w:hyperlink r:id="rId353" w:history="1">
              <w:r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527008">
            <w:pPr>
              <w:pStyle w:val="TAL"/>
              <w:rPr>
                <w:sz w:val="16"/>
                <w:szCs w:val="16"/>
              </w:rPr>
            </w:pPr>
            <w:hyperlink r:id="rId354" w:history="1">
              <w:r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527008">
            <w:pPr>
              <w:pStyle w:val="TAL"/>
              <w:rPr>
                <w:sz w:val="16"/>
                <w:szCs w:val="16"/>
              </w:rPr>
            </w:pPr>
            <w:hyperlink r:id="rId355" w:history="1">
              <w:r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527008">
            <w:pPr>
              <w:pStyle w:val="TAL"/>
              <w:rPr>
                <w:sz w:val="16"/>
                <w:szCs w:val="16"/>
              </w:rPr>
            </w:pPr>
            <w:hyperlink r:id="rId356" w:history="1">
              <w:r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527008">
            <w:pPr>
              <w:pStyle w:val="TAL"/>
              <w:rPr>
                <w:sz w:val="16"/>
                <w:szCs w:val="16"/>
              </w:rPr>
            </w:pPr>
            <w:hyperlink r:id="rId357" w:history="1">
              <w:r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527008">
            <w:pPr>
              <w:pStyle w:val="TAL"/>
              <w:rPr>
                <w:sz w:val="16"/>
                <w:szCs w:val="16"/>
              </w:rPr>
            </w:pPr>
            <w:hyperlink r:id="rId358" w:history="1">
              <w:r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527008">
            <w:pPr>
              <w:pStyle w:val="TAL"/>
              <w:rPr>
                <w:sz w:val="16"/>
                <w:szCs w:val="16"/>
              </w:rPr>
            </w:pPr>
            <w:hyperlink r:id="rId359" w:history="1">
              <w:r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527008">
            <w:pPr>
              <w:pStyle w:val="TAL"/>
              <w:rPr>
                <w:sz w:val="16"/>
                <w:szCs w:val="16"/>
              </w:rPr>
            </w:pPr>
            <w:hyperlink r:id="rId360" w:history="1">
              <w:r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527008">
            <w:pPr>
              <w:pStyle w:val="TAL"/>
              <w:rPr>
                <w:sz w:val="16"/>
                <w:szCs w:val="16"/>
              </w:rPr>
            </w:pPr>
            <w:hyperlink r:id="rId361" w:history="1">
              <w:r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527008">
            <w:pPr>
              <w:pStyle w:val="TAL"/>
              <w:rPr>
                <w:sz w:val="16"/>
                <w:szCs w:val="16"/>
              </w:rPr>
            </w:pPr>
            <w:hyperlink r:id="rId362" w:history="1">
              <w:r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527008">
            <w:pPr>
              <w:pStyle w:val="TAL"/>
              <w:rPr>
                <w:sz w:val="16"/>
                <w:szCs w:val="16"/>
              </w:rPr>
            </w:pPr>
            <w:hyperlink r:id="rId363" w:history="1">
              <w:r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6F6850" w:rsidP="006F6850">
            <w:pPr>
              <w:pStyle w:val="TAL"/>
              <w:rPr>
                <w:sz w:val="16"/>
                <w:szCs w:val="16"/>
              </w:rPr>
            </w:pPr>
            <w:hyperlink r:id="rId364" w:history="1">
              <w:r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6F6850" w:rsidP="006F6850">
            <w:pPr>
              <w:pStyle w:val="TAL"/>
              <w:rPr>
                <w:sz w:val="16"/>
                <w:szCs w:val="16"/>
              </w:rPr>
            </w:pPr>
            <w:hyperlink r:id="rId365" w:history="1">
              <w:r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6F6850" w:rsidP="006F6850">
            <w:pPr>
              <w:pStyle w:val="TAL"/>
              <w:rPr>
                <w:sz w:val="16"/>
                <w:szCs w:val="16"/>
              </w:rPr>
            </w:pPr>
            <w:hyperlink r:id="rId366" w:history="1">
              <w:r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6F6850" w:rsidP="006F6850">
            <w:pPr>
              <w:pStyle w:val="TAL"/>
              <w:rPr>
                <w:sz w:val="16"/>
                <w:szCs w:val="16"/>
              </w:rPr>
            </w:pPr>
            <w:hyperlink r:id="rId367" w:history="1">
              <w:r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6F6850" w:rsidP="006F6850">
            <w:pPr>
              <w:pStyle w:val="TAL"/>
              <w:rPr>
                <w:sz w:val="16"/>
                <w:szCs w:val="16"/>
              </w:rPr>
            </w:pPr>
            <w:hyperlink r:id="rId368" w:history="1">
              <w:r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6F6850" w:rsidP="006F6850">
            <w:pPr>
              <w:pStyle w:val="TAL"/>
              <w:rPr>
                <w:sz w:val="16"/>
                <w:szCs w:val="16"/>
              </w:rPr>
            </w:pPr>
            <w:hyperlink r:id="rId369" w:history="1">
              <w:r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6F6850" w:rsidP="006F6850">
            <w:pPr>
              <w:pStyle w:val="TAL"/>
              <w:rPr>
                <w:sz w:val="16"/>
                <w:szCs w:val="16"/>
              </w:rPr>
            </w:pPr>
            <w:hyperlink r:id="rId370" w:history="1">
              <w:r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6F6850" w:rsidP="006F6850">
            <w:pPr>
              <w:pStyle w:val="TAL"/>
              <w:rPr>
                <w:sz w:val="16"/>
                <w:szCs w:val="16"/>
              </w:rPr>
            </w:pPr>
            <w:hyperlink r:id="rId371" w:history="1">
              <w:r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6F6850" w:rsidP="006F6850">
            <w:pPr>
              <w:pStyle w:val="TAL"/>
              <w:rPr>
                <w:sz w:val="16"/>
                <w:szCs w:val="16"/>
              </w:rPr>
            </w:pPr>
            <w:hyperlink r:id="rId372" w:history="1">
              <w:r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6F6850" w:rsidP="006F6850">
            <w:pPr>
              <w:pStyle w:val="TAL"/>
              <w:rPr>
                <w:sz w:val="16"/>
                <w:szCs w:val="16"/>
              </w:rPr>
            </w:pPr>
            <w:hyperlink r:id="rId373" w:history="1">
              <w:r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6F6850" w:rsidP="006F6850">
            <w:pPr>
              <w:pStyle w:val="TAL"/>
              <w:rPr>
                <w:sz w:val="16"/>
                <w:szCs w:val="16"/>
              </w:rPr>
            </w:pPr>
            <w:hyperlink r:id="rId374" w:history="1">
              <w:r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6F6850" w:rsidP="006F6850">
            <w:pPr>
              <w:pStyle w:val="TAL"/>
              <w:rPr>
                <w:sz w:val="16"/>
                <w:szCs w:val="16"/>
              </w:rPr>
            </w:pPr>
            <w:hyperlink r:id="rId375" w:history="1">
              <w:r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6F6850" w:rsidP="006F6850">
            <w:pPr>
              <w:pStyle w:val="TAL"/>
              <w:rPr>
                <w:sz w:val="16"/>
                <w:szCs w:val="16"/>
              </w:rPr>
            </w:pPr>
            <w:hyperlink r:id="rId376" w:history="1">
              <w:r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6F6850" w:rsidP="006F6850">
            <w:pPr>
              <w:pStyle w:val="TAL"/>
              <w:rPr>
                <w:sz w:val="16"/>
                <w:szCs w:val="16"/>
              </w:rPr>
            </w:pPr>
            <w:hyperlink r:id="rId377" w:history="1">
              <w:r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6F6850" w:rsidP="006F6850">
            <w:pPr>
              <w:pStyle w:val="TAL"/>
              <w:rPr>
                <w:sz w:val="16"/>
                <w:szCs w:val="16"/>
              </w:rPr>
            </w:pPr>
            <w:hyperlink r:id="rId378" w:history="1">
              <w:r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6F6850" w:rsidP="006F6850">
            <w:pPr>
              <w:pStyle w:val="TAL"/>
              <w:rPr>
                <w:sz w:val="16"/>
                <w:szCs w:val="16"/>
              </w:rPr>
            </w:pPr>
            <w:hyperlink r:id="rId379" w:history="1">
              <w:r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6F6850" w:rsidP="006F6850">
            <w:pPr>
              <w:pStyle w:val="TAL"/>
              <w:rPr>
                <w:sz w:val="16"/>
                <w:szCs w:val="16"/>
              </w:rPr>
            </w:pPr>
            <w:hyperlink r:id="rId380" w:history="1">
              <w:r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6F6850" w:rsidP="006F6850">
            <w:pPr>
              <w:pStyle w:val="TAL"/>
              <w:rPr>
                <w:sz w:val="16"/>
                <w:szCs w:val="16"/>
              </w:rPr>
            </w:pPr>
            <w:hyperlink r:id="rId381" w:history="1">
              <w:r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6F6850" w:rsidP="006F6850">
            <w:pPr>
              <w:pStyle w:val="TAL"/>
              <w:rPr>
                <w:sz w:val="16"/>
                <w:szCs w:val="16"/>
              </w:rPr>
            </w:pPr>
            <w:hyperlink r:id="rId382" w:history="1">
              <w:r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6F6850" w:rsidP="006F6850">
            <w:pPr>
              <w:pStyle w:val="TAL"/>
              <w:rPr>
                <w:sz w:val="16"/>
                <w:szCs w:val="16"/>
              </w:rPr>
            </w:pPr>
            <w:hyperlink r:id="rId383" w:history="1">
              <w:r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6F6850" w:rsidP="006F6850">
            <w:pPr>
              <w:pStyle w:val="TAL"/>
              <w:rPr>
                <w:sz w:val="16"/>
                <w:szCs w:val="16"/>
              </w:rPr>
            </w:pPr>
            <w:hyperlink r:id="rId384" w:history="1">
              <w:r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6F6850" w:rsidP="006F6850">
            <w:pPr>
              <w:pStyle w:val="TAL"/>
              <w:rPr>
                <w:sz w:val="16"/>
                <w:szCs w:val="16"/>
              </w:rPr>
            </w:pPr>
            <w:hyperlink r:id="rId385" w:history="1">
              <w:r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6F6850" w:rsidP="006F6850">
            <w:pPr>
              <w:pStyle w:val="TAL"/>
              <w:rPr>
                <w:sz w:val="16"/>
                <w:szCs w:val="16"/>
              </w:rPr>
            </w:pPr>
            <w:hyperlink r:id="rId386" w:history="1">
              <w:r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B742E1" w:rsidP="00B742E1">
            <w:pPr>
              <w:pStyle w:val="TAL"/>
              <w:rPr>
                <w:sz w:val="16"/>
                <w:szCs w:val="16"/>
              </w:rPr>
            </w:pPr>
            <w:hyperlink r:id="rId387" w:history="1">
              <w:r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B742E1" w:rsidP="00B742E1">
            <w:pPr>
              <w:pStyle w:val="TAL"/>
              <w:rPr>
                <w:sz w:val="16"/>
                <w:szCs w:val="16"/>
              </w:rPr>
            </w:pPr>
            <w:hyperlink r:id="rId388" w:history="1">
              <w:r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lastRenderedPageBreak/>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B742E1" w:rsidP="00B742E1">
            <w:pPr>
              <w:pStyle w:val="TAL"/>
              <w:rPr>
                <w:sz w:val="16"/>
                <w:szCs w:val="16"/>
              </w:rPr>
            </w:pPr>
            <w:hyperlink r:id="rId389" w:history="1">
              <w:r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B742E1" w:rsidP="00B742E1">
            <w:pPr>
              <w:pStyle w:val="TAL"/>
              <w:rPr>
                <w:sz w:val="16"/>
                <w:szCs w:val="16"/>
              </w:rPr>
            </w:pPr>
            <w:hyperlink r:id="rId390" w:history="1">
              <w:r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B742E1" w:rsidP="00B742E1">
            <w:pPr>
              <w:pStyle w:val="TAL"/>
              <w:rPr>
                <w:sz w:val="16"/>
                <w:szCs w:val="16"/>
              </w:rPr>
            </w:pPr>
            <w:hyperlink r:id="rId391" w:history="1">
              <w:r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B742E1" w:rsidP="00B742E1">
            <w:pPr>
              <w:pStyle w:val="TAL"/>
              <w:rPr>
                <w:sz w:val="16"/>
                <w:szCs w:val="16"/>
              </w:rPr>
            </w:pPr>
            <w:hyperlink r:id="rId392" w:history="1">
              <w:r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B742E1" w:rsidP="00B742E1">
            <w:pPr>
              <w:pStyle w:val="TAL"/>
              <w:rPr>
                <w:sz w:val="16"/>
                <w:szCs w:val="16"/>
              </w:rPr>
            </w:pPr>
            <w:hyperlink r:id="rId393" w:history="1">
              <w:r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B742E1" w:rsidP="00B742E1">
            <w:pPr>
              <w:pStyle w:val="TAL"/>
              <w:rPr>
                <w:sz w:val="16"/>
                <w:szCs w:val="16"/>
              </w:rPr>
            </w:pPr>
            <w:hyperlink r:id="rId394" w:history="1">
              <w:r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B742E1" w:rsidP="00B742E1">
            <w:pPr>
              <w:pStyle w:val="TAL"/>
              <w:rPr>
                <w:sz w:val="16"/>
                <w:szCs w:val="16"/>
              </w:rPr>
            </w:pPr>
            <w:hyperlink r:id="rId395" w:history="1">
              <w:r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B742E1" w:rsidP="00B742E1">
            <w:pPr>
              <w:pStyle w:val="TAL"/>
              <w:rPr>
                <w:sz w:val="16"/>
                <w:szCs w:val="16"/>
              </w:rPr>
            </w:pPr>
            <w:hyperlink r:id="rId396" w:history="1">
              <w:r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B742E1" w:rsidP="00B742E1">
            <w:pPr>
              <w:pStyle w:val="TAL"/>
              <w:rPr>
                <w:sz w:val="16"/>
                <w:szCs w:val="16"/>
              </w:rPr>
            </w:pPr>
            <w:hyperlink r:id="rId397" w:history="1">
              <w:r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B742E1" w:rsidP="00B742E1">
            <w:pPr>
              <w:pStyle w:val="TAL"/>
              <w:rPr>
                <w:sz w:val="16"/>
                <w:szCs w:val="16"/>
              </w:rPr>
            </w:pPr>
            <w:hyperlink r:id="rId398" w:history="1">
              <w:r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B742E1" w:rsidP="00B742E1">
            <w:pPr>
              <w:pStyle w:val="TAL"/>
              <w:rPr>
                <w:sz w:val="16"/>
                <w:szCs w:val="16"/>
              </w:rPr>
            </w:pPr>
            <w:hyperlink r:id="rId399" w:history="1">
              <w:r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B742E1" w:rsidP="00B742E1">
            <w:pPr>
              <w:pStyle w:val="TAL"/>
              <w:rPr>
                <w:sz w:val="16"/>
                <w:szCs w:val="16"/>
              </w:rPr>
            </w:pPr>
            <w:hyperlink r:id="rId400" w:history="1">
              <w:r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B742E1" w:rsidP="00B742E1">
            <w:pPr>
              <w:pStyle w:val="TAL"/>
              <w:rPr>
                <w:sz w:val="16"/>
                <w:szCs w:val="16"/>
              </w:rPr>
            </w:pPr>
            <w:hyperlink r:id="rId401" w:history="1">
              <w:r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B742E1" w:rsidP="00B742E1">
            <w:pPr>
              <w:pStyle w:val="TAL"/>
              <w:rPr>
                <w:sz w:val="16"/>
                <w:szCs w:val="16"/>
              </w:rPr>
            </w:pPr>
            <w:hyperlink r:id="rId402" w:history="1">
              <w:r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B742E1" w:rsidP="00B742E1">
            <w:pPr>
              <w:pStyle w:val="TAL"/>
              <w:rPr>
                <w:sz w:val="16"/>
                <w:szCs w:val="16"/>
              </w:rPr>
            </w:pPr>
            <w:hyperlink r:id="rId403" w:history="1">
              <w:r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B742E1" w:rsidP="00B742E1">
            <w:pPr>
              <w:pStyle w:val="TAL"/>
              <w:rPr>
                <w:sz w:val="16"/>
                <w:szCs w:val="16"/>
              </w:rPr>
            </w:pPr>
            <w:hyperlink r:id="rId404" w:history="1">
              <w:r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B742E1" w:rsidP="00B742E1">
            <w:pPr>
              <w:pStyle w:val="TAL"/>
              <w:rPr>
                <w:sz w:val="16"/>
                <w:szCs w:val="16"/>
              </w:rPr>
            </w:pPr>
            <w:hyperlink r:id="rId405" w:history="1">
              <w:r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B742E1" w:rsidP="00B742E1">
            <w:pPr>
              <w:pStyle w:val="TAL"/>
              <w:rPr>
                <w:sz w:val="16"/>
                <w:szCs w:val="16"/>
              </w:rPr>
            </w:pPr>
            <w:hyperlink r:id="rId406" w:history="1">
              <w:r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B742E1" w:rsidP="00B742E1">
            <w:pPr>
              <w:pStyle w:val="TAL"/>
              <w:rPr>
                <w:sz w:val="16"/>
                <w:szCs w:val="16"/>
              </w:rPr>
            </w:pPr>
            <w:hyperlink r:id="rId407" w:history="1">
              <w:r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B742E1" w:rsidP="001A3D12">
            <w:pPr>
              <w:pStyle w:val="TAL"/>
              <w:rPr>
                <w:sz w:val="16"/>
                <w:szCs w:val="16"/>
              </w:rPr>
            </w:pPr>
            <w:hyperlink r:id="rId408" w:history="1">
              <w:r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C07383" w:rsidP="00C07383">
            <w:pPr>
              <w:pStyle w:val="TAL"/>
              <w:rPr>
                <w:sz w:val="16"/>
                <w:szCs w:val="16"/>
              </w:rPr>
            </w:pPr>
            <w:hyperlink r:id="rId409" w:history="1">
              <w:r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C07383" w:rsidP="00C07383">
            <w:pPr>
              <w:pStyle w:val="TAL"/>
              <w:rPr>
                <w:sz w:val="16"/>
                <w:szCs w:val="16"/>
              </w:rPr>
            </w:pPr>
            <w:hyperlink r:id="rId410" w:history="1">
              <w:r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C07383" w:rsidP="00C07383">
            <w:pPr>
              <w:pStyle w:val="TAL"/>
              <w:rPr>
                <w:sz w:val="16"/>
                <w:szCs w:val="16"/>
              </w:rPr>
            </w:pPr>
            <w:hyperlink r:id="rId411" w:history="1">
              <w:r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C07383" w:rsidP="00C07383">
            <w:pPr>
              <w:pStyle w:val="TAL"/>
              <w:rPr>
                <w:sz w:val="16"/>
                <w:szCs w:val="16"/>
              </w:rPr>
            </w:pPr>
            <w:hyperlink r:id="rId412" w:history="1">
              <w:r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83134F" w:rsidP="0083134F">
            <w:pPr>
              <w:pStyle w:val="TAL"/>
              <w:rPr>
                <w:sz w:val="16"/>
                <w:szCs w:val="16"/>
              </w:rPr>
            </w:pPr>
            <w:hyperlink r:id="rId413" w:history="1">
              <w:r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83134F" w:rsidP="0083134F">
            <w:pPr>
              <w:pStyle w:val="TAL"/>
              <w:rPr>
                <w:sz w:val="16"/>
                <w:szCs w:val="16"/>
              </w:rPr>
            </w:pPr>
            <w:hyperlink r:id="rId414" w:history="1">
              <w:r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83134F" w:rsidP="0083134F">
            <w:pPr>
              <w:pStyle w:val="TAL"/>
              <w:rPr>
                <w:sz w:val="16"/>
                <w:szCs w:val="16"/>
              </w:rPr>
            </w:pPr>
            <w:hyperlink r:id="rId415" w:history="1">
              <w:r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83134F" w:rsidP="0083134F">
            <w:pPr>
              <w:pStyle w:val="TAL"/>
              <w:rPr>
                <w:sz w:val="16"/>
                <w:szCs w:val="16"/>
              </w:rPr>
            </w:pPr>
            <w:hyperlink r:id="rId416" w:history="1">
              <w:r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83134F" w:rsidP="0083134F">
            <w:pPr>
              <w:pStyle w:val="TAL"/>
              <w:rPr>
                <w:sz w:val="16"/>
                <w:szCs w:val="16"/>
              </w:rPr>
            </w:pPr>
            <w:hyperlink r:id="rId417" w:history="1">
              <w:r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83134F" w:rsidP="0083134F">
            <w:pPr>
              <w:pStyle w:val="TAL"/>
              <w:rPr>
                <w:sz w:val="16"/>
                <w:szCs w:val="16"/>
              </w:rPr>
            </w:pPr>
            <w:hyperlink r:id="rId418" w:history="1">
              <w:r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83134F" w:rsidP="0083134F">
            <w:pPr>
              <w:pStyle w:val="TAL"/>
              <w:rPr>
                <w:sz w:val="16"/>
                <w:szCs w:val="16"/>
              </w:rPr>
            </w:pPr>
            <w:hyperlink r:id="rId419" w:history="1">
              <w:r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83134F" w:rsidP="0083134F">
            <w:pPr>
              <w:pStyle w:val="TAL"/>
              <w:rPr>
                <w:sz w:val="16"/>
                <w:szCs w:val="16"/>
              </w:rPr>
            </w:pPr>
            <w:hyperlink r:id="rId420" w:history="1">
              <w:r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5570F2" w:rsidP="005570F2">
            <w:pPr>
              <w:pStyle w:val="TAL"/>
              <w:rPr>
                <w:sz w:val="16"/>
                <w:szCs w:val="16"/>
              </w:rPr>
            </w:pPr>
            <w:hyperlink r:id="rId421" w:history="1">
              <w:r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5570F2" w:rsidP="005570F2">
            <w:pPr>
              <w:pStyle w:val="TAL"/>
              <w:rPr>
                <w:sz w:val="16"/>
                <w:szCs w:val="16"/>
              </w:rPr>
            </w:pPr>
            <w:hyperlink r:id="rId422" w:history="1">
              <w:r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5570F2" w:rsidP="005570F2">
            <w:pPr>
              <w:pStyle w:val="TAL"/>
              <w:rPr>
                <w:sz w:val="16"/>
                <w:szCs w:val="16"/>
              </w:rPr>
            </w:pPr>
            <w:hyperlink r:id="rId423" w:history="1">
              <w:r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lastRenderedPageBreak/>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5570F2" w:rsidP="005570F2">
            <w:pPr>
              <w:pStyle w:val="TAL"/>
              <w:rPr>
                <w:sz w:val="16"/>
                <w:szCs w:val="16"/>
              </w:rPr>
            </w:pPr>
            <w:hyperlink r:id="rId424" w:history="1">
              <w:r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5570F2" w:rsidP="005570F2">
            <w:pPr>
              <w:pStyle w:val="TAL"/>
              <w:rPr>
                <w:sz w:val="16"/>
                <w:szCs w:val="16"/>
              </w:rPr>
            </w:pPr>
            <w:hyperlink r:id="rId425" w:history="1">
              <w:r w:rsidRPr="001A27C5">
                <w:rPr>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CC182F" w:rsidRDefault="003B38FB"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CC182F" w:rsidRDefault="00CC182F" w:rsidP="00CC182F">
            <w:pPr>
              <w:rPr>
                <w:rFonts w:ascii="Arial" w:hAnsi="Arial"/>
                <w:sz w:val="16"/>
                <w:szCs w:val="16"/>
              </w:rPr>
            </w:pPr>
            <w:r w:rsidRPr="00CC182F">
              <w:rPr>
                <w:rFonts w:ascii="Arial" w:hAnsi="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CC182F" w:rsidRDefault="003B38FB"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CC182F" w:rsidRDefault="003B38FB" w:rsidP="00CC182F">
            <w:pPr>
              <w:pStyle w:val="TAL"/>
              <w:rPr>
                <w:sz w:val="16"/>
                <w:szCs w:val="16"/>
              </w:rPr>
            </w:pPr>
            <w:r w:rsidRPr="00CC182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CC182F" w:rsidRDefault="003B38FB" w:rsidP="00CC182F">
            <w:pPr>
              <w:pStyle w:val="TAL"/>
              <w:rPr>
                <w:sz w:val="16"/>
                <w:szCs w:val="16"/>
              </w:rPr>
            </w:pPr>
            <w:r w:rsidRPr="00CC182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CC182F" w:rsidRDefault="003B38FB"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CC182F" w:rsidRDefault="003B38FB"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CC182F" w:rsidRDefault="003B38FB" w:rsidP="00CC182F">
            <w:pPr>
              <w:pStyle w:val="TAL"/>
              <w:rPr>
                <w:sz w:val="16"/>
                <w:szCs w:val="16"/>
              </w:rPr>
            </w:pPr>
            <w:r w:rsidRPr="00CC182F">
              <w:rPr>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CC182F" w:rsidRDefault="00CC182F" w:rsidP="00CC182F">
            <w:pPr>
              <w:pStyle w:val="TAL"/>
              <w:rPr>
                <w:sz w:val="16"/>
                <w:szCs w:val="16"/>
              </w:rPr>
            </w:pPr>
            <w:r w:rsidRPr="00CC182F">
              <w:rPr>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CC182F" w:rsidRDefault="00CC182F" w:rsidP="00CC182F">
            <w:pPr>
              <w:pStyle w:val="TAL"/>
              <w:rPr>
                <w:sz w:val="16"/>
                <w:szCs w:val="16"/>
              </w:rPr>
            </w:pPr>
            <w:hyperlink r:id="rId426" w:history="1">
              <w:r w:rsidRPr="00CC182F">
                <w:rPr>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CC182F" w:rsidRDefault="00CC182F" w:rsidP="00CC182F">
            <w:pPr>
              <w:pStyle w:val="TAL"/>
              <w:rPr>
                <w:sz w:val="16"/>
                <w:szCs w:val="16"/>
              </w:rPr>
            </w:pPr>
            <w:r w:rsidRPr="00CC182F">
              <w:rPr>
                <w:sz w:val="16"/>
                <w:szCs w:val="16"/>
              </w:rPr>
              <w:t>Addition of IMS 5GS eCall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CC182F" w:rsidRDefault="00CC182F" w:rsidP="00CC182F">
            <w:pPr>
              <w:pStyle w:val="TAL"/>
              <w:rPr>
                <w:sz w:val="16"/>
                <w:szCs w:val="16"/>
              </w:rPr>
            </w:pPr>
            <w:hyperlink r:id="rId427" w:history="1">
              <w:r w:rsidRPr="00CC182F">
                <w:rPr>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CC182F" w:rsidRDefault="00CC182F" w:rsidP="00CC182F">
            <w:pPr>
              <w:pStyle w:val="TAL"/>
              <w:rPr>
                <w:sz w:val="16"/>
                <w:szCs w:val="16"/>
              </w:rPr>
            </w:pPr>
            <w:r w:rsidRPr="00CC182F">
              <w:rPr>
                <w:sz w:val="16"/>
                <w:szCs w:val="16"/>
              </w:rPr>
              <w:t>Addition of IMS 5GS eCall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CC182F" w:rsidRDefault="00CC182F" w:rsidP="00CC182F">
            <w:pPr>
              <w:pStyle w:val="TAL"/>
              <w:rPr>
                <w:sz w:val="16"/>
                <w:szCs w:val="16"/>
              </w:rPr>
            </w:pPr>
            <w:hyperlink r:id="rId428" w:history="1">
              <w:r w:rsidRPr="00CC182F">
                <w:rPr>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CC182F" w:rsidRDefault="00CC182F" w:rsidP="00CC182F">
            <w:pPr>
              <w:pStyle w:val="TAL"/>
              <w:rPr>
                <w:sz w:val="16"/>
                <w:szCs w:val="16"/>
              </w:rPr>
            </w:pPr>
            <w:r w:rsidRPr="00CC182F">
              <w:rPr>
                <w:sz w:val="16"/>
                <w:szCs w:val="16"/>
              </w:rPr>
              <w:t>Correction to function f_IMS_EmergencyReRegistration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CC182F" w:rsidRDefault="00CC182F" w:rsidP="00CC182F">
            <w:pPr>
              <w:pStyle w:val="TAL"/>
              <w:rPr>
                <w:sz w:val="16"/>
                <w:szCs w:val="16"/>
              </w:rPr>
            </w:pPr>
            <w:hyperlink r:id="rId429" w:history="1">
              <w:r w:rsidRPr="00CC182F">
                <w:rPr>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CC182F" w:rsidRDefault="00CC182F" w:rsidP="00CC182F">
            <w:pPr>
              <w:pStyle w:val="TAL"/>
              <w:rPr>
                <w:sz w:val="16"/>
                <w:szCs w:val="16"/>
              </w:rPr>
            </w:pPr>
            <w:r w:rsidRPr="00CC182F">
              <w:rPr>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CC182F" w:rsidRDefault="00CC182F" w:rsidP="00CC182F">
            <w:pPr>
              <w:pStyle w:val="TAL"/>
              <w:rPr>
                <w:sz w:val="16"/>
                <w:szCs w:val="16"/>
              </w:rPr>
            </w:pPr>
            <w:hyperlink r:id="rId430" w:history="1">
              <w:r w:rsidRPr="00CC182F">
                <w:rPr>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CC182F" w:rsidRDefault="00CC182F" w:rsidP="00CC182F">
            <w:pPr>
              <w:pStyle w:val="TAL"/>
              <w:rPr>
                <w:sz w:val="16"/>
                <w:szCs w:val="16"/>
              </w:rPr>
            </w:pPr>
            <w:r w:rsidRPr="00CC182F">
              <w:rPr>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CC182F" w:rsidRDefault="00CC182F" w:rsidP="00CC182F">
            <w:pPr>
              <w:pStyle w:val="TAL"/>
              <w:rPr>
                <w:sz w:val="16"/>
                <w:szCs w:val="16"/>
              </w:rPr>
            </w:pPr>
            <w:hyperlink r:id="rId431" w:history="1">
              <w:r w:rsidRPr="00CC182F">
                <w:rPr>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CC182F" w:rsidRDefault="00CC182F" w:rsidP="00CC182F">
            <w:pPr>
              <w:pStyle w:val="TAL"/>
              <w:rPr>
                <w:sz w:val="16"/>
                <w:szCs w:val="16"/>
              </w:rPr>
            </w:pPr>
            <w:r w:rsidRPr="00CC182F">
              <w:rPr>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CC182F" w:rsidRDefault="00CC182F" w:rsidP="00CC182F">
            <w:pPr>
              <w:pStyle w:val="TAL"/>
              <w:rPr>
                <w:sz w:val="16"/>
                <w:szCs w:val="16"/>
              </w:rPr>
            </w:pPr>
            <w:hyperlink r:id="rId432" w:history="1">
              <w:r w:rsidRPr="00CC182F">
                <w:rPr>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CC182F" w:rsidRDefault="00CC182F" w:rsidP="00CC182F">
            <w:pPr>
              <w:pStyle w:val="TAL"/>
              <w:rPr>
                <w:sz w:val="16"/>
                <w:szCs w:val="16"/>
              </w:rPr>
            </w:pPr>
            <w:r w:rsidRPr="00CC182F">
              <w:rPr>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CC182F" w:rsidRDefault="00CC182F" w:rsidP="00CC182F">
            <w:pPr>
              <w:pStyle w:val="TAL"/>
              <w:rPr>
                <w:sz w:val="16"/>
                <w:szCs w:val="16"/>
              </w:rPr>
            </w:pPr>
            <w:hyperlink r:id="rId433" w:history="1">
              <w:r w:rsidRPr="00CC182F">
                <w:rPr>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CC182F" w:rsidRDefault="00CC182F" w:rsidP="00CC182F">
            <w:pPr>
              <w:pStyle w:val="TAL"/>
              <w:rPr>
                <w:sz w:val="16"/>
                <w:szCs w:val="16"/>
              </w:rPr>
            </w:pPr>
            <w:r w:rsidRPr="00CC182F">
              <w:rPr>
                <w:sz w:val="16"/>
                <w:szCs w:val="16"/>
              </w:rPr>
              <w:t>Addition of IMS 5GS eCall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CC182F" w:rsidRDefault="00CC182F" w:rsidP="00CC182F">
            <w:pPr>
              <w:pStyle w:val="TAL"/>
              <w:rPr>
                <w:sz w:val="16"/>
                <w:szCs w:val="16"/>
              </w:rPr>
            </w:pPr>
            <w:hyperlink r:id="rId434" w:history="1">
              <w:r w:rsidRPr="00CC182F">
                <w:rPr>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CC182F" w:rsidRDefault="00CC182F" w:rsidP="00CC182F">
            <w:pPr>
              <w:pStyle w:val="TAL"/>
              <w:rPr>
                <w:sz w:val="16"/>
                <w:szCs w:val="16"/>
              </w:rPr>
            </w:pPr>
            <w:r w:rsidRPr="00CC182F">
              <w:rPr>
                <w:sz w:val="16"/>
                <w:szCs w:val="16"/>
              </w:rPr>
              <w:t>Addition of IMS 5GS eCall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CC182F" w:rsidRDefault="00CC182F" w:rsidP="00CC182F">
            <w:pPr>
              <w:pStyle w:val="TAL"/>
              <w:rPr>
                <w:sz w:val="16"/>
                <w:szCs w:val="16"/>
              </w:rPr>
            </w:pPr>
            <w:hyperlink r:id="rId435" w:history="1">
              <w:r w:rsidRPr="00CC182F">
                <w:rPr>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CC182F" w:rsidRDefault="00CC182F" w:rsidP="00CC182F">
            <w:pPr>
              <w:pStyle w:val="TAL"/>
              <w:rPr>
                <w:sz w:val="16"/>
                <w:szCs w:val="16"/>
              </w:rPr>
            </w:pPr>
            <w:r w:rsidRPr="00CC182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CC182F" w:rsidRDefault="00CC182F" w:rsidP="00CC182F">
            <w:pPr>
              <w:pStyle w:val="TAL"/>
              <w:rPr>
                <w:sz w:val="16"/>
                <w:szCs w:val="16"/>
              </w:rPr>
            </w:pPr>
            <w:hyperlink r:id="rId436" w:history="1">
              <w:r w:rsidRPr="00CC182F">
                <w:rPr>
                  <w:sz w:val="16"/>
                  <w:szCs w:val="16"/>
                </w:rPr>
                <w:t>R5s230670</w:t>
              </w:r>
            </w:hyperlink>
          </w:p>
        </w:tc>
      </w:tr>
      <w:tr w:rsidR="00DC78A3" w:rsidRPr="00DC78A3" w14:paraId="760CDE84"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3F1DE5" w14:textId="2B431291"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6AC496" w14:textId="52C711AC"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4AC00" w14:textId="54C73A1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4738FE" w14:textId="1CEBA2C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23C91" w14:textId="075AFACF" w:rsidR="00DC78A3" w:rsidRPr="00DC78A3" w:rsidRDefault="00DC78A3" w:rsidP="00DC78A3">
            <w:pPr>
              <w:pStyle w:val="TAL"/>
              <w:rPr>
                <w:sz w:val="16"/>
                <w:szCs w:val="16"/>
              </w:rPr>
            </w:pPr>
            <w:r w:rsidRPr="00DC78A3">
              <w:rPr>
                <w:sz w:val="16"/>
                <w:szCs w:val="16"/>
              </w:rPr>
              <w:t>Correction to function f_IMS_ECall_MIME_GetMSD_ContentId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A6DC7" w14:textId="51B498AC"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242BB" w14:textId="700E5CDD"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6FF2A" w14:textId="7418BEFF"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C7B238" w14:textId="094308FA" w:rsidR="00DC78A3" w:rsidRPr="00DC78A3" w:rsidRDefault="00DC78A3" w:rsidP="00DC78A3">
            <w:pPr>
              <w:pStyle w:val="TAL"/>
              <w:rPr>
                <w:sz w:val="16"/>
                <w:szCs w:val="16"/>
              </w:rPr>
            </w:pPr>
            <w:hyperlink r:id="rId437" w:history="1">
              <w:r w:rsidRPr="00DC78A3">
                <w:rPr>
                  <w:sz w:val="16"/>
                  <w:szCs w:val="16"/>
                </w:rPr>
                <w:t>R5s230701</w:t>
              </w:r>
            </w:hyperlink>
          </w:p>
        </w:tc>
      </w:tr>
      <w:tr w:rsidR="00DC78A3" w:rsidRPr="00DC78A3" w14:paraId="3E9A0709"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14A818A"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5859CF" w14:textId="55AA81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2966" w14:textId="5F37A4F5"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9307AC" w14:textId="4C8A4D6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9A0E41" w14:textId="70D14411" w:rsidR="00DC78A3" w:rsidRPr="00DC78A3" w:rsidRDefault="00DC78A3" w:rsidP="00DC78A3">
            <w:pPr>
              <w:pStyle w:val="TAL"/>
              <w:rPr>
                <w:sz w:val="16"/>
                <w:szCs w:val="16"/>
              </w:rPr>
            </w:pPr>
            <w:r w:rsidRPr="00DC78A3">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19300" w14:textId="1851ED3B"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15A7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C85D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BC8729" w14:textId="6BBC063B" w:rsidR="00DC78A3" w:rsidRPr="00DC78A3" w:rsidRDefault="00DC78A3" w:rsidP="00DC78A3">
            <w:pPr>
              <w:pStyle w:val="TAL"/>
              <w:rPr>
                <w:sz w:val="16"/>
                <w:szCs w:val="16"/>
              </w:rPr>
            </w:pPr>
            <w:hyperlink r:id="rId438" w:history="1">
              <w:r w:rsidRPr="00DC78A3">
                <w:rPr>
                  <w:sz w:val="16"/>
                  <w:szCs w:val="16"/>
                </w:rPr>
                <w:t>R5s230734</w:t>
              </w:r>
            </w:hyperlink>
          </w:p>
        </w:tc>
      </w:tr>
      <w:tr w:rsidR="00DC78A3" w:rsidRPr="00DC78A3" w14:paraId="657608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59D603"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43962" w14:textId="386D9A33"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A4E06" w14:textId="0C352E6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202BD2" w14:textId="268370A6"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3E0A02" w14:textId="0A5705AB" w:rsidR="00DC78A3" w:rsidRPr="00DC78A3" w:rsidRDefault="00DC78A3" w:rsidP="00DC78A3">
            <w:pPr>
              <w:pStyle w:val="TAL"/>
              <w:rPr>
                <w:sz w:val="16"/>
                <w:szCs w:val="16"/>
              </w:rPr>
            </w:pPr>
            <w:r w:rsidRPr="00DC78A3">
              <w:rPr>
                <w:sz w:val="16"/>
                <w:szCs w:val="16"/>
              </w:rPr>
              <w:t>Corrections on selection expressions in control modules for IMS WLAN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2A5CD" w14:textId="1A06B5BF"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F705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2674"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6E1059" w14:textId="2747F41B" w:rsidR="00DC78A3" w:rsidRPr="00DC78A3" w:rsidRDefault="00DC78A3" w:rsidP="00DC78A3">
            <w:pPr>
              <w:pStyle w:val="TAL"/>
              <w:rPr>
                <w:sz w:val="16"/>
                <w:szCs w:val="16"/>
              </w:rPr>
            </w:pPr>
            <w:hyperlink r:id="rId439" w:history="1">
              <w:r w:rsidRPr="00DC78A3">
                <w:rPr>
                  <w:sz w:val="16"/>
                  <w:szCs w:val="16"/>
                </w:rPr>
                <w:t>R5s230760</w:t>
              </w:r>
            </w:hyperlink>
          </w:p>
        </w:tc>
      </w:tr>
      <w:tr w:rsidR="00DC78A3" w:rsidRPr="00DC78A3" w14:paraId="1F3FC2EE"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EDAA7"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5726BE" w14:textId="01BE0624"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5F40E" w14:textId="62D915A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09D4C" w14:textId="3D1F74F7"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3F28C6" w14:textId="3E354C79" w:rsidR="00DC78A3" w:rsidRPr="00DC78A3" w:rsidRDefault="00DC78A3" w:rsidP="00DC78A3">
            <w:pPr>
              <w:pStyle w:val="TAL"/>
              <w:rPr>
                <w:sz w:val="16"/>
                <w:szCs w:val="16"/>
              </w:rPr>
            </w:pPr>
            <w:r w:rsidRPr="00DC78A3">
              <w:rPr>
                <w:sz w:val="16"/>
                <w:szCs w:val="16"/>
              </w:rPr>
              <w:t>Correction to 11.4.x and 10.x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C2EA9" w14:textId="0E77148A"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6F79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6234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4C53E" w14:textId="0E6C6E3A" w:rsidR="00DC78A3" w:rsidRPr="00DC78A3" w:rsidRDefault="00DC78A3" w:rsidP="00DC78A3">
            <w:pPr>
              <w:pStyle w:val="TAL"/>
              <w:rPr>
                <w:sz w:val="16"/>
                <w:szCs w:val="16"/>
              </w:rPr>
            </w:pPr>
            <w:hyperlink r:id="rId440" w:history="1">
              <w:r w:rsidRPr="00DC78A3">
                <w:rPr>
                  <w:sz w:val="16"/>
                  <w:szCs w:val="16"/>
                </w:rPr>
                <w:t>R5s230826</w:t>
              </w:r>
            </w:hyperlink>
          </w:p>
        </w:tc>
      </w:tr>
      <w:tr w:rsidR="00DC78A3" w:rsidRPr="00DC78A3" w14:paraId="5AB89D56"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5E20D"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5DF268" w14:textId="0F144F72"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1FA1" w14:textId="7AD6F966"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AF1E87" w14:textId="242ABDC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32658" w14:textId="7344630C" w:rsidR="00DC78A3" w:rsidRPr="00DC78A3" w:rsidRDefault="00DC78A3" w:rsidP="00DC78A3">
            <w:pPr>
              <w:pStyle w:val="TAL"/>
              <w:rPr>
                <w:sz w:val="16"/>
                <w:szCs w:val="16"/>
              </w:rPr>
            </w:pPr>
            <w:r w:rsidRPr="00DC78A3">
              <w:rPr>
                <w:sz w:val="16"/>
                <w:szCs w:val="16"/>
              </w:rPr>
              <w:t>Addition of IMS WLAN XCAP testcase G.15.1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52B6D7" w14:textId="095BB5CC"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D2AC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ED183"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8516D" w14:textId="70CD664F" w:rsidR="00DC78A3" w:rsidRPr="00DC78A3" w:rsidRDefault="00DC78A3" w:rsidP="00DC78A3">
            <w:pPr>
              <w:pStyle w:val="TAL"/>
              <w:rPr>
                <w:sz w:val="16"/>
                <w:szCs w:val="16"/>
              </w:rPr>
            </w:pPr>
            <w:hyperlink r:id="rId441" w:history="1">
              <w:r w:rsidRPr="00DC78A3">
                <w:rPr>
                  <w:sz w:val="16"/>
                  <w:szCs w:val="16"/>
                </w:rPr>
                <w:t>R5s230827</w:t>
              </w:r>
            </w:hyperlink>
          </w:p>
        </w:tc>
      </w:tr>
      <w:tr w:rsidR="00DC78A3" w:rsidRPr="00DC78A3" w14:paraId="5DE93D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78C4C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23077F" w14:textId="2DDE098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38C4C" w14:textId="16C07C8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A0E83" w14:textId="71750D38"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5B7556" w14:textId="79E43BE4" w:rsidR="00DC78A3" w:rsidRPr="00DC78A3" w:rsidRDefault="00DC78A3" w:rsidP="00DC78A3">
            <w:pPr>
              <w:pStyle w:val="TAL"/>
              <w:rPr>
                <w:sz w:val="16"/>
                <w:szCs w:val="16"/>
              </w:rPr>
            </w:pPr>
            <w:r w:rsidRPr="00DC78A3">
              <w:rPr>
                <w:sz w:val="16"/>
                <w:szCs w:val="16"/>
              </w:rPr>
              <w:t>Addition of IMS WLAN XCAP testcase G.15.3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0B21" w14:textId="1E5A076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4D53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586B7"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BDD035" w14:textId="12DACA3B" w:rsidR="00DC78A3" w:rsidRPr="00DC78A3" w:rsidRDefault="00DC78A3" w:rsidP="00DC78A3">
            <w:pPr>
              <w:pStyle w:val="TAL"/>
              <w:rPr>
                <w:sz w:val="16"/>
                <w:szCs w:val="16"/>
              </w:rPr>
            </w:pPr>
            <w:hyperlink r:id="rId442" w:history="1">
              <w:r w:rsidRPr="00DC78A3">
                <w:rPr>
                  <w:sz w:val="16"/>
                  <w:szCs w:val="16"/>
                </w:rPr>
                <w:t>R5s230828</w:t>
              </w:r>
            </w:hyperlink>
          </w:p>
        </w:tc>
      </w:tr>
      <w:tr w:rsidR="00DC78A3" w:rsidRPr="00DC78A3" w14:paraId="41A47E47"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F48BF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AA0F78" w14:textId="08E2653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043CA" w14:textId="32890B9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D56404" w14:textId="4E8D74A5"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6AB9CF" w14:textId="3262AD1A" w:rsidR="00DC78A3" w:rsidRPr="00DC78A3" w:rsidRDefault="00DC78A3" w:rsidP="00DC78A3">
            <w:pPr>
              <w:pStyle w:val="TAL"/>
              <w:rPr>
                <w:sz w:val="16"/>
                <w:szCs w:val="16"/>
              </w:rPr>
            </w:pPr>
            <w:r w:rsidRPr="00DC78A3">
              <w:rPr>
                <w:sz w:val="16"/>
                <w:szCs w:val="16"/>
              </w:rPr>
              <w:t>Addition of IMS WLAN XCAP testcase G.15.5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F132" w14:textId="7EDB18BD"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FF17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1E5391"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78C182" w14:textId="6E8CF1B4" w:rsidR="00DC78A3" w:rsidRPr="00DC78A3" w:rsidRDefault="00DC78A3" w:rsidP="00DC78A3">
            <w:pPr>
              <w:pStyle w:val="TAL"/>
              <w:rPr>
                <w:sz w:val="16"/>
                <w:szCs w:val="16"/>
              </w:rPr>
            </w:pPr>
            <w:hyperlink r:id="rId443" w:history="1">
              <w:r w:rsidRPr="00DC78A3">
                <w:rPr>
                  <w:sz w:val="16"/>
                  <w:szCs w:val="16"/>
                </w:rPr>
                <w:t>R5s230829</w:t>
              </w:r>
            </w:hyperlink>
          </w:p>
        </w:tc>
      </w:tr>
      <w:tr w:rsidR="00DC78A3" w:rsidRPr="00DC78A3" w14:paraId="2FFC31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8D52C4"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D1566" w14:textId="1109FE7E"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1ACEFD" w14:textId="23C0B5E9"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366CB" w14:textId="330F689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0B845D" w14:textId="685B1E75" w:rsidR="00DC78A3" w:rsidRPr="00DC78A3" w:rsidRDefault="00DC78A3" w:rsidP="00DC78A3">
            <w:pPr>
              <w:pStyle w:val="TAL"/>
              <w:rPr>
                <w:sz w:val="16"/>
                <w:szCs w:val="16"/>
              </w:rPr>
            </w:pPr>
            <w:r w:rsidRPr="00DC78A3">
              <w:rPr>
                <w:sz w:val="16"/>
                <w:szCs w:val="16"/>
              </w:rPr>
              <w:t>Addition of IMS WLAN XCAP testcase G.15.6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E1CA83" w14:textId="3651037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2DE8E"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C0B4B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E0D29A" w14:textId="3021700A" w:rsidR="00DC78A3" w:rsidRPr="00DC78A3" w:rsidRDefault="00DC78A3" w:rsidP="00DC78A3">
            <w:pPr>
              <w:pStyle w:val="TAL"/>
              <w:rPr>
                <w:sz w:val="16"/>
                <w:szCs w:val="16"/>
              </w:rPr>
            </w:pPr>
            <w:hyperlink r:id="rId444" w:history="1">
              <w:r w:rsidRPr="00DC78A3">
                <w:rPr>
                  <w:sz w:val="16"/>
                  <w:szCs w:val="16"/>
                </w:rPr>
                <w:t>R5s230830</w:t>
              </w:r>
            </w:hyperlink>
          </w:p>
        </w:tc>
      </w:tr>
      <w:tr w:rsidR="00DC78A3" w:rsidRPr="00DC78A3" w14:paraId="30937E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0EF60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01A770" w14:textId="6A64E867"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14A61" w14:textId="712B29A3"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0F4B25" w14:textId="1FE93D71"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C2B776" w14:textId="1170E656" w:rsidR="00DC78A3" w:rsidRPr="00DC78A3" w:rsidRDefault="00DC78A3" w:rsidP="00DC78A3">
            <w:pPr>
              <w:pStyle w:val="TAL"/>
              <w:rPr>
                <w:sz w:val="16"/>
                <w:szCs w:val="16"/>
              </w:rPr>
            </w:pPr>
            <w:r w:rsidRPr="00DC78A3">
              <w:rPr>
                <w:sz w:val="16"/>
                <w:szCs w:val="16"/>
              </w:rPr>
              <w:t>Addition of IMS WLAN XCAP testcase G.15.7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50ECB" w14:textId="5CFDFEC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57549"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14EF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ED3E3" w14:textId="0DD40DF9" w:rsidR="00DC78A3" w:rsidRPr="00DC78A3" w:rsidRDefault="00DC78A3" w:rsidP="00DC78A3">
            <w:pPr>
              <w:pStyle w:val="TAL"/>
              <w:rPr>
                <w:sz w:val="16"/>
                <w:szCs w:val="16"/>
              </w:rPr>
            </w:pPr>
            <w:hyperlink r:id="rId445" w:history="1">
              <w:r w:rsidRPr="00DC78A3">
                <w:rPr>
                  <w:sz w:val="16"/>
                  <w:szCs w:val="16"/>
                </w:rPr>
                <w:t>R5s230831</w:t>
              </w:r>
            </w:hyperlink>
          </w:p>
        </w:tc>
      </w:tr>
      <w:tr w:rsidR="00DC78A3" w:rsidRPr="00DC78A3" w14:paraId="56245E35"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69E22"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9D3A85" w14:textId="48451C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AD4AF" w14:textId="51E6C8D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1E2BA6" w14:textId="1DB3505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7D2C56" w14:textId="68F8ECAC" w:rsidR="00DC78A3" w:rsidRPr="00DC78A3" w:rsidRDefault="00DC78A3" w:rsidP="00DC78A3">
            <w:pPr>
              <w:pStyle w:val="TAL"/>
              <w:rPr>
                <w:sz w:val="16"/>
                <w:szCs w:val="16"/>
              </w:rPr>
            </w:pPr>
            <w:r w:rsidRPr="00DC78A3">
              <w:rPr>
                <w:sz w:val="16"/>
                <w:szCs w:val="16"/>
              </w:rPr>
              <w:t>Addition of IMS WLAN XCAP testcase G.15.8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1ABF73" w14:textId="17234A3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2F814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0881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F0E240" w14:textId="1B28B0DF" w:rsidR="00DC78A3" w:rsidRPr="00DC78A3" w:rsidRDefault="00DC78A3" w:rsidP="00DC78A3">
            <w:pPr>
              <w:pStyle w:val="TAL"/>
              <w:rPr>
                <w:sz w:val="16"/>
                <w:szCs w:val="16"/>
              </w:rPr>
            </w:pPr>
            <w:hyperlink r:id="rId446" w:history="1">
              <w:r w:rsidRPr="00DC78A3">
                <w:rPr>
                  <w:sz w:val="16"/>
                  <w:szCs w:val="16"/>
                </w:rPr>
                <w:t>R5s230832</w:t>
              </w:r>
            </w:hyperlink>
          </w:p>
        </w:tc>
      </w:tr>
      <w:tr w:rsidR="00DC78A3" w:rsidRPr="00DC78A3" w14:paraId="35C289FF"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3EF07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9CF86D" w14:textId="0AFD4C0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34198" w14:textId="031F20CF"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82F73" w14:textId="5C3A65F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B11056" w14:textId="7CD8E7EE" w:rsidR="00DC78A3" w:rsidRPr="00DC78A3" w:rsidRDefault="00DC78A3" w:rsidP="00DC78A3">
            <w:pPr>
              <w:pStyle w:val="TAL"/>
              <w:rPr>
                <w:sz w:val="16"/>
                <w:szCs w:val="16"/>
              </w:rPr>
            </w:pPr>
            <w:r w:rsidRPr="00DC78A3">
              <w:rPr>
                <w:sz w:val="16"/>
                <w:szCs w:val="16"/>
              </w:rPr>
              <w:t>Addition of IMS WLAN XCAP testcase G.15.10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CB0F8" w14:textId="3FE315D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E128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8B4B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0A49EB" w14:textId="03162352" w:rsidR="00DC78A3" w:rsidRPr="00DC78A3" w:rsidRDefault="00DC78A3" w:rsidP="00DC78A3">
            <w:pPr>
              <w:pStyle w:val="TAL"/>
              <w:rPr>
                <w:sz w:val="16"/>
                <w:szCs w:val="16"/>
              </w:rPr>
            </w:pPr>
            <w:hyperlink r:id="rId447" w:history="1">
              <w:r w:rsidRPr="00DC78A3">
                <w:rPr>
                  <w:sz w:val="16"/>
                  <w:szCs w:val="16"/>
                </w:rPr>
                <w:t>R5s230833</w:t>
              </w:r>
            </w:hyperlink>
          </w:p>
        </w:tc>
      </w:tr>
      <w:tr w:rsidR="00DC78A3" w:rsidRPr="00DC78A3" w14:paraId="0C48EC68"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34DC6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F6EF19" w14:textId="5587F86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F499C" w14:textId="47657FA2"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7A0A5" w14:textId="1BDE335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DA8B8B" w14:textId="341CACC8" w:rsidR="00DC78A3" w:rsidRPr="00DC78A3" w:rsidRDefault="00DC78A3" w:rsidP="00DC78A3">
            <w:pPr>
              <w:pStyle w:val="TAL"/>
              <w:rPr>
                <w:sz w:val="16"/>
                <w:szCs w:val="16"/>
              </w:rPr>
            </w:pPr>
            <w:r w:rsidRPr="00DC78A3">
              <w:rPr>
                <w:sz w:val="16"/>
                <w:szCs w:val="16"/>
              </w:rPr>
              <w:t>Addition of IMS WLAN XCAP testcase G.15.15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836C6" w14:textId="05C9CE9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CA3D9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AC1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D2C7D5" w14:textId="0355BF22" w:rsidR="00DC78A3" w:rsidRPr="00DC78A3" w:rsidRDefault="00DC78A3" w:rsidP="00DC78A3">
            <w:pPr>
              <w:pStyle w:val="TAL"/>
              <w:rPr>
                <w:sz w:val="16"/>
                <w:szCs w:val="16"/>
              </w:rPr>
            </w:pPr>
            <w:hyperlink r:id="rId448" w:history="1">
              <w:r w:rsidRPr="00DC78A3">
                <w:rPr>
                  <w:sz w:val="16"/>
                  <w:szCs w:val="16"/>
                </w:rPr>
                <w:t>R5s230834</w:t>
              </w:r>
            </w:hyperlink>
          </w:p>
        </w:tc>
      </w:tr>
      <w:tr w:rsidR="00DC78A3" w:rsidRPr="00DC78A3" w14:paraId="6F0C95AA"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203D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9E91B" w14:textId="5F233BF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F08BC5" w14:textId="36650B2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EF20A" w14:textId="5D6A33AE"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082BA4" w14:textId="0510CBA8" w:rsidR="00DC78A3" w:rsidRPr="00DC78A3" w:rsidRDefault="00DC78A3" w:rsidP="00DC78A3">
            <w:pPr>
              <w:pStyle w:val="TAL"/>
              <w:rPr>
                <w:sz w:val="16"/>
                <w:szCs w:val="16"/>
              </w:rPr>
            </w:pPr>
            <w:r w:rsidRPr="00DC78A3">
              <w:rPr>
                <w:sz w:val="16"/>
                <w:szCs w:val="16"/>
              </w:rPr>
              <w:t>Correction for IMS 5GS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33C0" w14:textId="2A076FDE"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152A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C748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06C03" w14:textId="0B9233A1" w:rsidR="00DC78A3" w:rsidRPr="00DC78A3" w:rsidRDefault="00DC78A3" w:rsidP="00DC78A3">
            <w:pPr>
              <w:pStyle w:val="TAL"/>
              <w:rPr>
                <w:sz w:val="16"/>
                <w:szCs w:val="16"/>
              </w:rPr>
            </w:pPr>
            <w:hyperlink r:id="rId449" w:history="1">
              <w:r w:rsidRPr="00DC78A3">
                <w:rPr>
                  <w:sz w:val="16"/>
                  <w:szCs w:val="16"/>
                </w:rPr>
                <w:t>R5s230836</w:t>
              </w:r>
            </w:hyperlink>
          </w:p>
        </w:tc>
      </w:tr>
      <w:tr w:rsidR="00DC78A3" w:rsidRPr="00DC78A3" w14:paraId="5167CED3"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D68E3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AF719" w14:textId="2C4C61A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86647A" w14:textId="4E4D89D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C999D4" w14:textId="0FAE62C4"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1F1714" w14:textId="01F3F66D" w:rsidR="00DC78A3" w:rsidRPr="00DC78A3" w:rsidRDefault="00DC78A3" w:rsidP="00DC78A3">
            <w:pPr>
              <w:pStyle w:val="TAL"/>
              <w:rPr>
                <w:sz w:val="16"/>
                <w:szCs w:val="16"/>
              </w:rPr>
            </w:pPr>
            <w:r w:rsidRPr="00DC78A3">
              <w:rPr>
                <w:sz w:val="16"/>
                <w:szCs w:val="16"/>
              </w:rPr>
              <w:t>Corrections on selection expressions and applicability conditions in control modules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5BE5" w14:textId="7A5B5888"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31CF5"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C8C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487BB" w14:textId="02D35B6A" w:rsidR="00DC78A3" w:rsidRPr="00DC78A3" w:rsidRDefault="00DC78A3" w:rsidP="00DC78A3">
            <w:pPr>
              <w:pStyle w:val="TAL"/>
              <w:rPr>
                <w:sz w:val="16"/>
                <w:szCs w:val="16"/>
              </w:rPr>
            </w:pPr>
            <w:hyperlink r:id="rId450" w:history="1">
              <w:r w:rsidRPr="00DC78A3">
                <w:rPr>
                  <w:sz w:val="16"/>
                  <w:szCs w:val="16"/>
                </w:rPr>
                <w:t>R5s230844</w:t>
              </w:r>
            </w:hyperlink>
          </w:p>
        </w:tc>
      </w:tr>
      <w:tr w:rsidR="00DC78A3" w:rsidRPr="00DC78A3" w14:paraId="3B287727"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1BDBC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CA4C55" w14:textId="28CAA0A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5530" w14:textId="300FA24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D3D31A" w14:textId="62D0D2DB"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65CEB" w14:textId="72D718AD" w:rsidR="00DC78A3" w:rsidRPr="00DC78A3" w:rsidRDefault="00DC78A3" w:rsidP="00DC78A3">
            <w:pPr>
              <w:pStyle w:val="TAL"/>
              <w:rPr>
                <w:sz w:val="16"/>
                <w:szCs w:val="16"/>
              </w:rPr>
            </w:pPr>
            <w:r w:rsidRPr="00DC78A3">
              <w:rPr>
                <w:sz w:val="16"/>
                <w:szCs w:val="16"/>
              </w:rPr>
              <w:t>Addition of IMS 5GS eCall over IMS testcase 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37805C" w14:textId="1D606526"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40CD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E19A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C063F" w14:textId="016698A5" w:rsidR="00DC78A3" w:rsidRPr="00DC78A3" w:rsidRDefault="00DC78A3" w:rsidP="00DC78A3">
            <w:pPr>
              <w:pStyle w:val="TAL"/>
              <w:rPr>
                <w:sz w:val="16"/>
                <w:szCs w:val="16"/>
              </w:rPr>
            </w:pPr>
            <w:hyperlink r:id="rId451" w:history="1">
              <w:r w:rsidRPr="00DC78A3">
                <w:rPr>
                  <w:sz w:val="16"/>
                  <w:szCs w:val="16"/>
                </w:rPr>
                <w:t>R5s230849</w:t>
              </w:r>
            </w:hyperlink>
          </w:p>
        </w:tc>
      </w:tr>
      <w:tr w:rsidR="00DC78A3" w:rsidRPr="00DC78A3" w14:paraId="780F0FFE"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6FEBF6"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BF935" w14:textId="2195AACA"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452FA" w14:textId="003618B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0009CE" w14:textId="4BE97078"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84D42A" w14:textId="1FEEAE8B" w:rsidR="00DC78A3" w:rsidRPr="00DC78A3" w:rsidRDefault="00DC78A3" w:rsidP="00DC78A3">
            <w:pPr>
              <w:pStyle w:val="TAL"/>
              <w:rPr>
                <w:sz w:val="16"/>
                <w:szCs w:val="16"/>
              </w:rPr>
            </w:pPr>
            <w:r w:rsidRPr="00DC78A3">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C2F2B" w14:textId="16153381"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3A4B48"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6C7A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05F183" w14:textId="57FA9687" w:rsidR="00DC78A3" w:rsidRPr="00DC78A3" w:rsidRDefault="00DC78A3" w:rsidP="00DC78A3">
            <w:pPr>
              <w:pStyle w:val="TAL"/>
              <w:rPr>
                <w:sz w:val="16"/>
                <w:szCs w:val="16"/>
              </w:rPr>
            </w:pPr>
            <w:hyperlink r:id="rId452" w:history="1">
              <w:r w:rsidRPr="00DC78A3">
                <w:rPr>
                  <w:sz w:val="16"/>
                  <w:szCs w:val="16"/>
                </w:rPr>
                <w:t>R5s230889</w:t>
              </w:r>
            </w:hyperlink>
          </w:p>
        </w:tc>
      </w:tr>
      <w:tr w:rsidR="00DC78A3" w:rsidRPr="00DC78A3" w14:paraId="5DCCDA4B"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E58891"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52846" w14:textId="3FF01846"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6DA2C" w14:textId="4F055A77"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7CB488" w14:textId="1B6C547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26AA7C" w14:textId="0C3B2024" w:rsidR="00DC78A3" w:rsidRPr="00DC78A3" w:rsidRDefault="00DC78A3" w:rsidP="00DC78A3">
            <w:pPr>
              <w:pStyle w:val="TAL"/>
              <w:rPr>
                <w:sz w:val="16"/>
                <w:szCs w:val="16"/>
              </w:rPr>
            </w:pPr>
            <w:r w:rsidRPr="00DC78A3">
              <w:rPr>
                <w:sz w:val="16"/>
                <w:szCs w:val="16"/>
              </w:rPr>
              <w:t>Correction to function f_IMS_MOCallHoldResume_BuildSDP_OfferRX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3229" w14:textId="4665A764"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C23F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B8E3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8CDB7B" w14:textId="436D943E" w:rsidR="00DC78A3" w:rsidRPr="00DC78A3" w:rsidRDefault="00DC78A3" w:rsidP="00DC78A3">
            <w:pPr>
              <w:pStyle w:val="TAL"/>
              <w:rPr>
                <w:sz w:val="16"/>
                <w:szCs w:val="16"/>
              </w:rPr>
            </w:pPr>
            <w:hyperlink r:id="rId453" w:history="1">
              <w:r w:rsidRPr="00DC78A3">
                <w:rPr>
                  <w:sz w:val="16"/>
                  <w:szCs w:val="16"/>
                </w:rPr>
                <w:t>R5s230893</w:t>
              </w:r>
            </w:hyperlink>
          </w:p>
        </w:tc>
      </w:tr>
      <w:tr w:rsidR="00A676FB" w:rsidRPr="00A676FB" w14:paraId="39219938"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A868AA" w14:textId="1E06DE3E"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C40185" w14:textId="364E7616"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B3B42" w14:textId="0AA29DF7"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D3B33" w14:textId="1B92CFF2" w:rsidR="00A676FB" w:rsidRPr="00A676FB" w:rsidRDefault="00A676FB" w:rsidP="00A676FB">
            <w:pPr>
              <w:pStyle w:val="TAL"/>
              <w:rPr>
                <w:sz w:val="16"/>
                <w:szCs w:val="16"/>
              </w:rPr>
            </w:pPr>
            <w:r w:rsidRPr="00A676F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506D7" w14:textId="5B57DC3D" w:rsidR="00A676FB" w:rsidRPr="00A676FB" w:rsidRDefault="00A676FB" w:rsidP="00A676FB">
            <w:pPr>
              <w:pStyle w:val="TAL"/>
              <w:rPr>
                <w:sz w:val="16"/>
                <w:szCs w:val="16"/>
              </w:rPr>
            </w:pPr>
            <w:r w:rsidRPr="00A676FB">
              <w:rPr>
                <w:sz w:val="16"/>
                <w:szCs w:val="16"/>
              </w:rPr>
              <w:t>Correction for IMS 5GS test case 7.24a and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454D9"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07F481" w14:textId="3C2E468C"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3BD360" w14:textId="209BE528"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8F3E6" w14:textId="4898AB96" w:rsidR="00A676FB" w:rsidRPr="00A676FB" w:rsidRDefault="00A676FB" w:rsidP="00A676FB">
            <w:pPr>
              <w:pStyle w:val="TAL"/>
              <w:rPr>
                <w:sz w:val="16"/>
                <w:szCs w:val="16"/>
              </w:rPr>
            </w:pPr>
            <w:hyperlink r:id="rId454" w:history="1">
              <w:r w:rsidRPr="00A676FB">
                <w:rPr>
                  <w:sz w:val="16"/>
                  <w:szCs w:val="16"/>
                </w:rPr>
                <w:t>R5s240074</w:t>
              </w:r>
            </w:hyperlink>
          </w:p>
        </w:tc>
      </w:tr>
      <w:tr w:rsidR="00A676FB" w:rsidRPr="00A676FB" w14:paraId="10CEF4E2"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2FCED"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0EDCC1F" w14:textId="7B15033A"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BC6155" w14:textId="6A4027C4"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EC9D3" w14:textId="668E3E3B"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C1A80D" w14:textId="6E53FD1C" w:rsidR="00A676FB" w:rsidRPr="00A676FB" w:rsidRDefault="00A676FB" w:rsidP="00A676FB">
            <w:pPr>
              <w:pStyle w:val="TAL"/>
              <w:rPr>
                <w:sz w:val="16"/>
                <w:szCs w:val="16"/>
              </w:rPr>
            </w:pPr>
            <w:r w:rsidRPr="00A676FB">
              <w:rPr>
                <w:sz w:val="16"/>
                <w:szCs w:val="16"/>
              </w:rPr>
              <w:t>Correction to IMS testcase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8D311"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5EC92"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17C1F"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B39E5C" w14:textId="23FB7342" w:rsidR="00A676FB" w:rsidRPr="00A676FB" w:rsidRDefault="00A676FB" w:rsidP="00A676FB">
            <w:pPr>
              <w:pStyle w:val="TAL"/>
              <w:rPr>
                <w:sz w:val="16"/>
                <w:szCs w:val="16"/>
              </w:rPr>
            </w:pPr>
            <w:hyperlink r:id="rId455" w:history="1">
              <w:r w:rsidRPr="00A676FB">
                <w:rPr>
                  <w:sz w:val="16"/>
                  <w:szCs w:val="16"/>
                </w:rPr>
                <w:t>R5s240081</w:t>
              </w:r>
            </w:hyperlink>
          </w:p>
        </w:tc>
      </w:tr>
      <w:tr w:rsidR="00A676FB" w:rsidRPr="00A676FB" w14:paraId="4BB68BB9"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954430"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F65C737" w14:textId="7029D515"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88AD5" w14:textId="227D2F38"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2DEFA" w14:textId="7A66DB12"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0EF3E" w14:textId="6186EECC" w:rsidR="00A676FB" w:rsidRPr="00A676FB" w:rsidRDefault="00A676FB" w:rsidP="00A676FB">
            <w:pPr>
              <w:pStyle w:val="TAL"/>
              <w:rPr>
                <w:sz w:val="16"/>
                <w:szCs w:val="16"/>
              </w:rPr>
            </w:pPr>
            <w:r w:rsidRPr="00A676FB">
              <w:rPr>
                <w:sz w:val="16"/>
                <w:szCs w:val="16"/>
              </w:rPr>
              <w:t>Correction to Voice Call Control test cases 7.5 and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6EFDE"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8D0964"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E10D3"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86424" w14:textId="008175AF" w:rsidR="00A676FB" w:rsidRPr="00A676FB" w:rsidRDefault="00A676FB" w:rsidP="00A676FB">
            <w:pPr>
              <w:pStyle w:val="TAL"/>
              <w:rPr>
                <w:sz w:val="16"/>
                <w:szCs w:val="16"/>
              </w:rPr>
            </w:pPr>
            <w:hyperlink r:id="rId456" w:history="1">
              <w:r w:rsidRPr="00A676FB">
                <w:rPr>
                  <w:sz w:val="16"/>
                  <w:szCs w:val="16"/>
                </w:rPr>
                <w:t>R5s240123</w:t>
              </w:r>
            </w:hyperlink>
          </w:p>
        </w:tc>
      </w:tr>
      <w:tr w:rsidR="006D132E" w:rsidRPr="006D132E" w14:paraId="1D4B5A36"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4A1D34" w14:textId="49C05E61"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F3AB1" w14:textId="06FC2A36" w:rsidR="006D132E" w:rsidRPr="006D132E" w:rsidRDefault="006D132E" w:rsidP="006D132E">
            <w:pPr>
              <w:rPr>
                <w:rFonts w:ascii="Arial" w:hAnsi="Arial"/>
                <w:sz w:val="16"/>
                <w:szCs w:val="16"/>
              </w:rPr>
            </w:pPr>
            <w:hyperlink r:id="rId457" w:history="1">
              <w:r w:rsidRPr="006D132E">
                <w:rPr>
                  <w:rFonts w:ascii="Arial" w:hAnsi="Arial"/>
                  <w:sz w:val="16"/>
                  <w:szCs w:val="16"/>
                </w:rPr>
                <w:t>R5s240273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B7A3B" w14:textId="56B18A72"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D12DB" w14:textId="46C4F7D5"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94B34" w14:textId="55E89520" w:rsidR="006D132E" w:rsidRPr="00A676FB" w:rsidRDefault="006D132E" w:rsidP="006D132E">
            <w:pPr>
              <w:pStyle w:val="TAL"/>
              <w:rPr>
                <w:sz w:val="16"/>
                <w:szCs w:val="16"/>
              </w:rPr>
            </w:pPr>
            <w:r w:rsidRPr="006D132E">
              <w:rPr>
                <w:sz w:val="16"/>
                <w:szCs w:val="16"/>
              </w:rPr>
              <w:t>Correction of f_IMS_CC_PostambleWithCallReleaseMT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6D617" w14:textId="1A26358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C02624" w14:textId="2F2CE1D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842199" w14:textId="2FBFBA1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09C158" w14:textId="47D7FD30" w:rsidR="006D132E" w:rsidRPr="006D132E" w:rsidRDefault="006D132E" w:rsidP="006D132E">
            <w:pPr>
              <w:pStyle w:val="TAL"/>
              <w:rPr>
                <w:sz w:val="16"/>
                <w:szCs w:val="16"/>
              </w:rPr>
            </w:pPr>
            <w:r w:rsidRPr="006D132E">
              <w:rPr>
                <w:sz w:val="16"/>
                <w:szCs w:val="16"/>
              </w:rPr>
              <w:t>RP-241004</w:t>
            </w:r>
          </w:p>
        </w:tc>
      </w:tr>
      <w:tr w:rsidR="006D132E" w:rsidRPr="006D132E" w14:paraId="2F64ED2D"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44838" w14:textId="77777777"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B37B3C" w14:textId="12EC1C28" w:rsidR="006D132E" w:rsidRPr="006D132E" w:rsidRDefault="006D132E" w:rsidP="006D132E">
            <w:pPr>
              <w:rPr>
                <w:rFonts w:ascii="Arial" w:hAnsi="Arial"/>
                <w:sz w:val="16"/>
                <w:szCs w:val="16"/>
              </w:rPr>
            </w:pPr>
            <w:hyperlink r:id="rId458" w:history="1">
              <w:r w:rsidRPr="006D132E">
                <w:rPr>
                  <w:rFonts w:ascii="Arial" w:hAnsi="Arial"/>
                  <w:sz w:val="16"/>
                  <w:szCs w:val="16"/>
                </w:rPr>
                <w:t>R5s240291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BA668" w14:textId="00DA3ABD"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7BB60E" w14:textId="5987FE53"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03FB7E" w14:textId="637B56B6" w:rsidR="006D132E" w:rsidRPr="00A676FB" w:rsidRDefault="006D132E" w:rsidP="006D132E">
            <w:pPr>
              <w:pStyle w:val="TAL"/>
              <w:rPr>
                <w:sz w:val="16"/>
                <w:szCs w:val="16"/>
              </w:rPr>
            </w:pPr>
            <w:r w:rsidRPr="006D132E">
              <w:rPr>
                <w:sz w:val="16"/>
                <w:szCs w:val="16"/>
              </w:rPr>
              <w:t>Correction to IMS emergency call test cases 10.9 and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40AC1" w14:textId="1CE00DE2"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D833A"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01E3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DFA7" w14:textId="4419031D" w:rsidR="006D132E" w:rsidRPr="006D132E" w:rsidRDefault="006D132E" w:rsidP="006D132E">
            <w:pPr>
              <w:pStyle w:val="TAL"/>
              <w:rPr>
                <w:sz w:val="16"/>
                <w:szCs w:val="16"/>
              </w:rPr>
            </w:pPr>
            <w:r w:rsidRPr="006D132E">
              <w:rPr>
                <w:sz w:val="16"/>
                <w:szCs w:val="16"/>
              </w:rPr>
              <w:t>RP-241004</w:t>
            </w:r>
          </w:p>
        </w:tc>
      </w:tr>
      <w:tr w:rsidR="006D132E" w:rsidRPr="006D132E" w14:paraId="5BA17B6E"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B9337" w14:textId="77777777" w:rsidR="006D132E" w:rsidRPr="00A676FB" w:rsidRDefault="006D132E" w:rsidP="006D132E">
            <w:pPr>
              <w:rPr>
                <w:rFonts w:ascii="Arial" w:hAnsi="Arial"/>
                <w:sz w:val="16"/>
                <w:szCs w:val="16"/>
              </w:rPr>
            </w:pPr>
            <w:r w:rsidRPr="00A676FB">
              <w:rPr>
                <w:rFonts w:ascii="Arial" w:hAnsi="Arial"/>
                <w:sz w:val="16"/>
                <w:szCs w:val="16"/>
              </w:rPr>
              <w:lastRenderedPageBreak/>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7B83D7" w14:textId="0700E966" w:rsidR="006D132E" w:rsidRPr="006D132E" w:rsidRDefault="006D132E" w:rsidP="006D132E">
            <w:pPr>
              <w:rPr>
                <w:rFonts w:ascii="Arial" w:hAnsi="Arial"/>
                <w:sz w:val="16"/>
                <w:szCs w:val="16"/>
              </w:rPr>
            </w:pPr>
            <w:hyperlink r:id="rId459" w:history="1">
              <w:r w:rsidRPr="006D132E">
                <w:rPr>
                  <w:rFonts w:ascii="Arial" w:hAnsi="Arial"/>
                  <w:sz w:val="16"/>
                  <w:szCs w:val="16"/>
                </w:rPr>
                <w:t>R5s240336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DA74B" w14:textId="1C51DC0C"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87E06F" w14:textId="0B738371" w:rsidR="006D132E" w:rsidRPr="00A676FB" w:rsidRDefault="006D132E" w:rsidP="006D132E">
            <w:pPr>
              <w:pStyle w:val="TAL"/>
              <w:rPr>
                <w:sz w:val="16"/>
                <w:szCs w:val="16"/>
              </w:rPr>
            </w:pPr>
            <w:r w:rsidRPr="006D132E">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9C349" w14:textId="4487B116" w:rsidR="006D132E" w:rsidRPr="00A676FB" w:rsidRDefault="006D132E" w:rsidP="006D132E">
            <w:pPr>
              <w:pStyle w:val="TAL"/>
              <w:rPr>
                <w:sz w:val="16"/>
                <w:szCs w:val="16"/>
              </w:rPr>
            </w:pPr>
            <w:r w:rsidRPr="006D132E">
              <w:rPr>
                <w:sz w:val="16"/>
                <w:szCs w:val="16"/>
              </w:rPr>
              <w:t>Correction to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5B3DE" w14:textId="2A9D9AD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2184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4D7"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B7844" w14:textId="0E993FDD" w:rsidR="006D132E" w:rsidRPr="006D132E" w:rsidRDefault="006D132E" w:rsidP="006D132E">
            <w:pPr>
              <w:pStyle w:val="TAL"/>
              <w:rPr>
                <w:sz w:val="16"/>
                <w:szCs w:val="16"/>
              </w:rPr>
            </w:pPr>
            <w:r w:rsidRPr="006D132E">
              <w:rPr>
                <w:sz w:val="16"/>
                <w:szCs w:val="16"/>
              </w:rPr>
              <w:t>RP-241004</w:t>
            </w:r>
          </w:p>
        </w:tc>
      </w:tr>
      <w:tr w:rsidR="008E74CB" w:rsidRPr="008E74CB" w14:paraId="7FF0F3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13537" w14:textId="33502159"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3506E" w14:textId="2ED166E9" w:rsidR="008E74CB" w:rsidRPr="008E74CB" w:rsidRDefault="008E74CB" w:rsidP="008E74CB">
            <w:pPr>
              <w:rPr>
                <w:rFonts w:ascii="Arial" w:hAnsi="Arial"/>
                <w:sz w:val="16"/>
                <w:szCs w:val="16"/>
              </w:rPr>
            </w:pPr>
            <w:hyperlink r:id="rId460" w:history="1">
              <w:r w:rsidRPr="008E74CB">
                <w:rPr>
                  <w:rFonts w:ascii="Arial" w:hAnsi="Arial"/>
                  <w:sz w:val="16"/>
                  <w:szCs w:val="16"/>
                </w:rPr>
                <w:t>R5s240470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C15071" w14:textId="7F6CA39C"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80002" w14:textId="092843A8"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64F111" w14:textId="5CE2ADA6" w:rsidR="008E74CB" w:rsidRPr="008E74CB" w:rsidRDefault="008E74CB" w:rsidP="008E74CB">
            <w:pPr>
              <w:pStyle w:val="TAL"/>
              <w:rPr>
                <w:sz w:val="16"/>
                <w:szCs w:val="16"/>
              </w:rPr>
            </w:pPr>
            <w:r w:rsidRPr="008E74CB">
              <w:rPr>
                <w:sz w:val="16"/>
                <w:szCs w:val="16"/>
              </w:rPr>
              <w:t>Correction to NR5GC IMS TC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80F6AF"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48BCA" w14:textId="77A503C9"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393BC" w14:textId="7C5B42CE"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77547C" w14:textId="365EFB94" w:rsidR="008E74CB" w:rsidRPr="008E74CB" w:rsidRDefault="008E74CB" w:rsidP="008E74CB">
            <w:pPr>
              <w:pStyle w:val="TAL"/>
              <w:rPr>
                <w:sz w:val="16"/>
                <w:szCs w:val="16"/>
              </w:rPr>
            </w:pPr>
            <w:r w:rsidRPr="008E74CB">
              <w:rPr>
                <w:sz w:val="16"/>
                <w:szCs w:val="16"/>
              </w:rPr>
              <w:t>RP-242328</w:t>
            </w:r>
          </w:p>
        </w:tc>
      </w:tr>
      <w:tr w:rsidR="008E74CB" w:rsidRPr="008E74CB" w14:paraId="137AB7DB"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77227"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02FA97" w14:textId="3265B4F7" w:rsidR="008E74CB" w:rsidRPr="008E74CB" w:rsidRDefault="008E74CB" w:rsidP="008E74CB">
            <w:pPr>
              <w:rPr>
                <w:rFonts w:ascii="Arial" w:hAnsi="Arial"/>
                <w:sz w:val="16"/>
                <w:szCs w:val="16"/>
              </w:rPr>
            </w:pPr>
            <w:hyperlink r:id="rId461" w:history="1">
              <w:r w:rsidRPr="008E74CB">
                <w:rPr>
                  <w:rFonts w:ascii="Arial" w:hAnsi="Arial"/>
                  <w:sz w:val="16"/>
                  <w:szCs w:val="16"/>
                </w:rPr>
                <w:t>R5s240479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544414" w14:textId="38236255"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C48936" w14:textId="40803A3C"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09D35" w14:textId="70403421" w:rsidR="008E74CB" w:rsidRPr="008E74CB" w:rsidRDefault="008E74CB" w:rsidP="008E74CB">
            <w:pPr>
              <w:pStyle w:val="TAL"/>
              <w:rPr>
                <w:sz w:val="16"/>
                <w:szCs w:val="16"/>
              </w:rPr>
            </w:pPr>
            <w:r w:rsidRPr="008E74CB">
              <w:rPr>
                <w:sz w:val="16"/>
                <w:szCs w:val="16"/>
              </w:rPr>
              <w:t>Correction to template cs_Fmtp_VideoParamsH265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2BC3C3"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1CA96"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59F8E"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6D3DE" w14:textId="3EC1AE59" w:rsidR="008E74CB" w:rsidRPr="008E74CB" w:rsidRDefault="008E74CB" w:rsidP="008E74CB">
            <w:pPr>
              <w:pStyle w:val="TAL"/>
              <w:rPr>
                <w:sz w:val="16"/>
                <w:szCs w:val="16"/>
              </w:rPr>
            </w:pPr>
            <w:r w:rsidRPr="008E74CB">
              <w:rPr>
                <w:sz w:val="16"/>
                <w:szCs w:val="16"/>
              </w:rPr>
              <w:t>RP-242328</w:t>
            </w:r>
          </w:p>
        </w:tc>
      </w:tr>
      <w:tr w:rsidR="008E74CB" w:rsidRPr="008E74CB" w14:paraId="6A90EDE4"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EBF59E"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A9CEB" w14:textId="02DC23AD" w:rsidR="008E74CB" w:rsidRPr="008E74CB" w:rsidRDefault="008E74CB" w:rsidP="008E74CB">
            <w:pPr>
              <w:rPr>
                <w:rFonts w:ascii="Arial" w:hAnsi="Arial"/>
                <w:sz w:val="16"/>
                <w:szCs w:val="16"/>
              </w:rPr>
            </w:pPr>
            <w:hyperlink r:id="rId462" w:history="1">
              <w:r w:rsidRPr="008E74CB">
                <w:rPr>
                  <w:rFonts w:ascii="Arial" w:hAnsi="Arial"/>
                  <w:sz w:val="16"/>
                  <w:szCs w:val="16"/>
                </w:rPr>
                <w:t>R5s240483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2BA23" w14:textId="1246E418"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BB797" w14:textId="44A92D75"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4F04D5" w14:textId="701B1E7E" w:rsidR="008E74CB" w:rsidRPr="008E74CB" w:rsidRDefault="008E74CB" w:rsidP="008E74CB">
            <w:pPr>
              <w:pStyle w:val="TAL"/>
              <w:rPr>
                <w:sz w:val="16"/>
                <w:szCs w:val="16"/>
              </w:rPr>
            </w:pPr>
            <w:r w:rsidRPr="008E74CB">
              <w:rPr>
                <w:sz w:val="16"/>
                <w:szCs w:val="16"/>
              </w:rPr>
              <w:t>Correction to NR IMS TC 7.24a - Forking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92537"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956D8C"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86109"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738F" w14:textId="7CBAC50C" w:rsidR="008E74CB" w:rsidRPr="008E74CB" w:rsidRDefault="008E74CB" w:rsidP="008E74CB">
            <w:pPr>
              <w:pStyle w:val="TAL"/>
              <w:rPr>
                <w:sz w:val="16"/>
                <w:szCs w:val="16"/>
              </w:rPr>
            </w:pPr>
            <w:r w:rsidRPr="008E74CB">
              <w:rPr>
                <w:sz w:val="16"/>
                <w:szCs w:val="16"/>
              </w:rPr>
              <w:t>RP-242328</w:t>
            </w:r>
          </w:p>
        </w:tc>
      </w:tr>
      <w:tr w:rsidR="008E74CB" w:rsidRPr="008E74CB" w14:paraId="0FB00B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0345D4"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9AB579" w14:textId="52516350" w:rsidR="008E74CB" w:rsidRPr="008E74CB" w:rsidRDefault="008E74CB" w:rsidP="008E74CB">
            <w:pPr>
              <w:rPr>
                <w:rFonts w:ascii="Arial" w:hAnsi="Arial"/>
                <w:sz w:val="16"/>
                <w:szCs w:val="16"/>
              </w:rPr>
            </w:pPr>
            <w:hyperlink r:id="rId463" w:history="1">
              <w:r w:rsidRPr="008E74CB">
                <w:rPr>
                  <w:rFonts w:ascii="Arial" w:hAnsi="Arial"/>
                  <w:sz w:val="16"/>
                  <w:szCs w:val="16"/>
                </w:rPr>
                <w:t>R5s240533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0CC88" w14:textId="2941B8F2"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2354B2" w14:textId="292583F0"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7521F5" w14:textId="1B9B0AA5" w:rsidR="008E74CB" w:rsidRPr="008E74CB" w:rsidRDefault="008E74CB" w:rsidP="008E74CB">
            <w:pPr>
              <w:pStyle w:val="TAL"/>
              <w:rPr>
                <w:sz w:val="16"/>
                <w:szCs w:val="16"/>
              </w:rPr>
            </w:pPr>
            <w:r w:rsidRPr="008E74CB">
              <w:rPr>
                <w:sz w:val="16"/>
                <w:szCs w:val="16"/>
              </w:rPr>
              <w:t>Rel-18 Jun'24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4800E"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180EF" w14:textId="7BBDC1C6" w:rsidR="008E74CB" w:rsidRPr="008E74CB" w:rsidRDefault="008E74CB" w:rsidP="008E74CB">
            <w:pPr>
              <w:rPr>
                <w:rFonts w:ascii="Arial" w:hAnsi="Arial"/>
                <w:sz w:val="16"/>
                <w:szCs w:val="16"/>
              </w:rPr>
            </w:pPr>
            <w:r w:rsidRPr="008E74CB">
              <w:rPr>
                <w:rFonts w:ascii="Arial" w:hAnsi="Arial"/>
                <w:sz w:val="16"/>
                <w:szCs w:val="16"/>
              </w:rPr>
              <w:t>17.7.0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4C47BD" w14:textId="42F8631C" w:rsidR="008E74CB" w:rsidRPr="008E74CB" w:rsidRDefault="008E74CB" w:rsidP="008E74CB">
            <w:pPr>
              <w:rPr>
                <w:rFonts w:ascii="Arial" w:hAnsi="Arial"/>
                <w:sz w:val="16"/>
                <w:szCs w:val="16"/>
              </w:rPr>
            </w:pPr>
            <w:r w:rsidRPr="008E74CB">
              <w:rPr>
                <w:rFonts w:ascii="Arial" w:hAnsi="Arial"/>
                <w:sz w:val="16"/>
                <w:szCs w:val="16"/>
              </w:rPr>
              <w:t>18.0.0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68DB40" w14:textId="7FD5C1E3" w:rsidR="008E74CB" w:rsidRPr="008E74CB" w:rsidRDefault="008E74CB" w:rsidP="008E74CB">
            <w:pPr>
              <w:pStyle w:val="TAL"/>
              <w:rPr>
                <w:sz w:val="16"/>
                <w:szCs w:val="16"/>
              </w:rPr>
            </w:pPr>
            <w:r w:rsidRPr="008E74CB">
              <w:rPr>
                <w:sz w:val="16"/>
                <w:szCs w:val="16"/>
              </w:rPr>
              <w:t>RP-242328</w:t>
            </w:r>
          </w:p>
        </w:tc>
      </w:tr>
      <w:tr w:rsidR="007B0CCC" w:rsidRPr="007B0CCC" w14:paraId="3B0461E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32577"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13C9D" w14:textId="5F735021" w:rsidR="007B0CCC" w:rsidRPr="007B0CCC" w:rsidRDefault="007B0CCC" w:rsidP="007B0CCC">
            <w:pPr>
              <w:rPr>
                <w:rFonts w:ascii="Arial" w:hAnsi="Arial"/>
                <w:sz w:val="16"/>
                <w:szCs w:val="16"/>
              </w:rPr>
            </w:pPr>
            <w:hyperlink r:id="rId464" w:history="1">
              <w:r w:rsidRPr="007B0CCC">
                <w:rPr>
                  <w:rFonts w:ascii="Arial" w:hAnsi="Arial"/>
                  <w:sz w:val="16"/>
                  <w:szCs w:val="16"/>
                </w:rPr>
                <w:t>R5s240612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F52F0" w14:textId="05D46749"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D9D6D" w14:textId="408B02DB" w:rsidR="007B0CCC" w:rsidRPr="007B0CCC" w:rsidRDefault="007B0CCC" w:rsidP="007B0CCC">
            <w:pPr>
              <w:pStyle w:val="TAL"/>
              <w:rPr>
                <w:sz w:val="16"/>
                <w:szCs w:val="16"/>
              </w:rPr>
            </w:pPr>
            <w:r w:rsidRPr="007B0CCC">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D2913" w14:textId="21815CBE" w:rsidR="007B0CCC" w:rsidRPr="007B0CCC" w:rsidRDefault="007B0CCC" w:rsidP="007B0CCC">
            <w:pPr>
              <w:pStyle w:val="TAL"/>
              <w:rPr>
                <w:sz w:val="16"/>
                <w:szCs w:val="16"/>
              </w:rPr>
            </w:pPr>
            <w:r w:rsidRPr="007B0CCC">
              <w:rPr>
                <w:sz w:val="16"/>
                <w:szCs w:val="16"/>
              </w:rPr>
              <w:t>Correction to function f_GERAN_508CheckCampOnNewGeranCell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0DACDF" w14:textId="518EF009"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ADC13B" w14:textId="580F32C6"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9C3A" w14:textId="294B6E35"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7FB7D" w14:textId="580FDE11" w:rsidR="007B0CCC" w:rsidRPr="007B0CCC" w:rsidRDefault="007B0CCC" w:rsidP="007B0CCC">
            <w:pPr>
              <w:pStyle w:val="TAL"/>
              <w:rPr>
                <w:sz w:val="16"/>
                <w:szCs w:val="16"/>
              </w:rPr>
            </w:pPr>
            <w:r w:rsidRPr="007B0CCC">
              <w:rPr>
                <w:sz w:val="16"/>
                <w:szCs w:val="16"/>
              </w:rPr>
              <w:t>RP-242750</w:t>
            </w:r>
          </w:p>
        </w:tc>
      </w:tr>
      <w:tr w:rsidR="007B0CCC" w:rsidRPr="007B0CCC" w14:paraId="3B6AF7F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BA314D"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024E55" w14:textId="65D5F8D3" w:rsidR="007B0CCC" w:rsidRPr="007B0CCC" w:rsidRDefault="007B0CCC" w:rsidP="007B0CCC">
            <w:pPr>
              <w:rPr>
                <w:rFonts w:ascii="Arial" w:hAnsi="Arial"/>
                <w:sz w:val="16"/>
                <w:szCs w:val="16"/>
              </w:rPr>
            </w:pPr>
            <w:hyperlink r:id="rId465" w:history="1">
              <w:r w:rsidRPr="007B0CCC">
                <w:rPr>
                  <w:rFonts w:ascii="Arial" w:hAnsi="Arial"/>
                  <w:sz w:val="16"/>
                  <w:szCs w:val="16"/>
                </w:rPr>
                <w:t>R5s240615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83FA48" w14:textId="2FF97343"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25691B" w14:textId="78F32CD7"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3E1F8D" w14:textId="0D25099E" w:rsidR="007B0CCC" w:rsidRPr="007B0CCC" w:rsidRDefault="007B0CCC" w:rsidP="007B0CCC">
            <w:pPr>
              <w:pStyle w:val="TAL"/>
              <w:rPr>
                <w:sz w:val="16"/>
                <w:szCs w:val="16"/>
              </w:rPr>
            </w:pPr>
            <w:r w:rsidRPr="007B0CCC">
              <w:rPr>
                <w:sz w:val="16"/>
                <w:szCs w:val="16"/>
              </w:rPr>
              <w:t>Correction to f_IMS_MOCallSetup_ReceiveUpdateSend200OK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D500B" w14:textId="739B7922"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49E85"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23D11"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D8C78" w14:textId="73C72184" w:rsidR="007B0CCC" w:rsidRPr="007B0CCC" w:rsidRDefault="007B0CCC" w:rsidP="007B0CCC">
            <w:pPr>
              <w:pStyle w:val="TAL"/>
              <w:rPr>
                <w:sz w:val="16"/>
                <w:szCs w:val="16"/>
              </w:rPr>
            </w:pPr>
            <w:r w:rsidRPr="007B0CCC">
              <w:rPr>
                <w:sz w:val="16"/>
                <w:szCs w:val="16"/>
              </w:rPr>
              <w:t>RP-242750</w:t>
            </w:r>
          </w:p>
        </w:tc>
      </w:tr>
      <w:tr w:rsidR="007B0CCC" w:rsidRPr="007B0CCC" w14:paraId="7C142D0A"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3A72BB"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02B34" w14:textId="5CB79F1A" w:rsidR="007B0CCC" w:rsidRPr="007B0CCC" w:rsidRDefault="007B0CCC" w:rsidP="007B0CCC">
            <w:pPr>
              <w:rPr>
                <w:rFonts w:ascii="Arial" w:hAnsi="Arial"/>
                <w:sz w:val="16"/>
                <w:szCs w:val="16"/>
              </w:rPr>
            </w:pPr>
            <w:hyperlink r:id="rId466" w:history="1">
              <w:r w:rsidRPr="007B0CCC">
                <w:rPr>
                  <w:rFonts w:ascii="Arial" w:hAnsi="Arial"/>
                  <w:sz w:val="16"/>
                  <w:szCs w:val="16"/>
                </w:rPr>
                <w:t>R5s240651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96375E" w14:textId="767DFDBB"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D6E3F3" w14:textId="76ADDE96"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F389BD" w14:textId="4035BED6" w:rsidR="007B0CCC" w:rsidRPr="007B0CCC" w:rsidRDefault="007B0CCC" w:rsidP="007B0CCC">
            <w:pPr>
              <w:pStyle w:val="TAL"/>
              <w:rPr>
                <w:sz w:val="16"/>
                <w:szCs w:val="16"/>
              </w:rPr>
            </w:pPr>
            <w:r w:rsidRPr="007B0CCC">
              <w:rPr>
                <w:sz w:val="16"/>
                <w:szCs w:val="16"/>
              </w:rPr>
              <w:t>IMS LTE eCall test cases MMI improvement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F7F4CC" w14:textId="2E8314D3"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77077B"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6DD90"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4EBC06" w14:textId="395DC202" w:rsidR="007B0CCC" w:rsidRPr="007B0CCC" w:rsidRDefault="007B0CCC" w:rsidP="007B0CCC">
            <w:pPr>
              <w:pStyle w:val="TAL"/>
              <w:rPr>
                <w:sz w:val="16"/>
                <w:szCs w:val="16"/>
              </w:rPr>
            </w:pPr>
            <w:r w:rsidRPr="007B0CCC">
              <w:rPr>
                <w:sz w:val="16"/>
                <w:szCs w:val="16"/>
              </w:rPr>
              <w:t>RP-242750</w:t>
            </w:r>
          </w:p>
        </w:tc>
      </w:tr>
      <w:tr w:rsidR="007B0CCC" w:rsidRPr="007B0CCC" w14:paraId="12C6B8E8"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D40863"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52A48B" w14:textId="0B5F8A3B" w:rsidR="007B0CCC" w:rsidRPr="007B0CCC" w:rsidRDefault="007B0CCC" w:rsidP="007B0CCC">
            <w:pPr>
              <w:rPr>
                <w:rFonts w:ascii="Arial" w:hAnsi="Arial"/>
                <w:sz w:val="16"/>
                <w:szCs w:val="16"/>
              </w:rPr>
            </w:pPr>
            <w:hyperlink r:id="rId467" w:history="1">
              <w:r w:rsidRPr="007B0CCC">
                <w:rPr>
                  <w:rFonts w:ascii="Arial" w:hAnsi="Arial"/>
                  <w:sz w:val="16"/>
                  <w:szCs w:val="16"/>
                </w:rPr>
                <w:t>R5s240693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7F359A" w14:textId="5CB7C44F"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3804E6" w14:textId="19642A8B"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CEFC" w14:textId="00F0DA3C" w:rsidR="007B0CCC" w:rsidRPr="007B0CCC" w:rsidRDefault="007B0CCC" w:rsidP="007B0CCC">
            <w:pPr>
              <w:pStyle w:val="TAL"/>
              <w:rPr>
                <w:sz w:val="16"/>
                <w:szCs w:val="16"/>
              </w:rPr>
            </w:pPr>
            <w:r w:rsidRPr="007B0CCC">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174CF" w14:textId="75C2A5B6"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DB0C2E"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F1887"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CC862" w14:textId="5CE8A6B5" w:rsidR="007B0CCC" w:rsidRPr="007B0CCC" w:rsidRDefault="007B0CCC" w:rsidP="007B0CCC">
            <w:pPr>
              <w:pStyle w:val="TAL"/>
              <w:rPr>
                <w:sz w:val="16"/>
                <w:szCs w:val="16"/>
              </w:rPr>
            </w:pPr>
            <w:r w:rsidRPr="007B0CCC">
              <w:rPr>
                <w:sz w:val="16"/>
                <w:szCs w:val="16"/>
              </w:rPr>
              <w:t>RP-242750</w:t>
            </w:r>
          </w:p>
        </w:tc>
      </w:tr>
      <w:tr w:rsidR="00295D10" w:rsidRPr="00295D10" w14:paraId="3BADA87D"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32D97" w14:textId="0054620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8E1DC" w14:textId="586286AB" w:rsidR="00295D10" w:rsidRPr="00295D10" w:rsidRDefault="00295D10" w:rsidP="00295D10">
            <w:pPr>
              <w:rPr>
                <w:rFonts w:ascii="Arial" w:hAnsi="Arial"/>
                <w:sz w:val="16"/>
                <w:szCs w:val="16"/>
              </w:rPr>
            </w:pPr>
            <w:hyperlink r:id="rId468" w:history="1">
              <w:r w:rsidRPr="00295D10">
                <w:rPr>
                  <w:rFonts w:ascii="Arial" w:hAnsi="Arial"/>
                  <w:sz w:val="16"/>
                  <w:szCs w:val="16"/>
                </w:rPr>
                <w:t>R5s250011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5D6CE5" w14:textId="7086490D"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75AF8" w14:textId="7E4AB135"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D9A467" w14:textId="591B3704" w:rsidR="00295D10" w:rsidRPr="00295D10" w:rsidRDefault="00295D10" w:rsidP="00295D10">
            <w:pPr>
              <w:pStyle w:val="TAL"/>
              <w:rPr>
                <w:sz w:val="16"/>
                <w:szCs w:val="16"/>
              </w:rPr>
            </w:pPr>
            <w:r w:rsidRPr="00295D10">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4C1C3" w14:textId="47EAD071"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A0E1C" w14:textId="44AFCD2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C31D1" w14:textId="4AA02E05"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A02378" w14:textId="20ACCFF7" w:rsidR="00295D10" w:rsidRPr="00295D10" w:rsidRDefault="00295D10" w:rsidP="00295D10">
            <w:pPr>
              <w:pStyle w:val="TAL"/>
              <w:rPr>
                <w:sz w:val="16"/>
                <w:szCs w:val="16"/>
              </w:rPr>
            </w:pPr>
            <w:r w:rsidRPr="00295D10">
              <w:rPr>
                <w:sz w:val="16"/>
                <w:szCs w:val="16"/>
              </w:rPr>
              <w:t>RP-250753</w:t>
            </w:r>
          </w:p>
        </w:tc>
      </w:tr>
      <w:tr w:rsidR="00295D10" w:rsidRPr="00295D10" w14:paraId="4557155B"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66AF2"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919E8E" w14:textId="56D5203E" w:rsidR="00295D10" w:rsidRPr="00295D10" w:rsidRDefault="00295D10" w:rsidP="00295D10">
            <w:pPr>
              <w:rPr>
                <w:rFonts w:ascii="Arial" w:hAnsi="Arial"/>
                <w:sz w:val="16"/>
                <w:szCs w:val="16"/>
              </w:rPr>
            </w:pPr>
            <w:hyperlink r:id="rId469" w:history="1">
              <w:r w:rsidRPr="00295D10">
                <w:rPr>
                  <w:rFonts w:ascii="Arial" w:hAnsi="Arial"/>
                  <w:sz w:val="16"/>
                  <w:szCs w:val="16"/>
                </w:rPr>
                <w:t>R5s250020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C82DA" w14:textId="1A911FD9"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B4DA29" w14:textId="4C7F9382" w:rsidR="00295D10" w:rsidRPr="00295D10" w:rsidRDefault="00295D10" w:rsidP="00295D10">
            <w:pPr>
              <w:pStyle w:val="TAL"/>
              <w:rPr>
                <w:sz w:val="16"/>
                <w:szCs w:val="16"/>
              </w:rPr>
            </w:pPr>
            <w:r w:rsidRPr="00295D1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221F20" w14:textId="0761A9C3" w:rsidR="00295D10" w:rsidRPr="00295D10" w:rsidRDefault="00295D10" w:rsidP="00295D10">
            <w:pPr>
              <w:pStyle w:val="TAL"/>
              <w:rPr>
                <w:sz w:val="16"/>
                <w:szCs w:val="16"/>
              </w:rPr>
            </w:pPr>
            <w:r w:rsidRPr="00295D10">
              <w:rPr>
                <w:sz w:val="16"/>
                <w:szCs w:val="16"/>
              </w:rPr>
              <w:t>Correction of inconsistencies in TTCN implementation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10EC5D" w14:textId="164B6B2D"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486840"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D44F7F"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A7282" w14:textId="20B30795" w:rsidR="00295D10" w:rsidRPr="00295D10" w:rsidRDefault="00295D10" w:rsidP="00295D10">
            <w:pPr>
              <w:pStyle w:val="TAL"/>
              <w:rPr>
                <w:sz w:val="16"/>
                <w:szCs w:val="16"/>
              </w:rPr>
            </w:pPr>
            <w:r w:rsidRPr="00295D10">
              <w:rPr>
                <w:sz w:val="16"/>
                <w:szCs w:val="16"/>
              </w:rPr>
              <w:t>RP-250753</w:t>
            </w:r>
          </w:p>
        </w:tc>
      </w:tr>
      <w:tr w:rsidR="00295D10" w:rsidRPr="00295D10" w14:paraId="09A17EC9"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E747C"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76088" w14:textId="4942C75C" w:rsidR="00295D10" w:rsidRPr="00295D10" w:rsidRDefault="00295D10" w:rsidP="00295D10">
            <w:pPr>
              <w:rPr>
                <w:rFonts w:ascii="Arial" w:hAnsi="Arial"/>
                <w:sz w:val="16"/>
                <w:szCs w:val="16"/>
              </w:rPr>
            </w:pPr>
            <w:hyperlink r:id="rId470" w:history="1">
              <w:r w:rsidRPr="00295D10">
                <w:rPr>
                  <w:rFonts w:ascii="Arial" w:hAnsi="Arial"/>
                  <w:sz w:val="16"/>
                  <w:szCs w:val="16"/>
                </w:rPr>
                <w:t>R5s250027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F370C" w14:textId="554ACD99"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FF8D1D" w14:textId="33BF2C15"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D595DB" w14:textId="3146C5A6" w:rsidR="00295D10" w:rsidRPr="00295D10" w:rsidRDefault="00295D10" w:rsidP="00295D10">
            <w:pPr>
              <w:pStyle w:val="TAL"/>
              <w:rPr>
                <w:sz w:val="16"/>
                <w:szCs w:val="16"/>
              </w:rPr>
            </w:pPr>
            <w:r w:rsidRPr="00295D10">
              <w:rPr>
                <w:sz w:val="16"/>
                <w:szCs w:val="16"/>
              </w:rPr>
              <w:t>Correction to function f_IMS_BuildSDP_AudioVideo_RX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2EA5F" w14:textId="665B54F1"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602FF"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DCB3A"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A3AB4" w14:textId="0F36923C" w:rsidR="00295D10" w:rsidRPr="00295D10" w:rsidRDefault="00295D10" w:rsidP="00295D10">
            <w:pPr>
              <w:pStyle w:val="TAL"/>
              <w:rPr>
                <w:sz w:val="16"/>
                <w:szCs w:val="16"/>
              </w:rPr>
            </w:pPr>
            <w:r w:rsidRPr="00295D10">
              <w:rPr>
                <w:sz w:val="16"/>
                <w:szCs w:val="16"/>
              </w:rPr>
              <w:t>RP-250753</w:t>
            </w:r>
          </w:p>
        </w:tc>
      </w:tr>
      <w:tr w:rsidR="00295D10" w:rsidRPr="00295D10" w14:paraId="436F9942"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B54D13"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5AB867" w14:textId="21E6F049" w:rsidR="00295D10" w:rsidRPr="00295D10" w:rsidRDefault="00295D10" w:rsidP="00295D10">
            <w:pPr>
              <w:rPr>
                <w:rFonts w:ascii="Arial" w:hAnsi="Arial"/>
                <w:sz w:val="16"/>
                <w:szCs w:val="16"/>
              </w:rPr>
            </w:pPr>
            <w:hyperlink r:id="rId471" w:history="1">
              <w:r w:rsidRPr="00295D10">
                <w:rPr>
                  <w:rFonts w:ascii="Arial" w:hAnsi="Arial"/>
                  <w:sz w:val="16"/>
                  <w:szCs w:val="16"/>
                </w:rPr>
                <w:t>R5s250041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133D6" w14:textId="6C668DA2"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E9294" w14:textId="1E6959F4"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19F894" w14:textId="78B006CA" w:rsidR="00295D10" w:rsidRPr="00295D10" w:rsidRDefault="00295D10" w:rsidP="00295D10">
            <w:pPr>
              <w:pStyle w:val="TAL"/>
              <w:rPr>
                <w:sz w:val="16"/>
                <w:szCs w:val="16"/>
              </w:rPr>
            </w:pPr>
            <w:r w:rsidRPr="00295D10">
              <w:rPr>
                <w:sz w:val="16"/>
                <w:szCs w:val="16"/>
              </w:rPr>
              <w:t>Correction to IMS-IRAT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2242D" w14:textId="58D69936"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2A718"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107E7"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B90E00" w14:textId="3B94B6A1" w:rsidR="00295D10" w:rsidRPr="00295D10" w:rsidRDefault="00295D10" w:rsidP="00295D10">
            <w:pPr>
              <w:pStyle w:val="TAL"/>
              <w:rPr>
                <w:sz w:val="16"/>
                <w:szCs w:val="16"/>
              </w:rPr>
            </w:pPr>
            <w:r w:rsidRPr="00295D10">
              <w:rPr>
                <w:sz w:val="16"/>
                <w:szCs w:val="16"/>
              </w:rPr>
              <w:t>RP-250753</w:t>
            </w:r>
          </w:p>
        </w:tc>
      </w:tr>
      <w:tr w:rsidR="00596056" w:rsidRPr="00596056" w14:paraId="1F7A7B34"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DE6CC" w14:textId="33C17509"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BC190B" w14:textId="276F852F" w:rsidR="00596056" w:rsidRPr="00596056" w:rsidRDefault="00596056" w:rsidP="00596056">
            <w:pPr>
              <w:rPr>
                <w:rFonts w:ascii="Arial" w:hAnsi="Arial"/>
                <w:sz w:val="16"/>
                <w:szCs w:val="16"/>
              </w:rPr>
            </w:pPr>
            <w:hyperlink r:id="rId472" w:history="1">
              <w:r w:rsidRPr="00596056">
                <w:rPr>
                  <w:rFonts w:ascii="Arial" w:hAnsi="Arial"/>
                  <w:sz w:val="16"/>
                  <w:szCs w:val="16"/>
                </w:rPr>
                <w:t>R5s250127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199B6E" w14:textId="1ECD5E9E"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6C9C08" w14:textId="47B39303"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ACD46" w14:textId="37ACD199" w:rsidR="00596056" w:rsidRPr="00596056" w:rsidRDefault="00596056" w:rsidP="00596056">
            <w:pPr>
              <w:pStyle w:val="TAL"/>
              <w:rPr>
                <w:sz w:val="16"/>
                <w:szCs w:val="16"/>
              </w:rPr>
            </w:pPr>
            <w:r w:rsidRPr="00596056">
              <w:rPr>
                <w:sz w:val="16"/>
                <w:szCs w:val="16"/>
              </w:rPr>
              <w:t>Correction to IMS Re-Registration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1E5B3" w14:textId="52F3604E"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25D3C0" w14:textId="17F84F33"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950C8" w14:textId="1E3C60CA"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DCCEF0" w14:textId="34B511FD" w:rsidR="00596056" w:rsidRPr="00596056" w:rsidRDefault="00596056" w:rsidP="00596056">
            <w:pPr>
              <w:pStyle w:val="TAL"/>
              <w:rPr>
                <w:sz w:val="16"/>
                <w:szCs w:val="16"/>
              </w:rPr>
            </w:pPr>
            <w:r w:rsidRPr="00596056">
              <w:rPr>
                <w:sz w:val="16"/>
                <w:szCs w:val="16"/>
              </w:rPr>
              <w:t>RP-251173</w:t>
            </w:r>
          </w:p>
        </w:tc>
      </w:tr>
      <w:tr w:rsidR="00596056" w:rsidRPr="00596056" w14:paraId="5374533E"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E898E"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FE620" w14:textId="7C553144" w:rsidR="00596056" w:rsidRPr="00596056" w:rsidRDefault="00596056" w:rsidP="00596056">
            <w:pPr>
              <w:rPr>
                <w:rFonts w:ascii="Arial" w:hAnsi="Arial"/>
                <w:sz w:val="16"/>
                <w:szCs w:val="16"/>
              </w:rPr>
            </w:pPr>
            <w:hyperlink r:id="rId473" w:history="1">
              <w:r w:rsidRPr="00596056">
                <w:rPr>
                  <w:rFonts w:ascii="Arial" w:hAnsi="Arial"/>
                  <w:sz w:val="16"/>
                  <w:szCs w:val="16"/>
                </w:rPr>
                <w:t>R5s250134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BC35C9" w14:textId="4F1BBC18"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6849E5" w14:textId="760BD509"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7A2EB" w14:textId="037DDB15" w:rsidR="00596056" w:rsidRPr="00596056" w:rsidRDefault="00596056" w:rsidP="00596056">
            <w:pPr>
              <w:pStyle w:val="TAL"/>
              <w:rPr>
                <w:sz w:val="16"/>
                <w:szCs w:val="16"/>
              </w:rPr>
            </w:pPr>
            <w:r w:rsidRPr="00596056">
              <w:rPr>
                <w:sz w:val="16"/>
                <w:szCs w:val="16"/>
              </w:rPr>
              <w:t>Correction of NR5GC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1EB37" w14:textId="5DC268E6"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484A"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71845"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5B03A8" w14:textId="217FE3DD" w:rsidR="00596056" w:rsidRPr="00596056" w:rsidRDefault="00596056" w:rsidP="00596056">
            <w:pPr>
              <w:pStyle w:val="TAL"/>
              <w:rPr>
                <w:sz w:val="16"/>
                <w:szCs w:val="16"/>
              </w:rPr>
            </w:pPr>
            <w:r w:rsidRPr="00596056">
              <w:rPr>
                <w:sz w:val="16"/>
                <w:szCs w:val="16"/>
              </w:rPr>
              <w:t>RP-251173</w:t>
            </w:r>
          </w:p>
        </w:tc>
      </w:tr>
      <w:tr w:rsidR="00596056" w:rsidRPr="00596056" w14:paraId="19D839EB"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25DFF"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CE085" w14:textId="6B4FEBB2" w:rsidR="00596056" w:rsidRPr="00596056" w:rsidRDefault="00596056" w:rsidP="00596056">
            <w:pPr>
              <w:rPr>
                <w:rFonts w:ascii="Arial" w:hAnsi="Arial"/>
                <w:sz w:val="16"/>
                <w:szCs w:val="16"/>
              </w:rPr>
            </w:pPr>
            <w:hyperlink r:id="rId474" w:history="1">
              <w:r w:rsidRPr="00596056">
                <w:rPr>
                  <w:rFonts w:ascii="Arial" w:hAnsi="Arial"/>
                  <w:sz w:val="16"/>
                  <w:szCs w:val="16"/>
                </w:rPr>
                <w:t>R5s250147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E22D5" w14:textId="3EF89ED3"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DB4164" w14:textId="62F1D580"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683E0B" w14:textId="568BB0DC" w:rsidR="00596056" w:rsidRPr="00596056" w:rsidRDefault="00596056" w:rsidP="00596056">
            <w:pPr>
              <w:pStyle w:val="TAL"/>
              <w:rPr>
                <w:sz w:val="16"/>
                <w:szCs w:val="16"/>
              </w:rPr>
            </w:pPr>
            <w:r w:rsidRPr="00596056">
              <w:rPr>
                <w:sz w:val="16"/>
                <w:szCs w:val="16"/>
              </w:rPr>
              <w:t>Correction of 200 OK sent to the UE for INVITE/UPDATE at establishment of eCall or non-UE detectable emergency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105FD" w14:textId="063F3439"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EF7429"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7F3AD"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5C2931" w14:textId="42555DAB" w:rsidR="00596056" w:rsidRPr="00596056" w:rsidRDefault="00596056" w:rsidP="00596056">
            <w:pPr>
              <w:pStyle w:val="TAL"/>
              <w:rPr>
                <w:sz w:val="16"/>
                <w:szCs w:val="16"/>
              </w:rPr>
            </w:pPr>
            <w:r w:rsidRPr="00596056">
              <w:rPr>
                <w:sz w:val="16"/>
                <w:szCs w:val="16"/>
              </w:rPr>
              <w:t>RP-251173</w:t>
            </w:r>
          </w:p>
        </w:tc>
      </w:tr>
      <w:tr w:rsidR="00596056" w:rsidRPr="00596056" w14:paraId="62E1D8AA"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EA823B"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92F6E3" w14:textId="7411FE60" w:rsidR="00596056" w:rsidRPr="00596056" w:rsidRDefault="00596056" w:rsidP="00596056">
            <w:pPr>
              <w:rPr>
                <w:rFonts w:ascii="Arial" w:hAnsi="Arial"/>
                <w:sz w:val="16"/>
                <w:szCs w:val="16"/>
              </w:rPr>
            </w:pPr>
            <w:hyperlink r:id="rId475" w:history="1">
              <w:r w:rsidRPr="00596056">
                <w:rPr>
                  <w:rFonts w:ascii="Arial" w:hAnsi="Arial"/>
                  <w:sz w:val="16"/>
                  <w:szCs w:val="16"/>
                </w:rPr>
                <w:t>R5s250153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63A0F" w14:textId="729868F6"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BE11E2" w14:textId="3AB4741E"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C11366" w14:textId="2EFBCA49" w:rsidR="00596056" w:rsidRPr="00596056" w:rsidRDefault="00596056" w:rsidP="00596056">
            <w:pPr>
              <w:pStyle w:val="TAL"/>
              <w:rPr>
                <w:sz w:val="16"/>
                <w:szCs w:val="16"/>
              </w:rPr>
            </w:pPr>
            <w:r w:rsidRPr="00596056">
              <w:rPr>
                <w:sz w:val="16"/>
                <w:szCs w:val="16"/>
              </w:rPr>
              <w:t>Correction to f_IMS_ECallOnly_TestCall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11F31E" w14:textId="41C31B11"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A88F2F"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A3E9"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62176F" w14:textId="5FF72E6E" w:rsidR="00596056" w:rsidRPr="00596056" w:rsidRDefault="00596056" w:rsidP="00596056">
            <w:pPr>
              <w:pStyle w:val="TAL"/>
              <w:rPr>
                <w:sz w:val="16"/>
                <w:szCs w:val="16"/>
              </w:rPr>
            </w:pPr>
            <w:r w:rsidRPr="00596056">
              <w:rPr>
                <w:sz w:val="16"/>
                <w:szCs w:val="16"/>
              </w:rPr>
              <w:t>RP-251173</w:t>
            </w:r>
          </w:p>
        </w:tc>
      </w:tr>
      <w:tr w:rsidR="00596056" w:rsidRPr="00596056" w14:paraId="08882C4D"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89D673"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4E0CF" w14:textId="7158ACAC" w:rsidR="00596056" w:rsidRPr="00596056" w:rsidRDefault="00596056" w:rsidP="00596056">
            <w:pPr>
              <w:rPr>
                <w:rFonts w:ascii="Arial" w:hAnsi="Arial"/>
                <w:sz w:val="16"/>
                <w:szCs w:val="16"/>
              </w:rPr>
            </w:pPr>
            <w:hyperlink r:id="rId476" w:history="1">
              <w:r w:rsidRPr="00596056">
                <w:rPr>
                  <w:rFonts w:ascii="Arial" w:hAnsi="Arial"/>
                  <w:sz w:val="16"/>
                  <w:szCs w:val="16"/>
                </w:rPr>
                <w:t>R5s250163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10F50" w14:textId="78CD6BCD"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526B0" w14:textId="49E96462"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F9F15F" w14:textId="76E52A3B" w:rsidR="00596056" w:rsidRPr="00596056" w:rsidRDefault="00596056" w:rsidP="00596056">
            <w:pPr>
              <w:pStyle w:val="TAL"/>
              <w:rPr>
                <w:sz w:val="16"/>
                <w:szCs w:val="16"/>
              </w:rPr>
            </w:pPr>
            <w:r w:rsidRPr="00596056">
              <w:rPr>
                <w:sz w:val="16"/>
                <w:szCs w:val="16"/>
              </w:rPr>
              <w:t>Addition of IMS eCall over LTE CEN test case 21.22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ADB5A2" w14:textId="74F22307" w:rsidR="00596056" w:rsidRPr="00596056" w:rsidRDefault="00596056" w:rsidP="00596056">
            <w:pPr>
              <w:rPr>
                <w:rFonts w:ascii="Arial" w:hAnsi="Arial"/>
                <w:sz w:val="16"/>
                <w:szCs w:val="16"/>
              </w:rPr>
            </w:pPr>
            <w:r w:rsidRPr="00596056">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DE5E3"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90DBB"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097BA" w14:textId="28BD0C7A" w:rsidR="00596056" w:rsidRPr="00596056" w:rsidRDefault="00596056" w:rsidP="00596056">
            <w:pPr>
              <w:pStyle w:val="TAL"/>
              <w:rPr>
                <w:sz w:val="16"/>
                <w:szCs w:val="16"/>
              </w:rPr>
            </w:pPr>
            <w:r w:rsidRPr="00596056">
              <w:rPr>
                <w:sz w:val="16"/>
                <w:szCs w:val="16"/>
              </w:rPr>
              <w:t>RP-251173</w:t>
            </w:r>
          </w:p>
        </w:tc>
      </w:tr>
      <w:tr w:rsidR="00596056" w:rsidRPr="00596056" w14:paraId="25307817"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56E3DF"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7084A0" w14:textId="71E52FCD" w:rsidR="00596056" w:rsidRPr="00596056" w:rsidRDefault="00596056" w:rsidP="00596056">
            <w:pPr>
              <w:rPr>
                <w:rFonts w:ascii="Arial" w:hAnsi="Arial"/>
                <w:sz w:val="16"/>
                <w:szCs w:val="16"/>
              </w:rPr>
            </w:pPr>
            <w:hyperlink r:id="rId477" w:history="1">
              <w:r w:rsidRPr="00596056">
                <w:rPr>
                  <w:rFonts w:ascii="Arial" w:hAnsi="Arial"/>
                  <w:sz w:val="16"/>
                  <w:szCs w:val="16"/>
                </w:rPr>
                <w:t>R5s250165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CEB2F" w14:textId="4CA684C5"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F7239F" w14:textId="070D3A9F"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1E516B" w14:textId="0F479B77" w:rsidR="00596056" w:rsidRPr="00596056" w:rsidRDefault="00596056" w:rsidP="00596056">
            <w:pPr>
              <w:pStyle w:val="TAL"/>
              <w:rPr>
                <w:sz w:val="16"/>
                <w:szCs w:val="16"/>
              </w:rPr>
            </w:pPr>
            <w:r w:rsidRPr="00596056">
              <w:rPr>
                <w:sz w:val="16"/>
                <w:szCs w:val="16"/>
              </w:rPr>
              <w:t>Addition of IMS eCall over LTE CEN test case 21.23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265ABA" w14:textId="0836CB2B" w:rsidR="00596056" w:rsidRPr="00596056" w:rsidRDefault="00596056" w:rsidP="00596056">
            <w:pPr>
              <w:rPr>
                <w:rFonts w:ascii="Arial" w:hAnsi="Arial"/>
                <w:sz w:val="16"/>
                <w:szCs w:val="16"/>
              </w:rPr>
            </w:pPr>
            <w:r w:rsidRPr="00596056">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7357EE"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010E71"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93DBBF" w14:textId="779467FA" w:rsidR="00596056" w:rsidRPr="00596056" w:rsidRDefault="00596056" w:rsidP="00596056">
            <w:pPr>
              <w:pStyle w:val="TAL"/>
              <w:rPr>
                <w:sz w:val="16"/>
                <w:szCs w:val="16"/>
              </w:rPr>
            </w:pPr>
            <w:r w:rsidRPr="00596056">
              <w:rPr>
                <w:sz w:val="16"/>
                <w:szCs w:val="16"/>
              </w:rPr>
              <w:t>RP-251173</w:t>
            </w:r>
          </w:p>
        </w:tc>
      </w:tr>
      <w:tr w:rsidR="00596056" w:rsidRPr="00596056" w14:paraId="4D01CF1A"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0B827B"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998D9E" w14:textId="0067CC47" w:rsidR="00596056" w:rsidRPr="00596056" w:rsidRDefault="00596056" w:rsidP="00596056">
            <w:pPr>
              <w:rPr>
                <w:rFonts w:ascii="Arial" w:hAnsi="Arial"/>
                <w:sz w:val="16"/>
                <w:szCs w:val="16"/>
              </w:rPr>
            </w:pPr>
            <w:hyperlink r:id="rId478" w:history="1">
              <w:r w:rsidRPr="00596056">
                <w:rPr>
                  <w:rFonts w:ascii="Arial" w:hAnsi="Arial"/>
                  <w:sz w:val="16"/>
                  <w:szCs w:val="16"/>
                </w:rPr>
                <w:t>R5s250217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A8D4A" w14:textId="5FBAF835"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6B0DC6" w14:textId="2DDFF252"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FC401E" w14:textId="016451EB" w:rsidR="00596056" w:rsidRPr="00596056" w:rsidRDefault="00596056" w:rsidP="00596056">
            <w:pPr>
              <w:pStyle w:val="TAL"/>
              <w:rPr>
                <w:sz w:val="16"/>
                <w:szCs w:val="16"/>
              </w:rPr>
            </w:pPr>
            <w:r w:rsidRPr="00596056">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349AEA" w14:textId="391CDB68"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27B895" w14:textId="1732F884" w:rsidR="00596056" w:rsidRPr="00596056" w:rsidRDefault="00596056" w:rsidP="00596056">
            <w:pPr>
              <w:rPr>
                <w:rFonts w:ascii="Arial" w:hAnsi="Arial"/>
                <w:sz w:val="16"/>
                <w:szCs w:val="16"/>
              </w:rPr>
            </w:pPr>
            <w:r w:rsidRPr="00596056">
              <w:rPr>
                <w:rFonts w:ascii="Arial" w:hAnsi="Arial"/>
                <w:sz w:val="16"/>
                <w:szCs w:val="16"/>
              </w:rPr>
              <w:t>18.</w:t>
            </w:r>
            <w:r w:rsidR="00133B11">
              <w:rPr>
                <w:rFonts w:ascii="Arial" w:hAnsi="Arial"/>
                <w:sz w:val="16"/>
                <w:szCs w:val="16"/>
              </w:rPr>
              <w:t>3</w:t>
            </w:r>
            <w:r w:rsidRPr="00596056">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10118" w14:textId="28C44F13" w:rsidR="00596056" w:rsidRPr="00596056" w:rsidRDefault="00596056" w:rsidP="00596056">
            <w:pPr>
              <w:rPr>
                <w:rFonts w:ascii="Arial" w:hAnsi="Arial"/>
                <w:sz w:val="16"/>
                <w:szCs w:val="16"/>
              </w:rPr>
            </w:pPr>
            <w:r w:rsidRPr="00596056">
              <w:rPr>
                <w:rFonts w:ascii="Arial" w:hAnsi="Arial"/>
                <w:sz w:val="16"/>
                <w:szCs w:val="16"/>
              </w:rPr>
              <w:t>1</w:t>
            </w:r>
            <w:r w:rsidR="00133B11">
              <w:rPr>
                <w:rFonts w:ascii="Arial" w:hAnsi="Arial"/>
                <w:sz w:val="16"/>
                <w:szCs w:val="16"/>
              </w:rPr>
              <w:t>9</w:t>
            </w:r>
            <w:r w:rsidRPr="00596056">
              <w:rPr>
                <w:rFonts w:ascii="Arial" w:hAnsi="Arial"/>
                <w:sz w:val="16"/>
                <w:szCs w:val="16"/>
              </w:rPr>
              <w:t>.</w:t>
            </w:r>
            <w:r w:rsidR="00133B11">
              <w:rPr>
                <w:rFonts w:ascii="Arial" w:hAnsi="Arial"/>
                <w:sz w:val="16"/>
                <w:szCs w:val="16"/>
              </w:rPr>
              <w:t>0</w:t>
            </w:r>
            <w:r w:rsidRPr="00596056">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F3F52D" w14:textId="1365E2DA" w:rsidR="00596056" w:rsidRPr="00596056" w:rsidRDefault="00596056" w:rsidP="00596056">
            <w:pPr>
              <w:pStyle w:val="TAL"/>
              <w:rPr>
                <w:sz w:val="16"/>
                <w:szCs w:val="16"/>
              </w:rPr>
            </w:pPr>
            <w:r w:rsidRPr="00596056">
              <w:rPr>
                <w:sz w:val="16"/>
                <w:szCs w:val="16"/>
              </w:rPr>
              <w:t>RP-251173</w:t>
            </w:r>
          </w:p>
        </w:tc>
      </w:tr>
      <w:tr w:rsidR="00164AD9" w:rsidRPr="00164AD9" w14:paraId="704ECAF8"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747154" w14:textId="6DF70390"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C71AB" w14:textId="5F347906" w:rsidR="00164AD9" w:rsidRPr="00164AD9" w:rsidRDefault="00164AD9" w:rsidP="00164AD9">
            <w:pPr>
              <w:rPr>
                <w:rFonts w:ascii="Arial" w:hAnsi="Arial"/>
                <w:sz w:val="16"/>
                <w:szCs w:val="16"/>
              </w:rPr>
            </w:pPr>
            <w:hyperlink r:id="rId479" w:history="1">
              <w:r w:rsidRPr="00164AD9">
                <w:rPr>
                  <w:rFonts w:ascii="Arial" w:hAnsi="Arial"/>
                  <w:sz w:val="16"/>
                  <w:szCs w:val="16"/>
                </w:rPr>
                <w:t>R5s250242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171E7" w14:textId="5FC7718F"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4BA161" w14:textId="4FD4E1CB"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7AE6BF" w14:textId="7EF8F5AC" w:rsidR="00164AD9" w:rsidRPr="00164AD9" w:rsidRDefault="00164AD9" w:rsidP="00164AD9">
            <w:pPr>
              <w:pStyle w:val="TAL"/>
              <w:rPr>
                <w:sz w:val="16"/>
                <w:szCs w:val="16"/>
              </w:rPr>
            </w:pPr>
            <w:r w:rsidRPr="00164AD9">
              <w:rPr>
                <w:sz w:val="16"/>
                <w:szCs w:val="16"/>
              </w:rPr>
              <w:t>Correction of f_ECall_CallSetup_Steps2_3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3056E" w14:textId="034B4809"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10D8" w14:textId="7C8AACDF"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71E0A" w14:textId="5B67EF91"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82ADF" w14:textId="73259B7E" w:rsidR="00164AD9" w:rsidRPr="00164AD9" w:rsidRDefault="00164AD9" w:rsidP="00164AD9">
            <w:pPr>
              <w:pStyle w:val="TAL"/>
              <w:rPr>
                <w:sz w:val="16"/>
                <w:szCs w:val="16"/>
              </w:rPr>
            </w:pPr>
            <w:r w:rsidRPr="00164AD9">
              <w:rPr>
                <w:sz w:val="16"/>
                <w:szCs w:val="16"/>
              </w:rPr>
              <w:t>RP-252310</w:t>
            </w:r>
          </w:p>
        </w:tc>
      </w:tr>
      <w:tr w:rsidR="00164AD9" w:rsidRPr="00164AD9" w14:paraId="4C6964DA"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01B09F"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E1A147" w14:textId="7B13C7AC" w:rsidR="00164AD9" w:rsidRPr="00164AD9" w:rsidRDefault="00164AD9" w:rsidP="00164AD9">
            <w:pPr>
              <w:rPr>
                <w:rFonts w:ascii="Arial" w:hAnsi="Arial"/>
                <w:sz w:val="16"/>
                <w:szCs w:val="16"/>
              </w:rPr>
            </w:pPr>
            <w:hyperlink r:id="rId480" w:history="1">
              <w:r w:rsidRPr="00164AD9">
                <w:rPr>
                  <w:rFonts w:ascii="Arial" w:hAnsi="Arial"/>
                  <w:sz w:val="16"/>
                  <w:szCs w:val="16"/>
                </w:rPr>
                <w:t>R5s250249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F4C849" w14:textId="4F0DD0F7"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416F" w14:textId="4DD9D8EF"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3EF98B" w14:textId="052B038B" w:rsidR="00164AD9" w:rsidRPr="00164AD9" w:rsidRDefault="00164AD9" w:rsidP="00164AD9">
            <w:pPr>
              <w:pStyle w:val="TAL"/>
              <w:rPr>
                <w:sz w:val="16"/>
                <w:szCs w:val="16"/>
              </w:rPr>
            </w:pPr>
            <w:r w:rsidRPr="00164AD9">
              <w:rPr>
                <w:sz w:val="16"/>
                <w:szCs w:val="16"/>
              </w:rPr>
              <w:t>Correction to function f_EUTRA_IPCAN_EmergencyCall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83F82" w14:textId="7A1741B4"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93B5D"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3028"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F526A" w14:textId="04CB2B96" w:rsidR="00164AD9" w:rsidRPr="00164AD9" w:rsidRDefault="00164AD9" w:rsidP="00164AD9">
            <w:pPr>
              <w:pStyle w:val="TAL"/>
              <w:rPr>
                <w:sz w:val="16"/>
                <w:szCs w:val="16"/>
              </w:rPr>
            </w:pPr>
            <w:r w:rsidRPr="00164AD9">
              <w:rPr>
                <w:sz w:val="16"/>
                <w:szCs w:val="16"/>
              </w:rPr>
              <w:t>RP-252310</w:t>
            </w:r>
          </w:p>
        </w:tc>
      </w:tr>
      <w:tr w:rsidR="00164AD9" w:rsidRPr="00164AD9" w14:paraId="0864C5B9"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96492A"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81BA82" w14:textId="40E01249" w:rsidR="00164AD9" w:rsidRPr="00164AD9" w:rsidRDefault="00164AD9" w:rsidP="00164AD9">
            <w:pPr>
              <w:rPr>
                <w:rFonts w:ascii="Arial" w:hAnsi="Arial"/>
                <w:sz w:val="16"/>
                <w:szCs w:val="16"/>
              </w:rPr>
            </w:pPr>
            <w:hyperlink r:id="rId481" w:history="1">
              <w:r w:rsidRPr="00164AD9">
                <w:rPr>
                  <w:rFonts w:ascii="Arial" w:hAnsi="Arial"/>
                  <w:sz w:val="16"/>
                  <w:szCs w:val="16"/>
                </w:rPr>
                <w:t>R5s250252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CD695" w14:textId="5AF72ED3"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20E54E" w14:textId="58494B7B"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098646" w14:textId="7FB98D5B" w:rsidR="00164AD9" w:rsidRPr="00164AD9" w:rsidRDefault="00164AD9" w:rsidP="00164AD9">
            <w:pPr>
              <w:pStyle w:val="TAL"/>
              <w:rPr>
                <w:sz w:val="16"/>
                <w:szCs w:val="16"/>
              </w:rPr>
            </w:pPr>
            <w:r w:rsidRPr="00164AD9">
              <w:rPr>
                <w:sz w:val="16"/>
                <w:szCs w:val="16"/>
              </w:rPr>
              <w:t>Addition of IMS eCall over NR CEN test case 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11A53" w14:textId="69409EAF"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BB566"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3ADC54"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2346EC" w14:textId="0153C1E2" w:rsidR="00164AD9" w:rsidRPr="00164AD9" w:rsidRDefault="00164AD9" w:rsidP="00164AD9">
            <w:pPr>
              <w:pStyle w:val="TAL"/>
              <w:rPr>
                <w:sz w:val="16"/>
                <w:szCs w:val="16"/>
              </w:rPr>
            </w:pPr>
            <w:r w:rsidRPr="00164AD9">
              <w:rPr>
                <w:sz w:val="16"/>
                <w:szCs w:val="16"/>
              </w:rPr>
              <w:t>RP-252310</w:t>
            </w:r>
          </w:p>
        </w:tc>
      </w:tr>
      <w:tr w:rsidR="00164AD9" w:rsidRPr="00164AD9" w14:paraId="677EA4EB"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01F299"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48762" w14:textId="6F2A5DA6" w:rsidR="00164AD9" w:rsidRPr="00164AD9" w:rsidRDefault="00164AD9" w:rsidP="00164AD9">
            <w:pPr>
              <w:rPr>
                <w:rFonts w:ascii="Arial" w:hAnsi="Arial"/>
                <w:sz w:val="16"/>
                <w:szCs w:val="16"/>
              </w:rPr>
            </w:pPr>
            <w:hyperlink r:id="rId482" w:history="1">
              <w:r w:rsidRPr="00164AD9">
                <w:rPr>
                  <w:rFonts w:ascii="Arial" w:hAnsi="Arial"/>
                  <w:sz w:val="16"/>
                  <w:szCs w:val="16"/>
                </w:rPr>
                <w:t>R5s250253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8AB676" w14:textId="50A477FC"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68A15" w14:textId="3DB29076"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6C30D4" w14:textId="5F51B86F" w:rsidR="00164AD9" w:rsidRPr="00164AD9" w:rsidRDefault="00164AD9" w:rsidP="00164AD9">
            <w:pPr>
              <w:pStyle w:val="TAL"/>
              <w:rPr>
                <w:sz w:val="16"/>
                <w:szCs w:val="16"/>
              </w:rPr>
            </w:pPr>
            <w:r w:rsidRPr="00164AD9">
              <w:rPr>
                <w:sz w:val="16"/>
                <w:szCs w:val="16"/>
              </w:rPr>
              <w:t>Addition of IMS eCall over NR CEN test case 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A0FC2" w14:textId="6F149FED"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5B37AE"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3DC83"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F604F" w14:textId="0541AAE9" w:rsidR="00164AD9" w:rsidRPr="00164AD9" w:rsidRDefault="00164AD9" w:rsidP="00164AD9">
            <w:pPr>
              <w:pStyle w:val="TAL"/>
              <w:rPr>
                <w:sz w:val="16"/>
                <w:szCs w:val="16"/>
              </w:rPr>
            </w:pPr>
            <w:r w:rsidRPr="00164AD9">
              <w:rPr>
                <w:sz w:val="16"/>
                <w:szCs w:val="16"/>
              </w:rPr>
              <w:t>RP-252310</w:t>
            </w:r>
          </w:p>
        </w:tc>
      </w:tr>
      <w:tr w:rsidR="00164AD9" w:rsidRPr="00164AD9" w14:paraId="44DD6D45"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0E2E7"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DD9F2B" w14:textId="47578F0F" w:rsidR="00164AD9" w:rsidRPr="00164AD9" w:rsidRDefault="00164AD9" w:rsidP="00164AD9">
            <w:pPr>
              <w:rPr>
                <w:rFonts w:ascii="Arial" w:hAnsi="Arial"/>
                <w:sz w:val="16"/>
                <w:szCs w:val="16"/>
              </w:rPr>
            </w:pPr>
            <w:hyperlink r:id="rId483" w:history="1">
              <w:r w:rsidRPr="00164AD9">
                <w:rPr>
                  <w:rFonts w:ascii="Arial" w:hAnsi="Arial"/>
                  <w:sz w:val="16"/>
                  <w:szCs w:val="16"/>
                </w:rPr>
                <w:t>R5s250279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01A00" w14:textId="0894DF70"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6242B2" w14:textId="010D17FC"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988F" w14:textId="4CD31728" w:rsidR="00164AD9" w:rsidRPr="00164AD9" w:rsidRDefault="00164AD9" w:rsidP="00164AD9">
            <w:pPr>
              <w:pStyle w:val="TAL"/>
              <w:rPr>
                <w:sz w:val="16"/>
                <w:szCs w:val="16"/>
              </w:rPr>
            </w:pPr>
            <w:r w:rsidRPr="00164AD9">
              <w:rPr>
                <w:sz w:val="16"/>
                <w:szCs w:val="16"/>
              </w:rPr>
              <w:t>Correction for function fl_ReasonValuesTX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DA5D05" w14:textId="054826B6"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F760F"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11736"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742C8A" w14:textId="43465BC7" w:rsidR="00164AD9" w:rsidRPr="00164AD9" w:rsidRDefault="00164AD9" w:rsidP="00164AD9">
            <w:pPr>
              <w:pStyle w:val="TAL"/>
              <w:rPr>
                <w:sz w:val="16"/>
                <w:szCs w:val="16"/>
              </w:rPr>
            </w:pPr>
            <w:r w:rsidRPr="00164AD9">
              <w:rPr>
                <w:sz w:val="16"/>
                <w:szCs w:val="16"/>
              </w:rPr>
              <w:t>RP-252310</w:t>
            </w:r>
          </w:p>
        </w:tc>
      </w:tr>
      <w:tr w:rsidR="00164AD9" w:rsidRPr="00164AD9" w14:paraId="71987F30"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5C050"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9FAB82" w14:textId="0517FFB4" w:rsidR="00164AD9" w:rsidRPr="00164AD9" w:rsidRDefault="00164AD9" w:rsidP="00164AD9">
            <w:pPr>
              <w:rPr>
                <w:rFonts w:ascii="Arial" w:hAnsi="Arial"/>
                <w:sz w:val="16"/>
                <w:szCs w:val="16"/>
              </w:rPr>
            </w:pPr>
            <w:hyperlink r:id="rId484" w:history="1">
              <w:r w:rsidRPr="00164AD9">
                <w:rPr>
                  <w:rFonts w:ascii="Arial" w:hAnsi="Arial"/>
                  <w:sz w:val="16"/>
                  <w:szCs w:val="16"/>
                </w:rPr>
                <w:t>R5s250314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836A2D" w14:textId="5D18D005"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8D12EA" w14:textId="1BF14768" w:rsidR="00164AD9" w:rsidRPr="00164AD9" w:rsidRDefault="00164AD9" w:rsidP="00164AD9">
            <w:pPr>
              <w:pStyle w:val="TAL"/>
              <w:rPr>
                <w:sz w:val="16"/>
                <w:szCs w:val="16"/>
              </w:rPr>
            </w:pPr>
            <w:r w:rsidRPr="00164AD9">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1BA1A7" w14:textId="1167E1EB" w:rsidR="00164AD9" w:rsidRPr="00164AD9" w:rsidRDefault="00164AD9" w:rsidP="00164AD9">
            <w:pPr>
              <w:pStyle w:val="TAL"/>
              <w:rPr>
                <w:sz w:val="16"/>
                <w:szCs w:val="16"/>
              </w:rPr>
            </w:pPr>
            <w:r w:rsidRPr="00164AD9">
              <w:rPr>
                <w:sz w:val="16"/>
                <w:szCs w:val="16"/>
              </w:rPr>
              <w:t>Addition of IMS eCall over LTE CEN test case 21.19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56D3E" w14:textId="3C01BEE7"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CBABD"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64CEFB"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6569CB" w14:textId="7D3BA9EE" w:rsidR="00164AD9" w:rsidRPr="00164AD9" w:rsidRDefault="00164AD9" w:rsidP="00164AD9">
            <w:pPr>
              <w:pStyle w:val="TAL"/>
              <w:rPr>
                <w:sz w:val="16"/>
                <w:szCs w:val="16"/>
              </w:rPr>
            </w:pPr>
            <w:r w:rsidRPr="00164AD9">
              <w:rPr>
                <w:sz w:val="16"/>
                <w:szCs w:val="16"/>
              </w:rPr>
              <w:t>RP-252310</w:t>
            </w:r>
          </w:p>
        </w:tc>
      </w:tr>
      <w:tr w:rsidR="00164AD9" w:rsidRPr="00164AD9" w14:paraId="12248328"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44AC1"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7A65" w14:textId="04B95A49" w:rsidR="00164AD9" w:rsidRPr="00164AD9" w:rsidRDefault="00164AD9" w:rsidP="00164AD9">
            <w:pPr>
              <w:rPr>
                <w:rFonts w:ascii="Arial" w:hAnsi="Arial"/>
                <w:sz w:val="16"/>
                <w:szCs w:val="16"/>
              </w:rPr>
            </w:pPr>
            <w:hyperlink r:id="rId485" w:history="1">
              <w:r w:rsidRPr="00164AD9">
                <w:rPr>
                  <w:rFonts w:ascii="Arial" w:hAnsi="Arial"/>
                  <w:sz w:val="16"/>
                  <w:szCs w:val="16"/>
                </w:rPr>
                <w:t>R5s250315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985BF1" w14:textId="124D105D"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C2901" w14:textId="31798060" w:rsidR="00164AD9" w:rsidRPr="00164AD9" w:rsidRDefault="00164AD9" w:rsidP="00164AD9">
            <w:pPr>
              <w:pStyle w:val="TAL"/>
              <w:rPr>
                <w:sz w:val="16"/>
                <w:szCs w:val="16"/>
              </w:rPr>
            </w:pPr>
            <w:r w:rsidRPr="00164AD9">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8E0040" w14:textId="52E422AB" w:rsidR="00164AD9" w:rsidRPr="00164AD9" w:rsidRDefault="00164AD9" w:rsidP="00164AD9">
            <w:pPr>
              <w:pStyle w:val="TAL"/>
              <w:rPr>
                <w:sz w:val="16"/>
                <w:szCs w:val="16"/>
              </w:rPr>
            </w:pPr>
            <w:r w:rsidRPr="00164AD9">
              <w:rPr>
                <w:sz w:val="16"/>
                <w:szCs w:val="16"/>
              </w:rPr>
              <w:t>Addition of IMS eCall over LTE CEN test case 21.20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C7EDF" w14:textId="2A0572E5"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8C393B"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C6EF6"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9CE1A" w14:textId="74F2F8BB" w:rsidR="00164AD9" w:rsidRPr="00164AD9" w:rsidRDefault="00164AD9" w:rsidP="00164AD9">
            <w:pPr>
              <w:pStyle w:val="TAL"/>
              <w:rPr>
                <w:sz w:val="16"/>
                <w:szCs w:val="16"/>
              </w:rPr>
            </w:pPr>
            <w:r w:rsidRPr="00164AD9">
              <w:rPr>
                <w:sz w:val="16"/>
                <w:szCs w:val="16"/>
              </w:rPr>
              <w:t>RP-252310</w:t>
            </w:r>
          </w:p>
        </w:tc>
      </w:tr>
      <w:tr w:rsidR="00164AD9" w:rsidRPr="00164AD9" w14:paraId="4B26C44B"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C8427E"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B8EA7" w14:textId="55C95758" w:rsidR="00164AD9" w:rsidRPr="00164AD9" w:rsidRDefault="00164AD9" w:rsidP="00164AD9">
            <w:pPr>
              <w:rPr>
                <w:rFonts w:ascii="Arial" w:hAnsi="Arial"/>
                <w:sz w:val="16"/>
                <w:szCs w:val="16"/>
              </w:rPr>
            </w:pPr>
            <w:hyperlink r:id="rId486" w:history="1">
              <w:r w:rsidRPr="00164AD9">
                <w:rPr>
                  <w:rFonts w:ascii="Arial" w:hAnsi="Arial"/>
                  <w:sz w:val="16"/>
                  <w:szCs w:val="16"/>
                </w:rPr>
                <w:t>R5s250316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8C5CF5" w14:textId="1D3EAC62"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D6F701" w14:textId="0867E659" w:rsidR="00164AD9" w:rsidRPr="00164AD9" w:rsidRDefault="00164AD9" w:rsidP="00164AD9">
            <w:pPr>
              <w:pStyle w:val="TAL"/>
              <w:rPr>
                <w:sz w:val="16"/>
                <w:szCs w:val="16"/>
              </w:rPr>
            </w:pPr>
            <w:r w:rsidRPr="00164AD9">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CE863B" w14:textId="0E183904" w:rsidR="00164AD9" w:rsidRPr="00164AD9" w:rsidRDefault="00164AD9" w:rsidP="00164AD9">
            <w:pPr>
              <w:pStyle w:val="TAL"/>
              <w:rPr>
                <w:sz w:val="16"/>
                <w:szCs w:val="16"/>
              </w:rPr>
            </w:pPr>
            <w:r w:rsidRPr="00164AD9">
              <w:rPr>
                <w:sz w:val="16"/>
                <w:szCs w:val="16"/>
              </w:rPr>
              <w:t>Addition of IMS eCall over LTE CEN test case 21.21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004700" w14:textId="2E157FE7"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07C02"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920442"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BA4645" w14:textId="283D2615" w:rsidR="00164AD9" w:rsidRPr="00164AD9" w:rsidRDefault="00164AD9" w:rsidP="00164AD9">
            <w:pPr>
              <w:pStyle w:val="TAL"/>
              <w:rPr>
                <w:sz w:val="16"/>
                <w:szCs w:val="16"/>
              </w:rPr>
            </w:pPr>
            <w:r w:rsidRPr="00164AD9">
              <w:rPr>
                <w:sz w:val="16"/>
                <w:szCs w:val="16"/>
              </w:rPr>
              <w:t>RP-252310</w:t>
            </w:r>
          </w:p>
        </w:tc>
      </w:tr>
      <w:tr w:rsidR="00164AD9" w:rsidRPr="00164AD9" w14:paraId="3ADEC702"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55B92"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6C036" w14:textId="2828A6FC" w:rsidR="00164AD9" w:rsidRPr="00164AD9" w:rsidRDefault="00164AD9" w:rsidP="00164AD9">
            <w:pPr>
              <w:rPr>
                <w:rFonts w:ascii="Arial" w:hAnsi="Arial"/>
                <w:sz w:val="16"/>
                <w:szCs w:val="16"/>
              </w:rPr>
            </w:pPr>
            <w:hyperlink r:id="rId487" w:history="1">
              <w:r w:rsidRPr="00164AD9">
                <w:rPr>
                  <w:rFonts w:ascii="Arial" w:hAnsi="Arial"/>
                  <w:sz w:val="16"/>
                  <w:szCs w:val="16"/>
                </w:rPr>
                <w:t>R5s250325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8BF18" w14:textId="14FCA765"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7CFA4" w14:textId="3BAE96F9" w:rsidR="00164AD9" w:rsidRPr="00164AD9" w:rsidRDefault="00164AD9" w:rsidP="00164AD9">
            <w:pPr>
              <w:pStyle w:val="TAL"/>
              <w:rPr>
                <w:sz w:val="16"/>
                <w:szCs w:val="16"/>
              </w:rPr>
            </w:pPr>
            <w:r w:rsidRPr="00164AD9">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158AD6" w14:textId="650A5ABD" w:rsidR="00164AD9" w:rsidRPr="00164AD9" w:rsidRDefault="00164AD9" w:rsidP="00164AD9">
            <w:pPr>
              <w:pStyle w:val="TAL"/>
              <w:rPr>
                <w:sz w:val="16"/>
                <w:szCs w:val="16"/>
              </w:rPr>
            </w:pPr>
            <w:r w:rsidRPr="00164AD9">
              <w:rPr>
                <w:sz w:val="16"/>
                <w:szCs w:val="16"/>
              </w:rPr>
              <w:t>Correction to function f_ECall_USIM_Insert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C1FCA" w14:textId="09D88A0D"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C5F60"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43BB4B"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508C9" w14:textId="4CEAA8C1" w:rsidR="00164AD9" w:rsidRPr="00164AD9" w:rsidRDefault="00164AD9" w:rsidP="00164AD9">
            <w:pPr>
              <w:pStyle w:val="TAL"/>
              <w:rPr>
                <w:sz w:val="16"/>
                <w:szCs w:val="16"/>
              </w:rPr>
            </w:pPr>
            <w:r w:rsidRPr="00164AD9">
              <w:rPr>
                <w:sz w:val="16"/>
                <w:szCs w:val="16"/>
              </w:rPr>
              <w:t>RP-252310</w:t>
            </w:r>
          </w:p>
        </w:tc>
      </w:tr>
      <w:tr w:rsidR="00164AD9" w:rsidRPr="00164AD9" w14:paraId="03F125C6"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857637"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14D155" w14:textId="3A9AC71F" w:rsidR="00164AD9" w:rsidRPr="00164AD9" w:rsidRDefault="00164AD9" w:rsidP="00164AD9">
            <w:pPr>
              <w:rPr>
                <w:rFonts w:ascii="Arial" w:hAnsi="Arial"/>
                <w:sz w:val="16"/>
                <w:szCs w:val="16"/>
              </w:rPr>
            </w:pPr>
            <w:hyperlink r:id="rId488" w:history="1">
              <w:r w:rsidRPr="00164AD9">
                <w:rPr>
                  <w:rFonts w:ascii="Arial" w:hAnsi="Arial"/>
                  <w:sz w:val="16"/>
                  <w:szCs w:val="16"/>
                </w:rPr>
                <w:t>R5s250340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F69F1" w14:textId="33E29AA9"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802802" w14:textId="34CE4149"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8B85F5" w14:textId="3976D4E6" w:rsidR="00164AD9" w:rsidRPr="00164AD9" w:rsidRDefault="00164AD9" w:rsidP="00164AD9">
            <w:pPr>
              <w:pStyle w:val="TAL"/>
              <w:rPr>
                <w:sz w:val="16"/>
                <w:szCs w:val="16"/>
              </w:rPr>
            </w:pPr>
            <w:r w:rsidRPr="00164AD9">
              <w:rPr>
                <w:sz w:val="16"/>
                <w:szCs w:val="16"/>
              </w:rPr>
              <w:t>Correction to P-Access-Network-Info header for Redcap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EC871" w14:textId="5334D2FD"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78FB"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A1E88"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2303B" w14:textId="6158C5A2" w:rsidR="00164AD9" w:rsidRPr="00164AD9" w:rsidRDefault="00164AD9" w:rsidP="00164AD9">
            <w:pPr>
              <w:pStyle w:val="TAL"/>
              <w:rPr>
                <w:sz w:val="16"/>
                <w:szCs w:val="16"/>
              </w:rPr>
            </w:pPr>
            <w:r w:rsidRPr="00164AD9">
              <w:rPr>
                <w:sz w:val="16"/>
                <w:szCs w:val="16"/>
              </w:rPr>
              <w:t>RP-252310</w:t>
            </w:r>
          </w:p>
        </w:tc>
      </w:tr>
      <w:tr w:rsidR="00164AD9" w:rsidRPr="00164AD9" w14:paraId="5C048F1E"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42C457"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732C45" w14:textId="5ED5C53B" w:rsidR="00164AD9" w:rsidRPr="00164AD9" w:rsidRDefault="00164AD9" w:rsidP="00164AD9">
            <w:pPr>
              <w:rPr>
                <w:rFonts w:ascii="Arial" w:hAnsi="Arial"/>
                <w:sz w:val="16"/>
                <w:szCs w:val="16"/>
              </w:rPr>
            </w:pPr>
            <w:hyperlink r:id="rId489" w:history="1">
              <w:r w:rsidRPr="00164AD9">
                <w:rPr>
                  <w:rFonts w:ascii="Arial" w:hAnsi="Arial"/>
                  <w:sz w:val="16"/>
                  <w:szCs w:val="16"/>
                </w:rPr>
                <w:t>R5s250355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65E22" w14:textId="0FAF8473"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061CFC" w14:textId="2BC2C45B"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92D931" w14:textId="067BF15C" w:rsidR="00164AD9" w:rsidRPr="00164AD9" w:rsidRDefault="00164AD9" w:rsidP="00164AD9">
            <w:pPr>
              <w:pStyle w:val="TAL"/>
              <w:rPr>
                <w:sz w:val="16"/>
                <w:szCs w:val="16"/>
              </w:rPr>
            </w:pPr>
            <w:r w:rsidRPr="00164AD9">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A33159" w14:textId="2C8F0B94"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9099D"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E27D31"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97A46" w14:textId="25A2C9AB" w:rsidR="00164AD9" w:rsidRPr="00164AD9" w:rsidRDefault="00164AD9" w:rsidP="00164AD9">
            <w:pPr>
              <w:pStyle w:val="TAL"/>
              <w:rPr>
                <w:sz w:val="16"/>
                <w:szCs w:val="16"/>
              </w:rPr>
            </w:pPr>
            <w:r w:rsidRPr="00164AD9">
              <w:rPr>
                <w:sz w:val="16"/>
                <w:szCs w:val="16"/>
              </w:rPr>
              <w:t>RP-252310</w:t>
            </w:r>
          </w:p>
        </w:tc>
      </w:tr>
      <w:tr w:rsidR="000075B7" w:rsidRPr="000075B7" w14:paraId="2C602E13"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7A6F28" w14:textId="473EFBF9"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074CA4" w14:textId="5770CEF4" w:rsidR="000075B7" w:rsidRPr="000075B7" w:rsidRDefault="000075B7" w:rsidP="000075B7">
            <w:pPr>
              <w:rPr>
                <w:rFonts w:ascii="Arial" w:hAnsi="Arial"/>
                <w:sz w:val="16"/>
                <w:szCs w:val="16"/>
              </w:rPr>
            </w:pPr>
            <w:hyperlink r:id="rId490" w:history="1">
              <w:r w:rsidRPr="000075B7">
                <w:rPr>
                  <w:rFonts w:ascii="Arial" w:hAnsi="Arial"/>
                  <w:sz w:val="16"/>
                  <w:szCs w:val="16"/>
                </w:rPr>
                <w:t>R5s250408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F3D7" w14:textId="662EA26D"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E44CB" w14:textId="261A102F"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21D061" w14:textId="041207BB" w:rsidR="000075B7" w:rsidRPr="000075B7" w:rsidRDefault="000075B7" w:rsidP="000075B7">
            <w:pPr>
              <w:pStyle w:val="TAL"/>
              <w:rPr>
                <w:sz w:val="16"/>
                <w:szCs w:val="16"/>
              </w:rPr>
            </w:pPr>
            <w:r w:rsidRPr="000075B7">
              <w:rPr>
                <w:sz w:val="16"/>
                <w:szCs w:val="16"/>
              </w:rPr>
              <w:t>Correction to emergency call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43C84B"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67C1C8" w14:textId="053CE1CD"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FC03" w14:textId="4BD627B0"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ADB75D" w14:textId="760E951D" w:rsidR="000075B7" w:rsidRPr="000075B7" w:rsidRDefault="000075B7" w:rsidP="000075B7">
            <w:pPr>
              <w:pStyle w:val="TAL"/>
              <w:rPr>
                <w:sz w:val="16"/>
                <w:szCs w:val="16"/>
              </w:rPr>
            </w:pPr>
            <w:r w:rsidRPr="000075B7">
              <w:rPr>
                <w:sz w:val="16"/>
                <w:szCs w:val="16"/>
              </w:rPr>
              <w:t>RP-253604</w:t>
            </w:r>
          </w:p>
        </w:tc>
      </w:tr>
      <w:tr w:rsidR="000075B7" w:rsidRPr="000075B7" w14:paraId="546F52E2"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B9A557"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08AAB5" w14:textId="1DC03997" w:rsidR="000075B7" w:rsidRPr="000075B7" w:rsidRDefault="000075B7" w:rsidP="000075B7">
            <w:pPr>
              <w:rPr>
                <w:rFonts w:ascii="Arial" w:hAnsi="Arial"/>
                <w:sz w:val="16"/>
                <w:szCs w:val="16"/>
              </w:rPr>
            </w:pPr>
            <w:hyperlink r:id="rId491" w:history="1">
              <w:r w:rsidRPr="000075B7">
                <w:rPr>
                  <w:rFonts w:ascii="Arial" w:hAnsi="Arial"/>
                  <w:sz w:val="16"/>
                  <w:szCs w:val="16"/>
                </w:rPr>
                <w:t>R5s250423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9D31F" w14:textId="50EB93B8"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751F5C" w14:textId="313317EE" w:rsidR="000075B7" w:rsidRPr="000075B7" w:rsidRDefault="000075B7" w:rsidP="000075B7">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40D0C2" w14:textId="3D31F304" w:rsidR="000075B7" w:rsidRPr="000075B7" w:rsidRDefault="000075B7" w:rsidP="000075B7">
            <w:pPr>
              <w:pStyle w:val="TAL"/>
              <w:rPr>
                <w:sz w:val="16"/>
                <w:szCs w:val="16"/>
              </w:rPr>
            </w:pPr>
            <w:r w:rsidRPr="000075B7">
              <w:rPr>
                <w:sz w:val="16"/>
                <w:szCs w:val="16"/>
              </w:rPr>
              <w:t>Addition of IMS eCall over NR CEN test case 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56F22"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517DC"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128B7"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83CD7F" w14:textId="287B637C" w:rsidR="000075B7" w:rsidRPr="000075B7" w:rsidRDefault="000075B7" w:rsidP="000075B7">
            <w:pPr>
              <w:pStyle w:val="TAL"/>
              <w:rPr>
                <w:sz w:val="16"/>
                <w:szCs w:val="16"/>
              </w:rPr>
            </w:pPr>
            <w:r w:rsidRPr="000075B7">
              <w:rPr>
                <w:sz w:val="16"/>
                <w:szCs w:val="16"/>
              </w:rPr>
              <w:t>RP-253604</w:t>
            </w:r>
          </w:p>
        </w:tc>
      </w:tr>
      <w:tr w:rsidR="000075B7" w:rsidRPr="000075B7" w14:paraId="6F937D14"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A65F1"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45871F" w14:textId="726E0C40" w:rsidR="000075B7" w:rsidRPr="000075B7" w:rsidRDefault="000075B7" w:rsidP="000075B7">
            <w:pPr>
              <w:rPr>
                <w:rFonts w:ascii="Arial" w:hAnsi="Arial"/>
                <w:sz w:val="16"/>
                <w:szCs w:val="16"/>
              </w:rPr>
            </w:pPr>
            <w:hyperlink r:id="rId492" w:history="1">
              <w:r w:rsidRPr="000075B7">
                <w:rPr>
                  <w:rFonts w:ascii="Arial" w:hAnsi="Arial"/>
                  <w:sz w:val="16"/>
                  <w:szCs w:val="16"/>
                </w:rPr>
                <w:t>R5s250433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D8F6D" w14:textId="1C331D0A"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3EFF0" w14:textId="6FEDCA7E"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288B87" w14:textId="2940EEAF" w:rsidR="000075B7" w:rsidRPr="000075B7" w:rsidRDefault="000075B7" w:rsidP="000075B7">
            <w:pPr>
              <w:pStyle w:val="TAL"/>
              <w:rPr>
                <w:sz w:val="16"/>
                <w:szCs w:val="16"/>
              </w:rPr>
            </w:pPr>
            <w:r w:rsidRPr="000075B7">
              <w:rPr>
                <w:sz w:val="16"/>
                <w:szCs w:val="16"/>
              </w:rPr>
              <w:t>Correction to tsc_ECallTestService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D7C82"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E3F20"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68756E"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6DEFC1" w14:textId="20A45FE5" w:rsidR="000075B7" w:rsidRPr="000075B7" w:rsidRDefault="000075B7" w:rsidP="000075B7">
            <w:pPr>
              <w:pStyle w:val="TAL"/>
              <w:rPr>
                <w:sz w:val="16"/>
                <w:szCs w:val="16"/>
              </w:rPr>
            </w:pPr>
            <w:r w:rsidRPr="000075B7">
              <w:rPr>
                <w:sz w:val="16"/>
                <w:szCs w:val="16"/>
              </w:rPr>
              <w:t>RP-253604</w:t>
            </w:r>
          </w:p>
        </w:tc>
      </w:tr>
      <w:tr w:rsidR="000075B7" w:rsidRPr="000075B7" w14:paraId="470F9A49"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9078C"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362EB" w14:textId="02D8EE83" w:rsidR="000075B7" w:rsidRPr="000075B7" w:rsidRDefault="000075B7" w:rsidP="000075B7">
            <w:pPr>
              <w:rPr>
                <w:rFonts w:ascii="Arial" w:hAnsi="Arial"/>
                <w:sz w:val="16"/>
                <w:szCs w:val="16"/>
              </w:rPr>
            </w:pPr>
            <w:hyperlink r:id="rId493" w:history="1">
              <w:r w:rsidRPr="000075B7">
                <w:rPr>
                  <w:rFonts w:ascii="Arial" w:hAnsi="Arial"/>
                  <w:sz w:val="16"/>
                  <w:szCs w:val="16"/>
                </w:rPr>
                <w:t>R5s250434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6C223" w14:textId="107E3704"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12A0B8" w14:textId="55115604"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AC6AD0" w14:textId="29E8A3A8" w:rsidR="000075B7" w:rsidRPr="000075B7" w:rsidRDefault="000075B7" w:rsidP="000075B7">
            <w:pPr>
              <w:pStyle w:val="TAL"/>
              <w:rPr>
                <w:sz w:val="16"/>
                <w:szCs w:val="16"/>
              </w:rPr>
            </w:pPr>
            <w:r w:rsidRPr="000075B7">
              <w:rPr>
                <w:sz w:val="16"/>
                <w:szCs w:val="16"/>
              </w:rPr>
              <w:t>Correction to f_NR5GC_eCallSteps20A_23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8AA1B4"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A4C55"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F3FD4"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4097E3" w14:textId="5CFF917B" w:rsidR="000075B7" w:rsidRPr="000075B7" w:rsidRDefault="000075B7" w:rsidP="000075B7">
            <w:pPr>
              <w:pStyle w:val="TAL"/>
              <w:rPr>
                <w:sz w:val="16"/>
                <w:szCs w:val="16"/>
              </w:rPr>
            </w:pPr>
            <w:r w:rsidRPr="000075B7">
              <w:rPr>
                <w:sz w:val="16"/>
                <w:szCs w:val="16"/>
              </w:rPr>
              <w:t>RP-253604</w:t>
            </w:r>
          </w:p>
        </w:tc>
      </w:tr>
      <w:tr w:rsidR="000075B7" w:rsidRPr="000075B7" w14:paraId="52416549"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9EAC8D" w14:textId="77777777" w:rsidR="000075B7" w:rsidRPr="000075B7" w:rsidRDefault="000075B7" w:rsidP="000075B7">
            <w:pPr>
              <w:rPr>
                <w:rFonts w:ascii="Arial" w:hAnsi="Arial"/>
                <w:sz w:val="16"/>
                <w:szCs w:val="16"/>
              </w:rPr>
            </w:pPr>
            <w:r w:rsidRPr="000075B7">
              <w:rPr>
                <w:rFonts w:ascii="Arial" w:hAnsi="Arial"/>
                <w:sz w:val="16"/>
                <w:szCs w:val="16"/>
              </w:rPr>
              <w:lastRenderedPageBreak/>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4E6262" w14:textId="5742C36C" w:rsidR="000075B7" w:rsidRPr="000075B7" w:rsidRDefault="000075B7" w:rsidP="000075B7">
            <w:pPr>
              <w:rPr>
                <w:rFonts w:ascii="Arial" w:hAnsi="Arial"/>
                <w:sz w:val="16"/>
                <w:szCs w:val="16"/>
              </w:rPr>
            </w:pPr>
            <w:hyperlink r:id="rId494" w:history="1">
              <w:r w:rsidRPr="000075B7">
                <w:rPr>
                  <w:rFonts w:ascii="Arial" w:hAnsi="Arial"/>
                  <w:sz w:val="16"/>
                  <w:szCs w:val="16"/>
                </w:rPr>
                <w:t>R5s250435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1162E" w14:textId="151DAED3"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5CAE9D" w14:textId="2EC88030"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A396F3" w14:textId="60185A3F" w:rsidR="000075B7" w:rsidRPr="000075B7" w:rsidRDefault="000075B7" w:rsidP="000075B7">
            <w:pPr>
              <w:pStyle w:val="TAL"/>
              <w:rPr>
                <w:sz w:val="16"/>
                <w:szCs w:val="16"/>
              </w:rPr>
            </w:pPr>
            <w:r w:rsidRPr="000075B7">
              <w:rPr>
                <w:sz w:val="16"/>
                <w:szCs w:val="16"/>
              </w:rPr>
              <w:t>Addition of eCall over IMS CEN test case 21.24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E2C0EB"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FCCA4"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2A7E2D"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772F2" w14:textId="537D0BDA" w:rsidR="000075B7" w:rsidRPr="000075B7" w:rsidRDefault="000075B7" w:rsidP="000075B7">
            <w:pPr>
              <w:pStyle w:val="TAL"/>
              <w:rPr>
                <w:sz w:val="16"/>
                <w:szCs w:val="16"/>
              </w:rPr>
            </w:pPr>
            <w:r w:rsidRPr="000075B7">
              <w:rPr>
                <w:sz w:val="16"/>
                <w:szCs w:val="16"/>
              </w:rPr>
              <w:t>RP-253604</w:t>
            </w:r>
          </w:p>
        </w:tc>
      </w:tr>
      <w:tr w:rsidR="000075B7" w:rsidRPr="000075B7" w14:paraId="6EB43D2B"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D78447"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FA5AB4" w14:textId="374FEA0B" w:rsidR="000075B7" w:rsidRPr="000075B7" w:rsidRDefault="000075B7" w:rsidP="000075B7">
            <w:pPr>
              <w:rPr>
                <w:rFonts w:ascii="Arial" w:hAnsi="Arial"/>
                <w:sz w:val="16"/>
                <w:szCs w:val="16"/>
              </w:rPr>
            </w:pPr>
            <w:hyperlink r:id="rId495" w:history="1">
              <w:r w:rsidRPr="000075B7">
                <w:rPr>
                  <w:rFonts w:ascii="Arial" w:hAnsi="Arial"/>
                  <w:sz w:val="16"/>
                  <w:szCs w:val="16"/>
                </w:rPr>
                <w:t>R5s250440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68D19" w14:textId="5CEA795E"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0FCC87" w14:textId="2A3EF360"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2625B8" w14:textId="5532D8B7" w:rsidR="000075B7" w:rsidRPr="000075B7" w:rsidRDefault="000075B7" w:rsidP="000075B7">
            <w:pPr>
              <w:pStyle w:val="TAL"/>
              <w:rPr>
                <w:sz w:val="16"/>
                <w:szCs w:val="16"/>
              </w:rPr>
            </w:pPr>
            <w:r w:rsidRPr="000075B7">
              <w:rPr>
                <w:sz w:val="16"/>
                <w:szCs w:val="16"/>
              </w:rPr>
              <w:t>Correction to function f_NR5GC_ModifyPDUSession_ConfigureCallMedia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1D30C"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8A269C"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F811CD"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CFCB39" w14:textId="7F3C80CF" w:rsidR="000075B7" w:rsidRPr="000075B7" w:rsidRDefault="000075B7" w:rsidP="000075B7">
            <w:pPr>
              <w:pStyle w:val="TAL"/>
              <w:rPr>
                <w:sz w:val="16"/>
                <w:szCs w:val="16"/>
              </w:rPr>
            </w:pPr>
            <w:r w:rsidRPr="000075B7">
              <w:rPr>
                <w:sz w:val="16"/>
                <w:szCs w:val="16"/>
              </w:rPr>
              <w:t>RP-253604</w:t>
            </w:r>
          </w:p>
        </w:tc>
      </w:tr>
      <w:tr w:rsidR="000075B7" w:rsidRPr="000075B7" w14:paraId="549BA08A"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9B9761"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0B2859" w14:textId="0FD27061" w:rsidR="000075B7" w:rsidRPr="000075B7" w:rsidRDefault="000075B7" w:rsidP="000075B7">
            <w:pPr>
              <w:rPr>
                <w:rFonts w:ascii="Arial" w:hAnsi="Arial"/>
                <w:sz w:val="16"/>
                <w:szCs w:val="16"/>
              </w:rPr>
            </w:pPr>
            <w:hyperlink r:id="rId496" w:history="1">
              <w:r w:rsidRPr="000075B7">
                <w:rPr>
                  <w:rFonts w:ascii="Arial" w:hAnsi="Arial"/>
                  <w:sz w:val="16"/>
                  <w:szCs w:val="16"/>
                </w:rPr>
                <w:t>R5s250441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7BC71" w14:textId="4C0B76C0"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A51A49" w14:textId="6ED78B86"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EE3744" w14:textId="0AD27255" w:rsidR="000075B7" w:rsidRPr="000075B7" w:rsidRDefault="000075B7" w:rsidP="000075B7">
            <w:pPr>
              <w:pStyle w:val="TAL"/>
              <w:rPr>
                <w:sz w:val="16"/>
                <w:szCs w:val="16"/>
              </w:rPr>
            </w:pPr>
            <w:r w:rsidRPr="000075B7">
              <w:rPr>
                <w:sz w:val="16"/>
                <w:szCs w:val="16"/>
              </w:rPr>
              <w:t>Addition of IMS eCall over NR CEN test case 11.13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AEFE4"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1BC8B"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AFB9C"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364B7" w14:textId="4F268480" w:rsidR="000075B7" w:rsidRPr="000075B7" w:rsidRDefault="000075B7" w:rsidP="000075B7">
            <w:pPr>
              <w:pStyle w:val="TAL"/>
              <w:rPr>
                <w:sz w:val="16"/>
                <w:szCs w:val="16"/>
              </w:rPr>
            </w:pPr>
            <w:r w:rsidRPr="000075B7">
              <w:rPr>
                <w:sz w:val="16"/>
                <w:szCs w:val="16"/>
              </w:rPr>
              <w:t>RP-253604</w:t>
            </w:r>
          </w:p>
        </w:tc>
      </w:tr>
      <w:tr w:rsidR="000075B7" w:rsidRPr="000075B7" w14:paraId="384D07B9"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AA2B9"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F1962F" w14:textId="172DFE8D" w:rsidR="000075B7" w:rsidRPr="000075B7" w:rsidRDefault="000075B7" w:rsidP="000075B7">
            <w:pPr>
              <w:rPr>
                <w:rFonts w:ascii="Arial" w:hAnsi="Arial"/>
                <w:sz w:val="16"/>
                <w:szCs w:val="16"/>
              </w:rPr>
            </w:pPr>
            <w:hyperlink r:id="rId497" w:history="1">
              <w:r w:rsidRPr="000075B7">
                <w:rPr>
                  <w:rFonts w:ascii="Arial" w:hAnsi="Arial"/>
                  <w:sz w:val="16"/>
                  <w:szCs w:val="16"/>
                </w:rPr>
                <w:t>R5s250442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B5008" w14:textId="5E108379"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DA1D46" w14:textId="3A909319"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A1BC28" w14:textId="27C7AAED" w:rsidR="000075B7" w:rsidRPr="000075B7" w:rsidRDefault="000075B7" w:rsidP="000075B7">
            <w:pPr>
              <w:pStyle w:val="TAL"/>
              <w:rPr>
                <w:sz w:val="16"/>
                <w:szCs w:val="16"/>
              </w:rPr>
            </w:pPr>
            <w:r w:rsidRPr="000075B7">
              <w:rPr>
                <w:sz w:val="16"/>
                <w:szCs w:val="16"/>
              </w:rPr>
              <w:t>Addition of IMS eCall over NR CEN test case 11.18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BC0713"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834BF"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C8336"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02AA53" w14:textId="13B613B8" w:rsidR="000075B7" w:rsidRPr="000075B7" w:rsidRDefault="000075B7" w:rsidP="000075B7">
            <w:pPr>
              <w:pStyle w:val="TAL"/>
              <w:rPr>
                <w:sz w:val="16"/>
                <w:szCs w:val="16"/>
              </w:rPr>
            </w:pPr>
            <w:r w:rsidRPr="000075B7">
              <w:rPr>
                <w:sz w:val="16"/>
                <w:szCs w:val="16"/>
              </w:rPr>
              <w:t>RP-253604</w:t>
            </w:r>
          </w:p>
        </w:tc>
      </w:tr>
      <w:tr w:rsidR="000075B7" w:rsidRPr="000075B7" w14:paraId="15592240"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2E0850"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1E989" w14:textId="5A8B1B5F" w:rsidR="000075B7" w:rsidRPr="000075B7" w:rsidRDefault="000075B7" w:rsidP="000075B7">
            <w:pPr>
              <w:rPr>
                <w:rFonts w:ascii="Arial" w:hAnsi="Arial"/>
                <w:sz w:val="16"/>
                <w:szCs w:val="16"/>
              </w:rPr>
            </w:pPr>
            <w:hyperlink r:id="rId498" w:history="1">
              <w:r w:rsidRPr="000075B7">
                <w:rPr>
                  <w:rFonts w:ascii="Arial" w:hAnsi="Arial"/>
                  <w:sz w:val="16"/>
                  <w:szCs w:val="16"/>
                </w:rPr>
                <w:t>R5s250443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90C01" w14:textId="5767ED43"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FE5708" w14:textId="4906129C"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5DB17D" w14:textId="2338F2F9" w:rsidR="000075B7" w:rsidRPr="000075B7" w:rsidRDefault="000075B7" w:rsidP="000075B7">
            <w:pPr>
              <w:pStyle w:val="TAL"/>
              <w:rPr>
                <w:sz w:val="16"/>
                <w:szCs w:val="16"/>
              </w:rPr>
            </w:pPr>
            <w:r w:rsidRPr="000075B7">
              <w:rPr>
                <w:sz w:val="16"/>
                <w:szCs w:val="16"/>
              </w:rPr>
              <w:t>Addition of NR5GC eCall over IMS testcase 11.15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ECB53"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AEA7F"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2DE95"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1D446" w14:textId="4B1F3EED" w:rsidR="000075B7" w:rsidRPr="000075B7" w:rsidRDefault="000075B7" w:rsidP="000075B7">
            <w:pPr>
              <w:pStyle w:val="TAL"/>
              <w:rPr>
                <w:sz w:val="16"/>
                <w:szCs w:val="16"/>
              </w:rPr>
            </w:pPr>
            <w:r w:rsidRPr="000075B7">
              <w:rPr>
                <w:sz w:val="16"/>
                <w:szCs w:val="16"/>
              </w:rPr>
              <w:t>RP-253604</w:t>
            </w:r>
          </w:p>
        </w:tc>
      </w:tr>
      <w:tr w:rsidR="000075B7" w:rsidRPr="000075B7" w14:paraId="23A83766"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3BA29"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97742" w14:textId="25A5F58A" w:rsidR="000075B7" w:rsidRPr="000075B7" w:rsidRDefault="000075B7" w:rsidP="000075B7">
            <w:pPr>
              <w:rPr>
                <w:rFonts w:ascii="Arial" w:hAnsi="Arial"/>
                <w:sz w:val="16"/>
                <w:szCs w:val="16"/>
              </w:rPr>
            </w:pPr>
            <w:hyperlink r:id="rId499" w:history="1">
              <w:r w:rsidRPr="000075B7">
                <w:rPr>
                  <w:rFonts w:ascii="Arial" w:hAnsi="Arial"/>
                  <w:sz w:val="16"/>
                  <w:szCs w:val="16"/>
                </w:rPr>
                <w:t>R5s250444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0F9F1" w14:textId="0904BA66"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159A9" w14:textId="156F98B9"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96A56" w14:textId="2E552023" w:rsidR="000075B7" w:rsidRPr="000075B7" w:rsidRDefault="000075B7" w:rsidP="000075B7">
            <w:pPr>
              <w:pStyle w:val="TAL"/>
              <w:rPr>
                <w:sz w:val="16"/>
                <w:szCs w:val="16"/>
              </w:rPr>
            </w:pPr>
            <w:r w:rsidRPr="000075B7">
              <w:rPr>
                <w:sz w:val="16"/>
                <w:szCs w:val="16"/>
              </w:rPr>
              <w:t>Addition of NR5GC eCall over IMS testcase 11.16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112B9"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F826DD"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F7B618"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166F9" w14:textId="08BDF613" w:rsidR="000075B7" w:rsidRPr="000075B7" w:rsidRDefault="000075B7" w:rsidP="000075B7">
            <w:pPr>
              <w:pStyle w:val="TAL"/>
              <w:rPr>
                <w:sz w:val="16"/>
                <w:szCs w:val="16"/>
              </w:rPr>
            </w:pPr>
            <w:r w:rsidRPr="000075B7">
              <w:rPr>
                <w:sz w:val="16"/>
                <w:szCs w:val="16"/>
              </w:rPr>
              <w:t>RP-253604</w:t>
            </w:r>
          </w:p>
        </w:tc>
      </w:tr>
      <w:tr w:rsidR="000075B7" w:rsidRPr="000075B7" w14:paraId="220EE88C"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20ED6"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DFE5DB" w14:textId="6AC9636E" w:rsidR="000075B7" w:rsidRPr="000075B7" w:rsidRDefault="000075B7" w:rsidP="000075B7">
            <w:pPr>
              <w:rPr>
                <w:rFonts w:ascii="Arial" w:hAnsi="Arial"/>
                <w:sz w:val="16"/>
                <w:szCs w:val="16"/>
              </w:rPr>
            </w:pPr>
            <w:hyperlink r:id="rId500" w:history="1">
              <w:r w:rsidRPr="000075B7">
                <w:rPr>
                  <w:rFonts w:ascii="Arial" w:hAnsi="Arial"/>
                  <w:sz w:val="16"/>
                  <w:szCs w:val="16"/>
                </w:rPr>
                <w:t>R5s250445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1F2A7" w14:textId="7542B77D"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6C050" w14:textId="760E0D03" w:rsidR="000075B7" w:rsidRPr="000075B7" w:rsidRDefault="000075B7" w:rsidP="000075B7">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4CC07D" w14:textId="37E66657" w:rsidR="000075B7" w:rsidRPr="000075B7" w:rsidRDefault="000075B7" w:rsidP="000075B7">
            <w:pPr>
              <w:pStyle w:val="TAL"/>
              <w:rPr>
                <w:sz w:val="16"/>
                <w:szCs w:val="16"/>
              </w:rPr>
            </w:pPr>
            <w:r w:rsidRPr="000075B7">
              <w:rPr>
                <w:sz w:val="16"/>
                <w:szCs w:val="16"/>
              </w:rPr>
              <w:t>Addition of IMS eCall over NR CEN test case 11.17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8145F6"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65E44D"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F45A6E"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3DFC8F" w14:textId="7A95E08F" w:rsidR="000075B7" w:rsidRPr="000075B7" w:rsidRDefault="000075B7" w:rsidP="000075B7">
            <w:pPr>
              <w:pStyle w:val="TAL"/>
              <w:rPr>
                <w:sz w:val="16"/>
                <w:szCs w:val="16"/>
              </w:rPr>
            </w:pPr>
            <w:r w:rsidRPr="000075B7">
              <w:rPr>
                <w:sz w:val="16"/>
                <w:szCs w:val="16"/>
              </w:rPr>
              <w:t>RP-253604</w:t>
            </w:r>
          </w:p>
        </w:tc>
      </w:tr>
      <w:tr w:rsidR="000075B7" w:rsidRPr="000075B7" w14:paraId="78403563"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BFA3C"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BB8C30" w14:textId="4AF86AEC" w:rsidR="000075B7" w:rsidRPr="000075B7" w:rsidRDefault="000075B7" w:rsidP="000075B7">
            <w:pPr>
              <w:rPr>
                <w:rFonts w:ascii="Arial" w:hAnsi="Arial"/>
                <w:sz w:val="16"/>
                <w:szCs w:val="16"/>
              </w:rPr>
            </w:pPr>
            <w:hyperlink r:id="rId501" w:history="1">
              <w:r w:rsidRPr="000075B7">
                <w:rPr>
                  <w:rFonts w:ascii="Arial" w:hAnsi="Arial"/>
                  <w:sz w:val="16"/>
                  <w:szCs w:val="16"/>
                </w:rPr>
                <w:t>R5s250448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FDF6B7" w14:textId="0357DFE9"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E85D2" w14:textId="1D099DC0" w:rsidR="000075B7" w:rsidRPr="000075B7" w:rsidRDefault="000075B7" w:rsidP="000075B7">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90C418" w14:textId="5F88B552" w:rsidR="000075B7" w:rsidRPr="000075B7" w:rsidRDefault="000075B7" w:rsidP="000075B7">
            <w:pPr>
              <w:pStyle w:val="TAL"/>
              <w:rPr>
                <w:sz w:val="16"/>
                <w:szCs w:val="16"/>
              </w:rPr>
            </w:pPr>
            <w:r w:rsidRPr="000075B7">
              <w:rPr>
                <w:sz w:val="16"/>
                <w:szCs w:val="16"/>
              </w:rPr>
              <w:t>Addition of eCall over IMS CEN test case 21.26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BFC1C2"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78FEAD"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CF0C76"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DEDFF" w14:textId="62D4CDDA" w:rsidR="000075B7" w:rsidRPr="000075B7" w:rsidRDefault="000075B7" w:rsidP="000075B7">
            <w:pPr>
              <w:pStyle w:val="TAL"/>
              <w:rPr>
                <w:sz w:val="16"/>
                <w:szCs w:val="16"/>
              </w:rPr>
            </w:pPr>
            <w:r w:rsidRPr="000075B7">
              <w:rPr>
                <w:sz w:val="16"/>
                <w:szCs w:val="16"/>
              </w:rPr>
              <w:t>RP-253604</w:t>
            </w:r>
          </w:p>
        </w:tc>
      </w:tr>
      <w:tr w:rsidR="000075B7" w:rsidRPr="000075B7" w14:paraId="615099ED"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D0A6E"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95F45A" w14:textId="372AB23B" w:rsidR="000075B7" w:rsidRPr="000075B7" w:rsidRDefault="000075B7" w:rsidP="000075B7">
            <w:pPr>
              <w:rPr>
                <w:rFonts w:ascii="Arial" w:hAnsi="Arial"/>
                <w:sz w:val="16"/>
                <w:szCs w:val="16"/>
              </w:rPr>
            </w:pPr>
            <w:hyperlink r:id="rId502" w:history="1">
              <w:r w:rsidRPr="000075B7">
                <w:rPr>
                  <w:rFonts w:ascii="Arial" w:hAnsi="Arial"/>
                  <w:sz w:val="16"/>
                  <w:szCs w:val="16"/>
                </w:rPr>
                <w:t>R5s250478</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C0B18" w14:textId="6F58BE13"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1004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D26EDD" w14:textId="0D610960" w:rsidR="000075B7" w:rsidRPr="000075B7" w:rsidRDefault="000075B7" w:rsidP="000075B7">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F3D146" w14:textId="2CDC7EB8" w:rsidR="000075B7" w:rsidRPr="000075B7" w:rsidRDefault="000075B7" w:rsidP="000075B7">
            <w:pPr>
              <w:pStyle w:val="TAL"/>
              <w:rPr>
                <w:sz w:val="16"/>
                <w:szCs w:val="16"/>
              </w:rPr>
            </w:pPr>
            <w:r w:rsidRPr="000075B7">
              <w:rPr>
                <w:sz w:val="16"/>
                <w:szCs w:val="16"/>
              </w:rPr>
              <w:t>Correction to LTE emergency call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B06516"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2E42B"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82407"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AB1BA7" w14:textId="18EA006F" w:rsidR="000075B7" w:rsidRPr="000075B7" w:rsidRDefault="000075B7" w:rsidP="000075B7">
            <w:pPr>
              <w:pStyle w:val="TAL"/>
              <w:rPr>
                <w:sz w:val="16"/>
                <w:szCs w:val="16"/>
              </w:rPr>
            </w:pPr>
            <w:r w:rsidRPr="000075B7">
              <w:rPr>
                <w:sz w:val="16"/>
                <w:szCs w:val="16"/>
              </w:rPr>
              <w:t>RP-253604</w:t>
            </w:r>
          </w:p>
        </w:tc>
      </w:tr>
      <w:tr w:rsidR="000075B7" w:rsidRPr="000075B7" w14:paraId="3BBC5FE2"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E0524"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88336F" w14:textId="7C045ABF" w:rsidR="000075B7" w:rsidRPr="000075B7" w:rsidRDefault="000075B7" w:rsidP="000075B7">
            <w:pPr>
              <w:rPr>
                <w:rFonts w:ascii="Arial" w:hAnsi="Arial"/>
                <w:sz w:val="16"/>
                <w:szCs w:val="16"/>
              </w:rPr>
            </w:pPr>
            <w:hyperlink r:id="rId503" w:history="1">
              <w:r w:rsidRPr="000075B7">
                <w:rPr>
                  <w:rFonts w:ascii="Arial" w:hAnsi="Arial"/>
                  <w:sz w:val="16"/>
                  <w:szCs w:val="16"/>
                </w:rPr>
                <w:t>R5s250495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9FED1" w14:textId="7C078B9F"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217B6D" w14:textId="48843F1C"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890D30" w14:textId="788E0896" w:rsidR="000075B7" w:rsidRPr="000075B7" w:rsidRDefault="000075B7" w:rsidP="000075B7">
            <w:pPr>
              <w:pStyle w:val="TAL"/>
              <w:rPr>
                <w:sz w:val="16"/>
                <w:szCs w:val="16"/>
              </w:rPr>
            </w:pPr>
            <w:r w:rsidRPr="000075B7">
              <w:rPr>
                <w:sz w:val="16"/>
                <w:szCs w:val="16"/>
              </w:rPr>
              <w:t>Addition of NR5GC eCall over IMS testcase 11.10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CBEFBD"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8DE87"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3DDC13"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0A87B" w14:textId="641F6CCD" w:rsidR="000075B7" w:rsidRPr="000075B7" w:rsidRDefault="000075B7" w:rsidP="000075B7">
            <w:pPr>
              <w:pStyle w:val="TAL"/>
              <w:rPr>
                <w:sz w:val="16"/>
                <w:szCs w:val="16"/>
              </w:rPr>
            </w:pPr>
            <w:r w:rsidRPr="000075B7">
              <w:rPr>
                <w:sz w:val="16"/>
                <w:szCs w:val="16"/>
              </w:rPr>
              <w:t>RP-253604</w:t>
            </w:r>
          </w:p>
        </w:tc>
      </w:tr>
      <w:tr w:rsidR="000075B7" w:rsidRPr="000075B7" w14:paraId="1AFDCA0F"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73BD7"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7F7FAC" w14:textId="4E1A3F02" w:rsidR="000075B7" w:rsidRPr="000075B7" w:rsidRDefault="000075B7" w:rsidP="000075B7">
            <w:pPr>
              <w:rPr>
                <w:rFonts w:ascii="Arial" w:hAnsi="Arial"/>
                <w:sz w:val="16"/>
                <w:szCs w:val="16"/>
              </w:rPr>
            </w:pPr>
            <w:hyperlink r:id="rId504" w:history="1">
              <w:r w:rsidRPr="000075B7">
                <w:rPr>
                  <w:rFonts w:ascii="Arial" w:hAnsi="Arial"/>
                  <w:sz w:val="16"/>
                  <w:szCs w:val="16"/>
                </w:rPr>
                <w:t>R5s250496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1B7C8" w14:textId="1475E1D4"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046CBD" w14:textId="09652E87"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C7CE2" w14:textId="34799085" w:rsidR="000075B7" w:rsidRPr="000075B7" w:rsidRDefault="000075B7" w:rsidP="000075B7">
            <w:pPr>
              <w:pStyle w:val="TAL"/>
              <w:rPr>
                <w:sz w:val="16"/>
                <w:szCs w:val="16"/>
              </w:rPr>
            </w:pPr>
            <w:r w:rsidRPr="000075B7">
              <w:rPr>
                <w:sz w:val="16"/>
                <w:szCs w:val="16"/>
              </w:rPr>
              <w:t>Addition of NR5GC eCall over IMS testcase 11.11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DFA4FF"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99BA3"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47D41"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5F391" w14:textId="249DE372" w:rsidR="000075B7" w:rsidRPr="000075B7" w:rsidRDefault="000075B7" w:rsidP="000075B7">
            <w:pPr>
              <w:pStyle w:val="TAL"/>
              <w:rPr>
                <w:sz w:val="16"/>
                <w:szCs w:val="16"/>
              </w:rPr>
            </w:pPr>
            <w:r w:rsidRPr="000075B7">
              <w:rPr>
                <w:sz w:val="16"/>
                <w:szCs w:val="16"/>
              </w:rPr>
              <w:t>RP-253604</w:t>
            </w:r>
          </w:p>
        </w:tc>
      </w:tr>
      <w:tr w:rsidR="000075B7" w:rsidRPr="000075B7" w14:paraId="65DC3D92"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D66C3"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9BFAFD" w14:textId="5FEFFFAC" w:rsidR="000075B7" w:rsidRPr="000075B7" w:rsidRDefault="000075B7" w:rsidP="000075B7">
            <w:pPr>
              <w:rPr>
                <w:rFonts w:ascii="Arial" w:hAnsi="Arial"/>
                <w:sz w:val="16"/>
                <w:szCs w:val="16"/>
              </w:rPr>
            </w:pPr>
            <w:hyperlink r:id="rId505" w:history="1">
              <w:r w:rsidRPr="000075B7">
                <w:rPr>
                  <w:rFonts w:ascii="Arial" w:hAnsi="Arial"/>
                  <w:sz w:val="16"/>
                  <w:szCs w:val="16"/>
                </w:rPr>
                <w:t>R5s250497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F8A5EF" w14:textId="09B6A07A"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0991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029C90" w14:textId="3E371AF9" w:rsidR="000075B7" w:rsidRPr="000075B7" w:rsidRDefault="000075B7" w:rsidP="000075B7">
            <w:pPr>
              <w:pStyle w:val="TAL"/>
              <w:rPr>
                <w:sz w:val="16"/>
                <w:szCs w:val="16"/>
              </w:rPr>
            </w:pPr>
            <w:r w:rsidRPr="000075B7">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3D18E1" w14:textId="36E08308" w:rsidR="000075B7" w:rsidRPr="000075B7" w:rsidRDefault="000075B7" w:rsidP="000075B7">
            <w:pPr>
              <w:pStyle w:val="TAL"/>
              <w:rPr>
                <w:sz w:val="16"/>
                <w:szCs w:val="16"/>
              </w:rPr>
            </w:pPr>
            <w:r w:rsidRPr="000075B7">
              <w:rPr>
                <w:sz w:val="16"/>
                <w:szCs w:val="16"/>
              </w:rPr>
              <w:t>Addition of NR5GC eCall over IMS testcase 11.12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F03E0A"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88D85A"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E0E2EA"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E0C57" w14:textId="582B4043" w:rsidR="000075B7" w:rsidRPr="000075B7" w:rsidRDefault="000075B7" w:rsidP="000075B7">
            <w:pPr>
              <w:pStyle w:val="TAL"/>
              <w:rPr>
                <w:sz w:val="16"/>
                <w:szCs w:val="16"/>
              </w:rPr>
            </w:pPr>
            <w:r w:rsidRPr="000075B7">
              <w:rPr>
                <w:sz w:val="16"/>
                <w:szCs w:val="16"/>
              </w:rPr>
              <w:t>RP-253604</w:t>
            </w:r>
          </w:p>
        </w:tc>
      </w:tr>
      <w:tr w:rsidR="000075B7" w:rsidRPr="000075B7" w14:paraId="09DED572" w14:textId="77777777" w:rsidTr="005258A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32ED52" w14:textId="77777777" w:rsidR="000075B7" w:rsidRPr="000075B7" w:rsidRDefault="000075B7" w:rsidP="000075B7">
            <w:pPr>
              <w:rPr>
                <w:rFonts w:ascii="Arial" w:hAnsi="Arial"/>
                <w:sz w:val="16"/>
                <w:szCs w:val="16"/>
              </w:rPr>
            </w:pPr>
            <w:r w:rsidRPr="000075B7">
              <w:rPr>
                <w:rFonts w:ascii="Arial" w:hAnsi="Arial"/>
                <w:sz w:val="16"/>
                <w:szCs w:val="16"/>
              </w:rPr>
              <w:t>RP-110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C7301E" w14:textId="1530626C" w:rsidR="000075B7" w:rsidRPr="000075B7" w:rsidRDefault="000075B7" w:rsidP="000075B7">
            <w:pPr>
              <w:rPr>
                <w:rFonts w:ascii="Arial" w:hAnsi="Arial"/>
                <w:sz w:val="16"/>
                <w:szCs w:val="16"/>
              </w:rPr>
            </w:pPr>
            <w:hyperlink r:id="rId506" w:history="1">
              <w:r w:rsidRPr="000075B7">
                <w:rPr>
                  <w:rFonts w:ascii="Arial" w:hAnsi="Arial"/>
                  <w:sz w:val="16"/>
                  <w:szCs w:val="16"/>
                </w:rPr>
                <w:t>R5s250502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8DB3C2" w14:textId="63129434" w:rsidR="000075B7" w:rsidRPr="000075B7" w:rsidRDefault="000075B7" w:rsidP="000075B7">
            <w:pPr>
              <w:overflowPunct/>
              <w:autoSpaceDE/>
              <w:autoSpaceDN/>
              <w:adjustRightInd/>
              <w:spacing w:after="0"/>
              <w:textAlignment w:val="auto"/>
              <w:rPr>
                <w:rFonts w:ascii="Arial" w:hAnsi="Arial"/>
                <w:sz w:val="16"/>
                <w:szCs w:val="16"/>
              </w:rPr>
            </w:pPr>
            <w:r w:rsidRPr="000075B7">
              <w:rPr>
                <w:rFonts w:ascii="Arial" w:hAnsi="Arial"/>
                <w:sz w:val="16"/>
                <w:szCs w:val="16"/>
              </w:rPr>
              <w:t>1008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5F08C" w14:textId="0DAD65DB" w:rsidR="000075B7" w:rsidRPr="000075B7" w:rsidRDefault="000075B7" w:rsidP="000075B7">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59E0E1" w14:textId="17437C7F" w:rsidR="000075B7" w:rsidRPr="000075B7" w:rsidRDefault="000075B7" w:rsidP="000075B7">
            <w:pPr>
              <w:pStyle w:val="TAL"/>
              <w:rPr>
                <w:sz w:val="16"/>
                <w:szCs w:val="16"/>
              </w:rPr>
            </w:pPr>
            <w:r w:rsidRPr="000075B7">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151684" w14:textId="77777777" w:rsidR="000075B7" w:rsidRPr="000075B7" w:rsidRDefault="000075B7" w:rsidP="000075B7">
            <w:pPr>
              <w:rPr>
                <w:rFonts w:ascii="Arial" w:hAnsi="Arial"/>
                <w:sz w:val="16"/>
                <w:szCs w:val="16"/>
              </w:rPr>
            </w:pPr>
            <w:r w:rsidRPr="000075B7">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DACAE" w14:textId="77777777" w:rsidR="000075B7" w:rsidRPr="000075B7" w:rsidRDefault="000075B7" w:rsidP="000075B7">
            <w:pPr>
              <w:rPr>
                <w:rFonts w:ascii="Arial" w:hAnsi="Arial"/>
                <w:sz w:val="16"/>
                <w:szCs w:val="16"/>
              </w:rPr>
            </w:pPr>
            <w:r w:rsidRPr="000075B7">
              <w:rPr>
                <w:rFonts w:ascii="Arial" w:hAnsi="Arial"/>
                <w:sz w:val="16"/>
                <w:szCs w:val="16"/>
              </w:rPr>
              <w:t>19.1.0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A66A2C" w14:textId="77777777" w:rsidR="000075B7" w:rsidRPr="000075B7" w:rsidRDefault="000075B7" w:rsidP="000075B7">
            <w:pPr>
              <w:rPr>
                <w:rFonts w:ascii="Arial" w:hAnsi="Arial"/>
                <w:sz w:val="16"/>
                <w:szCs w:val="16"/>
              </w:rPr>
            </w:pPr>
            <w:r w:rsidRPr="000075B7">
              <w:rPr>
                <w:rFonts w:ascii="Arial" w:hAnsi="Arial"/>
                <w:sz w:val="16"/>
                <w:szCs w:val="16"/>
              </w:rPr>
              <w:t>19.2.0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440774" w14:textId="0E4D3EDB" w:rsidR="000075B7" w:rsidRPr="000075B7" w:rsidRDefault="000075B7" w:rsidP="000075B7">
            <w:pPr>
              <w:pStyle w:val="TAL"/>
              <w:rPr>
                <w:sz w:val="16"/>
                <w:szCs w:val="16"/>
              </w:rPr>
            </w:pPr>
            <w:r w:rsidRPr="000075B7">
              <w:rPr>
                <w:sz w:val="16"/>
                <w:szCs w:val="16"/>
              </w:rPr>
              <w:t>RP-253604</w:t>
            </w:r>
          </w:p>
        </w:tc>
      </w:tr>
    </w:tbl>
    <w:p w14:paraId="0ACC7C74" w14:textId="77777777" w:rsidR="00A24E99" w:rsidRPr="00CC182F" w:rsidRDefault="00A24E99" w:rsidP="000075B7"/>
    <w:sectPr w:rsidR="00A24E99" w:rsidRPr="00CC182F">
      <w:headerReference w:type="default" r:id="rId507"/>
      <w:footerReference w:type="default" r:id="rId50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52C7BA" w14:textId="77777777" w:rsidR="00305475" w:rsidRDefault="00305475">
      <w:r>
        <w:separator/>
      </w:r>
    </w:p>
  </w:endnote>
  <w:endnote w:type="continuationSeparator" w:id="0">
    <w:p w14:paraId="4DEFEC4C" w14:textId="77777777" w:rsidR="00305475" w:rsidRDefault="003054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variable"/>
    <w:sig w:usb0="00000000" w:usb1="08070000" w:usb2="00000010" w:usb3="00000000" w:csb0="00020093"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6902B7" w14:textId="77777777" w:rsidR="00305475" w:rsidRDefault="00305475">
      <w:r>
        <w:separator/>
      </w:r>
    </w:p>
  </w:footnote>
  <w:footnote w:type="continuationSeparator" w:id="0">
    <w:p w14:paraId="7963E06E" w14:textId="77777777" w:rsidR="00305475" w:rsidRDefault="003054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072F2" w14:textId="28F2445D"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550E82">
      <w:t>3GPP TS 34.229-3 V19.2.0 (2025-12)</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27C5E6FA" w:rsidR="00427EB1" w:rsidRDefault="00427EB1">
    <w:pPr>
      <w:pStyle w:val="Header"/>
      <w:framePr w:wrap="auto" w:vAnchor="text" w:hAnchor="margin" w:y="1"/>
      <w:widowControl/>
    </w:pPr>
    <w:r>
      <w:fldChar w:fldCharType="begin"/>
    </w:r>
    <w:r>
      <w:instrText xml:space="preserve"> STYLEREF ZGSM </w:instrText>
    </w:r>
    <w:r>
      <w:fldChar w:fldCharType="separate"/>
    </w:r>
    <w:r w:rsidR="00550E82">
      <w:t>Release 19</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611CDB"/>
    <w:multiLevelType w:val="hybridMultilevel"/>
    <w:tmpl w:val="8A1851D4"/>
    <w:lvl w:ilvl="0" w:tplc="C278F544">
      <w:start w:val="1"/>
      <w:numFmt w:val="bullet"/>
      <w:lvlText w:val="•"/>
      <w:lvlJc w:val="left"/>
      <w:pPr>
        <w:tabs>
          <w:tab w:val="num" w:pos="720"/>
        </w:tabs>
        <w:ind w:left="720" w:hanging="360"/>
      </w:pPr>
      <w:rPr>
        <w:rFonts w:ascii="Arial" w:hAnsi="Arial" w:hint="default"/>
      </w:rPr>
    </w:lvl>
    <w:lvl w:ilvl="1" w:tplc="E9FCEA52" w:tentative="1">
      <w:start w:val="1"/>
      <w:numFmt w:val="bullet"/>
      <w:lvlText w:val="•"/>
      <w:lvlJc w:val="left"/>
      <w:pPr>
        <w:tabs>
          <w:tab w:val="num" w:pos="1440"/>
        </w:tabs>
        <w:ind w:left="1440" w:hanging="360"/>
      </w:pPr>
      <w:rPr>
        <w:rFonts w:ascii="Arial" w:hAnsi="Arial" w:hint="default"/>
      </w:rPr>
    </w:lvl>
    <w:lvl w:ilvl="2" w:tplc="E3CA3914" w:tentative="1">
      <w:start w:val="1"/>
      <w:numFmt w:val="bullet"/>
      <w:lvlText w:val="•"/>
      <w:lvlJc w:val="left"/>
      <w:pPr>
        <w:tabs>
          <w:tab w:val="num" w:pos="2160"/>
        </w:tabs>
        <w:ind w:left="2160" w:hanging="360"/>
      </w:pPr>
      <w:rPr>
        <w:rFonts w:ascii="Arial" w:hAnsi="Arial" w:hint="default"/>
      </w:rPr>
    </w:lvl>
    <w:lvl w:ilvl="3" w:tplc="16B0E278" w:tentative="1">
      <w:start w:val="1"/>
      <w:numFmt w:val="bullet"/>
      <w:lvlText w:val="•"/>
      <w:lvlJc w:val="left"/>
      <w:pPr>
        <w:tabs>
          <w:tab w:val="num" w:pos="2880"/>
        </w:tabs>
        <w:ind w:left="2880" w:hanging="360"/>
      </w:pPr>
      <w:rPr>
        <w:rFonts w:ascii="Arial" w:hAnsi="Arial" w:hint="default"/>
      </w:rPr>
    </w:lvl>
    <w:lvl w:ilvl="4" w:tplc="ADAAC3B2" w:tentative="1">
      <w:start w:val="1"/>
      <w:numFmt w:val="bullet"/>
      <w:lvlText w:val="•"/>
      <w:lvlJc w:val="left"/>
      <w:pPr>
        <w:tabs>
          <w:tab w:val="num" w:pos="3600"/>
        </w:tabs>
        <w:ind w:left="3600" w:hanging="360"/>
      </w:pPr>
      <w:rPr>
        <w:rFonts w:ascii="Arial" w:hAnsi="Arial" w:hint="default"/>
      </w:rPr>
    </w:lvl>
    <w:lvl w:ilvl="5" w:tplc="0AF49424" w:tentative="1">
      <w:start w:val="1"/>
      <w:numFmt w:val="bullet"/>
      <w:lvlText w:val="•"/>
      <w:lvlJc w:val="left"/>
      <w:pPr>
        <w:tabs>
          <w:tab w:val="num" w:pos="4320"/>
        </w:tabs>
        <w:ind w:left="4320" w:hanging="360"/>
      </w:pPr>
      <w:rPr>
        <w:rFonts w:ascii="Arial" w:hAnsi="Arial" w:hint="default"/>
      </w:rPr>
    </w:lvl>
    <w:lvl w:ilvl="6" w:tplc="A9744CE0" w:tentative="1">
      <w:start w:val="1"/>
      <w:numFmt w:val="bullet"/>
      <w:lvlText w:val="•"/>
      <w:lvlJc w:val="left"/>
      <w:pPr>
        <w:tabs>
          <w:tab w:val="num" w:pos="5040"/>
        </w:tabs>
        <w:ind w:left="5040" w:hanging="360"/>
      </w:pPr>
      <w:rPr>
        <w:rFonts w:ascii="Arial" w:hAnsi="Arial" w:hint="default"/>
      </w:rPr>
    </w:lvl>
    <w:lvl w:ilvl="7" w:tplc="82DA4850" w:tentative="1">
      <w:start w:val="1"/>
      <w:numFmt w:val="bullet"/>
      <w:lvlText w:val="•"/>
      <w:lvlJc w:val="left"/>
      <w:pPr>
        <w:tabs>
          <w:tab w:val="num" w:pos="5760"/>
        </w:tabs>
        <w:ind w:left="5760" w:hanging="360"/>
      </w:pPr>
      <w:rPr>
        <w:rFonts w:ascii="Arial" w:hAnsi="Arial" w:hint="default"/>
      </w:rPr>
    </w:lvl>
    <w:lvl w:ilvl="8" w:tplc="78282E7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3"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4" w15:restartNumberingAfterBreak="0">
    <w:nsid w:val="46526C3D"/>
    <w:multiLevelType w:val="hybridMultilevel"/>
    <w:tmpl w:val="B0BEE2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7"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 w15:restartNumberingAfterBreak="0">
    <w:nsid w:val="54A63026"/>
    <w:multiLevelType w:val="hybridMultilevel"/>
    <w:tmpl w:val="683EAF64"/>
    <w:lvl w:ilvl="0" w:tplc="4B30ECDC">
      <w:start w:val="1"/>
      <w:numFmt w:val="decimal"/>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0" w15:restartNumberingAfterBreak="0">
    <w:nsid w:val="59FD18BA"/>
    <w:multiLevelType w:val="hybridMultilevel"/>
    <w:tmpl w:val="29C259B4"/>
    <w:lvl w:ilvl="0" w:tplc="9DE2656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13"/>
  </w:num>
  <w:num w:numId="2" w16cid:durableId="1127159321">
    <w:abstractNumId w:val="6"/>
  </w:num>
  <w:num w:numId="3" w16cid:durableId="1442533281">
    <w:abstractNumId w:val="3"/>
  </w:num>
  <w:num w:numId="4" w16cid:durableId="1410073837">
    <w:abstractNumId w:val="9"/>
  </w:num>
  <w:num w:numId="5" w16cid:durableId="1776056386">
    <w:abstractNumId w:val="12"/>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11"/>
  </w:num>
  <w:num w:numId="9" w16cid:durableId="867307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3"/>
  </w:num>
  <w:num w:numId="14" w16cid:durableId="1761677468">
    <w:abstractNumId w:val="9"/>
  </w:num>
  <w:num w:numId="15" w16cid:durableId="12133483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13"/>
  </w:num>
  <w:num w:numId="17" w16cid:durableId="1963685929">
    <w:abstractNumId w:val="1"/>
  </w:num>
  <w:num w:numId="18" w16cid:durableId="1913351190">
    <w:abstractNumId w:val="10"/>
  </w:num>
  <w:num w:numId="19" w16cid:durableId="940379614">
    <w:abstractNumId w:val="8"/>
  </w:num>
  <w:num w:numId="20" w16cid:durableId="907152680">
    <w:abstractNumId w:val="4"/>
  </w:num>
  <w:num w:numId="21" w16cid:durableId="1366523419">
    <w:abstractNumId w:val="3"/>
  </w:num>
  <w:num w:numId="22" w16cid:durableId="734936945">
    <w:abstractNumId w:val="9"/>
  </w:num>
  <w:num w:numId="23" w16cid:durableId="1691177351">
    <w:abstractNumId w:val="13"/>
  </w:num>
  <w:num w:numId="24" w16cid:durableId="143558874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5656479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075B7"/>
    <w:rsid w:val="0001134E"/>
    <w:rsid w:val="000118F5"/>
    <w:rsid w:val="000122F1"/>
    <w:rsid w:val="00012C24"/>
    <w:rsid w:val="00014120"/>
    <w:rsid w:val="000145D2"/>
    <w:rsid w:val="00015A5F"/>
    <w:rsid w:val="00015B71"/>
    <w:rsid w:val="00016192"/>
    <w:rsid w:val="00016D1D"/>
    <w:rsid w:val="00017D3B"/>
    <w:rsid w:val="000217C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30D"/>
    <w:rsid w:val="0008291C"/>
    <w:rsid w:val="0008322D"/>
    <w:rsid w:val="00083353"/>
    <w:rsid w:val="000855F2"/>
    <w:rsid w:val="00086364"/>
    <w:rsid w:val="0008769C"/>
    <w:rsid w:val="00087B57"/>
    <w:rsid w:val="0009002A"/>
    <w:rsid w:val="00090E9D"/>
    <w:rsid w:val="00090FC0"/>
    <w:rsid w:val="00094C23"/>
    <w:rsid w:val="00094FC7"/>
    <w:rsid w:val="00096C46"/>
    <w:rsid w:val="000A32FA"/>
    <w:rsid w:val="000A7166"/>
    <w:rsid w:val="000B065A"/>
    <w:rsid w:val="000B10C2"/>
    <w:rsid w:val="000B2411"/>
    <w:rsid w:val="000B6E7A"/>
    <w:rsid w:val="000C718F"/>
    <w:rsid w:val="000C759D"/>
    <w:rsid w:val="000D0B81"/>
    <w:rsid w:val="000D48B9"/>
    <w:rsid w:val="000D697A"/>
    <w:rsid w:val="000D74FC"/>
    <w:rsid w:val="000D75E5"/>
    <w:rsid w:val="000E05A2"/>
    <w:rsid w:val="000E092C"/>
    <w:rsid w:val="000E09EC"/>
    <w:rsid w:val="000E16CB"/>
    <w:rsid w:val="000E1F0F"/>
    <w:rsid w:val="000E26E2"/>
    <w:rsid w:val="000E3870"/>
    <w:rsid w:val="000E5C10"/>
    <w:rsid w:val="000E7295"/>
    <w:rsid w:val="000F668D"/>
    <w:rsid w:val="000F6E84"/>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3B11"/>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4AD9"/>
    <w:rsid w:val="00166CDF"/>
    <w:rsid w:val="001728CF"/>
    <w:rsid w:val="00173C71"/>
    <w:rsid w:val="001746DA"/>
    <w:rsid w:val="0017514F"/>
    <w:rsid w:val="00181105"/>
    <w:rsid w:val="001814D2"/>
    <w:rsid w:val="0018442C"/>
    <w:rsid w:val="0018493F"/>
    <w:rsid w:val="001851F1"/>
    <w:rsid w:val="0018530D"/>
    <w:rsid w:val="00185664"/>
    <w:rsid w:val="00192200"/>
    <w:rsid w:val="001933F7"/>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543"/>
    <w:rsid w:val="00246B8B"/>
    <w:rsid w:val="002503E8"/>
    <w:rsid w:val="00250FD0"/>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95D10"/>
    <w:rsid w:val="00297BB8"/>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5475"/>
    <w:rsid w:val="00307CE3"/>
    <w:rsid w:val="00307CFC"/>
    <w:rsid w:val="003140AD"/>
    <w:rsid w:val="0031417D"/>
    <w:rsid w:val="0031584D"/>
    <w:rsid w:val="00315A0F"/>
    <w:rsid w:val="00317226"/>
    <w:rsid w:val="003175AB"/>
    <w:rsid w:val="003236FD"/>
    <w:rsid w:val="00325535"/>
    <w:rsid w:val="0033086E"/>
    <w:rsid w:val="003311A8"/>
    <w:rsid w:val="003322ED"/>
    <w:rsid w:val="00332313"/>
    <w:rsid w:val="00332D12"/>
    <w:rsid w:val="003355DF"/>
    <w:rsid w:val="003360DD"/>
    <w:rsid w:val="003365EC"/>
    <w:rsid w:val="00336EB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95EE1"/>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614"/>
    <w:rsid w:val="003F4FCB"/>
    <w:rsid w:val="004021D5"/>
    <w:rsid w:val="004023AE"/>
    <w:rsid w:val="00407E30"/>
    <w:rsid w:val="00410B3A"/>
    <w:rsid w:val="00412253"/>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5394"/>
    <w:rsid w:val="004567AE"/>
    <w:rsid w:val="00457446"/>
    <w:rsid w:val="00460C73"/>
    <w:rsid w:val="004629F0"/>
    <w:rsid w:val="00462BB1"/>
    <w:rsid w:val="00464220"/>
    <w:rsid w:val="0046495B"/>
    <w:rsid w:val="00466062"/>
    <w:rsid w:val="0046753A"/>
    <w:rsid w:val="00467D24"/>
    <w:rsid w:val="00470284"/>
    <w:rsid w:val="004717FB"/>
    <w:rsid w:val="00471E81"/>
    <w:rsid w:val="004734B3"/>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43E"/>
    <w:rsid w:val="004B554C"/>
    <w:rsid w:val="004B5C93"/>
    <w:rsid w:val="004B67EA"/>
    <w:rsid w:val="004B703A"/>
    <w:rsid w:val="004C4E35"/>
    <w:rsid w:val="004D11F8"/>
    <w:rsid w:val="004D3498"/>
    <w:rsid w:val="004D4600"/>
    <w:rsid w:val="004D4630"/>
    <w:rsid w:val="004D53BD"/>
    <w:rsid w:val="004D7983"/>
    <w:rsid w:val="004E28CC"/>
    <w:rsid w:val="004E4EAA"/>
    <w:rsid w:val="004E5CE8"/>
    <w:rsid w:val="004E7C7A"/>
    <w:rsid w:val="004F3BEC"/>
    <w:rsid w:val="004F4B40"/>
    <w:rsid w:val="004F6BD5"/>
    <w:rsid w:val="005020C1"/>
    <w:rsid w:val="00503A27"/>
    <w:rsid w:val="00503DCB"/>
    <w:rsid w:val="005046E0"/>
    <w:rsid w:val="00505505"/>
    <w:rsid w:val="005061B5"/>
    <w:rsid w:val="00507A49"/>
    <w:rsid w:val="00507B18"/>
    <w:rsid w:val="005115C5"/>
    <w:rsid w:val="00513110"/>
    <w:rsid w:val="005151EE"/>
    <w:rsid w:val="005176BC"/>
    <w:rsid w:val="00520BF7"/>
    <w:rsid w:val="00521503"/>
    <w:rsid w:val="00522D23"/>
    <w:rsid w:val="005233DF"/>
    <w:rsid w:val="005258AA"/>
    <w:rsid w:val="005263CF"/>
    <w:rsid w:val="00526C61"/>
    <w:rsid w:val="00526E24"/>
    <w:rsid w:val="00527008"/>
    <w:rsid w:val="00531B25"/>
    <w:rsid w:val="005320FA"/>
    <w:rsid w:val="005326C8"/>
    <w:rsid w:val="00532F62"/>
    <w:rsid w:val="005370FB"/>
    <w:rsid w:val="0054218C"/>
    <w:rsid w:val="0054257C"/>
    <w:rsid w:val="005447CA"/>
    <w:rsid w:val="0054784D"/>
    <w:rsid w:val="00550E82"/>
    <w:rsid w:val="00553548"/>
    <w:rsid w:val="00556803"/>
    <w:rsid w:val="005570F2"/>
    <w:rsid w:val="005604AA"/>
    <w:rsid w:val="005607BB"/>
    <w:rsid w:val="00560BD1"/>
    <w:rsid w:val="00561820"/>
    <w:rsid w:val="00566206"/>
    <w:rsid w:val="0056773B"/>
    <w:rsid w:val="00567E05"/>
    <w:rsid w:val="00576C6A"/>
    <w:rsid w:val="00576F67"/>
    <w:rsid w:val="005777E3"/>
    <w:rsid w:val="005857EA"/>
    <w:rsid w:val="00592DCD"/>
    <w:rsid w:val="00596056"/>
    <w:rsid w:val="00597C59"/>
    <w:rsid w:val="005A0C2F"/>
    <w:rsid w:val="005A2046"/>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45B7"/>
    <w:rsid w:val="005C47ED"/>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4641"/>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37D24"/>
    <w:rsid w:val="00640C68"/>
    <w:rsid w:val="00641CAC"/>
    <w:rsid w:val="00645B7A"/>
    <w:rsid w:val="006478D8"/>
    <w:rsid w:val="0065163A"/>
    <w:rsid w:val="006526B9"/>
    <w:rsid w:val="0065312D"/>
    <w:rsid w:val="00656703"/>
    <w:rsid w:val="00656830"/>
    <w:rsid w:val="00660478"/>
    <w:rsid w:val="00662032"/>
    <w:rsid w:val="006625B1"/>
    <w:rsid w:val="00664C91"/>
    <w:rsid w:val="00667130"/>
    <w:rsid w:val="006707CD"/>
    <w:rsid w:val="00670CA3"/>
    <w:rsid w:val="00672180"/>
    <w:rsid w:val="00673242"/>
    <w:rsid w:val="0067345D"/>
    <w:rsid w:val="0067639F"/>
    <w:rsid w:val="006764FE"/>
    <w:rsid w:val="00683077"/>
    <w:rsid w:val="006847BF"/>
    <w:rsid w:val="006939E7"/>
    <w:rsid w:val="006952C5"/>
    <w:rsid w:val="006952E4"/>
    <w:rsid w:val="00697498"/>
    <w:rsid w:val="006A7483"/>
    <w:rsid w:val="006A75D7"/>
    <w:rsid w:val="006A7971"/>
    <w:rsid w:val="006B1490"/>
    <w:rsid w:val="006B2CC2"/>
    <w:rsid w:val="006B3082"/>
    <w:rsid w:val="006B578B"/>
    <w:rsid w:val="006B79F6"/>
    <w:rsid w:val="006C0724"/>
    <w:rsid w:val="006C0C64"/>
    <w:rsid w:val="006D132E"/>
    <w:rsid w:val="006D15F6"/>
    <w:rsid w:val="006D6983"/>
    <w:rsid w:val="006D6AE5"/>
    <w:rsid w:val="006D6F24"/>
    <w:rsid w:val="006D7FFC"/>
    <w:rsid w:val="006E2675"/>
    <w:rsid w:val="006E2E32"/>
    <w:rsid w:val="006E4988"/>
    <w:rsid w:val="006E523D"/>
    <w:rsid w:val="006E713E"/>
    <w:rsid w:val="006E7A63"/>
    <w:rsid w:val="006F169F"/>
    <w:rsid w:val="006F2609"/>
    <w:rsid w:val="006F347A"/>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3DB7"/>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7703B"/>
    <w:rsid w:val="00780F84"/>
    <w:rsid w:val="007811CE"/>
    <w:rsid w:val="00782F76"/>
    <w:rsid w:val="007836D9"/>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CCC"/>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65924"/>
    <w:rsid w:val="0087054E"/>
    <w:rsid w:val="00871C24"/>
    <w:rsid w:val="00871EF8"/>
    <w:rsid w:val="008720FB"/>
    <w:rsid w:val="008721E1"/>
    <w:rsid w:val="0087330E"/>
    <w:rsid w:val="008760E1"/>
    <w:rsid w:val="0088004D"/>
    <w:rsid w:val="008800AE"/>
    <w:rsid w:val="00883ABD"/>
    <w:rsid w:val="00885491"/>
    <w:rsid w:val="00887B81"/>
    <w:rsid w:val="00890B9B"/>
    <w:rsid w:val="00891F6B"/>
    <w:rsid w:val="00892D53"/>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E74CB"/>
    <w:rsid w:val="008F0EE2"/>
    <w:rsid w:val="008F260C"/>
    <w:rsid w:val="008F3B0F"/>
    <w:rsid w:val="008F3EF7"/>
    <w:rsid w:val="008F7A37"/>
    <w:rsid w:val="009012E8"/>
    <w:rsid w:val="0090713B"/>
    <w:rsid w:val="0091651E"/>
    <w:rsid w:val="00917B2F"/>
    <w:rsid w:val="009214D8"/>
    <w:rsid w:val="00921E3F"/>
    <w:rsid w:val="00926B49"/>
    <w:rsid w:val="00931385"/>
    <w:rsid w:val="00933971"/>
    <w:rsid w:val="0093455E"/>
    <w:rsid w:val="00935FF5"/>
    <w:rsid w:val="00941759"/>
    <w:rsid w:val="00941C7E"/>
    <w:rsid w:val="00945863"/>
    <w:rsid w:val="009517B2"/>
    <w:rsid w:val="009561F8"/>
    <w:rsid w:val="00956E99"/>
    <w:rsid w:val="00957298"/>
    <w:rsid w:val="00957378"/>
    <w:rsid w:val="00960E40"/>
    <w:rsid w:val="00964D6F"/>
    <w:rsid w:val="00966276"/>
    <w:rsid w:val="00967B74"/>
    <w:rsid w:val="009726A5"/>
    <w:rsid w:val="00973B2A"/>
    <w:rsid w:val="00974846"/>
    <w:rsid w:val="009750AD"/>
    <w:rsid w:val="00975492"/>
    <w:rsid w:val="009765FD"/>
    <w:rsid w:val="00980D75"/>
    <w:rsid w:val="009841D7"/>
    <w:rsid w:val="0098773F"/>
    <w:rsid w:val="00987FB5"/>
    <w:rsid w:val="00992EBC"/>
    <w:rsid w:val="00993050"/>
    <w:rsid w:val="0099379C"/>
    <w:rsid w:val="00993AB0"/>
    <w:rsid w:val="00994086"/>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E68E3"/>
    <w:rsid w:val="009F3112"/>
    <w:rsid w:val="009F73C2"/>
    <w:rsid w:val="00A024B6"/>
    <w:rsid w:val="00A0404A"/>
    <w:rsid w:val="00A052EC"/>
    <w:rsid w:val="00A11396"/>
    <w:rsid w:val="00A14763"/>
    <w:rsid w:val="00A14919"/>
    <w:rsid w:val="00A16018"/>
    <w:rsid w:val="00A16F8A"/>
    <w:rsid w:val="00A2191E"/>
    <w:rsid w:val="00A22098"/>
    <w:rsid w:val="00A24A0E"/>
    <w:rsid w:val="00A24E99"/>
    <w:rsid w:val="00A24FD3"/>
    <w:rsid w:val="00A25F3F"/>
    <w:rsid w:val="00A307E3"/>
    <w:rsid w:val="00A3207A"/>
    <w:rsid w:val="00A3231D"/>
    <w:rsid w:val="00A33241"/>
    <w:rsid w:val="00A346DE"/>
    <w:rsid w:val="00A36DD2"/>
    <w:rsid w:val="00A375E0"/>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676FB"/>
    <w:rsid w:val="00A70804"/>
    <w:rsid w:val="00A71BC5"/>
    <w:rsid w:val="00A75D7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C6227"/>
    <w:rsid w:val="00AD03DE"/>
    <w:rsid w:val="00AD2CAE"/>
    <w:rsid w:val="00AD4F88"/>
    <w:rsid w:val="00AD6233"/>
    <w:rsid w:val="00AD7E92"/>
    <w:rsid w:val="00AE354B"/>
    <w:rsid w:val="00AE3CCA"/>
    <w:rsid w:val="00AF304D"/>
    <w:rsid w:val="00AF4FB8"/>
    <w:rsid w:val="00AF5E12"/>
    <w:rsid w:val="00B00E93"/>
    <w:rsid w:val="00B0188F"/>
    <w:rsid w:val="00B030A1"/>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3975"/>
    <w:rsid w:val="00B454B8"/>
    <w:rsid w:val="00B45FA6"/>
    <w:rsid w:val="00B46F97"/>
    <w:rsid w:val="00B50FD5"/>
    <w:rsid w:val="00B5195A"/>
    <w:rsid w:val="00B533E0"/>
    <w:rsid w:val="00B552ED"/>
    <w:rsid w:val="00B56E6F"/>
    <w:rsid w:val="00B57829"/>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B1D81"/>
    <w:rsid w:val="00BB4173"/>
    <w:rsid w:val="00BB5CEC"/>
    <w:rsid w:val="00BC126A"/>
    <w:rsid w:val="00BC2728"/>
    <w:rsid w:val="00BC2ABD"/>
    <w:rsid w:val="00BC4CF6"/>
    <w:rsid w:val="00BD190F"/>
    <w:rsid w:val="00BD5F5C"/>
    <w:rsid w:val="00BE3B56"/>
    <w:rsid w:val="00BE4B71"/>
    <w:rsid w:val="00BE5EC2"/>
    <w:rsid w:val="00BF0873"/>
    <w:rsid w:val="00BF122B"/>
    <w:rsid w:val="00BF1CA7"/>
    <w:rsid w:val="00BF3559"/>
    <w:rsid w:val="00BF387D"/>
    <w:rsid w:val="00BF5584"/>
    <w:rsid w:val="00BF682B"/>
    <w:rsid w:val="00BF7D9F"/>
    <w:rsid w:val="00C02335"/>
    <w:rsid w:val="00C02498"/>
    <w:rsid w:val="00C02C3C"/>
    <w:rsid w:val="00C036F4"/>
    <w:rsid w:val="00C04B42"/>
    <w:rsid w:val="00C06F31"/>
    <w:rsid w:val="00C07383"/>
    <w:rsid w:val="00C07A04"/>
    <w:rsid w:val="00C07FD0"/>
    <w:rsid w:val="00C141F7"/>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36988"/>
    <w:rsid w:val="00C40358"/>
    <w:rsid w:val="00C4585B"/>
    <w:rsid w:val="00C46121"/>
    <w:rsid w:val="00C5247C"/>
    <w:rsid w:val="00C52764"/>
    <w:rsid w:val="00C6036D"/>
    <w:rsid w:val="00C607BF"/>
    <w:rsid w:val="00C60E7A"/>
    <w:rsid w:val="00C610D9"/>
    <w:rsid w:val="00C624AD"/>
    <w:rsid w:val="00C6287A"/>
    <w:rsid w:val="00C6399A"/>
    <w:rsid w:val="00C64743"/>
    <w:rsid w:val="00C65C5B"/>
    <w:rsid w:val="00C701CD"/>
    <w:rsid w:val="00C775D9"/>
    <w:rsid w:val="00C841D6"/>
    <w:rsid w:val="00C85D97"/>
    <w:rsid w:val="00C86272"/>
    <w:rsid w:val="00C86D25"/>
    <w:rsid w:val="00C878AF"/>
    <w:rsid w:val="00C91F41"/>
    <w:rsid w:val="00C94FF9"/>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5FFA"/>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15A81"/>
    <w:rsid w:val="00D20060"/>
    <w:rsid w:val="00D21483"/>
    <w:rsid w:val="00D21606"/>
    <w:rsid w:val="00D22945"/>
    <w:rsid w:val="00D235B5"/>
    <w:rsid w:val="00D24D53"/>
    <w:rsid w:val="00D265A8"/>
    <w:rsid w:val="00D278F3"/>
    <w:rsid w:val="00D320F2"/>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43F"/>
    <w:rsid w:val="00D93E95"/>
    <w:rsid w:val="00D9415D"/>
    <w:rsid w:val="00D9711A"/>
    <w:rsid w:val="00D97C7E"/>
    <w:rsid w:val="00DA05DF"/>
    <w:rsid w:val="00DA4106"/>
    <w:rsid w:val="00DB2BAD"/>
    <w:rsid w:val="00DB311C"/>
    <w:rsid w:val="00DB6981"/>
    <w:rsid w:val="00DB78CA"/>
    <w:rsid w:val="00DC002A"/>
    <w:rsid w:val="00DC13DD"/>
    <w:rsid w:val="00DC15C8"/>
    <w:rsid w:val="00DC2A10"/>
    <w:rsid w:val="00DC614A"/>
    <w:rsid w:val="00DC695A"/>
    <w:rsid w:val="00DC7621"/>
    <w:rsid w:val="00DC78A3"/>
    <w:rsid w:val="00DD01EB"/>
    <w:rsid w:val="00DD0473"/>
    <w:rsid w:val="00DD31F0"/>
    <w:rsid w:val="00DD3C42"/>
    <w:rsid w:val="00DD4A70"/>
    <w:rsid w:val="00DD532A"/>
    <w:rsid w:val="00DD73D2"/>
    <w:rsid w:val="00DE1E33"/>
    <w:rsid w:val="00DE1F5B"/>
    <w:rsid w:val="00DF0F31"/>
    <w:rsid w:val="00DF2CE8"/>
    <w:rsid w:val="00DF6B79"/>
    <w:rsid w:val="00E0189C"/>
    <w:rsid w:val="00E0247D"/>
    <w:rsid w:val="00E07457"/>
    <w:rsid w:val="00E07705"/>
    <w:rsid w:val="00E1056F"/>
    <w:rsid w:val="00E111F6"/>
    <w:rsid w:val="00E14D24"/>
    <w:rsid w:val="00E14DC6"/>
    <w:rsid w:val="00E21453"/>
    <w:rsid w:val="00E221D2"/>
    <w:rsid w:val="00E26162"/>
    <w:rsid w:val="00E271DD"/>
    <w:rsid w:val="00E271EA"/>
    <w:rsid w:val="00E32229"/>
    <w:rsid w:val="00E32CE8"/>
    <w:rsid w:val="00E334EF"/>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0E10"/>
    <w:rsid w:val="00E75ADA"/>
    <w:rsid w:val="00E7643E"/>
    <w:rsid w:val="00E764AE"/>
    <w:rsid w:val="00E80F90"/>
    <w:rsid w:val="00E8114E"/>
    <w:rsid w:val="00E81B2B"/>
    <w:rsid w:val="00E82A3A"/>
    <w:rsid w:val="00E848D0"/>
    <w:rsid w:val="00E94477"/>
    <w:rsid w:val="00E95F9A"/>
    <w:rsid w:val="00E964C1"/>
    <w:rsid w:val="00EA0743"/>
    <w:rsid w:val="00EA1FB9"/>
    <w:rsid w:val="00EA2ED8"/>
    <w:rsid w:val="00EA3239"/>
    <w:rsid w:val="00EB20B8"/>
    <w:rsid w:val="00EB3F88"/>
    <w:rsid w:val="00EB491D"/>
    <w:rsid w:val="00EB571E"/>
    <w:rsid w:val="00EB7D04"/>
    <w:rsid w:val="00EC02EC"/>
    <w:rsid w:val="00EC038D"/>
    <w:rsid w:val="00EC20A7"/>
    <w:rsid w:val="00EC25D5"/>
    <w:rsid w:val="00EC2F06"/>
    <w:rsid w:val="00EC35C6"/>
    <w:rsid w:val="00EC6007"/>
    <w:rsid w:val="00EC7CDA"/>
    <w:rsid w:val="00EC7D0B"/>
    <w:rsid w:val="00ED35AD"/>
    <w:rsid w:val="00ED725B"/>
    <w:rsid w:val="00ED7F52"/>
    <w:rsid w:val="00EE01A8"/>
    <w:rsid w:val="00EE2AFC"/>
    <w:rsid w:val="00EE3123"/>
    <w:rsid w:val="00EE472A"/>
    <w:rsid w:val="00EE4F7E"/>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5AC"/>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76C83"/>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03A"/>
    <w:rsid w:val="00FE2233"/>
    <w:rsid w:val="00FE2871"/>
    <w:rsid w:val="00FE2C90"/>
    <w:rsid w:val="00FE6176"/>
    <w:rsid w:val="00FE6FAE"/>
    <w:rsid w:val="00FE7E43"/>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50E82"/>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550E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550E82"/>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550E82"/>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550E82"/>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550E82"/>
    <w:pPr>
      <w:ind w:left="1701" w:hanging="1701"/>
      <w:outlineLvl w:val="4"/>
    </w:pPr>
    <w:rPr>
      <w:sz w:val="22"/>
    </w:rPr>
  </w:style>
  <w:style w:type="paragraph" w:styleId="Heading6">
    <w:name w:val="heading 6"/>
    <w:aliases w:val="T1,Header 6"/>
    <w:basedOn w:val="H6"/>
    <w:next w:val="Normal"/>
    <w:link w:val="Heading6Char"/>
    <w:qFormat/>
    <w:rsid w:val="00550E82"/>
    <w:pPr>
      <w:outlineLvl w:val="5"/>
    </w:pPr>
  </w:style>
  <w:style w:type="paragraph" w:styleId="Heading7">
    <w:name w:val="heading 7"/>
    <w:basedOn w:val="H6"/>
    <w:next w:val="Normal"/>
    <w:link w:val="Heading7Char"/>
    <w:qFormat/>
    <w:rsid w:val="00550E82"/>
    <w:pPr>
      <w:outlineLvl w:val="6"/>
    </w:pPr>
  </w:style>
  <w:style w:type="paragraph" w:styleId="Heading8">
    <w:name w:val="heading 8"/>
    <w:basedOn w:val="Heading1"/>
    <w:next w:val="Normal"/>
    <w:link w:val="Heading8Char"/>
    <w:qFormat/>
    <w:rsid w:val="00550E82"/>
    <w:pPr>
      <w:ind w:left="0" w:firstLine="0"/>
      <w:outlineLvl w:val="7"/>
    </w:pPr>
  </w:style>
  <w:style w:type="paragraph" w:styleId="Heading9">
    <w:name w:val="heading 9"/>
    <w:basedOn w:val="Heading8"/>
    <w:next w:val="Normal"/>
    <w:link w:val="Heading9Char"/>
    <w:qFormat/>
    <w:rsid w:val="00550E82"/>
    <w:pPr>
      <w:outlineLvl w:val="8"/>
    </w:pPr>
  </w:style>
  <w:style w:type="character" w:default="1" w:styleId="DefaultParagraphFont">
    <w:name w:val="Default Paragraph Font"/>
    <w:semiHidden/>
    <w:rsid w:val="00550E8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50E82"/>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lang w:eastAsia="en-GB"/>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lang w:eastAsia="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lang w:eastAsia="en-GB"/>
    </w:rPr>
  </w:style>
  <w:style w:type="paragraph" w:customStyle="1" w:styleId="H6">
    <w:name w:val="H6"/>
    <w:basedOn w:val="Heading5"/>
    <w:next w:val="Normal"/>
    <w:link w:val="H6Char"/>
    <w:rsid w:val="00550E82"/>
    <w:pPr>
      <w:ind w:left="1985" w:hanging="1985"/>
      <w:outlineLvl w:val="9"/>
    </w:pPr>
    <w:rPr>
      <w:sz w:val="20"/>
    </w:rPr>
  </w:style>
  <w:style w:type="paragraph" w:styleId="TOC9">
    <w:name w:val="toc 9"/>
    <w:basedOn w:val="TOC8"/>
    <w:rsid w:val="00550E82"/>
    <w:pPr>
      <w:ind w:left="1418" w:hanging="1418"/>
    </w:pPr>
  </w:style>
  <w:style w:type="paragraph" w:styleId="TOC8">
    <w:name w:val="toc 8"/>
    <w:basedOn w:val="TOC1"/>
    <w:uiPriority w:val="39"/>
    <w:rsid w:val="00550E82"/>
    <w:pPr>
      <w:spacing w:before="180"/>
      <w:ind w:left="2693" w:hanging="2693"/>
    </w:pPr>
    <w:rPr>
      <w:b/>
    </w:rPr>
  </w:style>
  <w:style w:type="paragraph" w:styleId="TOC1">
    <w:name w:val="toc 1"/>
    <w:uiPriority w:val="39"/>
    <w:rsid w:val="00550E8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550E82"/>
    <w:pPr>
      <w:keepLines/>
      <w:tabs>
        <w:tab w:val="center" w:pos="4536"/>
        <w:tab w:val="right" w:pos="9072"/>
      </w:tabs>
    </w:pPr>
    <w:rPr>
      <w:noProof/>
    </w:rPr>
  </w:style>
  <w:style w:type="character" w:customStyle="1" w:styleId="ZGSM">
    <w:name w:val="ZGSM"/>
    <w:rsid w:val="00550E8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550E8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550E8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550E82"/>
    <w:pPr>
      <w:ind w:left="1701" w:hanging="1701"/>
    </w:pPr>
  </w:style>
  <w:style w:type="paragraph" w:styleId="TOC4">
    <w:name w:val="toc 4"/>
    <w:basedOn w:val="TOC3"/>
    <w:uiPriority w:val="39"/>
    <w:rsid w:val="00550E82"/>
    <w:pPr>
      <w:ind w:left="1418" w:hanging="1418"/>
    </w:pPr>
  </w:style>
  <w:style w:type="paragraph" w:styleId="TOC3">
    <w:name w:val="toc 3"/>
    <w:basedOn w:val="TOC2"/>
    <w:uiPriority w:val="39"/>
    <w:rsid w:val="00550E82"/>
    <w:pPr>
      <w:ind w:left="1134" w:hanging="1134"/>
    </w:pPr>
  </w:style>
  <w:style w:type="paragraph" w:styleId="TOC2">
    <w:name w:val="toc 2"/>
    <w:basedOn w:val="TOC1"/>
    <w:uiPriority w:val="39"/>
    <w:rsid w:val="00550E82"/>
    <w:pPr>
      <w:keepNext w:val="0"/>
      <w:spacing w:before="0"/>
      <w:ind w:left="851" w:hanging="851"/>
    </w:pPr>
    <w:rPr>
      <w:sz w:val="20"/>
    </w:rPr>
  </w:style>
  <w:style w:type="paragraph" w:styleId="Index1">
    <w:name w:val="index 1"/>
    <w:basedOn w:val="Normal"/>
    <w:rsid w:val="00550E82"/>
    <w:pPr>
      <w:keepLines/>
      <w:spacing w:after="0"/>
    </w:pPr>
  </w:style>
  <w:style w:type="paragraph" w:styleId="Index2">
    <w:name w:val="index 2"/>
    <w:basedOn w:val="Index1"/>
    <w:rsid w:val="00550E82"/>
    <w:pPr>
      <w:ind w:left="284"/>
    </w:pPr>
  </w:style>
  <w:style w:type="paragraph" w:customStyle="1" w:styleId="TT">
    <w:name w:val="TT"/>
    <w:basedOn w:val="Heading1"/>
    <w:next w:val="Normal"/>
    <w:rsid w:val="00550E82"/>
    <w:pPr>
      <w:outlineLvl w:val="9"/>
    </w:pPr>
  </w:style>
  <w:style w:type="paragraph" w:styleId="Footer">
    <w:name w:val="footer"/>
    <w:basedOn w:val="Header"/>
    <w:link w:val="FooterChar"/>
    <w:rsid w:val="00550E82"/>
    <w:pPr>
      <w:jc w:val="center"/>
    </w:pPr>
    <w:rPr>
      <w:i/>
    </w:rPr>
  </w:style>
  <w:style w:type="character" w:styleId="FootnoteReference">
    <w:name w:val="footnote reference"/>
    <w:rsid w:val="00550E8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50E82"/>
    <w:pPr>
      <w:keepLines/>
      <w:spacing w:after="0"/>
      <w:ind w:left="454" w:hanging="454"/>
    </w:pPr>
    <w:rPr>
      <w:sz w:val="16"/>
    </w:rPr>
  </w:style>
  <w:style w:type="paragraph" w:customStyle="1" w:styleId="NF">
    <w:name w:val="NF"/>
    <w:basedOn w:val="NO"/>
    <w:rsid w:val="00550E82"/>
    <w:pPr>
      <w:keepNext/>
      <w:spacing w:after="0"/>
    </w:pPr>
    <w:rPr>
      <w:rFonts w:ascii="Arial" w:hAnsi="Arial"/>
      <w:sz w:val="18"/>
    </w:rPr>
  </w:style>
  <w:style w:type="paragraph" w:customStyle="1" w:styleId="NO">
    <w:name w:val="NO"/>
    <w:basedOn w:val="Normal"/>
    <w:link w:val="NOZchn"/>
    <w:rsid w:val="00550E82"/>
    <w:pPr>
      <w:keepLines/>
      <w:ind w:left="1135" w:hanging="851"/>
    </w:pPr>
  </w:style>
  <w:style w:type="paragraph" w:customStyle="1" w:styleId="PL">
    <w:name w:val="PL"/>
    <w:link w:val="PLChar"/>
    <w:rsid w:val="00550E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50E82"/>
    <w:pPr>
      <w:jc w:val="right"/>
    </w:pPr>
  </w:style>
  <w:style w:type="paragraph" w:customStyle="1" w:styleId="TAL">
    <w:name w:val="TAL"/>
    <w:basedOn w:val="Normal"/>
    <w:link w:val="TALChar"/>
    <w:rsid w:val="00550E82"/>
    <w:pPr>
      <w:keepNext/>
      <w:keepLines/>
      <w:spacing w:after="0"/>
    </w:pPr>
    <w:rPr>
      <w:rFonts w:ascii="Arial" w:hAnsi="Arial"/>
      <w:sz w:val="18"/>
    </w:rPr>
  </w:style>
  <w:style w:type="character" w:customStyle="1" w:styleId="TALChar">
    <w:name w:val="TAL Char"/>
    <w:link w:val="TAL"/>
    <w:qFormat/>
    <w:rsid w:val="005607BB"/>
    <w:rPr>
      <w:rFonts w:ascii="Arial" w:hAnsi="Arial"/>
      <w:sz w:val="18"/>
      <w:lang w:eastAsia="en-GB"/>
    </w:rPr>
  </w:style>
  <w:style w:type="paragraph" w:styleId="ListNumber2">
    <w:name w:val="List Number 2"/>
    <w:basedOn w:val="ListNumber"/>
    <w:rsid w:val="00550E82"/>
    <w:pPr>
      <w:ind w:left="851"/>
    </w:pPr>
  </w:style>
  <w:style w:type="paragraph" w:styleId="ListNumber">
    <w:name w:val="List Number"/>
    <w:basedOn w:val="List"/>
    <w:rsid w:val="00550E82"/>
  </w:style>
  <w:style w:type="paragraph" w:styleId="List">
    <w:name w:val="List"/>
    <w:basedOn w:val="Normal"/>
    <w:link w:val="ListChar"/>
    <w:rsid w:val="00550E82"/>
    <w:pPr>
      <w:ind w:left="568" w:hanging="284"/>
    </w:pPr>
  </w:style>
  <w:style w:type="character" w:customStyle="1" w:styleId="ListChar">
    <w:name w:val="List Char"/>
    <w:link w:val="List"/>
    <w:rsid w:val="00796F95"/>
    <w:rPr>
      <w:lang w:eastAsia="en-GB"/>
    </w:rPr>
  </w:style>
  <w:style w:type="paragraph" w:customStyle="1" w:styleId="TAH">
    <w:name w:val="TAH"/>
    <w:basedOn w:val="TAC"/>
    <w:link w:val="TAHCar"/>
    <w:rsid w:val="00550E82"/>
    <w:rPr>
      <w:b/>
    </w:rPr>
  </w:style>
  <w:style w:type="paragraph" w:customStyle="1" w:styleId="TAC">
    <w:name w:val="TAC"/>
    <w:basedOn w:val="TAL"/>
    <w:link w:val="TACCar"/>
    <w:rsid w:val="00550E82"/>
    <w:pPr>
      <w:jc w:val="center"/>
    </w:pPr>
  </w:style>
  <w:style w:type="character" w:customStyle="1" w:styleId="TAHCar">
    <w:name w:val="TAH Car"/>
    <w:link w:val="TAH"/>
    <w:qFormat/>
    <w:rsid w:val="00D561FB"/>
    <w:rPr>
      <w:rFonts w:ascii="Arial" w:hAnsi="Arial"/>
      <w:b/>
      <w:sz w:val="18"/>
      <w:lang w:eastAsia="en-GB"/>
    </w:rPr>
  </w:style>
  <w:style w:type="paragraph" w:customStyle="1" w:styleId="LD">
    <w:name w:val="LD"/>
    <w:rsid w:val="00550E8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550E82"/>
    <w:pPr>
      <w:keepLines/>
      <w:ind w:left="1702" w:hanging="1418"/>
    </w:pPr>
  </w:style>
  <w:style w:type="paragraph" w:customStyle="1" w:styleId="FP">
    <w:name w:val="FP"/>
    <w:basedOn w:val="Normal"/>
    <w:rsid w:val="00550E82"/>
    <w:pPr>
      <w:spacing w:after="0"/>
    </w:pPr>
  </w:style>
  <w:style w:type="paragraph" w:customStyle="1" w:styleId="NW">
    <w:name w:val="NW"/>
    <w:basedOn w:val="NO"/>
    <w:rsid w:val="00550E82"/>
    <w:pPr>
      <w:spacing w:after="0"/>
    </w:pPr>
  </w:style>
  <w:style w:type="paragraph" w:customStyle="1" w:styleId="EW">
    <w:name w:val="EW"/>
    <w:basedOn w:val="EX"/>
    <w:rsid w:val="00550E82"/>
    <w:pPr>
      <w:spacing w:after="0"/>
    </w:pPr>
  </w:style>
  <w:style w:type="paragraph" w:customStyle="1" w:styleId="B1">
    <w:name w:val="B1"/>
    <w:basedOn w:val="List"/>
    <w:link w:val="B1Char1"/>
    <w:rsid w:val="00550E82"/>
  </w:style>
  <w:style w:type="paragraph" w:styleId="TOC6">
    <w:name w:val="toc 6"/>
    <w:basedOn w:val="TOC5"/>
    <w:next w:val="Normal"/>
    <w:rsid w:val="00550E82"/>
    <w:pPr>
      <w:ind w:left="1985" w:hanging="1985"/>
    </w:pPr>
  </w:style>
  <w:style w:type="paragraph" w:styleId="TOC7">
    <w:name w:val="toc 7"/>
    <w:basedOn w:val="TOC6"/>
    <w:next w:val="Normal"/>
    <w:rsid w:val="00550E82"/>
    <w:pPr>
      <w:ind w:left="2268" w:hanging="2268"/>
    </w:pPr>
  </w:style>
  <w:style w:type="paragraph" w:styleId="ListBullet2">
    <w:name w:val="List Bullet 2"/>
    <w:aliases w:val="lb2"/>
    <w:basedOn w:val="ListBullet"/>
    <w:rsid w:val="00550E82"/>
    <w:pPr>
      <w:ind w:left="851"/>
    </w:pPr>
  </w:style>
  <w:style w:type="paragraph" w:styleId="ListBullet">
    <w:name w:val="List Bullet"/>
    <w:aliases w:val="UL"/>
    <w:basedOn w:val="List"/>
    <w:link w:val="ListBulletChar1"/>
    <w:rsid w:val="00550E82"/>
  </w:style>
  <w:style w:type="character" w:customStyle="1" w:styleId="ListBulletChar1">
    <w:name w:val="List Bullet Char1"/>
    <w:aliases w:val="UL Char"/>
    <w:basedOn w:val="ListChar"/>
    <w:link w:val="ListBullet"/>
    <w:rsid w:val="00796F95"/>
    <w:rPr>
      <w:lang w:eastAsia="en-GB"/>
    </w:rPr>
  </w:style>
  <w:style w:type="paragraph" w:customStyle="1" w:styleId="EditorsNote">
    <w:name w:val="Editor's Note"/>
    <w:aliases w:val="EN"/>
    <w:basedOn w:val="NO"/>
    <w:link w:val="EditorsNoteCarCar"/>
    <w:rsid w:val="00550E82"/>
    <w:rPr>
      <w:color w:val="FF0000"/>
    </w:rPr>
  </w:style>
  <w:style w:type="paragraph" w:customStyle="1" w:styleId="TH">
    <w:name w:val="TH"/>
    <w:basedOn w:val="Normal"/>
    <w:link w:val="THChar"/>
    <w:rsid w:val="00550E82"/>
    <w:pPr>
      <w:keepNext/>
      <w:keepLines/>
      <w:spacing w:before="60"/>
      <w:jc w:val="center"/>
    </w:pPr>
    <w:rPr>
      <w:rFonts w:ascii="Arial" w:hAnsi="Arial"/>
      <w:b/>
    </w:rPr>
  </w:style>
  <w:style w:type="paragraph" w:customStyle="1" w:styleId="ZA">
    <w:name w:val="ZA"/>
    <w:rsid w:val="00550E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50E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50E8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50E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50E82"/>
    <w:pPr>
      <w:ind w:left="851" w:hanging="851"/>
    </w:pPr>
  </w:style>
  <w:style w:type="paragraph" w:customStyle="1" w:styleId="ZH">
    <w:name w:val="ZH"/>
    <w:rsid w:val="00550E8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550E82"/>
    <w:pPr>
      <w:keepNext w:val="0"/>
      <w:spacing w:before="0" w:after="240"/>
    </w:pPr>
  </w:style>
  <w:style w:type="paragraph" w:customStyle="1" w:styleId="ZG">
    <w:name w:val="ZG"/>
    <w:rsid w:val="00550E8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550E82"/>
    <w:pPr>
      <w:ind w:left="1135"/>
    </w:pPr>
  </w:style>
  <w:style w:type="paragraph" w:styleId="List2">
    <w:name w:val="List 2"/>
    <w:basedOn w:val="List"/>
    <w:link w:val="List2Char"/>
    <w:rsid w:val="00550E82"/>
    <w:pPr>
      <w:ind w:left="851"/>
    </w:pPr>
  </w:style>
  <w:style w:type="paragraph" w:styleId="List3">
    <w:name w:val="List 3"/>
    <w:basedOn w:val="List2"/>
    <w:link w:val="List3Char"/>
    <w:rsid w:val="00550E82"/>
    <w:pPr>
      <w:ind w:left="1135"/>
    </w:pPr>
  </w:style>
  <w:style w:type="paragraph" w:styleId="List4">
    <w:name w:val="List 4"/>
    <w:basedOn w:val="List3"/>
    <w:rsid w:val="00550E82"/>
    <w:pPr>
      <w:ind w:left="1418"/>
    </w:pPr>
  </w:style>
  <w:style w:type="paragraph" w:styleId="List5">
    <w:name w:val="List 5"/>
    <w:basedOn w:val="List4"/>
    <w:rsid w:val="00550E82"/>
    <w:pPr>
      <w:ind w:left="1702"/>
    </w:pPr>
  </w:style>
  <w:style w:type="paragraph" w:styleId="ListBullet4">
    <w:name w:val="List Bullet 4"/>
    <w:basedOn w:val="ListBullet3"/>
    <w:rsid w:val="00550E82"/>
    <w:pPr>
      <w:ind w:left="1418"/>
    </w:pPr>
  </w:style>
  <w:style w:type="paragraph" w:styleId="ListBullet5">
    <w:name w:val="List Bullet 5"/>
    <w:basedOn w:val="ListBullet4"/>
    <w:rsid w:val="00550E82"/>
    <w:pPr>
      <w:ind w:left="1702"/>
    </w:pPr>
  </w:style>
  <w:style w:type="paragraph" w:customStyle="1" w:styleId="B2">
    <w:name w:val="B2"/>
    <w:basedOn w:val="List2"/>
    <w:link w:val="B2Char"/>
    <w:rsid w:val="00550E82"/>
  </w:style>
  <w:style w:type="paragraph" w:customStyle="1" w:styleId="B3">
    <w:name w:val="B3"/>
    <w:basedOn w:val="List3"/>
    <w:link w:val="B3Char"/>
    <w:rsid w:val="00550E82"/>
  </w:style>
  <w:style w:type="paragraph" w:customStyle="1" w:styleId="B4">
    <w:name w:val="B4"/>
    <w:basedOn w:val="List4"/>
    <w:link w:val="B4Char"/>
    <w:rsid w:val="00550E82"/>
  </w:style>
  <w:style w:type="paragraph" w:customStyle="1" w:styleId="B5">
    <w:name w:val="B5"/>
    <w:basedOn w:val="List5"/>
    <w:link w:val="B5Char"/>
    <w:rsid w:val="00550E82"/>
  </w:style>
  <w:style w:type="paragraph" w:customStyle="1" w:styleId="ZTD">
    <w:name w:val="ZTD"/>
    <w:basedOn w:val="ZB"/>
    <w:rsid w:val="00550E82"/>
    <w:pPr>
      <w:framePr w:hRule="auto" w:wrap="notBeside" w:y="852"/>
    </w:pPr>
    <w:rPr>
      <w:i w:val="0"/>
      <w:sz w:val="40"/>
    </w:rPr>
  </w:style>
  <w:style w:type="paragraph" w:customStyle="1" w:styleId="ZV">
    <w:name w:val="ZV"/>
    <w:basedOn w:val="ZU"/>
    <w:rsid w:val="00550E82"/>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qFormat/>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lang w:eastAsia="en-GB"/>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lang w:eastAsia="en-GB"/>
    </w:rPr>
  </w:style>
  <w:style w:type="character" w:customStyle="1" w:styleId="EXCar">
    <w:name w:val="EX Car"/>
    <w:link w:val="EX"/>
    <w:rsid w:val="002A20D8"/>
    <w:rPr>
      <w:lang w:eastAsia="en-GB"/>
    </w:rPr>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lang w:eastAsia="en-GB"/>
    </w:rPr>
  </w:style>
  <w:style w:type="character" w:customStyle="1" w:styleId="NOZchn">
    <w:name w:val="NO Zchn"/>
    <w:link w:val="NO"/>
    <w:rsid w:val="00111D7C"/>
    <w:rPr>
      <w:lang w:eastAsia="en-GB"/>
    </w:rPr>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lang w:eastAsia="en-GB"/>
    </w:rPr>
  </w:style>
  <w:style w:type="character" w:customStyle="1" w:styleId="EXChar">
    <w:name w:val="EX Char"/>
    <w:rsid w:val="00AB4FD6"/>
    <w:rPr>
      <w:lang w:val="en-GB" w:eastAsia="en-US" w:bidi="ar-SA"/>
    </w:rPr>
  </w:style>
  <w:style w:type="character" w:customStyle="1" w:styleId="B1Char1">
    <w:name w:val="B1 Char1"/>
    <w:link w:val="B1"/>
    <w:qFormat/>
    <w:rsid w:val="007D24FA"/>
    <w:rPr>
      <w:lang w:eastAsia="en-GB"/>
    </w:rPr>
  </w:style>
  <w:style w:type="character" w:customStyle="1" w:styleId="TFChar">
    <w:name w:val="TF Char"/>
    <w:link w:val="TF"/>
    <w:rsid w:val="007D0343"/>
    <w:rPr>
      <w:rFonts w:ascii="Arial" w:hAnsi="Arial"/>
      <w:b/>
      <w:lang w:eastAsia="en-G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lang w:eastAsia="en-GB"/>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lang w:eastAsia="en-GB"/>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lang w:eastAsia="en-GB"/>
    </w:rPr>
  </w:style>
  <w:style w:type="character" w:customStyle="1" w:styleId="PLChar">
    <w:name w:val="PL Char"/>
    <w:link w:val="PL"/>
    <w:qFormat/>
    <w:rsid w:val="00C36701"/>
    <w:rPr>
      <w:rFonts w:ascii="Courier New" w:hAnsi="Courier New"/>
      <w:noProof/>
      <w:sz w:val="16"/>
      <w:lang w:eastAsia="en-GB"/>
    </w:rPr>
  </w:style>
  <w:style w:type="character" w:customStyle="1" w:styleId="B2Char">
    <w:name w:val="B2 Char"/>
    <w:link w:val="B2"/>
    <w:qFormat/>
    <w:rsid w:val="00C36701"/>
    <w:rPr>
      <w:lang w:eastAsia="en-GB"/>
    </w:rPr>
  </w:style>
  <w:style w:type="character" w:customStyle="1" w:styleId="B3Char">
    <w:name w:val="B3 Char"/>
    <w:link w:val="B3"/>
    <w:rsid w:val="00C36701"/>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lang w:eastAsia="en-GB"/>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lang w:eastAsia="en-GB"/>
    </w:rPr>
  </w:style>
  <w:style w:type="character" w:customStyle="1" w:styleId="FooterChar">
    <w:name w:val="Footer Char"/>
    <w:link w:val="Footer"/>
    <w:rsid w:val="00C36701"/>
    <w:rPr>
      <w:rFonts w:ascii="Arial" w:hAnsi="Arial"/>
      <w:b/>
      <w:i/>
      <w:noProof/>
      <w:sz w:val="18"/>
      <w:lang w:eastAsia="en-GB"/>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rPr>
      <w:lang w:eastAsia="en-GB"/>
    </w:rPr>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rPr>
      <w:lang w:eastAsia="en-GB"/>
    </w:rPr>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lang w:eastAsia="en-GB"/>
    </w:rPr>
  </w:style>
  <w:style w:type="character" w:customStyle="1" w:styleId="Heading7Char">
    <w:name w:val="Heading 7 Char"/>
    <w:link w:val="Heading7"/>
    <w:rsid w:val="00C36701"/>
    <w:rPr>
      <w:rFonts w:ascii="Arial" w:hAnsi="Arial"/>
      <w:lang w:eastAsia="en-GB"/>
    </w:rPr>
  </w:style>
  <w:style w:type="character" w:customStyle="1" w:styleId="Heading8Char">
    <w:name w:val="Heading 8 Char"/>
    <w:link w:val="Heading8"/>
    <w:rsid w:val="00C36701"/>
    <w:rPr>
      <w:rFonts w:ascii="Arial" w:hAnsi="Arial"/>
      <w:sz w:val="36"/>
      <w:lang w:eastAsia="en-GB"/>
    </w:rPr>
  </w:style>
  <w:style w:type="character" w:customStyle="1" w:styleId="Heading9Char">
    <w:name w:val="Heading 9 Char"/>
    <w:link w:val="Heading9"/>
    <w:rsid w:val="00C36701"/>
    <w:rPr>
      <w:rFonts w:ascii="Arial" w:hAnsi="Arial"/>
      <w:sz w:val="36"/>
      <w:lang w:eastAsia="en-GB"/>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목록 단락 Char,¥ê¥¹¥È¶ÎÂä Char,¥¨º¥¹¥È¶ÎÂä Char"/>
    <w:basedOn w:val="Normal"/>
    <w:link w:val="ListParagraphChar"/>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rPr>
      <w:lang w:eastAsia="en-GB"/>
    </w:rPr>
  </w:style>
  <w:style w:type="character" w:customStyle="1" w:styleId="List3Char">
    <w:name w:val="List 3 Char"/>
    <w:link w:val="List3"/>
    <w:rsid w:val="00C36701"/>
    <w:rPr>
      <w:lang w:eastAsia="en-GB"/>
    </w:rPr>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lang w:eastAsia="en-GB"/>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475" Type="http://schemas.openxmlformats.org/officeDocument/2006/relationships/hyperlink" Target="https://www.3gpp.org/ftp/TSG_RAN/WG5_Test_ex-T1/TTCN/TTCN_CRs/2025/Docs/R5s250153.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00" Type="http://schemas.openxmlformats.org/officeDocument/2006/relationships/hyperlink" Target="https://www.3gpp.org/ftp/TSG_RAN/WG5_Test_ex-T1/TTCN/TTCN_CRs/2025/Docs/R5s250445.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44" Type="http://schemas.openxmlformats.org/officeDocument/2006/relationships/hyperlink" Target="https://www.3gpp.org/ftp/TSG_RAN/WG5_Test_ex-T1/TTCN/TTCN_CRs/2023/Docs/R5s230830.zip" TargetMode="External"/><Relationship Id="rId486" Type="http://schemas.openxmlformats.org/officeDocument/2006/relationships/hyperlink" Target="https://www.3gpp.org/ftp/TSG_RAN/WG5_Test_ex-T1/TTCN/TTCN_CRs/2025/Docs/R5s250316.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455" Type="http://schemas.openxmlformats.org/officeDocument/2006/relationships/hyperlink" Target="https://www.3gpp.org/ftp/TSG_RAN/WG5_Test_ex-T1/TTCN/TTCN_CRs/2024/Docs/R5s240081.zip" TargetMode="External"/><Relationship Id="rId497" Type="http://schemas.openxmlformats.org/officeDocument/2006/relationships/hyperlink" Target="https://www.3gpp.org/ftp/TSG_RAN/WG5_Test_ex-T1/TTCN/TTCN_CRs/2025/Docs/R5s250442.zip" TargetMode="External"/><Relationship Id="rId12" Type="http://schemas.openxmlformats.org/officeDocument/2006/relationships/image" Target="media/image4.png"/><Relationship Id="rId108" Type="http://schemas.openxmlformats.org/officeDocument/2006/relationships/hyperlink" Target="http://www.3gpp.org/ftp/TSG_RAN/WG5_Test_ex-T1/TTCN/TTCN_CRs/2017/Docs/R5s170344.zip" TargetMode="External"/><Relationship Id="rId315" Type="http://schemas.openxmlformats.org/officeDocument/2006/relationships/hyperlink" Target="https://www.3gpp.org/ftp/TSG_RAN/WG5_Test_ex-T1/TTCN/TTCN_CRs/2022/Docs/R5s220168.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96" Type="http://schemas.openxmlformats.org/officeDocument/2006/relationships/hyperlink" Target="http://www.3gpp.org/ftp/TSG_RAN/WG5_Test_ex-T1/TTCN/TTCN_CRs/2017/Docs/R5s170143.zip" TargetMode="External"/><Relationship Id="rId161" Type="http://schemas.openxmlformats.org/officeDocument/2006/relationships/hyperlink" Target="http://www.3gpp.org/ftp/TSG_RAN/WG5_Test_ex-T1/TTCN/TTCN_CRs/2018/Docs/R5s180278.zip" TargetMode="External"/><Relationship Id="rId217" Type="http://schemas.openxmlformats.org/officeDocument/2006/relationships/hyperlink" Target="http://www.3gpp.org/ftp/TSG_RAN/WG5_Test_ex-T1/TTCN/TTCN_CRs/2020/Docs/R5s200840.zip" TargetMode="External"/><Relationship Id="rId399" Type="http://schemas.openxmlformats.org/officeDocument/2006/relationships/hyperlink" Target="https://www.3gpp.org/ftp/TSG_RAN/WG5_Test_ex-T1/TTCN/TTCN_CRs/2022/Docs/R5s221215.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466" Type="http://schemas.openxmlformats.org/officeDocument/2006/relationships/hyperlink" Target="https://www.3gpp.org/ftp/TSG_RAN/WG5_Test_ex-T1/TTCN/TTCN_CRs/2024/Docs/R5s240651.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326" Type="http://schemas.openxmlformats.org/officeDocument/2006/relationships/hyperlink" Target="https://www.3gpp.org/ftp/TSG_RAN/WG5_Test_ex-T1/TTCN/TTCN_CRs/2022/Docs/R5s220406.zip" TargetMode="External"/><Relationship Id="rId65" Type="http://schemas.openxmlformats.org/officeDocument/2006/relationships/hyperlink" Target="http://www.3gpp.org/ftp/tsg_ran/WG5_Test_ex-T1/TTCN/TTCN_CRs/2016/Docs/R5s160736.zip" TargetMode="External"/><Relationship Id="rId130" Type="http://schemas.openxmlformats.org/officeDocument/2006/relationships/hyperlink" Target="http://www.3gpp.org/ftp/TSG_RAN/WG5_Test_ex-T1/TTCN/TTCN_CRs/2017/Docs/R5s170600.zip" TargetMode="External"/><Relationship Id="rId368" Type="http://schemas.openxmlformats.org/officeDocument/2006/relationships/hyperlink" Target="https://www.3gpp.org/ftp/TSG_RAN/WG5_Test_ex-T1/TTCN/TTCN_CRs/2022/Docs/R5s220772.zip" TargetMode="External"/><Relationship Id="rId172" Type="http://schemas.openxmlformats.org/officeDocument/2006/relationships/hyperlink" Target="http://www.3gpp.org/ftp/TSG_RAN/WG5_Test_ex-T1/TTCN/TTCN_CRs/2018/Docs/R5s180357.zip" TargetMode="External"/><Relationship Id="rId228" Type="http://schemas.openxmlformats.org/officeDocument/2006/relationships/hyperlink" Target="https://www.3gpp.org/ftp/TSG_RAN/WG5_Test_ex-T1/TTCN/TTCN_CRs/2020/Docs/R5s201590.zip" TargetMode="External"/><Relationship Id="rId435" Type="http://schemas.openxmlformats.org/officeDocument/2006/relationships/hyperlink" Target="https://www.3gpp.org/ftp/TSG_RAN/WG5_Test_ex-T1/TTCN/TTCN_CRs/2023/Docs/R5s230669.zip" TargetMode="External"/><Relationship Id="rId477" Type="http://schemas.openxmlformats.org/officeDocument/2006/relationships/hyperlink" Target="https://www.3gpp.org/ftp/TSG_RAN/WG5_Test_ex-T1/TTCN/TTCN_CRs/2025/Docs/R5s250165.zip" TargetMode="External"/><Relationship Id="rId281" Type="http://schemas.openxmlformats.org/officeDocument/2006/relationships/hyperlink" Target="https://www.3gpp.org/ftp/TSG_RAN/WG5_Test_ex-T1/TTCN/TTCN_CRs/2021/Docs/R5s210815.zip" TargetMode="External"/><Relationship Id="rId337" Type="http://schemas.openxmlformats.org/officeDocument/2006/relationships/hyperlink" Target="https://www.3gpp.org/ftp/TSG_RAN/WG5_Test_ex-T1/TTCN/TTCN_CRs/2022/Docs/R5s220519.zip" TargetMode="External"/><Relationship Id="rId502" Type="http://schemas.openxmlformats.org/officeDocument/2006/relationships/hyperlink" Target="https://www.3gpp.org/ftp/TSG_RAN/WG5_Test_ex-T1/TTCN/TTCN_CRs/2025/Docs/R5s250478.zip" TargetMode="External"/><Relationship Id="rId34" Type="http://schemas.openxmlformats.org/officeDocument/2006/relationships/hyperlink" Target="http://www.3gpp.org/ftp/tsg_ran/WG5_Test_ex-T1/TTCN/TTCN_CRs/2016/Docs/R5s160177.zip" TargetMode="External"/><Relationship Id="rId76" Type="http://schemas.openxmlformats.org/officeDocument/2006/relationships/hyperlink" Target="http://www.3gpp.org/ftp/tsg_ran/WG5_Test_ex-T1/TTCN/TTCN_CRs/2016/Docs/R5s160862.zip" TargetMode="External"/><Relationship Id="rId141" Type="http://schemas.openxmlformats.org/officeDocument/2006/relationships/hyperlink" Target="http://www.3gpp.org/ftp/TSG_RAN/WG5_Test_ex-T1/TTCN/TTCN_CRs/2018/Docs/R5s180053.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83" Type="http://schemas.openxmlformats.org/officeDocument/2006/relationships/hyperlink" Target="http://www.3gpp.org/ftp/TSG_RAN/WG5_Test_ex-T1/TTCN/TTCN_CRs/2018/Docs/R5s180524.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46" Type="http://schemas.openxmlformats.org/officeDocument/2006/relationships/hyperlink" Target="https://www.3gpp.org/ftp/TSG_RAN/WG5_Test_ex-T1/TTCN/TTCN_CRs/2023/Docs/R5s230832.zip" TargetMode="External"/><Relationship Id="rId250" Type="http://schemas.openxmlformats.org/officeDocument/2006/relationships/hyperlink" Target="https://www.3gpp.org/ftp/TSG_RAN/WG5_Test_ex-T1/TTCN/TTCN_CRs/2021/Docs/R5s210268.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488" Type="http://schemas.openxmlformats.org/officeDocument/2006/relationships/hyperlink" Target="https://www.3gpp.org/ftp/TSG_RAN/WG5_Test_ex-T1/TTCN/TTCN_CRs/2025/Docs/R5s250340.zip" TargetMode="External"/><Relationship Id="rId45" Type="http://schemas.openxmlformats.org/officeDocument/2006/relationships/hyperlink" Target="http://www.3gpp.org/ftp/tsg_ran/WG5_Test_ex-T1/TTCN/TTCN_CRs/2016/Docs/R5s160439.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348" Type="http://schemas.openxmlformats.org/officeDocument/2006/relationships/hyperlink" Target="https://www.3gpp.org/ftp/TSG_RAN/WG5_Test_ex-T1/TTCN/TTCN_CRs/2022/Docs/R5s220605.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436" Type="http://schemas.openxmlformats.org/officeDocument/2006/relationships/hyperlink" Target="https://www.3gpp.org/ftp/TSG_RAN/WG5_Test_ex-T1/TTCN/TTCN_CRs/2023/Docs/R5s230670.zip" TargetMode="External"/><Relationship Id="rId457" Type="http://schemas.openxmlformats.org/officeDocument/2006/relationships/hyperlink" Target="https://www.3gpp.org/ftp/TSG_RAN/WG5_Test_ex-T1/TTCN/TTCN_CRs/2024/Docs/R5s240273.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478" Type="http://schemas.openxmlformats.org/officeDocument/2006/relationships/hyperlink" Target="https://www.3gpp.org/ftp/TSG_RAN/WG5_Test_ex-T1/TTCN/TTCN_CRs/2025/Docs/R5s250217.zip" TargetMode="External"/><Relationship Id="rId499" Type="http://schemas.openxmlformats.org/officeDocument/2006/relationships/hyperlink" Target="https://www.3gpp.org/ftp/TSG_RAN/WG5_Test_ex-T1/TTCN/TTCN_CRs/2025/Docs/R5s250444.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503" Type="http://schemas.openxmlformats.org/officeDocument/2006/relationships/hyperlink" Target="https://www.3gpp.org/ftp/TSG_RAN/WG5_Test_ex-T1/TTCN/TTCN_CRs/2025/Docs/R5s250495.zip" TargetMode="External"/><Relationship Id="rId8" Type="http://schemas.openxmlformats.org/officeDocument/2006/relationships/image" Target="media/image1.pn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447" Type="http://schemas.openxmlformats.org/officeDocument/2006/relationships/hyperlink" Target="https://www.3gpp.org/ftp/TSG_RAN/WG5_Test_ex-T1/TTCN/TTCN_CRs/2023/Docs/R5s230833.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468" Type="http://schemas.openxmlformats.org/officeDocument/2006/relationships/hyperlink" Target="https://www.3gpp.org/ftp/TSG_RAN/WG5_Test_ex-T1/TTCN/TTCN_CRs/2025/Docs/R5s250011.zip" TargetMode="External"/><Relationship Id="rId489" Type="http://schemas.openxmlformats.org/officeDocument/2006/relationships/hyperlink" Target="https://www.3gpp.org/ftp/TSG_RAN/WG5_Test_ex-T1/TTCN/TTCN_CRs/2025/Docs/R5s250355.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yperlink" Target="https://www.3gpp.org/ftp/TSG_RAN/WG5_Test_ex-T1/TTCN/TTCN_CRs/2023/Docs/R5s230701.zip" TargetMode="External"/><Relationship Id="rId458" Type="http://schemas.openxmlformats.org/officeDocument/2006/relationships/hyperlink" Target="https://www.3gpp.org/ftp/TSG_RAN/WG5_Test_ex-T1/TTCN/TTCN_CRs/2024/Docs/R5s240291.zip" TargetMode="External"/><Relationship Id="rId479" Type="http://schemas.openxmlformats.org/officeDocument/2006/relationships/hyperlink" Target="https://www.3gpp.org/ftp/TSG_RAN/WG5_Test_ex-T1/TTCN/TTCN_CRs/2025/Docs/R5s250242.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490" Type="http://schemas.openxmlformats.org/officeDocument/2006/relationships/hyperlink" Target="https://www.3gpp.org/ftp/TSG_RAN/WG5_Test_ex-T1/TTCN/TTCN_CRs/2025/Docs/R5s250408.zip" TargetMode="External"/><Relationship Id="rId504" Type="http://schemas.openxmlformats.org/officeDocument/2006/relationships/hyperlink" Target="https://www.3gpp.org/ftp/TSG_RAN/WG5_Test_ex-T1/TTCN/TTCN_CRs/2025/Docs/R5s250496.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448" Type="http://schemas.openxmlformats.org/officeDocument/2006/relationships/hyperlink" Target="https://www.3gpp.org/ftp/TSG_RAN/WG5_Test_ex-T1/TTCN/TTCN_CRs/2023/Docs/R5s230834.zip" TargetMode="External"/><Relationship Id="rId469" Type="http://schemas.openxmlformats.org/officeDocument/2006/relationships/hyperlink" Target="https://www.3gpp.org/ftp/TSG_RAN/WG5_Test_ex-T1/TTCN/TTCN_CRs/2025/Docs/R5s250020.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80" Type="http://schemas.openxmlformats.org/officeDocument/2006/relationships/hyperlink" Target="https://www.3gpp.org/ftp/TSG_RAN/WG5_Test_ex-T1/TTCN/TTCN_CRs/2025/Docs/R5s250249.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hyperlink" Target="https://www.3gpp.org/ftp/TSG_RAN/WG5_Test_ex-T1/TTCN/TTCN_CRs/2023/Docs/R5s230734.zip" TargetMode="External"/><Relationship Id="rId459" Type="http://schemas.openxmlformats.org/officeDocument/2006/relationships/hyperlink" Target="https://www.3gpp.org/ftp/TSG_RAN/WG5_Test_ex-T1/TTCN/TTCN_CRs/2024/Docs/R5s240336.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470" Type="http://schemas.openxmlformats.org/officeDocument/2006/relationships/hyperlink" Target="https://www.3gpp.org/ftp/TSG_RAN/WG5_Test_ex-T1/TTCN/TTCN_CRs/2025/Docs/R5s250027.zip" TargetMode="External"/><Relationship Id="rId491" Type="http://schemas.openxmlformats.org/officeDocument/2006/relationships/hyperlink" Target="https://www.3gpp.org/ftp/TSG_RAN/WG5_Test_ex-T1/TTCN/TTCN_CRs/2025/Docs/R5s250423.zip" TargetMode="External"/><Relationship Id="rId505" Type="http://schemas.openxmlformats.org/officeDocument/2006/relationships/hyperlink" Target="https://www.3gpp.org/ftp/TSG_RAN/WG5_Test_ex-T1/TTCN/TTCN_CRs/2025/Docs/R5s250497.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449" Type="http://schemas.openxmlformats.org/officeDocument/2006/relationships/hyperlink" Target="https://www.3gpp.org/ftp/TSG_RAN/WG5_Test_ex-T1/TTCN/TTCN_CRs/2023/Docs/R5s23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460" Type="http://schemas.openxmlformats.org/officeDocument/2006/relationships/hyperlink" Target="https://www.3gpp.org/ftp/TSG_RAN/WG5_Test_ex-T1/TTCN/TTCN_CRs/2024/Docs/R5s240470.zip" TargetMode="External"/><Relationship Id="rId481" Type="http://schemas.openxmlformats.org/officeDocument/2006/relationships/hyperlink" Target="https://www.3gpp.org/ftp/TSG_RAN/WG5_Test_ex-T1/TTCN/TTCN_CRs/2025/Docs/R5s250252.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hyperlink" Target="https://www.3gpp.org/ftp/TSG_RAN/WG5_Test_ex-T1/TTCN/TTCN_CRs/2023/Docs/R5s230760.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450" Type="http://schemas.openxmlformats.org/officeDocument/2006/relationships/hyperlink" Target="https://www.3gpp.org/ftp/TSG_RAN/WG5_Test_ex-T1/TTCN/TTCN_CRs/2023/Docs/R5s230844.zip" TargetMode="External"/><Relationship Id="rId471" Type="http://schemas.openxmlformats.org/officeDocument/2006/relationships/hyperlink" Target="https://www.3gpp.org/ftp/TSG_RAN/WG5_Test_ex-T1/TTCN/TTCN_CRs/2025/Docs/R5s250041.zip" TargetMode="External"/><Relationship Id="rId506" Type="http://schemas.openxmlformats.org/officeDocument/2006/relationships/hyperlink" Target="https://www.3gpp.org/ftp/TSG_RAN/WG5_Test_ex-T1/TTCN/TTCN_CRs/2025/Docs/R5s250502.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492" Type="http://schemas.openxmlformats.org/officeDocument/2006/relationships/hyperlink" Target="https://www.3gpp.org/ftp/TSG_RAN/WG5_Test_ex-T1/TTCN/TTCN_CRs/2025/Docs/R5s250433.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hyperlink" Target="https://www.3gpp.org/ftp/TSG_RAN/WG5_Test_ex-T1/TTCN/TTCN_CRs/2023/Docs/R5s230826.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461" Type="http://schemas.openxmlformats.org/officeDocument/2006/relationships/hyperlink" Target="https://www.3gpp.org/ftp/TSG_RAN/WG5_Test_ex-T1/TTCN/TTCN_CRs/2024/Docs/R5s240479.zip" TargetMode="External"/><Relationship Id="rId482" Type="http://schemas.openxmlformats.org/officeDocument/2006/relationships/hyperlink" Target="https://www.3gpp.org/ftp/TSG_RAN/WG5_Test_ex-T1/TTCN/TTCN_CRs/2025/Docs/R5s250253.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451" Type="http://schemas.openxmlformats.org/officeDocument/2006/relationships/hyperlink" Target="https://www.3gpp.org/ftp/TSG_RAN/WG5_Test_ex-T1/TTCN/TTCN_CRs/2023/Docs/R5s230849.zip" TargetMode="External"/><Relationship Id="rId472" Type="http://schemas.openxmlformats.org/officeDocument/2006/relationships/hyperlink" Target="https://www.3gpp.org/ftp/TSG_RAN/WG5_Test_ex-T1/TTCN/TTCN_CRs/2025/Docs/R5s250127.zip" TargetMode="External"/><Relationship Id="rId493" Type="http://schemas.openxmlformats.org/officeDocument/2006/relationships/hyperlink" Target="https://www.3gpp.org/ftp/TSG_RAN/WG5_Test_ex-T1/TTCN/TTCN_CRs/2025/Docs/R5s250434.zip" TargetMode="External"/><Relationship Id="rId507" Type="http://schemas.openxmlformats.org/officeDocument/2006/relationships/header" Target="header1.xm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41" Type="http://schemas.openxmlformats.org/officeDocument/2006/relationships/hyperlink" Target="https://www.3gpp.org/ftp/TSG_RAN/WG5_Test_ex-T1/TTCN/TTCN_CRs/2023/Docs/R5s230827.zip" TargetMode="External"/><Relationship Id="rId462" Type="http://schemas.openxmlformats.org/officeDocument/2006/relationships/hyperlink" Target="https://www.3gpp.org/ftp/TSG_RAN/WG5_Test_ex-T1/TTCN/TTCN_CRs/2024/Docs/R5s240483.zip" TargetMode="External"/><Relationship Id="rId483" Type="http://schemas.openxmlformats.org/officeDocument/2006/relationships/hyperlink" Target="https://www.3gpp.org/ftp/TSG_RAN/WG5_Test_ex-T1/TTCN/TTCN_CRs/2025/Docs/R5s250279.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452" Type="http://schemas.openxmlformats.org/officeDocument/2006/relationships/hyperlink" Target="https://www.3gpp.org/ftp/TSG_RAN/WG5_Test_ex-T1/TTCN/TTCN_CRs/2023/Docs/R5s230889.zip" TargetMode="External"/><Relationship Id="rId473" Type="http://schemas.openxmlformats.org/officeDocument/2006/relationships/hyperlink" Target="https://www.3gpp.org/ftp/TSG_RAN/WG5_Test_ex-T1/TTCN/TTCN_CRs/2025/Docs/R5s250134.zip" TargetMode="External"/><Relationship Id="rId494" Type="http://schemas.openxmlformats.org/officeDocument/2006/relationships/hyperlink" Target="https://www.3gpp.org/ftp/TSG_RAN/WG5_Test_ex-T1/TTCN/TTCN_CRs/2025/Docs/R5s250435.zip" TargetMode="External"/><Relationship Id="rId508" Type="http://schemas.openxmlformats.org/officeDocument/2006/relationships/footer" Target="footer1.xm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442" Type="http://schemas.openxmlformats.org/officeDocument/2006/relationships/hyperlink" Target="https://www.3gpp.org/ftp/TSG_RAN/WG5_Test_ex-T1/TTCN/TTCN_CRs/2023/Docs/R5s230828.zip" TargetMode="External"/><Relationship Id="rId463" Type="http://schemas.openxmlformats.org/officeDocument/2006/relationships/hyperlink" Target="https://www.3gpp.org/ftp/TSG_RAN/WG5_Test_ex-T1/TTCN/TTCN_CRs/2024/Docs/R5s240533.zip" TargetMode="External"/><Relationship Id="rId484" Type="http://schemas.openxmlformats.org/officeDocument/2006/relationships/hyperlink" Target="https://www.3gpp.org/ftp/TSG_RAN/WG5_Test_ex-T1/TTCN/TTCN_CRs/2025/Docs/R5s250314.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453" Type="http://schemas.openxmlformats.org/officeDocument/2006/relationships/hyperlink" Target="https://www.3gpp.org/ftp/TSG_RAN/WG5_Test_ex-T1/TTCN/TTCN_CRs/2023/Docs/R5s230893.zip" TargetMode="External"/><Relationship Id="rId474" Type="http://schemas.openxmlformats.org/officeDocument/2006/relationships/hyperlink" Target="https://www.3gpp.org/ftp/TSG_RAN/WG5_Test_ex-T1/TTCN/TTCN_CRs/2025/Docs/R5s250147.zip" TargetMode="External"/><Relationship Id="rId509" Type="http://schemas.openxmlformats.org/officeDocument/2006/relationships/fontTable" Target="fontTable.xm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495" Type="http://schemas.openxmlformats.org/officeDocument/2006/relationships/hyperlink" Target="https://www.3gpp.org/ftp/TSG_RAN/WG5_Test_ex-T1/TTCN/TTCN_CRs/2025/Docs/R5s250440.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443" Type="http://schemas.openxmlformats.org/officeDocument/2006/relationships/hyperlink" Target="https://www.3gpp.org/ftp/TSG_RAN/WG5_Test_ex-T1/TTCN/TTCN_CRs/2023/Docs/R5s230829.zip" TargetMode="External"/><Relationship Id="rId464" Type="http://schemas.openxmlformats.org/officeDocument/2006/relationships/hyperlink" Target="https://www.3gpp.org/ftp/TSG_RAN/WG5_Test_ex-T1/TTCN/TTCN_CRs/2024/Docs/R5s240612.zip" TargetMode="External"/><Relationship Id="rId303" Type="http://schemas.openxmlformats.org/officeDocument/2006/relationships/hyperlink" Target="https://www.3gpp.org/ftp/TSG_RAN/WG5_Test_ex-T1/TTCN/TTCN_CRs/2021/Docs/R5s211495.zip" TargetMode="External"/><Relationship Id="rId485" Type="http://schemas.openxmlformats.org/officeDocument/2006/relationships/hyperlink" Target="https://www.3gpp.org/ftp/TSG_RAN/WG5_Test_ex-T1/TTCN/TTCN_CRs/2025/Docs/R5s25031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510" Type="http://schemas.openxmlformats.org/officeDocument/2006/relationships/theme" Target="theme/theme1.xm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454" Type="http://schemas.openxmlformats.org/officeDocument/2006/relationships/hyperlink" Target="https://www.3gpp.org/ftp/TSG_RAN/WG5_Test_ex-T1/TTCN/TTCN_CRs/2024/Docs/R5s240074.zip" TargetMode="External"/><Relationship Id="rId496" Type="http://schemas.openxmlformats.org/officeDocument/2006/relationships/hyperlink" Target="https://www.3gpp.org/ftp/TSG_RAN/WG5_Test_ex-T1/TTCN/TTCN_CRs/2025/Docs/R5s250441.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465" Type="http://schemas.openxmlformats.org/officeDocument/2006/relationships/hyperlink" Target="https://www.3gpp.org/ftp/TSG_RAN/WG5_Test_ex-T1/TTCN/TTCN_CRs/2024/Docs/R5s240615.zip" TargetMode="Externa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 Id="rId476" Type="http://schemas.openxmlformats.org/officeDocument/2006/relationships/hyperlink" Target="https://www.3gpp.org/ftp/TSG_RAN/WG5_Test_ex-T1/TTCN/TTCN_CRs/2025/Docs/R5s250163.zip" TargetMode="External"/><Relationship Id="rId33" Type="http://schemas.openxmlformats.org/officeDocument/2006/relationships/hyperlink" Target="http://www.3gpp.org/ftp/tsg_ran/WG5_Test_ex-T1/TTCN/TTCN_CRs/2016/Docs/R5s160131.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36" Type="http://schemas.openxmlformats.org/officeDocument/2006/relationships/hyperlink" Target="https://www.3gpp.org/ftp/TSG_RAN/WG5_Test_ex-T1/TTCN/TTCN_CRs/2022/Docs/R5s220517.zip" TargetMode="External"/><Relationship Id="rId501" Type="http://schemas.openxmlformats.org/officeDocument/2006/relationships/hyperlink" Target="https://www.3gpp.org/ftp/TSG_RAN/WG5_Test_ex-T1/TTCN/TTCN_CRs/2025/Docs/R5s250448.zip" TargetMode="External"/><Relationship Id="rId75" Type="http://schemas.openxmlformats.org/officeDocument/2006/relationships/hyperlink" Target="http://www.3gpp.org/ftp/tsg_ran/WG5_Test_ex-T1/TTCN/TTCN_CRs/2016/Docs/R5s160856.zip" TargetMode="External"/><Relationship Id="rId140" Type="http://schemas.openxmlformats.org/officeDocument/2006/relationships/hyperlink" Target="http://www.3gpp.org/ftp/TSG_RAN/WG5_Test_ex-T1/TTCN/TTCN_CRs/2018/Docs/R5s180023.zip" TargetMode="External"/><Relationship Id="rId182" Type="http://schemas.openxmlformats.org/officeDocument/2006/relationships/hyperlink" Target="http://www.3gpp.org/ftp/TSG_RAN/WG5_Test_ex-T1/TTCN/TTCN_CRs/2018/Docs/R5s180506.zip" TargetMode="External"/><Relationship Id="rId378" Type="http://schemas.openxmlformats.org/officeDocument/2006/relationships/hyperlink" Target="https://www.3gpp.org/ftp/TSG_RAN/WG5_Test_ex-T1/TTCN/TTCN_CRs/2022/Docs/R5s220878.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445" Type="http://schemas.openxmlformats.org/officeDocument/2006/relationships/hyperlink" Target="https://www.3gpp.org/ftp/TSG_RAN/WG5_Test_ex-T1/TTCN/TTCN_CRs/2023/Docs/R5s230831.zip" TargetMode="External"/><Relationship Id="rId487" Type="http://schemas.openxmlformats.org/officeDocument/2006/relationships/hyperlink" Target="https://www.3gpp.org/ftp/TSG_RAN/WG5_Test_ex-T1/TTCN/TTCN_CRs/2025/Docs/R5s250325.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86" Type="http://schemas.openxmlformats.org/officeDocument/2006/relationships/hyperlink" Target="http://www.3gpp.org/ftp/TSG_RAN/WG5_Test_ex-T1/TTCN/TTCN_CRs/2017/Docs/R5s170050.zip" TargetMode="External"/><Relationship Id="rId151" Type="http://schemas.openxmlformats.org/officeDocument/2006/relationships/hyperlink" Target="http://www.3gpp.org/ftp/TSG_RAN/WG5_Test_ex-T1/TTCN/TTCN_CRs/2018/Docs/R5s180134.zip" TargetMode="External"/><Relationship Id="rId389" Type="http://schemas.openxmlformats.org/officeDocument/2006/relationships/hyperlink" Target="https://www.3gpp.org/ftp/TSG_RAN/WG5_Test_ex-T1/TTCN/TTCN_CRs/2022/Docs/R5s221125.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56" Type="http://schemas.openxmlformats.org/officeDocument/2006/relationships/hyperlink" Target="https://www.3gpp.org/ftp/TSG_RAN/WG5_Test_ex-T1/TTCN/TTCN_CRs/2024/Docs/R5s240123.zip" TargetMode="External"/><Relationship Id="rId498" Type="http://schemas.openxmlformats.org/officeDocument/2006/relationships/hyperlink" Target="https://www.3gpp.org/ftp/TSG_RAN/WG5_Test_ex-T1/TTCN/TTCN_CRs/2025/Docs/R5s250443.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316" Type="http://schemas.openxmlformats.org/officeDocument/2006/relationships/hyperlink" Target="https://www.3gpp.org/ftp/TSG_RAN/WG5_Test_ex-T1/TTCN/TTCN_CRs/2022/Docs/R5s220192.zip" TargetMode="External"/><Relationship Id="rId55" Type="http://schemas.openxmlformats.org/officeDocument/2006/relationships/hyperlink" Target="http://www.3gpp.org/ftp/tsg_ran/WG5_Test_ex-T1/TTCN/TTCN_CRs/2016/Docs/R5s160645.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358" Type="http://schemas.openxmlformats.org/officeDocument/2006/relationships/hyperlink" Target="https://www.3gpp.org/ftp/TSG_RAN/WG5_Test_ex-T1/TTCN/TTCN_CRs/2022/Docs/R5s220710.zip" TargetMode="External"/><Relationship Id="rId162" Type="http://schemas.openxmlformats.org/officeDocument/2006/relationships/hyperlink" Target="http://www.3gpp.org/ftp/TSG_RAN/WG5_Test_ex-T1/TTCN/TTCN_CRs/2018/Docs/R5s180304.zip" TargetMode="External"/><Relationship Id="rId218" Type="http://schemas.openxmlformats.org/officeDocument/2006/relationships/hyperlink" Target="http://www.3gpp.org/ftp/TSG_RAN/WG5_Test_ex-T1/TTCN/TTCN_CRs/2020/Docs/R5s200916.zip" TargetMode="External"/><Relationship Id="rId425" Type="http://schemas.openxmlformats.org/officeDocument/2006/relationships/hyperlink" Target="https://www.3gpp.org/ftp/TSG_RAN/WG5_Test_ex-T1/TTCN/TTCN_CRs/2023/Docs/R5s230421.zip" TargetMode="External"/><Relationship Id="rId467" Type="http://schemas.openxmlformats.org/officeDocument/2006/relationships/hyperlink" Target="https://www.3gpp.org/ftp/TSG_RAN/WG5_Test_ex-T1/TTCN/TTCN_CRs/2024/Docs/R5s240693.zip" TargetMode="External"/><Relationship Id="rId271" Type="http://schemas.openxmlformats.org/officeDocument/2006/relationships/hyperlink" Target="https://www.3gpp.org/ftp/TSG_RAN/WG5_Test_ex-T1/TTCN/TTCN_CRs/2021/Docs/R5s210499.zip" TargetMode="External"/><Relationship Id="rId24" Type="http://schemas.openxmlformats.org/officeDocument/2006/relationships/hyperlink" Target="http://www.3gpp.org/ftp/tsg_ran/WG5_Test_ex-T1/TTCN/TTCN_CRs/2016/Docs/R5s160045.zip" TargetMode="External"/><Relationship Id="rId66" Type="http://schemas.openxmlformats.org/officeDocument/2006/relationships/hyperlink" Target="http://www.3gpp.org/ftp/tsg_ran/WG5_Test_ex-T1/TTCN/TTCN_CRs/2016/Docs/R5s16073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69" Type="http://schemas.openxmlformats.org/officeDocument/2006/relationships/hyperlink" Target="https://www.3gpp.org/ftp/TSG_RAN/WG5_Test_ex-T1/TTCN/TTCN_CRs/2022/Docs/R5s22078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84</Pages>
  <Words>36843</Words>
  <Characters>210009</Characters>
  <Application>Microsoft Office Word</Application>
  <DocSecurity>0</DocSecurity>
  <Lines>1750</Lines>
  <Paragraphs>492</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246360</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5765</cp:lastModifiedBy>
  <cp:revision>22</cp:revision>
  <cp:lastPrinted>2011-08-02T07:46:00Z</cp:lastPrinted>
  <dcterms:created xsi:type="dcterms:W3CDTF">2025-07-02T13:53:00Z</dcterms:created>
  <dcterms:modified xsi:type="dcterms:W3CDTF">2026-01-12T08:38:00Z</dcterms:modified>
</cp:coreProperties>
</file>