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69247D2B"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30694D">
              <w:t>5</w:t>
            </w:r>
            <w:r>
              <w:t xml:space="preserve">.0 </w:t>
            </w:r>
            <w:r>
              <w:rPr>
                <w:sz w:val="32"/>
              </w:rPr>
              <w:t>(</w:t>
            </w:r>
            <w:r w:rsidR="00921F36">
              <w:rPr>
                <w:sz w:val="32"/>
              </w:rPr>
              <w:t>2025</w:t>
            </w:r>
            <w:r>
              <w:rPr>
                <w:sz w:val="32"/>
              </w:rPr>
              <w:t>-</w:t>
            </w:r>
            <w:r w:rsidR="0030694D">
              <w:rPr>
                <w:sz w:val="32"/>
              </w:rPr>
              <w:t>1</w:t>
            </w:r>
            <w:r w:rsidR="007C4A21">
              <w:rPr>
                <w:sz w:val="32"/>
              </w:rPr>
              <w:t>2</w:t>
            </w:r>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15pt;height:63.15pt;mso-width-percent:0;mso-height-percent:0;mso-width-percent:0;mso-height-percent:0" o:ole="">
                  <v:imagedata r:id="rId8" o:title=""/>
                </v:shape>
                <o:OLEObject Type="Embed" ProgID="Word.Picture.8" ShapeID="_x0000_i1025" DrawAspect="Content" ObjectID="_1829812728" r:id="rId9"/>
              </w:object>
            </w:r>
          </w:p>
        </w:tc>
        <w:tc>
          <w:tcPr>
            <w:tcW w:w="5540" w:type="dxa"/>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1AD6285C" w14:textId="0C10F4FE" w:rsidR="00CF6CE5" w:rsidRDefault="001767C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 MERGEFORMAT  \* MERGEFORMAT  \* MERGEFORMAT  \* MERGEFORMAT  \* MERGEFORMAT  \* MERGEFORMAT  \* MERGEFORMAT  \* MERGEFORMAT  \* MERGEFORMAT  \* MERGEFORMAT  \* MERGEFORMAT </w:instrText>
      </w:r>
      <w:r>
        <w:fldChar w:fldCharType="separate"/>
      </w:r>
      <w:r w:rsidR="00CF6CE5">
        <w:rPr>
          <w:noProof/>
        </w:rPr>
        <w:t>Foreword</w:t>
      </w:r>
      <w:r w:rsidR="00CF6CE5">
        <w:rPr>
          <w:noProof/>
        </w:rPr>
        <w:tab/>
      </w:r>
      <w:r w:rsidR="00CF6CE5">
        <w:rPr>
          <w:noProof/>
        </w:rPr>
        <w:fldChar w:fldCharType="begin" w:fldLock="1"/>
      </w:r>
      <w:r w:rsidR="00CF6CE5">
        <w:rPr>
          <w:noProof/>
        </w:rPr>
        <w:instrText xml:space="preserve"> PAGEREF _Toc219199273 \h </w:instrText>
      </w:r>
      <w:r w:rsidR="00CF6CE5">
        <w:rPr>
          <w:noProof/>
        </w:rPr>
      </w:r>
      <w:r w:rsidR="00CF6CE5">
        <w:rPr>
          <w:noProof/>
        </w:rPr>
        <w:fldChar w:fldCharType="separate"/>
      </w:r>
      <w:r w:rsidR="00CF6CE5">
        <w:rPr>
          <w:noProof/>
        </w:rPr>
        <w:t>6</w:t>
      </w:r>
      <w:r w:rsidR="00CF6CE5">
        <w:rPr>
          <w:noProof/>
        </w:rPr>
        <w:fldChar w:fldCharType="end"/>
      </w:r>
    </w:p>
    <w:p w14:paraId="24D724AB" w14:textId="0DE08F5C" w:rsidR="00CF6CE5" w:rsidRDefault="00CF6CE5">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_Toc219199274 \h </w:instrText>
      </w:r>
      <w:r>
        <w:rPr>
          <w:noProof/>
        </w:rPr>
      </w:r>
      <w:r>
        <w:rPr>
          <w:noProof/>
        </w:rPr>
        <w:fldChar w:fldCharType="separate"/>
      </w:r>
      <w:r>
        <w:rPr>
          <w:noProof/>
        </w:rPr>
        <w:t>7</w:t>
      </w:r>
      <w:r>
        <w:rPr>
          <w:noProof/>
        </w:rPr>
        <w:fldChar w:fldCharType="end"/>
      </w:r>
    </w:p>
    <w:p w14:paraId="6CA68664" w14:textId="408CF993" w:rsidR="00CF6CE5" w:rsidRDefault="00CF6CE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_Toc219199275 \h </w:instrText>
      </w:r>
      <w:r>
        <w:rPr>
          <w:noProof/>
        </w:rPr>
      </w:r>
      <w:r>
        <w:rPr>
          <w:noProof/>
        </w:rPr>
        <w:fldChar w:fldCharType="separate"/>
      </w:r>
      <w:r>
        <w:rPr>
          <w:noProof/>
        </w:rPr>
        <w:t>8</w:t>
      </w:r>
      <w:r>
        <w:rPr>
          <w:noProof/>
        </w:rPr>
        <w:fldChar w:fldCharType="end"/>
      </w:r>
    </w:p>
    <w:p w14:paraId="4B7E951A" w14:textId="2ECBCD44" w:rsidR="00CF6CE5" w:rsidRDefault="00CF6CE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_Toc219199276 \h </w:instrText>
      </w:r>
      <w:r>
        <w:rPr>
          <w:noProof/>
        </w:rPr>
      </w:r>
      <w:r>
        <w:rPr>
          <w:noProof/>
        </w:rPr>
        <w:fldChar w:fldCharType="separate"/>
      </w:r>
      <w:r>
        <w:rPr>
          <w:noProof/>
        </w:rPr>
        <w:t>8</w:t>
      </w:r>
      <w:r>
        <w:rPr>
          <w:noProof/>
        </w:rPr>
        <w:fldChar w:fldCharType="end"/>
      </w:r>
    </w:p>
    <w:p w14:paraId="522ADA24" w14:textId="01096ED5" w:rsidR="00CF6CE5" w:rsidRDefault="00CF6CE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_Toc219199277 \h </w:instrText>
      </w:r>
      <w:r>
        <w:rPr>
          <w:noProof/>
        </w:rPr>
      </w:r>
      <w:r>
        <w:rPr>
          <w:noProof/>
        </w:rPr>
        <w:fldChar w:fldCharType="separate"/>
      </w:r>
      <w:r>
        <w:rPr>
          <w:noProof/>
        </w:rPr>
        <w:t>9</w:t>
      </w:r>
      <w:r>
        <w:rPr>
          <w:noProof/>
        </w:rPr>
        <w:fldChar w:fldCharType="end"/>
      </w:r>
    </w:p>
    <w:p w14:paraId="50FF6CCC" w14:textId="73D31773" w:rsidR="00CF6CE5" w:rsidRDefault="00CF6CE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_Toc219199278 \h </w:instrText>
      </w:r>
      <w:r>
        <w:rPr>
          <w:noProof/>
        </w:rPr>
      </w:r>
      <w:r>
        <w:rPr>
          <w:noProof/>
        </w:rPr>
        <w:fldChar w:fldCharType="separate"/>
      </w:r>
      <w:r>
        <w:rPr>
          <w:noProof/>
        </w:rPr>
        <w:t>9</w:t>
      </w:r>
      <w:r>
        <w:rPr>
          <w:noProof/>
        </w:rPr>
        <w:fldChar w:fldCharType="end"/>
      </w:r>
    </w:p>
    <w:p w14:paraId="71FDA027" w14:textId="64B340D4" w:rsidR="00CF6CE5" w:rsidRDefault="00CF6CE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_Toc219199279 \h </w:instrText>
      </w:r>
      <w:r>
        <w:rPr>
          <w:noProof/>
        </w:rPr>
      </w:r>
      <w:r>
        <w:rPr>
          <w:noProof/>
        </w:rPr>
        <w:fldChar w:fldCharType="separate"/>
      </w:r>
      <w:r>
        <w:rPr>
          <w:noProof/>
        </w:rPr>
        <w:t>9</w:t>
      </w:r>
      <w:r>
        <w:rPr>
          <w:noProof/>
        </w:rPr>
        <w:fldChar w:fldCharType="end"/>
      </w:r>
    </w:p>
    <w:p w14:paraId="29F5F467" w14:textId="40D1695C" w:rsidR="00CF6CE5" w:rsidRDefault="00CF6CE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_Toc219199280 \h </w:instrText>
      </w:r>
      <w:r>
        <w:rPr>
          <w:noProof/>
        </w:rPr>
      </w:r>
      <w:r>
        <w:rPr>
          <w:noProof/>
        </w:rPr>
        <w:fldChar w:fldCharType="separate"/>
      </w:r>
      <w:r>
        <w:rPr>
          <w:noProof/>
        </w:rPr>
        <w:t>9</w:t>
      </w:r>
      <w:r>
        <w:rPr>
          <w:noProof/>
        </w:rPr>
        <w:fldChar w:fldCharType="end"/>
      </w:r>
    </w:p>
    <w:p w14:paraId="5BADCD30" w14:textId="3E735DAD" w:rsidR="00CF6CE5" w:rsidRDefault="00CF6CE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MFAF</w:t>
      </w:r>
      <w:r>
        <w:rPr>
          <w:noProof/>
        </w:rPr>
        <w:tab/>
      </w:r>
      <w:r>
        <w:rPr>
          <w:noProof/>
        </w:rPr>
        <w:fldChar w:fldCharType="begin" w:fldLock="1"/>
      </w:r>
      <w:r>
        <w:rPr>
          <w:noProof/>
        </w:rPr>
        <w:instrText xml:space="preserve"> PAGEREF _Toc219199281 \h </w:instrText>
      </w:r>
      <w:r>
        <w:rPr>
          <w:noProof/>
        </w:rPr>
      </w:r>
      <w:r>
        <w:rPr>
          <w:noProof/>
        </w:rPr>
        <w:fldChar w:fldCharType="separate"/>
      </w:r>
      <w:r>
        <w:rPr>
          <w:noProof/>
        </w:rPr>
        <w:t>9</w:t>
      </w:r>
      <w:r>
        <w:rPr>
          <w:noProof/>
        </w:rPr>
        <w:fldChar w:fldCharType="end"/>
      </w:r>
    </w:p>
    <w:p w14:paraId="35A58600" w14:textId="4F48D6D8" w:rsidR="00CF6CE5" w:rsidRDefault="00CF6CE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_Toc219199282 \h </w:instrText>
      </w:r>
      <w:r>
        <w:rPr>
          <w:noProof/>
        </w:rPr>
      </w:r>
      <w:r>
        <w:rPr>
          <w:noProof/>
        </w:rPr>
        <w:fldChar w:fldCharType="separate"/>
      </w:r>
      <w:r>
        <w:rPr>
          <w:noProof/>
        </w:rPr>
        <w:t>9</w:t>
      </w:r>
      <w:r>
        <w:rPr>
          <w:noProof/>
        </w:rPr>
        <w:fldChar w:fldCharType="end"/>
      </w:r>
    </w:p>
    <w:p w14:paraId="2A12867E" w14:textId="61CD3D51" w:rsidR="00CF6CE5" w:rsidRDefault="00CF6CE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Nmfaf_3daDataManagement Service</w:t>
      </w:r>
      <w:r>
        <w:rPr>
          <w:noProof/>
        </w:rPr>
        <w:tab/>
      </w:r>
      <w:r>
        <w:rPr>
          <w:noProof/>
        </w:rPr>
        <w:fldChar w:fldCharType="begin" w:fldLock="1"/>
      </w:r>
      <w:r>
        <w:rPr>
          <w:noProof/>
        </w:rPr>
        <w:instrText xml:space="preserve"> PAGEREF _Toc219199283 \h </w:instrText>
      </w:r>
      <w:r>
        <w:rPr>
          <w:noProof/>
        </w:rPr>
      </w:r>
      <w:r>
        <w:rPr>
          <w:noProof/>
        </w:rPr>
        <w:fldChar w:fldCharType="separate"/>
      </w:r>
      <w:r>
        <w:rPr>
          <w:noProof/>
        </w:rPr>
        <w:t>10</w:t>
      </w:r>
      <w:r>
        <w:rPr>
          <w:noProof/>
        </w:rPr>
        <w:fldChar w:fldCharType="end"/>
      </w:r>
    </w:p>
    <w:p w14:paraId="23BE571B" w14:textId="7E98B155"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_Toc219199284 \h </w:instrText>
      </w:r>
      <w:r>
        <w:rPr>
          <w:noProof/>
        </w:rPr>
      </w:r>
      <w:r>
        <w:rPr>
          <w:noProof/>
        </w:rPr>
        <w:fldChar w:fldCharType="separate"/>
      </w:r>
      <w:r>
        <w:rPr>
          <w:noProof/>
        </w:rPr>
        <w:t>10</w:t>
      </w:r>
      <w:r>
        <w:rPr>
          <w:noProof/>
        </w:rPr>
        <w:fldChar w:fldCharType="end"/>
      </w:r>
    </w:p>
    <w:p w14:paraId="58207DA6" w14:textId="76384BAA"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_Toc219199285 \h </w:instrText>
      </w:r>
      <w:r>
        <w:rPr>
          <w:noProof/>
        </w:rPr>
      </w:r>
      <w:r>
        <w:rPr>
          <w:noProof/>
        </w:rPr>
        <w:fldChar w:fldCharType="separate"/>
      </w:r>
      <w:r>
        <w:rPr>
          <w:noProof/>
        </w:rPr>
        <w:t>10</w:t>
      </w:r>
      <w:r>
        <w:rPr>
          <w:noProof/>
        </w:rPr>
        <w:fldChar w:fldCharType="end"/>
      </w:r>
    </w:p>
    <w:p w14:paraId="71813726" w14:textId="03747566"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4.2.1.2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_Toc219199286 \h </w:instrText>
      </w:r>
      <w:r>
        <w:rPr>
          <w:noProof/>
        </w:rPr>
      </w:r>
      <w:r>
        <w:rPr>
          <w:noProof/>
        </w:rPr>
        <w:fldChar w:fldCharType="separate"/>
      </w:r>
      <w:r>
        <w:rPr>
          <w:noProof/>
        </w:rPr>
        <w:t>11</w:t>
      </w:r>
      <w:r>
        <w:rPr>
          <w:noProof/>
        </w:rPr>
        <w:fldChar w:fldCharType="end"/>
      </w:r>
    </w:p>
    <w:p w14:paraId="052D9196" w14:textId="170341E7"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sidRPr="00854C19">
        <w:rPr>
          <w:noProof/>
          <w:lang w:val="en-US"/>
        </w:rPr>
        <w:t>4.2.</w:t>
      </w:r>
      <w:r w:rsidRPr="00854C19">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854C19">
        <w:rPr>
          <w:noProof/>
          <w:lang w:val="en-US"/>
        </w:rPr>
        <w:t>Network Functions</w:t>
      </w:r>
      <w:r>
        <w:rPr>
          <w:noProof/>
        </w:rPr>
        <w:tab/>
      </w:r>
      <w:r>
        <w:rPr>
          <w:noProof/>
        </w:rPr>
        <w:fldChar w:fldCharType="begin" w:fldLock="1"/>
      </w:r>
      <w:r>
        <w:rPr>
          <w:noProof/>
        </w:rPr>
        <w:instrText xml:space="preserve"> PAGEREF _Toc219199287 \h </w:instrText>
      </w:r>
      <w:r>
        <w:rPr>
          <w:noProof/>
        </w:rPr>
      </w:r>
      <w:r>
        <w:rPr>
          <w:noProof/>
        </w:rPr>
        <w:fldChar w:fldCharType="separate"/>
      </w:r>
      <w:r>
        <w:rPr>
          <w:noProof/>
        </w:rPr>
        <w:t>11</w:t>
      </w:r>
      <w:r>
        <w:rPr>
          <w:noProof/>
        </w:rPr>
        <w:fldChar w:fldCharType="end"/>
      </w:r>
    </w:p>
    <w:p w14:paraId="4036E6CF" w14:textId="77D7D621"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4.2.1.3.1</w:t>
      </w:r>
      <w:r>
        <w:rPr>
          <w:rFonts w:asciiTheme="minorHAnsi" w:eastAsiaTheme="minorEastAsia" w:hAnsiTheme="minorHAnsi" w:cstheme="minorBidi"/>
          <w:noProof/>
          <w:kern w:val="2"/>
          <w:sz w:val="24"/>
          <w:szCs w:val="24"/>
          <w:lang w:eastAsia="en-GB"/>
          <w14:ligatures w14:val="standardContextual"/>
        </w:rPr>
        <w:tab/>
      </w:r>
      <w:r>
        <w:rPr>
          <w:noProof/>
        </w:rPr>
        <w:t>Messaging Framework Adaptor Function (MFAF)</w:t>
      </w:r>
      <w:r>
        <w:rPr>
          <w:noProof/>
        </w:rPr>
        <w:tab/>
      </w:r>
      <w:r>
        <w:rPr>
          <w:noProof/>
        </w:rPr>
        <w:fldChar w:fldCharType="begin" w:fldLock="1"/>
      </w:r>
      <w:r>
        <w:rPr>
          <w:noProof/>
        </w:rPr>
        <w:instrText xml:space="preserve"> PAGEREF _Toc219199288 \h </w:instrText>
      </w:r>
      <w:r>
        <w:rPr>
          <w:noProof/>
        </w:rPr>
      </w:r>
      <w:r>
        <w:rPr>
          <w:noProof/>
        </w:rPr>
        <w:fldChar w:fldCharType="separate"/>
      </w:r>
      <w:r>
        <w:rPr>
          <w:noProof/>
        </w:rPr>
        <w:t>11</w:t>
      </w:r>
      <w:r>
        <w:rPr>
          <w:noProof/>
        </w:rPr>
        <w:fldChar w:fldCharType="end"/>
      </w:r>
    </w:p>
    <w:p w14:paraId="15415956" w14:textId="34A12911"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4.2.1.3.2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_Toc219199289 \h </w:instrText>
      </w:r>
      <w:r>
        <w:rPr>
          <w:noProof/>
        </w:rPr>
      </w:r>
      <w:r>
        <w:rPr>
          <w:noProof/>
        </w:rPr>
        <w:fldChar w:fldCharType="separate"/>
      </w:r>
      <w:r>
        <w:rPr>
          <w:noProof/>
        </w:rPr>
        <w:t>11</w:t>
      </w:r>
      <w:r>
        <w:rPr>
          <w:noProof/>
        </w:rPr>
        <w:fldChar w:fldCharType="end"/>
      </w:r>
    </w:p>
    <w:p w14:paraId="070CEC52" w14:textId="1DF0C61E"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_Toc219199290 \h </w:instrText>
      </w:r>
      <w:r>
        <w:rPr>
          <w:noProof/>
        </w:rPr>
      </w:r>
      <w:r>
        <w:rPr>
          <w:noProof/>
        </w:rPr>
        <w:fldChar w:fldCharType="separate"/>
      </w:r>
      <w:r>
        <w:rPr>
          <w:noProof/>
        </w:rPr>
        <w:t>12</w:t>
      </w:r>
      <w:r>
        <w:rPr>
          <w:noProof/>
        </w:rPr>
        <w:fldChar w:fldCharType="end"/>
      </w:r>
    </w:p>
    <w:p w14:paraId="15D2C27C" w14:textId="7FC888F6"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_Toc219199291 \h </w:instrText>
      </w:r>
      <w:r>
        <w:rPr>
          <w:noProof/>
        </w:rPr>
      </w:r>
      <w:r>
        <w:rPr>
          <w:noProof/>
        </w:rPr>
        <w:fldChar w:fldCharType="separate"/>
      </w:r>
      <w:r>
        <w:rPr>
          <w:noProof/>
        </w:rPr>
        <w:t>12</w:t>
      </w:r>
      <w:r>
        <w:rPr>
          <w:noProof/>
        </w:rPr>
        <w:fldChar w:fldCharType="end"/>
      </w:r>
    </w:p>
    <w:p w14:paraId="517BC778" w14:textId="3AAF71F5"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lang w:eastAsia="ko-KR"/>
        </w:rPr>
        <w:t>Nmfaf_3daDataManagement_Configure</w:t>
      </w:r>
      <w:r>
        <w:rPr>
          <w:noProof/>
        </w:rPr>
        <w:t xml:space="preserve"> service operation</w:t>
      </w:r>
      <w:r>
        <w:rPr>
          <w:noProof/>
        </w:rPr>
        <w:tab/>
      </w:r>
      <w:r>
        <w:rPr>
          <w:noProof/>
        </w:rPr>
        <w:fldChar w:fldCharType="begin" w:fldLock="1"/>
      </w:r>
      <w:r>
        <w:rPr>
          <w:noProof/>
        </w:rPr>
        <w:instrText xml:space="preserve"> PAGEREF _Toc219199292 \h </w:instrText>
      </w:r>
      <w:r>
        <w:rPr>
          <w:noProof/>
        </w:rPr>
      </w:r>
      <w:r>
        <w:rPr>
          <w:noProof/>
        </w:rPr>
        <w:fldChar w:fldCharType="separate"/>
      </w:r>
      <w:r>
        <w:rPr>
          <w:noProof/>
        </w:rPr>
        <w:t>12</w:t>
      </w:r>
      <w:r>
        <w:rPr>
          <w:noProof/>
        </w:rPr>
        <w:fldChar w:fldCharType="end"/>
      </w:r>
    </w:p>
    <w:p w14:paraId="14A017D2" w14:textId="41145522"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_Toc219199293 \h </w:instrText>
      </w:r>
      <w:r>
        <w:rPr>
          <w:noProof/>
        </w:rPr>
      </w:r>
      <w:r>
        <w:rPr>
          <w:noProof/>
        </w:rPr>
        <w:fldChar w:fldCharType="separate"/>
      </w:r>
      <w:r>
        <w:rPr>
          <w:noProof/>
        </w:rPr>
        <w:t>12</w:t>
      </w:r>
      <w:r>
        <w:rPr>
          <w:noProof/>
        </w:rPr>
        <w:fldChar w:fldCharType="end"/>
      </w:r>
    </w:p>
    <w:p w14:paraId="5CBE82DE" w14:textId="1F48A6FA"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Initial configuration of the MFAF</w:t>
      </w:r>
      <w:r>
        <w:rPr>
          <w:noProof/>
        </w:rPr>
        <w:tab/>
      </w:r>
      <w:r>
        <w:rPr>
          <w:noProof/>
        </w:rPr>
        <w:fldChar w:fldCharType="begin" w:fldLock="1"/>
      </w:r>
      <w:r>
        <w:rPr>
          <w:noProof/>
        </w:rPr>
        <w:instrText xml:space="preserve"> PAGEREF _Toc219199294 \h </w:instrText>
      </w:r>
      <w:r>
        <w:rPr>
          <w:noProof/>
        </w:rPr>
      </w:r>
      <w:r>
        <w:rPr>
          <w:noProof/>
        </w:rPr>
        <w:fldChar w:fldCharType="separate"/>
      </w:r>
      <w:r>
        <w:rPr>
          <w:noProof/>
        </w:rPr>
        <w:t>12</w:t>
      </w:r>
      <w:r>
        <w:rPr>
          <w:noProof/>
        </w:rPr>
        <w:fldChar w:fldCharType="end"/>
      </w:r>
    </w:p>
    <w:p w14:paraId="13AF659A" w14:textId="7F0E2046"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Update the configuration of the MFAF</w:t>
      </w:r>
      <w:r>
        <w:rPr>
          <w:noProof/>
        </w:rPr>
        <w:tab/>
      </w:r>
      <w:r>
        <w:rPr>
          <w:noProof/>
        </w:rPr>
        <w:fldChar w:fldCharType="begin" w:fldLock="1"/>
      </w:r>
      <w:r>
        <w:rPr>
          <w:noProof/>
        </w:rPr>
        <w:instrText xml:space="preserve"> PAGEREF _Toc219199295 \h </w:instrText>
      </w:r>
      <w:r>
        <w:rPr>
          <w:noProof/>
        </w:rPr>
      </w:r>
      <w:r>
        <w:rPr>
          <w:noProof/>
        </w:rPr>
        <w:fldChar w:fldCharType="separate"/>
      </w:r>
      <w:r>
        <w:rPr>
          <w:noProof/>
        </w:rPr>
        <w:t>13</w:t>
      </w:r>
      <w:r>
        <w:rPr>
          <w:noProof/>
        </w:rPr>
        <w:fldChar w:fldCharType="end"/>
      </w:r>
    </w:p>
    <w:p w14:paraId="4AD98E73" w14:textId="7CADFBB8"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Nmfaf_3daDataManagement_Deconfigure </w:t>
      </w:r>
      <w:r>
        <w:rPr>
          <w:noProof/>
        </w:rPr>
        <w:t>service operation</w:t>
      </w:r>
      <w:r>
        <w:rPr>
          <w:noProof/>
        </w:rPr>
        <w:tab/>
      </w:r>
      <w:r>
        <w:rPr>
          <w:noProof/>
        </w:rPr>
        <w:fldChar w:fldCharType="begin" w:fldLock="1"/>
      </w:r>
      <w:r>
        <w:rPr>
          <w:noProof/>
        </w:rPr>
        <w:instrText xml:space="preserve"> PAGEREF _Toc219199296 \h </w:instrText>
      </w:r>
      <w:r>
        <w:rPr>
          <w:noProof/>
        </w:rPr>
      </w:r>
      <w:r>
        <w:rPr>
          <w:noProof/>
        </w:rPr>
        <w:fldChar w:fldCharType="separate"/>
      </w:r>
      <w:r>
        <w:rPr>
          <w:noProof/>
        </w:rPr>
        <w:t>14</w:t>
      </w:r>
      <w:r>
        <w:rPr>
          <w:noProof/>
        </w:rPr>
        <w:fldChar w:fldCharType="end"/>
      </w:r>
    </w:p>
    <w:p w14:paraId="173AB2E3" w14:textId="19C680B3"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_Toc219199297 \h </w:instrText>
      </w:r>
      <w:r>
        <w:rPr>
          <w:noProof/>
        </w:rPr>
      </w:r>
      <w:r>
        <w:rPr>
          <w:noProof/>
        </w:rPr>
        <w:fldChar w:fldCharType="separate"/>
      </w:r>
      <w:r>
        <w:rPr>
          <w:noProof/>
        </w:rPr>
        <w:t>14</w:t>
      </w:r>
      <w:r>
        <w:rPr>
          <w:noProof/>
        </w:rPr>
        <w:fldChar w:fldCharType="end"/>
      </w:r>
    </w:p>
    <w:p w14:paraId="41ED7187" w14:textId="20CB6840"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Remove MFAF configuration</w:t>
      </w:r>
      <w:r>
        <w:rPr>
          <w:noProof/>
        </w:rPr>
        <w:tab/>
      </w:r>
      <w:r>
        <w:rPr>
          <w:noProof/>
        </w:rPr>
        <w:fldChar w:fldCharType="begin" w:fldLock="1"/>
      </w:r>
      <w:r>
        <w:rPr>
          <w:noProof/>
        </w:rPr>
        <w:instrText xml:space="preserve"> PAGEREF _Toc219199298 \h </w:instrText>
      </w:r>
      <w:r>
        <w:rPr>
          <w:noProof/>
        </w:rPr>
      </w:r>
      <w:r>
        <w:rPr>
          <w:noProof/>
        </w:rPr>
        <w:fldChar w:fldCharType="separate"/>
      </w:r>
      <w:r>
        <w:rPr>
          <w:noProof/>
        </w:rPr>
        <w:t>14</w:t>
      </w:r>
      <w:r>
        <w:rPr>
          <w:noProof/>
        </w:rPr>
        <w:fldChar w:fldCharType="end"/>
      </w:r>
    </w:p>
    <w:p w14:paraId="4D291153" w14:textId="493DC741" w:rsidR="00CF6CE5" w:rsidRDefault="00CF6CE5">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Nmfaf_3caDataManagement Service</w:t>
      </w:r>
      <w:r>
        <w:rPr>
          <w:noProof/>
        </w:rPr>
        <w:tab/>
      </w:r>
      <w:r>
        <w:rPr>
          <w:noProof/>
        </w:rPr>
        <w:fldChar w:fldCharType="begin" w:fldLock="1"/>
      </w:r>
      <w:r>
        <w:rPr>
          <w:noProof/>
        </w:rPr>
        <w:instrText xml:space="preserve"> PAGEREF _Toc219199299 \h </w:instrText>
      </w:r>
      <w:r>
        <w:rPr>
          <w:noProof/>
        </w:rPr>
      </w:r>
      <w:r>
        <w:rPr>
          <w:noProof/>
        </w:rPr>
        <w:fldChar w:fldCharType="separate"/>
      </w:r>
      <w:r>
        <w:rPr>
          <w:noProof/>
        </w:rPr>
        <w:t>15</w:t>
      </w:r>
      <w:r>
        <w:rPr>
          <w:noProof/>
        </w:rPr>
        <w:fldChar w:fldCharType="end"/>
      </w:r>
    </w:p>
    <w:p w14:paraId="3B8A695B" w14:textId="6209DABE"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_Toc219199300 \h </w:instrText>
      </w:r>
      <w:r>
        <w:rPr>
          <w:noProof/>
        </w:rPr>
      </w:r>
      <w:r>
        <w:rPr>
          <w:noProof/>
        </w:rPr>
        <w:fldChar w:fldCharType="separate"/>
      </w:r>
      <w:r>
        <w:rPr>
          <w:noProof/>
        </w:rPr>
        <w:t>15</w:t>
      </w:r>
      <w:r>
        <w:rPr>
          <w:noProof/>
        </w:rPr>
        <w:fldChar w:fldCharType="end"/>
      </w:r>
    </w:p>
    <w:p w14:paraId="47F8977C" w14:textId="053DF398"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_Toc219199301 \h </w:instrText>
      </w:r>
      <w:r>
        <w:rPr>
          <w:noProof/>
        </w:rPr>
      </w:r>
      <w:r>
        <w:rPr>
          <w:noProof/>
        </w:rPr>
        <w:fldChar w:fldCharType="separate"/>
      </w:r>
      <w:r>
        <w:rPr>
          <w:noProof/>
        </w:rPr>
        <w:t>15</w:t>
      </w:r>
      <w:r>
        <w:rPr>
          <w:noProof/>
        </w:rPr>
        <w:fldChar w:fldCharType="end"/>
      </w:r>
    </w:p>
    <w:p w14:paraId="26D83834" w14:textId="611DA7C0"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_Toc219199302 \h </w:instrText>
      </w:r>
      <w:r>
        <w:rPr>
          <w:noProof/>
        </w:rPr>
      </w:r>
      <w:r>
        <w:rPr>
          <w:noProof/>
        </w:rPr>
        <w:fldChar w:fldCharType="separate"/>
      </w:r>
      <w:r>
        <w:rPr>
          <w:noProof/>
        </w:rPr>
        <w:t>15</w:t>
      </w:r>
      <w:r>
        <w:rPr>
          <w:noProof/>
        </w:rPr>
        <w:fldChar w:fldCharType="end"/>
      </w:r>
    </w:p>
    <w:p w14:paraId="4FF0F9A8" w14:textId="662A009C"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sidRPr="00854C19">
        <w:rPr>
          <w:noProof/>
          <w:lang w:val="en-US"/>
        </w:rPr>
        <w:t>4.3.</w:t>
      </w:r>
      <w:r w:rsidRPr="00854C19">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854C19">
        <w:rPr>
          <w:noProof/>
          <w:lang w:val="en-US"/>
        </w:rPr>
        <w:t>Network Functions</w:t>
      </w:r>
      <w:r>
        <w:rPr>
          <w:noProof/>
        </w:rPr>
        <w:tab/>
      </w:r>
      <w:r>
        <w:rPr>
          <w:noProof/>
        </w:rPr>
        <w:fldChar w:fldCharType="begin" w:fldLock="1"/>
      </w:r>
      <w:r>
        <w:rPr>
          <w:noProof/>
        </w:rPr>
        <w:instrText xml:space="preserve"> PAGEREF _Toc219199303 \h </w:instrText>
      </w:r>
      <w:r>
        <w:rPr>
          <w:noProof/>
        </w:rPr>
      </w:r>
      <w:r>
        <w:rPr>
          <w:noProof/>
        </w:rPr>
        <w:fldChar w:fldCharType="separate"/>
      </w:r>
      <w:r>
        <w:rPr>
          <w:noProof/>
        </w:rPr>
        <w:t>16</w:t>
      </w:r>
      <w:r>
        <w:rPr>
          <w:noProof/>
        </w:rPr>
        <w:fldChar w:fldCharType="end"/>
      </w:r>
    </w:p>
    <w:p w14:paraId="6AA688E8" w14:textId="136EE7C7"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sidRPr="00854C19">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_Toc219199304 \h </w:instrText>
      </w:r>
      <w:r>
        <w:rPr>
          <w:noProof/>
        </w:rPr>
      </w:r>
      <w:r>
        <w:rPr>
          <w:noProof/>
        </w:rPr>
        <w:fldChar w:fldCharType="separate"/>
      </w:r>
      <w:r>
        <w:rPr>
          <w:noProof/>
        </w:rPr>
        <w:t>16</w:t>
      </w:r>
      <w:r>
        <w:rPr>
          <w:noProof/>
        </w:rPr>
        <w:fldChar w:fldCharType="end"/>
      </w:r>
    </w:p>
    <w:p w14:paraId="11DF152F" w14:textId="47D8E621"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_Toc219199305 \h </w:instrText>
      </w:r>
      <w:r>
        <w:rPr>
          <w:noProof/>
        </w:rPr>
      </w:r>
      <w:r>
        <w:rPr>
          <w:noProof/>
        </w:rPr>
        <w:fldChar w:fldCharType="separate"/>
      </w:r>
      <w:r>
        <w:rPr>
          <w:noProof/>
        </w:rPr>
        <w:t>16</w:t>
      </w:r>
      <w:r>
        <w:rPr>
          <w:noProof/>
        </w:rPr>
        <w:fldChar w:fldCharType="end"/>
      </w:r>
    </w:p>
    <w:p w14:paraId="363C6AF1" w14:textId="3CAE8B5B"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_Toc219199306 \h </w:instrText>
      </w:r>
      <w:r>
        <w:rPr>
          <w:noProof/>
        </w:rPr>
      </w:r>
      <w:r>
        <w:rPr>
          <w:noProof/>
        </w:rPr>
        <w:fldChar w:fldCharType="separate"/>
      </w:r>
      <w:r>
        <w:rPr>
          <w:noProof/>
        </w:rPr>
        <w:t>16</w:t>
      </w:r>
      <w:r>
        <w:rPr>
          <w:noProof/>
        </w:rPr>
        <w:fldChar w:fldCharType="end"/>
      </w:r>
    </w:p>
    <w:p w14:paraId="46DF623D" w14:textId="19A3EF6F"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_Toc219199307 \h </w:instrText>
      </w:r>
      <w:r>
        <w:rPr>
          <w:noProof/>
        </w:rPr>
      </w:r>
      <w:r>
        <w:rPr>
          <w:noProof/>
        </w:rPr>
        <w:fldChar w:fldCharType="separate"/>
      </w:r>
      <w:r>
        <w:rPr>
          <w:noProof/>
        </w:rPr>
        <w:t>16</w:t>
      </w:r>
      <w:r>
        <w:rPr>
          <w:noProof/>
        </w:rPr>
        <w:fldChar w:fldCharType="end"/>
      </w:r>
    </w:p>
    <w:p w14:paraId="02C88AF7" w14:textId="4D8924E1"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lang w:eastAsia="ko-KR"/>
        </w:rPr>
        <w:t>Nmfaf_3caDataManagement_Fetch</w:t>
      </w:r>
      <w:r>
        <w:rPr>
          <w:noProof/>
        </w:rPr>
        <w:t xml:space="preserve"> service operation</w:t>
      </w:r>
      <w:r>
        <w:rPr>
          <w:noProof/>
        </w:rPr>
        <w:tab/>
      </w:r>
      <w:r>
        <w:rPr>
          <w:noProof/>
        </w:rPr>
        <w:fldChar w:fldCharType="begin" w:fldLock="1"/>
      </w:r>
      <w:r>
        <w:rPr>
          <w:noProof/>
        </w:rPr>
        <w:instrText xml:space="preserve"> PAGEREF _Toc219199308 \h </w:instrText>
      </w:r>
      <w:r>
        <w:rPr>
          <w:noProof/>
        </w:rPr>
      </w:r>
      <w:r>
        <w:rPr>
          <w:noProof/>
        </w:rPr>
        <w:fldChar w:fldCharType="separate"/>
      </w:r>
      <w:r>
        <w:rPr>
          <w:noProof/>
        </w:rPr>
        <w:t>17</w:t>
      </w:r>
      <w:r>
        <w:rPr>
          <w:noProof/>
        </w:rPr>
        <w:fldChar w:fldCharType="end"/>
      </w:r>
    </w:p>
    <w:p w14:paraId="6287E02C" w14:textId="6313D692"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_Toc219199309 \h </w:instrText>
      </w:r>
      <w:r>
        <w:rPr>
          <w:noProof/>
        </w:rPr>
      </w:r>
      <w:r>
        <w:rPr>
          <w:noProof/>
        </w:rPr>
        <w:fldChar w:fldCharType="separate"/>
      </w:r>
      <w:r>
        <w:rPr>
          <w:noProof/>
        </w:rPr>
        <w:t>17</w:t>
      </w:r>
      <w:r>
        <w:rPr>
          <w:noProof/>
        </w:rPr>
        <w:fldChar w:fldCharType="end"/>
      </w:r>
    </w:p>
    <w:p w14:paraId="11AFEBE7" w14:textId="3ADEC00B"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lang w:eastAsia="ja-JP"/>
        </w:rPr>
        <w:t>Retrieve data or analytics from the MFAF</w:t>
      </w:r>
      <w:r>
        <w:rPr>
          <w:noProof/>
        </w:rPr>
        <w:tab/>
      </w:r>
      <w:r>
        <w:rPr>
          <w:noProof/>
        </w:rPr>
        <w:fldChar w:fldCharType="begin" w:fldLock="1"/>
      </w:r>
      <w:r>
        <w:rPr>
          <w:noProof/>
        </w:rPr>
        <w:instrText xml:space="preserve"> PAGEREF _Toc219199310 \h </w:instrText>
      </w:r>
      <w:r>
        <w:rPr>
          <w:noProof/>
        </w:rPr>
      </w:r>
      <w:r>
        <w:rPr>
          <w:noProof/>
        </w:rPr>
        <w:fldChar w:fldCharType="separate"/>
      </w:r>
      <w:r>
        <w:rPr>
          <w:noProof/>
        </w:rPr>
        <w:t>17</w:t>
      </w:r>
      <w:r>
        <w:rPr>
          <w:noProof/>
        </w:rPr>
        <w:fldChar w:fldCharType="end"/>
      </w:r>
    </w:p>
    <w:p w14:paraId="24F9C753" w14:textId="04823450"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4.3.2.2A</w:t>
      </w:r>
      <w:r>
        <w:rPr>
          <w:rFonts w:asciiTheme="minorHAnsi" w:eastAsiaTheme="minorEastAsia" w:hAnsiTheme="minorHAnsi" w:cstheme="minorBidi"/>
          <w:noProof/>
          <w:kern w:val="2"/>
          <w:sz w:val="24"/>
          <w:szCs w:val="24"/>
          <w:lang w:eastAsia="en-GB"/>
          <w14:ligatures w14:val="standardContextual"/>
        </w:rPr>
        <w:tab/>
      </w:r>
      <w:r>
        <w:rPr>
          <w:noProof/>
          <w:lang w:eastAsia="ko-KR"/>
        </w:rPr>
        <w:t>Nmfaf_3caDataManagement_Subscribe</w:t>
      </w:r>
      <w:r>
        <w:rPr>
          <w:noProof/>
        </w:rPr>
        <w:t xml:space="preserve"> service operation</w:t>
      </w:r>
      <w:r>
        <w:rPr>
          <w:noProof/>
        </w:rPr>
        <w:tab/>
      </w:r>
      <w:r>
        <w:rPr>
          <w:noProof/>
        </w:rPr>
        <w:fldChar w:fldCharType="begin" w:fldLock="1"/>
      </w:r>
      <w:r>
        <w:rPr>
          <w:noProof/>
        </w:rPr>
        <w:instrText xml:space="preserve"> PAGEREF _Toc219199311 \h </w:instrText>
      </w:r>
      <w:r>
        <w:rPr>
          <w:noProof/>
        </w:rPr>
      </w:r>
      <w:r>
        <w:rPr>
          <w:noProof/>
        </w:rPr>
        <w:fldChar w:fldCharType="separate"/>
      </w:r>
      <w:r>
        <w:rPr>
          <w:noProof/>
        </w:rPr>
        <w:t>17</w:t>
      </w:r>
      <w:r>
        <w:rPr>
          <w:noProof/>
        </w:rPr>
        <w:fldChar w:fldCharType="end"/>
      </w:r>
    </w:p>
    <w:p w14:paraId="1D607CCB" w14:textId="138D872C"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lang w:eastAsia="ko-KR"/>
        </w:rPr>
        <w:t>Nmfaf_3caDataManagement_Notify</w:t>
      </w:r>
      <w:r>
        <w:rPr>
          <w:noProof/>
        </w:rPr>
        <w:t xml:space="preserve"> service operation</w:t>
      </w:r>
      <w:r>
        <w:rPr>
          <w:noProof/>
        </w:rPr>
        <w:tab/>
      </w:r>
      <w:r>
        <w:rPr>
          <w:noProof/>
        </w:rPr>
        <w:fldChar w:fldCharType="begin" w:fldLock="1"/>
      </w:r>
      <w:r>
        <w:rPr>
          <w:noProof/>
        </w:rPr>
        <w:instrText xml:space="preserve"> PAGEREF _Toc219199312 \h </w:instrText>
      </w:r>
      <w:r>
        <w:rPr>
          <w:noProof/>
        </w:rPr>
      </w:r>
      <w:r>
        <w:rPr>
          <w:noProof/>
        </w:rPr>
        <w:fldChar w:fldCharType="separate"/>
      </w:r>
      <w:r>
        <w:rPr>
          <w:noProof/>
        </w:rPr>
        <w:t>18</w:t>
      </w:r>
      <w:r>
        <w:rPr>
          <w:noProof/>
        </w:rPr>
        <w:fldChar w:fldCharType="end"/>
      </w:r>
    </w:p>
    <w:p w14:paraId="19A02FB8" w14:textId="5CCACD06"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4.3.2.3.1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_Toc219199313 \h </w:instrText>
      </w:r>
      <w:r>
        <w:rPr>
          <w:noProof/>
        </w:rPr>
      </w:r>
      <w:r>
        <w:rPr>
          <w:noProof/>
        </w:rPr>
        <w:fldChar w:fldCharType="separate"/>
      </w:r>
      <w:r>
        <w:rPr>
          <w:noProof/>
        </w:rPr>
        <w:t>18</w:t>
      </w:r>
      <w:r>
        <w:rPr>
          <w:noProof/>
        </w:rPr>
        <w:fldChar w:fldCharType="end"/>
      </w:r>
    </w:p>
    <w:p w14:paraId="3153739F" w14:textId="013D0533"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4.3.2.3.2</w:t>
      </w:r>
      <w:r>
        <w:rPr>
          <w:rFonts w:asciiTheme="minorHAnsi" w:eastAsiaTheme="minorEastAsia" w:hAnsiTheme="minorHAnsi" w:cstheme="minorBidi"/>
          <w:noProof/>
          <w:kern w:val="2"/>
          <w:sz w:val="24"/>
          <w:szCs w:val="24"/>
          <w:lang w:eastAsia="en-GB"/>
          <w14:ligatures w14:val="standardContextual"/>
        </w:rPr>
        <w:tab/>
      </w:r>
      <w:r>
        <w:rPr>
          <w:noProof/>
        </w:rPr>
        <w:t>Notification about the subscribed data or analytics</w:t>
      </w:r>
      <w:r>
        <w:rPr>
          <w:noProof/>
        </w:rPr>
        <w:tab/>
      </w:r>
      <w:r>
        <w:rPr>
          <w:noProof/>
        </w:rPr>
        <w:fldChar w:fldCharType="begin" w:fldLock="1"/>
      </w:r>
      <w:r>
        <w:rPr>
          <w:noProof/>
        </w:rPr>
        <w:instrText xml:space="preserve"> PAGEREF _Toc219199314 \h </w:instrText>
      </w:r>
      <w:r>
        <w:rPr>
          <w:noProof/>
        </w:rPr>
      </w:r>
      <w:r>
        <w:rPr>
          <w:noProof/>
        </w:rPr>
        <w:fldChar w:fldCharType="separate"/>
      </w:r>
      <w:r>
        <w:rPr>
          <w:noProof/>
        </w:rPr>
        <w:t>18</w:t>
      </w:r>
      <w:r>
        <w:rPr>
          <w:noProof/>
        </w:rPr>
        <w:fldChar w:fldCharType="end"/>
      </w:r>
    </w:p>
    <w:p w14:paraId="69876311" w14:textId="369C62BA" w:rsidR="00CF6CE5" w:rsidRDefault="00CF6CE5">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Nmfaf_ContextManagement Service</w:t>
      </w:r>
      <w:r>
        <w:rPr>
          <w:noProof/>
        </w:rPr>
        <w:tab/>
      </w:r>
      <w:r>
        <w:rPr>
          <w:noProof/>
        </w:rPr>
        <w:fldChar w:fldCharType="begin" w:fldLock="1"/>
      </w:r>
      <w:r>
        <w:rPr>
          <w:noProof/>
        </w:rPr>
        <w:instrText xml:space="preserve"> PAGEREF _Toc219199315 \h </w:instrText>
      </w:r>
      <w:r>
        <w:rPr>
          <w:noProof/>
        </w:rPr>
      </w:r>
      <w:r>
        <w:rPr>
          <w:noProof/>
        </w:rPr>
        <w:fldChar w:fldCharType="separate"/>
      </w:r>
      <w:r>
        <w:rPr>
          <w:noProof/>
        </w:rPr>
        <w:t>19</w:t>
      </w:r>
      <w:r>
        <w:rPr>
          <w:noProof/>
        </w:rPr>
        <w:fldChar w:fldCharType="end"/>
      </w:r>
    </w:p>
    <w:p w14:paraId="09F067E2" w14:textId="779643E1"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_Toc219199316 \h </w:instrText>
      </w:r>
      <w:r>
        <w:rPr>
          <w:noProof/>
        </w:rPr>
      </w:r>
      <w:r>
        <w:rPr>
          <w:noProof/>
        </w:rPr>
        <w:fldChar w:fldCharType="separate"/>
      </w:r>
      <w:r>
        <w:rPr>
          <w:noProof/>
        </w:rPr>
        <w:t>19</w:t>
      </w:r>
      <w:r>
        <w:rPr>
          <w:noProof/>
        </w:rPr>
        <w:fldChar w:fldCharType="end"/>
      </w:r>
    </w:p>
    <w:p w14:paraId="66CE015F" w14:textId="3D577331"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4.4.1.1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_Toc219199317 \h </w:instrText>
      </w:r>
      <w:r>
        <w:rPr>
          <w:noProof/>
        </w:rPr>
      </w:r>
      <w:r>
        <w:rPr>
          <w:noProof/>
        </w:rPr>
        <w:fldChar w:fldCharType="separate"/>
      </w:r>
      <w:r>
        <w:rPr>
          <w:noProof/>
        </w:rPr>
        <w:t>19</w:t>
      </w:r>
      <w:r>
        <w:rPr>
          <w:noProof/>
        </w:rPr>
        <w:fldChar w:fldCharType="end"/>
      </w:r>
    </w:p>
    <w:p w14:paraId="0817832A" w14:textId="78121495"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4.4.1.2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_Toc219199318 \h </w:instrText>
      </w:r>
      <w:r>
        <w:rPr>
          <w:noProof/>
        </w:rPr>
      </w:r>
      <w:r>
        <w:rPr>
          <w:noProof/>
        </w:rPr>
        <w:fldChar w:fldCharType="separate"/>
      </w:r>
      <w:r>
        <w:rPr>
          <w:noProof/>
        </w:rPr>
        <w:t>19</w:t>
      </w:r>
      <w:r>
        <w:rPr>
          <w:noProof/>
        </w:rPr>
        <w:fldChar w:fldCharType="end"/>
      </w:r>
    </w:p>
    <w:p w14:paraId="090F9A15" w14:textId="3F293464"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4.4.1.3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_Toc219199319 \h </w:instrText>
      </w:r>
      <w:r>
        <w:rPr>
          <w:noProof/>
        </w:rPr>
      </w:r>
      <w:r>
        <w:rPr>
          <w:noProof/>
        </w:rPr>
        <w:fldChar w:fldCharType="separate"/>
      </w:r>
      <w:r>
        <w:rPr>
          <w:noProof/>
        </w:rPr>
        <w:t>20</w:t>
      </w:r>
      <w:r>
        <w:rPr>
          <w:noProof/>
        </w:rPr>
        <w:fldChar w:fldCharType="end"/>
      </w:r>
    </w:p>
    <w:p w14:paraId="3696D778" w14:textId="61B81790"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4.4.1.3.1</w:t>
      </w:r>
      <w:r>
        <w:rPr>
          <w:rFonts w:asciiTheme="minorHAnsi" w:eastAsiaTheme="minorEastAsia" w:hAnsiTheme="minorHAnsi" w:cstheme="minorBidi"/>
          <w:noProof/>
          <w:kern w:val="2"/>
          <w:sz w:val="24"/>
          <w:szCs w:val="24"/>
          <w:lang w:eastAsia="en-GB"/>
          <w14:ligatures w14:val="standardContextual"/>
        </w:rPr>
        <w:tab/>
      </w:r>
      <w:r>
        <w:rPr>
          <w:noProof/>
        </w:rPr>
        <w:t>Messaging Framework Adaptor Function (MFAF)</w:t>
      </w:r>
      <w:r>
        <w:rPr>
          <w:noProof/>
        </w:rPr>
        <w:tab/>
      </w:r>
      <w:r>
        <w:rPr>
          <w:noProof/>
        </w:rPr>
        <w:fldChar w:fldCharType="begin" w:fldLock="1"/>
      </w:r>
      <w:r>
        <w:rPr>
          <w:noProof/>
        </w:rPr>
        <w:instrText xml:space="preserve"> PAGEREF _Toc219199320 \h </w:instrText>
      </w:r>
      <w:r>
        <w:rPr>
          <w:noProof/>
        </w:rPr>
      </w:r>
      <w:r>
        <w:rPr>
          <w:noProof/>
        </w:rPr>
        <w:fldChar w:fldCharType="separate"/>
      </w:r>
      <w:r>
        <w:rPr>
          <w:noProof/>
        </w:rPr>
        <w:t>20</w:t>
      </w:r>
      <w:r>
        <w:rPr>
          <w:noProof/>
        </w:rPr>
        <w:fldChar w:fldCharType="end"/>
      </w:r>
    </w:p>
    <w:p w14:paraId="53D4E724" w14:textId="610B70B5"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4.4.1.3.2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_Toc219199321 \h </w:instrText>
      </w:r>
      <w:r>
        <w:rPr>
          <w:noProof/>
        </w:rPr>
      </w:r>
      <w:r>
        <w:rPr>
          <w:noProof/>
        </w:rPr>
        <w:fldChar w:fldCharType="separate"/>
      </w:r>
      <w:r>
        <w:rPr>
          <w:noProof/>
        </w:rPr>
        <w:t>20</w:t>
      </w:r>
      <w:r>
        <w:rPr>
          <w:noProof/>
        </w:rPr>
        <w:fldChar w:fldCharType="end"/>
      </w:r>
    </w:p>
    <w:p w14:paraId="29B43409" w14:textId="1B10807B"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_Toc219199322 \h </w:instrText>
      </w:r>
      <w:r>
        <w:rPr>
          <w:noProof/>
        </w:rPr>
      </w:r>
      <w:r>
        <w:rPr>
          <w:noProof/>
        </w:rPr>
        <w:fldChar w:fldCharType="separate"/>
      </w:r>
      <w:r>
        <w:rPr>
          <w:noProof/>
        </w:rPr>
        <w:t>20</w:t>
      </w:r>
      <w:r>
        <w:rPr>
          <w:noProof/>
        </w:rPr>
        <w:fldChar w:fldCharType="end"/>
      </w:r>
    </w:p>
    <w:p w14:paraId="013CFC97" w14:textId="03AC0784"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4.4.2.1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_Toc219199323 \h </w:instrText>
      </w:r>
      <w:r>
        <w:rPr>
          <w:noProof/>
        </w:rPr>
      </w:r>
      <w:r>
        <w:rPr>
          <w:noProof/>
        </w:rPr>
        <w:fldChar w:fldCharType="separate"/>
      </w:r>
      <w:r>
        <w:rPr>
          <w:noProof/>
        </w:rPr>
        <w:t>20</w:t>
      </w:r>
      <w:r>
        <w:rPr>
          <w:noProof/>
        </w:rPr>
        <w:fldChar w:fldCharType="end"/>
      </w:r>
    </w:p>
    <w:p w14:paraId="1BB2CCA1" w14:textId="671A5C98"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4.4.2.2</w:t>
      </w:r>
      <w:r>
        <w:rPr>
          <w:rFonts w:asciiTheme="minorHAnsi" w:eastAsiaTheme="minorEastAsia" w:hAnsiTheme="minorHAnsi" w:cstheme="minorBidi"/>
          <w:noProof/>
          <w:kern w:val="2"/>
          <w:sz w:val="24"/>
          <w:szCs w:val="24"/>
          <w:lang w:eastAsia="en-GB"/>
          <w14:ligatures w14:val="standardContextual"/>
        </w:rPr>
        <w:tab/>
      </w:r>
      <w:r>
        <w:rPr>
          <w:noProof/>
        </w:rPr>
        <w:t>Nmfaf_ContextManagement_Transfer service operation</w:t>
      </w:r>
      <w:r>
        <w:rPr>
          <w:noProof/>
        </w:rPr>
        <w:tab/>
      </w:r>
      <w:r>
        <w:rPr>
          <w:noProof/>
        </w:rPr>
        <w:fldChar w:fldCharType="begin" w:fldLock="1"/>
      </w:r>
      <w:r>
        <w:rPr>
          <w:noProof/>
        </w:rPr>
        <w:instrText xml:space="preserve"> PAGEREF _Toc219199324 \h </w:instrText>
      </w:r>
      <w:r>
        <w:rPr>
          <w:noProof/>
        </w:rPr>
      </w:r>
      <w:r>
        <w:rPr>
          <w:noProof/>
        </w:rPr>
        <w:fldChar w:fldCharType="separate"/>
      </w:r>
      <w:r>
        <w:rPr>
          <w:noProof/>
        </w:rPr>
        <w:t>20</w:t>
      </w:r>
      <w:r>
        <w:rPr>
          <w:noProof/>
        </w:rPr>
        <w:fldChar w:fldCharType="end"/>
      </w:r>
    </w:p>
    <w:p w14:paraId="3560F091" w14:textId="4FBB3C27"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4.4.2.2.1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_Toc219199325 \h </w:instrText>
      </w:r>
      <w:r>
        <w:rPr>
          <w:noProof/>
        </w:rPr>
      </w:r>
      <w:r>
        <w:rPr>
          <w:noProof/>
        </w:rPr>
        <w:fldChar w:fldCharType="separate"/>
      </w:r>
      <w:r>
        <w:rPr>
          <w:noProof/>
        </w:rPr>
        <w:t>20</w:t>
      </w:r>
      <w:r>
        <w:rPr>
          <w:noProof/>
        </w:rPr>
        <w:fldChar w:fldCharType="end"/>
      </w:r>
    </w:p>
    <w:p w14:paraId="62F9B2DE" w14:textId="52D0CA88"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4.4.2.2.2</w:t>
      </w:r>
      <w:r>
        <w:rPr>
          <w:rFonts w:asciiTheme="minorHAnsi" w:eastAsiaTheme="minorEastAsia" w:hAnsiTheme="minorHAnsi" w:cstheme="minorBidi"/>
          <w:noProof/>
          <w:kern w:val="2"/>
          <w:sz w:val="24"/>
          <w:szCs w:val="24"/>
          <w:lang w:eastAsia="en-GB"/>
          <w14:ligatures w14:val="standardContextual"/>
        </w:rPr>
        <w:tab/>
      </w:r>
      <w:r>
        <w:rPr>
          <w:noProof/>
        </w:rPr>
        <w:t>Transferring  MFAF configurations</w:t>
      </w:r>
      <w:r>
        <w:rPr>
          <w:noProof/>
        </w:rPr>
        <w:tab/>
      </w:r>
      <w:r>
        <w:rPr>
          <w:noProof/>
        </w:rPr>
        <w:fldChar w:fldCharType="begin" w:fldLock="1"/>
      </w:r>
      <w:r>
        <w:rPr>
          <w:noProof/>
        </w:rPr>
        <w:instrText xml:space="preserve"> PAGEREF _Toc219199326 \h </w:instrText>
      </w:r>
      <w:r>
        <w:rPr>
          <w:noProof/>
        </w:rPr>
      </w:r>
      <w:r>
        <w:rPr>
          <w:noProof/>
        </w:rPr>
        <w:fldChar w:fldCharType="separate"/>
      </w:r>
      <w:r>
        <w:rPr>
          <w:noProof/>
        </w:rPr>
        <w:t>20</w:t>
      </w:r>
      <w:r>
        <w:rPr>
          <w:noProof/>
        </w:rPr>
        <w:fldChar w:fldCharType="end"/>
      </w:r>
    </w:p>
    <w:p w14:paraId="204FDC15" w14:textId="48E0EA31" w:rsidR="00CF6CE5" w:rsidRDefault="00CF6CE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_Toc219199327 \h </w:instrText>
      </w:r>
      <w:r>
        <w:rPr>
          <w:noProof/>
        </w:rPr>
      </w:r>
      <w:r>
        <w:rPr>
          <w:noProof/>
        </w:rPr>
        <w:fldChar w:fldCharType="separate"/>
      </w:r>
      <w:r>
        <w:rPr>
          <w:noProof/>
        </w:rPr>
        <w:t>21</w:t>
      </w:r>
      <w:r>
        <w:rPr>
          <w:noProof/>
        </w:rPr>
        <w:fldChar w:fldCharType="end"/>
      </w:r>
    </w:p>
    <w:p w14:paraId="32BAE34D" w14:textId="4DAD5A25" w:rsidR="00CF6CE5" w:rsidRDefault="00CF6CE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Nmfaf_3daDataManagement Service API</w:t>
      </w:r>
      <w:r>
        <w:rPr>
          <w:noProof/>
        </w:rPr>
        <w:tab/>
      </w:r>
      <w:r>
        <w:rPr>
          <w:noProof/>
        </w:rPr>
        <w:fldChar w:fldCharType="begin" w:fldLock="1"/>
      </w:r>
      <w:r>
        <w:rPr>
          <w:noProof/>
        </w:rPr>
        <w:instrText xml:space="preserve"> PAGEREF _Toc219199328 \h </w:instrText>
      </w:r>
      <w:r>
        <w:rPr>
          <w:noProof/>
        </w:rPr>
      </w:r>
      <w:r>
        <w:rPr>
          <w:noProof/>
        </w:rPr>
        <w:fldChar w:fldCharType="separate"/>
      </w:r>
      <w:r>
        <w:rPr>
          <w:noProof/>
        </w:rPr>
        <w:t>21</w:t>
      </w:r>
      <w:r>
        <w:rPr>
          <w:noProof/>
        </w:rPr>
        <w:fldChar w:fldCharType="end"/>
      </w:r>
    </w:p>
    <w:p w14:paraId="46AEDA5D" w14:textId="4A0CF9EE"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_Toc219199329 \h </w:instrText>
      </w:r>
      <w:r>
        <w:rPr>
          <w:noProof/>
        </w:rPr>
      </w:r>
      <w:r>
        <w:rPr>
          <w:noProof/>
        </w:rPr>
        <w:fldChar w:fldCharType="separate"/>
      </w:r>
      <w:r>
        <w:rPr>
          <w:noProof/>
        </w:rPr>
        <w:t>21</w:t>
      </w:r>
      <w:r>
        <w:rPr>
          <w:noProof/>
        </w:rPr>
        <w:fldChar w:fldCharType="end"/>
      </w:r>
    </w:p>
    <w:p w14:paraId="3CFBF003" w14:textId="31966B24"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_Toc219199330 \h </w:instrText>
      </w:r>
      <w:r>
        <w:rPr>
          <w:noProof/>
        </w:rPr>
      </w:r>
      <w:r>
        <w:rPr>
          <w:noProof/>
        </w:rPr>
        <w:fldChar w:fldCharType="separate"/>
      </w:r>
      <w:r>
        <w:rPr>
          <w:noProof/>
        </w:rPr>
        <w:t>21</w:t>
      </w:r>
      <w:r>
        <w:rPr>
          <w:noProof/>
        </w:rPr>
        <w:fldChar w:fldCharType="end"/>
      </w:r>
    </w:p>
    <w:p w14:paraId="28336ED8" w14:textId="762C1CE7"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_Toc219199331 \h </w:instrText>
      </w:r>
      <w:r>
        <w:rPr>
          <w:noProof/>
        </w:rPr>
      </w:r>
      <w:r>
        <w:rPr>
          <w:noProof/>
        </w:rPr>
        <w:fldChar w:fldCharType="separate"/>
      </w:r>
      <w:r>
        <w:rPr>
          <w:noProof/>
        </w:rPr>
        <w:t>21</w:t>
      </w:r>
      <w:r>
        <w:rPr>
          <w:noProof/>
        </w:rPr>
        <w:fldChar w:fldCharType="end"/>
      </w:r>
    </w:p>
    <w:p w14:paraId="58302072" w14:textId="4A36D7F9"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_Toc219199332 \h </w:instrText>
      </w:r>
      <w:r>
        <w:rPr>
          <w:noProof/>
        </w:rPr>
      </w:r>
      <w:r>
        <w:rPr>
          <w:noProof/>
        </w:rPr>
        <w:fldChar w:fldCharType="separate"/>
      </w:r>
      <w:r>
        <w:rPr>
          <w:noProof/>
        </w:rPr>
        <w:t>21</w:t>
      </w:r>
      <w:r>
        <w:rPr>
          <w:noProof/>
        </w:rPr>
        <w:fldChar w:fldCharType="end"/>
      </w:r>
    </w:p>
    <w:p w14:paraId="4959964C" w14:textId="1B2051B9"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_Toc219199333 \h </w:instrText>
      </w:r>
      <w:r>
        <w:rPr>
          <w:noProof/>
        </w:rPr>
      </w:r>
      <w:r>
        <w:rPr>
          <w:noProof/>
        </w:rPr>
        <w:fldChar w:fldCharType="separate"/>
      </w:r>
      <w:r>
        <w:rPr>
          <w:noProof/>
        </w:rPr>
        <w:t>21</w:t>
      </w:r>
      <w:r>
        <w:rPr>
          <w:noProof/>
        </w:rPr>
        <w:fldChar w:fldCharType="end"/>
      </w:r>
    </w:p>
    <w:p w14:paraId="0CE7B622" w14:textId="0F83C654"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_Toc219199334 \h </w:instrText>
      </w:r>
      <w:r>
        <w:rPr>
          <w:noProof/>
        </w:rPr>
      </w:r>
      <w:r>
        <w:rPr>
          <w:noProof/>
        </w:rPr>
        <w:fldChar w:fldCharType="separate"/>
      </w:r>
      <w:r>
        <w:rPr>
          <w:noProof/>
        </w:rPr>
        <w:t>22</w:t>
      </w:r>
      <w:r>
        <w:rPr>
          <w:noProof/>
        </w:rPr>
        <w:fldChar w:fldCharType="end"/>
      </w:r>
    </w:p>
    <w:p w14:paraId="3042E5A2" w14:textId="66137A7C"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_Toc219199335 \h </w:instrText>
      </w:r>
      <w:r>
        <w:rPr>
          <w:noProof/>
        </w:rPr>
      </w:r>
      <w:r>
        <w:rPr>
          <w:noProof/>
        </w:rPr>
        <w:fldChar w:fldCharType="separate"/>
      </w:r>
      <w:r>
        <w:rPr>
          <w:noProof/>
        </w:rPr>
        <w:t>22</w:t>
      </w:r>
      <w:r>
        <w:rPr>
          <w:noProof/>
        </w:rPr>
        <w:fldChar w:fldCharType="end"/>
      </w:r>
    </w:p>
    <w:p w14:paraId="117042EF" w14:textId="31BCB76A"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_Toc219199336 \h </w:instrText>
      </w:r>
      <w:r>
        <w:rPr>
          <w:noProof/>
        </w:rPr>
      </w:r>
      <w:r>
        <w:rPr>
          <w:noProof/>
        </w:rPr>
        <w:fldChar w:fldCharType="separate"/>
      </w:r>
      <w:r>
        <w:rPr>
          <w:noProof/>
        </w:rPr>
        <w:t>22</w:t>
      </w:r>
      <w:r>
        <w:rPr>
          <w:noProof/>
        </w:rPr>
        <w:fldChar w:fldCharType="end"/>
      </w:r>
    </w:p>
    <w:p w14:paraId="1AC47E74" w14:textId="21154A61"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_Toc219199337 \h </w:instrText>
      </w:r>
      <w:r>
        <w:rPr>
          <w:noProof/>
        </w:rPr>
      </w:r>
      <w:r>
        <w:rPr>
          <w:noProof/>
        </w:rPr>
        <w:fldChar w:fldCharType="separate"/>
      </w:r>
      <w:r>
        <w:rPr>
          <w:noProof/>
        </w:rPr>
        <w:t>22</w:t>
      </w:r>
      <w:r>
        <w:rPr>
          <w:noProof/>
        </w:rPr>
        <w:fldChar w:fldCharType="end"/>
      </w:r>
    </w:p>
    <w:p w14:paraId="7F33E162" w14:textId="66F1FCC7"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Resource: MFAF Configurations</w:t>
      </w:r>
      <w:r>
        <w:rPr>
          <w:noProof/>
        </w:rPr>
        <w:tab/>
      </w:r>
      <w:r>
        <w:rPr>
          <w:noProof/>
        </w:rPr>
        <w:fldChar w:fldCharType="begin" w:fldLock="1"/>
      </w:r>
      <w:r>
        <w:rPr>
          <w:noProof/>
        </w:rPr>
        <w:instrText xml:space="preserve"> PAGEREF _Toc219199338 \h </w:instrText>
      </w:r>
      <w:r>
        <w:rPr>
          <w:noProof/>
        </w:rPr>
      </w:r>
      <w:r>
        <w:rPr>
          <w:noProof/>
        </w:rPr>
        <w:fldChar w:fldCharType="separate"/>
      </w:r>
      <w:r>
        <w:rPr>
          <w:noProof/>
        </w:rPr>
        <w:t>22</w:t>
      </w:r>
      <w:r>
        <w:rPr>
          <w:noProof/>
        </w:rPr>
        <w:fldChar w:fldCharType="end"/>
      </w:r>
    </w:p>
    <w:p w14:paraId="045A641E" w14:textId="531EA8BB"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_Toc219199339 \h </w:instrText>
      </w:r>
      <w:r>
        <w:rPr>
          <w:noProof/>
        </w:rPr>
      </w:r>
      <w:r>
        <w:rPr>
          <w:noProof/>
        </w:rPr>
        <w:fldChar w:fldCharType="separate"/>
      </w:r>
      <w:r>
        <w:rPr>
          <w:noProof/>
        </w:rPr>
        <w:t>22</w:t>
      </w:r>
      <w:r>
        <w:rPr>
          <w:noProof/>
        </w:rPr>
        <w:fldChar w:fldCharType="end"/>
      </w:r>
    </w:p>
    <w:p w14:paraId="1ABF7B96" w14:textId="49878DF6"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_Toc219199340 \h </w:instrText>
      </w:r>
      <w:r>
        <w:rPr>
          <w:noProof/>
        </w:rPr>
      </w:r>
      <w:r>
        <w:rPr>
          <w:noProof/>
        </w:rPr>
        <w:fldChar w:fldCharType="separate"/>
      </w:r>
      <w:r>
        <w:rPr>
          <w:noProof/>
        </w:rPr>
        <w:t>23</w:t>
      </w:r>
      <w:r>
        <w:rPr>
          <w:noProof/>
        </w:rPr>
        <w:fldChar w:fldCharType="end"/>
      </w:r>
    </w:p>
    <w:p w14:paraId="3EF4F52C" w14:textId="5E05FC3C"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_Toc219199341 \h </w:instrText>
      </w:r>
      <w:r>
        <w:rPr>
          <w:noProof/>
        </w:rPr>
      </w:r>
      <w:r>
        <w:rPr>
          <w:noProof/>
        </w:rPr>
        <w:fldChar w:fldCharType="separate"/>
      </w:r>
      <w:r>
        <w:rPr>
          <w:noProof/>
        </w:rPr>
        <w:t>23</w:t>
      </w:r>
      <w:r>
        <w:rPr>
          <w:noProof/>
        </w:rPr>
        <w:fldChar w:fldCharType="end"/>
      </w:r>
    </w:p>
    <w:p w14:paraId="566E5DFE" w14:textId="75EA85C6"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_Toc219199342 \h </w:instrText>
      </w:r>
      <w:r>
        <w:rPr>
          <w:noProof/>
        </w:rPr>
      </w:r>
      <w:r>
        <w:rPr>
          <w:noProof/>
        </w:rPr>
        <w:fldChar w:fldCharType="separate"/>
      </w:r>
      <w:r>
        <w:rPr>
          <w:noProof/>
        </w:rPr>
        <w:t>23</w:t>
      </w:r>
      <w:r>
        <w:rPr>
          <w:noProof/>
        </w:rPr>
        <w:fldChar w:fldCharType="end"/>
      </w:r>
    </w:p>
    <w:p w14:paraId="6318BE46" w14:textId="4396114A"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Resource: Individual MFAF Configuration</w:t>
      </w:r>
      <w:r>
        <w:rPr>
          <w:noProof/>
        </w:rPr>
        <w:tab/>
      </w:r>
      <w:r>
        <w:rPr>
          <w:noProof/>
        </w:rPr>
        <w:fldChar w:fldCharType="begin" w:fldLock="1"/>
      </w:r>
      <w:r>
        <w:rPr>
          <w:noProof/>
        </w:rPr>
        <w:instrText xml:space="preserve"> PAGEREF _Toc219199343 \h </w:instrText>
      </w:r>
      <w:r>
        <w:rPr>
          <w:noProof/>
        </w:rPr>
      </w:r>
      <w:r>
        <w:rPr>
          <w:noProof/>
        </w:rPr>
        <w:fldChar w:fldCharType="separate"/>
      </w:r>
      <w:r>
        <w:rPr>
          <w:noProof/>
        </w:rPr>
        <w:t>24</w:t>
      </w:r>
      <w:r>
        <w:rPr>
          <w:noProof/>
        </w:rPr>
        <w:fldChar w:fldCharType="end"/>
      </w:r>
    </w:p>
    <w:p w14:paraId="47487DF0" w14:textId="08EF89FF"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_Toc219199344 \h </w:instrText>
      </w:r>
      <w:r>
        <w:rPr>
          <w:noProof/>
        </w:rPr>
      </w:r>
      <w:r>
        <w:rPr>
          <w:noProof/>
        </w:rPr>
        <w:fldChar w:fldCharType="separate"/>
      </w:r>
      <w:r>
        <w:rPr>
          <w:noProof/>
        </w:rPr>
        <w:t>24</w:t>
      </w:r>
      <w:r>
        <w:rPr>
          <w:noProof/>
        </w:rPr>
        <w:fldChar w:fldCharType="end"/>
      </w:r>
    </w:p>
    <w:p w14:paraId="4314395A" w14:textId="2094A56A"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_Toc219199345 \h </w:instrText>
      </w:r>
      <w:r>
        <w:rPr>
          <w:noProof/>
        </w:rPr>
      </w:r>
      <w:r>
        <w:rPr>
          <w:noProof/>
        </w:rPr>
        <w:fldChar w:fldCharType="separate"/>
      </w:r>
      <w:r>
        <w:rPr>
          <w:noProof/>
        </w:rPr>
        <w:t>24</w:t>
      </w:r>
      <w:r>
        <w:rPr>
          <w:noProof/>
        </w:rPr>
        <w:fldChar w:fldCharType="end"/>
      </w:r>
    </w:p>
    <w:p w14:paraId="79E91160" w14:textId="2180F47A"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_Toc219199346 \h </w:instrText>
      </w:r>
      <w:r>
        <w:rPr>
          <w:noProof/>
        </w:rPr>
      </w:r>
      <w:r>
        <w:rPr>
          <w:noProof/>
        </w:rPr>
        <w:fldChar w:fldCharType="separate"/>
      </w:r>
      <w:r>
        <w:rPr>
          <w:noProof/>
        </w:rPr>
        <w:t>24</w:t>
      </w:r>
      <w:r>
        <w:rPr>
          <w:noProof/>
        </w:rPr>
        <w:fldChar w:fldCharType="end"/>
      </w:r>
    </w:p>
    <w:p w14:paraId="7D4C8E5A" w14:textId="21568124"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_Toc219199347 \h </w:instrText>
      </w:r>
      <w:r>
        <w:rPr>
          <w:noProof/>
        </w:rPr>
      </w:r>
      <w:r>
        <w:rPr>
          <w:noProof/>
        </w:rPr>
        <w:fldChar w:fldCharType="separate"/>
      </w:r>
      <w:r>
        <w:rPr>
          <w:noProof/>
        </w:rPr>
        <w:t>26</w:t>
      </w:r>
      <w:r>
        <w:rPr>
          <w:noProof/>
        </w:rPr>
        <w:fldChar w:fldCharType="end"/>
      </w:r>
    </w:p>
    <w:p w14:paraId="7CFE03E9" w14:textId="6C97B5C9"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_Toc219199348 \h </w:instrText>
      </w:r>
      <w:r>
        <w:rPr>
          <w:noProof/>
        </w:rPr>
      </w:r>
      <w:r>
        <w:rPr>
          <w:noProof/>
        </w:rPr>
        <w:fldChar w:fldCharType="separate"/>
      </w:r>
      <w:r>
        <w:rPr>
          <w:noProof/>
        </w:rPr>
        <w:t>26</w:t>
      </w:r>
      <w:r>
        <w:rPr>
          <w:noProof/>
        </w:rPr>
        <w:fldChar w:fldCharType="end"/>
      </w:r>
    </w:p>
    <w:p w14:paraId="37E8ED2B" w14:textId="2D5750A1"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_Toc219199349 \h </w:instrText>
      </w:r>
      <w:r>
        <w:rPr>
          <w:noProof/>
        </w:rPr>
      </w:r>
      <w:r>
        <w:rPr>
          <w:noProof/>
        </w:rPr>
        <w:fldChar w:fldCharType="separate"/>
      </w:r>
      <w:r>
        <w:rPr>
          <w:noProof/>
        </w:rPr>
        <w:t>26</w:t>
      </w:r>
      <w:r>
        <w:rPr>
          <w:noProof/>
        </w:rPr>
        <w:fldChar w:fldCharType="end"/>
      </w:r>
    </w:p>
    <w:p w14:paraId="7DDF5745" w14:textId="33D7AEF9"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_Toc219199350 \h </w:instrText>
      </w:r>
      <w:r>
        <w:rPr>
          <w:noProof/>
        </w:rPr>
      </w:r>
      <w:r>
        <w:rPr>
          <w:noProof/>
        </w:rPr>
        <w:fldChar w:fldCharType="separate"/>
      </w:r>
      <w:r>
        <w:rPr>
          <w:noProof/>
        </w:rPr>
        <w:t>26</w:t>
      </w:r>
      <w:r>
        <w:rPr>
          <w:noProof/>
        </w:rPr>
        <w:fldChar w:fldCharType="end"/>
      </w:r>
    </w:p>
    <w:p w14:paraId="7C23EB4C" w14:textId="302477BD"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sidRPr="00854C19">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854C19">
        <w:rPr>
          <w:noProof/>
          <w:lang w:val="en-US"/>
        </w:rPr>
        <w:t>Structured data types</w:t>
      </w:r>
      <w:r>
        <w:rPr>
          <w:noProof/>
        </w:rPr>
        <w:tab/>
      </w:r>
      <w:r>
        <w:rPr>
          <w:noProof/>
        </w:rPr>
        <w:fldChar w:fldCharType="begin" w:fldLock="1"/>
      </w:r>
      <w:r>
        <w:rPr>
          <w:noProof/>
        </w:rPr>
        <w:instrText xml:space="preserve"> PAGEREF _Toc219199351 \h </w:instrText>
      </w:r>
      <w:r>
        <w:rPr>
          <w:noProof/>
        </w:rPr>
      </w:r>
      <w:r>
        <w:rPr>
          <w:noProof/>
        </w:rPr>
        <w:fldChar w:fldCharType="separate"/>
      </w:r>
      <w:r>
        <w:rPr>
          <w:noProof/>
        </w:rPr>
        <w:t>27</w:t>
      </w:r>
      <w:r>
        <w:rPr>
          <w:noProof/>
        </w:rPr>
        <w:fldChar w:fldCharType="end"/>
      </w:r>
    </w:p>
    <w:p w14:paraId="0906BEEB" w14:textId="1747691B"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_Toc219199352 \h </w:instrText>
      </w:r>
      <w:r>
        <w:rPr>
          <w:noProof/>
        </w:rPr>
      </w:r>
      <w:r>
        <w:rPr>
          <w:noProof/>
        </w:rPr>
        <w:fldChar w:fldCharType="separate"/>
      </w:r>
      <w:r>
        <w:rPr>
          <w:noProof/>
        </w:rPr>
        <w:t>27</w:t>
      </w:r>
      <w:r>
        <w:rPr>
          <w:noProof/>
        </w:rPr>
        <w:fldChar w:fldCharType="end"/>
      </w:r>
    </w:p>
    <w:p w14:paraId="62D6FE08" w14:textId="44AA5B59"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MfafConfiguration</w:t>
      </w:r>
      <w:r>
        <w:rPr>
          <w:noProof/>
        </w:rPr>
        <w:tab/>
      </w:r>
      <w:r>
        <w:rPr>
          <w:noProof/>
        </w:rPr>
        <w:fldChar w:fldCharType="begin" w:fldLock="1"/>
      </w:r>
      <w:r>
        <w:rPr>
          <w:noProof/>
        </w:rPr>
        <w:instrText xml:space="preserve"> PAGEREF _Toc219199353 \h </w:instrText>
      </w:r>
      <w:r>
        <w:rPr>
          <w:noProof/>
        </w:rPr>
      </w:r>
      <w:r>
        <w:rPr>
          <w:noProof/>
        </w:rPr>
        <w:fldChar w:fldCharType="separate"/>
      </w:r>
      <w:r>
        <w:rPr>
          <w:noProof/>
        </w:rPr>
        <w:t>27</w:t>
      </w:r>
      <w:r>
        <w:rPr>
          <w:noProof/>
        </w:rPr>
        <w:fldChar w:fldCharType="end"/>
      </w:r>
    </w:p>
    <w:p w14:paraId="6CDC6FBD" w14:textId="6A3CF170"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MessageConfiguration</w:t>
      </w:r>
      <w:r>
        <w:rPr>
          <w:noProof/>
        </w:rPr>
        <w:tab/>
      </w:r>
      <w:r>
        <w:rPr>
          <w:noProof/>
        </w:rPr>
        <w:fldChar w:fldCharType="begin" w:fldLock="1"/>
      </w:r>
      <w:r>
        <w:rPr>
          <w:noProof/>
        </w:rPr>
        <w:instrText xml:space="preserve"> PAGEREF _Toc219199354 \h </w:instrText>
      </w:r>
      <w:r>
        <w:rPr>
          <w:noProof/>
        </w:rPr>
      </w:r>
      <w:r>
        <w:rPr>
          <w:noProof/>
        </w:rPr>
        <w:fldChar w:fldCharType="separate"/>
      </w:r>
      <w:r>
        <w:rPr>
          <w:noProof/>
        </w:rPr>
        <w:t>28</w:t>
      </w:r>
      <w:r>
        <w:rPr>
          <w:noProof/>
        </w:rPr>
        <w:fldChar w:fldCharType="end"/>
      </w:r>
    </w:p>
    <w:p w14:paraId="5FB7A902" w14:textId="17403FF6"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854C19">
        <w:rPr>
          <w:noProof/>
          <w:lang w:val="en-US" w:eastAsia="zh-CN"/>
        </w:rPr>
        <w:t>MfafNotiInfo</w:t>
      </w:r>
      <w:r>
        <w:rPr>
          <w:noProof/>
        </w:rPr>
        <w:tab/>
      </w:r>
      <w:r>
        <w:rPr>
          <w:noProof/>
        </w:rPr>
        <w:fldChar w:fldCharType="begin" w:fldLock="1"/>
      </w:r>
      <w:r>
        <w:rPr>
          <w:noProof/>
        </w:rPr>
        <w:instrText xml:space="preserve"> PAGEREF _Toc219199355 \h </w:instrText>
      </w:r>
      <w:r>
        <w:rPr>
          <w:noProof/>
        </w:rPr>
      </w:r>
      <w:r>
        <w:rPr>
          <w:noProof/>
        </w:rPr>
        <w:fldChar w:fldCharType="separate"/>
      </w:r>
      <w:r>
        <w:rPr>
          <w:noProof/>
        </w:rPr>
        <w:t>28</w:t>
      </w:r>
      <w:r>
        <w:rPr>
          <w:noProof/>
        </w:rPr>
        <w:fldChar w:fldCharType="end"/>
      </w:r>
    </w:p>
    <w:p w14:paraId="23DB9B9A" w14:textId="08AE1534"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5.1.6.2.5</w:t>
      </w:r>
      <w:r>
        <w:rPr>
          <w:rFonts w:asciiTheme="minorHAnsi" w:eastAsiaTheme="minorEastAsia" w:hAnsiTheme="minorHAnsi" w:cstheme="minorBidi"/>
          <w:noProof/>
          <w:kern w:val="2"/>
          <w:sz w:val="24"/>
          <w:szCs w:val="24"/>
          <w:lang w:eastAsia="en-GB"/>
          <w14:ligatures w14:val="standardContextual"/>
        </w:rPr>
        <w:tab/>
      </w:r>
      <w:r>
        <w:rPr>
          <w:noProof/>
        </w:rPr>
        <w:t>Type: MfafTransferInfo</w:t>
      </w:r>
      <w:r>
        <w:rPr>
          <w:noProof/>
        </w:rPr>
        <w:tab/>
      </w:r>
      <w:r>
        <w:rPr>
          <w:noProof/>
        </w:rPr>
        <w:fldChar w:fldCharType="begin" w:fldLock="1"/>
      </w:r>
      <w:r>
        <w:rPr>
          <w:noProof/>
        </w:rPr>
        <w:instrText xml:space="preserve"> PAGEREF _Toc219199356 \h </w:instrText>
      </w:r>
      <w:r>
        <w:rPr>
          <w:noProof/>
        </w:rPr>
      </w:r>
      <w:r>
        <w:rPr>
          <w:noProof/>
        </w:rPr>
        <w:fldChar w:fldCharType="separate"/>
      </w:r>
      <w:r>
        <w:rPr>
          <w:noProof/>
        </w:rPr>
        <w:t>29</w:t>
      </w:r>
      <w:r>
        <w:rPr>
          <w:noProof/>
        </w:rPr>
        <w:fldChar w:fldCharType="end"/>
      </w:r>
    </w:p>
    <w:p w14:paraId="3AED2FAC" w14:textId="7F9AF1DB"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5.1.6.2.6</w:t>
      </w:r>
      <w:r>
        <w:rPr>
          <w:rFonts w:asciiTheme="minorHAnsi" w:eastAsiaTheme="minorEastAsia" w:hAnsiTheme="minorHAnsi" w:cstheme="minorBidi"/>
          <w:noProof/>
          <w:kern w:val="2"/>
          <w:sz w:val="24"/>
          <w:szCs w:val="24"/>
          <w:lang w:eastAsia="en-GB"/>
          <w14:ligatures w14:val="standardContextual"/>
        </w:rPr>
        <w:tab/>
      </w:r>
      <w:r>
        <w:rPr>
          <w:noProof/>
        </w:rPr>
        <w:t>Type: TargetMfafNotiInfo</w:t>
      </w:r>
      <w:r>
        <w:rPr>
          <w:noProof/>
        </w:rPr>
        <w:tab/>
      </w:r>
      <w:r>
        <w:rPr>
          <w:noProof/>
        </w:rPr>
        <w:fldChar w:fldCharType="begin" w:fldLock="1"/>
      </w:r>
      <w:r>
        <w:rPr>
          <w:noProof/>
        </w:rPr>
        <w:instrText xml:space="preserve"> PAGEREF _Toc219199357 \h </w:instrText>
      </w:r>
      <w:r>
        <w:rPr>
          <w:noProof/>
        </w:rPr>
      </w:r>
      <w:r>
        <w:rPr>
          <w:noProof/>
        </w:rPr>
        <w:fldChar w:fldCharType="separate"/>
      </w:r>
      <w:r>
        <w:rPr>
          <w:noProof/>
        </w:rPr>
        <w:t>30</w:t>
      </w:r>
      <w:r>
        <w:rPr>
          <w:noProof/>
        </w:rPr>
        <w:fldChar w:fldCharType="end"/>
      </w:r>
    </w:p>
    <w:p w14:paraId="384AB353" w14:textId="2CE1BFB9"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sidRPr="00854C19">
        <w:rPr>
          <w:noProof/>
          <w:lang w:val="en-US"/>
        </w:rPr>
        <w:t>5.1.6.3</w:t>
      </w:r>
      <w:r>
        <w:rPr>
          <w:rFonts w:asciiTheme="minorHAnsi" w:eastAsiaTheme="minorEastAsia" w:hAnsiTheme="minorHAnsi" w:cstheme="minorBidi"/>
          <w:noProof/>
          <w:kern w:val="2"/>
          <w:sz w:val="24"/>
          <w:szCs w:val="24"/>
          <w:lang w:eastAsia="en-GB"/>
          <w14:ligatures w14:val="standardContextual"/>
        </w:rPr>
        <w:tab/>
      </w:r>
      <w:r w:rsidRPr="00854C19">
        <w:rPr>
          <w:noProof/>
          <w:lang w:val="en-US"/>
        </w:rPr>
        <w:t>Simple data types and enumerations</w:t>
      </w:r>
      <w:r>
        <w:rPr>
          <w:noProof/>
        </w:rPr>
        <w:tab/>
      </w:r>
      <w:r>
        <w:rPr>
          <w:noProof/>
        </w:rPr>
        <w:fldChar w:fldCharType="begin" w:fldLock="1"/>
      </w:r>
      <w:r>
        <w:rPr>
          <w:noProof/>
        </w:rPr>
        <w:instrText xml:space="preserve"> PAGEREF _Toc219199358 \h </w:instrText>
      </w:r>
      <w:r>
        <w:rPr>
          <w:noProof/>
        </w:rPr>
      </w:r>
      <w:r>
        <w:rPr>
          <w:noProof/>
        </w:rPr>
        <w:fldChar w:fldCharType="separate"/>
      </w:r>
      <w:r>
        <w:rPr>
          <w:noProof/>
        </w:rPr>
        <w:t>30</w:t>
      </w:r>
      <w:r>
        <w:rPr>
          <w:noProof/>
        </w:rPr>
        <w:fldChar w:fldCharType="end"/>
      </w:r>
    </w:p>
    <w:p w14:paraId="24CE48D3" w14:textId="62BE2B9F"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_Toc219199359 \h </w:instrText>
      </w:r>
      <w:r>
        <w:rPr>
          <w:noProof/>
        </w:rPr>
      </w:r>
      <w:r>
        <w:rPr>
          <w:noProof/>
        </w:rPr>
        <w:fldChar w:fldCharType="separate"/>
      </w:r>
      <w:r>
        <w:rPr>
          <w:noProof/>
        </w:rPr>
        <w:t>30</w:t>
      </w:r>
      <w:r>
        <w:rPr>
          <w:noProof/>
        </w:rPr>
        <w:fldChar w:fldCharType="end"/>
      </w:r>
    </w:p>
    <w:p w14:paraId="18CCA00B" w14:textId="6E35DEF5"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_Toc219199360 \h </w:instrText>
      </w:r>
      <w:r>
        <w:rPr>
          <w:noProof/>
        </w:rPr>
      </w:r>
      <w:r>
        <w:rPr>
          <w:noProof/>
        </w:rPr>
        <w:fldChar w:fldCharType="separate"/>
      </w:r>
      <w:r>
        <w:rPr>
          <w:noProof/>
        </w:rPr>
        <w:t>30</w:t>
      </w:r>
      <w:r>
        <w:rPr>
          <w:noProof/>
        </w:rPr>
        <w:fldChar w:fldCharType="end"/>
      </w:r>
    </w:p>
    <w:p w14:paraId="7D249438" w14:textId="47E50106"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sidRPr="00854C19">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_Toc219199361 \h </w:instrText>
      </w:r>
      <w:r>
        <w:rPr>
          <w:noProof/>
        </w:rPr>
      </w:r>
      <w:r>
        <w:rPr>
          <w:noProof/>
        </w:rPr>
        <w:fldChar w:fldCharType="separate"/>
      </w:r>
      <w:r>
        <w:rPr>
          <w:noProof/>
        </w:rPr>
        <w:t>30</w:t>
      </w:r>
      <w:r>
        <w:rPr>
          <w:noProof/>
        </w:rPr>
        <w:fldChar w:fldCharType="end"/>
      </w:r>
    </w:p>
    <w:p w14:paraId="7F571A75" w14:textId="3E506C64"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_Toc219199362 \h </w:instrText>
      </w:r>
      <w:r>
        <w:rPr>
          <w:noProof/>
        </w:rPr>
      </w:r>
      <w:r>
        <w:rPr>
          <w:noProof/>
        </w:rPr>
        <w:fldChar w:fldCharType="separate"/>
      </w:r>
      <w:r>
        <w:rPr>
          <w:noProof/>
        </w:rPr>
        <w:t>30</w:t>
      </w:r>
      <w:r>
        <w:rPr>
          <w:noProof/>
        </w:rPr>
        <w:fldChar w:fldCharType="end"/>
      </w:r>
    </w:p>
    <w:p w14:paraId="4B9EECEB" w14:textId="786FDACC"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_Toc219199363 \h </w:instrText>
      </w:r>
      <w:r>
        <w:rPr>
          <w:noProof/>
        </w:rPr>
      </w:r>
      <w:r>
        <w:rPr>
          <w:noProof/>
        </w:rPr>
        <w:fldChar w:fldCharType="separate"/>
      </w:r>
      <w:r>
        <w:rPr>
          <w:noProof/>
        </w:rPr>
        <w:t>30</w:t>
      </w:r>
      <w:r>
        <w:rPr>
          <w:noProof/>
        </w:rPr>
        <w:fldChar w:fldCharType="end"/>
      </w:r>
    </w:p>
    <w:p w14:paraId="2AF3DB4C" w14:textId="3937FB70"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_Toc219199364 \h </w:instrText>
      </w:r>
      <w:r>
        <w:rPr>
          <w:noProof/>
        </w:rPr>
      </w:r>
      <w:r>
        <w:rPr>
          <w:noProof/>
        </w:rPr>
        <w:fldChar w:fldCharType="separate"/>
      </w:r>
      <w:r>
        <w:rPr>
          <w:noProof/>
        </w:rPr>
        <w:t>30</w:t>
      </w:r>
      <w:r>
        <w:rPr>
          <w:noProof/>
        </w:rPr>
        <w:fldChar w:fldCharType="end"/>
      </w:r>
    </w:p>
    <w:p w14:paraId="6830C9F9" w14:textId="5E5F9A4E"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_Toc219199365 \h </w:instrText>
      </w:r>
      <w:r>
        <w:rPr>
          <w:noProof/>
        </w:rPr>
      </w:r>
      <w:r>
        <w:rPr>
          <w:noProof/>
        </w:rPr>
        <w:fldChar w:fldCharType="separate"/>
      </w:r>
      <w:r>
        <w:rPr>
          <w:noProof/>
        </w:rPr>
        <w:t>30</w:t>
      </w:r>
      <w:r>
        <w:rPr>
          <w:noProof/>
        </w:rPr>
        <w:fldChar w:fldCharType="end"/>
      </w:r>
    </w:p>
    <w:p w14:paraId="32C14DB8" w14:textId="2B91D824"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_Toc219199366 \h </w:instrText>
      </w:r>
      <w:r>
        <w:rPr>
          <w:noProof/>
        </w:rPr>
      </w:r>
      <w:r>
        <w:rPr>
          <w:noProof/>
        </w:rPr>
        <w:fldChar w:fldCharType="separate"/>
      </w:r>
      <w:r>
        <w:rPr>
          <w:noProof/>
        </w:rPr>
        <w:t>30</w:t>
      </w:r>
      <w:r>
        <w:rPr>
          <w:noProof/>
        </w:rPr>
        <w:fldChar w:fldCharType="end"/>
      </w:r>
    </w:p>
    <w:p w14:paraId="3CCF53C7" w14:textId="2EA63690"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_Toc219199367 \h </w:instrText>
      </w:r>
      <w:r>
        <w:rPr>
          <w:noProof/>
        </w:rPr>
      </w:r>
      <w:r>
        <w:rPr>
          <w:noProof/>
        </w:rPr>
        <w:fldChar w:fldCharType="separate"/>
      </w:r>
      <w:r>
        <w:rPr>
          <w:noProof/>
        </w:rPr>
        <w:t>31</w:t>
      </w:r>
      <w:r>
        <w:rPr>
          <w:noProof/>
        </w:rPr>
        <w:fldChar w:fldCharType="end"/>
      </w:r>
    </w:p>
    <w:p w14:paraId="78CDBB27" w14:textId="3294CDDC"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_Toc219199368 \h </w:instrText>
      </w:r>
      <w:r>
        <w:rPr>
          <w:noProof/>
        </w:rPr>
      </w:r>
      <w:r>
        <w:rPr>
          <w:noProof/>
        </w:rPr>
        <w:fldChar w:fldCharType="separate"/>
      </w:r>
      <w:r>
        <w:rPr>
          <w:noProof/>
        </w:rPr>
        <w:t>31</w:t>
      </w:r>
      <w:r>
        <w:rPr>
          <w:noProof/>
        </w:rPr>
        <w:fldChar w:fldCharType="end"/>
      </w:r>
    </w:p>
    <w:p w14:paraId="0791BA69" w14:textId="4AFD83CA" w:rsidR="00CF6CE5" w:rsidRDefault="00CF6CE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Nmfaf_3caDataManagement Service API</w:t>
      </w:r>
      <w:r>
        <w:rPr>
          <w:noProof/>
        </w:rPr>
        <w:tab/>
      </w:r>
      <w:r>
        <w:rPr>
          <w:noProof/>
        </w:rPr>
        <w:fldChar w:fldCharType="begin" w:fldLock="1"/>
      </w:r>
      <w:r>
        <w:rPr>
          <w:noProof/>
        </w:rPr>
        <w:instrText xml:space="preserve"> PAGEREF _Toc219199369 \h </w:instrText>
      </w:r>
      <w:r>
        <w:rPr>
          <w:noProof/>
        </w:rPr>
      </w:r>
      <w:r>
        <w:rPr>
          <w:noProof/>
        </w:rPr>
        <w:fldChar w:fldCharType="separate"/>
      </w:r>
      <w:r>
        <w:rPr>
          <w:noProof/>
        </w:rPr>
        <w:t>31</w:t>
      </w:r>
      <w:r>
        <w:rPr>
          <w:noProof/>
        </w:rPr>
        <w:fldChar w:fldCharType="end"/>
      </w:r>
    </w:p>
    <w:p w14:paraId="7CA90FB4" w14:textId="29F9A4EA"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_Toc219199370 \h </w:instrText>
      </w:r>
      <w:r>
        <w:rPr>
          <w:noProof/>
        </w:rPr>
      </w:r>
      <w:r>
        <w:rPr>
          <w:noProof/>
        </w:rPr>
        <w:fldChar w:fldCharType="separate"/>
      </w:r>
      <w:r>
        <w:rPr>
          <w:noProof/>
        </w:rPr>
        <w:t>31</w:t>
      </w:r>
      <w:r>
        <w:rPr>
          <w:noProof/>
        </w:rPr>
        <w:fldChar w:fldCharType="end"/>
      </w:r>
    </w:p>
    <w:p w14:paraId="7CCC6A1E" w14:textId="328D5460"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_Toc219199371 \h </w:instrText>
      </w:r>
      <w:r>
        <w:rPr>
          <w:noProof/>
        </w:rPr>
      </w:r>
      <w:r>
        <w:rPr>
          <w:noProof/>
        </w:rPr>
        <w:fldChar w:fldCharType="separate"/>
      </w:r>
      <w:r>
        <w:rPr>
          <w:noProof/>
        </w:rPr>
        <w:t>32</w:t>
      </w:r>
      <w:r>
        <w:rPr>
          <w:noProof/>
        </w:rPr>
        <w:fldChar w:fldCharType="end"/>
      </w:r>
    </w:p>
    <w:p w14:paraId="490FF94F" w14:textId="2F74E63F"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_Toc219199372 \h </w:instrText>
      </w:r>
      <w:r>
        <w:rPr>
          <w:noProof/>
        </w:rPr>
      </w:r>
      <w:r>
        <w:rPr>
          <w:noProof/>
        </w:rPr>
        <w:fldChar w:fldCharType="separate"/>
      </w:r>
      <w:r>
        <w:rPr>
          <w:noProof/>
        </w:rPr>
        <w:t>32</w:t>
      </w:r>
      <w:r>
        <w:rPr>
          <w:noProof/>
        </w:rPr>
        <w:fldChar w:fldCharType="end"/>
      </w:r>
    </w:p>
    <w:p w14:paraId="04DC21A5" w14:textId="67BDD851"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_Toc219199373 \h </w:instrText>
      </w:r>
      <w:r>
        <w:rPr>
          <w:noProof/>
        </w:rPr>
      </w:r>
      <w:r>
        <w:rPr>
          <w:noProof/>
        </w:rPr>
        <w:fldChar w:fldCharType="separate"/>
      </w:r>
      <w:r>
        <w:rPr>
          <w:noProof/>
        </w:rPr>
        <w:t>32</w:t>
      </w:r>
      <w:r>
        <w:rPr>
          <w:noProof/>
        </w:rPr>
        <w:fldChar w:fldCharType="end"/>
      </w:r>
    </w:p>
    <w:p w14:paraId="0C037788" w14:textId="6DC3BD6C"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_Toc219199374 \h </w:instrText>
      </w:r>
      <w:r>
        <w:rPr>
          <w:noProof/>
        </w:rPr>
      </w:r>
      <w:r>
        <w:rPr>
          <w:noProof/>
        </w:rPr>
        <w:fldChar w:fldCharType="separate"/>
      </w:r>
      <w:r>
        <w:rPr>
          <w:noProof/>
        </w:rPr>
        <w:t>32</w:t>
      </w:r>
      <w:r>
        <w:rPr>
          <w:noProof/>
        </w:rPr>
        <w:fldChar w:fldCharType="end"/>
      </w:r>
    </w:p>
    <w:p w14:paraId="7C0D65E8" w14:textId="7E2F0F54"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_Toc219199375 \h </w:instrText>
      </w:r>
      <w:r>
        <w:rPr>
          <w:noProof/>
        </w:rPr>
      </w:r>
      <w:r>
        <w:rPr>
          <w:noProof/>
        </w:rPr>
        <w:fldChar w:fldCharType="separate"/>
      </w:r>
      <w:r>
        <w:rPr>
          <w:noProof/>
        </w:rPr>
        <w:t>32</w:t>
      </w:r>
      <w:r>
        <w:rPr>
          <w:noProof/>
        </w:rPr>
        <w:fldChar w:fldCharType="end"/>
      </w:r>
    </w:p>
    <w:p w14:paraId="290B7CC1" w14:textId="3F64E4B2"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_Toc219199376 \h </w:instrText>
      </w:r>
      <w:r>
        <w:rPr>
          <w:noProof/>
        </w:rPr>
      </w:r>
      <w:r>
        <w:rPr>
          <w:noProof/>
        </w:rPr>
        <w:fldChar w:fldCharType="separate"/>
      </w:r>
      <w:r>
        <w:rPr>
          <w:noProof/>
        </w:rPr>
        <w:t>32</w:t>
      </w:r>
      <w:r>
        <w:rPr>
          <w:noProof/>
        </w:rPr>
        <w:fldChar w:fldCharType="end"/>
      </w:r>
    </w:p>
    <w:p w14:paraId="38BDBB2D" w14:textId="33CB6578"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_Toc219199377 \h </w:instrText>
      </w:r>
      <w:r>
        <w:rPr>
          <w:noProof/>
        </w:rPr>
      </w:r>
      <w:r>
        <w:rPr>
          <w:noProof/>
        </w:rPr>
        <w:fldChar w:fldCharType="separate"/>
      </w:r>
      <w:r>
        <w:rPr>
          <w:noProof/>
        </w:rPr>
        <w:t>32</w:t>
      </w:r>
      <w:r>
        <w:rPr>
          <w:noProof/>
        </w:rPr>
        <w:fldChar w:fldCharType="end"/>
      </w:r>
    </w:p>
    <w:p w14:paraId="61C276A0" w14:textId="36A573D8"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_Toc219199378 \h </w:instrText>
      </w:r>
      <w:r>
        <w:rPr>
          <w:noProof/>
        </w:rPr>
      </w:r>
      <w:r>
        <w:rPr>
          <w:noProof/>
        </w:rPr>
        <w:fldChar w:fldCharType="separate"/>
      </w:r>
      <w:r>
        <w:rPr>
          <w:noProof/>
        </w:rPr>
        <w:t>32</w:t>
      </w:r>
      <w:r>
        <w:rPr>
          <w:noProof/>
        </w:rPr>
        <w:fldChar w:fldCharType="end"/>
      </w:r>
    </w:p>
    <w:p w14:paraId="7C4DCAB0" w14:textId="0A9057CA"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_Toc219199379 \h </w:instrText>
      </w:r>
      <w:r>
        <w:rPr>
          <w:noProof/>
        </w:rPr>
      </w:r>
      <w:r>
        <w:rPr>
          <w:noProof/>
        </w:rPr>
        <w:fldChar w:fldCharType="separate"/>
      </w:r>
      <w:r>
        <w:rPr>
          <w:noProof/>
        </w:rPr>
        <w:t>32</w:t>
      </w:r>
      <w:r>
        <w:rPr>
          <w:noProof/>
        </w:rPr>
        <w:fldChar w:fldCharType="end"/>
      </w:r>
    </w:p>
    <w:p w14:paraId="4F65B7B9" w14:textId="20E3DCAE"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_Toc219199380 \h </w:instrText>
      </w:r>
      <w:r>
        <w:rPr>
          <w:noProof/>
        </w:rPr>
      </w:r>
      <w:r>
        <w:rPr>
          <w:noProof/>
        </w:rPr>
        <w:fldChar w:fldCharType="separate"/>
      </w:r>
      <w:r>
        <w:rPr>
          <w:noProof/>
        </w:rPr>
        <w:t>32</w:t>
      </w:r>
      <w:r>
        <w:rPr>
          <w:noProof/>
        </w:rPr>
        <w:fldChar w:fldCharType="end"/>
      </w:r>
    </w:p>
    <w:p w14:paraId="0C4622BB" w14:textId="6C843E1F"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lang w:eastAsia="ja-JP"/>
        </w:rPr>
        <w:t>MFAF Notification</w:t>
      </w:r>
      <w:r>
        <w:rPr>
          <w:noProof/>
        </w:rPr>
        <w:tab/>
      </w:r>
      <w:r>
        <w:rPr>
          <w:noProof/>
        </w:rPr>
        <w:fldChar w:fldCharType="begin" w:fldLock="1"/>
      </w:r>
      <w:r>
        <w:rPr>
          <w:noProof/>
        </w:rPr>
        <w:instrText xml:space="preserve"> PAGEREF _Toc219199381 \h </w:instrText>
      </w:r>
      <w:r>
        <w:rPr>
          <w:noProof/>
        </w:rPr>
      </w:r>
      <w:r>
        <w:rPr>
          <w:noProof/>
        </w:rPr>
        <w:fldChar w:fldCharType="separate"/>
      </w:r>
      <w:r>
        <w:rPr>
          <w:noProof/>
        </w:rPr>
        <w:t>33</w:t>
      </w:r>
      <w:r>
        <w:rPr>
          <w:noProof/>
        </w:rPr>
        <w:fldChar w:fldCharType="end"/>
      </w:r>
    </w:p>
    <w:p w14:paraId="79AF1056" w14:textId="23BAA758"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_Toc219199382 \h </w:instrText>
      </w:r>
      <w:r>
        <w:rPr>
          <w:noProof/>
        </w:rPr>
      </w:r>
      <w:r>
        <w:rPr>
          <w:noProof/>
        </w:rPr>
        <w:fldChar w:fldCharType="separate"/>
      </w:r>
      <w:r>
        <w:rPr>
          <w:noProof/>
        </w:rPr>
        <w:t>33</w:t>
      </w:r>
      <w:r>
        <w:rPr>
          <w:noProof/>
        </w:rPr>
        <w:fldChar w:fldCharType="end"/>
      </w:r>
    </w:p>
    <w:p w14:paraId="4C129A1E" w14:textId="4425A280"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_Toc219199383 \h </w:instrText>
      </w:r>
      <w:r>
        <w:rPr>
          <w:noProof/>
        </w:rPr>
      </w:r>
      <w:r>
        <w:rPr>
          <w:noProof/>
        </w:rPr>
        <w:fldChar w:fldCharType="separate"/>
      </w:r>
      <w:r>
        <w:rPr>
          <w:noProof/>
        </w:rPr>
        <w:t>33</w:t>
      </w:r>
      <w:r>
        <w:rPr>
          <w:noProof/>
        </w:rPr>
        <w:fldChar w:fldCharType="end"/>
      </w:r>
    </w:p>
    <w:p w14:paraId="00AF59E1" w14:textId="60F2FFAE"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_Toc219199384 \h </w:instrText>
      </w:r>
      <w:r>
        <w:rPr>
          <w:noProof/>
        </w:rPr>
      </w:r>
      <w:r>
        <w:rPr>
          <w:noProof/>
        </w:rPr>
        <w:fldChar w:fldCharType="separate"/>
      </w:r>
      <w:r>
        <w:rPr>
          <w:noProof/>
        </w:rPr>
        <w:t>33</w:t>
      </w:r>
      <w:r>
        <w:rPr>
          <w:noProof/>
        </w:rPr>
        <w:fldChar w:fldCharType="end"/>
      </w:r>
    </w:p>
    <w:p w14:paraId="6217AC35" w14:textId="05B8D109"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sidRPr="00854C19">
        <w:rPr>
          <w:rFonts w:eastAsia="Times New Roman"/>
          <w:noProof/>
        </w:rPr>
        <w:t>Fetch Notification</w:t>
      </w:r>
      <w:r>
        <w:rPr>
          <w:noProof/>
        </w:rPr>
        <w:tab/>
      </w:r>
      <w:r>
        <w:rPr>
          <w:noProof/>
        </w:rPr>
        <w:fldChar w:fldCharType="begin" w:fldLock="1"/>
      </w:r>
      <w:r>
        <w:rPr>
          <w:noProof/>
        </w:rPr>
        <w:instrText xml:space="preserve"> PAGEREF _Toc219199385 \h </w:instrText>
      </w:r>
      <w:r>
        <w:rPr>
          <w:noProof/>
        </w:rPr>
      </w:r>
      <w:r>
        <w:rPr>
          <w:noProof/>
        </w:rPr>
        <w:fldChar w:fldCharType="separate"/>
      </w:r>
      <w:r>
        <w:rPr>
          <w:noProof/>
        </w:rPr>
        <w:t>34</w:t>
      </w:r>
      <w:r>
        <w:rPr>
          <w:noProof/>
        </w:rPr>
        <w:fldChar w:fldCharType="end"/>
      </w:r>
    </w:p>
    <w:p w14:paraId="4136522F" w14:textId="65945920"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_Toc219199386 \h </w:instrText>
      </w:r>
      <w:r>
        <w:rPr>
          <w:noProof/>
        </w:rPr>
      </w:r>
      <w:r>
        <w:rPr>
          <w:noProof/>
        </w:rPr>
        <w:fldChar w:fldCharType="separate"/>
      </w:r>
      <w:r>
        <w:rPr>
          <w:noProof/>
        </w:rPr>
        <w:t>34</w:t>
      </w:r>
      <w:r>
        <w:rPr>
          <w:noProof/>
        </w:rPr>
        <w:fldChar w:fldCharType="end"/>
      </w:r>
    </w:p>
    <w:p w14:paraId="5BFBADB7" w14:textId="3E9EA89C"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_Toc219199387 \h </w:instrText>
      </w:r>
      <w:r>
        <w:rPr>
          <w:noProof/>
        </w:rPr>
      </w:r>
      <w:r>
        <w:rPr>
          <w:noProof/>
        </w:rPr>
        <w:fldChar w:fldCharType="separate"/>
      </w:r>
      <w:r>
        <w:rPr>
          <w:noProof/>
        </w:rPr>
        <w:t>34</w:t>
      </w:r>
      <w:r>
        <w:rPr>
          <w:noProof/>
        </w:rPr>
        <w:fldChar w:fldCharType="end"/>
      </w:r>
    </w:p>
    <w:p w14:paraId="61441ABF" w14:textId="795A9178"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_Toc219199388 \h </w:instrText>
      </w:r>
      <w:r>
        <w:rPr>
          <w:noProof/>
        </w:rPr>
      </w:r>
      <w:r>
        <w:rPr>
          <w:noProof/>
        </w:rPr>
        <w:fldChar w:fldCharType="separate"/>
      </w:r>
      <w:r>
        <w:rPr>
          <w:noProof/>
        </w:rPr>
        <w:t>34</w:t>
      </w:r>
      <w:r>
        <w:rPr>
          <w:noProof/>
        </w:rPr>
        <w:fldChar w:fldCharType="end"/>
      </w:r>
    </w:p>
    <w:p w14:paraId="0CC3065A" w14:textId="63392775"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_Toc219199389 \h </w:instrText>
      </w:r>
      <w:r>
        <w:rPr>
          <w:noProof/>
        </w:rPr>
      </w:r>
      <w:r>
        <w:rPr>
          <w:noProof/>
        </w:rPr>
        <w:fldChar w:fldCharType="separate"/>
      </w:r>
      <w:r>
        <w:rPr>
          <w:noProof/>
        </w:rPr>
        <w:t>35</w:t>
      </w:r>
      <w:r>
        <w:rPr>
          <w:noProof/>
        </w:rPr>
        <w:fldChar w:fldCharType="end"/>
      </w:r>
    </w:p>
    <w:p w14:paraId="30D772ED" w14:textId="2D53F85F"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_Toc219199390 \h </w:instrText>
      </w:r>
      <w:r>
        <w:rPr>
          <w:noProof/>
        </w:rPr>
      </w:r>
      <w:r>
        <w:rPr>
          <w:noProof/>
        </w:rPr>
        <w:fldChar w:fldCharType="separate"/>
      </w:r>
      <w:r>
        <w:rPr>
          <w:noProof/>
        </w:rPr>
        <w:t>35</w:t>
      </w:r>
      <w:r>
        <w:rPr>
          <w:noProof/>
        </w:rPr>
        <w:fldChar w:fldCharType="end"/>
      </w:r>
    </w:p>
    <w:p w14:paraId="5460CBD5" w14:textId="137AC40E"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sidRPr="00854C19">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854C19">
        <w:rPr>
          <w:noProof/>
          <w:lang w:val="en-US"/>
        </w:rPr>
        <w:t>Structured data types</w:t>
      </w:r>
      <w:r>
        <w:rPr>
          <w:noProof/>
        </w:rPr>
        <w:tab/>
      </w:r>
      <w:r>
        <w:rPr>
          <w:noProof/>
        </w:rPr>
        <w:fldChar w:fldCharType="begin" w:fldLock="1"/>
      </w:r>
      <w:r>
        <w:rPr>
          <w:noProof/>
        </w:rPr>
        <w:instrText xml:space="preserve"> PAGEREF _Toc219199391 \h </w:instrText>
      </w:r>
      <w:r>
        <w:rPr>
          <w:noProof/>
        </w:rPr>
      </w:r>
      <w:r>
        <w:rPr>
          <w:noProof/>
        </w:rPr>
        <w:fldChar w:fldCharType="separate"/>
      </w:r>
      <w:r>
        <w:rPr>
          <w:noProof/>
        </w:rPr>
        <w:t>36</w:t>
      </w:r>
      <w:r>
        <w:rPr>
          <w:noProof/>
        </w:rPr>
        <w:fldChar w:fldCharType="end"/>
      </w:r>
    </w:p>
    <w:p w14:paraId="20788D23" w14:textId="4DA5B1AE"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_Toc219199392 \h </w:instrText>
      </w:r>
      <w:r>
        <w:rPr>
          <w:noProof/>
        </w:rPr>
      </w:r>
      <w:r>
        <w:rPr>
          <w:noProof/>
        </w:rPr>
        <w:fldChar w:fldCharType="separate"/>
      </w:r>
      <w:r>
        <w:rPr>
          <w:noProof/>
        </w:rPr>
        <w:t>36</w:t>
      </w:r>
      <w:r>
        <w:rPr>
          <w:noProof/>
        </w:rPr>
        <w:fldChar w:fldCharType="end"/>
      </w:r>
    </w:p>
    <w:p w14:paraId="4BCB3AA0" w14:textId="19DAEE40"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5.2.6.2.2</w:t>
      </w:r>
      <w:r>
        <w:rPr>
          <w:rFonts w:asciiTheme="minorHAnsi" w:eastAsiaTheme="minorEastAsia" w:hAnsiTheme="minorHAnsi" w:cstheme="minorBidi"/>
          <w:noProof/>
          <w:kern w:val="2"/>
          <w:sz w:val="24"/>
          <w:szCs w:val="24"/>
          <w:lang w:eastAsia="en-GB"/>
          <w14:ligatures w14:val="standardContextual"/>
        </w:rPr>
        <w:tab/>
      </w:r>
      <w:r>
        <w:rPr>
          <w:noProof/>
        </w:rPr>
        <w:t>Type: NmfafDataRetrievalNotification</w:t>
      </w:r>
      <w:r>
        <w:rPr>
          <w:noProof/>
        </w:rPr>
        <w:tab/>
      </w:r>
      <w:r>
        <w:rPr>
          <w:noProof/>
        </w:rPr>
        <w:fldChar w:fldCharType="begin" w:fldLock="1"/>
      </w:r>
      <w:r>
        <w:rPr>
          <w:noProof/>
        </w:rPr>
        <w:instrText xml:space="preserve"> PAGEREF _Toc219199393 \h </w:instrText>
      </w:r>
      <w:r>
        <w:rPr>
          <w:noProof/>
        </w:rPr>
      </w:r>
      <w:r>
        <w:rPr>
          <w:noProof/>
        </w:rPr>
        <w:fldChar w:fldCharType="separate"/>
      </w:r>
      <w:r>
        <w:rPr>
          <w:noProof/>
        </w:rPr>
        <w:t>36</w:t>
      </w:r>
      <w:r>
        <w:rPr>
          <w:noProof/>
        </w:rPr>
        <w:fldChar w:fldCharType="end"/>
      </w:r>
    </w:p>
    <w:p w14:paraId="4E94EDD5" w14:textId="431D42A1"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5.2.6.2.3</w:t>
      </w:r>
      <w:r>
        <w:rPr>
          <w:rFonts w:asciiTheme="minorHAnsi" w:eastAsiaTheme="minorEastAsia" w:hAnsiTheme="minorHAnsi" w:cstheme="minorBidi"/>
          <w:noProof/>
          <w:kern w:val="2"/>
          <w:sz w:val="24"/>
          <w:szCs w:val="24"/>
          <w:lang w:eastAsia="en-GB"/>
          <w14:ligatures w14:val="standardContextual"/>
        </w:rPr>
        <w:tab/>
      </w:r>
      <w:r>
        <w:rPr>
          <w:noProof/>
        </w:rPr>
        <w:t>Type: FetchInstruction</w:t>
      </w:r>
      <w:r>
        <w:rPr>
          <w:noProof/>
        </w:rPr>
        <w:tab/>
      </w:r>
      <w:r>
        <w:rPr>
          <w:noProof/>
        </w:rPr>
        <w:fldChar w:fldCharType="begin" w:fldLock="1"/>
      </w:r>
      <w:r>
        <w:rPr>
          <w:noProof/>
        </w:rPr>
        <w:instrText xml:space="preserve"> PAGEREF _Toc219199394 \h </w:instrText>
      </w:r>
      <w:r>
        <w:rPr>
          <w:noProof/>
        </w:rPr>
      </w:r>
      <w:r>
        <w:rPr>
          <w:noProof/>
        </w:rPr>
        <w:fldChar w:fldCharType="separate"/>
      </w:r>
      <w:r>
        <w:rPr>
          <w:noProof/>
        </w:rPr>
        <w:t>37</w:t>
      </w:r>
      <w:r>
        <w:rPr>
          <w:noProof/>
        </w:rPr>
        <w:fldChar w:fldCharType="end"/>
      </w:r>
    </w:p>
    <w:p w14:paraId="4274D8D3" w14:textId="7D7C9603"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5.2.6.2.4</w:t>
      </w:r>
      <w:r>
        <w:rPr>
          <w:rFonts w:asciiTheme="minorHAnsi" w:eastAsiaTheme="minorEastAsia" w:hAnsiTheme="minorHAnsi" w:cstheme="minorBidi"/>
          <w:noProof/>
          <w:kern w:val="2"/>
          <w:sz w:val="24"/>
          <w:szCs w:val="24"/>
          <w:lang w:eastAsia="en-GB"/>
          <w14:ligatures w14:val="standardContextual"/>
        </w:rPr>
        <w:tab/>
      </w:r>
      <w:r>
        <w:rPr>
          <w:noProof/>
        </w:rPr>
        <w:t>Type: NmfafDataAnaNotification</w:t>
      </w:r>
      <w:r>
        <w:rPr>
          <w:noProof/>
        </w:rPr>
        <w:tab/>
      </w:r>
      <w:r>
        <w:rPr>
          <w:noProof/>
        </w:rPr>
        <w:fldChar w:fldCharType="begin" w:fldLock="1"/>
      </w:r>
      <w:r>
        <w:rPr>
          <w:noProof/>
        </w:rPr>
        <w:instrText xml:space="preserve"> PAGEREF _Toc219199395 \h </w:instrText>
      </w:r>
      <w:r>
        <w:rPr>
          <w:noProof/>
        </w:rPr>
      </w:r>
      <w:r>
        <w:rPr>
          <w:noProof/>
        </w:rPr>
        <w:fldChar w:fldCharType="separate"/>
      </w:r>
      <w:r>
        <w:rPr>
          <w:noProof/>
        </w:rPr>
        <w:t>37</w:t>
      </w:r>
      <w:r>
        <w:rPr>
          <w:noProof/>
        </w:rPr>
        <w:fldChar w:fldCharType="end"/>
      </w:r>
    </w:p>
    <w:p w14:paraId="17AEE554" w14:textId="5A7CD1E7"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sidRPr="00854C19">
        <w:rPr>
          <w:noProof/>
          <w:lang w:val="en-US"/>
        </w:rPr>
        <w:t>5.2.6.3</w:t>
      </w:r>
      <w:r>
        <w:rPr>
          <w:rFonts w:asciiTheme="minorHAnsi" w:eastAsiaTheme="minorEastAsia" w:hAnsiTheme="minorHAnsi" w:cstheme="minorBidi"/>
          <w:noProof/>
          <w:kern w:val="2"/>
          <w:sz w:val="24"/>
          <w:szCs w:val="24"/>
          <w:lang w:eastAsia="en-GB"/>
          <w14:ligatures w14:val="standardContextual"/>
        </w:rPr>
        <w:tab/>
      </w:r>
      <w:r w:rsidRPr="00854C19">
        <w:rPr>
          <w:noProof/>
          <w:lang w:val="en-US"/>
        </w:rPr>
        <w:t>Simple data types and enumerations</w:t>
      </w:r>
      <w:r>
        <w:rPr>
          <w:noProof/>
        </w:rPr>
        <w:tab/>
      </w:r>
      <w:r>
        <w:rPr>
          <w:noProof/>
        </w:rPr>
        <w:fldChar w:fldCharType="begin" w:fldLock="1"/>
      </w:r>
      <w:r>
        <w:rPr>
          <w:noProof/>
        </w:rPr>
        <w:instrText xml:space="preserve"> PAGEREF _Toc219199396 \h </w:instrText>
      </w:r>
      <w:r>
        <w:rPr>
          <w:noProof/>
        </w:rPr>
      </w:r>
      <w:r>
        <w:rPr>
          <w:noProof/>
        </w:rPr>
        <w:fldChar w:fldCharType="separate"/>
      </w:r>
      <w:r>
        <w:rPr>
          <w:noProof/>
        </w:rPr>
        <w:t>37</w:t>
      </w:r>
      <w:r>
        <w:rPr>
          <w:noProof/>
        </w:rPr>
        <w:fldChar w:fldCharType="end"/>
      </w:r>
    </w:p>
    <w:p w14:paraId="2BA096B7" w14:textId="2CEB63C6"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_Toc219199397 \h </w:instrText>
      </w:r>
      <w:r>
        <w:rPr>
          <w:noProof/>
        </w:rPr>
      </w:r>
      <w:r>
        <w:rPr>
          <w:noProof/>
        </w:rPr>
        <w:fldChar w:fldCharType="separate"/>
      </w:r>
      <w:r>
        <w:rPr>
          <w:noProof/>
        </w:rPr>
        <w:t>37</w:t>
      </w:r>
      <w:r>
        <w:rPr>
          <w:noProof/>
        </w:rPr>
        <w:fldChar w:fldCharType="end"/>
      </w:r>
    </w:p>
    <w:p w14:paraId="4AC2C418" w14:textId="3048B103"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_Toc219199398 \h </w:instrText>
      </w:r>
      <w:r>
        <w:rPr>
          <w:noProof/>
        </w:rPr>
      </w:r>
      <w:r>
        <w:rPr>
          <w:noProof/>
        </w:rPr>
        <w:fldChar w:fldCharType="separate"/>
      </w:r>
      <w:r>
        <w:rPr>
          <w:noProof/>
        </w:rPr>
        <w:t>37</w:t>
      </w:r>
      <w:r>
        <w:rPr>
          <w:noProof/>
        </w:rPr>
        <w:fldChar w:fldCharType="end"/>
      </w:r>
    </w:p>
    <w:p w14:paraId="2CE9AFDA" w14:textId="0A1E7BDF"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sidRPr="00854C19">
        <w:rPr>
          <w:noProof/>
          <w:lang w:val="en-US"/>
        </w:rPr>
        <w:t>5.2.6.4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_Toc219199399 \h </w:instrText>
      </w:r>
      <w:r>
        <w:rPr>
          <w:noProof/>
        </w:rPr>
      </w:r>
      <w:r>
        <w:rPr>
          <w:noProof/>
        </w:rPr>
        <w:fldChar w:fldCharType="separate"/>
      </w:r>
      <w:r>
        <w:rPr>
          <w:noProof/>
        </w:rPr>
        <w:t>37</w:t>
      </w:r>
      <w:r>
        <w:rPr>
          <w:noProof/>
        </w:rPr>
        <w:fldChar w:fldCharType="end"/>
      </w:r>
    </w:p>
    <w:p w14:paraId="1C0BFD96" w14:textId="0A880C4B"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_Toc219199400 \h </w:instrText>
      </w:r>
      <w:r>
        <w:rPr>
          <w:noProof/>
        </w:rPr>
      </w:r>
      <w:r>
        <w:rPr>
          <w:noProof/>
        </w:rPr>
        <w:fldChar w:fldCharType="separate"/>
      </w:r>
      <w:r>
        <w:rPr>
          <w:noProof/>
        </w:rPr>
        <w:t>37</w:t>
      </w:r>
      <w:r>
        <w:rPr>
          <w:noProof/>
        </w:rPr>
        <w:fldChar w:fldCharType="end"/>
      </w:r>
    </w:p>
    <w:p w14:paraId="130C3099" w14:textId="2AFCDD4F"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_Toc219199401 \h </w:instrText>
      </w:r>
      <w:r>
        <w:rPr>
          <w:noProof/>
        </w:rPr>
      </w:r>
      <w:r>
        <w:rPr>
          <w:noProof/>
        </w:rPr>
        <w:fldChar w:fldCharType="separate"/>
      </w:r>
      <w:r>
        <w:rPr>
          <w:noProof/>
        </w:rPr>
        <w:t>38</w:t>
      </w:r>
      <w:r>
        <w:rPr>
          <w:noProof/>
        </w:rPr>
        <w:fldChar w:fldCharType="end"/>
      </w:r>
    </w:p>
    <w:p w14:paraId="55B10D89" w14:textId="70257237"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_Toc219199402 \h </w:instrText>
      </w:r>
      <w:r>
        <w:rPr>
          <w:noProof/>
        </w:rPr>
      </w:r>
      <w:r>
        <w:rPr>
          <w:noProof/>
        </w:rPr>
        <w:fldChar w:fldCharType="separate"/>
      </w:r>
      <w:r>
        <w:rPr>
          <w:noProof/>
        </w:rPr>
        <w:t>38</w:t>
      </w:r>
      <w:r>
        <w:rPr>
          <w:noProof/>
        </w:rPr>
        <w:fldChar w:fldCharType="end"/>
      </w:r>
    </w:p>
    <w:p w14:paraId="04612434" w14:textId="58A42F6D"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_Toc219199403 \h </w:instrText>
      </w:r>
      <w:r>
        <w:rPr>
          <w:noProof/>
        </w:rPr>
      </w:r>
      <w:r>
        <w:rPr>
          <w:noProof/>
        </w:rPr>
        <w:fldChar w:fldCharType="separate"/>
      </w:r>
      <w:r>
        <w:rPr>
          <w:noProof/>
        </w:rPr>
        <w:t>38</w:t>
      </w:r>
      <w:r>
        <w:rPr>
          <w:noProof/>
        </w:rPr>
        <w:fldChar w:fldCharType="end"/>
      </w:r>
    </w:p>
    <w:p w14:paraId="1DB693CB" w14:textId="2A2DF5C9"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_Toc219199404 \h </w:instrText>
      </w:r>
      <w:r>
        <w:rPr>
          <w:noProof/>
        </w:rPr>
      </w:r>
      <w:r>
        <w:rPr>
          <w:noProof/>
        </w:rPr>
        <w:fldChar w:fldCharType="separate"/>
      </w:r>
      <w:r>
        <w:rPr>
          <w:noProof/>
        </w:rPr>
        <w:t>38</w:t>
      </w:r>
      <w:r>
        <w:rPr>
          <w:noProof/>
        </w:rPr>
        <w:fldChar w:fldCharType="end"/>
      </w:r>
    </w:p>
    <w:p w14:paraId="00508F5E" w14:textId="2CCA958F"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_Toc219199405 \h </w:instrText>
      </w:r>
      <w:r>
        <w:rPr>
          <w:noProof/>
        </w:rPr>
      </w:r>
      <w:r>
        <w:rPr>
          <w:noProof/>
        </w:rPr>
        <w:fldChar w:fldCharType="separate"/>
      </w:r>
      <w:r>
        <w:rPr>
          <w:noProof/>
        </w:rPr>
        <w:t>38</w:t>
      </w:r>
      <w:r>
        <w:rPr>
          <w:noProof/>
        </w:rPr>
        <w:fldChar w:fldCharType="end"/>
      </w:r>
    </w:p>
    <w:p w14:paraId="2D98BA9A" w14:textId="712AD6B8"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_Toc219199406 \h </w:instrText>
      </w:r>
      <w:r>
        <w:rPr>
          <w:noProof/>
        </w:rPr>
      </w:r>
      <w:r>
        <w:rPr>
          <w:noProof/>
        </w:rPr>
        <w:fldChar w:fldCharType="separate"/>
      </w:r>
      <w:r>
        <w:rPr>
          <w:noProof/>
        </w:rPr>
        <w:t>38</w:t>
      </w:r>
      <w:r>
        <w:rPr>
          <w:noProof/>
        </w:rPr>
        <w:fldChar w:fldCharType="end"/>
      </w:r>
    </w:p>
    <w:p w14:paraId="573B7B4A" w14:textId="2138A263" w:rsidR="00CF6CE5" w:rsidRDefault="00CF6CE5">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Nmfaf_ContextManagement Service API</w:t>
      </w:r>
      <w:r>
        <w:rPr>
          <w:noProof/>
        </w:rPr>
        <w:tab/>
      </w:r>
      <w:r>
        <w:rPr>
          <w:noProof/>
        </w:rPr>
        <w:fldChar w:fldCharType="begin" w:fldLock="1"/>
      </w:r>
      <w:r>
        <w:rPr>
          <w:noProof/>
        </w:rPr>
        <w:instrText xml:space="preserve"> PAGEREF _Toc219199407 \h </w:instrText>
      </w:r>
      <w:r>
        <w:rPr>
          <w:noProof/>
        </w:rPr>
      </w:r>
      <w:r>
        <w:rPr>
          <w:noProof/>
        </w:rPr>
        <w:fldChar w:fldCharType="separate"/>
      </w:r>
      <w:r>
        <w:rPr>
          <w:noProof/>
        </w:rPr>
        <w:t>39</w:t>
      </w:r>
      <w:r>
        <w:rPr>
          <w:noProof/>
        </w:rPr>
        <w:fldChar w:fldCharType="end"/>
      </w:r>
    </w:p>
    <w:p w14:paraId="1FF5A9D7" w14:textId="506E363A"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_Toc219199408 \h </w:instrText>
      </w:r>
      <w:r>
        <w:rPr>
          <w:noProof/>
        </w:rPr>
      </w:r>
      <w:r>
        <w:rPr>
          <w:noProof/>
        </w:rPr>
        <w:fldChar w:fldCharType="separate"/>
      </w:r>
      <w:r>
        <w:rPr>
          <w:noProof/>
        </w:rPr>
        <w:t>39</w:t>
      </w:r>
      <w:r>
        <w:rPr>
          <w:noProof/>
        </w:rPr>
        <w:fldChar w:fldCharType="end"/>
      </w:r>
    </w:p>
    <w:p w14:paraId="2E815C6C" w14:textId="73D99952"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_Toc219199409 \h </w:instrText>
      </w:r>
      <w:r>
        <w:rPr>
          <w:noProof/>
        </w:rPr>
      </w:r>
      <w:r>
        <w:rPr>
          <w:noProof/>
        </w:rPr>
        <w:fldChar w:fldCharType="separate"/>
      </w:r>
      <w:r>
        <w:rPr>
          <w:noProof/>
        </w:rPr>
        <w:t>39</w:t>
      </w:r>
      <w:r>
        <w:rPr>
          <w:noProof/>
        </w:rPr>
        <w:fldChar w:fldCharType="end"/>
      </w:r>
    </w:p>
    <w:p w14:paraId="33C3615E" w14:textId="7634B188"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_Toc219199410 \h </w:instrText>
      </w:r>
      <w:r>
        <w:rPr>
          <w:noProof/>
        </w:rPr>
      </w:r>
      <w:r>
        <w:rPr>
          <w:noProof/>
        </w:rPr>
        <w:fldChar w:fldCharType="separate"/>
      </w:r>
      <w:r>
        <w:rPr>
          <w:noProof/>
        </w:rPr>
        <w:t>39</w:t>
      </w:r>
      <w:r>
        <w:rPr>
          <w:noProof/>
        </w:rPr>
        <w:fldChar w:fldCharType="end"/>
      </w:r>
    </w:p>
    <w:p w14:paraId="697B2D96" w14:textId="30D5DB7D"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_Toc219199411 \h </w:instrText>
      </w:r>
      <w:r>
        <w:rPr>
          <w:noProof/>
        </w:rPr>
      </w:r>
      <w:r>
        <w:rPr>
          <w:noProof/>
        </w:rPr>
        <w:fldChar w:fldCharType="separate"/>
      </w:r>
      <w:r>
        <w:rPr>
          <w:noProof/>
        </w:rPr>
        <w:t>39</w:t>
      </w:r>
      <w:r>
        <w:rPr>
          <w:noProof/>
        </w:rPr>
        <w:fldChar w:fldCharType="end"/>
      </w:r>
    </w:p>
    <w:p w14:paraId="3590B68C" w14:textId="41FB42D1"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_Toc219199412 \h </w:instrText>
      </w:r>
      <w:r>
        <w:rPr>
          <w:noProof/>
        </w:rPr>
      </w:r>
      <w:r>
        <w:rPr>
          <w:noProof/>
        </w:rPr>
        <w:fldChar w:fldCharType="separate"/>
      </w:r>
      <w:r>
        <w:rPr>
          <w:noProof/>
        </w:rPr>
        <w:t>39</w:t>
      </w:r>
      <w:r>
        <w:rPr>
          <w:noProof/>
        </w:rPr>
        <w:fldChar w:fldCharType="end"/>
      </w:r>
    </w:p>
    <w:p w14:paraId="0BB7F7A6" w14:textId="11822571"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_Toc219199413 \h </w:instrText>
      </w:r>
      <w:r>
        <w:rPr>
          <w:noProof/>
        </w:rPr>
      </w:r>
      <w:r>
        <w:rPr>
          <w:noProof/>
        </w:rPr>
        <w:fldChar w:fldCharType="separate"/>
      </w:r>
      <w:r>
        <w:rPr>
          <w:noProof/>
        </w:rPr>
        <w:t>39</w:t>
      </w:r>
      <w:r>
        <w:rPr>
          <w:noProof/>
        </w:rPr>
        <w:fldChar w:fldCharType="end"/>
      </w:r>
    </w:p>
    <w:p w14:paraId="2BA4462A" w14:textId="4D7BF0AB"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_Toc219199414 \h </w:instrText>
      </w:r>
      <w:r>
        <w:rPr>
          <w:noProof/>
        </w:rPr>
      </w:r>
      <w:r>
        <w:rPr>
          <w:noProof/>
        </w:rPr>
        <w:fldChar w:fldCharType="separate"/>
      </w:r>
      <w:r>
        <w:rPr>
          <w:noProof/>
        </w:rPr>
        <w:t>39</w:t>
      </w:r>
      <w:r>
        <w:rPr>
          <w:noProof/>
        </w:rPr>
        <w:fldChar w:fldCharType="end"/>
      </w:r>
    </w:p>
    <w:p w14:paraId="58248F33" w14:textId="13EBFC31"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_Toc219199415 \h </w:instrText>
      </w:r>
      <w:r>
        <w:rPr>
          <w:noProof/>
        </w:rPr>
      </w:r>
      <w:r>
        <w:rPr>
          <w:noProof/>
        </w:rPr>
        <w:fldChar w:fldCharType="separate"/>
      </w:r>
      <w:r>
        <w:rPr>
          <w:noProof/>
        </w:rPr>
        <w:t>39</w:t>
      </w:r>
      <w:r>
        <w:rPr>
          <w:noProof/>
        </w:rPr>
        <w:fldChar w:fldCharType="end"/>
      </w:r>
    </w:p>
    <w:p w14:paraId="0D967E7B" w14:textId="4AEF00A1"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_Toc219199416 \h </w:instrText>
      </w:r>
      <w:r>
        <w:rPr>
          <w:noProof/>
        </w:rPr>
      </w:r>
      <w:r>
        <w:rPr>
          <w:noProof/>
        </w:rPr>
        <w:fldChar w:fldCharType="separate"/>
      </w:r>
      <w:r>
        <w:rPr>
          <w:noProof/>
        </w:rPr>
        <w:t>39</w:t>
      </w:r>
      <w:r>
        <w:rPr>
          <w:noProof/>
        </w:rPr>
        <w:fldChar w:fldCharType="end"/>
      </w:r>
    </w:p>
    <w:p w14:paraId="617EFE30" w14:textId="3FAF7EA4"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_Toc219199417 \h </w:instrText>
      </w:r>
      <w:r>
        <w:rPr>
          <w:noProof/>
        </w:rPr>
      </w:r>
      <w:r>
        <w:rPr>
          <w:noProof/>
        </w:rPr>
        <w:fldChar w:fldCharType="separate"/>
      </w:r>
      <w:r>
        <w:rPr>
          <w:noProof/>
        </w:rPr>
        <w:t>40</w:t>
      </w:r>
      <w:r>
        <w:rPr>
          <w:noProof/>
        </w:rPr>
        <w:fldChar w:fldCharType="end"/>
      </w:r>
    </w:p>
    <w:p w14:paraId="5FEA588B" w14:textId="19517A6F"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Operation: transfer</w:t>
      </w:r>
      <w:r>
        <w:rPr>
          <w:noProof/>
        </w:rPr>
        <w:tab/>
      </w:r>
      <w:r>
        <w:rPr>
          <w:noProof/>
        </w:rPr>
        <w:fldChar w:fldCharType="begin" w:fldLock="1"/>
      </w:r>
      <w:r>
        <w:rPr>
          <w:noProof/>
        </w:rPr>
        <w:instrText xml:space="preserve"> PAGEREF _Toc219199418 \h </w:instrText>
      </w:r>
      <w:r>
        <w:rPr>
          <w:noProof/>
        </w:rPr>
      </w:r>
      <w:r>
        <w:rPr>
          <w:noProof/>
        </w:rPr>
        <w:fldChar w:fldCharType="separate"/>
      </w:r>
      <w:r>
        <w:rPr>
          <w:noProof/>
        </w:rPr>
        <w:t>40</w:t>
      </w:r>
      <w:r>
        <w:rPr>
          <w:noProof/>
        </w:rPr>
        <w:fldChar w:fldCharType="end"/>
      </w:r>
    </w:p>
    <w:p w14:paraId="3C53B5EC" w14:textId="5DF20FD7"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_Toc219199419 \h </w:instrText>
      </w:r>
      <w:r>
        <w:rPr>
          <w:noProof/>
        </w:rPr>
      </w:r>
      <w:r>
        <w:rPr>
          <w:noProof/>
        </w:rPr>
        <w:fldChar w:fldCharType="separate"/>
      </w:r>
      <w:r>
        <w:rPr>
          <w:noProof/>
        </w:rPr>
        <w:t>40</w:t>
      </w:r>
      <w:r>
        <w:rPr>
          <w:noProof/>
        </w:rPr>
        <w:fldChar w:fldCharType="end"/>
      </w:r>
    </w:p>
    <w:p w14:paraId="7276E803" w14:textId="579282EB"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_Toc219199420 \h </w:instrText>
      </w:r>
      <w:r>
        <w:rPr>
          <w:noProof/>
        </w:rPr>
      </w:r>
      <w:r>
        <w:rPr>
          <w:noProof/>
        </w:rPr>
        <w:fldChar w:fldCharType="separate"/>
      </w:r>
      <w:r>
        <w:rPr>
          <w:noProof/>
        </w:rPr>
        <w:t>40</w:t>
      </w:r>
      <w:r>
        <w:rPr>
          <w:noProof/>
        </w:rPr>
        <w:fldChar w:fldCharType="end"/>
      </w:r>
    </w:p>
    <w:p w14:paraId="56AFADA7" w14:textId="075290F5"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_Toc219199421 \h </w:instrText>
      </w:r>
      <w:r>
        <w:rPr>
          <w:noProof/>
        </w:rPr>
      </w:r>
      <w:r>
        <w:rPr>
          <w:noProof/>
        </w:rPr>
        <w:fldChar w:fldCharType="separate"/>
      </w:r>
      <w:r>
        <w:rPr>
          <w:noProof/>
        </w:rPr>
        <w:t>41</w:t>
      </w:r>
      <w:r>
        <w:rPr>
          <w:noProof/>
        </w:rPr>
        <w:fldChar w:fldCharType="end"/>
      </w:r>
    </w:p>
    <w:p w14:paraId="2CA5D588" w14:textId="7702E611"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_Toc219199422 \h </w:instrText>
      </w:r>
      <w:r>
        <w:rPr>
          <w:noProof/>
        </w:rPr>
      </w:r>
      <w:r>
        <w:rPr>
          <w:noProof/>
        </w:rPr>
        <w:fldChar w:fldCharType="separate"/>
      </w:r>
      <w:r>
        <w:rPr>
          <w:noProof/>
        </w:rPr>
        <w:t>41</w:t>
      </w:r>
      <w:r>
        <w:rPr>
          <w:noProof/>
        </w:rPr>
        <w:fldChar w:fldCharType="end"/>
      </w:r>
    </w:p>
    <w:p w14:paraId="70FD9187" w14:textId="6C5EBB43"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_Toc219199423 \h </w:instrText>
      </w:r>
      <w:r>
        <w:rPr>
          <w:noProof/>
        </w:rPr>
      </w:r>
      <w:r>
        <w:rPr>
          <w:noProof/>
        </w:rPr>
        <w:fldChar w:fldCharType="separate"/>
      </w:r>
      <w:r>
        <w:rPr>
          <w:noProof/>
        </w:rPr>
        <w:t>41</w:t>
      </w:r>
      <w:r>
        <w:rPr>
          <w:noProof/>
        </w:rPr>
        <w:fldChar w:fldCharType="end"/>
      </w:r>
    </w:p>
    <w:p w14:paraId="4AC4E10D" w14:textId="68EAC123"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_Toc219199424 \h </w:instrText>
      </w:r>
      <w:r>
        <w:rPr>
          <w:noProof/>
        </w:rPr>
      </w:r>
      <w:r>
        <w:rPr>
          <w:noProof/>
        </w:rPr>
        <w:fldChar w:fldCharType="separate"/>
      </w:r>
      <w:r>
        <w:rPr>
          <w:noProof/>
        </w:rPr>
        <w:t>42</w:t>
      </w:r>
      <w:r>
        <w:rPr>
          <w:noProof/>
        </w:rPr>
        <w:fldChar w:fldCharType="end"/>
      </w:r>
    </w:p>
    <w:p w14:paraId="7DFA970C" w14:textId="51246DF9"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_Toc219199425 \h </w:instrText>
      </w:r>
      <w:r>
        <w:rPr>
          <w:noProof/>
        </w:rPr>
      </w:r>
      <w:r>
        <w:rPr>
          <w:noProof/>
        </w:rPr>
        <w:fldChar w:fldCharType="separate"/>
      </w:r>
      <w:r>
        <w:rPr>
          <w:noProof/>
        </w:rPr>
        <w:t>42</w:t>
      </w:r>
      <w:r>
        <w:rPr>
          <w:noProof/>
        </w:rPr>
        <w:fldChar w:fldCharType="end"/>
      </w:r>
    </w:p>
    <w:p w14:paraId="118193B5" w14:textId="5A60FAA3"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5.3.6.2.2</w:t>
      </w:r>
      <w:r>
        <w:rPr>
          <w:rFonts w:asciiTheme="minorHAnsi" w:eastAsiaTheme="minorEastAsia" w:hAnsiTheme="minorHAnsi" w:cstheme="minorBidi"/>
          <w:noProof/>
          <w:kern w:val="2"/>
          <w:sz w:val="24"/>
          <w:szCs w:val="24"/>
          <w:lang w:eastAsia="en-GB"/>
          <w14:ligatures w14:val="standardContextual"/>
        </w:rPr>
        <w:tab/>
      </w:r>
      <w:r>
        <w:rPr>
          <w:noProof/>
        </w:rPr>
        <w:t>Type: ContextTransferReq</w:t>
      </w:r>
      <w:r>
        <w:rPr>
          <w:noProof/>
        </w:rPr>
        <w:tab/>
      </w:r>
      <w:r>
        <w:rPr>
          <w:noProof/>
        </w:rPr>
        <w:fldChar w:fldCharType="begin" w:fldLock="1"/>
      </w:r>
      <w:r>
        <w:rPr>
          <w:noProof/>
        </w:rPr>
        <w:instrText xml:space="preserve"> PAGEREF _Toc219199426 \h </w:instrText>
      </w:r>
      <w:r>
        <w:rPr>
          <w:noProof/>
        </w:rPr>
      </w:r>
      <w:r>
        <w:rPr>
          <w:noProof/>
        </w:rPr>
        <w:fldChar w:fldCharType="separate"/>
      </w:r>
      <w:r>
        <w:rPr>
          <w:noProof/>
        </w:rPr>
        <w:t>42</w:t>
      </w:r>
      <w:r>
        <w:rPr>
          <w:noProof/>
        </w:rPr>
        <w:fldChar w:fldCharType="end"/>
      </w:r>
    </w:p>
    <w:p w14:paraId="330C5368" w14:textId="145B8573"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5.3.6.2.3</w:t>
      </w:r>
      <w:r>
        <w:rPr>
          <w:rFonts w:asciiTheme="minorHAnsi" w:eastAsiaTheme="minorEastAsia" w:hAnsiTheme="minorHAnsi" w:cstheme="minorBidi"/>
          <w:noProof/>
          <w:kern w:val="2"/>
          <w:sz w:val="24"/>
          <w:szCs w:val="24"/>
          <w:lang w:eastAsia="en-GB"/>
          <w14:ligatures w14:val="standardContextual"/>
        </w:rPr>
        <w:tab/>
      </w:r>
      <w:r>
        <w:rPr>
          <w:noProof/>
        </w:rPr>
        <w:t>Type: ContextTransferResp</w:t>
      </w:r>
      <w:r>
        <w:rPr>
          <w:noProof/>
        </w:rPr>
        <w:tab/>
      </w:r>
      <w:r>
        <w:rPr>
          <w:noProof/>
        </w:rPr>
        <w:fldChar w:fldCharType="begin" w:fldLock="1"/>
      </w:r>
      <w:r>
        <w:rPr>
          <w:noProof/>
        </w:rPr>
        <w:instrText xml:space="preserve"> PAGEREF _Toc219199427 \h </w:instrText>
      </w:r>
      <w:r>
        <w:rPr>
          <w:noProof/>
        </w:rPr>
      </w:r>
      <w:r>
        <w:rPr>
          <w:noProof/>
        </w:rPr>
        <w:fldChar w:fldCharType="separate"/>
      </w:r>
      <w:r>
        <w:rPr>
          <w:noProof/>
        </w:rPr>
        <w:t>43</w:t>
      </w:r>
      <w:r>
        <w:rPr>
          <w:noProof/>
        </w:rPr>
        <w:fldChar w:fldCharType="end"/>
      </w:r>
    </w:p>
    <w:p w14:paraId="7AE88FA6" w14:textId="3298DFF4"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_Toc219199428 \h </w:instrText>
      </w:r>
      <w:r>
        <w:rPr>
          <w:noProof/>
        </w:rPr>
      </w:r>
      <w:r>
        <w:rPr>
          <w:noProof/>
        </w:rPr>
        <w:fldChar w:fldCharType="separate"/>
      </w:r>
      <w:r>
        <w:rPr>
          <w:noProof/>
        </w:rPr>
        <w:t>43</w:t>
      </w:r>
      <w:r>
        <w:rPr>
          <w:noProof/>
        </w:rPr>
        <w:fldChar w:fldCharType="end"/>
      </w:r>
    </w:p>
    <w:p w14:paraId="46DBCF76" w14:textId="4795EF15"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_Toc219199429 \h </w:instrText>
      </w:r>
      <w:r>
        <w:rPr>
          <w:noProof/>
        </w:rPr>
      </w:r>
      <w:r>
        <w:rPr>
          <w:noProof/>
        </w:rPr>
        <w:fldChar w:fldCharType="separate"/>
      </w:r>
      <w:r>
        <w:rPr>
          <w:noProof/>
        </w:rPr>
        <w:t>43</w:t>
      </w:r>
      <w:r>
        <w:rPr>
          <w:noProof/>
        </w:rPr>
        <w:fldChar w:fldCharType="end"/>
      </w:r>
    </w:p>
    <w:p w14:paraId="79B2BAF4" w14:textId="0727D4F1" w:rsidR="00CF6CE5" w:rsidRDefault="00CF6CE5">
      <w:pPr>
        <w:pStyle w:val="TOC5"/>
        <w:rPr>
          <w:rFonts w:asciiTheme="minorHAnsi" w:eastAsiaTheme="minorEastAsia" w:hAnsiTheme="minorHAnsi" w:cstheme="minorBidi"/>
          <w:noProof/>
          <w:kern w:val="2"/>
          <w:sz w:val="24"/>
          <w:szCs w:val="24"/>
          <w:lang w:eastAsia="en-GB"/>
          <w14:ligatures w14:val="standardContextual"/>
        </w:rPr>
      </w:pPr>
      <w:r>
        <w:rPr>
          <w:noProof/>
        </w:rPr>
        <w:t>5.3.6.3.2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_Toc219199430 \h </w:instrText>
      </w:r>
      <w:r>
        <w:rPr>
          <w:noProof/>
        </w:rPr>
      </w:r>
      <w:r>
        <w:rPr>
          <w:noProof/>
        </w:rPr>
        <w:fldChar w:fldCharType="separate"/>
      </w:r>
      <w:r>
        <w:rPr>
          <w:noProof/>
        </w:rPr>
        <w:t>43</w:t>
      </w:r>
      <w:r>
        <w:rPr>
          <w:noProof/>
        </w:rPr>
        <w:fldChar w:fldCharType="end"/>
      </w:r>
    </w:p>
    <w:p w14:paraId="58BB21B8" w14:textId="6CE9BB97"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5.3.6.4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_Toc219199431 \h </w:instrText>
      </w:r>
      <w:r>
        <w:rPr>
          <w:noProof/>
        </w:rPr>
      </w:r>
      <w:r>
        <w:rPr>
          <w:noProof/>
        </w:rPr>
        <w:fldChar w:fldCharType="separate"/>
      </w:r>
      <w:r>
        <w:rPr>
          <w:noProof/>
        </w:rPr>
        <w:t>43</w:t>
      </w:r>
      <w:r>
        <w:rPr>
          <w:noProof/>
        </w:rPr>
        <w:fldChar w:fldCharType="end"/>
      </w:r>
    </w:p>
    <w:p w14:paraId="1E096C15" w14:textId="585CA27D"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_Toc219199432 \h </w:instrText>
      </w:r>
      <w:r>
        <w:rPr>
          <w:noProof/>
        </w:rPr>
      </w:r>
      <w:r>
        <w:rPr>
          <w:noProof/>
        </w:rPr>
        <w:fldChar w:fldCharType="separate"/>
      </w:r>
      <w:r>
        <w:rPr>
          <w:noProof/>
        </w:rPr>
        <w:t>43</w:t>
      </w:r>
      <w:r>
        <w:rPr>
          <w:noProof/>
        </w:rPr>
        <w:fldChar w:fldCharType="end"/>
      </w:r>
    </w:p>
    <w:p w14:paraId="6A842C1B" w14:textId="496A0BC2"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_Toc219199433 \h </w:instrText>
      </w:r>
      <w:r>
        <w:rPr>
          <w:noProof/>
        </w:rPr>
      </w:r>
      <w:r>
        <w:rPr>
          <w:noProof/>
        </w:rPr>
        <w:fldChar w:fldCharType="separate"/>
      </w:r>
      <w:r>
        <w:rPr>
          <w:noProof/>
        </w:rPr>
        <w:t>44</w:t>
      </w:r>
      <w:r>
        <w:rPr>
          <w:noProof/>
        </w:rPr>
        <w:fldChar w:fldCharType="end"/>
      </w:r>
    </w:p>
    <w:p w14:paraId="6B9CF6C6" w14:textId="53397111"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_Toc219199434 \h </w:instrText>
      </w:r>
      <w:r>
        <w:rPr>
          <w:noProof/>
        </w:rPr>
      </w:r>
      <w:r>
        <w:rPr>
          <w:noProof/>
        </w:rPr>
        <w:fldChar w:fldCharType="separate"/>
      </w:r>
      <w:r>
        <w:rPr>
          <w:noProof/>
        </w:rPr>
        <w:t>44</w:t>
      </w:r>
      <w:r>
        <w:rPr>
          <w:noProof/>
        </w:rPr>
        <w:fldChar w:fldCharType="end"/>
      </w:r>
    </w:p>
    <w:p w14:paraId="7FB40A81" w14:textId="489AEEC3"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_Toc219199435 \h </w:instrText>
      </w:r>
      <w:r>
        <w:rPr>
          <w:noProof/>
        </w:rPr>
      </w:r>
      <w:r>
        <w:rPr>
          <w:noProof/>
        </w:rPr>
        <w:fldChar w:fldCharType="separate"/>
      </w:r>
      <w:r>
        <w:rPr>
          <w:noProof/>
        </w:rPr>
        <w:t>44</w:t>
      </w:r>
      <w:r>
        <w:rPr>
          <w:noProof/>
        </w:rPr>
        <w:fldChar w:fldCharType="end"/>
      </w:r>
    </w:p>
    <w:p w14:paraId="3903EB61" w14:textId="2E95BFF4" w:rsidR="00CF6CE5" w:rsidRDefault="00CF6CE5">
      <w:pPr>
        <w:pStyle w:val="TOC4"/>
        <w:rPr>
          <w:rFonts w:asciiTheme="minorHAnsi" w:eastAsiaTheme="minorEastAsia" w:hAnsiTheme="minorHAnsi" w:cstheme="minorBidi"/>
          <w:noProof/>
          <w:kern w:val="2"/>
          <w:sz w:val="24"/>
          <w:szCs w:val="24"/>
          <w:lang w:eastAsia="en-GB"/>
          <w14:ligatures w14:val="standardContextual"/>
        </w:rPr>
      </w:pPr>
      <w:r>
        <w:rPr>
          <w:noProof/>
        </w:rPr>
        <w:t>5.3.7.3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_Toc219199436 \h </w:instrText>
      </w:r>
      <w:r>
        <w:rPr>
          <w:noProof/>
        </w:rPr>
      </w:r>
      <w:r>
        <w:rPr>
          <w:noProof/>
        </w:rPr>
        <w:fldChar w:fldCharType="separate"/>
      </w:r>
      <w:r>
        <w:rPr>
          <w:noProof/>
        </w:rPr>
        <w:t>44</w:t>
      </w:r>
      <w:r>
        <w:rPr>
          <w:noProof/>
        </w:rPr>
        <w:fldChar w:fldCharType="end"/>
      </w:r>
    </w:p>
    <w:p w14:paraId="6669AD18" w14:textId="7014EB04"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_Toc219199437 \h </w:instrText>
      </w:r>
      <w:r>
        <w:rPr>
          <w:noProof/>
        </w:rPr>
      </w:r>
      <w:r>
        <w:rPr>
          <w:noProof/>
        </w:rPr>
        <w:fldChar w:fldCharType="separate"/>
      </w:r>
      <w:r>
        <w:rPr>
          <w:noProof/>
        </w:rPr>
        <w:t>44</w:t>
      </w:r>
      <w:r>
        <w:rPr>
          <w:noProof/>
        </w:rPr>
        <w:fldChar w:fldCharType="end"/>
      </w:r>
    </w:p>
    <w:p w14:paraId="7F226F25" w14:textId="36570937" w:rsidR="00CF6CE5" w:rsidRDefault="00CF6CE5">
      <w:pPr>
        <w:pStyle w:val="TOC3"/>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_Toc219199438 \h </w:instrText>
      </w:r>
      <w:r>
        <w:rPr>
          <w:noProof/>
        </w:rPr>
      </w:r>
      <w:r>
        <w:rPr>
          <w:noProof/>
        </w:rPr>
        <w:fldChar w:fldCharType="separate"/>
      </w:r>
      <w:r>
        <w:rPr>
          <w:noProof/>
        </w:rPr>
        <w:t>44</w:t>
      </w:r>
      <w:r>
        <w:rPr>
          <w:noProof/>
        </w:rPr>
        <w:fldChar w:fldCharType="end"/>
      </w:r>
    </w:p>
    <w:p w14:paraId="670EE130" w14:textId="754AB7A1" w:rsidR="00CF6CE5" w:rsidRDefault="00CF6CE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_Toc219199439 \h </w:instrText>
      </w:r>
      <w:r>
        <w:rPr>
          <w:noProof/>
        </w:rPr>
      </w:r>
      <w:r>
        <w:rPr>
          <w:noProof/>
        </w:rPr>
        <w:fldChar w:fldCharType="separate"/>
      </w:r>
      <w:r>
        <w:rPr>
          <w:noProof/>
        </w:rPr>
        <w:t>45</w:t>
      </w:r>
      <w:r>
        <w:rPr>
          <w:noProof/>
        </w:rPr>
        <w:fldChar w:fldCharType="end"/>
      </w:r>
    </w:p>
    <w:p w14:paraId="40E1ED4B" w14:textId="4418C299" w:rsidR="00CF6CE5" w:rsidRDefault="00CF6CE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_Toc219199440 \h </w:instrText>
      </w:r>
      <w:r>
        <w:rPr>
          <w:noProof/>
        </w:rPr>
      </w:r>
      <w:r>
        <w:rPr>
          <w:noProof/>
        </w:rPr>
        <w:fldChar w:fldCharType="separate"/>
      </w:r>
      <w:r>
        <w:rPr>
          <w:noProof/>
        </w:rPr>
        <w:t>45</w:t>
      </w:r>
      <w:r>
        <w:rPr>
          <w:noProof/>
        </w:rPr>
        <w:fldChar w:fldCharType="end"/>
      </w:r>
    </w:p>
    <w:p w14:paraId="36591D94" w14:textId="4081FE3D" w:rsidR="00CF6CE5" w:rsidRDefault="00CF6CE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Nmfaf_3daDataManagement API</w:t>
      </w:r>
      <w:r>
        <w:rPr>
          <w:noProof/>
        </w:rPr>
        <w:tab/>
      </w:r>
      <w:r>
        <w:rPr>
          <w:noProof/>
        </w:rPr>
        <w:fldChar w:fldCharType="begin" w:fldLock="1"/>
      </w:r>
      <w:r>
        <w:rPr>
          <w:noProof/>
        </w:rPr>
        <w:instrText xml:space="preserve"> PAGEREF _Toc219199441 \h </w:instrText>
      </w:r>
      <w:r>
        <w:rPr>
          <w:noProof/>
        </w:rPr>
      </w:r>
      <w:r>
        <w:rPr>
          <w:noProof/>
        </w:rPr>
        <w:fldChar w:fldCharType="separate"/>
      </w:r>
      <w:r>
        <w:rPr>
          <w:noProof/>
        </w:rPr>
        <w:t>45</w:t>
      </w:r>
      <w:r>
        <w:rPr>
          <w:noProof/>
        </w:rPr>
        <w:fldChar w:fldCharType="end"/>
      </w:r>
    </w:p>
    <w:p w14:paraId="13D08D9C" w14:textId="556E9004" w:rsidR="00CF6CE5" w:rsidRDefault="00CF6CE5">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Nmfaf_3caDataManagement API</w:t>
      </w:r>
      <w:r>
        <w:rPr>
          <w:noProof/>
        </w:rPr>
        <w:tab/>
      </w:r>
      <w:r>
        <w:rPr>
          <w:noProof/>
        </w:rPr>
        <w:fldChar w:fldCharType="begin" w:fldLock="1"/>
      </w:r>
      <w:r>
        <w:rPr>
          <w:noProof/>
        </w:rPr>
        <w:instrText xml:space="preserve"> PAGEREF _Toc219199442 \h </w:instrText>
      </w:r>
      <w:r>
        <w:rPr>
          <w:noProof/>
        </w:rPr>
      </w:r>
      <w:r>
        <w:rPr>
          <w:noProof/>
        </w:rPr>
        <w:fldChar w:fldCharType="separate"/>
      </w:r>
      <w:r>
        <w:rPr>
          <w:noProof/>
        </w:rPr>
        <w:t>49</w:t>
      </w:r>
      <w:r>
        <w:rPr>
          <w:noProof/>
        </w:rPr>
        <w:fldChar w:fldCharType="end"/>
      </w:r>
    </w:p>
    <w:p w14:paraId="42D56127" w14:textId="15847F62" w:rsidR="00CF6CE5" w:rsidRDefault="00CF6CE5">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Nmfaf_ContextManagement API</w:t>
      </w:r>
      <w:r>
        <w:rPr>
          <w:noProof/>
        </w:rPr>
        <w:tab/>
      </w:r>
      <w:r>
        <w:rPr>
          <w:noProof/>
        </w:rPr>
        <w:fldChar w:fldCharType="begin" w:fldLock="1"/>
      </w:r>
      <w:r>
        <w:rPr>
          <w:noProof/>
        </w:rPr>
        <w:instrText xml:space="preserve"> PAGEREF _Toc219199443 \h </w:instrText>
      </w:r>
      <w:r>
        <w:rPr>
          <w:noProof/>
        </w:rPr>
      </w:r>
      <w:r>
        <w:rPr>
          <w:noProof/>
        </w:rPr>
        <w:fldChar w:fldCharType="separate"/>
      </w:r>
      <w:r>
        <w:rPr>
          <w:noProof/>
        </w:rPr>
        <w:t>53</w:t>
      </w:r>
      <w:r>
        <w:rPr>
          <w:noProof/>
        </w:rPr>
        <w:fldChar w:fldCharType="end"/>
      </w:r>
    </w:p>
    <w:p w14:paraId="0EFCF9F3" w14:textId="43AD0C89" w:rsidR="00CF6CE5" w:rsidRDefault="00CF6CE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_Toc219199444 \h </w:instrText>
      </w:r>
      <w:r>
        <w:rPr>
          <w:noProof/>
        </w:rPr>
      </w:r>
      <w:r>
        <w:rPr>
          <w:noProof/>
        </w:rPr>
        <w:fldChar w:fldCharType="separate"/>
      </w:r>
      <w:r>
        <w:rPr>
          <w:noProof/>
        </w:rPr>
        <w:t>54</w:t>
      </w:r>
      <w:r>
        <w:rPr>
          <w:noProof/>
        </w:rPr>
        <w:fldChar w:fldCharType="end"/>
      </w:r>
    </w:p>
    <w:p w14:paraId="4D67C774" w14:textId="1A0D9E85" w:rsidR="00CA62AF" w:rsidRDefault="001767CF">
      <w:r>
        <w:rPr>
          <w:sz w:val="22"/>
        </w:rPr>
        <w:fldChar w:fldCharType="end"/>
      </w:r>
    </w:p>
    <w:p w14:paraId="215B99DD" w14:textId="77777777" w:rsidR="00CA62AF" w:rsidRDefault="00525D1B">
      <w:pPr>
        <w:pStyle w:val="Heading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Start w:id="36" w:name="_Toc209530006"/>
      <w:bookmarkStart w:id="37" w:name="_Toc219199273"/>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22A7C44" w14:textId="77777777" w:rsidR="00CA62AF" w:rsidRDefault="00525D1B">
      <w:r>
        <w:t xml:space="preserve">This Technical </w:t>
      </w:r>
      <w:bookmarkStart w:id="38" w:name="spectype3"/>
      <w:r>
        <w:t>Specification</w:t>
      </w:r>
      <w:bookmarkEnd w:id="38"/>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Heading1"/>
      </w:pPr>
      <w:bookmarkStart w:id="39" w:name="introduction"/>
      <w:bookmarkStart w:id="40" w:name="_Toc120683425"/>
      <w:bookmarkStart w:id="41" w:name="_Toc120683237"/>
      <w:bookmarkStart w:id="42" w:name="_Toc97037241"/>
      <w:bookmarkStart w:id="43" w:name="_Toc104547308"/>
      <w:bookmarkStart w:id="44" w:name="_Toc114134757"/>
      <w:bookmarkStart w:id="45" w:name="_Toc100953657"/>
      <w:bookmarkStart w:id="46" w:name="_Toc97193024"/>
      <w:bookmarkStart w:id="47" w:name="_Toc112939376"/>
      <w:bookmarkStart w:id="48" w:name="_Toc94033085"/>
      <w:bookmarkStart w:id="49" w:name="_Toc89426200"/>
      <w:bookmarkStart w:id="50" w:name="_Toc36812100"/>
      <w:bookmarkStart w:id="51" w:name="_Toc88645288"/>
      <w:bookmarkStart w:id="52" w:name="_Toc35971369"/>
      <w:bookmarkStart w:id="53" w:name="_Toc72784116"/>
      <w:bookmarkStart w:id="54" w:name="_Toc81244718"/>
      <w:bookmarkStart w:id="55" w:name="_Toc73041662"/>
      <w:bookmarkStart w:id="56" w:name="_Toc133434942"/>
      <w:bookmarkStart w:id="57" w:name="_Toc138690775"/>
      <w:bookmarkStart w:id="58" w:name="_Toc151749505"/>
      <w:bookmarkStart w:id="59" w:name="_Toc170161067"/>
      <w:bookmarkStart w:id="60" w:name="_Toc175850737"/>
      <w:bookmarkStart w:id="61" w:name="_Toc180480332"/>
      <w:bookmarkStart w:id="62" w:name="_Toc185517947"/>
      <w:bookmarkStart w:id="63" w:name="_Toc192875484"/>
      <w:bookmarkStart w:id="64" w:name="_Toc209530007"/>
      <w:bookmarkStart w:id="65" w:name="_Toc219199274"/>
      <w:bookmarkEnd w:id="39"/>
      <w:r>
        <w:t>Introduction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56D1678" w14:textId="77777777" w:rsidR="00CA62AF" w:rsidRDefault="00525D1B">
      <w:pPr>
        <w:pStyle w:val="Heading1"/>
      </w:pPr>
      <w:r>
        <w:br w:type="page"/>
      </w:r>
      <w:bookmarkStart w:id="66" w:name="_Toc104547309"/>
      <w:bookmarkStart w:id="67" w:name="_Toc114134758"/>
      <w:bookmarkStart w:id="68" w:name="_Toc88645289"/>
      <w:bookmarkStart w:id="69" w:name="_Toc97037242"/>
      <w:bookmarkStart w:id="70" w:name="_Toc112939377"/>
      <w:bookmarkStart w:id="71" w:name="_Toc120683426"/>
      <w:bookmarkStart w:id="72" w:name="_Toc94033086"/>
      <w:bookmarkStart w:id="73" w:name="_Toc97193025"/>
      <w:bookmarkStart w:id="74" w:name="_Toc81244719"/>
      <w:bookmarkStart w:id="75" w:name="_Toc100953658"/>
      <w:bookmarkStart w:id="76" w:name="_Toc120683238"/>
      <w:bookmarkStart w:id="77" w:name="_Toc89426201"/>
      <w:bookmarkStart w:id="78" w:name="_Toc510696578"/>
      <w:bookmarkStart w:id="79" w:name="_Toc35971370"/>
      <w:bookmarkStart w:id="80" w:name="_Toc36812101"/>
      <w:bookmarkStart w:id="81" w:name="_Toc72784117"/>
      <w:bookmarkStart w:id="82" w:name="_Toc73041663"/>
      <w:bookmarkStart w:id="83" w:name="_Toc133434943"/>
      <w:bookmarkStart w:id="84" w:name="_Toc138690776"/>
      <w:bookmarkStart w:id="85" w:name="_Toc151749506"/>
      <w:bookmarkStart w:id="86" w:name="_Toc170161068"/>
      <w:bookmarkStart w:id="87" w:name="_Toc175850738"/>
      <w:bookmarkStart w:id="88" w:name="_Toc180480333"/>
      <w:bookmarkStart w:id="89" w:name="_Toc185517948"/>
      <w:bookmarkStart w:id="90" w:name="_Toc192875485"/>
      <w:bookmarkStart w:id="91" w:name="_Toc209530008"/>
      <w:bookmarkStart w:id="92" w:name="_Toc219199275"/>
      <w:r>
        <w:lastRenderedPageBreak/>
        <w:t>1</w:t>
      </w:r>
      <w:r>
        <w:tab/>
        <w:t>Scope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Heading1"/>
      </w:pPr>
      <w:bookmarkStart w:id="93" w:name="_Toc35971371"/>
      <w:bookmarkStart w:id="94" w:name="_Toc72784118"/>
      <w:bookmarkStart w:id="95" w:name="_Toc36812102"/>
      <w:bookmarkStart w:id="96" w:name="_Toc73041664"/>
      <w:bookmarkStart w:id="97" w:name="_Toc89426202"/>
      <w:bookmarkStart w:id="98" w:name="_Toc88645290"/>
      <w:bookmarkStart w:id="99" w:name="_Toc81244720"/>
      <w:bookmarkStart w:id="100" w:name="_Toc94033087"/>
      <w:bookmarkStart w:id="101" w:name="_Toc120683427"/>
      <w:bookmarkStart w:id="102" w:name="_Toc120683239"/>
      <w:bookmarkStart w:id="103" w:name="_Toc510696579"/>
      <w:bookmarkStart w:id="104" w:name="_Toc97037243"/>
      <w:bookmarkStart w:id="105" w:name="_Toc97193026"/>
      <w:bookmarkStart w:id="106" w:name="_Toc112939378"/>
      <w:bookmarkStart w:id="107" w:name="_Toc114134759"/>
      <w:bookmarkStart w:id="108" w:name="_Toc104547310"/>
      <w:bookmarkStart w:id="109" w:name="_Toc100953659"/>
      <w:bookmarkStart w:id="110" w:name="_Toc133434944"/>
      <w:bookmarkStart w:id="111" w:name="_Toc138690777"/>
      <w:bookmarkStart w:id="112" w:name="_Toc151749507"/>
      <w:bookmarkStart w:id="113" w:name="_Toc170161069"/>
      <w:bookmarkStart w:id="114" w:name="_Toc175850739"/>
      <w:bookmarkStart w:id="115" w:name="_Toc180480334"/>
      <w:bookmarkStart w:id="116" w:name="_Toc185517949"/>
      <w:bookmarkStart w:id="117" w:name="_Toc192875486"/>
      <w:bookmarkStart w:id="118" w:name="_Toc209530009"/>
      <w:bookmarkStart w:id="119" w:name="_Toc219199276"/>
      <w:r>
        <w:t>2</w:t>
      </w:r>
      <w:r>
        <w:tab/>
        <w:t>References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Heading1"/>
      </w:pPr>
      <w:bookmarkStart w:id="120" w:name="_Toc510696580"/>
      <w:bookmarkStart w:id="121" w:name="_Toc120683428"/>
      <w:bookmarkStart w:id="122" w:name="_Toc112939379"/>
      <w:bookmarkStart w:id="123" w:name="_Toc104547311"/>
      <w:bookmarkStart w:id="124" w:name="_Toc114134760"/>
      <w:bookmarkStart w:id="125" w:name="_Toc120683240"/>
      <w:bookmarkStart w:id="126" w:name="_Toc97193027"/>
      <w:bookmarkStart w:id="127" w:name="_Toc100953660"/>
      <w:bookmarkStart w:id="128" w:name="_Toc89426203"/>
      <w:bookmarkStart w:id="129" w:name="_Toc94033088"/>
      <w:bookmarkStart w:id="130" w:name="_Toc97037244"/>
      <w:bookmarkStart w:id="131" w:name="_Toc88645291"/>
      <w:bookmarkStart w:id="132" w:name="_Toc73041665"/>
      <w:bookmarkStart w:id="133" w:name="_Toc81244721"/>
      <w:bookmarkStart w:id="134" w:name="_Toc36812103"/>
      <w:bookmarkStart w:id="135" w:name="_Toc72784119"/>
      <w:bookmarkStart w:id="136" w:name="_Toc35971372"/>
      <w:bookmarkStart w:id="137" w:name="_Toc133434945"/>
      <w:bookmarkStart w:id="138" w:name="_Toc138690778"/>
      <w:bookmarkStart w:id="139" w:name="_Toc151749508"/>
      <w:bookmarkStart w:id="140" w:name="_Toc170161070"/>
      <w:bookmarkStart w:id="141" w:name="_Toc175850740"/>
      <w:bookmarkStart w:id="142" w:name="_Toc180480335"/>
      <w:bookmarkStart w:id="143" w:name="_Toc185517950"/>
      <w:bookmarkStart w:id="144" w:name="_Toc192875487"/>
      <w:bookmarkStart w:id="145" w:name="_Toc209530010"/>
      <w:bookmarkStart w:id="146" w:name="_Toc219199277"/>
      <w:r>
        <w:t>3</w:t>
      </w:r>
      <w:r>
        <w:tab/>
        <w:t>Definitions, symbols and 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A0E5C80" w14:textId="77777777" w:rsidR="00CA62AF" w:rsidRDefault="00525D1B">
      <w:pPr>
        <w:pStyle w:val="Heading2"/>
      </w:pPr>
      <w:bookmarkStart w:id="147" w:name="_Toc120683429"/>
      <w:bookmarkStart w:id="148" w:name="_Toc112939380"/>
      <w:bookmarkStart w:id="149" w:name="_Toc120683241"/>
      <w:bookmarkStart w:id="150" w:name="_Toc104547312"/>
      <w:bookmarkStart w:id="151" w:name="_Toc114134761"/>
      <w:bookmarkStart w:id="152" w:name="_Toc97037245"/>
      <w:bookmarkStart w:id="153" w:name="_Toc97193028"/>
      <w:bookmarkStart w:id="154" w:name="_Toc100953661"/>
      <w:bookmarkStart w:id="155" w:name="_Toc94033089"/>
      <w:bookmarkStart w:id="156" w:name="_Toc73041666"/>
      <w:bookmarkStart w:id="157" w:name="_Toc72784120"/>
      <w:bookmarkStart w:id="158" w:name="_Toc89426204"/>
      <w:bookmarkStart w:id="159" w:name="_Toc81244722"/>
      <w:bookmarkStart w:id="160" w:name="_Toc88645292"/>
      <w:bookmarkStart w:id="161" w:name="_Toc510696581"/>
      <w:bookmarkStart w:id="162" w:name="_Toc35971373"/>
      <w:bookmarkStart w:id="163" w:name="_Toc36812104"/>
      <w:bookmarkStart w:id="164" w:name="_Toc133434946"/>
      <w:bookmarkStart w:id="165" w:name="_Toc138690779"/>
      <w:bookmarkStart w:id="166" w:name="_Toc151749509"/>
      <w:bookmarkStart w:id="167" w:name="_Toc170161071"/>
      <w:bookmarkStart w:id="168" w:name="_Toc175850741"/>
      <w:bookmarkStart w:id="169" w:name="_Toc180480336"/>
      <w:bookmarkStart w:id="170" w:name="_Toc185517951"/>
      <w:bookmarkStart w:id="171" w:name="_Toc192875488"/>
      <w:bookmarkStart w:id="172" w:name="_Toc209530011"/>
      <w:bookmarkStart w:id="173" w:name="_Toc219199278"/>
      <w:r>
        <w:t>3.1</w:t>
      </w:r>
      <w:r>
        <w:tab/>
        <w:t>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Heading2"/>
      </w:pPr>
      <w:bookmarkStart w:id="174" w:name="_Toc510696582"/>
      <w:bookmarkStart w:id="175" w:name="_Toc120683430"/>
      <w:bookmarkStart w:id="176" w:name="_Toc100953662"/>
      <w:bookmarkStart w:id="177" w:name="_Toc94033090"/>
      <w:bookmarkStart w:id="178" w:name="_Toc114134762"/>
      <w:bookmarkStart w:id="179" w:name="_Toc112939381"/>
      <w:bookmarkStart w:id="180" w:name="_Toc97037246"/>
      <w:bookmarkStart w:id="181" w:name="_Toc97193029"/>
      <w:bookmarkStart w:id="182" w:name="_Toc104547313"/>
      <w:bookmarkStart w:id="183" w:name="_Toc89426205"/>
      <w:bookmarkStart w:id="184" w:name="_Toc120683242"/>
      <w:bookmarkStart w:id="185" w:name="_Toc88645293"/>
      <w:bookmarkStart w:id="186" w:name="_Toc72784121"/>
      <w:bookmarkStart w:id="187" w:name="_Toc73041667"/>
      <w:bookmarkStart w:id="188" w:name="_Toc36812105"/>
      <w:bookmarkStart w:id="189" w:name="_Toc35971374"/>
      <w:bookmarkStart w:id="190" w:name="_Toc81244723"/>
      <w:bookmarkStart w:id="191" w:name="_Toc133434947"/>
      <w:bookmarkStart w:id="192" w:name="_Toc138690780"/>
      <w:bookmarkStart w:id="193" w:name="_Toc151749510"/>
      <w:bookmarkStart w:id="194" w:name="_Toc170161072"/>
      <w:bookmarkStart w:id="195" w:name="_Toc175850742"/>
      <w:bookmarkStart w:id="196" w:name="_Toc180480337"/>
      <w:bookmarkStart w:id="197" w:name="_Toc185517952"/>
      <w:bookmarkStart w:id="198" w:name="_Toc192875489"/>
      <w:bookmarkStart w:id="199" w:name="_Toc209530012"/>
      <w:bookmarkStart w:id="200" w:name="_Toc219199279"/>
      <w:r>
        <w:t>3.2</w:t>
      </w:r>
      <w:r>
        <w:tab/>
        <w:t>Symbols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Heading2"/>
      </w:pPr>
      <w:bookmarkStart w:id="201" w:name="_Toc510696583"/>
      <w:bookmarkStart w:id="202" w:name="_Toc35971375"/>
      <w:bookmarkStart w:id="203" w:name="_Toc72784122"/>
      <w:bookmarkStart w:id="204" w:name="_Toc81244724"/>
      <w:bookmarkStart w:id="205" w:name="_Toc36812106"/>
      <w:bookmarkStart w:id="206" w:name="_Toc73041668"/>
      <w:bookmarkStart w:id="207" w:name="_Toc97037247"/>
      <w:bookmarkStart w:id="208" w:name="_Toc88645294"/>
      <w:bookmarkStart w:id="209" w:name="_Toc97193030"/>
      <w:bookmarkStart w:id="210" w:name="_Toc112939382"/>
      <w:bookmarkStart w:id="211" w:name="_Toc94033091"/>
      <w:bookmarkStart w:id="212" w:name="_Toc104547314"/>
      <w:bookmarkStart w:id="213" w:name="_Toc89426206"/>
      <w:bookmarkStart w:id="214" w:name="_Toc120683431"/>
      <w:bookmarkStart w:id="215" w:name="_Toc114134763"/>
      <w:bookmarkStart w:id="216" w:name="_Toc100953663"/>
      <w:bookmarkStart w:id="217" w:name="_Toc120683243"/>
      <w:bookmarkStart w:id="218" w:name="_Toc133434948"/>
      <w:bookmarkStart w:id="219" w:name="_Toc138690781"/>
      <w:bookmarkStart w:id="220" w:name="_Toc151749511"/>
      <w:bookmarkStart w:id="221" w:name="_Toc170161073"/>
      <w:bookmarkStart w:id="222" w:name="_Toc175850743"/>
      <w:bookmarkStart w:id="223" w:name="_Toc180480338"/>
      <w:bookmarkStart w:id="224" w:name="_Toc185517953"/>
      <w:bookmarkStart w:id="225" w:name="_Toc192875490"/>
      <w:bookmarkStart w:id="226" w:name="_Toc209530013"/>
      <w:bookmarkStart w:id="227" w:name="_Toc219199280"/>
      <w:r>
        <w:t>3.3</w:t>
      </w:r>
      <w:r>
        <w:tab/>
        <w:t>Abbreviations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D6DC2FD" w14:textId="77777777" w:rsidR="00CA62AF" w:rsidRDefault="00525D1B">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228" w:name="_Toc36812108"/>
      <w:bookmarkStart w:id="229" w:name="_Toc510696585"/>
      <w:bookmarkStart w:id="230" w:name="_Toc35971377"/>
      <w:bookmarkStart w:id="231" w:name="_Toc72784123"/>
      <w:bookmarkStart w:id="232" w:name="_Toc73041669"/>
      <w:bookmarkStart w:id="233" w:name="_Toc114134764"/>
      <w:bookmarkStart w:id="234" w:name="_Toc120683432"/>
      <w:bookmarkStart w:id="235" w:name="_Toc97193031"/>
      <w:bookmarkStart w:id="236" w:name="_Toc94033092"/>
      <w:bookmarkStart w:id="237" w:name="_Toc97037248"/>
      <w:bookmarkStart w:id="238" w:name="_Toc100953664"/>
      <w:bookmarkStart w:id="239" w:name="_Toc120683244"/>
      <w:bookmarkStart w:id="240" w:name="_Toc112939383"/>
      <w:bookmarkStart w:id="241" w:name="_Toc104547315"/>
      <w:bookmarkStart w:id="242" w:name="_Toc89426207"/>
      <w:bookmarkStart w:id="243" w:name="_Toc88645295"/>
      <w:bookmarkStart w:id="244" w:name="_Toc81244725"/>
      <w:bookmarkStart w:id="245" w:name="_Toc133434949"/>
      <w:bookmarkStart w:id="246" w:name="_Toc138690782"/>
      <w:bookmarkStart w:id="247" w:name="_Toc151749512"/>
      <w:bookmarkStart w:id="248" w:name="_Toc170161074"/>
      <w:bookmarkStart w:id="249" w:name="_Toc175850744"/>
      <w:bookmarkStart w:id="250" w:name="_Toc180480339"/>
      <w:bookmarkStart w:id="251" w:name="_Toc185517954"/>
      <w:bookmarkStart w:id="252" w:name="_Toc192875491"/>
      <w:bookmarkStart w:id="253"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pPr>
      <w:r w:rsidRPr="008F761D">
        <w:t>PCF</w:t>
      </w:r>
      <w:r w:rsidRPr="008F761D">
        <w:tab/>
        <w:t>Policy Control Function</w:t>
      </w:r>
    </w:p>
    <w:p w14:paraId="6B4AC815" w14:textId="77777777" w:rsidR="00C57B5D" w:rsidRPr="008F761D" w:rsidRDefault="00C57B5D" w:rsidP="00C57B5D">
      <w:pPr>
        <w:keepLines/>
        <w:spacing w:after="0"/>
        <w:ind w:left="1702" w:hanging="1418"/>
      </w:pPr>
      <w:r>
        <w:t>SCP</w:t>
      </w:r>
      <w:r>
        <w:tab/>
        <w:t>Service Communication Proxy</w:t>
      </w:r>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Heading1"/>
      </w:pPr>
      <w:bookmarkStart w:id="254" w:name="_Toc219199281"/>
      <w:r>
        <w:t>4</w:t>
      </w:r>
      <w:r>
        <w:tab/>
        <w:t xml:space="preserve">Services offered by the </w:t>
      </w:r>
      <w:bookmarkEnd w:id="228"/>
      <w:bookmarkEnd w:id="229"/>
      <w:bookmarkEnd w:id="230"/>
      <w:r>
        <w:t>MFAF</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E4D177C" w14:textId="77777777" w:rsidR="00802003" w:rsidRDefault="00802003" w:rsidP="00802003">
      <w:pPr>
        <w:pStyle w:val="Heading2"/>
      </w:pPr>
      <w:bookmarkStart w:id="255" w:name="_Toc120683245"/>
      <w:bookmarkStart w:id="256" w:name="_Toc88645296"/>
      <w:bookmarkStart w:id="257" w:name="_Toc36812109"/>
      <w:bookmarkStart w:id="258" w:name="_Toc114134765"/>
      <w:bookmarkStart w:id="259" w:name="_Toc510696586"/>
      <w:bookmarkStart w:id="260" w:name="_Toc97193032"/>
      <w:bookmarkStart w:id="261" w:name="_Toc100953665"/>
      <w:bookmarkStart w:id="262" w:name="_Toc89426208"/>
      <w:bookmarkStart w:id="263" w:name="_Toc72784124"/>
      <w:bookmarkStart w:id="264" w:name="_Toc81244726"/>
      <w:bookmarkStart w:id="265" w:name="_Toc94033093"/>
      <w:bookmarkStart w:id="266" w:name="_Toc97037249"/>
      <w:bookmarkStart w:id="267" w:name="_Toc35971378"/>
      <w:bookmarkStart w:id="268" w:name="_Toc73041670"/>
      <w:bookmarkStart w:id="269" w:name="_Toc120683433"/>
      <w:bookmarkStart w:id="270" w:name="_Toc112939384"/>
      <w:bookmarkStart w:id="271" w:name="_Toc104547316"/>
      <w:bookmarkStart w:id="272" w:name="_Toc133434950"/>
      <w:bookmarkStart w:id="273" w:name="_Toc138690783"/>
      <w:bookmarkStart w:id="274" w:name="_Toc151749513"/>
      <w:bookmarkStart w:id="275" w:name="_Toc170161075"/>
      <w:bookmarkStart w:id="276" w:name="_Toc175850745"/>
      <w:bookmarkStart w:id="277" w:name="_Toc185517955"/>
      <w:bookmarkStart w:id="278" w:name="_Toc192875492"/>
      <w:bookmarkStart w:id="279" w:name="_Toc209530015"/>
      <w:bookmarkStart w:id="280" w:name="_Toc120683434"/>
      <w:bookmarkStart w:id="281" w:name="_Toc104547317"/>
      <w:bookmarkStart w:id="282" w:name="_Toc100953666"/>
      <w:bookmarkStart w:id="283" w:name="_Toc120683246"/>
      <w:bookmarkStart w:id="284" w:name="_Toc81244727"/>
      <w:bookmarkStart w:id="285" w:name="_Toc112939385"/>
      <w:bookmarkStart w:id="286" w:name="_Toc114134766"/>
      <w:bookmarkStart w:id="287" w:name="_Toc73041671"/>
      <w:bookmarkStart w:id="288" w:name="_Toc89426209"/>
      <w:bookmarkStart w:id="289" w:name="_Toc97193033"/>
      <w:bookmarkStart w:id="290" w:name="_Toc72784125"/>
      <w:bookmarkStart w:id="291" w:name="_Toc88645297"/>
      <w:bookmarkStart w:id="292" w:name="_Toc97037250"/>
      <w:bookmarkStart w:id="293" w:name="_Toc94033094"/>
      <w:bookmarkStart w:id="294" w:name="_Toc133434951"/>
      <w:bookmarkStart w:id="295" w:name="_Toc138690784"/>
      <w:bookmarkStart w:id="296" w:name="_Toc151749514"/>
      <w:bookmarkStart w:id="297" w:name="_Toc219199282"/>
      <w:r>
        <w:t>4.1</w:t>
      </w:r>
      <w:r>
        <w:tab/>
        <w:t>Introduction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97"/>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lastRenderedPageBreak/>
        <w:t>-</w:t>
      </w:r>
      <w:r w:rsidRPr="005174C5">
        <w:tab/>
        <w:t>Nmfaf_ContextManagement.</w:t>
      </w:r>
    </w:p>
    <w:p w14:paraId="6AFFD722" w14:textId="77777777" w:rsidR="00802003" w:rsidRDefault="00802003" w:rsidP="008D0283">
      <w:pPr>
        <w:pStyle w:val="TH"/>
      </w:pPr>
      <w:bookmarkStart w:id="298"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299" w:name="_PERM_MCCTEMPBM_CRPT75280005___7" w:colFirst="0" w:colLast="0"/>
            <w:bookmarkStart w:id="300" w:name="_PERM_MCCTEMPBM_CRPT75280006___7" w:colFirst="2" w:colLast="3"/>
            <w:bookmarkEnd w:id="298"/>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301" w:name="_PERM_MCCTEMPBM_CRPT75280007___7" w:colFirst="2" w:colLast="3"/>
            <w:bookmarkEnd w:id="299"/>
            <w:bookmarkEnd w:id="300"/>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302" w:name="_PERM_MCCTEMPBM_CRPT75280008___7" w:colFirst="0" w:colLast="0"/>
            <w:bookmarkStart w:id="303" w:name="_PERM_MCCTEMPBM_CRPT75280009___7" w:colFirst="2" w:colLast="3"/>
            <w:bookmarkEnd w:id="301"/>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r>
              <w:rPr>
                <w:rFonts w:eastAsia="Malgun Gothic"/>
              </w:rPr>
              <w:t>, SCP, NRF, UDM</w:t>
            </w:r>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304" w:name="_PERM_MCCTEMPBM_CRPT75280010___7" w:colFirst="2" w:colLast="3"/>
            <w:bookmarkEnd w:id="302"/>
            <w:bookmarkEnd w:id="303"/>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r>
              <w:rPr>
                <w:rFonts w:eastAsia="Malgun Gothic"/>
              </w:rPr>
              <w:t>, SCP, NRF, UDM</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305" w:name="_PERM_MCCTEMPBM_CRPT75280011___7" w:colFirst="0" w:colLast="3"/>
            <w:bookmarkEnd w:id="304"/>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305"/>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306"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307" w:name="_PERM_MCCTEMPBM_CRPT75280013___7" w:colFirst="0" w:colLast="4"/>
            <w:bookmarkEnd w:id="306"/>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308" w:name="_PERM_MCCTEMPBM_CRPT75280014___7" w:colFirst="0" w:colLast="4"/>
            <w:bookmarkEnd w:id="307"/>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309" w:name="_PERM_MCCTEMPBM_CRPT75280015___7" w:colFirst="0" w:colLast="4"/>
            <w:bookmarkEnd w:id="308"/>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309"/>
    </w:tbl>
    <w:p w14:paraId="066B76E3" w14:textId="77777777" w:rsidR="00802003" w:rsidRDefault="00802003" w:rsidP="00802003">
      <w:pPr>
        <w:keepLines/>
        <w:rPr>
          <w:lang w:eastAsia="x-none"/>
        </w:rPr>
      </w:pPr>
    </w:p>
    <w:p w14:paraId="498DC965" w14:textId="77777777" w:rsidR="00CA62AF" w:rsidRDefault="00525D1B">
      <w:pPr>
        <w:pStyle w:val="Heading2"/>
      </w:pPr>
      <w:bookmarkStart w:id="310" w:name="_Toc170161076"/>
      <w:bookmarkStart w:id="311" w:name="_Toc175850746"/>
      <w:bookmarkStart w:id="312" w:name="_Toc180480341"/>
      <w:bookmarkStart w:id="313" w:name="_Toc185517956"/>
      <w:bookmarkStart w:id="314" w:name="_Toc192875493"/>
      <w:bookmarkStart w:id="315" w:name="_Toc209530016"/>
      <w:bookmarkStart w:id="316" w:name="_Toc219199283"/>
      <w:r>
        <w:t>4.2</w:t>
      </w:r>
      <w:r>
        <w:tab/>
        <w:t>Nmfaf_3daDataManagement Service</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310"/>
      <w:bookmarkEnd w:id="311"/>
      <w:bookmarkEnd w:id="312"/>
      <w:bookmarkEnd w:id="313"/>
      <w:bookmarkEnd w:id="314"/>
      <w:bookmarkEnd w:id="315"/>
      <w:bookmarkEnd w:id="316"/>
    </w:p>
    <w:p w14:paraId="5F73F41E" w14:textId="77777777" w:rsidR="00CA62AF" w:rsidRDefault="00525D1B">
      <w:pPr>
        <w:pStyle w:val="Heading3"/>
      </w:pPr>
      <w:bookmarkStart w:id="317" w:name="_Toc89426210"/>
      <w:bookmarkStart w:id="318" w:name="_Toc114134767"/>
      <w:bookmarkStart w:id="319" w:name="_Toc88645298"/>
      <w:bookmarkStart w:id="320" w:name="_Toc120683247"/>
      <w:bookmarkStart w:id="321" w:name="_Toc94033095"/>
      <w:bookmarkStart w:id="322" w:name="_Toc100953667"/>
      <w:bookmarkStart w:id="323" w:name="_Toc81244728"/>
      <w:bookmarkStart w:id="324" w:name="_Toc72784126"/>
      <w:bookmarkStart w:id="325" w:name="_Toc73041672"/>
      <w:bookmarkStart w:id="326" w:name="_Toc97193034"/>
      <w:bookmarkStart w:id="327" w:name="_Toc104547318"/>
      <w:bookmarkStart w:id="328" w:name="_Toc97037251"/>
      <w:bookmarkStart w:id="329" w:name="_Toc112939386"/>
      <w:bookmarkStart w:id="330" w:name="_Toc120683435"/>
      <w:bookmarkStart w:id="331" w:name="_Toc133434952"/>
      <w:bookmarkStart w:id="332" w:name="_Toc138690785"/>
      <w:bookmarkStart w:id="333" w:name="_Toc151749515"/>
      <w:bookmarkStart w:id="334" w:name="_Toc170161077"/>
      <w:bookmarkStart w:id="335" w:name="_Toc175850747"/>
      <w:bookmarkStart w:id="336" w:name="_Toc180480342"/>
      <w:bookmarkStart w:id="337" w:name="_Toc185517957"/>
      <w:bookmarkStart w:id="338" w:name="_Toc192875494"/>
      <w:bookmarkStart w:id="339" w:name="_Toc209530017"/>
      <w:bookmarkStart w:id="340" w:name="_Toc219199284"/>
      <w:r>
        <w:t>4.2.1</w:t>
      </w:r>
      <w:r>
        <w:tab/>
        <w:t>Service Description</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0B8B6F10" w14:textId="77777777" w:rsidR="00373D41" w:rsidRDefault="00373D41" w:rsidP="005174C5">
      <w:pPr>
        <w:pStyle w:val="Heading4"/>
        <w:rPr>
          <w:lang w:eastAsia="zh-CN"/>
        </w:rPr>
      </w:pPr>
      <w:bookmarkStart w:id="341" w:name="_Toc70550540"/>
      <w:bookmarkStart w:id="342" w:name="_Toc66231733"/>
      <w:bookmarkStart w:id="343" w:name="_Toc89426211"/>
      <w:bookmarkStart w:id="344" w:name="_Toc81244729"/>
      <w:bookmarkStart w:id="345" w:name="_Toc104547319"/>
      <w:bookmarkStart w:id="346" w:name="_Toc100953668"/>
      <w:bookmarkStart w:id="347" w:name="_Toc68168894"/>
      <w:bookmarkStart w:id="348" w:name="_Toc97193035"/>
      <w:bookmarkStart w:id="349" w:name="_Toc59017865"/>
      <w:bookmarkStart w:id="350" w:name="_Toc94033096"/>
      <w:bookmarkStart w:id="351" w:name="_Toc56640897"/>
      <w:bookmarkStart w:id="352" w:name="_Toc97037252"/>
      <w:bookmarkStart w:id="353" w:name="_Toc112939387"/>
      <w:bookmarkStart w:id="354" w:name="_Toc88645299"/>
      <w:bookmarkStart w:id="355" w:name="_Toc45133980"/>
      <w:bookmarkStart w:id="356" w:name="_Toc73564345"/>
      <w:bookmarkStart w:id="357" w:name="_Toc114134768"/>
      <w:bookmarkStart w:id="358" w:name="_Toc50031910"/>
      <w:bookmarkStart w:id="359" w:name="_Toc51762830"/>
      <w:bookmarkStart w:id="360" w:name="_Toc120683248"/>
      <w:bookmarkStart w:id="361" w:name="_Toc120683436"/>
      <w:bookmarkStart w:id="362" w:name="_Toc28012754"/>
      <w:bookmarkStart w:id="363" w:name="_Toc34266224"/>
      <w:bookmarkStart w:id="364" w:name="_Toc36102395"/>
      <w:bookmarkStart w:id="365" w:name="_Toc43563437"/>
      <w:bookmarkStart w:id="366" w:name="_Toc133434953"/>
      <w:bookmarkStart w:id="367" w:name="_Toc138690786"/>
      <w:bookmarkStart w:id="368" w:name="_Toc151749516"/>
      <w:bookmarkStart w:id="369" w:name="_Toc170161078"/>
      <w:bookmarkStart w:id="370" w:name="_Toc175850748"/>
      <w:bookmarkStart w:id="371" w:name="_Toc36102396"/>
      <w:bookmarkStart w:id="372" w:name="_Toc34266225"/>
      <w:bookmarkStart w:id="373" w:name="_Toc28012755"/>
      <w:bookmarkStart w:id="374" w:name="_Toc114134769"/>
      <w:bookmarkStart w:id="375" w:name="_Toc112939388"/>
      <w:bookmarkStart w:id="376" w:name="_Toc104547320"/>
      <w:bookmarkStart w:id="377" w:name="_Toc97037253"/>
      <w:bookmarkStart w:id="378" w:name="_Toc100953669"/>
      <w:bookmarkStart w:id="379" w:name="_Toc97193036"/>
      <w:bookmarkStart w:id="380" w:name="_Toc94033097"/>
      <w:bookmarkStart w:id="381" w:name="_Toc88645300"/>
      <w:bookmarkStart w:id="382" w:name="_Toc73564346"/>
      <w:bookmarkStart w:id="383" w:name="_Toc81244730"/>
      <w:bookmarkStart w:id="384" w:name="_Toc89426212"/>
      <w:bookmarkStart w:id="385" w:name="_Toc70550541"/>
      <w:bookmarkStart w:id="386" w:name="_Toc68168895"/>
      <w:bookmarkStart w:id="387" w:name="_Toc51762831"/>
      <w:bookmarkStart w:id="388" w:name="_Toc66231734"/>
      <w:bookmarkStart w:id="389" w:name="_Toc43563438"/>
      <w:bookmarkStart w:id="390" w:name="_Toc50031911"/>
      <w:bookmarkStart w:id="391" w:name="_Toc59017866"/>
      <w:bookmarkStart w:id="392" w:name="_Toc45133981"/>
      <w:bookmarkStart w:id="393" w:name="_Toc56640898"/>
      <w:bookmarkStart w:id="394" w:name="_Toc120683249"/>
      <w:bookmarkStart w:id="395" w:name="_Toc120683437"/>
      <w:bookmarkStart w:id="396" w:name="_Toc133434954"/>
      <w:bookmarkStart w:id="397" w:name="_Toc138690787"/>
      <w:bookmarkStart w:id="398" w:name="_Toc151749517"/>
      <w:bookmarkStart w:id="399" w:name="_Toc170161079"/>
      <w:bookmarkStart w:id="400" w:name="_Toc175850749"/>
      <w:bookmarkStart w:id="401" w:name="_Toc180480344"/>
      <w:bookmarkStart w:id="402" w:name="_Toc219199285"/>
      <w:r w:rsidRPr="005174C5">
        <w:t>4.2.1.1</w:t>
      </w:r>
      <w:r w:rsidRPr="005174C5">
        <w:tab/>
        <w:t>Overview</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402"/>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lastRenderedPageBreak/>
        <w:t>-</w:t>
      </w:r>
      <w:r w:rsidRPr="005174C5">
        <w:tab/>
        <w:t>allows NF consumers to remove configurations from the MFAF.</w:t>
      </w:r>
    </w:p>
    <w:p w14:paraId="6223F348" w14:textId="77777777" w:rsidR="00CA62AF" w:rsidRDefault="00525D1B">
      <w:pPr>
        <w:pStyle w:val="Heading4"/>
      </w:pPr>
      <w:bookmarkStart w:id="403" w:name="_Toc185517958"/>
      <w:bookmarkStart w:id="404" w:name="_Toc192875495"/>
      <w:bookmarkStart w:id="405" w:name="_Toc209530018"/>
      <w:bookmarkStart w:id="406" w:name="_Toc219199286"/>
      <w:r>
        <w:t>4.2.</w:t>
      </w:r>
      <w:r>
        <w:rPr>
          <w:rFonts w:hint="eastAsia"/>
        </w:rPr>
        <w:t>1</w:t>
      </w:r>
      <w:r>
        <w:t>.2</w:t>
      </w:r>
      <w:r>
        <w:rPr>
          <w:rFonts w:hint="eastAsia"/>
        </w:rPr>
        <w:tab/>
      </w:r>
      <w:r>
        <w:t>Service Architecture</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3"/>
      <w:bookmarkEnd w:id="404"/>
      <w:bookmarkEnd w:id="405"/>
      <w:bookmarkEnd w:id="406"/>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1.15pt;height:109.45pt;mso-width-percent:0;mso-height-percent:0;mso-width-percent:0;mso-height-percent:0" o:ole="">
            <v:imagedata r:id="rId12" o:title=""/>
          </v:shape>
          <o:OLEObject Type="Embed" ProgID="Visio.Drawing.15" ShapeID="_x0000_i1026" DrawAspect="Content" ObjectID="_1829812729"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45pt;height:105.25pt;mso-width-percent:0;mso-height-percent:0;mso-width-percent:0;mso-height-percent:0" o:ole="">
            <v:imagedata r:id="rId14" o:title=""/>
          </v:shape>
          <o:OLEObject Type="Embed" ProgID="Visio.Drawing.15" ShapeID="_x0000_i1027" DrawAspect="Content" ObjectID="_1829812730"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Heading4"/>
        <w:rPr>
          <w:lang w:val="en-US"/>
        </w:rPr>
      </w:pPr>
      <w:bookmarkStart w:id="407" w:name="_Toc104547321"/>
      <w:bookmarkStart w:id="408" w:name="_Toc112939389"/>
      <w:bookmarkStart w:id="409" w:name="_Toc100953670"/>
      <w:bookmarkStart w:id="410" w:name="_Toc97037254"/>
      <w:bookmarkStart w:id="411" w:name="_Toc120683438"/>
      <w:bookmarkStart w:id="412" w:name="_Toc114134770"/>
      <w:bookmarkStart w:id="413" w:name="_Toc97193037"/>
      <w:bookmarkStart w:id="414" w:name="_Toc120683250"/>
      <w:bookmarkStart w:id="415" w:name="_Toc66231735"/>
      <w:bookmarkStart w:id="416" w:name="_Toc88645301"/>
      <w:bookmarkStart w:id="417" w:name="_Toc89426213"/>
      <w:bookmarkStart w:id="418" w:name="_Toc73564347"/>
      <w:bookmarkStart w:id="419" w:name="_Toc59017867"/>
      <w:bookmarkStart w:id="420" w:name="_Toc56640899"/>
      <w:bookmarkStart w:id="421" w:name="_Toc81244731"/>
      <w:bookmarkStart w:id="422" w:name="_Toc70550542"/>
      <w:bookmarkStart w:id="423" w:name="_Toc68168896"/>
      <w:bookmarkStart w:id="424" w:name="_Toc94033098"/>
      <w:bookmarkStart w:id="425" w:name="_Toc50031912"/>
      <w:bookmarkStart w:id="426" w:name="_Toc43563439"/>
      <w:bookmarkStart w:id="427" w:name="_Toc51762832"/>
      <w:bookmarkStart w:id="428" w:name="_Toc36102397"/>
      <w:bookmarkStart w:id="429" w:name="_Toc45133982"/>
      <w:bookmarkStart w:id="430" w:name="_Toc28012756"/>
      <w:bookmarkStart w:id="431" w:name="_Toc34266226"/>
      <w:bookmarkStart w:id="432" w:name="_Toc133434955"/>
      <w:bookmarkStart w:id="433" w:name="_Toc138690788"/>
      <w:bookmarkStart w:id="434" w:name="_Toc151749518"/>
      <w:bookmarkStart w:id="435" w:name="_Toc170161080"/>
      <w:bookmarkStart w:id="436" w:name="_Toc175850750"/>
      <w:bookmarkStart w:id="437" w:name="_Toc180480345"/>
      <w:bookmarkStart w:id="438" w:name="_Toc185517959"/>
      <w:bookmarkStart w:id="439" w:name="_Toc192875496"/>
      <w:bookmarkStart w:id="440" w:name="_Toc209530019"/>
      <w:bookmarkStart w:id="441" w:name="_Toc219199287"/>
      <w:r>
        <w:rPr>
          <w:lang w:val="en-US"/>
        </w:rPr>
        <w:t>4.2.</w:t>
      </w:r>
      <w:r>
        <w:rPr>
          <w:rFonts w:hint="eastAsia"/>
          <w:lang w:val="en-US" w:eastAsia="zh-CN"/>
        </w:rPr>
        <w:t>1.3</w:t>
      </w:r>
      <w:r>
        <w:rPr>
          <w:lang w:val="en-US"/>
        </w:rPr>
        <w:tab/>
        <w:t>Network Functions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6EA5A673" w14:textId="77777777" w:rsidR="00373D41" w:rsidRDefault="00373D41" w:rsidP="005174C5">
      <w:pPr>
        <w:pStyle w:val="Heading5"/>
        <w:rPr>
          <w:lang w:eastAsia="zh-CN"/>
        </w:rPr>
      </w:pPr>
      <w:bookmarkStart w:id="442" w:name="_Toc28012757"/>
      <w:bookmarkStart w:id="443" w:name="_Toc59017868"/>
      <w:bookmarkStart w:id="444" w:name="_Toc70550543"/>
      <w:bookmarkStart w:id="445" w:name="_Toc68168897"/>
      <w:bookmarkStart w:id="446" w:name="_Toc56640900"/>
      <w:bookmarkStart w:id="447" w:name="_Toc66231736"/>
      <w:bookmarkStart w:id="448" w:name="_Toc51762833"/>
      <w:bookmarkStart w:id="449" w:name="_Toc50031913"/>
      <w:bookmarkStart w:id="450" w:name="_Toc45133983"/>
      <w:bookmarkStart w:id="451" w:name="_Toc43563440"/>
      <w:bookmarkStart w:id="452" w:name="_Toc36102398"/>
      <w:bookmarkStart w:id="453" w:name="_Toc34266227"/>
      <w:bookmarkStart w:id="454" w:name="_Toc73564348"/>
      <w:bookmarkStart w:id="455" w:name="_Toc89426214"/>
      <w:bookmarkStart w:id="456" w:name="_Toc97193038"/>
      <w:bookmarkStart w:id="457" w:name="_Toc97037255"/>
      <w:bookmarkStart w:id="458" w:name="_Toc104547322"/>
      <w:bookmarkStart w:id="459" w:name="_Toc94033099"/>
      <w:bookmarkStart w:id="460" w:name="_Toc120683251"/>
      <w:bookmarkStart w:id="461" w:name="_Toc88645302"/>
      <w:bookmarkStart w:id="462" w:name="_Toc81244732"/>
      <w:bookmarkStart w:id="463" w:name="_Toc114134771"/>
      <w:bookmarkStart w:id="464" w:name="_Toc120683439"/>
      <w:bookmarkStart w:id="465" w:name="_Toc112939390"/>
      <w:bookmarkStart w:id="466" w:name="_Toc100953671"/>
      <w:bookmarkStart w:id="467" w:name="_Toc133434956"/>
      <w:bookmarkStart w:id="468" w:name="_Toc138690789"/>
      <w:bookmarkStart w:id="469" w:name="_Toc151749519"/>
      <w:bookmarkStart w:id="470" w:name="_Toc170161081"/>
      <w:bookmarkStart w:id="471" w:name="_Toc175850751"/>
      <w:bookmarkStart w:id="472" w:name="_Toc112939391"/>
      <w:bookmarkStart w:id="473" w:name="_Toc120683252"/>
      <w:bookmarkStart w:id="474" w:name="_Toc114134772"/>
      <w:bookmarkStart w:id="475" w:name="_Toc120683440"/>
      <w:bookmarkStart w:id="476" w:name="_Toc73564349"/>
      <w:bookmarkStart w:id="477" w:name="_Toc89426215"/>
      <w:bookmarkStart w:id="478" w:name="_Toc68168898"/>
      <w:bookmarkStart w:id="479" w:name="_Toc88645303"/>
      <w:bookmarkStart w:id="480" w:name="_Toc66231737"/>
      <w:bookmarkStart w:id="481" w:name="_Toc36102399"/>
      <w:bookmarkStart w:id="482" w:name="_Toc100953672"/>
      <w:bookmarkStart w:id="483" w:name="_Toc97037256"/>
      <w:bookmarkStart w:id="484" w:name="_Toc51762834"/>
      <w:bookmarkStart w:id="485" w:name="_Toc56640901"/>
      <w:bookmarkStart w:id="486" w:name="_Toc104547323"/>
      <w:bookmarkStart w:id="487" w:name="_Toc28012758"/>
      <w:bookmarkStart w:id="488" w:name="_Toc70550544"/>
      <w:bookmarkStart w:id="489" w:name="_Toc97193039"/>
      <w:bookmarkStart w:id="490" w:name="_Toc50031914"/>
      <w:bookmarkStart w:id="491" w:name="_Toc43563441"/>
      <w:bookmarkStart w:id="492" w:name="_Toc34266228"/>
      <w:bookmarkStart w:id="493" w:name="_Toc94033100"/>
      <w:bookmarkStart w:id="494" w:name="_Toc59017869"/>
      <w:bookmarkStart w:id="495" w:name="_Toc45133984"/>
      <w:bookmarkStart w:id="496" w:name="_Toc81244733"/>
      <w:bookmarkStart w:id="497" w:name="_Toc133434957"/>
      <w:bookmarkStart w:id="498" w:name="_Toc138690790"/>
      <w:bookmarkStart w:id="499" w:name="_Toc151749520"/>
      <w:bookmarkStart w:id="500" w:name="_Toc170161082"/>
      <w:bookmarkStart w:id="501" w:name="_Toc175850752"/>
      <w:bookmarkStart w:id="502" w:name="_Toc180480347"/>
      <w:bookmarkStart w:id="503" w:name="_Toc219199288"/>
      <w:r w:rsidRPr="005174C5">
        <w:t>4.2.1.3.1</w:t>
      </w:r>
      <w:r w:rsidRPr="005174C5">
        <w:tab/>
      </w:r>
      <w:bookmarkEnd w:id="442"/>
      <w:bookmarkEnd w:id="443"/>
      <w:bookmarkEnd w:id="444"/>
      <w:bookmarkEnd w:id="445"/>
      <w:bookmarkEnd w:id="446"/>
      <w:bookmarkEnd w:id="447"/>
      <w:bookmarkEnd w:id="448"/>
      <w:bookmarkEnd w:id="449"/>
      <w:bookmarkEnd w:id="450"/>
      <w:bookmarkEnd w:id="451"/>
      <w:bookmarkEnd w:id="452"/>
      <w:bookmarkEnd w:id="453"/>
      <w:bookmarkEnd w:id="454"/>
      <w:r w:rsidRPr="005174C5">
        <w:t>Messaging Framework Adaptor Function (MFAF)</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503"/>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Heading5"/>
        <w:rPr>
          <w:lang w:eastAsia="zh-CN"/>
        </w:rPr>
      </w:pPr>
      <w:bookmarkStart w:id="504" w:name="_Toc73041673"/>
      <w:bookmarkStart w:id="505" w:name="_Toc88645304"/>
      <w:bookmarkStart w:id="506" w:name="_Toc72784127"/>
      <w:bookmarkStart w:id="507" w:name="_Toc81244734"/>
      <w:bookmarkStart w:id="508" w:name="_Toc89426216"/>
      <w:bookmarkStart w:id="509" w:name="_Toc94033101"/>
      <w:bookmarkStart w:id="510" w:name="_Toc97193040"/>
      <w:bookmarkStart w:id="511" w:name="_Toc97037257"/>
      <w:bookmarkStart w:id="512" w:name="_Toc100953673"/>
      <w:bookmarkStart w:id="513" w:name="_Toc104547324"/>
      <w:bookmarkStart w:id="514" w:name="_Toc120683253"/>
      <w:bookmarkStart w:id="515" w:name="_Toc120683441"/>
      <w:bookmarkStart w:id="516" w:name="_Toc112939392"/>
      <w:bookmarkStart w:id="517" w:name="_Toc114134773"/>
      <w:bookmarkStart w:id="518" w:name="_Toc133434958"/>
      <w:bookmarkStart w:id="519" w:name="_Toc138690791"/>
      <w:bookmarkStart w:id="520" w:name="_Toc151749521"/>
      <w:bookmarkStart w:id="521" w:name="_Toc170161083"/>
      <w:bookmarkStart w:id="522" w:name="_Toc175850753"/>
      <w:bookmarkStart w:id="523" w:name="_Toc180480348"/>
      <w:bookmarkStart w:id="524" w:name="_Toc219199289"/>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rsidRPr="005174C5">
        <w:t>4.2.1.3.2</w:t>
      </w:r>
      <w:r w:rsidRPr="005174C5">
        <w:tab/>
        <w:t>NF Service Consumers</w:t>
      </w:r>
      <w:bookmarkEnd w:id="524"/>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Heading3"/>
      </w:pPr>
      <w:bookmarkStart w:id="525" w:name="_Toc185517960"/>
      <w:bookmarkStart w:id="526" w:name="_Toc192875497"/>
      <w:bookmarkStart w:id="527" w:name="_Toc209530020"/>
      <w:bookmarkStart w:id="528" w:name="_Toc219199290"/>
      <w:r>
        <w:lastRenderedPageBreak/>
        <w:t>4.2.2</w:t>
      </w:r>
      <w:r>
        <w:tab/>
        <w:t>Service Operations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5"/>
      <w:bookmarkEnd w:id="526"/>
      <w:bookmarkEnd w:id="527"/>
      <w:bookmarkEnd w:id="528"/>
    </w:p>
    <w:p w14:paraId="0556097B" w14:textId="77777777" w:rsidR="00373D41" w:rsidRDefault="00373D41" w:rsidP="005174C5">
      <w:pPr>
        <w:pStyle w:val="Heading4"/>
      </w:pPr>
      <w:bookmarkStart w:id="529" w:name="_Toc100953674"/>
      <w:bookmarkStart w:id="530" w:name="_Toc120683442"/>
      <w:bookmarkStart w:id="531" w:name="_Toc114134774"/>
      <w:bookmarkStart w:id="532" w:name="_Toc120683254"/>
      <w:bookmarkStart w:id="533" w:name="_Toc104547325"/>
      <w:bookmarkStart w:id="534" w:name="_Toc97193041"/>
      <w:bookmarkStart w:id="535" w:name="_Toc112939393"/>
      <w:bookmarkStart w:id="536" w:name="_Toc88645305"/>
      <w:bookmarkStart w:id="537" w:name="_Toc97037258"/>
      <w:bookmarkStart w:id="538" w:name="_Toc73041674"/>
      <w:bookmarkStart w:id="539" w:name="_Toc94033102"/>
      <w:bookmarkStart w:id="540" w:name="_Toc72784128"/>
      <w:bookmarkStart w:id="541" w:name="_Toc89426217"/>
      <w:bookmarkStart w:id="542" w:name="_Toc81244735"/>
      <w:bookmarkStart w:id="543" w:name="_Toc133434959"/>
      <w:bookmarkStart w:id="544" w:name="_Toc138690792"/>
      <w:bookmarkStart w:id="545" w:name="_Toc151749522"/>
      <w:bookmarkStart w:id="546" w:name="_Toc170161084"/>
      <w:bookmarkStart w:id="547" w:name="_Toc175850754"/>
      <w:bookmarkStart w:id="548" w:name="_Toc72784129"/>
      <w:bookmarkStart w:id="549" w:name="_Toc73041675"/>
      <w:bookmarkStart w:id="550" w:name="_Toc112939394"/>
      <w:bookmarkStart w:id="551" w:name="_Toc104547326"/>
      <w:bookmarkStart w:id="552" w:name="_Toc120683255"/>
      <w:bookmarkStart w:id="553" w:name="_Toc120683443"/>
      <w:bookmarkStart w:id="554" w:name="_Toc114134775"/>
      <w:bookmarkStart w:id="555" w:name="_Toc94033103"/>
      <w:bookmarkStart w:id="556" w:name="_Toc97193042"/>
      <w:bookmarkStart w:id="557" w:name="_Toc100953675"/>
      <w:bookmarkStart w:id="558" w:name="_Toc89426218"/>
      <w:bookmarkStart w:id="559" w:name="_Toc88645306"/>
      <w:bookmarkStart w:id="560" w:name="_Toc81244736"/>
      <w:bookmarkStart w:id="561" w:name="_Toc97037259"/>
      <w:bookmarkStart w:id="562" w:name="_Toc133434960"/>
      <w:bookmarkStart w:id="563" w:name="_Toc138690793"/>
      <w:bookmarkStart w:id="564" w:name="_Toc151749523"/>
      <w:bookmarkStart w:id="565" w:name="_Toc170161085"/>
      <w:bookmarkStart w:id="566" w:name="_Toc175850755"/>
      <w:bookmarkStart w:id="567" w:name="_Toc180480350"/>
      <w:bookmarkStart w:id="568" w:name="_Toc219199291"/>
      <w:r w:rsidRPr="005174C5">
        <w:t>4.2.2.1</w:t>
      </w:r>
      <w:r w:rsidRPr="005174C5">
        <w:tab/>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68"/>
    </w:p>
    <w:p w14:paraId="50B675EB" w14:textId="77777777" w:rsidR="00373D41" w:rsidRDefault="00373D41" w:rsidP="008D0283">
      <w:pPr>
        <w:pStyle w:val="TH"/>
      </w:pPr>
      <w:bookmarkStart w:id="569"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570" w:name="_PERM_MCCTEMPBM_CRPT75280025___7" w:colFirst="0" w:colLast="1"/>
            <w:bookmarkEnd w:id="569"/>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571" w:name="_PERM_MCCTEMPBM_CRPT75280026___7" w:colFirst="0" w:colLast="1"/>
            <w:bookmarkEnd w:id="570"/>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571"/>
    </w:tbl>
    <w:p w14:paraId="1F1D454B" w14:textId="77777777" w:rsidR="00373D41" w:rsidRDefault="00373D41" w:rsidP="00373D41">
      <w:pPr>
        <w:rPr>
          <w:lang w:eastAsia="ja-JP"/>
        </w:rPr>
      </w:pPr>
    </w:p>
    <w:p w14:paraId="1E636B62" w14:textId="77777777" w:rsidR="00CA62AF" w:rsidRDefault="00525D1B">
      <w:pPr>
        <w:pStyle w:val="Heading4"/>
      </w:pPr>
      <w:bookmarkStart w:id="572" w:name="_Toc185517961"/>
      <w:bookmarkStart w:id="573" w:name="_Toc192875498"/>
      <w:bookmarkStart w:id="574" w:name="_Toc209530021"/>
      <w:bookmarkStart w:id="575" w:name="_Toc219199292"/>
      <w:r>
        <w:t>4.2.2.2</w:t>
      </w:r>
      <w:r>
        <w:tab/>
      </w:r>
      <w:r>
        <w:rPr>
          <w:lang w:eastAsia="ko-KR"/>
        </w:rPr>
        <w:t>Nmfaf_3daDataManagement_Configure</w:t>
      </w:r>
      <w:r>
        <w:t xml:space="preserve"> service operation</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72"/>
      <w:bookmarkEnd w:id="573"/>
      <w:bookmarkEnd w:id="574"/>
      <w:bookmarkEnd w:id="575"/>
    </w:p>
    <w:p w14:paraId="65D1C0F6" w14:textId="77777777" w:rsidR="00373D41" w:rsidRDefault="00373D41" w:rsidP="005174C5">
      <w:pPr>
        <w:pStyle w:val="Heading5"/>
      </w:pPr>
      <w:bookmarkStart w:id="576" w:name="_Toc81244737"/>
      <w:bookmarkStart w:id="577" w:name="_Toc120683256"/>
      <w:bookmarkStart w:id="578" w:name="_Toc100953676"/>
      <w:bookmarkStart w:id="579" w:name="_Toc114134776"/>
      <w:bookmarkStart w:id="580" w:name="_Toc120683444"/>
      <w:bookmarkStart w:id="581" w:name="_Toc104547327"/>
      <w:bookmarkStart w:id="582" w:name="_Toc112939395"/>
      <w:bookmarkStart w:id="583" w:name="_Toc88645307"/>
      <w:bookmarkStart w:id="584" w:name="_Toc97037260"/>
      <w:bookmarkStart w:id="585" w:name="_Toc94033104"/>
      <w:bookmarkStart w:id="586" w:name="_Toc89426219"/>
      <w:bookmarkStart w:id="587" w:name="_Toc97193043"/>
      <w:bookmarkStart w:id="588" w:name="_Toc133434961"/>
      <w:bookmarkStart w:id="589" w:name="_Toc138690794"/>
      <w:bookmarkStart w:id="590" w:name="_Toc151749524"/>
      <w:bookmarkStart w:id="591" w:name="_Toc170161086"/>
      <w:bookmarkStart w:id="592" w:name="_Toc175850756"/>
      <w:bookmarkStart w:id="593" w:name="_Toc104547328"/>
      <w:bookmarkStart w:id="594" w:name="_Toc120683445"/>
      <w:bookmarkStart w:id="595" w:name="_Toc120683257"/>
      <w:bookmarkStart w:id="596" w:name="_Toc114134777"/>
      <w:bookmarkStart w:id="597" w:name="_Toc100953677"/>
      <w:bookmarkStart w:id="598" w:name="_Toc112939396"/>
      <w:bookmarkStart w:id="599" w:name="_Toc97037261"/>
      <w:bookmarkStart w:id="600" w:name="_Toc97193044"/>
      <w:bookmarkStart w:id="601" w:name="_Toc94033105"/>
      <w:bookmarkStart w:id="602" w:name="_Toc88645308"/>
      <w:bookmarkStart w:id="603" w:name="_Toc81244738"/>
      <w:bookmarkStart w:id="604" w:name="_Toc89426220"/>
      <w:bookmarkStart w:id="605" w:name="_Toc133434962"/>
      <w:bookmarkStart w:id="606" w:name="_Toc138690795"/>
      <w:bookmarkStart w:id="607" w:name="_Toc151749525"/>
      <w:bookmarkStart w:id="608" w:name="_Toc170161087"/>
      <w:bookmarkStart w:id="609" w:name="_Toc175850757"/>
      <w:bookmarkStart w:id="610" w:name="_Toc180480352"/>
      <w:bookmarkStart w:id="611" w:name="_Toc219199293"/>
      <w:r w:rsidRPr="005174C5">
        <w:t>4.2.2.2.1</w:t>
      </w:r>
      <w:r w:rsidRPr="005174C5">
        <w:tab/>
        <w:t>General</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611"/>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Heading5"/>
      </w:pPr>
      <w:bookmarkStart w:id="612" w:name="_Toc114134778"/>
      <w:bookmarkStart w:id="613" w:name="_Toc100953678"/>
      <w:bookmarkStart w:id="614" w:name="_Toc120683446"/>
      <w:bookmarkStart w:id="615" w:name="_Toc112939397"/>
      <w:bookmarkStart w:id="616" w:name="_Toc120683258"/>
      <w:bookmarkStart w:id="617" w:name="_Toc104547329"/>
      <w:bookmarkStart w:id="618" w:name="_Toc97193045"/>
      <w:bookmarkStart w:id="619" w:name="_Toc81244739"/>
      <w:bookmarkStart w:id="620" w:name="_Toc88645309"/>
      <w:bookmarkStart w:id="621" w:name="_Toc94033106"/>
      <w:bookmarkStart w:id="622" w:name="_Toc97037262"/>
      <w:bookmarkStart w:id="623" w:name="_Toc89426221"/>
      <w:bookmarkStart w:id="624" w:name="_Toc133434963"/>
      <w:bookmarkStart w:id="625" w:name="_Toc138690796"/>
      <w:bookmarkStart w:id="626" w:name="_Toc151749526"/>
      <w:bookmarkStart w:id="627" w:name="_Toc170161088"/>
      <w:bookmarkStart w:id="628" w:name="_Toc175850758"/>
      <w:bookmarkStart w:id="629" w:name="_Toc180480353"/>
      <w:bookmarkStart w:id="630" w:name="_Toc219199294"/>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r w:rsidRPr="005174C5">
        <w:t>4.2.2.2.2</w:t>
      </w:r>
      <w:r w:rsidRPr="005174C5">
        <w:tab/>
        <w:t>Initial configuration of the MFAF</w:t>
      </w:r>
      <w:bookmarkEnd w:id="630"/>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631"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5.8pt;height:122.1pt;mso-width-percent:0;mso-height-percent:0;mso-width-percent:0;mso-height-percent:0" o:ole="">
            <v:imagedata r:id="rId16" o:title=""/>
          </v:shape>
          <o:OLEObject Type="Embed" ProgID="Visio.Drawing.11" ShapeID="_x0000_i1028" DrawAspect="Content" ObjectID="_1829812731" r:id="rId17"/>
        </w:object>
      </w:r>
    </w:p>
    <w:p w14:paraId="4ADABC03" w14:textId="77777777" w:rsidR="00373D41" w:rsidRDefault="00373D41" w:rsidP="008D0283">
      <w:pPr>
        <w:pStyle w:val="TF"/>
      </w:pPr>
      <w:r>
        <w:t>Figure 4.2.2.2.2-1: NF service consumer create the configuration</w:t>
      </w:r>
    </w:p>
    <w:bookmarkEnd w:id="631"/>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lastRenderedPageBreak/>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Heading5"/>
      </w:pPr>
      <w:bookmarkStart w:id="632" w:name="_Toc97193046"/>
      <w:bookmarkStart w:id="633" w:name="_Toc104547330"/>
      <w:bookmarkStart w:id="634" w:name="_Toc112939398"/>
      <w:bookmarkStart w:id="635" w:name="_Toc114134779"/>
      <w:bookmarkStart w:id="636" w:name="_Toc72784132"/>
      <w:bookmarkStart w:id="637" w:name="_Toc97037263"/>
      <w:bookmarkStart w:id="638" w:name="_Toc120683259"/>
      <w:bookmarkStart w:id="639" w:name="_Toc81244740"/>
      <w:bookmarkStart w:id="640" w:name="_Toc88645310"/>
      <w:bookmarkStart w:id="641" w:name="_Toc100953679"/>
      <w:bookmarkStart w:id="642" w:name="_Toc89426222"/>
      <w:bookmarkStart w:id="643" w:name="_Toc73041678"/>
      <w:bookmarkStart w:id="644" w:name="_Toc120683447"/>
      <w:bookmarkStart w:id="645" w:name="_Toc94033107"/>
      <w:bookmarkStart w:id="646" w:name="_Toc133434964"/>
      <w:bookmarkStart w:id="647" w:name="_Toc138690797"/>
      <w:bookmarkStart w:id="648" w:name="_Toc151749527"/>
      <w:bookmarkStart w:id="649" w:name="_Toc170161089"/>
      <w:bookmarkStart w:id="650" w:name="_Toc175850759"/>
      <w:bookmarkStart w:id="651" w:name="_Toc180480354"/>
      <w:bookmarkStart w:id="652" w:name="_Toc219199295"/>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r w:rsidRPr="005174C5">
        <w:t>4.2.2.2.3</w:t>
      </w:r>
      <w:r w:rsidRPr="005174C5">
        <w:tab/>
        <w:t>Update the configuration of the MFAF</w:t>
      </w:r>
      <w:bookmarkEnd w:id="652"/>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653"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19.8pt;height:169.25pt;mso-width-percent:0;mso-height-percent:0;mso-width-percent:0;mso-height-percent:0" o:ole="">
            <v:imagedata r:id="rId18" o:title=""/>
          </v:shape>
          <o:OLEObject Type="Embed" ProgID="Visio.Drawing.15" ShapeID="_x0000_i1029" DrawAspect="Content" ObjectID="_1829812732" r:id="rId19"/>
        </w:object>
      </w:r>
    </w:p>
    <w:p w14:paraId="791D67D2" w14:textId="77777777" w:rsidR="00373D41" w:rsidRDefault="00373D41" w:rsidP="008D0283">
      <w:pPr>
        <w:pStyle w:val="TF"/>
      </w:pPr>
      <w:r>
        <w:t>Figure 4.2.2.2.3-1: NF service consumer updates configuration</w:t>
      </w:r>
    </w:p>
    <w:bookmarkEnd w:id="653"/>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Heading4"/>
      </w:pPr>
      <w:bookmarkStart w:id="654" w:name="_Toc185517962"/>
      <w:bookmarkStart w:id="655" w:name="_Toc192875499"/>
      <w:bookmarkStart w:id="656" w:name="_Toc209530022"/>
      <w:bookmarkStart w:id="657" w:name="_Toc219199296"/>
      <w:r>
        <w:t>4.2.2.3</w:t>
      </w:r>
      <w:r>
        <w:tab/>
      </w:r>
      <w:r>
        <w:rPr>
          <w:lang w:eastAsia="ko-KR"/>
        </w:rPr>
        <w:t xml:space="preserve">Nmfaf_3daDataManagement_Deconfigure </w:t>
      </w:r>
      <w:r>
        <w:t>service operation</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4"/>
      <w:bookmarkEnd w:id="655"/>
      <w:bookmarkEnd w:id="656"/>
      <w:bookmarkEnd w:id="657"/>
    </w:p>
    <w:p w14:paraId="35183744" w14:textId="77777777" w:rsidR="00373D41" w:rsidRDefault="00373D41" w:rsidP="005174C5">
      <w:pPr>
        <w:pStyle w:val="Heading5"/>
      </w:pPr>
      <w:bookmarkStart w:id="658" w:name="_Toc94033108"/>
      <w:bookmarkStart w:id="659" w:name="_Toc89426223"/>
      <w:bookmarkStart w:id="660" w:name="_Toc72784133"/>
      <w:bookmarkStart w:id="661" w:name="_Toc88645311"/>
      <w:bookmarkStart w:id="662" w:name="_Toc73041679"/>
      <w:bookmarkStart w:id="663" w:name="_Toc81244741"/>
      <w:bookmarkStart w:id="664" w:name="_Toc104547331"/>
      <w:bookmarkStart w:id="665" w:name="_Toc112939399"/>
      <w:bookmarkStart w:id="666" w:name="_Toc114134780"/>
      <w:bookmarkStart w:id="667" w:name="_Toc120683260"/>
      <w:bookmarkStart w:id="668" w:name="_Toc97193047"/>
      <w:bookmarkStart w:id="669" w:name="_Toc120683448"/>
      <w:bookmarkStart w:id="670" w:name="_Toc100953680"/>
      <w:bookmarkStart w:id="671" w:name="_Toc97037264"/>
      <w:bookmarkStart w:id="672" w:name="_Toc133434965"/>
      <w:bookmarkStart w:id="673" w:name="_Toc138690798"/>
      <w:bookmarkStart w:id="674" w:name="_Toc151749528"/>
      <w:bookmarkStart w:id="675" w:name="_Toc170161090"/>
      <w:bookmarkStart w:id="676" w:name="_Toc175850760"/>
      <w:bookmarkStart w:id="677" w:name="_Toc89426224"/>
      <w:bookmarkStart w:id="678" w:name="_Toc88645312"/>
      <w:bookmarkStart w:id="679" w:name="_Toc104547332"/>
      <w:bookmarkStart w:id="680" w:name="_Toc94033109"/>
      <w:bookmarkStart w:id="681" w:name="_Toc97037265"/>
      <w:bookmarkStart w:id="682" w:name="_Toc114134781"/>
      <w:bookmarkStart w:id="683" w:name="_Toc97193048"/>
      <w:bookmarkStart w:id="684" w:name="_Toc112939400"/>
      <w:bookmarkStart w:id="685" w:name="_Toc100953681"/>
      <w:bookmarkStart w:id="686" w:name="_Toc120683449"/>
      <w:bookmarkStart w:id="687" w:name="_Toc120683261"/>
      <w:bookmarkStart w:id="688" w:name="_Toc133434966"/>
      <w:bookmarkStart w:id="689" w:name="_Toc138690799"/>
      <w:bookmarkStart w:id="690" w:name="_Toc151749529"/>
      <w:bookmarkStart w:id="691" w:name="_Toc170161091"/>
      <w:bookmarkStart w:id="692" w:name="_Toc175850761"/>
      <w:bookmarkStart w:id="693" w:name="_Toc180480356"/>
      <w:bookmarkStart w:id="694" w:name="_Toc81244742"/>
      <w:bookmarkStart w:id="695" w:name="_Toc73041680"/>
      <w:bookmarkStart w:id="696" w:name="_Toc72784134"/>
      <w:bookmarkStart w:id="697" w:name="_Toc219199297"/>
      <w:r w:rsidRPr="005174C5">
        <w:t>4.2.2.3.1</w:t>
      </w:r>
      <w:r w:rsidRPr="005174C5">
        <w:tab/>
        <w:t>General</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97"/>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Heading5"/>
      </w:pPr>
      <w:bookmarkStart w:id="698" w:name="_Toc88645313"/>
      <w:bookmarkStart w:id="699" w:name="_Toc104547333"/>
      <w:bookmarkStart w:id="700" w:name="_Toc97193049"/>
      <w:bookmarkStart w:id="701" w:name="_Toc120683450"/>
      <w:bookmarkStart w:id="702" w:name="_Toc72784135"/>
      <w:bookmarkStart w:id="703" w:name="_Toc81244743"/>
      <w:bookmarkStart w:id="704" w:name="_Toc120683262"/>
      <w:bookmarkStart w:id="705" w:name="_Toc73041681"/>
      <w:bookmarkStart w:id="706" w:name="_Toc114134782"/>
      <w:bookmarkStart w:id="707" w:name="_Toc97037266"/>
      <w:bookmarkStart w:id="708" w:name="_Toc112939401"/>
      <w:bookmarkStart w:id="709" w:name="_Toc94033110"/>
      <w:bookmarkStart w:id="710" w:name="_Toc100953682"/>
      <w:bookmarkStart w:id="711" w:name="_Toc89426225"/>
      <w:bookmarkStart w:id="712" w:name="_Toc133434967"/>
      <w:bookmarkStart w:id="713" w:name="_Toc138690800"/>
      <w:bookmarkStart w:id="714" w:name="_Toc151749530"/>
      <w:bookmarkStart w:id="715" w:name="_Toc170161092"/>
      <w:bookmarkStart w:id="716" w:name="_Toc175850762"/>
      <w:bookmarkStart w:id="717" w:name="_Toc180480357"/>
      <w:bookmarkStart w:id="718" w:name="_Toc219199298"/>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r w:rsidRPr="005174C5">
        <w:t>4.2.2.3.2</w:t>
      </w:r>
      <w:r w:rsidRPr="005174C5">
        <w:tab/>
        <w:t>Remove MFAF configuration</w:t>
      </w:r>
      <w:bookmarkEnd w:id="718"/>
    </w:p>
    <w:p w14:paraId="39A3482D" w14:textId="13905160" w:rsidR="00373D41" w:rsidRDefault="00373D41" w:rsidP="00373D41">
      <w:r>
        <w:t>Figure 4.2.2.3.2-1 shows a scenario where the NF service consumer sends a request to the MFAF to remove an MFAF configuration.</w:t>
      </w:r>
    </w:p>
    <w:bookmarkStart w:id="719"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45pt;height:169.25pt;mso-width-percent:0;mso-height-percent:0;mso-width-percent:0;mso-height-percent:0" o:ole="">
            <v:imagedata r:id="rId20" o:title=""/>
          </v:shape>
          <o:OLEObject Type="Embed" ProgID="Visio.Drawing.15" ShapeID="_x0000_i1030" DrawAspect="Content" ObjectID="_1829812733" r:id="rId21"/>
        </w:object>
      </w:r>
    </w:p>
    <w:p w14:paraId="5CE49CB7" w14:textId="77777777" w:rsidR="00373D41" w:rsidRDefault="00373D41" w:rsidP="008D0283">
      <w:pPr>
        <w:pStyle w:val="TF"/>
      </w:pPr>
      <w:r>
        <w:t>Figure 4.2.2.3.2-1: NF service consumer stops mapping data or analytics</w:t>
      </w:r>
    </w:p>
    <w:bookmarkEnd w:id="719"/>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Heading2"/>
      </w:pPr>
      <w:bookmarkStart w:id="720" w:name="_Toc185517963"/>
      <w:bookmarkStart w:id="721" w:name="_Toc192875500"/>
      <w:bookmarkStart w:id="722" w:name="_Toc209530023"/>
      <w:bookmarkStart w:id="723" w:name="_Toc219199299"/>
      <w:r>
        <w:t>4.3</w:t>
      </w:r>
      <w:r>
        <w:tab/>
        <w:t>Nmfaf_3caDataManagement Service</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20"/>
      <w:bookmarkEnd w:id="721"/>
      <w:bookmarkEnd w:id="722"/>
      <w:bookmarkEnd w:id="723"/>
    </w:p>
    <w:p w14:paraId="3D62B1C5" w14:textId="77777777" w:rsidR="00CA62AF" w:rsidRDefault="00525D1B">
      <w:pPr>
        <w:pStyle w:val="Heading3"/>
      </w:pPr>
      <w:bookmarkStart w:id="724" w:name="_Toc114134783"/>
      <w:bookmarkStart w:id="725" w:name="_Toc120683263"/>
      <w:bookmarkStart w:id="726" w:name="_Toc120683451"/>
      <w:bookmarkStart w:id="727" w:name="_Toc73041682"/>
      <w:bookmarkStart w:id="728" w:name="_Toc81244744"/>
      <w:bookmarkStart w:id="729" w:name="_Toc94033111"/>
      <w:bookmarkStart w:id="730" w:name="_Toc72784136"/>
      <w:bookmarkStart w:id="731" w:name="_Toc97037267"/>
      <w:bookmarkStart w:id="732" w:name="_Toc97193050"/>
      <w:bookmarkStart w:id="733" w:name="_Toc89426226"/>
      <w:bookmarkStart w:id="734" w:name="_Toc100953683"/>
      <w:bookmarkStart w:id="735" w:name="_Toc88645314"/>
      <w:bookmarkStart w:id="736" w:name="_Toc104547334"/>
      <w:bookmarkStart w:id="737" w:name="_Toc112939402"/>
      <w:bookmarkStart w:id="738" w:name="_Toc133434968"/>
      <w:bookmarkStart w:id="739" w:name="_Toc138690801"/>
      <w:bookmarkStart w:id="740" w:name="_Toc151749531"/>
      <w:bookmarkStart w:id="741" w:name="_Toc170161093"/>
      <w:bookmarkStart w:id="742" w:name="_Toc175850763"/>
      <w:bookmarkStart w:id="743" w:name="_Toc180480358"/>
      <w:bookmarkStart w:id="744" w:name="_Toc185517964"/>
      <w:bookmarkStart w:id="745" w:name="_Toc192875501"/>
      <w:bookmarkStart w:id="746" w:name="_Toc209530024"/>
      <w:bookmarkStart w:id="747" w:name="_Toc219199300"/>
      <w:r>
        <w:t>4.3.1</w:t>
      </w:r>
      <w:r>
        <w:tab/>
        <w:t>Service Description</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0E4AAEA8" w14:textId="77777777" w:rsidR="00CA62AF" w:rsidRDefault="00525D1B">
      <w:pPr>
        <w:pStyle w:val="Heading4"/>
        <w:rPr>
          <w:lang w:eastAsia="zh-CN"/>
        </w:rPr>
      </w:pPr>
      <w:bookmarkStart w:id="748" w:name="_Toc97193051"/>
      <w:bookmarkStart w:id="749" w:name="_Toc114134784"/>
      <w:bookmarkStart w:id="750" w:name="_Toc120683452"/>
      <w:bookmarkStart w:id="751" w:name="_Toc120683264"/>
      <w:bookmarkStart w:id="752" w:name="_Toc112939403"/>
      <w:bookmarkStart w:id="753" w:name="_Toc100953684"/>
      <w:bookmarkStart w:id="754" w:name="_Toc104547335"/>
      <w:bookmarkStart w:id="755" w:name="_Toc81244745"/>
      <w:bookmarkStart w:id="756" w:name="_Toc97037268"/>
      <w:bookmarkStart w:id="757" w:name="_Toc88645315"/>
      <w:bookmarkStart w:id="758" w:name="_Toc94033112"/>
      <w:bookmarkStart w:id="759" w:name="_Toc89426227"/>
      <w:bookmarkStart w:id="760" w:name="_Toc133434969"/>
      <w:bookmarkStart w:id="761" w:name="_Toc138690802"/>
      <w:bookmarkStart w:id="762" w:name="_Toc151749532"/>
      <w:bookmarkStart w:id="763" w:name="_Toc170161094"/>
      <w:bookmarkStart w:id="764" w:name="_Toc175850764"/>
      <w:bookmarkStart w:id="765" w:name="_Toc180480359"/>
      <w:bookmarkStart w:id="766" w:name="_Toc185517965"/>
      <w:bookmarkStart w:id="767" w:name="_Toc192875502"/>
      <w:bookmarkStart w:id="768" w:name="_Toc209530025"/>
      <w:bookmarkStart w:id="769" w:name="_Toc219199301"/>
      <w:r>
        <w:t>4.3.</w:t>
      </w:r>
      <w:r>
        <w:rPr>
          <w:rFonts w:hint="eastAsia"/>
          <w:lang w:eastAsia="zh-CN"/>
        </w:rPr>
        <w:t>1</w:t>
      </w:r>
      <w:r>
        <w:rPr>
          <w:lang w:eastAsia="zh-CN"/>
        </w:rPr>
        <w:t>.1</w:t>
      </w:r>
      <w:r>
        <w:tab/>
      </w:r>
      <w:r>
        <w:rPr>
          <w:rFonts w:hint="eastAsia"/>
          <w:lang w:eastAsia="zh-CN"/>
        </w:rPr>
        <w:t>Overview</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Heading4"/>
      </w:pPr>
      <w:bookmarkStart w:id="770" w:name="_Toc89426228"/>
      <w:bookmarkStart w:id="771" w:name="_Toc97193052"/>
      <w:bookmarkStart w:id="772" w:name="_Toc120683453"/>
      <w:bookmarkStart w:id="773" w:name="_Toc120683265"/>
      <w:bookmarkStart w:id="774" w:name="_Toc112939404"/>
      <w:bookmarkStart w:id="775" w:name="_Toc100953685"/>
      <w:bookmarkStart w:id="776" w:name="_Toc104547336"/>
      <w:bookmarkStart w:id="777" w:name="_Toc114134785"/>
      <w:bookmarkStart w:id="778" w:name="_Toc97037269"/>
      <w:bookmarkStart w:id="779" w:name="_Toc94033113"/>
      <w:bookmarkStart w:id="780" w:name="_Toc88645316"/>
      <w:bookmarkStart w:id="781" w:name="_Toc81244746"/>
      <w:bookmarkStart w:id="782" w:name="_Toc133434970"/>
      <w:bookmarkStart w:id="783" w:name="_Toc138690803"/>
      <w:bookmarkStart w:id="784" w:name="_Toc151749533"/>
      <w:bookmarkStart w:id="785" w:name="_Toc170161095"/>
      <w:bookmarkStart w:id="786" w:name="_Toc175850765"/>
      <w:bookmarkStart w:id="787" w:name="_Toc180480360"/>
      <w:bookmarkStart w:id="788" w:name="_Toc185517966"/>
      <w:bookmarkStart w:id="789" w:name="_Toc192875503"/>
      <w:bookmarkStart w:id="790" w:name="_Toc209530026"/>
      <w:bookmarkStart w:id="791" w:name="_Toc219199302"/>
      <w:r>
        <w:t>4.3.</w:t>
      </w:r>
      <w:r>
        <w:rPr>
          <w:rFonts w:hint="eastAsia"/>
        </w:rPr>
        <w:t>1</w:t>
      </w:r>
      <w:r>
        <w:t>.2</w:t>
      </w:r>
      <w:r>
        <w:rPr>
          <w:rFonts w:hint="eastAsia"/>
        </w:rPr>
        <w:tab/>
      </w:r>
      <w:r>
        <w:t>Service Architecture</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92" w:name="_Toc104547337"/>
      <w:bookmarkStart w:id="793" w:name="_Toc100953686"/>
      <w:bookmarkStart w:id="794" w:name="_Toc97193053"/>
      <w:bookmarkStart w:id="795" w:name="_Toc97037270"/>
      <w:bookmarkStart w:id="796" w:name="_Toc89426229"/>
      <w:bookmarkStart w:id="797" w:name="_Toc88645317"/>
      <w:bookmarkStart w:id="798" w:name="_Toc81244747"/>
      <w:bookmarkStart w:id="799" w:name="_Toc94033114"/>
      <w:bookmarkStart w:id="800" w:name="_Toc120683454"/>
      <w:bookmarkStart w:id="801" w:name="_Toc120683266"/>
      <w:bookmarkStart w:id="802" w:name="_Toc112939405"/>
      <w:bookmarkStart w:id="803" w:name="_Toc114134786"/>
      <w:bookmarkStart w:id="804" w:name="_Toc133434971"/>
      <w:bookmarkStart w:id="805" w:name="_Toc138690804"/>
      <w:bookmarkStart w:id="806" w:name="_Toc151749534"/>
      <w:bookmarkStart w:id="807"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pPr>
      <w:bookmarkStart w:id="808" w:name="_Toc175850766"/>
      <w:bookmarkStart w:id="809" w:name="_Toc180480361"/>
      <w:bookmarkStart w:id="810" w:name="_Toc185517967"/>
      <w:bookmarkStart w:id="811" w:name="_Toc192875504"/>
      <w:bookmarkStart w:id="812" w:name="_Toc209530027"/>
      <w:r w:rsidRPr="008F761D">
        <w:t>-</w:t>
      </w:r>
      <w:r w:rsidRPr="008F761D">
        <w:tab/>
        <w:t>Location Management Function (LMF)</w:t>
      </w:r>
    </w:p>
    <w:p w14:paraId="2D540741" w14:textId="77777777" w:rsidR="00C57B5D" w:rsidRDefault="00C57B5D" w:rsidP="00C57B5D">
      <w:pPr>
        <w:ind w:left="568" w:hanging="284"/>
        <w:rPr>
          <w:lang w:eastAsia="zh-CN"/>
        </w:rPr>
      </w:pPr>
      <w:r>
        <w:rPr>
          <w:lang w:eastAsia="zh-CN"/>
        </w:rPr>
        <w:t>-</w:t>
      </w:r>
      <w:r>
        <w:rPr>
          <w:lang w:eastAsia="zh-CN"/>
        </w:rPr>
        <w:tab/>
        <w:t>Service Communication Proxy (SCP)</w:t>
      </w:r>
    </w:p>
    <w:p w14:paraId="0BA700E3" w14:textId="77777777" w:rsidR="00C57B5D" w:rsidRDefault="00C57B5D" w:rsidP="00C57B5D">
      <w:pPr>
        <w:ind w:left="568" w:hanging="284"/>
        <w:rPr>
          <w:lang w:eastAsia="zh-CN"/>
        </w:rPr>
      </w:pPr>
      <w:r>
        <w:rPr>
          <w:lang w:eastAsia="zh-CN"/>
        </w:rPr>
        <w:t>-</w:t>
      </w:r>
      <w:r>
        <w:rPr>
          <w:lang w:eastAsia="zh-CN"/>
        </w:rPr>
        <w:tab/>
      </w:r>
      <w:r w:rsidRPr="00A91D25">
        <w:rPr>
          <w:lang w:eastAsia="zh-CN"/>
        </w:rPr>
        <w:t>Unified Data Management (UDM)</w:t>
      </w:r>
    </w:p>
    <w:p w14:paraId="20D9C7C1" w14:textId="77777777" w:rsidR="00C57B5D" w:rsidRPr="008F761D" w:rsidRDefault="00C57B5D" w:rsidP="00C57B5D">
      <w:pPr>
        <w:ind w:left="568" w:hanging="284"/>
      </w:pPr>
      <w:r>
        <w:rPr>
          <w:lang w:eastAsia="zh-CN"/>
        </w:rPr>
        <w:t>-</w:t>
      </w:r>
      <w:r>
        <w:rPr>
          <w:lang w:eastAsia="zh-CN"/>
        </w:rPr>
        <w:tab/>
      </w:r>
      <w:r w:rsidRPr="00A91D25">
        <w:rPr>
          <w:lang w:eastAsia="zh-CN"/>
        </w:rPr>
        <w:t>Network Repository Function (NRF)</w:t>
      </w:r>
    </w:p>
    <w:p w14:paraId="336B2D07" w14:textId="02AFEFFB" w:rsidR="00C57B5D" w:rsidRPr="008F761D" w:rsidRDefault="00C57B5D" w:rsidP="00C57B5D">
      <w:pPr>
        <w:keepNext/>
        <w:keepLines/>
        <w:spacing w:before="60"/>
        <w:jc w:val="center"/>
        <w:rPr>
          <w:rFonts w:ascii="Arial" w:hAnsi="Arial"/>
          <w:b/>
          <w:lang w:val="en-US" w:eastAsia="zh-CN"/>
        </w:rPr>
      </w:pPr>
      <w:r w:rsidRPr="008F761D">
        <w:rPr>
          <w:rFonts w:ascii="Arial" w:eastAsia="SimSun" w:hAnsi="Arial"/>
          <w:b/>
          <w:noProof/>
        </w:rPr>
        <w:object w:dxaOrig="12401" w:dyaOrig="2191" w14:anchorId="459ACE87">
          <v:shape id="_x0000_i1031" type="#_x0000_t75" alt="" style="width:489.25pt;height:87.15pt" o:ole="">
            <v:imagedata r:id="rId22" o:title=""/>
          </v:shape>
          <o:OLEObject Type="Embed" ProgID="Visio.Drawing.15" ShapeID="_x0000_i1031" DrawAspect="Content" ObjectID="_1829812734" r:id="rId23"/>
        </w:object>
      </w:r>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32962AA1" w:rsidR="00C57B5D" w:rsidRPr="008F761D" w:rsidRDefault="00C57B5D" w:rsidP="00C57B5D">
      <w:pPr>
        <w:keepNext/>
        <w:keepLines/>
        <w:spacing w:before="60"/>
        <w:jc w:val="center"/>
        <w:rPr>
          <w:rFonts w:ascii="Arial" w:hAnsi="Arial"/>
          <w:b/>
        </w:rPr>
      </w:pPr>
      <w:r w:rsidRPr="008F761D">
        <w:rPr>
          <w:rFonts w:ascii="Arial" w:eastAsia="SimSun" w:hAnsi="Arial"/>
          <w:b/>
          <w:noProof/>
        </w:rPr>
        <w:object w:dxaOrig="12741" w:dyaOrig="2191" w14:anchorId="005142D9">
          <v:shape id="_x0000_i1032" type="#_x0000_t75" alt="" style="width:489.25pt;height:85.05pt" o:ole="">
            <v:imagedata r:id="rId24" o:title=""/>
          </v:shape>
          <o:OLEObject Type="Embed" ProgID="Visio.Drawing.15" ShapeID="_x0000_i1032" DrawAspect="Content" ObjectID="_1829812735" r:id="rId25"/>
        </w:object>
      </w:r>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Heading4"/>
        <w:rPr>
          <w:lang w:val="en-US"/>
        </w:rPr>
      </w:pPr>
      <w:bookmarkStart w:id="813" w:name="_Toc219199303"/>
      <w:r>
        <w:rPr>
          <w:lang w:val="en-US"/>
        </w:rPr>
        <w:t>4.3.</w:t>
      </w:r>
      <w:r>
        <w:rPr>
          <w:rFonts w:hint="eastAsia"/>
          <w:lang w:val="en-US" w:eastAsia="zh-CN"/>
        </w:rPr>
        <w:t>1.3</w:t>
      </w:r>
      <w:r>
        <w:rPr>
          <w:lang w:val="en-US"/>
        </w:rPr>
        <w:tab/>
        <w:t>Network Functions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37CFBFAD" w14:textId="77777777" w:rsidR="00CA62AF" w:rsidRDefault="00525D1B">
      <w:pPr>
        <w:pStyle w:val="Heading5"/>
        <w:rPr>
          <w:lang w:eastAsia="zh-CN"/>
        </w:rPr>
      </w:pPr>
      <w:bookmarkStart w:id="814" w:name="_Toc120683267"/>
      <w:bookmarkStart w:id="815" w:name="_Toc104547338"/>
      <w:bookmarkStart w:id="816" w:name="_Toc114134787"/>
      <w:bookmarkStart w:id="817" w:name="_Toc120683455"/>
      <w:bookmarkStart w:id="818" w:name="_Toc112939406"/>
      <w:bookmarkStart w:id="819" w:name="_Toc81244748"/>
      <w:bookmarkStart w:id="820" w:name="_Toc100953687"/>
      <w:bookmarkStart w:id="821" w:name="_Toc97037271"/>
      <w:bookmarkStart w:id="822" w:name="_Toc97193054"/>
      <w:bookmarkStart w:id="823" w:name="_Toc94033115"/>
      <w:bookmarkStart w:id="824" w:name="_Toc89426230"/>
      <w:bookmarkStart w:id="825" w:name="_Toc88645318"/>
      <w:bookmarkStart w:id="826" w:name="_Toc133434972"/>
      <w:bookmarkStart w:id="827" w:name="_Toc138690805"/>
      <w:bookmarkStart w:id="828" w:name="_Toc151749535"/>
      <w:bookmarkStart w:id="829" w:name="_Toc170161097"/>
      <w:bookmarkStart w:id="830" w:name="_Toc175850767"/>
      <w:bookmarkStart w:id="831" w:name="_Toc180480362"/>
      <w:bookmarkStart w:id="832" w:name="_Toc185517968"/>
      <w:bookmarkStart w:id="833" w:name="_Toc192875505"/>
      <w:bookmarkStart w:id="834" w:name="_Toc209530028"/>
      <w:bookmarkStart w:id="835" w:name="_Toc219199304"/>
      <w:r>
        <w:t>4.3.</w:t>
      </w:r>
      <w:r>
        <w:rPr>
          <w:rFonts w:hint="eastAsia"/>
          <w:lang w:eastAsia="zh-CN"/>
        </w:rPr>
        <w:t>1.3.1</w:t>
      </w:r>
      <w:r>
        <w:tab/>
      </w:r>
      <w:r>
        <w:rPr>
          <w:lang w:val="en-US"/>
        </w:rPr>
        <w:t>Messaging Framework Adaptor Function</w:t>
      </w:r>
      <w:r>
        <w:t xml:space="preserve"> (MFAF)</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Heading5"/>
        <w:rPr>
          <w:lang w:eastAsia="zh-CN"/>
        </w:rPr>
      </w:pPr>
      <w:bookmarkStart w:id="836" w:name="_Toc104547339"/>
      <w:bookmarkStart w:id="837" w:name="_Toc97037272"/>
      <w:bookmarkStart w:id="838" w:name="_Toc89426231"/>
      <w:bookmarkStart w:id="839" w:name="_Toc100953688"/>
      <w:bookmarkStart w:id="840" w:name="_Toc88645319"/>
      <w:bookmarkStart w:id="841" w:name="_Toc114134788"/>
      <w:bookmarkStart w:id="842" w:name="_Toc81244749"/>
      <w:bookmarkStart w:id="843" w:name="_Toc120683456"/>
      <w:bookmarkStart w:id="844" w:name="_Toc120683268"/>
      <w:bookmarkStart w:id="845" w:name="_Toc97193055"/>
      <w:bookmarkStart w:id="846" w:name="_Toc94033116"/>
      <w:bookmarkStart w:id="847" w:name="_Toc112939407"/>
      <w:bookmarkStart w:id="848" w:name="_Toc133434973"/>
      <w:bookmarkStart w:id="849" w:name="_Toc138690806"/>
      <w:bookmarkStart w:id="850" w:name="_Toc151749536"/>
      <w:bookmarkStart w:id="851" w:name="_Toc170161098"/>
      <w:bookmarkStart w:id="852" w:name="_Toc175850768"/>
      <w:bookmarkStart w:id="853" w:name="_Toc185517969"/>
      <w:bookmarkStart w:id="854" w:name="_Toc192875506"/>
      <w:bookmarkStart w:id="855" w:name="_Toc209530029"/>
      <w:bookmarkStart w:id="856" w:name="_Toc88645320"/>
      <w:bookmarkStart w:id="857" w:name="_Toc89426232"/>
      <w:bookmarkStart w:id="858" w:name="_Toc97193056"/>
      <w:bookmarkStart w:id="859" w:name="_Toc73041683"/>
      <w:bookmarkStart w:id="860" w:name="_Toc94033117"/>
      <w:bookmarkStart w:id="861" w:name="_Toc104547340"/>
      <w:bookmarkStart w:id="862" w:name="_Toc81244750"/>
      <w:bookmarkStart w:id="863" w:name="_Toc97037273"/>
      <w:bookmarkStart w:id="864" w:name="_Toc100953689"/>
      <w:bookmarkStart w:id="865" w:name="_Toc72784137"/>
      <w:bookmarkStart w:id="866" w:name="_Toc120683269"/>
      <w:bookmarkStart w:id="867" w:name="_Toc114134789"/>
      <w:bookmarkStart w:id="868" w:name="_Toc120683457"/>
      <w:bookmarkStart w:id="869" w:name="_Toc112939408"/>
      <w:bookmarkStart w:id="870" w:name="_Toc133434974"/>
      <w:bookmarkStart w:id="871" w:name="_Toc138690807"/>
      <w:bookmarkStart w:id="872" w:name="_Toc151749537"/>
      <w:bookmarkStart w:id="873" w:name="_Toc170161099"/>
      <w:bookmarkStart w:id="874" w:name="_Toc175850769"/>
      <w:bookmarkStart w:id="875" w:name="_Toc180480364"/>
      <w:bookmarkStart w:id="876" w:name="_Toc219199305"/>
      <w:r>
        <w:t>4.3.</w:t>
      </w:r>
      <w:r>
        <w:rPr>
          <w:lang w:eastAsia="zh-CN"/>
        </w:rPr>
        <w:t>1.3.2</w:t>
      </w:r>
      <w:r>
        <w:tab/>
      </w:r>
      <w:r>
        <w:rPr>
          <w:lang w:eastAsia="zh-CN"/>
        </w:rPr>
        <w:t>NF Service Consumers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76"/>
    </w:p>
    <w:p w14:paraId="00C46FE4" w14:textId="77777777" w:rsidR="00C57B5D" w:rsidRPr="008F761D" w:rsidRDefault="00C57B5D" w:rsidP="00C57B5D">
      <w:pPr>
        <w:rPr>
          <w:lang w:val="en-US"/>
        </w:rPr>
      </w:pPr>
      <w:bookmarkStart w:id="877" w:name="_Toc185517970"/>
      <w:bookmarkStart w:id="878" w:name="_Toc192875507"/>
      <w:bookmarkStart w:id="879" w:name="_Toc209530030"/>
      <w:r w:rsidRPr="008F761D">
        <w:t>The</w:t>
      </w:r>
      <w:r w:rsidRPr="008F761D">
        <w:rPr>
          <w:lang w:val="en-US"/>
        </w:rPr>
        <w:t xml:space="preserve"> NWDAF, PCF, NSSF, AMF, SMF, LMF, NEF, </w:t>
      </w:r>
      <w:r w:rsidRPr="008F761D">
        <w:t>ADRF</w:t>
      </w:r>
      <w:r w:rsidRPr="00DA45D3">
        <w:t>, SCP, NRF, UDM</w:t>
      </w:r>
      <w:r>
        <w:t>,</w:t>
      </w:r>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Heading3"/>
      </w:pPr>
      <w:bookmarkStart w:id="880" w:name="_Toc219199306"/>
      <w:r>
        <w:t>4.3.2</w:t>
      </w:r>
      <w:r>
        <w:tab/>
        <w:t>Service Operations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7"/>
      <w:bookmarkEnd w:id="878"/>
      <w:bookmarkEnd w:id="879"/>
      <w:bookmarkEnd w:id="880"/>
    </w:p>
    <w:p w14:paraId="27351166" w14:textId="77777777" w:rsidR="00802003" w:rsidRDefault="00802003" w:rsidP="00802003">
      <w:pPr>
        <w:pStyle w:val="Heading4"/>
      </w:pPr>
      <w:bookmarkStart w:id="881" w:name="_Toc72784138"/>
      <w:bookmarkStart w:id="882" w:name="_Toc89426233"/>
      <w:bookmarkStart w:id="883" w:name="_Toc88645321"/>
      <w:bookmarkStart w:id="884" w:name="_Toc81244751"/>
      <w:bookmarkStart w:id="885" w:name="_Toc73041684"/>
      <w:bookmarkStart w:id="886" w:name="_Toc94033118"/>
      <w:bookmarkStart w:id="887" w:name="_Toc97037274"/>
      <w:bookmarkStart w:id="888" w:name="_Toc100953690"/>
      <w:bookmarkStart w:id="889" w:name="_Toc120683270"/>
      <w:bookmarkStart w:id="890" w:name="_Toc114134790"/>
      <w:bookmarkStart w:id="891" w:name="_Toc97193057"/>
      <w:bookmarkStart w:id="892" w:name="_Toc120683458"/>
      <w:bookmarkStart w:id="893" w:name="_Toc112939409"/>
      <w:bookmarkStart w:id="894" w:name="_Toc104547341"/>
      <w:bookmarkStart w:id="895" w:name="_Toc133434975"/>
      <w:bookmarkStart w:id="896" w:name="_Toc138690808"/>
      <w:bookmarkStart w:id="897" w:name="_Toc151749538"/>
      <w:bookmarkStart w:id="898" w:name="_Toc170161100"/>
      <w:bookmarkStart w:id="899" w:name="_Toc175850770"/>
      <w:bookmarkStart w:id="900" w:name="_Toc185517971"/>
      <w:bookmarkStart w:id="901" w:name="_Toc192875508"/>
      <w:bookmarkStart w:id="902" w:name="_Toc209530031"/>
      <w:bookmarkStart w:id="903" w:name="_Toc120683459"/>
      <w:bookmarkStart w:id="904" w:name="_Toc114134791"/>
      <w:bookmarkStart w:id="905" w:name="_Toc120683271"/>
      <w:bookmarkStart w:id="906" w:name="_Toc73041685"/>
      <w:bookmarkStart w:id="907" w:name="_Toc81244752"/>
      <w:bookmarkStart w:id="908" w:name="_Toc72784139"/>
      <w:bookmarkStart w:id="909" w:name="_Toc112939410"/>
      <w:bookmarkStart w:id="910" w:name="_Toc104547342"/>
      <w:bookmarkStart w:id="911" w:name="_Toc88645322"/>
      <w:bookmarkStart w:id="912" w:name="_Toc89426234"/>
      <w:bookmarkStart w:id="913" w:name="_Toc100953691"/>
      <w:bookmarkStart w:id="914" w:name="_Toc97193058"/>
      <w:bookmarkStart w:id="915" w:name="_Toc97037275"/>
      <w:bookmarkStart w:id="916" w:name="_Toc94033119"/>
      <w:bookmarkStart w:id="917" w:name="_Toc133434976"/>
      <w:bookmarkStart w:id="918" w:name="_Toc138690809"/>
      <w:bookmarkStart w:id="919" w:name="_Toc151749539"/>
      <w:bookmarkStart w:id="920" w:name="_Toc170161101"/>
      <w:bookmarkStart w:id="921" w:name="_Toc175850771"/>
      <w:bookmarkStart w:id="922" w:name="_Toc180480366"/>
      <w:bookmarkStart w:id="923" w:name="_Toc219199307"/>
      <w:r>
        <w:t>4.3.2.1</w:t>
      </w:r>
      <w:r>
        <w:tab/>
        <w:t>Introduction</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23"/>
    </w:p>
    <w:p w14:paraId="39E93C57" w14:textId="77777777" w:rsidR="00802003" w:rsidRDefault="00802003" w:rsidP="00802003">
      <w:pPr>
        <w:pStyle w:val="TH"/>
        <w:overflowPunct w:val="0"/>
        <w:autoSpaceDE w:val="0"/>
        <w:autoSpaceDN w:val="0"/>
        <w:adjustRightInd w:val="0"/>
        <w:textAlignment w:val="baseline"/>
        <w:rPr>
          <w:rFonts w:eastAsia="ＭＳ 明朝"/>
        </w:rPr>
      </w:pPr>
      <w:r>
        <w:rPr>
          <w:rFonts w:eastAsia="ＭＳ 明朝"/>
        </w:rPr>
        <w:t>Table 4.3.</w:t>
      </w:r>
      <w:r>
        <w:rPr>
          <w:rFonts w:eastAsia="ＭＳ 明朝"/>
          <w:lang w:val="en-US"/>
        </w:rPr>
        <w:t>2.1</w:t>
      </w:r>
      <w:r>
        <w:rPr>
          <w:rFonts w:eastAsia="ＭＳ 明朝"/>
        </w:rPr>
        <w:t>-1: Operations of the N</w:t>
      </w:r>
      <w:r>
        <w:t>mfaf_3caDataManagement</w:t>
      </w:r>
      <w:r>
        <w:rPr>
          <w:rFonts w:eastAsia="ＭＳ 明朝"/>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SimSu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02EF64E" w:rsidR="00C57B5D" w:rsidRDefault="00C57B5D" w:rsidP="00C57B5D">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ＭＳ 明朝"/>
              </w:rPr>
              <w:t>N</w:t>
            </w:r>
            <w:r>
              <w:t>mfaf_3daDataManagement</w:t>
            </w:r>
            <w:r>
              <w:rPr>
                <w:rFonts w:eastAsia="ＭＳ 明朝"/>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lastRenderedPageBreak/>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Heading4"/>
      </w:pPr>
      <w:bookmarkStart w:id="924" w:name="_Toc185517972"/>
      <w:bookmarkStart w:id="925" w:name="_Toc192875509"/>
      <w:bookmarkStart w:id="926" w:name="_Toc209530032"/>
      <w:bookmarkStart w:id="927" w:name="_Toc219199308"/>
      <w:r>
        <w:t>4.3.2.2</w:t>
      </w:r>
      <w:r>
        <w:tab/>
      </w:r>
      <w:r>
        <w:rPr>
          <w:lang w:eastAsia="ko-KR"/>
        </w:rPr>
        <w:t>Nmfaf_3caDataManagement_Fetch</w:t>
      </w:r>
      <w:r>
        <w:t xml:space="preserve"> service operation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4"/>
      <w:bookmarkEnd w:id="925"/>
      <w:bookmarkEnd w:id="926"/>
      <w:bookmarkEnd w:id="927"/>
    </w:p>
    <w:p w14:paraId="5250E1ED" w14:textId="77777777" w:rsidR="00CA62AF" w:rsidRDefault="00525D1B">
      <w:pPr>
        <w:pStyle w:val="Heading5"/>
      </w:pPr>
      <w:bookmarkStart w:id="928" w:name="_Toc120683460"/>
      <w:bookmarkStart w:id="929" w:name="_Toc100953692"/>
      <w:bookmarkStart w:id="930" w:name="_Toc104547343"/>
      <w:bookmarkStart w:id="931" w:name="_Toc114134792"/>
      <w:bookmarkStart w:id="932" w:name="_Toc112939411"/>
      <w:bookmarkStart w:id="933" w:name="_Toc120683272"/>
      <w:bookmarkStart w:id="934" w:name="_Toc89426235"/>
      <w:bookmarkStart w:id="935" w:name="_Toc73041686"/>
      <w:bookmarkStart w:id="936" w:name="_Toc88645323"/>
      <w:bookmarkStart w:id="937" w:name="_Toc97037276"/>
      <w:bookmarkStart w:id="938" w:name="_Toc72784140"/>
      <w:bookmarkStart w:id="939" w:name="_Toc94033120"/>
      <w:bookmarkStart w:id="940" w:name="_Toc97193059"/>
      <w:bookmarkStart w:id="941" w:name="_Toc81244753"/>
      <w:bookmarkStart w:id="942" w:name="_Toc133434977"/>
      <w:bookmarkStart w:id="943" w:name="_Toc138690810"/>
      <w:bookmarkStart w:id="944" w:name="_Toc151749540"/>
      <w:bookmarkStart w:id="945" w:name="_Toc170161102"/>
      <w:bookmarkStart w:id="946" w:name="_Toc175850772"/>
      <w:bookmarkStart w:id="947" w:name="_Toc180480367"/>
      <w:bookmarkStart w:id="948" w:name="_Toc185517973"/>
      <w:bookmarkStart w:id="949" w:name="_Toc192875510"/>
      <w:bookmarkStart w:id="950" w:name="_Toc209530033"/>
      <w:bookmarkStart w:id="951" w:name="_Toc219199309"/>
      <w:r>
        <w:t>4.3.2.2.1</w:t>
      </w:r>
      <w:r>
        <w:tab/>
        <w:t>General</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Heading5"/>
      </w:pPr>
      <w:bookmarkStart w:id="952" w:name="_Toc81244754"/>
      <w:bookmarkStart w:id="953" w:name="_Toc88645324"/>
      <w:bookmarkStart w:id="954" w:name="_Toc72784141"/>
      <w:bookmarkStart w:id="955" w:name="_Toc97037277"/>
      <w:bookmarkStart w:id="956" w:name="_Toc94033121"/>
      <w:bookmarkStart w:id="957" w:name="_Toc100953693"/>
      <w:bookmarkStart w:id="958" w:name="_Toc104547344"/>
      <w:bookmarkStart w:id="959" w:name="_Toc89426236"/>
      <w:bookmarkStart w:id="960" w:name="_Toc97193060"/>
      <w:bookmarkStart w:id="961" w:name="_Toc73041687"/>
      <w:bookmarkStart w:id="962" w:name="_Toc114134793"/>
      <w:bookmarkStart w:id="963" w:name="_Toc112939412"/>
      <w:bookmarkStart w:id="964" w:name="_Toc120683273"/>
      <w:bookmarkStart w:id="965" w:name="_Toc120683461"/>
      <w:bookmarkStart w:id="966" w:name="_Toc133434978"/>
      <w:bookmarkStart w:id="967" w:name="_Toc138690811"/>
      <w:bookmarkStart w:id="968" w:name="_Toc151749541"/>
      <w:bookmarkStart w:id="969" w:name="_Toc170161103"/>
      <w:bookmarkStart w:id="970" w:name="_Toc175850773"/>
      <w:bookmarkStart w:id="971" w:name="_Toc185517974"/>
      <w:bookmarkStart w:id="972" w:name="_Toc192875511"/>
      <w:bookmarkStart w:id="973" w:name="_Toc209530034"/>
      <w:bookmarkStart w:id="974" w:name="_Toc493845657"/>
      <w:bookmarkStart w:id="975" w:name="_Toc494194735"/>
      <w:bookmarkStart w:id="976" w:name="_Toc528159044"/>
      <w:bookmarkStart w:id="977" w:name="_Toc532198011"/>
      <w:bookmarkStart w:id="978" w:name="_Toc34123765"/>
      <w:bookmarkStart w:id="979" w:name="_Toc36038509"/>
      <w:bookmarkStart w:id="980" w:name="_Toc36038597"/>
      <w:bookmarkStart w:id="981" w:name="_Toc36038788"/>
      <w:bookmarkStart w:id="982" w:name="_Toc44680728"/>
      <w:bookmarkStart w:id="983" w:name="_Toc45133640"/>
      <w:bookmarkStart w:id="984" w:name="_Toc45133731"/>
      <w:bookmarkStart w:id="985" w:name="_Toc49417429"/>
      <w:bookmarkStart w:id="986" w:name="_Toc51762396"/>
      <w:bookmarkStart w:id="987" w:name="_Toc58838112"/>
      <w:bookmarkStart w:id="988" w:name="_Toc59017125"/>
      <w:bookmarkStart w:id="989" w:name="_Toc68168271"/>
      <w:bookmarkStart w:id="990" w:name="_Toc170119201"/>
      <w:bookmarkStart w:id="991" w:name="_Toc120683274"/>
      <w:bookmarkStart w:id="992" w:name="_Toc112939413"/>
      <w:bookmarkStart w:id="993" w:name="_Toc114134794"/>
      <w:bookmarkStart w:id="994" w:name="_Toc104547345"/>
      <w:bookmarkStart w:id="995" w:name="_Toc120683462"/>
      <w:bookmarkStart w:id="996" w:name="_Toc97193061"/>
      <w:bookmarkStart w:id="997" w:name="_Toc100953694"/>
      <w:bookmarkStart w:id="998" w:name="_Toc133434979"/>
      <w:bookmarkStart w:id="999" w:name="_Toc138690812"/>
      <w:bookmarkStart w:id="1000" w:name="_Toc151749542"/>
      <w:bookmarkStart w:id="1001" w:name="_Toc170161104"/>
      <w:bookmarkStart w:id="1002" w:name="_Toc175850774"/>
      <w:bookmarkStart w:id="1003" w:name="_Toc180480369"/>
      <w:bookmarkStart w:id="1004" w:name="_Toc89426237"/>
      <w:bookmarkStart w:id="1005" w:name="_Toc73041688"/>
      <w:bookmarkStart w:id="1006" w:name="_Toc88645325"/>
      <w:bookmarkStart w:id="1007" w:name="_Toc72784142"/>
      <w:bookmarkStart w:id="1008" w:name="_Toc94033122"/>
      <w:bookmarkStart w:id="1009" w:name="_Toc81244755"/>
      <w:bookmarkStart w:id="1010" w:name="_Toc97037278"/>
      <w:bookmarkStart w:id="1011" w:name="_Toc219199310"/>
      <w:r>
        <w:t>4.3.2.2.2</w:t>
      </w:r>
      <w:r>
        <w:tab/>
      </w:r>
      <w:bookmarkEnd w:id="952"/>
      <w:bookmarkEnd w:id="953"/>
      <w:bookmarkEnd w:id="954"/>
      <w:bookmarkEnd w:id="955"/>
      <w:bookmarkEnd w:id="956"/>
      <w:bookmarkEnd w:id="957"/>
      <w:bookmarkEnd w:id="958"/>
      <w:bookmarkEnd w:id="959"/>
      <w:bookmarkEnd w:id="960"/>
      <w:bookmarkEnd w:id="961"/>
      <w:r>
        <w:rPr>
          <w:lang w:eastAsia="ja-JP"/>
        </w:rPr>
        <w:t>Retrieve data or analytics from the MFAF</w:t>
      </w:r>
      <w:bookmarkEnd w:id="962"/>
      <w:bookmarkEnd w:id="963"/>
      <w:bookmarkEnd w:id="964"/>
      <w:bookmarkEnd w:id="965"/>
      <w:bookmarkEnd w:id="966"/>
      <w:bookmarkEnd w:id="967"/>
      <w:bookmarkEnd w:id="968"/>
      <w:bookmarkEnd w:id="969"/>
      <w:bookmarkEnd w:id="970"/>
      <w:bookmarkEnd w:id="971"/>
      <w:bookmarkEnd w:id="972"/>
      <w:bookmarkEnd w:id="973"/>
      <w:bookmarkEnd w:id="1011"/>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SimSun"/>
          <w:noProof/>
        </w:rPr>
        <w:object w:dxaOrig="8685" w:dyaOrig="2355" w14:anchorId="7C42CAE7">
          <v:shape id="_x0000_i1033" type="#_x0000_t75" alt="" style="width:435.35pt;height:118.3pt;mso-width-percent:0;mso-height-percent:0;mso-width-percent:0;mso-height-percent:0" o:ole="">
            <v:imagedata r:id="rId26" o:title=""/>
          </v:shape>
          <o:OLEObject Type="Embed" ProgID="Visio.Drawing.11" ShapeID="_x0000_i1033" DrawAspect="Content" ObjectID="_1829812736"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2E8285A0" w14:textId="77777777" w:rsidR="00CA62AF" w:rsidRDefault="00525D1B">
      <w:pPr>
        <w:pStyle w:val="Heading4"/>
      </w:pPr>
      <w:bookmarkStart w:id="1012" w:name="_Toc185517975"/>
      <w:bookmarkStart w:id="1013" w:name="_Toc192875512"/>
      <w:bookmarkStart w:id="1014" w:name="_Toc209530035"/>
      <w:bookmarkStart w:id="1015" w:name="_Toc219199311"/>
      <w:r>
        <w:t>4.3.2.2A</w:t>
      </w:r>
      <w:r>
        <w:tab/>
      </w:r>
      <w:r>
        <w:rPr>
          <w:lang w:eastAsia="ko-KR"/>
        </w:rPr>
        <w:t>Nmfaf_3caDataManagement_Subscribe</w:t>
      </w:r>
      <w:r>
        <w:t xml:space="preserve"> service operation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12"/>
      <w:bookmarkEnd w:id="1013"/>
      <w:bookmarkEnd w:id="1014"/>
      <w:bookmarkEnd w:id="1015"/>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ＭＳ 明朝"/>
        </w:rPr>
        <w:t>N</w:t>
      </w:r>
      <w:r>
        <w:t>mfaf_3daDataManagement</w:t>
      </w:r>
      <w:r>
        <w:rPr>
          <w:rFonts w:eastAsia="ＭＳ 明朝"/>
        </w:rPr>
        <w:t xml:space="preserve"> Service</w:t>
      </w:r>
      <w:r>
        <w:rPr>
          <w:lang w:eastAsia="zh-CN"/>
        </w:rPr>
        <w:t>.</w:t>
      </w:r>
    </w:p>
    <w:p w14:paraId="0A64CB59" w14:textId="77777777" w:rsidR="00CA62AF" w:rsidRDefault="00525D1B">
      <w:pPr>
        <w:pStyle w:val="Heading4"/>
      </w:pPr>
      <w:bookmarkStart w:id="1016" w:name="_Toc104547346"/>
      <w:bookmarkStart w:id="1017" w:name="_Toc114134795"/>
      <w:bookmarkStart w:id="1018" w:name="_Toc120683275"/>
      <w:bookmarkStart w:id="1019" w:name="_Toc100953695"/>
      <w:bookmarkStart w:id="1020" w:name="_Toc112939414"/>
      <w:bookmarkStart w:id="1021" w:name="_Toc97193062"/>
      <w:bookmarkStart w:id="1022" w:name="_Toc120683463"/>
      <w:bookmarkStart w:id="1023" w:name="_Toc133434980"/>
      <w:bookmarkStart w:id="1024" w:name="_Toc138690813"/>
      <w:bookmarkStart w:id="1025" w:name="_Toc151749543"/>
      <w:bookmarkStart w:id="1026" w:name="_Toc170161105"/>
      <w:bookmarkStart w:id="1027" w:name="_Toc175850775"/>
      <w:bookmarkStart w:id="1028" w:name="_Toc180480370"/>
      <w:bookmarkStart w:id="1029" w:name="_Toc185517976"/>
      <w:bookmarkStart w:id="1030" w:name="_Toc192875513"/>
      <w:bookmarkStart w:id="1031" w:name="_Toc209530036"/>
      <w:bookmarkStart w:id="1032" w:name="_Toc219199312"/>
      <w:r>
        <w:lastRenderedPageBreak/>
        <w:t>4.3.2.3</w:t>
      </w:r>
      <w:r>
        <w:tab/>
      </w:r>
      <w:r>
        <w:rPr>
          <w:lang w:eastAsia="ko-KR"/>
        </w:rPr>
        <w:t>Nmfaf_3caDataManagement_Notify</w:t>
      </w:r>
      <w:r>
        <w:t xml:space="preserve"> service operation</w:t>
      </w:r>
      <w:bookmarkEnd w:id="1004"/>
      <w:bookmarkEnd w:id="1005"/>
      <w:bookmarkEnd w:id="1006"/>
      <w:bookmarkEnd w:id="1007"/>
      <w:bookmarkEnd w:id="1008"/>
      <w:bookmarkEnd w:id="1009"/>
      <w:bookmarkEnd w:id="1010"/>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57D9B972" w14:textId="77777777" w:rsidR="00CA62AF" w:rsidRDefault="00525D1B">
      <w:pPr>
        <w:pStyle w:val="Heading5"/>
      </w:pPr>
      <w:bookmarkStart w:id="1033" w:name="_Toc73041689"/>
      <w:bookmarkStart w:id="1034" w:name="_Toc88645326"/>
      <w:bookmarkStart w:id="1035" w:name="_Toc72784143"/>
      <w:bookmarkStart w:id="1036" w:name="_Toc81244756"/>
      <w:bookmarkStart w:id="1037" w:name="_Toc114134796"/>
      <w:bookmarkStart w:id="1038" w:name="_Toc120683276"/>
      <w:bookmarkStart w:id="1039" w:name="_Toc104547347"/>
      <w:bookmarkStart w:id="1040" w:name="_Toc112939415"/>
      <w:bookmarkStart w:id="1041" w:name="_Toc120683464"/>
      <w:bookmarkStart w:id="1042" w:name="_Toc100953696"/>
      <w:bookmarkStart w:id="1043" w:name="_Toc89426238"/>
      <w:bookmarkStart w:id="1044" w:name="_Toc97037279"/>
      <w:bookmarkStart w:id="1045" w:name="_Toc94033123"/>
      <w:bookmarkStart w:id="1046" w:name="_Toc97193063"/>
      <w:bookmarkStart w:id="1047" w:name="_Toc133434981"/>
      <w:bookmarkStart w:id="1048" w:name="_Toc138690814"/>
      <w:bookmarkStart w:id="1049" w:name="_Toc151749544"/>
      <w:bookmarkStart w:id="1050" w:name="_Toc170161106"/>
      <w:bookmarkStart w:id="1051" w:name="_Toc175850776"/>
      <w:bookmarkStart w:id="1052" w:name="_Toc180480371"/>
      <w:bookmarkStart w:id="1053" w:name="_Toc185517977"/>
      <w:bookmarkStart w:id="1054" w:name="_Toc192875514"/>
      <w:bookmarkStart w:id="1055" w:name="_Toc209530037"/>
      <w:bookmarkStart w:id="1056" w:name="_Toc219199313"/>
      <w:r>
        <w:t>4.3.2.3.1</w:t>
      </w:r>
      <w:r>
        <w:tab/>
        <w:t>General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Heading5"/>
      </w:pPr>
      <w:bookmarkStart w:id="1057" w:name="_Toc97037280"/>
      <w:bookmarkStart w:id="1058" w:name="_Toc73041690"/>
      <w:bookmarkStart w:id="1059" w:name="_Toc72784144"/>
      <w:bookmarkStart w:id="1060" w:name="_Toc94033124"/>
      <w:bookmarkStart w:id="1061" w:name="_Toc88645327"/>
      <w:bookmarkStart w:id="1062" w:name="_Toc81244757"/>
      <w:bookmarkStart w:id="1063" w:name="_Toc89426239"/>
      <w:bookmarkStart w:id="1064" w:name="_Toc104547348"/>
      <w:bookmarkStart w:id="1065" w:name="_Toc100953697"/>
      <w:bookmarkStart w:id="1066" w:name="_Toc97193064"/>
      <w:bookmarkStart w:id="1067" w:name="_Toc112939416"/>
      <w:bookmarkStart w:id="1068" w:name="_Toc114134797"/>
      <w:bookmarkStart w:id="1069" w:name="_Toc120683465"/>
      <w:bookmarkStart w:id="1070" w:name="_Toc120683277"/>
      <w:bookmarkStart w:id="1071" w:name="_Toc133434982"/>
      <w:bookmarkStart w:id="1072" w:name="_Toc138690815"/>
      <w:bookmarkStart w:id="1073" w:name="_Toc151749545"/>
      <w:bookmarkStart w:id="1074" w:name="_Toc170161107"/>
      <w:bookmarkStart w:id="1075" w:name="_Toc175850777"/>
      <w:bookmarkStart w:id="1076" w:name="_Toc180480372"/>
      <w:bookmarkStart w:id="1077" w:name="_Toc185517978"/>
      <w:bookmarkStart w:id="1078" w:name="_Toc192875515"/>
      <w:bookmarkStart w:id="1079" w:name="_Toc209530038"/>
      <w:bookmarkStart w:id="1080" w:name="_Toc219199314"/>
      <w:r>
        <w:t>4.3.2.3.2</w:t>
      </w:r>
      <w:r>
        <w:tab/>
        <w:t>Notification about the subscribed data or analytics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ＭＳ 明朝"/>
        </w:rPr>
        <w:t>N</w:t>
      </w:r>
      <w:r>
        <w:t>mfaf_3daDataManagement</w:t>
      </w:r>
      <w:r>
        <w:rPr>
          <w:rFonts w:eastAsia="ＭＳ 明朝"/>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3pt;height:152.85pt;mso-width-percent:0;mso-height-percent:0;mso-width-percent:0;mso-height-percent:0" o:ole="">
            <v:imagedata r:id="rId28" o:title=""/>
          </v:shape>
          <o:OLEObject Type="Embed" ProgID="Visio.Drawing.15" ShapeID="_x0000_i1034" DrawAspect="Content" ObjectID="_1829812737"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lastRenderedPageBreak/>
        <w:t>If errors occur when processing the HTTP POST request, the NF service consumer shall send an HTTP error response as specified in clause 5.2.7.</w:t>
      </w:r>
    </w:p>
    <w:p w14:paraId="19E60BF1" w14:textId="77777777" w:rsidR="00CA62AF" w:rsidRDefault="00525D1B">
      <w:bookmarkStart w:id="1081" w:name="_Toc35971389"/>
      <w:bookmarkStart w:id="1082" w:name="_Toc36812120"/>
      <w:bookmarkStart w:id="1083" w:name="_Toc89426240"/>
      <w:bookmarkStart w:id="1084" w:name="_Toc94033125"/>
      <w:bookmarkStart w:id="1085" w:name="_Toc97037281"/>
      <w:bookmarkStart w:id="1086" w:name="_Toc72784145"/>
      <w:bookmarkStart w:id="1087" w:name="_Toc81244758"/>
      <w:bookmarkStart w:id="1088" w:name="_Toc73041691"/>
      <w:bookmarkStart w:id="1089" w:name="_Toc88645328"/>
      <w:bookmarkStart w:id="1090" w:name="_Toc510696597"/>
      <w:bookmarkStart w:id="1091" w:name="_Toc104547349"/>
      <w:bookmarkStart w:id="1092" w:name="_Toc120683466"/>
      <w:bookmarkStart w:id="1093" w:name="_Toc114134798"/>
      <w:bookmarkStart w:id="1094" w:name="_Toc97193065"/>
      <w:bookmarkStart w:id="1095" w:name="_Toc100953698"/>
      <w:bookmarkStart w:id="1096" w:name="_Toc120683278"/>
      <w:bookmarkStart w:id="1097"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Heading2"/>
      </w:pPr>
      <w:bookmarkStart w:id="1098" w:name="_PERM_MCCTEMPBM_CRPT75280040___2"/>
      <w:bookmarkStart w:id="1099" w:name="_Toc133434983"/>
      <w:bookmarkStart w:id="1100" w:name="_Toc138690816"/>
      <w:bookmarkStart w:id="1101" w:name="_Toc151749546"/>
      <w:bookmarkStart w:id="1102" w:name="_Toc170161108"/>
      <w:bookmarkStart w:id="1103" w:name="_Toc175850778"/>
      <w:bookmarkStart w:id="1104" w:name="_Toc180480373"/>
      <w:bookmarkStart w:id="1105" w:name="_Toc219199315"/>
      <w:r>
        <w:t>4.4</w:t>
      </w:r>
      <w:r>
        <w:tab/>
        <w:t>Nmfaf_ContextManagement Service</w:t>
      </w:r>
      <w:bookmarkEnd w:id="1105"/>
    </w:p>
    <w:p w14:paraId="226E8EDB" w14:textId="77777777" w:rsidR="00802003" w:rsidRDefault="00802003" w:rsidP="005174C5">
      <w:pPr>
        <w:pStyle w:val="Heading3"/>
      </w:pPr>
      <w:bookmarkStart w:id="1106" w:name="_Toc219199316"/>
      <w:r>
        <w:t>4.4.1</w:t>
      </w:r>
      <w:r>
        <w:tab/>
        <w:t>Service Description</w:t>
      </w:r>
      <w:bookmarkEnd w:id="1106"/>
    </w:p>
    <w:p w14:paraId="066B3138" w14:textId="77777777" w:rsidR="00802003" w:rsidRDefault="00802003" w:rsidP="005174C5">
      <w:pPr>
        <w:pStyle w:val="Heading4"/>
        <w:rPr>
          <w:lang w:eastAsia="zh-CN"/>
        </w:rPr>
      </w:pPr>
      <w:bookmarkStart w:id="1107" w:name="_Toc219199317"/>
      <w:bookmarkEnd w:id="1098"/>
      <w:r w:rsidRPr="005174C5">
        <w:t>4.4.1.1</w:t>
      </w:r>
      <w:r w:rsidRPr="005174C5">
        <w:tab/>
        <w:t>Overview</w:t>
      </w:r>
      <w:bookmarkEnd w:id="1107"/>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Heading4"/>
      </w:pPr>
      <w:bookmarkStart w:id="1108" w:name="_Toc219199318"/>
      <w:r w:rsidRPr="005174C5">
        <w:t>4.4.1.2</w:t>
      </w:r>
      <w:r w:rsidRPr="005174C5">
        <w:tab/>
        <w:t>Service Architecture</w:t>
      </w:r>
      <w:bookmarkEnd w:id="1108"/>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1109"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1.15pt;height:107.35pt" o:ole="">
            <v:imagedata r:id="rId30" o:title=""/>
          </v:shape>
          <o:OLEObject Type="Embed" ProgID="Visio.Drawing.15" ShapeID="_x0000_i1035" DrawAspect="Content" ObjectID="_1829812738" r:id="rId31"/>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6" type="#_x0000_t75" style="width:124.2pt;height:109.45pt" o:ole="">
            <v:imagedata r:id="rId32" o:title=""/>
          </v:shape>
          <o:OLEObject Type="Embed" ProgID="Visio.Drawing.15" ShapeID="_x0000_i1036" DrawAspect="Content" ObjectID="_1829812739" r:id="rId33"/>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Heading4"/>
        <w:rPr>
          <w:lang w:val="en-US"/>
        </w:rPr>
      </w:pPr>
      <w:bookmarkStart w:id="1110" w:name="_Toc219199319"/>
      <w:bookmarkEnd w:id="1109"/>
      <w:r w:rsidRPr="005174C5">
        <w:lastRenderedPageBreak/>
        <w:t>4.4.1.3</w:t>
      </w:r>
      <w:r w:rsidRPr="005174C5">
        <w:tab/>
        <w:t>Network Functions</w:t>
      </w:r>
      <w:bookmarkEnd w:id="1110"/>
    </w:p>
    <w:p w14:paraId="39AD3556" w14:textId="77777777" w:rsidR="00802003" w:rsidRDefault="00802003" w:rsidP="005174C5">
      <w:pPr>
        <w:pStyle w:val="Heading5"/>
        <w:rPr>
          <w:lang w:eastAsia="zh-CN"/>
        </w:rPr>
      </w:pPr>
      <w:bookmarkStart w:id="1111" w:name="_Toc219199320"/>
      <w:r w:rsidRPr="005174C5">
        <w:t>4.4.1.3.1</w:t>
      </w:r>
      <w:r w:rsidRPr="005174C5">
        <w:tab/>
        <w:t>Messaging Framework Adaptor Function (MFAF)</w:t>
      </w:r>
      <w:bookmarkEnd w:id="1111"/>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Heading5"/>
        <w:rPr>
          <w:lang w:eastAsia="zh-CN"/>
        </w:rPr>
      </w:pPr>
      <w:bookmarkStart w:id="1112" w:name="_Toc219199321"/>
      <w:r w:rsidRPr="005174C5">
        <w:t>4.4.1.3.2</w:t>
      </w:r>
      <w:r w:rsidRPr="005174C5">
        <w:tab/>
        <w:t>NF Service Consumers</w:t>
      </w:r>
      <w:bookmarkEnd w:id="1112"/>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Heading3"/>
      </w:pPr>
      <w:bookmarkStart w:id="1113" w:name="_Toc219199322"/>
      <w:r w:rsidRPr="005174C5">
        <w:t>4.4.2</w:t>
      </w:r>
      <w:r w:rsidRPr="005174C5">
        <w:tab/>
        <w:t>Service Operations</w:t>
      </w:r>
      <w:bookmarkEnd w:id="1113"/>
    </w:p>
    <w:p w14:paraId="54811CE5" w14:textId="77777777" w:rsidR="00802003" w:rsidRDefault="00802003" w:rsidP="005174C5">
      <w:pPr>
        <w:pStyle w:val="Heading4"/>
      </w:pPr>
      <w:bookmarkStart w:id="1114" w:name="_Toc219199323"/>
      <w:r w:rsidRPr="005174C5">
        <w:t>4.4.2.1</w:t>
      </w:r>
      <w:r w:rsidRPr="005174C5">
        <w:tab/>
        <w:t>Introduction</w:t>
      </w:r>
      <w:bookmarkEnd w:id="1114"/>
    </w:p>
    <w:p w14:paraId="783E6EB4" w14:textId="77777777" w:rsidR="00802003" w:rsidRDefault="00802003" w:rsidP="008D0283">
      <w:pPr>
        <w:pStyle w:val="TH"/>
      </w:pPr>
      <w:bookmarkStart w:id="1115"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1116" w:name="_PERM_MCCTEMPBM_CRPT75280051___7" w:colFirst="0" w:colLast="1"/>
            <w:bookmarkEnd w:id="1115"/>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1116"/>
    </w:tbl>
    <w:p w14:paraId="1DCFD98C" w14:textId="77777777" w:rsidR="00802003" w:rsidRDefault="00802003" w:rsidP="00802003"/>
    <w:p w14:paraId="49D99EE9" w14:textId="77777777" w:rsidR="00802003" w:rsidRDefault="00802003" w:rsidP="005174C5">
      <w:pPr>
        <w:pStyle w:val="Heading4"/>
      </w:pPr>
      <w:bookmarkStart w:id="1117" w:name="_Toc219199324"/>
      <w:r w:rsidRPr="005174C5">
        <w:t>4.4.2.2</w:t>
      </w:r>
      <w:r w:rsidRPr="005174C5">
        <w:tab/>
        <w:t>Nmfaf_ContextManagement_Transfer service operation</w:t>
      </w:r>
      <w:bookmarkEnd w:id="1117"/>
    </w:p>
    <w:p w14:paraId="3CB21C53" w14:textId="77777777" w:rsidR="00802003" w:rsidRDefault="00802003" w:rsidP="005174C5">
      <w:pPr>
        <w:pStyle w:val="Heading5"/>
      </w:pPr>
      <w:bookmarkStart w:id="1118" w:name="_Toc219199325"/>
      <w:r w:rsidRPr="005174C5">
        <w:t>4.4.2.2.1</w:t>
      </w:r>
      <w:r w:rsidRPr="005174C5">
        <w:tab/>
        <w:t>General</w:t>
      </w:r>
      <w:bookmarkEnd w:id="1118"/>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Heading5"/>
      </w:pPr>
      <w:bookmarkStart w:id="1119" w:name="_Toc219199326"/>
      <w:r w:rsidRPr="005174C5">
        <w:t>4.4.2.2.2</w:t>
      </w:r>
      <w:r w:rsidRPr="005174C5">
        <w:tab/>
        <w:t>Transferring  MFAF configurations</w:t>
      </w:r>
      <w:bookmarkEnd w:id="1119"/>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1120" w:name="_PERM_MCCTEMPBM_CRPT75280055___4"/>
    <w:p w14:paraId="4E48F47C" w14:textId="77777777" w:rsidR="00802003" w:rsidRDefault="00802003" w:rsidP="009F4724">
      <w:pPr>
        <w:pStyle w:val="TH"/>
      </w:pPr>
      <w:r>
        <w:object w:dxaOrig="8715" w:dyaOrig="2400" w14:anchorId="17001101">
          <v:shape id="_x0000_i1037" type="#_x0000_t75" style="width:436.2pt;height:120.4pt" o:ole="">
            <v:imagedata r:id="rId34" o:title=""/>
          </v:shape>
          <o:OLEObject Type="Embed" ProgID="Visio.Drawing.11" ShapeID="_x0000_i1037" DrawAspect="Content" ObjectID="_1829812740" r:id="rId35"/>
        </w:object>
      </w:r>
    </w:p>
    <w:p w14:paraId="5FD81129" w14:textId="77777777" w:rsidR="00802003" w:rsidRDefault="00802003" w:rsidP="009F4724">
      <w:pPr>
        <w:pStyle w:val="TF"/>
      </w:pPr>
      <w:r>
        <w:t>Figure 4.4.2.2.2-1: NF service consumer performing MFAF configuration transfer</w:t>
      </w:r>
    </w:p>
    <w:bookmarkEnd w:id="1120"/>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lastRenderedPageBreak/>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Heading1"/>
      </w:pPr>
      <w:bookmarkStart w:id="1121" w:name="_Toc185517979"/>
      <w:bookmarkStart w:id="1122" w:name="_Toc192875516"/>
      <w:bookmarkStart w:id="1123" w:name="_Toc209530039"/>
      <w:bookmarkStart w:id="1124" w:name="_Toc219199327"/>
      <w:r>
        <w:t>5</w:t>
      </w:r>
      <w:r>
        <w:tab/>
        <w:t>API Definitions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9"/>
      <w:bookmarkEnd w:id="1100"/>
      <w:bookmarkEnd w:id="1101"/>
      <w:bookmarkEnd w:id="1102"/>
      <w:bookmarkEnd w:id="1103"/>
      <w:bookmarkEnd w:id="1104"/>
      <w:bookmarkEnd w:id="1121"/>
      <w:bookmarkEnd w:id="1122"/>
      <w:bookmarkEnd w:id="1123"/>
      <w:bookmarkEnd w:id="1124"/>
    </w:p>
    <w:p w14:paraId="140F6003" w14:textId="77777777" w:rsidR="00CA62AF" w:rsidRDefault="00525D1B">
      <w:pPr>
        <w:pStyle w:val="Heading2"/>
      </w:pPr>
      <w:bookmarkStart w:id="1125" w:name="_Toc72784146"/>
      <w:bookmarkStart w:id="1126" w:name="_Toc73041692"/>
      <w:bookmarkStart w:id="1127" w:name="_Toc112939418"/>
      <w:bookmarkStart w:id="1128" w:name="_Toc97037282"/>
      <w:bookmarkStart w:id="1129" w:name="_Toc100953699"/>
      <w:bookmarkStart w:id="1130" w:name="_Toc89426241"/>
      <w:bookmarkStart w:id="1131" w:name="_Toc114134799"/>
      <w:bookmarkStart w:id="1132" w:name="_Toc97193066"/>
      <w:bookmarkStart w:id="1133" w:name="_Toc81244759"/>
      <w:bookmarkStart w:id="1134" w:name="_Toc120683279"/>
      <w:bookmarkStart w:id="1135" w:name="_Toc104547350"/>
      <w:bookmarkStart w:id="1136" w:name="_Toc94033126"/>
      <w:bookmarkStart w:id="1137" w:name="_Toc120683467"/>
      <w:bookmarkStart w:id="1138" w:name="_Toc88645329"/>
      <w:bookmarkStart w:id="1139" w:name="_Toc133434984"/>
      <w:bookmarkStart w:id="1140" w:name="_Toc138690817"/>
      <w:bookmarkStart w:id="1141" w:name="_Toc151749547"/>
      <w:bookmarkStart w:id="1142" w:name="_Toc170161109"/>
      <w:bookmarkStart w:id="1143" w:name="_Toc175850779"/>
      <w:bookmarkStart w:id="1144" w:name="_Toc180480374"/>
      <w:bookmarkStart w:id="1145" w:name="_Toc185517980"/>
      <w:bookmarkStart w:id="1146" w:name="_Toc192875517"/>
      <w:bookmarkStart w:id="1147" w:name="_Toc209530040"/>
      <w:bookmarkStart w:id="1148" w:name="_Toc510696649"/>
      <w:bookmarkStart w:id="1149" w:name="_Toc219199328"/>
      <w:r>
        <w:t>5.1</w:t>
      </w:r>
      <w:r>
        <w:tab/>
        <w:t>Nmfaf_3daDataManagement Service API</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9"/>
    </w:p>
    <w:p w14:paraId="2CE303B8" w14:textId="77777777" w:rsidR="00CA62AF" w:rsidRDefault="00525D1B">
      <w:pPr>
        <w:pStyle w:val="Heading3"/>
      </w:pPr>
      <w:bookmarkStart w:id="1150" w:name="_Toc120683468"/>
      <w:bookmarkStart w:id="1151" w:name="_Toc73041693"/>
      <w:bookmarkStart w:id="1152" w:name="_Toc104547351"/>
      <w:bookmarkStart w:id="1153" w:name="_Toc94033127"/>
      <w:bookmarkStart w:id="1154" w:name="_Toc81244760"/>
      <w:bookmarkStart w:id="1155" w:name="_Toc114134800"/>
      <w:bookmarkStart w:id="1156" w:name="_Toc89426242"/>
      <w:bookmarkStart w:id="1157" w:name="_Toc112939419"/>
      <w:bookmarkStart w:id="1158" w:name="_Toc100953700"/>
      <w:bookmarkStart w:id="1159" w:name="_Toc88645330"/>
      <w:bookmarkStart w:id="1160" w:name="_Toc97037283"/>
      <w:bookmarkStart w:id="1161" w:name="_Toc120683280"/>
      <w:bookmarkStart w:id="1162" w:name="_Toc97193067"/>
      <w:bookmarkStart w:id="1163" w:name="_Toc72784147"/>
      <w:bookmarkStart w:id="1164" w:name="_Toc133434985"/>
      <w:bookmarkStart w:id="1165" w:name="_Toc138690818"/>
      <w:bookmarkStart w:id="1166" w:name="_Toc151749548"/>
      <w:bookmarkStart w:id="1167" w:name="_Toc170161110"/>
      <w:bookmarkStart w:id="1168" w:name="_Toc175850780"/>
      <w:bookmarkStart w:id="1169" w:name="_Toc180480375"/>
      <w:bookmarkStart w:id="1170" w:name="_Toc185517981"/>
      <w:bookmarkStart w:id="1171" w:name="_Toc192875518"/>
      <w:bookmarkStart w:id="1172" w:name="_Toc209530041"/>
      <w:bookmarkStart w:id="1173" w:name="_Toc219199329"/>
      <w:r>
        <w:t>5.1.1</w:t>
      </w:r>
      <w:r>
        <w:tab/>
        <w:t>Introduction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Heading3"/>
      </w:pPr>
      <w:bookmarkStart w:id="1174" w:name="_Toc97037284"/>
      <w:bookmarkStart w:id="1175" w:name="_Toc120683281"/>
      <w:bookmarkStart w:id="1176" w:name="_Toc120683469"/>
      <w:bookmarkStart w:id="1177" w:name="_Toc114134801"/>
      <w:bookmarkStart w:id="1178" w:name="_Toc112939420"/>
      <w:bookmarkStart w:id="1179" w:name="_Toc100953701"/>
      <w:bookmarkStart w:id="1180" w:name="_Toc97193068"/>
      <w:bookmarkStart w:id="1181" w:name="_Toc94033128"/>
      <w:bookmarkStart w:id="1182" w:name="_Toc104547352"/>
      <w:bookmarkStart w:id="1183" w:name="_Toc89426243"/>
      <w:bookmarkStart w:id="1184" w:name="_Toc72784148"/>
      <w:bookmarkStart w:id="1185" w:name="_Toc73041694"/>
      <w:bookmarkStart w:id="1186" w:name="_Toc88645331"/>
      <w:bookmarkStart w:id="1187" w:name="_Toc81244761"/>
      <w:bookmarkStart w:id="1188" w:name="_Toc133434986"/>
      <w:bookmarkStart w:id="1189" w:name="_Toc138690819"/>
      <w:bookmarkStart w:id="1190" w:name="_Toc151749549"/>
      <w:bookmarkStart w:id="1191" w:name="_Toc170161111"/>
      <w:bookmarkStart w:id="1192" w:name="_Toc175850781"/>
      <w:bookmarkStart w:id="1193" w:name="_Toc180480376"/>
      <w:bookmarkStart w:id="1194" w:name="_Toc185517982"/>
      <w:bookmarkStart w:id="1195" w:name="_Toc192875519"/>
      <w:bookmarkStart w:id="1196" w:name="_Toc209530042"/>
      <w:bookmarkStart w:id="1197" w:name="_Toc219199330"/>
      <w:r>
        <w:t>5.1.2</w:t>
      </w:r>
      <w:r>
        <w:tab/>
        <w:t>Usage of HTTP</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19E32506" w14:textId="77777777" w:rsidR="00CA62AF" w:rsidRDefault="00525D1B">
      <w:pPr>
        <w:pStyle w:val="Heading4"/>
      </w:pPr>
      <w:bookmarkStart w:id="1198" w:name="_Toc97193069"/>
      <w:bookmarkStart w:id="1199" w:name="_Toc97037285"/>
      <w:bookmarkStart w:id="1200" w:name="_Toc120683470"/>
      <w:bookmarkStart w:id="1201" w:name="_Toc100953702"/>
      <w:bookmarkStart w:id="1202" w:name="_Toc120683282"/>
      <w:bookmarkStart w:id="1203" w:name="_Toc112939421"/>
      <w:bookmarkStart w:id="1204" w:name="_Toc104547353"/>
      <w:bookmarkStart w:id="1205" w:name="_Toc114134802"/>
      <w:bookmarkStart w:id="1206" w:name="_Toc88645332"/>
      <w:bookmarkStart w:id="1207" w:name="_Toc72784149"/>
      <w:bookmarkStart w:id="1208" w:name="_Toc94033129"/>
      <w:bookmarkStart w:id="1209" w:name="_Toc89426244"/>
      <w:bookmarkStart w:id="1210" w:name="_Toc81244762"/>
      <w:bookmarkStart w:id="1211" w:name="_Toc73041695"/>
      <w:bookmarkStart w:id="1212" w:name="_Toc133434987"/>
      <w:bookmarkStart w:id="1213" w:name="_Toc138690820"/>
      <w:bookmarkStart w:id="1214" w:name="_Toc151749550"/>
      <w:bookmarkStart w:id="1215" w:name="_Toc170161112"/>
      <w:bookmarkStart w:id="1216" w:name="_Toc175850782"/>
      <w:bookmarkStart w:id="1217" w:name="_Toc180480377"/>
      <w:bookmarkStart w:id="1218" w:name="_Toc185517983"/>
      <w:bookmarkStart w:id="1219" w:name="_Toc192875520"/>
      <w:bookmarkStart w:id="1220" w:name="_Toc209530043"/>
      <w:bookmarkStart w:id="1221" w:name="_Toc219199331"/>
      <w:r>
        <w:t>5.1.2.1</w:t>
      </w:r>
      <w:r>
        <w:tab/>
        <w:t>General</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Heading4"/>
      </w:pPr>
      <w:bookmarkStart w:id="1222" w:name="_Toc114134803"/>
      <w:bookmarkStart w:id="1223" w:name="_Toc97037286"/>
      <w:bookmarkStart w:id="1224" w:name="_Toc94033130"/>
      <w:bookmarkStart w:id="1225" w:name="_Toc73041696"/>
      <w:bookmarkStart w:id="1226" w:name="_Toc81244763"/>
      <w:bookmarkStart w:id="1227" w:name="_Toc88645333"/>
      <w:bookmarkStart w:id="1228" w:name="_Toc100953703"/>
      <w:bookmarkStart w:id="1229" w:name="_Toc89426245"/>
      <w:bookmarkStart w:id="1230" w:name="_Toc112939422"/>
      <w:bookmarkStart w:id="1231" w:name="_Toc104547354"/>
      <w:bookmarkStart w:id="1232" w:name="_Toc72784150"/>
      <w:bookmarkStart w:id="1233" w:name="_Toc120683283"/>
      <w:bookmarkStart w:id="1234" w:name="_Toc120683471"/>
      <w:bookmarkStart w:id="1235" w:name="_Toc97193070"/>
      <w:bookmarkStart w:id="1236" w:name="_Toc133434988"/>
      <w:bookmarkStart w:id="1237" w:name="_Toc138690821"/>
      <w:bookmarkStart w:id="1238" w:name="_Toc151749551"/>
      <w:bookmarkStart w:id="1239" w:name="_Toc170161113"/>
      <w:bookmarkStart w:id="1240" w:name="_Toc175850783"/>
      <w:bookmarkStart w:id="1241" w:name="_Toc180480378"/>
      <w:bookmarkStart w:id="1242" w:name="_Toc185517984"/>
      <w:bookmarkStart w:id="1243" w:name="_Toc192875521"/>
      <w:bookmarkStart w:id="1244" w:name="_Toc209530044"/>
      <w:bookmarkStart w:id="1245" w:name="_Toc219199332"/>
      <w:r>
        <w:t>5.1.2.2</w:t>
      </w:r>
      <w:r>
        <w:tab/>
        <w:t>HTTP standard headers</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351CC495" w14:textId="77777777" w:rsidR="00CA62AF" w:rsidRDefault="00525D1B">
      <w:pPr>
        <w:pStyle w:val="Heading5"/>
        <w:rPr>
          <w:lang w:eastAsia="zh-CN"/>
        </w:rPr>
      </w:pPr>
      <w:bookmarkStart w:id="1246" w:name="_Toc72784151"/>
      <w:bookmarkStart w:id="1247" w:name="_Toc100953704"/>
      <w:bookmarkStart w:id="1248" w:name="_Toc73041697"/>
      <w:bookmarkStart w:id="1249" w:name="_Toc97193071"/>
      <w:bookmarkStart w:id="1250" w:name="_Toc88645334"/>
      <w:bookmarkStart w:id="1251" w:name="_Toc104547355"/>
      <w:bookmarkStart w:id="1252" w:name="_Toc81244764"/>
      <w:bookmarkStart w:id="1253" w:name="_Toc97037287"/>
      <w:bookmarkStart w:id="1254" w:name="_Toc94033131"/>
      <w:bookmarkStart w:id="1255" w:name="_Toc89426246"/>
      <w:bookmarkStart w:id="1256" w:name="_Toc112939423"/>
      <w:bookmarkStart w:id="1257" w:name="_Toc114134804"/>
      <w:bookmarkStart w:id="1258" w:name="_Toc120683284"/>
      <w:bookmarkStart w:id="1259" w:name="_Toc120683472"/>
      <w:bookmarkStart w:id="1260" w:name="_Toc133434989"/>
      <w:bookmarkStart w:id="1261" w:name="_Toc138690822"/>
      <w:bookmarkStart w:id="1262" w:name="_Toc151749552"/>
      <w:bookmarkStart w:id="1263" w:name="_Toc170161114"/>
      <w:bookmarkStart w:id="1264" w:name="_Toc175850784"/>
      <w:bookmarkStart w:id="1265" w:name="_Toc180480379"/>
      <w:bookmarkStart w:id="1266" w:name="_Toc185517985"/>
      <w:bookmarkStart w:id="1267" w:name="_Toc192875522"/>
      <w:bookmarkStart w:id="1268" w:name="_Toc209530045"/>
      <w:bookmarkStart w:id="1269" w:name="_Toc219199333"/>
      <w:r>
        <w:t>5.1.2.2.1</w:t>
      </w:r>
      <w:r>
        <w:rPr>
          <w:rFonts w:hint="eastAsia"/>
          <w:lang w:eastAsia="zh-CN"/>
        </w:rPr>
        <w:tab/>
      </w:r>
      <w:r>
        <w:rPr>
          <w:lang w:eastAsia="zh-CN"/>
        </w:rPr>
        <w:t>General</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2BAE4D97" w14:textId="77777777" w:rsidR="00CA62AF" w:rsidRDefault="00525D1B">
      <w:r>
        <w:t>See clause 5.1.2 of 3GPP TS 29.500 [4] for the usage of HTTP standard headers.</w:t>
      </w:r>
    </w:p>
    <w:p w14:paraId="58E35BF1" w14:textId="77777777" w:rsidR="00CA62AF" w:rsidRDefault="00525D1B">
      <w:pPr>
        <w:pStyle w:val="Heading5"/>
      </w:pPr>
      <w:bookmarkStart w:id="1270" w:name="_Toc120683285"/>
      <w:bookmarkStart w:id="1271" w:name="_Toc120683473"/>
      <w:bookmarkStart w:id="1272" w:name="_Toc94033132"/>
      <w:bookmarkStart w:id="1273" w:name="_Toc100953705"/>
      <w:bookmarkStart w:id="1274" w:name="_Toc112939424"/>
      <w:bookmarkStart w:id="1275" w:name="_Toc89426247"/>
      <w:bookmarkStart w:id="1276" w:name="_Toc88645335"/>
      <w:bookmarkStart w:id="1277" w:name="_Toc97193072"/>
      <w:bookmarkStart w:id="1278" w:name="_Toc97037288"/>
      <w:bookmarkStart w:id="1279" w:name="_Toc114134805"/>
      <w:bookmarkStart w:id="1280" w:name="_Toc104547356"/>
      <w:bookmarkStart w:id="1281" w:name="_Toc72784152"/>
      <w:bookmarkStart w:id="1282" w:name="_Toc73041698"/>
      <w:bookmarkStart w:id="1283" w:name="_Toc81244765"/>
      <w:bookmarkStart w:id="1284" w:name="_Toc133434990"/>
      <w:bookmarkStart w:id="1285" w:name="_Toc138690823"/>
      <w:bookmarkStart w:id="1286" w:name="_Toc151749553"/>
      <w:bookmarkStart w:id="1287" w:name="_Toc170161115"/>
      <w:bookmarkStart w:id="1288" w:name="_Toc175850785"/>
      <w:bookmarkStart w:id="1289" w:name="_Toc180480380"/>
      <w:bookmarkStart w:id="1290" w:name="_Toc185517986"/>
      <w:bookmarkStart w:id="1291" w:name="_Toc192875523"/>
      <w:bookmarkStart w:id="1292" w:name="_Toc209530046"/>
      <w:bookmarkStart w:id="1293" w:name="_Toc219199334"/>
      <w:r>
        <w:lastRenderedPageBreak/>
        <w:t>5.1.2.2.2</w:t>
      </w:r>
      <w:r>
        <w:tab/>
        <w:t>Content type</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294" w:name="_Toc120683286"/>
      <w:bookmarkStart w:id="1295" w:name="_Toc100953706"/>
      <w:bookmarkStart w:id="1296" w:name="_Toc73041699"/>
      <w:bookmarkStart w:id="1297" w:name="_Toc89426248"/>
      <w:bookmarkStart w:id="1298" w:name="_Toc97193073"/>
      <w:bookmarkStart w:id="1299" w:name="_Toc94033133"/>
      <w:bookmarkStart w:id="1300" w:name="_Toc88645336"/>
      <w:bookmarkStart w:id="1301" w:name="_Toc72784153"/>
      <w:bookmarkStart w:id="1302" w:name="_Toc114134806"/>
      <w:bookmarkStart w:id="1303" w:name="_Toc112939425"/>
      <w:bookmarkStart w:id="1304" w:name="_Toc120683474"/>
      <w:bookmarkStart w:id="1305" w:name="_Toc97037289"/>
      <w:bookmarkStart w:id="1306" w:name="_Toc104547357"/>
      <w:bookmarkStart w:id="1307" w:name="_Toc81244766"/>
      <w:bookmarkStart w:id="1308" w:name="_Toc133434991"/>
      <w:bookmarkStart w:id="130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Heading4"/>
      </w:pPr>
      <w:bookmarkStart w:id="1310" w:name="_Toc151749554"/>
      <w:bookmarkStart w:id="1311" w:name="_Toc170161116"/>
      <w:bookmarkStart w:id="1312" w:name="_Toc175850786"/>
      <w:bookmarkStart w:id="1313" w:name="_Toc180480381"/>
      <w:bookmarkStart w:id="1314" w:name="_Toc185517987"/>
      <w:bookmarkStart w:id="1315" w:name="_Toc192875524"/>
      <w:bookmarkStart w:id="1316" w:name="_Toc209530047"/>
      <w:bookmarkStart w:id="1317" w:name="_Toc219199335"/>
      <w:r>
        <w:t>5.1.2.3</w:t>
      </w:r>
      <w:r>
        <w:tab/>
        <w:t>HTTP custom headers</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Heading3"/>
      </w:pPr>
      <w:bookmarkStart w:id="1318" w:name="_Toc72784154"/>
      <w:bookmarkStart w:id="1319" w:name="_Toc73041700"/>
      <w:bookmarkStart w:id="1320" w:name="_Toc88645337"/>
      <w:bookmarkStart w:id="1321" w:name="_Toc114134807"/>
      <w:bookmarkStart w:id="1322" w:name="_Toc97037290"/>
      <w:bookmarkStart w:id="1323" w:name="_Toc120683287"/>
      <w:bookmarkStart w:id="1324" w:name="_Toc100953707"/>
      <w:bookmarkStart w:id="1325" w:name="_Toc112939426"/>
      <w:bookmarkStart w:id="1326" w:name="_Toc120683475"/>
      <w:bookmarkStart w:id="1327" w:name="_Toc104547358"/>
      <w:bookmarkStart w:id="1328" w:name="_Toc81244767"/>
      <w:bookmarkStart w:id="1329" w:name="_Toc89426249"/>
      <w:bookmarkStart w:id="1330" w:name="_Toc97193074"/>
      <w:bookmarkStart w:id="1331" w:name="_Toc94033134"/>
      <w:bookmarkStart w:id="1332" w:name="_Toc133434992"/>
      <w:bookmarkStart w:id="1333" w:name="_Toc138690825"/>
      <w:bookmarkStart w:id="1334" w:name="_Toc151749555"/>
      <w:bookmarkStart w:id="1335" w:name="_Toc170161117"/>
      <w:bookmarkStart w:id="1336" w:name="_Toc175850787"/>
      <w:bookmarkStart w:id="1337" w:name="_Toc180480382"/>
      <w:bookmarkStart w:id="1338" w:name="_Toc185517988"/>
      <w:bookmarkStart w:id="1339" w:name="_Toc192875525"/>
      <w:bookmarkStart w:id="1340" w:name="_Toc209530048"/>
      <w:bookmarkStart w:id="1341" w:name="_Toc219199336"/>
      <w:r>
        <w:t>5.1.3</w:t>
      </w:r>
      <w:r>
        <w:tab/>
        <w:t>Resources</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32D203BE" w14:textId="77777777" w:rsidR="00CA62AF" w:rsidRDefault="00525D1B">
      <w:pPr>
        <w:pStyle w:val="Heading4"/>
        <w:rPr>
          <w:rFonts w:eastAsia="SimSun"/>
        </w:rPr>
      </w:pPr>
      <w:bookmarkStart w:id="1342" w:name="_Toc120683476"/>
      <w:bookmarkStart w:id="1343" w:name="_Toc97037291"/>
      <w:bookmarkStart w:id="1344" w:name="_Toc104547359"/>
      <w:bookmarkStart w:id="1345" w:name="_Toc112939427"/>
      <w:bookmarkStart w:id="1346" w:name="_Toc100953708"/>
      <w:bookmarkStart w:id="1347" w:name="_Toc114134808"/>
      <w:bookmarkStart w:id="1348" w:name="_Toc97193075"/>
      <w:bookmarkStart w:id="1349" w:name="_Toc120683288"/>
      <w:bookmarkStart w:id="1350" w:name="_Toc81244768"/>
      <w:bookmarkStart w:id="1351" w:name="_Toc72784155"/>
      <w:bookmarkStart w:id="1352" w:name="_Toc73041701"/>
      <w:bookmarkStart w:id="1353" w:name="_Toc94033135"/>
      <w:bookmarkStart w:id="1354" w:name="_Toc89426250"/>
      <w:bookmarkStart w:id="1355" w:name="_Toc88645338"/>
      <w:bookmarkStart w:id="1356" w:name="_Toc133434993"/>
      <w:bookmarkStart w:id="1357" w:name="_Toc138690826"/>
      <w:bookmarkStart w:id="1358" w:name="_Toc151749556"/>
      <w:bookmarkStart w:id="1359" w:name="_Toc170161118"/>
      <w:bookmarkStart w:id="1360" w:name="_Toc175850788"/>
      <w:bookmarkStart w:id="1361" w:name="_Toc180480383"/>
      <w:bookmarkStart w:id="1362" w:name="_Toc185517989"/>
      <w:bookmarkStart w:id="1363" w:name="_Toc192875526"/>
      <w:bookmarkStart w:id="1364" w:name="_Toc209530049"/>
      <w:bookmarkStart w:id="1365" w:name="_Toc219199337"/>
      <w:r>
        <w:t>5.1.3.1</w:t>
      </w:r>
      <w:r>
        <w:tab/>
        <w:t>Overview</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77C71B4" w14:textId="77777777" w:rsidR="000211F0" w:rsidRPr="00D944D7" w:rsidRDefault="000211F0" w:rsidP="000211F0">
      <w:bookmarkStart w:id="1366" w:name="_Toc94033136"/>
      <w:bookmarkStart w:id="1367" w:name="_Toc73041702"/>
      <w:bookmarkStart w:id="1368" w:name="_Toc72784156"/>
      <w:bookmarkStart w:id="1369" w:name="_Toc81244769"/>
      <w:bookmarkStart w:id="1370" w:name="_Toc88645339"/>
      <w:bookmarkStart w:id="1371" w:name="_Toc89426251"/>
      <w:bookmarkStart w:id="1372" w:name="_Toc114134809"/>
      <w:bookmarkStart w:id="1373" w:name="_Toc120683289"/>
      <w:bookmarkStart w:id="1374" w:name="_Toc112939428"/>
      <w:bookmarkStart w:id="1375" w:name="_Toc100953709"/>
      <w:bookmarkStart w:id="1376" w:name="_Toc120683477"/>
      <w:bookmarkStart w:id="1377" w:name="_Toc104547360"/>
      <w:bookmarkStart w:id="1378" w:name="_Toc97193076"/>
      <w:bookmarkStart w:id="1379" w:name="_Toc97037292"/>
      <w:bookmarkStart w:id="1380" w:name="_Toc133434994"/>
      <w:bookmarkStart w:id="1381" w:name="_Toc138690827"/>
      <w:bookmarkStart w:id="1382" w:name="_Toc151749557"/>
      <w:r w:rsidRPr="00D944D7">
        <w:rPr>
          <w:rFonts w:eastAsia="SimSun"/>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1383"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65pt;height:158.3pt;mso-width-percent:0;mso-height-percent:0;mso-width-percent:0;mso-height-percent:0" o:ole="">
            <v:imagedata r:id="rId36" o:title=""/>
          </v:shape>
          <o:OLEObject Type="Embed" ProgID="Visio.Drawing.15" ShapeID="_x0000_i1038" DrawAspect="Content" ObjectID="_1829812741" r:id="rId37"/>
        </w:object>
      </w:r>
    </w:p>
    <w:p w14:paraId="110C7E1E" w14:textId="77777777" w:rsidR="000211F0" w:rsidRPr="00D944D7" w:rsidRDefault="000211F0" w:rsidP="009F4724">
      <w:pPr>
        <w:pStyle w:val="TF"/>
      </w:pPr>
      <w:r w:rsidRPr="00D944D7">
        <w:t>Figure 5.1.3.1-1: Resource URI structure of the Nmfaf_3daDataManagement API</w:t>
      </w:r>
    </w:p>
    <w:bookmarkEnd w:id="1383"/>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1384"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1385" w:name="_PERM_MCCTEMPBM_CRPT75280059___7" w:colFirst="0" w:colLast="2"/>
            <w:bookmarkEnd w:id="1384"/>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1386" w:name="_PERM_MCCTEMPBM_CRPT75280060___7" w:colFirst="0" w:colLast="2"/>
            <w:bookmarkEnd w:id="1385"/>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1387" w:name="_PERM_MCCTEMPBM_CRPT75280061___7" w:colFirst="2" w:colLast="2"/>
            <w:bookmarkEnd w:id="1386"/>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1387"/>
    </w:tbl>
    <w:p w14:paraId="1D906C0F" w14:textId="77777777" w:rsidR="000211F0" w:rsidRPr="002366BA" w:rsidRDefault="000211F0" w:rsidP="000211F0">
      <w:pPr>
        <w:keepLines/>
        <w:rPr>
          <w:rFonts w:eastAsia="SimSun"/>
          <w:lang w:eastAsia="x-none"/>
        </w:rPr>
      </w:pPr>
    </w:p>
    <w:p w14:paraId="3511D639" w14:textId="77777777" w:rsidR="00CA62AF" w:rsidRDefault="00525D1B">
      <w:pPr>
        <w:pStyle w:val="Heading4"/>
      </w:pPr>
      <w:bookmarkStart w:id="1388" w:name="_Toc170161119"/>
      <w:bookmarkStart w:id="1389" w:name="_Toc175850789"/>
      <w:bookmarkStart w:id="1390" w:name="_Toc180480384"/>
      <w:bookmarkStart w:id="1391" w:name="_Toc185517990"/>
      <w:bookmarkStart w:id="1392" w:name="_Toc192875527"/>
      <w:bookmarkStart w:id="1393" w:name="_Toc209530050"/>
      <w:bookmarkStart w:id="1394" w:name="_Toc219199338"/>
      <w:r>
        <w:t>5.1.3.2</w:t>
      </w:r>
      <w:r>
        <w:tab/>
        <w:t>Resource: MFAF Configurations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8"/>
      <w:bookmarkEnd w:id="1389"/>
      <w:bookmarkEnd w:id="1390"/>
      <w:bookmarkEnd w:id="1391"/>
      <w:bookmarkEnd w:id="1392"/>
      <w:bookmarkEnd w:id="1393"/>
      <w:bookmarkEnd w:id="1394"/>
    </w:p>
    <w:p w14:paraId="08541DFB" w14:textId="77777777" w:rsidR="00CA62AF" w:rsidRDefault="00525D1B">
      <w:pPr>
        <w:pStyle w:val="Heading5"/>
      </w:pPr>
      <w:bookmarkStart w:id="1395" w:name="_Toc73041703"/>
      <w:bookmarkStart w:id="1396" w:name="_Toc88645340"/>
      <w:bookmarkStart w:id="1397" w:name="_Toc72784157"/>
      <w:bookmarkStart w:id="1398" w:name="_Toc81244770"/>
      <w:bookmarkStart w:id="1399" w:name="_Toc89426252"/>
      <w:bookmarkStart w:id="1400" w:name="_Toc104547361"/>
      <w:bookmarkStart w:id="1401" w:name="_Toc120683290"/>
      <w:bookmarkStart w:id="1402" w:name="_Toc94033137"/>
      <w:bookmarkStart w:id="1403" w:name="_Toc114134810"/>
      <w:bookmarkStart w:id="1404" w:name="_Toc97037293"/>
      <w:bookmarkStart w:id="1405" w:name="_Toc97193077"/>
      <w:bookmarkStart w:id="1406" w:name="_Toc112939429"/>
      <w:bookmarkStart w:id="1407" w:name="_Toc100953710"/>
      <w:bookmarkStart w:id="1408" w:name="_Toc120683478"/>
      <w:bookmarkStart w:id="1409" w:name="_Toc133434995"/>
      <w:bookmarkStart w:id="1410" w:name="_Toc138690828"/>
      <w:bookmarkStart w:id="1411" w:name="_Toc151749558"/>
      <w:bookmarkStart w:id="1412" w:name="_Toc170161120"/>
      <w:bookmarkStart w:id="1413" w:name="_Toc175850790"/>
      <w:bookmarkStart w:id="1414" w:name="_Toc180480385"/>
      <w:bookmarkStart w:id="1415" w:name="_Toc185517991"/>
      <w:bookmarkStart w:id="1416" w:name="_Toc192875528"/>
      <w:bookmarkStart w:id="1417" w:name="_Toc209530051"/>
      <w:bookmarkStart w:id="1418" w:name="_Toc219199339"/>
      <w:r>
        <w:t>5.1.3.2.1</w:t>
      </w:r>
      <w:r>
        <w:tab/>
        <w:t>Description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Heading5"/>
      </w:pPr>
      <w:bookmarkStart w:id="1419" w:name="_Toc89426253"/>
      <w:bookmarkStart w:id="1420" w:name="_Toc72784158"/>
      <w:bookmarkStart w:id="1421" w:name="_Toc88645341"/>
      <w:bookmarkStart w:id="1422" w:name="_Toc81244771"/>
      <w:bookmarkStart w:id="1423" w:name="_Toc73041704"/>
      <w:bookmarkStart w:id="1424" w:name="_Toc100953711"/>
      <w:bookmarkStart w:id="1425" w:name="_Toc97037294"/>
      <w:bookmarkStart w:id="1426" w:name="_Toc94033138"/>
      <w:bookmarkStart w:id="1427" w:name="_Toc97193078"/>
      <w:bookmarkStart w:id="1428" w:name="_Toc112939430"/>
      <w:bookmarkStart w:id="1429" w:name="_Toc120683479"/>
      <w:bookmarkStart w:id="1430" w:name="_Toc104547362"/>
      <w:bookmarkStart w:id="1431" w:name="_Toc114134811"/>
      <w:bookmarkStart w:id="1432" w:name="_Toc120683291"/>
      <w:bookmarkStart w:id="1433" w:name="_Toc133434996"/>
      <w:bookmarkStart w:id="1434" w:name="_Toc138690829"/>
      <w:bookmarkStart w:id="1435" w:name="_Toc151749559"/>
      <w:bookmarkStart w:id="1436" w:name="_Toc170161121"/>
      <w:bookmarkStart w:id="1437" w:name="_Toc175850791"/>
      <w:bookmarkStart w:id="1438" w:name="_Toc180480386"/>
      <w:bookmarkStart w:id="1439" w:name="_Toc185517992"/>
      <w:bookmarkStart w:id="1440" w:name="_Toc192875529"/>
      <w:bookmarkStart w:id="1441" w:name="_Toc209530052"/>
      <w:bookmarkStart w:id="1442" w:name="_Toc219199340"/>
      <w:r>
        <w:lastRenderedPageBreak/>
        <w:t>5.1.3.2.2</w:t>
      </w:r>
      <w:r>
        <w:tab/>
        <w:t>Resource Definition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Heading5"/>
      </w:pPr>
      <w:bookmarkStart w:id="1443" w:name="_Toc89426254"/>
      <w:bookmarkStart w:id="1444" w:name="_Toc97193079"/>
      <w:bookmarkStart w:id="1445" w:name="_Toc112939431"/>
      <w:bookmarkStart w:id="1446" w:name="_Toc114134812"/>
      <w:bookmarkStart w:id="1447" w:name="_Toc104547363"/>
      <w:bookmarkStart w:id="1448" w:name="_Toc120683480"/>
      <w:bookmarkStart w:id="1449" w:name="_Toc97037295"/>
      <w:bookmarkStart w:id="1450" w:name="_Toc120683292"/>
      <w:bookmarkStart w:id="1451" w:name="_Toc100953712"/>
      <w:bookmarkStart w:id="1452" w:name="_Toc94033139"/>
      <w:bookmarkStart w:id="1453" w:name="_Toc88645342"/>
      <w:bookmarkStart w:id="1454" w:name="_Toc81244772"/>
      <w:bookmarkStart w:id="1455" w:name="_Toc73041705"/>
      <w:bookmarkStart w:id="1456" w:name="_Toc72784159"/>
      <w:bookmarkStart w:id="1457" w:name="_Toc133434997"/>
      <w:bookmarkStart w:id="1458" w:name="_Toc138690830"/>
      <w:bookmarkStart w:id="1459" w:name="_Toc151749560"/>
      <w:bookmarkStart w:id="1460" w:name="_Toc170161122"/>
      <w:bookmarkStart w:id="1461" w:name="_Toc175850792"/>
      <w:bookmarkStart w:id="1462" w:name="_Toc180480387"/>
      <w:bookmarkStart w:id="1463" w:name="_Toc185517993"/>
      <w:bookmarkStart w:id="1464" w:name="_Toc192875530"/>
      <w:bookmarkStart w:id="1465" w:name="_Toc209530053"/>
      <w:bookmarkStart w:id="1466" w:name="_Toc219199341"/>
      <w:r>
        <w:t>5.1.3.2.3</w:t>
      </w:r>
      <w:r>
        <w:tab/>
        <w:t>Resource Standard Methods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278A5E" w14:textId="77777777" w:rsidR="00CA62AF" w:rsidRDefault="00525D1B" w:rsidP="00CF6CE5">
      <w:pPr>
        <w:pStyle w:val="H6"/>
      </w:pPr>
      <w:bookmarkStart w:id="1467" w:name="_Toc73041706"/>
      <w:bookmarkStart w:id="1468" w:name="_Toc72784160"/>
      <w:bookmarkStart w:id="1469" w:name="_Toc89426255"/>
      <w:bookmarkStart w:id="1470" w:name="_Toc88645343"/>
      <w:bookmarkStart w:id="1471" w:name="_Toc81244773"/>
      <w:bookmarkStart w:id="1472" w:name="_Toc114134813"/>
      <w:bookmarkStart w:id="1473" w:name="_Toc120683481"/>
      <w:bookmarkStart w:id="1474" w:name="_Toc97037296"/>
      <w:bookmarkStart w:id="1475" w:name="_Toc100953713"/>
      <w:bookmarkStart w:id="1476" w:name="_Toc94033140"/>
      <w:bookmarkStart w:id="1477" w:name="_Toc112939432"/>
      <w:bookmarkStart w:id="1478" w:name="_Toc120683293"/>
      <w:bookmarkStart w:id="1479" w:name="_Toc97193080"/>
      <w:bookmarkStart w:id="1480" w:name="_Toc104547364"/>
      <w:bookmarkStart w:id="1481" w:name="_Toc133434998"/>
      <w:bookmarkStart w:id="1482" w:name="_Toc138690831"/>
      <w:bookmarkStart w:id="1483" w:name="_Toc151749561"/>
      <w:bookmarkStart w:id="1484" w:name="_Toc170161123"/>
      <w:bookmarkStart w:id="1485" w:name="_Toc175850793"/>
      <w:bookmarkStart w:id="1486" w:name="_Toc180480388"/>
      <w:bookmarkStart w:id="1487" w:name="_Toc185517994"/>
      <w:bookmarkStart w:id="1488" w:name="_Toc192875531"/>
      <w:bookmarkStart w:id="1489" w:name="_Toc209530054"/>
      <w:r>
        <w:t>5.1.3.2.3.1</w:t>
      </w:r>
      <w:r>
        <w:tab/>
      </w:r>
      <w:bookmarkEnd w:id="1467"/>
      <w:bookmarkEnd w:id="1468"/>
      <w:r>
        <w:t>POST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Heading5"/>
      </w:pPr>
      <w:bookmarkStart w:id="1490" w:name="_Toc112939433"/>
      <w:bookmarkStart w:id="1491" w:name="_Toc114134814"/>
      <w:bookmarkStart w:id="1492" w:name="_Toc120683294"/>
      <w:bookmarkStart w:id="1493" w:name="_Toc120683482"/>
      <w:bookmarkStart w:id="1494" w:name="_Toc81244774"/>
      <w:bookmarkStart w:id="1495" w:name="_Toc73041708"/>
      <w:bookmarkStart w:id="1496" w:name="_Toc72784162"/>
      <w:bookmarkStart w:id="1497" w:name="_Toc89426256"/>
      <w:bookmarkStart w:id="1498" w:name="_Toc88645344"/>
      <w:bookmarkStart w:id="1499" w:name="_Toc97193081"/>
      <w:bookmarkStart w:id="1500" w:name="_Toc94033141"/>
      <w:bookmarkStart w:id="1501" w:name="_Toc97037297"/>
      <w:bookmarkStart w:id="1502" w:name="_Toc100953714"/>
      <w:bookmarkStart w:id="1503" w:name="_Toc104547365"/>
      <w:bookmarkStart w:id="1504" w:name="_Toc133434999"/>
      <w:bookmarkStart w:id="1505" w:name="_Toc138690832"/>
      <w:bookmarkStart w:id="1506" w:name="_Toc151749562"/>
      <w:bookmarkStart w:id="1507" w:name="_Toc170161124"/>
      <w:bookmarkStart w:id="1508" w:name="_Toc175850794"/>
      <w:bookmarkStart w:id="1509" w:name="_Toc180480389"/>
      <w:bookmarkStart w:id="1510" w:name="_Toc185517995"/>
      <w:bookmarkStart w:id="1511" w:name="_Toc192875532"/>
      <w:bookmarkStart w:id="1512" w:name="_Toc209530055"/>
      <w:bookmarkStart w:id="1513" w:name="_Toc219199342"/>
      <w:r>
        <w:t>5.1.3.2.4</w:t>
      </w:r>
      <w:r>
        <w:tab/>
        <w:t>Resource Custom Operations</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6202FA1F" w14:textId="77777777" w:rsidR="00CA62AF" w:rsidRDefault="00525D1B">
      <w:r>
        <w:t>None in this release of the specification.</w:t>
      </w:r>
    </w:p>
    <w:p w14:paraId="274264BC" w14:textId="77777777" w:rsidR="00CA62AF" w:rsidRDefault="00525D1B">
      <w:pPr>
        <w:pStyle w:val="Heading4"/>
      </w:pPr>
      <w:bookmarkStart w:id="1514" w:name="_Toc120683295"/>
      <w:bookmarkStart w:id="1515" w:name="_Toc100953715"/>
      <w:bookmarkStart w:id="1516" w:name="_Toc97037298"/>
      <w:bookmarkStart w:id="1517" w:name="_Toc114134815"/>
      <w:bookmarkStart w:id="1518" w:name="_Toc97193082"/>
      <w:bookmarkStart w:id="1519" w:name="_Toc112939434"/>
      <w:bookmarkStart w:id="1520" w:name="_Toc94033142"/>
      <w:bookmarkStart w:id="1521" w:name="_Toc88645345"/>
      <w:bookmarkStart w:id="1522" w:name="_Toc89426257"/>
      <w:bookmarkStart w:id="1523" w:name="_Toc104547366"/>
      <w:bookmarkStart w:id="1524" w:name="_Toc120683483"/>
      <w:bookmarkStart w:id="1525" w:name="_Toc133435000"/>
      <w:bookmarkStart w:id="1526" w:name="_Toc138690833"/>
      <w:bookmarkStart w:id="1527" w:name="_Toc151749563"/>
      <w:bookmarkStart w:id="1528" w:name="_Toc170161125"/>
      <w:bookmarkStart w:id="1529" w:name="_Toc175850795"/>
      <w:bookmarkStart w:id="1530" w:name="_Toc180480390"/>
      <w:bookmarkStart w:id="1531" w:name="_Toc185517996"/>
      <w:bookmarkStart w:id="1532" w:name="_Toc192875533"/>
      <w:bookmarkStart w:id="1533" w:name="_Toc209530056"/>
      <w:bookmarkStart w:id="1534" w:name="_Toc72784168"/>
      <w:bookmarkStart w:id="1535" w:name="_Toc81244775"/>
      <w:bookmarkStart w:id="1536" w:name="_Toc73041714"/>
      <w:bookmarkStart w:id="1537" w:name="_Toc219199343"/>
      <w:r>
        <w:lastRenderedPageBreak/>
        <w:t>5.1.3.3</w:t>
      </w:r>
      <w:r>
        <w:tab/>
        <w:t>Resource: Individual MFAF Configuration</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7"/>
      <w:r>
        <w:t xml:space="preserve"> </w:t>
      </w:r>
      <w:bookmarkEnd w:id="1534"/>
      <w:bookmarkEnd w:id="1535"/>
      <w:bookmarkEnd w:id="1536"/>
    </w:p>
    <w:p w14:paraId="391F423C" w14:textId="076061BD" w:rsidR="00CA62AF" w:rsidRDefault="00525D1B">
      <w:pPr>
        <w:pStyle w:val="Heading5"/>
      </w:pPr>
      <w:bookmarkStart w:id="1538" w:name="_Toc97193083"/>
      <w:bookmarkStart w:id="1539" w:name="_Toc112939435"/>
      <w:bookmarkStart w:id="1540" w:name="_Toc120683296"/>
      <w:bookmarkStart w:id="1541" w:name="_Toc100953716"/>
      <w:bookmarkStart w:id="1542" w:name="_Toc120683484"/>
      <w:bookmarkStart w:id="1543" w:name="_Toc114134816"/>
      <w:bookmarkStart w:id="1544" w:name="_Toc104547367"/>
      <w:bookmarkStart w:id="1545" w:name="_Toc88645346"/>
      <w:bookmarkStart w:id="1546" w:name="_Toc94033143"/>
      <w:bookmarkStart w:id="1547" w:name="_Toc89426258"/>
      <w:bookmarkStart w:id="1548" w:name="_Toc97037299"/>
      <w:bookmarkStart w:id="1549" w:name="_Toc133435001"/>
      <w:bookmarkStart w:id="1550" w:name="_Toc138690834"/>
      <w:bookmarkStart w:id="1551" w:name="_Toc151749564"/>
      <w:bookmarkStart w:id="1552" w:name="_Toc170161126"/>
      <w:bookmarkStart w:id="1553" w:name="_Toc175850796"/>
      <w:bookmarkStart w:id="1554" w:name="_Toc180480391"/>
      <w:bookmarkStart w:id="1555" w:name="_Toc185517997"/>
      <w:bookmarkStart w:id="1556" w:name="_Toc192875534"/>
      <w:bookmarkStart w:id="1557" w:name="_Toc209530057"/>
      <w:bookmarkStart w:id="1558" w:name="_Toc219199344"/>
      <w:r>
        <w:t>5.1.3.</w:t>
      </w:r>
      <w:r w:rsidR="005324DF">
        <w:t>3</w:t>
      </w:r>
      <w:r>
        <w:t>.1</w:t>
      </w:r>
      <w:r>
        <w:tab/>
        <w:t>Description</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27906183" w14:textId="1792575F" w:rsidR="005324DF" w:rsidRDefault="005324DF" w:rsidP="005324DF">
      <w:pPr>
        <w:rPr>
          <w:lang w:eastAsia="ja-JP"/>
        </w:rPr>
      </w:pPr>
      <w:bookmarkStart w:id="1559" w:name="_Toc94033144"/>
      <w:bookmarkStart w:id="1560" w:name="_Toc100953717"/>
      <w:bookmarkStart w:id="1561" w:name="_Toc112939436"/>
      <w:bookmarkStart w:id="1562" w:name="_Toc88645347"/>
      <w:bookmarkStart w:id="1563" w:name="_Toc97193084"/>
      <w:bookmarkStart w:id="1564" w:name="_Toc104547368"/>
      <w:bookmarkStart w:id="1565" w:name="_Toc89426259"/>
      <w:bookmarkStart w:id="1566" w:name="_Toc97037300"/>
      <w:bookmarkStart w:id="1567" w:name="_Toc120683485"/>
      <w:bookmarkStart w:id="1568" w:name="_Toc114134817"/>
      <w:bookmarkStart w:id="1569" w:name="_Toc120683297"/>
      <w:bookmarkStart w:id="1570" w:name="_Toc133435002"/>
      <w:bookmarkStart w:id="1571" w:name="_Toc138690835"/>
      <w:bookmarkStart w:id="1572" w:name="_Toc151749565"/>
      <w:bookmarkStart w:id="1573" w:name="_Toc170161127"/>
      <w:bookmarkStart w:id="1574" w:name="_Toc175850797"/>
      <w:bookmarkStart w:id="1575" w:name="_Toc180480392"/>
      <w:bookmarkStart w:id="1576"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Heading5"/>
      </w:pPr>
      <w:bookmarkStart w:id="1577" w:name="_Toc192875535"/>
      <w:bookmarkStart w:id="1578" w:name="_Toc209530058"/>
      <w:bookmarkStart w:id="1579" w:name="_Toc219199345"/>
      <w:r>
        <w:t>5.1.3.3.2</w:t>
      </w:r>
      <w:r>
        <w:tab/>
        <w:t>Resource Definition</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1580" w:name="_Toc104547369"/>
      <w:bookmarkStart w:id="1581" w:name="_Toc97037301"/>
      <w:bookmarkStart w:id="1582" w:name="_Toc120683298"/>
      <w:bookmarkStart w:id="1583" w:name="_Toc112939437"/>
      <w:bookmarkStart w:id="1584" w:name="_Toc94033145"/>
      <w:bookmarkStart w:id="1585" w:name="_Toc88645348"/>
      <w:bookmarkStart w:id="1586" w:name="_Toc89426260"/>
      <w:bookmarkStart w:id="1587" w:name="_Toc120683486"/>
      <w:bookmarkStart w:id="1588" w:name="_Toc100953718"/>
      <w:bookmarkStart w:id="1589" w:name="_Toc97193085"/>
      <w:bookmarkStart w:id="1590" w:name="_Toc114134818"/>
      <w:bookmarkStart w:id="1591" w:name="_Toc133435003"/>
      <w:bookmarkStart w:id="1592" w:name="_Toc138690836"/>
      <w:bookmarkStart w:id="1593" w:name="_Toc151749566"/>
      <w:bookmarkStart w:id="1594" w:name="_Toc170161128"/>
      <w:bookmarkStart w:id="1595" w:name="_Toc175850798"/>
      <w:bookmarkStart w:id="1596" w:name="_Toc180480393"/>
      <w:bookmarkStart w:id="1597"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Heading5"/>
      </w:pPr>
      <w:bookmarkStart w:id="1598" w:name="_Toc192875536"/>
      <w:bookmarkStart w:id="1599" w:name="_Toc209530059"/>
      <w:bookmarkStart w:id="1600" w:name="_Toc219199346"/>
      <w:r>
        <w:t>5.1.3.3.3</w:t>
      </w:r>
      <w:r>
        <w:tab/>
        <w:t>Resource Standard Methods</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546D6D91" w14:textId="77777777" w:rsidR="00CA62AF" w:rsidRDefault="00525D1B" w:rsidP="00CF6CE5">
      <w:pPr>
        <w:pStyle w:val="H6"/>
      </w:pPr>
      <w:bookmarkStart w:id="1601" w:name="_Toc120683487"/>
      <w:bookmarkStart w:id="1602" w:name="_Toc97193086"/>
      <w:bookmarkStart w:id="1603" w:name="_Toc97037302"/>
      <w:bookmarkStart w:id="1604" w:name="_Toc104547370"/>
      <w:bookmarkStart w:id="1605" w:name="_Toc100953719"/>
      <w:bookmarkStart w:id="1606" w:name="_Toc89426261"/>
      <w:bookmarkStart w:id="1607" w:name="_Toc88645349"/>
      <w:bookmarkStart w:id="1608" w:name="_Toc120683299"/>
      <w:bookmarkStart w:id="1609" w:name="_Toc94033146"/>
      <w:bookmarkStart w:id="1610" w:name="_Toc112939438"/>
      <w:bookmarkStart w:id="1611" w:name="_Toc114134819"/>
      <w:bookmarkStart w:id="1612" w:name="_Toc133435004"/>
      <w:bookmarkStart w:id="1613" w:name="_Toc138690837"/>
      <w:bookmarkStart w:id="1614" w:name="_Toc151749567"/>
      <w:bookmarkStart w:id="1615" w:name="_Toc170161129"/>
      <w:bookmarkStart w:id="1616" w:name="_Toc175850799"/>
      <w:bookmarkStart w:id="1617" w:name="_Toc180480394"/>
      <w:bookmarkStart w:id="1618" w:name="_Toc185518000"/>
      <w:bookmarkStart w:id="1619" w:name="_Toc192875537"/>
      <w:bookmarkStart w:id="1620" w:name="_Toc209530060"/>
      <w:r>
        <w:t>5.1.3.3.3.1</w:t>
      </w:r>
      <w:r>
        <w:tab/>
        <w:t>PUT</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CF6CE5">
      <w:pPr>
        <w:pStyle w:val="H6"/>
        <w:rPr>
          <w:lang w:val="en-US"/>
        </w:rPr>
      </w:pPr>
      <w:bookmarkStart w:id="1621" w:name="_Toc88645350"/>
      <w:bookmarkStart w:id="1622" w:name="_Toc97037303"/>
      <w:bookmarkStart w:id="1623" w:name="_Toc89426262"/>
      <w:bookmarkStart w:id="1624" w:name="_Toc100953720"/>
      <w:bookmarkStart w:id="1625" w:name="_Toc104547371"/>
      <w:bookmarkStart w:id="1626" w:name="_Toc94033147"/>
      <w:bookmarkStart w:id="1627" w:name="_Toc97193087"/>
      <w:bookmarkStart w:id="1628" w:name="_Toc112939439"/>
      <w:bookmarkStart w:id="1629" w:name="_Toc120683300"/>
      <w:bookmarkStart w:id="1630" w:name="_Toc120683488"/>
      <w:bookmarkStart w:id="1631" w:name="_Toc114134820"/>
      <w:bookmarkStart w:id="1632" w:name="_Toc133435005"/>
      <w:bookmarkStart w:id="1633" w:name="_Toc138690838"/>
      <w:bookmarkStart w:id="1634" w:name="_Toc151749568"/>
      <w:bookmarkStart w:id="1635" w:name="_Toc170161130"/>
      <w:bookmarkStart w:id="1636" w:name="_Toc175850800"/>
      <w:bookmarkStart w:id="1637" w:name="_Toc180480395"/>
      <w:bookmarkStart w:id="1638" w:name="_Toc185518001"/>
      <w:bookmarkStart w:id="1639" w:name="_Toc192875538"/>
      <w:bookmarkStart w:id="1640" w:name="_Toc209530061"/>
      <w:r>
        <w:t>5.1.3.3.3.2</w:t>
      </w:r>
      <w:r>
        <w:tab/>
      </w:r>
      <w:r>
        <w:rPr>
          <w:rFonts w:hint="eastAsia"/>
          <w:lang w:eastAsia="zh-CN"/>
        </w:rPr>
        <w:t>DELETE</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Heading3"/>
      </w:pPr>
      <w:bookmarkStart w:id="1641" w:name="_Toc120683301"/>
      <w:bookmarkStart w:id="1642" w:name="_Toc104547372"/>
      <w:bookmarkStart w:id="1643" w:name="_Toc112939440"/>
      <w:bookmarkStart w:id="1644" w:name="_Toc114134821"/>
      <w:bookmarkStart w:id="1645" w:name="_Toc72784169"/>
      <w:bookmarkStart w:id="1646" w:name="_Toc73041715"/>
      <w:bookmarkStart w:id="1647" w:name="_Toc94033148"/>
      <w:bookmarkStart w:id="1648" w:name="_Toc89426263"/>
      <w:bookmarkStart w:id="1649" w:name="_Toc81244776"/>
      <w:bookmarkStart w:id="1650" w:name="_Toc88645351"/>
      <w:bookmarkStart w:id="1651" w:name="_Toc97037304"/>
      <w:bookmarkStart w:id="1652" w:name="_Toc97193088"/>
      <w:bookmarkStart w:id="1653" w:name="_Toc100953721"/>
      <w:bookmarkStart w:id="1654" w:name="_Toc120683489"/>
      <w:bookmarkStart w:id="1655" w:name="_Toc133435006"/>
      <w:bookmarkStart w:id="1656" w:name="_Toc138690839"/>
      <w:bookmarkStart w:id="1657" w:name="_Toc151749569"/>
      <w:bookmarkStart w:id="1658" w:name="_Toc170161131"/>
      <w:bookmarkStart w:id="1659" w:name="_Toc175850801"/>
      <w:bookmarkStart w:id="1660" w:name="_Toc180480396"/>
      <w:bookmarkStart w:id="1661" w:name="_Toc185518002"/>
      <w:bookmarkStart w:id="1662" w:name="_Toc192875539"/>
      <w:bookmarkStart w:id="1663" w:name="_Toc209530062"/>
      <w:bookmarkStart w:id="1664" w:name="_Toc219199347"/>
      <w:r>
        <w:t>5.1.4</w:t>
      </w:r>
      <w:r>
        <w:tab/>
        <w:t>Custom Operations without associated resources</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2B1EF11B" w14:textId="77777777" w:rsidR="00CA62AF" w:rsidRDefault="00525D1B">
      <w:r>
        <w:t>None in this release of the specification.</w:t>
      </w:r>
    </w:p>
    <w:p w14:paraId="5D14623D" w14:textId="77777777" w:rsidR="00CA62AF" w:rsidRDefault="00525D1B">
      <w:pPr>
        <w:pStyle w:val="Heading3"/>
      </w:pPr>
      <w:bookmarkStart w:id="1665" w:name="_Toc81244782"/>
      <w:bookmarkStart w:id="1666" w:name="_Toc114134822"/>
      <w:bookmarkStart w:id="1667" w:name="_Toc100953722"/>
      <w:bookmarkStart w:id="1668" w:name="_Toc120683490"/>
      <w:bookmarkStart w:id="1669" w:name="_Toc97193089"/>
      <w:bookmarkStart w:id="1670" w:name="_Toc104547373"/>
      <w:bookmarkStart w:id="1671" w:name="_Toc97037305"/>
      <w:bookmarkStart w:id="1672" w:name="_Toc89426264"/>
      <w:bookmarkStart w:id="1673" w:name="_Toc94033149"/>
      <w:bookmarkStart w:id="1674" w:name="_Toc120683302"/>
      <w:bookmarkStart w:id="1675" w:name="_Toc112939441"/>
      <w:bookmarkStart w:id="1676" w:name="_Toc88645352"/>
      <w:bookmarkStart w:id="1677" w:name="_Toc72784175"/>
      <w:bookmarkStart w:id="1678" w:name="_Toc73041721"/>
      <w:bookmarkStart w:id="1679" w:name="_Toc133435007"/>
      <w:bookmarkStart w:id="1680" w:name="_Toc138690840"/>
      <w:bookmarkStart w:id="1681" w:name="_Toc151749570"/>
      <w:bookmarkStart w:id="1682" w:name="_Toc170161132"/>
      <w:bookmarkStart w:id="1683" w:name="_Toc175850802"/>
      <w:bookmarkStart w:id="1684" w:name="_Toc180480397"/>
      <w:bookmarkStart w:id="1685" w:name="_Toc185518003"/>
      <w:bookmarkStart w:id="1686" w:name="_Toc192875540"/>
      <w:bookmarkStart w:id="1687" w:name="_Toc209530063"/>
      <w:bookmarkStart w:id="1688" w:name="_Toc219199348"/>
      <w:r>
        <w:t>5.1.5</w:t>
      </w:r>
      <w:r>
        <w:tab/>
        <w:t>Notifications</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7209984C" w14:textId="77777777" w:rsidR="00CA62AF" w:rsidRDefault="00525D1B">
      <w:r>
        <w:t>None in this release of the specification.</w:t>
      </w:r>
    </w:p>
    <w:p w14:paraId="75248927" w14:textId="77777777" w:rsidR="00CA62AF" w:rsidRDefault="00525D1B">
      <w:pPr>
        <w:pStyle w:val="Heading3"/>
      </w:pPr>
      <w:bookmarkStart w:id="1689" w:name="_Toc72784183"/>
      <w:bookmarkStart w:id="1690" w:name="_Toc114134823"/>
      <w:bookmarkStart w:id="1691" w:name="_Toc104547374"/>
      <w:bookmarkStart w:id="1692" w:name="_Toc120683303"/>
      <w:bookmarkStart w:id="1693" w:name="_Toc100953723"/>
      <w:bookmarkStart w:id="1694" w:name="_Toc112939442"/>
      <w:bookmarkStart w:id="1695" w:name="_Toc120683491"/>
      <w:bookmarkStart w:id="1696" w:name="_Toc94033150"/>
      <w:bookmarkStart w:id="1697" w:name="_Toc97193090"/>
      <w:bookmarkStart w:id="1698" w:name="_Toc89426265"/>
      <w:bookmarkStart w:id="1699" w:name="_Toc81244790"/>
      <w:bookmarkStart w:id="1700" w:name="_Toc97037306"/>
      <w:bookmarkStart w:id="1701" w:name="_Toc88645353"/>
      <w:bookmarkStart w:id="1702" w:name="_Toc73041729"/>
      <w:bookmarkStart w:id="1703" w:name="_Toc133435008"/>
      <w:bookmarkStart w:id="1704" w:name="_Toc138690841"/>
      <w:bookmarkStart w:id="1705" w:name="_Toc151749571"/>
      <w:bookmarkStart w:id="1706" w:name="_Toc170161133"/>
      <w:bookmarkStart w:id="1707" w:name="_Toc175850803"/>
      <w:bookmarkStart w:id="1708" w:name="_Toc180480398"/>
      <w:bookmarkStart w:id="1709" w:name="_Toc185518004"/>
      <w:bookmarkStart w:id="1710" w:name="_Toc192875541"/>
      <w:bookmarkStart w:id="1711" w:name="_Toc209530064"/>
      <w:bookmarkStart w:id="1712" w:name="_Toc219199349"/>
      <w:r>
        <w:t>5.1.6</w:t>
      </w:r>
      <w:r>
        <w:tab/>
        <w:t>Data Model</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489D53D6" w14:textId="77777777" w:rsidR="00B506DF" w:rsidRDefault="00B506DF" w:rsidP="005174C5">
      <w:pPr>
        <w:pStyle w:val="Heading4"/>
      </w:pPr>
      <w:bookmarkStart w:id="1713" w:name="_Toc112939443"/>
      <w:bookmarkStart w:id="1714" w:name="_Toc104547375"/>
      <w:bookmarkStart w:id="1715" w:name="_Toc100953724"/>
      <w:bookmarkStart w:id="1716" w:name="_Toc94033151"/>
      <w:bookmarkStart w:id="1717" w:name="_Toc97037307"/>
      <w:bookmarkStart w:id="1718" w:name="_Toc89426266"/>
      <w:bookmarkStart w:id="1719" w:name="_Toc72784184"/>
      <w:bookmarkStart w:id="1720" w:name="_Toc88645354"/>
      <w:bookmarkStart w:id="1721" w:name="_Toc97193091"/>
      <w:bookmarkStart w:id="1722" w:name="_Toc81244791"/>
      <w:bookmarkStart w:id="1723" w:name="_Toc73041730"/>
      <w:bookmarkStart w:id="1724" w:name="_Toc120683492"/>
      <w:bookmarkStart w:id="1725" w:name="_Toc114134824"/>
      <w:bookmarkStart w:id="1726" w:name="_Toc120683304"/>
      <w:bookmarkStart w:id="1727" w:name="_Toc133435009"/>
      <w:bookmarkStart w:id="1728" w:name="_Toc138690842"/>
      <w:bookmarkStart w:id="1729" w:name="_Toc151749572"/>
      <w:bookmarkStart w:id="1730" w:name="_Toc170161134"/>
      <w:bookmarkStart w:id="1731" w:name="_Toc175850804"/>
      <w:bookmarkStart w:id="1732" w:name="_Toc120683305"/>
      <w:bookmarkStart w:id="1733" w:name="_Toc120683493"/>
      <w:bookmarkStart w:id="1734" w:name="_Toc88645355"/>
      <w:bookmarkStart w:id="1735" w:name="_Toc81244792"/>
      <w:bookmarkStart w:id="1736" w:name="_Toc97037308"/>
      <w:bookmarkStart w:id="1737" w:name="_Toc89426267"/>
      <w:bookmarkStart w:id="1738" w:name="_Toc112939444"/>
      <w:bookmarkStart w:id="1739" w:name="_Toc104547376"/>
      <w:bookmarkStart w:id="1740" w:name="_Toc94033152"/>
      <w:bookmarkStart w:id="1741" w:name="_Toc114134825"/>
      <w:bookmarkStart w:id="1742" w:name="_Toc72784185"/>
      <w:bookmarkStart w:id="1743" w:name="_Toc73041731"/>
      <w:bookmarkStart w:id="1744" w:name="_Toc100953725"/>
      <w:bookmarkStart w:id="1745" w:name="_Toc97193092"/>
      <w:bookmarkStart w:id="1746" w:name="_Toc133435010"/>
      <w:bookmarkStart w:id="1747" w:name="_Toc138690843"/>
      <w:bookmarkStart w:id="1748" w:name="_Toc151749573"/>
      <w:bookmarkStart w:id="1749" w:name="_Toc170161135"/>
      <w:bookmarkStart w:id="1750" w:name="_Toc175850805"/>
      <w:bookmarkStart w:id="1751" w:name="_Toc180480400"/>
      <w:bookmarkStart w:id="1752" w:name="_Toc185518005"/>
      <w:bookmarkStart w:id="1753" w:name="_Toc219199350"/>
      <w:r w:rsidRPr="005174C5">
        <w:t>5.1.6.1</w:t>
      </w:r>
      <w:r w:rsidRPr="005174C5">
        <w:tab/>
        <w:t>General</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53"/>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1754"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1755" w:name="_PERM_MCCTEMPBM_CRPT75280066___7" w:colFirst="0" w:colLast="2"/>
            <w:bookmarkEnd w:id="1754"/>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1756" w:name="_PERM_MCCTEMPBM_CRPT75280067___7" w:colFirst="0" w:colLast="1"/>
            <w:bookmarkEnd w:id="1755"/>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1757" w:name="_PERM_MCCTEMPBM_CRPT75280068___7" w:colFirst="0" w:colLast="1"/>
            <w:bookmarkEnd w:id="1756"/>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1758" w:name="_PERM_MCCTEMPBM_CRPT75280069___7" w:colFirst="0" w:colLast="1"/>
            <w:bookmarkEnd w:id="1757"/>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1759" w:name="_PERM_MCCTEMPBM_CRPT75280070___7" w:colFirst="0" w:colLast="2"/>
            <w:bookmarkEnd w:id="1758"/>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1759"/>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9F4724">
      <w:pPr>
        <w:pStyle w:val="TH"/>
      </w:pPr>
      <w:bookmarkStart w:id="1760" w:name="_PERM_MCCTEMPBM_CRPT75280071___4"/>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9F4724">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9F4724">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9F4724">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9F4724">
            <w:pPr>
              <w:pStyle w:val="TAH"/>
            </w:pPr>
            <w: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9F4724">
            <w:pPr>
              <w:pStyle w:val="TAL"/>
            </w:pPr>
            <w:bookmarkStart w:id="1761" w:name="_PERM_MCCTEMPBM_CRPT75280072___7" w:colFirst="0" w:colLast="1"/>
            <w:bookmarkEnd w:id="1760"/>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9F4724">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9F4724">
            <w:pPr>
              <w:pStyle w:val="TAL"/>
              <w:rPr>
                <w:rFonts w:cs="Arial"/>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9F4724">
            <w:pPr>
              <w:pStyle w:val="TAL"/>
              <w:rPr>
                <w:lang w:eastAsia="zh-CN"/>
              </w:rPr>
            </w:pPr>
            <w:bookmarkStart w:id="1762" w:name="_PERM_MCCTEMPBM_CRPT75280073___7" w:colFirst="0" w:colLast="2"/>
            <w:bookmarkEnd w:id="1761"/>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9F4724">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9F4724">
            <w:pPr>
              <w:pStyle w:val="TAL"/>
              <w:rPr>
                <w:rFonts w:cs="Arial"/>
                <w:szCs w:val="18"/>
              </w:rPr>
            </w:pPr>
            <w:r>
              <w:rPr>
                <w:rFonts w:cs="Arial"/>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9F4724">
            <w:pPr>
              <w:pStyle w:val="TAL"/>
              <w:rPr>
                <w:lang w:eastAsia="zh-CN"/>
              </w:rPr>
            </w:pPr>
            <w:bookmarkStart w:id="1763" w:name="_PERM_MCCTEMPBM_CRPT75280074___7" w:colFirst="0" w:colLast="2"/>
            <w:bookmarkEnd w:id="1762"/>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9F4724">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9F4724">
            <w:pPr>
              <w:pStyle w:val="TAL"/>
              <w:rPr>
                <w:rFonts w:cs="Arial"/>
                <w:szCs w:val="18"/>
              </w:rPr>
            </w:pPr>
            <w:r>
              <w:rPr>
                <w:rFonts w:cs="Arial"/>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9F4724">
            <w:pPr>
              <w:pStyle w:val="TAL"/>
              <w:rPr>
                <w:lang w:eastAsia="zh-CN"/>
              </w:rPr>
            </w:pPr>
            <w:bookmarkStart w:id="1764" w:name="_PERM_MCCTEMPBM_CRPT75280075___7" w:colFirst="0" w:colLast="2"/>
            <w:bookmarkEnd w:id="1763"/>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9F4724">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9F4724">
            <w:pPr>
              <w:pStyle w:val="TAL"/>
              <w:rPr>
                <w:rFonts w:cs="Arial"/>
                <w:szCs w:val="18"/>
              </w:rPr>
            </w:pPr>
            <w: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9F4724">
            <w:pPr>
              <w:pStyle w:val="TAL"/>
            </w:pPr>
            <w:bookmarkStart w:id="1765" w:name="_PERM_MCCTEMPBM_CRPT75280076___7" w:colFirst="0" w:colLast="1"/>
            <w:bookmarkEnd w:id="1764"/>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9F4724">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9F4724">
            <w:pPr>
              <w:pStyle w:val="TAL"/>
              <w:rPr>
                <w:rFonts w:cs="Arial"/>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9F4724">
            <w:pPr>
              <w:pStyle w:val="TAL"/>
            </w:pPr>
            <w:bookmarkStart w:id="1766" w:name="_PERM_MCCTEMPBM_CRPT75280077___7" w:colFirst="0" w:colLast="1"/>
            <w:bookmarkEnd w:id="1765"/>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9F4724">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9F4724">
            <w:pPr>
              <w:pStyle w:val="TAL"/>
              <w:rPr>
                <w:rFonts w:cs="Arial"/>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9F4724">
            <w:pPr>
              <w:pStyle w:val="TAL"/>
            </w:pPr>
            <w:bookmarkStart w:id="1767" w:name="_PERM_MCCTEMPBM_CRPT75280078___7" w:colFirst="0" w:colLast="1"/>
            <w:bookmarkEnd w:id="1766"/>
            <w: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9F4724">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9F4724">
            <w:pPr>
              <w:pStyle w:val="TAL"/>
              <w:rPr>
                <w:rFonts w:cs="Arial"/>
                <w:szCs w:val="18"/>
              </w:rPr>
            </w:pPr>
          </w:p>
        </w:tc>
      </w:tr>
      <w:bookmarkEnd w:id="1767"/>
    </w:tbl>
    <w:p w14:paraId="275E9C22" w14:textId="77777777" w:rsidR="00B506DF" w:rsidRDefault="00B506DF" w:rsidP="00B506DF"/>
    <w:p w14:paraId="73B3DFAB" w14:textId="77777777" w:rsidR="00CA62AF" w:rsidRDefault="00525D1B">
      <w:pPr>
        <w:pStyle w:val="Heading4"/>
        <w:rPr>
          <w:lang w:val="en-US"/>
        </w:rPr>
      </w:pPr>
      <w:bookmarkStart w:id="1768" w:name="_Toc192875542"/>
      <w:bookmarkStart w:id="1769" w:name="_Toc209530065"/>
      <w:bookmarkStart w:id="1770" w:name="_Toc219199351"/>
      <w:r>
        <w:rPr>
          <w:lang w:val="en-US"/>
        </w:rPr>
        <w:t>5.1.6.2</w:t>
      </w:r>
      <w:r>
        <w:rPr>
          <w:lang w:val="en-US"/>
        </w:rPr>
        <w:tab/>
        <w:t>Structured data types</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68"/>
      <w:bookmarkEnd w:id="1769"/>
      <w:bookmarkEnd w:id="1770"/>
    </w:p>
    <w:p w14:paraId="5698A293" w14:textId="77777777" w:rsidR="00CA62AF" w:rsidRDefault="00525D1B">
      <w:pPr>
        <w:pStyle w:val="Heading5"/>
      </w:pPr>
      <w:bookmarkStart w:id="1771" w:name="_Toc97037309"/>
      <w:bookmarkStart w:id="1772" w:name="_Toc112939445"/>
      <w:bookmarkStart w:id="1773" w:name="_Toc73041732"/>
      <w:bookmarkStart w:id="1774" w:name="_Toc81244793"/>
      <w:bookmarkStart w:id="1775" w:name="_Toc120683306"/>
      <w:bookmarkStart w:id="1776" w:name="_Toc89426268"/>
      <w:bookmarkStart w:id="1777" w:name="_Toc114134826"/>
      <w:bookmarkStart w:id="1778" w:name="_Toc100953726"/>
      <w:bookmarkStart w:id="1779" w:name="_Toc94033153"/>
      <w:bookmarkStart w:id="1780" w:name="_Toc72784186"/>
      <w:bookmarkStart w:id="1781" w:name="_Toc120683494"/>
      <w:bookmarkStart w:id="1782" w:name="_Toc97193093"/>
      <w:bookmarkStart w:id="1783" w:name="_Toc88645356"/>
      <w:bookmarkStart w:id="1784" w:name="_Toc104547377"/>
      <w:bookmarkStart w:id="1785" w:name="_Toc133435011"/>
      <w:bookmarkStart w:id="1786" w:name="_Toc138690844"/>
      <w:bookmarkStart w:id="1787" w:name="_Toc151749574"/>
      <w:bookmarkStart w:id="1788" w:name="_Toc170161136"/>
      <w:bookmarkStart w:id="1789" w:name="_Toc175850806"/>
      <w:bookmarkStart w:id="1790" w:name="_Toc180480401"/>
      <w:bookmarkStart w:id="1791" w:name="_Toc185518006"/>
      <w:bookmarkStart w:id="1792" w:name="_Toc192875543"/>
      <w:bookmarkStart w:id="1793" w:name="_Toc209530066"/>
      <w:bookmarkStart w:id="1794" w:name="_Toc219199352"/>
      <w:r>
        <w:t>5.1.6.2.1</w:t>
      </w:r>
      <w:r>
        <w:tab/>
        <w:t>Introduction</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38A1BA31" w14:textId="77777777" w:rsidR="00CA62AF" w:rsidRDefault="00525D1B">
      <w:r>
        <w:t>This clause defines the structures to be used in resource representations.</w:t>
      </w:r>
    </w:p>
    <w:p w14:paraId="5A787291" w14:textId="77777777" w:rsidR="00373D41" w:rsidRDefault="00373D41" w:rsidP="005174C5">
      <w:pPr>
        <w:pStyle w:val="Heading5"/>
      </w:pPr>
      <w:bookmarkStart w:id="1795" w:name="_Toc112939446"/>
      <w:bookmarkStart w:id="1796" w:name="_Toc120683495"/>
      <w:bookmarkStart w:id="1797" w:name="_Toc94033154"/>
      <w:bookmarkStart w:id="1798" w:name="_Toc120683307"/>
      <w:bookmarkStart w:id="1799" w:name="_Toc114134827"/>
      <w:bookmarkStart w:id="1800" w:name="_Toc88645357"/>
      <w:bookmarkStart w:id="1801" w:name="_Toc104547378"/>
      <w:bookmarkStart w:id="1802" w:name="_Toc97193094"/>
      <w:bookmarkStart w:id="1803" w:name="_Toc89426269"/>
      <w:bookmarkStart w:id="1804" w:name="_Toc97037310"/>
      <w:bookmarkStart w:id="1805" w:name="_Toc100953727"/>
      <w:bookmarkStart w:id="1806" w:name="_Toc133435012"/>
      <w:bookmarkStart w:id="1807" w:name="_Toc138690845"/>
      <w:bookmarkStart w:id="1808" w:name="_Toc151749575"/>
      <w:bookmarkStart w:id="1809" w:name="_Toc170161137"/>
      <w:bookmarkStart w:id="1810" w:name="_Toc175850807"/>
      <w:bookmarkStart w:id="1811" w:name="_Toc73041733"/>
      <w:bookmarkStart w:id="1812" w:name="_Toc81244794"/>
      <w:bookmarkStart w:id="1813" w:name="_Toc72784187"/>
      <w:bookmarkStart w:id="1814" w:name="_Toc89426270"/>
      <w:bookmarkStart w:id="1815" w:name="_Toc73041734"/>
      <w:bookmarkStart w:id="1816" w:name="_Toc81244795"/>
      <w:bookmarkStart w:id="1817" w:name="_Toc88645358"/>
      <w:bookmarkStart w:id="1818" w:name="_Toc97193095"/>
      <w:bookmarkStart w:id="1819" w:name="_Toc112939447"/>
      <w:bookmarkStart w:id="1820" w:name="_Toc114134828"/>
      <w:bookmarkStart w:id="1821" w:name="_Toc72784188"/>
      <w:bookmarkStart w:id="1822" w:name="_Toc120683496"/>
      <w:bookmarkStart w:id="1823" w:name="_Toc94033155"/>
      <w:bookmarkStart w:id="1824" w:name="_Toc100953728"/>
      <w:bookmarkStart w:id="1825" w:name="_Toc97037311"/>
      <w:bookmarkStart w:id="1826" w:name="_Toc120683308"/>
      <w:bookmarkStart w:id="1827" w:name="_Toc104547379"/>
      <w:bookmarkStart w:id="1828" w:name="_Toc133435013"/>
      <w:bookmarkStart w:id="1829" w:name="_Toc138690846"/>
      <w:bookmarkStart w:id="1830" w:name="_Toc151749576"/>
      <w:bookmarkStart w:id="1831" w:name="_Toc170161138"/>
      <w:bookmarkStart w:id="1832" w:name="_Toc175850808"/>
      <w:bookmarkStart w:id="1833" w:name="_Toc180480403"/>
      <w:bookmarkStart w:id="1834" w:name="_Toc219199353"/>
      <w:r w:rsidRPr="005174C5">
        <w:t>5.1.6.2.2</w:t>
      </w:r>
      <w:r w:rsidRPr="005174C5">
        <w:tab/>
        <w:t>Type: MfafConfiguration</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34"/>
      <w:r w:rsidRPr="005174C5">
        <w:t xml:space="preserve"> </w:t>
      </w:r>
      <w:bookmarkEnd w:id="1811"/>
      <w:bookmarkEnd w:id="1812"/>
      <w:bookmarkEnd w:id="1813"/>
    </w:p>
    <w:p w14:paraId="59D01524" w14:textId="77777777" w:rsidR="00373D41" w:rsidRDefault="00373D41" w:rsidP="009F4724">
      <w:pPr>
        <w:pStyle w:val="TH"/>
      </w:pPr>
      <w:bookmarkStart w:id="1835"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1836"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1837" w:name="_PERM_MCCTEMPBM_CRPT75280081___7"/>
            <w:r>
              <w:t>Cardinality</w:t>
            </w:r>
            <w:bookmarkEnd w:id="1837"/>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1838" w:name="_PERM_MCCTEMPBM_CRPT75280083___7" w:colFirst="0" w:colLast="0"/>
            <w:bookmarkStart w:id="1839" w:name="_PERM_MCCTEMPBM_CRPT75280085___7" w:colFirst="3" w:colLast="3"/>
            <w:bookmarkEnd w:id="1835"/>
            <w:bookmarkEnd w:id="1836"/>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1840" w:name="_PERM_MCCTEMPBM_CRPT75280084___4"/>
            <w:r>
              <w:t>C</w:t>
            </w:r>
            <w:bookmarkEnd w:id="1840"/>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1841" w:name="_PERM_MCCTEMPBM_CRPT75280086___7" w:colFirst="0" w:colLast="0"/>
            <w:bookmarkStart w:id="1842" w:name="_PERM_MCCTEMPBM_CRPT75280088___7" w:colFirst="3" w:colLast="4"/>
            <w:bookmarkEnd w:id="1838"/>
            <w:bookmarkEnd w:id="1839"/>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1843" w:name="_PERM_MCCTEMPBM_CRPT75280087___4"/>
            <w:r>
              <w:t>C</w:t>
            </w:r>
            <w:bookmarkEnd w:id="1843"/>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1841"/>
      <w:bookmarkEnd w:id="1842"/>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844" w:name="_Toc185518007"/>
      <w:bookmarkStart w:id="1845" w:name="_Toc192875544"/>
      <w:bookmarkStart w:id="1846" w:name="_Toc209530067"/>
      <w:bookmarkStart w:id="1847" w:name="_Toc219199354"/>
      <w:r>
        <w:lastRenderedPageBreak/>
        <w:t>5.1.6.2.3</w:t>
      </w:r>
      <w:r>
        <w:tab/>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t>Type: MessageConfiguration</w:t>
      </w:r>
      <w:bookmarkEnd w:id="1828"/>
      <w:bookmarkEnd w:id="1829"/>
      <w:bookmarkEnd w:id="1830"/>
      <w:bookmarkEnd w:id="1831"/>
      <w:bookmarkEnd w:id="1832"/>
      <w:bookmarkEnd w:id="1833"/>
      <w:bookmarkEnd w:id="1844"/>
      <w:bookmarkEnd w:id="1845"/>
      <w:bookmarkEnd w:id="1846"/>
      <w:bookmarkEnd w:id="1847"/>
      <w:r>
        <w:tab/>
      </w:r>
      <w:r>
        <w:tab/>
      </w:r>
    </w:p>
    <w:p w14:paraId="5C9A597B" w14:textId="77777777" w:rsidR="00CA62AF" w:rsidRDefault="00525D1B">
      <w:pPr>
        <w:pStyle w:val="TH"/>
      </w:pPr>
      <w:bookmarkStart w:id="1848" w:name="_Toc94033156"/>
      <w:bookmarkStart w:id="1849" w:name="_Toc88645359"/>
      <w:bookmarkStart w:id="1850" w:name="_Toc89426271"/>
      <w:bookmarkStart w:id="1851" w:name="_Toc104547380"/>
      <w:bookmarkStart w:id="1852" w:name="_Toc97037312"/>
      <w:bookmarkStart w:id="1853" w:name="_Toc120683309"/>
      <w:bookmarkStart w:id="1854" w:name="_Toc100953729"/>
      <w:bookmarkStart w:id="1855" w:name="_Toc97193096"/>
      <w:bookmarkStart w:id="1856" w:name="_Toc112939448"/>
      <w:bookmarkStart w:id="1857" w:name="_Toc114134829"/>
      <w:bookmarkStart w:id="1858"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1859" w:name="_PERM_MCCTEMPBM_CRPT75280089___4"/>
            <w:r>
              <w:t>Cardinality</w:t>
            </w:r>
            <w:bookmarkEnd w:id="1859"/>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ＭＳ 明朝"/>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Heading5"/>
      </w:pPr>
      <w:bookmarkStart w:id="1860" w:name="_Toc133435014"/>
      <w:bookmarkStart w:id="1861" w:name="_Toc138690847"/>
      <w:bookmarkStart w:id="1862" w:name="_Toc151749577"/>
      <w:bookmarkStart w:id="1863" w:name="_Toc170161139"/>
      <w:bookmarkStart w:id="1864" w:name="_Toc175850809"/>
      <w:bookmarkStart w:id="1865" w:name="_Toc180480404"/>
      <w:bookmarkStart w:id="1866" w:name="_Toc185518008"/>
      <w:bookmarkStart w:id="1867" w:name="_Toc192875545"/>
      <w:bookmarkStart w:id="1868" w:name="_Toc209530068"/>
      <w:bookmarkStart w:id="1869" w:name="_Toc219199355"/>
      <w:r>
        <w:t>5.1.6.2.4</w:t>
      </w:r>
      <w:r>
        <w:tab/>
        <w:t xml:space="preserve">Type: </w:t>
      </w:r>
      <w:r>
        <w:rPr>
          <w:lang w:val="en-US" w:eastAsia="zh-CN"/>
        </w:rPr>
        <w:t>MfafNotiInfo</w:t>
      </w:r>
      <w:bookmarkEnd w:id="1848"/>
      <w:bookmarkEnd w:id="1849"/>
      <w:bookmarkEnd w:id="1850"/>
      <w:bookmarkEnd w:id="1851"/>
      <w:bookmarkEnd w:id="1852"/>
      <w:bookmarkEnd w:id="1853"/>
      <w:bookmarkEnd w:id="1854"/>
      <w:bookmarkEnd w:id="1855"/>
      <w:bookmarkEnd w:id="1856"/>
      <w:bookmarkEnd w:id="1857"/>
      <w:bookmarkEnd w:id="1858"/>
      <w:bookmarkEnd w:id="1860"/>
      <w:bookmarkEnd w:id="1861"/>
      <w:bookmarkEnd w:id="1862"/>
      <w:bookmarkEnd w:id="1863"/>
      <w:bookmarkEnd w:id="1864"/>
      <w:bookmarkEnd w:id="1865"/>
      <w:bookmarkEnd w:id="1866"/>
      <w:bookmarkEnd w:id="1867"/>
      <w:bookmarkEnd w:id="1868"/>
      <w:bookmarkEnd w:id="1869"/>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1870" w:name="_PERM_MCCTEMPBM_CRPT75280091___4"/>
            <w:r>
              <w:t>Cardinality</w:t>
            </w:r>
            <w:bookmarkEnd w:id="1870"/>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Heading5"/>
      </w:pPr>
      <w:bookmarkStart w:id="1871" w:name="_Toc73041735"/>
      <w:bookmarkStart w:id="1872" w:name="_Toc72784189"/>
      <w:bookmarkStart w:id="1873" w:name="_Toc97193097"/>
      <w:bookmarkStart w:id="1874" w:name="_Toc89426272"/>
      <w:bookmarkStart w:id="1875" w:name="_Toc81244796"/>
      <w:bookmarkStart w:id="1876" w:name="_Toc97037313"/>
      <w:bookmarkStart w:id="1877" w:name="_Toc100953730"/>
      <w:bookmarkStart w:id="1878" w:name="_Toc88645360"/>
      <w:bookmarkStart w:id="1879" w:name="_Toc94033157"/>
      <w:bookmarkStart w:id="1880" w:name="_Toc112939449"/>
      <w:bookmarkStart w:id="1881" w:name="_Toc120683310"/>
      <w:bookmarkStart w:id="1882" w:name="_Toc104547381"/>
      <w:bookmarkStart w:id="1883" w:name="_Toc114134830"/>
      <w:bookmarkStart w:id="1884" w:name="_Toc120683498"/>
      <w:bookmarkStart w:id="1885" w:name="_Toc133435015"/>
      <w:bookmarkStart w:id="1886" w:name="_Toc138690848"/>
      <w:bookmarkStart w:id="1887" w:name="_Toc151749578"/>
      <w:bookmarkStart w:id="1888" w:name="_Toc170161140"/>
      <w:bookmarkStart w:id="1889" w:name="_Toc175850810"/>
      <w:bookmarkStart w:id="1890" w:name="_Toc180480405"/>
      <w:bookmarkStart w:id="1891" w:name="_Toc185518009"/>
      <w:bookmarkStart w:id="1892" w:name="_Toc219199356"/>
      <w:r w:rsidRPr="005174C5">
        <w:lastRenderedPageBreak/>
        <w:t>5.1.6.2.5</w:t>
      </w:r>
      <w:r w:rsidRPr="005174C5">
        <w:tab/>
        <w:t>Type: MfafTransferInfo</w:t>
      </w:r>
      <w:bookmarkEnd w:id="1892"/>
      <w:r w:rsidRPr="005174C5">
        <w:t xml:space="preserve"> </w:t>
      </w:r>
    </w:p>
    <w:p w14:paraId="7A1EC8F5" w14:textId="77777777" w:rsidR="00B506DF" w:rsidRDefault="00B506DF" w:rsidP="009F4724">
      <w:pPr>
        <w:pStyle w:val="TH"/>
      </w:pPr>
      <w:bookmarkStart w:id="1893"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1894"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1895" w:name="_PERM_MCCTEMPBM_CRPT75280094___7"/>
            <w:r>
              <w:t>Cardinality</w:t>
            </w:r>
            <w:bookmarkEnd w:id="1895"/>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1896" w:name="_PERM_MCCTEMPBM_CRPT75280096___7" w:colFirst="0" w:colLast="0"/>
            <w:bookmarkStart w:id="1897" w:name="_PERM_MCCTEMPBM_CRPT75280098___7" w:colFirst="3" w:colLast="3"/>
            <w:bookmarkEnd w:id="1893"/>
            <w:bookmarkEnd w:id="1894"/>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1898" w:name="_PERM_MCCTEMPBM_CRPT75280097___4"/>
            <w:r>
              <w:t>C</w:t>
            </w:r>
            <w:bookmarkEnd w:id="1898"/>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1899" w:name="_PERM_MCCTEMPBM_CRPT75280099___7" w:colFirst="0" w:colLast="0"/>
            <w:bookmarkStart w:id="1900" w:name="_PERM_MCCTEMPBM_CRPT75280101___7" w:colFirst="3" w:colLast="3"/>
            <w:bookmarkEnd w:id="1896"/>
            <w:bookmarkEnd w:id="1897"/>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1901" w:name="_PERM_MCCTEMPBM_CRPT75280100___4"/>
            <w:r>
              <w:t>C</w:t>
            </w:r>
            <w:bookmarkEnd w:id="1901"/>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1902" w:name="_PERM_MCCTEMPBM_CRPT75280102___7" w:colFirst="0" w:colLast="0"/>
            <w:bookmarkStart w:id="1903" w:name="_PERM_MCCTEMPBM_CRPT75280104___7" w:colFirst="3" w:colLast="3"/>
            <w:bookmarkEnd w:id="1899"/>
            <w:bookmarkEnd w:id="1900"/>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1904" w:name="_PERM_MCCTEMPBM_CRPT75280103___4"/>
            <w:r>
              <w:t>M</w:t>
            </w:r>
            <w:bookmarkEnd w:id="1904"/>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1905" w:name="_PERM_MCCTEMPBM_CRPT75280105___7" w:colFirst="0" w:colLast="0"/>
            <w:bookmarkStart w:id="1906" w:name="_PERM_MCCTEMPBM_CRPT75280107___7" w:colFirst="3" w:colLast="4"/>
            <w:bookmarkEnd w:id="1902"/>
            <w:bookmarkEnd w:id="1903"/>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1907" w:name="_PERM_MCCTEMPBM_CRPT75280106___4"/>
            <w:r>
              <w:t>C</w:t>
            </w:r>
            <w:bookmarkEnd w:id="1907"/>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1908" w:name="_PERM_MCCTEMPBM_CRPT75280108___7" w:colFirst="0" w:colLast="0"/>
            <w:bookmarkStart w:id="1909" w:name="_PERM_MCCTEMPBM_CRPT75280110___7" w:colFirst="3" w:colLast="3"/>
            <w:bookmarkEnd w:id="1905"/>
            <w:bookmarkEnd w:id="1906"/>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1910" w:name="_PERM_MCCTEMPBM_CRPT75280109___4"/>
            <w:r>
              <w:t>C</w:t>
            </w:r>
            <w:bookmarkEnd w:id="1910"/>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1911" w:name="_PERM_MCCTEMPBM_CRPT75280111___7" w:colFirst="0" w:colLast="0"/>
            <w:bookmarkStart w:id="1912" w:name="_PERM_MCCTEMPBM_CRPT75280113___7" w:colFirst="3" w:colLast="3"/>
            <w:bookmarkEnd w:id="1908"/>
            <w:bookmarkEnd w:id="1909"/>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1913" w:name="_PERM_MCCTEMPBM_CRPT75280112___4"/>
            <w:r>
              <w:t>C</w:t>
            </w:r>
            <w:bookmarkEnd w:id="1913"/>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1911"/>
      <w:bookmarkEnd w:id="1912"/>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Heading5"/>
      </w:pPr>
      <w:bookmarkStart w:id="1914" w:name="_Toc219199357"/>
      <w:r w:rsidRPr="005174C5">
        <w:lastRenderedPageBreak/>
        <w:t>5.1.6.2.6</w:t>
      </w:r>
      <w:r w:rsidRPr="005174C5">
        <w:tab/>
        <w:t>Type: TargetMfafNotiInfo</w:t>
      </w:r>
      <w:bookmarkEnd w:id="1914"/>
      <w:r w:rsidRPr="005174C5">
        <w:t xml:space="preserve"> </w:t>
      </w:r>
    </w:p>
    <w:p w14:paraId="0B4FE252" w14:textId="3C50E9C9" w:rsidR="00B506DF" w:rsidRDefault="00B506DF" w:rsidP="009F4724">
      <w:pPr>
        <w:pStyle w:val="TH"/>
      </w:pPr>
      <w:bookmarkStart w:id="1915"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1916"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1917" w:name="_PERM_MCCTEMPBM_CRPT75280116___7"/>
            <w:r>
              <w:t>Cardinality</w:t>
            </w:r>
            <w:bookmarkEnd w:id="1917"/>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1915"/>
      <w:bookmarkEnd w:id="1916"/>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1918" w:name="_PERM_MCCTEMPBM_CRPT75280118___4"/>
            <w:r>
              <w:t>M</w:t>
            </w:r>
            <w:bookmarkEnd w:id="1918"/>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Heading4"/>
        <w:rPr>
          <w:lang w:val="en-US"/>
        </w:rPr>
      </w:pPr>
      <w:bookmarkStart w:id="1919" w:name="_Toc192875546"/>
      <w:bookmarkStart w:id="1920" w:name="_Toc209530069"/>
      <w:bookmarkStart w:id="1921" w:name="_Toc219199358"/>
      <w:r>
        <w:rPr>
          <w:lang w:val="en-US"/>
        </w:rPr>
        <w:t>5.1.6.3</w:t>
      </w:r>
      <w:r>
        <w:rPr>
          <w:lang w:val="en-US"/>
        </w:rPr>
        <w:tab/>
        <w:t>Simple data types and enumerations</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919"/>
      <w:bookmarkEnd w:id="1920"/>
      <w:bookmarkEnd w:id="1921"/>
    </w:p>
    <w:p w14:paraId="79FC0173" w14:textId="77777777" w:rsidR="00CA62AF" w:rsidRDefault="00525D1B">
      <w:pPr>
        <w:pStyle w:val="Heading5"/>
      </w:pPr>
      <w:bookmarkStart w:id="1922" w:name="_Toc72784190"/>
      <w:bookmarkStart w:id="1923" w:name="_Toc73041736"/>
      <w:bookmarkStart w:id="1924" w:name="_Toc120683499"/>
      <w:bookmarkStart w:id="1925" w:name="_Toc97193098"/>
      <w:bookmarkStart w:id="1926" w:name="_Toc104547382"/>
      <w:bookmarkStart w:id="1927" w:name="_Toc81244797"/>
      <w:bookmarkStart w:id="1928" w:name="_Toc88645361"/>
      <w:bookmarkStart w:id="1929" w:name="_Toc100953731"/>
      <w:bookmarkStart w:id="1930" w:name="_Toc89426273"/>
      <w:bookmarkStart w:id="1931" w:name="_Toc112939450"/>
      <w:bookmarkStart w:id="1932" w:name="_Toc97037314"/>
      <w:bookmarkStart w:id="1933" w:name="_Toc120683311"/>
      <w:bookmarkStart w:id="1934" w:name="_Toc94033158"/>
      <w:bookmarkStart w:id="1935" w:name="_Toc114134831"/>
      <w:bookmarkStart w:id="1936" w:name="_Toc133435016"/>
      <w:bookmarkStart w:id="1937" w:name="_Toc138690849"/>
      <w:bookmarkStart w:id="1938" w:name="_Toc151749579"/>
      <w:bookmarkStart w:id="1939" w:name="_Toc170161141"/>
      <w:bookmarkStart w:id="1940" w:name="_Toc175850811"/>
      <w:bookmarkStart w:id="1941" w:name="_Toc180480406"/>
      <w:bookmarkStart w:id="1942" w:name="_Toc185518010"/>
      <w:bookmarkStart w:id="1943" w:name="_Toc192875547"/>
      <w:bookmarkStart w:id="1944" w:name="_Toc209530070"/>
      <w:bookmarkStart w:id="1945" w:name="_Toc219199359"/>
      <w:r>
        <w:t>5.1.6.3.1</w:t>
      </w:r>
      <w:r>
        <w:tab/>
        <w:t>Introduction</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Heading5"/>
      </w:pPr>
      <w:bookmarkStart w:id="1946" w:name="_Toc97193099"/>
      <w:bookmarkStart w:id="1947" w:name="_Toc73041737"/>
      <w:bookmarkStart w:id="1948" w:name="_Toc72784191"/>
      <w:bookmarkStart w:id="1949" w:name="_Toc88645362"/>
      <w:bookmarkStart w:id="1950" w:name="_Toc81244798"/>
      <w:bookmarkStart w:id="1951" w:name="_Toc94033159"/>
      <w:bookmarkStart w:id="1952" w:name="_Toc89426274"/>
      <w:bookmarkStart w:id="1953" w:name="_Toc97037315"/>
      <w:bookmarkStart w:id="1954" w:name="_Toc100953732"/>
      <w:bookmarkStart w:id="1955" w:name="_Toc120683312"/>
      <w:bookmarkStart w:id="1956" w:name="_Toc112939451"/>
      <w:bookmarkStart w:id="1957" w:name="_Toc114134832"/>
      <w:bookmarkStart w:id="1958" w:name="_Toc104547383"/>
      <w:bookmarkStart w:id="1959" w:name="_Toc120683500"/>
      <w:bookmarkStart w:id="1960" w:name="_Toc133435017"/>
      <w:bookmarkStart w:id="1961" w:name="_Toc138690850"/>
      <w:bookmarkStart w:id="1962" w:name="_Toc151749580"/>
      <w:bookmarkStart w:id="1963" w:name="_Toc170161142"/>
      <w:bookmarkStart w:id="1964" w:name="_Toc175850812"/>
      <w:bookmarkStart w:id="1965" w:name="_Toc180480407"/>
      <w:bookmarkStart w:id="1966" w:name="_Toc185518011"/>
      <w:bookmarkStart w:id="1967" w:name="_Toc192875548"/>
      <w:bookmarkStart w:id="1968" w:name="_Toc209530071"/>
      <w:bookmarkStart w:id="1969" w:name="_Toc219199360"/>
      <w:r>
        <w:t>5.1.6.3.2</w:t>
      </w:r>
      <w:r>
        <w:tab/>
        <w:t>Simple data types</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Heading4"/>
        <w:rPr>
          <w:lang w:eastAsia="zh-CN"/>
        </w:rPr>
      </w:pPr>
      <w:bookmarkStart w:id="1970" w:name="_Toc120683501"/>
      <w:bookmarkStart w:id="1971" w:name="_Toc89426277"/>
      <w:bookmarkStart w:id="1972" w:name="_Toc72784194"/>
      <w:bookmarkStart w:id="1973" w:name="_Toc97193100"/>
      <w:bookmarkStart w:id="1974" w:name="_Toc97037316"/>
      <w:bookmarkStart w:id="1975" w:name="_Toc88645365"/>
      <w:bookmarkStart w:id="1976" w:name="_Toc104547384"/>
      <w:bookmarkStart w:id="1977" w:name="_Toc73041740"/>
      <w:bookmarkStart w:id="1978" w:name="_Toc114134833"/>
      <w:bookmarkStart w:id="1979" w:name="_Toc120683313"/>
      <w:bookmarkStart w:id="1980" w:name="_Toc100953733"/>
      <w:bookmarkStart w:id="1981" w:name="_Toc112939452"/>
      <w:bookmarkStart w:id="1982" w:name="_Toc81244801"/>
      <w:bookmarkStart w:id="1983" w:name="_Toc94033160"/>
      <w:bookmarkStart w:id="1984" w:name="_Toc133435018"/>
      <w:bookmarkStart w:id="1985" w:name="_Toc138690851"/>
      <w:bookmarkStart w:id="1986" w:name="_Toc151749581"/>
      <w:bookmarkStart w:id="1987" w:name="_Toc170161143"/>
      <w:bookmarkStart w:id="1988" w:name="_Toc175850813"/>
      <w:bookmarkStart w:id="1989" w:name="_Toc180480408"/>
      <w:bookmarkStart w:id="1990" w:name="_Toc185518012"/>
      <w:bookmarkStart w:id="1991" w:name="_Toc192875549"/>
      <w:bookmarkStart w:id="1992" w:name="_Toc209530072"/>
      <w:bookmarkStart w:id="1993" w:name="_Toc21919936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Heading4"/>
      </w:pPr>
      <w:bookmarkStart w:id="1994" w:name="_Toc89426280"/>
      <w:bookmarkStart w:id="1995" w:name="_Toc73041743"/>
      <w:bookmarkStart w:id="1996" w:name="_Toc88645368"/>
      <w:bookmarkStart w:id="1997" w:name="_Toc72784197"/>
      <w:bookmarkStart w:id="1998" w:name="_Toc81244804"/>
      <w:bookmarkStart w:id="1999" w:name="_Toc94033161"/>
      <w:bookmarkStart w:id="2000" w:name="_Toc97037317"/>
      <w:bookmarkStart w:id="2001" w:name="_Toc104547385"/>
      <w:bookmarkStart w:id="2002" w:name="_Toc100953734"/>
      <w:bookmarkStart w:id="2003" w:name="_Toc97193101"/>
      <w:bookmarkStart w:id="2004" w:name="_Toc114134834"/>
      <w:bookmarkStart w:id="2005" w:name="_Toc112939453"/>
      <w:bookmarkStart w:id="2006" w:name="_Toc120683502"/>
      <w:bookmarkStart w:id="2007" w:name="_Toc120683314"/>
      <w:bookmarkStart w:id="2008" w:name="_Toc133435019"/>
      <w:bookmarkStart w:id="2009" w:name="_Toc138690852"/>
      <w:bookmarkStart w:id="2010" w:name="_Toc151749582"/>
      <w:bookmarkStart w:id="2011" w:name="_Toc170161144"/>
      <w:bookmarkStart w:id="2012" w:name="_Toc175850814"/>
      <w:bookmarkStart w:id="2013" w:name="_Toc180480409"/>
      <w:bookmarkStart w:id="2014" w:name="_Toc185518013"/>
      <w:bookmarkStart w:id="2015" w:name="_Toc192875550"/>
      <w:bookmarkStart w:id="2016" w:name="_Toc209530073"/>
      <w:bookmarkStart w:id="2017" w:name="_Toc219199362"/>
      <w:r>
        <w:t>5.1.6.5</w:t>
      </w:r>
      <w:r>
        <w:tab/>
        <w:t>Binary data</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Heading3"/>
      </w:pPr>
      <w:bookmarkStart w:id="2018" w:name="_Toc89426282"/>
      <w:bookmarkStart w:id="2019" w:name="_Toc97037318"/>
      <w:bookmarkStart w:id="2020" w:name="_Toc94033162"/>
      <w:bookmarkStart w:id="2021" w:name="_Toc112939454"/>
      <w:bookmarkStart w:id="2022" w:name="_Toc72784199"/>
      <w:bookmarkStart w:id="2023" w:name="_Toc100953735"/>
      <w:bookmarkStart w:id="2024" w:name="_Toc81244806"/>
      <w:bookmarkStart w:id="2025" w:name="_Toc104547386"/>
      <w:bookmarkStart w:id="2026" w:name="_Toc88645370"/>
      <w:bookmarkStart w:id="2027" w:name="_Toc97193102"/>
      <w:bookmarkStart w:id="2028" w:name="_Toc114134835"/>
      <w:bookmarkStart w:id="2029" w:name="_Toc73041745"/>
      <w:bookmarkStart w:id="2030" w:name="_Toc120683503"/>
      <w:bookmarkStart w:id="2031" w:name="_Toc120683315"/>
      <w:bookmarkStart w:id="2032" w:name="_Toc133435020"/>
      <w:bookmarkStart w:id="2033" w:name="_Toc138690853"/>
      <w:bookmarkStart w:id="2034" w:name="_Toc151749583"/>
      <w:bookmarkStart w:id="2035" w:name="_Toc170161145"/>
      <w:bookmarkStart w:id="2036" w:name="_Toc175850815"/>
      <w:bookmarkStart w:id="2037" w:name="_Toc180480410"/>
      <w:bookmarkStart w:id="2038" w:name="_Toc185518014"/>
      <w:bookmarkStart w:id="2039" w:name="_Toc192875551"/>
      <w:bookmarkStart w:id="2040" w:name="_Toc209530074"/>
      <w:bookmarkStart w:id="2041" w:name="_Toc219199363"/>
      <w:r>
        <w:t>5.1.7</w:t>
      </w:r>
      <w:r>
        <w:tab/>
        <w:t>Error Handling</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221AC5B3" w14:textId="77777777" w:rsidR="00CA62AF" w:rsidRDefault="00525D1B">
      <w:pPr>
        <w:pStyle w:val="Heading4"/>
      </w:pPr>
      <w:bookmarkStart w:id="2042" w:name="_Toc73041746"/>
      <w:bookmarkStart w:id="2043" w:name="_Toc72784200"/>
      <w:bookmarkStart w:id="2044" w:name="_Toc104547387"/>
      <w:bookmarkStart w:id="2045" w:name="_Toc120683316"/>
      <w:bookmarkStart w:id="2046" w:name="_Toc94033163"/>
      <w:bookmarkStart w:id="2047" w:name="_Toc97193103"/>
      <w:bookmarkStart w:id="2048" w:name="_Toc114134836"/>
      <w:bookmarkStart w:id="2049" w:name="_Toc100953736"/>
      <w:bookmarkStart w:id="2050" w:name="_Toc120683504"/>
      <w:bookmarkStart w:id="2051" w:name="_Toc97037319"/>
      <w:bookmarkStart w:id="2052" w:name="_Toc112939455"/>
      <w:bookmarkStart w:id="2053" w:name="_Toc81244807"/>
      <w:bookmarkStart w:id="2054" w:name="_Toc89426283"/>
      <w:bookmarkStart w:id="2055" w:name="_Toc88645371"/>
      <w:bookmarkStart w:id="2056" w:name="_Toc133435021"/>
      <w:bookmarkStart w:id="2057" w:name="_Toc138690854"/>
      <w:bookmarkStart w:id="2058" w:name="_Toc151749584"/>
      <w:bookmarkStart w:id="2059" w:name="_Toc170161146"/>
      <w:bookmarkStart w:id="2060" w:name="_Toc175850816"/>
      <w:bookmarkStart w:id="2061" w:name="_Toc180480411"/>
      <w:bookmarkStart w:id="2062" w:name="_Toc185518015"/>
      <w:bookmarkStart w:id="2063" w:name="_Toc192875552"/>
      <w:bookmarkStart w:id="2064" w:name="_Toc209530075"/>
      <w:bookmarkStart w:id="2065" w:name="_Toc219199364"/>
      <w:r>
        <w:t>5.1.7.1</w:t>
      </w:r>
      <w:r>
        <w:tab/>
        <w:t>General</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Heading4"/>
      </w:pPr>
      <w:bookmarkStart w:id="2066" w:name="_Toc97037320"/>
      <w:bookmarkStart w:id="2067" w:name="_Toc81244808"/>
      <w:bookmarkStart w:id="2068" w:name="_Toc88645372"/>
      <w:bookmarkStart w:id="2069" w:name="_Toc73041747"/>
      <w:bookmarkStart w:id="2070" w:name="_Toc72784201"/>
      <w:bookmarkStart w:id="2071" w:name="_Toc89426284"/>
      <w:bookmarkStart w:id="2072" w:name="_Toc94033164"/>
      <w:bookmarkStart w:id="2073" w:name="_Toc104547388"/>
      <w:bookmarkStart w:id="2074" w:name="_Toc114134837"/>
      <w:bookmarkStart w:id="2075" w:name="_Toc100953737"/>
      <w:bookmarkStart w:id="2076" w:name="_Toc97193104"/>
      <w:bookmarkStart w:id="2077" w:name="_Toc120683505"/>
      <w:bookmarkStart w:id="2078" w:name="_Toc112939456"/>
      <w:bookmarkStart w:id="2079" w:name="_Toc120683317"/>
      <w:bookmarkStart w:id="2080" w:name="_Toc133435022"/>
      <w:bookmarkStart w:id="2081" w:name="_Toc138690855"/>
      <w:bookmarkStart w:id="2082" w:name="_Toc151749585"/>
      <w:bookmarkStart w:id="2083" w:name="_Toc170161147"/>
      <w:bookmarkStart w:id="2084" w:name="_Toc175850817"/>
      <w:bookmarkStart w:id="2085" w:name="_Toc180480412"/>
      <w:bookmarkStart w:id="2086" w:name="_Toc185518016"/>
      <w:bookmarkStart w:id="2087" w:name="_Toc192875553"/>
      <w:bookmarkStart w:id="2088" w:name="_Toc209530076"/>
      <w:bookmarkStart w:id="2089" w:name="_Toc219199365"/>
      <w:r>
        <w:t>5.1.7.2</w:t>
      </w:r>
      <w:r>
        <w:tab/>
        <w:t>Protocol Errors</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5FC3604F" w14:textId="77777777" w:rsidR="00CA62AF" w:rsidRDefault="00525D1B">
      <w:r>
        <w:t>No specific procedures for the Nmfaf_3daDataManagement service are specified.</w:t>
      </w:r>
    </w:p>
    <w:p w14:paraId="65528F56" w14:textId="77777777" w:rsidR="00CA62AF" w:rsidRDefault="00525D1B">
      <w:pPr>
        <w:pStyle w:val="Heading4"/>
      </w:pPr>
      <w:bookmarkStart w:id="2090" w:name="_Toc72784202"/>
      <w:bookmarkStart w:id="2091" w:name="_Toc81244809"/>
      <w:bookmarkStart w:id="2092" w:name="_Toc88645373"/>
      <w:bookmarkStart w:id="2093" w:name="_Toc73041748"/>
      <w:bookmarkStart w:id="2094" w:name="_Toc120683318"/>
      <w:bookmarkStart w:id="2095" w:name="_Toc120683506"/>
      <w:bookmarkStart w:id="2096" w:name="_Toc114134838"/>
      <w:bookmarkStart w:id="2097" w:name="_Toc104547389"/>
      <w:bookmarkStart w:id="2098" w:name="_Toc100953738"/>
      <w:bookmarkStart w:id="2099" w:name="_Toc94033165"/>
      <w:bookmarkStart w:id="2100" w:name="_Toc112939457"/>
      <w:bookmarkStart w:id="2101" w:name="_Toc97193105"/>
      <w:bookmarkStart w:id="2102" w:name="_Toc97037321"/>
      <w:bookmarkStart w:id="2103" w:name="_Toc89426285"/>
      <w:bookmarkStart w:id="2104" w:name="_Toc133435023"/>
      <w:bookmarkStart w:id="2105" w:name="_Toc138690856"/>
      <w:bookmarkStart w:id="2106" w:name="_Toc151749586"/>
      <w:bookmarkStart w:id="2107" w:name="_Toc170161148"/>
      <w:bookmarkStart w:id="2108" w:name="_Toc175850818"/>
      <w:bookmarkStart w:id="2109" w:name="_Toc180480413"/>
      <w:bookmarkStart w:id="2110" w:name="_Toc185518017"/>
      <w:bookmarkStart w:id="2111" w:name="_Toc192875554"/>
      <w:bookmarkStart w:id="2112" w:name="_Toc209530077"/>
      <w:bookmarkStart w:id="2113" w:name="_Toc219199366"/>
      <w:r>
        <w:t>5.1.7.3</w:t>
      </w:r>
      <w:r>
        <w:tab/>
        <w:t>Application Errors</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Heading3"/>
        <w:rPr>
          <w:lang w:eastAsia="zh-CN"/>
        </w:rPr>
      </w:pPr>
      <w:bookmarkStart w:id="2114" w:name="_Toc120683507"/>
      <w:bookmarkStart w:id="2115" w:name="_Toc114134839"/>
      <w:bookmarkStart w:id="2116" w:name="_Toc120683319"/>
      <w:bookmarkStart w:id="2117" w:name="_Toc100953739"/>
      <w:bookmarkStart w:id="2118" w:name="_Toc97193106"/>
      <w:bookmarkStart w:id="2119" w:name="_Toc104547390"/>
      <w:bookmarkStart w:id="2120" w:name="_Toc112939458"/>
      <w:bookmarkStart w:id="2121" w:name="_Toc97037322"/>
      <w:bookmarkStart w:id="2122" w:name="_Toc89426286"/>
      <w:bookmarkStart w:id="2123" w:name="_Toc88645374"/>
      <w:bookmarkStart w:id="2124" w:name="_Toc72784203"/>
      <w:bookmarkStart w:id="2125" w:name="_Toc81244810"/>
      <w:bookmarkStart w:id="2126" w:name="_Toc73041749"/>
      <w:bookmarkStart w:id="2127" w:name="_Toc94033166"/>
      <w:bookmarkStart w:id="2128" w:name="_Toc133435024"/>
      <w:bookmarkStart w:id="2129" w:name="_Toc138690857"/>
      <w:bookmarkStart w:id="2130" w:name="_Toc151749587"/>
      <w:bookmarkStart w:id="2131" w:name="_Toc170161149"/>
      <w:bookmarkStart w:id="2132" w:name="_Toc175850819"/>
      <w:bookmarkStart w:id="2133" w:name="_Toc120683320"/>
      <w:bookmarkStart w:id="2134" w:name="_Toc120683508"/>
      <w:bookmarkStart w:id="2135" w:name="_Toc114134840"/>
      <w:bookmarkStart w:id="2136" w:name="_Toc112939459"/>
      <w:bookmarkStart w:id="2137" w:name="_Toc100953740"/>
      <w:bookmarkStart w:id="2138" w:name="_Toc94033167"/>
      <w:bookmarkStart w:id="2139" w:name="_Toc88645375"/>
      <w:bookmarkStart w:id="2140" w:name="_Toc104547391"/>
      <w:bookmarkStart w:id="2141" w:name="_Toc81244811"/>
      <w:bookmarkStart w:id="2142" w:name="_Toc72784204"/>
      <w:bookmarkStart w:id="2143" w:name="_Toc97193107"/>
      <w:bookmarkStart w:id="2144" w:name="_Toc73041750"/>
      <w:bookmarkStart w:id="2145" w:name="_Toc89426287"/>
      <w:bookmarkStart w:id="2146" w:name="_Toc97037323"/>
      <w:bookmarkStart w:id="2147" w:name="_Toc219199367"/>
      <w:r w:rsidRPr="005174C5">
        <w:t>5.1.8</w:t>
      </w:r>
      <w:r w:rsidRPr="005174C5">
        <w:tab/>
        <w:t>Feature negotiation</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47"/>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2148"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2149" w:name="_PERM_MCCTEMPBM_CRPT75280121___7" w:colFirst="0" w:colLast="1"/>
            <w:bookmarkEnd w:id="2148"/>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2150" w:name="_PERM_MCCTEMPBM_CRPT75280122___7" w:colFirst="0" w:colLast="1"/>
            <w:bookmarkEnd w:id="2149"/>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2151" w:name="_PERM_MCCTEMPBM_CRPT75280123___7" w:colFirst="0" w:colLast="1"/>
            <w:bookmarkEnd w:id="2150"/>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2151"/>
    </w:tbl>
    <w:p w14:paraId="1E4607DF" w14:textId="77777777" w:rsidR="00373D41" w:rsidRDefault="00373D41" w:rsidP="00373D41"/>
    <w:p w14:paraId="16F874AC" w14:textId="77777777" w:rsidR="00CA62AF" w:rsidRDefault="00525D1B">
      <w:pPr>
        <w:pStyle w:val="Heading3"/>
      </w:pPr>
      <w:bookmarkStart w:id="2152" w:name="_Toc133435025"/>
      <w:bookmarkStart w:id="2153" w:name="_Toc138690858"/>
      <w:bookmarkStart w:id="2154" w:name="_Toc151749588"/>
      <w:bookmarkStart w:id="2155" w:name="_Toc170161150"/>
      <w:bookmarkStart w:id="2156" w:name="_Toc175850820"/>
      <w:bookmarkStart w:id="2157" w:name="_Toc180480415"/>
      <w:bookmarkStart w:id="2158" w:name="_Toc185518018"/>
      <w:bookmarkStart w:id="2159" w:name="_Toc192875555"/>
      <w:bookmarkStart w:id="2160" w:name="_Toc209530078"/>
      <w:bookmarkStart w:id="2161" w:name="_Toc219199368"/>
      <w:r>
        <w:t>5.1.9</w:t>
      </w:r>
      <w:r>
        <w:tab/>
        <w:t>Security</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52"/>
      <w:bookmarkEnd w:id="2153"/>
      <w:bookmarkEnd w:id="2154"/>
      <w:bookmarkEnd w:id="2155"/>
      <w:bookmarkEnd w:id="2156"/>
      <w:bookmarkEnd w:id="2157"/>
      <w:bookmarkEnd w:id="2158"/>
      <w:bookmarkEnd w:id="2159"/>
      <w:bookmarkEnd w:id="2160"/>
      <w:bookmarkEnd w:id="2161"/>
    </w:p>
    <w:p w14:paraId="489EA872" w14:textId="77777777" w:rsidR="000211F0" w:rsidRPr="00D944D7" w:rsidRDefault="000211F0" w:rsidP="000211F0">
      <w:bookmarkStart w:id="2162" w:name="_Toc94033168"/>
      <w:bookmarkStart w:id="2163" w:name="_Toc97193108"/>
      <w:bookmarkStart w:id="2164" w:name="_Toc97037324"/>
      <w:bookmarkStart w:id="2165" w:name="_Toc104547392"/>
      <w:bookmarkStart w:id="2166" w:name="_Toc100953741"/>
      <w:bookmarkStart w:id="2167" w:name="_Toc112939460"/>
      <w:bookmarkStart w:id="2168" w:name="_Toc81244812"/>
      <w:bookmarkStart w:id="2169" w:name="_Toc72784205"/>
      <w:bookmarkStart w:id="2170" w:name="_Toc73041751"/>
      <w:bookmarkStart w:id="2171" w:name="_Toc89426288"/>
      <w:bookmarkStart w:id="2172" w:name="_Toc88645376"/>
      <w:bookmarkStart w:id="2173" w:name="_Toc114134841"/>
      <w:bookmarkStart w:id="2174" w:name="_Toc120683509"/>
      <w:bookmarkStart w:id="2175" w:name="_Toc120683321"/>
      <w:bookmarkStart w:id="2176" w:name="_Toc133435026"/>
      <w:bookmarkStart w:id="2177" w:name="_Toc138690859"/>
      <w:bookmarkStart w:id="2178"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Heading2"/>
      </w:pPr>
      <w:bookmarkStart w:id="2179" w:name="_Toc170161151"/>
      <w:bookmarkStart w:id="2180" w:name="_Toc175850821"/>
      <w:bookmarkStart w:id="2181" w:name="_Toc180480416"/>
      <w:bookmarkStart w:id="2182" w:name="_Toc185518019"/>
      <w:bookmarkStart w:id="2183" w:name="_Toc192875556"/>
      <w:bookmarkStart w:id="2184" w:name="_Toc209530079"/>
      <w:bookmarkStart w:id="2185" w:name="_Toc219199369"/>
      <w:r>
        <w:t>5.2</w:t>
      </w:r>
      <w:r>
        <w:tab/>
        <w:t>Nmfaf_3caDataManagement Service API</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586187E6" w14:textId="77777777" w:rsidR="00CA62AF" w:rsidRDefault="00525D1B">
      <w:pPr>
        <w:pStyle w:val="Heading3"/>
      </w:pPr>
      <w:bookmarkStart w:id="2186" w:name="_Toc100953742"/>
      <w:bookmarkStart w:id="2187" w:name="_Toc97037325"/>
      <w:bookmarkStart w:id="2188" w:name="_Toc97193109"/>
      <w:bookmarkStart w:id="2189" w:name="_Toc81244813"/>
      <w:bookmarkStart w:id="2190" w:name="_Toc72784206"/>
      <w:bookmarkStart w:id="2191" w:name="_Toc73041752"/>
      <w:bookmarkStart w:id="2192" w:name="_Toc94033169"/>
      <w:bookmarkStart w:id="2193" w:name="_Toc89426289"/>
      <w:bookmarkStart w:id="2194" w:name="_Toc88645377"/>
      <w:bookmarkStart w:id="2195" w:name="_Toc120683510"/>
      <w:bookmarkStart w:id="2196" w:name="_Toc112939461"/>
      <w:bookmarkStart w:id="2197" w:name="_Toc120683322"/>
      <w:bookmarkStart w:id="2198" w:name="_Toc104547393"/>
      <w:bookmarkStart w:id="2199" w:name="_Toc114134842"/>
      <w:bookmarkStart w:id="2200" w:name="_Toc133435027"/>
      <w:bookmarkStart w:id="2201" w:name="_Toc138690860"/>
      <w:bookmarkStart w:id="2202" w:name="_Toc151749590"/>
      <w:bookmarkStart w:id="2203" w:name="_Toc170161152"/>
      <w:bookmarkStart w:id="2204" w:name="_Toc175850822"/>
      <w:bookmarkStart w:id="2205" w:name="_Toc180480417"/>
      <w:bookmarkStart w:id="2206" w:name="_Toc185518020"/>
      <w:bookmarkStart w:id="2207" w:name="_Toc192875557"/>
      <w:bookmarkStart w:id="2208" w:name="_Toc209530080"/>
      <w:bookmarkStart w:id="2209" w:name="_Toc219199370"/>
      <w:r>
        <w:t>5.2.1</w:t>
      </w:r>
      <w:r>
        <w:tab/>
        <w:t>Introduction</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Heading3"/>
      </w:pPr>
      <w:bookmarkStart w:id="2210" w:name="_Toc112939462"/>
      <w:bookmarkStart w:id="2211" w:name="_Toc114134843"/>
      <w:bookmarkStart w:id="2212" w:name="_Toc120683511"/>
      <w:bookmarkStart w:id="2213" w:name="_Toc120683323"/>
      <w:bookmarkStart w:id="2214" w:name="_Toc94033170"/>
      <w:bookmarkStart w:id="2215" w:name="_Toc100953743"/>
      <w:bookmarkStart w:id="2216" w:name="_Toc97193110"/>
      <w:bookmarkStart w:id="2217" w:name="_Toc97037326"/>
      <w:bookmarkStart w:id="2218" w:name="_Toc104547394"/>
      <w:bookmarkStart w:id="2219" w:name="_Toc72784207"/>
      <w:bookmarkStart w:id="2220" w:name="_Toc89426290"/>
      <w:bookmarkStart w:id="2221" w:name="_Toc88645378"/>
      <w:bookmarkStart w:id="2222" w:name="_Toc81244814"/>
      <w:bookmarkStart w:id="2223" w:name="_Toc73041753"/>
      <w:bookmarkStart w:id="2224" w:name="_Toc133435028"/>
      <w:bookmarkStart w:id="2225" w:name="_Toc138690861"/>
      <w:bookmarkStart w:id="2226" w:name="_Toc151749591"/>
      <w:bookmarkStart w:id="2227" w:name="_Toc170161153"/>
      <w:bookmarkStart w:id="2228" w:name="_Toc175850823"/>
      <w:bookmarkStart w:id="2229" w:name="_Toc180480418"/>
      <w:bookmarkStart w:id="2230" w:name="_Toc185518021"/>
      <w:bookmarkStart w:id="2231" w:name="_Toc192875558"/>
      <w:bookmarkStart w:id="2232" w:name="_Toc209530081"/>
      <w:bookmarkStart w:id="2233" w:name="_Toc219199371"/>
      <w:r>
        <w:lastRenderedPageBreak/>
        <w:t>5.2.2</w:t>
      </w:r>
      <w:r>
        <w:tab/>
        <w:t>Usage of HTTP</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6176B435" w14:textId="77777777" w:rsidR="00CA62AF" w:rsidRDefault="00525D1B">
      <w:pPr>
        <w:pStyle w:val="Heading4"/>
      </w:pPr>
      <w:bookmarkStart w:id="2234" w:name="_Toc112939463"/>
      <w:bookmarkStart w:id="2235" w:name="_Toc89426291"/>
      <w:bookmarkStart w:id="2236" w:name="_Toc97193111"/>
      <w:bookmarkStart w:id="2237" w:name="_Toc100953744"/>
      <w:bookmarkStart w:id="2238" w:name="_Toc94033171"/>
      <w:bookmarkStart w:id="2239" w:name="_Toc97037327"/>
      <w:bookmarkStart w:id="2240" w:name="_Toc88645379"/>
      <w:bookmarkStart w:id="2241" w:name="_Toc104547395"/>
      <w:bookmarkStart w:id="2242" w:name="_Toc73041754"/>
      <w:bookmarkStart w:id="2243" w:name="_Toc81244815"/>
      <w:bookmarkStart w:id="2244" w:name="_Toc72784208"/>
      <w:bookmarkStart w:id="2245" w:name="_Toc114134844"/>
      <w:bookmarkStart w:id="2246" w:name="_Toc120683512"/>
      <w:bookmarkStart w:id="2247" w:name="_Toc120683324"/>
      <w:bookmarkStart w:id="2248" w:name="_Toc133435029"/>
      <w:bookmarkStart w:id="2249" w:name="_Toc138690862"/>
      <w:bookmarkStart w:id="2250" w:name="_Toc151749592"/>
      <w:bookmarkStart w:id="2251" w:name="_Toc170161154"/>
      <w:bookmarkStart w:id="2252" w:name="_Toc175850824"/>
      <w:bookmarkStart w:id="2253" w:name="_Toc180480419"/>
      <w:bookmarkStart w:id="2254" w:name="_Toc185518022"/>
      <w:bookmarkStart w:id="2255" w:name="_Toc192875559"/>
      <w:bookmarkStart w:id="2256" w:name="_Toc209530082"/>
      <w:bookmarkStart w:id="2257" w:name="_Toc219199372"/>
      <w:r>
        <w:t>5.2.2.1</w:t>
      </w:r>
      <w:r>
        <w:tab/>
        <w:t>General</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Heading4"/>
      </w:pPr>
      <w:bookmarkStart w:id="2258" w:name="_Toc81244816"/>
      <w:bookmarkStart w:id="2259" w:name="_Toc72784209"/>
      <w:bookmarkStart w:id="2260" w:name="_Toc88645380"/>
      <w:bookmarkStart w:id="2261" w:name="_Toc73041755"/>
      <w:bookmarkStart w:id="2262" w:name="_Toc97037328"/>
      <w:bookmarkStart w:id="2263" w:name="_Toc97193112"/>
      <w:bookmarkStart w:id="2264" w:name="_Toc89426292"/>
      <w:bookmarkStart w:id="2265" w:name="_Toc100953745"/>
      <w:bookmarkStart w:id="2266" w:name="_Toc104547396"/>
      <w:bookmarkStart w:id="2267" w:name="_Toc94033172"/>
      <w:bookmarkStart w:id="2268" w:name="_Toc114134845"/>
      <w:bookmarkStart w:id="2269" w:name="_Toc120683513"/>
      <w:bookmarkStart w:id="2270" w:name="_Toc112939464"/>
      <w:bookmarkStart w:id="2271" w:name="_Toc120683325"/>
      <w:bookmarkStart w:id="2272" w:name="_Toc133435030"/>
      <w:bookmarkStart w:id="2273" w:name="_Toc138690863"/>
      <w:bookmarkStart w:id="2274" w:name="_Toc151749593"/>
      <w:bookmarkStart w:id="2275" w:name="_Toc170161155"/>
      <w:bookmarkStart w:id="2276" w:name="_Toc175850825"/>
      <w:bookmarkStart w:id="2277" w:name="_Toc180480420"/>
      <w:bookmarkStart w:id="2278" w:name="_Toc185518023"/>
      <w:bookmarkStart w:id="2279" w:name="_Toc192875560"/>
      <w:bookmarkStart w:id="2280" w:name="_Toc209530083"/>
      <w:bookmarkStart w:id="2281" w:name="_Toc219199373"/>
      <w:r>
        <w:t>5.2.2.2</w:t>
      </w:r>
      <w:r>
        <w:tab/>
        <w:t>HTTP standard headers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7D0BC137" w14:textId="77777777" w:rsidR="00CA62AF" w:rsidRDefault="00525D1B">
      <w:pPr>
        <w:pStyle w:val="Heading5"/>
        <w:rPr>
          <w:lang w:eastAsia="zh-CN"/>
        </w:rPr>
      </w:pPr>
      <w:bookmarkStart w:id="2282" w:name="_Toc97193113"/>
      <w:bookmarkStart w:id="2283" w:name="_Toc72784210"/>
      <w:bookmarkStart w:id="2284" w:name="_Toc100953746"/>
      <w:bookmarkStart w:id="2285" w:name="_Toc89426293"/>
      <w:bookmarkStart w:id="2286" w:name="_Toc88645381"/>
      <w:bookmarkStart w:id="2287" w:name="_Toc94033173"/>
      <w:bookmarkStart w:id="2288" w:name="_Toc97037329"/>
      <w:bookmarkStart w:id="2289" w:name="_Toc104547397"/>
      <w:bookmarkStart w:id="2290" w:name="_Toc112939465"/>
      <w:bookmarkStart w:id="2291" w:name="_Toc73041756"/>
      <w:bookmarkStart w:id="2292" w:name="_Toc81244817"/>
      <w:bookmarkStart w:id="2293" w:name="_Toc114134846"/>
      <w:bookmarkStart w:id="2294" w:name="_Toc120683326"/>
      <w:bookmarkStart w:id="2295" w:name="_Toc120683514"/>
      <w:bookmarkStart w:id="2296" w:name="_Toc133435031"/>
      <w:bookmarkStart w:id="2297" w:name="_Toc138690864"/>
      <w:bookmarkStart w:id="2298" w:name="_Toc151749594"/>
      <w:bookmarkStart w:id="2299" w:name="_Toc170161156"/>
      <w:bookmarkStart w:id="2300" w:name="_Toc175850826"/>
      <w:bookmarkStart w:id="2301" w:name="_Toc180480421"/>
      <w:bookmarkStart w:id="2302" w:name="_Toc185518024"/>
      <w:bookmarkStart w:id="2303" w:name="_Toc192875561"/>
      <w:bookmarkStart w:id="2304" w:name="_Toc209530084"/>
      <w:bookmarkStart w:id="2305" w:name="_Toc219199374"/>
      <w:r>
        <w:t>5.2.2.2.1</w:t>
      </w:r>
      <w:r>
        <w:rPr>
          <w:rFonts w:hint="eastAsia"/>
          <w:lang w:eastAsia="zh-CN"/>
        </w:rPr>
        <w:tab/>
      </w:r>
      <w:r>
        <w:rPr>
          <w:lang w:eastAsia="zh-CN"/>
        </w:rPr>
        <w:t>General</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4700483A" w14:textId="77777777" w:rsidR="00CA62AF" w:rsidRDefault="00525D1B">
      <w:r>
        <w:t>See clause 5.2.2 of 3GPP TS 29.500 [4] for the usage of HTTP standard headers.</w:t>
      </w:r>
    </w:p>
    <w:p w14:paraId="70DFAC9D" w14:textId="77777777" w:rsidR="00CA62AF" w:rsidRDefault="00525D1B">
      <w:pPr>
        <w:pStyle w:val="Heading5"/>
      </w:pPr>
      <w:bookmarkStart w:id="2306" w:name="_Toc72784211"/>
      <w:bookmarkStart w:id="2307" w:name="_Toc112939466"/>
      <w:bookmarkStart w:id="2308" w:name="_Toc94033174"/>
      <w:bookmarkStart w:id="2309" w:name="_Toc88645382"/>
      <w:bookmarkStart w:id="2310" w:name="_Toc114134847"/>
      <w:bookmarkStart w:id="2311" w:name="_Toc97037330"/>
      <w:bookmarkStart w:id="2312" w:name="_Toc120683515"/>
      <w:bookmarkStart w:id="2313" w:name="_Toc120683327"/>
      <w:bookmarkStart w:id="2314" w:name="_Toc104547398"/>
      <w:bookmarkStart w:id="2315" w:name="_Toc97193114"/>
      <w:bookmarkStart w:id="2316" w:name="_Toc89426294"/>
      <w:bookmarkStart w:id="2317" w:name="_Toc100953747"/>
      <w:bookmarkStart w:id="2318" w:name="_Toc73041757"/>
      <w:bookmarkStart w:id="2319" w:name="_Toc81244818"/>
      <w:bookmarkStart w:id="2320" w:name="_Toc133435032"/>
      <w:bookmarkStart w:id="2321" w:name="_Toc138690865"/>
      <w:bookmarkStart w:id="2322" w:name="_Toc151749595"/>
      <w:bookmarkStart w:id="2323" w:name="_Toc170161157"/>
      <w:bookmarkStart w:id="2324" w:name="_Toc175850827"/>
      <w:bookmarkStart w:id="2325" w:name="_Toc180480422"/>
      <w:bookmarkStart w:id="2326" w:name="_Toc185518025"/>
      <w:bookmarkStart w:id="2327" w:name="_Toc192875562"/>
      <w:bookmarkStart w:id="2328" w:name="_Toc209530085"/>
      <w:bookmarkStart w:id="2329" w:name="_Toc219199375"/>
      <w:r>
        <w:t>5.2.2.2.2</w:t>
      </w:r>
      <w:r>
        <w:tab/>
        <w:t>Content type</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330" w:name="_Toc104547399"/>
      <w:bookmarkStart w:id="2331" w:name="_Toc112939467"/>
      <w:bookmarkStart w:id="2332" w:name="_Toc114134848"/>
      <w:bookmarkStart w:id="2333" w:name="_Toc100953748"/>
      <w:bookmarkStart w:id="2334" w:name="_Toc97037331"/>
      <w:bookmarkStart w:id="2335" w:name="_Toc120683328"/>
      <w:bookmarkStart w:id="2336" w:name="_Toc97193115"/>
      <w:bookmarkStart w:id="2337" w:name="_Toc120683516"/>
      <w:bookmarkStart w:id="2338" w:name="_Toc89426295"/>
      <w:bookmarkStart w:id="2339" w:name="_Toc94033175"/>
      <w:bookmarkStart w:id="2340" w:name="_Toc81244819"/>
      <w:bookmarkStart w:id="2341" w:name="_Toc88645383"/>
      <w:bookmarkStart w:id="2342" w:name="_Toc73041758"/>
      <w:bookmarkStart w:id="2343" w:name="_Toc72784212"/>
      <w:bookmarkStart w:id="2344" w:name="_Toc133435033"/>
      <w:bookmarkStart w:id="2345"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Heading4"/>
      </w:pPr>
      <w:bookmarkStart w:id="2346" w:name="_Toc151749596"/>
      <w:bookmarkStart w:id="2347" w:name="_Toc170161158"/>
      <w:bookmarkStart w:id="2348" w:name="_Toc175850828"/>
      <w:bookmarkStart w:id="2349" w:name="_Toc180480423"/>
      <w:bookmarkStart w:id="2350" w:name="_Toc185518026"/>
      <w:bookmarkStart w:id="2351" w:name="_Toc192875563"/>
      <w:bookmarkStart w:id="2352" w:name="_Toc209530086"/>
      <w:bookmarkStart w:id="2353" w:name="_Toc219199376"/>
      <w:r>
        <w:t>5.2.2.3</w:t>
      </w:r>
      <w:r>
        <w:tab/>
        <w:t>HTTP custom headers</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Heading3"/>
      </w:pPr>
      <w:bookmarkStart w:id="2354" w:name="_Toc120683517"/>
      <w:bookmarkStart w:id="2355" w:name="_Toc120683329"/>
      <w:bookmarkStart w:id="2356" w:name="_Toc112939468"/>
      <w:bookmarkStart w:id="2357" w:name="_Toc114134849"/>
      <w:bookmarkStart w:id="2358" w:name="_Toc104547400"/>
      <w:bookmarkStart w:id="2359" w:name="_Toc94033176"/>
      <w:bookmarkStart w:id="2360" w:name="_Toc100953749"/>
      <w:bookmarkStart w:id="2361" w:name="_Toc88645384"/>
      <w:bookmarkStart w:id="2362" w:name="_Toc97193116"/>
      <w:bookmarkStart w:id="2363" w:name="_Toc97037332"/>
      <w:bookmarkStart w:id="2364" w:name="_Toc73041759"/>
      <w:bookmarkStart w:id="2365" w:name="_Toc89426296"/>
      <w:bookmarkStart w:id="2366" w:name="_Toc81244820"/>
      <w:bookmarkStart w:id="2367" w:name="_Toc72784213"/>
      <w:bookmarkStart w:id="2368" w:name="_Toc133435034"/>
      <w:bookmarkStart w:id="2369" w:name="_Toc138690867"/>
      <w:bookmarkStart w:id="2370" w:name="_Toc151749597"/>
      <w:bookmarkStart w:id="2371" w:name="_Toc170161159"/>
      <w:bookmarkStart w:id="2372" w:name="_Toc175850829"/>
      <w:bookmarkStart w:id="2373" w:name="_Toc180480424"/>
      <w:bookmarkStart w:id="2374" w:name="_Toc185518027"/>
      <w:bookmarkStart w:id="2375" w:name="_Toc192875564"/>
      <w:bookmarkStart w:id="2376" w:name="_Toc209530087"/>
      <w:bookmarkStart w:id="2377" w:name="_Toc219199377"/>
      <w:r>
        <w:t>5.2.3</w:t>
      </w:r>
      <w:r>
        <w:tab/>
        <w:t>Resources</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7B24ABDC" w14:textId="02C24A0C" w:rsidR="00CA62AF" w:rsidRPr="001F1640" w:rsidRDefault="001F1640">
      <w:bookmarkStart w:id="2378" w:name="_Toc72784214"/>
      <w:bookmarkStart w:id="2379" w:name="_Toc81244821"/>
      <w:bookmarkStart w:id="2380" w:name="_Toc73041760"/>
      <w:bookmarkStart w:id="2381" w:name="_Toc112939469"/>
      <w:bookmarkStart w:id="2382" w:name="_Toc120683518"/>
      <w:bookmarkStart w:id="2383" w:name="_Toc100953750"/>
      <w:bookmarkStart w:id="2384" w:name="_Toc104547401"/>
      <w:bookmarkStart w:id="2385" w:name="_Toc114134850"/>
      <w:bookmarkStart w:id="2386" w:name="_Toc120683330"/>
      <w:bookmarkStart w:id="2387" w:name="_Toc94033177"/>
      <w:bookmarkStart w:id="2388" w:name="_Toc88645385"/>
      <w:bookmarkStart w:id="2389" w:name="_Toc97193117"/>
      <w:bookmarkStart w:id="2390" w:name="_Toc89426297"/>
      <w:bookmarkStart w:id="2391" w:name="_Toc97037333"/>
      <w:r>
        <w:t>There are no resources defined for this API in this release of the specification.</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48E219E5" w14:textId="77777777" w:rsidR="00CA62AF" w:rsidRDefault="00525D1B">
      <w:pPr>
        <w:pStyle w:val="Heading3"/>
      </w:pPr>
      <w:bookmarkStart w:id="2392" w:name="_Toc112939475"/>
      <w:bookmarkStart w:id="2393" w:name="_Toc120683336"/>
      <w:bookmarkStart w:id="2394" w:name="_Toc114134856"/>
      <w:bookmarkStart w:id="2395" w:name="_Toc120683524"/>
      <w:bookmarkStart w:id="2396" w:name="_Toc104547407"/>
      <w:bookmarkStart w:id="2397" w:name="_Toc97037339"/>
      <w:bookmarkStart w:id="2398" w:name="_Toc81244835"/>
      <w:bookmarkStart w:id="2399" w:name="_Toc88645399"/>
      <w:bookmarkStart w:id="2400" w:name="_Toc94033191"/>
      <w:bookmarkStart w:id="2401" w:name="_Toc72784228"/>
      <w:bookmarkStart w:id="2402" w:name="_Toc100953756"/>
      <w:bookmarkStart w:id="2403" w:name="_Toc89426311"/>
      <w:bookmarkStart w:id="2404" w:name="_Toc73041774"/>
      <w:bookmarkStart w:id="2405" w:name="_Toc97193123"/>
      <w:bookmarkStart w:id="2406" w:name="_Toc133435035"/>
      <w:bookmarkStart w:id="2407" w:name="_Toc138690868"/>
      <w:bookmarkStart w:id="2408" w:name="_Toc151749598"/>
      <w:bookmarkStart w:id="2409" w:name="_Toc170161160"/>
      <w:bookmarkStart w:id="2410" w:name="_Toc175850830"/>
      <w:bookmarkStart w:id="2411" w:name="_Toc180480425"/>
      <w:bookmarkStart w:id="2412" w:name="_Toc185518028"/>
      <w:bookmarkStart w:id="2413" w:name="_Toc192875565"/>
      <w:bookmarkStart w:id="2414" w:name="_Toc209530088"/>
      <w:bookmarkStart w:id="2415" w:name="_Toc219199378"/>
      <w:r>
        <w:t>5.2.4</w:t>
      </w:r>
      <w:r>
        <w:tab/>
        <w:t>Custom Operations without associated resources</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1757F70E" w14:textId="0B3160F9" w:rsidR="001F1640" w:rsidRDefault="001F1640" w:rsidP="001F1640">
      <w:bookmarkStart w:id="2416" w:name="_Toc112939476"/>
      <w:bookmarkStart w:id="2417" w:name="_Toc120683337"/>
      <w:bookmarkStart w:id="2418" w:name="_Toc104547408"/>
      <w:bookmarkStart w:id="2419" w:name="_Toc120683525"/>
      <w:bookmarkStart w:id="2420" w:name="_Toc114134857"/>
      <w:bookmarkStart w:id="2421" w:name="_Toc73041780"/>
      <w:bookmarkStart w:id="2422" w:name="_Toc97037340"/>
      <w:bookmarkStart w:id="2423" w:name="_Toc100953757"/>
      <w:bookmarkStart w:id="2424" w:name="_Toc88645405"/>
      <w:bookmarkStart w:id="2425" w:name="_Toc94033197"/>
      <w:bookmarkStart w:id="2426" w:name="_Toc81244841"/>
      <w:bookmarkStart w:id="2427" w:name="_Toc97193124"/>
      <w:bookmarkStart w:id="2428" w:name="_Toc89426317"/>
      <w:bookmarkStart w:id="2429" w:name="_Toc72784234"/>
      <w:r>
        <w:t>There are no custom operations without associated resources defined for this API in this release of the specification.</w:t>
      </w:r>
    </w:p>
    <w:p w14:paraId="4B78A2F4" w14:textId="77777777" w:rsidR="00CA62AF" w:rsidRDefault="00525D1B">
      <w:pPr>
        <w:pStyle w:val="Heading3"/>
      </w:pPr>
      <w:bookmarkStart w:id="2430" w:name="_Toc133435036"/>
      <w:bookmarkStart w:id="2431" w:name="_Toc138690869"/>
      <w:bookmarkStart w:id="2432" w:name="_Toc151749599"/>
      <w:bookmarkStart w:id="2433" w:name="_Toc170161161"/>
      <w:bookmarkStart w:id="2434" w:name="_Toc175850831"/>
      <w:bookmarkStart w:id="2435" w:name="_Toc180480426"/>
      <w:bookmarkStart w:id="2436" w:name="_Toc185518029"/>
      <w:bookmarkStart w:id="2437" w:name="_Toc192875566"/>
      <w:bookmarkStart w:id="2438" w:name="_Toc209530089"/>
      <w:bookmarkStart w:id="2439" w:name="_Toc219199379"/>
      <w:r>
        <w:t>5.2.5</w:t>
      </w:r>
      <w:r>
        <w:tab/>
        <w:t>Notifications</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6E1046BA" w14:textId="77777777" w:rsidR="00CA62AF" w:rsidRDefault="00525D1B">
      <w:pPr>
        <w:pStyle w:val="Heading4"/>
      </w:pPr>
      <w:bookmarkStart w:id="2440" w:name="_Toc94033198"/>
      <w:bookmarkStart w:id="2441" w:name="_Toc72784235"/>
      <w:bookmarkStart w:id="2442" w:name="_Toc81244842"/>
      <w:bookmarkStart w:id="2443" w:name="_Toc89426318"/>
      <w:bookmarkStart w:id="2444" w:name="_Toc73041781"/>
      <w:bookmarkStart w:id="2445" w:name="_Toc88645406"/>
      <w:bookmarkStart w:id="2446" w:name="_Toc120683338"/>
      <w:bookmarkStart w:id="2447" w:name="_Toc114134858"/>
      <w:bookmarkStart w:id="2448" w:name="_Toc120683526"/>
      <w:bookmarkStart w:id="2449" w:name="_Toc104547409"/>
      <w:bookmarkStart w:id="2450" w:name="_Toc97193125"/>
      <w:bookmarkStart w:id="2451" w:name="_Toc97037341"/>
      <w:bookmarkStart w:id="2452" w:name="_Toc112939477"/>
      <w:bookmarkStart w:id="2453" w:name="_Toc100953758"/>
      <w:bookmarkStart w:id="2454" w:name="_Toc133435037"/>
      <w:bookmarkStart w:id="2455" w:name="_Toc138690870"/>
      <w:bookmarkStart w:id="2456" w:name="_Toc151749600"/>
      <w:bookmarkStart w:id="2457" w:name="_Toc170161162"/>
      <w:bookmarkStart w:id="2458" w:name="_Toc175850832"/>
      <w:bookmarkStart w:id="2459" w:name="_Toc180480427"/>
      <w:bookmarkStart w:id="2460" w:name="_Toc185518030"/>
      <w:bookmarkStart w:id="2461" w:name="_Toc192875567"/>
      <w:bookmarkStart w:id="2462" w:name="_Toc209530090"/>
      <w:bookmarkStart w:id="2463" w:name="_Toc219199380"/>
      <w:r>
        <w:t>5.2.5.1</w:t>
      </w:r>
      <w:r>
        <w:tab/>
        <w:t>General</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18BFDB97" w14:textId="77777777" w:rsidR="000211F0" w:rsidRPr="00D944D7" w:rsidRDefault="000211F0" w:rsidP="000211F0">
      <w:bookmarkStart w:id="2464" w:name="_Toc72784236"/>
      <w:bookmarkStart w:id="2465" w:name="_Toc100953759"/>
      <w:bookmarkStart w:id="2466" w:name="_Toc112939478"/>
      <w:bookmarkStart w:id="2467" w:name="_Toc88645407"/>
      <w:bookmarkStart w:id="2468" w:name="_Toc81244843"/>
      <w:bookmarkStart w:id="2469" w:name="_Toc73041782"/>
      <w:bookmarkStart w:id="2470" w:name="_Toc89426319"/>
      <w:bookmarkStart w:id="2471" w:name="_Toc120683527"/>
      <w:bookmarkStart w:id="2472" w:name="_Toc114134859"/>
      <w:bookmarkStart w:id="2473" w:name="_Toc97193126"/>
      <w:bookmarkStart w:id="2474" w:name="_Toc97037342"/>
      <w:bookmarkStart w:id="2475" w:name="_Toc120683339"/>
      <w:bookmarkStart w:id="2476" w:name="_Toc104547410"/>
      <w:bookmarkStart w:id="2477" w:name="_Toc94033199"/>
      <w:bookmarkStart w:id="2478" w:name="_Toc133435038"/>
      <w:bookmarkStart w:id="2479" w:name="_Toc138690871"/>
      <w:bookmarkStart w:id="2480"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2481"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2482" w:name="_PERM_MCCTEMPBM_CRPT75280126___4"/>
            <w:bookmarkStart w:id="2483" w:name="_PERM_MCCTEMPBM_CRPT75280127___7" w:colFirst="1" w:colLast="1"/>
            <w:bookmarkEnd w:id="2481"/>
            <w:r w:rsidRPr="00D944D7">
              <w:rPr>
                <w:lang w:eastAsia="ja-JP"/>
              </w:rPr>
              <w:t>MFAF Notification</w:t>
            </w:r>
            <w:bookmarkEnd w:id="2482"/>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2484" w:name="_PERM_MCCTEMPBM_CRPT75280128___4"/>
            <w:r w:rsidRPr="00D944D7">
              <w:rPr>
                <w:lang w:val="fr-FR"/>
              </w:rPr>
              <w:t>POST</w:t>
            </w:r>
            <w:bookmarkEnd w:id="2484"/>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2485" w:name="_PERM_MCCTEMPBM_CRPT75280129___7"/>
            <w:r w:rsidRPr="00D944D7">
              <w:t>Report one or several observed data or analytics.</w:t>
            </w:r>
            <w:bookmarkEnd w:id="2485"/>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2486" w:name="_PERM_MCCTEMPBM_CRPT75280130___4"/>
            <w:bookmarkEnd w:id="2483"/>
            <w:r w:rsidRPr="00D944D7">
              <w:rPr>
                <w:lang w:eastAsia="zh-CN"/>
              </w:rPr>
              <w:t xml:space="preserve">Fetch </w:t>
            </w:r>
            <w:r w:rsidRPr="00D944D7">
              <w:rPr>
                <w:lang w:eastAsia="ja-JP"/>
              </w:rPr>
              <w:t>Notification</w:t>
            </w:r>
            <w:bookmarkEnd w:id="2486"/>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2487" w:name="_PERM_MCCTEMPBM_CRPT75280131___7"/>
            <w:r w:rsidRPr="00D944D7">
              <w:t>{fetchUri}</w:t>
            </w:r>
            <w:bookmarkEnd w:id="2487"/>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2488" w:name="_PERM_MCCTEMPBM_CRPT75280132___4"/>
            <w:r w:rsidRPr="00D944D7">
              <w:rPr>
                <w:lang w:val="fr-FR" w:eastAsia="zh-CN"/>
              </w:rPr>
              <w:t>POST</w:t>
            </w:r>
            <w:bookmarkEnd w:id="2488"/>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2489" w:name="_PERM_MCCTEMPBM_CRPT75280133___7"/>
            <w:r w:rsidRPr="00D944D7">
              <w:rPr>
                <w:lang w:eastAsia="zh-CN"/>
              </w:rPr>
              <w:t>Fetch one or several notified data or analytics</w:t>
            </w:r>
            <w:r w:rsidRPr="00D944D7">
              <w:rPr>
                <w:lang w:eastAsia="ja-JP"/>
              </w:rPr>
              <w:t>.</w:t>
            </w:r>
            <w:bookmarkEnd w:id="2489"/>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SimSun"/>
          <w:lang w:eastAsia="x-none"/>
        </w:rPr>
      </w:pPr>
    </w:p>
    <w:p w14:paraId="27F70DE1" w14:textId="77777777" w:rsidR="00CA62AF" w:rsidRDefault="00525D1B">
      <w:pPr>
        <w:pStyle w:val="Heading4"/>
      </w:pPr>
      <w:bookmarkStart w:id="2490" w:name="_Toc170161163"/>
      <w:bookmarkStart w:id="2491" w:name="_Toc175850833"/>
      <w:bookmarkStart w:id="2492" w:name="_Toc180480428"/>
      <w:bookmarkStart w:id="2493" w:name="_Toc185518031"/>
      <w:bookmarkStart w:id="2494" w:name="_Toc192875568"/>
      <w:bookmarkStart w:id="2495" w:name="_Toc209530091"/>
      <w:bookmarkStart w:id="2496" w:name="_Toc219199381"/>
      <w:r>
        <w:lastRenderedPageBreak/>
        <w:t>5.2.5.2</w:t>
      </w:r>
      <w:r>
        <w:tab/>
      </w:r>
      <w:r>
        <w:rPr>
          <w:lang w:eastAsia="ja-JP"/>
        </w:rPr>
        <w:t>MFAF Notification</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90"/>
      <w:bookmarkEnd w:id="2491"/>
      <w:bookmarkEnd w:id="2492"/>
      <w:bookmarkEnd w:id="2493"/>
      <w:bookmarkEnd w:id="2494"/>
      <w:bookmarkEnd w:id="2495"/>
      <w:bookmarkEnd w:id="2496"/>
    </w:p>
    <w:p w14:paraId="4BDC48B4" w14:textId="77777777" w:rsidR="00CA62AF" w:rsidRDefault="00525D1B">
      <w:pPr>
        <w:pStyle w:val="Heading5"/>
      </w:pPr>
      <w:bookmarkStart w:id="2497" w:name="_Toc89426320"/>
      <w:bookmarkStart w:id="2498" w:name="_Toc72784237"/>
      <w:bookmarkStart w:id="2499" w:name="_Toc120683340"/>
      <w:bookmarkStart w:id="2500" w:name="_Toc88645408"/>
      <w:bookmarkStart w:id="2501" w:name="_Toc73041783"/>
      <w:bookmarkStart w:id="2502" w:name="_Toc114134860"/>
      <w:bookmarkStart w:id="2503" w:name="_Toc94033200"/>
      <w:bookmarkStart w:id="2504" w:name="_Toc120683528"/>
      <w:bookmarkStart w:id="2505" w:name="_Toc97193127"/>
      <w:bookmarkStart w:id="2506" w:name="_Toc112939479"/>
      <w:bookmarkStart w:id="2507" w:name="_Toc100953760"/>
      <w:bookmarkStart w:id="2508" w:name="_Toc104547411"/>
      <w:bookmarkStart w:id="2509" w:name="_Toc81244844"/>
      <w:bookmarkStart w:id="2510" w:name="_Toc97037343"/>
      <w:bookmarkStart w:id="2511" w:name="_Toc133435039"/>
      <w:bookmarkStart w:id="2512" w:name="_Toc138690872"/>
      <w:bookmarkStart w:id="2513" w:name="_Toc151749602"/>
      <w:bookmarkStart w:id="2514" w:name="_Toc170161164"/>
      <w:bookmarkStart w:id="2515" w:name="_Toc175850834"/>
      <w:bookmarkStart w:id="2516" w:name="_Toc180480429"/>
      <w:bookmarkStart w:id="2517" w:name="_Toc185518032"/>
      <w:bookmarkStart w:id="2518" w:name="_Toc192875569"/>
      <w:bookmarkStart w:id="2519" w:name="_Toc209530092"/>
      <w:bookmarkStart w:id="2520" w:name="_Toc219199382"/>
      <w:r>
        <w:t>5.2.5.2.1</w:t>
      </w:r>
      <w:r>
        <w:tab/>
        <w:t>Description</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Heading5"/>
      </w:pPr>
      <w:bookmarkStart w:id="2521" w:name="_Toc73041784"/>
      <w:bookmarkStart w:id="2522" w:name="_Toc120683341"/>
      <w:bookmarkStart w:id="2523" w:name="_Toc94033201"/>
      <w:bookmarkStart w:id="2524" w:name="_Toc100953761"/>
      <w:bookmarkStart w:id="2525" w:name="_Toc97193128"/>
      <w:bookmarkStart w:id="2526" w:name="_Toc120683529"/>
      <w:bookmarkStart w:id="2527" w:name="_Toc104547412"/>
      <w:bookmarkStart w:id="2528" w:name="_Toc81244845"/>
      <w:bookmarkStart w:id="2529" w:name="_Toc88645409"/>
      <w:bookmarkStart w:id="2530" w:name="_Toc114134861"/>
      <w:bookmarkStart w:id="2531" w:name="_Toc112939480"/>
      <w:bookmarkStart w:id="2532" w:name="_Toc89426321"/>
      <w:bookmarkStart w:id="2533" w:name="_Toc97037344"/>
      <w:bookmarkStart w:id="2534" w:name="_Toc72784238"/>
      <w:bookmarkStart w:id="2535" w:name="_Toc133435040"/>
      <w:bookmarkStart w:id="2536" w:name="_Toc138690873"/>
      <w:bookmarkStart w:id="2537" w:name="_Toc151749603"/>
      <w:bookmarkStart w:id="2538" w:name="_Toc170161165"/>
      <w:bookmarkStart w:id="2539" w:name="_Toc175850835"/>
      <w:bookmarkStart w:id="2540" w:name="_Toc180480430"/>
      <w:bookmarkStart w:id="2541" w:name="_Toc185518033"/>
      <w:bookmarkStart w:id="2542" w:name="_Toc192875570"/>
      <w:bookmarkStart w:id="2543" w:name="_Toc209530093"/>
      <w:bookmarkStart w:id="2544" w:name="_Toc219199383"/>
      <w:r>
        <w:t>5.2.5.2.2</w:t>
      </w:r>
      <w:r>
        <w:tab/>
        <w:t>Target URI</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17C9F284" w14:textId="77777777" w:rsidR="000211F0" w:rsidRPr="00D944D7" w:rsidRDefault="000211F0" w:rsidP="005174C5">
      <w:pPr>
        <w:rPr>
          <w:rFonts w:ascii="Arial" w:hAnsi="Arial" w:cs="Arial"/>
        </w:rPr>
      </w:pPr>
      <w:bookmarkStart w:id="2545" w:name="_Toc73041785"/>
      <w:bookmarkStart w:id="2546" w:name="_Toc89426322"/>
      <w:bookmarkStart w:id="2547" w:name="_Toc97037345"/>
      <w:bookmarkStart w:id="2548" w:name="_Toc120683342"/>
      <w:bookmarkStart w:id="2549" w:name="_Toc114134862"/>
      <w:bookmarkStart w:id="2550" w:name="_Toc94033202"/>
      <w:bookmarkStart w:id="2551" w:name="_Toc97193129"/>
      <w:bookmarkStart w:id="2552" w:name="_Toc81244846"/>
      <w:bookmarkStart w:id="2553" w:name="_Toc112939481"/>
      <w:bookmarkStart w:id="2554" w:name="_Toc120683530"/>
      <w:bookmarkStart w:id="2555" w:name="_Toc104547413"/>
      <w:bookmarkStart w:id="2556" w:name="_Toc88645410"/>
      <w:bookmarkStart w:id="2557" w:name="_Toc100953762"/>
      <w:bookmarkStart w:id="2558" w:name="_Toc72784239"/>
      <w:bookmarkStart w:id="2559" w:name="_Toc133435041"/>
      <w:bookmarkStart w:id="2560" w:name="_Toc138690874"/>
      <w:bookmarkStart w:id="2561"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2562"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2563" w:name="_PERM_MCCTEMPBM_CRPT75280137___7" w:colFirst="0" w:colLast="0"/>
            <w:bookmarkEnd w:id="2562"/>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2563"/>
    </w:tbl>
    <w:p w14:paraId="13170E5C" w14:textId="77777777" w:rsidR="000211F0" w:rsidRPr="002366BA" w:rsidRDefault="000211F0" w:rsidP="000211F0">
      <w:pPr>
        <w:keepLines/>
        <w:rPr>
          <w:rFonts w:eastAsia="SimSun"/>
          <w:lang w:eastAsia="x-none"/>
        </w:rPr>
      </w:pPr>
    </w:p>
    <w:p w14:paraId="3BD6FD40" w14:textId="77777777" w:rsidR="00CA62AF" w:rsidRDefault="00525D1B">
      <w:pPr>
        <w:pStyle w:val="Heading5"/>
      </w:pPr>
      <w:bookmarkStart w:id="2564" w:name="_Toc170161166"/>
      <w:bookmarkStart w:id="2565" w:name="_Toc175850836"/>
      <w:bookmarkStart w:id="2566" w:name="_Toc180480431"/>
      <w:bookmarkStart w:id="2567" w:name="_Toc185518034"/>
      <w:bookmarkStart w:id="2568" w:name="_Toc192875571"/>
      <w:bookmarkStart w:id="2569" w:name="_Toc209530094"/>
      <w:bookmarkStart w:id="2570" w:name="_Toc219199384"/>
      <w:r>
        <w:t>5.2.5.2.3</w:t>
      </w:r>
      <w:r>
        <w:tab/>
        <w:t>Standard Methods</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4"/>
      <w:bookmarkEnd w:id="2565"/>
      <w:bookmarkEnd w:id="2566"/>
      <w:bookmarkEnd w:id="2567"/>
      <w:bookmarkEnd w:id="2568"/>
      <w:bookmarkEnd w:id="2569"/>
      <w:bookmarkEnd w:id="2570"/>
    </w:p>
    <w:p w14:paraId="41BE4183" w14:textId="77777777" w:rsidR="00CA62AF" w:rsidRDefault="00525D1B" w:rsidP="00CF6CE5">
      <w:pPr>
        <w:pStyle w:val="H6"/>
      </w:pPr>
      <w:bookmarkStart w:id="2571" w:name="_Toc114134863"/>
      <w:bookmarkStart w:id="2572" w:name="_Toc88645411"/>
      <w:bookmarkStart w:id="2573" w:name="_Toc97037346"/>
      <w:bookmarkStart w:id="2574" w:name="_Toc97193130"/>
      <w:bookmarkStart w:id="2575" w:name="_Toc73041786"/>
      <w:bookmarkStart w:id="2576" w:name="_Toc104547414"/>
      <w:bookmarkStart w:id="2577" w:name="_Toc81244847"/>
      <w:bookmarkStart w:id="2578" w:name="_Toc120683531"/>
      <w:bookmarkStart w:id="2579" w:name="_Toc89426323"/>
      <w:bookmarkStart w:id="2580" w:name="_Toc112939482"/>
      <w:bookmarkStart w:id="2581" w:name="_Toc120683343"/>
      <w:bookmarkStart w:id="2582" w:name="_Toc72784240"/>
      <w:bookmarkStart w:id="2583" w:name="_Toc94033203"/>
      <w:bookmarkStart w:id="2584" w:name="_Toc100953763"/>
      <w:bookmarkStart w:id="2585" w:name="_Toc133435042"/>
      <w:bookmarkStart w:id="2586" w:name="_Toc138690875"/>
      <w:bookmarkStart w:id="2587" w:name="_Toc151749605"/>
      <w:bookmarkStart w:id="2588" w:name="_Toc170161167"/>
      <w:bookmarkStart w:id="2589" w:name="_Toc175850837"/>
      <w:bookmarkStart w:id="2590" w:name="_Toc180480432"/>
      <w:bookmarkStart w:id="2591" w:name="_Toc185518035"/>
      <w:bookmarkStart w:id="2592" w:name="_Toc192875572"/>
      <w:bookmarkStart w:id="2593" w:name="_Toc209530095"/>
      <w:r>
        <w:t>5.2.5.2.3.1</w:t>
      </w:r>
      <w:r>
        <w:tab/>
        <w:t>POST</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3AE42072" w14:textId="77777777" w:rsidR="00CA62AF" w:rsidRDefault="00525D1B">
      <w:bookmarkStart w:id="2594" w:name="_Toc104547415"/>
      <w:bookmarkStart w:id="2595" w:name="_Toc100953764"/>
      <w:bookmarkStart w:id="2596" w:name="_Toc97037347"/>
      <w:bookmarkStart w:id="2597"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598" w:name="_Toc112939483"/>
      <w:bookmarkStart w:id="2599" w:name="_Toc120683532"/>
      <w:bookmarkStart w:id="2600" w:name="_Toc114134864"/>
      <w:bookmarkStart w:id="2601" w:name="_Toc120683344"/>
      <w:bookmarkStart w:id="2602"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Heading4"/>
      </w:pPr>
      <w:bookmarkStart w:id="2603" w:name="_Toc138690876"/>
      <w:bookmarkStart w:id="2604" w:name="_Toc151749606"/>
      <w:bookmarkStart w:id="2605" w:name="_Toc170161168"/>
      <w:bookmarkStart w:id="2606" w:name="_Toc175850838"/>
      <w:bookmarkStart w:id="2607" w:name="_Toc180480433"/>
      <w:bookmarkStart w:id="2608" w:name="_Toc185518036"/>
      <w:bookmarkStart w:id="2609" w:name="_Toc192875573"/>
      <w:bookmarkStart w:id="2610" w:name="_Toc209530096"/>
      <w:bookmarkStart w:id="2611" w:name="_Toc219199385"/>
      <w:r>
        <w:t>5.2.5.3</w:t>
      </w:r>
      <w:r>
        <w:tab/>
      </w:r>
      <w:r>
        <w:rPr>
          <w:rFonts w:eastAsia="Times New Roman"/>
        </w:rPr>
        <w:t>Fetch Notification</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058FA51A" w14:textId="77777777" w:rsidR="00CA62AF" w:rsidRDefault="00525D1B">
      <w:pPr>
        <w:pStyle w:val="Heading5"/>
      </w:pPr>
      <w:bookmarkStart w:id="2612" w:name="_Toc112939484"/>
      <w:bookmarkStart w:id="2613" w:name="_Toc97193132"/>
      <w:bookmarkStart w:id="2614" w:name="_Toc104547416"/>
      <w:bookmarkStart w:id="2615" w:name="_Toc114134865"/>
      <w:bookmarkStart w:id="2616" w:name="_Toc120683533"/>
      <w:bookmarkStart w:id="2617" w:name="_Toc100953765"/>
      <w:bookmarkStart w:id="2618" w:name="_Toc120683345"/>
      <w:bookmarkStart w:id="2619" w:name="_Toc97037348"/>
      <w:bookmarkStart w:id="2620" w:name="_Toc133435044"/>
      <w:bookmarkStart w:id="2621" w:name="_Toc138690877"/>
      <w:bookmarkStart w:id="2622" w:name="_Toc151749607"/>
      <w:bookmarkStart w:id="2623" w:name="_Toc170161169"/>
      <w:bookmarkStart w:id="2624" w:name="_Toc175850839"/>
      <w:bookmarkStart w:id="2625" w:name="_Toc180480434"/>
      <w:bookmarkStart w:id="2626" w:name="_Toc185518037"/>
      <w:bookmarkStart w:id="2627" w:name="_Toc192875574"/>
      <w:bookmarkStart w:id="2628" w:name="_Toc209530097"/>
      <w:bookmarkStart w:id="2629" w:name="_Toc219199386"/>
      <w:r>
        <w:t>5.2.5.3.1</w:t>
      </w:r>
      <w:r>
        <w:tab/>
        <w:t>Description</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Heading5"/>
      </w:pPr>
      <w:bookmarkStart w:id="2630" w:name="_Toc112939485"/>
      <w:bookmarkStart w:id="2631" w:name="_Toc104547417"/>
      <w:bookmarkStart w:id="2632" w:name="_Toc100953766"/>
      <w:bookmarkStart w:id="2633" w:name="_Toc97193133"/>
      <w:bookmarkStart w:id="2634" w:name="_Toc97037349"/>
      <w:bookmarkStart w:id="2635" w:name="_Toc114134866"/>
      <w:bookmarkStart w:id="2636" w:name="_Toc120683534"/>
      <w:bookmarkStart w:id="2637" w:name="_Toc120683346"/>
      <w:bookmarkStart w:id="2638" w:name="_Toc133435045"/>
      <w:bookmarkStart w:id="2639" w:name="_Toc138690878"/>
      <w:bookmarkStart w:id="2640" w:name="_Toc151749608"/>
      <w:bookmarkStart w:id="2641" w:name="_Toc170161170"/>
      <w:bookmarkStart w:id="2642" w:name="_Toc175850840"/>
      <w:bookmarkStart w:id="2643" w:name="_Toc180480435"/>
      <w:bookmarkStart w:id="2644" w:name="_Toc185518038"/>
      <w:bookmarkStart w:id="2645" w:name="_Toc192875575"/>
      <w:bookmarkStart w:id="2646" w:name="_Toc209530098"/>
      <w:bookmarkStart w:id="2647" w:name="_Toc219199387"/>
      <w:r>
        <w:t>5.2.5.3.2</w:t>
      </w:r>
      <w:r>
        <w:tab/>
        <w:t>Target URI</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Heading5"/>
      </w:pPr>
      <w:bookmarkStart w:id="2648" w:name="_Toc114134867"/>
      <w:bookmarkStart w:id="2649" w:name="_Toc36037720"/>
      <w:bookmarkStart w:id="2650" w:name="_Toc45132989"/>
      <w:bookmarkStart w:id="2651" w:name="_Toc43298212"/>
      <w:bookmarkStart w:id="2652" w:name="_Toc120683347"/>
      <w:bookmarkStart w:id="2653" w:name="_Toc34210695"/>
      <w:bookmarkStart w:id="2654" w:name="_Toc50023802"/>
      <w:bookmarkStart w:id="2655" w:name="_Toc97193134"/>
      <w:bookmarkStart w:id="2656" w:name="_Toc39063154"/>
      <w:bookmarkStart w:id="2657" w:name="_Toc28011579"/>
      <w:bookmarkStart w:id="2658" w:name="_Toc120683535"/>
      <w:bookmarkStart w:id="2659" w:name="_Toc97037350"/>
      <w:bookmarkStart w:id="2660" w:name="_Toc104547418"/>
      <w:bookmarkStart w:id="2661" w:name="_Toc49935456"/>
      <w:bookmarkStart w:id="2662" w:name="_Toc112939486"/>
      <w:bookmarkStart w:id="2663" w:name="_Toc100953767"/>
      <w:bookmarkStart w:id="2664" w:name="_Toc83230072"/>
      <w:bookmarkStart w:id="2665" w:name="_Toc66277780"/>
      <w:bookmarkStart w:id="2666" w:name="_Toc51761292"/>
      <w:bookmarkStart w:id="2667" w:name="_Toc56672222"/>
      <w:bookmarkStart w:id="2668" w:name="_Toc133435046"/>
      <w:bookmarkStart w:id="2669" w:name="_Toc138690879"/>
      <w:bookmarkStart w:id="2670" w:name="_Toc151749609"/>
      <w:bookmarkStart w:id="2671" w:name="_Toc170161171"/>
      <w:bookmarkStart w:id="2672" w:name="_Toc175850841"/>
      <w:bookmarkStart w:id="2673" w:name="_Toc180480436"/>
      <w:bookmarkStart w:id="2674" w:name="_Toc185518039"/>
      <w:bookmarkStart w:id="2675" w:name="_Toc192875576"/>
      <w:bookmarkStart w:id="2676" w:name="_Toc209530099"/>
      <w:bookmarkStart w:id="2677" w:name="_Toc219199388"/>
      <w:r>
        <w:t>5.2.5.3.3</w:t>
      </w:r>
      <w:r>
        <w:tab/>
        <w:t>Standard Methods</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541A3178" w14:textId="77777777" w:rsidR="00CA62AF" w:rsidRDefault="00525D1B" w:rsidP="00CF6CE5">
      <w:pPr>
        <w:pStyle w:val="H6"/>
      </w:pPr>
      <w:bookmarkStart w:id="2678" w:name="_Toc97037351"/>
      <w:bookmarkStart w:id="2679" w:name="_Toc120683536"/>
      <w:bookmarkStart w:id="2680" w:name="_Toc100953768"/>
      <w:bookmarkStart w:id="2681" w:name="_Toc120683348"/>
      <w:bookmarkStart w:id="2682" w:name="_Toc97193135"/>
      <w:bookmarkStart w:id="2683" w:name="_Toc112939487"/>
      <w:bookmarkStart w:id="2684" w:name="_Toc104547419"/>
      <w:bookmarkStart w:id="2685" w:name="_Toc114134868"/>
      <w:bookmarkStart w:id="2686" w:name="_Toc133435047"/>
      <w:bookmarkStart w:id="2687" w:name="_Toc138690880"/>
      <w:bookmarkStart w:id="2688" w:name="_Toc151749610"/>
      <w:bookmarkStart w:id="2689" w:name="_Toc170161172"/>
      <w:bookmarkStart w:id="2690" w:name="_Toc175850842"/>
      <w:bookmarkStart w:id="2691" w:name="_Toc180480437"/>
      <w:bookmarkStart w:id="2692" w:name="_Toc185518040"/>
      <w:bookmarkStart w:id="2693" w:name="_Toc192875577"/>
      <w:bookmarkStart w:id="2694" w:name="_Toc209530100"/>
      <w:r>
        <w:t>5.2.5.3.3.1</w:t>
      </w:r>
      <w:r>
        <w:tab/>
        <w:t>POST</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Heading3"/>
      </w:pPr>
      <w:bookmarkStart w:id="2695" w:name="_Toc88645413"/>
      <w:bookmarkStart w:id="2696" w:name="_Toc73041788"/>
      <w:bookmarkStart w:id="2697" w:name="_Toc72784242"/>
      <w:bookmarkStart w:id="2698" w:name="_Toc81244849"/>
      <w:bookmarkStart w:id="2699" w:name="_Toc112939488"/>
      <w:bookmarkStart w:id="2700" w:name="_Toc89426325"/>
      <w:bookmarkStart w:id="2701" w:name="_Toc97193136"/>
      <w:bookmarkStart w:id="2702" w:name="_Toc114134869"/>
      <w:bookmarkStart w:id="2703" w:name="_Toc120683349"/>
      <w:bookmarkStart w:id="2704" w:name="_Toc97037352"/>
      <w:bookmarkStart w:id="2705" w:name="_Toc94033204"/>
      <w:bookmarkStart w:id="2706" w:name="_Toc104547420"/>
      <w:bookmarkStart w:id="2707" w:name="_Toc120683537"/>
      <w:bookmarkStart w:id="2708" w:name="_Toc100953769"/>
      <w:bookmarkStart w:id="2709" w:name="_Toc133435048"/>
      <w:bookmarkStart w:id="2710" w:name="_Toc138690881"/>
      <w:bookmarkStart w:id="2711" w:name="_Toc151749611"/>
      <w:bookmarkStart w:id="2712" w:name="_Toc170161173"/>
      <w:bookmarkStart w:id="2713" w:name="_Toc175850843"/>
      <w:bookmarkStart w:id="2714" w:name="_Toc180480438"/>
      <w:bookmarkStart w:id="2715" w:name="_Toc185518041"/>
      <w:bookmarkStart w:id="2716" w:name="_Toc192875578"/>
      <w:bookmarkStart w:id="2717" w:name="_Toc209530101"/>
      <w:bookmarkStart w:id="2718" w:name="_Toc219199389"/>
      <w:r>
        <w:t>5.2.6</w:t>
      </w:r>
      <w:r>
        <w:tab/>
        <w:t>Data Model</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04504FB9" w14:textId="77777777" w:rsidR="00CA62AF" w:rsidRDefault="00525D1B">
      <w:pPr>
        <w:pStyle w:val="Heading4"/>
      </w:pPr>
      <w:bookmarkStart w:id="2719" w:name="_Toc114134870"/>
      <w:bookmarkStart w:id="2720" w:name="_Toc97193137"/>
      <w:bookmarkStart w:id="2721" w:name="_Toc97037353"/>
      <w:bookmarkStart w:id="2722" w:name="_Toc88645414"/>
      <w:bookmarkStart w:id="2723" w:name="_Toc89426326"/>
      <w:bookmarkStart w:id="2724" w:name="_Toc94033205"/>
      <w:bookmarkStart w:id="2725" w:name="_Toc100953770"/>
      <w:bookmarkStart w:id="2726" w:name="_Toc112939489"/>
      <w:bookmarkStart w:id="2727" w:name="_Toc81244850"/>
      <w:bookmarkStart w:id="2728" w:name="_Toc104547421"/>
      <w:bookmarkStart w:id="2729" w:name="_Toc120683538"/>
      <w:bookmarkStart w:id="2730" w:name="_Toc120683350"/>
      <w:bookmarkStart w:id="2731" w:name="_Toc73041789"/>
      <w:bookmarkStart w:id="2732" w:name="_Toc72784243"/>
      <w:bookmarkStart w:id="2733" w:name="_Toc133435049"/>
      <w:bookmarkStart w:id="2734" w:name="_Toc138690882"/>
      <w:bookmarkStart w:id="2735" w:name="_Toc151749612"/>
      <w:bookmarkStart w:id="2736" w:name="_Toc170161174"/>
      <w:bookmarkStart w:id="2737" w:name="_Toc175850844"/>
      <w:bookmarkStart w:id="2738" w:name="_Toc180480439"/>
      <w:bookmarkStart w:id="2739" w:name="_Toc185518042"/>
      <w:bookmarkStart w:id="2740" w:name="_Toc192875579"/>
      <w:bookmarkStart w:id="2741" w:name="_Toc209530102"/>
      <w:bookmarkStart w:id="2742" w:name="_Toc219199390"/>
      <w:r>
        <w:t>5.2.6.1</w:t>
      </w:r>
      <w:r>
        <w:tab/>
        <w:t>General</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180F1785" w14:textId="77777777" w:rsidR="00CA62AF" w:rsidRDefault="00525D1B">
      <w:r>
        <w:t>This clause specifies the application data model supported by the API.</w:t>
      </w:r>
    </w:p>
    <w:p w14:paraId="1605FC58" w14:textId="77777777" w:rsidR="00CA62AF" w:rsidRDefault="00525D1B">
      <w:r>
        <w:lastRenderedPageBreak/>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743" w:name="_Toc120683539"/>
      <w:bookmarkStart w:id="2744" w:name="_Toc89426327"/>
      <w:bookmarkStart w:id="2745" w:name="_Toc97037354"/>
      <w:bookmarkStart w:id="2746" w:name="_Toc81244851"/>
      <w:bookmarkStart w:id="2747" w:name="_Toc88645415"/>
      <w:bookmarkStart w:id="2748" w:name="_Toc100953771"/>
      <w:bookmarkStart w:id="2749" w:name="_Toc72784244"/>
      <w:bookmarkStart w:id="2750" w:name="_Toc97193138"/>
      <w:bookmarkStart w:id="2751" w:name="_Toc112939490"/>
      <w:bookmarkStart w:id="2752" w:name="_Toc114134871"/>
      <w:bookmarkStart w:id="2753" w:name="_Toc94033206"/>
      <w:bookmarkStart w:id="2754" w:name="_Toc104547422"/>
      <w:bookmarkStart w:id="2755" w:name="_Toc120683351"/>
      <w:bookmarkStart w:id="2756" w:name="_Toc73041790"/>
      <w:bookmarkStart w:id="2757" w:name="_Toc133435050"/>
      <w:bookmarkStart w:id="2758" w:name="_Toc138690883"/>
      <w:bookmarkStart w:id="2759" w:name="_Toc151749613"/>
      <w:bookmarkStart w:id="2760" w:name="_Toc170161175"/>
      <w:bookmarkStart w:id="2761"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Heading4"/>
        <w:rPr>
          <w:lang w:val="en-US"/>
        </w:rPr>
      </w:pPr>
      <w:bookmarkStart w:id="2762" w:name="_Toc180480440"/>
      <w:bookmarkStart w:id="2763" w:name="_Toc185518043"/>
      <w:bookmarkStart w:id="2764" w:name="_Toc192875580"/>
      <w:bookmarkStart w:id="2765" w:name="_Toc209530103"/>
      <w:bookmarkStart w:id="2766" w:name="_Toc219199391"/>
      <w:r>
        <w:rPr>
          <w:lang w:val="en-US"/>
        </w:rPr>
        <w:t>5.2.6.2</w:t>
      </w:r>
      <w:r>
        <w:rPr>
          <w:lang w:val="en-US"/>
        </w:rPr>
        <w:tab/>
        <w:t>Structured data types</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60966909" w14:textId="77777777" w:rsidR="00CA62AF" w:rsidRDefault="00525D1B">
      <w:pPr>
        <w:pStyle w:val="Heading5"/>
      </w:pPr>
      <w:bookmarkStart w:id="2767" w:name="_Toc100953772"/>
      <w:bookmarkStart w:id="2768" w:name="_Toc120683540"/>
      <w:bookmarkStart w:id="2769" w:name="_Toc104547423"/>
      <w:bookmarkStart w:id="2770" w:name="_Toc72784245"/>
      <w:bookmarkStart w:id="2771" w:name="_Toc88645416"/>
      <w:bookmarkStart w:id="2772" w:name="_Toc97037355"/>
      <w:bookmarkStart w:id="2773" w:name="_Toc94033207"/>
      <w:bookmarkStart w:id="2774" w:name="_Toc89426328"/>
      <w:bookmarkStart w:id="2775" w:name="_Toc97193139"/>
      <w:bookmarkStart w:id="2776" w:name="_Toc81244852"/>
      <w:bookmarkStart w:id="2777" w:name="_Toc73041791"/>
      <w:bookmarkStart w:id="2778" w:name="_Toc114134872"/>
      <w:bookmarkStart w:id="2779" w:name="_Toc120683352"/>
      <w:bookmarkStart w:id="2780" w:name="_Toc112939491"/>
      <w:bookmarkStart w:id="2781" w:name="_Toc133435051"/>
      <w:bookmarkStart w:id="2782" w:name="_Toc138690884"/>
      <w:bookmarkStart w:id="2783" w:name="_Toc151749614"/>
      <w:bookmarkStart w:id="2784" w:name="_Toc170161176"/>
      <w:bookmarkStart w:id="2785" w:name="_Toc175850846"/>
      <w:bookmarkStart w:id="2786" w:name="_Toc180480441"/>
      <w:bookmarkStart w:id="2787" w:name="_Toc185518044"/>
      <w:bookmarkStart w:id="2788" w:name="_Toc192875581"/>
      <w:bookmarkStart w:id="2789" w:name="_Toc209530104"/>
      <w:bookmarkStart w:id="2790" w:name="_Toc219199392"/>
      <w:r>
        <w:t>5.2.6.2.1</w:t>
      </w:r>
      <w:r>
        <w:tab/>
        <w:t>Introduction</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05485557" w14:textId="77777777" w:rsidR="00CA62AF" w:rsidRDefault="00525D1B">
      <w:r>
        <w:t>This clause defines the structures to be used in resource representations.</w:t>
      </w:r>
    </w:p>
    <w:p w14:paraId="42FEA0A1" w14:textId="77777777" w:rsidR="00CA62AF" w:rsidRDefault="00525D1B">
      <w:pPr>
        <w:pStyle w:val="Heading5"/>
      </w:pPr>
      <w:bookmarkStart w:id="2791" w:name="_Toc73041792"/>
      <w:bookmarkStart w:id="2792" w:name="_Toc94033208"/>
      <w:bookmarkStart w:id="2793" w:name="_Toc89426329"/>
      <w:bookmarkStart w:id="2794" w:name="_Toc72784246"/>
      <w:bookmarkStart w:id="2795" w:name="_Toc81244853"/>
      <w:bookmarkStart w:id="2796" w:name="_Toc97193140"/>
      <w:bookmarkStart w:id="2797" w:name="_Toc88645417"/>
      <w:bookmarkStart w:id="2798" w:name="_Toc97037356"/>
      <w:bookmarkStart w:id="2799" w:name="_Toc120683353"/>
      <w:bookmarkStart w:id="2800" w:name="_Toc120683541"/>
      <w:bookmarkStart w:id="2801" w:name="_Toc114134873"/>
      <w:bookmarkStart w:id="2802" w:name="_Toc100953773"/>
      <w:bookmarkStart w:id="2803" w:name="_Toc104547424"/>
      <w:bookmarkStart w:id="2804" w:name="_Toc112939492"/>
      <w:bookmarkStart w:id="2805" w:name="_Toc133435052"/>
      <w:bookmarkStart w:id="2806" w:name="_Toc138690885"/>
      <w:bookmarkStart w:id="2807" w:name="_Toc151749615"/>
      <w:bookmarkStart w:id="2808" w:name="_Toc170161177"/>
      <w:bookmarkStart w:id="2809" w:name="_Toc175850847"/>
      <w:bookmarkStart w:id="2810" w:name="_Toc180480442"/>
      <w:bookmarkStart w:id="2811" w:name="_Toc185518045"/>
      <w:bookmarkStart w:id="2812" w:name="_Toc192875582"/>
      <w:bookmarkStart w:id="2813" w:name="_Toc209530105"/>
      <w:bookmarkStart w:id="2814" w:name="_Toc219199393"/>
      <w:r>
        <w:t>5.2.6.2.2</w:t>
      </w:r>
      <w:r>
        <w:tab/>
        <w:t>Type: NmfafDataRetrievalNotification</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rsidP="009F4724">
            <w:pPr>
              <w:pStyle w:val="TAH"/>
            </w:pPr>
            <w:bookmarkStart w:id="2815" w:name="_PERM_MCCTEMPBM_CRPT75280139___4"/>
            <w:r>
              <w:t>Cardinality</w:t>
            </w:r>
            <w:bookmarkEnd w:id="2815"/>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Heading5"/>
      </w:pPr>
      <w:bookmarkStart w:id="2816" w:name="_Toc104547425"/>
      <w:bookmarkStart w:id="2817" w:name="_Toc89426330"/>
      <w:bookmarkStart w:id="2818" w:name="_Toc88645418"/>
      <w:bookmarkStart w:id="2819" w:name="_Toc73041793"/>
      <w:bookmarkStart w:id="2820" w:name="_Toc114134874"/>
      <w:bookmarkStart w:id="2821" w:name="_Toc120683354"/>
      <w:bookmarkStart w:id="2822" w:name="_Toc94033209"/>
      <w:bookmarkStart w:id="2823" w:name="_Toc112939493"/>
      <w:bookmarkStart w:id="2824" w:name="_Toc100953774"/>
      <w:bookmarkStart w:id="2825" w:name="_Toc97193141"/>
      <w:bookmarkStart w:id="2826" w:name="_Toc120683542"/>
      <w:bookmarkStart w:id="2827" w:name="_Toc81244854"/>
      <w:bookmarkStart w:id="2828" w:name="_Toc97037357"/>
      <w:bookmarkStart w:id="2829" w:name="_Toc72784247"/>
      <w:bookmarkStart w:id="2830" w:name="_Toc133435053"/>
      <w:bookmarkStart w:id="2831" w:name="_Toc138690886"/>
      <w:bookmarkStart w:id="2832" w:name="_Toc151749616"/>
      <w:bookmarkStart w:id="2833" w:name="_Toc170161178"/>
      <w:bookmarkStart w:id="2834" w:name="_Toc175850848"/>
      <w:bookmarkStart w:id="2835" w:name="_Toc180480443"/>
      <w:bookmarkStart w:id="2836" w:name="_Toc185518046"/>
      <w:bookmarkStart w:id="2837" w:name="_Toc192875583"/>
      <w:bookmarkStart w:id="2838" w:name="_Toc209530106"/>
      <w:bookmarkStart w:id="2839" w:name="_Toc219199394"/>
      <w:r>
        <w:lastRenderedPageBreak/>
        <w:t>5.2.6.2.3</w:t>
      </w:r>
      <w:r>
        <w:tab/>
        <w:t xml:space="preserve">Type: </w:t>
      </w:r>
      <w:r>
        <w:rPr>
          <w:rFonts w:hint="eastAsia"/>
        </w:rPr>
        <w:t>F</w:t>
      </w:r>
      <w:r>
        <w:t>etchInstruction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2840" w:name="_PERM_MCCTEMPBM_CRPT75280140___4"/>
            <w:r>
              <w:t>Cardinality</w:t>
            </w:r>
            <w:bookmarkEnd w:id="2840"/>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Heading5"/>
      </w:pPr>
      <w:bookmarkStart w:id="2841" w:name="_Toc114134875"/>
      <w:bookmarkStart w:id="2842" w:name="_Toc100953775"/>
      <w:bookmarkStart w:id="2843" w:name="_Toc104547426"/>
      <w:bookmarkStart w:id="2844" w:name="_Toc97037358"/>
      <w:bookmarkStart w:id="2845" w:name="_Toc97193142"/>
      <w:bookmarkStart w:id="2846" w:name="_Toc120683355"/>
      <w:bookmarkStart w:id="2847" w:name="_Toc120683543"/>
      <w:bookmarkStart w:id="2848" w:name="_Toc112939494"/>
      <w:bookmarkStart w:id="2849" w:name="_Toc133435054"/>
      <w:bookmarkStart w:id="2850" w:name="_Toc138690887"/>
      <w:bookmarkStart w:id="2851" w:name="_Toc151749617"/>
      <w:bookmarkStart w:id="2852" w:name="_Toc170161179"/>
      <w:bookmarkStart w:id="2853" w:name="_Toc175850849"/>
      <w:bookmarkStart w:id="2854" w:name="_Toc180480444"/>
      <w:bookmarkStart w:id="2855" w:name="_Toc185518047"/>
      <w:bookmarkStart w:id="2856" w:name="_Toc192875584"/>
      <w:bookmarkStart w:id="2857" w:name="_Toc209530107"/>
      <w:bookmarkStart w:id="2858" w:name="_Toc219199395"/>
      <w:r>
        <w:t>5.2.6.2.4</w:t>
      </w:r>
      <w:r>
        <w:tab/>
        <w:t>Type: NmfafDataAnaNotification</w:t>
      </w:r>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2371D17A" w14:textId="77777777" w:rsidR="00B74BDD" w:rsidRDefault="00B74BDD" w:rsidP="00B74BDD">
      <w:pPr>
        <w:pStyle w:val="TH"/>
      </w:pPr>
      <w:bookmarkStart w:id="2859" w:name="_Toc112939495"/>
      <w:bookmarkStart w:id="2860" w:name="_Toc104547427"/>
      <w:bookmarkStart w:id="2861" w:name="_Toc120683356"/>
      <w:bookmarkStart w:id="2862" w:name="_Toc81244855"/>
      <w:bookmarkStart w:id="2863" w:name="_Toc89426331"/>
      <w:bookmarkStart w:id="2864" w:name="_Toc97037359"/>
      <w:bookmarkStart w:id="2865" w:name="_Toc114134876"/>
      <w:bookmarkStart w:id="2866" w:name="_Toc100953776"/>
      <w:bookmarkStart w:id="2867" w:name="_Toc72784248"/>
      <w:bookmarkStart w:id="2868" w:name="_Toc73041794"/>
      <w:bookmarkStart w:id="2869" w:name="_Toc120683544"/>
      <w:bookmarkStart w:id="2870" w:name="_Toc94033210"/>
      <w:bookmarkStart w:id="2871" w:name="_Toc88645419"/>
      <w:bookmarkStart w:id="2872" w:name="_Toc97193143"/>
      <w:bookmarkStart w:id="2873" w:name="_Toc133435055"/>
      <w:bookmarkStart w:id="2874" w:name="_Toc138690888"/>
      <w:bookmarkStart w:id="2875" w:name="_Toc151749618"/>
      <w:bookmarkStart w:id="2876" w:name="_Toc170161180"/>
      <w:bookmarkStart w:id="2877"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2878" w:name="_PERM_MCCTEMPBM_CRPT75280141___4"/>
            <w:r>
              <w:t>Cardinality</w:t>
            </w:r>
            <w:bookmarkEnd w:id="2878"/>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Heading4"/>
        <w:rPr>
          <w:lang w:val="en-US"/>
        </w:rPr>
      </w:pPr>
      <w:bookmarkStart w:id="2879" w:name="_Toc180480445"/>
      <w:bookmarkStart w:id="2880" w:name="_Toc185518048"/>
      <w:bookmarkStart w:id="2881" w:name="_Toc192875585"/>
      <w:bookmarkStart w:id="2882" w:name="_Toc209530108"/>
      <w:bookmarkStart w:id="2883" w:name="_Toc219199396"/>
      <w:r>
        <w:rPr>
          <w:lang w:val="en-US"/>
        </w:rPr>
        <w:t>5.2.6.3</w:t>
      </w:r>
      <w:r>
        <w:rPr>
          <w:lang w:val="en-US"/>
        </w:rPr>
        <w:tab/>
        <w:t>Simple data types and enumerations</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9"/>
      <w:bookmarkEnd w:id="2880"/>
      <w:bookmarkEnd w:id="2881"/>
      <w:bookmarkEnd w:id="2882"/>
      <w:bookmarkEnd w:id="2883"/>
    </w:p>
    <w:p w14:paraId="2E7971A5" w14:textId="77777777" w:rsidR="00CA62AF" w:rsidRDefault="00525D1B">
      <w:pPr>
        <w:pStyle w:val="Heading5"/>
      </w:pPr>
      <w:bookmarkStart w:id="2884" w:name="_Toc97193144"/>
      <w:bookmarkStart w:id="2885" w:name="_Toc73041795"/>
      <w:bookmarkStart w:id="2886" w:name="_Toc89426332"/>
      <w:bookmarkStart w:id="2887" w:name="_Toc72784249"/>
      <w:bookmarkStart w:id="2888" w:name="_Toc97037360"/>
      <w:bookmarkStart w:id="2889" w:name="_Toc120683545"/>
      <w:bookmarkStart w:id="2890" w:name="_Toc94033211"/>
      <w:bookmarkStart w:id="2891" w:name="_Toc88645420"/>
      <w:bookmarkStart w:id="2892" w:name="_Toc120683357"/>
      <w:bookmarkStart w:id="2893" w:name="_Toc112939496"/>
      <w:bookmarkStart w:id="2894" w:name="_Toc100953777"/>
      <w:bookmarkStart w:id="2895" w:name="_Toc114134877"/>
      <w:bookmarkStart w:id="2896" w:name="_Toc81244856"/>
      <w:bookmarkStart w:id="2897" w:name="_Toc104547428"/>
      <w:bookmarkStart w:id="2898" w:name="_Toc133435056"/>
      <w:bookmarkStart w:id="2899" w:name="_Toc138690889"/>
      <w:bookmarkStart w:id="2900" w:name="_Toc151749619"/>
      <w:bookmarkStart w:id="2901" w:name="_Toc170161181"/>
      <w:bookmarkStart w:id="2902" w:name="_Toc175850851"/>
      <w:bookmarkStart w:id="2903" w:name="_Toc180480446"/>
      <w:bookmarkStart w:id="2904" w:name="_Toc185518049"/>
      <w:bookmarkStart w:id="2905" w:name="_Toc192875586"/>
      <w:bookmarkStart w:id="2906" w:name="_Toc209530109"/>
      <w:bookmarkStart w:id="2907" w:name="_Toc219199397"/>
      <w:r>
        <w:t>5.2.6.3.1</w:t>
      </w:r>
      <w:r>
        <w:tab/>
        <w:t>Introduction</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Heading5"/>
      </w:pPr>
      <w:bookmarkStart w:id="2908" w:name="_Toc88645421"/>
      <w:bookmarkStart w:id="2909" w:name="_Toc89426333"/>
      <w:bookmarkStart w:id="2910" w:name="_Toc81244857"/>
      <w:bookmarkStart w:id="2911" w:name="_Toc73041796"/>
      <w:bookmarkStart w:id="2912" w:name="_Toc72784250"/>
      <w:bookmarkStart w:id="2913" w:name="_Toc120683546"/>
      <w:bookmarkStart w:id="2914" w:name="_Toc97193145"/>
      <w:bookmarkStart w:id="2915" w:name="_Toc112939497"/>
      <w:bookmarkStart w:id="2916" w:name="_Toc114134878"/>
      <w:bookmarkStart w:id="2917" w:name="_Toc100953778"/>
      <w:bookmarkStart w:id="2918" w:name="_Toc104547429"/>
      <w:bookmarkStart w:id="2919" w:name="_Toc120683358"/>
      <w:bookmarkStart w:id="2920" w:name="_Toc97037361"/>
      <w:bookmarkStart w:id="2921" w:name="_Toc94033212"/>
      <w:bookmarkStart w:id="2922" w:name="_Toc133435057"/>
      <w:bookmarkStart w:id="2923" w:name="_Toc138690890"/>
      <w:bookmarkStart w:id="2924" w:name="_Toc151749620"/>
      <w:bookmarkStart w:id="2925" w:name="_Toc170161182"/>
      <w:bookmarkStart w:id="2926" w:name="_Toc175850852"/>
      <w:bookmarkStart w:id="2927" w:name="_Toc180480447"/>
      <w:bookmarkStart w:id="2928" w:name="_Toc185518050"/>
      <w:bookmarkStart w:id="2929" w:name="_Toc192875587"/>
      <w:bookmarkStart w:id="2930" w:name="_Toc209530110"/>
      <w:bookmarkStart w:id="2931" w:name="_Toc219199398"/>
      <w:r>
        <w:t>5.2.6.3.2</w:t>
      </w:r>
      <w:r>
        <w:tab/>
        <w:t>Simple data types</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6AF93449" w14:textId="77777777" w:rsidR="00CA62AF" w:rsidRDefault="00525D1B">
      <w:r>
        <w:t>None in this release of the specification.</w:t>
      </w:r>
    </w:p>
    <w:p w14:paraId="7557C270" w14:textId="77777777" w:rsidR="00CA62AF" w:rsidRDefault="00525D1B">
      <w:pPr>
        <w:pStyle w:val="Heading4"/>
        <w:rPr>
          <w:lang w:eastAsia="zh-CN"/>
        </w:rPr>
      </w:pPr>
      <w:bookmarkStart w:id="2932" w:name="_Toc97037362"/>
      <w:bookmarkStart w:id="2933" w:name="_Toc120683547"/>
      <w:bookmarkStart w:id="2934" w:name="_Toc94033215"/>
      <w:bookmarkStart w:id="2935" w:name="_Toc112939498"/>
      <w:bookmarkStart w:id="2936" w:name="_Toc120683359"/>
      <w:bookmarkStart w:id="2937" w:name="_Toc88645424"/>
      <w:bookmarkStart w:id="2938" w:name="_Toc100953779"/>
      <w:bookmarkStart w:id="2939" w:name="_Toc114134879"/>
      <w:bookmarkStart w:id="2940" w:name="_Toc73041799"/>
      <w:bookmarkStart w:id="2941" w:name="_Toc97193146"/>
      <w:bookmarkStart w:id="2942" w:name="_Toc72784253"/>
      <w:bookmarkStart w:id="2943" w:name="_Toc81244860"/>
      <w:bookmarkStart w:id="2944" w:name="_Toc89426336"/>
      <w:bookmarkStart w:id="2945" w:name="_Toc104547430"/>
      <w:bookmarkStart w:id="2946" w:name="_Toc133435058"/>
      <w:bookmarkStart w:id="2947" w:name="_Toc138690891"/>
      <w:bookmarkStart w:id="2948" w:name="_Toc151749621"/>
      <w:bookmarkStart w:id="2949" w:name="_Toc170161183"/>
      <w:bookmarkStart w:id="2950" w:name="_Toc175850853"/>
      <w:bookmarkStart w:id="2951" w:name="_Toc180480448"/>
      <w:bookmarkStart w:id="2952" w:name="_Toc185518051"/>
      <w:bookmarkStart w:id="2953" w:name="_Toc192875588"/>
      <w:bookmarkStart w:id="2954" w:name="_Toc209530111"/>
      <w:bookmarkStart w:id="2955" w:name="_Toc219199399"/>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42CB2E82" w14:textId="77777777" w:rsidR="00CA62AF" w:rsidRDefault="00525D1B">
      <w:pPr>
        <w:rPr>
          <w:lang w:eastAsia="zh-CN"/>
        </w:rPr>
      </w:pPr>
      <w:r>
        <w:t>None in this release of the specification.</w:t>
      </w:r>
    </w:p>
    <w:p w14:paraId="07C419C1" w14:textId="77777777" w:rsidR="00CA62AF" w:rsidRDefault="00525D1B">
      <w:pPr>
        <w:pStyle w:val="Heading4"/>
      </w:pPr>
      <w:bookmarkStart w:id="2956" w:name="_Toc97037363"/>
      <w:bookmarkStart w:id="2957" w:name="_Toc97193147"/>
      <w:bookmarkStart w:id="2958" w:name="_Toc112939499"/>
      <w:bookmarkStart w:id="2959" w:name="_Toc114134880"/>
      <w:bookmarkStart w:id="2960" w:name="_Toc100953780"/>
      <w:bookmarkStart w:id="2961" w:name="_Toc104547431"/>
      <w:bookmarkStart w:id="2962" w:name="_Toc81244863"/>
      <w:bookmarkStart w:id="2963" w:name="_Toc73041802"/>
      <w:bookmarkStart w:id="2964" w:name="_Toc120683360"/>
      <w:bookmarkStart w:id="2965" w:name="_Toc88645427"/>
      <w:bookmarkStart w:id="2966" w:name="_Toc120683548"/>
      <w:bookmarkStart w:id="2967" w:name="_Toc89426339"/>
      <w:bookmarkStart w:id="2968" w:name="_Toc94033218"/>
      <w:bookmarkStart w:id="2969" w:name="_Toc72784256"/>
      <w:bookmarkStart w:id="2970" w:name="_Toc133435059"/>
      <w:bookmarkStart w:id="2971" w:name="_Toc138690892"/>
      <w:bookmarkStart w:id="2972" w:name="_Toc151749622"/>
      <w:bookmarkStart w:id="2973" w:name="_Toc170161184"/>
      <w:bookmarkStart w:id="2974" w:name="_Toc175850854"/>
      <w:bookmarkStart w:id="2975" w:name="_Toc180480449"/>
      <w:bookmarkStart w:id="2976" w:name="_Toc185518052"/>
      <w:bookmarkStart w:id="2977" w:name="_Toc192875589"/>
      <w:bookmarkStart w:id="2978" w:name="_Toc209530112"/>
      <w:bookmarkStart w:id="2979" w:name="_Toc219199400"/>
      <w:r>
        <w:t>5.2.6.5</w:t>
      </w:r>
      <w:r>
        <w:tab/>
        <w:t>Binary data</w:t>
      </w:r>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091CC381" w14:textId="77777777" w:rsidR="00CA62AF" w:rsidRDefault="00525D1B">
      <w:pPr>
        <w:rPr>
          <w:lang w:eastAsia="zh-CN"/>
        </w:rPr>
      </w:pPr>
      <w:r>
        <w:t>None in this release of the specification.</w:t>
      </w:r>
    </w:p>
    <w:p w14:paraId="2F84DCCB" w14:textId="77777777" w:rsidR="00CA62AF" w:rsidRDefault="00525D1B">
      <w:pPr>
        <w:pStyle w:val="Heading3"/>
      </w:pPr>
      <w:bookmarkStart w:id="2980" w:name="_Toc89426341"/>
      <w:bookmarkStart w:id="2981" w:name="_Toc94033220"/>
      <w:bookmarkStart w:id="2982" w:name="_Toc97037364"/>
      <w:bookmarkStart w:id="2983" w:name="_Toc97193148"/>
      <w:bookmarkStart w:id="2984" w:name="_Toc100953781"/>
      <w:bookmarkStart w:id="2985" w:name="_Toc114134881"/>
      <w:bookmarkStart w:id="2986" w:name="_Toc112939500"/>
      <w:bookmarkStart w:id="2987" w:name="_Toc104547432"/>
      <w:bookmarkStart w:id="2988" w:name="_Toc81244865"/>
      <w:bookmarkStart w:id="2989" w:name="_Toc88645429"/>
      <w:bookmarkStart w:id="2990" w:name="_Toc120683549"/>
      <w:bookmarkStart w:id="2991" w:name="_Toc73041804"/>
      <w:bookmarkStart w:id="2992" w:name="_Toc120683361"/>
      <w:bookmarkStart w:id="2993" w:name="_Toc72784258"/>
      <w:bookmarkStart w:id="2994" w:name="_Toc133435060"/>
      <w:bookmarkStart w:id="2995" w:name="_Toc138690893"/>
      <w:bookmarkStart w:id="2996" w:name="_Toc151749623"/>
      <w:bookmarkStart w:id="2997" w:name="_Toc170161185"/>
      <w:bookmarkStart w:id="2998" w:name="_Toc175850855"/>
      <w:bookmarkStart w:id="2999" w:name="_Toc180480450"/>
      <w:bookmarkStart w:id="3000" w:name="_Toc185518053"/>
      <w:bookmarkStart w:id="3001" w:name="_Toc192875590"/>
      <w:bookmarkStart w:id="3002" w:name="_Toc209530113"/>
      <w:bookmarkStart w:id="3003" w:name="_Toc219199401"/>
      <w:r>
        <w:lastRenderedPageBreak/>
        <w:t>5.2.7</w:t>
      </w:r>
      <w:r>
        <w:tab/>
        <w:t>Error Handling</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171722AD" w14:textId="77777777" w:rsidR="00CA62AF" w:rsidRDefault="00525D1B">
      <w:pPr>
        <w:pStyle w:val="Heading4"/>
      </w:pPr>
      <w:bookmarkStart w:id="3004" w:name="_Toc97037365"/>
      <w:bookmarkStart w:id="3005" w:name="_Toc97193149"/>
      <w:bookmarkStart w:id="3006" w:name="_Toc112939501"/>
      <w:bookmarkStart w:id="3007" w:name="_Toc104547433"/>
      <w:bookmarkStart w:id="3008" w:name="_Toc88645430"/>
      <w:bookmarkStart w:id="3009" w:name="_Toc100953782"/>
      <w:bookmarkStart w:id="3010" w:name="_Toc89426342"/>
      <w:bookmarkStart w:id="3011" w:name="_Toc120683550"/>
      <w:bookmarkStart w:id="3012" w:name="_Toc120683362"/>
      <w:bookmarkStart w:id="3013" w:name="_Toc81244866"/>
      <w:bookmarkStart w:id="3014" w:name="_Toc72784259"/>
      <w:bookmarkStart w:id="3015" w:name="_Toc73041805"/>
      <w:bookmarkStart w:id="3016" w:name="_Toc94033221"/>
      <w:bookmarkStart w:id="3017" w:name="_Toc114134882"/>
      <w:bookmarkStart w:id="3018" w:name="_Toc133435061"/>
      <w:bookmarkStart w:id="3019" w:name="_Toc138690894"/>
      <w:bookmarkStart w:id="3020" w:name="_Toc151749624"/>
      <w:bookmarkStart w:id="3021" w:name="_Toc170161186"/>
      <w:bookmarkStart w:id="3022" w:name="_Toc175850856"/>
      <w:bookmarkStart w:id="3023" w:name="_Toc180480451"/>
      <w:bookmarkStart w:id="3024" w:name="_Toc185518054"/>
      <w:bookmarkStart w:id="3025" w:name="_Toc192875591"/>
      <w:bookmarkStart w:id="3026" w:name="_Toc209530114"/>
      <w:bookmarkStart w:id="3027" w:name="_Toc219199402"/>
      <w:r>
        <w:t>5.2.7.1</w:t>
      </w:r>
      <w:r>
        <w:tab/>
        <w:t>General</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Heading4"/>
      </w:pPr>
      <w:bookmarkStart w:id="3028" w:name="_Toc94033222"/>
      <w:bookmarkStart w:id="3029" w:name="_Toc89426343"/>
      <w:bookmarkStart w:id="3030" w:name="_Toc73041806"/>
      <w:bookmarkStart w:id="3031" w:name="_Toc81244867"/>
      <w:bookmarkStart w:id="3032" w:name="_Toc72784260"/>
      <w:bookmarkStart w:id="3033" w:name="_Toc88645431"/>
      <w:bookmarkStart w:id="3034" w:name="_Toc97037366"/>
      <w:bookmarkStart w:id="3035" w:name="_Toc97193150"/>
      <w:bookmarkStart w:id="3036" w:name="_Toc114134883"/>
      <w:bookmarkStart w:id="3037" w:name="_Toc120683551"/>
      <w:bookmarkStart w:id="3038" w:name="_Toc120683363"/>
      <w:bookmarkStart w:id="3039" w:name="_Toc112939502"/>
      <w:bookmarkStart w:id="3040" w:name="_Toc104547434"/>
      <w:bookmarkStart w:id="3041" w:name="_Toc100953783"/>
      <w:bookmarkStart w:id="3042" w:name="_Toc133435062"/>
      <w:bookmarkStart w:id="3043" w:name="_Toc138690895"/>
      <w:bookmarkStart w:id="3044" w:name="_Toc151749625"/>
      <w:bookmarkStart w:id="3045" w:name="_Toc170161187"/>
      <w:bookmarkStart w:id="3046" w:name="_Toc175850857"/>
      <w:bookmarkStart w:id="3047" w:name="_Toc180480452"/>
      <w:bookmarkStart w:id="3048" w:name="_Toc185518055"/>
      <w:bookmarkStart w:id="3049" w:name="_Toc192875592"/>
      <w:bookmarkStart w:id="3050" w:name="_Toc209530115"/>
      <w:bookmarkStart w:id="3051" w:name="_Toc219199403"/>
      <w:r>
        <w:t>5.2.7.2</w:t>
      </w:r>
      <w:r>
        <w:tab/>
        <w:t>Protocol Errors</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35F57979" w14:textId="77777777" w:rsidR="00CA62AF" w:rsidRDefault="00525D1B">
      <w:r>
        <w:t>No specific procedures for the Nmfaf_3caDataManagement service are specified.</w:t>
      </w:r>
    </w:p>
    <w:p w14:paraId="2541D646" w14:textId="77777777" w:rsidR="00CA62AF" w:rsidRDefault="00525D1B">
      <w:pPr>
        <w:pStyle w:val="Heading4"/>
      </w:pPr>
      <w:bookmarkStart w:id="3052" w:name="_Toc114134884"/>
      <w:bookmarkStart w:id="3053" w:name="_Toc100953784"/>
      <w:bookmarkStart w:id="3054" w:name="_Toc94033223"/>
      <w:bookmarkStart w:id="3055" w:name="_Toc81244868"/>
      <w:bookmarkStart w:id="3056" w:name="_Toc73041807"/>
      <w:bookmarkStart w:id="3057" w:name="_Toc97037367"/>
      <w:bookmarkStart w:id="3058" w:name="_Toc97193151"/>
      <w:bookmarkStart w:id="3059" w:name="_Toc112939503"/>
      <w:bookmarkStart w:id="3060" w:name="_Toc104547435"/>
      <w:bookmarkStart w:id="3061" w:name="_Toc89426344"/>
      <w:bookmarkStart w:id="3062" w:name="_Toc88645432"/>
      <w:bookmarkStart w:id="3063" w:name="_Toc72784261"/>
      <w:bookmarkStart w:id="3064" w:name="_Toc120683364"/>
      <w:bookmarkStart w:id="3065" w:name="_Toc120683552"/>
      <w:bookmarkStart w:id="3066" w:name="_Toc133435063"/>
      <w:bookmarkStart w:id="3067" w:name="_Toc138690896"/>
      <w:bookmarkStart w:id="3068" w:name="_Toc151749626"/>
      <w:bookmarkStart w:id="3069" w:name="_Toc170161188"/>
      <w:bookmarkStart w:id="3070" w:name="_Toc175850858"/>
      <w:bookmarkStart w:id="3071" w:name="_Toc180480453"/>
      <w:bookmarkStart w:id="3072" w:name="_Toc185518056"/>
      <w:bookmarkStart w:id="3073" w:name="_Toc192875593"/>
      <w:bookmarkStart w:id="3074" w:name="_Toc209530116"/>
      <w:bookmarkStart w:id="3075" w:name="_Toc219199404"/>
      <w:r>
        <w:t>5.2.7.3</w:t>
      </w:r>
      <w:r>
        <w:tab/>
        <w:t>Application Errors</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Heading3"/>
        <w:rPr>
          <w:lang w:eastAsia="zh-CN"/>
        </w:rPr>
      </w:pPr>
      <w:bookmarkStart w:id="3076" w:name="_Toc120683365"/>
      <w:bookmarkStart w:id="3077" w:name="_Toc81244869"/>
      <w:bookmarkStart w:id="3078" w:name="_Toc114134885"/>
      <w:bookmarkStart w:id="3079" w:name="_Toc120683553"/>
      <w:bookmarkStart w:id="3080" w:name="_Toc97193152"/>
      <w:bookmarkStart w:id="3081" w:name="_Toc112939504"/>
      <w:bookmarkStart w:id="3082" w:name="_Toc100953785"/>
      <w:bookmarkStart w:id="3083" w:name="_Toc104547436"/>
      <w:bookmarkStart w:id="3084" w:name="_Toc94033224"/>
      <w:bookmarkStart w:id="3085" w:name="_Toc97037368"/>
      <w:bookmarkStart w:id="3086" w:name="_Toc88645433"/>
      <w:bookmarkStart w:id="3087" w:name="_Toc73041808"/>
      <w:bookmarkStart w:id="3088" w:name="_Toc89426345"/>
      <w:bookmarkStart w:id="3089" w:name="_Toc72784262"/>
      <w:bookmarkStart w:id="3090" w:name="_Toc133435064"/>
      <w:bookmarkStart w:id="3091" w:name="_Toc138690897"/>
      <w:bookmarkStart w:id="3092" w:name="_Toc151749627"/>
      <w:bookmarkStart w:id="3093" w:name="_Toc170161189"/>
      <w:bookmarkStart w:id="3094" w:name="_Toc175850859"/>
      <w:bookmarkStart w:id="3095" w:name="_Toc180480454"/>
      <w:bookmarkStart w:id="3096" w:name="_Toc185518057"/>
      <w:bookmarkStart w:id="3097" w:name="_Toc192875594"/>
      <w:bookmarkStart w:id="3098" w:name="_Toc209530117"/>
      <w:bookmarkStart w:id="3099" w:name="_Toc219199405"/>
      <w:r>
        <w:t>5.2.8</w:t>
      </w:r>
      <w:r>
        <w:rPr>
          <w:lang w:eastAsia="zh-CN"/>
        </w:rPr>
        <w:tab/>
        <w:t>Feature negotiation</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100" w:name="_Toc94033225"/>
      <w:bookmarkStart w:id="3101" w:name="_Toc97193153"/>
      <w:bookmarkStart w:id="3102" w:name="_Toc104547437"/>
      <w:bookmarkStart w:id="3103" w:name="_Toc112939505"/>
      <w:bookmarkStart w:id="3104" w:name="_Toc100953786"/>
      <w:bookmarkStart w:id="3105" w:name="_Toc120683554"/>
      <w:bookmarkStart w:id="3106" w:name="_Toc72784263"/>
      <w:bookmarkStart w:id="3107" w:name="_Toc88645434"/>
      <w:bookmarkStart w:id="3108" w:name="_Toc81244870"/>
      <w:bookmarkStart w:id="3109" w:name="_Toc73041809"/>
      <w:bookmarkStart w:id="3110" w:name="_Toc89426346"/>
      <w:bookmarkStart w:id="3111" w:name="_Toc97037369"/>
      <w:bookmarkStart w:id="3112" w:name="_Toc114134886"/>
      <w:bookmarkStart w:id="3113" w:name="_Toc120683366"/>
      <w:bookmarkStart w:id="3114" w:name="_Toc133435065"/>
      <w:bookmarkStart w:id="3115" w:name="_Toc138690898"/>
      <w:bookmarkStart w:id="3116" w:name="_Toc151749628"/>
      <w:bookmarkStart w:id="3117" w:name="_Toc170161190"/>
      <w:bookmarkStart w:id="3118"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3119"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3119"/>
          </w:p>
        </w:tc>
      </w:tr>
    </w:tbl>
    <w:p w14:paraId="63F8BCB1" w14:textId="77777777" w:rsidR="00B74BDD" w:rsidRDefault="00B74BDD" w:rsidP="00B74BDD">
      <w:pPr>
        <w:rPr>
          <w:lang w:eastAsia="zh-CN"/>
        </w:rPr>
      </w:pPr>
    </w:p>
    <w:p w14:paraId="125C8393" w14:textId="77777777" w:rsidR="00CA62AF" w:rsidRDefault="00525D1B">
      <w:pPr>
        <w:pStyle w:val="Heading3"/>
      </w:pPr>
      <w:bookmarkStart w:id="3120" w:name="_Toc180480455"/>
      <w:bookmarkStart w:id="3121" w:name="_Toc185518058"/>
      <w:bookmarkStart w:id="3122" w:name="_Toc192875595"/>
      <w:bookmarkStart w:id="3123" w:name="_Toc209530118"/>
      <w:bookmarkStart w:id="3124" w:name="_Toc219199406"/>
      <w:r>
        <w:t>5.2.9</w:t>
      </w:r>
      <w:r>
        <w:tab/>
        <w:t>Security</w:t>
      </w:r>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20"/>
      <w:bookmarkEnd w:id="3121"/>
      <w:bookmarkEnd w:id="3122"/>
      <w:bookmarkEnd w:id="3123"/>
      <w:bookmarkEnd w:id="3124"/>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148"/>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Heading2"/>
      </w:pPr>
      <w:bookmarkStart w:id="3125" w:name="_PERM_MCCTEMPBM_CRPT75280143___2"/>
      <w:r>
        <w:br w:type="page"/>
      </w:r>
      <w:bookmarkStart w:id="3126" w:name="_Toc81244871"/>
      <w:bookmarkStart w:id="3127" w:name="_Toc100953787"/>
      <w:bookmarkStart w:id="3128" w:name="_Toc510696650"/>
      <w:bookmarkStart w:id="3129" w:name="_Toc94033226"/>
      <w:bookmarkStart w:id="3130" w:name="_Toc120683555"/>
      <w:bookmarkStart w:id="3131" w:name="_Toc114134887"/>
      <w:bookmarkStart w:id="3132" w:name="_Toc73041810"/>
      <w:bookmarkStart w:id="3133" w:name="_Toc36812181"/>
      <w:bookmarkStart w:id="3134" w:name="_Toc35971450"/>
      <w:bookmarkStart w:id="3135" w:name="_Toc97193154"/>
      <w:bookmarkStart w:id="3136" w:name="_Toc112939506"/>
      <w:bookmarkStart w:id="3137" w:name="_Toc104547438"/>
      <w:bookmarkStart w:id="3138" w:name="_Toc72784264"/>
      <w:bookmarkStart w:id="3139" w:name="_Toc120683367"/>
      <w:bookmarkStart w:id="3140" w:name="_Toc89426347"/>
      <w:bookmarkStart w:id="3141" w:name="_Toc97037370"/>
      <w:bookmarkStart w:id="3142" w:name="_Toc88645435"/>
      <w:bookmarkStart w:id="3143" w:name="_Toc133435066"/>
      <w:bookmarkStart w:id="3144" w:name="_Toc138690899"/>
      <w:bookmarkStart w:id="3145" w:name="_Toc151749629"/>
      <w:bookmarkStart w:id="3146" w:name="_Toc170161191"/>
      <w:bookmarkStart w:id="3147" w:name="_Toc175850861"/>
      <w:bookmarkStart w:id="3148" w:name="_Toc180480456"/>
      <w:bookmarkStart w:id="3149" w:name="_Toc185518059"/>
      <w:bookmarkStart w:id="3150" w:name="_Toc219199407"/>
      <w:r w:rsidR="005324DF">
        <w:lastRenderedPageBreak/>
        <w:t>5.3</w:t>
      </w:r>
      <w:r w:rsidR="005324DF">
        <w:tab/>
        <w:t>Nmfaf_ContextManagement Service API</w:t>
      </w:r>
      <w:bookmarkEnd w:id="3150"/>
    </w:p>
    <w:p w14:paraId="5D62A7DC" w14:textId="77777777" w:rsidR="005324DF" w:rsidRDefault="005324DF" w:rsidP="005174C5">
      <w:pPr>
        <w:pStyle w:val="Heading3"/>
      </w:pPr>
      <w:bookmarkStart w:id="3151" w:name="_Toc219199408"/>
      <w:r>
        <w:t>5.3.1</w:t>
      </w:r>
      <w:r>
        <w:tab/>
        <w:t>Introduction</w:t>
      </w:r>
      <w:bookmarkEnd w:id="3151"/>
    </w:p>
    <w:bookmarkEnd w:id="3125"/>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Heading3"/>
      </w:pPr>
      <w:bookmarkStart w:id="3152" w:name="_Toc219199409"/>
      <w:r w:rsidRPr="005174C5">
        <w:t>5.3.2</w:t>
      </w:r>
      <w:r w:rsidRPr="005174C5">
        <w:tab/>
        <w:t>Usage of HTTP</w:t>
      </w:r>
      <w:bookmarkEnd w:id="3152"/>
    </w:p>
    <w:p w14:paraId="7C34CE41" w14:textId="77777777" w:rsidR="005324DF" w:rsidRDefault="005324DF" w:rsidP="005174C5">
      <w:pPr>
        <w:pStyle w:val="Heading4"/>
      </w:pPr>
      <w:bookmarkStart w:id="3153" w:name="_Toc219199410"/>
      <w:r w:rsidRPr="005174C5">
        <w:t>5.3.2.1</w:t>
      </w:r>
      <w:r w:rsidRPr="005174C5">
        <w:tab/>
        <w:t>General</w:t>
      </w:r>
      <w:bookmarkEnd w:id="3153"/>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Heading4"/>
      </w:pPr>
      <w:bookmarkStart w:id="3154" w:name="_Toc219199411"/>
      <w:r w:rsidRPr="005174C5">
        <w:t>5.3.2.2</w:t>
      </w:r>
      <w:r w:rsidRPr="005174C5">
        <w:tab/>
        <w:t>HTTP standard headers</w:t>
      </w:r>
      <w:bookmarkEnd w:id="3154"/>
    </w:p>
    <w:p w14:paraId="1514B9EB" w14:textId="77777777" w:rsidR="005324DF" w:rsidRDefault="005324DF" w:rsidP="005174C5">
      <w:pPr>
        <w:pStyle w:val="Heading5"/>
        <w:rPr>
          <w:lang w:eastAsia="zh-CN"/>
        </w:rPr>
      </w:pPr>
      <w:bookmarkStart w:id="3155" w:name="_Toc219199412"/>
      <w:r w:rsidRPr="005174C5">
        <w:t>5.3.2.2.1</w:t>
      </w:r>
      <w:r w:rsidRPr="005174C5">
        <w:tab/>
        <w:t>General</w:t>
      </w:r>
      <w:bookmarkEnd w:id="3155"/>
    </w:p>
    <w:p w14:paraId="572D3606" w14:textId="77777777" w:rsidR="005324DF" w:rsidRDefault="005324DF" w:rsidP="005324DF">
      <w:r>
        <w:t>See clause 5.1.2 of 3GPP TS 29.500 [4] for the usage of HTTP standard headers.</w:t>
      </w:r>
    </w:p>
    <w:p w14:paraId="7C7E7338" w14:textId="77777777" w:rsidR="005324DF" w:rsidRDefault="005324DF" w:rsidP="005174C5">
      <w:pPr>
        <w:pStyle w:val="Heading5"/>
      </w:pPr>
      <w:bookmarkStart w:id="3156" w:name="_Toc219199413"/>
      <w:r w:rsidRPr="005174C5">
        <w:t>5.3.2.2.2</w:t>
      </w:r>
      <w:r w:rsidRPr="005174C5">
        <w:tab/>
        <w:t>Content type</w:t>
      </w:r>
      <w:bookmarkEnd w:id="3156"/>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Heading4"/>
      </w:pPr>
      <w:bookmarkStart w:id="3157" w:name="_Toc219199414"/>
      <w:r w:rsidRPr="005174C5">
        <w:t>5.3.2.3</w:t>
      </w:r>
      <w:r w:rsidRPr="005174C5">
        <w:tab/>
        <w:t>HTTP custom headers</w:t>
      </w:r>
      <w:bookmarkEnd w:id="3157"/>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174C5">
      <w:pPr>
        <w:pStyle w:val="Heading3"/>
      </w:pPr>
      <w:bookmarkStart w:id="3158" w:name="_Toc219199415"/>
      <w:r w:rsidRPr="005174C5">
        <w:t>5.3.3</w:t>
      </w:r>
      <w:r w:rsidRPr="005174C5">
        <w:tab/>
        <w:t>Resources</w:t>
      </w:r>
      <w:bookmarkEnd w:id="3158"/>
    </w:p>
    <w:p w14:paraId="6BB889D0" w14:textId="77777777" w:rsidR="005324DF" w:rsidRDefault="005324DF" w:rsidP="005174C5">
      <w:pPr>
        <w:pStyle w:val="Heading4"/>
        <w:rPr>
          <w:rFonts w:eastAsia="SimSun"/>
        </w:rPr>
      </w:pPr>
      <w:bookmarkStart w:id="3159" w:name="_Toc219199416"/>
      <w:r w:rsidRPr="005174C5">
        <w:t>5.3.3.1</w:t>
      </w:r>
      <w:r w:rsidRPr="005174C5">
        <w:tab/>
        <w:t>Overview</w:t>
      </w:r>
      <w:bookmarkEnd w:id="3159"/>
    </w:p>
    <w:p w14:paraId="218BDAF6" w14:textId="77777777" w:rsidR="005324DF" w:rsidRDefault="005324DF" w:rsidP="005324DF">
      <w:r>
        <w:t>None in this release of the specification.</w:t>
      </w:r>
    </w:p>
    <w:p w14:paraId="0D5BE683" w14:textId="77777777" w:rsidR="005324DF" w:rsidRDefault="005324DF" w:rsidP="005174C5">
      <w:pPr>
        <w:pStyle w:val="Heading3"/>
      </w:pPr>
      <w:bookmarkStart w:id="3160" w:name="_Toc219199417"/>
      <w:r w:rsidRPr="005174C5">
        <w:lastRenderedPageBreak/>
        <w:t>5.3.4</w:t>
      </w:r>
      <w:r w:rsidRPr="005174C5">
        <w:tab/>
        <w:t>Custom Operations without associated resources</w:t>
      </w:r>
      <w:bookmarkEnd w:id="3160"/>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3161"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4.95pt;height:93.05pt" o:ole="">
            <v:imagedata r:id="rId38" o:title="" cropbottom="7081f" cropright="4734f"/>
          </v:shape>
          <o:OLEObject Type="Embed" ProgID="Visio.Drawing.15" ShapeID="_x0000_i1039" DrawAspect="Content" ObjectID="_1829812742"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3161"/>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3162"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3163" w:name="_PERM_MCCTEMPBM_CRPT75280158___7" w:colFirst="0" w:colLast="1"/>
            <w:bookmarkEnd w:id="3162"/>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3163"/>
    </w:tbl>
    <w:p w14:paraId="699EE215" w14:textId="77777777" w:rsidR="005324DF" w:rsidRDefault="005324DF" w:rsidP="005324DF"/>
    <w:p w14:paraId="0F54339F" w14:textId="77777777" w:rsidR="005324DF" w:rsidRDefault="005324DF" w:rsidP="005174C5">
      <w:pPr>
        <w:pStyle w:val="Heading4"/>
      </w:pPr>
      <w:bookmarkStart w:id="3164" w:name="_Toc97034920"/>
      <w:bookmarkStart w:id="3165" w:name="_Toc112937919"/>
      <w:bookmarkStart w:id="3166" w:name="_Toc94020389"/>
      <w:bookmarkStart w:id="3167" w:name="_Toc97037797"/>
      <w:bookmarkStart w:id="3168" w:name="_Toc81242823"/>
      <w:bookmarkStart w:id="3169" w:name="_Toc89426604"/>
      <w:bookmarkStart w:id="3170" w:name="_Toc72767027"/>
      <w:bookmarkStart w:id="3171" w:name="_Toc73042479"/>
      <w:bookmarkStart w:id="3172" w:name="_Toc72766460"/>
      <w:bookmarkStart w:id="3173" w:name="_Toc100940006"/>
      <w:bookmarkStart w:id="3174" w:name="_Toc104546872"/>
      <w:bookmarkStart w:id="3175" w:name="_Toc114134676"/>
      <w:bookmarkStart w:id="3176" w:name="_Toc120681615"/>
      <w:bookmarkStart w:id="3177" w:name="_Toc133434802"/>
      <w:bookmarkStart w:id="3178" w:name="_Toc138693985"/>
      <w:bookmarkStart w:id="3179" w:name="_Toc148535714"/>
      <w:bookmarkStart w:id="3180" w:name="_Toc162009206"/>
      <w:bookmarkStart w:id="3181" w:name="_Toc219199418"/>
      <w:r w:rsidRPr="005174C5">
        <w:t>5.3.4.2</w:t>
      </w:r>
      <w:r w:rsidRPr="005174C5">
        <w:tab/>
        <w:t xml:space="preserve">Operation: </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r w:rsidRPr="005174C5">
        <w:t>transfer</w:t>
      </w:r>
      <w:bookmarkEnd w:id="3181"/>
    </w:p>
    <w:p w14:paraId="2C4D1522" w14:textId="77777777" w:rsidR="005324DF" w:rsidRDefault="005324DF" w:rsidP="005174C5">
      <w:pPr>
        <w:pStyle w:val="Heading5"/>
      </w:pPr>
      <w:bookmarkStart w:id="3182" w:name="_Toc97034921"/>
      <w:bookmarkStart w:id="3183" w:name="_Toc94020390"/>
      <w:bookmarkStart w:id="3184" w:name="_Toc112937920"/>
      <w:bookmarkStart w:id="3185" w:name="_Toc104546873"/>
      <w:bookmarkStart w:id="3186" w:name="_Toc100940007"/>
      <w:bookmarkStart w:id="3187" w:name="_Toc114134677"/>
      <w:bookmarkStart w:id="3188" w:name="_Toc120681616"/>
      <w:bookmarkStart w:id="3189" w:name="_Toc97037798"/>
      <w:bookmarkStart w:id="3190" w:name="_Toc72766461"/>
      <w:bookmarkStart w:id="3191" w:name="_Toc72767028"/>
      <w:bookmarkStart w:id="3192" w:name="_Toc73042480"/>
      <w:bookmarkStart w:id="3193" w:name="_Toc81242824"/>
      <w:bookmarkStart w:id="3194" w:name="_Toc89426605"/>
      <w:bookmarkStart w:id="3195" w:name="_Toc133434803"/>
      <w:bookmarkStart w:id="3196" w:name="_Toc138693986"/>
      <w:bookmarkStart w:id="3197" w:name="_Toc148535715"/>
      <w:bookmarkStart w:id="3198" w:name="_Toc162009207"/>
      <w:bookmarkStart w:id="3199" w:name="_Toc219199419"/>
      <w:r w:rsidRPr="005174C5">
        <w:t>5.3.4.2.1</w:t>
      </w:r>
      <w:r w:rsidRPr="005174C5">
        <w:tab/>
        <w:t>Description</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Heading5"/>
      </w:pPr>
      <w:bookmarkStart w:id="3200" w:name="_Toc73042481"/>
      <w:bookmarkStart w:id="3201" w:name="_Toc89426606"/>
      <w:bookmarkStart w:id="3202" w:name="_Toc81242825"/>
      <w:bookmarkStart w:id="3203" w:name="_Toc72767029"/>
      <w:bookmarkStart w:id="3204" w:name="_Toc72766462"/>
      <w:bookmarkStart w:id="3205" w:name="_Toc94020391"/>
      <w:bookmarkStart w:id="3206" w:name="_Toc97034922"/>
      <w:bookmarkStart w:id="3207" w:name="_Toc97037799"/>
      <w:bookmarkStart w:id="3208" w:name="_Toc100940008"/>
      <w:bookmarkStart w:id="3209" w:name="_Toc104546874"/>
      <w:bookmarkStart w:id="3210" w:name="_Toc112937921"/>
      <w:bookmarkStart w:id="3211" w:name="_Toc114134678"/>
      <w:bookmarkStart w:id="3212" w:name="_Toc120681617"/>
      <w:bookmarkStart w:id="3213" w:name="_Toc133434804"/>
      <w:bookmarkStart w:id="3214" w:name="_Toc138693987"/>
      <w:bookmarkStart w:id="3215" w:name="_Toc148535716"/>
      <w:bookmarkStart w:id="3216" w:name="_Toc162009208"/>
      <w:bookmarkStart w:id="3217" w:name="_Toc219199420"/>
      <w:r w:rsidRPr="005174C5">
        <w:t>5.3.4.2.2</w:t>
      </w:r>
      <w:r w:rsidRPr="005174C5">
        <w:tab/>
        <w:t>Operation Definition</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3218"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3219" w:name="_PERM_MCCTEMPBM_CRPT75280163___7"/>
            <w:bookmarkStart w:id="3220" w:name="_PERM_MCCTEMPBM_CRPT75280165___7" w:colFirst="2" w:colLast="2"/>
            <w:bookmarkEnd w:id="3218"/>
            <w:r>
              <w:t>ContextTransferReq</w:t>
            </w:r>
            <w:bookmarkEnd w:id="3219"/>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3221" w:name="_PERM_MCCTEMPBM_CRPT75280164___4"/>
            <w:r>
              <w:t>M</w:t>
            </w:r>
            <w:bookmarkEnd w:id="3221"/>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3220"/>
    </w:tbl>
    <w:p w14:paraId="3C6515F2" w14:textId="77777777" w:rsidR="005324DF" w:rsidRDefault="005324DF" w:rsidP="005324DF"/>
    <w:p w14:paraId="2F911677" w14:textId="77777777" w:rsidR="00D75103" w:rsidRDefault="00D75103" w:rsidP="008E2663">
      <w:pPr>
        <w:pStyle w:val="TH"/>
      </w:pPr>
      <w:bookmarkStart w:id="3222"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8E266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8E266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8E266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8E2663">
            <w:pPr>
              <w:pStyle w:val="TAH"/>
            </w:pPr>
            <w:r>
              <w:t>Response</w:t>
            </w:r>
          </w:p>
          <w:p w14:paraId="4BE8CF56" w14:textId="77777777" w:rsidR="00D75103" w:rsidRDefault="00D75103" w:rsidP="008E266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8E2663">
            <w:pPr>
              <w:pStyle w:val="TAH"/>
            </w:pPr>
            <w: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8E2663">
            <w:pPr>
              <w:pStyle w:val="TAL"/>
            </w:pPr>
            <w:bookmarkStart w:id="3223" w:name="_PERM_MCCTEMPBM_CRPT75280167___7"/>
            <w:bookmarkStart w:id="3224" w:name="_PERM_MCCTEMPBM_CRPT75280169___7" w:colFirst="2" w:colLast="3"/>
            <w:bookmarkEnd w:id="3222"/>
            <w:r>
              <w:t>ContextTransferResp</w:t>
            </w:r>
            <w:bookmarkEnd w:id="3223"/>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8E2663">
            <w:pPr>
              <w:pStyle w:val="TAC"/>
            </w:pPr>
            <w:bookmarkStart w:id="3225" w:name="_PERM_MCCTEMPBM_CRPT75280168___4"/>
            <w:r>
              <w:t>M</w:t>
            </w:r>
            <w:bookmarkEnd w:id="3225"/>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8E266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8E266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8E2663">
            <w:pPr>
              <w:pStyle w:val="TAL"/>
            </w:pPr>
            <w:r>
              <w:t>Successful transfer of MFAF configuration(s) to this MFAF.</w:t>
            </w:r>
          </w:p>
        </w:tc>
      </w:tr>
      <w:bookmarkEnd w:id="3224"/>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8E266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8E2663">
            <w:pPr>
              <w:pStyle w:val="TAL"/>
            </w:pPr>
            <w:r>
              <w:t>Temporary redirection during the transfer request.</w:t>
            </w:r>
          </w:p>
          <w:p w14:paraId="0E794D90" w14:textId="77777777" w:rsidR="00D75103" w:rsidRDefault="00D75103" w:rsidP="008E2663">
            <w:pPr>
              <w:pStyle w:val="TAL"/>
            </w:pPr>
          </w:p>
          <w:p w14:paraId="5EA1529F" w14:textId="77777777" w:rsidR="00D75103" w:rsidRDefault="00D75103" w:rsidP="008E2663">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8E266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8E2663">
            <w:pPr>
              <w:pStyle w:val="TAL"/>
            </w:pPr>
            <w:r>
              <w:t>Permanent redirection, during the transfer request.</w:t>
            </w:r>
          </w:p>
          <w:p w14:paraId="71A8BF52" w14:textId="77777777" w:rsidR="00D75103" w:rsidRDefault="00D75103" w:rsidP="008E2663">
            <w:pPr>
              <w:pStyle w:val="TAL"/>
            </w:pPr>
          </w:p>
          <w:p w14:paraId="71C09191" w14:textId="77777777" w:rsidR="00D75103" w:rsidRDefault="00D75103" w:rsidP="008E2663">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5174C5">
            <w:pPr>
              <w:pStyle w:val="TAN"/>
            </w:pPr>
            <w:r w:rsidRPr="005174C5">
              <w:t>NOTE 1:</w:t>
            </w:r>
            <w:r w:rsidRPr="005174C5">
              <w:tab/>
              <w:t>The mandatory HTTP error status code for the POST method listed in Table 5.2.7.1-1 of 3GPP TS 29.500 [4] also apply.</w:t>
            </w:r>
          </w:p>
          <w:p w14:paraId="4A9FAC1C" w14:textId="77777777" w:rsidR="00D75103" w:rsidRDefault="00D75103" w:rsidP="005174C5">
            <w:pPr>
              <w:pStyle w:val="TAN"/>
            </w:pPr>
            <w:r w:rsidRPr="005174C5">
              <w:t>NOTE 2:</w:t>
            </w:r>
            <w:r w:rsidRPr="005174C5">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446BDA">
      <w:pPr>
        <w:pStyle w:val="TH"/>
      </w:pPr>
      <w:bookmarkStart w:id="3226" w:name="_PERM_MCCTEMPBM_CRPT75280171___4"/>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446BDA">
            <w:pPr>
              <w:pStyle w:val="TAH"/>
            </w:pPr>
            <w: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446BDA">
            <w:pPr>
              <w:pStyle w:val="TAL"/>
            </w:pPr>
            <w:bookmarkStart w:id="3227" w:name="_PERM_MCCTEMPBM_CRPT75280172___7" w:colFirst="0" w:colLast="0"/>
            <w:bookmarkStart w:id="3228" w:name="_PERM_MCCTEMPBM_CRPT75280174___7" w:colFirst="3" w:colLast="4"/>
            <w:bookmarkEnd w:id="3226"/>
            <w: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446BDA">
            <w:pPr>
              <w:pStyle w:val="TAC"/>
            </w:pPr>
            <w:bookmarkStart w:id="3229" w:name="_PERM_MCCTEMPBM_CRPT75280173___4"/>
            <w:r>
              <w:t>M</w:t>
            </w:r>
            <w:bookmarkEnd w:id="3229"/>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446BDA">
            <w:pPr>
              <w:pStyle w:val="TAL"/>
            </w:pPr>
            <w:r>
              <w:rPr>
                <w:lang w:eastAsia="fr-FR"/>
              </w:rPr>
              <w:t>Contains an alternative URI representing the end point of an alternative MFAF (service) instance towards which the notification is redirected</w:t>
            </w:r>
            <w:r>
              <w:t>.</w:t>
            </w:r>
          </w:p>
          <w:p w14:paraId="17921BAB" w14:textId="77777777" w:rsidR="005324DF" w:rsidRDefault="005324DF" w:rsidP="00446BDA">
            <w:pPr>
              <w:pStyle w:val="TAL"/>
            </w:pPr>
          </w:p>
          <w:p w14:paraId="5B3C1F99" w14:textId="77777777" w:rsidR="005324DF" w:rsidRDefault="005324DF" w:rsidP="00446BDA">
            <w:pPr>
              <w:pStyle w:val="TAL"/>
            </w:pPr>
            <w: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446BDA">
            <w:pPr>
              <w:pStyle w:val="TAL"/>
            </w:pPr>
            <w:bookmarkStart w:id="3230" w:name="_PERM_MCCTEMPBM_CRPT75280175___7" w:colFirst="0" w:colLast="0"/>
            <w:bookmarkStart w:id="3231" w:name="_PERM_MCCTEMPBM_CRPT75280177___7" w:colFirst="3" w:colLast="3"/>
            <w:bookmarkEnd w:id="3227"/>
            <w:bookmarkEnd w:id="3228"/>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446BDA">
            <w:pPr>
              <w:pStyle w:val="TAC"/>
            </w:pPr>
            <w:bookmarkStart w:id="3232" w:name="_PERM_MCCTEMPBM_CRPT75280176___4"/>
            <w:r>
              <w:rPr>
                <w:lang w:eastAsia="fr-FR"/>
              </w:rPr>
              <w:t>O</w:t>
            </w:r>
            <w:bookmarkEnd w:id="3232"/>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446BDA">
            <w:pPr>
              <w:pStyle w:val="TAL"/>
            </w:pPr>
            <w:r>
              <w:rPr>
                <w:lang w:eastAsia="fr-FR"/>
              </w:rPr>
              <w:t>Identifier of the target MFAF (service) instance towards which the notification request is redirected.</w:t>
            </w:r>
          </w:p>
        </w:tc>
      </w:tr>
      <w:bookmarkEnd w:id="3230"/>
      <w:bookmarkEnd w:id="3231"/>
    </w:tbl>
    <w:p w14:paraId="4BBAB6BC" w14:textId="77777777" w:rsidR="005324DF" w:rsidRDefault="005324DF" w:rsidP="005324DF"/>
    <w:p w14:paraId="55011E71" w14:textId="77777777" w:rsidR="005324DF" w:rsidRDefault="005324DF" w:rsidP="00446BDA">
      <w:pPr>
        <w:pStyle w:val="TH"/>
      </w:pPr>
      <w:bookmarkStart w:id="3233"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446BDA">
            <w:pPr>
              <w:pStyle w:val="TAH"/>
            </w:pPr>
            <w: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446BDA">
            <w:pPr>
              <w:pStyle w:val="TAL"/>
            </w:pPr>
            <w:bookmarkStart w:id="3234" w:name="_PERM_MCCTEMPBM_CRPT75280179___7" w:colFirst="0" w:colLast="0"/>
            <w:bookmarkStart w:id="3235" w:name="_PERM_MCCTEMPBM_CRPT75280181___7" w:colFirst="3" w:colLast="4"/>
            <w:bookmarkEnd w:id="3233"/>
            <w: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446BDA">
            <w:pPr>
              <w:pStyle w:val="TAC"/>
            </w:pPr>
            <w:bookmarkStart w:id="3236" w:name="_PERM_MCCTEMPBM_CRPT75280180___4"/>
            <w:r>
              <w:t>M</w:t>
            </w:r>
            <w:bookmarkEnd w:id="3236"/>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446BDA">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19E87E3B" w14:textId="77777777" w:rsidR="005324DF" w:rsidRDefault="005324DF" w:rsidP="00446BDA">
            <w:pPr>
              <w:pStyle w:val="TAL"/>
            </w:pPr>
          </w:p>
          <w:p w14:paraId="073F6FDC" w14:textId="77777777" w:rsidR="005324DF" w:rsidRDefault="005324DF" w:rsidP="00446BDA">
            <w:pPr>
              <w:pStyle w:val="TAL"/>
            </w:pPr>
            <w: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446BDA">
            <w:pPr>
              <w:pStyle w:val="TAL"/>
            </w:pPr>
            <w:bookmarkStart w:id="3237" w:name="_PERM_MCCTEMPBM_CRPT75280182___7" w:colFirst="0" w:colLast="0"/>
            <w:bookmarkStart w:id="3238" w:name="_PERM_MCCTEMPBM_CRPT75280184___7" w:colFirst="3" w:colLast="3"/>
            <w:bookmarkEnd w:id="3234"/>
            <w:bookmarkEnd w:id="3235"/>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446BDA">
            <w:pPr>
              <w:pStyle w:val="TAC"/>
            </w:pPr>
            <w:bookmarkStart w:id="3239" w:name="_PERM_MCCTEMPBM_CRPT75280183___4"/>
            <w:r>
              <w:rPr>
                <w:lang w:eastAsia="fr-FR"/>
              </w:rPr>
              <w:t>O</w:t>
            </w:r>
            <w:bookmarkEnd w:id="3239"/>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446BDA">
            <w:pPr>
              <w:pStyle w:val="TAL"/>
            </w:pPr>
            <w:r>
              <w:rPr>
                <w:lang w:eastAsia="fr-FR"/>
              </w:rPr>
              <w:t>Identifier of the target MFAF (service) instance towards which the notification request is redirected.</w:t>
            </w:r>
          </w:p>
        </w:tc>
      </w:tr>
      <w:bookmarkEnd w:id="3237"/>
      <w:bookmarkEnd w:id="3238"/>
    </w:tbl>
    <w:p w14:paraId="0F00F977" w14:textId="77777777" w:rsidR="005324DF" w:rsidRDefault="005324DF" w:rsidP="005324DF"/>
    <w:p w14:paraId="336F0ECA" w14:textId="77777777" w:rsidR="005324DF" w:rsidRDefault="005324DF" w:rsidP="005174C5">
      <w:pPr>
        <w:pStyle w:val="Heading3"/>
      </w:pPr>
      <w:bookmarkStart w:id="3240" w:name="_Toc219199421"/>
      <w:r w:rsidRPr="005174C5">
        <w:t>5.3.5</w:t>
      </w:r>
      <w:r w:rsidRPr="005174C5">
        <w:tab/>
        <w:t>Notifications</w:t>
      </w:r>
      <w:bookmarkEnd w:id="3240"/>
    </w:p>
    <w:p w14:paraId="46973CF0" w14:textId="77777777" w:rsidR="005324DF" w:rsidRDefault="005324DF" w:rsidP="005324DF">
      <w:r>
        <w:t>None in this release of the specification.</w:t>
      </w:r>
    </w:p>
    <w:p w14:paraId="3309B00F" w14:textId="77777777" w:rsidR="005324DF" w:rsidRDefault="005324DF" w:rsidP="005174C5">
      <w:pPr>
        <w:pStyle w:val="Heading3"/>
      </w:pPr>
      <w:bookmarkStart w:id="3241" w:name="_Toc219199422"/>
      <w:r w:rsidRPr="005174C5">
        <w:t>5.3.6</w:t>
      </w:r>
      <w:r w:rsidRPr="005174C5">
        <w:tab/>
        <w:t>Data Model</w:t>
      </w:r>
      <w:bookmarkEnd w:id="3241"/>
    </w:p>
    <w:p w14:paraId="15B4065E" w14:textId="77777777" w:rsidR="005324DF" w:rsidRDefault="005324DF" w:rsidP="005174C5">
      <w:pPr>
        <w:pStyle w:val="Heading4"/>
      </w:pPr>
      <w:bookmarkStart w:id="3242" w:name="_Toc219199423"/>
      <w:r w:rsidRPr="005174C5">
        <w:t>5.3.6.1</w:t>
      </w:r>
      <w:r w:rsidRPr="005174C5">
        <w:tab/>
        <w:t>General</w:t>
      </w:r>
      <w:bookmarkEnd w:id="3242"/>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3243"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3244" w:name="_PERM_MCCTEMPBM_CRPT75280189___7" w:colFirst="0" w:colLast="1"/>
            <w:bookmarkEnd w:id="3243"/>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3245" w:name="_PERM_MCCTEMPBM_CRPT75280190___7" w:colFirst="0" w:colLast="1"/>
            <w:bookmarkEnd w:id="3244"/>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3245"/>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446BDA">
      <w:pPr>
        <w:pStyle w:val="TH"/>
      </w:pPr>
      <w:bookmarkStart w:id="3246" w:name="_PERM_MCCTEMPBM_CRPT75280191___4"/>
      <w: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446BDA">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446BDA">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446BDA">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446BDA">
            <w:pPr>
              <w:pStyle w:val="TAH"/>
            </w:pPr>
            <w: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446BDA">
            <w:pPr>
              <w:pStyle w:val="TAL"/>
            </w:pPr>
            <w:bookmarkStart w:id="3247" w:name="_PERM_MCCTEMPBM_CRPT75280192___7" w:colFirst="0" w:colLast="1"/>
            <w:bookmarkEnd w:id="3246"/>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446BDA">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446BDA">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446BDA">
            <w:pPr>
              <w:pStyle w:val="TAL"/>
              <w:rPr>
                <w:rFonts w:cs="Arial"/>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446BDA">
            <w:pPr>
              <w:pStyle w:val="TAL"/>
            </w:pPr>
            <w:bookmarkStart w:id="3248" w:name="_PERM_MCCTEMPBM_CRPT75280193___7" w:colFirst="0" w:colLast="1"/>
            <w:bookmarkEnd w:id="3247"/>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446BDA">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446BDA">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446BDA">
            <w:pPr>
              <w:pStyle w:val="TAL"/>
              <w:rPr>
                <w:rFonts w:cs="Arial"/>
                <w:szCs w:val="18"/>
              </w:rPr>
            </w:pPr>
          </w:p>
        </w:tc>
      </w:tr>
      <w:bookmarkEnd w:id="3248"/>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446BDA">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446BDA">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446BDA">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446BDA">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446BDA">
            <w:pPr>
              <w:pStyle w:val="TAL"/>
            </w:pPr>
            <w:bookmarkStart w:id="3249"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446BDA">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446BDA">
            <w:pPr>
              <w:pStyle w:val="TAL"/>
              <w:rPr>
                <w:rFonts w:cs="Arial"/>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446BDA">
            <w:pPr>
              <w:pStyle w:val="TAL"/>
            </w:pPr>
            <w:bookmarkStart w:id="3250" w:name="_PERM_MCCTEMPBM_CRPT75280195___7" w:colFirst="0" w:colLast="1"/>
            <w:bookmarkEnd w:id="3249"/>
            <w: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446BDA">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446BDA">
            <w:pPr>
              <w:pStyle w:val="TAL"/>
              <w:rPr>
                <w:rFonts w:cs="Arial"/>
                <w:szCs w:val="18"/>
              </w:rPr>
            </w:pPr>
          </w:p>
        </w:tc>
      </w:tr>
      <w:bookmarkEnd w:id="3250"/>
    </w:tbl>
    <w:p w14:paraId="082F600C" w14:textId="77777777" w:rsidR="00D75103" w:rsidRDefault="00D75103" w:rsidP="00D75103"/>
    <w:p w14:paraId="3F78302D" w14:textId="77777777" w:rsidR="005324DF" w:rsidRDefault="005324DF" w:rsidP="005174C5">
      <w:pPr>
        <w:pStyle w:val="Heading4"/>
        <w:rPr>
          <w:lang w:val="en-US"/>
        </w:rPr>
      </w:pPr>
      <w:bookmarkStart w:id="3251" w:name="_Toc219199424"/>
      <w:r w:rsidRPr="005174C5">
        <w:t>5.3.6.2</w:t>
      </w:r>
      <w:r w:rsidRPr="005174C5">
        <w:tab/>
        <w:t>Structured data types</w:t>
      </w:r>
      <w:bookmarkEnd w:id="3251"/>
    </w:p>
    <w:p w14:paraId="00DCFE4D" w14:textId="77777777" w:rsidR="005324DF" w:rsidRDefault="005324DF" w:rsidP="005174C5">
      <w:pPr>
        <w:pStyle w:val="Heading5"/>
      </w:pPr>
      <w:bookmarkStart w:id="3252" w:name="_Toc219199425"/>
      <w:r w:rsidRPr="005174C5">
        <w:t>5.3.6.2.1</w:t>
      </w:r>
      <w:r w:rsidRPr="005174C5">
        <w:tab/>
        <w:t>Introduction</w:t>
      </w:r>
      <w:bookmarkEnd w:id="3252"/>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Heading5"/>
      </w:pPr>
      <w:bookmarkStart w:id="3253" w:name="_Toc219199426"/>
      <w:r w:rsidRPr="005174C5">
        <w:t>5.3.6.2.2</w:t>
      </w:r>
      <w:r w:rsidRPr="005174C5">
        <w:tab/>
        <w:t>Type: ContextTransferReq</w:t>
      </w:r>
      <w:bookmarkEnd w:id="3253"/>
      <w:r w:rsidRPr="005174C5">
        <w:t xml:space="preserve"> </w:t>
      </w:r>
    </w:p>
    <w:p w14:paraId="551A953C" w14:textId="77777777" w:rsidR="005324DF" w:rsidRDefault="005324DF" w:rsidP="00446BDA">
      <w:pPr>
        <w:pStyle w:val="TH"/>
      </w:pPr>
      <w:bookmarkStart w:id="3254"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3255"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3256" w:name="_PERM_MCCTEMPBM_CRPT75280200___7"/>
            <w:r>
              <w:t>Cardinality</w:t>
            </w:r>
            <w:bookmarkEnd w:id="3256"/>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3257" w:name="_PERM_MCCTEMPBM_CRPT75280202___7" w:colFirst="0" w:colLast="0"/>
            <w:bookmarkStart w:id="3258" w:name="_PERM_MCCTEMPBM_CRPT75280204___7" w:colFirst="3" w:colLast="3"/>
            <w:bookmarkEnd w:id="3254"/>
            <w:bookmarkEnd w:id="3255"/>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3259" w:name="_PERM_MCCTEMPBM_CRPT75280203___4"/>
            <w:r>
              <w:t>M</w:t>
            </w:r>
            <w:bookmarkEnd w:id="3259"/>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3257"/>
      <w:bookmarkEnd w:id="3258"/>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3260" w:name="_PERM_MCCTEMPBM_CRPT75280205___4"/>
            <w:r>
              <w:t>C</w:t>
            </w:r>
            <w:bookmarkEnd w:id="3260"/>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Heading5"/>
      </w:pPr>
      <w:bookmarkStart w:id="3261" w:name="_Toc219199427"/>
      <w:r w:rsidRPr="005174C5">
        <w:lastRenderedPageBreak/>
        <w:t>5.3.6.2.3</w:t>
      </w:r>
      <w:r w:rsidRPr="005174C5">
        <w:tab/>
        <w:t>Type: ContextTransferResp</w:t>
      </w:r>
      <w:bookmarkEnd w:id="3261"/>
    </w:p>
    <w:p w14:paraId="6A5D1333" w14:textId="77777777" w:rsidR="00120D28" w:rsidRDefault="00120D28" w:rsidP="00446BDA">
      <w:pPr>
        <w:pStyle w:val="TH"/>
      </w:pPr>
      <w:bookmarkStart w:id="3262"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3263"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3264" w:name="_PERM_MCCTEMPBM_CRPT75280208___7"/>
            <w:r>
              <w:t>Cardinality</w:t>
            </w:r>
            <w:bookmarkEnd w:id="3264"/>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3265" w:name="_PERM_MCCTEMPBM_CRPT75280210___7" w:colFirst="0" w:colLast="0"/>
            <w:bookmarkStart w:id="3266" w:name="_PERM_MCCTEMPBM_CRPT75280212___7" w:colFirst="3" w:colLast="4"/>
            <w:bookmarkEnd w:id="3262"/>
            <w:bookmarkEnd w:id="3263"/>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3267" w:name="_PERM_MCCTEMPBM_CRPT75280211___4"/>
            <w:r>
              <w:t>M</w:t>
            </w:r>
            <w:bookmarkEnd w:id="3267"/>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3268" w:name="_PERM_MCCTEMPBM_CRPT75280213___7" w:colFirst="0" w:colLast="0"/>
            <w:bookmarkStart w:id="3269" w:name="_PERM_MCCTEMPBM_CRPT75280215___7" w:colFirst="3" w:colLast="3"/>
            <w:bookmarkEnd w:id="3265"/>
            <w:bookmarkEnd w:id="3266"/>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3270" w:name="_PERM_MCCTEMPBM_CRPT75280214___4"/>
            <w:r>
              <w:t>O</w:t>
            </w:r>
            <w:bookmarkEnd w:id="3270"/>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3268"/>
      <w:bookmarkEnd w:id="3269"/>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3271" w:name="_PERM_MCCTEMPBM_CRPT75280216___4"/>
            <w:r>
              <w:t>C</w:t>
            </w:r>
            <w:bookmarkEnd w:id="3271"/>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Heading4"/>
        <w:rPr>
          <w:lang w:val="en-US"/>
        </w:rPr>
      </w:pPr>
      <w:bookmarkStart w:id="3272" w:name="_Toc219199428"/>
      <w:r w:rsidRPr="005174C5">
        <w:t>5.3.6.3</w:t>
      </w:r>
      <w:r w:rsidRPr="005174C5">
        <w:tab/>
        <w:t>Simple data types and enumerations</w:t>
      </w:r>
      <w:bookmarkEnd w:id="3272"/>
    </w:p>
    <w:p w14:paraId="36C6C162" w14:textId="77777777" w:rsidR="005324DF" w:rsidRDefault="005324DF" w:rsidP="005174C5">
      <w:pPr>
        <w:pStyle w:val="Heading5"/>
      </w:pPr>
      <w:bookmarkStart w:id="3273" w:name="_Toc219199429"/>
      <w:r w:rsidRPr="005174C5">
        <w:t>5.3.6.3.1</w:t>
      </w:r>
      <w:r w:rsidRPr="005174C5">
        <w:tab/>
        <w:t>Introduction</w:t>
      </w:r>
      <w:bookmarkEnd w:id="3273"/>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Heading5"/>
      </w:pPr>
      <w:bookmarkStart w:id="3274" w:name="_Toc219199430"/>
      <w:r w:rsidRPr="005174C5">
        <w:t>5.3.6.3.2</w:t>
      </w:r>
      <w:r w:rsidRPr="005174C5">
        <w:tab/>
        <w:t>Simple data types</w:t>
      </w:r>
      <w:bookmarkEnd w:id="3274"/>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3275"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3275"/>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Heading4"/>
        <w:rPr>
          <w:lang w:eastAsia="zh-CN"/>
        </w:rPr>
      </w:pPr>
      <w:bookmarkStart w:id="3276" w:name="_Toc219199431"/>
      <w:r w:rsidRPr="005174C5">
        <w:t>5.3.6.4</w:t>
      </w:r>
      <w:r w:rsidRPr="005174C5">
        <w:tab/>
        <w:t>Data types describing alternative data types or combinations of data types</w:t>
      </w:r>
      <w:bookmarkEnd w:id="3276"/>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Heading4"/>
      </w:pPr>
      <w:bookmarkStart w:id="3277" w:name="_Toc219199432"/>
      <w:r w:rsidRPr="005174C5">
        <w:t>5.3.6.5</w:t>
      </w:r>
      <w:r w:rsidRPr="005174C5">
        <w:tab/>
        <w:t>Binary data</w:t>
      </w:r>
      <w:bookmarkEnd w:id="3277"/>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Heading3"/>
      </w:pPr>
      <w:bookmarkStart w:id="3278" w:name="_Toc219199433"/>
      <w:r w:rsidRPr="005174C5">
        <w:lastRenderedPageBreak/>
        <w:t>5.3.7</w:t>
      </w:r>
      <w:r w:rsidRPr="005174C5">
        <w:tab/>
        <w:t>Error Handling</w:t>
      </w:r>
      <w:bookmarkEnd w:id="3278"/>
    </w:p>
    <w:p w14:paraId="38B7D541" w14:textId="77777777" w:rsidR="005324DF" w:rsidRDefault="005324DF" w:rsidP="005174C5">
      <w:pPr>
        <w:pStyle w:val="Heading4"/>
      </w:pPr>
      <w:bookmarkStart w:id="3279" w:name="_Toc219199434"/>
      <w:r w:rsidRPr="005174C5">
        <w:t>5.3.7.1</w:t>
      </w:r>
      <w:r w:rsidRPr="005174C5">
        <w:tab/>
        <w:t>General</w:t>
      </w:r>
      <w:bookmarkEnd w:id="3279"/>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Heading4"/>
      </w:pPr>
      <w:bookmarkStart w:id="3280" w:name="_Toc219199435"/>
      <w:r w:rsidRPr="005174C5">
        <w:t>5.3.7.2</w:t>
      </w:r>
      <w:r w:rsidRPr="005174C5">
        <w:tab/>
        <w:t>Protocol Errors</w:t>
      </w:r>
      <w:bookmarkEnd w:id="3280"/>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Heading4"/>
      </w:pPr>
      <w:bookmarkStart w:id="3281" w:name="_Toc219199436"/>
      <w:r w:rsidRPr="005174C5">
        <w:t>5.3.7.3</w:t>
      </w:r>
      <w:r w:rsidRPr="005174C5">
        <w:tab/>
        <w:t>Application Errors</w:t>
      </w:r>
      <w:bookmarkEnd w:id="3281"/>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3282"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3282"/>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Heading3"/>
        <w:rPr>
          <w:lang w:eastAsia="zh-CN"/>
        </w:rPr>
      </w:pPr>
      <w:bookmarkStart w:id="3283" w:name="_Toc219199437"/>
      <w:r w:rsidRPr="005174C5">
        <w:t>5.3.8</w:t>
      </w:r>
      <w:r w:rsidRPr="005174C5">
        <w:tab/>
        <w:t>Feature negotiation</w:t>
      </w:r>
      <w:bookmarkEnd w:id="3283"/>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3284"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3284"/>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Heading3"/>
      </w:pPr>
      <w:bookmarkStart w:id="3285" w:name="_Toc219199438"/>
      <w:r w:rsidRPr="005174C5">
        <w:t>5.3.9</w:t>
      </w:r>
      <w:r w:rsidRPr="005174C5">
        <w:tab/>
        <w:t>Security</w:t>
      </w:r>
      <w:bookmarkEnd w:id="3285"/>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Heading8"/>
      </w:pPr>
      <w:bookmarkStart w:id="3286" w:name="_Toc192875596"/>
      <w:bookmarkStart w:id="3287" w:name="_Toc209530119"/>
      <w:bookmarkStart w:id="3288" w:name="_Toc219199439"/>
      <w:r>
        <w:lastRenderedPageBreak/>
        <w:t>Annex A (normative):</w:t>
      </w:r>
      <w:r>
        <w:br/>
        <w:t>OpenAPI specification</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286"/>
      <w:bookmarkEnd w:id="3287"/>
      <w:bookmarkEnd w:id="3288"/>
    </w:p>
    <w:p w14:paraId="488EF7BB" w14:textId="77777777" w:rsidR="00CA62AF" w:rsidRDefault="00525D1B">
      <w:pPr>
        <w:pStyle w:val="Heading1"/>
      </w:pPr>
      <w:bookmarkStart w:id="3289" w:name="_Toc81244872"/>
      <w:bookmarkStart w:id="3290" w:name="_Toc97193155"/>
      <w:bookmarkStart w:id="3291" w:name="_Toc100953788"/>
      <w:bookmarkStart w:id="3292" w:name="_Toc88645436"/>
      <w:bookmarkStart w:id="3293" w:name="_Toc112939507"/>
      <w:bookmarkStart w:id="3294" w:name="_Toc36812182"/>
      <w:bookmarkStart w:id="3295" w:name="_Toc97037371"/>
      <w:bookmarkStart w:id="3296" w:name="_Toc35971451"/>
      <w:bookmarkStart w:id="3297" w:name="_Toc94033227"/>
      <w:bookmarkStart w:id="3298" w:name="_Toc120683556"/>
      <w:bookmarkStart w:id="3299" w:name="_Toc73041811"/>
      <w:bookmarkStart w:id="3300" w:name="_Toc72784265"/>
      <w:bookmarkStart w:id="3301" w:name="_Toc89426348"/>
      <w:bookmarkStart w:id="3302" w:name="_Toc510696651"/>
      <w:bookmarkStart w:id="3303" w:name="_Toc114134888"/>
      <w:bookmarkStart w:id="3304" w:name="_Toc104547439"/>
      <w:bookmarkStart w:id="3305" w:name="_Toc120683368"/>
      <w:bookmarkStart w:id="3306" w:name="_Toc133435067"/>
      <w:bookmarkStart w:id="3307" w:name="_Toc138690900"/>
      <w:bookmarkStart w:id="3308" w:name="_Toc151749630"/>
      <w:bookmarkStart w:id="3309" w:name="_Toc170161192"/>
      <w:bookmarkStart w:id="3310" w:name="_Toc175850862"/>
      <w:bookmarkStart w:id="3311" w:name="_Toc180480457"/>
      <w:bookmarkStart w:id="3312" w:name="_Toc185518060"/>
      <w:bookmarkStart w:id="3313" w:name="_Toc192875597"/>
      <w:bookmarkStart w:id="3314" w:name="_Toc209530120"/>
      <w:bookmarkStart w:id="3315" w:name="_Toc219199440"/>
      <w:r>
        <w:t>A.1</w:t>
      </w:r>
      <w:r>
        <w:tab/>
        <w:t>General</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2FC2AF61" w14:textId="77777777" w:rsidR="00CA62AF" w:rsidRDefault="00525D1B">
      <w:bookmarkStart w:id="3316"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31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Heading1"/>
      </w:pPr>
      <w:bookmarkStart w:id="3318" w:name="_Toc120683557"/>
      <w:bookmarkStart w:id="3319" w:name="_Toc120683369"/>
      <w:bookmarkStart w:id="3320" w:name="_Toc114134889"/>
      <w:bookmarkStart w:id="3321" w:name="_Toc104547440"/>
      <w:bookmarkStart w:id="3322" w:name="_Toc112939508"/>
      <w:bookmarkStart w:id="3323" w:name="_Toc97193156"/>
      <w:bookmarkStart w:id="3324" w:name="_Toc100953789"/>
      <w:bookmarkStart w:id="3325" w:name="_Toc94033228"/>
      <w:bookmarkStart w:id="3326" w:name="_Toc72784266"/>
      <w:bookmarkStart w:id="3327" w:name="_Toc97037372"/>
      <w:bookmarkStart w:id="3328" w:name="_Toc88645437"/>
      <w:bookmarkStart w:id="3329" w:name="_Toc81244873"/>
      <w:bookmarkStart w:id="3330" w:name="_Toc73041812"/>
      <w:bookmarkStart w:id="3331" w:name="_Toc89426349"/>
      <w:bookmarkStart w:id="3332" w:name="_Toc133435068"/>
      <w:bookmarkStart w:id="3333" w:name="_Toc138690901"/>
      <w:bookmarkStart w:id="3334" w:name="_Toc151749631"/>
      <w:bookmarkStart w:id="3335" w:name="_Toc170161193"/>
      <w:bookmarkStart w:id="3336" w:name="_Toc175850863"/>
      <w:bookmarkStart w:id="3337" w:name="_Toc180480458"/>
      <w:bookmarkStart w:id="3338" w:name="_Toc185518061"/>
      <w:bookmarkStart w:id="3339" w:name="_Toc192875598"/>
      <w:bookmarkStart w:id="3340" w:name="_Toc209530121"/>
      <w:bookmarkStart w:id="3341" w:name="_Toc219199441"/>
      <w:bookmarkEnd w:id="3316"/>
      <w:bookmarkEnd w:id="3317"/>
      <w:r>
        <w:t>A.2</w:t>
      </w:r>
      <w:r>
        <w:tab/>
        <w:t>Nmfaf_3daDataManagement API</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p>
    <w:p w14:paraId="7F9AFED5" w14:textId="77777777" w:rsidR="00373D41" w:rsidRPr="005174C5" w:rsidRDefault="00373D41" w:rsidP="005174C5">
      <w:pPr>
        <w:pStyle w:val="PL"/>
        <w:rPr>
          <w:lang w:val="en-IN" w:eastAsia="en-IN"/>
        </w:rPr>
      </w:pPr>
      <w:bookmarkStart w:id="3342" w:name="_Toc120683558"/>
      <w:bookmarkStart w:id="3343" w:name="_Toc72784267"/>
      <w:bookmarkStart w:id="3344" w:name="_Toc97193157"/>
      <w:bookmarkStart w:id="3345" w:name="_Toc73041813"/>
      <w:bookmarkStart w:id="3346" w:name="_Toc104547441"/>
      <w:bookmarkStart w:id="3347" w:name="_Toc114134890"/>
      <w:bookmarkStart w:id="3348" w:name="_Toc112939509"/>
      <w:bookmarkStart w:id="3349" w:name="_Toc120683370"/>
      <w:bookmarkStart w:id="3350" w:name="_Toc81244874"/>
      <w:bookmarkStart w:id="3351" w:name="_Toc100953790"/>
      <w:bookmarkStart w:id="3352" w:name="_Toc89426350"/>
      <w:bookmarkStart w:id="3353" w:name="_Toc97037373"/>
      <w:bookmarkStart w:id="3354" w:name="_Toc88645438"/>
      <w:bookmarkStart w:id="3355" w:name="_Toc94033229"/>
      <w:bookmarkStart w:id="3356" w:name="_Toc133435069"/>
      <w:bookmarkStart w:id="3357" w:name="_Toc138690902"/>
      <w:bookmarkStart w:id="3358" w:name="_Toc151749632"/>
      <w:r w:rsidRPr="005174C5">
        <w:t>openapi: 3.0.0</w:t>
      </w:r>
    </w:p>
    <w:p w14:paraId="782F3879" w14:textId="77777777" w:rsidR="00373D41" w:rsidRPr="005174C5" w:rsidRDefault="00373D41" w:rsidP="005174C5">
      <w:pPr>
        <w:pStyle w:val="PL"/>
        <w:rPr>
          <w:lang w:val="en-IN" w:eastAsia="en-IN"/>
        </w:rPr>
      </w:pPr>
    </w:p>
    <w:p w14:paraId="469666FA" w14:textId="77777777" w:rsidR="00373D41" w:rsidRPr="005174C5" w:rsidRDefault="00373D41" w:rsidP="005174C5">
      <w:pPr>
        <w:pStyle w:val="PL"/>
        <w:rPr>
          <w:lang w:val="en-IN" w:eastAsia="en-IN"/>
        </w:rPr>
      </w:pPr>
      <w:r w:rsidRPr="005174C5">
        <w:t>info:</w:t>
      </w:r>
    </w:p>
    <w:p w14:paraId="12F969C0" w14:textId="5A9F4EEF" w:rsidR="00373D41" w:rsidRPr="005174C5" w:rsidRDefault="00373D41" w:rsidP="005174C5">
      <w:pPr>
        <w:pStyle w:val="PL"/>
        <w:rPr>
          <w:lang w:eastAsia="zh-CN"/>
        </w:rPr>
      </w:pPr>
      <w:r w:rsidRPr="005174C5">
        <w:t xml:space="preserve">  version: 1.</w:t>
      </w:r>
      <w:r w:rsidR="00AC7F58" w:rsidRPr="005174C5">
        <w:t>2</w:t>
      </w:r>
      <w:r w:rsidRPr="005174C5">
        <w:t>.0</w:t>
      </w:r>
    </w:p>
    <w:p w14:paraId="055AB7EE" w14:textId="77777777" w:rsidR="00373D41" w:rsidRPr="005174C5" w:rsidRDefault="00373D41" w:rsidP="005174C5">
      <w:pPr>
        <w:pStyle w:val="PL"/>
        <w:rPr>
          <w:lang w:val="en-IN" w:eastAsia="en-IN"/>
        </w:rPr>
      </w:pPr>
      <w:r w:rsidRPr="005174C5">
        <w:t xml:space="preserve">  title: Nmfaf_3daDataManagement</w:t>
      </w:r>
    </w:p>
    <w:p w14:paraId="044EDC63" w14:textId="77777777" w:rsidR="00373D41" w:rsidRPr="005174C5" w:rsidRDefault="00373D41" w:rsidP="005174C5">
      <w:pPr>
        <w:pStyle w:val="PL"/>
        <w:rPr>
          <w:lang w:val="en-IN" w:eastAsia="en-IN"/>
        </w:rPr>
      </w:pPr>
      <w:r w:rsidRPr="005174C5">
        <w:t xml:space="preserve">  description: |</w:t>
      </w:r>
    </w:p>
    <w:p w14:paraId="60697AE9" w14:textId="77777777" w:rsidR="00373D41" w:rsidRPr="005174C5" w:rsidRDefault="00373D41" w:rsidP="005174C5">
      <w:pPr>
        <w:pStyle w:val="PL"/>
        <w:rPr>
          <w:lang w:eastAsia="en-IN"/>
        </w:rPr>
      </w:pPr>
      <w:r w:rsidRPr="005174C5">
        <w:t xml:space="preserve">    MFAF 3GPP DCCF Adaptor (3DA) Data Management Service.  </w:t>
      </w:r>
    </w:p>
    <w:p w14:paraId="499D1848" w14:textId="1D371C28" w:rsidR="00373D41" w:rsidRPr="005174C5" w:rsidRDefault="00373D41"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AB9619E" w14:textId="77777777" w:rsidR="00373D41" w:rsidRPr="005174C5" w:rsidRDefault="00373D41" w:rsidP="005174C5">
      <w:pPr>
        <w:pStyle w:val="PL"/>
        <w:rPr>
          <w:lang w:val="en-IN" w:eastAsia="en-IN"/>
        </w:rPr>
      </w:pPr>
      <w:r w:rsidRPr="005174C5">
        <w:t xml:space="preserve">    All rights reserved.</w:t>
      </w:r>
    </w:p>
    <w:p w14:paraId="24E2AD9C" w14:textId="77777777" w:rsidR="00373D41" w:rsidRPr="005174C5" w:rsidRDefault="00373D41" w:rsidP="005174C5">
      <w:pPr>
        <w:pStyle w:val="PL"/>
        <w:rPr>
          <w:lang w:val="en-IN" w:eastAsia="en-IN"/>
        </w:rPr>
      </w:pPr>
    </w:p>
    <w:p w14:paraId="272B10E4" w14:textId="77777777" w:rsidR="00373D41" w:rsidRPr="005174C5" w:rsidRDefault="00373D41" w:rsidP="005174C5">
      <w:pPr>
        <w:pStyle w:val="PL"/>
        <w:rPr>
          <w:lang w:val="en-IN" w:eastAsia="en-IN"/>
        </w:rPr>
      </w:pPr>
      <w:r w:rsidRPr="005174C5">
        <w:t>externalDocs:</w:t>
      </w:r>
    </w:p>
    <w:p w14:paraId="3A33BECA" w14:textId="2CA4041D" w:rsidR="00373D41" w:rsidRPr="005174C5" w:rsidRDefault="00373D41" w:rsidP="005174C5">
      <w:pPr>
        <w:pStyle w:val="PL"/>
        <w:rPr>
          <w:lang w:val="en-IN" w:eastAsia="en-IN"/>
        </w:rPr>
      </w:pPr>
      <w:r w:rsidRPr="005174C5">
        <w:t xml:space="preserve">  description: 3GPP TS 29.576 </w:t>
      </w:r>
      <w:r w:rsidR="00AC7F58" w:rsidRPr="005174C5">
        <w:t>V19</w:t>
      </w:r>
      <w:r w:rsidRPr="005174C5">
        <w:t>.</w:t>
      </w:r>
      <w:r w:rsidR="007C4A21">
        <w:t>5</w:t>
      </w:r>
      <w:r w:rsidRPr="005174C5">
        <w:t>.0; 5G System; Messaging Framework Adaptor Services; Stage 3.</w:t>
      </w:r>
    </w:p>
    <w:p w14:paraId="6E2B1B8E" w14:textId="77777777" w:rsidR="00373D41" w:rsidRPr="005174C5" w:rsidRDefault="00373D41" w:rsidP="005174C5">
      <w:pPr>
        <w:pStyle w:val="PL"/>
        <w:rPr>
          <w:lang w:val="en-IN" w:eastAsia="en-IN"/>
        </w:rPr>
      </w:pPr>
      <w:r w:rsidRPr="005174C5">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lastRenderedPageBreak/>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lastRenderedPageBreak/>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lastRenderedPageBreak/>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lastRenderedPageBreak/>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Heading1"/>
      </w:pPr>
      <w:bookmarkStart w:id="3359" w:name="_Toc170161194"/>
      <w:bookmarkStart w:id="3360" w:name="_Toc175850864"/>
      <w:bookmarkStart w:id="3361" w:name="_Toc180480459"/>
      <w:bookmarkStart w:id="3362" w:name="_Toc185518062"/>
      <w:bookmarkStart w:id="3363" w:name="_Toc192875599"/>
      <w:bookmarkStart w:id="3364" w:name="_Toc209530122"/>
      <w:bookmarkStart w:id="3365" w:name="_Toc219199442"/>
      <w:r>
        <w:t>A.3</w:t>
      </w:r>
      <w:r>
        <w:tab/>
        <w:t>Nmfaf_3caDataManagement API</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15A3963A" w14:textId="77777777" w:rsidR="001F1640" w:rsidRDefault="001F1640" w:rsidP="001F1640">
      <w:pPr>
        <w:pStyle w:val="PL"/>
        <w:rPr>
          <w:lang w:val="en-IN" w:eastAsia="en-IN"/>
        </w:rPr>
      </w:pPr>
      <w:bookmarkStart w:id="3366"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19B02DB5"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16D63A3E" w:rsidR="001F1640" w:rsidRDefault="001F1640" w:rsidP="001F1640">
      <w:pPr>
        <w:pStyle w:val="PL"/>
        <w:rPr>
          <w:lang w:val="en-IN" w:eastAsia="en-IN"/>
        </w:rPr>
      </w:pPr>
      <w:r>
        <w:rPr>
          <w:lang w:val="en-IN" w:eastAsia="en-IN"/>
        </w:rPr>
        <w:t xml:space="preserve">  description: </w:t>
      </w:r>
      <w:r>
        <w:t>3GPP TS 29.576 V1</w:t>
      </w:r>
      <w:r w:rsidR="00AC7F58">
        <w:t>9</w:t>
      </w:r>
      <w:r>
        <w:t>.</w:t>
      </w:r>
      <w:r w:rsidR="007C4A21">
        <w:rPr>
          <w:lang w:eastAsia="zh-CN"/>
        </w:rPr>
        <w:t>5</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lastRenderedPageBreak/>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lastRenderedPageBreak/>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lastRenderedPageBreak/>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Heading1"/>
      </w:pPr>
      <w:r w:rsidRPr="005174C5">
        <w:br w:type="page"/>
      </w:r>
      <w:bookmarkStart w:id="3367" w:name="_Toc120683371"/>
      <w:bookmarkStart w:id="3368" w:name="_Toc114134891"/>
      <w:bookmarkStart w:id="3369" w:name="_Toc112939510"/>
      <w:bookmarkStart w:id="3370" w:name="_Toc97193158"/>
      <w:bookmarkStart w:id="3371" w:name="_Toc97037374"/>
      <w:bookmarkStart w:id="3372" w:name="_Toc100953791"/>
      <w:bookmarkStart w:id="3373" w:name="_Toc104547442"/>
      <w:bookmarkStart w:id="3374" w:name="_Toc81244875"/>
      <w:bookmarkStart w:id="3375" w:name="_Toc73041814"/>
      <w:bookmarkStart w:id="3376" w:name="_Toc72784268"/>
      <w:bookmarkStart w:id="3377" w:name="_Toc2086459"/>
      <w:bookmarkStart w:id="3378" w:name="_Toc120683559"/>
      <w:bookmarkStart w:id="3379" w:name="_Toc89426351"/>
      <w:bookmarkStart w:id="3380" w:name="_Toc94033230"/>
      <w:bookmarkStart w:id="3381" w:name="_Toc88645439"/>
      <w:bookmarkStart w:id="3382" w:name="_Toc133435070"/>
      <w:bookmarkStart w:id="3383" w:name="_Toc138690903"/>
      <w:bookmarkStart w:id="3384" w:name="_Toc151749633"/>
      <w:bookmarkStart w:id="3385" w:name="_Toc170161195"/>
      <w:bookmarkStart w:id="3386" w:name="_Toc175850865"/>
      <w:bookmarkStart w:id="3387" w:name="_Toc180480460"/>
      <w:bookmarkStart w:id="3388" w:name="_Toc219199443"/>
      <w:bookmarkEnd w:id="3366"/>
      <w:r w:rsidR="00802003" w:rsidRPr="005174C5">
        <w:lastRenderedPageBreak/>
        <w:t>A.4</w:t>
      </w:r>
      <w:r w:rsidR="00802003" w:rsidRPr="005174C5">
        <w:tab/>
        <w:t>Nmfaf_ContextManagement API</w:t>
      </w:r>
      <w:bookmarkEnd w:id="3388"/>
    </w:p>
    <w:p w14:paraId="71BE15BC" w14:textId="77777777" w:rsidR="00802003" w:rsidRPr="005174C5" w:rsidRDefault="00802003" w:rsidP="005174C5">
      <w:pPr>
        <w:pStyle w:val="PL"/>
        <w:rPr>
          <w:lang w:val="en-IN" w:eastAsia="en-IN"/>
        </w:rPr>
      </w:pPr>
      <w:r w:rsidRPr="005174C5">
        <w:t>openapi: 3.0.0</w:t>
      </w:r>
    </w:p>
    <w:p w14:paraId="2454C988" w14:textId="77777777" w:rsidR="00802003" w:rsidRPr="005174C5" w:rsidRDefault="00802003" w:rsidP="005174C5">
      <w:pPr>
        <w:pStyle w:val="PL"/>
        <w:rPr>
          <w:lang w:val="en-IN" w:eastAsia="en-IN"/>
        </w:rPr>
      </w:pPr>
    </w:p>
    <w:p w14:paraId="63C4202D" w14:textId="77777777" w:rsidR="00802003" w:rsidRPr="005174C5" w:rsidRDefault="00802003" w:rsidP="005174C5">
      <w:pPr>
        <w:pStyle w:val="PL"/>
        <w:rPr>
          <w:lang w:val="en-IN" w:eastAsia="en-IN"/>
        </w:rPr>
      </w:pPr>
      <w:r w:rsidRPr="005174C5">
        <w:t>info:</w:t>
      </w:r>
    </w:p>
    <w:p w14:paraId="761339E8" w14:textId="17192FC1" w:rsidR="00802003" w:rsidRPr="005174C5" w:rsidRDefault="00802003" w:rsidP="005174C5">
      <w:pPr>
        <w:pStyle w:val="PL"/>
        <w:rPr>
          <w:lang w:eastAsia="en-IN"/>
        </w:rPr>
      </w:pPr>
      <w:r w:rsidRPr="005174C5">
        <w:t xml:space="preserve">  version: 1.0.0</w:t>
      </w:r>
    </w:p>
    <w:p w14:paraId="5AA17822" w14:textId="77777777" w:rsidR="00802003" w:rsidRPr="005174C5" w:rsidRDefault="00802003" w:rsidP="005174C5">
      <w:pPr>
        <w:pStyle w:val="PL"/>
        <w:rPr>
          <w:lang w:val="en-IN" w:eastAsia="en-IN"/>
        </w:rPr>
      </w:pPr>
      <w:r w:rsidRPr="005174C5">
        <w:t xml:space="preserve">  title: Nmfaf_ContextManagement</w:t>
      </w:r>
    </w:p>
    <w:p w14:paraId="7F8A9E1E" w14:textId="77777777" w:rsidR="00802003" w:rsidRPr="005174C5" w:rsidRDefault="00802003" w:rsidP="005174C5">
      <w:pPr>
        <w:pStyle w:val="PL"/>
        <w:rPr>
          <w:lang w:val="en-IN" w:eastAsia="en-IN"/>
        </w:rPr>
      </w:pPr>
      <w:r w:rsidRPr="005174C5">
        <w:t xml:space="preserve">  description: |</w:t>
      </w:r>
    </w:p>
    <w:p w14:paraId="03E0E913" w14:textId="77777777" w:rsidR="00802003" w:rsidRPr="005174C5" w:rsidRDefault="00802003" w:rsidP="005174C5">
      <w:pPr>
        <w:pStyle w:val="PL"/>
        <w:rPr>
          <w:lang w:eastAsia="en-IN"/>
        </w:rPr>
      </w:pPr>
      <w:r w:rsidRPr="005174C5">
        <w:t xml:space="preserve">    MFAF Context Management Service.  </w:t>
      </w:r>
    </w:p>
    <w:p w14:paraId="665A4143" w14:textId="31F893BC" w:rsidR="00802003" w:rsidRPr="005174C5" w:rsidRDefault="00802003"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F868C7F" w14:textId="77777777" w:rsidR="00802003" w:rsidRPr="005174C5" w:rsidRDefault="00802003" w:rsidP="005174C5">
      <w:pPr>
        <w:pStyle w:val="PL"/>
        <w:rPr>
          <w:lang w:val="en-IN" w:eastAsia="en-IN"/>
        </w:rPr>
      </w:pPr>
      <w:r w:rsidRPr="005174C5">
        <w:t xml:space="preserve">    All rights reserved.</w:t>
      </w:r>
    </w:p>
    <w:p w14:paraId="57C89FDA" w14:textId="77777777" w:rsidR="00802003" w:rsidRPr="005174C5" w:rsidRDefault="00802003" w:rsidP="005174C5">
      <w:pPr>
        <w:pStyle w:val="PL"/>
        <w:rPr>
          <w:lang w:val="en-IN" w:eastAsia="en-IN"/>
        </w:rPr>
      </w:pPr>
    </w:p>
    <w:p w14:paraId="46A9657B" w14:textId="77777777" w:rsidR="00802003" w:rsidRPr="005174C5" w:rsidRDefault="00802003" w:rsidP="005174C5">
      <w:pPr>
        <w:pStyle w:val="PL"/>
        <w:rPr>
          <w:lang w:val="en-IN" w:eastAsia="en-IN"/>
        </w:rPr>
      </w:pPr>
      <w:r w:rsidRPr="005174C5">
        <w:t>externalDocs:</w:t>
      </w:r>
    </w:p>
    <w:p w14:paraId="6BA7001D" w14:textId="3C49C6AC" w:rsidR="00802003" w:rsidRPr="005174C5" w:rsidRDefault="00802003" w:rsidP="005174C5">
      <w:pPr>
        <w:pStyle w:val="PL"/>
        <w:rPr>
          <w:lang w:val="en-IN" w:eastAsia="en-IN"/>
        </w:rPr>
      </w:pPr>
      <w:r w:rsidRPr="005174C5">
        <w:t xml:space="preserve">  description: 3GPP TS 29.576 V19.</w:t>
      </w:r>
      <w:r w:rsidR="007C4A21">
        <w:t>5</w:t>
      </w:r>
      <w:r w:rsidRPr="005174C5">
        <w:t>.0; 5G System; Messaging Framework Adaptor Services; Stage 3.</w:t>
      </w:r>
    </w:p>
    <w:p w14:paraId="00BC4FFA" w14:textId="77777777" w:rsidR="00802003" w:rsidRPr="005174C5" w:rsidRDefault="00802003" w:rsidP="005174C5">
      <w:pPr>
        <w:pStyle w:val="PL"/>
        <w:rPr>
          <w:lang w:val="en-IN" w:eastAsia="en-IN"/>
        </w:rPr>
      </w:pPr>
      <w:r w:rsidRPr="005174C5">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lastRenderedPageBreak/>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SimSun"/>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Heading8"/>
      </w:pPr>
      <w:bookmarkStart w:id="3389" w:name="_Toc185518063"/>
      <w:bookmarkStart w:id="3390" w:name="_Toc192875600"/>
      <w:bookmarkStart w:id="3391" w:name="_Toc209530123"/>
      <w:bookmarkStart w:id="3392" w:name="_Toc219199444"/>
      <w:r>
        <w:t>Annex B (informative):</w:t>
      </w:r>
      <w:r>
        <w:br/>
        <w:t>Change history</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9"/>
      <w:bookmarkEnd w:id="3390"/>
      <w:bookmarkEnd w:id="3391"/>
      <w:bookmarkEnd w:id="33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9A6D43" w:rsidRPr="008538F7" w14:paraId="08794404"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3E75AC07"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3C6749E3"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15CB509B" w:rsidR="009A6D43" w:rsidRPr="008538F7" w:rsidRDefault="009A6D43" w:rsidP="009A6D43">
            <w:pPr>
              <w:pStyle w:val="TAC"/>
              <w:rPr>
                <w:rFonts w:cs="Arial"/>
                <w:sz w:val="16"/>
                <w:szCs w:val="16"/>
              </w:rPr>
            </w:pPr>
            <w:r>
              <w:rPr>
                <w:rFonts w:cs="Arial"/>
                <w:sz w:val="16"/>
                <w:szCs w:val="16"/>
              </w:rPr>
              <w:t>CP-253022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9A6D43" w:rsidRPr="008538F7" w:rsidRDefault="009A6D43" w:rsidP="009A6D43">
            <w:pPr>
              <w:pStyle w:val="TAL"/>
              <w:rPr>
                <w:rFonts w:cs="Arial"/>
                <w:sz w:val="16"/>
                <w:szCs w:val="16"/>
              </w:rPr>
            </w:pPr>
            <w:r w:rsidRPr="008538F7">
              <w:rPr>
                <w:rFonts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9A6D43" w:rsidRPr="008538F7" w:rsidRDefault="009A6D43" w:rsidP="009A6D43">
            <w:pPr>
              <w:pStyle w:val="TAL"/>
              <w:rPr>
                <w:rFonts w:cs="Arial"/>
                <w:sz w:val="16"/>
                <w:szCs w:val="16"/>
              </w:rPr>
            </w:pPr>
            <w:r w:rsidRPr="008538F7">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9A6D43" w:rsidRPr="008538F7" w14:paraId="25E5C169"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3320794E"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A622922"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42ED2CC0" w:rsidR="009A6D43" w:rsidRPr="008538F7" w:rsidRDefault="009A6D43" w:rsidP="009A6D43">
            <w:pPr>
              <w:pStyle w:val="TAC"/>
              <w:rPr>
                <w:rFonts w:cs="Arial"/>
                <w:sz w:val="16"/>
                <w:szCs w:val="16"/>
              </w:rPr>
            </w:pPr>
            <w:r>
              <w:rPr>
                <w:rFonts w:cs="Arial"/>
                <w:sz w:val="16"/>
                <w:szCs w:val="16"/>
              </w:rPr>
              <w:t>CP-253065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9A6D43" w:rsidRPr="008538F7" w:rsidRDefault="009A6D43" w:rsidP="009A6D43">
            <w:pPr>
              <w:pStyle w:val="TAL"/>
              <w:rPr>
                <w:rFonts w:cs="Arial"/>
                <w:sz w:val="16"/>
                <w:szCs w:val="16"/>
              </w:rPr>
            </w:pPr>
            <w:r w:rsidRPr="008538F7">
              <w:rPr>
                <w:rFonts w:cs="Arial"/>
                <w:sz w:val="16"/>
                <w:szCs w:val="16"/>
              </w:rPr>
              <w:t>008</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9A6D43" w:rsidRPr="008538F7" w:rsidRDefault="009A6D43" w:rsidP="009A6D43">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5377D" w14:textId="77777777" w:rsidR="008F3C18" w:rsidRDefault="008F3C18">
      <w:pPr>
        <w:spacing w:after="0"/>
      </w:pPr>
      <w:r>
        <w:separator/>
      </w:r>
    </w:p>
  </w:endnote>
  <w:endnote w:type="continuationSeparator" w:id="0">
    <w:p w14:paraId="6629332C" w14:textId="77777777" w:rsidR="008F3C18" w:rsidRDefault="008F3C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CB848" w14:textId="77777777" w:rsidR="00CA62AF" w:rsidRDefault="00525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95ACF" w14:textId="77777777" w:rsidR="008F3C18" w:rsidRDefault="008F3C18">
      <w:pPr>
        <w:spacing w:after="0"/>
      </w:pPr>
      <w:r>
        <w:separator/>
      </w:r>
    </w:p>
  </w:footnote>
  <w:footnote w:type="continuationSeparator" w:id="0">
    <w:p w14:paraId="49A0DA09" w14:textId="77777777" w:rsidR="008F3C18" w:rsidRDefault="008F3C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B8311" w14:textId="28D3A89A"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6CE5">
      <w:rPr>
        <w:rFonts w:ascii="Arial" w:hAnsi="Arial" w:cs="Arial"/>
        <w:b/>
        <w:noProof/>
        <w:sz w:val="18"/>
        <w:szCs w:val="18"/>
      </w:rPr>
      <w:t>3GPP TS 29.576 V19.5.0 (2025-12)</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724FD7B6"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6CE5">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569477">
    <w:abstractNumId w:val="2"/>
  </w:num>
  <w:num w:numId="2" w16cid:durableId="428088285">
    <w:abstractNumId w:val="1"/>
  </w:num>
  <w:num w:numId="3" w16cid:durableId="1521434239">
    <w:abstractNumId w:val="0"/>
  </w:num>
  <w:num w:numId="4" w16cid:durableId="880435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6BCC"/>
    <w:rsid w:val="00091D55"/>
    <w:rsid w:val="000B0909"/>
    <w:rsid w:val="000C1E40"/>
    <w:rsid w:val="000D204C"/>
    <w:rsid w:val="000D679D"/>
    <w:rsid w:val="000E6CFB"/>
    <w:rsid w:val="000F7771"/>
    <w:rsid w:val="00103275"/>
    <w:rsid w:val="00116E33"/>
    <w:rsid w:val="00117395"/>
    <w:rsid w:val="00120D28"/>
    <w:rsid w:val="00122F9A"/>
    <w:rsid w:val="00124934"/>
    <w:rsid w:val="001327FB"/>
    <w:rsid w:val="001329EA"/>
    <w:rsid w:val="00151585"/>
    <w:rsid w:val="0016234A"/>
    <w:rsid w:val="00171CBC"/>
    <w:rsid w:val="001748B4"/>
    <w:rsid w:val="001748B7"/>
    <w:rsid w:val="001767CF"/>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65A42"/>
    <w:rsid w:val="00273154"/>
    <w:rsid w:val="00281BD9"/>
    <w:rsid w:val="00285576"/>
    <w:rsid w:val="00291121"/>
    <w:rsid w:val="00293892"/>
    <w:rsid w:val="002967DC"/>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2615"/>
    <w:rsid w:val="00373B19"/>
    <w:rsid w:val="00373D41"/>
    <w:rsid w:val="00391311"/>
    <w:rsid w:val="003A2B6B"/>
    <w:rsid w:val="003C316F"/>
    <w:rsid w:val="003C5EA5"/>
    <w:rsid w:val="003F126D"/>
    <w:rsid w:val="003F1938"/>
    <w:rsid w:val="003F5E7B"/>
    <w:rsid w:val="003F6DB2"/>
    <w:rsid w:val="004054DD"/>
    <w:rsid w:val="00417CC0"/>
    <w:rsid w:val="00424C7B"/>
    <w:rsid w:val="0042698E"/>
    <w:rsid w:val="00427BD9"/>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44E8"/>
    <w:rsid w:val="00570B9F"/>
    <w:rsid w:val="00572CAB"/>
    <w:rsid w:val="005868FD"/>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A88"/>
    <w:rsid w:val="00674FD5"/>
    <w:rsid w:val="00683A8C"/>
    <w:rsid w:val="006859F5"/>
    <w:rsid w:val="006A30C3"/>
    <w:rsid w:val="006A611D"/>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4EDA"/>
    <w:rsid w:val="007C1967"/>
    <w:rsid w:val="007C2182"/>
    <w:rsid w:val="007C4A21"/>
    <w:rsid w:val="007C7B4D"/>
    <w:rsid w:val="007E4940"/>
    <w:rsid w:val="007E4DF1"/>
    <w:rsid w:val="007F090B"/>
    <w:rsid w:val="00802003"/>
    <w:rsid w:val="00802EBF"/>
    <w:rsid w:val="008065D7"/>
    <w:rsid w:val="0081641D"/>
    <w:rsid w:val="0081731C"/>
    <w:rsid w:val="00826F5A"/>
    <w:rsid w:val="0083599A"/>
    <w:rsid w:val="0083671F"/>
    <w:rsid w:val="008433C9"/>
    <w:rsid w:val="008538F7"/>
    <w:rsid w:val="00865A7E"/>
    <w:rsid w:val="00867067"/>
    <w:rsid w:val="00873EC9"/>
    <w:rsid w:val="00895238"/>
    <w:rsid w:val="008A42A4"/>
    <w:rsid w:val="008A75CE"/>
    <w:rsid w:val="008C1A13"/>
    <w:rsid w:val="008C37DD"/>
    <w:rsid w:val="008C5F7C"/>
    <w:rsid w:val="008D0283"/>
    <w:rsid w:val="008E2663"/>
    <w:rsid w:val="008E526C"/>
    <w:rsid w:val="008E7C3E"/>
    <w:rsid w:val="008F3C18"/>
    <w:rsid w:val="008F4911"/>
    <w:rsid w:val="009003BB"/>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A6D43"/>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138FA"/>
    <w:rsid w:val="00B21E94"/>
    <w:rsid w:val="00B36836"/>
    <w:rsid w:val="00B4731A"/>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6075"/>
    <w:rsid w:val="00C14430"/>
    <w:rsid w:val="00C224D9"/>
    <w:rsid w:val="00C23DEF"/>
    <w:rsid w:val="00C24D8E"/>
    <w:rsid w:val="00C267CE"/>
    <w:rsid w:val="00C272E4"/>
    <w:rsid w:val="00C4152B"/>
    <w:rsid w:val="00C42076"/>
    <w:rsid w:val="00C45083"/>
    <w:rsid w:val="00C57B5D"/>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CF6CE5"/>
    <w:rsid w:val="00D022A6"/>
    <w:rsid w:val="00D148FD"/>
    <w:rsid w:val="00D1630A"/>
    <w:rsid w:val="00D221C9"/>
    <w:rsid w:val="00D2680C"/>
    <w:rsid w:val="00D354DB"/>
    <w:rsid w:val="00D356F7"/>
    <w:rsid w:val="00D40755"/>
    <w:rsid w:val="00D40C2A"/>
    <w:rsid w:val="00D42EB8"/>
    <w:rsid w:val="00D744BC"/>
    <w:rsid w:val="00D75103"/>
    <w:rsid w:val="00D826DA"/>
    <w:rsid w:val="00D862C6"/>
    <w:rsid w:val="00D90183"/>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4549A"/>
    <w:rsid w:val="00E46F0B"/>
    <w:rsid w:val="00E51070"/>
    <w:rsid w:val="00E5576E"/>
    <w:rsid w:val="00E66194"/>
    <w:rsid w:val="00E72365"/>
    <w:rsid w:val="00E8441A"/>
    <w:rsid w:val="00E874F9"/>
    <w:rsid w:val="00EA4C78"/>
    <w:rsid w:val="00EB47AB"/>
    <w:rsid w:val="00EC3D40"/>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rPr>
      <w:rFonts w:eastAsia="SimSu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rPr>
      <w:rFonts w:eastAsia="SimSun"/>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qFormat/>
    <w:rPr>
      <w:lang w:val="en-GB" w:eastAsia="en-US"/>
    </w:rPr>
  </w:style>
  <w:style w:type="paragraph" w:customStyle="1" w:styleId="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SimSun"/>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CommentTextChar">
    <w:name w:val="Comment Text Char"/>
    <w:basedOn w:val="DefaultParagraphFont"/>
    <w:link w:val="CommentText"/>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Heading3Char">
    <w:name w:val="Heading 3 Char"/>
    <w:link w:val="Heading3"/>
    <w:rPr>
      <w:rFonts w:ascii="Arial" w:hAnsi="Arial"/>
      <w:sz w:val="28"/>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25419"/>
    <w:rPr>
      <w:lang w:val="en-GB" w:eastAsia="en-US"/>
    </w:rPr>
  </w:style>
  <w:style w:type="paragraph" w:styleId="Bibliography">
    <w:name w:val="Bibliography"/>
    <w:basedOn w:val="Normal"/>
    <w:next w:val="Normal"/>
    <w:uiPriority w:val="37"/>
    <w:semiHidden/>
    <w:unhideWhenUsed/>
    <w:rsid w:val="00AB29D6"/>
  </w:style>
  <w:style w:type="paragraph" w:styleId="TOCHeading">
    <w:name w:val="TOC Heading"/>
    <w:basedOn w:val="Heading1"/>
    <w:next w:val="Normal"/>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53</Pages>
  <Words>16034</Words>
  <Characters>104703</Characters>
  <Application>Microsoft Office Word</Application>
  <DocSecurity>0</DocSecurity>
  <Lines>4362</Lines>
  <Paragraphs>3658</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117079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MCC</cp:lastModifiedBy>
  <cp:revision>4</cp:revision>
  <cp:lastPrinted>2019-02-25T22:05:00Z</cp:lastPrinted>
  <dcterms:created xsi:type="dcterms:W3CDTF">2025-11-27T10:32:00Z</dcterms:created>
  <dcterms:modified xsi:type="dcterms:W3CDTF">2026-01-13T11:21:00Z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