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B13C664"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F60CB2">
              <w:t>5</w:t>
            </w:r>
            <w:r w:rsidRPr="003E6078">
              <w:t xml:space="preserve">.0 </w:t>
            </w:r>
            <w:r w:rsidRPr="003E6078">
              <w:rPr>
                <w:sz w:val="32"/>
              </w:rPr>
              <w:t>(202</w:t>
            </w:r>
            <w:r w:rsidR="00D15ADF">
              <w:rPr>
                <w:sz w:val="32"/>
              </w:rPr>
              <w:t>5</w:t>
            </w:r>
            <w:r w:rsidRPr="003E6078">
              <w:rPr>
                <w:sz w:val="32"/>
              </w:rPr>
              <w:t>-</w:t>
            </w:r>
            <w:r w:rsidR="00F60CB2">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4.5pt" o:ole="">
                  <v:imagedata r:id="rId9" o:title=""/>
                </v:shape>
                <o:OLEObject Type="Embed" ProgID="Word.Picture.8" ShapeID="_x0000_i1025" DrawAspect="Content" ObjectID="_1828425564"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55pt" o:ole="">
            <v:imagedata r:id="rId13" o:title=""/>
          </v:shape>
          <o:OLEObject Type="Embed" ProgID="Visio.Drawing.15" ShapeID="_x0000_i1026" DrawAspect="Content" ObjectID="_182842556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5.85pt" o:ole="">
            <v:imagedata r:id="rId15" o:title=""/>
          </v:shape>
          <o:OLEObject Type="Embed" ProgID="Visio.Drawing.15" ShapeID="_x0000_i1027" DrawAspect="Content" ObjectID="_182842556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5.2pt" o:ole="">
            <v:imagedata r:id="rId17" o:title=""/>
          </v:shape>
          <o:OLEObject Type="Embed" ProgID="Visio.Drawing.15" ShapeID="_x0000_i1028" DrawAspect="Content" ObjectID="_182842556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9.2pt;height:202.85pt" o:ole="">
            <v:imagedata r:id="rId19" o:title=""/>
          </v:shape>
          <o:OLEObject Type="Embed" ProgID="Visio.Drawing.15" ShapeID="_x0000_i1029" DrawAspect="Content" ObjectID="_182842556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2842556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2842557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2842557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2842557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2842557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2842557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2842557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2842557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28425577"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2842557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35pt;height:130.25pt" o:ole="">
            <v:imagedata r:id="rId41" o:title=""/>
          </v:shape>
          <o:OLEObject Type="Embed" ProgID="Visio.Drawing.15" ShapeID="_x0000_i1040" DrawAspect="Content" ObjectID="_182842557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Heading5"/>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28425580"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28425581"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28425582"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7pt;height:291.15pt" o:ole="">
            <v:imagedata r:id="rId49" o:title=""/>
          </v:shape>
          <o:OLEObject Type="Embed" ProgID="Visio.Drawing.15" ShapeID="_x0000_i1044" DrawAspect="Content" ObjectID="_1828425583"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1pt;height:266.1pt" o:ole="">
            <v:imagedata r:id="rId51" o:title=""/>
          </v:shape>
          <o:OLEObject Type="Embed" ProgID="Visio.Drawing.15" ShapeID="_x0000_i1045" DrawAspect="Content" ObjectID="_1828425584"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1pt;height:207.25pt" o:ole="">
            <v:imagedata r:id="rId53" o:title=""/>
          </v:shape>
          <o:OLEObject Type="Embed" ProgID="Visio.Drawing.15" ShapeID="_x0000_i1046" DrawAspect="Content" ObjectID="_1828425585"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1pt;height:207.25pt" o:ole="">
            <v:imagedata r:id="rId55" o:title=""/>
          </v:shape>
          <o:OLEObject Type="Embed" ProgID="Visio.Drawing.15" ShapeID="_x0000_i1047" DrawAspect="Content" ObjectID="_1828425586"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pt;height:375.05pt" o:ole="">
            <v:imagedata r:id="rId57" o:title=""/>
          </v:shape>
          <o:OLEObject Type="Embed" ProgID="Visio.Drawing.15" ShapeID="_x0000_i1048" DrawAspect="Content" ObjectID="_1828425587"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7pt;height:417.6pt" o:ole="">
            <v:imagedata r:id="rId59" o:title=""/>
          </v:shape>
          <o:OLEObject Type="Embed" ProgID="Visio.Drawing.15" ShapeID="_x0000_i1049" DrawAspect="Content" ObjectID="_1828425588"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Heading5"/>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9pt" o:ole="">
            <v:imagedata r:id="rId61" o:title=""/>
          </v:shape>
          <o:OLEObject Type="Embed" ProgID="Visio.Drawing.15" ShapeID="_x0000_i1050" DrawAspect="Content" ObjectID="_1828425589"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1pt;height:207.25pt" o:ole="">
            <v:imagedata r:id="rId65" o:title=""/>
          </v:shape>
          <o:OLEObject Type="Embed" ProgID="Visio.Drawing.15" ShapeID="_x0000_i1051" DrawAspect="Content" ObjectID="_1828425590"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00979074"/>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5pt;height:187.2pt" o:ole="">
            <v:imagedata r:id="rId67" o:title=""/>
          </v:shape>
          <o:OLEObject Type="Embed" ProgID="Visio.Drawing.15" ShapeID="_x0000_i1052" DrawAspect="Content" ObjectID="_1828425591"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8.6pt" o:ole="">
            <v:imagedata r:id="rId69" o:title=""/>
          </v:shape>
          <o:OLEObject Type="Embed" ProgID="Visio.Drawing.15" ShapeID="_x0000_i1053" DrawAspect="Content" ObjectID="_1828425592"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Heading4"/>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6.05pt" o:ole="">
            <v:imagedata r:id="rId71" o:title=""/>
          </v:shape>
          <o:OLEObject Type="Embed" ProgID="Visio.Drawing.15" ShapeID="_x0000_i1054" DrawAspect="Content" ObjectID="_1828425593"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Heading2"/>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Heading3"/>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7" w:name="_Toc112683295"/>
      <w:bookmarkStart w:id="548" w:name="_Toc168306840"/>
      <w:bookmarkStart w:id="549" w:name="_Toc200979084"/>
      <w:r>
        <w:lastRenderedPageBreak/>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Heading4"/>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Heading5"/>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Heading5"/>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Heading4"/>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lastRenderedPageBreak/>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Heading4"/>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Heading5"/>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Heading5"/>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Heading5"/>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Heading5"/>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Heading4"/>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Heading5"/>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lastRenderedPageBreak/>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lastRenderedPageBreak/>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proofErr w:type="spellStart"/>
            <w:r>
              <w:rPr>
                <w:rFonts w:eastAsia="Yu Mincho"/>
                <w:lang w:eastAsia="ja-JP"/>
              </w:rP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lastRenderedPageBreak/>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lastRenderedPageBreak/>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lastRenderedPageBreak/>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lastRenderedPageBreak/>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lastRenderedPageBreak/>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lastRenderedPageBreak/>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lastRenderedPageBreak/>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2" w:name="_Toc200979127"/>
      <w:r>
        <w:lastRenderedPageBreak/>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Heading5"/>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lastRenderedPageBreak/>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lastRenderedPageBreak/>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lastRenderedPageBreak/>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00979139"/>
      <w:r>
        <w:lastRenderedPageBreak/>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00979145"/>
      <w:r>
        <w:rPr>
          <w:rFonts w:eastAsia="DengXian"/>
          <w:lang w:eastAsia="zh-CN"/>
        </w:rPr>
        <w:t>6.1.7</w:t>
      </w:r>
      <w:r>
        <w:rPr>
          <w:rFonts w:eastAsia="DengXian"/>
          <w:lang w:eastAsia="zh-CN"/>
        </w:rPr>
        <w:tab/>
        <w:t>Feature Negotiation</w:t>
      </w:r>
      <w:bookmarkEnd w:id="1058"/>
      <w:bookmarkEnd w:id="1059"/>
      <w:bookmarkEnd w:id="1060"/>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lastRenderedPageBreak/>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00979174"/>
      <w:r>
        <w:lastRenderedPageBreak/>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00979175"/>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00979176"/>
      <w:r>
        <w:lastRenderedPageBreak/>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00979177"/>
      <w:r>
        <w:lastRenderedPageBreak/>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00979178"/>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Heading5"/>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00979179"/>
      <w:r>
        <w:lastRenderedPageBreak/>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0"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1"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2" w:name="_Toc24986411"/>
      <w:bookmarkStart w:id="1343" w:name="_Toc34205839"/>
      <w:bookmarkStart w:id="1344" w:name="_Toc39062023"/>
      <w:bookmarkStart w:id="1345" w:name="_Toc43277265"/>
      <w:bookmarkStart w:id="1346" w:name="_Toc49847595"/>
      <w:bookmarkStart w:id="1347" w:name="_Toc56419576"/>
      <w:bookmarkStart w:id="1348" w:name="_Toc112683384"/>
      <w:bookmarkStart w:id="1349" w:name="_Toc168306932"/>
      <w:bookmarkStart w:id="1350" w:name="_Toc200979180"/>
      <w:r>
        <w:t>6.2.5.2.9</w:t>
      </w:r>
      <w:r>
        <w:tab/>
        <w:t>Type: MetaData</w:t>
      </w:r>
      <w:bookmarkEnd w:id="1342"/>
      <w:bookmarkEnd w:id="1343"/>
      <w:bookmarkEnd w:id="1344"/>
      <w:bookmarkEnd w:id="1345"/>
      <w:bookmarkEnd w:id="1346"/>
      <w:bookmarkEnd w:id="1347"/>
      <w:bookmarkEnd w:id="1348"/>
      <w:bookmarkEnd w:id="1349"/>
      <w:bookmarkEnd w:id="1350"/>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1" w:name="_Toc24986412"/>
      <w:bookmarkStart w:id="1352" w:name="_Toc34205840"/>
      <w:bookmarkStart w:id="1353" w:name="_Toc39062024"/>
      <w:bookmarkStart w:id="1354" w:name="_Toc43277266"/>
      <w:bookmarkStart w:id="1355" w:name="_Toc49847596"/>
      <w:bookmarkStart w:id="1356" w:name="_Toc56419577"/>
      <w:bookmarkStart w:id="1357" w:name="_Toc112683385"/>
      <w:bookmarkStart w:id="1358" w:name="_Toc168306933"/>
      <w:bookmarkStart w:id="1359" w:name="_Toc200979181"/>
      <w:r>
        <w:lastRenderedPageBreak/>
        <w:t>6.2.5.2.10</w:t>
      </w:r>
      <w:r>
        <w:tab/>
        <w:t>Type: Modifications</w:t>
      </w:r>
      <w:bookmarkEnd w:id="1351"/>
      <w:bookmarkEnd w:id="1352"/>
      <w:bookmarkEnd w:id="1353"/>
      <w:bookmarkEnd w:id="1354"/>
      <w:bookmarkEnd w:id="1355"/>
      <w:bookmarkEnd w:id="1356"/>
      <w:bookmarkEnd w:id="1357"/>
      <w:bookmarkEnd w:id="1358"/>
      <w:bookmarkEnd w:id="1359"/>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0" w:name="_Toc24986413"/>
      <w:bookmarkStart w:id="1361" w:name="_Toc34205841"/>
      <w:bookmarkStart w:id="1362" w:name="_Toc39062025"/>
      <w:bookmarkStart w:id="1363" w:name="_Toc43277267"/>
      <w:bookmarkStart w:id="1364" w:name="_Toc49847597"/>
      <w:bookmarkStart w:id="1365" w:name="_Toc56419578"/>
      <w:bookmarkStart w:id="1366" w:name="_Toc112683386"/>
      <w:bookmarkStart w:id="1367" w:name="_Toc168306934"/>
      <w:bookmarkStart w:id="1368" w:name="_Toc200979182"/>
      <w:r>
        <w:lastRenderedPageBreak/>
        <w:t>6.2.5.2.11</w:t>
      </w:r>
      <w:r>
        <w:tab/>
        <w:t>Type: FlatJweJson</w:t>
      </w:r>
      <w:bookmarkEnd w:id="1360"/>
      <w:bookmarkEnd w:id="1361"/>
      <w:bookmarkEnd w:id="1362"/>
      <w:bookmarkEnd w:id="1363"/>
      <w:bookmarkEnd w:id="1364"/>
      <w:bookmarkEnd w:id="1365"/>
      <w:bookmarkEnd w:id="1366"/>
      <w:bookmarkEnd w:id="1367"/>
      <w:bookmarkEnd w:id="136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69" w:name="_Toc24986414"/>
      <w:bookmarkStart w:id="1370" w:name="_Toc34205842"/>
      <w:bookmarkStart w:id="1371" w:name="_Toc39062026"/>
      <w:bookmarkStart w:id="1372" w:name="_Toc43277268"/>
      <w:bookmarkStart w:id="1373" w:name="_Toc49847598"/>
      <w:bookmarkStart w:id="1374" w:name="_Toc56419579"/>
      <w:bookmarkStart w:id="1375" w:name="_Toc112683387"/>
      <w:bookmarkStart w:id="1376" w:name="_Toc168306935"/>
      <w:bookmarkStart w:id="1377" w:name="_Toc200979183"/>
      <w:r>
        <w:lastRenderedPageBreak/>
        <w:t>6.2.5.2.12</w:t>
      </w:r>
      <w:r>
        <w:tab/>
        <w:t>Type: FlatJwsJson</w:t>
      </w:r>
      <w:bookmarkEnd w:id="1369"/>
      <w:bookmarkEnd w:id="1370"/>
      <w:bookmarkEnd w:id="1371"/>
      <w:bookmarkEnd w:id="1372"/>
      <w:bookmarkEnd w:id="1373"/>
      <w:bookmarkEnd w:id="1374"/>
      <w:bookmarkEnd w:id="1375"/>
      <w:bookmarkEnd w:id="1376"/>
      <w:bookmarkEnd w:id="1377"/>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8" w:name="_Toc24986415"/>
      <w:bookmarkStart w:id="1379" w:name="_Toc34205843"/>
      <w:bookmarkStart w:id="1380" w:name="_Toc39062027"/>
      <w:bookmarkStart w:id="1381" w:name="_Toc43277269"/>
      <w:bookmarkStart w:id="1382" w:name="_Toc49847599"/>
      <w:bookmarkStart w:id="1383" w:name="_Toc56419580"/>
      <w:bookmarkStart w:id="1384" w:name="_Toc112683388"/>
      <w:bookmarkStart w:id="1385" w:name="_Toc168306936"/>
      <w:bookmarkStart w:id="1386" w:name="_Toc200979184"/>
      <w:r>
        <w:t>6.2.5.2.13</w:t>
      </w:r>
      <w:r>
        <w:tab/>
        <w:t xml:space="preserve">Type: </w:t>
      </w:r>
      <w:r>
        <w:rPr>
          <w:rFonts w:hint="eastAsia"/>
        </w:rPr>
        <w:t>IndexToEncryptedValue</w:t>
      </w:r>
      <w:bookmarkEnd w:id="1378"/>
      <w:bookmarkEnd w:id="1379"/>
      <w:bookmarkEnd w:id="1380"/>
      <w:bookmarkEnd w:id="1381"/>
      <w:bookmarkEnd w:id="1382"/>
      <w:bookmarkEnd w:id="1383"/>
      <w:bookmarkEnd w:id="1384"/>
      <w:bookmarkEnd w:id="1385"/>
      <w:bookmarkEnd w:id="1386"/>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7" w:name="_Toc24986416"/>
      <w:bookmarkStart w:id="1388" w:name="_Toc34205844"/>
      <w:bookmarkStart w:id="1389" w:name="_Toc39062028"/>
      <w:bookmarkStart w:id="1390" w:name="_Toc43277270"/>
      <w:bookmarkStart w:id="1391" w:name="_Toc49847600"/>
      <w:bookmarkStart w:id="1392" w:name="_Toc56419581"/>
      <w:bookmarkStart w:id="1393" w:name="_Toc112683389"/>
      <w:bookmarkStart w:id="1394" w:name="_Toc168306937"/>
      <w:bookmarkStart w:id="1395" w:name="_Toc200979185"/>
      <w:r>
        <w:t>6.2.5.2.14</w:t>
      </w:r>
      <w:r>
        <w:tab/>
        <w:t>Type: EncodedHttpHeaderValue</w:t>
      </w:r>
      <w:bookmarkEnd w:id="1387"/>
      <w:bookmarkEnd w:id="1388"/>
      <w:bookmarkEnd w:id="1389"/>
      <w:bookmarkEnd w:id="1390"/>
      <w:bookmarkEnd w:id="1391"/>
      <w:bookmarkEnd w:id="1392"/>
      <w:bookmarkEnd w:id="1393"/>
      <w:bookmarkEnd w:id="1394"/>
      <w:bookmarkEnd w:id="139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6" w:name="_Toc168306938"/>
      <w:bookmarkStart w:id="1397" w:name="_Toc200979186"/>
      <w:r w:rsidRPr="00A73917">
        <w:t>6.2.5.2.</w:t>
      </w:r>
      <w:r w:rsidR="00E74C37" w:rsidRPr="00E74C37">
        <w:t>15</w:t>
      </w:r>
      <w:r w:rsidRPr="00A73917">
        <w:tab/>
        <w:t xml:space="preserve">Type: </w:t>
      </w:r>
      <w:r>
        <w:t>ProblemDetailsMsgForwarding</w:t>
      </w:r>
      <w:bookmarkEnd w:id="1396"/>
      <w:bookmarkEnd w:id="1397"/>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8" w:name="_Toc168306939"/>
      <w:bookmarkStart w:id="1399" w:name="_Toc200979187"/>
      <w:r w:rsidRPr="00A73917">
        <w:lastRenderedPageBreak/>
        <w:t>6.2.5.2.</w:t>
      </w:r>
      <w:r w:rsidR="00E74C37" w:rsidRPr="00E74C37">
        <w:t>16</w:t>
      </w:r>
      <w:r w:rsidRPr="00A73917">
        <w:tab/>
        <w:t xml:space="preserve">Type: </w:t>
      </w:r>
      <w:r>
        <w:t>AdditionInfoMsgForwarding</w:t>
      </w:r>
      <w:bookmarkEnd w:id="1398"/>
      <w:bookmarkEnd w:id="139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0" w:name="_Toc24986417"/>
      <w:bookmarkStart w:id="1401" w:name="_Toc34205845"/>
      <w:bookmarkStart w:id="1402" w:name="_Toc39062029"/>
      <w:bookmarkStart w:id="1403" w:name="_Toc43277271"/>
      <w:bookmarkStart w:id="1404" w:name="_Toc49847601"/>
      <w:bookmarkStart w:id="1405" w:name="_Toc56419582"/>
      <w:bookmarkStart w:id="1406" w:name="_Toc112683390"/>
      <w:bookmarkStart w:id="1407" w:name="_Toc168306940"/>
      <w:bookmarkStart w:id="1408" w:name="_Toc200979188"/>
      <w:r>
        <w:rPr>
          <w:lang w:val="en-US"/>
        </w:rPr>
        <w:t>6.2.5.3</w:t>
      </w:r>
      <w:r>
        <w:rPr>
          <w:lang w:val="en-US"/>
        </w:rPr>
        <w:tab/>
        <w:t>Simple data types and enumerations</w:t>
      </w:r>
      <w:bookmarkEnd w:id="1400"/>
      <w:bookmarkEnd w:id="1401"/>
      <w:bookmarkEnd w:id="1402"/>
      <w:bookmarkEnd w:id="1403"/>
      <w:bookmarkEnd w:id="1404"/>
      <w:bookmarkEnd w:id="1405"/>
      <w:bookmarkEnd w:id="1406"/>
      <w:bookmarkEnd w:id="1407"/>
      <w:bookmarkEnd w:id="1408"/>
    </w:p>
    <w:p w14:paraId="58FFDE11" w14:textId="77777777" w:rsidR="000D5C20" w:rsidRDefault="000D5C20" w:rsidP="00180131">
      <w:pPr>
        <w:pStyle w:val="Heading5"/>
      </w:pPr>
      <w:bookmarkStart w:id="1409" w:name="_Toc24986418"/>
      <w:bookmarkStart w:id="1410" w:name="_Toc34205846"/>
      <w:bookmarkStart w:id="1411" w:name="_Toc39062030"/>
      <w:bookmarkStart w:id="1412" w:name="_Toc43277272"/>
      <w:bookmarkStart w:id="1413" w:name="_Toc49847602"/>
      <w:bookmarkStart w:id="1414" w:name="_Toc56419583"/>
      <w:bookmarkStart w:id="1415" w:name="_Toc112683391"/>
      <w:bookmarkStart w:id="1416" w:name="_Toc168306941"/>
      <w:bookmarkStart w:id="1417" w:name="_Toc200979189"/>
      <w:r>
        <w:t>6.2.5.3.1</w:t>
      </w:r>
      <w:r>
        <w:tab/>
        <w:t>Introduction</w:t>
      </w:r>
      <w:bookmarkEnd w:id="1409"/>
      <w:bookmarkEnd w:id="1410"/>
      <w:bookmarkEnd w:id="1411"/>
      <w:bookmarkEnd w:id="1412"/>
      <w:bookmarkEnd w:id="1413"/>
      <w:bookmarkEnd w:id="1414"/>
      <w:bookmarkEnd w:id="1415"/>
      <w:bookmarkEnd w:id="1416"/>
      <w:bookmarkEnd w:id="1417"/>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8" w:name="_Toc24986419"/>
      <w:bookmarkStart w:id="1419" w:name="_Toc34205847"/>
      <w:bookmarkStart w:id="1420" w:name="_Toc39062031"/>
      <w:bookmarkStart w:id="1421" w:name="_Toc43277273"/>
      <w:bookmarkStart w:id="1422" w:name="_Toc49847603"/>
      <w:bookmarkStart w:id="1423" w:name="_Toc56419584"/>
      <w:bookmarkStart w:id="1424" w:name="_Toc112683392"/>
      <w:bookmarkStart w:id="1425" w:name="_Toc168306942"/>
      <w:bookmarkStart w:id="1426" w:name="_Toc200979190"/>
      <w:r>
        <w:t>6.2.5.3.2</w:t>
      </w:r>
      <w:r>
        <w:tab/>
        <w:t>Simple data types</w:t>
      </w:r>
      <w:bookmarkEnd w:id="1418"/>
      <w:bookmarkEnd w:id="1419"/>
      <w:bookmarkEnd w:id="1420"/>
      <w:bookmarkEnd w:id="1421"/>
      <w:bookmarkEnd w:id="1422"/>
      <w:bookmarkEnd w:id="1423"/>
      <w:bookmarkEnd w:id="1424"/>
      <w:bookmarkEnd w:id="1425"/>
      <w:bookmarkEnd w:id="1426"/>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7" w:name="_Toc24986420"/>
      <w:bookmarkStart w:id="1428" w:name="_Toc34205848"/>
      <w:bookmarkStart w:id="1429" w:name="_Toc39062032"/>
      <w:bookmarkStart w:id="1430" w:name="_Toc43277274"/>
      <w:bookmarkStart w:id="1431" w:name="_Toc49847604"/>
      <w:bookmarkStart w:id="1432" w:name="_Toc56419585"/>
      <w:bookmarkStart w:id="1433" w:name="_Toc112683393"/>
      <w:bookmarkStart w:id="1434" w:name="_Toc168306943"/>
      <w:bookmarkStart w:id="1435" w:name="_Toc200979191"/>
      <w:r>
        <w:t>6.2.5.3.3</w:t>
      </w:r>
      <w:r>
        <w:tab/>
        <w:t>Void</w:t>
      </w:r>
      <w:bookmarkEnd w:id="1427"/>
      <w:bookmarkEnd w:id="1428"/>
      <w:bookmarkEnd w:id="1429"/>
      <w:bookmarkEnd w:id="1430"/>
      <w:bookmarkEnd w:id="1431"/>
      <w:bookmarkEnd w:id="1432"/>
      <w:bookmarkEnd w:id="1433"/>
      <w:bookmarkEnd w:id="1434"/>
      <w:bookmarkEnd w:id="1435"/>
    </w:p>
    <w:p w14:paraId="57D90CBD" w14:textId="77777777" w:rsidR="000D5C20" w:rsidRDefault="000D5C20" w:rsidP="00180131">
      <w:pPr>
        <w:pStyle w:val="Heading5"/>
      </w:pPr>
      <w:bookmarkStart w:id="1436" w:name="_Toc24986421"/>
      <w:bookmarkStart w:id="1437" w:name="_Toc34205849"/>
      <w:bookmarkStart w:id="1438" w:name="_Toc39062033"/>
      <w:bookmarkStart w:id="1439" w:name="_Toc43277275"/>
      <w:bookmarkStart w:id="1440" w:name="_Toc49847605"/>
      <w:bookmarkStart w:id="1441" w:name="_Toc56419586"/>
      <w:bookmarkStart w:id="1442" w:name="_Toc112683394"/>
      <w:bookmarkStart w:id="1443" w:name="_Toc168306944"/>
      <w:bookmarkStart w:id="1444" w:name="_Toc200979192"/>
      <w:r>
        <w:t>6.2.5.3.4</w:t>
      </w:r>
      <w:r>
        <w:tab/>
        <w:t>Void</w:t>
      </w:r>
      <w:bookmarkEnd w:id="1436"/>
      <w:bookmarkEnd w:id="1437"/>
      <w:bookmarkEnd w:id="1438"/>
      <w:bookmarkEnd w:id="1439"/>
      <w:bookmarkEnd w:id="1440"/>
      <w:bookmarkEnd w:id="1441"/>
      <w:bookmarkEnd w:id="1442"/>
      <w:bookmarkEnd w:id="1443"/>
      <w:bookmarkEnd w:id="1444"/>
    </w:p>
    <w:p w14:paraId="3CCA9E87" w14:textId="77777777" w:rsidR="000D5C20" w:rsidRPr="0061280B" w:rsidRDefault="000D5C20" w:rsidP="000D5C20"/>
    <w:p w14:paraId="44308226" w14:textId="77777777" w:rsidR="000D5C20" w:rsidRDefault="000D5C20" w:rsidP="00180131">
      <w:pPr>
        <w:pStyle w:val="Heading3"/>
      </w:pPr>
      <w:bookmarkStart w:id="1445" w:name="_Toc24986422"/>
      <w:bookmarkStart w:id="1446" w:name="_Toc34205850"/>
      <w:bookmarkStart w:id="1447" w:name="_Toc39062034"/>
      <w:bookmarkStart w:id="1448" w:name="_Toc43277276"/>
      <w:bookmarkStart w:id="1449" w:name="_Toc49847606"/>
      <w:bookmarkStart w:id="1450" w:name="_Toc56419587"/>
      <w:bookmarkStart w:id="1451" w:name="_Toc112683395"/>
      <w:bookmarkStart w:id="1452" w:name="_Toc168306945"/>
      <w:bookmarkStart w:id="1453" w:name="_Toc200979193"/>
      <w:r>
        <w:t>6.2</w:t>
      </w:r>
      <w:r>
        <w:rPr>
          <w:rFonts w:hint="eastAsia"/>
        </w:rPr>
        <w:t>.6</w:t>
      </w:r>
      <w:r>
        <w:rPr>
          <w:rFonts w:hint="eastAsia"/>
        </w:rPr>
        <w:tab/>
        <w:t>Error Handling</w:t>
      </w:r>
      <w:bookmarkEnd w:id="1445"/>
      <w:bookmarkEnd w:id="1446"/>
      <w:bookmarkEnd w:id="1447"/>
      <w:bookmarkEnd w:id="1448"/>
      <w:bookmarkEnd w:id="1449"/>
      <w:bookmarkEnd w:id="1450"/>
      <w:bookmarkEnd w:id="1451"/>
      <w:bookmarkEnd w:id="1452"/>
      <w:bookmarkEnd w:id="1453"/>
    </w:p>
    <w:p w14:paraId="13FDD53B" w14:textId="77777777" w:rsidR="000D5C20" w:rsidRDefault="000D5C20" w:rsidP="00180131">
      <w:pPr>
        <w:pStyle w:val="Heading4"/>
      </w:pPr>
      <w:bookmarkStart w:id="1454" w:name="_Toc24986423"/>
      <w:bookmarkStart w:id="1455" w:name="_Toc34205851"/>
      <w:bookmarkStart w:id="1456" w:name="_Toc39062035"/>
      <w:bookmarkStart w:id="1457" w:name="_Toc43277277"/>
      <w:bookmarkStart w:id="1458" w:name="_Toc49847607"/>
      <w:bookmarkStart w:id="1459" w:name="_Toc56419588"/>
      <w:bookmarkStart w:id="1460" w:name="_Toc112683396"/>
      <w:bookmarkStart w:id="1461" w:name="_Toc168306946"/>
      <w:bookmarkStart w:id="1462" w:name="_Toc200979194"/>
      <w:r>
        <w:t>6.2.6.1</w:t>
      </w:r>
      <w:r>
        <w:tab/>
        <w:t>General</w:t>
      </w:r>
      <w:bookmarkEnd w:id="1454"/>
      <w:bookmarkEnd w:id="1455"/>
      <w:bookmarkEnd w:id="1456"/>
      <w:bookmarkEnd w:id="1457"/>
      <w:bookmarkEnd w:id="1458"/>
      <w:bookmarkEnd w:id="1459"/>
      <w:bookmarkEnd w:id="1460"/>
      <w:bookmarkEnd w:id="1461"/>
      <w:bookmarkEnd w:id="146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3" w:name="_Toc24986424"/>
      <w:bookmarkStart w:id="1464" w:name="_Toc34205852"/>
      <w:bookmarkStart w:id="1465" w:name="_Toc39062036"/>
      <w:bookmarkStart w:id="1466" w:name="_Toc43277278"/>
      <w:bookmarkStart w:id="1467" w:name="_Toc49847608"/>
      <w:bookmarkStart w:id="1468" w:name="_Toc56419589"/>
      <w:bookmarkStart w:id="1469" w:name="_Toc112683397"/>
      <w:bookmarkStart w:id="1470" w:name="_Toc168306947"/>
      <w:bookmarkStart w:id="1471" w:name="_Toc200979195"/>
      <w:r>
        <w:t>6.2.6.2</w:t>
      </w:r>
      <w:r>
        <w:tab/>
        <w:t>Protocol Errors</w:t>
      </w:r>
      <w:bookmarkEnd w:id="1463"/>
      <w:bookmarkEnd w:id="1464"/>
      <w:bookmarkEnd w:id="1465"/>
      <w:bookmarkEnd w:id="1466"/>
      <w:bookmarkEnd w:id="1467"/>
      <w:bookmarkEnd w:id="1468"/>
      <w:bookmarkEnd w:id="1469"/>
      <w:bookmarkEnd w:id="1470"/>
      <w:bookmarkEnd w:id="147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2" w:name="_Toc24986425"/>
      <w:bookmarkStart w:id="1473" w:name="_Toc34205853"/>
      <w:bookmarkStart w:id="1474" w:name="_Toc39062037"/>
      <w:bookmarkStart w:id="1475" w:name="_Toc43277279"/>
      <w:bookmarkStart w:id="1476" w:name="_Toc49847609"/>
      <w:bookmarkStart w:id="1477" w:name="_Toc56419590"/>
      <w:bookmarkStart w:id="1478" w:name="_Toc112683398"/>
      <w:bookmarkStart w:id="1479" w:name="_Toc168306948"/>
      <w:bookmarkStart w:id="1480" w:name="_Toc200979196"/>
      <w:r>
        <w:t>6.2.6.3</w:t>
      </w:r>
      <w:r>
        <w:tab/>
        <w:t>Application Errors</w:t>
      </w:r>
      <w:bookmarkEnd w:id="1472"/>
      <w:bookmarkEnd w:id="1473"/>
      <w:bookmarkEnd w:id="1474"/>
      <w:bookmarkEnd w:id="1475"/>
      <w:bookmarkEnd w:id="1476"/>
      <w:bookmarkEnd w:id="1477"/>
      <w:bookmarkEnd w:id="1478"/>
      <w:bookmarkEnd w:id="1479"/>
      <w:bookmarkEnd w:id="1480"/>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1" w:name="_Toc24986426"/>
      <w:bookmarkStart w:id="1482" w:name="_Toc34205854"/>
      <w:bookmarkStart w:id="1483" w:name="_Toc39062038"/>
      <w:bookmarkStart w:id="1484" w:name="_Toc43277280"/>
      <w:bookmarkStart w:id="1485" w:name="_Toc49847610"/>
      <w:bookmarkStart w:id="1486" w:name="_Toc56419591"/>
      <w:bookmarkStart w:id="1487" w:name="_Toc112683399"/>
      <w:bookmarkStart w:id="1488" w:name="_Toc168306949"/>
      <w:bookmarkStart w:id="1489" w:name="_Toc200979197"/>
      <w:r>
        <w:t>6.3</w:t>
      </w:r>
      <w:r>
        <w:tab/>
      </w:r>
      <w:r>
        <w:rPr>
          <w:lang w:eastAsia="zh-CN"/>
        </w:rPr>
        <w:t>Nsepp_Telescopic_</w:t>
      </w:r>
      <w:r>
        <w:t>FQDN_Mapping API</w:t>
      </w:r>
      <w:bookmarkEnd w:id="1481"/>
      <w:bookmarkEnd w:id="1482"/>
      <w:bookmarkEnd w:id="1483"/>
      <w:bookmarkEnd w:id="1484"/>
      <w:bookmarkEnd w:id="1485"/>
      <w:bookmarkEnd w:id="1486"/>
      <w:bookmarkEnd w:id="1487"/>
      <w:bookmarkEnd w:id="1488"/>
      <w:bookmarkEnd w:id="1489"/>
    </w:p>
    <w:p w14:paraId="1079DFB4" w14:textId="77777777" w:rsidR="00CA4634" w:rsidRDefault="00CA4634" w:rsidP="00180131">
      <w:pPr>
        <w:pStyle w:val="Heading3"/>
      </w:pPr>
      <w:bookmarkStart w:id="1490" w:name="_Toc24986427"/>
      <w:bookmarkStart w:id="1491" w:name="_Toc34205855"/>
      <w:bookmarkStart w:id="1492" w:name="_Toc39062039"/>
      <w:bookmarkStart w:id="1493" w:name="_Toc43277281"/>
      <w:bookmarkStart w:id="1494" w:name="_Toc49847611"/>
      <w:bookmarkStart w:id="1495" w:name="_Toc56419592"/>
      <w:bookmarkStart w:id="1496" w:name="_Toc112683400"/>
      <w:bookmarkStart w:id="1497" w:name="_Toc168306950"/>
      <w:bookmarkStart w:id="1498" w:name="_Toc200979198"/>
      <w:bookmarkStart w:id="1499" w:name="_Toc24986428"/>
      <w:bookmarkStart w:id="1500" w:name="_Toc34205856"/>
      <w:bookmarkStart w:id="1501" w:name="_Toc39062040"/>
      <w:bookmarkStart w:id="1502" w:name="_Toc43277282"/>
      <w:bookmarkStart w:id="1503" w:name="_Toc49847612"/>
      <w:bookmarkStart w:id="1504" w:name="_Toc56419593"/>
      <w:r>
        <w:t>6.3.1</w:t>
      </w:r>
      <w:r>
        <w:tab/>
        <w:t>API URI</w:t>
      </w:r>
      <w:bookmarkEnd w:id="1490"/>
      <w:bookmarkEnd w:id="1491"/>
      <w:bookmarkEnd w:id="1492"/>
      <w:bookmarkEnd w:id="1493"/>
      <w:bookmarkEnd w:id="1494"/>
      <w:bookmarkEnd w:id="1495"/>
      <w:bookmarkEnd w:id="1496"/>
      <w:bookmarkEnd w:id="1497"/>
      <w:bookmarkEnd w:id="149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5" w:name="_Toc112683401"/>
      <w:bookmarkStart w:id="1506" w:name="_Toc168306951"/>
      <w:bookmarkStart w:id="1507" w:name="_Toc200979199"/>
      <w:r>
        <w:t>6.3.2</w:t>
      </w:r>
      <w:r>
        <w:tab/>
        <w:t>Usage of HTTP</w:t>
      </w:r>
      <w:bookmarkEnd w:id="1499"/>
      <w:bookmarkEnd w:id="1500"/>
      <w:bookmarkEnd w:id="1501"/>
      <w:bookmarkEnd w:id="1502"/>
      <w:bookmarkEnd w:id="1503"/>
      <w:bookmarkEnd w:id="1504"/>
      <w:bookmarkEnd w:id="1505"/>
      <w:bookmarkEnd w:id="1506"/>
      <w:bookmarkEnd w:id="1507"/>
    </w:p>
    <w:p w14:paraId="6F8210CD" w14:textId="77777777" w:rsidR="000D5C20" w:rsidRPr="000C5200" w:rsidRDefault="000D5C20" w:rsidP="00180131">
      <w:pPr>
        <w:pStyle w:val="Heading4"/>
      </w:pPr>
      <w:bookmarkStart w:id="1508" w:name="_Toc24986429"/>
      <w:bookmarkStart w:id="1509" w:name="_Toc34205857"/>
      <w:bookmarkStart w:id="1510" w:name="_Toc39062041"/>
      <w:bookmarkStart w:id="1511" w:name="_Toc43277283"/>
      <w:bookmarkStart w:id="1512" w:name="_Toc49847613"/>
      <w:bookmarkStart w:id="1513" w:name="_Toc56419594"/>
      <w:bookmarkStart w:id="1514" w:name="_Toc112683402"/>
      <w:bookmarkStart w:id="1515" w:name="_Toc168306952"/>
      <w:bookmarkStart w:id="1516" w:name="_Toc200979200"/>
      <w:r>
        <w:t>6.3.2.1</w:t>
      </w:r>
      <w:r>
        <w:tab/>
        <w:t>General</w:t>
      </w:r>
      <w:bookmarkEnd w:id="1508"/>
      <w:bookmarkEnd w:id="1509"/>
      <w:bookmarkEnd w:id="1510"/>
      <w:bookmarkEnd w:id="1511"/>
      <w:bookmarkEnd w:id="1512"/>
      <w:bookmarkEnd w:id="1513"/>
      <w:bookmarkEnd w:id="1514"/>
      <w:bookmarkEnd w:id="1515"/>
      <w:bookmarkEnd w:id="151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7" w:name="_Toc24986430"/>
      <w:bookmarkStart w:id="1518" w:name="_Toc34205858"/>
      <w:bookmarkStart w:id="1519" w:name="_Toc39062042"/>
      <w:bookmarkStart w:id="1520" w:name="_Toc43277284"/>
      <w:bookmarkStart w:id="1521" w:name="_Toc49847614"/>
      <w:bookmarkStart w:id="1522" w:name="_Toc56419595"/>
      <w:bookmarkStart w:id="1523" w:name="_Toc112683403"/>
      <w:bookmarkStart w:id="1524" w:name="_Toc168306953"/>
      <w:bookmarkStart w:id="1525" w:name="_Toc200979201"/>
      <w:r>
        <w:t>6.3.2.2</w:t>
      </w:r>
      <w:r>
        <w:tab/>
        <w:t>HTTP standard headers</w:t>
      </w:r>
      <w:bookmarkEnd w:id="1517"/>
      <w:bookmarkEnd w:id="1518"/>
      <w:bookmarkEnd w:id="1519"/>
      <w:bookmarkEnd w:id="1520"/>
      <w:bookmarkEnd w:id="1521"/>
      <w:bookmarkEnd w:id="1522"/>
      <w:bookmarkEnd w:id="1523"/>
      <w:bookmarkEnd w:id="1524"/>
      <w:bookmarkEnd w:id="1525"/>
    </w:p>
    <w:p w14:paraId="67A6A184" w14:textId="77777777" w:rsidR="000D5C20" w:rsidRDefault="000D5C20" w:rsidP="00180131">
      <w:pPr>
        <w:pStyle w:val="Heading5"/>
        <w:rPr>
          <w:lang w:eastAsia="zh-CN"/>
        </w:rPr>
      </w:pPr>
      <w:bookmarkStart w:id="1526" w:name="_Toc24986431"/>
      <w:bookmarkStart w:id="1527" w:name="_Toc34205859"/>
      <w:bookmarkStart w:id="1528" w:name="_Toc39062043"/>
      <w:bookmarkStart w:id="1529" w:name="_Toc43277285"/>
      <w:bookmarkStart w:id="1530" w:name="_Toc49847615"/>
      <w:bookmarkStart w:id="1531" w:name="_Toc56419596"/>
      <w:bookmarkStart w:id="1532" w:name="_Toc112683404"/>
      <w:bookmarkStart w:id="1533" w:name="_Toc168306954"/>
      <w:bookmarkStart w:id="1534" w:name="_Toc200979202"/>
      <w:r>
        <w:t>6.3.2.2.1</w:t>
      </w:r>
      <w:r>
        <w:rPr>
          <w:rFonts w:hint="eastAsia"/>
          <w:lang w:eastAsia="zh-CN"/>
        </w:rPr>
        <w:tab/>
      </w:r>
      <w:r>
        <w:rPr>
          <w:lang w:eastAsia="zh-CN"/>
        </w:rPr>
        <w:t>General</w:t>
      </w:r>
      <w:bookmarkEnd w:id="1526"/>
      <w:bookmarkEnd w:id="1527"/>
      <w:bookmarkEnd w:id="1528"/>
      <w:bookmarkEnd w:id="1529"/>
      <w:bookmarkEnd w:id="1530"/>
      <w:bookmarkEnd w:id="1531"/>
      <w:bookmarkEnd w:id="1532"/>
      <w:bookmarkEnd w:id="1533"/>
      <w:bookmarkEnd w:id="153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5" w:name="_Toc24986432"/>
      <w:bookmarkStart w:id="1536" w:name="_Toc34205860"/>
      <w:bookmarkStart w:id="1537" w:name="_Toc39062044"/>
      <w:bookmarkStart w:id="1538" w:name="_Toc43277286"/>
      <w:bookmarkStart w:id="1539" w:name="_Toc49847616"/>
      <w:bookmarkStart w:id="1540" w:name="_Toc56419597"/>
      <w:bookmarkStart w:id="1541" w:name="_Toc112683405"/>
      <w:bookmarkStart w:id="1542" w:name="_Toc168306955"/>
      <w:bookmarkStart w:id="1543" w:name="_Toc200979203"/>
      <w:r>
        <w:t>6.3.2.2.2</w:t>
      </w:r>
      <w:r>
        <w:tab/>
        <w:t>Content type</w:t>
      </w:r>
      <w:bookmarkEnd w:id="1535"/>
      <w:bookmarkEnd w:id="1536"/>
      <w:bookmarkEnd w:id="1537"/>
      <w:bookmarkEnd w:id="1538"/>
      <w:bookmarkEnd w:id="1539"/>
      <w:bookmarkEnd w:id="1540"/>
      <w:bookmarkEnd w:id="1541"/>
      <w:bookmarkEnd w:id="1542"/>
      <w:bookmarkEnd w:id="154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4" w:name="_Toc24986433"/>
      <w:bookmarkStart w:id="1545" w:name="_Toc34205861"/>
      <w:bookmarkStart w:id="1546" w:name="_Toc39062045"/>
      <w:bookmarkStart w:id="1547" w:name="_Toc43277287"/>
      <w:bookmarkStart w:id="1548" w:name="_Toc49847617"/>
      <w:bookmarkStart w:id="1549" w:name="_Toc56419598"/>
      <w:bookmarkStart w:id="1550" w:name="_Toc112683406"/>
      <w:bookmarkStart w:id="1551" w:name="_Toc168306956"/>
      <w:bookmarkStart w:id="1552" w:name="_Toc200979204"/>
      <w:r>
        <w:t>6.3.2.3</w:t>
      </w:r>
      <w:r>
        <w:tab/>
        <w:t>HTTP custom headers</w:t>
      </w:r>
      <w:bookmarkEnd w:id="1544"/>
      <w:bookmarkEnd w:id="1545"/>
      <w:bookmarkEnd w:id="1546"/>
      <w:bookmarkEnd w:id="1547"/>
      <w:bookmarkEnd w:id="1548"/>
      <w:bookmarkEnd w:id="1549"/>
      <w:bookmarkEnd w:id="1550"/>
      <w:bookmarkEnd w:id="1551"/>
      <w:bookmarkEnd w:id="1552"/>
    </w:p>
    <w:p w14:paraId="70788E3C" w14:textId="77777777" w:rsidR="000D5C20" w:rsidRDefault="000D5C20" w:rsidP="00180131">
      <w:pPr>
        <w:pStyle w:val="Heading5"/>
        <w:rPr>
          <w:lang w:eastAsia="zh-CN"/>
        </w:rPr>
      </w:pPr>
      <w:bookmarkStart w:id="1553" w:name="_Toc24986434"/>
      <w:bookmarkStart w:id="1554" w:name="_Toc34205862"/>
      <w:bookmarkStart w:id="1555" w:name="_Toc39062046"/>
      <w:bookmarkStart w:id="1556" w:name="_Toc43277288"/>
      <w:bookmarkStart w:id="1557" w:name="_Toc49847618"/>
      <w:bookmarkStart w:id="1558" w:name="_Toc56419599"/>
      <w:bookmarkStart w:id="1559" w:name="_Toc112683407"/>
      <w:bookmarkStart w:id="1560" w:name="_Toc168306957"/>
      <w:bookmarkStart w:id="1561" w:name="_Toc200979205"/>
      <w:r>
        <w:t>6.3.2.3.1</w:t>
      </w:r>
      <w:r>
        <w:rPr>
          <w:rFonts w:hint="eastAsia"/>
          <w:lang w:eastAsia="zh-CN"/>
        </w:rPr>
        <w:tab/>
      </w:r>
      <w:r>
        <w:rPr>
          <w:lang w:eastAsia="zh-CN"/>
        </w:rPr>
        <w:t>General</w:t>
      </w:r>
      <w:bookmarkEnd w:id="1553"/>
      <w:bookmarkEnd w:id="1554"/>
      <w:bookmarkEnd w:id="1555"/>
      <w:bookmarkEnd w:id="1556"/>
      <w:bookmarkEnd w:id="1557"/>
      <w:bookmarkEnd w:id="1558"/>
      <w:bookmarkEnd w:id="1559"/>
      <w:bookmarkEnd w:id="1560"/>
      <w:bookmarkEnd w:id="156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2" w:name="_Toc24986435"/>
      <w:bookmarkStart w:id="1563" w:name="_Toc34205863"/>
      <w:bookmarkStart w:id="1564" w:name="_Toc39062047"/>
      <w:bookmarkStart w:id="1565" w:name="_Toc43277289"/>
      <w:bookmarkStart w:id="1566" w:name="_Toc49847619"/>
      <w:bookmarkStart w:id="1567" w:name="_Toc56419600"/>
      <w:bookmarkStart w:id="1568" w:name="_Toc112683408"/>
      <w:bookmarkStart w:id="1569" w:name="_Toc168306958"/>
      <w:bookmarkStart w:id="1570" w:name="_Toc200979206"/>
      <w:r>
        <w:t>6.3.3</w:t>
      </w:r>
      <w:r>
        <w:tab/>
        <w:t>Resources</w:t>
      </w:r>
      <w:bookmarkEnd w:id="1562"/>
      <w:bookmarkEnd w:id="1563"/>
      <w:bookmarkEnd w:id="1564"/>
      <w:bookmarkEnd w:id="1565"/>
      <w:bookmarkEnd w:id="1566"/>
      <w:bookmarkEnd w:id="1567"/>
      <w:bookmarkEnd w:id="1568"/>
      <w:bookmarkEnd w:id="1569"/>
      <w:bookmarkEnd w:id="1570"/>
    </w:p>
    <w:p w14:paraId="39EDB800" w14:textId="77777777" w:rsidR="000D5C20" w:rsidRPr="00114B91" w:rsidRDefault="000D5C20" w:rsidP="00180131">
      <w:pPr>
        <w:pStyle w:val="Heading4"/>
      </w:pPr>
      <w:bookmarkStart w:id="1571" w:name="_Toc24986436"/>
      <w:bookmarkStart w:id="1572" w:name="_Toc34205864"/>
      <w:bookmarkStart w:id="1573" w:name="_Toc39062048"/>
      <w:bookmarkStart w:id="1574" w:name="_Toc43277290"/>
      <w:bookmarkStart w:id="1575" w:name="_Toc49847620"/>
      <w:bookmarkStart w:id="1576" w:name="_Toc56419601"/>
      <w:bookmarkStart w:id="1577" w:name="_Toc112683409"/>
      <w:bookmarkStart w:id="1578" w:name="_Toc168306959"/>
      <w:bookmarkStart w:id="1579" w:name="_Toc200979207"/>
      <w:r>
        <w:t>6.3.3.1</w:t>
      </w:r>
      <w:r>
        <w:tab/>
        <w:t>Overview</w:t>
      </w:r>
      <w:bookmarkEnd w:id="1571"/>
      <w:bookmarkEnd w:id="1572"/>
      <w:bookmarkEnd w:id="1573"/>
      <w:bookmarkEnd w:id="1574"/>
      <w:bookmarkEnd w:id="1575"/>
      <w:bookmarkEnd w:id="1576"/>
      <w:bookmarkEnd w:id="1577"/>
      <w:bookmarkEnd w:id="1578"/>
      <w:bookmarkEnd w:id="1579"/>
    </w:p>
    <w:p w14:paraId="15AA4A9B" w14:textId="763316F0" w:rsidR="00AC5646" w:rsidRDefault="00AC5646" w:rsidP="000D5C20">
      <w:pPr>
        <w:pStyle w:val="TH"/>
      </w:pPr>
      <w:r>
        <w:object w:dxaOrig="5565" w:dyaOrig="2175" w14:anchorId="7E9AAEFF">
          <v:shape id="_x0000_i1055" type="#_x0000_t75" style="width:279.25pt;height:105.2pt" o:ole="">
            <v:imagedata r:id="rId73" o:title=""/>
          </v:shape>
          <o:OLEObject Type="Embed" ProgID="Visio.Drawing.15" ShapeID="_x0000_i1055" DrawAspect="Content" ObjectID="_1828425594"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0"/>
    </w:tbl>
    <w:p w14:paraId="4EA7249C" w14:textId="77777777" w:rsidR="000D5C20" w:rsidRPr="00384E92" w:rsidRDefault="000D5C20" w:rsidP="000D5C20"/>
    <w:p w14:paraId="7D345D32" w14:textId="77777777" w:rsidR="000D5C20" w:rsidRDefault="000D5C20" w:rsidP="00180131">
      <w:pPr>
        <w:pStyle w:val="Heading4"/>
      </w:pPr>
      <w:bookmarkStart w:id="1581" w:name="_Toc24986437"/>
      <w:bookmarkStart w:id="1582" w:name="_Toc34205865"/>
      <w:bookmarkStart w:id="1583" w:name="_Toc39062049"/>
      <w:bookmarkStart w:id="1584" w:name="_Toc43277291"/>
      <w:bookmarkStart w:id="1585" w:name="_Toc49847621"/>
      <w:bookmarkStart w:id="1586" w:name="_Toc56419602"/>
      <w:bookmarkStart w:id="1587" w:name="_Toc112683410"/>
      <w:bookmarkStart w:id="1588" w:name="_Toc168306960"/>
      <w:bookmarkStart w:id="1589" w:name="_Toc200979208"/>
      <w:r>
        <w:t>6.3.3.2</w:t>
      </w:r>
      <w:r>
        <w:tab/>
        <w:t>Resource: M</w:t>
      </w:r>
      <w:r>
        <w:rPr>
          <w:lang w:eastAsia="zh-CN"/>
        </w:rPr>
        <w:t>apping</w:t>
      </w:r>
      <w:bookmarkEnd w:id="1581"/>
      <w:bookmarkEnd w:id="1582"/>
      <w:bookmarkEnd w:id="1583"/>
      <w:bookmarkEnd w:id="1584"/>
      <w:bookmarkEnd w:id="1585"/>
      <w:bookmarkEnd w:id="1586"/>
      <w:bookmarkEnd w:id="1587"/>
      <w:bookmarkEnd w:id="1588"/>
      <w:bookmarkEnd w:id="1589"/>
    </w:p>
    <w:p w14:paraId="5CE82FEA" w14:textId="77777777" w:rsidR="000D5C20" w:rsidRDefault="000D5C20" w:rsidP="00180131">
      <w:pPr>
        <w:pStyle w:val="Heading5"/>
      </w:pPr>
      <w:bookmarkStart w:id="1590" w:name="_Toc24986438"/>
      <w:bookmarkStart w:id="1591" w:name="_Toc34205866"/>
      <w:bookmarkStart w:id="1592" w:name="_Toc39062050"/>
      <w:bookmarkStart w:id="1593" w:name="_Toc43277292"/>
      <w:bookmarkStart w:id="1594" w:name="_Toc49847622"/>
      <w:bookmarkStart w:id="1595" w:name="_Toc56419603"/>
      <w:bookmarkStart w:id="1596" w:name="_Toc112683411"/>
      <w:bookmarkStart w:id="1597" w:name="_Toc168306961"/>
      <w:bookmarkStart w:id="1598" w:name="_Toc200979209"/>
      <w:r>
        <w:t>6.3.3.2.1</w:t>
      </w:r>
      <w:r>
        <w:tab/>
        <w:t>Description</w:t>
      </w:r>
      <w:bookmarkEnd w:id="1590"/>
      <w:bookmarkEnd w:id="1591"/>
      <w:bookmarkEnd w:id="1592"/>
      <w:bookmarkEnd w:id="1593"/>
      <w:bookmarkEnd w:id="1594"/>
      <w:bookmarkEnd w:id="1595"/>
      <w:bookmarkEnd w:id="1596"/>
      <w:bookmarkEnd w:id="1597"/>
      <w:bookmarkEnd w:id="159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599" w:name="_Toc24986439"/>
      <w:bookmarkStart w:id="1600" w:name="_Toc34205867"/>
      <w:bookmarkStart w:id="1601" w:name="_Toc39062051"/>
      <w:bookmarkStart w:id="1602" w:name="_Toc43277293"/>
      <w:bookmarkStart w:id="1603" w:name="_Toc49847623"/>
      <w:bookmarkStart w:id="1604" w:name="_Toc56419604"/>
      <w:bookmarkStart w:id="1605" w:name="_Toc112683412"/>
      <w:bookmarkStart w:id="1606" w:name="_Toc168306962"/>
      <w:bookmarkStart w:id="1607" w:name="_Toc200979210"/>
      <w:r>
        <w:t>6.3.3.2.2</w:t>
      </w:r>
      <w:r>
        <w:tab/>
        <w:t>Resource Definition</w:t>
      </w:r>
      <w:bookmarkEnd w:id="1599"/>
      <w:bookmarkEnd w:id="1600"/>
      <w:bookmarkEnd w:id="1601"/>
      <w:bookmarkEnd w:id="1602"/>
      <w:bookmarkEnd w:id="1603"/>
      <w:bookmarkEnd w:id="1604"/>
      <w:bookmarkEnd w:id="1605"/>
      <w:bookmarkEnd w:id="1606"/>
      <w:bookmarkEnd w:id="160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8" w:name="_Toc24986440"/>
      <w:bookmarkStart w:id="1609" w:name="_Toc34205868"/>
      <w:bookmarkStart w:id="1610" w:name="_Toc39062052"/>
      <w:bookmarkStart w:id="1611" w:name="_Toc43277294"/>
      <w:bookmarkStart w:id="1612" w:name="_Toc49847624"/>
      <w:bookmarkStart w:id="1613" w:name="_Toc56419605"/>
      <w:bookmarkStart w:id="1614" w:name="_Toc112683413"/>
      <w:bookmarkStart w:id="1615" w:name="_Toc168306963"/>
      <w:bookmarkStart w:id="1616" w:name="_Toc200979211"/>
      <w:r>
        <w:t>6.3.3.2.3</w:t>
      </w:r>
      <w:r>
        <w:tab/>
        <w:t>Resource Standard Methods</w:t>
      </w:r>
      <w:bookmarkEnd w:id="1608"/>
      <w:bookmarkEnd w:id="1609"/>
      <w:bookmarkEnd w:id="1610"/>
      <w:bookmarkEnd w:id="1611"/>
      <w:bookmarkEnd w:id="1612"/>
      <w:bookmarkEnd w:id="1613"/>
      <w:bookmarkEnd w:id="1614"/>
      <w:bookmarkEnd w:id="1615"/>
      <w:bookmarkEnd w:id="1616"/>
    </w:p>
    <w:p w14:paraId="5B96A05A" w14:textId="77777777" w:rsidR="000D5C20" w:rsidRPr="00CB7936" w:rsidRDefault="000D5C20" w:rsidP="00CB7936">
      <w:pPr>
        <w:pStyle w:val="H6"/>
      </w:pPr>
      <w:bookmarkStart w:id="1617" w:name="_Toc24986441"/>
      <w:bookmarkStart w:id="1618" w:name="_Toc34205869"/>
      <w:bookmarkStart w:id="1619" w:name="_Toc39062053"/>
      <w:bookmarkStart w:id="1620" w:name="_Toc43277295"/>
      <w:bookmarkStart w:id="1621" w:name="_Toc49847625"/>
      <w:bookmarkStart w:id="1622" w:name="_Toc56419606"/>
      <w:r w:rsidRPr="00CB7936">
        <w:t>6.3.3.2.3.1</w:t>
      </w:r>
      <w:r w:rsidRPr="00CB7936">
        <w:tab/>
        <w:t>GET</w:t>
      </w:r>
      <w:bookmarkEnd w:id="1617"/>
      <w:bookmarkEnd w:id="1618"/>
      <w:bookmarkEnd w:id="1619"/>
      <w:bookmarkEnd w:id="1620"/>
      <w:bookmarkEnd w:id="1621"/>
      <w:bookmarkEnd w:id="162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3" w:name="_Toc24986442"/>
      <w:bookmarkStart w:id="1624" w:name="_Toc34205870"/>
      <w:bookmarkStart w:id="1625" w:name="_Toc39062054"/>
      <w:bookmarkStart w:id="1626" w:name="_Toc43277296"/>
      <w:bookmarkStart w:id="1627" w:name="_Toc49847626"/>
      <w:bookmarkStart w:id="1628" w:name="_Toc56419607"/>
      <w:bookmarkStart w:id="1629" w:name="_Toc112683414"/>
      <w:bookmarkStart w:id="1630" w:name="_Toc168306964"/>
      <w:bookmarkStart w:id="1631" w:name="_Toc200979212"/>
      <w:r>
        <w:t>6.3.4</w:t>
      </w:r>
      <w:r>
        <w:tab/>
        <w:t>Data Model</w:t>
      </w:r>
      <w:bookmarkEnd w:id="1623"/>
      <w:bookmarkEnd w:id="1624"/>
      <w:bookmarkEnd w:id="1625"/>
      <w:bookmarkEnd w:id="1626"/>
      <w:bookmarkEnd w:id="1627"/>
      <w:bookmarkEnd w:id="1628"/>
      <w:bookmarkEnd w:id="1629"/>
      <w:bookmarkEnd w:id="1630"/>
      <w:bookmarkEnd w:id="1631"/>
    </w:p>
    <w:p w14:paraId="55DC07EF" w14:textId="77777777" w:rsidR="000D5C20" w:rsidRDefault="000D5C20" w:rsidP="00180131">
      <w:pPr>
        <w:pStyle w:val="Heading4"/>
      </w:pPr>
      <w:bookmarkStart w:id="1632" w:name="_Toc24986443"/>
      <w:bookmarkStart w:id="1633" w:name="_Toc34205871"/>
      <w:bookmarkStart w:id="1634" w:name="_Toc39062055"/>
      <w:bookmarkStart w:id="1635" w:name="_Toc43277297"/>
      <w:bookmarkStart w:id="1636" w:name="_Toc49847627"/>
      <w:bookmarkStart w:id="1637" w:name="_Toc56419608"/>
      <w:bookmarkStart w:id="1638" w:name="_Toc112683415"/>
      <w:bookmarkStart w:id="1639" w:name="_Toc168306965"/>
      <w:bookmarkStart w:id="1640" w:name="_Toc200979213"/>
      <w:r>
        <w:t>6.3.4.1</w:t>
      </w:r>
      <w:r>
        <w:tab/>
        <w:t>General</w:t>
      </w:r>
      <w:bookmarkEnd w:id="1632"/>
      <w:bookmarkEnd w:id="1633"/>
      <w:bookmarkEnd w:id="1634"/>
      <w:bookmarkEnd w:id="1635"/>
      <w:bookmarkEnd w:id="1636"/>
      <w:bookmarkEnd w:id="1637"/>
      <w:bookmarkEnd w:id="1638"/>
      <w:bookmarkEnd w:id="1639"/>
      <w:bookmarkEnd w:id="164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1" w:name="_Toc24986444"/>
      <w:bookmarkStart w:id="1642" w:name="_Toc34205872"/>
      <w:bookmarkStart w:id="1643" w:name="_Toc39062056"/>
      <w:bookmarkStart w:id="1644" w:name="_Toc43277298"/>
      <w:bookmarkStart w:id="1645" w:name="_Toc49847628"/>
      <w:bookmarkStart w:id="1646" w:name="_Toc56419609"/>
      <w:bookmarkStart w:id="1647" w:name="_Toc112683416"/>
      <w:bookmarkStart w:id="1648" w:name="_Toc168306966"/>
      <w:bookmarkStart w:id="1649"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1"/>
      <w:bookmarkEnd w:id="1642"/>
      <w:bookmarkEnd w:id="1643"/>
      <w:bookmarkEnd w:id="1644"/>
      <w:bookmarkEnd w:id="1645"/>
      <w:bookmarkEnd w:id="1646"/>
      <w:bookmarkEnd w:id="1647"/>
      <w:bookmarkEnd w:id="1648"/>
      <w:bookmarkEnd w:id="1649"/>
    </w:p>
    <w:p w14:paraId="027A3EA3" w14:textId="77777777" w:rsidR="000D5C20" w:rsidRDefault="000D5C20" w:rsidP="00180131">
      <w:pPr>
        <w:pStyle w:val="Heading5"/>
      </w:pPr>
      <w:bookmarkStart w:id="1650" w:name="_Toc24986445"/>
      <w:bookmarkStart w:id="1651" w:name="_Toc34205873"/>
      <w:bookmarkStart w:id="1652" w:name="_Toc39062057"/>
      <w:bookmarkStart w:id="1653" w:name="_Toc43277299"/>
      <w:bookmarkStart w:id="1654" w:name="_Toc49847629"/>
      <w:bookmarkStart w:id="1655" w:name="_Toc56419610"/>
      <w:bookmarkStart w:id="1656" w:name="_Toc112683417"/>
      <w:bookmarkStart w:id="1657" w:name="_Toc168306967"/>
      <w:bookmarkStart w:id="1658" w:name="_Toc200979215"/>
      <w:r>
        <w:t>6.3.4.2.1</w:t>
      </w:r>
      <w:r>
        <w:tab/>
        <w:t>Introduction</w:t>
      </w:r>
      <w:bookmarkEnd w:id="1650"/>
      <w:bookmarkEnd w:id="1651"/>
      <w:bookmarkEnd w:id="1652"/>
      <w:bookmarkEnd w:id="1653"/>
      <w:bookmarkEnd w:id="1654"/>
      <w:bookmarkEnd w:id="1655"/>
      <w:bookmarkEnd w:id="1656"/>
      <w:bookmarkEnd w:id="1657"/>
      <w:bookmarkEnd w:id="165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59" w:name="_Toc24986446"/>
      <w:bookmarkStart w:id="1660" w:name="_Toc34205874"/>
      <w:bookmarkStart w:id="1661" w:name="_Toc39062058"/>
      <w:bookmarkStart w:id="1662" w:name="_Toc43277300"/>
      <w:bookmarkStart w:id="1663" w:name="_Toc49847630"/>
      <w:bookmarkStart w:id="1664" w:name="_Toc56419611"/>
      <w:bookmarkStart w:id="1665" w:name="_Toc112683418"/>
      <w:bookmarkStart w:id="1666" w:name="_Toc168306968"/>
      <w:bookmarkStart w:id="1667" w:name="_Toc200979216"/>
      <w:r>
        <w:lastRenderedPageBreak/>
        <w:t>6.3.4.2.2</w:t>
      </w:r>
      <w:r>
        <w:tab/>
        <w:t>Type: TelescopicMapping</w:t>
      </w:r>
      <w:bookmarkEnd w:id="1659"/>
      <w:bookmarkEnd w:id="1660"/>
      <w:bookmarkEnd w:id="1661"/>
      <w:bookmarkEnd w:id="1662"/>
      <w:bookmarkEnd w:id="1663"/>
      <w:bookmarkEnd w:id="1664"/>
      <w:bookmarkEnd w:id="1665"/>
      <w:bookmarkEnd w:id="1666"/>
      <w:bookmarkEnd w:id="166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8" w:name="_Toc24986447"/>
      <w:bookmarkStart w:id="1669" w:name="_Toc34205875"/>
      <w:bookmarkStart w:id="1670" w:name="_Toc39062059"/>
      <w:bookmarkStart w:id="1671" w:name="_Toc43277301"/>
      <w:bookmarkStart w:id="1672" w:name="_Toc49847631"/>
      <w:bookmarkStart w:id="1673" w:name="_Toc56419612"/>
      <w:bookmarkStart w:id="1674" w:name="_Toc112683419"/>
      <w:bookmarkStart w:id="1675" w:name="_Toc168306969"/>
      <w:bookmarkStart w:id="167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bookmarkEnd w:id="1671"/>
      <w:bookmarkEnd w:id="1672"/>
      <w:bookmarkEnd w:id="1673"/>
      <w:bookmarkEnd w:id="1674"/>
      <w:bookmarkEnd w:id="1675"/>
      <w:bookmarkEnd w:id="1676"/>
    </w:p>
    <w:p w14:paraId="000674A2" w14:textId="77777777" w:rsidR="000D5C20" w:rsidRPr="00384E92" w:rsidRDefault="000D5C20" w:rsidP="00180131">
      <w:pPr>
        <w:pStyle w:val="Heading5"/>
      </w:pPr>
      <w:bookmarkStart w:id="1677" w:name="_Toc24986448"/>
      <w:bookmarkStart w:id="1678" w:name="_Toc34205876"/>
      <w:bookmarkStart w:id="1679" w:name="_Toc39062060"/>
      <w:bookmarkStart w:id="1680" w:name="_Toc43277302"/>
      <w:bookmarkStart w:id="1681" w:name="_Toc49847632"/>
      <w:bookmarkStart w:id="1682" w:name="_Toc56419613"/>
      <w:bookmarkStart w:id="1683" w:name="_Toc112683420"/>
      <w:bookmarkStart w:id="1684" w:name="_Toc168306970"/>
      <w:bookmarkStart w:id="1685" w:name="_Toc200979218"/>
      <w:r>
        <w:t>6.3.4.3.1</w:t>
      </w:r>
      <w:r w:rsidRPr="00384E92">
        <w:tab/>
        <w:t>Introduction</w:t>
      </w:r>
      <w:bookmarkEnd w:id="1677"/>
      <w:bookmarkEnd w:id="1678"/>
      <w:bookmarkEnd w:id="1679"/>
      <w:bookmarkEnd w:id="1680"/>
      <w:bookmarkEnd w:id="1681"/>
      <w:bookmarkEnd w:id="1682"/>
      <w:bookmarkEnd w:id="1683"/>
      <w:bookmarkEnd w:id="1684"/>
      <w:bookmarkEnd w:id="168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6" w:name="_Toc24986449"/>
      <w:bookmarkStart w:id="1687" w:name="_Toc34205877"/>
      <w:bookmarkStart w:id="1688" w:name="_Toc39062061"/>
      <w:bookmarkStart w:id="1689" w:name="_Toc43277303"/>
      <w:bookmarkStart w:id="1690" w:name="_Toc49847633"/>
      <w:bookmarkStart w:id="1691" w:name="_Toc56419614"/>
      <w:bookmarkStart w:id="1692" w:name="_Toc112683421"/>
      <w:bookmarkStart w:id="1693" w:name="_Toc168306971"/>
      <w:bookmarkStart w:id="1694" w:name="_Toc200979219"/>
      <w:r>
        <w:t>6.3.4.3.2</w:t>
      </w:r>
      <w:r w:rsidRPr="00384E92">
        <w:tab/>
        <w:t>Simple data types</w:t>
      </w:r>
      <w:bookmarkEnd w:id="1686"/>
      <w:bookmarkEnd w:id="1687"/>
      <w:bookmarkEnd w:id="1688"/>
      <w:bookmarkEnd w:id="1689"/>
      <w:bookmarkEnd w:id="1690"/>
      <w:bookmarkEnd w:id="1691"/>
      <w:bookmarkEnd w:id="1692"/>
      <w:bookmarkEnd w:id="1693"/>
      <w:bookmarkEnd w:id="169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5" w:name="_Toc24986450"/>
      <w:bookmarkStart w:id="1696" w:name="_Toc34205878"/>
      <w:bookmarkStart w:id="1697" w:name="_Toc39062062"/>
      <w:bookmarkStart w:id="1698" w:name="_Toc43277304"/>
      <w:bookmarkStart w:id="1699" w:name="_Toc49847634"/>
      <w:bookmarkStart w:id="1700" w:name="_Toc56419615"/>
      <w:bookmarkStart w:id="1701" w:name="_Toc112683422"/>
      <w:bookmarkStart w:id="1702" w:name="_Toc168306972"/>
      <w:bookmarkStart w:id="1703" w:name="_Toc200979220"/>
      <w:r>
        <w:t>6.3.5</w:t>
      </w:r>
      <w:r>
        <w:tab/>
        <w:t>Error Handling</w:t>
      </w:r>
      <w:bookmarkEnd w:id="1695"/>
      <w:bookmarkEnd w:id="1696"/>
      <w:bookmarkEnd w:id="1697"/>
      <w:bookmarkEnd w:id="1698"/>
      <w:bookmarkEnd w:id="1699"/>
      <w:bookmarkEnd w:id="1700"/>
      <w:bookmarkEnd w:id="1701"/>
      <w:bookmarkEnd w:id="1702"/>
      <w:bookmarkEnd w:id="1703"/>
    </w:p>
    <w:p w14:paraId="7E2FE6D6" w14:textId="77777777" w:rsidR="000D5C20" w:rsidRDefault="000D5C20" w:rsidP="00180131">
      <w:pPr>
        <w:pStyle w:val="Heading4"/>
      </w:pPr>
      <w:bookmarkStart w:id="1704" w:name="_Toc24986451"/>
      <w:bookmarkStart w:id="1705" w:name="_Toc34205879"/>
      <w:bookmarkStart w:id="1706" w:name="_Toc39062063"/>
      <w:bookmarkStart w:id="1707" w:name="_Toc43277305"/>
      <w:bookmarkStart w:id="1708" w:name="_Toc49847635"/>
      <w:bookmarkStart w:id="1709" w:name="_Toc56419616"/>
      <w:bookmarkStart w:id="1710" w:name="_Toc112683423"/>
      <w:bookmarkStart w:id="1711" w:name="_Toc168306973"/>
      <w:bookmarkStart w:id="1712" w:name="_Toc200979221"/>
      <w:r>
        <w:t>6.3.5.1</w:t>
      </w:r>
      <w:r>
        <w:tab/>
        <w:t>General</w:t>
      </w:r>
      <w:bookmarkEnd w:id="1704"/>
      <w:bookmarkEnd w:id="1705"/>
      <w:bookmarkEnd w:id="1706"/>
      <w:bookmarkEnd w:id="1707"/>
      <w:bookmarkEnd w:id="1708"/>
      <w:bookmarkEnd w:id="1709"/>
      <w:bookmarkEnd w:id="1710"/>
      <w:bookmarkEnd w:id="1711"/>
      <w:bookmarkEnd w:id="171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3" w:name="_Toc24986452"/>
      <w:bookmarkStart w:id="1714" w:name="_Toc34205880"/>
      <w:bookmarkStart w:id="1715" w:name="_Toc39062064"/>
      <w:bookmarkStart w:id="1716" w:name="_Toc43277306"/>
      <w:bookmarkStart w:id="1717" w:name="_Toc49847636"/>
      <w:bookmarkStart w:id="1718" w:name="_Toc56419617"/>
      <w:bookmarkStart w:id="1719" w:name="_Toc112683424"/>
      <w:bookmarkStart w:id="1720" w:name="_Toc168306974"/>
      <w:bookmarkStart w:id="1721" w:name="_Toc200979222"/>
      <w:r>
        <w:t>6.3.5.2</w:t>
      </w:r>
      <w:r>
        <w:tab/>
        <w:t>Protocol Errors</w:t>
      </w:r>
      <w:bookmarkEnd w:id="1713"/>
      <w:bookmarkEnd w:id="1714"/>
      <w:bookmarkEnd w:id="1715"/>
      <w:bookmarkEnd w:id="1716"/>
      <w:bookmarkEnd w:id="1717"/>
      <w:bookmarkEnd w:id="1718"/>
      <w:bookmarkEnd w:id="1719"/>
      <w:bookmarkEnd w:id="1720"/>
      <w:bookmarkEnd w:id="172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2" w:name="_Toc24986453"/>
      <w:bookmarkStart w:id="1723" w:name="_Toc34205881"/>
      <w:bookmarkStart w:id="1724" w:name="_Toc39062065"/>
      <w:bookmarkStart w:id="1725" w:name="_Toc43277307"/>
      <w:bookmarkStart w:id="1726" w:name="_Toc49847637"/>
      <w:bookmarkStart w:id="1727" w:name="_Toc56419618"/>
      <w:bookmarkStart w:id="1728" w:name="_Toc112683425"/>
      <w:bookmarkStart w:id="1729" w:name="_Toc168306975"/>
      <w:bookmarkStart w:id="1730" w:name="_Toc200979223"/>
      <w:r>
        <w:t>6.3.5.3</w:t>
      </w:r>
      <w:r>
        <w:tab/>
        <w:t>Application Errors</w:t>
      </w:r>
      <w:bookmarkEnd w:id="1722"/>
      <w:bookmarkEnd w:id="1723"/>
      <w:bookmarkEnd w:id="1724"/>
      <w:bookmarkEnd w:id="1725"/>
      <w:bookmarkEnd w:id="1726"/>
      <w:bookmarkEnd w:id="1727"/>
      <w:bookmarkEnd w:id="1728"/>
      <w:bookmarkEnd w:id="1729"/>
      <w:bookmarkEnd w:id="173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200979225"/>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Heading4"/>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200979226"/>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8" w:name="_Toc168306979"/>
      <w:bookmarkStart w:id="1759" w:name="_Toc200979227"/>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Heading2"/>
      </w:pPr>
      <w:bookmarkStart w:id="1760" w:name="_Toc168306980"/>
      <w:bookmarkStart w:id="1761" w:name="_Toc200979228"/>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2" w:name="_Toc168306981"/>
      <w:bookmarkStart w:id="1763" w:name="_Toc200979229"/>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lastRenderedPageBreak/>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5" w:name="_Toc168306982"/>
      <w:bookmarkStart w:id="1766" w:name="_Toc200979230"/>
      <w:r w:rsidRPr="00484E79">
        <w:t>7</w:t>
      </w:r>
      <w:r w:rsidR="00BB24F2">
        <w:t>.3</w:t>
      </w:r>
      <w:r w:rsidR="00BB24F2">
        <w:tab/>
        <w:t>HTTP custom headers</w:t>
      </w:r>
      <w:bookmarkEnd w:id="1765"/>
      <w:bookmarkEnd w:id="1766"/>
    </w:p>
    <w:p w14:paraId="7E32FB60" w14:textId="0396D8F6" w:rsidR="00BB24F2" w:rsidRPr="00750A87" w:rsidRDefault="00484E79" w:rsidP="00484E79">
      <w:pPr>
        <w:pStyle w:val="Heading3"/>
      </w:pPr>
      <w:bookmarkStart w:id="1767" w:name="_Toc168306983"/>
      <w:bookmarkStart w:id="1768" w:name="_Toc200979231"/>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0" w:name="_Toc168306984"/>
      <w:bookmarkStart w:id="1771"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4" w:name="_Toc168306985"/>
      <w:bookmarkStart w:id="1775" w:name="_Toc200979233"/>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Heading3"/>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200979234"/>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6" w:name="_Toc168306987"/>
      <w:bookmarkStart w:id="1797" w:name="_Toc200979235"/>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lastRenderedPageBreak/>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200979236"/>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Heading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200979237"/>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Toc200979238"/>
      <w:bookmarkStart w:id="1827" w:name="_Hlk168306263"/>
      <w:bookmarkStart w:id="1828" w:name="_Hlk214967639"/>
      <w:r>
        <w:t>A.2</w:t>
      </w:r>
      <w:r>
        <w:tab/>
        <w:t>N32 Handshake API</w:t>
      </w:r>
      <w:bookmarkEnd w:id="1818"/>
      <w:bookmarkEnd w:id="1819"/>
      <w:bookmarkEnd w:id="1820"/>
      <w:bookmarkEnd w:id="1821"/>
      <w:bookmarkEnd w:id="1822"/>
      <w:bookmarkEnd w:id="1823"/>
      <w:bookmarkEnd w:id="1824"/>
      <w:bookmarkEnd w:id="1825"/>
      <w:bookmarkEnd w:id="1826"/>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28189DE" w:rsidR="000D5C20" w:rsidRPr="00DF2242" w:rsidRDefault="000D5C20" w:rsidP="00180131">
      <w:pPr>
        <w:pStyle w:val="PL"/>
        <w:rPr>
          <w:lang w:val="en-US"/>
        </w:rPr>
      </w:pPr>
      <w:r w:rsidRPr="00180131">
        <w:t xml:space="preserve">  version: '1.</w:t>
      </w:r>
      <w:r w:rsidR="00177A7D">
        <w:t>4</w:t>
      </w:r>
      <w:r w:rsidRPr="00180131">
        <w:t>.</w:t>
      </w:r>
      <w:r w:rsidR="00177A7D">
        <w:t>0</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6E92FCFF"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7C782B">
        <w:t>5</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7"/>
    <w:p w14:paraId="23F8BF45" w14:textId="77777777" w:rsidR="000D5C20" w:rsidRDefault="000D5C20" w:rsidP="000D5C20">
      <w:pPr>
        <w:pStyle w:val="PL"/>
        <w:rPr>
          <w:lang w:val="en-US"/>
        </w:rPr>
      </w:pPr>
    </w:p>
    <w:bookmarkEnd w:id="1828"/>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bookmarkStart w:id="1849" w:name="_Hlk214967664"/>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28D47D5C"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7AD9FACD"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7C782B">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bookmarkEnd w:id="18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20097924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Heading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20097924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20097924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20097924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7" w:name="_Toc168306997"/>
      <w:bookmarkStart w:id="1888"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20097924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Heading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20097924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20097924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Heading2"/>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20097924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Heading3"/>
      </w:pPr>
      <w:bookmarkStart w:id="1925" w:name="_Toc49847654"/>
      <w:bookmarkStart w:id="1926" w:name="_Toc56419635"/>
      <w:bookmarkStart w:id="1927" w:name="_Toc112683442"/>
      <w:bookmarkStart w:id="1928" w:name="_Toc168307002"/>
      <w:bookmarkStart w:id="1929" w:name="_Toc20097925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30" w:name="_Toc49847655"/>
      <w:bookmarkStart w:id="1931" w:name="_Toc56419636"/>
      <w:bookmarkStart w:id="1932" w:name="_Toc112683443"/>
      <w:bookmarkStart w:id="1933" w:name="_Toc168307003"/>
      <w:bookmarkStart w:id="19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0.85pt" o:ole="">
            <v:imagedata r:id="rId75" o:title=""/>
          </v:shape>
          <o:OLEObject Type="Embed" ProgID="Visio.Drawing.15" ShapeID="_x0000_i1056" DrawAspect="Content" ObjectID="_1828425595"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5" w:name="_Toc49847656"/>
      <w:bookmarkStart w:id="1936" w:name="_Toc56419637"/>
      <w:bookmarkStart w:id="1937" w:name="_Toc112683444"/>
      <w:bookmarkStart w:id="1938" w:name="_Toc168307004"/>
      <w:bookmarkStart w:id="1939"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7" type="#_x0000_t75" style="width:484.6pt;height:485.2pt" o:ole="">
            <v:imagedata r:id="rId77" o:title=""/>
          </v:shape>
          <o:OLEObject Type="Embed" ProgID="Visio.Drawing.15" ShapeID="_x0000_i1057" DrawAspect="Content" ObjectID="_1828425596"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20097925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Heading3"/>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20097925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20097925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28425597"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200979256"/>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59" type="#_x0000_t75" style="width:484.6pt;height:697.45pt" o:ole="">
            <v:imagedata r:id="rId81" o:title=""/>
          </v:shape>
          <o:OLEObject Type="Embed" ProgID="Visio.Drawing.15" ShapeID="_x0000_i1059" DrawAspect="Content" ObjectID="_1828425598"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3" w:name="_Toc49847661"/>
      <w:bookmarkStart w:id="1974" w:name="_Toc56419642"/>
      <w:bookmarkStart w:id="1975" w:name="_Toc112683449"/>
      <w:bookmarkStart w:id="1976" w:name="_Toc168307009"/>
      <w:bookmarkStart w:id="1977"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2pt" o:ole="">
            <v:imagedata r:id="rId83" o:title=""/>
          </v:shape>
          <o:OLEObject Type="Embed" ProgID="Visio.Drawing.15" ShapeID="_x0000_i1060" DrawAspect="Content" ObjectID="_1828425599"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8" w:name="_Toc49847662"/>
      <w:bookmarkStart w:id="1979" w:name="_Toc56419643"/>
      <w:bookmarkStart w:id="1980" w:name="_Toc112683450"/>
      <w:bookmarkStart w:id="1981" w:name="_Toc168307010"/>
      <w:bookmarkStart w:id="1982"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1" type="#_x0000_t75" style="width:484.6pt;height:701.2pt" o:ole="">
            <v:imagedata r:id="rId85" o:title=""/>
          </v:shape>
          <o:OLEObject Type="Embed" ProgID="Visio.Drawing.15" ShapeID="_x0000_i1061" DrawAspect="Content" ObjectID="_1828425600"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Heading2"/>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20097926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5pt;height:480.85pt" o:ole="">
            <v:imagedata r:id="rId87" o:title=""/>
          </v:shape>
          <o:OLEObject Type="Embed" ProgID="Visio.Drawing.15" ShapeID="_x0000_i1062" DrawAspect="Content" ObjectID="_1828425601"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20097926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Heading3"/>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20097926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200979263"/>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3" type="#_x0000_t75" style="width:481.45pt;height:696.85pt" o:ole="">
            <v:imagedata r:id="rId89" o:title=""/>
          </v:shape>
          <o:OLEObject Type="Embed" ProgID="Visio.Drawing.15" ShapeID="_x0000_i1063" DrawAspect="Content" ObjectID="_1828425602"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20097926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85pt;height:697.45pt" o:ole="">
            <v:imagedata r:id="rId91" o:title=""/>
          </v:shape>
          <o:OLEObject Type="Embed" ProgID="Visio.Drawing.15" ShapeID="_x0000_i1064" DrawAspect="Content" ObjectID="_1828425603"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4" w:name="historyclause"/>
      <w:r w:rsidRPr="004D3578">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200979265"/>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Heading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20097926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20097926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2" w:name="_Toc153804012"/>
      <w:bookmarkStart w:id="2063" w:name="_Toc168307020"/>
      <w:bookmarkStart w:id="2064"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Heading1"/>
      </w:pPr>
      <w:bookmarkStart w:id="2065" w:name="_Toc153804013"/>
      <w:bookmarkStart w:id="2066" w:name="_Toc168307021"/>
      <w:bookmarkStart w:id="2067" w:name="_Toc20097926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8" w:name="_Toc153804014"/>
      <w:bookmarkStart w:id="2069" w:name="_Toc168307022"/>
      <w:bookmarkStart w:id="2070" w:name="_Toc200979270"/>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71" w:name="_Toc200979271"/>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Heading1"/>
      </w:pPr>
      <w:bookmarkStart w:id="2072" w:name="_Toc20097927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3" w:name="_Toc20097927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4" w:name="_Toc20097927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7531E" w14:textId="77777777" w:rsidR="00626B1E" w:rsidRDefault="00626B1E">
      <w:r>
        <w:separator/>
      </w:r>
    </w:p>
  </w:endnote>
  <w:endnote w:type="continuationSeparator" w:id="0">
    <w:p w14:paraId="2989F13C" w14:textId="77777777" w:rsidR="00626B1E" w:rsidRDefault="00626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44CF1" w14:textId="77777777" w:rsidR="00626B1E" w:rsidRDefault="00626B1E">
      <w:r>
        <w:separator/>
      </w:r>
    </w:p>
  </w:footnote>
  <w:footnote w:type="continuationSeparator" w:id="0">
    <w:p w14:paraId="27F47840" w14:textId="77777777" w:rsidR="00626B1E" w:rsidRDefault="00626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77136AAA"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3CE">
      <w:rPr>
        <w:rFonts w:ascii="Arial" w:hAnsi="Arial" w:cs="Arial"/>
        <w:b/>
        <w:noProof/>
        <w:sz w:val="18"/>
        <w:szCs w:val="18"/>
      </w:rPr>
      <w:t>3GPP TS 29.573 V19.5.0 (2025-12)</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15155B66"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3CE">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212638515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791368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9140482">
    <w:abstractNumId w:val="11"/>
  </w:num>
  <w:num w:numId="4" w16cid:durableId="1308969464">
    <w:abstractNumId w:val="20"/>
  </w:num>
  <w:num w:numId="5" w16cid:durableId="191042472">
    <w:abstractNumId w:val="14"/>
  </w:num>
  <w:num w:numId="6" w16cid:durableId="1818836488">
    <w:abstractNumId w:val="23"/>
  </w:num>
  <w:num w:numId="7" w16cid:durableId="339086450">
    <w:abstractNumId w:val="13"/>
  </w:num>
  <w:num w:numId="8" w16cid:durableId="1499804769">
    <w:abstractNumId w:val="15"/>
  </w:num>
  <w:num w:numId="9" w16cid:durableId="800148982">
    <w:abstractNumId w:val="22"/>
  </w:num>
  <w:num w:numId="10" w16cid:durableId="1038046357">
    <w:abstractNumId w:val="9"/>
  </w:num>
  <w:num w:numId="11" w16cid:durableId="415589806">
    <w:abstractNumId w:val="7"/>
  </w:num>
  <w:num w:numId="12" w16cid:durableId="670914524">
    <w:abstractNumId w:val="6"/>
  </w:num>
  <w:num w:numId="13" w16cid:durableId="716858080">
    <w:abstractNumId w:val="5"/>
  </w:num>
  <w:num w:numId="14" w16cid:durableId="1486121883">
    <w:abstractNumId w:val="4"/>
  </w:num>
  <w:num w:numId="15" w16cid:durableId="1314021518">
    <w:abstractNumId w:val="8"/>
  </w:num>
  <w:num w:numId="16" w16cid:durableId="138152946">
    <w:abstractNumId w:val="3"/>
  </w:num>
  <w:num w:numId="17" w16cid:durableId="1898935308">
    <w:abstractNumId w:val="2"/>
  </w:num>
  <w:num w:numId="18" w16cid:durableId="1104761787">
    <w:abstractNumId w:val="1"/>
  </w:num>
  <w:num w:numId="19" w16cid:durableId="653026603">
    <w:abstractNumId w:val="0"/>
  </w:num>
  <w:num w:numId="20" w16cid:durableId="2095854970">
    <w:abstractNumId w:val="18"/>
  </w:num>
  <w:num w:numId="21" w16cid:durableId="1297645439">
    <w:abstractNumId w:val="19"/>
  </w:num>
  <w:num w:numId="22" w16cid:durableId="1586574743">
    <w:abstractNumId w:val="12"/>
  </w:num>
  <w:num w:numId="23" w16cid:durableId="581182419">
    <w:abstractNumId w:val="17"/>
  </w:num>
  <w:num w:numId="24" w16cid:durableId="197011394">
    <w:abstractNumId w:val="21"/>
  </w:num>
  <w:num w:numId="25" w16cid:durableId="93856345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CE"/>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48491</Words>
  <Characters>276404</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23003-j40.</cp:lastModifiedBy>
  <cp:revision>5</cp:revision>
  <cp:lastPrinted>2019-02-25T14:05:00Z</cp:lastPrinted>
  <dcterms:created xsi:type="dcterms:W3CDTF">2025-12-15T00:50:00Z</dcterms:created>
  <dcterms:modified xsi:type="dcterms:W3CDTF">2025-12-28T10:11:00Z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