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70EC8138" w:rsidR="004F1B76" w:rsidRDefault="004F1B76" w:rsidP="00EF6A96">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507</w:t>
      </w:r>
      <w:r>
        <w:rPr>
          <w:sz w:val="64"/>
          <w:lang w:val="en-US"/>
        </w:rPr>
        <w:t xml:space="preserve"> </w:t>
      </w:r>
      <w:r>
        <w:rPr>
          <w:lang w:val="en-US"/>
        </w:rPr>
        <w:t>V1</w:t>
      </w:r>
      <w:r w:rsidR="00D620CE">
        <w:rPr>
          <w:lang w:val="en-US"/>
        </w:rPr>
        <w:t>9</w:t>
      </w:r>
      <w:r>
        <w:rPr>
          <w:lang w:val="en-US"/>
        </w:rPr>
        <w:t>.</w:t>
      </w:r>
      <w:r w:rsidR="0031694F">
        <w:rPr>
          <w:lang w:val="en-US"/>
        </w:rPr>
        <w:t>5</w:t>
      </w:r>
      <w:r>
        <w:rPr>
          <w:lang w:val="en-US"/>
        </w:rPr>
        <w:t>.</w:t>
      </w:r>
      <w:r>
        <w:rPr>
          <w:lang w:val="en-US" w:eastAsia="zh-CN"/>
        </w:rPr>
        <w:t>0</w:t>
      </w:r>
      <w:r>
        <w:rPr>
          <w:lang w:val="en-US"/>
        </w:rPr>
        <w:t xml:space="preserve"> </w:t>
      </w:r>
      <w:r>
        <w:rPr>
          <w:sz w:val="32"/>
          <w:lang w:val="en-US"/>
        </w:rPr>
        <w:t>(</w:t>
      </w:r>
      <w:r>
        <w:rPr>
          <w:sz w:val="32"/>
          <w:lang w:val="en-US" w:eastAsia="zh-CN"/>
        </w:rPr>
        <w:t>202</w:t>
      </w:r>
      <w:r w:rsidR="00850DB9">
        <w:rPr>
          <w:sz w:val="32"/>
          <w:lang w:val="en-US" w:eastAsia="zh-CN"/>
        </w:rPr>
        <w:t>5</w:t>
      </w:r>
      <w:r>
        <w:rPr>
          <w:sz w:val="32"/>
          <w:lang w:val="en-US"/>
        </w:rPr>
        <w:t>-</w:t>
      </w:r>
      <w:r w:rsidR="0031694F">
        <w:rPr>
          <w:sz w:val="32"/>
          <w:lang w:val="en-US"/>
        </w:rPr>
        <w:t>12</w:t>
      </w:r>
      <w:r>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77777777" w:rsidR="004F1B76" w:rsidRDefault="004F1B76">
      <w:pPr>
        <w:pStyle w:val="ZT"/>
        <w:framePr w:wrap="notBeside"/>
        <w:rPr>
          <w:noProof/>
        </w:rPr>
      </w:pPr>
      <w:r>
        <w:rPr>
          <w:noProof/>
        </w:rPr>
        <w:t>(</w:t>
      </w:r>
      <w:r>
        <w:rPr>
          <w:rStyle w:val="ZGSM"/>
          <w:noProof/>
        </w:rPr>
        <w:t>Release 1</w:t>
      </w:r>
      <w:r w:rsidR="00123887">
        <w:rPr>
          <w:rStyle w:val="ZGSM"/>
          <w:noProof/>
        </w:rPr>
        <w:t>9</w:t>
      </w:r>
      <w:r>
        <w:rPr>
          <w:noProof/>
        </w:rPr>
        <w:t>)</w:t>
      </w:r>
    </w:p>
    <w:bookmarkStart w:id="1" w:name="_MON_1684549432"/>
    <w:bookmarkEnd w:id="1"/>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58.35pt" o:ole="">
            <v:imagedata r:id="rId8" o:title=""/>
          </v:shape>
          <o:OLEObject Type="Embed" ProgID="Word.Picture.8" ShapeID="_x0000_i1025" DrawAspect="Content" ObjectID="_1826904185"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2"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77777777" w:rsidR="004F1B76" w:rsidRDefault="004F1B76">
      <w:pPr>
        <w:pStyle w:val="FP"/>
        <w:framePr w:h="3057" w:hRule="exact" w:wrap="notBeside" w:vAnchor="page" w:hAnchor="margin" w:y="12605"/>
        <w:jc w:val="center"/>
        <w:rPr>
          <w:noProof/>
          <w:sz w:val="18"/>
        </w:rPr>
      </w:pPr>
      <w:r>
        <w:rPr>
          <w:noProof/>
          <w:sz w:val="18"/>
        </w:rPr>
        <w:t>© 202</w:t>
      </w:r>
      <w:r w:rsidR="00850DB9">
        <w:rPr>
          <w:noProof/>
          <w:sz w:val="18"/>
        </w:rPr>
        <w:t>5</w:t>
      </w:r>
      <w:r>
        <w:rPr>
          <w:noProof/>
          <w:sz w:val="18"/>
        </w:rPr>
        <w:t>, 3GPP Organizational Partners (ARIB, ATIS, CCSA, ETSI, TSDSI, TTA, TTC).</w:t>
      </w:r>
      <w:bookmarkStart w:id="3" w:name="copyrightaddon"/>
      <w:bookmarkEnd w:id="3"/>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2"/>
    <w:p w14:paraId="753DD5E4" w14:textId="77777777" w:rsidR="004F1B76" w:rsidRDefault="004F1B76" w:rsidP="00642478">
      <w:pPr>
        <w:pStyle w:val="TT"/>
        <w:rPr>
          <w:noProof/>
        </w:rPr>
      </w:pPr>
      <w:r>
        <w:rPr>
          <w:noProof/>
        </w:rPr>
        <w:br w:type="page"/>
      </w:r>
      <w:bookmarkStart w:id="4" w:name="_Toc104311159"/>
      <w:r>
        <w:rPr>
          <w:noProof/>
        </w:rPr>
        <w:t>Contents</w:t>
      </w:r>
      <w:bookmarkEnd w:id="4"/>
    </w:p>
    <w:p w14:paraId="3B2E6CC5" w14:textId="5CF6DF0C" w:rsidR="009D2535" w:rsidRDefault="004F1B7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D2535">
        <w:rPr>
          <w:noProof/>
        </w:rPr>
        <w:t>Foreword</w:t>
      </w:r>
      <w:r w:rsidR="009D2535">
        <w:rPr>
          <w:noProof/>
        </w:rPr>
        <w:tab/>
      </w:r>
      <w:r w:rsidR="009D2535">
        <w:rPr>
          <w:noProof/>
        </w:rPr>
        <w:fldChar w:fldCharType="begin" w:fldLock="1"/>
      </w:r>
      <w:r w:rsidR="009D2535">
        <w:rPr>
          <w:noProof/>
        </w:rPr>
        <w:instrText xml:space="preserve"> PAGEREF _Toc216291364 \h </w:instrText>
      </w:r>
      <w:r w:rsidR="009D2535">
        <w:rPr>
          <w:noProof/>
        </w:rPr>
      </w:r>
      <w:r w:rsidR="009D2535">
        <w:rPr>
          <w:noProof/>
        </w:rPr>
        <w:fldChar w:fldCharType="separate"/>
      </w:r>
      <w:r w:rsidR="009D2535">
        <w:rPr>
          <w:noProof/>
        </w:rPr>
        <w:t>6</w:t>
      </w:r>
      <w:r w:rsidR="009D2535">
        <w:rPr>
          <w:noProof/>
        </w:rPr>
        <w:fldChar w:fldCharType="end"/>
      </w:r>
    </w:p>
    <w:p w14:paraId="7F0F89B8" w14:textId="40D894CA" w:rsidR="009D2535" w:rsidRDefault="009D253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_Toc216291365 \h </w:instrText>
      </w:r>
      <w:r>
        <w:rPr>
          <w:noProof/>
        </w:rPr>
      </w:r>
      <w:r>
        <w:rPr>
          <w:noProof/>
        </w:rPr>
        <w:fldChar w:fldCharType="separate"/>
      </w:r>
      <w:r>
        <w:rPr>
          <w:noProof/>
        </w:rPr>
        <w:t>7</w:t>
      </w:r>
      <w:r>
        <w:rPr>
          <w:noProof/>
        </w:rPr>
        <w:fldChar w:fldCharType="end"/>
      </w:r>
    </w:p>
    <w:p w14:paraId="122354FA" w14:textId="1C256DD2" w:rsidR="009D2535" w:rsidRDefault="009D253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_Toc216291366 \h </w:instrText>
      </w:r>
      <w:r>
        <w:rPr>
          <w:noProof/>
        </w:rPr>
      </w:r>
      <w:r>
        <w:rPr>
          <w:noProof/>
        </w:rPr>
        <w:fldChar w:fldCharType="separate"/>
      </w:r>
      <w:r>
        <w:rPr>
          <w:noProof/>
        </w:rPr>
        <w:t>7</w:t>
      </w:r>
      <w:r>
        <w:rPr>
          <w:noProof/>
        </w:rPr>
        <w:fldChar w:fldCharType="end"/>
      </w:r>
    </w:p>
    <w:p w14:paraId="707FBB7B" w14:textId="1892AC6F" w:rsidR="009D2535" w:rsidRDefault="009D253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_Toc216291367 \h </w:instrText>
      </w:r>
      <w:r>
        <w:rPr>
          <w:noProof/>
        </w:rPr>
      </w:r>
      <w:r>
        <w:rPr>
          <w:noProof/>
        </w:rPr>
        <w:fldChar w:fldCharType="separate"/>
      </w:r>
      <w:r>
        <w:rPr>
          <w:noProof/>
        </w:rPr>
        <w:t>8</w:t>
      </w:r>
      <w:r>
        <w:rPr>
          <w:noProof/>
        </w:rPr>
        <w:fldChar w:fldCharType="end"/>
      </w:r>
    </w:p>
    <w:p w14:paraId="6F485484" w14:textId="3B8769C0"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_Toc216291368 \h </w:instrText>
      </w:r>
      <w:r>
        <w:rPr>
          <w:noProof/>
        </w:rPr>
      </w:r>
      <w:r>
        <w:rPr>
          <w:noProof/>
        </w:rPr>
        <w:fldChar w:fldCharType="separate"/>
      </w:r>
      <w:r>
        <w:rPr>
          <w:noProof/>
        </w:rPr>
        <w:t>8</w:t>
      </w:r>
      <w:r>
        <w:rPr>
          <w:noProof/>
        </w:rPr>
        <w:fldChar w:fldCharType="end"/>
      </w:r>
    </w:p>
    <w:p w14:paraId="44DF4F74" w14:textId="355373C7"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_Toc216291369 \h </w:instrText>
      </w:r>
      <w:r>
        <w:rPr>
          <w:noProof/>
        </w:rPr>
      </w:r>
      <w:r>
        <w:rPr>
          <w:noProof/>
        </w:rPr>
        <w:fldChar w:fldCharType="separate"/>
      </w:r>
      <w:r>
        <w:rPr>
          <w:noProof/>
        </w:rPr>
        <w:t>9</w:t>
      </w:r>
      <w:r>
        <w:rPr>
          <w:noProof/>
        </w:rPr>
        <w:fldChar w:fldCharType="end"/>
      </w:r>
    </w:p>
    <w:p w14:paraId="45F7E696" w14:textId="132577F4" w:rsidR="009D2535" w:rsidRDefault="009D2535">
      <w:pPr>
        <w:pStyle w:val="TOC1"/>
        <w:rPr>
          <w:rFonts w:asciiTheme="minorHAnsi" w:eastAsiaTheme="minorEastAsia" w:hAnsiTheme="minorHAnsi" w:cstheme="minorBidi"/>
          <w:noProof/>
          <w:kern w:val="2"/>
          <w:sz w:val="24"/>
          <w:szCs w:val="24"/>
          <w:lang w:eastAsia="en-GB"/>
          <w14:ligatures w14:val="standardContextual"/>
        </w:rPr>
      </w:pPr>
      <w:r w:rsidRPr="007257CB">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7257CB">
        <w:rPr>
          <w:rFonts w:eastAsia="Times New Roman"/>
          <w:noProof/>
        </w:rPr>
        <w:t>Access and Mobility Policy Control Service</w:t>
      </w:r>
      <w:r>
        <w:rPr>
          <w:noProof/>
        </w:rPr>
        <w:tab/>
      </w:r>
      <w:r>
        <w:rPr>
          <w:noProof/>
        </w:rPr>
        <w:fldChar w:fldCharType="begin" w:fldLock="1"/>
      </w:r>
      <w:r>
        <w:rPr>
          <w:noProof/>
        </w:rPr>
        <w:instrText xml:space="preserve"> PAGEREF _Toc216291370 \h </w:instrText>
      </w:r>
      <w:r>
        <w:rPr>
          <w:noProof/>
        </w:rPr>
      </w:r>
      <w:r>
        <w:rPr>
          <w:noProof/>
        </w:rPr>
        <w:fldChar w:fldCharType="separate"/>
      </w:r>
      <w:r>
        <w:rPr>
          <w:noProof/>
        </w:rPr>
        <w:t>10</w:t>
      </w:r>
      <w:r>
        <w:rPr>
          <w:noProof/>
        </w:rPr>
        <w:fldChar w:fldCharType="end"/>
      </w:r>
    </w:p>
    <w:p w14:paraId="5255F357" w14:textId="482EBE3B"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_Toc216291371 \h </w:instrText>
      </w:r>
      <w:r>
        <w:rPr>
          <w:noProof/>
        </w:rPr>
      </w:r>
      <w:r>
        <w:rPr>
          <w:noProof/>
        </w:rPr>
        <w:fldChar w:fldCharType="separate"/>
      </w:r>
      <w:r>
        <w:rPr>
          <w:noProof/>
        </w:rPr>
        <w:t>10</w:t>
      </w:r>
      <w:r>
        <w:rPr>
          <w:noProof/>
        </w:rPr>
        <w:fldChar w:fldCharType="end"/>
      </w:r>
    </w:p>
    <w:p w14:paraId="46652B32" w14:textId="1CBBD8A5"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_Toc216291372 \h </w:instrText>
      </w:r>
      <w:r>
        <w:rPr>
          <w:noProof/>
        </w:rPr>
      </w:r>
      <w:r>
        <w:rPr>
          <w:noProof/>
        </w:rPr>
        <w:fldChar w:fldCharType="separate"/>
      </w:r>
      <w:r>
        <w:rPr>
          <w:noProof/>
        </w:rPr>
        <w:t>10</w:t>
      </w:r>
      <w:r>
        <w:rPr>
          <w:noProof/>
        </w:rPr>
        <w:fldChar w:fldCharType="end"/>
      </w:r>
    </w:p>
    <w:p w14:paraId="3236E7CB" w14:textId="6EA3CB57"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_Toc216291373 \h </w:instrText>
      </w:r>
      <w:r>
        <w:rPr>
          <w:noProof/>
        </w:rPr>
      </w:r>
      <w:r>
        <w:rPr>
          <w:noProof/>
        </w:rPr>
        <w:fldChar w:fldCharType="separate"/>
      </w:r>
      <w:r>
        <w:rPr>
          <w:noProof/>
        </w:rPr>
        <w:t>10</w:t>
      </w:r>
      <w:r>
        <w:rPr>
          <w:noProof/>
        </w:rPr>
        <w:fldChar w:fldCharType="end"/>
      </w:r>
    </w:p>
    <w:p w14:paraId="7F672D49" w14:textId="0D153121"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fldLock="1"/>
      </w:r>
      <w:r>
        <w:rPr>
          <w:noProof/>
        </w:rPr>
        <w:instrText xml:space="preserve"> PAGEREF _Toc216291374 \h </w:instrText>
      </w:r>
      <w:r>
        <w:rPr>
          <w:noProof/>
        </w:rPr>
      </w:r>
      <w:r>
        <w:rPr>
          <w:noProof/>
        </w:rPr>
        <w:fldChar w:fldCharType="separate"/>
      </w:r>
      <w:r>
        <w:rPr>
          <w:noProof/>
        </w:rPr>
        <w:t>11</w:t>
      </w:r>
      <w:r>
        <w:rPr>
          <w:noProof/>
        </w:rPr>
        <w:fldChar w:fldCharType="end"/>
      </w:r>
    </w:p>
    <w:p w14:paraId="344141DB" w14:textId="07F8BADD"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_Toc216291375 \h </w:instrText>
      </w:r>
      <w:r>
        <w:rPr>
          <w:noProof/>
        </w:rPr>
      </w:r>
      <w:r>
        <w:rPr>
          <w:noProof/>
        </w:rPr>
        <w:fldChar w:fldCharType="separate"/>
      </w:r>
      <w:r>
        <w:rPr>
          <w:noProof/>
        </w:rPr>
        <w:t>11</w:t>
      </w:r>
      <w:r>
        <w:rPr>
          <w:noProof/>
        </w:rPr>
        <w:fldChar w:fldCharType="end"/>
      </w:r>
    </w:p>
    <w:p w14:paraId="46883D9C" w14:textId="72EF5BCF"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_Toc216291376 \h </w:instrText>
      </w:r>
      <w:r>
        <w:rPr>
          <w:noProof/>
        </w:rPr>
      </w:r>
      <w:r>
        <w:rPr>
          <w:noProof/>
        </w:rPr>
        <w:fldChar w:fldCharType="separate"/>
      </w:r>
      <w:r>
        <w:rPr>
          <w:noProof/>
        </w:rPr>
        <w:t>12</w:t>
      </w:r>
      <w:r>
        <w:rPr>
          <w:noProof/>
        </w:rPr>
        <w:fldChar w:fldCharType="end"/>
      </w:r>
    </w:p>
    <w:p w14:paraId="73B05559" w14:textId="5C73FF79"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_Toc216291377 \h </w:instrText>
      </w:r>
      <w:r>
        <w:rPr>
          <w:noProof/>
        </w:rPr>
      </w:r>
      <w:r>
        <w:rPr>
          <w:noProof/>
        </w:rPr>
        <w:fldChar w:fldCharType="separate"/>
      </w:r>
      <w:r>
        <w:rPr>
          <w:noProof/>
        </w:rPr>
        <w:t>12</w:t>
      </w:r>
      <w:r>
        <w:rPr>
          <w:noProof/>
        </w:rPr>
        <w:fldChar w:fldCharType="end"/>
      </w:r>
    </w:p>
    <w:p w14:paraId="4EC722B4" w14:textId="0C914C6D"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_Toc216291378 \h </w:instrText>
      </w:r>
      <w:r>
        <w:rPr>
          <w:noProof/>
        </w:rPr>
      </w:r>
      <w:r>
        <w:rPr>
          <w:noProof/>
        </w:rPr>
        <w:fldChar w:fldCharType="separate"/>
      </w:r>
      <w:r>
        <w:rPr>
          <w:noProof/>
        </w:rPr>
        <w:t>12</w:t>
      </w:r>
      <w:r>
        <w:rPr>
          <w:noProof/>
        </w:rPr>
        <w:fldChar w:fldCharType="end"/>
      </w:r>
    </w:p>
    <w:p w14:paraId="488B3878" w14:textId="1E9AD39D"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Npcf_AMPolicyControl_Create Service Operation</w:t>
      </w:r>
      <w:r>
        <w:rPr>
          <w:noProof/>
        </w:rPr>
        <w:tab/>
      </w:r>
      <w:r>
        <w:rPr>
          <w:noProof/>
        </w:rPr>
        <w:fldChar w:fldCharType="begin" w:fldLock="1"/>
      </w:r>
      <w:r>
        <w:rPr>
          <w:noProof/>
        </w:rPr>
        <w:instrText xml:space="preserve"> PAGEREF _Toc216291379 \h </w:instrText>
      </w:r>
      <w:r>
        <w:rPr>
          <w:noProof/>
        </w:rPr>
      </w:r>
      <w:r>
        <w:rPr>
          <w:noProof/>
        </w:rPr>
        <w:fldChar w:fldCharType="separate"/>
      </w:r>
      <w:r>
        <w:rPr>
          <w:noProof/>
        </w:rPr>
        <w:t>12</w:t>
      </w:r>
      <w:r>
        <w:rPr>
          <w:noProof/>
        </w:rPr>
        <w:fldChar w:fldCharType="end"/>
      </w:r>
    </w:p>
    <w:p w14:paraId="20022EB5" w14:textId="1ECE1BA1"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_Toc216291380 \h </w:instrText>
      </w:r>
      <w:r>
        <w:rPr>
          <w:noProof/>
        </w:rPr>
      </w:r>
      <w:r>
        <w:rPr>
          <w:noProof/>
        </w:rPr>
        <w:fldChar w:fldCharType="separate"/>
      </w:r>
      <w:r>
        <w:rPr>
          <w:noProof/>
        </w:rPr>
        <w:t>12</w:t>
      </w:r>
      <w:r>
        <w:rPr>
          <w:noProof/>
        </w:rPr>
        <w:fldChar w:fldCharType="end"/>
      </w:r>
    </w:p>
    <w:p w14:paraId="0EC6AACD" w14:textId="6F307DAF"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_Toc216291381 \h </w:instrText>
      </w:r>
      <w:r>
        <w:rPr>
          <w:noProof/>
        </w:rPr>
      </w:r>
      <w:r>
        <w:rPr>
          <w:noProof/>
        </w:rPr>
        <w:fldChar w:fldCharType="separate"/>
      </w:r>
      <w:r>
        <w:rPr>
          <w:noProof/>
        </w:rPr>
        <w:t>17</w:t>
      </w:r>
      <w:r>
        <w:rPr>
          <w:noProof/>
        </w:rPr>
        <w:fldChar w:fldCharType="end"/>
      </w:r>
    </w:p>
    <w:p w14:paraId="7693342A" w14:textId="230B4E5B"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4.2.2.2.0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_Toc216291382 \h </w:instrText>
      </w:r>
      <w:r>
        <w:rPr>
          <w:noProof/>
        </w:rPr>
      </w:r>
      <w:r>
        <w:rPr>
          <w:noProof/>
        </w:rPr>
        <w:fldChar w:fldCharType="separate"/>
      </w:r>
      <w:r>
        <w:rPr>
          <w:noProof/>
        </w:rPr>
        <w:t>17</w:t>
      </w:r>
      <w:r>
        <w:rPr>
          <w:noProof/>
        </w:rPr>
        <w:fldChar w:fldCharType="end"/>
      </w:r>
    </w:p>
    <w:p w14:paraId="08452A38" w14:textId="6D56D9A2"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_Toc216291383 \h </w:instrText>
      </w:r>
      <w:r>
        <w:rPr>
          <w:noProof/>
        </w:rPr>
      </w:r>
      <w:r>
        <w:rPr>
          <w:noProof/>
        </w:rPr>
        <w:fldChar w:fldCharType="separate"/>
      </w:r>
      <w:r>
        <w:rPr>
          <w:noProof/>
        </w:rPr>
        <w:t>17</w:t>
      </w:r>
      <w:r>
        <w:rPr>
          <w:noProof/>
        </w:rPr>
        <w:fldChar w:fldCharType="end"/>
      </w:r>
    </w:p>
    <w:p w14:paraId="60715CAA" w14:textId="5DEAFDDF"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_Toc216291384 \h </w:instrText>
      </w:r>
      <w:r>
        <w:rPr>
          <w:noProof/>
        </w:rPr>
      </w:r>
      <w:r>
        <w:rPr>
          <w:noProof/>
        </w:rPr>
        <w:fldChar w:fldCharType="separate"/>
      </w:r>
      <w:r>
        <w:rPr>
          <w:noProof/>
        </w:rPr>
        <w:t>17</w:t>
      </w:r>
      <w:r>
        <w:rPr>
          <w:noProof/>
        </w:rPr>
        <w:fldChar w:fldCharType="end"/>
      </w:r>
    </w:p>
    <w:p w14:paraId="77FCDA0B" w14:textId="55C57CB8"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AMF Access and Mobility Policy</w:t>
      </w:r>
      <w:r>
        <w:rPr>
          <w:noProof/>
        </w:rPr>
        <w:tab/>
      </w:r>
      <w:r>
        <w:rPr>
          <w:noProof/>
        </w:rPr>
        <w:fldChar w:fldCharType="begin" w:fldLock="1"/>
      </w:r>
      <w:r>
        <w:rPr>
          <w:noProof/>
        </w:rPr>
        <w:instrText xml:space="preserve"> PAGEREF _Toc216291385 \h </w:instrText>
      </w:r>
      <w:r>
        <w:rPr>
          <w:noProof/>
        </w:rPr>
      </w:r>
      <w:r>
        <w:rPr>
          <w:noProof/>
        </w:rPr>
        <w:fldChar w:fldCharType="separate"/>
      </w:r>
      <w:r>
        <w:rPr>
          <w:noProof/>
        </w:rPr>
        <w:t>17</w:t>
      </w:r>
      <w:r>
        <w:rPr>
          <w:noProof/>
        </w:rPr>
        <w:fldChar w:fldCharType="end"/>
      </w:r>
    </w:p>
    <w:p w14:paraId="3A45D49A" w14:textId="2563D61D"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Service Area Restriction</w:t>
      </w:r>
      <w:r>
        <w:rPr>
          <w:noProof/>
        </w:rPr>
        <w:tab/>
      </w:r>
      <w:r>
        <w:rPr>
          <w:noProof/>
        </w:rPr>
        <w:fldChar w:fldCharType="begin" w:fldLock="1"/>
      </w:r>
      <w:r>
        <w:rPr>
          <w:noProof/>
        </w:rPr>
        <w:instrText xml:space="preserve"> PAGEREF _Toc216291386 \h </w:instrText>
      </w:r>
      <w:r>
        <w:rPr>
          <w:noProof/>
        </w:rPr>
      </w:r>
      <w:r>
        <w:rPr>
          <w:noProof/>
        </w:rPr>
        <w:fldChar w:fldCharType="separate"/>
      </w:r>
      <w:r>
        <w:rPr>
          <w:noProof/>
        </w:rPr>
        <w:t>17</w:t>
      </w:r>
      <w:r>
        <w:rPr>
          <w:noProof/>
        </w:rPr>
        <w:fldChar w:fldCharType="end"/>
      </w:r>
    </w:p>
    <w:p w14:paraId="23F9F47C" w14:textId="3544A5C9"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RFSP Index</w:t>
      </w:r>
      <w:r>
        <w:rPr>
          <w:noProof/>
        </w:rPr>
        <w:tab/>
      </w:r>
      <w:r>
        <w:rPr>
          <w:noProof/>
        </w:rPr>
        <w:fldChar w:fldCharType="begin" w:fldLock="1"/>
      </w:r>
      <w:r>
        <w:rPr>
          <w:noProof/>
        </w:rPr>
        <w:instrText xml:space="preserve"> PAGEREF _Toc216291387 \h </w:instrText>
      </w:r>
      <w:r>
        <w:rPr>
          <w:noProof/>
        </w:rPr>
      </w:r>
      <w:r>
        <w:rPr>
          <w:noProof/>
        </w:rPr>
        <w:fldChar w:fldCharType="separate"/>
      </w:r>
      <w:r>
        <w:rPr>
          <w:noProof/>
        </w:rPr>
        <w:t>18</w:t>
      </w:r>
      <w:r>
        <w:rPr>
          <w:noProof/>
        </w:rPr>
        <w:fldChar w:fldCharType="end"/>
      </w:r>
    </w:p>
    <w:p w14:paraId="4724F909" w14:textId="73FD805D"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4.2.2.3.3</w:t>
      </w:r>
      <w:r>
        <w:rPr>
          <w:rFonts w:asciiTheme="minorHAnsi" w:eastAsiaTheme="minorEastAsia" w:hAnsiTheme="minorHAnsi" w:cstheme="minorBidi"/>
          <w:noProof/>
          <w:kern w:val="2"/>
          <w:sz w:val="24"/>
          <w:szCs w:val="24"/>
          <w:lang w:eastAsia="en-GB"/>
          <w14:ligatures w14:val="standardContextual"/>
        </w:rPr>
        <w:tab/>
      </w:r>
      <w:r>
        <w:rPr>
          <w:noProof/>
        </w:rPr>
        <w:t>UE-AMBR</w:t>
      </w:r>
      <w:r>
        <w:rPr>
          <w:noProof/>
        </w:rPr>
        <w:tab/>
      </w:r>
      <w:r>
        <w:rPr>
          <w:noProof/>
        </w:rPr>
        <w:fldChar w:fldCharType="begin" w:fldLock="1"/>
      </w:r>
      <w:r>
        <w:rPr>
          <w:noProof/>
        </w:rPr>
        <w:instrText xml:space="preserve"> PAGEREF _Toc216291388 \h </w:instrText>
      </w:r>
      <w:r>
        <w:rPr>
          <w:noProof/>
        </w:rPr>
      </w:r>
      <w:r>
        <w:rPr>
          <w:noProof/>
        </w:rPr>
        <w:fldChar w:fldCharType="separate"/>
      </w:r>
      <w:r>
        <w:rPr>
          <w:noProof/>
        </w:rPr>
        <w:t>19</w:t>
      </w:r>
      <w:r>
        <w:rPr>
          <w:noProof/>
        </w:rPr>
        <w:fldChar w:fldCharType="end"/>
      </w:r>
    </w:p>
    <w:p w14:paraId="7072ACC0" w14:textId="2CEDCF6F"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4.2.2.3.4</w:t>
      </w:r>
      <w:r>
        <w:rPr>
          <w:rFonts w:asciiTheme="minorHAnsi" w:eastAsiaTheme="minorEastAsia" w:hAnsiTheme="minorHAnsi" w:cstheme="minorBidi"/>
          <w:noProof/>
          <w:kern w:val="2"/>
          <w:sz w:val="24"/>
          <w:szCs w:val="24"/>
          <w:lang w:eastAsia="en-GB"/>
          <w14:ligatures w14:val="standardContextual"/>
        </w:rPr>
        <w:tab/>
      </w:r>
      <w:r>
        <w:rPr>
          <w:noProof/>
        </w:rPr>
        <w:t>SMF Selection Management</w:t>
      </w:r>
      <w:r>
        <w:rPr>
          <w:noProof/>
        </w:rPr>
        <w:tab/>
      </w:r>
      <w:r>
        <w:rPr>
          <w:noProof/>
        </w:rPr>
        <w:fldChar w:fldCharType="begin" w:fldLock="1"/>
      </w:r>
      <w:r>
        <w:rPr>
          <w:noProof/>
        </w:rPr>
        <w:instrText xml:space="preserve"> PAGEREF _Toc216291389 \h </w:instrText>
      </w:r>
      <w:r>
        <w:rPr>
          <w:noProof/>
        </w:rPr>
      </w:r>
      <w:r>
        <w:rPr>
          <w:noProof/>
        </w:rPr>
        <w:fldChar w:fldCharType="separate"/>
      </w:r>
      <w:r>
        <w:rPr>
          <w:noProof/>
        </w:rPr>
        <w:t>19</w:t>
      </w:r>
      <w:r>
        <w:rPr>
          <w:noProof/>
        </w:rPr>
        <w:fldChar w:fldCharType="end"/>
      </w:r>
    </w:p>
    <w:p w14:paraId="7A5A43D3" w14:textId="1DAA9C38"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4.2.2.3.5</w:t>
      </w:r>
      <w:r>
        <w:rPr>
          <w:rFonts w:asciiTheme="minorHAnsi" w:eastAsiaTheme="minorEastAsia" w:hAnsiTheme="minorHAnsi" w:cstheme="minorBidi"/>
          <w:noProof/>
          <w:kern w:val="2"/>
          <w:sz w:val="24"/>
          <w:szCs w:val="24"/>
          <w:lang w:eastAsia="en-GB"/>
          <w14:ligatures w14:val="standardContextual"/>
        </w:rPr>
        <w:tab/>
      </w:r>
      <w:r>
        <w:rPr>
          <w:noProof/>
        </w:rPr>
        <w:t>UE-Slice-MBR</w:t>
      </w:r>
      <w:r>
        <w:rPr>
          <w:noProof/>
        </w:rPr>
        <w:tab/>
      </w:r>
      <w:r>
        <w:rPr>
          <w:noProof/>
        </w:rPr>
        <w:fldChar w:fldCharType="begin" w:fldLock="1"/>
      </w:r>
      <w:r>
        <w:rPr>
          <w:noProof/>
        </w:rPr>
        <w:instrText xml:space="preserve"> PAGEREF _Toc216291390 \h </w:instrText>
      </w:r>
      <w:r>
        <w:rPr>
          <w:noProof/>
        </w:rPr>
      </w:r>
      <w:r>
        <w:rPr>
          <w:noProof/>
        </w:rPr>
        <w:fldChar w:fldCharType="separate"/>
      </w:r>
      <w:r>
        <w:rPr>
          <w:noProof/>
        </w:rPr>
        <w:t>20</w:t>
      </w:r>
      <w:r>
        <w:rPr>
          <w:noProof/>
        </w:rPr>
        <w:fldChar w:fldCharType="end"/>
      </w:r>
    </w:p>
    <w:p w14:paraId="73E8DC14" w14:textId="387CB429"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4.2.2.3.6</w:t>
      </w:r>
      <w:r>
        <w:rPr>
          <w:rFonts w:asciiTheme="minorHAnsi" w:eastAsiaTheme="minorEastAsia" w:hAnsiTheme="minorHAnsi" w:cstheme="minorBidi"/>
          <w:noProof/>
          <w:kern w:val="2"/>
          <w:sz w:val="24"/>
          <w:szCs w:val="24"/>
          <w:lang w:eastAsia="en-GB"/>
          <w14:ligatures w14:val="standardContextual"/>
        </w:rPr>
        <w:tab/>
      </w:r>
      <w:r>
        <w:rPr>
          <w:noProof/>
        </w:rPr>
        <w:t>5G access stratum time distribution</w:t>
      </w:r>
      <w:r>
        <w:rPr>
          <w:noProof/>
        </w:rPr>
        <w:tab/>
      </w:r>
      <w:r>
        <w:rPr>
          <w:noProof/>
        </w:rPr>
        <w:fldChar w:fldCharType="begin" w:fldLock="1"/>
      </w:r>
      <w:r>
        <w:rPr>
          <w:noProof/>
        </w:rPr>
        <w:instrText xml:space="preserve"> PAGEREF _Toc216291391 \h </w:instrText>
      </w:r>
      <w:r>
        <w:rPr>
          <w:noProof/>
        </w:rPr>
      </w:r>
      <w:r>
        <w:rPr>
          <w:noProof/>
        </w:rPr>
        <w:fldChar w:fldCharType="separate"/>
      </w:r>
      <w:r>
        <w:rPr>
          <w:noProof/>
        </w:rPr>
        <w:t>20</w:t>
      </w:r>
      <w:r>
        <w:rPr>
          <w:noProof/>
        </w:rPr>
        <w:fldChar w:fldCharType="end"/>
      </w:r>
    </w:p>
    <w:p w14:paraId="474FD0CB" w14:textId="75D922C6"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4.2.2.3.7</w:t>
      </w:r>
      <w:r>
        <w:rPr>
          <w:rFonts w:asciiTheme="minorHAnsi" w:eastAsiaTheme="minorEastAsia" w:hAnsiTheme="minorHAnsi" w:cstheme="minorBidi"/>
          <w:noProof/>
          <w:kern w:val="2"/>
          <w:sz w:val="24"/>
          <w:szCs w:val="24"/>
          <w:lang w:eastAsia="en-GB"/>
          <w14:ligatures w14:val="standardContextual"/>
        </w:rPr>
        <w:tab/>
      </w:r>
      <w:r>
        <w:rPr>
          <w:noProof/>
        </w:rPr>
        <w:t>Network Slice Usage Control</w:t>
      </w:r>
      <w:r>
        <w:rPr>
          <w:noProof/>
        </w:rPr>
        <w:tab/>
      </w:r>
      <w:r>
        <w:rPr>
          <w:noProof/>
        </w:rPr>
        <w:fldChar w:fldCharType="begin" w:fldLock="1"/>
      </w:r>
      <w:r>
        <w:rPr>
          <w:noProof/>
        </w:rPr>
        <w:instrText xml:space="preserve"> PAGEREF _Toc216291392 \h </w:instrText>
      </w:r>
      <w:r>
        <w:rPr>
          <w:noProof/>
        </w:rPr>
      </w:r>
      <w:r>
        <w:rPr>
          <w:noProof/>
        </w:rPr>
        <w:fldChar w:fldCharType="separate"/>
      </w:r>
      <w:r>
        <w:rPr>
          <w:noProof/>
        </w:rPr>
        <w:t>20</w:t>
      </w:r>
      <w:r>
        <w:rPr>
          <w:noProof/>
        </w:rPr>
        <w:fldChar w:fldCharType="end"/>
      </w:r>
    </w:p>
    <w:p w14:paraId="5C09DA61" w14:textId="0012564F"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4.2.2.3.8</w:t>
      </w:r>
      <w:r>
        <w:rPr>
          <w:rFonts w:asciiTheme="minorHAnsi" w:eastAsiaTheme="minorEastAsia" w:hAnsiTheme="minorHAnsi" w:cstheme="minorBidi"/>
          <w:noProof/>
          <w:kern w:val="2"/>
          <w:sz w:val="24"/>
          <w:szCs w:val="24"/>
          <w:lang w:eastAsia="en-GB"/>
          <w14:ligatures w14:val="standardContextual"/>
        </w:rPr>
        <w:tab/>
      </w:r>
      <w:r>
        <w:rPr>
          <w:noProof/>
        </w:rPr>
        <w:t>Network Slice Replacement</w:t>
      </w:r>
      <w:r>
        <w:rPr>
          <w:noProof/>
        </w:rPr>
        <w:tab/>
      </w:r>
      <w:r>
        <w:rPr>
          <w:noProof/>
        </w:rPr>
        <w:fldChar w:fldCharType="begin" w:fldLock="1"/>
      </w:r>
      <w:r>
        <w:rPr>
          <w:noProof/>
        </w:rPr>
        <w:instrText xml:space="preserve"> PAGEREF _Toc216291393 \h </w:instrText>
      </w:r>
      <w:r>
        <w:rPr>
          <w:noProof/>
        </w:rPr>
      </w:r>
      <w:r>
        <w:rPr>
          <w:noProof/>
        </w:rPr>
        <w:fldChar w:fldCharType="separate"/>
      </w:r>
      <w:r>
        <w:rPr>
          <w:noProof/>
        </w:rPr>
        <w:t>20</w:t>
      </w:r>
      <w:r>
        <w:rPr>
          <w:noProof/>
        </w:rPr>
        <w:fldChar w:fldCharType="end"/>
      </w:r>
    </w:p>
    <w:p w14:paraId="010BA4E4" w14:textId="5B8DBECD"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_Toc216291394 \h </w:instrText>
      </w:r>
      <w:r>
        <w:rPr>
          <w:noProof/>
        </w:rPr>
      </w:r>
      <w:r>
        <w:rPr>
          <w:noProof/>
        </w:rPr>
        <w:fldChar w:fldCharType="separate"/>
      </w:r>
      <w:r>
        <w:rPr>
          <w:noProof/>
        </w:rPr>
        <w:t>20</w:t>
      </w:r>
      <w:r>
        <w:rPr>
          <w:noProof/>
        </w:rPr>
        <w:fldChar w:fldCharType="end"/>
      </w:r>
    </w:p>
    <w:p w14:paraId="36C176A7" w14:textId="3D708C7B"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Npcf_AMPolicyControl_Update Service Operation</w:t>
      </w:r>
      <w:r>
        <w:rPr>
          <w:noProof/>
        </w:rPr>
        <w:tab/>
      </w:r>
      <w:r>
        <w:rPr>
          <w:noProof/>
        </w:rPr>
        <w:fldChar w:fldCharType="begin" w:fldLock="1"/>
      </w:r>
      <w:r>
        <w:rPr>
          <w:noProof/>
        </w:rPr>
        <w:instrText xml:space="preserve"> PAGEREF _Toc216291395 \h </w:instrText>
      </w:r>
      <w:r>
        <w:rPr>
          <w:noProof/>
        </w:rPr>
      </w:r>
      <w:r>
        <w:rPr>
          <w:noProof/>
        </w:rPr>
        <w:fldChar w:fldCharType="separate"/>
      </w:r>
      <w:r>
        <w:rPr>
          <w:noProof/>
        </w:rPr>
        <w:t>21</w:t>
      </w:r>
      <w:r>
        <w:rPr>
          <w:noProof/>
        </w:rPr>
        <w:fldChar w:fldCharType="end"/>
      </w:r>
    </w:p>
    <w:p w14:paraId="36F1A482" w14:textId="63F34E53"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_Toc216291396 \h </w:instrText>
      </w:r>
      <w:r>
        <w:rPr>
          <w:noProof/>
        </w:rPr>
      </w:r>
      <w:r>
        <w:rPr>
          <w:noProof/>
        </w:rPr>
        <w:fldChar w:fldCharType="separate"/>
      </w:r>
      <w:r>
        <w:rPr>
          <w:noProof/>
        </w:rPr>
        <w:t>21</w:t>
      </w:r>
      <w:r>
        <w:rPr>
          <w:noProof/>
        </w:rPr>
        <w:fldChar w:fldCharType="end"/>
      </w:r>
    </w:p>
    <w:p w14:paraId="6F40EB3C" w14:textId="00D3C514"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fldLock="1"/>
      </w:r>
      <w:r>
        <w:rPr>
          <w:noProof/>
        </w:rPr>
        <w:instrText xml:space="preserve"> PAGEREF _Toc216291397 \h </w:instrText>
      </w:r>
      <w:r>
        <w:rPr>
          <w:noProof/>
        </w:rPr>
      </w:r>
      <w:r>
        <w:rPr>
          <w:noProof/>
        </w:rPr>
        <w:fldChar w:fldCharType="separate"/>
      </w:r>
      <w:r>
        <w:rPr>
          <w:noProof/>
        </w:rPr>
        <w:t>26</w:t>
      </w:r>
      <w:r>
        <w:rPr>
          <w:noProof/>
        </w:rPr>
        <w:fldChar w:fldCharType="end"/>
      </w:r>
    </w:p>
    <w:p w14:paraId="288D5F19" w14:textId="3E8C7B5C"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fldLock="1"/>
      </w:r>
      <w:r>
        <w:rPr>
          <w:noProof/>
        </w:rPr>
        <w:instrText xml:space="preserve"> PAGEREF _Toc216291398 \h </w:instrText>
      </w:r>
      <w:r>
        <w:rPr>
          <w:noProof/>
        </w:rPr>
      </w:r>
      <w:r>
        <w:rPr>
          <w:noProof/>
        </w:rPr>
        <w:fldChar w:fldCharType="separate"/>
      </w:r>
      <w:r>
        <w:rPr>
          <w:noProof/>
        </w:rPr>
        <w:t>27</w:t>
      </w:r>
      <w:r>
        <w:rPr>
          <w:noProof/>
        </w:rPr>
        <w:fldChar w:fldCharType="end"/>
      </w:r>
    </w:p>
    <w:p w14:paraId="52861720" w14:textId="00342477"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4.2.3.3.1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_Toc216291399 \h </w:instrText>
      </w:r>
      <w:r>
        <w:rPr>
          <w:noProof/>
        </w:rPr>
      </w:r>
      <w:r>
        <w:rPr>
          <w:noProof/>
        </w:rPr>
        <w:fldChar w:fldCharType="separate"/>
      </w:r>
      <w:r>
        <w:rPr>
          <w:noProof/>
        </w:rPr>
        <w:t>27</w:t>
      </w:r>
      <w:r>
        <w:rPr>
          <w:noProof/>
        </w:rPr>
        <w:fldChar w:fldCharType="end"/>
      </w:r>
    </w:p>
    <w:p w14:paraId="7D3206AE" w14:textId="7F38F157"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4.2.3.3.2</w:t>
      </w:r>
      <w:r>
        <w:rPr>
          <w:rFonts w:asciiTheme="minorHAnsi" w:eastAsiaTheme="minorEastAsia" w:hAnsiTheme="minorHAnsi" w:cstheme="minorBidi"/>
          <w:noProof/>
          <w:kern w:val="2"/>
          <w:sz w:val="24"/>
          <w:szCs w:val="24"/>
          <w:lang w:eastAsia="en-GB"/>
          <w14:ligatures w14:val="standardContextual"/>
        </w:rPr>
        <w:tab/>
      </w:r>
      <w:r>
        <w:rPr>
          <w:noProof/>
        </w:rPr>
        <w:t>Encoding of updated Access and Mobility policy</w:t>
      </w:r>
      <w:r>
        <w:rPr>
          <w:noProof/>
        </w:rPr>
        <w:tab/>
      </w:r>
      <w:r>
        <w:rPr>
          <w:noProof/>
        </w:rPr>
        <w:fldChar w:fldCharType="begin" w:fldLock="1"/>
      </w:r>
      <w:r>
        <w:rPr>
          <w:noProof/>
        </w:rPr>
        <w:instrText xml:space="preserve"> PAGEREF _Toc216291400 \h </w:instrText>
      </w:r>
      <w:r>
        <w:rPr>
          <w:noProof/>
        </w:rPr>
      </w:r>
      <w:r>
        <w:rPr>
          <w:noProof/>
        </w:rPr>
        <w:fldChar w:fldCharType="separate"/>
      </w:r>
      <w:r>
        <w:rPr>
          <w:noProof/>
        </w:rPr>
        <w:t>28</w:t>
      </w:r>
      <w:r>
        <w:rPr>
          <w:noProof/>
        </w:rPr>
        <w:fldChar w:fldCharType="end"/>
      </w:r>
    </w:p>
    <w:p w14:paraId="03373C2C" w14:textId="0D0F5B28"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_Toc216291401 \h </w:instrText>
      </w:r>
      <w:r>
        <w:rPr>
          <w:noProof/>
        </w:rPr>
      </w:r>
      <w:r>
        <w:rPr>
          <w:noProof/>
        </w:rPr>
        <w:fldChar w:fldCharType="separate"/>
      </w:r>
      <w:r>
        <w:rPr>
          <w:noProof/>
        </w:rPr>
        <w:t>29</w:t>
      </w:r>
      <w:r>
        <w:rPr>
          <w:noProof/>
        </w:rPr>
        <w:fldChar w:fldCharType="end"/>
      </w:r>
    </w:p>
    <w:p w14:paraId="790C1A4E" w14:textId="356145CD"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Npcf_AMPolicyControl_UpdateNotify Service Operation</w:t>
      </w:r>
      <w:r>
        <w:rPr>
          <w:noProof/>
        </w:rPr>
        <w:tab/>
      </w:r>
      <w:r>
        <w:rPr>
          <w:noProof/>
        </w:rPr>
        <w:fldChar w:fldCharType="begin" w:fldLock="1"/>
      </w:r>
      <w:r>
        <w:rPr>
          <w:noProof/>
        </w:rPr>
        <w:instrText xml:space="preserve"> PAGEREF _Toc216291402 \h </w:instrText>
      </w:r>
      <w:r>
        <w:rPr>
          <w:noProof/>
        </w:rPr>
      </w:r>
      <w:r>
        <w:rPr>
          <w:noProof/>
        </w:rPr>
        <w:fldChar w:fldCharType="separate"/>
      </w:r>
      <w:r>
        <w:rPr>
          <w:noProof/>
        </w:rPr>
        <w:t>30</w:t>
      </w:r>
      <w:r>
        <w:rPr>
          <w:noProof/>
        </w:rPr>
        <w:fldChar w:fldCharType="end"/>
      </w:r>
    </w:p>
    <w:p w14:paraId="605A16A0" w14:textId="2630E281"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_Toc216291403 \h </w:instrText>
      </w:r>
      <w:r>
        <w:rPr>
          <w:noProof/>
        </w:rPr>
      </w:r>
      <w:r>
        <w:rPr>
          <w:noProof/>
        </w:rPr>
        <w:fldChar w:fldCharType="separate"/>
      </w:r>
      <w:r>
        <w:rPr>
          <w:noProof/>
        </w:rPr>
        <w:t>30</w:t>
      </w:r>
      <w:r>
        <w:rPr>
          <w:noProof/>
        </w:rPr>
        <w:fldChar w:fldCharType="end"/>
      </w:r>
    </w:p>
    <w:p w14:paraId="7B22E571" w14:textId="69E8A11A"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_Toc216291404 \h </w:instrText>
      </w:r>
      <w:r>
        <w:rPr>
          <w:noProof/>
        </w:rPr>
      </w:r>
      <w:r>
        <w:rPr>
          <w:noProof/>
        </w:rPr>
        <w:fldChar w:fldCharType="separate"/>
      </w:r>
      <w:r>
        <w:rPr>
          <w:noProof/>
        </w:rPr>
        <w:t>30</w:t>
      </w:r>
      <w:r>
        <w:rPr>
          <w:noProof/>
        </w:rPr>
        <w:fldChar w:fldCharType="end"/>
      </w:r>
    </w:p>
    <w:p w14:paraId="04C920C8" w14:textId="735DBEEE"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_Toc216291405 \h </w:instrText>
      </w:r>
      <w:r>
        <w:rPr>
          <w:noProof/>
        </w:rPr>
      </w:r>
      <w:r>
        <w:rPr>
          <w:noProof/>
        </w:rPr>
        <w:fldChar w:fldCharType="separate"/>
      </w:r>
      <w:r>
        <w:rPr>
          <w:noProof/>
        </w:rPr>
        <w:t>32</w:t>
      </w:r>
      <w:r>
        <w:rPr>
          <w:noProof/>
        </w:rPr>
        <w:fldChar w:fldCharType="end"/>
      </w:r>
    </w:p>
    <w:p w14:paraId="32FB4E88" w14:textId="3CFC6907"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Npcf_AMPolicyControl_Delete Service Operation</w:t>
      </w:r>
      <w:r>
        <w:rPr>
          <w:noProof/>
        </w:rPr>
        <w:tab/>
      </w:r>
      <w:r>
        <w:rPr>
          <w:noProof/>
        </w:rPr>
        <w:fldChar w:fldCharType="begin" w:fldLock="1"/>
      </w:r>
      <w:r>
        <w:rPr>
          <w:noProof/>
        </w:rPr>
        <w:instrText xml:space="preserve"> PAGEREF _Toc216291406 \h </w:instrText>
      </w:r>
      <w:r>
        <w:rPr>
          <w:noProof/>
        </w:rPr>
      </w:r>
      <w:r>
        <w:rPr>
          <w:noProof/>
        </w:rPr>
        <w:fldChar w:fldCharType="separate"/>
      </w:r>
      <w:r>
        <w:rPr>
          <w:noProof/>
        </w:rPr>
        <w:t>33</w:t>
      </w:r>
      <w:r>
        <w:rPr>
          <w:noProof/>
        </w:rPr>
        <w:fldChar w:fldCharType="end"/>
      </w:r>
    </w:p>
    <w:p w14:paraId="6E0081E2" w14:textId="11E88150" w:rsidR="009D2535" w:rsidRDefault="009D253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Npcf_AMPolicyControl</w:t>
      </w:r>
      <w:r>
        <w:rPr>
          <w:noProof/>
          <w:lang w:eastAsia="zh-CN"/>
        </w:rPr>
        <w:t xml:space="preserve"> API</w:t>
      </w:r>
      <w:r>
        <w:rPr>
          <w:noProof/>
        </w:rPr>
        <w:tab/>
      </w:r>
      <w:r>
        <w:rPr>
          <w:noProof/>
        </w:rPr>
        <w:fldChar w:fldCharType="begin" w:fldLock="1"/>
      </w:r>
      <w:r>
        <w:rPr>
          <w:noProof/>
        </w:rPr>
        <w:instrText xml:space="preserve"> PAGEREF _Toc216291407 \h </w:instrText>
      </w:r>
      <w:r>
        <w:rPr>
          <w:noProof/>
        </w:rPr>
      </w:r>
      <w:r>
        <w:rPr>
          <w:noProof/>
        </w:rPr>
        <w:fldChar w:fldCharType="separate"/>
      </w:r>
      <w:r>
        <w:rPr>
          <w:noProof/>
        </w:rPr>
        <w:t>34</w:t>
      </w:r>
      <w:r>
        <w:rPr>
          <w:noProof/>
        </w:rPr>
        <w:fldChar w:fldCharType="end"/>
      </w:r>
    </w:p>
    <w:p w14:paraId="2483AA13" w14:textId="122382E5"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_Toc216291408 \h </w:instrText>
      </w:r>
      <w:r>
        <w:rPr>
          <w:noProof/>
        </w:rPr>
      </w:r>
      <w:r>
        <w:rPr>
          <w:noProof/>
        </w:rPr>
        <w:fldChar w:fldCharType="separate"/>
      </w:r>
      <w:r>
        <w:rPr>
          <w:noProof/>
        </w:rPr>
        <w:t>34</w:t>
      </w:r>
      <w:r>
        <w:rPr>
          <w:noProof/>
        </w:rPr>
        <w:fldChar w:fldCharType="end"/>
      </w:r>
    </w:p>
    <w:p w14:paraId="6A204ED3" w14:textId="6ACA5F7A"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_Toc216291409 \h </w:instrText>
      </w:r>
      <w:r>
        <w:rPr>
          <w:noProof/>
        </w:rPr>
      </w:r>
      <w:r>
        <w:rPr>
          <w:noProof/>
        </w:rPr>
        <w:fldChar w:fldCharType="separate"/>
      </w:r>
      <w:r>
        <w:rPr>
          <w:noProof/>
        </w:rPr>
        <w:t>34</w:t>
      </w:r>
      <w:r>
        <w:rPr>
          <w:noProof/>
        </w:rPr>
        <w:fldChar w:fldCharType="end"/>
      </w:r>
    </w:p>
    <w:p w14:paraId="747CF022" w14:textId="3B0AB2E1"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_Toc216291410 \h </w:instrText>
      </w:r>
      <w:r>
        <w:rPr>
          <w:noProof/>
        </w:rPr>
      </w:r>
      <w:r>
        <w:rPr>
          <w:noProof/>
        </w:rPr>
        <w:fldChar w:fldCharType="separate"/>
      </w:r>
      <w:r>
        <w:rPr>
          <w:noProof/>
        </w:rPr>
        <w:t>34</w:t>
      </w:r>
      <w:r>
        <w:rPr>
          <w:noProof/>
        </w:rPr>
        <w:fldChar w:fldCharType="end"/>
      </w:r>
    </w:p>
    <w:p w14:paraId="78152F60" w14:textId="6F9D99E3"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_Toc216291411 \h </w:instrText>
      </w:r>
      <w:r>
        <w:rPr>
          <w:noProof/>
        </w:rPr>
      </w:r>
      <w:r>
        <w:rPr>
          <w:noProof/>
        </w:rPr>
        <w:fldChar w:fldCharType="separate"/>
      </w:r>
      <w:r>
        <w:rPr>
          <w:noProof/>
        </w:rPr>
        <w:t>34</w:t>
      </w:r>
      <w:r>
        <w:rPr>
          <w:noProof/>
        </w:rPr>
        <w:fldChar w:fldCharType="end"/>
      </w:r>
    </w:p>
    <w:p w14:paraId="5FC76CC9" w14:textId="19FDC170"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_Toc216291412 \h </w:instrText>
      </w:r>
      <w:r>
        <w:rPr>
          <w:noProof/>
        </w:rPr>
      </w:r>
      <w:r>
        <w:rPr>
          <w:noProof/>
        </w:rPr>
        <w:fldChar w:fldCharType="separate"/>
      </w:r>
      <w:r>
        <w:rPr>
          <w:noProof/>
        </w:rPr>
        <w:t>34</w:t>
      </w:r>
      <w:r>
        <w:rPr>
          <w:noProof/>
        </w:rPr>
        <w:fldChar w:fldCharType="end"/>
      </w:r>
    </w:p>
    <w:p w14:paraId="00A53F0E" w14:textId="17B3665A"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_Toc216291413 \h </w:instrText>
      </w:r>
      <w:r>
        <w:rPr>
          <w:noProof/>
        </w:rPr>
      </w:r>
      <w:r>
        <w:rPr>
          <w:noProof/>
        </w:rPr>
        <w:fldChar w:fldCharType="separate"/>
      </w:r>
      <w:r>
        <w:rPr>
          <w:noProof/>
        </w:rPr>
        <w:t>35</w:t>
      </w:r>
      <w:r>
        <w:rPr>
          <w:noProof/>
        </w:rPr>
        <w:fldChar w:fldCharType="end"/>
      </w:r>
    </w:p>
    <w:p w14:paraId="5E709C01" w14:textId="7DA69DC0"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_Toc216291414 \h </w:instrText>
      </w:r>
      <w:r>
        <w:rPr>
          <w:noProof/>
        </w:rPr>
      </w:r>
      <w:r>
        <w:rPr>
          <w:noProof/>
        </w:rPr>
        <w:fldChar w:fldCharType="separate"/>
      </w:r>
      <w:r>
        <w:rPr>
          <w:noProof/>
        </w:rPr>
        <w:t>35</w:t>
      </w:r>
      <w:r>
        <w:rPr>
          <w:noProof/>
        </w:rPr>
        <w:fldChar w:fldCharType="end"/>
      </w:r>
    </w:p>
    <w:p w14:paraId="211DBABE" w14:textId="7798AC5B"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_Toc216291415 \h </w:instrText>
      </w:r>
      <w:r>
        <w:rPr>
          <w:noProof/>
        </w:rPr>
      </w:r>
      <w:r>
        <w:rPr>
          <w:noProof/>
        </w:rPr>
        <w:fldChar w:fldCharType="separate"/>
      </w:r>
      <w:r>
        <w:rPr>
          <w:noProof/>
        </w:rPr>
        <w:t>35</w:t>
      </w:r>
      <w:r>
        <w:rPr>
          <w:noProof/>
        </w:rPr>
        <w:fldChar w:fldCharType="end"/>
      </w:r>
    </w:p>
    <w:p w14:paraId="0C91CAF1" w14:textId="57C036E2"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_Toc216291416 \h </w:instrText>
      </w:r>
      <w:r>
        <w:rPr>
          <w:noProof/>
        </w:rPr>
      </w:r>
      <w:r>
        <w:rPr>
          <w:noProof/>
        </w:rPr>
        <w:fldChar w:fldCharType="separate"/>
      </w:r>
      <w:r>
        <w:rPr>
          <w:noProof/>
        </w:rPr>
        <w:t>35</w:t>
      </w:r>
      <w:r>
        <w:rPr>
          <w:noProof/>
        </w:rPr>
        <w:fldChar w:fldCharType="end"/>
      </w:r>
    </w:p>
    <w:p w14:paraId="502330B4" w14:textId="01BCF47F"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AM Policy Associations</w:t>
      </w:r>
      <w:r>
        <w:rPr>
          <w:noProof/>
        </w:rPr>
        <w:tab/>
      </w:r>
      <w:r>
        <w:rPr>
          <w:noProof/>
        </w:rPr>
        <w:fldChar w:fldCharType="begin" w:fldLock="1"/>
      </w:r>
      <w:r>
        <w:rPr>
          <w:noProof/>
        </w:rPr>
        <w:instrText xml:space="preserve"> PAGEREF _Toc216291417 \h </w:instrText>
      </w:r>
      <w:r>
        <w:rPr>
          <w:noProof/>
        </w:rPr>
      </w:r>
      <w:r>
        <w:rPr>
          <w:noProof/>
        </w:rPr>
        <w:fldChar w:fldCharType="separate"/>
      </w:r>
      <w:r>
        <w:rPr>
          <w:noProof/>
        </w:rPr>
        <w:t>36</w:t>
      </w:r>
      <w:r>
        <w:rPr>
          <w:noProof/>
        </w:rPr>
        <w:fldChar w:fldCharType="end"/>
      </w:r>
    </w:p>
    <w:p w14:paraId="71104939" w14:textId="123DDA9F"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_Toc216291418 \h </w:instrText>
      </w:r>
      <w:r>
        <w:rPr>
          <w:noProof/>
        </w:rPr>
      </w:r>
      <w:r>
        <w:rPr>
          <w:noProof/>
        </w:rPr>
        <w:fldChar w:fldCharType="separate"/>
      </w:r>
      <w:r>
        <w:rPr>
          <w:noProof/>
        </w:rPr>
        <w:t>36</w:t>
      </w:r>
      <w:r>
        <w:rPr>
          <w:noProof/>
        </w:rPr>
        <w:fldChar w:fldCharType="end"/>
      </w:r>
    </w:p>
    <w:p w14:paraId="18D5F5C3" w14:textId="07685982"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_Toc216291419 \h </w:instrText>
      </w:r>
      <w:r>
        <w:rPr>
          <w:noProof/>
        </w:rPr>
      </w:r>
      <w:r>
        <w:rPr>
          <w:noProof/>
        </w:rPr>
        <w:fldChar w:fldCharType="separate"/>
      </w:r>
      <w:r>
        <w:rPr>
          <w:noProof/>
        </w:rPr>
        <w:t>36</w:t>
      </w:r>
      <w:r>
        <w:rPr>
          <w:noProof/>
        </w:rPr>
        <w:fldChar w:fldCharType="end"/>
      </w:r>
    </w:p>
    <w:p w14:paraId="6341FC99" w14:textId="7BF97CF5"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_Toc216291420 \h </w:instrText>
      </w:r>
      <w:r>
        <w:rPr>
          <w:noProof/>
        </w:rPr>
      </w:r>
      <w:r>
        <w:rPr>
          <w:noProof/>
        </w:rPr>
        <w:fldChar w:fldCharType="separate"/>
      </w:r>
      <w:r>
        <w:rPr>
          <w:noProof/>
        </w:rPr>
        <w:t>36</w:t>
      </w:r>
      <w:r>
        <w:rPr>
          <w:noProof/>
        </w:rPr>
        <w:fldChar w:fldCharType="end"/>
      </w:r>
    </w:p>
    <w:p w14:paraId="758473B6" w14:textId="6AA54403"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_Toc216291421 \h </w:instrText>
      </w:r>
      <w:r>
        <w:rPr>
          <w:noProof/>
        </w:rPr>
      </w:r>
      <w:r>
        <w:rPr>
          <w:noProof/>
        </w:rPr>
        <w:fldChar w:fldCharType="separate"/>
      </w:r>
      <w:r>
        <w:rPr>
          <w:noProof/>
        </w:rPr>
        <w:t>36</w:t>
      </w:r>
      <w:r>
        <w:rPr>
          <w:noProof/>
        </w:rPr>
        <w:fldChar w:fldCharType="end"/>
      </w:r>
    </w:p>
    <w:p w14:paraId="7558102A" w14:textId="687C1FFE"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AM Policy Association</w:t>
      </w:r>
      <w:r>
        <w:rPr>
          <w:noProof/>
        </w:rPr>
        <w:tab/>
      </w:r>
      <w:r>
        <w:rPr>
          <w:noProof/>
        </w:rPr>
        <w:fldChar w:fldCharType="begin" w:fldLock="1"/>
      </w:r>
      <w:r>
        <w:rPr>
          <w:noProof/>
        </w:rPr>
        <w:instrText xml:space="preserve"> PAGEREF _Toc216291422 \h </w:instrText>
      </w:r>
      <w:r>
        <w:rPr>
          <w:noProof/>
        </w:rPr>
      </w:r>
      <w:r>
        <w:rPr>
          <w:noProof/>
        </w:rPr>
        <w:fldChar w:fldCharType="separate"/>
      </w:r>
      <w:r>
        <w:rPr>
          <w:noProof/>
        </w:rPr>
        <w:t>37</w:t>
      </w:r>
      <w:r>
        <w:rPr>
          <w:noProof/>
        </w:rPr>
        <w:fldChar w:fldCharType="end"/>
      </w:r>
    </w:p>
    <w:p w14:paraId="4E710F9F" w14:textId="5E99DE89"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_Toc216291423 \h </w:instrText>
      </w:r>
      <w:r>
        <w:rPr>
          <w:noProof/>
        </w:rPr>
      </w:r>
      <w:r>
        <w:rPr>
          <w:noProof/>
        </w:rPr>
        <w:fldChar w:fldCharType="separate"/>
      </w:r>
      <w:r>
        <w:rPr>
          <w:noProof/>
        </w:rPr>
        <w:t>37</w:t>
      </w:r>
      <w:r>
        <w:rPr>
          <w:noProof/>
        </w:rPr>
        <w:fldChar w:fldCharType="end"/>
      </w:r>
    </w:p>
    <w:p w14:paraId="6271240C" w14:textId="6C1500B4"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_Toc216291424 \h </w:instrText>
      </w:r>
      <w:r>
        <w:rPr>
          <w:noProof/>
        </w:rPr>
      </w:r>
      <w:r>
        <w:rPr>
          <w:noProof/>
        </w:rPr>
        <w:fldChar w:fldCharType="separate"/>
      </w:r>
      <w:r>
        <w:rPr>
          <w:noProof/>
        </w:rPr>
        <w:t>37</w:t>
      </w:r>
      <w:r>
        <w:rPr>
          <w:noProof/>
        </w:rPr>
        <w:fldChar w:fldCharType="end"/>
      </w:r>
    </w:p>
    <w:p w14:paraId="2980BFAB" w14:textId="43DA1C73"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_Toc216291425 \h </w:instrText>
      </w:r>
      <w:r>
        <w:rPr>
          <w:noProof/>
        </w:rPr>
      </w:r>
      <w:r>
        <w:rPr>
          <w:noProof/>
        </w:rPr>
        <w:fldChar w:fldCharType="separate"/>
      </w:r>
      <w:r>
        <w:rPr>
          <w:noProof/>
        </w:rPr>
        <w:t>37</w:t>
      </w:r>
      <w:r>
        <w:rPr>
          <w:noProof/>
        </w:rPr>
        <w:fldChar w:fldCharType="end"/>
      </w:r>
    </w:p>
    <w:p w14:paraId="4B45DEC2" w14:textId="1E470E9F"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_Toc216291426 \h </w:instrText>
      </w:r>
      <w:r>
        <w:rPr>
          <w:noProof/>
        </w:rPr>
      </w:r>
      <w:r>
        <w:rPr>
          <w:noProof/>
        </w:rPr>
        <w:fldChar w:fldCharType="separate"/>
      </w:r>
      <w:r>
        <w:rPr>
          <w:noProof/>
        </w:rPr>
        <w:t>37</w:t>
      </w:r>
      <w:r>
        <w:rPr>
          <w:noProof/>
        </w:rPr>
        <w:fldChar w:fldCharType="end"/>
      </w:r>
    </w:p>
    <w:p w14:paraId="527F97EF" w14:textId="153688C7"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_Toc216291427 \h </w:instrText>
      </w:r>
      <w:r>
        <w:rPr>
          <w:noProof/>
        </w:rPr>
      </w:r>
      <w:r>
        <w:rPr>
          <w:noProof/>
        </w:rPr>
        <w:fldChar w:fldCharType="separate"/>
      </w:r>
      <w:r>
        <w:rPr>
          <w:noProof/>
        </w:rPr>
        <w:t>38</w:t>
      </w:r>
      <w:r>
        <w:rPr>
          <w:noProof/>
        </w:rPr>
        <w:fldChar w:fldCharType="end"/>
      </w:r>
    </w:p>
    <w:p w14:paraId="03F49567" w14:textId="2C11EA8D"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_Toc216291428 \h </w:instrText>
      </w:r>
      <w:r>
        <w:rPr>
          <w:noProof/>
        </w:rPr>
      </w:r>
      <w:r>
        <w:rPr>
          <w:noProof/>
        </w:rPr>
        <w:fldChar w:fldCharType="separate"/>
      </w:r>
      <w:r>
        <w:rPr>
          <w:noProof/>
        </w:rPr>
        <w:t>39</w:t>
      </w:r>
      <w:r>
        <w:rPr>
          <w:noProof/>
        </w:rPr>
        <w:fldChar w:fldCharType="end"/>
      </w:r>
    </w:p>
    <w:p w14:paraId="59144145" w14:textId="673D915E"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_Toc216291429 \h </w:instrText>
      </w:r>
      <w:r>
        <w:rPr>
          <w:noProof/>
        </w:rPr>
      </w:r>
      <w:r>
        <w:rPr>
          <w:noProof/>
        </w:rPr>
        <w:fldChar w:fldCharType="separate"/>
      </w:r>
      <w:r>
        <w:rPr>
          <w:noProof/>
        </w:rPr>
        <w:t>39</w:t>
      </w:r>
      <w:r>
        <w:rPr>
          <w:noProof/>
        </w:rPr>
        <w:fldChar w:fldCharType="end"/>
      </w:r>
    </w:p>
    <w:p w14:paraId="7918DE63" w14:textId="29434045" w:rsidR="009D2535" w:rsidRDefault="009D2535">
      <w:pPr>
        <w:pStyle w:val="TOC5"/>
        <w:rPr>
          <w:rFonts w:asciiTheme="minorHAnsi" w:eastAsiaTheme="minorEastAsia" w:hAnsiTheme="minorHAnsi" w:cstheme="minorBidi"/>
          <w:noProof/>
          <w:kern w:val="2"/>
          <w:sz w:val="24"/>
          <w:szCs w:val="24"/>
          <w:lang w:eastAsia="en-GB"/>
          <w14:ligatures w14:val="standardContextual"/>
        </w:rPr>
      </w:pPr>
      <w:r>
        <w:rPr>
          <w:noProof/>
        </w:rPr>
        <w:t>5.3.3.4.2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fldLock="1"/>
      </w:r>
      <w:r>
        <w:rPr>
          <w:noProof/>
        </w:rPr>
        <w:instrText xml:space="preserve"> PAGEREF _Toc216291430 \h </w:instrText>
      </w:r>
      <w:r>
        <w:rPr>
          <w:noProof/>
        </w:rPr>
      </w:r>
      <w:r>
        <w:rPr>
          <w:noProof/>
        </w:rPr>
        <w:fldChar w:fldCharType="separate"/>
      </w:r>
      <w:r>
        <w:rPr>
          <w:noProof/>
        </w:rPr>
        <w:t>40</w:t>
      </w:r>
      <w:r>
        <w:rPr>
          <w:noProof/>
        </w:rPr>
        <w:fldChar w:fldCharType="end"/>
      </w:r>
    </w:p>
    <w:p w14:paraId="4A187280" w14:textId="2BF2322F"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_Toc216291431 \h </w:instrText>
      </w:r>
      <w:r>
        <w:rPr>
          <w:noProof/>
        </w:rPr>
      </w:r>
      <w:r>
        <w:rPr>
          <w:noProof/>
        </w:rPr>
        <w:fldChar w:fldCharType="separate"/>
      </w:r>
      <w:r>
        <w:rPr>
          <w:noProof/>
        </w:rPr>
        <w:t>41</w:t>
      </w:r>
      <w:r>
        <w:rPr>
          <w:noProof/>
        </w:rPr>
        <w:fldChar w:fldCharType="end"/>
      </w:r>
    </w:p>
    <w:p w14:paraId="26ED8021" w14:textId="01C28ACA"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_Toc216291432 \h </w:instrText>
      </w:r>
      <w:r>
        <w:rPr>
          <w:noProof/>
        </w:rPr>
      </w:r>
      <w:r>
        <w:rPr>
          <w:noProof/>
        </w:rPr>
        <w:fldChar w:fldCharType="separate"/>
      </w:r>
      <w:r>
        <w:rPr>
          <w:noProof/>
        </w:rPr>
        <w:t>41</w:t>
      </w:r>
      <w:r>
        <w:rPr>
          <w:noProof/>
        </w:rPr>
        <w:fldChar w:fldCharType="end"/>
      </w:r>
    </w:p>
    <w:p w14:paraId="00592D7C" w14:textId="526279C9"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_Toc216291433 \h </w:instrText>
      </w:r>
      <w:r>
        <w:rPr>
          <w:noProof/>
        </w:rPr>
      </w:r>
      <w:r>
        <w:rPr>
          <w:noProof/>
        </w:rPr>
        <w:fldChar w:fldCharType="separate"/>
      </w:r>
      <w:r>
        <w:rPr>
          <w:noProof/>
        </w:rPr>
        <w:t>41</w:t>
      </w:r>
      <w:r>
        <w:rPr>
          <w:noProof/>
        </w:rPr>
        <w:fldChar w:fldCharType="end"/>
      </w:r>
    </w:p>
    <w:p w14:paraId="7832AA10" w14:textId="04BB7D09"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Policy Update Notification</w:t>
      </w:r>
      <w:r>
        <w:rPr>
          <w:noProof/>
        </w:rPr>
        <w:tab/>
      </w:r>
      <w:r>
        <w:rPr>
          <w:noProof/>
        </w:rPr>
        <w:fldChar w:fldCharType="begin" w:fldLock="1"/>
      </w:r>
      <w:r>
        <w:rPr>
          <w:noProof/>
        </w:rPr>
        <w:instrText xml:space="preserve"> PAGEREF _Toc216291434 \h </w:instrText>
      </w:r>
      <w:r>
        <w:rPr>
          <w:noProof/>
        </w:rPr>
      </w:r>
      <w:r>
        <w:rPr>
          <w:noProof/>
        </w:rPr>
        <w:fldChar w:fldCharType="separate"/>
      </w:r>
      <w:r>
        <w:rPr>
          <w:noProof/>
        </w:rPr>
        <w:t>41</w:t>
      </w:r>
      <w:r>
        <w:rPr>
          <w:noProof/>
        </w:rPr>
        <w:fldChar w:fldCharType="end"/>
      </w:r>
    </w:p>
    <w:p w14:paraId="4AB3149C" w14:textId="6CA9399D"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_Toc216291435 \h </w:instrText>
      </w:r>
      <w:r>
        <w:rPr>
          <w:noProof/>
        </w:rPr>
      </w:r>
      <w:r>
        <w:rPr>
          <w:noProof/>
        </w:rPr>
        <w:fldChar w:fldCharType="separate"/>
      </w:r>
      <w:r>
        <w:rPr>
          <w:noProof/>
        </w:rPr>
        <w:t>41</w:t>
      </w:r>
      <w:r>
        <w:rPr>
          <w:noProof/>
        </w:rPr>
        <w:fldChar w:fldCharType="end"/>
      </w:r>
    </w:p>
    <w:p w14:paraId="532A8301" w14:textId="2888F6CE"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_Toc216291436 \h </w:instrText>
      </w:r>
      <w:r>
        <w:rPr>
          <w:noProof/>
        </w:rPr>
      </w:r>
      <w:r>
        <w:rPr>
          <w:noProof/>
        </w:rPr>
        <w:fldChar w:fldCharType="separate"/>
      </w:r>
      <w:r>
        <w:rPr>
          <w:noProof/>
        </w:rPr>
        <w:t>41</w:t>
      </w:r>
      <w:r>
        <w:rPr>
          <w:noProof/>
        </w:rPr>
        <w:fldChar w:fldCharType="end"/>
      </w:r>
    </w:p>
    <w:p w14:paraId="20F0B181" w14:textId="707773ED"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_Toc216291437 \h </w:instrText>
      </w:r>
      <w:r>
        <w:rPr>
          <w:noProof/>
        </w:rPr>
      </w:r>
      <w:r>
        <w:rPr>
          <w:noProof/>
        </w:rPr>
        <w:fldChar w:fldCharType="separate"/>
      </w:r>
      <w:r>
        <w:rPr>
          <w:noProof/>
        </w:rPr>
        <w:t>42</w:t>
      </w:r>
      <w:r>
        <w:rPr>
          <w:noProof/>
        </w:rPr>
        <w:fldChar w:fldCharType="end"/>
      </w:r>
    </w:p>
    <w:p w14:paraId="4CD66A2B" w14:textId="76BC2046"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_Toc216291438 \h </w:instrText>
      </w:r>
      <w:r>
        <w:rPr>
          <w:noProof/>
        </w:rPr>
      </w:r>
      <w:r>
        <w:rPr>
          <w:noProof/>
        </w:rPr>
        <w:fldChar w:fldCharType="separate"/>
      </w:r>
      <w:r>
        <w:rPr>
          <w:noProof/>
        </w:rPr>
        <w:t>42</w:t>
      </w:r>
      <w:r>
        <w:rPr>
          <w:noProof/>
        </w:rPr>
        <w:fldChar w:fldCharType="end"/>
      </w:r>
    </w:p>
    <w:p w14:paraId="58B3D853" w14:textId="6DFDB13F"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_Toc216291439 \h </w:instrText>
      </w:r>
      <w:r>
        <w:rPr>
          <w:noProof/>
        </w:rPr>
      </w:r>
      <w:r>
        <w:rPr>
          <w:noProof/>
        </w:rPr>
        <w:fldChar w:fldCharType="separate"/>
      </w:r>
      <w:r>
        <w:rPr>
          <w:noProof/>
        </w:rPr>
        <w:t>43</w:t>
      </w:r>
      <w:r>
        <w:rPr>
          <w:noProof/>
        </w:rPr>
        <w:fldChar w:fldCharType="end"/>
      </w:r>
    </w:p>
    <w:p w14:paraId="067EC6CA" w14:textId="7C2DFD72"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_Toc216291440 \h </w:instrText>
      </w:r>
      <w:r>
        <w:rPr>
          <w:noProof/>
        </w:rPr>
      </w:r>
      <w:r>
        <w:rPr>
          <w:noProof/>
        </w:rPr>
        <w:fldChar w:fldCharType="separate"/>
      </w:r>
      <w:r>
        <w:rPr>
          <w:noProof/>
        </w:rPr>
        <w:t>44</w:t>
      </w:r>
      <w:r>
        <w:rPr>
          <w:noProof/>
        </w:rPr>
        <w:fldChar w:fldCharType="end"/>
      </w:r>
    </w:p>
    <w:p w14:paraId="489CF6AB" w14:textId="1F630FC5"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_Toc216291441 \h </w:instrText>
      </w:r>
      <w:r>
        <w:rPr>
          <w:noProof/>
        </w:rPr>
      </w:r>
      <w:r>
        <w:rPr>
          <w:noProof/>
        </w:rPr>
        <w:fldChar w:fldCharType="separate"/>
      </w:r>
      <w:r>
        <w:rPr>
          <w:noProof/>
        </w:rPr>
        <w:t>44</w:t>
      </w:r>
      <w:r>
        <w:rPr>
          <w:noProof/>
        </w:rPr>
        <w:fldChar w:fldCharType="end"/>
      </w:r>
    </w:p>
    <w:p w14:paraId="48AFDC4E" w14:textId="39B165C2"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_Toc216291442 \h </w:instrText>
      </w:r>
      <w:r>
        <w:rPr>
          <w:noProof/>
        </w:rPr>
      </w:r>
      <w:r>
        <w:rPr>
          <w:noProof/>
        </w:rPr>
        <w:fldChar w:fldCharType="separate"/>
      </w:r>
      <w:r>
        <w:rPr>
          <w:noProof/>
        </w:rPr>
        <w:t>47</w:t>
      </w:r>
      <w:r>
        <w:rPr>
          <w:noProof/>
        </w:rPr>
        <w:fldChar w:fldCharType="end"/>
      </w:r>
    </w:p>
    <w:p w14:paraId="1DA3828A" w14:textId="505D67CC"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_Toc216291443 \h </w:instrText>
      </w:r>
      <w:r>
        <w:rPr>
          <w:noProof/>
        </w:rPr>
      </w:r>
      <w:r>
        <w:rPr>
          <w:noProof/>
        </w:rPr>
        <w:fldChar w:fldCharType="separate"/>
      </w:r>
      <w:r>
        <w:rPr>
          <w:noProof/>
        </w:rPr>
        <w:t>47</w:t>
      </w:r>
      <w:r>
        <w:rPr>
          <w:noProof/>
        </w:rPr>
        <w:fldChar w:fldCharType="end"/>
      </w:r>
    </w:p>
    <w:p w14:paraId="24D3B8AF" w14:textId="537C16F9"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PolicyAssociation</w:t>
      </w:r>
      <w:r>
        <w:rPr>
          <w:noProof/>
        </w:rPr>
        <w:tab/>
      </w:r>
      <w:r>
        <w:rPr>
          <w:noProof/>
        </w:rPr>
        <w:fldChar w:fldCharType="begin" w:fldLock="1"/>
      </w:r>
      <w:r>
        <w:rPr>
          <w:noProof/>
        </w:rPr>
        <w:instrText xml:space="preserve"> PAGEREF _Toc216291444 \h </w:instrText>
      </w:r>
      <w:r>
        <w:rPr>
          <w:noProof/>
        </w:rPr>
      </w:r>
      <w:r>
        <w:rPr>
          <w:noProof/>
        </w:rPr>
        <w:fldChar w:fldCharType="separate"/>
      </w:r>
      <w:r>
        <w:rPr>
          <w:noProof/>
        </w:rPr>
        <w:t>48</w:t>
      </w:r>
      <w:r>
        <w:rPr>
          <w:noProof/>
        </w:rPr>
        <w:fldChar w:fldCharType="end"/>
      </w:r>
    </w:p>
    <w:p w14:paraId="6960CF2A" w14:textId="04327B04"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PolicyAssociationRequest</w:t>
      </w:r>
      <w:r>
        <w:rPr>
          <w:noProof/>
        </w:rPr>
        <w:tab/>
      </w:r>
      <w:r>
        <w:rPr>
          <w:noProof/>
        </w:rPr>
        <w:fldChar w:fldCharType="begin" w:fldLock="1"/>
      </w:r>
      <w:r>
        <w:rPr>
          <w:noProof/>
        </w:rPr>
        <w:instrText xml:space="preserve"> PAGEREF _Toc216291445 \h </w:instrText>
      </w:r>
      <w:r>
        <w:rPr>
          <w:noProof/>
        </w:rPr>
      </w:r>
      <w:r>
        <w:rPr>
          <w:noProof/>
        </w:rPr>
        <w:fldChar w:fldCharType="separate"/>
      </w:r>
      <w:r>
        <w:rPr>
          <w:noProof/>
        </w:rPr>
        <w:t>51</w:t>
      </w:r>
      <w:r>
        <w:rPr>
          <w:noProof/>
        </w:rPr>
        <w:fldChar w:fldCharType="end"/>
      </w:r>
    </w:p>
    <w:p w14:paraId="41F863F0" w14:textId="3AFE6AD1"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PolicyAssociationUpdateRequest</w:t>
      </w:r>
      <w:r>
        <w:rPr>
          <w:noProof/>
        </w:rPr>
        <w:tab/>
      </w:r>
      <w:r>
        <w:rPr>
          <w:noProof/>
        </w:rPr>
        <w:fldChar w:fldCharType="begin" w:fldLock="1"/>
      </w:r>
      <w:r>
        <w:rPr>
          <w:noProof/>
        </w:rPr>
        <w:instrText xml:space="preserve"> PAGEREF _Toc216291446 \h </w:instrText>
      </w:r>
      <w:r>
        <w:rPr>
          <w:noProof/>
        </w:rPr>
      </w:r>
      <w:r>
        <w:rPr>
          <w:noProof/>
        </w:rPr>
        <w:fldChar w:fldCharType="separate"/>
      </w:r>
      <w:r>
        <w:rPr>
          <w:noProof/>
        </w:rPr>
        <w:t>55</w:t>
      </w:r>
      <w:r>
        <w:rPr>
          <w:noProof/>
        </w:rPr>
        <w:fldChar w:fldCharType="end"/>
      </w:r>
    </w:p>
    <w:p w14:paraId="711EB451" w14:textId="465E5592"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PolicyUpdate</w:t>
      </w:r>
      <w:r>
        <w:rPr>
          <w:noProof/>
        </w:rPr>
        <w:tab/>
      </w:r>
      <w:r>
        <w:rPr>
          <w:noProof/>
        </w:rPr>
        <w:fldChar w:fldCharType="begin" w:fldLock="1"/>
      </w:r>
      <w:r>
        <w:rPr>
          <w:noProof/>
        </w:rPr>
        <w:instrText xml:space="preserve"> PAGEREF _Toc216291447 \h </w:instrText>
      </w:r>
      <w:r>
        <w:rPr>
          <w:noProof/>
        </w:rPr>
      </w:r>
      <w:r>
        <w:rPr>
          <w:noProof/>
        </w:rPr>
        <w:fldChar w:fldCharType="separate"/>
      </w:r>
      <w:r>
        <w:rPr>
          <w:noProof/>
        </w:rPr>
        <w:t>59</w:t>
      </w:r>
      <w:r>
        <w:rPr>
          <w:noProof/>
        </w:rPr>
        <w:fldChar w:fldCharType="end"/>
      </w:r>
    </w:p>
    <w:p w14:paraId="41F8883A" w14:textId="6EEEF043"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TerminationNotification</w:t>
      </w:r>
      <w:r>
        <w:rPr>
          <w:noProof/>
        </w:rPr>
        <w:tab/>
      </w:r>
      <w:r>
        <w:rPr>
          <w:noProof/>
        </w:rPr>
        <w:fldChar w:fldCharType="begin" w:fldLock="1"/>
      </w:r>
      <w:r>
        <w:rPr>
          <w:noProof/>
        </w:rPr>
        <w:instrText xml:space="preserve"> PAGEREF _Toc216291448 \h </w:instrText>
      </w:r>
      <w:r>
        <w:rPr>
          <w:noProof/>
        </w:rPr>
      </w:r>
      <w:r>
        <w:rPr>
          <w:noProof/>
        </w:rPr>
        <w:fldChar w:fldCharType="separate"/>
      </w:r>
      <w:r>
        <w:rPr>
          <w:noProof/>
        </w:rPr>
        <w:t>62</w:t>
      </w:r>
      <w:r>
        <w:rPr>
          <w:noProof/>
        </w:rPr>
        <w:fldChar w:fldCharType="end"/>
      </w:r>
    </w:p>
    <w:p w14:paraId="768EFC33" w14:textId="6A4BCBC4"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SmfSelectionData</w:t>
      </w:r>
      <w:r>
        <w:rPr>
          <w:noProof/>
        </w:rPr>
        <w:tab/>
      </w:r>
      <w:r>
        <w:rPr>
          <w:noProof/>
        </w:rPr>
        <w:fldChar w:fldCharType="begin" w:fldLock="1"/>
      </w:r>
      <w:r>
        <w:rPr>
          <w:noProof/>
        </w:rPr>
        <w:instrText xml:space="preserve"> PAGEREF _Toc216291449 \h </w:instrText>
      </w:r>
      <w:r>
        <w:rPr>
          <w:noProof/>
        </w:rPr>
      </w:r>
      <w:r>
        <w:rPr>
          <w:noProof/>
        </w:rPr>
        <w:fldChar w:fldCharType="separate"/>
      </w:r>
      <w:r>
        <w:rPr>
          <w:noProof/>
        </w:rPr>
        <w:t>62</w:t>
      </w:r>
      <w:r>
        <w:rPr>
          <w:noProof/>
        </w:rPr>
        <w:fldChar w:fldCharType="end"/>
      </w:r>
    </w:p>
    <w:p w14:paraId="666E1647" w14:textId="221EF76A"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CandidateForReplacement</w:t>
      </w:r>
      <w:r>
        <w:rPr>
          <w:noProof/>
        </w:rPr>
        <w:tab/>
      </w:r>
      <w:r>
        <w:rPr>
          <w:noProof/>
        </w:rPr>
        <w:fldChar w:fldCharType="begin" w:fldLock="1"/>
      </w:r>
      <w:r>
        <w:rPr>
          <w:noProof/>
        </w:rPr>
        <w:instrText xml:space="preserve"> PAGEREF _Toc216291450 \h </w:instrText>
      </w:r>
      <w:r>
        <w:rPr>
          <w:noProof/>
        </w:rPr>
      </w:r>
      <w:r>
        <w:rPr>
          <w:noProof/>
        </w:rPr>
        <w:fldChar w:fldCharType="separate"/>
      </w:r>
      <w:r>
        <w:rPr>
          <w:noProof/>
        </w:rPr>
        <w:t>63</w:t>
      </w:r>
      <w:r>
        <w:rPr>
          <w:noProof/>
        </w:rPr>
        <w:fldChar w:fldCharType="end"/>
      </w:r>
    </w:p>
    <w:p w14:paraId="28599569" w14:textId="23DED3E4"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AmRequestedValueRep</w:t>
      </w:r>
      <w:r>
        <w:rPr>
          <w:noProof/>
        </w:rPr>
        <w:tab/>
      </w:r>
      <w:r>
        <w:rPr>
          <w:noProof/>
        </w:rPr>
        <w:fldChar w:fldCharType="begin" w:fldLock="1"/>
      </w:r>
      <w:r>
        <w:rPr>
          <w:noProof/>
        </w:rPr>
        <w:instrText xml:space="preserve"> PAGEREF _Toc216291451 \h </w:instrText>
      </w:r>
      <w:r>
        <w:rPr>
          <w:noProof/>
        </w:rPr>
      </w:r>
      <w:r>
        <w:rPr>
          <w:noProof/>
        </w:rPr>
        <w:fldChar w:fldCharType="separate"/>
      </w:r>
      <w:r>
        <w:rPr>
          <w:noProof/>
        </w:rPr>
        <w:t>64</w:t>
      </w:r>
      <w:r>
        <w:rPr>
          <w:noProof/>
        </w:rPr>
        <w:fldChar w:fldCharType="end"/>
      </w:r>
    </w:p>
    <w:p w14:paraId="0FC59B0A" w14:textId="0C37ABB2"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_Toc216291452 \h </w:instrText>
      </w:r>
      <w:r>
        <w:rPr>
          <w:noProof/>
        </w:rPr>
      </w:r>
      <w:r>
        <w:rPr>
          <w:noProof/>
        </w:rPr>
        <w:fldChar w:fldCharType="separate"/>
      </w:r>
      <w:r>
        <w:rPr>
          <w:noProof/>
        </w:rPr>
        <w:t>66</w:t>
      </w:r>
      <w:r>
        <w:rPr>
          <w:noProof/>
        </w:rPr>
        <w:fldChar w:fldCharType="end"/>
      </w:r>
    </w:p>
    <w:p w14:paraId="2AD98375" w14:textId="187D03C4"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UeSliceMbr</w:t>
      </w:r>
      <w:r>
        <w:rPr>
          <w:noProof/>
        </w:rPr>
        <w:tab/>
      </w:r>
      <w:r>
        <w:rPr>
          <w:noProof/>
        </w:rPr>
        <w:fldChar w:fldCharType="begin" w:fldLock="1"/>
      </w:r>
      <w:r>
        <w:rPr>
          <w:noProof/>
        </w:rPr>
        <w:instrText xml:space="preserve"> PAGEREF _Toc216291453 \h </w:instrText>
      </w:r>
      <w:r>
        <w:rPr>
          <w:noProof/>
        </w:rPr>
      </w:r>
      <w:r>
        <w:rPr>
          <w:noProof/>
        </w:rPr>
        <w:fldChar w:fldCharType="separate"/>
      </w:r>
      <w:r>
        <w:rPr>
          <w:noProof/>
        </w:rPr>
        <w:t>66</w:t>
      </w:r>
      <w:r>
        <w:rPr>
          <w:noProof/>
        </w:rPr>
        <w:fldChar w:fldCharType="end"/>
      </w:r>
    </w:p>
    <w:p w14:paraId="7594FB83" w14:textId="7EA719C5"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SliceUsgCtrlInfo</w:t>
      </w:r>
      <w:r>
        <w:rPr>
          <w:noProof/>
        </w:rPr>
        <w:tab/>
      </w:r>
      <w:r>
        <w:rPr>
          <w:noProof/>
        </w:rPr>
        <w:fldChar w:fldCharType="begin" w:fldLock="1"/>
      </w:r>
      <w:r>
        <w:rPr>
          <w:noProof/>
        </w:rPr>
        <w:instrText xml:space="preserve"> PAGEREF _Toc216291454 \h </w:instrText>
      </w:r>
      <w:r>
        <w:rPr>
          <w:noProof/>
        </w:rPr>
      </w:r>
      <w:r>
        <w:rPr>
          <w:noProof/>
        </w:rPr>
        <w:fldChar w:fldCharType="separate"/>
      </w:r>
      <w:r>
        <w:rPr>
          <w:noProof/>
        </w:rPr>
        <w:t>67</w:t>
      </w:r>
      <w:r>
        <w:rPr>
          <w:noProof/>
        </w:rPr>
        <w:fldChar w:fldCharType="end"/>
      </w:r>
    </w:p>
    <w:p w14:paraId="6F81D2E3" w14:textId="3F2A8781"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SnssaiPartRejected</w:t>
      </w:r>
      <w:r>
        <w:rPr>
          <w:noProof/>
        </w:rPr>
        <w:tab/>
      </w:r>
      <w:r>
        <w:rPr>
          <w:noProof/>
        </w:rPr>
        <w:fldChar w:fldCharType="begin" w:fldLock="1"/>
      </w:r>
      <w:r>
        <w:rPr>
          <w:noProof/>
        </w:rPr>
        <w:instrText xml:space="preserve"> PAGEREF _Toc216291455 \h </w:instrText>
      </w:r>
      <w:r>
        <w:rPr>
          <w:noProof/>
        </w:rPr>
      </w:r>
      <w:r>
        <w:rPr>
          <w:noProof/>
        </w:rPr>
        <w:fldChar w:fldCharType="separate"/>
      </w:r>
      <w:r>
        <w:rPr>
          <w:noProof/>
        </w:rPr>
        <w:t>67</w:t>
      </w:r>
      <w:r>
        <w:rPr>
          <w:noProof/>
        </w:rPr>
        <w:fldChar w:fldCharType="end"/>
      </w:r>
    </w:p>
    <w:p w14:paraId="628449DF" w14:textId="71D2D60C"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_Toc216291456 \h </w:instrText>
      </w:r>
      <w:r>
        <w:rPr>
          <w:noProof/>
        </w:rPr>
      </w:r>
      <w:r>
        <w:rPr>
          <w:noProof/>
        </w:rPr>
        <w:fldChar w:fldCharType="separate"/>
      </w:r>
      <w:r>
        <w:rPr>
          <w:noProof/>
        </w:rPr>
        <w:t>67</w:t>
      </w:r>
      <w:r>
        <w:rPr>
          <w:noProof/>
        </w:rPr>
        <w:fldChar w:fldCharType="end"/>
      </w:r>
    </w:p>
    <w:p w14:paraId="0812D026" w14:textId="4E02B9B8"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_Toc216291457 \h </w:instrText>
      </w:r>
      <w:r>
        <w:rPr>
          <w:noProof/>
        </w:rPr>
      </w:r>
      <w:r>
        <w:rPr>
          <w:noProof/>
        </w:rPr>
        <w:fldChar w:fldCharType="separate"/>
      </w:r>
      <w:r>
        <w:rPr>
          <w:noProof/>
        </w:rPr>
        <w:t>67</w:t>
      </w:r>
      <w:r>
        <w:rPr>
          <w:noProof/>
        </w:rPr>
        <w:fldChar w:fldCharType="end"/>
      </w:r>
    </w:p>
    <w:p w14:paraId="54C7F701" w14:textId="45008C71"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_Toc216291458 \h </w:instrText>
      </w:r>
      <w:r>
        <w:rPr>
          <w:noProof/>
        </w:rPr>
      </w:r>
      <w:r>
        <w:rPr>
          <w:noProof/>
        </w:rPr>
        <w:fldChar w:fldCharType="separate"/>
      </w:r>
      <w:r>
        <w:rPr>
          <w:noProof/>
        </w:rPr>
        <w:t>67</w:t>
      </w:r>
      <w:r>
        <w:rPr>
          <w:noProof/>
        </w:rPr>
        <w:fldChar w:fldCharType="end"/>
      </w:r>
    </w:p>
    <w:p w14:paraId="165BB9DB" w14:textId="68DC779C"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RequestTrigger</w:t>
      </w:r>
      <w:r>
        <w:rPr>
          <w:noProof/>
        </w:rPr>
        <w:tab/>
      </w:r>
      <w:r>
        <w:rPr>
          <w:noProof/>
        </w:rPr>
        <w:fldChar w:fldCharType="begin" w:fldLock="1"/>
      </w:r>
      <w:r>
        <w:rPr>
          <w:noProof/>
        </w:rPr>
        <w:instrText xml:space="preserve"> PAGEREF _Toc216291459 \h </w:instrText>
      </w:r>
      <w:r>
        <w:rPr>
          <w:noProof/>
        </w:rPr>
      </w:r>
      <w:r>
        <w:rPr>
          <w:noProof/>
        </w:rPr>
        <w:fldChar w:fldCharType="separate"/>
      </w:r>
      <w:r>
        <w:rPr>
          <w:noProof/>
        </w:rPr>
        <w:t>67</w:t>
      </w:r>
      <w:r>
        <w:rPr>
          <w:noProof/>
        </w:rPr>
        <w:fldChar w:fldCharType="end"/>
      </w:r>
    </w:p>
    <w:p w14:paraId="57F5CDE4" w14:textId="3F0158E7"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PolicyAssociationReleaseCause</w:t>
      </w:r>
      <w:r>
        <w:rPr>
          <w:noProof/>
        </w:rPr>
        <w:tab/>
      </w:r>
      <w:r>
        <w:rPr>
          <w:noProof/>
        </w:rPr>
        <w:fldChar w:fldCharType="begin" w:fldLock="1"/>
      </w:r>
      <w:r>
        <w:rPr>
          <w:noProof/>
        </w:rPr>
        <w:instrText xml:space="preserve"> PAGEREF _Toc216291460 \h </w:instrText>
      </w:r>
      <w:r>
        <w:rPr>
          <w:noProof/>
        </w:rPr>
      </w:r>
      <w:r>
        <w:rPr>
          <w:noProof/>
        </w:rPr>
        <w:fldChar w:fldCharType="separate"/>
      </w:r>
      <w:r>
        <w:rPr>
          <w:noProof/>
        </w:rPr>
        <w:t>70</w:t>
      </w:r>
      <w:r>
        <w:rPr>
          <w:noProof/>
        </w:rPr>
        <w:fldChar w:fldCharType="end"/>
      </w:r>
    </w:p>
    <w:p w14:paraId="0BE87AAC" w14:textId="23468C1A"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_Toc216291461 \h </w:instrText>
      </w:r>
      <w:r>
        <w:rPr>
          <w:noProof/>
        </w:rPr>
      </w:r>
      <w:r>
        <w:rPr>
          <w:noProof/>
        </w:rPr>
        <w:fldChar w:fldCharType="separate"/>
      </w:r>
      <w:r>
        <w:rPr>
          <w:noProof/>
        </w:rPr>
        <w:t>70</w:t>
      </w:r>
      <w:r>
        <w:rPr>
          <w:noProof/>
        </w:rPr>
        <w:fldChar w:fldCharType="end"/>
      </w:r>
    </w:p>
    <w:p w14:paraId="70B6DFF7" w14:textId="24C6398B"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_Toc216291462 \h </w:instrText>
      </w:r>
      <w:r>
        <w:rPr>
          <w:noProof/>
        </w:rPr>
      </w:r>
      <w:r>
        <w:rPr>
          <w:noProof/>
        </w:rPr>
        <w:fldChar w:fldCharType="separate"/>
      </w:r>
      <w:r>
        <w:rPr>
          <w:noProof/>
        </w:rPr>
        <w:t>70</w:t>
      </w:r>
      <w:r>
        <w:rPr>
          <w:noProof/>
        </w:rPr>
        <w:fldChar w:fldCharType="end"/>
      </w:r>
    </w:p>
    <w:p w14:paraId="32BAEB83" w14:textId="32078CC4"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_Toc216291463 \h </w:instrText>
      </w:r>
      <w:r>
        <w:rPr>
          <w:noProof/>
        </w:rPr>
      </w:r>
      <w:r>
        <w:rPr>
          <w:noProof/>
        </w:rPr>
        <w:fldChar w:fldCharType="separate"/>
      </w:r>
      <w:r>
        <w:rPr>
          <w:noProof/>
        </w:rPr>
        <w:t>70</w:t>
      </w:r>
      <w:r>
        <w:rPr>
          <w:noProof/>
        </w:rPr>
        <w:fldChar w:fldCharType="end"/>
      </w:r>
    </w:p>
    <w:p w14:paraId="47E9BFE7" w14:textId="07F6C8C8"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_Toc216291464 \h </w:instrText>
      </w:r>
      <w:r>
        <w:rPr>
          <w:noProof/>
        </w:rPr>
      </w:r>
      <w:r>
        <w:rPr>
          <w:noProof/>
        </w:rPr>
        <w:fldChar w:fldCharType="separate"/>
      </w:r>
      <w:r>
        <w:rPr>
          <w:noProof/>
        </w:rPr>
        <w:t>70</w:t>
      </w:r>
      <w:r>
        <w:rPr>
          <w:noProof/>
        </w:rPr>
        <w:fldChar w:fldCharType="end"/>
      </w:r>
    </w:p>
    <w:p w14:paraId="6D73ED69" w14:textId="793AB162"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_Toc216291465 \h </w:instrText>
      </w:r>
      <w:r>
        <w:rPr>
          <w:noProof/>
        </w:rPr>
      </w:r>
      <w:r>
        <w:rPr>
          <w:noProof/>
        </w:rPr>
        <w:fldChar w:fldCharType="separate"/>
      </w:r>
      <w:r>
        <w:rPr>
          <w:noProof/>
        </w:rPr>
        <w:t>71</w:t>
      </w:r>
      <w:r>
        <w:rPr>
          <w:noProof/>
        </w:rPr>
        <w:fldChar w:fldCharType="end"/>
      </w:r>
    </w:p>
    <w:p w14:paraId="1367D5F3" w14:textId="21B44B12"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_Toc216291466 \h </w:instrText>
      </w:r>
      <w:r>
        <w:rPr>
          <w:noProof/>
        </w:rPr>
      </w:r>
      <w:r>
        <w:rPr>
          <w:noProof/>
        </w:rPr>
        <w:fldChar w:fldCharType="separate"/>
      </w:r>
      <w:r>
        <w:rPr>
          <w:noProof/>
        </w:rPr>
        <w:t>74</w:t>
      </w:r>
      <w:r>
        <w:rPr>
          <w:noProof/>
        </w:rPr>
        <w:fldChar w:fldCharType="end"/>
      </w:r>
    </w:p>
    <w:p w14:paraId="1187880C" w14:textId="2DE14710" w:rsidR="009D2535" w:rsidRDefault="009D253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_Toc216291467 \h </w:instrText>
      </w:r>
      <w:r>
        <w:rPr>
          <w:noProof/>
        </w:rPr>
      </w:r>
      <w:r>
        <w:rPr>
          <w:noProof/>
        </w:rPr>
        <w:fldChar w:fldCharType="separate"/>
      </w:r>
      <w:r>
        <w:rPr>
          <w:noProof/>
        </w:rPr>
        <w:t>75</w:t>
      </w:r>
      <w:r>
        <w:rPr>
          <w:noProof/>
        </w:rPr>
        <w:fldChar w:fldCharType="end"/>
      </w:r>
    </w:p>
    <w:p w14:paraId="177AF3C0" w14:textId="6C8BD990" w:rsidR="009D2535" w:rsidRDefault="009D253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_Toc216291468 \h </w:instrText>
      </w:r>
      <w:r>
        <w:rPr>
          <w:noProof/>
        </w:rPr>
      </w:r>
      <w:r>
        <w:rPr>
          <w:noProof/>
        </w:rPr>
        <w:fldChar w:fldCharType="separate"/>
      </w:r>
      <w:r>
        <w:rPr>
          <w:noProof/>
        </w:rPr>
        <w:t>75</w:t>
      </w:r>
      <w:r>
        <w:rPr>
          <w:noProof/>
        </w:rPr>
        <w:fldChar w:fldCharType="end"/>
      </w:r>
    </w:p>
    <w:p w14:paraId="62E5D9D9" w14:textId="73F09538" w:rsidR="009D2535" w:rsidRDefault="009D253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fldLock="1"/>
      </w:r>
      <w:r>
        <w:rPr>
          <w:noProof/>
        </w:rPr>
        <w:instrText xml:space="preserve"> PAGEREF _Toc216291469 \h </w:instrText>
      </w:r>
      <w:r>
        <w:rPr>
          <w:noProof/>
        </w:rPr>
      </w:r>
      <w:r>
        <w:rPr>
          <w:noProof/>
        </w:rPr>
        <w:fldChar w:fldCharType="separate"/>
      </w:r>
      <w:r>
        <w:rPr>
          <w:noProof/>
        </w:rPr>
        <w:t>75</w:t>
      </w:r>
      <w:r>
        <w:rPr>
          <w:noProof/>
        </w:rPr>
        <w:fldChar w:fldCharType="end"/>
      </w:r>
    </w:p>
    <w:p w14:paraId="26E35684" w14:textId="02FC5E5A" w:rsidR="009D2535" w:rsidRDefault="009D253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Wireless and wireline convergence access support</w:t>
      </w:r>
      <w:r>
        <w:rPr>
          <w:noProof/>
        </w:rPr>
        <w:tab/>
      </w:r>
      <w:r>
        <w:rPr>
          <w:noProof/>
        </w:rPr>
        <w:fldChar w:fldCharType="begin" w:fldLock="1"/>
      </w:r>
      <w:r>
        <w:rPr>
          <w:noProof/>
        </w:rPr>
        <w:instrText xml:space="preserve"> PAGEREF _Toc216291470 \h </w:instrText>
      </w:r>
      <w:r>
        <w:rPr>
          <w:noProof/>
        </w:rPr>
      </w:r>
      <w:r>
        <w:rPr>
          <w:noProof/>
        </w:rPr>
        <w:fldChar w:fldCharType="separate"/>
      </w:r>
      <w:r>
        <w:rPr>
          <w:noProof/>
        </w:rPr>
        <w:t>89</w:t>
      </w:r>
      <w:r>
        <w:rPr>
          <w:noProof/>
        </w:rPr>
        <w:fldChar w:fldCharType="end"/>
      </w:r>
    </w:p>
    <w:p w14:paraId="7A7AC304" w14:textId="27C5EF10" w:rsidR="009D2535" w:rsidRDefault="009D253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_Toc216291471 \h </w:instrText>
      </w:r>
      <w:r>
        <w:rPr>
          <w:noProof/>
        </w:rPr>
      </w:r>
      <w:r>
        <w:rPr>
          <w:noProof/>
        </w:rPr>
        <w:fldChar w:fldCharType="separate"/>
      </w:r>
      <w:r>
        <w:rPr>
          <w:noProof/>
        </w:rPr>
        <w:t>89</w:t>
      </w:r>
      <w:r>
        <w:rPr>
          <w:noProof/>
        </w:rPr>
        <w:fldChar w:fldCharType="end"/>
      </w:r>
    </w:p>
    <w:p w14:paraId="52987214" w14:textId="5DDD19BF" w:rsidR="009D2535" w:rsidRDefault="009D253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Npcf_AMPolicyControl Service</w:t>
      </w:r>
      <w:r>
        <w:rPr>
          <w:noProof/>
        </w:rPr>
        <w:tab/>
      </w:r>
      <w:r>
        <w:rPr>
          <w:noProof/>
        </w:rPr>
        <w:fldChar w:fldCharType="begin" w:fldLock="1"/>
      </w:r>
      <w:r>
        <w:rPr>
          <w:noProof/>
        </w:rPr>
        <w:instrText xml:space="preserve"> PAGEREF _Toc216291472 \h </w:instrText>
      </w:r>
      <w:r>
        <w:rPr>
          <w:noProof/>
        </w:rPr>
      </w:r>
      <w:r>
        <w:rPr>
          <w:noProof/>
        </w:rPr>
        <w:fldChar w:fldCharType="separate"/>
      </w:r>
      <w:r>
        <w:rPr>
          <w:noProof/>
        </w:rPr>
        <w:t>89</w:t>
      </w:r>
      <w:r>
        <w:rPr>
          <w:noProof/>
        </w:rPr>
        <w:fldChar w:fldCharType="end"/>
      </w:r>
    </w:p>
    <w:p w14:paraId="3D5D4C65" w14:textId="38A83C08"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_Toc216291473 \h </w:instrText>
      </w:r>
      <w:r>
        <w:rPr>
          <w:noProof/>
        </w:rPr>
      </w:r>
      <w:r>
        <w:rPr>
          <w:noProof/>
        </w:rPr>
        <w:fldChar w:fldCharType="separate"/>
      </w:r>
      <w:r>
        <w:rPr>
          <w:noProof/>
        </w:rPr>
        <w:t>89</w:t>
      </w:r>
      <w:r>
        <w:rPr>
          <w:noProof/>
        </w:rPr>
        <w:fldChar w:fldCharType="end"/>
      </w:r>
    </w:p>
    <w:p w14:paraId="3F48A472" w14:textId="7A3DDFBE"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_Toc216291474 \h </w:instrText>
      </w:r>
      <w:r>
        <w:rPr>
          <w:noProof/>
        </w:rPr>
      </w:r>
      <w:r>
        <w:rPr>
          <w:noProof/>
        </w:rPr>
        <w:fldChar w:fldCharType="separate"/>
      </w:r>
      <w:r>
        <w:rPr>
          <w:noProof/>
        </w:rPr>
        <w:t>89</w:t>
      </w:r>
      <w:r>
        <w:rPr>
          <w:noProof/>
        </w:rPr>
        <w:fldChar w:fldCharType="end"/>
      </w:r>
    </w:p>
    <w:p w14:paraId="60D97683" w14:textId="2BC93E02"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_Toc216291475 \h </w:instrText>
      </w:r>
      <w:r>
        <w:rPr>
          <w:noProof/>
        </w:rPr>
      </w:r>
      <w:r>
        <w:rPr>
          <w:noProof/>
        </w:rPr>
        <w:fldChar w:fldCharType="separate"/>
      </w:r>
      <w:r>
        <w:rPr>
          <w:noProof/>
        </w:rPr>
        <w:t>89</w:t>
      </w:r>
      <w:r>
        <w:rPr>
          <w:noProof/>
        </w:rPr>
        <w:fldChar w:fldCharType="end"/>
      </w:r>
    </w:p>
    <w:p w14:paraId="11A47C46" w14:textId="13C31CFC"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_Toc216291476 \h </w:instrText>
      </w:r>
      <w:r>
        <w:rPr>
          <w:noProof/>
        </w:rPr>
      </w:r>
      <w:r>
        <w:rPr>
          <w:noProof/>
        </w:rPr>
        <w:fldChar w:fldCharType="separate"/>
      </w:r>
      <w:r>
        <w:rPr>
          <w:noProof/>
        </w:rPr>
        <w:t>89</w:t>
      </w:r>
      <w:r>
        <w:rPr>
          <w:noProof/>
        </w:rPr>
        <w:fldChar w:fldCharType="end"/>
      </w:r>
    </w:p>
    <w:p w14:paraId="6E40467E" w14:textId="71FD5FE7"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rPr>
        <w:t>B.2.1.3.1</w:t>
      </w:r>
      <w:r>
        <w:rPr>
          <w:rFonts w:asciiTheme="minorHAnsi" w:eastAsiaTheme="minorEastAsia" w:hAnsiTheme="minorHAnsi" w:cstheme="minorBidi"/>
          <w:noProof/>
          <w:kern w:val="2"/>
          <w:sz w:val="24"/>
          <w:szCs w:val="24"/>
          <w:lang w:eastAsia="en-GB"/>
          <w14:ligatures w14:val="standardContextual"/>
        </w:rPr>
        <w:tab/>
      </w:r>
      <w:r>
        <w:rPr>
          <w:noProof/>
        </w:rPr>
        <w:t>Policy Control Function (PCF)</w:t>
      </w:r>
      <w:r>
        <w:rPr>
          <w:noProof/>
        </w:rPr>
        <w:tab/>
      </w:r>
      <w:r>
        <w:rPr>
          <w:noProof/>
        </w:rPr>
        <w:fldChar w:fldCharType="begin" w:fldLock="1"/>
      </w:r>
      <w:r>
        <w:rPr>
          <w:noProof/>
        </w:rPr>
        <w:instrText xml:space="preserve"> PAGEREF _Toc216291477 \h </w:instrText>
      </w:r>
      <w:r>
        <w:rPr>
          <w:noProof/>
        </w:rPr>
      </w:r>
      <w:r>
        <w:rPr>
          <w:noProof/>
        </w:rPr>
        <w:fldChar w:fldCharType="separate"/>
      </w:r>
      <w:r>
        <w:rPr>
          <w:noProof/>
        </w:rPr>
        <w:t>89</w:t>
      </w:r>
      <w:r>
        <w:rPr>
          <w:noProof/>
        </w:rPr>
        <w:fldChar w:fldCharType="end"/>
      </w:r>
    </w:p>
    <w:p w14:paraId="32DD5167" w14:textId="7CDBD451"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sidRPr="007257CB">
        <w:rPr>
          <w:noProof/>
          <w:lang w:val="en-US"/>
        </w:rPr>
        <w:t>B.2.1.3.2</w:t>
      </w:r>
      <w:r>
        <w:rPr>
          <w:rFonts w:asciiTheme="minorHAnsi" w:eastAsiaTheme="minorEastAsia" w:hAnsiTheme="minorHAnsi" w:cstheme="minorBidi"/>
          <w:noProof/>
          <w:kern w:val="2"/>
          <w:sz w:val="24"/>
          <w:szCs w:val="24"/>
          <w:lang w:eastAsia="en-GB"/>
          <w14:ligatures w14:val="standardContextual"/>
        </w:rPr>
        <w:tab/>
      </w:r>
      <w:r w:rsidRPr="007257CB">
        <w:rPr>
          <w:noProof/>
          <w:lang w:val="en-US"/>
        </w:rPr>
        <w:t>NF Service Consumers</w:t>
      </w:r>
      <w:r>
        <w:rPr>
          <w:noProof/>
        </w:rPr>
        <w:tab/>
      </w:r>
      <w:r>
        <w:rPr>
          <w:noProof/>
        </w:rPr>
        <w:fldChar w:fldCharType="begin" w:fldLock="1"/>
      </w:r>
      <w:r>
        <w:rPr>
          <w:noProof/>
        </w:rPr>
        <w:instrText xml:space="preserve"> PAGEREF _Toc216291478 \h </w:instrText>
      </w:r>
      <w:r>
        <w:rPr>
          <w:noProof/>
        </w:rPr>
      </w:r>
      <w:r>
        <w:rPr>
          <w:noProof/>
        </w:rPr>
        <w:fldChar w:fldCharType="separate"/>
      </w:r>
      <w:r>
        <w:rPr>
          <w:noProof/>
        </w:rPr>
        <w:t>89</w:t>
      </w:r>
      <w:r>
        <w:rPr>
          <w:noProof/>
        </w:rPr>
        <w:fldChar w:fldCharType="end"/>
      </w:r>
    </w:p>
    <w:p w14:paraId="6F88992F" w14:textId="305F28C0" w:rsidR="009D2535" w:rsidRDefault="009D2535">
      <w:pPr>
        <w:pStyle w:val="TOC1"/>
        <w:rPr>
          <w:rFonts w:asciiTheme="minorHAnsi" w:eastAsiaTheme="minorEastAsia" w:hAnsiTheme="minorHAnsi" w:cstheme="minorBidi"/>
          <w:noProof/>
          <w:kern w:val="2"/>
          <w:sz w:val="24"/>
          <w:szCs w:val="24"/>
          <w:lang w:eastAsia="en-GB"/>
          <w14:ligatures w14:val="standardContextual"/>
        </w:rPr>
      </w:pPr>
      <w:r w:rsidRPr="007257CB">
        <w:rPr>
          <w:rFonts w:eastAsia="Batang"/>
          <w:noProof/>
          <w:lang w:eastAsia="ko-KR"/>
        </w:rPr>
        <w:t>B.3</w:t>
      </w:r>
      <w:r>
        <w:rPr>
          <w:rFonts w:asciiTheme="minorHAnsi" w:eastAsiaTheme="minorEastAsia" w:hAnsiTheme="minorHAnsi" w:cstheme="minorBidi"/>
          <w:noProof/>
          <w:kern w:val="2"/>
          <w:sz w:val="24"/>
          <w:szCs w:val="24"/>
          <w:lang w:eastAsia="en-GB"/>
          <w14:ligatures w14:val="standardContextual"/>
        </w:rPr>
        <w:tab/>
      </w:r>
      <w:r w:rsidRPr="007257CB">
        <w:rPr>
          <w:rFonts w:eastAsia="Batang"/>
          <w:noProof/>
          <w:lang w:eastAsia="ko-KR"/>
        </w:rPr>
        <w:t>Service Operation</w:t>
      </w:r>
      <w:r>
        <w:rPr>
          <w:noProof/>
        </w:rPr>
        <w:tab/>
      </w:r>
      <w:r>
        <w:rPr>
          <w:noProof/>
        </w:rPr>
        <w:fldChar w:fldCharType="begin" w:fldLock="1"/>
      </w:r>
      <w:r>
        <w:rPr>
          <w:noProof/>
        </w:rPr>
        <w:instrText xml:space="preserve"> PAGEREF _Toc216291479 \h </w:instrText>
      </w:r>
      <w:r>
        <w:rPr>
          <w:noProof/>
        </w:rPr>
      </w:r>
      <w:r>
        <w:rPr>
          <w:noProof/>
        </w:rPr>
        <w:fldChar w:fldCharType="separate"/>
      </w:r>
      <w:r>
        <w:rPr>
          <w:noProof/>
        </w:rPr>
        <w:t>90</w:t>
      </w:r>
      <w:r>
        <w:rPr>
          <w:noProof/>
        </w:rPr>
        <w:fldChar w:fldCharType="end"/>
      </w:r>
    </w:p>
    <w:p w14:paraId="666985D3" w14:textId="35EA6DC4"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_Toc216291480 \h </w:instrText>
      </w:r>
      <w:r>
        <w:rPr>
          <w:noProof/>
        </w:rPr>
      </w:r>
      <w:r>
        <w:rPr>
          <w:noProof/>
        </w:rPr>
        <w:fldChar w:fldCharType="separate"/>
      </w:r>
      <w:r>
        <w:rPr>
          <w:noProof/>
        </w:rPr>
        <w:t>90</w:t>
      </w:r>
      <w:r>
        <w:rPr>
          <w:noProof/>
        </w:rPr>
        <w:fldChar w:fldCharType="end"/>
      </w:r>
    </w:p>
    <w:p w14:paraId="793FE343" w14:textId="78B71DEA"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Npcf_AMPolicyControl_Create Service Operation</w:t>
      </w:r>
      <w:r>
        <w:rPr>
          <w:noProof/>
        </w:rPr>
        <w:tab/>
      </w:r>
      <w:r>
        <w:rPr>
          <w:noProof/>
        </w:rPr>
        <w:fldChar w:fldCharType="begin" w:fldLock="1"/>
      </w:r>
      <w:r>
        <w:rPr>
          <w:noProof/>
        </w:rPr>
        <w:instrText xml:space="preserve"> PAGEREF _Toc216291481 \h </w:instrText>
      </w:r>
      <w:r>
        <w:rPr>
          <w:noProof/>
        </w:rPr>
      </w:r>
      <w:r>
        <w:rPr>
          <w:noProof/>
        </w:rPr>
        <w:fldChar w:fldCharType="separate"/>
      </w:r>
      <w:r>
        <w:rPr>
          <w:noProof/>
        </w:rPr>
        <w:t>90</w:t>
      </w:r>
      <w:r>
        <w:rPr>
          <w:noProof/>
        </w:rPr>
        <w:fldChar w:fldCharType="end"/>
      </w:r>
    </w:p>
    <w:p w14:paraId="22FE8BF6" w14:textId="3887E3A4"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B.3.2.1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_Toc216291482 \h </w:instrText>
      </w:r>
      <w:r>
        <w:rPr>
          <w:noProof/>
        </w:rPr>
      </w:r>
      <w:r>
        <w:rPr>
          <w:noProof/>
        </w:rPr>
        <w:fldChar w:fldCharType="separate"/>
      </w:r>
      <w:r>
        <w:rPr>
          <w:noProof/>
        </w:rPr>
        <w:t>90</w:t>
      </w:r>
      <w:r>
        <w:rPr>
          <w:noProof/>
        </w:rPr>
        <w:fldChar w:fldCharType="end"/>
      </w:r>
    </w:p>
    <w:p w14:paraId="1A4C1158" w14:textId="186DCB92"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sidRPr="007257CB">
        <w:rPr>
          <w:rFonts w:eastAsia="Batang"/>
          <w:noProof/>
          <w:lang w:eastAsia="ko-KR"/>
        </w:rPr>
        <w:t>B.3.2.2</w:t>
      </w:r>
      <w:r>
        <w:rPr>
          <w:rFonts w:asciiTheme="minorHAnsi" w:eastAsiaTheme="minorEastAsia" w:hAnsiTheme="minorHAnsi" w:cstheme="minorBidi"/>
          <w:noProof/>
          <w:kern w:val="2"/>
          <w:sz w:val="24"/>
          <w:szCs w:val="24"/>
          <w:lang w:eastAsia="en-GB"/>
          <w14:ligatures w14:val="standardContextual"/>
        </w:rPr>
        <w:tab/>
      </w:r>
      <w:r w:rsidRPr="007257CB">
        <w:rPr>
          <w:rFonts w:eastAsia="Batang"/>
          <w:noProof/>
          <w:lang w:eastAsia="ko-KR"/>
        </w:rPr>
        <w:t>AMF Access and Mobility Policy</w:t>
      </w:r>
      <w:r>
        <w:rPr>
          <w:noProof/>
        </w:rPr>
        <w:tab/>
      </w:r>
      <w:r>
        <w:rPr>
          <w:noProof/>
        </w:rPr>
        <w:fldChar w:fldCharType="begin" w:fldLock="1"/>
      </w:r>
      <w:r>
        <w:rPr>
          <w:noProof/>
        </w:rPr>
        <w:instrText xml:space="preserve"> PAGEREF _Toc216291483 \h </w:instrText>
      </w:r>
      <w:r>
        <w:rPr>
          <w:noProof/>
        </w:rPr>
      </w:r>
      <w:r>
        <w:rPr>
          <w:noProof/>
        </w:rPr>
        <w:fldChar w:fldCharType="separate"/>
      </w:r>
      <w:r>
        <w:rPr>
          <w:noProof/>
        </w:rPr>
        <w:t>91</w:t>
      </w:r>
      <w:r>
        <w:rPr>
          <w:noProof/>
        </w:rPr>
        <w:fldChar w:fldCharType="end"/>
      </w:r>
    </w:p>
    <w:p w14:paraId="7342208D" w14:textId="4DB57E5A"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_Toc216291484 \h </w:instrText>
      </w:r>
      <w:r>
        <w:rPr>
          <w:noProof/>
        </w:rPr>
      </w:r>
      <w:r>
        <w:rPr>
          <w:noProof/>
        </w:rPr>
        <w:fldChar w:fldCharType="separate"/>
      </w:r>
      <w:r>
        <w:rPr>
          <w:noProof/>
        </w:rPr>
        <w:t>91</w:t>
      </w:r>
      <w:r>
        <w:rPr>
          <w:noProof/>
        </w:rPr>
        <w:fldChar w:fldCharType="end"/>
      </w:r>
    </w:p>
    <w:p w14:paraId="4AE7BB48" w14:textId="62FC02E9"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B.3.2.2.2</w:t>
      </w:r>
      <w:r>
        <w:rPr>
          <w:rFonts w:asciiTheme="minorHAnsi" w:eastAsiaTheme="minorEastAsia" w:hAnsiTheme="minorHAnsi" w:cstheme="minorBidi"/>
          <w:noProof/>
          <w:kern w:val="2"/>
          <w:sz w:val="24"/>
          <w:szCs w:val="24"/>
          <w:lang w:eastAsia="en-GB"/>
          <w14:ligatures w14:val="standardContextual"/>
        </w:rPr>
        <w:tab/>
      </w:r>
      <w:r>
        <w:rPr>
          <w:noProof/>
          <w:lang w:eastAsia="ko-KR"/>
        </w:rPr>
        <w:t>Wireline Service Area Restriction</w:t>
      </w:r>
      <w:r>
        <w:rPr>
          <w:noProof/>
        </w:rPr>
        <w:tab/>
      </w:r>
      <w:r>
        <w:rPr>
          <w:noProof/>
        </w:rPr>
        <w:fldChar w:fldCharType="begin" w:fldLock="1"/>
      </w:r>
      <w:r>
        <w:rPr>
          <w:noProof/>
        </w:rPr>
        <w:instrText xml:space="preserve"> PAGEREF _Toc216291485 \h </w:instrText>
      </w:r>
      <w:r>
        <w:rPr>
          <w:noProof/>
        </w:rPr>
      </w:r>
      <w:r>
        <w:rPr>
          <w:noProof/>
        </w:rPr>
        <w:fldChar w:fldCharType="separate"/>
      </w:r>
      <w:r>
        <w:rPr>
          <w:noProof/>
        </w:rPr>
        <w:t>91</w:t>
      </w:r>
      <w:r>
        <w:rPr>
          <w:noProof/>
        </w:rPr>
        <w:fldChar w:fldCharType="end"/>
      </w:r>
    </w:p>
    <w:p w14:paraId="37088EF3" w14:textId="57AC786A" w:rsidR="009D2535" w:rsidRDefault="009D2535">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B.3.2.2.3</w:t>
      </w:r>
      <w:r>
        <w:rPr>
          <w:rFonts w:asciiTheme="minorHAnsi" w:eastAsiaTheme="minorEastAsia" w:hAnsiTheme="minorHAnsi" w:cstheme="minorBidi"/>
          <w:noProof/>
          <w:kern w:val="2"/>
          <w:sz w:val="24"/>
          <w:szCs w:val="24"/>
          <w:lang w:eastAsia="en-GB"/>
          <w14:ligatures w14:val="standardContextual"/>
        </w:rPr>
        <w:tab/>
      </w:r>
      <w:r>
        <w:rPr>
          <w:noProof/>
          <w:lang w:eastAsia="ko-KR"/>
        </w:rPr>
        <w:t>Void</w:t>
      </w:r>
      <w:r>
        <w:rPr>
          <w:noProof/>
        </w:rPr>
        <w:tab/>
      </w:r>
      <w:r>
        <w:rPr>
          <w:noProof/>
        </w:rPr>
        <w:fldChar w:fldCharType="begin" w:fldLock="1"/>
      </w:r>
      <w:r>
        <w:rPr>
          <w:noProof/>
        </w:rPr>
        <w:instrText xml:space="preserve"> PAGEREF _Toc216291486 \h </w:instrText>
      </w:r>
      <w:r>
        <w:rPr>
          <w:noProof/>
        </w:rPr>
      </w:r>
      <w:r>
        <w:rPr>
          <w:noProof/>
        </w:rPr>
        <w:fldChar w:fldCharType="separate"/>
      </w:r>
      <w:r>
        <w:rPr>
          <w:noProof/>
        </w:rPr>
        <w:t>92</w:t>
      </w:r>
      <w:r>
        <w:rPr>
          <w:noProof/>
        </w:rPr>
        <w:fldChar w:fldCharType="end"/>
      </w:r>
    </w:p>
    <w:p w14:paraId="5E60D94A" w14:textId="6C2CA3BA"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Npcf_AMPolicyControl_UpdateNotify Service Operation</w:t>
      </w:r>
      <w:r>
        <w:rPr>
          <w:noProof/>
        </w:rPr>
        <w:tab/>
      </w:r>
      <w:r>
        <w:rPr>
          <w:noProof/>
        </w:rPr>
        <w:fldChar w:fldCharType="begin" w:fldLock="1"/>
      </w:r>
      <w:r>
        <w:rPr>
          <w:noProof/>
        </w:rPr>
        <w:instrText xml:space="preserve"> PAGEREF _Toc216291487 \h </w:instrText>
      </w:r>
      <w:r>
        <w:rPr>
          <w:noProof/>
        </w:rPr>
      </w:r>
      <w:r>
        <w:rPr>
          <w:noProof/>
        </w:rPr>
        <w:fldChar w:fldCharType="separate"/>
      </w:r>
      <w:r>
        <w:rPr>
          <w:noProof/>
        </w:rPr>
        <w:t>92</w:t>
      </w:r>
      <w:r>
        <w:rPr>
          <w:noProof/>
        </w:rPr>
        <w:fldChar w:fldCharType="end"/>
      </w:r>
    </w:p>
    <w:p w14:paraId="447CE3FE" w14:textId="05677665"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B.3.3.1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_Toc216291488 \h </w:instrText>
      </w:r>
      <w:r>
        <w:rPr>
          <w:noProof/>
        </w:rPr>
      </w:r>
      <w:r>
        <w:rPr>
          <w:noProof/>
        </w:rPr>
        <w:fldChar w:fldCharType="separate"/>
      </w:r>
      <w:r>
        <w:rPr>
          <w:noProof/>
        </w:rPr>
        <w:t>92</w:t>
      </w:r>
      <w:r>
        <w:rPr>
          <w:noProof/>
        </w:rPr>
        <w:fldChar w:fldCharType="end"/>
      </w:r>
    </w:p>
    <w:p w14:paraId="064367A3" w14:textId="3FF48B4D"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B.3.4</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Npcf_AMPolicyControl_Update Service Operation</w:t>
      </w:r>
      <w:r>
        <w:rPr>
          <w:noProof/>
        </w:rPr>
        <w:tab/>
      </w:r>
      <w:r>
        <w:rPr>
          <w:noProof/>
        </w:rPr>
        <w:fldChar w:fldCharType="begin" w:fldLock="1"/>
      </w:r>
      <w:r>
        <w:rPr>
          <w:noProof/>
        </w:rPr>
        <w:instrText xml:space="preserve"> PAGEREF _Toc216291489 \h </w:instrText>
      </w:r>
      <w:r>
        <w:rPr>
          <w:noProof/>
        </w:rPr>
      </w:r>
      <w:r>
        <w:rPr>
          <w:noProof/>
        </w:rPr>
        <w:fldChar w:fldCharType="separate"/>
      </w:r>
      <w:r>
        <w:rPr>
          <w:noProof/>
        </w:rPr>
        <w:t>92</w:t>
      </w:r>
      <w:r>
        <w:rPr>
          <w:noProof/>
        </w:rPr>
        <w:fldChar w:fldCharType="end"/>
      </w:r>
    </w:p>
    <w:p w14:paraId="62EB7BF4" w14:textId="0A318207"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B.3.4.1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_Toc216291490 \h </w:instrText>
      </w:r>
      <w:r>
        <w:rPr>
          <w:noProof/>
        </w:rPr>
      </w:r>
      <w:r>
        <w:rPr>
          <w:noProof/>
        </w:rPr>
        <w:fldChar w:fldCharType="separate"/>
      </w:r>
      <w:r>
        <w:rPr>
          <w:noProof/>
        </w:rPr>
        <w:t>92</w:t>
      </w:r>
      <w:r>
        <w:rPr>
          <w:noProof/>
        </w:rPr>
        <w:fldChar w:fldCharType="end"/>
      </w:r>
    </w:p>
    <w:p w14:paraId="7EFF3221" w14:textId="07878AEC"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B.3.4.2</w:t>
      </w:r>
      <w:r>
        <w:rPr>
          <w:rFonts w:asciiTheme="minorHAnsi" w:eastAsiaTheme="minorEastAsia" w:hAnsiTheme="minorHAnsi" w:cstheme="minorBidi"/>
          <w:noProof/>
          <w:kern w:val="2"/>
          <w:sz w:val="24"/>
          <w:szCs w:val="24"/>
          <w:lang w:eastAsia="en-GB"/>
          <w14:ligatures w14:val="standardContextual"/>
        </w:rPr>
        <w:tab/>
      </w:r>
      <w:r>
        <w:rPr>
          <w:noProof/>
        </w:rPr>
        <w:t>Policy Control Request Triggers</w:t>
      </w:r>
      <w:r>
        <w:rPr>
          <w:noProof/>
        </w:rPr>
        <w:tab/>
      </w:r>
      <w:r>
        <w:rPr>
          <w:noProof/>
        </w:rPr>
        <w:fldChar w:fldCharType="begin" w:fldLock="1"/>
      </w:r>
      <w:r>
        <w:rPr>
          <w:noProof/>
        </w:rPr>
        <w:instrText xml:space="preserve"> PAGEREF _Toc216291491 \h </w:instrText>
      </w:r>
      <w:r>
        <w:rPr>
          <w:noProof/>
        </w:rPr>
      </w:r>
      <w:r>
        <w:rPr>
          <w:noProof/>
        </w:rPr>
        <w:fldChar w:fldCharType="separate"/>
      </w:r>
      <w:r>
        <w:rPr>
          <w:noProof/>
        </w:rPr>
        <w:t>92</w:t>
      </w:r>
      <w:r>
        <w:rPr>
          <w:noProof/>
        </w:rPr>
        <w:fldChar w:fldCharType="end"/>
      </w:r>
    </w:p>
    <w:p w14:paraId="1F330ACF" w14:textId="0BF18C3A"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B.3.4.3</w:t>
      </w:r>
      <w:r>
        <w:rPr>
          <w:rFonts w:asciiTheme="minorHAnsi" w:eastAsiaTheme="minorEastAsia" w:hAnsiTheme="minorHAnsi" w:cstheme="minorBidi"/>
          <w:noProof/>
          <w:kern w:val="2"/>
          <w:sz w:val="24"/>
          <w:szCs w:val="24"/>
          <w:lang w:eastAsia="en-GB"/>
          <w14:ligatures w14:val="standardContextual"/>
        </w:rPr>
        <w:tab/>
      </w:r>
      <w:r>
        <w:rPr>
          <w:noProof/>
        </w:rPr>
        <w:t>Encoding of updated policy</w:t>
      </w:r>
      <w:r>
        <w:rPr>
          <w:noProof/>
        </w:rPr>
        <w:tab/>
      </w:r>
      <w:r>
        <w:rPr>
          <w:noProof/>
        </w:rPr>
        <w:fldChar w:fldCharType="begin" w:fldLock="1"/>
      </w:r>
      <w:r>
        <w:rPr>
          <w:noProof/>
        </w:rPr>
        <w:instrText xml:space="preserve"> PAGEREF _Toc216291492 \h </w:instrText>
      </w:r>
      <w:r>
        <w:rPr>
          <w:noProof/>
        </w:rPr>
      </w:r>
      <w:r>
        <w:rPr>
          <w:noProof/>
        </w:rPr>
        <w:fldChar w:fldCharType="separate"/>
      </w:r>
      <w:r>
        <w:rPr>
          <w:noProof/>
        </w:rPr>
        <w:t>93</w:t>
      </w:r>
      <w:r>
        <w:rPr>
          <w:noProof/>
        </w:rPr>
        <w:fldChar w:fldCharType="end"/>
      </w:r>
    </w:p>
    <w:p w14:paraId="0432738E" w14:textId="48E17F99" w:rsidR="009D2535" w:rsidRDefault="009D253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B.3.5</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Npcf_AMPolicyControl_Delete Service Operation</w:t>
      </w:r>
      <w:r>
        <w:rPr>
          <w:noProof/>
        </w:rPr>
        <w:tab/>
      </w:r>
      <w:r>
        <w:rPr>
          <w:noProof/>
        </w:rPr>
        <w:fldChar w:fldCharType="begin" w:fldLock="1"/>
      </w:r>
      <w:r>
        <w:rPr>
          <w:noProof/>
        </w:rPr>
        <w:instrText xml:space="preserve"> PAGEREF _Toc216291493 \h </w:instrText>
      </w:r>
      <w:r>
        <w:rPr>
          <w:noProof/>
        </w:rPr>
      </w:r>
      <w:r>
        <w:rPr>
          <w:noProof/>
        </w:rPr>
        <w:fldChar w:fldCharType="separate"/>
      </w:r>
      <w:r>
        <w:rPr>
          <w:noProof/>
        </w:rPr>
        <w:t>93</w:t>
      </w:r>
      <w:r>
        <w:rPr>
          <w:noProof/>
        </w:rPr>
        <w:fldChar w:fldCharType="end"/>
      </w:r>
    </w:p>
    <w:p w14:paraId="1E87C596" w14:textId="3CE0329D" w:rsidR="009D2535" w:rsidRDefault="009D2535">
      <w:pPr>
        <w:pStyle w:val="TOC3"/>
        <w:rPr>
          <w:rFonts w:asciiTheme="minorHAnsi" w:eastAsiaTheme="minorEastAsia" w:hAnsiTheme="minorHAnsi" w:cstheme="minorBidi"/>
          <w:noProof/>
          <w:kern w:val="2"/>
          <w:sz w:val="24"/>
          <w:szCs w:val="24"/>
          <w:lang w:eastAsia="en-GB"/>
          <w14:ligatures w14:val="standardContextual"/>
        </w:rPr>
      </w:pPr>
      <w:r>
        <w:rPr>
          <w:noProof/>
        </w:rPr>
        <w:t>B.3.5.1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_Toc216291494 \h </w:instrText>
      </w:r>
      <w:r>
        <w:rPr>
          <w:noProof/>
        </w:rPr>
      </w:r>
      <w:r>
        <w:rPr>
          <w:noProof/>
        </w:rPr>
        <w:fldChar w:fldCharType="separate"/>
      </w:r>
      <w:r>
        <w:rPr>
          <w:noProof/>
        </w:rPr>
        <w:t>93</w:t>
      </w:r>
      <w:r>
        <w:rPr>
          <w:noProof/>
        </w:rPr>
        <w:fldChar w:fldCharType="end"/>
      </w:r>
    </w:p>
    <w:p w14:paraId="59B3CB68" w14:textId="24173295" w:rsidR="009D2535" w:rsidRDefault="009D253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fldLock="1"/>
      </w:r>
      <w:r>
        <w:rPr>
          <w:noProof/>
        </w:rPr>
        <w:instrText xml:space="preserve"> PAGEREF _Toc216291495 \h </w:instrText>
      </w:r>
      <w:r>
        <w:rPr>
          <w:noProof/>
        </w:rPr>
      </w:r>
      <w:r>
        <w:rPr>
          <w:noProof/>
        </w:rPr>
        <w:fldChar w:fldCharType="separate"/>
      </w:r>
      <w:r>
        <w:rPr>
          <w:noProof/>
        </w:rPr>
        <w:t>94</w:t>
      </w:r>
      <w:r>
        <w:rPr>
          <w:noProof/>
        </w:rPr>
        <w:fldChar w:fldCharType="end"/>
      </w:r>
    </w:p>
    <w:p w14:paraId="4BEFCBE5" w14:textId="618F2C4C"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 w:name="_Toc28011062"/>
      <w:bookmarkStart w:id="6" w:name="_Toc34137925"/>
      <w:bookmarkStart w:id="7" w:name="_Toc36037520"/>
      <w:bookmarkStart w:id="8" w:name="_Toc39051622"/>
      <w:bookmarkStart w:id="9" w:name="_Toc43363214"/>
      <w:bookmarkStart w:id="10" w:name="_Toc45132821"/>
      <w:bookmarkStart w:id="11" w:name="_Toc49871552"/>
      <w:bookmarkStart w:id="12" w:name="_Toc50023442"/>
      <w:bookmarkStart w:id="13" w:name="_Toc51761122"/>
      <w:bookmarkStart w:id="14" w:name="_Toc67492605"/>
      <w:bookmarkStart w:id="15" w:name="_Toc74838338"/>
      <w:bookmarkStart w:id="16" w:name="_Toc104311160"/>
      <w:bookmarkStart w:id="17" w:name="_Toc104385840"/>
      <w:bookmarkStart w:id="18" w:name="_Toc104407034"/>
      <w:bookmarkStart w:id="19" w:name="_Toc104408327"/>
      <w:bookmarkStart w:id="20" w:name="_Toc104545921"/>
      <w:bookmarkStart w:id="21" w:name="_Toc191391733"/>
      <w:bookmarkStart w:id="22" w:name="_Toc216291364"/>
      <w:r>
        <w:rPr>
          <w:noProof/>
        </w:rPr>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3" w:name="_Toc28011063"/>
      <w:bookmarkStart w:id="24" w:name="_Toc34137926"/>
      <w:bookmarkStart w:id="25" w:name="_Toc36037521"/>
      <w:bookmarkStart w:id="26" w:name="_Toc39051623"/>
      <w:bookmarkStart w:id="27" w:name="_Toc43363215"/>
      <w:bookmarkStart w:id="28" w:name="_Toc45132822"/>
      <w:bookmarkStart w:id="29" w:name="_Toc49871553"/>
      <w:bookmarkStart w:id="30" w:name="_Toc50023443"/>
      <w:bookmarkStart w:id="31" w:name="_Toc51761123"/>
      <w:bookmarkStart w:id="32" w:name="_Toc67492606"/>
      <w:bookmarkStart w:id="33" w:name="_Toc74838339"/>
      <w:bookmarkStart w:id="34" w:name="_Toc104311161"/>
      <w:bookmarkStart w:id="35" w:name="_Toc104385841"/>
      <w:bookmarkStart w:id="36" w:name="_Toc104407035"/>
      <w:bookmarkStart w:id="37" w:name="_Toc104408328"/>
      <w:bookmarkStart w:id="38" w:name="_Toc104545922"/>
      <w:bookmarkStart w:id="39" w:name="_Toc191391734"/>
      <w:bookmarkStart w:id="40" w:name="_Toc216291365"/>
      <w:r>
        <w:rPr>
          <w:noProof/>
        </w:rPr>
        <w:t>1</w:t>
      </w:r>
      <w:r>
        <w:rPr>
          <w:noProof/>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1" w:name="_Toc28011064"/>
      <w:bookmarkStart w:id="42" w:name="_Toc34137927"/>
      <w:bookmarkStart w:id="43" w:name="_Toc36037522"/>
      <w:bookmarkStart w:id="44" w:name="_Toc39051624"/>
      <w:bookmarkStart w:id="45" w:name="_Toc43363216"/>
      <w:bookmarkStart w:id="46" w:name="_Toc45132823"/>
      <w:bookmarkStart w:id="47" w:name="_Toc49871554"/>
      <w:bookmarkStart w:id="48" w:name="_Toc50023444"/>
      <w:bookmarkStart w:id="49" w:name="_Toc51761124"/>
      <w:bookmarkStart w:id="50" w:name="_Toc67492607"/>
      <w:bookmarkStart w:id="51" w:name="_Toc74838340"/>
      <w:bookmarkStart w:id="52" w:name="_Toc104311162"/>
      <w:bookmarkStart w:id="53" w:name="_Toc104385842"/>
      <w:bookmarkStart w:id="54" w:name="_Toc104407036"/>
      <w:bookmarkStart w:id="55" w:name="_Toc104408329"/>
      <w:bookmarkStart w:id="56" w:name="_Toc104545923"/>
      <w:bookmarkStart w:id="57" w:name="_Toc191391735"/>
      <w:bookmarkStart w:id="58" w:name="_Toc216291366"/>
      <w:r>
        <w:rPr>
          <w:noProof/>
        </w:rPr>
        <w:t>2</w:t>
      </w:r>
      <w:r>
        <w:rPr>
          <w:noProof/>
        </w:rP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59"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59"/>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01F8B1B1" w14:textId="77777777" w:rsidR="00B00398" w:rsidRDefault="00317C2A" w:rsidP="00E26591">
      <w:pPr>
        <w:pStyle w:val="EX"/>
      </w:pPr>
      <w:r w:rsidRPr="00E26591">
        <w:t>[35]</w:t>
      </w:r>
      <w:r w:rsidRPr="00E26591">
        <w:tab/>
        <w:t>3GPP TS 29.503: "5G System; Unified Data Management Services; Stage 3".</w:t>
      </w:r>
    </w:p>
    <w:p w14:paraId="3CC58A39" w14:textId="77777777" w:rsidR="004F1B76" w:rsidRDefault="004F1B76">
      <w:pPr>
        <w:pStyle w:val="Heading1"/>
        <w:rPr>
          <w:noProof/>
        </w:rPr>
      </w:pPr>
      <w:bookmarkStart w:id="60" w:name="_Toc28011065"/>
      <w:bookmarkStart w:id="61" w:name="_Toc34137928"/>
      <w:bookmarkStart w:id="62" w:name="_Toc36037523"/>
      <w:bookmarkStart w:id="63" w:name="_Toc39051625"/>
      <w:bookmarkStart w:id="64" w:name="_Toc43363217"/>
      <w:bookmarkStart w:id="65" w:name="_Toc45132824"/>
      <w:bookmarkStart w:id="66" w:name="_Toc49871555"/>
      <w:bookmarkStart w:id="67" w:name="_Toc50023445"/>
      <w:bookmarkStart w:id="68" w:name="_Toc51761125"/>
      <w:bookmarkStart w:id="69" w:name="_Toc67492608"/>
      <w:bookmarkStart w:id="70" w:name="_Toc74838341"/>
      <w:bookmarkStart w:id="71" w:name="_Toc104311163"/>
      <w:bookmarkStart w:id="72" w:name="_Toc104385843"/>
      <w:bookmarkStart w:id="73" w:name="_Toc104407037"/>
      <w:bookmarkStart w:id="74" w:name="_Toc104408330"/>
      <w:bookmarkStart w:id="75" w:name="_Toc104545924"/>
      <w:bookmarkStart w:id="76" w:name="_Toc191391736"/>
      <w:bookmarkStart w:id="77" w:name="_Toc216291367"/>
      <w:r>
        <w:rPr>
          <w:noProof/>
        </w:rPr>
        <w:t>3</w:t>
      </w:r>
      <w:r>
        <w:rPr>
          <w:noProof/>
        </w:rPr>
        <w:tab/>
        <w:t>Definitions</w:t>
      </w:r>
      <w:r>
        <w:rPr>
          <w:noProof/>
          <w:lang w:eastAsia="zh-CN"/>
        </w:rPr>
        <w:t xml:space="preserve"> </w:t>
      </w:r>
      <w:r>
        <w:rPr>
          <w:noProof/>
        </w:rP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1548C06" w14:textId="77777777" w:rsidR="004F1B76" w:rsidRDefault="004F1B76">
      <w:pPr>
        <w:pStyle w:val="Heading2"/>
        <w:rPr>
          <w:noProof/>
        </w:rPr>
      </w:pPr>
      <w:bookmarkStart w:id="78" w:name="_Toc28011066"/>
      <w:bookmarkStart w:id="79" w:name="_Toc34137929"/>
      <w:bookmarkStart w:id="80" w:name="_Toc36037524"/>
      <w:bookmarkStart w:id="81" w:name="_Toc39051626"/>
      <w:bookmarkStart w:id="82" w:name="_Toc43363218"/>
      <w:bookmarkStart w:id="83" w:name="_Toc45132825"/>
      <w:bookmarkStart w:id="84" w:name="_Toc49871556"/>
      <w:bookmarkStart w:id="85" w:name="_Toc50023446"/>
      <w:bookmarkStart w:id="86" w:name="_Toc51761126"/>
      <w:bookmarkStart w:id="87" w:name="_Toc67492609"/>
      <w:bookmarkStart w:id="88" w:name="_Toc74838342"/>
      <w:bookmarkStart w:id="89" w:name="_Toc104311164"/>
      <w:bookmarkStart w:id="90" w:name="_Toc104385844"/>
      <w:bookmarkStart w:id="91" w:name="_Toc104407038"/>
      <w:bookmarkStart w:id="92" w:name="_Toc104408331"/>
      <w:bookmarkStart w:id="93" w:name="_Toc104545925"/>
      <w:bookmarkStart w:id="94" w:name="_Toc191391737"/>
      <w:bookmarkStart w:id="95" w:name="_Toc216291368"/>
      <w:r>
        <w:rPr>
          <w:noProof/>
        </w:rPr>
        <w:t>3.1</w:t>
      </w:r>
      <w:r>
        <w:rPr>
          <w:noProof/>
        </w:rP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6" w:name="_Toc28011067"/>
      <w:bookmarkStart w:id="97" w:name="_Toc34137930"/>
      <w:bookmarkStart w:id="98" w:name="_Toc36037525"/>
      <w:bookmarkStart w:id="99" w:name="_Toc39051627"/>
      <w:bookmarkStart w:id="100" w:name="_Toc43363219"/>
      <w:bookmarkStart w:id="101" w:name="_Toc45132826"/>
      <w:bookmarkStart w:id="102" w:name="_Toc49871557"/>
      <w:bookmarkStart w:id="103" w:name="_Toc50023447"/>
      <w:bookmarkStart w:id="104" w:name="_Toc51761127"/>
      <w:bookmarkStart w:id="105" w:name="_Toc67492610"/>
      <w:bookmarkStart w:id="106" w:name="_Toc74838343"/>
      <w:bookmarkStart w:id="107" w:name="_Toc104311165"/>
      <w:bookmarkStart w:id="108" w:name="_Toc104385845"/>
      <w:bookmarkStart w:id="109" w:name="_Toc104407039"/>
      <w:bookmarkStart w:id="110" w:name="_Toc104408332"/>
      <w:bookmarkStart w:id="111" w:name="_Toc104545926"/>
      <w:bookmarkStart w:id="112" w:name="_Toc191391738"/>
      <w:bookmarkStart w:id="113" w:name="_Toc216291369"/>
      <w:r>
        <w:rPr>
          <w:noProof/>
        </w:rPr>
        <w:t>3.2</w:t>
      </w:r>
      <w:r>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77777777" w:rsidR="004F1B76" w:rsidRDefault="004F1B76">
      <w:pPr>
        <w:pStyle w:val="EW"/>
      </w:pPr>
      <w:r>
        <w:t>5GS</w:t>
      </w:r>
      <w:r>
        <w:tab/>
        <w:t xml:space="preserve">5G System </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07254A0D" w14:textId="77777777" w:rsidR="004F1B76" w:rsidRDefault="004F1B76">
      <w:pPr>
        <w:pStyle w:val="EW"/>
        <w:rPr>
          <w:noProof/>
        </w:rPr>
      </w:pPr>
      <w:r>
        <w:rPr>
          <w:noProof/>
        </w:rPr>
        <w:t>DNN</w:t>
      </w:r>
      <w:r>
        <w:rPr>
          <w:noProof/>
        </w:rPr>
        <w:tab/>
        <w:t>Data Network Name</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77777777" w:rsidR="004F1B76" w:rsidRDefault="004F1B76">
      <w:pPr>
        <w:pStyle w:val="EW"/>
        <w:keepNext/>
      </w:pPr>
      <w:r>
        <w:t>FN-RG</w:t>
      </w:r>
      <w:r>
        <w:tab/>
        <w:t>Fixed Network Residential Gateway</w:t>
      </w:r>
      <w:r>
        <w:rPr>
          <w:lang w:eastAsia="ja-JP"/>
        </w:rPr>
        <w:t xml:space="preserve"> </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77777777" w:rsidR="004F1B76" w:rsidRDefault="004F1B76">
      <w:pPr>
        <w:pStyle w:val="EW"/>
        <w:rPr>
          <w:noProof/>
          <w:lang w:eastAsia="zh-CN"/>
        </w:rPr>
      </w:pPr>
      <w:r>
        <w:t>LBO</w:t>
      </w:r>
      <w:r>
        <w:tab/>
        <w:t>Local Break Out (roaming)</w:t>
      </w:r>
      <w:r>
        <w:rPr>
          <w:noProof/>
          <w:lang w:eastAsia="zh-CN"/>
        </w:rPr>
        <w:t xml:space="preserve"> </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77777777" w:rsidR="004F1B76" w:rsidRDefault="004F1B76">
      <w:pPr>
        <w:pStyle w:val="EW"/>
        <w:rPr>
          <w:lang w:eastAsia="zh-CN"/>
        </w:rPr>
      </w:pPr>
      <w:r>
        <w:rPr>
          <w:lang w:eastAsia="zh-CN"/>
        </w:rPr>
        <w:t>PRA</w:t>
      </w:r>
      <w:r>
        <w:rPr>
          <w:lang w:eastAsia="zh-CN"/>
        </w:rPr>
        <w:tab/>
        <w:t xml:space="preserve">Presence Reporting Area </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77777777" w:rsidR="004F1B76" w:rsidRDefault="004F1B76">
      <w:pPr>
        <w:pStyle w:val="EW"/>
        <w:rPr>
          <w:noProof/>
        </w:rPr>
      </w:pPr>
      <w:r>
        <w:rPr>
          <w:noProof/>
        </w:rPr>
        <w:t>RFSP</w:t>
      </w:r>
      <w:r>
        <w:rPr>
          <w:noProof/>
        </w:rPr>
        <w:tab/>
        <w:t xml:space="preserve">RAT Frequency Selection Priority </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77777777" w:rsidR="006F6267" w:rsidRPr="006F6267" w:rsidRDefault="006F6267" w:rsidP="00E26591">
      <w:pPr>
        <w:pStyle w:val="EW"/>
        <w:rPr>
          <w:noProof/>
        </w:rPr>
      </w:pPr>
      <w:r w:rsidRPr="00E26591">
        <w:t>SUPI</w:t>
      </w:r>
      <w:r w:rsidRPr="00E26591">
        <w:tab/>
        <w:t xml:space="preserve">Subscription Permanent Identifier </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77777777" w:rsidR="004F1B76" w:rsidRDefault="004F1B76">
      <w:pPr>
        <w:pStyle w:val="EW"/>
        <w:rPr>
          <w:lang w:eastAsia="ko-KR"/>
        </w:rPr>
      </w:pPr>
      <w:r>
        <w:rPr>
          <w:lang w:eastAsia="ko-KR"/>
        </w:rPr>
        <w:t>W-5GAN</w:t>
      </w:r>
      <w:r>
        <w:rPr>
          <w:lang w:eastAsia="ko-KR"/>
        </w:rPr>
        <w:tab/>
        <w:t xml:space="preserve">Wireline 5G Access Network </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4" w:name="_Toc28011068"/>
      <w:bookmarkStart w:id="115" w:name="_Toc34137931"/>
      <w:bookmarkStart w:id="116" w:name="_Toc36037526"/>
      <w:bookmarkStart w:id="117" w:name="_Toc39051628"/>
      <w:bookmarkStart w:id="118" w:name="_Toc43363220"/>
      <w:bookmarkStart w:id="119" w:name="_Toc45132827"/>
      <w:bookmarkStart w:id="120" w:name="_Toc49871558"/>
      <w:bookmarkStart w:id="121" w:name="_Toc50023448"/>
      <w:bookmarkStart w:id="122" w:name="_Toc51761128"/>
      <w:bookmarkStart w:id="123" w:name="_Toc67492611"/>
      <w:bookmarkStart w:id="124" w:name="_Toc74838344"/>
      <w:bookmarkStart w:id="125" w:name="_Toc104311166"/>
      <w:bookmarkStart w:id="126" w:name="_Toc104385846"/>
      <w:bookmarkStart w:id="127" w:name="_Toc104407040"/>
      <w:bookmarkStart w:id="128" w:name="_Toc104408333"/>
      <w:bookmarkStart w:id="129" w:name="_Toc104545927"/>
      <w:bookmarkStart w:id="130" w:name="_Toc191391739"/>
      <w:bookmarkStart w:id="131" w:name="_Toc216291370"/>
      <w:r>
        <w:rPr>
          <w:rFonts w:eastAsia="Times New Roman"/>
          <w:noProof/>
        </w:rPr>
        <w:t>4</w:t>
      </w:r>
      <w:r>
        <w:rPr>
          <w:rFonts w:eastAsia="Times New Roman"/>
          <w:noProof/>
        </w:rPr>
        <w:tab/>
        <w:t>Access and Mobility Policy Control Service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15E2C00" w14:textId="77777777" w:rsidR="004F1B76" w:rsidRDefault="004F1B76">
      <w:pPr>
        <w:pStyle w:val="Heading2"/>
        <w:rPr>
          <w:noProof/>
        </w:rPr>
      </w:pPr>
      <w:bookmarkStart w:id="132" w:name="_Toc28011069"/>
      <w:bookmarkStart w:id="133" w:name="_Toc34137932"/>
      <w:bookmarkStart w:id="134" w:name="_Toc36037527"/>
      <w:bookmarkStart w:id="135" w:name="_Toc39051629"/>
      <w:bookmarkStart w:id="136" w:name="_Toc43363221"/>
      <w:bookmarkStart w:id="137" w:name="_Toc45132828"/>
      <w:bookmarkStart w:id="138" w:name="_Toc49871559"/>
      <w:bookmarkStart w:id="139" w:name="_Toc50023449"/>
      <w:bookmarkStart w:id="140" w:name="_Toc51761129"/>
      <w:bookmarkStart w:id="141" w:name="_Toc67492612"/>
      <w:bookmarkStart w:id="142" w:name="_Toc74838345"/>
      <w:bookmarkStart w:id="143" w:name="_Toc104311167"/>
      <w:bookmarkStart w:id="144" w:name="_Toc104385847"/>
      <w:bookmarkStart w:id="145" w:name="_Toc104407041"/>
      <w:bookmarkStart w:id="146" w:name="_Toc104408334"/>
      <w:bookmarkStart w:id="147" w:name="_Toc104545928"/>
      <w:bookmarkStart w:id="148" w:name="_Toc191391740"/>
      <w:bookmarkStart w:id="149" w:name="_Toc216291371"/>
      <w:r>
        <w:rPr>
          <w:noProof/>
        </w:rPr>
        <w:t>4.1</w:t>
      </w:r>
      <w:r>
        <w:rPr>
          <w:noProof/>
        </w:rPr>
        <w:tab/>
        <w:t>Service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CAE280" w14:textId="77777777" w:rsidR="004F1B76" w:rsidRDefault="004F1B76">
      <w:pPr>
        <w:pStyle w:val="Heading3"/>
        <w:rPr>
          <w:noProof/>
          <w:lang w:eastAsia="zh-CN"/>
        </w:rPr>
      </w:pPr>
      <w:bookmarkStart w:id="150" w:name="_Toc28011070"/>
      <w:bookmarkStart w:id="151" w:name="_Toc34137933"/>
      <w:bookmarkStart w:id="152" w:name="_Toc36037528"/>
      <w:bookmarkStart w:id="153" w:name="_Toc39051630"/>
      <w:bookmarkStart w:id="154" w:name="_Toc43363222"/>
      <w:bookmarkStart w:id="155" w:name="_Toc45132829"/>
      <w:bookmarkStart w:id="156" w:name="_Toc49871560"/>
      <w:bookmarkStart w:id="157" w:name="_Toc50023450"/>
      <w:bookmarkStart w:id="158" w:name="_Toc51761130"/>
      <w:bookmarkStart w:id="159" w:name="_Toc67492613"/>
      <w:bookmarkStart w:id="160" w:name="_Toc74838346"/>
      <w:bookmarkStart w:id="161" w:name="_Toc104311168"/>
      <w:bookmarkStart w:id="162" w:name="_Toc104385848"/>
      <w:bookmarkStart w:id="163" w:name="_Toc104407042"/>
      <w:bookmarkStart w:id="164" w:name="_Toc104408335"/>
      <w:bookmarkStart w:id="165" w:name="_Toc104545929"/>
      <w:bookmarkStart w:id="166" w:name="_Toc191391741"/>
      <w:bookmarkStart w:id="167" w:name="_Toc216291372"/>
      <w:r>
        <w:rPr>
          <w:noProof/>
        </w:rPr>
        <w:t>4.</w:t>
      </w:r>
      <w:r>
        <w:rPr>
          <w:noProof/>
          <w:lang w:eastAsia="zh-CN"/>
        </w:rPr>
        <w:t>1.1</w:t>
      </w:r>
      <w:r>
        <w:rPr>
          <w:noProof/>
        </w:rPr>
        <w:tab/>
      </w:r>
      <w:r>
        <w:rPr>
          <w:noProof/>
          <w:lang w:eastAsia="zh-CN"/>
        </w:rPr>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68" w:name="_Toc28011071"/>
      <w:bookmarkStart w:id="169" w:name="_Toc34137934"/>
      <w:bookmarkStart w:id="170" w:name="_Toc36037529"/>
      <w:bookmarkStart w:id="171" w:name="_Toc39051631"/>
      <w:bookmarkStart w:id="172" w:name="_Toc43363223"/>
      <w:bookmarkStart w:id="173" w:name="_Toc45132830"/>
      <w:bookmarkStart w:id="174" w:name="_Toc49871561"/>
      <w:bookmarkStart w:id="175" w:name="_Toc50023451"/>
      <w:bookmarkStart w:id="176" w:name="_Toc51761131"/>
      <w:bookmarkStart w:id="177" w:name="_Toc67492614"/>
      <w:bookmarkStart w:id="178" w:name="_Toc74838347"/>
      <w:bookmarkStart w:id="179" w:name="_Toc104311169"/>
      <w:bookmarkStart w:id="180" w:name="_Toc104385849"/>
      <w:bookmarkStart w:id="181" w:name="_Toc104407043"/>
      <w:bookmarkStart w:id="182" w:name="_Toc104408336"/>
      <w:bookmarkStart w:id="183" w:name="_Toc104545930"/>
      <w:bookmarkStart w:id="184" w:name="_Toc191391742"/>
      <w:bookmarkStart w:id="185" w:name="_Toc216291373"/>
      <w:r>
        <w:rPr>
          <w:noProof/>
        </w:rPr>
        <w:t>4.1.2</w:t>
      </w:r>
      <w:r>
        <w:rPr>
          <w:noProof/>
        </w:rPr>
        <w:tab/>
        <w:t>Service Architecture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361.65pt;height:150.55pt" o:ole="">
            <v:imagedata r:id="rId12" o:title=""/>
          </v:shape>
          <o:OLEObject Type="Embed" ProgID="Visio.Drawing.11" ShapeID="_x0000_i1026" DrawAspect="Content" ObjectID="_1826904186"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2.75pt;height:161.45pt" o:ole="">
            <v:imagedata r:id="rId14" o:title=""/>
          </v:shape>
          <o:OLEObject Type="Embed" ProgID="Visio.Drawing.11" ShapeID="_x0000_i1027" DrawAspect="Content" ObjectID="_1826904187"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361.65pt;height:160.35pt" o:ole="">
            <v:imagedata r:id="rId16" o:title=""/>
          </v:shape>
          <o:OLEObject Type="Embed" ProgID="Visio.Drawing.11" ShapeID="_x0000_i1028" DrawAspect="Content" ObjectID="_1826904188" r:id="rId17"/>
        </w:object>
      </w:r>
    </w:p>
    <w:p w14:paraId="08754FDD" w14:textId="77777777" w:rsidR="004F1B76" w:rsidRDefault="004F1B76">
      <w:pPr>
        <w:pStyle w:val="TF"/>
        <w:rPr>
          <w:noProof/>
        </w:rPr>
      </w:pPr>
      <w:r>
        <w:rPr>
          <w:noProof/>
        </w:rPr>
        <w:t>Figure 4.1.3-2</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6" w:name="_Toc28011072"/>
      <w:bookmarkStart w:id="187" w:name="_Toc34137935"/>
      <w:bookmarkStart w:id="188" w:name="_Toc36037530"/>
      <w:bookmarkStart w:id="189" w:name="_Toc39051632"/>
      <w:bookmarkStart w:id="190" w:name="_Toc43363224"/>
      <w:bookmarkStart w:id="191" w:name="_Toc45132831"/>
      <w:bookmarkStart w:id="192" w:name="_Toc49871562"/>
      <w:bookmarkStart w:id="193" w:name="_Toc50023452"/>
      <w:bookmarkStart w:id="194" w:name="_Toc51761132"/>
      <w:bookmarkStart w:id="195" w:name="_Toc67492615"/>
      <w:bookmarkStart w:id="196" w:name="_Toc74838348"/>
      <w:bookmarkStart w:id="197" w:name="_Toc104311170"/>
      <w:bookmarkStart w:id="198" w:name="_Toc104385850"/>
      <w:bookmarkStart w:id="199" w:name="_Toc104407044"/>
      <w:bookmarkStart w:id="200" w:name="_Toc104408337"/>
      <w:bookmarkStart w:id="201" w:name="_Toc104545931"/>
      <w:bookmarkStart w:id="202" w:name="_Toc191391743"/>
      <w:bookmarkStart w:id="203" w:name="_Toc216291374"/>
      <w:r>
        <w:rPr>
          <w:noProof/>
        </w:rPr>
        <w:t>4.</w:t>
      </w:r>
      <w:r>
        <w:rPr>
          <w:noProof/>
          <w:lang w:eastAsia="zh-CN"/>
        </w:rPr>
        <w:t>1.3</w:t>
      </w:r>
      <w:r>
        <w:rPr>
          <w:noProof/>
        </w:rPr>
        <w:tab/>
        <w:t>Network Functions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8515DDD" w14:textId="77777777" w:rsidR="004F1B76" w:rsidRDefault="004F1B76">
      <w:pPr>
        <w:pStyle w:val="Heading4"/>
        <w:rPr>
          <w:noProof/>
          <w:lang w:eastAsia="zh-CN"/>
        </w:rPr>
      </w:pPr>
      <w:bookmarkStart w:id="204" w:name="_Toc28011073"/>
      <w:bookmarkStart w:id="205" w:name="_Toc34137936"/>
      <w:bookmarkStart w:id="206" w:name="_Toc36037531"/>
      <w:bookmarkStart w:id="207" w:name="_Toc39051633"/>
      <w:bookmarkStart w:id="208" w:name="_Toc43363225"/>
      <w:bookmarkStart w:id="209" w:name="_Toc45132832"/>
      <w:bookmarkStart w:id="210" w:name="_Toc49871563"/>
      <w:bookmarkStart w:id="211" w:name="_Toc50023453"/>
      <w:bookmarkStart w:id="212" w:name="_Toc51761133"/>
      <w:bookmarkStart w:id="213" w:name="_Toc67492616"/>
      <w:bookmarkStart w:id="214" w:name="_Toc74838349"/>
      <w:bookmarkStart w:id="215" w:name="_Toc104311171"/>
      <w:bookmarkStart w:id="216" w:name="_Toc104385851"/>
      <w:bookmarkStart w:id="217" w:name="_Toc104407045"/>
      <w:bookmarkStart w:id="218" w:name="_Toc104408338"/>
      <w:bookmarkStart w:id="219" w:name="_Toc104545932"/>
      <w:bookmarkStart w:id="220" w:name="_Toc191391744"/>
      <w:bookmarkStart w:id="221" w:name="_Toc216291375"/>
      <w:r>
        <w:rPr>
          <w:noProof/>
        </w:rPr>
        <w:t>4.</w:t>
      </w:r>
      <w:r>
        <w:rPr>
          <w:noProof/>
          <w:lang w:eastAsia="zh-CN"/>
        </w:rPr>
        <w:t>1.3.1</w:t>
      </w:r>
      <w:r>
        <w:rPr>
          <w:noProof/>
        </w:rPr>
        <w:tab/>
      </w:r>
      <w:r>
        <w:rPr>
          <w:noProof/>
          <w:lang w:eastAsia="zh-CN"/>
        </w:rPr>
        <w:t>Policy Control Function (PCF)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t>-</w:t>
      </w:r>
      <w:r w:rsidRPr="00E26591">
        <w:tab/>
        <w:t>Information from the PCF for a PDU session;</w:t>
      </w:r>
    </w:p>
    <w:p w14:paraId="7BFF8A7B" w14:textId="77777777" w:rsidR="00B00398" w:rsidRPr="00B00398" w:rsidRDefault="00B00398" w:rsidP="00B00398">
      <w:pPr>
        <w:pStyle w:val="B10"/>
      </w:pPr>
      <w:r w:rsidRPr="00B00398">
        <w:t>-</w:t>
      </w:r>
      <w:r w:rsidRPr="00B00398">
        <w:tab/>
        <w:t>Information from the TSCTSF; and</w:t>
      </w:r>
    </w:p>
    <w:p w14:paraId="15709C34" w14:textId="77777777"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222" w:name="_Toc28011074"/>
      <w:bookmarkStart w:id="223" w:name="_Toc34137937"/>
      <w:bookmarkStart w:id="224" w:name="_Toc36037532"/>
      <w:bookmarkStart w:id="225" w:name="_Toc39051634"/>
      <w:bookmarkStart w:id="226" w:name="_Toc43363226"/>
      <w:bookmarkStart w:id="227" w:name="_Toc45132833"/>
      <w:bookmarkStart w:id="228" w:name="_Toc49871564"/>
      <w:bookmarkStart w:id="229" w:name="_Toc50023454"/>
      <w:bookmarkStart w:id="230" w:name="_Toc51761134"/>
      <w:bookmarkStart w:id="231" w:name="_Toc67492617"/>
      <w:bookmarkStart w:id="232" w:name="_Toc74838350"/>
      <w:bookmarkStart w:id="233" w:name="_Toc104311172"/>
      <w:bookmarkStart w:id="234" w:name="_Toc104385852"/>
      <w:bookmarkStart w:id="235" w:name="_Toc104407046"/>
      <w:bookmarkStart w:id="236" w:name="_Toc104408339"/>
      <w:bookmarkStart w:id="237" w:name="_Toc104545933"/>
      <w:bookmarkStart w:id="238" w:name="_Toc191391745"/>
      <w:bookmarkStart w:id="239" w:name="_Toc216291376"/>
      <w:r>
        <w:rPr>
          <w:noProof/>
        </w:rPr>
        <w:t>4.</w:t>
      </w:r>
      <w:r>
        <w:rPr>
          <w:noProof/>
          <w:lang w:eastAsia="zh-CN"/>
        </w:rPr>
        <w:t>1.3.2</w:t>
      </w:r>
      <w:r>
        <w:rPr>
          <w:noProof/>
        </w:rPr>
        <w:tab/>
      </w:r>
      <w:r>
        <w:rPr>
          <w:noProof/>
          <w:lang w:eastAsia="zh-CN"/>
        </w:rPr>
        <w:t>NF Service Consumers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240" w:name="_Toc28011075"/>
      <w:bookmarkStart w:id="241" w:name="_Toc34137938"/>
      <w:bookmarkStart w:id="242" w:name="_Toc36037533"/>
      <w:bookmarkStart w:id="243" w:name="_Toc39051635"/>
      <w:bookmarkStart w:id="244" w:name="_Toc43363227"/>
      <w:bookmarkStart w:id="245" w:name="_Toc45132834"/>
      <w:bookmarkStart w:id="246" w:name="_Toc49871565"/>
      <w:bookmarkStart w:id="247" w:name="_Toc50023455"/>
      <w:bookmarkStart w:id="248" w:name="_Toc51761135"/>
      <w:bookmarkStart w:id="249" w:name="_Toc67492618"/>
      <w:bookmarkStart w:id="250" w:name="_Toc74838351"/>
      <w:bookmarkStart w:id="251" w:name="_Toc104311173"/>
      <w:bookmarkStart w:id="252" w:name="_Toc104385853"/>
      <w:bookmarkStart w:id="253" w:name="_Toc104407047"/>
      <w:bookmarkStart w:id="254" w:name="_Toc104408340"/>
      <w:bookmarkStart w:id="255" w:name="_Toc104545934"/>
      <w:bookmarkStart w:id="256" w:name="_Toc191391746"/>
      <w:bookmarkStart w:id="257" w:name="_Toc216291377"/>
      <w:r>
        <w:rPr>
          <w:noProof/>
        </w:rPr>
        <w:t>4.</w:t>
      </w:r>
      <w:r>
        <w:rPr>
          <w:noProof/>
          <w:lang w:eastAsia="zh-CN"/>
        </w:rPr>
        <w:t>2</w:t>
      </w:r>
      <w:r>
        <w:rPr>
          <w:noProof/>
        </w:rPr>
        <w:tab/>
      </w:r>
      <w:r>
        <w:rPr>
          <w:noProof/>
          <w:lang w:eastAsia="zh-CN"/>
        </w:rPr>
        <w:t>Service Operations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EB5081" w14:textId="77777777" w:rsidR="004F1B76" w:rsidRDefault="004F1B76">
      <w:pPr>
        <w:pStyle w:val="Heading3"/>
        <w:rPr>
          <w:noProof/>
          <w:lang w:eastAsia="zh-CN"/>
        </w:rPr>
      </w:pPr>
      <w:bookmarkStart w:id="258" w:name="_Toc28011076"/>
      <w:bookmarkStart w:id="259" w:name="_Toc34137939"/>
      <w:bookmarkStart w:id="260" w:name="_Toc36037534"/>
      <w:bookmarkStart w:id="261" w:name="_Toc39051636"/>
      <w:bookmarkStart w:id="262" w:name="_Toc43363228"/>
      <w:bookmarkStart w:id="263" w:name="_Toc45132835"/>
      <w:bookmarkStart w:id="264" w:name="_Toc49871566"/>
      <w:bookmarkStart w:id="265" w:name="_Toc50023456"/>
      <w:bookmarkStart w:id="266" w:name="_Toc51761136"/>
      <w:bookmarkStart w:id="267" w:name="_Toc67492619"/>
      <w:bookmarkStart w:id="268" w:name="_Toc74838352"/>
      <w:bookmarkStart w:id="269" w:name="_Toc104311174"/>
      <w:bookmarkStart w:id="270" w:name="_Toc104385854"/>
      <w:bookmarkStart w:id="271" w:name="_Toc104407048"/>
      <w:bookmarkStart w:id="272" w:name="_Toc104408341"/>
      <w:bookmarkStart w:id="273" w:name="_Toc104545935"/>
      <w:bookmarkStart w:id="274" w:name="_Toc191391747"/>
      <w:bookmarkStart w:id="275" w:name="_Toc216291378"/>
      <w:r>
        <w:rPr>
          <w:noProof/>
        </w:rPr>
        <w:t>4.</w:t>
      </w:r>
      <w:r>
        <w:rPr>
          <w:noProof/>
          <w:lang w:eastAsia="zh-CN"/>
        </w:rPr>
        <w:t>2</w:t>
      </w:r>
      <w:r>
        <w:rPr>
          <w:noProof/>
        </w:rPr>
        <w:t>.1</w:t>
      </w:r>
      <w:r>
        <w:rPr>
          <w:noProof/>
        </w:rPr>
        <w:tab/>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76" w:name="_Toc28011077"/>
      <w:bookmarkStart w:id="277" w:name="_Toc34137940"/>
      <w:bookmarkStart w:id="278" w:name="_Toc36037535"/>
      <w:bookmarkStart w:id="279" w:name="_Toc39051637"/>
      <w:bookmarkStart w:id="280" w:name="_Toc43363229"/>
      <w:bookmarkStart w:id="281" w:name="_Toc45132836"/>
      <w:bookmarkStart w:id="282" w:name="_Toc49871567"/>
      <w:bookmarkStart w:id="283" w:name="_Toc50023457"/>
      <w:bookmarkStart w:id="284" w:name="_Toc51761137"/>
      <w:bookmarkStart w:id="285" w:name="_Toc67492620"/>
      <w:bookmarkStart w:id="286" w:name="_Toc74838353"/>
      <w:bookmarkStart w:id="287" w:name="_Toc104311175"/>
      <w:bookmarkStart w:id="288" w:name="_Toc104385855"/>
      <w:bookmarkStart w:id="289" w:name="_Toc104407049"/>
      <w:bookmarkStart w:id="290" w:name="_Toc104408342"/>
      <w:bookmarkStart w:id="291" w:name="_Toc104545936"/>
      <w:bookmarkStart w:id="292" w:name="_Toc191391748"/>
      <w:bookmarkStart w:id="293" w:name="_Toc216291379"/>
      <w:r>
        <w:rPr>
          <w:noProof/>
        </w:rPr>
        <w:t>4.2.2</w:t>
      </w:r>
      <w:r>
        <w:rPr>
          <w:noProof/>
        </w:rPr>
        <w:tab/>
        <w:t>Npcf_AMPolicyControl_Create Service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E03DF6E" w14:textId="77777777" w:rsidR="004F1B76" w:rsidRDefault="004F1B76">
      <w:pPr>
        <w:pStyle w:val="Heading4"/>
        <w:rPr>
          <w:noProof/>
        </w:rPr>
      </w:pPr>
      <w:bookmarkStart w:id="294" w:name="_Toc28011078"/>
      <w:bookmarkStart w:id="295" w:name="_Toc34137941"/>
      <w:bookmarkStart w:id="296" w:name="_Toc36037536"/>
      <w:bookmarkStart w:id="297" w:name="_Toc39051638"/>
      <w:bookmarkStart w:id="298" w:name="_Toc43363230"/>
      <w:bookmarkStart w:id="299" w:name="_Toc45132837"/>
      <w:bookmarkStart w:id="300" w:name="_Toc49871568"/>
      <w:bookmarkStart w:id="301" w:name="_Toc50023458"/>
      <w:bookmarkStart w:id="302" w:name="_Toc51761138"/>
      <w:bookmarkStart w:id="303" w:name="_Toc67492621"/>
      <w:bookmarkStart w:id="304" w:name="_Toc74838354"/>
      <w:bookmarkStart w:id="305" w:name="_Toc104311176"/>
      <w:bookmarkStart w:id="306" w:name="_Toc104385856"/>
      <w:bookmarkStart w:id="307" w:name="_Toc104407050"/>
      <w:bookmarkStart w:id="308" w:name="_Toc104408343"/>
      <w:bookmarkStart w:id="309" w:name="_Toc104545937"/>
      <w:bookmarkStart w:id="310" w:name="_Toc191391749"/>
      <w:bookmarkStart w:id="311" w:name="_Toc216291380"/>
      <w:r>
        <w:rPr>
          <w:noProof/>
        </w:rPr>
        <w:t>4.2.2.1</w:t>
      </w:r>
      <w:r>
        <w:rPr>
          <w:noProof/>
        </w:rP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35pt;height:159.8pt" o:ole="">
            <v:imagedata r:id="rId18" o:title=""/>
          </v:shape>
          <o:OLEObject Type="Embed" ProgID="Visio.Drawing.11" ShapeID="_x0000_i1029" DrawAspect="Content" ObjectID="_1826904189"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2" w:name="_Toc28011079"/>
      <w:bookmarkStart w:id="313" w:name="_Toc34137942"/>
      <w:bookmarkStart w:id="314" w:name="_Toc36037537"/>
      <w:bookmarkStart w:id="315" w:name="_Toc39051639"/>
      <w:bookmarkStart w:id="316" w:name="_Toc43363231"/>
      <w:bookmarkStart w:id="317" w:name="_Toc45132838"/>
      <w:bookmarkStart w:id="318" w:name="_Toc49871569"/>
      <w:bookmarkStart w:id="319" w:name="_Toc50023459"/>
      <w:bookmarkStart w:id="320" w:name="_Toc51761139"/>
      <w:bookmarkStart w:id="321" w:name="_Toc67492622"/>
      <w:bookmarkStart w:id="322" w:name="_Toc74838355"/>
      <w:bookmarkStart w:id="323" w:name="_Toc104311177"/>
      <w:bookmarkStart w:id="324" w:name="_Toc104385857"/>
      <w:bookmarkStart w:id="325" w:name="_Toc104407051"/>
      <w:bookmarkStart w:id="326" w:name="_Toc104408344"/>
      <w:bookmarkStart w:id="327"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7777777" w:rsidR="00632B06" w:rsidRPr="00632B06" w:rsidRDefault="00632B06" w:rsidP="00E26591">
      <w:pPr>
        <w:pStyle w:val="B10"/>
        <w:rPr>
          <w:noProof/>
        </w:rPr>
      </w:pPr>
      <w:r w:rsidRPr="00E26591">
        <w:t>ii.</w:t>
      </w:r>
      <w:r w:rsidRPr="00E26591">
        <w:tab/>
        <w:t>if the AMF received from UDM the AM Policy Association Indicator set to disabled, the AMF shall not establish the AM policy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E26591">
        <w:t>-</w:t>
      </w:r>
      <w:r w:rsidRPr="00E26591">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5907F84D" w14:textId="77777777" w:rsidR="00632B06" w:rsidRPr="00632B06" w:rsidRDefault="00632B06" w:rsidP="00E26591">
      <w:pPr>
        <w:pStyle w:val="B10"/>
        <w:rPr>
          <w:noProof/>
        </w:rPr>
      </w:pPr>
      <w:r w:rsidRPr="00E26591">
        <w:t>-</w:t>
      </w:r>
      <w:r w:rsidRPr="00E26591">
        <w:tab/>
        <w:t xml:space="preserve">determine the applicable policy (taking into consideration and optionally modifying the possibly received UE-AMBR, UE-Slice-MBR(s) for the Allowed NSSAI and the Partially Allowed NSSAI, Service Area Restrictions, RFSP index, </w:t>
      </w:r>
      <w:r w:rsidR="003C6066" w:rsidRPr="00E26591">
        <w:t xml:space="preserve">Energy Saving Indicator, </w:t>
      </w:r>
      <w:r w:rsidRPr="00E26591">
        <w:t>Allowed NSSAI, Partially Allowed NSSAI, list of the S-NSSAI(s) rejected partially in the RA, list of the Rejected S-NSSAI(s) in the RA and/or Pending NSSAI);</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328"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14:paraId="778D083A" w14:textId="77777777" w:rsidR="00510AD0" w:rsidRPr="00510AD0" w:rsidRDefault="00510AD0" w:rsidP="00E26591">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and/or</w:t>
      </w:r>
    </w:p>
    <w:p w14:paraId="78818989" w14:textId="77777777" w:rsidR="00922B61" w:rsidRPr="00922B61" w:rsidRDefault="00922B61" w:rsidP="00E26591">
      <w:pPr>
        <w:pStyle w:val="B3"/>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sidR="00411AEA">
        <w:rPr>
          <w:noProof/>
        </w:rPr>
        <w:t>s</w:t>
      </w:r>
      <w:r w:rsidR="00411AEA" w:rsidRPr="00922B61">
        <w:rPr>
          <w:noProof/>
        </w:rPr>
        <w:t>liceReplReq</w:t>
      </w:r>
      <w:r w:rsidRPr="00922B61">
        <w:rPr>
          <w:rFonts w:eastAsia="Times New Roman"/>
          <w:noProof/>
        </w:rPr>
        <w:t>" attribute;</w:t>
      </w:r>
    </w:p>
    <w:p w14:paraId="1C864AE0" w14:textId="77777777" w:rsidR="00DB5619" w:rsidRPr="00DB5619" w:rsidRDefault="00DB5619" w:rsidP="00E26591">
      <w:pPr>
        <w:pStyle w:val="NO"/>
      </w:pPr>
      <w:r w:rsidRPr="00DB5619">
        <w:t>NOTE 6:</w:t>
      </w:r>
      <w:r w:rsidRPr="00DB5619">
        <w:tab/>
        <w:t>In this release of the specification, network slice usage control information provisioning by the PCF is not supported in roaming scenarios.</w:t>
      </w:r>
    </w:p>
    <w:bookmarkEnd w:id="328"/>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77777777" w:rsidR="00632B06" w:rsidRPr="00632B06" w:rsidRDefault="00632B06" w:rsidP="00E26591">
      <w:pPr>
        <w:pStyle w:val="B3"/>
        <w:rPr>
          <w:noProof/>
        </w:rPr>
      </w:pPr>
      <w:r w:rsidRPr="00E26591">
        <w:t>a)</w:t>
      </w:r>
      <w:r w:rsidRPr="00E26591">
        <w:tab/>
        <w:t xml:space="preserve">Location change (tracking area); </w:t>
      </w:r>
    </w:p>
    <w:p w14:paraId="0017E8AE" w14:textId="77777777" w:rsidR="00632B06" w:rsidRPr="00632B06" w:rsidRDefault="00632B06" w:rsidP="00E26591">
      <w:pPr>
        <w:pStyle w:val="B3"/>
        <w:rPr>
          <w:noProof/>
        </w:rPr>
      </w:pPr>
      <w:r w:rsidRPr="00E26591">
        <w:t>b)</w:t>
      </w:r>
      <w:r w:rsidRPr="00E26591">
        <w:tab/>
        <w:t xml:space="preserve">Change of UE presence in PRA; </w:t>
      </w:r>
    </w:p>
    <w:p w14:paraId="304616DB" w14:textId="77777777" w:rsidR="00632B06" w:rsidRPr="00632B06" w:rsidRDefault="00632B06" w:rsidP="00E26591">
      <w:pPr>
        <w:pStyle w:val="B3"/>
        <w:rPr>
          <w:noProof/>
        </w:rPr>
      </w:pPr>
      <w:r w:rsidRPr="00E26591">
        <w:t>c)</w:t>
      </w:r>
      <w:r w:rsidRPr="00E26591">
        <w:tab/>
        <w:t xml:space="preserve">if the "SliceSupport" feature, the "DNNReplacementControl" feature and/or the "NetSliceRepl" feature is/are supported, Change of Allowed NSSAI;  </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7777777" w:rsidR="00DB5619" w:rsidRPr="00DB5619" w:rsidRDefault="00DB5619" w:rsidP="00E26591">
      <w:pPr>
        <w:pStyle w:val="NO"/>
      </w:pPr>
      <w:r w:rsidRPr="00E26591">
        <w:t>NOTE 7:</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330CDE0F" w14:textId="472F719E" w:rsidR="00E96343" w:rsidRDefault="00E96343" w:rsidP="00E26591">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 and</w:t>
      </w:r>
    </w:p>
    <w:p w14:paraId="0FAFAA9C" w14:textId="77777777" w:rsidR="00E96343" w:rsidRPr="00632B06" w:rsidRDefault="00E96343" w:rsidP="00E26591">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p>
    <w:p w14:paraId="5B1B2B84" w14:textId="77777777" w:rsidR="00632B06" w:rsidRPr="00632B06" w:rsidRDefault="00632B06" w:rsidP="00E26591">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77777777" w:rsidR="00632B06" w:rsidRPr="00632B06" w:rsidRDefault="00632B06" w:rsidP="00632B06">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29" w:name="_Toc191391750"/>
      <w:bookmarkStart w:id="330" w:name="_Toc216291381"/>
      <w:r>
        <w:rPr>
          <w:noProof/>
        </w:rPr>
        <w:t>4.2.2.2</w:t>
      </w:r>
      <w:r>
        <w:rPr>
          <w:noProof/>
        </w:rPr>
        <w:tab/>
        <w:t>Void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9"/>
      <w:bookmarkEnd w:id="330"/>
    </w:p>
    <w:p w14:paraId="0DCCE114" w14:textId="77777777" w:rsidR="004F1B76" w:rsidRDefault="004F1B76">
      <w:pPr>
        <w:pStyle w:val="Heading5"/>
        <w:rPr>
          <w:noProof/>
        </w:rPr>
      </w:pPr>
      <w:bookmarkStart w:id="331" w:name="_Toc28011080"/>
      <w:bookmarkStart w:id="332" w:name="_Toc34137943"/>
      <w:bookmarkStart w:id="333" w:name="_Toc36037538"/>
      <w:bookmarkStart w:id="334" w:name="_Toc39051640"/>
      <w:bookmarkStart w:id="335" w:name="_Toc43363232"/>
      <w:bookmarkStart w:id="336" w:name="_Toc45132839"/>
      <w:bookmarkStart w:id="337" w:name="_Toc49871570"/>
      <w:bookmarkStart w:id="338" w:name="_Toc50023460"/>
      <w:bookmarkStart w:id="339" w:name="_Toc51761140"/>
      <w:bookmarkStart w:id="340" w:name="_Toc67492623"/>
      <w:bookmarkStart w:id="341" w:name="_Toc74838356"/>
      <w:bookmarkStart w:id="342" w:name="_Toc104311178"/>
      <w:bookmarkStart w:id="343" w:name="_Toc104385858"/>
      <w:bookmarkStart w:id="344" w:name="_Toc104407052"/>
      <w:bookmarkStart w:id="345" w:name="_Toc104408345"/>
      <w:bookmarkStart w:id="346" w:name="_Toc104545939"/>
      <w:bookmarkStart w:id="347" w:name="_Toc191391751"/>
      <w:bookmarkStart w:id="348" w:name="_Toc216291382"/>
      <w:r>
        <w:rPr>
          <w:noProof/>
        </w:rPr>
        <w:t>4.2.2.2.0</w:t>
      </w:r>
      <w:r>
        <w:rPr>
          <w:noProof/>
        </w:rPr>
        <w:tab/>
        <w:t>Void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7E364F5" w14:textId="77777777" w:rsidR="004F1B76" w:rsidRDefault="004F1B76">
      <w:pPr>
        <w:pStyle w:val="Heading5"/>
        <w:rPr>
          <w:noProof/>
        </w:rPr>
      </w:pPr>
      <w:bookmarkStart w:id="349" w:name="_Toc28011081"/>
      <w:bookmarkStart w:id="350" w:name="_Toc34137944"/>
      <w:bookmarkStart w:id="351" w:name="_Toc36037539"/>
      <w:bookmarkStart w:id="352" w:name="_Toc39051641"/>
      <w:bookmarkStart w:id="353" w:name="_Toc43363233"/>
      <w:bookmarkStart w:id="354" w:name="_Toc45132840"/>
      <w:bookmarkStart w:id="355" w:name="_Toc49871571"/>
      <w:bookmarkStart w:id="356" w:name="_Toc50023461"/>
      <w:bookmarkStart w:id="357" w:name="_Toc51761141"/>
      <w:bookmarkStart w:id="358" w:name="_Toc67492624"/>
      <w:bookmarkStart w:id="359" w:name="_Toc74838357"/>
      <w:bookmarkStart w:id="360" w:name="_Toc104311179"/>
      <w:bookmarkStart w:id="361" w:name="_Toc104385859"/>
      <w:bookmarkStart w:id="362" w:name="_Toc104407053"/>
      <w:bookmarkStart w:id="363" w:name="_Toc104408346"/>
      <w:bookmarkStart w:id="364" w:name="_Toc104545940"/>
      <w:bookmarkStart w:id="365" w:name="_Toc191391752"/>
      <w:bookmarkStart w:id="366" w:name="_Toc216291383"/>
      <w:r>
        <w:rPr>
          <w:noProof/>
        </w:rPr>
        <w:t>4.2.2.2.1</w:t>
      </w:r>
      <w:r>
        <w:rPr>
          <w:noProof/>
        </w:rPr>
        <w:tab/>
        <w:t>Void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9A4B052" w14:textId="77777777" w:rsidR="004F1B76" w:rsidRDefault="004F1B76">
      <w:pPr>
        <w:pStyle w:val="Heading5"/>
        <w:rPr>
          <w:noProof/>
        </w:rPr>
      </w:pPr>
      <w:bookmarkStart w:id="367" w:name="_Toc28011082"/>
      <w:bookmarkStart w:id="368" w:name="_Toc34137945"/>
      <w:bookmarkStart w:id="369" w:name="_Toc36037540"/>
      <w:bookmarkStart w:id="370" w:name="_Toc39051642"/>
      <w:bookmarkStart w:id="371" w:name="_Toc43363234"/>
      <w:bookmarkStart w:id="372" w:name="_Toc45132841"/>
      <w:bookmarkStart w:id="373" w:name="_Toc49871572"/>
      <w:bookmarkStart w:id="374" w:name="_Toc50023462"/>
      <w:bookmarkStart w:id="375" w:name="_Toc51761142"/>
      <w:bookmarkStart w:id="376" w:name="_Toc67492625"/>
      <w:bookmarkStart w:id="377" w:name="_Toc74838358"/>
      <w:bookmarkStart w:id="378" w:name="_Toc104311180"/>
      <w:bookmarkStart w:id="379" w:name="_Toc104385860"/>
      <w:bookmarkStart w:id="380" w:name="_Toc104407054"/>
      <w:bookmarkStart w:id="381" w:name="_Toc104408347"/>
      <w:bookmarkStart w:id="382" w:name="_Toc104545941"/>
      <w:bookmarkStart w:id="383" w:name="_Toc191391753"/>
      <w:bookmarkStart w:id="384" w:name="_Toc216291384"/>
      <w:r>
        <w:rPr>
          <w:noProof/>
        </w:rPr>
        <w:t>4.2.2.2.2</w:t>
      </w:r>
      <w:r>
        <w:rPr>
          <w:noProof/>
        </w:rPr>
        <w:tab/>
        <w:t>Void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0CFECB" w14:textId="77777777" w:rsidR="004F1B76" w:rsidRDefault="004F1B76">
      <w:pPr>
        <w:pStyle w:val="Heading4"/>
        <w:rPr>
          <w:noProof/>
        </w:rPr>
      </w:pPr>
      <w:bookmarkStart w:id="385" w:name="_Toc28011083"/>
      <w:bookmarkStart w:id="386" w:name="_Toc34137946"/>
      <w:bookmarkStart w:id="387" w:name="_Toc36037541"/>
      <w:bookmarkStart w:id="388" w:name="_Toc39051643"/>
      <w:bookmarkStart w:id="389" w:name="_Toc43363235"/>
      <w:bookmarkStart w:id="390" w:name="_Toc45132842"/>
      <w:bookmarkStart w:id="391" w:name="_Toc49871573"/>
      <w:bookmarkStart w:id="392" w:name="_Toc50023463"/>
      <w:bookmarkStart w:id="393" w:name="_Toc51761143"/>
      <w:bookmarkStart w:id="394" w:name="_Toc67492626"/>
      <w:bookmarkStart w:id="395" w:name="_Toc74838359"/>
      <w:bookmarkStart w:id="396" w:name="_Toc104311181"/>
      <w:bookmarkStart w:id="397" w:name="_Toc104385861"/>
      <w:bookmarkStart w:id="398" w:name="_Toc104407055"/>
      <w:bookmarkStart w:id="399" w:name="_Toc104408348"/>
      <w:bookmarkStart w:id="400" w:name="_Toc104545942"/>
      <w:bookmarkStart w:id="401" w:name="_Toc191391754"/>
      <w:bookmarkStart w:id="402" w:name="_Toc216291385"/>
      <w:r>
        <w:rPr>
          <w:noProof/>
        </w:rPr>
        <w:t>4.2.2.3</w:t>
      </w:r>
      <w:r>
        <w:rPr>
          <w:noProof/>
        </w:rPr>
        <w:tab/>
        <w:t>AMF Access and Mobility Policy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397BD1D" w14:textId="77777777" w:rsidR="004F1B76" w:rsidRDefault="004F1B76">
      <w:pPr>
        <w:pStyle w:val="Heading5"/>
        <w:rPr>
          <w:noProof/>
        </w:rPr>
      </w:pPr>
      <w:bookmarkStart w:id="403" w:name="_Toc28011084"/>
      <w:bookmarkStart w:id="404" w:name="_Toc34137947"/>
      <w:bookmarkStart w:id="405" w:name="_Toc36037542"/>
      <w:bookmarkStart w:id="406" w:name="_Toc39051644"/>
      <w:bookmarkStart w:id="407" w:name="_Toc43363236"/>
      <w:bookmarkStart w:id="408" w:name="_Toc45132843"/>
      <w:bookmarkStart w:id="409" w:name="_Toc49871574"/>
      <w:bookmarkStart w:id="410" w:name="_Toc50023464"/>
      <w:bookmarkStart w:id="411" w:name="_Toc51761144"/>
      <w:bookmarkStart w:id="412" w:name="_Toc67492627"/>
      <w:bookmarkStart w:id="413" w:name="_Toc74838360"/>
      <w:bookmarkStart w:id="414" w:name="_Toc104311182"/>
      <w:bookmarkStart w:id="415" w:name="_Toc104385862"/>
      <w:bookmarkStart w:id="416" w:name="_Toc104407056"/>
      <w:bookmarkStart w:id="417" w:name="_Toc104408349"/>
      <w:bookmarkStart w:id="418" w:name="_Toc104545943"/>
      <w:bookmarkStart w:id="419" w:name="_Toc191391755"/>
      <w:bookmarkStart w:id="420" w:name="_Toc216291386"/>
      <w:r>
        <w:rPr>
          <w:noProof/>
        </w:rPr>
        <w:t>4.2.2.3.1</w:t>
      </w:r>
      <w:r>
        <w:rPr>
          <w:noProof/>
        </w:rPr>
        <w:tab/>
        <w:t>Service Area Restriction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1" w:name="_Toc28011085"/>
      <w:bookmarkStart w:id="422" w:name="_Toc34137948"/>
      <w:bookmarkStart w:id="423" w:name="_Toc36037543"/>
      <w:bookmarkStart w:id="424" w:name="_Toc39051645"/>
      <w:bookmarkStart w:id="425" w:name="_Toc43363237"/>
      <w:bookmarkStart w:id="426" w:name="_Toc45132844"/>
      <w:bookmarkStart w:id="427" w:name="_Toc49871575"/>
      <w:bookmarkStart w:id="428" w:name="_Toc50023465"/>
      <w:bookmarkStart w:id="429" w:name="_Toc51761145"/>
      <w:bookmarkStart w:id="430" w:name="_Toc67492628"/>
      <w:bookmarkStart w:id="431" w:name="_Toc74838361"/>
      <w:bookmarkStart w:id="432" w:name="_Toc104311183"/>
      <w:bookmarkStart w:id="433" w:name="_Toc104385863"/>
      <w:bookmarkStart w:id="434" w:name="_Toc104407057"/>
      <w:bookmarkStart w:id="435" w:name="_Toc104408350"/>
      <w:bookmarkStart w:id="436" w:name="_Toc104545944"/>
      <w:bookmarkStart w:id="437" w:name="_Toc191391756"/>
      <w:bookmarkStart w:id="438" w:name="_Toc216291387"/>
      <w:r>
        <w:rPr>
          <w:noProof/>
        </w:rPr>
        <w:t>4.2.2.3.2</w:t>
      </w:r>
      <w:r>
        <w:rPr>
          <w:noProof/>
        </w:rPr>
        <w:tab/>
        <w:t>RFSP Index</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39" w:name="_Toc28011086"/>
      <w:bookmarkStart w:id="440" w:name="_Toc34137949"/>
      <w:bookmarkStart w:id="441" w:name="_Toc36037544"/>
      <w:bookmarkStart w:id="442" w:name="_Toc39051646"/>
      <w:bookmarkStart w:id="443" w:name="_Toc43363238"/>
      <w:bookmarkStart w:id="444" w:name="_Toc45132845"/>
      <w:bookmarkStart w:id="445" w:name="_Toc49871576"/>
      <w:bookmarkStart w:id="446" w:name="_Toc50023466"/>
      <w:bookmarkStart w:id="447" w:name="_Toc51761146"/>
      <w:bookmarkStart w:id="448" w:name="_Toc67492629"/>
      <w:bookmarkStart w:id="449" w:name="_Toc74838362"/>
      <w:bookmarkStart w:id="450" w:name="_Toc104311184"/>
      <w:bookmarkStart w:id="451" w:name="_Toc104385864"/>
      <w:bookmarkStart w:id="452" w:name="_Toc104407058"/>
      <w:bookmarkStart w:id="453" w:name="_Toc104408351"/>
      <w:bookmarkStart w:id="454" w:name="_Toc104545945"/>
      <w:bookmarkStart w:id="455" w:name="_Toc191391757"/>
      <w:bookmarkStart w:id="456" w:name="_Toc216291388"/>
      <w:r>
        <w:rPr>
          <w:noProof/>
        </w:rPr>
        <w:t>4.2.2.3.3</w:t>
      </w:r>
      <w:r>
        <w:rPr>
          <w:noProof/>
        </w:rPr>
        <w:tab/>
        <w:t>UE-AMBR</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57" w:name="_Toc28011087"/>
      <w:bookmarkStart w:id="458" w:name="_Toc34137950"/>
      <w:bookmarkStart w:id="459" w:name="_Toc36037545"/>
      <w:bookmarkStart w:id="460" w:name="_Toc39051647"/>
      <w:bookmarkStart w:id="461" w:name="_Toc43363239"/>
      <w:bookmarkStart w:id="462" w:name="_Toc45132846"/>
      <w:bookmarkStart w:id="463" w:name="_Toc49871577"/>
      <w:bookmarkStart w:id="464" w:name="_Toc50023467"/>
      <w:bookmarkStart w:id="465" w:name="_Toc51761147"/>
      <w:bookmarkStart w:id="466" w:name="_Toc67492630"/>
      <w:bookmarkStart w:id="467" w:name="_Toc74838363"/>
      <w:bookmarkStart w:id="468" w:name="_Toc104311185"/>
      <w:bookmarkStart w:id="469" w:name="_Toc104385865"/>
      <w:bookmarkStart w:id="470" w:name="_Toc104407059"/>
      <w:bookmarkStart w:id="471" w:name="_Toc104408352"/>
      <w:bookmarkStart w:id="472" w:name="_Toc104545946"/>
      <w:bookmarkStart w:id="473" w:name="_Toc191391758"/>
      <w:bookmarkStart w:id="474" w:name="_Toc216291389"/>
      <w:r>
        <w:rPr>
          <w:noProof/>
        </w:rPr>
        <w:t>4.2.2.3.4</w:t>
      </w:r>
      <w:r>
        <w:rPr>
          <w:noProof/>
        </w:rPr>
        <w:tab/>
        <w:t>SMF Selection Management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75" w:name="_Toc74838364"/>
      <w:bookmarkStart w:id="476" w:name="_Toc104311186"/>
      <w:bookmarkStart w:id="477" w:name="_Toc104385866"/>
      <w:bookmarkStart w:id="478" w:name="_Toc104407060"/>
      <w:bookmarkStart w:id="479" w:name="_Toc104408353"/>
      <w:bookmarkStart w:id="480" w:name="_Toc104545947"/>
      <w:bookmarkStart w:id="481" w:name="_Toc191391759"/>
      <w:bookmarkStart w:id="482" w:name="_Toc216291390"/>
      <w:r>
        <w:rPr>
          <w:noProof/>
        </w:rPr>
        <w:t>4.2.2.3.5</w:t>
      </w:r>
      <w:r>
        <w:rPr>
          <w:noProof/>
        </w:rPr>
        <w:tab/>
        <w:t>UE-Slice-MBR</w:t>
      </w:r>
      <w:bookmarkEnd w:id="475"/>
      <w:bookmarkEnd w:id="476"/>
      <w:bookmarkEnd w:id="477"/>
      <w:bookmarkEnd w:id="478"/>
      <w:bookmarkEnd w:id="479"/>
      <w:bookmarkEnd w:id="480"/>
      <w:bookmarkEnd w:id="481"/>
      <w:bookmarkEnd w:id="482"/>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3" w:name="_Toc104311187"/>
      <w:bookmarkStart w:id="484" w:name="_Toc104385867"/>
      <w:bookmarkStart w:id="485" w:name="_Toc104407061"/>
      <w:bookmarkStart w:id="486" w:name="_Toc104408354"/>
      <w:bookmarkStart w:id="487" w:name="_Toc104545948"/>
      <w:bookmarkStart w:id="488" w:name="_Toc191391760"/>
      <w:bookmarkStart w:id="489" w:name="_Toc28011088"/>
      <w:bookmarkStart w:id="490" w:name="_Toc34137951"/>
      <w:bookmarkStart w:id="491" w:name="_Toc36037546"/>
      <w:bookmarkStart w:id="492" w:name="_Toc39051648"/>
      <w:bookmarkStart w:id="493" w:name="_Toc43363240"/>
      <w:bookmarkStart w:id="494" w:name="_Toc45132847"/>
      <w:bookmarkStart w:id="495" w:name="_Toc49871578"/>
      <w:bookmarkStart w:id="496" w:name="_Toc50023468"/>
      <w:bookmarkStart w:id="497" w:name="_Toc51761148"/>
      <w:bookmarkStart w:id="498" w:name="_Toc67492631"/>
      <w:bookmarkStart w:id="499" w:name="_Toc74838365"/>
      <w:bookmarkStart w:id="500" w:name="_Toc216291391"/>
      <w:r>
        <w:rPr>
          <w:noProof/>
        </w:rPr>
        <w:t>4.2.2.3.6</w:t>
      </w:r>
      <w:r>
        <w:rPr>
          <w:noProof/>
        </w:rPr>
        <w:tab/>
        <w:t>5G access stratum time distribution</w:t>
      </w:r>
      <w:bookmarkEnd w:id="483"/>
      <w:bookmarkEnd w:id="484"/>
      <w:bookmarkEnd w:id="485"/>
      <w:bookmarkEnd w:id="486"/>
      <w:bookmarkEnd w:id="487"/>
      <w:bookmarkEnd w:id="488"/>
      <w:bookmarkEnd w:id="500"/>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1" w:name="_Toc191391761"/>
      <w:bookmarkStart w:id="502" w:name="_Toc216291392"/>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1"/>
      <w:bookmarkEnd w:id="502"/>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503" w:name="_Toc216291393"/>
      <w:r w:rsidRPr="00E26591">
        <w:t>4.2.2.3.8</w:t>
      </w:r>
      <w:r w:rsidRPr="00E26591">
        <w:tab/>
      </w:r>
      <w:r w:rsidR="00734302" w:rsidRPr="00E26591">
        <w:t>Network Slice Replacement</w:t>
      </w:r>
      <w:bookmarkEnd w:id="503"/>
    </w:p>
    <w:p w14:paraId="63EE08A3" w14:textId="77777777" w:rsidR="001040E3" w:rsidRPr="00734302" w:rsidRDefault="001040E3" w:rsidP="001040E3">
      <w:pPr>
        <w:rPr>
          <w:rFonts w:eastAsia="Times New Roman"/>
          <w:lang w:eastAsia="zh-CN"/>
        </w:rPr>
      </w:pPr>
      <w:bookmarkStart w:id="504" w:name="_Toc104311188"/>
      <w:bookmarkStart w:id="505" w:name="_Toc104385868"/>
      <w:bookmarkStart w:id="506" w:name="_Toc104407062"/>
      <w:bookmarkStart w:id="507" w:name="_Toc104408355"/>
      <w:bookmarkStart w:id="508"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Pr="00A04EEC" w:rsidRDefault="001040E3" w:rsidP="00891F3A">
      <w:pPr>
        <w:rPr>
          <w:noProof/>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2D00BA74" w14:textId="77777777" w:rsidR="00F45681" w:rsidRPr="00F45681" w:rsidRDefault="00F45681" w:rsidP="00E26591">
      <w:pPr>
        <w:pStyle w:val="Heading4"/>
      </w:pPr>
      <w:bookmarkStart w:id="509" w:name="_Toc216291394"/>
      <w:r w:rsidRPr="00E26591">
        <w:t>4.2.2.4</w:t>
      </w:r>
      <w:r w:rsidRPr="00E26591">
        <w:tab/>
        <w:t>Provisioning of charging related information</w:t>
      </w:r>
      <w:bookmarkEnd w:id="509"/>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510"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1A2E5C8E" w:rsidR="00715974" w:rsidRPr="00715974" w:rsidRDefault="00715974" w:rsidP="00715974">
      <w:r w:rsidRPr="00715974">
        <w:t>When the "CHFGroup" feature is supported, the PCF may provide the AMF with the CHF Group ID of the CHF(s) that manage charging for the UE, encoded within the "chfGroupID".</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6DDF9244" w:rsidR="00715974" w:rsidRPr="00715974" w:rsidRDefault="00715974" w:rsidP="00715974">
      <w:r w:rsidRPr="00715974">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 and may include the CHF group ID encoded within "chfGroupID"</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1" w:name="_Toc216291395"/>
      <w:r>
        <w:rPr>
          <w:noProof/>
        </w:rPr>
        <w:t>4.2.3</w:t>
      </w:r>
      <w:r>
        <w:rPr>
          <w:noProof/>
        </w:rPr>
        <w:tab/>
        <w:t>Npcf_AMPolicyControl_Update Service Operation</w:t>
      </w:r>
      <w:bookmarkEnd w:id="489"/>
      <w:bookmarkEnd w:id="490"/>
      <w:bookmarkEnd w:id="491"/>
      <w:bookmarkEnd w:id="492"/>
      <w:bookmarkEnd w:id="493"/>
      <w:bookmarkEnd w:id="494"/>
      <w:bookmarkEnd w:id="495"/>
      <w:bookmarkEnd w:id="496"/>
      <w:bookmarkEnd w:id="497"/>
      <w:bookmarkEnd w:id="498"/>
      <w:bookmarkEnd w:id="499"/>
      <w:bookmarkEnd w:id="504"/>
      <w:bookmarkEnd w:id="505"/>
      <w:bookmarkEnd w:id="506"/>
      <w:bookmarkEnd w:id="507"/>
      <w:bookmarkEnd w:id="508"/>
      <w:bookmarkEnd w:id="510"/>
      <w:bookmarkEnd w:id="511"/>
    </w:p>
    <w:p w14:paraId="2CF0CC42" w14:textId="77777777" w:rsidR="004F1B76" w:rsidRDefault="004F1B76">
      <w:pPr>
        <w:pStyle w:val="Heading4"/>
        <w:rPr>
          <w:noProof/>
        </w:rPr>
      </w:pPr>
      <w:bookmarkStart w:id="512" w:name="_Toc28011089"/>
      <w:bookmarkStart w:id="513" w:name="_Toc34137952"/>
      <w:bookmarkStart w:id="514" w:name="_Toc36037547"/>
      <w:bookmarkStart w:id="515" w:name="_Toc39051649"/>
      <w:bookmarkStart w:id="516" w:name="_Toc43363241"/>
      <w:bookmarkStart w:id="517" w:name="_Toc45132848"/>
      <w:bookmarkStart w:id="518" w:name="_Toc49871579"/>
      <w:bookmarkStart w:id="519" w:name="_Toc50023469"/>
      <w:bookmarkStart w:id="520" w:name="_Toc51761149"/>
      <w:bookmarkStart w:id="521" w:name="_Toc67492632"/>
      <w:bookmarkStart w:id="522" w:name="_Toc74838366"/>
      <w:bookmarkStart w:id="523" w:name="_Toc104311189"/>
      <w:bookmarkStart w:id="524" w:name="_Toc104385869"/>
      <w:bookmarkStart w:id="525" w:name="_Toc104407063"/>
      <w:bookmarkStart w:id="526" w:name="_Toc104408356"/>
      <w:bookmarkStart w:id="527" w:name="_Toc104545950"/>
      <w:bookmarkStart w:id="528" w:name="_Toc191391763"/>
      <w:bookmarkStart w:id="529" w:name="_Toc216291396"/>
      <w:r>
        <w:rPr>
          <w:noProof/>
        </w:rPr>
        <w:t>4.2.3.1</w:t>
      </w:r>
      <w:r>
        <w:rPr>
          <w:noProof/>
        </w:rPr>
        <w:tab/>
        <w:t>General</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8.35pt;height:159.8pt" o:ole="">
            <v:imagedata r:id="rId20" o:title=""/>
          </v:shape>
          <o:OLEObject Type="Embed" ProgID="Visio.Drawing.11" ShapeID="_x0000_i1030" DrawAspect="Content" ObjectID="_1826904190"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65CE7375" w14:textId="77777777" w:rsidR="00AE5DD2" w:rsidRPr="00AE5DD2" w:rsidRDefault="001B2554" w:rsidP="00AE5DD2">
      <w:pPr>
        <w:pStyle w:val="B2"/>
        <w:rPr>
          <w:noProof/>
        </w:rPr>
      </w:pPr>
      <w:r w:rsidRPr="001B2554">
        <w:rPr>
          <w:noProof/>
        </w:rPr>
        <w:t>h)</w:t>
      </w:r>
      <w:r w:rsidRPr="001B2554">
        <w:rPr>
          <w:noProof/>
        </w:rPr>
        <w:tab/>
      </w:r>
      <w:r w:rsidRPr="001B2554">
        <w:t xml:space="preserve">if </w:t>
      </w:r>
      <w:r w:rsidR="006C10A4" w:rsidRPr="00D347B1">
        <w:rPr>
          <w:noProof/>
        </w:rPr>
        <w:t xml:space="preserve">the </w:t>
      </w:r>
      <w:r w:rsidR="006C10A4" w:rsidRPr="00D347B1">
        <w:t>"</w:t>
      </w:r>
      <w:r w:rsidR="006C10A4">
        <w:t>NetSliceRepl</w:t>
      </w:r>
      <w:r w:rsidR="006C10A4" w:rsidRPr="00D347B1">
        <w:t>"</w:t>
      </w:r>
      <w:r w:rsidR="006C10A4" w:rsidRPr="00D347B1">
        <w:rPr>
          <w:noProof/>
        </w:rPr>
        <w:t xml:space="preserve"> </w:t>
      </w:r>
      <w:r w:rsidR="006C10A4">
        <w:rPr>
          <w:noProof/>
        </w:rPr>
        <w:t xml:space="preserve">feature </w:t>
      </w:r>
      <w:r w:rsidR="006C10A4" w:rsidRPr="00D347B1">
        <w:rPr>
          <w:noProof/>
        </w:rPr>
        <w:t xml:space="preserve">is supported and </w:t>
      </w:r>
      <w:r w:rsidR="006C10A4" w:rsidRPr="00D347B1">
        <w:t>the PCF received the "</w:t>
      </w:r>
      <w:r w:rsidR="006C10A4" w:rsidRPr="00D347B1">
        <w:rPr>
          <w:noProof/>
          <w:lang w:eastAsia="zh-CN"/>
        </w:rPr>
        <w:t>unavailSnssais</w:t>
      </w:r>
      <w:r w:rsidR="006C10A4" w:rsidRPr="00D347B1">
        <w:t>"</w:t>
      </w:r>
      <w:r w:rsidR="006C10A4" w:rsidRPr="00D347B1">
        <w:rPr>
          <w:noProof/>
        </w:rPr>
        <w:t xml:space="preserve"> attribute in the request, the </w:t>
      </w:r>
      <w:r w:rsidR="006C10A4">
        <w:rPr>
          <w:noProof/>
        </w:rPr>
        <w:t>A</w:t>
      </w:r>
      <w:r w:rsidR="006C10A4" w:rsidRPr="00D347B1">
        <w:rPr>
          <w:noProof/>
        </w:rPr>
        <w:t xml:space="preserve">lternative S-NSSAI(s) associated with the received S-NSSAI(s) </w:t>
      </w:r>
      <w:r w:rsidR="006C10A4">
        <w:rPr>
          <w:noProof/>
        </w:rPr>
        <w:t>within the</w:t>
      </w:r>
      <w:r w:rsidR="006C10A4" w:rsidRPr="00D347B1">
        <w:rPr>
          <w:noProof/>
        </w:rPr>
        <w:t xml:space="preserve"> "</w:t>
      </w:r>
      <w:r w:rsidR="006C10A4" w:rsidRPr="00D347B1">
        <w:rPr>
          <w:noProof/>
          <w:lang w:eastAsia="zh-CN"/>
        </w:rPr>
        <w:t>snssaiReplInfos</w:t>
      </w:r>
      <w:r w:rsidR="006C10A4" w:rsidRPr="00D347B1">
        <w:rPr>
          <w:noProof/>
        </w:rPr>
        <w:t>" attribute</w:t>
      </w:r>
      <w:r w:rsidR="006C10A4" w:rsidRPr="00402245">
        <w:rPr>
          <w:noProof/>
        </w:rPr>
        <w:t xml:space="preserve"> </w:t>
      </w:r>
      <w:r w:rsidR="006C10A4" w:rsidRPr="00C27E34">
        <w:rPr>
          <w:noProof/>
        </w:rPr>
        <w:t>containing the</w:t>
      </w:r>
      <w:r w:rsidR="006C10A4">
        <w:rPr>
          <w:noProof/>
        </w:rPr>
        <w:t>se</w:t>
      </w:r>
      <w:r w:rsidR="006C10A4" w:rsidRPr="00C27E34">
        <w:rPr>
          <w:noProof/>
        </w:rPr>
        <w:t xml:space="preserve"> </w:t>
      </w:r>
      <w:r w:rsidR="006C10A4">
        <w:rPr>
          <w:noProof/>
        </w:rPr>
        <w:t>unavailable</w:t>
      </w:r>
      <w:r w:rsidR="006C10A4" w:rsidRPr="00C27E34">
        <w:rPr>
          <w:noProof/>
        </w:rPr>
        <w:t xml:space="preserve"> S-NSSAI(s), and for each </w:t>
      </w:r>
      <w:r w:rsidR="006C10A4">
        <w:rPr>
          <w:noProof/>
        </w:rPr>
        <w:t>unavailable</w:t>
      </w:r>
      <w:r w:rsidR="006C10A4" w:rsidRPr="00C27E34">
        <w:rPr>
          <w:noProof/>
        </w:rPr>
        <w:t xml:space="preserve">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w:t>
      </w:r>
      <w:r w:rsidR="006C10A4">
        <w:rPr>
          <w:noProof/>
        </w:rPr>
        <w:t>the corresponding</w:t>
      </w:r>
      <w:r w:rsidR="006C10A4" w:rsidRPr="00C27E34">
        <w:rPr>
          <w:noProof/>
        </w:rPr>
        <w:t xml:space="preserve"> </w:t>
      </w:r>
      <w:r w:rsidR="006C10A4">
        <w:rPr>
          <w:noProof/>
        </w:rPr>
        <w:t>A</w:t>
      </w:r>
      <w:r w:rsidR="006C10A4" w:rsidRPr="00C27E34">
        <w:rPr>
          <w:noProof/>
        </w:rPr>
        <w:t>lternative S-NSSAI</w:t>
      </w:r>
      <w:r w:rsidRPr="001B2554">
        <w:rPr>
          <w:noProof/>
        </w:rPr>
        <w:t>;</w:t>
      </w:r>
      <w:r w:rsidR="008F1424" w:rsidRPr="007D4CD5">
        <w:rPr>
          <w:noProof/>
        </w:rPr>
        <w:t xml:space="preserve"> </w:t>
      </w:r>
      <w:r w:rsidR="008F1424" w:rsidRPr="001B2554">
        <w:rPr>
          <w:noProof/>
        </w:rPr>
        <w:t>and/or</w:t>
      </w:r>
    </w:p>
    <w:p w14:paraId="3C303D6D" w14:textId="77777777" w:rsidR="008F1424" w:rsidRPr="008F1424" w:rsidRDefault="00AE5DD2" w:rsidP="00E26591">
      <w:pPr>
        <w:pStyle w:val="B2"/>
        <w:rPr>
          <w:rFonts w:eastAsia="Times New Roman"/>
          <w:noProof/>
        </w:rPr>
      </w:pPr>
      <w:r w:rsidRPr="00E26591">
        <w:t xml:space="preserve">i) </w:t>
      </w:r>
      <w:r w:rsidRPr="00E26591">
        <w:tab/>
        <w:t>if the "Energy" feature is supported and the PCF received the "enrgSavInd" attribute in the request,</w:t>
      </w:r>
      <w:r w:rsidR="008F1424" w:rsidRPr="00E26591">
        <w:t xml:space="preserve"> the related applicable policy(ies) based </w:t>
      </w:r>
      <w:r w:rsidRPr="00E26591">
        <w:t>on the local policy</w:t>
      </w:r>
      <w:r w:rsidR="008F1424" w:rsidRPr="00E26591">
        <w:t>;</w:t>
      </w:r>
    </w:p>
    <w:p w14:paraId="21B143FC" w14:textId="77777777" w:rsidR="001B2554" w:rsidRPr="008F1424" w:rsidRDefault="008F1424" w:rsidP="00E26591">
      <w:pPr>
        <w:pStyle w:val="B10"/>
        <w:rPr>
          <w:noProof/>
        </w:rPr>
      </w:pPr>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0" w:name="_Toc28011090"/>
      <w:bookmarkStart w:id="531" w:name="_Toc34137953"/>
      <w:bookmarkStart w:id="532" w:name="_Toc36037548"/>
      <w:bookmarkStart w:id="533" w:name="_Toc39051650"/>
      <w:bookmarkStart w:id="534" w:name="_Toc43363242"/>
      <w:bookmarkStart w:id="535" w:name="_Toc45132849"/>
      <w:bookmarkStart w:id="536" w:name="_Toc49871580"/>
      <w:bookmarkStart w:id="537" w:name="_Toc50023470"/>
      <w:bookmarkStart w:id="538" w:name="_Toc51761150"/>
      <w:bookmarkStart w:id="539" w:name="_Toc67492633"/>
      <w:bookmarkStart w:id="540" w:name="_Toc74838367"/>
      <w:bookmarkStart w:id="541" w:name="_Toc104311190"/>
      <w:bookmarkStart w:id="542" w:name="_Toc104385870"/>
      <w:bookmarkStart w:id="543" w:name="_Toc104407064"/>
      <w:bookmarkStart w:id="544" w:name="_Toc104408357"/>
      <w:bookmarkStart w:id="545"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2730BA27" w14:textId="77777777" w:rsidR="008A5B43" w:rsidRPr="008A5B43" w:rsidRDefault="008A5B43" w:rsidP="008A5B43">
      <w:pPr>
        <w:rPr>
          <w:rFonts w:eastAsia="Times New Roman"/>
          <w:lang w:eastAsia="zh-CN"/>
        </w:rPr>
      </w:pPr>
      <w:bookmarkStart w:id="546"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136236D3" w14:textId="77777777" w:rsidR="004F1B76" w:rsidRDefault="004F1B76">
      <w:pPr>
        <w:pStyle w:val="Heading4"/>
        <w:rPr>
          <w:noProof/>
        </w:rPr>
      </w:pPr>
      <w:bookmarkStart w:id="547" w:name="_Toc216291397"/>
      <w:r>
        <w:rPr>
          <w:noProof/>
        </w:rPr>
        <w:t>4.2.3.2</w:t>
      </w:r>
      <w:r>
        <w:rPr>
          <w:noProof/>
        </w:rPr>
        <w:tab/>
        <w:t>Policy Control Request Triggers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48" w:name="_Toc28011091"/>
      <w:bookmarkStart w:id="549" w:name="_Toc34137954"/>
      <w:bookmarkStart w:id="550" w:name="_Toc36037549"/>
      <w:bookmarkStart w:id="551" w:name="_Toc39051651"/>
      <w:bookmarkStart w:id="552" w:name="_Toc43363243"/>
      <w:bookmarkStart w:id="553" w:name="_Toc45132850"/>
      <w:bookmarkStart w:id="554" w:name="_Toc49871581"/>
      <w:bookmarkStart w:id="555" w:name="_Toc50023471"/>
      <w:bookmarkStart w:id="556" w:name="_Toc51761151"/>
      <w:bookmarkStart w:id="557" w:name="_Toc67492634"/>
      <w:bookmarkStart w:id="558" w:name="_Toc74838368"/>
      <w:bookmarkStart w:id="559" w:name="_Toc104311191"/>
      <w:bookmarkStart w:id="560" w:name="_Toc104385871"/>
      <w:bookmarkStart w:id="561" w:name="_Toc104407065"/>
      <w:bookmarkStart w:id="562" w:name="_Toc104408358"/>
      <w:bookmarkStart w:id="563"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564" w:name="_Toc191391765"/>
      <w:bookmarkStart w:id="565" w:name="_Toc216291398"/>
      <w:r>
        <w:rPr>
          <w:noProof/>
        </w:rPr>
        <w:t>4.2.3.3</w:t>
      </w:r>
      <w:r>
        <w:rPr>
          <w:noProof/>
        </w:rPr>
        <w:tab/>
        <w:t>Encoding of updated policy</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756F220" w14:textId="77777777" w:rsidR="00800CD0" w:rsidRPr="00800CD0" w:rsidRDefault="00800CD0" w:rsidP="00E43AE3">
      <w:pPr>
        <w:pStyle w:val="Heading5"/>
      </w:pPr>
      <w:bookmarkStart w:id="566" w:name="_Toc153786736"/>
      <w:bookmarkStart w:id="567" w:name="_Toc191391766"/>
      <w:bookmarkStart w:id="568" w:name="_Toc216291399"/>
      <w:r w:rsidRPr="00800CD0">
        <w:t>4.2.3.3.1</w:t>
      </w:r>
      <w:r w:rsidRPr="00800CD0">
        <w:tab/>
        <w:t>General</w:t>
      </w:r>
      <w:bookmarkEnd w:id="566"/>
      <w:bookmarkEnd w:id="567"/>
      <w:bookmarkEnd w:id="568"/>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69" w:name="_Toc191391767"/>
      <w:bookmarkStart w:id="570" w:name="_Toc216291400"/>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569"/>
      <w:bookmarkEnd w:id="570"/>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3C9B5421" w14:textId="77777777" w:rsidR="00BB1EF6" w:rsidRPr="00BB1EF6" w:rsidRDefault="00BB1EF6" w:rsidP="00E26591">
      <w:pPr>
        <w:pStyle w:val="B10"/>
        <w:rPr>
          <w:noProof/>
        </w:rPr>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77777777"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71" w:name="_Toc191391768"/>
      <w:bookmarkStart w:id="572" w:name="_Toc28011092"/>
      <w:bookmarkStart w:id="573" w:name="_Toc34137955"/>
      <w:bookmarkStart w:id="574" w:name="_Toc36037550"/>
      <w:bookmarkStart w:id="575" w:name="_Toc39051652"/>
      <w:bookmarkStart w:id="576" w:name="_Toc43363244"/>
      <w:bookmarkStart w:id="577" w:name="_Toc45132851"/>
      <w:bookmarkStart w:id="578" w:name="_Toc49871582"/>
      <w:bookmarkStart w:id="579" w:name="_Toc50023472"/>
      <w:bookmarkStart w:id="580" w:name="_Toc51761152"/>
      <w:bookmarkStart w:id="581" w:name="_Toc67492635"/>
      <w:bookmarkStart w:id="582" w:name="_Toc74838369"/>
      <w:bookmarkStart w:id="583" w:name="_Toc104311192"/>
      <w:bookmarkStart w:id="584" w:name="_Toc104385872"/>
      <w:bookmarkStart w:id="585" w:name="_Toc104407066"/>
      <w:bookmarkStart w:id="586" w:name="_Toc104408359"/>
      <w:bookmarkStart w:id="587" w:name="_Toc104545953"/>
      <w:bookmarkStart w:id="588" w:name="_Toc216291401"/>
      <w:r>
        <w:rPr>
          <w:noProof/>
        </w:rPr>
        <w:t>4.2.3.4</w:t>
      </w:r>
      <w:r>
        <w:rPr>
          <w:noProof/>
        </w:rPr>
        <w:tab/>
        <w:t>Feature renegotiation during AMF relocation</w:t>
      </w:r>
      <w:bookmarkEnd w:id="571"/>
      <w:bookmarkEnd w:id="588"/>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589" w:name="_Toc191391769"/>
      <w:bookmarkStart w:id="590" w:name="_Toc216291402"/>
      <w:r>
        <w:rPr>
          <w:noProof/>
        </w:rPr>
        <w:t>4.2.4</w:t>
      </w:r>
      <w:r>
        <w:rPr>
          <w:noProof/>
        </w:rPr>
        <w:tab/>
        <w:t>Npcf_AMPolicyControl_UpdateNotify Service Operation</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9"/>
      <w:bookmarkEnd w:id="590"/>
    </w:p>
    <w:p w14:paraId="6CDA743C" w14:textId="77777777" w:rsidR="004F1B76" w:rsidRDefault="004F1B76">
      <w:pPr>
        <w:pStyle w:val="Heading4"/>
        <w:rPr>
          <w:noProof/>
        </w:rPr>
      </w:pPr>
      <w:bookmarkStart w:id="591" w:name="_Toc28011093"/>
      <w:bookmarkStart w:id="592" w:name="_Toc34137956"/>
      <w:bookmarkStart w:id="593" w:name="_Toc36037551"/>
      <w:bookmarkStart w:id="594" w:name="_Toc39051653"/>
      <w:bookmarkStart w:id="595" w:name="_Toc43363245"/>
      <w:bookmarkStart w:id="596" w:name="_Toc45132852"/>
      <w:bookmarkStart w:id="597" w:name="_Toc49871583"/>
      <w:bookmarkStart w:id="598" w:name="_Toc50023473"/>
      <w:bookmarkStart w:id="599" w:name="_Toc51761153"/>
      <w:bookmarkStart w:id="600" w:name="_Toc67492636"/>
      <w:bookmarkStart w:id="601" w:name="_Toc74838370"/>
      <w:bookmarkStart w:id="602" w:name="_Toc104311193"/>
      <w:bookmarkStart w:id="603" w:name="_Toc104385873"/>
      <w:bookmarkStart w:id="604" w:name="_Toc104407067"/>
      <w:bookmarkStart w:id="605" w:name="_Toc104408360"/>
      <w:bookmarkStart w:id="606" w:name="_Toc104545954"/>
      <w:bookmarkStart w:id="607" w:name="_Toc191391770"/>
      <w:bookmarkStart w:id="608" w:name="_Toc216291403"/>
      <w:r>
        <w:rPr>
          <w:noProof/>
        </w:rPr>
        <w:t>4.2.4.1</w:t>
      </w:r>
      <w:r>
        <w:rPr>
          <w:noProof/>
        </w:rPr>
        <w:tab/>
        <w:t>General</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609" w:name="_Toc28011094"/>
      <w:bookmarkStart w:id="610" w:name="_Toc34137957"/>
      <w:bookmarkStart w:id="611" w:name="_Toc36037552"/>
      <w:bookmarkStart w:id="612" w:name="_Toc39051654"/>
      <w:bookmarkStart w:id="613" w:name="_Toc43363246"/>
      <w:bookmarkStart w:id="614" w:name="_Toc45132853"/>
      <w:bookmarkStart w:id="615" w:name="_Toc49871584"/>
      <w:bookmarkStart w:id="616" w:name="_Toc50023474"/>
      <w:bookmarkStart w:id="617" w:name="_Toc51761154"/>
      <w:bookmarkStart w:id="618" w:name="_Toc67492637"/>
      <w:bookmarkStart w:id="619" w:name="_Toc74838371"/>
      <w:bookmarkStart w:id="620" w:name="_Toc104311194"/>
      <w:bookmarkStart w:id="621" w:name="_Toc104385874"/>
      <w:bookmarkStart w:id="622" w:name="_Toc104407068"/>
      <w:bookmarkStart w:id="623" w:name="_Toc104408361"/>
      <w:bookmarkStart w:id="624" w:name="_Toc104545955"/>
      <w:bookmarkStart w:id="625" w:name="_Toc191391771"/>
      <w:bookmarkStart w:id="626" w:name="_Toc216291404"/>
      <w:r>
        <w:rPr>
          <w:noProof/>
        </w:rPr>
        <w:t>4.2.4.2</w:t>
      </w:r>
      <w:r>
        <w:rPr>
          <w:noProof/>
        </w:rPr>
        <w:tab/>
        <w:t>Policy update notification</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45pt;height:159.8pt" o:ole="">
            <v:imagedata r:id="rId22" o:title=""/>
          </v:shape>
          <o:OLEObject Type="Embed" ProgID="Visio.Drawing.11" ShapeID="_x0000_i1031" DrawAspect="Content" ObjectID="_1826904191" r:id="rId23"/>
        </w:object>
      </w:r>
    </w:p>
    <w:p w14:paraId="76686210" w14:textId="77777777" w:rsidR="004F1B76" w:rsidRDefault="004F1B76">
      <w:pPr>
        <w:pStyle w:val="TF"/>
        <w:rPr>
          <w:noProof/>
        </w:rPr>
      </w:pPr>
      <w:r>
        <w:rPr>
          <w:noProof/>
        </w:rPr>
        <w:t>Figure 4.2.4.2-1: policy update notification</w:t>
      </w:r>
    </w:p>
    <w:p w14:paraId="1D86FF1E" w14:textId="77777777"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7777777" w:rsidR="004F1B76" w:rsidRDefault="004F1B76">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77777777" w:rsidR="004F1B76" w:rsidRDefault="004F1B76">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3EB8C32D" w14:textId="77777777" w:rsidR="004F1B76" w:rsidRDefault="004F1B76">
      <w:pPr>
        <w:rPr>
          <w:noProof/>
        </w:rPr>
      </w:pPr>
      <w:r>
        <w:rPr>
          <w:noProof/>
        </w:rPr>
        <w:t xml:space="preserve">If the PCF received a </w:t>
      </w:r>
      <w:r>
        <w:t>"404 Not found" response</w:t>
      </w:r>
      <w:r>
        <w:rPr>
          <w:noProof/>
        </w:rPr>
        <w:t xml:space="preserve">, the PCF should resend the failed policy update notification request to that URI.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7777777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PolicyAuthorization service (see 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see 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627" w:name="_Toc28011095"/>
      <w:bookmarkStart w:id="628" w:name="_Toc34137958"/>
      <w:bookmarkStart w:id="629" w:name="_Toc36037553"/>
      <w:bookmarkStart w:id="630" w:name="_Toc39051655"/>
      <w:bookmarkStart w:id="631" w:name="_Toc43363247"/>
      <w:bookmarkStart w:id="632" w:name="_Toc45132854"/>
      <w:bookmarkStart w:id="633" w:name="_Toc49871585"/>
      <w:bookmarkStart w:id="634" w:name="_Toc50023475"/>
      <w:bookmarkStart w:id="635" w:name="_Toc51761155"/>
      <w:bookmarkStart w:id="636" w:name="_Toc67492638"/>
      <w:bookmarkStart w:id="637" w:name="_Toc74838372"/>
      <w:bookmarkStart w:id="638" w:name="_Toc104311195"/>
      <w:bookmarkStart w:id="639" w:name="_Toc104385875"/>
      <w:bookmarkStart w:id="640" w:name="_Toc104407069"/>
      <w:bookmarkStart w:id="641" w:name="_Toc104408362"/>
      <w:bookmarkStart w:id="642"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43"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3BF58C51" w14:textId="77777777" w:rsidR="004A4E7E" w:rsidRPr="004A4E7E" w:rsidRDefault="004A4E7E" w:rsidP="00E26591">
      <w:pPr>
        <w:pStyle w:val="B10"/>
        <w:rPr>
          <w:noProof/>
        </w:rPr>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5614C39C" w14:textId="77777777" w:rsidR="004F1B76" w:rsidRDefault="004F1B76">
      <w:pPr>
        <w:pStyle w:val="Heading4"/>
        <w:rPr>
          <w:noProof/>
        </w:rPr>
      </w:pPr>
      <w:bookmarkStart w:id="644" w:name="_Toc216291405"/>
      <w:r>
        <w:rPr>
          <w:noProof/>
        </w:rPr>
        <w:t>4.2.4.3</w:t>
      </w:r>
      <w:r>
        <w:rPr>
          <w:noProof/>
        </w:rPr>
        <w:tab/>
        <w:t>Request for termination of the policy association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7.8pt;height:158.2pt" o:ole="">
            <v:imagedata r:id="rId24" o:title=""/>
          </v:shape>
          <o:OLEObject Type="Embed" ProgID="Visio.Drawing.11" ShapeID="_x0000_i1032" DrawAspect="Content" ObjectID="_1826904192"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77777777" w:rsidR="004F1B76" w:rsidRDefault="004F1B76">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77777777" w:rsidR="004F1B76" w:rsidRDefault="004F1B76">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3FADAA50" w14:textId="77777777" w:rsidR="004F1B76" w:rsidRDefault="004F1B76">
      <w:pPr>
        <w:rPr>
          <w:noProof/>
        </w:rPr>
      </w:pPr>
      <w:r>
        <w:rPr>
          <w:noProof/>
        </w:rPr>
        <w:t xml:space="preserve">If the PCF received a </w:t>
      </w:r>
      <w:r>
        <w:t>"404 Not found" response</w:t>
      </w:r>
      <w:r>
        <w:rPr>
          <w:noProof/>
        </w:rPr>
        <w:t>, the PCF should resend the failed request for termination of the policy association to that URI.</w:t>
      </w:r>
    </w:p>
    <w:p w14:paraId="046B911D" w14:textId="77777777" w:rsidR="004F1B76" w:rsidRDefault="004F1B76">
      <w:pPr>
        <w:pStyle w:val="Heading3"/>
        <w:rPr>
          <w:noProof/>
        </w:rPr>
      </w:pPr>
      <w:bookmarkStart w:id="645" w:name="_Toc28011096"/>
      <w:bookmarkStart w:id="646" w:name="_Toc34137959"/>
      <w:bookmarkStart w:id="647" w:name="_Toc36037554"/>
      <w:bookmarkStart w:id="648" w:name="_Toc39051656"/>
      <w:bookmarkStart w:id="649" w:name="_Toc43363248"/>
      <w:bookmarkStart w:id="650" w:name="_Toc45132855"/>
      <w:bookmarkStart w:id="651" w:name="_Toc49871586"/>
      <w:bookmarkStart w:id="652" w:name="_Toc50023476"/>
      <w:bookmarkStart w:id="653" w:name="_Toc51761156"/>
      <w:bookmarkStart w:id="654" w:name="_Toc67492639"/>
      <w:bookmarkStart w:id="655" w:name="_Toc74838373"/>
      <w:bookmarkStart w:id="656" w:name="_Toc104311196"/>
      <w:bookmarkStart w:id="657" w:name="_Toc104385876"/>
      <w:bookmarkStart w:id="658" w:name="_Toc104407070"/>
      <w:bookmarkStart w:id="659" w:name="_Toc104408363"/>
      <w:bookmarkStart w:id="660" w:name="_Toc104545957"/>
      <w:bookmarkStart w:id="661" w:name="_Toc191391773"/>
      <w:bookmarkStart w:id="662" w:name="_Toc216291406"/>
      <w:r>
        <w:rPr>
          <w:noProof/>
        </w:rPr>
        <w:t>4.2.5</w:t>
      </w:r>
      <w:r>
        <w:rPr>
          <w:noProof/>
        </w:rPr>
        <w:tab/>
        <w:t>Npcf_AMPolicyControl_Delete Service Operation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8.35pt;height:159.8pt" o:ole="">
            <v:imagedata r:id="rId26" o:title=""/>
          </v:shape>
          <o:OLEObject Type="Embed" ProgID="Visio.Drawing.11" ShapeID="_x0000_i1033" DrawAspect="Content" ObjectID="_1826904193"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63" w:name="_Toc28011097"/>
      <w:bookmarkStart w:id="664" w:name="_Toc34137960"/>
      <w:bookmarkStart w:id="665" w:name="_Toc36037555"/>
      <w:bookmarkStart w:id="666" w:name="_Toc39051657"/>
      <w:bookmarkStart w:id="667" w:name="_Toc43363249"/>
      <w:bookmarkStart w:id="668" w:name="_Toc45132856"/>
      <w:bookmarkStart w:id="669" w:name="_Toc49871587"/>
      <w:bookmarkStart w:id="670" w:name="_Toc50023477"/>
      <w:bookmarkStart w:id="671" w:name="_Toc51761157"/>
      <w:bookmarkStart w:id="672" w:name="_Toc67492640"/>
      <w:bookmarkStart w:id="673" w:name="_Toc74838374"/>
      <w:bookmarkStart w:id="674" w:name="_Toc104311197"/>
      <w:bookmarkStart w:id="675" w:name="_Toc104385877"/>
      <w:bookmarkStart w:id="676" w:name="_Toc104407071"/>
      <w:bookmarkStart w:id="677" w:name="_Toc104408364"/>
      <w:bookmarkStart w:id="678" w:name="_Toc104545958"/>
      <w:bookmarkStart w:id="679" w:name="_Toc191391774"/>
      <w:bookmarkStart w:id="680" w:name="_Toc216291407"/>
      <w:r>
        <w:rPr>
          <w:noProof/>
          <w:lang w:eastAsia="zh-CN"/>
        </w:rPr>
        <w:t>5</w:t>
      </w:r>
      <w:r>
        <w:rPr>
          <w:noProof/>
        </w:rPr>
        <w:tab/>
        <w:t>Npcf_AMPolicyControl</w:t>
      </w:r>
      <w:r>
        <w:rPr>
          <w:noProof/>
          <w:lang w:eastAsia="zh-CN"/>
        </w:rPr>
        <w:t xml:space="preserve"> API</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2000456A" w14:textId="77777777" w:rsidR="004F1B76" w:rsidRDefault="004F1B76">
      <w:pPr>
        <w:pStyle w:val="Heading2"/>
        <w:rPr>
          <w:noProof/>
        </w:rPr>
      </w:pPr>
      <w:bookmarkStart w:id="681" w:name="_Toc28011098"/>
      <w:bookmarkStart w:id="682" w:name="_Toc34137961"/>
      <w:bookmarkStart w:id="683" w:name="_Toc36037556"/>
      <w:bookmarkStart w:id="684" w:name="_Toc39051658"/>
      <w:bookmarkStart w:id="685" w:name="_Toc43363250"/>
      <w:bookmarkStart w:id="686" w:name="_Toc45132857"/>
      <w:bookmarkStart w:id="687" w:name="_Toc49871588"/>
      <w:bookmarkStart w:id="688" w:name="_Toc50023478"/>
      <w:bookmarkStart w:id="689" w:name="_Toc51761158"/>
      <w:bookmarkStart w:id="690" w:name="_Toc67492641"/>
      <w:bookmarkStart w:id="691" w:name="_Toc74838375"/>
      <w:bookmarkStart w:id="692" w:name="_Toc104311198"/>
      <w:bookmarkStart w:id="693" w:name="_Toc104385878"/>
      <w:bookmarkStart w:id="694" w:name="_Toc104407072"/>
      <w:bookmarkStart w:id="695" w:name="_Toc104408365"/>
      <w:bookmarkStart w:id="696" w:name="_Toc104545959"/>
      <w:bookmarkStart w:id="697" w:name="_Toc191391775"/>
      <w:bookmarkStart w:id="698" w:name="_Toc216291408"/>
      <w:r>
        <w:rPr>
          <w:noProof/>
          <w:lang w:eastAsia="zh-CN"/>
        </w:rPr>
        <w:t>5</w:t>
      </w:r>
      <w:r>
        <w:rPr>
          <w:noProof/>
        </w:rPr>
        <w:t>.1</w:t>
      </w:r>
      <w:r>
        <w:rPr>
          <w:noProof/>
        </w:rPr>
        <w:tab/>
        <w:t>Introduction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699" w:name="_Toc28011099"/>
      <w:bookmarkStart w:id="700" w:name="_Toc34137962"/>
      <w:bookmarkStart w:id="701" w:name="_Toc36037557"/>
      <w:bookmarkStart w:id="702" w:name="_Toc39051659"/>
      <w:bookmarkStart w:id="703" w:name="_Toc43363251"/>
      <w:bookmarkStart w:id="704" w:name="_Toc45132858"/>
      <w:bookmarkStart w:id="705" w:name="_Toc49871589"/>
      <w:bookmarkStart w:id="706" w:name="_Toc50023479"/>
      <w:bookmarkStart w:id="707" w:name="_Toc51761159"/>
      <w:bookmarkStart w:id="708" w:name="_Toc67492642"/>
      <w:bookmarkStart w:id="709" w:name="_Toc74838376"/>
      <w:bookmarkStart w:id="710" w:name="_Toc104311199"/>
      <w:bookmarkStart w:id="711" w:name="_Toc104385879"/>
      <w:bookmarkStart w:id="712" w:name="_Toc104407073"/>
      <w:bookmarkStart w:id="713" w:name="_Toc104408366"/>
      <w:bookmarkStart w:id="714" w:name="_Toc104545960"/>
      <w:bookmarkStart w:id="715" w:name="_Toc191391776"/>
      <w:bookmarkStart w:id="716" w:name="_Toc216291409"/>
      <w:r>
        <w:rPr>
          <w:noProof/>
        </w:rPr>
        <w:t>5.2</w:t>
      </w:r>
      <w:r>
        <w:rPr>
          <w:noProof/>
        </w:rPr>
        <w:tab/>
        <w:t>Usage of HTTP</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3B7E310" w14:textId="77777777" w:rsidR="004F1B76" w:rsidRDefault="004F1B76">
      <w:pPr>
        <w:pStyle w:val="Heading3"/>
        <w:rPr>
          <w:noProof/>
        </w:rPr>
      </w:pPr>
      <w:bookmarkStart w:id="717" w:name="_Toc28011100"/>
      <w:bookmarkStart w:id="718" w:name="_Toc34137963"/>
      <w:bookmarkStart w:id="719" w:name="_Toc36037558"/>
      <w:bookmarkStart w:id="720" w:name="_Toc39051660"/>
      <w:bookmarkStart w:id="721" w:name="_Toc43363252"/>
      <w:bookmarkStart w:id="722" w:name="_Toc45132859"/>
      <w:bookmarkStart w:id="723" w:name="_Toc49871590"/>
      <w:bookmarkStart w:id="724" w:name="_Toc50023480"/>
      <w:bookmarkStart w:id="725" w:name="_Toc51761160"/>
      <w:bookmarkStart w:id="726" w:name="_Toc67492643"/>
      <w:bookmarkStart w:id="727" w:name="_Toc74838377"/>
      <w:bookmarkStart w:id="728" w:name="_Toc104311200"/>
      <w:bookmarkStart w:id="729" w:name="_Toc104385880"/>
      <w:bookmarkStart w:id="730" w:name="_Toc104407074"/>
      <w:bookmarkStart w:id="731" w:name="_Toc104408367"/>
      <w:bookmarkStart w:id="732" w:name="_Toc104545961"/>
      <w:bookmarkStart w:id="733" w:name="_Toc191391777"/>
      <w:bookmarkStart w:id="734" w:name="_Toc216291410"/>
      <w:r>
        <w:rPr>
          <w:noProof/>
        </w:rPr>
        <w:t>5.2.1</w:t>
      </w:r>
      <w:r>
        <w:rPr>
          <w:noProof/>
        </w:rPr>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35" w:name="_Toc28011101"/>
      <w:bookmarkStart w:id="736" w:name="_Toc34137964"/>
      <w:bookmarkStart w:id="737" w:name="_Toc36037559"/>
      <w:bookmarkStart w:id="738" w:name="_Toc39051661"/>
      <w:bookmarkStart w:id="739" w:name="_Toc43363253"/>
      <w:bookmarkStart w:id="740" w:name="_Toc45132860"/>
      <w:bookmarkStart w:id="741" w:name="_Toc49871591"/>
      <w:bookmarkStart w:id="742" w:name="_Toc50023481"/>
      <w:bookmarkStart w:id="743" w:name="_Toc51761161"/>
      <w:bookmarkStart w:id="744" w:name="_Toc67492644"/>
      <w:bookmarkStart w:id="745" w:name="_Toc74838378"/>
      <w:bookmarkStart w:id="746" w:name="_Toc104311201"/>
      <w:bookmarkStart w:id="747" w:name="_Toc104385881"/>
      <w:bookmarkStart w:id="748" w:name="_Toc104407075"/>
      <w:bookmarkStart w:id="749" w:name="_Toc104408368"/>
      <w:bookmarkStart w:id="750" w:name="_Toc104545962"/>
      <w:bookmarkStart w:id="751" w:name="_Toc191391778"/>
      <w:bookmarkStart w:id="752" w:name="_Toc216291411"/>
      <w:r>
        <w:rPr>
          <w:noProof/>
        </w:rPr>
        <w:t>5.2.2</w:t>
      </w:r>
      <w:r>
        <w:rPr>
          <w:noProof/>
        </w:rPr>
        <w:tab/>
        <w:t>HTTP standard headers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5543351E" w14:textId="77777777" w:rsidR="004F1B76" w:rsidRDefault="004F1B76">
      <w:pPr>
        <w:pStyle w:val="Heading4"/>
        <w:rPr>
          <w:noProof/>
          <w:lang w:eastAsia="zh-CN"/>
        </w:rPr>
      </w:pPr>
      <w:bookmarkStart w:id="753" w:name="_Toc28011102"/>
      <w:bookmarkStart w:id="754" w:name="_Toc34137965"/>
      <w:bookmarkStart w:id="755" w:name="_Toc36037560"/>
      <w:bookmarkStart w:id="756" w:name="_Toc39051662"/>
      <w:bookmarkStart w:id="757" w:name="_Toc43363254"/>
      <w:bookmarkStart w:id="758" w:name="_Toc45132861"/>
      <w:bookmarkStart w:id="759" w:name="_Toc49871592"/>
      <w:bookmarkStart w:id="760" w:name="_Toc50023482"/>
      <w:bookmarkStart w:id="761" w:name="_Toc51761162"/>
      <w:bookmarkStart w:id="762" w:name="_Toc67492645"/>
      <w:bookmarkStart w:id="763" w:name="_Toc74838379"/>
      <w:bookmarkStart w:id="764" w:name="_Toc104311202"/>
      <w:bookmarkStart w:id="765" w:name="_Toc104385882"/>
      <w:bookmarkStart w:id="766" w:name="_Toc104407076"/>
      <w:bookmarkStart w:id="767" w:name="_Toc104408369"/>
      <w:bookmarkStart w:id="768" w:name="_Toc104545963"/>
      <w:bookmarkStart w:id="769" w:name="_Toc191391779"/>
      <w:bookmarkStart w:id="770" w:name="_Toc216291412"/>
      <w:r>
        <w:rPr>
          <w:noProof/>
        </w:rPr>
        <w:t>5.2.2.1</w:t>
      </w:r>
      <w:r>
        <w:rPr>
          <w:noProof/>
          <w:lang w:eastAsia="zh-CN"/>
        </w:rPr>
        <w:tab/>
        <w:t>General</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71" w:name="_Toc28011103"/>
      <w:bookmarkStart w:id="772" w:name="_Toc34137966"/>
      <w:bookmarkStart w:id="773" w:name="_Toc36037561"/>
      <w:bookmarkStart w:id="774" w:name="_Toc39051663"/>
      <w:bookmarkStart w:id="775" w:name="_Toc43363255"/>
      <w:bookmarkStart w:id="776" w:name="_Toc45132862"/>
      <w:bookmarkStart w:id="777" w:name="_Toc49871593"/>
      <w:bookmarkStart w:id="778" w:name="_Toc50023483"/>
      <w:bookmarkStart w:id="779" w:name="_Toc51761163"/>
      <w:bookmarkStart w:id="780" w:name="_Toc67492646"/>
      <w:bookmarkStart w:id="781" w:name="_Toc74838380"/>
      <w:bookmarkStart w:id="782" w:name="_Toc104311203"/>
      <w:bookmarkStart w:id="783" w:name="_Toc104385883"/>
      <w:bookmarkStart w:id="784" w:name="_Toc104407077"/>
      <w:bookmarkStart w:id="785" w:name="_Toc104408370"/>
      <w:bookmarkStart w:id="786" w:name="_Toc104545964"/>
      <w:bookmarkStart w:id="787" w:name="_Toc191391780"/>
      <w:bookmarkStart w:id="788" w:name="_Toc216291413"/>
      <w:r>
        <w:rPr>
          <w:noProof/>
        </w:rPr>
        <w:t>5.2.2.2</w:t>
      </w:r>
      <w:r>
        <w:rPr>
          <w:noProof/>
        </w:rPr>
        <w:tab/>
        <w:t>Content type</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789" w:name="_Toc28011104"/>
      <w:bookmarkStart w:id="790" w:name="_Toc34137967"/>
      <w:bookmarkStart w:id="791" w:name="_Toc36037562"/>
      <w:bookmarkStart w:id="792" w:name="_Toc39051664"/>
      <w:bookmarkStart w:id="793" w:name="_Toc43363256"/>
      <w:bookmarkStart w:id="794" w:name="_Toc45132863"/>
      <w:bookmarkStart w:id="795" w:name="_Toc49871594"/>
      <w:bookmarkStart w:id="796" w:name="_Toc50023484"/>
      <w:bookmarkStart w:id="797" w:name="_Toc51761164"/>
      <w:bookmarkStart w:id="798" w:name="_Toc67492647"/>
      <w:bookmarkStart w:id="799" w:name="_Toc74838381"/>
      <w:bookmarkStart w:id="800" w:name="_Toc104311204"/>
      <w:bookmarkStart w:id="801" w:name="_Toc104385884"/>
      <w:bookmarkStart w:id="802" w:name="_Toc104407078"/>
      <w:bookmarkStart w:id="803" w:name="_Toc104408371"/>
      <w:bookmarkStart w:id="804" w:name="_Toc104545965"/>
      <w:bookmarkStart w:id="805" w:name="_Toc191391781"/>
      <w:bookmarkStart w:id="806" w:name="_Toc216291414"/>
      <w:r>
        <w:rPr>
          <w:noProof/>
        </w:rPr>
        <w:t>5.2.3</w:t>
      </w:r>
      <w:r>
        <w:rPr>
          <w:noProof/>
        </w:rPr>
        <w:tab/>
        <w:t>HTTP custom headers</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07" w:name="_Toc28011105"/>
      <w:bookmarkStart w:id="808" w:name="_Toc34137968"/>
      <w:bookmarkStart w:id="809" w:name="_Toc36037563"/>
      <w:bookmarkStart w:id="810" w:name="_Toc39051665"/>
      <w:bookmarkStart w:id="811" w:name="_Toc43363257"/>
      <w:bookmarkStart w:id="812" w:name="_Toc45132864"/>
      <w:bookmarkStart w:id="813" w:name="_Toc49871595"/>
      <w:bookmarkStart w:id="814" w:name="_Toc50023485"/>
      <w:bookmarkStart w:id="815" w:name="_Toc51761165"/>
      <w:bookmarkStart w:id="816" w:name="_Toc67492648"/>
      <w:bookmarkStart w:id="817" w:name="_Toc74838382"/>
      <w:bookmarkStart w:id="818" w:name="_Toc104311205"/>
      <w:bookmarkStart w:id="819" w:name="_Toc104385885"/>
      <w:bookmarkStart w:id="820" w:name="_Toc104407079"/>
      <w:bookmarkStart w:id="821" w:name="_Toc104408372"/>
      <w:bookmarkStart w:id="822" w:name="_Toc104545966"/>
      <w:bookmarkStart w:id="823" w:name="_Toc191391782"/>
      <w:bookmarkStart w:id="824" w:name="_Toc216291415"/>
      <w:r>
        <w:rPr>
          <w:noProof/>
        </w:rPr>
        <w:t>5.3</w:t>
      </w:r>
      <w:r>
        <w:rPr>
          <w:noProof/>
        </w:rPr>
        <w:tab/>
        <w:t>Resources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3AAD34C1" w14:textId="77777777" w:rsidR="00985A00" w:rsidRDefault="00985A00" w:rsidP="00985A00">
      <w:bookmarkStart w:id="825" w:name="_Toc28011106"/>
      <w:bookmarkStart w:id="826" w:name="_Toc34137969"/>
      <w:bookmarkStart w:id="827" w:name="_Toc36037564"/>
      <w:bookmarkStart w:id="828" w:name="_Toc39051666"/>
      <w:bookmarkStart w:id="829" w:name="_Toc43363258"/>
      <w:bookmarkStart w:id="830" w:name="_Toc45132865"/>
      <w:bookmarkStart w:id="831" w:name="_Toc49871596"/>
      <w:bookmarkStart w:id="832" w:name="_Toc50023486"/>
      <w:bookmarkStart w:id="833" w:name="_Toc51761166"/>
      <w:bookmarkStart w:id="834" w:name="_Toc67492649"/>
      <w:bookmarkStart w:id="835" w:name="_Toc74838383"/>
      <w:bookmarkStart w:id="836" w:name="_Toc104311206"/>
      <w:bookmarkStart w:id="837" w:name="_Toc104385886"/>
      <w:bookmarkStart w:id="838" w:name="_Toc104407080"/>
      <w:bookmarkStart w:id="839" w:name="_Toc104408373"/>
      <w:bookmarkStart w:id="840"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41" w:name="_Toc191391783"/>
      <w:bookmarkStart w:id="842" w:name="_Toc216291416"/>
      <w:r>
        <w:rPr>
          <w:noProof/>
        </w:rPr>
        <w:t>5.3.1</w:t>
      </w:r>
      <w:r>
        <w:rPr>
          <w:noProof/>
        </w:rPr>
        <w:tab/>
        <w:t>Resource Structure</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4C1E5E02" w14:textId="77777777" w:rsidR="004F1B76" w:rsidRDefault="004F1B76">
      <w:pPr>
        <w:pStyle w:val="TH"/>
        <w:rPr>
          <w:noProof/>
        </w:rPr>
      </w:pPr>
      <w:r>
        <w:rPr>
          <w:noProof/>
        </w:rPr>
        <w:object w:dxaOrig="8169" w:dyaOrig="4854" w14:anchorId="72E58B09">
          <v:shape id="_x0000_i1034" type="#_x0000_t75" style="width:409.1pt;height:178.35pt" o:ole="">
            <v:imagedata r:id="rId28" o:title=""/>
          </v:shape>
          <o:OLEObject Type="Embed" ProgID="Visio.Drawing.11" ShapeID="_x0000_i1034" DrawAspect="Content" ObjectID="_1826904194"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843" w:name="_Toc28011107"/>
      <w:bookmarkStart w:id="844" w:name="_Toc34137970"/>
      <w:bookmarkStart w:id="845" w:name="_Toc36037565"/>
      <w:bookmarkStart w:id="846" w:name="_Toc39051667"/>
      <w:bookmarkStart w:id="847" w:name="_Toc43363259"/>
      <w:bookmarkStart w:id="848" w:name="_Toc45132866"/>
      <w:bookmarkStart w:id="849" w:name="_Toc49871597"/>
      <w:bookmarkStart w:id="850" w:name="_Toc50023487"/>
      <w:bookmarkStart w:id="851" w:name="_Toc51761167"/>
      <w:bookmarkStart w:id="852" w:name="_Toc67492650"/>
      <w:bookmarkStart w:id="853" w:name="_Toc74838384"/>
      <w:bookmarkStart w:id="854" w:name="_Toc104311207"/>
      <w:bookmarkStart w:id="855" w:name="_Toc104385887"/>
      <w:bookmarkStart w:id="856" w:name="_Toc104407081"/>
      <w:bookmarkStart w:id="857" w:name="_Toc104408374"/>
      <w:bookmarkStart w:id="858" w:name="_Toc104545968"/>
      <w:bookmarkStart w:id="859" w:name="_Toc191391784"/>
      <w:bookmarkStart w:id="860" w:name="_Toc216291417"/>
      <w:r>
        <w:rPr>
          <w:noProof/>
        </w:rPr>
        <w:t>5.3.2</w:t>
      </w:r>
      <w:r>
        <w:rPr>
          <w:noProof/>
        </w:rPr>
        <w:tab/>
        <w:t>Resource: AM Policy Associations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DAC96BC" w14:textId="77777777" w:rsidR="004F1B76" w:rsidRDefault="004F1B76">
      <w:pPr>
        <w:pStyle w:val="Heading4"/>
        <w:rPr>
          <w:noProof/>
        </w:rPr>
      </w:pPr>
      <w:bookmarkStart w:id="861" w:name="_Toc28011108"/>
      <w:bookmarkStart w:id="862" w:name="_Toc34137971"/>
      <w:bookmarkStart w:id="863" w:name="_Toc36037566"/>
      <w:bookmarkStart w:id="864" w:name="_Toc39051668"/>
      <w:bookmarkStart w:id="865" w:name="_Toc43363260"/>
      <w:bookmarkStart w:id="866" w:name="_Toc45132867"/>
      <w:bookmarkStart w:id="867" w:name="_Toc49871598"/>
      <w:bookmarkStart w:id="868" w:name="_Toc50023488"/>
      <w:bookmarkStart w:id="869" w:name="_Toc51761168"/>
      <w:bookmarkStart w:id="870" w:name="_Toc67492651"/>
      <w:bookmarkStart w:id="871" w:name="_Toc74838385"/>
      <w:bookmarkStart w:id="872" w:name="_Toc104311208"/>
      <w:bookmarkStart w:id="873" w:name="_Toc104385888"/>
      <w:bookmarkStart w:id="874" w:name="_Toc104407082"/>
      <w:bookmarkStart w:id="875" w:name="_Toc104408375"/>
      <w:bookmarkStart w:id="876" w:name="_Toc104545969"/>
      <w:bookmarkStart w:id="877" w:name="_Toc191391785"/>
      <w:bookmarkStart w:id="878" w:name="_Toc216291418"/>
      <w:r>
        <w:rPr>
          <w:noProof/>
        </w:rPr>
        <w:t>5.3.2.1</w:t>
      </w:r>
      <w:r>
        <w:rPr>
          <w:noProof/>
        </w:rPr>
        <w:tab/>
        <w:t>Description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79" w:name="_Toc28011109"/>
      <w:bookmarkStart w:id="880" w:name="_Toc34137972"/>
      <w:bookmarkStart w:id="881" w:name="_Toc36037567"/>
      <w:bookmarkStart w:id="882" w:name="_Toc39051669"/>
      <w:bookmarkStart w:id="883" w:name="_Toc43363261"/>
      <w:bookmarkStart w:id="884" w:name="_Toc45132868"/>
      <w:bookmarkStart w:id="885" w:name="_Toc49871599"/>
      <w:bookmarkStart w:id="886" w:name="_Toc50023489"/>
      <w:bookmarkStart w:id="887" w:name="_Toc51761169"/>
      <w:bookmarkStart w:id="888" w:name="_Toc67492652"/>
      <w:bookmarkStart w:id="889" w:name="_Toc74838386"/>
      <w:bookmarkStart w:id="890" w:name="_Toc104311209"/>
      <w:bookmarkStart w:id="891" w:name="_Toc104385889"/>
      <w:bookmarkStart w:id="892" w:name="_Toc104407083"/>
      <w:bookmarkStart w:id="893" w:name="_Toc104408376"/>
      <w:bookmarkStart w:id="894" w:name="_Toc104545970"/>
      <w:bookmarkStart w:id="895" w:name="_Toc191391786"/>
      <w:bookmarkStart w:id="896" w:name="_Toc216291419"/>
      <w:r>
        <w:rPr>
          <w:noProof/>
        </w:rPr>
        <w:t>5.3.2.2</w:t>
      </w:r>
      <w:r>
        <w:rPr>
          <w:noProof/>
        </w:rPr>
        <w:tab/>
        <w:t>Resource definition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897" w:name="_Toc28011110"/>
      <w:bookmarkStart w:id="898" w:name="_Toc34137973"/>
      <w:bookmarkStart w:id="899" w:name="_Toc36037568"/>
      <w:bookmarkStart w:id="900" w:name="_Toc39051670"/>
      <w:bookmarkStart w:id="901" w:name="_Toc43363262"/>
      <w:bookmarkStart w:id="902" w:name="_Toc45132869"/>
      <w:bookmarkStart w:id="903" w:name="_Toc49871600"/>
      <w:bookmarkStart w:id="904" w:name="_Toc50023490"/>
      <w:bookmarkStart w:id="905" w:name="_Toc51761170"/>
      <w:bookmarkStart w:id="906" w:name="_Toc67492653"/>
      <w:bookmarkStart w:id="907" w:name="_Toc74838387"/>
      <w:bookmarkStart w:id="908" w:name="_Toc104311210"/>
      <w:bookmarkStart w:id="909" w:name="_Toc104385890"/>
      <w:bookmarkStart w:id="910" w:name="_Toc104407084"/>
      <w:bookmarkStart w:id="911" w:name="_Toc104408377"/>
      <w:bookmarkStart w:id="912" w:name="_Toc104545971"/>
      <w:bookmarkStart w:id="913" w:name="_Toc191391787"/>
      <w:bookmarkStart w:id="914" w:name="_Toc216291420"/>
      <w:r>
        <w:rPr>
          <w:noProof/>
        </w:rPr>
        <w:t>5.3.2.3</w:t>
      </w:r>
      <w:r>
        <w:rPr>
          <w:noProof/>
        </w:rPr>
        <w:tab/>
        <w:t>Resource Standard Methods</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E11E2B6" w14:textId="77777777" w:rsidR="004F1B76" w:rsidRDefault="004F1B76">
      <w:pPr>
        <w:pStyle w:val="Heading5"/>
        <w:rPr>
          <w:noProof/>
        </w:rPr>
      </w:pPr>
      <w:bookmarkStart w:id="915" w:name="_Toc28011111"/>
      <w:bookmarkStart w:id="916" w:name="_Toc34137974"/>
      <w:bookmarkStart w:id="917" w:name="_Toc36037569"/>
      <w:bookmarkStart w:id="918" w:name="_Toc39051671"/>
      <w:bookmarkStart w:id="919" w:name="_Toc43363263"/>
      <w:bookmarkStart w:id="920" w:name="_Toc45132870"/>
      <w:bookmarkStart w:id="921" w:name="_Toc49871601"/>
      <w:bookmarkStart w:id="922" w:name="_Toc50023491"/>
      <w:bookmarkStart w:id="923" w:name="_Toc51761171"/>
      <w:bookmarkStart w:id="924" w:name="_Toc67492654"/>
      <w:bookmarkStart w:id="925" w:name="_Toc74838388"/>
      <w:bookmarkStart w:id="926" w:name="_Toc104311211"/>
      <w:bookmarkStart w:id="927" w:name="_Toc104385891"/>
      <w:bookmarkStart w:id="928" w:name="_Toc104407085"/>
      <w:bookmarkStart w:id="929" w:name="_Toc104408378"/>
      <w:bookmarkStart w:id="930" w:name="_Toc104545972"/>
      <w:bookmarkStart w:id="931" w:name="_Toc191391788"/>
      <w:bookmarkStart w:id="932" w:name="_Toc216291421"/>
      <w:r>
        <w:rPr>
          <w:noProof/>
        </w:rPr>
        <w:t>5.3.2.3.1</w:t>
      </w:r>
      <w:r>
        <w:rPr>
          <w:noProof/>
        </w:rPr>
        <w:tab/>
        <w:t>POST</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33" w:name="_Toc28011112"/>
      <w:bookmarkStart w:id="934" w:name="_Toc34137975"/>
      <w:bookmarkStart w:id="935" w:name="_Toc36037570"/>
      <w:bookmarkStart w:id="936" w:name="_Toc39051672"/>
      <w:bookmarkStart w:id="937" w:name="_Toc43363264"/>
      <w:bookmarkStart w:id="938" w:name="_Toc45132871"/>
      <w:bookmarkStart w:id="939" w:name="_Toc49871602"/>
      <w:bookmarkStart w:id="940" w:name="_Toc50023492"/>
      <w:bookmarkStart w:id="941" w:name="_Toc51761172"/>
      <w:bookmarkStart w:id="942" w:name="_Toc67492655"/>
      <w:bookmarkStart w:id="943" w:name="_Toc74838389"/>
      <w:bookmarkStart w:id="944" w:name="_Toc104311212"/>
      <w:bookmarkStart w:id="945" w:name="_Toc104385892"/>
      <w:bookmarkStart w:id="946" w:name="_Toc104407086"/>
      <w:bookmarkStart w:id="947" w:name="_Toc104408379"/>
      <w:bookmarkStart w:id="948" w:name="_Toc104545973"/>
      <w:bookmarkStart w:id="949" w:name="_Toc191391789"/>
      <w:bookmarkStart w:id="950" w:name="_Toc216291422"/>
      <w:r>
        <w:rPr>
          <w:noProof/>
        </w:rPr>
        <w:t>5.3.3</w:t>
      </w:r>
      <w:r>
        <w:rPr>
          <w:noProof/>
        </w:rPr>
        <w:tab/>
        <w:t>Resource: Individual AM Policy Association</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49B2994A" w14:textId="77777777" w:rsidR="004F1B76" w:rsidRDefault="004F1B76">
      <w:pPr>
        <w:pStyle w:val="Heading4"/>
        <w:rPr>
          <w:noProof/>
        </w:rPr>
      </w:pPr>
      <w:bookmarkStart w:id="951" w:name="_Toc28011113"/>
      <w:bookmarkStart w:id="952" w:name="_Toc34137976"/>
      <w:bookmarkStart w:id="953" w:name="_Toc36037571"/>
      <w:bookmarkStart w:id="954" w:name="_Toc39051673"/>
      <w:bookmarkStart w:id="955" w:name="_Toc43363265"/>
      <w:bookmarkStart w:id="956" w:name="_Toc45132872"/>
      <w:bookmarkStart w:id="957" w:name="_Toc49871603"/>
      <w:bookmarkStart w:id="958" w:name="_Toc50023493"/>
      <w:bookmarkStart w:id="959" w:name="_Toc51761173"/>
      <w:bookmarkStart w:id="960" w:name="_Toc67492656"/>
      <w:bookmarkStart w:id="961" w:name="_Toc74838390"/>
      <w:bookmarkStart w:id="962" w:name="_Toc104311213"/>
      <w:bookmarkStart w:id="963" w:name="_Toc104385893"/>
      <w:bookmarkStart w:id="964" w:name="_Toc104407087"/>
      <w:bookmarkStart w:id="965" w:name="_Toc104408380"/>
      <w:bookmarkStart w:id="966" w:name="_Toc104545974"/>
      <w:bookmarkStart w:id="967" w:name="_Toc191391790"/>
      <w:bookmarkStart w:id="968" w:name="_Toc216291423"/>
      <w:r>
        <w:rPr>
          <w:noProof/>
        </w:rPr>
        <w:t>5.3.3.1</w:t>
      </w:r>
      <w:r>
        <w:rPr>
          <w:noProof/>
        </w:rPr>
        <w:tab/>
        <w:t>Description</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69" w:name="_Toc28011114"/>
      <w:bookmarkStart w:id="970" w:name="_Toc34137977"/>
      <w:bookmarkStart w:id="971" w:name="_Toc36037572"/>
      <w:bookmarkStart w:id="972" w:name="_Toc39051674"/>
      <w:bookmarkStart w:id="973" w:name="_Toc43363266"/>
      <w:bookmarkStart w:id="974" w:name="_Toc45132873"/>
      <w:bookmarkStart w:id="975" w:name="_Toc49871604"/>
      <w:bookmarkStart w:id="976" w:name="_Toc50023494"/>
      <w:bookmarkStart w:id="977" w:name="_Toc51761174"/>
      <w:bookmarkStart w:id="978" w:name="_Toc67492657"/>
      <w:bookmarkStart w:id="979" w:name="_Toc74838391"/>
      <w:bookmarkStart w:id="980" w:name="_Toc104311214"/>
      <w:bookmarkStart w:id="981" w:name="_Toc104385894"/>
      <w:bookmarkStart w:id="982" w:name="_Toc104407088"/>
      <w:bookmarkStart w:id="983" w:name="_Toc104408381"/>
      <w:bookmarkStart w:id="984" w:name="_Toc104545975"/>
      <w:bookmarkStart w:id="985" w:name="_Toc191391791"/>
      <w:bookmarkStart w:id="986" w:name="_Toc216291424"/>
      <w:r>
        <w:rPr>
          <w:noProof/>
        </w:rPr>
        <w:t>5.3.3.2</w:t>
      </w:r>
      <w:r>
        <w:rPr>
          <w:noProof/>
        </w:rPr>
        <w:tab/>
        <w:t>Resource definition</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77777777" w:rsidR="004F1B76" w:rsidRDefault="004F1B76" w:rsidP="00E26591">
      <w:pPr>
        <w:rPr>
          <w:rFonts w:ascii="Arial" w:hAnsi="Arial" w:cs="Arial"/>
          <w:noProof/>
        </w:rPr>
      </w:pPr>
      <w:r w:rsidRPr="00E26591">
        <w:t>This resource shall support the resource URI variables defined in table 5.3.2.2-1.</w:t>
      </w:r>
    </w:p>
    <w:p w14:paraId="2DE54833"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987" w:name="_Toc28011115"/>
      <w:bookmarkStart w:id="988" w:name="_Toc34137978"/>
      <w:bookmarkStart w:id="989" w:name="_Toc36037573"/>
      <w:bookmarkStart w:id="990" w:name="_Toc39051675"/>
      <w:bookmarkStart w:id="991" w:name="_Toc43363267"/>
      <w:bookmarkStart w:id="992" w:name="_Toc45132874"/>
      <w:bookmarkStart w:id="993" w:name="_Toc49871605"/>
      <w:bookmarkStart w:id="994" w:name="_Toc50023495"/>
      <w:bookmarkStart w:id="995" w:name="_Toc51761175"/>
      <w:bookmarkStart w:id="996" w:name="_Toc67492658"/>
      <w:bookmarkStart w:id="997" w:name="_Toc74838392"/>
      <w:bookmarkStart w:id="998" w:name="_Toc104311215"/>
      <w:bookmarkStart w:id="999" w:name="_Toc104385895"/>
      <w:bookmarkStart w:id="1000" w:name="_Toc104407089"/>
      <w:bookmarkStart w:id="1001" w:name="_Toc104408382"/>
      <w:bookmarkStart w:id="1002" w:name="_Toc104545976"/>
      <w:bookmarkStart w:id="1003" w:name="_Toc191391792"/>
      <w:bookmarkStart w:id="1004" w:name="_Toc216291425"/>
      <w:r>
        <w:rPr>
          <w:noProof/>
        </w:rPr>
        <w:t>5.3.3.3</w:t>
      </w:r>
      <w:r>
        <w:rPr>
          <w:noProof/>
        </w:rPr>
        <w:tab/>
        <w:t>Resource Standard Methods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7866EBE9" w14:textId="77777777" w:rsidR="004F1B76" w:rsidRDefault="004F1B76">
      <w:pPr>
        <w:pStyle w:val="Heading5"/>
        <w:rPr>
          <w:noProof/>
        </w:rPr>
      </w:pPr>
      <w:bookmarkStart w:id="1005" w:name="_Toc28011116"/>
      <w:bookmarkStart w:id="1006" w:name="_Toc34137979"/>
      <w:bookmarkStart w:id="1007" w:name="_Toc36037574"/>
      <w:bookmarkStart w:id="1008" w:name="_Toc39051676"/>
      <w:bookmarkStart w:id="1009" w:name="_Toc43363268"/>
      <w:bookmarkStart w:id="1010" w:name="_Toc45132875"/>
      <w:bookmarkStart w:id="1011" w:name="_Toc49871606"/>
      <w:bookmarkStart w:id="1012" w:name="_Toc50023496"/>
      <w:bookmarkStart w:id="1013" w:name="_Toc51761176"/>
      <w:bookmarkStart w:id="1014" w:name="_Toc67492659"/>
      <w:bookmarkStart w:id="1015" w:name="_Toc74838393"/>
      <w:bookmarkStart w:id="1016" w:name="_Toc104311216"/>
      <w:bookmarkStart w:id="1017" w:name="_Toc104385896"/>
      <w:bookmarkStart w:id="1018" w:name="_Toc104407090"/>
      <w:bookmarkStart w:id="1019" w:name="_Toc104408383"/>
      <w:bookmarkStart w:id="1020" w:name="_Toc104545977"/>
      <w:bookmarkStart w:id="1021" w:name="_Toc191391793"/>
      <w:bookmarkStart w:id="1022" w:name="_Toc216291426"/>
      <w:r>
        <w:rPr>
          <w:noProof/>
        </w:rPr>
        <w:t>5.3.3.3.1</w:t>
      </w:r>
      <w:r>
        <w:rPr>
          <w:noProof/>
        </w:rPr>
        <w:tab/>
        <w:t>GET</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23" w:name="_Toc28011117"/>
      <w:bookmarkStart w:id="1024" w:name="_Toc34137980"/>
      <w:bookmarkStart w:id="1025" w:name="_Toc36037575"/>
      <w:bookmarkStart w:id="1026" w:name="_Toc39051677"/>
      <w:bookmarkStart w:id="1027" w:name="_Toc43363269"/>
      <w:bookmarkStart w:id="1028" w:name="_Toc45132876"/>
      <w:bookmarkStart w:id="1029" w:name="_Toc49871607"/>
      <w:bookmarkStart w:id="1030" w:name="_Toc50023497"/>
      <w:bookmarkStart w:id="1031" w:name="_Toc51761177"/>
      <w:bookmarkStart w:id="1032" w:name="_Toc67492660"/>
      <w:bookmarkStart w:id="1033" w:name="_Toc74838394"/>
      <w:bookmarkStart w:id="1034" w:name="_Toc104311217"/>
      <w:bookmarkStart w:id="1035" w:name="_Toc104385897"/>
      <w:bookmarkStart w:id="1036" w:name="_Toc104407091"/>
      <w:bookmarkStart w:id="1037" w:name="_Toc104408384"/>
      <w:bookmarkStart w:id="1038" w:name="_Toc104545978"/>
      <w:bookmarkStart w:id="1039" w:name="_Toc191391794"/>
      <w:bookmarkStart w:id="1040" w:name="_Toc216291427"/>
      <w:r>
        <w:rPr>
          <w:noProof/>
        </w:rPr>
        <w:t>5.3.3.3.2</w:t>
      </w:r>
      <w:r>
        <w:rPr>
          <w:noProof/>
        </w:rPr>
        <w:tab/>
        <w:t>DELETE</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41" w:name="_Toc28011118"/>
      <w:bookmarkStart w:id="1042" w:name="_Toc34137981"/>
      <w:bookmarkStart w:id="1043" w:name="_Toc36037576"/>
      <w:bookmarkStart w:id="1044" w:name="_Toc39051678"/>
      <w:bookmarkStart w:id="1045" w:name="_Toc43363270"/>
      <w:bookmarkStart w:id="1046" w:name="_Toc45132877"/>
      <w:bookmarkStart w:id="1047" w:name="_Toc49871608"/>
      <w:bookmarkStart w:id="1048" w:name="_Toc50023498"/>
      <w:bookmarkStart w:id="1049" w:name="_Toc51761178"/>
      <w:bookmarkStart w:id="1050" w:name="_Toc67492661"/>
      <w:bookmarkStart w:id="1051" w:name="_Toc74838395"/>
      <w:bookmarkStart w:id="1052" w:name="_Toc104311218"/>
      <w:bookmarkStart w:id="1053" w:name="_Toc104385898"/>
      <w:bookmarkStart w:id="1054" w:name="_Toc104407092"/>
      <w:bookmarkStart w:id="1055" w:name="_Toc104408385"/>
      <w:bookmarkStart w:id="1056" w:name="_Toc104545979"/>
      <w:bookmarkStart w:id="1057" w:name="_Toc191391795"/>
      <w:bookmarkStart w:id="1058" w:name="_Toc216291428"/>
      <w:r>
        <w:rPr>
          <w:noProof/>
        </w:rPr>
        <w:t>5.3.3.4</w:t>
      </w:r>
      <w:r>
        <w:rPr>
          <w:noProof/>
        </w:rPr>
        <w:tab/>
        <w:t>Resource Custom Operations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1E80802D" w14:textId="77777777" w:rsidR="004F1B76" w:rsidRDefault="004F1B76">
      <w:pPr>
        <w:pStyle w:val="Heading5"/>
        <w:rPr>
          <w:noProof/>
        </w:rPr>
      </w:pPr>
      <w:bookmarkStart w:id="1059" w:name="_Toc28011119"/>
      <w:bookmarkStart w:id="1060" w:name="_Toc34137982"/>
      <w:bookmarkStart w:id="1061" w:name="_Toc36037577"/>
      <w:bookmarkStart w:id="1062" w:name="_Toc39051679"/>
      <w:bookmarkStart w:id="1063" w:name="_Toc43363271"/>
      <w:bookmarkStart w:id="1064" w:name="_Toc45132878"/>
      <w:bookmarkStart w:id="1065" w:name="_Toc49871609"/>
      <w:bookmarkStart w:id="1066" w:name="_Toc50023499"/>
      <w:bookmarkStart w:id="1067" w:name="_Toc51761179"/>
      <w:bookmarkStart w:id="1068" w:name="_Toc67492662"/>
      <w:bookmarkStart w:id="1069" w:name="_Toc74838396"/>
      <w:bookmarkStart w:id="1070" w:name="_Toc104311219"/>
      <w:bookmarkStart w:id="1071" w:name="_Toc104385899"/>
      <w:bookmarkStart w:id="1072" w:name="_Toc104407093"/>
      <w:bookmarkStart w:id="1073" w:name="_Toc104408386"/>
      <w:bookmarkStart w:id="1074" w:name="_Toc104545980"/>
      <w:bookmarkStart w:id="1075" w:name="_Toc191391796"/>
      <w:bookmarkStart w:id="1076" w:name="_Toc216291429"/>
      <w:r>
        <w:rPr>
          <w:noProof/>
        </w:rPr>
        <w:t>5.3.3.4.1</w:t>
      </w:r>
      <w:r>
        <w:rPr>
          <w:noProof/>
        </w:rPr>
        <w:tab/>
        <w:t>Overview</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77" w:name="_Toc28011120"/>
      <w:bookmarkStart w:id="1078" w:name="_Toc34137983"/>
      <w:bookmarkStart w:id="1079" w:name="_Toc36037578"/>
      <w:bookmarkStart w:id="1080" w:name="_Toc39051680"/>
      <w:bookmarkStart w:id="1081" w:name="_Toc43363272"/>
      <w:bookmarkStart w:id="1082" w:name="_Toc45132879"/>
      <w:bookmarkStart w:id="1083" w:name="_Toc49871610"/>
      <w:bookmarkStart w:id="1084" w:name="_Toc50023500"/>
      <w:bookmarkStart w:id="1085" w:name="_Toc51761180"/>
      <w:bookmarkStart w:id="1086" w:name="_Toc67492663"/>
      <w:bookmarkStart w:id="1087" w:name="_Toc74838397"/>
      <w:bookmarkStart w:id="1088" w:name="_Toc104311220"/>
      <w:bookmarkStart w:id="1089" w:name="_Toc104385900"/>
      <w:bookmarkStart w:id="1090" w:name="_Toc104407094"/>
      <w:bookmarkStart w:id="1091" w:name="_Toc104408387"/>
      <w:bookmarkStart w:id="1092" w:name="_Toc104545981"/>
      <w:bookmarkStart w:id="1093" w:name="_Toc191391797"/>
      <w:bookmarkStart w:id="1094" w:name="_Toc216291430"/>
      <w:r>
        <w:rPr>
          <w:noProof/>
        </w:rPr>
        <w:t>5.3.3.4.2</w:t>
      </w:r>
      <w:r>
        <w:rPr>
          <w:noProof/>
        </w:rPr>
        <w:tab/>
        <w:t>Operation: Update</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21BF3666" w14:textId="77777777" w:rsidR="004F1B76" w:rsidRDefault="004F1B76" w:rsidP="00E807F9">
      <w:pPr>
        <w:pStyle w:val="H6"/>
        <w:rPr>
          <w:noProof/>
        </w:rPr>
      </w:pPr>
      <w:bookmarkStart w:id="1095" w:name="_Toc28011121"/>
      <w:bookmarkStart w:id="1096" w:name="_Toc34137984"/>
      <w:bookmarkStart w:id="1097" w:name="_Toc36037579"/>
      <w:bookmarkStart w:id="1098" w:name="_Toc39051681"/>
      <w:bookmarkStart w:id="1099" w:name="_Toc43363273"/>
      <w:bookmarkStart w:id="1100" w:name="_Toc45132880"/>
      <w:bookmarkStart w:id="1101" w:name="_Toc49871611"/>
      <w:bookmarkStart w:id="1102" w:name="_Toc50023501"/>
      <w:bookmarkStart w:id="1103" w:name="_Toc51761181"/>
      <w:bookmarkStart w:id="1104" w:name="_Toc67492664"/>
      <w:bookmarkStart w:id="1105" w:name="_Toc74838398"/>
      <w:bookmarkStart w:id="1106" w:name="_Toc104311221"/>
      <w:bookmarkStart w:id="1107" w:name="_Toc104385901"/>
      <w:bookmarkStart w:id="1108" w:name="_Toc104407095"/>
      <w:bookmarkStart w:id="1109" w:name="_Toc104408388"/>
      <w:bookmarkStart w:id="1110" w:name="_Toc104545982"/>
      <w:bookmarkStart w:id="1111" w:name="_Toc191391798"/>
      <w:r>
        <w:rPr>
          <w:noProof/>
        </w:rPr>
        <w:t>5.3.3.4.2.1</w:t>
      </w:r>
      <w:r>
        <w:rPr>
          <w:noProof/>
        </w:rPr>
        <w:tab/>
        <w:t>Description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112" w:name="_Toc28011122"/>
      <w:bookmarkStart w:id="1113" w:name="_Toc34137985"/>
      <w:bookmarkStart w:id="1114" w:name="_Toc36037580"/>
      <w:bookmarkStart w:id="1115" w:name="_Toc39051682"/>
      <w:bookmarkStart w:id="1116" w:name="_Toc43363274"/>
      <w:bookmarkStart w:id="1117" w:name="_Toc45132881"/>
      <w:bookmarkStart w:id="1118" w:name="_Toc49871612"/>
      <w:bookmarkStart w:id="1119" w:name="_Toc50023502"/>
      <w:bookmarkStart w:id="1120" w:name="_Toc51761182"/>
      <w:bookmarkStart w:id="1121" w:name="_Toc67492665"/>
      <w:bookmarkStart w:id="1122" w:name="_Toc74838399"/>
      <w:bookmarkStart w:id="1123" w:name="_Toc104311222"/>
      <w:bookmarkStart w:id="1124" w:name="_Toc104385902"/>
      <w:bookmarkStart w:id="1125" w:name="_Toc104407096"/>
      <w:bookmarkStart w:id="1126" w:name="_Toc104408389"/>
      <w:bookmarkStart w:id="1127" w:name="_Toc104545983"/>
      <w:bookmarkStart w:id="1128" w:name="_Toc191391799"/>
      <w:r>
        <w:rPr>
          <w:noProof/>
        </w:rPr>
        <w:t>5.3.3.4.2.2</w:t>
      </w:r>
      <w:r>
        <w:rPr>
          <w:noProof/>
        </w:rPr>
        <w:tab/>
        <w:t>Operation Definition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29"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30" w:name="_Toc28011123"/>
      <w:bookmarkStart w:id="1131" w:name="_Toc34137986"/>
      <w:bookmarkStart w:id="1132" w:name="_Toc36037581"/>
      <w:bookmarkStart w:id="1133" w:name="_Toc39051683"/>
      <w:bookmarkStart w:id="1134" w:name="_Toc43363275"/>
      <w:bookmarkStart w:id="1135" w:name="_Toc45132882"/>
      <w:bookmarkStart w:id="1136" w:name="_Toc49871613"/>
      <w:bookmarkStart w:id="1137" w:name="_Toc50023503"/>
      <w:bookmarkStart w:id="1138" w:name="_Toc51761183"/>
      <w:bookmarkStart w:id="1139" w:name="_Toc67492666"/>
      <w:bookmarkStart w:id="1140" w:name="_Toc74838400"/>
      <w:bookmarkStart w:id="1141" w:name="_Toc104311223"/>
      <w:bookmarkStart w:id="1142" w:name="_Toc104385903"/>
      <w:bookmarkStart w:id="1143" w:name="_Toc104407097"/>
      <w:bookmarkStart w:id="1144" w:name="_Toc104408390"/>
      <w:bookmarkStart w:id="1145" w:name="_Toc104545984"/>
      <w:bookmarkStart w:id="1146" w:name="_Toc191391800"/>
      <w:bookmarkStart w:id="1147" w:name="_Toc216291431"/>
      <w:r>
        <w:rPr>
          <w:noProof/>
        </w:rPr>
        <w:t>5.4</w:t>
      </w:r>
      <w:r>
        <w:rPr>
          <w:noProof/>
        </w:rPr>
        <w:tab/>
        <w:t>Custom Operations without associated resources</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48" w:name="_Toc28011124"/>
      <w:bookmarkStart w:id="1149" w:name="_Toc34137987"/>
      <w:bookmarkStart w:id="1150" w:name="_Toc36037582"/>
      <w:bookmarkStart w:id="1151" w:name="_Toc39051684"/>
      <w:bookmarkStart w:id="1152" w:name="_Toc43363276"/>
      <w:bookmarkStart w:id="1153" w:name="_Toc45132883"/>
      <w:bookmarkStart w:id="1154" w:name="_Toc49871614"/>
      <w:bookmarkStart w:id="1155" w:name="_Toc50023504"/>
      <w:bookmarkStart w:id="1156" w:name="_Toc51761184"/>
      <w:bookmarkStart w:id="1157" w:name="_Toc67492667"/>
      <w:bookmarkStart w:id="1158" w:name="_Toc74838401"/>
      <w:bookmarkStart w:id="1159" w:name="_Toc104311224"/>
      <w:bookmarkStart w:id="1160" w:name="_Toc104385904"/>
      <w:bookmarkStart w:id="1161" w:name="_Toc104407098"/>
      <w:bookmarkStart w:id="1162" w:name="_Toc104408391"/>
      <w:bookmarkStart w:id="1163" w:name="_Toc104545985"/>
      <w:bookmarkStart w:id="1164" w:name="_Toc191391801"/>
      <w:bookmarkStart w:id="1165" w:name="_Toc216291432"/>
      <w:r>
        <w:rPr>
          <w:noProof/>
        </w:rPr>
        <w:t>5.5</w:t>
      </w:r>
      <w:r>
        <w:rPr>
          <w:noProof/>
        </w:rPr>
        <w:tab/>
        <w:t>Notifications</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11851D60" w14:textId="77777777" w:rsidR="004F1B76" w:rsidRDefault="004F1B76">
      <w:pPr>
        <w:pStyle w:val="Heading3"/>
        <w:rPr>
          <w:noProof/>
        </w:rPr>
      </w:pPr>
      <w:bookmarkStart w:id="1166" w:name="_Toc28011125"/>
      <w:bookmarkStart w:id="1167" w:name="_Toc34137988"/>
      <w:bookmarkStart w:id="1168" w:name="_Toc36037583"/>
      <w:bookmarkStart w:id="1169" w:name="_Toc39051685"/>
      <w:bookmarkStart w:id="1170" w:name="_Toc43363277"/>
      <w:bookmarkStart w:id="1171" w:name="_Toc45132884"/>
      <w:bookmarkStart w:id="1172" w:name="_Toc49871615"/>
      <w:bookmarkStart w:id="1173" w:name="_Toc50023505"/>
      <w:bookmarkStart w:id="1174" w:name="_Toc51761185"/>
      <w:bookmarkStart w:id="1175" w:name="_Toc67492668"/>
      <w:bookmarkStart w:id="1176" w:name="_Toc74838402"/>
      <w:bookmarkStart w:id="1177" w:name="_Toc104311225"/>
      <w:bookmarkStart w:id="1178" w:name="_Toc104385905"/>
      <w:bookmarkStart w:id="1179" w:name="_Toc104407099"/>
      <w:bookmarkStart w:id="1180" w:name="_Toc104408392"/>
      <w:bookmarkStart w:id="1181" w:name="_Toc104545986"/>
      <w:bookmarkStart w:id="1182" w:name="_Toc191391802"/>
      <w:bookmarkStart w:id="1183" w:name="_Toc216291433"/>
      <w:bookmarkEnd w:id="1129"/>
      <w:r>
        <w:rPr>
          <w:noProof/>
        </w:rPr>
        <w:t>5.5.1</w:t>
      </w:r>
      <w:r>
        <w:rPr>
          <w:noProof/>
        </w:rPr>
        <w:tab/>
        <w:t>General</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184" w:name="_Toc28011126"/>
      <w:bookmarkStart w:id="1185" w:name="_Toc34137989"/>
      <w:bookmarkStart w:id="1186" w:name="_Toc36037584"/>
      <w:bookmarkStart w:id="1187" w:name="_Toc39051686"/>
      <w:bookmarkStart w:id="1188" w:name="_Toc43363278"/>
      <w:bookmarkStart w:id="1189" w:name="_Toc45132885"/>
      <w:bookmarkStart w:id="1190" w:name="_Toc49871616"/>
      <w:bookmarkStart w:id="1191" w:name="_Toc50023506"/>
      <w:bookmarkStart w:id="1192" w:name="_Toc51761186"/>
      <w:bookmarkStart w:id="1193" w:name="_Toc67492669"/>
      <w:bookmarkStart w:id="1194" w:name="_Toc74838403"/>
      <w:bookmarkStart w:id="1195" w:name="_Toc104311226"/>
      <w:bookmarkStart w:id="1196" w:name="_Toc104385906"/>
      <w:bookmarkStart w:id="1197" w:name="_Toc104407100"/>
      <w:bookmarkStart w:id="1198" w:name="_Toc104408393"/>
      <w:bookmarkStart w:id="1199" w:name="_Toc104545987"/>
      <w:bookmarkStart w:id="1200" w:name="_Toc191391803"/>
      <w:bookmarkStart w:id="1201" w:name="_Toc216291434"/>
      <w:r>
        <w:rPr>
          <w:noProof/>
        </w:rPr>
        <w:t>5.5.2</w:t>
      </w:r>
      <w:r>
        <w:rPr>
          <w:noProof/>
        </w:rPr>
        <w:tab/>
        <w:t>Policy Update Notification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2B2C6066" w14:textId="77777777" w:rsidR="004F1B76" w:rsidRDefault="004F1B76">
      <w:pPr>
        <w:pStyle w:val="Heading4"/>
        <w:rPr>
          <w:noProof/>
        </w:rPr>
      </w:pPr>
      <w:bookmarkStart w:id="1202" w:name="_Toc28011127"/>
      <w:bookmarkStart w:id="1203" w:name="_Toc34137990"/>
      <w:bookmarkStart w:id="1204" w:name="_Toc36037585"/>
      <w:bookmarkStart w:id="1205" w:name="_Toc39051687"/>
      <w:bookmarkStart w:id="1206" w:name="_Toc43363279"/>
      <w:bookmarkStart w:id="1207" w:name="_Toc45132886"/>
      <w:bookmarkStart w:id="1208" w:name="_Toc49871617"/>
      <w:bookmarkStart w:id="1209" w:name="_Toc50023507"/>
      <w:bookmarkStart w:id="1210" w:name="_Toc51761187"/>
      <w:bookmarkStart w:id="1211" w:name="_Toc67492670"/>
      <w:bookmarkStart w:id="1212" w:name="_Toc74838404"/>
      <w:bookmarkStart w:id="1213" w:name="_Toc104311227"/>
      <w:bookmarkStart w:id="1214" w:name="_Toc104385907"/>
      <w:bookmarkStart w:id="1215" w:name="_Toc104407101"/>
      <w:bookmarkStart w:id="1216" w:name="_Toc104408394"/>
      <w:bookmarkStart w:id="1217" w:name="_Toc104545988"/>
      <w:bookmarkStart w:id="1218" w:name="_Toc191391804"/>
      <w:bookmarkStart w:id="1219" w:name="_Toc216291435"/>
      <w:r>
        <w:rPr>
          <w:noProof/>
        </w:rPr>
        <w:t>5.5.2.1</w:t>
      </w:r>
      <w:r>
        <w:rPr>
          <w:noProof/>
        </w:rPr>
        <w:tab/>
        <w:t>Description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20" w:name="_Toc28011128"/>
      <w:bookmarkStart w:id="1221" w:name="_Toc34137991"/>
      <w:bookmarkStart w:id="1222" w:name="_Toc36037586"/>
      <w:bookmarkStart w:id="1223" w:name="_Toc39051688"/>
      <w:bookmarkStart w:id="1224" w:name="_Toc43363280"/>
      <w:bookmarkStart w:id="1225" w:name="_Toc45132887"/>
      <w:bookmarkStart w:id="1226" w:name="_Toc49871618"/>
      <w:bookmarkStart w:id="1227" w:name="_Toc50023508"/>
      <w:bookmarkStart w:id="1228" w:name="_Toc51761188"/>
      <w:bookmarkStart w:id="1229" w:name="_Toc67492671"/>
      <w:bookmarkStart w:id="1230" w:name="_Toc74838405"/>
      <w:bookmarkStart w:id="1231" w:name="_Toc104311228"/>
      <w:bookmarkStart w:id="1232" w:name="_Toc104385908"/>
      <w:bookmarkStart w:id="1233" w:name="_Toc104407102"/>
      <w:bookmarkStart w:id="1234" w:name="_Toc104408395"/>
      <w:bookmarkStart w:id="1235" w:name="_Toc104545989"/>
      <w:bookmarkStart w:id="1236" w:name="_Toc191391805"/>
      <w:bookmarkStart w:id="1237" w:name="_Toc216291436"/>
      <w:r>
        <w:rPr>
          <w:noProof/>
        </w:rPr>
        <w:t>5.5.2.2</w:t>
      </w:r>
      <w:r>
        <w:rPr>
          <w:noProof/>
        </w:rPr>
        <w:tab/>
        <w:t>Operation Definition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341D8E">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341D8E">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341D8E">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341D8E">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341D8E">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341D8E">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4F1B76" w14:paraId="02FC4D3E" w14:textId="77777777" w:rsidTr="00341D8E">
        <w:trPr>
          <w:jc w:val="center"/>
        </w:trPr>
        <w:tc>
          <w:tcPr>
            <w:tcW w:w="1643" w:type="dxa"/>
          </w:tcPr>
          <w:p w14:paraId="2A5C2AB3" w14:textId="77777777" w:rsidR="004F1B76" w:rsidRDefault="004F1B76">
            <w:pPr>
              <w:pStyle w:val="TAL"/>
              <w:rPr>
                <w:noProof/>
              </w:rPr>
            </w:pPr>
            <w:r>
              <w:rPr>
                <w:noProof/>
              </w:rPr>
              <w:t>ProblemDetails</w:t>
            </w:r>
          </w:p>
        </w:tc>
        <w:tc>
          <w:tcPr>
            <w:tcW w:w="360" w:type="dxa"/>
          </w:tcPr>
          <w:p w14:paraId="2CDECD73" w14:textId="77777777" w:rsidR="004F1B76" w:rsidRDefault="004F1B76">
            <w:pPr>
              <w:pStyle w:val="TAC"/>
              <w:rPr>
                <w:noProof/>
              </w:rPr>
            </w:pPr>
            <w:r>
              <w:rPr>
                <w:noProof/>
              </w:rPr>
              <w:t>O</w:t>
            </w:r>
          </w:p>
        </w:tc>
        <w:tc>
          <w:tcPr>
            <w:tcW w:w="1170" w:type="dxa"/>
          </w:tcPr>
          <w:p w14:paraId="7A7C85FF" w14:textId="77777777" w:rsidR="004F1B76" w:rsidRDefault="004F1B76">
            <w:pPr>
              <w:pStyle w:val="TAC"/>
              <w:rPr>
                <w:noProof/>
              </w:rPr>
            </w:pPr>
            <w:r>
              <w:rPr>
                <w:noProof/>
              </w:rPr>
              <w:t>0..1</w:t>
            </w:r>
          </w:p>
        </w:tc>
        <w:tc>
          <w:tcPr>
            <w:tcW w:w="1530" w:type="dxa"/>
          </w:tcPr>
          <w:p w14:paraId="162D83F2" w14:textId="77777777" w:rsidR="004F1B76" w:rsidRDefault="004F1B76">
            <w:pPr>
              <w:pStyle w:val="TAL"/>
              <w:rPr>
                <w:noProof/>
              </w:rPr>
            </w:pPr>
            <w:r>
              <w:rPr>
                <w:noProof/>
              </w:rPr>
              <w:t>404 Not Found</w:t>
            </w:r>
          </w:p>
        </w:tc>
        <w:tc>
          <w:tcPr>
            <w:tcW w:w="4988" w:type="dxa"/>
          </w:tcPr>
          <w:p w14:paraId="6B2B9B93" w14:textId="77777777" w:rsidR="004F1B76" w:rsidRDefault="004F1B76">
            <w:pPr>
              <w:pStyle w:val="TAL"/>
              <w:rPr>
                <w:noProof/>
              </w:rPr>
            </w:pPr>
            <w:r>
              <w:rPr>
                <w:noProof/>
              </w:rPr>
              <w:t>The NF service consumer can use this response when the notification can be sent to another unknown host.</w:t>
            </w:r>
          </w:p>
        </w:tc>
      </w:tr>
      <w:tr w:rsidR="002E603D" w14:paraId="0D914FD2" w14:textId="77777777" w:rsidTr="00341D8E">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7777777" w:rsidR="002E603D" w:rsidRDefault="002E603D"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77777777" w:rsidR="004F1B76" w:rsidRDefault="004F1B76">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38" w:name="_Toc28011129"/>
      <w:bookmarkStart w:id="1239" w:name="_Toc34137992"/>
      <w:bookmarkStart w:id="1240" w:name="_Toc36037587"/>
      <w:bookmarkStart w:id="1241" w:name="_Toc39051689"/>
      <w:bookmarkStart w:id="1242" w:name="_Toc43363281"/>
      <w:bookmarkStart w:id="1243" w:name="_Toc45132888"/>
      <w:bookmarkStart w:id="1244" w:name="_Toc49871619"/>
      <w:bookmarkStart w:id="1245" w:name="_Toc50023509"/>
      <w:bookmarkStart w:id="1246" w:name="_Toc51761189"/>
      <w:bookmarkStart w:id="1247" w:name="_Toc67492672"/>
      <w:bookmarkStart w:id="1248" w:name="_Toc74838406"/>
      <w:bookmarkStart w:id="1249" w:name="_Toc104311229"/>
      <w:bookmarkStart w:id="1250" w:name="_Toc104385909"/>
      <w:bookmarkStart w:id="1251" w:name="_Toc104407103"/>
      <w:bookmarkStart w:id="1252" w:name="_Toc104408396"/>
      <w:bookmarkStart w:id="1253" w:name="_Toc104545990"/>
      <w:bookmarkStart w:id="1254" w:name="_Toc191391806"/>
      <w:bookmarkStart w:id="1255" w:name="_Toc216291437"/>
      <w:r>
        <w:rPr>
          <w:noProof/>
        </w:rPr>
        <w:t>5.5.3</w:t>
      </w:r>
      <w:r>
        <w:rPr>
          <w:noProof/>
        </w:rPr>
        <w:tab/>
        <w:t>Request for termination of the policy association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62A156D5" w14:textId="77777777" w:rsidR="004F1B76" w:rsidRDefault="004F1B76">
      <w:pPr>
        <w:pStyle w:val="Heading4"/>
        <w:rPr>
          <w:noProof/>
        </w:rPr>
      </w:pPr>
      <w:bookmarkStart w:id="1256" w:name="_Toc28011130"/>
      <w:bookmarkStart w:id="1257" w:name="_Toc34137993"/>
      <w:bookmarkStart w:id="1258" w:name="_Toc36037588"/>
      <w:bookmarkStart w:id="1259" w:name="_Toc39051690"/>
      <w:bookmarkStart w:id="1260" w:name="_Toc43363282"/>
      <w:bookmarkStart w:id="1261" w:name="_Toc45132889"/>
      <w:bookmarkStart w:id="1262" w:name="_Toc49871620"/>
      <w:bookmarkStart w:id="1263" w:name="_Toc50023510"/>
      <w:bookmarkStart w:id="1264" w:name="_Toc51761190"/>
      <w:bookmarkStart w:id="1265" w:name="_Toc67492673"/>
      <w:bookmarkStart w:id="1266" w:name="_Toc74838407"/>
      <w:bookmarkStart w:id="1267" w:name="_Toc104311230"/>
      <w:bookmarkStart w:id="1268" w:name="_Toc104385910"/>
      <w:bookmarkStart w:id="1269" w:name="_Toc104407104"/>
      <w:bookmarkStart w:id="1270" w:name="_Toc104408397"/>
      <w:bookmarkStart w:id="1271" w:name="_Toc104545991"/>
      <w:bookmarkStart w:id="1272" w:name="_Toc191391807"/>
      <w:bookmarkStart w:id="1273" w:name="_Toc216291438"/>
      <w:r>
        <w:rPr>
          <w:noProof/>
        </w:rPr>
        <w:t>5.5.3.1</w:t>
      </w:r>
      <w:r>
        <w:rPr>
          <w:noProof/>
        </w:rPr>
        <w:tab/>
        <w:t>Description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74" w:name="_Toc28011131"/>
      <w:bookmarkStart w:id="1275" w:name="_Toc34137994"/>
      <w:bookmarkStart w:id="1276" w:name="_Toc36037589"/>
      <w:bookmarkStart w:id="1277" w:name="_Toc39051691"/>
      <w:bookmarkStart w:id="1278" w:name="_Toc43363283"/>
      <w:bookmarkStart w:id="1279" w:name="_Toc45132890"/>
      <w:bookmarkStart w:id="1280" w:name="_Toc49871621"/>
      <w:bookmarkStart w:id="1281" w:name="_Toc50023511"/>
      <w:bookmarkStart w:id="1282" w:name="_Toc51761191"/>
      <w:bookmarkStart w:id="1283" w:name="_Toc67492674"/>
      <w:bookmarkStart w:id="1284" w:name="_Toc74838408"/>
      <w:bookmarkStart w:id="1285" w:name="_Toc104311231"/>
      <w:bookmarkStart w:id="1286" w:name="_Toc104385911"/>
      <w:bookmarkStart w:id="1287" w:name="_Toc104407105"/>
      <w:bookmarkStart w:id="1288" w:name="_Toc104408398"/>
      <w:bookmarkStart w:id="1289" w:name="_Toc104545992"/>
      <w:bookmarkStart w:id="1290" w:name="_Toc191391808"/>
      <w:bookmarkStart w:id="1291" w:name="_Toc216291439"/>
      <w:r>
        <w:rPr>
          <w:noProof/>
        </w:rPr>
        <w:t>5.5.3.2</w:t>
      </w:r>
      <w:r>
        <w:rPr>
          <w:noProof/>
        </w:rPr>
        <w:tab/>
        <w:t>Operation Definition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341D8E">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341D8E">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341D8E">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77777777" w:rsidR="00FB2715" w:rsidRDefault="00FB2715" w:rsidP="00FB2715">
            <w:pPr>
              <w:pStyle w:val="TAL"/>
              <w:rPr>
                <w:noProof/>
              </w:rPr>
            </w:pPr>
            <w:r>
              <w:rPr>
                <w:noProof/>
              </w:rPr>
              <w:t>307 temporary redirect</w:t>
            </w:r>
          </w:p>
        </w:tc>
        <w:tc>
          <w:tcPr>
            <w:tcW w:w="4898" w:type="dxa"/>
          </w:tcPr>
          <w:p w14:paraId="6995AE8B" w14:textId="77777777" w:rsidR="00FB2715" w:rsidRDefault="00FB2715" w:rsidP="00FB2715">
            <w:pPr>
              <w:pStyle w:val="TAL"/>
              <w:rPr>
                <w:noProof/>
              </w:rPr>
            </w:pPr>
            <w:r>
              <w:t>Temporary redirection, during AM policy notification.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341D8E">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77777777" w:rsidR="00FB2715" w:rsidRDefault="00FB2715" w:rsidP="00FB2715">
            <w:pPr>
              <w:pStyle w:val="TAL"/>
            </w:pPr>
            <w:r>
              <w:t>Permanent redirection, during AM policy notification.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4F1B76" w14:paraId="3A4F1166" w14:textId="77777777" w:rsidTr="00341D8E">
        <w:trPr>
          <w:jc w:val="center"/>
        </w:trPr>
        <w:tc>
          <w:tcPr>
            <w:tcW w:w="1597" w:type="dxa"/>
          </w:tcPr>
          <w:p w14:paraId="2F5A95CC" w14:textId="77777777" w:rsidR="004F1B76" w:rsidRDefault="004F1B76">
            <w:pPr>
              <w:pStyle w:val="TAL"/>
              <w:rPr>
                <w:noProof/>
              </w:rPr>
            </w:pPr>
            <w:r>
              <w:rPr>
                <w:noProof/>
              </w:rPr>
              <w:t>ProblemDetails</w:t>
            </w:r>
          </w:p>
        </w:tc>
        <w:tc>
          <w:tcPr>
            <w:tcW w:w="436" w:type="dxa"/>
          </w:tcPr>
          <w:p w14:paraId="413185E8" w14:textId="77777777" w:rsidR="004F1B76" w:rsidRDefault="004F1B76">
            <w:pPr>
              <w:pStyle w:val="TAC"/>
              <w:rPr>
                <w:noProof/>
              </w:rPr>
            </w:pPr>
            <w:r>
              <w:rPr>
                <w:noProof/>
              </w:rPr>
              <w:t>O</w:t>
            </w:r>
          </w:p>
        </w:tc>
        <w:tc>
          <w:tcPr>
            <w:tcW w:w="1257" w:type="dxa"/>
          </w:tcPr>
          <w:p w14:paraId="23EAE41C" w14:textId="77777777" w:rsidR="004F1B76" w:rsidRDefault="004F1B76">
            <w:pPr>
              <w:pStyle w:val="TAC"/>
              <w:rPr>
                <w:noProof/>
              </w:rPr>
            </w:pPr>
            <w:r>
              <w:rPr>
                <w:noProof/>
              </w:rPr>
              <w:t>0..1</w:t>
            </w:r>
          </w:p>
        </w:tc>
        <w:tc>
          <w:tcPr>
            <w:tcW w:w="1503" w:type="dxa"/>
          </w:tcPr>
          <w:p w14:paraId="053DBCF3" w14:textId="77777777" w:rsidR="004F1B76" w:rsidRDefault="004F1B76">
            <w:pPr>
              <w:pStyle w:val="TAL"/>
              <w:rPr>
                <w:noProof/>
              </w:rPr>
            </w:pPr>
            <w:r>
              <w:rPr>
                <w:noProof/>
              </w:rPr>
              <w:t>404 Not Found</w:t>
            </w:r>
          </w:p>
        </w:tc>
        <w:tc>
          <w:tcPr>
            <w:tcW w:w="4898" w:type="dxa"/>
          </w:tcPr>
          <w:p w14:paraId="2C86614A" w14:textId="77777777" w:rsidR="004F1B76" w:rsidRDefault="004F1B76">
            <w:pPr>
              <w:pStyle w:val="TAL"/>
              <w:rPr>
                <w:noProof/>
              </w:rPr>
            </w:pPr>
            <w:r>
              <w:rPr>
                <w:noProof/>
              </w:rPr>
              <w:t>The NF service consumer can use this response when the notification can be sent to another unknown host.</w:t>
            </w:r>
          </w:p>
        </w:tc>
      </w:tr>
      <w:tr w:rsidR="00FB2715" w14:paraId="523E3B91" w14:textId="77777777" w:rsidTr="00341D8E">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292" w:name="_Toc28011132"/>
      <w:bookmarkStart w:id="1293" w:name="_Toc34137995"/>
      <w:bookmarkStart w:id="1294" w:name="_Toc36037590"/>
      <w:bookmarkStart w:id="1295" w:name="_Toc39051692"/>
      <w:bookmarkStart w:id="1296" w:name="_Toc43363284"/>
      <w:bookmarkStart w:id="1297" w:name="_Toc45132891"/>
      <w:bookmarkStart w:id="1298" w:name="_Toc49871622"/>
      <w:bookmarkStart w:id="1299" w:name="_Toc50023512"/>
      <w:bookmarkStart w:id="1300" w:name="_Toc51761192"/>
      <w:bookmarkStart w:id="1301" w:name="_Toc67492675"/>
      <w:bookmarkStart w:id="1302" w:name="_Toc74838409"/>
      <w:bookmarkStart w:id="1303" w:name="_Toc104311232"/>
      <w:bookmarkStart w:id="1304" w:name="_Toc104385912"/>
      <w:bookmarkStart w:id="1305" w:name="_Toc104407106"/>
      <w:bookmarkStart w:id="1306" w:name="_Toc104408399"/>
      <w:bookmarkStart w:id="1307" w:name="_Toc104545993"/>
      <w:bookmarkStart w:id="1308" w:name="_Toc191391809"/>
      <w:bookmarkStart w:id="1309" w:name="_Toc216291440"/>
      <w:r>
        <w:rPr>
          <w:noProof/>
        </w:rPr>
        <w:t>5.6</w:t>
      </w:r>
      <w:r>
        <w:rPr>
          <w:noProof/>
        </w:rPr>
        <w:tab/>
        <w:t>Data Model</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4C709C11" w14:textId="77777777" w:rsidR="004F1B76" w:rsidRDefault="004F1B76">
      <w:pPr>
        <w:pStyle w:val="Heading3"/>
        <w:rPr>
          <w:noProof/>
        </w:rPr>
      </w:pPr>
      <w:bookmarkStart w:id="1310" w:name="_Toc28011133"/>
      <w:bookmarkStart w:id="1311" w:name="_Toc34137996"/>
      <w:bookmarkStart w:id="1312" w:name="_Toc36037591"/>
      <w:bookmarkStart w:id="1313" w:name="_Toc39051693"/>
      <w:bookmarkStart w:id="1314" w:name="_Toc43363285"/>
      <w:bookmarkStart w:id="1315" w:name="_Toc45132892"/>
      <w:bookmarkStart w:id="1316" w:name="_Toc49871623"/>
      <w:bookmarkStart w:id="1317" w:name="_Toc50023513"/>
      <w:bookmarkStart w:id="1318" w:name="_Toc51761193"/>
      <w:bookmarkStart w:id="1319" w:name="_Toc67492676"/>
      <w:bookmarkStart w:id="1320" w:name="_Toc74838410"/>
      <w:bookmarkStart w:id="1321" w:name="_Toc104311233"/>
      <w:bookmarkStart w:id="1322" w:name="_Toc104385913"/>
      <w:bookmarkStart w:id="1323" w:name="_Toc104407107"/>
      <w:bookmarkStart w:id="1324" w:name="_Toc104408400"/>
      <w:bookmarkStart w:id="1325" w:name="_Toc104545994"/>
      <w:bookmarkStart w:id="1326" w:name="_Toc191391810"/>
      <w:bookmarkStart w:id="1327" w:name="_Toc216291441"/>
      <w:r>
        <w:rPr>
          <w:noProof/>
        </w:rPr>
        <w:t>5.6.1</w:t>
      </w:r>
      <w:r>
        <w:rPr>
          <w:noProof/>
        </w:rPr>
        <w:tab/>
        <w:t>General</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328" w:name="_MCCTEMPBM_CRPT15830053___7"/>
            <w:r w:rsidRPr="004D7388">
              <w:rPr>
                <w:noProof/>
              </w:rPr>
              <w:t>NetSliceRepl</w:t>
            </w:r>
          </w:p>
          <w:bookmarkEnd w:id="1328"/>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29" w:name="_Toc28011134"/>
      <w:bookmarkStart w:id="1330" w:name="_Toc34137997"/>
      <w:bookmarkStart w:id="1331" w:name="_Toc36037592"/>
      <w:bookmarkStart w:id="1332" w:name="_Toc39051694"/>
      <w:bookmarkStart w:id="1333" w:name="_Toc43363286"/>
      <w:bookmarkStart w:id="1334" w:name="_Toc45132893"/>
      <w:bookmarkStart w:id="1335" w:name="_Toc49871624"/>
      <w:bookmarkStart w:id="1336" w:name="_Toc50023514"/>
      <w:bookmarkStart w:id="1337" w:name="_Toc51761194"/>
      <w:bookmarkStart w:id="1338" w:name="_Toc67492677"/>
      <w:bookmarkStart w:id="1339" w:name="_Toc74838411"/>
      <w:bookmarkStart w:id="1340" w:name="_Toc104311234"/>
      <w:bookmarkStart w:id="1341" w:name="_Toc104385914"/>
      <w:bookmarkStart w:id="1342" w:name="_Toc104407108"/>
      <w:bookmarkStart w:id="1343" w:name="_Toc104408401"/>
      <w:bookmarkStart w:id="1344" w:name="_Toc104545995"/>
      <w:bookmarkStart w:id="1345" w:name="_Toc191391811"/>
      <w:bookmarkStart w:id="1346" w:name="_Toc216291442"/>
      <w:r>
        <w:rPr>
          <w:noProof/>
        </w:rPr>
        <w:t>5.6.2</w:t>
      </w:r>
      <w:r>
        <w:rPr>
          <w:noProof/>
        </w:rPr>
        <w:tab/>
        <w:t>Structured data types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677C2563" w14:textId="77777777" w:rsidR="004F1B76" w:rsidRDefault="004F1B76">
      <w:pPr>
        <w:pStyle w:val="Heading4"/>
        <w:rPr>
          <w:noProof/>
        </w:rPr>
      </w:pPr>
      <w:bookmarkStart w:id="1347" w:name="_Toc28011135"/>
      <w:bookmarkStart w:id="1348" w:name="_Toc34137998"/>
      <w:bookmarkStart w:id="1349" w:name="_Toc36037593"/>
      <w:bookmarkStart w:id="1350" w:name="_Toc39051695"/>
      <w:bookmarkStart w:id="1351" w:name="_Toc43363287"/>
      <w:bookmarkStart w:id="1352" w:name="_Toc45132894"/>
      <w:bookmarkStart w:id="1353" w:name="_Toc49871625"/>
      <w:bookmarkStart w:id="1354" w:name="_Toc50023515"/>
      <w:bookmarkStart w:id="1355" w:name="_Toc51761195"/>
      <w:bookmarkStart w:id="1356" w:name="_Toc67492678"/>
      <w:bookmarkStart w:id="1357" w:name="_Toc74838412"/>
      <w:bookmarkStart w:id="1358" w:name="_Toc104311235"/>
      <w:bookmarkStart w:id="1359" w:name="_Toc104385915"/>
      <w:bookmarkStart w:id="1360" w:name="_Toc104407109"/>
      <w:bookmarkStart w:id="1361" w:name="_Toc104408402"/>
      <w:bookmarkStart w:id="1362" w:name="_Toc104545996"/>
      <w:bookmarkStart w:id="1363" w:name="_Toc191391812"/>
      <w:bookmarkStart w:id="1364" w:name="_Toc216291443"/>
      <w:r>
        <w:rPr>
          <w:noProof/>
        </w:rPr>
        <w:t>5.6.2.1</w:t>
      </w:r>
      <w:r>
        <w:rPr>
          <w:noProof/>
        </w:rPr>
        <w:tab/>
        <w:t>Introduction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65" w:name="_Toc28011136"/>
      <w:bookmarkStart w:id="1366" w:name="_Toc34137999"/>
      <w:bookmarkStart w:id="1367" w:name="_Toc36037594"/>
      <w:bookmarkStart w:id="1368" w:name="_Toc39051696"/>
      <w:bookmarkStart w:id="1369" w:name="_Toc43363288"/>
      <w:bookmarkStart w:id="1370" w:name="_Toc45132895"/>
      <w:bookmarkStart w:id="1371" w:name="_Toc49871626"/>
      <w:bookmarkStart w:id="1372" w:name="_Toc50023516"/>
      <w:bookmarkStart w:id="1373" w:name="_Toc51761196"/>
      <w:bookmarkStart w:id="1374" w:name="_Toc67492679"/>
      <w:bookmarkStart w:id="1375" w:name="_Toc74838413"/>
      <w:bookmarkStart w:id="1376" w:name="_Toc104311236"/>
      <w:bookmarkStart w:id="1377" w:name="_Toc104385916"/>
      <w:bookmarkStart w:id="1378" w:name="_Toc104407110"/>
      <w:bookmarkStart w:id="1379" w:name="_Toc104408403"/>
      <w:bookmarkStart w:id="1380" w:name="_Toc104545997"/>
      <w:bookmarkStart w:id="1381" w:name="_Toc191391813"/>
      <w:bookmarkStart w:id="1382" w:name="_Toc216291444"/>
      <w:r>
        <w:rPr>
          <w:noProof/>
        </w:rPr>
        <w:t>5.6.2.2</w:t>
      </w:r>
      <w:r>
        <w:rPr>
          <w:noProof/>
        </w:rPr>
        <w:tab/>
        <w:t>Type PolicyAssociation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0F1AF30F" w14:textId="31E9BC7E" w:rsidR="005552F3" w:rsidRDefault="005552F3" w:rsidP="005552F3">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02F57F3C" w14:textId="77777777" w:rsidR="0058048E" w:rsidRDefault="0058048E" w:rsidP="0058048E"/>
    <w:p w14:paraId="3992F463" w14:textId="6BFA7E72" w:rsidR="00C4174B" w:rsidRPr="0058048E" w:rsidRDefault="0058048E" w:rsidP="0058048E">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5B63A54" w14:textId="77777777" w:rsidR="004F1B76" w:rsidRDefault="004F1B76">
      <w:pPr>
        <w:pStyle w:val="Heading4"/>
        <w:rPr>
          <w:noProof/>
        </w:rPr>
      </w:pPr>
      <w:bookmarkStart w:id="1383" w:name="_Toc28011137"/>
      <w:bookmarkStart w:id="1384" w:name="_Toc34138000"/>
      <w:bookmarkStart w:id="1385" w:name="_Toc36037595"/>
      <w:bookmarkStart w:id="1386" w:name="_Toc39051697"/>
      <w:bookmarkStart w:id="1387" w:name="_Toc43363289"/>
      <w:bookmarkStart w:id="1388" w:name="_Toc45132896"/>
      <w:bookmarkStart w:id="1389" w:name="_Toc49871627"/>
      <w:bookmarkStart w:id="1390" w:name="_Toc50023517"/>
      <w:bookmarkStart w:id="1391" w:name="_Toc51761197"/>
      <w:bookmarkStart w:id="1392" w:name="_Toc67492680"/>
      <w:bookmarkStart w:id="1393" w:name="_Toc74838414"/>
      <w:bookmarkStart w:id="1394" w:name="_Toc104311237"/>
      <w:bookmarkStart w:id="1395" w:name="_Toc104385917"/>
      <w:bookmarkStart w:id="1396" w:name="_Toc104407111"/>
      <w:bookmarkStart w:id="1397" w:name="_Toc104408404"/>
      <w:bookmarkStart w:id="1398" w:name="_Toc104545998"/>
      <w:bookmarkStart w:id="1399" w:name="_Toc191391814"/>
      <w:bookmarkStart w:id="1400" w:name="_Toc216291445"/>
      <w:r>
        <w:rPr>
          <w:noProof/>
        </w:rPr>
        <w:t>5.6.2.3</w:t>
      </w:r>
      <w:r>
        <w:rPr>
          <w:noProof/>
        </w:rPr>
        <w:tab/>
        <w:t>Type PolicyAssociationRequest</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ＭＳ 明朝"/>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401" w:name="_Toc28011138"/>
      <w:bookmarkStart w:id="1402" w:name="_Toc34138001"/>
      <w:bookmarkStart w:id="1403" w:name="_Toc36037596"/>
      <w:bookmarkStart w:id="1404" w:name="_Toc39051698"/>
      <w:bookmarkStart w:id="1405" w:name="_Toc43363290"/>
      <w:bookmarkStart w:id="1406" w:name="_Toc45132897"/>
      <w:bookmarkStart w:id="1407" w:name="_Toc49871628"/>
      <w:bookmarkStart w:id="1408" w:name="_Toc50023518"/>
      <w:bookmarkStart w:id="1409" w:name="_Toc51761198"/>
      <w:bookmarkStart w:id="1410" w:name="_Toc67492681"/>
      <w:bookmarkStart w:id="1411" w:name="_Toc74838415"/>
      <w:bookmarkStart w:id="1412" w:name="_Toc104311238"/>
      <w:bookmarkStart w:id="1413" w:name="_Toc104385918"/>
      <w:bookmarkStart w:id="1414" w:name="_Toc104407112"/>
      <w:bookmarkStart w:id="1415" w:name="_Toc104408405"/>
      <w:bookmarkStart w:id="1416" w:name="_Toc104545999"/>
      <w:bookmarkStart w:id="1417" w:name="_Toc191391815"/>
      <w:bookmarkStart w:id="1418" w:name="_Toc216291446"/>
      <w:r>
        <w:rPr>
          <w:noProof/>
        </w:rPr>
        <w:t>5.6.2.4</w:t>
      </w:r>
      <w:r>
        <w:rPr>
          <w:noProof/>
        </w:rPr>
        <w:tab/>
        <w:t>Type PolicyAssociationUpdateRequest</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228373E9" w14:textId="77777777" w:rsidR="004F1B76" w:rsidRDefault="004F1B76">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A1129F" w14:paraId="71509722" w14:textId="77777777" w:rsidTr="000305CC">
        <w:trPr>
          <w:jc w:val="center"/>
        </w:trPr>
        <w:tc>
          <w:tcPr>
            <w:tcW w:w="1671" w:type="dxa"/>
            <w:shd w:val="clear" w:color="auto" w:fill="C0C0C0"/>
            <w:hideMark/>
          </w:tcPr>
          <w:p w14:paraId="2802839E" w14:textId="77777777" w:rsidR="004F1B76" w:rsidRDefault="004F1B76">
            <w:pPr>
              <w:pStyle w:val="TAH"/>
              <w:rPr>
                <w:noProof/>
              </w:rPr>
            </w:pPr>
            <w:r>
              <w:rPr>
                <w:noProof/>
              </w:rPr>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0305CC">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0305CC">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0305CC">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0305CC">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0305CC">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0305CC">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0305CC">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0305CC">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0305CC">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0305CC">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0305CC">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0305CC">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0305CC">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0305CC">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0305CC">
        <w:trPr>
          <w:jc w:val="center"/>
        </w:trPr>
        <w:tc>
          <w:tcPr>
            <w:tcW w:w="1671" w:type="dxa"/>
          </w:tcPr>
          <w:p w14:paraId="3923C19F" w14:textId="77777777" w:rsidR="00873856" w:rsidRDefault="00873856" w:rsidP="00873856">
            <w:pPr>
              <w:pStyle w:val="TAL"/>
              <w:rPr>
                <w:noProof/>
              </w:rPr>
            </w:pPr>
            <w:r>
              <w:rPr>
                <w:noProof/>
              </w:rPr>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0305CC">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0305CC">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0305CC">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0305CC">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0305CC">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0305CC">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0305CC">
        <w:trPr>
          <w:jc w:val="center"/>
        </w:trPr>
        <w:tc>
          <w:tcPr>
            <w:tcW w:w="1671" w:type="dxa"/>
          </w:tcPr>
          <w:p w14:paraId="59C7039C" w14:textId="77777777" w:rsidR="00873856" w:rsidRDefault="00873856" w:rsidP="00873856">
            <w:pPr>
              <w:pStyle w:val="TAL"/>
              <w:rPr>
                <w:noProof/>
              </w:rPr>
            </w:pPr>
            <w:r>
              <w:rPr>
                <w:noProof/>
              </w:rPr>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0305CC">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0305CC">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0305CC">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0305CC">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0305CC">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0305CC">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0305CC">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0305CC">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0305CC">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0305CC">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19" w:name="_Toc28011139"/>
      <w:bookmarkStart w:id="1420" w:name="_Toc34138002"/>
      <w:bookmarkStart w:id="1421" w:name="_Toc36037597"/>
      <w:bookmarkStart w:id="1422" w:name="_Toc39051699"/>
      <w:bookmarkStart w:id="1423" w:name="_Toc43363291"/>
      <w:bookmarkStart w:id="1424" w:name="_Toc45132898"/>
      <w:bookmarkStart w:id="1425" w:name="_Toc49871629"/>
      <w:bookmarkStart w:id="1426" w:name="_Toc50023519"/>
      <w:bookmarkStart w:id="1427" w:name="_Toc51761199"/>
      <w:bookmarkStart w:id="1428" w:name="_Toc67492682"/>
      <w:bookmarkStart w:id="1429" w:name="_Toc74838416"/>
      <w:bookmarkStart w:id="1430" w:name="_Toc104311239"/>
      <w:bookmarkStart w:id="1431" w:name="_Toc104385919"/>
      <w:bookmarkStart w:id="1432" w:name="_Toc104407113"/>
      <w:bookmarkStart w:id="1433" w:name="_Toc104408406"/>
      <w:bookmarkStart w:id="1434" w:name="_Toc104546000"/>
      <w:bookmarkStart w:id="1435" w:name="_Toc191391816"/>
      <w:bookmarkStart w:id="1436" w:name="_Toc216291447"/>
      <w:r>
        <w:rPr>
          <w:noProof/>
        </w:rPr>
        <w:t>5.6.2.5</w:t>
      </w:r>
      <w:r>
        <w:rPr>
          <w:noProof/>
        </w:rPr>
        <w:tab/>
        <w:t>Type PolicyUpdate</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7A63F76A" w14:textId="77777777" w:rsidR="004F1B76" w:rsidRDefault="004F1B76">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A1129F" w14:paraId="20496882" w14:textId="77777777" w:rsidTr="00660433">
        <w:trPr>
          <w:gridBefore w:val="1"/>
          <w:wBefore w:w="351" w:type="dxa"/>
          <w:jc w:val="center"/>
        </w:trPr>
        <w:tc>
          <w:tcPr>
            <w:tcW w:w="1643" w:type="dxa"/>
            <w:shd w:val="clear" w:color="auto" w:fill="C0C0C0"/>
            <w:hideMark/>
          </w:tcPr>
          <w:p w14:paraId="68179444" w14:textId="77777777" w:rsidR="004F1B76" w:rsidRDefault="004F1B76">
            <w:pPr>
              <w:pStyle w:val="TAH"/>
              <w:rPr>
                <w:noProof/>
              </w:rPr>
            </w:pPr>
            <w:r>
              <w:rPr>
                <w:noProof/>
              </w:rPr>
              <w:t>Attribute name</w:t>
            </w:r>
          </w:p>
        </w:tc>
        <w:tc>
          <w:tcPr>
            <w:tcW w:w="1796" w:type="dxa"/>
            <w:shd w:val="clear" w:color="auto" w:fill="C0C0C0"/>
            <w:hideMark/>
          </w:tcPr>
          <w:p w14:paraId="6B9FF128" w14:textId="77777777" w:rsidR="004F1B76" w:rsidRDefault="004F1B76">
            <w:pPr>
              <w:pStyle w:val="TAH"/>
              <w:rPr>
                <w:noProof/>
              </w:rPr>
            </w:pPr>
            <w:r>
              <w:rPr>
                <w:noProof/>
              </w:rPr>
              <w:t>Data type</w:t>
            </w:r>
          </w:p>
        </w:tc>
        <w:tc>
          <w:tcPr>
            <w:tcW w:w="356" w:type="dxa"/>
            <w:shd w:val="clear" w:color="auto" w:fill="C0C0C0"/>
            <w:hideMark/>
          </w:tcPr>
          <w:p w14:paraId="71F3806B" w14:textId="77777777" w:rsidR="004F1B76" w:rsidRDefault="004F1B76">
            <w:pPr>
              <w:pStyle w:val="TAH"/>
              <w:rPr>
                <w:noProof/>
              </w:rPr>
            </w:pPr>
            <w:r>
              <w:rPr>
                <w:noProof/>
              </w:rPr>
              <w:t>P</w:t>
            </w:r>
          </w:p>
        </w:tc>
        <w:tc>
          <w:tcPr>
            <w:tcW w:w="1166" w:type="dxa"/>
            <w:shd w:val="clear" w:color="auto" w:fill="C0C0C0"/>
            <w:hideMark/>
          </w:tcPr>
          <w:p w14:paraId="25927080" w14:textId="77777777" w:rsidR="004F1B76" w:rsidRDefault="004F1B76">
            <w:pPr>
              <w:pStyle w:val="TAH"/>
              <w:rPr>
                <w:noProof/>
              </w:rPr>
            </w:pPr>
            <w:r>
              <w:rPr>
                <w:noProof/>
              </w:rPr>
              <w:t>Cardinality</w:t>
            </w:r>
          </w:p>
        </w:tc>
        <w:tc>
          <w:tcPr>
            <w:tcW w:w="3137" w:type="dxa"/>
            <w:shd w:val="clear" w:color="auto" w:fill="C0C0C0"/>
            <w:hideMark/>
          </w:tcPr>
          <w:p w14:paraId="7DF29A11" w14:textId="77777777" w:rsidR="004F1B76" w:rsidRDefault="004F1B76">
            <w:pPr>
              <w:pStyle w:val="TAH"/>
              <w:rPr>
                <w:noProof/>
              </w:rPr>
            </w:pPr>
            <w:r>
              <w:rPr>
                <w:noProof/>
              </w:rPr>
              <w:t>Description</w:t>
            </w:r>
          </w:p>
        </w:tc>
        <w:tc>
          <w:tcPr>
            <w:tcW w:w="1389" w:type="dxa"/>
            <w:gridSpan w:val="2"/>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660433">
        <w:trPr>
          <w:gridBefore w:val="1"/>
          <w:wBefore w:w="351" w:type="dxa"/>
          <w:jc w:val="center"/>
        </w:trPr>
        <w:tc>
          <w:tcPr>
            <w:tcW w:w="1643" w:type="dxa"/>
          </w:tcPr>
          <w:p w14:paraId="3B3AFB20" w14:textId="77777777" w:rsidR="004F1B76" w:rsidRDefault="004F1B76">
            <w:pPr>
              <w:pStyle w:val="TAL"/>
              <w:rPr>
                <w:noProof/>
              </w:rPr>
            </w:pPr>
            <w:r>
              <w:rPr>
                <w:noProof/>
              </w:rPr>
              <w:t>resourceUri</w:t>
            </w:r>
          </w:p>
        </w:tc>
        <w:tc>
          <w:tcPr>
            <w:tcW w:w="1796" w:type="dxa"/>
          </w:tcPr>
          <w:p w14:paraId="60C0C16E" w14:textId="77777777" w:rsidR="004F1B76" w:rsidRDefault="004F1B76">
            <w:pPr>
              <w:pStyle w:val="TAL"/>
              <w:rPr>
                <w:noProof/>
              </w:rPr>
            </w:pPr>
            <w:r>
              <w:rPr>
                <w:noProof/>
              </w:rPr>
              <w:t>Uri</w:t>
            </w:r>
          </w:p>
        </w:tc>
        <w:tc>
          <w:tcPr>
            <w:tcW w:w="356" w:type="dxa"/>
          </w:tcPr>
          <w:p w14:paraId="5DC98BC0" w14:textId="77777777" w:rsidR="004F1B76" w:rsidRDefault="004F1B76">
            <w:pPr>
              <w:pStyle w:val="TAC"/>
              <w:rPr>
                <w:noProof/>
              </w:rPr>
            </w:pPr>
            <w:r>
              <w:rPr>
                <w:noProof/>
              </w:rPr>
              <w:t>M</w:t>
            </w:r>
          </w:p>
        </w:tc>
        <w:tc>
          <w:tcPr>
            <w:tcW w:w="1166" w:type="dxa"/>
          </w:tcPr>
          <w:p w14:paraId="18032915" w14:textId="77777777" w:rsidR="004F1B76" w:rsidRDefault="004F1B76">
            <w:pPr>
              <w:pStyle w:val="TAC"/>
              <w:rPr>
                <w:noProof/>
              </w:rPr>
            </w:pPr>
            <w:r>
              <w:rPr>
                <w:noProof/>
              </w:rPr>
              <w:t>1</w:t>
            </w:r>
          </w:p>
        </w:tc>
        <w:tc>
          <w:tcPr>
            <w:tcW w:w="3137"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89" w:type="dxa"/>
            <w:gridSpan w:val="2"/>
          </w:tcPr>
          <w:p w14:paraId="5653A8F0" w14:textId="77777777" w:rsidR="004F1B76" w:rsidRDefault="004F1B76">
            <w:pPr>
              <w:pStyle w:val="TAL"/>
              <w:rPr>
                <w:rFonts w:cs="Arial"/>
                <w:noProof/>
                <w:szCs w:val="18"/>
              </w:rPr>
            </w:pPr>
          </w:p>
        </w:tc>
      </w:tr>
      <w:tr w:rsidR="00920A3A" w14:paraId="1E7FA079" w14:textId="77777777" w:rsidTr="00660433">
        <w:trPr>
          <w:gridBefore w:val="1"/>
          <w:wBefore w:w="351" w:type="dxa"/>
          <w:jc w:val="center"/>
        </w:trPr>
        <w:tc>
          <w:tcPr>
            <w:tcW w:w="1643" w:type="dxa"/>
          </w:tcPr>
          <w:p w14:paraId="1C44C1B4" w14:textId="77777777" w:rsidR="00920A3A" w:rsidRDefault="00920A3A" w:rsidP="00920A3A">
            <w:pPr>
              <w:pStyle w:val="TAL"/>
              <w:rPr>
                <w:noProof/>
              </w:rPr>
            </w:pPr>
            <w:r>
              <w:rPr>
                <w:noProof/>
              </w:rPr>
              <w:t>triggers</w:t>
            </w:r>
          </w:p>
        </w:tc>
        <w:tc>
          <w:tcPr>
            <w:tcW w:w="1796" w:type="dxa"/>
          </w:tcPr>
          <w:p w14:paraId="14C7CA9E" w14:textId="77777777" w:rsidR="00920A3A" w:rsidRDefault="00920A3A" w:rsidP="00920A3A">
            <w:pPr>
              <w:pStyle w:val="TAL"/>
              <w:rPr>
                <w:noProof/>
              </w:rPr>
            </w:pPr>
            <w:r>
              <w:rPr>
                <w:noProof/>
              </w:rPr>
              <w:t>array(RequestTrigger)</w:t>
            </w:r>
          </w:p>
        </w:tc>
        <w:tc>
          <w:tcPr>
            <w:tcW w:w="356" w:type="dxa"/>
          </w:tcPr>
          <w:p w14:paraId="4FB4DA07" w14:textId="77777777" w:rsidR="00920A3A" w:rsidRDefault="00920A3A" w:rsidP="00920A3A">
            <w:pPr>
              <w:pStyle w:val="TAC"/>
              <w:rPr>
                <w:noProof/>
              </w:rPr>
            </w:pPr>
            <w:r>
              <w:rPr>
                <w:noProof/>
              </w:rPr>
              <w:t>O</w:t>
            </w:r>
          </w:p>
        </w:tc>
        <w:tc>
          <w:tcPr>
            <w:tcW w:w="1166" w:type="dxa"/>
          </w:tcPr>
          <w:p w14:paraId="681D1515" w14:textId="77777777" w:rsidR="00920A3A" w:rsidRDefault="00920A3A" w:rsidP="00920A3A">
            <w:pPr>
              <w:pStyle w:val="TAC"/>
              <w:rPr>
                <w:noProof/>
              </w:rPr>
            </w:pPr>
            <w:r>
              <w:rPr>
                <w:noProof/>
              </w:rPr>
              <w:t>1..N</w:t>
            </w:r>
          </w:p>
        </w:tc>
        <w:tc>
          <w:tcPr>
            <w:tcW w:w="3137"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89" w:type="dxa"/>
            <w:gridSpan w:val="2"/>
          </w:tcPr>
          <w:p w14:paraId="39737C98" w14:textId="77777777" w:rsidR="00920A3A" w:rsidRDefault="00920A3A" w:rsidP="00920A3A">
            <w:pPr>
              <w:pStyle w:val="TAL"/>
              <w:rPr>
                <w:rFonts w:cs="Arial"/>
                <w:noProof/>
                <w:szCs w:val="18"/>
              </w:rPr>
            </w:pPr>
          </w:p>
        </w:tc>
      </w:tr>
      <w:tr w:rsidR="004F1B76" w14:paraId="6D07858D" w14:textId="77777777" w:rsidTr="00660433">
        <w:trPr>
          <w:gridBefore w:val="1"/>
          <w:wBefore w:w="351" w:type="dxa"/>
          <w:jc w:val="center"/>
        </w:trPr>
        <w:tc>
          <w:tcPr>
            <w:tcW w:w="1643" w:type="dxa"/>
          </w:tcPr>
          <w:p w14:paraId="213BFFDA" w14:textId="77777777" w:rsidR="004F1B76" w:rsidRDefault="004F1B76">
            <w:pPr>
              <w:pStyle w:val="TAL"/>
              <w:rPr>
                <w:noProof/>
              </w:rPr>
            </w:pPr>
            <w:r>
              <w:rPr>
                <w:noProof/>
              </w:rPr>
              <w:t>servAreaRes</w:t>
            </w:r>
          </w:p>
        </w:tc>
        <w:tc>
          <w:tcPr>
            <w:tcW w:w="1796" w:type="dxa"/>
          </w:tcPr>
          <w:p w14:paraId="15D30306" w14:textId="77777777" w:rsidR="004F1B76" w:rsidRDefault="004F1B76">
            <w:pPr>
              <w:pStyle w:val="TAL"/>
              <w:rPr>
                <w:noProof/>
              </w:rPr>
            </w:pPr>
            <w:r>
              <w:t>ServiceAreaRestriction</w:t>
            </w:r>
          </w:p>
        </w:tc>
        <w:tc>
          <w:tcPr>
            <w:tcW w:w="356" w:type="dxa"/>
          </w:tcPr>
          <w:p w14:paraId="5B27B2D4" w14:textId="77777777" w:rsidR="004F1B76" w:rsidRDefault="004F1B76">
            <w:pPr>
              <w:pStyle w:val="TAC"/>
              <w:rPr>
                <w:noProof/>
              </w:rPr>
            </w:pPr>
            <w:r>
              <w:rPr>
                <w:noProof/>
              </w:rPr>
              <w:t>O</w:t>
            </w:r>
          </w:p>
        </w:tc>
        <w:tc>
          <w:tcPr>
            <w:tcW w:w="1166" w:type="dxa"/>
          </w:tcPr>
          <w:p w14:paraId="1D044AF5" w14:textId="77777777" w:rsidR="004F1B76" w:rsidRDefault="004F1B76">
            <w:pPr>
              <w:pStyle w:val="TAC"/>
              <w:rPr>
                <w:noProof/>
              </w:rPr>
            </w:pPr>
            <w:r>
              <w:rPr>
                <w:noProof/>
              </w:rPr>
              <w:t>0..1</w:t>
            </w:r>
          </w:p>
        </w:tc>
        <w:tc>
          <w:tcPr>
            <w:tcW w:w="3137"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7A1404C2" w14:textId="77777777" w:rsidR="004F1B76" w:rsidRDefault="004F1B76">
            <w:pPr>
              <w:pStyle w:val="TAL"/>
              <w:rPr>
                <w:rFonts w:cs="Arial"/>
                <w:noProof/>
                <w:szCs w:val="18"/>
              </w:rPr>
            </w:pPr>
          </w:p>
        </w:tc>
      </w:tr>
      <w:tr w:rsidR="004F1B76" w14:paraId="3C31AD25" w14:textId="77777777" w:rsidTr="00660433">
        <w:trPr>
          <w:gridBefore w:val="1"/>
          <w:wBefore w:w="351" w:type="dxa"/>
          <w:jc w:val="center"/>
        </w:trPr>
        <w:tc>
          <w:tcPr>
            <w:tcW w:w="1643" w:type="dxa"/>
          </w:tcPr>
          <w:p w14:paraId="549B74D2" w14:textId="77777777" w:rsidR="004F1B76" w:rsidRDefault="004F1B76">
            <w:pPr>
              <w:pStyle w:val="TAL"/>
              <w:rPr>
                <w:noProof/>
              </w:rPr>
            </w:pPr>
            <w:r>
              <w:rPr>
                <w:noProof/>
              </w:rPr>
              <w:t>wlServAreaRes</w:t>
            </w:r>
          </w:p>
        </w:tc>
        <w:tc>
          <w:tcPr>
            <w:tcW w:w="1796" w:type="dxa"/>
          </w:tcPr>
          <w:p w14:paraId="6ADD8D34" w14:textId="77777777" w:rsidR="004F1B76" w:rsidRDefault="004F1B76">
            <w:pPr>
              <w:pStyle w:val="TAL"/>
            </w:pPr>
            <w:r>
              <w:t>WirelineServiceAreaRestriction</w:t>
            </w:r>
          </w:p>
        </w:tc>
        <w:tc>
          <w:tcPr>
            <w:tcW w:w="356" w:type="dxa"/>
          </w:tcPr>
          <w:p w14:paraId="507EF9D4" w14:textId="77777777" w:rsidR="004F1B76" w:rsidRDefault="004F1B76">
            <w:pPr>
              <w:pStyle w:val="TAC"/>
              <w:rPr>
                <w:noProof/>
              </w:rPr>
            </w:pPr>
            <w:r>
              <w:rPr>
                <w:noProof/>
              </w:rPr>
              <w:t>O</w:t>
            </w:r>
          </w:p>
        </w:tc>
        <w:tc>
          <w:tcPr>
            <w:tcW w:w="1166" w:type="dxa"/>
          </w:tcPr>
          <w:p w14:paraId="32431042" w14:textId="77777777" w:rsidR="004F1B76" w:rsidRDefault="004F1B76">
            <w:pPr>
              <w:pStyle w:val="TAC"/>
              <w:rPr>
                <w:noProof/>
              </w:rPr>
            </w:pPr>
            <w:r>
              <w:rPr>
                <w:noProof/>
              </w:rPr>
              <w:t>0..1</w:t>
            </w:r>
          </w:p>
        </w:tc>
        <w:tc>
          <w:tcPr>
            <w:tcW w:w="3137"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660433">
        <w:trPr>
          <w:gridBefore w:val="1"/>
          <w:wBefore w:w="351" w:type="dxa"/>
          <w:jc w:val="center"/>
        </w:trPr>
        <w:tc>
          <w:tcPr>
            <w:tcW w:w="1643" w:type="dxa"/>
          </w:tcPr>
          <w:p w14:paraId="58CC3FC7" w14:textId="77777777" w:rsidR="004F1B76" w:rsidRDefault="004F1B76">
            <w:pPr>
              <w:pStyle w:val="TAL"/>
              <w:rPr>
                <w:noProof/>
              </w:rPr>
            </w:pPr>
            <w:r>
              <w:rPr>
                <w:noProof/>
              </w:rPr>
              <w:t>rfsp</w:t>
            </w:r>
          </w:p>
        </w:tc>
        <w:tc>
          <w:tcPr>
            <w:tcW w:w="1796" w:type="dxa"/>
          </w:tcPr>
          <w:p w14:paraId="2EB79F3E" w14:textId="77777777" w:rsidR="004F1B76" w:rsidRDefault="004F1B76">
            <w:pPr>
              <w:pStyle w:val="TAL"/>
              <w:rPr>
                <w:noProof/>
              </w:rPr>
            </w:pPr>
            <w:r>
              <w:t>RfspIndex</w:t>
            </w:r>
          </w:p>
        </w:tc>
        <w:tc>
          <w:tcPr>
            <w:tcW w:w="356" w:type="dxa"/>
          </w:tcPr>
          <w:p w14:paraId="5564E138" w14:textId="77777777" w:rsidR="004F1B76" w:rsidRDefault="004F1B76">
            <w:pPr>
              <w:pStyle w:val="TAC"/>
              <w:rPr>
                <w:noProof/>
              </w:rPr>
            </w:pPr>
            <w:r>
              <w:rPr>
                <w:noProof/>
              </w:rPr>
              <w:t>O</w:t>
            </w:r>
          </w:p>
        </w:tc>
        <w:tc>
          <w:tcPr>
            <w:tcW w:w="1166" w:type="dxa"/>
          </w:tcPr>
          <w:p w14:paraId="1A20F710" w14:textId="77777777" w:rsidR="004F1B76" w:rsidRDefault="004F1B76">
            <w:pPr>
              <w:pStyle w:val="TAC"/>
              <w:rPr>
                <w:noProof/>
              </w:rPr>
            </w:pPr>
            <w:r>
              <w:rPr>
                <w:noProof/>
              </w:rPr>
              <w:t>0..1</w:t>
            </w:r>
          </w:p>
        </w:tc>
        <w:tc>
          <w:tcPr>
            <w:tcW w:w="3137"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551BB7CA" w14:textId="77777777" w:rsidR="004F1B76" w:rsidRDefault="004F1B76">
            <w:pPr>
              <w:pStyle w:val="TAL"/>
              <w:rPr>
                <w:rFonts w:cs="Arial"/>
                <w:noProof/>
                <w:szCs w:val="18"/>
              </w:rPr>
            </w:pPr>
          </w:p>
        </w:tc>
      </w:tr>
      <w:tr w:rsidR="009E1F01" w14:paraId="46FE414A" w14:textId="77777777" w:rsidTr="00660433">
        <w:trPr>
          <w:gridBefore w:val="1"/>
          <w:wBefore w:w="351" w:type="dxa"/>
          <w:jc w:val="center"/>
        </w:trPr>
        <w:tc>
          <w:tcPr>
            <w:tcW w:w="1643" w:type="dxa"/>
          </w:tcPr>
          <w:p w14:paraId="3328C384" w14:textId="77777777" w:rsidR="009E1F01" w:rsidRDefault="009E1F01" w:rsidP="009E1F01">
            <w:pPr>
              <w:pStyle w:val="TAL"/>
              <w:rPr>
                <w:noProof/>
              </w:rPr>
            </w:pPr>
            <w:r>
              <w:rPr>
                <w:noProof/>
              </w:rPr>
              <w:t>rfspValTime</w:t>
            </w:r>
          </w:p>
        </w:tc>
        <w:tc>
          <w:tcPr>
            <w:tcW w:w="1796" w:type="dxa"/>
          </w:tcPr>
          <w:p w14:paraId="3DE17772" w14:textId="77777777" w:rsidR="009E1F01" w:rsidRDefault="009E1F01" w:rsidP="009E1F01">
            <w:pPr>
              <w:pStyle w:val="TAL"/>
            </w:pPr>
            <w:r>
              <w:t>DurationSec</w:t>
            </w:r>
          </w:p>
        </w:tc>
        <w:tc>
          <w:tcPr>
            <w:tcW w:w="356" w:type="dxa"/>
          </w:tcPr>
          <w:p w14:paraId="0DB017C0" w14:textId="77777777" w:rsidR="009E1F01" w:rsidRDefault="009E1F01" w:rsidP="009E1F01">
            <w:pPr>
              <w:pStyle w:val="TAC"/>
              <w:rPr>
                <w:noProof/>
              </w:rPr>
            </w:pPr>
            <w:r>
              <w:rPr>
                <w:noProof/>
              </w:rPr>
              <w:t>O</w:t>
            </w:r>
          </w:p>
        </w:tc>
        <w:tc>
          <w:tcPr>
            <w:tcW w:w="1166" w:type="dxa"/>
          </w:tcPr>
          <w:p w14:paraId="378BD13B" w14:textId="77777777" w:rsidR="009E1F01" w:rsidRDefault="009E1F01" w:rsidP="009E1F01">
            <w:pPr>
              <w:pStyle w:val="TAC"/>
              <w:rPr>
                <w:noProof/>
              </w:rPr>
            </w:pPr>
            <w:r>
              <w:rPr>
                <w:noProof/>
              </w:rPr>
              <w:t>0..1</w:t>
            </w:r>
          </w:p>
        </w:tc>
        <w:tc>
          <w:tcPr>
            <w:tcW w:w="3137"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660433">
        <w:trPr>
          <w:gridBefore w:val="1"/>
          <w:wBefore w:w="351" w:type="dxa"/>
          <w:jc w:val="center"/>
        </w:trPr>
        <w:tc>
          <w:tcPr>
            <w:tcW w:w="1643" w:type="dxa"/>
          </w:tcPr>
          <w:p w14:paraId="231B9272" w14:textId="77777777" w:rsidR="009E1F01" w:rsidRDefault="009E1F01" w:rsidP="009E1F01">
            <w:pPr>
              <w:pStyle w:val="TAL"/>
              <w:rPr>
                <w:noProof/>
              </w:rPr>
            </w:pPr>
            <w:r>
              <w:rPr>
                <w:rFonts w:hint="eastAsia"/>
                <w:noProof/>
                <w:lang w:eastAsia="zh-CN"/>
              </w:rPr>
              <w:t>targetRfsp</w:t>
            </w:r>
          </w:p>
        </w:tc>
        <w:tc>
          <w:tcPr>
            <w:tcW w:w="1796" w:type="dxa"/>
          </w:tcPr>
          <w:p w14:paraId="73CDDBBA" w14:textId="77777777" w:rsidR="009E1F01" w:rsidRDefault="009E1F01" w:rsidP="009E1F01">
            <w:pPr>
              <w:pStyle w:val="TAL"/>
            </w:pPr>
            <w:r>
              <w:t>RfspIndex</w:t>
            </w:r>
          </w:p>
        </w:tc>
        <w:tc>
          <w:tcPr>
            <w:tcW w:w="356" w:type="dxa"/>
          </w:tcPr>
          <w:p w14:paraId="3B73773D" w14:textId="77777777" w:rsidR="009E1F01" w:rsidRDefault="009E1F01" w:rsidP="009E1F01">
            <w:pPr>
              <w:pStyle w:val="TAC"/>
              <w:rPr>
                <w:noProof/>
              </w:rPr>
            </w:pPr>
            <w:r>
              <w:rPr>
                <w:noProof/>
              </w:rPr>
              <w:t>C</w:t>
            </w:r>
          </w:p>
        </w:tc>
        <w:tc>
          <w:tcPr>
            <w:tcW w:w="1166" w:type="dxa"/>
          </w:tcPr>
          <w:p w14:paraId="57B244FD" w14:textId="77777777" w:rsidR="009E1F01" w:rsidRDefault="009E1F01" w:rsidP="009E1F01">
            <w:pPr>
              <w:pStyle w:val="TAC"/>
              <w:rPr>
                <w:noProof/>
              </w:rPr>
            </w:pPr>
            <w:r>
              <w:rPr>
                <w:noProof/>
              </w:rPr>
              <w:t>0..1</w:t>
            </w:r>
          </w:p>
        </w:tc>
        <w:tc>
          <w:tcPr>
            <w:tcW w:w="3137"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660433">
        <w:trPr>
          <w:gridBefore w:val="1"/>
          <w:wBefore w:w="351" w:type="dxa"/>
          <w:jc w:val="center"/>
        </w:trPr>
        <w:tc>
          <w:tcPr>
            <w:tcW w:w="1643" w:type="dxa"/>
          </w:tcPr>
          <w:p w14:paraId="324D529C" w14:textId="77777777" w:rsidR="009E1F01" w:rsidRDefault="009E1F01" w:rsidP="009E1F01">
            <w:pPr>
              <w:pStyle w:val="TAL"/>
              <w:rPr>
                <w:noProof/>
              </w:rPr>
            </w:pPr>
            <w:r>
              <w:rPr>
                <w:noProof/>
              </w:rPr>
              <w:t>smfSelInfo</w:t>
            </w:r>
          </w:p>
        </w:tc>
        <w:tc>
          <w:tcPr>
            <w:tcW w:w="1796" w:type="dxa"/>
          </w:tcPr>
          <w:p w14:paraId="5B66F4ED" w14:textId="77777777" w:rsidR="009E1F01" w:rsidRDefault="009E1F01" w:rsidP="009E1F01">
            <w:pPr>
              <w:pStyle w:val="TAL"/>
            </w:pPr>
            <w:r>
              <w:t>SmfSelectionData</w:t>
            </w:r>
          </w:p>
        </w:tc>
        <w:tc>
          <w:tcPr>
            <w:tcW w:w="356" w:type="dxa"/>
          </w:tcPr>
          <w:p w14:paraId="17CF022A" w14:textId="77777777" w:rsidR="009E1F01" w:rsidRDefault="009E1F01" w:rsidP="009E1F01">
            <w:pPr>
              <w:pStyle w:val="TAC"/>
              <w:rPr>
                <w:noProof/>
              </w:rPr>
            </w:pPr>
            <w:r>
              <w:rPr>
                <w:noProof/>
              </w:rPr>
              <w:t>C</w:t>
            </w:r>
          </w:p>
        </w:tc>
        <w:tc>
          <w:tcPr>
            <w:tcW w:w="1166" w:type="dxa"/>
          </w:tcPr>
          <w:p w14:paraId="7B92C578" w14:textId="77777777" w:rsidR="009E1F01" w:rsidRDefault="009E1F01" w:rsidP="009E1F01">
            <w:pPr>
              <w:pStyle w:val="TAC"/>
              <w:rPr>
                <w:noProof/>
              </w:rPr>
            </w:pPr>
            <w:r>
              <w:rPr>
                <w:noProof/>
              </w:rPr>
              <w:t>0..1</w:t>
            </w:r>
          </w:p>
        </w:tc>
        <w:tc>
          <w:tcPr>
            <w:tcW w:w="3137"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660433">
        <w:trPr>
          <w:gridBefore w:val="1"/>
          <w:wBefore w:w="351" w:type="dxa"/>
          <w:jc w:val="center"/>
        </w:trPr>
        <w:tc>
          <w:tcPr>
            <w:tcW w:w="1643" w:type="dxa"/>
          </w:tcPr>
          <w:p w14:paraId="07BFC8EA" w14:textId="77777777" w:rsidR="009E1F01" w:rsidRDefault="009E1F01" w:rsidP="009E1F01">
            <w:pPr>
              <w:pStyle w:val="TAL"/>
              <w:rPr>
                <w:noProof/>
              </w:rPr>
            </w:pPr>
            <w:r>
              <w:rPr>
                <w:noProof/>
              </w:rPr>
              <w:t>ueAmbr</w:t>
            </w:r>
          </w:p>
        </w:tc>
        <w:tc>
          <w:tcPr>
            <w:tcW w:w="1796" w:type="dxa"/>
          </w:tcPr>
          <w:p w14:paraId="638B7925" w14:textId="77777777" w:rsidR="009E1F01" w:rsidRDefault="009E1F01" w:rsidP="009E1F01">
            <w:pPr>
              <w:pStyle w:val="TAL"/>
            </w:pPr>
            <w:r>
              <w:t>Ambr</w:t>
            </w:r>
          </w:p>
        </w:tc>
        <w:tc>
          <w:tcPr>
            <w:tcW w:w="356" w:type="dxa"/>
          </w:tcPr>
          <w:p w14:paraId="78B36CDC" w14:textId="77777777" w:rsidR="009E1F01" w:rsidRDefault="009E1F01" w:rsidP="009E1F01">
            <w:pPr>
              <w:pStyle w:val="TAC"/>
              <w:rPr>
                <w:noProof/>
              </w:rPr>
            </w:pPr>
            <w:r>
              <w:rPr>
                <w:noProof/>
              </w:rPr>
              <w:t>C</w:t>
            </w:r>
          </w:p>
        </w:tc>
        <w:tc>
          <w:tcPr>
            <w:tcW w:w="1166" w:type="dxa"/>
          </w:tcPr>
          <w:p w14:paraId="16642DC2" w14:textId="77777777" w:rsidR="009E1F01" w:rsidRDefault="009E1F01" w:rsidP="009E1F01">
            <w:pPr>
              <w:pStyle w:val="TAC"/>
              <w:rPr>
                <w:noProof/>
              </w:rPr>
            </w:pPr>
            <w:r>
              <w:rPr>
                <w:noProof/>
              </w:rPr>
              <w:t>0..1</w:t>
            </w:r>
          </w:p>
        </w:tc>
        <w:tc>
          <w:tcPr>
            <w:tcW w:w="3137" w:type="dxa"/>
          </w:tcPr>
          <w:p w14:paraId="1C3C2C71" w14:textId="77777777" w:rsidR="009E1F01" w:rsidRDefault="009E1F01" w:rsidP="009E1F01">
            <w:pPr>
              <w:pStyle w:val="TAL"/>
              <w:rPr>
                <w:noProof/>
              </w:rPr>
            </w:pPr>
            <w:r>
              <w:rPr>
                <w:noProof/>
              </w:rPr>
              <w:t>UE-AMBR as part of the AMF Access and Mobility Policy.</w:t>
            </w:r>
          </w:p>
        </w:tc>
        <w:tc>
          <w:tcPr>
            <w:tcW w:w="1389" w:type="dxa"/>
            <w:gridSpan w:val="2"/>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660433">
        <w:trPr>
          <w:gridBefore w:val="1"/>
          <w:wBefore w:w="351" w:type="dxa"/>
          <w:jc w:val="center"/>
        </w:trPr>
        <w:tc>
          <w:tcPr>
            <w:tcW w:w="1643"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96" w:type="dxa"/>
          </w:tcPr>
          <w:p w14:paraId="3F752E52" w14:textId="77777777" w:rsidR="00785B33" w:rsidRDefault="00785B33" w:rsidP="00785B33">
            <w:pPr>
              <w:pStyle w:val="TAL"/>
            </w:pPr>
            <w:r>
              <w:t>array(UeSliceMbr)</w:t>
            </w:r>
          </w:p>
        </w:tc>
        <w:tc>
          <w:tcPr>
            <w:tcW w:w="356" w:type="dxa"/>
          </w:tcPr>
          <w:p w14:paraId="0D7ED80F" w14:textId="77777777" w:rsidR="00785B33" w:rsidRDefault="00785B33" w:rsidP="00785B33">
            <w:pPr>
              <w:pStyle w:val="TAC"/>
              <w:rPr>
                <w:noProof/>
              </w:rPr>
            </w:pPr>
            <w:r>
              <w:rPr>
                <w:noProof/>
              </w:rPr>
              <w:t>O</w:t>
            </w:r>
          </w:p>
        </w:tc>
        <w:tc>
          <w:tcPr>
            <w:tcW w:w="1166" w:type="dxa"/>
          </w:tcPr>
          <w:p w14:paraId="563369E0" w14:textId="77777777" w:rsidR="00785B33" w:rsidRDefault="00785B33" w:rsidP="00785B33">
            <w:pPr>
              <w:pStyle w:val="TAC"/>
              <w:rPr>
                <w:noProof/>
              </w:rPr>
            </w:pPr>
            <w:r>
              <w:rPr>
                <w:noProof/>
              </w:rPr>
              <w:t>1..N</w:t>
            </w:r>
          </w:p>
        </w:tc>
        <w:tc>
          <w:tcPr>
            <w:tcW w:w="3137"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660433">
        <w:trPr>
          <w:gridBefore w:val="1"/>
          <w:wBefore w:w="351" w:type="dxa"/>
          <w:jc w:val="center"/>
        </w:trPr>
        <w:tc>
          <w:tcPr>
            <w:tcW w:w="1643" w:type="dxa"/>
          </w:tcPr>
          <w:p w14:paraId="5FA82E05" w14:textId="77777777" w:rsidR="009E1F01" w:rsidRDefault="009E1F01" w:rsidP="009E1F01">
            <w:pPr>
              <w:pStyle w:val="TAL"/>
              <w:rPr>
                <w:noProof/>
              </w:rPr>
            </w:pPr>
            <w:r>
              <w:rPr>
                <w:noProof/>
              </w:rPr>
              <w:t>pras</w:t>
            </w:r>
          </w:p>
        </w:tc>
        <w:tc>
          <w:tcPr>
            <w:tcW w:w="1796" w:type="dxa"/>
          </w:tcPr>
          <w:p w14:paraId="51FA55B9" w14:textId="77777777" w:rsidR="009E1F01" w:rsidRDefault="009E1F01" w:rsidP="009E1F01">
            <w:pPr>
              <w:pStyle w:val="TAL"/>
            </w:pPr>
            <w:r>
              <w:t>map(PresenceInfoRm)</w:t>
            </w:r>
          </w:p>
        </w:tc>
        <w:tc>
          <w:tcPr>
            <w:tcW w:w="356" w:type="dxa"/>
          </w:tcPr>
          <w:p w14:paraId="0BB7873B" w14:textId="77777777" w:rsidR="009E1F01" w:rsidRDefault="009E1F01" w:rsidP="009E1F01">
            <w:pPr>
              <w:pStyle w:val="TAC"/>
              <w:rPr>
                <w:noProof/>
              </w:rPr>
            </w:pPr>
            <w:r>
              <w:rPr>
                <w:noProof/>
              </w:rPr>
              <w:t>C</w:t>
            </w:r>
          </w:p>
        </w:tc>
        <w:tc>
          <w:tcPr>
            <w:tcW w:w="1166" w:type="dxa"/>
          </w:tcPr>
          <w:p w14:paraId="1ACBA0ED" w14:textId="77777777" w:rsidR="009E1F01" w:rsidRDefault="009E1F01" w:rsidP="009E1F01">
            <w:pPr>
              <w:pStyle w:val="TAC"/>
              <w:rPr>
                <w:noProof/>
              </w:rPr>
            </w:pPr>
            <w:r>
              <w:rPr>
                <w:noProof/>
              </w:rPr>
              <w:t>1..N</w:t>
            </w:r>
          </w:p>
        </w:tc>
        <w:tc>
          <w:tcPr>
            <w:tcW w:w="3137"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89" w:type="dxa"/>
            <w:gridSpan w:val="2"/>
          </w:tcPr>
          <w:p w14:paraId="65A013BE" w14:textId="77777777" w:rsidR="009E1F01" w:rsidRDefault="009E1F01" w:rsidP="009E1F01">
            <w:pPr>
              <w:pStyle w:val="TAL"/>
              <w:rPr>
                <w:rFonts w:cs="Arial"/>
                <w:noProof/>
                <w:szCs w:val="18"/>
              </w:rPr>
            </w:pPr>
          </w:p>
        </w:tc>
      </w:tr>
      <w:tr w:rsidR="009E1F01" w14:paraId="1B8A7833" w14:textId="77777777" w:rsidTr="00660433">
        <w:trPr>
          <w:gridBefore w:val="1"/>
          <w:wBefore w:w="351" w:type="dxa"/>
          <w:jc w:val="center"/>
        </w:trPr>
        <w:tc>
          <w:tcPr>
            <w:tcW w:w="1643" w:type="dxa"/>
          </w:tcPr>
          <w:p w14:paraId="41D61C2A" w14:textId="77777777" w:rsidR="009E1F01" w:rsidRDefault="009E1F01" w:rsidP="009E1F01">
            <w:pPr>
              <w:pStyle w:val="TAL"/>
              <w:rPr>
                <w:noProof/>
              </w:rPr>
            </w:pPr>
            <w:r>
              <w:rPr>
                <w:noProof/>
                <w:lang w:eastAsia="zh-CN"/>
              </w:rPr>
              <w:t>pcfUeInfo</w:t>
            </w:r>
          </w:p>
        </w:tc>
        <w:tc>
          <w:tcPr>
            <w:tcW w:w="1796" w:type="dxa"/>
          </w:tcPr>
          <w:p w14:paraId="4E0344F5" w14:textId="77777777" w:rsidR="009E1F01" w:rsidRDefault="009E1F01" w:rsidP="009E1F01">
            <w:pPr>
              <w:pStyle w:val="TAL"/>
            </w:pPr>
            <w:r>
              <w:t>PcfUeCallbackInfo</w:t>
            </w:r>
          </w:p>
        </w:tc>
        <w:tc>
          <w:tcPr>
            <w:tcW w:w="356" w:type="dxa"/>
          </w:tcPr>
          <w:p w14:paraId="6E7952B4" w14:textId="77777777" w:rsidR="009E1F01" w:rsidRDefault="009E1F01" w:rsidP="009E1F01">
            <w:pPr>
              <w:pStyle w:val="TAC"/>
              <w:rPr>
                <w:noProof/>
              </w:rPr>
            </w:pPr>
            <w:r>
              <w:rPr>
                <w:noProof/>
              </w:rPr>
              <w:t>O</w:t>
            </w:r>
          </w:p>
        </w:tc>
        <w:tc>
          <w:tcPr>
            <w:tcW w:w="1166" w:type="dxa"/>
          </w:tcPr>
          <w:p w14:paraId="3F66AC37" w14:textId="77777777" w:rsidR="009E1F01" w:rsidRDefault="009E1F01" w:rsidP="009E1F01">
            <w:pPr>
              <w:pStyle w:val="TAC"/>
              <w:rPr>
                <w:noProof/>
              </w:rPr>
            </w:pPr>
            <w:r>
              <w:t>0..1</w:t>
            </w:r>
          </w:p>
        </w:tc>
        <w:tc>
          <w:tcPr>
            <w:tcW w:w="3137"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660433">
        <w:trPr>
          <w:gridBefore w:val="1"/>
          <w:wBefore w:w="351" w:type="dxa"/>
          <w:jc w:val="center"/>
        </w:trPr>
        <w:tc>
          <w:tcPr>
            <w:tcW w:w="1643" w:type="dxa"/>
          </w:tcPr>
          <w:p w14:paraId="2A31FAF2" w14:textId="77777777" w:rsidR="009E1F01" w:rsidRDefault="009E1F01" w:rsidP="009E1F01">
            <w:pPr>
              <w:pStyle w:val="TAL"/>
              <w:rPr>
                <w:noProof/>
              </w:rPr>
            </w:pPr>
            <w:r>
              <w:t>matchPdus</w:t>
            </w:r>
          </w:p>
        </w:tc>
        <w:tc>
          <w:tcPr>
            <w:tcW w:w="1796" w:type="dxa"/>
          </w:tcPr>
          <w:p w14:paraId="5A74D527" w14:textId="77777777" w:rsidR="009E1F01" w:rsidRDefault="009E1F01" w:rsidP="009E1F01">
            <w:pPr>
              <w:pStyle w:val="TAL"/>
            </w:pPr>
            <w:r>
              <w:t>array(PduSessionInfo)</w:t>
            </w:r>
          </w:p>
        </w:tc>
        <w:tc>
          <w:tcPr>
            <w:tcW w:w="356" w:type="dxa"/>
          </w:tcPr>
          <w:p w14:paraId="4F221EB2" w14:textId="77777777" w:rsidR="009E1F01" w:rsidRDefault="009E1F01" w:rsidP="009E1F01">
            <w:pPr>
              <w:pStyle w:val="TAC"/>
              <w:rPr>
                <w:noProof/>
              </w:rPr>
            </w:pPr>
            <w:r>
              <w:t>C</w:t>
            </w:r>
          </w:p>
        </w:tc>
        <w:tc>
          <w:tcPr>
            <w:tcW w:w="1166" w:type="dxa"/>
          </w:tcPr>
          <w:p w14:paraId="6B007139" w14:textId="77777777" w:rsidR="009E1F01" w:rsidRDefault="009E1F01" w:rsidP="009E1F01">
            <w:pPr>
              <w:pStyle w:val="TAC"/>
              <w:rPr>
                <w:noProof/>
              </w:rPr>
            </w:pPr>
            <w:r>
              <w:t>1..N</w:t>
            </w:r>
          </w:p>
        </w:tc>
        <w:tc>
          <w:tcPr>
            <w:tcW w:w="3137"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89" w:type="dxa"/>
            <w:gridSpan w:val="2"/>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660433">
        <w:trPr>
          <w:gridBefore w:val="1"/>
          <w:wBefore w:w="351" w:type="dxa"/>
          <w:jc w:val="center"/>
        </w:trPr>
        <w:tc>
          <w:tcPr>
            <w:tcW w:w="1643" w:type="dxa"/>
          </w:tcPr>
          <w:p w14:paraId="66A626F8" w14:textId="77777777" w:rsidR="009E1F01" w:rsidRDefault="009E1F01" w:rsidP="009E1F01">
            <w:pPr>
              <w:pStyle w:val="TAL"/>
            </w:pPr>
            <w:r>
              <w:rPr>
                <w:noProof/>
              </w:rPr>
              <w:t>asTimeDisParam</w:t>
            </w:r>
          </w:p>
        </w:tc>
        <w:tc>
          <w:tcPr>
            <w:tcW w:w="1796" w:type="dxa"/>
          </w:tcPr>
          <w:p w14:paraId="0F31E69E" w14:textId="77777777" w:rsidR="009E1F01" w:rsidRDefault="009E1F01" w:rsidP="009E1F01">
            <w:pPr>
              <w:pStyle w:val="TAL"/>
            </w:pPr>
            <w:r>
              <w:t>AsTimeDistributionParam</w:t>
            </w:r>
          </w:p>
        </w:tc>
        <w:tc>
          <w:tcPr>
            <w:tcW w:w="356" w:type="dxa"/>
          </w:tcPr>
          <w:p w14:paraId="0868EBCE" w14:textId="77777777" w:rsidR="009E1F01" w:rsidRDefault="009E1F01" w:rsidP="009E1F01">
            <w:pPr>
              <w:pStyle w:val="TAC"/>
            </w:pPr>
            <w:r>
              <w:rPr>
                <w:noProof/>
              </w:rPr>
              <w:t>O</w:t>
            </w:r>
          </w:p>
        </w:tc>
        <w:tc>
          <w:tcPr>
            <w:tcW w:w="1166" w:type="dxa"/>
          </w:tcPr>
          <w:p w14:paraId="3C2AFE5A" w14:textId="77777777" w:rsidR="009E1F01" w:rsidRDefault="009E1F01" w:rsidP="009E1F01">
            <w:pPr>
              <w:pStyle w:val="TAC"/>
            </w:pPr>
            <w:r>
              <w:t>0..1</w:t>
            </w:r>
          </w:p>
        </w:tc>
        <w:tc>
          <w:tcPr>
            <w:tcW w:w="3137" w:type="dxa"/>
          </w:tcPr>
          <w:p w14:paraId="586C853B" w14:textId="77777777" w:rsidR="009E1F01" w:rsidRDefault="009E1F01" w:rsidP="009E1F01">
            <w:pPr>
              <w:pStyle w:val="TAL"/>
            </w:pPr>
            <w:r>
              <w:rPr>
                <w:noProof/>
              </w:rPr>
              <w:t>Contains the 5G acess stratum time distribution parameters.</w:t>
            </w:r>
          </w:p>
        </w:tc>
        <w:tc>
          <w:tcPr>
            <w:tcW w:w="1389" w:type="dxa"/>
            <w:gridSpan w:val="2"/>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660433">
        <w:trPr>
          <w:gridBefore w:val="1"/>
          <w:wBefore w:w="351" w:type="dxa"/>
          <w:jc w:val="center"/>
        </w:trPr>
        <w:tc>
          <w:tcPr>
            <w:tcW w:w="1643" w:type="dxa"/>
          </w:tcPr>
          <w:p w14:paraId="59CCE337" w14:textId="77777777" w:rsidR="00B32A70" w:rsidRDefault="00B32A70" w:rsidP="00B32A70">
            <w:pPr>
              <w:pStyle w:val="TAL"/>
              <w:rPr>
                <w:noProof/>
              </w:rPr>
            </w:pPr>
            <w:r>
              <w:rPr>
                <w:noProof/>
              </w:rPr>
              <w:t>snssaiReplInfos</w:t>
            </w:r>
          </w:p>
        </w:tc>
        <w:tc>
          <w:tcPr>
            <w:tcW w:w="1796" w:type="dxa"/>
          </w:tcPr>
          <w:p w14:paraId="243595DD" w14:textId="77777777" w:rsidR="00B32A70" w:rsidRDefault="00B32A70" w:rsidP="00B32A70">
            <w:pPr>
              <w:pStyle w:val="TAL"/>
            </w:pPr>
            <w:r>
              <w:rPr>
                <w:lang w:eastAsia="zh-CN"/>
              </w:rPr>
              <w:t>map(SnssaiReplaceInfo)</w:t>
            </w:r>
          </w:p>
        </w:tc>
        <w:tc>
          <w:tcPr>
            <w:tcW w:w="356" w:type="dxa"/>
          </w:tcPr>
          <w:p w14:paraId="36C313CE" w14:textId="77777777" w:rsidR="00B32A70" w:rsidRDefault="00B32A70" w:rsidP="00B32A70">
            <w:pPr>
              <w:pStyle w:val="TAC"/>
              <w:rPr>
                <w:noProof/>
              </w:rPr>
            </w:pPr>
            <w:r>
              <w:t>O</w:t>
            </w:r>
          </w:p>
        </w:tc>
        <w:tc>
          <w:tcPr>
            <w:tcW w:w="1166" w:type="dxa"/>
          </w:tcPr>
          <w:p w14:paraId="74DB9B7A" w14:textId="77777777" w:rsidR="00B32A70" w:rsidRDefault="00B32A70" w:rsidP="00B32A70">
            <w:pPr>
              <w:pStyle w:val="TAC"/>
            </w:pPr>
            <w:r>
              <w:rPr>
                <w:lang w:eastAsia="zh-CN"/>
              </w:rPr>
              <w:t>1..N</w:t>
            </w:r>
          </w:p>
        </w:tc>
        <w:tc>
          <w:tcPr>
            <w:tcW w:w="3137"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77777777"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89" w:type="dxa"/>
            <w:gridSpan w:val="2"/>
          </w:tcPr>
          <w:p w14:paraId="525DFD0E" w14:textId="77777777" w:rsidR="00B32A70" w:rsidRDefault="00B32A70" w:rsidP="00B32A70">
            <w:pPr>
              <w:pStyle w:val="TAL"/>
              <w:rPr>
                <w:lang w:eastAsia="zh-CN"/>
              </w:rPr>
            </w:pPr>
            <w:r>
              <w:t>NetSliceRepl</w:t>
            </w:r>
          </w:p>
        </w:tc>
      </w:tr>
      <w:tr w:rsidR="00B32A70" w14:paraId="43D25880" w14:textId="77777777" w:rsidTr="00660433">
        <w:trPr>
          <w:gridBefore w:val="1"/>
          <w:wBefore w:w="351" w:type="dxa"/>
          <w:jc w:val="center"/>
        </w:trPr>
        <w:tc>
          <w:tcPr>
            <w:tcW w:w="1643" w:type="dxa"/>
          </w:tcPr>
          <w:p w14:paraId="789AD63A" w14:textId="77777777" w:rsidR="00B32A70" w:rsidRDefault="00B32A70" w:rsidP="00B32A70">
            <w:pPr>
              <w:pStyle w:val="TAL"/>
              <w:rPr>
                <w:noProof/>
              </w:rPr>
            </w:pPr>
            <w:r>
              <w:rPr>
                <w:lang w:eastAsia="zh-CN"/>
              </w:rPr>
              <w:t>sliceUsgCtrlInfoSets</w:t>
            </w:r>
          </w:p>
        </w:tc>
        <w:tc>
          <w:tcPr>
            <w:tcW w:w="1796" w:type="dxa"/>
          </w:tcPr>
          <w:p w14:paraId="67195BCA" w14:textId="77777777" w:rsidR="00B32A70" w:rsidRDefault="00B32A70" w:rsidP="00B32A70">
            <w:pPr>
              <w:pStyle w:val="TAL"/>
              <w:rPr>
                <w:lang w:eastAsia="zh-CN"/>
              </w:rPr>
            </w:pPr>
            <w:r>
              <w:rPr>
                <w:lang w:eastAsia="zh-CN"/>
              </w:rPr>
              <w:t>map(SliceUsgCtrlInfo)</w:t>
            </w:r>
          </w:p>
        </w:tc>
        <w:tc>
          <w:tcPr>
            <w:tcW w:w="356" w:type="dxa"/>
          </w:tcPr>
          <w:p w14:paraId="52E343CD" w14:textId="77777777" w:rsidR="00B32A70" w:rsidRDefault="00B32A70" w:rsidP="00B32A70">
            <w:pPr>
              <w:pStyle w:val="TAC"/>
            </w:pPr>
            <w:r w:rsidRPr="003107D3">
              <w:rPr>
                <w:lang w:eastAsia="zh-CN"/>
              </w:rPr>
              <w:t>O</w:t>
            </w:r>
          </w:p>
        </w:tc>
        <w:tc>
          <w:tcPr>
            <w:tcW w:w="1166"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137"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89" w:type="dxa"/>
            <w:gridSpan w:val="2"/>
          </w:tcPr>
          <w:p w14:paraId="34AF4AB9" w14:textId="77777777" w:rsidR="00B32A70" w:rsidRDefault="00B32A70" w:rsidP="00B32A70">
            <w:pPr>
              <w:pStyle w:val="TAL"/>
            </w:pPr>
            <w:r>
              <w:rPr>
                <w:lang w:eastAsia="zh-CN"/>
              </w:rPr>
              <w:t>NetSliceUsageCtrl</w:t>
            </w:r>
          </w:p>
        </w:tc>
      </w:tr>
      <w:tr w:rsidR="00B856ED" w14:paraId="17FE1FB1" w14:textId="77777777" w:rsidTr="00660433">
        <w:trPr>
          <w:gridBefore w:val="1"/>
          <w:wBefore w:w="351" w:type="dxa"/>
          <w:jc w:val="center"/>
        </w:trPr>
        <w:tc>
          <w:tcPr>
            <w:tcW w:w="1643" w:type="dxa"/>
          </w:tcPr>
          <w:p w14:paraId="7799F04D" w14:textId="77777777" w:rsidR="00B856ED" w:rsidRDefault="00B856ED" w:rsidP="00B856ED">
            <w:pPr>
              <w:pStyle w:val="TAL"/>
              <w:rPr>
                <w:lang w:eastAsia="zh-CN"/>
              </w:rPr>
            </w:pPr>
            <w:r>
              <w:rPr>
                <w:noProof/>
              </w:rPr>
              <w:t>sliceRepl</w:t>
            </w:r>
            <w:r>
              <w:t>Req</w:t>
            </w:r>
          </w:p>
        </w:tc>
        <w:tc>
          <w:tcPr>
            <w:tcW w:w="1796" w:type="dxa"/>
          </w:tcPr>
          <w:p w14:paraId="67A4B6F3" w14:textId="77777777" w:rsidR="00B856ED" w:rsidRDefault="00B856ED" w:rsidP="00B856ED">
            <w:pPr>
              <w:pStyle w:val="TAL"/>
              <w:rPr>
                <w:lang w:eastAsia="zh-CN"/>
              </w:rPr>
            </w:pPr>
            <w:r>
              <w:t>SliceReplReq</w:t>
            </w:r>
          </w:p>
        </w:tc>
        <w:tc>
          <w:tcPr>
            <w:tcW w:w="356" w:type="dxa"/>
          </w:tcPr>
          <w:p w14:paraId="350B8795" w14:textId="77777777" w:rsidR="00B856ED" w:rsidRPr="003107D3" w:rsidRDefault="00B856ED" w:rsidP="00B856ED">
            <w:pPr>
              <w:pStyle w:val="TAC"/>
              <w:rPr>
                <w:lang w:eastAsia="zh-CN"/>
              </w:rPr>
            </w:pPr>
            <w:r>
              <w:rPr>
                <w:noProof/>
              </w:rPr>
              <w:t>O</w:t>
            </w:r>
          </w:p>
        </w:tc>
        <w:tc>
          <w:tcPr>
            <w:tcW w:w="1166" w:type="dxa"/>
          </w:tcPr>
          <w:p w14:paraId="165D29E9" w14:textId="77777777" w:rsidR="00B856ED" w:rsidRDefault="00B856ED" w:rsidP="00B856ED">
            <w:pPr>
              <w:pStyle w:val="TAC"/>
              <w:rPr>
                <w:lang w:eastAsia="zh-CN"/>
              </w:rPr>
            </w:pPr>
            <w:r>
              <w:t>0..1</w:t>
            </w:r>
          </w:p>
        </w:tc>
        <w:tc>
          <w:tcPr>
            <w:tcW w:w="3137" w:type="dxa"/>
          </w:tcPr>
          <w:p w14:paraId="0F1D8DC3" w14:textId="77777777" w:rsidR="00B856ED" w:rsidRDefault="00B856ED" w:rsidP="00B856ED">
            <w:pPr>
              <w:pStyle w:val="TAL"/>
            </w:pPr>
            <w:r>
              <w:rPr>
                <w:rFonts w:cs="Courier New"/>
                <w:szCs w:val="16"/>
              </w:rPr>
              <w:t>Represents the requested Network Slice Replacement requirements.</w:t>
            </w:r>
          </w:p>
        </w:tc>
        <w:tc>
          <w:tcPr>
            <w:tcW w:w="1389" w:type="dxa"/>
            <w:gridSpan w:val="2"/>
          </w:tcPr>
          <w:p w14:paraId="7BD43B91" w14:textId="77777777" w:rsidR="00B856ED" w:rsidRDefault="00B856ED" w:rsidP="00B856ED">
            <w:pPr>
              <w:pStyle w:val="TAL"/>
              <w:rPr>
                <w:lang w:eastAsia="zh-CN"/>
              </w:rPr>
            </w:pPr>
            <w:r>
              <w:rPr>
                <w:lang w:eastAsia="zh-CN"/>
              </w:rPr>
              <w:t>AfNetSliceRepl</w:t>
            </w:r>
          </w:p>
        </w:tc>
      </w:tr>
      <w:tr w:rsidR="007038F9" w14:paraId="54F6EE79" w14:textId="77777777" w:rsidTr="00660433">
        <w:trPr>
          <w:gridBefore w:val="1"/>
          <w:wBefore w:w="351" w:type="dxa"/>
          <w:jc w:val="center"/>
        </w:trPr>
        <w:tc>
          <w:tcPr>
            <w:tcW w:w="1643" w:type="dxa"/>
          </w:tcPr>
          <w:p w14:paraId="0B128014" w14:textId="77777777" w:rsidR="007038F9" w:rsidRDefault="007038F9" w:rsidP="007038F9">
            <w:pPr>
              <w:pStyle w:val="TAL"/>
              <w:rPr>
                <w:noProof/>
              </w:rPr>
            </w:pPr>
            <w:r>
              <w:rPr>
                <w:noProof/>
              </w:rPr>
              <w:t>suppFeat</w:t>
            </w:r>
          </w:p>
        </w:tc>
        <w:tc>
          <w:tcPr>
            <w:tcW w:w="1796" w:type="dxa"/>
          </w:tcPr>
          <w:p w14:paraId="5FC82A46" w14:textId="77777777" w:rsidR="007038F9" w:rsidRDefault="007038F9" w:rsidP="007038F9">
            <w:pPr>
              <w:pStyle w:val="TAL"/>
            </w:pPr>
            <w:r>
              <w:rPr>
                <w:noProof/>
                <w:lang w:eastAsia="zh-CN"/>
              </w:rPr>
              <w:t>SupportedFeatures</w:t>
            </w:r>
          </w:p>
        </w:tc>
        <w:tc>
          <w:tcPr>
            <w:tcW w:w="356" w:type="dxa"/>
          </w:tcPr>
          <w:p w14:paraId="1D0AA350" w14:textId="77777777" w:rsidR="007038F9" w:rsidRDefault="007038F9" w:rsidP="007038F9">
            <w:pPr>
              <w:pStyle w:val="TAC"/>
              <w:rPr>
                <w:noProof/>
              </w:rPr>
            </w:pPr>
            <w:r>
              <w:rPr>
                <w:noProof/>
              </w:rPr>
              <w:t>C</w:t>
            </w:r>
          </w:p>
        </w:tc>
        <w:tc>
          <w:tcPr>
            <w:tcW w:w="1166" w:type="dxa"/>
          </w:tcPr>
          <w:p w14:paraId="3C27EC69" w14:textId="77777777" w:rsidR="007038F9" w:rsidRDefault="007038F9" w:rsidP="007038F9">
            <w:pPr>
              <w:pStyle w:val="TAC"/>
            </w:pPr>
            <w:r>
              <w:rPr>
                <w:noProof/>
              </w:rPr>
              <w:t>0..1</w:t>
            </w:r>
          </w:p>
        </w:tc>
        <w:tc>
          <w:tcPr>
            <w:tcW w:w="3137"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78F11D1E" w14:textId="77777777" w:rsidR="007038F9" w:rsidRDefault="007038F9" w:rsidP="007038F9">
            <w:pPr>
              <w:pStyle w:val="TAL"/>
              <w:rPr>
                <w:lang w:eastAsia="zh-CN"/>
              </w:rPr>
            </w:pPr>
            <w:r>
              <w:rPr>
                <w:lang w:eastAsia="zh-CN"/>
              </w:rPr>
              <w:t>FeatureRenegotiation</w:t>
            </w:r>
          </w:p>
        </w:tc>
      </w:tr>
      <w:tr w:rsidR="007038F9" w14:paraId="59B10271" w14:textId="77777777" w:rsidTr="00660433">
        <w:trPr>
          <w:gridAfter w:val="1"/>
          <w:wAfter w:w="356" w:type="dxa"/>
          <w:jc w:val="center"/>
        </w:trPr>
        <w:tc>
          <w:tcPr>
            <w:tcW w:w="9482" w:type="dxa"/>
            <w:gridSpan w:val="7"/>
          </w:tcPr>
          <w:p w14:paraId="20278B6C" w14:textId="77777777" w:rsidR="00794C1B" w:rsidRPr="00794C1B" w:rsidRDefault="00794C1B" w:rsidP="005234C1">
            <w:pPr>
              <w:pStyle w:val="TAN"/>
            </w:pPr>
            <w:r w:rsidRPr="00794C1B">
              <w:t>NOTE 1:</w:t>
            </w:r>
            <w:r w:rsidRPr="00794C1B">
              <w:tab/>
            </w:r>
            <w:r w:rsidR="005234C1" w:rsidRPr="00344262">
              <w:t>Only the RequestTrigger enumeration values corresponding to PCRTs that require explicit subscription</w:t>
            </w:r>
            <w:r w:rsidR="005234C1">
              <w:t xml:space="preserve"> as defined in clause 5.6.3.3</w:t>
            </w:r>
            <w:r w:rsidR="005234C1" w:rsidRPr="00344262">
              <w:t xml:space="preserve"> shall be applicable within the "triggers" attribute</w:t>
            </w:r>
            <w:r w:rsidRPr="00794C1B">
              <w:t>.</w:t>
            </w:r>
          </w:p>
          <w:p w14:paraId="281C848E" w14:textId="77777777" w:rsidR="007038F9" w:rsidRDefault="007038F9" w:rsidP="007038F9">
            <w:pPr>
              <w:pStyle w:val="TAN"/>
            </w:pPr>
            <w:r>
              <w:t>NOTE 2:</w:t>
            </w:r>
            <w:r>
              <w:tab/>
              <w:t>The "SMF_SELECT_CH" trigger may be met only for new PDU sessions, i.e. it shall not apply to ongoing PDU sessions.</w:t>
            </w:r>
          </w:p>
          <w:p w14:paraId="6915F8A6" w14:textId="77777777" w:rsidR="007038F9" w:rsidRDefault="007038F9" w:rsidP="007038F9">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0AF0F9EF" w14:textId="77777777" w:rsidR="007038F9" w:rsidRDefault="007038F9" w:rsidP="007038F9">
            <w:pPr>
              <w:pStyle w:val="TAN"/>
              <w:rPr>
                <w:rFonts w:cs="Arial"/>
                <w:szCs w:val="18"/>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76B780DD" w14:textId="77777777" w:rsidR="000305CC" w:rsidRPr="00E26591" w:rsidRDefault="000305CC" w:rsidP="00E26591"/>
    <w:p w14:paraId="78D799FD" w14:textId="77777777" w:rsidR="004F1B76" w:rsidRDefault="004F1B76">
      <w:pPr>
        <w:pStyle w:val="Heading4"/>
        <w:rPr>
          <w:noProof/>
        </w:rPr>
      </w:pPr>
      <w:bookmarkStart w:id="1437" w:name="_Toc28011140"/>
      <w:bookmarkStart w:id="1438" w:name="_Toc34138003"/>
      <w:bookmarkStart w:id="1439" w:name="_Toc36037598"/>
      <w:bookmarkStart w:id="1440" w:name="_Toc39051700"/>
      <w:bookmarkStart w:id="1441" w:name="_Toc43363292"/>
      <w:bookmarkStart w:id="1442" w:name="_Toc45132899"/>
      <w:bookmarkStart w:id="1443" w:name="_Toc49871630"/>
      <w:bookmarkStart w:id="1444" w:name="_Toc50023520"/>
      <w:bookmarkStart w:id="1445" w:name="_Toc51761200"/>
      <w:bookmarkStart w:id="1446" w:name="_Toc67492683"/>
      <w:bookmarkStart w:id="1447" w:name="_Toc74838417"/>
      <w:bookmarkStart w:id="1448" w:name="_Toc104311240"/>
      <w:bookmarkStart w:id="1449" w:name="_Toc104385920"/>
      <w:bookmarkStart w:id="1450" w:name="_Toc104407114"/>
      <w:bookmarkStart w:id="1451" w:name="_Toc104408407"/>
      <w:bookmarkStart w:id="1452" w:name="_Toc104546001"/>
      <w:bookmarkStart w:id="1453" w:name="_Toc191391817"/>
      <w:bookmarkStart w:id="1454" w:name="_Toc216291448"/>
      <w:r>
        <w:rPr>
          <w:noProof/>
        </w:rPr>
        <w:t>5.6.2.6</w:t>
      </w:r>
      <w:r>
        <w:rPr>
          <w:noProof/>
        </w:rPr>
        <w:tab/>
        <w:t>Type TerminationNotification</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55" w:name="_Toc28011141"/>
      <w:bookmarkStart w:id="1456" w:name="_Toc34138004"/>
      <w:bookmarkStart w:id="1457" w:name="_Toc36037599"/>
      <w:bookmarkStart w:id="1458" w:name="_Toc39051701"/>
      <w:bookmarkStart w:id="1459" w:name="_Toc43363293"/>
      <w:bookmarkStart w:id="1460" w:name="_Toc45132900"/>
      <w:bookmarkStart w:id="1461" w:name="_Toc49871631"/>
      <w:bookmarkStart w:id="1462" w:name="_Toc50023521"/>
      <w:bookmarkStart w:id="1463" w:name="_Toc51761201"/>
      <w:bookmarkStart w:id="1464" w:name="_Toc67492684"/>
      <w:bookmarkStart w:id="1465" w:name="_Toc74838418"/>
      <w:bookmarkStart w:id="1466" w:name="_Toc104311241"/>
      <w:bookmarkStart w:id="1467" w:name="_Toc104385921"/>
      <w:bookmarkStart w:id="1468" w:name="_Toc104407115"/>
      <w:bookmarkStart w:id="1469" w:name="_Toc104408408"/>
      <w:bookmarkStart w:id="1470" w:name="_Toc104546002"/>
      <w:bookmarkStart w:id="1471" w:name="_Toc191391818"/>
      <w:bookmarkStart w:id="1472" w:name="_Toc216291449"/>
      <w:r>
        <w:rPr>
          <w:noProof/>
        </w:rPr>
        <w:t>5.6.2.7</w:t>
      </w:r>
      <w:r>
        <w:rPr>
          <w:noProof/>
        </w:rPr>
        <w:tab/>
        <w:t>Type SmfSelectionData</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1473"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1473"/>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74" w:name="_Toc28011142"/>
      <w:bookmarkStart w:id="1475" w:name="_Toc34138005"/>
      <w:bookmarkStart w:id="1476" w:name="_Toc36037600"/>
      <w:bookmarkStart w:id="1477" w:name="_Toc39051702"/>
      <w:bookmarkStart w:id="1478" w:name="_Toc43363294"/>
      <w:bookmarkStart w:id="1479" w:name="_Toc45132901"/>
      <w:bookmarkStart w:id="1480" w:name="_Toc49871632"/>
      <w:bookmarkStart w:id="1481" w:name="_Toc50023522"/>
      <w:bookmarkStart w:id="1482" w:name="_Toc51761202"/>
      <w:bookmarkStart w:id="1483" w:name="_Toc67492685"/>
      <w:bookmarkStart w:id="1484" w:name="_Toc74838419"/>
      <w:bookmarkStart w:id="1485" w:name="_Toc104311242"/>
      <w:bookmarkStart w:id="1486" w:name="_Toc104385922"/>
      <w:bookmarkStart w:id="1487" w:name="_Toc104407116"/>
      <w:bookmarkStart w:id="1488" w:name="_Toc104408409"/>
      <w:bookmarkStart w:id="1489" w:name="_Toc104546003"/>
      <w:bookmarkStart w:id="1490" w:name="_Toc191391819"/>
      <w:bookmarkStart w:id="1491" w:name="_Toc216291450"/>
      <w:r>
        <w:rPr>
          <w:noProof/>
        </w:rPr>
        <w:t>5.6.2.8</w:t>
      </w:r>
      <w:r>
        <w:rPr>
          <w:noProof/>
        </w:rPr>
        <w:tab/>
        <w:t>Type CandidateForReplacement</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492" w:name="_Toc28012237"/>
      <w:bookmarkStart w:id="1493" w:name="_Toc34123090"/>
      <w:bookmarkStart w:id="1494" w:name="_Toc36038040"/>
      <w:bookmarkStart w:id="1495" w:name="_Toc38875422"/>
      <w:bookmarkStart w:id="1496" w:name="_Toc43191903"/>
      <w:bookmarkStart w:id="1497" w:name="_Toc45133298"/>
      <w:bookmarkStart w:id="1498" w:name="_Toc51316802"/>
      <w:bookmarkStart w:id="1499" w:name="_Toc51761982"/>
      <w:bookmarkStart w:id="1500" w:name="_Toc67492686"/>
      <w:bookmarkStart w:id="1501" w:name="_Toc74838420"/>
      <w:bookmarkStart w:id="1502" w:name="_Toc104311243"/>
      <w:bookmarkStart w:id="1503" w:name="_Toc104385923"/>
      <w:bookmarkStart w:id="1504" w:name="_Toc104407117"/>
      <w:bookmarkStart w:id="1505" w:name="_Toc104408410"/>
      <w:bookmarkStart w:id="1506" w:name="_Toc104546004"/>
      <w:bookmarkStart w:id="1507" w:name="_Toc191391820"/>
      <w:bookmarkStart w:id="1508" w:name="_Toc216291451"/>
      <w:r>
        <w:t>5.6.2.9</w:t>
      </w:r>
      <w:r>
        <w:tab/>
        <w:t xml:space="preserve">Type </w:t>
      </w:r>
      <w:bookmarkEnd w:id="1492"/>
      <w:bookmarkEnd w:id="1493"/>
      <w:bookmarkEnd w:id="1494"/>
      <w:bookmarkEnd w:id="1495"/>
      <w:bookmarkEnd w:id="1496"/>
      <w:bookmarkEnd w:id="1497"/>
      <w:bookmarkEnd w:id="1498"/>
      <w:bookmarkEnd w:id="1499"/>
      <w:r>
        <w:t>AmRequestedValueRep</w:t>
      </w:r>
      <w:bookmarkEnd w:id="1500"/>
      <w:bookmarkEnd w:id="1501"/>
      <w:bookmarkEnd w:id="1502"/>
      <w:bookmarkEnd w:id="1503"/>
      <w:bookmarkEnd w:id="1504"/>
      <w:bookmarkEnd w:id="1505"/>
      <w:bookmarkEnd w:id="1506"/>
      <w:bookmarkEnd w:id="1507"/>
      <w:bookmarkEnd w:id="1508"/>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1509" w:name="_MCCTEMPBM_CRPT15830057___7"/>
            <w:r w:rsidRPr="00F14E6C">
              <w:rPr>
                <w:noProof/>
              </w:rPr>
              <w:t>The 3GPP RAT Types and/or non-3GPP RAT Types where the served UE is camping.</w:t>
            </w:r>
          </w:p>
          <w:bookmarkEnd w:id="1509"/>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10" w:name="_Toc90664260"/>
      <w:bookmarkStart w:id="1511" w:name="_Toc104311244"/>
      <w:bookmarkStart w:id="1512" w:name="_Toc104385924"/>
      <w:bookmarkStart w:id="1513" w:name="_Toc104407118"/>
      <w:bookmarkStart w:id="1514" w:name="_Toc104408411"/>
      <w:bookmarkStart w:id="1515" w:name="_Toc104546005"/>
      <w:bookmarkStart w:id="1516" w:name="_Toc191391821"/>
      <w:bookmarkStart w:id="1517" w:name="_Toc28011143"/>
      <w:bookmarkStart w:id="1518" w:name="_Toc34138006"/>
      <w:bookmarkStart w:id="1519" w:name="_Toc36037601"/>
      <w:bookmarkStart w:id="1520" w:name="_Toc39051703"/>
      <w:bookmarkStart w:id="1521" w:name="_Toc43363295"/>
      <w:bookmarkStart w:id="1522" w:name="_Toc45132902"/>
      <w:bookmarkStart w:id="1523" w:name="_Toc49871633"/>
      <w:bookmarkStart w:id="1524" w:name="_Toc50023523"/>
      <w:bookmarkStart w:id="1525" w:name="_Toc51761203"/>
      <w:bookmarkStart w:id="1526" w:name="_Toc67492687"/>
      <w:bookmarkStart w:id="1527" w:name="_Toc74838421"/>
      <w:bookmarkStart w:id="1528" w:name="_Toc216291452"/>
      <w:r>
        <w:rPr>
          <w:noProof/>
        </w:rPr>
        <w:t>5.6.2.10</w:t>
      </w:r>
      <w:r w:rsidRPr="00CD1B9B">
        <w:rPr>
          <w:noProof/>
        </w:rPr>
        <w:tab/>
        <w:t>Type: AsTimeDistributionParam</w:t>
      </w:r>
      <w:bookmarkEnd w:id="1510"/>
      <w:bookmarkEnd w:id="1511"/>
      <w:bookmarkEnd w:id="1512"/>
      <w:bookmarkEnd w:id="1513"/>
      <w:bookmarkEnd w:id="1514"/>
      <w:bookmarkEnd w:id="1515"/>
      <w:bookmarkEnd w:id="1516"/>
      <w:bookmarkEnd w:id="1528"/>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29" w:name="_Toc90651272"/>
      <w:bookmarkStart w:id="1530" w:name="_Toc104407119"/>
      <w:bookmarkStart w:id="1531" w:name="_Toc104408412"/>
    </w:p>
    <w:p w14:paraId="0763D363" w14:textId="77777777" w:rsidR="008D2EAE" w:rsidRDefault="008D2EAE" w:rsidP="008D2EAE">
      <w:pPr>
        <w:pStyle w:val="Heading4"/>
      </w:pPr>
      <w:bookmarkStart w:id="1532" w:name="_Toc104546006"/>
      <w:bookmarkStart w:id="1533" w:name="_Toc191391822"/>
      <w:bookmarkStart w:id="1534" w:name="_Toc216291453"/>
      <w:r>
        <w:t>5.6.2.11</w:t>
      </w:r>
      <w:r>
        <w:tab/>
        <w:t xml:space="preserve">Type </w:t>
      </w:r>
      <w:bookmarkEnd w:id="1529"/>
      <w:r>
        <w:t>UeSliceMbr</w:t>
      </w:r>
      <w:bookmarkEnd w:id="1530"/>
      <w:bookmarkEnd w:id="1531"/>
      <w:bookmarkEnd w:id="1532"/>
      <w:bookmarkEnd w:id="1533"/>
      <w:bookmarkEnd w:id="1534"/>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35" w:name="_Toc104311245"/>
      <w:bookmarkStart w:id="1536" w:name="_Toc104385925"/>
    </w:p>
    <w:p w14:paraId="05A15195" w14:textId="77777777" w:rsidR="00C4174B" w:rsidRPr="00C4174B" w:rsidRDefault="00C4174B" w:rsidP="00D74DA5">
      <w:pPr>
        <w:pStyle w:val="Heading4"/>
      </w:pPr>
      <w:bookmarkStart w:id="1537" w:name="_Toc191391823"/>
      <w:bookmarkStart w:id="1538" w:name="_Toc216291454"/>
      <w:r w:rsidRPr="00C4174B">
        <w:t>5.6.2.12</w:t>
      </w:r>
      <w:r w:rsidRPr="00C4174B">
        <w:tab/>
        <w:t xml:space="preserve">Type </w:t>
      </w:r>
      <w:r w:rsidRPr="00C4174B">
        <w:rPr>
          <w:lang w:eastAsia="zh-CN"/>
        </w:rPr>
        <w:t>SliceUsgCtrlInfo</w:t>
      </w:r>
      <w:bookmarkEnd w:id="1537"/>
      <w:bookmarkEnd w:id="1538"/>
    </w:p>
    <w:p w14:paraId="18C379C7" w14:textId="77777777" w:rsidR="00C4174B" w:rsidRPr="00C4174B" w:rsidRDefault="00C4174B" w:rsidP="00E26591">
      <w:pPr>
        <w:pStyle w:val="TH"/>
      </w:pPr>
      <w:bookmarkStart w:id="1539"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1540" w:name="_MCCTEMPBM_CRPT15830060___7" w:colFirst="0" w:colLast="0"/>
            <w:bookmarkStart w:id="1541" w:name="_MCCTEMPBM_CRPT15830061___4" w:colFirst="2" w:colLast="2"/>
            <w:bookmarkEnd w:id="1539"/>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1542"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1542"/>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1543" w:name="_MCCTEMPBM_CRPT15830063___7" w:colFirst="0" w:colLast="0"/>
            <w:bookmarkStart w:id="1544" w:name="_MCCTEMPBM_CRPT15830064___4" w:colFirst="2" w:colLast="2"/>
            <w:bookmarkStart w:id="1545" w:name="_MCCTEMPBM_CRPT15830065___7" w:colFirst="4" w:colLast="4"/>
            <w:bookmarkEnd w:id="1540"/>
            <w:bookmarkEnd w:id="1541"/>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1543"/>
      <w:bookmarkEnd w:id="1544"/>
      <w:bookmarkEnd w:id="1545"/>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46" w:name="_Toc191391824"/>
      <w:bookmarkStart w:id="1547" w:name="_Toc104407120"/>
      <w:bookmarkStart w:id="1548" w:name="_Toc104408413"/>
      <w:bookmarkStart w:id="1549" w:name="_Toc104546007"/>
      <w:bookmarkStart w:id="1550" w:name="_Toc216291455"/>
      <w:r w:rsidRPr="00EE7FE7">
        <w:t>5.6.2.13</w:t>
      </w:r>
      <w:r w:rsidRPr="00EE7FE7">
        <w:tab/>
        <w:t xml:space="preserve">Type </w:t>
      </w:r>
      <w:r w:rsidRPr="00EE7FE7">
        <w:rPr>
          <w:lang w:eastAsia="zh-CN"/>
        </w:rPr>
        <w:t>SnssaiPartRejected</w:t>
      </w:r>
      <w:bookmarkEnd w:id="1546"/>
      <w:bookmarkEnd w:id="1550"/>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1551"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1552" w:name="_MCCTEMPBM_CRPT15830067___7" w:colFirst="0" w:colLast="0"/>
            <w:bookmarkStart w:id="1553" w:name="_MCCTEMPBM_CRPT15830068___4" w:colFirst="2" w:colLast="2"/>
            <w:bookmarkEnd w:id="1551"/>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1554" w:name="_MCCTEMPBM_CRPT15830069___7"/>
            <w:r w:rsidRPr="00EE7FE7">
              <w:t>Contains the S-NSSAI that is rejected partially in the RA.</w:t>
            </w:r>
            <w:bookmarkEnd w:id="1554"/>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1555" w:name="_MCCTEMPBM_CRPT15830070___7" w:colFirst="0" w:colLast="0"/>
            <w:bookmarkStart w:id="1556" w:name="_MCCTEMPBM_CRPT15830071___4" w:colFirst="2" w:colLast="2"/>
            <w:bookmarkStart w:id="1557" w:name="_MCCTEMPBM_CRPT15830072___7" w:colFirst="4" w:colLast="4"/>
            <w:bookmarkEnd w:id="1552"/>
            <w:bookmarkEnd w:id="1553"/>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1558" w:name="_MCCTEMPBM_CRPT15830073___7" w:colFirst="0" w:colLast="0"/>
            <w:bookmarkStart w:id="1559" w:name="_MCCTEMPBM_CRPT15830074___4" w:colFirst="2" w:colLast="2"/>
            <w:bookmarkStart w:id="1560" w:name="_MCCTEMPBM_CRPT15830075___7" w:colFirst="4" w:colLast="4"/>
            <w:bookmarkEnd w:id="1555"/>
            <w:bookmarkEnd w:id="1556"/>
            <w:bookmarkEnd w:id="1557"/>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1558"/>
      <w:bookmarkEnd w:id="1559"/>
      <w:bookmarkEnd w:id="1560"/>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19F6A9A2" w14:textId="77777777" w:rsidR="004F1B76" w:rsidRDefault="004F1B76">
      <w:pPr>
        <w:pStyle w:val="Heading3"/>
        <w:rPr>
          <w:noProof/>
        </w:rPr>
      </w:pPr>
      <w:bookmarkStart w:id="1561" w:name="_Toc191391825"/>
      <w:bookmarkStart w:id="1562" w:name="_Toc216291456"/>
      <w:r>
        <w:rPr>
          <w:noProof/>
        </w:rPr>
        <w:t>5.6.3</w:t>
      </w:r>
      <w:r>
        <w:rPr>
          <w:noProof/>
        </w:rPr>
        <w:tab/>
        <w:t>Simple data types and enumerations</w:t>
      </w:r>
      <w:bookmarkEnd w:id="1517"/>
      <w:bookmarkEnd w:id="1518"/>
      <w:bookmarkEnd w:id="1519"/>
      <w:bookmarkEnd w:id="1520"/>
      <w:bookmarkEnd w:id="1521"/>
      <w:bookmarkEnd w:id="1522"/>
      <w:bookmarkEnd w:id="1523"/>
      <w:bookmarkEnd w:id="1524"/>
      <w:bookmarkEnd w:id="1525"/>
      <w:bookmarkEnd w:id="1526"/>
      <w:bookmarkEnd w:id="1527"/>
      <w:bookmarkEnd w:id="1535"/>
      <w:bookmarkEnd w:id="1536"/>
      <w:bookmarkEnd w:id="1547"/>
      <w:bookmarkEnd w:id="1548"/>
      <w:bookmarkEnd w:id="1549"/>
      <w:bookmarkEnd w:id="1561"/>
      <w:bookmarkEnd w:id="1562"/>
    </w:p>
    <w:p w14:paraId="26D67C54" w14:textId="77777777" w:rsidR="004F1B76" w:rsidRDefault="004F1B76">
      <w:pPr>
        <w:pStyle w:val="Heading4"/>
        <w:rPr>
          <w:noProof/>
        </w:rPr>
      </w:pPr>
      <w:bookmarkStart w:id="1563" w:name="_Toc28011144"/>
      <w:bookmarkStart w:id="1564" w:name="_Toc34138007"/>
      <w:bookmarkStart w:id="1565" w:name="_Toc36037602"/>
      <w:bookmarkStart w:id="1566" w:name="_Toc39051704"/>
      <w:bookmarkStart w:id="1567" w:name="_Toc43363296"/>
      <w:bookmarkStart w:id="1568" w:name="_Toc45132903"/>
      <w:bookmarkStart w:id="1569" w:name="_Toc49871634"/>
      <w:bookmarkStart w:id="1570" w:name="_Toc50023524"/>
      <w:bookmarkStart w:id="1571" w:name="_Toc51761204"/>
      <w:bookmarkStart w:id="1572" w:name="_Toc67492688"/>
      <w:bookmarkStart w:id="1573" w:name="_Toc74838422"/>
      <w:bookmarkStart w:id="1574" w:name="_Toc104311246"/>
      <w:bookmarkStart w:id="1575" w:name="_Toc104385926"/>
      <w:bookmarkStart w:id="1576" w:name="_Toc104407121"/>
      <w:bookmarkStart w:id="1577" w:name="_Toc104408414"/>
      <w:bookmarkStart w:id="1578" w:name="_Toc104546008"/>
      <w:bookmarkStart w:id="1579" w:name="_Toc191391826"/>
      <w:bookmarkStart w:id="1580" w:name="_Toc216291457"/>
      <w:r>
        <w:rPr>
          <w:noProof/>
        </w:rPr>
        <w:t>5.6.3.1</w:t>
      </w:r>
      <w:r>
        <w:rPr>
          <w:noProof/>
        </w:rPr>
        <w:tab/>
        <w:t>Introduction</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1" w:name="_Toc28011145"/>
      <w:bookmarkStart w:id="1582" w:name="_Toc34138008"/>
      <w:bookmarkStart w:id="1583" w:name="_Toc36037603"/>
      <w:bookmarkStart w:id="1584" w:name="_Toc39051705"/>
      <w:bookmarkStart w:id="1585" w:name="_Toc43363297"/>
      <w:bookmarkStart w:id="1586" w:name="_Toc45132904"/>
      <w:bookmarkStart w:id="1587" w:name="_Toc49871635"/>
      <w:bookmarkStart w:id="1588" w:name="_Toc50023525"/>
      <w:bookmarkStart w:id="1589" w:name="_Toc51761205"/>
      <w:bookmarkStart w:id="1590" w:name="_Toc67492689"/>
      <w:bookmarkStart w:id="1591" w:name="_Toc74838423"/>
      <w:bookmarkStart w:id="1592" w:name="_Toc104311247"/>
      <w:bookmarkStart w:id="1593" w:name="_Toc104385927"/>
      <w:bookmarkStart w:id="1594" w:name="_Toc104407122"/>
      <w:bookmarkStart w:id="1595" w:name="_Toc104408415"/>
      <w:bookmarkStart w:id="1596" w:name="_Toc104546009"/>
      <w:bookmarkStart w:id="1597" w:name="_Toc191391827"/>
      <w:bookmarkStart w:id="1598" w:name="_Toc216291458"/>
      <w:r>
        <w:rPr>
          <w:noProof/>
        </w:rPr>
        <w:t>5.6.3.2</w:t>
      </w:r>
      <w:r>
        <w:rPr>
          <w:noProof/>
        </w:rPr>
        <w:tab/>
        <w:t>Simple data types</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599" w:name="_Toc28011146"/>
      <w:bookmarkStart w:id="1600" w:name="_Toc34138009"/>
      <w:bookmarkStart w:id="1601" w:name="_Toc36037604"/>
      <w:bookmarkStart w:id="1602" w:name="_Toc39051706"/>
      <w:bookmarkStart w:id="1603" w:name="_Toc43363298"/>
      <w:bookmarkStart w:id="1604" w:name="_Toc45132905"/>
      <w:bookmarkStart w:id="1605" w:name="_Toc49871636"/>
      <w:bookmarkStart w:id="1606" w:name="_Toc50023526"/>
      <w:bookmarkStart w:id="1607" w:name="_Toc51761206"/>
      <w:bookmarkStart w:id="1608" w:name="_Toc67492690"/>
      <w:bookmarkStart w:id="1609" w:name="_Toc74838424"/>
      <w:bookmarkStart w:id="1610" w:name="_Toc104311248"/>
      <w:bookmarkStart w:id="1611" w:name="_Toc104385928"/>
      <w:bookmarkStart w:id="1612" w:name="_Toc104407123"/>
      <w:bookmarkStart w:id="1613" w:name="_Toc104408416"/>
      <w:bookmarkStart w:id="1614" w:name="_Toc104546010"/>
      <w:bookmarkStart w:id="1615" w:name="_Toc191391828"/>
      <w:bookmarkStart w:id="1616" w:name="_Toc216291459"/>
      <w:r>
        <w:rPr>
          <w:noProof/>
        </w:rPr>
        <w:t>5.6.3.3</w:t>
      </w:r>
      <w:r>
        <w:rPr>
          <w:noProof/>
        </w:rPr>
        <w:tab/>
        <w:t>Enumeration: RequestTrigger</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77777777" w:rsidR="00D665F9" w:rsidRDefault="00D665F9" w:rsidP="00D665F9">
            <w:pPr>
              <w:pStyle w:val="TAL"/>
              <w:rPr>
                <w:lang w:eastAsia="zh-CN"/>
              </w:rPr>
            </w:pPr>
            <w:r>
              <w:rPr>
                <w:noProof/>
              </w:rPr>
              <w:t>FeatureRenegotation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17" w:name="_Toc28011147"/>
      <w:bookmarkStart w:id="1618" w:name="_Toc34138010"/>
      <w:bookmarkStart w:id="1619" w:name="_Toc36037605"/>
      <w:bookmarkStart w:id="1620" w:name="_Toc39051707"/>
      <w:bookmarkStart w:id="1621" w:name="_Toc43363299"/>
      <w:bookmarkStart w:id="1622" w:name="_Toc45132906"/>
      <w:bookmarkStart w:id="1623" w:name="_Toc49871637"/>
      <w:bookmarkStart w:id="1624" w:name="_Toc50023527"/>
      <w:bookmarkStart w:id="1625" w:name="_Toc51761207"/>
      <w:bookmarkStart w:id="1626" w:name="_Toc67492691"/>
      <w:bookmarkStart w:id="1627" w:name="_Toc74838425"/>
      <w:bookmarkStart w:id="1628" w:name="_Toc104311249"/>
      <w:bookmarkStart w:id="1629" w:name="_Toc104385929"/>
      <w:bookmarkStart w:id="1630" w:name="_Toc104407124"/>
      <w:bookmarkStart w:id="1631" w:name="_Toc104408417"/>
      <w:bookmarkStart w:id="1632" w:name="_Toc104546011"/>
      <w:bookmarkStart w:id="1633" w:name="_Toc191391829"/>
      <w:bookmarkStart w:id="1634" w:name="_Toc216291460"/>
      <w:r>
        <w:rPr>
          <w:noProof/>
        </w:rPr>
        <w:t>5.6.3.4</w:t>
      </w:r>
      <w:r>
        <w:rPr>
          <w:noProof/>
        </w:rPr>
        <w:tab/>
        <w:t>Enumeration: PolicyAssociationReleaseCause</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35" w:name="_Toc28011148"/>
      <w:bookmarkStart w:id="1636" w:name="_Toc34138011"/>
      <w:bookmarkStart w:id="1637" w:name="_Toc36037606"/>
      <w:bookmarkStart w:id="1638" w:name="_Toc39051708"/>
      <w:bookmarkStart w:id="1639" w:name="_Toc43363300"/>
      <w:bookmarkStart w:id="1640" w:name="_Toc45132907"/>
      <w:bookmarkStart w:id="1641" w:name="_Toc49871638"/>
      <w:bookmarkStart w:id="1642" w:name="_Toc50023528"/>
      <w:bookmarkStart w:id="1643" w:name="_Toc51761208"/>
      <w:bookmarkStart w:id="1644" w:name="_Toc67492692"/>
      <w:bookmarkStart w:id="1645" w:name="_Toc74838426"/>
      <w:bookmarkStart w:id="1646" w:name="_Toc104311250"/>
      <w:bookmarkStart w:id="1647" w:name="_Toc104385930"/>
      <w:bookmarkStart w:id="1648" w:name="_Toc104407125"/>
      <w:bookmarkStart w:id="1649" w:name="_Toc104408418"/>
      <w:bookmarkStart w:id="1650" w:name="_Toc104546012"/>
      <w:bookmarkStart w:id="1651" w:name="_Toc191391830"/>
      <w:bookmarkStart w:id="1652" w:name="_Toc216291461"/>
      <w:r>
        <w:rPr>
          <w:noProof/>
        </w:rPr>
        <w:t>5.7</w:t>
      </w:r>
      <w:r>
        <w:rPr>
          <w:noProof/>
        </w:rPr>
        <w:tab/>
        <w:t>Error handling</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006320C3" w14:textId="77777777" w:rsidR="004F1B76" w:rsidRDefault="004F1B76">
      <w:pPr>
        <w:pStyle w:val="Heading3"/>
      </w:pPr>
      <w:bookmarkStart w:id="1653" w:name="_Toc28011149"/>
      <w:bookmarkStart w:id="1654" w:name="_Toc34138012"/>
      <w:bookmarkStart w:id="1655" w:name="_Toc36037607"/>
      <w:bookmarkStart w:id="1656" w:name="_Toc39051709"/>
      <w:bookmarkStart w:id="1657" w:name="_Toc43363301"/>
      <w:bookmarkStart w:id="1658" w:name="_Toc45132908"/>
      <w:bookmarkStart w:id="1659" w:name="_Toc49871639"/>
      <w:bookmarkStart w:id="1660" w:name="_Toc50023529"/>
      <w:bookmarkStart w:id="1661" w:name="_Toc51761209"/>
      <w:bookmarkStart w:id="1662" w:name="_Toc67492693"/>
      <w:bookmarkStart w:id="1663" w:name="_Toc74838427"/>
      <w:bookmarkStart w:id="1664" w:name="_Toc104311251"/>
      <w:bookmarkStart w:id="1665" w:name="_Toc104385931"/>
      <w:bookmarkStart w:id="1666" w:name="_Toc104407126"/>
      <w:bookmarkStart w:id="1667" w:name="_Toc104408419"/>
      <w:bookmarkStart w:id="1668" w:name="_Toc104546013"/>
      <w:bookmarkStart w:id="1669" w:name="_Toc191391831"/>
      <w:bookmarkStart w:id="1670" w:name="_Toc216291462"/>
      <w:r>
        <w:t>5.7.1</w:t>
      </w:r>
      <w:r>
        <w:tab/>
        <w:t>General</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1" w:name="_Toc28011150"/>
      <w:bookmarkStart w:id="1672" w:name="_Toc34138013"/>
      <w:bookmarkStart w:id="1673" w:name="_Toc36037608"/>
      <w:bookmarkStart w:id="1674" w:name="_Toc39051710"/>
      <w:bookmarkStart w:id="1675" w:name="_Toc43363302"/>
      <w:bookmarkStart w:id="1676" w:name="_Toc45132909"/>
      <w:bookmarkStart w:id="1677" w:name="_Toc49871640"/>
      <w:bookmarkStart w:id="1678" w:name="_Toc50023530"/>
      <w:bookmarkStart w:id="1679" w:name="_Toc51761210"/>
      <w:bookmarkStart w:id="1680" w:name="_Toc67492694"/>
      <w:bookmarkStart w:id="1681" w:name="_Toc74838428"/>
      <w:bookmarkStart w:id="1682" w:name="_Toc104311252"/>
      <w:bookmarkStart w:id="1683" w:name="_Toc104385932"/>
      <w:bookmarkStart w:id="1684" w:name="_Toc104407127"/>
      <w:bookmarkStart w:id="1685" w:name="_Toc104408420"/>
      <w:bookmarkStart w:id="1686" w:name="_Toc104546014"/>
      <w:bookmarkStart w:id="1687" w:name="_Toc191391832"/>
      <w:bookmarkStart w:id="1688" w:name="_Toc216291463"/>
      <w:r>
        <w:t>5.7.2</w:t>
      </w:r>
      <w:r>
        <w:tab/>
        <w:t>Protocol Errors</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89" w:name="_Toc28011151"/>
      <w:bookmarkStart w:id="1690" w:name="_Toc34138014"/>
      <w:bookmarkStart w:id="1691" w:name="_Toc36037609"/>
      <w:bookmarkStart w:id="1692" w:name="_Toc39051711"/>
      <w:bookmarkStart w:id="1693" w:name="_Toc43363303"/>
      <w:bookmarkStart w:id="1694" w:name="_Toc45132910"/>
      <w:bookmarkStart w:id="1695" w:name="_Toc49871641"/>
      <w:bookmarkStart w:id="1696" w:name="_Toc50023531"/>
      <w:bookmarkStart w:id="1697" w:name="_Toc51761211"/>
      <w:bookmarkStart w:id="1698" w:name="_Toc67492695"/>
      <w:bookmarkStart w:id="1699" w:name="_Toc74838429"/>
      <w:bookmarkStart w:id="1700" w:name="_Toc104311253"/>
      <w:bookmarkStart w:id="1701" w:name="_Toc104385933"/>
      <w:bookmarkStart w:id="1702" w:name="_Toc104407128"/>
      <w:bookmarkStart w:id="1703" w:name="_Toc104408421"/>
      <w:bookmarkStart w:id="1704" w:name="_Toc104546015"/>
      <w:bookmarkStart w:id="1705" w:name="_Toc191391833"/>
      <w:bookmarkStart w:id="1706" w:name="_Toc216291464"/>
      <w:r>
        <w:t>5.7.3</w:t>
      </w:r>
      <w:r>
        <w:tab/>
        <w:t>Application Errors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07" w:name="_Toc28011152"/>
      <w:bookmarkStart w:id="1708" w:name="_Toc34138015"/>
      <w:bookmarkStart w:id="1709" w:name="_Toc36037610"/>
      <w:bookmarkStart w:id="1710" w:name="_Toc39051712"/>
      <w:bookmarkStart w:id="1711" w:name="_Toc43363304"/>
      <w:bookmarkStart w:id="1712" w:name="_Toc45132911"/>
      <w:bookmarkStart w:id="1713" w:name="_Toc49871642"/>
      <w:bookmarkStart w:id="1714" w:name="_Toc50023532"/>
      <w:bookmarkStart w:id="1715" w:name="_Toc51761212"/>
      <w:bookmarkStart w:id="1716" w:name="_Toc67492696"/>
      <w:bookmarkStart w:id="1717" w:name="_Toc74838430"/>
      <w:bookmarkStart w:id="1718" w:name="_Toc104311254"/>
      <w:bookmarkStart w:id="1719" w:name="_Toc104385934"/>
      <w:bookmarkStart w:id="1720" w:name="_Toc104407129"/>
      <w:bookmarkStart w:id="1721" w:name="_Toc104408422"/>
      <w:bookmarkStart w:id="1722" w:name="_Toc104546016"/>
      <w:bookmarkStart w:id="1723" w:name="_Toc191391834"/>
      <w:bookmarkStart w:id="1724" w:name="_Toc216291465"/>
      <w:r>
        <w:rPr>
          <w:noProof/>
        </w:rPr>
        <w:t>5.8</w:t>
      </w:r>
      <w:r>
        <w:rPr>
          <w:noProof/>
          <w:lang w:eastAsia="zh-CN"/>
        </w:rPr>
        <w:tab/>
        <w:t>Feature negotiation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bl>
    <w:p w14:paraId="1BC76646" w14:textId="77777777" w:rsidR="006A7E88" w:rsidRPr="006A7E88" w:rsidRDefault="006A7E88" w:rsidP="006A7E88"/>
    <w:p w14:paraId="4BAB5D53" w14:textId="77777777" w:rsidR="004F1B76" w:rsidRDefault="004F1B76">
      <w:pPr>
        <w:pStyle w:val="Heading2"/>
      </w:pPr>
      <w:bookmarkStart w:id="1725" w:name="_Toc28011153"/>
      <w:bookmarkStart w:id="1726" w:name="_Toc34138016"/>
      <w:bookmarkStart w:id="1727" w:name="_Toc36037611"/>
      <w:bookmarkStart w:id="1728" w:name="_Toc39051713"/>
      <w:bookmarkStart w:id="1729" w:name="_Toc43363305"/>
      <w:bookmarkStart w:id="1730" w:name="_Toc45132912"/>
      <w:bookmarkStart w:id="1731" w:name="_Toc49871643"/>
      <w:bookmarkStart w:id="1732" w:name="_Toc50023533"/>
      <w:bookmarkStart w:id="1733" w:name="_Toc51761213"/>
      <w:bookmarkStart w:id="1734" w:name="_Toc67492697"/>
      <w:bookmarkStart w:id="1735" w:name="_Toc74838431"/>
      <w:bookmarkStart w:id="1736" w:name="_Toc104311255"/>
      <w:bookmarkStart w:id="1737" w:name="_Toc104385935"/>
      <w:bookmarkStart w:id="1738" w:name="_Toc104407130"/>
      <w:bookmarkStart w:id="1739" w:name="_Toc104408423"/>
      <w:bookmarkStart w:id="1740" w:name="_Toc104546017"/>
      <w:bookmarkStart w:id="1741" w:name="_Toc191391835"/>
      <w:bookmarkStart w:id="1742" w:name="_Toc216291466"/>
      <w:r>
        <w:t>5.9</w:t>
      </w:r>
      <w:r>
        <w:tab/>
        <w:t>Security</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7777777" w:rsidR="004F1B76" w:rsidRDefault="004F1B76">
      <w:r>
        <w:t xml:space="preserve">If OAuth2 is used, an NF service sonsumer,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77777777" w:rsidR="004F1B76" w:rsidRDefault="004F1B76">
      <w:pPr>
        <w:pStyle w:val="Heading8"/>
        <w:pageBreakBefore/>
        <w:rPr>
          <w:noProof/>
        </w:rPr>
      </w:pPr>
      <w:bookmarkStart w:id="1743" w:name="_Toc28011154"/>
      <w:bookmarkStart w:id="1744" w:name="_Toc34138017"/>
      <w:bookmarkStart w:id="1745" w:name="_Toc36037612"/>
      <w:bookmarkStart w:id="1746" w:name="_Toc39051714"/>
      <w:bookmarkStart w:id="1747" w:name="_Toc43363306"/>
      <w:bookmarkStart w:id="1748" w:name="_Toc45132913"/>
      <w:bookmarkStart w:id="1749" w:name="_Toc49871644"/>
      <w:bookmarkStart w:id="1750" w:name="_Toc50023534"/>
      <w:bookmarkStart w:id="1751" w:name="_Toc51761214"/>
      <w:bookmarkStart w:id="1752" w:name="_Toc67492698"/>
      <w:bookmarkStart w:id="1753" w:name="_Toc74838432"/>
      <w:bookmarkStart w:id="1754" w:name="_Toc104311256"/>
      <w:bookmarkStart w:id="1755" w:name="_Toc104385936"/>
      <w:bookmarkStart w:id="1756" w:name="_Toc104407131"/>
      <w:bookmarkStart w:id="1757" w:name="_Toc104408424"/>
      <w:bookmarkStart w:id="1758" w:name="_Toc104546018"/>
      <w:bookmarkStart w:id="1759" w:name="_Toc191391836"/>
      <w:bookmarkStart w:id="1760" w:name="_Toc216291467"/>
      <w:r>
        <w:rPr>
          <w:noProof/>
        </w:rPr>
        <w:t>Annex A (normative):</w:t>
      </w:r>
      <w:r>
        <w:rPr>
          <w:noProof/>
        </w:rPr>
        <w:br/>
        <w:t>OpenAPI specification</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74196B9C" w14:textId="77777777" w:rsidR="004F1B76" w:rsidRDefault="004F1B76">
      <w:pPr>
        <w:pStyle w:val="Heading1"/>
        <w:rPr>
          <w:noProof/>
        </w:rPr>
      </w:pPr>
      <w:bookmarkStart w:id="1761" w:name="_Toc28011155"/>
      <w:bookmarkStart w:id="1762" w:name="_Toc34138018"/>
      <w:bookmarkStart w:id="1763" w:name="_Toc36037613"/>
      <w:bookmarkStart w:id="1764" w:name="_Toc39051715"/>
      <w:bookmarkStart w:id="1765" w:name="_Toc43363307"/>
      <w:bookmarkStart w:id="1766" w:name="_Toc45132914"/>
      <w:bookmarkStart w:id="1767" w:name="_Toc49871645"/>
      <w:bookmarkStart w:id="1768" w:name="_Toc50023535"/>
      <w:bookmarkStart w:id="1769" w:name="_Toc51761215"/>
      <w:bookmarkStart w:id="1770" w:name="_Toc67492699"/>
      <w:bookmarkStart w:id="1771" w:name="_Toc74838433"/>
      <w:bookmarkStart w:id="1772" w:name="_Toc104311257"/>
      <w:bookmarkStart w:id="1773" w:name="_Toc104385937"/>
      <w:bookmarkStart w:id="1774" w:name="_Toc104407132"/>
      <w:bookmarkStart w:id="1775" w:name="_Toc104408425"/>
      <w:bookmarkStart w:id="1776" w:name="_Toc104546019"/>
      <w:bookmarkStart w:id="1777" w:name="_Toc191391837"/>
      <w:bookmarkStart w:id="1778" w:name="_Toc216291468"/>
      <w:r>
        <w:rPr>
          <w:noProof/>
        </w:rPr>
        <w:t>A.1</w:t>
      </w:r>
      <w:r>
        <w:rPr>
          <w:noProof/>
        </w:rPr>
        <w:tab/>
        <w:t>General</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79" w:name="_Toc28011156"/>
      <w:bookmarkStart w:id="1780" w:name="_Toc34138019"/>
      <w:bookmarkStart w:id="1781" w:name="_Toc36037614"/>
      <w:bookmarkStart w:id="1782" w:name="_Toc39051716"/>
      <w:bookmarkStart w:id="1783" w:name="_Toc43363308"/>
      <w:bookmarkStart w:id="1784" w:name="_Toc45132915"/>
      <w:bookmarkStart w:id="1785" w:name="_Toc49871646"/>
      <w:bookmarkStart w:id="1786" w:name="_Toc50023536"/>
      <w:bookmarkStart w:id="1787" w:name="_Toc51761216"/>
      <w:bookmarkStart w:id="1788" w:name="_Toc67492700"/>
      <w:bookmarkStart w:id="1789" w:name="_Toc74838434"/>
      <w:bookmarkStart w:id="1790" w:name="_Toc104311258"/>
      <w:bookmarkStart w:id="1791" w:name="_Toc104385938"/>
      <w:bookmarkStart w:id="1792" w:name="_Toc104407133"/>
      <w:bookmarkStart w:id="1793" w:name="_Toc104408426"/>
      <w:bookmarkStart w:id="1794" w:name="_Toc104546020"/>
      <w:bookmarkStart w:id="1795" w:name="_Toc191391838"/>
      <w:bookmarkStart w:id="1796" w:name="_Toc216291469"/>
      <w:r>
        <w:rPr>
          <w:noProof/>
        </w:rPr>
        <w:t>A.2</w:t>
      </w:r>
      <w:r>
        <w:rPr>
          <w:noProof/>
        </w:rPr>
        <w:tab/>
        <w:t>Npcf_AMPolicyControl</w:t>
      </w:r>
      <w:r>
        <w:rPr>
          <w:noProof/>
          <w:lang w:eastAsia="zh-CN"/>
        </w:rPr>
        <w:t xml:space="preserve"> </w:t>
      </w:r>
      <w:r>
        <w:rPr>
          <w:noProof/>
        </w:rPr>
        <w:t>API</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721BC98A" w:rsidR="004F1B76" w:rsidRDefault="004F1B76">
      <w:pPr>
        <w:pStyle w:val="PL"/>
      </w:pPr>
      <w:r>
        <w:t xml:space="preserve">  version: 1.</w:t>
      </w:r>
      <w:r w:rsidR="003C5FDC">
        <w:t>4</w:t>
      </w:r>
      <w:r>
        <w:t>.0</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77777777" w:rsidR="004F1B76" w:rsidRDefault="004F1B76">
      <w:pPr>
        <w:pStyle w:val="PL"/>
      </w:pPr>
      <w:r>
        <w:t xml:space="preserve">    © 202</w:t>
      </w:r>
      <w:r w:rsidR="003C5FDC">
        <w:t>5</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Default="004F1B76">
      <w:pPr>
        <w:pStyle w:val="PL"/>
      </w:pPr>
      <w:r>
        <w:t>externalDocs:</w:t>
      </w:r>
    </w:p>
    <w:p w14:paraId="0771341A" w14:textId="2F0F97FD" w:rsidR="004F1B76" w:rsidRDefault="004F1B76">
      <w:pPr>
        <w:pStyle w:val="PL"/>
      </w:pPr>
      <w:r>
        <w:t xml:space="preserve">  description: 3GPP TS 29.507 V1</w:t>
      </w:r>
      <w:r w:rsidR="003C5FDC">
        <w:t>9</w:t>
      </w:r>
      <w:r>
        <w:t>.</w:t>
      </w:r>
      <w:r w:rsidR="00036101">
        <w:t>5</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472B178F" w14:textId="77777777" w:rsidR="004A76F6" w:rsidRPr="00DC00F6" w:rsidRDefault="00DC00F6" w:rsidP="00A7606B">
      <w:pPr>
        <w:pStyle w:val="PL"/>
        <w:rPr>
          <w:noProof/>
        </w:rPr>
      </w:pPr>
      <w:r w:rsidRPr="00A7606B">
        <w:t xml:space="preserve">          $ref: 'TS29534_Npcf_AMPolicyAuthorization.yaml#/components/schemas/SliceReplReq'</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4DED3242" w14:textId="77777777" w:rsidR="00830E4A" w:rsidRPr="00830E4A" w:rsidRDefault="00830E4A" w:rsidP="00830E4A">
      <w:pPr>
        <w:pStyle w:val="PL"/>
      </w:pPr>
      <w:r w:rsidRPr="00830E4A">
        <w:t xml:space="preserve">          description: &gt;</w:t>
      </w:r>
    </w:p>
    <w:p w14:paraId="1FADFD53" w14:textId="77777777" w:rsidR="00830E4A" w:rsidRPr="00830E4A" w:rsidRDefault="00830E4A" w:rsidP="00830E4A">
      <w:pPr>
        <w:pStyle w:val="PL"/>
      </w:pPr>
      <w:r w:rsidRPr="00830E4A">
        <w:t xml:space="preserve">            Contains the network slice replacement information.</w:t>
      </w:r>
    </w:p>
    <w:p w14:paraId="70DC097A" w14:textId="77777777" w:rsidR="00830E4A" w:rsidRPr="00830E4A" w:rsidRDefault="00830E4A" w:rsidP="00830E4A">
      <w:pPr>
        <w:pStyle w:val="PL"/>
      </w:pPr>
      <w:r w:rsidRPr="00830E4A">
        <w:t xml:space="preserve">            The key of the map shall be set to the concerned unavailable S-NSSAI provided within the</w:t>
      </w:r>
    </w:p>
    <w:p w14:paraId="44649398" w14:textId="77777777" w:rsidR="00830E4A" w:rsidRPr="00830E4A" w:rsidRDefault="00830E4A" w:rsidP="00830E4A">
      <w:pPr>
        <w:pStyle w:val="PL"/>
      </w:pPr>
      <w:r w:rsidRPr="00830E4A">
        <w:t xml:space="preserve">            "snssai" attribute of the corresponding map entry (encoded using the SnssaiReplaceInfo</w:t>
      </w:r>
    </w:p>
    <w:p w14:paraId="617EF4E0" w14:textId="77777777" w:rsidR="00830E4A" w:rsidRPr="00830E4A" w:rsidRDefault="00830E4A" w:rsidP="00830E4A">
      <w:pPr>
        <w:pStyle w:val="PL"/>
      </w:pPr>
      <w:r w:rsidRPr="00830E4A">
        <w:t xml:space="preserve">            data 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0CA86D25" w14:textId="77777777" w:rsidR="000B451A" w:rsidRPr="000B451A" w:rsidRDefault="000B451A" w:rsidP="00A7606B">
      <w:pPr>
        <w:pStyle w:val="PL"/>
        <w:rPr>
          <w:noProof/>
        </w:rPr>
      </w:pPr>
      <w:r w:rsidRPr="00A7606B">
        <w:t xml:space="preserve">          $ref: 'TS29534_Npcf_AMPolicyAuthorization.yaml#/components/schemas/</w:t>
      </w:r>
      <w:r w:rsidR="00C703EB" w:rsidRPr="00A7606B">
        <w:t>SliceReplReq</w:t>
      </w:r>
      <w:r w:rsidRPr="00A7606B">
        <w:t>'</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77777777" w:rsidR="004F1B76" w:rsidRDefault="004F1B76">
      <w:pPr>
        <w:pStyle w:val="Heading8"/>
      </w:pPr>
      <w:bookmarkStart w:id="1797" w:name="_Toc28011157"/>
      <w:bookmarkStart w:id="1798" w:name="_Toc34138020"/>
      <w:bookmarkStart w:id="1799" w:name="_Toc36037615"/>
      <w:bookmarkStart w:id="1800" w:name="_Toc39051717"/>
      <w:bookmarkStart w:id="1801" w:name="_Toc43363309"/>
      <w:bookmarkStart w:id="1802" w:name="_Toc45132916"/>
      <w:bookmarkStart w:id="1803" w:name="_Toc49871647"/>
      <w:bookmarkStart w:id="1804" w:name="_Toc50023537"/>
      <w:bookmarkStart w:id="1805" w:name="_Toc51761217"/>
      <w:bookmarkStart w:id="1806" w:name="_Toc67492701"/>
      <w:bookmarkStart w:id="1807" w:name="_Toc74838435"/>
      <w:bookmarkStart w:id="1808" w:name="_Toc104311259"/>
      <w:bookmarkStart w:id="1809" w:name="_Toc104385939"/>
      <w:bookmarkStart w:id="1810" w:name="_Toc104407134"/>
      <w:bookmarkStart w:id="1811" w:name="_Toc104408427"/>
      <w:bookmarkStart w:id="1812" w:name="_Toc104546021"/>
      <w:bookmarkStart w:id="1813" w:name="_Toc191391839"/>
      <w:bookmarkStart w:id="1814" w:name="_Toc216291470"/>
      <w:r>
        <w:t xml:space="preserve">Annex </w:t>
      </w:r>
      <w:r>
        <w:rPr>
          <w:rFonts w:hint="eastAsia"/>
          <w:lang w:eastAsia="zh-CN"/>
        </w:rPr>
        <w:t>B</w:t>
      </w:r>
      <w:r>
        <w:t xml:space="preserve"> (normative):</w:t>
      </w:r>
      <w:r>
        <w:br/>
        <w:t>Wireless and wireline convergence access support</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0094C444" w14:textId="77777777" w:rsidR="004F1B76" w:rsidRDefault="004F1B76">
      <w:pPr>
        <w:pStyle w:val="Heading1"/>
      </w:pPr>
      <w:bookmarkStart w:id="1815" w:name="_Toc28011158"/>
      <w:bookmarkStart w:id="1816" w:name="_Toc34138021"/>
      <w:bookmarkStart w:id="1817" w:name="_Toc36037616"/>
      <w:bookmarkStart w:id="1818" w:name="_Toc39051718"/>
      <w:bookmarkStart w:id="1819" w:name="_Toc43363310"/>
      <w:bookmarkStart w:id="1820" w:name="_Toc45132917"/>
      <w:bookmarkStart w:id="1821" w:name="_Toc49871648"/>
      <w:bookmarkStart w:id="1822" w:name="_Toc50023538"/>
      <w:bookmarkStart w:id="1823" w:name="_Toc51761218"/>
      <w:bookmarkStart w:id="1824" w:name="_Toc67492702"/>
      <w:bookmarkStart w:id="1825" w:name="_Toc74838436"/>
      <w:bookmarkStart w:id="1826" w:name="_Toc104311260"/>
      <w:bookmarkStart w:id="1827" w:name="_Toc104385940"/>
      <w:bookmarkStart w:id="1828" w:name="_Toc104407135"/>
      <w:bookmarkStart w:id="1829" w:name="_Toc104408428"/>
      <w:bookmarkStart w:id="1830" w:name="_Toc104546022"/>
      <w:bookmarkStart w:id="1831" w:name="_Toc191391840"/>
      <w:bookmarkStart w:id="1832" w:name="_Toc216291471"/>
      <w:r>
        <w:rPr>
          <w:rFonts w:hint="eastAsia"/>
          <w:lang w:eastAsia="zh-CN"/>
        </w:rPr>
        <w:t>B</w:t>
      </w:r>
      <w:r>
        <w:t>.1</w:t>
      </w:r>
      <w:r>
        <w:tab/>
        <w:t>Scope</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33" w:name="_Toc28011159"/>
      <w:bookmarkStart w:id="1834" w:name="_Toc34138022"/>
      <w:bookmarkStart w:id="1835" w:name="_Toc36037617"/>
      <w:bookmarkStart w:id="1836" w:name="_Toc39051719"/>
      <w:bookmarkStart w:id="1837" w:name="_Toc43363311"/>
      <w:bookmarkStart w:id="1838" w:name="_Toc45132918"/>
      <w:bookmarkStart w:id="1839" w:name="_Toc49871649"/>
      <w:bookmarkStart w:id="1840" w:name="_Toc50023539"/>
      <w:bookmarkStart w:id="1841" w:name="_Toc51761219"/>
      <w:bookmarkStart w:id="1842" w:name="_Toc67492703"/>
      <w:bookmarkStart w:id="1843" w:name="_Toc74838437"/>
      <w:bookmarkStart w:id="1844" w:name="_Toc104311261"/>
      <w:bookmarkStart w:id="1845" w:name="_Toc104385941"/>
      <w:bookmarkStart w:id="1846" w:name="_Toc104407136"/>
      <w:bookmarkStart w:id="1847" w:name="_Toc104408429"/>
      <w:bookmarkStart w:id="1848" w:name="_Toc104546023"/>
      <w:bookmarkStart w:id="1849" w:name="_Toc191391841"/>
      <w:bookmarkStart w:id="1850" w:name="_Toc216291472"/>
      <w:r>
        <w:rPr>
          <w:rFonts w:hint="eastAsia"/>
          <w:lang w:eastAsia="zh-CN"/>
        </w:rPr>
        <w:t>B</w:t>
      </w:r>
      <w:r>
        <w:t>.2</w:t>
      </w:r>
      <w:r>
        <w:tab/>
        <w:t>Npcf_AMPolicyControl Service</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69B0A538" w14:textId="77777777" w:rsidR="004F1B76" w:rsidRDefault="004F1B76">
      <w:pPr>
        <w:pStyle w:val="Heading2"/>
      </w:pPr>
      <w:bookmarkStart w:id="1851" w:name="_Toc28011160"/>
      <w:bookmarkStart w:id="1852" w:name="_Toc34138023"/>
      <w:bookmarkStart w:id="1853" w:name="_Toc36037618"/>
      <w:bookmarkStart w:id="1854" w:name="_Toc39051720"/>
      <w:bookmarkStart w:id="1855" w:name="_Toc43363312"/>
      <w:bookmarkStart w:id="1856" w:name="_Toc45132919"/>
      <w:bookmarkStart w:id="1857" w:name="_Toc49871650"/>
      <w:bookmarkStart w:id="1858" w:name="_Toc50023540"/>
      <w:bookmarkStart w:id="1859" w:name="_Toc51761220"/>
      <w:bookmarkStart w:id="1860" w:name="_Toc67492704"/>
      <w:bookmarkStart w:id="1861" w:name="_Toc74838438"/>
      <w:bookmarkStart w:id="1862" w:name="_Toc104311262"/>
      <w:bookmarkStart w:id="1863" w:name="_Toc104385942"/>
      <w:bookmarkStart w:id="1864" w:name="_Toc104407137"/>
      <w:bookmarkStart w:id="1865" w:name="_Toc104408430"/>
      <w:bookmarkStart w:id="1866" w:name="_Toc104546024"/>
      <w:bookmarkStart w:id="1867" w:name="_Toc191391842"/>
      <w:bookmarkStart w:id="1868" w:name="_Toc216291473"/>
      <w:r>
        <w:rPr>
          <w:rFonts w:hint="eastAsia"/>
          <w:lang w:eastAsia="zh-CN"/>
        </w:rPr>
        <w:t>B</w:t>
      </w:r>
      <w:r>
        <w:t>.2.1</w:t>
      </w:r>
      <w:r>
        <w:tab/>
        <w:t>Service Description</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38BF3F4B" w14:textId="77777777" w:rsidR="004F1B76" w:rsidRDefault="004F1B76">
      <w:pPr>
        <w:pStyle w:val="Heading3"/>
        <w:rPr>
          <w:lang w:eastAsia="zh-CN"/>
        </w:rPr>
      </w:pPr>
      <w:bookmarkStart w:id="1869" w:name="_Toc28011161"/>
      <w:bookmarkStart w:id="1870" w:name="_Toc34138024"/>
      <w:bookmarkStart w:id="1871" w:name="_Toc36037619"/>
      <w:bookmarkStart w:id="1872" w:name="_Toc39051721"/>
      <w:bookmarkStart w:id="1873" w:name="_Toc43363313"/>
      <w:bookmarkStart w:id="1874" w:name="_Toc45132920"/>
      <w:bookmarkStart w:id="1875" w:name="_Toc49871651"/>
      <w:bookmarkStart w:id="1876" w:name="_Toc50023541"/>
      <w:bookmarkStart w:id="1877" w:name="_Toc51761221"/>
      <w:bookmarkStart w:id="1878" w:name="_Toc67492705"/>
      <w:bookmarkStart w:id="1879" w:name="_Toc74838439"/>
      <w:bookmarkStart w:id="1880" w:name="_Toc104311263"/>
      <w:bookmarkStart w:id="1881" w:name="_Toc104385943"/>
      <w:bookmarkStart w:id="1882" w:name="_Toc104407138"/>
      <w:bookmarkStart w:id="1883" w:name="_Toc104408431"/>
      <w:bookmarkStart w:id="1884" w:name="_Toc104546025"/>
      <w:bookmarkStart w:id="1885" w:name="_Toc191391843"/>
      <w:bookmarkStart w:id="1886" w:name="_Toc216291474"/>
      <w:r>
        <w:rPr>
          <w:rFonts w:hint="eastAsia"/>
          <w:lang w:eastAsia="zh-CN"/>
        </w:rPr>
        <w:t>B</w:t>
      </w:r>
      <w:r>
        <w:t>.2.</w:t>
      </w:r>
      <w:r>
        <w:rPr>
          <w:lang w:eastAsia="zh-CN"/>
        </w:rPr>
        <w:t>1.1</w:t>
      </w:r>
      <w:r>
        <w:tab/>
      </w:r>
      <w:r>
        <w:rPr>
          <w:lang w:eastAsia="zh-CN"/>
        </w:rPr>
        <w:t>Overview</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887" w:name="_Toc28011162"/>
      <w:bookmarkStart w:id="1888" w:name="_Toc34138025"/>
      <w:bookmarkStart w:id="1889" w:name="_Toc36037620"/>
      <w:bookmarkStart w:id="1890" w:name="_Toc39051722"/>
      <w:bookmarkStart w:id="1891" w:name="_Toc43363314"/>
      <w:bookmarkStart w:id="1892" w:name="_Toc45132921"/>
      <w:bookmarkStart w:id="1893" w:name="_Toc49871652"/>
      <w:bookmarkStart w:id="1894" w:name="_Toc50023542"/>
      <w:bookmarkStart w:id="1895" w:name="_Toc51761222"/>
      <w:bookmarkStart w:id="1896" w:name="_Toc67492706"/>
      <w:bookmarkStart w:id="1897" w:name="_Toc74838440"/>
      <w:bookmarkStart w:id="1898" w:name="_Toc104311264"/>
      <w:bookmarkStart w:id="1899" w:name="_Toc104385944"/>
      <w:bookmarkStart w:id="1900" w:name="_Toc104407139"/>
      <w:bookmarkStart w:id="1901" w:name="_Toc104408432"/>
      <w:bookmarkStart w:id="1902" w:name="_Toc104546026"/>
      <w:bookmarkStart w:id="1903" w:name="_Toc191391844"/>
      <w:bookmarkStart w:id="1904" w:name="_Toc216291475"/>
      <w:r>
        <w:rPr>
          <w:rFonts w:hint="eastAsia"/>
          <w:lang w:eastAsia="zh-CN"/>
        </w:rPr>
        <w:t>B</w:t>
      </w:r>
      <w:r>
        <w:t>.2.1.2</w:t>
      </w:r>
      <w:r>
        <w:tab/>
        <w:t>Service Architecture</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1905" w:name="_Toc28011163"/>
      <w:bookmarkStart w:id="1906" w:name="_Toc34138026"/>
      <w:bookmarkStart w:id="1907" w:name="_Toc36037621"/>
      <w:bookmarkStart w:id="1908" w:name="_Toc39051723"/>
      <w:bookmarkStart w:id="1909" w:name="_Toc43363315"/>
      <w:bookmarkStart w:id="1910" w:name="_Toc45132922"/>
      <w:bookmarkStart w:id="1911" w:name="_Toc49871653"/>
      <w:bookmarkStart w:id="1912" w:name="_Toc50023543"/>
      <w:bookmarkStart w:id="1913" w:name="_Toc51761223"/>
      <w:bookmarkStart w:id="1914" w:name="_Toc67492707"/>
      <w:bookmarkStart w:id="1915" w:name="_Toc74838441"/>
      <w:bookmarkStart w:id="1916" w:name="_Toc104311265"/>
      <w:bookmarkStart w:id="1917" w:name="_Toc104385945"/>
      <w:bookmarkStart w:id="1918" w:name="_Toc104407140"/>
      <w:bookmarkStart w:id="1919" w:name="_Toc104408433"/>
      <w:bookmarkStart w:id="1920" w:name="_Toc104546027"/>
      <w:bookmarkStart w:id="1921" w:name="_Toc191391845"/>
      <w:bookmarkStart w:id="1922" w:name="_Toc216291476"/>
      <w:r>
        <w:rPr>
          <w:rFonts w:hint="eastAsia"/>
          <w:lang w:eastAsia="zh-CN"/>
        </w:rPr>
        <w:t>B</w:t>
      </w:r>
      <w:r>
        <w:rPr>
          <w:lang w:eastAsia="zh-CN"/>
        </w:rPr>
        <w:t>.2.1.3</w:t>
      </w:r>
      <w:r>
        <w:rPr>
          <w:lang w:eastAsia="zh-CN"/>
        </w:rPr>
        <w:tab/>
        <w:t>Network Functions</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1BD55867" w14:textId="77777777" w:rsidR="004F1B76" w:rsidRDefault="004F1B76">
      <w:pPr>
        <w:pStyle w:val="Heading4"/>
      </w:pPr>
      <w:bookmarkStart w:id="1923" w:name="_Toc28011164"/>
      <w:bookmarkStart w:id="1924" w:name="_Toc34138027"/>
      <w:bookmarkStart w:id="1925" w:name="_Toc36037622"/>
      <w:bookmarkStart w:id="1926" w:name="_Toc39051724"/>
      <w:bookmarkStart w:id="1927" w:name="_Toc43363316"/>
      <w:bookmarkStart w:id="1928" w:name="_Toc45132923"/>
      <w:bookmarkStart w:id="1929" w:name="_Toc49871654"/>
      <w:bookmarkStart w:id="1930" w:name="_Toc50023544"/>
      <w:bookmarkStart w:id="1931" w:name="_Toc51761224"/>
      <w:bookmarkStart w:id="1932" w:name="_Toc67492708"/>
      <w:bookmarkStart w:id="1933" w:name="_Toc74838442"/>
      <w:bookmarkStart w:id="1934" w:name="_Toc104311266"/>
      <w:bookmarkStart w:id="1935" w:name="_Toc104385946"/>
      <w:bookmarkStart w:id="1936" w:name="_Toc104407141"/>
      <w:bookmarkStart w:id="1937" w:name="_Toc104408434"/>
      <w:bookmarkStart w:id="1938" w:name="_Toc104546028"/>
      <w:bookmarkStart w:id="1939" w:name="_Toc191391846"/>
      <w:bookmarkStart w:id="1940" w:name="_Toc216291477"/>
      <w:r>
        <w:t>B.2.1.3.1</w:t>
      </w:r>
      <w:r>
        <w:tab/>
        <w:t>Policy Control Function (PCF)</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41" w:name="_Toc28011165"/>
      <w:bookmarkStart w:id="1942" w:name="_Toc34138028"/>
      <w:bookmarkStart w:id="1943" w:name="_Toc36037623"/>
      <w:bookmarkStart w:id="1944" w:name="_Toc39051725"/>
      <w:bookmarkStart w:id="1945" w:name="_Toc43363317"/>
      <w:bookmarkStart w:id="1946" w:name="_Toc45132924"/>
      <w:bookmarkStart w:id="1947" w:name="_Toc49871655"/>
      <w:bookmarkStart w:id="1948" w:name="_Toc50023545"/>
      <w:bookmarkStart w:id="1949" w:name="_Toc51761225"/>
      <w:bookmarkStart w:id="1950" w:name="_Toc67492709"/>
      <w:bookmarkStart w:id="1951" w:name="_Toc74838443"/>
      <w:bookmarkStart w:id="1952" w:name="_Toc104311267"/>
      <w:bookmarkStart w:id="1953" w:name="_Toc104385947"/>
      <w:bookmarkStart w:id="1954" w:name="_Toc104407142"/>
      <w:bookmarkStart w:id="1955" w:name="_Toc104408435"/>
      <w:bookmarkStart w:id="1956" w:name="_Toc104546029"/>
      <w:bookmarkStart w:id="1957" w:name="_Toc191391847"/>
      <w:bookmarkStart w:id="1958" w:name="_Toc216291478"/>
      <w:r>
        <w:rPr>
          <w:lang w:val="en-US"/>
        </w:rPr>
        <w:t>B.2.1.3.2</w:t>
      </w:r>
      <w:r>
        <w:rPr>
          <w:lang w:val="en-US"/>
        </w:rPr>
        <w:tab/>
        <w:t>NF Service Consumers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59" w:name="_Toc28011166"/>
      <w:bookmarkStart w:id="1960" w:name="_Toc34138029"/>
      <w:bookmarkStart w:id="1961" w:name="_Toc36037624"/>
      <w:bookmarkStart w:id="1962" w:name="_Toc39051726"/>
      <w:bookmarkStart w:id="1963" w:name="_Toc43363318"/>
      <w:bookmarkStart w:id="1964" w:name="_Toc45132925"/>
      <w:bookmarkStart w:id="1965" w:name="_Toc49871656"/>
      <w:bookmarkStart w:id="1966" w:name="_Toc50023546"/>
      <w:bookmarkStart w:id="1967" w:name="_Toc51761226"/>
      <w:bookmarkStart w:id="1968" w:name="_Toc67492710"/>
      <w:bookmarkStart w:id="1969" w:name="_Toc74838444"/>
      <w:bookmarkStart w:id="1970" w:name="_Toc104311268"/>
      <w:bookmarkStart w:id="1971" w:name="_Toc104385948"/>
      <w:bookmarkStart w:id="1972" w:name="_Toc104407143"/>
      <w:bookmarkStart w:id="1973" w:name="_Toc104408436"/>
      <w:bookmarkStart w:id="1974" w:name="_Toc104546030"/>
      <w:bookmarkStart w:id="1975" w:name="_Toc191391848"/>
      <w:bookmarkStart w:id="1976" w:name="_Toc216291479"/>
      <w:r>
        <w:rPr>
          <w:rFonts w:eastAsia="Batang"/>
          <w:lang w:eastAsia="ko-KR"/>
        </w:rPr>
        <w:t>B.3</w:t>
      </w:r>
      <w:r>
        <w:rPr>
          <w:rFonts w:eastAsia="Batang"/>
          <w:lang w:eastAsia="ko-KR"/>
        </w:rPr>
        <w:tab/>
        <w:t>Service Operation</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E85DD36" w14:textId="77777777" w:rsidR="004F1B76" w:rsidRDefault="004F1B76">
      <w:pPr>
        <w:pStyle w:val="Heading2"/>
        <w:rPr>
          <w:lang w:eastAsia="zh-CN"/>
        </w:rPr>
      </w:pPr>
      <w:bookmarkStart w:id="1977" w:name="_Toc28011167"/>
      <w:bookmarkStart w:id="1978" w:name="_Toc34138030"/>
      <w:bookmarkStart w:id="1979" w:name="_Toc36037625"/>
      <w:bookmarkStart w:id="1980" w:name="_Toc39051727"/>
      <w:bookmarkStart w:id="1981" w:name="_Toc43363319"/>
      <w:bookmarkStart w:id="1982" w:name="_Toc45132926"/>
      <w:bookmarkStart w:id="1983" w:name="_Toc49871657"/>
      <w:bookmarkStart w:id="1984" w:name="_Toc50023547"/>
      <w:bookmarkStart w:id="1985" w:name="_Toc51761227"/>
      <w:bookmarkStart w:id="1986" w:name="_Toc67492711"/>
      <w:bookmarkStart w:id="1987" w:name="_Toc74838445"/>
      <w:bookmarkStart w:id="1988" w:name="_Toc104311269"/>
      <w:bookmarkStart w:id="1989" w:name="_Toc104385949"/>
      <w:bookmarkStart w:id="1990" w:name="_Toc104407144"/>
      <w:bookmarkStart w:id="1991" w:name="_Toc104408437"/>
      <w:bookmarkStart w:id="1992" w:name="_Toc104546031"/>
      <w:bookmarkStart w:id="1993" w:name="_Toc191391849"/>
      <w:bookmarkStart w:id="1994" w:name="_Toc216291480"/>
      <w:r>
        <w:rPr>
          <w:lang w:eastAsia="zh-CN"/>
        </w:rPr>
        <w:t>B.3.1</w:t>
      </w:r>
      <w:r>
        <w:rPr>
          <w:lang w:eastAsia="zh-CN"/>
        </w:rPr>
        <w:tab/>
        <w:t>Introduction</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1995" w:name="_Toc28011168"/>
      <w:bookmarkStart w:id="1996" w:name="_Toc34138031"/>
      <w:bookmarkStart w:id="1997" w:name="_Toc36037626"/>
      <w:bookmarkStart w:id="1998" w:name="_Toc39051728"/>
      <w:bookmarkStart w:id="1999" w:name="_Toc43363320"/>
      <w:bookmarkStart w:id="2000" w:name="_Toc45132927"/>
      <w:bookmarkStart w:id="2001" w:name="_Toc49871658"/>
      <w:bookmarkStart w:id="2002" w:name="_Toc50023548"/>
      <w:bookmarkStart w:id="2003" w:name="_Toc51761228"/>
      <w:bookmarkStart w:id="2004" w:name="_Toc67492712"/>
      <w:bookmarkStart w:id="2005" w:name="_Toc74838446"/>
      <w:bookmarkStart w:id="2006" w:name="_Toc104311270"/>
      <w:bookmarkStart w:id="2007" w:name="_Toc104385950"/>
      <w:bookmarkStart w:id="2008" w:name="_Toc104407145"/>
      <w:bookmarkStart w:id="2009" w:name="_Toc104408438"/>
      <w:bookmarkStart w:id="2010" w:name="_Toc104546032"/>
      <w:bookmarkStart w:id="2011" w:name="_Toc191391850"/>
      <w:bookmarkStart w:id="2012" w:name="_Toc216291481"/>
      <w:r>
        <w:rPr>
          <w:lang w:eastAsia="zh-CN"/>
        </w:rPr>
        <w:t>B.3.2</w:t>
      </w:r>
      <w:r>
        <w:rPr>
          <w:lang w:eastAsia="zh-CN"/>
        </w:rPr>
        <w:tab/>
        <w:t>Npcf_AMPolicyControl_Create Service Operation</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5BCDFE0F" w14:textId="77777777" w:rsidR="004F1B76" w:rsidRDefault="004F1B76">
      <w:pPr>
        <w:pStyle w:val="Heading3"/>
      </w:pPr>
      <w:bookmarkStart w:id="2013" w:name="_Toc28011169"/>
      <w:bookmarkStart w:id="2014" w:name="_Toc34138032"/>
      <w:bookmarkStart w:id="2015" w:name="_Toc36037627"/>
      <w:bookmarkStart w:id="2016" w:name="_Toc39051729"/>
      <w:bookmarkStart w:id="2017" w:name="_Toc43363321"/>
      <w:bookmarkStart w:id="2018" w:name="_Toc45132928"/>
      <w:bookmarkStart w:id="2019" w:name="_Toc49871659"/>
      <w:bookmarkStart w:id="2020" w:name="_Toc50023549"/>
      <w:bookmarkStart w:id="2021" w:name="_Toc51761229"/>
      <w:bookmarkStart w:id="2022" w:name="_Toc67492713"/>
      <w:bookmarkStart w:id="2023" w:name="_Toc74838447"/>
      <w:bookmarkStart w:id="2024" w:name="_Toc104311271"/>
      <w:bookmarkStart w:id="2025" w:name="_Toc104385951"/>
      <w:bookmarkStart w:id="2026" w:name="_Toc104407146"/>
      <w:bookmarkStart w:id="2027" w:name="_Toc104408439"/>
      <w:bookmarkStart w:id="2028" w:name="_Toc104546033"/>
      <w:bookmarkStart w:id="2029" w:name="_Toc191391851"/>
      <w:bookmarkStart w:id="2030" w:name="_Toc216291482"/>
      <w:r>
        <w:rPr>
          <w:rFonts w:hint="eastAsia"/>
        </w:rPr>
        <w:t>B.3.2.1</w:t>
      </w:r>
      <w:r>
        <w:tab/>
      </w:r>
      <w:r>
        <w:rPr>
          <w:rFonts w:hint="eastAsia"/>
        </w:rPr>
        <w:t>General</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031" w:name="_Toc28011170"/>
      <w:bookmarkStart w:id="2032" w:name="_Toc34138033"/>
      <w:bookmarkStart w:id="2033" w:name="_Toc36037628"/>
      <w:bookmarkStart w:id="2034" w:name="_Toc39051730"/>
      <w:bookmarkStart w:id="2035" w:name="_Toc43363322"/>
      <w:bookmarkStart w:id="2036" w:name="_Toc45132929"/>
      <w:bookmarkStart w:id="2037" w:name="_Toc49871660"/>
      <w:bookmarkStart w:id="2038" w:name="_Toc50023550"/>
      <w:bookmarkStart w:id="2039" w:name="_Toc51761230"/>
      <w:bookmarkStart w:id="2040" w:name="_Toc67492714"/>
      <w:bookmarkStart w:id="2041" w:name="_Toc74838448"/>
      <w:bookmarkStart w:id="2042" w:name="_Toc104311272"/>
      <w:bookmarkStart w:id="2043" w:name="_Toc104385952"/>
      <w:bookmarkStart w:id="2044" w:name="_Toc104407147"/>
      <w:bookmarkStart w:id="2045" w:name="_Toc104408440"/>
      <w:bookmarkStart w:id="2046" w:name="_Toc104546034"/>
      <w:bookmarkStart w:id="2047" w:name="_Toc191391852"/>
      <w:bookmarkStart w:id="2048" w:name="_Toc216291483"/>
      <w:r>
        <w:rPr>
          <w:rFonts w:eastAsia="Batang"/>
          <w:lang w:eastAsia="ko-KR"/>
        </w:rPr>
        <w:t>B.3.2.2</w:t>
      </w:r>
      <w:r>
        <w:rPr>
          <w:rFonts w:eastAsia="Batang"/>
          <w:lang w:eastAsia="ko-KR"/>
        </w:rPr>
        <w:tab/>
        <w:t>AMF Access and Mobility Policy</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120706A3" w14:textId="77777777" w:rsidR="004F1B76" w:rsidRDefault="004F1B76">
      <w:pPr>
        <w:pStyle w:val="Heading4"/>
        <w:rPr>
          <w:lang w:eastAsia="ko-KR"/>
        </w:rPr>
      </w:pPr>
      <w:bookmarkStart w:id="2049" w:name="_Toc28011171"/>
      <w:bookmarkStart w:id="2050" w:name="_Toc34138034"/>
      <w:bookmarkStart w:id="2051" w:name="_Toc36037629"/>
      <w:bookmarkStart w:id="2052" w:name="_Toc39051731"/>
      <w:bookmarkStart w:id="2053" w:name="_Toc43363323"/>
      <w:bookmarkStart w:id="2054" w:name="_Toc45132930"/>
      <w:bookmarkStart w:id="2055" w:name="_Toc49871661"/>
      <w:bookmarkStart w:id="2056" w:name="_Toc50023551"/>
      <w:bookmarkStart w:id="2057" w:name="_Toc51761231"/>
      <w:bookmarkStart w:id="2058" w:name="_Toc67492715"/>
      <w:bookmarkStart w:id="2059" w:name="_Toc74838449"/>
      <w:bookmarkStart w:id="2060" w:name="_Toc104311273"/>
      <w:bookmarkStart w:id="2061" w:name="_Toc104385953"/>
      <w:bookmarkStart w:id="2062" w:name="_Toc104407148"/>
      <w:bookmarkStart w:id="2063" w:name="_Toc104408441"/>
      <w:bookmarkStart w:id="2064" w:name="_Toc104546035"/>
      <w:bookmarkStart w:id="2065" w:name="_Toc191391853"/>
      <w:bookmarkStart w:id="2066" w:name="_Toc216291484"/>
      <w:r>
        <w:rPr>
          <w:lang w:eastAsia="ko-KR"/>
        </w:rPr>
        <w:t>B.3.2.2.1</w:t>
      </w:r>
      <w:r>
        <w:rPr>
          <w:lang w:eastAsia="ko-KR"/>
        </w:rPr>
        <w:tab/>
        <w:t>General</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67" w:name="_Toc28011172"/>
      <w:bookmarkStart w:id="2068" w:name="_Toc34138035"/>
      <w:bookmarkStart w:id="2069" w:name="_Toc36037630"/>
      <w:bookmarkStart w:id="2070" w:name="_Toc39051732"/>
      <w:bookmarkStart w:id="2071" w:name="_Toc43363324"/>
      <w:bookmarkStart w:id="2072" w:name="_Toc45132931"/>
      <w:bookmarkStart w:id="2073" w:name="_Toc49871662"/>
      <w:bookmarkStart w:id="2074" w:name="_Toc50023552"/>
      <w:bookmarkStart w:id="2075" w:name="_Toc51761232"/>
      <w:bookmarkStart w:id="2076" w:name="_Toc67492716"/>
      <w:bookmarkStart w:id="2077" w:name="_Toc74838450"/>
      <w:bookmarkStart w:id="2078" w:name="_Toc104311274"/>
      <w:bookmarkStart w:id="2079" w:name="_Toc104385954"/>
      <w:bookmarkStart w:id="2080" w:name="_Toc104407149"/>
      <w:bookmarkStart w:id="2081" w:name="_Toc104408442"/>
      <w:bookmarkStart w:id="2082" w:name="_Toc104546036"/>
      <w:bookmarkStart w:id="2083" w:name="_Toc191391854"/>
      <w:bookmarkStart w:id="2084" w:name="_Toc216291485"/>
      <w:r>
        <w:rPr>
          <w:lang w:eastAsia="ko-KR"/>
        </w:rPr>
        <w:t>B.3.2.2.2</w:t>
      </w:r>
      <w:r>
        <w:rPr>
          <w:lang w:eastAsia="ko-KR"/>
        </w:rPr>
        <w:tab/>
        <w:t>Wireline Service Area Restriction</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085" w:name="_Toc34138036"/>
      <w:bookmarkStart w:id="2086" w:name="_Toc36037631"/>
      <w:bookmarkStart w:id="2087" w:name="_Toc39051733"/>
      <w:bookmarkStart w:id="2088" w:name="_Toc43363325"/>
      <w:bookmarkStart w:id="2089" w:name="_Toc45132932"/>
      <w:bookmarkStart w:id="2090" w:name="_Toc49871663"/>
      <w:bookmarkStart w:id="2091" w:name="_Toc50023553"/>
      <w:bookmarkStart w:id="2092" w:name="_Toc51761233"/>
      <w:bookmarkStart w:id="2093" w:name="_Toc67492717"/>
      <w:bookmarkStart w:id="2094" w:name="_Toc74838451"/>
      <w:bookmarkStart w:id="2095" w:name="_Toc104311275"/>
      <w:bookmarkStart w:id="2096" w:name="_Toc104385955"/>
      <w:bookmarkStart w:id="2097" w:name="_Toc104407150"/>
      <w:bookmarkStart w:id="2098" w:name="_Toc104408443"/>
      <w:bookmarkStart w:id="2099" w:name="_Toc104546037"/>
      <w:bookmarkStart w:id="2100" w:name="_Toc191391855"/>
      <w:bookmarkStart w:id="2101" w:name="_Toc216291486"/>
      <w:r>
        <w:rPr>
          <w:lang w:eastAsia="ko-KR"/>
        </w:rPr>
        <w:t>B.3.2.2.3</w:t>
      </w:r>
      <w:r>
        <w:rPr>
          <w:lang w:eastAsia="ko-KR"/>
        </w:rPr>
        <w:tab/>
      </w:r>
      <w:bookmarkEnd w:id="2085"/>
      <w:bookmarkEnd w:id="2086"/>
      <w:bookmarkEnd w:id="2087"/>
      <w:r>
        <w:rPr>
          <w:lang w:eastAsia="ko-KR"/>
        </w:rPr>
        <w:t>Void</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67A14336" w14:textId="77777777" w:rsidR="004F1B76" w:rsidRDefault="004F1B76">
      <w:pPr>
        <w:pStyle w:val="Heading2"/>
        <w:rPr>
          <w:lang w:eastAsia="zh-CN"/>
        </w:rPr>
      </w:pPr>
      <w:bookmarkStart w:id="2102" w:name="_Toc28011173"/>
      <w:bookmarkStart w:id="2103" w:name="_Toc34138037"/>
      <w:bookmarkStart w:id="2104" w:name="_Toc36037632"/>
      <w:bookmarkStart w:id="2105" w:name="_Toc39051734"/>
      <w:bookmarkStart w:id="2106" w:name="_Toc43363326"/>
      <w:bookmarkStart w:id="2107" w:name="_Toc45132933"/>
      <w:bookmarkStart w:id="2108" w:name="_Toc49871664"/>
      <w:bookmarkStart w:id="2109" w:name="_Toc50023554"/>
      <w:bookmarkStart w:id="2110" w:name="_Toc51761234"/>
      <w:bookmarkStart w:id="2111" w:name="_Toc67492718"/>
      <w:bookmarkStart w:id="2112" w:name="_Toc74838452"/>
      <w:bookmarkStart w:id="2113" w:name="_Toc104311276"/>
      <w:bookmarkStart w:id="2114" w:name="_Toc104385956"/>
      <w:bookmarkStart w:id="2115" w:name="_Toc104407151"/>
      <w:bookmarkStart w:id="2116" w:name="_Toc104408444"/>
      <w:bookmarkStart w:id="2117" w:name="_Toc104546038"/>
      <w:bookmarkStart w:id="2118" w:name="_Toc191391856"/>
      <w:bookmarkStart w:id="2119" w:name="_Toc216291487"/>
      <w:r>
        <w:rPr>
          <w:lang w:eastAsia="zh-CN"/>
        </w:rPr>
        <w:t>B.3.3</w:t>
      </w:r>
      <w:r>
        <w:rPr>
          <w:lang w:eastAsia="zh-CN"/>
        </w:rPr>
        <w:tab/>
        <w:t>Npcf_AMPolicyControl_UpdateNotify Service Operation</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09C6515" w14:textId="77777777" w:rsidR="004F1B76" w:rsidRDefault="004F1B76">
      <w:pPr>
        <w:pStyle w:val="Heading3"/>
      </w:pPr>
      <w:bookmarkStart w:id="2120" w:name="_Toc34138038"/>
      <w:bookmarkStart w:id="2121" w:name="_Toc36037633"/>
      <w:bookmarkStart w:id="2122" w:name="_Toc39051735"/>
      <w:bookmarkStart w:id="2123" w:name="_Toc43363327"/>
      <w:bookmarkStart w:id="2124" w:name="_Toc45132934"/>
      <w:bookmarkStart w:id="2125" w:name="_Toc49871665"/>
      <w:bookmarkStart w:id="2126" w:name="_Toc50023555"/>
      <w:bookmarkStart w:id="2127" w:name="_Toc51761235"/>
      <w:bookmarkStart w:id="2128" w:name="_Toc67492719"/>
      <w:bookmarkStart w:id="2129" w:name="_Toc74838453"/>
      <w:bookmarkStart w:id="2130" w:name="_Toc104311277"/>
      <w:bookmarkStart w:id="2131" w:name="_Toc104385957"/>
      <w:bookmarkStart w:id="2132" w:name="_Toc104407152"/>
      <w:bookmarkStart w:id="2133" w:name="_Toc104408445"/>
      <w:bookmarkStart w:id="2134" w:name="_Toc104546039"/>
      <w:bookmarkStart w:id="2135" w:name="_Toc191391857"/>
      <w:bookmarkStart w:id="2136" w:name="_Toc216291488"/>
      <w:r>
        <w:t>B.3.3.1</w:t>
      </w:r>
      <w:r>
        <w:tab/>
        <w:t>General</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37" w:name="_Toc28011174"/>
      <w:bookmarkStart w:id="2138" w:name="_Toc34138039"/>
      <w:bookmarkStart w:id="2139" w:name="_Toc36037634"/>
      <w:bookmarkStart w:id="2140" w:name="_Toc39051736"/>
      <w:bookmarkStart w:id="2141" w:name="_Toc43363328"/>
      <w:bookmarkStart w:id="2142" w:name="_Toc45132935"/>
      <w:bookmarkStart w:id="2143" w:name="_Toc49871666"/>
      <w:bookmarkStart w:id="2144" w:name="_Toc50023556"/>
      <w:bookmarkStart w:id="2145" w:name="_Toc51761236"/>
      <w:bookmarkStart w:id="2146" w:name="_Toc67492720"/>
      <w:bookmarkStart w:id="2147" w:name="_Toc74838454"/>
      <w:bookmarkStart w:id="2148" w:name="_Toc104311278"/>
      <w:bookmarkStart w:id="2149" w:name="_Toc104385958"/>
      <w:bookmarkStart w:id="2150" w:name="_Toc104407153"/>
      <w:bookmarkStart w:id="2151" w:name="_Toc104408446"/>
      <w:bookmarkStart w:id="2152" w:name="_Toc104546040"/>
      <w:bookmarkStart w:id="2153" w:name="_Toc191391858"/>
      <w:bookmarkStart w:id="2154" w:name="_Toc216291489"/>
      <w:r>
        <w:rPr>
          <w:lang w:eastAsia="zh-CN"/>
        </w:rPr>
        <w:t>B.3.4</w:t>
      </w:r>
      <w:r>
        <w:rPr>
          <w:lang w:eastAsia="zh-CN"/>
        </w:rPr>
        <w:tab/>
        <w:t>Npcf_AMPolicyControl_Update Service Operation</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0224BB6C" w14:textId="77777777" w:rsidR="004F1B76" w:rsidRDefault="004F1B76">
      <w:pPr>
        <w:pStyle w:val="Heading3"/>
      </w:pPr>
      <w:bookmarkStart w:id="2155" w:name="_Toc28011175"/>
      <w:bookmarkStart w:id="2156" w:name="_Toc34138040"/>
      <w:bookmarkStart w:id="2157" w:name="_Toc36037635"/>
      <w:bookmarkStart w:id="2158" w:name="_Toc39051737"/>
      <w:bookmarkStart w:id="2159" w:name="_Toc43363329"/>
      <w:bookmarkStart w:id="2160" w:name="_Toc45132936"/>
      <w:bookmarkStart w:id="2161" w:name="_Toc49871667"/>
      <w:bookmarkStart w:id="2162" w:name="_Toc50023557"/>
      <w:bookmarkStart w:id="2163" w:name="_Toc51761237"/>
      <w:bookmarkStart w:id="2164" w:name="_Toc67492721"/>
      <w:bookmarkStart w:id="2165" w:name="_Toc74838455"/>
      <w:bookmarkStart w:id="2166" w:name="_Toc104311279"/>
      <w:bookmarkStart w:id="2167" w:name="_Toc104385959"/>
      <w:bookmarkStart w:id="2168" w:name="_Toc104407154"/>
      <w:bookmarkStart w:id="2169" w:name="_Toc104408447"/>
      <w:bookmarkStart w:id="2170" w:name="_Toc104546041"/>
      <w:bookmarkStart w:id="2171" w:name="_Toc191391859"/>
      <w:bookmarkStart w:id="2172" w:name="_Toc216291490"/>
      <w:r>
        <w:t>B.3.4.1</w:t>
      </w:r>
      <w:r>
        <w:tab/>
        <w:t>General</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73" w:name="_Toc28011176"/>
      <w:bookmarkStart w:id="2174" w:name="_Toc34138041"/>
      <w:bookmarkStart w:id="2175" w:name="_Toc36037636"/>
      <w:bookmarkStart w:id="2176" w:name="_Toc39051738"/>
      <w:bookmarkStart w:id="2177" w:name="_Toc43363330"/>
      <w:bookmarkStart w:id="2178" w:name="_Toc45132937"/>
      <w:bookmarkStart w:id="2179" w:name="_Toc49871668"/>
      <w:bookmarkStart w:id="2180" w:name="_Toc50023558"/>
      <w:bookmarkStart w:id="2181" w:name="_Toc51761238"/>
      <w:bookmarkStart w:id="2182" w:name="_Toc67492722"/>
      <w:bookmarkStart w:id="2183" w:name="_Toc74838456"/>
      <w:bookmarkStart w:id="2184" w:name="_Toc104311280"/>
      <w:bookmarkStart w:id="2185" w:name="_Toc104385960"/>
      <w:bookmarkStart w:id="2186" w:name="_Toc104407155"/>
      <w:bookmarkStart w:id="2187" w:name="_Toc104408448"/>
      <w:bookmarkStart w:id="2188" w:name="_Toc104546042"/>
      <w:bookmarkStart w:id="2189" w:name="_Toc191391860"/>
      <w:bookmarkStart w:id="2190" w:name="_Toc216291491"/>
      <w:r>
        <w:t>B.3.4.2</w:t>
      </w:r>
      <w:r>
        <w:tab/>
        <w:t>Policy Control Request Triggers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CF04AEF" w14:textId="77777777" w:rsidR="004F1B76" w:rsidRDefault="004F1B76">
      <w:r>
        <w:t xml:space="preserve">For a 5G-RG registering via NG-RAN, the Policy Control Request Triggers defined in </w:t>
      </w:r>
      <w:r w:rsidR="00642478">
        <w:t>clause</w:t>
      </w:r>
      <w:r>
        <w:rPr>
          <w:lang w:eastAsia="zh-CN"/>
        </w:rPr>
        <w:t> </w:t>
      </w:r>
      <w:r>
        <w:t>4.2.3.2 shall apply.</w:t>
      </w:r>
    </w:p>
    <w:p w14:paraId="39779A87" w14:textId="77777777" w:rsidR="004F1B76" w:rsidRDefault="004F1B76">
      <w:r>
        <w:t xml:space="preserve">For a FN-RG or a 5G-RG registering via wireline access, only the following Policy Control Request Triggers defined in </w:t>
      </w:r>
      <w:r w:rsidR="00642478">
        <w:t>clause</w:t>
      </w:r>
      <w:r>
        <w:rPr>
          <w:lang w:eastAsia="zh-CN"/>
        </w:rPr>
        <w:t> </w:t>
      </w:r>
      <w:r>
        <w:t xml:space="preserve">4.2.3.2 shall apply: </w:t>
      </w:r>
    </w:p>
    <w:p w14:paraId="3C6FEF81" w14:textId="77777777" w:rsidR="004F1B76" w:rsidRDefault="004F1B76">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2D440620" w14:textId="77777777" w:rsidR="004F1B76" w:rsidRDefault="004F1B76">
      <w:pPr>
        <w:pStyle w:val="B10"/>
        <w:rPr>
          <w:noProof/>
        </w:rPr>
      </w:pPr>
      <w:r>
        <w:rPr>
          <w:noProof/>
        </w:rPr>
        <w:t>-</w:t>
      </w:r>
      <w:r>
        <w:rPr>
          <w:noProof/>
        </w:rPr>
        <w:tab/>
        <w:t>"ALLOWED_NSSAI_CH", i.e. change of allowed NSSAI of the served UE;</w:t>
      </w:r>
    </w:p>
    <w:p w14:paraId="25ABC06F" w14:textId="77777777" w:rsidR="004F1B76" w:rsidRDefault="004F1B76">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is supported.</w:t>
      </w:r>
    </w:p>
    <w:p w14:paraId="49022EC0" w14:textId="77777777" w:rsidR="004F1B76" w:rsidRDefault="004F1B76">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73C86013" w14:textId="77777777" w:rsidR="004F1B76" w:rsidRDefault="004F1B76">
      <w:pPr>
        <w:pStyle w:val="B10"/>
        <w:rPr>
          <w:noProof/>
        </w:rPr>
      </w:pPr>
      <w:r>
        <w:rPr>
          <w:noProof/>
        </w:rPr>
        <w:t>-</w:t>
      </w:r>
      <w:r>
        <w:rPr>
          <w:noProof/>
        </w:rPr>
        <w:tab/>
      </w:r>
      <w:r w:rsidR="00813C9C">
        <w:rPr>
          <w:noProof/>
        </w:rPr>
        <w:t xml:space="preserve">"ACCESS_TYPE_CH", i.e. the access type change: the </w:t>
      </w:r>
      <w:r w:rsidR="00813C9C">
        <w:rPr>
          <w:noProof/>
          <w:lang w:eastAsia="zh-CN"/>
        </w:rPr>
        <w:t>NF service consumer</w:t>
      </w:r>
      <w:r w:rsidR="00813C9C">
        <w:rPr>
          <w:noProof/>
        </w:rPr>
        <w:t xml:space="preserve"> notifies that the access type and the RAT type for a UE has changed</w:t>
      </w:r>
      <w:r>
        <w:rPr>
          <w:noProof/>
        </w:rPr>
        <w:t>; and</w:t>
      </w:r>
    </w:p>
    <w:p w14:paraId="691AC16B" w14:textId="77777777" w:rsidR="004F1B76" w:rsidRDefault="004F1B76">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427B2446" w14:textId="77777777" w:rsidR="004F1B76" w:rsidRDefault="004F1B76">
      <w:pPr>
        <w:pStyle w:val="B10"/>
        <w:rPr>
          <w:noProof/>
        </w:rPr>
      </w:pPr>
      <w:r>
        <w:rPr>
          <w:noProof/>
        </w:rPr>
        <w:t>-</w:t>
      </w:r>
      <w:r>
        <w:rPr>
          <w:noProof/>
        </w:rPr>
        <w:tab/>
        <w:t>"SMF_SELECT_CH", i.e. SMF selection information change.</w:t>
      </w:r>
    </w:p>
    <w:p w14:paraId="092B7BAF" w14:textId="77777777" w:rsidR="004F1B76" w:rsidRDefault="004F1B76">
      <w:pPr>
        <w:pStyle w:val="NO"/>
        <w:rPr>
          <w:noProof/>
        </w:rPr>
      </w:pPr>
      <w:r>
        <w:rPr>
          <w:noProof/>
        </w:rPr>
        <w:t>NOTE</w:t>
      </w:r>
      <w:r>
        <w:rPr>
          <w:lang w:eastAsia="zh-CN"/>
        </w:rPr>
        <w:t> 4</w:t>
      </w:r>
      <w:r>
        <w:rPr>
          <w:noProof/>
        </w:rPr>
        <w:t>:</w:t>
      </w:r>
      <w:r>
        <w:rPr>
          <w:noProof/>
        </w:rPr>
        <w:tab/>
        <w:t>The "SMF_SELECT_CH" trigger only applies if the "DNNReplacementControl" feature is supported.</w:t>
      </w:r>
      <w:bookmarkStart w:id="2191" w:name="_Toc34138042"/>
    </w:p>
    <w:p w14:paraId="64348B6A" w14:textId="77777777" w:rsidR="004F1B76" w:rsidRDefault="004F1B76">
      <w:pPr>
        <w:pStyle w:val="Heading3"/>
        <w:rPr>
          <w:noProof/>
        </w:rPr>
      </w:pPr>
      <w:bookmarkStart w:id="2192" w:name="_Toc36037637"/>
      <w:bookmarkStart w:id="2193" w:name="_Toc39051739"/>
      <w:bookmarkStart w:id="2194" w:name="_Toc43363331"/>
      <w:bookmarkStart w:id="2195" w:name="_Toc45132938"/>
      <w:bookmarkStart w:id="2196" w:name="_Toc49871669"/>
      <w:bookmarkStart w:id="2197" w:name="_Toc50023559"/>
      <w:bookmarkStart w:id="2198" w:name="_Toc51761239"/>
      <w:bookmarkStart w:id="2199" w:name="_Toc67492723"/>
      <w:bookmarkStart w:id="2200" w:name="_Toc74838457"/>
      <w:bookmarkStart w:id="2201" w:name="_Toc104311281"/>
      <w:bookmarkStart w:id="2202" w:name="_Toc104385961"/>
      <w:bookmarkStart w:id="2203" w:name="_Toc104407156"/>
      <w:bookmarkStart w:id="2204" w:name="_Toc104408449"/>
      <w:bookmarkStart w:id="2205" w:name="_Toc104546043"/>
      <w:bookmarkStart w:id="2206" w:name="_Toc191391861"/>
      <w:bookmarkStart w:id="2207" w:name="_Toc216291492"/>
      <w:r>
        <w:t>B.3.4.3</w:t>
      </w:r>
      <w:r>
        <w:tab/>
        <w:t>Encoding of updated policy</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08" w:name="_Toc28011177"/>
      <w:bookmarkStart w:id="2209" w:name="_Toc34138043"/>
      <w:bookmarkStart w:id="2210" w:name="_Toc36037638"/>
      <w:bookmarkStart w:id="2211" w:name="_Toc39051740"/>
      <w:bookmarkStart w:id="2212" w:name="_Toc43363332"/>
      <w:bookmarkStart w:id="2213" w:name="_Toc45132939"/>
      <w:bookmarkStart w:id="2214" w:name="_Toc49871670"/>
      <w:bookmarkStart w:id="2215" w:name="_Toc50023560"/>
      <w:bookmarkStart w:id="2216" w:name="_Toc51761240"/>
      <w:bookmarkStart w:id="2217" w:name="_Toc67492724"/>
      <w:bookmarkStart w:id="2218" w:name="_Toc74838458"/>
      <w:bookmarkStart w:id="2219" w:name="_Toc104311282"/>
      <w:bookmarkStart w:id="2220" w:name="_Toc104385962"/>
      <w:bookmarkStart w:id="2221" w:name="_Toc104407157"/>
      <w:bookmarkStart w:id="2222" w:name="_Toc104408450"/>
      <w:bookmarkStart w:id="2223" w:name="_Toc104546044"/>
      <w:bookmarkStart w:id="2224" w:name="_Toc191391862"/>
      <w:bookmarkStart w:id="2225" w:name="_Toc216291493"/>
      <w:r>
        <w:rPr>
          <w:lang w:eastAsia="zh-CN"/>
        </w:rPr>
        <w:t>B.3.5</w:t>
      </w:r>
      <w:r>
        <w:rPr>
          <w:lang w:eastAsia="zh-CN"/>
        </w:rPr>
        <w:tab/>
        <w:t>Npcf_AMPolicyControl_Delete Service Operation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14:paraId="1AB62C66" w14:textId="77777777" w:rsidR="004F1B76" w:rsidRDefault="004F1B76">
      <w:pPr>
        <w:pStyle w:val="Heading3"/>
      </w:pPr>
      <w:bookmarkStart w:id="2226" w:name="_Toc34138044"/>
      <w:bookmarkStart w:id="2227" w:name="_Toc36037639"/>
      <w:bookmarkStart w:id="2228" w:name="_Toc39051741"/>
      <w:bookmarkStart w:id="2229" w:name="_Toc43363333"/>
      <w:bookmarkStart w:id="2230" w:name="_Toc45132940"/>
      <w:bookmarkStart w:id="2231" w:name="_Toc49871671"/>
      <w:bookmarkStart w:id="2232" w:name="_Toc50023561"/>
      <w:bookmarkStart w:id="2233" w:name="_Toc51761241"/>
      <w:bookmarkStart w:id="2234" w:name="_Toc67492725"/>
      <w:bookmarkStart w:id="2235" w:name="_Toc74838459"/>
      <w:bookmarkStart w:id="2236" w:name="_Toc104311283"/>
      <w:bookmarkStart w:id="2237" w:name="_Toc104385963"/>
      <w:bookmarkStart w:id="2238" w:name="_Toc104407158"/>
      <w:bookmarkStart w:id="2239" w:name="_Toc104408451"/>
      <w:bookmarkStart w:id="2240" w:name="_Toc104546045"/>
      <w:bookmarkStart w:id="2241" w:name="_Toc191391863"/>
      <w:bookmarkStart w:id="2242" w:name="_Toc216291494"/>
      <w:r>
        <w:t>B.3.5.1</w:t>
      </w:r>
      <w:r>
        <w:tab/>
        <w:t>General</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77777777" w:rsidR="004F1B76" w:rsidRDefault="004F1B76" w:rsidP="00BD2F3B">
      <w:pPr>
        <w:pStyle w:val="Heading8"/>
        <w:pageBreakBefore/>
        <w:rPr>
          <w:noProof/>
        </w:rPr>
      </w:pPr>
      <w:bookmarkStart w:id="2243" w:name="_Toc28011178"/>
      <w:bookmarkStart w:id="2244" w:name="_Toc34138045"/>
      <w:bookmarkStart w:id="2245" w:name="_Toc36037640"/>
      <w:bookmarkStart w:id="2246" w:name="_Toc39051742"/>
      <w:bookmarkStart w:id="2247" w:name="_Toc43363334"/>
      <w:bookmarkStart w:id="2248" w:name="_Toc45132941"/>
      <w:bookmarkStart w:id="2249" w:name="_Toc49871672"/>
      <w:bookmarkStart w:id="2250" w:name="_Toc50023562"/>
      <w:bookmarkStart w:id="2251" w:name="_Toc51761242"/>
      <w:bookmarkStart w:id="2252" w:name="_Toc67492726"/>
      <w:bookmarkStart w:id="2253" w:name="_Toc74838460"/>
      <w:bookmarkStart w:id="2254" w:name="_Toc104311284"/>
      <w:bookmarkStart w:id="2255" w:name="_Toc104385964"/>
      <w:bookmarkStart w:id="2256" w:name="_Toc104407159"/>
      <w:bookmarkStart w:id="2257" w:name="_Toc104408452"/>
      <w:bookmarkStart w:id="2258" w:name="_Toc104546046"/>
      <w:bookmarkStart w:id="2259" w:name="_Toc191391864"/>
      <w:bookmarkStart w:id="2260" w:name="_Toc216291495"/>
      <w:r>
        <w:rPr>
          <w:noProof/>
        </w:rPr>
        <w:t xml:space="preserve">Annex </w:t>
      </w:r>
      <w:r>
        <w:rPr>
          <w:noProof/>
          <w:lang w:eastAsia="zh-CN"/>
        </w:rPr>
        <w:t>C</w:t>
      </w:r>
      <w:r>
        <w:rPr>
          <w:noProof/>
        </w:rPr>
        <w:t xml:space="preserve"> (informative):</w:t>
      </w:r>
      <w:r>
        <w:rPr>
          <w:noProof/>
          <w:lang w:eastAsia="zh-CN"/>
        </w:rPr>
        <w:br/>
      </w:r>
      <w:r>
        <w:rPr>
          <w:noProof/>
        </w:rPr>
        <w:t>Change history</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4B6E0" w14:textId="77777777" w:rsidR="008F0BE9" w:rsidRDefault="008F0BE9">
      <w:r>
        <w:separator/>
      </w:r>
    </w:p>
  </w:endnote>
  <w:endnote w:type="continuationSeparator" w:id="0">
    <w:p w14:paraId="00760463" w14:textId="77777777" w:rsidR="008F0BE9" w:rsidRDefault="008F0BE9">
      <w:r>
        <w:continuationSeparator/>
      </w:r>
    </w:p>
  </w:endnote>
  <w:endnote w:type="continuationNotice" w:id="1">
    <w:p w14:paraId="05EED442" w14:textId="77777777" w:rsidR="008F0BE9" w:rsidRDefault="008F0B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D7A30" w14:textId="77777777" w:rsidR="008F0BE9" w:rsidRDefault="008F0BE9">
      <w:r>
        <w:separator/>
      </w:r>
    </w:p>
  </w:footnote>
  <w:footnote w:type="continuationSeparator" w:id="0">
    <w:p w14:paraId="1AFE29B8" w14:textId="77777777" w:rsidR="008F0BE9" w:rsidRDefault="008F0BE9">
      <w:r>
        <w:continuationSeparator/>
      </w:r>
    </w:p>
  </w:footnote>
  <w:footnote w:type="continuationNotice" w:id="1">
    <w:p w14:paraId="61DD4458" w14:textId="77777777" w:rsidR="008F0BE9" w:rsidRDefault="008F0B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60DAC895"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2535">
      <w:rPr>
        <w:rFonts w:ascii="Arial" w:hAnsi="Arial" w:cs="Arial"/>
        <w:b/>
        <w:noProof/>
        <w:sz w:val="18"/>
        <w:szCs w:val="18"/>
      </w:rPr>
      <w:t>3GPP TS 29.507 V19.5.0 (2025-12)</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7C0D3A9F"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2535">
      <w:rPr>
        <w:rFonts w:ascii="Arial" w:hAnsi="Arial" w:cs="Arial"/>
        <w:b/>
        <w:noProof/>
        <w:sz w:val="18"/>
        <w:szCs w:val="18"/>
      </w:rPr>
      <w:t>Release 19</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5"/>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3F96"/>
    <w:rsid w:val="00025926"/>
    <w:rsid w:val="000305CC"/>
    <w:rsid w:val="00036101"/>
    <w:rsid w:val="00040AF4"/>
    <w:rsid w:val="000441E0"/>
    <w:rsid w:val="00045457"/>
    <w:rsid w:val="000474DC"/>
    <w:rsid w:val="00055F2E"/>
    <w:rsid w:val="00057DC9"/>
    <w:rsid w:val="000607F0"/>
    <w:rsid w:val="00066EF2"/>
    <w:rsid w:val="0007088A"/>
    <w:rsid w:val="00080D79"/>
    <w:rsid w:val="0008585F"/>
    <w:rsid w:val="0008684A"/>
    <w:rsid w:val="00090D4A"/>
    <w:rsid w:val="000979FF"/>
    <w:rsid w:val="000A1CC6"/>
    <w:rsid w:val="000A2415"/>
    <w:rsid w:val="000A3395"/>
    <w:rsid w:val="000A5B38"/>
    <w:rsid w:val="000B2D69"/>
    <w:rsid w:val="000B3043"/>
    <w:rsid w:val="000B4132"/>
    <w:rsid w:val="000B451A"/>
    <w:rsid w:val="000B51EC"/>
    <w:rsid w:val="000C1FC2"/>
    <w:rsid w:val="000C2054"/>
    <w:rsid w:val="000C32EF"/>
    <w:rsid w:val="000C4DB6"/>
    <w:rsid w:val="000D1B0F"/>
    <w:rsid w:val="000D2AB9"/>
    <w:rsid w:val="000D781B"/>
    <w:rsid w:val="000E19E0"/>
    <w:rsid w:val="000E4849"/>
    <w:rsid w:val="000E60CC"/>
    <w:rsid w:val="000E6B27"/>
    <w:rsid w:val="000E6DCB"/>
    <w:rsid w:val="000F1DD5"/>
    <w:rsid w:val="000F3381"/>
    <w:rsid w:val="000F627E"/>
    <w:rsid w:val="001033D9"/>
    <w:rsid w:val="001040E3"/>
    <w:rsid w:val="00105E2E"/>
    <w:rsid w:val="00106476"/>
    <w:rsid w:val="0010699F"/>
    <w:rsid w:val="00112B9C"/>
    <w:rsid w:val="00114CD8"/>
    <w:rsid w:val="00121020"/>
    <w:rsid w:val="00123887"/>
    <w:rsid w:val="0012539A"/>
    <w:rsid w:val="00126FF9"/>
    <w:rsid w:val="00132BB9"/>
    <w:rsid w:val="00132DE4"/>
    <w:rsid w:val="00134D58"/>
    <w:rsid w:val="0014679C"/>
    <w:rsid w:val="00152A68"/>
    <w:rsid w:val="00154057"/>
    <w:rsid w:val="00154073"/>
    <w:rsid w:val="00154715"/>
    <w:rsid w:val="00154D66"/>
    <w:rsid w:val="00154F62"/>
    <w:rsid w:val="00155B4E"/>
    <w:rsid w:val="00155DB5"/>
    <w:rsid w:val="001565B3"/>
    <w:rsid w:val="00163927"/>
    <w:rsid w:val="00165B31"/>
    <w:rsid w:val="001676EA"/>
    <w:rsid w:val="00167831"/>
    <w:rsid w:val="00171714"/>
    <w:rsid w:val="0018212E"/>
    <w:rsid w:val="00183AE1"/>
    <w:rsid w:val="00183ED2"/>
    <w:rsid w:val="00186CAE"/>
    <w:rsid w:val="001870E9"/>
    <w:rsid w:val="00187E21"/>
    <w:rsid w:val="00195F73"/>
    <w:rsid w:val="00197D1F"/>
    <w:rsid w:val="001A574F"/>
    <w:rsid w:val="001A6E43"/>
    <w:rsid w:val="001A7607"/>
    <w:rsid w:val="001B2554"/>
    <w:rsid w:val="001B3D32"/>
    <w:rsid w:val="001B5715"/>
    <w:rsid w:val="001B58E1"/>
    <w:rsid w:val="001B60AC"/>
    <w:rsid w:val="001C29AD"/>
    <w:rsid w:val="001C52A2"/>
    <w:rsid w:val="001D21E3"/>
    <w:rsid w:val="001D348D"/>
    <w:rsid w:val="001E2132"/>
    <w:rsid w:val="001E411D"/>
    <w:rsid w:val="001E7B30"/>
    <w:rsid w:val="00200094"/>
    <w:rsid w:val="00203E10"/>
    <w:rsid w:val="002059A2"/>
    <w:rsid w:val="00206D2C"/>
    <w:rsid w:val="00214BE8"/>
    <w:rsid w:val="00215733"/>
    <w:rsid w:val="00216B4B"/>
    <w:rsid w:val="002237DC"/>
    <w:rsid w:val="00226DAC"/>
    <w:rsid w:val="002323B6"/>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D6417"/>
    <w:rsid w:val="002D7451"/>
    <w:rsid w:val="002E1E9C"/>
    <w:rsid w:val="002E2F85"/>
    <w:rsid w:val="002E4054"/>
    <w:rsid w:val="002E603D"/>
    <w:rsid w:val="002F3CC9"/>
    <w:rsid w:val="0030451B"/>
    <w:rsid w:val="00307E5A"/>
    <w:rsid w:val="00314BF5"/>
    <w:rsid w:val="00315ABD"/>
    <w:rsid w:val="0031694F"/>
    <w:rsid w:val="00317384"/>
    <w:rsid w:val="00317C2A"/>
    <w:rsid w:val="00323DA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75B2"/>
    <w:rsid w:val="003B0883"/>
    <w:rsid w:val="003B44A6"/>
    <w:rsid w:val="003B5C65"/>
    <w:rsid w:val="003B761D"/>
    <w:rsid w:val="003C3FBA"/>
    <w:rsid w:val="003C5FDC"/>
    <w:rsid w:val="003C6066"/>
    <w:rsid w:val="003C78CC"/>
    <w:rsid w:val="003D069D"/>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6710"/>
    <w:rsid w:val="00411AEA"/>
    <w:rsid w:val="00424F39"/>
    <w:rsid w:val="0042572D"/>
    <w:rsid w:val="0042685F"/>
    <w:rsid w:val="00427A04"/>
    <w:rsid w:val="0043067C"/>
    <w:rsid w:val="00431DA5"/>
    <w:rsid w:val="004327B5"/>
    <w:rsid w:val="00433C09"/>
    <w:rsid w:val="00434AA4"/>
    <w:rsid w:val="0043563C"/>
    <w:rsid w:val="004365BF"/>
    <w:rsid w:val="00437FCA"/>
    <w:rsid w:val="004445F9"/>
    <w:rsid w:val="00445257"/>
    <w:rsid w:val="00445274"/>
    <w:rsid w:val="00450008"/>
    <w:rsid w:val="004508A8"/>
    <w:rsid w:val="00450EA9"/>
    <w:rsid w:val="00451258"/>
    <w:rsid w:val="00451ED7"/>
    <w:rsid w:val="00454A46"/>
    <w:rsid w:val="00456E2A"/>
    <w:rsid w:val="00463635"/>
    <w:rsid w:val="004654E4"/>
    <w:rsid w:val="00467EC1"/>
    <w:rsid w:val="00473285"/>
    <w:rsid w:val="004745B1"/>
    <w:rsid w:val="00476569"/>
    <w:rsid w:val="00477E19"/>
    <w:rsid w:val="0048456B"/>
    <w:rsid w:val="00484CCD"/>
    <w:rsid w:val="004860F5"/>
    <w:rsid w:val="00491AD3"/>
    <w:rsid w:val="0049230D"/>
    <w:rsid w:val="00492623"/>
    <w:rsid w:val="00495549"/>
    <w:rsid w:val="004975FF"/>
    <w:rsid w:val="004A4E7E"/>
    <w:rsid w:val="004A76F6"/>
    <w:rsid w:val="004B1E47"/>
    <w:rsid w:val="004C2197"/>
    <w:rsid w:val="004C293A"/>
    <w:rsid w:val="004C5099"/>
    <w:rsid w:val="004C7134"/>
    <w:rsid w:val="004D4391"/>
    <w:rsid w:val="004D4B87"/>
    <w:rsid w:val="004D68B1"/>
    <w:rsid w:val="004D7125"/>
    <w:rsid w:val="004D7388"/>
    <w:rsid w:val="004D7D5C"/>
    <w:rsid w:val="004E07FE"/>
    <w:rsid w:val="004F1B76"/>
    <w:rsid w:val="004F383D"/>
    <w:rsid w:val="004F5871"/>
    <w:rsid w:val="004F6262"/>
    <w:rsid w:val="004F710A"/>
    <w:rsid w:val="004F76DE"/>
    <w:rsid w:val="00502541"/>
    <w:rsid w:val="00510AD0"/>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47D1"/>
    <w:rsid w:val="005552F3"/>
    <w:rsid w:val="005679CF"/>
    <w:rsid w:val="00567CE2"/>
    <w:rsid w:val="00571857"/>
    <w:rsid w:val="005722FC"/>
    <w:rsid w:val="00577913"/>
    <w:rsid w:val="0058048E"/>
    <w:rsid w:val="00580E96"/>
    <w:rsid w:val="005825B4"/>
    <w:rsid w:val="0058662B"/>
    <w:rsid w:val="00590A75"/>
    <w:rsid w:val="00595E65"/>
    <w:rsid w:val="005A07C4"/>
    <w:rsid w:val="005A2305"/>
    <w:rsid w:val="005B1B86"/>
    <w:rsid w:val="005B2B5F"/>
    <w:rsid w:val="005C219D"/>
    <w:rsid w:val="005C3FD4"/>
    <w:rsid w:val="005C4BD7"/>
    <w:rsid w:val="005D2BAE"/>
    <w:rsid w:val="005E4DCC"/>
    <w:rsid w:val="005E5F59"/>
    <w:rsid w:val="005E6235"/>
    <w:rsid w:val="005F25B8"/>
    <w:rsid w:val="005F7346"/>
    <w:rsid w:val="005F7C0F"/>
    <w:rsid w:val="00601091"/>
    <w:rsid w:val="006013F4"/>
    <w:rsid w:val="00602539"/>
    <w:rsid w:val="006036B7"/>
    <w:rsid w:val="00606737"/>
    <w:rsid w:val="00610D76"/>
    <w:rsid w:val="00612C82"/>
    <w:rsid w:val="006145F0"/>
    <w:rsid w:val="006229FA"/>
    <w:rsid w:val="006263A6"/>
    <w:rsid w:val="006264F8"/>
    <w:rsid w:val="00626E56"/>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3686"/>
    <w:rsid w:val="006A4A05"/>
    <w:rsid w:val="006A7E88"/>
    <w:rsid w:val="006B1FB2"/>
    <w:rsid w:val="006B5A10"/>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E10AF"/>
    <w:rsid w:val="007E49E5"/>
    <w:rsid w:val="007F0AA3"/>
    <w:rsid w:val="007F33FB"/>
    <w:rsid w:val="007F3CC1"/>
    <w:rsid w:val="007F4B18"/>
    <w:rsid w:val="007F5962"/>
    <w:rsid w:val="00800CD0"/>
    <w:rsid w:val="00801948"/>
    <w:rsid w:val="00802E5C"/>
    <w:rsid w:val="00807987"/>
    <w:rsid w:val="008133F7"/>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BE9"/>
    <w:rsid w:val="008F1424"/>
    <w:rsid w:val="008F4763"/>
    <w:rsid w:val="008F5718"/>
    <w:rsid w:val="0090187E"/>
    <w:rsid w:val="00902092"/>
    <w:rsid w:val="00912446"/>
    <w:rsid w:val="00912985"/>
    <w:rsid w:val="00912A3E"/>
    <w:rsid w:val="00916711"/>
    <w:rsid w:val="00920A3A"/>
    <w:rsid w:val="009212EE"/>
    <w:rsid w:val="00922B61"/>
    <w:rsid w:val="009241E7"/>
    <w:rsid w:val="009323B9"/>
    <w:rsid w:val="00937CCD"/>
    <w:rsid w:val="009454C1"/>
    <w:rsid w:val="0094586C"/>
    <w:rsid w:val="00945C48"/>
    <w:rsid w:val="00950563"/>
    <w:rsid w:val="009531CB"/>
    <w:rsid w:val="0095391D"/>
    <w:rsid w:val="00962CCB"/>
    <w:rsid w:val="00964B1A"/>
    <w:rsid w:val="009672CE"/>
    <w:rsid w:val="009778D8"/>
    <w:rsid w:val="009814DE"/>
    <w:rsid w:val="00983128"/>
    <w:rsid w:val="009833D5"/>
    <w:rsid w:val="00983878"/>
    <w:rsid w:val="00983F76"/>
    <w:rsid w:val="0098510C"/>
    <w:rsid w:val="009858D2"/>
    <w:rsid w:val="00985A00"/>
    <w:rsid w:val="009864CF"/>
    <w:rsid w:val="009877A4"/>
    <w:rsid w:val="009A49F6"/>
    <w:rsid w:val="009A54E0"/>
    <w:rsid w:val="009B732B"/>
    <w:rsid w:val="009B78B4"/>
    <w:rsid w:val="009C3F52"/>
    <w:rsid w:val="009D1E7F"/>
    <w:rsid w:val="009D2535"/>
    <w:rsid w:val="009D4B6A"/>
    <w:rsid w:val="009D59F7"/>
    <w:rsid w:val="009D684E"/>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3B0A"/>
    <w:rsid w:val="00A14E69"/>
    <w:rsid w:val="00A167D0"/>
    <w:rsid w:val="00A173D8"/>
    <w:rsid w:val="00A25C7D"/>
    <w:rsid w:val="00A26314"/>
    <w:rsid w:val="00A27DEA"/>
    <w:rsid w:val="00A27E4E"/>
    <w:rsid w:val="00A31B1A"/>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80875"/>
    <w:rsid w:val="00A84E00"/>
    <w:rsid w:val="00A87917"/>
    <w:rsid w:val="00A90CE7"/>
    <w:rsid w:val="00A910A5"/>
    <w:rsid w:val="00A92A14"/>
    <w:rsid w:val="00A95915"/>
    <w:rsid w:val="00A97797"/>
    <w:rsid w:val="00AA36CB"/>
    <w:rsid w:val="00AB5AD0"/>
    <w:rsid w:val="00AC0135"/>
    <w:rsid w:val="00AC1A23"/>
    <w:rsid w:val="00AC2B9E"/>
    <w:rsid w:val="00AC347B"/>
    <w:rsid w:val="00AC3AA2"/>
    <w:rsid w:val="00AC6A20"/>
    <w:rsid w:val="00AC6FE1"/>
    <w:rsid w:val="00AD01D1"/>
    <w:rsid w:val="00AD4C64"/>
    <w:rsid w:val="00AD5E30"/>
    <w:rsid w:val="00AE1271"/>
    <w:rsid w:val="00AE1BAD"/>
    <w:rsid w:val="00AE24E2"/>
    <w:rsid w:val="00AE3F0F"/>
    <w:rsid w:val="00AE5DD2"/>
    <w:rsid w:val="00AE6C69"/>
    <w:rsid w:val="00AF3CB6"/>
    <w:rsid w:val="00AF6E61"/>
    <w:rsid w:val="00B00398"/>
    <w:rsid w:val="00B02534"/>
    <w:rsid w:val="00B0514A"/>
    <w:rsid w:val="00B112D5"/>
    <w:rsid w:val="00B16C21"/>
    <w:rsid w:val="00B2032F"/>
    <w:rsid w:val="00B26861"/>
    <w:rsid w:val="00B26ED8"/>
    <w:rsid w:val="00B3022F"/>
    <w:rsid w:val="00B30274"/>
    <w:rsid w:val="00B30BBD"/>
    <w:rsid w:val="00B30FF4"/>
    <w:rsid w:val="00B313A7"/>
    <w:rsid w:val="00B32727"/>
    <w:rsid w:val="00B32A70"/>
    <w:rsid w:val="00B32A88"/>
    <w:rsid w:val="00B33CB6"/>
    <w:rsid w:val="00B40DE7"/>
    <w:rsid w:val="00B4406A"/>
    <w:rsid w:val="00B53D26"/>
    <w:rsid w:val="00B551A4"/>
    <w:rsid w:val="00B63F72"/>
    <w:rsid w:val="00B64D91"/>
    <w:rsid w:val="00B721D1"/>
    <w:rsid w:val="00B72FE8"/>
    <w:rsid w:val="00B766CE"/>
    <w:rsid w:val="00B77A6F"/>
    <w:rsid w:val="00B81E0D"/>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E4"/>
    <w:rsid w:val="00BD758A"/>
    <w:rsid w:val="00BD7E27"/>
    <w:rsid w:val="00BE2DFB"/>
    <w:rsid w:val="00BF0A36"/>
    <w:rsid w:val="00BF6A0D"/>
    <w:rsid w:val="00BF6A5E"/>
    <w:rsid w:val="00BF7FF0"/>
    <w:rsid w:val="00C004AC"/>
    <w:rsid w:val="00C005A1"/>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2E40"/>
    <w:rsid w:val="00CB62A0"/>
    <w:rsid w:val="00CB7BAF"/>
    <w:rsid w:val="00CC1D6F"/>
    <w:rsid w:val="00CC1DC8"/>
    <w:rsid w:val="00CC1DF2"/>
    <w:rsid w:val="00CC7018"/>
    <w:rsid w:val="00CD1B9B"/>
    <w:rsid w:val="00CD7A9F"/>
    <w:rsid w:val="00CE3800"/>
    <w:rsid w:val="00CF4DA1"/>
    <w:rsid w:val="00CF7DEE"/>
    <w:rsid w:val="00D014C5"/>
    <w:rsid w:val="00D01948"/>
    <w:rsid w:val="00D0200E"/>
    <w:rsid w:val="00D07A44"/>
    <w:rsid w:val="00D07D56"/>
    <w:rsid w:val="00D11093"/>
    <w:rsid w:val="00D1118C"/>
    <w:rsid w:val="00D169BB"/>
    <w:rsid w:val="00D16A30"/>
    <w:rsid w:val="00D16E67"/>
    <w:rsid w:val="00D347B1"/>
    <w:rsid w:val="00D352BA"/>
    <w:rsid w:val="00D363C7"/>
    <w:rsid w:val="00D37B7F"/>
    <w:rsid w:val="00D37F9C"/>
    <w:rsid w:val="00D40482"/>
    <w:rsid w:val="00D40697"/>
    <w:rsid w:val="00D44DB9"/>
    <w:rsid w:val="00D54455"/>
    <w:rsid w:val="00D57B21"/>
    <w:rsid w:val="00D61C03"/>
    <w:rsid w:val="00D620CE"/>
    <w:rsid w:val="00D665F9"/>
    <w:rsid w:val="00D716AF"/>
    <w:rsid w:val="00D736C9"/>
    <w:rsid w:val="00D74DA5"/>
    <w:rsid w:val="00D83A01"/>
    <w:rsid w:val="00D91930"/>
    <w:rsid w:val="00D94C9D"/>
    <w:rsid w:val="00D96911"/>
    <w:rsid w:val="00D97013"/>
    <w:rsid w:val="00DA2156"/>
    <w:rsid w:val="00DA41FB"/>
    <w:rsid w:val="00DA5CE8"/>
    <w:rsid w:val="00DB093B"/>
    <w:rsid w:val="00DB4568"/>
    <w:rsid w:val="00DB5619"/>
    <w:rsid w:val="00DB7BD8"/>
    <w:rsid w:val="00DC00F6"/>
    <w:rsid w:val="00DF0B0E"/>
    <w:rsid w:val="00DF2B81"/>
    <w:rsid w:val="00DF2D75"/>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32FC"/>
    <w:rsid w:val="00E337A4"/>
    <w:rsid w:val="00E343D4"/>
    <w:rsid w:val="00E357A2"/>
    <w:rsid w:val="00E4223E"/>
    <w:rsid w:val="00E43AE3"/>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9AB"/>
    <w:rsid w:val="00E7566C"/>
    <w:rsid w:val="00E779D6"/>
    <w:rsid w:val="00E807F9"/>
    <w:rsid w:val="00E84030"/>
    <w:rsid w:val="00E877C9"/>
    <w:rsid w:val="00E941D2"/>
    <w:rsid w:val="00E96343"/>
    <w:rsid w:val="00E9665C"/>
    <w:rsid w:val="00EA0EED"/>
    <w:rsid w:val="00EA4C0A"/>
    <w:rsid w:val="00EA6D39"/>
    <w:rsid w:val="00EB0351"/>
    <w:rsid w:val="00EB6E49"/>
    <w:rsid w:val="00EC39CD"/>
    <w:rsid w:val="00EC4ED2"/>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3F0E"/>
    <w:rsid w:val="00F76356"/>
    <w:rsid w:val="00F80213"/>
    <w:rsid w:val="00F81CF6"/>
    <w:rsid w:val="00FA2430"/>
    <w:rsid w:val="00FA2B58"/>
    <w:rsid w:val="00FA6163"/>
    <w:rsid w:val="00FB2715"/>
    <w:rsid w:val="00FB3010"/>
    <w:rsid w:val="00FB3F04"/>
    <w:rsid w:val="00FB6A63"/>
    <w:rsid w:val="00FB7E54"/>
    <w:rsid w:val="00FC3637"/>
    <w:rsid w:val="00FC664F"/>
    <w:rsid w:val="00FD4D15"/>
    <w:rsid w:val="00FD564D"/>
    <w:rsid w:val="00FE3361"/>
    <w:rsid w:val="00FE57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D74DA5"/>
    <w:rPr>
      <w:rFonts w:ascii="Calibri Light" w:eastAsia="游ゴシック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游ゴシック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D74DA5"/>
    <w:rPr>
      <w:rFonts w:ascii="Calibri Light" w:eastAsia="游ゴシック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D74DA5"/>
    <w:rPr>
      <w:rFonts w:ascii="Calibri Light" w:eastAsia="游ゴシック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D74DA5"/>
    <w:rPr>
      <w:rFonts w:ascii="Calibri Light" w:eastAsia="游ゴシック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游ゴシック Light" w:hAnsi="Calibri Light"/>
      <w:b/>
      <w:bCs/>
      <w:sz w:val="24"/>
      <w:szCs w:val="24"/>
    </w:rPr>
  </w:style>
  <w:style w:type="character" w:customStyle="1" w:styleId="B3Car">
    <w:name w:val="B3 Car"/>
    <w:rsid w:val="000305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Pages>
  <Words>35289</Words>
  <Characters>214563</Characters>
  <Application>Microsoft Office Word</Application>
  <DocSecurity>0</DocSecurity>
  <Lines>8582</Lines>
  <Paragraphs>7138</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242714</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MCC</cp:lastModifiedBy>
  <cp:revision>48</cp:revision>
  <cp:lastPrinted>2017-09-21T14:17:00Z</cp:lastPrinted>
  <dcterms:created xsi:type="dcterms:W3CDTF">2025-09-22T19:02:00Z</dcterms:created>
  <dcterms:modified xsi:type="dcterms:W3CDTF">2025-12-11T01:36:00Z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