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3DB567A2"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352F7E" w:rsidRPr="00FC7E52">
              <w:t>V</w:t>
            </w:r>
            <w:r w:rsidR="002F4027">
              <w:t>19.</w:t>
            </w:r>
            <w:r w:rsidR="007E1113">
              <w:t>2</w:t>
            </w:r>
            <w:r w:rsidR="002F4027">
              <w:t>.0</w:t>
            </w:r>
            <w:bookmarkEnd w:id="3"/>
            <w:r w:rsidRPr="00FC7E52">
              <w:t xml:space="preserve"> </w:t>
            </w:r>
            <w:r w:rsidRPr="00FC7E52">
              <w:rPr>
                <w:sz w:val="32"/>
              </w:rPr>
              <w:t>(</w:t>
            </w:r>
            <w:bookmarkStart w:id="4" w:name="issueDate"/>
            <w:r w:rsidR="002F4027">
              <w:rPr>
                <w:sz w:val="32"/>
              </w:rPr>
              <w:t>2025-</w:t>
            </w:r>
            <w:bookmarkEnd w:id="4"/>
            <w:r w:rsidR="007E1113">
              <w:rPr>
                <w:sz w:val="32"/>
              </w:rPr>
              <w:t>12</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7E81E93C"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E72C1B" w:rsidRPr="00FC7E52">
              <w:rPr>
                <w:rStyle w:val="ZGSM"/>
              </w:rPr>
              <w:t>1</w:t>
            </w:r>
            <w:r w:rsidR="00E72C1B">
              <w:rPr>
                <w:rStyle w:val="ZGSM"/>
              </w:rPr>
              <w:t>9</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35pt" o:ole="">
                  <v:imagedata r:id="rId9" o:title=""/>
                </v:shape>
                <o:OLEObject Type="Embed" ProgID="Word.Picture.8" ShapeID="_x0000_i1025" DrawAspect="Content" ObjectID="_1827899144"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65pt;height:75.35pt" o:ole="">
                  <v:imagedata r:id="rId11" o:title=""/>
                </v:shape>
                <o:OLEObject Type="Embed" ProgID="Word.Picture.8" ShapeID="_x0000_i1026" DrawAspect="Content" ObjectID="_1827899145"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E548410"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6F6E78">
              <w:rPr>
                <w:noProof/>
                <w:sz w:val="18"/>
              </w:rPr>
              <w:t>5</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lastRenderedPageBreak/>
        <w:t>Contents</w:t>
      </w:r>
    </w:p>
    <w:p w14:paraId="0A61B0BB" w14:textId="1692885C" w:rsidR="000E746B"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r>
      <w:r w:rsidRPr="00FC7E52">
        <w:instrText xml:space="preserve"> TOC \o "1-9" </w:instrText>
      </w:r>
      <w:r w:rsidRPr="00FC7E52">
        <w:fldChar w:fldCharType="separate"/>
      </w:r>
      <w:r w:rsidR="000E746B">
        <w:rPr>
          <w:noProof/>
        </w:rPr>
        <w:t>Foreword</w:t>
      </w:r>
      <w:r w:rsidR="000E746B">
        <w:rPr>
          <w:noProof/>
        </w:rPr>
        <w:tab/>
      </w:r>
      <w:r w:rsidR="000E746B">
        <w:rPr>
          <w:noProof/>
        </w:rPr>
        <w:fldChar w:fldCharType="begin"/>
      </w:r>
      <w:r w:rsidR="000E746B">
        <w:rPr>
          <w:noProof/>
        </w:rPr>
        <w:instrText xml:space="preserve"> PAGEREF _Toc217285315 \h </w:instrText>
      </w:r>
      <w:r w:rsidR="000E746B">
        <w:rPr>
          <w:noProof/>
        </w:rPr>
      </w:r>
      <w:r w:rsidR="000E746B">
        <w:rPr>
          <w:noProof/>
        </w:rPr>
        <w:fldChar w:fldCharType="separate"/>
      </w:r>
      <w:r w:rsidR="000E746B">
        <w:rPr>
          <w:noProof/>
        </w:rPr>
        <w:t>19</w:t>
      </w:r>
      <w:r w:rsidR="000E746B">
        <w:rPr>
          <w:noProof/>
        </w:rPr>
        <w:fldChar w:fldCharType="end"/>
      </w:r>
    </w:p>
    <w:p w14:paraId="60C5A9C8" w14:textId="5AC54C8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_Toc217285316 \h </w:instrText>
      </w:r>
      <w:r>
        <w:rPr>
          <w:noProof/>
        </w:rPr>
      </w:r>
      <w:r>
        <w:rPr>
          <w:noProof/>
        </w:rPr>
        <w:fldChar w:fldCharType="separate"/>
      </w:r>
      <w:r>
        <w:rPr>
          <w:noProof/>
        </w:rPr>
        <w:t>19</w:t>
      </w:r>
      <w:r>
        <w:rPr>
          <w:noProof/>
        </w:rPr>
        <w:fldChar w:fldCharType="end"/>
      </w:r>
    </w:p>
    <w:p w14:paraId="1A0F522C" w14:textId="0D65606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_Toc217285317 \h </w:instrText>
      </w:r>
      <w:r>
        <w:rPr>
          <w:noProof/>
        </w:rPr>
      </w:r>
      <w:r>
        <w:rPr>
          <w:noProof/>
        </w:rPr>
        <w:fldChar w:fldCharType="separate"/>
      </w:r>
      <w:r>
        <w:rPr>
          <w:noProof/>
        </w:rPr>
        <w:t>20</w:t>
      </w:r>
      <w:r>
        <w:rPr>
          <w:noProof/>
        </w:rPr>
        <w:fldChar w:fldCharType="end"/>
      </w:r>
    </w:p>
    <w:p w14:paraId="58D026C4" w14:textId="5AB11F7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_Toc217285318 \h </w:instrText>
      </w:r>
      <w:r>
        <w:rPr>
          <w:noProof/>
        </w:rPr>
      </w:r>
      <w:r>
        <w:rPr>
          <w:noProof/>
        </w:rPr>
        <w:fldChar w:fldCharType="separate"/>
      </w:r>
      <w:r>
        <w:rPr>
          <w:noProof/>
        </w:rPr>
        <w:t>20</w:t>
      </w:r>
      <w:r>
        <w:rPr>
          <w:noProof/>
        </w:rPr>
        <w:fldChar w:fldCharType="end"/>
      </w:r>
    </w:p>
    <w:p w14:paraId="446C23AA" w14:textId="5305458C"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_Toc217285319 \h </w:instrText>
      </w:r>
      <w:r>
        <w:rPr>
          <w:noProof/>
        </w:rPr>
      </w:r>
      <w:r>
        <w:rPr>
          <w:noProof/>
        </w:rPr>
        <w:fldChar w:fldCharType="separate"/>
      </w:r>
      <w:r>
        <w:rPr>
          <w:noProof/>
        </w:rPr>
        <w:t>28</w:t>
      </w:r>
      <w:r>
        <w:rPr>
          <w:noProof/>
        </w:rPr>
        <w:fldChar w:fldCharType="end"/>
      </w:r>
    </w:p>
    <w:p w14:paraId="03A11145" w14:textId="4FEC386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_Toc217285320 \h </w:instrText>
      </w:r>
      <w:r>
        <w:rPr>
          <w:noProof/>
        </w:rPr>
      </w:r>
      <w:r>
        <w:rPr>
          <w:noProof/>
        </w:rPr>
        <w:fldChar w:fldCharType="separate"/>
      </w:r>
      <w:r>
        <w:rPr>
          <w:noProof/>
        </w:rPr>
        <w:t>28</w:t>
      </w:r>
      <w:r>
        <w:rPr>
          <w:noProof/>
        </w:rPr>
        <w:fldChar w:fldCharType="end"/>
      </w:r>
    </w:p>
    <w:p w14:paraId="552035BE" w14:textId="6FC99D9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_Toc217285321 \h </w:instrText>
      </w:r>
      <w:r>
        <w:rPr>
          <w:noProof/>
        </w:rPr>
      </w:r>
      <w:r>
        <w:rPr>
          <w:noProof/>
        </w:rPr>
        <w:fldChar w:fldCharType="separate"/>
      </w:r>
      <w:r>
        <w:rPr>
          <w:noProof/>
        </w:rPr>
        <w:t>30</w:t>
      </w:r>
      <w:r>
        <w:rPr>
          <w:noProof/>
        </w:rPr>
        <w:fldChar w:fldCharType="end"/>
      </w:r>
    </w:p>
    <w:p w14:paraId="4FBAA445" w14:textId="0C2FFA11"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r>
      <w:r>
        <w:rPr>
          <w:noProof/>
        </w:rPr>
        <w:instrText xml:space="preserve"> PAGEREF _Toc217285322 \h </w:instrText>
      </w:r>
      <w:r>
        <w:rPr>
          <w:noProof/>
        </w:rPr>
      </w:r>
      <w:r>
        <w:rPr>
          <w:noProof/>
        </w:rPr>
        <w:fldChar w:fldCharType="separate"/>
      </w:r>
      <w:r>
        <w:rPr>
          <w:noProof/>
        </w:rPr>
        <w:t>33</w:t>
      </w:r>
      <w:r>
        <w:rPr>
          <w:noProof/>
        </w:rPr>
        <w:fldChar w:fldCharType="end"/>
      </w:r>
    </w:p>
    <w:p w14:paraId="463CDAA2" w14:textId="4617549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r>
      <w:r>
        <w:rPr>
          <w:noProof/>
        </w:rPr>
        <w:instrText xml:space="preserve"> PAGEREF _Toc217285323 \h </w:instrText>
      </w:r>
      <w:r>
        <w:rPr>
          <w:noProof/>
        </w:rPr>
      </w:r>
      <w:r>
        <w:rPr>
          <w:noProof/>
        </w:rPr>
        <w:fldChar w:fldCharType="separate"/>
      </w:r>
      <w:r>
        <w:rPr>
          <w:noProof/>
        </w:rPr>
        <w:t>33</w:t>
      </w:r>
      <w:r>
        <w:rPr>
          <w:noProof/>
        </w:rPr>
        <w:fldChar w:fldCharType="end"/>
      </w:r>
    </w:p>
    <w:p w14:paraId="279C6473" w14:textId="74C2F68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r>
      <w:r>
        <w:rPr>
          <w:noProof/>
        </w:rPr>
        <w:instrText xml:space="preserve"> PAGEREF _Toc217285324 \h </w:instrText>
      </w:r>
      <w:r>
        <w:rPr>
          <w:noProof/>
        </w:rPr>
      </w:r>
      <w:r>
        <w:rPr>
          <w:noProof/>
        </w:rPr>
        <w:fldChar w:fldCharType="separate"/>
      </w:r>
      <w:r>
        <w:rPr>
          <w:noProof/>
        </w:rPr>
        <w:t>33</w:t>
      </w:r>
      <w:r>
        <w:rPr>
          <w:noProof/>
        </w:rPr>
        <w:fldChar w:fldCharType="end"/>
      </w:r>
    </w:p>
    <w:p w14:paraId="35C66353" w14:textId="5907F2E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r>
      <w:r>
        <w:rPr>
          <w:noProof/>
        </w:rPr>
        <w:instrText xml:space="preserve"> PAGEREF _Toc217285325 \h </w:instrText>
      </w:r>
      <w:r>
        <w:rPr>
          <w:noProof/>
        </w:rPr>
      </w:r>
      <w:r>
        <w:rPr>
          <w:noProof/>
        </w:rPr>
        <w:fldChar w:fldCharType="separate"/>
      </w:r>
      <w:r>
        <w:rPr>
          <w:noProof/>
        </w:rPr>
        <w:t>35</w:t>
      </w:r>
      <w:r>
        <w:rPr>
          <w:noProof/>
        </w:rPr>
        <w:fldChar w:fldCharType="end"/>
      </w:r>
    </w:p>
    <w:p w14:paraId="16DD2EF0" w14:textId="2180A5BC"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_Toc217285326 \h </w:instrText>
      </w:r>
      <w:r>
        <w:rPr>
          <w:noProof/>
        </w:rPr>
      </w:r>
      <w:r>
        <w:rPr>
          <w:noProof/>
        </w:rPr>
        <w:fldChar w:fldCharType="separate"/>
      </w:r>
      <w:r>
        <w:rPr>
          <w:noProof/>
        </w:rPr>
        <w:t>35</w:t>
      </w:r>
      <w:r>
        <w:rPr>
          <w:noProof/>
        </w:rPr>
        <w:fldChar w:fldCharType="end"/>
      </w:r>
    </w:p>
    <w:p w14:paraId="3E5E611D" w14:textId="4B7FF55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r>
      <w:r>
        <w:rPr>
          <w:noProof/>
        </w:rPr>
        <w:instrText xml:space="preserve"> PAGEREF _Toc217285327 \h </w:instrText>
      </w:r>
      <w:r>
        <w:rPr>
          <w:noProof/>
        </w:rPr>
      </w:r>
      <w:r>
        <w:rPr>
          <w:noProof/>
        </w:rPr>
        <w:fldChar w:fldCharType="separate"/>
      </w:r>
      <w:r>
        <w:rPr>
          <w:noProof/>
        </w:rPr>
        <w:t>35</w:t>
      </w:r>
      <w:r>
        <w:rPr>
          <w:noProof/>
        </w:rPr>
        <w:fldChar w:fldCharType="end"/>
      </w:r>
    </w:p>
    <w:p w14:paraId="45C06AA7" w14:textId="0AF8244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r>
      <w:r>
        <w:rPr>
          <w:noProof/>
        </w:rPr>
        <w:instrText xml:space="preserve"> PAGEREF _Toc217285328 \h </w:instrText>
      </w:r>
      <w:r>
        <w:rPr>
          <w:noProof/>
        </w:rPr>
      </w:r>
      <w:r>
        <w:rPr>
          <w:noProof/>
        </w:rPr>
        <w:fldChar w:fldCharType="separate"/>
      </w:r>
      <w:r>
        <w:rPr>
          <w:noProof/>
        </w:rPr>
        <w:t>36</w:t>
      </w:r>
      <w:r>
        <w:rPr>
          <w:noProof/>
        </w:rPr>
        <w:fldChar w:fldCharType="end"/>
      </w:r>
    </w:p>
    <w:p w14:paraId="01C86FB3" w14:textId="4525895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_Toc217285329 \h </w:instrText>
      </w:r>
      <w:r>
        <w:rPr>
          <w:noProof/>
        </w:rPr>
      </w:r>
      <w:r>
        <w:rPr>
          <w:noProof/>
        </w:rPr>
        <w:fldChar w:fldCharType="separate"/>
      </w:r>
      <w:r>
        <w:rPr>
          <w:noProof/>
        </w:rPr>
        <w:t>36</w:t>
      </w:r>
      <w:r>
        <w:rPr>
          <w:noProof/>
        </w:rPr>
        <w:fldChar w:fldCharType="end"/>
      </w:r>
    </w:p>
    <w:p w14:paraId="0171D024" w14:textId="1E48D61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r>
      <w:r>
        <w:rPr>
          <w:noProof/>
        </w:rPr>
        <w:instrText xml:space="preserve"> PAGEREF _Toc217285330 \h </w:instrText>
      </w:r>
      <w:r>
        <w:rPr>
          <w:noProof/>
        </w:rPr>
      </w:r>
      <w:r>
        <w:rPr>
          <w:noProof/>
        </w:rPr>
        <w:fldChar w:fldCharType="separate"/>
      </w:r>
      <w:r>
        <w:rPr>
          <w:noProof/>
        </w:rPr>
        <w:t>36</w:t>
      </w:r>
      <w:r>
        <w:rPr>
          <w:noProof/>
        </w:rPr>
        <w:fldChar w:fldCharType="end"/>
      </w:r>
    </w:p>
    <w:p w14:paraId="064AABB5" w14:textId="150C675D"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r>
      <w:r>
        <w:rPr>
          <w:noProof/>
        </w:rPr>
        <w:instrText xml:space="preserve"> PAGEREF _Toc217285331 \h </w:instrText>
      </w:r>
      <w:r>
        <w:rPr>
          <w:noProof/>
        </w:rPr>
      </w:r>
      <w:r>
        <w:rPr>
          <w:noProof/>
        </w:rPr>
        <w:fldChar w:fldCharType="separate"/>
      </w:r>
      <w:r>
        <w:rPr>
          <w:noProof/>
        </w:rPr>
        <w:t>37</w:t>
      </w:r>
      <w:r>
        <w:rPr>
          <w:noProof/>
        </w:rPr>
        <w:fldChar w:fldCharType="end"/>
      </w:r>
    </w:p>
    <w:p w14:paraId="79A9F2D2" w14:textId="09B8B53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r>
      <w:r>
        <w:rPr>
          <w:noProof/>
        </w:rPr>
        <w:instrText xml:space="preserve"> PAGEREF _Toc217285332 \h </w:instrText>
      </w:r>
      <w:r>
        <w:rPr>
          <w:noProof/>
        </w:rPr>
      </w:r>
      <w:r>
        <w:rPr>
          <w:noProof/>
        </w:rPr>
        <w:fldChar w:fldCharType="separate"/>
      </w:r>
      <w:r>
        <w:rPr>
          <w:noProof/>
        </w:rPr>
        <w:t>37</w:t>
      </w:r>
      <w:r>
        <w:rPr>
          <w:noProof/>
        </w:rPr>
        <w:fldChar w:fldCharType="end"/>
      </w:r>
    </w:p>
    <w:p w14:paraId="07D55896" w14:textId="2BC23072"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r>
      <w:r>
        <w:rPr>
          <w:noProof/>
        </w:rPr>
        <w:instrText xml:space="preserve"> PAGEREF _Toc217285333 \h </w:instrText>
      </w:r>
      <w:r>
        <w:rPr>
          <w:noProof/>
        </w:rPr>
      </w:r>
      <w:r>
        <w:rPr>
          <w:noProof/>
        </w:rPr>
        <w:fldChar w:fldCharType="separate"/>
      </w:r>
      <w:r>
        <w:rPr>
          <w:noProof/>
        </w:rPr>
        <w:t>37</w:t>
      </w:r>
      <w:r>
        <w:rPr>
          <w:noProof/>
        </w:rPr>
        <w:fldChar w:fldCharType="end"/>
      </w:r>
    </w:p>
    <w:p w14:paraId="1EB42692" w14:textId="4E5385F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r>
      <w:r>
        <w:rPr>
          <w:noProof/>
        </w:rPr>
        <w:instrText xml:space="preserve"> PAGEREF _Toc217285334 \h </w:instrText>
      </w:r>
      <w:r>
        <w:rPr>
          <w:noProof/>
        </w:rPr>
      </w:r>
      <w:r>
        <w:rPr>
          <w:noProof/>
        </w:rPr>
        <w:fldChar w:fldCharType="separate"/>
      </w:r>
      <w:r>
        <w:rPr>
          <w:noProof/>
        </w:rPr>
        <w:t>37</w:t>
      </w:r>
      <w:r>
        <w:rPr>
          <w:noProof/>
        </w:rPr>
        <w:fldChar w:fldCharType="end"/>
      </w:r>
    </w:p>
    <w:p w14:paraId="00386BBC" w14:textId="59BF48DD"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r>
      <w:r>
        <w:rPr>
          <w:noProof/>
        </w:rPr>
        <w:instrText xml:space="preserve"> PAGEREF _Toc217285335 \h </w:instrText>
      </w:r>
      <w:r>
        <w:rPr>
          <w:noProof/>
        </w:rPr>
      </w:r>
      <w:r>
        <w:rPr>
          <w:noProof/>
        </w:rPr>
        <w:fldChar w:fldCharType="separate"/>
      </w:r>
      <w:r>
        <w:rPr>
          <w:noProof/>
        </w:rPr>
        <w:t>37</w:t>
      </w:r>
      <w:r>
        <w:rPr>
          <w:noProof/>
        </w:rPr>
        <w:fldChar w:fldCharType="end"/>
      </w:r>
    </w:p>
    <w:p w14:paraId="0F89C3B9" w14:textId="1EB4B63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_Toc217285336 \h </w:instrText>
      </w:r>
      <w:r>
        <w:rPr>
          <w:noProof/>
        </w:rPr>
      </w:r>
      <w:r>
        <w:rPr>
          <w:noProof/>
        </w:rPr>
        <w:fldChar w:fldCharType="separate"/>
      </w:r>
      <w:r>
        <w:rPr>
          <w:noProof/>
        </w:rPr>
        <w:t>38</w:t>
      </w:r>
      <w:r>
        <w:rPr>
          <w:noProof/>
        </w:rPr>
        <w:fldChar w:fldCharType="end"/>
      </w:r>
    </w:p>
    <w:p w14:paraId="33263B12" w14:textId="6C8E350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_Toc217285337 \h </w:instrText>
      </w:r>
      <w:r>
        <w:rPr>
          <w:noProof/>
        </w:rPr>
      </w:r>
      <w:r>
        <w:rPr>
          <w:noProof/>
        </w:rPr>
        <w:fldChar w:fldCharType="separate"/>
      </w:r>
      <w:r>
        <w:rPr>
          <w:noProof/>
        </w:rPr>
        <w:t>40</w:t>
      </w:r>
      <w:r>
        <w:rPr>
          <w:noProof/>
        </w:rPr>
        <w:fldChar w:fldCharType="end"/>
      </w:r>
    </w:p>
    <w:p w14:paraId="5CB4DF7C" w14:textId="5FCB9A51"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_Toc217285338 \h </w:instrText>
      </w:r>
      <w:r>
        <w:rPr>
          <w:noProof/>
        </w:rPr>
      </w:r>
      <w:r>
        <w:rPr>
          <w:noProof/>
        </w:rPr>
        <w:fldChar w:fldCharType="separate"/>
      </w:r>
      <w:r>
        <w:rPr>
          <w:noProof/>
        </w:rPr>
        <w:t>40</w:t>
      </w:r>
      <w:r>
        <w:rPr>
          <w:noProof/>
        </w:rPr>
        <w:fldChar w:fldCharType="end"/>
      </w:r>
    </w:p>
    <w:p w14:paraId="21EE8213" w14:textId="2682CE1D"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_Toc217285339 \h </w:instrText>
      </w:r>
      <w:r>
        <w:rPr>
          <w:noProof/>
        </w:rPr>
      </w:r>
      <w:r>
        <w:rPr>
          <w:noProof/>
        </w:rPr>
        <w:fldChar w:fldCharType="separate"/>
      </w:r>
      <w:r>
        <w:rPr>
          <w:noProof/>
        </w:rPr>
        <w:t>40</w:t>
      </w:r>
      <w:r>
        <w:rPr>
          <w:noProof/>
        </w:rPr>
        <w:fldChar w:fldCharType="end"/>
      </w:r>
    </w:p>
    <w:p w14:paraId="5600C734" w14:textId="58750F6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_Toc217285340 \h </w:instrText>
      </w:r>
      <w:r>
        <w:rPr>
          <w:noProof/>
        </w:rPr>
      </w:r>
      <w:r>
        <w:rPr>
          <w:noProof/>
        </w:rPr>
        <w:fldChar w:fldCharType="separate"/>
      </w:r>
      <w:r>
        <w:rPr>
          <w:noProof/>
        </w:rPr>
        <w:t>40</w:t>
      </w:r>
      <w:r>
        <w:rPr>
          <w:noProof/>
        </w:rPr>
        <w:fldChar w:fldCharType="end"/>
      </w:r>
    </w:p>
    <w:p w14:paraId="76E6E77C" w14:textId="00AC93E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_Toc217285341 \h </w:instrText>
      </w:r>
      <w:r>
        <w:rPr>
          <w:noProof/>
        </w:rPr>
      </w:r>
      <w:r>
        <w:rPr>
          <w:noProof/>
        </w:rPr>
        <w:fldChar w:fldCharType="separate"/>
      </w:r>
      <w:r>
        <w:rPr>
          <w:noProof/>
        </w:rPr>
        <w:t>41</w:t>
      </w:r>
      <w:r>
        <w:rPr>
          <w:noProof/>
        </w:rPr>
        <w:fldChar w:fldCharType="end"/>
      </w:r>
    </w:p>
    <w:p w14:paraId="134B78D6" w14:textId="15FAA55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_Toc217285342 \h </w:instrText>
      </w:r>
      <w:r>
        <w:rPr>
          <w:noProof/>
        </w:rPr>
      </w:r>
      <w:r>
        <w:rPr>
          <w:noProof/>
        </w:rPr>
        <w:fldChar w:fldCharType="separate"/>
      </w:r>
      <w:r>
        <w:rPr>
          <w:noProof/>
        </w:rPr>
        <w:t>41</w:t>
      </w:r>
      <w:r>
        <w:rPr>
          <w:noProof/>
        </w:rPr>
        <w:fldChar w:fldCharType="end"/>
      </w:r>
    </w:p>
    <w:p w14:paraId="516755B9" w14:textId="607E139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r>
      <w:r>
        <w:rPr>
          <w:noProof/>
        </w:rPr>
        <w:instrText xml:space="preserve"> PAGEREF _Toc217285343 \h </w:instrText>
      </w:r>
      <w:r>
        <w:rPr>
          <w:noProof/>
        </w:rPr>
      </w:r>
      <w:r>
        <w:rPr>
          <w:noProof/>
        </w:rPr>
        <w:fldChar w:fldCharType="separate"/>
      </w:r>
      <w:r>
        <w:rPr>
          <w:noProof/>
        </w:rPr>
        <w:t>41</w:t>
      </w:r>
      <w:r>
        <w:rPr>
          <w:noProof/>
        </w:rPr>
        <w:fldChar w:fldCharType="end"/>
      </w:r>
    </w:p>
    <w:p w14:paraId="04508BF4" w14:textId="02B99287"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_Toc217285344 \h </w:instrText>
      </w:r>
      <w:r>
        <w:rPr>
          <w:noProof/>
        </w:rPr>
      </w:r>
      <w:r>
        <w:rPr>
          <w:noProof/>
        </w:rPr>
        <w:fldChar w:fldCharType="separate"/>
      </w:r>
      <w:r>
        <w:rPr>
          <w:noProof/>
        </w:rPr>
        <w:t>41</w:t>
      </w:r>
      <w:r>
        <w:rPr>
          <w:noProof/>
        </w:rPr>
        <w:fldChar w:fldCharType="end"/>
      </w:r>
    </w:p>
    <w:p w14:paraId="2115B8C7" w14:textId="2D53FB1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r>
      <w:r>
        <w:rPr>
          <w:noProof/>
        </w:rPr>
        <w:instrText xml:space="preserve"> PAGEREF _Toc217285345 \h </w:instrText>
      </w:r>
      <w:r>
        <w:rPr>
          <w:noProof/>
        </w:rPr>
      </w:r>
      <w:r>
        <w:rPr>
          <w:noProof/>
        </w:rPr>
        <w:fldChar w:fldCharType="separate"/>
      </w:r>
      <w:r>
        <w:rPr>
          <w:noProof/>
        </w:rPr>
        <w:t>42</w:t>
      </w:r>
      <w:r>
        <w:rPr>
          <w:noProof/>
        </w:rPr>
        <w:fldChar w:fldCharType="end"/>
      </w:r>
    </w:p>
    <w:p w14:paraId="595E796B" w14:textId="0AE7E643"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r>
      <w:r>
        <w:rPr>
          <w:noProof/>
        </w:rPr>
        <w:instrText xml:space="preserve"> PAGEREF _Toc217285346 \h </w:instrText>
      </w:r>
      <w:r>
        <w:rPr>
          <w:noProof/>
        </w:rPr>
      </w:r>
      <w:r>
        <w:rPr>
          <w:noProof/>
        </w:rPr>
        <w:fldChar w:fldCharType="separate"/>
      </w:r>
      <w:r>
        <w:rPr>
          <w:noProof/>
        </w:rPr>
        <w:t>42</w:t>
      </w:r>
      <w:r>
        <w:rPr>
          <w:noProof/>
        </w:rPr>
        <w:fldChar w:fldCharType="end"/>
      </w:r>
    </w:p>
    <w:p w14:paraId="1864D085" w14:textId="1D0A4D4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_Toc217285347 \h </w:instrText>
      </w:r>
      <w:r>
        <w:rPr>
          <w:noProof/>
        </w:rPr>
      </w:r>
      <w:r>
        <w:rPr>
          <w:noProof/>
        </w:rPr>
        <w:fldChar w:fldCharType="separate"/>
      </w:r>
      <w:r>
        <w:rPr>
          <w:noProof/>
        </w:rPr>
        <w:t>42</w:t>
      </w:r>
      <w:r>
        <w:rPr>
          <w:noProof/>
        </w:rPr>
        <w:fldChar w:fldCharType="end"/>
      </w:r>
    </w:p>
    <w:p w14:paraId="6EA03F34" w14:textId="7BF94C51"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_Toc217285348 \h </w:instrText>
      </w:r>
      <w:r>
        <w:rPr>
          <w:noProof/>
        </w:rPr>
      </w:r>
      <w:r>
        <w:rPr>
          <w:noProof/>
        </w:rPr>
        <w:fldChar w:fldCharType="separate"/>
      </w:r>
      <w:r>
        <w:rPr>
          <w:noProof/>
        </w:rPr>
        <w:t>42</w:t>
      </w:r>
      <w:r>
        <w:rPr>
          <w:noProof/>
        </w:rPr>
        <w:fldChar w:fldCharType="end"/>
      </w:r>
    </w:p>
    <w:p w14:paraId="14A59346" w14:textId="707282A7"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r>
      <w:r>
        <w:rPr>
          <w:noProof/>
        </w:rPr>
        <w:instrText xml:space="preserve"> PAGEREF _Toc217285349 \h </w:instrText>
      </w:r>
      <w:r>
        <w:rPr>
          <w:noProof/>
        </w:rPr>
      </w:r>
      <w:r>
        <w:rPr>
          <w:noProof/>
        </w:rPr>
        <w:fldChar w:fldCharType="separate"/>
      </w:r>
      <w:r>
        <w:rPr>
          <w:noProof/>
        </w:rPr>
        <w:t>44</w:t>
      </w:r>
      <w:r>
        <w:rPr>
          <w:noProof/>
        </w:rPr>
        <w:fldChar w:fldCharType="end"/>
      </w:r>
    </w:p>
    <w:p w14:paraId="2F0F8EC4" w14:textId="212DF35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_Toc217285350 \h </w:instrText>
      </w:r>
      <w:r>
        <w:rPr>
          <w:noProof/>
        </w:rPr>
      </w:r>
      <w:r>
        <w:rPr>
          <w:noProof/>
        </w:rPr>
        <w:fldChar w:fldCharType="separate"/>
      </w:r>
      <w:r>
        <w:rPr>
          <w:noProof/>
        </w:rPr>
        <w:t>48</w:t>
      </w:r>
      <w:r>
        <w:rPr>
          <w:noProof/>
        </w:rPr>
        <w:fldChar w:fldCharType="end"/>
      </w:r>
    </w:p>
    <w:p w14:paraId="02E4C0BC" w14:textId="2C1D3BB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_Toc217285351 \h </w:instrText>
      </w:r>
      <w:r>
        <w:rPr>
          <w:noProof/>
        </w:rPr>
      </w:r>
      <w:r>
        <w:rPr>
          <w:noProof/>
        </w:rPr>
        <w:fldChar w:fldCharType="separate"/>
      </w:r>
      <w:r>
        <w:rPr>
          <w:noProof/>
        </w:rPr>
        <w:t>57</w:t>
      </w:r>
      <w:r>
        <w:rPr>
          <w:noProof/>
        </w:rPr>
        <w:fldChar w:fldCharType="end"/>
      </w:r>
    </w:p>
    <w:p w14:paraId="1CC2A35F" w14:textId="098E54D5"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_Toc217285352 \h </w:instrText>
      </w:r>
      <w:r>
        <w:rPr>
          <w:noProof/>
        </w:rPr>
      </w:r>
      <w:r>
        <w:rPr>
          <w:noProof/>
        </w:rPr>
        <w:fldChar w:fldCharType="separate"/>
      </w:r>
      <w:r>
        <w:rPr>
          <w:noProof/>
        </w:rPr>
        <w:t>57</w:t>
      </w:r>
      <w:r>
        <w:rPr>
          <w:noProof/>
        </w:rPr>
        <w:fldChar w:fldCharType="end"/>
      </w:r>
    </w:p>
    <w:p w14:paraId="72023A65" w14:textId="6D1FFF07"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r>
      <w:r>
        <w:rPr>
          <w:noProof/>
        </w:rPr>
        <w:instrText xml:space="preserve"> PAGEREF _Toc217285353 \h </w:instrText>
      </w:r>
      <w:r>
        <w:rPr>
          <w:noProof/>
        </w:rPr>
      </w:r>
      <w:r>
        <w:rPr>
          <w:noProof/>
        </w:rPr>
        <w:fldChar w:fldCharType="separate"/>
      </w:r>
      <w:r>
        <w:rPr>
          <w:noProof/>
        </w:rPr>
        <w:t>57</w:t>
      </w:r>
      <w:r>
        <w:rPr>
          <w:noProof/>
        </w:rPr>
        <w:fldChar w:fldCharType="end"/>
      </w:r>
    </w:p>
    <w:p w14:paraId="5A871F17" w14:textId="2C1381C0"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r>
      <w:r>
        <w:rPr>
          <w:noProof/>
        </w:rPr>
        <w:instrText xml:space="preserve"> PAGEREF _Toc217285354 \h </w:instrText>
      </w:r>
      <w:r>
        <w:rPr>
          <w:noProof/>
        </w:rPr>
      </w:r>
      <w:r>
        <w:rPr>
          <w:noProof/>
        </w:rPr>
        <w:fldChar w:fldCharType="separate"/>
      </w:r>
      <w:r>
        <w:rPr>
          <w:noProof/>
        </w:rPr>
        <w:t>58</w:t>
      </w:r>
      <w:r>
        <w:rPr>
          <w:noProof/>
        </w:rPr>
        <w:fldChar w:fldCharType="end"/>
      </w:r>
    </w:p>
    <w:p w14:paraId="0CC08C80" w14:textId="5F07A612"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r>
      <w:r>
        <w:rPr>
          <w:noProof/>
        </w:rPr>
        <w:instrText xml:space="preserve"> PAGEREF _Toc217285355 \h </w:instrText>
      </w:r>
      <w:r>
        <w:rPr>
          <w:noProof/>
        </w:rPr>
      </w:r>
      <w:r>
        <w:rPr>
          <w:noProof/>
        </w:rPr>
        <w:fldChar w:fldCharType="separate"/>
      </w:r>
      <w:r>
        <w:rPr>
          <w:noProof/>
        </w:rPr>
        <w:t>59</w:t>
      </w:r>
      <w:r>
        <w:rPr>
          <w:noProof/>
        </w:rPr>
        <w:fldChar w:fldCharType="end"/>
      </w:r>
    </w:p>
    <w:p w14:paraId="51DAC77E" w14:textId="51734533"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_Toc217285356 \h </w:instrText>
      </w:r>
      <w:r>
        <w:rPr>
          <w:noProof/>
        </w:rPr>
      </w:r>
      <w:r>
        <w:rPr>
          <w:noProof/>
        </w:rPr>
        <w:fldChar w:fldCharType="separate"/>
      </w:r>
      <w:r>
        <w:rPr>
          <w:noProof/>
        </w:rPr>
        <w:t>61</w:t>
      </w:r>
      <w:r>
        <w:rPr>
          <w:noProof/>
        </w:rPr>
        <w:fldChar w:fldCharType="end"/>
      </w:r>
    </w:p>
    <w:p w14:paraId="51240111" w14:textId="5E0B106C"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_Toc217285357 \h </w:instrText>
      </w:r>
      <w:r>
        <w:rPr>
          <w:noProof/>
        </w:rPr>
      </w:r>
      <w:r>
        <w:rPr>
          <w:noProof/>
        </w:rPr>
        <w:fldChar w:fldCharType="separate"/>
      </w:r>
      <w:r>
        <w:rPr>
          <w:noProof/>
        </w:rPr>
        <w:t>62</w:t>
      </w:r>
      <w:r>
        <w:rPr>
          <w:noProof/>
        </w:rPr>
        <w:fldChar w:fldCharType="end"/>
      </w:r>
    </w:p>
    <w:p w14:paraId="6D49D046" w14:textId="079E166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_Toc217285358 \h </w:instrText>
      </w:r>
      <w:r>
        <w:rPr>
          <w:noProof/>
        </w:rPr>
      </w:r>
      <w:r>
        <w:rPr>
          <w:noProof/>
        </w:rPr>
        <w:fldChar w:fldCharType="separate"/>
      </w:r>
      <w:r>
        <w:rPr>
          <w:noProof/>
        </w:rPr>
        <w:t>62</w:t>
      </w:r>
      <w:r>
        <w:rPr>
          <w:noProof/>
        </w:rPr>
        <w:fldChar w:fldCharType="end"/>
      </w:r>
    </w:p>
    <w:p w14:paraId="43C80B3C" w14:textId="7A4F99D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_Toc217285359 \h </w:instrText>
      </w:r>
      <w:r>
        <w:rPr>
          <w:noProof/>
        </w:rPr>
      </w:r>
      <w:r>
        <w:rPr>
          <w:noProof/>
        </w:rPr>
        <w:fldChar w:fldCharType="separate"/>
      </w:r>
      <w:r>
        <w:rPr>
          <w:noProof/>
        </w:rPr>
        <w:t>62</w:t>
      </w:r>
      <w:r>
        <w:rPr>
          <w:noProof/>
        </w:rPr>
        <w:fldChar w:fldCharType="end"/>
      </w:r>
    </w:p>
    <w:p w14:paraId="6C63D5BC" w14:textId="53C4A618"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_Toc217285360 \h </w:instrText>
      </w:r>
      <w:r>
        <w:rPr>
          <w:noProof/>
        </w:rPr>
      </w:r>
      <w:r>
        <w:rPr>
          <w:noProof/>
        </w:rPr>
        <w:fldChar w:fldCharType="separate"/>
      </w:r>
      <w:r>
        <w:rPr>
          <w:noProof/>
        </w:rPr>
        <w:t>62</w:t>
      </w:r>
      <w:r>
        <w:rPr>
          <w:noProof/>
        </w:rPr>
        <w:fldChar w:fldCharType="end"/>
      </w:r>
    </w:p>
    <w:p w14:paraId="4D0B7E70" w14:textId="17DBA3D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r>
      <w:r>
        <w:rPr>
          <w:noProof/>
        </w:rPr>
        <w:instrText xml:space="preserve"> PAGEREF _Toc217285361 \h </w:instrText>
      </w:r>
      <w:r>
        <w:rPr>
          <w:noProof/>
        </w:rPr>
      </w:r>
      <w:r>
        <w:rPr>
          <w:noProof/>
        </w:rPr>
        <w:fldChar w:fldCharType="separate"/>
      </w:r>
      <w:r>
        <w:rPr>
          <w:noProof/>
        </w:rPr>
        <w:t>64</w:t>
      </w:r>
      <w:r>
        <w:rPr>
          <w:noProof/>
        </w:rPr>
        <w:fldChar w:fldCharType="end"/>
      </w:r>
    </w:p>
    <w:p w14:paraId="4CFE7351" w14:textId="439C0254"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_Toc217285362 \h </w:instrText>
      </w:r>
      <w:r>
        <w:rPr>
          <w:noProof/>
        </w:rPr>
      </w:r>
      <w:r>
        <w:rPr>
          <w:noProof/>
        </w:rPr>
        <w:fldChar w:fldCharType="separate"/>
      </w:r>
      <w:r>
        <w:rPr>
          <w:noProof/>
        </w:rPr>
        <w:t>67</w:t>
      </w:r>
      <w:r>
        <w:rPr>
          <w:noProof/>
        </w:rPr>
        <w:fldChar w:fldCharType="end"/>
      </w:r>
    </w:p>
    <w:p w14:paraId="589AC217" w14:textId="5CD18B3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r>
      <w:r>
        <w:rPr>
          <w:noProof/>
        </w:rPr>
        <w:instrText xml:space="preserve"> PAGEREF _Toc217285363 \h </w:instrText>
      </w:r>
      <w:r>
        <w:rPr>
          <w:noProof/>
        </w:rPr>
      </w:r>
      <w:r>
        <w:rPr>
          <w:noProof/>
        </w:rPr>
        <w:fldChar w:fldCharType="separate"/>
      </w:r>
      <w:r>
        <w:rPr>
          <w:noProof/>
        </w:rPr>
        <w:t>67</w:t>
      </w:r>
      <w:r>
        <w:rPr>
          <w:noProof/>
        </w:rPr>
        <w:fldChar w:fldCharType="end"/>
      </w:r>
    </w:p>
    <w:p w14:paraId="4414DA20" w14:textId="1019346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r>
      <w:r>
        <w:rPr>
          <w:noProof/>
        </w:rPr>
        <w:instrText xml:space="preserve"> PAGEREF _Toc217285364 \h </w:instrText>
      </w:r>
      <w:r>
        <w:rPr>
          <w:noProof/>
        </w:rPr>
      </w:r>
      <w:r>
        <w:rPr>
          <w:noProof/>
        </w:rPr>
        <w:fldChar w:fldCharType="separate"/>
      </w:r>
      <w:r>
        <w:rPr>
          <w:noProof/>
        </w:rPr>
        <w:t>68</w:t>
      </w:r>
      <w:r>
        <w:rPr>
          <w:noProof/>
        </w:rPr>
        <w:fldChar w:fldCharType="end"/>
      </w:r>
    </w:p>
    <w:p w14:paraId="6F00DB6F" w14:textId="3569D005"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_Toc217285365 \h </w:instrText>
      </w:r>
      <w:r>
        <w:rPr>
          <w:noProof/>
        </w:rPr>
      </w:r>
      <w:r>
        <w:rPr>
          <w:noProof/>
        </w:rPr>
        <w:fldChar w:fldCharType="separate"/>
      </w:r>
      <w:r>
        <w:rPr>
          <w:noProof/>
        </w:rPr>
        <w:t>68</w:t>
      </w:r>
      <w:r>
        <w:rPr>
          <w:noProof/>
        </w:rPr>
        <w:fldChar w:fldCharType="end"/>
      </w:r>
    </w:p>
    <w:p w14:paraId="0EEF1B0D" w14:textId="0AA1569C"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r>
      <w:r>
        <w:rPr>
          <w:noProof/>
        </w:rPr>
        <w:instrText xml:space="preserve"> PAGEREF _Toc217285366 \h </w:instrText>
      </w:r>
      <w:r>
        <w:rPr>
          <w:noProof/>
        </w:rPr>
      </w:r>
      <w:r>
        <w:rPr>
          <w:noProof/>
        </w:rPr>
        <w:fldChar w:fldCharType="separate"/>
      </w:r>
      <w:r>
        <w:rPr>
          <w:noProof/>
        </w:rPr>
        <w:t>69</w:t>
      </w:r>
      <w:r>
        <w:rPr>
          <w:noProof/>
        </w:rPr>
        <w:fldChar w:fldCharType="end"/>
      </w:r>
    </w:p>
    <w:p w14:paraId="05ED8097" w14:textId="3EC405CC"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r>
      <w:r>
        <w:rPr>
          <w:noProof/>
        </w:rPr>
        <w:instrText xml:space="preserve"> PAGEREF _Toc217285367 \h </w:instrText>
      </w:r>
      <w:r>
        <w:rPr>
          <w:noProof/>
        </w:rPr>
      </w:r>
      <w:r>
        <w:rPr>
          <w:noProof/>
        </w:rPr>
        <w:fldChar w:fldCharType="separate"/>
      </w:r>
      <w:r>
        <w:rPr>
          <w:noProof/>
        </w:rPr>
        <w:t>70</w:t>
      </w:r>
      <w:r>
        <w:rPr>
          <w:noProof/>
        </w:rPr>
        <w:fldChar w:fldCharType="end"/>
      </w:r>
    </w:p>
    <w:p w14:paraId="036AE38C" w14:textId="092A42F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r>
      <w:r>
        <w:rPr>
          <w:noProof/>
        </w:rPr>
        <w:instrText xml:space="preserve"> PAGEREF _Toc217285368 \h </w:instrText>
      </w:r>
      <w:r>
        <w:rPr>
          <w:noProof/>
        </w:rPr>
      </w:r>
      <w:r>
        <w:rPr>
          <w:noProof/>
        </w:rPr>
        <w:fldChar w:fldCharType="separate"/>
      </w:r>
      <w:r>
        <w:rPr>
          <w:noProof/>
        </w:rPr>
        <w:t>70</w:t>
      </w:r>
      <w:r>
        <w:rPr>
          <w:noProof/>
        </w:rPr>
        <w:fldChar w:fldCharType="end"/>
      </w:r>
    </w:p>
    <w:p w14:paraId="36A8184C" w14:textId="7F535F58"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_Toc217285369 \h </w:instrText>
      </w:r>
      <w:r>
        <w:rPr>
          <w:noProof/>
        </w:rPr>
      </w:r>
      <w:r>
        <w:rPr>
          <w:noProof/>
        </w:rPr>
        <w:fldChar w:fldCharType="separate"/>
      </w:r>
      <w:r>
        <w:rPr>
          <w:noProof/>
        </w:rPr>
        <w:t>70</w:t>
      </w:r>
      <w:r>
        <w:rPr>
          <w:noProof/>
        </w:rPr>
        <w:fldChar w:fldCharType="end"/>
      </w:r>
    </w:p>
    <w:p w14:paraId="69B8FC6A" w14:textId="263F22CE"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r>
      <w:r>
        <w:rPr>
          <w:noProof/>
        </w:rPr>
        <w:instrText xml:space="preserve"> PAGEREF _Toc217285370 \h </w:instrText>
      </w:r>
      <w:r>
        <w:rPr>
          <w:noProof/>
        </w:rPr>
      </w:r>
      <w:r>
        <w:rPr>
          <w:noProof/>
        </w:rPr>
        <w:fldChar w:fldCharType="separate"/>
      </w:r>
      <w:r>
        <w:rPr>
          <w:noProof/>
        </w:rPr>
        <w:t>70</w:t>
      </w:r>
      <w:r>
        <w:rPr>
          <w:noProof/>
        </w:rPr>
        <w:fldChar w:fldCharType="end"/>
      </w:r>
    </w:p>
    <w:p w14:paraId="78B8626B" w14:textId="2B1AB59A"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r>
      <w:r>
        <w:rPr>
          <w:noProof/>
        </w:rPr>
        <w:instrText xml:space="preserve"> PAGEREF _Toc217285371 \h </w:instrText>
      </w:r>
      <w:r>
        <w:rPr>
          <w:noProof/>
        </w:rPr>
      </w:r>
      <w:r>
        <w:rPr>
          <w:noProof/>
        </w:rPr>
        <w:fldChar w:fldCharType="separate"/>
      </w:r>
      <w:r>
        <w:rPr>
          <w:noProof/>
        </w:rPr>
        <w:t>71</w:t>
      </w:r>
      <w:r>
        <w:rPr>
          <w:noProof/>
        </w:rPr>
        <w:fldChar w:fldCharType="end"/>
      </w:r>
    </w:p>
    <w:p w14:paraId="54A4A2FF" w14:textId="0746B010"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r>
      <w:r>
        <w:rPr>
          <w:noProof/>
        </w:rPr>
        <w:instrText xml:space="preserve"> PAGEREF _Toc217285372 \h </w:instrText>
      </w:r>
      <w:r>
        <w:rPr>
          <w:noProof/>
        </w:rPr>
      </w:r>
      <w:r>
        <w:rPr>
          <w:noProof/>
        </w:rPr>
        <w:fldChar w:fldCharType="separate"/>
      </w:r>
      <w:r>
        <w:rPr>
          <w:noProof/>
        </w:rPr>
        <w:t>71</w:t>
      </w:r>
      <w:r>
        <w:rPr>
          <w:noProof/>
        </w:rPr>
        <w:fldChar w:fldCharType="end"/>
      </w:r>
    </w:p>
    <w:p w14:paraId="4B0E01DA" w14:textId="766C78CD"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r>
      <w:r>
        <w:rPr>
          <w:noProof/>
        </w:rPr>
        <w:instrText xml:space="preserve"> PAGEREF _Toc217285373 \h </w:instrText>
      </w:r>
      <w:r>
        <w:rPr>
          <w:noProof/>
        </w:rPr>
      </w:r>
      <w:r>
        <w:rPr>
          <w:noProof/>
        </w:rPr>
        <w:fldChar w:fldCharType="separate"/>
      </w:r>
      <w:r>
        <w:rPr>
          <w:noProof/>
        </w:rPr>
        <w:t>73</w:t>
      </w:r>
      <w:r>
        <w:rPr>
          <w:noProof/>
        </w:rPr>
        <w:fldChar w:fldCharType="end"/>
      </w:r>
    </w:p>
    <w:p w14:paraId="7369F3A4" w14:textId="43B45AA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_Toc217285374 \h </w:instrText>
      </w:r>
      <w:r>
        <w:rPr>
          <w:noProof/>
        </w:rPr>
      </w:r>
      <w:r>
        <w:rPr>
          <w:noProof/>
        </w:rPr>
        <w:fldChar w:fldCharType="separate"/>
      </w:r>
      <w:r>
        <w:rPr>
          <w:noProof/>
        </w:rPr>
        <w:t>74</w:t>
      </w:r>
      <w:r>
        <w:rPr>
          <w:noProof/>
        </w:rPr>
        <w:fldChar w:fldCharType="end"/>
      </w:r>
    </w:p>
    <w:p w14:paraId="42B4C68D" w14:textId="4FC4EB9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r>
      <w:r>
        <w:rPr>
          <w:noProof/>
        </w:rPr>
        <w:instrText xml:space="preserve"> PAGEREF _Toc217285375 \h </w:instrText>
      </w:r>
      <w:r>
        <w:rPr>
          <w:noProof/>
        </w:rPr>
      </w:r>
      <w:r>
        <w:rPr>
          <w:noProof/>
        </w:rPr>
        <w:fldChar w:fldCharType="separate"/>
      </w:r>
      <w:r>
        <w:rPr>
          <w:noProof/>
        </w:rPr>
        <w:t>74</w:t>
      </w:r>
      <w:r>
        <w:rPr>
          <w:noProof/>
        </w:rPr>
        <w:fldChar w:fldCharType="end"/>
      </w:r>
    </w:p>
    <w:p w14:paraId="2C31DF53" w14:textId="4FBECC9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r>
      <w:r>
        <w:rPr>
          <w:noProof/>
        </w:rPr>
        <w:instrText xml:space="preserve"> PAGEREF _Toc217285376 \h </w:instrText>
      </w:r>
      <w:r>
        <w:rPr>
          <w:noProof/>
        </w:rPr>
      </w:r>
      <w:r>
        <w:rPr>
          <w:noProof/>
        </w:rPr>
        <w:fldChar w:fldCharType="separate"/>
      </w:r>
      <w:r>
        <w:rPr>
          <w:noProof/>
        </w:rPr>
        <w:t>75</w:t>
      </w:r>
      <w:r>
        <w:rPr>
          <w:noProof/>
        </w:rPr>
        <w:fldChar w:fldCharType="end"/>
      </w:r>
    </w:p>
    <w:p w14:paraId="10512D4D" w14:textId="1CC6AF80"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_Toc217285377 \h </w:instrText>
      </w:r>
      <w:r>
        <w:rPr>
          <w:noProof/>
        </w:rPr>
      </w:r>
      <w:r>
        <w:rPr>
          <w:noProof/>
        </w:rPr>
        <w:fldChar w:fldCharType="separate"/>
      </w:r>
      <w:r>
        <w:rPr>
          <w:noProof/>
        </w:rPr>
        <w:t>75</w:t>
      </w:r>
      <w:r>
        <w:rPr>
          <w:noProof/>
        </w:rPr>
        <w:fldChar w:fldCharType="end"/>
      </w:r>
    </w:p>
    <w:p w14:paraId="154394A7" w14:textId="59E6B4C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r>
      <w:r>
        <w:rPr>
          <w:noProof/>
        </w:rPr>
        <w:instrText xml:space="preserve"> PAGEREF _Toc217285378 \h </w:instrText>
      </w:r>
      <w:r>
        <w:rPr>
          <w:noProof/>
        </w:rPr>
      </w:r>
      <w:r>
        <w:rPr>
          <w:noProof/>
        </w:rPr>
        <w:fldChar w:fldCharType="separate"/>
      </w:r>
      <w:r>
        <w:rPr>
          <w:noProof/>
        </w:rPr>
        <w:t>79</w:t>
      </w:r>
      <w:r>
        <w:rPr>
          <w:noProof/>
        </w:rPr>
        <w:fldChar w:fldCharType="end"/>
      </w:r>
    </w:p>
    <w:p w14:paraId="5CAA8E8D" w14:textId="137A60E2"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_Toc217285379 \h </w:instrText>
      </w:r>
      <w:r>
        <w:rPr>
          <w:noProof/>
        </w:rPr>
      </w:r>
      <w:r>
        <w:rPr>
          <w:noProof/>
        </w:rPr>
        <w:fldChar w:fldCharType="separate"/>
      </w:r>
      <w:r>
        <w:rPr>
          <w:noProof/>
        </w:rPr>
        <w:t>79</w:t>
      </w:r>
      <w:r>
        <w:rPr>
          <w:noProof/>
        </w:rPr>
        <w:fldChar w:fldCharType="end"/>
      </w:r>
    </w:p>
    <w:p w14:paraId="162BA6CB" w14:textId="030AB13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r>
      <w:r>
        <w:rPr>
          <w:noProof/>
        </w:rPr>
        <w:instrText xml:space="preserve"> PAGEREF _Toc217285380 \h </w:instrText>
      </w:r>
      <w:r>
        <w:rPr>
          <w:noProof/>
        </w:rPr>
      </w:r>
      <w:r>
        <w:rPr>
          <w:noProof/>
        </w:rPr>
        <w:fldChar w:fldCharType="separate"/>
      </w:r>
      <w:r>
        <w:rPr>
          <w:noProof/>
        </w:rPr>
        <w:t>80</w:t>
      </w:r>
      <w:r>
        <w:rPr>
          <w:noProof/>
        </w:rPr>
        <w:fldChar w:fldCharType="end"/>
      </w:r>
    </w:p>
    <w:p w14:paraId="23AA7EFB" w14:textId="0371219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_Toc217285381 \h </w:instrText>
      </w:r>
      <w:r>
        <w:rPr>
          <w:noProof/>
        </w:rPr>
      </w:r>
      <w:r>
        <w:rPr>
          <w:noProof/>
        </w:rPr>
        <w:fldChar w:fldCharType="separate"/>
      </w:r>
      <w:r>
        <w:rPr>
          <w:noProof/>
        </w:rPr>
        <w:t>81</w:t>
      </w:r>
      <w:r>
        <w:rPr>
          <w:noProof/>
        </w:rPr>
        <w:fldChar w:fldCharType="end"/>
      </w:r>
    </w:p>
    <w:p w14:paraId="5ED636BA" w14:textId="41C47D9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r>
      <w:r>
        <w:rPr>
          <w:noProof/>
        </w:rPr>
        <w:instrText xml:space="preserve"> PAGEREF _Toc217285382 \h </w:instrText>
      </w:r>
      <w:r>
        <w:rPr>
          <w:noProof/>
        </w:rPr>
      </w:r>
      <w:r>
        <w:rPr>
          <w:noProof/>
        </w:rPr>
        <w:fldChar w:fldCharType="separate"/>
      </w:r>
      <w:r>
        <w:rPr>
          <w:noProof/>
        </w:rPr>
        <w:t>81</w:t>
      </w:r>
      <w:r>
        <w:rPr>
          <w:noProof/>
        </w:rPr>
        <w:fldChar w:fldCharType="end"/>
      </w:r>
    </w:p>
    <w:p w14:paraId="5AFE6BB7" w14:textId="6AC2D404"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sidRPr="00DE5E10">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DE5E10">
        <w:rPr>
          <w:rFonts w:cs="Arial"/>
          <w:noProof/>
          <w:lang w:val="en-US" w:eastAsia="en-GB"/>
        </w:rPr>
        <w:t>General</w:t>
      </w:r>
      <w:r>
        <w:rPr>
          <w:noProof/>
        </w:rPr>
        <w:tab/>
      </w:r>
      <w:r>
        <w:rPr>
          <w:noProof/>
        </w:rPr>
        <w:fldChar w:fldCharType="begin"/>
      </w:r>
      <w:r>
        <w:rPr>
          <w:noProof/>
        </w:rPr>
        <w:instrText xml:space="preserve"> PAGEREF _Toc217285383 \h </w:instrText>
      </w:r>
      <w:r>
        <w:rPr>
          <w:noProof/>
        </w:rPr>
      </w:r>
      <w:r>
        <w:rPr>
          <w:noProof/>
        </w:rPr>
        <w:fldChar w:fldCharType="separate"/>
      </w:r>
      <w:r>
        <w:rPr>
          <w:noProof/>
        </w:rPr>
        <w:t>81</w:t>
      </w:r>
      <w:r>
        <w:rPr>
          <w:noProof/>
        </w:rPr>
        <w:fldChar w:fldCharType="end"/>
      </w:r>
    </w:p>
    <w:p w14:paraId="6D7725C4" w14:textId="431857F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sidRPr="00DE5E10">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DE5E10">
        <w:rPr>
          <w:rFonts w:cs="Arial"/>
          <w:noProof/>
          <w:lang w:val="en-US" w:eastAsia="en-GB"/>
        </w:rPr>
        <w:t>3gpp-bdc-used-by ABNF syntax and semantics</w:t>
      </w:r>
      <w:r>
        <w:rPr>
          <w:noProof/>
        </w:rPr>
        <w:tab/>
      </w:r>
      <w:r>
        <w:rPr>
          <w:noProof/>
        </w:rPr>
        <w:fldChar w:fldCharType="begin"/>
      </w:r>
      <w:r>
        <w:rPr>
          <w:noProof/>
        </w:rPr>
        <w:instrText xml:space="preserve"> PAGEREF _Toc217285384 \h </w:instrText>
      </w:r>
      <w:r>
        <w:rPr>
          <w:noProof/>
        </w:rPr>
      </w:r>
      <w:r>
        <w:rPr>
          <w:noProof/>
        </w:rPr>
        <w:fldChar w:fldCharType="separate"/>
      </w:r>
      <w:r>
        <w:rPr>
          <w:noProof/>
        </w:rPr>
        <w:t>81</w:t>
      </w:r>
      <w:r>
        <w:rPr>
          <w:noProof/>
        </w:rPr>
        <w:fldChar w:fldCharType="end"/>
      </w:r>
    </w:p>
    <w:p w14:paraId="0EF0CBB0" w14:textId="254BAF8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r>
      <w:r>
        <w:rPr>
          <w:noProof/>
        </w:rPr>
        <w:instrText xml:space="preserve"> PAGEREF _Toc217285385 \h </w:instrText>
      </w:r>
      <w:r>
        <w:rPr>
          <w:noProof/>
        </w:rPr>
      </w:r>
      <w:r>
        <w:rPr>
          <w:noProof/>
        </w:rPr>
        <w:fldChar w:fldCharType="separate"/>
      </w:r>
      <w:r>
        <w:rPr>
          <w:noProof/>
        </w:rPr>
        <w:t>82</w:t>
      </w:r>
      <w:r>
        <w:rPr>
          <w:noProof/>
        </w:rPr>
        <w:fldChar w:fldCharType="end"/>
      </w:r>
    </w:p>
    <w:p w14:paraId="46C2DF9A" w14:textId="7670583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_Toc217285386 \h </w:instrText>
      </w:r>
      <w:r>
        <w:rPr>
          <w:noProof/>
        </w:rPr>
      </w:r>
      <w:r>
        <w:rPr>
          <w:noProof/>
        </w:rPr>
        <w:fldChar w:fldCharType="separate"/>
      </w:r>
      <w:r>
        <w:rPr>
          <w:noProof/>
        </w:rPr>
        <w:t>82</w:t>
      </w:r>
      <w:r>
        <w:rPr>
          <w:noProof/>
        </w:rPr>
        <w:fldChar w:fldCharType="end"/>
      </w:r>
    </w:p>
    <w:p w14:paraId="3D08E76B" w14:textId="354FE1B5"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r>
      <w:r>
        <w:rPr>
          <w:noProof/>
        </w:rPr>
        <w:instrText xml:space="preserve"> PAGEREF _Toc217285387 \h </w:instrText>
      </w:r>
      <w:r>
        <w:rPr>
          <w:noProof/>
        </w:rPr>
      </w:r>
      <w:r>
        <w:rPr>
          <w:noProof/>
        </w:rPr>
        <w:fldChar w:fldCharType="separate"/>
      </w:r>
      <w:r>
        <w:rPr>
          <w:noProof/>
        </w:rPr>
        <w:t>82</w:t>
      </w:r>
      <w:r>
        <w:rPr>
          <w:noProof/>
        </w:rPr>
        <w:fldChar w:fldCharType="end"/>
      </w:r>
    </w:p>
    <w:p w14:paraId="19A2D0DC" w14:textId="3D301FE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_Toc217285388 \h </w:instrText>
      </w:r>
      <w:r>
        <w:rPr>
          <w:noProof/>
        </w:rPr>
      </w:r>
      <w:r>
        <w:rPr>
          <w:noProof/>
        </w:rPr>
        <w:fldChar w:fldCharType="separate"/>
      </w:r>
      <w:r>
        <w:rPr>
          <w:noProof/>
        </w:rPr>
        <w:t>83</w:t>
      </w:r>
      <w:r>
        <w:rPr>
          <w:noProof/>
        </w:rPr>
        <w:fldChar w:fldCharType="end"/>
      </w:r>
    </w:p>
    <w:p w14:paraId="16334B5C" w14:textId="01C1C86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_Toc217285389 \h </w:instrText>
      </w:r>
      <w:r>
        <w:rPr>
          <w:noProof/>
        </w:rPr>
      </w:r>
      <w:r>
        <w:rPr>
          <w:noProof/>
        </w:rPr>
        <w:fldChar w:fldCharType="separate"/>
      </w:r>
      <w:r>
        <w:rPr>
          <w:noProof/>
        </w:rPr>
        <w:t>84</w:t>
      </w:r>
      <w:r>
        <w:rPr>
          <w:noProof/>
        </w:rPr>
        <w:fldChar w:fldCharType="end"/>
      </w:r>
    </w:p>
    <w:p w14:paraId="48DECE2E" w14:textId="5390517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_Toc217285390 \h </w:instrText>
      </w:r>
      <w:r>
        <w:rPr>
          <w:noProof/>
        </w:rPr>
      </w:r>
      <w:r>
        <w:rPr>
          <w:noProof/>
        </w:rPr>
        <w:fldChar w:fldCharType="separate"/>
      </w:r>
      <w:r>
        <w:rPr>
          <w:noProof/>
        </w:rPr>
        <w:t>84</w:t>
      </w:r>
      <w:r>
        <w:rPr>
          <w:noProof/>
        </w:rPr>
        <w:fldChar w:fldCharType="end"/>
      </w:r>
    </w:p>
    <w:p w14:paraId="269898AC" w14:textId="736CE14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_Toc217285391 \h </w:instrText>
      </w:r>
      <w:r>
        <w:rPr>
          <w:noProof/>
        </w:rPr>
      </w:r>
      <w:r>
        <w:rPr>
          <w:noProof/>
        </w:rPr>
        <w:fldChar w:fldCharType="separate"/>
      </w:r>
      <w:r>
        <w:rPr>
          <w:noProof/>
        </w:rPr>
        <w:t>84</w:t>
      </w:r>
      <w:r>
        <w:rPr>
          <w:noProof/>
        </w:rPr>
        <w:fldChar w:fldCharType="end"/>
      </w:r>
    </w:p>
    <w:p w14:paraId="4725CFC8" w14:textId="13DFEB5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r>
      <w:r>
        <w:rPr>
          <w:noProof/>
        </w:rPr>
        <w:instrText xml:space="preserve"> PAGEREF _Toc217285392 \h </w:instrText>
      </w:r>
      <w:r>
        <w:rPr>
          <w:noProof/>
        </w:rPr>
      </w:r>
      <w:r>
        <w:rPr>
          <w:noProof/>
        </w:rPr>
        <w:fldChar w:fldCharType="separate"/>
      </w:r>
      <w:r>
        <w:rPr>
          <w:noProof/>
        </w:rPr>
        <w:t>84</w:t>
      </w:r>
      <w:r>
        <w:rPr>
          <w:noProof/>
        </w:rPr>
        <w:fldChar w:fldCharType="end"/>
      </w:r>
    </w:p>
    <w:p w14:paraId="10A10892" w14:textId="55279ED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_Toc217285393 \h </w:instrText>
      </w:r>
      <w:r>
        <w:rPr>
          <w:noProof/>
        </w:rPr>
      </w:r>
      <w:r>
        <w:rPr>
          <w:noProof/>
        </w:rPr>
        <w:fldChar w:fldCharType="separate"/>
      </w:r>
      <w:r>
        <w:rPr>
          <w:noProof/>
        </w:rPr>
        <w:t>84</w:t>
      </w:r>
      <w:r>
        <w:rPr>
          <w:noProof/>
        </w:rPr>
        <w:fldChar w:fldCharType="end"/>
      </w:r>
    </w:p>
    <w:p w14:paraId="0CD28582" w14:textId="205E4D5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_Toc217285394 \h </w:instrText>
      </w:r>
      <w:r>
        <w:rPr>
          <w:noProof/>
        </w:rPr>
      </w:r>
      <w:r>
        <w:rPr>
          <w:noProof/>
        </w:rPr>
        <w:fldChar w:fldCharType="separate"/>
      </w:r>
      <w:r>
        <w:rPr>
          <w:noProof/>
        </w:rPr>
        <w:t>85</w:t>
      </w:r>
      <w:r>
        <w:rPr>
          <w:noProof/>
        </w:rPr>
        <w:fldChar w:fldCharType="end"/>
      </w:r>
    </w:p>
    <w:p w14:paraId="0358961C" w14:textId="398E859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_Toc217285395 \h </w:instrText>
      </w:r>
      <w:r>
        <w:rPr>
          <w:noProof/>
        </w:rPr>
      </w:r>
      <w:r>
        <w:rPr>
          <w:noProof/>
        </w:rPr>
        <w:fldChar w:fldCharType="separate"/>
      </w:r>
      <w:r>
        <w:rPr>
          <w:noProof/>
        </w:rPr>
        <w:t>86</w:t>
      </w:r>
      <w:r>
        <w:rPr>
          <w:noProof/>
        </w:rPr>
        <w:fldChar w:fldCharType="end"/>
      </w:r>
    </w:p>
    <w:p w14:paraId="78836764" w14:textId="75AF1F0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_Toc217285396 \h </w:instrText>
      </w:r>
      <w:r>
        <w:rPr>
          <w:noProof/>
        </w:rPr>
      </w:r>
      <w:r>
        <w:rPr>
          <w:noProof/>
        </w:rPr>
        <w:fldChar w:fldCharType="separate"/>
      </w:r>
      <w:r>
        <w:rPr>
          <w:noProof/>
        </w:rPr>
        <w:t>87</w:t>
      </w:r>
      <w:r>
        <w:rPr>
          <w:noProof/>
        </w:rPr>
        <w:fldChar w:fldCharType="end"/>
      </w:r>
    </w:p>
    <w:p w14:paraId="64226282" w14:textId="2C041661"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_Toc217285397 \h </w:instrText>
      </w:r>
      <w:r>
        <w:rPr>
          <w:noProof/>
        </w:rPr>
      </w:r>
      <w:r>
        <w:rPr>
          <w:noProof/>
        </w:rPr>
        <w:fldChar w:fldCharType="separate"/>
      </w:r>
      <w:r>
        <w:rPr>
          <w:noProof/>
        </w:rPr>
        <w:t>87</w:t>
      </w:r>
      <w:r>
        <w:rPr>
          <w:noProof/>
        </w:rPr>
        <w:fldChar w:fldCharType="end"/>
      </w:r>
    </w:p>
    <w:p w14:paraId="162A06BF" w14:textId="7D2AB82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r>
      <w:r>
        <w:rPr>
          <w:noProof/>
        </w:rPr>
        <w:instrText xml:space="preserve"> PAGEREF _Toc217285398 \h </w:instrText>
      </w:r>
      <w:r>
        <w:rPr>
          <w:noProof/>
        </w:rPr>
      </w:r>
      <w:r>
        <w:rPr>
          <w:noProof/>
        </w:rPr>
        <w:fldChar w:fldCharType="separate"/>
      </w:r>
      <w:r>
        <w:rPr>
          <w:noProof/>
        </w:rPr>
        <w:t>87</w:t>
      </w:r>
      <w:r>
        <w:rPr>
          <w:noProof/>
        </w:rPr>
        <w:fldChar w:fldCharType="end"/>
      </w:r>
    </w:p>
    <w:p w14:paraId="655187FB" w14:textId="141A824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r>
      <w:r>
        <w:rPr>
          <w:noProof/>
        </w:rPr>
        <w:instrText xml:space="preserve"> PAGEREF _Toc217285399 \h </w:instrText>
      </w:r>
      <w:r>
        <w:rPr>
          <w:noProof/>
        </w:rPr>
      </w:r>
      <w:r>
        <w:rPr>
          <w:noProof/>
        </w:rPr>
        <w:fldChar w:fldCharType="separate"/>
      </w:r>
      <w:r>
        <w:rPr>
          <w:noProof/>
        </w:rPr>
        <w:t>88</w:t>
      </w:r>
      <w:r>
        <w:rPr>
          <w:noProof/>
        </w:rPr>
        <w:fldChar w:fldCharType="end"/>
      </w:r>
    </w:p>
    <w:p w14:paraId="03DA83AD" w14:textId="1B27B52A"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_Toc217285400 \h </w:instrText>
      </w:r>
      <w:r>
        <w:rPr>
          <w:noProof/>
        </w:rPr>
      </w:r>
      <w:r>
        <w:rPr>
          <w:noProof/>
        </w:rPr>
        <w:fldChar w:fldCharType="separate"/>
      </w:r>
      <w:r>
        <w:rPr>
          <w:noProof/>
        </w:rPr>
        <w:t>91</w:t>
      </w:r>
      <w:r>
        <w:rPr>
          <w:noProof/>
        </w:rPr>
        <w:fldChar w:fldCharType="end"/>
      </w:r>
    </w:p>
    <w:p w14:paraId="70FA2F01" w14:textId="66CFCE8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r>
      <w:r>
        <w:rPr>
          <w:noProof/>
        </w:rPr>
        <w:instrText xml:space="preserve"> PAGEREF _Toc217285401 \h </w:instrText>
      </w:r>
      <w:r>
        <w:rPr>
          <w:noProof/>
        </w:rPr>
      </w:r>
      <w:r>
        <w:rPr>
          <w:noProof/>
        </w:rPr>
        <w:fldChar w:fldCharType="separate"/>
      </w:r>
      <w:r>
        <w:rPr>
          <w:noProof/>
        </w:rPr>
        <w:t>93</w:t>
      </w:r>
      <w:r>
        <w:rPr>
          <w:noProof/>
        </w:rPr>
        <w:fldChar w:fldCharType="end"/>
      </w:r>
    </w:p>
    <w:p w14:paraId="48EA2B2E" w14:textId="52C45E4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_Toc217285402 \h </w:instrText>
      </w:r>
      <w:r>
        <w:rPr>
          <w:noProof/>
        </w:rPr>
      </w:r>
      <w:r>
        <w:rPr>
          <w:noProof/>
        </w:rPr>
        <w:fldChar w:fldCharType="separate"/>
      </w:r>
      <w:r>
        <w:rPr>
          <w:noProof/>
        </w:rPr>
        <w:t>93</w:t>
      </w:r>
      <w:r>
        <w:rPr>
          <w:noProof/>
        </w:rPr>
        <w:fldChar w:fldCharType="end"/>
      </w:r>
    </w:p>
    <w:p w14:paraId="5A875A40" w14:textId="424AD7F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_Toc217285403 \h </w:instrText>
      </w:r>
      <w:r>
        <w:rPr>
          <w:noProof/>
        </w:rPr>
      </w:r>
      <w:r>
        <w:rPr>
          <w:noProof/>
        </w:rPr>
        <w:fldChar w:fldCharType="separate"/>
      </w:r>
      <w:r>
        <w:rPr>
          <w:noProof/>
        </w:rPr>
        <w:t>93</w:t>
      </w:r>
      <w:r>
        <w:rPr>
          <w:noProof/>
        </w:rPr>
        <w:fldChar w:fldCharType="end"/>
      </w:r>
    </w:p>
    <w:p w14:paraId="159E4196" w14:textId="03E1031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_Toc217285404 \h </w:instrText>
      </w:r>
      <w:r>
        <w:rPr>
          <w:noProof/>
        </w:rPr>
      </w:r>
      <w:r>
        <w:rPr>
          <w:noProof/>
        </w:rPr>
        <w:fldChar w:fldCharType="separate"/>
      </w:r>
      <w:r>
        <w:rPr>
          <w:noProof/>
        </w:rPr>
        <w:t>94</w:t>
      </w:r>
      <w:r>
        <w:rPr>
          <w:noProof/>
        </w:rPr>
        <w:fldChar w:fldCharType="end"/>
      </w:r>
    </w:p>
    <w:p w14:paraId="7346E664" w14:textId="5AB15BB9"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_Toc217285405 \h </w:instrText>
      </w:r>
      <w:r>
        <w:rPr>
          <w:noProof/>
        </w:rPr>
      </w:r>
      <w:r>
        <w:rPr>
          <w:noProof/>
        </w:rPr>
        <w:fldChar w:fldCharType="separate"/>
      </w:r>
      <w:r>
        <w:rPr>
          <w:noProof/>
        </w:rPr>
        <w:t>95</w:t>
      </w:r>
      <w:r>
        <w:rPr>
          <w:noProof/>
        </w:rPr>
        <w:fldChar w:fldCharType="end"/>
      </w:r>
    </w:p>
    <w:p w14:paraId="02016E70" w14:textId="19920F4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r>
      <w:r>
        <w:rPr>
          <w:noProof/>
        </w:rPr>
        <w:instrText xml:space="preserve"> PAGEREF _Toc217285406 \h </w:instrText>
      </w:r>
      <w:r>
        <w:rPr>
          <w:noProof/>
        </w:rPr>
      </w:r>
      <w:r>
        <w:rPr>
          <w:noProof/>
        </w:rPr>
        <w:fldChar w:fldCharType="separate"/>
      </w:r>
      <w:r>
        <w:rPr>
          <w:noProof/>
        </w:rPr>
        <w:t>95</w:t>
      </w:r>
      <w:r>
        <w:rPr>
          <w:noProof/>
        </w:rPr>
        <w:fldChar w:fldCharType="end"/>
      </w:r>
    </w:p>
    <w:p w14:paraId="0BF66594" w14:textId="5504F82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_Toc217285407 \h </w:instrText>
      </w:r>
      <w:r>
        <w:rPr>
          <w:noProof/>
        </w:rPr>
      </w:r>
      <w:r>
        <w:rPr>
          <w:noProof/>
        </w:rPr>
        <w:fldChar w:fldCharType="separate"/>
      </w:r>
      <w:r>
        <w:rPr>
          <w:noProof/>
        </w:rPr>
        <w:t>97</w:t>
      </w:r>
      <w:r>
        <w:rPr>
          <w:noProof/>
        </w:rPr>
        <w:fldChar w:fldCharType="end"/>
      </w:r>
    </w:p>
    <w:p w14:paraId="06A39CAA" w14:textId="571B272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_Toc217285408 \h </w:instrText>
      </w:r>
      <w:r>
        <w:rPr>
          <w:noProof/>
        </w:rPr>
      </w:r>
      <w:r>
        <w:rPr>
          <w:noProof/>
        </w:rPr>
        <w:fldChar w:fldCharType="separate"/>
      </w:r>
      <w:r>
        <w:rPr>
          <w:noProof/>
        </w:rPr>
        <w:t>97</w:t>
      </w:r>
      <w:r>
        <w:rPr>
          <w:noProof/>
        </w:rPr>
        <w:fldChar w:fldCharType="end"/>
      </w:r>
    </w:p>
    <w:p w14:paraId="4DBDCB36" w14:textId="6C75600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_Toc217285409 \h </w:instrText>
      </w:r>
      <w:r>
        <w:rPr>
          <w:noProof/>
        </w:rPr>
      </w:r>
      <w:r>
        <w:rPr>
          <w:noProof/>
        </w:rPr>
        <w:fldChar w:fldCharType="separate"/>
      </w:r>
      <w:r>
        <w:rPr>
          <w:noProof/>
        </w:rPr>
        <w:t>97</w:t>
      </w:r>
      <w:r>
        <w:rPr>
          <w:noProof/>
        </w:rPr>
        <w:fldChar w:fldCharType="end"/>
      </w:r>
    </w:p>
    <w:p w14:paraId="0529C0AC" w14:textId="785D815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r>
      <w:r>
        <w:rPr>
          <w:noProof/>
        </w:rPr>
        <w:instrText xml:space="preserve"> PAGEREF _Toc217285410 \h </w:instrText>
      </w:r>
      <w:r>
        <w:rPr>
          <w:noProof/>
        </w:rPr>
      </w:r>
      <w:r>
        <w:rPr>
          <w:noProof/>
        </w:rPr>
        <w:fldChar w:fldCharType="separate"/>
      </w:r>
      <w:r>
        <w:rPr>
          <w:noProof/>
        </w:rPr>
        <w:t>97</w:t>
      </w:r>
      <w:r>
        <w:rPr>
          <w:noProof/>
        </w:rPr>
        <w:fldChar w:fldCharType="end"/>
      </w:r>
    </w:p>
    <w:p w14:paraId="2DD14234" w14:textId="5D22A94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_Toc217285411 \h </w:instrText>
      </w:r>
      <w:r>
        <w:rPr>
          <w:noProof/>
        </w:rPr>
      </w:r>
      <w:r>
        <w:rPr>
          <w:noProof/>
        </w:rPr>
        <w:fldChar w:fldCharType="separate"/>
      </w:r>
      <w:r>
        <w:rPr>
          <w:noProof/>
        </w:rPr>
        <w:t>97</w:t>
      </w:r>
      <w:r>
        <w:rPr>
          <w:noProof/>
        </w:rPr>
        <w:fldChar w:fldCharType="end"/>
      </w:r>
    </w:p>
    <w:p w14:paraId="4FE595D0" w14:textId="3F8334D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r>
      <w:r>
        <w:rPr>
          <w:noProof/>
        </w:rPr>
        <w:instrText xml:space="preserve"> PAGEREF _Toc217285412 \h </w:instrText>
      </w:r>
      <w:r>
        <w:rPr>
          <w:noProof/>
        </w:rPr>
      </w:r>
      <w:r>
        <w:rPr>
          <w:noProof/>
        </w:rPr>
        <w:fldChar w:fldCharType="separate"/>
      </w:r>
      <w:r>
        <w:rPr>
          <w:noProof/>
        </w:rPr>
        <w:t>98</w:t>
      </w:r>
      <w:r>
        <w:rPr>
          <w:noProof/>
        </w:rPr>
        <w:fldChar w:fldCharType="end"/>
      </w:r>
    </w:p>
    <w:p w14:paraId="35B12CFF" w14:textId="1AB35DA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_Toc217285413 \h </w:instrText>
      </w:r>
      <w:r>
        <w:rPr>
          <w:noProof/>
        </w:rPr>
      </w:r>
      <w:r>
        <w:rPr>
          <w:noProof/>
        </w:rPr>
        <w:fldChar w:fldCharType="separate"/>
      </w:r>
      <w:r>
        <w:rPr>
          <w:noProof/>
        </w:rPr>
        <w:t>98</w:t>
      </w:r>
      <w:r>
        <w:rPr>
          <w:noProof/>
        </w:rPr>
        <w:fldChar w:fldCharType="end"/>
      </w:r>
    </w:p>
    <w:p w14:paraId="691803B5" w14:textId="3BFFF33B"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_Toc217285414 \h </w:instrText>
      </w:r>
      <w:r>
        <w:rPr>
          <w:noProof/>
        </w:rPr>
      </w:r>
      <w:r>
        <w:rPr>
          <w:noProof/>
        </w:rPr>
        <w:fldChar w:fldCharType="separate"/>
      </w:r>
      <w:r>
        <w:rPr>
          <w:noProof/>
        </w:rPr>
        <w:t>98</w:t>
      </w:r>
      <w:r>
        <w:rPr>
          <w:noProof/>
        </w:rPr>
        <w:fldChar w:fldCharType="end"/>
      </w:r>
    </w:p>
    <w:p w14:paraId="5953251F" w14:textId="21F766DC"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r>
      <w:r>
        <w:rPr>
          <w:noProof/>
        </w:rPr>
        <w:instrText xml:space="preserve"> PAGEREF _Toc217285415 \h </w:instrText>
      </w:r>
      <w:r>
        <w:rPr>
          <w:noProof/>
        </w:rPr>
      </w:r>
      <w:r>
        <w:rPr>
          <w:noProof/>
        </w:rPr>
        <w:fldChar w:fldCharType="separate"/>
      </w:r>
      <w:r>
        <w:rPr>
          <w:noProof/>
        </w:rPr>
        <w:t>98</w:t>
      </w:r>
      <w:r>
        <w:rPr>
          <w:noProof/>
        </w:rPr>
        <w:fldChar w:fldCharType="end"/>
      </w:r>
    </w:p>
    <w:p w14:paraId="65C40574" w14:textId="2D460B62"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r>
      <w:r>
        <w:rPr>
          <w:noProof/>
        </w:rPr>
        <w:instrText xml:space="preserve"> PAGEREF _Toc217285416 \h </w:instrText>
      </w:r>
      <w:r>
        <w:rPr>
          <w:noProof/>
        </w:rPr>
      </w:r>
      <w:r>
        <w:rPr>
          <w:noProof/>
        </w:rPr>
        <w:fldChar w:fldCharType="separate"/>
      </w:r>
      <w:r>
        <w:rPr>
          <w:noProof/>
        </w:rPr>
        <w:t>99</w:t>
      </w:r>
      <w:r>
        <w:rPr>
          <w:noProof/>
        </w:rPr>
        <w:fldChar w:fldCharType="end"/>
      </w:r>
    </w:p>
    <w:p w14:paraId="2C122243" w14:textId="1AAE1ACE"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_Toc217285417 \h </w:instrText>
      </w:r>
      <w:r>
        <w:rPr>
          <w:noProof/>
        </w:rPr>
      </w:r>
      <w:r>
        <w:rPr>
          <w:noProof/>
        </w:rPr>
        <w:fldChar w:fldCharType="separate"/>
      </w:r>
      <w:r>
        <w:rPr>
          <w:noProof/>
        </w:rPr>
        <w:t>99</w:t>
      </w:r>
      <w:r>
        <w:rPr>
          <w:noProof/>
        </w:rPr>
        <w:fldChar w:fldCharType="end"/>
      </w:r>
    </w:p>
    <w:p w14:paraId="4EB92620" w14:textId="135BCC80"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r>
      <w:r>
        <w:rPr>
          <w:noProof/>
        </w:rPr>
        <w:instrText xml:space="preserve"> PAGEREF _Toc217285418 \h </w:instrText>
      </w:r>
      <w:r>
        <w:rPr>
          <w:noProof/>
        </w:rPr>
      </w:r>
      <w:r>
        <w:rPr>
          <w:noProof/>
        </w:rPr>
        <w:fldChar w:fldCharType="separate"/>
      </w:r>
      <w:r>
        <w:rPr>
          <w:noProof/>
        </w:rPr>
        <w:t>99</w:t>
      </w:r>
      <w:r>
        <w:rPr>
          <w:noProof/>
        </w:rPr>
        <w:fldChar w:fldCharType="end"/>
      </w:r>
    </w:p>
    <w:p w14:paraId="2FF885E6" w14:textId="6712332F"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r>
      <w:r>
        <w:rPr>
          <w:noProof/>
        </w:rPr>
        <w:instrText xml:space="preserve"> PAGEREF _Toc217285419 \h </w:instrText>
      </w:r>
      <w:r>
        <w:rPr>
          <w:noProof/>
        </w:rPr>
      </w:r>
      <w:r>
        <w:rPr>
          <w:noProof/>
        </w:rPr>
        <w:fldChar w:fldCharType="separate"/>
      </w:r>
      <w:r>
        <w:rPr>
          <w:noProof/>
        </w:rPr>
        <w:t>99</w:t>
      </w:r>
      <w:r>
        <w:rPr>
          <w:noProof/>
        </w:rPr>
        <w:fldChar w:fldCharType="end"/>
      </w:r>
    </w:p>
    <w:p w14:paraId="6C358E16" w14:textId="2A307BA2"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r>
      <w:r>
        <w:rPr>
          <w:noProof/>
        </w:rPr>
        <w:instrText xml:space="preserve"> PAGEREF _Toc217285420 \h </w:instrText>
      </w:r>
      <w:r>
        <w:rPr>
          <w:noProof/>
        </w:rPr>
      </w:r>
      <w:r>
        <w:rPr>
          <w:noProof/>
        </w:rPr>
        <w:fldChar w:fldCharType="separate"/>
      </w:r>
      <w:r>
        <w:rPr>
          <w:noProof/>
        </w:rPr>
        <w:t>100</w:t>
      </w:r>
      <w:r>
        <w:rPr>
          <w:noProof/>
        </w:rPr>
        <w:fldChar w:fldCharType="end"/>
      </w:r>
    </w:p>
    <w:p w14:paraId="5D98D169" w14:textId="7C5668F3"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r>
      <w:r>
        <w:rPr>
          <w:noProof/>
        </w:rPr>
        <w:instrText xml:space="preserve"> PAGEREF _Toc217285421 \h </w:instrText>
      </w:r>
      <w:r>
        <w:rPr>
          <w:noProof/>
        </w:rPr>
      </w:r>
      <w:r>
        <w:rPr>
          <w:noProof/>
        </w:rPr>
        <w:fldChar w:fldCharType="separate"/>
      </w:r>
      <w:r>
        <w:rPr>
          <w:noProof/>
        </w:rPr>
        <w:t>100</w:t>
      </w:r>
      <w:r>
        <w:rPr>
          <w:noProof/>
        </w:rPr>
        <w:fldChar w:fldCharType="end"/>
      </w:r>
    </w:p>
    <w:p w14:paraId="4AA686E1" w14:textId="73C31AD1"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_Toc217285422 \h </w:instrText>
      </w:r>
      <w:r>
        <w:rPr>
          <w:noProof/>
        </w:rPr>
      </w:r>
      <w:r>
        <w:rPr>
          <w:noProof/>
        </w:rPr>
        <w:fldChar w:fldCharType="separate"/>
      </w:r>
      <w:r>
        <w:rPr>
          <w:noProof/>
        </w:rPr>
        <w:t>100</w:t>
      </w:r>
      <w:r>
        <w:rPr>
          <w:noProof/>
        </w:rPr>
        <w:fldChar w:fldCharType="end"/>
      </w:r>
    </w:p>
    <w:p w14:paraId="7191487E" w14:textId="6344191F"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r>
      <w:r>
        <w:rPr>
          <w:noProof/>
        </w:rPr>
        <w:instrText xml:space="preserve"> PAGEREF _Toc217285423 \h </w:instrText>
      </w:r>
      <w:r>
        <w:rPr>
          <w:noProof/>
        </w:rPr>
      </w:r>
      <w:r>
        <w:rPr>
          <w:noProof/>
        </w:rPr>
        <w:fldChar w:fldCharType="separate"/>
      </w:r>
      <w:r>
        <w:rPr>
          <w:noProof/>
        </w:rPr>
        <w:t>100</w:t>
      </w:r>
      <w:r>
        <w:rPr>
          <w:noProof/>
        </w:rPr>
        <w:fldChar w:fldCharType="end"/>
      </w:r>
    </w:p>
    <w:p w14:paraId="6D96F30C" w14:textId="7CF78999"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_Toc217285424 \h </w:instrText>
      </w:r>
      <w:r>
        <w:rPr>
          <w:noProof/>
        </w:rPr>
      </w:r>
      <w:r>
        <w:rPr>
          <w:noProof/>
        </w:rPr>
        <w:fldChar w:fldCharType="separate"/>
      </w:r>
      <w:r>
        <w:rPr>
          <w:noProof/>
        </w:rPr>
        <w:t>101</w:t>
      </w:r>
      <w:r>
        <w:rPr>
          <w:noProof/>
        </w:rPr>
        <w:fldChar w:fldCharType="end"/>
      </w:r>
    </w:p>
    <w:p w14:paraId="52F6F524" w14:textId="7B4DC035"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_Toc217285425 \h </w:instrText>
      </w:r>
      <w:r>
        <w:rPr>
          <w:noProof/>
        </w:rPr>
      </w:r>
      <w:r>
        <w:rPr>
          <w:noProof/>
        </w:rPr>
        <w:fldChar w:fldCharType="separate"/>
      </w:r>
      <w:r>
        <w:rPr>
          <w:noProof/>
        </w:rPr>
        <w:t>101</w:t>
      </w:r>
      <w:r>
        <w:rPr>
          <w:noProof/>
        </w:rPr>
        <w:fldChar w:fldCharType="end"/>
      </w:r>
    </w:p>
    <w:p w14:paraId="67274190" w14:textId="3A4D663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_Toc217285426 \h </w:instrText>
      </w:r>
      <w:r>
        <w:rPr>
          <w:noProof/>
        </w:rPr>
      </w:r>
      <w:r>
        <w:rPr>
          <w:noProof/>
        </w:rPr>
        <w:fldChar w:fldCharType="separate"/>
      </w:r>
      <w:r>
        <w:rPr>
          <w:noProof/>
        </w:rPr>
        <w:t>101</w:t>
      </w:r>
      <w:r>
        <w:rPr>
          <w:noProof/>
        </w:rPr>
        <w:fldChar w:fldCharType="end"/>
      </w:r>
    </w:p>
    <w:p w14:paraId="680B2932" w14:textId="7ED5AD79"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_Toc217285427 \h </w:instrText>
      </w:r>
      <w:r>
        <w:rPr>
          <w:noProof/>
        </w:rPr>
      </w:r>
      <w:r>
        <w:rPr>
          <w:noProof/>
        </w:rPr>
        <w:fldChar w:fldCharType="separate"/>
      </w:r>
      <w:r>
        <w:rPr>
          <w:noProof/>
        </w:rPr>
        <w:t>101</w:t>
      </w:r>
      <w:r>
        <w:rPr>
          <w:noProof/>
        </w:rPr>
        <w:fldChar w:fldCharType="end"/>
      </w:r>
    </w:p>
    <w:p w14:paraId="0F3854FC" w14:textId="13145314"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_Toc217285428 \h </w:instrText>
      </w:r>
      <w:r>
        <w:rPr>
          <w:noProof/>
        </w:rPr>
      </w:r>
      <w:r>
        <w:rPr>
          <w:noProof/>
        </w:rPr>
        <w:fldChar w:fldCharType="separate"/>
      </w:r>
      <w:r>
        <w:rPr>
          <w:noProof/>
        </w:rPr>
        <w:t>101</w:t>
      </w:r>
      <w:r>
        <w:rPr>
          <w:noProof/>
        </w:rPr>
        <w:fldChar w:fldCharType="end"/>
      </w:r>
    </w:p>
    <w:p w14:paraId="7F20F7A6" w14:textId="730395D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r>
      <w:r>
        <w:rPr>
          <w:noProof/>
        </w:rPr>
        <w:instrText xml:space="preserve"> PAGEREF _Toc217285429 \h </w:instrText>
      </w:r>
      <w:r>
        <w:rPr>
          <w:noProof/>
        </w:rPr>
      </w:r>
      <w:r>
        <w:rPr>
          <w:noProof/>
        </w:rPr>
        <w:fldChar w:fldCharType="separate"/>
      </w:r>
      <w:r>
        <w:rPr>
          <w:noProof/>
        </w:rPr>
        <w:t>101</w:t>
      </w:r>
      <w:r>
        <w:rPr>
          <w:noProof/>
        </w:rPr>
        <w:fldChar w:fldCharType="end"/>
      </w:r>
    </w:p>
    <w:p w14:paraId="2EC98CAC" w14:textId="3B24921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r>
      <w:r>
        <w:rPr>
          <w:noProof/>
        </w:rPr>
        <w:instrText xml:space="preserve"> PAGEREF _Toc217285430 \h </w:instrText>
      </w:r>
      <w:r>
        <w:rPr>
          <w:noProof/>
        </w:rPr>
      </w:r>
      <w:r>
        <w:rPr>
          <w:noProof/>
        </w:rPr>
        <w:fldChar w:fldCharType="separate"/>
      </w:r>
      <w:r>
        <w:rPr>
          <w:noProof/>
        </w:rPr>
        <w:t>102</w:t>
      </w:r>
      <w:r>
        <w:rPr>
          <w:noProof/>
        </w:rPr>
        <w:fldChar w:fldCharType="end"/>
      </w:r>
    </w:p>
    <w:p w14:paraId="05267595" w14:textId="4C983FE8"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_Toc217285431 \h </w:instrText>
      </w:r>
      <w:r>
        <w:rPr>
          <w:noProof/>
        </w:rPr>
      </w:r>
      <w:r>
        <w:rPr>
          <w:noProof/>
        </w:rPr>
        <w:fldChar w:fldCharType="separate"/>
      </w:r>
      <w:r>
        <w:rPr>
          <w:noProof/>
        </w:rPr>
        <w:t>102</w:t>
      </w:r>
      <w:r>
        <w:rPr>
          <w:noProof/>
        </w:rPr>
        <w:fldChar w:fldCharType="end"/>
      </w:r>
    </w:p>
    <w:p w14:paraId="2F799977" w14:textId="2FD88EEA"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_Toc217285432 \h </w:instrText>
      </w:r>
      <w:r>
        <w:rPr>
          <w:noProof/>
        </w:rPr>
      </w:r>
      <w:r>
        <w:rPr>
          <w:noProof/>
        </w:rPr>
        <w:fldChar w:fldCharType="separate"/>
      </w:r>
      <w:r>
        <w:rPr>
          <w:noProof/>
        </w:rPr>
        <w:t>102</w:t>
      </w:r>
      <w:r>
        <w:rPr>
          <w:noProof/>
        </w:rPr>
        <w:fldChar w:fldCharType="end"/>
      </w:r>
    </w:p>
    <w:p w14:paraId="670136E1" w14:textId="7EF24BB6"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_Toc217285433 \h </w:instrText>
      </w:r>
      <w:r>
        <w:rPr>
          <w:noProof/>
        </w:rPr>
      </w:r>
      <w:r>
        <w:rPr>
          <w:noProof/>
        </w:rPr>
        <w:fldChar w:fldCharType="separate"/>
      </w:r>
      <w:r>
        <w:rPr>
          <w:noProof/>
        </w:rPr>
        <w:t>103</w:t>
      </w:r>
      <w:r>
        <w:rPr>
          <w:noProof/>
        </w:rPr>
        <w:fldChar w:fldCharType="end"/>
      </w:r>
    </w:p>
    <w:p w14:paraId="34A34EF9" w14:textId="6E625E5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r>
      <w:r>
        <w:rPr>
          <w:noProof/>
        </w:rPr>
        <w:instrText xml:space="preserve"> PAGEREF _Toc217285434 \h </w:instrText>
      </w:r>
      <w:r>
        <w:rPr>
          <w:noProof/>
        </w:rPr>
      </w:r>
      <w:r>
        <w:rPr>
          <w:noProof/>
        </w:rPr>
        <w:fldChar w:fldCharType="separate"/>
      </w:r>
      <w:r>
        <w:rPr>
          <w:noProof/>
        </w:rPr>
        <w:t>103</w:t>
      </w:r>
      <w:r>
        <w:rPr>
          <w:noProof/>
        </w:rPr>
        <w:fldChar w:fldCharType="end"/>
      </w:r>
    </w:p>
    <w:p w14:paraId="78197C3F" w14:textId="27D1EAD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_Toc217285435 \h </w:instrText>
      </w:r>
      <w:r>
        <w:rPr>
          <w:noProof/>
        </w:rPr>
      </w:r>
      <w:r>
        <w:rPr>
          <w:noProof/>
        </w:rPr>
        <w:fldChar w:fldCharType="separate"/>
      </w:r>
      <w:r>
        <w:rPr>
          <w:noProof/>
        </w:rPr>
        <w:t>103</w:t>
      </w:r>
      <w:r>
        <w:rPr>
          <w:noProof/>
        </w:rPr>
        <w:fldChar w:fldCharType="end"/>
      </w:r>
    </w:p>
    <w:p w14:paraId="04C07C45" w14:textId="2B47E32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_Toc217285436 \h </w:instrText>
      </w:r>
      <w:r>
        <w:rPr>
          <w:noProof/>
        </w:rPr>
      </w:r>
      <w:r>
        <w:rPr>
          <w:noProof/>
        </w:rPr>
        <w:fldChar w:fldCharType="separate"/>
      </w:r>
      <w:r>
        <w:rPr>
          <w:noProof/>
        </w:rPr>
        <w:t>103</w:t>
      </w:r>
      <w:r>
        <w:rPr>
          <w:noProof/>
        </w:rPr>
        <w:fldChar w:fldCharType="end"/>
      </w:r>
    </w:p>
    <w:p w14:paraId="676C0E73" w14:textId="2A3A857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r>
      <w:r>
        <w:rPr>
          <w:noProof/>
        </w:rPr>
        <w:instrText xml:space="preserve"> PAGEREF _Toc217285437 \h </w:instrText>
      </w:r>
      <w:r>
        <w:rPr>
          <w:noProof/>
        </w:rPr>
      </w:r>
      <w:r>
        <w:rPr>
          <w:noProof/>
        </w:rPr>
        <w:fldChar w:fldCharType="separate"/>
      </w:r>
      <w:r>
        <w:rPr>
          <w:noProof/>
        </w:rPr>
        <w:t>103</w:t>
      </w:r>
      <w:r>
        <w:rPr>
          <w:noProof/>
        </w:rPr>
        <w:fldChar w:fldCharType="end"/>
      </w:r>
    </w:p>
    <w:p w14:paraId="37733223" w14:textId="4B2B8BA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r>
      <w:r>
        <w:rPr>
          <w:noProof/>
        </w:rPr>
        <w:instrText xml:space="preserve"> PAGEREF _Toc217285438 \h </w:instrText>
      </w:r>
      <w:r>
        <w:rPr>
          <w:noProof/>
        </w:rPr>
      </w:r>
      <w:r>
        <w:rPr>
          <w:noProof/>
        </w:rPr>
        <w:fldChar w:fldCharType="separate"/>
      </w:r>
      <w:r>
        <w:rPr>
          <w:noProof/>
        </w:rPr>
        <w:t>104</w:t>
      </w:r>
      <w:r>
        <w:rPr>
          <w:noProof/>
        </w:rPr>
        <w:fldChar w:fldCharType="end"/>
      </w:r>
    </w:p>
    <w:p w14:paraId="595732D1" w14:textId="141F608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r>
      <w:r>
        <w:rPr>
          <w:noProof/>
        </w:rPr>
        <w:instrText xml:space="preserve"> PAGEREF _Toc217285439 \h </w:instrText>
      </w:r>
      <w:r>
        <w:rPr>
          <w:noProof/>
        </w:rPr>
      </w:r>
      <w:r>
        <w:rPr>
          <w:noProof/>
        </w:rPr>
        <w:fldChar w:fldCharType="separate"/>
      </w:r>
      <w:r>
        <w:rPr>
          <w:noProof/>
        </w:rPr>
        <w:t>104</w:t>
      </w:r>
      <w:r>
        <w:rPr>
          <w:noProof/>
        </w:rPr>
        <w:fldChar w:fldCharType="end"/>
      </w:r>
    </w:p>
    <w:p w14:paraId="01456E6C" w14:textId="34A93576"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_Toc217285440 \h </w:instrText>
      </w:r>
      <w:r>
        <w:rPr>
          <w:noProof/>
        </w:rPr>
      </w:r>
      <w:r>
        <w:rPr>
          <w:noProof/>
        </w:rPr>
        <w:fldChar w:fldCharType="separate"/>
      </w:r>
      <w:r>
        <w:rPr>
          <w:noProof/>
        </w:rPr>
        <w:t>104</w:t>
      </w:r>
      <w:r>
        <w:rPr>
          <w:noProof/>
        </w:rPr>
        <w:fldChar w:fldCharType="end"/>
      </w:r>
    </w:p>
    <w:p w14:paraId="5FA9C753" w14:textId="73FD5E6D"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r>
      <w:r>
        <w:rPr>
          <w:noProof/>
        </w:rPr>
        <w:instrText xml:space="preserve"> PAGEREF _Toc217285441 \h </w:instrText>
      </w:r>
      <w:r>
        <w:rPr>
          <w:noProof/>
        </w:rPr>
      </w:r>
      <w:r>
        <w:rPr>
          <w:noProof/>
        </w:rPr>
        <w:fldChar w:fldCharType="separate"/>
      </w:r>
      <w:r>
        <w:rPr>
          <w:noProof/>
        </w:rPr>
        <w:t>105</w:t>
      </w:r>
      <w:r>
        <w:rPr>
          <w:noProof/>
        </w:rPr>
        <w:fldChar w:fldCharType="end"/>
      </w:r>
    </w:p>
    <w:p w14:paraId="0F50ADCC" w14:textId="65994BF5"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_Toc217285442 \h </w:instrText>
      </w:r>
      <w:r>
        <w:rPr>
          <w:noProof/>
        </w:rPr>
      </w:r>
      <w:r>
        <w:rPr>
          <w:noProof/>
        </w:rPr>
        <w:fldChar w:fldCharType="separate"/>
      </w:r>
      <w:r>
        <w:rPr>
          <w:noProof/>
        </w:rPr>
        <w:t>105</w:t>
      </w:r>
      <w:r>
        <w:rPr>
          <w:noProof/>
        </w:rPr>
        <w:fldChar w:fldCharType="end"/>
      </w:r>
    </w:p>
    <w:p w14:paraId="2528269B" w14:textId="1C613321"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r>
      <w:r>
        <w:rPr>
          <w:noProof/>
        </w:rPr>
        <w:instrText xml:space="preserve"> PAGEREF _Toc217285443 \h </w:instrText>
      </w:r>
      <w:r>
        <w:rPr>
          <w:noProof/>
        </w:rPr>
      </w:r>
      <w:r>
        <w:rPr>
          <w:noProof/>
        </w:rPr>
        <w:fldChar w:fldCharType="separate"/>
      </w:r>
      <w:r>
        <w:rPr>
          <w:noProof/>
        </w:rPr>
        <w:t>105</w:t>
      </w:r>
      <w:r>
        <w:rPr>
          <w:noProof/>
        </w:rPr>
        <w:fldChar w:fldCharType="end"/>
      </w:r>
    </w:p>
    <w:p w14:paraId="105DC454" w14:textId="1281288D"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r>
      <w:r>
        <w:rPr>
          <w:noProof/>
        </w:rPr>
        <w:instrText xml:space="preserve"> PAGEREF _Toc217285444 \h </w:instrText>
      </w:r>
      <w:r>
        <w:rPr>
          <w:noProof/>
        </w:rPr>
      </w:r>
      <w:r>
        <w:rPr>
          <w:noProof/>
        </w:rPr>
        <w:fldChar w:fldCharType="separate"/>
      </w:r>
      <w:r>
        <w:rPr>
          <w:noProof/>
        </w:rPr>
        <w:t>106</w:t>
      </w:r>
      <w:r>
        <w:rPr>
          <w:noProof/>
        </w:rPr>
        <w:fldChar w:fldCharType="end"/>
      </w:r>
    </w:p>
    <w:p w14:paraId="784190F2" w14:textId="7BF2CBB0"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r>
      <w:r>
        <w:rPr>
          <w:noProof/>
        </w:rPr>
        <w:instrText xml:space="preserve"> PAGEREF _Toc217285445 \h </w:instrText>
      </w:r>
      <w:r>
        <w:rPr>
          <w:noProof/>
        </w:rPr>
      </w:r>
      <w:r>
        <w:rPr>
          <w:noProof/>
        </w:rPr>
        <w:fldChar w:fldCharType="separate"/>
      </w:r>
      <w:r>
        <w:rPr>
          <w:noProof/>
        </w:rPr>
        <w:t>107</w:t>
      </w:r>
      <w:r>
        <w:rPr>
          <w:noProof/>
        </w:rPr>
        <w:fldChar w:fldCharType="end"/>
      </w:r>
    </w:p>
    <w:p w14:paraId="06628A3B" w14:textId="2978B21F"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r>
      <w:r>
        <w:rPr>
          <w:noProof/>
        </w:rPr>
        <w:instrText xml:space="preserve"> PAGEREF _Toc217285446 \h </w:instrText>
      </w:r>
      <w:r>
        <w:rPr>
          <w:noProof/>
        </w:rPr>
      </w:r>
      <w:r>
        <w:rPr>
          <w:noProof/>
        </w:rPr>
        <w:fldChar w:fldCharType="separate"/>
      </w:r>
      <w:r>
        <w:rPr>
          <w:noProof/>
        </w:rPr>
        <w:t>107</w:t>
      </w:r>
      <w:r>
        <w:rPr>
          <w:noProof/>
        </w:rPr>
        <w:fldChar w:fldCharType="end"/>
      </w:r>
    </w:p>
    <w:p w14:paraId="0D5DA5B8" w14:textId="6026766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_Toc217285447 \h </w:instrText>
      </w:r>
      <w:r>
        <w:rPr>
          <w:noProof/>
        </w:rPr>
      </w:r>
      <w:r>
        <w:rPr>
          <w:noProof/>
        </w:rPr>
        <w:fldChar w:fldCharType="separate"/>
      </w:r>
      <w:r>
        <w:rPr>
          <w:noProof/>
        </w:rPr>
        <w:t>107</w:t>
      </w:r>
      <w:r>
        <w:rPr>
          <w:noProof/>
        </w:rPr>
        <w:fldChar w:fldCharType="end"/>
      </w:r>
    </w:p>
    <w:p w14:paraId="5CAB44BB" w14:textId="70AF397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_Toc217285448 \h </w:instrText>
      </w:r>
      <w:r>
        <w:rPr>
          <w:noProof/>
        </w:rPr>
      </w:r>
      <w:r>
        <w:rPr>
          <w:noProof/>
        </w:rPr>
        <w:fldChar w:fldCharType="separate"/>
      </w:r>
      <w:r>
        <w:rPr>
          <w:noProof/>
        </w:rPr>
        <w:t>107</w:t>
      </w:r>
      <w:r>
        <w:rPr>
          <w:noProof/>
        </w:rPr>
        <w:fldChar w:fldCharType="end"/>
      </w:r>
    </w:p>
    <w:p w14:paraId="31789F50" w14:textId="3C36020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_Toc217285449 \h </w:instrText>
      </w:r>
      <w:r>
        <w:rPr>
          <w:noProof/>
        </w:rPr>
      </w:r>
      <w:r>
        <w:rPr>
          <w:noProof/>
        </w:rPr>
        <w:fldChar w:fldCharType="separate"/>
      </w:r>
      <w:r>
        <w:rPr>
          <w:noProof/>
        </w:rPr>
        <w:t>108</w:t>
      </w:r>
      <w:r>
        <w:rPr>
          <w:noProof/>
        </w:rPr>
        <w:fldChar w:fldCharType="end"/>
      </w:r>
    </w:p>
    <w:p w14:paraId="7B8490AF" w14:textId="2F9D6C0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_Toc217285450 \h </w:instrText>
      </w:r>
      <w:r>
        <w:rPr>
          <w:noProof/>
        </w:rPr>
      </w:r>
      <w:r>
        <w:rPr>
          <w:noProof/>
        </w:rPr>
        <w:fldChar w:fldCharType="separate"/>
      </w:r>
      <w:r>
        <w:rPr>
          <w:noProof/>
        </w:rPr>
        <w:t>108</w:t>
      </w:r>
      <w:r>
        <w:rPr>
          <w:noProof/>
        </w:rPr>
        <w:fldChar w:fldCharType="end"/>
      </w:r>
    </w:p>
    <w:p w14:paraId="27AF7480" w14:textId="203D845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_Toc217285451 \h </w:instrText>
      </w:r>
      <w:r>
        <w:rPr>
          <w:noProof/>
        </w:rPr>
      </w:r>
      <w:r>
        <w:rPr>
          <w:noProof/>
        </w:rPr>
        <w:fldChar w:fldCharType="separate"/>
      </w:r>
      <w:r>
        <w:rPr>
          <w:noProof/>
        </w:rPr>
        <w:t>108</w:t>
      </w:r>
      <w:r>
        <w:rPr>
          <w:noProof/>
        </w:rPr>
        <w:fldChar w:fldCharType="end"/>
      </w:r>
    </w:p>
    <w:p w14:paraId="11150DC5" w14:textId="3022733A"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_Toc217285452 \h </w:instrText>
      </w:r>
      <w:r>
        <w:rPr>
          <w:noProof/>
        </w:rPr>
      </w:r>
      <w:r>
        <w:rPr>
          <w:noProof/>
        </w:rPr>
        <w:fldChar w:fldCharType="separate"/>
      </w:r>
      <w:r>
        <w:rPr>
          <w:noProof/>
        </w:rPr>
        <w:t>108</w:t>
      </w:r>
      <w:r>
        <w:rPr>
          <w:noProof/>
        </w:rPr>
        <w:fldChar w:fldCharType="end"/>
      </w:r>
    </w:p>
    <w:p w14:paraId="6FBE0C0A" w14:textId="5B9CCFB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r>
      <w:r>
        <w:rPr>
          <w:noProof/>
        </w:rPr>
        <w:instrText xml:space="preserve"> PAGEREF _Toc217285453 \h </w:instrText>
      </w:r>
      <w:r>
        <w:rPr>
          <w:noProof/>
        </w:rPr>
      </w:r>
      <w:r>
        <w:rPr>
          <w:noProof/>
        </w:rPr>
        <w:fldChar w:fldCharType="separate"/>
      </w:r>
      <w:r>
        <w:rPr>
          <w:noProof/>
        </w:rPr>
        <w:t>109</w:t>
      </w:r>
      <w:r>
        <w:rPr>
          <w:noProof/>
        </w:rPr>
        <w:fldChar w:fldCharType="end"/>
      </w:r>
    </w:p>
    <w:p w14:paraId="68E0D4CA" w14:textId="7CECA40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r>
      <w:r>
        <w:rPr>
          <w:noProof/>
        </w:rPr>
        <w:instrText xml:space="preserve"> PAGEREF _Toc217285454 \h </w:instrText>
      </w:r>
      <w:r>
        <w:rPr>
          <w:noProof/>
        </w:rPr>
      </w:r>
      <w:r>
        <w:rPr>
          <w:noProof/>
        </w:rPr>
        <w:fldChar w:fldCharType="separate"/>
      </w:r>
      <w:r>
        <w:rPr>
          <w:noProof/>
        </w:rPr>
        <w:t>111</w:t>
      </w:r>
      <w:r>
        <w:rPr>
          <w:noProof/>
        </w:rPr>
        <w:fldChar w:fldCharType="end"/>
      </w:r>
    </w:p>
    <w:p w14:paraId="14503EA6" w14:textId="4ED6B3A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_Toc217285455 \h </w:instrText>
      </w:r>
      <w:r>
        <w:rPr>
          <w:noProof/>
        </w:rPr>
      </w:r>
      <w:r>
        <w:rPr>
          <w:noProof/>
        </w:rPr>
        <w:fldChar w:fldCharType="separate"/>
      </w:r>
      <w:r>
        <w:rPr>
          <w:noProof/>
        </w:rPr>
        <w:t>112</w:t>
      </w:r>
      <w:r>
        <w:rPr>
          <w:noProof/>
        </w:rPr>
        <w:fldChar w:fldCharType="end"/>
      </w:r>
    </w:p>
    <w:p w14:paraId="6580240B" w14:textId="1B48EC9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_Toc217285456 \h </w:instrText>
      </w:r>
      <w:r>
        <w:rPr>
          <w:noProof/>
        </w:rPr>
      </w:r>
      <w:r>
        <w:rPr>
          <w:noProof/>
        </w:rPr>
        <w:fldChar w:fldCharType="separate"/>
      </w:r>
      <w:r>
        <w:rPr>
          <w:noProof/>
        </w:rPr>
        <w:t>112</w:t>
      </w:r>
      <w:r>
        <w:rPr>
          <w:noProof/>
        </w:rPr>
        <w:fldChar w:fldCharType="end"/>
      </w:r>
    </w:p>
    <w:p w14:paraId="7FF3AD9B" w14:textId="756746D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r>
      <w:r>
        <w:rPr>
          <w:noProof/>
        </w:rPr>
        <w:instrText xml:space="preserve"> PAGEREF _Toc217285457 \h </w:instrText>
      </w:r>
      <w:r>
        <w:rPr>
          <w:noProof/>
        </w:rPr>
      </w:r>
      <w:r>
        <w:rPr>
          <w:noProof/>
        </w:rPr>
        <w:fldChar w:fldCharType="separate"/>
      </w:r>
      <w:r>
        <w:rPr>
          <w:noProof/>
        </w:rPr>
        <w:t>112</w:t>
      </w:r>
      <w:r>
        <w:rPr>
          <w:noProof/>
        </w:rPr>
        <w:fldChar w:fldCharType="end"/>
      </w:r>
    </w:p>
    <w:p w14:paraId="42581DED" w14:textId="3C89BE0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r>
      <w:r>
        <w:rPr>
          <w:noProof/>
        </w:rPr>
        <w:instrText xml:space="preserve"> PAGEREF _Toc217285458 \h </w:instrText>
      </w:r>
      <w:r>
        <w:rPr>
          <w:noProof/>
        </w:rPr>
      </w:r>
      <w:r>
        <w:rPr>
          <w:noProof/>
        </w:rPr>
        <w:fldChar w:fldCharType="separate"/>
      </w:r>
      <w:r>
        <w:rPr>
          <w:noProof/>
        </w:rPr>
        <w:t>112</w:t>
      </w:r>
      <w:r>
        <w:rPr>
          <w:noProof/>
        </w:rPr>
        <w:fldChar w:fldCharType="end"/>
      </w:r>
    </w:p>
    <w:p w14:paraId="4980E86F" w14:textId="0C6FC12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r>
      <w:r>
        <w:rPr>
          <w:noProof/>
        </w:rPr>
        <w:instrText xml:space="preserve"> PAGEREF _Toc217285459 \h </w:instrText>
      </w:r>
      <w:r>
        <w:rPr>
          <w:noProof/>
        </w:rPr>
      </w:r>
      <w:r>
        <w:rPr>
          <w:noProof/>
        </w:rPr>
        <w:fldChar w:fldCharType="separate"/>
      </w:r>
      <w:r>
        <w:rPr>
          <w:noProof/>
        </w:rPr>
        <w:t>113</w:t>
      </w:r>
      <w:r>
        <w:rPr>
          <w:noProof/>
        </w:rPr>
        <w:fldChar w:fldCharType="end"/>
      </w:r>
    </w:p>
    <w:p w14:paraId="7161D445" w14:textId="25EDBB3B"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_Toc217285460 \h </w:instrText>
      </w:r>
      <w:r>
        <w:rPr>
          <w:noProof/>
        </w:rPr>
      </w:r>
      <w:r>
        <w:rPr>
          <w:noProof/>
        </w:rPr>
        <w:fldChar w:fldCharType="separate"/>
      </w:r>
      <w:r>
        <w:rPr>
          <w:noProof/>
        </w:rPr>
        <w:t>114</w:t>
      </w:r>
      <w:r>
        <w:rPr>
          <w:noProof/>
        </w:rPr>
        <w:fldChar w:fldCharType="end"/>
      </w:r>
    </w:p>
    <w:p w14:paraId="51195520" w14:textId="1EB9876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_Toc217285461 \h </w:instrText>
      </w:r>
      <w:r>
        <w:rPr>
          <w:noProof/>
        </w:rPr>
      </w:r>
      <w:r>
        <w:rPr>
          <w:noProof/>
        </w:rPr>
        <w:fldChar w:fldCharType="separate"/>
      </w:r>
      <w:r>
        <w:rPr>
          <w:noProof/>
        </w:rPr>
        <w:t>114</w:t>
      </w:r>
      <w:r>
        <w:rPr>
          <w:noProof/>
        </w:rPr>
        <w:fldChar w:fldCharType="end"/>
      </w:r>
    </w:p>
    <w:p w14:paraId="53E3826B" w14:textId="21CBB54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_Toc217285462 \h </w:instrText>
      </w:r>
      <w:r>
        <w:rPr>
          <w:noProof/>
        </w:rPr>
      </w:r>
      <w:r>
        <w:rPr>
          <w:noProof/>
        </w:rPr>
        <w:fldChar w:fldCharType="separate"/>
      </w:r>
      <w:r>
        <w:rPr>
          <w:noProof/>
        </w:rPr>
        <w:t>114</w:t>
      </w:r>
      <w:r>
        <w:rPr>
          <w:noProof/>
        </w:rPr>
        <w:fldChar w:fldCharType="end"/>
      </w:r>
    </w:p>
    <w:p w14:paraId="5A0F1BE2" w14:textId="43AAB06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_Toc217285463 \h </w:instrText>
      </w:r>
      <w:r>
        <w:rPr>
          <w:noProof/>
        </w:rPr>
      </w:r>
      <w:r>
        <w:rPr>
          <w:noProof/>
        </w:rPr>
        <w:fldChar w:fldCharType="separate"/>
      </w:r>
      <w:r>
        <w:rPr>
          <w:noProof/>
        </w:rPr>
        <w:t>114</w:t>
      </w:r>
      <w:r>
        <w:rPr>
          <w:noProof/>
        </w:rPr>
        <w:fldChar w:fldCharType="end"/>
      </w:r>
    </w:p>
    <w:p w14:paraId="10ADA537" w14:textId="4DEAA49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_Toc217285464 \h </w:instrText>
      </w:r>
      <w:r>
        <w:rPr>
          <w:noProof/>
        </w:rPr>
      </w:r>
      <w:r>
        <w:rPr>
          <w:noProof/>
        </w:rPr>
        <w:fldChar w:fldCharType="separate"/>
      </w:r>
      <w:r>
        <w:rPr>
          <w:noProof/>
        </w:rPr>
        <w:t>114</w:t>
      </w:r>
      <w:r>
        <w:rPr>
          <w:noProof/>
        </w:rPr>
        <w:fldChar w:fldCharType="end"/>
      </w:r>
    </w:p>
    <w:p w14:paraId="70A7E8F9" w14:textId="5836C80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r>
      <w:r>
        <w:rPr>
          <w:noProof/>
        </w:rPr>
        <w:instrText xml:space="preserve"> PAGEREF _Toc217285465 \h </w:instrText>
      </w:r>
      <w:r>
        <w:rPr>
          <w:noProof/>
        </w:rPr>
      </w:r>
      <w:r>
        <w:rPr>
          <w:noProof/>
        </w:rPr>
        <w:fldChar w:fldCharType="separate"/>
      </w:r>
      <w:r>
        <w:rPr>
          <w:noProof/>
        </w:rPr>
        <w:t>116</w:t>
      </w:r>
      <w:r>
        <w:rPr>
          <w:noProof/>
        </w:rPr>
        <w:fldChar w:fldCharType="end"/>
      </w:r>
    </w:p>
    <w:p w14:paraId="74A188EC" w14:textId="4CD0F24D"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_Toc217285466 \h </w:instrText>
      </w:r>
      <w:r>
        <w:rPr>
          <w:noProof/>
        </w:rPr>
      </w:r>
      <w:r>
        <w:rPr>
          <w:noProof/>
        </w:rPr>
        <w:fldChar w:fldCharType="separate"/>
      </w:r>
      <w:r>
        <w:rPr>
          <w:noProof/>
        </w:rPr>
        <w:t>116</w:t>
      </w:r>
      <w:r>
        <w:rPr>
          <w:noProof/>
        </w:rPr>
        <w:fldChar w:fldCharType="end"/>
      </w:r>
    </w:p>
    <w:p w14:paraId="740EB84C" w14:textId="33C54203"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r>
      <w:r>
        <w:rPr>
          <w:noProof/>
        </w:rPr>
        <w:instrText xml:space="preserve"> PAGEREF _Toc217285467 \h </w:instrText>
      </w:r>
      <w:r>
        <w:rPr>
          <w:noProof/>
        </w:rPr>
      </w:r>
      <w:r>
        <w:rPr>
          <w:noProof/>
        </w:rPr>
        <w:fldChar w:fldCharType="separate"/>
      </w:r>
      <w:r>
        <w:rPr>
          <w:noProof/>
        </w:rPr>
        <w:t>116</w:t>
      </w:r>
      <w:r>
        <w:rPr>
          <w:noProof/>
        </w:rPr>
        <w:fldChar w:fldCharType="end"/>
      </w:r>
    </w:p>
    <w:p w14:paraId="73C13178" w14:textId="0318DED5"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r>
      <w:r>
        <w:rPr>
          <w:noProof/>
        </w:rPr>
        <w:instrText xml:space="preserve"> PAGEREF _Toc217285468 \h </w:instrText>
      </w:r>
      <w:r>
        <w:rPr>
          <w:noProof/>
        </w:rPr>
      </w:r>
      <w:r>
        <w:rPr>
          <w:noProof/>
        </w:rPr>
        <w:fldChar w:fldCharType="separate"/>
      </w:r>
      <w:r>
        <w:rPr>
          <w:noProof/>
        </w:rPr>
        <w:t>117</w:t>
      </w:r>
      <w:r>
        <w:rPr>
          <w:noProof/>
        </w:rPr>
        <w:fldChar w:fldCharType="end"/>
      </w:r>
    </w:p>
    <w:p w14:paraId="5593BE28" w14:textId="69F8D738"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r>
      <w:r>
        <w:rPr>
          <w:noProof/>
        </w:rPr>
        <w:instrText xml:space="preserve"> PAGEREF _Toc217285469 \h </w:instrText>
      </w:r>
      <w:r>
        <w:rPr>
          <w:noProof/>
        </w:rPr>
      </w:r>
      <w:r>
        <w:rPr>
          <w:noProof/>
        </w:rPr>
        <w:fldChar w:fldCharType="separate"/>
      </w:r>
      <w:r>
        <w:rPr>
          <w:noProof/>
        </w:rPr>
        <w:t>118</w:t>
      </w:r>
      <w:r>
        <w:rPr>
          <w:noProof/>
        </w:rPr>
        <w:fldChar w:fldCharType="end"/>
      </w:r>
    </w:p>
    <w:p w14:paraId="1FF2DE39" w14:textId="15B3115D"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r>
      <w:r>
        <w:rPr>
          <w:noProof/>
        </w:rPr>
        <w:instrText xml:space="preserve"> PAGEREF _Toc217285470 \h </w:instrText>
      </w:r>
      <w:r>
        <w:rPr>
          <w:noProof/>
        </w:rPr>
      </w:r>
      <w:r>
        <w:rPr>
          <w:noProof/>
        </w:rPr>
        <w:fldChar w:fldCharType="separate"/>
      </w:r>
      <w:r>
        <w:rPr>
          <w:noProof/>
        </w:rPr>
        <w:t>118</w:t>
      </w:r>
      <w:r>
        <w:rPr>
          <w:noProof/>
        </w:rPr>
        <w:fldChar w:fldCharType="end"/>
      </w:r>
    </w:p>
    <w:p w14:paraId="4343F471" w14:textId="4E10711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r>
      <w:r>
        <w:rPr>
          <w:noProof/>
        </w:rPr>
        <w:instrText xml:space="preserve"> PAGEREF _Toc217285471 \h </w:instrText>
      </w:r>
      <w:r>
        <w:rPr>
          <w:noProof/>
        </w:rPr>
      </w:r>
      <w:r>
        <w:rPr>
          <w:noProof/>
        </w:rPr>
        <w:fldChar w:fldCharType="separate"/>
      </w:r>
      <w:r>
        <w:rPr>
          <w:noProof/>
        </w:rPr>
        <w:t>119</w:t>
      </w:r>
      <w:r>
        <w:rPr>
          <w:noProof/>
        </w:rPr>
        <w:fldChar w:fldCharType="end"/>
      </w:r>
    </w:p>
    <w:p w14:paraId="210574AF" w14:textId="408F0D5A"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r>
      <w:r>
        <w:rPr>
          <w:noProof/>
        </w:rPr>
        <w:instrText xml:space="preserve"> PAGEREF _Toc217285472 \h </w:instrText>
      </w:r>
      <w:r>
        <w:rPr>
          <w:noProof/>
        </w:rPr>
      </w:r>
      <w:r>
        <w:rPr>
          <w:noProof/>
        </w:rPr>
        <w:fldChar w:fldCharType="separate"/>
      </w:r>
      <w:r>
        <w:rPr>
          <w:noProof/>
        </w:rPr>
        <w:t>119</w:t>
      </w:r>
      <w:r>
        <w:rPr>
          <w:noProof/>
        </w:rPr>
        <w:fldChar w:fldCharType="end"/>
      </w:r>
    </w:p>
    <w:p w14:paraId="695A2B0C" w14:textId="7B016DC7"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r>
      <w:r>
        <w:rPr>
          <w:noProof/>
        </w:rPr>
        <w:instrText xml:space="preserve"> PAGEREF _Toc217285473 \h </w:instrText>
      </w:r>
      <w:r>
        <w:rPr>
          <w:noProof/>
        </w:rPr>
      </w:r>
      <w:r>
        <w:rPr>
          <w:noProof/>
        </w:rPr>
        <w:fldChar w:fldCharType="separate"/>
      </w:r>
      <w:r>
        <w:rPr>
          <w:noProof/>
        </w:rPr>
        <w:t>120</w:t>
      </w:r>
      <w:r>
        <w:rPr>
          <w:noProof/>
        </w:rPr>
        <w:fldChar w:fldCharType="end"/>
      </w:r>
    </w:p>
    <w:p w14:paraId="43326485" w14:textId="2F3ACFFF"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r>
      <w:r>
        <w:rPr>
          <w:noProof/>
        </w:rPr>
        <w:instrText xml:space="preserve"> PAGEREF _Toc217285474 \h </w:instrText>
      </w:r>
      <w:r>
        <w:rPr>
          <w:noProof/>
        </w:rPr>
      </w:r>
      <w:r>
        <w:rPr>
          <w:noProof/>
        </w:rPr>
        <w:fldChar w:fldCharType="separate"/>
      </w:r>
      <w:r>
        <w:rPr>
          <w:noProof/>
        </w:rPr>
        <w:t>121</w:t>
      </w:r>
      <w:r>
        <w:rPr>
          <w:noProof/>
        </w:rPr>
        <w:fldChar w:fldCharType="end"/>
      </w:r>
    </w:p>
    <w:p w14:paraId="7F471123" w14:textId="7CE29655"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r>
      <w:r>
        <w:rPr>
          <w:noProof/>
        </w:rPr>
        <w:instrText xml:space="preserve"> PAGEREF _Toc217285475 \h </w:instrText>
      </w:r>
      <w:r>
        <w:rPr>
          <w:noProof/>
        </w:rPr>
      </w:r>
      <w:r>
        <w:rPr>
          <w:noProof/>
        </w:rPr>
        <w:fldChar w:fldCharType="separate"/>
      </w:r>
      <w:r>
        <w:rPr>
          <w:noProof/>
        </w:rPr>
        <w:t>122</w:t>
      </w:r>
      <w:r>
        <w:rPr>
          <w:noProof/>
        </w:rPr>
        <w:fldChar w:fldCharType="end"/>
      </w:r>
    </w:p>
    <w:p w14:paraId="64696F36" w14:textId="45295CF1"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r>
      <w:r>
        <w:rPr>
          <w:noProof/>
        </w:rPr>
        <w:instrText xml:space="preserve"> PAGEREF _Toc217285476 \h </w:instrText>
      </w:r>
      <w:r>
        <w:rPr>
          <w:noProof/>
        </w:rPr>
      </w:r>
      <w:r>
        <w:rPr>
          <w:noProof/>
        </w:rPr>
        <w:fldChar w:fldCharType="separate"/>
      </w:r>
      <w:r>
        <w:rPr>
          <w:noProof/>
        </w:rPr>
        <w:t>122</w:t>
      </w:r>
      <w:r>
        <w:rPr>
          <w:noProof/>
        </w:rPr>
        <w:fldChar w:fldCharType="end"/>
      </w:r>
    </w:p>
    <w:p w14:paraId="3BDC626E" w14:textId="748D983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r>
      <w:r>
        <w:rPr>
          <w:noProof/>
        </w:rPr>
        <w:instrText xml:space="preserve"> PAGEREF _Toc217285477 \h </w:instrText>
      </w:r>
      <w:r>
        <w:rPr>
          <w:noProof/>
        </w:rPr>
      </w:r>
      <w:r>
        <w:rPr>
          <w:noProof/>
        </w:rPr>
        <w:fldChar w:fldCharType="separate"/>
      </w:r>
      <w:r>
        <w:rPr>
          <w:noProof/>
        </w:rPr>
        <w:t>124</w:t>
      </w:r>
      <w:r>
        <w:rPr>
          <w:noProof/>
        </w:rPr>
        <w:fldChar w:fldCharType="end"/>
      </w:r>
    </w:p>
    <w:p w14:paraId="10B8DA73" w14:textId="127D266A"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r>
      <w:r>
        <w:rPr>
          <w:noProof/>
        </w:rPr>
        <w:instrText xml:space="preserve"> PAGEREF _Toc217285478 \h </w:instrText>
      </w:r>
      <w:r>
        <w:rPr>
          <w:noProof/>
        </w:rPr>
      </w:r>
      <w:r>
        <w:rPr>
          <w:noProof/>
        </w:rPr>
        <w:fldChar w:fldCharType="separate"/>
      </w:r>
      <w:r>
        <w:rPr>
          <w:noProof/>
        </w:rPr>
        <w:t>124</w:t>
      </w:r>
      <w:r>
        <w:rPr>
          <w:noProof/>
        </w:rPr>
        <w:fldChar w:fldCharType="end"/>
      </w:r>
    </w:p>
    <w:p w14:paraId="1EA12201" w14:textId="7EE2DE58"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r>
      <w:r>
        <w:rPr>
          <w:noProof/>
        </w:rPr>
        <w:instrText xml:space="preserve"> PAGEREF _Toc217285479 \h </w:instrText>
      </w:r>
      <w:r>
        <w:rPr>
          <w:noProof/>
        </w:rPr>
      </w:r>
      <w:r>
        <w:rPr>
          <w:noProof/>
        </w:rPr>
        <w:fldChar w:fldCharType="separate"/>
      </w:r>
      <w:r>
        <w:rPr>
          <w:noProof/>
        </w:rPr>
        <w:t>125</w:t>
      </w:r>
      <w:r>
        <w:rPr>
          <w:noProof/>
        </w:rPr>
        <w:fldChar w:fldCharType="end"/>
      </w:r>
    </w:p>
    <w:p w14:paraId="26A24AFE" w14:textId="14DF034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r>
      <w:r>
        <w:rPr>
          <w:noProof/>
        </w:rPr>
        <w:instrText xml:space="preserve"> PAGEREF _Toc217285480 \h </w:instrText>
      </w:r>
      <w:r>
        <w:rPr>
          <w:noProof/>
        </w:rPr>
      </w:r>
      <w:r>
        <w:rPr>
          <w:noProof/>
        </w:rPr>
        <w:fldChar w:fldCharType="separate"/>
      </w:r>
      <w:r>
        <w:rPr>
          <w:noProof/>
        </w:rPr>
        <w:t>126</w:t>
      </w:r>
      <w:r>
        <w:rPr>
          <w:noProof/>
        </w:rPr>
        <w:fldChar w:fldCharType="end"/>
      </w:r>
    </w:p>
    <w:p w14:paraId="3B23C8D1" w14:textId="622CD721"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r>
      <w:r>
        <w:rPr>
          <w:noProof/>
        </w:rPr>
        <w:instrText xml:space="preserve"> PAGEREF _Toc217285481 \h </w:instrText>
      </w:r>
      <w:r>
        <w:rPr>
          <w:noProof/>
        </w:rPr>
      </w:r>
      <w:r>
        <w:rPr>
          <w:noProof/>
        </w:rPr>
        <w:fldChar w:fldCharType="separate"/>
      </w:r>
      <w:r>
        <w:rPr>
          <w:noProof/>
        </w:rPr>
        <w:t>128</w:t>
      </w:r>
      <w:r>
        <w:rPr>
          <w:noProof/>
        </w:rPr>
        <w:fldChar w:fldCharType="end"/>
      </w:r>
    </w:p>
    <w:p w14:paraId="66DBCBE5" w14:textId="518D293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_Toc217285482 \h </w:instrText>
      </w:r>
      <w:r>
        <w:rPr>
          <w:noProof/>
        </w:rPr>
      </w:r>
      <w:r>
        <w:rPr>
          <w:noProof/>
        </w:rPr>
        <w:fldChar w:fldCharType="separate"/>
      </w:r>
      <w:r>
        <w:rPr>
          <w:noProof/>
        </w:rPr>
        <w:t>129</w:t>
      </w:r>
      <w:r>
        <w:rPr>
          <w:noProof/>
        </w:rPr>
        <w:fldChar w:fldCharType="end"/>
      </w:r>
    </w:p>
    <w:p w14:paraId="192A0575" w14:textId="67549D8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_Toc217285483 \h </w:instrText>
      </w:r>
      <w:r>
        <w:rPr>
          <w:noProof/>
        </w:rPr>
      </w:r>
      <w:r>
        <w:rPr>
          <w:noProof/>
        </w:rPr>
        <w:fldChar w:fldCharType="separate"/>
      </w:r>
      <w:r>
        <w:rPr>
          <w:noProof/>
        </w:rPr>
        <w:t>129</w:t>
      </w:r>
      <w:r>
        <w:rPr>
          <w:noProof/>
        </w:rPr>
        <w:fldChar w:fldCharType="end"/>
      </w:r>
    </w:p>
    <w:p w14:paraId="7C20173E" w14:textId="13A968E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r>
      <w:r>
        <w:rPr>
          <w:noProof/>
        </w:rPr>
        <w:instrText xml:space="preserve"> PAGEREF _Toc217285484 \h </w:instrText>
      </w:r>
      <w:r>
        <w:rPr>
          <w:noProof/>
        </w:rPr>
      </w:r>
      <w:r>
        <w:rPr>
          <w:noProof/>
        </w:rPr>
        <w:fldChar w:fldCharType="separate"/>
      </w:r>
      <w:r>
        <w:rPr>
          <w:noProof/>
        </w:rPr>
        <w:t>129</w:t>
      </w:r>
      <w:r>
        <w:rPr>
          <w:noProof/>
        </w:rPr>
        <w:fldChar w:fldCharType="end"/>
      </w:r>
    </w:p>
    <w:p w14:paraId="76289923" w14:textId="499D8AE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r>
      <w:r>
        <w:rPr>
          <w:noProof/>
        </w:rPr>
        <w:instrText xml:space="preserve"> PAGEREF _Toc217285485 \h </w:instrText>
      </w:r>
      <w:r>
        <w:rPr>
          <w:noProof/>
        </w:rPr>
      </w:r>
      <w:r>
        <w:rPr>
          <w:noProof/>
        </w:rPr>
        <w:fldChar w:fldCharType="separate"/>
      </w:r>
      <w:r>
        <w:rPr>
          <w:noProof/>
        </w:rPr>
        <w:t>131</w:t>
      </w:r>
      <w:r>
        <w:rPr>
          <w:noProof/>
        </w:rPr>
        <w:fldChar w:fldCharType="end"/>
      </w:r>
    </w:p>
    <w:p w14:paraId="0E87B80C" w14:textId="76EBA2F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r>
      <w:r>
        <w:rPr>
          <w:noProof/>
        </w:rPr>
        <w:instrText xml:space="preserve"> PAGEREF _Toc217285486 \h </w:instrText>
      </w:r>
      <w:r>
        <w:rPr>
          <w:noProof/>
        </w:rPr>
      </w:r>
      <w:r>
        <w:rPr>
          <w:noProof/>
        </w:rPr>
        <w:fldChar w:fldCharType="separate"/>
      </w:r>
      <w:r>
        <w:rPr>
          <w:noProof/>
        </w:rPr>
        <w:t>131</w:t>
      </w:r>
      <w:r>
        <w:rPr>
          <w:noProof/>
        </w:rPr>
        <w:fldChar w:fldCharType="end"/>
      </w:r>
    </w:p>
    <w:p w14:paraId="07AC603B" w14:textId="3266213F"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r>
      <w:r>
        <w:rPr>
          <w:noProof/>
        </w:rPr>
        <w:instrText xml:space="preserve"> PAGEREF _Toc217285487 \h </w:instrText>
      </w:r>
      <w:r>
        <w:rPr>
          <w:noProof/>
        </w:rPr>
      </w:r>
      <w:r>
        <w:rPr>
          <w:noProof/>
        </w:rPr>
        <w:fldChar w:fldCharType="separate"/>
      </w:r>
      <w:r>
        <w:rPr>
          <w:noProof/>
        </w:rPr>
        <w:t>131</w:t>
      </w:r>
      <w:r>
        <w:rPr>
          <w:noProof/>
        </w:rPr>
        <w:fldChar w:fldCharType="end"/>
      </w:r>
    </w:p>
    <w:p w14:paraId="7AF46FED" w14:textId="7ECCC731"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r>
      <w:r>
        <w:rPr>
          <w:noProof/>
        </w:rPr>
        <w:instrText xml:space="preserve"> PAGEREF _Toc217285488 \h </w:instrText>
      </w:r>
      <w:r>
        <w:rPr>
          <w:noProof/>
        </w:rPr>
      </w:r>
      <w:r>
        <w:rPr>
          <w:noProof/>
        </w:rPr>
        <w:fldChar w:fldCharType="separate"/>
      </w:r>
      <w:r>
        <w:rPr>
          <w:noProof/>
        </w:rPr>
        <w:t>132</w:t>
      </w:r>
      <w:r>
        <w:rPr>
          <w:noProof/>
        </w:rPr>
        <w:fldChar w:fldCharType="end"/>
      </w:r>
    </w:p>
    <w:p w14:paraId="0E76D5A8" w14:textId="641EDCBF"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r>
      <w:r>
        <w:rPr>
          <w:noProof/>
        </w:rPr>
        <w:instrText xml:space="preserve"> PAGEREF _Toc217285489 \h </w:instrText>
      </w:r>
      <w:r>
        <w:rPr>
          <w:noProof/>
        </w:rPr>
      </w:r>
      <w:r>
        <w:rPr>
          <w:noProof/>
        </w:rPr>
        <w:fldChar w:fldCharType="separate"/>
      </w:r>
      <w:r>
        <w:rPr>
          <w:noProof/>
        </w:rPr>
        <w:t>132</w:t>
      </w:r>
      <w:r>
        <w:rPr>
          <w:noProof/>
        </w:rPr>
        <w:fldChar w:fldCharType="end"/>
      </w:r>
    </w:p>
    <w:p w14:paraId="7FEF3990" w14:textId="639B913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behaviour, up-switching</w:t>
      </w:r>
      <w:r>
        <w:rPr>
          <w:noProof/>
        </w:rPr>
        <w:tab/>
      </w:r>
      <w:r>
        <w:rPr>
          <w:noProof/>
        </w:rPr>
        <w:fldChar w:fldCharType="begin"/>
      </w:r>
      <w:r>
        <w:rPr>
          <w:noProof/>
        </w:rPr>
        <w:instrText xml:space="preserve"> PAGEREF _Toc217285490 \h </w:instrText>
      </w:r>
      <w:r>
        <w:rPr>
          <w:noProof/>
        </w:rPr>
      </w:r>
      <w:r>
        <w:rPr>
          <w:noProof/>
        </w:rPr>
        <w:fldChar w:fldCharType="separate"/>
      </w:r>
      <w:r>
        <w:rPr>
          <w:noProof/>
        </w:rPr>
        <w:t>132</w:t>
      </w:r>
      <w:r>
        <w:rPr>
          <w:noProof/>
        </w:rPr>
        <w:fldChar w:fldCharType="end"/>
      </w:r>
    </w:p>
    <w:p w14:paraId="1780379C" w14:textId="3406B19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behaviour, down-switching</w:t>
      </w:r>
      <w:r>
        <w:rPr>
          <w:noProof/>
        </w:rPr>
        <w:tab/>
      </w:r>
      <w:r>
        <w:rPr>
          <w:noProof/>
        </w:rPr>
        <w:fldChar w:fldCharType="begin"/>
      </w:r>
      <w:r>
        <w:rPr>
          <w:noProof/>
        </w:rPr>
        <w:instrText xml:space="preserve"> PAGEREF _Toc217285491 \h </w:instrText>
      </w:r>
      <w:r>
        <w:rPr>
          <w:noProof/>
        </w:rPr>
      </w:r>
      <w:r>
        <w:rPr>
          <w:noProof/>
        </w:rPr>
        <w:fldChar w:fldCharType="separate"/>
      </w:r>
      <w:r>
        <w:rPr>
          <w:noProof/>
        </w:rPr>
        <w:t>133</w:t>
      </w:r>
      <w:r>
        <w:rPr>
          <w:noProof/>
        </w:rPr>
        <w:fldChar w:fldCharType="end"/>
      </w:r>
    </w:p>
    <w:p w14:paraId="2CE21D89" w14:textId="63E3F5E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behaviour, up-switch</w:t>
      </w:r>
      <w:r>
        <w:rPr>
          <w:noProof/>
        </w:rPr>
        <w:tab/>
      </w:r>
      <w:r>
        <w:rPr>
          <w:noProof/>
        </w:rPr>
        <w:fldChar w:fldCharType="begin"/>
      </w:r>
      <w:r>
        <w:rPr>
          <w:noProof/>
        </w:rPr>
        <w:instrText xml:space="preserve"> PAGEREF _Toc217285492 \h </w:instrText>
      </w:r>
      <w:r>
        <w:rPr>
          <w:noProof/>
        </w:rPr>
      </w:r>
      <w:r>
        <w:rPr>
          <w:noProof/>
        </w:rPr>
        <w:fldChar w:fldCharType="separate"/>
      </w:r>
      <w:r>
        <w:rPr>
          <w:noProof/>
        </w:rPr>
        <w:t>133</w:t>
      </w:r>
      <w:r>
        <w:rPr>
          <w:noProof/>
        </w:rPr>
        <w:fldChar w:fldCharType="end"/>
      </w:r>
    </w:p>
    <w:p w14:paraId="7993DDA5" w14:textId="5DF536F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r>
      <w:r>
        <w:rPr>
          <w:noProof/>
        </w:rPr>
        <w:instrText xml:space="preserve"> PAGEREF _Toc217285493 \h </w:instrText>
      </w:r>
      <w:r>
        <w:rPr>
          <w:noProof/>
        </w:rPr>
      </w:r>
      <w:r>
        <w:rPr>
          <w:noProof/>
        </w:rPr>
        <w:fldChar w:fldCharType="separate"/>
      </w:r>
      <w:r>
        <w:rPr>
          <w:noProof/>
        </w:rPr>
        <w:t>133</w:t>
      </w:r>
      <w:r>
        <w:rPr>
          <w:noProof/>
        </w:rPr>
        <w:fldChar w:fldCharType="end"/>
      </w:r>
    </w:p>
    <w:p w14:paraId="38AAEAB8" w14:textId="191356E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_Toc217285494 \h </w:instrText>
      </w:r>
      <w:r>
        <w:rPr>
          <w:noProof/>
        </w:rPr>
      </w:r>
      <w:r>
        <w:rPr>
          <w:noProof/>
        </w:rPr>
        <w:fldChar w:fldCharType="separate"/>
      </w:r>
      <w:r>
        <w:rPr>
          <w:noProof/>
        </w:rPr>
        <w:t>134</w:t>
      </w:r>
      <w:r>
        <w:rPr>
          <w:noProof/>
        </w:rPr>
        <w:fldChar w:fldCharType="end"/>
      </w:r>
    </w:p>
    <w:p w14:paraId="0FFB5E5A" w14:textId="4F9B5A6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_Toc217285495 \h </w:instrText>
      </w:r>
      <w:r>
        <w:rPr>
          <w:noProof/>
        </w:rPr>
      </w:r>
      <w:r>
        <w:rPr>
          <w:noProof/>
        </w:rPr>
        <w:fldChar w:fldCharType="separate"/>
      </w:r>
      <w:r>
        <w:rPr>
          <w:noProof/>
        </w:rPr>
        <w:t>135</w:t>
      </w:r>
      <w:r>
        <w:rPr>
          <w:noProof/>
        </w:rPr>
        <w:fldChar w:fldCharType="end"/>
      </w:r>
    </w:p>
    <w:p w14:paraId="395F5D71" w14:textId="132CFFA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r>
      <w:r>
        <w:rPr>
          <w:noProof/>
        </w:rPr>
        <w:instrText xml:space="preserve"> PAGEREF _Toc217285496 \h </w:instrText>
      </w:r>
      <w:r>
        <w:rPr>
          <w:noProof/>
        </w:rPr>
      </w:r>
      <w:r>
        <w:rPr>
          <w:noProof/>
        </w:rPr>
        <w:fldChar w:fldCharType="separate"/>
      </w:r>
      <w:r>
        <w:rPr>
          <w:noProof/>
        </w:rPr>
        <w:t>135</w:t>
      </w:r>
      <w:r>
        <w:rPr>
          <w:noProof/>
        </w:rPr>
        <w:fldChar w:fldCharType="end"/>
      </w:r>
    </w:p>
    <w:p w14:paraId="1A907B1D" w14:textId="5D04B52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r>
      <w:r>
        <w:rPr>
          <w:noProof/>
        </w:rPr>
        <w:instrText xml:space="preserve"> PAGEREF _Toc217285497 \h </w:instrText>
      </w:r>
      <w:r>
        <w:rPr>
          <w:noProof/>
        </w:rPr>
      </w:r>
      <w:r>
        <w:rPr>
          <w:noProof/>
        </w:rPr>
        <w:fldChar w:fldCharType="separate"/>
      </w:r>
      <w:r>
        <w:rPr>
          <w:noProof/>
        </w:rPr>
        <w:t>135</w:t>
      </w:r>
      <w:r>
        <w:rPr>
          <w:noProof/>
        </w:rPr>
        <w:fldChar w:fldCharType="end"/>
      </w:r>
    </w:p>
    <w:p w14:paraId="33CFD0D1" w14:textId="6221631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_Toc217285498 \h </w:instrText>
      </w:r>
      <w:r>
        <w:rPr>
          <w:noProof/>
        </w:rPr>
      </w:r>
      <w:r>
        <w:rPr>
          <w:noProof/>
        </w:rPr>
        <w:fldChar w:fldCharType="separate"/>
      </w:r>
      <w:r>
        <w:rPr>
          <w:noProof/>
        </w:rPr>
        <w:t>135</w:t>
      </w:r>
      <w:r>
        <w:rPr>
          <w:noProof/>
        </w:rPr>
        <w:fldChar w:fldCharType="end"/>
      </w:r>
    </w:p>
    <w:p w14:paraId="468AAE21" w14:textId="3BA162C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r>
      <w:r>
        <w:rPr>
          <w:noProof/>
        </w:rPr>
        <w:instrText xml:space="preserve"> PAGEREF _Toc217285499 \h </w:instrText>
      </w:r>
      <w:r>
        <w:rPr>
          <w:noProof/>
        </w:rPr>
      </w:r>
      <w:r>
        <w:rPr>
          <w:noProof/>
        </w:rPr>
        <w:fldChar w:fldCharType="separate"/>
      </w:r>
      <w:r>
        <w:rPr>
          <w:noProof/>
        </w:rPr>
        <w:t>136</w:t>
      </w:r>
      <w:r>
        <w:rPr>
          <w:noProof/>
        </w:rPr>
        <w:fldChar w:fldCharType="end"/>
      </w:r>
    </w:p>
    <w:p w14:paraId="5146F769" w14:textId="2840EC9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r>
      <w:r>
        <w:rPr>
          <w:noProof/>
        </w:rPr>
        <w:instrText xml:space="preserve"> PAGEREF _Toc217285500 \h </w:instrText>
      </w:r>
      <w:r>
        <w:rPr>
          <w:noProof/>
        </w:rPr>
      </w:r>
      <w:r>
        <w:rPr>
          <w:noProof/>
        </w:rPr>
        <w:fldChar w:fldCharType="separate"/>
      </w:r>
      <w:r>
        <w:rPr>
          <w:noProof/>
        </w:rPr>
        <w:t>137</w:t>
      </w:r>
      <w:r>
        <w:rPr>
          <w:noProof/>
        </w:rPr>
        <w:fldChar w:fldCharType="end"/>
      </w:r>
    </w:p>
    <w:p w14:paraId="2A8E65AA" w14:textId="4761166F"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_Toc217285501 \h </w:instrText>
      </w:r>
      <w:r>
        <w:rPr>
          <w:noProof/>
        </w:rPr>
      </w:r>
      <w:r>
        <w:rPr>
          <w:noProof/>
        </w:rPr>
        <w:fldChar w:fldCharType="separate"/>
      </w:r>
      <w:r>
        <w:rPr>
          <w:noProof/>
        </w:rPr>
        <w:t>137</w:t>
      </w:r>
      <w:r>
        <w:rPr>
          <w:noProof/>
        </w:rPr>
        <w:fldChar w:fldCharType="end"/>
      </w:r>
    </w:p>
    <w:p w14:paraId="33DF0187" w14:textId="71060322"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r>
      <w:r>
        <w:rPr>
          <w:noProof/>
        </w:rPr>
        <w:instrText xml:space="preserve"> PAGEREF _Toc217285502 \h </w:instrText>
      </w:r>
      <w:r>
        <w:rPr>
          <w:noProof/>
        </w:rPr>
      </w:r>
      <w:r>
        <w:rPr>
          <w:noProof/>
        </w:rPr>
        <w:fldChar w:fldCharType="separate"/>
      </w:r>
      <w:r>
        <w:rPr>
          <w:noProof/>
        </w:rPr>
        <w:t>137</w:t>
      </w:r>
      <w:r>
        <w:rPr>
          <w:noProof/>
        </w:rPr>
        <w:fldChar w:fldCharType="end"/>
      </w:r>
    </w:p>
    <w:p w14:paraId="0D4A588F" w14:textId="1B2CCC7C"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r>
      <w:r>
        <w:rPr>
          <w:noProof/>
        </w:rPr>
        <w:instrText xml:space="preserve"> PAGEREF _Toc217285503 \h </w:instrText>
      </w:r>
      <w:r>
        <w:rPr>
          <w:noProof/>
        </w:rPr>
      </w:r>
      <w:r>
        <w:rPr>
          <w:noProof/>
        </w:rPr>
        <w:fldChar w:fldCharType="separate"/>
      </w:r>
      <w:r>
        <w:rPr>
          <w:noProof/>
        </w:rPr>
        <w:t>140</w:t>
      </w:r>
      <w:r>
        <w:rPr>
          <w:noProof/>
        </w:rPr>
        <w:fldChar w:fldCharType="end"/>
      </w:r>
    </w:p>
    <w:p w14:paraId="7834287C" w14:textId="31021B4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r>
      <w:r>
        <w:rPr>
          <w:noProof/>
        </w:rPr>
        <w:instrText xml:space="preserve"> PAGEREF _Toc217285504 \h </w:instrText>
      </w:r>
      <w:r>
        <w:rPr>
          <w:noProof/>
        </w:rPr>
      </w:r>
      <w:r>
        <w:rPr>
          <w:noProof/>
        </w:rPr>
        <w:fldChar w:fldCharType="separate"/>
      </w:r>
      <w:r>
        <w:rPr>
          <w:noProof/>
        </w:rPr>
        <w:t>140</w:t>
      </w:r>
      <w:r>
        <w:rPr>
          <w:noProof/>
        </w:rPr>
        <w:fldChar w:fldCharType="end"/>
      </w:r>
    </w:p>
    <w:p w14:paraId="04020247" w14:textId="226B2D3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r>
      <w:r>
        <w:rPr>
          <w:noProof/>
        </w:rPr>
        <w:instrText xml:space="preserve"> PAGEREF _Toc217285505 \h </w:instrText>
      </w:r>
      <w:r>
        <w:rPr>
          <w:noProof/>
        </w:rPr>
      </w:r>
      <w:r>
        <w:rPr>
          <w:noProof/>
        </w:rPr>
        <w:fldChar w:fldCharType="separate"/>
      </w:r>
      <w:r>
        <w:rPr>
          <w:noProof/>
        </w:rPr>
        <w:t>140</w:t>
      </w:r>
      <w:r>
        <w:rPr>
          <w:noProof/>
        </w:rPr>
        <w:fldChar w:fldCharType="end"/>
      </w:r>
    </w:p>
    <w:p w14:paraId="5C1E208D" w14:textId="2C8ACE0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_Toc217285506 \h </w:instrText>
      </w:r>
      <w:r>
        <w:rPr>
          <w:noProof/>
        </w:rPr>
      </w:r>
      <w:r>
        <w:rPr>
          <w:noProof/>
        </w:rPr>
        <w:fldChar w:fldCharType="separate"/>
      </w:r>
      <w:r>
        <w:rPr>
          <w:noProof/>
        </w:rPr>
        <w:t>141</w:t>
      </w:r>
      <w:r>
        <w:rPr>
          <w:noProof/>
        </w:rPr>
        <w:fldChar w:fldCharType="end"/>
      </w:r>
    </w:p>
    <w:p w14:paraId="0AD3BB5C" w14:textId="18C475C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_Toc217285507 \h </w:instrText>
      </w:r>
      <w:r>
        <w:rPr>
          <w:noProof/>
        </w:rPr>
      </w:r>
      <w:r>
        <w:rPr>
          <w:noProof/>
        </w:rPr>
        <w:fldChar w:fldCharType="separate"/>
      </w:r>
      <w:r>
        <w:rPr>
          <w:noProof/>
        </w:rPr>
        <w:t>141</w:t>
      </w:r>
      <w:r>
        <w:rPr>
          <w:noProof/>
        </w:rPr>
        <w:fldChar w:fldCharType="end"/>
      </w:r>
    </w:p>
    <w:p w14:paraId="77C76EBE" w14:textId="522EEEF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r>
      <w:r>
        <w:rPr>
          <w:noProof/>
        </w:rPr>
        <w:instrText xml:space="preserve"> PAGEREF _Toc217285508 \h </w:instrText>
      </w:r>
      <w:r>
        <w:rPr>
          <w:noProof/>
        </w:rPr>
      </w:r>
      <w:r>
        <w:rPr>
          <w:noProof/>
        </w:rPr>
        <w:fldChar w:fldCharType="separate"/>
      </w:r>
      <w:r>
        <w:rPr>
          <w:noProof/>
        </w:rPr>
        <w:t>142</w:t>
      </w:r>
      <w:r>
        <w:rPr>
          <w:noProof/>
        </w:rPr>
        <w:fldChar w:fldCharType="end"/>
      </w:r>
    </w:p>
    <w:p w14:paraId="38F06350" w14:textId="48F969A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_Toc217285509 \h </w:instrText>
      </w:r>
      <w:r>
        <w:rPr>
          <w:noProof/>
        </w:rPr>
      </w:r>
      <w:r>
        <w:rPr>
          <w:noProof/>
        </w:rPr>
        <w:fldChar w:fldCharType="separate"/>
      </w:r>
      <w:r>
        <w:rPr>
          <w:noProof/>
        </w:rPr>
        <w:t>142</w:t>
      </w:r>
      <w:r>
        <w:rPr>
          <w:noProof/>
        </w:rPr>
        <w:fldChar w:fldCharType="end"/>
      </w:r>
    </w:p>
    <w:p w14:paraId="791ECA4D" w14:textId="19184D9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_Toc217285510 \h </w:instrText>
      </w:r>
      <w:r>
        <w:rPr>
          <w:noProof/>
        </w:rPr>
      </w:r>
      <w:r>
        <w:rPr>
          <w:noProof/>
        </w:rPr>
        <w:fldChar w:fldCharType="separate"/>
      </w:r>
      <w:r>
        <w:rPr>
          <w:noProof/>
        </w:rPr>
        <w:t>142</w:t>
      </w:r>
      <w:r>
        <w:rPr>
          <w:noProof/>
        </w:rPr>
        <w:fldChar w:fldCharType="end"/>
      </w:r>
    </w:p>
    <w:p w14:paraId="2D43EECD" w14:textId="61E2AB0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_Toc217285511 \h </w:instrText>
      </w:r>
      <w:r>
        <w:rPr>
          <w:noProof/>
        </w:rPr>
      </w:r>
      <w:r>
        <w:rPr>
          <w:noProof/>
        </w:rPr>
        <w:fldChar w:fldCharType="separate"/>
      </w:r>
      <w:r>
        <w:rPr>
          <w:noProof/>
        </w:rPr>
        <w:t>142</w:t>
      </w:r>
      <w:r>
        <w:rPr>
          <w:noProof/>
        </w:rPr>
        <w:fldChar w:fldCharType="end"/>
      </w:r>
    </w:p>
    <w:p w14:paraId="222CE7A5" w14:textId="31F32F3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r>
      <w:r>
        <w:rPr>
          <w:noProof/>
        </w:rPr>
        <w:instrText xml:space="preserve"> PAGEREF _Toc217285512 \h </w:instrText>
      </w:r>
      <w:r>
        <w:rPr>
          <w:noProof/>
        </w:rPr>
      </w:r>
      <w:r>
        <w:rPr>
          <w:noProof/>
        </w:rPr>
        <w:fldChar w:fldCharType="separate"/>
      </w:r>
      <w:r>
        <w:rPr>
          <w:noProof/>
        </w:rPr>
        <w:t>142</w:t>
      </w:r>
      <w:r>
        <w:rPr>
          <w:noProof/>
        </w:rPr>
        <w:fldChar w:fldCharType="end"/>
      </w:r>
    </w:p>
    <w:p w14:paraId="2FBF6F1F" w14:textId="4FB6D842"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_Toc217285513 \h </w:instrText>
      </w:r>
      <w:r>
        <w:rPr>
          <w:noProof/>
        </w:rPr>
      </w:r>
      <w:r>
        <w:rPr>
          <w:noProof/>
        </w:rPr>
        <w:fldChar w:fldCharType="separate"/>
      </w:r>
      <w:r>
        <w:rPr>
          <w:noProof/>
        </w:rPr>
        <w:t>142</w:t>
      </w:r>
      <w:r>
        <w:rPr>
          <w:noProof/>
        </w:rPr>
        <w:fldChar w:fldCharType="end"/>
      </w:r>
    </w:p>
    <w:p w14:paraId="5E16CB5B" w14:textId="376D1400"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_Toc217285514 \h </w:instrText>
      </w:r>
      <w:r>
        <w:rPr>
          <w:noProof/>
        </w:rPr>
      </w:r>
      <w:r>
        <w:rPr>
          <w:noProof/>
        </w:rPr>
        <w:fldChar w:fldCharType="separate"/>
      </w:r>
      <w:r>
        <w:rPr>
          <w:noProof/>
        </w:rPr>
        <w:t>142</w:t>
      </w:r>
      <w:r>
        <w:rPr>
          <w:noProof/>
        </w:rPr>
        <w:fldChar w:fldCharType="end"/>
      </w:r>
    </w:p>
    <w:p w14:paraId="2B844CC2" w14:textId="47D83DD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r>
      <w:r>
        <w:rPr>
          <w:noProof/>
        </w:rPr>
        <w:instrText xml:space="preserve"> PAGEREF _Toc217285515 \h </w:instrText>
      </w:r>
      <w:r>
        <w:rPr>
          <w:noProof/>
        </w:rPr>
      </w:r>
      <w:r>
        <w:rPr>
          <w:noProof/>
        </w:rPr>
        <w:fldChar w:fldCharType="separate"/>
      </w:r>
      <w:r>
        <w:rPr>
          <w:noProof/>
        </w:rPr>
        <w:t>142</w:t>
      </w:r>
      <w:r>
        <w:rPr>
          <w:noProof/>
        </w:rPr>
        <w:fldChar w:fldCharType="end"/>
      </w:r>
    </w:p>
    <w:p w14:paraId="0D817B22" w14:textId="5B4BFA5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r>
      <w:r>
        <w:rPr>
          <w:noProof/>
        </w:rPr>
        <w:instrText xml:space="preserve"> PAGEREF _Toc217285516 \h </w:instrText>
      </w:r>
      <w:r>
        <w:rPr>
          <w:noProof/>
        </w:rPr>
      </w:r>
      <w:r>
        <w:rPr>
          <w:noProof/>
        </w:rPr>
        <w:fldChar w:fldCharType="separate"/>
      </w:r>
      <w:r>
        <w:rPr>
          <w:noProof/>
        </w:rPr>
        <w:t>142</w:t>
      </w:r>
      <w:r>
        <w:rPr>
          <w:noProof/>
        </w:rPr>
        <w:fldChar w:fldCharType="end"/>
      </w:r>
    </w:p>
    <w:p w14:paraId="3B5D73DC" w14:textId="4EF9B11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_Toc217285517 \h </w:instrText>
      </w:r>
      <w:r>
        <w:rPr>
          <w:noProof/>
        </w:rPr>
      </w:r>
      <w:r>
        <w:rPr>
          <w:noProof/>
        </w:rPr>
        <w:fldChar w:fldCharType="separate"/>
      </w:r>
      <w:r>
        <w:rPr>
          <w:noProof/>
        </w:rPr>
        <w:t>142</w:t>
      </w:r>
      <w:r>
        <w:rPr>
          <w:noProof/>
        </w:rPr>
        <w:fldChar w:fldCharType="end"/>
      </w:r>
    </w:p>
    <w:p w14:paraId="0B3294B8" w14:textId="0BF68C32"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r>
      <w:r>
        <w:rPr>
          <w:noProof/>
        </w:rPr>
        <w:instrText xml:space="preserve"> PAGEREF _Toc217285518 \h </w:instrText>
      </w:r>
      <w:r>
        <w:rPr>
          <w:noProof/>
        </w:rPr>
      </w:r>
      <w:r>
        <w:rPr>
          <w:noProof/>
        </w:rPr>
        <w:fldChar w:fldCharType="separate"/>
      </w:r>
      <w:r>
        <w:rPr>
          <w:noProof/>
        </w:rPr>
        <w:t>143</w:t>
      </w:r>
      <w:r>
        <w:rPr>
          <w:noProof/>
        </w:rPr>
        <w:fldChar w:fldCharType="end"/>
      </w:r>
    </w:p>
    <w:p w14:paraId="2E80097F" w14:textId="7B65E235"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r>
      <w:r>
        <w:rPr>
          <w:noProof/>
        </w:rPr>
        <w:instrText xml:space="preserve"> PAGEREF _Toc217285519 \h </w:instrText>
      </w:r>
      <w:r>
        <w:rPr>
          <w:noProof/>
        </w:rPr>
      </w:r>
      <w:r>
        <w:rPr>
          <w:noProof/>
        </w:rPr>
        <w:fldChar w:fldCharType="separate"/>
      </w:r>
      <w:r>
        <w:rPr>
          <w:noProof/>
        </w:rPr>
        <w:t>143</w:t>
      </w:r>
      <w:r>
        <w:rPr>
          <w:noProof/>
        </w:rPr>
        <w:fldChar w:fldCharType="end"/>
      </w:r>
    </w:p>
    <w:p w14:paraId="00F91EE3" w14:textId="65A9F981"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r>
      <w:r>
        <w:rPr>
          <w:noProof/>
        </w:rPr>
        <w:instrText xml:space="preserve"> PAGEREF _Toc217285520 \h </w:instrText>
      </w:r>
      <w:r>
        <w:rPr>
          <w:noProof/>
        </w:rPr>
      </w:r>
      <w:r>
        <w:rPr>
          <w:noProof/>
        </w:rPr>
        <w:fldChar w:fldCharType="separate"/>
      </w:r>
      <w:r>
        <w:rPr>
          <w:noProof/>
        </w:rPr>
        <w:t>143</w:t>
      </w:r>
      <w:r>
        <w:rPr>
          <w:noProof/>
        </w:rPr>
        <w:fldChar w:fldCharType="end"/>
      </w:r>
    </w:p>
    <w:p w14:paraId="7022A475" w14:textId="1A801C01"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r>
      <w:r>
        <w:rPr>
          <w:noProof/>
        </w:rPr>
        <w:instrText xml:space="preserve"> PAGEREF _Toc217285521 \h </w:instrText>
      </w:r>
      <w:r>
        <w:rPr>
          <w:noProof/>
        </w:rPr>
      </w:r>
      <w:r>
        <w:rPr>
          <w:noProof/>
        </w:rPr>
        <w:fldChar w:fldCharType="separate"/>
      </w:r>
      <w:r>
        <w:rPr>
          <w:noProof/>
        </w:rPr>
        <w:t>143</w:t>
      </w:r>
      <w:r>
        <w:rPr>
          <w:noProof/>
        </w:rPr>
        <w:fldChar w:fldCharType="end"/>
      </w:r>
    </w:p>
    <w:p w14:paraId="7C0C0CF8" w14:textId="37764E8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r>
      <w:r>
        <w:rPr>
          <w:noProof/>
        </w:rPr>
        <w:instrText xml:space="preserve"> PAGEREF _Toc217285522 \h </w:instrText>
      </w:r>
      <w:r>
        <w:rPr>
          <w:noProof/>
        </w:rPr>
      </w:r>
      <w:r>
        <w:rPr>
          <w:noProof/>
        </w:rPr>
        <w:fldChar w:fldCharType="separate"/>
      </w:r>
      <w:r>
        <w:rPr>
          <w:noProof/>
        </w:rPr>
        <w:t>144</w:t>
      </w:r>
      <w:r>
        <w:rPr>
          <w:noProof/>
        </w:rPr>
        <w:fldChar w:fldCharType="end"/>
      </w:r>
    </w:p>
    <w:p w14:paraId="755A8432" w14:textId="036689A8"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_Toc217285523 \h </w:instrText>
      </w:r>
      <w:r>
        <w:rPr>
          <w:noProof/>
        </w:rPr>
      </w:r>
      <w:r>
        <w:rPr>
          <w:noProof/>
        </w:rPr>
        <w:fldChar w:fldCharType="separate"/>
      </w:r>
      <w:r>
        <w:rPr>
          <w:noProof/>
        </w:rPr>
        <w:t>144</w:t>
      </w:r>
      <w:r>
        <w:rPr>
          <w:noProof/>
        </w:rPr>
        <w:fldChar w:fldCharType="end"/>
      </w:r>
    </w:p>
    <w:p w14:paraId="2C8E66FB" w14:textId="3BE80923"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r>
      <w:r>
        <w:rPr>
          <w:noProof/>
        </w:rPr>
        <w:instrText xml:space="preserve"> PAGEREF _Toc217285524 \h </w:instrText>
      </w:r>
      <w:r>
        <w:rPr>
          <w:noProof/>
        </w:rPr>
      </w:r>
      <w:r>
        <w:rPr>
          <w:noProof/>
        </w:rPr>
        <w:fldChar w:fldCharType="separate"/>
      </w:r>
      <w:r>
        <w:rPr>
          <w:noProof/>
        </w:rPr>
        <w:t>144</w:t>
      </w:r>
      <w:r>
        <w:rPr>
          <w:noProof/>
        </w:rPr>
        <w:fldChar w:fldCharType="end"/>
      </w:r>
    </w:p>
    <w:p w14:paraId="6E11658D" w14:textId="3953DE56"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r>
      <w:r>
        <w:rPr>
          <w:noProof/>
        </w:rPr>
        <w:instrText xml:space="preserve"> PAGEREF _Toc217285525 \h </w:instrText>
      </w:r>
      <w:r>
        <w:rPr>
          <w:noProof/>
        </w:rPr>
      </w:r>
      <w:r>
        <w:rPr>
          <w:noProof/>
        </w:rPr>
        <w:fldChar w:fldCharType="separate"/>
      </w:r>
      <w:r>
        <w:rPr>
          <w:noProof/>
        </w:rPr>
        <w:t>144</w:t>
      </w:r>
      <w:r>
        <w:rPr>
          <w:noProof/>
        </w:rPr>
        <w:fldChar w:fldCharType="end"/>
      </w:r>
    </w:p>
    <w:p w14:paraId="2C71BF2C" w14:textId="0601DF2A"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r>
      <w:r>
        <w:rPr>
          <w:noProof/>
        </w:rPr>
        <w:instrText xml:space="preserve"> PAGEREF _Toc217285526 \h </w:instrText>
      </w:r>
      <w:r>
        <w:rPr>
          <w:noProof/>
        </w:rPr>
      </w:r>
      <w:r>
        <w:rPr>
          <w:noProof/>
        </w:rPr>
        <w:fldChar w:fldCharType="separate"/>
      </w:r>
      <w:r>
        <w:rPr>
          <w:noProof/>
        </w:rPr>
        <w:t>144</w:t>
      </w:r>
      <w:r>
        <w:rPr>
          <w:noProof/>
        </w:rPr>
        <w:fldChar w:fldCharType="end"/>
      </w:r>
    </w:p>
    <w:p w14:paraId="22BFB2A9" w14:textId="7DD7B56D"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_Toc217285527 \h </w:instrText>
      </w:r>
      <w:r>
        <w:rPr>
          <w:noProof/>
        </w:rPr>
      </w:r>
      <w:r>
        <w:rPr>
          <w:noProof/>
        </w:rPr>
        <w:fldChar w:fldCharType="separate"/>
      </w:r>
      <w:r>
        <w:rPr>
          <w:noProof/>
        </w:rPr>
        <w:t>145</w:t>
      </w:r>
      <w:r>
        <w:rPr>
          <w:noProof/>
        </w:rPr>
        <w:fldChar w:fldCharType="end"/>
      </w:r>
    </w:p>
    <w:p w14:paraId="2F35AF4C" w14:textId="6F0C1F7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r>
      <w:r>
        <w:rPr>
          <w:noProof/>
        </w:rPr>
        <w:instrText xml:space="preserve"> PAGEREF _Toc217285528 \h </w:instrText>
      </w:r>
      <w:r>
        <w:rPr>
          <w:noProof/>
        </w:rPr>
      </w:r>
      <w:r>
        <w:rPr>
          <w:noProof/>
        </w:rPr>
        <w:fldChar w:fldCharType="separate"/>
      </w:r>
      <w:r>
        <w:rPr>
          <w:noProof/>
        </w:rPr>
        <w:t>145</w:t>
      </w:r>
      <w:r>
        <w:rPr>
          <w:noProof/>
        </w:rPr>
        <w:fldChar w:fldCharType="end"/>
      </w:r>
    </w:p>
    <w:p w14:paraId="3992CF66" w14:textId="1F71D70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r>
      <w:r>
        <w:rPr>
          <w:noProof/>
        </w:rPr>
        <w:instrText xml:space="preserve"> PAGEREF _Toc217285529 \h </w:instrText>
      </w:r>
      <w:r>
        <w:rPr>
          <w:noProof/>
        </w:rPr>
      </w:r>
      <w:r>
        <w:rPr>
          <w:noProof/>
        </w:rPr>
        <w:fldChar w:fldCharType="separate"/>
      </w:r>
      <w:r>
        <w:rPr>
          <w:noProof/>
        </w:rPr>
        <w:t>145</w:t>
      </w:r>
      <w:r>
        <w:rPr>
          <w:noProof/>
        </w:rPr>
        <w:fldChar w:fldCharType="end"/>
      </w:r>
    </w:p>
    <w:p w14:paraId="502B5F42" w14:textId="71E900D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_Toc217285530 \h </w:instrText>
      </w:r>
      <w:r>
        <w:rPr>
          <w:noProof/>
        </w:rPr>
      </w:r>
      <w:r>
        <w:rPr>
          <w:noProof/>
        </w:rPr>
        <w:fldChar w:fldCharType="separate"/>
      </w:r>
      <w:r>
        <w:rPr>
          <w:noProof/>
        </w:rPr>
        <w:t>145</w:t>
      </w:r>
      <w:r>
        <w:rPr>
          <w:noProof/>
        </w:rPr>
        <w:fldChar w:fldCharType="end"/>
      </w:r>
    </w:p>
    <w:p w14:paraId="2AF253B3" w14:textId="5952BAF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r>
      <w:r>
        <w:rPr>
          <w:noProof/>
        </w:rPr>
        <w:instrText xml:space="preserve"> PAGEREF _Toc217285531 \h </w:instrText>
      </w:r>
      <w:r>
        <w:rPr>
          <w:noProof/>
        </w:rPr>
      </w:r>
      <w:r>
        <w:rPr>
          <w:noProof/>
        </w:rPr>
        <w:fldChar w:fldCharType="separate"/>
      </w:r>
      <w:r>
        <w:rPr>
          <w:noProof/>
        </w:rPr>
        <w:t>145</w:t>
      </w:r>
      <w:r>
        <w:rPr>
          <w:noProof/>
        </w:rPr>
        <w:fldChar w:fldCharType="end"/>
      </w:r>
    </w:p>
    <w:p w14:paraId="2D81C302" w14:textId="18509E65"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r>
      <w:r>
        <w:rPr>
          <w:noProof/>
        </w:rPr>
        <w:instrText xml:space="preserve"> PAGEREF _Toc217285532 \h </w:instrText>
      </w:r>
      <w:r>
        <w:rPr>
          <w:noProof/>
        </w:rPr>
      </w:r>
      <w:r>
        <w:rPr>
          <w:noProof/>
        </w:rPr>
        <w:fldChar w:fldCharType="separate"/>
      </w:r>
      <w:r>
        <w:rPr>
          <w:noProof/>
        </w:rPr>
        <w:t>145</w:t>
      </w:r>
      <w:r>
        <w:rPr>
          <w:noProof/>
        </w:rPr>
        <w:fldChar w:fldCharType="end"/>
      </w:r>
    </w:p>
    <w:p w14:paraId="6622FA6B" w14:textId="177EEB63"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r>
      <w:r>
        <w:rPr>
          <w:noProof/>
        </w:rPr>
        <w:instrText xml:space="preserve"> PAGEREF _Toc217285533 \h </w:instrText>
      </w:r>
      <w:r>
        <w:rPr>
          <w:noProof/>
        </w:rPr>
      </w:r>
      <w:r>
        <w:rPr>
          <w:noProof/>
        </w:rPr>
        <w:fldChar w:fldCharType="separate"/>
      </w:r>
      <w:r>
        <w:rPr>
          <w:noProof/>
        </w:rPr>
        <w:t>146</w:t>
      </w:r>
      <w:r>
        <w:rPr>
          <w:noProof/>
        </w:rPr>
        <w:fldChar w:fldCharType="end"/>
      </w:r>
    </w:p>
    <w:p w14:paraId="66EDBAC7" w14:textId="537E0E62"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_Toc217285534 \h </w:instrText>
      </w:r>
      <w:r>
        <w:rPr>
          <w:noProof/>
        </w:rPr>
      </w:r>
      <w:r>
        <w:rPr>
          <w:noProof/>
        </w:rPr>
        <w:fldChar w:fldCharType="separate"/>
      </w:r>
      <w:r>
        <w:rPr>
          <w:noProof/>
        </w:rPr>
        <w:t>147</w:t>
      </w:r>
      <w:r>
        <w:rPr>
          <w:noProof/>
        </w:rPr>
        <w:fldChar w:fldCharType="end"/>
      </w:r>
    </w:p>
    <w:p w14:paraId="49235150" w14:textId="25DED6E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r>
      <w:r>
        <w:rPr>
          <w:noProof/>
        </w:rPr>
        <w:instrText xml:space="preserve"> PAGEREF _Toc217285535 \h </w:instrText>
      </w:r>
      <w:r>
        <w:rPr>
          <w:noProof/>
        </w:rPr>
      </w:r>
      <w:r>
        <w:rPr>
          <w:noProof/>
        </w:rPr>
        <w:fldChar w:fldCharType="separate"/>
      </w:r>
      <w:r>
        <w:rPr>
          <w:noProof/>
        </w:rPr>
        <w:t>147</w:t>
      </w:r>
      <w:r>
        <w:rPr>
          <w:noProof/>
        </w:rPr>
        <w:fldChar w:fldCharType="end"/>
      </w:r>
    </w:p>
    <w:p w14:paraId="6AF34EEA" w14:textId="32B6B1C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_Toc217285536 \h </w:instrText>
      </w:r>
      <w:r>
        <w:rPr>
          <w:noProof/>
        </w:rPr>
      </w:r>
      <w:r>
        <w:rPr>
          <w:noProof/>
        </w:rPr>
        <w:fldChar w:fldCharType="separate"/>
      </w:r>
      <w:r>
        <w:rPr>
          <w:noProof/>
        </w:rPr>
        <w:t>147</w:t>
      </w:r>
      <w:r>
        <w:rPr>
          <w:noProof/>
        </w:rPr>
        <w:fldChar w:fldCharType="end"/>
      </w:r>
    </w:p>
    <w:p w14:paraId="13275395" w14:textId="4DD8D256"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_Toc217285537 \h </w:instrText>
      </w:r>
      <w:r>
        <w:rPr>
          <w:noProof/>
        </w:rPr>
      </w:r>
      <w:r>
        <w:rPr>
          <w:noProof/>
        </w:rPr>
        <w:fldChar w:fldCharType="separate"/>
      </w:r>
      <w:r>
        <w:rPr>
          <w:noProof/>
        </w:rPr>
        <w:t>148</w:t>
      </w:r>
      <w:r>
        <w:rPr>
          <w:noProof/>
        </w:rPr>
        <w:fldChar w:fldCharType="end"/>
      </w:r>
    </w:p>
    <w:p w14:paraId="66BE363F" w14:textId="047CAEC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_Toc217285538 \h </w:instrText>
      </w:r>
      <w:r>
        <w:rPr>
          <w:noProof/>
        </w:rPr>
      </w:r>
      <w:r>
        <w:rPr>
          <w:noProof/>
        </w:rPr>
        <w:fldChar w:fldCharType="separate"/>
      </w:r>
      <w:r>
        <w:rPr>
          <w:noProof/>
        </w:rPr>
        <w:t>149</w:t>
      </w:r>
      <w:r>
        <w:rPr>
          <w:noProof/>
        </w:rPr>
        <w:fldChar w:fldCharType="end"/>
      </w:r>
    </w:p>
    <w:p w14:paraId="2A33F4CA" w14:textId="34FEBD6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r>
      <w:r>
        <w:rPr>
          <w:noProof/>
        </w:rPr>
        <w:instrText xml:space="preserve"> PAGEREF _Toc217285539 \h </w:instrText>
      </w:r>
      <w:r>
        <w:rPr>
          <w:noProof/>
        </w:rPr>
      </w:r>
      <w:r>
        <w:rPr>
          <w:noProof/>
        </w:rPr>
        <w:fldChar w:fldCharType="separate"/>
      </w:r>
      <w:r>
        <w:rPr>
          <w:noProof/>
        </w:rPr>
        <w:t>149</w:t>
      </w:r>
      <w:r>
        <w:rPr>
          <w:noProof/>
        </w:rPr>
        <w:fldChar w:fldCharType="end"/>
      </w:r>
    </w:p>
    <w:p w14:paraId="2642C46C" w14:textId="2745E92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r>
      <w:r>
        <w:rPr>
          <w:noProof/>
        </w:rPr>
        <w:instrText xml:space="preserve"> PAGEREF _Toc217285540 \h </w:instrText>
      </w:r>
      <w:r>
        <w:rPr>
          <w:noProof/>
        </w:rPr>
      </w:r>
      <w:r>
        <w:rPr>
          <w:noProof/>
        </w:rPr>
        <w:fldChar w:fldCharType="separate"/>
      </w:r>
      <w:r>
        <w:rPr>
          <w:noProof/>
        </w:rPr>
        <w:t>150</w:t>
      </w:r>
      <w:r>
        <w:rPr>
          <w:noProof/>
        </w:rPr>
        <w:fldChar w:fldCharType="end"/>
      </w:r>
    </w:p>
    <w:p w14:paraId="6A76314F" w14:textId="2259D0C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_Toc217285541 \h </w:instrText>
      </w:r>
      <w:r>
        <w:rPr>
          <w:noProof/>
        </w:rPr>
      </w:r>
      <w:r>
        <w:rPr>
          <w:noProof/>
        </w:rPr>
        <w:fldChar w:fldCharType="separate"/>
      </w:r>
      <w:r>
        <w:rPr>
          <w:noProof/>
        </w:rPr>
        <w:t>150</w:t>
      </w:r>
      <w:r>
        <w:rPr>
          <w:noProof/>
        </w:rPr>
        <w:fldChar w:fldCharType="end"/>
      </w:r>
    </w:p>
    <w:p w14:paraId="534E87E1" w14:textId="1072214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_Toc217285542 \h </w:instrText>
      </w:r>
      <w:r>
        <w:rPr>
          <w:noProof/>
        </w:rPr>
      </w:r>
      <w:r>
        <w:rPr>
          <w:noProof/>
        </w:rPr>
        <w:fldChar w:fldCharType="separate"/>
      </w:r>
      <w:r>
        <w:rPr>
          <w:noProof/>
        </w:rPr>
        <w:t>150</w:t>
      </w:r>
      <w:r>
        <w:rPr>
          <w:noProof/>
        </w:rPr>
        <w:fldChar w:fldCharType="end"/>
      </w:r>
    </w:p>
    <w:p w14:paraId="06BF96F6" w14:textId="0EC9FD8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r>
      <w:r>
        <w:rPr>
          <w:noProof/>
        </w:rPr>
        <w:instrText xml:space="preserve"> PAGEREF _Toc217285543 \h </w:instrText>
      </w:r>
      <w:r>
        <w:rPr>
          <w:noProof/>
        </w:rPr>
      </w:r>
      <w:r>
        <w:rPr>
          <w:noProof/>
        </w:rPr>
        <w:fldChar w:fldCharType="separate"/>
      </w:r>
      <w:r>
        <w:rPr>
          <w:noProof/>
        </w:rPr>
        <w:t>150</w:t>
      </w:r>
      <w:r>
        <w:rPr>
          <w:noProof/>
        </w:rPr>
        <w:fldChar w:fldCharType="end"/>
      </w:r>
    </w:p>
    <w:p w14:paraId="7F0F1522" w14:textId="31425C19"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_Toc217285544 \h </w:instrText>
      </w:r>
      <w:r>
        <w:rPr>
          <w:noProof/>
        </w:rPr>
      </w:r>
      <w:r>
        <w:rPr>
          <w:noProof/>
        </w:rPr>
        <w:fldChar w:fldCharType="separate"/>
      </w:r>
      <w:r>
        <w:rPr>
          <w:noProof/>
        </w:rPr>
        <w:t>150</w:t>
      </w:r>
      <w:r>
        <w:rPr>
          <w:noProof/>
        </w:rPr>
        <w:fldChar w:fldCharType="end"/>
      </w:r>
    </w:p>
    <w:p w14:paraId="00AABB48" w14:textId="600A4A3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_Toc217285545 \h </w:instrText>
      </w:r>
      <w:r>
        <w:rPr>
          <w:noProof/>
        </w:rPr>
      </w:r>
      <w:r>
        <w:rPr>
          <w:noProof/>
        </w:rPr>
        <w:fldChar w:fldCharType="separate"/>
      </w:r>
      <w:r>
        <w:rPr>
          <w:noProof/>
        </w:rPr>
        <w:t>150</w:t>
      </w:r>
      <w:r>
        <w:rPr>
          <w:noProof/>
        </w:rPr>
        <w:fldChar w:fldCharType="end"/>
      </w:r>
    </w:p>
    <w:p w14:paraId="30DF6B6F" w14:textId="3B039BF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_Toc217285546 \h </w:instrText>
      </w:r>
      <w:r>
        <w:rPr>
          <w:noProof/>
        </w:rPr>
      </w:r>
      <w:r>
        <w:rPr>
          <w:noProof/>
        </w:rPr>
        <w:fldChar w:fldCharType="separate"/>
      </w:r>
      <w:r>
        <w:rPr>
          <w:noProof/>
        </w:rPr>
        <w:t>150</w:t>
      </w:r>
      <w:r>
        <w:rPr>
          <w:noProof/>
        </w:rPr>
        <w:fldChar w:fldCharType="end"/>
      </w:r>
    </w:p>
    <w:p w14:paraId="06295699" w14:textId="439AAC7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_Toc217285547 \h </w:instrText>
      </w:r>
      <w:r>
        <w:rPr>
          <w:noProof/>
        </w:rPr>
      </w:r>
      <w:r>
        <w:rPr>
          <w:noProof/>
        </w:rPr>
        <w:fldChar w:fldCharType="separate"/>
      </w:r>
      <w:r>
        <w:rPr>
          <w:noProof/>
        </w:rPr>
        <w:t>150</w:t>
      </w:r>
      <w:r>
        <w:rPr>
          <w:noProof/>
        </w:rPr>
        <w:fldChar w:fldCharType="end"/>
      </w:r>
    </w:p>
    <w:p w14:paraId="7AEBDF51" w14:textId="6E08F55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_Toc217285548 \h </w:instrText>
      </w:r>
      <w:r>
        <w:rPr>
          <w:noProof/>
        </w:rPr>
      </w:r>
      <w:r>
        <w:rPr>
          <w:noProof/>
        </w:rPr>
        <w:fldChar w:fldCharType="separate"/>
      </w:r>
      <w:r>
        <w:rPr>
          <w:noProof/>
        </w:rPr>
        <w:t>150</w:t>
      </w:r>
      <w:r>
        <w:rPr>
          <w:noProof/>
        </w:rPr>
        <w:fldChar w:fldCharType="end"/>
      </w:r>
    </w:p>
    <w:p w14:paraId="45E323AB" w14:textId="2F00121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r>
      <w:r>
        <w:rPr>
          <w:noProof/>
        </w:rPr>
        <w:instrText xml:space="preserve"> PAGEREF _Toc217285549 \h </w:instrText>
      </w:r>
      <w:r>
        <w:rPr>
          <w:noProof/>
        </w:rPr>
      </w:r>
      <w:r>
        <w:rPr>
          <w:noProof/>
        </w:rPr>
        <w:fldChar w:fldCharType="separate"/>
      </w:r>
      <w:r>
        <w:rPr>
          <w:noProof/>
        </w:rPr>
        <w:t>150</w:t>
      </w:r>
      <w:r>
        <w:rPr>
          <w:noProof/>
        </w:rPr>
        <w:fldChar w:fldCharType="end"/>
      </w:r>
    </w:p>
    <w:p w14:paraId="35DC354F" w14:textId="1ED424E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_Toc217285550 \h </w:instrText>
      </w:r>
      <w:r>
        <w:rPr>
          <w:noProof/>
        </w:rPr>
      </w:r>
      <w:r>
        <w:rPr>
          <w:noProof/>
        </w:rPr>
        <w:fldChar w:fldCharType="separate"/>
      </w:r>
      <w:r>
        <w:rPr>
          <w:noProof/>
        </w:rPr>
        <w:t>150</w:t>
      </w:r>
      <w:r>
        <w:rPr>
          <w:noProof/>
        </w:rPr>
        <w:fldChar w:fldCharType="end"/>
      </w:r>
    </w:p>
    <w:p w14:paraId="5BF5D789" w14:textId="34BF41C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_Toc217285551 \h </w:instrText>
      </w:r>
      <w:r>
        <w:rPr>
          <w:noProof/>
        </w:rPr>
      </w:r>
      <w:r>
        <w:rPr>
          <w:noProof/>
        </w:rPr>
        <w:fldChar w:fldCharType="separate"/>
      </w:r>
      <w:r>
        <w:rPr>
          <w:noProof/>
        </w:rPr>
        <w:t>151</w:t>
      </w:r>
      <w:r>
        <w:rPr>
          <w:noProof/>
        </w:rPr>
        <w:fldChar w:fldCharType="end"/>
      </w:r>
    </w:p>
    <w:p w14:paraId="015A99AF" w14:textId="6D182AC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_Toc217285552 \h </w:instrText>
      </w:r>
      <w:r>
        <w:rPr>
          <w:noProof/>
        </w:rPr>
      </w:r>
      <w:r>
        <w:rPr>
          <w:noProof/>
        </w:rPr>
        <w:fldChar w:fldCharType="separate"/>
      </w:r>
      <w:r>
        <w:rPr>
          <w:noProof/>
        </w:rPr>
        <w:t>151</w:t>
      </w:r>
      <w:r>
        <w:rPr>
          <w:noProof/>
        </w:rPr>
        <w:fldChar w:fldCharType="end"/>
      </w:r>
    </w:p>
    <w:p w14:paraId="0BC68C2B" w14:textId="7DF9947D"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r>
      <w:r>
        <w:rPr>
          <w:noProof/>
        </w:rPr>
        <w:instrText xml:space="preserve"> PAGEREF _Toc217285553 \h </w:instrText>
      </w:r>
      <w:r>
        <w:rPr>
          <w:noProof/>
        </w:rPr>
      </w:r>
      <w:r>
        <w:rPr>
          <w:noProof/>
        </w:rPr>
        <w:fldChar w:fldCharType="separate"/>
      </w:r>
      <w:r>
        <w:rPr>
          <w:noProof/>
        </w:rPr>
        <w:t>151</w:t>
      </w:r>
      <w:r>
        <w:rPr>
          <w:noProof/>
        </w:rPr>
        <w:fldChar w:fldCharType="end"/>
      </w:r>
    </w:p>
    <w:p w14:paraId="5AFC0CEF" w14:textId="15F2731B"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r>
      <w:r>
        <w:rPr>
          <w:noProof/>
        </w:rPr>
        <w:instrText xml:space="preserve"> PAGEREF _Toc217285554 \h </w:instrText>
      </w:r>
      <w:r>
        <w:rPr>
          <w:noProof/>
        </w:rPr>
      </w:r>
      <w:r>
        <w:rPr>
          <w:noProof/>
        </w:rPr>
        <w:fldChar w:fldCharType="separate"/>
      </w:r>
      <w:r>
        <w:rPr>
          <w:noProof/>
        </w:rPr>
        <w:t>151</w:t>
      </w:r>
      <w:r>
        <w:rPr>
          <w:noProof/>
        </w:rPr>
        <w:fldChar w:fldCharType="end"/>
      </w:r>
    </w:p>
    <w:p w14:paraId="128924D3" w14:textId="225A2BA2"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r>
      <w:r>
        <w:rPr>
          <w:noProof/>
        </w:rPr>
        <w:instrText xml:space="preserve"> PAGEREF _Toc217285555 \h </w:instrText>
      </w:r>
      <w:r>
        <w:rPr>
          <w:noProof/>
        </w:rPr>
      </w:r>
      <w:r>
        <w:rPr>
          <w:noProof/>
        </w:rPr>
        <w:fldChar w:fldCharType="separate"/>
      </w:r>
      <w:r>
        <w:rPr>
          <w:noProof/>
        </w:rPr>
        <w:t>151</w:t>
      </w:r>
      <w:r>
        <w:rPr>
          <w:noProof/>
        </w:rPr>
        <w:fldChar w:fldCharType="end"/>
      </w:r>
    </w:p>
    <w:p w14:paraId="32567557" w14:textId="25E0B4E1" w:rsidR="000E746B" w:rsidRDefault="000E746B">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_Toc217285556 \h </w:instrText>
      </w:r>
      <w:r>
        <w:rPr>
          <w:noProof/>
        </w:rPr>
      </w:r>
      <w:r>
        <w:rPr>
          <w:noProof/>
        </w:rPr>
        <w:fldChar w:fldCharType="separate"/>
      </w:r>
      <w:r>
        <w:rPr>
          <w:noProof/>
        </w:rPr>
        <w:t>152</w:t>
      </w:r>
      <w:r>
        <w:rPr>
          <w:noProof/>
        </w:rPr>
        <w:fldChar w:fldCharType="end"/>
      </w:r>
    </w:p>
    <w:p w14:paraId="39E05768" w14:textId="5E69622C"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r>
      <w:r>
        <w:rPr>
          <w:noProof/>
        </w:rPr>
        <w:instrText xml:space="preserve"> PAGEREF _Toc217285557 \h </w:instrText>
      </w:r>
      <w:r>
        <w:rPr>
          <w:noProof/>
        </w:rPr>
      </w:r>
      <w:r>
        <w:rPr>
          <w:noProof/>
        </w:rPr>
        <w:fldChar w:fldCharType="separate"/>
      </w:r>
      <w:r>
        <w:rPr>
          <w:noProof/>
        </w:rPr>
        <w:t>152</w:t>
      </w:r>
      <w:r>
        <w:rPr>
          <w:noProof/>
        </w:rPr>
        <w:fldChar w:fldCharType="end"/>
      </w:r>
    </w:p>
    <w:p w14:paraId="6E861196" w14:textId="2860600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_Toc217285558 \h </w:instrText>
      </w:r>
      <w:r>
        <w:rPr>
          <w:noProof/>
        </w:rPr>
      </w:r>
      <w:r>
        <w:rPr>
          <w:noProof/>
        </w:rPr>
        <w:fldChar w:fldCharType="separate"/>
      </w:r>
      <w:r>
        <w:rPr>
          <w:noProof/>
        </w:rPr>
        <w:t>152</w:t>
      </w:r>
      <w:r>
        <w:rPr>
          <w:noProof/>
        </w:rPr>
        <w:fldChar w:fldCharType="end"/>
      </w:r>
    </w:p>
    <w:p w14:paraId="285D9B68" w14:textId="5B7F7E56"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r>
      <w:r>
        <w:rPr>
          <w:noProof/>
        </w:rPr>
        <w:instrText xml:space="preserve"> PAGEREF _Toc217285559 \h </w:instrText>
      </w:r>
      <w:r>
        <w:rPr>
          <w:noProof/>
        </w:rPr>
      </w:r>
      <w:r>
        <w:rPr>
          <w:noProof/>
        </w:rPr>
        <w:fldChar w:fldCharType="separate"/>
      </w:r>
      <w:r>
        <w:rPr>
          <w:noProof/>
        </w:rPr>
        <w:t>152</w:t>
      </w:r>
      <w:r>
        <w:rPr>
          <w:noProof/>
        </w:rPr>
        <w:fldChar w:fldCharType="end"/>
      </w:r>
    </w:p>
    <w:p w14:paraId="2A1FBE9F" w14:textId="52B28298"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_Toc217285560 \h </w:instrText>
      </w:r>
      <w:r>
        <w:rPr>
          <w:noProof/>
        </w:rPr>
      </w:r>
      <w:r>
        <w:rPr>
          <w:noProof/>
        </w:rPr>
        <w:fldChar w:fldCharType="separate"/>
      </w:r>
      <w:r>
        <w:rPr>
          <w:noProof/>
        </w:rPr>
        <w:t>153</w:t>
      </w:r>
      <w:r>
        <w:rPr>
          <w:noProof/>
        </w:rPr>
        <w:fldChar w:fldCharType="end"/>
      </w:r>
    </w:p>
    <w:p w14:paraId="1EE0AB70" w14:textId="1F2BD7B2"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r>
      <w:r>
        <w:rPr>
          <w:noProof/>
        </w:rPr>
        <w:instrText xml:space="preserve"> PAGEREF _Toc217285561 \h </w:instrText>
      </w:r>
      <w:r>
        <w:rPr>
          <w:noProof/>
        </w:rPr>
      </w:r>
      <w:r>
        <w:rPr>
          <w:noProof/>
        </w:rPr>
        <w:fldChar w:fldCharType="separate"/>
      </w:r>
      <w:r>
        <w:rPr>
          <w:noProof/>
        </w:rPr>
        <w:t>153</w:t>
      </w:r>
      <w:r>
        <w:rPr>
          <w:noProof/>
        </w:rPr>
        <w:fldChar w:fldCharType="end"/>
      </w:r>
    </w:p>
    <w:p w14:paraId="2C1D9AB7" w14:textId="0587607F"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r>
      <w:r>
        <w:rPr>
          <w:noProof/>
        </w:rPr>
        <w:instrText xml:space="preserve"> PAGEREF _Toc217285562 \h </w:instrText>
      </w:r>
      <w:r>
        <w:rPr>
          <w:noProof/>
        </w:rPr>
      </w:r>
      <w:r>
        <w:rPr>
          <w:noProof/>
        </w:rPr>
        <w:fldChar w:fldCharType="separate"/>
      </w:r>
      <w:r>
        <w:rPr>
          <w:noProof/>
        </w:rPr>
        <w:t>154</w:t>
      </w:r>
      <w:r>
        <w:rPr>
          <w:noProof/>
        </w:rPr>
        <w:fldChar w:fldCharType="end"/>
      </w:r>
    </w:p>
    <w:p w14:paraId="06C52CB6" w14:textId="3CDA27AF"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r>
      <w:r>
        <w:rPr>
          <w:noProof/>
        </w:rPr>
        <w:instrText xml:space="preserve"> PAGEREF _Toc217285563 \h </w:instrText>
      </w:r>
      <w:r>
        <w:rPr>
          <w:noProof/>
        </w:rPr>
      </w:r>
      <w:r>
        <w:rPr>
          <w:noProof/>
        </w:rPr>
        <w:fldChar w:fldCharType="separate"/>
      </w:r>
      <w:r>
        <w:rPr>
          <w:noProof/>
        </w:rPr>
        <w:t>154</w:t>
      </w:r>
      <w:r>
        <w:rPr>
          <w:noProof/>
        </w:rPr>
        <w:fldChar w:fldCharType="end"/>
      </w:r>
    </w:p>
    <w:p w14:paraId="5550E781" w14:textId="5AC0D4C8"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r>
      <w:r>
        <w:rPr>
          <w:noProof/>
        </w:rPr>
        <w:instrText xml:space="preserve"> PAGEREF _Toc217285564 \h </w:instrText>
      </w:r>
      <w:r>
        <w:rPr>
          <w:noProof/>
        </w:rPr>
      </w:r>
      <w:r>
        <w:rPr>
          <w:noProof/>
        </w:rPr>
        <w:fldChar w:fldCharType="separate"/>
      </w:r>
      <w:r>
        <w:rPr>
          <w:noProof/>
        </w:rPr>
        <w:t>155</w:t>
      </w:r>
      <w:r>
        <w:rPr>
          <w:noProof/>
        </w:rPr>
        <w:fldChar w:fldCharType="end"/>
      </w:r>
    </w:p>
    <w:p w14:paraId="1BCE3235" w14:textId="747E43F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_Toc217285565 \h </w:instrText>
      </w:r>
      <w:r>
        <w:rPr>
          <w:noProof/>
        </w:rPr>
      </w:r>
      <w:r>
        <w:rPr>
          <w:noProof/>
        </w:rPr>
        <w:fldChar w:fldCharType="separate"/>
      </w:r>
      <w:r>
        <w:rPr>
          <w:noProof/>
        </w:rPr>
        <w:t>155</w:t>
      </w:r>
      <w:r>
        <w:rPr>
          <w:noProof/>
        </w:rPr>
        <w:fldChar w:fldCharType="end"/>
      </w:r>
    </w:p>
    <w:p w14:paraId="5068D5C6" w14:textId="3071346A"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_Toc217285566 \h </w:instrText>
      </w:r>
      <w:r>
        <w:rPr>
          <w:noProof/>
        </w:rPr>
      </w:r>
      <w:r>
        <w:rPr>
          <w:noProof/>
        </w:rPr>
        <w:fldChar w:fldCharType="separate"/>
      </w:r>
      <w:r>
        <w:rPr>
          <w:noProof/>
        </w:rPr>
        <w:t>155</w:t>
      </w:r>
      <w:r>
        <w:rPr>
          <w:noProof/>
        </w:rPr>
        <w:fldChar w:fldCharType="end"/>
      </w:r>
    </w:p>
    <w:p w14:paraId="60DDE172" w14:textId="2643153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r>
      <w:r>
        <w:rPr>
          <w:noProof/>
        </w:rPr>
        <w:instrText xml:space="preserve"> PAGEREF _Toc217285567 \h </w:instrText>
      </w:r>
      <w:r>
        <w:rPr>
          <w:noProof/>
        </w:rPr>
      </w:r>
      <w:r>
        <w:rPr>
          <w:noProof/>
        </w:rPr>
        <w:fldChar w:fldCharType="separate"/>
      </w:r>
      <w:r>
        <w:rPr>
          <w:noProof/>
        </w:rPr>
        <w:t>155</w:t>
      </w:r>
      <w:r>
        <w:rPr>
          <w:noProof/>
        </w:rPr>
        <w:fldChar w:fldCharType="end"/>
      </w:r>
    </w:p>
    <w:p w14:paraId="3B1ECE6C" w14:textId="005806E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r>
      <w:r>
        <w:rPr>
          <w:noProof/>
        </w:rPr>
        <w:instrText xml:space="preserve"> PAGEREF _Toc217285568 \h </w:instrText>
      </w:r>
      <w:r>
        <w:rPr>
          <w:noProof/>
        </w:rPr>
      </w:r>
      <w:r>
        <w:rPr>
          <w:noProof/>
        </w:rPr>
        <w:fldChar w:fldCharType="separate"/>
      </w:r>
      <w:r>
        <w:rPr>
          <w:noProof/>
        </w:rPr>
        <w:t>156</w:t>
      </w:r>
      <w:r>
        <w:rPr>
          <w:noProof/>
        </w:rPr>
        <w:fldChar w:fldCharType="end"/>
      </w:r>
    </w:p>
    <w:p w14:paraId="27E1D050" w14:textId="46AB9D7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_Toc217285569 \h </w:instrText>
      </w:r>
      <w:r>
        <w:rPr>
          <w:noProof/>
        </w:rPr>
      </w:r>
      <w:r>
        <w:rPr>
          <w:noProof/>
        </w:rPr>
        <w:fldChar w:fldCharType="separate"/>
      </w:r>
      <w:r>
        <w:rPr>
          <w:noProof/>
        </w:rPr>
        <w:t>156</w:t>
      </w:r>
      <w:r>
        <w:rPr>
          <w:noProof/>
        </w:rPr>
        <w:fldChar w:fldCharType="end"/>
      </w:r>
    </w:p>
    <w:p w14:paraId="1D01670E" w14:textId="20C0655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r>
      <w:r>
        <w:rPr>
          <w:noProof/>
        </w:rPr>
        <w:instrText xml:space="preserve"> PAGEREF _Toc217285570 \h </w:instrText>
      </w:r>
      <w:r>
        <w:rPr>
          <w:noProof/>
        </w:rPr>
      </w:r>
      <w:r>
        <w:rPr>
          <w:noProof/>
        </w:rPr>
        <w:fldChar w:fldCharType="separate"/>
      </w:r>
      <w:r>
        <w:rPr>
          <w:noProof/>
        </w:rPr>
        <w:t>156</w:t>
      </w:r>
      <w:r>
        <w:rPr>
          <w:noProof/>
        </w:rPr>
        <w:fldChar w:fldCharType="end"/>
      </w:r>
    </w:p>
    <w:p w14:paraId="59DB3D54" w14:textId="200988D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_Toc217285571 \h </w:instrText>
      </w:r>
      <w:r>
        <w:rPr>
          <w:noProof/>
        </w:rPr>
      </w:r>
      <w:r>
        <w:rPr>
          <w:noProof/>
        </w:rPr>
        <w:fldChar w:fldCharType="separate"/>
      </w:r>
      <w:r>
        <w:rPr>
          <w:noProof/>
        </w:rPr>
        <w:t>156</w:t>
      </w:r>
      <w:r>
        <w:rPr>
          <w:noProof/>
        </w:rPr>
        <w:fldChar w:fldCharType="end"/>
      </w:r>
    </w:p>
    <w:p w14:paraId="4ACCB707" w14:textId="1FFE87B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r>
      <w:r>
        <w:rPr>
          <w:noProof/>
        </w:rPr>
        <w:instrText xml:space="preserve"> PAGEREF _Toc217285572 \h </w:instrText>
      </w:r>
      <w:r>
        <w:rPr>
          <w:noProof/>
        </w:rPr>
      </w:r>
      <w:r>
        <w:rPr>
          <w:noProof/>
        </w:rPr>
        <w:fldChar w:fldCharType="separate"/>
      </w:r>
      <w:r>
        <w:rPr>
          <w:noProof/>
        </w:rPr>
        <w:t>157</w:t>
      </w:r>
      <w:r>
        <w:rPr>
          <w:noProof/>
        </w:rPr>
        <w:fldChar w:fldCharType="end"/>
      </w:r>
    </w:p>
    <w:p w14:paraId="2A965685" w14:textId="1211A4F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_Toc217285573 \h </w:instrText>
      </w:r>
      <w:r>
        <w:rPr>
          <w:noProof/>
        </w:rPr>
      </w:r>
      <w:r>
        <w:rPr>
          <w:noProof/>
        </w:rPr>
        <w:fldChar w:fldCharType="separate"/>
      </w:r>
      <w:r>
        <w:rPr>
          <w:noProof/>
        </w:rPr>
        <w:t>157</w:t>
      </w:r>
      <w:r>
        <w:rPr>
          <w:noProof/>
        </w:rPr>
        <w:fldChar w:fldCharType="end"/>
      </w:r>
    </w:p>
    <w:p w14:paraId="6481F106" w14:textId="6E91009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_Toc217285574 \h </w:instrText>
      </w:r>
      <w:r>
        <w:rPr>
          <w:noProof/>
        </w:rPr>
      </w:r>
      <w:r>
        <w:rPr>
          <w:noProof/>
        </w:rPr>
        <w:fldChar w:fldCharType="separate"/>
      </w:r>
      <w:r>
        <w:rPr>
          <w:noProof/>
        </w:rPr>
        <w:t>157</w:t>
      </w:r>
      <w:r>
        <w:rPr>
          <w:noProof/>
        </w:rPr>
        <w:fldChar w:fldCharType="end"/>
      </w:r>
    </w:p>
    <w:p w14:paraId="680862AC" w14:textId="2DA0BEB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_Toc217285575 \h </w:instrText>
      </w:r>
      <w:r>
        <w:rPr>
          <w:noProof/>
        </w:rPr>
      </w:r>
      <w:r>
        <w:rPr>
          <w:noProof/>
        </w:rPr>
        <w:fldChar w:fldCharType="separate"/>
      </w:r>
      <w:r>
        <w:rPr>
          <w:noProof/>
        </w:rPr>
        <w:t>157</w:t>
      </w:r>
      <w:r>
        <w:rPr>
          <w:noProof/>
        </w:rPr>
        <w:fldChar w:fldCharType="end"/>
      </w:r>
    </w:p>
    <w:p w14:paraId="24BE451D" w14:textId="378ED79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r>
      <w:r>
        <w:rPr>
          <w:noProof/>
        </w:rPr>
        <w:instrText xml:space="preserve"> PAGEREF _Toc217285576 \h </w:instrText>
      </w:r>
      <w:r>
        <w:rPr>
          <w:noProof/>
        </w:rPr>
      </w:r>
      <w:r>
        <w:rPr>
          <w:noProof/>
        </w:rPr>
        <w:fldChar w:fldCharType="separate"/>
      </w:r>
      <w:r>
        <w:rPr>
          <w:noProof/>
        </w:rPr>
        <w:t>157</w:t>
      </w:r>
      <w:r>
        <w:rPr>
          <w:noProof/>
        </w:rPr>
        <w:fldChar w:fldCharType="end"/>
      </w:r>
    </w:p>
    <w:p w14:paraId="326E4134" w14:textId="5A1560A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r>
      <w:r>
        <w:rPr>
          <w:noProof/>
        </w:rPr>
        <w:instrText xml:space="preserve"> PAGEREF _Toc217285577 \h </w:instrText>
      </w:r>
      <w:r>
        <w:rPr>
          <w:noProof/>
        </w:rPr>
      </w:r>
      <w:r>
        <w:rPr>
          <w:noProof/>
        </w:rPr>
        <w:fldChar w:fldCharType="separate"/>
      </w:r>
      <w:r>
        <w:rPr>
          <w:noProof/>
        </w:rPr>
        <w:t>157</w:t>
      </w:r>
      <w:r>
        <w:rPr>
          <w:noProof/>
        </w:rPr>
        <w:fldChar w:fldCharType="end"/>
      </w:r>
    </w:p>
    <w:p w14:paraId="4AC82F4C" w14:textId="16323C9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r>
      <w:r>
        <w:rPr>
          <w:noProof/>
        </w:rPr>
        <w:instrText xml:space="preserve"> PAGEREF _Toc217285578 \h </w:instrText>
      </w:r>
      <w:r>
        <w:rPr>
          <w:noProof/>
        </w:rPr>
      </w:r>
      <w:r>
        <w:rPr>
          <w:noProof/>
        </w:rPr>
        <w:fldChar w:fldCharType="separate"/>
      </w:r>
      <w:r>
        <w:rPr>
          <w:noProof/>
        </w:rPr>
        <w:t>158</w:t>
      </w:r>
      <w:r>
        <w:rPr>
          <w:noProof/>
        </w:rPr>
        <w:fldChar w:fldCharType="end"/>
      </w:r>
    </w:p>
    <w:p w14:paraId="7CCB546B" w14:textId="5243603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_Toc217285579 \h </w:instrText>
      </w:r>
      <w:r>
        <w:rPr>
          <w:noProof/>
        </w:rPr>
      </w:r>
      <w:r>
        <w:rPr>
          <w:noProof/>
        </w:rPr>
        <w:fldChar w:fldCharType="separate"/>
      </w:r>
      <w:r>
        <w:rPr>
          <w:noProof/>
        </w:rPr>
        <w:t>158</w:t>
      </w:r>
      <w:r>
        <w:rPr>
          <w:noProof/>
        </w:rPr>
        <w:fldChar w:fldCharType="end"/>
      </w:r>
    </w:p>
    <w:p w14:paraId="1F727699" w14:textId="47D1512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r>
      <w:r>
        <w:rPr>
          <w:noProof/>
        </w:rPr>
        <w:instrText xml:space="preserve"> PAGEREF _Toc217285580 \h </w:instrText>
      </w:r>
      <w:r>
        <w:rPr>
          <w:noProof/>
        </w:rPr>
      </w:r>
      <w:r>
        <w:rPr>
          <w:noProof/>
        </w:rPr>
        <w:fldChar w:fldCharType="separate"/>
      </w:r>
      <w:r>
        <w:rPr>
          <w:noProof/>
        </w:rPr>
        <w:t>158</w:t>
      </w:r>
      <w:r>
        <w:rPr>
          <w:noProof/>
        </w:rPr>
        <w:fldChar w:fldCharType="end"/>
      </w:r>
    </w:p>
    <w:p w14:paraId="053C8A73" w14:textId="42FEC9A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r>
      <w:r>
        <w:rPr>
          <w:noProof/>
        </w:rPr>
        <w:instrText xml:space="preserve"> PAGEREF _Toc217285581 \h </w:instrText>
      </w:r>
      <w:r>
        <w:rPr>
          <w:noProof/>
        </w:rPr>
      </w:r>
      <w:r>
        <w:rPr>
          <w:noProof/>
        </w:rPr>
        <w:fldChar w:fldCharType="separate"/>
      </w:r>
      <w:r>
        <w:rPr>
          <w:noProof/>
        </w:rPr>
        <w:t>171</w:t>
      </w:r>
      <w:r>
        <w:rPr>
          <w:noProof/>
        </w:rPr>
        <w:fldChar w:fldCharType="end"/>
      </w:r>
    </w:p>
    <w:p w14:paraId="7E982076" w14:textId="4B1E684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r>
      <w:r>
        <w:rPr>
          <w:noProof/>
        </w:rPr>
        <w:instrText xml:space="preserve"> PAGEREF _Toc217285582 \h </w:instrText>
      </w:r>
      <w:r>
        <w:rPr>
          <w:noProof/>
        </w:rPr>
      </w:r>
      <w:r>
        <w:rPr>
          <w:noProof/>
        </w:rPr>
        <w:fldChar w:fldCharType="separate"/>
      </w:r>
      <w:r>
        <w:rPr>
          <w:noProof/>
        </w:rPr>
        <w:t>172</w:t>
      </w:r>
      <w:r>
        <w:rPr>
          <w:noProof/>
        </w:rPr>
        <w:fldChar w:fldCharType="end"/>
      </w:r>
    </w:p>
    <w:p w14:paraId="2D224209" w14:textId="6958F55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_Toc217285583 \h </w:instrText>
      </w:r>
      <w:r>
        <w:rPr>
          <w:noProof/>
        </w:rPr>
      </w:r>
      <w:r>
        <w:rPr>
          <w:noProof/>
        </w:rPr>
        <w:fldChar w:fldCharType="separate"/>
      </w:r>
      <w:r>
        <w:rPr>
          <w:noProof/>
        </w:rPr>
        <w:t>172</w:t>
      </w:r>
      <w:r>
        <w:rPr>
          <w:noProof/>
        </w:rPr>
        <w:fldChar w:fldCharType="end"/>
      </w:r>
    </w:p>
    <w:p w14:paraId="164C0DCB" w14:textId="23B79B2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r>
      <w:r>
        <w:rPr>
          <w:noProof/>
        </w:rPr>
        <w:instrText xml:space="preserve"> PAGEREF _Toc217285584 \h </w:instrText>
      </w:r>
      <w:r>
        <w:rPr>
          <w:noProof/>
        </w:rPr>
      </w:r>
      <w:r>
        <w:rPr>
          <w:noProof/>
        </w:rPr>
        <w:fldChar w:fldCharType="separate"/>
      </w:r>
      <w:r>
        <w:rPr>
          <w:noProof/>
        </w:rPr>
        <w:t>173</w:t>
      </w:r>
      <w:r>
        <w:rPr>
          <w:noProof/>
        </w:rPr>
        <w:fldChar w:fldCharType="end"/>
      </w:r>
    </w:p>
    <w:p w14:paraId="7EB9D2E6" w14:textId="23FEE68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r>
      <w:r>
        <w:rPr>
          <w:noProof/>
        </w:rPr>
        <w:instrText xml:space="preserve"> PAGEREF _Toc217285585 \h </w:instrText>
      </w:r>
      <w:r>
        <w:rPr>
          <w:noProof/>
        </w:rPr>
      </w:r>
      <w:r>
        <w:rPr>
          <w:noProof/>
        </w:rPr>
        <w:fldChar w:fldCharType="separate"/>
      </w:r>
      <w:r>
        <w:rPr>
          <w:noProof/>
        </w:rPr>
        <w:t>173</w:t>
      </w:r>
      <w:r>
        <w:rPr>
          <w:noProof/>
        </w:rPr>
        <w:fldChar w:fldCharType="end"/>
      </w:r>
    </w:p>
    <w:p w14:paraId="39DCBD90" w14:textId="55C3616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r>
      <w:r>
        <w:rPr>
          <w:noProof/>
        </w:rPr>
        <w:instrText xml:space="preserve"> PAGEREF _Toc217285586 \h </w:instrText>
      </w:r>
      <w:r>
        <w:rPr>
          <w:noProof/>
        </w:rPr>
      </w:r>
      <w:r>
        <w:rPr>
          <w:noProof/>
        </w:rPr>
        <w:fldChar w:fldCharType="separate"/>
      </w:r>
      <w:r>
        <w:rPr>
          <w:noProof/>
        </w:rPr>
        <w:t>173</w:t>
      </w:r>
      <w:r>
        <w:rPr>
          <w:noProof/>
        </w:rPr>
        <w:fldChar w:fldCharType="end"/>
      </w:r>
    </w:p>
    <w:p w14:paraId="64610877" w14:textId="2480C01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r>
      <w:r>
        <w:rPr>
          <w:noProof/>
        </w:rPr>
        <w:instrText xml:space="preserve"> PAGEREF _Toc217285587 \h </w:instrText>
      </w:r>
      <w:r>
        <w:rPr>
          <w:noProof/>
        </w:rPr>
      </w:r>
      <w:r>
        <w:rPr>
          <w:noProof/>
        </w:rPr>
        <w:fldChar w:fldCharType="separate"/>
      </w:r>
      <w:r>
        <w:rPr>
          <w:noProof/>
        </w:rPr>
        <w:t>174</w:t>
      </w:r>
      <w:r>
        <w:rPr>
          <w:noProof/>
        </w:rPr>
        <w:fldChar w:fldCharType="end"/>
      </w:r>
    </w:p>
    <w:p w14:paraId="798E9E2F" w14:textId="68C591A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r>
      <w:r>
        <w:rPr>
          <w:noProof/>
        </w:rPr>
        <w:instrText xml:space="preserve"> PAGEREF _Toc217285588 \h </w:instrText>
      </w:r>
      <w:r>
        <w:rPr>
          <w:noProof/>
        </w:rPr>
      </w:r>
      <w:r>
        <w:rPr>
          <w:noProof/>
        </w:rPr>
        <w:fldChar w:fldCharType="separate"/>
      </w:r>
      <w:r>
        <w:rPr>
          <w:noProof/>
        </w:rPr>
        <w:t>174</w:t>
      </w:r>
      <w:r>
        <w:rPr>
          <w:noProof/>
        </w:rPr>
        <w:fldChar w:fldCharType="end"/>
      </w:r>
    </w:p>
    <w:p w14:paraId="6F5772EC" w14:textId="46D5DB8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r>
      <w:r>
        <w:rPr>
          <w:noProof/>
        </w:rPr>
        <w:instrText xml:space="preserve"> PAGEREF _Toc217285589 \h </w:instrText>
      </w:r>
      <w:r>
        <w:rPr>
          <w:noProof/>
        </w:rPr>
      </w:r>
      <w:r>
        <w:rPr>
          <w:noProof/>
        </w:rPr>
        <w:fldChar w:fldCharType="separate"/>
      </w:r>
      <w:r>
        <w:rPr>
          <w:noProof/>
        </w:rPr>
        <w:t>174</w:t>
      </w:r>
      <w:r>
        <w:rPr>
          <w:noProof/>
        </w:rPr>
        <w:fldChar w:fldCharType="end"/>
      </w:r>
    </w:p>
    <w:p w14:paraId="08E0BFB3" w14:textId="5D1F39B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r>
      <w:r>
        <w:rPr>
          <w:noProof/>
        </w:rPr>
        <w:instrText xml:space="preserve"> PAGEREF _Toc217285590 \h </w:instrText>
      </w:r>
      <w:r>
        <w:rPr>
          <w:noProof/>
        </w:rPr>
      </w:r>
      <w:r>
        <w:rPr>
          <w:noProof/>
        </w:rPr>
        <w:fldChar w:fldCharType="separate"/>
      </w:r>
      <w:r>
        <w:rPr>
          <w:noProof/>
        </w:rPr>
        <w:t>175</w:t>
      </w:r>
      <w:r>
        <w:rPr>
          <w:noProof/>
        </w:rPr>
        <w:fldChar w:fldCharType="end"/>
      </w:r>
    </w:p>
    <w:p w14:paraId="3126E229" w14:textId="08024331"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r>
      <w:r>
        <w:rPr>
          <w:noProof/>
        </w:rPr>
        <w:instrText xml:space="preserve"> PAGEREF _Toc217285591 \h </w:instrText>
      </w:r>
      <w:r>
        <w:rPr>
          <w:noProof/>
        </w:rPr>
      </w:r>
      <w:r>
        <w:rPr>
          <w:noProof/>
        </w:rPr>
        <w:fldChar w:fldCharType="separate"/>
      </w:r>
      <w:r>
        <w:rPr>
          <w:noProof/>
        </w:rPr>
        <w:t>175</w:t>
      </w:r>
      <w:r>
        <w:rPr>
          <w:noProof/>
        </w:rPr>
        <w:fldChar w:fldCharType="end"/>
      </w:r>
    </w:p>
    <w:p w14:paraId="3BBF1836" w14:textId="2BB5F0B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r>
      <w:r>
        <w:rPr>
          <w:noProof/>
        </w:rPr>
        <w:instrText xml:space="preserve"> PAGEREF _Toc217285592 \h </w:instrText>
      </w:r>
      <w:r>
        <w:rPr>
          <w:noProof/>
        </w:rPr>
      </w:r>
      <w:r>
        <w:rPr>
          <w:noProof/>
        </w:rPr>
        <w:fldChar w:fldCharType="separate"/>
      </w:r>
      <w:r>
        <w:rPr>
          <w:noProof/>
        </w:rPr>
        <w:t>175</w:t>
      </w:r>
      <w:r>
        <w:rPr>
          <w:noProof/>
        </w:rPr>
        <w:fldChar w:fldCharType="end"/>
      </w:r>
    </w:p>
    <w:p w14:paraId="2D1096E0" w14:textId="253FEBC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r>
      <w:r>
        <w:rPr>
          <w:noProof/>
        </w:rPr>
        <w:instrText xml:space="preserve"> PAGEREF _Toc217285593 \h </w:instrText>
      </w:r>
      <w:r>
        <w:rPr>
          <w:noProof/>
        </w:rPr>
      </w:r>
      <w:r>
        <w:rPr>
          <w:noProof/>
        </w:rPr>
        <w:fldChar w:fldCharType="separate"/>
      </w:r>
      <w:r>
        <w:rPr>
          <w:noProof/>
        </w:rPr>
        <w:t>176</w:t>
      </w:r>
      <w:r>
        <w:rPr>
          <w:noProof/>
        </w:rPr>
        <w:fldChar w:fldCharType="end"/>
      </w:r>
    </w:p>
    <w:p w14:paraId="7078DF3F" w14:textId="03D9B76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r>
      <w:r>
        <w:rPr>
          <w:noProof/>
        </w:rPr>
        <w:instrText xml:space="preserve"> PAGEREF _Toc217285594 \h </w:instrText>
      </w:r>
      <w:r>
        <w:rPr>
          <w:noProof/>
        </w:rPr>
      </w:r>
      <w:r>
        <w:rPr>
          <w:noProof/>
        </w:rPr>
        <w:fldChar w:fldCharType="separate"/>
      </w:r>
      <w:r>
        <w:rPr>
          <w:noProof/>
        </w:rPr>
        <w:t>176</w:t>
      </w:r>
      <w:r>
        <w:rPr>
          <w:noProof/>
        </w:rPr>
        <w:fldChar w:fldCharType="end"/>
      </w:r>
    </w:p>
    <w:p w14:paraId="681965DA" w14:textId="6D7B983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r>
      <w:r>
        <w:rPr>
          <w:noProof/>
        </w:rPr>
        <w:instrText xml:space="preserve"> PAGEREF _Toc217285595 \h </w:instrText>
      </w:r>
      <w:r>
        <w:rPr>
          <w:noProof/>
        </w:rPr>
      </w:r>
      <w:r>
        <w:rPr>
          <w:noProof/>
        </w:rPr>
        <w:fldChar w:fldCharType="separate"/>
      </w:r>
      <w:r>
        <w:rPr>
          <w:noProof/>
        </w:rPr>
        <w:t>176</w:t>
      </w:r>
      <w:r>
        <w:rPr>
          <w:noProof/>
        </w:rPr>
        <w:fldChar w:fldCharType="end"/>
      </w:r>
    </w:p>
    <w:p w14:paraId="316540AD" w14:textId="33B25C6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r>
      <w:r>
        <w:rPr>
          <w:noProof/>
        </w:rPr>
        <w:instrText xml:space="preserve"> PAGEREF _Toc217285596 \h </w:instrText>
      </w:r>
      <w:r>
        <w:rPr>
          <w:noProof/>
        </w:rPr>
      </w:r>
      <w:r>
        <w:rPr>
          <w:noProof/>
        </w:rPr>
        <w:fldChar w:fldCharType="separate"/>
      </w:r>
      <w:r>
        <w:rPr>
          <w:noProof/>
        </w:rPr>
        <w:t>182</w:t>
      </w:r>
      <w:r>
        <w:rPr>
          <w:noProof/>
        </w:rPr>
        <w:fldChar w:fldCharType="end"/>
      </w:r>
    </w:p>
    <w:p w14:paraId="146EF695" w14:textId="6D7924B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r>
      <w:r>
        <w:rPr>
          <w:noProof/>
        </w:rPr>
        <w:instrText xml:space="preserve"> PAGEREF _Toc217285597 \h </w:instrText>
      </w:r>
      <w:r>
        <w:rPr>
          <w:noProof/>
        </w:rPr>
      </w:r>
      <w:r>
        <w:rPr>
          <w:noProof/>
        </w:rPr>
        <w:fldChar w:fldCharType="separate"/>
      </w:r>
      <w:r>
        <w:rPr>
          <w:noProof/>
        </w:rPr>
        <w:t>182</w:t>
      </w:r>
      <w:r>
        <w:rPr>
          <w:noProof/>
        </w:rPr>
        <w:fldChar w:fldCharType="end"/>
      </w:r>
    </w:p>
    <w:p w14:paraId="7FF65B69" w14:textId="2B2DBC9F"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_Toc217285598 \h </w:instrText>
      </w:r>
      <w:r>
        <w:rPr>
          <w:noProof/>
        </w:rPr>
      </w:r>
      <w:r>
        <w:rPr>
          <w:noProof/>
        </w:rPr>
        <w:fldChar w:fldCharType="separate"/>
      </w:r>
      <w:r>
        <w:rPr>
          <w:noProof/>
        </w:rPr>
        <w:t>183</w:t>
      </w:r>
      <w:r>
        <w:rPr>
          <w:noProof/>
        </w:rPr>
        <w:fldChar w:fldCharType="end"/>
      </w:r>
    </w:p>
    <w:p w14:paraId="291DCE92" w14:textId="2B342D31"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sidRPr="00DE5E10">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DE5E10">
        <w:rPr>
          <w:rFonts w:eastAsiaTheme="minorEastAsia"/>
          <w:noProof/>
        </w:rPr>
        <w:t>General</w:t>
      </w:r>
      <w:r>
        <w:rPr>
          <w:noProof/>
        </w:rPr>
        <w:tab/>
      </w:r>
      <w:r>
        <w:rPr>
          <w:noProof/>
        </w:rPr>
        <w:fldChar w:fldCharType="begin"/>
      </w:r>
      <w:r>
        <w:rPr>
          <w:noProof/>
        </w:rPr>
        <w:instrText xml:space="preserve"> PAGEREF _Toc217285599 \h </w:instrText>
      </w:r>
      <w:r>
        <w:rPr>
          <w:noProof/>
        </w:rPr>
      </w:r>
      <w:r>
        <w:rPr>
          <w:noProof/>
        </w:rPr>
        <w:fldChar w:fldCharType="separate"/>
      </w:r>
      <w:r>
        <w:rPr>
          <w:noProof/>
        </w:rPr>
        <w:t>183</w:t>
      </w:r>
      <w:r>
        <w:rPr>
          <w:noProof/>
        </w:rPr>
        <w:fldChar w:fldCharType="end"/>
      </w:r>
    </w:p>
    <w:p w14:paraId="778A8197" w14:textId="26C5EC9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r>
      <w:r>
        <w:rPr>
          <w:noProof/>
        </w:rPr>
        <w:instrText xml:space="preserve"> PAGEREF _Toc217285600 \h </w:instrText>
      </w:r>
      <w:r>
        <w:rPr>
          <w:noProof/>
        </w:rPr>
      </w:r>
      <w:r>
        <w:rPr>
          <w:noProof/>
        </w:rPr>
        <w:fldChar w:fldCharType="separate"/>
      </w:r>
      <w:r>
        <w:rPr>
          <w:noProof/>
        </w:rPr>
        <w:t>184</w:t>
      </w:r>
      <w:r>
        <w:rPr>
          <w:noProof/>
        </w:rPr>
        <w:fldChar w:fldCharType="end"/>
      </w:r>
    </w:p>
    <w:p w14:paraId="179A73CC" w14:textId="7DA60899"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r>
      <w:r>
        <w:rPr>
          <w:noProof/>
        </w:rPr>
        <w:instrText xml:space="preserve"> PAGEREF _Toc217285601 \h </w:instrText>
      </w:r>
      <w:r>
        <w:rPr>
          <w:noProof/>
        </w:rPr>
      </w:r>
      <w:r>
        <w:rPr>
          <w:noProof/>
        </w:rPr>
        <w:fldChar w:fldCharType="separate"/>
      </w:r>
      <w:r>
        <w:rPr>
          <w:noProof/>
        </w:rPr>
        <w:t>186</w:t>
      </w:r>
      <w:r>
        <w:rPr>
          <w:noProof/>
        </w:rPr>
        <w:fldChar w:fldCharType="end"/>
      </w:r>
    </w:p>
    <w:p w14:paraId="1B5908FE" w14:textId="6782D8C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r>
      <w:r>
        <w:rPr>
          <w:noProof/>
        </w:rPr>
        <w:instrText xml:space="preserve"> PAGEREF _Toc217285602 \h </w:instrText>
      </w:r>
      <w:r>
        <w:rPr>
          <w:noProof/>
        </w:rPr>
      </w:r>
      <w:r>
        <w:rPr>
          <w:noProof/>
        </w:rPr>
        <w:fldChar w:fldCharType="separate"/>
      </w:r>
      <w:r>
        <w:rPr>
          <w:noProof/>
        </w:rPr>
        <w:t>186</w:t>
      </w:r>
      <w:r>
        <w:rPr>
          <w:noProof/>
        </w:rPr>
        <w:fldChar w:fldCharType="end"/>
      </w:r>
    </w:p>
    <w:p w14:paraId="41BAAE5F" w14:textId="5167CDA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r>
      <w:r>
        <w:rPr>
          <w:noProof/>
        </w:rPr>
        <w:instrText xml:space="preserve"> PAGEREF _Toc217285603 \h </w:instrText>
      </w:r>
      <w:r>
        <w:rPr>
          <w:noProof/>
        </w:rPr>
      </w:r>
      <w:r>
        <w:rPr>
          <w:noProof/>
        </w:rPr>
        <w:fldChar w:fldCharType="separate"/>
      </w:r>
      <w:r>
        <w:rPr>
          <w:noProof/>
        </w:rPr>
        <w:t>186</w:t>
      </w:r>
      <w:r>
        <w:rPr>
          <w:noProof/>
        </w:rPr>
        <w:fldChar w:fldCharType="end"/>
      </w:r>
    </w:p>
    <w:p w14:paraId="31C051E6" w14:textId="334DB12A"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r>
      <w:r>
        <w:rPr>
          <w:noProof/>
        </w:rPr>
        <w:instrText xml:space="preserve"> PAGEREF _Toc217285604 \h </w:instrText>
      </w:r>
      <w:r>
        <w:rPr>
          <w:noProof/>
        </w:rPr>
      </w:r>
      <w:r>
        <w:rPr>
          <w:noProof/>
        </w:rPr>
        <w:fldChar w:fldCharType="separate"/>
      </w:r>
      <w:r>
        <w:rPr>
          <w:noProof/>
        </w:rPr>
        <w:t>190</w:t>
      </w:r>
      <w:r>
        <w:rPr>
          <w:noProof/>
        </w:rPr>
        <w:fldChar w:fldCharType="end"/>
      </w:r>
    </w:p>
    <w:p w14:paraId="3A12A0CC" w14:textId="48094AC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r>
      <w:r>
        <w:rPr>
          <w:noProof/>
        </w:rPr>
        <w:instrText xml:space="preserve"> PAGEREF _Toc217285605 \h </w:instrText>
      </w:r>
      <w:r>
        <w:rPr>
          <w:noProof/>
        </w:rPr>
      </w:r>
      <w:r>
        <w:rPr>
          <w:noProof/>
        </w:rPr>
        <w:fldChar w:fldCharType="separate"/>
      </w:r>
      <w:r>
        <w:rPr>
          <w:noProof/>
        </w:rPr>
        <w:t>191</w:t>
      </w:r>
      <w:r>
        <w:rPr>
          <w:noProof/>
        </w:rPr>
        <w:fldChar w:fldCharType="end"/>
      </w:r>
    </w:p>
    <w:p w14:paraId="77AF8D72" w14:textId="30BF9CC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_Toc217285606 \h </w:instrText>
      </w:r>
      <w:r>
        <w:rPr>
          <w:noProof/>
        </w:rPr>
      </w:r>
      <w:r>
        <w:rPr>
          <w:noProof/>
        </w:rPr>
        <w:fldChar w:fldCharType="separate"/>
      </w:r>
      <w:r>
        <w:rPr>
          <w:noProof/>
        </w:rPr>
        <w:t>191</w:t>
      </w:r>
      <w:r>
        <w:rPr>
          <w:noProof/>
        </w:rPr>
        <w:fldChar w:fldCharType="end"/>
      </w:r>
    </w:p>
    <w:p w14:paraId="24D2385D" w14:textId="22B826E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r>
      <w:r>
        <w:rPr>
          <w:noProof/>
        </w:rPr>
        <w:instrText xml:space="preserve"> PAGEREF _Toc217285607 \h </w:instrText>
      </w:r>
      <w:r>
        <w:rPr>
          <w:noProof/>
        </w:rPr>
      </w:r>
      <w:r>
        <w:rPr>
          <w:noProof/>
        </w:rPr>
        <w:fldChar w:fldCharType="separate"/>
      </w:r>
      <w:r>
        <w:rPr>
          <w:noProof/>
        </w:rPr>
        <w:t>191</w:t>
      </w:r>
      <w:r>
        <w:rPr>
          <w:noProof/>
        </w:rPr>
        <w:fldChar w:fldCharType="end"/>
      </w:r>
    </w:p>
    <w:p w14:paraId="2FC91BA2" w14:textId="0E32290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r>
      <w:r>
        <w:rPr>
          <w:noProof/>
        </w:rPr>
        <w:instrText xml:space="preserve"> PAGEREF _Toc217285608 \h </w:instrText>
      </w:r>
      <w:r>
        <w:rPr>
          <w:noProof/>
        </w:rPr>
      </w:r>
      <w:r>
        <w:rPr>
          <w:noProof/>
        </w:rPr>
        <w:fldChar w:fldCharType="separate"/>
      </w:r>
      <w:r>
        <w:rPr>
          <w:noProof/>
        </w:rPr>
        <w:t>219</w:t>
      </w:r>
      <w:r>
        <w:rPr>
          <w:noProof/>
        </w:rPr>
        <w:fldChar w:fldCharType="end"/>
      </w:r>
    </w:p>
    <w:p w14:paraId="5135D324" w14:textId="72D44C7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r>
      <w:r>
        <w:rPr>
          <w:noProof/>
        </w:rPr>
        <w:instrText xml:space="preserve"> PAGEREF _Toc217285609 \h </w:instrText>
      </w:r>
      <w:r>
        <w:rPr>
          <w:noProof/>
        </w:rPr>
      </w:r>
      <w:r>
        <w:rPr>
          <w:noProof/>
        </w:rPr>
        <w:fldChar w:fldCharType="separate"/>
      </w:r>
      <w:r>
        <w:rPr>
          <w:noProof/>
        </w:rPr>
        <w:t>219</w:t>
      </w:r>
      <w:r>
        <w:rPr>
          <w:noProof/>
        </w:rPr>
        <w:fldChar w:fldCharType="end"/>
      </w:r>
    </w:p>
    <w:p w14:paraId="18F1FC40" w14:textId="06F0CF81"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r>
      <w:r>
        <w:rPr>
          <w:noProof/>
        </w:rPr>
        <w:instrText xml:space="preserve"> PAGEREF _Toc217285610 \h </w:instrText>
      </w:r>
      <w:r>
        <w:rPr>
          <w:noProof/>
        </w:rPr>
      </w:r>
      <w:r>
        <w:rPr>
          <w:noProof/>
        </w:rPr>
        <w:fldChar w:fldCharType="separate"/>
      </w:r>
      <w:r>
        <w:rPr>
          <w:noProof/>
        </w:rPr>
        <w:t>221</w:t>
      </w:r>
      <w:r>
        <w:rPr>
          <w:noProof/>
        </w:rPr>
        <w:fldChar w:fldCharType="end"/>
      </w:r>
    </w:p>
    <w:p w14:paraId="1666D382" w14:textId="2F69171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r>
      <w:r>
        <w:rPr>
          <w:noProof/>
        </w:rPr>
        <w:instrText xml:space="preserve"> PAGEREF _Toc217285611 \h </w:instrText>
      </w:r>
      <w:r>
        <w:rPr>
          <w:noProof/>
        </w:rPr>
      </w:r>
      <w:r>
        <w:rPr>
          <w:noProof/>
        </w:rPr>
        <w:fldChar w:fldCharType="separate"/>
      </w:r>
      <w:r>
        <w:rPr>
          <w:noProof/>
        </w:rPr>
        <w:t>223</w:t>
      </w:r>
      <w:r>
        <w:rPr>
          <w:noProof/>
        </w:rPr>
        <w:fldChar w:fldCharType="end"/>
      </w:r>
    </w:p>
    <w:p w14:paraId="01CCD4CF" w14:textId="2A4637A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_Toc217285612 \h </w:instrText>
      </w:r>
      <w:r>
        <w:rPr>
          <w:noProof/>
        </w:rPr>
      </w:r>
      <w:r>
        <w:rPr>
          <w:noProof/>
        </w:rPr>
        <w:fldChar w:fldCharType="separate"/>
      </w:r>
      <w:r>
        <w:rPr>
          <w:noProof/>
        </w:rPr>
        <w:t>223</w:t>
      </w:r>
      <w:r>
        <w:rPr>
          <w:noProof/>
        </w:rPr>
        <w:fldChar w:fldCharType="end"/>
      </w:r>
    </w:p>
    <w:p w14:paraId="2A0CAD9E" w14:textId="28366F2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r>
      <w:r>
        <w:rPr>
          <w:noProof/>
        </w:rPr>
        <w:instrText xml:space="preserve"> PAGEREF _Toc217285613 \h </w:instrText>
      </w:r>
      <w:r>
        <w:rPr>
          <w:noProof/>
        </w:rPr>
      </w:r>
      <w:r>
        <w:rPr>
          <w:noProof/>
        </w:rPr>
        <w:fldChar w:fldCharType="separate"/>
      </w:r>
      <w:r>
        <w:rPr>
          <w:noProof/>
        </w:rPr>
        <w:t>224</w:t>
      </w:r>
      <w:r>
        <w:rPr>
          <w:noProof/>
        </w:rPr>
        <w:fldChar w:fldCharType="end"/>
      </w:r>
    </w:p>
    <w:p w14:paraId="436D4484" w14:textId="288BDC5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_Toc217285614 \h </w:instrText>
      </w:r>
      <w:r>
        <w:rPr>
          <w:noProof/>
        </w:rPr>
      </w:r>
      <w:r>
        <w:rPr>
          <w:noProof/>
        </w:rPr>
        <w:fldChar w:fldCharType="separate"/>
      </w:r>
      <w:r>
        <w:rPr>
          <w:noProof/>
        </w:rPr>
        <w:t>224</w:t>
      </w:r>
      <w:r>
        <w:rPr>
          <w:noProof/>
        </w:rPr>
        <w:fldChar w:fldCharType="end"/>
      </w:r>
    </w:p>
    <w:p w14:paraId="51EA5CAF" w14:textId="4A89D52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_Toc217285615 \h </w:instrText>
      </w:r>
      <w:r>
        <w:rPr>
          <w:noProof/>
        </w:rPr>
      </w:r>
      <w:r>
        <w:rPr>
          <w:noProof/>
        </w:rPr>
        <w:fldChar w:fldCharType="separate"/>
      </w:r>
      <w:r>
        <w:rPr>
          <w:noProof/>
        </w:rPr>
        <w:t>224</w:t>
      </w:r>
      <w:r>
        <w:rPr>
          <w:noProof/>
        </w:rPr>
        <w:fldChar w:fldCharType="end"/>
      </w:r>
    </w:p>
    <w:p w14:paraId="26F29286" w14:textId="50674FA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_Toc217285616 \h </w:instrText>
      </w:r>
      <w:r>
        <w:rPr>
          <w:noProof/>
        </w:rPr>
      </w:r>
      <w:r>
        <w:rPr>
          <w:noProof/>
        </w:rPr>
        <w:fldChar w:fldCharType="separate"/>
      </w:r>
      <w:r>
        <w:rPr>
          <w:noProof/>
        </w:rPr>
        <w:t>224</w:t>
      </w:r>
      <w:r>
        <w:rPr>
          <w:noProof/>
        </w:rPr>
        <w:fldChar w:fldCharType="end"/>
      </w:r>
    </w:p>
    <w:p w14:paraId="42EBD634" w14:textId="38E0B0B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_Toc217285617 \h </w:instrText>
      </w:r>
      <w:r>
        <w:rPr>
          <w:noProof/>
        </w:rPr>
      </w:r>
      <w:r>
        <w:rPr>
          <w:noProof/>
        </w:rPr>
        <w:fldChar w:fldCharType="separate"/>
      </w:r>
      <w:r>
        <w:rPr>
          <w:noProof/>
        </w:rPr>
        <w:t>224</w:t>
      </w:r>
      <w:r>
        <w:rPr>
          <w:noProof/>
        </w:rPr>
        <w:fldChar w:fldCharType="end"/>
      </w:r>
    </w:p>
    <w:p w14:paraId="6C855338" w14:textId="4F0CF43A"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r>
      <w:r>
        <w:rPr>
          <w:noProof/>
        </w:rPr>
        <w:instrText xml:space="preserve"> PAGEREF _Toc217285618 \h </w:instrText>
      </w:r>
      <w:r>
        <w:rPr>
          <w:noProof/>
        </w:rPr>
      </w:r>
      <w:r>
        <w:rPr>
          <w:noProof/>
        </w:rPr>
        <w:fldChar w:fldCharType="separate"/>
      </w:r>
      <w:r>
        <w:rPr>
          <w:noProof/>
        </w:rPr>
        <w:t>224</w:t>
      </w:r>
      <w:r>
        <w:rPr>
          <w:noProof/>
        </w:rPr>
        <w:fldChar w:fldCharType="end"/>
      </w:r>
    </w:p>
    <w:p w14:paraId="51D66C60" w14:textId="7F61BCDA"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r>
      <w:r>
        <w:rPr>
          <w:noProof/>
        </w:rPr>
        <w:instrText xml:space="preserve"> PAGEREF _Toc217285619 \h </w:instrText>
      </w:r>
      <w:r>
        <w:rPr>
          <w:noProof/>
        </w:rPr>
      </w:r>
      <w:r>
        <w:rPr>
          <w:noProof/>
        </w:rPr>
        <w:fldChar w:fldCharType="separate"/>
      </w:r>
      <w:r>
        <w:rPr>
          <w:noProof/>
        </w:rPr>
        <w:t>225</w:t>
      </w:r>
      <w:r>
        <w:rPr>
          <w:noProof/>
        </w:rPr>
        <w:fldChar w:fldCharType="end"/>
      </w:r>
    </w:p>
    <w:p w14:paraId="2A088168" w14:textId="55ABDAD1"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r>
      <w:r>
        <w:rPr>
          <w:noProof/>
        </w:rPr>
        <w:instrText xml:space="preserve"> PAGEREF _Toc217285620 \h </w:instrText>
      </w:r>
      <w:r>
        <w:rPr>
          <w:noProof/>
        </w:rPr>
      </w:r>
      <w:r>
        <w:rPr>
          <w:noProof/>
        </w:rPr>
        <w:fldChar w:fldCharType="separate"/>
      </w:r>
      <w:r>
        <w:rPr>
          <w:noProof/>
        </w:rPr>
        <w:t>225</w:t>
      </w:r>
      <w:r>
        <w:rPr>
          <w:noProof/>
        </w:rPr>
        <w:fldChar w:fldCharType="end"/>
      </w:r>
    </w:p>
    <w:p w14:paraId="23594727" w14:textId="0CAF804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_Toc217285621 \h </w:instrText>
      </w:r>
      <w:r>
        <w:rPr>
          <w:noProof/>
        </w:rPr>
      </w:r>
      <w:r>
        <w:rPr>
          <w:noProof/>
        </w:rPr>
        <w:fldChar w:fldCharType="separate"/>
      </w:r>
      <w:r>
        <w:rPr>
          <w:noProof/>
        </w:rPr>
        <w:t>226</w:t>
      </w:r>
      <w:r>
        <w:rPr>
          <w:noProof/>
        </w:rPr>
        <w:fldChar w:fldCharType="end"/>
      </w:r>
    </w:p>
    <w:p w14:paraId="330B6AE0" w14:textId="109F38C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_Toc217285622 \h </w:instrText>
      </w:r>
      <w:r>
        <w:rPr>
          <w:noProof/>
        </w:rPr>
      </w:r>
      <w:r>
        <w:rPr>
          <w:noProof/>
        </w:rPr>
        <w:fldChar w:fldCharType="separate"/>
      </w:r>
      <w:r>
        <w:rPr>
          <w:noProof/>
        </w:rPr>
        <w:t>226</w:t>
      </w:r>
      <w:r>
        <w:rPr>
          <w:noProof/>
        </w:rPr>
        <w:fldChar w:fldCharType="end"/>
      </w:r>
    </w:p>
    <w:p w14:paraId="580FE6B2" w14:textId="69D4E4B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_Toc217285623 \h </w:instrText>
      </w:r>
      <w:r>
        <w:rPr>
          <w:noProof/>
        </w:rPr>
      </w:r>
      <w:r>
        <w:rPr>
          <w:noProof/>
        </w:rPr>
        <w:fldChar w:fldCharType="separate"/>
      </w:r>
      <w:r>
        <w:rPr>
          <w:noProof/>
        </w:rPr>
        <w:t>226</w:t>
      </w:r>
      <w:r>
        <w:rPr>
          <w:noProof/>
        </w:rPr>
        <w:fldChar w:fldCharType="end"/>
      </w:r>
    </w:p>
    <w:p w14:paraId="751213E7" w14:textId="0E86B72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_Toc217285624 \h </w:instrText>
      </w:r>
      <w:r>
        <w:rPr>
          <w:noProof/>
        </w:rPr>
      </w:r>
      <w:r>
        <w:rPr>
          <w:noProof/>
        </w:rPr>
        <w:fldChar w:fldCharType="separate"/>
      </w:r>
      <w:r>
        <w:rPr>
          <w:noProof/>
        </w:rPr>
        <w:t>226</w:t>
      </w:r>
      <w:r>
        <w:rPr>
          <w:noProof/>
        </w:rPr>
        <w:fldChar w:fldCharType="end"/>
      </w:r>
    </w:p>
    <w:p w14:paraId="51926B92" w14:textId="0745C62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_Toc217285625 \h </w:instrText>
      </w:r>
      <w:r>
        <w:rPr>
          <w:noProof/>
        </w:rPr>
      </w:r>
      <w:r>
        <w:rPr>
          <w:noProof/>
        </w:rPr>
        <w:fldChar w:fldCharType="separate"/>
      </w:r>
      <w:r>
        <w:rPr>
          <w:noProof/>
        </w:rPr>
        <w:t>226</w:t>
      </w:r>
      <w:r>
        <w:rPr>
          <w:noProof/>
        </w:rPr>
        <w:fldChar w:fldCharType="end"/>
      </w:r>
    </w:p>
    <w:p w14:paraId="7935942E" w14:textId="1693EF0D"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_Toc217285626 \h </w:instrText>
      </w:r>
      <w:r>
        <w:rPr>
          <w:noProof/>
        </w:rPr>
      </w:r>
      <w:r>
        <w:rPr>
          <w:noProof/>
        </w:rPr>
        <w:fldChar w:fldCharType="separate"/>
      </w:r>
      <w:r>
        <w:rPr>
          <w:noProof/>
        </w:rPr>
        <w:t>226</w:t>
      </w:r>
      <w:r>
        <w:rPr>
          <w:noProof/>
        </w:rPr>
        <w:fldChar w:fldCharType="end"/>
      </w:r>
    </w:p>
    <w:p w14:paraId="1782A83E" w14:textId="6802B09D"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_Toc217285627 \h </w:instrText>
      </w:r>
      <w:r>
        <w:rPr>
          <w:noProof/>
        </w:rPr>
      </w:r>
      <w:r>
        <w:rPr>
          <w:noProof/>
        </w:rPr>
        <w:fldChar w:fldCharType="separate"/>
      </w:r>
      <w:r>
        <w:rPr>
          <w:noProof/>
        </w:rPr>
        <w:t>226</w:t>
      </w:r>
      <w:r>
        <w:rPr>
          <w:noProof/>
        </w:rPr>
        <w:fldChar w:fldCharType="end"/>
      </w:r>
    </w:p>
    <w:p w14:paraId="0A7D0BFF" w14:textId="0BE46229"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_Toc217285628 \h </w:instrText>
      </w:r>
      <w:r>
        <w:rPr>
          <w:noProof/>
        </w:rPr>
      </w:r>
      <w:r>
        <w:rPr>
          <w:noProof/>
        </w:rPr>
        <w:fldChar w:fldCharType="separate"/>
      </w:r>
      <w:r>
        <w:rPr>
          <w:noProof/>
        </w:rPr>
        <w:t>227</w:t>
      </w:r>
      <w:r>
        <w:rPr>
          <w:noProof/>
        </w:rPr>
        <w:fldChar w:fldCharType="end"/>
      </w:r>
    </w:p>
    <w:p w14:paraId="7A41F553" w14:textId="3CD50A61"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_Toc217285629 \h </w:instrText>
      </w:r>
      <w:r>
        <w:rPr>
          <w:noProof/>
        </w:rPr>
      </w:r>
      <w:r>
        <w:rPr>
          <w:noProof/>
        </w:rPr>
        <w:fldChar w:fldCharType="separate"/>
      </w:r>
      <w:r>
        <w:rPr>
          <w:noProof/>
        </w:rPr>
        <w:t>227</w:t>
      </w:r>
      <w:r>
        <w:rPr>
          <w:noProof/>
        </w:rPr>
        <w:fldChar w:fldCharType="end"/>
      </w:r>
    </w:p>
    <w:p w14:paraId="4F6D5A20" w14:textId="37E4660E"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_Toc217285630 \h </w:instrText>
      </w:r>
      <w:r>
        <w:rPr>
          <w:noProof/>
        </w:rPr>
      </w:r>
      <w:r>
        <w:rPr>
          <w:noProof/>
        </w:rPr>
        <w:fldChar w:fldCharType="separate"/>
      </w:r>
      <w:r>
        <w:rPr>
          <w:noProof/>
        </w:rPr>
        <w:t>227</w:t>
      </w:r>
      <w:r>
        <w:rPr>
          <w:noProof/>
        </w:rPr>
        <w:fldChar w:fldCharType="end"/>
      </w:r>
    </w:p>
    <w:p w14:paraId="312769E6" w14:textId="6D7D2D5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_Toc217285631 \h </w:instrText>
      </w:r>
      <w:r>
        <w:rPr>
          <w:noProof/>
        </w:rPr>
      </w:r>
      <w:r>
        <w:rPr>
          <w:noProof/>
        </w:rPr>
        <w:fldChar w:fldCharType="separate"/>
      </w:r>
      <w:r>
        <w:rPr>
          <w:noProof/>
        </w:rPr>
        <w:t>227</w:t>
      </w:r>
      <w:r>
        <w:rPr>
          <w:noProof/>
        </w:rPr>
        <w:fldChar w:fldCharType="end"/>
      </w:r>
    </w:p>
    <w:p w14:paraId="50166216" w14:textId="7E73223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_Toc217285632 \h </w:instrText>
      </w:r>
      <w:r>
        <w:rPr>
          <w:noProof/>
        </w:rPr>
      </w:r>
      <w:r>
        <w:rPr>
          <w:noProof/>
        </w:rPr>
        <w:fldChar w:fldCharType="separate"/>
      </w:r>
      <w:r>
        <w:rPr>
          <w:noProof/>
        </w:rPr>
        <w:t>228</w:t>
      </w:r>
      <w:r>
        <w:rPr>
          <w:noProof/>
        </w:rPr>
        <w:fldChar w:fldCharType="end"/>
      </w:r>
    </w:p>
    <w:p w14:paraId="05BDD56A" w14:textId="4BEBEC91"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_Toc217285633 \h </w:instrText>
      </w:r>
      <w:r>
        <w:rPr>
          <w:noProof/>
        </w:rPr>
      </w:r>
      <w:r>
        <w:rPr>
          <w:noProof/>
        </w:rPr>
        <w:fldChar w:fldCharType="separate"/>
      </w:r>
      <w:r>
        <w:rPr>
          <w:noProof/>
        </w:rPr>
        <w:t>228</w:t>
      </w:r>
      <w:r>
        <w:rPr>
          <w:noProof/>
        </w:rPr>
        <w:fldChar w:fldCharType="end"/>
      </w:r>
    </w:p>
    <w:p w14:paraId="5EB0FACE" w14:textId="69BFCB1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_Toc217285634 \h </w:instrText>
      </w:r>
      <w:r>
        <w:rPr>
          <w:noProof/>
        </w:rPr>
      </w:r>
      <w:r>
        <w:rPr>
          <w:noProof/>
        </w:rPr>
        <w:fldChar w:fldCharType="separate"/>
      </w:r>
      <w:r>
        <w:rPr>
          <w:noProof/>
        </w:rPr>
        <w:t>228</w:t>
      </w:r>
      <w:r>
        <w:rPr>
          <w:noProof/>
        </w:rPr>
        <w:fldChar w:fldCharType="end"/>
      </w:r>
    </w:p>
    <w:p w14:paraId="46928C9F" w14:textId="4D93533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r>
      <w:r>
        <w:rPr>
          <w:noProof/>
        </w:rPr>
        <w:instrText xml:space="preserve"> PAGEREF _Toc217285635 \h </w:instrText>
      </w:r>
      <w:r>
        <w:rPr>
          <w:noProof/>
        </w:rPr>
      </w:r>
      <w:r>
        <w:rPr>
          <w:noProof/>
        </w:rPr>
        <w:fldChar w:fldCharType="separate"/>
      </w:r>
      <w:r>
        <w:rPr>
          <w:noProof/>
        </w:rPr>
        <w:t>228</w:t>
      </w:r>
      <w:r>
        <w:rPr>
          <w:noProof/>
        </w:rPr>
        <w:fldChar w:fldCharType="end"/>
      </w:r>
    </w:p>
    <w:p w14:paraId="7F299D27" w14:textId="1283DD5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r>
      <w:r>
        <w:rPr>
          <w:noProof/>
        </w:rPr>
        <w:instrText xml:space="preserve"> PAGEREF _Toc217285636 \h </w:instrText>
      </w:r>
      <w:r>
        <w:rPr>
          <w:noProof/>
        </w:rPr>
      </w:r>
      <w:r>
        <w:rPr>
          <w:noProof/>
        </w:rPr>
        <w:fldChar w:fldCharType="separate"/>
      </w:r>
      <w:r>
        <w:rPr>
          <w:noProof/>
        </w:rPr>
        <w:t>229</w:t>
      </w:r>
      <w:r>
        <w:rPr>
          <w:noProof/>
        </w:rPr>
        <w:fldChar w:fldCharType="end"/>
      </w:r>
    </w:p>
    <w:p w14:paraId="7A7EE8DC" w14:textId="167039D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_Toc217285637 \h </w:instrText>
      </w:r>
      <w:r>
        <w:rPr>
          <w:noProof/>
        </w:rPr>
      </w:r>
      <w:r>
        <w:rPr>
          <w:noProof/>
        </w:rPr>
        <w:fldChar w:fldCharType="separate"/>
      </w:r>
      <w:r>
        <w:rPr>
          <w:noProof/>
        </w:rPr>
        <w:t>229</w:t>
      </w:r>
      <w:r>
        <w:rPr>
          <w:noProof/>
        </w:rPr>
        <w:fldChar w:fldCharType="end"/>
      </w:r>
    </w:p>
    <w:p w14:paraId="71B83E53" w14:textId="10E2784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_Toc217285638 \h </w:instrText>
      </w:r>
      <w:r>
        <w:rPr>
          <w:noProof/>
        </w:rPr>
      </w:r>
      <w:r>
        <w:rPr>
          <w:noProof/>
        </w:rPr>
        <w:fldChar w:fldCharType="separate"/>
      </w:r>
      <w:r>
        <w:rPr>
          <w:noProof/>
        </w:rPr>
        <w:t>229</w:t>
      </w:r>
      <w:r>
        <w:rPr>
          <w:noProof/>
        </w:rPr>
        <w:fldChar w:fldCharType="end"/>
      </w:r>
    </w:p>
    <w:p w14:paraId="443BE07A" w14:textId="59C881B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_Toc217285639 \h </w:instrText>
      </w:r>
      <w:r>
        <w:rPr>
          <w:noProof/>
        </w:rPr>
      </w:r>
      <w:r>
        <w:rPr>
          <w:noProof/>
        </w:rPr>
        <w:fldChar w:fldCharType="separate"/>
      </w:r>
      <w:r>
        <w:rPr>
          <w:noProof/>
        </w:rPr>
        <w:t>229</w:t>
      </w:r>
      <w:r>
        <w:rPr>
          <w:noProof/>
        </w:rPr>
        <w:fldChar w:fldCharType="end"/>
      </w:r>
    </w:p>
    <w:p w14:paraId="481F7891" w14:textId="2733E5F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_Toc217285640 \h </w:instrText>
      </w:r>
      <w:r>
        <w:rPr>
          <w:noProof/>
        </w:rPr>
      </w:r>
      <w:r>
        <w:rPr>
          <w:noProof/>
        </w:rPr>
        <w:fldChar w:fldCharType="separate"/>
      </w:r>
      <w:r>
        <w:rPr>
          <w:noProof/>
        </w:rPr>
        <w:t>229</w:t>
      </w:r>
      <w:r>
        <w:rPr>
          <w:noProof/>
        </w:rPr>
        <w:fldChar w:fldCharType="end"/>
      </w:r>
    </w:p>
    <w:p w14:paraId="7A61411E" w14:textId="132ED45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r>
      <w:r>
        <w:rPr>
          <w:noProof/>
        </w:rPr>
        <w:instrText xml:space="preserve"> PAGEREF _Toc217285641 \h </w:instrText>
      </w:r>
      <w:r>
        <w:rPr>
          <w:noProof/>
        </w:rPr>
      </w:r>
      <w:r>
        <w:rPr>
          <w:noProof/>
        </w:rPr>
        <w:fldChar w:fldCharType="separate"/>
      </w:r>
      <w:r>
        <w:rPr>
          <w:noProof/>
        </w:rPr>
        <w:t>230</w:t>
      </w:r>
      <w:r>
        <w:rPr>
          <w:noProof/>
        </w:rPr>
        <w:fldChar w:fldCharType="end"/>
      </w:r>
    </w:p>
    <w:p w14:paraId="000C1211" w14:textId="4C0ECA6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_Toc217285642 \h </w:instrText>
      </w:r>
      <w:r>
        <w:rPr>
          <w:noProof/>
        </w:rPr>
      </w:r>
      <w:r>
        <w:rPr>
          <w:noProof/>
        </w:rPr>
        <w:fldChar w:fldCharType="separate"/>
      </w:r>
      <w:r>
        <w:rPr>
          <w:noProof/>
        </w:rPr>
        <w:t>230</w:t>
      </w:r>
      <w:r>
        <w:rPr>
          <w:noProof/>
        </w:rPr>
        <w:fldChar w:fldCharType="end"/>
      </w:r>
    </w:p>
    <w:p w14:paraId="6A1DB485" w14:textId="707E405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r>
      <w:r>
        <w:rPr>
          <w:noProof/>
        </w:rPr>
        <w:instrText xml:space="preserve"> PAGEREF _Toc217285643 \h </w:instrText>
      </w:r>
      <w:r>
        <w:rPr>
          <w:noProof/>
        </w:rPr>
      </w:r>
      <w:r>
        <w:rPr>
          <w:noProof/>
        </w:rPr>
        <w:fldChar w:fldCharType="separate"/>
      </w:r>
      <w:r>
        <w:rPr>
          <w:noProof/>
        </w:rPr>
        <w:t>230</w:t>
      </w:r>
      <w:r>
        <w:rPr>
          <w:noProof/>
        </w:rPr>
        <w:fldChar w:fldCharType="end"/>
      </w:r>
    </w:p>
    <w:p w14:paraId="10A341D0" w14:textId="673BC23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_Toc217285644 \h </w:instrText>
      </w:r>
      <w:r>
        <w:rPr>
          <w:noProof/>
        </w:rPr>
      </w:r>
      <w:r>
        <w:rPr>
          <w:noProof/>
        </w:rPr>
        <w:fldChar w:fldCharType="separate"/>
      </w:r>
      <w:r>
        <w:rPr>
          <w:noProof/>
        </w:rPr>
        <w:t>230</w:t>
      </w:r>
      <w:r>
        <w:rPr>
          <w:noProof/>
        </w:rPr>
        <w:fldChar w:fldCharType="end"/>
      </w:r>
    </w:p>
    <w:p w14:paraId="62209477" w14:textId="0059C25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r>
      <w:r>
        <w:rPr>
          <w:noProof/>
        </w:rPr>
        <w:instrText xml:space="preserve"> PAGEREF _Toc217285645 \h </w:instrText>
      </w:r>
      <w:r>
        <w:rPr>
          <w:noProof/>
        </w:rPr>
      </w:r>
      <w:r>
        <w:rPr>
          <w:noProof/>
        </w:rPr>
        <w:fldChar w:fldCharType="separate"/>
      </w:r>
      <w:r>
        <w:rPr>
          <w:noProof/>
        </w:rPr>
        <w:t>231</w:t>
      </w:r>
      <w:r>
        <w:rPr>
          <w:noProof/>
        </w:rPr>
        <w:fldChar w:fldCharType="end"/>
      </w:r>
    </w:p>
    <w:p w14:paraId="16EC7326" w14:textId="6E67419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r>
      <w:r>
        <w:rPr>
          <w:noProof/>
        </w:rPr>
        <w:instrText xml:space="preserve"> PAGEREF _Toc217285646 \h </w:instrText>
      </w:r>
      <w:r>
        <w:rPr>
          <w:noProof/>
        </w:rPr>
      </w:r>
      <w:r>
        <w:rPr>
          <w:noProof/>
        </w:rPr>
        <w:fldChar w:fldCharType="separate"/>
      </w:r>
      <w:r>
        <w:rPr>
          <w:noProof/>
        </w:rPr>
        <w:t>231</w:t>
      </w:r>
      <w:r>
        <w:rPr>
          <w:noProof/>
        </w:rPr>
        <w:fldChar w:fldCharType="end"/>
      </w:r>
    </w:p>
    <w:p w14:paraId="080A2B16" w14:textId="333331E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r>
      <w:r>
        <w:rPr>
          <w:noProof/>
        </w:rPr>
        <w:instrText xml:space="preserve"> PAGEREF _Toc217285647 \h </w:instrText>
      </w:r>
      <w:r>
        <w:rPr>
          <w:noProof/>
        </w:rPr>
      </w:r>
      <w:r>
        <w:rPr>
          <w:noProof/>
        </w:rPr>
        <w:fldChar w:fldCharType="separate"/>
      </w:r>
      <w:r>
        <w:rPr>
          <w:noProof/>
        </w:rPr>
        <w:t>232</w:t>
      </w:r>
      <w:r>
        <w:rPr>
          <w:noProof/>
        </w:rPr>
        <w:fldChar w:fldCharType="end"/>
      </w:r>
    </w:p>
    <w:p w14:paraId="092399E7" w14:textId="0389379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r>
      <w:r>
        <w:rPr>
          <w:noProof/>
        </w:rPr>
        <w:instrText xml:space="preserve"> PAGEREF _Toc217285648 \h </w:instrText>
      </w:r>
      <w:r>
        <w:rPr>
          <w:noProof/>
        </w:rPr>
      </w:r>
      <w:r>
        <w:rPr>
          <w:noProof/>
        </w:rPr>
        <w:fldChar w:fldCharType="separate"/>
      </w:r>
      <w:r>
        <w:rPr>
          <w:noProof/>
        </w:rPr>
        <w:t>232</w:t>
      </w:r>
      <w:r>
        <w:rPr>
          <w:noProof/>
        </w:rPr>
        <w:fldChar w:fldCharType="end"/>
      </w:r>
    </w:p>
    <w:p w14:paraId="35D3DB28" w14:textId="48F1A059"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r>
      <w:r>
        <w:rPr>
          <w:noProof/>
        </w:rPr>
        <w:instrText xml:space="preserve"> PAGEREF _Toc217285649 \h </w:instrText>
      </w:r>
      <w:r>
        <w:rPr>
          <w:noProof/>
        </w:rPr>
      </w:r>
      <w:r>
        <w:rPr>
          <w:noProof/>
        </w:rPr>
        <w:fldChar w:fldCharType="separate"/>
      </w:r>
      <w:r>
        <w:rPr>
          <w:noProof/>
        </w:rPr>
        <w:t>232</w:t>
      </w:r>
      <w:r>
        <w:rPr>
          <w:noProof/>
        </w:rPr>
        <w:fldChar w:fldCharType="end"/>
      </w:r>
    </w:p>
    <w:p w14:paraId="1B8B55C4" w14:textId="25F5CA8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r>
      <w:r>
        <w:rPr>
          <w:noProof/>
        </w:rPr>
        <w:instrText xml:space="preserve"> PAGEREF _Toc217285650 \h </w:instrText>
      </w:r>
      <w:r>
        <w:rPr>
          <w:noProof/>
        </w:rPr>
      </w:r>
      <w:r>
        <w:rPr>
          <w:noProof/>
        </w:rPr>
        <w:fldChar w:fldCharType="separate"/>
      </w:r>
      <w:r>
        <w:rPr>
          <w:noProof/>
        </w:rPr>
        <w:t>233</w:t>
      </w:r>
      <w:r>
        <w:rPr>
          <w:noProof/>
        </w:rPr>
        <w:fldChar w:fldCharType="end"/>
      </w:r>
    </w:p>
    <w:p w14:paraId="4B65F793" w14:textId="0A9E54B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r>
      <w:r>
        <w:rPr>
          <w:noProof/>
        </w:rPr>
        <w:instrText xml:space="preserve"> PAGEREF _Toc217285651 \h </w:instrText>
      </w:r>
      <w:r>
        <w:rPr>
          <w:noProof/>
        </w:rPr>
      </w:r>
      <w:r>
        <w:rPr>
          <w:noProof/>
        </w:rPr>
        <w:fldChar w:fldCharType="separate"/>
      </w:r>
      <w:r>
        <w:rPr>
          <w:noProof/>
        </w:rPr>
        <w:t>233</w:t>
      </w:r>
      <w:r>
        <w:rPr>
          <w:noProof/>
        </w:rPr>
        <w:fldChar w:fldCharType="end"/>
      </w:r>
    </w:p>
    <w:p w14:paraId="21D7A529" w14:textId="55413C6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r>
      <w:r>
        <w:rPr>
          <w:noProof/>
        </w:rPr>
        <w:instrText xml:space="preserve"> PAGEREF _Toc217285652 \h </w:instrText>
      </w:r>
      <w:r>
        <w:rPr>
          <w:noProof/>
        </w:rPr>
      </w:r>
      <w:r>
        <w:rPr>
          <w:noProof/>
        </w:rPr>
        <w:fldChar w:fldCharType="separate"/>
      </w:r>
      <w:r>
        <w:rPr>
          <w:noProof/>
        </w:rPr>
        <w:t>233</w:t>
      </w:r>
      <w:r>
        <w:rPr>
          <w:noProof/>
        </w:rPr>
        <w:fldChar w:fldCharType="end"/>
      </w:r>
    </w:p>
    <w:p w14:paraId="68E7D8CE" w14:textId="6E0D898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_Toc217285653 \h </w:instrText>
      </w:r>
      <w:r>
        <w:rPr>
          <w:noProof/>
        </w:rPr>
      </w:r>
      <w:r>
        <w:rPr>
          <w:noProof/>
        </w:rPr>
        <w:fldChar w:fldCharType="separate"/>
      </w:r>
      <w:r>
        <w:rPr>
          <w:noProof/>
        </w:rPr>
        <w:t>233</w:t>
      </w:r>
      <w:r>
        <w:rPr>
          <w:noProof/>
        </w:rPr>
        <w:fldChar w:fldCharType="end"/>
      </w:r>
    </w:p>
    <w:p w14:paraId="2175388B" w14:textId="103A0DE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r>
      <w:r>
        <w:rPr>
          <w:noProof/>
        </w:rPr>
        <w:instrText xml:space="preserve"> PAGEREF _Toc217285654 \h </w:instrText>
      </w:r>
      <w:r>
        <w:rPr>
          <w:noProof/>
        </w:rPr>
      </w:r>
      <w:r>
        <w:rPr>
          <w:noProof/>
        </w:rPr>
        <w:fldChar w:fldCharType="separate"/>
      </w:r>
      <w:r>
        <w:rPr>
          <w:noProof/>
        </w:rPr>
        <w:t>234</w:t>
      </w:r>
      <w:r>
        <w:rPr>
          <w:noProof/>
        </w:rPr>
        <w:fldChar w:fldCharType="end"/>
      </w:r>
    </w:p>
    <w:p w14:paraId="290700F1" w14:textId="38C108E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r>
      <w:r>
        <w:rPr>
          <w:noProof/>
        </w:rPr>
        <w:instrText xml:space="preserve"> PAGEREF _Toc217285655 \h </w:instrText>
      </w:r>
      <w:r>
        <w:rPr>
          <w:noProof/>
        </w:rPr>
      </w:r>
      <w:r>
        <w:rPr>
          <w:noProof/>
        </w:rPr>
        <w:fldChar w:fldCharType="separate"/>
      </w:r>
      <w:r>
        <w:rPr>
          <w:noProof/>
        </w:rPr>
        <w:t>235</w:t>
      </w:r>
      <w:r>
        <w:rPr>
          <w:noProof/>
        </w:rPr>
        <w:fldChar w:fldCharType="end"/>
      </w:r>
    </w:p>
    <w:p w14:paraId="0CBBEC3B" w14:textId="6C6591E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r>
      <w:r>
        <w:rPr>
          <w:noProof/>
        </w:rPr>
        <w:instrText xml:space="preserve"> PAGEREF _Toc217285656 \h </w:instrText>
      </w:r>
      <w:r>
        <w:rPr>
          <w:noProof/>
        </w:rPr>
      </w:r>
      <w:r>
        <w:rPr>
          <w:noProof/>
        </w:rPr>
        <w:fldChar w:fldCharType="separate"/>
      </w:r>
      <w:r>
        <w:rPr>
          <w:noProof/>
        </w:rPr>
        <w:t>235</w:t>
      </w:r>
      <w:r>
        <w:rPr>
          <w:noProof/>
        </w:rPr>
        <w:fldChar w:fldCharType="end"/>
      </w:r>
    </w:p>
    <w:p w14:paraId="20623C46" w14:textId="48C2E95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r>
      <w:r>
        <w:rPr>
          <w:noProof/>
        </w:rPr>
        <w:instrText xml:space="preserve"> PAGEREF _Toc217285657 \h </w:instrText>
      </w:r>
      <w:r>
        <w:rPr>
          <w:noProof/>
        </w:rPr>
      </w:r>
      <w:r>
        <w:rPr>
          <w:noProof/>
        </w:rPr>
        <w:fldChar w:fldCharType="separate"/>
      </w:r>
      <w:r>
        <w:rPr>
          <w:noProof/>
        </w:rPr>
        <w:t>236</w:t>
      </w:r>
      <w:r>
        <w:rPr>
          <w:noProof/>
        </w:rPr>
        <w:fldChar w:fldCharType="end"/>
      </w:r>
    </w:p>
    <w:p w14:paraId="73AEFCAE" w14:textId="7260FA38"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r>
      <w:r>
        <w:rPr>
          <w:noProof/>
        </w:rPr>
        <w:instrText xml:space="preserve"> PAGEREF _Toc217285658 \h </w:instrText>
      </w:r>
      <w:r>
        <w:rPr>
          <w:noProof/>
        </w:rPr>
      </w:r>
      <w:r>
        <w:rPr>
          <w:noProof/>
        </w:rPr>
        <w:fldChar w:fldCharType="separate"/>
      </w:r>
      <w:r>
        <w:rPr>
          <w:noProof/>
        </w:rPr>
        <w:t>238</w:t>
      </w:r>
      <w:r>
        <w:rPr>
          <w:noProof/>
        </w:rPr>
        <w:fldChar w:fldCharType="end"/>
      </w:r>
    </w:p>
    <w:p w14:paraId="1B208258" w14:textId="75BC349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r>
      <w:r>
        <w:rPr>
          <w:noProof/>
        </w:rPr>
        <w:instrText xml:space="preserve"> PAGEREF _Toc217285659 \h </w:instrText>
      </w:r>
      <w:r>
        <w:rPr>
          <w:noProof/>
        </w:rPr>
      </w:r>
      <w:r>
        <w:rPr>
          <w:noProof/>
        </w:rPr>
        <w:fldChar w:fldCharType="separate"/>
      </w:r>
      <w:r>
        <w:rPr>
          <w:noProof/>
        </w:rPr>
        <w:t>238</w:t>
      </w:r>
      <w:r>
        <w:rPr>
          <w:noProof/>
        </w:rPr>
        <w:fldChar w:fldCharType="end"/>
      </w:r>
    </w:p>
    <w:p w14:paraId="4935296F" w14:textId="1D6B59C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r>
      <w:r>
        <w:rPr>
          <w:noProof/>
        </w:rPr>
        <w:instrText xml:space="preserve"> PAGEREF _Toc217285660 \h </w:instrText>
      </w:r>
      <w:r>
        <w:rPr>
          <w:noProof/>
        </w:rPr>
      </w:r>
      <w:r>
        <w:rPr>
          <w:noProof/>
        </w:rPr>
        <w:fldChar w:fldCharType="separate"/>
      </w:r>
      <w:r>
        <w:rPr>
          <w:noProof/>
        </w:rPr>
        <w:t>238</w:t>
      </w:r>
      <w:r>
        <w:rPr>
          <w:noProof/>
        </w:rPr>
        <w:fldChar w:fldCharType="end"/>
      </w:r>
    </w:p>
    <w:p w14:paraId="17835B66" w14:textId="539C4B8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r>
      <w:r>
        <w:rPr>
          <w:noProof/>
        </w:rPr>
        <w:instrText xml:space="preserve"> PAGEREF _Toc217285661 \h </w:instrText>
      </w:r>
      <w:r>
        <w:rPr>
          <w:noProof/>
        </w:rPr>
      </w:r>
      <w:r>
        <w:rPr>
          <w:noProof/>
        </w:rPr>
        <w:fldChar w:fldCharType="separate"/>
      </w:r>
      <w:r>
        <w:rPr>
          <w:noProof/>
        </w:rPr>
        <w:t>238</w:t>
      </w:r>
      <w:r>
        <w:rPr>
          <w:noProof/>
        </w:rPr>
        <w:fldChar w:fldCharType="end"/>
      </w:r>
    </w:p>
    <w:p w14:paraId="255603E4" w14:textId="0A16C2B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r>
      <w:r>
        <w:rPr>
          <w:noProof/>
        </w:rPr>
        <w:instrText xml:space="preserve"> PAGEREF _Toc217285662 \h </w:instrText>
      </w:r>
      <w:r>
        <w:rPr>
          <w:noProof/>
        </w:rPr>
      </w:r>
      <w:r>
        <w:rPr>
          <w:noProof/>
        </w:rPr>
        <w:fldChar w:fldCharType="separate"/>
      </w:r>
      <w:r>
        <w:rPr>
          <w:noProof/>
        </w:rPr>
        <w:t>239</w:t>
      </w:r>
      <w:r>
        <w:rPr>
          <w:noProof/>
        </w:rPr>
        <w:fldChar w:fldCharType="end"/>
      </w:r>
    </w:p>
    <w:p w14:paraId="6FDFFF44" w14:textId="60F76FA3"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r>
      <w:r>
        <w:rPr>
          <w:noProof/>
        </w:rPr>
        <w:instrText xml:space="preserve"> PAGEREF _Toc217285663 \h </w:instrText>
      </w:r>
      <w:r>
        <w:rPr>
          <w:noProof/>
        </w:rPr>
      </w:r>
      <w:r>
        <w:rPr>
          <w:noProof/>
        </w:rPr>
        <w:fldChar w:fldCharType="separate"/>
      </w:r>
      <w:r>
        <w:rPr>
          <w:noProof/>
        </w:rPr>
        <w:t>239</w:t>
      </w:r>
      <w:r>
        <w:rPr>
          <w:noProof/>
        </w:rPr>
        <w:fldChar w:fldCharType="end"/>
      </w:r>
    </w:p>
    <w:p w14:paraId="7F50D1CE" w14:textId="7B6D1699"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r>
      <w:r>
        <w:rPr>
          <w:noProof/>
        </w:rPr>
        <w:instrText xml:space="preserve"> PAGEREF _Toc217285664 \h </w:instrText>
      </w:r>
      <w:r>
        <w:rPr>
          <w:noProof/>
        </w:rPr>
      </w:r>
      <w:r>
        <w:rPr>
          <w:noProof/>
        </w:rPr>
        <w:fldChar w:fldCharType="separate"/>
      </w:r>
      <w:r>
        <w:rPr>
          <w:noProof/>
        </w:rPr>
        <w:t>240</w:t>
      </w:r>
      <w:r>
        <w:rPr>
          <w:noProof/>
        </w:rPr>
        <w:fldChar w:fldCharType="end"/>
      </w:r>
    </w:p>
    <w:p w14:paraId="5A8DC0A6" w14:textId="7B50CEF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_Toc217285665 \h </w:instrText>
      </w:r>
      <w:r>
        <w:rPr>
          <w:noProof/>
        </w:rPr>
      </w:r>
      <w:r>
        <w:rPr>
          <w:noProof/>
        </w:rPr>
        <w:fldChar w:fldCharType="separate"/>
      </w:r>
      <w:r>
        <w:rPr>
          <w:noProof/>
        </w:rPr>
        <w:t>241</w:t>
      </w:r>
      <w:r>
        <w:rPr>
          <w:noProof/>
        </w:rPr>
        <w:fldChar w:fldCharType="end"/>
      </w:r>
    </w:p>
    <w:p w14:paraId="0B24810A" w14:textId="1587A62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r>
      <w:r>
        <w:rPr>
          <w:noProof/>
        </w:rPr>
        <w:instrText xml:space="preserve"> PAGEREF _Toc217285666 \h </w:instrText>
      </w:r>
      <w:r>
        <w:rPr>
          <w:noProof/>
        </w:rPr>
      </w:r>
      <w:r>
        <w:rPr>
          <w:noProof/>
        </w:rPr>
        <w:fldChar w:fldCharType="separate"/>
      </w:r>
      <w:r>
        <w:rPr>
          <w:noProof/>
        </w:rPr>
        <w:t>242</w:t>
      </w:r>
      <w:r>
        <w:rPr>
          <w:noProof/>
        </w:rPr>
        <w:fldChar w:fldCharType="end"/>
      </w:r>
    </w:p>
    <w:p w14:paraId="12772338" w14:textId="41F673F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r>
      <w:r>
        <w:rPr>
          <w:noProof/>
        </w:rPr>
        <w:instrText xml:space="preserve"> PAGEREF _Toc217285667 \h </w:instrText>
      </w:r>
      <w:r>
        <w:rPr>
          <w:noProof/>
        </w:rPr>
      </w:r>
      <w:r>
        <w:rPr>
          <w:noProof/>
        </w:rPr>
        <w:fldChar w:fldCharType="separate"/>
      </w:r>
      <w:r>
        <w:rPr>
          <w:noProof/>
        </w:rPr>
        <w:t>242</w:t>
      </w:r>
      <w:r>
        <w:rPr>
          <w:noProof/>
        </w:rPr>
        <w:fldChar w:fldCharType="end"/>
      </w:r>
    </w:p>
    <w:p w14:paraId="7F8ED2DD" w14:textId="0CA4222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_Toc217285668 \h </w:instrText>
      </w:r>
      <w:r>
        <w:rPr>
          <w:noProof/>
        </w:rPr>
      </w:r>
      <w:r>
        <w:rPr>
          <w:noProof/>
        </w:rPr>
        <w:fldChar w:fldCharType="separate"/>
      </w:r>
      <w:r>
        <w:rPr>
          <w:noProof/>
        </w:rPr>
        <w:t>242</w:t>
      </w:r>
      <w:r>
        <w:rPr>
          <w:noProof/>
        </w:rPr>
        <w:fldChar w:fldCharType="end"/>
      </w:r>
    </w:p>
    <w:p w14:paraId="253C58FB" w14:textId="62A7772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r>
      <w:r>
        <w:rPr>
          <w:noProof/>
        </w:rPr>
        <w:instrText xml:space="preserve"> PAGEREF _Toc217285669 \h </w:instrText>
      </w:r>
      <w:r>
        <w:rPr>
          <w:noProof/>
        </w:rPr>
      </w:r>
      <w:r>
        <w:rPr>
          <w:noProof/>
        </w:rPr>
        <w:fldChar w:fldCharType="separate"/>
      </w:r>
      <w:r>
        <w:rPr>
          <w:noProof/>
        </w:rPr>
        <w:t>242</w:t>
      </w:r>
      <w:r>
        <w:rPr>
          <w:noProof/>
        </w:rPr>
        <w:fldChar w:fldCharType="end"/>
      </w:r>
    </w:p>
    <w:p w14:paraId="172E4FDB" w14:textId="7B11E65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r>
      <w:r>
        <w:rPr>
          <w:noProof/>
        </w:rPr>
        <w:instrText xml:space="preserve"> PAGEREF _Toc217285670 \h </w:instrText>
      </w:r>
      <w:r>
        <w:rPr>
          <w:noProof/>
        </w:rPr>
      </w:r>
      <w:r>
        <w:rPr>
          <w:noProof/>
        </w:rPr>
        <w:fldChar w:fldCharType="separate"/>
      </w:r>
      <w:r>
        <w:rPr>
          <w:noProof/>
        </w:rPr>
        <w:t>243</w:t>
      </w:r>
      <w:r>
        <w:rPr>
          <w:noProof/>
        </w:rPr>
        <w:fldChar w:fldCharType="end"/>
      </w:r>
    </w:p>
    <w:p w14:paraId="66BA40A6" w14:textId="5E2570B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r>
      <w:r>
        <w:rPr>
          <w:noProof/>
        </w:rPr>
        <w:instrText xml:space="preserve"> PAGEREF _Toc217285671 \h </w:instrText>
      </w:r>
      <w:r>
        <w:rPr>
          <w:noProof/>
        </w:rPr>
      </w:r>
      <w:r>
        <w:rPr>
          <w:noProof/>
        </w:rPr>
        <w:fldChar w:fldCharType="separate"/>
      </w:r>
      <w:r>
        <w:rPr>
          <w:noProof/>
        </w:rPr>
        <w:t>243</w:t>
      </w:r>
      <w:r>
        <w:rPr>
          <w:noProof/>
        </w:rPr>
        <w:fldChar w:fldCharType="end"/>
      </w:r>
    </w:p>
    <w:p w14:paraId="124F1412" w14:textId="037BA43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r>
      <w:r>
        <w:rPr>
          <w:noProof/>
        </w:rPr>
        <w:instrText xml:space="preserve"> PAGEREF _Toc217285672 \h </w:instrText>
      </w:r>
      <w:r>
        <w:rPr>
          <w:noProof/>
        </w:rPr>
      </w:r>
      <w:r>
        <w:rPr>
          <w:noProof/>
        </w:rPr>
        <w:fldChar w:fldCharType="separate"/>
      </w:r>
      <w:r>
        <w:rPr>
          <w:noProof/>
        </w:rPr>
        <w:t>244</w:t>
      </w:r>
      <w:r>
        <w:rPr>
          <w:noProof/>
        </w:rPr>
        <w:fldChar w:fldCharType="end"/>
      </w:r>
    </w:p>
    <w:p w14:paraId="7EC1C25D" w14:textId="0A1C1CF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r>
      <w:r>
        <w:rPr>
          <w:noProof/>
        </w:rPr>
        <w:instrText xml:space="preserve"> PAGEREF _Toc217285673 \h </w:instrText>
      </w:r>
      <w:r>
        <w:rPr>
          <w:noProof/>
        </w:rPr>
      </w:r>
      <w:r>
        <w:rPr>
          <w:noProof/>
        </w:rPr>
        <w:fldChar w:fldCharType="separate"/>
      </w:r>
      <w:r>
        <w:rPr>
          <w:noProof/>
        </w:rPr>
        <w:t>244</w:t>
      </w:r>
      <w:r>
        <w:rPr>
          <w:noProof/>
        </w:rPr>
        <w:fldChar w:fldCharType="end"/>
      </w:r>
    </w:p>
    <w:p w14:paraId="6A4A6318" w14:textId="1CFC563B"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_Toc217285674 \h </w:instrText>
      </w:r>
      <w:r>
        <w:rPr>
          <w:noProof/>
        </w:rPr>
      </w:r>
      <w:r>
        <w:rPr>
          <w:noProof/>
        </w:rPr>
        <w:fldChar w:fldCharType="separate"/>
      </w:r>
      <w:r>
        <w:rPr>
          <w:noProof/>
        </w:rPr>
        <w:t>244</w:t>
      </w:r>
      <w:r>
        <w:rPr>
          <w:noProof/>
        </w:rPr>
        <w:fldChar w:fldCharType="end"/>
      </w:r>
    </w:p>
    <w:p w14:paraId="42C86C8E" w14:textId="5F331EB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r>
      <w:r>
        <w:rPr>
          <w:noProof/>
        </w:rPr>
        <w:instrText xml:space="preserve"> PAGEREF _Toc217285675 \h </w:instrText>
      </w:r>
      <w:r>
        <w:rPr>
          <w:noProof/>
        </w:rPr>
      </w:r>
      <w:r>
        <w:rPr>
          <w:noProof/>
        </w:rPr>
        <w:fldChar w:fldCharType="separate"/>
      </w:r>
      <w:r>
        <w:rPr>
          <w:noProof/>
        </w:rPr>
        <w:t>245</w:t>
      </w:r>
      <w:r>
        <w:rPr>
          <w:noProof/>
        </w:rPr>
        <w:fldChar w:fldCharType="end"/>
      </w:r>
    </w:p>
    <w:p w14:paraId="1DF95F73" w14:textId="28CCFB6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r>
      <w:r>
        <w:rPr>
          <w:noProof/>
        </w:rPr>
        <w:instrText xml:space="preserve"> PAGEREF _Toc217285676 \h </w:instrText>
      </w:r>
      <w:r>
        <w:rPr>
          <w:noProof/>
        </w:rPr>
      </w:r>
      <w:r>
        <w:rPr>
          <w:noProof/>
        </w:rPr>
        <w:fldChar w:fldCharType="separate"/>
      </w:r>
      <w:r>
        <w:rPr>
          <w:noProof/>
        </w:rPr>
        <w:t>245</w:t>
      </w:r>
      <w:r>
        <w:rPr>
          <w:noProof/>
        </w:rPr>
        <w:fldChar w:fldCharType="end"/>
      </w:r>
    </w:p>
    <w:p w14:paraId="02CF8CC8" w14:textId="3F4026C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r>
      <w:r>
        <w:rPr>
          <w:noProof/>
        </w:rPr>
        <w:instrText xml:space="preserve"> PAGEREF _Toc217285677 \h </w:instrText>
      </w:r>
      <w:r>
        <w:rPr>
          <w:noProof/>
        </w:rPr>
      </w:r>
      <w:r>
        <w:rPr>
          <w:noProof/>
        </w:rPr>
        <w:fldChar w:fldCharType="separate"/>
      </w:r>
      <w:r>
        <w:rPr>
          <w:noProof/>
        </w:rPr>
        <w:t>246</w:t>
      </w:r>
      <w:r>
        <w:rPr>
          <w:noProof/>
        </w:rPr>
        <w:fldChar w:fldCharType="end"/>
      </w:r>
    </w:p>
    <w:p w14:paraId="6F588B80" w14:textId="1DABEB7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r>
      <w:r>
        <w:rPr>
          <w:noProof/>
        </w:rPr>
        <w:instrText xml:space="preserve"> PAGEREF _Toc217285678 \h </w:instrText>
      </w:r>
      <w:r>
        <w:rPr>
          <w:noProof/>
        </w:rPr>
      </w:r>
      <w:r>
        <w:rPr>
          <w:noProof/>
        </w:rPr>
        <w:fldChar w:fldCharType="separate"/>
      </w:r>
      <w:r>
        <w:rPr>
          <w:noProof/>
        </w:rPr>
        <w:t>247</w:t>
      </w:r>
      <w:r>
        <w:rPr>
          <w:noProof/>
        </w:rPr>
        <w:fldChar w:fldCharType="end"/>
      </w:r>
    </w:p>
    <w:p w14:paraId="32ECAC35" w14:textId="6F5F7DC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r>
      <w:r>
        <w:rPr>
          <w:noProof/>
        </w:rPr>
        <w:instrText xml:space="preserve"> PAGEREF _Toc217285679 \h </w:instrText>
      </w:r>
      <w:r>
        <w:rPr>
          <w:noProof/>
        </w:rPr>
      </w:r>
      <w:r>
        <w:rPr>
          <w:noProof/>
        </w:rPr>
        <w:fldChar w:fldCharType="separate"/>
      </w:r>
      <w:r>
        <w:rPr>
          <w:noProof/>
        </w:rPr>
        <w:t>248</w:t>
      </w:r>
      <w:r>
        <w:rPr>
          <w:noProof/>
        </w:rPr>
        <w:fldChar w:fldCharType="end"/>
      </w:r>
    </w:p>
    <w:p w14:paraId="3C973DA7" w14:textId="26917F7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r>
      <w:r>
        <w:rPr>
          <w:noProof/>
        </w:rPr>
        <w:instrText xml:space="preserve"> PAGEREF _Toc217285680 \h </w:instrText>
      </w:r>
      <w:r>
        <w:rPr>
          <w:noProof/>
        </w:rPr>
      </w:r>
      <w:r>
        <w:rPr>
          <w:noProof/>
        </w:rPr>
        <w:fldChar w:fldCharType="separate"/>
      </w:r>
      <w:r>
        <w:rPr>
          <w:noProof/>
        </w:rPr>
        <w:t>249</w:t>
      </w:r>
      <w:r>
        <w:rPr>
          <w:noProof/>
        </w:rPr>
        <w:fldChar w:fldCharType="end"/>
      </w:r>
    </w:p>
    <w:p w14:paraId="112505B0" w14:textId="38F59EC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r>
      <w:r>
        <w:rPr>
          <w:noProof/>
        </w:rPr>
        <w:instrText xml:space="preserve"> PAGEREF _Toc217285681 \h </w:instrText>
      </w:r>
      <w:r>
        <w:rPr>
          <w:noProof/>
        </w:rPr>
      </w:r>
      <w:r>
        <w:rPr>
          <w:noProof/>
        </w:rPr>
        <w:fldChar w:fldCharType="separate"/>
      </w:r>
      <w:r>
        <w:rPr>
          <w:noProof/>
        </w:rPr>
        <w:t>249</w:t>
      </w:r>
      <w:r>
        <w:rPr>
          <w:noProof/>
        </w:rPr>
        <w:fldChar w:fldCharType="end"/>
      </w:r>
    </w:p>
    <w:p w14:paraId="5457F87E" w14:textId="20E054C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r>
      <w:r>
        <w:rPr>
          <w:noProof/>
        </w:rPr>
        <w:instrText xml:space="preserve"> PAGEREF _Toc217285682 \h </w:instrText>
      </w:r>
      <w:r>
        <w:rPr>
          <w:noProof/>
        </w:rPr>
      </w:r>
      <w:r>
        <w:rPr>
          <w:noProof/>
        </w:rPr>
        <w:fldChar w:fldCharType="separate"/>
      </w:r>
      <w:r>
        <w:rPr>
          <w:noProof/>
        </w:rPr>
        <w:t>250</w:t>
      </w:r>
      <w:r>
        <w:rPr>
          <w:noProof/>
        </w:rPr>
        <w:fldChar w:fldCharType="end"/>
      </w:r>
    </w:p>
    <w:p w14:paraId="4DE4E585" w14:textId="2D3C029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r>
      <w:r>
        <w:rPr>
          <w:noProof/>
        </w:rPr>
        <w:instrText xml:space="preserve"> PAGEREF _Toc217285683 \h </w:instrText>
      </w:r>
      <w:r>
        <w:rPr>
          <w:noProof/>
        </w:rPr>
      </w:r>
      <w:r>
        <w:rPr>
          <w:noProof/>
        </w:rPr>
        <w:fldChar w:fldCharType="separate"/>
      </w:r>
      <w:r>
        <w:rPr>
          <w:noProof/>
        </w:rPr>
        <w:t>252</w:t>
      </w:r>
      <w:r>
        <w:rPr>
          <w:noProof/>
        </w:rPr>
        <w:fldChar w:fldCharType="end"/>
      </w:r>
    </w:p>
    <w:p w14:paraId="614600CC" w14:textId="44BB273F"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r>
      <w:r>
        <w:rPr>
          <w:noProof/>
        </w:rPr>
        <w:instrText xml:space="preserve"> PAGEREF _Toc217285684 \h </w:instrText>
      </w:r>
      <w:r>
        <w:rPr>
          <w:noProof/>
        </w:rPr>
      </w:r>
      <w:r>
        <w:rPr>
          <w:noProof/>
        </w:rPr>
        <w:fldChar w:fldCharType="separate"/>
      </w:r>
      <w:r>
        <w:rPr>
          <w:noProof/>
        </w:rPr>
        <w:t>252</w:t>
      </w:r>
      <w:r>
        <w:rPr>
          <w:noProof/>
        </w:rPr>
        <w:fldChar w:fldCharType="end"/>
      </w:r>
    </w:p>
    <w:p w14:paraId="55997803" w14:textId="5E7FF57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r>
      <w:r>
        <w:rPr>
          <w:noProof/>
        </w:rPr>
        <w:instrText xml:space="preserve"> PAGEREF _Toc217285685 \h </w:instrText>
      </w:r>
      <w:r>
        <w:rPr>
          <w:noProof/>
        </w:rPr>
      </w:r>
      <w:r>
        <w:rPr>
          <w:noProof/>
        </w:rPr>
        <w:fldChar w:fldCharType="separate"/>
      </w:r>
      <w:r>
        <w:rPr>
          <w:noProof/>
        </w:rPr>
        <w:t>253</w:t>
      </w:r>
      <w:r>
        <w:rPr>
          <w:noProof/>
        </w:rPr>
        <w:fldChar w:fldCharType="end"/>
      </w:r>
    </w:p>
    <w:p w14:paraId="7B9DE620" w14:textId="6D21FFB7"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r>
      <w:r>
        <w:rPr>
          <w:noProof/>
        </w:rPr>
        <w:instrText xml:space="preserve"> PAGEREF _Toc217285686 \h </w:instrText>
      </w:r>
      <w:r>
        <w:rPr>
          <w:noProof/>
        </w:rPr>
      </w:r>
      <w:r>
        <w:rPr>
          <w:noProof/>
        </w:rPr>
        <w:fldChar w:fldCharType="separate"/>
      </w:r>
      <w:r>
        <w:rPr>
          <w:noProof/>
        </w:rPr>
        <w:t>254</w:t>
      </w:r>
      <w:r>
        <w:rPr>
          <w:noProof/>
        </w:rPr>
        <w:fldChar w:fldCharType="end"/>
      </w:r>
    </w:p>
    <w:p w14:paraId="73924E10" w14:textId="0C30583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_Toc217285687 \h </w:instrText>
      </w:r>
      <w:r>
        <w:rPr>
          <w:noProof/>
        </w:rPr>
      </w:r>
      <w:r>
        <w:rPr>
          <w:noProof/>
        </w:rPr>
        <w:fldChar w:fldCharType="separate"/>
      </w:r>
      <w:r>
        <w:rPr>
          <w:noProof/>
        </w:rPr>
        <w:t>254</w:t>
      </w:r>
      <w:r>
        <w:rPr>
          <w:noProof/>
        </w:rPr>
        <w:fldChar w:fldCharType="end"/>
      </w:r>
    </w:p>
    <w:p w14:paraId="4EC9A024" w14:textId="26D3B2D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_Toc217285688 \h </w:instrText>
      </w:r>
      <w:r>
        <w:rPr>
          <w:noProof/>
        </w:rPr>
      </w:r>
      <w:r>
        <w:rPr>
          <w:noProof/>
        </w:rPr>
        <w:fldChar w:fldCharType="separate"/>
      </w:r>
      <w:r>
        <w:rPr>
          <w:noProof/>
        </w:rPr>
        <w:t>254</w:t>
      </w:r>
      <w:r>
        <w:rPr>
          <w:noProof/>
        </w:rPr>
        <w:fldChar w:fldCharType="end"/>
      </w:r>
    </w:p>
    <w:p w14:paraId="28116750" w14:textId="235A326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r>
      <w:r>
        <w:rPr>
          <w:noProof/>
        </w:rPr>
        <w:instrText xml:space="preserve"> PAGEREF _Toc217285689 \h </w:instrText>
      </w:r>
      <w:r>
        <w:rPr>
          <w:noProof/>
        </w:rPr>
      </w:r>
      <w:r>
        <w:rPr>
          <w:noProof/>
        </w:rPr>
        <w:fldChar w:fldCharType="separate"/>
      </w:r>
      <w:r>
        <w:rPr>
          <w:noProof/>
        </w:rPr>
        <w:t>254</w:t>
      </w:r>
      <w:r>
        <w:rPr>
          <w:noProof/>
        </w:rPr>
        <w:fldChar w:fldCharType="end"/>
      </w:r>
    </w:p>
    <w:p w14:paraId="3EB5208F" w14:textId="32DFF5F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r>
      <w:r>
        <w:rPr>
          <w:noProof/>
        </w:rPr>
        <w:instrText xml:space="preserve"> PAGEREF _Toc217285690 \h </w:instrText>
      </w:r>
      <w:r>
        <w:rPr>
          <w:noProof/>
        </w:rPr>
      </w:r>
      <w:r>
        <w:rPr>
          <w:noProof/>
        </w:rPr>
        <w:fldChar w:fldCharType="separate"/>
      </w:r>
      <w:r>
        <w:rPr>
          <w:noProof/>
        </w:rPr>
        <w:t>256</w:t>
      </w:r>
      <w:r>
        <w:rPr>
          <w:noProof/>
        </w:rPr>
        <w:fldChar w:fldCharType="end"/>
      </w:r>
    </w:p>
    <w:p w14:paraId="45AEE624" w14:textId="3F12432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_Toc217285691 \h </w:instrText>
      </w:r>
      <w:r>
        <w:rPr>
          <w:noProof/>
        </w:rPr>
      </w:r>
      <w:r>
        <w:rPr>
          <w:noProof/>
        </w:rPr>
        <w:fldChar w:fldCharType="separate"/>
      </w:r>
      <w:r>
        <w:rPr>
          <w:noProof/>
        </w:rPr>
        <w:t>256</w:t>
      </w:r>
      <w:r>
        <w:rPr>
          <w:noProof/>
        </w:rPr>
        <w:fldChar w:fldCharType="end"/>
      </w:r>
    </w:p>
    <w:p w14:paraId="61BFC4E6" w14:textId="4880CF0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r>
      <w:r>
        <w:rPr>
          <w:noProof/>
        </w:rPr>
        <w:instrText xml:space="preserve"> PAGEREF _Toc217285692 \h </w:instrText>
      </w:r>
      <w:r>
        <w:rPr>
          <w:noProof/>
        </w:rPr>
      </w:r>
      <w:r>
        <w:rPr>
          <w:noProof/>
        </w:rPr>
        <w:fldChar w:fldCharType="separate"/>
      </w:r>
      <w:r>
        <w:rPr>
          <w:noProof/>
        </w:rPr>
        <w:t>257</w:t>
      </w:r>
      <w:r>
        <w:rPr>
          <w:noProof/>
        </w:rPr>
        <w:fldChar w:fldCharType="end"/>
      </w:r>
    </w:p>
    <w:p w14:paraId="14F192E2" w14:textId="2C8EDC0B"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r>
      <w:r>
        <w:rPr>
          <w:noProof/>
        </w:rPr>
        <w:instrText xml:space="preserve"> PAGEREF _Toc217285693 \h </w:instrText>
      </w:r>
      <w:r>
        <w:rPr>
          <w:noProof/>
        </w:rPr>
      </w:r>
      <w:r>
        <w:rPr>
          <w:noProof/>
        </w:rPr>
        <w:fldChar w:fldCharType="separate"/>
      </w:r>
      <w:r>
        <w:rPr>
          <w:noProof/>
        </w:rPr>
        <w:t>258</w:t>
      </w:r>
      <w:r>
        <w:rPr>
          <w:noProof/>
        </w:rPr>
        <w:fldChar w:fldCharType="end"/>
      </w:r>
    </w:p>
    <w:p w14:paraId="129CAE16" w14:textId="638E543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_Toc217285694 \h </w:instrText>
      </w:r>
      <w:r>
        <w:rPr>
          <w:noProof/>
        </w:rPr>
      </w:r>
      <w:r>
        <w:rPr>
          <w:noProof/>
        </w:rPr>
        <w:fldChar w:fldCharType="separate"/>
      </w:r>
      <w:r>
        <w:rPr>
          <w:noProof/>
        </w:rPr>
        <w:t>264</w:t>
      </w:r>
      <w:r>
        <w:rPr>
          <w:noProof/>
        </w:rPr>
        <w:fldChar w:fldCharType="end"/>
      </w:r>
    </w:p>
    <w:p w14:paraId="1FCF4E7F" w14:textId="3462E18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_Toc217285695 \h </w:instrText>
      </w:r>
      <w:r>
        <w:rPr>
          <w:noProof/>
        </w:rPr>
      </w:r>
      <w:r>
        <w:rPr>
          <w:noProof/>
        </w:rPr>
        <w:fldChar w:fldCharType="separate"/>
      </w:r>
      <w:r>
        <w:rPr>
          <w:noProof/>
        </w:rPr>
        <w:t>264</w:t>
      </w:r>
      <w:r>
        <w:rPr>
          <w:noProof/>
        </w:rPr>
        <w:fldChar w:fldCharType="end"/>
      </w:r>
    </w:p>
    <w:p w14:paraId="6F032311" w14:textId="2FDB497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DE5E10">
        <w:rPr>
          <w:rFonts w:cs="Arial"/>
          <w:noProof/>
        </w:rPr>
        <w:t>"imageattr" attribute</w:t>
      </w:r>
      <w:r>
        <w:rPr>
          <w:noProof/>
        </w:rPr>
        <w:tab/>
      </w:r>
      <w:r>
        <w:rPr>
          <w:noProof/>
        </w:rPr>
        <w:fldChar w:fldCharType="begin"/>
      </w:r>
      <w:r>
        <w:rPr>
          <w:noProof/>
        </w:rPr>
        <w:instrText xml:space="preserve"> PAGEREF _Toc217285696 \h </w:instrText>
      </w:r>
      <w:r>
        <w:rPr>
          <w:noProof/>
        </w:rPr>
      </w:r>
      <w:r>
        <w:rPr>
          <w:noProof/>
        </w:rPr>
        <w:fldChar w:fldCharType="separate"/>
      </w:r>
      <w:r>
        <w:rPr>
          <w:noProof/>
        </w:rPr>
        <w:t>264</w:t>
      </w:r>
      <w:r>
        <w:rPr>
          <w:noProof/>
        </w:rPr>
        <w:fldChar w:fldCharType="end"/>
      </w:r>
    </w:p>
    <w:p w14:paraId="66654792" w14:textId="1D61ADA9"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r>
      <w:r>
        <w:rPr>
          <w:noProof/>
        </w:rPr>
        <w:instrText xml:space="preserve"> PAGEREF _Toc217285697 \h </w:instrText>
      </w:r>
      <w:r>
        <w:rPr>
          <w:noProof/>
        </w:rPr>
      </w:r>
      <w:r>
        <w:rPr>
          <w:noProof/>
        </w:rPr>
        <w:fldChar w:fldCharType="separate"/>
      </w:r>
      <w:r>
        <w:rPr>
          <w:noProof/>
        </w:rPr>
        <w:t>266</w:t>
      </w:r>
      <w:r>
        <w:rPr>
          <w:noProof/>
        </w:rPr>
        <w:fldChar w:fldCharType="end"/>
      </w:r>
    </w:p>
    <w:p w14:paraId="5677AABE" w14:textId="6CC40F8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r>
      <w:r>
        <w:rPr>
          <w:noProof/>
        </w:rPr>
        <w:instrText xml:space="preserve"> PAGEREF _Toc217285698 \h </w:instrText>
      </w:r>
      <w:r>
        <w:rPr>
          <w:noProof/>
        </w:rPr>
      </w:r>
      <w:r>
        <w:rPr>
          <w:noProof/>
        </w:rPr>
        <w:fldChar w:fldCharType="separate"/>
      </w:r>
      <w:r>
        <w:rPr>
          <w:noProof/>
        </w:rPr>
        <w:t>267</w:t>
      </w:r>
      <w:r>
        <w:rPr>
          <w:noProof/>
        </w:rPr>
        <w:fldChar w:fldCharType="end"/>
      </w:r>
    </w:p>
    <w:p w14:paraId="47DE1AC8" w14:textId="43F8F98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DE5E10">
        <w:rPr>
          <w:rFonts w:cs="Arial"/>
          <w:noProof/>
        </w:rPr>
        <w:t>"imageattr" attribute with multiple rtpmaps</w:t>
      </w:r>
      <w:r>
        <w:rPr>
          <w:noProof/>
        </w:rPr>
        <w:tab/>
      </w:r>
      <w:r>
        <w:rPr>
          <w:noProof/>
        </w:rPr>
        <w:fldChar w:fldCharType="begin"/>
      </w:r>
      <w:r>
        <w:rPr>
          <w:noProof/>
        </w:rPr>
        <w:instrText xml:space="preserve"> PAGEREF _Toc217285699 \h </w:instrText>
      </w:r>
      <w:r>
        <w:rPr>
          <w:noProof/>
        </w:rPr>
      </w:r>
      <w:r>
        <w:rPr>
          <w:noProof/>
        </w:rPr>
        <w:fldChar w:fldCharType="separate"/>
      </w:r>
      <w:r>
        <w:rPr>
          <w:noProof/>
        </w:rPr>
        <w:t>268</w:t>
      </w:r>
      <w:r>
        <w:rPr>
          <w:noProof/>
        </w:rPr>
        <w:fldChar w:fldCharType="end"/>
      </w:r>
    </w:p>
    <w:p w14:paraId="2EB649BE" w14:textId="16C4A17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r>
      <w:r>
        <w:rPr>
          <w:noProof/>
        </w:rPr>
        <w:instrText xml:space="preserve"> PAGEREF _Toc217285700 \h </w:instrText>
      </w:r>
      <w:r>
        <w:rPr>
          <w:noProof/>
        </w:rPr>
      </w:r>
      <w:r>
        <w:rPr>
          <w:noProof/>
        </w:rPr>
        <w:fldChar w:fldCharType="separate"/>
      </w:r>
      <w:r>
        <w:rPr>
          <w:noProof/>
        </w:rPr>
        <w:t>270</w:t>
      </w:r>
      <w:r>
        <w:rPr>
          <w:noProof/>
        </w:rPr>
        <w:fldChar w:fldCharType="end"/>
      </w:r>
    </w:p>
    <w:p w14:paraId="2237C4C2" w14:textId="0E8CEE1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sidRPr="00DE5E10">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DE5E10">
        <w:rPr>
          <w:noProof/>
          <w:color w:val="000000"/>
        </w:rPr>
        <w:t xml:space="preserve">H.264/AVC with </w:t>
      </w:r>
      <w:r w:rsidRPr="00DE5E10">
        <w:rPr>
          <w:rFonts w:cs="Arial"/>
          <w:noProof/>
          <w:color w:val="000000"/>
        </w:rPr>
        <w:t>"imageattr" attribute for non-CVO operation</w:t>
      </w:r>
      <w:r>
        <w:rPr>
          <w:noProof/>
        </w:rPr>
        <w:tab/>
      </w:r>
      <w:r>
        <w:rPr>
          <w:noProof/>
        </w:rPr>
        <w:fldChar w:fldCharType="begin"/>
      </w:r>
      <w:r>
        <w:rPr>
          <w:noProof/>
        </w:rPr>
        <w:instrText xml:space="preserve"> PAGEREF _Toc217285701 \h </w:instrText>
      </w:r>
      <w:r>
        <w:rPr>
          <w:noProof/>
        </w:rPr>
      </w:r>
      <w:r>
        <w:rPr>
          <w:noProof/>
        </w:rPr>
        <w:fldChar w:fldCharType="separate"/>
      </w:r>
      <w:r>
        <w:rPr>
          <w:noProof/>
        </w:rPr>
        <w:t>271</w:t>
      </w:r>
      <w:r>
        <w:rPr>
          <w:noProof/>
        </w:rPr>
        <w:fldChar w:fldCharType="end"/>
      </w:r>
    </w:p>
    <w:p w14:paraId="50840BEF" w14:textId="647FDC1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r>
      <w:r>
        <w:rPr>
          <w:noProof/>
        </w:rPr>
        <w:instrText xml:space="preserve"> PAGEREF _Toc217285702 \h </w:instrText>
      </w:r>
      <w:r>
        <w:rPr>
          <w:noProof/>
        </w:rPr>
      </w:r>
      <w:r>
        <w:rPr>
          <w:noProof/>
        </w:rPr>
        <w:fldChar w:fldCharType="separate"/>
      </w:r>
      <w:r>
        <w:rPr>
          <w:noProof/>
        </w:rPr>
        <w:t>273</w:t>
      </w:r>
      <w:r>
        <w:rPr>
          <w:noProof/>
        </w:rPr>
        <w:fldChar w:fldCharType="end"/>
      </w:r>
    </w:p>
    <w:p w14:paraId="74CAB845" w14:textId="2BC520C9"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r>
      <w:r>
        <w:rPr>
          <w:noProof/>
        </w:rPr>
        <w:instrText xml:space="preserve"> PAGEREF _Toc217285703 \h </w:instrText>
      </w:r>
      <w:r>
        <w:rPr>
          <w:noProof/>
        </w:rPr>
      </w:r>
      <w:r>
        <w:rPr>
          <w:noProof/>
        </w:rPr>
        <w:fldChar w:fldCharType="separate"/>
      </w:r>
      <w:r>
        <w:rPr>
          <w:noProof/>
        </w:rPr>
        <w:t>273</w:t>
      </w:r>
      <w:r>
        <w:rPr>
          <w:noProof/>
        </w:rPr>
        <w:fldChar w:fldCharType="end"/>
      </w:r>
    </w:p>
    <w:p w14:paraId="200C3737" w14:textId="0ABB86F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r>
      <w:r>
        <w:rPr>
          <w:noProof/>
        </w:rPr>
        <w:instrText xml:space="preserve"> PAGEREF _Toc217285704 \h </w:instrText>
      </w:r>
      <w:r>
        <w:rPr>
          <w:noProof/>
        </w:rPr>
      </w:r>
      <w:r>
        <w:rPr>
          <w:noProof/>
        </w:rPr>
        <w:fldChar w:fldCharType="separate"/>
      </w:r>
      <w:r>
        <w:rPr>
          <w:noProof/>
        </w:rPr>
        <w:t>274</w:t>
      </w:r>
      <w:r>
        <w:rPr>
          <w:noProof/>
        </w:rPr>
        <w:fldChar w:fldCharType="end"/>
      </w:r>
    </w:p>
    <w:p w14:paraId="0FAEEE1C" w14:textId="23F2261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r>
      <w:r>
        <w:rPr>
          <w:noProof/>
        </w:rPr>
        <w:instrText xml:space="preserve"> PAGEREF _Toc217285705 \h </w:instrText>
      </w:r>
      <w:r>
        <w:rPr>
          <w:noProof/>
        </w:rPr>
      </w:r>
      <w:r>
        <w:rPr>
          <w:noProof/>
        </w:rPr>
        <w:fldChar w:fldCharType="separate"/>
      </w:r>
      <w:r>
        <w:rPr>
          <w:noProof/>
        </w:rPr>
        <w:t>275</w:t>
      </w:r>
      <w:r>
        <w:rPr>
          <w:noProof/>
        </w:rPr>
        <w:fldChar w:fldCharType="end"/>
      </w:r>
    </w:p>
    <w:p w14:paraId="44F15355" w14:textId="1C82037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r>
      <w:r>
        <w:rPr>
          <w:noProof/>
        </w:rPr>
        <w:instrText xml:space="preserve"> PAGEREF _Toc217285706 \h </w:instrText>
      </w:r>
      <w:r>
        <w:rPr>
          <w:noProof/>
        </w:rPr>
      </w:r>
      <w:r>
        <w:rPr>
          <w:noProof/>
        </w:rPr>
        <w:fldChar w:fldCharType="separate"/>
      </w:r>
      <w:r>
        <w:rPr>
          <w:noProof/>
        </w:rPr>
        <w:t>276</w:t>
      </w:r>
      <w:r>
        <w:rPr>
          <w:noProof/>
        </w:rPr>
        <w:fldChar w:fldCharType="end"/>
      </w:r>
    </w:p>
    <w:p w14:paraId="7916AF54" w14:textId="2D3F3E7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r>
      <w:r>
        <w:rPr>
          <w:noProof/>
        </w:rPr>
        <w:instrText xml:space="preserve"> PAGEREF _Toc217285707 \h </w:instrText>
      </w:r>
      <w:r>
        <w:rPr>
          <w:noProof/>
        </w:rPr>
      </w:r>
      <w:r>
        <w:rPr>
          <w:noProof/>
        </w:rPr>
        <w:fldChar w:fldCharType="separate"/>
      </w:r>
      <w:r>
        <w:rPr>
          <w:noProof/>
        </w:rPr>
        <w:t>277</w:t>
      </w:r>
      <w:r>
        <w:rPr>
          <w:noProof/>
        </w:rPr>
        <w:fldChar w:fldCharType="end"/>
      </w:r>
    </w:p>
    <w:p w14:paraId="76512658" w14:textId="3EDB8E6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r>
      <w:r>
        <w:rPr>
          <w:noProof/>
        </w:rPr>
        <w:instrText xml:space="preserve"> PAGEREF _Toc217285708 \h </w:instrText>
      </w:r>
      <w:r>
        <w:rPr>
          <w:noProof/>
        </w:rPr>
      </w:r>
      <w:r>
        <w:rPr>
          <w:noProof/>
        </w:rPr>
        <w:fldChar w:fldCharType="separate"/>
      </w:r>
      <w:r>
        <w:rPr>
          <w:noProof/>
        </w:rPr>
        <w:t>278</w:t>
      </w:r>
      <w:r>
        <w:rPr>
          <w:noProof/>
        </w:rPr>
        <w:fldChar w:fldCharType="end"/>
      </w:r>
    </w:p>
    <w:p w14:paraId="2238EF7D" w14:textId="3AD30B6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r>
      <w:r>
        <w:rPr>
          <w:noProof/>
        </w:rPr>
        <w:instrText xml:space="preserve"> PAGEREF _Toc217285709 \h </w:instrText>
      </w:r>
      <w:r>
        <w:rPr>
          <w:noProof/>
        </w:rPr>
      </w:r>
      <w:r>
        <w:rPr>
          <w:noProof/>
        </w:rPr>
        <w:fldChar w:fldCharType="separate"/>
      </w:r>
      <w:r>
        <w:rPr>
          <w:noProof/>
        </w:rPr>
        <w:t>278</w:t>
      </w:r>
      <w:r>
        <w:rPr>
          <w:noProof/>
        </w:rPr>
        <w:fldChar w:fldCharType="end"/>
      </w:r>
    </w:p>
    <w:p w14:paraId="7D484913" w14:textId="72EDBD9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r>
      <w:r>
        <w:rPr>
          <w:noProof/>
        </w:rPr>
        <w:instrText xml:space="preserve"> PAGEREF _Toc217285710 \h </w:instrText>
      </w:r>
      <w:r>
        <w:rPr>
          <w:noProof/>
        </w:rPr>
      </w:r>
      <w:r>
        <w:rPr>
          <w:noProof/>
        </w:rPr>
        <w:fldChar w:fldCharType="separate"/>
      </w:r>
      <w:r>
        <w:rPr>
          <w:noProof/>
        </w:rPr>
        <w:t>280</w:t>
      </w:r>
      <w:r>
        <w:rPr>
          <w:noProof/>
        </w:rPr>
        <w:fldChar w:fldCharType="end"/>
      </w:r>
    </w:p>
    <w:p w14:paraId="592866B8" w14:textId="394F9F8F"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_Toc217285711 \h </w:instrText>
      </w:r>
      <w:r>
        <w:rPr>
          <w:noProof/>
        </w:rPr>
      </w:r>
      <w:r>
        <w:rPr>
          <w:noProof/>
        </w:rPr>
        <w:fldChar w:fldCharType="separate"/>
      </w:r>
      <w:r>
        <w:rPr>
          <w:noProof/>
        </w:rPr>
        <w:t>280</w:t>
      </w:r>
      <w:r>
        <w:rPr>
          <w:noProof/>
        </w:rPr>
        <w:fldChar w:fldCharType="end"/>
      </w:r>
    </w:p>
    <w:p w14:paraId="7DF994C1" w14:textId="569E7FF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r>
      <w:r>
        <w:rPr>
          <w:noProof/>
        </w:rPr>
        <w:instrText xml:space="preserve"> PAGEREF _Toc217285712 \h </w:instrText>
      </w:r>
      <w:r>
        <w:rPr>
          <w:noProof/>
        </w:rPr>
      </w:r>
      <w:r>
        <w:rPr>
          <w:noProof/>
        </w:rPr>
        <w:fldChar w:fldCharType="separate"/>
      </w:r>
      <w:r>
        <w:rPr>
          <w:noProof/>
        </w:rPr>
        <w:t>280</w:t>
      </w:r>
      <w:r>
        <w:rPr>
          <w:noProof/>
        </w:rPr>
        <w:fldChar w:fldCharType="end"/>
      </w:r>
    </w:p>
    <w:p w14:paraId="6ACCB03D" w14:textId="37DF28D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r>
      <w:r>
        <w:rPr>
          <w:noProof/>
        </w:rPr>
        <w:instrText xml:space="preserve"> PAGEREF _Toc217285713 \h </w:instrText>
      </w:r>
      <w:r>
        <w:rPr>
          <w:noProof/>
        </w:rPr>
      </w:r>
      <w:r>
        <w:rPr>
          <w:noProof/>
        </w:rPr>
        <w:fldChar w:fldCharType="separate"/>
      </w:r>
      <w:r>
        <w:rPr>
          <w:noProof/>
        </w:rPr>
        <w:t>281</w:t>
      </w:r>
      <w:r>
        <w:rPr>
          <w:noProof/>
        </w:rPr>
        <w:fldChar w:fldCharType="end"/>
      </w:r>
    </w:p>
    <w:p w14:paraId="49920560" w14:textId="24CC2DA8"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r>
      <w:r>
        <w:rPr>
          <w:noProof/>
        </w:rPr>
        <w:instrText xml:space="preserve"> PAGEREF _Toc217285714 \h </w:instrText>
      </w:r>
      <w:r>
        <w:rPr>
          <w:noProof/>
        </w:rPr>
      </w:r>
      <w:r>
        <w:rPr>
          <w:noProof/>
        </w:rPr>
        <w:fldChar w:fldCharType="separate"/>
      </w:r>
      <w:r>
        <w:rPr>
          <w:noProof/>
        </w:rPr>
        <w:t>284</w:t>
      </w:r>
      <w:r>
        <w:rPr>
          <w:noProof/>
        </w:rPr>
        <w:fldChar w:fldCharType="end"/>
      </w:r>
    </w:p>
    <w:p w14:paraId="01E51F67" w14:textId="5BFB7F4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r>
      <w:r>
        <w:rPr>
          <w:noProof/>
        </w:rPr>
        <w:instrText xml:space="preserve"> PAGEREF _Toc217285715 \h </w:instrText>
      </w:r>
      <w:r>
        <w:rPr>
          <w:noProof/>
        </w:rPr>
      </w:r>
      <w:r>
        <w:rPr>
          <w:noProof/>
        </w:rPr>
        <w:fldChar w:fldCharType="separate"/>
      </w:r>
      <w:r>
        <w:rPr>
          <w:noProof/>
        </w:rPr>
        <w:t>284</w:t>
      </w:r>
      <w:r>
        <w:rPr>
          <w:noProof/>
        </w:rPr>
        <w:fldChar w:fldCharType="end"/>
      </w:r>
    </w:p>
    <w:p w14:paraId="4DF258A2" w14:textId="2FE3579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r>
      <w:r>
        <w:rPr>
          <w:noProof/>
        </w:rPr>
        <w:instrText xml:space="preserve"> PAGEREF _Toc217285716 \h </w:instrText>
      </w:r>
      <w:r>
        <w:rPr>
          <w:noProof/>
        </w:rPr>
      </w:r>
      <w:r>
        <w:rPr>
          <w:noProof/>
        </w:rPr>
        <w:fldChar w:fldCharType="separate"/>
      </w:r>
      <w:r>
        <w:rPr>
          <w:noProof/>
        </w:rPr>
        <w:t>284</w:t>
      </w:r>
      <w:r>
        <w:rPr>
          <w:noProof/>
        </w:rPr>
        <w:fldChar w:fldCharType="end"/>
      </w:r>
    </w:p>
    <w:p w14:paraId="653F0AC1" w14:textId="38577219"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r>
      <w:r>
        <w:rPr>
          <w:noProof/>
        </w:rPr>
        <w:instrText xml:space="preserve"> PAGEREF _Toc217285717 \h </w:instrText>
      </w:r>
      <w:r>
        <w:rPr>
          <w:noProof/>
        </w:rPr>
      </w:r>
      <w:r>
        <w:rPr>
          <w:noProof/>
        </w:rPr>
        <w:fldChar w:fldCharType="separate"/>
      </w:r>
      <w:r>
        <w:rPr>
          <w:noProof/>
        </w:rPr>
        <w:t>285</w:t>
      </w:r>
      <w:r>
        <w:rPr>
          <w:noProof/>
        </w:rPr>
        <w:fldChar w:fldCharType="end"/>
      </w:r>
    </w:p>
    <w:p w14:paraId="3E8C7F08" w14:textId="130B47FD"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_Toc217285718 \h </w:instrText>
      </w:r>
      <w:r>
        <w:rPr>
          <w:noProof/>
        </w:rPr>
      </w:r>
      <w:r>
        <w:rPr>
          <w:noProof/>
        </w:rPr>
        <w:fldChar w:fldCharType="separate"/>
      </w:r>
      <w:r>
        <w:rPr>
          <w:noProof/>
        </w:rPr>
        <w:t>289</w:t>
      </w:r>
      <w:r>
        <w:rPr>
          <w:noProof/>
        </w:rPr>
        <w:fldChar w:fldCharType="end"/>
      </w:r>
    </w:p>
    <w:p w14:paraId="2EF2257B" w14:textId="2D699D0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r>
      <w:r>
        <w:rPr>
          <w:noProof/>
        </w:rPr>
        <w:instrText xml:space="preserve"> PAGEREF _Toc217285719 \h </w:instrText>
      </w:r>
      <w:r>
        <w:rPr>
          <w:noProof/>
        </w:rPr>
      </w:r>
      <w:r>
        <w:rPr>
          <w:noProof/>
        </w:rPr>
        <w:fldChar w:fldCharType="separate"/>
      </w:r>
      <w:r>
        <w:rPr>
          <w:noProof/>
        </w:rPr>
        <w:t>289</w:t>
      </w:r>
      <w:r>
        <w:rPr>
          <w:noProof/>
        </w:rPr>
        <w:fldChar w:fldCharType="end"/>
      </w:r>
    </w:p>
    <w:p w14:paraId="1A94B5C7" w14:textId="10E28EA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r>
      <w:r>
        <w:rPr>
          <w:noProof/>
        </w:rPr>
        <w:instrText xml:space="preserve"> PAGEREF _Toc217285720 \h </w:instrText>
      </w:r>
      <w:r>
        <w:rPr>
          <w:noProof/>
        </w:rPr>
      </w:r>
      <w:r>
        <w:rPr>
          <w:noProof/>
        </w:rPr>
        <w:fldChar w:fldCharType="separate"/>
      </w:r>
      <w:r>
        <w:rPr>
          <w:noProof/>
        </w:rPr>
        <w:t>290</w:t>
      </w:r>
      <w:r>
        <w:rPr>
          <w:noProof/>
        </w:rPr>
        <w:fldChar w:fldCharType="end"/>
      </w:r>
    </w:p>
    <w:p w14:paraId="560E61D1" w14:textId="55D8D15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_Toc217285721 \h </w:instrText>
      </w:r>
      <w:r>
        <w:rPr>
          <w:noProof/>
        </w:rPr>
      </w:r>
      <w:r>
        <w:rPr>
          <w:noProof/>
        </w:rPr>
        <w:fldChar w:fldCharType="separate"/>
      </w:r>
      <w:r>
        <w:rPr>
          <w:noProof/>
        </w:rPr>
        <w:t>290</w:t>
      </w:r>
      <w:r>
        <w:rPr>
          <w:noProof/>
        </w:rPr>
        <w:fldChar w:fldCharType="end"/>
      </w:r>
    </w:p>
    <w:p w14:paraId="00CB768E" w14:textId="6CE773C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r>
      <w:r>
        <w:rPr>
          <w:noProof/>
        </w:rPr>
        <w:instrText xml:space="preserve"> PAGEREF _Toc217285722 \h </w:instrText>
      </w:r>
      <w:r>
        <w:rPr>
          <w:noProof/>
        </w:rPr>
      </w:r>
      <w:r>
        <w:rPr>
          <w:noProof/>
        </w:rPr>
        <w:fldChar w:fldCharType="separate"/>
      </w:r>
      <w:r>
        <w:rPr>
          <w:noProof/>
        </w:rPr>
        <w:t>290</w:t>
      </w:r>
      <w:r>
        <w:rPr>
          <w:noProof/>
        </w:rPr>
        <w:fldChar w:fldCharType="end"/>
      </w:r>
    </w:p>
    <w:p w14:paraId="188FE115" w14:textId="4049C7E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r>
      <w:r>
        <w:rPr>
          <w:noProof/>
        </w:rPr>
        <w:instrText xml:space="preserve"> PAGEREF _Toc217285723 \h </w:instrText>
      </w:r>
      <w:r>
        <w:rPr>
          <w:noProof/>
        </w:rPr>
      </w:r>
      <w:r>
        <w:rPr>
          <w:noProof/>
        </w:rPr>
        <w:fldChar w:fldCharType="separate"/>
      </w:r>
      <w:r>
        <w:rPr>
          <w:noProof/>
        </w:rPr>
        <w:t>290</w:t>
      </w:r>
      <w:r>
        <w:rPr>
          <w:noProof/>
        </w:rPr>
        <w:fldChar w:fldCharType="end"/>
      </w:r>
    </w:p>
    <w:p w14:paraId="62BA9EA5" w14:textId="1086E5C1"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r>
      <w:r>
        <w:rPr>
          <w:noProof/>
        </w:rPr>
        <w:instrText xml:space="preserve"> PAGEREF _Toc217285724 \h </w:instrText>
      </w:r>
      <w:r>
        <w:rPr>
          <w:noProof/>
        </w:rPr>
      </w:r>
      <w:r>
        <w:rPr>
          <w:noProof/>
        </w:rPr>
        <w:fldChar w:fldCharType="separate"/>
      </w:r>
      <w:r>
        <w:rPr>
          <w:noProof/>
        </w:rPr>
        <w:t>291</w:t>
      </w:r>
      <w:r>
        <w:rPr>
          <w:noProof/>
        </w:rPr>
        <w:fldChar w:fldCharType="end"/>
      </w:r>
    </w:p>
    <w:p w14:paraId="2C65183E" w14:textId="2044076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r>
      <w:r>
        <w:rPr>
          <w:noProof/>
        </w:rPr>
        <w:instrText xml:space="preserve"> PAGEREF _Toc217285725 \h </w:instrText>
      </w:r>
      <w:r>
        <w:rPr>
          <w:noProof/>
        </w:rPr>
      </w:r>
      <w:r>
        <w:rPr>
          <w:noProof/>
        </w:rPr>
        <w:fldChar w:fldCharType="separate"/>
      </w:r>
      <w:r>
        <w:rPr>
          <w:noProof/>
        </w:rPr>
        <w:t>292</w:t>
      </w:r>
      <w:r>
        <w:rPr>
          <w:noProof/>
        </w:rPr>
        <w:fldChar w:fldCharType="end"/>
      </w:r>
    </w:p>
    <w:p w14:paraId="3D5FBAB8" w14:textId="3B7F0ED1"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r>
      <w:r>
        <w:rPr>
          <w:noProof/>
        </w:rPr>
        <w:instrText xml:space="preserve"> PAGEREF _Toc217285726 \h </w:instrText>
      </w:r>
      <w:r>
        <w:rPr>
          <w:noProof/>
        </w:rPr>
      </w:r>
      <w:r>
        <w:rPr>
          <w:noProof/>
        </w:rPr>
        <w:fldChar w:fldCharType="separate"/>
      </w:r>
      <w:r>
        <w:rPr>
          <w:noProof/>
        </w:rPr>
        <w:t>294</w:t>
      </w:r>
      <w:r>
        <w:rPr>
          <w:noProof/>
        </w:rPr>
        <w:fldChar w:fldCharType="end"/>
      </w:r>
    </w:p>
    <w:p w14:paraId="1C8B0787" w14:textId="00FBCDB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r>
      <w:r>
        <w:rPr>
          <w:noProof/>
        </w:rPr>
        <w:instrText xml:space="preserve"> PAGEREF _Toc217285727 \h </w:instrText>
      </w:r>
      <w:r>
        <w:rPr>
          <w:noProof/>
        </w:rPr>
      </w:r>
      <w:r>
        <w:rPr>
          <w:noProof/>
        </w:rPr>
        <w:fldChar w:fldCharType="separate"/>
      </w:r>
      <w:r>
        <w:rPr>
          <w:noProof/>
        </w:rPr>
        <w:t>298</w:t>
      </w:r>
      <w:r>
        <w:rPr>
          <w:noProof/>
        </w:rPr>
        <w:fldChar w:fldCharType="end"/>
      </w:r>
    </w:p>
    <w:p w14:paraId="1CAC81FD" w14:textId="3DF8D6B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r>
      <w:r>
        <w:rPr>
          <w:noProof/>
        </w:rPr>
        <w:instrText xml:space="preserve"> PAGEREF _Toc217285728 \h </w:instrText>
      </w:r>
      <w:r>
        <w:rPr>
          <w:noProof/>
        </w:rPr>
      </w:r>
      <w:r>
        <w:rPr>
          <w:noProof/>
        </w:rPr>
        <w:fldChar w:fldCharType="separate"/>
      </w:r>
      <w:r>
        <w:rPr>
          <w:noProof/>
        </w:rPr>
        <w:t>298</w:t>
      </w:r>
      <w:r>
        <w:rPr>
          <w:noProof/>
        </w:rPr>
        <w:fldChar w:fldCharType="end"/>
      </w:r>
    </w:p>
    <w:p w14:paraId="21038660" w14:textId="7D761C39"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r>
      <w:r>
        <w:rPr>
          <w:noProof/>
        </w:rPr>
        <w:instrText xml:space="preserve"> PAGEREF _Toc217285729 \h </w:instrText>
      </w:r>
      <w:r>
        <w:rPr>
          <w:noProof/>
        </w:rPr>
      </w:r>
      <w:r>
        <w:rPr>
          <w:noProof/>
        </w:rPr>
        <w:fldChar w:fldCharType="separate"/>
      </w:r>
      <w:r>
        <w:rPr>
          <w:noProof/>
        </w:rPr>
        <w:t>298</w:t>
      </w:r>
      <w:r>
        <w:rPr>
          <w:noProof/>
        </w:rPr>
        <w:fldChar w:fldCharType="end"/>
      </w:r>
    </w:p>
    <w:p w14:paraId="1F46E4F2" w14:textId="344676A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r>
      <w:r>
        <w:rPr>
          <w:noProof/>
        </w:rPr>
        <w:instrText xml:space="preserve"> PAGEREF _Toc217285730 \h </w:instrText>
      </w:r>
      <w:r>
        <w:rPr>
          <w:noProof/>
        </w:rPr>
      </w:r>
      <w:r>
        <w:rPr>
          <w:noProof/>
        </w:rPr>
        <w:fldChar w:fldCharType="separate"/>
      </w:r>
      <w:r>
        <w:rPr>
          <w:noProof/>
        </w:rPr>
        <w:t>299</w:t>
      </w:r>
      <w:r>
        <w:rPr>
          <w:noProof/>
        </w:rPr>
        <w:fldChar w:fldCharType="end"/>
      </w:r>
    </w:p>
    <w:p w14:paraId="7DC9EA1B" w14:textId="10F4469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r>
      <w:r>
        <w:rPr>
          <w:noProof/>
        </w:rPr>
        <w:instrText xml:space="preserve"> PAGEREF _Toc217285731 \h </w:instrText>
      </w:r>
      <w:r>
        <w:rPr>
          <w:noProof/>
        </w:rPr>
      </w:r>
      <w:r>
        <w:rPr>
          <w:noProof/>
        </w:rPr>
        <w:fldChar w:fldCharType="separate"/>
      </w:r>
      <w:r>
        <w:rPr>
          <w:noProof/>
        </w:rPr>
        <w:t>300</w:t>
      </w:r>
      <w:r>
        <w:rPr>
          <w:noProof/>
        </w:rPr>
        <w:fldChar w:fldCharType="end"/>
      </w:r>
    </w:p>
    <w:p w14:paraId="462717FA" w14:textId="694DBF2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r>
      <w:r>
        <w:rPr>
          <w:noProof/>
        </w:rPr>
        <w:instrText xml:space="preserve"> PAGEREF _Toc217285732 \h </w:instrText>
      </w:r>
      <w:r>
        <w:rPr>
          <w:noProof/>
        </w:rPr>
      </w:r>
      <w:r>
        <w:rPr>
          <w:noProof/>
        </w:rPr>
        <w:fldChar w:fldCharType="separate"/>
      </w:r>
      <w:r>
        <w:rPr>
          <w:noProof/>
        </w:rPr>
        <w:t>301</w:t>
      </w:r>
      <w:r>
        <w:rPr>
          <w:noProof/>
        </w:rPr>
        <w:fldChar w:fldCharType="end"/>
      </w:r>
    </w:p>
    <w:p w14:paraId="64CFA98F" w14:textId="4D66C75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r>
      <w:r>
        <w:rPr>
          <w:noProof/>
        </w:rPr>
        <w:instrText xml:space="preserve"> PAGEREF _Toc217285733 \h </w:instrText>
      </w:r>
      <w:r>
        <w:rPr>
          <w:noProof/>
        </w:rPr>
      </w:r>
      <w:r>
        <w:rPr>
          <w:noProof/>
        </w:rPr>
        <w:fldChar w:fldCharType="separate"/>
      </w:r>
      <w:r>
        <w:rPr>
          <w:noProof/>
        </w:rPr>
        <w:t>301</w:t>
      </w:r>
      <w:r>
        <w:rPr>
          <w:noProof/>
        </w:rPr>
        <w:fldChar w:fldCharType="end"/>
      </w:r>
    </w:p>
    <w:p w14:paraId="0DA8C7B1" w14:textId="3E86735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r>
      <w:r>
        <w:rPr>
          <w:noProof/>
        </w:rPr>
        <w:instrText xml:space="preserve"> PAGEREF _Toc217285734 \h </w:instrText>
      </w:r>
      <w:r>
        <w:rPr>
          <w:noProof/>
        </w:rPr>
      </w:r>
      <w:r>
        <w:rPr>
          <w:noProof/>
        </w:rPr>
        <w:fldChar w:fldCharType="separate"/>
      </w:r>
      <w:r>
        <w:rPr>
          <w:noProof/>
        </w:rPr>
        <w:t>302</w:t>
      </w:r>
      <w:r>
        <w:rPr>
          <w:noProof/>
        </w:rPr>
        <w:fldChar w:fldCharType="end"/>
      </w:r>
    </w:p>
    <w:p w14:paraId="1F0184A1" w14:textId="3C084E1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r>
      <w:r>
        <w:rPr>
          <w:noProof/>
        </w:rPr>
        <w:instrText xml:space="preserve"> PAGEREF _Toc217285735 \h </w:instrText>
      </w:r>
      <w:r>
        <w:rPr>
          <w:noProof/>
        </w:rPr>
      </w:r>
      <w:r>
        <w:rPr>
          <w:noProof/>
        </w:rPr>
        <w:fldChar w:fldCharType="separate"/>
      </w:r>
      <w:r>
        <w:rPr>
          <w:noProof/>
        </w:rPr>
        <w:t>303</w:t>
      </w:r>
      <w:r>
        <w:rPr>
          <w:noProof/>
        </w:rPr>
        <w:fldChar w:fldCharType="end"/>
      </w:r>
    </w:p>
    <w:p w14:paraId="1849D83A" w14:textId="45E57CC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_Toc217285736 \h </w:instrText>
      </w:r>
      <w:r>
        <w:rPr>
          <w:noProof/>
        </w:rPr>
      </w:r>
      <w:r>
        <w:rPr>
          <w:noProof/>
        </w:rPr>
        <w:fldChar w:fldCharType="separate"/>
      </w:r>
      <w:r>
        <w:rPr>
          <w:noProof/>
        </w:rPr>
        <w:t>303</w:t>
      </w:r>
      <w:r>
        <w:rPr>
          <w:noProof/>
        </w:rPr>
        <w:fldChar w:fldCharType="end"/>
      </w:r>
    </w:p>
    <w:p w14:paraId="63F8E456" w14:textId="4DAB13D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r>
      <w:r>
        <w:rPr>
          <w:noProof/>
        </w:rPr>
        <w:instrText xml:space="preserve"> PAGEREF _Toc217285737 \h </w:instrText>
      </w:r>
      <w:r>
        <w:rPr>
          <w:noProof/>
        </w:rPr>
      </w:r>
      <w:r>
        <w:rPr>
          <w:noProof/>
        </w:rPr>
        <w:fldChar w:fldCharType="separate"/>
      </w:r>
      <w:r>
        <w:rPr>
          <w:noProof/>
        </w:rPr>
        <w:t>303</w:t>
      </w:r>
      <w:r>
        <w:rPr>
          <w:noProof/>
        </w:rPr>
        <w:fldChar w:fldCharType="end"/>
      </w:r>
    </w:p>
    <w:p w14:paraId="5E5CAB14" w14:textId="2191D81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r>
      <w:r>
        <w:rPr>
          <w:noProof/>
        </w:rPr>
        <w:instrText xml:space="preserve"> PAGEREF _Toc217285738 \h </w:instrText>
      </w:r>
      <w:r>
        <w:rPr>
          <w:noProof/>
        </w:rPr>
      </w:r>
      <w:r>
        <w:rPr>
          <w:noProof/>
        </w:rPr>
        <w:fldChar w:fldCharType="separate"/>
      </w:r>
      <w:r>
        <w:rPr>
          <w:noProof/>
        </w:rPr>
        <w:t>304</w:t>
      </w:r>
      <w:r>
        <w:rPr>
          <w:noProof/>
        </w:rPr>
        <w:fldChar w:fldCharType="end"/>
      </w:r>
    </w:p>
    <w:p w14:paraId="241C176D" w14:textId="4DD7D20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r>
      <w:r>
        <w:rPr>
          <w:noProof/>
        </w:rPr>
        <w:instrText xml:space="preserve"> PAGEREF _Toc217285739 \h </w:instrText>
      </w:r>
      <w:r>
        <w:rPr>
          <w:noProof/>
        </w:rPr>
      </w:r>
      <w:r>
        <w:rPr>
          <w:noProof/>
        </w:rPr>
        <w:fldChar w:fldCharType="separate"/>
      </w:r>
      <w:r>
        <w:rPr>
          <w:noProof/>
        </w:rPr>
        <w:t>304</w:t>
      </w:r>
      <w:r>
        <w:rPr>
          <w:noProof/>
        </w:rPr>
        <w:fldChar w:fldCharType="end"/>
      </w:r>
    </w:p>
    <w:p w14:paraId="64BB7F6C" w14:textId="77A077FC"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r>
      <w:r>
        <w:rPr>
          <w:noProof/>
        </w:rPr>
        <w:instrText xml:space="preserve"> PAGEREF _Toc217285740 \h </w:instrText>
      </w:r>
      <w:r>
        <w:rPr>
          <w:noProof/>
        </w:rPr>
      </w:r>
      <w:r>
        <w:rPr>
          <w:noProof/>
        </w:rPr>
        <w:fldChar w:fldCharType="separate"/>
      </w:r>
      <w:r>
        <w:rPr>
          <w:noProof/>
        </w:rPr>
        <w:t>305</w:t>
      </w:r>
      <w:r>
        <w:rPr>
          <w:noProof/>
        </w:rPr>
        <w:fldChar w:fldCharType="end"/>
      </w:r>
    </w:p>
    <w:p w14:paraId="08142F60" w14:textId="4D80DF5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_Toc217285741 \h </w:instrText>
      </w:r>
      <w:r>
        <w:rPr>
          <w:noProof/>
        </w:rPr>
      </w:r>
      <w:r>
        <w:rPr>
          <w:noProof/>
        </w:rPr>
        <w:fldChar w:fldCharType="separate"/>
      </w:r>
      <w:r>
        <w:rPr>
          <w:noProof/>
        </w:rPr>
        <w:t>305</w:t>
      </w:r>
      <w:r>
        <w:rPr>
          <w:noProof/>
        </w:rPr>
        <w:fldChar w:fldCharType="end"/>
      </w:r>
    </w:p>
    <w:p w14:paraId="096A20E3" w14:textId="6A10675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_Toc217285742 \h </w:instrText>
      </w:r>
      <w:r>
        <w:rPr>
          <w:noProof/>
        </w:rPr>
      </w:r>
      <w:r>
        <w:rPr>
          <w:noProof/>
        </w:rPr>
        <w:fldChar w:fldCharType="separate"/>
      </w:r>
      <w:r>
        <w:rPr>
          <w:noProof/>
        </w:rPr>
        <w:t>305</w:t>
      </w:r>
      <w:r>
        <w:rPr>
          <w:noProof/>
        </w:rPr>
        <w:fldChar w:fldCharType="end"/>
      </w:r>
    </w:p>
    <w:p w14:paraId="477C61FB" w14:textId="5C85CDC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r>
      <w:r>
        <w:rPr>
          <w:noProof/>
        </w:rPr>
        <w:instrText xml:space="preserve"> PAGEREF _Toc217285743 \h </w:instrText>
      </w:r>
      <w:r>
        <w:rPr>
          <w:noProof/>
        </w:rPr>
      </w:r>
      <w:r>
        <w:rPr>
          <w:noProof/>
        </w:rPr>
        <w:fldChar w:fldCharType="separate"/>
      </w:r>
      <w:r>
        <w:rPr>
          <w:noProof/>
        </w:rPr>
        <w:t>306</w:t>
      </w:r>
      <w:r>
        <w:rPr>
          <w:noProof/>
        </w:rPr>
        <w:fldChar w:fldCharType="end"/>
      </w:r>
    </w:p>
    <w:p w14:paraId="09C7B8E6" w14:textId="1BF726F4"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r>
      <w:r>
        <w:rPr>
          <w:noProof/>
        </w:rPr>
        <w:instrText xml:space="preserve"> PAGEREF _Toc217285744 \h </w:instrText>
      </w:r>
      <w:r>
        <w:rPr>
          <w:noProof/>
        </w:rPr>
      </w:r>
      <w:r>
        <w:rPr>
          <w:noProof/>
        </w:rPr>
        <w:fldChar w:fldCharType="separate"/>
      </w:r>
      <w:r>
        <w:rPr>
          <w:noProof/>
        </w:rPr>
        <w:t>307</w:t>
      </w:r>
      <w:r>
        <w:rPr>
          <w:noProof/>
        </w:rPr>
        <w:fldChar w:fldCharType="end"/>
      </w:r>
    </w:p>
    <w:p w14:paraId="4E0CF372" w14:textId="524BC159"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_Toc217285745 \h </w:instrText>
      </w:r>
      <w:r>
        <w:rPr>
          <w:noProof/>
        </w:rPr>
      </w:r>
      <w:r>
        <w:rPr>
          <w:noProof/>
        </w:rPr>
        <w:fldChar w:fldCharType="separate"/>
      </w:r>
      <w:r>
        <w:rPr>
          <w:noProof/>
        </w:rPr>
        <w:t>307</w:t>
      </w:r>
      <w:r>
        <w:rPr>
          <w:noProof/>
        </w:rPr>
        <w:fldChar w:fldCharType="end"/>
      </w:r>
    </w:p>
    <w:p w14:paraId="61E4367A" w14:textId="3AAB035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r>
      <w:r>
        <w:rPr>
          <w:noProof/>
        </w:rPr>
        <w:instrText xml:space="preserve"> PAGEREF _Toc217285746 \h </w:instrText>
      </w:r>
      <w:r>
        <w:rPr>
          <w:noProof/>
        </w:rPr>
      </w:r>
      <w:r>
        <w:rPr>
          <w:noProof/>
        </w:rPr>
        <w:fldChar w:fldCharType="separate"/>
      </w:r>
      <w:r>
        <w:rPr>
          <w:noProof/>
        </w:rPr>
        <w:t>308</w:t>
      </w:r>
      <w:r>
        <w:rPr>
          <w:noProof/>
        </w:rPr>
        <w:fldChar w:fldCharType="end"/>
      </w:r>
    </w:p>
    <w:p w14:paraId="0B0ACCE7" w14:textId="3B1EF3F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r>
      <w:r>
        <w:rPr>
          <w:noProof/>
        </w:rPr>
        <w:instrText xml:space="preserve"> PAGEREF _Toc217285747 \h </w:instrText>
      </w:r>
      <w:r>
        <w:rPr>
          <w:noProof/>
        </w:rPr>
      </w:r>
      <w:r>
        <w:rPr>
          <w:noProof/>
        </w:rPr>
        <w:fldChar w:fldCharType="separate"/>
      </w:r>
      <w:r>
        <w:rPr>
          <w:noProof/>
        </w:rPr>
        <w:t>309</w:t>
      </w:r>
      <w:r>
        <w:rPr>
          <w:noProof/>
        </w:rPr>
        <w:fldChar w:fldCharType="end"/>
      </w:r>
    </w:p>
    <w:p w14:paraId="38636095" w14:textId="11B5083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_Toc217285748 \h </w:instrText>
      </w:r>
      <w:r>
        <w:rPr>
          <w:noProof/>
        </w:rPr>
      </w:r>
      <w:r>
        <w:rPr>
          <w:noProof/>
        </w:rPr>
        <w:fldChar w:fldCharType="separate"/>
      </w:r>
      <w:r>
        <w:rPr>
          <w:noProof/>
        </w:rPr>
        <w:t>310</w:t>
      </w:r>
      <w:r>
        <w:rPr>
          <w:noProof/>
        </w:rPr>
        <w:fldChar w:fldCharType="end"/>
      </w:r>
    </w:p>
    <w:p w14:paraId="577D037A" w14:textId="520BF36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r>
      <w:r>
        <w:rPr>
          <w:noProof/>
        </w:rPr>
        <w:instrText xml:space="preserve"> PAGEREF _Toc217285749 \h </w:instrText>
      </w:r>
      <w:r>
        <w:rPr>
          <w:noProof/>
        </w:rPr>
      </w:r>
      <w:r>
        <w:rPr>
          <w:noProof/>
        </w:rPr>
        <w:fldChar w:fldCharType="separate"/>
      </w:r>
      <w:r>
        <w:rPr>
          <w:noProof/>
        </w:rPr>
        <w:t>310</w:t>
      </w:r>
      <w:r>
        <w:rPr>
          <w:noProof/>
        </w:rPr>
        <w:fldChar w:fldCharType="end"/>
      </w:r>
    </w:p>
    <w:p w14:paraId="71FB46DE" w14:textId="1D0EB39A"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r>
      <w:r>
        <w:rPr>
          <w:noProof/>
        </w:rPr>
        <w:instrText xml:space="preserve"> PAGEREF _Toc217285750 \h </w:instrText>
      </w:r>
      <w:r>
        <w:rPr>
          <w:noProof/>
        </w:rPr>
      </w:r>
      <w:r>
        <w:rPr>
          <w:noProof/>
        </w:rPr>
        <w:fldChar w:fldCharType="separate"/>
      </w:r>
      <w:r>
        <w:rPr>
          <w:noProof/>
        </w:rPr>
        <w:t>310</w:t>
      </w:r>
      <w:r>
        <w:rPr>
          <w:noProof/>
        </w:rPr>
        <w:fldChar w:fldCharType="end"/>
      </w:r>
    </w:p>
    <w:p w14:paraId="4FDAB3E6" w14:textId="0508926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r>
      <w:r>
        <w:rPr>
          <w:noProof/>
        </w:rPr>
        <w:instrText xml:space="preserve"> PAGEREF _Toc217285751 \h </w:instrText>
      </w:r>
      <w:r>
        <w:rPr>
          <w:noProof/>
        </w:rPr>
      </w:r>
      <w:r>
        <w:rPr>
          <w:noProof/>
        </w:rPr>
        <w:fldChar w:fldCharType="separate"/>
      </w:r>
      <w:r>
        <w:rPr>
          <w:noProof/>
        </w:rPr>
        <w:t>311</w:t>
      </w:r>
      <w:r>
        <w:rPr>
          <w:noProof/>
        </w:rPr>
        <w:fldChar w:fldCharType="end"/>
      </w:r>
    </w:p>
    <w:p w14:paraId="14346522" w14:textId="3595F5C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r>
      <w:r>
        <w:rPr>
          <w:noProof/>
        </w:rPr>
        <w:instrText xml:space="preserve"> PAGEREF _Toc217285752 \h </w:instrText>
      </w:r>
      <w:r>
        <w:rPr>
          <w:noProof/>
        </w:rPr>
      </w:r>
      <w:r>
        <w:rPr>
          <w:noProof/>
        </w:rPr>
        <w:fldChar w:fldCharType="separate"/>
      </w:r>
      <w:r>
        <w:rPr>
          <w:noProof/>
        </w:rPr>
        <w:t>311</w:t>
      </w:r>
      <w:r>
        <w:rPr>
          <w:noProof/>
        </w:rPr>
        <w:fldChar w:fldCharType="end"/>
      </w:r>
    </w:p>
    <w:p w14:paraId="39189661" w14:textId="6D01A2DA"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r>
      <w:r>
        <w:rPr>
          <w:noProof/>
        </w:rPr>
        <w:instrText xml:space="preserve"> PAGEREF _Toc217285753 \h </w:instrText>
      </w:r>
      <w:r>
        <w:rPr>
          <w:noProof/>
        </w:rPr>
      </w:r>
      <w:r>
        <w:rPr>
          <w:noProof/>
        </w:rPr>
        <w:fldChar w:fldCharType="separate"/>
      </w:r>
      <w:r>
        <w:rPr>
          <w:noProof/>
        </w:rPr>
        <w:t>311</w:t>
      </w:r>
      <w:r>
        <w:rPr>
          <w:noProof/>
        </w:rPr>
        <w:fldChar w:fldCharType="end"/>
      </w:r>
    </w:p>
    <w:p w14:paraId="7F4DD695" w14:textId="62EA03A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r>
      <w:r>
        <w:rPr>
          <w:noProof/>
        </w:rPr>
        <w:instrText xml:space="preserve"> PAGEREF _Toc217285754 \h </w:instrText>
      </w:r>
      <w:r>
        <w:rPr>
          <w:noProof/>
        </w:rPr>
      </w:r>
      <w:r>
        <w:rPr>
          <w:noProof/>
        </w:rPr>
        <w:fldChar w:fldCharType="separate"/>
      </w:r>
      <w:r>
        <w:rPr>
          <w:noProof/>
        </w:rPr>
        <w:t>312</w:t>
      </w:r>
      <w:r>
        <w:rPr>
          <w:noProof/>
        </w:rPr>
        <w:fldChar w:fldCharType="end"/>
      </w:r>
    </w:p>
    <w:p w14:paraId="682E200A" w14:textId="02C3F96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r>
      <w:r>
        <w:rPr>
          <w:noProof/>
        </w:rPr>
        <w:instrText xml:space="preserve"> PAGEREF _Toc217285755 \h </w:instrText>
      </w:r>
      <w:r>
        <w:rPr>
          <w:noProof/>
        </w:rPr>
      </w:r>
      <w:r>
        <w:rPr>
          <w:noProof/>
        </w:rPr>
        <w:fldChar w:fldCharType="separate"/>
      </w:r>
      <w:r>
        <w:rPr>
          <w:noProof/>
        </w:rPr>
        <w:t>312</w:t>
      </w:r>
      <w:r>
        <w:rPr>
          <w:noProof/>
        </w:rPr>
        <w:fldChar w:fldCharType="end"/>
      </w:r>
    </w:p>
    <w:p w14:paraId="4C902109" w14:textId="5BD12E8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r>
      <w:r>
        <w:rPr>
          <w:noProof/>
        </w:rPr>
        <w:instrText xml:space="preserve"> PAGEREF _Toc217285756 \h </w:instrText>
      </w:r>
      <w:r>
        <w:rPr>
          <w:noProof/>
        </w:rPr>
      </w:r>
      <w:r>
        <w:rPr>
          <w:noProof/>
        </w:rPr>
        <w:fldChar w:fldCharType="separate"/>
      </w:r>
      <w:r>
        <w:rPr>
          <w:noProof/>
        </w:rPr>
        <w:t>312</w:t>
      </w:r>
      <w:r>
        <w:rPr>
          <w:noProof/>
        </w:rPr>
        <w:fldChar w:fldCharType="end"/>
      </w:r>
    </w:p>
    <w:p w14:paraId="50502458" w14:textId="169F91E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r>
      <w:r>
        <w:rPr>
          <w:noProof/>
        </w:rPr>
        <w:instrText xml:space="preserve"> PAGEREF _Toc217285757 \h </w:instrText>
      </w:r>
      <w:r>
        <w:rPr>
          <w:noProof/>
        </w:rPr>
      </w:r>
      <w:r>
        <w:rPr>
          <w:noProof/>
        </w:rPr>
        <w:fldChar w:fldCharType="separate"/>
      </w:r>
      <w:r>
        <w:rPr>
          <w:noProof/>
        </w:rPr>
        <w:t>313</w:t>
      </w:r>
      <w:r>
        <w:rPr>
          <w:noProof/>
        </w:rPr>
        <w:fldChar w:fldCharType="end"/>
      </w:r>
    </w:p>
    <w:p w14:paraId="2D8F2826" w14:textId="085E78C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r>
      <w:r>
        <w:rPr>
          <w:noProof/>
        </w:rPr>
        <w:instrText xml:space="preserve"> PAGEREF _Toc217285758 \h </w:instrText>
      </w:r>
      <w:r>
        <w:rPr>
          <w:noProof/>
        </w:rPr>
      </w:r>
      <w:r>
        <w:rPr>
          <w:noProof/>
        </w:rPr>
        <w:fldChar w:fldCharType="separate"/>
      </w:r>
      <w:r>
        <w:rPr>
          <w:noProof/>
        </w:rPr>
        <w:t>313</w:t>
      </w:r>
      <w:r>
        <w:rPr>
          <w:noProof/>
        </w:rPr>
        <w:fldChar w:fldCharType="end"/>
      </w:r>
    </w:p>
    <w:p w14:paraId="68040E06" w14:textId="5362C87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r>
      <w:r>
        <w:rPr>
          <w:noProof/>
        </w:rPr>
        <w:instrText xml:space="preserve"> PAGEREF _Toc217285759 \h </w:instrText>
      </w:r>
      <w:r>
        <w:rPr>
          <w:noProof/>
        </w:rPr>
      </w:r>
      <w:r>
        <w:rPr>
          <w:noProof/>
        </w:rPr>
        <w:fldChar w:fldCharType="separate"/>
      </w:r>
      <w:r>
        <w:rPr>
          <w:noProof/>
        </w:rPr>
        <w:t>313</w:t>
      </w:r>
      <w:r>
        <w:rPr>
          <w:noProof/>
        </w:rPr>
        <w:fldChar w:fldCharType="end"/>
      </w:r>
    </w:p>
    <w:p w14:paraId="7E9ADC4F" w14:textId="560B5D41"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r>
      <w:r>
        <w:rPr>
          <w:noProof/>
        </w:rPr>
        <w:instrText xml:space="preserve"> PAGEREF _Toc217285760 \h </w:instrText>
      </w:r>
      <w:r>
        <w:rPr>
          <w:noProof/>
        </w:rPr>
      </w:r>
      <w:r>
        <w:rPr>
          <w:noProof/>
        </w:rPr>
        <w:fldChar w:fldCharType="separate"/>
      </w:r>
      <w:r>
        <w:rPr>
          <w:noProof/>
        </w:rPr>
        <w:t>314</w:t>
      </w:r>
      <w:r>
        <w:rPr>
          <w:noProof/>
        </w:rPr>
        <w:fldChar w:fldCharType="end"/>
      </w:r>
    </w:p>
    <w:p w14:paraId="1602C4A1" w14:textId="3BDC058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r>
      <w:r>
        <w:rPr>
          <w:noProof/>
        </w:rPr>
        <w:instrText xml:space="preserve"> PAGEREF _Toc217285761 \h </w:instrText>
      </w:r>
      <w:r>
        <w:rPr>
          <w:noProof/>
        </w:rPr>
      </w:r>
      <w:r>
        <w:rPr>
          <w:noProof/>
        </w:rPr>
        <w:fldChar w:fldCharType="separate"/>
      </w:r>
      <w:r>
        <w:rPr>
          <w:noProof/>
        </w:rPr>
        <w:t>314</w:t>
      </w:r>
      <w:r>
        <w:rPr>
          <w:noProof/>
        </w:rPr>
        <w:fldChar w:fldCharType="end"/>
      </w:r>
    </w:p>
    <w:p w14:paraId="033E06C5" w14:textId="19CD3058"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r>
      <w:r>
        <w:rPr>
          <w:noProof/>
        </w:rPr>
        <w:instrText xml:space="preserve"> PAGEREF _Toc217285762 \h </w:instrText>
      </w:r>
      <w:r>
        <w:rPr>
          <w:noProof/>
        </w:rPr>
      </w:r>
      <w:r>
        <w:rPr>
          <w:noProof/>
        </w:rPr>
        <w:fldChar w:fldCharType="separate"/>
      </w:r>
      <w:r>
        <w:rPr>
          <w:noProof/>
        </w:rPr>
        <w:t>315</w:t>
      </w:r>
      <w:r>
        <w:rPr>
          <w:noProof/>
        </w:rPr>
        <w:fldChar w:fldCharType="end"/>
      </w:r>
    </w:p>
    <w:p w14:paraId="7D966278" w14:textId="128F0971"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r>
      <w:r>
        <w:rPr>
          <w:noProof/>
        </w:rPr>
        <w:instrText xml:space="preserve"> PAGEREF _Toc217285763 \h </w:instrText>
      </w:r>
      <w:r>
        <w:rPr>
          <w:noProof/>
        </w:rPr>
      </w:r>
      <w:r>
        <w:rPr>
          <w:noProof/>
        </w:rPr>
        <w:fldChar w:fldCharType="separate"/>
      </w:r>
      <w:r>
        <w:rPr>
          <w:noProof/>
        </w:rPr>
        <w:t>316</w:t>
      </w:r>
      <w:r>
        <w:rPr>
          <w:noProof/>
        </w:rPr>
        <w:fldChar w:fldCharType="end"/>
      </w:r>
    </w:p>
    <w:p w14:paraId="0D4C8A90" w14:textId="0B04299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r>
      <w:r>
        <w:rPr>
          <w:noProof/>
        </w:rPr>
        <w:instrText xml:space="preserve"> PAGEREF _Toc217285764 \h </w:instrText>
      </w:r>
      <w:r>
        <w:rPr>
          <w:noProof/>
        </w:rPr>
      </w:r>
      <w:r>
        <w:rPr>
          <w:noProof/>
        </w:rPr>
        <w:fldChar w:fldCharType="separate"/>
      </w:r>
      <w:r>
        <w:rPr>
          <w:noProof/>
        </w:rPr>
        <w:t>318</w:t>
      </w:r>
      <w:r>
        <w:rPr>
          <w:noProof/>
        </w:rPr>
        <w:fldChar w:fldCharType="end"/>
      </w:r>
    </w:p>
    <w:p w14:paraId="4C6C6F2F" w14:textId="3824A809"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r>
      <w:r>
        <w:rPr>
          <w:noProof/>
        </w:rPr>
        <w:instrText xml:space="preserve"> PAGEREF _Toc217285765 \h </w:instrText>
      </w:r>
      <w:r>
        <w:rPr>
          <w:noProof/>
        </w:rPr>
      </w:r>
      <w:r>
        <w:rPr>
          <w:noProof/>
        </w:rPr>
        <w:fldChar w:fldCharType="separate"/>
      </w:r>
      <w:r>
        <w:rPr>
          <w:noProof/>
        </w:rPr>
        <w:t>324</w:t>
      </w:r>
      <w:r>
        <w:rPr>
          <w:noProof/>
        </w:rPr>
        <w:fldChar w:fldCharType="end"/>
      </w:r>
    </w:p>
    <w:p w14:paraId="76F232BD" w14:textId="7C0CFF2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r>
      <w:r>
        <w:rPr>
          <w:noProof/>
        </w:rPr>
        <w:instrText xml:space="preserve"> PAGEREF _Toc217285766 \h </w:instrText>
      </w:r>
      <w:r>
        <w:rPr>
          <w:noProof/>
        </w:rPr>
      </w:r>
      <w:r>
        <w:rPr>
          <w:noProof/>
        </w:rPr>
        <w:fldChar w:fldCharType="separate"/>
      </w:r>
      <w:r>
        <w:rPr>
          <w:noProof/>
        </w:rPr>
        <w:t>325</w:t>
      </w:r>
      <w:r>
        <w:rPr>
          <w:noProof/>
        </w:rPr>
        <w:fldChar w:fldCharType="end"/>
      </w:r>
    </w:p>
    <w:p w14:paraId="4491869A" w14:textId="1AF3C1E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_Toc217285767 \h </w:instrText>
      </w:r>
      <w:r>
        <w:rPr>
          <w:noProof/>
        </w:rPr>
      </w:r>
      <w:r>
        <w:rPr>
          <w:noProof/>
        </w:rPr>
        <w:fldChar w:fldCharType="separate"/>
      </w:r>
      <w:r>
        <w:rPr>
          <w:noProof/>
        </w:rPr>
        <w:t>325</w:t>
      </w:r>
      <w:r>
        <w:rPr>
          <w:noProof/>
        </w:rPr>
        <w:fldChar w:fldCharType="end"/>
      </w:r>
    </w:p>
    <w:p w14:paraId="1DE5AB39" w14:textId="23848CD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_Toc217285768 \h </w:instrText>
      </w:r>
      <w:r>
        <w:rPr>
          <w:noProof/>
        </w:rPr>
      </w:r>
      <w:r>
        <w:rPr>
          <w:noProof/>
        </w:rPr>
        <w:fldChar w:fldCharType="separate"/>
      </w:r>
      <w:r>
        <w:rPr>
          <w:noProof/>
        </w:rPr>
        <w:t>325</w:t>
      </w:r>
      <w:r>
        <w:rPr>
          <w:noProof/>
        </w:rPr>
        <w:fldChar w:fldCharType="end"/>
      </w:r>
    </w:p>
    <w:p w14:paraId="0EE6650E" w14:textId="16A9A55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_Toc217285769 \h </w:instrText>
      </w:r>
      <w:r>
        <w:rPr>
          <w:noProof/>
        </w:rPr>
      </w:r>
      <w:r>
        <w:rPr>
          <w:noProof/>
        </w:rPr>
        <w:fldChar w:fldCharType="separate"/>
      </w:r>
      <w:r>
        <w:rPr>
          <w:noProof/>
        </w:rPr>
        <w:t>326</w:t>
      </w:r>
      <w:r>
        <w:rPr>
          <w:noProof/>
        </w:rPr>
        <w:fldChar w:fldCharType="end"/>
      </w:r>
    </w:p>
    <w:p w14:paraId="37BF782B" w14:textId="742268F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r>
      <w:r>
        <w:rPr>
          <w:noProof/>
        </w:rPr>
        <w:instrText xml:space="preserve"> PAGEREF _Toc217285770 \h </w:instrText>
      </w:r>
      <w:r>
        <w:rPr>
          <w:noProof/>
        </w:rPr>
      </w:r>
      <w:r>
        <w:rPr>
          <w:noProof/>
        </w:rPr>
        <w:fldChar w:fldCharType="separate"/>
      </w:r>
      <w:r>
        <w:rPr>
          <w:noProof/>
        </w:rPr>
        <w:t>326</w:t>
      </w:r>
      <w:r>
        <w:rPr>
          <w:noProof/>
        </w:rPr>
        <w:fldChar w:fldCharType="end"/>
      </w:r>
    </w:p>
    <w:p w14:paraId="4771D84C" w14:textId="460AC90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 xml:space="preserve">Further examples for </w:t>
      </w:r>
      <w:r>
        <w:rPr>
          <w:noProof/>
          <w:lang w:eastAsia="ko-KR"/>
        </w:rPr>
        <w:t>SDP offers and answers</w:t>
      </w:r>
      <w:r>
        <w:rPr>
          <w:noProof/>
        </w:rPr>
        <w:tab/>
      </w:r>
      <w:r>
        <w:rPr>
          <w:noProof/>
        </w:rPr>
        <w:fldChar w:fldCharType="begin"/>
      </w:r>
      <w:r>
        <w:rPr>
          <w:noProof/>
        </w:rPr>
        <w:instrText xml:space="preserve"> PAGEREF _Toc217285771 \h </w:instrText>
      </w:r>
      <w:r>
        <w:rPr>
          <w:noProof/>
        </w:rPr>
      </w:r>
      <w:r>
        <w:rPr>
          <w:noProof/>
        </w:rPr>
        <w:fldChar w:fldCharType="separate"/>
      </w:r>
      <w:r>
        <w:rPr>
          <w:noProof/>
        </w:rPr>
        <w:t>327</w:t>
      </w:r>
      <w:r>
        <w:rPr>
          <w:noProof/>
        </w:rPr>
        <w:fldChar w:fldCharType="end"/>
      </w:r>
    </w:p>
    <w:p w14:paraId="7583AACE" w14:textId="62640D9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Starting a session with EVS</w:t>
      </w:r>
      <w:r>
        <w:rPr>
          <w:noProof/>
        </w:rPr>
        <w:tab/>
      </w:r>
      <w:r>
        <w:rPr>
          <w:noProof/>
        </w:rPr>
        <w:fldChar w:fldCharType="begin"/>
      </w:r>
      <w:r>
        <w:rPr>
          <w:noProof/>
        </w:rPr>
        <w:instrText xml:space="preserve"> PAGEREF _Toc217285772 \h </w:instrText>
      </w:r>
      <w:r>
        <w:rPr>
          <w:noProof/>
        </w:rPr>
      </w:r>
      <w:r>
        <w:rPr>
          <w:noProof/>
        </w:rPr>
        <w:fldChar w:fldCharType="separate"/>
      </w:r>
      <w:r>
        <w:rPr>
          <w:noProof/>
        </w:rPr>
        <w:t>327</w:t>
      </w:r>
      <w:r>
        <w:rPr>
          <w:noProof/>
        </w:rPr>
        <w:fldChar w:fldCharType="end"/>
      </w:r>
    </w:p>
    <w:p w14:paraId="573CA0D0" w14:textId="0D827B4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Sub-format, initial codec mode and initial noise suppression mode</w:t>
      </w:r>
      <w:r>
        <w:rPr>
          <w:noProof/>
        </w:rPr>
        <w:tab/>
      </w:r>
      <w:r>
        <w:rPr>
          <w:noProof/>
        </w:rPr>
        <w:fldChar w:fldCharType="begin"/>
      </w:r>
      <w:r>
        <w:rPr>
          <w:noProof/>
        </w:rPr>
        <w:instrText xml:space="preserve"> PAGEREF _Toc217285773 \h </w:instrText>
      </w:r>
      <w:r>
        <w:rPr>
          <w:noProof/>
        </w:rPr>
      </w:r>
      <w:r>
        <w:rPr>
          <w:noProof/>
        </w:rPr>
        <w:fldChar w:fldCharType="separate"/>
      </w:r>
      <w:r>
        <w:rPr>
          <w:noProof/>
        </w:rPr>
        <w:t>328</w:t>
      </w:r>
      <w:r>
        <w:rPr>
          <w:noProof/>
        </w:rPr>
        <w:fldChar w:fldCharType="end"/>
      </w:r>
    </w:p>
    <w:p w14:paraId="4BF22EB1" w14:textId="159AB05A"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Split rendering session</w:t>
      </w:r>
      <w:r>
        <w:rPr>
          <w:noProof/>
        </w:rPr>
        <w:tab/>
      </w:r>
      <w:r>
        <w:rPr>
          <w:noProof/>
        </w:rPr>
        <w:fldChar w:fldCharType="begin"/>
      </w:r>
      <w:r>
        <w:rPr>
          <w:noProof/>
        </w:rPr>
        <w:instrText xml:space="preserve"> PAGEREF _Toc217285774 \h </w:instrText>
      </w:r>
      <w:r>
        <w:rPr>
          <w:noProof/>
        </w:rPr>
      </w:r>
      <w:r>
        <w:rPr>
          <w:noProof/>
        </w:rPr>
        <w:fldChar w:fldCharType="separate"/>
      </w:r>
      <w:r>
        <w:rPr>
          <w:noProof/>
        </w:rPr>
        <w:t>329</w:t>
      </w:r>
      <w:r>
        <w:rPr>
          <w:noProof/>
        </w:rPr>
        <w:fldChar w:fldCharType="end"/>
      </w:r>
    </w:p>
    <w:p w14:paraId="24F6220E" w14:textId="070E9D4E"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r>
      <w:r>
        <w:rPr>
          <w:noProof/>
        </w:rPr>
        <w:instrText xml:space="preserve"> PAGEREF _Toc217285775 \h </w:instrText>
      </w:r>
      <w:r>
        <w:rPr>
          <w:noProof/>
        </w:rPr>
      </w:r>
      <w:r>
        <w:rPr>
          <w:noProof/>
        </w:rPr>
        <w:fldChar w:fldCharType="separate"/>
      </w:r>
      <w:r>
        <w:rPr>
          <w:noProof/>
        </w:rPr>
        <w:t>330</w:t>
      </w:r>
      <w:r>
        <w:rPr>
          <w:noProof/>
        </w:rPr>
        <w:fldChar w:fldCharType="end"/>
      </w:r>
    </w:p>
    <w:p w14:paraId="11854031" w14:textId="6ED68A1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r>
      <w:r>
        <w:rPr>
          <w:noProof/>
        </w:rPr>
        <w:instrText xml:space="preserve"> PAGEREF _Toc217285776 \h </w:instrText>
      </w:r>
      <w:r>
        <w:rPr>
          <w:noProof/>
        </w:rPr>
      </w:r>
      <w:r>
        <w:rPr>
          <w:noProof/>
        </w:rPr>
        <w:fldChar w:fldCharType="separate"/>
      </w:r>
      <w:r>
        <w:rPr>
          <w:noProof/>
        </w:rPr>
        <w:t>330</w:t>
      </w:r>
      <w:r>
        <w:rPr>
          <w:noProof/>
        </w:rPr>
        <w:fldChar w:fldCharType="end"/>
      </w:r>
    </w:p>
    <w:p w14:paraId="3FFC47C1" w14:textId="0AB746BF"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r>
      <w:r>
        <w:rPr>
          <w:noProof/>
        </w:rPr>
        <w:instrText xml:space="preserve"> PAGEREF _Toc217285777 \h </w:instrText>
      </w:r>
      <w:r>
        <w:rPr>
          <w:noProof/>
        </w:rPr>
      </w:r>
      <w:r>
        <w:rPr>
          <w:noProof/>
        </w:rPr>
        <w:fldChar w:fldCharType="separate"/>
      </w:r>
      <w:r>
        <w:rPr>
          <w:noProof/>
        </w:rPr>
        <w:t>331</w:t>
      </w:r>
      <w:r>
        <w:rPr>
          <w:noProof/>
        </w:rPr>
        <w:fldChar w:fldCharType="end"/>
      </w:r>
    </w:p>
    <w:p w14:paraId="4C599A8B" w14:textId="7C0073D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r>
      <w:r>
        <w:rPr>
          <w:noProof/>
        </w:rPr>
        <w:instrText xml:space="preserve"> PAGEREF _Toc217285778 \h </w:instrText>
      </w:r>
      <w:r>
        <w:rPr>
          <w:noProof/>
        </w:rPr>
      </w:r>
      <w:r>
        <w:rPr>
          <w:noProof/>
        </w:rPr>
        <w:fldChar w:fldCharType="separate"/>
      </w:r>
      <w:r>
        <w:rPr>
          <w:noProof/>
        </w:rPr>
        <w:t>331</w:t>
      </w:r>
      <w:r>
        <w:rPr>
          <w:noProof/>
        </w:rPr>
        <w:fldChar w:fldCharType="end"/>
      </w:r>
    </w:p>
    <w:p w14:paraId="248AA1C3" w14:textId="3720C13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_Toc217285779 \h </w:instrText>
      </w:r>
      <w:r>
        <w:rPr>
          <w:noProof/>
        </w:rPr>
      </w:r>
      <w:r>
        <w:rPr>
          <w:noProof/>
        </w:rPr>
        <w:fldChar w:fldCharType="separate"/>
      </w:r>
      <w:r>
        <w:rPr>
          <w:noProof/>
        </w:rPr>
        <w:t>331</w:t>
      </w:r>
      <w:r>
        <w:rPr>
          <w:noProof/>
        </w:rPr>
        <w:fldChar w:fldCharType="end"/>
      </w:r>
    </w:p>
    <w:p w14:paraId="756C7274" w14:textId="73C720B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r>
      <w:r>
        <w:rPr>
          <w:noProof/>
        </w:rPr>
        <w:instrText xml:space="preserve"> PAGEREF _Toc217285780 \h </w:instrText>
      </w:r>
      <w:r>
        <w:rPr>
          <w:noProof/>
        </w:rPr>
      </w:r>
      <w:r>
        <w:rPr>
          <w:noProof/>
        </w:rPr>
        <w:fldChar w:fldCharType="separate"/>
      </w:r>
      <w:r>
        <w:rPr>
          <w:noProof/>
        </w:rPr>
        <w:t>332</w:t>
      </w:r>
      <w:r>
        <w:rPr>
          <w:noProof/>
        </w:rPr>
        <w:fldChar w:fldCharType="end"/>
      </w:r>
    </w:p>
    <w:p w14:paraId="5C6FCA52" w14:textId="7B473D8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r>
      <w:r>
        <w:rPr>
          <w:noProof/>
        </w:rPr>
        <w:instrText xml:space="preserve"> PAGEREF _Toc217285781 \h </w:instrText>
      </w:r>
      <w:r>
        <w:rPr>
          <w:noProof/>
        </w:rPr>
      </w:r>
      <w:r>
        <w:rPr>
          <w:noProof/>
        </w:rPr>
        <w:fldChar w:fldCharType="separate"/>
      </w:r>
      <w:r>
        <w:rPr>
          <w:noProof/>
        </w:rPr>
        <w:t>334</w:t>
      </w:r>
      <w:r>
        <w:rPr>
          <w:noProof/>
        </w:rPr>
        <w:fldChar w:fldCharType="end"/>
      </w:r>
    </w:p>
    <w:p w14:paraId="47B18122" w14:textId="7CC3FA8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_Toc217285782 \h </w:instrText>
      </w:r>
      <w:r>
        <w:rPr>
          <w:noProof/>
        </w:rPr>
      </w:r>
      <w:r>
        <w:rPr>
          <w:noProof/>
        </w:rPr>
        <w:fldChar w:fldCharType="separate"/>
      </w:r>
      <w:r>
        <w:rPr>
          <w:noProof/>
        </w:rPr>
        <w:t>334</w:t>
      </w:r>
      <w:r>
        <w:rPr>
          <w:noProof/>
        </w:rPr>
        <w:fldChar w:fldCharType="end"/>
      </w:r>
    </w:p>
    <w:p w14:paraId="7FB3CAEB" w14:textId="7ED98C4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r>
      <w:r>
        <w:rPr>
          <w:noProof/>
        </w:rPr>
        <w:instrText xml:space="preserve"> PAGEREF _Toc217285783 \h </w:instrText>
      </w:r>
      <w:r>
        <w:rPr>
          <w:noProof/>
        </w:rPr>
      </w:r>
      <w:r>
        <w:rPr>
          <w:noProof/>
        </w:rPr>
        <w:fldChar w:fldCharType="separate"/>
      </w:r>
      <w:r>
        <w:rPr>
          <w:noProof/>
        </w:rPr>
        <w:t>336</w:t>
      </w:r>
      <w:r>
        <w:rPr>
          <w:noProof/>
        </w:rPr>
        <w:fldChar w:fldCharType="end"/>
      </w:r>
    </w:p>
    <w:p w14:paraId="2F7C83D8" w14:textId="54F490C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r>
      <w:r>
        <w:rPr>
          <w:noProof/>
        </w:rPr>
        <w:instrText xml:space="preserve"> PAGEREF _Toc217285784 \h </w:instrText>
      </w:r>
      <w:r>
        <w:rPr>
          <w:noProof/>
        </w:rPr>
      </w:r>
      <w:r>
        <w:rPr>
          <w:noProof/>
        </w:rPr>
        <w:fldChar w:fldCharType="separate"/>
      </w:r>
      <w:r>
        <w:rPr>
          <w:noProof/>
        </w:rPr>
        <w:t>339</w:t>
      </w:r>
      <w:r>
        <w:rPr>
          <w:noProof/>
        </w:rPr>
        <w:fldChar w:fldCharType="end"/>
      </w:r>
    </w:p>
    <w:p w14:paraId="56DAD3A7" w14:textId="6987B12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r>
      <w:r>
        <w:rPr>
          <w:noProof/>
        </w:rPr>
        <w:instrText xml:space="preserve"> PAGEREF _Toc217285785 \h </w:instrText>
      </w:r>
      <w:r>
        <w:rPr>
          <w:noProof/>
        </w:rPr>
      </w:r>
      <w:r>
        <w:rPr>
          <w:noProof/>
        </w:rPr>
        <w:fldChar w:fldCharType="separate"/>
      </w:r>
      <w:r>
        <w:rPr>
          <w:noProof/>
        </w:rPr>
        <w:t>341</w:t>
      </w:r>
      <w:r>
        <w:rPr>
          <w:noProof/>
        </w:rPr>
        <w:fldChar w:fldCharType="end"/>
      </w:r>
    </w:p>
    <w:p w14:paraId="23F693DF" w14:textId="2E9E7C1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r>
      <w:r>
        <w:rPr>
          <w:noProof/>
        </w:rPr>
        <w:instrText xml:space="preserve"> PAGEREF _Toc217285786 \h </w:instrText>
      </w:r>
      <w:r>
        <w:rPr>
          <w:noProof/>
        </w:rPr>
      </w:r>
      <w:r>
        <w:rPr>
          <w:noProof/>
        </w:rPr>
        <w:fldChar w:fldCharType="separate"/>
      </w:r>
      <w:r>
        <w:rPr>
          <w:noProof/>
        </w:rPr>
        <w:t>342</w:t>
      </w:r>
      <w:r>
        <w:rPr>
          <w:noProof/>
        </w:rPr>
        <w:fldChar w:fldCharType="end"/>
      </w:r>
    </w:p>
    <w:p w14:paraId="4593A28F" w14:textId="0FF4609D"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r>
      <w:r>
        <w:rPr>
          <w:noProof/>
        </w:rPr>
        <w:instrText xml:space="preserve"> PAGEREF _Toc217285787 \h </w:instrText>
      </w:r>
      <w:r>
        <w:rPr>
          <w:noProof/>
        </w:rPr>
      </w:r>
      <w:r>
        <w:rPr>
          <w:noProof/>
        </w:rPr>
        <w:fldChar w:fldCharType="separate"/>
      </w:r>
      <w:r>
        <w:rPr>
          <w:noProof/>
        </w:rPr>
        <w:t>344</w:t>
      </w:r>
      <w:r>
        <w:rPr>
          <w:noProof/>
        </w:rPr>
        <w:fldChar w:fldCharType="end"/>
      </w:r>
    </w:p>
    <w:p w14:paraId="4BD02BE7" w14:textId="0B261BA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_Toc217285788 \h </w:instrText>
      </w:r>
      <w:r>
        <w:rPr>
          <w:noProof/>
        </w:rPr>
      </w:r>
      <w:r>
        <w:rPr>
          <w:noProof/>
        </w:rPr>
        <w:fldChar w:fldCharType="separate"/>
      </w:r>
      <w:r>
        <w:rPr>
          <w:noProof/>
        </w:rPr>
        <w:t>344</w:t>
      </w:r>
      <w:r>
        <w:rPr>
          <w:noProof/>
        </w:rPr>
        <w:fldChar w:fldCharType="end"/>
      </w:r>
    </w:p>
    <w:p w14:paraId="0C312299" w14:textId="464DA34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r>
      <w:r>
        <w:rPr>
          <w:noProof/>
        </w:rPr>
        <w:instrText xml:space="preserve"> PAGEREF _Toc217285789 \h </w:instrText>
      </w:r>
      <w:r>
        <w:rPr>
          <w:noProof/>
        </w:rPr>
      </w:r>
      <w:r>
        <w:rPr>
          <w:noProof/>
        </w:rPr>
        <w:fldChar w:fldCharType="separate"/>
      </w:r>
      <w:r>
        <w:rPr>
          <w:noProof/>
        </w:rPr>
        <w:t>344</w:t>
      </w:r>
      <w:r>
        <w:rPr>
          <w:noProof/>
        </w:rPr>
        <w:fldChar w:fldCharType="end"/>
      </w:r>
    </w:p>
    <w:p w14:paraId="54090DB7" w14:textId="61FD01F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r>
      <w:r>
        <w:rPr>
          <w:noProof/>
        </w:rPr>
        <w:instrText xml:space="preserve"> PAGEREF _Toc217285790 \h </w:instrText>
      </w:r>
      <w:r>
        <w:rPr>
          <w:noProof/>
        </w:rPr>
      </w:r>
      <w:r>
        <w:rPr>
          <w:noProof/>
        </w:rPr>
        <w:fldChar w:fldCharType="separate"/>
      </w:r>
      <w:r>
        <w:rPr>
          <w:noProof/>
        </w:rPr>
        <w:t>345</w:t>
      </w:r>
      <w:r>
        <w:rPr>
          <w:noProof/>
        </w:rPr>
        <w:fldChar w:fldCharType="end"/>
      </w:r>
    </w:p>
    <w:p w14:paraId="7A5FFFEA" w14:textId="3FB1157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r>
      <w:r>
        <w:rPr>
          <w:noProof/>
        </w:rPr>
        <w:instrText xml:space="preserve"> PAGEREF _Toc217285791 \h </w:instrText>
      </w:r>
      <w:r>
        <w:rPr>
          <w:noProof/>
        </w:rPr>
      </w:r>
      <w:r>
        <w:rPr>
          <w:noProof/>
        </w:rPr>
        <w:fldChar w:fldCharType="separate"/>
      </w:r>
      <w:r>
        <w:rPr>
          <w:noProof/>
        </w:rPr>
        <w:t>345</w:t>
      </w:r>
      <w:r>
        <w:rPr>
          <w:noProof/>
        </w:rPr>
        <w:fldChar w:fldCharType="end"/>
      </w:r>
    </w:p>
    <w:p w14:paraId="4FE9BD6D" w14:textId="102ABA7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r>
      <w:r>
        <w:rPr>
          <w:noProof/>
        </w:rPr>
        <w:instrText xml:space="preserve"> PAGEREF _Toc217285792 \h </w:instrText>
      </w:r>
      <w:r>
        <w:rPr>
          <w:noProof/>
        </w:rPr>
      </w:r>
      <w:r>
        <w:rPr>
          <w:noProof/>
        </w:rPr>
        <w:fldChar w:fldCharType="separate"/>
      </w:r>
      <w:r>
        <w:rPr>
          <w:noProof/>
        </w:rPr>
        <w:t>346</w:t>
      </w:r>
      <w:r>
        <w:rPr>
          <w:noProof/>
        </w:rPr>
        <w:fldChar w:fldCharType="end"/>
      </w:r>
    </w:p>
    <w:p w14:paraId="5514DD88" w14:textId="192AE42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r>
      <w:r>
        <w:rPr>
          <w:noProof/>
        </w:rPr>
        <w:instrText xml:space="preserve"> PAGEREF _Toc217285793 \h </w:instrText>
      </w:r>
      <w:r>
        <w:rPr>
          <w:noProof/>
        </w:rPr>
      </w:r>
      <w:r>
        <w:rPr>
          <w:noProof/>
        </w:rPr>
        <w:fldChar w:fldCharType="separate"/>
      </w:r>
      <w:r>
        <w:rPr>
          <w:noProof/>
        </w:rPr>
        <w:t>347</w:t>
      </w:r>
      <w:r>
        <w:rPr>
          <w:noProof/>
        </w:rPr>
        <w:fldChar w:fldCharType="end"/>
      </w:r>
    </w:p>
    <w:p w14:paraId="1C838991" w14:textId="0BCBA8A9"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r>
      <w:r>
        <w:rPr>
          <w:noProof/>
        </w:rPr>
        <w:instrText xml:space="preserve"> PAGEREF _Toc217285794 \h </w:instrText>
      </w:r>
      <w:r>
        <w:rPr>
          <w:noProof/>
        </w:rPr>
      </w:r>
      <w:r>
        <w:rPr>
          <w:noProof/>
        </w:rPr>
        <w:fldChar w:fldCharType="separate"/>
      </w:r>
      <w:r>
        <w:rPr>
          <w:noProof/>
        </w:rPr>
        <w:t>349</w:t>
      </w:r>
      <w:r>
        <w:rPr>
          <w:noProof/>
        </w:rPr>
        <w:fldChar w:fldCharType="end"/>
      </w:r>
    </w:p>
    <w:p w14:paraId="7D414D5F" w14:textId="15B9D131"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r>
      <w:r>
        <w:rPr>
          <w:noProof/>
        </w:rPr>
        <w:instrText xml:space="preserve"> PAGEREF _Toc217285795 \h </w:instrText>
      </w:r>
      <w:r>
        <w:rPr>
          <w:noProof/>
        </w:rPr>
      </w:r>
      <w:r>
        <w:rPr>
          <w:noProof/>
        </w:rPr>
        <w:fldChar w:fldCharType="separate"/>
      </w:r>
      <w:r>
        <w:rPr>
          <w:noProof/>
        </w:rPr>
        <w:t>351</w:t>
      </w:r>
      <w:r>
        <w:rPr>
          <w:noProof/>
        </w:rPr>
        <w:fldChar w:fldCharType="end"/>
      </w:r>
    </w:p>
    <w:p w14:paraId="4D424393" w14:textId="66CD7CC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_Toc217285796 \h </w:instrText>
      </w:r>
      <w:r>
        <w:rPr>
          <w:noProof/>
        </w:rPr>
      </w:r>
      <w:r>
        <w:rPr>
          <w:noProof/>
        </w:rPr>
        <w:fldChar w:fldCharType="separate"/>
      </w:r>
      <w:r>
        <w:rPr>
          <w:noProof/>
        </w:rPr>
        <w:t>351</w:t>
      </w:r>
      <w:r>
        <w:rPr>
          <w:noProof/>
        </w:rPr>
        <w:fldChar w:fldCharType="end"/>
      </w:r>
    </w:p>
    <w:p w14:paraId="0227473B" w14:textId="0A49F49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r>
      <w:r>
        <w:rPr>
          <w:noProof/>
        </w:rPr>
        <w:instrText xml:space="preserve"> PAGEREF _Toc217285797 \h </w:instrText>
      </w:r>
      <w:r>
        <w:rPr>
          <w:noProof/>
        </w:rPr>
      </w:r>
      <w:r>
        <w:rPr>
          <w:noProof/>
        </w:rPr>
        <w:fldChar w:fldCharType="separate"/>
      </w:r>
      <w:r>
        <w:rPr>
          <w:noProof/>
        </w:rPr>
        <w:t>351</w:t>
      </w:r>
      <w:r>
        <w:rPr>
          <w:noProof/>
        </w:rPr>
        <w:fldChar w:fldCharType="end"/>
      </w:r>
    </w:p>
    <w:p w14:paraId="37E45A55" w14:textId="4CF8E19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_Toc217285798 \h </w:instrText>
      </w:r>
      <w:r>
        <w:rPr>
          <w:noProof/>
        </w:rPr>
      </w:r>
      <w:r>
        <w:rPr>
          <w:noProof/>
        </w:rPr>
        <w:fldChar w:fldCharType="separate"/>
      </w:r>
      <w:r>
        <w:rPr>
          <w:noProof/>
        </w:rPr>
        <w:t>352</w:t>
      </w:r>
      <w:r>
        <w:rPr>
          <w:noProof/>
        </w:rPr>
        <w:fldChar w:fldCharType="end"/>
      </w:r>
    </w:p>
    <w:p w14:paraId="4E6A35B0" w14:textId="52DDE20C"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r>
      <w:r>
        <w:rPr>
          <w:noProof/>
        </w:rPr>
        <w:instrText xml:space="preserve"> PAGEREF _Toc217285799 \h </w:instrText>
      </w:r>
      <w:r>
        <w:rPr>
          <w:noProof/>
        </w:rPr>
      </w:r>
      <w:r>
        <w:rPr>
          <w:noProof/>
        </w:rPr>
        <w:fldChar w:fldCharType="separate"/>
      </w:r>
      <w:r>
        <w:rPr>
          <w:noProof/>
        </w:rPr>
        <w:t>352</w:t>
      </w:r>
      <w:r>
        <w:rPr>
          <w:noProof/>
        </w:rPr>
        <w:fldChar w:fldCharType="end"/>
      </w:r>
    </w:p>
    <w:p w14:paraId="5B9A845E" w14:textId="18A4DD0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r>
      <w:r>
        <w:rPr>
          <w:noProof/>
        </w:rPr>
        <w:instrText xml:space="preserve"> PAGEREF _Toc217285800 \h </w:instrText>
      </w:r>
      <w:r>
        <w:rPr>
          <w:noProof/>
        </w:rPr>
      </w:r>
      <w:r>
        <w:rPr>
          <w:noProof/>
        </w:rPr>
        <w:fldChar w:fldCharType="separate"/>
      </w:r>
      <w:r>
        <w:rPr>
          <w:noProof/>
        </w:rPr>
        <w:t>355</w:t>
      </w:r>
      <w:r>
        <w:rPr>
          <w:noProof/>
        </w:rPr>
        <w:fldChar w:fldCharType="end"/>
      </w:r>
    </w:p>
    <w:p w14:paraId="51D4E569" w14:textId="7132A33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DE5E10">
        <w:rPr>
          <w:rFonts w:eastAsia="SimSun"/>
          <w:noProof/>
        </w:rPr>
        <w:t xml:space="preserve"> AVC level 1.1</w:t>
      </w:r>
      <w:r>
        <w:rPr>
          <w:noProof/>
        </w:rPr>
        <w:t>, 192 kbps, IPv4, RTCP and MBR=GBR bearer)</w:t>
      </w:r>
      <w:r>
        <w:rPr>
          <w:noProof/>
        </w:rPr>
        <w:tab/>
      </w:r>
      <w:r>
        <w:rPr>
          <w:noProof/>
        </w:rPr>
        <w:fldChar w:fldCharType="begin"/>
      </w:r>
      <w:r>
        <w:rPr>
          <w:noProof/>
        </w:rPr>
        <w:instrText xml:space="preserve"> PAGEREF _Toc217285801 \h </w:instrText>
      </w:r>
      <w:r>
        <w:rPr>
          <w:noProof/>
        </w:rPr>
      </w:r>
      <w:r>
        <w:rPr>
          <w:noProof/>
        </w:rPr>
        <w:fldChar w:fldCharType="separate"/>
      </w:r>
      <w:r>
        <w:rPr>
          <w:noProof/>
        </w:rPr>
        <w:t>355</w:t>
      </w:r>
      <w:r>
        <w:rPr>
          <w:noProof/>
        </w:rPr>
        <w:fldChar w:fldCharType="end"/>
      </w:r>
    </w:p>
    <w:p w14:paraId="6F71D01F" w14:textId="17065EA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r>
      <w:r>
        <w:rPr>
          <w:noProof/>
        </w:rPr>
        <w:instrText xml:space="preserve"> PAGEREF _Toc217285802 \h </w:instrText>
      </w:r>
      <w:r>
        <w:rPr>
          <w:noProof/>
        </w:rPr>
      </w:r>
      <w:r>
        <w:rPr>
          <w:noProof/>
        </w:rPr>
        <w:fldChar w:fldCharType="separate"/>
      </w:r>
      <w:r>
        <w:rPr>
          <w:noProof/>
        </w:rPr>
        <w:t>356</w:t>
      </w:r>
      <w:r>
        <w:rPr>
          <w:noProof/>
        </w:rPr>
        <w:fldChar w:fldCharType="end"/>
      </w:r>
    </w:p>
    <w:p w14:paraId="7C4A3370" w14:textId="3A80AF2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r>
      <w:r>
        <w:rPr>
          <w:noProof/>
        </w:rPr>
        <w:instrText xml:space="preserve"> PAGEREF _Toc217285803 \h </w:instrText>
      </w:r>
      <w:r>
        <w:rPr>
          <w:noProof/>
        </w:rPr>
      </w:r>
      <w:r>
        <w:rPr>
          <w:noProof/>
        </w:rPr>
        <w:fldChar w:fldCharType="separate"/>
      </w:r>
      <w:r>
        <w:rPr>
          <w:noProof/>
        </w:rPr>
        <w:t>357</w:t>
      </w:r>
      <w:r>
        <w:rPr>
          <w:noProof/>
        </w:rPr>
        <w:fldChar w:fldCharType="end"/>
      </w:r>
    </w:p>
    <w:p w14:paraId="45A44B65" w14:textId="31E22DD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_Toc217285804 \h </w:instrText>
      </w:r>
      <w:r>
        <w:rPr>
          <w:noProof/>
        </w:rPr>
      </w:r>
      <w:r>
        <w:rPr>
          <w:noProof/>
        </w:rPr>
        <w:fldChar w:fldCharType="separate"/>
      </w:r>
      <w:r>
        <w:rPr>
          <w:noProof/>
        </w:rPr>
        <w:t>358</w:t>
      </w:r>
      <w:r>
        <w:rPr>
          <w:noProof/>
        </w:rPr>
        <w:fldChar w:fldCharType="end"/>
      </w:r>
    </w:p>
    <w:p w14:paraId="4AED3756" w14:textId="4CF7335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DE5E10">
        <w:rPr>
          <w:rFonts w:eastAsia="SimSun"/>
          <w:noProof/>
        </w:rPr>
        <w:t xml:space="preserve"> AVC level 1.1</w:t>
      </w:r>
      <w:r>
        <w:rPr>
          <w:noProof/>
        </w:rPr>
        <w:t>, 192 kbps, IPv6, RTCP and MBR=GBR bearer)</w:t>
      </w:r>
      <w:r>
        <w:rPr>
          <w:noProof/>
        </w:rPr>
        <w:tab/>
      </w:r>
      <w:r>
        <w:rPr>
          <w:noProof/>
        </w:rPr>
        <w:fldChar w:fldCharType="begin"/>
      </w:r>
      <w:r>
        <w:rPr>
          <w:noProof/>
        </w:rPr>
        <w:instrText xml:space="preserve"> PAGEREF _Toc217285805 \h </w:instrText>
      </w:r>
      <w:r>
        <w:rPr>
          <w:noProof/>
        </w:rPr>
      </w:r>
      <w:r>
        <w:rPr>
          <w:noProof/>
        </w:rPr>
        <w:fldChar w:fldCharType="separate"/>
      </w:r>
      <w:r>
        <w:rPr>
          <w:noProof/>
        </w:rPr>
        <w:t>358</w:t>
      </w:r>
      <w:r>
        <w:rPr>
          <w:noProof/>
        </w:rPr>
        <w:fldChar w:fldCharType="end"/>
      </w:r>
    </w:p>
    <w:p w14:paraId="0970A953" w14:textId="77AB7C18"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r>
      <w:r>
        <w:rPr>
          <w:noProof/>
        </w:rPr>
        <w:instrText xml:space="preserve"> PAGEREF _Toc217285806 \h </w:instrText>
      </w:r>
      <w:r>
        <w:rPr>
          <w:noProof/>
        </w:rPr>
      </w:r>
      <w:r>
        <w:rPr>
          <w:noProof/>
        </w:rPr>
        <w:fldChar w:fldCharType="separate"/>
      </w:r>
      <w:r>
        <w:rPr>
          <w:noProof/>
        </w:rPr>
        <w:t>359</w:t>
      </w:r>
      <w:r>
        <w:rPr>
          <w:noProof/>
        </w:rPr>
        <w:fldChar w:fldCharType="end"/>
      </w:r>
    </w:p>
    <w:p w14:paraId="421C88C7" w14:textId="3817AA1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r>
      <w:r>
        <w:rPr>
          <w:noProof/>
        </w:rPr>
        <w:instrText xml:space="preserve"> PAGEREF _Toc217285807 \h </w:instrText>
      </w:r>
      <w:r>
        <w:rPr>
          <w:noProof/>
        </w:rPr>
      </w:r>
      <w:r>
        <w:rPr>
          <w:noProof/>
        </w:rPr>
        <w:fldChar w:fldCharType="separate"/>
      </w:r>
      <w:r>
        <w:rPr>
          <w:noProof/>
        </w:rPr>
        <w:t>360</w:t>
      </w:r>
      <w:r>
        <w:rPr>
          <w:noProof/>
        </w:rPr>
        <w:fldChar w:fldCharType="end"/>
      </w:r>
    </w:p>
    <w:p w14:paraId="5BB819E6" w14:textId="1F533FD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_Toc217285808 \h </w:instrText>
      </w:r>
      <w:r>
        <w:rPr>
          <w:noProof/>
        </w:rPr>
      </w:r>
      <w:r>
        <w:rPr>
          <w:noProof/>
        </w:rPr>
        <w:fldChar w:fldCharType="separate"/>
      </w:r>
      <w:r>
        <w:rPr>
          <w:noProof/>
        </w:rPr>
        <w:t>361</w:t>
      </w:r>
      <w:r>
        <w:rPr>
          <w:noProof/>
        </w:rPr>
        <w:fldChar w:fldCharType="end"/>
      </w:r>
    </w:p>
    <w:p w14:paraId="40C68411" w14:textId="3DC8D578"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DE5E10">
        <w:rPr>
          <w:rFonts w:eastAsia="SimSun"/>
          <w:noProof/>
        </w:rPr>
        <w:t xml:space="preserve"> AVC level 1.1</w:t>
      </w:r>
      <w:r>
        <w:rPr>
          <w:noProof/>
        </w:rPr>
        <w:t>, IPv4, RTCP and MBR&gt;GBR bearer)</w:t>
      </w:r>
      <w:r>
        <w:rPr>
          <w:noProof/>
        </w:rPr>
        <w:tab/>
      </w:r>
      <w:r>
        <w:rPr>
          <w:noProof/>
        </w:rPr>
        <w:fldChar w:fldCharType="begin"/>
      </w:r>
      <w:r>
        <w:rPr>
          <w:noProof/>
        </w:rPr>
        <w:instrText xml:space="preserve"> PAGEREF _Toc217285809 \h </w:instrText>
      </w:r>
      <w:r>
        <w:rPr>
          <w:noProof/>
        </w:rPr>
      </w:r>
      <w:r>
        <w:rPr>
          <w:noProof/>
        </w:rPr>
        <w:fldChar w:fldCharType="separate"/>
      </w:r>
      <w:r>
        <w:rPr>
          <w:noProof/>
        </w:rPr>
        <w:t>361</w:t>
      </w:r>
      <w:r>
        <w:rPr>
          <w:noProof/>
        </w:rPr>
        <w:fldChar w:fldCharType="end"/>
      </w:r>
    </w:p>
    <w:p w14:paraId="1AC54F27" w14:textId="21284FA7"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r>
      <w:r>
        <w:rPr>
          <w:noProof/>
        </w:rPr>
        <w:instrText xml:space="preserve"> PAGEREF _Toc217285810 \h </w:instrText>
      </w:r>
      <w:r>
        <w:rPr>
          <w:noProof/>
        </w:rPr>
      </w:r>
      <w:r>
        <w:rPr>
          <w:noProof/>
        </w:rPr>
        <w:fldChar w:fldCharType="separate"/>
      </w:r>
      <w:r>
        <w:rPr>
          <w:noProof/>
        </w:rPr>
        <w:t>362</w:t>
      </w:r>
      <w:r>
        <w:rPr>
          <w:noProof/>
        </w:rPr>
        <w:fldChar w:fldCharType="end"/>
      </w:r>
    </w:p>
    <w:p w14:paraId="1E7A4FE1" w14:textId="732D980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r>
      <w:r>
        <w:rPr>
          <w:noProof/>
        </w:rPr>
        <w:instrText xml:space="preserve"> PAGEREF _Toc217285811 \h </w:instrText>
      </w:r>
      <w:r>
        <w:rPr>
          <w:noProof/>
        </w:rPr>
      </w:r>
      <w:r>
        <w:rPr>
          <w:noProof/>
        </w:rPr>
        <w:fldChar w:fldCharType="separate"/>
      </w:r>
      <w:r>
        <w:rPr>
          <w:noProof/>
        </w:rPr>
        <w:t>363</w:t>
      </w:r>
      <w:r>
        <w:rPr>
          <w:noProof/>
        </w:rPr>
        <w:fldChar w:fldCharType="end"/>
      </w:r>
    </w:p>
    <w:p w14:paraId="555733DE" w14:textId="2CF0FCF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_Toc217285812 \h </w:instrText>
      </w:r>
      <w:r>
        <w:rPr>
          <w:noProof/>
        </w:rPr>
      </w:r>
      <w:r>
        <w:rPr>
          <w:noProof/>
        </w:rPr>
        <w:fldChar w:fldCharType="separate"/>
      </w:r>
      <w:r>
        <w:rPr>
          <w:noProof/>
        </w:rPr>
        <w:t>364</w:t>
      </w:r>
      <w:r>
        <w:rPr>
          <w:noProof/>
        </w:rPr>
        <w:fldChar w:fldCharType="end"/>
      </w:r>
    </w:p>
    <w:p w14:paraId="0D6DB048" w14:textId="60E9362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DE5E10">
        <w:rPr>
          <w:rFonts w:eastAsia="SimSun"/>
          <w:noProof/>
        </w:rPr>
        <w:t xml:space="preserve"> AVC level 1.1</w:t>
      </w:r>
      <w:r>
        <w:rPr>
          <w:noProof/>
        </w:rPr>
        <w:t>, IPv6, RTCP and MBR&gt;GBR bearer)</w:t>
      </w:r>
      <w:r>
        <w:rPr>
          <w:noProof/>
        </w:rPr>
        <w:tab/>
      </w:r>
      <w:r>
        <w:rPr>
          <w:noProof/>
        </w:rPr>
        <w:fldChar w:fldCharType="begin"/>
      </w:r>
      <w:r>
        <w:rPr>
          <w:noProof/>
        </w:rPr>
        <w:instrText xml:space="preserve"> PAGEREF _Toc217285813 \h </w:instrText>
      </w:r>
      <w:r>
        <w:rPr>
          <w:noProof/>
        </w:rPr>
      </w:r>
      <w:r>
        <w:rPr>
          <w:noProof/>
        </w:rPr>
        <w:fldChar w:fldCharType="separate"/>
      </w:r>
      <w:r>
        <w:rPr>
          <w:noProof/>
        </w:rPr>
        <w:t>364</w:t>
      </w:r>
      <w:r>
        <w:rPr>
          <w:noProof/>
        </w:rPr>
        <w:fldChar w:fldCharType="end"/>
      </w:r>
    </w:p>
    <w:p w14:paraId="44106B76" w14:textId="6FCF3DE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(H.264 AVC level 1.2, 384 kbps, IPv4, RTCP and MBR=GBR bearer)</w:t>
      </w:r>
      <w:r>
        <w:rPr>
          <w:noProof/>
        </w:rPr>
        <w:tab/>
      </w:r>
      <w:r>
        <w:rPr>
          <w:noProof/>
        </w:rPr>
        <w:fldChar w:fldCharType="begin"/>
      </w:r>
      <w:r>
        <w:rPr>
          <w:noProof/>
        </w:rPr>
        <w:instrText xml:space="preserve"> PAGEREF _Toc217285814 \h </w:instrText>
      </w:r>
      <w:r>
        <w:rPr>
          <w:noProof/>
        </w:rPr>
      </w:r>
      <w:r>
        <w:rPr>
          <w:noProof/>
        </w:rPr>
        <w:fldChar w:fldCharType="separate"/>
      </w:r>
      <w:r>
        <w:rPr>
          <w:noProof/>
        </w:rPr>
        <w:t>365</w:t>
      </w:r>
      <w:r>
        <w:rPr>
          <w:noProof/>
        </w:rPr>
        <w:fldChar w:fldCharType="end"/>
      </w:r>
    </w:p>
    <w:p w14:paraId="44F75546" w14:textId="1AD0A4A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(H.264 AVC level 1.2, 384 kbps, IPv6, RTCP and MBR=GBR bearer)</w:t>
      </w:r>
      <w:r>
        <w:rPr>
          <w:noProof/>
        </w:rPr>
        <w:tab/>
      </w:r>
      <w:r>
        <w:rPr>
          <w:noProof/>
        </w:rPr>
        <w:fldChar w:fldCharType="begin"/>
      </w:r>
      <w:r>
        <w:rPr>
          <w:noProof/>
        </w:rPr>
        <w:instrText xml:space="preserve"> PAGEREF _Toc217285815 \h </w:instrText>
      </w:r>
      <w:r>
        <w:rPr>
          <w:noProof/>
        </w:rPr>
      </w:r>
      <w:r>
        <w:rPr>
          <w:noProof/>
        </w:rPr>
        <w:fldChar w:fldCharType="separate"/>
      </w:r>
      <w:r>
        <w:rPr>
          <w:noProof/>
        </w:rPr>
        <w:t>366</w:t>
      </w:r>
      <w:r>
        <w:rPr>
          <w:noProof/>
        </w:rPr>
        <w:fldChar w:fldCharType="end"/>
      </w:r>
    </w:p>
    <w:p w14:paraId="5F8F3C3D" w14:textId="5637188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(H.264 AVC level 1.2, IPv4, RTCP and MBR&gt;GBR bearer)</w:t>
      </w:r>
      <w:r>
        <w:rPr>
          <w:noProof/>
        </w:rPr>
        <w:tab/>
      </w:r>
      <w:r>
        <w:rPr>
          <w:noProof/>
        </w:rPr>
        <w:fldChar w:fldCharType="begin"/>
      </w:r>
      <w:r>
        <w:rPr>
          <w:noProof/>
        </w:rPr>
        <w:instrText xml:space="preserve"> PAGEREF _Toc217285816 \h </w:instrText>
      </w:r>
      <w:r>
        <w:rPr>
          <w:noProof/>
        </w:rPr>
      </w:r>
      <w:r>
        <w:rPr>
          <w:noProof/>
        </w:rPr>
        <w:fldChar w:fldCharType="separate"/>
      </w:r>
      <w:r>
        <w:rPr>
          <w:noProof/>
        </w:rPr>
        <w:t>368</w:t>
      </w:r>
      <w:r>
        <w:rPr>
          <w:noProof/>
        </w:rPr>
        <w:fldChar w:fldCharType="end"/>
      </w:r>
    </w:p>
    <w:p w14:paraId="1506D9E3" w14:textId="74DE14D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(H.264 AVC level 1.2, IPv6, RTCP and MBR&gt;GBR bearer)</w:t>
      </w:r>
      <w:r>
        <w:rPr>
          <w:noProof/>
        </w:rPr>
        <w:tab/>
      </w:r>
      <w:r>
        <w:rPr>
          <w:noProof/>
        </w:rPr>
        <w:fldChar w:fldCharType="begin"/>
      </w:r>
      <w:r>
        <w:rPr>
          <w:noProof/>
        </w:rPr>
        <w:instrText xml:space="preserve"> PAGEREF _Toc217285817 \h </w:instrText>
      </w:r>
      <w:r>
        <w:rPr>
          <w:noProof/>
        </w:rPr>
      </w:r>
      <w:r>
        <w:rPr>
          <w:noProof/>
        </w:rPr>
        <w:fldChar w:fldCharType="separate"/>
      </w:r>
      <w:r>
        <w:rPr>
          <w:noProof/>
        </w:rPr>
        <w:t>371</w:t>
      </w:r>
      <w:r>
        <w:rPr>
          <w:noProof/>
        </w:rPr>
        <w:fldChar w:fldCharType="end"/>
      </w:r>
    </w:p>
    <w:p w14:paraId="42E19841" w14:textId="2EC0BEB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(H.265 (HEVC) Main profile, Main tier, level 3.1, 500 kbps, IPv6, RTCP and MBR=GBR bearer)</w:t>
      </w:r>
      <w:r>
        <w:rPr>
          <w:noProof/>
        </w:rPr>
        <w:tab/>
      </w:r>
      <w:r>
        <w:rPr>
          <w:noProof/>
        </w:rPr>
        <w:fldChar w:fldCharType="begin"/>
      </w:r>
      <w:r>
        <w:rPr>
          <w:noProof/>
        </w:rPr>
        <w:instrText xml:space="preserve"> PAGEREF _Toc217285818 \h </w:instrText>
      </w:r>
      <w:r>
        <w:rPr>
          <w:noProof/>
        </w:rPr>
      </w:r>
      <w:r>
        <w:rPr>
          <w:noProof/>
        </w:rPr>
        <w:fldChar w:fldCharType="separate"/>
      </w:r>
      <w:r>
        <w:rPr>
          <w:noProof/>
        </w:rPr>
        <w:t>372</w:t>
      </w:r>
      <w:r>
        <w:rPr>
          <w:noProof/>
        </w:rPr>
        <w:fldChar w:fldCharType="end"/>
      </w:r>
    </w:p>
    <w:p w14:paraId="639AD7B1" w14:textId="02235E4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(H.265 (HEVC) Main profile, Main tier, level 3.1, 500/40 kbps, IPv6, RTCP and MBR&gt;GBR bearer)</w:t>
      </w:r>
      <w:r>
        <w:rPr>
          <w:noProof/>
        </w:rPr>
        <w:tab/>
      </w:r>
      <w:r>
        <w:rPr>
          <w:noProof/>
        </w:rPr>
        <w:fldChar w:fldCharType="begin"/>
      </w:r>
      <w:r>
        <w:rPr>
          <w:noProof/>
        </w:rPr>
        <w:instrText xml:space="preserve"> PAGEREF _Toc217285819 \h </w:instrText>
      </w:r>
      <w:r>
        <w:rPr>
          <w:noProof/>
        </w:rPr>
      </w:r>
      <w:r>
        <w:rPr>
          <w:noProof/>
        </w:rPr>
        <w:fldChar w:fldCharType="separate"/>
      </w:r>
      <w:r>
        <w:rPr>
          <w:noProof/>
        </w:rPr>
        <w:t>373</w:t>
      </w:r>
      <w:r>
        <w:rPr>
          <w:noProof/>
        </w:rPr>
        <w:fldChar w:fldCharType="end"/>
      </w:r>
    </w:p>
    <w:p w14:paraId="46519896" w14:textId="740C3AA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(H.265 (HEVC) Main profile, Main tier, level 3.1, 600 kbps, IPv6, RTCP and MBR=GBR bearer)</w:t>
      </w:r>
      <w:r>
        <w:rPr>
          <w:noProof/>
        </w:rPr>
        <w:tab/>
      </w:r>
      <w:r>
        <w:rPr>
          <w:noProof/>
        </w:rPr>
        <w:fldChar w:fldCharType="begin"/>
      </w:r>
      <w:r>
        <w:rPr>
          <w:noProof/>
        </w:rPr>
        <w:instrText xml:space="preserve"> PAGEREF _Toc217285820 \h </w:instrText>
      </w:r>
      <w:r>
        <w:rPr>
          <w:noProof/>
        </w:rPr>
      </w:r>
      <w:r>
        <w:rPr>
          <w:noProof/>
        </w:rPr>
        <w:fldChar w:fldCharType="separate"/>
      </w:r>
      <w:r>
        <w:rPr>
          <w:noProof/>
        </w:rPr>
        <w:t>374</w:t>
      </w:r>
      <w:r>
        <w:rPr>
          <w:noProof/>
        </w:rPr>
        <w:fldChar w:fldCharType="end"/>
      </w:r>
    </w:p>
    <w:p w14:paraId="435792ED" w14:textId="2C01D0E9"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(H.265 (HEVC) Main profile, Main tier, level 3.1, 600/40 kbps, IPv6, RTCP and MBR&gt;GBR bearer)</w:t>
      </w:r>
      <w:r>
        <w:rPr>
          <w:noProof/>
        </w:rPr>
        <w:tab/>
      </w:r>
      <w:r>
        <w:rPr>
          <w:noProof/>
        </w:rPr>
        <w:fldChar w:fldCharType="begin"/>
      </w:r>
      <w:r>
        <w:rPr>
          <w:noProof/>
        </w:rPr>
        <w:instrText xml:space="preserve"> PAGEREF _Toc217285821 \h </w:instrText>
      </w:r>
      <w:r>
        <w:rPr>
          <w:noProof/>
        </w:rPr>
      </w:r>
      <w:r>
        <w:rPr>
          <w:noProof/>
        </w:rPr>
        <w:fldChar w:fldCharType="separate"/>
      </w:r>
      <w:r>
        <w:rPr>
          <w:noProof/>
        </w:rPr>
        <w:t>375</w:t>
      </w:r>
      <w:r>
        <w:rPr>
          <w:noProof/>
        </w:rPr>
        <w:fldChar w:fldCharType="end"/>
      </w:r>
    </w:p>
    <w:p w14:paraId="11AC5F2C" w14:textId="4B6F2879"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(H.265 (HEVC) Main profile, Main tier, level 3.1, 650 kbps, IPv6, RTCP and MBR=GBR bearer)</w:t>
      </w:r>
      <w:r>
        <w:rPr>
          <w:noProof/>
        </w:rPr>
        <w:tab/>
      </w:r>
      <w:r>
        <w:rPr>
          <w:noProof/>
        </w:rPr>
        <w:fldChar w:fldCharType="begin"/>
      </w:r>
      <w:r>
        <w:rPr>
          <w:noProof/>
        </w:rPr>
        <w:instrText xml:space="preserve"> PAGEREF _Toc217285822 \h </w:instrText>
      </w:r>
      <w:r>
        <w:rPr>
          <w:noProof/>
        </w:rPr>
      </w:r>
      <w:r>
        <w:rPr>
          <w:noProof/>
        </w:rPr>
        <w:fldChar w:fldCharType="separate"/>
      </w:r>
      <w:r>
        <w:rPr>
          <w:noProof/>
        </w:rPr>
        <w:t>376</w:t>
      </w:r>
      <w:r>
        <w:rPr>
          <w:noProof/>
        </w:rPr>
        <w:fldChar w:fldCharType="end"/>
      </w:r>
    </w:p>
    <w:p w14:paraId="1CCBE2FE" w14:textId="1A76824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(H.265 (HEVC) Main profile, Main tier, level 3.1, 650/40 kbps, IPv6, RTCP and MBR&gt;GBR bearer)</w:t>
      </w:r>
      <w:r>
        <w:rPr>
          <w:noProof/>
        </w:rPr>
        <w:tab/>
      </w:r>
      <w:r>
        <w:rPr>
          <w:noProof/>
        </w:rPr>
        <w:fldChar w:fldCharType="begin"/>
      </w:r>
      <w:r>
        <w:rPr>
          <w:noProof/>
        </w:rPr>
        <w:instrText xml:space="preserve"> PAGEREF _Toc217285823 \h </w:instrText>
      </w:r>
      <w:r>
        <w:rPr>
          <w:noProof/>
        </w:rPr>
      </w:r>
      <w:r>
        <w:rPr>
          <w:noProof/>
        </w:rPr>
        <w:fldChar w:fldCharType="separate"/>
      </w:r>
      <w:r>
        <w:rPr>
          <w:noProof/>
        </w:rPr>
        <w:t>377</w:t>
      </w:r>
      <w:r>
        <w:rPr>
          <w:noProof/>
        </w:rPr>
        <w:fldChar w:fldCharType="end"/>
      </w:r>
    </w:p>
    <w:p w14:paraId="54CFF31A" w14:textId="0FB6135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(H.265 (HEVC) Main profile, Main tier, level 3.1, 750 kbps, IPv6, RTCP and MBR=GBR bearer)</w:t>
      </w:r>
      <w:r>
        <w:rPr>
          <w:noProof/>
        </w:rPr>
        <w:tab/>
      </w:r>
      <w:r>
        <w:rPr>
          <w:noProof/>
        </w:rPr>
        <w:fldChar w:fldCharType="begin"/>
      </w:r>
      <w:r>
        <w:rPr>
          <w:noProof/>
        </w:rPr>
        <w:instrText xml:space="preserve"> PAGEREF _Toc217285824 \h </w:instrText>
      </w:r>
      <w:r>
        <w:rPr>
          <w:noProof/>
        </w:rPr>
      </w:r>
      <w:r>
        <w:rPr>
          <w:noProof/>
        </w:rPr>
        <w:fldChar w:fldCharType="separate"/>
      </w:r>
      <w:r>
        <w:rPr>
          <w:noProof/>
        </w:rPr>
        <w:t>378</w:t>
      </w:r>
      <w:r>
        <w:rPr>
          <w:noProof/>
        </w:rPr>
        <w:fldChar w:fldCharType="end"/>
      </w:r>
    </w:p>
    <w:p w14:paraId="48AE1B90" w14:textId="783E7D67"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DE5E10">
        <w:rPr>
          <w:rFonts w:eastAsia="SimSun"/>
          <w:noProof/>
        </w:rPr>
        <w:t>Bi-directional video (H.265 (HEVC) Main profile, Main tier, level 3.1, 750/40 kbps, IPv6, RTCP and MBR&gt;GBR bearer)</w:t>
      </w:r>
      <w:r>
        <w:rPr>
          <w:noProof/>
        </w:rPr>
        <w:tab/>
      </w:r>
      <w:r>
        <w:rPr>
          <w:noProof/>
        </w:rPr>
        <w:fldChar w:fldCharType="begin"/>
      </w:r>
      <w:r>
        <w:rPr>
          <w:noProof/>
        </w:rPr>
        <w:instrText xml:space="preserve"> PAGEREF _Toc217285825 \h </w:instrText>
      </w:r>
      <w:r>
        <w:rPr>
          <w:noProof/>
        </w:rPr>
      </w:r>
      <w:r>
        <w:rPr>
          <w:noProof/>
        </w:rPr>
        <w:fldChar w:fldCharType="separate"/>
      </w:r>
      <w:r>
        <w:rPr>
          <w:noProof/>
        </w:rPr>
        <w:t>379</w:t>
      </w:r>
      <w:r>
        <w:rPr>
          <w:noProof/>
        </w:rPr>
        <w:fldChar w:fldCharType="end"/>
      </w:r>
    </w:p>
    <w:p w14:paraId="5A644B76" w14:textId="773655E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r>
      <w:r>
        <w:rPr>
          <w:noProof/>
        </w:rPr>
        <w:instrText xml:space="preserve"> PAGEREF _Toc217285826 \h </w:instrText>
      </w:r>
      <w:r>
        <w:rPr>
          <w:noProof/>
        </w:rPr>
      </w:r>
      <w:r>
        <w:rPr>
          <w:noProof/>
        </w:rPr>
        <w:fldChar w:fldCharType="separate"/>
      </w:r>
      <w:r>
        <w:rPr>
          <w:noProof/>
        </w:rPr>
        <w:t>380</w:t>
      </w:r>
      <w:r>
        <w:rPr>
          <w:noProof/>
        </w:rPr>
        <w:fldChar w:fldCharType="end"/>
      </w:r>
    </w:p>
    <w:p w14:paraId="54AFDA23" w14:textId="4244357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r>
      <w:r>
        <w:rPr>
          <w:noProof/>
        </w:rPr>
        <w:instrText xml:space="preserve"> PAGEREF _Toc217285827 \h </w:instrText>
      </w:r>
      <w:r>
        <w:rPr>
          <w:noProof/>
        </w:rPr>
      </w:r>
      <w:r>
        <w:rPr>
          <w:noProof/>
        </w:rPr>
        <w:fldChar w:fldCharType="separate"/>
      </w:r>
      <w:r>
        <w:rPr>
          <w:noProof/>
        </w:rPr>
        <w:t>381</w:t>
      </w:r>
      <w:r>
        <w:rPr>
          <w:noProof/>
        </w:rPr>
        <w:fldChar w:fldCharType="end"/>
      </w:r>
    </w:p>
    <w:p w14:paraId="79505C9C" w14:textId="2ADBEEE1"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r>
      <w:r>
        <w:rPr>
          <w:noProof/>
        </w:rPr>
        <w:instrText xml:space="preserve"> PAGEREF _Toc217285828 \h </w:instrText>
      </w:r>
      <w:r>
        <w:rPr>
          <w:noProof/>
        </w:rPr>
      </w:r>
      <w:r>
        <w:rPr>
          <w:noProof/>
        </w:rPr>
        <w:fldChar w:fldCharType="separate"/>
      </w:r>
      <w:r>
        <w:rPr>
          <w:noProof/>
        </w:rPr>
        <w:t>382</w:t>
      </w:r>
      <w:r>
        <w:rPr>
          <w:noProof/>
        </w:rPr>
        <w:fldChar w:fldCharType="end"/>
      </w:r>
    </w:p>
    <w:p w14:paraId="1AFDBC18" w14:textId="1D874FB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r>
      <w:r>
        <w:rPr>
          <w:noProof/>
        </w:rPr>
        <w:instrText xml:space="preserve"> PAGEREF _Toc217285829 \h </w:instrText>
      </w:r>
      <w:r>
        <w:rPr>
          <w:noProof/>
        </w:rPr>
      </w:r>
      <w:r>
        <w:rPr>
          <w:noProof/>
        </w:rPr>
        <w:fldChar w:fldCharType="separate"/>
      </w:r>
      <w:r>
        <w:rPr>
          <w:noProof/>
        </w:rPr>
        <w:t>383</w:t>
      </w:r>
      <w:r>
        <w:rPr>
          <w:noProof/>
        </w:rPr>
        <w:fldChar w:fldCharType="end"/>
      </w:r>
    </w:p>
    <w:p w14:paraId="13259C18" w14:textId="1927E27A"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r>
      <w:r>
        <w:rPr>
          <w:noProof/>
        </w:rPr>
        <w:instrText xml:space="preserve"> PAGEREF _Toc217285830 \h </w:instrText>
      </w:r>
      <w:r>
        <w:rPr>
          <w:noProof/>
        </w:rPr>
      </w:r>
      <w:r>
        <w:rPr>
          <w:noProof/>
        </w:rPr>
        <w:fldChar w:fldCharType="separate"/>
      </w:r>
      <w:r>
        <w:rPr>
          <w:noProof/>
        </w:rPr>
        <w:t>385</w:t>
      </w:r>
      <w:r>
        <w:rPr>
          <w:noProof/>
        </w:rPr>
        <w:fldChar w:fldCharType="end"/>
      </w:r>
    </w:p>
    <w:p w14:paraId="24E2011D" w14:textId="5E072E38"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r>
      <w:r>
        <w:rPr>
          <w:noProof/>
        </w:rPr>
        <w:instrText xml:space="preserve"> PAGEREF _Toc217285831 \h </w:instrText>
      </w:r>
      <w:r>
        <w:rPr>
          <w:noProof/>
        </w:rPr>
      </w:r>
      <w:r>
        <w:rPr>
          <w:noProof/>
        </w:rPr>
        <w:fldChar w:fldCharType="separate"/>
      </w:r>
      <w:r>
        <w:rPr>
          <w:noProof/>
        </w:rPr>
        <w:t>386</w:t>
      </w:r>
      <w:r>
        <w:rPr>
          <w:noProof/>
        </w:rPr>
        <w:fldChar w:fldCharType="end"/>
      </w:r>
    </w:p>
    <w:p w14:paraId="0D517873" w14:textId="787E423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_Toc217285832 \h </w:instrText>
      </w:r>
      <w:r>
        <w:rPr>
          <w:noProof/>
        </w:rPr>
      </w:r>
      <w:r>
        <w:rPr>
          <w:noProof/>
        </w:rPr>
        <w:fldChar w:fldCharType="separate"/>
      </w:r>
      <w:r>
        <w:rPr>
          <w:noProof/>
        </w:rPr>
        <w:t>386</w:t>
      </w:r>
      <w:r>
        <w:rPr>
          <w:noProof/>
        </w:rPr>
        <w:fldChar w:fldCharType="end"/>
      </w:r>
    </w:p>
    <w:p w14:paraId="09868F20" w14:textId="1B44077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r>
      <w:r>
        <w:rPr>
          <w:noProof/>
        </w:rPr>
        <w:instrText xml:space="preserve"> PAGEREF _Toc217285833 \h </w:instrText>
      </w:r>
      <w:r>
        <w:rPr>
          <w:noProof/>
        </w:rPr>
      </w:r>
      <w:r>
        <w:rPr>
          <w:noProof/>
        </w:rPr>
        <w:fldChar w:fldCharType="separate"/>
      </w:r>
      <w:r>
        <w:rPr>
          <w:noProof/>
        </w:rPr>
        <w:t>386</w:t>
      </w:r>
      <w:r>
        <w:rPr>
          <w:noProof/>
        </w:rPr>
        <w:fldChar w:fldCharType="end"/>
      </w:r>
    </w:p>
    <w:p w14:paraId="0A2D6CB6" w14:textId="6E9A473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_Toc217285834 \h </w:instrText>
      </w:r>
      <w:r>
        <w:rPr>
          <w:noProof/>
        </w:rPr>
      </w:r>
      <w:r>
        <w:rPr>
          <w:noProof/>
        </w:rPr>
        <w:fldChar w:fldCharType="separate"/>
      </w:r>
      <w:r>
        <w:rPr>
          <w:noProof/>
        </w:rPr>
        <w:t>386</w:t>
      </w:r>
      <w:r>
        <w:rPr>
          <w:noProof/>
        </w:rPr>
        <w:fldChar w:fldCharType="end"/>
      </w:r>
    </w:p>
    <w:p w14:paraId="0BB02A6F" w14:textId="7DC96128"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r>
      <w:r>
        <w:rPr>
          <w:noProof/>
        </w:rPr>
        <w:instrText xml:space="preserve"> PAGEREF _Toc217285835 \h </w:instrText>
      </w:r>
      <w:r>
        <w:rPr>
          <w:noProof/>
        </w:rPr>
      </w:r>
      <w:r>
        <w:rPr>
          <w:noProof/>
        </w:rPr>
        <w:fldChar w:fldCharType="separate"/>
      </w:r>
      <w:r>
        <w:rPr>
          <w:noProof/>
        </w:rPr>
        <w:t>388</w:t>
      </w:r>
      <w:r>
        <w:rPr>
          <w:noProof/>
        </w:rPr>
        <w:fldChar w:fldCharType="end"/>
      </w:r>
    </w:p>
    <w:p w14:paraId="00588D2A" w14:textId="105E29C9"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r>
      <w:r>
        <w:rPr>
          <w:noProof/>
        </w:rPr>
        <w:instrText xml:space="preserve"> PAGEREF _Toc217285836 \h </w:instrText>
      </w:r>
      <w:r>
        <w:rPr>
          <w:noProof/>
        </w:rPr>
      </w:r>
      <w:r>
        <w:rPr>
          <w:noProof/>
        </w:rPr>
        <w:fldChar w:fldCharType="separate"/>
      </w:r>
      <w:r>
        <w:rPr>
          <w:noProof/>
        </w:rPr>
        <w:t>390</w:t>
      </w:r>
      <w:r>
        <w:rPr>
          <w:noProof/>
        </w:rPr>
        <w:fldChar w:fldCharType="end"/>
      </w:r>
    </w:p>
    <w:p w14:paraId="602C3782" w14:textId="4BF8DEB2"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r>
      <w:r>
        <w:rPr>
          <w:noProof/>
        </w:rPr>
        <w:instrText xml:space="preserve"> PAGEREF _Toc217285837 \h </w:instrText>
      </w:r>
      <w:r>
        <w:rPr>
          <w:noProof/>
        </w:rPr>
      </w:r>
      <w:r>
        <w:rPr>
          <w:noProof/>
        </w:rPr>
        <w:fldChar w:fldCharType="separate"/>
      </w:r>
      <w:r>
        <w:rPr>
          <w:noProof/>
        </w:rPr>
        <w:t>391</w:t>
      </w:r>
      <w:r>
        <w:rPr>
          <w:noProof/>
        </w:rPr>
        <w:fldChar w:fldCharType="end"/>
      </w:r>
    </w:p>
    <w:p w14:paraId="1B5A595C" w14:textId="587B9BC1"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r>
      <w:r>
        <w:rPr>
          <w:noProof/>
        </w:rPr>
        <w:instrText xml:space="preserve"> PAGEREF _Toc217285838 \h </w:instrText>
      </w:r>
      <w:r>
        <w:rPr>
          <w:noProof/>
        </w:rPr>
      </w:r>
      <w:r>
        <w:rPr>
          <w:noProof/>
        </w:rPr>
        <w:fldChar w:fldCharType="separate"/>
      </w:r>
      <w:r>
        <w:rPr>
          <w:noProof/>
        </w:rPr>
        <w:t>392</w:t>
      </w:r>
      <w:r>
        <w:rPr>
          <w:noProof/>
        </w:rPr>
        <w:fldChar w:fldCharType="end"/>
      </w:r>
    </w:p>
    <w:p w14:paraId="7422EC32" w14:textId="0BB8CA95"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r>
      <w:r>
        <w:rPr>
          <w:noProof/>
        </w:rPr>
        <w:instrText xml:space="preserve"> PAGEREF _Toc217285839 \h </w:instrText>
      </w:r>
      <w:r>
        <w:rPr>
          <w:noProof/>
        </w:rPr>
      </w:r>
      <w:r>
        <w:rPr>
          <w:noProof/>
        </w:rPr>
        <w:fldChar w:fldCharType="separate"/>
      </w:r>
      <w:r>
        <w:rPr>
          <w:noProof/>
        </w:rPr>
        <w:t>393</w:t>
      </w:r>
      <w:r>
        <w:rPr>
          <w:noProof/>
        </w:rPr>
        <w:fldChar w:fldCharType="end"/>
      </w:r>
    </w:p>
    <w:p w14:paraId="7ACC28D4" w14:textId="182863D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_Toc217285840 \h </w:instrText>
      </w:r>
      <w:r>
        <w:rPr>
          <w:noProof/>
        </w:rPr>
      </w:r>
      <w:r>
        <w:rPr>
          <w:noProof/>
        </w:rPr>
        <w:fldChar w:fldCharType="separate"/>
      </w:r>
      <w:r>
        <w:rPr>
          <w:noProof/>
        </w:rPr>
        <w:t>393</w:t>
      </w:r>
      <w:r>
        <w:rPr>
          <w:noProof/>
        </w:rPr>
        <w:fldChar w:fldCharType="end"/>
      </w:r>
    </w:p>
    <w:p w14:paraId="05475829" w14:textId="2671FAD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_Toc217285841 \h </w:instrText>
      </w:r>
      <w:r>
        <w:rPr>
          <w:noProof/>
        </w:rPr>
      </w:r>
      <w:r>
        <w:rPr>
          <w:noProof/>
        </w:rPr>
        <w:fldChar w:fldCharType="separate"/>
      </w:r>
      <w:r>
        <w:rPr>
          <w:noProof/>
        </w:rPr>
        <w:t>393</w:t>
      </w:r>
      <w:r>
        <w:rPr>
          <w:noProof/>
        </w:rPr>
        <w:fldChar w:fldCharType="end"/>
      </w:r>
    </w:p>
    <w:p w14:paraId="1D0DDC36" w14:textId="0D0D49C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_Toc217285842 \h </w:instrText>
      </w:r>
      <w:r>
        <w:rPr>
          <w:noProof/>
        </w:rPr>
      </w:r>
      <w:r>
        <w:rPr>
          <w:noProof/>
        </w:rPr>
        <w:fldChar w:fldCharType="separate"/>
      </w:r>
      <w:r>
        <w:rPr>
          <w:noProof/>
        </w:rPr>
        <w:t>393</w:t>
      </w:r>
      <w:r>
        <w:rPr>
          <w:noProof/>
        </w:rPr>
        <w:fldChar w:fldCharType="end"/>
      </w:r>
    </w:p>
    <w:p w14:paraId="37C5C9C0" w14:textId="11A960C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_Toc217285843 \h </w:instrText>
      </w:r>
      <w:r>
        <w:rPr>
          <w:noProof/>
        </w:rPr>
      </w:r>
      <w:r>
        <w:rPr>
          <w:noProof/>
        </w:rPr>
        <w:fldChar w:fldCharType="separate"/>
      </w:r>
      <w:r>
        <w:rPr>
          <w:noProof/>
        </w:rPr>
        <w:t>394</w:t>
      </w:r>
      <w:r>
        <w:rPr>
          <w:noProof/>
        </w:rPr>
        <w:fldChar w:fldCharType="end"/>
      </w:r>
    </w:p>
    <w:p w14:paraId="39D9A530" w14:textId="0430EDAE"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r>
      <w:r>
        <w:rPr>
          <w:noProof/>
        </w:rPr>
        <w:instrText xml:space="preserve"> PAGEREF _Toc217285844 \h </w:instrText>
      </w:r>
      <w:r>
        <w:rPr>
          <w:noProof/>
        </w:rPr>
      </w:r>
      <w:r>
        <w:rPr>
          <w:noProof/>
        </w:rPr>
        <w:fldChar w:fldCharType="separate"/>
      </w:r>
      <w:r>
        <w:rPr>
          <w:noProof/>
        </w:rPr>
        <w:t>403</w:t>
      </w:r>
      <w:r>
        <w:rPr>
          <w:noProof/>
        </w:rPr>
        <w:fldChar w:fldCharType="end"/>
      </w:r>
    </w:p>
    <w:p w14:paraId="6DA3057E" w14:textId="0EE648C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_Toc217285845 \h </w:instrText>
      </w:r>
      <w:r>
        <w:rPr>
          <w:noProof/>
        </w:rPr>
      </w:r>
      <w:r>
        <w:rPr>
          <w:noProof/>
        </w:rPr>
        <w:fldChar w:fldCharType="separate"/>
      </w:r>
      <w:r>
        <w:rPr>
          <w:noProof/>
        </w:rPr>
        <w:t>403</w:t>
      </w:r>
      <w:r>
        <w:rPr>
          <w:noProof/>
        </w:rPr>
        <w:fldChar w:fldCharType="end"/>
      </w:r>
    </w:p>
    <w:p w14:paraId="2216918F" w14:textId="2FDF90D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r>
      <w:r>
        <w:rPr>
          <w:noProof/>
        </w:rPr>
        <w:instrText xml:space="preserve"> PAGEREF _Toc217285846 \h </w:instrText>
      </w:r>
      <w:r>
        <w:rPr>
          <w:noProof/>
        </w:rPr>
      </w:r>
      <w:r>
        <w:rPr>
          <w:noProof/>
        </w:rPr>
        <w:fldChar w:fldCharType="separate"/>
      </w:r>
      <w:r>
        <w:rPr>
          <w:noProof/>
        </w:rPr>
        <w:t>403</w:t>
      </w:r>
      <w:r>
        <w:rPr>
          <w:noProof/>
        </w:rPr>
        <w:fldChar w:fldCharType="end"/>
      </w:r>
    </w:p>
    <w:p w14:paraId="56DAEC3F" w14:textId="72ADA18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r>
      <w:r>
        <w:rPr>
          <w:noProof/>
        </w:rPr>
        <w:instrText xml:space="preserve"> PAGEREF _Toc217285847 \h </w:instrText>
      </w:r>
      <w:r>
        <w:rPr>
          <w:noProof/>
        </w:rPr>
      </w:r>
      <w:r>
        <w:rPr>
          <w:noProof/>
        </w:rPr>
        <w:fldChar w:fldCharType="separate"/>
      </w:r>
      <w:r>
        <w:rPr>
          <w:noProof/>
        </w:rPr>
        <w:t>403</w:t>
      </w:r>
      <w:r>
        <w:rPr>
          <w:noProof/>
        </w:rPr>
        <w:fldChar w:fldCharType="end"/>
      </w:r>
    </w:p>
    <w:p w14:paraId="27A609CD" w14:textId="3F22BE8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r>
      <w:r>
        <w:rPr>
          <w:noProof/>
        </w:rPr>
        <w:instrText xml:space="preserve"> PAGEREF _Toc217285848 \h </w:instrText>
      </w:r>
      <w:r>
        <w:rPr>
          <w:noProof/>
        </w:rPr>
      </w:r>
      <w:r>
        <w:rPr>
          <w:noProof/>
        </w:rPr>
        <w:fldChar w:fldCharType="separate"/>
      </w:r>
      <w:r>
        <w:rPr>
          <w:noProof/>
        </w:rPr>
        <w:t>403</w:t>
      </w:r>
      <w:r>
        <w:rPr>
          <w:noProof/>
        </w:rPr>
        <w:fldChar w:fldCharType="end"/>
      </w:r>
    </w:p>
    <w:p w14:paraId="27D2B9F1" w14:textId="4CCB97C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r>
      <w:r>
        <w:rPr>
          <w:noProof/>
        </w:rPr>
        <w:instrText xml:space="preserve"> PAGEREF _Toc217285849 \h </w:instrText>
      </w:r>
      <w:r>
        <w:rPr>
          <w:noProof/>
        </w:rPr>
      </w:r>
      <w:r>
        <w:rPr>
          <w:noProof/>
        </w:rPr>
        <w:fldChar w:fldCharType="separate"/>
      </w:r>
      <w:r>
        <w:rPr>
          <w:noProof/>
        </w:rPr>
        <w:t>403</w:t>
      </w:r>
      <w:r>
        <w:rPr>
          <w:noProof/>
        </w:rPr>
        <w:fldChar w:fldCharType="end"/>
      </w:r>
    </w:p>
    <w:p w14:paraId="5A341C6E" w14:textId="4D03E72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_Toc217285850 \h </w:instrText>
      </w:r>
      <w:r>
        <w:rPr>
          <w:noProof/>
        </w:rPr>
      </w:r>
      <w:r>
        <w:rPr>
          <w:noProof/>
        </w:rPr>
        <w:fldChar w:fldCharType="separate"/>
      </w:r>
      <w:r>
        <w:rPr>
          <w:noProof/>
        </w:rPr>
        <w:t>404</w:t>
      </w:r>
      <w:r>
        <w:rPr>
          <w:noProof/>
        </w:rPr>
        <w:fldChar w:fldCharType="end"/>
      </w:r>
    </w:p>
    <w:p w14:paraId="1C33858D" w14:textId="6A8D696F"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r>
      <w:r>
        <w:rPr>
          <w:noProof/>
        </w:rPr>
        <w:instrText xml:space="preserve"> PAGEREF _Toc217285851 \h </w:instrText>
      </w:r>
      <w:r>
        <w:rPr>
          <w:noProof/>
        </w:rPr>
      </w:r>
      <w:r>
        <w:rPr>
          <w:noProof/>
        </w:rPr>
        <w:fldChar w:fldCharType="separate"/>
      </w:r>
      <w:r>
        <w:rPr>
          <w:noProof/>
        </w:rPr>
        <w:t>404</w:t>
      </w:r>
      <w:r>
        <w:rPr>
          <w:noProof/>
        </w:rPr>
        <w:fldChar w:fldCharType="end"/>
      </w:r>
    </w:p>
    <w:p w14:paraId="7F9720AD" w14:textId="758EDFC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r>
      <w:r>
        <w:rPr>
          <w:noProof/>
        </w:rPr>
        <w:instrText xml:space="preserve"> PAGEREF _Toc217285852 \h </w:instrText>
      </w:r>
      <w:r>
        <w:rPr>
          <w:noProof/>
        </w:rPr>
      </w:r>
      <w:r>
        <w:rPr>
          <w:noProof/>
        </w:rPr>
        <w:fldChar w:fldCharType="separate"/>
      </w:r>
      <w:r>
        <w:rPr>
          <w:noProof/>
        </w:rPr>
        <w:t>404</w:t>
      </w:r>
      <w:r>
        <w:rPr>
          <w:noProof/>
        </w:rPr>
        <w:fldChar w:fldCharType="end"/>
      </w:r>
    </w:p>
    <w:p w14:paraId="63CD7E5D" w14:textId="17DD465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r>
      <w:r>
        <w:rPr>
          <w:noProof/>
        </w:rPr>
        <w:instrText xml:space="preserve"> PAGEREF _Toc217285853 \h </w:instrText>
      </w:r>
      <w:r>
        <w:rPr>
          <w:noProof/>
        </w:rPr>
      </w:r>
      <w:r>
        <w:rPr>
          <w:noProof/>
        </w:rPr>
        <w:fldChar w:fldCharType="separate"/>
      </w:r>
      <w:r>
        <w:rPr>
          <w:noProof/>
        </w:rPr>
        <w:t>405</w:t>
      </w:r>
      <w:r>
        <w:rPr>
          <w:noProof/>
        </w:rPr>
        <w:fldChar w:fldCharType="end"/>
      </w:r>
    </w:p>
    <w:p w14:paraId="5D7596D1" w14:textId="009F10C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r>
      <w:r>
        <w:rPr>
          <w:noProof/>
        </w:rPr>
        <w:instrText xml:space="preserve"> PAGEREF _Toc217285854 \h </w:instrText>
      </w:r>
      <w:r>
        <w:rPr>
          <w:noProof/>
        </w:rPr>
      </w:r>
      <w:r>
        <w:rPr>
          <w:noProof/>
        </w:rPr>
        <w:fldChar w:fldCharType="separate"/>
      </w:r>
      <w:r>
        <w:rPr>
          <w:noProof/>
        </w:rPr>
        <w:t>405</w:t>
      </w:r>
      <w:r>
        <w:rPr>
          <w:noProof/>
        </w:rPr>
        <w:fldChar w:fldCharType="end"/>
      </w:r>
    </w:p>
    <w:p w14:paraId="0327B263" w14:textId="280413D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r>
      <w:r>
        <w:rPr>
          <w:noProof/>
        </w:rPr>
        <w:instrText xml:space="preserve"> PAGEREF _Toc217285855 \h </w:instrText>
      </w:r>
      <w:r>
        <w:rPr>
          <w:noProof/>
        </w:rPr>
      </w:r>
      <w:r>
        <w:rPr>
          <w:noProof/>
        </w:rPr>
        <w:fldChar w:fldCharType="separate"/>
      </w:r>
      <w:r>
        <w:rPr>
          <w:noProof/>
        </w:rPr>
        <w:t>406</w:t>
      </w:r>
      <w:r>
        <w:rPr>
          <w:noProof/>
        </w:rPr>
        <w:fldChar w:fldCharType="end"/>
      </w:r>
    </w:p>
    <w:p w14:paraId="24F32701" w14:textId="13DD828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r>
      <w:r>
        <w:rPr>
          <w:noProof/>
        </w:rPr>
        <w:instrText xml:space="preserve"> PAGEREF _Toc217285856 \h </w:instrText>
      </w:r>
      <w:r>
        <w:rPr>
          <w:noProof/>
        </w:rPr>
      </w:r>
      <w:r>
        <w:rPr>
          <w:noProof/>
        </w:rPr>
        <w:fldChar w:fldCharType="separate"/>
      </w:r>
      <w:r>
        <w:rPr>
          <w:noProof/>
        </w:rPr>
        <w:t>406</w:t>
      </w:r>
      <w:r>
        <w:rPr>
          <w:noProof/>
        </w:rPr>
        <w:fldChar w:fldCharType="end"/>
      </w:r>
    </w:p>
    <w:p w14:paraId="1F2C1D32" w14:textId="61589E2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r>
      <w:r>
        <w:rPr>
          <w:noProof/>
        </w:rPr>
        <w:instrText xml:space="preserve"> PAGEREF _Toc217285857 \h </w:instrText>
      </w:r>
      <w:r>
        <w:rPr>
          <w:noProof/>
        </w:rPr>
      </w:r>
      <w:r>
        <w:rPr>
          <w:noProof/>
        </w:rPr>
        <w:fldChar w:fldCharType="separate"/>
      </w:r>
      <w:r>
        <w:rPr>
          <w:noProof/>
        </w:rPr>
        <w:t>406</w:t>
      </w:r>
      <w:r>
        <w:rPr>
          <w:noProof/>
        </w:rPr>
        <w:fldChar w:fldCharType="end"/>
      </w:r>
    </w:p>
    <w:p w14:paraId="7A68CABF" w14:textId="7412EAFB"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r>
      <w:r>
        <w:rPr>
          <w:noProof/>
        </w:rPr>
        <w:instrText xml:space="preserve"> PAGEREF _Toc217285858 \h </w:instrText>
      </w:r>
      <w:r>
        <w:rPr>
          <w:noProof/>
        </w:rPr>
      </w:r>
      <w:r>
        <w:rPr>
          <w:noProof/>
        </w:rPr>
        <w:fldChar w:fldCharType="separate"/>
      </w:r>
      <w:r>
        <w:rPr>
          <w:noProof/>
        </w:rPr>
        <w:t>408</w:t>
      </w:r>
      <w:r>
        <w:rPr>
          <w:noProof/>
        </w:rPr>
        <w:fldChar w:fldCharType="end"/>
      </w:r>
    </w:p>
    <w:p w14:paraId="2136FB72" w14:textId="5798D98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_Toc217285859 \h </w:instrText>
      </w:r>
      <w:r>
        <w:rPr>
          <w:noProof/>
        </w:rPr>
      </w:r>
      <w:r>
        <w:rPr>
          <w:noProof/>
        </w:rPr>
        <w:fldChar w:fldCharType="separate"/>
      </w:r>
      <w:r>
        <w:rPr>
          <w:noProof/>
        </w:rPr>
        <w:t>408</w:t>
      </w:r>
      <w:r>
        <w:rPr>
          <w:noProof/>
        </w:rPr>
        <w:fldChar w:fldCharType="end"/>
      </w:r>
    </w:p>
    <w:p w14:paraId="55591A35" w14:textId="28DA3929"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r>
      <w:r>
        <w:rPr>
          <w:noProof/>
        </w:rPr>
        <w:instrText xml:space="preserve"> PAGEREF _Toc217285860 \h </w:instrText>
      </w:r>
      <w:r>
        <w:rPr>
          <w:noProof/>
        </w:rPr>
      </w:r>
      <w:r>
        <w:rPr>
          <w:noProof/>
        </w:rPr>
        <w:fldChar w:fldCharType="separate"/>
      </w:r>
      <w:r>
        <w:rPr>
          <w:noProof/>
        </w:rPr>
        <w:t>408</w:t>
      </w:r>
      <w:r>
        <w:rPr>
          <w:noProof/>
        </w:rPr>
        <w:fldChar w:fldCharType="end"/>
      </w:r>
    </w:p>
    <w:p w14:paraId="564F3C45" w14:textId="39DB31B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r>
      <w:r>
        <w:rPr>
          <w:noProof/>
        </w:rPr>
        <w:instrText xml:space="preserve"> PAGEREF _Toc217285861 \h </w:instrText>
      </w:r>
      <w:r>
        <w:rPr>
          <w:noProof/>
        </w:rPr>
      </w:r>
      <w:r>
        <w:rPr>
          <w:noProof/>
        </w:rPr>
        <w:fldChar w:fldCharType="separate"/>
      </w:r>
      <w:r>
        <w:rPr>
          <w:noProof/>
        </w:rPr>
        <w:t>408</w:t>
      </w:r>
      <w:r>
        <w:rPr>
          <w:noProof/>
        </w:rPr>
        <w:fldChar w:fldCharType="end"/>
      </w:r>
    </w:p>
    <w:p w14:paraId="38C7F4D0" w14:textId="37D31A6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r>
      <w:r>
        <w:rPr>
          <w:noProof/>
        </w:rPr>
        <w:instrText xml:space="preserve"> PAGEREF _Toc217285862 \h </w:instrText>
      </w:r>
      <w:r>
        <w:rPr>
          <w:noProof/>
        </w:rPr>
      </w:r>
      <w:r>
        <w:rPr>
          <w:noProof/>
        </w:rPr>
        <w:fldChar w:fldCharType="separate"/>
      </w:r>
      <w:r>
        <w:rPr>
          <w:noProof/>
        </w:rPr>
        <w:t>409</w:t>
      </w:r>
      <w:r>
        <w:rPr>
          <w:noProof/>
        </w:rPr>
        <w:fldChar w:fldCharType="end"/>
      </w:r>
    </w:p>
    <w:p w14:paraId="6A07AFEB" w14:textId="77FC411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r>
      <w:r>
        <w:rPr>
          <w:noProof/>
        </w:rPr>
        <w:instrText xml:space="preserve"> PAGEREF _Toc217285863 \h </w:instrText>
      </w:r>
      <w:r>
        <w:rPr>
          <w:noProof/>
        </w:rPr>
      </w:r>
      <w:r>
        <w:rPr>
          <w:noProof/>
        </w:rPr>
        <w:fldChar w:fldCharType="separate"/>
      </w:r>
      <w:r>
        <w:rPr>
          <w:noProof/>
        </w:rPr>
        <w:t>410</w:t>
      </w:r>
      <w:r>
        <w:rPr>
          <w:noProof/>
        </w:rPr>
        <w:fldChar w:fldCharType="end"/>
      </w:r>
    </w:p>
    <w:p w14:paraId="43F4BAD7" w14:textId="63FA8B0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r>
      <w:r>
        <w:rPr>
          <w:noProof/>
        </w:rPr>
        <w:instrText xml:space="preserve"> PAGEREF _Toc217285864 \h </w:instrText>
      </w:r>
      <w:r>
        <w:rPr>
          <w:noProof/>
        </w:rPr>
      </w:r>
      <w:r>
        <w:rPr>
          <w:noProof/>
        </w:rPr>
        <w:fldChar w:fldCharType="separate"/>
      </w:r>
      <w:r>
        <w:rPr>
          <w:noProof/>
        </w:rPr>
        <w:t>410</w:t>
      </w:r>
      <w:r>
        <w:rPr>
          <w:noProof/>
        </w:rPr>
        <w:fldChar w:fldCharType="end"/>
      </w:r>
    </w:p>
    <w:p w14:paraId="1EB0963C" w14:textId="3952003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r>
      <w:r>
        <w:rPr>
          <w:noProof/>
        </w:rPr>
        <w:instrText xml:space="preserve"> PAGEREF _Toc217285865 \h </w:instrText>
      </w:r>
      <w:r>
        <w:rPr>
          <w:noProof/>
        </w:rPr>
      </w:r>
      <w:r>
        <w:rPr>
          <w:noProof/>
        </w:rPr>
        <w:fldChar w:fldCharType="separate"/>
      </w:r>
      <w:r>
        <w:rPr>
          <w:noProof/>
        </w:rPr>
        <w:t>411</w:t>
      </w:r>
      <w:r>
        <w:rPr>
          <w:noProof/>
        </w:rPr>
        <w:fldChar w:fldCharType="end"/>
      </w:r>
    </w:p>
    <w:p w14:paraId="77804440" w14:textId="250F0207"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r>
      <w:r>
        <w:rPr>
          <w:noProof/>
        </w:rPr>
        <w:instrText xml:space="preserve"> PAGEREF _Toc217285866 \h </w:instrText>
      </w:r>
      <w:r>
        <w:rPr>
          <w:noProof/>
        </w:rPr>
      </w:r>
      <w:r>
        <w:rPr>
          <w:noProof/>
        </w:rPr>
        <w:fldChar w:fldCharType="separate"/>
      </w:r>
      <w:r>
        <w:rPr>
          <w:noProof/>
        </w:rPr>
        <w:t>411</w:t>
      </w:r>
      <w:r>
        <w:rPr>
          <w:noProof/>
        </w:rPr>
        <w:fldChar w:fldCharType="end"/>
      </w:r>
    </w:p>
    <w:p w14:paraId="0EC73DE5" w14:textId="35324391"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r>
      <w:r>
        <w:rPr>
          <w:noProof/>
        </w:rPr>
        <w:instrText xml:space="preserve"> PAGEREF _Toc217285867 \h </w:instrText>
      </w:r>
      <w:r>
        <w:rPr>
          <w:noProof/>
        </w:rPr>
      </w:r>
      <w:r>
        <w:rPr>
          <w:noProof/>
        </w:rPr>
        <w:fldChar w:fldCharType="separate"/>
      </w:r>
      <w:r>
        <w:rPr>
          <w:noProof/>
        </w:rPr>
        <w:t>412</w:t>
      </w:r>
      <w:r>
        <w:rPr>
          <w:noProof/>
        </w:rPr>
        <w:fldChar w:fldCharType="end"/>
      </w:r>
    </w:p>
    <w:p w14:paraId="0C9E2A60" w14:textId="3797C53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r>
      <w:r>
        <w:rPr>
          <w:noProof/>
        </w:rPr>
        <w:instrText xml:space="preserve"> PAGEREF _Toc217285868 \h </w:instrText>
      </w:r>
      <w:r>
        <w:rPr>
          <w:noProof/>
        </w:rPr>
      </w:r>
      <w:r>
        <w:rPr>
          <w:noProof/>
        </w:rPr>
        <w:fldChar w:fldCharType="separate"/>
      </w:r>
      <w:r>
        <w:rPr>
          <w:noProof/>
        </w:rPr>
        <w:t>413</w:t>
      </w:r>
      <w:r>
        <w:rPr>
          <w:noProof/>
        </w:rPr>
        <w:fldChar w:fldCharType="end"/>
      </w:r>
    </w:p>
    <w:p w14:paraId="2ACC507C" w14:textId="620CE2F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r>
      <w:r>
        <w:rPr>
          <w:noProof/>
        </w:rPr>
        <w:instrText xml:space="preserve"> PAGEREF _Toc217285869 \h </w:instrText>
      </w:r>
      <w:r>
        <w:rPr>
          <w:noProof/>
        </w:rPr>
      </w:r>
      <w:r>
        <w:rPr>
          <w:noProof/>
        </w:rPr>
        <w:fldChar w:fldCharType="separate"/>
      </w:r>
      <w:r>
        <w:rPr>
          <w:noProof/>
        </w:rPr>
        <w:t>413</w:t>
      </w:r>
      <w:r>
        <w:rPr>
          <w:noProof/>
        </w:rPr>
        <w:fldChar w:fldCharType="end"/>
      </w:r>
    </w:p>
    <w:p w14:paraId="7B3873F1" w14:textId="4162EFA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DE5E10">
        <w:rPr>
          <w:rFonts w:eastAsia="Malgun Gothic"/>
          <w:noProof/>
        </w:rPr>
        <w:t>imageseq</w:t>
      </w:r>
      <w:r>
        <w:rPr>
          <w:noProof/>
        </w:rPr>
        <w:tab/>
      </w:r>
      <w:r>
        <w:rPr>
          <w:noProof/>
        </w:rPr>
        <w:fldChar w:fldCharType="begin"/>
      </w:r>
      <w:r>
        <w:rPr>
          <w:noProof/>
        </w:rPr>
        <w:instrText xml:space="preserve"> PAGEREF _Toc217285870 \h </w:instrText>
      </w:r>
      <w:r>
        <w:rPr>
          <w:noProof/>
        </w:rPr>
      </w:r>
      <w:r>
        <w:rPr>
          <w:noProof/>
        </w:rPr>
        <w:fldChar w:fldCharType="separate"/>
      </w:r>
      <w:r>
        <w:rPr>
          <w:noProof/>
        </w:rPr>
        <w:t>414</w:t>
      </w:r>
      <w:r>
        <w:rPr>
          <w:noProof/>
        </w:rPr>
        <w:fldChar w:fldCharType="end"/>
      </w:r>
    </w:p>
    <w:p w14:paraId="3FC4EF05" w14:textId="3DAEFAA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DE5E10">
        <w:rPr>
          <w:rFonts w:eastAsia="Malgun Gothic"/>
          <w:noProof/>
        </w:rPr>
        <w:t>3gpp_360video</w:t>
      </w:r>
      <w:r>
        <w:rPr>
          <w:noProof/>
        </w:rPr>
        <w:tab/>
      </w:r>
      <w:r>
        <w:rPr>
          <w:noProof/>
        </w:rPr>
        <w:fldChar w:fldCharType="begin"/>
      </w:r>
      <w:r>
        <w:rPr>
          <w:noProof/>
        </w:rPr>
        <w:instrText xml:space="preserve"> PAGEREF _Toc217285871 \h </w:instrText>
      </w:r>
      <w:r>
        <w:rPr>
          <w:noProof/>
        </w:rPr>
      </w:r>
      <w:r>
        <w:rPr>
          <w:noProof/>
        </w:rPr>
        <w:fldChar w:fldCharType="separate"/>
      </w:r>
      <w:r>
        <w:rPr>
          <w:noProof/>
        </w:rPr>
        <w:t>414</w:t>
      </w:r>
      <w:r>
        <w:rPr>
          <w:noProof/>
        </w:rPr>
        <w:fldChar w:fldCharType="end"/>
      </w:r>
    </w:p>
    <w:p w14:paraId="01126012" w14:textId="081CB7A7"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DE5E10">
        <w:rPr>
          <w:rFonts w:eastAsia="Malgun Gothic"/>
          <w:noProof/>
        </w:rPr>
        <w:t>itt4rt_group</w:t>
      </w:r>
      <w:r>
        <w:rPr>
          <w:noProof/>
        </w:rPr>
        <w:tab/>
      </w:r>
      <w:r>
        <w:rPr>
          <w:noProof/>
        </w:rPr>
        <w:fldChar w:fldCharType="begin"/>
      </w:r>
      <w:r>
        <w:rPr>
          <w:noProof/>
        </w:rPr>
        <w:instrText xml:space="preserve"> PAGEREF _Toc217285872 \h </w:instrText>
      </w:r>
      <w:r>
        <w:rPr>
          <w:noProof/>
        </w:rPr>
      </w:r>
      <w:r>
        <w:rPr>
          <w:noProof/>
        </w:rPr>
        <w:fldChar w:fldCharType="separate"/>
      </w:r>
      <w:r>
        <w:rPr>
          <w:noProof/>
        </w:rPr>
        <w:t>415</w:t>
      </w:r>
      <w:r>
        <w:rPr>
          <w:noProof/>
        </w:rPr>
        <w:fldChar w:fldCharType="end"/>
      </w:r>
    </w:p>
    <w:p w14:paraId="38FC506E" w14:textId="5907F637"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DE5E10">
        <w:rPr>
          <w:rFonts w:eastAsia="Malgun Gothic"/>
          <w:noProof/>
        </w:rPr>
        <w:t>3gpp_overlay</w:t>
      </w:r>
      <w:r>
        <w:rPr>
          <w:noProof/>
        </w:rPr>
        <w:tab/>
      </w:r>
      <w:r>
        <w:rPr>
          <w:noProof/>
        </w:rPr>
        <w:fldChar w:fldCharType="begin"/>
      </w:r>
      <w:r>
        <w:rPr>
          <w:noProof/>
        </w:rPr>
        <w:instrText xml:space="preserve"> PAGEREF _Toc217285873 \h </w:instrText>
      </w:r>
      <w:r>
        <w:rPr>
          <w:noProof/>
        </w:rPr>
      </w:r>
      <w:r>
        <w:rPr>
          <w:noProof/>
        </w:rPr>
        <w:fldChar w:fldCharType="separate"/>
      </w:r>
      <w:r>
        <w:rPr>
          <w:noProof/>
        </w:rPr>
        <w:t>416</w:t>
      </w:r>
      <w:r>
        <w:rPr>
          <w:noProof/>
        </w:rPr>
        <w:fldChar w:fldCharType="end"/>
      </w:r>
    </w:p>
    <w:p w14:paraId="42A66726" w14:textId="2D1B633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DE5E10">
        <w:rPr>
          <w:rFonts w:eastAsia="Malgun Gothic"/>
          <w:noProof/>
        </w:rPr>
        <w:t>3gpp_360video_replacement</w:t>
      </w:r>
      <w:r>
        <w:rPr>
          <w:noProof/>
        </w:rPr>
        <w:tab/>
      </w:r>
      <w:r>
        <w:rPr>
          <w:noProof/>
        </w:rPr>
        <w:fldChar w:fldCharType="begin"/>
      </w:r>
      <w:r>
        <w:rPr>
          <w:noProof/>
        </w:rPr>
        <w:instrText xml:space="preserve"> PAGEREF _Toc217285874 \h </w:instrText>
      </w:r>
      <w:r>
        <w:rPr>
          <w:noProof/>
        </w:rPr>
      </w:r>
      <w:r>
        <w:rPr>
          <w:noProof/>
        </w:rPr>
        <w:fldChar w:fldCharType="separate"/>
      </w:r>
      <w:r>
        <w:rPr>
          <w:noProof/>
        </w:rPr>
        <w:t>416</w:t>
      </w:r>
      <w:r>
        <w:rPr>
          <w:noProof/>
        </w:rPr>
        <w:fldChar w:fldCharType="end"/>
      </w:r>
    </w:p>
    <w:p w14:paraId="04D00449" w14:textId="794CA8D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DE5E10">
        <w:rPr>
          <w:rFonts w:eastAsia="Malgun Gothic"/>
          <w:noProof/>
        </w:rPr>
        <w:t>3gpp_fisheye</w:t>
      </w:r>
      <w:r>
        <w:rPr>
          <w:noProof/>
        </w:rPr>
        <w:tab/>
      </w:r>
      <w:r>
        <w:rPr>
          <w:noProof/>
        </w:rPr>
        <w:fldChar w:fldCharType="begin"/>
      </w:r>
      <w:r>
        <w:rPr>
          <w:noProof/>
        </w:rPr>
        <w:instrText xml:space="preserve"> PAGEREF _Toc217285875 \h </w:instrText>
      </w:r>
      <w:r>
        <w:rPr>
          <w:noProof/>
        </w:rPr>
      </w:r>
      <w:r>
        <w:rPr>
          <w:noProof/>
        </w:rPr>
        <w:fldChar w:fldCharType="separate"/>
      </w:r>
      <w:r>
        <w:rPr>
          <w:noProof/>
        </w:rPr>
        <w:t>417</w:t>
      </w:r>
      <w:r>
        <w:rPr>
          <w:noProof/>
        </w:rPr>
        <w:fldChar w:fldCharType="end"/>
      </w:r>
    </w:p>
    <w:p w14:paraId="3B411214" w14:textId="66EC101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DE5E10">
        <w:rPr>
          <w:rFonts w:eastAsia="Malgun Gothic"/>
          <w:noProof/>
        </w:rPr>
        <w:t>3gpp-camera-calibration</w:t>
      </w:r>
      <w:r>
        <w:rPr>
          <w:noProof/>
        </w:rPr>
        <w:tab/>
      </w:r>
      <w:r>
        <w:rPr>
          <w:noProof/>
        </w:rPr>
        <w:fldChar w:fldCharType="begin"/>
      </w:r>
      <w:r>
        <w:rPr>
          <w:noProof/>
        </w:rPr>
        <w:instrText xml:space="preserve"> PAGEREF _Toc217285876 \h </w:instrText>
      </w:r>
      <w:r>
        <w:rPr>
          <w:noProof/>
        </w:rPr>
      </w:r>
      <w:r>
        <w:rPr>
          <w:noProof/>
        </w:rPr>
        <w:fldChar w:fldCharType="separate"/>
      </w:r>
      <w:r>
        <w:rPr>
          <w:noProof/>
        </w:rPr>
        <w:t>417</w:t>
      </w:r>
      <w:r>
        <w:rPr>
          <w:noProof/>
        </w:rPr>
        <w:fldChar w:fldCharType="end"/>
      </w:r>
    </w:p>
    <w:p w14:paraId="4A5F4D86" w14:textId="79C21139"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DE5E10">
        <w:rPr>
          <w:rFonts w:eastAsia="Malgun Gothic"/>
          <w:noProof/>
        </w:rPr>
        <w:t>stitch_group</w:t>
      </w:r>
      <w:r>
        <w:rPr>
          <w:noProof/>
        </w:rPr>
        <w:tab/>
      </w:r>
      <w:r>
        <w:rPr>
          <w:noProof/>
        </w:rPr>
        <w:fldChar w:fldCharType="begin"/>
      </w:r>
      <w:r>
        <w:rPr>
          <w:noProof/>
        </w:rPr>
        <w:instrText xml:space="preserve"> PAGEREF _Toc217285877 \h </w:instrText>
      </w:r>
      <w:r>
        <w:rPr>
          <w:noProof/>
        </w:rPr>
      </w:r>
      <w:r>
        <w:rPr>
          <w:noProof/>
        </w:rPr>
        <w:fldChar w:fldCharType="separate"/>
      </w:r>
      <w:r>
        <w:rPr>
          <w:noProof/>
        </w:rPr>
        <w:t>418</w:t>
      </w:r>
      <w:r>
        <w:rPr>
          <w:noProof/>
        </w:rPr>
        <w:fldChar w:fldCharType="end"/>
      </w:r>
    </w:p>
    <w:p w14:paraId="452DF9BA" w14:textId="4B266E49"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DE5E10">
        <w:rPr>
          <w:rFonts w:eastAsia="Malgun Gothic"/>
          <w:noProof/>
        </w:rPr>
        <w:t>no_other_overlays</w:t>
      </w:r>
      <w:r>
        <w:rPr>
          <w:noProof/>
        </w:rPr>
        <w:tab/>
      </w:r>
      <w:r>
        <w:rPr>
          <w:noProof/>
        </w:rPr>
        <w:fldChar w:fldCharType="begin"/>
      </w:r>
      <w:r>
        <w:rPr>
          <w:noProof/>
        </w:rPr>
        <w:instrText xml:space="preserve"> PAGEREF _Toc217285878 \h </w:instrText>
      </w:r>
      <w:r>
        <w:rPr>
          <w:noProof/>
        </w:rPr>
      </w:r>
      <w:r>
        <w:rPr>
          <w:noProof/>
        </w:rPr>
        <w:fldChar w:fldCharType="separate"/>
      </w:r>
      <w:r>
        <w:rPr>
          <w:noProof/>
        </w:rPr>
        <w:t>418</w:t>
      </w:r>
      <w:r>
        <w:rPr>
          <w:noProof/>
        </w:rPr>
        <w:fldChar w:fldCharType="end"/>
      </w:r>
    </w:p>
    <w:p w14:paraId="0FD22B91" w14:textId="049605C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r>
      <w:r>
        <w:rPr>
          <w:noProof/>
        </w:rPr>
        <w:instrText xml:space="preserve"> PAGEREF _Toc217285879 \h </w:instrText>
      </w:r>
      <w:r>
        <w:rPr>
          <w:noProof/>
        </w:rPr>
      </w:r>
      <w:r>
        <w:rPr>
          <w:noProof/>
        </w:rPr>
        <w:fldChar w:fldCharType="separate"/>
      </w:r>
      <w:r>
        <w:rPr>
          <w:noProof/>
        </w:rPr>
        <w:t>419</w:t>
      </w:r>
      <w:r>
        <w:rPr>
          <w:noProof/>
        </w:rPr>
        <w:fldChar w:fldCharType="end"/>
      </w:r>
    </w:p>
    <w:p w14:paraId="0CDE08BC" w14:textId="2CF2E6F6"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r>
      <w:r>
        <w:rPr>
          <w:noProof/>
        </w:rPr>
        <w:instrText xml:space="preserve"> PAGEREF _Toc217285880 \h </w:instrText>
      </w:r>
      <w:r>
        <w:rPr>
          <w:noProof/>
        </w:rPr>
      </w:r>
      <w:r>
        <w:rPr>
          <w:noProof/>
        </w:rPr>
        <w:fldChar w:fldCharType="separate"/>
      </w:r>
      <w:r>
        <w:rPr>
          <w:noProof/>
        </w:rPr>
        <w:t>421</w:t>
      </w:r>
      <w:r>
        <w:rPr>
          <w:noProof/>
        </w:rPr>
        <w:fldChar w:fldCharType="end"/>
      </w:r>
    </w:p>
    <w:p w14:paraId="3D01CA78" w14:textId="7C073E6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_Toc217285881 \h </w:instrText>
      </w:r>
      <w:r>
        <w:rPr>
          <w:noProof/>
        </w:rPr>
      </w:r>
      <w:r>
        <w:rPr>
          <w:noProof/>
        </w:rPr>
        <w:fldChar w:fldCharType="separate"/>
      </w:r>
      <w:r>
        <w:rPr>
          <w:noProof/>
        </w:rPr>
        <w:t>421</w:t>
      </w:r>
      <w:r>
        <w:rPr>
          <w:noProof/>
        </w:rPr>
        <w:fldChar w:fldCharType="end"/>
      </w:r>
    </w:p>
    <w:p w14:paraId="08C143F3" w14:textId="1203126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r>
      <w:r>
        <w:rPr>
          <w:noProof/>
        </w:rPr>
        <w:instrText xml:space="preserve"> PAGEREF _Toc217285882 \h </w:instrText>
      </w:r>
      <w:r>
        <w:rPr>
          <w:noProof/>
        </w:rPr>
      </w:r>
      <w:r>
        <w:rPr>
          <w:noProof/>
        </w:rPr>
        <w:fldChar w:fldCharType="separate"/>
      </w:r>
      <w:r>
        <w:rPr>
          <w:noProof/>
        </w:rPr>
        <w:t>421</w:t>
      </w:r>
      <w:r>
        <w:rPr>
          <w:noProof/>
        </w:rPr>
        <w:fldChar w:fldCharType="end"/>
      </w:r>
    </w:p>
    <w:p w14:paraId="79587965" w14:textId="13071422"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r>
      <w:r>
        <w:rPr>
          <w:noProof/>
        </w:rPr>
        <w:instrText xml:space="preserve"> PAGEREF _Toc217285883 \h </w:instrText>
      </w:r>
      <w:r>
        <w:rPr>
          <w:noProof/>
        </w:rPr>
      </w:r>
      <w:r>
        <w:rPr>
          <w:noProof/>
        </w:rPr>
        <w:fldChar w:fldCharType="separate"/>
      </w:r>
      <w:r>
        <w:rPr>
          <w:noProof/>
        </w:rPr>
        <w:t>422</w:t>
      </w:r>
      <w:r>
        <w:rPr>
          <w:noProof/>
        </w:rPr>
        <w:fldChar w:fldCharType="end"/>
      </w:r>
    </w:p>
    <w:p w14:paraId="523619C4" w14:textId="5503093C"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_Toc217285884 \h </w:instrText>
      </w:r>
      <w:r>
        <w:rPr>
          <w:noProof/>
        </w:rPr>
      </w:r>
      <w:r>
        <w:rPr>
          <w:noProof/>
        </w:rPr>
        <w:fldChar w:fldCharType="separate"/>
      </w:r>
      <w:r>
        <w:rPr>
          <w:noProof/>
        </w:rPr>
        <w:t>422</w:t>
      </w:r>
      <w:r>
        <w:rPr>
          <w:noProof/>
        </w:rPr>
        <w:fldChar w:fldCharType="end"/>
      </w:r>
    </w:p>
    <w:p w14:paraId="00875AA2" w14:textId="333ACD4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DE5E10">
        <w:rPr>
          <w:rFonts w:cs="Arial"/>
          <w:noProof/>
        </w:rPr>
        <w:t>urn:3gpp:video-orientation</w:t>
      </w:r>
      <w:r>
        <w:rPr>
          <w:noProof/>
        </w:rPr>
        <w:tab/>
      </w:r>
      <w:r>
        <w:rPr>
          <w:noProof/>
        </w:rPr>
        <w:fldChar w:fldCharType="begin"/>
      </w:r>
      <w:r>
        <w:rPr>
          <w:noProof/>
        </w:rPr>
        <w:instrText xml:space="preserve"> PAGEREF _Toc217285885 \h </w:instrText>
      </w:r>
      <w:r>
        <w:rPr>
          <w:noProof/>
        </w:rPr>
      </w:r>
      <w:r>
        <w:rPr>
          <w:noProof/>
        </w:rPr>
        <w:fldChar w:fldCharType="separate"/>
      </w:r>
      <w:r>
        <w:rPr>
          <w:noProof/>
        </w:rPr>
        <w:t>422</w:t>
      </w:r>
      <w:r>
        <w:rPr>
          <w:noProof/>
        </w:rPr>
        <w:fldChar w:fldCharType="end"/>
      </w:r>
    </w:p>
    <w:p w14:paraId="63ACB7F0" w14:textId="0DFBB208"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DE5E10">
        <w:rPr>
          <w:rFonts w:cs="Arial"/>
          <w:noProof/>
        </w:rPr>
        <w:t>urn:3gpp:video-orientation:6</w:t>
      </w:r>
      <w:r>
        <w:rPr>
          <w:noProof/>
        </w:rPr>
        <w:tab/>
      </w:r>
      <w:r>
        <w:rPr>
          <w:noProof/>
        </w:rPr>
        <w:fldChar w:fldCharType="begin"/>
      </w:r>
      <w:r>
        <w:rPr>
          <w:noProof/>
        </w:rPr>
        <w:instrText xml:space="preserve"> PAGEREF _Toc217285886 \h </w:instrText>
      </w:r>
      <w:r>
        <w:rPr>
          <w:noProof/>
        </w:rPr>
      </w:r>
      <w:r>
        <w:rPr>
          <w:noProof/>
        </w:rPr>
        <w:fldChar w:fldCharType="separate"/>
      </w:r>
      <w:r>
        <w:rPr>
          <w:noProof/>
        </w:rPr>
        <w:t>422</w:t>
      </w:r>
      <w:r>
        <w:rPr>
          <w:noProof/>
        </w:rPr>
        <w:fldChar w:fldCharType="end"/>
      </w:r>
    </w:p>
    <w:p w14:paraId="74197024" w14:textId="604E6C8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DE5E10">
        <w:rPr>
          <w:rFonts w:cs="Arial"/>
          <w:noProof/>
        </w:rPr>
        <w:t>urn:3gpp:roi-sent</w:t>
      </w:r>
      <w:r>
        <w:rPr>
          <w:noProof/>
        </w:rPr>
        <w:tab/>
      </w:r>
      <w:r>
        <w:rPr>
          <w:noProof/>
        </w:rPr>
        <w:fldChar w:fldCharType="begin"/>
      </w:r>
      <w:r>
        <w:rPr>
          <w:noProof/>
        </w:rPr>
        <w:instrText xml:space="preserve"> PAGEREF _Toc217285887 \h </w:instrText>
      </w:r>
      <w:r>
        <w:rPr>
          <w:noProof/>
        </w:rPr>
      </w:r>
      <w:r>
        <w:rPr>
          <w:noProof/>
        </w:rPr>
        <w:fldChar w:fldCharType="separate"/>
      </w:r>
      <w:r>
        <w:rPr>
          <w:noProof/>
        </w:rPr>
        <w:t>422</w:t>
      </w:r>
      <w:r>
        <w:rPr>
          <w:noProof/>
        </w:rPr>
        <w:fldChar w:fldCharType="end"/>
      </w:r>
    </w:p>
    <w:p w14:paraId="0EF00759" w14:textId="792ECEC7"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DE5E10">
        <w:rPr>
          <w:rFonts w:cs="Arial"/>
          <w:noProof/>
        </w:rPr>
        <w:t>urn:3gpp:predefined-roi-sent</w:t>
      </w:r>
      <w:r>
        <w:rPr>
          <w:noProof/>
        </w:rPr>
        <w:tab/>
      </w:r>
      <w:r>
        <w:rPr>
          <w:noProof/>
        </w:rPr>
        <w:fldChar w:fldCharType="begin"/>
      </w:r>
      <w:r>
        <w:rPr>
          <w:noProof/>
        </w:rPr>
        <w:instrText xml:space="preserve"> PAGEREF _Toc217285888 \h </w:instrText>
      </w:r>
      <w:r>
        <w:rPr>
          <w:noProof/>
        </w:rPr>
      </w:r>
      <w:r>
        <w:rPr>
          <w:noProof/>
        </w:rPr>
        <w:fldChar w:fldCharType="separate"/>
      </w:r>
      <w:r>
        <w:rPr>
          <w:noProof/>
        </w:rPr>
        <w:t>423</w:t>
      </w:r>
      <w:r>
        <w:rPr>
          <w:noProof/>
        </w:rPr>
        <w:fldChar w:fldCharType="end"/>
      </w:r>
    </w:p>
    <w:p w14:paraId="295694F6" w14:textId="12F4D8A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r>
      <w:r>
        <w:rPr>
          <w:noProof/>
        </w:rPr>
        <w:instrText xml:space="preserve"> PAGEREF _Toc217285889 \h </w:instrText>
      </w:r>
      <w:r>
        <w:rPr>
          <w:noProof/>
        </w:rPr>
      </w:r>
      <w:r>
        <w:rPr>
          <w:noProof/>
        </w:rPr>
        <w:fldChar w:fldCharType="separate"/>
      </w:r>
      <w:r>
        <w:rPr>
          <w:noProof/>
        </w:rPr>
        <w:t>423</w:t>
      </w:r>
      <w:r>
        <w:rPr>
          <w:noProof/>
        </w:rPr>
        <w:fldChar w:fldCharType="end"/>
      </w:r>
    </w:p>
    <w:p w14:paraId="799D5A9C" w14:textId="2996DB05"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r>
      <w:r>
        <w:rPr>
          <w:noProof/>
        </w:rPr>
        <w:instrText xml:space="preserve"> PAGEREF _Toc217285890 \h </w:instrText>
      </w:r>
      <w:r>
        <w:rPr>
          <w:noProof/>
        </w:rPr>
      </w:r>
      <w:r>
        <w:rPr>
          <w:noProof/>
        </w:rPr>
        <w:fldChar w:fldCharType="separate"/>
      </w:r>
      <w:r>
        <w:rPr>
          <w:noProof/>
        </w:rPr>
        <w:t>424</w:t>
      </w:r>
      <w:r>
        <w:rPr>
          <w:noProof/>
        </w:rPr>
        <w:fldChar w:fldCharType="end"/>
      </w:r>
    </w:p>
    <w:p w14:paraId="24AA0A2F" w14:textId="74945DF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_Toc217285891 \h </w:instrText>
      </w:r>
      <w:r>
        <w:rPr>
          <w:noProof/>
        </w:rPr>
      </w:r>
      <w:r>
        <w:rPr>
          <w:noProof/>
        </w:rPr>
        <w:fldChar w:fldCharType="separate"/>
      </w:r>
      <w:r>
        <w:rPr>
          <w:noProof/>
        </w:rPr>
        <w:t>424</w:t>
      </w:r>
      <w:r>
        <w:rPr>
          <w:noProof/>
        </w:rPr>
        <w:fldChar w:fldCharType="end"/>
      </w:r>
    </w:p>
    <w:p w14:paraId="2A557C20" w14:textId="2C66E3C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r>
      <w:r>
        <w:rPr>
          <w:noProof/>
        </w:rPr>
        <w:instrText xml:space="preserve"> PAGEREF _Toc217285892 \h </w:instrText>
      </w:r>
      <w:r>
        <w:rPr>
          <w:noProof/>
        </w:rPr>
      </w:r>
      <w:r>
        <w:rPr>
          <w:noProof/>
        </w:rPr>
        <w:fldChar w:fldCharType="separate"/>
      </w:r>
      <w:r>
        <w:rPr>
          <w:noProof/>
        </w:rPr>
        <w:t>424</w:t>
      </w:r>
      <w:r>
        <w:rPr>
          <w:noProof/>
        </w:rPr>
        <w:fldChar w:fldCharType="end"/>
      </w:r>
    </w:p>
    <w:p w14:paraId="2C87A34E" w14:textId="346D754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r>
      <w:r>
        <w:rPr>
          <w:noProof/>
        </w:rPr>
        <w:instrText xml:space="preserve"> PAGEREF _Toc217285893 \h </w:instrText>
      </w:r>
      <w:r>
        <w:rPr>
          <w:noProof/>
        </w:rPr>
      </w:r>
      <w:r>
        <w:rPr>
          <w:noProof/>
        </w:rPr>
        <w:fldChar w:fldCharType="separate"/>
      </w:r>
      <w:r>
        <w:rPr>
          <w:noProof/>
        </w:rPr>
        <w:t>426</w:t>
      </w:r>
      <w:r>
        <w:rPr>
          <w:noProof/>
        </w:rPr>
        <w:fldChar w:fldCharType="end"/>
      </w:r>
    </w:p>
    <w:p w14:paraId="6A90AC58" w14:textId="5C612F92"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r>
      <w:r>
        <w:rPr>
          <w:noProof/>
        </w:rPr>
        <w:instrText xml:space="preserve"> PAGEREF _Toc217285894 \h </w:instrText>
      </w:r>
      <w:r>
        <w:rPr>
          <w:noProof/>
        </w:rPr>
      </w:r>
      <w:r>
        <w:rPr>
          <w:noProof/>
        </w:rPr>
        <w:fldChar w:fldCharType="separate"/>
      </w:r>
      <w:r>
        <w:rPr>
          <w:noProof/>
        </w:rPr>
        <w:t>428</w:t>
      </w:r>
      <w:r>
        <w:rPr>
          <w:noProof/>
        </w:rPr>
        <w:fldChar w:fldCharType="end"/>
      </w:r>
    </w:p>
    <w:p w14:paraId="4B3090F9" w14:textId="0C122F19"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_Toc217285895 \h </w:instrText>
      </w:r>
      <w:r>
        <w:rPr>
          <w:noProof/>
        </w:rPr>
      </w:r>
      <w:r>
        <w:rPr>
          <w:noProof/>
        </w:rPr>
        <w:fldChar w:fldCharType="separate"/>
      </w:r>
      <w:r>
        <w:rPr>
          <w:noProof/>
        </w:rPr>
        <w:t>428</w:t>
      </w:r>
      <w:r>
        <w:rPr>
          <w:noProof/>
        </w:rPr>
        <w:fldChar w:fldCharType="end"/>
      </w:r>
    </w:p>
    <w:p w14:paraId="2136749B" w14:textId="08560BE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_Toc217285896 \h </w:instrText>
      </w:r>
      <w:r>
        <w:rPr>
          <w:noProof/>
        </w:rPr>
      </w:r>
      <w:r>
        <w:rPr>
          <w:noProof/>
        </w:rPr>
        <w:fldChar w:fldCharType="separate"/>
      </w:r>
      <w:r>
        <w:rPr>
          <w:noProof/>
        </w:rPr>
        <w:t>428</w:t>
      </w:r>
      <w:r>
        <w:rPr>
          <w:noProof/>
        </w:rPr>
        <w:fldChar w:fldCharType="end"/>
      </w:r>
    </w:p>
    <w:p w14:paraId="4124111C" w14:textId="118FA6B1"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_Toc217285897 \h </w:instrText>
      </w:r>
      <w:r>
        <w:rPr>
          <w:noProof/>
        </w:rPr>
      </w:r>
      <w:r>
        <w:rPr>
          <w:noProof/>
        </w:rPr>
        <w:fldChar w:fldCharType="separate"/>
      </w:r>
      <w:r>
        <w:rPr>
          <w:noProof/>
        </w:rPr>
        <w:t>428</w:t>
      </w:r>
      <w:r>
        <w:rPr>
          <w:noProof/>
        </w:rPr>
        <w:fldChar w:fldCharType="end"/>
      </w:r>
    </w:p>
    <w:p w14:paraId="1FB13EDC" w14:textId="7F7E4D5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_Toc217285898 \h </w:instrText>
      </w:r>
      <w:r>
        <w:rPr>
          <w:noProof/>
        </w:rPr>
      </w:r>
      <w:r>
        <w:rPr>
          <w:noProof/>
        </w:rPr>
        <w:fldChar w:fldCharType="separate"/>
      </w:r>
      <w:r>
        <w:rPr>
          <w:noProof/>
        </w:rPr>
        <w:t>429</w:t>
      </w:r>
      <w:r>
        <w:rPr>
          <w:noProof/>
        </w:rPr>
        <w:fldChar w:fldCharType="end"/>
      </w:r>
    </w:p>
    <w:p w14:paraId="6DC52FAC" w14:textId="770746CE"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r>
      <w:r>
        <w:rPr>
          <w:noProof/>
        </w:rPr>
        <w:instrText xml:space="preserve"> PAGEREF _Toc217285899 \h </w:instrText>
      </w:r>
      <w:r>
        <w:rPr>
          <w:noProof/>
        </w:rPr>
      </w:r>
      <w:r>
        <w:rPr>
          <w:noProof/>
        </w:rPr>
        <w:fldChar w:fldCharType="separate"/>
      </w:r>
      <w:r>
        <w:rPr>
          <w:noProof/>
        </w:rPr>
        <w:t>431</w:t>
      </w:r>
      <w:r>
        <w:rPr>
          <w:noProof/>
        </w:rPr>
        <w:fldChar w:fldCharType="end"/>
      </w:r>
    </w:p>
    <w:p w14:paraId="40C2CAB4" w14:textId="3936590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DE5E10">
        <w:rPr>
          <w:rFonts w:cs="Arial"/>
          <w:noProof/>
        </w:rPr>
        <w:t>Video Region-of-Interest (ROI)</w:t>
      </w:r>
      <w:r>
        <w:rPr>
          <w:noProof/>
        </w:rPr>
        <w:tab/>
      </w:r>
      <w:r>
        <w:rPr>
          <w:noProof/>
        </w:rPr>
        <w:fldChar w:fldCharType="begin"/>
      </w:r>
      <w:r>
        <w:rPr>
          <w:noProof/>
        </w:rPr>
        <w:instrText xml:space="preserve"> PAGEREF _Toc217285900 \h </w:instrText>
      </w:r>
      <w:r>
        <w:rPr>
          <w:noProof/>
        </w:rPr>
      </w:r>
      <w:r>
        <w:rPr>
          <w:noProof/>
        </w:rPr>
        <w:fldChar w:fldCharType="separate"/>
      </w:r>
      <w:r>
        <w:rPr>
          <w:noProof/>
        </w:rPr>
        <w:t>431</w:t>
      </w:r>
      <w:r>
        <w:rPr>
          <w:noProof/>
        </w:rPr>
        <w:fldChar w:fldCharType="end"/>
      </w:r>
    </w:p>
    <w:p w14:paraId="0BE7208E" w14:textId="333EAF0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DE5E10">
        <w:rPr>
          <w:rFonts w:cs="Arial"/>
          <w:noProof/>
        </w:rPr>
        <w:t>Delay Budget Information (DBI)</w:t>
      </w:r>
      <w:r>
        <w:rPr>
          <w:noProof/>
        </w:rPr>
        <w:tab/>
      </w:r>
      <w:r>
        <w:rPr>
          <w:noProof/>
        </w:rPr>
        <w:fldChar w:fldCharType="begin"/>
      </w:r>
      <w:r>
        <w:rPr>
          <w:noProof/>
        </w:rPr>
        <w:instrText xml:space="preserve"> PAGEREF _Toc217285901 \h </w:instrText>
      </w:r>
      <w:r>
        <w:rPr>
          <w:noProof/>
        </w:rPr>
      </w:r>
      <w:r>
        <w:rPr>
          <w:noProof/>
        </w:rPr>
        <w:fldChar w:fldCharType="separate"/>
      </w:r>
      <w:r>
        <w:rPr>
          <w:noProof/>
        </w:rPr>
        <w:t>431</w:t>
      </w:r>
      <w:r>
        <w:rPr>
          <w:noProof/>
        </w:rPr>
        <w:fldChar w:fldCharType="end"/>
      </w:r>
    </w:p>
    <w:p w14:paraId="3CD88DCD" w14:textId="79BB39A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DE5E10">
        <w:rPr>
          <w:rFonts w:cs="Arial"/>
          <w:noProof/>
        </w:rPr>
        <w:t>Viewport (VP)</w:t>
      </w:r>
      <w:r>
        <w:rPr>
          <w:noProof/>
        </w:rPr>
        <w:tab/>
      </w:r>
      <w:r>
        <w:rPr>
          <w:noProof/>
        </w:rPr>
        <w:fldChar w:fldCharType="begin"/>
      </w:r>
      <w:r>
        <w:rPr>
          <w:noProof/>
        </w:rPr>
        <w:instrText xml:space="preserve"> PAGEREF _Toc217285902 \h </w:instrText>
      </w:r>
      <w:r>
        <w:rPr>
          <w:noProof/>
        </w:rPr>
      </w:r>
      <w:r>
        <w:rPr>
          <w:noProof/>
        </w:rPr>
        <w:fldChar w:fldCharType="separate"/>
      </w:r>
      <w:r>
        <w:rPr>
          <w:noProof/>
        </w:rPr>
        <w:t>432</w:t>
      </w:r>
      <w:r>
        <w:rPr>
          <w:noProof/>
        </w:rPr>
        <w:fldChar w:fldCharType="end"/>
      </w:r>
    </w:p>
    <w:p w14:paraId="5AC4BD60" w14:textId="086B622E"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r>
      <w:r>
        <w:rPr>
          <w:noProof/>
        </w:rPr>
        <w:instrText xml:space="preserve"> PAGEREF _Toc217285903 \h </w:instrText>
      </w:r>
      <w:r>
        <w:rPr>
          <w:noProof/>
        </w:rPr>
      </w:r>
      <w:r>
        <w:rPr>
          <w:noProof/>
        </w:rPr>
        <w:fldChar w:fldCharType="separate"/>
      </w:r>
      <w:r>
        <w:rPr>
          <w:noProof/>
        </w:rPr>
        <w:t>433</w:t>
      </w:r>
      <w:r>
        <w:rPr>
          <w:noProof/>
        </w:rPr>
        <w:fldChar w:fldCharType="end"/>
      </w:r>
    </w:p>
    <w:p w14:paraId="48A1E5CA" w14:textId="2B9BA4A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_Toc217285904 \h </w:instrText>
      </w:r>
      <w:r>
        <w:rPr>
          <w:noProof/>
        </w:rPr>
      </w:r>
      <w:r>
        <w:rPr>
          <w:noProof/>
        </w:rPr>
        <w:fldChar w:fldCharType="separate"/>
      </w:r>
      <w:r>
        <w:rPr>
          <w:noProof/>
        </w:rPr>
        <w:t>433</w:t>
      </w:r>
      <w:r>
        <w:rPr>
          <w:noProof/>
        </w:rPr>
        <w:fldChar w:fldCharType="end"/>
      </w:r>
    </w:p>
    <w:p w14:paraId="05F94F07" w14:textId="5916A49D"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_Toc217285905 \h </w:instrText>
      </w:r>
      <w:r>
        <w:rPr>
          <w:noProof/>
        </w:rPr>
      </w:r>
      <w:r>
        <w:rPr>
          <w:noProof/>
        </w:rPr>
        <w:fldChar w:fldCharType="separate"/>
      </w:r>
      <w:r>
        <w:rPr>
          <w:noProof/>
        </w:rPr>
        <w:t>433</w:t>
      </w:r>
      <w:r>
        <w:rPr>
          <w:noProof/>
        </w:rPr>
        <w:fldChar w:fldCharType="end"/>
      </w:r>
    </w:p>
    <w:p w14:paraId="48596E73" w14:textId="199F8DC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r>
      <w:r>
        <w:rPr>
          <w:noProof/>
        </w:rPr>
        <w:instrText xml:space="preserve"> PAGEREF _Toc217285906 \h </w:instrText>
      </w:r>
      <w:r>
        <w:rPr>
          <w:noProof/>
        </w:rPr>
      </w:r>
      <w:r>
        <w:rPr>
          <w:noProof/>
        </w:rPr>
        <w:fldChar w:fldCharType="separate"/>
      </w:r>
      <w:r>
        <w:rPr>
          <w:noProof/>
        </w:rPr>
        <w:t>433</w:t>
      </w:r>
      <w:r>
        <w:rPr>
          <w:noProof/>
        </w:rPr>
        <w:fldChar w:fldCharType="end"/>
      </w:r>
    </w:p>
    <w:p w14:paraId="29EF0061" w14:textId="39B7CA7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r>
      <w:r>
        <w:rPr>
          <w:noProof/>
        </w:rPr>
        <w:instrText xml:space="preserve"> PAGEREF _Toc217285907 \h </w:instrText>
      </w:r>
      <w:r>
        <w:rPr>
          <w:noProof/>
        </w:rPr>
      </w:r>
      <w:r>
        <w:rPr>
          <w:noProof/>
        </w:rPr>
        <w:fldChar w:fldCharType="separate"/>
      </w:r>
      <w:r>
        <w:rPr>
          <w:noProof/>
        </w:rPr>
        <w:t>433</w:t>
      </w:r>
      <w:r>
        <w:rPr>
          <w:noProof/>
        </w:rPr>
        <w:fldChar w:fldCharType="end"/>
      </w:r>
    </w:p>
    <w:p w14:paraId="50EE5178" w14:textId="7116049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_Toc217285908 \h </w:instrText>
      </w:r>
      <w:r>
        <w:rPr>
          <w:noProof/>
        </w:rPr>
      </w:r>
      <w:r>
        <w:rPr>
          <w:noProof/>
        </w:rPr>
        <w:fldChar w:fldCharType="separate"/>
      </w:r>
      <w:r>
        <w:rPr>
          <w:noProof/>
        </w:rPr>
        <w:t>433</w:t>
      </w:r>
      <w:r>
        <w:rPr>
          <w:noProof/>
        </w:rPr>
        <w:fldChar w:fldCharType="end"/>
      </w:r>
    </w:p>
    <w:p w14:paraId="61B84654" w14:textId="78613D1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_Toc217285909 \h </w:instrText>
      </w:r>
      <w:r>
        <w:rPr>
          <w:noProof/>
        </w:rPr>
      </w:r>
      <w:r>
        <w:rPr>
          <w:noProof/>
        </w:rPr>
        <w:fldChar w:fldCharType="separate"/>
      </w:r>
      <w:r>
        <w:rPr>
          <w:noProof/>
        </w:rPr>
        <w:t>433</w:t>
      </w:r>
      <w:r>
        <w:rPr>
          <w:noProof/>
        </w:rPr>
        <w:fldChar w:fldCharType="end"/>
      </w:r>
    </w:p>
    <w:p w14:paraId="756EE745" w14:textId="4A3BE44F"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r>
      <w:r>
        <w:rPr>
          <w:noProof/>
        </w:rPr>
        <w:instrText xml:space="preserve"> PAGEREF _Toc217285910 \h </w:instrText>
      </w:r>
      <w:r>
        <w:rPr>
          <w:noProof/>
        </w:rPr>
      </w:r>
      <w:r>
        <w:rPr>
          <w:noProof/>
        </w:rPr>
        <w:fldChar w:fldCharType="separate"/>
      </w:r>
      <w:r>
        <w:rPr>
          <w:noProof/>
        </w:rPr>
        <w:t>434</w:t>
      </w:r>
      <w:r>
        <w:rPr>
          <w:noProof/>
        </w:rPr>
        <w:fldChar w:fldCharType="end"/>
      </w:r>
    </w:p>
    <w:p w14:paraId="3AAB2B57" w14:textId="7843D9F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r>
      <w:r>
        <w:rPr>
          <w:noProof/>
        </w:rPr>
        <w:instrText xml:space="preserve"> PAGEREF _Toc217285911 \h </w:instrText>
      </w:r>
      <w:r>
        <w:rPr>
          <w:noProof/>
        </w:rPr>
      </w:r>
      <w:r>
        <w:rPr>
          <w:noProof/>
        </w:rPr>
        <w:fldChar w:fldCharType="separate"/>
      </w:r>
      <w:r>
        <w:rPr>
          <w:noProof/>
        </w:rPr>
        <w:t>434</w:t>
      </w:r>
      <w:r>
        <w:rPr>
          <w:noProof/>
        </w:rPr>
        <w:fldChar w:fldCharType="end"/>
      </w:r>
    </w:p>
    <w:p w14:paraId="53AA8A63" w14:textId="28E50BB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r>
      <w:r>
        <w:rPr>
          <w:noProof/>
        </w:rPr>
        <w:instrText xml:space="preserve"> PAGEREF _Toc217285912 \h </w:instrText>
      </w:r>
      <w:r>
        <w:rPr>
          <w:noProof/>
        </w:rPr>
      </w:r>
      <w:r>
        <w:rPr>
          <w:noProof/>
        </w:rPr>
        <w:fldChar w:fldCharType="separate"/>
      </w:r>
      <w:r>
        <w:rPr>
          <w:noProof/>
        </w:rPr>
        <w:t>434</w:t>
      </w:r>
      <w:r>
        <w:rPr>
          <w:noProof/>
        </w:rPr>
        <w:fldChar w:fldCharType="end"/>
      </w:r>
    </w:p>
    <w:p w14:paraId="508BD360" w14:textId="14B6120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r>
      <w:r>
        <w:rPr>
          <w:noProof/>
        </w:rPr>
        <w:instrText xml:space="preserve"> PAGEREF _Toc217285913 \h </w:instrText>
      </w:r>
      <w:r>
        <w:rPr>
          <w:noProof/>
        </w:rPr>
      </w:r>
      <w:r>
        <w:rPr>
          <w:noProof/>
        </w:rPr>
        <w:fldChar w:fldCharType="separate"/>
      </w:r>
      <w:r>
        <w:rPr>
          <w:noProof/>
        </w:rPr>
        <w:t>435</w:t>
      </w:r>
      <w:r>
        <w:rPr>
          <w:noProof/>
        </w:rPr>
        <w:fldChar w:fldCharType="end"/>
      </w:r>
    </w:p>
    <w:p w14:paraId="1F38FACB" w14:textId="49A8A34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_Toc217285914 \h </w:instrText>
      </w:r>
      <w:r>
        <w:rPr>
          <w:noProof/>
        </w:rPr>
      </w:r>
      <w:r>
        <w:rPr>
          <w:noProof/>
        </w:rPr>
        <w:fldChar w:fldCharType="separate"/>
      </w:r>
      <w:r>
        <w:rPr>
          <w:noProof/>
        </w:rPr>
        <w:t>435</w:t>
      </w:r>
      <w:r>
        <w:rPr>
          <w:noProof/>
        </w:rPr>
        <w:fldChar w:fldCharType="end"/>
      </w:r>
    </w:p>
    <w:p w14:paraId="67FA0D51" w14:textId="166252B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_Toc217285915 \h </w:instrText>
      </w:r>
      <w:r>
        <w:rPr>
          <w:noProof/>
        </w:rPr>
      </w:r>
      <w:r>
        <w:rPr>
          <w:noProof/>
        </w:rPr>
        <w:fldChar w:fldCharType="separate"/>
      </w:r>
      <w:r>
        <w:rPr>
          <w:noProof/>
        </w:rPr>
        <w:t>435</w:t>
      </w:r>
      <w:r>
        <w:rPr>
          <w:noProof/>
        </w:rPr>
        <w:fldChar w:fldCharType="end"/>
      </w:r>
    </w:p>
    <w:p w14:paraId="7EDDD8E1" w14:textId="1C431DB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r>
      <w:r>
        <w:rPr>
          <w:noProof/>
        </w:rPr>
        <w:instrText xml:space="preserve"> PAGEREF _Toc217285916 \h </w:instrText>
      </w:r>
      <w:r>
        <w:rPr>
          <w:noProof/>
        </w:rPr>
      </w:r>
      <w:r>
        <w:rPr>
          <w:noProof/>
        </w:rPr>
        <w:fldChar w:fldCharType="separate"/>
      </w:r>
      <w:r>
        <w:rPr>
          <w:noProof/>
        </w:rPr>
        <w:t>436</w:t>
      </w:r>
      <w:r>
        <w:rPr>
          <w:noProof/>
        </w:rPr>
        <w:fldChar w:fldCharType="end"/>
      </w:r>
    </w:p>
    <w:p w14:paraId="1FD624A1" w14:textId="4D79890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r>
      <w:r>
        <w:rPr>
          <w:noProof/>
        </w:rPr>
        <w:instrText xml:space="preserve"> PAGEREF _Toc217285917 \h </w:instrText>
      </w:r>
      <w:r>
        <w:rPr>
          <w:noProof/>
        </w:rPr>
      </w:r>
      <w:r>
        <w:rPr>
          <w:noProof/>
        </w:rPr>
        <w:fldChar w:fldCharType="separate"/>
      </w:r>
      <w:r>
        <w:rPr>
          <w:noProof/>
        </w:rPr>
        <w:t>436</w:t>
      </w:r>
      <w:r>
        <w:rPr>
          <w:noProof/>
        </w:rPr>
        <w:fldChar w:fldCharType="end"/>
      </w:r>
    </w:p>
    <w:p w14:paraId="7547F5BF" w14:textId="4A79084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r>
      <w:r>
        <w:rPr>
          <w:noProof/>
        </w:rPr>
        <w:instrText xml:space="preserve"> PAGEREF _Toc217285918 \h </w:instrText>
      </w:r>
      <w:r>
        <w:rPr>
          <w:noProof/>
        </w:rPr>
      </w:r>
      <w:r>
        <w:rPr>
          <w:noProof/>
        </w:rPr>
        <w:fldChar w:fldCharType="separate"/>
      </w:r>
      <w:r>
        <w:rPr>
          <w:noProof/>
        </w:rPr>
        <w:t>437</w:t>
      </w:r>
      <w:r>
        <w:rPr>
          <w:noProof/>
        </w:rPr>
        <w:fldChar w:fldCharType="end"/>
      </w:r>
    </w:p>
    <w:p w14:paraId="64ABA89B" w14:textId="6243258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_Toc217285919 \h </w:instrText>
      </w:r>
      <w:r>
        <w:rPr>
          <w:noProof/>
        </w:rPr>
      </w:r>
      <w:r>
        <w:rPr>
          <w:noProof/>
        </w:rPr>
        <w:fldChar w:fldCharType="separate"/>
      </w:r>
      <w:r>
        <w:rPr>
          <w:noProof/>
        </w:rPr>
        <w:t>437</w:t>
      </w:r>
      <w:r>
        <w:rPr>
          <w:noProof/>
        </w:rPr>
        <w:fldChar w:fldCharType="end"/>
      </w:r>
    </w:p>
    <w:p w14:paraId="287024D7" w14:textId="44D2FC4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_Toc217285920 \h </w:instrText>
      </w:r>
      <w:r>
        <w:rPr>
          <w:noProof/>
        </w:rPr>
      </w:r>
      <w:r>
        <w:rPr>
          <w:noProof/>
        </w:rPr>
        <w:fldChar w:fldCharType="separate"/>
      </w:r>
      <w:r>
        <w:rPr>
          <w:noProof/>
        </w:rPr>
        <w:t>437</w:t>
      </w:r>
      <w:r>
        <w:rPr>
          <w:noProof/>
        </w:rPr>
        <w:fldChar w:fldCharType="end"/>
      </w:r>
    </w:p>
    <w:p w14:paraId="71422079" w14:textId="04CB243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r>
      <w:r>
        <w:rPr>
          <w:noProof/>
        </w:rPr>
        <w:instrText xml:space="preserve"> PAGEREF _Toc217285921 \h </w:instrText>
      </w:r>
      <w:r>
        <w:rPr>
          <w:noProof/>
        </w:rPr>
      </w:r>
      <w:r>
        <w:rPr>
          <w:noProof/>
        </w:rPr>
        <w:fldChar w:fldCharType="separate"/>
      </w:r>
      <w:r>
        <w:rPr>
          <w:noProof/>
        </w:rPr>
        <w:t>437</w:t>
      </w:r>
      <w:r>
        <w:rPr>
          <w:noProof/>
        </w:rPr>
        <w:fldChar w:fldCharType="end"/>
      </w:r>
    </w:p>
    <w:p w14:paraId="10E4B008" w14:textId="0EE1DB1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_Toc217285922 \h </w:instrText>
      </w:r>
      <w:r>
        <w:rPr>
          <w:noProof/>
        </w:rPr>
      </w:r>
      <w:r>
        <w:rPr>
          <w:noProof/>
        </w:rPr>
        <w:fldChar w:fldCharType="separate"/>
      </w:r>
      <w:r>
        <w:rPr>
          <w:noProof/>
        </w:rPr>
        <w:t>437</w:t>
      </w:r>
      <w:r>
        <w:rPr>
          <w:noProof/>
        </w:rPr>
        <w:fldChar w:fldCharType="end"/>
      </w:r>
    </w:p>
    <w:p w14:paraId="3041CFF0" w14:textId="62FC8AD7"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r>
      <w:r>
        <w:rPr>
          <w:noProof/>
        </w:rPr>
        <w:instrText xml:space="preserve"> PAGEREF _Toc217285923 \h </w:instrText>
      </w:r>
      <w:r>
        <w:rPr>
          <w:noProof/>
        </w:rPr>
      </w:r>
      <w:r>
        <w:rPr>
          <w:noProof/>
        </w:rPr>
        <w:fldChar w:fldCharType="separate"/>
      </w:r>
      <w:r>
        <w:rPr>
          <w:noProof/>
        </w:rPr>
        <w:t>437</w:t>
      </w:r>
      <w:r>
        <w:rPr>
          <w:noProof/>
        </w:rPr>
        <w:fldChar w:fldCharType="end"/>
      </w:r>
    </w:p>
    <w:p w14:paraId="67D30A65" w14:textId="5F5DED4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r>
      <w:r>
        <w:rPr>
          <w:noProof/>
        </w:rPr>
        <w:instrText xml:space="preserve"> PAGEREF _Toc217285924 \h </w:instrText>
      </w:r>
      <w:r>
        <w:rPr>
          <w:noProof/>
        </w:rPr>
      </w:r>
      <w:r>
        <w:rPr>
          <w:noProof/>
        </w:rPr>
        <w:fldChar w:fldCharType="separate"/>
      </w:r>
      <w:r>
        <w:rPr>
          <w:noProof/>
        </w:rPr>
        <w:t>438</w:t>
      </w:r>
      <w:r>
        <w:rPr>
          <w:noProof/>
        </w:rPr>
        <w:fldChar w:fldCharType="end"/>
      </w:r>
    </w:p>
    <w:p w14:paraId="2642A739" w14:textId="1A1F09C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r>
      <w:r>
        <w:rPr>
          <w:noProof/>
        </w:rPr>
        <w:instrText xml:space="preserve"> PAGEREF _Toc217285925 \h </w:instrText>
      </w:r>
      <w:r>
        <w:rPr>
          <w:noProof/>
        </w:rPr>
      </w:r>
      <w:r>
        <w:rPr>
          <w:noProof/>
        </w:rPr>
        <w:fldChar w:fldCharType="separate"/>
      </w:r>
      <w:r>
        <w:rPr>
          <w:noProof/>
        </w:rPr>
        <w:t>439</w:t>
      </w:r>
      <w:r>
        <w:rPr>
          <w:noProof/>
        </w:rPr>
        <w:fldChar w:fldCharType="end"/>
      </w:r>
    </w:p>
    <w:p w14:paraId="66160A13" w14:textId="159E2AC5"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_Toc217285926 \h </w:instrText>
      </w:r>
      <w:r>
        <w:rPr>
          <w:noProof/>
        </w:rPr>
      </w:r>
      <w:r>
        <w:rPr>
          <w:noProof/>
        </w:rPr>
        <w:fldChar w:fldCharType="separate"/>
      </w:r>
      <w:r>
        <w:rPr>
          <w:noProof/>
        </w:rPr>
        <w:t>439</w:t>
      </w:r>
      <w:r>
        <w:rPr>
          <w:noProof/>
        </w:rPr>
        <w:fldChar w:fldCharType="end"/>
      </w:r>
    </w:p>
    <w:p w14:paraId="768D68F8" w14:textId="640ACB04"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r>
      <w:r>
        <w:rPr>
          <w:noProof/>
        </w:rPr>
        <w:instrText xml:space="preserve"> PAGEREF _Toc217285927 \h </w:instrText>
      </w:r>
      <w:r>
        <w:rPr>
          <w:noProof/>
        </w:rPr>
      </w:r>
      <w:r>
        <w:rPr>
          <w:noProof/>
        </w:rPr>
        <w:fldChar w:fldCharType="separate"/>
      </w:r>
      <w:r>
        <w:rPr>
          <w:noProof/>
        </w:rPr>
        <w:t>439</w:t>
      </w:r>
      <w:r>
        <w:rPr>
          <w:noProof/>
        </w:rPr>
        <w:fldChar w:fldCharType="end"/>
      </w:r>
    </w:p>
    <w:p w14:paraId="2A00EBC7" w14:textId="42C0C4A8"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r>
      <w:r>
        <w:rPr>
          <w:noProof/>
        </w:rPr>
        <w:instrText xml:space="preserve"> PAGEREF _Toc217285928 \h </w:instrText>
      </w:r>
      <w:r>
        <w:rPr>
          <w:noProof/>
        </w:rPr>
      </w:r>
      <w:r>
        <w:rPr>
          <w:noProof/>
        </w:rPr>
        <w:fldChar w:fldCharType="separate"/>
      </w:r>
      <w:r>
        <w:rPr>
          <w:noProof/>
        </w:rPr>
        <w:t>439</w:t>
      </w:r>
      <w:r>
        <w:rPr>
          <w:noProof/>
        </w:rPr>
        <w:fldChar w:fldCharType="end"/>
      </w:r>
    </w:p>
    <w:p w14:paraId="00620A89" w14:textId="2DFA4F5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r>
      <w:r>
        <w:rPr>
          <w:noProof/>
        </w:rPr>
        <w:instrText xml:space="preserve"> PAGEREF _Toc217285929 \h </w:instrText>
      </w:r>
      <w:r>
        <w:rPr>
          <w:noProof/>
        </w:rPr>
      </w:r>
      <w:r>
        <w:rPr>
          <w:noProof/>
        </w:rPr>
        <w:fldChar w:fldCharType="separate"/>
      </w:r>
      <w:r>
        <w:rPr>
          <w:noProof/>
        </w:rPr>
        <w:t>439</w:t>
      </w:r>
      <w:r>
        <w:rPr>
          <w:noProof/>
        </w:rPr>
        <w:fldChar w:fldCharType="end"/>
      </w:r>
    </w:p>
    <w:p w14:paraId="4C3AEA0F" w14:textId="76777996"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_Toc217285930 \h </w:instrText>
      </w:r>
      <w:r>
        <w:rPr>
          <w:noProof/>
        </w:rPr>
      </w:r>
      <w:r>
        <w:rPr>
          <w:noProof/>
        </w:rPr>
        <w:fldChar w:fldCharType="separate"/>
      </w:r>
      <w:r>
        <w:rPr>
          <w:noProof/>
        </w:rPr>
        <w:t>439</w:t>
      </w:r>
      <w:r>
        <w:rPr>
          <w:noProof/>
        </w:rPr>
        <w:fldChar w:fldCharType="end"/>
      </w:r>
    </w:p>
    <w:p w14:paraId="0B321573" w14:textId="5F18835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_Toc217285931 \h </w:instrText>
      </w:r>
      <w:r>
        <w:rPr>
          <w:noProof/>
        </w:rPr>
      </w:r>
      <w:r>
        <w:rPr>
          <w:noProof/>
        </w:rPr>
        <w:fldChar w:fldCharType="separate"/>
      </w:r>
      <w:r>
        <w:rPr>
          <w:noProof/>
        </w:rPr>
        <w:t>440</w:t>
      </w:r>
      <w:r>
        <w:rPr>
          <w:noProof/>
        </w:rPr>
        <w:fldChar w:fldCharType="end"/>
      </w:r>
    </w:p>
    <w:p w14:paraId="1B6D9008" w14:textId="7A4535C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r>
      <w:r>
        <w:rPr>
          <w:noProof/>
        </w:rPr>
        <w:instrText xml:space="preserve"> PAGEREF _Toc217285932 \h </w:instrText>
      </w:r>
      <w:r>
        <w:rPr>
          <w:noProof/>
        </w:rPr>
      </w:r>
      <w:r>
        <w:rPr>
          <w:noProof/>
        </w:rPr>
        <w:fldChar w:fldCharType="separate"/>
      </w:r>
      <w:r>
        <w:rPr>
          <w:noProof/>
        </w:rPr>
        <w:t>440</w:t>
      </w:r>
      <w:r>
        <w:rPr>
          <w:noProof/>
        </w:rPr>
        <w:fldChar w:fldCharType="end"/>
      </w:r>
    </w:p>
    <w:p w14:paraId="553B3FAC" w14:textId="543D1A8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_Toc217285933 \h </w:instrText>
      </w:r>
      <w:r>
        <w:rPr>
          <w:noProof/>
        </w:rPr>
      </w:r>
      <w:r>
        <w:rPr>
          <w:noProof/>
        </w:rPr>
        <w:fldChar w:fldCharType="separate"/>
      </w:r>
      <w:r>
        <w:rPr>
          <w:noProof/>
        </w:rPr>
        <w:t>441</w:t>
      </w:r>
      <w:r>
        <w:rPr>
          <w:noProof/>
        </w:rPr>
        <w:fldChar w:fldCharType="end"/>
      </w:r>
    </w:p>
    <w:p w14:paraId="5D068F3C" w14:textId="6832AEA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_Toc217285934 \h </w:instrText>
      </w:r>
      <w:r>
        <w:rPr>
          <w:noProof/>
        </w:rPr>
      </w:r>
      <w:r>
        <w:rPr>
          <w:noProof/>
        </w:rPr>
        <w:fldChar w:fldCharType="separate"/>
      </w:r>
      <w:r>
        <w:rPr>
          <w:noProof/>
        </w:rPr>
        <w:t>441</w:t>
      </w:r>
      <w:r>
        <w:rPr>
          <w:noProof/>
        </w:rPr>
        <w:fldChar w:fldCharType="end"/>
      </w:r>
    </w:p>
    <w:p w14:paraId="5FB1E442" w14:textId="65D3504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r>
      <w:r>
        <w:rPr>
          <w:noProof/>
        </w:rPr>
        <w:instrText xml:space="preserve"> PAGEREF _Toc217285935 \h </w:instrText>
      </w:r>
      <w:r>
        <w:rPr>
          <w:noProof/>
        </w:rPr>
      </w:r>
      <w:r>
        <w:rPr>
          <w:noProof/>
        </w:rPr>
        <w:fldChar w:fldCharType="separate"/>
      </w:r>
      <w:r>
        <w:rPr>
          <w:noProof/>
        </w:rPr>
        <w:t>441</w:t>
      </w:r>
      <w:r>
        <w:rPr>
          <w:noProof/>
        </w:rPr>
        <w:fldChar w:fldCharType="end"/>
      </w:r>
    </w:p>
    <w:p w14:paraId="468EB4A8" w14:textId="24AC1877"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r>
      <w:r>
        <w:rPr>
          <w:noProof/>
        </w:rPr>
        <w:instrText xml:space="preserve"> PAGEREF _Toc217285936 \h </w:instrText>
      </w:r>
      <w:r>
        <w:rPr>
          <w:noProof/>
        </w:rPr>
      </w:r>
      <w:r>
        <w:rPr>
          <w:noProof/>
        </w:rPr>
        <w:fldChar w:fldCharType="separate"/>
      </w:r>
      <w:r>
        <w:rPr>
          <w:noProof/>
        </w:rPr>
        <w:t>441</w:t>
      </w:r>
      <w:r>
        <w:rPr>
          <w:noProof/>
        </w:rPr>
        <w:fldChar w:fldCharType="end"/>
      </w:r>
    </w:p>
    <w:p w14:paraId="6BB57475" w14:textId="32D5E13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r>
      <w:r>
        <w:rPr>
          <w:noProof/>
        </w:rPr>
        <w:instrText xml:space="preserve"> PAGEREF _Toc217285937 \h </w:instrText>
      </w:r>
      <w:r>
        <w:rPr>
          <w:noProof/>
        </w:rPr>
      </w:r>
      <w:r>
        <w:rPr>
          <w:noProof/>
        </w:rPr>
        <w:fldChar w:fldCharType="separate"/>
      </w:r>
      <w:r>
        <w:rPr>
          <w:noProof/>
        </w:rPr>
        <w:t>442</w:t>
      </w:r>
      <w:r>
        <w:rPr>
          <w:noProof/>
        </w:rPr>
        <w:fldChar w:fldCharType="end"/>
      </w:r>
    </w:p>
    <w:p w14:paraId="2B41AE22" w14:textId="1334EBF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r>
      <w:r>
        <w:rPr>
          <w:noProof/>
        </w:rPr>
        <w:instrText xml:space="preserve"> PAGEREF _Toc217285938 \h </w:instrText>
      </w:r>
      <w:r>
        <w:rPr>
          <w:noProof/>
        </w:rPr>
      </w:r>
      <w:r>
        <w:rPr>
          <w:noProof/>
        </w:rPr>
        <w:fldChar w:fldCharType="separate"/>
      </w:r>
      <w:r>
        <w:rPr>
          <w:noProof/>
        </w:rPr>
        <w:t>442</w:t>
      </w:r>
      <w:r>
        <w:rPr>
          <w:noProof/>
        </w:rPr>
        <w:fldChar w:fldCharType="end"/>
      </w:r>
    </w:p>
    <w:p w14:paraId="11C20B1F" w14:textId="55162E0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r>
      <w:r>
        <w:rPr>
          <w:noProof/>
        </w:rPr>
        <w:instrText xml:space="preserve"> PAGEREF _Toc217285939 \h </w:instrText>
      </w:r>
      <w:r>
        <w:rPr>
          <w:noProof/>
        </w:rPr>
      </w:r>
      <w:r>
        <w:rPr>
          <w:noProof/>
        </w:rPr>
        <w:fldChar w:fldCharType="separate"/>
      </w:r>
      <w:r>
        <w:rPr>
          <w:noProof/>
        </w:rPr>
        <w:t>442</w:t>
      </w:r>
      <w:r>
        <w:rPr>
          <w:noProof/>
        </w:rPr>
        <w:fldChar w:fldCharType="end"/>
      </w:r>
    </w:p>
    <w:p w14:paraId="5C3163A6" w14:textId="5B10313F"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r>
      <w:r>
        <w:rPr>
          <w:noProof/>
        </w:rPr>
        <w:instrText xml:space="preserve"> PAGEREF _Toc217285940 \h </w:instrText>
      </w:r>
      <w:r>
        <w:rPr>
          <w:noProof/>
        </w:rPr>
      </w:r>
      <w:r>
        <w:rPr>
          <w:noProof/>
        </w:rPr>
        <w:fldChar w:fldCharType="separate"/>
      </w:r>
      <w:r>
        <w:rPr>
          <w:noProof/>
        </w:rPr>
        <w:t>443</w:t>
      </w:r>
      <w:r>
        <w:rPr>
          <w:noProof/>
        </w:rPr>
        <w:fldChar w:fldCharType="end"/>
      </w:r>
    </w:p>
    <w:p w14:paraId="6DC8CAC4" w14:textId="49DA8F45"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_Toc217285941 \h </w:instrText>
      </w:r>
      <w:r>
        <w:rPr>
          <w:noProof/>
        </w:rPr>
      </w:r>
      <w:r>
        <w:rPr>
          <w:noProof/>
        </w:rPr>
        <w:fldChar w:fldCharType="separate"/>
      </w:r>
      <w:r>
        <w:rPr>
          <w:noProof/>
        </w:rPr>
        <w:t>443</w:t>
      </w:r>
      <w:r>
        <w:rPr>
          <w:noProof/>
        </w:rPr>
        <w:fldChar w:fldCharType="end"/>
      </w:r>
    </w:p>
    <w:p w14:paraId="4B17BDE2" w14:textId="7E1C8BC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_Toc217285942 \h </w:instrText>
      </w:r>
      <w:r>
        <w:rPr>
          <w:noProof/>
        </w:rPr>
      </w:r>
      <w:r>
        <w:rPr>
          <w:noProof/>
        </w:rPr>
        <w:fldChar w:fldCharType="separate"/>
      </w:r>
      <w:r>
        <w:rPr>
          <w:noProof/>
        </w:rPr>
        <w:t>443</w:t>
      </w:r>
      <w:r>
        <w:rPr>
          <w:noProof/>
        </w:rPr>
        <w:fldChar w:fldCharType="end"/>
      </w:r>
    </w:p>
    <w:p w14:paraId="68DC6A87" w14:textId="636CA02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r>
      <w:r>
        <w:rPr>
          <w:noProof/>
        </w:rPr>
        <w:instrText xml:space="preserve"> PAGEREF _Toc217285943 \h </w:instrText>
      </w:r>
      <w:r>
        <w:rPr>
          <w:noProof/>
        </w:rPr>
      </w:r>
      <w:r>
        <w:rPr>
          <w:noProof/>
        </w:rPr>
        <w:fldChar w:fldCharType="separate"/>
      </w:r>
      <w:r>
        <w:rPr>
          <w:noProof/>
        </w:rPr>
        <w:t>443</w:t>
      </w:r>
      <w:r>
        <w:rPr>
          <w:noProof/>
        </w:rPr>
        <w:fldChar w:fldCharType="end"/>
      </w:r>
    </w:p>
    <w:p w14:paraId="6AEFBEAB" w14:textId="0DBB871D"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r>
      <w:r>
        <w:rPr>
          <w:noProof/>
        </w:rPr>
        <w:instrText xml:space="preserve"> PAGEREF _Toc217285944 \h </w:instrText>
      </w:r>
      <w:r>
        <w:rPr>
          <w:noProof/>
        </w:rPr>
      </w:r>
      <w:r>
        <w:rPr>
          <w:noProof/>
        </w:rPr>
        <w:fldChar w:fldCharType="separate"/>
      </w:r>
      <w:r>
        <w:rPr>
          <w:noProof/>
        </w:rPr>
        <w:t>444</w:t>
      </w:r>
      <w:r>
        <w:rPr>
          <w:noProof/>
        </w:rPr>
        <w:fldChar w:fldCharType="end"/>
      </w:r>
    </w:p>
    <w:p w14:paraId="0A72891B" w14:textId="1E96382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r>
      <w:r>
        <w:rPr>
          <w:noProof/>
        </w:rPr>
        <w:instrText xml:space="preserve"> PAGEREF _Toc217285945 \h </w:instrText>
      </w:r>
      <w:r>
        <w:rPr>
          <w:noProof/>
        </w:rPr>
      </w:r>
      <w:r>
        <w:rPr>
          <w:noProof/>
        </w:rPr>
        <w:fldChar w:fldCharType="separate"/>
      </w:r>
      <w:r>
        <w:rPr>
          <w:noProof/>
        </w:rPr>
        <w:t>444</w:t>
      </w:r>
      <w:r>
        <w:rPr>
          <w:noProof/>
        </w:rPr>
        <w:fldChar w:fldCharType="end"/>
      </w:r>
    </w:p>
    <w:p w14:paraId="67028256" w14:textId="257AED8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r>
      <w:r>
        <w:rPr>
          <w:noProof/>
        </w:rPr>
        <w:instrText xml:space="preserve"> PAGEREF _Toc217285946 \h </w:instrText>
      </w:r>
      <w:r>
        <w:rPr>
          <w:noProof/>
        </w:rPr>
      </w:r>
      <w:r>
        <w:rPr>
          <w:noProof/>
        </w:rPr>
        <w:fldChar w:fldCharType="separate"/>
      </w:r>
      <w:r>
        <w:rPr>
          <w:noProof/>
        </w:rPr>
        <w:t>446</w:t>
      </w:r>
      <w:r>
        <w:rPr>
          <w:noProof/>
        </w:rPr>
        <w:fldChar w:fldCharType="end"/>
      </w:r>
    </w:p>
    <w:p w14:paraId="664EF98D" w14:textId="64A5DF11"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r>
      <w:r>
        <w:rPr>
          <w:noProof/>
        </w:rPr>
        <w:instrText xml:space="preserve"> PAGEREF _Toc217285947 \h </w:instrText>
      </w:r>
      <w:r>
        <w:rPr>
          <w:noProof/>
        </w:rPr>
      </w:r>
      <w:r>
        <w:rPr>
          <w:noProof/>
        </w:rPr>
        <w:fldChar w:fldCharType="separate"/>
      </w:r>
      <w:r>
        <w:rPr>
          <w:noProof/>
        </w:rPr>
        <w:t>448</w:t>
      </w:r>
      <w:r>
        <w:rPr>
          <w:noProof/>
        </w:rPr>
        <w:fldChar w:fldCharType="end"/>
      </w:r>
    </w:p>
    <w:p w14:paraId="7EC88E08" w14:textId="0C5B88C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r>
      <w:r>
        <w:rPr>
          <w:noProof/>
        </w:rPr>
        <w:instrText xml:space="preserve"> PAGEREF _Toc217285948 \h </w:instrText>
      </w:r>
      <w:r>
        <w:rPr>
          <w:noProof/>
        </w:rPr>
      </w:r>
      <w:r>
        <w:rPr>
          <w:noProof/>
        </w:rPr>
        <w:fldChar w:fldCharType="separate"/>
      </w:r>
      <w:r>
        <w:rPr>
          <w:noProof/>
        </w:rPr>
        <w:t>449</w:t>
      </w:r>
      <w:r>
        <w:rPr>
          <w:noProof/>
        </w:rPr>
        <w:fldChar w:fldCharType="end"/>
      </w:r>
    </w:p>
    <w:p w14:paraId="6EFDB3C0" w14:textId="2768036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r>
      <w:r>
        <w:rPr>
          <w:noProof/>
        </w:rPr>
        <w:instrText xml:space="preserve"> PAGEREF _Toc217285949 \h </w:instrText>
      </w:r>
      <w:r>
        <w:rPr>
          <w:noProof/>
        </w:rPr>
      </w:r>
      <w:r>
        <w:rPr>
          <w:noProof/>
        </w:rPr>
        <w:fldChar w:fldCharType="separate"/>
      </w:r>
      <w:r>
        <w:rPr>
          <w:noProof/>
        </w:rPr>
        <w:t>449</w:t>
      </w:r>
      <w:r>
        <w:rPr>
          <w:noProof/>
        </w:rPr>
        <w:fldChar w:fldCharType="end"/>
      </w:r>
    </w:p>
    <w:p w14:paraId="15E5CDDB" w14:textId="47465A6B"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r>
      <w:r>
        <w:rPr>
          <w:noProof/>
        </w:rPr>
        <w:instrText xml:space="preserve"> PAGEREF _Toc217285950 \h </w:instrText>
      </w:r>
      <w:r>
        <w:rPr>
          <w:noProof/>
        </w:rPr>
      </w:r>
      <w:r>
        <w:rPr>
          <w:noProof/>
        </w:rPr>
        <w:fldChar w:fldCharType="separate"/>
      </w:r>
      <w:r>
        <w:rPr>
          <w:noProof/>
        </w:rPr>
        <w:t>450</w:t>
      </w:r>
      <w:r>
        <w:rPr>
          <w:noProof/>
        </w:rPr>
        <w:fldChar w:fldCharType="end"/>
      </w:r>
    </w:p>
    <w:p w14:paraId="2C16FCD6" w14:textId="4D59682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r>
      <w:r>
        <w:rPr>
          <w:noProof/>
        </w:rPr>
        <w:instrText xml:space="preserve"> PAGEREF _Toc217285951 \h </w:instrText>
      </w:r>
      <w:r>
        <w:rPr>
          <w:noProof/>
        </w:rPr>
      </w:r>
      <w:r>
        <w:rPr>
          <w:noProof/>
        </w:rPr>
        <w:fldChar w:fldCharType="separate"/>
      </w:r>
      <w:r>
        <w:rPr>
          <w:noProof/>
        </w:rPr>
        <w:t>450</w:t>
      </w:r>
      <w:r>
        <w:rPr>
          <w:noProof/>
        </w:rPr>
        <w:fldChar w:fldCharType="end"/>
      </w:r>
    </w:p>
    <w:p w14:paraId="08EE7304" w14:textId="0304307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r>
      <w:r>
        <w:rPr>
          <w:noProof/>
        </w:rPr>
        <w:instrText xml:space="preserve"> PAGEREF _Toc217285952 \h </w:instrText>
      </w:r>
      <w:r>
        <w:rPr>
          <w:noProof/>
        </w:rPr>
      </w:r>
      <w:r>
        <w:rPr>
          <w:noProof/>
        </w:rPr>
        <w:fldChar w:fldCharType="separate"/>
      </w:r>
      <w:r>
        <w:rPr>
          <w:noProof/>
        </w:rPr>
        <w:t>451</w:t>
      </w:r>
      <w:r>
        <w:rPr>
          <w:noProof/>
        </w:rPr>
        <w:fldChar w:fldCharType="end"/>
      </w:r>
    </w:p>
    <w:p w14:paraId="3EBF08B1" w14:textId="48ED52E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r>
      <w:r>
        <w:rPr>
          <w:noProof/>
        </w:rPr>
        <w:instrText xml:space="preserve"> PAGEREF _Toc217285953 \h </w:instrText>
      </w:r>
      <w:r>
        <w:rPr>
          <w:noProof/>
        </w:rPr>
      </w:r>
      <w:r>
        <w:rPr>
          <w:noProof/>
        </w:rPr>
        <w:fldChar w:fldCharType="separate"/>
      </w:r>
      <w:r>
        <w:rPr>
          <w:noProof/>
        </w:rPr>
        <w:t>452</w:t>
      </w:r>
      <w:r>
        <w:rPr>
          <w:noProof/>
        </w:rPr>
        <w:fldChar w:fldCharType="end"/>
      </w:r>
    </w:p>
    <w:p w14:paraId="41BD3688" w14:textId="7E75BED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r>
      <w:r>
        <w:rPr>
          <w:noProof/>
        </w:rPr>
        <w:instrText xml:space="preserve"> PAGEREF _Toc217285954 \h </w:instrText>
      </w:r>
      <w:r>
        <w:rPr>
          <w:noProof/>
        </w:rPr>
      </w:r>
      <w:r>
        <w:rPr>
          <w:noProof/>
        </w:rPr>
        <w:fldChar w:fldCharType="separate"/>
      </w:r>
      <w:r>
        <w:rPr>
          <w:noProof/>
        </w:rPr>
        <w:t>456</w:t>
      </w:r>
      <w:r>
        <w:rPr>
          <w:noProof/>
        </w:rPr>
        <w:fldChar w:fldCharType="end"/>
      </w:r>
    </w:p>
    <w:p w14:paraId="12E1DD25" w14:textId="10992FB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r>
      <w:r>
        <w:rPr>
          <w:noProof/>
        </w:rPr>
        <w:instrText xml:space="preserve"> PAGEREF _Toc217285955 \h </w:instrText>
      </w:r>
      <w:r>
        <w:rPr>
          <w:noProof/>
        </w:rPr>
      </w:r>
      <w:r>
        <w:rPr>
          <w:noProof/>
        </w:rPr>
        <w:fldChar w:fldCharType="separate"/>
      </w:r>
      <w:r>
        <w:rPr>
          <w:noProof/>
        </w:rPr>
        <w:t>458</w:t>
      </w:r>
      <w:r>
        <w:rPr>
          <w:noProof/>
        </w:rPr>
        <w:fldChar w:fldCharType="end"/>
      </w:r>
    </w:p>
    <w:p w14:paraId="7DED90D5" w14:textId="4693B00D"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r>
      <w:r>
        <w:rPr>
          <w:noProof/>
        </w:rPr>
        <w:instrText xml:space="preserve"> PAGEREF _Toc217285956 \h </w:instrText>
      </w:r>
      <w:r>
        <w:rPr>
          <w:noProof/>
        </w:rPr>
      </w:r>
      <w:r>
        <w:rPr>
          <w:noProof/>
        </w:rPr>
        <w:fldChar w:fldCharType="separate"/>
      </w:r>
      <w:r>
        <w:rPr>
          <w:noProof/>
        </w:rPr>
        <w:t>460</w:t>
      </w:r>
      <w:r>
        <w:rPr>
          <w:noProof/>
        </w:rPr>
        <w:fldChar w:fldCharType="end"/>
      </w:r>
    </w:p>
    <w:p w14:paraId="1DDA24A8" w14:textId="0A7C2C1D"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_Toc217285957 \h </w:instrText>
      </w:r>
      <w:r>
        <w:rPr>
          <w:noProof/>
        </w:rPr>
      </w:r>
      <w:r>
        <w:rPr>
          <w:noProof/>
        </w:rPr>
        <w:fldChar w:fldCharType="separate"/>
      </w:r>
      <w:r>
        <w:rPr>
          <w:noProof/>
        </w:rPr>
        <w:t>460</w:t>
      </w:r>
      <w:r>
        <w:rPr>
          <w:noProof/>
        </w:rPr>
        <w:fldChar w:fldCharType="end"/>
      </w:r>
    </w:p>
    <w:p w14:paraId="54BCFC73" w14:textId="1E717A77"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r>
      <w:r>
        <w:rPr>
          <w:noProof/>
        </w:rPr>
        <w:instrText xml:space="preserve"> PAGEREF _Toc217285958 \h </w:instrText>
      </w:r>
      <w:r>
        <w:rPr>
          <w:noProof/>
        </w:rPr>
      </w:r>
      <w:r>
        <w:rPr>
          <w:noProof/>
        </w:rPr>
        <w:fldChar w:fldCharType="separate"/>
      </w:r>
      <w:r>
        <w:rPr>
          <w:noProof/>
        </w:rPr>
        <w:t>460</w:t>
      </w:r>
      <w:r>
        <w:rPr>
          <w:noProof/>
        </w:rPr>
        <w:fldChar w:fldCharType="end"/>
      </w:r>
    </w:p>
    <w:p w14:paraId="712DA330" w14:textId="62374E6F"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r>
      <w:r>
        <w:rPr>
          <w:noProof/>
        </w:rPr>
        <w:instrText xml:space="preserve"> PAGEREF _Toc217285959 \h </w:instrText>
      </w:r>
      <w:r>
        <w:rPr>
          <w:noProof/>
        </w:rPr>
      </w:r>
      <w:r>
        <w:rPr>
          <w:noProof/>
        </w:rPr>
        <w:fldChar w:fldCharType="separate"/>
      </w:r>
      <w:r>
        <w:rPr>
          <w:noProof/>
        </w:rPr>
        <w:t>462</w:t>
      </w:r>
      <w:r>
        <w:rPr>
          <w:noProof/>
        </w:rPr>
        <w:fldChar w:fldCharType="end"/>
      </w:r>
    </w:p>
    <w:p w14:paraId="7EDA595A" w14:textId="6E74284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_Toc217285960 \h </w:instrText>
      </w:r>
      <w:r>
        <w:rPr>
          <w:noProof/>
        </w:rPr>
      </w:r>
      <w:r>
        <w:rPr>
          <w:noProof/>
        </w:rPr>
        <w:fldChar w:fldCharType="separate"/>
      </w:r>
      <w:r>
        <w:rPr>
          <w:noProof/>
        </w:rPr>
        <w:t>462</w:t>
      </w:r>
      <w:r>
        <w:rPr>
          <w:noProof/>
        </w:rPr>
        <w:fldChar w:fldCharType="end"/>
      </w:r>
    </w:p>
    <w:p w14:paraId="19A2C7B6" w14:textId="5A1FE60D"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r>
      <w:r>
        <w:rPr>
          <w:noProof/>
        </w:rPr>
        <w:instrText xml:space="preserve"> PAGEREF _Toc217285961 \h </w:instrText>
      </w:r>
      <w:r>
        <w:rPr>
          <w:noProof/>
        </w:rPr>
      </w:r>
      <w:r>
        <w:rPr>
          <w:noProof/>
        </w:rPr>
        <w:fldChar w:fldCharType="separate"/>
      </w:r>
      <w:r>
        <w:rPr>
          <w:noProof/>
        </w:rPr>
        <w:t>462</w:t>
      </w:r>
      <w:r>
        <w:rPr>
          <w:noProof/>
        </w:rPr>
        <w:fldChar w:fldCharType="end"/>
      </w:r>
    </w:p>
    <w:p w14:paraId="14D447E5" w14:textId="3EA8517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r>
      <w:r>
        <w:rPr>
          <w:noProof/>
        </w:rPr>
        <w:instrText xml:space="preserve"> PAGEREF _Toc217285962 \h </w:instrText>
      </w:r>
      <w:r>
        <w:rPr>
          <w:noProof/>
        </w:rPr>
      </w:r>
      <w:r>
        <w:rPr>
          <w:noProof/>
        </w:rPr>
        <w:fldChar w:fldCharType="separate"/>
      </w:r>
      <w:r>
        <w:rPr>
          <w:noProof/>
        </w:rPr>
        <w:t>468</w:t>
      </w:r>
      <w:r>
        <w:rPr>
          <w:noProof/>
        </w:rPr>
        <w:fldChar w:fldCharType="end"/>
      </w:r>
    </w:p>
    <w:p w14:paraId="2ED6C734" w14:textId="7CC57DCD"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r>
      <w:r>
        <w:rPr>
          <w:noProof/>
        </w:rPr>
        <w:instrText xml:space="preserve"> PAGEREF _Toc217285963 \h </w:instrText>
      </w:r>
      <w:r>
        <w:rPr>
          <w:noProof/>
        </w:rPr>
      </w:r>
      <w:r>
        <w:rPr>
          <w:noProof/>
        </w:rPr>
        <w:fldChar w:fldCharType="separate"/>
      </w:r>
      <w:r>
        <w:rPr>
          <w:noProof/>
        </w:rPr>
        <w:t>470</w:t>
      </w:r>
      <w:r>
        <w:rPr>
          <w:noProof/>
        </w:rPr>
        <w:fldChar w:fldCharType="end"/>
      </w:r>
    </w:p>
    <w:p w14:paraId="00A4D369" w14:textId="1D02153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_Toc217285964 \h </w:instrText>
      </w:r>
      <w:r>
        <w:rPr>
          <w:noProof/>
        </w:rPr>
      </w:r>
      <w:r>
        <w:rPr>
          <w:noProof/>
        </w:rPr>
        <w:fldChar w:fldCharType="separate"/>
      </w:r>
      <w:r>
        <w:rPr>
          <w:noProof/>
        </w:rPr>
        <w:t>470</w:t>
      </w:r>
      <w:r>
        <w:rPr>
          <w:noProof/>
        </w:rPr>
        <w:fldChar w:fldCharType="end"/>
      </w:r>
    </w:p>
    <w:p w14:paraId="4E4F1B7D" w14:textId="490EBD0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r>
      <w:r>
        <w:rPr>
          <w:noProof/>
        </w:rPr>
        <w:instrText xml:space="preserve"> PAGEREF _Toc217285965 \h </w:instrText>
      </w:r>
      <w:r>
        <w:rPr>
          <w:noProof/>
        </w:rPr>
      </w:r>
      <w:r>
        <w:rPr>
          <w:noProof/>
        </w:rPr>
        <w:fldChar w:fldCharType="separate"/>
      </w:r>
      <w:r>
        <w:rPr>
          <w:noProof/>
        </w:rPr>
        <w:t>471</w:t>
      </w:r>
      <w:r>
        <w:rPr>
          <w:noProof/>
        </w:rPr>
        <w:fldChar w:fldCharType="end"/>
      </w:r>
    </w:p>
    <w:p w14:paraId="4BDE7B07" w14:textId="0BBB941D"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r>
      <w:r>
        <w:rPr>
          <w:noProof/>
        </w:rPr>
        <w:instrText xml:space="preserve"> PAGEREF _Toc217285966 \h </w:instrText>
      </w:r>
      <w:r>
        <w:rPr>
          <w:noProof/>
        </w:rPr>
      </w:r>
      <w:r>
        <w:rPr>
          <w:noProof/>
        </w:rPr>
        <w:fldChar w:fldCharType="separate"/>
      </w:r>
      <w:r>
        <w:rPr>
          <w:noProof/>
        </w:rPr>
        <w:t>471</w:t>
      </w:r>
      <w:r>
        <w:rPr>
          <w:noProof/>
        </w:rPr>
        <w:fldChar w:fldCharType="end"/>
      </w:r>
    </w:p>
    <w:p w14:paraId="3122A112" w14:textId="524E084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r>
      <w:r>
        <w:rPr>
          <w:noProof/>
        </w:rPr>
        <w:instrText xml:space="preserve"> PAGEREF _Toc217285967 \h </w:instrText>
      </w:r>
      <w:r>
        <w:rPr>
          <w:noProof/>
        </w:rPr>
      </w:r>
      <w:r>
        <w:rPr>
          <w:noProof/>
        </w:rPr>
        <w:fldChar w:fldCharType="separate"/>
      </w:r>
      <w:r>
        <w:rPr>
          <w:noProof/>
        </w:rPr>
        <w:t>472</w:t>
      </w:r>
      <w:r>
        <w:rPr>
          <w:noProof/>
        </w:rPr>
        <w:fldChar w:fldCharType="end"/>
      </w:r>
    </w:p>
    <w:p w14:paraId="188A0E1A" w14:textId="4AD1B06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_Toc217285968 \h </w:instrText>
      </w:r>
      <w:r>
        <w:rPr>
          <w:noProof/>
        </w:rPr>
      </w:r>
      <w:r>
        <w:rPr>
          <w:noProof/>
        </w:rPr>
        <w:fldChar w:fldCharType="separate"/>
      </w:r>
      <w:r>
        <w:rPr>
          <w:noProof/>
        </w:rPr>
        <w:t>472</w:t>
      </w:r>
      <w:r>
        <w:rPr>
          <w:noProof/>
        </w:rPr>
        <w:fldChar w:fldCharType="end"/>
      </w:r>
    </w:p>
    <w:p w14:paraId="034BB7C4" w14:textId="150588EA"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r>
      <w:r>
        <w:rPr>
          <w:noProof/>
        </w:rPr>
        <w:instrText xml:space="preserve"> PAGEREF _Toc217285969 \h </w:instrText>
      </w:r>
      <w:r>
        <w:rPr>
          <w:noProof/>
        </w:rPr>
      </w:r>
      <w:r>
        <w:rPr>
          <w:noProof/>
        </w:rPr>
        <w:fldChar w:fldCharType="separate"/>
      </w:r>
      <w:r>
        <w:rPr>
          <w:noProof/>
        </w:rPr>
        <w:t>473</w:t>
      </w:r>
      <w:r>
        <w:rPr>
          <w:noProof/>
        </w:rPr>
        <w:fldChar w:fldCharType="end"/>
      </w:r>
    </w:p>
    <w:p w14:paraId="0AD59626" w14:textId="40461D7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r>
      <w:r>
        <w:rPr>
          <w:noProof/>
        </w:rPr>
        <w:instrText xml:space="preserve"> PAGEREF _Toc217285970 \h </w:instrText>
      </w:r>
      <w:r>
        <w:rPr>
          <w:noProof/>
        </w:rPr>
      </w:r>
      <w:r>
        <w:rPr>
          <w:noProof/>
        </w:rPr>
        <w:fldChar w:fldCharType="separate"/>
      </w:r>
      <w:r>
        <w:rPr>
          <w:noProof/>
        </w:rPr>
        <w:t>474</w:t>
      </w:r>
      <w:r>
        <w:rPr>
          <w:noProof/>
        </w:rPr>
        <w:fldChar w:fldCharType="end"/>
      </w:r>
    </w:p>
    <w:p w14:paraId="3EEDEF46" w14:textId="7DB3C6F9"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r>
      <w:r>
        <w:rPr>
          <w:noProof/>
        </w:rPr>
        <w:instrText xml:space="preserve"> PAGEREF _Toc217285971 \h </w:instrText>
      </w:r>
      <w:r>
        <w:rPr>
          <w:noProof/>
        </w:rPr>
      </w:r>
      <w:r>
        <w:rPr>
          <w:noProof/>
        </w:rPr>
        <w:fldChar w:fldCharType="separate"/>
      </w:r>
      <w:r>
        <w:rPr>
          <w:noProof/>
        </w:rPr>
        <w:t>476</w:t>
      </w:r>
      <w:r>
        <w:rPr>
          <w:noProof/>
        </w:rPr>
        <w:fldChar w:fldCharType="end"/>
      </w:r>
    </w:p>
    <w:p w14:paraId="49011521" w14:textId="2B9FF55A"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r>
      <w:r>
        <w:rPr>
          <w:noProof/>
        </w:rPr>
        <w:instrText xml:space="preserve"> PAGEREF _Toc217285972 \h </w:instrText>
      </w:r>
      <w:r>
        <w:rPr>
          <w:noProof/>
        </w:rPr>
      </w:r>
      <w:r>
        <w:rPr>
          <w:noProof/>
        </w:rPr>
        <w:fldChar w:fldCharType="separate"/>
      </w:r>
      <w:r>
        <w:rPr>
          <w:noProof/>
        </w:rPr>
        <w:t>476</w:t>
      </w:r>
      <w:r>
        <w:rPr>
          <w:noProof/>
        </w:rPr>
        <w:fldChar w:fldCharType="end"/>
      </w:r>
    </w:p>
    <w:p w14:paraId="49947332" w14:textId="6234CD1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r>
      <w:r>
        <w:rPr>
          <w:noProof/>
        </w:rPr>
        <w:instrText xml:space="preserve"> PAGEREF _Toc217285973 \h </w:instrText>
      </w:r>
      <w:r>
        <w:rPr>
          <w:noProof/>
        </w:rPr>
      </w:r>
      <w:r>
        <w:rPr>
          <w:noProof/>
        </w:rPr>
        <w:fldChar w:fldCharType="separate"/>
      </w:r>
      <w:r>
        <w:rPr>
          <w:noProof/>
        </w:rPr>
        <w:t>476</w:t>
      </w:r>
      <w:r>
        <w:rPr>
          <w:noProof/>
        </w:rPr>
        <w:fldChar w:fldCharType="end"/>
      </w:r>
    </w:p>
    <w:p w14:paraId="5F1427B1" w14:textId="3AF454F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r>
      <w:r>
        <w:rPr>
          <w:noProof/>
        </w:rPr>
        <w:instrText xml:space="preserve"> PAGEREF _Toc217285974 \h </w:instrText>
      </w:r>
      <w:r>
        <w:rPr>
          <w:noProof/>
        </w:rPr>
      </w:r>
      <w:r>
        <w:rPr>
          <w:noProof/>
        </w:rPr>
        <w:fldChar w:fldCharType="separate"/>
      </w:r>
      <w:r>
        <w:rPr>
          <w:noProof/>
        </w:rPr>
        <w:t>476</w:t>
      </w:r>
      <w:r>
        <w:rPr>
          <w:noProof/>
        </w:rPr>
        <w:fldChar w:fldCharType="end"/>
      </w:r>
    </w:p>
    <w:p w14:paraId="2343AC09" w14:textId="4A811F3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r>
      <w:r>
        <w:rPr>
          <w:noProof/>
        </w:rPr>
        <w:instrText xml:space="preserve"> PAGEREF _Toc217285975 \h </w:instrText>
      </w:r>
      <w:r>
        <w:rPr>
          <w:noProof/>
        </w:rPr>
      </w:r>
      <w:r>
        <w:rPr>
          <w:noProof/>
        </w:rPr>
        <w:fldChar w:fldCharType="separate"/>
      </w:r>
      <w:r>
        <w:rPr>
          <w:noProof/>
        </w:rPr>
        <w:t>477</w:t>
      </w:r>
      <w:r>
        <w:rPr>
          <w:noProof/>
        </w:rPr>
        <w:fldChar w:fldCharType="end"/>
      </w:r>
    </w:p>
    <w:p w14:paraId="762B9CF9" w14:textId="18C56013"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_Toc217285976 \h </w:instrText>
      </w:r>
      <w:r>
        <w:rPr>
          <w:noProof/>
        </w:rPr>
      </w:r>
      <w:r>
        <w:rPr>
          <w:noProof/>
        </w:rPr>
        <w:fldChar w:fldCharType="separate"/>
      </w:r>
      <w:r>
        <w:rPr>
          <w:noProof/>
        </w:rPr>
        <w:t>477</w:t>
      </w:r>
      <w:r>
        <w:rPr>
          <w:noProof/>
        </w:rPr>
        <w:fldChar w:fldCharType="end"/>
      </w:r>
    </w:p>
    <w:p w14:paraId="0231F625" w14:textId="130B47C8"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r>
      <w:r>
        <w:rPr>
          <w:noProof/>
        </w:rPr>
        <w:instrText xml:space="preserve"> PAGEREF _Toc217285977 \h </w:instrText>
      </w:r>
      <w:r>
        <w:rPr>
          <w:noProof/>
        </w:rPr>
      </w:r>
      <w:r>
        <w:rPr>
          <w:noProof/>
        </w:rPr>
        <w:fldChar w:fldCharType="separate"/>
      </w:r>
      <w:r>
        <w:rPr>
          <w:noProof/>
        </w:rPr>
        <w:t>477</w:t>
      </w:r>
      <w:r>
        <w:rPr>
          <w:noProof/>
        </w:rPr>
        <w:fldChar w:fldCharType="end"/>
      </w:r>
    </w:p>
    <w:p w14:paraId="51BC9C51" w14:textId="77E3A03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r>
      <w:r>
        <w:rPr>
          <w:noProof/>
        </w:rPr>
        <w:instrText xml:space="preserve"> PAGEREF _Toc217285978 \h </w:instrText>
      </w:r>
      <w:r>
        <w:rPr>
          <w:noProof/>
        </w:rPr>
      </w:r>
      <w:r>
        <w:rPr>
          <w:noProof/>
        </w:rPr>
        <w:fldChar w:fldCharType="separate"/>
      </w:r>
      <w:r>
        <w:rPr>
          <w:noProof/>
        </w:rPr>
        <w:t>478</w:t>
      </w:r>
      <w:r>
        <w:rPr>
          <w:noProof/>
        </w:rPr>
        <w:fldChar w:fldCharType="end"/>
      </w:r>
    </w:p>
    <w:p w14:paraId="4BC5B614" w14:textId="1A6993DD"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r>
      <w:r>
        <w:rPr>
          <w:noProof/>
        </w:rPr>
        <w:instrText xml:space="preserve"> PAGEREF _Toc217285979 \h </w:instrText>
      </w:r>
      <w:r>
        <w:rPr>
          <w:noProof/>
        </w:rPr>
      </w:r>
      <w:r>
        <w:rPr>
          <w:noProof/>
        </w:rPr>
        <w:fldChar w:fldCharType="separate"/>
      </w:r>
      <w:r>
        <w:rPr>
          <w:noProof/>
        </w:rPr>
        <w:t>480</w:t>
      </w:r>
      <w:r>
        <w:rPr>
          <w:noProof/>
        </w:rPr>
        <w:fldChar w:fldCharType="end"/>
      </w:r>
    </w:p>
    <w:p w14:paraId="7AE70843" w14:textId="1776E42E"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r>
      <w:r>
        <w:rPr>
          <w:noProof/>
        </w:rPr>
        <w:instrText xml:space="preserve"> PAGEREF _Toc217285980 \h </w:instrText>
      </w:r>
      <w:r>
        <w:rPr>
          <w:noProof/>
        </w:rPr>
      </w:r>
      <w:r>
        <w:rPr>
          <w:noProof/>
        </w:rPr>
        <w:fldChar w:fldCharType="separate"/>
      </w:r>
      <w:r>
        <w:rPr>
          <w:noProof/>
        </w:rPr>
        <w:t>482</w:t>
      </w:r>
      <w:r>
        <w:rPr>
          <w:noProof/>
        </w:rPr>
        <w:fldChar w:fldCharType="end"/>
      </w:r>
    </w:p>
    <w:p w14:paraId="0C34DADE" w14:textId="7C7E173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_Toc217285981 \h </w:instrText>
      </w:r>
      <w:r>
        <w:rPr>
          <w:noProof/>
        </w:rPr>
      </w:r>
      <w:r>
        <w:rPr>
          <w:noProof/>
        </w:rPr>
        <w:fldChar w:fldCharType="separate"/>
      </w:r>
      <w:r>
        <w:rPr>
          <w:noProof/>
        </w:rPr>
        <w:t>482</w:t>
      </w:r>
      <w:r>
        <w:rPr>
          <w:noProof/>
        </w:rPr>
        <w:fldChar w:fldCharType="end"/>
      </w:r>
    </w:p>
    <w:p w14:paraId="62BD391C" w14:textId="0395F028"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r>
      <w:r>
        <w:rPr>
          <w:noProof/>
        </w:rPr>
        <w:instrText xml:space="preserve"> PAGEREF _Toc217285982 \h </w:instrText>
      </w:r>
      <w:r>
        <w:rPr>
          <w:noProof/>
        </w:rPr>
      </w:r>
      <w:r>
        <w:rPr>
          <w:noProof/>
        </w:rPr>
        <w:fldChar w:fldCharType="separate"/>
      </w:r>
      <w:r>
        <w:rPr>
          <w:noProof/>
        </w:rPr>
        <w:t>482</w:t>
      </w:r>
      <w:r>
        <w:rPr>
          <w:noProof/>
        </w:rPr>
        <w:fldChar w:fldCharType="end"/>
      </w:r>
    </w:p>
    <w:p w14:paraId="1044C56F" w14:textId="1F8E2DF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r>
      <w:r>
        <w:rPr>
          <w:noProof/>
        </w:rPr>
        <w:instrText xml:space="preserve"> PAGEREF _Toc217285983 \h </w:instrText>
      </w:r>
      <w:r>
        <w:rPr>
          <w:noProof/>
        </w:rPr>
      </w:r>
      <w:r>
        <w:rPr>
          <w:noProof/>
        </w:rPr>
        <w:fldChar w:fldCharType="separate"/>
      </w:r>
      <w:r>
        <w:rPr>
          <w:noProof/>
        </w:rPr>
        <w:t>484</w:t>
      </w:r>
      <w:r>
        <w:rPr>
          <w:noProof/>
        </w:rPr>
        <w:fldChar w:fldCharType="end"/>
      </w:r>
    </w:p>
    <w:p w14:paraId="3956FA22" w14:textId="59E53B69"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r>
      <w:r>
        <w:rPr>
          <w:noProof/>
        </w:rPr>
        <w:instrText xml:space="preserve"> PAGEREF _Toc217285984 \h </w:instrText>
      </w:r>
      <w:r>
        <w:rPr>
          <w:noProof/>
        </w:rPr>
      </w:r>
      <w:r>
        <w:rPr>
          <w:noProof/>
        </w:rPr>
        <w:fldChar w:fldCharType="separate"/>
      </w:r>
      <w:r>
        <w:rPr>
          <w:noProof/>
        </w:rPr>
        <w:t>486</w:t>
      </w:r>
      <w:r>
        <w:rPr>
          <w:noProof/>
        </w:rPr>
        <w:fldChar w:fldCharType="end"/>
      </w:r>
    </w:p>
    <w:p w14:paraId="58C6B6C7" w14:textId="0559488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r>
      <w:r>
        <w:rPr>
          <w:noProof/>
        </w:rPr>
        <w:instrText xml:space="preserve"> PAGEREF _Toc217285985 \h </w:instrText>
      </w:r>
      <w:r>
        <w:rPr>
          <w:noProof/>
        </w:rPr>
      </w:r>
      <w:r>
        <w:rPr>
          <w:noProof/>
        </w:rPr>
        <w:fldChar w:fldCharType="separate"/>
      </w:r>
      <w:r>
        <w:rPr>
          <w:noProof/>
        </w:rPr>
        <w:t>486</w:t>
      </w:r>
      <w:r>
        <w:rPr>
          <w:noProof/>
        </w:rPr>
        <w:fldChar w:fldCharType="end"/>
      </w:r>
    </w:p>
    <w:p w14:paraId="5A5ED49F" w14:textId="54809C23"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_Toc217285986 \h </w:instrText>
      </w:r>
      <w:r>
        <w:rPr>
          <w:noProof/>
        </w:rPr>
      </w:r>
      <w:r>
        <w:rPr>
          <w:noProof/>
        </w:rPr>
        <w:fldChar w:fldCharType="separate"/>
      </w:r>
      <w:r>
        <w:rPr>
          <w:noProof/>
        </w:rPr>
        <w:t>487</w:t>
      </w:r>
      <w:r>
        <w:rPr>
          <w:noProof/>
        </w:rPr>
        <w:fldChar w:fldCharType="end"/>
      </w:r>
    </w:p>
    <w:p w14:paraId="030FB9EC" w14:textId="6A5038A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_Toc217285987 \h </w:instrText>
      </w:r>
      <w:r>
        <w:rPr>
          <w:noProof/>
        </w:rPr>
      </w:r>
      <w:r>
        <w:rPr>
          <w:noProof/>
        </w:rPr>
        <w:fldChar w:fldCharType="separate"/>
      </w:r>
      <w:r>
        <w:rPr>
          <w:noProof/>
        </w:rPr>
        <w:t>487</w:t>
      </w:r>
      <w:r>
        <w:rPr>
          <w:noProof/>
        </w:rPr>
        <w:fldChar w:fldCharType="end"/>
      </w:r>
    </w:p>
    <w:p w14:paraId="0D5C4444" w14:textId="2D9F4B0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r>
      <w:r>
        <w:rPr>
          <w:noProof/>
        </w:rPr>
        <w:instrText xml:space="preserve"> PAGEREF _Toc217285988 \h </w:instrText>
      </w:r>
      <w:r>
        <w:rPr>
          <w:noProof/>
        </w:rPr>
      </w:r>
      <w:r>
        <w:rPr>
          <w:noProof/>
        </w:rPr>
        <w:fldChar w:fldCharType="separate"/>
      </w:r>
      <w:r>
        <w:rPr>
          <w:noProof/>
        </w:rPr>
        <w:t>487</w:t>
      </w:r>
      <w:r>
        <w:rPr>
          <w:noProof/>
        </w:rPr>
        <w:fldChar w:fldCharType="end"/>
      </w:r>
    </w:p>
    <w:p w14:paraId="27B39AA8" w14:textId="072F2E86"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_Toc217285989 \h </w:instrText>
      </w:r>
      <w:r>
        <w:rPr>
          <w:noProof/>
        </w:rPr>
      </w:r>
      <w:r>
        <w:rPr>
          <w:noProof/>
        </w:rPr>
        <w:fldChar w:fldCharType="separate"/>
      </w:r>
      <w:r>
        <w:rPr>
          <w:noProof/>
        </w:rPr>
        <w:t>487</w:t>
      </w:r>
      <w:r>
        <w:rPr>
          <w:noProof/>
        </w:rPr>
        <w:fldChar w:fldCharType="end"/>
      </w:r>
    </w:p>
    <w:p w14:paraId="3040E11F" w14:textId="69D1D1F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r>
      <w:r>
        <w:rPr>
          <w:noProof/>
        </w:rPr>
        <w:instrText xml:space="preserve"> PAGEREF _Toc217285990 \h </w:instrText>
      </w:r>
      <w:r>
        <w:rPr>
          <w:noProof/>
        </w:rPr>
      </w:r>
      <w:r>
        <w:rPr>
          <w:noProof/>
        </w:rPr>
        <w:fldChar w:fldCharType="separate"/>
      </w:r>
      <w:r>
        <w:rPr>
          <w:noProof/>
        </w:rPr>
        <w:t>489</w:t>
      </w:r>
      <w:r>
        <w:rPr>
          <w:noProof/>
        </w:rPr>
        <w:fldChar w:fldCharType="end"/>
      </w:r>
    </w:p>
    <w:p w14:paraId="44091DAE" w14:textId="20419D1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r>
      <w:r>
        <w:rPr>
          <w:noProof/>
        </w:rPr>
        <w:instrText xml:space="preserve"> PAGEREF _Toc217285991 \h </w:instrText>
      </w:r>
      <w:r>
        <w:rPr>
          <w:noProof/>
        </w:rPr>
      </w:r>
      <w:r>
        <w:rPr>
          <w:noProof/>
        </w:rPr>
        <w:fldChar w:fldCharType="separate"/>
      </w:r>
      <w:r>
        <w:rPr>
          <w:noProof/>
        </w:rPr>
        <w:t>489</w:t>
      </w:r>
      <w:r>
        <w:rPr>
          <w:noProof/>
        </w:rPr>
        <w:fldChar w:fldCharType="end"/>
      </w:r>
    </w:p>
    <w:p w14:paraId="2CC477A0" w14:textId="01B11F3B"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r>
      <w:r>
        <w:rPr>
          <w:noProof/>
        </w:rPr>
        <w:instrText xml:space="preserve"> PAGEREF _Toc217285992 \h </w:instrText>
      </w:r>
      <w:r>
        <w:rPr>
          <w:noProof/>
        </w:rPr>
      </w:r>
      <w:r>
        <w:rPr>
          <w:noProof/>
        </w:rPr>
        <w:fldChar w:fldCharType="separate"/>
      </w:r>
      <w:r>
        <w:rPr>
          <w:noProof/>
        </w:rPr>
        <w:t>489</w:t>
      </w:r>
      <w:r>
        <w:rPr>
          <w:noProof/>
        </w:rPr>
        <w:fldChar w:fldCharType="end"/>
      </w:r>
    </w:p>
    <w:p w14:paraId="082DFFAF" w14:textId="72E2CCB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r>
      <w:r>
        <w:rPr>
          <w:noProof/>
        </w:rPr>
        <w:instrText xml:space="preserve"> PAGEREF _Toc217285993 \h </w:instrText>
      </w:r>
      <w:r>
        <w:rPr>
          <w:noProof/>
        </w:rPr>
      </w:r>
      <w:r>
        <w:rPr>
          <w:noProof/>
        </w:rPr>
        <w:fldChar w:fldCharType="separate"/>
      </w:r>
      <w:r>
        <w:rPr>
          <w:noProof/>
        </w:rPr>
        <w:t>491</w:t>
      </w:r>
      <w:r>
        <w:rPr>
          <w:noProof/>
        </w:rPr>
        <w:fldChar w:fldCharType="end"/>
      </w:r>
    </w:p>
    <w:p w14:paraId="67B685C8" w14:textId="111775B9"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r>
      <w:r>
        <w:rPr>
          <w:noProof/>
        </w:rPr>
        <w:instrText xml:space="preserve"> PAGEREF _Toc217285994 \h </w:instrText>
      </w:r>
      <w:r>
        <w:rPr>
          <w:noProof/>
        </w:rPr>
      </w:r>
      <w:r>
        <w:rPr>
          <w:noProof/>
        </w:rPr>
        <w:fldChar w:fldCharType="separate"/>
      </w:r>
      <w:r>
        <w:rPr>
          <w:noProof/>
        </w:rPr>
        <w:t>493</w:t>
      </w:r>
      <w:r>
        <w:rPr>
          <w:noProof/>
        </w:rPr>
        <w:fldChar w:fldCharType="end"/>
      </w:r>
    </w:p>
    <w:p w14:paraId="6037461C" w14:textId="62EB7DAB"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r>
      <w:r>
        <w:rPr>
          <w:noProof/>
        </w:rPr>
        <w:instrText xml:space="preserve"> PAGEREF _Toc217285995 \h </w:instrText>
      </w:r>
      <w:r>
        <w:rPr>
          <w:noProof/>
        </w:rPr>
      </w:r>
      <w:r>
        <w:rPr>
          <w:noProof/>
        </w:rPr>
        <w:fldChar w:fldCharType="separate"/>
      </w:r>
      <w:r>
        <w:rPr>
          <w:noProof/>
        </w:rPr>
        <w:t>493</w:t>
      </w:r>
      <w:r>
        <w:rPr>
          <w:noProof/>
        </w:rPr>
        <w:fldChar w:fldCharType="end"/>
      </w:r>
    </w:p>
    <w:p w14:paraId="4389950F" w14:textId="7517564F"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_Toc217285996 \h </w:instrText>
      </w:r>
      <w:r>
        <w:rPr>
          <w:noProof/>
        </w:rPr>
      </w:r>
      <w:r>
        <w:rPr>
          <w:noProof/>
        </w:rPr>
        <w:fldChar w:fldCharType="separate"/>
      </w:r>
      <w:r>
        <w:rPr>
          <w:noProof/>
        </w:rPr>
        <w:t>493</w:t>
      </w:r>
      <w:r>
        <w:rPr>
          <w:noProof/>
        </w:rPr>
        <w:fldChar w:fldCharType="end"/>
      </w:r>
    </w:p>
    <w:p w14:paraId="10284814" w14:textId="4498DA1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r>
      <w:r>
        <w:rPr>
          <w:noProof/>
        </w:rPr>
        <w:instrText xml:space="preserve"> PAGEREF _Toc217285997 \h </w:instrText>
      </w:r>
      <w:r>
        <w:rPr>
          <w:noProof/>
        </w:rPr>
      </w:r>
      <w:r>
        <w:rPr>
          <w:noProof/>
        </w:rPr>
        <w:fldChar w:fldCharType="separate"/>
      </w:r>
      <w:r>
        <w:rPr>
          <w:noProof/>
        </w:rPr>
        <w:t>493</w:t>
      </w:r>
      <w:r>
        <w:rPr>
          <w:noProof/>
        </w:rPr>
        <w:fldChar w:fldCharType="end"/>
      </w:r>
    </w:p>
    <w:p w14:paraId="7461E2C1" w14:textId="79145805"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r>
      <w:r>
        <w:rPr>
          <w:noProof/>
        </w:rPr>
        <w:instrText xml:space="preserve"> PAGEREF _Toc217285998 \h </w:instrText>
      </w:r>
      <w:r>
        <w:rPr>
          <w:noProof/>
        </w:rPr>
      </w:r>
      <w:r>
        <w:rPr>
          <w:noProof/>
        </w:rPr>
        <w:fldChar w:fldCharType="separate"/>
      </w:r>
      <w:r>
        <w:rPr>
          <w:noProof/>
        </w:rPr>
        <w:t>493</w:t>
      </w:r>
      <w:r>
        <w:rPr>
          <w:noProof/>
        </w:rPr>
        <w:fldChar w:fldCharType="end"/>
      </w:r>
    </w:p>
    <w:p w14:paraId="6A450EDB" w14:textId="49D67780"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_Toc217285999 \h </w:instrText>
      </w:r>
      <w:r>
        <w:rPr>
          <w:noProof/>
        </w:rPr>
      </w:r>
      <w:r>
        <w:rPr>
          <w:noProof/>
        </w:rPr>
        <w:fldChar w:fldCharType="separate"/>
      </w:r>
      <w:r>
        <w:rPr>
          <w:noProof/>
        </w:rPr>
        <w:t>493</w:t>
      </w:r>
      <w:r>
        <w:rPr>
          <w:noProof/>
        </w:rPr>
        <w:fldChar w:fldCharType="end"/>
      </w:r>
    </w:p>
    <w:p w14:paraId="7657D46D" w14:textId="1A3F06A6"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r>
      <w:r>
        <w:rPr>
          <w:noProof/>
        </w:rPr>
        <w:instrText xml:space="preserve"> PAGEREF _Toc217286000 \h </w:instrText>
      </w:r>
      <w:r>
        <w:rPr>
          <w:noProof/>
        </w:rPr>
      </w:r>
      <w:r>
        <w:rPr>
          <w:noProof/>
        </w:rPr>
        <w:fldChar w:fldCharType="separate"/>
      </w:r>
      <w:r>
        <w:rPr>
          <w:noProof/>
        </w:rPr>
        <w:t>495</w:t>
      </w:r>
      <w:r>
        <w:rPr>
          <w:noProof/>
        </w:rPr>
        <w:fldChar w:fldCharType="end"/>
      </w:r>
    </w:p>
    <w:p w14:paraId="227D56E1" w14:textId="34CCAB47"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r>
      <w:r>
        <w:rPr>
          <w:noProof/>
        </w:rPr>
        <w:instrText xml:space="preserve"> PAGEREF _Toc217286001 \h </w:instrText>
      </w:r>
      <w:r>
        <w:rPr>
          <w:noProof/>
        </w:rPr>
      </w:r>
      <w:r>
        <w:rPr>
          <w:noProof/>
        </w:rPr>
        <w:fldChar w:fldCharType="separate"/>
      </w:r>
      <w:r>
        <w:rPr>
          <w:noProof/>
        </w:rPr>
        <w:t>496</w:t>
      </w:r>
      <w:r>
        <w:rPr>
          <w:noProof/>
        </w:rPr>
        <w:fldChar w:fldCharType="end"/>
      </w:r>
    </w:p>
    <w:p w14:paraId="3D7AC430" w14:textId="478D0E54"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r>
      <w:r>
        <w:rPr>
          <w:noProof/>
        </w:rPr>
        <w:instrText xml:space="preserve"> PAGEREF _Toc217286002 \h </w:instrText>
      </w:r>
      <w:r>
        <w:rPr>
          <w:noProof/>
        </w:rPr>
      </w:r>
      <w:r>
        <w:rPr>
          <w:noProof/>
        </w:rPr>
        <w:fldChar w:fldCharType="separate"/>
      </w:r>
      <w:r>
        <w:rPr>
          <w:noProof/>
        </w:rPr>
        <w:t>497</w:t>
      </w:r>
      <w:r>
        <w:rPr>
          <w:noProof/>
        </w:rPr>
        <w:fldChar w:fldCharType="end"/>
      </w:r>
    </w:p>
    <w:p w14:paraId="29C54619" w14:textId="47B1499B" w:rsidR="000E746B" w:rsidRDefault="000E7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r>
      <w:r>
        <w:rPr>
          <w:noProof/>
        </w:rPr>
        <w:instrText xml:space="preserve"> PAGEREF _Toc217286003 \h </w:instrText>
      </w:r>
      <w:r>
        <w:rPr>
          <w:noProof/>
        </w:rPr>
      </w:r>
      <w:r>
        <w:rPr>
          <w:noProof/>
        </w:rPr>
        <w:fldChar w:fldCharType="separate"/>
      </w:r>
      <w:r>
        <w:rPr>
          <w:noProof/>
        </w:rPr>
        <w:t>497</w:t>
      </w:r>
      <w:r>
        <w:rPr>
          <w:noProof/>
        </w:rPr>
        <w:fldChar w:fldCharType="end"/>
      </w:r>
    </w:p>
    <w:p w14:paraId="101EECB3" w14:textId="0547781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r>
      <w:r>
        <w:rPr>
          <w:noProof/>
        </w:rPr>
        <w:instrText xml:space="preserve"> PAGEREF _Toc217286004 \h </w:instrText>
      </w:r>
      <w:r>
        <w:rPr>
          <w:noProof/>
        </w:rPr>
      </w:r>
      <w:r>
        <w:rPr>
          <w:noProof/>
        </w:rPr>
        <w:fldChar w:fldCharType="separate"/>
      </w:r>
      <w:r>
        <w:rPr>
          <w:noProof/>
        </w:rPr>
        <w:t>497</w:t>
      </w:r>
      <w:r>
        <w:rPr>
          <w:noProof/>
        </w:rPr>
        <w:fldChar w:fldCharType="end"/>
      </w:r>
    </w:p>
    <w:p w14:paraId="0D6B4AAC" w14:textId="4845DDFC"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r>
      <w:r>
        <w:rPr>
          <w:noProof/>
        </w:rPr>
        <w:instrText xml:space="preserve"> PAGEREF _Toc217286005 \h </w:instrText>
      </w:r>
      <w:r>
        <w:rPr>
          <w:noProof/>
        </w:rPr>
      </w:r>
      <w:r>
        <w:rPr>
          <w:noProof/>
        </w:rPr>
        <w:fldChar w:fldCharType="separate"/>
      </w:r>
      <w:r>
        <w:rPr>
          <w:noProof/>
        </w:rPr>
        <w:t>498</w:t>
      </w:r>
      <w:r>
        <w:rPr>
          <w:noProof/>
        </w:rPr>
        <w:fldChar w:fldCharType="end"/>
      </w:r>
    </w:p>
    <w:p w14:paraId="681C7270" w14:textId="7838454D"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r>
      <w:r>
        <w:rPr>
          <w:noProof/>
        </w:rPr>
        <w:instrText xml:space="preserve"> PAGEREF _Toc217286006 \h </w:instrText>
      </w:r>
      <w:r>
        <w:rPr>
          <w:noProof/>
        </w:rPr>
      </w:r>
      <w:r>
        <w:rPr>
          <w:noProof/>
        </w:rPr>
        <w:fldChar w:fldCharType="separate"/>
      </w:r>
      <w:r>
        <w:rPr>
          <w:noProof/>
        </w:rPr>
        <w:t>498</w:t>
      </w:r>
      <w:r>
        <w:rPr>
          <w:noProof/>
        </w:rPr>
        <w:fldChar w:fldCharType="end"/>
      </w:r>
    </w:p>
    <w:p w14:paraId="265F173E" w14:textId="33BDDB8A"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r>
      <w:r>
        <w:rPr>
          <w:noProof/>
        </w:rPr>
        <w:instrText xml:space="preserve"> PAGEREF _Toc217286007 \h </w:instrText>
      </w:r>
      <w:r>
        <w:rPr>
          <w:noProof/>
        </w:rPr>
      </w:r>
      <w:r>
        <w:rPr>
          <w:noProof/>
        </w:rPr>
        <w:fldChar w:fldCharType="separate"/>
      </w:r>
      <w:r>
        <w:rPr>
          <w:noProof/>
        </w:rPr>
        <w:t>500</w:t>
      </w:r>
      <w:r>
        <w:rPr>
          <w:noProof/>
        </w:rPr>
        <w:fldChar w:fldCharType="end"/>
      </w:r>
    </w:p>
    <w:p w14:paraId="290B7639" w14:textId="4E37FBB0"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r>
      <w:r>
        <w:rPr>
          <w:noProof/>
        </w:rPr>
        <w:instrText xml:space="preserve"> PAGEREF _Toc217286008 \h </w:instrText>
      </w:r>
      <w:r>
        <w:rPr>
          <w:noProof/>
        </w:rPr>
      </w:r>
      <w:r>
        <w:rPr>
          <w:noProof/>
        </w:rPr>
        <w:fldChar w:fldCharType="separate"/>
      </w:r>
      <w:r>
        <w:rPr>
          <w:noProof/>
        </w:rPr>
        <w:t>500</w:t>
      </w:r>
      <w:r>
        <w:rPr>
          <w:noProof/>
        </w:rPr>
        <w:fldChar w:fldCharType="end"/>
      </w:r>
    </w:p>
    <w:p w14:paraId="37C3343C" w14:textId="579E38A2"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r>
      <w:r>
        <w:rPr>
          <w:noProof/>
        </w:rPr>
        <w:instrText xml:space="preserve"> PAGEREF _Toc217286009 \h </w:instrText>
      </w:r>
      <w:r>
        <w:rPr>
          <w:noProof/>
        </w:rPr>
      </w:r>
      <w:r>
        <w:rPr>
          <w:noProof/>
        </w:rPr>
        <w:fldChar w:fldCharType="separate"/>
      </w:r>
      <w:r>
        <w:rPr>
          <w:noProof/>
        </w:rPr>
        <w:t>503</w:t>
      </w:r>
      <w:r>
        <w:rPr>
          <w:noProof/>
        </w:rPr>
        <w:fldChar w:fldCharType="end"/>
      </w:r>
    </w:p>
    <w:p w14:paraId="56B7BF3B" w14:textId="2094166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r>
      <w:r>
        <w:rPr>
          <w:noProof/>
        </w:rPr>
        <w:instrText xml:space="preserve"> PAGEREF _Toc217286010 \h </w:instrText>
      </w:r>
      <w:r>
        <w:rPr>
          <w:noProof/>
        </w:rPr>
      </w:r>
      <w:r>
        <w:rPr>
          <w:noProof/>
        </w:rPr>
        <w:fldChar w:fldCharType="separate"/>
      </w:r>
      <w:r>
        <w:rPr>
          <w:noProof/>
        </w:rPr>
        <w:t>503</w:t>
      </w:r>
      <w:r>
        <w:rPr>
          <w:noProof/>
        </w:rPr>
        <w:fldChar w:fldCharType="end"/>
      </w:r>
    </w:p>
    <w:p w14:paraId="623027AD" w14:textId="10A9EC4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r>
      <w:r>
        <w:rPr>
          <w:noProof/>
        </w:rPr>
        <w:instrText xml:space="preserve"> PAGEREF _Toc217286011 \h </w:instrText>
      </w:r>
      <w:r>
        <w:rPr>
          <w:noProof/>
        </w:rPr>
      </w:r>
      <w:r>
        <w:rPr>
          <w:noProof/>
        </w:rPr>
        <w:fldChar w:fldCharType="separate"/>
      </w:r>
      <w:r>
        <w:rPr>
          <w:noProof/>
        </w:rPr>
        <w:t>503</w:t>
      </w:r>
      <w:r>
        <w:rPr>
          <w:noProof/>
        </w:rPr>
        <w:fldChar w:fldCharType="end"/>
      </w:r>
    </w:p>
    <w:p w14:paraId="6C6F119B" w14:textId="4D218F0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r>
      <w:r>
        <w:rPr>
          <w:noProof/>
        </w:rPr>
        <w:instrText xml:space="preserve"> PAGEREF _Toc217286012 \h </w:instrText>
      </w:r>
      <w:r>
        <w:rPr>
          <w:noProof/>
        </w:rPr>
      </w:r>
      <w:r>
        <w:rPr>
          <w:noProof/>
        </w:rPr>
        <w:fldChar w:fldCharType="separate"/>
      </w:r>
      <w:r>
        <w:rPr>
          <w:noProof/>
        </w:rPr>
        <w:t>503</w:t>
      </w:r>
      <w:r>
        <w:rPr>
          <w:noProof/>
        </w:rPr>
        <w:fldChar w:fldCharType="end"/>
      </w:r>
    </w:p>
    <w:p w14:paraId="7C034783" w14:textId="1D1B76DE"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_Toc217286013 \h </w:instrText>
      </w:r>
      <w:r>
        <w:rPr>
          <w:noProof/>
        </w:rPr>
      </w:r>
      <w:r>
        <w:rPr>
          <w:noProof/>
        </w:rPr>
        <w:fldChar w:fldCharType="separate"/>
      </w:r>
      <w:r>
        <w:rPr>
          <w:noProof/>
        </w:rPr>
        <w:t>503</w:t>
      </w:r>
      <w:r>
        <w:rPr>
          <w:noProof/>
        </w:rPr>
        <w:fldChar w:fldCharType="end"/>
      </w:r>
    </w:p>
    <w:p w14:paraId="24DB757C" w14:textId="63072B53"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r>
      <w:r>
        <w:rPr>
          <w:noProof/>
        </w:rPr>
        <w:instrText xml:space="preserve"> PAGEREF _Toc217286014 \h </w:instrText>
      </w:r>
      <w:r>
        <w:rPr>
          <w:noProof/>
        </w:rPr>
      </w:r>
      <w:r>
        <w:rPr>
          <w:noProof/>
        </w:rPr>
        <w:fldChar w:fldCharType="separate"/>
      </w:r>
      <w:r>
        <w:rPr>
          <w:noProof/>
        </w:rPr>
        <w:t>504</w:t>
      </w:r>
      <w:r>
        <w:rPr>
          <w:noProof/>
        </w:rPr>
        <w:fldChar w:fldCharType="end"/>
      </w:r>
    </w:p>
    <w:p w14:paraId="1236EA7F" w14:textId="275053B8"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r>
      <w:r>
        <w:rPr>
          <w:noProof/>
        </w:rPr>
        <w:instrText xml:space="preserve"> PAGEREF _Toc217286015 \h </w:instrText>
      </w:r>
      <w:r>
        <w:rPr>
          <w:noProof/>
        </w:rPr>
      </w:r>
      <w:r>
        <w:rPr>
          <w:noProof/>
        </w:rPr>
        <w:fldChar w:fldCharType="separate"/>
      </w:r>
      <w:r>
        <w:rPr>
          <w:noProof/>
        </w:rPr>
        <w:t>504</w:t>
      </w:r>
      <w:r>
        <w:rPr>
          <w:noProof/>
        </w:rPr>
        <w:fldChar w:fldCharType="end"/>
      </w:r>
    </w:p>
    <w:p w14:paraId="5FCEB272" w14:textId="384B9E40"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Y.6.10</w:t>
      </w:r>
      <w:r>
        <w:rPr>
          <w:rFonts w:asciiTheme="minorHAnsi" w:eastAsiaTheme="minorEastAsia" w:hAnsiTheme="minorHAnsi" w:cstheme="minorBidi"/>
          <w:noProof/>
          <w:kern w:val="2"/>
          <w:sz w:val="24"/>
          <w:szCs w:val="24"/>
          <w:lang w:eastAsia="en-GB"/>
          <w14:ligatures w14:val="standardContextual"/>
        </w:rPr>
        <w:tab/>
      </w:r>
      <w:r>
        <w:rPr>
          <w:noProof/>
        </w:rPr>
        <w:t>mpeg-sd sub-protocol</w:t>
      </w:r>
      <w:r>
        <w:rPr>
          <w:noProof/>
        </w:rPr>
        <w:tab/>
      </w:r>
      <w:r>
        <w:rPr>
          <w:noProof/>
        </w:rPr>
        <w:fldChar w:fldCharType="begin"/>
      </w:r>
      <w:r>
        <w:rPr>
          <w:noProof/>
        </w:rPr>
        <w:instrText xml:space="preserve"> PAGEREF _Toc217286016 \h </w:instrText>
      </w:r>
      <w:r>
        <w:rPr>
          <w:noProof/>
        </w:rPr>
      </w:r>
      <w:r>
        <w:rPr>
          <w:noProof/>
        </w:rPr>
        <w:fldChar w:fldCharType="separate"/>
      </w:r>
      <w:r>
        <w:rPr>
          <w:noProof/>
        </w:rPr>
        <w:t>505</w:t>
      </w:r>
      <w:r>
        <w:rPr>
          <w:noProof/>
        </w:rPr>
        <w:fldChar w:fldCharType="end"/>
      </w:r>
    </w:p>
    <w:p w14:paraId="17A0B4FB" w14:textId="2D6735CC"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Y.6.10.1 </w:t>
      </w:r>
      <w:r>
        <w:rPr>
          <w:noProof/>
          <w:lang w:eastAsia="ja-JP"/>
        </w:rPr>
        <w:t>General</w:t>
      </w:r>
      <w:r>
        <w:rPr>
          <w:noProof/>
        </w:rPr>
        <w:tab/>
      </w:r>
      <w:r>
        <w:rPr>
          <w:noProof/>
        </w:rPr>
        <w:fldChar w:fldCharType="begin"/>
      </w:r>
      <w:r>
        <w:rPr>
          <w:noProof/>
        </w:rPr>
        <w:instrText xml:space="preserve"> PAGEREF _Toc217286017 \h </w:instrText>
      </w:r>
      <w:r>
        <w:rPr>
          <w:noProof/>
        </w:rPr>
      </w:r>
      <w:r>
        <w:rPr>
          <w:noProof/>
        </w:rPr>
        <w:fldChar w:fldCharType="separate"/>
      </w:r>
      <w:r>
        <w:rPr>
          <w:noProof/>
        </w:rPr>
        <w:t>505</w:t>
      </w:r>
      <w:r>
        <w:rPr>
          <w:noProof/>
        </w:rPr>
        <w:fldChar w:fldCharType="end"/>
      </w:r>
    </w:p>
    <w:p w14:paraId="0B4BB470" w14:textId="7D1EFA12" w:rsidR="000E746B" w:rsidRDefault="000E746B">
      <w:pPr>
        <w:pStyle w:val="TOC3"/>
        <w:rPr>
          <w:rFonts w:asciiTheme="minorHAnsi" w:eastAsiaTheme="minorEastAsia" w:hAnsiTheme="minorHAnsi" w:cstheme="minorBidi"/>
          <w:noProof/>
          <w:kern w:val="2"/>
          <w:sz w:val="24"/>
          <w:szCs w:val="24"/>
          <w:lang w:eastAsia="en-GB"/>
          <w14:ligatures w14:val="standardContextual"/>
        </w:rPr>
      </w:pPr>
      <w:r>
        <w:rPr>
          <w:noProof/>
        </w:rPr>
        <w:t>Y.6.10.2</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r>
      <w:r>
        <w:rPr>
          <w:noProof/>
        </w:rPr>
        <w:instrText xml:space="preserve"> PAGEREF _Toc217286018 \h </w:instrText>
      </w:r>
      <w:r>
        <w:rPr>
          <w:noProof/>
        </w:rPr>
      </w:r>
      <w:r>
        <w:rPr>
          <w:noProof/>
        </w:rPr>
        <w:fldChar w:fldCharType="separate"/>
      </w:r>
      <w:r>
        <w:rPr>
          <w:noProof/>
        </w:rPr>
        <w:t>505</w:t>
      </w:r>
      <w:r>
        <w:rPr>
          <w:noProof/>
        </w:rPr>
        <w:fldChar w:fldCharType="end"/>
      </w:r>
    </w:p>
    <w:p w14:paraId="7255E974" w14:textId="10D38736"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r>
      <w:r>
        <w:rPr>
          <w:noProof/>
        </w:rPr>
        <w:instrText xml:space="preserve"> PAGEREF _Toc217286019 \h </w:instrText>
      </w:r>
      <w:r>
        <w:rPr>
          <w:noProof/>
        </w:rPr>
      </w:r>
      <w:r>
        <w:rPr>
          <w:noProof/>
        </w:rPr>
        <w:fldChar w:fldCharType="separate"/>
      </w:r>
      <w:r>
        <w:rPr>
          <w:noProof/>
        </w:rPr>
        <w:t>506</w:t>
      </w:r>
      <w:r>
        <w:rPr>
          <w:noProof/>
        </w:rPr>
        <w:fldChar w:fldCharType="end"/>
      </w:r>
    </w:p>
    <w:p w14:paraId="64E9ECE4" w14:textId="6C3FC1CE"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_Toc217286020 \h </w:instrText>
      </w:r>
      <w:r>
        <w:rPr>
          <w:noProof/>
        </w:rPr>
      </w:r>
      <w:r>
        <w:rPr>
          <w:noProof/>
        </w:rPr>
        <w:fldChar w:fldCharType="separate"/>
      </w:r>
      <w:r>
        <w:rPr>
          <w:noProof/>
        </w:rPr>
        <w:t>506</w:t>
      </w:r>
      <w:r>
        <w:rPr>
          <w:noProof/>
        </w:rPr>
        <w:fldChar w:fldCharType="end"/>
      </w:r>
    </w:p>
    <w:p w14:paraId="7D31DA70" w14:textId="0EE031E4"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_Toc217286021 \h </w:instrText>
      </w:r>
      <w:r>
        <w:rPr>
          <w:noProof/>
        </w:rPr>
      </w:r>
      <w:r>
        <w:rPr>
          <w:noProof/>
        </w:rPr>
        <w:fldChar w:fldCharType="separate"/>
      </w:r>
      <w:r>
        <w:rPr>
          <w:noProof/>
        </w:rPr>
        <w:t>506</w:t>
      </w:r>
      <w:r>
        <w:rPr>
          <w:noProof/>
        </w:rPr>
        <w:fldChar w:fldCharType="end"/>
      </w:r>
    </w:p>
    <w:p w14:paraId="7C96054D" w14:textId="63AAEB37"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r>
      <w:r>
        <w:rPr>
          <w:noProof/>
        </w:rPr>
        <w:instrText xml:space="preserve"> PAGEREF _Toc217286022 \h </w:instrText>
      </w:r>
      <w:r>
        <w:rPr>
          <w:noProof/>
        </w:rPr>
      </w:r>
      <w:r>
        <w:rPr>
          <w:noProof/>
        </w:rPr>
        <w:fldChar w:fldCharType="separate"/>
      </w:r>
      <w:r>
        <w:rPr>
          <w:noProof/>
        </w:rPr>
        <w:t>507</w:t>
      </w:r>
      <w:r>
        <w:rPr>
          <w:noProof/>
        </w:rPr>
        <w:fldChar w:fldCharType="end"/>
      </w:r>
    </w:p>
    <w:p w14:paraId="22565CAD" w14:textId="636D6530"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r>
      <w:r>
        <w:rPr>
          <w:noProof/>
        </w:rPr>
        <w:instrText xml:space="preserve"> PAGEREF _Toc217286023 \h </w:instrText>
      </w:r>
      <w:r>
        <w:rPr>
          <w:noProof/>
        </w:rPr>
      </w:r>
      <w:r>
        <w:rPr>
          <w:noProof/>
        </w:rPr>
        <w:fldChar w:fldCharType="separate"/>
      </w:r>
      <w:r>
        <w:rPr>
          <w:noProof/>
        </w:rPr>
        <w:t>508</w:t>
      </w:r>
      <w:r>
        <w:rPr>
          <w:noProof/>
        </w:rPr>
        <w:fldChar w:fldCharType="end"/>
      </w:r>
    </w:p>
    <w:p w14:paraId="662E1C82" w14:textId="5ACFAFD5" w:rsidR="000E746B" w:rsidRDefault="000E746B">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r>
      <w:r>
        <w:rPr>
          <w:noProof/>
        </w:rPr>
        <w:instrText xml:space="preserve"> PAGEREF _Toc217286024 \h </w:instrText>
      </w:r>
      <w:r>
        <w:rPr>
          <w:noProof/>
        </w:rPr>
      </w:r>
      <w:r>
        <w:rPr>
          <w:noProof/>
        </w:rPr>
        <w:fldChar w:fldCharType="separate"/>
      </w:r>
      <w:r>
        <w:rPr>
          <w:noProof/>
        </w:rPr>
        <w:t>509</w:t>
      </w:r>
      <w:r>
        <w:rPr>
          <w:noProof/>
        </w:rPr>
        <w:fldChar w:fldCharType="end"/>
      </w:r>
    </w:p>
    <w:p w14:paraId="120881E5" w14:textId="28EDB96C"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r>
      <w:r>
        <w:rPr>
          <w:noProof/>
        </w:rPr>
        <w:instrText xml:space="preserve"> PAGEREF _Toc217286025 \h </w:instrText>
      </w:r>
      <w:r>
        <w:rPr>
          <w:noProof/>
        </w:rPr>
      </w:r>
      <w:r>
        <w:rPr>
          <w:noProof/>
        </w:rPr>
        <w:fldChar w:fldCharType="separate"/>
      </w:r>
      <w:r>
        <w:rPr>
          <w:noProof/>
        </w:rPr>
        <w:t>509</w:t>
      </w:r>
      <w:r>
        <w:rPr>
          <w:noProof/>
        </w:rPr>
        <w:fldChar w:fldCharType="end"/>
      </w:r>
    </w:p>
    <w:p w14:paraId="6B6BD96C" w14:textId="61C1364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_Toc217286026 \h </w:instrText>
      </w:r>
      <w:r>
        <w:rPr>
          <w:noProof/>
        </w:rPr>
      </w:r>
      <w:r>
        <w:rPr>
          <w:noProof/>
        </w:rPr>
        <w:fldChar w:fldCharType="separate"/>
      </w:r>
      <w:r>
        <w:rPr>
          <w:noProof/>
        </w:rPr>
        <w:t>509</w:t>
      </w:r>
      <w:r>
        <w:rPr>
          <w:noProof/>
        </w:rPr>
        <w:fldChar w:fldCharType="end"/>
      </w:r>
    </w:p>
    <w:p w14:paraId="2380FD05" w14:textId="2008A724"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_Toc217286027 \h </w:instrText>
      </w:r>
      <w:r>
        <w:rPr>
          <w:noProof/>
        </w:rPr>
      </w:r>
      <w:r>
        <w:rPr>
          <w:noProof/>
        </w:rPr>
        <w:fldChar w:fldCharType="separate"/>
      </w:r>
      <w:r>
        <w:rPr>
          <w:noProof/>
        </w:rPr>
        <w:t>509</w:t>
      </w:r>
      <w:r>
        <w:rPr>
          <w:noProof/>
        </w:rPr>
        <w:fldChar w:fldCharType="end"/>
      </w:r>
    </w:p>
    <w:p w14:paraId="26777B2A" w14:textId="6AEEA175"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r>
      <w:r>
        <w:rPr>
          <w:noProof/>
        </w:rPr>
        <w:instrText xml:space="preserve"> PAGEREF _Toc217286028 \h </w:instrText>
      </w:r>
      <w:r>
        <w:rPr>
          <w:noProof/>
        </w:rPr>
      </w:r>
      <w:r>
        <w:rPr>
          <w:noProof/>
        </w:rPr>
        <w:fldChar w:fldCharType="separate"/>
      </w:r>
      <w:r>
        <w:rPr>
          <w:noProof/>
        </w:rPr>
        <w:t>510</w:t>
      </w:r>
      <w:r>
        <w:rPr>
          <w:noProof/>
        </w:rPr>
        <w:fldChar w:fldCharType="end"/>
      </w:r>
    </w:p>
    <w:p w14:paraId="50BCC5A3" w14:textId="6234EC5F"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_Toc217286029 \h </w:instrText>
      </w:r>
      <w:r>
        <w:rPr>
          <w:noProof/>
        </w:rPr>
      </w:r>
      <w:r>
        <w:rPr>
          <w:noProof/>
        </w:rPr>
        <w:fldChar w:fldCharType="separate"/>
      </w:r>
      <w:r>
        <w:rPr>
          <w:noProof/>
        </w:rPr>
        <w:t>510</w:t>
      </w:r>
      <w:r>
        <w:rPr>
          <w:noProof/>
        </w:rPr>
        <w:fldChar w:fldCharType="end"/>
      </w:r>
    </w:p>
    <w:p w14:paraId="74F6CDB6" w14:textId="4D5B756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r>
      <w:r>
        <w:rPr>
          <w:noProof/>
        </w:rPr>
        <w:instrText xml:space="preserve"> PAGEREF _Toc217286030 \h </w:instrText>
      </w:r>
      <w:r>
        <w:rPr>
          <w:noProof/>
        </w:rPr>
      </w:r>
      <w:r>
        <w:rPr>
          <w:noProof/>
        </w:rPr>
        <w:fldChar w:fldCharType="separate"/>
      </w:r>
      <w:r>
        <w:rPr>
          <w:noProof/>
        </w:rPr>
        <w:t>510</w:t>
      </w:r>
      <w:r>
        <w:rPr>
          <w:noProof/>
        </w:rPr>
        <w:fldChar w:fldCharType="end"/>
      </w:r>
    </w:p>
    <w:p w14:paraId="3B3EB49B" w14:textId="7E7B74B2"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r>
      <w:r>
        <w:rPr>
          <w:noProof/>
        </w:rPr>
        <w:instrText xml:space="preserve"> PAGEREF _Toc217286031 \h </w:instrText>
      </w:r>
      <w:r>
        <w:rPr>
          <w:noProof/>
        </w:rPr>
      </w:r>
      <w:r>
        <w:rPr>
          <w:noProof/>
        </w:rPr>
        <w:fldChar w:fldCharType="separate"/>
      </w:r>
      <w:r>
        <w:rPr>
          <w:noProof/>
        </w:rPr>
        <w:t>510</w:t>
      </w:r>
      <w:r>
        <w:rPr>
          <w:noProof/>
        </w:rPr>
        <w:fldChar w:fldCharType="end"/>
      </w:r>
    </w:p>
    <w:p w14:paraId="6FA370F4" w14:textId="3C52DD67"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AB (informative):</w:t>
      </w:r>
      <w:r>
        <w:rPr>
          <w:noProof/>
        </w:rPr>
        <w:tab/>
        <w:t xml:space="preserve"> IANA registration information for media feature tags</w:t>
      </w:r>
      <w:r>
        <w:rPr>
          <w:noProof/>
        </w:rPr>
        <w:tab/>
      </w:r>
      <w:r>
        <w:rPr>
          <w:noProof/>
        </w:rPr>
        <w:fldChar w:fldCharType="begin"/>
      </w:r>
      <w:r>
        <w:rPr>
          <w:noProof/>
        </w:rPr>
        <w:instrText xml:space="preserve"> PAGEREF _Toc217286032 \h </w:instrText>
      </w:r>
      <w:r>
        <w:rPr>
          <w:noProof/>
        </w:rPr>
      </w:r>
      <w:r>
        <w:rPr>
          <w:noProof/>
        </w:rPr>
        <w:fldChar w:fldCharType="separate"/>
      </w:r>
      <w:r>
        <w:rPr>
          <w:noProof/>
        </w:rPr>
        <w:t>512</w:t>
      </w:r>
      <w:r>
        <w:rPr>
          <w:noProof/>
        </w:rPr>
        <w:fldChar w:fldCharType="end"/>
      </w:r>
    </w:p>
    <w:p w14:paraId="6C3127E4" w14:textId="6709BB6E"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Pr>
          <w:noProof/>
        </w:rPr>
        <w:t>AB.1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_Toc217286033 \h </w:instrText>
      </w:r>
      <w:r>
        <w:rPr>
          <w:noProof/>
        </w:rPr>
      </w:r>
      <w:r>
        <w:rPr>
          <w:noProof/>
        </w:rPr>
        <w:fldChar w:fldCharType="separate"/>
      </w:r>
      <w:r>
        <w:rPr>
          <w:noProof/>
        </w:rPr>
        <w:t>512</w:t>
      </w:r>
      <w:r>
        <w:rPr>
          <w:noProof/>
        </w:rPr>
        <w:fldChar w:fldCharType="end"/>
      </w:r>
    </w:p>
    <w:p w14:paraId="34D43B5B" w14:textId="7EB15258" w:rsidR="000E746B" w:rsidRDefault="000E746B">
      <w:pPr>
        <w:pStyle w:val="TOC1"/>
        <w:rPr>
          <w:rFonts w:asciiTheme="minorHAnsi" w:eastAsiaTheme="minorEastAsia" w:hAnsiTheme="minorHAnsi" w:cstheme="minorBidi"/>
          <w:noProof/>
          <w:kern w:val="2"/>
          <w:sz w:val="24"/>
          <w:szCs w:val="24"/>
          <w:lang w:eastAsia="en-GB"/>
          <w14:ligatures w14:val="standardContextual"/>
        </w:rPr>
      </w:pPr>
      <w:r w:rsidRPr="00DE5E10">
        <w:rPr>
          <w:noProof/>
          <w:lang w:val="en-US"/>
        </w:rPr>
        <w:t>AB.2</w:t>
      </w:r>
      <w:r>
        <w:rPr>
          <w:rFonts w:asciiTheme="minorHAnsi" w:eastAsiaTheme="minorEastAsia" w:hAnsiTheme="minorHAnsi" w:cstheme="minorBidi"/>
          <w:noProof/>
          <w:kern w:val="2"/>
          <w:sz w:val="24"/>
          <w:szCs w:val="24"/>
          <w:lang w:eastAsia="en-GB"/>
          <w14:ligatures w14:val="standardContextual"/>
        </w:rPr>
        <w:tab/>
      </w:r>
      <w:r w:rsidRPr="00DE5E10">
        <w:rPr>
          <w:noProof/>
          <w:lang w:val="en-US"/>
        </w:rPr>
        <w:t>g.3gpp.dc-mux</w:t>
      </w:r>
      <w:r>
        <w:rPr>
          <w:noProof/>
        </w:rPr>
        <w:tab/>
      </w:r>
      <w:r>
        <w:rPr>
          <w:noProof/>
        </w:rPr>
        <w:fldChar w:fldCharType="begin"/>
      </w:r>
      <w:r>
        <w:rPr>
          <w:noProof/>
        </w:rPr>
        <w:instrText xml:space="preserve"> PAGEREF _Toc217286034 \h </w:instrText>
      </w:r>
      <w:r>
        <w:rPr>
          <w:noProof/>
        </w:rPr>
      </w:r>
      <w:r>
        <w:rPr>
          <w:noProof/>
        </w:rPr>
        <w:fldChar w:fldCharType="separate"/>
      </w:r>
      <w:r>
        <w:rPr>
          <w:noProof/>
        </w:rPr>
        <w:t>512</w:t>
      </w:r>
      <w:r>
        <w:rPr>
          <w:noProof/>
        </w:rPr>
        <w:fldChar w:fldCharType="end"/>
      </w:r>
    </w:p>
    <w:p w14:paraId="4CF5F0B1" w14:textId="119FFFDB" w:rsidR="000E746B" w:rsidRDefault="000E746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AC (informative):</w:t>
      </w:r>
      <w:r>
        <w:rPr>
          <w:noProof/>
          <w:lang w:eastAsia="ko-KR"/>
        </w:rPr>
        <w:tab/>
        <w:t>Change history</w:t>
      </w:r>
      <w:r>
        <w:rPr>
          <w:noProof/>
        </w:rPr>
        <w:tab/>
      </w:r>
      <w:r>
        <w:rPr>
          <w:noProof/>
        </w:rPr>
        <w:fldChar w:fldCharType="begin"/>
      </w:r>
      <w:r>
        <w:rPr>
          <w:noProof/>
        </w:rPr>
        <w:instrText xml:space="preserve"> PAGEREF _Toc217286035 \h </w:instrText>
      </w:r>
      <w:r>
        <w:rPr>
          <w:noProof/>
        </w:rPr>
      </w:r>
      <w:r>
        <w:rPr>
          <w:noProof/>
        </w:rPr>
        <w:fldChar w:fldCharType="separate"/>
      </w:r>
      <w:r>
        <w:rPr>
          <w:noProof/>
        </w:rPr>
        <w:t>514</w:t>
      </w:r>
      <w:r>
        <w:rPr>
          <w:noProof/>
        </w:rPr>
        <w:fldChar w:fldCharType="end"/>
      </w:r>
    </w:p>
    <w:p w14:paraId="0B9E3498" w14:textId="121F9FF4"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217285315"/>
      <w:bookmarkEnd w:id="14"/>
      <w:r w:rsidRPr="00567618">
        <w:lastRenderedPageBreak/>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217285316"/>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217285317"/>
      <w:r w:rsidRPr="00567618">
        <w:lastRenderedPageBreak/>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217285318"/>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lastRenderedPageBreak/>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lastRenderedPageBreak/>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9"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lastRenderedPageBreak/>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lastRenderedPageBreak/>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lastRenderedPageBreak/>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lastRenderedPageBreak/>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lastRenderedPageBreak/>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lastRenderedPageBreak/>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137873C9" w14:textId="77777777" w:rsidR="00894D66" w:rsidRDefault="00506440" w:rsidP="00894D66">
      <w:pPr>
        <w:keepLines/>
        <w:ind w:left="1702" w:hanging="1418"/>
        <w:rPr>
          <w:lang w:val="en-US"/>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0212A848" w14:textId="0EFEAF74" w:rsidR="008E0BD5" w:rsidRDefault="00894D66" w:rsidP="00894D66">
      <w:pPr>
        <w:keepLines/>
        <w:overflowPunct w:val="0"/>
        <w:autoSpaceDE w:val="0"/>
        <w:autoSpaceDN w:val="0"/>
        <w:adjustRightInd w:val="0"/>
        <w:ind w:left="1702" w:hanging="1418"/>
        <w:textAlignment w:val="baseline"/>
        <w:rPr>
          <w:lang w:eastAsia="zh-CN"/>
        </w:rPr>
      </w:pPr>
      <w:r>
        <w:rPr>
          <w:lang w:eastAsia="zh-CN"/>
        </w:rPr>
        <w:t>[195]</w:t>
      </w:r>
      <w:r>
        <w:rPr>
          <w:lang w:eastAsia="zh-CN"/>
        </w:rPr>
        <w:tab/>
        <w:t>3GPP TS 26.251: "Codec for Immersive Voice and Audio Services (IVAS); C code (fixed-point)".</w:t>
      </w:r>
    </w:p>
    <w:p w14:paraId="6EF35AA3" w14:textId="77777777" w:rsidR="00FC7E52" w:rsidRPr="00567618" w:rsidRDefault="00FC7E52" w:rsidP="00FC7E52">
      <w:pPr>
        <w:pStyle w:val="Heading1"/>
      </w:pPr>
      <w:bookmarkStart w:id="89" w:name="_Toc217285319"/>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217285320"/>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6D12867" w14:textId="77777777" w:rsidR="00604BD1" w:rsidRPr="008F1ECD" w:rsidRDefault="00604BD1" w:rsidP="00604BD1">
      <w:pPr>
        <w:rPr>
          <w:bCs/>
        </w:rPr>
      </w:pPr>
      <w:r>
        <w:rPr>
          <w:b/>
        </w:rPr>
        <w:t>Application data channel multiplexing:</w:t>
      </w:r>
      <w:r>
        <w:rPr>
          <w:bCs/>
        </w:rPr>
        <w:t xml:space="preserve"> </w:t>
      </w:r>
      <w:r>
        <w:t>Multiplex of application data channels from multiple data channel applications with compatible QoS requirements, using a single SDP m= line media description.</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lastRenderedPageBreak/>
        <w:t>bitstream</w:t>
      </w:r>
      <w:r w:rsidRPr="00567618">
        <w:t xml:space="preserve">: A sequence of bits that forms the representation of one or more coded video or audio sequences.   </w:t>
      </w:r>
    </w:p>
    <w:p w14:paraId="43070B27" w14:textId="77777777" w:rsidR="00604BD1" w:rsidRPr="008F1ECD" w:rsidRDefault="00604BD1" w:rsidP="00604BD1">
      <w:pPr>
        <w:rPr>
          <w:bCs/>
        </w:rPr>
      </w:pPr>
      <w:r>
        <w:rPr>
          <w:b/>
        </w:rPr>
        <w:t>Bootstrap data channel multiplexing:</w:t>
      </w:r>
      <w:r>
        <w:rPr>
          <w:bCs/>
        </w:rPr>
        <w:t xml:space="preserve"> </w:t>
      </w:r>
      <w:r>
        <w:t>Multiplex of bootstrap data channels from both local DCSF (stream ID &lt; 100) and remote (stream ID ≥ 100) DCSF, using a single SDP m= line media description.</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lastRenderedPageBreak/>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217285321"/>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lastRenderedPageBreak/>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lastRenderedPageBreak/>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217285322"/>
      <w:r w:rsidRPr="00567618">
        <w:lastRenderedPageBreak/>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217285323"/>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2pt;height:269.35pt" o:ole="">
            <v:imagedata r:id="rId20" o:title=""/>
          </v:shape>
          <o:OLEObject Type="Embed" ProgID="Visio.Drawing.11" ShapeID="_x0000_i1027" DrawAspect="Content" ObjectID="_1827899146" r:id="rId21"/>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217285324"/>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1.35pt;height:401.35pt" o:ole="">
            <v:imagedata r:id="rId22" o:title=""/>
          </v:shape>
          <o:OLEObject Type="Embed" ProgID="Visio.Drawing.15" ShapeID="_x0000_i1028" DrawAspect="Content" ObjectID="_1827899147" r:id="rId23"/>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lastRenderedPageBreak/>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217285325"/>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217285326"/>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217285327"/>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lastRenderedPageBreak/>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217285328"/>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217285329"/>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217285330"/>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60725EF" w14:textId="3BB70359" w:rsidR="008942EA" w:rsidRDefault="008E0BD5" w:rsidP="008942EA">
      <w:pPr>
        <w:ind w:left="568" w:hanging="284"/>
      </w:pPr>
      <w:r>
        <w:t>-</w:t>
      </w:r>
      <w:r>
        <w:tab/>
        <w:t xml:space="preserve">shall support IVAS codec (TS 26.250 </w:t>
      </w:r>
      <w:r w:rsidR="003B0BD9">
        <w:t>[186]</w:t>
      </w:r>
      <w:r>
        <w:t xml:space="preserve">, </w:t>
      </w:r>
      <w:r w:rsidR="00894D66">
        <w:t xml:space="preserve">TS 26.251 [195], </w:t>
      </w:r>
      <w:r>
        <w:t xml:space="preserve">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xml:space="preserve">) as described below, including functions for </w:t>
      </w:r>
      <w:r>
        <w:lastRenderedPageBreak/>
        <w:t>backwards compatibility with EVS and AMR-WB interoperable mode as described above. More detailed codec requirements for the IVAS codec are defined in clause 5.2.1.</w:t>
      </w:r>
      <w:r w:rsidR="00066CA2">
        <w:t>7</w:t>
      </w:r>
      <w:r w:rsidR="008942EA">
        <w:t>;</w:t>
      </w:r>
    </w:p>
    <w:p w14:paraId="5287B911" w14:textId="6B471D4F" w:rsidR="008E0BD5" w:rsidRDefault="008942EA" w:rsidP="008942EA">
      <w:pPr>
        <w:pStyle w:val="B1"/>
      </w:pPr>
      <w:r>
        <w:t>-</w:t>
      </w:r>
      <w:r>
        <w:tab/>
      </w:r>
      <w:r w:rsidR="002661D4">
        <w:t xml:space="preserve"> </w:t>
      </w:r>
      <w:r w:rsidR="008E0BD5">
        <w:t>may support dual-mono based on super-wideband or fullband speech communication</w:t>
      </w:r>
      <w:r w:rsidR="008E0BD5"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217285331"/>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217285332"/>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217285333"/>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217285334"/>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217285335"/>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lastRenderedPageBreak/>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217285336"/>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w:t>
      </w:r>
      <w:r w:rsidRPr="00567618">
        <w:lastRenderedPageBreak/>
        <w:t xml:space="preserve">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lastRenderedPageBreak/>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217285337"/>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217285338"/>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217285339"/>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217285340"/>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lastRenderedPageBreak/>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217285341"/>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217285342"/>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217285343"/>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217285344"/>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lastRenderedPageBreak/>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217285345"/>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217285346"/>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217285347"/>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217285348"/>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16EBFD19" w:rsidR="00FC7E52" w:rsidRPr="00567618" w:rsidRDefault="00FC7E52" w:rsidP="00FC7E52">
      <w:r w:rsidRPr="00567618">
        <w:t xml:space="preserve">An MTSI client offering a speech media session for narrow-band speech and/or wide-band speech should generate an SDP offer according to the examples in </w:t>
      </w:r>
      <w:r w:rsidR="009C3AEF">
        <w:t>clauses</w:t>
      </w:r>
      <w:r w:rsidRPr="00567618">
        <w:t xml:space="preserve"> A.1 to A.3. An MTSI client offering EVS should generate an SDP offer according to the examples in </w:t>
      </w:r>
      <w:r w:rsidR="009C3AEF">
        <w:t>clause</w:t>
      </w:r>
      <w:r w:rsidRPr="00567618">
        <w:t xml:space="preserve"> A.14.</w:t>
      </w:r>
    </w:p>
    <w:p w14:paraId="37F2C529" w14:textId="77777777" w:rsidR="00FC7E52" w:rsidRPr="00567618" w:rsidRDefault="00FC7E52" w:rsidP="00FC7E52">
      <w:r w:rsidRPr="00567618">
        <w:lastRenderedPageBreak/>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3094B461" w:rsidR="00FC7E52" w:rsidRPr="00567618" w:rsidRDefault="00FC7E52" w:rsidP="00FC7E52">
      <w:r w:rsidRPr="00567618">
        <w:t xml:space="preserve">SDP examples for offering and accepting ECT are shown in </w:t>
      </w:r>
      <w:r w:rsidR="009C3AEF">
        <w:t>clause</w:t>
      </w:r>
      <w:r w:rsidRPr="00567618">
        <w:t xml:space="preserve">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217285349"/>
      <w:r w:rsidRPr="00567618">
        <w:lastRenderedPageBreak/>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lastRenderedPageBreak/>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lastRenderedPageBreak/>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r w:rsidRPr="00861397">
        <w:rPr>
          <w:rFonts w:ascii="Arial" w:hAnsi="Arial"/>
          <w:b/>
        </w:rPr>
        <w:lastRenderedPageBreak/>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8942EA" w:rsidRPr="00E65641" w14:paraId="56C99064" w14:textId="77777777" w:rsidTr="00823305">
        <w:trPr>
          <w:jc w:val="center"/>
        </w:trPr>
        <w:tc>
          <w:tcPr>
            <w:tcW w:w="1842" w:type="dxa"/>
          </w:tcPr>
          <w:p w14:paraId="1BD7198E" w14:textId="77777777" w:rsidR="008942EA" w:rsidRPr="00E65641" w:rsidRDefault="008942EA" w:rsidP="00823305">
            <w:pPr>
              <w:keepNext/>
              <w:keepLines/>
              <w:spacing w:after="0"/>
              <w:jc w:val="center"/>
              <w:rPr>
                <w:rFonts w:ascii="Arial" w:hAnsi="Arial"/>
                <w:b/>
                <w:sz w:val="18"/>
              </w:rPr>
            </w:pPr>
            <w:r w:rsidRPr="00E65641">
              <w:rPr>
                <w:rFonts w:ascii="Arial" w:hAnsi="Arial"/>
                <w:b/>
                <w:sz w:val="18"/>
              </w:rPr>
              <w:t>Parameter</w:t>
            </w:r>
          </w:p>
        </w:tc>
        <w:tc>
          <w:tcPr>
            <w:tcW w:w="7797" w:type="dxa"/>
          </w:tcPr>
          <w:p w14:paraId="25FC2FFC" w14:textId="77777777" w:rsidR="008942EA" w:rsidRPr="00E65641" w:rsidRDefault="008942EA" w:rsidP="00823305">
            <w:pPr>
              <w:keepNext/>
              <w:keepLines/>
              <w:spacing w:after="0"/>
              <w:jc w:val="center"/>
              <w:rPr>
                <w:rFonts w:ascii="Arial" w:hAnsi="Arial"/>
                <w:b/>
                <w:sz w:val="18"/>
              </w:rPr>
            </w:pPr>
            <w:r w:rsidRPr="00E65641">
              <w:rPr>
                <w:rFonts w:ascii="Arial" w:hAnsi="Arial"/>
                <w:b/>
                <w:sz w:val="18"/>
              </w:rPr>
              <w:t>Usage</w:t>
            </w:r>
          </w:p>
        </w:tc>
      </w:tr>
      <w:tr w:rsidR="008942EA" w:rsidRPr="00E65641" w14:paraId="1F3A3EF4" w14:textId="77777777" w:rsidTr="00823305">
        <w:trPr>
          <w:jc w:val="center"/>
        </w:trPr>
        <w:tc>
          <w:tcPr>
            <w:tcW w:w="1842" w:type="dxa"/>
          </w:tcPr>
          <w:p w14:paraId="0DB52EDD" w14:textId="77777777" w:rsidR="008942EA" w:rsidRPr="00E65641" w:rsidRDefault="008942EA" w:rsidP="00823305">
            <w:pPr>
              <w:keepNext/>
              <w:keepLines/>
              <w:spacing w:after="0"/>
              <w:rPr>
                <w:rFonts w:ascii="Arial" w:hAnsi="Arial"/>
                <w:sz w:val="18"/>
              </w:rPr>
            </w:pPr>
            <w:r w:rsidRPr="00E65641">
              <w:rPr>
                <w:rFonts w:ascii="Arial" w:hAnsi="Arial"/>
                <w:sz w:val="18"/>
              </w:rPr>
              <w:t>ptime</w:t>
            </w:r>
          </w:p>
        </w:tc>
        <w:tc>
          <w:tcPr>
            <w:tcW w:w="7797" w:type="dxa"/>
          </w:tcPr>
          <w:p w14:paraId="7AD3824A"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7.1</w:t>
            </w:r>
          </w:p>
        </w:tc>
      </w:tr>
      <w:tr w:rsidR="008942EA" w:rsidRPr="00E65641" w14:paraId="2EEE99DA" w14:textId="77777777" w:rsidTr="00823305">
        <w:trPr>
          <w:jc w:val="center"/>
        </w:trPr>
        <w:tc>
          <w:tcPr>
            <w:tcW w:w="1842" w:type="dxa"/>
          </w:tcPr>
          <w:p w14:paraId="188DEA0A" w14:textId="77777777" w:rsidR="008942EA" w:rsidRPr="00E65641" w:rsidRDefault="008942EA" w:rsidP="00823305">
            <w:pPr>
              <w:keepNext/>
              <w:keepLines/>
              <w:spacing w:after="0"/>
              <w:rPr>
                <w:rFonts w:ascii="Arial" w:hAnsi="Arial"/>
                <w:sz w:val="18"/>
              </w:rPr>
            </w:pPr>
            <w:r w:rsidRPr="00E65641">
              <w:rPr>
                <w:rFonts w:ascii="Arial" w:hAnsi="Arial"/>
                <w:sz w:val="18"/>
              </w:rPr>
              <w:t>maxptime</w:t>
            </w:r>
          </w:p>
        </w:tc>
        <w:tc>
          <w:tcPr>
            <w:tcW w:w="7797" w:type="dxa"/>
          </w:tcPr>
          <w:p w14:paraId="17583B7B" w14:textId="77777777" w:rsidR="008942EA" w:rsidRPr="00E65641" w:rsidRDefault="008942EA" w:rsidP="00823305">
            <w:pPr>
              <w:keepNext/>
              <w:keepLines/>
              <w:spacing w:after="0"/>
              <w:rPr>
                <w:rFonts w:ascii="Arial" w:hAnsi="Arial"/>
                <w:sz w:val="18"/>
              </w:rPr>
            </w:pPr>
            <w:r w:rsidRPr="00E65641">
              <w:rPr>
                <w:rFonts w:ascii="Arial" w:hAnsi="Arial"/>
                <w:sz w:val="18"/>
              </w:rPr>
              <w:t>Shall be set to 240, see also Table 7.1</w:t>
            </w:r>
          </w:p>
        </w:tc>
      </w:tr>
      <w:tr w:rsidR="008942EA" w:rsidRPr="00E65641" w14:paraId="319D70EC" w14:textId="77777777" w:rsidTr="00823305">
        <w:trPr>
          <w:jc w:val="center"/>
        </w:trPr>
        <w:tc>
          <w:tcPr>
            <w:tcW w:w="1842" w:type="dxa"/>
          </w:tcPr>
          <w:p w14:paraId="12911491"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evs-mode-switch</w:t>
            </w:r>
          </w:p>
        </w:tc>
        <w:tc>
          <w:tcPr>
            <w:tcW w:w="7797" w:type="dxa"/>
          </w:tcPr>
          <w:p w14:paraId="62CEC661"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72C4972A" w14:textId="77777777" w:rsidTr="00823305">
        <w:trPr>
          <w:jc w:val="center"/>
        </w:trPr>
        <w:tc>
          <w:tcPr>
            <w:tcW w:w="1842" w:type="dxa"/>
          </w:tcPr>
          <w:p w14:paraId="0001E6FA" w14:textId="77777777" w:rsidR="008942EA" w:rsidRPr="00E65641" w:rsidRDefault="008942EA" w:rsidP="00823305">
            <w:pPr>
              <w:keepNext/>
              <w:keepLines/>
              <w:spacing w:after="0"/>
              <w:rPr>
                <w:rFonts w:ascii="Arial" w:hAnsi="Arial"/>
                <w:sz w:val="18"/>
                <w:lang w:eastAsia="ko-KR"/>
              </w:rPr>
            </w:pPr>
            <w:r w:rsidRPr="00E65641">
              <w:rPr>
                <w:rFonts w:ascii="Arial" w:hAnsi="Arial"/>
                <w:sz w:val="18"/>
              </w:rPr>
              <w:t>hf-only</w:t>
            </w:r>
          </w:p>
        </w:tc>
        <w:tc>
          <w:tcPr>
            <w:tcW w:w="7797" w:type="dxa"/>
          </w:tcPr>
          <w:p w14:paraId="6406C51B" w14:textId="77777777" w:rsidR="008942EA" w:rsidRPr="00E65641" w:rsidRDefault="008942EA" w:rsidP="00823305">
            <w:pPr>
              <w:keepNext/>
              <w:keepLines/>
              <w:spacing w:after="0"/>
              <w:rPr>
                <w:rFonts w:ascii="Arial" w:hAnsi="Arial"/>
                <w:sz w:val="18"/>
              </w:rPr>
            </w:pPr>
            <w:r w:rsidRPr="00E65641">
              <w:rPr>
                <w:rFonts w:ascii="Arial" w:hAnsi="Arial"/>
                <w:sz w:val="18"/>
              </w:rPr>
              <w:t>If present, it shall be set to 1</w:t>
            </w:r>
          </w:p>
        </w:tc>
      </w:tr>
      <w:tr w:rsidR="008942EA" w:rsidRPr="00E65641" w14:paraId="6BCC9A8F" w14:textId="77777777" w:rsidTr="00823305">
        <w:trPr>
          <w:jc w:val="center"/>
        </w:trPr>
        <w:tc>
          <w:tcPr>
            <w:tcW w:w="1842" w:type="dxa"/>
          </w:tcPr>
          <w:p w14:paraId="7AE825B5" w14:textId="77777777" w:rsidR="008942EA" w:rsidRPr="00E65641" w:rsidRDefault="008942EA" w:rsidP="00823305">
            <w:pPr>
              <w:keepNext/>
              <w:keepLines/>
              <w:spacing w:after="0"/>
              <w:rPr>
                <w:rFonts w:ascii="Arial" w:hAnsi="Arial"/>
                <w:sz w:val="18"/>
              </w:rPr>
            </w:pPr>
            <w:r w:rsidRPr="00E65641">
              <w:rPr>
                <w:rFonts w:ascii="Arial" w:hAnsi="Arial"/>
                <w:sz w:val="18"/>
              </w:rPr>
              <w:t>dtx</w:t>
            </w:r>
          </w:p>
        </w:tc>
        <w:tc>
          <w:tcPr>
            <w:tcW w:w="7797" w:type="dxa"/>
          </w:tcPr>
          <w:p w14:paraId="36FB8FE8" w14:textId="77777777" w:rsidR="008942EA" w:rsidRPr="00E65641" w:rsidRDefault="008942EA" w:rsidP="00823305">
            <w:pPr>
              <w:keepNext/>
              <w:keepLines/>
              <w:spacing w:after="0"/>
              <w:rPr>
                <w:rFonts w:ascii="Arial" w:hAnsi="Arial"/>
                <w:bCs/>
                <w:sz w:val="18"/>
              </w:rPr>
            </w:pPr>
            <w:r w:rsidRPr="00E65641">
              <w:rPr>
                <w:rFonts w:ascii="Arial" w:hAnsi="Arial"/>
                <w:sz w:val="18"/>
              </w:rPr>
              <w:t>Shall be set according to Table 6.2a</w:t>
            </w:r>
          </w:p>
        </w:tc>
      </w:tr>
      <w:tr w:rsidR="008942EA" w:rsidRPr="00E65641" w14:paraId="72A8C2C0" w14:textId="77777777" w:rsidTr="00823305">
        <w:trPr>
          <w:jc w:val="center"/>
        </w:trPr>
        <w:tc>
          <w:tcPr>
            <w:tcW w:w="1842" w:type="dxa"/>
          </w:tcPr>
          <w:p w14:paraId="235253A4" w14:textId="77777777" w:rsidR="008942EA" w:rsidRPr="00E65641" w:rsidRDefault="008942EA" w:rsidP="00823305">
            <w:pPr>
              <w:keepNext/>
              <w:keepLines/>
              <w:spacing w:after="0"/>
              <w:rPr>
                <w:rFonts w:ascii="Arial" w:hAnsi="Arial"/>
                <w:sz w:val="18"/>
              </w:rPr>
            </w:pPr>
            <w:r w:rsidRPr="00E65641">
              <w:rPr>
                <w:rFonts w:ascii="Arial" w:hAnsi="Arial"/>
                <w:sz w:val="18"/>
              </w:rPr>
              <w:t>dtx-send</w:t>
            </w:r>
          </w:p>
        </w:tc>
        <w:tc>
          <w:tcPr>
            <w:tcW w:w="7797" w:type="dxa"/>
          </w:tcPr>
          <w:p w14:paraId="285F7F70" w14:textId="77777777" w:rsidR="008942EA" w:rsidRPr="00E65641" w:rsidRDefault="008942EA" w:rsidP="00823305">
            <w:pPr>
              <w:keepNext/>
              <w:keepLines/>
              <w:spacing w:after="0"/>
              <w:rPr>
                <w:rFonts w:ascii="Arial" w:hAnsi="Arial"/>
                <w:sz w:val="18"/>
              </w:rPr>
            </w:pPr>
          </w:p>
        </w:tc>
      </w:tr>
      <w:tr w:rsidR="008942EA" w:rsidRPr="00E65641" w14:paraId="160AD79C" w14:textId="77777777" w:rsidTr="00823305">
        <w:trPr>
          <w:jc w:val="center"/>
        </w:trPr>
        <w:tc>
          <w:tcPr>
            <w:tcW w:w="1842" w:type="dxa"/>
          </w:tcPr>
          <w:p w14:paraId="4F444280" w14:textId="77777777" w:rsidR="008942EA" w:rsidRPr="00E65641" w:rsidRDefault="008942EA" w:rsidP="00823305">
            <w:pPr>
              <w:keepNext/>
              <w:keepLines/>
              <w:spacing w:after="0"/>
              <w:rPr>
                <w:rFonts w:ascii="Arial" w:hAnsi="Arial"/>
                <w:sz w:val="18"/>
              </w:rPr>
            </w:pPr>
            <w:r w:rsidRPr="00E65641">
              <w:rPr>
                <w:rFonts w:ascii="Arial" w:hAnsi="Arial"/>
                <w:sz w:val="18"/>
              </w:rPr>
              <w:t>dtx-recv</w:t>
            </w:r>
          </w:p>
        </w:tc>
        <w:tc>
          <w:tcPr>
            <w:tcW w:w="7797" w:type="dxa"/>
          </w:tcPr>
          <w:p w14:paraId="08B800FE" w14:textId="77777777" w:rsidR="008942EA" w:rsidRPr="00E65641" w:rsidRDefault="008942EA" w:rsidP="00823305">
            <w:pPr>
              <w:keepNext/>
              <w:keepLines/>
              <w:spacing w:after="0"/>
              <w:rPr>
                <w:rFonts w:ascii="Arial" w:hAnsi="Arial"/>
                <w:bCs/>
                <w:sz w:val="18"/>
              </w:rPr>
            </w:pPr>
            <w:r w:rsidRPr="00E65641">
              <w:rPr>
                <w:rFonts w:ascii="Arial" w:hAnsi="Arial"/>
                <w:sz w:val="18"/>
              </w:rPr>
              <w:t>Shall be set according to Table 6.2a</w:t>
            </w:r>
          </w:p>
        </w:tc>
      </w:tr>
      <w:tr w:rsidR="008942EA" w:rsidRPr="00E65641" w14:paraId="6E901415" w14:textId="77777777" w:rsidTr="00823305">
        <w:trPr>
          <w:jc w:val="center"/>
        </w:trPr>
        <w:tc>
          <w:tcPr>
            <w:tcW w:w="1842" w:type="dxa"/>
          </w:tcPr>
          <w:p w14:paraId="38FE2C27" w14:textId="77777777" w:rsidR="008942EA" w:rsidRPr="00E65641" w:rsidRDefault="008942EA" w:rsidP="00823305">
            <w:pPr>
              <w:keepNext/>
              <w:keepLines/>
              <w:spacing w:after="0"/>
              <w:rPr>
                <w:rFonts w:ascii="Arial" w:hAnsi="Arial"/>
                <w:sz w:val="18"/>
              </w:rPr>
            </w:pPr>
            <w:r w:rsidRPr="00E65641">
              <w:rPr>
                <w:rFonts w:ascii="Arial" w:hAnsi="Arial"/>
                <w:sz w:val="18"/>
              </w:rPr>
              <w:t>max-red</w:t>
            </w:r>
          </w:p>
        </w:tc>
        <w:tc>
          <w:tcPr>
            <w:tcW w:w="7797" w:type="dxa"/>
          </w:tcPr>
          <w:p w14:paraId="09F09BA7" w14:textId="77777777" w:rsidR="008942EA" w:rsidRPr="00E65641" w:rsidRDefault="008942EA" w:rsidP="00823305">
            <w:pPr>
              <w:keepNext/>
              <w:keepLines/>
              <w:spacing w:after="0"/>
              <w:rPr>
                <w:rFonts w:ascii="Arial" w:hAnsi="Arial"/>
                <w:bCs/>
                <w:sz w:val="18"/>
              </w:rPr>
            </w:pPr>
            <w:r w:rsidRPr="00E65641">
              <w:rPr>
                <w:rFonts w:ascii="Arial" w:hAnsi="Arial"/>
                <w:sz w:val="18"/>
              </w:rPr>
              <w:t>Shall be included and shall be set to 220 or less.</w:t>
            </w:r>
          </w:p>
        </w:tc>
      </w:tr>
      <w:tr w:rsidR="008942EA" w:rsidRPr="00E65641" w14:paraId="2D270EEE" w14:textId="77777777" w:rsidTr="00823305">
        <w:trPr>
          <w:jc w:val="center"/>
        </w:trPr>
        <w:tc>
          <w:tcPr>
            <w:tcW w:w="1842" w:type="dxa"/>
          </w:tcPr>
          <w:p w14:paraId="285F4F3C" w14:textId="77777777" w:rsidR="008942EA" w:rsidRPr="00E65641" w:rsidRDefault="008942EA" w:rsidP="00823305">
            <w:pPr>
              <w:keepNext/>
              <w:keepLines/>
              <w:spacing w:after="0"/>
              <w:rPr>
                <w:rFonts w:ascii="Arial" w:hAnsi="Arial"/>
                <w:sz w:val="18"/>
              </w:rPr>
            </w:pPr>
            <w:r w:rsidRPr="00E65641">
              <w:rPr>
                <w:rFonts w:ascii="Arial" w:hAnsi="Arial"/>
                <w:sz w:val="18"/>
              </w:rPr>
              <w:t>channels</w:t>
            </w:r>
          </w:p>
        </w:tc>
        <w:tc>
          <w:tcPr>
            <w:tcW w:w="7797" w:type="dxa"/>
          </w:tcPr>
          <w:p w14:paraId="6B6F6FF6" w14:textId="77777777" w:rsidR="008942EA" w:rsidRPr="00E65641" w:rsidRDefault="008942EA" w:rsidP="00823305">
            <w:pPr>
              <w:keepNext/>
              <w:keepLines/>
              <w:spacing w:after="0"/>
              <w:rPr>
                <w:rFonts w:ascii="Arial" w:hAnsi="Arial"/>
                <w:sz w:val="18"/>
              </w:rPr>
            </w:pPr>
            <w:r w:rsidRPr="00E65641">
              <w:rPr>
                <w:rFonts w:ascii="Arial" w:hAnsi="Arial"/>
                <w:sz w:val="18"/>
              </w:rPr>
              <w:t>Shall not be present</w:t>
            </w:r>
          </w:p>
        </w:tc>
      </w:tr>
      <w:tr w:rsidR="008942EA" w:rsidRPr="00E65641" w:rsidDel="006B2CC5" w14:paraId="49ED6731" w14:textId="77777777" w:rsidTr="00823305">
        <w:trPr>
          <w:jc w:val="center"/>
        </w:trPr>
        <w:tc>
          <w:tcPr>
            <w:tcW w:w="1842" w:type="dxa"/>
          </w:tcPr>
          <w:p w14:paraId="4E747CED" w14:textId="77777777" w:rsidR="008942EA" w:rsidRPr="00E65641" w:rsidDel="006B2CC5" w:rsidRDefault="008942EA" w:rsidP="00823305">
            <w:pPr>
              <w:keepNext/>
              <w:keepLines/>
              <w:spacing w:after="0"/>
              <w:rPr>
                <w:rFonts w:ascii="Arial" w:hAnsi="Arial"/>
                <w:sz w:val="18"/>
                <w:lang w:eastAsia="ko-KR"/>
              </w:rPr>
            </w:pPr>
            <w:r w:rsidRPr="00E65641">
              <w:rPr>
                <w:rFonts w:ascii="Arial" w:hAnsi="Arial"/>
                <w:sz w:val="18"/>
                <w:lang w:eastAsia="ko-KR"/>
              </w:rPr>
              <w:t>cmr</w:t>
            </w:r>
          </w:p>
        </w:tc>
        <w:tc>
          <w:tcPr>
            <w:tcW w:w="7797" w:type="dxa"/>
          </w:tcPr>
          <w:p w14:paraId="65E98057"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15EE6F7" w14:textId="77777777" w:rsidTr="00823305">
        <w:trPr>
          <w:jc w:val="center"/>
        </w:trPr>
        <w:tc>
          <w:tcPr>
            <w:tcW w:w="1842" w:type="dxa"/>
          </w:tcPr>
          <w:p w14:paraId="339C979F"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br</w:t>
            </w:r>
          </w:p>
        </w:tc>
        <w:tc>
          <w:tcPr>
            <w:tcW w:w="7797" w:type="dxa"/>
          </w:tcPr>
          <w:p w14:paraId="197179EB"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5115E61A" w14:textId="77777777" w:rsidTr="00823305">
        <w:trPr>
          <w:jc w:val="center"/>
        </w:trPr>
        <w:tc>
          <w:tcPr>
            <w:tcW w:w="1842" w:type="dxa"/>
          </w:tcPr>
          <w:p w14:paraId="20CF6D38"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br-send</w:t>
            </w:r>
          </w:p>
        </w:tc>
        <w:tc>
          <w:tcPr>
            <w:tcW w:w="7797" w:type="dxa"/>
          </w:tcPr>
          <w:p w14:paraId="509DCEDD"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7867831B" w14:textId="77777777" w:rsidTr="00823305">
        <w:trPr>
          <w:jc w:val="center"/>
        </w:trPr>
        <w:tc>
          <w:tcPr>
            <w:tcW w:w="1842" w:type="dxa"/>
          </w:tcPr>
          <w:p w14:paraId="502949E9"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br-recv</w:t>
            </w:r>
          </w:p>
        </w:tc>
        <w:tc>
          <w:tcPr>
            <w:tcW w:w="7797" w:type="dxa"/>
          </w:tcPr>
          <w:p w14:paraId="5B056102"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3F013AAB" w14:textId="77777777" w:rsidTr="00823305">
        <w:trPr>
          <w:jc w:val="center"/>
        </w:trPr>
        <w:tc>
          <w:tcPr>
            <w:tcW w:w="1842" w:type="dxa"/>
          </w:tcPr>
          <w:p w14:paraId="361DACE7"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bw</w:t>
            </w:r>
          </w:p>
        </w:tc>
        <w:tc>
          <w:tcPr>
            <w:tcW w:w="7797" w:type="dxa"/>
          </w:tcPr>
          <w:p w14:paraId="2B7EEAC4"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24E769CE" w14:textId="77777777" w:rsidTr="00823305">
        <w:trPr>
          <w:jc w:val="center"/>
        </w:trPr>
        <w:tc>
          <w:tcPr>
            <w:tcW w:w="1842" w:type="dxa"/>
          </w:tcPr>
          <w:p w14:paraId="2D348751"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bw-send</w:t>
            </w:r>
          </w:p>
        </w:tc>
        <w:tc>
          <w:tcPr>
            <w:tcW w:w="7797" w:type="dxa"/>
          </w:tcPr>
          <w:p w14:paraId="5337F60E"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5C39FB8C" w14:textId="77777777" w:rsidTr="00823305">
        <w:trPr>
          <w:jc w:val="center"/>
        </w:trPr>
        <w:tc>
          <w:tcPr>
            <w:tcW w:w="1842" w:type="dxa"/>
          </w:tcPr>
          <w:p w14:paraId="5CD2BAD5"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bw-recv</w:t>
            </w:r>
          </w:p>
        </w:tc>
        <w:tc>
          <w:tcPr>
            <w:tcW w:w="7797" w:type="dxa"/>
          </w:tcPr>
          <w:p w14:paraId="1B5663A9"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3E34B2AC" w14:textId="77777777" w:rsidTr="00823305">
        <w:trPr>
          <w:jc w:val="center"/>
        </w:trPr>
        <w:tc>
          <w:tcPr>
            <w:tcW w:w="1842" w:type="dxa"/>
          </w:tcPr>
          <w:p w14:paraId="377409B2" w14:textId="77777777" w:rsidR="008942EA" w:rsidRPr="00E65641" w:rsidRDefault="008942EA" w:rsidP="00823305">
            <w:pPr>
              <w:keepNext/>
              <w:keepLines/>
              <w:spacing w:after="0"/>
              <w:rPr>
                <w:rFonts w:ascii="Arial" w:hAnsi="Arial"/>
                <w:sz w:val="18"/>
                <w:lang w:eastAsia="ko-KR"/>
              </w:rPr>
            </w:pPr>
            <w:r w:rsidRPr="00E65641">
              <w:rPr>
                <w:rFonts w:ascii="Arial" w:hAnsi="Arial"/>
                <w:sz w:val="18"/>
                <w:lang w:eastAsia="ko-KR"/>
              </w:rPr>
              <w:t>ch-send</w:t>
            </w:r>
          </w:p>
        </w:tc>
        <w:tc>
          <w:tcPr>
            <w:tcW w:w="7797" w:type="dxa"/>
          </w:tcPr>
          <w:p w14:paraId="79A4B15A" w14:textId="77777777" w:rsidR="008942EA" w:rsidRPr="00E65641" w:rsidRDefault="008942EA" w:rsidP="00823305">
            <w:pPr>
              <w:keepNext/>
              <w:keepLines/>
              <w:spacing w:after="0"/>
              <w:rPr>
                <w:rFonts w:ascii="Arial" w:hAnsi="Arial"/>
                <w:sz w:val="18"/>
              </w:rPr>
            </w:pPr>
            <w:r w:rsidRPr="00E65641">
              <w:rPr>
                <w:rFonts w:ascii="Arial" w:hAnsi="Arial"/>
                <w:sz w:val="18"/>
              </w:rPr>
              <w:t>Shall not be included</w:t>
            </w:r>
          </w:p>
        </w:tc>
      </w:tr>
      <w:tr w:rsidR="008942EA" w:rsidRPr="00E65641" w14:paraId="6B602820" w14:textId="77777777" w:rsidTr="00823305">
        <w:trPr>
          <w:jc w:val="center"/>
        </w:trPr>
        <w:tc>
          <w:tcPr>
            <w:tcW w:w="1842" w:type="dxa"/>
          </w:tcPr>
          <w:p w14:paraId="06B73665" w14:textId="77777777" w:rsidR="008942EA" w:rsidRPr="00E65641" w:rsidRDefault="008942EA" w:rsidP="00823305">
            <w:pPr>
              <w:keepNext/>
              <w:keepLines/>
              <w:spacing w:after="0"/>
              <w:rPr>
                <w:rFonts w:ascii="Arial" w:hAnsi="Arial"/>
                <w:sz w:val="18"/>
                <w:lang w:eastAsia="ko-KR"/>
              </w:rPr>
            </w:pPr>
            <w:r w:rsidRPr="00E65641">
              <w:rPr>
                <w:rFonts w:ascii="Arial" w:hAnsi="Arial"/>
                <w:sz w:val="18"/>
                <w:lang w:eastAsia="ko-KR"/>
              </w:rPr>
              <w:t>ch-recv</w:t>
            </w:r>
          </w:p>
        </w:tc>
        <w:tc>
          <w:tcPr>
            <w:tcW w:w="7797" w:type="dxa"/>
          </w:tcPr>
          <w:p w14:paraId="3DAE863A" w14:textId="77777777" w:rsidR="008942EA" w:rsidRPr="00E65641" w:rsidRDefault="008942EA" w:rsidP="00823305">
            <w:pPr>
              <w:keepNext/>
              <w:keepLines/>
              <w:spacing w:after="0"/>
              <w:rPr>
                <w:rFonts w:ascii="Arial" w:hAnsi="Arial"/>
                <w:sz w:val="18"/>
              </w:rPr>
            </w:pPr>
            <w:r w:rsidRPr="00E65641">
              <w:rPr>
                <w:rFonts w:ascii="Arial" w:hAnsi="Arial"/>
                <w:sz w:val="18"/>
              </w:rPr>
              <w:t>Shall not be included</w:t>
            </w:r>
          </w:p>
        </w:tc>
      </w:tr>
      <w:tr w:rsidR="008942EA" w:rsidRPr="00E65641" w14:paraId="0CCEF27A" w14:textId="77777777" w:rsidTr="00823305">
        <w:trPr>
          <w:jc w:val="center"/>
        </w:trPr>
        <w:tc>
          <w:tcPr>
            <w:tcW w:w="1842" w:type="dxa"/>
          </w:tcPr>
          <w:p w14:paraId="62F03149" w14:textId="77777777" w:rsidR="008942EA" w:rsidRPr="00E65641" w:rsidRDefault="008942EA" w:rsidP="00823305">
            <w:pPr>
              <w:keepNext/>
              <w:keepLines/>
              <w:spacing w:after="0"/>
              <w:rPr>
                <w:rFonts w:ascii="Arial" w:hAnsi="Arial"/>
                <w:sz w:val="18"/>
                <w:lang w:eastAsia="ko-KR"/>
              </w:rPr>
            </w:pPr>
            <w:r w:rsidRPr="00E65641">
              <w:rPr>
                <w:rFonts w:ascii="Arial" w:hAnsi="Arial"/>
                <w:sz w:val="18"/>
                <w:lang w:eastAsia="ko-KR"/>
              </w:rPr>
              <w:t>ch-aw-recv</w:t>
            </w:r>
          </w:p>
        </w:tc>
        <w:tc>
          <w:tcPr>
            <w:tcW w:w="7797" w:type="dxa"/>
          </w:tcPr>
          <w:p w14:paraId="339F9975"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6E9C7323" w14:textId="77777777" w:rsidTr="00823305">
        <w:trPr>
          <w:jc w:val="center"/>
        </w:trPr>
        <w:tc>
          <w:tcPr>
            <w:tcW w:w="1842" w:type="dxa"/>
          </w:tcPr>
          <w:p w14:paraId="7A38E50B" w14:textId="77777777" w:rsidR="008942EA" w:rsidRPr="00E65641" w:rsidRDefault="008942EA" w:rsidP="00823305">
            <w:pPr>
              <w:keepNext/>
              <w:keepLines/>
              <w:spacing w:after="0"/>
              <w:rPr>
                <w:rFonts w:ascii="Arial" w:hAnsi="Arial"/>
                <w:sz w:val="18"/>
                <w:lang w:eastAsia="ko-KR"/>
              </w:rPr>
            </w:pPr>
            <w:r w:rsidRPr="00E65641">
              <w:rPr>
                <w:rFonts w:ascii="Arial" w:hAnsi="Arial"/>
                <w:sz w:val="18"/>
              </w:rPr>
              <w:t>mode-set</w:t>
            </w:r>
          </w:p>
        </w:tc>
        <w:tc>
          <w:tcPr>
            <w:tcW w:w="7797" w:type="dxa"/>
          </w:tcPr>
          <w:p w14:paraId="73B7D612"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63BD2F90" w14:textId="77777777" w:rsidTr="00823305">
        <w:trPr>
          <w:jc w:val="center"/>
        </w:trPr>
        <w:tc>
          <w:tcPr>
            <w:tcW w:w="1842" w:type="dxa"/>
          </w:tcPr>
          <w:p w14:paraId="02F9F6A3" w14:textId="77777777" w:rsidR="008942EA" w:rsidRPr="00E65641" w:rsidRDefault="008942EA" w:rsidP="00823305">
            <w:pPr>
              <w:keepNext/>
              <w:keepLines/>
              <w:spacing w:after="0"/>
              <w:rPr>
                <w:rFonts w:ascii="Arial" w:hAnsi="Arial"/>
                <w:sz w:val="18"/>
                <w:lang w:eastAsia="ko-KR"/>
              </w:rPr>
            </w:pPr>
            <w:r w:rsidRPr="00E65641">
              <w:rPr>
                <w:rFonts w:ascii="Arial" w:hAnsi="Arial"/>
                <w:sz w:val="18"/>
              </w:rPr>
              <w:t>mode-change-period</w:t>
            </w:r>
          </w:p>
        </w:tc>
        <w:tc>
          <w:tcPr>
            <w:tcW w:w="7797" w:type="dxa"/>
          </w:tcPr>
          <w:p w14:paraId="4A777480"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rsidDel="006B2CC5" w14:paraId="7F7A8686" w14:textId="77777777" w:rsidTr="00823305">
        <w:trPr>
          <w:jc w:val="center"/>
        </w:trPr>
        <w:tc>
          <w:tcPr>
            <w:tcW w:w="1842" w:type="dxa"/>
          </w:tcPr>
          <w:p w14:paraId="6BD688B8"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mode-change-capability</w:t>
            </w:r>
          </w:p>
        </w:tc>
        <w:tc>
          <w:tcPr>
            <w:tcW w:w="7797" w:type="dxa"/>
          </w:tcPr>
          <w:p w14:paraId="2047D9C8"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rsidDel="006B2CC5" w14:paraId="7CF69F9A" w14:textId="77777777" w:rsidTr="00823305">
        <w:trPr>
          <w:jc w:val="center"/>
        </w:trPr>
        <w:tc>
          <w:tcPr>
            <w:tcW w:w="1842" w:type="dxa"/>
          </w:tcPr>
          <w:p w14:paraId="1A87BDB7"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mode-change-neighbor</w:t>
            </w:r>
          </w:p>
        </w:tc>
        <w:tc>
          <w:tcPr>
            <w:tcW w:w="7797" w:type="dxa"/>
          </w:tcPr>
          <w:p w14:paraId="6485D2D8"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0179DE4D" w14:textId="77777777" w:rsidTr="00823305">
        <w:trPr>
          <w:jc w:val="center"/>
        </w:trPr>
        <w:tc>
          <w:tcPr>
            <w:tcW w:w="1842" w:type="dxa"/>
          </w:tcPr>
          <w:p w14:paraId="1C55CFCF" w14:textId="7E532B8E" w:rsidR="008942EA" w:rsidRPr="00E65641" w:rsidRDefault="008942EA" w:rsidP="00823305">
            <w:pPr>
              <w:keepNext/>
              <w:keepLines/>
              <w:spacing w:after="0"/>
              <w:rPr>
                <w:rFonts w:ascii="Arial" w:hAnsi="Arial"/>
                <w:sz w:val="18"/>
              </w:rPr>
            </w:pPr>
            <w:r>
              <w:rPr>
                <w:rFonts w:ascii="Arial" w:hAnsi="Arial"/>
                <w:sz w:val="18"/>
              </w:rPr>
              <w:t>mono-init</w:t>
            </w:r>
          </w:p>
        </w:tc>
        <w:tc>
          <w:tcPr>
            <w:tcW w:w="7797" w:type="dxa"/>
          </w:tcPr>
          <w:p w14:paraId="2311EB3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5423512F" w14:textId="77777777" w:rsidTr="00823305">
        <w:trPr>
          <w:jc w:val="center"/>
        </w:trPr>
        <w:tc>
          <w:tcPr>
            <w:tcW w:w="1842" w:type="dxa"/>
          </w:tcPr>
          <w:p w14:paraId="3B51D55D" w14:textId="57BAD9E6" w:rsidR="008942EA" w:rsidRPr="00E65641" w:rsidRDefault="008942EA" w:rsidP="00823305">
            <w:pPr>
              <w:keepNext/>
              <w:keepLines/>
              <w:spacing w:after="0"/>
              <w:rPr>
                <w:rFonts w:ascii="Arial" w:hAnsi="Arial"/>
                <w:sz w:val="18"/>
              </w:rPr>
            </w:pPr>
            <w:r>
              <w:rPr>
                <w:rFonts w:ascii="Arial" w:hAnsi="Arial"/>
                <w:sz w:val="18"/>
              </w:rPr>
              <w:t>mono-init</w:t>
            </w:r>
            <w:r w:rsidRPr="00E65641">
              <w:rPr>
                <w:rFonts w:ascii="Arial" w:hAnsi="Arial"/>
                <w:sz w:val="18"/>
              </w:rPr>
              <w:t>-send</w:t>
            </w:r>
          </w:p>
        </w:tc>
        <w:tc>
          <w:tcPr>
            <w:tcW w:w="7797" w:type="dxa"/>
          </w:tcPr>
          <w:p w14:paraId="4D731CC3"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03E0C716" w14:textId="77777777" w:rsidTr="00823305">
        <w:trPr>
          <w:jc w:val="center"/>
        </w:trPr>
        <w:tc>
          <w:tcPr>
            <w:tcW w:w="1842" w:type="dxa"/>
          </w:tcPr>
          <w:p w14:paraId="69EE6AF0" w14:textId="36463B60" w:rsidR="008942EA" w:rsidRPr="00E65641" w:rsidRDefault="008942EA" w:rsidP="00823305">
            <w:pPr>
              <w:keepNext/>
              <w:keepLines/>
              <w:spacing w:after="0"/>
              <w:rPr>
                <w:rFonts w:ascii="Arial" w:hAnsi="Arial"/>
                <w:sz w:val="18"/>
              </w:rPr>
            </w:pPr>
            <w:r>
              <w:rPr>
                <w:rFonts w:ascii="Arial" w:hAnsi="Arial"/>
                <w:sz w:val="18"/>
              </w:rPr>
              <w:t>mono-init</w:t>
            </w:r>
            <w:r w:rsidRPr="00E65641">
              <w:rPr>
                <w:rFonts w:ascii="Arial" w:hAnsi="Arial"/>
                <w:sz w:val="18"/>
              </w:rPr>
              <w:t>-recv</w:t>
            </w:r>
          </w:p>
        </w:tc>
        <w:tc>
          <w:tcPr>
            <w:tcW w:w="7797" w:type="dxa"/>
          </w:tcPr>
          <w:p w14:paraId="7A89647B"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45982BE3" w14:textId="77777777" w:rsidTr="00823305">
        <w:trPr>
          <w:jc w:val="center"/>
        </w:trPr>
        <w:tc>
          <w:tcPr>
            <w:tcW w:w="1842" w:type="dxa"/>
          </w:tcPr>
          <w:p w14:paraId="46F631DA" w14:textId="77777777" w:rsidR="008942EA" w:rsidRPr="00E65641" w:rsidRDefault="008942EA" w:rsidP="00823305">
            <w:pPr>
              <w:keepNext/>
              <w:keepLines/>
              <w:spacing w:after="0"/>
              <w:rPr>
                <w:rFonts w:ascii="Arial" w:hAnsi="Arial"/>
                <w:sz w:val="18"/>
              </w:rPr>
            </w:pPr>
            <w:r w:rsidRPr="00E65641">
              <w:rPr>
                <w:rFonts w:ascii="Arial" w:hAnsi="Arial"/>
                <w:sz w:val="18"/>
              </w:rPr>
              <w:t>ibr</w:t>
            </w:r>
          </w:p>
        </w:tc>
        <w:tc>
          <w:tcPr>
            <w:tcW w:w="7797" w:type="dxa"/>
          </w:tcPr>
          <w:p w14:paraId="6DE35747" w14:textId="77777777" w:rsidR="008942EA" w:rsidRPr="00E65641" w:rsidRDefault="008942EA" w:rsidP="00823305">
            <w:pPr>
              <w:keepNext/>
              <w:keepLines/>
              <w:spacing w:after="0"/>
              <w:rPr>
                <w:rFonts w:ascii="Arial" w:hAnsi="Arial"/>
                <w:sz w:val="18"/>
              </w:rPr>
            </w:pPr>
            <w:r w:rsidRPr="00E65641">
              <w:rPr>
                <w:rFonts w:ascii="Arial" w:hAnsi="Arial"/>
                <w:sz w:val="18"/>
              </w:rPr>
              <w:t>An MTSI client in terminal supporting the IVAS codec is required to support the entire bit-rate range but may offer a smaller bit-rate range or even a single bit-rate.</w:t>
            </w:r>
          </w:p>
        </w:tc>
      </w:tr>
      <w:tr w:rsidR="008942EA" w:rsidRPr="00E65641" w14:paraId="3A86CB07" w14:textId="77777777" w:rsidTr="00823305">
        <w:trPr>
          <w:jc w:val="center"/>
        </w:trPr>
        <w:tc>
          <w:tcPr>
            <w:tcW w:w="1842" w:type="dxa"/>
          </w:tcPr>
          <w:p w14:paraId="79D88F49" w14:textId="77777777" w:rsidR="008942EA" w:rsidRPr="00E65641" w:rsidRDefault="008942EA" w:rsidP="00823305">
            <w:pPr>
              <w:keepNext/>
              <w:keepLines/>
              <w:spacing w:after="0"/>
              <w:rPr>
                <w:rFonts w:ascii="Arial" w:hAnsi="Arial"/>
                <w:sz w:val="18"/>
              </w:rPr>
            </w:pPr>
            <w:r w:rsidRPr="00E65641">
              <w:rPr>
                <w:rFonts w:ascii="Arial" w:hAnsi="Arial"/>
                <w:sz w:val="18"/>
              </w:rPr>
              <w:t>ibr-send</w:t>
            </w:r>
          </w:p>
        </w:tc>
        <w:tc>
          <w:tcPr>
            <w:tcW w:w="7797" w:type="dxa"/>
          </w:tcPr>
          <w:p w14:paraId="03FDCBF9"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for ibr and in TS 26.253 [188] apply.</w:t>
            </w:r>
          </w:p>
        </w:tc>
      </w:tr>
      <w:tr w:rsidR="008942EA" w:rsidRPr="00E65641" w14:paraId="0648982C" w14:textId="77777777" w:rsidTr="00823305">
        <w:trPr>
          <w:jc w:val="center"/>
        </w:trPr>
        <w:tc>
          <w:tcPr>
            <w:tcW w:w="1842" w:type="dxa"/>
          </w:tcPr>
          <w:p w14:paraId="60278E87" w14:textId="77777777" w:rsidR="008942EA" w:rsidRPr="00E65641" w:rsidRDefault="008942EA" w:rsidP="00823305">
            <w:pPr>
              <w:keepNext/>
              <w:keepLines/>
              <w:spacing w:after="0"/>
              <w:rPr>
                <w:rFonts w:ascii="Arial" w:hAnsi="Arial"/>
                <w:sz w:val="18"/>
              </w:rPr>
            </w:pPr>
            <w:r w:rsidRPr="00E65641">
              <w:rPr>
                <w:rFonts w:ascii="Arial" w:hAnsi="Arial"/>
                <w:sz w:val="18"/>
              </w:rPr>
              <w:t>ibr-recv</w:t>
            </w:r>
          </w:p>
        </w:tc>
        <w:tc>
          <w:tcPr>
            <w:tcW w:w="7797" w:type="dxa"/>
          </w:tcPr>
          <w:p w14:paraId="6893B9B7"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for ibr in TS 26.253 [188] apply.</w:t>
            </w:r>
          </w:p>
        </w:tc>
      </w:tr>
      <w:tr w:rsidR="008942EA" w:rsidRPr="00E65641" w14:paraId="084A5245" w14:textId="77777777" w:rsidTr="00823305">
        <w:trPr>
          <w:jc w:val="center"/>
        </w:trPr>
        <w:tc>
          <w:tcPr>
            <w:tcW w:w="1842" w:type="dxa"/>
          </w:tcPr>
          <w:p w14:paraId="2A0278AC" w14:textId="77777777" w:rsidR="008942EA" w:rsidRPr="00E65641" w:rsidRDefault="008942EA" w:rsidP="00823305">
            <w:pPr>
              <w:keepNext/>
              <w:keepLines/>
              <w:spacing w:after="0"/>
              <w:rPr>
                <w:rFonts w:ascii="Arial" w:hAnsi="Arial"/>
                <w:sz w:val="18"/>
              </w:rPr>
            </w:pPr>
            <w:r w:rsidRPr="00E65641">
              <w:rPr>
                <w:rFonts w:ascii="Arial" w:hAnsi="Arial"/>
                <w:sz w:val="18"/>
              </w:rPr>
              <w:t>ibw</w:t>
            </w:r>
          </w:p>
        </w:tc>
        <w:tc>
          <w:tcPr>
            <w:tcW w:w="7797" w:type="dxa"/>
          </w:tcPr>
          <w:p w14:paraId="3BDC2A2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0E8AEB8" w14:textId="77777777" w:rsidTr="00823305">
        <w:trPr>
          <w:jc w:val="center"/>
        </w:trPr>
        <w:tc>
          <w:tcPr>
            <w:tcW w:w="1842" w:type="dxa"/>
          </w:tcPr>
          <w:p w14:paraId="2642DFB5" w14:textId="77777777" w:rsidR="008942EA" w:rsidRPr="00E65641" w:rsidRDefault="008942EA" w:rsidP="00823305">
            <w:pPr>
              <w:keepNext/>
              <w:keepLines/>
              <w:spacing w:after="0"/>
              <w:rPr>
                <w:rFonts w:ascii="Arial" w:hAnsi="Arial"/>
                <w:sz w:val="18"/>
              </w:rPr>
            </w:pPr>
            <w:r w:rsidRPr="00E65641">
              <w:rPr>
                <w:rFonts w:ascii="Arial" w:hAnsi="Arial"/>
                <w:sz w:val="18"/>
              </w:rPr>
              <w:t>ibw-send</w:t>
            </w:r>
          </w:p>
        </w:tc>
        <w:tc>
          <w:tcPr>
            <w:tcW w:w="7797" w:type="dxa"/>
          </w:tcPr>
          <w:p w14:paraId="6E8CF6E5"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1EDC9288" w14:textId="77777777" w:rsidTr="00823305">
        <w:trPr>
          <w:jc w:val="center"/>
        </w:trPr>
        <w:tc>
          <w:tcPr>
            <w:tcW w:w="1842" w:type="dxa"/>
          </w:tcPr>
          <w:p w14:paraId="6983A8AD" w14:textId="77777777" w:rsidR="008942EA" w:rsidRPr="00E65641" w:rsidRDefault="008942EA" w:rsidP="00823305">
            <w:pPr>
              <w:keepNext/>
              <w:keepLines/>
              <w:spacing w:after="0"/>
              <w:rPr>
                <w:rFonts w:ascii="Arial" w:hAnsi="Arial"/>
                <w:sz w:val="18"/>
              </w:rPr>
            </w:pPr>
            <w:r w:rsidRPr="00E65641">
              <w:rPr>
                <w:rFonts w:ascii="Arial" w:hAnsi="Arial"/>
                <w:sz w:val="18"/>
              </w:rPr>
              <w:t>ibw-recv</w:t>
            </w:r>
          </w:p>
        </w:tc>
        <w:tc>
          <w:tcPr>
            <w:tcW w:w="7797" w:type="dxa"/>
          </w:tcPr>
          <w:p w14:paraId="7AEADAE6"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47DF676C" w14:textId="77777777" w:rsidTr="00823305">
        <w:trPr>
          <w:jc w:val="center"/>
        </w:trPr>
        <w:tc>
          <w:tcPr>
            <w:tcW w:w="1842" w:type="dxa"/>
          </w:tcPr>
          <w:p w14:paraId="0EEE3151" w14:textId="77777777" w:rsidR="008942EA" w:rsidRPr="00E65641" w:rsidRDefault="008942EA" w:rsidP="00823305">
            <w:pPr>
              <w:keepNext/>
              <w:keepLines/>
              <w:spacing w:after="0"/>
              <w:rPr>
                <w:rFonts w:ascii="Arial" w:hAnsi="Arial"/>
                <w:sz w:val="18"/>
              </w:rPr>
            </w:pPr>
            <w:r w:rsidRPr="00E65641">
              <w:rPr>
                <w:rFonts w:ascii="Arial" w:hAnsi="Arial"/>
                <w:sz w:val="18"/>
              </w:rPr>
              <w:t>cf</w:t>
            </w:r>
          </w:p>
        </w:tc>
        <w:tc>
          <w:tcPr>
            <w:tcW w:w="7797" w:type="dxa"/>
          </w:tcPr>
          <w:p w14:paraId="62E6B5F5" w14:textId="77777777" w:rsidR="008942EA" w:rsidRPr="00E65641" w:rsidRDefault="008942EA" w:rsidP="00823305">
            <w:pPr>
              <w:keepNext/>
              <w:keepLines/>
              <w:spacing w:after="0"/>
              <w:rPr>
                <w:rFonts w:ascii="Arial" w:hAnsi="Arial"/>
                <w:sz w:val="18"/>
              </w:rPr>
            </w:pPr>
            <w:r w:rsidRPr="00E65641">
              <w:rPr>
                <w:rFonts w:ascii="Arial" w:hAnsi="Arial"/>
                <w:sz w:val="18"/>
              </w:rPr>
              <w:t>Shall not be included.</w:t>
            </w:r>
          </w:p>
        </w:tc>
      </w:tr>
      <w:tr w:rsidR="008942EA" w:rsidRPr="00E65641" w14:paraId="005CCF38" w14:textId="77777777" w:rsidTr="00823305">
        <w:trPr>
          <w:jc w:val="center"/>
        </w:trPr>
        <w:tc>
          <w:tcPr>
            <w:tcW w:w="1842" w:type="dxa"/>
          </w:tcPr>
          <w:p w14:paraId="608F77E5" w14:textId="77777777" w:rsidR="008942EA" w:rsidRPr="00E65641" w:rsidRDefault="008942EA" w:rsidP="00823305">
            <w:pPr>
              <w:keepNext/>
              <w:keepLines/>
              <w:spacing w:after="0"/>
              <w:rPr>
                <w:rFonts w:ascii="Arial" w:hAnsi="Arial"/>
                <w:sz w:val="18"/>
              </w:rPr>
            </w:pPr>
            <w:r w:rsidRPr="00E65641">
              <w:rPr>
                <w:rFonts w:ascii="Arial" w:hAnsi="Arial"/>
                <w:sz w:val="18"/>
              </w:rPr>
              <w:t>cf-send</w:t>
            </w:r>
          </w:p>
        </w:tc>
        <w:tc>
          <w:tcPr>
            <w:tcW w:w="7797" w:type="dxa"/>
          </w:tcPr>
          <w:p w14:paraId="7AF767FA" w14:textId="77777777" w:rsidR="008942EA" w:rsidRPr="00E65641" w:rsidRDefault="008942EA" w:rsidP="00823305">
            <w:pPr>
              <w:keepNext/>
              <w:keepLines/>
              <w:spacing w:after="0"/>
              <w:rPr>
                <w:rFonts w:ascii="Arial" w:hAnsi="Arial"/>
                <w:sz w:val="18"/>
              </w:rPr>
            </w:pPr>
            <w:r w:rsidRPr="00E65641">
              <w:rPr>
                <w:rFonts w:ascii="Arial" w:hAnsi="Arial"/>
                <w:sz w:val="18"/>
              </w:rPr>
              <w:t>Shall be included and contain all coded formats the offerer is supporting and prepared to send.</w:t>
            </w:r>
          </w:p>
        </w:tc>
      </w:tr>
      <w:tr w:rsidR="008942EA" w:rsidRPr="00E65641" w14:paraId="3FB1C132" w14:textId="77777777" w:rsidTr="00823305">
        <w:trPr>
          <w:jc w:val="center"/>
        </w:trPr>
        <w:tc>
          <w:tcPr>
            <w:tcW w:w="1842" w:type="dxa"/>
          </w:tcPr>
          <w:p w14:paraId="03865251" w14:textId="77777777" w:rsidR="008942EA" w:rsidRPr="00E65641" w:rsidRDefault="008942EA" w:rsidP="00823305">
            <w:pPr>
              <w:keepNext/>
              <w:keepLines/>
              <w:spacing w:after="0"/>
              <w:rPr>
                <w:rFonts w:ascii="Arial" w:hAnsi="Arial"/>
                <w:sz w:val="18"/>
              </w:rPr>
            </w:pPr>
            <w:r w:rsidRPr="00E65641">
              <w:rPr>
                <w:rFonts w:ascii="Arial" w:hAnsi="Arial"/>
                <w:sz w:val="18"/>
              </w:rPr>
              <w:t>cf-recv</w:t>
            </w:r>
          </w:p>
        </w:tc>
        <w:tc>
          <w:tcPr>
            <w:tcW w:w="7797" w:type="dxa"/>
          </w:tcPr>
          <w:p w14:paraId="53109F07" w14:textId="77777777" w:rsidR="008942EA" w:rsidRPr="00E65641" w:rsidRDefault="008942EA" w:rsidP="00823305">
            <w:pPr>
              <w:keepNext/>
              <w:keepLines/>
              <w:spacing w:after="0"/>
              <w:rPr>
                <w:rFonts w:ascii="Arial" w:hAnsi="Arial"/>
                <w:sz w:val="18"/>
              </w:rPr>
            </w:pPr>
            <w:r w:rsidRPr="00E65641">
              <w:rPr>
                <w:rFonts w:ascii="Arial" w:hAnsi="Arial"/>
                <w:sz w:val="18"/>
              </w:rPr>
              <w:t>Shall contain all formats of Table A.4.1-1 of [188] or not be included.</w:t>
            </w:r>
          </w:p>
        </w:tc>
      </w:tr>
      <w:tr w:rsidR="008942EA" w:rsidRPr="00E65641" w14:paraId="252C3A49" w14:textId="77777777" w:rsidTr="00823305">
        <w:trPr>
          <w:jc w:val="center"/>
        </w:trPr>
        <w:tc>
          <w:tcPr>
            <w:tcW w:w="1842" w:type="dxa"/>
          </w:tcPr>
          <w:p w14:paraId="214D7335" w14:textId="77777777" w:rsidR="008942EA" w:rsidRPr="00E65641" w:rsidRDefault="008942EA" w:rsidP="00823305">
            <w:pPr>
              <w:keepNext/>
              <w:keepLines/>
              <w:spacing w:after="0"/>
              <w:rPr>
                <w:rFonts w:ascii="Arial" w:hAnsi="Arial"/>
                <w:sz w:val="18"/>
              </w:rPr>
            </w:pPr>
            <w:r>
              <w:rPr>
                <w:rFonts w:ascii="Arial" w:hAnsi="Arial"/>
                <w:sz w:val="18"/>
              </w:rPr>
              <w:t>cf-sub-info</w:t>
            </w:r>
          </w:p>
        </w:tc>
        <w:tc>
          <w:tcPr>
            <w:tcW w:w="7797" w:type="dxa"/>
          </w:tcPr>
          <w:p w14:paraId="33497C24"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1215BD2E" w14:textId="77777777" w:rsidTr="00823305">
        <w:trPr>
          <w:jc w:val="center"/>
        </w:trPr>
        <w:tc>
          <w:tcPr>
            <w:tcW w:w="1842" w:type="dxa"/>
          </w:tcPr>
          <w:p w14:paraId="2CC4C7C1" w14:textId="77777777" w:rsidR="008942EA" w:rsidRPr="00E65641" w:rsidRDefault="008942EA" w:rsidP="00823305">
            <w:pPr>
              <w:keepNext/>
              <w:keepLines/>
              <w:spacing w:after="0"/>
              <w:rPr>
                <w:rFonts w:ascii="Arial" w:hAnsi="Arial"/>
                <w:sz w:val="18"/>
              </w:rPr>
            </w:pPr>
            <w:r>
              <w:rPr>
                <w:rFonts w:ascii="Arial" w:hAnsi="Arial"/>
                <w:sz w:val="18"/>
              </w:rPr>
              <w:t>ivas-icm</w:t>
            </w:r>
          </w:p>
        </w:tc>
        <w:tc>
          <w:tcPr>
            <w:tcW w:w="7797" w:type="dxa"/>
          </w:tcPr>
          <w:p w14:paraId="14300AA9"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3E1DA6E8" w14:textId="77777777" w:rsidTr="00823305">
        <w:trPr>
          <w:jc w:val="center"/>
        </w:trPr>
        <w:tc>
          <w:tcPr>
            <w:tcW w:w="1842" w:type="dxa"/>
          </w:tcPr>
          <w:p w14:paraId="670741A2" w14:textId="77777777" w:rsidR="008942EA" w:rsidRPr="00E65641" w:rsidRDefault="008942EA" w:rsidP="00823305">
            <w:pPr>
              <w:keepNext/>
              <w:keepLines/>
              <w:spacing w:after="0"/>
              <w:rPr>
                <w:rFonts w:ascii="Arial" w:hAnsi="Arial"/>
                <w:sz w:val="18"/>
              </w:rPr>
            </w:pPr>
            <w:r>
              <w:rPr>
                <w:rFonts w:ascii="Arial" w:hAnsi="Arial"/>
                <w:sz w:val="18"/>
              </w:rPr>
              <w:t>ivas-icm-send</w:t>
            </w:r>
          </w:p>
        </w:tc>
        <w:tc>
          <w:tcPr>
            <w:tcW w:w="7797" w:type="dxa"/>
          </w:tcPr>
          <w:p w14:paraId="1C6DDF56"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43F81FE2" w14:textId="77777777" w:rsidTr="00823305">
        <w:trPr>
          <w:jc w:val="center"/>
        </w:trPr>
        <w:tc>
          <w:tcPr>
            <w:tcW w:w="1842" w:type="dxa"/>
          </w:tcPr>
          <w:p w14:paraId="1298E2C2" w14:textId="77777777" w:rsidR="008942EA" w:rsidRPr="00E65641" w:rsidRDefault="008942EA" w:rsidP="00823305">
            <w:pPr>
              <w:keepNext/>
              <w:keepLines/>
              <w:spacing w:after="0"/>
              <w:rPr>
                <w:rFonts w:ascii="Arial" w:hAnsi="Arial"/>
                <w:sz w:val="18"/>
              </w:rPr>
            </w:pPr>
            <w:r>
              <w:rPr>
                <w:rFonts w:ascii="Arial" w:hAnsi="Arial"/>
                <w:sz w:val="18"/>
              </w:rPr>
              <w:t>ivas-icm-recv</w:t>
            </w:r>
          </w:p>
        </w:tc>
        <w:tc>
          <w:tcPr>
            <w:tcW w:w="7797" w:type="dxa"/>
          </w:tcPr>
          <w:p w14:paraId="0E3FE31A"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6478A666" w14:textId="77777777" w:rsidTr="00823305">
        <w:trPr>
          <w:jc w:val="center"/>
        </w:trPr>
        <w:tc>
          <w:tcPr>
            <w:tcW w:w="1842" w:type="dxa"/>
          </w:tcPr>
          <w:p w14:paraId="20EBE6DD" w14:textId="77777777" w:rsidR="008942EA" w:rsidRPr="00E65641" w:rsidRDefault="008942EA" w:rsidP="00823305">
            <w:pPr>
              <w:keepNext/>
              <w:keepLines/>
              <w:spacing w:after="0"/>
              <w:rPr>
                <w:rFonts w:ascii="Arial" w:hAnsi="Arial"/>
                <w:sz w:val="18"/>
              </w:rPr>
            </w:pPr>
            <w:r>
              <w:rPr>
                <w:rFonts w:ascii="Arial" w:hAnsi="Arial"/>
                <w:sz w:val="18"/>
              </w:rPr>
              <w:t>ns-mode-init</w:t>
            </w:r>
          </w:p>
        </w:tc>
        <w:tc>
          <w:tcPr>
            <w:tcW w:w="7797" w:type="dxa"/>
          </w:tcPr>
          <w:p w14:paraId="150463E3"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19DC3732" w14:textId="77777777" w:rsidTr="00823305">
        <w:trPr>
          <w:jc w:val="center"/>
        </w:trPr>
        <w:tc>
          <w:tcPr>
            <w:tcW w:w="1842" w:type="dxa"/>
          </w:tcPr>
          <w:p w14:paraId="039473F8" w14:textId="77777777" w:rsidR="008942EA" w:rsidRPr="00E65641" w:rsidRDefault="008942EA" w:rsidP="00823305">
            <w:pPr>
              <w:keepNext/>
              <w:keepLines/>
              <w:spacing w:after="0"/>
              <w:rPr>
                <w:rFonts w:ascii="Arial" w:hAnsi="Arial"/>
                <w:sz w:val="18"/>
              </w:rPr>
            </w:pPr>
            <w:r>
              <w:rPr>
                <w:rFonts w:ascii="Arial" w:hAnsi="Arial"/>
                <w:sz w:val="18"/>
              </w:rPr>
              <w:t>ns-mode-init-send</w:t>
            </w:r>
          </w:p>
        </w:tc>
        <w:tc>
          <w:tcPr>
            <w:tcW w:w="7797" w:type="dxa"/>
          </w:tcPr>
          <w:p w14:paraId="7131AD8F"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06442FF5" w14:textId="77777777" w:rsidTr="00823305">
        <w:trPr>
          <w:jc w:val="center"/>
        </w:trPr>
        <w:tc>
          <w:tcPr>
            <w:tcW w:w="1842" w:type="dxa"/>
          </w:tcPr>
          <w:p w14:paraId="303E308A" w14:textId="77777777" w:rsidR="008942EA" w:rsidRPr="00E65641" w:rsidRDefault="008942EA" w:rsidP="00823305">
            <w:pPr>
              <w:keepNext/>
              <w:keepLines/>
              <w:spacing w:after="0"/>
              <w:rPr>
                <w:rFonts w:ascii="Arial" w:hAnsi="Arial"/>
                <w:sz w:val="18"/>
              </w:rPr>
            </w:pPr>
            <w:r>
              <w:rPr>
                <w:rFonts w:ascii="Arial" w:hAnsi="Arial"/>
                <w:sz w:val="18"/>
              </w:rPr>
              <w:t>ns-mode-init-recv</w:t>
            </w:r>
          </w:p>
        </w:tc>
        <w:tc>
          <w:tcPr>
            <w:tcW w:w="7797" w:type="dxa"/>
          </w:tcPr>
          <w:p w14:paraId="5CD8DA86"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5FF14FF8" w14:textId="77777777" w:rsidTr="00823305">
        <w:trPr>
          <w:jc w:val="center"/>
        </w:trPr>
        <w:tc>
          <w:tcPr>
            <w:tcW w:w="1842" w:type="dxa"/>
          </w:tcPr>
          <w:p w14:paraId="00F0855A" w14:textId="77777777" w:rsidR="008942EA" w:rsidRPr="00E65641" w:rsidRDefault="008942EA" w:rsidP="00823305">
            <w:pPr>
              <w:keepNext/>
              <w:keepLines/>
              <w:spacing w:after="0"/>
              <w:rPr>
                <w:rFonts w:ascii="Arial" w:hAnsi="Arial"/>
                <w:sz w:val="18"/>
              </w:rPr>
            </w:pPr>
            <w:r w:rsidRPr="00E65641">
              <w:rPr>
                <w:rFonts w:ascii="Arial" w:hAnsi="Arial"/>
                <w:sz w:val="18"/>
              </w:rPr>
              <w:t>pi-types</w:t>
            </w:r>
          </w:p>
        </w:tc>
        <w:tc>
          <w:tcPr>
            <w:tcW w:w="7797" w:type="dxa"/>
          </w:tcPr>
          <w:p w14:paraId="26387BC7"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2DEBD335" w14:textId="77777777" w:rsidTr="00823305">
        <w:trPr>
          <w:jc w:val="center"/>
        </w:trPr>
        <w:tc>
          <w:tcPr>
            <w:tcW w:w="1842" w:type="dxa"/>
          </w:tcPr>
          <w:p w14:paraId="4795B7CB" w14:textId="77777777" w:rsidR="008942EA" w:rsidRPr="00E65641" w:rsidRDefault="008942EA" w:rsidP="00823305">
            <w:pPr>
              <w:keepNext/>
              <w:keepLines/>
              <w:spacing w:after="0"/>
              <w:rPr>
                <w:rFonts w:ascii="Arial" w:hAnsi="Arial"/>
                <w:sz w:val="18"/>
              </w:rPr>
            </w:pPr>
            <w:r w:rsidRPr="00E65641">
              <w:rPr>
                <w:rFonts w:ascii="Arial" w:hAnsi="Arial"/>
                <w:sz w:val="18"/>
              </w:rPr>
              <w:t>pi-types-send</w:t>
            </w:r>
          </w:p>
        </w:tc>
        <w:tc>
          <w:tcPr>
            <w:tcW w:w="7797" w:type="dxa"/>
          </w:tcPr>
          <w:p w14:paraId="55B8CF0C"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5EA84160" w14:textId="77777777" w:rsidTr="00823305">
        <w:trPr>
          <w:jc w:val="center"/>
        </w:trPr>
        <w:tc>
          <w:tcPr>
            <w:tcW w:w="1842" w:type="dxa"/>
          </w:tcPr>
          <w:p w14:paraId="4B12558B" w14:textId="77777777" w:rsidR="008942EA" w:rsidRPr="00E65641" w:rsidRDefault="008942EA" w:rsidP="00823305">
            <w:pPr>
              <w:keepNext/>
              <w:keepLines/>
              <w:spacing w:after="0"/>
              <w:rPr>
                <w:rFonts w:ascii="Arial" w:hAnsi="Arial"/>
                <w:sz w:val="18"/>
              </w:rPr>
            </w:pPr>
            <w:r w:rsidRPr="00E65641">
              <w:rPr>
                <w:rFonts w:ascii="Arial" w:hAnsi="Arial"/>
                <w:sz w:val="18"/>
              </w:rPr>
              <w:t>pi-types-recv</w:t>
            </w:r>
          </w:p>
        </w:tc>
        <w:tc>
          <w:tcPr>
            <w:tcW w:w="7797" w:type="dxa"/>
          </w:tcPr>
          <w:p w14:paraId="1968A5AB"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4D57A205" w14:textId="77777777" w:rsidTr="00823305">
        <w:trPr>
          <w:jc w:val="center"/>
        </w:trPr>
        <w:tc>
          <w:tcPr>
            <w:tcW w:w="1842" w:type="dxa"/>
          </w:tcPr>
          <w:p w14:paraId="77E0D8D0" w14:textId="77777777" w:rsidR="008942EA" w:rsidRPr="00E65641" w:rsidRDefault="008942EA" w:rsidP="00823305">
            <w:pPr>
              <w:keepNext/>
              <w:keepLines/>
              <w:spacing w:after="0"/>
              <w:rPr>
                <w:rFonts w:ascii="Arial" w:hAnsi="Arial"/>
                <w:sz w:val="18"/>
              </w:rPr>
            </w:pPr>
            <w:r w:rsidRPr="00E65641">
              <w:rPr>
                <w:rFonts w:ascii="Arial" w:hAnsi="Arial"/>
                <w:sz w:val="18"/>
              </w:rPr>
              <w:t>pi-br</w:t>
            </w:r>
          </w:p>
        </w:tc>
        <w:tc>
          <w:tcPr>
            <w:tcW w:w="7797" w:type="dxa"/>
          </w:tcPr>
          <w:p w14:paraId="07EA94B5"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0B9764F4" w14:textId="77777777" w:rsidTr="00823305">
        <w:trPr>
          <w:jc w:val="center"/>
        </w:trPr>
        <w:tc>
          <w:tcPr>
            <w:tcW w:w="1842" w:type="dxa"/>
          </w:tcPr>
          <w:p w14:paraId="35EF717C" w14:textId="77777777" w:rsidR="008942EA" w:rsidRPr="00E65641" w:rsidRDefault="008942EA" w:rsidP="00823305">
            <w:pPr>
              <w:keepNext/>
              <w:keepLines/>
              <w:spacing w:after="0"/>
              <w:rPr>
                <w:rFonts w:ascii="Arial" w:hAnsi="Arial"/>
                <w:sz w:val="18"/>
              </w:rPr>
            </w:pPr>
            <w:r w:rsidRPr="00E65641">
              <w:rPr>
                <w:rFonts w:ascii="Arial" w:hAnsi="Arial"/>
                <w:sz w:val="18"/>
              </w:rPr>
              <w:t>pi-br-send</w:t>
            </w:r>
          </w:p>
        </w:tc>
        <w:tc>
          <w:tcPr>
            <w:tcW w:w="7797" w:type="dxa"/>
          </w:tcPr>
          <w:p w14:paraId="3DE16974"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593D340" w14:textId="77777777" w:rsidTr="00823305">
        <w:trPr>
          <w:jc w:val="center"/>
        </w:trPr>
        <w:tc>
          <w:tcPr>
            <w:tcW w:w="1842" w:type="dxa"/>
          </w:tcPr>
          <w:p w14:paraId="4A08A800" w14:textId="77777777" w:rsidR="008942EA" w:rsidRPr="00E65641" w:rsidRDefault="008942EA" w:rsidP="00823305">
            <w:pPr>
              <w:keepNext/>
              <w:keepLines/>
              <w:spacing w:after="0"/>
              <w:rPr>
                <w:rFonts w:ascii="Arial" w:hAnsi="Arial"/>
                <w:sz w:val="18"/>
              </w:rPr>
            </w:pPr>
            <w:r w:rsidRPr="00E65641">
              <w:rPr>
                <w:rFonts w:ascii="Arial" w:hAnsi="Arial"/>
                <w:sz w:val="18"/>
              </w:rPr>
              <w:t>pi-br-recv</w:t>
            </w:r>
          </w:p>
        </w:tc>
        <w:tc>
          <w:tcPr>
            <w:tcW w:w="7797" w:type="dxa"/>
          </w:tcPr>
          <w:p w14:paraId="4921ED27"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2E1A38F3" w14:textId="77777777" w:rsidTr="00823305">
        <w:trPr>
          <w:jc w:val="center"/>
        </w:trPr>
        <w:tc>
          <w:tcPr>
            <w:tcW w:w="1842" w:type="dxa"/>
          </w:tcPr>
          <w:p w14:paraId="031C0F2D" w14:textId="77777777" w:rsidR="008942EA" w:rsidRPr="00E65641" w:rsidRDefault="008942EA" w:rsidP="00823305">
            <w:pPr>
              <w:keepNext/>
              <w:keepLines/>
              <w:spacing w:after="0"/>
              <w:rPr>
                <w:rFonts w:ascii="Arial" w:hAnsi="Arial"/>
                <w:sz w:val="18"/>
              </w:rPr>
            </w:pPr>
            <w:r>
              <w:rPr>
                <w:rFonts w:ascii="Arial" w:hAnsi="Arial"/>
                <w:sz w:val="18"/>
              </w:rPr>
              <w:t>sr-dof</w:t>
            </w:r>
          </w:p>
        </w:tc>
        <w:tc>
          <w:tcPr>
            <w:tcW w:w="7797" w:type="dxa"/>
          </w:tcPr>
          <w:p w14:paraId="667EEB6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2D9908DE" w14:textId="77777777" w:rsidTr="00823305">
        <w:trPr>
          <w:jc w:val="center"/>
        </w:trPr>
        <w:tc>
          <w:tcPr>
            <w:tcW w:w="1842" w:type="dxa"/>
          </w:tcPr>
          <w:p w14:paraId="3F077AEC" w14:textId="77777777" w:rsidR="008942EA" w:rsidRPr="00E65641" w:rsidRDefault="008942EA" w:rsidP="00823305">
            <w:pPr>
              <w:keepNext/>
              <w:keepLines/>
              <w:spacing w:after="0"/>
              <w:rPr>
                <w:rFonts w:ascii="Arial" w:hAnsi="Arial"/>
                <w:sz w:val="18"/>
              </w:rPr>
            </w:pPr>
            <w:r>
              <w:rPr>
                <w:rFonts w:ascii="Arial" w:hAnsi="Arial"/>
                <w:sz w:val="18"/>
              </w:rPr>
              <w:t>sr-tc</w:t>
            </w:r>
          </w:p>
        </w:tc>
        <w:tc>
          <w:tcPr>
            <w:tcW w:w="7797" w:type="dxa"/>
          </w:tcPr>
          <w:p w14:paraId="1D0395DD"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F7BBD3A" w14:textId="77777777" w:rsidTr="00823305">
        <w:trPr>
          <w:jc w:val="center"/>
        </w:trPr>
        <w:tc>
          <w:tcPr>
            <w:tcW w:w="1842" w:type="dxa"/>
          </w:tcPr>
          <w:p w14:paraId="62F5EE5C" w14:textId="77777777" w:rsidR="008942EA" w:rsidRPr="00E65641" w:rsidRDefault="008942EA" w:rsidP="00823305">
            <w:pPr>
              <w:keepNext/>
              <w:keepLines/>
              <w:spacing w:after="0"/>
              <w:rPr>
                <w:rFonts w:ascii="Arial" w:hAnsi="Arial"/>
                <w:sz w:val="18"/>
              </w:rPr>
            </w:pPr>
            <w:r>
              <w:rPr>
                <w:rFonts w:ascii="Arial" w:hAnsi="Arial"/>
                <w:sz w:val="18"/>
              </w:rPr>
              <w:t>sr-tc-fr</w:t>
            </w:r>
          </w:p>
        </w:tc>
        <w:tc>
          <w:tcPr>
            <w:tcW w:w="7797" w:type="dxa"/>
          </w:tcPr>
          <w:p w14:paraId="0FC624B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D399ADB" w14:textId="77777777" w:rsidTr="00823305">
        <w:trPr>
          <w:jc w:val="center"/>
        </w:trPr>
        <w:tc>
          <w:tcPr>
            <w:tcW w:w="1842" w:type="dxa"/>
          </w:tcPr>
          <w:p w14:paraId="091722C1" w14:textId="77777777" w:rsidR="008942EA" w:rsidRPr="00E65641" w:rsidRDefault="008942EA" w:rsidP="00823305">
            <w:pPr>
              <w:keepNext/>
              <w:keepLines/>
              <w:spacing w:after="0"/>
              <w:rPr>
                <w:rFonts w:ascii="Arial" w:hAnsi="Arial"/>
                <w:sz w:val="18"/>
              </w:rPr>
            </w:pPr>
            <w:r>
              <w:rPr>
                <w:rFonts w:ascii="Arial" w:hAnsi="Arial"/>
                <w:sz w:val="18"/>
              </w:rPr>
              <w:t>sr-tc-cp</w:t>
            </w:r>
          </w:p>
        </w:tc>
        <w:tc>
          <w:tcPr>
            <w:tcW w:w="7797" w:type="dxa"/>
          </w:tcPr>
          <w:p w14:paraId="579D00EE"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7FDA4622" w14:textId="77777777" w:rsidTr="00823305">
        <w:trPr>
          <w:jc w:val="center"/>
        </w:trPr>
        <w:tc>
          <w:tcPr>
            <w:tcW w:w="1842" w:type="dxa"/>
          </w:tcPr>
          <w:p w14:paraId="65F688B7" w14:textId="77777777" w:rsidR="008942EA" w:rsidRDefault="008942EA" w:rsidP="00823305">
            <w:pPr>
              <w:keepNext/>
              <w:keepLines/>
              <w:spacing w:after="0"/>
              <w:rPr>
                <w:rFonts w:ascii="Arial" w:hAnsi="Arial"/>
                <w:sz w:val="18"/>
              </w:rPr>
            </w:pPr>
            <w:r>
              <w:rPr>
                <w:rFonts w:ascii="Arial" w:hAnsi="Arial"/>
                <w:sz w:val="18"/>
              </w:rPr>
              <w:t>sr-tc-cp</w:t>
            </w:r>
          </w:p>
        </w:tc>
        <w:tc>
          <w:tcPr>
            <w:tcW w:w="7797" w:type="dxa"/>
          </w:tcPr>
          <w:p w14:paraId="3DE7C76C" w14:textId="77777777" w:rsidR="008942EA" w:rsidRPr="00E65641" w:rsidRDefault="008942EA" w:rsidP="00823305">
            <w:pPr>
              <w:keepNext/>
              <w:keepLines/>
              <w:spacing w:after="0"/>
              <w:rPr>
                <w:rFonts w:ascii="Arial" w:hAnsi="Arial"/>
                <w:sz w:val="18"/>
              </w:rPr>
            </w:pPr>
            <w:r>
              <w:rPr>
                <w:rFonts w:ascii="Arial" w:hAnsi="Arial"/>
                <w:sz w:val="18"/>
              </w:rPr>
              <w:t>The SDP offer-answer considerations in TS 26.253 [188] apply.</w:t>
            </w:r>
          </w:p>
        </w:tc>
      </w:tr>
    </w:tbl>
    <w:p w14:paraId="0B2B2DEF" w14:textId="77777777" w:rsidR="008942EA" w:rsidRPr="00567618" w:rsidRDefault="008942EA"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lastRenderedPageBreak/>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337627E5" w:rsidR="00FC7E52" w:rsidRPr="00567618" w:rsidRDefault="00FC7E52" w:rsidP="00FC7E52">
      <w:pPr>
        <w:rPr>
          <w:lang w:eastAsia="ko-KR"/>
        </w:rPr>
      </w:pPr>
      <w:r w:rsidRPr="00567618">
        <w:rPr>
          <w:lang w:eastAsia="ko-KR"/>
        </w:rPr>
        <w:t xml:space="preserve">An SDP example for offering and accepting a dual-mono session for EVS is shown in </w:t>
      </w:r>
      <w:r w:rsidR="009C3AEF">
        <w:rPr>
          <w:lang w:eastAsia="ko-KR"/>
        </w:rPr>
        <w:t>clauses</w:t>
      </w:r>
      <w:r w:rsidRPr="00567618">
        <w:rPr>
          <w:lang w:eastAsia="ko-KR"/>
        </w:rPr>
        <w:t xml:space="preserve"> A.14.1 and A.14.3.</w:t>
      </w:r>
    </w:p>
    <w:p w14:paraId="15ACC823" w14:textId="54ED64D5" w:rsidR="003B0BD9" w:rsidRPr="00861397" w:rsidRDefault="003B0BD9" w:rsidP="003B0BD9">
      <w:pPr>
        <w:rPr>
          <w:lang w:eastAsia="ko-KR"/>
        </w:rPr>
      </w:pPr>
      <w:r>
        <w:rPr>
          <w:lang w:eastAsia="ko-KR"/>
        </w:rPr>
        <w:t xml:space="preserve">SDP examples for IVAS are shown in </w:t>
      </w:r>
      <w:r w:rsidR="009C3AEF">
        <w:rPr>
          <w:lang w:eastAsia="ko-KR"/>
        </w:rPr>
        <w:t>clause</w:t>
      </w:r>
      <w:r>
        <w:rPr>
          <w:lang w:eastAsia="ko-KR"/>
        </w:rPr>
        <w:t xml:space="preserve">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89" w:name="_Toc26369224"/>
      <w:bookmarkStart w:id="390" w:name="_Toc36227106"/>
      <w:bookmarkStart w:id="391" w:name="_Toc36228120"/>
      <w:bookmarkStart w:id="392" w:name="_Toc36228747"/>
      <w:bookmarkStart w:id="393" w:name="_Toc68847066"/>
      <w:bookmarkStart w:id="394" w:name="_Toc74611001"/>
      <w:bookmarkStart w:id="395" w:name="_Toc75566280"/>
      <w:bookmarkStart w:id="396" w:name="_Toc89789831"/>
      <w:bookmarkStart w:id="397" w:name="_Toc99466466"/>
      <w:bookmarkStart w:id="398" w:name="_Toc217285350"/>
      <w:r w:rsidRPr="00567618">
        <w:t>6.2.2.3</w:t>
      </w:r>
      <w:r w:rsidRPr="00567618">
        <w:tab/>
        <w:t>Generating SDP answer</w:t>
      </w:r>
      <w:bookmarkEnd w:id="389"/>
      <w:bookmarkEnd w:id="390"/>
      <w:bookmarkEnd w:id="391"/>
      <w:bookmarkEnd w:id="392"/>
      <w:bookmarkEnd w:id="393"/>
      <w:bookmarkEnd w:id="394"/>
      <w:bookmarkEnd w:id="395"/>
      <w:bookmarkEnd w:id="396"/>
      <w:bookmarkEnd w:id="397"/>
      <w:bookmarkEnd w:id="398"/>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99"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399"/>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lastRenderedPageBreak/>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0"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1" w:name="_MCCTEMPBM_CRPT86940008___7"/>
            <w:bookmarkEnd w:id="400"/>
            <w:r w:rsidRPr="00567618">
              <w:rPr>
                <w:rFonts w:ascii="Arial" w:hAnsi="Arial"/>
                <w:sz w:val="18"/>
                <w:lang w:eastAsia="ko-KR"/>
              </w:rPr>
              <w:t>ptime</w:t>
            </w:r>
            <w:bookmarkEnd w:id="401"/>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2" w:name="_MCCTEMPBM_CRPT86940009___7"/>
            <w:r w:rsidRPr="00567618">
              <w:rPr>
                <w:rFonts w:ascii="Arial" w:hAnsi="Arial"/>
                <w:sz w:val="18"/>
                <w:lang w:eastAsia="ko-KR"/>
              </w:rPr>
              <w:t>maxptime</w:t>
            </w:r>
            <w:bookmarkEnd w:id="402"/>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3"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4" w:name="_MCCTEMPBM_CRPT86940017___7" w:colFirst="0" w:colLast="0"/>
            <w:bookmarkEnd w:id="403"/>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5" w:name="_MCCTEMPBM_CRPT86940018___7" w:colFirst="0" w:colLast="0"/>
            <w:bookmarkEnd w:id="404"/>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5"/>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lastRenderedPageBreak/>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E444AEA" w:rsidR="00FC7E52" w:rsidRPr="00567618" w:rsidDel="003F153A" w:rsidRDefault="00FC7E52" w:rsidP="00DD54CD">
            <w:pPr>
              <w:pStyle w:val="TAL"/>
            </w:pPr>
            <w:r w:rsidRPr="00567618">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w:t>
            </w:r>
            <w:r w:rsidR="009C3AEF">
              <w:t>clause</w:t>
            </w:r>
            <w:r w:rsidRPr="00567618">
              <w:t xml:space="preserve">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lastRenderedPageBreak/>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6" w:name="_MCCTEMPBM_CRPT86940019___4" w:colFirst="0" w:colLast="1"/>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07" w:name="_MCCTEMPBM_CRPT86940020___7" w:colFirst="0" w:colLast="0"/>
            <w:bookmarkEnd w:id="406"/>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08" w:name="_MCCTEMPBM_CRPT86940021___7"/>
            <w:bookmarkEnd w:id="407"/>
            <w:r w:rsidRPr="00567618">
              <w:rPr>
                <w:rFonts w:ascii="Arial" w:hAnsi="Arial"/>
                <w:sz w:val="18"/>
              </w:rPr>
              <w:t>mode-change-period</w:t>
            </w:r>
            <w:bookmarkEnd w:id="408"/>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09" w:name="_MCCTEMPBM_CRPT86940022___7"/>
            <w:r w:rsidRPr="00567618">
              <w:rPr>
                <w:rFonts w:ascii="Arial" w:hAnsi="Arial"/>
                <w:sz w:val="18"/>
              </w:rPr>
              <w:t>mode-change-neighbor</w:t>
            </w:r>
            <w:bookmarkEnd w:id="409"/>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0"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10"/>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1"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1"/>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lastRenderedPageBreak/>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2"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2"/>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3"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3"/>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lastRenderedPageBreak/>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14" w:name="_Toc26369225"/>
      <w:bookmarkStart w:id="415" w:name="_Toc36227107"/>
      <w:bookmarkStart w:id="416" w:name="_Toc36228121"/>
      <w:bookmarkStart w:id="417" w:name="_Toc36228748"/>
      <w:bookmarkStart w:id="418" w:name="_Toc68847067"/>
      <w:bookmarkStart w:id="419" w:name="_Toc74611002"/>
      <w:bookmarkStart w:id="420" w:name="_Toc75566281"/>
      <w:bookmarkStart w:id="421" w:name="_Toc89789832"/>
      <w:bookmarkStart w:id="422" w:name="_Toc99466467"/>
      <w:bookmarkStart w:id="423" w:name="_Toc217285351"/>
      <w:r w:rsidRPr="00567618">
        <w:t>6.2.3</w:t>
      </w:r>
      <w:r w:rsidRPr="00567618">
        <w:tab/>
        <w:t>Video</w:t>
      </w:r>
      <w:bookmarkEnd w:id="414"/>
      <w:bookmarkEnd w:id="415"/>
      <w:bookmarkEnd w:id="416"/>
      <w:bookmarkEnd w:id="417"/>
      <w:bookmarkEnd w:id="418"/>
      <w:bookmarkEnd w:id="419"/>
      <w:bookmarkEnd w:id="420"/>
      <w:bookmarkEnd w:id="421"/>
      <w:bookmarkEnd w:id="422"/>
      <w:bookmarkEnd w:id="423"/>
    </w:p>
    <w:p w14:paraId="404F4AA8" w14:textId="77777777" w:rsidR="00FC7E52" w:rsidRPr="00567618" w:rsidRDefault="00FC7E52" w:rsidP="00FC7E52">
      <w:pPr>
        <w:pStyle w:val="Heading4"/>
      </w:pPr>
      <w:bookmarkStart w:id="424" w:name="_Toc26369226"/>
      <w:bookmarkStart w:id="425" w:name="_Toc36227108"/>
      <w:bookmarkStart w:id="426" w:name="_Toc36228122"/>
      <w:bookmarkStart w:id="427" w:name="_Toc36228749"/>
      <w:bookmarkStart w:id="428" w:name="_Toc68847068"/>
      <w:bookmarkStart w:id="429" w:name="_Toc74611003"/>
      <w:bookmarkStart w:id="430" w:name="_Toc75566282"/>
      <w:bookmarkStart w:id="431" w:name="_Toc89789833"/>
      <w:bookmarkStart w:id="432" w:name="_Toc99466468"/>
      <w:bookmarkStart w:id="433" w:name="_Toc217285352"/>
      <w:r w:rsidRPr="00567618">
        <w:t>6.2.3.1</w:t>
      </w:r>
      <w:r w:rsidRPr="00567618">
        <w:tab/>
        <w:t>Introduction</w:t>
      </w:r>
      <w:bookmarkEnd w:id="424"/>
      <w:bookmarkEnd w:id="425"/>
      <w:bookmarkEnd w:id="426"/>
      <w:bookmarkEnd w:id="427"/>
      <w:bookmarkEnd w:id="428"/>
      <w:bookmarkEnd w:id="429"/>
      <w:bookmarkEnd w:id="430"/>
      <w:bookmarkEnd w:id="431"/>
      <w:bookmarkEnd w:id="432"/>
      <w:bookmarkEnd w:id="433"/>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4" w:name="_Toc26369227"/>
      <w:bookmarkStart w:id="435" w:name="_Toc36227109"/>
      <w:bookmarkStart w:id="436" w:name="_Toc36228123"/>
      <w:bookmarkStart w:id="437" w:name="_Toc36228750"/>
      <w:bookmarkStart w:id="438" w:name="_Toc68847069"/>
      <w:bookmarkStart w:id="439" w:name="_Toc74611004"/>
      <w:bookmarkStart w:id="440" w:name="_Toc75566283"/>
      <w:bookmarkStart w:id="441" w:name="_Toc89789834"/>
      <w:bookmarkStart w:id="442" w:name="_Toc99466469"/>
      <w:bookmarkStart w:id="443" w:name="_Toc217285353"/>
      <w:r w:rsidRPr="00567618">
        <w:t>6.2.3.2</w:t>
      </w:r>
      <w:r w:rsidRPr="00567618">
        <w:tab/>
        <w:t>Common Session Setup Procedures</w:t>
      </w:r>
      <w:bookmarkEnd w:id="434"/>
      <w:bookmarkEnd w:id="435"/>
      <w:bookmarkEnd w:id="436"/>
      <w:bookmarkEnd w:id="437"/>
      <w:bookmarkEnd w:id="438"/>
      <w:bookmarkEnd w:id="439"/>
      <w:bookmarkEnd w:id="440"/>
      <w:bookmarkEnd w:id="441"/>
      <w:bookmarkEnd w:id="442"/>
      <w:bookmarkEnd w:id="443"/>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 xml:space="preserve">[84] using the "rtcp-fb" SDP attribute with the "nack" feedback parameter and the "ecn" </w:t>
      </w:r>
      <w:r w:rsidRPr="00567618">
        <w:lastRenderedPageBreak/>
        <w:t>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6B2235CE" w:rsidR="00FC7E52" w:rsidRPr="00567618" w:rsidRDefault="00FC7E52" w:rsidP="00FC7E52">
      <w:r w:rsidRPr="00567618">
        <w:t xml:space="preserve">Examples of SDP offers and answers for video can be found in clause A.4. SDP examples for offering and accepting ECT are shown in </w:t>
      </w:r>
      <w:r w:rsidR="009C3AEF">
        <w:t>clause</w:t>
      </w:r>
      <w:r w:rsidRPr="00567618">
        <w:t xml:space="preserve">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1FEBEBAB" w:rsidR="00FC7E52" w:rsidRPr="00567618" w:rsidRDefault="00FC7E52" w:rsidP="00FC7E52">
      <w:r w:rsidRPr="00567618">
        <w:t xml:space="preserve">An SDP offer-answer example showing the usage of the ‘level-asymmetry-allowed’ and ‘max-recv-level’ parameters is included in </w:t>
      </w:r>
      <w:r w:rsidR="009C3AEF">
        <w:t>clause</w:t>
      </w:r>
      <w:r w:rsidRPr="00567618">
        <w:t xml:space="preserve">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0BC4CEC0" w:rsidR="00FC7E52" w:rsidRPr="00567618" w:rsidRDefault="00FC7E52" w:rsidP="00FC7E52">
      <w:r w:rsidRPr="00567618">
        <w:t xml:space="preserve">An SDP offer-answer example showing the usage of the ‘max-recv-level-id’ parameter is included in </w:t>
      </w:r>
      <w:r w:rsidR="009C3AEF">
        <w:t>clause</w:t>
      </w:r>
      <w:r w:rsidRPr="00567618">
        <w:t xml:space="preserve">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183DBFA2"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w:t>
      </w:r>
      <w:r w:rsidR="009C3AEF">
        <w:t>clause</w:t>
      </w:r>
      <w:r w:rsidRPr="00443A17">
        <w:t xml:space="preserve"> A.4.4a. </w:t>
      </w:r>
    </w:p>
    <w:p w14:paraId="47AA499E" w14:textId="77777777" w:rsidR="00FC7E52" w:rsidRPr="00567618" w:rsidRDefault="00FC7E52" w:rsidP="00FC7E52">
      <w:pPr>
        <w:pStyle w:val="Heading4"/>
      </w:pPr>
      <w:bookmarkStart w:id="444" w:name="_Toc26369228"/>
      <w:bookmarkStart w:id="445" w:name="_Toc36227110"/>
      <w:bookmarkStart w:id="446" w:name="_Toc36228124"/>
      <w:bookmarkStart w:id="447" w:name="_Toc36228751"/>
      <w:bookmarkStart w:id="448" w:name="_Toc68847070"/>
      <w:bookmarkStart w:id="449" w:name="_Toc74611005"/>
      <w:bookmarkStart w:id="450" w:name="_Toc75566284"/>
      <w:bookmarkStart w:id="451" w:name="_Toc89789835"/>
      <w:bookmarkStart w:id="452" w:name="_Toc99466470"/>
      <w:bookmarkStart w:id="453" w:name="_Toc217285354"/>
      <w:r w:rsidRPr="00567618">
        <w:t>6.2.3.3</w:t>
      </w:r>
      <w:r w:rsidRPr="00567618">
        <w:tab/>
        <w:t>Coordination of Video Orientation (CVO)</w:t>
      </w:r>
      <w:bookmarkEnd w:id="444"/>
      <w:bookmarkEnd w:id="445"/>
      <w:bookmarkEnd w:id="446"/>
      <w:bookmarkEnd w:id="447"/>
      <w:bookmarkEnd w:id="448"/>
      <w:bookmarkEnd w:id="449"/>
      <w:bookmarkEnd w:id="450"/>
      <w:bookmarkEnd w:id="451"/>
      <w:bookmarkEnd w:id="452"/>
      <w:bookmarkEnd w:id="453"/>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w:t>
      </w:r>
      <w:r w:rsidRPr="00567618">
        <w:lastRenderedPageBreak/>
        <w:t xml:space="preserve">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4" w:name="_Toc26369229"/>
      <w:bookmarkStart w:id="455" w:name="_Toc36227111"/>
      <w:bookmarkStart w:id="456" w:name="_Toc36228125"/>
      <w:bookmarkStart w:id="457" w:name="_Toc36228752"/>
      <w:bookmarkStart w:id="458" w:name="_Toc68847071"/>
      <w:bookmarkStart w:id="459" w:name="_Toc74611006"/>
      <w:bookmarkStart w:id="460" w:name="_Toc75566285"/>
      <w:bookmarkStart w:id="461" w:name="_Toc89789836"/>
      <w:bookmarkStart w:id="462" w:name="_Toc99466471"/>
      <w:bookmarkStart w:id="463" w:name="_Toc217285355"/>
      <w:r w:rsidRPr="00567618">
        <w:t>6.2.3.4</w:t>
      </w:r>
      <w:r w:rsidRPr="00567618">
        <w:tab/>
        <w:t>Video Region-of-Interest (ROI)</w:t>
      </w:r>
      <w:bookmarkEnd w:id="454"/>
      <w:bookmarkEnd w:id="455"/>
      <w:bookmarkEnd w:id="456"/>
      <w:bookmarkEnd w:id="457"/>
      <w:bookmarkEnd w:id="458"/>
      <w:bookmarkEnd w:id="459"/>
      <w:bookmarkEnd w:id="460"/>
      <w:bookmarkEnd w:id="461"/>
      <w:bookmarkEnd w:id="462"/>
      <w:bookmarkEnd w:id="463"/>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67710997" w:rsidR="00FC7E52" w:rsidRPr="00567618" w:rsidRDefault="00FC7E52" w:rsidP="00FC7E52">
      <w:pPr>
        <w:rPr>
          <w:szCs w:val="24"/>
        </w:rPr>
      </w:pPr>
      <w:r w:rsidRPr="00567618">
        <w:rPr>
          <w:szCs w:val="24"/>
        </w:rPr>
        <w:lastRenderedPageBreak/>
        <w:t xml:space="preserve">The IANA registration information on the new RTCP feedback types for ‘Arbitrary ROI’ and ‘Pre-defined ROI’ are provided in </w:t>
      </w:r>
      <w:r w:rsidR="009C3AEF">
        <w:rPr>
          <w:szCs w:val="24"/>
        </w:rPr>
        <w:t>clause</w:t>
      </w:r>
      <w:r w:rsidRPr="00567618">
        <w:rPr>
          <w:szCs w:val="24"/>
        </w:rPr>
        <w:t xml:space="preserve">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lastRenderedPageBreak/>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4"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4"/>
    <w:p w14:paraId="1991757E" w14:textId="1D2E9C4C" w:rsidR="00FC7E52" w:rsidRPr="00567618" w:rsidRDefault="00FC7E52" w:rsidP="00FC7E52">
      <w:pPr>
        <w:rPr>
          <w:szCs w:val="24"/>
        </w:rPr>
      </w:pPr>
      <w:r w:rsidRPr="00567618">
        <w:rPr>
          <w:szCs w:val="24"/>
        </w:rPr>
        <w:t xml:space="preserve">The IANA registration information for the "a=predefined_ROI" SDP attribute is provided in </w:t>
      </w:r>
      <w:r w:rsidR="009C3AEF">
        <w:rPr>
          <w:szCs w:val="24"/>
        </w:rPr>
        <w:t>clause</w:t>
      </w:r>
      <w:r w:rsidRPr="00567618">
        <w:rPr>
          <w:szCs w:val="24"/>
        </w:rPr>
        <w:t xml:space="preserve">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444F3A83"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w:t>
      </w:r>
      <w:r w:rsidR="009C3AEF">
        <w:t>clause</w:t>
      </w:r>
      <w:r w:rsidRPr="00567618">
        <w:t xml:space="preserve"> O.4. The ‘Sent ROI’ URN corresponding to a pre-defined ROI is: urn:3gpp:predefined-roi-sent, on which the IANA registration information is provided in </w:t>
      </w:r>
      <w:r w:rsidR="009C3AEF">
        <w:t>clause</w:t>
      </w:r>
      <w:r w:rsidRPr="00567618">
        <w:t xml:space="preserve">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5" w:name="_Toc26369230"/>
      <w:bookmarkStart w:id="466" w:name="_Toc36227112"/>
      <w:bookmarkStart w:id="467" w:name="_Toc36228126"/>
      <w:bookmarkStart w:id="468" w:name="_Toc36228753"/>
      <w:bookmarkStart w:id="469" w:name="_Toc68847072"/>
      <w:bookmarkStart w:id="470" w:name="_Toc74611007"/>
      <w:bookmarkStart w:id="471" w:name="_Toc75566286"/>
      <w:bookmarkStart w:id="472" w:name="_Toc89789837"/>
      <w:bookmarkStart w:id="473" w:name="_Toc99466472"/>
      <w:bookmarkStart w:id="474" w:name="_Toc217285356"/>
      <w:r w:rsidRPr="00567618">
        <w:t>6.2.3.5</w:t>
      </w:r>
      <w:r w:rsidRPr="00567618">
        <w:tab/>
        <w:t>RTP Retransmission</w:t>
      </w:r>
      <w:bookmarkEnd w:id="465"/>
      <w:bookmarkEnd w:id="466"/>
      <w:bookmarkEnd w:id="467"/>
      <w:bookmarkEnd w:id="468"/>
      <w:bookmarkEnd w:id="469"/>
      <w:bookmarkEnd w:id="470"/>
      <w:bookmarkEnd w:id="471"/>
      <w:bookmarkEnd w:id="472"/>
      <w:bookmarkEnd w:id="473"/>
      <w:bookmarkEnd w:id="474"/>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60A64286" w:rsidR="00FC7E52" w:rsidRPr="00567618" w:rsidRDefault="00FC7E52" w:rsidP="00FC7E52">
      <w:r w:rsidRPr="00567618">
        <w:t xml:space="preserve">An SDP offer/answer example showing the usage of the "apt" and "rtx-time" is included in </w:t>
      </w:r>
      <w:r w:rsidR="009C3AEF">
        <w:t>clause</w:t>
      </w:r>
      <w:r w:rsidRPr="00567618">
        <w:t xml:space="preserve">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5" w:name="_Toc26369231"/>
      <w:bookmarkStart w:id="476" w:name="_Toc36227113"/>
      <w:bookmarkStart w:id="477" w:name="_Toc36228127"/>
      <w:bookmarkStart w:id="478" w:name="_Toc36228754"/>
      <w:bookmarkStart w:id="479" w:name="_Toc68847073"/>
      <w:bookmarkStart w:id="480" w:name="_Toc74611008"/>
      <w:bookmarkStart w:id="481" w:name="_Toc75566287"/>
      <w:bookmarkStart w:id="482" w:name="_Toc89789838"/>
      <w:bookmarkStart w:id="483" w:name="_Toc99466473"/>
      <w:bookmarkStart w:id="484" w:name="_Toc217285357"/>
      <w:r w:rsidRPr="00567618">
        <w:lastRenderedPageBreak/>
        <w:t>6.2.3.6</w:t>
      </w:r>
      <w:r w:rsidRPr="00567618">
        <w:tab/>
        <w:t>Forward Error Correction (FEC)</w:t>
      </w:r>
      <w:bookmarkEnd w:id="475"/>
      <w:bookmarkEnd w:id="476"/>
      <w:bookmarkEnd w:id="477"/>
      <w:bookmarkEnd w:id="478"/>
      <w:bookmarkEnd w:id="479"/>
      <w:bookmarkEnd w:id="480"/>
      <w:bookmarkEnd w:id="481"/>
      <w:bookmarkEnd w:id="482"/>
      <w:bookmarkEnd w:id="483"/>
      <w:bookmarkEnd w:id="484"/>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40E2D0F1" w:rsidR="00FC7E52" w:rsidRPr="00567618" w:rsidRDefault="00FC7E52" w:rsidP="00FC7E52">
      <w:r w:rsidRPr="00567618">
        <w:t xml:space="preserve">An SDP offer/answer example showing the usage of the "flexfec","repair-window" and "ssrc-group" is included in </w:t>
      </w:r>
      <w:r w:rsidR="009C3AEF">
        <w:t>clause</w:t>
      </w:r>
      <w:r w:rsidRPr="00567618">
        <w:t xml:space="preserve">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5" w:name="_Toc26369232"/>
      <w:bookmarkStart w:id="486" w:name="_Toc36227114"/>
      <w:bookmarkStart w:id="487" w:name="_Toc36228128"/>
      <w:bookmarkStart w:id="488" w:name="_Toc36228755"/>
      <w:bookmarkStart w:id="489" w:name="_Toc68847074"/>
      <w:bookmarkStart w:id="490" w:name="_Toc74611009"/>
      <w:bookmarkStart w:id="491" w:name="_Toc75566288"/>
      <w:bookmarkStart w:id="492" w:name="_Toc89789839"/>
      <w:bookmarkStart w:id="493" w:name="_Toc99466474"/>
      <w:bookmarkStart w:id="494" w:name="_Toc217285358"/>
      <w:r w:rsidRPr="00567618">
        <w:t>6.2.4</w:t>
      </w:r>
      <w:r w:rsidRPr="00567618">
        <w:tab/>
        <w:t>Text</w:t>
      </w:r>
      <w:bookmarkEnd w:id="485"/>
      <w:bookmarkEnd w:id="486"/>
      <w:bookmarkEnd w:id="487"/>
      <w:bookmarkEnd w:id="488"/>
      <w:bookmarkEnd w:id="489"/>
      <w:bookmarkEnd w:id="490"/>
      <w:bookmarkEnd w:id="491"/>
      <w:bookmarkEnd w:id="492"/>
      <w:bookmarkEnd w:id="493"/>
      <w:bookmarkEnd w:id="494"/>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5" w:name="_Toc26369233"/>
      <w:bookmarkStart w:id="496" w:name="_Toc36227115"/>
      <w:bookmarkStart w:id="497" w:name="_Toc36228129"/>
      <w:bookmarkStart w:id="498" w:name="_Toc36228756"/>
      <w:bookmarkStart w:id="499" w:name="_Toc68847075"/>
      <w:bookmarkStart w:id="500" w:name="_Toc74611010"/>
      <w:bookmarkStart w:id="501" w:name="_Toc75566289"/>
      <w:bookmarkStart w:id="502" w:name="_Toc89789840"/>
      <w:bookmarkStart w:id="503" w:name="_Toc99466475"/>
      <w:bookmarkStart w:id="504" w:name="_Toc217285359"/>
      <w:r w:rsidRPr="00567618">
        <w:t>6.2.5</w:t>
      </w:r>
      <w:r w:rsidRPr="00567618">
        <w:tab/>
        <w:t>Bandwidth negotiation</w:t>
      </w:r>
      <w:bookmarkEnd w:id="495"/>
      <w:bookmarkEnd w:id="496"/>
      <w:bookmarkEnd w:id="497"/>
      <w:bookmarkEnd w:id="498"/>
      <w:bookmarkEnd w:id="499"/>
      <w:bookmarkEnd w:id="500"/>
      <w:bookmarkEnd w:id="501"/>
      <w:bookmarkEnd w:id="502"/>
      <w:bookmarkEnd w:id="503"/>
      <w:bookmarkEnd w:id="504"/>
    </w:p>
    <w:p w14:paraId="325B7D91" w14:textId="77777777" w:rsidR="00FC7E52" w:rsidRPr="00567618" w:rsidRDefault="00FC7E52" w:rsidP="00FC7E52">
      <w:pPr>
        <w:pStyle w:val="Heading4"/>
        <w:rPr>
          <w:lang w:eastAsia="ko-KR"/>
        </w:rPr>
      </w:pPr>
      <w:bookmarkStart w:id="505" w:name="_Toc26369234"/>
      <w:bookmarkStart w:id="506" w:name="_Toc36227116"/>
      <w:bookmarkStart w:id="507" w:name="_Toc36228130"/>
      <w:bookmarkStart w:id="508" w:name="_Toc36228757"/>
      <w:bookmarkStart w:id="509" w:name="_Toc68847076"/>
      <w:bookmarkStart w:id="510" w:name="_Toc74611011"/>
      <w:bookmarkStart w:id="511" w:name="_Toc75566290"/>
      <w:bookmarkStart w:id="512" w:name="_Toc89789841"/>
      <w:bookmarkStart w:id="513" w:name="_Toc99466476"/>
      <w:bookmarkStart w:id="514" w:name="_Toc217285360"/>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5"/>
      <w:bookmarkEnd w:id="506"/>
      <w:bookmarkEnd w:id="507"/>
      <w:bookmarkEnd w:id="508"/>
      <w:bookmarkEnd w:id="509"/>
      <w:bookmarkEnd w:id="510"/>
      <w:bookmarkEnd w:id="511"/>
      <w:bookmarkEnd w:id="512"/>
      <w:bookmarkEnd w:id="513"/>
      <w:bookmarkEnd w:id="514"/>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lastRenderedPageBreak/>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28F434E3" w:rsidR="00FC7E52" w:rsidRPr="00567618" w:rsidRDefault="00FC7E52" w:rsidP="00FC7E52">
      <w:r w:rsidRPr="00567618">
        <w:t xml:space="preserve">SDP examples incorporating bandwidth modifiers are shown in annex A. SDP examples using the ‘a=bw-info’ attribute are shown in </w:t>
      </w:r>
      <w:r w:rsidR="009C3AEF">
        <w:t>clause</w:t>
      </w:r>
      <w:r w:rsidRPr="00567618">
        <w:t xml:space="preserve">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lastRenderedPageBreak/>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5" w:name="_Toc26369235"/>
      <w:bookmarkStart w:id="516" w:name="_Toc36227117"/>
      <w:bookmarkStart w:id="517" w:name="_Toc36228131"/>
      <w:bookmarkStart w:id="518" w:name="_Toc36228758"/>
      <w:bookmarkStart w:id="519" w:name="_Toc68847077"/>
      <w:bookmarkStart w:id="520" w:name="_Toc74611012"/>
      <w:bookmarkStart w:id="521" w:name="_Toc75566291"/>
      <w:bookmarkStart w:id="522" w:name="_Toc89789842"/>
      <w:bookmarkStart w:id="523" w:name="_Toc99466477"/>
      <w:bookmarkStart w:id="524" w:name="_Toc217285361"/>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5"/>
      <w:bookmarkEnd w:id="516"/>
      <w:bookmarkEnd w:id="517"/>
      <w:bookmarkEnd w:id="518"/>
      <w:bookmarkEnd w:id="519"/>
      <w:bookmarkEnd w:id="520"/>
      <w:bookmarkEnd w:id="521"/>
      <w:bookmarkEnd w:id="522"/>
      <w:bookmarkEnd w:id="523"/>
      <w:bookmarkEnd w:id="524"/>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 xml:space="preserve">The bandwidth to use for b=AS for AMR and AMR-WB, and EVS Primary mode should be computed as shown in Annexes K and Q respectively. Tables 6.7 and 6.8 shows the bandwidth for the respective AMR and AMR-WB codec </w:t>
      </w:r>
      <w:r w:rsidRPr="00567618">
        <w:rPr>
          <w:lang w:eastAsia="ko-KR"/>
        </w:rPr>
        <w:lastRenderedPageBreak/>
        <w:t>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5" w:name="_MCCTEMPBM_CRPT86940035___4" w:colFirst="0" w:colLast="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26" w:name="_MCCTEMPBM_CRPT86940036___4" w:colFirst="1" w:colLast="7"/>
            <w:bookmarkEnd w:id="525"/>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27" w:name="_MCCTEMPBM_CRPT86940037___4"/>
            <w:bookmarkStart w:id="528" w:name="_MCCTEMPBM_CRPT86940038___4" w:colFirst="1" w:colLast="8"/>
            <w:bookmarkEnd w:id="526"/>
            <w:r w:rsidRPr="00567618">
              <w:rPr>
                <w:rFonts w:ascii="Arial" w:hAnsi="Arial" w:cs="Arial"/>
                <w:sz w:val="18"/>
                <w:szCs w:val="18"/>
              </w:rPr>
              <w:t>Bandwidth-efficient</w:t>
            </w:r>
            <w:bookmarkEnd w:id="527"/>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29" w:name="_MCCTEMPBM_CRPT86940039___4" w:colFirst="1" w:colLast="8"/>
            <w:bookmarkEnd w:id="528"/>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0" w:name="_MCCTEMPBM_CRPT86940040___4"/>
            <w:bookmarkStart w:id="531" w:name="_MCCTEMPBM_CRPT86940041___4" w:colFirst="1" w:colLast="8"/>
            <w:bookmarkEnd w:id="529"/>
            <w:r w:rsidRPr="00567618">
              <w:rPr>
                <w:rFonts w:ascii="Arial" w:hAnsi="Arial" w:cs="Arial"/>
                <w:sz w:val="18"/>
                <w:szCs w:val="18"/>
              </w:rPr>
              <w:t>Octet-aligned</w:t>
            </w:r>
            <w:bookmarkEnd w:id="530"/>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2" w:name="_MCCTEMPBM_CRPT86940042___4" w:colFirst="1" w:colLast="8"/>
            <w:bookmarkEnd w:id="531"/>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2"/>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3" w:name="_MCCTEMPBM_CRPT86940043___4" w:colFirst="0" w:colLast="0"/>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34" w:name="_MCCTEMPBM_CRPT86940044___4" w:colFirst="1" w:colLast="8"/>
            <w:bookmarkEnd w:id="533"/>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35" w:name="_MCCTEMPBM_CRPT86940045___4"/>
            <w:bookmarkStart w:id="536" w:name="_MCCTEMPBM_CRPT86940046___4" w:colFirst="1" w:colLast="9"/>
            <w:bookmarkEnd w:id="534"/>
            <w:r w:rsidRPr="00567618">
              <w:rPr>
                <w:rFonts w:ascii="Arial" w:hAnsi="Arial" w:cs="Arial"/>
                <w:sz w:val="18"/>
                <w:szCs w:val="18"/>
              </w:rPr>
              <w:t>Bandwidth-efficient</w:t>
            </w:r>
            <w:bookmarkEnd w:id="535"/>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37" w:name="_MCCTEMPBM_CRPT86940047___4" w:colFirst="1" w:colLast="9"/>
            <w:bookmarkEnd w:id="536"/>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38" w:name="_MCCTEMPBM_CRPT86940048___4"/>
            <w:bookmarkStart w:id="539" w:name="_MCCTEMPBM_CRPT86940049___4" w:colFirst="1" w:colLast="9"/>
            <w:bookmarkEnd w:id="537"/>
            <w:r w:rsidRPr="00567618">
              <w:rPr>
                <w:rFonts w:ascii="Arial" w:hAnsi="Arial" w:cs="Arial"/>
                <w:sz w:val="18"/>
                <w:szCs w:val="18"/>
              </w:rPr>
              <w:t>Octet-aligned</w:t>
            </w:r>
            <w:bookmarkEnd w:id="538"/>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0" w:name="_MCCTEMPBM_CRPT86940050___4" w:colFirst="1" w:colLast="9"/>
            <w:bookmarkEnd w:id="539"/>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40"/>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1" w:name="_MCCTEMPBM_CRPT86940051___4" w:colFirst="0" w:colLast="0"/>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2" w:name="_MCCTEMPBM_CRPT86940052___4" w:colFirst="1" w:colLast="10"/>
            <w:bookmarkEnd w:id="541"/>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3" w:name="_MCCTEMPBM_CRPT86940053___4" w:colFirst="0" w:colLast="11"/>
            <w:bookmarkEnd w:id="542"/>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44" w:name="_MCCTEMPBM_CRPT86940054___4" w:colFirst="1" w:colLast="11"/>
            <w:bookmarkEnd w:id="543"/>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4"/>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lastRenderedPageBreak/>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lastRenderedPageBreak/>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2B62A77" w:rsidR="003B0BD9" w:rsidRDefault="00FC7E52" w:rsidP="003B0BD9">
      <w:r w:rsidRPr="00567618">
        <w:t xml:space="preserve">SDP examples using the ‘a=bw-info’ attribute for speech are shown in </w:t>
      </w:r>
      <w:r w:rsidR="009C3AEF">
        <w:t>clause</w:t>
      </w:r>
      <w:r w:rsidRPr="00567618">
        <w:t xml:space="preserve"> A.6.3.</w:t>
      </w:r>
    </w:p>
    <w:p w14:paraId="38C10752" w14:textId="0DF9F0EF"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545" w:name="_Toc26369236"/>
      <w:bookmarkStart w:id="546" w:name="_Toc36227118"/>
      <w:bookmarkStart w:id="547" w:name="_Toc36228132"/>
      <w:bookmarkStart w:id="548" w:name="_Toc36228759"/>
      <w:bookmarkStart w:id="549" w:name="_Toc68847078"/>
      <w:bookmarkStart w:id="550" w:name="_Toc74611013"/>
      <w:bookmarkStart w:id="551" w:name="_Toc75566292"/>
      <w:bookmarkStart w:id="552" w:name="_Toc89789843"/>
      <w:bookmarkStart w:id="553" w:name="_Toc99466478"/>
      <w:bookmarkStart w:id="554" w:name="_Toc217285362"/>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45"/>
      <w:bookmarkEnd w:id="546"/>
      <w:bookmarkEnd w:id="547"/>
      <w:bookmarkEnd w:id="548"/>
      <w:bookmarkEnd w:id="549"/>
      <w:bookmarkEnd w:id="550"/>
      <w:bookmarkEnd w:id="551"/>
      <w:bookmarkEnd w:id="552"/>
      <w:bookmarkEnd w:id="553"/>
      <w:bookmarkEnd w:id="554"/>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5A485F8D" w:rsidR="00FC7E52" w:rsidRPr="00567618" w:rsidRDefault="00FC7E52" w:rsidP="00FC7E52">
      <w:r w:rsidRPr="00567618">
        <w:t xml:space="preserve">SDP examples using the ‘a=bw-info’ attribute for video are shown in </w:t>
      </w:r>
      <w:r w:rsidR="009C3AEF">
        <w:t>clause</w:t>
      </w:r>
      <w:r w:rsidRPr="00567618">
        <w:t xml:space="preserve"> A.6.3.</w:t>
      </w:r>
    </w:p>
    <w:p w14:paraId="0481B3CD" w14:textId="77777777" w:rsidR="00FC7E52" w:rsidRPr="00567618" w:rsidRDefault="00FC7E52" w:rsidP="00FC7E52">
      <w:pPr>
        <w:pStyle w:val="Heading3"/>
      </w:pPr>
      <w:bookmarkStart w:id="555" w:name="_Toc26369237"/>
      <w:bookmarkStart w:id="556" w:name="_Toc36227119"/>
      <w:bookmarkStart w:id="557" w:name="_Toc36228133"/>
      <w:bookmarkStart w:id="558" w:name="_Toc36228760"/>
      <w:bookmarkStart w:id="559" w:name="_Toc68847079"/>
      <w:bookmarkStart w:id="560" w:name="_Toc74611014"/>
      <w:bookmarkStart w:id="561" w:name="_Toc75566293"/>
      <w:bookmarkStart w:id="562" w:name="_Toc89789844"/>
      <w:bookmarkStart w:id="563" w:name="_Toc99466479"/>
      <w:bookmarkStart w:id="564" w:name="_Toc217285363"/>
      <w:r w:rsidRPr="00567618">
        <w:t>6.2.6</w:t>
      </w:r>
      <w:r w:rsidRPr="00567618">
        <w:tab/>
        <w:t>The Synchronization Info attribute "3gpp_sync_info"</w:t>
      </w:r>
      <w:bookmarkEnd w:id="555"/>
      <w:bookmarkEnd w:id="556"/>
      <w:bookmarkEnd w:id="557"/>
      <w:bookmarkEnd w:id="558"/>
      <w:bookmarkEnd w:id="559"/>
      <w:bookmarkEnd w:id="560"/>
      <w:bookmarkEnd w:id="561"/>
      <w:bookmarkEnd w:id="562"/>
      <w:bookmarkEnd w:id="563"/>
      <w:bookmarkEnd w:id="564"/>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lastRenderedPageBreak/>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65" w:name="_Toc26369238"/>
      <w:bookmarkStart w:id="566" w:name="_Toc36227120"/>
      <w:bookmarkStart w:id="567" w:name="_Toc36228134"/>
      <w:bookmarkStart w:id="568" w:name="_Toc36228761"/>
      <w:bookmarkStart w:id="569" w:name="_Toc68847080"/>
      <w:bookmarkStart w:id="570" w:name="_Toc74611015"/>
      <w:bookmarkStart w:id="571" w:name="_Toc75566294"/>
      <w:bookmarkStart w:id="572" w:name="_Toc89789845"/>
      <w:bookmarkStart w:id="573" w:name="_Toc99466480"/>
      <w:bookmarkStart w:id="574" w:name="_Toc217285364"/>
      <w:r w:rsidRPr="00567618">
        <w:t>6.2.7</w:t>
      </w:r>
      <w:r w:rsidRPr="00567618">
        <w:tab/>
        <w:t>Negotiated QoS parameters</w:t>
      </w:r>
      <w:bookmarkEnd w:id="565"/>
      <w:bookmarkEnd w:id="566"/>
      <w:bookmarkEnd w:id="567"/>
      <w:bookmarkEnd w:id="568"/>
      <w:bookmarkEnd w:id="569"/>
      <w:bookmarkEnd w:id="570"/>
      <w:bookmarkEnd w:id="571"/>
      <w:bookmarkEnd w:id="572"/>
      <w:bookmarkEnd w:id="573"/>
      <w:bookmarkEnd w:id="574"/>
    </w:p>
    <w:p w14:paraId="66BB902F" w14:textId="77777777" w:rsidR="00FC7E52" w:rsidRPr="00567618" w:rsidRDefault="00FC7E52" w:rsidP="00FC7E52">
      <w:pPr>
        <w:pStyle w:val="Heading4"/>
      </w:pPr>
      <w:bookmarkStart w:id="575" w:name="_Toc26369239"/>
      <w:bookmarkStart w:id="576" w:name="_Toc36227121"/>
      <w:bookmarkStart w:id="577" w:name="_Toc36228135"/>
      <w:bookmarkStart w:id="578" w:name="_Toc36228762"/>
      <w:bookmarkStart w:id="579" w:name="_Toc68847081"/>
      <w:bookmarkStart w:id="580" w:name="_Toc74611016"/>
      <w:bookmarkStart w:id="581" w:name="_Toc75566295"/>
      <w:bookmarkStart w:id="582" w:name="_Toc89789846"/>
      <w:bookmarkStart w:id="583" w:name="_Toc99466481"/>
      <w:bookmarkStart w:id="584" w:name="_Toc217285365"/>
      <w:r w:rsidRPr="00567618">
        <w:t>6.2.7.1</w:t>
      </w:r>
      <w:r w:rsidRPr="00567618">
        <w:tab/>
        <w:t>General</w:t>
      </w:r>
      <w:bookmarkEnd w:id="575"/>
      <w:bookmarkEnd w:id="576"/>
      <w:bookmarkEnd w:id="577"/>
      <w:bookmarkEnd w:id="578"/>
      <w:bookmarkEnd w:id="579"/>
      <w:bookmarkEnd w:id="580"/>
      <w:bookmarkEnd w:id="581"/>
      <w:bookmarkEnd w:id="582"/>
      <w:bookmarkEnd w:id="583"/>
      <w:bookmarkEnd w:id="584"/>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85" w:name="_Toc26369240"/>
      <w:bookmarkStart w:id="586" w:name="_Toc36227122"/>
      <w:bookmarkStart w:id="587" w:name="_Toc36228136"/>
      <w:bookmarkStart w:id="588" w:name="_Toc36228763"/>
      <w:bookmarkStart w:id="589" w:name="_Toc68847082"/>
      <w:bookmarkStart w:id="590" w:name="_Toc74611017"/>
      <w:bookmarkStart w:id="591" w:name="_Toc75566296"/>
      <w:bookmarkStart w:id="592" w:name="_Toc89789847"/>
      <w:bookmarkStart w:id="593" w:name="_Toc99466482"/>
      <w:bookmarkStart w:id="594" w:name="_Toc217285366"/>
      <w:r w:rsidRPr="00567618">
        <w:lastRenderedPageBreak/>
        <w:t>6.2.7.2</w:t>
      </w:r>
      <w:r w:rsidRPr="00567618">
        <w:tab/>
        <w:t>Alignment of negotiated QoS parameters and b=AS bandwidth modifier</w:t>
      </w:r>
      <w:bookmarkEnd w:id="585"/>
      <w:bookmarkEnd w:id="586"/>
      <w:bookmarkEnd w:id="587"/>
      <w:bookmarkEnd w:id="588"/>
      <w:bookmarkEnd w:id="589"/>
      <w:bookmarkEnd w:id="590"/>
      <w:bookmarkEnd w:id="591"/>
      <w:bookmarkEnd w:id="592"/>
      <w:bookmarkEnd w:id="593"/>
      <w:bookmarkEnd w:id="594"/>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lastRenderedPageBreak/>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595" w:name="_Toc26369241"/>
      <w:bookmarkStart w:id="596" w:name="_Toc36227123"/>
      <w:bookmarkStart w:id="597" w:name="_Toc36228137"/>
      <w:bookmarkStart w:id="598" w:name="_Toc36228764"/>
      <w:bookmarkStart w:id="599" w:name="_Toc68847083"/>
      <w:bookmarkStart w:id="600" w:name="_Toc74611018"/>
      <w:bookmarkStart w:id="601" w:name="_Toc75566297"/>
      <w:bookmarkStart w:id="602" w:name="_Toc89789848"/>
      <w:bookmarkStart w:id="603" w:name="_Toc99466483"/>
      <w:bookmarkStart w:id="604" w:name="_Toc217285367"/>
      <w:r w:rsidRPr="00567618">
        <w:t>6.2.7.3</w:t>
      </w:r>
      <w:r w:rsidRPr="00567618">
        <w:tab/>
        <w:t>Alignment of negotiated QoS parameters and a=bw-info attribute</w:t>
      </w:r>
      <w:bookmarkEnd w:id="595"/>
      <w:bookmarkEnd w:id="596"/>
      <w:bookmarkEnd w:id="597"/>
      <w:bookmarkEnd w:id="598"/>
      <w:bookmarkEnd w:id="599"/>
      <w:bookmarkEnd w:id="600"/>
      <w:bookmarkEnd w:id="601"/>
      <w:bookmarkEnd w:id="602"/>
      <w:bookmarkEnd w:id="603"/>
      <w:bookmarkEnd w:id="604"/>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05" w:name="_Toc217285368"/>
      <w:r w:rsidRPr="00443A17">
        <w:t>6.2.7.4</w:t>
      </w:r>
      <w:r w:rsidRPr="00443A17">
        <w:tab/>
        <w:t>The a=3gpp-qos-hint SDP attribute</w:t>
      </w:r>
      <w:bookmarkEnd w:id="605"/>
    </w:p>
    <w:p w14:paraId="2BFE94DC" w14:textId="77777777" w:rsidR="00FC7E52" w:rsidRPr="00567618" w:rsidRDefault="00FC7E52" w:rsidP="00FC7E52">
      <w:pPr>
        <w:pStyle w:val="Heading5"/>
      </w:pPr>
      <w:bookmarkStart w:id="606" w:name="_Toc26369242"/>
      <w:bookmarkStart w:id="607" w:name="_Toc36227124"/>
      <w:bookmarkStart w:id="608" w:name="_Toc36228138"/>
      <w:bookmarkStart w:id="609" w:name="_Toc36228765"/>
      <w:bookmarkStart w:id="610" w:name="_Toc68847084"/>
      <w:bookmarkStart w:id="611" w:name="_Toc74611019"/>
      <w:bookmarkStart w:id="612" w:name="_Toc75566298"/>
      <w:bookmarkStart w:id="613" w:name="_Toc89789849"/>
      <w:bookmarkStart w:id="614" w:name="_Toc99466484"/>
      <w:bookmarkStart w:id="615" w:name="_Toc217285369"/>
      <w:r w:rsidRPr="00567618">
        <w:t>6.2.7.4.1</w:t>
      </w:r>
      <w:r w:rsidRPr="00567618">
        <w:tab/>
        <w:t>General</w:t>
      </w:r>
      <w:bookmarkEnd w:id="606"/>
      <w:bookmarkEnd w:id="607"/>
      <w:bookmarkEnd w:id="608"/>
      <w:bookmarkEnd w:id="609"/>
      <w:bookmarkEnd w:id="610"/>
      <w:bookmarkEnd w:id="611"/>
      <w:bookmarkEnd w:id="612"/>
      <w:bookmarkEnd w:id="613"/>
      <w:bookmarkEnd w:id="614"/>
      <w:bookmarkEnd w:id="615"/>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16" w:name="_Toc26369243"/>
      <w:bookmarkStart w:id="617" w:name="_Toc36227125"/>
      <w:bookmarkStart w:id="618" w:name="_Toc36228139"/>
      <w:bookmarkStart w:id="619" w:name="_Toc36228766"/>
      <w:bookmarkStart w:id="620" w:name="_Toc68847085"/>
      <w:bookmarkStart w:id="621" w:name="_Toc74611020"/>
      <w:bookmarkStart w:id="622" w:name="_Toc75566299"/>
      <w:bookmarkStart w:id="623" w:name="_Toc89789850"/>
      <w:bookmarkStart w:id="624" w:name="_Toc99466485"/>
      <w:bookmarkStart w:id="625" w:name="_Toc217285370"/>
      <w:r w:rsidRPr="00567618">
        <w:t>6.2.7.4.2</w:t>
      </w:r>
      <w:r w:rsidRPr="00567618">
        <w:tab/>
        <w:t>3gpp-qos-hint ABNF syntax and semantics</w:t>
      </w:r>
      <w:bookmarkEnd w:id="616"/>
      <w:bookmarkEnd w:id="617"/>
      <w:bookmarkEnd w:id="618"/>
      <w:bookmarkEnd w:id="619"/>
      <w:bookmarkEnd w:id="620"/>
      <w:bookmarkEnd w:id="621"/>
      <w:bookmarkEnd w:id="622"/>
      <w:bookmarkEnd w:id="623"/>
      <w:bookmarkEnd w:id="624"/>
      <w:bookmarkEnd w:id="625"/>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lastRenderedPageBreak/>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670D6C1"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 xml:space="preserve">8866The IANA registration information for this attribute is provided in </w:t>
      </w:r>
      <w:r w:rsidR="009C3AEF">
        <w:rPr>
          <w:noProof/>
        </w:rPr>
        <w:t>clause</w:t>
      </w:r>
      <w:r w:rsidRPr="00567618">
        <w:rPr>
          <w:noProof/>
        </w:rPr>
        <w:t xml:space="preserve">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26" w:name="_Toc26369244"/>
      <w:bookmarkStart w:id="627" w:name="_Toc36227126"/>
      <w:bookmarkStart w:id="628" w:name="_Toc36228140"/>
      <w:bookmarkStart w:id="629" w:name="_Toc36228767"/>
      <w:bookmarkStart w:id="630" w:name="_Toc68847086"/>
      <w:bookmarkStart w:id="631" w:name="_Toc74611021"/>
      <w:bookmarkStart w:id="632" w:name="_Toc75566300"/>
      <w:bookmarkStart w:id="633" w:name="_Toc89789851"/>
      <w:bookmarkStart w:id="634" w:name="_Toc99466486"/>
      <w:bookmarkStart w:id="635" w:name="_Toc217285371"/>
      <w:r w:rsidRPr="00567618">
        <w:t>6.2.7.4.3</w:t>
      </w:r>
      <w:r w:rsidRPr="00567618">
        <w:tab/>
        <w:t>Creating an SDP offer</w:t>
      </w:r>
      <w:bookmarkEnd w:id="626"/>
      <w:bookmarkEnd w:id="627"/>
      <w:bookmarkEnd w:id="628"/>
      <w:bookmarkEnd w:id="629"/>
      <w:bookmarkEnd w:id="630"/>
      <w:bookmarkEnd w:id="631"/>
      <w:bookmarkEnd w:id="632"/>
      <w:bookmarkEnd w:id="633"/>
      <w:bookmarkEnd w:id="634"/>
      <w:bookmarkEnd w:id="635"/>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36" w:name="_Toc26369245"/>
      <w:bookmarkStart w:id="637" w:name="_Toc36227127"/>
      <w:bookmarkStart w:id="638" w:name="_Toc36228141"/>
      <w:bookmarkStart w:id="639" w:name="_Toc36228768"/>
      <w:bookmarkStart w:id="640" w:name="_Toc68847087"/>
      <w:bookmarkStart w:id="641" w:name="_Toc74611022"/>
      <w:bookmarkStart w:id="642" w:name="_Toc75566301"/>
      <w:bookmarkStart w:id="643" w:name="_Toc89789852"/>
      <w:bookmarkStart w:id="644" w:name="_Toc99466487"/>
      <w:bookmarkStart w:id="645" w:name="_Toc217285372"/>
      <w:r w:rsidRPr="00567618">
        <w:t>6.2.7.4.4</w:t>
      </w:r>
      <w:r w:rsidRPr="00567618">
        <w:tab/>
        <w:t>Creating an SDP answer</w:t>
      </w:r>
      <w:bookmarkEnd w:id="636"/>
      <w:bookmarkEnd w:id="637"/>
      <w:bookmarkEnd w:id="638"/>
      <w:bookmarkEnd w:id="639"/>
      <w:bookmarkEnd w:id="640"/>
      <w:bookmarkEnd w:id="641"/>
      <w:bookmarkEnd w:id="642"/>
      <w:bookmarkEnd w:id="643"/>
      <w:bookmarkEnd w:id="644"/>
      <w:bookmarkEnd w:id="645"/>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lastRenderedPageBreak/>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35pt;height:123.35pt" o:ole="">
            <v:imagedata r:id="rId25" o:title=""/>
          </v:shape>
          <o:OLEObject Type="Embed" ProgID="Visio.Drawing.15" ShapeID="_x0000_i1029" DrawAspect="Content" ObjectID="_1827899148" r:id="rId26"/>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2pt;height:124pt" o:ole="">
            <v:imagedata r:id="rId27" o:title=""/>
          </v:shape>
          <o:OLEObject Type="Embed" ProgID="Visio.Drawing.15" ShapeID="_x0000_i1030" DrawAspect="Content" ObjectID="_1827899149" r:id="rId28"/>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lastRenderedPageBreak/>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46" w:name="_Toc26369246"/>
      <w:bookmarkStart w:id="647" w:name="_Toc36227128"/>
      <w:bookmarkStart w:id="648" w:name="_Toc36228142"/>
      <w:bookmarkStart w:id="649" w:name="_Toc36228769"/>
      <w:bookmarkStart w:id="650" w:name="_Toc68847088"/>
      <w:bookmarkStart w:id="651" w:name="_Toc74611023"/>
      <w:bookmarkStart w:id="652" w:name="_Toc75566302"/>
      <w:bookmarkStart w:id="653" w:name="_Toc89789853"/>
      <w:bookmarkStart w:id="654" w:name="_Toc99466488"/>
      <w:bookmarkStart w:id="655" w:name="_Toc217285373"/>
      <w:r w:rsidRPr="00567618">
        <w:t>6.2.7.4.5</w:t>
      </w:r>
      <w:r w:rsidRPr="00567618">
        <w:tab/>
        <w:t>Offerer receiving an SDP answer</w:t>
      </w:r>
      <w:bookmarkEnd w:id="646"/>
      <w:bookmarkEnd w:id="647"/>
      <w:bookmarkEnd w:id="648"/>
      <w:bookmarkEnd w:id="649"/>
      <w:bookmarkEnd w:id="650"/>
      <w:bookmarkEnd w:id="651"/>
      <w:bookmarkEnd w:id="652"/>
      <w:bookmarkEnd w:id="653"/>
      <w:bookmarkEnd w:id="654"/>
      <w:bookmarkEnd w:id="655"/>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56" w:name="_MCCTEMPBM_CRPT86940056___4"/>
      <w:r w:rsidRPr="00567618">
        <w:lastRenderedPageBreak/>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57" w:name="_MCCTEMPBM_CRPT86940057___7"/>
            <w:bookmarkStart w:id="658" w:name="_MCCTEMPBM_CRPT86940058___4" w:colFirst="1" w:colLast="1"/>
            <w:bookmarkEnd w:id="656"/>
            <w:r w:rsidRPr="00567618">
              <w:rPr>
                <w:rFonts w:ascii="Arial" w:hAnsi="Arial"/>
                <w:sz w:val="18"/>
                <w:lang w:eastAsia="en-GB"/>
              </w:rPr>
              <w:t>No qos-hint-split included</w:t>
            </w:r>
            <w:bookmarkEnd w:id="657"/>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59" w:name="_MCCTEMPBM_CRPT86940059___7"/>
            <w:bookmarkStart w:id="660" w:name="_MCCTEMPBM_CRPT86940060___4" w:colFirst="1" w:colLast="1"/>
            <w:bookmarkEnd w:id="658"/>
            <w:r w:rsidRPr="00567618">
              <w:rPr>
                <w:rFonts w:ascii="Arial" w:hAnsi="Arial"/>
                <w:sz w:val="18"/>
                <w:lang w:eastAsia="en-GB"/>
              </w:rPr>
              <w:t>qos-hint-split included</w:t>
            </w:r>
            <w:bookmarkEnd w:id="659"/>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0"/>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1" w:name="_Toc26369247"/>
      <w:bookmarkStart w:id="662" w:name="_Toc36227129"/>
      <w:bookmarkStart w:id="663" w:name="_Toc36228143"/>
      <w:bookmarkStart w:id="664" w:name="_Toc36228770"/>
      <w:bookmarkStart w:id="665" w:name="_Toc68847089"/>
      <w:bookmarkStart w:id="666" w:name="_Toc74611024"/>
      <w:bookmarkStart w:id="667" w:name="_Toc75566303"/>
      <w:bookmarkStart w:id="668" w:name="_Toc89789854"/>
      <w:bookmarkStart w:id="669" w:name="_Toc99466489"/>
      <w:bookmarkStart w:id="670" w:name="_Toc217285374"/>
      <w:r w:rsidRPr="00567618">
        <w:t>6.2.8</w:t>
      </w:r>
      <w:r w:rsidRPr="00567618">
        <w:tab/>
        <w:t>Delay Budget Information (DBI) Signaling</w:t>
      </w:r>
      <w:bookmarkEnd w:id="661"/>
      <w:bookmarkEnd w:id="662"/>
      <w:bookmarkEnd w:id="663"/>
      <w:bookmarkEnd w:id="664"/>
      <w:bookmarkEnd w:id="665"/>
      <w:bookmarkEnd w:id="666"/>
      <w:bookmarkEnd w:id="667"/>
      <w:bookmarkEnd w:id="668"/>
      <w:bookmarkEnd w:id="669"/>
      <w:bookmarkEnd w:id="670"/>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54020662" w:rsidR="00FC7E52" w:rsidRPr="00567618" w:rsidRDefault="00FC7E52" w:rsidP="00FC7E52">
      <w:pPr>
        <w:rPr>
          <w:szCs w:val="24"/>
        </w:rPr>
      </w:pPr>
      <w:r w:rsidRPr="00567618">
        <w:rPr>
          <w:szCs w:val="24"/>
        </w:rPr>
        <w:t xml:space="preserve">The IANA registration information on the new RTCP feedback type for DBI signaling is provided in </w:t>
      </w:r>
      <w:r w:rsidR="009C3AEF">
        <w:rPr>
          <w:szCs w:val="24"/>
        </w:rPr>
        <w:t>clause</w:t>
      </w:r>
      <w:r w:rsidRPr="00567618">
        <w:rPr>
          <w:szCs w:val="24"/>
        </w:rPr>
        <w:t xml:space="preserve">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61ACE01C" w:rsidR="00FC7E52" w:rsidRPr="00567618" w:rsidRDefault="009C3AEF" w:rsidP="00FC7E52">
      <w:r>
        <w:t>Clause</w:t>
      </w:r>
      <w:r w:rsidR="00FC7E52" w:rsidRPr="00567618">
        <w:t xml:space="preserve"> V.3 presents SDP examples on DBI signalling capability.</w:t>
      </w:r>
    </w:p>
    <w:p w14:paraId="06D0DC99" w14:textId="77777777" w:rsidR="00FC7E52" w:rsidRPr="00567618" w:rsidRDefault="00FC7E52" w:rsidP="00FC7E52">
      <w:pPr>
        <w:pStyle w:val="Heading3"/>
      </w:pPr>
      <w:bookmarkStart w:id="671" w:name="_Toc26369248"/>
      <w:bookmarkStart w:id="672" w:name="_Toc36227130"/>
      <w:bookmarkStart w:id="673" w:name="_Toc36228144"/>
      <w:bookmarkStart w:id="674" w:name="_Toc36228771"/>
      <w:bookmarkStart w:id="675" w:name="_Toc68847090"/>
      <w:bookmarkStart w:id="676" w:name="_Toc74611025"/>
      <w:bookmarkStart w:id="677" w:name="_Toc75566304"/>
      <w:bookmarkStart w:id="678" w:name="_Toc89789855"/>
      <w:bookmarkStart w:id="679" w:name="_Toc99466490"/>
      <w:bookmarkStart w:id="680" w:name="_Toc217285375"/>
      <w:r w:rsidRPr="00567618">
        <w:t>6.2.9</w:t>
      </w:r>
      <w:r w:rsidRPr="00567618">
        <w:tab/>
        <w:t>ANBR Support attribute "anbr"</w:t>
      </w:r>
      <w:bookmarkEnd w:id="671"/>
      <w:bookmarkEnd w:id="672"/>
      <w:bookmarkEnd w:id="673"/>
      <w:bookmarkEnd w:id="674"/>
      <w:bookmarkEnd w:id="675"/>
      <w:bookmarkEnd w:id="676"/>
      <w:bookmarkEnd w:id="677"/>
      <w:bookmarkEnd w:id="678"/>
      <w:bookmarkEnd w:id="679"/>
      <w:bookmarkEnd w:id="680"/>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lastRenderedPageBreak/>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42FBE58E" w:rsidR="00FC7E52" w:rsidRPr="00567618" w:rsidRDefault="00FC7E52" w:rsidP="00FC7E52">
      <w:pPr>
        <w:rPr>
          <w:szCs w:val="24"/>
        </w:rPr>
      </w:pPr>
      <w:r w:rsidRPr="00567618">
        <w:rPr>
          <w:szCs w:val="24"/>
        </w:rPr>
        <w:t xml:space="preserve">The IANA registration information for the "a=anbr" SDP attribute is provided in </w:t>
      </w:r>
      <w:r w:rsidR="009C3AEF">
        <w:rPr>
          <w:szCs w:val="24"/>
        </w:rPr>
        <w:t>clause</w:t>
      </w:r>
      <w:r w:rsidRPr="00567618">
        <w:rPr>
          <w:szCs w:val="24"/>
        </w:rPr>
        <w:t xml:space="preserve"> M.8.</w:t>
      </w:r>
    </w:p>
    <w:p w14:paraId="46D12595" w14:textId="4F3B0FF3" w:rsidR="00FC7E52" w:rsidRPr="00567618" w:rsidRDefault="00FC7E52" w:rsidP="00FC7E52">
      <w:pPr>
        <w:rPr>
          <w:szCs w:val="24"/>
        </w:rPr>
      </w:pPr>
      <w:r w:rsidRPr="00567618">
        <w:rPr>
          <w:szCs w:val="24"/>
        </w:rPr>
        <w:t xml:space="preserve">SDP examples on ANBR capability signalling are provided in </w:t>
      </w:r>
      <w:r w:rsidR="009C3AEF">
        <w:rPr>
          <w:szCs w:val="24"/>
        </w:rPr>
        <w:t>clause</w:t>
      </w:r>
      <w:r w:rsidRPr="00567618">
        <w:rPr>
          <w:szCs w:val="24"/>
        </w:rPr>
        <w:t xml:space="preserve"> A.15.</w:t>
      </w:r>
    </w:p>
    <w:p w14:paraId="609BA376" w14:textId="77777777" w:rsidR="00FC7E52" w:rsidRPr="00567618" w:rsidRDefault="00FC7E52" w:rsidP="00FC7E52">
      <w:pPr>
        <w:pStyle w:val="Heading3"/>
      </w:pPr>
      <w:bookmarkStart w:id="681" w:name="_Toc36228145"/>
      <w:bookmarkStart w:id="682" w:name="_Toc36228772"/>
      <w:bookmarkStart w:id="683" w:name="_Toc68847091"/>
      <w:bookmarkStart w:id="684" w:name="_Toc74611026"/>
      <w:bookmarkStart w:id="685" w:name="_Toc75566305"/>
      <w:bookmarkStart w:id="686" w:name="_Toc89789856"/>
      <w:bookmarkStart w:id="687" w:name="_Toc99466491"/>
      <w:bookmarkStart w:id="688" w:name="_Toc217285376"/>
      <w:r w:rsidRPr="00567618">
        <w:t>6.2.10</w:t>
      </w:r>
      <w:r w:rsidRPr="00567618">
        <w:tab/>
        <w:t>Data channel</w:t>
      </w:r>
      <w:bookmarkEnd w:id="681"/>
      <w:bookmarkEnd w:id="682"/>
      <w:bookmarkEnd w:id="683"/>
      <w:bookmarkEnd w:id="684"/>
      <w:bookmarkEnd w:id="685"/>
      <w:bookmarkEnd w:id="686"/>
      <w:bookmarkEnd w:id="687"/>
      <w:bookmarkEnd w:id="688"/>
    </w:p>
    <w:p w14:paraId="140643C7" w14:textId="77777777" w:rsidR="00FC0847" w:rsidRPr="00567618" w:rsidRDefault="00FC0847" w:rsidP="00FC0847">
      <w:pPr>
        <w:pStyle w:val="Heading4"/>
      </w:pPr>
      <w:bookmarkStart w:id="689" w:name="_Toc217285377"/>
      <w:r w:rsidRPr="00443A17">
        <w:t>6.2.10.1</w:t>
      </w:r>
      <w:r w:rsidRPr="00443A17">
        <w:tab/>
        <w:t>General</w:t>
      </w:r>
      <w:bookmarkEnd w:id="689"/>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76DD786F" w14:textId="6D2248FC" w:rsidR="00604BD1" w:rsidRPr="00567618" w:rsidRDefault="00604BD1" w:rsidP="00604BD1">
      <w:r w:rsidRPr="00567618">
        <w:t>To indicate support for</w:t>
      </w:r>
      <w:r>
        <w:t xml:space="preserve"> bootstrap data channel multiplexing procedures and application</w:t>
      </w:r>
      <w:r w:rsidRPr="00567618">
        <w:t xml:space="preserve"> </w:t>
      </w:r>
      <w:r>
        <w:t>data channel multiplexing procedures as described by clauses 6.2.10.2 and 6.2.10.3</w:t>
      </w:r>
      <w:r w:rsidRPr="00567618">
        <w:t>, a DCMTSI client shall when including media feature tags as specified in TS</w:t>
      </w:r>
      <w:r>
        <w:t> </w:t>
      </w:r>
      <w:r w:rsidRPr="00567618">
        <w:t>24.229</w:t>
      </w:r>
      <w:r>
        <w:t> </w:t>
      </w:r>
      <w:r w:rsidRPr="00567618">
        <w:t xml:space="preserve">[7] include a </w:t>
      </w:r>
      <w:r>
        <w:t>g</w:t>
      </w:r>
      <w:r w:rsidRPr="00567618">
        <w:t>.</w:t>
      </w:r>
      <w:r>
        <w:t>3gpp.dc-mux</w:t>
      </w:r>
      <w:r w:rsidRPr="00567618">
        <w:t xml:space="preserve"> media feature tag</w:t>
      </w:r>
      <w:r>
        <w:t xml:space="preserve"> (see Annex </w:t>
      </w:r>
      <w:r w:rsidR="00025994">
        <w:t>AB</w:t>
      </w:r>
      <w:r>
        <w:t xml:space="preserve"> for IANA registration information)</w:t>
      </w:r>
      <w:r w:rsidRPr="00567618">
        <w:t>,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4F410BE3"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w:t>
      </w:r>
      <w:r w:rsidR="009C3AEF">
        <w:rPr>
          <w:szCs w:val="24"/>
        </w:rPr>
        <w:t>clause</w:t>
      </w:r>
      <w:r w:rsidRPr="00567618">
        <w:t xml:space="preserve">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lastRenderedPageBreak/>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44F0D7A9" w14:textId="3F609E27" w:rsidR="0038689B" w:rsidRDefault="0038689B" w:rsidP="0038689B">
      <w:r>
        <w:t>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w:t>
      </w:r>
      <w:r>
        <w:rPr>
          <w:rFonts w:eastAsia="SimSun" w:hint="eastAsia"/>
          <w:lang w:val="en-US" w:eastAsia="zh-CN"/>
        </w:rPr>
        <w:t xml:space="preserve"> initial entry point of </w:t>
      </w:r>
      <w:r>
        <w:t xml:space="preserve"> data channel application accessible at the HTTP root ("/") URL through a bootstrap data channel describes the graphical user interface and the logic needed to handle any further data channel usage beyond the bootstrap data channel itself. The meaning of the "authority" (host) part of </w:t>
      </w:r>
      <w:r>
        <w:rPr>
          <w:rFonts w:eastAsia="SimSun" w:hint="eastAsia"/>
          <w:lang w:val="en-US" w:eastAsia="zh-CN"/>
        </w:rPr>
        <w:t xml:space="preserve">this </w:t>
      </w:r>
      <w:r>
        <w:t>URL and consequently the "Host" HTTP header are not defined, shall be ignored on reception, and shall be set to the empty value by a DCMTSI client in terminal.</w:t>
      </w:r>
    </w:p>
    <w:p w14:paraId="72C9E785" w14:textId="625E00DD" w:rsidR="00FC0847" w:rsidRPr="00645E2A" w:rsidRDefault="00FC0847" w:rsidP="00FC0847">
      <w:pPr>
        <w:pStyle w:val="NO"/>
      </w:pPr>
      <w:r w:rsidRPr="00567618">
        <w:t>NOTE</w:t>
      </w:r>
      <w:r>
        <w:t> 3</w:t>
      </w:r>
      <w:r w:rsidRPr="00567618">
        <w:t>:</w:t>
      </w:r>
      <w:r w:rsidRPr="00567618">
        <w:tab/>
      </w:r>
      <w:r>
        <w:t xml:space="preserve">Data channel stream IDs below 1000 may use a well-defined subprotocol for other features than retrieving data channel application(s). For example, the “mpeg-sd” subprotocol can be used for a data channel stream ID below 1000 for scene description-based overlays as specified in </w:t>
      </w:r>
      <w:r w:rsidR="009C3AEF">
        <w:rPr>
          <w:szCs w:val="24"/>
        </w:rPr>
        <w:t>clause</w:t>
      </w:r>
      <w:r>
        <w:t xml:space="preserve">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4CF8DFD8" w14:textId="78A0148F" w:rsidR="002D0DE4" w:rsidRPr="00C72763" w:rsidRDefault="002D0DE4" w:rsidP="002D0DE4">
      <w:pPr>
        <w:jc w:val="center"/>
      </w:pPr>
    </w:p>
    <w:p w14:paraId="02B03385" w14:textId="77777777" w:rsidR="002D0DE4" w:rsidRPr="00C72763" w:rsidRDefault="002D0DE4" w:rsidP="002D0DE4">
      <w:pPr>
        <w:keepNext/>
        <w:keepLines/>
        <w:spacing w:before="60"/>
        <w:jc w:val="center"/>
        <w:rPr>
          <w:rFonts w:ascii="Arial" w:hAnsi="Arial"/>
          <w:b/>
        </w:rPr>
      </w:pPr>
    </w:p>
    <w:p w14:paraId="3CB524D2" w14:textId="77777777" w:rsidR="002D0DE4" w:rsidRPr="00C72763" w:rsidRDefault="002D0DE4" w:rsidP="002D0DE4">
      <w:pPr>
        <w:keepNext/>
        <w:keepLines/>
        <w:spacing w:before="60"/>
        <w:jc w:val="center"/>
        <w:rPr>
          <w:rFonts w:ascii="Arial" w:hAnsi="Arial"/>
          <w:b/>
        </w:rPr>
      </w:pPr>
      <w:r w:rsidRPr="00C72763">
        <w:rPr>
          <w:rFonts w:ascii="Arial" w:hAnsi="Arial"/>
          <w:b/>
          <w:noProof/>
        </w:rPr>
        <w:drawing>
          <wp:inline distT="0" distB="0" distL="0" distR="0" wp14:anchorId="1D89CDD1" wp14:editId="4AA99BB3">
            <wp:extent cx="3035002" cy="2513086"/>
            <wp:effectExtent l="0" t="0" r="0" b="1905"/>
            <wp:docPr id="1485828390" name="Picture 2" descr="A black background with white rectangles and a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28390" name="Picture 2" descr="A black background with white rectangles and a cylinder&#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7334" cy="2539858"/>
                    </a:xfrm>
                    <a:prstGeom prst="rect">
                      <a:avLst/>
                    </a:prstGeom>
                    <a:noFill/>
                  </pic:spPr>
                </pic:pic>
              </a:graphicData>
            </a:graphic>
          </wp:inline>
        </w:drawing>
      </w:r>
    </w:p>
    <w:p w14:paraId="0C526C47" w14:textId="77777777" w:rsidR="002D0DE4" w:rsidRPr="00C72763" w:rsidRDefault="002D0DE4" w:rsidP="002D0DE4">
      <w:pPr>
        <w:keepLines/>
        <w:spacing w:after="240"/>
        <w:jc w:val="center"/>
        <w:rPr>
          <w:rFonts w:ascii="Arial" w:hAnsi="Arial"/>
          <w:b/>
        </w:rPr>
      </w:pPr>
      <w:r w:rsidRPr="00C72763">
        <w:rPr>
          <w:rFonts w:ascii="Arial" w:hAnsi="Arial"/>
          <w:b/>
        </w:rPr>
        <w:t>Figure 6.2.10.1-1: Data Channel Workflow</w:t>
      </w:r>
    </w:p>
    <w:p w14:paraId="51109E0F" w14:textId="14ADC683" w:rsidR="002D0DE4" w:rsidRPr="00C72763" w:rsidRDefault="002D0DE4" w:rsidP="002D0DE4">
      <w:pPr>
        <w:keepLines/>
        <w:ind w:left="1135" w:hanging="851"/>
        <w:rPr>
          <w:rFonts w:ascii="Arial" w:eastAsia="Malgun Gothic" w:hAnsi="Arial"/>
          <w:b/>
        </w:rPr>
      </w:pPr>
      <w:r w:rsidRPr="00C72763">
        <w:rPr>
          <w:rFonts w:eastAsia="Malgun Gothic"/>
        </w:rPr>
        <w:t>NOTE 4:</w:t>
      </w:r>
      <w:r w:rsidRPr="00C72763">
        <w:tab/>
      </w:r>
      <w:bookmarkStart w:id="690" w:name="_Hlk213255479"/>
      <w:r w:rsidRPr="00C72763">
        <w:rPr>
          <w:rFonts w:eastAsia="Malgun Gothic"/>
        </w:rPr>
        <w:t xml:space="preserve">IMS Data Channel functional entities </w:t>
      </w:r>
      <w:bookmarkEnd w:id="690"/>
      <w:r w:rsidRPr="00C72763">
        <w:rPr>
          <w:rFonts w:eastAsia="Malgun Gothic"/>
        </w:rPr>
        <w:t xml:space="preserve">in this specification can be further decomposed into a number of </w:t>
      </w:r>
      <w:r w:rsidRPr="00FE469D">
        <w:rPr>
          <w:rFonts w:eastAsia="Malgun Gothic"/>
        </w:rPr>
        <w:t>signalling function and media function supporting data channel services</w:t>
      </w:r>
      <w:r>
        <w:rPr>
          <w:rFonts w:eastAsia="Malgun Gothic"/>
        </w:rPr>
        <w:t xml:space="preserve">, </w:t>
      </w:r>
      <w:r w:rsidRPr="00C72763">
        <w:rPr>
          <w:rFonts w:eastAsia="Malgun Gothic"/>
        </w:rPr>
        <w:t>including DC Signalling Function, Media Function  and DC Application Server as specified in Annex AC of [167].</w:t>
      </w:r>
    </w:p>
    <w:p w14:paraId="058C7D1F" w14:textId="77777777" w:rsidR="002D0DE4" w:rsidRPr="00C72763" w:rsidRDefault="002D0DE4" w:rsidP="002D0DE4">
      <w:r w:rsidRPr="00C72763">
        <w:t>The data channel application is, referring to the numbered arrows in Figure 6.2.10.1-1:</w:t>
      </w:r>
    </w:p>
    <w:p w14:paraId="79A8AF4D" w14:textId="77777777" w:rsidR="002D0DE4" w:rsidRPr="00C72763" w:rsidRDefault="002D0DE4" w:rsidP="002D0DE4">
      <w:pPr>
        <w:ind w:left="568" w:hanging="284"/>
      </w:pPr>
      <w:r w:rsidRPr="00C72763">
        <w:t>1.</w:t>
      </w:r>
      <w:r w:rsidRPr="00C72763">
        <w:tab/>
        <w:t>Uploaded to the network, by the UE user or some other authorized party.</w:t>
      </w:r>
    </w:p>
    <w:p w14:paraId="575A2125" w14:textId="77777777" w:rsidR="002D0DE4" w:rsidRPr="00C72763" w:rsidRDefault="002D0DE4" w:rsidP="002D0DE4">
      <w:pPr>
        <w:ind w:left="568" w:hanging="284"/>
      </w:pPr>
      <w:r w:rsidRPr="00C72763">
        <w:t>2.</w:t>
      </w:r>
      <w:r w:rsidRPr="00C72763">
        <w:tab/>
        <w:t>Stored in a data channel application repository in the network.</w:t>
      </w:r>
    </w:p>
    <w:p w14:paraId="37B6722B" w14:textId="77777777" w:rsidR="002D0DE4" w:rsidRPr="00C72763" w:rsidRDefault="002D0DE4" w:rsidP="002D0DE4">
      <w:pPr>
        <w:ind w:left="568" w:hanging="284"/>
      </w:pPr>
      <w:r w:rsidRPr="00C72763">
        <w:t>3.</w:t>
      </w:r>
      <w:r w:rsidRPr="00C72763">
        <w:tab/>
        <w:t>During the DCMTSI call where it should be used, retrieved from the repository.</w:t>
      </w:r>
    </w:p>
    <w:p w14:paraId="6D469A69" w14:textId="77777777" w:rsidR="002D0DE4" w:rsidRPr="00C72763" w:rsidRDefault="002D0DE4" w:rsidP="002D0DE4">
      <w:pPr>
        <w:ind w:left="568" w:hanging="284"/>
      </w:pPr>
      <w:r w:rsidRPr="00C72763">
        <w:t>4.</w:t>
      </w:r>
      <w:r w:rsidRPr="00C72763">
        <w:tab/>
        <w:t>Sent through a bootstrap data channel to the local UE A</w:t>
      </w:r>
      <w:r w:rsidRPr="00C72763">
        <w:rPr>
          <w:rFonts w:eastAsia="Malgun Gothic"/>
        </w:rPr>
        <w:t xml:space="preserve"> as a response of its request</w:t>
      </w:r>
      <w:r w:rsidRPr="00C72763">
        <w:t>.</w:t>
      </w:r>
    </w:p>
    <w:p w14:paraId="489E903A" w14:textId="77777777" w:rsidR="002D0DE4" w:rsidRPr="00C72763" w:rsidRDefault="002D0DE4" w:rsidP="002D0DE4">
      <w:pPr>
        <w:ind w:left="568" w:hanging="284"/>
      </w:pPr>
      <w:r w:rsidRPr="00C72763">
        <w:t>5.</w:t>
      </w:r>
      <w:r w:rsidRPr="00C72763">
        <w:tab/>
        <w:t>Sent through a bootstrap data channel to the remote UE B</w:t>
      </w:r>
      <w:r w:rsidRPr="00C72763">
        <w:rPr>
          <w:rFonts w:eastAsia="Malgun Gothic"/>
        </w:rPr>
        <w:t xml:space="preserve"> as a response of its request</w:t>
      </w:r>
      <w:r w:rsidRPr="00C72763">
        <w:t>. This may happen in parallel with and rather independent of step 4.</w:t>
      </w:r>
    </w:p>
    <w:p w14:paraId="060FD212" w14:textId="040D94B9" w:rsidR="002D0DE4" w:rsidRPr="00C72763" w:rsidRDefault="002D0DE4" w:rsidP="002D0DE4">
      <w:pPr>
        <w:ind w:left="568" w:hanging="284"/>
      </w:pPr>
      <w:r w:rsidRPr="00C72763">
        <w:t>6.</w:t>
      </w:r>
      <w:r w:rsidRPr="00C72763">
        <w:tab/>
        <w:t xml:space="preserve">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 [172]. The traffic may effectively go through the </w:t>
      </w:r>
      <w:r w:rsidRPr="00C72763">
        <w:rPr>
          <w:rFonts w:eastAsia="Malgun Gothic"/>
        </w:rPr>
        <w:t xml:space="preserve">IMS Data Channel functional entities </w:t>
      </w:r>
      <w:r w:rsidRPr="00C72763">
        <w:t>, e.g., when the bootstrap and end-to-end data channels have the same anchoring point. This traffic may pass across an inter-operator border if UE A and UE B belong to different operators’ networks.</w:t>
      </w:r>
    </w:p>
    <w:p w14:paraId="27FABD94" w14:textId="77777777" w:rsidR="002D0DE4" w:rsidRPr="00C72763" w:rsidRDefault="002D0DE4" w:rsidP="002D0DE4">
      <w:r w:rsidRPr="00C72763">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5947A3B7" w14:textId="77777777" w:rsidR="002D0DE4" w:rsidRPr="00C72763" w:rsidRDefault="002D0DE4" w:rsidP="002D0DE4">
      <w:r w:rsidRPr="00C72763">
        <w:t>The data channel application</w:t>
      </w:r>
      <w:r w:rsidRPr="00C72763">
        <w:rPr>
          <w:rFonts w:eastAsia="Malgun Gothic"/>
        </w:rPr>
        <w:t xml:space="preserve"> including </w:t>
      </w:r>
      <w:r w:rsidRPr="00C72763">
        <w:rPr>
          <w:rFonts w:eastAsia="Malgun Gothic"/>
          <w:lang w:eastAsia="ko-KR"/>
        </w:rPr>
        <w:t xml:space="preserve">its </w:t>
      </w:r>
      <w:r w:rsidRPr="00C72763">
        <w:rPr>
          <w:rFonts w:eastAsia="Malgun Gothic" w:hint="eastAsia"/>
          <w:lang w:eastAsia="ko-KR"/>
        </w:rPr>
        <w:t>resource</w:t>
      </w:r>
      <w:r w:rsidRPr="00C72763">
        <w:rPr>
          <w:rFonts w:eastAsia="Malgun Gothic"/>
          <w:lang w:eastAsia="ko-KR"/>
        </w:rPr>
        <w:t>s</w:t>
      </w:r>
      <w:r w:rsidRPr="00C72763">
        <w:t xml:space="preserve"> </w:t>
      </w:r>
      <w:r w:rsidRPr="00C72763">
        <w:rPr>
          <w:rFonts w:eastAsia="Malgun Gothic"/>
        </w:rPr>
        <w:t>retrieved via</w:t>
      </w:r>
      <w:r w:rsidRPr="00C72763">
        <w:t xml:space="preserve"> a bootstrap data channel may be updated at any time, automatically or interactively, using normal HTTP procedures</w:t>
      </w:r>
      <w:r w:rsidRPr="00C72763">
        <w:rPr>
          <w:rFonts w:eastAsia="Malgun Gothic"/>
        </w:rPr>
        <w:t xml:space="preserve"> over the bootstrap data channel</w:t>
      </w:r>
      <w:r w:rsidRPr="00C72763">
        <w:t>.</w:t>
      </w:r>
    </w:p>
    <w:p w14:paraId="2C60923A" w14:textId="77777777" w:rsidR="002D0DE4" w:rsidRPr="00C72763" w:rsidRDefault="002D0DE4" w:rsidP="002D0DE4">
      <w:r w:rsidRPr="00C72763">
        <w:t>A bootstrap data channel shall be configured as ordered, reliable, with normal SCTP multiplexing priority. The sub-protocol for a bootstrap data channel shall be HTTP (not encapsulating HTTP in TCP), represented by the following, example SDP "a=dcmap" line, which therefore shall be present in each data channel media description in an SDP offer from a DCMTSI client in terminal:</w:t>
      </w:r>
    </w:p>
    <w:p w14:paraId="0FD68062" w14:textId="77777777" w:rsidR="002D0DE4" w:rsidRPr="00C72763" w:rsidRDefault="002D0DE4" w:rsidP="002D0DE4">
      <w:pPr>
        <w:keepLines/>
        <w:tabs>
          <w:tab w:val="center" w:pos="4536"/>
          <w:tab w:val="right" w:pos="9072"/>
        </w:tabs>
        <w:rPr>
          <w:noProof/>
        </w:rPr>
      </w:pPr>
      <w:r w:rsidRPr="00C72763">
        <w:rPr>
          <w:noProof/>
        </w:rPr>
        <w:tab/>
        <w:t>a=dcmap:0 subprotocol="http"</w:t>
      </w:r>
    </w:p>
    <w:p w14:paraId="3307E3C1" w14:textId="77777777" w:rsidR="002D0DE4" w:rsidRPr="00C72763" w:rsidRDefault="002D0DE4" w:rsidP="002D0DE4">
      <w:r w:rsidRPr="00C72763">
        <w:lastRenderedPageBreak/>
        <w:t>Any other data channels used by the data channel application JavaScript(s) sent in the bootstrap data channel shall be represented in an updated SDP as additional "a=dcmap" lines with stream ID values starting from 1000, using stream ID numbers from the JavaScript(s).</w:t>
      </w:r>
    </w:p>
    <w:p w14:paraId="50B926C6" w14:textId="191C2323" w:rsidR="002D0DE4" w:rsidRPr="00C72763" w:rsidRDefault="002D0DE4" w:rsidP="002D0DE4">
      <w:r w:rsidRPr="00C72763">
        <w:t xml:space="preserve">There are multiple, possible providers of data channel applications. In Figure 6.2.10.1-1, assume that UE A is local to the operator hosting the IMS Data Channel functional entities.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w:t>
      </w:r>
      <w:r w:rsidRPr="00C72763">
        <w:rPr>
          <w:rFonts w:eastAsia="Malgun Gothic"/>
        </w:rPr>
        <w:t>IMS Data Channel functional entities</w:t>
      </w:r>
      <w:r w:rsidRPr="00C72763">
        <w:t xml:space="preserve"> and data channel application repository depicted for UE B in Figure 6.2.10.1-1, but those could be present in a more general case. Seen from the perspective of a single UE, there are then at least four possible data channel application providers:</w:t>
      </w:r>
    </w:p>
    <w:p w14:paraId="6A115497" w14:textId="77777777" w:rsidR="002D0DE4" w:rsidRPr="00C72763" w:rsidRDefault="002D0DE4" w:rsidP="002D0DE4">
      <w:pPr>
        <w:ind w:left="568" w:hanging="284"/>
      </w:pPr>
      <w:r w:rsidRPr="00C72763">
        <w:t>1.</w:t>
      </w:r>
      <w:r w:rsidRPr="00C72763">
        <w:tab/>
        <w:t>The local UE user.</w:t>
      </w:r>
    </w:p>
    <w:p w14:paraId="35E71CD1" w14:textId="77777777" w:rsidR="002D0DE4" w:rsidRPr="00C72763" w:rsidRDefault="002D0DE4" w:rsidP="002D0DE4">
      <w:pPr>
        <w:ind w:left="568" w:hanging="284"/>
      </w:pPr>
      <w:r w:rsidRPr="00C72763">
        <w:t>2.</w:t>
      </w:r>
      <w:r w:rsidRPr="00C72763">
        <w:tab/>
        <w:t>Other authorized parties associated with the local network (e.g. the local operator).</w:t>
      </w:r>
    </w:p>
    <w:p w14:paraId="7E495058" w14:textId="77777777" w:rsidR="002D0DE4" w:rsidRPr="00C72763" w:rsidRDefault="002D0DE4" w:rsidP="002D0DE4">
      <w:pPr>
        <w:ind w:left="568" w:hanging="284"/>
      </w:pPr>
      <w:r w:rsidRPr="00C72763">
        <w:t>3.</w:t>
      </w:r>
      <w:r w:rsidRPr="00C72763">
        <w:tab/>
        <w:t>The remote UE user.</w:t>
      </w:r>
    </w:p>
    <w:p w14:paraId="5D9C38AD" w14:textId="77777777" w:rsidR="002D0DE4" w:rsidRPr="00C72763" w:rsidRDefault="002D0DE4" w:rsidP="002D0DE4">
      <w:pPr>
        <w:ind w:left="568" w:hanging="284"/>
      </w:pPr>
      <w:r w:rsidRPr="00C72763">
        <w:t>4.</w:t>
      </w:r>
      <w:r w:rsidRPr="00C72763">
        <w:tab/>
        <w:t>Other authorized parties associated with the remote network (e.g. the remote operator).</w:t>
      </w:r>
    </w:p>
    <w:p w14:paraId="4D3736AA" w14:textId="77777777" w:rsidR="002D0DE4" w:rsidRPr="00C72763" w:rsidRDefault="002D0DE4" w:rsidP="002D0DE4">
      <w:r w:rsidRPr="00C72763">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shall be possible to use and navigate between different data channel applications from different bootstrap data channels with different stream IDs that are open simultaneously.</w:t>
      </w:r>
    </w:p>
    <w:p w14:paraId="5A38EE39" w14:textId="77777777" w:rsidR="002D0DE4" w:rsidRPr="00C72763" w:rsidRDefault="002D0DE4" w:rsidP="002D0DE4">
      <w:r w:rsidRPr="00C72763">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5517F213" w14:textId="77777777" w:rsidR="002D0DE4" w:rsidRPr="00C72763" w:rsidRDefault="002D0DE4" w:rsidP="002D0DE4">
      <w:pPr>
        <w:keepNext/>
        <w:keepLines/>
        <w:spacing w:before="60"/>
        <w:jc w:val="center"/>
        <w:rPr>
          <w:rFonts w:ascii="Arial" w:hAnsi="Arial"/>
          <w:b/>
        </w:rPr>
      </w:pPr>
      <w:bookmarkStart w:id="691" w:name="_MCCTEMPBM_CRPT86940062___4"/>
      <w:r w:rsidRPr="00C72763">
        <w:rPr>
          <w:rFonts w:ascii="Arial" w:hAnsi="Arial"/>
          <w:b/>
        </w:rPr>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2D0DE4" w:rsidRPr="00C72763" w14:paraId="5F604000"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12AE95ED" w14:textId="77777777" w:rsidR="002D0DE4" w:rsidRPr="00C72763" w:rsidRDefault="002D0DE4" w:rsidP="00823305">
            <w:pPr>
              <w:keepNext/>
              <w:keepLines/>
              <w:spacing w:after="0"/>
              <w:jc w:val="center"/>
              <w:rPr>
                <w:rFonts w:ascii="Arial" w:hAnsi="Arial"/>
                <w:b/>
                <w:sz w:val="18"/>
              </w:rPr>
            </w:pPr>
            <w:r w:rsidRPr="00C72763">
              <w:rPr>
                <w:rFonts w:ascii="Arial" w:hAnsi="Arial"/>
                <w:b/>
                <w:sz w:val="18"/>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EBA6277" w14:textId="77777777" w:rsidR="002D0DE4" w:rsidRPr="00C72763" w:rsidRDefault="002D0DE4" w:rsidP="00823305">
            <w:pPr>
              <w:keepNext/>
              <w:keepLines/>
              <w:spacing w:after="0"/>
              <w:jc w:val="center"/>
              <w:rPr>
                <w:rFonts w:ascii="Arial" w:hAnsi="Arial"/>
                <w:b/>
                <w:sz w:val="18"/>
              </w:rPr>
            </w:pPr>
            <w:r w:rsidRPr="00C72763">
              <w:rPr>
                <w:rFonts w:ascii="Arial" w:hAnsi="Arial"/>
                <w:b/>
                <w:sz w:val="18"/>
              </w:rPr>
              <w:t>Content Source</w:t>
            </w:r>
          </w:p>
        </w:tc>
      </w:tr>
      <w:tr w:rsidR="002D0DE4" w:rsidRPr="00C72763" w14:paraId="6EE8D06A"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hideMark/>
          </w:tcPr>
          <w:p w14:paraId="0A8438DD" w14:textId="77777777" w:rsidR="002D0DE4" w:rsidRPr="00C72763" w:rsidRDefault="002D0DE4" w:rsidP="00823305">
            <w:pPr>
              <w:keepNext/>
              <w:keepLines/>
              <w:spacing w:after="0"/>
              <w:jc w:val="center"/>
              <w:rPr>
                <w:rFonts w:ascii="Arial" w:hAnsi="Arial"/>
                <w:sz w:val="18"/>
              </w:rPr>
            </w:pPr>
            <w:bookmarkStart w:id="692" w:name="_MCCTEMPBM_CRPT86940063___4"/>
            <w:bookmarkEnd w:id="691"/>
            <w:r w:rsidRPr="00C72763">
              <w:rPr>
                <w:rFonts w:ascii="Arial" w:hAnsi="Arial"/>
                <w:sz w:val="18"/>
              </w:rPr>
              <w:t>0</w:t>
            </w:r>
            <w:bookmarkEnd w:id="692"/>
          </w:p>
        </w:tc>
        <w:tc>
          <w:tcPr>
            <w:tcW w:w="3969" w:type="dxa"/>
            <w:tcBorders>
              <w:top w:val="single" w:sz="4" w:space="0" w:color="auto"/>
              <w:left w:val="single" w:sz="4" w:space="0" w:color="auto"/>
              <w:bottom w:val="single" w:sz="4" w:space="0" w:color="auto"/>
              <w:right w:val="single" w:sz="4" w:space="0" w:color="auto"/>
            </w:tcBorders>
            <w:hideMark/>
          </w:tcPr>
          <w:p w14:paraId="0D86293D" w14:textId="77777777" w:rsidR="002D0DE4" w:rsidRPr="00C72763" w:rsidRDefault="002D0DE4" w:rsidP="00823305">
            <w:pPr>
              <w:keepNext/>
              <w:keepLines/>
              <w:spacing w:after="0"/>
              <w:rPr>
                <w:rFonts w:ascii="Arial" w:hAnsi="Arial"/>
                <w:sz w:val="18"/>
              </w:rPr>
            </w:pPr>
            <w:r w:rsidRPr="00C72763">
              <w:rPr>
                <w:rFonts w:ascii="Arial" w:hAnsi="Arial"/>
                <w:sz w:val="18"/>
              </w:rPr>
              <w:t>Local network provider</w:t>
            </w:r>
          </w:p>
        </w:tc>
      </w:tr>
      <w:tr w:rsidR="002D0DE4" w:rsidRPr="00C72763" w14:paraId="5929B821"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tcPr>
          <w:p w14:paraId="749068BE" w14:textId="77777777" w:rsidR="002D0DE4" w:rsidRPr="00C72763" w:rsidRDefault="002D0DE4" w:rsidP="00823305">
            <w:pPr>
              <w:keepNext/>
              <w:keepLines/>
              <w:spacing w:after="0"/>
              <w:jc w:val="center"/>
              <w:rPr>
                <w:rFonts w:ascii="Arial" w:hAnsi="Arial"/>
                <w:sz w:val="18"/>
              </w:rPr>
            </w:pPr>
            <w:bookmarkStart w:id="693" w:name="_MCCTEMPBM_CRPT86940064___4"/>
            <w:r w:rsidRPr="00C72763">
              <w:rPr>
                <w:rFonts w:ascii="Arial" w:hAnsi="Arial"/>
                <w:sz w:val="18"/>
              </w:rPr>
              <w:t>10</w:t>
            </w:r>
            <w:bookmarkEnd w:id="693"/>
          </w:p>
        </w:tc>
        <w:tc>
          <w:tcPr>
            <w:tcW w:w="3969" w:type="dxa"/>
            <w:tcBorders>
              <w:top w:val="single" w:sz="4" w:space="0" w:color="auto"/>
              <w:left w:val="single" w:sz="4" w:space="0" w:color="auto"/>
              <w:bottom w:val="single" w:sz="4" w:space="0" w:color="auto"/>
              <w:right w:val="single" w:sz="4" w:space="0" w:color="auto"/>
            </w:tcBorders>
          </w:tcPr>
          <w:p w14:paraId="630F3323" w14:textId="77777777" w:rsidR="002D0DE4" w:rsidRPr="00C72763" w:rsidRDefault="002D0DE4" w:rsidP="00823305">
            <w:pPr>
              <w:keepNext/>
              <w:keepLines/>
              <w:spacing w:after="0"/>
              <w:rPr>
                <w:rFonts w:ascii="Arial" w:hAnsi="Arial"/>
                <w:sz w:val="18"/>
              </w:rPr>
            </w:pPr>
            <w:r w:rsidRPr="00C72763">
              <w:rPr>
                <w:rFonts w:ascii="Arial" w:hAnsi="Arial"/>
                <w:sz w:val="18"/>
              </w:rPr>
              <w:t>Local user</w:t>
            </w:r>
          </w:p>
        </w:tc>
      </w:tr>
      <w:tr w:rsidR="002D0DE4" w:rsidRPr="00C72763" w14:paraId="7C750BE1"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tcPr>
          <w:p w14:paraId="3089B1D7" w14:textId="77777777" w:rsidR="002D0DE4" w:rsidRPr="00C72763" w:rsidRDefault="002D0DE4" w:rsidP="00823305">
            <w:pPr>
              <w:keepNext/>
              <w:keepLines/>
              <w:spacing w:after="0"/>
              <w:jc w:val="center"/>
              <w:rPr>
                <w:rFonts w:ascii="Arial" w:hAnsi="Arial"/>
                <w:sz w:val="18"/>
              </w:rPr>
            </w:pPr>
            <w:bookmarkStart w:id="694" w:name="_MCCTEMPBM_CRPT86940065___4"/>
            <w:r w:rsidRPr="00C72763">
              <w:rPr>
                <w:rFonts w:ascii="Arial" w:hAnsi="Arial"/>
                <w:sz w:val="18"/>
              </w:rPr>
              <w:t>100</w:t>
            </w:r>
            <w:bookmarkEnd w:id="694"/>
          </w:p>
        </w:tc>
        <w:tc>
          <w:tcPr>
            <w:tcW w:w="3969" w:type="dxa"/>
            <w:tcBorders>
              <w:top w:val="single" w:sz="4" w:space="0" w:color="auto"/>
              <w:left w:val="single" w:sz="4" w:space="0" w:color="auto"/>
              <w:bottom w:val="single" w:sz="4" w:space="0" w:color="auto"/>
              <w:right w:val="single" w:sz="4" w:space="0" w:color="auto"/>
            </w:tcBorders>
          </w:tcPr>
          <w:p w14:paraId="2D785581" w14:textId="77777777" w:rsidR="002D0DE4" w:rsidRPr="00C72763" w:rsidRDefault="002D0DE4" w:rsidP="00823305">
            <w:pPr>
              <w:keepNext/>
              <w:keepLines/>
              <w:spacing w:after="0"/>
              <w:rPr>
                <w:rFonts w:ascii="Arial" w:hAnsi="Arial"/>
                <w:sz w:val="18"/>
              </w:rPr>
            </w:pPr>
            <w:r w:rsidRPr="00C72763">
              <w:rPr>
                <w:rFonts w:ascii="Arial" w:hAnsi="Arial"/>
                <w:sz w:val="18"/>
              </w:rPr>
              <w:t>Remote network provider</w:t>
            </w:r>
          </w:p>
        </w:tc>
      </w:tr>
      <w:tr w:rsidR="002D0DE4" w:rsidRPr="00C72763" w14:paraId="71E60FA5"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tcPr>
          <w:p w14:paraId="3155A4A9" w14:textId="77777777" w:rsidR="002D0DE4" w:rsidRPr="00C72763" w:rsidRDefault="002D0DE4" w:rsidP="00823305">
            <w:pPr>
              <w:keepNext/>
              <w:keepLines/>
              <w:spacing w:after="0"/>
              <w:jc w:val="center"/>
              <w:rPr>
                <w:rFonts w:ascii="Arial" w:hAnsi="Arial"/>
                <w:sz w:val="18"/>
              </w:rPr>
            </w:pPr>
            <w:bookmarkStart w:id="695" w:name="_MCCTEMPBM_CRPT86940066___4"/>
            <w:r w:rsidRPr="00C72763">
              <w:rPr>
                <w:rFonts w:ascii="Arial" w:hAnsi="Arial"/>
                <w:sz w:val="18"/>
              </w:rPr>
              <w:t>110</w:t>
            </w:r>
            <w:bookmarkEnd w:id="695"/>
          </w:p>
        </w:tc>
        <w:tc>
          <w:tcPr>
            <w:tcW w:w="3969" w:type="dxa"/>
            <w:tcBorders>
              <w:top w:val="single" w:sz="4" w:space="0" w:color="auto"/>
              <w:left w:val="single" w:sz="4" w:space="0" w:color="auto"/>
              <w:bottom w:val="single" w:sz="4" w:space="0" w:color="auto"/>
              <w:right w:val="single" w:sz="4" w:space="0" w:color="auto"/>
            </w:tcBorders>
          </w:tcPr>
          <w:p w14:paraId="3D9AACDB" w14:textId="77777777" w:rsidR="002D0DE4" w:rsidRPr="00C72763" w:rsidRDefault="002D0DE4" w:rsidP="00823305">
            <w:pPr>
              <w:keepNext/>
              <w:keepLines/>
              <w:spacing w:after="0"/>
              <w:rPr>
                <w:rFonts w:ascii="Arial" w:hAnsi="Arial"/>
                <w:sz w:val="18"/>
              </w:rPr>
            </w:pPr>
            <w:r w:rsidRPr="00C72763">
              <w:rPr>
                <w:rFonts w:ascii="Arial" w:hAnsi="Arial"/>
                <w:sz w:val="18"/>
              </w:rPr>
              <w:t>Remote user</w:t>
            </w:r>
          </w:p>
        </w:tc>
      </w:tr>
    </w:tbl>
    <w:p w14:paraId="21F30EBA" w14:textId="77777777" w:rsidR="002D0DE4" w:rsidRPr="00C72763" w:rsidRDefault="002D0DE4" w:rsidP="002D0DE4">
      <w:pPr>
        <w:spacing w:after="0"/>
      </w:pPr>
    </w:p>
    <w:p w14:paraId="0488AAB3" w14:textId="77777777" w:rsidR="002D0DE4" w:rsidRPr="00C72763" w:rsidRDefault="002D0DE4" w:rsidP="002D0DE4">
      <w:pPr>
        <w:keepLines/>
        <w:ind w:left="1135" w:hanging="851"/>
      </w:pPr>
      <w:r w:rsidRPr="00C72763">
        <w:t>NOTE 5:</w:t>
      </w:r>
      <w:r w:rsidRPr="00C72763">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0A094031" w14:textId="77777777" w:rsidR="002D0DE4" w:rsidRPr="00C72763" w:rsidRDefault="002D0DE4" w:rsidP="002D0DE4">
      <w:pPr>
        <w:keepLines/>
        <w:ind w:left="1135" w:hanging="851"/>
      </w:pPr>
      <w:r w:rsidRPr="00C72763">
        <w:rPr>
          <w:rFonts w:eastAsia="DengXian" w:hint="eastAsia"/>
          <w:lang w:eastAsia="zh-CN"/>
        </w:rPr>
        <w:t>N</w:t>
      </w:r>
      <w:r w:rsidRPr="00C72763">
        <w:rPr>
          <w:rFonts w:eastAsia="DengXian"/>
          <w:lang w:eastAsia="zh-CN"/>
        </w:rPr>
        <w:t xml:space="preserve">OTE 6: To help the SDP answerer's network to distinguish the two media descriptions (m= lines) containing bootstrap data channels with the same stream ID values transferred between two networks, the SDP offerer's network adds an </w:t>
      </w:r>
      <w:r w:rsidRPr="00C72763">
        <w:t>"a=3gpp-bdc-used-by:sender" attribute in the media description of the bootstrap data channel(s) established between the originating UE and the terminating network, and optionally adds "a=3gpp-bdc-used-by:receiver" attribute in the media description of the bootstrap data channel(s) established between the originating network and the terminating UE, before it sends the SDP offer to the remote network. Even when there is only one bootstrap data channel contained in the media descriptions, the SDP offerer</w:t>
      </w:r>
      <w:r w:rsidRPr="00C72763">
        <w:rPr>
          <w:rFonts w:eastAsia="DengXian"/>
          <w:lang w:eastAsia="zh-CN"/>
        </w:rPr>
        <w:t xml:space="preserve">'s network also needs to add an </w:t>
      </w:r>
      <w:r w:rsidRPr="00C72763">
        <w:t>"a=3gpp-bdc-used-by:sender" attribute in the media description of the bootstrap data channel established between the originating UE and the terminating network, or add an "a=3gpp-bdc-used-by:receiver" attribute in the media description of the bootstrap data channel established between the originating network and the terminating UE.</w:t>
      </w:r>
    </w:p>
    <w:p w14:paraId="1FF03CE4" w14:textId="77777777" w:rsidR="002D0DE4" w:rsidRPr="00C72763" w:rsidRDefault="002D0DE4" w:rsidP="002D0DE4">
      <w:r w:rsidRPr="00C72763">
        <w:t>Figure 6.2.10.1-3, referring to Figure 6.2.10.1-1 and Table 6.2.10.1-2, is depicting the stream IDs used for distribution of a data channel application owned by UE A from its local data channel repository to both UE A (stream ID 10) and its remote UE B (stream ID 110).</w:t>
      </w:r>
    </w:p>
    <w:p w14:paraId="5E5CCD4B" w14:textId="677CBDF2" w:rsidR="002D0DE4" w:rsidRPr="00C72763" w:rsidRDefault="002D0DE4" w:rsidP="002D0DE4">
      <w:pPr>
        <w:keepNext/>
        <w:keepLines/>
        <w:spacing w:before="60"/>
        <w:jc w:val="center"/>
        <w:rPr>
          <w:rFonts w:ascii="Arial" w:hAnsi="Arial"/>
          <w:b/>
        </w:rPr>
      </w:pPr>
    </w:p>
    <w:p w14:paraId="293CA79D" w14:textId="77777777" w:rsidR="002D0DE4" w:rsidRPr="00C72763" w:rsidRDefault="002D0DE4" w:rsidP="002D0DE4">
      <w:pPr>
        <w:keepNext/>
        <w:keepLines/>
        <w:spacing w:before="60"/>
        <w:jc w:val="center"/>
        <w:rPr>
          <w:rFonts w:ascii="Arial" w:hAnsi="Arial"/>
          <w:b/>
        </w:rPr>
      </w:pPr>
      <w:r w:rsidRPr="00C72763">
        <w:rPr>
          <w:rFonts w:ascii="Arial" w:hAnsi="Arial"/>
          <w:b/>
          <w:noProof/>
        </w:rPr>
        <w:drawing>
          <wp:inline distT="0" distB="0" distL="0" distR="0" wp14:anchorId="67C6F485" wp14:editId="569F91FE">
            <wp:extent cx="2687674" cy="1817019"/>
            <wp:effectExtent l="0" t="0" r="0" b="0"/>
            <wp:docPr id="1705711102" name="Picture 1" descr="A black background with a black circle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11102" name="Picture 1" descr="A black background with a black circle and white text&#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00721" cy="1825839"/>
                    </a:xfrm>
                    <a:prstGeom prst="rect">
                      <a:avLst/>
                    </a:prstGeom>
                    <a:noFill/>
                  </pic:spPr>
                </pic:pic>
              </a:graphicData>
            </a:graphic>
          </wp:inline>
        </w:drawing>
      </w:r>
    </w:p>
    <w:p w14:paraId="16F7050F" w14:textId="77777777" w:rsidR="002D0DE4" w:rsidRPr="00C72763" w:rsidRDefault="002D0DE4" w:rsidP="002D0DE4">
      <w:pPr>
        <w:keepLines/>
        <w:spacing w:after="240"/>
        <w:jc w:val="center"/>
        <w:rPr>
          <w:rFonts w:ascii="Arial" w:hAnsi="Arial"/>
          <w:b/>
        </w:rPr>
      </w:pPr>
      <w:r w:rsidRPr="00C72763">
        <w:rPr>
          <w:rFonts w:ascii="Arial" w:hAnsi="Arial"/>
          <w:b/>
        </w:rPr>
        <w:t>Figure 6.2.10.1-3: Distribution of local data channel application to both UE</w:t>
      </w:r>
    </w:p>
    <w:p w14:paraId="299682B5" w14:textId="11E3B438"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data channels for that application. The application should be configured with that identification and the network deployment should ensure that identification to be sufficiently</w:t>
      </w:r>
      <w:r w:rsidR="00014DF7">
        <w:t>,</w:t>
      </w:r>
      <w:r w:rsidRPr="00300C10">
        <w:t xml:space="preserve"> </w:t>
      </w:r>
      <w:r w:rsidR="00014DF7">
        <w:t xml:space="preserve">potentially globally, </w:t>
      </w:r>
      <w:r w:rsidRPr="00300C10">
        <w:t xml:space="preserve">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r w:rsidR="00CE070E">
        <w:rPr>
          <w:rFonts w:hint="eastAsia"/>
          <w:lang w:eastAsia="zh-CN"/>
        </w:rPr>
        <w:t xml:space="preserve">The </w:t>
      </w:r>
      <w:r w:rsidR="00CE070E">
        <w:rPr>
          <w:lang w:eastAsia="zh-CN"/>
        </w:rPr>
        <w:t>“</w:t>
      </w:r>
      <w:r w:rsidR="00CE070E">
        <w:rPr>
          <w:rFonts w:hint="eastAsia"/>
          <w:lang w:eastAsia="zh-CN"/>
        </w:rPr>
        <w:t>a=3gpp-req-app</w:t>
      </w:r>
      <w:r w:rsidR="00CE070E">
        <w:rPr>
          <w:lang w:eastAsia="zh-CN"/>
        </w:rPr>
        <w:t>”</w:t>
      </w:r>
      <w:r w:rsidR="00CE070E">
        <w:rPr>
          <w:rFonts w:hint="eastAsia"/>
          <w:lang w:eastAsia="zh-CN"/>
        </w:rPr>
        <w:t xml:space="preserve"> attribute </w:t>
      </w:r>
      <w:r w:rsidR="00CE070E" w:rsidRPr="3D99D416">
        <w:rPr>
          <w:lang w:eastAsia="zh-CN"/>
        </w:rPr>
        <w:t>may</w:t>
      </w:r>
      <w:r w:rsidR="00CE070E">
        <w:rPr>
          <w:rFonts w:hint="eastAsia"/>
          <w:lang w:eastAsia="zh-CN"/>
        </w:rPr>
        <w:t xml:space="preserve"> also include a </w:t>
      </w:r>
      <w:r w:rsidR="00CE070E">
        <w:rPr>
          <w:lang w:eastAsia="zh-CN"/>
        </w:rPr>
        <w:t>“</w:t>
      </w:r>
      <w:r w:rsidR="00CE070E">
        <w:rPr>
          <w:rFonts w:hint="eastAsia"/>
          <w:lang w:eastAsia="zh-CN"/>
        </w:rPr>
        <w:t>binding-bdc</w:t>
      </w:r>
      <w:r w:rsidR="00CE070E">
        <w:rPr>
          <w:lang w:eastAsia="zh-CN"/>
        </w:rPr>
        <w:t>”</w:t>
      </w:r>
      <w:r w:rsidR="00CE070E">
        <w:rPr>
          <w:rFonts w:hint="eastAsia"/>
          <w:lang w:eastAsia="zh-CN"/>
        </w:rPr>
        <w:t xml:space="preserve"> parameter to indicate the BDC identity.</w:t>
      </w:r>
    </w:p>
    <w:p w14:paraId="0E21334C" w14:textId="77777777" w:rsidR="00522A8C" w:rsidRDefault="00522A8C" w:rsidP="00522A8C">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7CC36ED" w14:textId="2559E54D" w:rsidR="00F016F8" w:rsidRPr="00BE3FDE" w:rsidRDefault="00F016F8" w:rsidP="00522A8C">
      <w:pPr>
        <w:rPr>
          <w:rFonts w:ascii="Arial" w:eastAsia="Malgun Gothic" w:hAnsi="Arial"/>
          <w:b/>
        </w:rPr>
      </w:pPr>
      <w:r w:rsidRPr="00B7177A">
        <w:t>When the user in UE A in a call with UE B selects data channel application(s) for retrieval and use, and if the new application(s) in UE</w:t>
      </w:r>
      <w:r>
        <w:t xml:space="preserve"> </w:t>
      </w:r>
      <w:r w:rsidRPr="00B7177A">
        <w:t>B are not available</w:t>
      </w:r>
      <w:r>
        <w:t xml:space="preserve"> yet</w:t>
      </w:r>
      <w:r w:rsidRPr="00B7177A">
        <w:t xml:space="preserve">, </w:t>
      </w:r>
      <w:r>
        <w:t xml:space="preserve">UE B may not yet be capable to accept the corresponding application </w:t>
      </w:r>
      <w:r w:rsidRPr="00B7177A">
        <w:t xml:space="preserve">data channel(s). In this case, UE B </w:t>
      </w:r>
      <w:r>
        <w:t xml:space="preserve">should answer </w:t>
      </w:r>
      <w:r w:rsidRPr="00B7177A">
        <w:t>to UE</w:t>
      </w:r>
      <w:r>
        <w:t xml:space="preserve"> </w:t>
      </w:r>
      <w:r w:rsidRPr="00B7177A">
        <w:t xml:space="preserve">A </w:t>
      </w:r>
      <w:r>
        <w:t xml:space="preserve">with an </w:t>
      </w:r>
      <w:r w:rsidRPr="00B7177A">
        <w:t>indicati</w:t>
      </w:r>
      <w:r>
        <w:t>on</w:t>
      </w:r>
      <w:r w:rsidRPr="00B7177A">
        <w:t xml:space="preserve"> </w:t>
      </w:r>
      <w:r>
        <w:t xml:space="preserve">that </w:t>
      </w:r>
      <w:r w:rsidRPr="00B7177A">
        <w:t xml:space="preserve">the </w:t>
      </w:r>
      <w:r>
        <w:t xml:space="preserve">offered </w:t>
      </w:r>
      <w:r w:rsidRPr="00B7177A">
        <w:t>application</w:t>
      </w:r>
      <w:r>
        <w:t xml:space="preserve"> data channel(s) can temporarily not be accepted, but that UE B will open them as soon as conditions permit</w:t>
      </w:r>
      <w:r w:rsidRPr="00B7177A">
        <w:t>. The SDP answer that the UE B generates shall</w:t>
      </w:r>
      <w:r>
        <w:t xml:space="preserve"> then</w:t>
      </w:r>
      <w:r w:rsidRPr="00B7177A">
        <w:t xml:space="preserve"> include a </w:t>
      </w:r>
      <w:r>
        <w:t xml:space="preserve">"status=pending" parameter to the corresponding </w:t>
      </w:r>
      <w:r w:rsidRPr="00B7177A">
        <w:t>"a=3gpp-req-app" attribute</w:t>
      </w:r>
      <w:r>
        <w:t xml:space="preserve"> for the rejected application data channel(s)</w:t>
      </w:r>
      <w:r w:rsidRPr="00B7177A">
        <w:t>, as defined by clause 6.2.1</w:t>
      </w:r>
      <w:r>
        <w:t>3 and as further described below</w:t>
      </w:r>
      <w:r w:rsidRPr="00B7177A">
        <w:t>.</w:t>
      </w:r>
    </w:p>
    <w:p w14:paraId="392A53DB" w14:textId="77777777" w:rsidR="00FC7E52" w:rsidRPr="00567618" w:rsidRDefault="00FC7E52" w:rsidP="00FC7E52">
      <w:pPr>
        <w:pStyle w:val="Heading4"/>
      </w:pPr>
      <w:bookmarkStart w:id="696" w:name="_Toc217285378"/>
      <w:r w:rsidRPr="00443A17">
        <w:t>6.2.10.2</w:t>
      </w:r>
      <w:r w:rsidRPr="00443A17">
        <w:tab/>
        <w:t>Generating SDP offer</w:t>
      </w:r>
      <w:bookmarkEnd w:id="696"/>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lastRenderedPageBreak/>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6F5AEEA0" w14:textId="77777777" w:rsidR="00657D5F" w:rsidRDefault="00657D5F" w:rsidP="00657D5F">
      <w:r>
        <w:t>A DCMTSI client that supports bootstrap data channel multiplexing may include bootstrap data channels for both local and remote bootstrap data channel content sources (see Table 6.2.10.1-2) in a single SDP m= line media description in the SDP offer.</w:t>
      </w:r>
    </w:p>
    <w:p w14:paraId="0E8170A1" w14:textId="77777777" w:rsidR="00657D5F" w:rsidRPr="006C3306" w:rsidRDefault="00657D5F" w:rsidP="00657D5F">
      <w:pPr>
        <w:rPr>
          <w:noProof/>
        </w:rPr>
      </w:pPr>
      <w:r>
        <w:t>A DCMTSI client that supports application data channel multiplexing may include multiple "a=3gpp-req-app" attributes for different data channel applications with compatible QoS requirements in a single SDP m= line media description in the SDP offer.</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697" w:name="OLE_LINK6"/>
      <w:r>
        <w:rPr>
          <w:rFonts w:eastAsia="Malgun Gothic"/>
        </w:rPr>
        <w:t xml:space="preserve">corresponding data channel media description </w:t>
      </w:r>
      <w:bookmarkEnd w:id="697"/>
      <w:r>
        <w:rPr>
          <w:rFonts w:eastAsia="Malgun Gothic"/>
        </w:rPr>
        <w:t xml:space="preserve">shall include </w:t>
      </w:r>
      <w:bookmarkStart w:id="698" w:name="OLE_LINK1"/>
      <w:r>
        <w:rPr>
          <w:rFonts w:eastAsia="SimSun" w:hint="eastAsia"/>
          <w:lang w:val="en-US" w:eastAsia="zh-CN"/>
        </w:rPr>
        <w:t>the SDP direction attribute</w:t>
      </w:r>
      <w:bookmarkEnd w:id="698"/>
      <w:r>
        <w:rPr>
          <w:rFonts w:eastAsia="SimSun" w:hint="eastAsia"/>
          <w:lang w:val="en-US" w:eastAsia="zh-CN"/>
        </w:rPr>
        <w:t xml:space="preserve"> </w:t>
      </w:r>
      <w:bookmarkStart w:id="699" w:name="OLE_LINK3"/>
      <w:r>
        <w:rPr>
          <w:rFonts w:eastAsia="Malgun Gothic"/>
        </w:rPr>
        <w:t>"a=</w:t>
      </w:r>
      <w:r>
        <w:rPr>
          <w:rFonts w:eastAsia="SimSun" w:hint="eastAsia"/>
          <w:lang w:val="en-US" w:eastAsia="zh-CN"/>
        </w:rPr>
        <w:t>inactive</w:t>
      </w:r>
      <w:r>
        <w:rPr>
          <w:rFonts w:eastAsia="Malgun Gothic"/>
        </w:rPr>
        <w:t>"</w:t>
      </w:r>
      <w:bookmarkEnd w:id="699"/>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175A995E" w14:textId="6F13E720" w:rsidR="00F016F8" w:rsidRPr="00175862" w:rsidRDefault="00F016F8" w:rsidP="00FC7E52">
      <w:pPr>
        <w:rPr>
          <w:rFonts w:eastAsia="SimSun"/>
          <w:lang w:val="en-US" w:eastAsia="zh-CN"/>
        </w:rPr>
      </w:pPr>
      <w:r>
        <w:rPr>
          <w:rFonts w:eastAsia="SimSun"/>
          <w:lang w:val="en-US" w:eastAsia="zh-CN"/>
        </w:rPr>
        <w:t>The "a=3gpp-req-app" line "app-dc-status" parameter with an "app-dc-status-value" of "pending" shall not be included in an SDP offer.</w:t>
      </w:r>
    </w:p>
    <w:p w14:paraId="05D5EDA4" w14:textId="77777777" w:rsidR="00FC7E52" w:rsidRPr="00567618" w:rsidRDefault="00FC7E52" w:rsidP="00FC7E52">
      <w:pPr>
        <w:pStyle w:val="Heading4"/>
      </w:pPr>
      <w:bookmarkStart w:id="700" w:name="_Toc217285379"/>
      <w:r w:rsidRPr="00443A17">
        <w:t>6.2.10.3</w:t>
      </w:r>
      <w:r w:rsidRPr="00443A17">
        <w:tab/>
        <w:t>Generating SDP answer</w:t>
      </w:r>
      <w:bookmarkEnd w:id="700"/>
    </w:p>
    <w:p w14:paraId="6AE7B0B3" w14:textId="77777777" w:rsidR="00F016F8" w:rsidRPr="00567618" w:rsidRDefault="00F016F8" w:rsidP="00F016F8">
      <w:r w:rsidRPr="00567618">
        <w:t>An answering DCMTSI client in terminal may accept an SDP offer with data channel as described by</w:t>
      </w:r>
      <w:r>
        <w:t> </w:t>
      </w:r>
      <w:r w:rsidRPr="00567618">
        <w:t>[172]</w:t>
      </w:r>
      <w:r>
        <w:t xml:space="preserve"> [184]</w:t>
      </w:r>
      <w:r w:rsidRPr="00567618">
        <w:t>.</w:t>
      </w:r>
    </w:p>
    <w:p w14:paraId="5572AC00" w14:textId="77777777" w:rsidR="00F016F8" w:rsidRDefault="00F016F8" w:rsidP="00F016F8">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2B3D6846" w14:textId="77777777" w:rsidR="00F016F8" w:rsidRPr="009B0097" w:rsidRDefault="00F016F8" w:rsidP="00F016F8">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from the offer</w:t>
      </w:r>
      <w:r>
        <w:rPr>
          <w:lang w:val="en-US"/>
        </w:rPr>
        <w:t xml:space="preserve"> but may optionally add an "app-dc-status" parameter to the attribute</w:t>
      </w:r>
      <w:r w:rsidRPr="006C3306">
        <w:rPr>
          <w:lang w:val="en-US"/>
        </w:rPr>
        <w:t xml:space="preserve">.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6DD60AF6" w14:textId="77777777" w:rsidR="00F016F8" w:rsidRDefault="00F016F8" w:rsidP="00F016F8">
      <w:r>
        <w:t>An answering DCMTSI client that supports application data channel multiplexing and that desires to accept such offer shall do so by keeping all accepted "a=3gpp-req-app" attributes for different data channel applications in the SDP answer.</w:t>
      </w:r>
    </w:p>
    <w:p w14:paraId="476F6EC9" w14:textId="77777777" w:rsidR="00F016F8" w:rsidRPr="006C3306" w:rsidRDefault="00F016F8" w:rsidP="00F016F8">
      <w:pPr>
        <w:rPr>
          <w:noProof/>
        </w:rPr>
      </w:pPr>
      <w:r>
        <w:t>An answering DCMTSI client that does not support application data channel multiplexing shall reject the SDP m= line media description containing multiple "a=3gpp-req-app" attributes for different data channel applications, by setting port 0 on that m= line.</w:t>
      </w:r>
    </w:p>
    <w:p w14:paraId="18F9F2C2" w14:textId="77777777" w:rsidR="00F016F8" w:rsidRDefault="00F016F8" w:rsidP="00F016F8">
      <w:r>
        <w:t>An answering DCMTSI client that does not support bootstrap data channel multiplexing shall reject the SDP m= line media description containing both local and remote bootstrap data channels, by setting port 0 on that m= line.</w:t>
      </w:r>
    </w:p>
    <w:p w14:paraId="47E2B8DE" w14:textId="77777777" w:rsidR="00F016F8" w:rsidRPr="00567618" w:rsidRDefault="00F016F8" w:rsidP="00F016F8">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5FDB05EC" w14:textId="77777777" w:rsidR="00F016F8" w:rsidRDefault="00F016F8" w:rsidP="00F016F8">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707F1070" w14:textId="77777777" w:rsidR="00F016F8" w:rsidRDefault="00F016F8" w:rsidP="00F016F8">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55A6937E" w14:textId="77777777" w:rsidR="00F016F8" w:rsidRPr="00175862" w:rsidRDefault="00F016F8" w:rsidP="00F016F8">
      <w:pPr>
        <w:pStyle w:val="NO"/>
        <w:rPr>
          <w:lang w:val="en-US"/>
        </w:rPr>
      </w:pPr>
      <w:r>
        <w:rPr>
          <w:lang w:val="en-US"/>
        </w:rPr>
        <w:t>NOTE 1:</w:t>
      </w:r>
      <w:r>
        <w:rPr>
          <w:lang w:val="en-US"/>
        </w:rPr>
        <w:tab/>
        <w:t>The meaning of "a=sendonly" and "a=recvonly" SDP direction attributes are undefined for data channel media descriptions.</w:t>
      </w:r>
    </w:p>
    <w:p w14:paraId="72753DE2" w14:textId="77777777" w:rsidR="00F016F8" w:rsidRDefault="00F016F8" w:rsidP="00F016F8">
      <w:pPr>
        <w:rPr>
          <w:lang w:val="en-US"/>
        </w:rPr>
      </w:pPr>
      <w:r>
        <w:rPr>
          <w:rFonts w:eastAsia="Malgun Gothic" w:hint="eastAsia"/>
          <w:lang w:val="en-US" w:eastAsia="zh-CN"/>
        </w:rPr>
        <w:t xml:space="preserve">An answering DCMTSI client that </w:t>
      </w:r>
      <w:r>
        <w:rPr>
          <w:rFonts w:eastAsia="Malgun Gothic"/>
          <w:lang w:val="en-US" w:eastAsia="zh-CN"/>
        </w:rPr>
        <w:t>cannot currently accept one or more offered application data channels but that expects to soon be capable to open them, should formally reject those application data channels (by removing the corresponding "a=dcmap" and "a=dcsa" lines from the SDP answer, as described above) and keep the offered "a=3gpp-req-app" attribute, while adding a "pending" status for those application data channels</w:t>
      </w:r>
      <w:r>
        <w:rPr>
          <w:lang w:val="en-US"/>
        </w:rPr>
        <w:t xml:space="preserve">. When that answering DCMTSI client has cleared the condition that caused the "pending" status to be set, it should initiate an SDP offer that opens them as described by clause 6.2.10.2 and shall then </w:t>
      </w:r>
      <w:r>
        <w:t>follow SDP session modification procedures [172][184]</w:t>
      </w:r>
      <w:r>
        <w:rPr>
          <w:lang w:val="en-US"/>
        </w:rPr>
        <w:t>.</w:t>
      </w:r>
    </w:p>
    <w:p w14:paraId="16D403A3" w14:textId="77777777" w:rsidR="00F016F8" w:rsidRPr="00175862" w:rsidRDefault="00F016F8" w:rsidP="00F016F8">
      <w:pPr>
        <w:pStyle w:val="NO"/>
        <w:rPr>
          <w:lang w:val="en-US"/>
        </w:rPr>
      </w:pPr>
      <w:r>
        <w:rPr>
          <w:lang w:val="en-US"/>
        </w:rPr>
        <w:t>NOTE 2:</w:t>
      </w:r>
      <w:r>
        <w:rPr>
          <w:lang w:val="en-US"/>
        </w:rPr>
        <w:tab/>
        <w:t>An offered "a=3gpp-req-app" attribute can be kept in the SDP answer even if all application data channels are rejected (and even if the port number is set to zero) as described above.</w:t>
      </w:r>
    </w:p>
    <w:p w14:paraId="3269335C" w14:textId="77777777" w:rsidR="00FC7E52" w:rsidRPr="00567618" w:rsidRDefault="00FC7E52" w:rsidP="00FC7E52">
      <w:pPr>
        <w:pStyle w:val="Heading4"/>
      </w:pPr>
      <w:bookmarkStart w:id="701" w:name="_Toc217285380"/>
      <w:r w:rsidRPr="00443A17">
        <w:t>6.2.10.4</w:t>
      </w:r>
      <w:r w:rsidRPr="00443A17">
        <w:tab/>
        <w:t>Receiving SDP answer</w:t>
      </w:r>
      <w:bookmarkEnd w:id="701"/>
    </w:p>
    <w:p w14:paraId="0AF3554A" w14:textId="77777777" w:rsidR="00F016F8" w:rsidRPr="00567618" w:rsidRDefault="00F016F8" w:rsidP="00F016F8">
      <w:bookmarkStart w:id="702" w:name="_Toc99466492"/>
      <w:bookmarkStart w:id="703" w:name="_Toc26369249"/>
      <w:bookmarkStart w:id="704" w:name="_Toc36227131"/>
      <w:bookmarkStart w:id="705" w:name="_Toc36228146"/>
      <w:bookmarkStart w:id="706" w:name="_Toc36228773"/>
      <w:bookmarkStart w:id="707" w:name="_Toc68847092"/>
      <w:bookmarkStart w:id="708" w:name="_Toc74611027"/>
      <w:bookmarkStart w:id="709" w:name="_Toc75566306"/>
      <w:bookmarkStart w:id="710" w:name="_Toc89789857"/>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Pr>
          <w:rFonts w:eastAsia="Malgun Gothic"/>
        </w:rPr>
        <w:t xml:space="preserve">The </w:t>
      </w:r>
      <w:r>
        <w:t xml:space="preserve">"req-app-id" parameter </w:t>
      </w:r>
      <w:r>
        <w:rPr>
          <w:rFonts w:eastAsia="Malgun Gothic"/>
        </w:rPr>
        <w:t>of the "a=3gpp-req-app" attribute is used to identify the application for which the application data channels are added/updated</w:t>
      </w:r>
      <w:r>
        <w:t>.</w:t>
      </w:r>
    </w:p>
    <w:p w14:paraId="341BA37E" w14:textId="77777777" w:rsidR="00F016F8" w:rsidRDefault="00F016F8" w:rsidP="00F016F8">
      <w:r>
        <w:t>An offering DCMTSI client in terminal that offered bootstrap and/or application data channel multiplexing and that receives an SDP answer where a data channel SDP media description that used data channel multiplexing in the corresponding offer</w:t>
      </w:r>
      <w:r w:rsidRPr="007007CC">
        <w:t xml:space="preserve"> </w:t>
      </w:r>
      <w:r>
        <w:t>is rejected (port 0), and where the g.3gpp.dc-mux media feature tag is not included as part of the SIP message carrying the answer, should re-attempt sending an SDP offer that is not using data channel multiplexing. Any m= lines that are modified due to removing multiplexing shall follow SDP session modification procedures [172][184]. Any additional m= lines containing the non-multiplexed "a=3gpp-req-app" lines in such re-attempted SDP offer shall be constructed as described in clauses 6.2.10.1 and 6.2.10.2.</w:t>
      </w:r>
    </w:p>
    <w:p w14:paraId="235BE7AD" w14:textId="77777777" w:rsidR="00F016F8" w:rsidRPr="00567618" w:rsidRDefault="00F016F8" w:rsidP="00F016F8">
      <w:r>
        <w:t>An offering DCMTSI client that receives an SDP answer where one or more application data channels are rejected but where the "a=3gpp-req-app" attribute indicates a "pending" status for the rejected application data channels, should expect the answering DCMTSI client to issue an SDP offer opening those application data channels as soon as the condition that caused the "pending" status clears. The offering DCMTSI client should therefore not send another SDP offer to re-attempt opening rejected application data channels that were indicated as "pending" in the SDP answer.</w:t>
      </w:r>
    </w:p>
    <w:p w14:paraId="30EEC3C7" w14:textId="77777777" w:rsidR="00FC7E52" w:rsidRPr="00567618" w:rsidRDefault="00FC7E52" w:rsidP="00FC7E52">
      <w:pPr>
        <w:pStyle w:val="Heading3"/>
        <w:rPr>
          <w:rFonts w:cs="Arial"/>
          <w:szCs w:val="28"/>
        </w:rPr>
      </w:pPr>
      <w:bookmarkStart w:id="711" w:name="_Toc217285381"/>
      <w:r w:rsidRPr="00567618">
        <w:t>6.2.11</w:t>
      </w:r>
      <w:r w:rsidRPr="00567618">
        <w:tab/>
        <w:t>Still Images</w:t>
      </w:r>
      <w:bookmarkEnd w:id="702"/>
      <w:bookmarkEnd w:id="711"/>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12" w:name="_Toc114648550"/>
      <w:bookmarkStart w:id="713" w:name="_Toc99466493"/>
      <w:bookmarkStart w:id="714" w:name="_Toc217285382"/>
      <w:r>
        <w:lastRenderedPageBreak/>
        <w:t>6.2.12</w:t>
      </w:r>
      <w:r>
        <w:tab/>
      </w:r>
      <w:bookmarkEnd w:id="712"/>
      <w:r>
        <w:t>The a=3gpp-bdc-used-by SDP attribute</w:t>
      </w:r>
      <w:bookmarkEnd w:id="714"/>
      <w:r>
        <w:t xml:space="preserve"> </w:t>
      </w:r>
    </w:p>
    <w:p w14:paraId="5F137C0B" w14:textId="52F28F51" w:rsidR="00914437" w:rsidRDefault="00914437" w:rsidP="00914437">
      <w:pPr>
        <w:pStyle w:val="Heading4"/>
      </w:pPr>
      <w:bookmarkStart w:id="715" w:name="_Toc217285383"/>
      <w:r>
        <w:rPr>
          <w:rFonts w:cs="Arial"/>
          <w:sz w:val="22"/>
          <w:szCs w:val="22"/>
          <w:lang w:val="en-US" w:eastAsia="en-GB"/>
        </w:rPr>
        <w:t>6.2.12.1</w:t>
      </w:r>
      <w:r>
        <w:rPr>
          <w:rFonts w:cs="Arial"/>
          <w:sz w:val="22"/>
          <w:szCs w:val="22"/>
          <w:lang w:val="en-US" w:eastAsia="en-GB"/>
        </w:rPr>
        <w:tab/>
        <w:t>General</w:t>
      </w:r>
      <w:bookmarkEnd w:id="715"/>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716" w:name="_Toc217285384"/>
      <w:r>
        <w:rPr>
          <w:rFonts w:cs="Arial"/>
          <w:sz w:val="22"/>
          <w:szCs w:val="22"/>
          <w:lang w:val="en-US" w:eastAsia="en-GB"/>
        </w:rPr>
        <w:t>6.2.12.2</w:t>
      </w:r>
      <w:r>
        <w:rPr>
          <w:rFonts w:cs="Arial"/>
          <w:sz w:val="22"/>
          <w:szCs w:val="22"/>
          <w:lang w:val="en-US" w:eastAsia="en-GB"/>
        </w:rPr>
        <w:tab/>
        <w:t>3gpp-bdc-used-by ABNF syntax and semantics</w:t>
      </w:r>
      <w:bookmarkEnd w:id="716"/>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17" w:name="_Toc217285385"/>
      <w:r w:rsidRPr="00567618">
        <w:t>6.2.1</w:t>
      </w:r>
      <w:r>
        <w:t>3</w:t>
      </w:r>
      <w:r w:rsidRPr="00567618">
        <w:tab/>
      </w:r>
      <w:r w:rsidRPr="006C3306">
        <w:t>The a=3gpp-req-app SDP attribute</w:t>
      </w:r>
      <w:bookmarkEnd w:id="717"/>
      <w:r w:rsidRPr="006C3306">
        <w:t xml:space="preserve"> </w:t>
      </w:r>
    </w:p>
    <w:p w14:paraId="130CDD4C" w14:textId="77777777" w:rsidR="00735F32" w:rsidRPr="006C3306" w:rsidRDefault="00735F32" w:rsidP="00735F32">
      <w:pPr>
        <w:pStyle w:val="Heading4"/>
      </w:pPr>
      <w:bookmarkStart w:id="718" w:name="_Toc217285386"/>
      <w:r w:rsidRPr="00BE3FDE">
        <w:t>6.2.1</w:t>
      </w:r>
      <w:r>
        <w:t>3</w:t>
      </w:r>
      <w:r w:rsidRPr="00BE3FDE">
        <w:t>.1</w:t>
      </w:r>
      <w:r>
        <w:tab/>
      </w:r>
      <w:r w:rsidRPr="00BE3FDE">
        <w:t>General</w:t>
      </w:r>
      <w:bookmarkEnd w:id="718"/>
    </w:p>
    <w:p w14:paraId="5353DF1B" w14:textId="77777777" w:rsidR="00F016F8" w:rsidRPr="006C3306" w:rsidRDefault="00F016F8" w:rsidP="00F016F8">
      <w:bookmarkStart w:id="719" w:name="_Toc114648536"/>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53A2E9EC" w14:textId="43353AB4" w:rsidR="00F016F8" w:rsidRPr="006C3306" w:rsidRDefault="00F016F8" w:rsidP="00F016F8">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B83496">
        <w:rPr>
          <w:noProof/>
        </w:rPr>
        <w:t xml:space="preserve">The "a=3gpp-req-app" attribute may include an "app-dc-info" parameter to explicitly describe which data channel stream ID(s) belong to the application identified by the "req-app-id" parameter.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r>
        <w:rPr>
          <w:rFonts w:hint="eastAsia"/>
          <w:lang w:eastAsia="zh-CN"/>
        </w:rPr>
        <w:t xml:space="preserve">The </w:t>
      </w:r>
      <w:r>
        <w:rPr>
          <w:lang w:eastAsia="zh-CN"/>
        </w:rPr>
        <w:t>"</w:t>
      </w:r>
      <w:r>
        <w:rPr>
          <w:rFonts w:hint="eastAsia"/>
          <w:lang w:eastAsia="zh-CN"/>
        </w:rPr>
        <w:t>a=3gpp-req-app</w:t>
      </w:r>
      <w:r>
        <w:rPr>
          <w:lang w:eastAsia="zh-CN"/>
        </w:rPr>
        <w:t>"</w:t>
      </w:r>
      <w:r>
        <w:rPr>
          <w:rFonts w:hint="eastAsia"/>
          <w:lang w:eastAsia="zh-CN"/>
        </w:rPr>
        <w:t xml:space="preserve"> attribute m</w:t>
      </w:r>
      <w:r>
        <w:rPr>
          <w:lang w:eastAsia="zh-CN"/>
        </w:rPr>
        <w:t>a</w:t>
      </w:r>
      <w:r>
        <w:rPr>
          <w:rFonts w:hint="eastAsia"/>
          <w:lang w:eastAsia="zh-CN"/>
        </w:rPr>
        <w:t xml:space="preserve">y also include a </w:t>
      </w:r>
      <w:r>
        <w:rPr>
          <w:lang w:eastAsia="zh-CN"/>
        </w:rPr>
        <w:t>"</w:t>
      </w:r>
      <w:r>
        <w:rPr>
          <w:rFonts w:hint="eastAsia"/>
          <w:lang w:eastAsia="zh-CN"/>
        </w:rPr>
        <w:t>binding-bdc</w:t>
      </w:r>
      <w:r>
        <w:rPr>
          <w:lang w:eastAsia="zh-CN"/>
        </w:rPr>
        <w:t>"</w:t>
      </w:r>
      <w:r>
        <w:rPr>
          <w:rFonts w:hint="eastAsia"/>
          <w:lang w:eastAsia="zh-CN"/>
        </w:rPr>
        <w:t xml:space="preserve"> parameter to indicate the identity</w:t>
      </w:r>
      <w:r>
        <w:rPr>
          <w:lang w:eastAsia="zh-CN"/>
        </w:rPr>
        <w:t xml:space="preserve"> of the </w:t>
      </w:r>
      <w:r>
        <w:rPr>
          <w:rFonts w:hint="eastAsia"/>
          <w:lang w:eastAsia="zh-CN"/>
        </w:rPr>
        <w:t>BDC</w:t>
      </w:r>
      <w:r>
        <w:rPr>
          <w:lang w:eastAsia="zh-CN"/>
        </w:rPr>
        <w:t xml:space="preserve"> from which the UE can download the DC application.</w:t>
      </w:r>
      <w:r w:rsidRPr="006C3306">
        <w:rPr>
          <w:noProof/>
        </w:rPr>
        <w:t xml:space="preserve"> </w:t>
      </w:r>
      <w:r>
        <w:rPr>
          <w:rFonts w:hint="eastAsia"/>
          <w:lang w:eastAsia="zh-CN"/>
        </w:rPr>
        <w:t xml:space="preserve">The </w:t>
      </w:r>
      <w:r>
        <w:rPr>
          <w:lang w:eastAsia="zh-CN"/>
        </w:rPr>
        <w:t>"</w:t>
      </w:r>
      <w:r>
        <w:rPr>
          <w:rFonts w:hint="eastAsia"/>
          <w:lang w:eastAsia="zh-CN"/>
        </w:rPr>
        <w:t>a=3gpp-req-app</w:t>
      </w:r>
      <w:r>
        <w:rPr>
          <w:lang w:eastAsia="zh-CN"/>
        </w:rPr>
        <w:t>"</w:t>
      </w:r>
      <w:r>
        <w:rPr>
          <w:rFonts w:hint="eastAsia"/>
          <w:lang w:eastAsia="zh-CN"/>
        </w:rPr>
        <w:t xml:space="preserve"> attribute m</w:t>
      </w:r>
      <w:r>
        <w:rPr>
          <w:lang w:eastAsia="zh-CN"/>
        </w:rPr>
        <w:t>a</w:t>
      </w:r>
      <w:r>
        <w:rPr>
          <w:rFonts w:hint="eastAsia"/>
          <w:lang w:eastAsia="zh-CN"/>
        </w:rPr>
        <w:t>y also include a</w:t>
      </w:r>
      <w:r>
        <w:rPr>
          <w:lang w:eastAsia="zh-CN"/>
        </w:rPr>
        <w:t>n</w:t>
      </w:r>
      <w:r>
        <w:rPr>
          <w:rFonts w:hint="eastAsia"/>
          <w:lang w:eastAsia="zh-CN"/>
        </w:rPr>
        <w:t xml:space="preserve"> </w:t>
      </w:r>
      <w:r>
        <w:rPr>
          <w:lang w:eastAsia="zh-CN"/>
        </w:rPr>
        <w:t>"app-dc-status"</w:t>
      </w:r>
      <w:r>
        <w:rPr>
          <w:rFonts w:hint="eastAsia"/>
          <w:lang w:eastAsia="zh-CN"/>
        </w:rPr>
        <w:t xml:space="preserve"> parameter to indicate</w:t>
      </w:r>
      <w:r>
        <w:rPr>
          <w:lang w:eastAsia="zh-CN"/>
        </w:rPr>
        <w:t xml:space="preserve"> a status for one or more of the application data channels described by the attribute.</w:t>
      </w:r>
      <w:r w:rsidRPr="006C3306">
        <w:rPr>
          <w:noProof/>
        </w:rPr>
        <w:t xml:space="preserve"> </w:t>
      </w:r>
    </w:p>
    <w:p w14:paraId="4BD3A29F" w14:textId="77777777" w:rsidR="00735F32" w:rsidRPr="006C3306" w:rsidRDefault="00735F32" w:rsidP="00735F32">
      <w:pPr>
        <w:pStyle w:val="Heading4"/>
      </w:pPr>
      <w:bookmarkStart w:id="720" w:name="_Toc217285387"/>
      <w:r w:rsidRPr="006C3306">
        <w:t>6.2.1</w:t>
      </w:r>
      <w:r>
        <w:t>3</w:t>
      </w:r>
      <w:r w:rsidRPr="006C3306">
        <w:t>.2</w:t>
      </w:r>
      <w:r w:rsidRPr="006C3306">
        <w:tab/>
        <w:t>3gpp-req-app</w:t>
      </w:r>
      <w:r w:rsidRPr="006C3306" w:rsidDel="00B47F27">
        <w:t xml:space="preserve"> </w:t>
      </w:r>
      <w:r w:rsidRPr="006C3306">
        <w:t>ABNF syntax and semantics</w:t>
      </w:r>
      <w:bookmarkEnd w:id="720"/>
      <w:r w:rsidRPr="006C3306">
        <w:t xml:space="preserve"> </w:t>
      </w:r>
      <w:bookmarkEnd w:id="719"/>
    </w:p>
    <w:p w14:paraId="27C25939" w14:textId="77777777" w:rsidR="00F016F8" w:rsidRPr="006C3306" w:rsidRDefault="00F016F8" w:rsidP="00F016F8">
      <w:pPr>
        <w:rPr>
          <w:noProof/>
        </w:rPr>
      </w:pPr>
      <w:r w:rsidRPr="006C3306">
        <w:t>3gpp-req-app</w:t>
      </w:r>
      <w:r w:rsidRPr="006C3306">
        <w:rPr>
          <w:noProof/>
        </w:rPr>
        <w:t xml:space="preserve">-value = </w:t>
      </w:r>
      <w:r w:rsidRPr="006C3306">
        <w:t>req-app</w:t>
      </w:r>
      <w:r w:rsidRPr="006C3306">
        <w:rPr>
          <w:noProof/>
        </w:rPr>
        <w:t xml:space="preserve">-id </w:t>
      </w:r>
      <w:r>
        <w:rPr>
          <w:noProof/>
        </w:rPr>
        <w:t xml:space="preserve"> [";"</w:t>
      </w:r>
      <w:r w:rsidRPr="006C3306">
        <w:rPr>
          <w:noProof/>
        </w:rPr>
        <w:t xml:space="preserve"> </w:t>
      </w:r>
      <w:r>
        <w:rPr>
          <w:noProof/>
        </w:rPr>
        <w:t>plmn-id] [";"</w:t>
      </w:r>
      <w:r w:rsidRPr="006C3306">
        <w:rPr>
          <w:noProof/>
        </w:rPr>
        <w:t xml:space="preserve"> </w:t>
      </w:r>
      <w:r>
        <w:rPr>
          <w:noProof/>
        </w:rPr>
        <w:t>app-dc-info]</w:t>
      </w:r>
      <w:r w:rsidRPr="006C3306">
        <w:rPr>
          <w:noProof/>
        </w:rPr>
        <w:t xml:space="preserve"> </w:t>
      </w:r>
      <w:r w:rsidRPr="00F84D6E">
        <w:rPr>
          <w:noProof/>
        </w:rPr>
        <w:t>[";" binding-bdc</w:t>
      </w:r>
      <w:r>
        <w:rPr>
          <w:noProof/>
        </w:rPr>
        <w:t xml:space="preserve">] [";" app-dc-status] </w:t>
      </w:r>
      <w:r w:rsidRPr="006C3306">
        <w:rPr>
          <w:noProof/>
        </w:rPr>
        <w:t xml:space="preserve">*(";" </w:t>
      </w:r>
      <w:r w:rsidRPr="006C3306">
        <w:t>3gpp-req-app</w:t>
      </w:r>
      <w:r w:rsidRPr="006C3306">
        <w:rPr>
          <w:noProof/>
        </w:rPr>
        <w:t>-opt)</w:t>
      </w:r>
    </w:p>
    <w:p w14:paraId="65E59C9F" w14:textId="77777777" w:rsidR="00F016F8" w:rsidRDefault="00F016F8" w:rsidP="00F016F8">
      <w:pPr>
        <w:rPr>
          <w:noProof/>
        </w:rPr>
      </w:pPr>
      <w:r w:rsidRPr="006C3306">
        <w:t>req-app</w:t>
      </w:r>
      <w:r w:rsidRPr="006C3306">
        <w:rPr>
          <w:noProof/>
        </w:rPr>
        <w:t>-id = quoted-string</w:t>
      </w:r>
    </w:p>
    <w:p w14:paraId="34B67374" w14:textId="77777777" w:rsidR="00F016F8" w:rsidRDefault="00F016F8" w:rsidP="00F016F8">
      <w:pPr>
        <w:rPr>
          <w:noProof/>
        </w:rPr>
      </w:pPr>
      <w:r w:rsidRPr="5E80DF66">
        <w:rPr>
          <w:noProof/>
        </w:rPr>
        <w:t>plmn-id = mcc</w:t>
      </w:r>
      <w:r>
        <w:rPr>
          <w:noProof/>
        </w:rPr>
        <w:t xml:space="preserve"> "/" </w:t>
      </w:r>
      <w:r w:rsidRPr="5E80DF66">
        <w:rPr>
          <w:noProof/>
        </w:rPr>
        <w:t>mnc</w:t>
      </w:r>
    </w:p>
    <w:p w14:paraId="5677EE00" w14:textId="77777777" w:rsidR="00F016F8" w:rsidRPr="00472D03" w:rsidRDefault="00F016F8" w:rsidP="00F016F8">
      <w:pPr>
        <w:rPr>
          <w:noProof/>
          <w:lang w:val="sv-SE"/>
        </w:rPr>
      </w:pPr>
      <w:r w:rsidRPr="00472D03">
        <w:rPr>
          <w:noProof/>
          <w:lang w:val="sv-SE"/>
        </w:rPr>
        <w:t>mcc = 3(DIGIT)</w:t>
      </w:r>
    </w:p>
    <w:p w14:paraId="51F24D11" w14:textId="77777777" w:rsidR="00F016F8" w:rsidRPr="00472D03" w:rsidRDefault="00F016F8" w:rsidP="00F016F8">
      <w:pPr>
        <w:rPr>
          <w:noProof/>
          <w:lang w:val="sv-SE"/>
        </w:rPr>
      </w:pPr>
      <w:r w:rsidRPr="00472D03">
        <w:rPr>
          <w:noProof/>
          <w:lang w:val="sv-SE"/>
        </w:rPr>
        <w:t>mnc = 2*3(DIGIT)</w:t>
      </w:r>
    </w:p>
    <w:p w14:paraId="57836190" w14:textId="77777777" w:rsidR="00F016F8" w:rsidRPr="00472D03" w:rsidRDefault="00F016F8" w:rsidP="00F016F8">
      <w:pPr>
        <w:rPr>
          <w:noProof/>
          <w:lang w:val="sv-SE"/>
        </w:rPr>
      </w:pPr>
      <w:r w:rsidRPr="00472D03">
        <w:rPr>
          <w:noProof/>
          <w:lang w:val="sv-SE"/>
        </w:rPr>
        <w:t>app-dc-info = adc-info *[ SP adc-info]</w:t>
      </w:r>
    </w:p>
    <w:p w14:paraId="6642A9BA" w14:textId="77777777" w:rsidR="00F016F8" w:rsidRDefault="00F016F8" w:rsidP="00F016F8">
      <w:pPr>
        <w:rPr>
          <w:noProof/>
        </w:rPr>
      </w:pPr>
      <w:r>
        <w:rPr>
          <w:noProof/>
        </w:rPr>
        <w:t>adc-info = adc-stream-id / adc-stream-id-endpoint</w:t>
      </w:r>
    </w:p>
    <w:p w14:paraId="26762B4D" w14:textId="77777777" w:rsidR="00F016F8" w:rsidRDefault="00F016F8" w:rsidP="00F016F8">
      <w:pPr>
        <w:rPr>
          <w:noProof/>
        </w:rPr>
      </w:pPr>
      <w:r>
        <w:rPr>
          <w:noProof/>
        </w:rPr>
        <w:t>adc-stream-id = 4*5DIGIT</w:t>
      </w:r>
    </w:p>
    <w:p w14:paraId="1E67DD93" w14:textId="77777777" w:rsidR="00F016F8" w:rsidRDefault="00F016F8" w:rsidP="00F016F8">
      <w:pPr>
        <w:rPr>
          <w:noProof/>
        </w:rPr>
      </w:pPr>
      <w:r>
        <w:rPr>
          <w:noProof/>
        </w:rPr>
        <w:t>adc-stream-id-endpoint = adc-stream-id "-" endpoint-type</w:t>
      </w:r>
    </w:p>
    <w:p w14:paraId="11AC1783" w14:textId="77777777" w:rsidR="00F016F8" w:rsidRDefault="00F016F8" w:rsidP="00F016F8">
      <w:pPr>
        <w:rPr>
          <w:noProof/>
        </w:rPr>
      </w:pPr>
      <w:r w:rsidRPr="24F7B9E2">
        <w:rPr>
          <w:noProof/>
          <w:lang w:val="en-US" w:eastAsia="zh-CN"/>
        </w:rPr>
        <w:t xml:space="preserve">binding-bdc = </w:t>
      </w:r>
      <w:r w:rsidRPr="00F84D6E">
        <w:rPr>
          <w:noProof/>
        </w:rPr>
        <w:t>"</w:t>
      </w:r>
      <w:r>
        <w:rPr>
          <w:noProof/>
        </w:rPr>
        <w:t>bdc=</w:t>
      </w:r>
      <w:r w:rsidRPr="00F84D6E">
        <w:rPr>
          <w:noProof/>
        </w:rPr>
        <w:t>"</w:t>
      </w:r>
      <w:r>
        <w:rPr>
          <w:noProof/>
        </w:rPr>
        <w:t xml:space="preserve"> </w:t>
      </w:r>
      <w:r w:rsidRPr="24F7B9E2">
        <w:rPr>
          <w:noProof/>
        </w:rPr>
        <w:t>bdc-stream-id</w:t>
      </w:r>
    </w:p>
    <w:p w14:paraId="120EBE88" w14:textId="77777777" w:rsidR="00F016F8" w:rsidRPr="00C830D1" w:rsidRDefault="00F016F8" w:rsidP="00F016F8">
      <w:pPr>
        <w:rPr>
          <w:noProof/>
        </w:rPr>
      </w:pPr>
      <w:r w:rsidRPr="6F004573">
        <w:rPr>
          <w:noProof/>
        </w:rPr>
        <w:t xml:space="preserve">bdc-stream-id = </w:t>
      </w:r>
      <w:r>
        <w:rPr>
          <w:noProof/>
        </w:rPr>
        <w:t>1</w:t>
      </w:r>
      <w:r w:rsidRPr="6F004573">
        <w:rPr>
          <w:noProof/>
        </w:rPr>
        <w:t>*</w:t>
      </w:r>
      <w:r>
        <w:rPr>
          <w:noProof/>
        </w:rPr>
        <w:t>3</w:t>
      </w:r>
      <w:r w:rsidRPr="6F004573">
        <w:rPr>
          <w:noProof/>
        </w:rPr>
        <w:t>DIGIT</w:t>
      </w:r>
    </w:p>
    <w:p w14:paraId="5AB014E3" w14:textId="77777777" w:rsidR="00F016F8" w:rsidRDefault="00F016F8" w:rsidP="00F016F8">
      <w:pPr>
        <w:rPr>
          <w:noProof/>
        </w:rPr>
      </w:pPr>
      <w:r w:rsidRPr="006C3306">
        <w:rPr>
          <w:noProof/>
        </w:rPr>
        <w:t>endpoint-</w:t>
      </w:r>
      <w:r>
        <w:rPr>
          <w:noProof/>
        </w:rPr>
        <w:t>type</w:t>
      </w:r>
      <w:r w:rsidRPr="006C3306">
        <w:rPr>
          <w:noProof/>
        </w:rPr>
        <w:t xml:space="preserve"> = </w:t>
      </w:r>
      <w:r>
        <w:rPr>
          <w:noProof/>
        </w:rPr>
        <w:t>"UE" / "Server"</w:t>
      </w:r>
    </w:p>
    <w:p w14:paraId="301E2C1F" w14:textId="77777777" w:rsidR="00F016F8" w:rsidRDefault="00F016F8" w:rsidP="00F016F8">
      <w:pPr>
        <w:rPr>
          <w:noProof/>
        </w:rPr>
      </w:pPr>
      <w:r>
        <w:rPr>
          <w:noProof/>
        </w:rPr>
        <w:t>app-dc-status = "status=" app-dc-status-value [":” app-dc-subset]</w:t>
      </w:r>
    </w:p>
    <w:p w14:paraId="108F6B12" w14:textId="77777777" w:rsidR="00F016F8" w:rsidRDefault="00F016F8" w:rsidP="00F016F8">
      <w:pPr>
        <w:rPr>
          <w:noProof/>
        </w:rPr>
      </w:pPr>
      <w:r>
        <w:rPr>
          <w:noProof/>
        </w:rPr>
        <w:t>app-dc-status-value = "pending" / app-dc-status-value-ext</w:t>
      </w:r>
    </w:p>
    <w:p w14:paraId="690B41CA" w14:textId="77777777" w:rsidR="00F016F8" w:rsidRDefault="00F016F8" w:rsidP="00F016F8">
      <w:pPr>
        <w:rPr>
          <w:noProof/>
        </w:rPr>
      </w:pPr>
      <w:r>
        <w:rPr>
          <w:noProof/>
        </w:rPr>
        <w:t>app-dc-status-value-ext = token</w:t>
      </w:r>
    </w:p>
    <w:p w14:paraId="6FE7E1AF" w14:textId="77777777" w:rsidR="00F016F8" w:rsidRPr="00472D03" w:rsidRDefault="00F016F8" w:rsidP="00F016F8">
      <w:pPr>
        <w:rPr>
          <w:noProof/>
          <w:lang w:val="en-US"/>
        </w:rPr>
      </w:pPr>
      <w:r w:rsidRPr="00472D03">
        <w:rPr>
          <w:noProof/>
          <w:lang w:val="en-US"/>
        </w:rPr>
        <w:t>app-dc-subset = app-dc-info</w:t>
      </w:r>
    </w:p>
    <w:p w14:paraId="2DC9E7B8" w14:textId="77777777" w:rsidR="00F016F8" w:rsidRPr="006C3306" w:rsidRDefault="00F016F8" w:rsidP="00F016F8">
      <w:pPr>
        <w:rPr>
          <w:noProof/>
        </w:rPr>
      </w:pPr>
      <w:r w:rsidRPr="006C3306">
        <w:t>3gpp-req-app</w:t>
      </w:r>
      <w:r w:rsidRPr="006C3306">
        <w:rPr>
          <w:noProof/>
        </w:rPr>
        <w:t>-opt = token</w:t>
      </w:r>
      <w:r w:rsidRPr="000819AD">
        <w:rPr>
          <w:noProof/>
        </w:rPr>
        <w:t xml:space="preserve"> ; must be syntactically different from </w:t>
      </w:r>
      <w:r>
        <w:rPr>
          <w:noProof/>
        </w:rPr>
        <w:t xml:space="preserve">plmn-id, </w:t>
      </w:r>
      <w:r w:rsidRPr="000819AD">
        <w:rPr>
          <w:noProof/>
        </w:rPr>
        <w:t>app-dc-info</w:t>
      </w:r>
      <w:r>
        <w:rPr>
          <w:noProof/>
        </w:rPr>
        <w:t>, binding-bdc and app-dc-status</w:t>
      </w:r>
      <w:r w:rsidRPr="000819AD">
        <w:rPr>
          <w:noProof/>
        </w:rPr>
        <w:t>, to avoid misinterpretation</w:t>
      </w:r>
    </w:p>
    <w:p w14:paraId="35CB3C1C" w14:textId="77777777" w:rsidR="00F016F8" w:rsidRPr="006C3306" w:rsidRDefault="00F016F8" w:rsidP="00F016F8">
      <w:pPr>
        <w:rPr>
          <w:noProof/>
        </w:rPr>
      </w:pPr>
      <w:r w:rsidRPr="006C3306">
        <w:rPr>
          <w:noProof/>
        </w:rPr>
        <w:t>quoted-string = DQUOTE *(quoted-char / escaped-char) DQUOTE</w:t>
      </w:r>
    </w:p>
    <w:p w14:paraId="50CDD5D6" w14:textId="77777777" w:rsidR="00F016F8" w:rsidRPr="006C3306" w:rsidRDefault="00F016F8" w:rsidP="00F016F8">
      <w:pPr>
        <w:rPr>
          <w:noProof/>
        </w:rPr>
      </w:pPr>
      <w:r w:rsidRPr="006C3306">
        <w:rPr>
          <w:noProof/>
        </w:rPr>
        <w:t>quoted-char = SP / quoted-visible</w:t>
      </w:r>
    </w:p>
    <w:p w14:paraId="03916084" w14:textId="77777777" w:rsidR="00F016F8" w:rsidRPr="006C3306" w:rsidRDefault="00F016F8" w:rsidP="00F016F8">
      <w:pPr>
        <w:rPr>
          <w:noProof/>
        </w:rPr>
      </w:pPr>
      <w:r w:rsidRPr="006C3306">
        <w:rPr>
          <w:noProof/>
        </w:rPr>
        <w:t>quoted-visible = %x21 / %x23-24 / %x26-7E ; VCHAR without " or %</w:t>
      </w:r>
    </w:p>
    <w:p w14:paraId="7B305F66" w14:textId="77777777" w:rsidR="00F016F8" w:rsidRPr="006C3306" w:rsidRDefault="00F016F8" w:rsidP="00F016F8">
      <w:pPr>
        <w:rPr>
          <w:noProof/>
        </w:rPr>
      </w:pPr>
      <w:r w:rsidRPr="006C3306">
        <w:rPr>
          <w:noProof/>
        </w:rPr>
        <w:t>escaped-char = "%" HEXDIG HEXDIG</w:t>
      </w:r>
    </w:p>
    <w:p w14:paraId="09C8B5C8" w14:textId="77777777" w:rsidR="00F016F8" w:rsidRPr="006C3306" w:rsidRDefault="00F016F8" w:rsidP="00F016F8">
      <w:pPr>
        <w:rPr>
          <w:noProof/>
        </w:rPr>
      </w:pPr>
      <w:r w:rsidRPr="006C3306">
        <w:rPr>
          <w:noProof/>
        </w:rPr>
        <w:t>DQUOTE = &lt;from RFC 5234&gt;</w:t>
      </w:r>
    </w:p>
    <w:p w14:paraId="73F27885" w14:textId="77777777" w:rsidR="00F016F8" w:rsidRDefault="00F016F8" w:rsidP="00F016F8">
      <w:pPr>
        <w:rPr>
          <w:noProof/>
        </w:rPr>
      </w:pPr>
      <w:r w:rsidRPr="006C3306">
        <w:rPr>
          <w:noProof/>
        </w:rPr>
        <w:t>token = &lt;from RFC 4566&gt;</w:t>
      </w:r>
    </w:p>
    <w:p w14:paraId="38066F5E" w14:textId="6C19E36E" w:rsidR="00F016F8" w:rsidRDefault="00F016F8" w:rsidP="00F016F8">
      <w:pPr>
        <w:rPr>
          <w:rFonts w:eastAsia="SimSun"/>
          <w:lang w:eastAsia="zh-CN"/>
        </w:rPr>
      </w:pPr>
      <w:r>
        <w:rPr>
          <w:lang w:eastAsia="zh-CN"/>
        </w:rPr>
        <w:t>By using the</w:t>
      </w:r>
      <w:r>
        <w:rPr>
          <w:rFonts w:eastAsia="SimSun"/>
          <w:lang w:eastAsia="zh-CN"/>
        </w:rPr>
        <w:t xml:space="preserve"> "req-app-id" </w:t>
      </w:r>
      <w:r>
        <w:t>and the “</w:t>
      </w:r>
      <w:r w:rsidRPr="006C3C68">
        <w:t>plmn-id</w:t>
      </w:r>
      <w:r w:rsidRPr="00300C10">
        <w:t>"</w:t>
      </w:r>
      <w:r>
        <w:rPr>
          <w:rFonts w:hint="eastAsia"/>
          <w:lang w:eastAsia="zh-CN"/>
        </w:rPr>
        <w:t xml:space="preserve"> (as defined in sections 12.1 and 2.2 in </w:t>
      </w:r>
      <w:r>
        <w:rPr>
          <w:lang w:val="en-US" w:eastAsia="zh-CN"/>
        </w:rPr>
        <w:t>[</w:t>
      </w:r>
      <w:r>
        <w:rPr>
          <w:rFonts w:hint="eastAsia"/>
          <w:lang w:val="en-US" w:eastAsia="zh-CN"/>
        </w:rPr>
        <w:t>80</w:t>
      </w:r>
      <w:r>
        <w:rPr>
          <w:lang w:val="en-US" w:eastAsia="zh-CN"/>
        </w:rPr>
        <w:t>]</w:t>
      </w:r>
      <w:r>
        <w:rPr>
          <w:rFonts w:hint="eastAsia"/>
          <w:lang w:eastAsia="zh-CN"/>
        </w:rPr>
        <w:t xml:space="preserve">) </w:t>
      </w:r>
      <w:r>
        <w:rPr>
          <w:rFonts w:eastAsia="SimSun"/>
          <w:lang w:eastAsia="zh-CN"/>
        </w:rPr>
        <w:t>parameter</w:t>
      </w:r>
      <w:r>
        <w:rPr>
          <w:lang w:eastAsia="zh-CN"/>
        </w:rPr>
        <w:t>s together,</w:t>
      </w:r>
      <w:r>
        <w:rPr>
          <w:rFonts w:eastAsia="SimSun"/>
          <w:lang w:eastAsia="zh-CN"/>
        </w:rPr>
        <w:t xml:space="preserve"> the application is </w:t>
      </w:r>
      <w:r>
        <w:rPr>
          <w:lang w:eastAsia="zh-CN"/>
        </w:rPr>
        <w:t xml:space="preserve">identified globally </w:t>
      </w:r>
      <w:r>
        <w:rPr>
          <w:rFonts w:eastAsia="SimSun"/>
          <w:lang w:eastAsia="zh-CN"/>
        </w:rPr>
        <w:t>unique.</w:t>
      </w:r>
    </w:p>
    <w:p w14:paraId="69EB3619" w14:textId="77777777" w:rsidR="00F016F8" w:rsidRDefault="00F016F8" w:rsidP="00F016F8">
      <w:pPr>
        <w:rPr>
          <w:rFonts w:eastAsia="SimSun"/>
          <w:lang w:eastAsia="zh-CN"/>
        </w:rPr>
      </w:pPr>
      <w:r>
        <w:rPr>
          <w:rFonts w:eastAsia="SimSun"/>
          <w:lang w:eastAsia="zh-CN"/>
        </w:rPr>
        <w:t>The optional "</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7F874BD3" w14:textId="77777777" w:rsidR="00F016F8" w:rsidRPr="000F5008" w:rsidRDefault="00F016F8" w:rsidP="00F016F8">
      <w:pPr>
        <w:rPr>
          <w:rFonts w:eastAsia="SimSun"/>
          <w:lang w:eastAsia="zh-CN"/>
        </w:rPr>
      </w:pPr>
      <w:r w:rsidRPr="000F5008">
        <w:rPr>
          <w:rFonts w:eastAsia="SimSun"/>
          <w:lang w:eastAsia="zh-CN"/>
        </w:rPr>
        <w:t>A data channel stream ID that is present in an "app-dc-info" parameter but has no corresponding "a=dcmap" attribute in the same SDP media description, shall be interpreted as closed. That is, only the "a=dcmap" SDP attribute (in alignment with [172]) has any impact on the data channel status, regardless of the "app-dc-info" parameter value.</w:t>
      </w:r>
    </w:p>
    <w:p w14:paraId="0474C954" w14:textId="77777777" w:rsidR="00F016F8" w:rsidRDefault="00F016F8" w:rsidP="00F016F8">
      <w:pPr>
        <w:rPr>
          <w:rFonts w:eastAsia="SimSun"/>
          <w:lang w:eastAsia="zh-CN"/>
        </w:rPr>
      </w:pPr>
      <w:r w:rsidRPr="000F5008">
        <w:rPr>
          <w:rFonts w:eastAsia="SimSun"/>
          <w:lang w:eastAsia="zh-CN"/>
        </w:rPr>
        <w:t>When the optional "app-dc-info" parameter is not included in the "a=3gpp-req-app" SDP attribute, the "req-app-id" parameter applies to all application data channels in the SDP media description containing the "a=3gpp-req-app" SDP attribute</w:t>
      </w:r>
      <w:r>
        <w:rPr>
          <w:rFonts w:eastAsia="SimSun"/>
          <w:lang w:eastAsia="zh-CN"/>
        </w:rPr>
        <w:t xml:space="preserve"> that are not described by the "app-dc-info" parameter of other "a=3gpp-req-app" SDP attributes for the same SDP media description, if any</w:t>
      </w:r>
      <w:r w:rsidRPr="000F5008">
        <w:rPr>
          <w:rFonts w:eastAsia="SimSun"/>
          <w:lang w:eastAsia="zh-CN"/>
        </w:rPr>
        <w:t>.</w:t>
      </w:r>
    </w:p>
    <w:p w14:paraId="0F5C4FBE" w14:textId="77777777" w:rsidR="00F016F8" w:rsidRDefault="00F016F8" w:rsidP="00F016F8">
      <w:pPr>
        <w:rPr>
          <w:rFonts w:eastAsia="SimSun"/>
          <w:lang w:eastAsia="zh-CN"/>
        </w:rPr>
      </w:pPr>
      <w:r>
        <w:rPr>
          <w:rFonts w:eastAsia="SimSun"/>
          <w:lang w:eastAsia="zh-CN"/>
        </w:rPr>
        <w:t>When the optional "app-dc-status" parameter is included in the "a=3gpp-req-app" SDP attribute, it provides status information for application data channels. The optional "app-dc-subset" parameter to "app-dc-status" shall, if present, include a subset of the application data channels described by the "a=3gpp-req-app" SDP attribute, taking the optional "app-dc-info" parameter into account. If the optional "app-dc-subset" parameter is present</w:t>
      </w:r>
      <w:r w:rsidRPr="00627E44">
        <w:rPr>
          <w:rFonts w:eastAsia="SimSun"/>
          <w:lang w:eastAsia="zh-CN"/>
        </w:rPr>
        <w:t xml:space="preserve"> </w:t>
      </w:r>
      <w:r>
        <w:rPr>
          <w:rFonts w:eastAsia="SimSun"/>
          <w:lang w:eastAsia="zh-CN"/>
        </w:rPr>
        <w:t>with the "app-dc-status", it indicates the subset of application data channels for which the "app-dc-status-value" applies. If the optional "app-dc-subset" parameter is not present with the "app-dc-status", the "app-dc-status-value" applies to all application data channels described by the "a=3gpp-req-app" SDP attribute.</w:t>
      </w:r>
    </w:p>
    <w:p w14:paraId="636BF6A6" w14:textId="77777777" w:rsidR="00F016F8" w:rsidRDefault="00F016F8" w:rsidP="00472D03">
      <w:pPr>
        <w:pStyle w:val="NO"/>
        <w:rPr>
          <w:rFonts w:eastAsia="SimSun"/>
          <w:lang w:eastAsia="zh-CN"/>
        </w:rPr>
      </w:pPr>
      <w:r>
        <w:rPr>
          <w:rFonts w:eastAsia="SimSun"/>
          <w:lang w:eastAsia="zh-CN"/>
        </w:rPr>
        <w:t>NOTE:</w:t>
      </w:r>
      <w:r>
        <w:rPr>
          <w:rFonts w:eastAsia="SimSun"/>
          <w:lang w:eastAsia="zh-CN"/>
        </w:rPr>
        <w:tab/>
        <w:t xml:space="preserve">One scenario where the "app-dc-subset" is needed, is when DC multiplexing is used on the offering side and both A2P/P2A and P2P ADC are present under the same m= line. When the answering DCMTSI can temporarily not open the P2P ADC, it sets the status "pending". A2P/P2A ADC between the offering DCMTSI and the offering network need not be present in the pending subset in the SDP answer received at the offering DCMTSI side. </w:t>
      </w:r>
    </w:p>
    <w:p w14:paraId="3FE23B36" w14:textId="77777777" w:rsidR="00F016F8" w:rsidRDefault="00F016F8" w:rsidP="00F016F8">
      <w:pPr>
        <w:rPr>
          <w:rFonts w:eastAsia="SimSun"/>
          <w:lang w:eastAsia="zh-CN"/>
        </w:rPr>
      </w:pPr>
      <w:r>
        <w:rPr>
          <w:rFonts w:eastAsia="SimSun"/>
          <w:lang w:eastAsia="zh-CN"/>
        </w:rPr>
        <w:t>An application data channel "pending" status indicates that the application data channel is not currently open but will soon be opened through a subsequent SDP offer/answer, and that this will be initiated by the DCMTSI client that set the "pending" status.</w:t>
      </w:r>
    </w:p>
    <w:p w14:paraId="0CAB5BF1" w14:textId="77777777" w:rsidR="00FC7E52" w:rsidRPr="00567618" w:rsidRDefault="00FC7E52" w:rsidP="00FC7E52">
      <w:pPr>
        <w:pStyle w:val="Heading2"/>
      </w:pPr>
      <w:bookmarkStart w:id="721" w:name="_Toc217285388"/>
      <w:r w:rsidRPr="00567618">
        <w:t>6.3</w:t>
      </w:r>
      <w:r w:rsidRPr="00567618">
        <w:tab/>
        <w:t>Session control procedures</w:t>
      </w:r>
      <w:bookmarkEnd w:id="703"/>
      <w:bookmarkEnd w:id="704"/>
      <w:bookmarkEnd w:id="705"/>
      <w:bookmarkEnd w:id="706"/>
      <w:bookmarkEnd w:id="707"/>
      <w:bookmarkEnd w:id="708"/>
      <w:bookmarkEnd w:id="709"/>
      <w:bookmarkEnd w:id="710"/>
      <w:bookmarkEnd w:id="713"/>
      <w:bookmarkEnd w:id="721"/>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w:t>
      </w:r>
      <w:r w:rsidRPr="00567618">
        <w:rPr>
          <w:noProof/>
        </w:rPr>
        <w:lastRenderedPageBreak/>
        <w:t>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0348BDA" w:rsidR="00FC7E52" w:rsidRPr="00567618" w:rsidRDefault="00FC7E52" w:rsidP="00FC7E52">
      <w:pPr>
        <w:rPr>
          <w:noProof/>
        </w:rPr>
      </w:pPr>
      <w:r w:rsidRPr="00567618">
        <w:rPr>
          <w:noProof/>
        </w:rPr>
        <w:t xml:space="preserve">SDP examples for adding a second video stream to an ongoing video telephony session and removing a video stream from an ongoing video telephony session are given in </w:t>
      </w:r>
      <w:r w:rsidR="009C3AEF">
        <w:rPr>
          <w:szCs w:val="24"/>
        </w:rPr>
        <w:t>clause</w:t>
      </w:r>
      <w:r w:rsidRPr="00567618">
        <w:rPr>
          <w:noProof/>
        </w:rPr>
        <w:t xml:space="preserve">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22" w:name="_Toc26369250"/>
      <w:bookmarkStart w:id="723" w:name="_Toc36227132"/>
      <w:bookmarkStart w:id="724" w:name="_Toc36228147"/>
      <w:bookmarkStart w:id="725" w:name="_Toc36228774"/>
      <w:bookmarkStart w:id="726" w:name="_Toc68847093"/>
      <w:bookmarkStart w:id="727" w:name="_Toc74611028"/>
      <w:bookmarkStart w:id="728" w:name="_Toc75566307"/>
      <w:bookmarkStart w:id="729" w:name="_Toc89789858"/>
      <w:bookmarkStart w:id="730" w:name="_Toc99466494"/>
      <w:bookmarkStart w:id="731" w:name="_Toc217285389"/>
      <w:r w:rsidRPr="00567618">
        <w:t>7</w:t>
      </w:r>
      <w:r w:rsidRPr="00567618">
        <w:tab/>
        <w:t>Data transport</w:t>
      </w:r>
      <w:bookmarkEnd w:id="722"/>
      <w:bookmarkEnd w:id="723"/>
      <w:bookmarkEnd w:id="724"/>
      <w:bookmarkEnd w:id="725"/>
      <w:bookmarkEnd w:id="726"/>
      <w:bookmarkEnd w:id="727"/>
      <w:bookmarkEnd w:id="728"/>
      <w:bookmarkEnd w:id="729"/>
      <w:bookmarkEnd w:id="730"/>
      <w:bookmarkEnd w:id="731"/>
    </w:p>
    <w:p w14:paraId="56700730" w14:textId="77777777" w:rsidR="00FC7E52" w:rsidRPr="00567618" w:rsidRDefault="00FC7E52" w:rsidP="00FC7E52">
      <w:pPr>
        <w:pStyle w:val="Heading2"/>
      </w:pPr>
      <w:bookmarkStart w:id="732" w:name="_Toc26369251"/>
      <w:bookmarkStart w:id="733" w:name="_Toc36227133"/>
      <w:bookmarkStart w:id="734" w:name="_Toc36228148"/>
      <w:bookmarkStart w:id="735" w:name="_Toc36228775"/>
      <w:bookmarkStart w:id="736" w:name="_Toc68847094"/>
      <w:bookmarkStart w:id="737" w:name="_Toc74611029"/>
      <w:bookmarkStart w:id="738" w:name="_Toc75566308"/>
      <w:bookmarkStart w:id="739" w:name="_Toc89789859"/>
      <w:bookmarkStart w:id="740" w:name="_Toc99466495"/>
      <w:bookmarkStart w:id="741" w:name="_Toc217285390"/>
      <w:r w:rsidRPr="00567618">
        <w:t>7.1</w:t>
      </w:r>
      <w:r w:rsidRPr="00567618">
        <w:tab/>
        <w:t>General</w:t>
      </w:r>
      <w:bookmarkEnd w:id="732"/>
      <w:bookmarkEnd w:id="733"/>
      <w:bookmarkEnd w:id="734"/>
      <w:bookmarkEnd w:id="735"/>
      <w:bookmarkEnd w:id="736"/>
      <w:bookmarkEnd w:id="737"/>
      <w:bookmarkEnd w:id="738"/>
      <w:bookmarkEnd w:id="739"/>
      <w:bookmarkEnd w:id="740"/>
      <w:bookmarkEnd w:id="741"/>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42" w:name="_Toc26369252"/>
      <w:bookmarkStart w:id="743" w:name="_Toc36227134"/>
      <w:bookmarkStart w:id="744" w:name="_Toc36228149"/>
      <w:bookmarkStart w:id="745" w:name="_Toc36228776"/>
      <w:bookmarkStart w:id="746" w:name="_Toc68847095"/>
      <w:bookmarkStart w:id="747" w:name="_Toc74611030"/>
      <w:bookmarkStart w:id="748" w:name="_Toc75566309"/>
      <w:bookmarkStart w:id="749" w:name="_Toc89789860"/>
      <w:bookmarkStart w:id="750" w:name="_Toc99466496"/>
      <w:bookmarkStart w:id="751" w:name="_Toc217285391"/>
      <w:r w:rsidRPr="00567618">
        <w:t>7.2</w:t>
      </w:r>
      <w:r w:rsidRPr="00567618">
        <w:tab/>
        <w:t>RTP profiles</w:t>
      </w:r>
      <w:bookmarkEnd w:id="742"/>
      <w:bookmarkEnd w:id="743"/>
      <w:bookmarkEnd w:id="744"/>
      <w:bookmarkEnd w:id="745"/>
      <w:bookmarkEnd w:id="746"/>
      <w:bookmarkEnd w:id="747"/>
      <w:bookmarkEnd w:id="748"/>
      <w:bookmarkEnd w:id="749"/>
      <w:bookmarkEnd w:id="750"/>
      <w:bookmarkEnd w:id="751"/>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52" w:name="_Toc26369253"/>
      <w:bookmarkStart w:id="753" w:name="_Toc36227135"/>
      <w:bookmarkStart w:id="754" w:name="_Toc36228150"/>
      <w:bookmarkStart w:id="755" w:name="_Toc36228777"/>
      <w:bookmarkStart w:id="756" w:name="_Toc68847096"/>
      <w:bookmarkStart w:id="757" w:name="_Toc74611031"/>
      <w:bookmarkStart w:id="758" w:name="_Toc75566310"/>
      <w:bookmarkStart w:id="759" w:name="_Toc89789861"/>
      <w:bookmarkStart w:id="760" w:name="_Toc99466497"/>
      <w:bookmarkStart w:id="761" w:name="_Toc217285392"/>
      <w:r w:rsidRPr="00567618">
        <w:t>7.3</w:t>
      </w:r>
      <w:r w:rsidRPr="00567618">
        <w:tab/>
        <w:t>RTCP usage</w:t>
      </w:r>
      <w:bookmarkEnd w:id="752"/>
      <w:bookmarkEnd w:id="753"/>
      <w:bookmarkEnd w:id="754"/>
      <w:bookmarkEnd w:id="755"/>
      <w:bookmarkEnd w:id="756"/>
      <w:bookmarkEnd w:id="757"/>
      <w:bookmarkEnd w:id="758"/>
      <w:bookmarkEnd w:id="759"/>
      <w:bookmarkEnd w:id="760"/>
      <w:bookmarkEnd w:id="761"/>
    </w:p>
    <w:p w14:paraId="14118460" w14:textId="77777777" w:rsidR="00FC7E52" w:rsidRPr="00567618" w:rsidRDefault="00FC7E52" w:rsidP="00FC7E52">
      <w:pPr>
        <w:pStyle w:val="Heading3"/>
      </w:pPr>
      <w:bookmarkStart w:id="762" w:name="_Toc26369254"/>
      <w:bookmarkStart w:id="763" w:name="_Toc36227136"/>
      <w:bookmarkStart w:id="764" w:name="_Toc36228151"/>
      <w:bookmarkStart w:id="765" w:name="_Toc36228778"/>
      <w:bookmarkStart w:id="766" w:name="_Toc68847097"/>
      <w:bookmarkStart w:id="767" w:name="_Toc74611032"/>
      <w:bookmarkStart w:id="768" w:name="_Toc75566311"/>
      <w:bookmarkStart w:id="769" w:name="_Toc89789862"/>
      <w:bookmarkStart w:id="770" w:name="_Toc99466498"/>
      <w:bookmarkStart w:id="771" w:name="_Toc217285393"/>
      <w:r w:rsidRPr="00567618">
        <w:t>7.3.1</w:t>
      </w:r>
      <w:r w:rsidRPr="00567618">
        <w:tab/>
        <w:t>General</w:t>
      </w:r>
      <w:bookmarkEnd w:id="762"/>
      <w:bookmarkEnd w:id="763"/>
      <w:bookmarkEnd w:id="764"/>
      <w:bookmarkEnd w:id="765"/>
      <w:bookmarkEnd w:id="766"/>
      <w:bookmarkEnd w:id="767"/>
      <w:bookmarkEnd w:id="768"/>
      <w:bookmarkEnd w:id="769"/>
      <w:bookmarkEnd w:id="770"/>
      <w:bookmarkEnd w:id="771"/>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lastRenderedPageBreak/>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72" w:name="_Toc26369255"/>
      <w:bookmarkStart w:id="773" w:name="_Toc36227137"/>
      <w:bookmarkStart w:id="774" w:name="_Toc36228152"/>
      <w:bookmarkStart w:id="775" w:name="_Toc36228779"/>
      <w:bookmarkStart w:id="776" w:name="_Toc68847098"/>
      <w:bookmarkStart w:id="777" w:name="_Toc74611033"/>
      <w:bookmarkStart w:id="778" w:name="_Toc75566312"/>
      <w:bookmarkStart w:id="779" w:name="_Toc89789863"/>
      <w:bookmarkStart w:id="780" w:name="_Toc99466499"/>
      <w:bookmarkStart w:id="781" w:name="_Toc217285394"/>
      <w:r w:rsidRPr="00567618">
        <w:t>7.3.2</w:t>
      </w:r>
      <w:r w:rsidRPr="00567618">
        <w:tab/>
        <w:t>Speech</w:t>
      </w:r>
      <w:bookmarkEnd w:id="772"/>
      <w:bookmarkEnd w:id="773"/>
      <w:bookmarkEnd w:id="774"/>
      <w:bookmarkEnd w:id="775"/>
      <w:bookmarkEnd w:id="776"/>
      <w:bookmarkEnd w:id="777"/>
      <w:bookmarkEnd w:id="778"/>
      <w:bookmarkEnd w:id="779"/>
      <w:bookmarkEnd w:id="780"/>
      <w:bookmarkEnd w:id="781"/>
    </w:p>
    <w:p w14:paraId="09D19C3E" w14:textId="5BCCF32D" w:rsidR="00FC7E52" w:rsidRPr="00567618" w:rsidRDefault="00FC7E52" w:rsidP="00FC7E52">
      <w:r w:rsidRPr="00567618">
        <w:t>MTSI clients in terminals offering speech should support AVPF (</w:t>
      </w:r>
      <w:r>
        <w:t>RFC </w:t>
      </w:r>
      <w:r w:rsidRPr="00567618">
        <w:t>4585</w:t>
      </w:r>
      <w:r>
        <w:t> </w:t>
      </w:r>
      <w:r w:rsidRPr="00567618">
        <w:t xml:space="preserve">[40]). When allocating RTCP bandwidth, it is recommended to allocate RTCP bandwidth and set the values for the "b=RR:" and the "b=RS:" parameters such that a good compromise between the RTCP reporting needs for the application and bandwidth utilization is achieved, see also </w:t>
      </w:r>
      <w:r w:rsidR="009C3AEF">
        <w:rPr>
          <w:szCs w:val="24"/>
        </w:rPr>
        <w:t>clause</w:t>
      </w:r>
      <w:r w:rsidRPr="00567618">
        <w:t xml:space="preserve">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lastRenderedPageBreak/>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82" w:name="_Toc26369256"/>
      <w:bookmarkStart w:id="783" w:name="_Toc36227138"/>
      <w:bookmarkStart w:id="784" w:name="_Toc36228153"/>
      <w:bookmarkStart w:id="785" w:name="_Toc36228780"/>
      <w:bookmarkStart w:id="786" w:name="_Toc68847099"/>
      <w:bookmarkStart w:id="787" w:name="_Toc74611034"/>
      <w:bookmarkStart w:id="788" w:name="_Toc75566313"/>
      <w:bookmarkStart w:id="789" w:name="_Toc89789864"/>
      <w:bookmarkStart w:id="790" w:name="_Toc99466500"/>
      <w:bookmarkStart w:id="791" w:name="_Toc217285395"/>
      <w:r w:rsidRPr="00567618">
        <w:t>7.3.3</w:t>
      </w:r>
      <w:r w:rsidRPr="00567618">
        <w:tab/>
        <w:t>Video</w:t>
      </w:r>
      <w:bookmarkEnd w:id="782"/>
      <w:bookmarkEnd w:id="783"/>
      <w:bookmarkEnd w:id="784"/>
      <w:bookmarkEnd w:id="785"/>
      <w:bookmarkEnd w:id="786"/>
      <w:bookmarkEnd w:id="787"/>
      <w:bookmarkEnd w:id="788"/>
      <w:bookmarkEnd w:id="789"/>
      <w:bookmarkEnd w:id="790"/>
      <w:bookmarkEnd w:id="791"/>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lastRenderedPageBreak/>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92" w:name="_Toc26369257"/>
      <w:bookmarkStart w:id="793" w:name="_Toc36227139"/>
      <w:bookmarkStart w:id="794" w:name="_Toc36228154"/>
      <w:bookmarkStart w:id="795" w:name="_Toc36228781"/>
      <w:bookmarkStart w:id="796" w:name="_Toc68847100"/>
      <w:bookmarkStart w:id="797" w:name="_Toc74611035"/>
      <w:bookmarkStart w:id="798" w:name="_Toc75566314"/>
      <w:bookmarkStart w:id="799" w:name="_Toc89789865"/>
      <w:bookmarkStart w:id="800" w:name="_Toc99466501"/>
      <w:bookmarkStart w:id="801" w:name="_Toc217285396"/>
      <w:r w:rsidRPr="00567618">
        <w:t>7.3.4</w:t>
      </w:r>
      <w:r w:rsidRPr="00567618">
        <w:tab/>
        <w:t>Real-time text</w:t>
      </w:r>
      <w:bookmarkEnd w:id="792"/>
      <w:bookmarkEnd w:id="793"/>
      <w:bookmarkEnd w:id="794"/>
      <w:bookmarkEnd w:id="795"/>
      <w:bookmarkEnd w:id="796"/>
      <w:bookmarkEnd w:id="797"/>
      <w:bookmarkEnd w:id="798"/>
      <w:bookmarkEnd w:id="799"/>
      <w:bookmarkEnd w:id="800"/>
      <w:bookmarkEnd w:id="801"/>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02" w:name="_Toc26369258"/>
      <w:bookmarkStart w:id="803" w:name="_Toc36227140"/>
      <w:bookmarkStart w:id="804" w:name="_Toc36228155"/>
      <w:bookmarkStart w:id="805" w:name="_Toc36228782"/>
      <w:bookmarkStart w:id="806" w:name="_Toc68847101"/>
      <w:bookmarkStart w:id="807" w:name="_Toc74611036"/>
      <w:bookmarkStart w:id="808" w:name="_Toc75566315"/>
      <w:bookmarkStart w:id="809" w:name="_Toc89789866"/>
      <w:bookmarkStart w:id="810" w:name="_Toc99466502"/>
      <w:bookmarkStart w:id="811" w:name="_Toc217285397"/>
      <w:r w:rsidRPr="00567618">
        <w:t>7.3.5</w:t>
      </w:r>
      <w:r w:rsidRPr="00567618">
        <w:tab/>
        <w:t>Void</w:t>
      </w:r>
      <w:bookmarkEnd w:id="802"/>
      <w:bookmarkEnd w:id="803"/>
      <w:bookmarkEnd w:id="804"/>
      <w:bookmarkEnd w:id="805"/>
      <w:bookmarkEnd w:id="806"/>
      <w:bookmarkEnd w:id="807"/>
      <w:bookmarkEnd w:id="808"/>
      <w:bookmarkEnd w:id="809"/>
      <w:bookmarkEnd w:id="810"/>
      <w:bookmarkEnd w:id="811"/>
    </w:p>
    <w:p w14:paraId="5251520F" w14:textId="77777777" w:rsidR="00FC7E52" w:rsidRPr="00567618" w:rsidRDefault="00FC7E52" w:rsidP="00FC7E52">
      <w:pPr>
        <w:pStyle w:val="Heading3"/>
        <w:rPr>
          <w:noProof/>
        </w:rPr>
      </w:pPr>
      <w:bookmarkStart w:id="812" w:name="_Toc26369259"/>
      <w:bookmarkStart w:id="813" w:name="_Toc36227141"/>
      <w:bookmarkStart w:id="814" w:name="_Toc36228156"/>
      <w:bookmarkStart w:id="815" w:name="_Toc36228783"/>
      <w:bookmarkStart w:id="816" w:name="_Toc68847102"/>
      <w:bookmarkStart w:id="817" w:name="_Toc74611037"/>
      <w:bookmarkStart w:id="818" w:name="_Toc75566316"/>
      <w:bookmarkStart w:id="819" w:name="_Toc89789867"/>
      <w:bookmarkStart w:id="820" w:name="_Toc99466503"/>
      <w:bookmarkStart w:id="821" w:name="_Toc217285398"/>
      <w:r w:rsidRPr="00567618">
        <w:rPr>
          <w:noProof/>
        </w:rPr>
        <w:t>7.3.6</w:t>
      </w:r>
      <w:r w:rsidRPr="00567618">
        <w:rPr>
          <w:noProof/>
        </w:rPr>
        <w:tab/>
        <w:t>Reduced-Size RTCP</w:t>
      </w:r>
      <w:bookmarkEnd w:id="812"/>
      <w:bookmarkEnd w:id="813"/>
      <w:bookmarkEnd w:id="814"/>
      <w:bookmarkEnd w:id="815"/>
      <w:bookmarkEnd w:id="816"/>
      <w:bookmarkEnd w:id="817"/>
      <w:bookmarkEnd w:id="818"/>
      <w:bookmarkEnd w:id="819"/>
      <w:bookmarkEnd w:id="820"/>
      <w:bookmarkEnd w:id="821"/>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0BC61296" w:rsidR="00FC7E52" w:rsidRPr="00567618" w:rsidRDefault="00FC7E52" w:rsidP="00FC7E52">
      <w:pPr>
        <w:pStyle w:val="B1"/>
        <w:rPr>
          <w:noProof/>
        </w:rPr>
      </w:pPr>
      <w:r w:rsidRPr="00567618">
        <w:rPr>
          <w:noProof/>
        </w:rPr>
        <w:lastRenderedPageBreak/>
        <w:t>-</w:t>
      </w:r>
      <w:r w:rsidRPr="00567618">
        <w:rPr>
          <w:noProof/>
        </w:rPr>
        <w:tab/>
        <w:t xml:space="preserve">The "a=rtcp-rsize" attribute shall be included in the SDP offer, see </w:t>
      </w:r>
      <w:r w:rsidR="009C3AEF">
        <w:rPr>
          <w:szCs w:val="24"/>
        </w:rPr>
        <w:t>clause</w:t>
      </w:r>
      <w:r w:rsidRPr="00567618">
        <w:rPr>
          <w:noProof/>
        </w:rPr>
        <w:t xml:space="preserve">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22" w:name="_Toc26369260"/>
      <w:bookmarkStart w:id="823" w:name="_Toc36227142"/>
      <w:bookmarkStart w:id="824" w:name="_Toc36228157"/>
      <w:bookmarkStart w:id="825" w:name="_Toc36228784"/>
      <w:bookmarkStart w:id="826" w:name="_Toc68847103"/>
      <w:bookmarkStart w:id="827" w:name="_Toc74611038"/>
      <w:bookmarkStart w:id="828" w:name="_Toc75566317"/>
      <w:bookmarkStart w:id="829" w:name="_Toc89789868"/>
      <w:bookmarkStart w:id="830" w:name="_Toc99466504"/>
      <w:bookmarkStart w:id="831" w:name="_Toc217285399"/>
      <w:r w:rsidRPr="00567618">
        <w:t>7.3.7</w:t>
      </w:r>
      <w:r w:rsidRPr="00567618">
        <w:tab/>
        <w:t>Video Region-of-Interest (ROI) Signaling</w:t>
      </w:r>
      <w:bookmarkEnd w:id="822"/>
      <w:bookmarkEnd w:id="823"/>
      <w:bookmarkEnd w:id="824"/>
      <w:bookmarkEnd w:id="825"/>
      <w:bookmarkEnd w:id="826"/>
      <w:bookmarkEnd w:id="827"/>
      <w:bookmarkEnd w:id="828"/>
      <w:bookmarkEnd w:id="829"/>
      <w:bookmarkEnd w:id="830"/>
      <w:bookmarkEnd w:id="831"/>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161F6629"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 xml:space="preserve">The RTCP feedback message is identified by PT (payload type) = PSFB (206) which refers to payload-specific feedback message.  FMT (feedback message type) shall be set to the value ‘9’ for ROI feedback messages.  The IANA registration information for the FMT value for ROI is provided in </w:t>
      </w:r>
      <w:r w:rsidR="009C3AEF">
        <w:rPr>
          <w:szCs w:val="24"/>
        </w:rPr>
        <w:t>clause</w:t>
      </w:r>
      <w:r w:rsidRPr="00567618">
        <w:rPr>
          <w:szCs w:val="24"/>
        </w:rPr>
        <w:t xml:space="preserve">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lastRenderedPageBreak/>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32"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32"/>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w:t>
      </w:r>
      <w:r w:rsidRPr="00567618">
        <w:lastRenderedPageBreak/>
        <w:t xml:space="preserve">‘(h)’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33" w:name="_Toc26369261"/>
      <w:bookmarkStart w:id="834" w:name="_Toc36227143"/>
      <w:bookmarkStart w:id="835" w:name="_Toc36228158"/>
      <w:bookmarkStart w:id="836" w:name="_Toc36228785"/>
      <w:bookmarkStart w:id="837" w:name="_Toc68847104"/>
      <w:bookmarkStart w:id="838" w:name="_Toc74611039"/>
      <w:bookmarkStart w:id="839" w:name="_Toc75566318"/>
      <w:bookmarkStart w:id="840" w:name="_Toc89789869"/>
      <w:bookmarkStart w:id="841" w:name="_Toc99466505"/>
      <w:bookmarkStart w:id="842" w:name="_Toc217285400"/>
      <w:r w:rsidRPr="00567618">
        <w:t>7.3.8</w:t>
      </w:r>
      <w:r w:rsidRPr="00567618">
        <w:tab/>
        <w:t>Delay Budget Information (DBI) Signaling</w:t>
      </w:r>
      <w:bookmarkEnd w:id="833"/>
      <w:bookmarkEnd w:id="834"/>
      <w:bookmarkEnd w:id="835"/>
      <w:bookmarkEnd w:id="836"/>
      <w:bookmarkEnd w:id="837"/>
      <w:bookmarkEnd w:id="838"/>
      <w:bookmarkEnd w:id="839"/>
      <w:bookmarkEnd w:id="840"/>
      <w:bookmarkEnd w:id="841"/>
      <w:bookmarkEnd w:id="842"/>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w:t>
      </w:r>
      <w:r w:rsidRPr="00567618">
        <w:rPr>
          <w:rFonts w:eastAsia="SimSun"/>
          <w:lang w:eastAsia="zh-CN"/>
        </w:rPr>
        <w:lastRenderedPageBreak/>
        <w:t xml:space="preserve">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43"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43"/>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44"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44"/>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r>
      <w:r w:rsidRPr="00567618">
        <w:lastRenderedPageBreak/>
        <w:t>+-+-+-+-+-+-+-+-+-+-+-+-+-+-+-+-+-+-+-+-+-+-+-+-+-+-+-+-+-+-+-+-+</w:t>
      </w:r>
      <w:r w:rsidRPr="00567618">
        <w:br/>
        <w:t>|            delay              |s|q|     zero padding          |</w:t>
      </w:r>
      <w:r w:rsidRPr="00567618">
        <w:br/>
        <w:t>+-+-+-+-+-+-+-+-+-+-+-+-+-+-+-+-+-+-+-+-+-+-+-+-+-+-+-+-+-+-+-+-+</w:t>
      </w:r>
      <w:r w:rsidRPr="00567618">
        <w:br/>
      </w:r>
    </w:p>
    <w:p w14:paraId="563992C1" w14:textId="77777777" w:rsidR="00FC7E52" w:rsidRPr="00567618" w:rsidRDefault="00FC7E52" w:rsidP="00FC7E52">
      <w:bookmarkStart w:id="845"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5"/>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lastRenderedPageBreak/>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6" w:name="_Toc26369262"/>
      <w:bookmarkStart w:id="847" w:name="_Toc36227144"/>
      <w:bookmarkStart w:id="848" w:name="_Toc36228159"/>
      <w:bookmarkStart w:id="849" w:name="_Toc36228786"/>
      <w:bookmarkStart w:id="850" w:name="_Toc68847105"/>
      <w:bookmarkStart w:id="851" w:name="_Toc74611040"/>
      <w:bookmarkStart w:id="852" w:name="_Toc75566319"/>
      <w:bookmarkStart w:id="853" w:name="_Toc89789870"/>
      <w:bookmarkStart w:id="854" w:name="_Toc99466506"/>
      <w:bookmarkStart w:id="855" w:name="_Toc217285401"/>
      <w:r w:rsidRPr="00567618">
        <w:t>7.4</w:t>
      </w:r>
      <w:r w:rsidRPr="00567618">
        <w:tab/>
        <w:t>RTP payload formats for MTSI clients</w:t>
      </w:r>
      <w:bookmarkEnd w:id="846"/>
      <w:bookmarkEnd w:id="847"/>
      <w:bookmarkEnd w:id="848"/>
      <w:bookmarkEnd w:id="849"/>
      <w:bookmarkEnd w:id="850"/>
      <w:bookmarkEnd w:id="851"/>
      <w:bookmarkEnd w:id="852"/>
      <w:bookmarkEnd w:id="853"/>
      <w:bookmarkEnd w:id="854"/>
      <w:bookmarkEnd w:id="855"/>
    </w:p>
    <w:p w14:paraId="73508838" w14:textId="77777777" w:rsidR="00FC7E52" w:rsidRPr="00567618" w:rsidRDefault="00FC7E52" w:rsidP="00FC7E52">
      <w:pPr>
        <w:pStyle w:val="Heading3"/>
      </w:pPr>
      <w:bookmarkStart w:id="856" w:name="_Toc26369263"/>
      <w:bookmarkStart w:id="857" w:name="_Toc36227145"/>
      <w:bookmarkStart w:id="858" w:name="_Toc36228160"/>
      <w:bookmarkStart w:id="859" w:name="_Toc36228787"/>
      <w:bookmarkStart w:id="860" w:name="_Toc68847106"/>
      <w:bookmarkStart w:id="861" w:name="_Toc74611041"/>
      <w:bookmarkStart w:id="862" w:name="_Toc75566320"/>
      <w:bookmarkStart w:id="863" w:name="_Toc89789871"/>
      <w:bookmarkStart w:id="864" w:name="_Toc99466507"/>
      <w:bookmarkStart w:id="865" w:name="_Toc217285402"/>
      <w:r w:rsidRPr="00567618">
        <w:t>7.4.1</w:t>
      </w:r>
      <w:r w:rsidRPr="00567618">
        <w:tab/>
        <w:t>General</w:t>
      </w:r>
      <w:bookmarkEnd w:id="856"/>
      <w:bookmarkEnd w:id="857"/>
      <w:bookmarkEnd w:id="858"/>
      <w:bookmarkEnd w:id="859"/>
      <w:bookmarkEnd w:id="860"/>
      <w:bookmarkEnd w:id="861"/>
      <w:bookmarkEnd w:id="862"/>
      <w:bookmarkEnd w:id="863"/>
      <w:bookmarkEnd w:id="864"/>
      <w:bookmarkEnd w:id="865"/>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6" w:name="_Toc26369264"/>
      <w:bookmarkStart w:id="867" w:name="_Toc36227146"/>
      <w:bookmarkStart w:id="868" w:name="_Toc36228161"/>
      <w:bookmarkStart w:id="869" w:name="_Toc36228788"/>
      <w:bookmarkStart w:id="870" w:name="_Toc68847107"/>
      <w:bookmarkStart w:id="871" w:name="_Toc74611042"/>
      <w:bookmarkStart w:id="872" w:name="_Toc75566321"/>
      <w:bookmarkStart w:id="873" w:name="_Toc89789872"/>
      <w:bookmarkStart w:id="874" w:name="_Toc99466508"/>
      <w:bookmarkStart w:id="875" w:name="_Toc217285403"/>
      <w:r w:rsidRPr="00567618">
        <w:t>7.4.2</w:t>
      </w:r>
      <w:r w:rsidRPr="00567618">
        <w:tab/>
        <w:t>Speech</w:t>
      </w:r>
      <w:bookmarkEnd w:id="866"/>
      <w:bookmarkEnd w:id="867"/>
      <w:bookmarkEnd w:id="868"/>
      <w:bookmarkEnd w:id="869"/>
      <w:bookmarkEnd w:id="870"/>
      <w:bookmarkEnd w:id="871"/>
      <w:bookmarkEnd w:id="872"/>
      <w:bookmarkEnd w:id="873"/>
      <w:bookmarkEnd w:id="874"/>
      <w:bookmarkEnd w:id="875"/>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w:t>
      </w:r>
      <w:r w:rsidRPr="00BC6856">
        <w:lastRenderedPageBreak/>
        <w:t xml:space="preserve">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6" w:name="_Toc26369265"/>
      <w:bookmarkStart w:id="877" w:name="_Toc36227147"/>
      <w:bookmarkStart w:id="878" w:name="_Toc36228162"/>
      <w:bookmarkStart w:id="879" w:name="_Toc36228789"/>
      <w:bookmarkStart w:id="880" w:name="_Toc68847108"/>
      <w:bookmarkStart w:id="881" w:name="_Toc74611043"/>
      <w:bookmarkStart w:id="882" w:name="_Toc75566322"/>
      <w:bookmarkStart w:id="883" w:name="_Toc89789873"/>
      <w:bookmarkStart w:id="884" w:name="_Toc99466509"/>
      <w:bookmarkStart w:id="885" w:name="_Toc217285404"/>
      <w:r w:rsidRPr="00567618">
        <w:t>7.4.3</w:t>
      </w:r>
      <w:r w:rsidRPr="00567618">
        <w:tab/>
        <w:t>Video</w:t>
      </w:r>
      <w:bookmarkEnd w:id="876"/>
      <w:bookmarkEnd w:id="877"/>
      <w:bookmarkEnd w:id="878"/>
      <w:bookmarkEnd w:id="879"/>
      <w:bookmarkEnd w:id="880"/>
      <w:bookmarkEnd w:id="881"/>
      <w:bookmarkEnd w:id="882"/>
      <w:bookmarkEnd w:id="883"/>
      <w:bookmarkEnd w:id="884"/>
      <w:bookmarkEnd w:id="885"/>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6" w:name="_Toc26369266"/>
      <w:bookmarkStart w:id="887" w:name="_Toc36227148"/>
      <w:bookmarkStart w:id="888" w:name="_Toc36228163"/>
      <w:bookmarkStart w:id="889" w:name="_Toc36228790"/>
      <w:bookmarkStart w:id="890" w:name="_Toc68847109"/>
      <w:bookmarkStart w:id="891" w:name="_Toc74611044"/>
      <w:bookmarkStart w:id="892" w:name="_Toc75566323"/>
      <w:bookmarkStart w:id="893" w:name="_Toc89789874"/>
      <w:bookmarkStart w:id="894" w:name="_Toc99466510"/>
      <w:bookmarkStart w:id="895" w:name="_Toc217285405"/>
      <w:r w:rsidRPr="00567618">
        <w:t>7.4.4</w:t>
      </w:r>
      <w:r w:rsidRPr="00567618">
        <w:tab/>
        <w:t>Real-time text</w:t>
      </w:r>
      <w:bookmarkEnd w:id="886"/>
      <w:bookmarkEnd w:id="887"/>
      <w:bookmarkEnd w:id="888"/>
      <w:bookmarkEnd w:id="889"/>
      <w:bookmarkEnd w:id="890"/>
      <w:bookmarkEnd w:id="891"/>
      <w:bookmarkEnd w:id="892"/>
      <w:bookmarkEnd w:id="893"/>
      <w:bookmarkEnd w:id="894"/>
      <w:bookmarkEnd w:id="895"/>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lastRenderedPageBreak/>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896" w:name="_Toc26369267"/>
      <w:bookmarkStart w:id="897" w:name="_Toc36227149"/>
      <w:bookmarkStart w:id="898" w:name="_Toc36228164"/>
      <w:bookmarkStart w:id="899" w:name="_Toc36228791"/>
      <w:bookmarkStart w:id="900" w:name="_Toc68847110"/>
      <w:bookmarkStart w:id="901" w:name="_Toc74611045"/>
      <w:bookmarkStart w:id="902" w:name="_Toc75566324"/>
      <w:bookmarkStart w:id="903" w:name="_Toc89789875"/>
      <w:bookmarkStart w:id="904"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05" w:name="_Toc217285406"/>
      <w:r w:rsidRPr="00567618">
        <w:t>7.4.5</w:t>
      </w:r>
      <w:r w:rsidRPr="00567618">
        <w:tab/>
        <w:t>Coordination of Video Orientation</w:t>
      </w:r>
      <w:bookmarkEnd w:id="896"/>
      <w:bookmarkEnd w:id="897"/>
      <w:bookmarkEnd w:id="898"/>
      <w:bookmarkEnd w:id="899"/>
      <w:bookmarkEnd w:id="900"/>
      <w:bookmarkEnd w:id="901"/>
      <w:bookmarkEnd w:id="902"/>
      <w:bookmarkEnd w:id="903"/>
      <w:bookmarkEnd w:id="904"/>
      <w:bookmarkEnd w:id="905"/>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6"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6"/>
    <w:p w14:paraId="020DE115" w14:textId="77777777" w:rsidR="00FC7E52" w:rsidRPr="00567618" w:rsidRDefault="00FC7E52" w:rsidP="00FC7E52">
      <w:pPr>
        <w:pStyle w:val="TH"/>
      </w:pPr>
      <w:r w:rsidRPr="00567618">
        <w:lastRenderedPageBreak/>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w:t>
      </w:r>
      <w:r w:rsidRPr="00567618">
        <w:lastRenderedPageBreak/>
        <w:t xml:space="preserve">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7" w:name="_Toc26369268"/>
      <w:bookmarkStart w:id="908" w:name="_Toc36227150"/>
      <w:bookmarkStart w:id="909" w:name="_Toc36228165"/>
      <w:bookmarkStart w:id="910" w:name="_Toc36228792"/>
      <w:bookmarkStart w:id="911" w:name="_Toc68847111"/>
      <w:bookmarkStart w:id="912" w:name="_Toc74611046"/>
      <w:bookmarkStart w:id="913" w:name="_Toc75566325"/>
      <w:bookmarkStart w:id="914" w:name="_Toc89789876"/>
      <w:bookmarkStart w:id="915" w:name="_Toc99466512"/>
      <w:bookmarkStart w:id="916" w:name="_Toc217285407"/>
      <w:r w:rsidRPr="00567618">
        <w:t>7.4.6</w:t>
      </w:r>
      <w:r w:rsidRPr="00567618">
        <w:tab/>
        <w:t>RTP Retransmission</w:t>
      </w:r>
      <w:bookmarkEnd w:id="907"/>
      <w:bookmarkEnd w:id="908"/>
      <w:bookmarkEnd w:id="909"/>
      <w:bookmarkEnd w:id="910"/>
      <w:bookmarkEnd w:id="911"/>
      <w:bookmarkEnd w:id="912"/>
      <w:bookmarkEnd w:id="913"/>
      <w:bookmarkEnd w:id="914"/>
      <w:bookmarkEnd w:id="915"/>
      <w:bookmarkEnd w:id="916"/>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7" w:name="_Toc26369269"/>
      <w:bookmarkStart w:id="918" w:name="_Toc36227151"/>
      <w:bookmarkStart w:id="919" w:name="_Toc36228166"/>
      <w:bookmarkStart w:id="920" w:name="_Toc36228793"/>
      <w:bookmarkStart w:id="921" w:name="_Toc68847112"/>
      <w:bookmarkStart w:id="922" w:name="_Toc74611047"/>
      <w:bookmarkStart w:id="923" w:name="_Toc75566326"/>
      <w:bookmarkStart w:id="924" w:name="_Toc89789877"/>
      <w:bookmarkStart w:id="925" w:name="_Toc99466513"/>
      <w:bookmarkStart w:id="926" w:name="_Toc217285408"/>
      <w:r w:rsidRPr="00567618">
        <w:t>7.4.7</w:t>
      </w:r>
      <w:r w:rsidRPr="00567618">
        <w:tab/>
        <w:t>Forward Error Correction (FEC)</w:t>
      </w:r>
      <w:bookmarkEnd w:id="917"/>
      <w:bookmarkEnd w:id="918"/>
      <w:bookmarkEnd w:id="919"/>
      <w:bookmarkEnd w:id="920"/>
      <w:bookmarkEnd w:id="921"/>
      <w:bookmarkEnd w:id="922"/>
      <w:bookmarkEnd w:id="923"/>
      <w:bookmarkEnd w:id="924"/>
      <w:bookmarkEnd w:id="925"/>
      <w:bookmarkEnd w:id="926"/>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7" w:name="_Toc99466514"/>
      <w:bookmarkStart w:id="928" w:name="_Toc217285409"/>
      <w:r w:rsidRPr="00567618">
        <w:t>7.4.8</w:t>
      </w:r>
      <w:r w:rsidRPr="00567618">
        <w:tab/>
        <w:t>Still Images</w:t>
      </w:r>
      <w:bookmarkEnd w:id="927"/>
      <w:bookmarkEnd w:id="928"/>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9" w:name="_Toc26369270"/>
      <w:bookmarkStart w:id="930" w:name="_Toc36227152"/>
      <w:bookmarkStart w:id="931" w:name="_Toc36228167"/>
      <w:bookmarkStart w:id="932" w:name="_Toc36228794"/>
      <w:bookmarkStart w:id="933" w:name="_Toc68847113"/>
      <w:bookmarkStart w:id="934" w:name="_Toc74611048"/>
      <w:bookmarkStart w:id="935" w:name="_Toc75566327"/>
      <w:bookmarkStart w:id="936" w:name="_Toc89789878"/>
      <w:bookmarkStart w:id="937" w:name="_Toc99466515"/>
      <w:bookmarkStart w:id="938" w:name="_Toc217285410"/>
      <w:r w:rsidRPr="00567618">
        <w:t>7.5</w:t>
      </w:r>
      <w:r w:rsidRPr="00567618">
        <w:tab/>
        <w:t>Media flow</w:t>
      </w:r>
      <w:bookmarkEnd w:id="929"/>
      <w:bookmarkEnd w:id="930"/>
      <w:bookmarkEnd w:id="931"/>
      <w:bookmarkEnd w:id="932"/>
      <w:bookmarkEnd w:id="933"/>
      <w:bookmarkEnd w:id="934"/>
      <w:bookmarkEnd w:id="935"/>
      <w:bookmarkEnd w:id="936"/>
      <w:bookmarkEnd w:id="937"/>
      <w:bookmarkEnd w:id="938"/>
    </w:p>
    <w:p w14:paraId="4C42DD44" w14:textId="77777777" w:rsidR="00FC7E52" w:rsidRPr="00567618" w:rsidRDefault="00FC7E52" w:rsidP="00FC7E52">
      <w:pPr>
        <w:pStyle w:val="Heading3"/>
      </w:pPr>
      <w:bookmarkStart w:id="939" w:name="_Toc26369271"/>
      <w:bookmarkStart w:id="940" w:name="_Toc36227153"/>
      <w:bookmarkStart w:id="941" w:name="_Toc36228168"/>
      <w:bookmarkStart w:id="942" w:name="_Toc36228795"/>
      <w:bookmarkStart w:id="943" w:name="_Toc68847114"/>
      <w:bookmarkStart w:id="944" w:name="_Toc74611049"/>
      <w:bookmarkStart w:id="945" w:name="_Toc75566328"/>
      <w:bookmarkStart w:id="946" w:name="_Toc89789879"/>
      <w:bookmarkStart w:id="947" w:name="_Toc99466516"/>
      <w:bookmarkStart w:id="948" w:name="_Toc217285411"/>
      <w:r w:rsidRPr="00567618">
        <w:t>7.5.1</w:t>
      </w:r>
      <w:r w:rsidRPr="00567618">
        <w:tab/>
        <w:t>General</w:t>
      </w:r>
      <w:bookmarkEnd w:id="939"/>
      <w:bookmarkEnd w:id="940"/>
      <w:bookmarkEnd w:id="941"/>
      <w:bookmarkEnd w:id="942"/>
      <w:bookmarkEnd w:id="943"/>
      <w:bookmarkEnd w:id="944"/>
      <w:bookmarkEnd w:id="945"/>
      <w:bookmarkEnd w:id="946"/>
      <w:bookmarkEnd w:id="947"/>
      <w:bookmarkEnd w:id="948"/>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9" w:name="_Toc26369272"/>
      <w:bookmarkStart w:id="950" w:name="_Toc36227154"/>
      <w:bookmarkStart w:id="951" w:name="_Toc36228169"/>
      <w:bookmarkStart w:id="952" w:name="_Toc36228796"/>
      <w:bookmarkStart w:id="953" w:name="_Toc68847115"/>
      <w:bookmarkStart w:id="954" w:name="_Toc74611050"/>
      <w:bookmarkStart w:id="955" w:name="_Toc75566329"/>
      <w:bookmarkStart w:id="956" w:name="_Toc89789880"/>
      <w:bookmarkStart w:id="957" w:name="_Toc99466517"/>
      <w:bookmarkStart w:id="958" w:name="_Toc217285412"/>
      <w:r w:rsidRPr="00567618">
        <w:t>7.5.2</w:t>
      </w:r>
      <w:r w:rsidRPr="00567618">
        <w:tab/>
        <w:t>Media specific</w:t>
      </w:r>
      <w:bookmarkEnd w:id="949"/>
      <w:bookmarkEnd w:id="950"/>
      <w:bookmarkEnd w:id="951"/>
      <w:bookmarkEnd w:id="952"/>
      <w:bookmarkEnd w:id="953"/>
      <w:bookmarkEnd w:id="954"/>
      <w:bookmarkEnd w:id="955"/>
      <w:bookmarkEnd w:id="956"/>
      <w:bookmarkEnd w:id="957"/>
      <w:bookmarkEnd w:id="958"/>
    </w:p>
    <w:p w14:paraId="6920B633" w14:textId="77777777" w:rsidR="00FC7E52" w:rsidRPr="00567618" w:rsidRDefault="00FC7E52" w:rsidP="00FC7E52">
      <w:pPr>
        <w:pStyle w:val="Heading4"/>
      </w:pPr>
      <w:bookmarkStart w:id="959" w:name="_Toc26369273"/>
      <w:bookmarkStart w:id="960" w:name="_Toc36227155"/>
      <w:bookmarkStart w:id="961" w:name="_Toc36228170"/>
      <w:bookmarkStart w:id="962" w:name="_Toc36228797"/>
      <w:bookmarkStart w:id="963" w:name="_Toc68847116"/>
      <w:bookmarkStart w:id="964" w:name="_Toc74611051"/>
      <w:bookmarkStart w:id="965" w:name="_Toc75566330"/>
      <w:bookmarkStart w:id="966" w:name="_Toc89789881"/>
      <w:bookmarkStart w:id="967" w:name="_Toc99466518"/>
      <w:bookmarkStart w:id="968" w:name="_Toc217285413"/>
      <w:r w:rsidRPr="00567618">
        <w:t>7.5.2.1</w:t>
      </w:r>
      <w:r w:rsidRPr="00567618">
        <w:tab/>
        <w:t>Speech</w:t>
      </w:r>
      <w:bookmarkEnd w:id="959"/>
      <w:bookmarkEnd w:id="960"/>
      <w:bookmarkEnd w:id="961"/>
      <w:bookmarkEnd w:id="962"/>
      <w:bookmarkEnd w:id="963"/>
      <w:bookmarkEnd w:id="964"/>
      <w:bookmarkEnd w:id="965"/>
      <w:bookmarkEnd w:id="966"/>
      <w:bookmarkEnd w:id="967"/>
      <w:bookmarkEnd w:id="968"/>
    </w:p>
    <w:p w14:paraId="26FAAD87" w14:textId="77777777" w:rsidR="00FC7E52" w:rsidRPr="00567618" w:rsidRDefault="00FC7E52" w:rsidP="00FC7E52">
      <w:pPr>
        <w:pStyle w:val="Heading5"/>
      </w:pPr>
      <w:bookmarkStart w:id="969" w:name="_Toc26369274"/>
      <w:bookmarkStart w:id="970" w:name="_Toc36227156"/>
      <w:bookmarkStart w:id="971" w:name="_Toc36228171"/>
      <w:bookmarkStart w:id="972" w:name="_Toc36228798"/>
      <w:bookmarkStart w:id="973" w:name="_Toc68847117"/>
      <w:bookmarkStart w:id="974" w:name="_Toc74611052"/>
      <w:bookmarkStart w:id="975" w:name="_Toc75566331"/>
      <w:bookmarkStart w:id="976" w:name="_Toc89789882"/>
      <w:bookmarkStart w:id="977" w:name="_Toc99466519"/>
      <w:bookmarkStart w:id="978" w:name="_Toc217285414"/>
      <w:r w:rsidRPr="00567618">
        <w:t>7.5.2.1.1</w:t>
      </w:r>
      <w:r w:rsidRPr="00567618">
        <w:tab/>
        <w:t>General</w:t>
      </w:r>
      <w:bookmarkEnd w:id="969"/>
      <w:bookmarkEnd w:id="970"/>
      <w:bookmarkEnd w:id="971"/>
      <w:bookmarkEnd w:id="972"/>
      <w:bookmarkEnd w:id="973"/>
      <w:bookmarkEnd w:id="974"/>
      <w:bookmarkEnd w:id="975"/>
      <w:bookmarkEnd w:id="976"/>
      <w:bookmarkEnd w:id="977"/>
      <w:bookmarkEnd w:id="978"/>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9" w:name="_Toc26369275"/>
      <w:bookmarkStart w:id="980" w:name="_Toc36227157"/>
      <w:bookmarkStart w:id="981" w:name="_Toc36228172"/>
      <w:bookmarkStart w:id="982" w:name="_Toc36228799"/>
      <w:bookmarkStart w:id="983" w:name="_Toc68847118"/>
      <w:bookmarkStart w:id="984" w:name="_Toc74611053"/>
      <w:bookmarkStart w:id="985" w:name="_Toc75566332"/>
      <w:bookmarkStart w:id="986" w:name="_Toc89789883"/>
      <w:bookmarkStart w:id="987" w:name="_Toc99466520"/>
      <w:bookmarkStart w:id="988" w:name="_Toc217285415"/>
      <w:r w:rsidRPr="00567618">
        <w:lastRenderedPageBreak/>
        <w:t>7.5.2.1.2</w:t>
      </w:r>
      <w:r w:rsidRPr="00567618">
        <w:tab/>
        <w:t>Default operation</w:t>
      </w:r>
      <w:bookmarkEnd w:id="979"/>
      <w:bookmarkEnd w:id="980"/>
      <w:bookmarkEnd w:id="981"/>
      <w:bookmarkEnd w:id="982"/>
      <w:bookmarkEnd w:id="983"/>
      <w:bookmarkEnd w:id="984"/>
      <w:bookmarkEnd w:id="985"/>
      <w:bookmarkEnd w:id="986"/>
      <w:bookmarkEnd w:id="987"/>
      <w:bookmarkEnd w:id="988"/>
    </w:p>
    <w:p w14:paraId="407E30AF" w14:textId="77777777" w:rsidR="00FC7E52" w:rsidRPr="00567618" w:rsidRDefault="00FC7E52" w:rsidP="00FC7E52">
      <w:pPr>
        <w:pStyle w:val="H6"/>
      </w:pPr>
      <w:bookmarkStart w:id="989" w:name="_Toc26369276"/>
      <w:bookmarkStart w:id="990" w:name="_Toc36227158"/>
      <w:bookmarkStart w:id="991" w:name="_Toc36228173"/>
      <w:bookmarkStart w:id="992" w:name="_Toc36228800"/>
      <w:bookmarkStart w:id="993" w:name="_Toc68847119"/>
      <w:bookmarkStart w:id="994" w:name="_Toc74611054"/>
      <w:bookmarkStart w:id="995" w:name="_Toc75566333"/>
      <w:bookmarkStart w:id="996" w:name="_Toc89789884"/>
      <w:bookmarkStart w:id="997" w:name="_Toc99466521"/>
      <w:r w:rsidRPr="00567618">
        <w:t>7.5.2.1.2.1</w:t>
      </w:r>
      <w:r w:rsidRPr="00567618">
        <w:tab/>
        <w:t>General</w:t>
      </w:r>
      <w:bookmarkEnd w:id="989"/>
      <w:bookmarkEnd w:id="990"/>
      <w:bookmarkEnd w:id="991"/>
      <w:bookmarkEnd w:id="992"/>
      <w:bookmarkEnd w:id="993"/>
      <w:bookmarkEnd w:id="994"/>
      <w:bookmarkEnd w:id="995"/>
      <w:bookmarkEnd w:id="996"/>
      <w:bookmarkEnd w:id="997"/>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8" w:name="_Toc26369277"/>
      <w:bookmarkStart w:id="999" w:name="_Toc36227159"/>
      <w:bookmarkStart w:id="1000" w:name="_Toc36228174"/>
      <w:bookmarkStart w:id="1001" w:name="_Toc36228801"/>
      <w:bookmarkStart w:id="1002" w:name="_Toc68847120"/>
      <w:bookmarkStart w:id="1003" w:name="_Toc74611055"/>
      <w:bookmarkStart w:id="1004" w:name="_Toc75566334"/>
      <w:bookmarkStart w:id="1005" w:name="_Toc89789885"/>
      <w:bookmarkStart w:id="1006" w:name="_Toc99466522"/>
      <w:r w:rsidRPr="00567618">
        <w:t>7.5.2.1.2.2</w:t>
      </w:r>
      <w:r w:rsidRPr="00567618">
        <w:tab/>
        <w:t>Codec Mode Requests</w:t>
      </w:r>
      <w:bookmarkEnd w:id="998"/>
      <w:bookmarkEnd w:id="999"/>
      <w:bookmarkEnd w:id="1000"/>
      <w:bookmarkEnd w:id="1001"/>
      <w:bookmarkEnd w:id="1002"/>
      <w:bookmarkEnd w:id="1003"/>
      <w:bookmarkEnd w:id="1004"/>
      <w:bookmarkEnd w:id="1005"/>
      <w:bookmarkEnd w:id="1006"/>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7" w:name="_Toc26369278"/>
      <w:bookmarkStart w:id="1008" w:name="_Toc36227160"/>
      <w:bookmarkStart w:id="1009" w:name="_Toc36228175"/>
      <w:bookmarkStart w:id="1010" w:name="_Toc36228802"/>
      <w:bookmarkStart w:id="1011" w:name="_Toc68847121"/>
      <w:bookmarkStart w:id="1012" w:name="_Toc74611056"/>
      <w:bookmarkStart w:id="1013" w:name="_Toc75566335"/>
      <w:bookmarkStart w:id="1014" w:name="_Toc89789886"/>
      <w:bookmarkStart w:id="1015" w:name="_Toc99466523"/>
      <w:r w:rsidRPr="00567618">
        <w:t>7.5.2.1.2.3</w:t>
      </w:r>
      <w:r w:rsidRPr="00567618">
        <w:tab/>
        <w:t>Frame aggregation and redundancy</w:t>
      </w:r>
      <w:bookmarkEnd w:id="1007"/>
      <w:bookmarkEnd w:id="1008"/>
      <w:bookmarkEnd w:id="1009"/>
      <w:bookmarkEnd w:id="1010"/>
      <w:bookmarkEnd w:id="1011"/>
      <w:bookmarkEnd w:id="1012"/>
      <w:bookmarkEnd w:id="1013"/>
      <w:bookmarkEnd w:id="1014"/>
      <w:bookmarkEnd w:id="1015"/>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6" w:name="_Toc26369279"/>
      <w:bookmarkStart w:id="1017" w:name="_Toc36227161"/>
      <w:bookmarkStart w:id="1018" w:name="_Toc36228176"/>
      <w:bookmarkStart w:id="1019" w:name="_Toc36228803"/>
      <w:bookmarkStart w:id="1020" w:name="_Toc68847122"/>
      <w:bookmarkStart w:id="1021" w:name="_Toc74611057"/>
      <w:bookmarkStart w:id="1022" w:name="_Toc75566336"/>
      <w:bookmarkStart w:id="1023" w:name="_Toc89789887"/>
      <w:bookmarkStart w:id="1024" w:name="_Toc99466524"/>
      <w:bookmarkStart w:id="1025" w:name="_Toc217285416"/>
      <w:r w:rsidRPr="00567618">
        <w:lastRenderedPageBreak/>
        <w:t>7.5.2.1.3</w:t>
      </w:r>
      <w:r w:rsidRPr="00567618">
        <w:tab/>
        <w:t>HSPA</w:t>
      </w:r>
      <w:bookmarkEnd w:id="1016"/>
      <w:bookmarkEnd w:id="1017"/>
      <w:bookmarkEnd w:id="1018"/>
      <w:bookmarkEnd w:id="1019"/>
      <w:bookmarkEnd w:id="1020"/>
      <w:bookmarkEnd w:id="1021"/>
      <w:bookmarkEnd w:id="1022"/>
      <w:bookmarkEnd w:id="1023"/>
      <w:bookmarkEnd w:id="1024"/>
      <w:bookmarkEnd w:id="1025"/>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6" w:name="_Toc26369280"/>
      <w:bookmarkStart w:id="1027" w:name="_Toc36227162"/>
      <w:bookmarkStart w:id="1028" w:name="_Toc36228177"/>
      <w:bookmarkStart w:id="1029" w:name="_Toc36228804"/>
      <w:bookmarkStart w:id="1030" w:name="_Toc68847123"/>
      <w:bookmarkStart w:id="1031" w:name="_Toc74611058"/>
      <w:bookmarkStart w:id="1032" w:name="_Toc75566337"/>
      <w:bookmarkStart w:id="1033" w:name="_Toc89789888"/>
      <w:bookmarkStart w:id="1034" w:name="_Toc99466525"/>
      <w:bookmarkStart w:id="1035" w:name="_Toc217285417"/>
      <w:r w:rsidRPr="00567618">
        <w:t>7.5.2.1.4</w:t>
      </w:r>
      <w:r w:rsidRPr="00567618">
        <w:tab/>
        <w:t>EGPRS</w:t>
      </w:r>
      <w:bookmarkEnd w:id="1026"/>
      <w:bookmarkEnd w:id="1027"/>
      <w:bookmarkEnd w:id="1028"/>
      <w:bookmarkEnd w:id="1029"/>
      <w:bookmarkEnd w:id="1030"/>
      <w:bookmarkEnd w:id="1031"/>
      <w:bookmarkEnd w:id="1032"/>
      <w:bookmarkEnd w:id="1033"/>
      <w:bookmarkEnd w:id="1034"/>
      <w:bookmarkEnd w:id="1035"/>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6" w:name="_Toc26369281"/>
      <w:bookmarkStart w:id="1037" w:name="_Toc36227163"/>
      <w:bookmarkStart w:id="1038" w:name="_Toc36228178"/>
      <w:bookmarkStart w:id="1039" w:name="_Toc36228805"/>
      <w:bookmarkStart w:id="1040" w:name="_Toc68847124"/>
      <w:bookmarkStart w:id="1041" w:name="_Toc74611059"/>
      <w:bookmarkStart w:id="1042" w:name="_Toc75566338"/>
      <w:bookmarkStart w:id="1043" w:name="_Toc89789889"/>
      <w:bookmarkStart w:id="1044" w:name="_Toc99466526"/>
      <w:bookmarkStart w:id="1045" w:name="_Toc217285418"/>
      <w:r w:rsidRPr="00567618">
        <w:t>7.5.2.1.5</w:t>
      </w:r>
      <w:r w:rsidRPr="00567618">
        <w:tab/>
        <w:t>GIP</w:t>
      </w:r>
      <w:bookmarkEnd w:id="1036"/>
      <w:bookmarkEnd w:id="1037"/>
      <w:bookmarkEnd w:id="1038"/>
      <w:bookmarkEnd w:id="1039"/>
      <w:bookmarkEnd w:id="1040"/>
      <w:bookmarkEnd w:id="1041"/>
      <w:bookmarkEnd w:id="1042"/>
      <w:bookmarkEnd w:id="1043"/>
      <w:bookmarkEnd w:id="1044"/>
      <w:bookmarkEnd w:id="1045"/>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6" w:name="_Toc26369282"/>
      <w:bookmarkStart w:id="1047" w:name="_Toc36227164"/>
      <w:bookmarkStart w:id="1048" w:name="_Toc36228179"/>
      <w:bookmarkStart w:id="1049" w:name="_Toc36228806"/>
      <w:bookmarkStart w:id="1050" w:name="_Toc68847125"/>
      <w:bookmarkStart w:id="1051" w:name="_Toc74611060"/>
      <w:bookmarkStart w:id="1052" w:name="_Toc75566339"/>
      <w:bookmarkStart w:id="1053" w:name="_Toc89789890"/>
      <w:bookmarkStart w:id="1054" w:name="_Toc99466527"/>
      <w:bookmarkStart w:id="1055" w:name="_Toc217285419"/>
      <w:r w:rsidRPr="00567618">
        <w:t>7.5.2.1.6</w:t>
      </w:r>
      <w:r w:rsidRPr="00567618">
        <w:tab/>
        <w:t>Initial codec mode for AMR and AMR-WB</w:t>
      </w:r>
      <w:bookmarkEnd w:id="1046"/>
      <w:bookmarkEnd w:id="1047"/>
      <w:bookmarkEnd w:id="1048"/>
      <w:bookmarkEnd w:id="1049"/>
      <w:bookmarkEnd w:id="1050"/>
      <w:bookmarkEnd w:id="1051"/>
      <w:bookmarkEnd w:id="1052"/>
      <w:bookmarkEnd w:id="1053"/>
      <w:bookmarkEnd w:id="1054"/>
      <w:bookmarkEnd w:id="1055"/>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lastRenderedPageBreak/>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6" w:name="_Toc26369283"/>
      <w:bookmarkStart w:id="1057" w:name="_Toc36227165"/>
      <w:bookmarkStart w:id="1058" w:name="_Toc36228180"/>
      <w:bookmarkStart w:id="1059" w:name="_Toc36228807"/>
      <w:bookmarkStart w:id="1060" w:name="_Toc68847126"/>
      <w:bookmarkStart w:id="1061" w:name="_Toc74611061"/>
      <w:bookmarkStart w:id="1062" w:name="_Toc75566340"/>
      <w:bookmarkStart w:id="1063" w:name="_Toc89789891"/>
      <w:bookmarkStart w:id="1064" w:name="_Toc99466528"/>
      <w:bookmarkStart w:id="1065" w:name="_Toc217285420"/>
      <w:r w:rsidRPr="00567618">
        <w:rPr>
          <w:noProof/>
        </w:rPr>
        <w:t>7.5.2.1.7</w:t>
      </w:r>
      <w:r w:rsidRPr="00567618">
        <w:rPr>
          <w:noProof/>
        </w:rPr>
        <w:tab/>
        <w:t>E-UTRAN and NR</w:t>
      </w:r>
      <w:bookmarkEnd w:id="1056"/>
      <w:bookmarkEnd w:id="1057"/>
      <w:bookmarkEnd w:id="1058"/>
      <w:bookmarkEnd w:id="1059"/>
      <w:bookmarkEnd w:id="1060"/>
      <w:bookmarkEnd w:id="1061"/>
      <w:bookmarkEnd w:id="1062"/>
      <w:bookmarkEnd w:id="1063"/>
      <w:bookmarkEnd w:id="1064"/>
      <w:bookmarkEnd w:id="1065"/>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6" w:name="_Toc26369284"/>
      <w:bookmarkStart w:id="1067" w:name="_Toc36227166"/>
      <w:bookmarkStart w:id="1068" w:name="_Toc36228181"/>
      <w:bookmarkStart w:id="1069" w:name="_Toc36228808"/>
      <w:bookmarkStart w:id="1070" w:name="_Toc68847127"/>
      <w:bookmarkStart w:id="1071" w:name="_Toc74611062"/>
      <w:bookmarkStart w:id="1072" w:name="_Toc75566341"/>
      <w:bookmarkStart w:id="1073" w:name="_Toc89789892"/>
      <w:bookmarkStart w:id="1074" w:name="_Toc99466529"/>
      <w:bookmarkStart w:id="1075" w:name="_Toc217285421"/>
      <w:r w:rsidRPr="00567618">
        <w:rPr>
          <w:lang w:eastAsia="ko-KR"/>
        </w:rPr>
        <w:t>7.5.2.1.8</w:t>
      </w:r>
      <w:r w:rsidRPr="00567618">
        <w:rPr>
          <w:lang w:eastAsia="ko-KR"/>
        </w:rPr>
        <w:tab/>
        <w:t>Initial codec mode for EVS</w:t>
      </w:r>
      <w:bookmarkEnd w:id="1066"/>
      <w:bookmarkEnd w:id="1067"/>
      <w:bookmarkEnd w:id="1068"/>
      <w:bookmarkEnd w:id="1069"/>
      <w:bookmarkEnd w:id="1070"/>
      <w:bookmarkEnd w:id="1071"/>
      <w:bookmarkEnd w:id="1072"/>
      <w:bookmarkEnd w:id="1073"/>
      <w:bookmarkEnd w:id="1074"/>
      <w:bookmarkEnd w:id="1075"/>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6" w:name="_Toc26369285"/>
      <w:bookmarkStart w:id="1077" w:name="_Toc36227167"/>
      <w:bookmarkStart w:id="1078" w:name="_Toc36228182"/>
      <w:bookmarkStart w:id="1079" w:name="_Toc36228809"/>
      <w:bookmarkStart w:id="1080" w:name="_Toc68847128"/>
      <w:bookmarkStart w:id="1081" w:name="_Toc74611063"/>
      <w:bookmarkStart w:id="1082" w:name="_Toc75566342"/>
      <w:bookmarkStart w:id="1083" w:name="_Toc89789893"/>
      <w:bookmarkStart w:id="1084" w:name="_Toc99466530"/>
      <w:bookmarkStart w:id="1085" w:name="_Toc217285422"/>
      <w:r w:rsidRPr="00567618">
        <w:rPr>
          <w:lang w:eastAsia="ko-KR"/>
        </w:rPr>
        <w:t>7.5.2.1.9</w:t>
      </w:r>
      <w:r w:rsidRPr="00567618">
        <w:rPr>
          <w:lang w:eastAsia="ko-KR"/>
        </w:rPr>
        <w:tab/>
        <w:t>Dual-mono</w:t>
      </w:r>
      <w:bookmarkEnd w:id="1076"/>
      <w:bookmarkEnd w:id="1077"/>
      <w:bookmarkEnd w:id="1078"/>
      <w:bookmarkEnd w:id="1079"/>
      <w:bookmarkEnd w:id="1080"/>
      <w:bookmarkEnd w:id="1081"/>
      <w:bookmarkEnd w:id="1082"/>
      <w:bookmarkEnd w:id="1083"/>
      <w:bookmarkEnd w:id="1084"/>
      <w:bookmarkEnd w:id="1085"/>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62A84B50" w:rsidR="00FC7E52" w:rsidRPr="00567618" w:rsidRDefault="00FC7E52" w:rsidP="00FC7E52">
      <w:pPr>
        <w:rPr>
          <w:lang w:eastAsia="ko-KR"/>
        </w:rPr>
      </w:pPr>
      <w:r w:rsidRPr="00567618">
        <w:rPr>
          <w:lang w:eastAsia="ko-KR"/>
        </w:rPr>
        <w:t xml:space="preserve">When offering dual-mono for an RTP payload type number, the number of channels is set to 2, see SDP example in </w:t>
      </w:r>
      <w:r w:rsidR="009C3AEF">
        <w:rPr>
          <w:szCs w:val="24"/>
        </w:rPr>
        <w:t>clause</w:t>
      </w:r>
      <w:r w:rsidRPr="00567618">
        <w:rPr>
          <w:lang w:eastAsia="ko-KR"/>
        </w:rPr>
        <w:t xml:space="preserve"> A.14.</w:t>
      </w:r>
    </w:p>
    <w:p w14:paraId="0FA438FF" w14:textId="6E89A64E" w:rsidR="003B0BD9" w:rsidRDefault="003B0BD9" w:rsidP="003B0BD9">
      <w:pPr>
        <w:pStyle w:val="Heading5"/>
        <w:rPr>
          <w:noProof/>
        </w:rPr>
      </w:pPr>
      <w:bookmarkStart w:id="1086" w:name="_Toc26369286"/>
      <w:bookmarkStart w:id="1087" w:name="_Toc36227168"/>
      <w:bookmarkStart w:id="1088" w:name="_Toc36228183"/>
      <w:bookmarkStart w:id="1089" w:name="_Toc36228810"/>
      <w:bookmarkStart w:id="1090" w:name="_Toc68847129"/>
      <w:bookmarkStart w:id="1091" w:name="_Toc74611064"/>
      <w:bookmarkStart w:id="1092" w:name="_Toc75566343"/>
      <w:bookmarkStart w:id="1093" w:name="_Toc89789894"/>
      <w:bookmarkStart w:id="1094" w:name="_Toc99466531"/>
      <w:bookmarkStart w:id="1095" w:name="_Toc217285423"/>
      <w:r>
        <w:rPr>
          <w:noProof/>
        </w:rPr>
        <w:t>7.5.2.1.10</w:t>
      </w:r>
      <w:r>
        <w:rPr>
          <w:noProof/>
        </w:rPr>
        <w:tab/>
        <w:t>Initial codec mode for IVAS</w:t>
      </w:r>
      <w:bookmarkEnd w:id="1095"/>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096" w:name="_Toc217285424"/>
      <w:r w:rsidRPr="00567618">
        <w:t>7.5.2.2</w:t>
      </w:r>
      <w:r w:rsidRPr="00567618">
        <w:tab/>
        <w:t>Video</w:t>
      </w:r>
      <w:bookmarkEnd w:id="1086"/>
      <w:bookmarkEnd w:id="1087"/>
      <w:bookmarkEnd w:id="1088"/>
      <w:bookmarkEnd w:id="1089"/>
      <w:bookmarkEnd w:id="1090"/>
      <w:bookmarkEnd w:id="1091"/>
      <w:bookmarkEnd w:id="1092"/>
      <w:bookmarkEnd w:id="1093"/>
      <w:bookmarkEnd w:id="1094"/>
      <w:bookmarkEnd w:id="1096"/>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lastRenderedPageBreak/>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7" w:name="_Toc26369287"/>
      <w:bookmarkStart w:id="1098" w:name="_Toc36227169"/>
      <w:bookmarkStart w:id="1099" w:name="_Toc36228184"/>
      <w:bookmarkStart w:id="1100" w:name="_Toc36228811"/>
      <w:bookmarkStart w:id="1101" w:name="_Toc68847130"/>
      <w:bookmarkStart w:id="1102" w:name="_Toc74611065"/>
      <w:bookmarkStart w:id="1103" w:name="_Toc75566344"/>
      <w:bookmarkStart w:id="1104" w:name="_Toc89789895"/>
      <w:bookmarkStart w:id="1105" w:name="_Toc99466532"/>
      <w:bookmarkStart w:id="1106" w:name="_Toc217285425"/>
      <w:r w:rsidRPr="00567618">
        <w:t>7.5.2.3</w:t>
      </w:r>
      <w:r w:rsidRPr="00567618">
        <w:tab/>
        <w:t>Text</w:t>
      </w:r>
      <w:bookmarkEnd w:id="1097"/>
      <w:bookmarkEnd w:id="1098"/>
      <w:bookmarkEnd w:id="1099"/>
      <w:bookmarkEnd w:id="1100"/>
      <w:bookmarkEnd w:id="1101"/>
      <w:bookmarkEnd w:id="1102"/>
      <w:bookmarkEnd w:id="1103"/>
      <w:bookmarkEnd w:id="1104"/>
      <w:bookmarkEnd w:id="1105"/>
      <w:bookmarkEnd w:id="1106"/>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07" w:name="_Toc26369288"/>
      <w:bookmarkStart w:id="1108" w:name="_Toc36227170"/>
      <w:bookmarkStart w:id="1109" w:name="_Toc36228185"/>
      <w:bookmarkStart w:id="1110" w:name="_Toc36228812"/>
      <w:bookmarkStart w:id="1111" w:name="_Toc68847131"/>
      <w:bookmarkStart w:id="1112" w:name="_Toc74611066"/>
      <w:bookmarkStart w:id="1113" w:name="_Toc75566345"/>
      <w:bookmarkStart w:id="1114" w:name="_Toc89789896"/>
      <w:bookmarkStart w:id="1115" w:name="_Toc99466533"/>
      <w:bookmarkStart w:id="1116" w:name="_Toc217285426"/>
      <w:r w:rsidRPr="00567618">
        <w:t>7.5.3</w:t>
      </w:r>
      <w:r w:rsidRPr="00567618">
        <w:tab/>
        <w:t>Media synchronization</w:t>
      </w:r>
      <w:bookmarkEnd w:id="1107"/>
      <w:bookmarkEnd w:id="1108"/>
      <w:bookmarkEnd w:id="1109"/>
      <w:bookmarkEnd w:id="1110"/>
      <w:bookmarkEnd w:id="1111"/>
      <w:bookmarkEnd w:id="1112"/>
      <w:bookmarkEnd w:id="1113"/>
      <w:bookmarkEnd w:id="1114"/>
      <w:bookmarkEnd w:id="1115"/>
      <w:bookmarkEnd w:id="1116"/>
    </w:p>
    <w:p w14:paraId="06A54417" w14:textId="77777777" w:rsidR="00FC7E52" w:rsidRPr="00567618" w:rsidRDefault="00FC7E52" w:rsidP="00FC7E52">
      <w:pPr>
        <w:pStyle w:val="Heading4"/>
      </w:pPr>
      <w:bookmarkStart w:id="1117" w:name="_Toc26369289"/>
      <w:bookmarkStart w:id="1118" w:name="_Toc36227171"/>
      <w:bookmarkStart w:id="1119" w:name="_Toc36228186"/>
      <w:bookmarkStart w:id="1120" w:name="_Toc36228813"/>
      <w:bookmarkStart w:id="1121" w:name="_Toc68847132"/>
      <w:bookmarkStart w:id="1122" w:name="_Toc74611067"/>
      <w:bookmarkStart w:id="1123" w:name="_Toc75566346"/>
      <w:bookmarkStart w:id="1124" w:name="_Toc89789897"/>
      <w:bookmarkStart w:id="1125" w:name="_Toc99466534"/>
      <w:bookmarkStart w:id="1126" w:name="_Toc217285427"/>
      <w:r w:rsidRPr="00567618">
        <w:t>7.5.3.1</w:t>
      </w:r>
      <w:r w:rsidRPr="00567618">
        <w:tab/>
        <w:t>General</w:t>
      </w:r>
      <w:bookmarkEnd w:id="1117"/>
      <w:bookmarkEnd w:id="1118"/>
      <w:bookmarkEnd w:id="1119"/>
      <w:bookmarkEnd w:id="1120"/>
      <w:bookmarkEnd w:id="1121"/>
      <w:bookmarkEnd w:id="1122"/>
      <w:bookmarkEnd w:id="1123"/>
      <w:bookmarkEnd w:id="1124"/>
      <w:bookmarkEnd w:id="1125"/>
      <w:bookmarkEnd w:id="1126"/>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7" w:name="_Toc26369290"/>
      <w:bookmarkStart w:id="1128" w:name="_Toc36227172"/>
      <w:bookmarkStart w:id="1129" w:name="_Toc36228187"/>
      <w:bookmarkStart w:id="1130" w:name="_Toc36228814"/>
      <w:bookmarkStart w:id="1131" w:name="_Toc68847133"/>
      <w:bookmarkStart w:id="1132" w:name="_Toc74611068"/>
      <w:bookmarkStart w:id="1133" w:name="_Toc75566347"/>
      <w:bookmarkStart w:id="1134" w:name="_Toc89789898"/>
      <w:bookmarkStart w:id="1135" w:name="_Toc99466535"/>
      <w:bookmarkStart w:id="1136" w:name="_Toc217285428"/>
      <w:r w:rsidRPr="00567618">
        <w:t>7.5.3.2</w:t>
      </w:r>
      <w:r w:rsidRPr="00567618">
        <w:tab/>
        <w:t>Text</w:t>
      </w:r>
      <w:bookmarkEnd w:id="1127"/>
      <w:bookmarkEnd w:id="1128"/>
      <w:bookmarkEnd w:id="1129"/>
      <w:bookmarkEnd w:id="1130"/>
      <w:bookmarkEnd w:id="1131"/>
      <w:bookmarkEnd w:id="1132"/>
      <w:bookmarkEnd w:id="1133"/>
      <w:bookmarkEnd w:id="1134"/>
      <w:bookmarkEnd w:id="1135"/>
      <w:bookmarkEnd w:id="1136"/>
    </w:p>
    <w:p w14:paraId="541A98A1" w14:textId="77777777" w:rsidR="00FC7E52" w:rsidRPr="00567618" w:rsidRDefault="00FC7E52" w:rsidP="00FC7E52">
      <w:pPr>
        <w:rPr>
          <w:color w:val="000000"/>
        </w:rPr>
      </w:pPr>
      <w:bookmarkStart w:id="1137"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8" w:name="_Toc26369291"/>
      <w:bookmarkStart w:id="1139" w:name="_Toc36227173"/>
      <w:bookmarkStart w:id="1140" w:name="_Toc36228188"/>
      <w:bookmarkStart w:id="1141" w:name="_Toc36228815"/>
      <w:bookmarkStart w:id="1142" w:name="_Toc68847134"/>
      <w:bookmarkStart w:id="1143" w:name="_Toc74611069"/>
      <w:bookmarkStart w:id="1144" w:name="_Toc75566348"/>
      <w:bookmarkStart w:id="1145" w:name="_Toc89789899"/>
      <w:bookmarkStart w:id="1146" w:name="_Toc99466536"/>
      <w:bookmarkStart w:id="1147" w:name="_Toc217285429"/>
      <w:bookmarkEnd w:id="1137"/>
      <w:r w:rsidRPr="00567618">
        <w:rPr>
          <w:noProof/>
        </w:rPr>
        <w:t>7.5.4</w:t>
      </w:r>
      <w:r w:rsidRPr="00567618">
        <w:rPr>
          <w:noProof/>
        </w:rPr>
        <w:tab/>
        <w:t>ECN usage in RTP sessions</w:t>
      </w:r>
      <w:bookmarkEnd w:id="1138"/>
      <w:bookmarkEnd w:id="1139"/>
      <w:bookmarkEnd w:id="1140"/>
      <w:bookmarkEnd w:id="1141"/>
      <w:bookmarkEnd w:id="1142"/>
      <w:bookmarkEnd w:id="1143"/>
      <w:bookmarkEnd w:id="1144"/>
      <w:bookmarkEnd w:id="1145"/>
      <w:bookmarkEnd w:id="1146"/>
      <w:bookmarkEnd w:id="1147"/>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8" w:name="_Toc26369292"/>
      <w:bookmarkStart w:id="1149" w:name="_Toc36227174"/>
      <w:bookmarkStart w:id="1150" w:name="_Toc36228189"/>
      <w:bookmarkStart w:id="1151" w:name="_Toc36228816"/>
      <w:bookmarkStart w:id="1152" w:name="_Toc68847135"/>
      <w:bookmarkStart w:id="1153" w:name="_Toc74611070"/>
      <w:bookmarkStart w:id="1154" w:name="_Toc75566349"/>
      <w:bookmarkStart w:id="1155" w:name="_Toc89789900"/>
      <w:bookmarkStart w:id="1156" w:name="_Toc99466537"/>
      <w:bookmarkStart w:id="1157" w:name="_Toc217285430"/>
      <w:r w:rsidRPr="00567618">
        <w:rPr>
          <w:noProof/>
        </w:rPr>
        <w:t>7.5.5</w:t>
      </w:r>
      <w:r w:rsidRPr="00567618">
        <w:rPr>
          <w:noProof/>
        </w:rPr>
        <w:tab/>
        <w:t>Handling of bit-rate variations</w:t>
      </w:r>
      <w:bookmarkEnd w:id="1148"/>
      <w:bookmarkEnd w:id="1149"/>
      <w:bookmarkEnd w:id="1150"/>
      <w:bookmarkEnd w:id="1151"/>
      <w:bookmarkEnd w:id="1152"/>
      <w:bookmarkEnd w:id="1153"/>
      <w:bookmarkEnd w:id="1154"/>
      <w:bookmarkEnd w:id="1155"/>
      <w:bookmarkEnd w:id="1156"/>
      <w:bookmarkEnd w:id="1157"/>
    </w:p>
    <w:p w14:paraId="23CD73B8" w14:textId="77777777" w:rsidR="00FC7E52" w:rsidRPr="00567618" w:rsidRDefault="00FC7E52" w:rsidP="00FC7E52">
      <w:pPr>
        <w:pStyle w:val="Heading4"/>
        <w:rPr>
          <w:noProof/>
        </w:rPr>
      </w:pPr>
      <w:bookmarkStart w:id="1158" w:name="_Toc26369293"/>
      <w:bookmarkStart w:id="1159" w:name="_Toc36227175"/>
      <w:bookmarkStart w:id="1160" w:name="_Toc36228190"/>
      <w:bookmarkStart w:id="1161" w:name="_Toc36228817"/>
      <w:bookmarkStart w:id="1162" w:name="_Toc68847136"/>
      <w:bookmarkStart w:id="1163" w:name="_Toc74611071"/>
      <w:bookmarkStart w:id="1164" w:name="_Toc75566350"/>
      <w:bookmarkStart w:id="1165" w:name="_Toc89789901"/>
      <w:bookmarkStart w:id="1166" w:name="_Toc99466538"/>
      <w:bookmarkStart w:id="1167" w:name="_Toc217285431"/>
      <w:r w:rsidRPr="00567618">
        <w:rPr>
          <w:noProof/>
        </w:rPr>
        <w:t>7.5.5.1</w:t>
      </w:r>
      <w:r w:rsidRPr="00567618">
        <w:rPr>
          <w:noProof/>
        </w:rPr>
        <w:tab/>
        <w:t>General</w:t>
      </w:r>
      <w:bookmarkEnd w:id="1158"/>
      <w:bookmarkEnd w:id="1159"/>
      <w:bookmarkEnd w:id="1160"/>
      <w:bookmarkEnd w:id="1161"/>
      <w:bookmarkEnd w:id="1162"/>
      <w:bookmarkEnd w:id="1163"/>
      <w:bookmarkEnd w:id="1164"/>
      <w:bookmarkEnd w:id="1165"/>
      <w:bookmarkEnd w:id="1166"/>
      <w:bookmarkEnd w:id="1167"/>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lastRenderedPageBreak/>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8" w:name="_Toc26369294"/>
      <w:bookmarkStart w:id="1169" w:name="_Toc36227176"/>
      <w:bookmarkStart w:id="1170" w:name="_Toc36228191"/>
      <w:bookmarkStart w:id="1171" w:name="_Toc36228818"/>
      <w:bookmarkStart w:id="1172" w:name="_Toc68847137"/>
      <w:bookmarkStart w:id="1173" w:name="_Toc74611072"/>
      <w:bookmarkStart w:id="1174" w:name="_Toc75566351"/>
      <w:bookmarkStart w:id="1175" w:name="_Toc89789902"/>
      <w:bookmarkStart w:id="1176" w:name="_Toc99466539"/>
      <w:bookmarkStart w:id="1177" w:name="_Toc217285432"/>
      <w:r w:rsidRPr="00567618">
        <w:rPr>
          <w:noProof/>
        </w:rPr>
        <w:t>7.5.5.2</w:t>
      </w:r>
      <w:r w:rsidRPr="00567618">
        <w:rPr>
          <w:noProof/>
        </w:rPr>
        <w:tab/>
        <w:t>Video</w:t>
      </w:r>
      <w:bookmarkEnd w:id="1168"/>
      <w:bookmarkEnd w:id="1169"/>
      <w:bookmarkEnd w:id="1170"/>
      <w:bookmarkEnd w:id="1171"/>
      <w:bookmarkEnd w:id="1172"/>
      <w:bookmarkEnd w:id="1173"/>
      <w:bookmarkEnd w:id="1174"/>
      <w:bookmarkEnd w:id="1175"/>
      <w:bookmarkEnd w:id="1176"/>
      <w:bookmarkEnd w:id="1177"/>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8" w:name="_Toc26369295"/>
      <w:bookmarkStart w:id="1179" w:name="_Toc36227177"/>
      <w:bookmarkStart w:id="1180" w:name="_Toc36228192"/>
      <w:bookmarkStart w:id="1181" w:name="_Toc36228819"/>
      <w:bookmarkStart w:id="1182" w:name="_Toc68847138"/>
      <w:bookmarkStart w:id="1183" w:name="_Toc74611073"/>
      <w:bookmarkStart w:id="1184" w:name="_Toc75566352"/>
      <w:bookmarkStart w:id="1185" w:name="_Toc89789903"/>
      <w:bookmarkStart w:id="1186" w:name="_Toc99466540"/>
      <w:bookmarkStart w:id="1187" w:name="_Toc217285433"/>
      <w:r w:rsidRPr="00567618">
        <w:rPr>
          <w:noProof/>
        </w:rPr>
        <w:t>7.5.5.3</w:t>
      </w:r>
      <w:r w:rsidRPr="00567618">
        <w:rPr>
          <w:noProof/>
        </w:rPr>
        <w:tab/>
        <w:t>Speech</w:t>
      </w:r>
      <w:bookmarkEnd w:id="1178"/>
      <w:bookmarkEnd w:id="1179"/>
      <w:bookmarkEnd w:id="1180"/>
      <w:bookmarkEnd w:id="1181"/>
      <w:bookmarkEnd w:id="1182"/>
      <w:bookmarkEnd w:id="1183"/>
      <w:bookmarkEnd w:id="1184"/>
      <w:bookmarkEnd w:id="1185"/>
      <w:bookmarkEnd w:id="1186"/>
      <w:bookmarkEnd w:id="1187"/>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8" w:name="_Toc26369296"/>
      <w:bookmarkStart w:id="1189" w:name="_Toc36227178"/>
      <w:bookmarkStart w:id="1190" w:name="_Toc36228193"/>
      <w:bookmarkStart w:id="1191" w:name="_Toc36228820"/>
      <w:bookmarkStart w:id="1192" w:name="_Toc68847139"/>
      <w:bookmarkStart w:id="1193" w:name="_Toc74611074"/>
      <w:bookmarkStart w:id="1194" w:name="_Toc75566353"/>
      <w:bookmarkStart w:id="1195" w:name="_Toc89789904"/>
      <w:bookmarkStart w:id="1196" w:name="_Toc99466541"/>
      <w:bookmarkStart w:id="1197" w:name="_Toc217285434"/>
      <w:r w:rsidRPr="00567618">
        <w:lastRenderedPageBreak/>
        <w:t>8</w:t>
      </w:r>
      <w:r w:rsidRPr="00567618">
        <w:tab/>
        <w:t>Jitter buffer management in MTSI clients in terminals</w:t>
      </w:r>
      <w:bookmarkEnd w:id="1188"/>
      <w:bookmarkEnd w:id="1189"/>
      <w:bookmarkEnd w:id="1190"/>
      <w:bookmarkEnd w:id="1191"/>
      <w:bookmarkEnd w:id="1192"/>
      <w:bookmarkEnd w:id="1193"/>
      <w:bookmarkEnd w:id="1194"/>
      <w:bookmarkEnd w:id="1195"/>
      <w:bookmarkEnd w:id="1196"/>
      <w:bookmarkEnd w:id="1197"/>
    </w:p>
    <w:p w14:paraId="25F9D502" w14:textId="77777777" w:rsidR="00FC7E52" w:rsidRPr="00567618" w:rsidRDefault="00FC7E52" w:rsidP="00FC7E52">
      <w:pPr>
        <w:pStyle w:val="Heading2"/>
      </w:pPr>
      <w:bookmarkStart w:id="1198" w:name="_Toc26369297"/>
      <w:bookmarkStart w:id="1199" w:name="_Toc36227179"/>
      <w:bookmarkStart w:id="1200" w:name="_Toc36228194"/>
      <w:bookmarkStart w:id="1201" w:name="_Toc36228821"/>
      <w:bookmarkStart w:id="1202" w:name="_Toc68847140"/>
      <w:bookmarkStart w:id="1203" w:name="_Toc74611075"/>
      <w:bookmarkStart w:id="1204" w:name="_Toc75566354"/>
      <w:bookmarkStart w:id="1205" w:name="_Toc89789905"/>
      <w:bookmarkStart w:id="1206" w:name="_Toc99466542"/>
      <w:bookmarkStart w:id="1207" w:name="_Toc217285435"/>
      <w:r w:rsidRPr="00567618">
        <w:t>8.1</w:t>
      </w:r>
      <w:r w:rsidRPr="00567618">
        <w:tab/>
        <w:t>General</w:t>
      </w:r>
      <w:bookmarkEnd w:id="1198"/>
      <w:bookmarkEnd w:id="1199"/>
      <w:bookmarkEnd w:id="1200"/>
      <w:bookmarkEnd w:id="1201"/>
      <w:bookmarkEnd w:id="1202"/>
      <w:bookmarkEnd w:id="1203"/>
      <w:bookmarkEnd w:id="1204"/>
      <w:bookmarkEnd w:id="1205"/>
      <w:bookmarkEnd w:id="1206"/>
      <w:bookmarkEnd w:id="1207"/>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8" w:name="_Toc26369298"/>
      <w:bookmarkStart w:id="1209" w:name="_Toc36227180"/>
      <w:bookmarkStart w:id="1210" w:name="_Toc36228195"/>
      <w:bookmarkStart w:id="1211" w:name="_Toc36228822"/>
      <w:bookmarkStart w:id="1212" w:name="_Toc68847141"/>
      <w:bookmarkStart w:id="1213" w:name="_Toc74611076"/>
      <w:bookmarkStart w:id="1214" w:name="_Toc75566355"/>
      <w:bookmarkStart w:id="1215" w:name="_Toc89789906"/>
      <w:bookmarkStart w:id="1216" w:name="_Toc99466543"/>
      <w:bookmarkStart w:id="1217" w:name="_Toc217285436"/>
      <w:r w:rsidRPr="00567618">
        <w:t>8.2</w:t>
      </w:r>
      <w:r w:rsidRPr="00567618">
        <w:tab/>
        <w:t>Speech</w:t>
      </w:r>
      <w:bookmarkEnd w:id="1208"/>
      <w:bookmarkEnd w:id="1209"/>
      <w:bookmarkEnd w:id="1210"/>
      <w:bookmarkEnd w:id="1211"/>
      <w:bookmarkEnd w:id="1212"/>
      <w:bookmarkEnd w:id="1213"/>
      <w:bookmarkEnd w:id="1214"/>
      <w:bookmarkEnd w:id="1215"/>
      <w:bookmarkEnd w:id="1216"/>
      <w:bookmarkEnd w:id="1217"/>
    </w:p>
    <w:p w14:paraId="164BCE5F" w14:textId="77777777" w:rsidR="00FC7E52" w:rsidRPr="00567618" w:rsidRDefault="00FC7E52" w:rsidP="00FC7E52">
      <w:pPr>
        <w:pStyle w:val="Heading3"/>
      </w:pPr>
      <w:bookmarkStart w:id="1218" w:name="_Toc26369299"/>
      <w:bookmarkStart w:id="1219" w:name="_Toc36227181"/>
      <w:bookmarkStart w:id="1220" w:name="_Toc36228196"/>
      <w:bookmarkStart w:id="1221" w:name="_Toc36228823"/>
      <w:bookmarkStart w:id="1222" w:name="_Toc68847142"/>
      <w:bookmarkStart w:id="1223" w:name="_Toc74611077"/>
      <w:bookmarkStart w:id="1224" w:name="_Toc75566356"/>
      <w:bookmarkStart w:id="1225" w:name="_Toc89789907"/>
      <w:bookmarkStart w:id="1226" w:name="_Toc99466544"/>
      <w:bookmarkStart w:id="1227" w:name="_Toc217285437"/>
      <w:r w:rsidRPr="00567618">
        <w:t>8.2.1</w:t>
      </w:r>
      <w:r w:rsidRPr="00567618">
        <w:tab/>
        <w:t>Terminology</w:t>
      </w:r>
      <w:bookmarkEnd w:id="1218"/>
      <w:bookmarkEnd w:id="1219"/>
      <w:bookmarkEnd w:id="1220"/>
      <w:bookmarkEnd w:id="1221"/>
      <w:bookmarkEnd w:id="1222"/>
      <w:bookmarkEnd w:id="1223"/>
      <w:bookmarkEnd w:id="1224"/>
      <w:bookmarkEnd w:id="1225"/>
      <w:bookmarkEnd w:id="1226"/>
      <w:bookmarkEnd w:id="1227"/>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8" w:name="_MON_1232870314"/>
    <w:bookmarkEnd w:id="1228"/>
    <w:p w14:paraId="225D3B0D" w14:textId="77777777" w:rsidR="00FC7E52" w:rsidRPr="00567618" w:rsidRDefault="00FC7E52" w:rsidP="00FC7E52">
      <w:pPr>
        <w:pStyle w:val="TH"/>
      </w:pPr>
      <w:r w:rsidRPr="00567618">
        <w:object w:dxaOrig="9797" w:dyaOrig="4999" w14:anchorId="6DF017CF">
          <v:shape id="_x0000_i1033" type="#_x0000_t75" style="width:482pt;height:246pt" o:ole="">
            <v:imagedata r:id="rId31" o:title=""/>
          </v:shape>
          <o:OLEObject Type="Embed" ProgID="Word.Picture.8" ShapeID="_x0000_i1033" DrawAspect="Content" ObjectID="_1827899150" r:id="rId32"/>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w:t>
      </w:r>
      <w:r w:rsidRPr="00567618">
        <w:lastRenderedPageBreak/>
        <w:t>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9" w:name="_Toc26369300"/>
      <w:bookmarkStart w:id="1230" w:name="_Toc36227182"/>
      <w:bookmarkStart w:id="1231" w:name="_Toc36228197"/>
      <w:bookmarkStart w:id="1232" w:name="_Toc36228824"/>
      <w:bookmarkStart w:id="1233" w:name="_Toc68847143"/>
      <w:bookmarkStart w:id="1234" w:name="_Toc74611078"/>
      <w:bookmarkStart w:id="1235" w:name="_Toc75566357"/>
      <w:bookmarkStart w:id="1236" w:name="_Toc89789908"/>
      <w:bookmarkStart w:id="1237" w:name="_Toc99466545"/>
      <w:bookmarkStart w:id="1238" w:name="_Toc217285438"/>
      <w:r w:rsidRPr="00567618">
        <w:t>8.2.2</w:t>
      </w:r>
      <w:r w:rsidRPr="00567618">
        <w:tab/>
        <w:t>Functional requirements for jitter-buffer management</w:t>
      </w:r>
      <w:bookmarkEnd w:id="1229"/>
      <w:bookmarkEnd w:id="1230"/>
      <w:bookmarkEnd w:id="1231"/>
      <w:bookmarkEnd w:id="1232"/>
      <w:bookmarkEnd w:id="1233"/>
      <w:bookmarkEnd w:id="1234"/>
      <w:bookmarkEnd w:id="1235"/>
      <w:bookmarkEnd w:id="1236"/>
      <w:bookmarkEnd w:id="1237"/>
      <w:bookmarkEnd w:id="1238"/>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9" w:name="_Toc26369301"/>
      <w:bookmarkStart w:id="1240" w:name="_Toc36227183"/>
      <w:bookmarkStart w:id="1241" w:name="_Toc36228198"/>
      <w:bookmarkStart w:id="1242" w:name="_Toc36228825"/>
      <w:bookmarkStart w:id="1243" w:name="_Toc68847144"/>
      <w:bookmarkStart w:id="1244" w:name="_Toc74611079"/>
      <w:bookmarkStart w:id="1245" w:name="_Toc75566358"/>
      <w:bookmarkStart w:id="1246" w:name="_Toc89789909"/>
      <w:bookmarkStart w:id="1247" w:name="_Toc99466546"/>
      <w:bookmarkStart w:id="1248" w:name="_Toc217285439"/>
      <w:r w:rsidRPr="00567618">
        <w:t>8.2.3</w:t>
      </w:r>
      <w:r w:rsidRPr="00567618">
        <w:tab/>
        <w:t>Minimum performance requirements for jitter-buffer management</w:t>
      </w:r>
      <w:bookmarkEnd w:id="1239"/>
      <w:bookmarkEnd w:id="1240"/>
      <w:bookmarkEnd w:id="1241"/>
      <w:bookmarkEnd w:id="1242"/>
      <w:bookmarkEnd w:id="1243"/>
      <w:bookmarkEnd w:id="1244"/>
      <w:bookmarkEnd w:id="1245"/>
      <w:bookmarkEnd w:id="1246"/>
      <w:bookmarkEnd w:id="1247"/>
      <w:bookmarkEnd w:id="1248"/>
      <w:r w:rsidRPr="00567618">
        <w:t xml:space="preserve"> </w:t>
      </w:r>
    </w:p>
    <w:p w14:paraId="24F3EBEA" w14:textId="77777777" w:rsidR="00FC7E52" w:rsidRPr="00567618" w:rsidRDefault="00FC7E52" w:rsidP="00FC7E52">
      <w:pPr>
        <w:pStyle w:val="Heading4"/>
      </w:pPr>
      <w:bookmarkStart w:id="1249" w:name="_Toc26369302"/>
      <w:bookmarkStart w:id="1250" w:name="_Toc36227184"/>
      <w:bookmarkStart w:id="1251" w:name="_Toc36228199"/>
      <w:bookmarkStart w:id="1252" w:name="_Toc36228826"/>
      <w:bookmarkStart w:id="1253" w:name="_Toc68847145"/>
      <w:bookmarkStart w:id="1254" w:name="_Toc74611080"/>
      <w:bookmarkStart w:id="1255" w:name="_Toc75566359"/>
      <w:bookmarkStart w:id="1256" w:name="_Toc89789910"/>
      <w:bookmarkStart w:id="1257" w:name="_Toc99466547"/>
      <w:bookmarkStart w:id="1258" w:name="_Toc217285440"/>
      <w:r w:rsidRPr="00567618">
        <w:t>8.2.3.1</w:t>
      </w:r>
      <w:r w:rsidRPr="00567618">
        <w:tab/>
        <w:t>General</w:t>
      </w:r>
      <w:bookmarkEnd w:id="1249"/>
      <w:bookmarkEnd w:id="1250"/>
      <w:bookmarkEnd w:id="1251"/>
      <w:bookmarkEnd w:id="1252"/>
      <w:bookmarkEnd w:id="1253"/>
      <w:bookmarkEnd w:id="1254"/>
      <w:bookmarkEnd w:id="1255"/>
      <w:bookmarkEnd w:id="1256"/>
      <w:bookmarkEnd w:id="1257"/>
      <w:bookmarkEnd w:id="1258"/>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lastRenderedPageBreak/>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9" w:name="_Toc26369303"/>
      <w:bookmarkStart w:id="1260" w:name="_Toc36227185"/>
      <w:bookmarkStart w:id="1261" w:name="_Toc36228200"/>
      <w:bookmarkStart w:id="1262" w:name="_Toc36228827"/>
      <w:bookmarkStart w:id="1263" w:name="_Toc68847146"/>
      <w:bookmarkStart w:id="1264" w:name="_Toc74611081"/>
      <w:bookmarkStart w:id="1265" w:name="_Toc75566360"/>
      <w:bookmarkStart w:id="1266" w:name="_Toc89789911"/>
      <w:bookmarkStart w:id="1267" w:name="_Toc99466548"/>
      <w:bookmarkStart w:id="1268" w:name="_Toc217285441"/>
      <w:r w:rsidRPr="00567618">
        <w:t>8.2.3.2</w:t>
      </w:r>
      <w:r w:rsidRPr="00567618">
        <w:tab/>
        <w:t>Objective performance requirements</w:t>
      </w:r>
      <w:bookmarkEnd w:id="1259"/>
      <w:bookmarkEnd w:id="1260"/>
      <w:bookmarkEnd w:id="1261"/>
      <w:bookmarkEnd w:id="1262"/>
      <w:bookmarkEnd w:id="1263"/>
      <w:bookmarkEnd w:id="1264"/>
      <w:bookmarkEnd w:id="1265"/>
      <w:bookmarkEnd w:id="1266"/>
      <w:bookmarkEnd w:id="1267"/>
      <w:bookmarkEnd w:id="1268"/>
    </w:p>
    <w:p w14:paraId="3F7DB4EC" w14:textId="77777777" w:rsidR="00FC7E52" w:rsidRPr="00567618" w:rsidRDefault="00FC7E52" w:rsidP="00FC7E52">
      <w:pPr>
        <w:pStyle w:val="Heading5"/>
      </w:pPr>
      <w:bookmarkStart w:id="1269" w:name="_Toc26369304"/>
      <w:bookmarkStart w:id="1270" w:name="_Toc36227186"/>
      <w:bookmarkStart w:id="1271" w:name="_Toc36228201"/>
      <w:bookmarkStart w:id="1272" w:name="_Toc36228828"/>
      <w:bookmarkStart w:id="1273" w:name="_Toc68847147"/>
      <w:bookmarkStart w:id="1274" w:name="_Toc74611082"/>
      <w:bookmarkStart w:id="1275" w:name="_Toc75566361"/>
      <w:bookmarkStart w:id="1276" w:name="_Toc89789912"/>
      <w:bookmarkStart w:id="1277" w:name="_Toc99466549"/>
      <w:bookmarkStart w:id="1278" w:name="_Toc217285442"/>
      <w:r w:rsidRPr="00567618">
        <w:t>8.2.3.2.1</w:t>
      </w:r>
      <w:r w:rsidRPr="00567618">
        <w:tab/>
        <w:t>General</w:t>
      </w:r>
      <w:bookmarkEnd w:id="1269"/>
      <w:bookmarkEnd w:id="1270"/>
      <w:bookmarkEnd w:id="1271"/>
      <w:bookmarkEnd w:id="1272"/>
      <w:bookmarkEnd w:id="1273"/>
      <w:bookmarkEnd w:id="1274"/>
      <w:bookmarkEnd w:id="1275"/>
      <w:bookmarkEnd w:id="1276"/>
      <w:bookmarkEnd w:id="1277"/>
      <w:bookmarkEnd w:id="1278"/>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9" w:name="_Toc26369305"/>
      <w:bookmarkStart w:id="1280" w:name="_Toc36227187"/>
      <w:bookmarkStart w:id="1281" w:name="_Toc36228202"/>
      <w:bookmarkStart w:id="1282" w:name="_Toc36228829"/>
      <w:bookmarkStart w:id="1283" w:name="_Toc68847148"/>
      <w:bookmarkStart w:id="1284" w:name="_Toc74611083"/>
      <w:bookmarkStart w:id="1285" w:name="_Toc75566362"/>
      <w:bookmarkStart w:id="1286" w:name="_Toc89789913"/>
      <w:bookmarkStart w:id="1287" w:name="_Toc99466550"/>
      <w:bookmarkStart w:id="1288" w:name="_Toc217285443"/>
      <w:r w:rsidRPr="00567618">
        <w:t>8.2.3.2.2</w:t>
      </w:r>
      <w:r w:rsidRPr="00567618">
        <w:tab/>
        <w:t>Jitter buffer delay criteria</w:t>
      </w:r>
      <w:bookmarkEnd w:id="1279"/>
      <w:bookmarkEnd w:id="1280"/>
      <w:bookmarkEnd w:id="1281"/>
      <w:bookmarkEnd w:id="1282"/>
      <w:bookmarkEnd w:id="1283"/>
      <w:bookmarkEnd w:id="1284"/>
      <w:bookmarkEnd w:id="1285"/>
      <w:bookmarkEnd w:id="1286"/>
      <w:bookmarkEnd w:id="1287"/>
      <w:bookmarkEnd w:id="1288"/>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65pt;height:281.35pt" o:ole="">
            <v:imagedata r:id="rId33" o:title=""/>
          </v:shape>
          <o:OLEObject Type="Embed" ProgID="Word.Picture.8" ShapeID="_x0000_i1034" DrawAspect="Content" ObjectID="_1827899151" r:id="rId34"/>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9" w:name="_Toc26369306"/>
      <w:bookmarkStart w:id="1290" w:name="_Toc36227188"/>
      <w:bookmarkStart w:id="1291" w:name="_Toc36228203"/>
      <w:bookmarkStart w:id="1292" w:name="_Toc36228830"/>
      <w:bookmarkStart w:id="1293" w:name="_Toc68847149"/>
      <w:bookmarkStart w:id="1294" w:name="_Toc74611084"/>
      <w:bookmarkStart w:id="1295" w:name="_Toc75566363"/>
      <w:bookmarkStart w:id="1296" w:name="_Toc89789914"/>
      <w:bookmarkStart w:id="1297" w:name="_Toc99466551"/>
      <w:bookmarkStart w:id="1298" w:name="_Toc217285444"/>
      <w:r w:rsidRPr="00567618">
        <w:t>8.2.3.2.3</w:t>
      </w:r>
      <w:r w:rsidRPr="00567618">
        <w:tab/>
        <w:t>Jitter induced concealment operations</w:t>
      </w:r>
      <w:bookmarkEnd w:id="1289"/>
      <w:bookmarkEnd w:id="1290"/>
      <w:bookmarkEnd w:id="1291"/>
      <w:bookmarkEnd w:id="1292"/>
      <w:bookmarkEnd w:id="1293"/>
      <w:bookmarkEnd w:id="1294"/>
      <w:bookmarkEnd w:id="1295"/>
      <w:bookmarkEnd w:id="1296"/>
      <w:bookmarkEnd w:id="1297"/>
      <w:bookmarkEnd w:id="1298"/>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lastRenderedPageBreak/>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9" w:name="_Toc26369307"/>
      <w:bookmarkStart w:id="1300" w:name="_Toc36227189"/>
      <w:bookmarkStart w:id="1301" w:name="_Toc36228204"/>
      <w:bookmarkStart w:id="1302" w:name="_Toc36228831"/>
      <w:bookmarkStart w:id="1303" w:name="_Toc68847150"/>
      <w:bookmarkStart w:id="1304" w:name="_Toc74611085"/>
      <w:bookmarkStart w:id="1305" w:name="_Toc75566364"/>
      <w:bookmarkStart w:id="1306" w:name="_Toc89789915"/>
      <w:bookmarkStart w:id="1307" w:name="_Toc99466552"/>
      <w:bookmarkStart w:id="1308" w:name="_Toc217285445"/>
      <w:r w:rsidRPr="00567618">
        <w:t>8.2.3.3</w:t>
      </w:r>
      <w:r w:rsidRPr="00567618">
        <w:tab/>
        <w:t>Delay and error profiles</w:t>
      </w:r>
      <w:bookmarkEnd w:id="1299"/>
      <w:bookmarkEnd w:id="1300"/>
      <w:bookmarkEnd w:id="1301"/>
      <w:bookmarkEnd w:id="1302"/>
      <w:bookmarkEnd w:id="1303"/>
      <w:bookmarkEnd w:id="1304"/>
      <w:bookmarkEnd w:id="1305"/>
      <w:bookmarkEnd w:id="1306"/>
      <w:bookmarkEnd w:id="1307"/>
      <w:bookmarkEnd w:id="1308"/>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9" w:name="_Toc26369308"/>
      <w:bookmarkStart w:id="1310" w:name="_Toc36227190"/>
      <w:bookmarkStart w:id="1311" w:name="_Toc36228205"/>
      <w:bookmarkStart w:id="1312" w:name="_Toc36228832"/>
      <w:bookmarkStart w:id="1313" w:name="_Toc68847151"/>
      <w:bookmarkStart w:id="1314" w:name="_Toc74611086"/>
      <w:bookmarkStart w:id="1315" w:name="_Toc75566365"/>
      <w:bookmarkStart w:id="1316" w:name="_Toc89789916"/>
      <w:bookmarkStart w:id="1317" w:name="_Toc99466553"/>
      <w:bookmarkStart w:id="1318" w:name="_Toc217285446"/>
      <w:r w:rsidRPr="00567618">
        <w:t>8.2.3.4</w:t>
      </w:r>
      <w:r w:rsidRPr="00567618">
        <w:tab/>
        <w:t>Speech material for JBM minimum performance evaluation</w:t>
      </w:r>
      <w:bookmarkEnd w:id="1309"/>
      <w:bookmarkEnd w:id="1310"/>
      <w:bookmarkEnd w:id="1311"/>
      <w:bookmarkEnd w:id="1312"/>
      <w:bookmarkEnd w:id="1313"/>
      <w:bookmarkEnd w:id="1314"/>
      <w:bookmarkEnd w:id="1315"/>
      <w:bookmarkEnd w:id="1316"/>
      <w:bookmarkEnd w:id="1317"/>
      <w:bookmarkEnd w:id="1318"/>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9" w:name="_Toc26369309"/>
      <w:bookmarkStart w:id="1320" w:name="_Toc36227191"/>
      <w:bookmarkStart w:id="1321" w:name="_Toc36228206"/>
      <w:bookmarkStart w:id="1322" w:name="_Toc36228833"/>
      <w:bookmarkStart w:id="1323" w:name="_Toc68847152"/>
      <w:bookmarkStart w:id="1324" w:name="_Toc74611087"/>
      <w:bookmarkStart w:id="1325" w:name="_Toc75566366"/>
      <w:bookmarkStart w:id="1326" w:name="_Toc89789917"/>
      <w:bookmarkStart w:id="1327" w:name="_Toc99466554"/>
      <w:bookmarkStart w:id="1328" w:name="_Toc217285447"/>
      <w:r w:rsidRPr="00567618">
        <w:t>8.3</w:t>
      </w:r>
      <w:r w:rsidRPr="00567618">
        <w:tab/>
        <w:t>Video</w:t>
      </w:r>
      <w:bookmarkEnd w:id="1319"/>
      <w:bookmarkEnd w:id="1320"/>
      <w:bookmarkEnd w:id="1321"/>
      <w:bookmarkEnd w:id="1322"/>
      <w:bookmarkEnd w:id="1323"/>
      <w:bookmarkEnd w:id="1324"/>
      <w:bookmarkEnd w:id="1325"/>
      <w:bookmarkEnd w:id="1326"/>
      <w:bookmarkEnd w:id="1327"/>
      <w:bookmarkEnd w:id="1328"/>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9" w:name="_Toc26369310"/>
      <w:bookmarkStart w:id="1330" w:name="_Toc36227192"/>
      <w:bookmarkStart w:id="1331" w:name="_Toc36228207"/>
      <w:bookmarkStart w:id="1332" w:name="_Toc36228834"/>
      <w:bookmarkStart w:id="1333" w:name="_Toc68847153"/>
      <w:bookmarkStart w:id="1334" w:name="_Toc74611088"/>
      <w:bookmarkStart w:id="1335" w:name="_Toc75566367"/>
      <w:bookmarkStart w:id="1336" w:name="_Toc89789918"/>
      <w:bookmarkStart w:id="1337" w:name="_Toc99466555"/>
      <w:bookmarkStart w:id="1338" w:name="_Toc217285448"/>
      <w:r w:rsidRPr="00567618">
        <w:t>8.4</w:t>
      </w:r>
      <w:r w:rsidRPr="00567618">
        <w:tab/>
        <w:t>Text</w:t>
      </w:r>
      <w:bookmarkEnd w:id="1329"/>
      <w:bookmarkEnd w:id="1330"/>
      <w:bookmarkEnd w:id="1331"/>
      <w:bookmarkEnd w:id="1332"/>
      <w:bookmarkEnd w:id="1333"/>
      <w:bookmarkEnd w:id="1334"/>
      <w:bookmarkEnd w:id="1335"/>
      <w:bookmarkEnd w:id="1336"/>
      <w:bookmarkEnd w:id="1337"/>
      <w:bookmarkEnd w:id="1338"/>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9" w:name="_Toc26369311"/>
      <w:bookmarkStart w:id="1340" w:name="_Toc36227193"/>
      <w:bookmarkStart w:id="1341" w:name="_Toc36228208"/>
      <w:bookmarkStart w:id="1342" w:name="_Toc36228835"/>
      <w:bookmarkStart w:id="1343" w:name="_Toc68847154"/>
      <w:bookmarkStart w:id="1344" w:name="_Toc74611089"/>
      <w:bookmarkStart w:id="1345" w:name="_Toc75566368"/>
      <w:bookmarkStart w:id="1346" w:name="_Toc89789919"/>
      <w:bookmarkStart w:id="1347" w:name="_Toc99466556"/>
      <w:bookmarkStart w:id="1348" w:name="_Toc217285449"/>
      <w:r w:rsidRPr="00567618">
        <w:lastRenderedPageBreak/>
        <w:t>9</w:t>
      </w:r>
      <w:r w:rsidRPr="00567618">
        <w:tab/>
        <w:t>Packet-loss handling</w:t>
      </w:r>
      <w:bookmarkEnd w:id="1339"/>
      <w:bookmarkEnd w:id="1340"/>
      <w:bookmarkEnd w:id="1341"/>
      <w:bookmarkEnd w:id="1342"/>
      <w:bookmarkEnd w:id="1343"/>
      <w:bookmarkEnd w:id="1344"/>
      <w:bookmarkEnd w:id="1345"/>
      <w:bookmarkEnd w:id="1346"/>
      <w:bookmarkEnd w:id="1347"/>
      <w:bookmarkEnd w:id="1348"/>
    </w:p>
    <w:p w14:paraId="595614AB" w14:textId="77777777" w:rsidR="00FC7E52" w:rsidRPr="00567618" w:rsidRDefault="00FC7E52" w:rsidP="00FC7E52">
      <w:pPr>
        <w:pStyle w:val="Heading2"/>
      </w:pPr>
      <w:bookmarkStart w:id="1349" w:name="_Toc26369312"/>
      <w:bookmarkStart w:id="1350" w:name="_Toc36227194"/>
      <w:bookmarkStart w:id="1351" w:name="_Toc36228209"/>
      <w:bookmarkStart w:id="1352" w:name="_Toc36228836"/>
      <w:bookmarkStart w:id="1353" w:name="_Toc68847155"/>
      <w:bookmarkStart w:id="1354" w:name="_Toc74611090"/>
      <w:bookmarkStart w:id="1355" w:name="_Toc75566369"/>
      <w:bookmarkStart w:id="1356" w:name="_Toc89789920"/>
      <w:bookmarkStart w:id="1357" w:name="_Toc99466557"/>
      <w:bookmarkStart w:id="1358" w:name="_Toc217285450"/>
      <w:r w:rsidRPr="00567618">
        <w:t>9.1</w:t>
      </w:r>
      <w:r w:rsidRPr="00567618">
        <w:tab/>
        <w:t>General</w:t>
      </w:r>
      <w:bookmarkEnd w:id="1349"/>
      <w:bookmarkEnd w:id="1350"/>
      <w:bookmarkEnd w:id="1351"/>
      <w:bookmarkEnd w:id="1352"/>
      <w:bookmarkEnd w:id="1353"/>
      <w:bookmarkEnd w:id="1354"/>
      <w:bookmarkEnd w:id="1355"/>
      <w:bookmarkEnd w:id="1356"/>
      <w:bookmarkEnd w:id="1357"/>
      <w:bookmarkEnd w:id="1358"/>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9" w:name="_Toc26369313"/>
      <w:bookmarkStart w:id="1360" w:name="_Toc36227195"/>
      <w:bookmarkStart w:id="1361" w:name="_Toc36228210"/>
      <w:bookmarkStart w:id="1362" w:name="_Toc36228837"/>
      <w:bookmarkStart w:id="1363" w:name="_Toc68847156"/>
      <w:bookmarkStart w:id="1364" w:name="_Toc74611091"/>
      <w:bookmarkStart w:id="1365" w:name="_Toc75566370"/>
      <w:bookmarkStart w:id="1366" w:name="_Toc89789921"/>
      <w:bookmarkStart w:id="1367" w:name="_Toc99466558"/>
      <w:bookmarkStart w:id="1368" w:name="_Toc217285451"/>
      <w:r w:rsidRPr="00567618">
        <w:t>9.2</w:t>
      </w:r>
      <w:r w:rsidRPr="00567618">
        <w:tab/>
        <w:t>Speech</w:t>
      </w:r>
      <w:bookmarkEnd w:id="1359"/>
      <w:bookmarkEnd w:id="1360"/>
      <w:bookmarkEnd w:id="1361"/>
      <w:bookmarkEnd w:id="1362"/>
      <w:bookmarkEnd w:id="1363"/>
      <w:bookmarkEnd w:id="1364"/>
      <w:bookmarkEnd w:id="1365"/>
      <w:bookmarkEnd w:id="1366"/>
      <w:bookmarkEnd w:id="1367"/>
      <w:bookmarkEnd w:id="1368"/>
    </w:p>
    <w:p w14:paraId="672F3F5C" w14:textId="77777777" w:rsidR="00FC7E52" w:rsidRPr="00567618" w:rsidRDefault="00FC7E52" w:rsidP="00FC7E52">
      <w:pPr>
        <w:pStyle w:val="Heading3"/>
      </w:pPr>
      <w:bookmarkStart w:id="1369" w:name="_Toc26369314"/>
      <w:bookmarkStart w:id="1370" w:name="_Toc36227196"/>
      <w:bookmarkStart w:id="1371" w:name="_Toc36228211"/>
      <w:bookmarkStart w:id="1372" w:name="_Toc36228838"/>
      <w:bookmarkStart w:id="1373" w:name="_Toc68847157"/>
      <w:bookmarkStart w:id="1374" w:name="_Toc74611092"/>
      <w:bookmarkStart w:id="1375" w:name="_Toc75566371"/>
      <w:bookmarkStart w:id="1376" w:name="_Toc89789922"/>
      <w:bookmarkStart w:id="1377" w:name="_Toc99466559"/>
      <w:bookmarkStart w:id="1378" w:name="_Toc217285452"/>
      <w:r w:rsidRPr="00567618">
        <w:t>9.2.1</w:t>
      </w:r>
      <w:r w:rsidRPr="00567618">
        <w:tab/>
        <w:t>General</w:t>
      </w:r>
      <w:bookmarkEnd w:id="1369"/>
      <w:bookmarkEnd w:id="1370"/>
      <w:bookmarkEnd w:id="1371"/>
      <w:bookmarkEnd w:id="1372"/>
      <w:bookmarkEnd w:id="1373"/>
      <w:bookmarkEnd w:id="1374"/>
      <w:bookmarkEnd w:id="1375"/>
      <w:bookmarkEnd w:id="1376"/>
      <w:bookmarkEnd w:id="1377"/>
      <w:bookmarkEnd w:id="1378"/>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9" w:name="_Toc26369315"/>
      <w:bookmarkStart w:id="1380" w:name="_Toc36227197"/>
      <w:bookmarkStart w:id="1381" w:name="_Toc36228212"/>
      <w:bookmarkStart w:id="1382" w:name="_Toc36228839"/>
      <w:bookmarkStart w:id="1383" w:name="_Toc68847158"/>
      <w:bookmarkStart w:id="1384" w:name="_Toc74611093"/>
      <w:bookmarkStart w:id="1385" w:name="_Toc75566372"/>
      <w:bookmarkStart w:id="1386" w:name="_Toc89789923"/>
      <w:bookmarkStart w:id="1387" w:name="_Toc99466560"/>
      <w:bookmarkStart w:id="1388" w:name="_Toc217285453"/>
      <w:r w:rsidRPr="00567618">
        <w:t>9.2.2</w:t>
      </w:r>
      <w:r w:rsidRPr="00567618">
        <w:tab/>
        <w:t>Transmitting redundant frames</w:t>
      </w:r>
      <w:bookmarkEnd w:id="1379"/>
      <w:bookmarkEnd w:id="1380"/>
      <w:bookmarkEnd w:id="1381"/>
      <w:bookmarkEnd w:id="1382"/>
      <w:bookmarkEnd w:id="1383"/>
      <w:bookmarkEnd w:id="1384"/>
      <w:bookmarkEnd w:id="1385"/>
      <w:bookmarkEnd w:id="1386"/>
      <w:bookmarkEnd w:id="1387"/>
      <w:bookmarkEnd w:id="1388"/>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lastRenderedPageBreak/>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35pt;height:328pt" o:ole="">
            <v:imagedata r:id="rId35" o:title=""/>
          </v:shape>
          <o:OLEObject Type="Embed" ProgID="Word.Picture.8" ShapeID="_x0000_i1035" DrawAspect="Content" ObjectID="_1827899152" r:id="rId36"/>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lastRenderedPageBreak/>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65pt;height:267.35pt" o:ole="">
            <v:imagedata r:id="rId37" o:title=""/>
          </v:shape>
          <o:OLEObject Type="Embed" ProgID="Word.Picture.8" ShapeID="_x0000_i1036" DrawAspect="Content" ObjectID="_1827899153" r:id="rId38"/>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pt;height:313.35pt" o:ole="">
            <v:imagedata r:id="rId39" o:title=""/>
          </v:shape>
          <o:OLEObject Type="Embed" ProgID="Word.Picture.8" ShapeID="_x0000_i1037" DrawAspect="Content" ObjectID="_1827899154" r:id="rId40"/>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9" w:name="_Toc26369316"/>
      <w:bookmarkStart w:id="1390" w:name="_Toc36227198"/>
      <w:bookmarkStart w:id="1391" w:name="_Toc36228213"/>
      <w:bookmarkStart w:id="1392" w:name="_Toc36228840"/>
      <w:bookmarkStart w:id="1393" w:name="_Toc68847159"/>
      <w:bookmarkStart w:id="1394" w:name="_Toc74611094"/>
      <w:bookmarkStart w:id="1395" w:name="_Toc75566373"/>
      <w:bookmarkStart w:id="1396" w:name="_Toc89789924"/>
      <w:bookmarkStart w:id="1397" w:name="_Toc99466561"/>
      <w:bookmarkStart w:id="1398" w:name="_Toc217285454"/>
      <w:r w:rsidRPr="00567618">
        <w:t>9.2.3</w:t>
      </w:r>
      <w:r w:rsidRPr="00567618">
        <w:tab/>
        <w:t>Receiving redundant frames</w:t>
      </w:r>
      <w:bookmarkEnd w:id="1389"/>
      <w:bookmarkEnd w:id="1390"/>
      <w:bookmarkEnd w:id="1391"/>
      <w:bookmarkEnd w:id="1392"/>
      <w:bookmarkEnd w:id="1393"/>
      <w:bookmarkEnd w:id="1394"/>
      <w:bookmarkEnd w:id="1395"/>
      <w:bookmarkEnd w:id="1396"/>
      <w:bookmarkEnd w:id="1397"/>
      <w:bookmarkEnd w:id="1398"/>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9" w:name="_Toc26369317"/>
      <w:bookmarkStart w:id="1400" w:name="_Toc36227199"/>
      <w:bookmarkStart w:id="1401" w:name="_Toc36228214"/>
      <w:bookmarkStart w:id="1402" w:name="_Toc36228841"/>
      <w:bookmarkStart w:id="1403" w:name="_Toc68847160"/>
      <w:bookmarkStart w:id="1404" w:name="_Toc74611095"/>
      <w:bookmarkStart w:id="1405" w:name="_Toc75566374"/>
      <w:bookmarkStart w:id="1406" w:name="_Toc89789925"/>
      <w:bookmarkStart w:id="1407" w:name="_Toc99466562"/>
      <w:bookmarkStart w:id="1408" w:name="_Toc217285455"/>
      <w:r w:rsidRPr="00567618">
        <w:lastRenderedPageBreak/>
        <w:t>9.3</w:t>
      </w:r>
      <w:r w:rsidRPr="00567618">
        <w:tab/>
        <w:t>Video</w:t>
      </w:r>
      <w:bookmarkEnd w:id="1399"/>
      <w:bookmarkEnd w:id="1400"/>
      <w:bookmarkEnd w:id="1401"/>
      <w:bookmarkEnd w:id="1402"/>
      <w:bookmarkEnd w:id="1403"/>
      <w:bookmarkEnd w:id="1404"/>
      <w:bookmarkEnd w:id="1405"/>
      <w:bookmarkEnd w:id="1406"/>
      <w:bookmarkEnd w:id="1407"/>
      <w:bookmarkEnd w:id="1408"/>
    </w:p>
    <w:p w14:paraId="73C4A1FD" w14:textId="77777777" w:rsidR="00FC7E52" w:rsidRPr="00567618" w:rsidRDefault="00FC7E52" w:rsidP="00FC7E52">
      <w:pPr>
        <w:pStyle w:val="Heading3"/>
      </w:pPr>
      <w:bookmarkStart w:id="1409" w:name="_Toc26369318"/>
      <w:bookmarkStart w:id="1410" w:name="_Toc36227200"/>
      <w:bookmarkStart w:id="1411" w:name="_Toc36228215"/>
      <w:bookmarkStart w:id="1412" w:name="_Toc36228842"/>
      <w:bookmarkStart w:id="1413" w:name="_Toc68847161"/>
      <w:bookmarkStart w:id="1414" w:name="_Toc74611096"/>
      <w:bookmarkStart w:id="1415" w:name="_Toc75566375"/>
      <w:bookmarkStart w:id="1416" w:name="_Toc89789926"/>
      <w:bookmarkStart w:id="1417" w:name="_Toc99466563"/>
      <w:bookmarkStart w:id="1418" w:name="_Toc217285456"/>
      <w:r w:rsidRPr="00443A17">
        <w:t>9.3.1</w:t>
      </w:r>
      <w:r w:rsidRPr="00443A17">
        <w:tab/>
        <w:t>General</w:t>
      </w:r>
      <w:bookmarkEnd w:id="1409"/>
      <w:bookmarkEnd w:id="1410"/>
      <w:bookmarkEnd w:id="1411"/>
      <w:bookmarkEnd w:id="1412"/>
      <w:bookmarkEnd w:id="1413"/>
      <w:bookmarkEnd w:id="1414"/>
      <w:bookmarkEnd w:id="1415"/>
      <w:bookmarkEnd w:id="1416"/>
      <w:bookmarkEnd w:id="1417"/>
      <w:bookmarkEnd w:id="1418"/>
    </w:p>
    <w:p w14:paraId="59876696" w14:textId="77777777" w:rsidR="00FC7E52" w:rsidRPr="00567618" w:rsidRDefault="00FC7E52" w:rsidP="00FC7E52">
      <w:pPr>
        <w:rPr>
          <w:rFonts w:ascii="Times Roman" w:hAnsi="Times Roman"/>
          <w:noProof/>
        </w:rPr>
      </w:pPr>
      <w:bookmarkStart w:id="1419" w:name="_MCCTEMPBM_CRPT86940079___7"/>
      <w:r w:rsidRPr="00567618">
        <w:rPr>
          <w:rFonts w:ascii="Times Roman" w:hAnsi="Times Roman"/>
          <w:noProof/>
        </w:rPr>
        <w:t xml:space="preserve">MTSI clients can use the following mechanisms to recover from packet losses: </w:t>
      </w:r>
    </w:p>
    <w:bookmarkEnd w:id="1419"/>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20"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20"/>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1" w:name="_Toc26369319"/>
      <w:bookmarkStart w:id="1422" w:name="_Toc36227201"/>
      <w:bookmarkStart w:id="1423" w:name="_Toc36228216"/>
      <w:bookmarkStart w:id="1424" w:name="_Toc36228843"/>
      <w:bookmarkStart w:id="1425" w:name="_Toc68847162"/>
      <w:bookmarkStart w:id="1426" w:name="_Toc74611097"/>
      <w:bookmarkStart w:id="1427" w:name="_Toc75566376"/>
      <w:bookmarkStart w:id="1428" w:name="_Toc89789927"/>
      <w:bookmarkStart w:id="1429" w:name="_Toc99466564"/>
      <w:bookmarkStart w:id="1430" w:name="_Toc217285457"/>
      <w:r w:rsidRPr="00567618">
        <w:t>9.3.2</w:t>
      </w:r>
      <w:r w:rsidRPr="00567618">
        <w:tab/>
        <w:t>Receiver behaviour</w:t>
      </w:r>
      <w:bookmarkEnd w:id="1421"/>
      <w:bookmarkEnd w:id="1422"/>
      <w:bookmarkEnd w:id="1423"/>
      <w:bookmarkEnd w:id="1424"/>
      <w:bookmarkEnd w:id="1425"/>
      <w:bookmarkEnd w:id="1426"/>
      <w:bookmarkEnd w:id="1427"/>
      <w:bookmarkEnd w:id="1428"/>
      <w:bookmarkEnd w:id="1429"/>
      <w:bookmarkEnd w:id="1430"/>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1" w:name="_Toc26369320"/>
      <w:bookmarkStart w:id="1432" w:name="_Toc36227202"/>
      <w:bookmarkStart w:id="1433" w:name="_Toc36228217"/>
      <w:bookmarkStart w:id="1434" w:name="_Toc36228844"/>
      <w:bookmarkStart w:id="1435" w:name="_Toc68847163"/>
      <w:bookmarkStart w:id="1436" w:name="_Toc74611098"/>
      <w:bookmarkStart w:id="1437" w:name="_Toc75566377"/>
      <w:bookmarkStart w:id="1438" w:name="_Toc89789928"/>
      <w:bookmarkStart w:id="1439" w:name="_Toc99466565"/>
      <w:bookmarkStart w:id="1440" w:name="_Toc217285458"/>
      <w:r w:rsidRPr="00567618">
        <w:t>9.3.3</w:t>
      </w:r>
      <w:r w:rsidRPr="00567618">
        <w:tab/>
        <w:t>Sender behaviour</w:t>
      </w:r>
      <w:bookmarkEnd w:id="1431"/>
      <w:bookmarkEnd w:id="1432"/>
      <w:bookmarkEnd w:id="1433"/>
      <w:bookmarkEnd w:id="1434"/>
      <w:bookmarkEnd w:id="1435"/>
      <w:bookmarkEnd w:id="1436"/>
      <w:bookmarkEnd w:id="1437"/>
      <w:bookmarkEnd w:id="1438"/>
      <w:bookmarkEnd w:id="1439"/>
      <w:bookmarkEnd w:id="1440"/>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w:t>
      </w:r>
      <w:r w:rsidRPr="00567618">
        <w:lastRenderedPageBreak/>
        <w:t xml:space="preserve">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26C40859" w:rsidR="00FC7E52" w:rsidRPr="00567618" w:rsidRDefault="009C3AEF" w:rsidP="00FC7E52">
      <w:r>
        <w:rPr>
          <w:szCs w:val="24"/>
        </w:rPr>
        <w:t>Clause</w:t>
      </w:r>
      <w:r w:rsidR="00FC7E52" w:rsidRPr="00567618">
        <w:t xml:space="preserve"> P.2 gives further description of sender behaviour for error correction. </w:t>
      </w:r>
      <w:r>
        <w:rPr>
          <w:szCs w:val="24"/>
        </w:rPr>
        <w:t>Clause</w:t>
      </w:r>
      <w:r w:rsidR="00FC7E52" w:rsidRPr="00567618">
        <w:t xml:space="preserve"> P.3 gives further description of sender and receiver behaviour for RTP retransmission based recovery.</w:t>
      </w:r>
    </w:p>
    <w:p w14:paraId="78090A43" w14:textId="77777777" w:rsidR="00FC7E52" w:rsidRPr="00567618" w:rsidRDefault="00FC7E52" w:rsidP="00FC7E52">
      <w:pPr>
        <w:pStyle w:val="Heading3"/>
      </w:pPr>
      <w:bookmarkStart w:id="1441" w:name="_Toc26369321"/>
      <w:bookmarkStart w:id="1442" w:name="_Toc36227203"/>
      <w:bookmarkStart w:id="1443" w:name="_Toc36228218"/>
      <w:bookmarkStart w:id="1444" w:name="_Toc36228845"/>
      <w:bookmarkStart w:id="1445" w:name="_Toc68847164"/>
      <w:bookmarkStart w:id="1446" w:name="_Toc74611099"/>
      <w:bookmarkStart w:id="1447" w:name="_Toc75566378"/>
      <w:bookmarkStart w:id="1448" w:name="_Toc89789929"/>
      <w:bookmarkStart w:id="1449" w:name="_Toc99466566"/>
      <w:bookmarkStart w:id="1450" w:name="_Toc217285459"/>
      <w:r w:rsidRPr="00567618">
        <w:t>9.3.4</w:t>
      </w:r>
      <w:r w:rsidRPr="00567618">
        <w:tab/>
        <w:t>Recommendations for packet loss recovery mechanisms usage</w:t>
      </w:r>
      <w:bookmarkEnd w:id="1441"/>
      <w:bookmarkEnd w:id="1442"/>
      <w:bookmarkEnd w:id="1443"/>
      <w:bookmarkEnd w:id="1444"/>
      <w:bookmarkEnd w:id="1445"/>
      <w:bookmarkEnd w:id="1446"/>
      <w:bookmarkEnd w:id="1447"/>
      <w:bookmarkEnd w:id="1448"/>
      <w:bookmarkEnd w:id="1449"/>
      <w:bookmarkEnd w:id="1450"/>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51"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52" w:name="_Toc26369322"/>
      <w:bookmarkStart w:id="1453" w:name="_Toc36227204"/>
      <w:bookmarkStart w:id="1454" w:name="_Toc36228219"/>
      <w:bookmarkStart w:id="1455" w:name="_Toc36228846"/>
      <w:bookmarkStart w:id="1456" w:name="_Toc68847165"/>
      <w:bookmarkStart w:id="1457" w:name="_Toc74611100"/>
      <w:bookmarkStart w:id="1458" w:name="_Toc75566379"/>
      <w:bookmarkStart w:id="1459" w:name="_Toc89789930"/>
      <w:bookmarkStart w:id="1460" w:name="_Toc99466567"/>
      <w:bookmarkStart w:id="1461" w:name="_Toc217285460"/>
      <w:bookmarkEnd w:id="1451"/>
      <w:r w:rsidRPr="00567618">
        <w:lastRenderedPageBreak/>
        <w:t>9.4</w:t>
      </w:r>
      <w:r w:rsidRPr="00567618">
        <w:tab/>
        <w:t>Text</w:t>
      </w:r>
      <w:bookmarkEnd w:id="1452"/>
      <w:bookmarkEnd w:id="1453"/>
      <w:bookmarkEnd w:id="1454"/>
      <w:bookmarkEnd w:id="1455"/>
      <w:bookmarkEnd w:id="1456"/>
      <w:bookmarkEnd w:id="1457"/>
      <w:bookmarkEnd w:id="1458"/>
      <w:bookmarkEnd w:id="1459"/>
      <w:bookmarkEnd w:id="1460"/>
      <w:bookmarkEnd w:id="1461"/>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62" w:name="_Toc26369323"/>
      <w:bookmarkStart w:id="1463" w:name="_Toc36227205"/>
      <w:bookmarkStart w:id="1464" w:name="_Toc36228220"/>
      <w:bookmarkStart w:id="1465" w:name="_Toc36228847"/>
      <w:bookmarkStart w:id="1466" w:name="_Toc68847166"/>
      <w:bookmarkStart w:id="1467" w:name="_Toc74611101"/>
      <w:bookmarkStart w:id="1468" w:name="_Toc75566380"/>
      <w:bookmarkStart w:id="1469" w:name="_Toc89789931"/>
      <w:bookmarkStart w:id="1470" w:name="_Toc99466568"/>
      <w:bookmarkStart w:id="1471" w:name="_Toc217285461"/>
      <w:r w:rsidRPr="00567618">
        <w:t>10</w:t>
      </w:r>
      <w:r w:rsidRPr="00567618">
        <w:tab/>
        <w:t>Adaptation</w:t>
      </w:r>
      <w:bookmarkEnd w:id="1462"/>
      <w:bookmarkEnd w:id="1463"/>
      <w:bookmarkEnd w:id="1464"/>
      <w:bookmarkEnd w:id="1465"/>
      <w:bookmarkEnd w:id="1466"/>
      <w:bookmarkEnd w:id="1467"/>
      <w:bookmarkEnd w:id="1468"/>
      <w:bookmarkEnd w:id="1469"/>
      <w:bookmarkEnd w:id="1470"/>
      <w:bookmarkEnd w:id="1471"/>
    </w:p>
    <w:p w14:paraId="583E0962" w14:textId="77777777" w:rsidR="00FC7E52" w:rsidRPr="00567618" w:rsidRDefault="00FC7E52" w:rsidP="00FC7E52">
      <w:pPr>
        <w:pStyle w:val="Heading2"/>
      </w:pPr>
      <w:bookmarkStart w:id="1472" w:name="_Toc26369324"/>
      <w:bookmarkStart w:id="1473" w:name="_Toc36227206"/>
      <w:bookmarkStart w:id="1474" w:name="_Toc36228221"/>
      <w:bookmarkStart w:id="1475" w:name="_Toc36228848"/>
      <w:bookmarkStart w:id="1476" w:name="_Toc68847167"/>
      <w:bookmarkStart w:id="1477" w:name="_Toc74611102"/>
      <w:bookmarkStart w:id="1478" w:name="_Toc75566381"/>
      <w:bookmarkStart w:id="1479" w:name="_Toc89789932"/>
      <w:bookmarkStart w:id="1480" w:name="_Toc99466569"/>
      <w:bookmarkStart w:id="1481" w:name="_Toc217285462"/>
      <w:r w:rsidRPr="00567618">
        <w:t>10.1</w:t>
      </w:r>
      <w:r w:rsidRPr="00567618">
        <w:tab/>
        <w:t>General</w:t>
      </w:r>
      <w:bookmarkEnd w:id="1472"/>
      <w:bookmarkEnd w:id="1473"/>
      <w:bookmarkEnd w:id="1474"/>
      <w:bookmarkEnd w:id="1475"/>
      <w:bookmarkEnd w:id="1476"/>
      <w:bookmarkEnd w:id="1477"/>
      <w:bookmarkEnd w:id="1478"/>
      <w:bookmarkEnd w:id="1479"/>
      <w:bookmarkEnd w:id="1480"/>
      <w:bookmarkEnd w:id="1481"/>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82" w:name="_Toc26369325"/>
      <w:bookmarkStart w:id="1483" w:name="_Toc36227207"/>
      <w:bookmarkStart w:id="1484" w:name="_Toc36228222"/>
      <w:bookmarkStart w:id="1485" w:name="_Toc36228849"/>
      <w:bookmarkStart w:id="1486" w:name="_Toc68847168"/>
      <w:bookmarkStart w:id="1487" w:name="_Toc74611103"/>
      <w:bookmarkStart w:id="1488" w:name="_Toc75566382"/>
      <w:bookmarkStart w:id="1489" w:name="_Toc89789933"/>
      <w:bookmarkStart w:id="1490" w:name="_Toc99466570"/>
      <w:bookmarkStart w:id="1491" w:name="_Toc217285463"/>
      <w:r w:rsidRPr="00567618">
        <w:t>10.2</w:t>
      </w:r>
      <w:r w:rsidRPr="00567618">
        <w:tab/>
        <w:t>Speech</w:t>
      </w:r>
      <w:bookmarkEnd w:id="1482"/>
      <w:bookmarkEnd w:id="1483"/>
      <w:bookmarkEnd w:id="1484"/>
      <w:bookmarkEnd w:id="1485"/>
      <w:bookmarkEnd w:id="1486"/>
      <w:bookmarkEnd w:id="1487"/>
      <w:bookmarkEnd w:id="1488"/>
      <w:bookmarkEnd w:id="1489"/>
      <w:bookmarkEnd w:id="1490"/>
      <w:bookmarkEnd w:id="1491"/>
    </w:p>
    <w:p w14:paraId="33A7E6C2" w14:textId="77777777" w:rsidR="00FC7E52" w:rsidRPr="00567618" w:rsidRDefault="00FC7E52" w:rsidP="00FC7E52">
      <w:pPr>
        <w:pStyle w:val="Heading3"/>
        <w:rPr>
          <w:noProof/>
        </w:rPr>
      </w:pPr>
      <w:bookmarkStart w:id="1492" w:name="_Toc26369326"/>
      <w:bookmarkStart w:id="1493" w:name="_Toc36227208"/>
      <w:bookmarkStart w:id="1494" w:name="_Toc36228223"/>
      <w:bookmarkStart w:id="1495" w:name="_Toc36228850"/>
      <w:bookmarkStart w:id="1496" w:name="_Toc68847169"/>
      <w:bookmarkStart w:id="1497" w:name="_Toc74611104"/>
      <w:bookmarkStart w:id="1498" w:name="_Toc75566383"/>
      <w:bookmarkStart w:id="1499" w:name="_Toc89789934"/>
      <w:bookmarkStart w:id="1500" w:name="_Toc99466571"/>
      <w:bookmarkStart w:id="1501" w:name="_Toc217285464"/>
      <w:r w:rsidRPr="00567618">
        <w:rPr>
          <w:noProof/>
        </w:rPr>
        <w:t>10.2.0</w:t>
      </w:r>
      <w:r w:rsidRPr="00567618">
        <w:rPr>
          <w:noProof/>
        </w:rPr>
        <w:tab/>
        <w:t>General</w:t>
      </w:r>
      <w:bookmarkEnd w:id="1492"/>
      <w:bookmarkEnd w:id="1493"/>
      <w:bookmarkEnd w:id="1494"/>
      <w:bookmarkEnd w:id="1495"/>
      <w:bookmarkEnd w:id="1496"/>
      <w:bookmarkEnd w:id="1497"/>
      <w:bookmarkEnd w:id="1498"/>
      <w:bookmarkEnd w:id="1499"/>
      <w:bookmarkEnd w:id="1500"/>
      <w:bookmarkEnd w:id="1501"/>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lastRenderedPageBreak/>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02"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02"/>
    <w:p w14:paraId="2F704EA3" w14:textId="77777777" w:rsidR="00FC7E52" w:rsidRPr="00567618" w:rsidRDefault="00FC7E52" w:rsidP="00FC7E52">
      <w:pPr>
        <w:rPr>
          <w:noProof/>
        </w:rPr>
      </w:pPr>
      <w:r w:rsidRPr="00567618">
        <w:rPr>
          <w:noProof/>
        </w:rPr>
        <w:lastRenderedPageBreak/>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03"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04" w:name="_Toc26369327"/>
      <w:bookmarkStart w:id="1505" w:name="_Toc36227209"/>
      <w:bookmarkStart w:id="1506" w:name="_Toc36228224"/>
      <w:bookmarkStart w:id="1507" w:name="_Toc36228851"/>
      <w:bookmarkStart w:id="1508" w:name="_Toc68847170"/>
      <w:bookmarkStart w:id="1509" w:name="_Toc74611105"/>
      <w:bookmarkStart w:id="1510" w:name="_Toc75566384"/>
      <w:bookmarkStart w:id="1511" w:name="_Toc89789935"/>
      <w:bookmarkStart w:id="1512" w:name="_Toc99466572"/>
      <w:bookmarkStart w:id="1513" w:name="_Toc217285465"/>
      <w:bookmarkEnd w:id="1503"/>
      <w:r w:rsidRPr="00567618">
        <w:t>10.2.1</w:t>
      </w:r>
      <w:r w:rsidRPr="00567618">
        <w:tab/>
        <w:t>RTCP-APP with codec control requests</w:t>
      </w:r>
      <w:bookmarkEnd w:id="1504"/>
      <w:bookmarkEnd w:id="1505"/>
      <w:bookmarkEnd w:id="1506"/>
      <w:bookmarkEnd w:id="1507"/>
      <w:bookmarkEnd w:id="1508"/>
      <w:bookmarkEnd w:id="1509"/>
      <w:bookmarkEnd w:id="1510"/>
      <w:bookmarkEnd w:id="1511"/>
      <w:bookmarkEnd w:id="1512"/>
      <w:bookmarkEnd w:id="1513"/>
    </w:p>
    <w:p w14:paraId="5C19CBC4" w14:textId="77777777" w:rsidR="00FC7E52" w:rsidRPr="00567618" w:rsidRDefault="00FC7E52" w:rsidP="00FC7E52">
      <w:pPr>
        <w:pStyle w:val="Heading4"/>
      </w:pPr>
      <w:bookmarkStart w:id="1514" w:name="_Toc26369328"/>
      <w:bookmarkStart w:id="1515" w:name="_Toc36227210"/>
      <w:bookmarkStart w:id="1516" w:name="_Toc36228225"/>
      <w:bookmarkStart w:id="1517" w:name="_Toc36228852"/>
      <w:bookmarkStart w:id="1518" w:name="_Toc68847171"/>
      <w:bookmarkStart w:id="1519" w:name="_Toc74611106"/>
      <w:bookmarkStart w:id="1520" w:name="_Toc75566385"/>
      <w:bookmarkStart w:id="1521" w:name="_Toc89789936"/>
      <w:bookmarkStart w:id="1522" w:name="_Toc99466573"/>
      <w:bookmarkStart w:id="1523" w:name="_Toc217285466"/>
      <w:r w:rsidRPr="00567618">
        <w:t>10.2.1.1</w:t>
      </w:r>
      <w:r w:rsidRPr="00567618">
        <w:tab/>
        <w:t>General</w:t>
      </w:r>
      <w:bookmarkEnd w:id="1514"/>
      <w:bookmarkEnd w:id="1515"/>
      <w:bookmarkEnd w:id="1516"/>
      <w:bookmarkEnd w:id="1517"/>
      <w:bookmarkEnd w:id="1518"/>
      <w:bookmarkEnd w:id="1519"/>
      <w:bookmarkEnd w:id="1520"/>
      <w:bookmarkEnd w:id="1521"/>
      <w:bookmarkEnd w:id="1522"/>
      <w:bookmarkEnd w:id="1523"/>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24" w:name="_Toc26369329"/>
      <w:bookmarkStart w:id="1525" w:name="_Toc36227211"/>
      <w:bookmarkStart w:id="1526" w:name="_Toc36228226"/>
      <w:bookmarkStart w:id="1527" w:name="_Toc36228853"/>
      <w:bookmarkStart w:id="1528" w:name="_Toc68847172"/>
      <w:bookmarkStart w:id="1529" w:name="_Toc74611107"/>
      <w:bookmarkStart w:id="1530" w:name="_Toc75566386"/>
      <w:bookmarkStart w:id="1531" w:name="_Toc89789937"/>
      <w:bookmarkStart w:id="1532" w:name="_Toc99466574"/>
      <w:bookmarkStart w:id="1533" w:name="_Toc217285467"/>
      <w:r w:rsidRPr="00567618">
        <w:t>10.2.1.2</w:t>
      </w:r>
      <w:r w:rsidRPr="00567618">
        <w:tab/>
        <w:t>General Format of RTCP-APP packet with codec control requests</w:t>
      </w:r>
      <w:bookmarkEnd w:id="1524"/>
      <w:bookmarkEnd w:id="1525"/>
      <w:bookmarkEnd w:id="1526"/>
      <w:bookmarkEnd w:id="1527"/>
      <w:bookmarkEnd w:id="1528"/>
      <w:bookmarkEnd w:id="1529"/>
      <w:bookmarkEnd w:id="1530"/>
      <w:bookmarkEnd w:id="1531"/>
      <w:bookmarkEnd w:id="1532"/>
      <w:bookmarkEnd w:id="1533"/>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35pt;height:206.65pt" o:ole="">
            <v:imagedata r:id="rId41" o:title=""/>
          </v:shape>
          <o:OLEObject Type="Embed" ProgID="Visio.Drawing.11" ShapeID="_x0000_i1038" DrawAspect="Content" ObjectID="_1827899155" r:id="rId42"/>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35pt;height:44.65pt" o:ole="">
            <v:imagedata r:id="rId43" o:title=""/>
          </v:shape>
          <o:OLEObject Type="Embed" ProgID="Visio.Drawing.11" ShapeID="_x0000_i1039" DrawAspect="Content" ObjectID="_1827899156" r:id="rId44"/>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34" w:name="_Toc26369330"/>
      <w:bookmarkStart w:id="1535" w:name="_Toc36227212"/>
      <w:bookmarkStart w:id="1536" w:name="_Toc36228227"/>
      <w:bookmarkStart w:id="1537" w:name="_Toc36228854"/>
      <w:bookmarkStart w:id="1538" w:name="_Toc68847173"/>
      <w:bookmarkStart w:id="1539" w:name="_Toc74611108"/>
      <w:bookmarkStart w:id="1540" w:name="_Toc75566387"/>
      <w:bookmarkStart w:id="1541" w:name="_Toc89789938"/>
      <w:bookmarkStart w:id="1542" w:name="_Toc99466575"/>
      <w:bookmarkStart w:id="1543" w:name="_Toc217285468"/>
      <w:r w:rsidRPr="00567618">
        <w:t>10.2.1.2a</w:t>
      </w:r>
      <w:r w:rsidRPr="00567618">
        <w:tab/>
        <w:t>Padding</w:t>
      </w:r>
      <w:bookmarkEnd w:id="1534"/>
      <w:bookmarkEnd w:id="1535"/>
      <w:bookmarkEnd w:id="1536"/>
      <w:bookmarkEnd w:id="1537"/>
      <w:bookmarkEnd w:id="1538"/>
      <w:bookmarkEnd w:id="1539"/>
      <w:bookmarkEnd w:id="1540"/>
      <w:bookmarkEnd w:id="1541"/>
      <w:bookmarkEnd w:id="1542"/>
      <w:bookmarkEnd w:id="1543"/>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6pt;height:80.65pt" o:ole="">
            <v:imagedata r:id="rId45" o:title=""/>
          </v:shape>
          <o:OLEObject Type="Embed" ProgID="Word.Document.12" ShapeID="_x0000_i1040" DrawAspect="Content" ObjectID="_1827899157" r:id="rId46">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lastRenderedPageBreak/>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44" w:name="_Toc26369331"/>
      <w:bookmarkStart w:id="1545" w:name="_Toc36227213"/>
      <w:bookmarkStart w:id="1546" w:name="_Toc36228228"/>
      <w:bookmarkStart w:id="1547" w:name="_Toc36228855"/>
      <w:bookmarkStart w:id="1548" w:name="_Toc68847174"/>
      <w:bookmarkStart w:id="1549" w:name="_Toc74611109"/>
      <w:bookmarkStart w:id="1550" w:name="_Toc75566388"/>
      <w:bookmarkStart w:id="1551" w:name="_Toc89789939"/>
      <w:bookmarkStart w:id="1552" w:name="_Toc99466576"/>
      <w:bookmarkStart w:id="1553" w:name="_Toc217285469"/>
      <w:r w:rsidRPr="00567618">
        <w:t>10.2.1.3</w:t>
      </w:r>
      <w:r w:rsidRPr="00567618">
        <w:tab/>
        <w:t>Redundancy Request</w:t>
      </w:r>
      <w:bookmarkEnd w:id="1544"/>
      <w:bookmarkEnd w:id="1545"/>
      <w:bookmarkEnd w:id="1546"/>
      <w:bookmarkEnd w:id="1547"/>
      <w:bookmarkEnd w:id="1548"/>
      <w:bookmarkEnd w:id="1549"/>
      <w:bookmarkEnd w:id="1550"/>
      <w:bookmarkEnd w:id="1551"/>
      <w:bookmarkEnd w:id="1552"/>
      <w:bookmarkEnd w:id="1553"/>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pt;height:54.65pt" o:ole="">
            <v:imagedata r:id="rId47" o:title=""/>
          </v:shape>
          <o:OLEObject Type="Embed" ProgID="Visio.Drawing.11" ShapeID="_x0000_i1041" DrawAspect="Content" ObjectID="_1827899158" r:id="rId48"/>
        </w:object>
      </w:r>
    </w:p>
    <w:p w14:paraId="25888494" w14:textId="77777777" w:rsidR="00FC7E52" w:rsidRPr="00567618" w:rsidRDefault="00FC7E52" w:rsidP="00FC7E52">
      <w:pPr>
        <w:pStyle w:val="TF"/>
      </w:pPr>
      <w:r w:rsidRPr="00567618">
        <w:t>Figure 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54" w:name="_Toc26369332"/>
      <w:bookmarkStart w:id="1555" w:name="_Toc36227214"/>
      <w:bookmarkStart w:id="1556" w:name="_Toc36228229"/>
      <w:bookmarkStart w:id="1557" w:name="_Toc36228856"/>
      <w:bookmarkStart w:id="1558" w:name="_Toc68847175"/>
      <w:bookmarkStart w:id="1559" w:name="_Toc74611110"/>
      <w:bookmarkStart w:id="1560" w:name="_Toc75566389"/>
      <w:bookmarkStart w:id="1561" w:name="_Toc89789940"/>
      <w:bookmarkStart w:id="1562" w:name="_Toc99466577"/>
      <w:bookmarkStart w:id="1563" w:name="_Toc217285470"/>
      <w:r w:rsidRPr="00567618">
        <w:t>10.2.1.4</w:t>
      </w:r>
      <w:r w:rsidRPr="00567618">
        <w:tab/>
        <w:t>Frame Aggregation Request</w:t>
      </w:r>
      <w:bookmarkEnd w:id="1554"/>
      <w:bookmarkEnd w:id="1555"/>
      <w:bookmarkEnd w:id="1556"/>
      <w:bookmarkEnd w:id="1557"/>
      <w:bookmarkEnd w:id="1558"/>
      <w:bookmarkEnd w:id="1559"/>
      <w:bookmarkEnd w:id="1560"/>
      <w:bookmarkEnd w:id="1561"/>
      <w:bookmarkEnd w:id="1562"/>
      <w:bookmarkEnd w:id="1563"/>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pt;height:44.65pt" o:ole="">
            <v:imagedata r:id="rId49" o:title=""/>
          </v:shape>
          <o:OLEObject Type="Embed" ProgID="Visio.Drawing.11" ShapeID="_x0000_i1042" DrawAspect="Content" ObjectID="_1827899159" r:id="rId50"/>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lastRenderedPageBreak/>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64" w:name="_Toc26369333"/>
      <w:bookmarkStart w:id="1565" w:name="_Toc36227215"/>
      <w:bookmarkStart w:id="1566" w:name="_Toc36228230"/>
      <w:bookmarkStart w:id="1567" w:name="_Toc36228857"/>
      <w:bookmarkStart w:id="1568" w:name="_Toc68847176"/>
      <w:bookmarkStart w:id="1569" w:name="_Toc74611111"/>
      <w:bookmarkStart w:id="1570" w:name="_Toc75566390"/>
      <w:bookmarkStart w:id="1571" w:name="_Toc89789941"/>
      <w:bookmarkStart w:id="1572" w:name="_Toc99466578"/>
      <w:bookmarkStart w:id="1573" w:name="_Toc217285471"/>
      <w:r w:rsidRPr="00567618">
        <w:t>10.2.1.5</w:t>
      </w:r>
      <w:r w:rsidRPr="00567618">
        <w:tab/>
        <w:t>Codec Mode Request</w:t>
      </w:r>
      <w:bookmarkEnd w:id="1564"/>
      <w:bookmarkEnd w:id="1565"/>
      <w:bookmarkEnd w:id="1566"/>
      <w:bookmarkEnd w:id="1567"/>
      <w:bookmarkEnd w:id="1568"/>
      <w:bookmarkEnd w:id="1569"/>
      <w:bookmarkEnd w:id="1570"/>
      <w:bookmarkEnd w:id="1571"/>
      <w:bookmarkEnd w:id="1572"/>
      <w:bookmarkEnd w:id="1573"/>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65pt;height:44.65pt" o:ole="">
            <v:imagedata r:id="rId51" o:title=""/>
          </v:shape>
          <o:OLEObject Type="Embed" ProgID="Visio.Drawing.11" ShapeID="_x0000_i1043" DrawAspect="Content" ObjectID="_1827899160" r:id="rId52"/>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74" w:name="_Toc26369334"/>
      <w:bookmarkStart w:id="1575" w:name="_Toc36227216"/>
      <w:bookmarkStart w:id="1576" w:name="_Toc36228231"/>
      <w:bookmarkStart w:id="1577" w:name="_Toc36228858"/>
      <w:bookmarkStart w:id="1578" w:name="_Toc68847177"/>
      <w:bookmarkStart w:id="1579" w:name="_Toc74611112"/>
      <w:bookmarkStart w:id="1580" w:name="_Toc75566391"/>
      <w:bookmarkStart w:id="1581" w:name="_Toc89789942"/>
      <w:bookmarkStart w:id="1582" w:name="_Toc99466579"/>
      <w:bookmarkStart w:id="1583" w:name="_Toc217285472"/>
      <w:r w:rsidRPr="00567618">
        <w:t>10.2.1.6</w:t>
      </w:r>
      <w:r w:rsidRPr="00567618">
        <w:tab/>
        <w:t>Generation of RTP payloads for multiple codec control requests</w:t>
      </w:r>
      <w:bookmarkEnd w:id="1574"/>
      <w:bookmarkEnd w:id="1575"/>
      <w:bookmarkEnd w:id="1576"/>
      <w:bookmarkEnd w:id="1577"/>
      <w:bookmarkEnd w:id="1578"/>
      <w:bookmarkEnd w:id="1579"/>
      <w:bookmarkEnd w:id="1580"/>
      <w:bookmarkEnd w:id="1581"/>
      <w:bookmarkEnd w:id="1582"/>
      <w:bookmarkEnd w:id="1583"/>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lastRenderedPageBreak/>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84" w:name="_MON_1268565926"/>
    <w:bookmarkStart w:id="1585" w:name="_MON_1268566830"/>
    <w:bookmarkEnd w:id="1584"/>
    <w:bookmarkEnd w:id="1585"/>
    <w:bookmarkStart w:id="1586" w:name="_MON_1267525569"/>
    <w:bookmarkEnd w:id="1586"/>
    <w:p w14:paraId="455C5AF8" w14:textId="77777777" w:rsidR="00FC7E52" w:rsidRPr="00567618" w:rsidRDefault="00FC7E52" w:rsidP="00FC7E52">
      <w:pPr>
        <w:pStyle w:val="TH"/>
      </w:pPr>
      <w:r w:rsidRPr="00567618">
        <w:object w:dxaOrig="9120" w:dyaOrig="8819" w14:anchorId="56B844A8">
          <v:shape id="_x0000_i1044" type="#_x0000_t75" style="width:415.35pt;height:402pt" o:ole="">
            <v:imagedata r:id="rId53" o:title=""/>
          </v:shape>
          <o:OLEObject Type="Embed" ProgID="Word.Picture.8" ShapeID="_x0000_i1044" DrawAspect="Content" ObjectID="_1827899161" r:id="rId54"/>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7" w:name="_Toc26369335"/>
      <w:bookmarkStart w:id="1588" w:name="_Toc36227217"/>
      <w:bookmarkStart w:id="1589" w:name="_Toc36228232"/>
      <w:bookmarkStart w:id="1590" w:name="_Toc36228859"/>
      <w:bookmarkStart w:id="1591" w:name="_Toc68847178"/>
      <w:bookmarkStart w:id="1592" w:name="_Toc74611113"/>
      <w:bookmarkStart w:id="1593" w:name="_Toc75566392"/>
      <w:bookmarkStart w:id="1594" w:name="_Toc89789943"/>
      <w:bookmarkStart w:id="1595" w:name="_Toc99466580"/>
      <w:bookmarkStart w:id="1596" w:name="_Toc217285473"/>
      <w:r w:rsidRPr="00567618">
        <w:t>10.2.1.7</w:t>
      </w:r>
      <w:r w:rsidRPr="00567618">
        <w:tab/>
        <w:t>EVS Primary Rate Request</w:t>
      </w:r>
      <w:bookmarkEnd w:id="1587"/>
      <w:bookmarkEnd w:id="1588"/>
      <w:bookmarkEnd w:id="1589"/>
      <w:bookmarkEnd w:id="1590"/>
      <w:bookmarkEnd w:id="1591"/>
      <w:bookmarkEnd w:id="1592"/>
      <w:bookmarkEnd w:id="1593"/>
      <w:bookmarkEnd w:id="1594"/>
      <w:bookmarkEnd w:id="1595"/>
      <w:bookmarkEnd w:id="1596"/>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35pt;height:65.35pt" o:ole="">
            <v:imagedata r:id="rId55" o:title=""/>
          </v:shape>
          <o:OLEObject Type="Embed" ProgID="Word.Document.12" ShapeID="_x0000_i1045" DrawAspect="Content" ObjectID="_1827899162" r:id="rId56">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7" w:name="_Toc26369336"/>
      <w:bookmarkStart w:id="1598" w:name="_Toc36227218"/>
      <w:bookmarkStart w:id="1599" w:name="_Toc36228233"/>
      <w:bookmarkStart w:id="1600" w:name="_Toc36228860"/>
      <w:bookmarkStart w:id="1601" w:name="_Toc68847179"/>
      <w:bookmarkStart w:id="1602" w:name="_Toc74611114"/>
      <w:bookmarkStart w:id="1603" w:name="_Toc75566393"/>
      <w:bookmarkStart w:id="1604" w:name="_Toc89789944"/>
      <w:bookmarkStart w:id="1605" w:name="_Toc99466581"/>
      <w:bookmarkStart w:id="1606" w:name="_Toc217285474"/>
      <w:r w:rsidRPr="00567618">
        <w:t>10.2.1.8</w:t>
      </w:r>
      <w:r w:rsidRPr="00567618">
        <w:tab/>
        <w:t>EVS Bandwidth Request</w:t>
      </w:r>
      <w:bookmarkEnd w:id="1597"/>
      <w:bookmarkEnd w:id="1598"/>
      <w:bookmarkEnd w:id="1599"/>
      <w:bookmarkEnd w:id="1600"/>
      <w:bookmarkEnd w:id="1601"/>
      <w:bookmarkEnd w:id="1602"/>
      <w:bookmarkEnd w:id="1603"/>
      <w:bookmarkEnd w:id="1604"/>
      <w:bookmarkEnd w:id="1605"/>
      <w:bookmarkEnd w:id="1606"/>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pt;height:65.35pt" o:ole="">
            <v:imagedata r:id="rId57" o:title=""/>
          </v:shape>
          <o:OLEObject Type="Embed" ProgID="Word.Document.12" ShapeID="_x0000_i1046" DrawAspect="Content" ObjectID="_1827899163" r:id="rId58">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07" w:name="_Toc26369337"/>
      <w:bookmarkStart w:id="1608" w:name="_Toc36227219"/>
      <w:bookmarkStart w:id="1609" w:name="_Toc36228234"/>
      <w:bookmarkStart w:id="1610" w:name="_Toc36228861"/>
      <w:bookmarkStart w:id="1611" w:name="_Toc68847180"/>
      <w:bookmarkStart w:id="1612" w:name="_Toc74611115"/>
      <w:bookmarkStart w:id="1613" w:name="_Toc75566394"/>
      <w:bookmarkStart w:id="1614" w:name="_Toc89789945"/>
      <w:bookmarkStart w:id="1615"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lastRenderedPageBreak/>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16" w:name="_Toc217285475"/>
      <w:r w:rsidRPr="00567618">
        <w:t>10.2.1.9</w:t>
      </w:r>
      <w:r w:rsidRPr="00567618">
        <w:tab/>
        <w:t>EVS Channel Aware Request</w:t>
      </w:r>
      <w:bookmarkEnd w:id="1607"/>
      <w:bookmarkEnd w:id="1608"/>
      <w:bookmarkEnd w:id="1609"/>
      <w:bookmarkEnd w:id="1610"/>
      <w:bookmarkEnd w:id="1611"/>
      <w:bookmarkEnd w:id="1612"/>
      <w:bookmarkEnd w:id="1613"/>
      <w:bookmarkEnd w:id="1614"/>
      <w:bookmarkEnd w:id="1615"/>
      <w:bookmarkEnd w:id="1616"/>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65pt;height:65.35pt" o:ole="">
            <v:imagedata r:id="rId59" o:title=""/>
          </v:shape>
          <o:OLEObject Type="Embed" ProgID="Word.Document.12" ShapeID="_x0000_i1047" DrawAspect="Content" ObjectID="_1827899164" r:id="rId60">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17" w:name="_Toc26369338"/>
      <w:bookmarkStart w:id="1618" w:name="_Toc36227220"/>
      <w:bookmarkStart w:id="1619" w:name="_Toc36228235"/>
      <w:bookmarkStart w:id="1620" w:name="_Toc36228862"/>
      <w:bookmarkStart w:id="1621" w:name="_Toc68847181"/>
      <w:bookmarkStart w:id="1622" w:name="_Toc74611116"/>
      <w:bookmarkStart w:id="1623" w:name="_Toc75566395"/>
      <w:bookmarkStart w:id="1624" w:name="_Toc89789946"/>
      <w:bookmarkStart w:id="1625"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26" w:name="_Toc217285476"/>
      <w:r w:rsidRPr="00567618">
        <w:t>10.2.1.10</w:t>
      </w:r>
      <w:r w:rsidRPr="00567618">
        <w:tab/>
        <w:t>EVS Primary mode to EVS AMR-WB IO mode Switching Request</w:t>
      </w:r>
      <w:bookmarkEnd w:id="1617"/>
      <w:bookmarkEnd w:id="1618"/>
      <w:bookmarkEnd w:id="1619"/>
      <w:bookmarkEnd w:id="1620"/>
      <w:bookmarkEnd w:id="1621"/>
      <w:bookmarkEnd w:id="1622"/>
      <w:bookmarkEnd w:id="1623"/>
      <w:bookmarkEnd w:id="1624"/>
      <w:bookmarkEnd w:id="1625"/>
      <w:bookmarkEnd w:id="1626"/>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65pt;height:78pt" o:ole="">
            <v:imagedata r:id="rId61" o:title=""/>
          </v:shape>
          <o:OLEObject Type="Embed" ProgID="Word.Document.12" ShapeID="_x0000_i1048" DrawAspect="Content" ObjectID="_1827899165" r:id="rId62">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lastRenderedPageBreak/>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7" w:name="_Toc26369339"/>
      <w:bookmarkStart w:id="1628" w:name="_Toc36227221"/>
      <w:bookmarkStart w:id="1629" w:name="_Toc36228236"/>
      <w:bookmarkStart w:id="1630" w:name="_Toc36228863"/>
      <w:bookmarkStart w:id="1631" w:name="_Toc68847182"/>
      <w:bookmarkStart w:id="1632" w:name="_Toc74611117"/>
      <w:bookmarkStart w:id="1633" w:name="_Toc75566396"/>
      <w:bookmarkStart w:id="1634" w:name="_Toc89789947"/>
      <w:bookmarkStart w:id="1635" w:name="_Toc99466584"/>
      <w:bookmarkStart w:id="1636" w:name="_Toc217285477"/>
      <w:r w:rsidRPr="00567618">
        <w:t>10.2.1.11</w:t>
      </w:r>
      <w:r w:rsidRPr="00567618">
        <w:tab/>
        <w:t>EVS AMR-WB IO mode to EVS Primary mode Switching Request</w:t>
      </w:r>
      <w:bookmarkEnd w:id="1627"/>
      <w:bookmarkEnd w:id="1628"/>
      <w:bookmarkEnd w:id="1629"/>
      <w:bookmarkEnd w:id="1630"/>
      <w:bookmarkEnd w:id="1631"/>
      <w:bookmarkEnd w:id="1632"/>
      <w:bookmarkEnd w:id="1633"/>
      <w:bookmarkEnd w:id="1634"/>
      <w:bookmarkEnd w:id="1635"/>
      <w:bookmarkEnd w:id="1636"/>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70pt;height:68.65pt" o:ole="">
            <v:imagedata r:id="rId63" o:title=""/>
          </v:shape>
          <o:OLEObject Type="Embed" ProgID="Word.Document.12" ShapeID="_x0000_i1049" DrawAspect="Content" ObjectID="_1827899166" r:id="rId64">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37" w:name="_Toc217285478"/>
      <w:r w:rsidRPr="00567618">
        <w:t>10.2.1.</w:t>
      </w:r>
      <w:r>
        <w:t>12</w:t>
      </w:r>
      <w:r w:rsidRPr="00567618">
        <w:tab/>
      </w:r>
      <w:r>
        <w:t>IVAS Coded Format Request</w:t>
      </w:r>
      <w:bookmarkEnd w:id="1637"/>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38" w:name="_1777128899"/>
    <w:bookmarkEnd w:id="1638"/>
    <w:bookmarkStart w:id="1639" w:name="_MON_1767466041"/>
    <w:bookmarkEnd w:id="1639"/>
    <w:p w14:paraId="6FED1C98" w14:textId="77777777" w:rsidR="003B0BD9" w:rsidRDefault="003B0BD9" w:rsidP="00B3789B">
      <w:pPr>
        <w:pStyle w:val="TH"/>
      </w:pPr>
      <w:r w:rsidRPr="00A97913">
        <w:rPr>
          <w:noProof/>
        </w:rPr>
        <w:object w:dxaOrig="3100" w:dyaOrig="1280" w14:anchorId="640547A4">
          <v:shape id="_x0000_i1050" type="#_x0000_t75" style="width:154.65pt;height:63.35pt" o:ole="">
            <v:imagedata r:id="rId65" o:title=""/>
          </v:shape>
          <o:OLEObject Type="Embed" ProgID="Word.Document.12" ShapeID="_x0000_i1050" DrawAspect="Content" ObjectID="_1827899167" r:id="rId66">
            <o:FieldCodes>\s</o:FieldCodes>
          </o:OLEObject>
        </w:object>
      </w:r>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r w:rsidRPr="00D060E5">
        <w:rPr>
          <w:rFonts w:ascii="Arial" w:hAnsi="Arial"/>
          <w:b/>
        </w:rPr>
        <w:lastRenderedPageBreak/>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640" w:name="_Toc217285479"/>
      <w:r w:rsidRPr="00567618">
        <w:t>10.2.1.</w:t>
      </w:r>
      <w:r>
        <w:t>13</w:t>
      </w:r>
      <w:r w:rsidRPr="00567618">
        <w:tab/>
      </w:r>
      <w:r>
        <w:t>IVAS Immersive Bit Rate Request</w:t>
      </w:r>
      <w:bookmarkEnd w:id="1640"/>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41" w:name="_MON_1777130538"/>
    <w:bookmarkEnd w:id="1641"/>
    <w:p w14:paraId="1DFE4A8F" w14:textId="77777777" w:rsidR="003B0BD9" w:rsidRDefault="003B0BD9" w:rsidP="00B3789B">
      <w:pPr>
        <w:pStyle w:val="TH"/>
      </w:pPr>
      <w:r w:rsidRPr="00A97913">
        <w:rPr>
          <w:noProof/>
        </w:rPr>
        <w:object w:dxaOrig="3100" w:dyaOrig="1280" w14:anchorId="399A56D7">
          <v:shape id="_x0000_i1051" type="#_x0000_t75" style="width:154.65pt;height:63.35pt" o:ole="">
            <v:imagedata r:id="rId67" o:title=""/>
          </v:shape>
          <o:OLEObject Type="Embed" ProgID="Word.Document.12" ShapeID="_x0000_i1051" DrawAspect="Content" ObjectID="_1827899168" r:id="rId68">
            <o:FieldCodes>\s</o:FieldCodes>
          </o:OLEObject>
        </w:object>
      </w:r>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r w:rsidRPr="00D060E5">
        <w:rPr>
          <w:rFonts w:ascii="Arial" w:hAnsi="Arial"/>
          <w:b/>
        </w:rPr>
        <w:lastRenderedPageBreak/>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42" w:name="_Toc26369340"/>
      <w:bookmarkStart w:id="1643" w:name="_Toc36227222"/>
      <w:bookmarkStart w:id="1644" w:name="_Toc36228237"/>
      <w:bookmarkStart w:id="1645" w:name="_Toc36228864"/>
      <w:bookmarkStart w:id="1646" w:name="_Toc68847183"/>
      <w:bookmarkStart w:id="1647" w:name="_Toc74611118"/>
      <w:bookmarkStart w:id="1648" w:name="_Toc75566397"/>
      <w:bookmarkStart w:id="1649" w:name="_Toc89789948"/>
      <w:bookmarkStart w:id="1650" w:name="_Toc99466585"/>
      <w:bookmarkStart w:id="1651" w:name="_Toc217285480"/>
      <w:r w:rsidRPr="00567618">
        <w:t>10.2.2</w:t>
      </w:r>
      <w:r w:rsidRPr="00567618">
        <w:tab/>
        <w:t>Example use cases</w:t>
      </w:r>
      <w:bookmarkEnd w:id="1642"/>
      <w:bookmarkEnd w:id="1643"/>
      <w:bookmarkEnd w:id="1644"/>
      <w:bookmarkEnd w:id="1645"/>
      <w:bookmarkEnd w:id="1646"/>
      <w:bookmarkEnd w:id="1647"/>
      <w:bookmarkEnd w:id="1648"/>
      <w:bookmarkEnd w:id="1649"/>
      <w:bookmarkEnd w:id="1650"/>
      <w:bookmarkEnd w:id="1651"/>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35pt;height:24.65pt" o:ole="">
            <v:imagedata r:id="rId69" o:title=""/>
          </v:shape>
          <o:OLEObject Type="Embed" ProgID="Visio.Drawing.11" ShapeID="_x0000_i1052" DrawAspect="Content" ObjectID="_1827899169" r:id="rId70"/>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5.35pt;height:92.65pt" o:ole="">
            <v:imagedata r:id="rId71" o:title=""/>
          </v:shape>
          <o:OLEObject Type="Embed" ProgID="Visio.Drawing.11" ShapeID="_x0000_i1053" DrawAspect="Content" ObjectID="_1827899170" r:id="rId72"/>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65pt;height:95.35pt" o:ole="">
            <v:imagedata r:id="rId73" o:title=""/>
          </v:shape>
          <o:OLEObject Type="Embed" ProgID="Visio.Drawing.11" ShapeID="_x0000_i1054" DrawAspect="Content" ObjectID="_1827899171" r:id="rId74"/>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65pt;height:96.65pt" o:ole="">
            <v:imagedata r:id="rId75" o:title=""/>
          </v:shape>
          <o:OLEObject Type="Embed" ProgID="Visio.Drawing.11" ShapeID="_x0000_i1055" DrawAspect="Content" ObjectID="_1827899172" r:id="rId76"/>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9.35pt;height:95.35pt" o:ole="">
            <v:imagedata r:id="rId77" o:title=""/>
          </v:shape>
          <o:OLEObject Type="Embed" ProgID="Visio.Drawing.11" ShapeID="_x0000_i1056" DrawAspect="Content" ObjectID="_1827899173" r:id="rId78"/>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65pt;height:119.35pt" o:ole="">
            <v:imagedata r:id="rId79" o:title=""/>
          </v:shape>
          <o:OLEObject Type="Embed" ProgID="Visio.Drawing.11" ShapeID="_x0000_i1057" DrawAspect="Content" ObjectID="_1827899174" r:id="rId80"/>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lastRenderedPageBreak/>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pt;height:125.35pt" o:ole="">
            <v:imagedata r:id="rId81" o:title=""/>
          </v:shape>
          <o:OLEObject Type="Embed" ProgID="Visio.Drawing.11" ShapeID="_x0000_i1058" DrawAspect="Content" ObjectID="_1827899175" r:id="rId82"/>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52" w:name="_Toc26369341"/>
      <w:bookmarkStart w:id="1653" w:name="_Toc36227223"/>
      <w:bookmarkStart w:id="1654" w:name="_Toc36228238"/>
      <w:bookmarkStart w:id="1655" w:name="_Toc36228865"/>
      <w:bookmarkStart w:id="1656" w:name="_Toc68847184"/>
      <w:bookmarkStart w:id="1657" w:name="_Toc74611119"/>
      <w:bookmarkStart w:id="1658" w:name="_Toc75566398"/>
      <w:bookmarkStart w:id="1659" w:name="_Toc89789949"/>
      <w:bookmarkStart w:id="1660" w:name="_Toc99466586"/>
      <w:bookmarkStart w:id="1661" w:name="_Toc217285481"/>
      <w:r w:rsidRPr="00567618">
        <w:rPr>
          <w:noProof/>
        </w:rPr>
        <w:t>10.2.3</w:t>
      </w:r>
      <w:r w:rsidRPr="00567618">
        <w:rPr>
          <w:noProof/>
        </w:rPr>
        <w:tab/>
        <w:t>SDP negotiation for RTCP-APP</w:t>
      </w:r>
      <w:bookmarkEnd w:id="1652"/>
      <w:bookmarkEnd w:id="1653"/>
      <w:bookmarkEnd w:id="1654"/>
      <w:bookmarkEnd w:id="1655"/>
      <w:bookmarkEnd w:id="1656"/>
      <w:bookmarkEnd w:id="1657"/>
      <w:bookmarkEnd w:id="1658"/>
      <w:bookmarkEnd w:id="1659"/>
      <w:bookmarkEnd w:id="1660"/>
      <w:bookmarkEnd w:id="1661"/>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lastRenderedPageBreak/>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62" w:name="_Toc26369342"/>
      <w:bookmarkStart w:id="1663" w:name="_Toc36227224"/>
      <w:bookmarkStart w:id="1664" w:name="_Toc36228239"/>
      <w:bookmarkStart w:id="1665" w:name="_Toc36228866"/>
      <w:bookmarkStart w:id="1666" w:name="_Toc68847185"/>
      <w:bookmarkStart w:id="1667" w:name="_Toc74611120"/>
      <w:bookmarkStart w:id="1668" w:name="_Toc75566399"/>
      <w:bookmarkStart w:id="1669" w:name="_Toc89789950"/>
      <w:bookmarkStart w:id="1670" w:name="_Toc99466587"/>
      <w:bookmarkStart w:id="1671" w:name="_Toc217285482"/>
      <w:r w:rsidRPr="00567618">
        <w:t>10.3</w:t>
      </w:r>
      <w:r w:rsidRPr="00567618">
        <w:tab/>
        <w:t>Video</w:t>
      </w:r>
      <w:bookmarkEnd w:id="1662"/>
      <w:bookmarkEnd w:id="1663"/>
      <w:bookmarkEnd w:id="1664"/>
      <w:bookmarkEnd w:id="1665"/>
      <w:bookmarkEnd w:id="1666"/>
      <w:bookmarkEnd w:id="1667"/>
      <w:bookmarkEnd w:id="1668"/>
      <w:bookmarkEnd w:id="1669"/>
      <w:bookmarkEnd w:id="1670"/>
      <w:bookmarkEnd w:id="1671"/>
    </w:p>
    <w:p w14:paraId="1B6A7540" w14:textId="77777777" w:rsidR="00FC7E52" w:rsidRPr="00567618" w:rsidRDefault="00FC7E52" w:rsidP="00FC7E52">
      <w:pPr>
        <w:pStyle w:val="Heading3"/>
      </w:pPr>
      <w:bookmarkStart w:id="1672" w:name="_Toc26369343"/>
      <w:bookmarkStart w:id="1673" w:name="_Toc36227225"/>
      <w:bookmarkStart w:id="1674" w:name="_Toc36228240"/>
      <w:bookmarkStart w:id="1675" w:name="_Toc36228867"/>
      <w:bookmarkStart w:id="1676" w:name="_Toc68847186"/>
      <w:bookmarkStart w:id="1677" w:name="_Toc74611121"/>
      <w:bookmarkStart w:id="1678" w:name="_Toc75566400"/>
      <w:bookmarkStart w:id="1679" w:name="_Toc89789951"/>
      <w:bookmarkStart w:id="1680" w:name="_Toc99466588"/>
      <w:bookmarkStart w:id="1681" w:name="_Toc217285483"/>
      <w:r w:rsidRPr="00567618">
        <w:t>10.3.1</w:t>
      </w:r>
      <w:r w:rsidRPr="00567618">
        <w:tab/>
        <w:t>General</w:t>
      </w:r>
      <w:bookmarkEnd w:id="1672"/>
      <w:bookmarkEnd w:id="1673"/>
      <w:bookmarkEnd w:id="1674"/>
      <w:bookmarkEnd w:id="1675"/>
      <w:bookmarkEnd w:id="1676"/>
      <w:bookmarkEnd w:id="1677"/>
      <w:bookmarkEnd w:id="1678"/>
      <w:bookmarkEnd w:id="1679"/>
      <w:bookmarkEnd w:id="1680"/>
      <w:bookmarkEnd w:id="1681"/>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82" w:name="_Toc26369344"/>
      <w:bookmarkStart w:id="1683" w:name="_Toc36227226"/>
      <w:bookmarkStart w:id="1684" w:name="_Toc36228241"/>
      <w:bookmarkStart w:id="1685" w:name="_Toc36228868"/>
      <w:bookmarkStart w:id="1686" w:name="_Toc68847187"/>
      <w:bookmarkStart w:id="1687" w:name="_Toc74611122"/>
      <w:bookmarkStart w:id="1688" w:name="_Toc75566401"/>
      <w:bookmarkStart w:id="1689" w:name="_Toc89789952"/>
      <w:bookmarkStart w:id="1690" w:name="_Toc99466589"/>
      <w:bookmarkStart w:id="1691" w:name="_Toc217285484"/>
      <w:r w:rsidRPr="00567618">
        <w:t>10.3.2</w:t>
      </w:r>
      <w:r w:rsidRPr="00567618">
        <w:tab/>
        <w:t>Signaling mechanisms</w:t>
      </w:r>
      <w:bookmarkEnd w:id="1682"/>
      <w:bookmarkEnd w:id="1683"/>
      <w:bookmarkEnd w:id="1684"/>
      <w:bookmarkEnd w:id="1685"/>
      <w:bookmarkEnd w:id="1686"/>
      <w:bookmarkEnd w:id="1687"/>
      <w:bookmarkEnd w:id="1688"/>
      <w:bookmarkEnd w:id="1689"/>
      <w:bookmarkEnd w:id="1690"/>
      <w:bookmarkEnd w:id="1691"/>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 xml:space="preserve">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w:t>
      </w:r>
      <w:r w:rsidRPr="00567618">
        <w:lastRenderedPageBreak/>
        <w:t>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5FF7EE2" w:rsidR="00FC7E52" w:rsidRPr="00567618" w:rsidRDefault="00FC7E52" w:rsidP="00FC7E52">
      <w:r w:rsidRPr="00567618">
        <w:t xml:space="preserve">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w:t>
      </w:r>
      <w:r w:rsidR="009C3AEF">
        <w:rPr>
          <w:szCs w:val="24"/>
        </w:rPr>
        <w:t>clause</w:t>
      </w:r>
      <w:r w:rsidRPr="00567618">
        <w:t xml:space="preserve">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92" w:name="_Toc26369345"/>
      <w:bookmarkStart w:id="1693" w:name="_Toc36227227"/>
      <w:bookmarkStart w:id="1694" w:name="_Toc36228242"/>
      <w:bookmarkStart w:id="1695" w:name="_Toc36228869"/>
      <w:bookmarkStart w:id="1696" w:name="_Toc68847188"/>
      <w:bookmarkStart w:id="1697" w:name="_Toc74611123"/>
      <w:bookmarkStart w:id="1698" w:name="_Toc75566402"/>
      <w:bookmarkStart w:id="1699" w:name="_Toc89789953"/>
      <w:bookmarkStart w:id="1700" w:name="_Toc99466590"/>
      <w:bookmarkStart w:id="1701" w:name="_Toc217285485"/>
      <w:r w:rsidRPr="00567618">
        <w:lastRenderedPageBreak/>
        <w:t>10.3.3</w:t>
      </w:r>
      <w:r w:rsidRPr="00567618">
        <w:tab/>
        <w:t>Adaptation triggers</w:t>
      </w:r>
      <w:bookmarkEnd w:id="1692"/>
      <w:bookmarkEnd w:id="1693"/>
      <w:bookmarkEnd w:id="1694"/>
      <w:bookmarkEnd w:id="1695"/>
      <w:bookmarkEnd w:id="1696"/>
      <w:bookmarkEnd w:id="1697"/>
      <w:bookmarkEnd w:id="1698"/>
      <w:bookmarkEnd w:id="1699"/>
      <w:bookmarkEnd w:id="1700"/>
      <w:bookmarkEnd w:id="1701"/>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35pt;height:15.35pt" o:ole="">
            <v:imagedata r:id="rId83" o:title=""/>
          </v:shape>
          <o:OLEObject Type="Embed" ProgID="Equation.3" ShapeID="_x0000_i1059" DrawAspect="Content" ObjectID="_1827899176" r:id="rId84"/>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02" w:name="_Toc26369346"/>
      <w:bookmarkStart w:id="1703" w:name="_Toc36227228"/>
      <w:bookmarkStart w:id="1704" w:name="_Toc36228243"/>
      <w:bookmarkStart w:id="1705" w:name="_Toc36228870"/>
      <w:bookmarkStart w:id="1706" w:name="_Toc68847189"/>
      <w:bookmarkStart w:id="1707" w:name="_Toc74611124"/>
      <w:bookmarkStart w:id="1708" w:name="_Toc75566403"/>
      <w:bookmarkStart w:id="1709" w:name="_Toc89789954"/>
      <w:bookmarkStart w:id="1710" w:name="_Toc99466591"/>
      <w:bookmarkStart w:id="1711" w:name="_Toc217285486"/>
      <w:r w:rsidRPr="00567618">
        <w:t>10.3.4</w:t>
      </w:r>
      <w:r w:rsidRPr="00567618">
        <w:tab/>
        <w:t>Sender behavior, downswitching</w:t>
      </w:r>
      <w:bookmarkEnd w:id="1702"/>
      <w:bookmarkEnd w:id="1703"/>
      <w:bookmarkEnd w:id="1704"/>
      <w:bookmarkEnd w:id="1705"/>
      <w:bookmarkEnd w:id="1706"/>
      <w:bookmarkEnd w:id="1707"/>
      <w:bookmarkEnd w:id="1708"/>
      <w:bookmarkEnd w:id="1709"/>
      <w:bookmarkEnd w:id="1710"/>
      <w:bookmarkEnd w:id="1711"/>
    </w:p>
    <w:p w14:paraId="5845DF2E" w14:textId="77777777" w:rsidR="00FC7E52" w:rsidRPr="00567618" w:rsidRDefault="00FC7E52" w:rsidP="00FC7E52">
      <w:pPr>
        <w:pStyle w:val="Heading4"/>
      </w:pPr>
      <w:bookmarkStart w:id="1712" w:name="_Toc26369347"/>
      <w:bookmarkStart w:id="1713" w:name="_Toc36227229"/>
      <w:bookmarkStart w:id="1714" w:name="_Toc36228244"/>
      <w:bookmarkStart w:id="1715" w:name="_Toc36228871"/>
      <w:bookmarkStart w:id="1716" w:name="_Toc68847190"/>
      <w:bookmarkStart w:id="1717" w:name="_Toc74611125"/>
      <w:bookmarkStart w:id="1718" w:name="_Toc75566404"/>
      <w:bookmarkStart w:id="1719" w:name="_Toc89789955"/>
      <w:bookmarkStart w:id="1720" w:name="_Toc99466592"/>
      <w:bookmarkStart w:id="1721" w:name="_Toc217285487"/>
      <w:r w:rsidRPr="00567618">
        <w:t>10.3.4.1</w:t>
      </w:r>
      <w:r w:rsidRPr="00567618">
        <w:tab/>
        <w:t>Downswitching divided into phases</w:t>
      </w:r>
      <w:bookmarkEnd w:id="1712"/>
      <w:bookmarkEnd w:id="1713"/>
      <w:bookmarkEnd w:id="1714"/>
      <w:bookmarkEnd w:id="1715"/>
      <w:bookmarkEnd w:id="1716"/>
      <w:bookmarkEnd w:id="1717"/>
      <w:bookmarkEnd w:id="1718"/>
      <w:bookmarkEnd w:id="1719"/>
      <w:bookmarkEnd w:id="1720"/>
      <w:bookmarkEnd w:id="1721"/>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5586FEC6" w:rsidR="00FC7E52" w:rsidRPr="00567618" w:rsidRDefault="009C3AEF" w:rsidP="00FC7E52">
      <w:r>
        <w:rPr>
          <w:szCs w:val="24"/>
        </w:rPr>
        <w:t>Clause</w:t>
      </w:r>
      <w:r w:rsidR="00FC7E52" w:rsidRPr="00567618">
        <w:t xml:space="preserve"> C.2 gives a further description of the downswitching procedure.</w:t>
      </w:r>
    </w:p>
    <w:p w14:paraId="4A359E0D" w14:textId="77777777" w:rsidR="00FC7E52" w:rsidRPr="00567618" w:rsidRDefault="00FC7E52" w:rsidP="00FC7E52">
      <w:pPr>
        <w:pStyle w:val="Heading4"/>
      </w:pPr>
      <w:bookmarkStart w:id="1722" w:name="_Toc26369348"/>
      <w:bookmarkStart w:id="1723" w:name="_Toc36227230"/>
      <w:bookmarkStart w:id="1724" w:name="_Toc36228245"/>
      <w:bookmarkStart w:id="1725" w:name="_Toc36228872"/>
      <w:bookmarkStart w:id="1726" w:name="_Toc68847191"/>
      <w:bookmarkStart w:id="1727" w:name="_Toc74611126"/>
      <w:bookmarkStart w:id="1728" w:name="_Toc75566405"/>
      <w:bookmarkStart w:id="1729" w:name="_Toc89789956"/>
      <w:bookmarkStart w:id="1730" w:name="_Toc99466593"/>
      <w:bookmarkStart w:id="1731" w:name="_Toc217285488"/>
      <w:r w:rsidRPr="00567618">
        <w:lastRenderedPageBreak/>
        <w:t>10.3.4.2</w:t>
      </w:r>
      <w:r w:rsidRPr="00567618">
        <w:tab/>
        <w:t>Rate reduction phase</w:t>
      </w:r>
      <w:bookmarkEnd w:id="1722"/>
      <w:bookmarkEnd w:id="1723"/>
      <w:bookmarkEnd w:id="1724"/>
      <w:bookmarkEnd w:id="1725"/>
      <w:bookmarkEnd w:id="1726"/>
      <w:bookmarkEnd w:id="1727"/>
      <w:bookmarkEnd w:id="1728"/>
      <w:bookmarkEnd w:id="1729"/>
      <w:bookmarkEnd w:id="1730"/>
      <w:bookmarkEnd w:id="1731"/>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35pt;height:15.35pt" o:ole="">
            <v:imagedata r:id="rId86" o:title=""/>
          </v:shape>
          <o:OLEObject Type="Embed" ProgID="Equation.3" ShapeID="_x0000_i1060" DrawAspect="Content" ObjectID="_1827899177" r:id="rId87"/>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65pt;height:15.35pt" o:ole="">
            <v:imagedata r:id="rId88" o:title=""/>
          </v:shape>
          <o:OLEObject Type="Embed" ProgID="Equation.3" ShapeID="_x0000_i1061" DrawAspect="Content" ObjectID="_1827899178" r:id="rId89"/>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35pt;height:15.35pt" o:ole="">
            <v:imagedata r:id="rId90" o:title=""/>
          </v:shape>
          <o:OLEObject Type="Embed" ProgID="Equation.3" ShapeID="_x0000_i1062" DrawAspect="Content" ObjectID="_1827899179" r:id="rId91"/>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35pt;height:15.35pt" o:ole="">
            <v:imagedata r:id="rId92" o:title=""/>
          </v:shape>
          <o:OLEObject Type="Embed" ProgID="Equation.3" ShapeID="_x0000_i1063" DrawAspect="Content" ObjectID="_1827899180" r:id="rId93"/>
        </w:object>
      </w:r>
      <w:r w:rsidRPr="00567618">
        <w:tab/>
        <w:t>(10.3.4.2-3)</w:t>
      </w:r>
    </w:p>
    <w:p w14:paraId="5F26CC8A" w14:textId="1CC9CBA3" w:rsidR="00FC7E52" w:rsidRPr="00567618" w:rsidRDefault="00FC7E52" w:rsidP="00FC7E52">
      <w:r w:rsidRPr="00567618">
        <w:t>and:</w:t>
      </w:r>
      <w:r w:rsidRPr="00567618">
        <w:tab/>
      </w:r>
      <w:r w:rsidRPr="00567618">
        <w:rPr>
          <w:position w:val="-10"/>
        </w:rPr>
        <w:object w:dxaOrig="1440" w:dyaOrig="300" w14:anchorId="4B17A163">
          <v:shape id="_x0000_i1064" type="#_x0000_t75" style="width:74.65pt;height:15.35pt" o:ole="">
            <v:imagedata r:id="rId94" o:title=""/>
          </v:shape>
          <o:OLEObject Type="Embed" ProgID="Equation.3" ShapeID="_x0000_i1064" DrawAspect="Content" ObjectID="_1827899181" r:id="rId95"/>
        </w:object>
      </w:r>
      <w:r w:rsidRPr="00567618">
        <w:t xml:space="preserve">is the adaptation time required by the Worst-Case Adaptation Algorithm, see </w:t>
      </w:r>
      <w:r w:rsidR="009C3AEF">
        <w:rPr>
          <w:szCs w:val="24"/>
        </w:rPr>
        <w:t>clause</w:t>
      </w:r>
      <w:r w:rsidRPr="00567618">
        <w:t xml:space="preserve">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7.35pt;height:12.65pt" o:ole="">
            <v:imagedata r:id="rId96" o:title=""/>
          </v:shape>
          <o:OLEObject Type="Embed" ProgID="Equation.3" ShapeID="_x0000_i1065" DrawAspect="Content" ObjectID="_1827899182" r:id="rId97"/>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65pt;height:12.65pt" o:ole="">
            <v:imagedata r:id="rId98" o:title=""/>
          </v:shape>
          <o:OLEObject Type="Embed" ProgID="Equation.3" ShapeID="_x0000_i1066" DrawAspect="Content" ObjectID="_1827899183" r:id="rId99"/>
        </w:object>
      </w:r>
      <w:r w:rsidRPr="00567618">
        <w:t xml:space="preserve"> is the bit-rate requested in the TMMBR message.</w:t>
      </w:r>
    </w:p>
    <w:p w14:paraId="69452E6A" w14:textId="05BBCF14" w:rsidR="00FC7E52" w:rsidRPr="00567618" w:rsidRDefault="00FC7E52" w:rsidP="00FC7E52">
      <w:r w:rsidRPr="00567618">
        <w:t xml:space="preserve">The </w:t>
      </w:r>
      <w:r w:rsidRPr="00567618">
        <w:rPr>
          <w:position w:val="-10"/>
        </w:rPr>
        <w:object w:dxaOrig="1040" w:dyaOrig="300" w14:anchorId="42AD6DB2">
          <v:shape id="_x0000_i1067" type="#_x0000_t75" style="width:53.35pt;height:15.35pt" o:ole="">
            <v:imagedata r:id="rId100" o:title=""/>
          </v:shape>
          <o:OLEObject Type="Embed" ProgID="Equation.3" ShapeID="_x0000_i1067" DrawAspect="Content" ObjectID="_1827899184" r:id="rId101"/>
        </w:object>
      </w:r>
      <w:r w:rsidRPr="00567618">
        <w:t xml:space="preserve"> is calculated over the </w:t>
      </w:r>
      <w:r w:rsidRPr="00567618">
        <w:rPr>
          <w:position w:val="-10"/>
        </w:rPr>
        <w:object w:dxaOrig="1939" w:dyaOrig="300" w14:anchorId="125624C0">
          <v:shape id="_x0000_i1068" type="#_x0000_t75" style="width:98.65pt;height:15.35pt" o:ole="">
            <v:imagedata r:id="rId102" o:title=""/>
          </v:shape>
          <o:OLEObject Type="Embed" ProgID="Equation.3" ShapeID="_x0000_i1068" DrawAspect="Content" ObjectID="_1827899185" r:id="rId103"/>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65pt;height:12.65pt" o:ole="">
            <v:imagedata r:id="rId98" o:title=""/>
          </v:shape>
          <o:OLEObject Type="Embed" ProgID="Equation.3" ShapeID="_x0000_i1069" DrawAspect="Content" ObjectID="_1827899186" r:id="rId104"/>
        </w:object>
      </w:r>
      <w:r w:rsidRPr="00567618">
        <w:t xml:space="preserve">, see also </w:t>
      </w:r>
      <w:r w:rsidR="009C3AEF">
        <w:rPr>
          <w:szCs w:val="24"/>
        </w:rPr>
        <w:t>clause</w:t>
      </w:r>
      <w:r w:rsidRPr="00567618">
        <w:t xml:space="preserve">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65pt;height:12.65pt" o:ole="">
            <v:imagedata r:id="rId98" o:title=""/>
          </v:shape>
          <o:OLEObject Type="Embed" ProgID="Equation.3" ShapeID="_x0000_i1070" DrawAspect="Content" ObjectID="_1827899187" r:id="rId105"/>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65pt;height:12.65pt" o:ole="">
            <v:imagedata r:id="rId98" o:title=""/>
          </v:shape>
          <o:OLEObject Type="Embed" ProgID="Equation.3" ShapeID="_x0000_i1071" DrawAspect="Content" ObjectID="_1827899188" r:id="rId106"/>
        </w:object>
      </w:r>
      <w:r w:rsidRPr="00567618">
        <w:t xml:space="preserve"> </w:t>
      </w:r>
      <w:r w:rsidRPr="00567618">
        <w:rPr>
          <w:position w:val="-10"/>
        </w:rPr>
        <w:object w:dxaOrig="1860" w:dyaOrig="300" w14:anchorId="57EBD1FE">
          <v:shape id="_x0000_i1072" type="#_x0000_t75" style="width:93.35pt;height:15.35pt" o:ole="">
            <v:imagedata r:id="rId107" o:title=""/>
          </v:shape>
          <o:OLEObject Type="Embed" ProgID="Equation.3" ShapeID="_x0000_i1072" DrawAspect="Content" ObjectID="_1827899189" r:id="rId108"/>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65pt;height:12.65pt" o:ole="">
            <v:imagedata r:id="rId98" o:title=""/>
          </v:shape>
          <o:OLEObject Type="Embed" ProgID="Equation.3" ShapeID="_x0000_i1073" DrawAspect="Content" ObjectID="_1827899190" r:id="rId109"/>
        </w:object>
      </w:r>
      <w:r w:rsidRPr="00567618">
        <w:t xml:space="preserve"> </w:t>
      </w:r>
      <w:r w:rsidRPr="00567618">
        <w:rPr>
          <w:position w:val="-10"/>
        </w:rPr>
        <w:object w:dxaOrig="1719" w:dyaOrig="279" w14:anchorId="1E134A70">
          <v:shape id="_x0000_i1074" type="#_x0000_t75" style="width:87.35pt;height:14pt" o:ole="">
            <v:imagedata r:id="rId110" o:title=""/>
          </v:shape>
          <o:OLEObject Type="Embed" ProgID="Equation.3" ShapeID="_x0000_i1074" DrawAspect="Content" ObjectID="_1827899191" r:id="rId111"/>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2C701343" w:rsidR="00FC7E52" w:rsidRPr="00567618" w:rsidRDefault="009C3AEF" w:rsidP="00FC7E52">
      <w:r>
        <w:rPr>
          <w:szCs w:val="24"/>
        </w:rPr>
        <w:t>Clause</w:t>
      </w:r>
      <w:r w:rsidR="00FC7E52" w:rsidRPr="00567618">
        <w:t xml:space="preserve">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32" w:name="_Toc26369349"/>
      <w:bookmarkStart w:id="1733" w:name="_Toc36227231"/>
      <w:bookmarkStart w:id="1734" w:name="_Toc36228246"/>
      <w:bookmarkStart w:id="1735" w:name="_Toc36228873"/>
      <w:bookmarkStart w:id="1736" w:name="_Toc68847192"/>
      <w:bookmarkStart w:id="1737" w:name="_Toc74611127"/>
      <w:bookmarkStart w:id="1738" w:name="_Toc75566406"/>
      <w:bookmarkStart w:id="1739" w:name="_Toc89789957"/>
      <w:bookmarkStart w:id="1740" w:name="_Toc99466594"/>
      <w:bookmarkStart w:id="1741" w:name="_Toc217285489"/>
      <w:r w:rsidRPr="00567618">
        <w:t>10.3.4.3</w:t>
      </w:r>
      <w:r w:rsidRPr="00567618">
        <w:tab/>
        <w:t>Delay recovery phase</w:t>
      </w:r>
      <w:bookmarkEnd w:id="1732"/>
      <w:bookmarkEnd w:id="1733"/>
      <w:bookmarkEnd w:id="1734"/>
      <w:bookmarkEnd w:id="1735"/>
      <w:bookmarkEnd w:id="1736"/>
      <w:bookmarkEnd w:id="1737"/>
      <w:bookmarkEnd w:id="1738"/>
      <w:bookmarkEnd w:id="1739"/>
      <w:bookmarkEnd w:id="1740"/>
      <w:bookmarkEnd w:id="1741"/>
    </w:p>
    <w:p w14:paraId="30DD07B6" w14:textId="168233ED"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35pt;height:15.35pt" o:ole="">
            <v:imagedata r:id="rId86" o:title=""/>
          </v:shape>
          <o:OLEObject Type="Embed" ProgID="Equation.3" ShapeID="_x0000_i1075" DrawAspect="Content" ObjectID="_1827899192" r:id="rId112"/>
        </w:object>
      </w:r>
      <w:r w:rsidRPr="00567618">
        <w:t>) described in clause</w:t>
      </w:r>
      <w:r>
        <w:t> </w:t>
      </w:r>
      <w:r w:rsidRPr="00567618">
        <w:t xml:space="preserve">10.3.4.2 have been recovered, see also </w:t>
      </w:r>
      <w:r w:rsidR="009C3AEF">
        <w:rPr>
          <w:szCs w:val="24"/>
        </w:rPr>
        <w:t>clauses</w:t>
      </w:r>
      <w:r w:rsidRPr="00567618">
        <w:t xml:space="preserve"> C.2.4 and C.2.6.</w:t>
      </w:r>
    </w:p>
    <w:p w14:paraId="2A7D9BE6" w14:textId="6A41F9EF" w:rsidR="00FC7E52" w:rsidRPr="00567618" w:rsidRDefault="00FC7E52" w:rsidP="00FC7E52">
      <w:pPr>
        <w:pStyle w:val="Heading3"/>
      </w:pPr>
      <w:bookmarkStart w:id="1742" w:name="_Toc26369350"/>
      <w:bookmarkStart w:id="1743" w:name="_Toc36227232"/>
      <w:bookmarkStart w:id="1744" w:name="_Toc36228247"/>
      <w:bookmarkStart w:id="1745" w:name="_Toc36228874"/>
      <w:bookmarkStart w:id="1746" w:name="_Toc68847193"/>
      <w:bookmarkStart w:id="1747" w:name="_Toc74611128"/>
      <w:bookmarkStart w:id="1748" w:name="_Toc75566407"/>
      <w:bookmarkStart w:id="1749" w:name="_Toc89789958"/>
      <w:bookmarkStart w:id="1750" w:name="_Toc99466595"/>
      <w:bookmarkStart w:id="1751" w:name="_Toc217285490"/>
      <w:r w:rsidRPr="00567618">
        <w:t>10.3.5</w:t>
      </w:r>
      <w:r w:rsidRPr="00567618">
        <w:tab/>
        <w:t xml:space="preserve">Sender </w:t>
      </w:r>
      <w:r w:rsidR="009C3AEF" w:rsidRPr="00567618">
        <w:t>behaviour</w:t>
      </w:r>
      <w:r w:rsidRPr="00567618">
        <w:t>, up-switching</w:t>
      </w:r>
      <w:bookmarkEnd w:id="1742"/>
      <w:bookmarkEnd w:id="1743"/>
      <w:bookmarkEnd w:id="1744"/>
      <w:bookmarkEnd w:id="1745"/>
      <w:bookmarkEnd w:id="1746"/>
      <w:bookmarkEnd w:id="1747"/>
      <w:bookmarkEnd w:id="1748"/>
      <w:bookmarkEnd w:id="1749"/>
      <w:bookmarkEnd w:id="1750"/>
      <w:bookmarkEnd w:id="1751"/>
    </w:p>
    <w:p w14:paraId="2FD284AC" w14:textId="77777777" w:rsidR="00FC7E52" w:rsidRPr="00567618" w:rsidRDefault="00FC7E52" w:rsidP="00FC7E52">
      <w:r w:rsidRPr="00567618">
        <w:t xml:space="preserve">An MTSI client in terminal sending media with a bitrate lower than currently allowed bitrate should try to increase the bitrate up to the currently allowed bitrate. The bitrate of the encoded media is increased slowly until the currently </w:t>
      </w:r>
      <w:r w:rsidRPr="00567618">
        <w:lastRenderedPageBreak/>
        <w:t>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1C5142E4" w:rsidR="00FC7E52" w:rsidRPr="00567618" w:rsidRDefault="00FC7E52" w:rsidP="00FC7E52">
      <w:pPr>
        <w:pStyle w:val="Heading3"/>
      </w:pPr>
      <w:bookmarkStart w:id="1752" w:name="_Toc26369351"/>
      <w:bookmarkStart w:id="1753" w:name="_Toc36227233"/>
      <w:bookmarkStart w:id="1754" w:name="_Toc36228248"/>
      <w:bookmarkStart w:id="1755" w:name="_Toc36228875"/>
      <w:bookmarkStart w:id="1756" w:name="_Toc68847194"/>
      <w:bookmarkStart w:id="1757" w:name="_Toc74611129"/>
      <w:bookmarkStart w:id="1758" w:name="_Toc75566408"/>
      <w:bookmarkStart w:id="1759" w:name="_Toc89789959"/>
      <w:bookmarkStart w:id="1760" w:name="_Toc99466596"/>
      <w:bookmarkStart w:id="1761" w:name="_Toc217285491"/>
      <w:r w:rsidRPr="00567618">
        <w:t>10.3.6</w:t>
      </w:r>
      <w:r w:rsidRPr="00567618">
        <w:tab/>
        <w:t xml:space="preserve">Receiver </w:t>
      </w:r>
      <w:r w:rsidR="003F3BCF" w:rsidRPr="00567618">
        <w:t>behaviour</w:t>
      </w:r>
      <w:r w:rsidRPr="00567618">
        <w:t>, down-switching</w:t>
      </w:r>
      <w:bookmarkEnd w:id="1752"/>
      <w:bookmarkEnd w:id="1753"/>
      <w:bookmarkEnd w:id="1754"/>
      <w:bookmarkEnd w:id="1755"/>
      <w:bookmarkEnd w:id="1756"/>
      <w:bookmarkEnd w:id="1757"/>
      <w:bookmarkEnd w:id="1758"/>
      <w:bookmarkEnd w:id="1759"/>
      <w:bookmarkEnd w:id="1760"/>
      <w:bookmarkEnd w:id="1761"/>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1CE6C065" w:rsidR="00FC7E52" w:rsidRPr="00567618" w:rsidRDefault="00FC7E52" w:rsidP="00FC7E52">
      <w:pPr>
        <w:pStyle w:val="Heading3"/>
      </w:pPr>
      <w:bookmarkStart w:id="1762" w:name="_Toc26369352"/>
      <w:bookmarkStart w:id="1763" w:name="_Toc36227234"/>
      <w:bookmarkStart w:id="1764" w:name="_Toc36228249"/>
      <w:bookmarkStart w:id="1765" w:name="_Toc36228876"/>
      <w:bookmarkStart w:id="1766" w:name="_Toc68847195"/>
      <w:bookmarkStart w:id="1767" w:name="_Toc74611130"/>
      <w:bookmarkStart w:id="1768" w:name="_Toc75566409"/>
      <w:bookmarkStart w:id="1769" w:name="_Toc89789960"/>
      <w:bookmarkStart w:id="1770" w:name="_Toc99466597"/>
      <w:bookmarkStart w:id="1771" w:name="_Toc217285492"/>
      <w:r w:rsidRPr="00567618">
        <w:t>10.3.7</w:t>
      </w:r>
      <w:r w:rsidRPr="00567618">
        <w:tab/>
        <w:t xml:space="preserve">Receiver </w:t>
      </w:r>
      <w:r w:rsidR="003F3BCF" w:rsidRPr="00567618">
        <w:t>behaviour</w:t>
      </w:r>
      <w:r w:rsidRPr="00567618">
        <w:t>, up-switch</w:t>
      </w:r>
      <w:bookmarkEnd w:id="1762"/>
      <w:bookmarkEnd w:id="1763"/>
      <w:bookmarkEnd w:id="1764"/>
      <w:bookmarkEnd w:id="1765"/>
      <w:bookmarkEnd w:id="1766"/>
      <w:bookmarkEnd w:id="1767"/>
      <w:bookmarkEnd w:id="1768"/>
      <w:bookmarkEnd w:id="1769"/>
      <w:bookmarkEnd w:id="1770"/>
      <w:bookmarkEnd w:id="1771"/>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35pt;height:15.35pt" o:ole="">
            <v:imagedata r:id="rId113" o:title=""/>
          </v:shape>
          <o:OLEObject Type="Embed" ProgID="Equation.3" ShapeID="_x0000_i1076" DrawAspect="Content" ObjectID="_1827899193" r:id="rId114"/>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35pt;height:31.35pt" o:ole="">
            <v:imagedata r:id="rId115" o:title=""/>
          </v:shape>
          <o:OLEObject Type="Embed" ProgID="Equation.3" ShapeID="_x0000_i1077" DrawAspect="Content" ObjectID="_1827899194" r:id="rId116"/>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72" w:name="_Toc26369353"/>
      <w:bookmarkStart w:id="1773" w:name="_Toc36227235"/>
      <w:bookmarkStart w:id="1774" w:name="_Toc36228250"/>
      <w:bookmarkStart w:id="1775" w:name="_Toc36228877"/>
      <w:bookmarkStart w:id="1776" w:name="_Toc68847196"/>
      <w:bookmarkStart w:id="1777" w:name="_Toc74611131"/>
      <w:bookmarkStart w:id="1778" w:name="_Toc75566410"/>
      <w:bookmarkStart w:id="1779" w:name="_Toc89789961"/>
      <w:bookmarkStart w:id="1780" w:name="_Toc99466598"/>
      <w:bookmarkStart w:id="1781" w:name="_Toc217285493"/>
      <w:r w:rsidRPr="00567618">
        <w:t>10.3.8</w:t>
      </w:r>
      <w:r w:rsidRPr="00567618">
        <w:tab/>
        <w:t>ECN triggered adaptation</w:t>
      </w:r>
      <w:bookmarkEnd w:id="1772"/>
      <w:bookmarkEnd w:id="1773"/>
      <w:bookmarkEnd w:id="1774"/>
      <w:bookmarkEnd w:id="1775"/>
      <w:bookmarkEnd w:id="1776"/>
      <w:bookmarkEnd w:id="1777"/>
      <w:bookmarkEnd w:id="1778"/>
      <w:bookmarkEnd w:id="1779"/>
      <w:bookmarkEnd w:id="1780"/>
      <w:bookmarkEnd w:id="1781"/>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lastRenderedPageBreak/>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82"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3" w:name="_MCCTEMPBM_CRPT86940093___7"/>
            <w:bookmarkEnd w:id="1782"/>
            <w:r w:rsidRPr="00567618">
              <w:rPr>
                <w:rFonts w:ascii="Courier New" w:hAnsi="Courier New" w:cs="Courier New"/>
                <w:sz w:val="18"/>
              </w:rPr>
              <w:t>ECN_min_rate_relative</w:t>
            </w:r>
            <w:bookmarkEnd w:id="1783"/>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84"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84"/>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5" w:name="_MCCTEMPBM_CRPT86940095___7"/>
            <w:r w:rsidRPr="00567618">
              <w:rPr>
                <w:rFonts w:ascii="Courier New" w:hAnsi="Courier New" w:cs="Courier New"/>
                <w:sz w:val="18"/>
              </w:rPr>
              <w:t>ECN_min_rate_absolute</w:t>
            </w:r>
            <w:bookmarkEnd w:id="1785"/>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6" w:name="_MCCTEMPBM_CRPT86940096___7"/>
            <w:r w:rsidRPr="00567618">
              <w:rPr>
                <w:rFonts w:ascii="Courier New" w:hAnsi="Courier New" w:cs="Courier New"/>
                <w:sz w:val="18"/>
              </w:rPr>
              <w:t>ECN_congestion_wait</w:t>
            </w:r>
            <w:bookmarkEnd w:id="1786"/>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87"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87"/>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88" w:name="_Toc26369354"/>
      <w:bookmarkStart w:id="1789" w:name="_Toc36227236"/>
      <w:bookmarkStart w:id="1790" w:name="_Toc36228251"/>
      <w:bookmarkStart w:id="1791" w:name="_Toc36228878"/>
      <w:bookmarkStart w:id="1792" w:name="_Toc68847197"/>
      <w:bookmarkStart w:id="1793" w:name="_Toc74611132"/>
      <w:bookmarkStart w:id="1794" w:name="_Toc75566411"/>
      <w:bookmarkStart w:id="1795" w:name="_Toc89789962"/>
      <w:bookmarkStart w:id="1796" w:name="_Toc99466599"/>
      <w:bookmarkStart w:id="1797" w:name="_Toc217285494"/>
      <w:r w:rsidRPr="00567618">
        <w:t>10.4</w:t>
      </w:r>
      <w:r w:rsidRPr="00567618">
        <w:tab/>
        <w:t>Text</w:t>
      </w:r>
      <w:bookmarkEnd w:id="1788"/>
      <w:bookmarkEnd w:id="1789"/>
      <w:bookmarkEnd w:id="1790"/>
      <w:bookmarkEnd w:id="1791"/>
      <w:bookmarkEnd w:id="1792"/>
      <w:bookmarkEnd w:id="1793"/>
      <w:bookmarkEnd w:id="1794"/>
      <w:bookmarkEnd w:id="1795"/>
      <w:bookmarkEnd w:id="1796"/>
      <w:bookmarkEnd w:id="1797"/>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98" w:name="_Toc26369355"/>
      <w:bookmarkStart w:id="1799" w:name="_Toc36227237"/>
      <w:bookmarkStart w:id="1800" w:name="_Toc36228252"/>
      <w:bookmarkStart w:id="1801" w:name="_Toc36228879"/>
      <w:bookmarkStart w:id="1802" w:name="_Toc68847198"/>
      <w:bookmarkStart w:id="1803" w:name="_Toc74611133"/>
      <w:bookmarkStart w:id="1804" w:name="_Toc75566412"/>
      <w:bookmarkStart w:id="1805" w:name="_Toc89789963"/>
      <w:bookmarkStart w:id="1806" w:name="_Toc99466600"/>
      <w:bookmarkStart w:id="1807" w:name="_Toc217285495"/>
      <w:r w:rsidRPr="00567618">
        <w:rPr>
          <w:noProof/>
        </w:rPr>
        <w:lastRenderedPageBreak/>
        <w:t>10.5</w:t>
      </w:r>
      <w:r w:rsidRPr="00567618">
        <w:rPr>
          <w:noProof/>
        </w:rPr>
        <w:tab/>
        <w:t>Explicit Congestion Notification</w:t>
      </w:r>
      <w:bookmarkEnd w:id="1798"/>
      <w:bookmarkEnd w:id="1799"/>
      <w:bookmarkEnd w:id="1800"/>
      <w:bookmarkEnd w:id="1801"/>
      <w:bookmarkEnd w:id="1802"/>
      <w:bookmarkEnd w:id="1803"/>
      <w:bookmarkEnd w:id="1804"/>
      <w:bookmarkEnd w:id="1805"/>
      <w:bookmarkEnd w:id="1806"/>
      <w:bookmarkEnd w:id="1807"/>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08" w:name="_Toc26369356"/>
      <w:bookmarkStart w:id="1809" w:name="_Toc36227238"/>
      <w:bookmarkStart w:id="1810" w:name="_Toc36228253"/>
      <w:bookmarkStart w:id="1811" w:name="_Toc36228880"/>
      <w:bookmarkStart w:id="1812" w:name="_Toc68847199"/>
      <w:bookmarkStart w:id="1813" w:name="_Toc74611134"/>
      <w:bookmarkStart w:id="1814" w:name="_Toc75566413"/>
      <w:bookmarkStart w:id="1815" w:name="_Toc89789964"/>
      <w:bookmarkStart w:id="1816" w:name="_Toc99466601"/>
      <w:bookmarkStart w:id="1817" w:name="_Toc217285496"/>
      <w:r w:rsidRPr="00567618">
        <w:rPr>
          <w:noProof/>
        </w:rPr>
        <w:t>10.6</w:t>
      </w:r>
      <w:r w:rsidRPr="00567618">
        <w:rPr>
          <w:noProof/>
        </w:rPr>
        <w:tab/>
        <w:t>Using the a=bw-info attribute for adaptation</w:t>
      </w:r>
      <w:bookmarkEnd w:id="1808"/>
      <w:bookmarkEnd w:id="1809"/>
      <w:bookmarkEnd w:id="1810"/>
      <w:bookmarkEnd w:id="1811"/>
      <w:bookmarkEnd w:id="1812"/>
      <w:bookmarkEnd w:id="1813"/>
      <w:bookmarkEnd w:id="1814"/>
      <w:bookmarkEnd w:id="1815"/>
      <w:bookmarkEnd w:id="1816"/>
      <w:bookmarkEnd w:id="1817"/>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18" w:name="_Toc26369357"/>
      <w:bookmarkStart w:id="1819" w:name="_Toc36227239"/>
      <w:bookmarkStart w:id="1820" w:name="_Toc36228254"/>
      <w:bookmarkStart w:id="1821" w:name="_Toc36228881"/>
      <w:bookmarkStart w:id="1822" w:name="_Toc68847200"/>
      <w:bookmarkStart w:id="1823" w:name="_Toc74611135"/>
      <w:bookmarkStart w:id="1824" w:name="_Toc75566414"/>
      <w:bookmarkStart w:id="1825" w:name="_Toc89789965"/>
      <w:bookmarkStart w:id="1826" w:name="_Toc99466602"/>
      <w:bookmarkStart w:id="1827" w:name="_Toc217285497"/>
      <w:r w:rsidRPr="00567618">
        <w:rPr>
          <w:noProof/>
        </w:rPr>
        <w:t>10.7</w:t>
      </w:r>
      <w:r w:rsidRPr="00567618">
        <w:rPr>
          <w:noProof/>
        </w:rPr>
        <w:tab/>
        <w:t>Access network bitrate recommendation</w:t>
      </w:r>
      <w:bookmarkEnd w:id="1818"/>
      <w:bookmarkEnd w:id="1819"/>
      <w:bookmarkEnd w:id="1820"/>
      <w:bookmarkEnd w:id="1821"/>
      <w:bookmarkEnd w:id="1822"/>
      <w:bookmarkEnd w:id="1823"/>
      <w:bookmarkEnd w:id="1824"/>
      <w:bookmarkEnd w:id="1825"/>
      <w:bookmarkEnd w:id="1826"/>
      <w:bookmarkEnd w:id="1827"/>
    </w:p>
    <w:p w14:paraId="4303AF1F" w14:textId="77777777" w:rsidR="00FC7E52" w:rsidRPr="00567618" w:rsidRDefault="00FC7E52" w:rsidP="00FC7E52">
      <w:pPr>
        <w:pStyle w:val="Heading3"/>
        <w:rPr>
          <w:noProof/>
        </w:rPr>
      </w:pPr>
      <w:bookmarkStart w:id="1828" w:name="_Toc26369358"/>
      <w:bookmarkStart w:id="1829" w:name="_Toc36227240"/>
      <w:bookmarkStart w:id="1830" w:name="_Toc36228255"/>
      <w:bookmarkStart w:id="1831" w:name="_Toc36228882"/>
      <w:bookmarkStart w:id="1832" w:name="_Toc68847201"/>
      <w:bookmarkStart w:id="1833" w:name="_Toc74611136"/>
      <w:bookmarkStart w:id="1834" w:name="_Toc75566415"/>
      <w:bookmarkStart w:id="1835" w:name="_Toc89789966"/>
      <w:bookmarkStart w:id="1836" w:name="_Toc99466603"/>
      <w:bookmarkStart w:id="1837" w:name="_Toc217285498"/>
      <w:r w:rsidRPr="00567618">
        <w:rPr>
          <w:noProof/>
        </w:rPr>
        <w:t>10.7.1</w:t>
      </w:r>
      <w:r w:rsidRPr="00567618">
        <w:rPr>
          <w:noProof/>
        </w:rPr>
        <w:tab/>
        <w:t>General</w:t>
      </w:r>
      <w:bookmarkEnd w:id="1828"/>
      <w:bookmarkEnd w:id="1829"/>
      <w:bookmarkEnd w:id="1830"/>
      <w:bookmarkEnd w:id="1831"/>
      <w:bookmarkEnd w:id="1832"/>
      <w:bookmarkEnd w:id="1833"/>
      <w:bookmarkEnd w:id="1834"/>
      <w:bookmarkEnd w:id="1835"/>
      <w:bookmarkEnd w:id="1836"/>
      <w:bookmarkEnd w:id="1837"/>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lastRenderedPageBreak/>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38"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39" w:name="_Toc26369359"/>
      <w:bookmarkStart w:id="1840" w:name="_Toc36227241"/>
      <w:bookmarkStart w:id="1841" w:name="_Toc36228256"/>
      <w:bookmarkStart w:id="1842" w:name="_Toc36228883"/>
      <w:bookmarkStart w:id="1843" w:name="_Toc68847202"/>
      <w:bookmarkStart w:id="1844" w:name="_Toc74611137"/>
      <w:bookmarkStart w:id="1845" w:name="_Toc75566416"/>
      <w:bookmarkStart w:id="1846" w:name="_Toc89789967"/>
      <w:bookmarkStart w:id="1847" w:name="_Toc99466604"/>
      <w:bookmarkStart w:id="1848" w:name="_Toc217285499"/>
      <w:bookmarkEnd w:id="1838"/>
      <w:r w:rsidRPr="00567618">
        <w:rPr>
          <w:noProof/>
        </w:rPr>
        <w:t>10.7.2</w:t>
      </w:r>
      <w:r w:rsidRPr="00567618">
        <w:rPr>
          <w:noProof/>
        </w:rPr>
        <w:tab/>
        <w:t>Relation to session signaling bitrate information</w:t>
      </w:r>
      <w:bookmarkEnd w:id="1839"/>
      <w:bookmarkEnd w:id="1840"/>
      <w:bookmarkEnd w:id="1841"/>
      <w:bookmarkEnd w:id="1842"/>
      <w:bookmarkEnd w:id="1843"/>
      <w:bookmarkEnd w:id="1844"/>
      <w:bookmarkEnd w:id="1845"/>
      <w:bookmarkEnd w:id="1846"/>
      <w:bookmarkEnd w:id="1847"/>
      <w:bookmarkEnd w:id="1848"/>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49" w:name="_Toc26369360"/>
      <w:bookmarkStart w:id="1850" w:name="_Toc36227242"/>
      <w:bookmarkStart w:id="1851" w:name="_Toc36228257"/>
      <w:bookmarkStart w:id="1852" w:name="_Toc36228884"/>
      <w:bookmarkStart w:id="1853" w:name="_Toc68847203"/>
      <w:bookmarkStart w:id="1854" w:name="_Toc74611138"/>
      <w:bookmarkStart w:id="1855" w:name="_Toc75566417"/>
      <w:bookmarkStart w:id="1856" w:name="_Toc89789968"/>
      <w:bookmarkStart w:id="1857" w:name="_Toc99466605"/>
      <w:bookmarkStart w:id="1858" w:name="_Toc217285500"/>
      <w:r w:rsidRPr="00567618">
        <w:rPr>
          <w:noProof/>
        </w:rPr>
        <w:lastRenderedPageBreak/>
        <w:t>10.7.3</w:t>
      </w:r>
      <w:r w:rsidRPr="00567618">
        <w:rPr>
          <w:noProof/>
        </w:rPr>
        <w:tab/>
        <w:t>Use with dynamic bitrate adaptation</w:t>
      </w:r>
      <w:bookmarkEnd w:id="1849"/>
      <w:bookmarkEnd w:id="1850"/>
      <w:bookmarkEnd w:id="1851"/>
      <w:bookmarkEnd w:id="1852"/>
      <w:bookmarkEnd w:id="1853"/>
      <w:bookmarkEnd w:id="1854"/>
      <w:bookmarkEnd w:id="1855"/>
      <w:bookmarkEnd w:id="1856"/>
      <w:bookmarkEnd w:id="1857"/>
      <w:bookmarkEnd w:id="1858"/>
    </w:p>
    <w:p w14:paraId="72005E53" w14:textId="77777777" w:rsidR="00FC7E52" w:rsidRPr="00567618" w:rsidRDefault="00FC7E52" w:rsidP="00FC7E52">
      <w:pPr>
        <w:pStyle w:val="Heading4"/>
        <w:rPr>
          <w:noProof/>
        </w:rPr>
      </w:pPr>
      <w:bookmarkStart w:id="1859" w:name="_Toc26369361"/>
      <w:bookmarkStart w:id="1860" w:name="_Toc36227243"/>
      <w:bookmarkStart w:id="1861" w:name="_Toc36228258"/>
      <w:bookmarkStart w:id="1862" w:name="_Toc36228885"/>
      <w:bookmarkStart w:id="1863" w:name="_Toc68847204"/>
      <w:bookmarkStart w:id="1864" w:name="_Toc74611139"/>
      <w:bookmarkStart w:id="1865" w:name="_Toc75566418"/>
      <w:bookmarkStart w:id="1866" w:name="_Toc89789969"/>
      <w:bookmarkStart w:id="1867" w:name="_Toc99466606"/>
      <w:bookmarkStart w:id="1868" w:name="_Toc217285501"/>
      <w:r w:rsidRPr="00567618">
        <w:rPr>
          <w:noProof/>
        </w:rPr>
        <w:t>10.7.3.1</w:t>
      </w:r>
      <w:r w:rsidRPr="00567618">
        <w:rPr>
          <w:noProof/>
        </w:rPr>
        <w:tab/>
        <w:t>General</w:t>
      </w:r>
      <w:bookmarkEnd w:id="1859"/>
      <w:bookmarkEnd w:id="1860"/>
      <w:bookmarkEnd w:id="1861"/>
      <w:bookmarkEnd w:id="1862"/>
      <w:bookmarkEnd w:id="1863"/>
      <w:bookmarkEnd w:id="1864"/>
      <w:bookmarkEnd w:id="1865"/>
      <w:bookmarkEnd w:id="1866"/>
      <w:bookmarkEnd w:id="1867"/>
      <w:bookmarkEnd w:id="1868"/>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69" w:name="_Toc26369362"/>
      <w:bookmarkStart w:id="1870" w:name="_Toc36227244"/>
      <w:bookmarkStart w:id="1871" w:name="_Toc36228259"/>
      <w:bookmarkStart w:id="1872" w:name="_Toc36228886"/>
      <w:bookmarkStart w:id="1873" w:name="_Toc68847205"/>
      <w:bookmarkStart w:id="1874" w:name="_Toc74611140"/>
      <w:bookmarkStart w:id="1875" w:name="_Toc75566419"/>
      <w:bookmarkStart w:id="1876" w:name="_Toc89789970"/>
      <w:bookmarkStart w:id="1877" w:name="_Toc99466607"/>
      <w:bookmarkStart w:id="1878" w:name="_Toc217285502"/>
      <w:r w:rsidRPr="00567618">
        <w:rPr>
          <w:noProof/>
        </w:rPr>
        <w:t>10.7.3.2</w:t>
      </w:r>
      <w:r w:rsidRPr="00567618">
        <w:rPr>
          <w:noProof/>
        </w:rPr>
        <w:tab/>
        <w:t>Adaptation of sent media</w:t>
      </w:r>
      <w:bookmarkEnd w:id="1869"/>
      <w:bookmarkEnd w:id="1870"/>
      <w:bookmarkEnd w:id="1871"/>
      <w:bookmarkEnd w:id="1872"/>
      <w:bookmarkEnd w:id="1873"/>
      <w:bookmarkEnd w:id="1874"/>
      <w:bookmarkEnd w:id="1875"/>
      <w:bookmarkEnd w:id="1876"/>
      <w:bookmarkEnd w:id="1877"/>
      <w:bookmarkEnd w:id="1878"/>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lastRenderedPageBreak/>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lastRenderedPageBreak/>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 xml:space="preserve">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w:t>
      </w:r>
      <w:r w:rsidRPr="00567618">
        <w:rPr>
          <w:noProof/>
        </w:rPr>
        <w:lastRenderedPageBreak/>
        <w:t>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79" w:name="_Toc26369363"/>
      <w:bookmarkStart w:id="1880" w:name="_Toc36227245"/>
      <w:bookmarkStart w:id="1881" w:name="_Toc36228260"/>
      <w:bookmarkStart w:id="1882" w:name="_Toc36228887"/>
      <w:bookmarkStart w:id="1883" w:name="_Toc68847206"/>
      <w:bookmarkStart w:id="1884" w:name="_Toc74611141"/>
      <w:bookmarkStart w:id="1885" w:name="_Toc75566420"/>
      <w:bookmarkStart w:id="1886" w:name="_Toc89789971"/>
      <w:bookmarkStart w:id="1887" w:name="_Toc99466608"/>
      <w:bookmarkStart w:id="1888" w:name="_Toc217285503"/>
      <w:r w:rsidRPr="00567618">
        <w:rPr>
          <w:noProof/>
        </w:rPr>
        <w:t>10.7.3.3</w:t>
      </w:r>
      <w:r w:rsidRPr="00567618">
        <w:rPr>
          <w:noProof/>
        </w:rPr>
        <w:tab/>
        <w:t>Adaptation of received media</w:t>
      </w:r>
      <w:bookmarkEnd w:id="1879"/>
      <w:bookmarkEnd w:id="1880"/>
      <w:bookmarkEnd w:id="1881"/>
      <w:bookmarkEnd w:id="1882"/>
      <w:bookmarkEnd w:id="1883"/>
      <w:bookmarkEnd w:id="1884"/>
      <w:bookmarkEnd w:id="1885"/>
      <w:bookmarkEnd w:id="1886"/>
      <w:bookmarkEnd w:id="1887"/>
      <w:bookmarkEnd w:id="1888"/>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89" w:name="_Toc26369364"/>
      <w:bookmarkStart w:id="1890" w:name="_Toc36227246"/>
      <w:bookmarkStart w:id="1891" w:name="_Toc36228261"/>
      <w:bookmarkStart w:id="1892" w:name="_Toc36228888"/>
      <w:bookmarkStart w:id="1893" w:name="_Toc68847207"/>
      <w:bookmarkStart w:id="1894" w:name="_Toc74611142"/>
      <w:bookmarkStart w:id="1895" w:name="_Toc75566421"/>
      <w:bookmarkStart w:id="1896" w:name="_Toc89789972"/>
      <w:bookmarkStart w:id="1897" w:name="_Toc99466609"/>
      <w:bookmarkStart w:id="1898" w:name="_Toc217285504"/>
      <w:r w:rsidRPr="00567618">
        <w:rPr>
          <w:noProof/>
        </w:rPr>
        <w:t>10.7.4</w:t>
      </w:r>
      <w:r w:rsidRPr="00567618">
        <w:rPr>
          <w:noProof/>
        </w:rPr>
        <w:tab/>
        <w:t>Message mapping for LTE access</w:t>
      </w:r>
      <w:bookmarkEnd w:id="1889"/>
      <w:bookmarkEnd w:id="1890"/>
      <w:bookmarkEnd w:id="1891"/>
      <w:bookmarkEnd w:id="1892"/>
      <w:bookmarkEnd w:id="1893"/>
      <w:bookmarkEnd w:id="1894"/>
      <w:bookmarkEnd w:id="1895"/>
      <w:bookmarkEnd w:id="1896"/>
      <w:bookmarkEnd w:id="1897"/>
      <w:bookmarkEnd w:id="1898"/>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99" w:name="_Toc26369365"/>
      <w:bookmarkStart w:id="1900" w:name="_Toc36227247"/>
      <w:bookmarkStart w:id="1901" w:name="_Toc36228262"/>
      <w:bookmarkStart w:id="1902" w:name="_Toc36228889"/>
      <w:bookmarkStart w:id="1903" w:name="_Toc68847208"/>
      <w:bookmarkStart w:id="1904" w:name="_Toc74611143"/>
      <w:bookmarkStart w:id="1905" w:name="_Toc75566422"/>
      <w:bookmarkStart w:id="1906" w:name="_Toc89789973"/>
      <w:bookmarkStart w:id="1907" w:name="_Toc99466610"/>
      <w:bookmarkStart w:id="1908" w:name="_Toc217285505"/>
      <w:r w:rsidRPr="00567618">
        <w:rPr>
          <w:noProof/>
        </w:rPr>
        <w:t>10.7.5</w:t>
      </w:r>
      <w:r w:rsidRPr="00567618">
        <w:rPr>
          <w:noProof/>
        </w:rPr>
        <w:tab/>
        <w:t>Message mapping for NR access</w:t>
      </w:r>
      <w:bookmarkEnd w:id="1899"/>
      <w:bookmarkEnd w:id="1900"/>
      <w:bookmarkEnd w:id="1901"/>
      <w:bookmarkEnd w:id="1902"/>
      <w:bookmarkEnd w:id="1903"/>
      <w:bookmarkEnd w:id="1904"/>
      <w:bookmarkEnd w:id="1905"/>
      <w:bookmarkEnd w:id="1906"/>
      <w:bookmarkEnd w:id="1907"/>
      <w:bookmarkEnd w:id="1908"/>
    </w:p>
    <w:p w14:paraId="2210351F" w14:textId="77777777" w:rsidR="00FC7E52" w:rsidRPr="00567618" w:rsidRDefault="00FC7E52" w:rsidP="00FC7E52">
      <w:pPr>
        <w:rPr>
          <w:noProof/>
        </w:rPr>
      </w:pPr>
      <w:r w:rsidRPr="00567618">
        <w:rPr>
          <w:noProof/>
        </w:rPr>
        <w:t xml:space="preserve">When using NR access, ANBR is mapped to a MAC level message named "Recommended bit rate MAC Control Element" sent by the gNB and applicable to a specific logical channel which is mapped to the single media flow (e.g., </w:t>
      </w:r>
      <w:r w:rsidRPr="00567618">
        <w:rPr>
          <w:noProof/>
        </w:rPr>
        <w:lastRenderedPageBreak/>
        <w:t>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09" w:name="_Toc26369366"/>
      <w:bookmarkStart w:id="1910" w:name="_Toc36227248"/>
      <w:bookmarkStart w:id="1911" w:name="_Toc36228263"/>
      <w:bookmarkStart w:id="1912" w:name="_Toc36228890"/>
      <w:bookmarkStart w:id="1913" w:name="_Toc68847209"/>
      <w:bookmarkStart w:id="1914" w:name="_Toc74611144"/>
      <w:bookmarkStart w:id="1915" w:name="_Toc75566423"/>
      <w:bookmarkStart w:id="1916" w:name="_Toc89789974"/>
      <w:bookmarkStart w:id="1917" w:name="_Toc99466611"/>
      <w:bookmarkStart w:id="1918" w:name="_Toc217285506"/>
      <w:r w:rsidRPr="00567618">
        <w:t>11</w:t>
      </w:r>
      <w:r w:rsidRPr="00567618">
        <w:tab/>
        <w:t>Front-end handling</w:t>
      </w:r>
      <w:bookmarkEnd w:id="1909"/>
      <w:bookmarkEnd w:id="1910"/>
      <w:bookmarkEnd w:id="1911"/>
      <w:bookmarkEnd w:id="1912"/>
      <w:bookmarkEnd w:id="1913"/>
      <w:bookmarkEnd w:id="1914"/>
      <w:bookmarkEnd w:id="1915"/>
      <w:bookmarkEnd w:id="1916"/>
      <w:bookmarkEnd w:id="1917"/>
      <w:bookmarkEnd w:id="1918"/>
    </w:p>
    <w:p w14:paraId="48268DE1" w14:textId="77777777" w:rsidR="00FC7E52" w:rsidRPr="00567618" w:rsidRDefault="00FC7E52" w:rsidP="00FC7E52">
      <w:pPr>
        <w:pStyle w:val="Heading2"/>
      </w:pPr>
      <w:bookmarkStart w:id="1919" w:name="_Toc26369367"/>
      <w:bookmarkStart w:id="1920" w:name="_Toc36227249"/>
      <w:bookmarkStart w:id="1921" w:name="_Toc36228264"/>
      <w:bookmarkStart w:id="1922" w:name="_Toc36228891"/>
      <w:bookmarkStart w:id="1923" w:name="_Toc68847210"/>
      <w:bookmarkStart w:id="1924" w:name="_Toc74611145"/>
      <w:bookmarkStart w:id="1925" w:name="_Toc75566424"/>
      <w:bookmarkStart w:id="1926" w:name="_Toc89789975"/>
      <w:bookmarkStart w:id="1927" w:name="_Toc99466612"/>
      <w:bookmarkStart w:id="1928" w:name="_Toc217285507"/>
      <w:r w:rsidRPr="00567618">
        <w:t>11.1</w:t>
      </w:r>
      <w:r w:rsidRPr="00567618">
        <w:tab/>
        <w:t>General</w:t>
      </w:r>
      <w:bookmarkEnd w:id="1919"/>
      <w:bookmarkEnd w:id="1920"/>
      <w:bookmarkEnd w:id="1921"/>
      <w:bookmarkEnd w:id="1922"/>
      <w:bookmarkEnd w:id="1923"/>
      <w:bookmarkEnd w:id="1924"/>
      <w:bookmarkEnd w:id="1925"/>
      <w:bookmarkEnd w:id="1926"/>
      <w:bookmarkEnd w:id="1927"/>
      <w:bookmarkEnd w:id="1928"/>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pt;height:414.65pt" o:ole="" fillcolor="window">
            <v:imagedata r:id="rId121" o:title=""/>
          </v:shape>
          <o:OLEObject Type="Embed" ProgID="Word.Picture.8" ShapeID="_x0000_i1078" DrawAspect="Content" ObjectID="_1827899195" r:id="rId122"/>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29" w:name="_Toc26369368"/>
      <w:bookmarkStart w:id="1930" w:name="_Toc36227250"/>
      <w:bookmarkStart w:id="1931" w:name="_Toc36228265"/>
      <w:bookmarkStart w:id="1932" w:name="_Toc36228892"/>
      <w:bookmarkStart w:id="1933" w:name="_Toc68847211"/>
      <w:bookmarkStart w:id="1934" w:name="_Toc74611146"/>
      <w:bookmarkStart w:id="1935" w:name="_Toc75566425"/>
      <w:bookmarkStart w:id="1936" w:name="_Toc89789976"/>
      <w:bookmarkStart w:id="1937" w:name="_Toc99466613"/>
      <w:bookmarkStart w:id="1938" w:name="_Toc217285508"/>
      <w:r w:rsidRPr="00567618">
        <w:t>12</w:t>
      </w:r>
      <w:r w:rsidRPr="00567618">
        <w:tab/>
        <w:t>Inter-working</w:t>
      </w:r>
      <w:bookmarkEnd w:id="1929"/>
      <w:bookmarkEnd w:id="1930"/>
      <w:bookmarkEnd w:id="1931"/>
      <w:bookmarkEnd w:id="1932"/>
      <w:bookmarkEnd w:id="1933"/>
      <w:bookmarkEnd w:id="1934"/>
      <w:bookmarkEnd w:id="1935"/>
      <w:bookmarkEnd w:id="1936"/>
      <w:bookmarkEnd w:id="1937"/>
      <w:bookmarkEnd w:id="1938"/>
    </w:p>
    <w:p w14:paraId="1ABB1313" w14:textId="77777777" w:rsidR="00FC7E52" w:rsidRPr="00567618" w:rsidRDefault="00FC7E52" w:rsidP="00FC7E52">
      <w:pPr>
        <w:pStyle w:val="Heading2"/>
      </w:pPr>
      <w:bookmarkStart w:id="1939" w:name="_Toc26369369"/>
      <w:bookmarkStart w:id="1940" w:name="_Toc36227251"/>
      <w:bookmarkStart w:id="1941" w:name="_Toc36228266"/>
      <w:bookmarkStart w:id="1942" w:name="_Toc36228893"/>
      <w:bookmarkStart w:id="1943" w:name="_Toc68847212"/>
      <w:bookmarkStart w:id="1944" w:name="_Toc74611147"/>
      <w:bookmarkStart w:id="1945" w:name="_Toc75566426"/>
      <w:bookmarkStart w:id="1946" w:name="_Toc89789977"/>
      <w:bookmarkStart w:id="1947" w:name="_Toc99466614"/>
      <w:bookmarkStart w:id="1948" w:name="_Toc217285509"/>
      <w:r w:rsidRPr="00567618">
        <w:t>12.1</w:t>
      </w:r>
      <w:r w:rsidRPr="00567618">
        <w:tab/>
        <w:t>General</w:t>
      </w:r>
      <w:bookmarkEnd w:id="1939"/>
      <w:bookmarkEnd w:id="1940"/>
      <w:bookmarkEnd w:id="1941"/>
      <w:bookmarkEnd w:id="1942"/>
      <w:bookmarkEnd w:id="1943"/>
      <w:bookmarkEnd w:id="1944"/>
      <w:bookmarkEnd w:id="1945"/>
      <w:bookmarkEnd w:id="1946"/>
      <w:bookmarkEnd w:id="1947"/>
      <w:bookmarkEnd w:id="1948"/>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49" w:name="_Toc26369370"/>
      <w:bookmarkStart w:id="1950" w:name="_Toc36227252"/>
      <w:bookmarkStart w:id="1951" w:name="_Toc36228267"/>
      <w:bookmarkStart w:id="1952" w:name="_Toc36228894"/>
      <w:bookmarkStart w:id="1953" w:name="_Toc68847213"/>
      <w:bookmarkStart w:id="1954" w:name="_Toc74611148"/>
      <w:bookmarkStart w:id="1955" w:name="_Toc75566427"/>
      <w:bookmarkStart w:id="1956" w:name="_Toc89789978"/>
      <w:bookmarkStart w:id="1957" w:name="_Toc99466615"/>
      <w:bookmarkStart w:id="1958" w:name="_Toc217285510"/>
      <w:r w:rsidRPr="00567618">
        <w:t>12.2</w:t>
      </w:r>
      <w:r w:rsidRPr="00567618">
        <w:tab/>
        <w:t>3G-324M</w:t>
      </w:r>
      <w:bookmarkEnd w:id="1949"/>
      <w:bookmarkEnd w:id="1950"/>
      <w:bookmarkEnd w:id="1951"/>
      <w:bookmarkEnd w:id="1952"/>
      <w:bookmarkEnd w:id="1953"/>
      <w:bookmarkEnd w:id="1954"/>
      <w:bookmarkEnd w:id="1955"/>
      <w:bookmarkEnd w:id="1956"/>
      <w:bookmarkEnd w:id="1957"/>
      <w:bookmarkEnd w:id="1958"/>
    </w:p>
    <w:p w14:paraId="55F0FD45" w14:textId="77777777" w:rsidR="00FC7E52" w:rsidRPr="00567618" w:rsidRDefault="00FC7E52" w:rsidP="00FC7E52">
      <w:pPr>
        <w:pStyle w:val="Heading3"/>
      </w:pPr>
      <w:bookmarkStart w:id="1959" w:name="_Toc26369371"/>
      <w:bookmarkStart w:id="1960" w:name="_Toc36227253"/>
      <w:bookmarkStart w:id="1961" w:name="_Toc36228268"/>
      <w:bookmarkStart w:id="1962" w:name="_Toc36228895"/>
      <w:bookmarkStart w:id="1963" w:name="_Toc68847214"/>
      <w:bookmarkStart w:id="1964" w:name="_Toc74611149"/>
      <w:bookmarkStart w:id="1965" w:name="_Toc75566428"/>
      <w:bookmarkStart w:id="1966" w:name="_Toc89789979"/>
      <w:bookmarkStart w:id="1967" w:name="_Toc99466616"/>
      <w:bookmarkStart w:id="1968" w:name="_Toc217285511"/>
      <w:r w:rsidRPr="00567618">
        <w:t>12.2.1</w:t>
      </w:r>
      <w:r w:rsidRPr="00567618">
        <w:tab/>
        <w:t>General</w:t>
      </w:r>
      <w:bookmarkEnd w:id="1959"/>
      <w:bookmarkEnd w:id="1960"/>
      <w:bookmarkEnd w:id="1961"/>
      <w:bookmarkEnd w:id="1962"/>
      <w:bookmarkEnd w:id="1963"/>
      <w:bookmarkEnd w:id="1964"/>
      <w:bookmarkEnd w:id="1965"/>
      <w:bookmarkEnd w:id="1966"/>
      <w:bookmarkEnd w:id="1967"/>
      <w:bookmarkEnd w:id="1968"/>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69" w:name="_Toc26369372"/>
      <w:bookmarkStart w:id="1970" w:name="_Toc36227254"/>
      <w:bookmarkStart w:id="1971" w:name="_Toc36228269"/>
      <w:bookmarkStart w:id="1972" w:name="_Toc36228896"/>
      <w:bookmarkStart w:id="1973" w:name="_Toc68847215"/>
      <w:bookmarkStart w:id="1974" w:name="_Toc74611150"/>
      <w:bookmarkStart w:id="1975" w:name="_Toc75566429"/>
      <w:bookmarkStart w:id="1976" w:name="_Toc89789980"/>
      <w:bookmarkStart w:id="1977" w:name="_Toc99466617"/>
      <w:bookmarkStart w:id="1978" w:name="_Toc217285512"/>
      <w:r w:rsidRPr="00567618">
        <w:t>12.2.2</w:t>
      </w:r>
      <w:r w:rsidRPr="00567618">
        <w:tab/>
        <w:t>Codec usage</w:t>
      </w:r>
      <w:bookmarkEnd w:id="1969"/>
      <w:bookmarkEnd w:id="1970"/>
      <w:bookmarkEnd w:id="1971"/>
      <w:bookmarkEnd w:id="1972"/>
      <w:bookmarkEnd w:id="1973"/>
      <w:bookmarkEnd w:id="1974"/>
      <w:bookmarkEnd w:id="1975"/>
      <w:bookmarkEnd w:id="1976"/>
      <w:bookmarkEnd w:id="1977"/>
      <w:bookmarkEnd w:id="1978"/>
    </w:p>
    <w:p w14:paraId="37B347F8" w14:textId="77777777" w:rsidR="00FC7E52" w:rsidRPr="00567618" w:rsidRDefault="00FC7E52" w:rsidP="00FC7E52">
      <w:pPr>
        <w:pStyle w:val="Heading4"/>
      </w:pPr>
      <w:bookmarkStart w:id="1979" w:name="_Toc26369373"/>
      <w:bookmarkStart w:id="1980" w:name="_Toc36227255"/>
      <w:bookmarkStart w:id="1981" w:name="_Toc36228270"/>
      <w:bookmarkStart w:id="1982" w:name="_Toc36228897"/>
      <w:bookmarkStart w:id="1983" w:name="_Toc68847216"/>
      <w:bookmarkStart w:id="1984" w:name="_Toc74611151"/>
      <w:bookmarkStart w:id="1985" w:name="_Toc75566430"/>
      <w:bookmarkStart w:id="1986" w:name="_Toc89789981"/>
      <w:bookmarkStart w:id="1987" w:name="_Toc99466618"/>
      <w:bookmarkStart w:id="1988" w:name="_Toc217285513"/>
      <w:r w:rsidRPr="00567618">
        <w:t>12.2.2.1</w:t>
      </w:r>
      <w:r w:rsidRPr="00567618">
        <w:tab/>
        <w:t>General</w:t>
      </w:r>
      <w:bookmarkEnd w:id="1979"/>
      <w:bookmarkEnd w:id="1980"/>
      <w:bookmarkEnd w:id="1981"/>
      <w:bookmarkEnd w:id="1982"/>
      <w:bookmarkEnd w:id="1983"/>
      <w:bookmarkEnd w:id="1984"/>
      <w:bookmarkEnd w:id="1985"/>
      <w:bookmarkEnd w:id="1986"/>
      <w:bookmarkEnd w:id="1987"/>
      <w:bookmarkEnd w:id="1988"/>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89" w:name="_Toc26369374"/>
      <w:bookmarkStart w:id="1990" w:name="_Toc36227256"/>
      <w:bookmarkStart w:id="1991" w:name="_Toc36228271"/>
      <w:bookmarkStart w:id="1992" w:name="_Toc36228898"/>
      <w:bookmarkStart w:id="1993" w:name="_Toc68847217"/>
      <w:bookmarkStart w:id="1994" w:name="_Toc74611152"/>
      <w:bookmarkStart w:id="1995" w:name="_Toc75566431"/>
      <w:bookmarkStart w:id="1996" w:name="_Toc89789982"/>
      <w:bookmarkStart w:id="1997" w:name="_Toc99466619"/>
      <w:bookmarkStart w:id="1998" w:name="_Toc217285514"/>
      <w:r w:rsidRPr="00567618">
        <w:t>12.2.2.2</w:t>
      </w:r>
      <w:r w:rsidRPr="00567618">
        <w:tab/>
        <w:t>Text</w:t>
      </w:r>
      <w:bookmarkEnd w:id="1989"/>
      <w:bookmarkEnd w:id="1990"/>
      <w:bookmarkEnd w:id="1991"/>
      <w:bookmarkEnd w:id="1992"/>
      <w:bookmarkEnd w:id="1993"/>
      <w:bookmarkEnd w:id="1994"/>
      <w:bookmarkEnd w:id="1995"/>
      <w:bookmarkEnd w:id="1996"/>
      <w:bookmarkEnd w:id="1997"/>
      <w:bookmarkEnd w:id="1998"/>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99" w:name="_Toc26369375"/>
      <w:bookmarkStart w:id="2000" w:name="_Toc36227257"/>
      <w:bookmarkStart w:id="2001" w:name="_Toc36228272"/>
      <w:bookmarkStart w:id="2002" w:name="_Toc36228899"/>
      <w:bookmarkStart w:id="2003" w:name="_Toc68847218"/>
      <w:bookmarkStart w:id="2004" w:name="_Toc74611153"/>
      <w:bookmarkStart w:id="2005" w:name="_Toc75566432"/>
      <w:bookmarkStart w:id="2006" w:name="_Toc89789983"/>
      <w:bookmarkStart w:id="2007" w:name="_Toc99466620"/>
      <w:bookmarkStart w:id="2008" w:name="_Toc217285515"/>
      <w:r w:rsidRPr="00567618">
        <w:t>12.2.3</w:t>
      </w:r>
      <w:r w:rsidRPr="00567618">
        <w:tab/>
        <w:t>Payload format</w:t>
      </w:r>
      <w:bookmarkEnd w:id="1999"/>
      <w:bookmarkEnd w:id="2000"/>
      <w:bookmarkEnd w:id="2001"/>
      <w:bookmarkEnd w:id="2002"/>
      <w:bookmarkEnd w:id="2003"/>
      <w:bookmarkEnd w:id="2004"/>
      <w:bookmarkEnd w:id="2005"/>
      <w:bookmarkEnd w:id="2006"/>
      <w:bookmarkEnd w:id="2007"/>
      <w:bookmarkEnd w:id="2008"/>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09" w:name="_Toc26369376"/>
      <w:bookmarkStart w:id="2010" w:name="_Toc36227258"/>
      <w:bookmarkStart w:id="2011" w:name="_Toc36228273"/>
      <w:bookmarkStart w:id="2012" w:name="_Toc36228900"/>
      <w:bookmarkStart w:id="2013" w:name="_Toc68847219"/>
      <w:bookmarkStart w:id="2014" w:name="_Toc74611154"/>
      <w:bookmarkStart w:id="2015" w:name="_Toc75566433"/>
      <w:bookmarkStart w:id="2016" w:name="_Toc89789984"/>
      <w:bookmarkStart w:id="2017" w:name="_Toc99466621"/>
      <w:bookmarkStart w:id="2018" w:name="_Toc217285516"/>
      <w:r w:rsidRPr="00567618">
        <w:t>12.2.4</w:t>
      </w:r>
      <w:r w:rsidRPr="00567618">
        <w:tab/>
        <w:t>MTSI media gateway trans-packetization</w:t>
      </w:r>
      <w:bookmarkEnd w:id="2009"/>
      <w:bookmarkEnd w:id="2010"/>
      <w:bookmarkEnd w:id="2011"/>
      <w:bookmarkEnd w:id="2012"/>
      <w:bookmarkEnd w:id="2013"/>
      <w:bookmarkEnd w:id="2014"/>
      <w:bookmarkEnd w:id="2015"/>
      <w:bookmarkEnd w:id="2016"/>
      <w:bookmarkEnd w:id="2017"/>
      <w:bookmarkEnd w:id="2018"/>
    </w:p>
    <w:p w14:paraId="52ECB90C" w14:textId="77777777" w:rsidR="00FC7E52" w:rsidRPr="00567618" w:rsidRDefault="00FC7E52" w:rsidP="00FC7E52">
      <w:pPr>
        <w:pStyle w:val="Heading4"/>
      </w:pPr>
      <w:bookmarkStart w:id="2019" w:name="_Toc26369377"/>
      <w:bookmarkStart w:id="2020" w:name="_Toc36227259"/>
      <w:bookmarkStart w:id="2021" w:name="_Toc36228274"/>
      <w:bookmarkStart w:id="2022" w:name="_Toc36228901"/>
      <w:bookmarkStart w:id="2023" w:name="_Toc68847220"/>
      <w:bookmarkStart w:id="2024" w:name="_Toc74611155"/>
      <w:bookmarkStart w:id="2025" w:name="_Toc75566434"/>
      <w:bookmarkStart w:id="2026" w:name="_Toc89789985"/>
      <w:bookmarkStart w:id="2027" w:name="_Toc99466622"/>
      <w:bookmarkStart w:id="2028" w:name="_Toc217285517"/>
      <w:r w:rsidRPr="00567618">
        <w:t>12.2.4.1</w:t>
      </w:r>
      <w:r w:rsidRPr="00567618">
        <w:tab/>
        <w:t>General</w:t>
      </w:r>
      <w:bookmarkEnd w:id="2019"/>
      <w:bookmarkEnd w:id="2020"/>
      <w:bookmarkEnd w:id="2021"/>
      <w:bookmarkEnd w:id="2022"/>
      <w:bookmarkEnd w:id="2023"/>
      <w:bookmarkEnd w:id="2024"/>
      <w:bookmarkEnd w:id="2025"/>
      <w:bookmarkEnd w:id="2026"/>
      <w:bookmarkEnd w:id="2027"/>
      <w:bookmarkEnd w:id="2028"/>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29" w:name="_Toc26369378"/>
      <w:bookmarkStart w:id="2030" w:name="_Toc36227260"/>
      <w:bookmarkStart w:id="2031" w:name="_Toc36228275"/>
      <w:bookmarkStart w:id="2032" w:name="_Toc36228902"/>
      <w:bookmarkStart w:id="2033" w:name="_Toc68847221"/>
      <w:bookmarkStart w:id="2034" w:name="_Toc74611156"/>
      <w:bookmarkStart w:id="2035" w:name="_Toc75566435"/>
      <w:bookmarkStart w:id="2036" w:name="_Toc89789986"/>
      <w:bookmarkStart w:id="2037" w:name="_Toc99466623"/>
      <w:bookmarkStart w:id="2038" w:name="_Toc217285518"/>
      <w:r w:rsidRPr="00567618">
        <w:lastRenderedPageBreak/>
        <w:t>12.2.4.2</w:t>
      </w:r>
      <w:r w:rsidRPr="00567618">
        <w:tab/>
        <w:t>Speech de-jitter buffer</w:t>
      </w:r>
      <w:bookmarkEnd w:id="2029"/>
      <w:bookmarkEnd w:id="2030"/>
      <w:bookmarkEnd w:id="2031"/>
      <w:bookmarkEnd w:id="2032"/>
      <w:bookmarkEnd w:id="2033"/>
      <w:bookmarkEnd w:id="2034"/>
      <w:bookmarkEnd w:id="2035"/>
      <w:bookmarkEnd w:id="2036"/>
      <w:bookmarkEnd w:id="2037"/>
      <w:bookmarkEnd w:id="2038"/>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39" w:name="_Toc26369379"/>
      <w:bookmarkStart w:id="2040" w:name="_Toc36227261"/>
      <w:bookmarkStart w:id="2041" w:name="_Toc36228276"/>
      <w:bookmarkStart w:id="2042" w:name="_Toc36228903"/>
      <w:bookmarkStart w:id="2043" w:name="_Toc68847222"/>
      <w:bookmarkStart w:id="2044" w:name="_Toc74611157"/>
      <w:bookmarkStart w:id="2045" w:name="_Toc75566436"/>
      <w:bookmarkStart w:id="2046" w:name="_Toc89789987"/>
      <w:bookmarkStart w:id="2047" w:name="_Toc99466624"/>
      <w:bookmarkStart w:id="2048" w:name="_Toc217285519"/>
      <w:r w:rsidRPr="00567618">
        <w:t>12.2.4.3</w:t>
      </w:r>
      <w:r w:rsidRPr="00567618">
        <w:tab/>
        <w:t>Video bitrate equalization</w:t>
      </w:r>
      <w:bookmarkEnd w:id="2039"/>
      <w:bookmarkEnd w:id="2040"/>
      <w:bookmarkEnd w:id="2041"/>
      <w:bookmarkEnd w:id="2042"/>
      <w:bookmarkEnd w:id="2043"/>
      <w:bookmarkEnd w:id="2044"/>
      <w:bookmarkEnd w:id="2045"/>
      <w:bookmarkEnd w:id="2046"/>
      <w:bookmarkEnd w:id="2047"/>
      <w:bookmarkEnd w:id="2048"/>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49" w:name="_Toc26369380"/>
      <w:bookmarkStart w:id="2050" w:name="_Toc36227262"/>
      <w:bookmarkStart w:id="2051" w:name="_Toc36228277"/>
      <w:bookmarkStart w:id="2052" w:name="_Toc36228904"/>
      <w:bookmarkStart w:id="2053" w:name="_Toc68847223"/>
      <w:bookmarkStart w:id="2054" w:name="_Toc74611158"/>
      <w:bookmarkStart w:id="2055" w:name="_Toc75566437"/>
      <w:bookmarkStart w:id="2056" w:name="_Toc89789988"/>
      <w:bookmarkStart w:id="2057" w:name="_Toc99466625"/>
      <w:bookmarkStart w:id="2058" w:name="_Toc217285520"/>
      <w:r w:rsidRPr="00567618">
        <w:t>12.2.4.4</w:t>
      </w:r>
      <w:r w:rsidRPr="00567618">
        <w:tab/>
        <w:t>Data loss detection</w:t>
      </w:r>
      <w:bookmarkEnd w:id="2049"/>
      <w:bookmarkEnd w:id="2050"/>
      <w:bookmarkEnd w:id="2051"/>
      <w:bookmarkEnd w:id="2052"/>
      <w:bookmarkEnd w:id="2053"/>
      <w:bookmarkEnd w:id="2054"/>
      <w:bookmarkEnd w:id="2055"/>
      <w:bookmarkEnd w:id="2056"/>
      <w:bookmarkEnd w:id="2057"/>
      <w:bookmarkEnd w:id="2058"/>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59" w:name="_Toc26369381"/>
      <w:bookmarkStart w:id="2060" w:name="_Toc36227263"/>
      <w:bookmarkStart w:id="2061" w:name="_Toc36228278"/>
      <w:bookmarkStart w:id="2062" w:name="_Toc36228905"/>
      <w:bookmarkStart w:id="2063" w:name="_Toc68847224"/>
      <w:bookmarkStart w:id="2064" w:name="_Toc74611159"/>
      <w:bookmarkStart w:id="2065" w:name="_Toc75566438"/>
      <w:bookmarkStart w:id="2066" w:name="_Toc89789989"/>
      <w:bookmarkStart w:id="2067" w:name="_Toc99466626"/>
      <w:bookmarkStart w:id="2068" w:name="_Toc217285521"/>
      <w:r w:rsidRPr="00567618">
        <w:t>12.2.4.5</w:t>
      </w:r>
      <w:r w:rsidRPr="00567618">
        <w:tab/>
        <w:t>Data integrity indication</w:t>
      </w:r>
      <w:bookmarkEnd w:id="2059"/>
      <w:bookmarkEnd w:id="2060"/>
      <w:bookmarkEnd w:id="2061"/>
      <w:bookmarkEnd w:id="2062"/>
      <w:bookmarkEnd w:id="2063"/>
      <w:bookmarkEnd w:id="2064"/>
      <w:bookmarkEnd w:id="2065"/>
      <w:bookmarkEnd w:id="2066"/>
      <w:bookmarkEnd w:id="2067"/>
      <w:bookmarkEnd w:id="2068"/>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69" w:name="_Toc26369382"/>
      <w:bookmarkStart w:id="2070" w:name="_Toc36227264"/>
      <w:bookmarkStart w:id="2071" w:name="_Toc36228279"/>
      <w:bookmarkStart w:id="2072" w:name="_Toc36228906"/>
      <w:bookmarkStart w:id="2073" w:name="_Toc68847225"/>
      <w:bookmarkStart w:id="2074" w:name="_Toc74611160"/>
      <w:bookmarkStart w:id="2075" w:name="_Toc75566439"/>
      <w:bookmarkStart w:id="2076" w:name="_Toc89789990"/>
      <w:bookmarkStart w:id="2077" w:name="_Toc99466627"/>
      <w:bookmarkStart w:id="2078" w:name="_Toc217285522"/>
      <w:r w:rsidRPr="00567618">
        <w:lastRenderedPageBreak/>
        <w:t>12.2.4.6</w:t>
      </w:r>
      <w:r w:rsidRPr="00567618">
        <w:tab/>
        <w:t>Packet size considerations</w:t>
      </w:r>
      <w:bookmarkEnd w:id="2069"/>
      <w:bookmarkEnd w:id="2070"/>
      <w:bookmarkEnd w:id="2071"/>
      <w:bookmarkEnd w:id="2072"/>
      <w:bookmarkEnd w:id="2073"/>
      <w:bookmarkEnd w:id="2074"/>
      <w:bookmarkEnd w:id="2075"/>
      <w:bookmarkEnd w:id="2076"/>
      <w:bookmarkEnd w:id="2077"/>
      <w:bookmarkEnd w:id="2078"/>
    </w:p>
    <w:p w14:paraId="3EC7D521" w14:textId="77777777" w:rsidR="00FC7E52" w:rsidRPr="00567618" w:rsidRDefault="00FC7E52" w:rsidP="00FC7E52">
      <w:pPr>
        <w:pStyle w:val="Heading5"/>
      </w:pPr>
      <w:bookmarkStart w:id="2079" w:name="_Toc26369383"/>
      <w:bookmarkStart w:id="2080" w:name="_Toc36227265"/>
      <w:bookmarkStart w:id="2081" w:name="_Toc36228280"/>
      <w:bookmarkStart w:id="2082" w:name="_Toc36228907"/>
      <w:bookmarkStart w:id="2083" w:name="_Toc68847226"/>
      <w:bookmarkStart w:id="2084" w:name="_Toc74611161"/>
      <w:bookmarkStart w:id="2085" w:name="_Toc75566440"/>
      <w:bookmarkStart w:id="2086" w:name="_Toc89789991"/>
      <w:bookmarkStart w:id="2087" w:name="_Toc99466628"/>
      <w:bookmarkStart w:id="2088" w:name="_Toc217285523"/>
      <w:r w:rsidRPr="00567618">
        <w:t>12.2.4.6.0</w:t>
      </w:r>
      <w:r w:rsidRPr="00567618">
        <w:tab/>
        <w:t>General</w:t>
      </w:r>
      <w:bookmarkEnd w:id="2079"/>
      <w:bookmarkEnd w:id="2080"/>
      <w:bookmarkEnd w:id="2081"/>
      <w:bookmarkEnd w:id="2082"/>
      <w:bookmarkEnd w:id="2083"/>
      <w:bookmarkEnd w:id="2084"/>
      <w:bookmarkEnd w:id="2085"/>
      <w:bookmarkEnd w:id="2086"/>
      <w:bookmarkEnd w:id="2087"/>
      <w:bookmarkEnd w:id="2088"/>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89" w:name="_Toc26369384"/>
      <w:bookmarkStart w:id="2090" w:name="_Toc36227266"/>
      <w:bookmarkStart w:id="2091" w:name="_Toc36228281"/>
      <w:bookmarkStart w:id="2092" w:name="_Toc36228908"/>
      <w:bookmarkStart w:id="2093" w:name="_Toc68847227"/>
      <w:bookmarkStart w:id="2094" w:name="_Toc74611162"/>
      <w:bookmarkStart w:id="2095" w:name="_Toc75566441"/>
      <w:bookmarkStart w:id="2096" w:name="_Toc89789992"/>
      <w:bookmarkStart w:id="2097" w:name="_Toc99466629"/>
      <w:bookmarkStart w:id="2098" w:name="_Toc217285524"/>
      <w:r w:rsidRPr="00567618">
        <w:t>12.2.4.6.1</w:t>
      </w:r>
      <w:r w:rsidRPr="00567618">
        <w:tab/>
        <w:t>The Maximum Receive SDU Size attribute "3gpp_MaxRecvSDUSize"</w:t>
      </w:r>
      <w:bookmarkEnd w:id="2089"/>
      <w:bookmarkEnd w:id="2090"/>
      <w:bookmarkEnd w:id="2091"/>
      <w:bookmarkEnd w:id="2092"/>
      <w:bookmarkEnd w:id="2093"/>
      <w:bookmarkEnd w:id="2094"/>
      <w:bookmarkEnd w:id="2095"/>
      <w:bookmarkEnd w:id="2096"/>
      <w:bookmarkEnd w:id="2097"/>
      <w:bookmarkEnd w:id="2098"/>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99" w:name="_Toc26369385"/>
      <w:bookmarkStart w:id="2100" w:name="_Toc36227267"/>
      <w:bookmarkStart w:id="2101" w:name="_Toc36228282"/>
      <w:bookmarkStart w:id="2102" w:name="_Toc36228909"/>
      <w:bookmarkStart w:id="2103" w:name="_Toc68847228"/>
      <w:bookmarkStart w:id="2104" w:name="_Toc74611163"/>
      <w:bookmarkStart w:id="2105" w:name="_Toc75566442"/>
      <w:bookmarkStart w:id="2106" w:name="_Toc89789993"/>
      <w:bookmarkStart w:id="2107" w:name="_Toc99466630"/>
      <w:bookmarkStart w:id="2108" w:name="_Toc217285525"/>
      <w:r w:rsidRPr="00567618">
        <w:t>12.2.4.7</w:t>
      </w:r>
      <w:r w:rsidRPr="00567618">
        <w:tab/>
        <w:t>Setting RTP timestamps</w:t>
      </w:r>
      <w:bookmarkEnd w:id="2099"/>
      <w:bookmarkEnd w:id="2100"/>
      <w:bookmarkEnd w:id="2101"/>
      <w:bookmarkEnd w:id="2102"/>
      <w:bookmarkEnd w:id="2103"/>
      <w:bookmarkEnd w:id="2104"/>
      <w:bookmarkEnd w:id="2105"/>
      <w:bookmarkEnd w:id="2106"/>
      <w:bookmarkEnd w:id="2107"/>
      <w:bookmarkEnd w:id="2108"/>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09" w:name="_Toc26369386"/>
      <w:bookmarkStart w:id="2110" w:name="_Toc36227268"/>
      <w:bookmarkStart w:id="2111" w:name="_Toc36228283"/>
      <w:bookmarkStart w:id="2112" w:name="_Toc36228910"/>
      <w:bookmarkStart w:id="2113" w:name="_Toc68847229"/>
      <w:bookmarkStart w:id="2114" w:name="_Toc74611164"/>
      <w:bookmarkStart w:id="2115" w:name="_Toc75566443"/>
      <w:bookmarkStart w:id="2116" w:name="_Toc89789994"/>
      <w:bookmarkStart w:id="2117" w:name="_Toc99466631"/>
      <w:bookmarkStart w:id="2118" w:name="_Toc217285526"/>
      <w:r w:rsidRPr="00567618">
        <w:t>12.2.4.8</w:t>
      </w:r>
      <w:r w:rsidRPr="00567618">
        <w:tab/>
        <w:t>Protocol termination</w:t>
      </w:r>
      <w:bookmarkEnd w:id="2109"/>
      <w:bookmarkEnd w:id="2110"/>
      <w:bookmarkEnd w:id="2111"/>
      <w:bookmarkEnd w:id="2112"/>
      <w:bookmarkEnd w:id="2113"/>
      <w:bookmarkEnd w:id="2114"/>
      <w:bookmarkEnd w:id="2115"/>
      <w:bookmarkEnd w:id="2116"/>
      <w:bookmarkEnd w:id="2117"/>
      <w:bookmarkEnd w:id="2118"/>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19" w:name="_Toc26369387"/>
      <w:bookmarkStart w:id="2120" w:name="_Toc36227269"/>
      <w:bookmarkStart w:id="2121" w:name="_Toc36228284"/>
      <w:bookmarkStart w:id="2122" w:name="_Toc36228911"/>
      <w:bookmarkStart w:id="2123" w:name="_Toc68847230"/>
      <w:bookmarkStart w:id="2124" w:name="_Toc74611165"/>
      <w:bookmarkStart w:id="2125" w:name="_Toc75566444"/>
      <w:bookmarkStart w:id="2126" w:name="_Toc89789995"/>
      <w:bookmarkStart w:id="2127" w:name="_Toc99466632"/>
      <w:bookmarkStart w:id="2128" w:name="_Toc217285527"/>
      <w:r w:rsidRPr="00567618">
        <w:lastRenderedPageBreak/>
        <w:t>12.2.4.9</w:t>
      </w:r>
      <w:r w:rsidRPr="00567618">
        <w:tab/>
        <w:t>Media synchronization</w:t>
      </w:r>
      <w:bookmarkEnd w:id="2119"/>
      <w:bookmarkEnd w:id="2120"/>
      <w:bookmarkEnd w:id="2121"/>
      <w:bookmarkEnd w:id="2122"/>
      <w:bookmarkEnd w:id="2123"/>
      <w:bookmarkEnd w:id="2124"/>
      <w:bookmarkEnd w:id="2125"/>
      <w:bookmarkEnd w:id="2126"/>
      <w:bookmarkEnd w:id="2127"/>
      <w:bookmarkEnd w:id="2128"/>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29" w:name="_Toc26369388"/>
      <w:bookmarkStart w:id="2130" w:name="_Toc36227270"/>
      <w:bookmarkStart w:id="2131" w:name="_Toc36228285"/>
      <w:bookmarkStart w:id="2132" w:name="_Toc36228912"/>
      <w:bookmarkStart w:id="2133" w:name="_Toc68847231"/>
      <w:bookmarkStart w:id="2134" w:name="_Toc74611166"/>
      <w:bookmarkStart w:id="2135" w:name="_Toc75566445"/>
      <w:bookmarkStart w:id="2136" w:name="_Toc89789996"/>
      <w:bookmarkStart w:id="2137" w:name="_Toc99466633"/>
      <w:bookmarkStart w:id="2138" w:name="_Toc217285528"/>
      <w:r w:rsidRPr="00567618">
        <w:t>12.2.5</w:t>
      </w:r>
      <w:r w:rsidRPr="00567618">
        <w:tab/>
        <w:t>Session control</w:t>
      </w:r>
      <w:bookmarkEnd w:id="2129"/>
      <w:bookmarkEnd w:id="2130"/>
      <w:bookmarkEnd w:id="2131"/>
      <w:bookmarkEnd w:id="2132"/>
      <w:bookmarkEnd w:id="2133"/>
      <w:bookmarkEnd w:id="2134"/>
      <w:bookmarkEnd w:id="2135"/>
      <w:bookmarkEnd w:id="2136"/>
      <w:bookmarkEnd w:id="2137"/>
      <w:bookmarkEnd w:id="2138"/>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39" w:name="_Toc26369389"/>
      <w:bookmarkStart w:id="2140" w:name="_Toc36227271"/>
      <w:bookmarkStart w:id="2141" w:name="_Toc36228286"/>
      <w:bookmarkStart w:id="2142" w:name="_Toc36228913"/>
      <w:bookmarkStart w:id="2143" w:name="_Toc68847232"/>
      <w:bookmarkStart w:id="2144" w:name="_Toc74611167"/>
      <w:bookmarkStart w:id="2145" w:name="_Toc75566446"/>
      <w:bookmarkStart w:id="2146" w:name="_Toc89789997"/>
      <w:bookmarkStart w:id="2147" w:name="_Toc99466634"/>
      <w:bookmarkStart w:id="2148" w:name="_Toc217285529"/>
      <w:r w:rsidRPr="00567618">
        <w:t>12.3</w:t>
      </w:r>
      <w:r w:rsidRPr="00567618">
        <w:tab/>
        <w:t>GERAN/UTRAN CS inter-working</w:t>
      </w:r>
      <w:bookmarkEnd w:id="2139"/>
      <w:bookmarkEnd w:id="2140"/>
      <w:bookmarkEnd w:id="2141"/>
      <w:bookmarkEnd w:id="2142"/>
      <w:bookmarkEnd w:id="2143"/>
      <w:bookmarkEnd w:id="2144"/>
      <w:bookmarkEnd w:id="2145"/>
      <w:bookmarkEnd w:id="2146"/>
      <w:bookmarkEnd w:id="2147"/>
      <w:bookmarkEnd w:id="2148"/>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49" w:name="_Toc26369390"/>
      <w:bookmarkStart w:id="2150" w:name="_Toc36227272"/>
      <w:bookmarkStart w:id="2151" w:name="_Toc36228287"/>
      <w:bookmarkStart w:id="2152" w:name="_Toc36228914"/>
      <w:bookmarkStart w:id="2153" w:name="_Toc68847233"/>
      <w:bookmarkStart w:id="2154" w:name="_Toc74611168"/>
      <w:bookmarkStart w:id="2155" w:name="_Toc75566447"/>
      <w:bookmarkStart w:id="2156" w:name="_Toc89789998"/>
      <w:bookmarkStart w:id="2157" w:name="_Toc99466635"/>
      <w:bookmarkStart w:id="2158" w:name="_Toc217285530"/>
      <w:r w:rsidRPr="00567618">
        <w:t>12.3.0</w:t>
      </w:r>
      <w:r w:rsidRPr="00567618">
        <w:tab/>
        <w:t>3G-324M</w:t>
      </w:r>
      <w:bookmarkEnd w:id="2149"/>
      <w:bookmarkEnd w:id="2150"/>
      <w:bookmarkEnd w:id="2151"/>
      <w:bookmarkEnd w:id="2152"/>
      <w:bookmarkEnd w:id="2153"/>
      <w:bookmarkEnd w:id="2154"/>
      <w:bookmarkEnd w:id="2155"/>
      <w:bookmarkEnd w:id="2156"/>
      <w:bookmarkEnd w:id="2157"/>
      <w:bookmarkEnd w:id="2158"/>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59" w:name="_Toc26369391"/>
      <w:bookmarkStart w:id="2160" w:name="_Toc36227273"/>
      <w:bookmarkStart w:id="2161" w:name="_Toc36228288"/>
      <w:bookmarkStart w:id="2162" w:name="_Toc36228915"/>
      <w:bookmarkStart w:id="2163" w:name="_Toc68847234"/>
      <w:bookmarkStart w:id="2164" w:name="_Toc74611169"/>
      <w:bookmarkStart w:id="2165" w:name="_Toc75566448"/>
      <w:bookmarkStart w:id="2166" w:name="_Toc89789999"/>
      <w:bookmarkStart w:id="2167" w:name="_Toc99466636"/>
      <w:bookmarkStart w:id="2168" w:name="_Toc217285531"/>
      <w:r w:rsidRPr="00567618">
        <w:t>12.3.1</w:t>
      </w:r>
      <w:r w:rsidRPr="00567618">
        <w:tab/>
        <w:t>Codecs for MTSI media gateways</w:t>
      </w:r>
      <w:bookmarkEnd w:id="2159"/>
      <w:bookmarkEnd w:id="2160"/>
      <w:bookmarkEnd w:id="2161"/>
      <w:bookmarkEnd w:id="2162"/>
      <w:bookmarkEnd w:id="2163"/>
      <w:bookmarkEnd w:id="2164"/>
      <w:bookmarkEnd w:id="2165"/>
      <w:bookmarkEnd w:id="2166"/>
      <w:bookmarkEnd w:id="2167"/>
      <w:bookmarkEnd w:id="2168"/>
    </w:p>
    <w:p w14:paraId="13C60DBE" w14:textId="77777777" w:rsidR="00FC7E52" w:rsidRPr="00567618" w:rsidRDefault="00FC7E52" w:rsidP="00FC7E52">
      <w:pPr>
        <w:pStyle w:val="Heading4"/>
      </w:pPr>
      <w:bookmarkStart w:id="2169" w:name="_Toc26369392"/>
      <w:bookmarkStart w:id="2170" w:name="_Toc36227274"/>
      <w:bookmarkStart w:id="2171" w:name="_Toc36228289"/>
      <w:bookmarkStart w:id="2172" w:name="_Toc36228916"/>
      <w:bookmarkStart w:id="2173" w:name="_Toc68847235"/>
      <w:bookmarkStart w:id="2174" w:name="_Toc74611170"/>
      <w:bookmarkStart w:id="2175" w:name="_Toc75566449"/>
      <w:bookmarkStart w:id="2176" w:name="_Toc89790000"/>
      <w:bookmarkStart w:id="2177" w:name="_Toc99466637"/>
      <w:bookmarkStart w:id="2178" w:name="_Toc217285532"/>
      <w:r w:rsidRPr="00567618">
        <w:t>12.3.1.1</w:t>
      </w:r>
      <w:r w:rsidRPr="00567618">
        <w:tab/>
        <w:t>Speech interworking between 3GPP PS access and CS GERAN/UTRAN</w:t>
      </w:r>
      <w:bookmarkEnd w:id="2169"/>
      <w:bookmarkEnd w:id="2170"/>
      <w:bookmarkEnd w:id="2171"/>
      <w:bookmarkEnd w:id="2172"/>
      <w:bookmarkEnd w:id="2173"/>
      <w:bookmarkEnd w:id="2174"/>
      <w:bookmarkEnd w:id="2175"/>
      <w:bookmarkEnd w:id="2176"/>
      <w:bookmarkEnd w:id="2177"/>
      <w:bookmarkEnd w:id="2178"/>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lastRenderedPageBreak/>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79" w:name="_Toc26369393"/>
      <w:bookmarkStart w:id="2180" w:name="_Toc36227275"/>
      <w:bookmarkStart w:id="2181" w:name="_Toc36228290"/>
      <w:bookmarkStart w:id="2182" w:name="_Toc36228917"/>
      <w:bookmarkStart w:id="2183" w:name="_Toc68847236"/>
      <w:bookmarkStart w:id="2184" w:name="_Toc74611171"/>
      <w:bookmarkStart w:id="2185" w:name="_Toc75566450"/>
      <w:bookmarkStart w:id="2186" w:name="_Toc89790001"/>
      <w:bookmarkStart w:id="2187" w:name="_Toc99466638"/>
      <w:bookmarkStart w:id="2188" w:name="_Toc217285533"/>
      <w:r w:rsidRPr="00567618">
        <w:t>12.3.1.1a</w:t>
      </w:r>
      <w:r w:rsidRPr="00567618">
        <w:tab/>
        <w:t>Speech inter-working between fixed access and CS GERAN/UTRAN</w:t>
      </w:r>
      <w:bookmarkEnd w:id="2179"/>
      <w:bookmarkEnd w:id="2180"/>
      <w:bookmarkEnd w:id="2181"/>
      <w:bookmarkEnd w:id="2182"/>
      <w:bookmarkEnd w:id="2183"/>
      <w:bookmarkEnd w:id="2184"/>
      <w:bookmarkEnd w:id="2185"/>
      <w:bookmarkEnd w:id="2186"/>
      <w:bookmarkEnd w:id="2187"/>
      <w:bookmarkEnd w:id="2188"/>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89" w:name="_Toc26369394"/>
      <w:bookmarkStart w:id="2190" w:name="_Toc36227276"/>
      <w:bookmarkStart w:id="2191" w:name="_Toc36228291"/>
      <w:bookmarkStart w:id="2192" w:name="_Toc36228918"/>
      <w:bookmarkStart w:id="2193" w:name="_Toc68847237"/>
      <w:bookmarkStart w:id="2194" w:name="_Toc74611172"/>
      <w:bookmarkStart w:id="2195" w:name="_Toc75566451"/>
      <w:bookmarkStart w:id="2196" w:name="_Toc89790002"/>
      <w:bookmarkStart w:id="2197" w:name="_Toc99466639"/>
      <w:bookmarkStart w:id="2198" w:name="_Toc217285534"/>
      <w:r w:rsidRPr="00567618">
        <w:lastRenderedPageBreak/>
        <w:t>12.3.1.2</w:t>
      </w:r>
      <w:r w:rsidRPr="00567618">
        <w:tab/>
        <w:t>Text</w:t>
      </w:r>
      <w:bookmarkEnd w:id="2189"/>
      <w:bookmarkEnd w:id="2190"/>
      <w:bookmarkEnd w:id="2191"/>
      <w:bookmarkEnd w:id="2192"/>
      <w:bookmarkEnd w:id="2193"/>
      <w:bookmarkEnd w:id="2194"/>
      <w:bookmarkEnd w:id="2195"/>
      <w:bookmarkEnd w:id="2196"/>
      <w:bookmarkEnd w:id="2197"/>
      <w:bookmarkEnd w:id="2198"/>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99" w:name="_Toc26369395"/>
      <w:bookmarkStart w:id="2200" w:name="_Toc36227277"/>
      <w:bookmarkStart w:id="2201" w:name="_Toc36228292"/>
      <w:bookmarkStart w:id="2202" w:name="_Toc36228919"/>
      <w:bookmarkStart w:id="2203" w:name="_Toc68847238"/>
      <w:bookmarkStart w:id="2204" w:name="_Toc74611173"/>
      <w:bookmarkStart w:id="2205" w:name="_Toc75566452"/>
      <w:bookmarkStart w:id="2206" w:name="_Toc89790003"/>
      <w:bookmarkStart w:id="2207" w:name="_Toc99466640"/>
      <w:bookmarkStart w:id="2208" w:name="_Toc217285535"/>
      <w:r w:rsidRPr="00567618">
        <w:t>12.3.2</w:t>
      </w:r>
      <w:r w:rsidRPr="00567618">
        <w:tab/>
        <w:t>RTP payload formats for MTSI media gateways</w:t>
      </w:r>
      <w:bookmarkEnd w:id="2199"/>
      <w:bookmarkEnd w:id="2200"/>
      <w:bookmarkEnd w:id="2201"/>
      <w:bookmarkEnd w:id="2202"/>
      <w:bookmarkEnd w:id="2203"/>
      <w:bookmarkEnd w:id="2204"/>
      <w:bookmarkEnd w:id="2205"/>
      <w:bookmarkEnd w:id="2206"/>
      <w:bookmarkEnd w:id="2207"/>
      <w:bookmarkEnd w:id="2208"/>
    </w:p>
    <w:p w14:paraId="765F165E" w14:textId="77777777" w:rsidR="00FC7E52" w:rsidRPr="00567618" w:rsidRDefault="00FC7E52" w:rsidP="00FC7E52">
      <w:pPr>
        <w:pStyle w:val="Heading4"/>
      </w:pPr>
      <w:bookmarkStart w:id="2209" w:name="_Toc26369396"/>
      <w:bookmarkStart w:id="2210" w:name="_Toc36227278"/>
      <w:bookmarkStart w:id="2211" w:name="_Toc36228293"/>
      <w:bookmarkStart w:id="2212" w:name="_Toc36228920"/>
      <w:bookmarkStart w:id="2213" w:name="_Toc68847239"/>
      <w:bookmarkStart w:id="2214" w:name="_Toc74611174"/>
      <w:bookmarkStart w:id="2215" w:name="_Toc75566453"/>
      <w:bookmarkStart w:id="2216" w:name="_Toc89790004"/>
      <w:bookmarkStart w:id="2217" w:name="_Toc99466641"/>
      <w:bookmarkStart w:id="2218" w:name="_Toc217285536"/>
      <w:r w:rsidRPr="00567618">
        <w:t>12.3.2.1</w:t>
      </w:r>
      <w:r w:rsidRPr="00567618">
        <w:tab/>
        <w:t>Speech</w:t>
      </w:r>
      <w:bookmarkEnd w:id="2209"/>
      <w:bookmarkEnd w:id="2210"/>
      <w:bookmarkEnd w:id="2211"/>
      <w:bookmarkEnd w:id="2212"/>
      <w:bookmarkEnd w:id="2213"/>
      <w:bookmarkEnd w:id="2214"/>
      <w:bookmarkEnd w:id="2215"/>
      <w:bookmarkEnd w:id="2216"/>
      <w:bookmarkEnd w:id="2217"/>
      <w:bookmarkEnd w:id="2218"/>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lastRenderedPageBreak/>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19" w:name="_Toc26369397"/>
      <w:bookmarkStart w:id="2220" w:name="_Toc36227279"/>
      <w:bookmarkStart w:id="2221" w:name="_Toc36228294"/>
      <w:bookmarkStart w:id="2222" w:name="_Toc36228921"/>
      <w:bookmarkStart w:id="2223" w:name="_Toc68847240"/>
      <w:bookmarkStart w:id="2224" w:name="_Toc74611175"/>
      <w:bookmarkStart w:id="2225" w:name="_Toc75566454"/>
      <w:bookmarkStart w:id="2226" w:name="_Toc89790005"/>
      <w:bookmarkStart w:id="2227" w:name="_Toc99466642"/>
      <w:bookmarkStart w:id="2228" w:name="_Toc217285537"/>
      <w:r w:rsidRPr="00567618">
        <w:t>12.3.2.2</w:t>
      </w:r>
      <w:r w:rsidRPr="00567618">
        <w:tab/>
        <w:t>Text</w:t>
      </w:r>
      <w:bookmarkEnd w:id="2219"/>
      <w:bookmarkEnd w:id="2220"/>
      <w:bookmarkEnd w:id="2221"/>
      <w:bookmarkEnd w:id="2222"/>
      <w:bookmarkEnd w:id="2223"/>
      <w:bookmarkEnd w:id="2224"/>
      <w:bookmarkEnd w:id="2225"/>
      <w:bookmarkEnd w:id="2226"/>
      <w:bookmarkEnd w:id="2227"/>
      <w:bookmarkEnd w:id="2228"/>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29" w:name="_Toc26369398"/>
      <w:bookmarkStart w:id="2230" w:name="_Toc36227280"/>
      <w:bookmarkStart w:id="2231" w:name="_Toc36228295"/>
      <w:bookmarkStart w:id="2232" w:name="_Toc36228922"/>
      <w:bookmarkStart w:id="2233" w:name="_Toc68847241"/>
      <w:bookmarkStart w:id="2234" w:name="_Toc74611176"/>
      <w:bookmarkStart w:id="2235" w:name="_Toc75566455"/>
      <w:bookmarkStart w:id="2236" w:name="_Toc89790006"/>
      <w:bookmarkStart w:id="2237" w:name="_Toc99466643"/>
      <w:bookmarkStart w:id="2238" w:name="_Toc217285538"/>
      <w:r w:rsidRPr="00567618">
        <w:rPr>
          <w:noProof/>
        </w:rPr>
        <w:lastRenderedPageBreak/>
        <w:t>12.3.3</w:t>
      </w:r>
      <w:r w:rsidRPr="00567618">
        <w:rPr>
          <w:noProof/>
        </w:rPr>
        <w:tab/>
        <w:t>Explicit Congestion Notification</w:t>
      </w:r>
      <w:bookmarkEnd w:id="2229"/>
      <w:bookmarkEnd w:id="2230"/>
      <w:bookmarkEnd w:id="2231"/>
      <w:bookmarkEnd w:id="2232"/>
      <w:bookmarkEnd w:id="2233"/>
      <w:bookmarkEnd w:id="2234"/>
      <w:bookmarkEnd w:id="2235"/>
      <w:bookmarkEnd w:id="2236"/>
      <w:bookmarkEnd w:id="2237"/>
      <w:bookmarkEnd w:id="2238"/>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39" w:name="_Toc26369399"/>
      <w:bookmarkStart w:id="2240" w:name="_Toc36227281"/>
      <w:bookmarkStart w:id="2241" w:name="_Toc36228296"/>
      <w:bookmarkStart w:id="2242" w:name="_Toc36228923"/>
      <w:bookmarkStart w:id="2243" w:name="_Toc68847242"/>
      <w:bookmarkStart w:id="2244" w:name="_Toc74611177"/>
      <w:bookmarkStart w:id="2245" w:name="_Toc75566456"/>
      <w:bookmarkStart w:id="2246" w:name="_Toc89790007"/>
      <w:bookmarkStart w:id="2247" w:name="_Toc99466644"/>
      <w:bookmarkStart w:id="2248" w:name="_Toc217285539"/>
      <w:r w:rsidRPr="00567618">
        <w:rPr>
          <w:noProof/>
        </w:rPr>
        <w:t>12.3.4</w:t>
      </w:r>
      <w:r w:rsidRPr="00567618">
        <w:rPr>
          <w:noProof/>
        </w:rPr>
        <w:tab/>
        <w:t>Codec switching procedures with SRVCC</w:t>
      </w:r>
      <w:bookmarkEnd w:id="2239"/>
      <w:bookmarkEnd w:id="2240"/>
      <w:bookmarkEnd w:id="2241"/>
      <w:bookmarkEnd w:id="2242"/>
      <w:bookmarkEnd w:id="2243"/>
      <w:bookmarkEnd w:id="2244"/>
      <w:bookmarkEnd w:id="2245"/>
      <w:bookmarkEnd w:id="2246"/>
      <w:bookmarkEnd w:id="2247"/>
      <w:bookmarkEnd w:id="2248"/>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49" w:name="_Toc26369400"/>
      <w:bookmarkStart w:id="2250" w:name="_Toc36227282"/>
      <w:bookmarkStart w:id="2251" w:name="_Toc36228297"/>
      <w:bookmarkStart w:id="2252" w:name="_Toc36228924"/>
      <w:bookmarkStart w:id="2253" w:name="_Toc68847243"/>
      <w:bookmarkStart w:id="2254" w:name="_Toc74611178"/>
      <w:bookmarkStart w:id="2255" w:name="_Toc75566457"/>
      <w:bookmarkStart w:id="2256" w:name="_Toc89790008"/>
      <w:bookmarkStart w:id="2257" w:name="_Toc99466645"/>
      <w:bookmarkStart w:id="2258" w:name="_Toc217285540"/>
      <w:r w:rsidRPr="00567618">
        <w:lastRenderedPageBreak/>
        <w:t>12.4</w:t>
      </w:r>
      <w:r w:rsidRPr="00567618">
        <w:tab/>
        <w:t>PSTN</w:t>
      </w:r>
      <w:bookmarkEnd w:id="2249"/>
      <w:bookmarkEnd w:id="2250"/>
      <w:bookmarkEnd w:id="2251"/>
      <w:bookmarkEnd w:id="2252"/>
      <w:bookmarkEnd w:id="2253"/>
      <w:bookmarkEnd w:id="2254"/>
      <w:bookmarkEnd w:id="2255"/>
      <w:bookmarkEnd w:id="2256"/>
      <w:bookmarkEnd w:id="2257"/>
      <w:bookmarkEnd w:id="2258"/>
    </w:p>
    <w:p w14:paraId="588AC666" w14:textId="77777777" w:rsidR="00FC7E52" w:rsidRPr="00567618" w:rsidRDefault="00FC7E52" w:rsidP="00FC7E52">
      <w:pPr>
        <w:pStyle w:val="Heading3"/>
      </w:pPr>
      <w:bookmarkStart w:id="2259" w:name="_Toc26369401"/>
      <w:bookmarkStart w:id="2260" w:name="_Toc36227283"/>
      <w:bookmarkStart w:id="2261" w:name="_Toc36228298"/>
      <w:bookmarkStart w:id="2262" w:name="_Toc36228925"/>
      <w:bookmarkStart w:id="2263" w:name="_Toc68847244"/>
      <w:bookmarkStart w:id="2264" w:name="_Toc74611179"/>
      <w:bookmarkStart w:id="2265" w:name="_Toc75566458"/>
      <w:bookmarkStart w:id="2266" w:name="_Toc89790009"/>
      <w:bookmarkStart w:id="2267" w:name="_Toc99466646"/>
      <w:bookmarkStart w:id="2268" w:name="_Toc217285541"/>
      <w:r w:rsidRPr="00567618">
        <w:t>12.4.1</w:t>
      </w:r>
      <w:r w:rsidRPr="00567618">
        <w:tab/>
        <w:t>3G-324M</w:t>
      </w:r>
      <w:bookmarkEnd w:id="2259"/>
      <w:bookmarkEnd w:id="2260"/>
      <w:bookmarkEnd w:id="2261"/>
      <w:bookmarkEnd w:id="2262"/>
      <w:bookmarkEnd w:id="2263"/>
      <w:bookmarkEnd w:id="2264"/>
      <w:bookmarkEnd w:id="2265"/>
      <w:bookmarkEnd w:id="2266"/>
      <w:bookmarkEnd w:id="2267"/>
      <w:bookmarkEnd w:id="2268"/>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69" w:name="_Toc26369402"/>
      <w:bookmarkStart w:id="2270" w:name="_Toc36227284"/>
      <w:bookmarkStart w:id="2271" w:name="_Toc36228299"/>
      <w:bookmarkStart w:id="2272" w:name="_Toc36228926"/>
      <w:bookmarkStart w:id="2273" w:name="_Toc68847245"/>
      <w:bookmarkStart w:id="2274" w:name="_Toc74611180"/>
      <w:bookmarkStart w:id="2275" w:name="_Toc75566459"/>
      <w:bookmarkStart w:id="2276" w:name="_Toc89790010"/>
      <w:bookmarkStart w:id="2277" w:name="_Toc99466647"/>
      <w:bookmarkStart w:id="2278" w:name="_Toc217285542"/>
      <w:r w:rsidRPr="00567618">
        <w:t>12.4.2</w:t>
      </w:r>
      <w:r w:rsidRPr="00567618">
        <w:tab/>
        <w:t>Text</w:t>
      </w:r>
      <w:bookmarkEnd w:id="2269"/>
      <w:bookmarkEnd w:id="2270"/>
      <w:bookmarkEnd w:id="2271"/>
      <w:bookmarkEnd w:id="2272"/>
      <w:bookmarkEnd w:id="2273"/>
      <w:bookmarkEnd w:id="2274"/>
      <w:bookmarkEnd w:id="2275"/>
      <w:bookmarkEnd w:id="2276"/>
      <w:bookmarkEnd w:id="2277"/>
      <w:bookmarkEnd w:id="2278"/>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79" w:name="_Toc26369403"/>
      <w:bookmarkStart w:id="2280" w:name="_Toc36227285"/>
      <w:bookmarkStart w:id="2281" w:name="_Toc36228300"/>
      <w:bookmarkStart w:id="2282" w:name="_Toc36228927"/>
      <w:bookmarkStart w:id="2283" w:name="_Toc68847246"/>
      <w:bookmarkStart w:id="2284" w:name="_Toc74611181"/>
      <w:bookmarkStart w:id="2285" w:name="_Toc75566460"/>
      <w:bookmarkStart w:id="2286" w:name="_Toc89790011"/>
      <w:bookmarkStart w:id="2287" w:name="_Toc99466648"/>
      <w:bookmarkStart w:id="2288" w:name="_Toc217285543"/>
      <w:r w:rsidRPr="00567618">
        <w:t>12.5</w:t>
      </w:r>
      <w:r w:rsidRPr="00567618">
        <w:tab/>
        <w:t>GIP inter-working</w:t>
      </w:r>
      <w:bookmarkEnd w:id="2279"/>
      <w:bookmarkEnd w:id="2280"/>
      <w:bookmarkEnd w:id="2281"/>
      <w:bookmarkEnd w:id="2282"/>
      <w:bookmarkEnd w:id="2283"/>
      <w:bookmarkEnd w:id="2284"/>
      <w:bookmarkEnd w:id="2285"/>
      <w:bookmarkEnd w:id="2286"/>
      <w:bookmarkEnd w:id="2287"/>
      <w:bookmarkEnd w:id="2288"/>
    </w:p>
    <w:p w14:paraId="4C044332" w14:textId="77777777" w:rsidR="00FC7E52" w:rsidRPr="00567618" w:rsidRDefault="00FC7E52" w:rsidP="00FC7E52">
      <w:pPr>
        <w:pStyle w:val="Heading3"/>
      </w:pPr>
      <w:bookmarkStart w:id="2289" w:name="_Toc26369404"/>
      <w:bookmarkStart w:id="2290" w:name="_Toc36227286"/>
      <w:bookmarkStart w:id="2291" w:name="_Toc36228301"/>
      <w:bookmarkStart w:id="2292" w:name="_Toc36228928"/>
      <w:bookmarkStart w:id="2293" w:name="_Toc68847247"/>
      <w:bookmarkStart w:id="2294" w:name="_Toc74611182"/>
      <w:bookmarkStart w:id="2295" w:name="_Toc75566461"/>
      <w:bookmarkStart w:id="2296" w:name="_Toc89790012"/>
      <w:bookmarkStart w:id="2297" w:name="_Toc99466649"/>
      <w:bookmarkStart w:id="2298" w:name="_Toc217285544"/>
      <w:r w:rsidRPr="00567618">
        <w:t>12.5.1</w:t>
      </w:r>
      <w:r w:rsidRPr="00567618">
        <w:tab/>
        <w:t>Text</w:t>
      </w:r>
      <w:bookmarkEnd w:id="2289"/>
      <w:bookmarkEnd w:id="2290"/>
      <w:bookmarkEnd w:id="2291"/>
      <w:bookmarkEnd w:id="2292"/>
      <w:bookmarkEnd w:id="2293"/>
      <w:bookmarkEnd w:id="2294"/>
      <w:bookmarkEnd w:id="2295"/>
      <w:bookmarkEnd w:id="2296"/>
      <w:bookmarkEnd w:id="2297"/>
      <w:bookmarkEnd w:id="2298"/>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99" w:name="_Toc26369405"/>
      <w:bookmarkStart w:id="2300" w:name="_Toc36227287"/>
      <w:bookmarkStart w:id="2301" w:name="_Toc36228302"/>
      <w:bookmarkStart w:id="2302" w:name="_Toc36228929"/>
      <w:bookmarkStart w:id="2303" w:name="_Toc68847248"/>
      <w:bookmarkStart w:id="2304" w:name="_Toc74611183"/>
      <w:bookmarkStart w:id="2305" w:name="_Toc75566462"/>
      <w:bookmarkStart w:id="2306" w:name="_Toc89790013"/>
      <w:bookmarkStart w:id="2307" w:name="_Toc99466650"/>
      <w:bookmarkStart w:id="2308" w:name="_Toc217285545"/>
      <w:r w:rsidRPr="00567618">
        <w:t>12.5.2</w:t>
      </w:r>
      <w:r w:rsidRPr="00567618">
        <w:tab/>
        <w:t>Speech</w:t>
      </w:r>
      <w:bookmarkEnd w:id="2299"/>
      <w:bookmarkEnd w:id="2300"/>
      <w:bookmarkEnd w:id="2301"/>
      <w:bookmarkEnd w:id="2302"/>
      <w:bookmarkEnd w:id="2303"/>
      <w:bookmarkEnd w:id="2304"/>
      <w:bookmarkEnd w:id="2305"/>
      <w:bookmarkEnd w:id="2306"/>
      <w:bookmarkEnd w:id="2307"/>
      <w:bookmarkEnd w:id="2308"/>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09" w:name="_Toc26369406"/>
      <w:bookmarkStart w:id="2310" w:name="_Toc36227288"/>
      <w:bookmarkStart w:id="2311" w:name="_Toc36228303"/>
      <w:bookmarkStart w:id="2312" w:name="_Toc36228930"/>
      <w:bookmarkStart w:id="2313" w:name="_Toc68847249"/>
      <w:bookmarkStart w:id="2314" w:name="_Toc74611184"/>
      <w:bookmarkStart w:id="2315" w:name="_Toc75566463"/>
      <w:bookmarkStart w:id="2316" w:name="_Toc89790014"/>
      <w:bookmarkStart w:id="2317" w:name="_Toc99466651"/>
      <w:bookmarkStart w:id="2318" w:name="_Toc217285546"/>
      <w:r w:rsidRPr="00567618">
        <w:t>12.6</w:t>
      </w:r>
      <w:r w:rsidRPr="00567618">
        <w:tab/>
        <w:t>Void</w:t>
      </w:r>
      <w:bookmarkEnd w:id="2309"/>
      <w:bookmarkEnd w:id="2310"/>
      <w:bookmarkEnd w:id="2311"/>
      <w:bookmarkEnd w:id="2312"/>
      <w:bookmarkEnd w:id="2313"/>
      <w:bookmarkEnd w:id="2314"/>
      <w:bookmarkEnd w:id="2315"/>
      <w:bookmarkEnd w:id="2316"/>
      <w:bookmarkEnd w:id="2317"/>
      <w:bookmarkEnd w:id="2318"/>
    </w:p>
    <w:p w14:paraId="56B5745E" w14:textId="77777777" w:rsidR="00FC7E52" w:rsidRPr="00567618" w:rsidRDefault="00FC7E52" w:rsidP="00FC7E52">
      <w:pPr>
        <w:pStyle w:val="Heading3"/>
      </w:pPr>
      <w:bookmarkStart w:id="2319" w:name="_Toc26369407"/>
      <w:bookmarkStart w:id="2320" w:name="_Toc36227289"/>
      <w:bookmarkStart w:id="2321" w:name="_Toc36228304"/>
      <w:bookmarkStart w:id="2322" w:name="_Toc36228931"/>
      <w:bookmarkStart w:id="2323" w:name="_Toc68847250"/>
      <w:bookmarkStart w:id="2324" w:name="_Toc74611185"/>
      <w:bookmarkStart w:id="2325" w:name="_Toc75566464"/>
      <w:bookmarkStart w:id="2326" w:name="_Toc89790015"/>
      <w:bookmarkStart w:id="2327" w:name="_Toc99466652"/>
      <w:bookmarkStart w:id="2328" w:name="_Toc217285547"/>
      <w:r w:rsidRPr="00567618">
        <w:t>12.6.1</w:t>
      </w:r>
      <w:r w:rsidRPr="00567618">
        <w:tab/>
        <w:t>Void</w:t>
      </w:r>
      <w:bookmarkEnd w:id="2319"/>
      <w:bookmarkEnd w:id="2320"/>
      <w:bookmarkEnd w:id="2321"/>
      <w:bookmarkEnd w:id="2322"/>
      <w:bookmarkEnd w:id="2323"/>
      <w:bookmarkEnd w:id="2324"/>
      <w:bookmarkEnd w:id="2325"/>
      <w:bookmarkEnd w:id="2326"/>
      <w:bookmarkEnd w:id="2327"/>
      <w:bookmarkEnd w:id="2328"/>
    </w:p>
    <w:p w14:paraId="0A3E1B2F" w14:textId="77777777" w:rsidR="00FC7E52" w:rsidRPr="00567618" w:rsidRDefault="00FC7E52" w:rsidP="00FC7E52">
      <w:pPr>
        <w:pStyle w:val="Heading3"/>
      </w:pPr>
      <w:bookmarkStart w:id="2329" w:name="_Toc26369408"/>
      <w:bookmarkStart w:id="2330" w:name="_Toc36227290"/>
      <w:bookmarkStart w:id="2331" w:name="_Toc36228305"/>
      <w:bookmarkStart w:id="2332" w:name="_Toc36228932"/>
      <w:bookmarkStart w:id="2333" w:name="_Toc68847251"/>
      <w:bookmarkStart w:id="2334" w:name="_Toc74611186"/>
      <w:bookmarkStart w:id="2335" w:name="_Toc75566465"/>
      <w:bookmarkStart w:id="2336" w:name="_Toc89790016"/>
      <w:bookmarkStart w:id="2337" w:name="_Toc99466653"/>
      <w:bookmarkStart w:id="2338" w:name="_Toc217285548"/>
      <w:r w:rsidRPr="00567618">
        <w:t>12.6.2</w:t>
      </w:r>
      <w:r w:rsidRPr="00567618">
        <w:tab/>
        <w:t>Void</w:t>
      </w:r>
      <w:bookmarkEnd w:id="2329"/>
      <w:bookmarkEnd w:id="2330"/>
      <w:bookmarkEnd w:id="2331"/>
      <w:bookmarkEnd w:id="2332"/>
      <w:bookmarkEnd w:id="2333"/>
      <w:bookmarkEnd w:id="2334"/>
      <w:bookmarkEnd w:id="2335"/>
      <w:bookmarkEnd w:id="2336"/>
      <w:bookmarkEnd w:id="2337"/>
      <w:bookmarkEnd w:id="2338"/>
    </w:p>
    <w:p w14:paraId="0BA5962C" w14:textId="77777777" w:rsidR="00FC7E52" w:rsidRPr="00567618" w:rsidRDefault="00FC7E52" w:rsidP="00FC7E52">
      <w:pPr>
        <w:pStyle w:val="Heading2"/>
      </w:pPr>
      <w:bookmarkStart w:id="2339" w:name="_Toc26369409"/>
      <w:bookmarkStart w:id="2340" w:name="_Toc36227291"/>
      <w:bookmarkStart w:id="2341" w:name="_Toc36228306"/>
      <w:bookmarkStart w:id="2342" w:name="_Toc36228933"/>
      <w:bookmarkStart w:id="2343" w:name="_Toc68847252"/>
      <w:bookmarkStart w:id="2344" w:name="_Toc74611187"/>
      <w:bookmarkStart w:id="2345" w:name="_Toc75566466"/>
      <w:bookmarkStart w:id="2346" w:name="_Toc89790017"/>
      <w:bookmarkStart w:id="2347" w:name="_Toc99466654"/>
      <w:bookmarkStart w:id="2348" w:name="_Toc217285549"/>
      <w:r w:rsidRPr="00567618">
        <w:t>12.7</w:t>
      </w:r>
      <w:r w:rsidRPr="00567618">
        <w:tab/>
        <w:t>Inter-working with other IMS and non-IMS IP networks</w:t>
      </w:r>
      <w:bookmarkEnd w:id="2339"/>
      <w:bookmarkEnd w:id="2340"/>
      <w:bookmarkEnd w:id="2341"/>
      <w:bookmarkEnd w:id="2342"/>
      <w:bookmarkEnd w:id="2343"/>
      <w:bookmarkEnd w:id="2344"/>
      <w:bookmarkEnd w:id="2345"/>
      <w:bookmarkEnd w:id="2346"/>
      <w:bookmarkEnd w:id="2347"/>
      <w:bookmarkEnd w:id="2348"/>
    </w:p>
    <w:p w14:paraId="6A7EBD05" w14:textId="77777777" w:rsidR="00FC7E52" w:rsidRPr="00567618" w:rsidRDefault="00FC7E52" w:rsidP="00FC7E52">
      <w:pPr>
        <w:pStyle w:val="Heading3"/>
      </w:pPr>
      <w:bookmarkStart w:id="2349" w:name="_Toc26369410"/>
      <w:bookmarkStart w:id="2350" w:name="_Toc36227292"/>
      <w:bookmarkStart w:id="2351" w:name="_Toc36228307"/>
      <w:bookmarkStart w:id="2352" w:name="_Toc36228934"/>
      <w:bookmarkStart w:id="2353" w:name="_Toc68847253"/>
      <w:bookmarkStart w:id="2354" w:name="_Toc74611188"/>
      <w:bookmarkStart w:id="2355" w:name="_Toc75566467"/>
      <w:bookmarkStart w:id="2356" w:name="_Toc89790018"/>
      <w:bookmarkStart w:id="2357" w:name="_Toc99466655"/>
      <w:bookmarkStart w:id="2358" w:name="_Toc217285550"/>
      <w:r w:rsidRPr="00567618">
        <w:t>12.7.1</w:t>
      </w:r>
      <w:r w:rsidRPr="00567618">
        <w:tab/>
        <w:t>General</w:t>
      </w:r>
      <w:bookmarkEnd w:id="2349"/>
      <w:bookmarkEnd w:id="2350"/>
      <w:bookmarkEnd w:id="2351"/>
      <w:bookmarkEnd w:id="2352"/>
      <w:bookmarkEnd w:id="2353"/>
      <w:bookmarkEnd w:id="2354"/>
      <w:bookmarkEnd w:id="2355"/>
      <w:bookmarkEnd w:id="2356"/>
      <w:bookmarkEnd w:id="2357"/>
      <w:bookmarkEnd w:id="2358"/>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lastRenderedPageBreak/>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59" w:name="_Toc26369411"/>
      <w:bookmarkStart w:id="2360" w:name="_Toc36227293"/>
      <w:bookmarkStart w:id="2361" w:name="_Toc36228308"/>
      <w:bookmarkStart w:id="2362" w:name="_Toc36228935"/>
      <w:bookmarkStart w:id="2363" w:name="_Toc68847254"/>
      <w:bookmarkStart w:id="2364" w:name="_Toc74611189"/>
      <w:bookmarkStart w:id="2365" w:name="_Toc75566468"/>
      <w:bookmarkStart w:id="2366" w:name="_Toc89790019"/>
      <w:bookmarkStart w:id="2367" w:name="_Toc99466656"/>
      <w:bookmarkStart w:id="2368" w:name="_Toc217285551"/>
      <w:r w:rsidRPr="00567618">
        <w:t>12.7.2</w:t>
      </w:r>
      <w:r w:rsidRPr="00567618">
        <w:tab/>
        <w:t>Speech</w:t>
      </w:r>
      <w:bookmarkEnd w:id="2359"/>
      <w:bookmarkEnd w:id="2360"/>
      <w:bookmarkEnd w:id="2361"/>
      <w:bookmarkEnd w:id="2362"/>
      <w:bookmarkEnd w:id="2363"/>
      <w:bookmarkEnd w:id="2364"/>
      <w:bookmarkEnd w:id="2365"/>
      <w:bookmarkEnd w:id="2366"/>
      <w:bookmarkEnd w:id="2367"/>
      <w:bookmarkEnd w:id="2368"/>
    </w:p>
    <w:p w14:paraId="78BDFB20" w14:textId="77777777" w:rsidR="00FC7E52" w:rsidRPr="00567618" w:rsidRDefault="00FC7E52" w:rsidP="00FC7E52">
      <w:pPr>
        <w:pStyle w:val="Heading4"/>
      </w:pPr>
      <w:bookmarkStart w:id="2369" w:name="_Toc26369412"/>
      <w:bookmarkStart w:id="2370" w:name="_Toc36227294"/>
      <w:bookmarkStart w:id="2371" w:name="_Toc36228309"/>
      <w:bookmarkStart w:id="2372" w:name="_Toc36228936"/>
      <w:bookmarkStart w:id="2373" w:name="_Toc68847255"/>
      <w:bookmarkStart w:id="2374" w:name="_Toc74611190"/>
      <w:bookmarkStart w:id="2375" w:name="_Toc75566469"/>
      <w:bookmarkStart w:id="2376" w:name="_Toc89790020"/>
      <w:bookmarkStart w:id="2377" w:name="_Toc99466657"/>
      <w:bookmarkStart w:id="2378" w:name="_Toc217285552"/>
      <w:r w:rsidRPr="00567618">
        <w:t>12.7.2.1</w:t>
      </w:r>
      <w:r w:rsidRPr="00567618">
        <w:tab/>
        <w:t>General</w:t>
      </w:r>
      <w:bookmarkEnd w:id="2369"/>
      <w:bookmarkEnd w:id="2370"/>
      <w:bookmarkEnd w:id="2371"/>
      <w:bookmarkEnd w:id="2372"/>
      <w:bookmarkEnd w:id="2373"/>
      <w:bookmarkEnd w:id="2374"/>
      <w:bookmarkEnd w:id="2375"/>
      <w:bookmarkEnd w:id="2376"/>
      <w:bookmarkEnd w:id="2377"/>
      <w:bookmarkEnd w:id="2378"/>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79" w:name="_Toc26369413"/>
      <w:bookmarkStart w:id="2380" w:name="_Toc36227295"/>
      <w:bookmarkStart w:id="2381" w:name="_Toc36228310"/>
      <w:bookmarkStart w:id="2382" w:name="_Toc36228937"/>
      <w:bookmarkStart w:id="2383" w:name="_Toc68847256"/>
      <w:bookmarkStart w:id="2384" w:name="_Toc74611191"/>
      <w:bookmarkStart w:id="2385" w:name="_Toc75566470"/>
      <w:bookmarkStart w:id="2386" w:name="_Toc89790021"/>
      <w:bookmarkStart w:id="2387" w:name="_Toc99466658"/>
      <w:bookmarkStart w:id="2388" w:name="_Toc217285553"/>
      <w:r w:rsidRPr="00567618">
        <w:t>12.7.2.2</w:t>
      </w:r>
      <w:r w:rsidRPr="00567618">
        <w:tab/>
        <w:t>Speech codecs and formats</w:t>
      </w:r>
      <w:bookmarkEnd w:id="2379"/>
      <w:bookmarkEnd w:id="2380"/>
      <w:bookmarkEnd w:id="2381"/>
      <w:bookmarkEnd w:id="2382"/>
      <w:bookmarkEnd w:id="2383"/>
      <w:bookmarkEnd w:id="2384"/>
      <w:bookmarkEnd w:id="2385"/>
      <w:bookmarkEnd w:id="2386"/>
      <w:bookmarkEnd w:id="2387"/>
      <w:bookmarkEnd w:id="2388"/>
    </w:p>
    <w:p w14:paraId="3F25848B" w14:textId="77777777" w:rsidR="00FC7E52" w:rsidRPr="00567618" w:rsidRDefault="00FC7E52" w:rsidP="00FC7E52">
      <w:pPr>
        <w:pStyle w:val="Heading5"/>
      </w:pPr>
      <w:bookmarkStart w:id="2389" w:name="_Toc26369414"/>
      <w:bookmarkStart w:id="2390" w:name="_Toc36227296"/>
      <w:bookmarkStart w:id="2391" w:name="_Toc36228311"/>
      <w:bookmarkStart w:id="2392" w:name="_Toc36228938"/>
      <w:bookmarkStart w:id="2393" w:name="_Toc68847257"/>
      <w:bookmarkStart w:id="2394" w:name="_Toc74611192"/>
      <w:bookmarkStart w:id="2395" w:name="_Toc75566471"/>
      <w:bookmarkStart w:id="2396" w:name="_Toc89790022"/>
      <w:bookmarkStart w:id="2397" w:name="_Toc99466659"/>
      <w:bookmarkStart w:id="2398" w:name="_Toc217285554"/>
      <w:r w:rsidRPr="00567618">
        <w:t>12.7.2.2.1</w:t>
      </w:r>
      <w:r w:rsidRPr="00567618">
        <w:tab/>
        <w:t>MTSI MGW for interworking between MTSI client in terminal using 3GPP access and other IMS or non-IMS IP networks</w:t>
      </w:r>
      <w:bookmarkEnd w:id="2389"/>
      <w:bookmarkEnd w:id="2390"/>
      <w:bookmarkEnd w:id="2391"/>
      <w:bookmarkEnd w:id="2392"/>
      <w:bookmarkEnd w:id="2393"/>
      <w:bookmarkEnd w:id="2394"/>
      <w:bookmarkEnd w:id="2395"/>
      <w:bookmarkEnd w:id="2396"/>
      <w:bookmarkEnd w:id="2397"/>
      <w:bookmarkEnd w:id="2398"/>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99"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99"/>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400" w:name="_Toc26369415"/>
      <w:bookmarkStart w:id="2401" w:name="_Toc36227297"/>
      <w:bookmarkStart w:id="2402" w:name="_Toc36228312"/>
      <w:bookmarkStart w:id="2403" w:name="_Toc36228939"/>
      <w:bookmarkStart w:id="2404" w:name="_Toc68847258"/>
      <w:bookmarkStart w:id="2405" w:name="_Toc74611193"/>
      <w:bookmarkStart w:id="2406" w:name="_Toc75566472"/>
      <w:bookmarkStart w:id="2407" w:name="_Toc89790023"/>
      <w:bookmarkStart w:id="2408" w:name="_Toc99466660"/>
      <w:bookmarkStart w:id="2409" w:name="_Toc217285555"/>
      <w:r w:rsidRPr="00567618">
        <w:t>12.7.2.2.2</w:t>
      </w:r>
      <w:r w:rsidRPr="00567618">
        <w:tab/>
        <w:t>MTSI MGW for interworking between MTSI client in terminal using fixed access and other IMS or non-IMS IP networks</w:t>
      </w:r>
      <w:bookmarkEnd w:id="2400"/>
      <w:bookmarkEnd w:id="2401"/>
      <w:bookmarkEnd w:id="2402"/>
      <w:bookmarkEnd w:id="2403"/>
      <w:bookmarkEnd w:id="2404"/>
      <w:bookmarkEnd w:id="2405"/>
      <w:bookmarkEnd w:id="2406"/>
      <w:bookmarkEnd w:id="2407"/>
      <w:bookmarkEnd w:id="2408"/>
      <w:bookmarkEnd w:id="2409"/>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lastRenderedPageBreak/>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10" w:name="_Toc26369416"/>
      <w:bookmarkStart w:id="2411" w:name="_Toc36227298"/>
      <w:bookmarkStart w:id="2412" w:name="_Toc36228313"/>
      <w:bookmarkStart w:id="2413" w:name="_Toc36228940"/>
      <w:bookmarkStart w:id="2414" w:name="_Toc68847259"/>
      <w:bookmarkStart w:id="2415" w:name="_Toc74611194"/>
      <w:bookmarkStart w:id="2416" w:name="_Toc75566473"/>
      <w:bookmarkStart w:id="2417" w:name="_Toc89790024"/>
      <w:bookmarkStart w:id="2418" w:name="_Toc99466661"/>
      <w:bookmarkStart w:id="2419" w:name="_Toc217285556"/>
      <w:r w:rsidRPr="00567618">
        <w:t>12.7.2.2.3</w:t>
      </w:r>
      <w:r w:rsidRPr="00567618">
        <w:tab/>
        <w:t>Common procedures</w:t>
      </w:r>
      <w:bookmarkEnd w:id="2410"/>
      <w:bookmarkEnd w:id="2411"/>
      <w:bookmarkEnd w:id="2412"/>
      <w:bookmarkEnd w:id="2413"/>
      <w:bookmarkEnd w:id="2414"/>
      <w:bookmarkEnd w:id="2415"/>
      <w:bookmarkEnd w:id="2416"/>
      <w:bookmarkEnd w:id="2417"/>
      <w:bookmarkEnd w:id="2418"/>
      <w:bookmarkEnd w:id="2419"/>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20" w:name="_Toc26369417"/>
      <w:bookmarkStart w:id="2421" w:name="_Toc36227299"/>
      <w:bookmarkStart w:id="2422" w:name="_Toc36228314"/>
      <w:bookmarkStart w:id="2423" w:name="_Toc36228941"/>
      <w:bookmarkStart w:id="2424" w:name="_Toc68847260"/>
      <w:bookmarkStart w:id="2425" w:name="_Toc74611195"/>
      <w:bookmarkStart w:id="2426" w:name="_Toc75566474"/>
      <w:bookmarkStart w:id="2427" w:name="_Toc89790025"/>
      <w:bookmarkStart w:id="2428" w:name="_Toc99466662"/>
      <w:bookmarkStart w:id="2429" w:name="_Toc217285557"/>
      <w:r w:rsidRPr="00567618">
        <w:t>12.7.2.3</w:t>
      </w:r>
      <w:r w:rsidRPr="00567618">
        <w:tab/>
        <w:t>Codec preference order for session negotiation</w:t>
      </w:r>
      <w:bookmarkEnd w:id="2420"/>
      <w:bookmarkEnd w:id="2421"/>
      <w:bookmarkEnd w:id="2422"/>
      <w:bookmarkEnd w:id="2423"/>
      <w:bookmarkEnd w:id="2424"/>
      <w:bookmarkEnd w:id="2425"/>
      <w:bookmarkEnd w:id="2426"/>
      <w:bookmarkEnd w:id="2427"/>
      <w:bookmarkEnd w:id="2428"/>
      <w:bookmarkEnd w:id="2429"/>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30" w:name="_Toc26369418"/>
      <w:bookmarkStart w:id="2431" w:name="_Toc36227300"/>
      <w:bookmarkStart w:id="2432" w:name="_Toc36228315"/>
      <w:bookmarkStart w:id="2433" w:name="_Toc36228942"/>
      <w:bookmarkStart w:id="2434" w:name="_Toc68847261"/>
      <w:bookmarkStart w:id="2435" w:name="_Toc74611196"/>
      <w:bookmarkStart w:id="2436" w:name="_Toc75566475"/>
      <w:bookmarkStart w:id="2437" w:name="_Toc89790026"/>
      <w:bookmarkStart w:id="2438" w:name="_Toc99466663"/>
      <w:bookmarkStart w:id="2439" w:name="_Toc217285558"/>
      <w:r w:rsidRPr="00567618">
        <w:t>12.7.2.4</w:t>
      </w:r>
      <w:r w:rsidRPr="00567618">
        <w:tab/>
        <w:t>RTP profiles</w:t>
      </w:r>
      <w:bookmarkEnd w:id="2430"/>
      <w:bookmarkEnd w:id="2431"/>
      <w:bookmarkEnd w:id="2432"/>
      <w:bookmarkEnd w:id="2433"/>
      <w:bookmarkEnd w:id="2434"/>
      <w:bookmarkEnd w:id="2435"/>
      <w:bookmarkEnd w:id="2436"/>
      <w:bookmarkEnd w:id="2437"/>
      <w:bookmarkEnd w:id="2438"/>
      <w:bookmarkEnd w:id="2439"/>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40" w:name="_Toc26369419"/>
      <w:bookmarkStart w:id="2441" w:name="_Toc36227301"/>
      <w:bookmarkStart w:id="2442" w:name="_Toc36228316"/>
      <w:bookmarkStart w:id="2443" w:name="_Toc36228943"/>
      <w:bookmarkStart w:id="2444" w:name="_Toc68847262"/>
      <w:bookmarkStart w:id="2445" w:name="_Toc74611197"/>
      <w:bookmarkStart w:id="2446" w:name="_Toc75566476"/>
      <w:bookmarkStart w:id="2447" w:name="_Toc89790027"/>
      <w:bookmarkStart w:id="2448" w:name="_Toc99466664"/>
      <w:bookmarkStart w:id="2449" w:name="_Toc217285559"/>
      <w:r w:rsidRPr="00567618">
        <w:t>12.7.2.5</w:t>
      </w:r>
      <w:r w:rsidRPr="00567618">
        <w:tab/>
        <w:t>RTP payload formats</w:t>
      </w:r>
      <w:bookmarkEnd w:id="2440"/>
      <w:bookmarkEnd w:id="2441"/>
      <w:bookmarkEnd w:id="2442"/>
      <w:bookmarkEnd w:id="2443"/>
      <w:bookmarkEnd w:id="2444"/>
      <w:bookmarkEnd w:id="2445"/>
      <w:bookmarkEnd w:id="2446"/>
      <w:bookmarkEnd w:id="2447"/>
      <w:bookmarkEnd w:id="2448"/>
      <w:bookmarkEnd w:id="2449"/>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 xml:space="preserve">The MTSI MGW shall support the following payload </w:t>
      </w:r>
      <w:r w:rsidRPr="00567618">
        <w:lastRenderedPageBreak/>
        <w:t>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50"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50"/>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51" w:name="_Toc26369420"/>
      <w:bookmarkStart w:id="2452" w:name="_Toc36227302"/>
      <w:bookmarkStart w:id="2453" w:name="_Toc36228317"/>
      <w:bookmarkStart w:id="2454" w:name="_Toc36228944"/>
      <w:bookmarkStart w:id="2455" w:name="_Toc68847263"/>
      <w:bookmarkStart w:id="2456" w:name="_Toc74611198"/>
      <w:bookmarkStart w:id="2457" w:name="_Toc75566477"/>
      <w:bookmarkStart w:id="2458" w:name="_Toc89790028"/>
      <w:bookmarkStart w:id="2459" w:name="_Toc99466665"/>
      <w:bookmarkStart w:id="2460" w:name="_Toc217285560"/>
      <w:r w:rsidRPr="00567618">
        <w:t>12.7.2.6</w:t>
      </w:r>
      <w:r w:rsidRPr="00567618">
        <w:tab/>
        <w:t>Packetization</w:t>
      </w:r>
      <w:bookmarkEnd w:id="2451"/>
      <w:bookmarkEnd w:id="2452"/>
      <w:bookmarkEnd w:id="2453"/>
      <w:bookmarkEnd w:id="2454"/>
      <w:bookmarkEnd w:id="2455"/>
      <w:bookmarkEnd w:id="2456"/>
      <w:bookmarkEnd w:id="2457"/>
      <w:bookmarkEnd w:id="2458"/>
      <w:bookmarkEnd w:id="2459"/>
      <w:bookmarkEnd w:id="2460"/>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61" w:name="_Toc26369421"/>
      <w:bookmarkStart w:id="2462" w:name="_Toc36227303"/>
      <w:bookmarkStart w:id="2463" w:name="_Toc36228318"/>
      <w:bookmarkStart w:id="2464" w:name="_Toc36228945"/>
      <w:bookmarkStart w:id="2465" w:name="_Toc68847264"/>
      <w:bookmarkStart w:id="2466" w:name="_Toc74611199"/>
      <w:bookmarkStart w:id="2467" w:name="_Toc75566478"/>
      <w:bookmarkStart w:id="2468" w:name="_Toc89790029"/>
      <w:bookmarkStart w:id="2469" w:name="_Toc99466666"/>
      <w:bookmarkStart w:id="2470" w:name="_Toc217285561"/>
      <w:r w:rsidRPr="00567618">
        <w:t>12.7.2.7</w:t>
      </w:r>
      <w:r w:rsidRPr="00567618">
        <w:tab/>
        <w:t>RTCP usage and adaptation</w:t>
      </w:r>
      <w:bookmarkEnd w:id="2461"/>
      <w:bookmarkEnd w:id="2462"/>
      <w:bookmarkEnd w:id="2463"/>
      <w:bookmarkEnd w:id="2464"/>
      <w:bookmarkEnd w:id="2465"/>
      <w:bookmarkEnd w:id="2466"/>
      <w:bookmarkEnd w:id="2467"/>
      <w:bookmarkEnd w:id="2468"/>
      <w:bookmarkEnd w:id="2469"/>
      <w:bookmarkEnd w:id="2470"/>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lastRenderedPageBreak/>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71" w:name="_Toc26369422"/>
      <w:bookmarkStart w:id="2472" w:name="_Toc36227304"/>
      <w:bookmarkStart w:id="2473" w:name="_Toc36228319"/>
      <w:bookmarkStart w:id="2474" w:name="_Toc36228946"/>
      <w:bookmarkStart w:id="2475" w:name="_Toc68847265"/>
      <w:bookmarkStart w:id="2476" w:name="_Toc74611200"/>
      <w:bookmarkStart w:id="2477" w:name="_Toc75566479"/>
      <w:bookmarkStart w:id="2478" w:name="_Toc89790030"/>
      <w:bookmarkStart w:id="2479" w:name="_Toc99466667"/>
      <w:bookmarkStart w:id="2480" w:name="_Toc217285562"/>
      <w:r w:rsidRPr="00567618">
        <w:t>12.7.2.8</w:t>
      </w:r>
      <w:r w:rsidRPr="00567618">
        <w:tab/>
        <w:t>RTP usage</w:t>
      </w:r>
      <w:bookmarkEnd w:id="2471"/>
      <w:bookmarkEnd w:id="2472"/>
      <w:bookmarkEnd w:id="2473"/>
      <w:bookmarkEnd w:id="2474"/>
      <w:bookmarkEnd w:id="2475"/>
      <w:bookmarkEnd w:id="2476"/>
      <w:bookmarkEnd w:id="2477"/>
      <w:bookmarkEnd w:id="2478"/>
      <w:bookmarkEnd w:id="2479"/>
      <w:bookmarkEnd w:id="2480"/>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81" w:name="_Toc26369423"/>
      <w:bookmarkStart w:id="2482" w:name="_Toc36227305"/>
      <w:bookmarkStart w:id="2483" w:name="_Toc36228320"/>
      <w:bookmarkStart w:id="2484" w:name="_Toc36228947"/>
      <w:bookmarkStart w:id="2485" w:name="_Toc68847266"/>
      <w:bookmarkStart w:id="2486" w:name="_Toc74611201"/>
      <w:bookmarkStart w:id="2487" w:name="_Toc75566480"/>
      <w:bookmarkStart w:id="2488" w:name="_Toc89790031"/>
      <w:bookmarkStart w:id="2489" w:name="_Toc99466668"/>
      <w:bookmarkStart w:id="2490" w:name="_Toc217285563"/>
      <w:r w:rsidRPr="00567618">
        <w:t>12.7.2.9</w:t>
      </w:r>
      <w:r w:rsidRPr="00567618">
        <w:tab/>
        <w:t>Session setup and session modification</w:t>
      </w:r>
      <w:bookmarkEnd w:id="2481"/>
      <w:bookmarkEnd w:id="2482"/>
      <w:bookmarkEnd w:id="2483"/>
      <w:bookmarkEnd w:id="2484"/>
      <w:bookmarkEnd w:id="2485"/>
      <w:bookmarkEnd w:id="2486"/>
      <w:bookmarkEnd w:id="2487"/>
      <w:bookmarkEnd w:id="2488"/>
      <w:bookmarkEnd w:id="2489"/>
      <w:bookmarkEnd w:id="2490"/>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91" w:name="_Toc26369424"/>
      <w:bookmarkStart w:id="2492" w:name="_Toc36227306"/>
      <w:bookmarkStart w:id="2493" w:name="_Toc36228321"/>
      <w:bookmarkStart w:id="2494" w:name="_Toc36228948"/>
      <w:bookmarkStart w:id="2495" w:name="_Toc68847267"/>
      <w:bookmarkStart w:id="2496" w:name="_Toc74611202"/>
      <w:bookmarkStart w:id="2497" w:name="_Toc75566481"/>
      <w:bookmarkStart w:id="2498" w:name="_Toc89790032"/>
      <w:bookmarkStart w:id="2499" w:name="_Toc99466669"/>
      <w:bookmarkStart w:id="2500" w:name="_Toc217285564"/>
      <w:r w:rsidRPr="00567618">
        <w:lastRenderedPageBreak/>
        <w:t>12.7.2.10</w:t>
      </w:r>
      <w:r w:rsidRPr="00567618">
        <w:tab/>
        <w:t>Audio level alignment</w:t>
      </w:r>
      <w:bookmarkEnd w:id="2491"/>
      <w:bookmarkEnd w:id="2492"/>
      <w:bookmarkEnd w:id="2493"/>
      <w:bookmarkEnd w:id="2494"/>
      <w:bookmarkEnd w:id="2495"/>
      <w:bookmarkEnd w:id="2496"/>
      <w:bookmarkEnd w:id="2497"/>
      <w:bookmarkEnd w:id="2498"/>
      <w:bookmarkEnd w:id="2499"/>
      <w:bookmarkEnd w:id="2500"/>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01" w:name="_Toc26369425"/>
      <w:bookmarkStart w:id="2502" w:name="_Toc36227307"/>
      <w:bookmarkStart w:id="2503" w:name="_Toc36228322"/>
      <w:bookmarkStart w:id="2504" w:name="_Toc36228949"/>
      <w:bookmarkStart w:id="2505" w:name="_Toc68847268"/>
      <w:bookmarkStart w:id="2506" w:name="_Toc74611203"/>
      <w:bookmarkStart w:id="2507" w:name="_Toc75566482"/>
      <w:bookmarkStart w:id="2508" w:name="_Toc89790033"/>
      <w:bookmarkStart w:id="2509" w:name="_Toc99466670"/>
      <w:bookmarkStart w:id="2510" w:name="_Toc217285565"/>
      <w:r w:rsidRPr="00567618">
        <w:rPr>
          <w:noProof/>
        </w:rPr>
        <w:t>12.7.3</w:t>
      </w:r>
      <w:r w:rsidRPr="00567618">
        <w:rPr>
          <w:noProof/>
        </w:rPr>
        <w:tab/>
        <w:t>Explicit Congestion Notification</w:t>
      </w:r>
      <w:bookmarkEnd w:id="2501"/>
      <w:bookmarkEnd w:id="2502"/>
      <w:bookmarkEnd w:id="2503"/>
      <w:bookmarkEnd w:id="2504"/>
      <w:bookmarkEnd w:id="2505"/>
      <w:bookmarkEnd w:id="2506"/>
      <w:bookmarkEnd w:id="2507"/>
      <w:bookmarkEnd w:id="2508"/>
      <w:bookmarkEnd w:id="2509"/>
      <w:bookmarkEnd w:id="2510"/>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11" w:name="_Toc26369426"/>
      <w:bookmarkStart w:id="2512" w:name="_Toc36227308"/>
      <w:bookmarkStart w:id="2513" w:name="_Toc36228323"/>
      <w:bookmarkStart w:id="2514" w:name="_Toc36228950"/>
      <w:bookmarkStart w:id="2515" w:name="_Toc68847269"/>
      <w:bookmarkStart w:id="2516" w:name="_Toc74611204"/>
      <w:bookmarkStart w:id="2517" w:name="_Toc75566483"/>
      <w:bookmarkStart w:id="2518" w:name="_Toc89790034"/>
      <w:bookmarkStart w:id="2519" w:name="_Toc99466671"/>
      <w:bookmarkStart w:id="2520" w:name="_Toc217285566"/>
      <w:r w:rsidRPr="00567618">
        <w:t>12.7.4</w:t>
      </w:r>
      <w:r w:rsidRPr="00567618">
        <w:tab/>
        <w:t>Text</w:t>
      </w:r>
      <w:bookmarkEnd w:id="2511"/>
      <w:bookmarkEnd w:id="2512"/>
      <w:bookmarkEnd w:id="2513"/>
      <w:bookmarkEnd w:id="2514"/>
      <w:bookmarkEnd w:id="2515"/>
      <w:bookmarkEnd w:id="2516"/>
      <w:bookmarkEnd w:id="2517"/>
      <w:bookmarkEnd w:id="2518"/>
      <w:bookmarkEnd w:id="2519"/>
      <w:bookmarkEnd w:id="2520"/>
    </w:p>
    <w:p w14:paraId="3F5DAD47" w14:textId="77777777" w:rsidR="00FC7E52" w:rsidRPr="00567618" w:rsidRDefault="00FC7E52" w:rsidP="00FC7E52">
      <w:pPr>
        <w:rPr>
          <w:color w:val="000000"/>
        </w:rPr>
      </w:pPr>
      <w:bookmarkStart w:id="2521"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22" w:name="_Toc26369427"/>
      <w:bookmarkStart w:id="2523" w:name="_Toc36227309"/>
      <w:bookmarkStart w:id="2524" w:name="_Toc36228324"/>
      <w:bookmarkStart w:id="2525" w:name="_Toc36228951"/>
      <w:bookmarkStart w:id="2526" w:name="_Toc68847270"/>
      <w:bookmarkStart w:id="2527" w:name="_Toc74611205"/>
      <w:bookmarkStart w:id="2528" w:name="_Toc75566484"/>
      <w:bookmarkStart w:id="2529" w:name="_Toc89790035"/>
      <w:bookmarkStart w:id="2530" w:name="_Toc99466672"/>
      <w:bookmarkStart w:id="2531" w:name="_Toc217285567"/>
      <w:bookmarkEnd w:id="2521"/>
      <w:r w:rsidRPr="00567618">
        <w:t>12.7.</w:t>
      </w:r>
      <w:r w:rsidRPr="00567618">
        <w:rPr>
          <w:lang w:eastAsia="ko-KR"/>
        </w:rPr>
        <w:t>5</w:t>
      </w:r>
      <w:r w:rsidRPr="00567618">
        <w:rPr>
          <w:noProof/>
        </w:rPr>
        <w:tab/>
      </w:r>
      <w:r w:rsidRPr="00567618">
        <w:rPr>
          <w:lang w:eastAsia="ko-KR"/>
        </w:rPr>
        <w:t>Inter-working IPv4 and IPv6 networks</w:t>
      </w:r>
      <w:bookmarkEnd w:id="2522"/>
      <w:bookmarkEnd w:id="2523"/>
      <w:bookmarkEnd w:id="2524"/>
      <w:bookmarkEnd w:id="2525"/>
      <w:bookmarkEnd w:id="2526"/>
      <w:bookmarkEnd w:id="2527"/>
      <w:bookmarkEnd w:id="2528"/>
      <w:bookmarkEnd w:id="2529"/>
      <w:bookmarkEnd w:id="2530"/>
      <w:bookmarkEnd w:id="2531"/>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32"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w:t>
      </w:r>
      <w:r w:rsidRPr="00567618">
        <w:rPr>
          <w:noProof/>
          <w:lang w:eastAsia="ko-KR"/>
        </w:rPr>
        <w:lastRenderedPageBreak/>
        <w:t xml:space="preserve">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32"/>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33" w:name="_Toc26369428"/>
      <w:bookmarkStart w:id="2534" w:name="_Toc36227310"/>
      <w:bookmarkStart w:id="2535" w:name="_Toc36228325"/>
      <w:bookmarkStart w:id="2536" w:name="_Toc36228952"/>
      <w:bookmarkStart w:id="2537" w:name="_Toc68847271"/>
      <w:bookmarkStart w:id="2538" w:name="_Toc74611206"/>
      <w:bookmarkStart w:id="2539" w:name="_Toc75566485"/>
      <w:bookmarkStart w:id="2540" w:name="_Toc89790036"/>
      <w:bookmarkStart w:id="2541" w:name="_Toc99466673"/>
      <w:bookmarkStart w:id="2542" w:name="_Toc217285568"/>
      <w:r w:rsidRPr="00567618">
        <w:t>12.8</w:t>
      </w:r>
      <w:r w:rsidRPr="00567618">
        <w:tab/>
        <w:t>MGW handling for NO_REQ interworking</w:t>
      </w:r>
      <w:bookmarkEnd w:id="2533"/>
      <w:bookmarkEnd w:id="2534"/>
      <w:bookmarkEnd w:id="2535"/>
      <w:bookmarkEnd w:id="2536"/>
      <w:bookmarkEnd w:id="2537"/>
      <w:bookmarkEnd w:id="2538"/>
      <w:bookmarkEnd w:id="2539"/>
      <w:bookmarkEnd w:id="2540"/>
      <w:bookmarkEnd w:id="2541"/>
      <w:bookmarkEnd w:id="2542"/>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43" w:name="_Toc26369429"/>
      <w:bookmarkStart w:id="2544" w:name="_Toc36227311"/>
      <w:bookmarkStart w:id="2545" w:name="_Toc36228326"/>
      <w:bookmarkStart w:id="2546" w:name="_Toc36228953"/>
      <w:bookmarkStart w:id="2547" w:name="_Toc68847272"/>
      <w:bookmarkStart w:id="2548" w:name="_Toc74611207"/>
      <w:bookmarkStart w:id="2549" w:name="_Toc75566486"/>
      <w:bookmarkStart w:id="2550" w:name="_Toc89790037"/>
      <w:bookmarkStart w:id="2551" w:name="_Toc99466674"/>
      <w:bookmarkStart w:id="2552" w:name="_Toc217285569"/>
      <w:r w:rsidRPr="00567618">
        <w:t>13</w:t>
      </w:r>
      <w:r w:rsidRPr="00567618">
        <w:tab/>
        <w:t>Void</w:t>
      </w:r>
      <w:bookmarkEnd w:id="2543"/>
      <w:bookmarkEnd w:id="2544"/>
      <w:bookmarkEnd w:id="2545"/>
      <w:bookmarkEnd w:id="2546"/>
      <w:bookmarkEnd w:id="2547"/>
      <w:bookmarkEnd w:id="2548"/>
      <w:bookmarkEnd w:id="2549"/>
      <w:bookmarkEnd w:id="2550"/>
      <w:bookmarkEnd w:id="2551"/>
      <w:bookmarkEnd w:id="2552"/>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53" w:name="_Toc26369430"/>
      <w:bookmarkStart w:id="2554" w:name="_Toc36227312"/>
      <w:bookmarkStart w:id="2555" w:name="_Toc36228327"/>
      <w:bookmarkStart w:id="2556" w:name="_Toc36228954"/>
      <w:bookmarkStart w:id="2557" w:name="_Toc68847273"/>
      <w:bookmarkStart w:id="2558" w:name="_Toc74611208"/>
      <w:bookmarkStart w:id="2559" w:name="_Toc75566487"/>
      <w:bookmarkStart w:id="2560" w:name="_Toc89790038"/>
      <w:bookmarkStart w:id="2561" w:name="_Toc99466675"/>
      <w:bookmarkStart w:id="2562" w:name="_Toc217285570"/>
      <w:r w:rsidRPr="00567618">
        <w:t>13a</w:t>
      </w:r>
      <w:r w:rsidRPr="00567618">
        <w:tab/>
        <w:t>Media types, codecs and formats used for MSRP transport</w:t>
      </w:r>
      <w:bookmarkEnd w:id="2553"/>
      <w:bookmarkEnd w:id="2554"/>
      <w:bookmarkEnd w:id="2555"/>
      <w:bookmarkEnd w:id="2556"/>
      <w:bookmarkEnd w:id="2557"/>
      <w:bookmarkEnd w:id="2558"/>
      <w:bookmarkEnd w:id="2559"/>
      <w:bookmarkEnd w:id="2560"/>
      <w:bookmarkEnd w:id="2561"/>
      <w:bookmarkEnd w:id="2562"/>
    </w:p>
    <w:p w14:paraId="304AF35F" w14:textId="77777777" w:rsidR="00FC7E52" w:rsidRPr="00567618" w:rsidRDefault="00FC7E52" w:rsidP="00FC7E52">
      <w:pPr>
        <w:pStyle w:val="Heading2"/>
      </w:pPr>
      <w:bookmarkStart w:id="2563" w:name="_Toc26369431"/>
      <w:bookmarkStart w:id="2564" w:name="_Toc36227313"/>
      <w:bookmarkStart w:id="2565" w:name="_Toc36228328"/>
      <w:bookmarkStart w:id="2566" w:name="_Toc36228955"/>
      <w:bookmarkStart w:id="2567" w:name="_Toc68847274"/>
      <w:bookmarkStart w:id="2568" w:name="_Toc74611209"/>
      <w:bookmarkStart w:id="2569" w:name="_Toc75566488"/>
      <w:bookmarkStart w:id="2570" w:name="_Toc89790039"/>
      <w:bookmarkStart w:id="2571" w:name="_Toc99466676"/>
      <w:bookmarkStart w:id="2572" w:name="_Toc217285571"/>
      <w:r w:rsidRPr="00567618">
        <w:t>13a.1</w:t>
      </w:r>
      <w:r w:rsidRPr="00567618">
        <w:tab/>
        <w:t>General</w:t>
      </w:r>
      <w:bookmarkEnd w:id="2563"/>
      <w:bookmarkEnd w:id="2564"/>
      <w:bookmarkEnd w:id="2565"/>
      <w:bookmarkEnd w:id="2566"/>
      <w:bookmarkEnd w:id="2567"/>
      <w:bookmarkEnd w:id="2568"/>
      <w:bookmarkEnd w:id="2569"/>
      <w:bookmarkEnd w:id="2570"/>
      <w:bookmarkEnd w:id="2571"/>
      <w:bookmarkEnd w:id="2572"/>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lastRenderedPageBreak/>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73" w:name="_Toc26369432"/>
      <w:bookmarkStart w:id="2574" w:name="_Toc36227314"/>
      <w:bookmarkStart w:id="2575" w:name="_Toc36228329"/>
      <w:bookmarkStart w:id="2576" w:name="_Toc36228956"/>
      <w:bookmarkStart w:id="2577" w:name="_Toc68847275"/>
      <w:bookmarkStart w:id="2578" w:name="_Toc74611210"/>
      <w:bookmarkStart w:id="2579" w:name="_Toc75566489"/>
      <w:bookmarkStart w:id="2580" w:name="_Toc89790040"/>
      <w:bookmarkStart w:id="2581" w:name="_Toc99466677"/>
      <w:bookmarkStart w:id="2582" w:name="_Toc217285572"/>
      <w:r w:rsidRPr="00567618">
        <w:t>13a.2</w:t>
      </w:r>
      <w:r w:rsidRPr="00567618">
        <w:tab/>
        <w:t>Difference relative to 3GPP TS 26.141</w:t>
      </w:r>
      <w:bookmarkEnd w:id="2573"/>
      <w:bookmarkEnd w:id="2574"/>
      <w:bookmarkEnd w:id="2575"/>
      <w:bookmarkEnd w:id="2576"/>
      <w:bookmarkEnd w:id="2577"/>
      <w:bookmarkEnd w:id="2578"/>
      <w:bookmarkEnd w:id="2579"/>
      <w:bookmarkEnd w:id="2580"/>
      <w:bookmarkEnd w:id="2581"/>
      <w:bookmarkEnd w:id="2582"/>
    </w:p>
    <w:p w14:paraId="4FFE815A" w14:textId="77777777" w:rsidR="00FC7E52" w:rsidRPr="00567618" w:rsidRDefault="00FC7E52" w:rsidP="00FC7E52">
      <w:pPr>
        <w:pStyle w:val="Heading3"/>
      </w:pPr>
      <w:bookmarkStart w:id="2583" w:name="_Toc26369433"/>
      <w:bookmarkStart w:id="2584" w:name="_Toc36227315"/>
      <w:bookmarkStart w:id="2585" w:name="_Toc36228330"/>
      <w:bookmarkStart w:id="2586" w:name="_Toc36228957"/>
      <w:bookmarkStart w:id="2587" w:name="_Toc68847276"/>
      <w:bookmarkStart w:id="2588" w:name="_Toc74611211"/>
      <w:bookmarkStart w:id="2589" w:name="_Toc75566490"/>
      <w:bookmarkStart w:id="2590" w:name="_Toc89790041"/>
      <w:bookmarkStart w:id="2591" w:name="_Toc99466678"/>
      <w:bookmarkStart w:id="2592" w:name="_Toc217285573"/>
      <w:r w:rsidRPr="00567618">
        <w:t>13a.2.1</w:t>
      </w:r>
      <w:r w:rsidRPr="00567618">
        <w:tab/>
        <w:t>Video</w:t>
      </w:r>
      <w:bookmarkEnd w:id="2583"/>
      <w:bookmarkEnd w:id="2584"/>
      <w:bookmarkEnd w:id="2585"/>
      <w:bookmarkEnd w:id="2586"/>
      <w:bookmarkEnd w:id="2587"/>
      <w:bookmarkEnd w:id="2588"/>
      <w:bookmarkEnd w:id="2589"/>
      <w:bookmarkEnd w:id="2590"/>
      <w:bookmarkEnd w:id="2591"/>
      <w:bookmarkEnd w:id="2592"/>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93" w:name="_Toc26369434"/>
      <w:bookmarkStart w:id="2594" w:name="_Toc36227316"/>
      <w:bookmarkStart w:id="2595" w:name="_Toc36228331"/>
      <w:bookmarkStart w:id="2596" w:name="_Toc36228958"/>
      <w:bookmarkStart w:id="2597" w:name="_Toc68847277"/>
      <w:bookmarkStart w:id="2598" w:name="_Toc74611212"/>
      <w:bookmarkStart w:id="2599" w:name="_Toc75566491"/>
      <w:bookmarkStart w:id="2600" w:name="_Toc89790042"/>
      <w:bookmarkStart w:id="2601" w:name="_Toc99466679"/>
      <w:bookmarkStart w:id="2602" w:name="_Toc217285574"/>
      <w:r w:rsidRPr="00567618">
        <w:t>14</w:t>
      </w:r>
      <w:r w:rsidRPr="00567618">
        <w:tab/>
        <w:t>Supplementary services</w:t>
      </w:r>
      <w:bookmarkEnd w:id="2593"/>
      <w:bookmarkEnd w:id="2594"/>
      <w:bookmarkEnd w:id="2595"/>
      <w:bookmarkEnd w:id="2596"/>
      <w:bookmarkEnd w:id="2597"/>
      <w:bookmarkEnd w:id="2598"/>
      <w:bookmarkEnd w:id="2599"/>
      <w:bookmarkEnd w:id="2600"/>
      <w:bookmarkEnd w:id="2601"/>
      <w:bookmarkEnd w:id="2602"/>
    </w:p>
    <w:p w14:paraId="54A6D82A" w14:textId="77777777" w:rsidR="00FC7E52" w:rsidRPr="00567618" w:rsidRDefault="00FC7E52" w:rsidP="00FC7E52">
      <w:pPr>
        <w:pStyle w:val="Heading2"/>
      </w:pPr>
      <w:bookmarkStart w:id="2603" w:name="_Toc26369435"/>
      <w:bookmarkStart w:id="2604" w:name="_Toc36227317"/>
      <w:bookmarkStart w:id="2605" w:name="_Toc36228332"/>
      <w:bookmarkStart w:id="2606" w:name="_Toc36228959"/>
      <w:bookmarkStart w:id="2607" w:name="_Toc68847278"/>
      <w:bookmarkStart w:id="2608" w:name="_Toc74611213"/>
      <w:bookmarkStart w:id="2609" w:name="_Toc75566492"/>
      <w:bookmarkStart w:id="2610" w:name="_Toc89790043"/>
      <w:bookmarkStart w:id="2611" w:name="_Toc99466680"/>
      <w:bookmarkStart w:id="2612" w:name="_Toc217285575"/>
      <w:r w:rsidRPr="00567618">
        <w:t>14.1</w:t>
      </w:r>
      <w:r w:rsidRPr="00567618">
        <w:tab/>
        <w:t>General</w:t>
      </w:r>
      <w:bookmarkEnd w:id="2603"/>
      <w:bookmarkEnd w:id="2604"/>
      <w:bookmarkEnd w:id="2605"/>
      <w:bookmarkEnd w:id="2606"/>
      <w:bookmarkEnd w:id="2607"/>
      <w:bookmarkEnd w:id="2608"/>
      <w:bookmarkEnd w:id="2609"/>
      <w:bookmarkEnd w:id="2610"/>
      <w:bookmarkEnd w:id="2611"/>
      <w:bookmarkEnd w:id="2612"/>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13" w:name="_Toc26369436"/>
      <w:bookmarkStart w:id="2614" w:name="_Toc36227318"/>
      <w:bookmarkStart w:id="2615" w:name="_Toc36228333"/>
      <w:bookmarkStart w:id="2616" w:name="_Toc36228960"/>
      <w:bookmarkStart w:id="2617" w:name="_Toc68847279"/>
      <w:bookmarkStart w:id="2618" w:name="_Toc74611214"/>
      <w:bookmarkStart w:id="2619" w:name="_Toc75566493"/>
      <w:bookmarkStart w:id="2620" w:name="_Toc89790044"/>
      <w:bookmarkStart w:id="2621" w:name="_Toc99466681"/>
      <w:bookmarkStart w:id="2622" w:name="_Toc217285576"/>
      <w:r w:rsidRPr="00567618">
        <w:t>14.2</w:t>
      </w:r>
      <w:r w:rsidRPr="00567618">
        <w:tab/>
        <w:t>Media formats and transport</w:t>
      </w:r>
      <w:bookmarkEnd w:id="2613"/>
      <w:bookmarkEnd w:id="2614"/>
      <w:bookmarkEnd w:id="2615"/>
      <w:bookmarkEnd w:id="2616"/>
      <w:bookmarkEnd w:id="2617"/>
      <w:bookmarkEnd w:id="2618"/>
      <w:bookmarkEnd w:id="2619"/>
      <w:bookmarkEnd w:id="2620"/>
      <w:bookmarkEnd w:id="2621"/>
      <w:bookmarkEnd w:id="2622"/>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23" w:name="_Toc26369437"/>
      <w:bookmarkStart w:id="2624" w:name="_Toc36227319"/>
      <w:bookmarkStart w:id="2625" w:name="_Toc36228334"/>
      <w:bookmarkStart w:id="2626" w:name="_Toc36228961"/>
      <w:bookmarkStart w:id="2627" w:name="_Toc68847280"/>
      <w:bookmarkStart w:id="2628" w:name="_Toc74611215"/>
      <w:bookmarkStart w:id="2629" w:name="_Toc75566494"/>
      <w:bookmarkStart w:id="2630" w:name="_Toc89790045"/>
      <w:bookmarkStart w:id="2631" w:name="_Toc99466682"/>
      <w:bookmarkStart w:id="2632" w:name="_Toc217285577"/>
      <w:r w:rsidRPr="00567618">
        <w:t>14.3</w:t>
      </w:r>
      <w:r w:rsidRPr="00567618">
        <w:tab/>
        <w:t>Media handling in hold procedures</w:t>
      </w:r>
      <w:bookmarkEnd w:id="2623"/>
      <w:bookmarkEnd w:id="2624"/>
      <w:bookmarkEnd w:id="2625"/>
      <w:bookmarkEnd w:id="2626"/>
      <w:bookmarkEnd w:id="2627"/>
      <w:bookmarkEnd w:id="2628"/>
      <w:bookmarkEnd w:id="2629"/>
      <w:bookmarkEnd w:id="2630"/>
      <w:bookmarkEnd w:id="2631"/>
      <w:bookmarkEnd w:id="2632"/>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w:t>
      </w:r>
      <w:r>
        <w:rPr>
          <w:rFonts w:eastAsia="SimSun" w:hint="eastAsia"/>
          <w:lang w:val="en-US" w:eastAsia="zh-CN"/>
        </w:rPr>
        <w:lastRenderedPageBreak/>
        <w:t xml:space="preserve">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33" w:name="_Toc26369438"/>
      <w:bookmarkStart w:id="2634" w:name="_Toc36227320"/>
      <w:bookmarkStart w:id="2635" w:name="_Toc36228335"/>
      <w:bookmarkStart w:id="2636" w:name="_Toc36228962"/>
      <w:bookmarkStart w:id="2637" w:name="_Toc68847281"/>
      <w:bookmarkStart w:id="2638" w:name="_Toc74611216"/>
      <w:bookmarkStart w:id="2639" w:name="_Toc75566495"/>
      <w:bookmarkStart w:id="2640" w:name="_Toc89790046"/>
      <w:bookmarkStart w:id="2641" w:name="_Toc99466683"/>
      <w:bookmarkStart w:id="2642" w:name="_Toc217285578"/>
      <w:r w:rsidRPr="00567618">
        <w:t>15</w:t>
      </w:r>
      <w:r w:rsidRPr="00567618">
        <w:tab/>
        <w:t>Network preference management object</w:t>
      </w:r>
      <w:bookmarkEnd w:id="2633"/>
      <w:bookmarkEnd w:id="2634"/>
      <w:bookmarkEnd w:id="2635"/>
      <w:bookmarkEnd w:id="2636"/>
      <w:bookmarkEnd w:id="2637"/>
      <w:bookmarkEnd w:id="2638"/>
      <w:bookmarkEnd w:id="2639"/>
      <w:bookmarkEnd w:id="2640"/>
      <w:bookmarkEnd w:id="2641"/>
      <w:bookmarkEnd w:id="2642"/>
    </w:p>
    <w:p w14:paraId="31645FB8" w14:textId="77777777" w:rsidR="00FC7E52" w:rsidRPr="00567618" w:rsidRDefault="00FC7E52" w:rsidP="00FC7E52">
      <w:pPr>
        <w:pStyle w:val="Heading2"/>
      </w:pPr>
      <w:bookmarkStart w:id="2643" w:name="_Toc26369439"/>
      <w:bookmarkStart w:id="2644" w:name="_Toc36227321"/>
      <w:bookmarkStart w:id="2645" w:name="_Toc36228336"/>
      <w:bookmarkStart w:id="2646" w:name="_Toc36228963"/>
      <w:bookmarkStart w:id="2647" w:name="_Toc68847282"/>
      <w:bookmarkStart w:id="2648" w:name="_Toc74611217"/>
      <w:bookmarkStart w:id="2649" w:name="_Toc75566496"/>
      <w:bookmarkStart w:id="2650" w:name="_Toc89790047"/>
      <w:bookmarkStart w:id="2651" w:name="_Toc99466684"/>
      <w:bookmarkStart w:id="2652" w:name="_Toc217285579"/>
      <w:r w:rsidRPr="00567618">
        <w:t>15.1</w:t>
      </w:r>
      <w:r w:rsidRPr="00567618">
        <w:tab/>
        <w:t>General</w:t>
      </w:r>
      <w:bookmarkEnd w:id="2643"/>
      <w:bookmarkEnd w:id="2644"/>
      <w:bookmarkEnd w:id="2645"/>
      <w:bookmarkEnd w:id="2646"/>
      <w:bookmarkEnd w:id="2647"/>
      <w:bookmarkEnd w:id="2648"/>
      <w:bookmarkEnd w:id="2649"/>
      <w:bookmarkEnd w:id="2650"/>
      <w:bookmarkEnd w:id="2651"/>
      <w:bookmarkEnd w:id="2652"/>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53" w:name="_Toc26369440"/>
      <w:bookmarkStart w:id="2654" w:name="_Toc36227322"/>
      <w:bookmarkStart w:id="2655" w:name="_Toc36228337"/>
      <w:bookmarkStart w:id="2656" w:name="_Toc36228964"/>
      <w:bookmarkStart w:id="2657" w:name="_Toc68847283"/>
      <w:bookmarkStart w:id="2658" w:name="_Toc74611218"/>
      <w:bookmarkStart w:id="2659" w:name="_Toc75566497"/>
      <w:bookmarkStart w:id="2660" w:name="_Toc89790048"/>
      <w:bookmarkStart w:id="2661" w:name="_Toc99466685"/>
      <w:bookmarkStart w:id="2662" w:name="_Toc217285580"/>
      <w:r w:rsidRPr="00567618">
        <w:t>15.2</w:t>
      </w:r>
      <w:r w:rsidRPr="00567618">
        <w:tab/>
        <w:t>Nodes Definition</w:t>
      </w:r>
      <w:bookmarkEnd w:id="2653"/>
      <w:bookmarkEnd w:id="2654"/>
      <w:bookmarkEnd w:id="2655"/>
      <w:bookmarkEnd w:id="2656"/>
      <w:bookmarkEnd w:id="2657"/>
      <w:bookmarkEnd w:id="2658"/>
      <w:bookmarkEnd w:id="2659"/>
      <w:bookmarkEnd w:id="2660"/>
      <w:bookmarkEnd w:id="2661"/>
      <w:bookmarkEnd w:id="2662"/>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63" w:name="_MCCTEMPBM_CRPT86940105___7"/>
    <w:p w14:paraId="08FA32A2" w14:textId="3F23C1D4" w:rsidR="00FC7E52" w:rsidRPr="00567618" w:rsidRDefault="000B703D" w:rsidP="00FC7E52">
      <w:pPr>
        <w:pStyle w:val="TF"/>
      </w:pPr>
      <w:r w:rsidRPr="00567618">
        <w:object w:dxaOrig="21751" w:dyaOrig="26837" w14:anchorId="3B2049FB">
          <v:shape id="_x0000_i1079" type="#_x0000_t75" style="width:518.65pt;height:642.65pt" o:ole="">
            <v:imagedata r:id="rId123" o:title=""/>
          </v:shape>
          <o:OLEObject Type="Embed" ProgID="Visio.Drawing.15" ShapeID="_x0000_i1079" DrawAspect="Content" ObjectID="_1827899196" r:id="rId124"/>
        </w:object>
      </w:r>
      <w:bookmarkEnd w:id="2663"/>
      <w:r w:rsidR="00FC7E52"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lastRenderedPageBreak/>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lastRenderedPageBreak/>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64"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64"/>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65"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65"/>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66"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67" w:name="_PERM_MCCTEMPBM_CRPT86940114___3"/>
      <w:bookmarkEnd w:id="2666"/>
      <w:r w:rsidRPr="00567618">
        <w:t>-</w:t>
      </w:r>
      <w:r w:rsidRPr="00567618">
        <w:tab/>
        <w:t>Minimum Access Types: Get</w:t>
      </w:r>
    </w:p>
    <w:bookmarkEnd w:id="2667"/>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68"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68"/>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lastRenderedPageBreak/>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Occurrence: ZeroOrOne</w:t>
      </w:r>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r>
        <w:rPr>
          <w:b/>
          <w:sz w:val="32"/>
          <w:szCs w:val="32"/>
          <w:lang w:eastAsia="ko-KR"/>
        </w:rPr>
        <w:t>Ib</w:t>
      </w:r>
      <w:r w:rsidRPr="00567618">
        <w:rPr>
          <w:b/>
          <w:sz w:val="32"/>
          <w:szCs w:val="32"/>
          <w:lang w:eastAsia="ko-KR"/>
        </w:rPr>
        <w:t>r</w:t>
      </w:r>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br, a parameter representing the range or value of </w:t>
      </w:r>
      <w:r>
        <w:rPr>
          <w:lang w:eastAsia="ko-KR"/>
        </w:rPr>
        <w:t xml:space="preserve">immersive </w:t>
      </w:r>
      <w:r w:rsidRPr="00567618">
        <w:rPr>
          <w:lang w:eastAsia="ko-KR"/>
        </w:rPr>
        <w:t>bit-rate</w:t>
      </w:r>
      <w:r>
        <w:rPr>
          <w:lang w:eastAsia="ko-KR"/>
        </w:rPr>
        <w:t xml:space="preserve"> (ibr)</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Occurrence: ZeroOrOne</w:t>
      </w:r>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r>
        <w:rPr>
          <w:b/>
          <w:sz w:val="32"/>
          <w:szCs w:val="32"/>
          <w:lang w:eastAsia="ko-KR"/>
        </w:rPr>
        <w:t>Ib</w:t>
      </w:r>
      <w:r w:rsidRPr="00567618">
        <w:rPr>
          <w:b/>
          <w:sz w:val="32"/>
          <w:szCs w:val="32"/>
          <w:lang w:eastAsia="ko-KR"/>
        </w:rPr>
        <w:t>w</w:t>
      </w:r>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bw, a parameter representing the range or value of </w:t>
      </w:r>
      <w:r>
        <w:rPr>
          <w:lang w:eastAsia="ko-KR"/>
        </w:rPr>
        <w:t xml:space="preserve">immersive </w:t>
      </w:r>
      <w:r w:rsidRPr="00567618">
        <w:rPr>
          <w:lang w:eastAsia="ko-KR"/>
        </w:rPr>
        <w:t>bandwidth</w:t>
      </w:r>
      <w:r>
        <w:rPr>
          <w:lang w:eastAsia="ko-KR"/>
        </w:rPr>
        <w:t xml:space="preserve"> (ibw)</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Occurrence: ZeroOrOne</w:t>
      </w:r>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br,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Occurrence: ZeroOrOne</w:t>
      </w:r>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S/Bw</w:t>
      </w:r>
    </w:p>
    <w:p w14:paraId="3C520F51" w14:textId="77777777" w:rsidR="000B703D" w:rsidRPr="00567618" w:rsidRDefault="000B703D" w:rsidP="000B703D">
      <w:pPr>
        <w:rPr>
          <w:lang w:eastAsia="ko-KR"/>
        </w:rPr>
      </w:pPr>
      <w:r w:rsidRPr="00567618">
        <w:t>This leaf gives the</w:t>
      </w:r>
      <w:r w:rsidRPr="00567618">
        <w:rPr>
          <w:lang w:eastAsia="ko-KR"/>
        </w:rPr>
        <w:t xml:space="preserve"> value of bw,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lastRenderedPageBreak/>
        <w:t>-</w:t>
      </w:r>
      <w:r w:rsidRPr="00567618">
        <w:tab/>
        <w:t>Occurrence: ZeroOrOne</w:t>
      </w:r>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69" w:name="_PERM_MCCTEMPBM_CRPT86940116___3"/>
      <w:r w:rsidRPr="00567618">
        <w:t>-</w:t>
      </w:r>
      <w:r w:rsidRPr="00567618">
        <w:tab/>
        <w:t>Minimum Access Types: Get</w:t>
      </w:r>
    </w:p>
    <w:bookmarkEnd w:id="2669"/>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lastRenderedPageBreak/>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70"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70"/>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lastRenderedPageBreak/>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71"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71"/>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72"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72"/>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73"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73"/>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lastRenderedPageBreak/>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74" w:name="_Toc26369441"/>
      <w:bookmarkStart w:id="2675" w:name="_Toc36227323"/>
      <w:bookmarkStart w:id="2676" w:name="_Toc36228338"/>
      <w:bookmarkStart w:id="2677" w:name="_Toc36228965"/>
      <w:bookmarkStart w:id="2678" w:name="_Toc68847284"/>
      <w:bookmarkStart w:id="2679" w:name="_Toc74611219"/>
      <w:bookmarkStart w:id="2680" w:name="_Toc75566498"/>
      <w:bookmarkStart w:id="2681" w:name="_Toc89790049"/>
      <w:bookmarkStart w:id="2682" w:name="_Toc99466686"/>
      <w:bookmarkStart w:id="2683" w:name="_Toc217285581"/>
      <w:r w:rsidRPr="00567618">
        <w:lastRenderedPageBreak/>
        <w:t>15.</w:t>
      </w:r>
      <w:r w:rsidRPr="00567618">
        <w:rPr>
          <w:lang w:eastAsia="ko-KR"/>
        </w:rPr>
        <w:t>3</w:t>
      </w:r>
      <w:r w:rsidRPr="00567618">
        <w:rPr>
          <w:lang w:eastAsia="ko-KR"/>
        </w:rPr>
        <w:tab/>
        <w:t>Example Configuration of 3GPP MTSINP MO</w:t>
      </w:r>
      <w:bookmarkEnd w:id="2674"/>
      <w:bookmarkEnd w:id="2675"/>
      <w:bookmarkEnd w:id="2676"/>
      <w:bookmarkEnd w:id="2677"/>
      <w:bookmarkEnd w:id="2678"/>
      <w:bookmarkEnd w:id="2679"/>
      <w:bookmarkEnd w:id="2680"/>
      <w:bookmarkEnd w:id="2681"/>
      <w:bookmarkEnd w:id="2682"/>
      <w:bookmarkEnd w:id="2683"/>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84" w:name="_MCCTEMPBM_CRPT86940140___4" w:colFirst="0" w:colLast="1"/>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85" w:name="_MCCTEMPBM_CRPT86940141___4" w:colFirst="1" w:colLast="1"/>
            <w:bookmarkEnd w:id="2684"/>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86" w:name="_MCCTEMPBM_CRPT86940142___4" w:colFirst="1" w:colLast="1"/>
            <w:bookmarkEnd w:id="2685"/>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87" w:name="_MCCTEMPBM_CRPT86940143___4" w:colFirst="1" w:colLast="1"/>
            <w:bookmarkEnd w:id="2686"/>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88" w:name="_MCCTEMPBM_CRPT86940144___4" w:colFirst="1" w:colLast="1"/>
            <w:bookmarkEnd w:id="2687"/>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89" w:name="_MCCTEMPBM_CRPT86940145___4" w:colFirst="1" w:colLast="2"/>
            <w:bookmarkEnd w:id="2688"/>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90" w:name="_MCCTEMPBM_CRPT86940146___4" w:colFirst="2" w:colLast="2"/>
            <w:bookmarkEnd w:id="2689"/>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91" w:name="_MCCTEMPBM_CRPT86940147___4" w:colFirst="2" w:colLast="2"/>
            <w:bookmarkEnd w:id="2690"/>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92" w:name="_MCCTEMPBM_CRPT86940148___4" w:colFirst="1" w:colLast="1"/>
            <w:bookmarkEnd w:id="2691"/>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93" w:name="_MCCTEMPBM_CRPT86940149___4" w:colFirst="1" w:colLast="1"/>
            <w:bookmarkEnd w:id="2692"/>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3"/>
    </w:tbl>
    <w:p w14:paraId="024568DE" w14:textId="77777777" w:rsidR="00FC7E52" w:rsidRPr="00567618" w:rsidRDefault="00FC7E52" w:rsidP="00FC7E52">
      <w:pPr>
        <w:pStyle w:val="FP"/>
      </w:pPr>
    </w:p>
    <w:p w14:paraId="3BD4BA0E" w14:textId="77777777" w:rsidR="00FC7E52" w:rsidRPr="00567618" w:rsidRDefault="00FC7E52" w:rsidP="00FC7E52">
      <w:bookmarkStart w:id="2694"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94"/>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95" w:name="_MCCTEMPBM_CRPT86940151___4" w:colFirst="0" w:colLast="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96" w:name="_MCCTEMPBM_CRPT86940152___4" w:colFirst="1" w:colLast="1"/>
            <w:bookmarkEnd w:id="2695"/>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97" w:name="_MCCTEMPBM_CRPT86940153___4" w:colFirst="1" w:colLast="1"/>
            <w:bookmarkEnd w:id="2696"/>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98" w:name="_MCCTEMPBM_CRPT86940154___4" w:colFirst="1" w:colLast="1"/>
            <w:bookmarkEnd w:id="2697"/>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99" w:name="_MCCTEMPBM_CRPT86940155___4" w:colFirst="1" w:colLast="1"/>
            <w:bookmarkEnd w:id="2698"/>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700" w:name="_MCCTEMPBM_CRPT86940156___4" w:colFirst="1" w:colLast="2"/>
            <w:bookmarkEnd w:id="2699"/>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01" w:name="_MCCTEMPBM_CRPT86940157___4" w:colFirst="2" w:colLast="2"/>
            <w:bookmarkEnd w:id="2700"/>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02" w:name="_MCCTEMPBM_CRPT86940158___4" w:colFirst="2" w:colLast="2"/>
            <w:bookmarkEnd w:id="2701"/>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03" w:name="_MCCTEMPBM_CRPT86940159___4" w:colFirst="1" w:colLast="1"/>
            <w:bookmarkEnd w:id="2702"/>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04" w:name="_MCCTEMPBM_CRPT86940160___4" w:colFirst="1" w:colLast="1"/>
            <w:bookmarkEnd w:id="2703"/>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05" w:name="_MCCTEMPBM_CRPT86940161___4" w:colFirst="0" w:colLast="1"/>
            <w:bookmarkEnd w:id="2704"/>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06" w:name="_MCCTEMPBM_CRPT86940162___4" w:colFirst="1" w:colLast="1"/>
            <w:bookmarkEnd w:id="2705"/>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07" w:name="_MCCTEMPBM_CRPT86940163___4" w:colFirst="1" w:colLast="1"/>
            <w:bookmarkEnd w:id="2706"/>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08" w:name="_MCCTEMPBM_CRPT86940164___4" w:colFirst="1" w:colLast="1"/>
            <w:bookmarkEnd w:id="2707"/>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09" w:name="_MCCTEMPBM_CRPT86940165___4" w:colFirst="1" w:colLast="1"/>
            <w:bookmarkEnd w:id="2708"/>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10" w:name="_MCCTEMPBM_CRPT86940166___4" w:colFirst="1" w:colLast="2"/>
            <w:bookmarkEnd w:id="2709"/>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11" w:name="_MCCTEMPBM_CRPT86940167___4" w:colFirst="2" w:colLast="2"/>
            <w:bookmarkEnd w:id="2710"/>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12" w:name="_MCCTEMPBM_CRPT86940168___4" w:colFirst="2" w:colLast="2"/>
            <w:bookmarkEnd w:id="2711"/>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13" w:name="_MCCTEMPBM_CRPT86940169___4" w:colFirst="1" w:colLast="1"/>
            <w:bookmarkEnd w:id="2712"/>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14" w:name="_MCCTEMPBM_CRPT86940170___4" w:colFirst="1" w:colLast="1"/>
            <w:bookmarkEnd w:id="2713"/>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4"/>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15" w:name="_MCCTEMPBM_CRPT86940171___5"/>
      <w:r w:rsidRPr="00567618">
        <w:t xml:space="preserve">An example of SDP offer for video session is shown in Table A.4.4b, which includes a RTP payload type for H.264. Although the "b=AS" value can also be computed with the Source and PayloadSize nodes, a different value with </w:t>
      </w:r>
      <w:r w:rsidRPr="00567618">
        <w:lastRenderedPageBreak/>
        <w:t>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15"/>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72___4" w:colFirst="0" w:colLast="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73___4" w:colFirst="1" w:colLast="1"/>
            <w:bookmarkEnd w:id="2716"/>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74___4" w:colFirst="1" w:colLast="1"/>
            <w:bookmarkEnd w:id="2717"/>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75___4" w:colFirst="1" w:colLast="1"/>
            <w:bookmarkEnd w:id="2718"/>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20" w:name="_MCCTEMPBM_CRPT86940176___4" w:colFirst="1" w:colLast="1"/>
            <w:bookmarkEnd w:id="2719"/>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21" w:name="_MCCTEMPBM_CRPT86940177___4" w:colFirst="1" w:colLast="2"/>
            <w:bookmarkEnd w:id="2720"/>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22" w:name="_MCCTEMPBM_CRPT86940178___4" w:colFirst="2" w:colLast="2"/>
            <w:bookmarkEnd w:id="2721"/>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23" w:name="_MCCTEMPBM_CRPT86940179___4" w:colFirst="2" w:colLast="2"/>
            <w:bookmarkEnd w:id="2722"/>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24" w:name="_MCCTEMPBM_CRPT86940180___4" w:colFirst="2" w:colLast="2"/>
            <w:bookmarkEnd w:id="2723"/>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25" w:name="_MCCTEMPBM_CRPT86940181___4" w:colFirst="2" w:colLast="2"/>
            <w:bookmarkEnd w:id="2724"/>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26" w:name="_MCCTEMPBM_CRPT86940182___4" w:colFirst="1" w:colLast="3"/>
            <w:bookmarkEnd w:id="2725"/>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27" w:name="_MCCTEMPBM_CRPT86940183___4" w:colFirst="3" w:colLast="3"/>
            <w:bookmarkEnd w:id="2726"/>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28" w:name="_MCCTEMPBM_CRPT86940184___4" w:colFirst="2" w:colLast="2"/>
            <w:bookmarkEnd w:id="2727"/>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29" w:name="_MCCTEMPBM_CRPT86940185___4" w:colFirst="2" w:colLast="2"/>
            <w:bookmarkEnd w:id="2728"/>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30" w:name="_MCCTEMPBM_CRPT86940186___4" w:colFirst="1" w:colLast="2"/>
            <w:bookmarkEnd w:id="2729"/>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31" w:name="_MCCTEMPBM_CRPT86940187___4" w:colFirst="2" w:colLast="2"/>
            <w:bookmarkEnd w:id="2730"/>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32" w:name="_MCCTEMPBM_CRPT86940188___4" w:colFirst="1" w:colLast="1"/>
            <w:bookmarkEnd w:id="2731"/>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33" w:name="_MCCTEMPBM_CRPT86940189___4" w:colFirst="0" w:colLast="1"/>
            <w:bookmarkEnd w:id="2732"/>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34" w:name="_MCCTEMPBM_CRPT86940190___4" w:colFirst="1" w:colLast="1"/>
            <w:bookmarkEnd w:id="2733"/>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35" w:name="_MCCTEMPBM_CRPT86940191___4" w:colFirst="1" w:colLast="1"/>
            <w:bookmarkEnd w:id="2734"/>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36" w:name="_MCCTEMPBM_CRPT86940192___4" w:colFirst="1" w:colLast="1"/>
            <w:bookmarkEnd w:id="2735"/>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37" w:name="_MCCTEMPBM_CRPT86940193___4" w:colFirst="1" w:colLast="1"/>
            <w:bookmarkEnd w:id="2736"/>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38" w:name="_MCCTEMPBM_CRPT86940194___4" w:colFirst="1" w:colLast="2"/>
            <w:bookmarkEnd w:id="2737"/>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39" w:name="_MCCTEMPBM_CRPT86940195___4" w:colFirst="2" w:colLast="2"/>
            <w:bookmarkEnd w:id="2738"/>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40" w:name="_MCCTEMPBM_CRPT86940196___4" w:colFirst="2" w:colLast="2"/>
            <w:bookmarkEnd w:id="2739"/>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41" w:name="_MCCTEMPBM_CRPT86940197___4" w:colFirst="2" w:colLast="2"/>
            <w:bookmarkEnd w:id="2740"/>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42" w:name="_MCCTEMPBM_CRPT86940198___4" w:colFirst="2" w:colLast="2"/>
            <w:bookmarkEnd w:id="2741"/>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43" w:name="_MCCTEMPBM_CRPT86940199___4" w:colFirst="1" w:colLast="3"/>
            <w:bookmarkEnd w:id="2742"/>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44" w:name="_MCCTEMPBM_CRPT86940200___4" w:colFirst="3" w:colLast="3"/>
            <w:bookmarkEnd w:id="2743"/>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45" w:name="_MCCTEMPBM_CRPT86940201___4" w:colFirst="2" w:colLast="2"/>
            <w:bookmarkEnd w:id="2744"/>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46" w:name="_MCCTEMPBM_CRPT86940202___4" w:colFirst="2" w:colLast="2"/>
            <w:bookmarkEnd w:id="2745"/>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47" w:name="_MCCTEMPBM_CRPT86940203___4" w:colFirst="1" w:colLast="2"/>
            <w:bookmarkEnd w:id="2746"/>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48" w:name="_MCCTEMPBM_CRPT86940204___4" w:colFirst="2" w:colLast="2"/>
            <w:bookmarkEnd w:id="2747"/>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49" w:name="_MCCTEMPBM_CRPT86940205___4" w:colFirst="1" w:colLast="1"/>
            <w:bookmarkEnd w:id="2748"/>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49"/>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50" w:name="_Toc26369442"/>
      <w:bookmarkStart w:id="2751" w:name="_Toc36227324"/>
      <w:bookmarkStart w:id="2752" w:name="_Toc36228339"/>
      <w:bookmarkStart w:id="2753" w:name="_Toc36228966"/>
      <w:bookmarkStart w:id="2754" w:name="_Toc68847285"/>
      <w:bookmarkStart w:id="2755" w:name="_Toc74611220"/>
      <w:bookmarkStart w:id="2756" w:name="_Toc75566499"/>
      <w:bookmarkStart w:id="2757" w:name="_Toc89790050"/>
      <w:bookmarkStart w:id="2758" w:name="_Toc99466687"/>
      <w:bookmarkStart w:id="2759" w:name="_Toc217285582"/>
      <w:r w:rsidRPr="00567618">
        <w:t>16</w:t>
      </w:r>
      <w:r w:rsidRPr="00567618">
        <w:tab/>
        <w:t>Quality of Experience</w:t>
      </w:r>
      <w:bookmarkEnd w:id="2750"/>
      <w:bookmarkEnd w:id="2751"/>
      <w:bookmarkEnd w:id="2752"/>
      <w:bookmarkEnd w:id="2753"/>
      <w:bookmarkEnd w:id="2754"/>
      <w:bookmarkEnd w:id="2755"/>
      <w:bookmarkEnd w:id="2756"/>
      <w:bookmarkEnd w:id="2757"/>
      <w:bookmarkEnd w:id="2758"/>
      <w:bookmarkEnd w:id="2759"/>
    </w:p>
    <w:p w14:paraId="56B24621" w14:textId="77777777" w:rsidR="00FC7E52" w:rsidRPr="00567618" w:rsidRDefault="00FC7E52" w:rsidP="00FC7E52">
      <w:pPr>
        <w:pStyle w:val="Heading2"/>
      </w:pPr>
      <w:bookmarkStart w:id="2760" w:name="_Toc26369443"/>
      <w:bookmarkStart w:id="2761" w:name="_Toc36227325"/>
      <w:bookmarkStart w:id="2762" w:name="_Toc36228340"/>
      <w:bookmarkStart w:id="2763" w:name="_Toc36228967"/>
      <w:bookmarkStart w:id="2764" w:name="_Toc68847286"/>
      <w:bookmarkStart w:id="2765" w:name="_Toc74611221"/>
      <w:bookmarkStart w:id="2766" w:name="_Toc75566500"/>
      <w:bookmarkStart w:id="2767" w:name="_Toc89790051"/>
      <w:bookmarkStart w:id="2768" w:name="_Toc99466688"/>
      <w:bookmarkStart w:id="2769" w:name="_Toc217285583"/>
      <w:r w:rsidRPr="00567618">
        <w:t>16.1</w:t>
      </w:r>
      <w:r w:rsidRPr="00567618">
        <w:tab/>
        <w:t>General</w:t>
      </w:r>
      <w:bookmarkEnd w:id="2760"/>
      <w:bookmarkEnd w:id="2761"/>
      <w:bookmarkEnd w:id="2762"/>
      <w:bookmarkEnd w:id="2763"/>
      <w:bookmarkEnd w:id="2764"/>
      <w:bookmarkEnd w:id="2765"/>
      <w:bookmarkEnd w:id="2766"/>
      <w:bookmarkEnd w:id="2767"/>
      <w:bookmarkEnd w:id="2768"/>
      <w:bookmarkEnd w:id="2769"/>
    </w:p>
    <w:p w14:paraId="103935C9" w14:textId="77777777" w:rsidR="00FC7E52" w:rsidRPr="00567618" w:rsidRDefault="00FC7E52" w:rsidP="00FC7E52">
      <w:r w:rsidRPr="00567618">
        <w:t xml:space="preserve">The MTSI Quality of Experience (QoE) metrics feature is optional for an MTSI client in a terminal and shall not disturb the MTSI service. Non-terminal MTSI clients (such as gateways) should not implement MTSI QoE reporting. An MTSI </w:t>
      </w:r>
      <w:r w:rsidRPr="00567618">
        <w:lastRenderedPageBreak/>
        <w:t>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70" w:name="_Toc26369444"/>
      <w:bookmarkStart w:id="2771" w:name="_Toc36227326"/>
      <w:bookmarkStart w:id="2772" w:name="_Toc36228341"/>
      <w:bookmarkStart w:id="2773" w:name="_Toc36228968"/>
      <w:bookmarkStart w:id="2774" w:name="_Toc68847287"/>
      <w:bookmarkStart w:id="2775" w:name="_Toc74611222"/>
      <w:bookmarkStart w:id="2776" w:name="_Toc75566501"/>
      <w:bookmarkStart w:id="2777" w:name="_Toc89790052"/>
      <w:bookmarkStart w:id="2778" w:name="_Toc99466689"/>
      <w:bookmarkStart w:id="2779" w:name="_Toc217285584"/>
      <w:r w:rsidRPr="00567618">
        <w:t>16.2</w:t>
      </w:r>
      <w:r w:rsidRPr="00567618">
        <w:tab/>
        <w:t>Metrics Definition</w:t>
      </w:r>
      <w:bookmarkEnd w:id="2770"/>
      <w:bookmarkEnd w:id="2771"/>
      <w:bookmarkEnd w:id="2772"/>
      <w:bookmarkEnd w:id="2773"/>
      <w:bookmarkEnd w:id="2774"/>
      <w:bookmarkEnd w:id="2775"/>
      <w:bookmarkEnd w:id="2776"/>
      <w:bookmarkEnd w:id="2777"/>
      <w:bookmarkEnd w:id="2778"/>
      <w:bookmarkEnd w:id="2779"/>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80" w:name="_Toc26369445"/>
      <w:bookmarkStart w:id="2781" w:name="_Toc36227327"/>
      <w:bookmarkStart w:id="2782" w:name="_Toc36228342"/>
      <w:bookmarkStart w:id="2783" w:name="_Toc36228969"/>
      <w:bookmarkStart w:id="2784" w:name="_Toc68847288"/>
      <w:bookmarkStart w:id="2785" w:name="_Toc74611223"/>
      <w:bookmarkStart w:id="2786" w:name="_Toc75566502"/>
      <w:bookmarkStart w:id="2787" w:name="_Toc89790053"/>
      <w:bookmarkStart w:id="2788" w:name="_Toc99466690"/>
      <w:bookmarkStart w:id="2789" w:name="_Toc217285585"/>
      <w:r w:rsidRPr="00567618">
        <w:t>16.2.1</w:t>
      </w:r>
      <w:r w:rsidRPr="00567618">
        <w:tab/>
        <w:t>Corruption duration metric</w:t>
      </w:r>
      <w:bookmarkEnd w:id="2780"/>
      <w:bookmarkEnd w:id="2781"/>
      <w:bookmarkEnd w:id="2782"/>
      <w:bookmarkEnd w:id="2783"/>
      <w:bookmarkEnd w:id="2784"/>
      <w:bookmarkEnd w:id="2785"/>
      <w:bookmarkEnd w:id="2786"/>
      <w:bookmarkEnd w:id="2787"/>
      <w:bookmarkEnd w:id="2788"/>
      <w:bookmarkEnd w:id="2789"/>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90" w:name="_Toc26369446"/>
      <w:bookmarkStart w:id="2791" w:name="_Toc36227328"/>
      <w:bookmarkStart w:id="2792" w:name="_Toc36228343"/>
      <w:bookmarkStart w:id="2793" w:name="_Toc36228970"/>
      <w:bookmarkStart w:id="2794" w:name="_Toc68847289"/>
      <w:bookmarkStart w:id="2795" w:name="_Toc74611224"/>
      <w:bookmarkStart w:id="2796" w:name="_Toc75566503"/>
      <w:bookmarkStart w:id="2797" w:name="_Toc89790054"/>
      <w:bookmarkStart w:id="2798" w:name="_Toc99466691"/>
      <w:bookmarkStart w:id="2799" w:name="_Toc217285586"/>
      <w:r w:rsidRPr="00567618">
        <w:t>16.2.2</w:t>
      </w:r>
      <w:r w:rsidRPr="00567618">
        <w:tab/>
        <w:t>Successive loss of RTP packets</w:t>
      </w:r>
      <w:bookmarkEnd w:id="2790"/>
      <w:bookmarkEnd w:id="2791"/>
      <w:bookmarkEnd w:id="2792"/>
      <w:bookmarkEnd w:id="2793"/>
      <w:bookmarkEnd w:id="2794"/>
      <w:bookmarkEnd w:id="2795"/>
      <w:bookmarkEnd w:id="2796"/>
      <w:bookmarkEnd w:id="2797"/>
      <w:bookmarkEnd w:id="2798"/>
      <w:bookmarkEnd w:id="2799"/>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lastRenderedPageBreak/>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800" w:name="_Toc26369447"/>
      <w:bookmarkStart w:id="2801" w:name="_Toc36227329"/>
      <w:bookmarkStart w:id="2802" w:name="_Toc36228344"/>
      <w:bookmarkStart w:id="2803" w:name="_Toc36228971"/>
      <w:bookmarkStart w:id="2804" w:name="_Toc68847290"/>
      <w:bookmarkStart w:id="2805" w:name="_Toc74611225"/>
      <w:bookmarkStart w:id="2806" w:name="_Toc75566504"/>
      <w:bookmarkStart w:id="2807" w:name="_Toc89790055"/>
      <w:bookmarkStart w:id="2808" w:name="_Toc99466692"/>
      <w:bookmarkStart w:id="2809" w:name="_Toc217285587"/>
      <w:r w:rsidRPr="00567618">
        <w:t>16.2.3</w:t>
      </w:r>
      <w:r w:rsidRPr="00567618">
        <w:tab/>
        <w:t>Frame rate</w:t>
      </w:r>
      <w:bookmarkEnd w:id="2800"/>
      <w:bookmarkEnd w:id="2801"/>
      <w:bookmarkEnd w:id="2802"/>
      <w:bookmarkEnd w:id="2803"/>
      <w:bookmarkEnd w:id="2804"/>
      <w:bookmarkEnd w:id="2805"/>
      <w:bookmarkEnd w:id="2806"/>
      <w:bookmarkEnd w:id="2807"/>
      <w:bookmarkEnd w:id="2808"/>
      <w:bookmarkEnd w:id="2809"/>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10" w:name="_Toc26369448"/>
      <w:bookmarkStart w:id="2811" w:name="_Toc36227330"/>
      <w:bookmarkStart w:id="2812" w:name="_Toc36228345"/>
      <w:bookmarkStart w:id="2813" w:name="_Toc36228972"/>
      <w:bookmarkStart w:id="2814" w:name="_Toc68847291"/>
      <w:bookmarkStart w:id="2815" w:name="_Toc74611226"/>
      <w:bookmarkStart w:id="2816" w:name="_Toc75566505"/>
      <w:bookmarkStart w:id="2817" w:name="_Toc89790056"/>
      <w:bookmarkStart w:id="2818" w:name="_Toc99466693"/>
      <w:bookmarkStart w:id="2819" w:name="_Toc217285588"/>
      <w:r w:rsidRPr="00567618">
        <w:t>16.2.4</w:t>
      </w:r>
      <w:r w:rsidRPr="00567618">
        <w:tab/>
        <w:t>Jitter duration</w:t>
      </w:r>
      <w:bookmarkEnd w:id="2810"/>
      <w:bookmarkEnd w:id="2811"/>
      <w:bookmarkEnd w:id="2812"/>
      <w:bookmarkEnd w:id="2813"/>
      <w:bookmarkEnd w:id="2814"/>
      <w:bookmarkEnd w:id="2815"/>
      <w:bookmarkEnd w:id="2816"/>
      <w:bookmarkEnd w:id="2817"/>
      <w:bookmarkEnd w:id="2818"/>
      <w:bookmarkEnd w:id="2819"/>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20" w:name="_Toc26369449"/>
      <w:bookmarkStart w:id="2821" w:name="_Toc36227331"/>
      <w:bookmarkStart w:id="2822" w:name="_Toc36228346"/>
      <w:bookmarkStart w:id="2823" w:name="_Toc36228973"/>
      <w:bookmarkStart w:id="2824" w:name="_Toc68847292"/>
      <w:bookmarkStart w:id="2825" w:name="_Toc74611227"/>
      <w:bookmarkStart w:id="2826" w:name="_Toc75566506"/>
      <w:bookmarkStart w:id="2827" w:name="_Toc89790057"/>
      <w:bookmarkStart w:id="2828" w:name="_Toc99466694"/>
      <w:bookmarkStart w:id="2829" w:name="_Toc217285589"/>
      <w:r w:rsidRPr="00567618">
        <w:t>16.2.5</w:t>
      </w:r>
      <w:r w:rsidRPr="00567618">
        <w:tab/>
        <w:t>Sync loss duration</w:t>
      </w:r>
      <w:bookmarkEnd w:id="2820"/>
      <w:bookmarkEnd w:id="2821"/>
      <w:bookmarkEnd w:id="2822"/>
      <w:bookmarkEnd w:id="2823"/>
      <w:bookmarkEnd w:id="2824"/>
      <w:bookmarkEnd w:id="2825"/>
      <w:bookmarkEnd w:id="2826"/>
      <w:bookmarkEnd w:id="2827"/>
      <w:bookmarkEnd w:id="2828"/>
      <w:bookmarkEnd w:id="2829"/>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w:t>
      </w:r>
      <w:r w:rsidRPr="00567618">
        <w:lastRenderedPageBreak/>
        <w:t xml:space="preserve">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30" w:name="_Toc26369450"/>
      <w:bookmarkStart w:id="2831" w:name="_Toc36227332"/>
      <w:bookmarkStart w:id="2832" w:name="_Toc36228347"/>
      <w:bookmarkStart w:id="2833" w:name="_Toc36228974"/>
      <w:bookmarkStart w:id="2834" w:name="_Toc68847293"/>
      <w:bookmarkStart w:id="2835" w:name="_Toc74611228"/>
      <w:bookmarkStart w:id="2836" w:name="_Toc75566507"/>
      <w:bookmarkStart w:id="2837" w:name="_Toc89790058"/>
      <w:bookmarkStart w:id="2838" w:name="_Toc99466695"/>
      <w:bookmarkStart w:id="2839" w:name="_Toc217285590"/>
      <w:r w:rsidRPr="00567618">
        <w:t>16.2.6</w:t>
      </w:r>
      <w:r w:rsidRPr="00567618">
        <w:tab/>
        <w:t>Round-trip time</w:t>
      </w:r>
      <w:bookmarkEnd w:id="2830"/>
      <w:bookmarkEnd w:id="2831"/>
      <w:bookmarkEnd w:id="2832"/>
      <w:bookmarkEnd w:id="2833"/>
      <w:bookmarkEnd w:id="2834"/>
      <w:bookmarkEnd w:id="2835"/>
      <w:bookmarkEnd w:id="2836"/>
      <w:bookmarkEnd w:id="2837"/>
      <w:bookmarkEnd w:id="2838"/>
      <w:bookmarkEnd w:id="2839"/>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40" w:name="_Toc26369451"/>
      <w:bookmarkStart w:id="2841" w:name="_Toc36227333"/>
      <w:bookmarkStart w:id="2842" w:name="_Toc36228348"/>
      <w:bookmarkStart w:id="2843" w:name="_Toc36228975"/>
      <w:bookmarkStart w:id="2844" w:name="_Toc68847294"/>
      <w:bookmarkStart w:id="2845" w:name="_Toc74611229"/>
      <w:bookmarkStart w:id="2846" w:name="_Toc75566508"/>
      <w:bookmarkStart w:id="2847" w:name="_Toc89790059"/>
      <w:bookmarkStart w:id="2848" w:name="_Toc99466696"/>
      <w:bookmarkStart w:id="2849" w:name="_Toc217285591"/>
      <w:r w:rsidRPr="00567618">
        <w:t>16.2.7</w:t>
      </w:r>
      <w:r w:rsidRPr="00567618">
        <w:tab/>
        <w:t>Average codec bitrate</w:t>
      </w:r>
      <w:bookmarkEnd w:id="2840"/>
      <w:bookmarkEnd w:id="2841"/>
      <w:bookmarkEnd w:id="2842"/>
      <w:bookmarkEnd w:id="2843"/>
      <w:bookmarkEnd w:id="2844"/>
      <w:bookmarkEnd w:id="2845"/>
      <w:bookmarkEnd w:id="2846"/>
      <w:bookmarkEnd w:id="2847"/>
      <w:bookmarkEnd w:id="2848"/>
      <w:bookmarkEnd w:id="2849"/>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50" w:name="_Toc26369452"/>
      <w:bookmarkStart w:id="2851" w:name="_Toc36227334"/>
      <w:bookmarkStart w:id="2852" w:name="_Toc36228349"/>
      <w:bookmarkStart w:id="2853" w:name="_Toc36228976"/>
      <w:bookmarkStart w:id="2854" w:name="_Toc68847295"/>
      <w:bookmarkStart w:id="2855" w:name="_Toc74611230"/>
      <w:bookmarkStart w:id="2856" w:name="_Toc75566509"/>
      <w:bookmarkStart w:id="2857" w:name="_Toc89790060"/>
      <w:bookmarkStart w:id="2858" w:name="_Toc99466697"/>
      <w:bookmarkStart w:id="2859" w:name="_Toc217285592"/>
      <w:r w:rsidRPr="00567618">
        <w:t>16.2.8</w:t>
      </w:r>
      <w:r w:rsidRPr="00567618">
        <w:tab/>
        <w:t>Codec information</w:t>
      </w:r>
      <w:bookmarkEnd w:id="2850"/>
      <w:bookmarkEnd w:id="2851"/>
      <w:bookmarkEnd w:id="2852"/>
      <w:bookmarkEnd w:id="2853"/>
      <w:bookmarkEnd w:id="2854"/>
      <w:bookmarkEnd w:id="2855"/>
      <w:bookmarkEnd w:id="2856"/>
      <w:bookmarkEnd w:id="2857"/>
      <w:bookmarkEnd w:id="2858"/>
      <w:bookmarkEnd w:id="2859"/>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w:t>
      </w:r>
      <w:r w:rsidRPr="00567618">
        <w:lastRenderedPageBreak/>
        <w:t>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60" w:name="_Toc89790061"/>
      <w:bookmarkStart w:id="2861" w:name="_Toc99466698"/>
      <w:bookmarkStart w:id="2862" w:name="_Toc217285593"/>
      <w:r w:rsidRPr="00567618">
        <w:t>16.2.9</w:t>
      </w:r>
      <w:r w:rsidRPr="00567618">
        <w:tab/>
        <w:t>Call setup time</w:t>
      </w:r>
      <w:bookmarkEnd w:id="2860"/>
      <w:bookmarkEnd w:id="2861"/>
      <w:bookmarkEnd w:id="2862"/>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63" w:name="_Toc26369453"/>
      <w:bookmarkStart w:id="2864" w:name="_Toc36227335"/>
      <w:bookmarkStart w:id="2865" w:name="_Toc36228350"/>
      <w:bookmarkStart w:id="2866" w:name="_Toc36228977"/>
      <w:bookmarkStart w:id="2867" w:name="_Toc68847296"/>
      <w:bookmarkStart w:id="2868" w:name="_Toc74611231"/>
      <w:bookmarkStart w:id="2869" w:name="_Toc75566510"/>
      <w:bookmarkStart w:id="2870" w:name="_Toc89790062"/>
      <w:bookmarkStart w:id="2871" w:name="_Toc99466699"/>
      <w:bookmarkStart w:id="2872" w:name="_Toc217285594"/>
      <w:r w:rsidRPr="00567618">
        <w:t>16.3</w:t>
      </w:r>
      <w:r w:rsidRPr="00567618">
        <w:tab/>
        <w:t>Metric Configuration</w:t>
      </w:r>
      <w:bookmarkEnd w:id="2863"/>
      <w:bookmarkEnd w:id="2864"/>
      <w:bookmarkEnd w:id="2865"/>
      <w:bookmarkEnd w:id="2866"/>
      <w:bookmarkEnd w:id="2867"/>
      <w:bookmarkEnd w:id="2868"/>
      <w:bookmarkEnd w:id="2869"/>
      <w:bookmarkEnd w:id="2870"/>
      <w:bookmarkEnd w:id="2871"/>
      <w:bookmarkEnd w:id="2872"/>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73" w:name="_Toc26369454"/>
      <w:bookmarkStart w:id="2874" w:name="_Toc36227336"/>
      <w:bookmarkStart w:id="2875" w:name="_Toc36228351"/>
      <w:bookmarkStart w:id="2876" w:name="_Toc36228978"/>
      <w:bookmarkStart w:id="2877" w:name="_Toc68847297"/>
      <w:bookmarkStart w:id="2878" w:name="_Toc74611232"/>
      <w:bookmarkStart w:id="2879" w:name="_Toc75566511"/>
      <w:bookmarkStart w:id="2880" w:name="_Toc89790063"/>
      <w:bookmarkStart w:id="2881" w:name="_Toc99466700"/>
      <w:bookmarkStart w:id="2882" w:name="_Toc217285595"/>
      <w:r w:rsidRPr="00567618">
        <w:t>16.3.1</w:t>
      </w:r>
      <w:r w:rsidRPr="00567618">
        <w:tab/>
        <w:t>QoE metrics reporting management object</w:t>
      </w:r>
      <w:bookmarkEnd w:id="2873"/>
      <w:bookmarkEnd w:id="2874"/>
      <w:bookmarkEnd w:id="2875"/>
      <w:bookmarkEnd w:id="2876"/>
      <w:bookmarkEnd w:id="2877"/>
      <w:bookmarkEnd w:id="2878"/>
      <w:bookmarkEnd w:id="2879"/>
      <w:bookmarkEnd w:id="2880"/>
      <w:bookmarkEnd w:id="2881"/>
      <w:bookmarkEnd w:id="2882"/>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lastRenderedPageBreak/>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lastRenderedPageBreak/>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83"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6"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83"/>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lastRenderedPageBreak/>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lastRenderedPageBreak/>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lastRenderedPageBreak/>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84" w:name="_Toc26369455"/>
      <w:bookmarkStart w:id="2885" w:name="_Toc36227337"/>
      <w:bookmarkStart w:id="2886" w:name="_Toc36228352"/>
      <w:bookmarkStart w:id="2887" w:name="_Toc36228979"/>
      <w:bookmarkStart w:id="2888" w:name="_Toc68847298"/>
      <w:bookmarkStart w:id="2889" w:name="_Toc74611233"/>
      <w:bookmarkStart w:id="2890" w:name="_Toc75566512"/>
      <w:bookmarkStart w:id="2891" w:name="_Toc89790064"/>
      <w:bookmarkStart w:id="2892" w:name="_Toc99466701"/>
      <w:bookmarkStart w:id="2893" w:name="_Toc217285596"/>
      <w:r w:rsidRPr="00567618">
        <w:t>16.3.2</w:t>
      </w:r>
      <w:r w:rsidRPr="00567618">
        <w:tab/>
        <w:t>QoE metric reporting configuration</w:t>
      </w:r>
      <w:bookmarkEnd w:id="2884"/>
      <w:bookmarkEnd w:id="2885"/>
      <w:bookmarkEnd w:id="2886"/>
      <w:bookmarkEnd w:id="2887"/>
      <w:bookmarkEnd w:id="2888"/>
      <w:bookmarkEnd w:id="2889"/>
      <w:bookmarkEnd w:id="2890"/>
      <w:bookmarkEnd w:id="2891"/>
      <w:bookmarkEnd w:id="2892"/>
      <w:bookmarkEnd w:id="2893"/>
    </w:p>
    <w:p w14:paraId="7FA9F709" w14:textId="77777777" w:rsidR="00FC7E52" w:rsidRPr="00567618" w:rsidRDefault="00FC7E52" w:rsidP="00FC7E52">
      <w:pPr>
        <w:rPr>
          <w:color w:val="000000"/>
        </w:rPr>
      </w:pPr>
      <w:bookmarkStart w:id="2894"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94"/>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95" w:name="_Toc26369456"/>
      <w:bookmarkStart w:id="2896" w:name="_Toc36227338"/>
      <w:bookmarkStart w:id="2897" w:name="_Toc36228353"/>
      <w:bookmarkStart w:id="2898" w:name="_Toc36228980"/>
      <w:bookmarkStart w:id="2899" w:name="_Toc68847299"/>
      <w:bookmarkStart w:id="2900" w:name="_Toc74611234"/>
      <w:bookmarkStart w:id="2901" w:name="_Toc75566513"/>
      <w:bookmarkStart w:id="2902" w:name="_Toc89790065"/>
      <w:bookmarkStart w:id="2903" w:name="_Toc99466702"/>
      <w:bookmarkStart w:id="2904" w:name="_Toc217285597"/>
      <w:r w:rsidRPr="00567618">
        <w:t>16.3.3</w:t>
      </w:r>
      <w:r w:rsidRPr="00567618">
        <w:tab/>
        <w:t>QoE reporting rule definition</w:t>
      </w:r>
      <w:bookmarkEnd w:id="2895"/>
      <w:bookmarkEnd w:id="2896"/>
      <w:bookmarkEnd w:id="2897"/>
      <w:bookmarkEnd w:id="2898"/>
      <w:bookmarkEnd w:id="2899"/>
      <w:bookmarkEnd w:id="2900"/>
      <w:bookmarkEnd w:id="2901"/>
      <w:bookmarkEnd w:id="2902"/>
      <w:bookmarkEnd w:id="2903"/>
      <w:bookmarkEnd w:id="2904"/>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05"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lastRenderedPageBreak/>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05"/>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2906" w:name="_Toc26369457"/>
      <w:bookmarkStart w:id="2907" w:name="_Toc36227339"/>
      <w:bookmarkStart w:id="2908" w:name="_Toc36228354"/>
      <w:bookmarkStart w:id="2909" w:name="_Toc36228981"/>
      <w:bookmarkStart w:id="2910" w:name="_Toc68847300"/>
      <w:bookmarkStart w:id="2911" w:name="_Toc74611235"/>
      <w:bookmarkStart w:id="2912" w:name="_Toc75566514"/>
      <w:bookmarkStart w:id="2913" w:name="_Toc89790066"/>
      <w:bookmarkStart w:id="2914" w:name="_Toc99466703"/>
      <w:bookmarkStart w:id="2915" w:name="_Toc217285598"/>
      <w:r w:rsidRPr="00567618">
        <w:t>16.4</w:t>
      </w:r>
      <w:r w:rsidRPr="00567618">
        <w:tab/>
        <w:t>Metrics Reporting</w:t>
      </w:r>
      <w:bookmarkEnd w:id="2906"/>
      <w:bookmarkEnd w:id="2907"/>
      <w:bookmarkEnd w:id="2908"/>
      <w:bookmarkEnd w:id="2909"/>
      <w:bookmarkEnd w:id="2910"/>
      <w:bookmarkEnd w:id="2911"/>
      <w:bookmarkEnd w:id="2912"/>
      <w:bookmarkEnd w:id="2913"/>
      <w:bookmarkEnd w:id="2914"/>
      <w:bookmarkEnd w:id="2915"/>
    </w:p>
    <w:p w14:paraId="4E40ED70" w14:textId="3D1920BA" w:rsidR="00265706" w:rsidRPr="007D774C" w:rsidRDefault="00265706" w:rsidP="007D774C">
      <w:pPr>
        <w:pStyle w:val="Heading3"/>
      </w:pPr>
      <w:bookmarkStart w:id="2916" w:name="_Toc217285599"/>
      <w:r w:rsidRPr="007D774C">
        <w:rPr>
          <w:rFonts w:eastAsiaTheme="minorEastAsia"/>
        </w:rPr>
        <w:t>16.4.0</w:t>
      </w:r>
      <w:r w:rsidRPr="007D774C">
        <w:rPr>
          <w:rFonts w:eastAsiaTheme="minorEastAsia"/>
        </w:rPr>
        <w:tab/>
        <w:t>General</w:t>
      </w:r>
      <w:bookmarkEnd w:id="2916"/>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lastRenderedPageBreak/>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17" w:name="_Toc26369458"/>
      <w:bookmarkStart w:id="2918" w:name="_Toc36227340"/>
      <w:bookmarkStart w:id="2919" w:name="_Toc36228355"/>
      <w:bookmarkStart w:id="2920" w:name="_Toc36228982"/>
      <w:bookmarkStart w:id="2921" w:name="_Toc68847301"/>
      <w:bookmarkStart w:id="2922" w:name="_Toc74611236"/>
      <w:bookmarkStart w:id="2923" w:name="_Toc75566515"/>
      <w:bookmarkStart w:id="2924" w:name="_Toc89790067"/>
      <w:bookmarkStart w:id="2925" w:name="_Toc99466704"/>
      <w:bookmarkStart w:id="2926" w:name="_Toc217285600"/>
      <w:r w:rsidRPr="00567618">
        <w:t>16.4.1</w:t>
      </w:r>
      <w:r w:rsidRPr="00567618">
        <w:tab/>
        <w:t>XML schema for QoE report message</w:t>
      </w:r>
      <w:bookmarkEnd w:id="2917"/>
      <w:bookmarkEnd w:id="2918"/>
      <w:bookmarkEnd w:id="2919"/>
      <w:bookmarkEnd w:id="2920"/>
      <w:bookmarkEnd w:id="2921"/>
      <w:bookmarkEnd w:id="2922"/>
      <w:bookmarkEnd w:id="2923"/>
      <w:bookmarkEnd w:id="2924"/>
      <w:bookmarkEnd w:id="2925"/>
      <w:bookmarkEnd w:id="2926"/>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lastRenderedPageBreak/>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27" w:name="_Toc26369459"/>
      <w:bookmarkStart w:id="2928" w:name="_Toc36227341"/>
      <w:bookmarkStart w:id="2929" w:name="_Toc36228356"/>
      <w:bookmarkStart w:id="2930" w:name="_Toc36228983"/>
      <w:bookmarkStart w:id="2931" w:name="_Toc68847302"/>
      <w:bookmarkStart w:id="2932" w:name="_Toc74611237"/>
      <w:bookmarkStart w:id="2933" w:name="_Toc75566516"/>
      <w:bookmarkStart w:id="2934" w:name="_Toc89790068"/>
      <w:bookmarkStart w:id="2935" w:name="_Toc99466705"/>
      <w:bookmarkStart w:id="2936" w:name="_Toc217285601"/>
      <w:r w:rsidRPr="00567618">
        <w:lastRenderedPageBreak/>
        <w:t>16.4.2</w:t>
      </w:r>
      <w:r w:rsidRPr="00567618">
        <w:tab/>
        <w:t>Example XML for QoE report message</w:t>
      </w:r>
      <w:bookmarkEnd w:id="2927"/>
      <w:bookmarkEnd w:id="2928"/>
      <w:bookmarkEnd w:id="2929"/>
      <w:bookmarkEnd w:id="2930"/>
      <w:bookmarkEnd w:id="2931"/>
      <w:bookmarkEnd w:id="2932"/>
      <w:bookmarkEnd w:id="2933"/>
      <w:bookmarkEnd w:id="2934"/>
      <w:bookmarkEnd w:id="2935"/>
      <w:bookmarkEnd w:id="2936"/>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37" w:name="_Toc26369460"/>
      <w:bookmarkStart w:id="2938" w:name="_Toc36227342"/>
      <w:bookmarkStart w:id="2939" w:name="_Toc36228357"/>
      <w:bookmarkStart w:id="2940" w:name="_Toc36228984"/>
      <w:bookmarkStart w:id="2941" w:name="_Toc68847303"/>
      <w:bookmarkStart w:id="2942" w:name="_Toc74611238"/>
      <w:bookmarkStart w:id="2943" w:name="_Toc75566517"/>
      <w:bookmarkStart w:id="2944" w:name="_Toc89790069"/>
      <w:bookmarkStart w:id="2945" w:name="_Toc99466706"/>
      <w:bookmarkStart w:id="2946" w:name="_Toc217285602"/>
      <w:r w:rsidRPr="00567618">
        <w:t>16.5</w:t>
      </w:r>
      <w:r w:rsidRPr="00567618">
        <w:tab/>
        <w:t>QoE Measurement Collection Functionalities</w:t>
      </w:r>
      <w:bookmarkEnd w:id="2937"/>
      <w:bookmarkEnd w:id="2938"/>
      <w:bookmarkEnd w:id="2939"/>
      <w:bookmarkEnd w:id="2940"/>
      <w:bookmarkEnd w:id="2941"/>
      <w:bookmarkEnd w:id="2942"/>
      <w:bookmarkEnd w:id="2943"/>
      <w:bookmarkEnd w:id="2944"/>
      <w:bookmarkEnd w:id="2945"/>
      <w:bookmarkEnd w:id="2946"/>
    </w:p>
    <w:p w14:paraId="26517289" w14:textId="77777777" w:rsidR="00FC7E52" w:rsidRPr="00567618" w:rsidRDefault="00FC7E52" w:rsidP="00FC7E52">
      <w:pPr>
        <w:pStyle w:val="Heading3"/>
      </w:pPr>
      <w:bookmarkStart w:id="2947" w:name="_Toc26369461"/>
      <w:bookmarkStart w:id="2948" w:name="_Toc36227343"/>
      <w:bookmarkStart w:id="2949" w:name="_Toc36228358"/>
      <w:bookmarkStart w:id="2950" w:name="_Toc36228985"/>
      <w:bookmarkStart w:id="2951" w:name="_Toc68847304"/>
      <w:bookmarkStart w:id="2952" w:name="_Toc74611239"/>
      <w:bookmarkStart w:id="2953" w:name="_Toc75566518"/>
      <w:bookmarkStart w:id="2954" w:name="_Toc89790070"/>
      <w:bookmarkStart w:id="2955" w:name="_Toc99466707"/>
      <w:bookmarkStart w:id="2956" w:name="_Toc217285603"/>
      <w:r w:rsidRPr="00567618">
        <w:t>16.5.1</w:t>
      </w:r>
      <w:r w:rsidRPr="00567618">
        <w:tab/>
        <w:t>Configuration and reporting</w:t>
      </w:r>
      <w:bookmarkEnd w:id="2947"/>
      <w:bookmarkEnd w:id="2948"/>
      <w:bookmarkEnd w:id="2949"/>
      <w:bookmarkEnd w:id="2950"/>
      <w:bookmarkEnd w:id="2951"/>
      <w:bookmarkEnd w:id="2952"/>
      <w:bookmarkEnd w:id="2953"/>
      <w:bookmarkEnd w:id="2954"/>
      <w:bookmarkEnd w:id="2955"/>
      <w:bookmarkEnd w:id="2956"/>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 xml:space="preserve">[160]) for </w:t>
      </w:r>
      <w:r w:rsidRPr="00567618">
        <w:lastRenderedPageBreak/>
        <w:t>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65pt;height:417.35pt" o:ole="">
            <v:imagedata r:id="rId127" o:title=""/>
          </v:shape>
          <o:OLEObject Type="Embed" ProgID="Visio.Drawing.15" ShapeID="_x0000_i1080" DrawAspect="Content" ObjectID="_1827899197" r:id="rId128"/>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4pt;height:306.65pt" o:ole="">
            <v:imagedata r:id="rId129" o:title=""/>
          </v:shape>
          <o:OLEObject Type="Embed" ProgID="Visio.Drawing.15" ShapeID="_x0000_i1081" DrawAspect="Content" ObjectID="_1827899198" r:id="rId130"/>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6.65pt;height:308.65pt" o:ole="">
            <v:imagedata r:id="rId131" o:title=""/>
          </v:shape>
          <o:OLEObject Type="Embed" ProgID="Visio.Drawing.15" ShapeID="_x0000_i1082" DrawAspect="Content" ObjectID="_1827899199" r:id="rId132"/>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lastRenderedPageBreak/>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57" w:name="_Toc26369462"/>
      <w:bookmarkStart w:id="2958" w:name="_Toc36227344"/>
      <w:bookmarkStart w:id="2959" w:name="_Toc36228359"/>
      <w:bookmarkStart w:id="2960" w:name="_Toc36228986"/>
      <w:bookmarkStart w:id="2961" w:name="_Toc68847305"/>
      <w:bookmarkStart w:id="2962" w:name="_Toc74611240"/>
      <w:bookmarkStart w:id="2963" w:name="_Toc75566519"/>
      <w:bookmarkStart w:id="2964" w:name="_Toc89790071"/>
      <w:bookmarkStart w:id="2965" w:name="_Toc99466708"/>
      <w:bookmarkStart w:id="2966" w:name="_Toc217285604"/>
      <w:r w:rsidRPr="00567618">
        <w:t>16.5.2</w:t>
      </w:r>
      <w:r w:rsidRPr="00567618">
        <w:tab/>
        <w:t>XML configuration</w:t>
      </w:r>
      <w:bookmarkEnd w:id="2957"/>
      <w:bookmarkEnd w:id="2958"/>
      <w:bookmarkEnd w:id="2959"/>
      <w:bookmarkEnd w:id="2960"/>
      <w:bookmarkEnd w:id="2961"/>
      <w:bookmarkEnd w:id="2962"/>
      <w:bookmarkEnd w:id="2963"/>
      <w:bookmarkEnd w:id="2964"/>
      <w:bookmarkEnd w:id="2965"/>
      <w:bookmarkEnd w:id="2966"/>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67" w:name="_MCCTEMPBM_CRPT86940210___5"/>
      <w:r w:rsidRPr="00567618">
        <w:rPr>
          <w:color w:val="000096"/>
          <w:lang w:eastAsia="de-DE"/>
        </w:rPr>
        <w:t xml:space="preserve">        &lt;xs:attribute name="qoeReferenceId" type="xs:hexBinary" use="optional"/&gt;</w:t>
      </w:r>
    </w:p>
    <w:bookmarkEnd w:id="2967"/>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68" w:name="_Toc26369463"/>
      <w:bookmarkStart w:id="2969" w:name="_Toc36227345"/>
      <w:bookmarkStart w:id="2970" w:name="_Toc36228360"/>
      <w:bookmarkStart w:id="2971" w:name="_Toc36228987"/>
      <w:bookmarkStart w:id="2972" w:name="_Toc68847306"/>
      <w:bookmarkStart w:id="2973" w:name="_Toc74611241"/>
      <w:bookmarkStart w:id="2974" w:name="_Toc75566520"/>
      <w:bookmarkStart w:id="2975" w:name="_Toc89790072"/>
      <w:bookmarkStart w:id="2976" w:name="_Toc99466709"/>
      <w:bookmarkStart w:id="2977" w:name="_Toc217285605"/>
      <w:r w:rsidRPr="00567618">
        <w:t>17</w:t>
      </w:r>
      <w:r w:rsidRPr="00567618">
        <w:tab/>
        <w:t>Management of Media Adaptation</w:t>
      </w:r>
      <w:bookmarkEnd w:id="2968"/>
      <w:bookmarkEnd w:id="2969"/>
      <w:bookmarkEnd w:id="2970"/>
      <w:bookmarkEnd w:id="2971"/>
      <w:bookmarkEnd w:id="2972"/>
      <w:bookmarkEnd w:id="2973"/>
      <w:bookmarkEnd w:id="2974"/>
      <w:bookmarkEnd w:id="2975"/>
      <w:bookmarkEnd w:id="2976"/>
      <w:bookmarkEnd w:id="2977"/>
    </w:p>
    <w:p w14:paraId="47014603" w14:textId="77777777" w:rsidR="00FC7E52" w:rsidRPr="00567618" w:rsidRDefault="00FC7E52" w:rsidP="00FC7E52">
      <w:pPr>
        <w:pStyle w:val="Heading2"/>
      </w:pPr>
      <w:bookmarkStart w:id="2978" w:name="_Toc26369464"/>
      <w:bookmarkStart w:id="2979" w:name="_Toc36227346"/>
      <w:bookmarkStart w:id="2980" w:name="_Toc36228361"/>
      <w:bookmarkStart w:id="2981" w:name="_Toc36228988"/>
      <w:bookmarkStart w:id="2982" w:name="_Toc68847307"/>
      <w:bookmarkStart w:id="2983" w:name="_Toc74611242"/>
      <w:bookmarkStart w:id="2984" w:name="_Toc75566521"/>
      <w:bookmarkStart w:id="2985" w:name="_Toc89790073"/>
      <w:bookmarkStart w:id="2986" w:name="_Toc99466710"/>
      <w:bookmarkStart w:id="2987" w:name="_Toc217285606"/>
      <w:r w:rsidRPr="00567618">
        <w:t>17.1</w:t>
      </w:r>
      <w:r w:rsidRPr="00567618">
        <w:tab/>
        <w:t>General</w:t>
      </w:r>
      <w:bookmarkEnd w:id="2978"/>
      <w:bookmarkEnd w:id="2979"/>
      <w:bookmarkEnd w:id="2980"/>
      <w:bookmarkEnd w:id="2981"/>
      <w:bookmarkEnd w:id="2982"/>
      <w:bookmarkEnd w:id="2983"/>
      <w:bookmarkEnd w:id="2984"/>
      <w:bookmarkEnd w:id="2985"/>
      <w:bookmarkEnd w:id="2986"/>
      <w:bookmarkEnd w:id="2987"/>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88" w:name="_Toc26369465"/>
      <w:bookmarkStart w:id="2989" w:name="_Toc36227347"/>
      <w:bookmarkStart w:id="2990" w:name="_Toc36228362"/>
      <w:bookmarkStart w:id="2991" w:name="_Toc36228989"/>
      <w:bookmarkStart w:id="2992" w:name="_Toc68847308"/>
      <w:bookmarkStart w:id="2993" w:name="_Toc74611243"/>
      <w:bookmarkStart w:id="2994" w:name="_Toc75566522"/>
      <w:bookmarkStart w:id="2995" w:name="_Toc89790074"/>
      <w:bookmarkStart w:id="2996" w:name="_Toc99466711"/>
      <w:bookmarkStart w:id="2997" w:name="_Toc217285607"/>
      <w:r w:rsidRPr="00567618">
        <w:t>1</w:t>
      </w:r>
      <w:r w:rsidRPr="00567618">
        <w:rPr>
          <w:lang w:eastAsia="ko-KR"/>
        </w:rPr>
        <w:t>7</w:t>
      </w:r>
      <w:r w:rsidRPr="00567618">
        <w:t>.2</w:t>
      </w:r>
      <w:r w:rsidRPr="00567618">
        <w:tab/>
        <w:t>Media adaptation management object</w:t>
      </w:r>
      <w:bookmarkEnd w:id="2988"/>
      <w:bookmarkEnd w:id="2989"/>
      <w:bookmarkEnd w:id="2990"/>
      <w:bookmarkEnd w:id="2991"/>
      <w:bookmarkEnd w:id="2992"/>
      <w:bookmarkEnd w:id="2993"/>
      <w:bookmarkEnd w:id="2994"/>
      <w:bookmarkEnd w:id="2995"/>
      <w:bookmarkEnd w:id="2996"/>
      <w:bookmarkEnd w:id="2997"/>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FC7E52">
      <w:pPr>
        <w:pStyle w:val="TF"/>
      </w:pPr>
      <w:r w:rsidRPr="00567618">
        <w:rPr>
          <w:rFonts w:ascii="Times New Roman" w:hAnsi="Times New Roman"/>
        </w:rPr>
        <w:object w:dxaOrig="12008" w:dyaOrig="17116" w14:anchorId="06DF839F">
          <v:shape id="_x0000_i1083" type="#_x0000_t75" style="width:490.65pt;height:697.35pt" o:ole="">
            <v:imagedata r:id="rId133" o:title=""/>
          </v:shape>
          <o:OLEObject Type="Embed" ProgID="Visio.Drawing.15" ShapeID="_x0000_i1083" DrawAspect="Content" ObjectID="_1827899200" r:id="rId134"/>
        </w:object>
      </w:r>
    </w:p>
    <w:p w14:paraId="4A670F68" w14:textId="39F953F2" w:rsidR="00FC7E52" w:rsidRPr="00567618" w:rsidRDefault="00FC7E52" w:rsidP="00FC7E52">
      <w:pPr>
        <w:pStyle w:val="TF"/>
        <w:rPr>
          <w:noProof/>
          <w:lang w:eastAsia="ko-KR"/>
        </w:rPr>
      </w:pPr>
      <w:bookmarkStart w:id="2998" w:name="_MCCTEMPBM_CRPT86940211___7"/>
      <w:r w:rsidRPr="00567618">
        <w:lastRenderedPageBreak/>
        <w:t>Figure 17.1: MTSI media adaptation management object tree</w:t>
      </w:r>
    </w:p>
    <w:bookmarkEnd w:id="2998"/>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lastRenderedPageBreak/>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lastRenderedPageBreak/>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lastRenderedPageBreak/>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99"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99"/>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000" w:name="_MCCTEMPBM_CRPT86940213___5"/>
      <w:r w:rsidRPr="00567618">
        <w:rPr>
          <w:color w:val="000000"/>
        </w:rPr>
        <w:t>This leaf node represents the list of bit rates to use during stepwise down-switch. This parameter is only applicable when stepwise down-switch is used.</w:t>
      </w:r>
    </w:p>
    <w:bookmarkEnd w:id="3000"/>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lastRenderedPageBreak/>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01"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001"/>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02"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02"/>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lastRenderedPageBreak/>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unless specified by bw, bw-send, or bw-recv parameter</w:t>
      </w:r>
      <w:r w:rsidRPr="00567618">
        <w:rPr>
          <w:rFonts w:cs="Arial"/>
        </w:rPr>
        <w:t>.</w:t>
      </w:r>
    </w:p>
    <w:p w14:paraId="1D3384D2" w14:textId="77777777" w:rsidR="000F04F8" w:rsidRPr="00567618" w:rsidRDefault="000F04F8" w:rsidP="000F04F8">
      <w:pPr>
        <w:pStyle w:val="B1"/>
      </w:pPr>
      <w:r w:rsidRPr="00567618">
        <w:t>-</w:t>
      </w:r>
      <w:r w:rsidRPr="00567618">
        <w:tab/>
        <w:t>Occurrence: ZeroOrOne</w:t>
      </w:r>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r w:rsidRPr="00567618">
        <w:rPr>
          <w:lang w:eastAsia="ko-KR"/>
        </w:rPr>
        <w:t>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lastRenderedPageBreak/>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03"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03"/>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04"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04"/>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05"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05"/>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lastRenderedPageBreak/>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lastRenderedPageBreak/>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lastRenderedPageBreak/>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lastRenderedPageBreak/>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06"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06"/>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07"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07"/>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lastRenderedPageBreak/>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lastRenderedPageBreak/>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lastRenderedPageBreak/>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lastRenderedPageBreak/>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08" w:name="_PERM_MCCTEMPBM_CRPT86940223___2" w:colFirst="0" w:colLast="0"/>
            <w:r w:rsidRPr="00E85FFA">
              <w:lastRenderedPageBreak/>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09" w:name="_PERM_MCCTEMPBM_CRPT86940224___2" w:colFirst="0" w:colLast="0"/>
            <w:bookmarkEnd w:id="3008"/>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10" w:name="_PERM_MCCTEMPBM_CRPT86940225___2" w:colFirst="0" w:colLast="0"/>
            <w:bookmarkEnd w:id="3009"/>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11" w:name="_PERM_MCCTEMPBM_CRPT86940226___2" w:colFirst="0" w:colLast="0"/>
            <w:bookmarkEnd w:id="3010"/>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12" w:name="_PERM_MCCTEMPBM_CRPT86940227___2" w:colFirst="0" w:colLast="0"/>
            <w:bookmarkEnd w:id="3011"/>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13" w:name="_PERM_MCCTEMPBM_CRPT86940228___2" w:colFirst="0" w:colLast="0"/>
            <w:bookmarkEnd w:id="3012"/>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14" w:name="_PERM_MCCTEMPBM_CRPT86940229___2" w:colFirst="0" w:colLast="0"/>
            <w:bookmarkEnd w:id="3013"/>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15" w:name="_PERM_MCCTEMPBM_CRPT86940230___2" w:colFirst="0" w:colLast="0"/>
            <w:bookmarkEnd w:id="3014"/>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16" w:name="_PERM_MCCTEMPBM_CRPT86940231___2" w:colFirst="0" w:colLast="0"/>
            <w:bookmarkEnd w:id="3015"/>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17" w:name="_PERM_MCCTEMPBM_CRPT86940232___2" w:colFirst="0" w:colLast="0"/>
            <w:bookmarkEnd w:id="3016"/>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18" w:name="_PERM_MCCTEMPBM_CRPT86940233___2" w:colFirst="0" w:colLast="0"/>
            <w:bookmarkEnd w:id="3017"/>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19" w:name="_PERM_MCCTEMPBM_CRPT86940234___2" w:colFirst="0" w:colLast="0"/>
            <w:bookmarkEnd w:id="3018"/>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20" w:name="_PERM_MCCTEMPBM_CRPT86940235___2" w:colFirst="0" w:colLast="0"/>
            <w:bookmarkEnd w:id="3019"/>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21" w:name="_PERM_MCCTEMPBM_CRPT86940236___2"/>
            <w:bookmarkStart w:id="3022" w:name="_PERM_MCCTEMPBM_CRPT86940237___2" w:colFirst="1" w:colLast="1"/>
            <w:bookmarkEnd w:id="3020"/>
            <w:r w:rsidRPr="00E85FFA">
              <w:lastRenderedPageBreak/>
              <w:t>ECN/MIN_RATE (bps)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23" w:name="_PERM_MCCTEMPBM_CRPT86940238___2"/>
            <w:bookmarkEnd w:id="3022"/>
            <w:r w:rsidRPr="00E85FFA">
              <w:t>ECN/STEPWISE_DOWNSWITCH (Boolean)</w:t>
            </w:r>
            <w:bookmarkEnd w:id="3023"/>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24"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24"/>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25" w:name="_PERM_MCCTEMPBM_CRPT86940240___2"/>
            <w:bookmarkStart w:id="3026" w:name="_PERM_MCCTEMPBM_CRPT86940241___2" w:colFirst="1" w:colLast="1"/>
            <w:r w:rsidRPr="00E85FFA">
              <w:t>ECN/RATE_LIST (character set)</w:t>
            </w:r>
            <w:bookmarkEnd w:id="3025"/>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27" w:name="_PERM_MCCTEMPBM_CRPT86940242___2"/>
            <w:bookmarkStart w:id="3028" w:name="_PERM_MCCTEMPBM_CRPT86940243___2" w:colFirst="1" w:colLast="1"/>
            <w:bookmarkEnd w:id="3026"/>
            <w:r w:rsidRPr="00E85FFA">
              <w:t>ECN/INIT_WAIT (ms)</w:t>
            </w:r>
            <w:bookmarkEnd w:id="3027"/>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29" w:name="_PERM_MCCTEMPBM_CRPT86940244___2"/>
            <w:bookmarkStart w:id="3030" w:name="_PERM_MCCTEMPBM_CRPT86940245___2" w:colFirst="1" w:colLast="1"/>
            <w:bookmarkEnd w:id="3028"/>
            <w:r w:rsidRPr="00E85FFA">
              <w:t>ECN/INIT_UPSWITCH_WAIT (ms)</w:t>
            </w:r>
            <w:bookmarkEnd w:id="3029"/>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31" w:name="_PERM_MCCTEMPBM_CRPT86940246___2"/>
            <w:bookmarkStart w:id="3032" w:name="_PERM_MCCTEMPBM_CRPT86940247___2" w:colFirst="1" w:colLast="1"/>
            <w:bookmarkEnd w:id="3030"/>
            <w:r w:rsidRPr="00E85FFA">
              <w:t>ECN/CONGESTION_WAIT (ms)</w:t>
            </w:r>
            <w:bookmarkEnd w:id="3031"/>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33" w:name="_PERM_MCCTEMPBM_CRPT86940248___2"/>
            <w:bookmarkStart w:id="3034" w:name="_PERM_MCCTEMPBM_CRPT86940249___2" w:colFirst="1" w:colLast="1"/>
            <w:bookmarkEnd w:id="3032"/>
            <w:r w:rsidRPr="00E85FFA">
              <w:t>ECN/CONGESTION_UPSWITCH_ WAIT (ms)</w:t>
            </w:r>
            <w:bookmarkEnd w:id="3033"/>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35" w:name="_PERM_MCCTEMPBM_CRPT86940250___2" w:colFirst="0" w:colLast="0"/>
            <w:bookmarkEnd w:id="3034"/>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35"/>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lastRenderedPageBreak/>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36" w:name="_PERM_MCCTEMPBM_CRPT86940251___2"/>
            <w:r w:rsidRPr="00E85FFA">
              <w:t>ICM/INIT_WAIT (ms)</w:t>
            </w:r>
            <w:bookmarkEnd w:id="3036"/>
          </w:p>
        </w:tc>
        <w:tc>
          <w:tcPr>
            <w:tcW w:w="5103" w:type="dxa"/>
            <w:gridSpan w:val="4"/>
          </w:tcPr>
          <w:p w14:paraId="3C96329D" w14:textId="77777777" w:rsidR="00FC7E52" w:rsidRPr="00E85FFA" w:rsidRDefault="00FC7E52" w:rsidP="00DD54CD">
            <w:pPr>
              <w:pStyle w:val="TAL"/>
            </w:pPr>
            <w:bookmarkStart w:id="3037"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38" w:name="_PERM_MCCTEMPBM_CRPT86940253___2"/>
            <w:bookmarkEnd w:id="3037"/>
            <w:r w:rsidRPr="00E85FFA">
              <w:t>Default value: Same as Initial Waiting Time as defined in Clause 7.5.2.1.6.</w:t>
            </w:r>
            <w:bookmarkEnd w:id="3038"/>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39" w:name="_PERM_MCCTEMPBM_CRPT86940254___2"/>
            <w:r w:rsidRPr="00E85FFA">
              <w:t>ICM/INIT_UPSWITCH_WAIT (ms)</w:t>
            </w:r>
            <w:bookmarkEnd w:id="3039"/>
          </w:p>
        </w:tc>
        <w:tc>
          <w:tcPr>
            <w:tcW w:w="5103" w:type="dxa"/>
            <w:gridSpan w:val="4"/>
          </w:tcPr>
          <w:p w14:paraId="61F1AB81" w14:textId="77777777" w:rsidR="00FC7E52" w:rsidRPr="00E85FFA" w:rsidRDefault="00FC7E52" w:rsidP="00DD54CD">
            <w:pPr>
              <w:pStyle w:val="TAL"/>
            </w:pPr>
            <w:bookmarkStart w:id="3040"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41" w:name="_PERM_MCCTEMPBM_CRPT86940256___2"/>
            <w:bookmarkEnd w:id="3040"/>
            <w:r w:rsidRPr="00E85FFA">
              <w:t>Default value: Same as Initial Upswitch Waiting Time as defined in Clause 7.5.2.1.6.</w:t>
            </w:r>
            <w:bookmarkEnd w:id="3041"/>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42"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42"/>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43"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43"/>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44"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45" w:name="_PERM_MCCTEMPBM_CRPT86940260___2" w:colFirst="0" w:colLast="0"/>
            <w:bookmarkEnd w:id="3044"/>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46" w:name="_PERM_MCCTEMPBM_CRPT86940261___2" w:colFirst="0" w:colLast="0"/>
            <w:bookmarkEnd w:id="3045"/>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47" w:name="_PERM_MCCTEMPBM_CRPT86940262___2" w:colFirst="0" w:colLast="0"/>
            <w:bookmarkEnd w:id="3046"/>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48" w:name="_PERM_MCCTEMPBM_CRPT86940263___2" w:colFirst="0" w:colLast="1"/>
            <w:bookmarkEnd w:id="3047"/>
            <w:r w:rsidRPr="00E85FFA">
              <w:lastRenderedPageBreak/>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49" w:name="_PERM_MCCTEMPBM_CRPT86940266___2" w:colFirst="0" w:colLast="1"/>
            <w:bookmarkEnd w:id="3048"/>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lastRenderedPageBreak/>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50" w:name="_PERM_MCCTEMPBM_CRPT86940267___2" w:colFirst="0" w:colLast="1"/>
            <w:bookmarkEnd w:id="3049"/>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51" w:name="_PERM_MCCTEMPBM_CRPT86940269___2" w:colFirst="0" w:colLast="0"/>
            <w:bookmarkEnd w:id="3050"/>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51"/>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52" w:name="_MCCTEMPBM_CRPT86940270___5" w:colFirst="0" w:colLast="0"/>
            <w:r w:rsidRPr="00567618">
              <w:rPr>
                <w:lang w:eastAsia="ko-KR"/>
              </w:rPr>
              <w:lastRenderedPageBreak/>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53" w:name="_MCCTEMPBM_CRPT86940271___5" w:colFirst="0" w:colLast="0"/>
            <w:bookmarkEnd w:id="3052"/>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54" w:name="_MCCTEMPBM_CRPT86940272___5" w:colFirst="0" w:colLast="1"/>
            <w:bookmarkEnd w:id="3053"/>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55" w:name="_MCCTEMPBM_CRPT86940273___5" w:colFirst="0" w:colLast="1"/>
            <w:bookmarkEnd w:id="3054"/>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55"/>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lastRenderedPageBreak/>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lastRenderedPageBreak/>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56" w:name="_Toc26369466"/>
      <w:bookmarkStart w:id="3057" w:name="_Toc36227348"/>
      <w:bookmarkStart w:id="3058" w:name="_Toc36228363"/>
      <w:bookmarkStart w:id="3059" w:name="_Toc36228990"/>
      <w:bookmarkStart w:id="3060" w:name="_Toc68847309"/>
      <w:bookmarkStart w:id="3061" w:name="_Toc74611244"/>
      <w:bookmarkStart w:id="3062" w:name="_Toc75566523"/>
      <w:bookmarkStart w:id="3063" w:name="_Toc89790075"/>
      <w:bookmarkStart w:id="3064" w:name="_Toc99466712"/>
      <w:bookmarkStart w:id="3065" w:name="_Toc217285608"/>
      <w:r w:rsidRPr="00567618">
        <w:t>1</w:t>
      </w:r>
      <w:r w:rsidRPr="00567618">
        <w:rPr>
          <w:lang w:eastAsia="ko-KR"/>
        </w:rPr>
        <w:t>7</w:t>
      </w:r>
      <w:r w:rsidRPr="00567618">
        <w:t>.</w:t>
      </w:r>
      <w:r w:rsidRPr="00567618">
        <w:rPr>
          <w:lang w:eastAsia="ko-KR"/>
        </w:rPr>
        <w:t>3</w:t>
      </w:r>
      <w:r w:rsidRPr="00567618">
        <w:rPr>
          <w:lang w:eastAsia="ko-KR"/>
        </w:rPr>
        <w:tab/>
        <w:t>Management procedures</w:t>
      </w:r>
      <w:bookmarkEnd w:id="3056"/>
      <w:bookmarkEnd w:id="3057"/>
      <w:bookmarkEnd w:id="3058"/>
      <w:bookmarkEnd w:id="3059"/>
      <w:bookmarkEnd w:id="3060"/>
      <w:bookmarkEnd w:id="3061"/>
      <w:bookmarkEnd w:id="3062"/>
      <w:bookmarkEnd w:id="3063"/>
      <w:bookmarkEnd w:id="3064"/>
      <w:bookmarkEnd w:id="3065"/>
    </w:p>
    <w:p w14:paraId="5FB721CC" w14:textId="77777777" w:rsidR="00FC7E52" w:rsidRPr="00567618" w:rsidRDefault="00FC7E52" w:rsidP="00FC7E52">
      <w:pPr>
        <w:rPr>
          <w:noProof/>
          <w:lang w:eastAsia="ko-KR"/>
        </w:rPr>
      </w:pPr>
      <w:bookmarkStart w:id="3066"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66"/>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67" w:name="_Toc26369467"/>
      <w:bookmarkStart w:id="3068" w:name="_Toc36227349"/>
      <w:bookmarkStart w:id="3069" w:name="_Toc36228364"/>
      <w:bookmarkStart w:id="3070" w:name="_Toc36228991"/>
      <w:bookmarkStart w:id="3071" w:name="_Toc68847310"/>
      <w:bookmarkStart w:id="3072" w:name="_Toc74611245"/>
      <w:bookmarkStart w:id="3073" w:name="_Toc75566524"/>
      <w:bookmarkStart w:id="3074" w:name="_Toc89790076"/>
      <w:bookmarkStart w:id="3075" w:name="_Toc99466713"/>
      <w:bookmarkStart w:id="3076" w:name="_Toc217285609"/>
      <w:r w:rsidRPr="00567618">
        <w:rPr>
          <w:lang w:eastAsia="ko-KR"/>
        </w:rPr>
        <w:t>17.3.1</w:t>
      </w:r>
      <w:r w:rsidRPr="00567618">
        <w:rPr>
          <w:lang w:eastAsia="ko-KR"/>
        </w:rPr>
        <w:tab/>
        <w:t>Management of speech adaptation</w:t>
      </w:r>
      <w:bookmarkEnd w:id="3067"/>
      <w:bookmarkEnd w:id="3068"/>
      <w:bookmarkEnd w:id="3069"/>
      <w:bookmarkEnd w:id="3070"/>
      <w:bookmarkEnd w:id="3071"/>
      <w:bookmarkEnd w:id="3072"/>
      <w:bookmarkEnd w:id="3073"/>
      <w:bookmarkEnd w:id="3074"/>
      <w:bookmarkEnd w:id="3075"/>
      <w:bookmarkEnd w:id="3076"/>
    </w:p>
    <w:p w14:paraId="6616B5DE" w14:textId="77777777" w:rsidR="00FC7E52" w:rsidRPr="00567618" w:rsidRDefault="00FC7E52" w:rsidP="00FC7E52">
      <w:pPr>
        <w:rPr>
          <w:noProof/>
          <w:lang w:eastAsia="ko-KR"/>
        </w:rPr>
      </w:pPr>
      <w:bookmarkStart w:id="3077"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77"/>
    <w:p w14:paraId="104C0089" w14:textId="77777777" w:rsidR="00FC7E52" w:rsidRPr="00567618" w:rsidRDefault="00FC7E52" w:rsidP="00FC7E52">
      <w:pPr>
        <w:rPr>
          <w:noProof/>
          <w:lang w:eastAsia="ko-KR"/>
        </w:rPr>
      </w:pPr>
      <w:r w:rsidRPr="00567618">
        <w:rPr>
          <w:noProof/>
          <w:lang w:eastAsia="ko-KR"/>
        </w:rPr>
        <w:lastRenderedPageBreak/>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78"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78"/>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lastRenderedPageBreak/>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79" w:name="_Toc26369468"/>
      <w:bookmarkStart w:id="3080" w:name="_Toc36227350"/>
      <w:bookmarkStart w:id="3081" w:name="_Toc36228365"/>
      <w:bookmarkStart w:id="3082" w:name="_Toc36228992"/>
      <w:bookmarkStart w:id="3083" w:name="_Toc68847311"/>
      <w:bookmarkStart w:id="3084" w:name="_Toc74611246"/>
      <w:bookmarkStart w:id="3085" w:name="_Toc75566525"/>
      <w:bookmarkStart w:id="3086" w:name="_Toc89790077"/>
      <w:bookmarkStart w:id="3087" w:name="_Toc99466714"/>
      <w:bookmarkStart w:id="3088" w:name="_Toc217285610"/>
      <w:r w:rsidRPr="00567618">
        <w:rPr>
          <w:lang w:eastAsia="ko-KR"/>
        </w:rPr>
        <w:t>17.3.2</w:t>
      </w:r>
      <w:r w:rsidRPr="00567618">
        <w:rPr>
          <w:lang w:eastAsia="ko-KR"/>
        </w:rPr>
        <w:tab/>
        <w:t>Management of video adaptation</w:t>
      </w:r>
      <w:bookmarkEnd w:id="3079"/>
      <w:bookmarkEnd w:id="3080"/>
      <w:bookmarkEnd w:id="3081"/>
      <w:bookmarkEnd w:id="3082"/>
      <w:bookmarkEnd w:id="3083"/>
      <w:bookmarkEnd w:id="3084"/>
      <w:bookmarkEnd w:id="3085"/>
      <w:bookmarkEnd w:id="3086"/>
      <w:bookmarkEnd w:id="3087"/>
      <w:bookmarkEnd w:id="3088"/>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w:t>
      </w:r>
      <w:r w:rsidRPr="00567618">
        <w:rPr>
          <w:rFonts w:cs="Arial"/>
          <w:lang w:eastAsia="ko-KR"/>
        </w:rPr>
        <w:lastRenderedPageBreak/>
        <w:t>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89"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89"/>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90"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90"/>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w:t>
      </w:r>
      <w:r w:rsidRPr="00567618">
        <w:lastRenderedPageBreak/>
        <w:t xml:space="preserve">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91"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91"/>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92"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92"/>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93" w:name="_Toc26369469"/>
      <w:bookmarkStart w:id="3094" w:name="_Toc36227351"/>
      <w:bookmarkStart w:id="3095" w:name="_Toc36228366"/>
      <w:bookmarkStart w:id="3096" w:name="_Toc36228993"/>
      <w:bookmarkStart w:id="3097" w:name="_Toc68847312"/>
      <w:bookmarkStart w:id="3098" w:name="_Toc74611247"/>
      <w:bookmarkStart w:id="3099" w:name="_Toc75566526"/>
      <w:bookmarkStart w:id="3100" w:name="_Toc89790078"/>
      <w:bookmarkStart w:id="3101" w:name="_Toc99466715"/>
      <w:bookmarkStart w:id="3102" w:name="_Toc217285611"/>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93"/>
      <w:bookmarkEnd w:id="3094"/>
      <w:bookmarkEnd w:id="3095"/>
      <w:bookmarkEnd w:id="3096"/>
      <w:bookmarkEnd w:id="3097"/>
      <w:bookmarkEnd w:id="3098"/>
      <w:bookmarkEnd w:id="3099"/>
      <w:bookmarkEnd w:id="3100"/>
      <w:bookmarkEnd w:id="3101"/>
      <w:bookmarkEnd w:id="3102"/>
    </w:p>
    <w:p w14:paraId="40445CAA" w14:textId="107A7091" w:rsidR="00FC7E52" w:rsidRPr="00567618" w:rsidRDefault="00FC7E52" w:rsidP="00FC7E52">
      <w:pPr>
        <w:pStyle w:val="Heading3"/>
        <w:rPr>
          <w:lang w:eastAsia="ko-KR"/>
        </w:rPr>
      </w:pPr>
      <w:bookmarkStart w:id="3103" w:name="_Toc26369470"/>
      <w:bookmarkStart w:id="3104" w:name="_Toc36227352"/>
      <w:bookmarkStart w:id="3105" w:name="_Toc36228367"/>
      <w:bookmarkStart w:id="3106" w:name="_Toc36228994"/>
      <w:bookmarkStart w:id="3107" w:name="_Toc68847313"/>
      <w:bookmarkStart w:id="3108" w:name="_Toc74611248"/>
      <w:bookmarkStart w:id="3109" w:name="_Toc75566527"/>
      <w:bookmarkStart w:id="3110" w:name="_Toc89790079"/>
      <w:bookmarkStart w:id="3111" w:name="_Toc99466716"/>
      <w:bookmarkStart w:id="3112" w:name="_Toc217285612"/>
      <w:r w:rsidRPr="00567618">
        <w:rPr>
          <w:lang w:eastAsia="ko-KR"/>
        </w:rPr>
        <w:t>17.4.1</w:t>
      </w:r>
      <w:r w:rsidR="00051C87">
        <w:rPr>
          <w:lang w:eastAsia="ko-KR"/>
        </w:rPr>
        <w:tab/>
      </w:r>
      <w:r w:rsidRPr="00567618">
        <w:rPr>
          <w:lang w:eastAsia="ko-KR"/>
        </w:rPr>
        <w:t>General</w:t>
      </w:r>
      <w:bookmarkEnd w:id="3103"/>
      <w:bookmarkEnd w:id="3104"/>
      <w:bookmarkEnd w:id="3105"/>
      <w:bookmarkEnd w:id="3106"/>
      <w:bookmarkEnd w:id="3107"/>
      <w:bookmarkEnd w:id="3108"/>
      <w:bookmarkEnd w:id="3109"/>
      <w:bookmarkEnd w:id="3110"/>
      <w:bookmarkEnd w:id="3111"/>
      <w:bookmarkEnd w:id="3112"/>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13" w:name="_MON_1684549432"/>
    <w:bookmarkEnd w:id="3113"/>
    <w:p w14:paraId="19856284" w14:textId="7438D685" w:rsidR="00051C87" w:rsidRDefault="00051C87" w:rsidP="00C76F30">
      <w:pPr>
        <w:pStyle w:val="TH"/>
      </w:pPr>
      <w:r>
        <w:object w:dxaOrig="10366" w:dyaOrig="4281" w14:anchorId="4671DF03">
          <v:shape id="_x0000_i1084" type="#_x0000_t75" style="width:480.65pt;height:212.65pt" o:ole="">
            <v:imagedata r:id="rId135" o:title=""/>
          </v:shape>
          <o:OLEObject Type="Embed" ProgID="Word.Picture.8" ShapeID="_x0000_i1084" DrawAspect="Content" ObjectID="_1827899201" r:id="rId136"/>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14" w:name="_Toc26369471"/>
      <w:bookmarkStart w:id="3115" w:name="_Toc36227353"/>
      <w:bookmarkStart w:id="3116" w:name="_Toc36228368"/>
      <w:bookmarkStart w:id="3117" w:name="_Toc36228995"/>
      <w:bookmarkStart w:id="3118" w:name="_Toc68847314"/>
      <w:bookmarkStart w:id="3119" w:name="_Toc74611249"/>
      <w:bookmarkStart w:id="3120" w:name="_Toc75566528"/>
      <w:bookmarkStart w:id="3121" w:name="_Toc89790080"/>
      <w:bookmarkStart w:id="3122" w:name="_Toc99466717"/>
      <w:bookmarkStart w:id="3123" w:name="_Toc217285613"/>
      <w:r w:rsidRPr="00567618">
        <w:rPr>
          <w:noProof/>
        </w:rPr>
        <w:t>18</w:t>
      </w:r>
      <w:r w:rsidRPr="00567618">
        <w:rPr>
          <w:noProof/>
        </w:rPr>
        <w:tab/>
        <w:t>MTSI client in terminal using fixed access</w:t>
      </w:r>
      <w:bookmarkEnd w:id="3114"/>
      <w:bookmarkEnd w:id="3115"/>
      <w:bookmarkEnd w:id="3116"/>
      <w:bookmarkEnd w:id="3117"/>
      <w:bookmarkEnd w:id="3118"/>
      <w:bookmarkEnd w:id="3119"/>
      <w:bookmarkEnd w:id="3120"/>
      <w:bookmarkEnd w:id="3121"/>
      <w:bookmarkEnd w:id="3122"/>
      <w:bookmarkEnd w:id="3123"/>
    </w:p>
    <w:p w14:paraId="4BF02B2F" w14:textId="77777777" w:rsidR="00FC7E52" w:rsidRPr="00567618" w:rsidRDefault="00FC7E52" w:rsidP="00FC7E52">
      <w:pPr>
        <w:pStyle w:val="Heading2"/>
        <w:rPr>
          <w:noProof/>
        </w:rPr>
      </w:pPr>
      <w:bookmarkStart w:id="3124" w:name="_Toc26369472"/>
      <w:bookmarkStart w:id="3125" w:name="_Toc36227354"/>
      <w:bookmarkStart w:id="3126" w:name="_Toc36228369"/>
      <w:bookmarkStart w:id="3127" w:name="_Toc36228996"/>
      <w:bookmarkStart w:id="3128" w:name="_Toc68847315"/>
      <w:bookmarkStart w:id="3129" w:name="_Toc74611250"/>
      <w:bookmarkStart w:id="3130" w:name="_Toc75566529"/>
      <w:bookmarkStart w:id="3131" w:name="_Toc89790081"/>
      <w:bookmarkStart w:id="3132" w:name="_Toc99466718"/>
      <w:bookmarkStart w:id="3133" w:name="_Toc217285614"/>
      <w:r w:rsidRPr="00567618">
        <w:rPr>
          <w:noProof/>
        </w:rPr>
        <w:t>18.1</w:t>
      </w:r>
      <w:r w:rsidRPr="00567618">
        <w:rPr>
          <w:noProof/>
        </w:rPr>
        <w:tab/>
        <w:t>General</w:t>
      </w:r>
      <w:bookmarkEnd w:id="3124"/>
      <w:bookmarkEnd w:id="3125"/>
      <w:bookmarkEnd w:id="3126"/>
      <w:bookmarkEnd w:id="3127"/>
      <w:bookmarkEnd w:id="3128"/>
      <w:bookmarkEnd w:id="3129"/>
      <w:bookmarkEnd w:id="3130"/>
      <w:bookmarkEnd w:id="3131"/>
      <w:bookmarkEnd w:id="3132"/>
      <w:bookmarkEnd w:id="3133"/>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34" w:name="_Toc26369473"/>
      <w:bookmarkStart w:id="3135" w:name="_Toc36227355"/>
      <w:bookmarkStart w:id="3136" w:name="_Toc36228370"/>
      <w:bookmarkStart w:id="3137" w:name="_Toc36228997"/>
      <w:bookmarkStart w:id="3138" w:name="_Toc68847316"/>
      <w:bookmarkStart w:id="3139" w:name="_Toc74611251"/>
      <w:bookmarkStart w:id="3140" w:name="_Toc75566530"/>
      <w:bookmarkStart w:id="3141" w:name="_Toc89790082"/>
      <w:bookmarkStart w:id="3142" w:name="_Toc99466719"/>
      <w:bookmarkStart w:id="3143" w:name="_Toc217285615"/>
      <w:r w:rsidRPr="00567618">
        <w:rPr>
          <w:noProof/>
        </w:rPr>
        <w:t>18.2</w:t>
      </w:r>
      <w:r w:rsidRPr="00567618">
        <w:rPr>
          <w:noProof/>
        </w:rPr>
        <w:tab/>
        <w:t>Media codecs</w:t>
      </w:r>
      <w:bookmarkEnd w:id="3134"/>
      <w:bookmarkEnd w:id="3135"/>
      <w:bookmarkEnd w:id="3136"/>
      <w:bookmarkEnd w:id="3137"/>
      <w:bookmarkEnd w:id="3138"/>
      <w:bookmarkEnd w:id="3139"/>
      <w:bookmarkEnd w:id="3140"/>
      <w:bookmarkEnd w:id="3141"/>
      <w:bookmarkEnd w:id="3142"/>
      <w:bookmarkEnd w:id="3143"/>
    </w:p>
    <w:p w14:paraId="084D6E96" w14:textId="77777777" w:rsidR="00FC7E52" w:rsidRPr="00567618" w:rsidRDefault="00FC7E52" w:rsidP="00FC7E52">
      <w:pPr>
        <w:pStyle w:val="Heading3"/>
        <w:rPr>
          <w:noProof/>
        </w:rPr>
      </w:pPr>
      <w:bookmarkStart w:id="3144" w:name="_Toc26369474"/>
      <w:bookmarkStart w:id="3145" w:name="_Toc36227356"/>
      <w:bookmarkStart w:id="3146" w:name="_Toc36228371"/>
      <w:bookmarkStart w:id="3147" w:name="_Toc36228998"/>
      <w:bookmarkStart w:id="3148" w:name="_Toc68847317"/>
      <w:bookmarkStart w:id="3149" w:name="_Toc74611252"/>
      <w:bookmarkStart w:id="3150" w:name="_Toc75566531"/>
      <w:bookmarkStart w:id="3151" w:name="_Toc89790083"/>
      <w:bookmarkStart w:id="3152" w:name="_Toc99466720"/>
      <w:bookmarkStart w:id="3153" w:name="_Toc217285616"/>
      <w:r w:rsidRPr="00567618">
        <w:rPr>
          <w:noProof/>
        </w:rPr>
        <w:t>18.2.1</w:t>
      </w:r>
      <w:r w:rsidRPr="00567618">
        <w:rPr>
          <w:noProof/>
        </w:rPr>
        <w:tab/>
        <w:t>General</w:t>
      </w:r>
      <w:bookmarkEnd w:id="3144"/>
      <w:bookmarkEnd w:id="3145"/>
      <w:bookmarkEnd w:id="3146"/>
      <w:bookmarkEnd w:id="3147"/>
      <w:bookmarkEnd w:id="3148"/>
      <w:bookmarkEnd w:id="3149"/>
      <w:bookmarkEnd w:id="3150"/>
      <w:bookmarkEnd w:id="3151"/>
      <w:bookmarkEnd w:id="3152"/>
      <w:bookmarkEnd w:id="3153"/>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54" w:name="_Toc26369475"/>
      <w:bookmarkStart w:id="3155" w:name="_Toc36227357"/>
      <w:bookmarkStart w:id="3156" w:name="_Toc36228372"/>
      <w:bookmarkStart w:id="3157" w:name="_Toc36228999"/>
      <w:bookmarkStart w:id="3158" w:name="_Toc68847318"/>
      <w:bookmarkStart w:id="3159" w:name="_Toc74611253"/>
      <w:bookmarkStart w:id="3160" w:name="_Toc75566532"/>
      <w:bookmarkStart w:id="3161" w:name="_Toc89790084"/>
      <w:bookmarkStart w:id="3162" w:name="_Toc99466721"/>
      <w:bookmarkStart w:id="3163" w:name="_Toc217285617"/>
      <w:r w:rsidRPr="00567618">
        <w:rPr>
          <w:noProof/>
        </w:rPr>
        <w:t>18.2.2</w:t>
      </w:r>
      <w:r w:rsidRPr="00567618">
        <w:rPr>
          <w:noProof/>
        </w:rPr>
        <w:tab/>
        <w:t>Speech</w:t>
      </w:r>
      <w:bookmarkEnd w:id="3154"/>
      <w:bookmarkEnd w:id="3155"/>
      <w:bookmarkEnd w:id="3156"/>
      <w:bookmarkEnd w:id="3157"/>
      <w:bookmarkEnd w:id="3158"/>
      <w:bookmarkEnd w:id="3159"/>
      <w:bookmarkEnd w:id="3160"/>
      <w:bookmarkEnd w:id="3161"/>
      <w:bookmarkEnd w:id="3162"/>
      <w:bookmarkEnd w:id="3163"/>
    </w:p>
    <w:p w14:paraId="427615D6" w14:textId="77777777" w:rsidR="00FC7E52" w:rsidRPr="00567618" w:rsidRDefault="00FC7E52" w:rsidP="00FC7E52">
      <w:pPr>
        <w:pStyle w:val="Heading4"/>
        <w:rPr>
          <w:noProof/>
        </w:rPr>
      </w:pPr>
      <w:bookmarkStart w:id="3164" w:name="_Toc26369476"/>
      <w:bookmarkStart w:id="3165" w:name="_Toc36227358"/>
      <w:bookmarkStart w:id="3166" w:name="_Toc36228373"/>
      <w:bookmarkStart w:id="3167" w:name="_Toc36229000"/>
      <w:bookmarkStart w:id="3168" w:name="_Toc68847319"/>
      <w:bookmarkStart w:id="3169" w:name="_Toc74611254"/>
      <w:bookmarkStart w:id="3170" w:name="_Toc75566533"/>
      <w:bookmarkStart w:id="3171" w:name="_Toc89790085"/>
      <w:bookmarkStart w:id="3172" w:name="_Toc99466722"/>
      <w:bookmarkStart w:id="3173" w:name="_Toc217285618"/>
      <w:r w:rsidRPr="00567618">
        <w:rPr>
          <w:noProof/>
        </w:rPr>
        <w:t>18.2.2.1</w:t>
      </w:r>
      <w:r w:rsidRPr="00567618">
        <w:rPr>
          <w:noProof/>
        </w:rPr>
        <w:tab/>
        <w:t>Speech codecs</w:t>
      </w:r>
      <w:bookmarkEnd w:id="3164"/>
      <w:bookmarkEnd w:id="3165"/>
      <w:bookmarkEnd w:id="3166"/>
      <w:bookmarkEnd w:id="3167"/>
      <w:bookmarkEnd w:id="3168"/>
      <w:bookmarkEnd w:id="3169"/>
      <w:bookmarkEnd w:id="3170"/>
      <w:bookmarkEnd w:id="3171"/>
      <w:bookmarkEnd w:id="3172"/>
      <w:bookmarkEnd w:id="3173"/>
    </w:p>
    <w:p w14:paraId="2CEBEEAE" w14:textId="789DBC5F" w:rsidR="003B0BD9" w:rsidRPr="00567618" w:rsidRDefault="003B0BD9" w:rsidP="003B0BD9">
      <w:pPr>
        <w:rPr>
          <w:noProof/>
        </w:rPr>
      </w:pPr>
      <w:bookmarkStart w:id="3174"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74"/>
    <w:p w14:paraId="1027CBF5" w14:textId="77777777" w:rsidR="00FC7E52" w:rsidRPr="00567618" w:rsidRDefault="00FC7E52" w:rsidP="00FC7E52">
      <w:pPr>
        <w:rPr>
          <w:noProof/>
        </w:rPr>
      </w:pPr>
      <w:r w:rsidRPr="00567618">
        <w:rPr>
          <w:noProof/>
        </w:rPr>
        <w:lastRenderedPageBreak/>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75" w:name="_Toc26369477"/>
      <w:bookmarkStart w:id="3176" w:name="_Toc36227359"/>
      <w:bookmarkStart w:id="3177" w:name="_Toc36228374"/>
      <w:bookmarkStart w:id="3178" w:name="_Toc36229001"/>
      <w:bookmarkStart w:id="3179" w:name="_Toc68847320"/>
      <w:bookmarkStart w:id="3180" w:name="_Toc74611255"/>
      <w:bookmarkStart w:id="3181" w:name="_Toc75566534"/>
      <w:bookmarkStart w:id="3182" w:name="_Toc89790086"/>
      <w:bookmarkStart w:id="3183" w:name="_Toc99466723"/>
      <w:bookmarkStart w:id="3184" w:name="_Toc217285619"/>
      <w:r w:rsidRPr="00567618">
        <w:rPr>
          <w:noProof/>
        </w:rPr>
        <w:t>18.2.2.2</w:t>
      </w:r>
      <w:r w:rsidRPr="00567618">
        <w:rPr>
          <w:noProof/>
        </w:rPr>
        <w:tab/>
        <w:t>Error concealment procedures</w:t>
      </w:r>
      <w:bookmarkEnd w:id="3175"/>
      <w:bookmarkEnd w:id="3176"/>
      <w:bookmarkEnd w:id="3177"/>
      <w:bookmarkEnd w:id="3178"/>
      <w:bookmarkEnd w:id="3179"/>
      <w:bookmarkEnd w:id="3180"/>
      <w:bookmarkEnd w:id="3181"/>
      <w:bookmarkEnd w:id="3182"/>
      <w:bookmarkEnd w:id="3183"/>
      <w:bookmarkEnd w:id="3184"/>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85" w:name="_Toc26369478"/>
      <w:bookmarkStart w:id="3186" w:name="_Toc36227360"/>
      <w:bookmarkStart w:id="3187" w:name="_Toc36228375"/>
      <w:bookmarkStart w:id="3188" w:name="_Toc36229002"/>
      <w:bookmarkStart w:id="3189" w:name="_Toc68847321"/>
      <w:bookmarkStart w:id="3190" w:name="_Toc74611256"/>
      <w:bookmarkStart w:id="3191" w:name="_Toc75566535"/>
      <w:bookmarkStart w:id="3192" w:name="_Toc89790087"/>
      <w:bookmarkStart w:id="3193" w:name="_Toc99466724"/>
      <w:bookmarkStart w:id="3194" w:name="_Toc217285620"/>
      <w:r w:rsidRPr="00567618">
        <w:rPr>
          <w:noProof/>
        </w:rPr>
        <w:t>18.2.2.3</w:t>
      </w:r>
      <w:r w:rsidRPr="00567618">
        <w:rPr>
          <w:noProof/>
        </w:rPr>
        <w:tab/>
        <w:t>Source controlled rate operation</w:t>
      </w:r>
      <w:bookmarkEnd w:id="3185"/>
      <w:bookmarkEnd w:id="3186"/>
      <w:bookmarkEnd w:id="3187"/>
      <w:bookmarkEnd w:id="3188"/>
      <w:bookmarkEnd w:id="3189"/>
      <w:bookmarkEnd w:id="3190"/>
      <w:bookmarkEnd w:id="3191"/>
      <w:bookmarkEnd w:id="3192"/>
      <w:bookmarkEnd w:id="3193"/>
      <w:bookmarkEnd w:id="3194"/>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95" w:name="_Toc26369479"/>
      <w:bookmarkStart w:id="3196" w:name="_Toc36227361"/>
      <w:bookmarkStart w:id="3197" w:name="_Toc36228376"/>
      <w:bookmarkStart w:id="3198" w:name="_Toc36229003"/>
      <w:bookmarkStart w:id="3199" w:name="_Toc68847322"/>
      <w:bookmarkStart w:id="3200" w:name="_Toc74611257"/>
      <w:bookmarkStart w:id="3201" w:name="_Toc75566536"/>
      <w:bookmarkStart w:id="3202" w:name="_Toc89790088"/>
      <w:bookmarkStart w:id="3203" w:name="_Toc99466725"/>
      <w:bookmarkStart w:id="3204" w:name="_Toc217285621"/>
      <w:r w:rsidRPr="00567618">
        <w:rPr>
          <w:noProof/>
        </w:rPr>
        <w:t>18.2.3</w:t>
      </w:r>
      <w:r w:rsidRPr="00567618">
        <w:rPr>
          <w:noProof/>
        </w:rPr>
        <w:tab/>
        <w:t>Video</w:t>
      </w:r>
      <w:bookmarkEnd w:id="3195"/>
      <w:bookmarkEnd w:id="3196"/>
      <w:bookmarkEnd w:id="3197"/>
      <w:bookmarkEnd w:id="3198"/>
      <w:bookmarkEnd w:id="3199"/>
      <w:bookmarkEnd w:id="3200"/>
      <w:bookmarkEnd w:id="3201"/>
      <w:bookmarkEnd w:id="3202"/>
      <w:bookmarkEnd w:id="3203"/>
      <w:bookmarkEnd w:id="3204"/>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05" w:name="_Toc26369480"/>
      <w:bookmarkStart w:id="3206" w:name="_Toc36227362"/>
      <w:bookmarkStart w:id="3207" w:name="_Toc36228377"/>
      <w:bookmarkStart w:id="3208" w:name="_Toc36229004"/>
      <w:bookmarkStart w:id="3209" w:name="_Toc68847323"/>
      <w:bookmarkStart w:id="3210" w:name="_Toc74611258"/>
      <w:bookmarkStart w:id="3211" w:name="_Toc75566537"/>
      <w:bookmarkStart w:id="3212" w:name="_Toc89790089"/>
      <w:bookmarkStart w:id="3213" w:name="_Toc99466726"/>
      <w:bookmarkStart w:id="3214" w:name="_Toc217285622"/>
      <w:r w:rsidRPr="00567618">
        <w:t>18.2.4</w:t>
      </w:r>
      <w:r w:rsidRPr="00567618">
        <w:tab/>
        <w:t>Real-time text</w:t>
      </w:r>
      <w:bookmarkEnd w:id="3205"/>
      <w:bookmarkEnd w:id="3206"/>
      <w:bookmarkEnd w:id="3207"/>
      <w:bookmarkEnd w:id="3208"/>
      <w:bookmarkEnd w:id="3209"/>
      <w:bookmarkEnd w:id="3210"/>
      <w:bookmarkEnd w:id="3211"/>
      <w:bookmarkEnd w:id="3212"/>
      <w:bookmarkEnd w:id="3213"/>
      <w:bookmarkEnd w:id="3214"/>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15" w:name="_Toc26369481"/>
      <w:bookmarkStart w:id="3216" w:name="_Toc36227363"/>
      <w:bookmarkStart w:id="3217" w:name="_Toc36228378"/>
      <w:bookmarkStart w:id="3218" w:name="_Toc36229005"/>
      <w:bookmarkStart w:id="3219" w:name="_Toc68847324"/>
      <w:bookmarkStart w:id="3220" w:name="_Toc74611259"/>
      <w:bookmarkStart w:id="3221" w:name="_Toc75566538"/>
      <w:bookmarkStart w:id="3222" w:name="_Toc89790090"/>
      <w:bookmarkStart w:id="3223" w:name="_Toc99466727"/>
      <w:bookmarkStart w:id="3224" w:name="_Toc217285623"/>
      <w:r w:rsidRPr="00567618">
        <w:rPr>
          <w:noProof/>
        </w:rPr>
        <w:t>18.3</w:t>
      </w:r>
      <w:r w:rsidRPr="00567618">
        <w:rPr>
          <w:noProof/>
        </w:rPr>
        <w:tab/>
        <w:t>Media configuration</w:t>
      </w:r>
      <w:bookmarkEnd w:id="3215"/>
      <w:bookmarkEnd w:id="3216"/>
      <w:bookmarkEnd w:id="3217"/>
      <w:bookmarkEnd w:id="3218"/>
      <w:bookmarkEnd w:id="3219"/>
      <w:bookmarkEnd w:id="3220"/>
      <w:bookmarkEnd w:id="3221"/>
      <w:bookmarkEnd w:id="3222"/>
      <w:bookmarkEnd w:id="3223"/>
      <w:bookmarkEnd w:id="3224"/>
    </w:p>
    <w:p w14:paraId="6E406E4A" w14:textId="77777777" w:rsidR="00FC7E52" w:rsidRPr="00567618" w:rsidRDefault="00FC7E52" w:rsidP="00FC7E52">
      <w:pPr>
        <w:pStyle w:val="Heading3"/>
      </w:pPr>
      <w:bookmarkStart w:id="3225" w:name="_Toc26369482"/>
      <w:bookmarkStart w:id="3226" w:name="_Toc36227364"/>
      <w:bookmarkStart w:id="3227" w:name="_Toc36228379"/>
      <w:bookmarkStart w:id="3228" w:name="_Toc36229006"/>
      <w:bookmarkStart w:id="3229" w:name="_Toc68847325"/>
      <w:bookmarkStart w:id="3230" w:name="_Toc74611260"/>
      <w:bookmarkStart w:id="3231" w:name="_Toc75566539"/>
      <w:bookmarkStart w:id="3232" w:name="_Toc89790091"/>
      <w:bookmarkStart w:id="3233" w:name="_Toc99466728"/>
      <w:bookmarkStart w:id="3234" w:name="_Toc217285624"/>
      <w:r w:rsidRPr="00567618">
        <w:t>18.3.1</w:t>
      </w:r>
      <w:r w:rsidRPr="00567618">
        <w:tab/>
        <w:t>General</w:t>
      </w:r>
      <w:bookmarkEnd w:id="3225"/>
      <w:bookmarkEnd w:id="3226"/>
      <w:bookmarkEnd w:id="3227"/>
      <w:bookmarkEnd w:id="3228"/>
      <w:bookmarkEnd w:id="3229"/>
      <w:bookmarkEnd w:id="3230"/>
      <w:bookmarkEnd w:id="3231"/>
      <w:bookmarkEnd w:id="3232"/>
      <w:bookmarkEnd w:id="3233"/>
      <w:bookmarkEnd w:id="3234"/>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35" w:name="_Toc26369483"/>
      <w:bookmarkStart w:id="3236" w:name="_Toc36227365"/>
      <w:bookmarkStart w:id="3237" w:name="_Toc36228380"/>
      <w:bookmarkStart w:id="3238" w:name="_Toc36229007"/>
      <w:bookmarkStart w:id="3239" w:name="_Toc68847326"/>
      <w:bookmarkStart w:id="3240" w:name="_Toc74611261"/>
      <w:bookmarkStart w:id="3241" w:name="_Toc75566540"/>
      <w:bookmarkStart w:id="3242" w:name="_Toc89790092"/>
      <w:bookmarkStart w:id="3243" w:name="_Toc99466729"/>
      <w:bookmarkStart w:id="3244" w:name="_Toc217285625"/>
      <w:r w:rsidRPr="00567618">
        <w:t>18.3.2</w:t>
      </w:r>
      <w:r w:rsidRPr="00567618">
        <w:tab/>
        <w:t>Session setup procedures</w:t>
      </w:r>
      <w:bookmarkEnd w:id="3235"/>
      <w:bookmarkEnd w:id="3236"/>
      <w:bookmarkEnd w:id="3237"/>
      <w:bookmarkEnd w:id="3238"/>
      <w:bookmarkEnd w:id="3239"/>
      <w:bookmarkEnd w:id="3240"/>
      <w:bookmarkEnd w:id="3241"/>
      <w:bookmarkEnd w:id="3242"/>
      <w:bookmarkEnd w:id="3243"/>
      <w:bookmarkEnd w:id="3244"/>
    </w:p>
    <w:p w14:paraId="0C1AEE0F" w14:textId="77777777" w:rsidR="00FC7E52" w:rsidRPr="00567618" w:rsidRDefault="00FC7E52" w:rsidP="00FC7E52">
      <w:pPr>
        <w:pStyle w:val="Heading4"/>
      </w:pPr>
      <w:bookmarkStart w:id="3245" w:name="_Toc26369484"/>
      <w:bookmarkStart w:id="3246" w:name="_Toc36227366"/>
      <w:bookmarkStart w:id="3247" w:name="_Toc36228381"/>
      <w:bookmarkStart w:id="3248" w:name="_Toc36229008"/>
      <w:bookmarkStart w:id="3249" w:name="_Toc68847327"/>
      <w:bookmarkStart w:id="3250" w:name="_Toc74611262"/>
      <w:bookmarkStart w:id="3251" w:name="_Toc75566541"/>
      <w:bookmarkStart w:id="3252" w:name="_Toc89790093"/>
      <w:bookmarkStart w:id="3253" w:name="_Toc99466730"/>
      <w:bookmarkStart w:id="3254" w:name="_Toc217285626"/>
      <w:r w:rsidRPr="00567618">
        <w:t>18.3.2.1</w:t>
      </w:r>
      <w:r w:rsidRPr="00567618">
        <w:tab/>
        <w:t>General</w:t>
      </w:r>
      <w:bookmarkEnd w:id="3245"/>
      <w:bookmarkEnd w:id="3246"/>
      <w:bookmarkEnd w:id="3247"/>
      <w:bookmarkEnd w:id="3248"/>
      <w:bookmarkEnd w:id="3249"/>
      <w:bookmarkEnd w:id="3250"/>
      <w:bookmarkEnd w:id="3251"/>
      <w:bookmarkEnd w:id="3252"/>
      <w:bookmarkEnd w:id="3253"/>
      <w:bookmarkEnd w:id="3254"/>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55" w:name="_Toc26369485"/>
      <w:bookmarkStart w:id="3256" w:name="_Toc36227367"/>
      <w:bookmarkStart w:id="3257" w:name="_Toc36228382"/>
      <w:bookmarkStart w:id="3258" w:name="_Toc36229009"/>
      <w:bookmarkStart w:id="3259" w:name="_Toc68847328"/>
      <w:bookmarkStart w:id="3260" w:name="_Toc74611263"/>
      <w:bookmarkStart w:id="3261" w:name="_Toc75566542"/>
      <w:bookmarkStart w:id="3262" w:name="_Toc89790094"/>
      <w:bookmarkStart w:id="3263" w:name="_Toc99466731"/>
      <w:bookmarkStart w:id="3264" w:name="_Toc217285627"/>
      <w:r w:rsidRPr="00567618">
        <w:rPr>
          <w:noProof/>
        </w:rPr>
        <w:t>18.3.2.2</w:t>
      </w:r>
      <w:r w:rsidRPr="00567618">
        <w:rPr>
          <w:noProof/>
        </w:rPr>
        <w:tab/>
        <w:t>Speech</w:t>
      </w:r>
      <w:bookmarkEnd w:id="3255"/>
      <w:bookmarkEnd w:id="3256"/>
      <w:bookmarkEnd w:id="3257"/>
      <w:bookmarkEnd w:id="3258"/>
      <w:bookmarkEnd w:id="3259"/>
      <w:bookmarkEnd w:id="3260"/>
      <w:bookmarkEnd w:id="3261"/>
      <w:bookmarkEnd w:id="3262"/>
      <w:bookmarkEnd w:id="3263"/>
      <w:bookmarkEnd w:id="3264"/>
    </w:p>
    <w:p w14:paraId="3F6C2B9A" w14:textId="01E25A0B" w:rsidR="003B0BD9" w:rsidRPr="00567618" w:rsidRDefault="003B0BD9" w:rsidP="003B0BD9">
      <w:pPr>
        <w:rPr>
          <w:noProof/>
        </w:rPr>
      </w:pPr>
      <w:bookmarkStart w:id="3265"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lastRenderedPageBreak/>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65"/>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66" w:name="_Toc26369486"/>
      <w:bookmarkStart w:id="3267" w:name="_Toc36227368"/>
      <w:bookmarkStart w:id="3268" w:name="_Toc36228383"/>
      <w:bookmarkStart w:id="3269" w:name="_Toc36229010"/>
      <w:bookmarkStart w:id="3270" w:name="_Toc68847329"/>
      <w:bookmarkStart w:id="3271" w:name="_Toc74611264"/>
      <w:bookmarkStart w:id="3272" w:name="_Toc75566543"/>
      <w:bookmarkStart w:id="3273" w:name="_Toc89790095"/>
      <w:bookmarkStart w:id="3274" w:name="_Toc99466732"/>
      <w:bookmarkStart w:id="3275" w:name="_Toc217285628"/>
      <w:r w:rsidRPr="00567618">
        <w:rPr>
          <w:noProof/>
        </w:rPr>
        <w:t>18.3.2.3</w:t>
      </w:r>
      <w:r w:rsidRPr="00567618">
        <w:rPr>
          <w:noProof/>
        </w:rPr>
        <w:tab/>
        <w:t>Video</w:t>
      </w:r>
      <w:bookmarkEnd w:id="3266"/>
      <w:bookmarkEnd w:id="3267"/>
      <w:bookmarkEnd w:id="3268"/>
      <w:bookmarkEnd w:id="3269"/>
      <w:bookmarkEnd w:id="3270"/>
      <w:bookmarkEnd w:id="3271"/>
      <w:bookmarkEnd w:id="3272"/>
      <w:bookmarkEnd w:id="3273"/>
      <w:bookmarkEnd w:id="3274"/>
      <w:bookmarkEnd w:id="3275"/>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76" w:name="_Toc26369487"/>
      <w:bookmarkStart w:id="3277" w:name="_Toc36227369"/>
      <w:bookmarkStart w:id="3278" w:name="_Toc36228384"/>
      <w:bookmarkStart w:id="3279" w:name="_Toc36229011"/>
      <w:bookmarkStart w:id="3280" w:name="_Toc68847330"/>
      <w:bookmarkStart w:id="3281" w:name="_Toc74611265"/>
      <w:bookmarkStart w:id="3282" w:name="_Toc75566544"/>
      <w:bookmarkStart w:id="3283" w:name="_Toc89790096"/>
      <w:bookmarkStart w:id="3284" w:name="_Toc99466733"/>
      <w:bookmarkStart w:id="3285" w:name="_Toc217285629"/>
      <w:r w:rsidRPr="00567618">
        <w:rPr>
          <w:noProof/>
        </w:rPr>
        <w:t>18.3.2.4</w:t>
      </w:r>
      <w:r w:rsidRPr="00567618">
        <w:rPr>
          <w:noProof/>
        </w:rPr>
        <w:tab/>
        <w:t>Text</w:t>
      </w:r>
      <w:bookmarkEnd w:id="3276"/>
      <w:bookmarkEnd w:id="3277"/>
      <w:bookmarkEnd w:id="3278"/>
      <w:bookmarkEnd w:id="3279"/>
      <w:bookmarkEnd w:id="3280"/>
      <w:bookmarkEnd w:id="3281"/>
      <w:bookmarkEnd w:id="3282"/>
      <w:bookmarkEnd w:id="3283"/>
      <w:bookmarkEnd w:id="3284"/>
      <w:bookmarkEnd w:id="3285"/>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86" w:name="_Toc26369488"/>
      <w:bookmarkStart w:id="3287" w:name="_Toc36227370"/>
      <w:bookmarkStart w:id="3288" w:name="_Toc36228385"/>
      <w:bookmarkStart w:id="3289" w:name="_Toc36229012"/>
      <w:bookmarkStart w:id="3290" w:name="_Toc68847331"/>
      <w:bookmarkStart w:id="3291" w:name="_Toc74611266"/>
      <w:bookmarkStart w:id="3292" w:name="_Toc75566545"/>
      <w:bookmarkStart w:id="3293" w:name="_Toc89790097"/>
      <w:bookmarkStart w:id="3294" w:name="_Toc99466734"/>
      <w:bookmarkStart w:id="3295" w:name="_Toc217285630"/>
      <w:r w:rsidRPr="00567618">
        <w:rPr>
          <w:noProof/>
        </w:rPr>
        <w:t>18.3.2.5</w:t>
      </w:r>
      <w:r w:rsidRPr="00567618">
        <w:rPr>
          <w:noProof/>
        </w:rPr>
        <w:tab/>
        <w:t>Bandwidth negotiation</w:t>
      </w:r>
      <w:bookmarkEnd w:id="3286"/>
      <w:bookmarkEnd w:id="3287"/>
      <w:bookmarkEnd w:id="3288"/>
      <w:bookmarkEnd w:id="3289"/>
      <w:bookmarkEnd w:id="3290"/>
      <w:bookmarkEnd w:id="3291"/>
      <w:bookmarkEnd w:id="3292"/>
      <w:bookmarkEnd w:id="3293"/>
      <w:bookmarkEnd w:id="3294"/>
      <w:bookmarkEnd w:id="3295"/>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96" w:name="_Toc26369489"/>
      <w:bookmarkStart w:id="3297" w:name="_Toc36227371"/>
      <w:bookmarkStart w:id="3298" w:name="_Toc36228386"/>
      <w:bookmarkStart w:id="3299" w:name="_Toc36229013"/>
      <w:bookmarkStart w:id="3300" w:name="_Toc68847332"/>
      <w:bookmarkStart w:id="3301" w:name="_Toc74611267"/>
      <w:bookmarkStart w:id="3302" w:name="_Toc75566546"/>
      <w:bookmarkStart w:id="3303" w:name="_Toc89790098"/>
      <w:bookmarkStart w:id="3304" w:name="_Toc99466735"/>
      <w:bookmarkStart w:id="3305" w:name="_Toc217285631"/>
      <w:r w:rsidRPr="00567618">
        <w:rPr>
          <w:noProof/>
        </w:rPr>
        <w:t>18.3.3</w:t>
      </w:r>
      <w:r w:rsidRPr="00567618">
        <w:rPr>
          <w:noProof/>
        </w:rPr>
        <w:tab/>
        <w:t>Session control procedures</w:t>
      </w:r>
      <w:bookmarkEnd w:id="3296"/>
      <w:bookmarkEnd w:id="3297"/>
      <w:bookmarkEnd w:id="3298"/>
      <w:bookmarkEnd w:id="3299"/>
      <w:bookmarkEnd w:id="3300"/>
      <w:bookmarkEnd w:id="3301"/>
      <w:bookmarkEnd w:id="3302"/>
      <w:bookmarkEnd w:id="3303"/>
      <w:bookmarkEnd w:id="3304"/>
      <w:bookmarkEnd w:id="3305"/>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06" w:name="_Toc26369490"/>
      <w:bookmarkStart w:id="3307" w:name="_Toc36227372"/>
      <w:bookmarkStart w:id="3308" w:name="_Toc36228387"/>
      <w:bookmarkStart w:id="3309" w:name="_Toc36229014"/>
      <w:bookmarkStart w:id="3310" w:name="_Toc68847333"/>
      <w:bookmarkStart w:id="3311" w:name="_Toc74611268"/>
      <w:bookmarkStart w:id="3312" w:name="_Toc75566547"/>
      <w:bookmarkStart w:id="3313" w:name="_Toc89790099"/>
      <w:bookmarkStart w:id="3314" w:name="_Toc99466736"/>
      <w:bookmarkStart w:id="3315" w:name="_Toc217285632"/>
      <w:r w:rsidRPr="00567618">
        <w:rPr>
          <w:noProof/>
        </w:rPr>
        <w:lastRenderedPageBreak/>
        <w:t>18.4</w:t>
      </w:r>
      <w:r w:rsidRPr="00567618">
        <w:rPr>
          <w:noProof/>
        </w:rPr>
        <w:tab/>
        <w:t>Data transport</w:t>
      </w:r>
      <w:bookmarkEnd w:id="3306"/>
      <w:bookmarkEnd w:id="3307"/>
      <w:bookmarkEnd w:id="3308"/>
      <w:bookmarkEnd w:id="3309"/>
      <w:bookmarkEnd w:id="3310"/>
      <w:bookmarkEnd w:id="3311"/>
      <w:bookmarkEnd w:id="3312"/>
      <w:bookmarkEnd w:id="3313"/>
      <w:bookmarkEnd w:id="3314"/>
      <w:bookmarkEnd w:id="3315"/>
    </w:p>
    <w:p w14:paraId="0F90C4CB" w14:textId="77777777" w:rsidR="00FC7E52" w:rsidRPr="00567618" w:rsidRDefault="00FC7E52" w:rsidP="00FC7E52">
      <w:pPr>
        <w:pStyle w:val="Heading3"/>
        <w:rPr>
          <w:noProof/>
        </w:rPr>
      </w:pPr>
      <w:bookmarkStart w:id="3316" w:name="_Toc26369491"/>
      <w:bookmarkStart w:id="3317" w:name="_Toc36227373"/>
      <w:bookmarkStart w:id="3318" w:name="_Toc36228388"/>
      <w:bookmarkStart w:id="3319" w:name="_Toc36229015"/>
      <w:bookmarkStart w:id="3320" w:name="_Toc68847334"/>
      <w:bookmarkStart w:id="3321" w:name="_Toc74611269"/>
      <w:bookmarkStart w:id="3322" w:name="_Toc75566548"/>
      <w:bookmarkStart w:id="3323" w:name="_Toc89790100"/>
      <w:bookmarkStart w:id="3324" w:name="_Toc99466737"/>
      <w:bookmarkStart w:id="3325" w:name="_Toc217285633"/>
      <w:r w:rsidRPr="00567618">
        <w:rPr>
          <w:noProof/>
        </w:rPr>
        <w:t>18.4.1</w:t>
      </w:r>
      <w:r w:rsidRPr="00567618">
        <w:rPr>
          <w:noProof/>
        </w:rPr>
        <w:tab/>
        <w:t>General</w:t>
      </w:r>
      <w:bookmarkEnd w:id="3316"/>
      <w:bookmarkEnd w:id="3317"/>
      <w:bookmarkEnd w:id="3318"/>
      <w:bookmarkEnd w:id="3319"/>
      <w:bookmarkEnd w:id="3320"/>
      <w:bookmarkEnd w:id="3321"/>
      <w:bookmarkEnd w:id="3322"/>
      <w:bookmarkEnd w:id="3323"/>
      <w:bookmarkEnd w:id="3324"/>
      <w:bookmarkEnd w:id="3325"/>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26" w:name="_Toc26369492"/>
      <w:bookmarkStart w:id="3327" w:name="_Toc36227374"/>
      <w:bookmarkStart w:id="3328" w:name="_Toc36228389"/>
      <w:bookmarkStart w:id="3329" w:name="_Toc36229016"/>
      <w:bookmarkStart w:id="3330" w:name="_Toc68847335"/>
      <w:bookmarkStart w:id="3331" w:name="_Toc74611270"/>
      <w:bookmarkStart w:id="3332" w:name="_Toc75566549"/>
      <w:bookmarkStart w:id="3333" w:name="_Toc89790101"/>
      <w:bookmarkStart w:id="3334" w:name="_Toc99466738"/>
      <w:bookmarkStart w:id="3335" w:name="_Toc217285634"/>
      <w:r w:rsidRPr="00567618">
        <w:rPr>
          <w:noProof/>
        </w:rPr>
        <w:t>18.4.2</w:t>
      </w:r>
      <w:r w:rsidRPr="00567618">
        <w:rPr>
          <w:noProof/>
        </w:rPr>
        <w:tab/>
        <w:t>Packetization</w:t>
      </w:r>
      <w:bookmarkEnd w:id="3326"/>
      <w:bookmarkEnd w:id="3327"/>
      <w:bookmarkEnd w:id="3328"/>
      <w:bookmarkEnd w:id="3329"/>
      <w:bookmarkEnd w:id="3330"/>
      <w:bookmarkEnd w:id="3331"/>
      <w:bookmarkEnd w:id="3332"/>
      <w:bookmarkEnd w:id="3333"/>
      <w:bookmarkEnd w:id="3334"/>
      <w:bookmarkEnd w:id="3335"/>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36" w:name="_Toc26369493"/>
      <w:bookmarkStart w:id="3337" w:name="_Toc36227375"/>
      <w:bookmarkStart w:id="3338" w:name="_Toc36228390"/>
      <w:bookmarkStart w:id="3339" w:name="_Toc36229017"/>
      <w:bookmarkStart w:id="3340" w:name="_Toc68847336"/>
      <w:bookmarkStart w:id="3341" w:name="_Toc74611271"/>
      <w:bookmarkStart w:id="3342" w:name="_Toc75566550"/>
      <w:bookmarkStart w:id="3343" w:name="_Toc89790102"/>
      <w:bookmarkStart w:id="3344" w:name="_Toc99466739"/>
      <w:bookmarkStart w:id="3345" w:name="_Toc217285635"/>
      <w:r w:rsidRPr="00567618">
        <w:rPr>
          <w:noProof/>
        </w:rPr>
        <w:t>18.4.3</w:t>
      </w:r>
      <w:r w:rsidRPr="00567618">
        <w:rPr>
          <w:noProof/>
        </w:rPr>
        <w:tab/>
        <w:t>RTP payload format</w:t>
      </w:r>
      <w:bookmarkEnd w:id="3336"/>
      <w:bookmarkEnd w:id="3337"/>
      <w:bookmarkEnd w:id="3338"/>
      <w:bookmarkEnd w:id="3339"/>
      <w:bookmarkEnd w:id="3340"/>
      <w:bookmarkEnd w:id="3341"/>
      <w:bookmarkEnd w:id="3342"/>
      <w:bookmarkEnd w:id="3343"/>
      <w:bookmarkEnd w:id="3344"/>
      <w:bookmarkEnd w:id="3345"/>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46" w:name="_Toc26369494"/>
      <w:bookmarkStart w:id="3347" w:name="_Toc36227376"/>
      <w:bookmarkStart w:id="3348" w:name="_Toc36228391"/>
      <w:bookmarkStart w:id="3349" w:name="_Toc36229018"/>
      <w:bookmarkStart w:id="3350" w:name="_Toc68847337"/>
      <w:bookmarkStart w:id="3351" w:name="_Toc74611272"/>
      <w:bookmarkStart w:id="3352" w:name="_Toc75566551"/>
      <w:bookmarkStart w:id="3353" w:name="_Toc89790103"/>
      <w:bookmarkStart w:id="3354" w:name="_Toc99466740"/>
      <w:bookmarkStart w:id="3355" w:name="_Toc217285636"/>
      <w:r w:rsidRPr="00567618">
        <w:rPr>
          <w:noProof/>
        </w:rPr>
        <w:lastRenderedPageBreak/>
        <w:t>18.5</w:t>
      </w:r>
      <w:r w:rsidRPr="00567618">
        <w:rPr>
          <w:noProof/>
        </w:rPr>
        <w:tab/>
        <w:t>Jitter buffer management</w:t>
      </w:r>
      <w:bookmarkEnd w:id="3346"/>
      <w:bookmarkEnd w:id="3347"/>
      <w:bookmarkEnd w:id="3348"/>
      <w:bookmarkEnd w:id="3349"/>
      <w:bookmarkEnd w:id="3350"/>
      <w:bookmarkEnd w:id="3351"/>
      <w:bookmarkEnd w:id="3352"/>
      <w:bookmarkEnd w:id="3353"/>
      <w:bookmarkEnd w:id="3354"/>
      <w:bookmarkEnd w:id="3355"/>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56" w:name="_Toc26369495"/>
      <w:bookmarkStart w:id="3357" w:name="_Toc36227377"/>
      <w:bookmarkStart w:id="3358" w:name="_Toc36228392"/>
      <w:bookmarkStart w:id="3359" w:name="_Toc36229019"/>
      <w:bookmarkStart w:id="3360" w:name="_Toc68847338"/>
      <w:bookmarkStart w:id="3361" w:name="_Toc74611273"/>
      <w:bookmarkStart w:id="3362" w:name="_Toc75566552"/>
      <w:bookmarkStart w:id="3363" w:name="_Toc89790104"/>
      <w:bookmarkStart w:id="3364" w:name="_Toc99466741"/>
      <w:bookmarkStart w:id="3365" w:name="_Toc217285637"/>
      <w:r w:rsidRPr="00567618">
        <w:t>18.6</w:t>
      </w:r>
      <w:r w:rsidRPr="00567618">
        <w:tab/>
        <w:t>Packet-loss handling</w:t>
      </w:r>
      <w:bookmarkEnd w:id="3356"/>
      <w:bookmarkEnd w:id="3357"/>
      <w:bookmarkEnd w:id="3358"/>
      <w:bookmarkEnd w:id="3359"/>
      <w:bookmarkEnd w:id="3360"/>
      <w:bookmarkEnd w:id="3361"/>
      <w:bookmarkEnd w:id="3362"/>
      <w:bookmarkEnd w:id="3363"/>
      <w:bookmarkEnd w:id="3364"/>
      <w:bookmarkEnd w:id="3365"/>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66" w:name="_Toc26369496"/>
      <w:bookmarkStart w:id="3367" w:name="_Toc36227378"/>
      <w:bookmarkStart w:id="3368" w:name="_Toc36228393"/>
      <w:bookmarkStart w:id="3369" w:name="_Toc36229020"/>
      <w:bookmarkStart w:id="3370" w:name="_Toc68847339"/>
      <w:bookmarkStart w:id="3371" w:name="_Toc74611274"/>
      <w:bookmarkStart w:id="3372" w:name="_Toc75566553"/>
      <w:bookmarkStart w:id="3373" w:name="_Toc89790105"/>
      <w:bookmarkStart w:id="3374" w:name="_Toc99466742"/>
      <w:bookmarkStart w:id="3375" w:name="_Toc217285638"/>
      <w:r w:rsidRPr="00567618">
        <w:t>18.7</w:t>
      </w:r>
      <w:r w:rsidRPr="00567618">
        <w:tab/>
        <w:t>Adaptation</w:t>
      </w:r>
      <w:bookmarkEnd w:id="3366"/>
      <w:bookmarkEnd w:id="3367"/>
      <w:bookmarkEnd w:id="3368"/>
      <w:bookmarkEnd w:id="3369"/>
      <w:bookmarkEnd w:id="3370"/>
      <w:bookmarkEnd w:id="3371"/>
      <w:bookmarkEnd w:id="3372"/>
      <w:bookmarkEnd w:id="3373"/>
      <w:bookmarkEnd w:id="3374"/>
      <w:bookmarkEnd w:id="3375"/>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76" w:name="_Toc26369497"/>
      <w:bookmarkStart w:id="3377" w:name="_Toc36227379"/>
      <w:bookmarkStart w:id="3378" w:name="_Toc36228394"/>
      <w:bookmarkStart w:id="3379" w:name="_Toc36229021"/>
      <w:bookmarkStart w:id="3380" w:name="_Toc68847340"/>
      <w:bookmarkStart w:id="3381" w:name="_Toc74611275"/>
      <w:bookmarkStart w:id="3382" w:name="_Toc75566554"/>
      <w:bookmarkStart w:id="3383" w:name="_Toc89790106"/>
      <w:bookmarkStart w:id="3384" w:name="_Toc99466743"/>
      <w:bookmarkStart w:id="3385" w:name="_Toc217285639"/>
      <w:r w:rsidRPr="00567618">
        <w:rPr>
          <w:noProof/>
        </w:rPr>
        <w:t>18.8</w:t>
      </w:r>
      <w:r w:rsidRPr="00567618">
        <w:rPr>
          <w:noProof/>
        </w:rPr>
        <w:tab/>
        <w:t>Front-end handling</w:t>
      </w:r>
      <w:bookmarkEnd w:id="3376"/>
      <w:bookmarkEnd w:id="3377"/>
      <w:bookmarkEnd w:id="3378"/>
      <w:bookmarkEnd w:id="3379"/>
      <w:bookmarkEnd w:id="3380"/>
      <w:bookmarkEnd w:id="3381"/>
      <w:bookmarkEnd w:id="3382"/>
      <w:bookmarkEnd w:id="3383"/>
      <w:bookmarkEnd w:id="3384"/>
      <w:bookmarkEnd w:id="3385"/>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86" w:name="_Toc26369498"/>
      <w:bookmarkStart w:id="3387" w:name="_Toc36227380"/>
      <w:bookmarkStart w:id="3388" w:name="_Toc36228395"/>
      <w:bookmarkStart w:id="3389" w:name="_Toc36229022"/>
      <w:bookmarkStart w:id="3390" w:name="_Toc68847341"/>
      <w:bookmarkStart w:id="3391" w:name="_Toc74611276"/>
      <w:bookmarkStart w:id="3392" w:name="_Toc75566555"/>
      <w:bookmarkStart w:id="3393" w:name="_Toc89790107"/>
      <w:bookmarkStart w:id="3394" w:name="_Toc99466744"/>
      <w:bookmarkStart w:id="3395" w:name="_Toc217285640"/>
      <w:r w:rsidRPr="00567618">
        <w:rPr>
          <w:noProof/>
        </w:rPr>
        <w:t>18.9</w:t>
      </w:r>
      <w:r w:rsidRPr="00567618">
        <w:rPr>
          <w:noProof/>
        </w:rPr>
        <w:tab/>
        <w:t>Supplementary services</w:t>
      </w:r>
      <w:bookmarkEnd w:id="3386"/>
      <w:bookmarkEnd w:id="3387"/>
      <w:bookmarkEnd w:id="3388"/>
      <w:bookmarkEnd w:id="3389"/>
      <w:bookmarkEnd w:id="3390"/>
      <w:bookmarkEnd w:id="3391"/>
      <w:bookmarkEnd w:id="3392"/>
      <w:bookmarkEnd w:id="3393"/>
      <w:bookmarkEnd w:id="3394"/>
      <w:bookmarkEnd w:id="3395"/>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96" w:name="_Toc26369499"/>
      <w:bookmarkStart w:id="3397" w:name="_Toc36227381"/>
      <w:bookmarkStart w:id="3398" w:name="_Toc36228396"/>
      <w:bookmarkStart w:id="3399" w:name="_Toc36229023"/>
      <w:bookmarkStart w:id="3400" w:name="_Toc68847342"/>
      <w:bookmarkStart w:id="3401" w:name="_Toc74611277"/>
      <w:bookmarkStart w:id="3402" w:name="_Toc75566556"/>
      <w:bookmarkStart w:id="3403" w:name="_Toc89790108"/>
      <w:bookmarkStart w:id="3404" w:name="_Toc99466745"/>
      <w:bookmarkStart w:id="3405" w:name="_Toc217285641"/>
      <w:r w:rsidRPr="00567618">
        <w:lastRenderedPageBreak/>
        <w:t>19</w:t>
      </w:r>
      <w:r w:rsidRPr="00567618">
        <w:tab/>
        <w:t>Additional bandwidth information</w:t>
      </w:r>
      <w:bookmarkEnd w:id="3396"/>
      <w:bookmarkEnd w:id="3397"/>
      <w:bookmarkEnd w:id="3398"/>
      <w:bookmarkEnd w:id="3399"/>
      <w:bookmarkEnd w:id="3400"/>
      <w:bookmarkEnd w:id="3401"/>
      <w:bookmarkEnd w:id="3402"/>
      <w:bookmarkEnd w:id="3403"/>
      <w:bookmarkEnd w:id="3404"/>
      <w:bookmarkEnd w:id="3405"/>
    </w:p>
    <w:p w14:paraId="5288EEF4" w14:textId="77777777" w:rsidR="00FC7E52" w:rsidRPr="00567618" w:rsidRDefault="00FC7E52" w:rsidP="00FC7E52">
      <w:pPr>
        <w:pStyle w:val="Heading2"/>
      </w:pPr>
      <w:bookmarkStart w:id="3406" w:name="_Toc26369500"/>
      <w:bookmarkStart w:id="3407" w:name="_Toc36227382"/>
      <w:bookmarkStart w:id="3408" w:name="_Toc36228397"/>
      <w:bookmarkStart w:id="3409" w:name="_Toc36229024"/>
      <w:bookmarkStart w:id="3410" w:name="_Toc68847343"/>
      <w:bookmarkStart w:id="3411" w:name="_Toc74611278"/>
      <w:bookmarkStart w:id="3412" w:name="_Toc75566557"/>
      <w:bookmarkStart w:id="3413" w:name="_Toc89790109"/>
      <w:bookmarkStart w:id="3414" w:name="_Toc99466746"/>
      <w:bookmarkStart w:id="3415" w:name="_Toc217285642"/>
      <w:r w:rsidRPr="00567618">
        <w:t>19.1</w:t>
      </w:r>
      <w:r w:rsidRPr="00567618">
        <w:tab/>
        <w:t>General</w:t>
      </w:r>
      <w:bookmarkEnd w:id="3406"/>
      <w:bookmarkEnd w:id="3407"/>
      <w:bookmarkEnd w:id="3408"/>
      <w:bookmarkEnd w:id="3409"/>
      <w:bookmarkEnd w:id="3410"/>
      <w:bookmarkEnd w:id="3411"/>
      <w:bookmarkEnd w:id="3412"/>
      <w:bookmarkEnd w:id="3413"/>
      <w:bookmarkEnd w:id="3414"/>
      <w:bookmarkEnd w:id="3415"/>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16" w:name="_Toc26369501"/>
      <w:bookmarkStart w:id="3417" w:name="_Toc36227383"/>
      <w:bookmarkStart w:id="3418" w:name="_Toc36228398"/>
      <w:bookmarkStart w:id="3419" w:name="_Toc36229025"/>
      <w:bookmarkStart w:id="3420" w:name="_Toc68847344"/>
      <w:bookmarkStart w:id="3421" w:name="_Toc74611279"/>
      <w:bookmarkStart w:id="3422" w:name="_Toc75566558"/>
      <w:bookmarkStart w:id="3423" w:name="_Toc89790110"/>
      <w:bookmarkStart w:id="3424" w:name="_Toc99466747"/>
      <w:bookmarkStart w:id="3425" w:name="_Toc217285643"/>
      <w:r w:rsidRPr="00567618">
        <w:t>19.2</w:t>
      </w:r>
      <w:r w:rsidRPr="00567618">
        <w:tab/>
        <w:t>Bandwidth properties</w:t>
      </w:r>
      <w:bookmarkEnd w:id="3416"/>
      <w:bookmarkEnd w:id="3417"/>
      <w:bookmarkEnd w:id="3418"/>
      <w:bookmarkEnd w:id="3419"/>
      <w:bookmarkEnd w:id="3420"/>
      <w:bookmarkEnd w:id="3421"/>
      <w:bookmarkEnd w:id="3422"/>
      <w:bookmarkEnd w:id="3423"/>
      <w:bookmarkEnd w:id="3424"/>
      <w:bookmarkEnd w:id="3425"/>
    </w:p>
    <w:p w14:paraId="01F3FD29" w14:textId="77777777" w:rsidR="00FC7E52" w:rsidRPr="00567618" w:rsidRDefault="00FC7E52" w:rsidP="00FC7E52">
      <w:pPr>
        <w:pStyle w:val="Heading3"/>
      </w:pPr>
      <w:bookmarkStart w:id="3426" w:name="_Toc26369502"/>
      <w:bookmarkStart w:id="3427" w:name="_Toc36227384"/>
      <w:bookmarkStart w:id="3428" w:name="_Toc36228399"/>
      <w:bookmarkStart w:id="3429" w:name="_Toc36229026"/>
      <w:bookmarkStart w:id="3430" w:name="_Toc68847345"/>
      <w:bookmarkStart w:id="3431" w:name="_Toc74611280"/>
      <w:bookmarkStart w:id="3432" w:name="_Toc75566559"/>
      <w:bookmarkStart w:id="3433" w:name="_Toc89790111"/>
      <w:bookmarkStart w:id="3434" w:name="_Toc99466748"/>
      <w:bookmarkStart w:id="3435" w:name="_Toc217285644"/>
      <w:r w:rsidRPr="00567618">
        <w:t>19.2.1</w:t>
      </w:r>
      <w:r w:rsidRPr="00567618">
        <w:tab/>
        <w:t>General description</w:t>
      </w:r>
      <w:bookmarkEnd w:id="3426"/>
      <w:bookmarkEnd w:id="3427"/>
      <w:bookmarkEnd w:id="3428"/>
      <w:bookmarkEnd w:id="3429"/>
      <w:bookmarkEnd w:id="3430"/>
      <w:bookmarkEnd w:id="3431"/>
      <w:bookmarkEnd w:id="3432"/>
      <w:bookmarkEnd w:id="3433"/>
      <w:bookmarkEnd w:id="3434"/>
      <w:bookmarkEnd w:id="3435"/>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lastRenderedPageBreak/>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36" w:name="_Toc26369503"/>
      <w:bookmarkStart w:id="3437" w:name="_Toc36227385"/>
      <w:bookmarkStart w:id="3438" w:name="_Toc36228400"/>
      <w:bookmarkStart w:id="3439" w:name="_Toc36229027"/>
      <w:bookmarkStart w:id="3440" w:name="_Toc68847346"/>
      <w:bookmarkStart w:id="3441" w:name="_Toc74611281"/>
      <w:bookmarkStart w:id="3442" w:name="_Toc75566560"/>
      <w:bookmarkStart w:id="3443" w:name="_Toc89790112"/>
      <w:bookmarkStart w:id="3444" w:name="_Toc99466749"/>
      <w:bookmarkStart w:id="3445" w:name="_Toc217285645"/>
      <w:r w:rsidRPr="00567618">
        <w:t>19.2.2</w:t>
      </w:r>
      <w:r w:rsidRPr="00567618">
        <w:tab/>
        <w:t>Maximum Supported Bandwidth</w:t>
      </w:r>
      <w:bookmarkEnd w:id="3436"/>
      <w:bookmarkEnd w:id="3437"/>
      <w:bookmarkEnd w:id="3438"/>
      <w:bookmarkEnd w:id="3439"/>
      <w:bookmarkEnd w:id="3440"/>
      <w:bookmarkEnd w:id="3441"/>
      <w:bookmarkEnd w:id="3442"/>
      <w:bookmarkEnd w:id="3443"/>
      <w:bookmarkEnd w:id="3444"/>
      <w:bookmarkEnd w:id="3445"/>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46" w:name="_Toc26369504"/>
      <w:bookmarkStart w:id="3447" w:name="_Toc36227386"/>
      <w:bookmarkStart w:id="3448" w:name="_Toc36228401"/>
      <w:bookmarkStart w:id="3449" w:name="_Toc36229028"/>
      <w:bookmarkStart w:id="3450" w:name="_Toc68847347"/>
      <w:bookmarkStart w:id="3451" w:name="_Toc74611282"/>
      <w:bookmarkStart w:id="3452" w:name="_Toc75566561"/>
      <w:bookmarkStart w:id="3453" w:name="_Toc89790113"/>
      <w:bookmarkStart w:id="3454" w:name="_Toc99466750"/>
      <w:bookmarkStart w:id="3455" w:name="_Toc217285646"/>
      <w:r w:rsidRPr="00567618">
        <w:t>19.2.3</w:t>
      </w:r>
      <w:r w:rsidRPr="00567618">
        <w:tab/>
        <w:t>Maximum Desired Bandwidth</w:t>
      </w:r>
      <w:bookmarkEnd w:id="3446"/>
      <w:bookmarkEnd w:id="3447"/>
      <w:bookmarkEnd w:id="3448"/>
      <w:bookmarkEnd w:id="3449"/>
      <w:bookmarkEnd w:id="3450"/>
      <w:bookmarkEnd w:id="3451"/>
      <w:bookmarkEnd w:id="3452"/>
      <w:bookmarkEnd w:id="3453"/>
      <w:bookmarkEnd w:id="3454"/>
      <w:bookmarkEnd w:id="3455"/>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56" w:name="_Toc26369505"/>
      <w:bookmarkStart w:id="3457" w:name="_Toc36227387"/>
      <w:bookmarkStart w:id="3458" w:name="_Toc36228402"/>
      <w:bookmarkStart w:id="3459" w:name="_Toc36229029"/>
      <w:bookmarkStart w:id="3460" w:name="_Toc68847348"/>
      <w:bookmarkStart w:id="3461" w:name="_Toc74611283"/>
      <w:bookmarkStart w:id="3462" w:name="_Toc75566562"/>
      <w:bookmarkStart w:id="3463" w:name="_Toc89790114"/>
      <w:bookmarkStart w:id="3464" w:name="_Toc99466751"/>
      <w:bookmarkStart w:id="3465" w:name="_Toc217285647"/>
      <w:r w:rsidRPr="00567618">
        <w:lastRenderedPageBreak/>
        <w:t>19.2.4</w:t>
      </w:r>
      <w:r w:rsidRPr="00567618">
        <w:tab/>
        <w:t>Minimum Desired Bandwidth</w:t>
      </w:r>
      <w:bookmarkEnd w:id="3456"/>
      <w:bookmarkEnd w:id="3457"/>
      <w:bookmarkEnd w:id="3458"/>
      <w:bookmarkEnd w:id="3459"/>
      <w:bookmarkEnd w:id="3460"/>
      <w:bookmarkEnd w:id="3461"/>
      <w:bookmarkEnd w:id="3462"/>
      <w:bookmarkEnd w:id="3463"/>
      <w:bookmarkEnd w:id="3464"/>
      <w:bookmarkEnd w:id="3465"/>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66" w:name="_Toc26369506"/>
      <w:bookmarkStart w:id="3467" w:name="_Toc36227388"/>
      <w:bookmarkStart w:id="3468" w:name="_Toc36228403"/>
      <w:bookmarkStart w:id="3469" w:name="_Toc36229030"/>
      <w:bookmarkStart w:id="3470" w:name="_Toc68847349"/>
      <w:bookmarkStart w:id="3471" w:name="_Toc74611284"/>
      <w:bookmarkStart w:id="3472" w:name="_Toc75566563"/>
      <w:bookmarkStart w:id="3473" w:name="_Toc89790115"/>
      <w:bookmarkStart w:id="3474" w:name="_Toc99466752"/>
      <w:bookmarkStart w:id="3475" w:name="_Toc217285648"/>
      <w:r w:rsidRPr="00567618">
        <w:t>19.2.5</w:t>
      </w:r>
      <w:r w:rsidRPr="00567618">
        <w:tab/>
        <w:t>Minimum Supported Bandwidth</w:t>
      </w:r>
      <w:bookmarkEnd w:id="3466"/>
      <w:bookmarkEnd w:id="3467"/>
      <w:bookmarkEnd w:id="3468"/>
      <w:bookmarkEnd w:id="3469"/>
      <w:bookmarkEnd w:id="3470"/>
      <w:bookmarkEnd w:id="3471"/>
      <w:bookmarkEnd w:id="3472"/>
      <w:bookmarkEnd w:id="3473"/>
      <w:bookmarkEnd w:id="3474"/>
      <w:bookmarkEnd w:id="3475"/>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76" w:name="_Toc26369507"/>
      <w:bookmarkStart w:id="3477" w:name="_Toc36227389"/>
      <w:bookmarkStart w:id="3478" w:name="_Toc36228404"/>
      <w:bookmarkStart w:id="3479" w:name="_Toc36229031"/>
      <w:bookmarkStart w:id="3480" w:name="_Toc68847350"/>
      <w:bookmarkStart w:id="3481" w:name="_Toc74611285"/>
      <w:bookmarkStart w:id="3482" w:name="_Toc75566564"/>
      <w:bookmarkStart w:id="3483" w:name="_Toc89790116"/>
      <w:bookmarkStart w:id="3484" w:name="_Toc99466753"/>
      <w:bookmarkStart w:id="3485" w:name="_Toc217285649"/>
      <w:r w:rsidRPr="00567618">
        <w:t>19.2.6</w:t>
      </w:r>
      <w:r w:rsidRPr="00567618">
        <w:tab/>
        <w:t>IP version</w:t>
      </w:r>
      <w:bookmarkEnd w:id="3476"/>
      <w:bookmarkEnd w:id="3477"/>
      <w:bookmarkEnd w:id="3478"/>
      <w:bookmarkEnd w:id="3479"/>
      <w:bookmarkEnd w:id="3480"/>
      <w:bookmarkEnd w:id="3481"/>
      <w:bookmarkEnd w:id="3482"/>
      <w:bookmarkEnd w:id="3483"/>
      <w:bookmarkEnd w:id="3484"/>
      <w:bookmarkEnd w:id="3485"/>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lastRenderedPageBreak/>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86" w:name="_Toc26369508"/>
      <w:bookmarkStart w:id="3487" w:name="_Toc36227390"/>
      <w:bookmarkStart w:id="3488" w:name="_Toc36228405"/>
      <w:bookmarkStart w:id="3489" w:name="_Toc36229032"/>
      <w:bookmarkStart w:id="3490" w:name="_Toc68847351"/>
      <w:bookmarkStart w:id="3491" w:name="_Toc74611286"/>
      <w:bookmarkStart w:id="3492" w:name="_Toc75566565"/>
      <w:bookmarkStart w:id="3493" w:name="_Toc89790117"/>
      <w:bookmarkStart w:id="3494" w:name="_Toc99466754"/>
      <w:bookmarkStart w:id="3495" w:name="_Toc217285650"/>
      <w:r w:rsidRPr="00567618">
        <w:t>19.2.7</w:t>
      </w:r>
      <w:r w:rsidRPr="00567618">
        <w:tab/>
        <w:t>Maximum Packet Rate</w:t>
      </w:r>
      <w:bookmarkEnd w:id="3486"/>
      <w:bookmarkEnd w:id="3487"/>
      <w:bookmarkEnd w:id="3488"/>
      <w:bookmarkEnd w:id="3489"/>
      <w:bookmarkEnd w:id="3490"/>
      <w:bookmarkEnd w:id="3491"/>
      <w:bookmarkEnd w:id="3492"/>
      <w:bookmarkEnd w:id="3493"/>
      <w:bookmarkEnd w:id="3494"/>
      <w:bookmarkEnd w:id="3495"/>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96" w:name="_Toc26369509"/>
      <w:bookmarkStart w:id="3497" w:name="_Toc36227391"/>
      <w:bookmarkStart w:id="3498" w:name="_Toc36228406"/>
      <w:bookmarkStart w:id="3499" w:name="_Toc36229033"/>
      <w:bookmarkStart w:id="3500" w:name="_Toc68847352"/>
      <w:bookmarkStart w:id="3501" w:name="_Toc74611287"/>
      <w:bookmarkStart w:id="3502" w:name="_Toc75566566"/>
      <w:bookmarkStart w:id="3503" w:name="_Toc89790118"/>
      <w:bookmarkStart w:id="3504" w:name="_Toc99466755"/>
      <w:bookmarkStart w:id="3505" w:name="_Toc217285651"/>
      <w:r w:rsidRPr="00567618">
        <w:t>19.2.8</w:t>
      </w:r>
      <w:r w:rsidRPr="00567618">
        <w:tab/>
        <w:t>Minimum Packet Rate</w:t>
      </w:r>
      <w:bookmarkEnd w:id="3496"/>
      <w:bookmarkEnd w:id="3497"/>
      <w:bookmarkEnd w:id="3498"/>
      <w:bookmarkEnd w:id="3499"/>
      <w:bookmarkEnd w:id="3500"/>
      <w:bookmarkEnd w:id="3501"/>
      <w:bookmarkEnd w:id="3502"/>
      <w:bookmarkEnd w:id="3503"/>
      <w:bookmarkEnd w:id="3504"/>
      <w:bookmarkEnd w:id="3505"/>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06" w:name="_Toc26369510"/>
      <w:bookmarkStart w:id="3507" w:name="_Toc36227392"/>
      <w:bookmarkStart w:id="3508" w:name="_Toc36228407"/>
      <w:bookmarkStart w:id="3509" w:name="_Toc36229034"/>
      <w:bookmarkStart w:id="3510" w:name="_Toc68847353"/>
      <w:bookmarkStart w:id="3511" w:name="_Toc74611288"/>
      <w:bookmarkStart w:id="3512" w:name="_Toc75566567"/>
      <w:bookmarkStart w:id="3513" w:name="_Toc89790119"/>
      <w:bookmarkStart w:id="3514" w:name="_Toc99466756"/>
      <w:bookmarkStart w:id="3515" w:name="_Toc217285652"/>
      <w:r w:rsidRPr="00567618">
        <w:t>19.3</w:t>
      </w:r>
      <w:r w:rsidRPr="00567618">
        <w:tab/>
        <w:t>SDP attribute</w:t>
      </w:r>
      <w:bookmarkEnd w:id="3506"/>
      <w:bookmarkEnd w:id="3507"/>
      <w:bookmarkEnd w:id="3508"/>
      <w:bookmarkEnd w:id="3509"/>
      <w:bookmarkEnd w:id="3510"/>
      <w:bookmarkEnd w:id="3511"/>
      <w:bookmarkEnd w:id="3512"/>
      <w:bookmarkEnd w:id="3513"/>
      <w:bookmarkEnd w:id="3514"/>
      <w:bookmarkEnd w:id="3515"/>
    </w:p>
    <w:p w14:paraId="6FAAD9E0" w14:textId="77777777" w:rsidR="00FC7E52" w:rsidRPr="00567618" w:rsidRDefault="00FC7E52" w:rsidP="00FC7E52">
      <w:pPr>
        <w:pStyle w:val="Heading3"/>
      </w:pPr>
      <w:bookmarkStart w:id="3516" w:name="_Toc26369511"/>
      <w:bookmarkStart w:id="3517" w:name="_Toc36227393"/>
      <w:bookmarkStart w:id="3518" w:name="_Toc36228408"/>
      <w:bookmarkStart w:id="3519" w:name="_Toc36229035"/>
      <w:bookmarkStart w:id="3520" w:name="_Toc68847354"/>
      <w:bookmarkStart w:id="3521" w:name="_Toc74611289"/>
      <w:bookmarkStart w:id="3522" w:name="_Toc75566568"/>
      <w:bookmarkStart w:id="3523" w:name="_Toc89790120"/>
      <w:bookmarkStart w:id="3524" w:name="_Toc99466757"/>
      <w:bookmarkStart w:id="3525" w:name="_Toc217285653"/>
      <w:r w:rsidRPr="00567618">
        <w:t>19.3.1</w:t>
      </w:r>
      <w:r w:rsidRPr="00567618">
        <w:tab/>
        <w:t>Definition</w:t>
      </w:r>
      <w:bookmarkEnd w:id="3516"/>
      <w:bookmarkEnd w:id="3517"/>
      <w:bookmarkEnd w:id="3518"/>
      <w:bookmarkEnd w:id="3519"/>
      <w:bookmarkEnd w:id="3520"/>
      <w:bookmarkEnd w:id="3521"/>
      <w:bookmarkEnd w:id="3522"/>
      <w:bookmarkEnd w:id="3523"/>
      <w:bookmarkEnd w:id="3524"/>
      <w:bookmarkEnd w:id="3525"/>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26" w:name="_Toc26369512"/>
      <w:bookmarkStart w:id="3527" w:name="_Toc36227394"/>
      <w:bookmarkStart w:id="3528" w:name="_Toc36228409"/>
      <w:bookmarkStart w:id="3529" w:name="_Toc36229036"/>
      <w:bookmarkStart w:id="3530" w:name="_Toc68847355"/>
      <w:bookmarkStart w:id="3531" w:name="_Toc74611290"/>
      <w:bookmarkStart w:id="3532" w:name="_Toc75566569"/>
      <w:bookmarkStart w:id="3533" w:name="_Toc89790121"/>
      <w:bookmarkStart w:id="3534" w:name="_Toc99466758"/>
      <w:bookmarkStart w:id="3535" w:name="_Toc217285654"/>
      <w:r w:rsidRPr="00567618">
        <w:lastRenderedPageBreak/>
        <w:t>19.3.2</w:t>
      </w:r>
      <w:r w:rsidRPr="00567618">
        <w:tab/>
        <w:t>SDP grammar</w:t>
      </w:r>
      <w:bookmarkEnd w:id="3526"/>
      <w:bookmarkEnd w:id="3527"/>
      <w:bookmarkEnd w:id="3528"/>
      <w:bookmarkEnd w:id="3529"/>
      <w:bookmarkEnd w:id="3530"/>
      <w:bookmarkEnd w:id="3531"/>
      <w:bookmarkEnd w:id="3532"/>
      <w:bookmarkEnd w:id="3533"/>
      <w:bookmarkEnd w:id="3534"/>
      <w:bookmarkEnd w:id="3535"/>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lastRenderedPageBreak/>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36" w:name="_Toc26369513"/>
      <w:bookmarkStart w:id="3537" w:name="_Toc36227395"/>
      <w:bookmarkStart w:id="3538" w:name="_Toc36228410"/>
      <w:bookmarkStart w:id="3539" w:name="_Toc36229037"/>
      <w:bookmarkStart w:id="3540" w:name="_Toc68847356"/>
      <w:bookmarkStart w:id="3541" w:name="_Toc74611291"/>
      <w:bookmarkStart w:id="3542" w:name="_Toc75566570"/>
      <w:bookmarkStart w:id="3543" w:name="_Toc89790122"/>
      <w:bookmarkStart w:id="3544" w:name="_Toc99466759"/>
      <w:bookmarkStart w:id="3545" w:name="_Toc217285655"/>
      <w:r w:rsidRPr="00567618">
        <w:t>19.3.3</w:t>
      </w:r>
      <w:r w:rsidRPr="00567618">
        <w:tab/>
        <w:t>Declarative use</w:t>
      </w:r>
      <w:bookmarkEnd w:id="3536"/>
      <w:bookmarkEnd w:id="3537"/>
      <w:bookmarkEnd w:id="3538"/>
      <w:bookmarkEnd w:id="3539"/>
      <w:bookmarkEnd w:id="3540"/>
      <w:bookmarkEnd w:id="3541"/>
      <w:bookmarkEnd w:id="3542"/>
      <w:bookmarkEnd w:id="3543"/>
      <w:bookmarkEnd w:id="3544"/>
      <w:bookmarkEnd w:id="3545"/>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46" w:name="_Toc26369514"/>
      <w:bookmarkStart w:id="3547" w:name="_Toc36227396"/>
      <w:bookmarkStart w:id="3548" w:name="_Toc36228411"/>
      <w:bookmarkStart w:id="3549" w:name="_Toc36229038"/>
      <w:bookmarkStart w:id="3550" w:name="_Toc68847357"/>
      <w:bookmarkStart w:id="3551" w:name="_Toc74611292"/>
      <w:bookmarkStart w:id="3552" w:name="_Toc75566571"/>
      <w:bookmarkStart w:id="3553" w:name="_Toc89790123"/>
      <w:bookmarkStart w:id="3554" w:name="_Toc99466760"/>
      <w:bookmarkStart w:id="3555" w:name="_Toc217285656"/>
      <w:r w:rsidRPr="00567618">
        <w:t>19.3.4</w:t>
      </w:r>
      <w:r w:rsidRPr="00567618">
        <w:tab/>
        <w:t>Usage in offer/answer</w:t>
      </w:r>
      <w:bookmarkEnd w:id="3546"/>
      <w:bookmarkEnd w:id="3547"/>
      <w:bookmarkEnd w:id="3548"/>
      <w:bookmarkEnd w:id="3549"/>
      <w:bookmarkEnd w:id="3550"/>
      <w:bookmarkEnd w:id="3551"/>
      <w:bookmarkEnd w:id="3552"/>
      <w:bookmarkEnd w:id="3553"/>
      <w:bookmarkEnd w:id="3554"/>
      <w:bookmarkEnd w:id="3555"/>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lastRenderedPageBreak/>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56" w:name="_Toc26369515"/>
      <w:bookmarkStart w:id="3557" w:name="_Toc36227397"/>
      <w:bookmarkStart w:id="3558" w:name="_Toc36228412"/>
      <w:bookmarkStart w:id="3559" w:name="_Toc36229039"/>
      <w:bookmarkStart w:id="3560" w:name="_Toc68847358"/>
      <w:bookmarkStart w:id="3561" w:name="_Toc74611293"/>
      <w:bookmarkStart w:id="3562" w:name="_Toc75566572"/>
      <w:bookmarkStart w:id="3563" w:name="_Toc89790124"/>
      <w:bookmarkStart w:id="3564" w:name="_Toc99466761"/>
      <w:bookmarkStart w:id="3565" w:name="_Toc217285657"/>
      <w:r w:rsidRPr="00567618">
        <w:t>19.4</w:t>
      </w:r>
      <w:r w:rsidRPr="00567618">
        <w:tab/>
        <w:t>Modifications of the bandwidth information by intermediate network nodes</w:t>
      </w:r>
      <w:bookmarkEnd w:id="3556"/>
      <w:bookmarkEnd w:id="3557"/>
      <w:bookmarkEnd w:id="3558"/>
      <w:bookmarkEnd w:id="3559"/>
      <w:bookmarkEnd w:id="3560"/>
      <w:bookmarkEnd w:id="3561"/>
      <w:bookmarkEnd w:id="3562"/>
      <w:bookmarkEnd w:id="3563"/>
      <w:bookmarkEnd w:id="3564"/>
      <w:bookmarkEnd w:id="3565"/>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lastRenderedPageBreak/>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66" w:name="_Toc26369516"/>
      <w:bookmarkStart w:id="3567" w:name="_Toc36227398"/>
      <w:bookmarkStart w:id="3568" w:name="_Toc36228413"/>
      <w:bookmarkStart w:id="3569" w:name="_Toc36229040"/>
      <w:bookmarkStart w:id="3570" w:name="_Toc68847359"/>
      <w:bookmarkStart w:id="3571" w:name="_Toc74611294"/>
      <w:bookmarkStart w:id="3572" w:name="_Toc75566573"/>
      <w:bookmarkStart w:id="3573" w:name="_Toc89790125"/>
      <w:bookmarkStart w:id="3574" w:name="_Toc99466762"/>
      <w:bookmarkStart w:id="3575" w:name="_Toc217285658"/>
      <w:r w:rsidRPr="00567618">
        <w:lastRenderedPageBreak/>
        <w:t>Annex A (informative):</w:t>
      </w:r>
      <w:r w:rsidRPr="00567618">
        <w:br/>
        <w:t>Examples of SDP offers and answers</w:t>
      </w:r>
      <w:bookmarkEnd w:id="3566"/>
      <w:bookmarkEnd w:id="3567"/>
      <w:bookmarkEnd w:id="3568"/>
      <w:bookmarkEnd w:id="3569"/>
      <w:bookmarkEnd w:id="3570"/>
      <w:bookmarkEnd w:id="3571"/>
      <w:bookmarkEnd w:id="3572"/>
      <w:bookmarkEnd w:id="3573"/>
      <w:bookmarkEnd w:id="3574"/>
      <w:bookmarkEnd w:id="3575"/>
    </w:p>
    <w:p w14:paraId="6C6BE638" w14:textId="77777777" w:rsidR="00FC7E52" w:rsidRPr="00567618" w:rsidRDefault="00FC7E52" w:rsidP="00FC7E52">
      <w:pPr>
        <w:pStyle w:val="Heading1"/>
      </w:pPr>
      <w:bookmarkStart w:id="3576" w:name="_Toc26369517"/>
      <w:bookmarkStart w:id="3577" w:name="_Toc36227399"/>
      <w:bookmarkStart w:id="3578" w:name="_Toc36228414"/>
      <w:bookmarkStart w:id="3579" w:name="_Toc36229041"/>
      <w:bookmarkStart w:id="3580" w:name="_Toc68847360"/>
      <w:bookmarkStart w:id="3581" w:name="_Toc74611295"/>
      <w:bookmarkStart w:id="3582" w:name="_Toc75566574"/>
      <w:bookmarkStart w:id="3583" w:name="_Toc89790126"/>
      <w:bookmarkStart w:id="3584" w:name="_Toc99466763"/>
      <w:bookmarkStart w:id="3585" w:name="_Toc217285659"/>
      <w:r w:rsidRPr="00567618">
        <w:t>A.1</w:t>
      </w:r>
      <w:r w:rsidRPr="00567618">
        <w:tab/>
        <w:t>SDP offers for speech sessions initiated by MTSI client in terminal</w:t>
      </w:r>
      <w:bookmarkEnd w:id="3576"/>
      <w:bookmarkEnd w:id="3577"/>
      <w:bookmarkEnd w:id="3578"/>
      <w:bookmarkEnd w:id="3579"/>
      <w:bookmarkEnd w:id="3580"/>
      <w:bookmarkEnd w:id="3581"/>
      <w:bookmarkEnd w:id="3582"/>
      <w:bookmarkEnd w:id="3583"/>
      <w:bookmarkEnd w:id="3584"/>
      <w:bookmarkEnd w:id="3585"/>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86" w:name="_Toc26369518"/>
      <w:bookmarkStart w:id="3587" w:name="_Toc36227400"/>
      <w:bookmarkStart w:id="3588" w:name="_Toc36228415"/>
      <w:bookmarkStart w:id="3589" w:name="_Toc36229042"/>
      <w:bookmarkStart w:id="3590" w:name="_Toc68847361"/>
      <w:bookmarkStart w:id="3591" w:name="_Toc74611296"/>
      <w:bookmarkStart w:id="3592" w:name="_Toc75566575"/>
      <w:bookmarkStart w:id="3593" w:name="_Toc89790127"/>
      <w:bookmarkStart w:id="3594" w:name="_Toc99466764"/>
      <w:bookmarkStart w:id="3595" w:name="_Toc217285660"/>
      <w:r w:rsidRPr="00567618">
        <w:t>A.1.1</w:t>
      </w:r>
      <w:r w:rsidRPr="00567618">
        <w:tab/>
        <w:t>HSPA or unknown access technology</w:t>
      </w:r>
      <w:bookmarkEnd w:id="3586"/>
      <w:bookmarkEnd w:id="3587"/>
      <w:bookmarkEnd w:id="3588"/>
      <w:bookmarkEnd w:id="3589"/>
      <w:bookmarkEnd w:id="3590"/>
      <w:bookmarkEnd w:id="3591"/>
      <w:bookmarkEnd w:id="3592"/>
      <w:bookmarkEnd w:id="3593"/>
      <w:bookmarkEnd w:id="3594"/>
      <w:bookmarkEnd w:id="3595"/>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96" w:name="_Toc26369519"/>
      <w:bookmarkStart w:id="3597" w:name="_Toc36227401"/>
      <w:bookmarkStart w:id="3598" w:name="_Toc36228416"/>
      <w:bookmarkStart w:id="3599" w:name="_Toc36229043"/>
      <w:bookmarkStart w:id="3600" w:name="_Toc68847362"/>
      <w:bookmarkStart w:id="3601" w:name="_Toc74611297"/>
      <w:bookmarkStart w:id="3602" w:name="_Toc75566576"/>
      <w:bookmarkStart w:id="3603" w:name="_Toc89790128"/>
      <w:bookmarkStart w:id="3604" w:name="_Toc99466765"/>
      <w:bookmarkStart w:id="3605" w:name="_Toc217285661"/>
      <w:r w:rsidRPr="00567618">
        <w:t>A.1.1.1</w:t>
      </w:r>
      <w:r w:rsidRPr="00567618">
        <w:tab/>
        <w:t>Only AMR-NB supported by MTSI client in terminal</w:t>
      </w:r>
      <w:bookmarkEnd w:id="3596"/>
      <w:bookmarkEnd w:id="3597"/>
      <w:bookmarkEnd w:id="3598"/>
      <w:bookmarkEnd w:id="3599"/>
      <w:bookmarkEnd w:id="3600"/>
      <w:bookmarkEnd w:id="3601"/>
      <w:bookmarkEnd w:id="3602"/>
      <w:bookmarkEnd w:id="3603"/>
      <w:bookmarkEnd w:id="3604"/>
      <w:bookmarkEnd w:id="3605"/>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06" w:name="_MCCTEMPBM_CRPT86940289___7"/>
            <w:bookmarkStart w:id="3607"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08" w:name="_MCCTEMPBM_CRPT86940290___7"/>
            <w:bookmarkEnd w:id="3606"/>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08"/>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07"/>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lastRenderedPageBreak/>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09" w:name="_Toc26369520"/>
      <w:bookmarkStart w:id="3610" w:name="_Toc36227402"/>
      <w:bookmarkStart w:id="3611" w:name="_Toc36228417"/>
      <w:bookmarkStart w:id="3612" w:name="_Toc36229044"/>
      <w:bookmarkStart w:id="3613" w:name="_Toc68847363"/>
      <w:bookmarkStart w:id="3614" w:name="_Toc74611298"/>
      <w:bookmarkStart w:id="3615" w:name="_Toc75566577"/>
      <w:bookmarkStart w:id="3616" w:name="_Toc89790129"/>
      <w:bookmarkStart w:id="3617" w:name="_Toc99466766"/>
      <w:bookmarkStart w:id="3618" w:name="_Toc217285662"/>
      <w:r w:rsidRPr="00567618">
        <w:t>A.1.1.2</w:t>
      </w:r>
      <w:r w:rsidRPr="00567618">
        <w:tab/>
        <w:t>AMR and AMR-WB are supported by MTSI client in terminal</w:t>
      </w:r>
      <w:bookmarkEnd w:id="3609"/>
      <w:bookmarkEnd w:id="3610"/>
      <w:bookmarkEnd w:id="3611"/>
      <w:bookmarkEnd w:id="3612"/>
      <w:bookmarkEnd w:id="3613"/>
      <w:bookmarkEnd w:id="3614"/>
      <w:bookmarkEnd w:id="3615"/>
      <w:bookmarkEnd w:id="3616"/>
      <w:bookmarkEnd w:id="3617"/>
      <w:bookmarkEnd w:id="3618"/>
    </w:p>
    <w:p w14:paraId="59BCBED3" w14:textId="77777777" w:rsidR="00FC7E52" w:rsidRPr="00567618" w:rsidRDefault="00FC7E52" w:rsidP="00FC7E52">
      <w:pPr>
        <w:pStyle w:val="Heading4"/>
      </w:pPr>
      <w:bookmarkStart w:id="3619" w:name="_Toc26369521"/>
      <w:bookmarkStart w:id="3620" w:name="_Toc36227403"/>
      <w:bookmarkStart w:id="3621" w:name="_Toc36228418"/>
      <w:bookmarkStart w:id="3622" w:name="_Toc36229045"/>
      <w:bookmarkStart w:id="3623" w:name="_Toc68847364"/>
      <w:bookmarkStart w:id="3624" w:name="_Toc74611299"/>
      <w:bookmarkStart w:id="3625" w:name="_Toc75566578"/>
      <w:bookmarkStart w:id="3626" w:name="_Toc89790130"/>
      <w:bookmarkStart w:id="3627" w:name="_Toc99466767"/>
      <w:bookmarkStart w:id="3628" w:name="_Toc217285663"/>
      <w:r w:rsidRPr="00567618">
        <w:t>A.1.1.2.1</w:t>
      </w:r>
      <w:r w:rsidRPr="00567618">
        <w:tab/>
        <w:t>One-phase approach</w:t>
      </w:r>
      <w:bookmarkEnd w:id="3619"/>
      <w:bookmarkEnd w:id="3620"/>
      <w:bookmarkEnd w:id="3621"/>
      <w:bookmarkEnd w:id="3622"/>
      <w:bookmarkEnd w:id="3623"/>
      <w:bookmarkEnd w:id="3624"/>
      <w:bookmarkEnd w:id="3625"/>
      <w:bookmarkEnd w:id="3626"/>
      <w:bookmarkEnd w:id="3627"/>
      <w:bookmarkEnd w:id="3628"/>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lastRenderedPageBreak/>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9" w:name="_MCCTEMPBM_CRPT86940292___7"/>
            <w:bookmarkStart w:id="3630"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9"/>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0"/>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31" w:name="_Toc26369522"/>
      <w:bookmarkStart w:id="3632" w:name="_Toc36227404"/>
      <w:bookmarkStart w:id="3633" w:name="_Toc36228419"/>
      <w:bookmarkStart w:id="3634" w:name="_Toc36229046"/>
      <w:bookmarkStart w:id="3635" w:name="_Toc68847365"/>
      <w:bookmarkStart w:id="3636" w:name="_Toc74611300"/>
      <w:bookmarkStart w:id="3637" w:name="_Toc75566579"/>
      <w:bookmarkStart w:id="3638" w:name="_Toc89790131"/>
      <w:bookmarkStart w:id="3639" w:name="_Toc99466768"/>
      <w:bookmarkStart w:id="3640" w:name="_Toc217285664"/>
      <w:r w:rsidRPr="00567618">
        <w:t>A.1.1.2.2</w:t>
      </w:r>
      <w:r w:rsidRPr="00567618">
        <w:tab/>
        <w:t>Two-phase approach</w:t>
      </w:r>
      <w:bookmarkEnd w:id="3631"/>
      <w:bookmarkEnd w:id="3632"/>
      <w:bookmarkEnd w:id="3633"/>
      <w:bookmarkEnd w:id="3634"/>
      <w:bookmarkEnd w:id="3635"/>
      <w:bookmarkEnd w:id="3636"/>
      <w:bookmarkEnd w:id="3637"/>
      <w:bookmarkEnd w:id="3638"/>
      <w:bookmarkEnd w:id="3639"/>
      <w:bookmarkEnd w:id="3640"/>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1" w:name="_MCCTEMPBM_CRPT86940294___7"/>
            <w:bookmarkStart w:id="3642"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3" w:name="_MCCTEMPBM_CRPT86940295___7"/>
            <w:bookmarkEnd w:id="3641"/>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3"/>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2"/>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44"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44"/>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lastRenderedPageBreak/>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45" w:name="_Toc26369523"/>
      <w:bookmarkStart w:id="3646" w:name="_Toc36227405"/>
      <w:bookmarkStart w:id="3647" w:name="_Toc36228420"/>
      <w:bookmarkStart w:id="3648" w:name="_Toc36229047"/>
      <w:bookmarkStart w:id="3649" w:name="_Toc68847366"/>
      <w:bookmarkStart w:id="3650" w:name="_Toc74611301"/>
      <w:bookmarkStart w:id="3651" w:name="_Toc75566580"/>
      <w:bookmarkStart w:id="3652" w:name="_Toc89790132"/>
      <w:bookmarkStart w:id="3653" w:name="_Toc99466769"/>
      <w:bookmarkStart w:id="3654" w:name="_Toc217285665"/>
      <w:r w:rsidRPr="00567618">
        <w:t>A.1.2</w:t>
      </w:r>
      <w:r w:rsidRPr="00567618">
        <w:tab/>
        <w:t>EGPRS</w:t>
      </w:r>
      <w:bookmarkEnd w:id="3645"/>
      <w:bookmarkEnd w:id="3646"/>
      <w:bookmarkEnd w:id="3647"/>
      <w:bookmarkEnd w:id="3648"/>
      <w:bookmarkEnd w:id="3649"/>
      <w:bookmarkEnd w:id="3650"/>
      <w:bookmarkEnd w:id="3651"/>
      <w:bookmarkEnd w:id="3652"/>
      <w:bookmarkEnd w:id="3653"/>
      <w:bookmarkEnd w:id="3654"/>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5" w:name="_MCCTEMPBM_CRPT86940298___7"/>
            <w:bookmarkStart w:id="3656"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7" w:name="_MCCTEMPBM_CRPT86940299___7"/>
            <w:bookmarkEnd w:id="3655"/>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7"/>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6"/>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58" w:name="_Toc26369524"/>
      <w:bookmarkStart w:id="3659" w:name="_Toc36227406"/>
      <w:bookmarkStart w:id="3660" w:name="_Toc36228421"/>
      <w:bookmarkStart w:id="3661" w:name="_Toc36229048"/>
      <w:bookmarkStart w:id="3662" w:name="_Toc68847367"/>
      <w:bookmarkStart w:id="3663" w:name="_Toc74611302"/>
      <w:bookmarkStart w:id="3664" w:name="_Toc75566581"/>
      <w:bookmarkStart w:id="3665" w:name="_Toc89790133"/>
      <w:bookmarkStart w:id="3666" w:name="_Toc99466770"/>
      <w:bookmarkStart w:id="3667" w:name="_Toc217285666"/>
      <w:r w:rsidRPr="00567618">
        <w:lastRenderedPageBreak/>
        <w:t>A.1.3</w:t>
      </w:r>
      <w:r w:rsidRPr="00567618">
        <w:tab/>
        <w:t>Generic Access</w:t>
      </w:r>
      <w:bookmarkEnd w:id="3658"/>
      <w:bookmarkEnd w:id="3659"/>
      <w:bookmarkEnd w:id="3660"/>
      <w:bookmarkEnd w:id="3661"/>
      <w:bookmarkEnd w:id="3662"/>
      <w:bookmarkEnd w:id="3663"/>
      <w:bookmarkEnd w:id="3664"/>
      <w:bookmarkEnd w:id="3665"/>
      <w:bookmarkEnd w:id="3666"/>
      <w:bookmarkEnd w:id="3667"/>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8" w:name="_MCCTEMPBM_CRPT86940301___7"/>
            <w:bookmarkStart w:id="3669"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70" w:name="_MCCTEMPBM_CRPT86940302___7"/>
            <w:bookmarkEnd w:id="3668"/>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70"/>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9"/>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71" w:name="_Toc26369525"/>
      <w:bookmarkStart w:id="3672" w:name="_Toc36227407"/>
      <w:bookmarkStart w:id="3673" w:name="_Toc36228422"/>
      <w:bookmarkStart w:id="3674" w:name="_Toc36229049"/>
      <w:bookmarkStart w:id="3675" w:name="_Toc68847368"/>
      <w:bookmarkStart w:id="3676" w:name="_Toc74611303"/>
      <w:bookmarkStart w:id="3677" w:name="_Toc75566582"/>
      <w:bookmarkStart w:id="3678" w:name="_Toc89790134"/>
      <w:bookmarkStart w:id="3679" w:name="_Toc99466771"/>
      <w:bookmarkStart w:id="3680" w:name="_Toc217285667"/>
      <w:r w:rsidRPr="00567618">
        <w:t>A.2</w:t>
      </w:r>
      <w:r w:rsidRPr="00567618">
        <w:tab/>
        <w:t>SDP offers for speech sessions initiated by media gateway</w:t>
      </w:r>
      <w:bookmarkEnd w:id="3671"/>
      <w:bookmarkEnd w:id="3672"/>
      <w:bookmarkEnd w:id="3673"/>
      <w:bookmarkEnd w:id="3674"/>
      <w:bookmarkEnd w:id="3675"/>
      <w:bookmarkEnd w:id="3676"/>
      <w:bookmarkEnd w:id="3677"/>
      <w:bookmarkEnd w:id="3678"/>
      <w:bookmarkEnd w:id="3679"/>
      <w:bookmarkEnd w:id="3680"/>
    </w:p>
    <w:p w14:paraId="51C50459" w14:textId="77777777" w:rsidR="00FC7E52" w:rsidRPr="00567618" w:rsidRDefault="00FC7E52" w:rsidP="00FC7E52">
      <w:pPr>
        <w:pStyle w:val="Heading2"/>
      </w:pPr>
      <w:bookmarkStart w:id="3681" w:name="_Toc26369526"/>
      <w:bookmarkStart w:id="3682" w:name="_Toc36227408"/>
      <w:bookmarkStart w:id="3683" w:name="_Toc36228423"/>
      <w:bookmarkStart w:id="3684" w:name="_Toc36229050"/>
      <w:bookmarkStart w:id="3685" w:name="_Toc68847369"/>
      <w:bookmarkStart w:id="3686" w:name="_Toc74611304"/>
      <w:bookmarkStart w:id="3687" w:name="_Toc75566583"/>
      <w:bookmarkStart w:id="3688" w:name="_Toc89790135"/>
      <w:bookmarkStart w:id="3689" w:name="_Toc99466772"/>
      <w:bookmarkStart w:id="3690" w:name="_Toc217285668"/>
      <w:r w:rsidRPr="00567618">
        <w:t>A.2.1</w:t>
      </w:r>
      <w:r w:rsidRPr="00567618">
        <w:tab/>
        <w:t>General</w:t>
      </w:r>
      <w:bookmarkEnd w:id="3681"/>
      <w:bookmarkEnd w:id="3682"/>
      <w:bookmarkEnd w:id="3683"/>
      <w:bookmarkEnd w:id="3684"/>
      <w:bookmarkEnd w:id="3685"/>
      <w:bookmarkEnd w:id="3686"/>
      <w:bookmarkEnd w:id="3687"/>
      <w:bookmarkEnd w:id="3688"/>
      <w:bookmarkEnd w:id="3689"/>
      <w:bookmarkEnd w:id="3690"/>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91" w:name="_Toc26369527"/>
      <w:bookmarkStart w:id="3692" w:name="_Toc36227409"/>
      <w:bookmarkStart w:id="3693" w:name="_Toc36228424"/>
      <w:bookmarkStart w:id="3694" w:name="_Toc36229051"/>
      <w:bookmarkStart w:id="3695" w:name="_Toc68847370"/>
      <w:bookmarkStart w:id="3696" w:name="_Toc74611305"/>
      <w:bookmarkStart w:id="3697" w:name="_Toc75566584"/>
      <w:bookmarkStart w:id="3698" w:name="_Toc89790136"/>
      <w:bookmarkStart w:id="3699" w:name="_Toc99466773"/>
      <w:bookmarkStart w:id="3700" w:name="_Toc217285669"/>
      <w:r w:rsidRPr="00567618">
        <w:t>A.2.2</w:t>
      </w:r>
      <w:r w:rsidRPr="00567618">
        <w:tab/>
        <w:t>MGW between GERAN UE and MTSI</w:t>
      </w:r>
      <w:bookmarkEnd w:id="3691"/>
      <w:bookmarkEnd w:id="3692"/>
      <w:bookmarkEnd w:id="3693"/>
      <w:bookmarkEnd w:id="3694"/>
      <w:bookmarkEnd w:id="3695"/>
      <w:bookmarkEnd w:id="3696"/>
      <w:bookmarkEnd w:id="3697"/>
      <w:bookmarkEnd w:id="3698"/>
      <w:bookmarkEnd w:id="3699"/>
      <w:bookmarkEnd w:id="3700"/>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1" w:name="_MCCTEMPBM_CRPT86940304___7"/>
            <w:bookmarkStart w:id="3702"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3" w:name="_MCCTEMPBM_CRPT86940305___7"/>
            <w:bookmarkEnd w:id="3701"/>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3"/>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02"/>
    </w:tbl>
    <w:p w14:paraId="688117DB" w14:textId="77777777" w:rsidR="00FC7E52" w:rsidRPr="00567618" w:rsidRDefault="00FC7E52" w:rsidP="00FC7E52"/>
    <w:p w14:paraId="3B7D12C3" w14:textId="77777777" w:rsidR="00FC7E52" w:rsidRPr="00567618" w:rsidRDefault="00FC7E52" w:rsidP="00FC7E52">
      <w:pPr>
        <w:rPr>
          <w:b/>
        </w:rPr>
      </w:pPr>
      <w:r w:rsidRPr="00567618">
        <w:rPr>
          <w:b/>
        </w:rPr>
        <w:lastRenderedPageBreak/>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04" w:name="_Toc26369528"/>
      <w:bookmarkStart w:id="3705" w:name="_Toc36227410"/>
      <w:bookmarkStart w:id="3706" w:name="_Toc36228425"/>
      <w:bookmarkStart w:id="3707" w:name="_Toc36229052"/>
      <w:bookmarkStart w:id="3708" w:name="_Toc68847371"/>
      <w:bookmarkStart w:id="3709" w:name="_Toc74611306"/>
      <w:bookmarkStart w:id="3710" w:name="_Toc75566585"/>
      <w:bookmarkStart w:id="3711" w:name="_Toc89790137"/>
      <w:bookmarkStart w:id="3712" w:name="_Toc99466774"/>
      <w:bookmarkStart w:id="3713" w:name="_Toc217285670"/>
      <w:r w:rsidRPr="00567618">
        <w:t>A.2.3</w:t>
      </w:r>
      <w:r w:rsidRPr="00567618">
        <w:tab/>
        <w:t>MGW between legacy UTRAN UE and MTSI</w:t>
      </w:r>
      <w:bookmarkEnd w:id="3704"/>
      <w:bookmarkEnd w:id="3705"/>
      <w:bookmarkEnd w:id="3706"/>
      <w:bookmarkEnd w:id="3707"/>
      <w:bookmarkEnd w:id="3708"/>
      <w:bookmarkEnd w:id="3709"/>
      <w:bookmarkEnd w:id="3710"/>
      <w:bookmarkEnd w:id="3711"/>
      <w:bookmarkEnd w:id="3712"/>
      <w:bookmarkEnd w:id="3713"/>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4" w:name="_MCCTEMPBM_CRPT86940307___7"/>
            <w:bookmarkStart w:id="3715"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6" w:name="_MCCTEMPBM_CRPT86940308___7"/>
            <w:bookmarkEnd w:id="3714"/>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6"/>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15"/>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17" w:name="_Toc26369529"/>
      <w:bookmarkStart w:id="3718" w:name="_Toc36227411"/>
      <w:bookmarkStart w:id="3719" w:name="_Toc36228426"/>
      <w:bookmarkStart w:id="3720" w:name="_Toc36229053"/>
      <w:bookmarkStart w:id="3721" w:name="_Toc68847372"/>
      <w:bookmarkStart w:id="3722" w:name="_Toc74611307"/>
      <w:bookmarkStart w:id="3723" w:name="_Toc75566586"/>
      <w:bookmarkStart w:id="3724" w:name="_Toc89790138"/>
      <w:bookmarkStart w:id="3725" w:name="_Toc99466775"/>
      <w:bookmarkStart w:id="3726" w:name="_Toc217285671"/>
      <w:r w:rsidRPr="00567618">
        <w:t>A.2.4</w:t>
      </w:r>
      <w:r w:rsidRPr="00567618">
        <w:tab/>
        <w:t>MGW between CS UE and MTSI</w:t>
      </w:r>
      <w:bookmarkEnd w:id="3717"/>
      <w:bookmarkEnd w:id="3718"/>
      <w:bookmarkEnd w:id="3719"/>
      <w:bookmarkEnd w:id="3720"/>
      <w:bookmarkEnd w:id="3721"/>
      <w:bookmarkEnd w:id="3722"/>
      <w:bookmarkEnd w:id="3723"/>
      <w:bookmarkEnd w:id="3724"/>
      <w:bookmarkEnd w:id="3725"/>
      <w:bookmarkEnd w:id="3726"/>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7" w:name="_MCCTEMPBM_CRPT86940310___7"/>
            <w:bookmarkStart w:id="3728"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9" w:name="_MCCTEMPBM_CRPT86940311___7"/>
            <w:bookmarkEnd w:id="3727"/>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9"/>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8"/>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lastRenderedPageBreak/>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30" w:name="_Toc26369530"/>
      <w:bookmarkStart w:id="3731" w:name="_Toc36227412"/>
      <w:bookmarkStart w:id="3732" w:name="_Toc36228427"/>
      <w:bookmarkStart w:id="3733" w:name="_Toc36229054"/>
      <w:bookmarkStart w:id="3734" w:name="_Toc68847373"/>
      <w:bookmarkStart w:id="3735" w:name="_Toc74611308"/>
      <w:bookmarkStart w:id="3736" w:name="_Toc75566587"/>
      <w:bookmarkStart w:id="3737" w:name="_Toc89790139"/>
      <w:bookmarkStart w:id="3738" w:name="_Toc99466776"/>
      <w:bookmarkStart w:id="3739" w:name="_Toc217285672"/>
      <w:r w:rsidRPr="00567618">
        <w:t>A.2.5</w:t>
      </w:r>
      <w:r w:rsidRPr="00567618">
        <w:tab/>
        <w:t>MGW between GERAN UE and MTSI when wideband speech is supported</w:t>
      </w:r>
      <w:bookmarkEnd w:id="3730"/>
      <w:bookmarkEnd w:id="3731"/>
      <w:bookmarkEnd w:id="3732"/>
      <w:bookmarkEnd w:id="3733"/>
      <w:bookmarkEnd w:id="3734"/>
      <w:bookmarkEnd w:id="3735"/>
      <w:bookmarkEnd w:id="3736"/>
      <w:bookmarkEnd w:id="3737"/>
      <w:bookmarkEnd w:id="3738"/>
      <w:bookmarkEnd w:id="3739"/>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40" w:name="_MCCTEMPBM_CRPT86940313___7"/>
            <w:bookmarkStart w:id="3741"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2" w:name="_MCCTEMPBM_CRPT86940314___7"/>
            <w:bookmarkEnd w:id="3740"/>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2"/>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41"/>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43" w:name="_Toc26369531"/>
      <w:bookmarkStart w:id="3744" w:name="_Toc36227413"/>
      <w:bookmarkStart w:id="3745" w:name="_Toc36228428"/>
      <w:bookmarkStart w:id="3746" w:name="_Toc36229055"/>
      <w:bookmarkStart w:id="3747" w:name="_Toc68847374"/>
      <w:bookmarkStart w:id="3748" w:name="_Toc74611309"/>
      <w:bookmarkStart w:id="3749" w:name="_Toc75566588"/>
      <w:bookmarkStart w:id="3750" w:name="_Toc89790140"/>
      <w:bookmarkStart w:id="3751" w:name="_Toc99466777"/>
      <w:bookmarkStart w:id="3752" w:name="_Toc217285673"/>
      <w:r w:rsidRPr="00567618">
        <w:t>A.3</w:t>
      </w:r>
      <w:r w:rsidRPr="00567618">
        <w:tab/>
        <w:t>SDP answers to SDP speech session offers</w:t>
      </w:r>
      <w:bookmarkEnd w:id="3743"/>
      <w:bookmarkEnd w:id="3744"/>
      <w:bookmarkEnd w:id="3745"/>
      <w:bookmarkEnd w:id="3746"/>
      <w:bookmarkEnd w:id="3747"/>
      <w:bookmarkEnd w:id="3748"/>
      <w:bookmarkEnd w:id="3749"/>
      <w:bookmarkEnd w:id="3750"/>
      <w:bookmarkEnd w:id="3751"/>
      <w:bookmarkEnd w:id="3752"/>
    </w:p>
    <w:p w14:paraId="11656F2E" w14:textId="77777777" w:rsidR="00FC7E52" w:rsidRPr="00567618" w:rsidRDefault="00FC7E52" w:rsidP="00FC7E52">
      <w:pPr>
        <w:pStyle w:val="Heading2"/>
      </w:pPr>
      <w:bookmarkStart w:id="3753" w:name="_Toc26369532"/>
      <w:bookmarkStart w:id="3754" w:name="_Toc36227414"/>
      <w:bookmarkStart w:id="3755" w:name="_Toc36228429"/>
      <w:bookmarkStart w:id="3756" w:name="_Toc36229056"/>
      <w:bookmarkStart w:id="3757" w:name="_Toc68847375"/>
      <w:bookmarkStart w:id="3758" w:name="_Toc74611310"/>
      <w:bookmarkStart w:id="3759" w:name="_Toc75566589"/>
      <w:bookmarkStart w:id="3760" w:name="_Toc89790141"/>
      <w:bookmarkStart w:id="3761" w:name="_Toc99466778"/>
      <w:bookmarkStart w:id="3762" w:name="_Toc217285674"/>
      <w:r w:rsidRPr="00567618">
        <w:t>A.3.1</w:t>
      </w:r>
      <w:r w:rsidRPr="00567618">
        <w:tab/>
        <w:t>General</w:t>
      </w:r>
      <w:bookmarkEnd w:id="3753"/>
      <w:bookmarkEnd w:id="3754"/>
      <w:bookmarkEnd w:id="3755"/>
      <w:bookmarkEnd w:id="3756"/>
      <w:bookmarkEnd w:id="3757"/>
      <w:bookmarkEnd w:id="3758"/>
      <w:bookmarkEnd w:id="3759"/>
      <w:bookmarkEnd w:id="3760"/>
      <w:bookmarkEnd w:id="3761"/>
      <w:bookmarkEnd w:id="3762"/>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63" w:name="_Toc26369533"/>
      <w:bookmarkStart w:id="3764" w:name="_Toc36227415"/>
      <w:bookmarkStart w:id="3765" w:name="_Toc36228430"/>
      <w:bookmarkStart w:id="3766" w:name="_Toc36229057"/>
      <w:bookmarkStart w:id="3767" w:name="_Toc68847376"/>
      <w:bookmarkStart w:id="3768" w:name="_Toc74611311"/>
      <w:bookmarkStart w:id="3769" w:name="_Toc75566590"/>
      <w:bookmarkStart w:id="3770" w:name="_Toc89790142"/>
      <w:bookmarkStart w:id="3771" w:name="_Toc99466779"/>
      <w:bookmarkStart w:id="3772" w:name="_Toc217285675"/>
      <w:r w:rsidRPr="00567618">
        <w:lastRenderedPageBreak/>
        <w:t>A.3.1a</w:t>
      </w:r>
      <w:r w:rsidRPr="00567618">
        <w:tab/>
        <w:t>SDP answer from an MTSI client in terminal when only narrowband speech was offered</w:t>
      </w:r>
      <w:bookmarkEnd w:id="3763"/>
      <w:bookmarkEnd w:id="3764"/>
      <w:bookmarkEnd w:id="3765"/>
      <w:bookmarkEnd w:id="3766"/>
      <w:bookmarkEnd w:id="3767"/>
      <w:bookmarkEnd w:id="3768"/>
      <w:bookmarkEnd w:id="3769"/>
      <w:bookmarkEnd w:id="3770"/>
      <w:bookmarkEnd w:id="3771"/>
      <w:bookmarkEnd w:id="3772"/>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73" w:name="_MCCTEMPBM_CRPT86940316___4"/>
            <w:r w:rsidRPr="00567618">
              <w:rPr>
                <w:rFonts w:ascii="Arial" w:hAnsi="Arial"/>
                <w:b/>
                <w:sz w:val="18"/>
              </w:rPr>
              <w:t>SDP offer</w:t>
            </w:r>
            <w:bookmarkEnd w:id="3773"/>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4"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75" w:name="_MCCTEMPBM_CRPT86940318___4"/>
            <w:bookmarkEnd w:id="3774"/>
            <w:r w:rsidRPr="00567618">
              <w:rPr>
                <w:rFonts w:ascii="Arial" w:hAnsi="Arial"/>
                <w:b/>
                <w:sz w:val="18"/>
              </w:rPr>
              <w:t>SDP answer</w:t>
            </w:r>
            <w:bookmarkEnd w:id="3775"/>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6"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76"/>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77"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77"/>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78" w:name="_Toc26369534"/>
      <w:bookmarkStart w:id="3779" w:name="_Toc36227416"/>
      <w:bookmarkStart w:id="3780" w:name="_Toc36228431"/>
      <w:bookmarkStart w:id="3781" w:name="_Toc36229058"/>
      <w:bookmarkStart w:id="3782" w:name="_Toc68847377"/>
      <w:bookmarkStart w:id="3783" w:name="_Toc74611312"/>
      <w:bookmarkStart w:id="3784" w:name="_Toc75566591"/>
      <w:bookmarkStart w:id="3785" w:name="_Toc89790143"/>
      <w:bookmarkStart w:id="3786" w:name="_Toc99466780"/>
      <w:bookmarkStart w:id="3787" w:name="_Toc217285676"/>
      <w:r w:rsidRPr="00567618">
        <w:t>A.3.2</w:t>
      </w:r>
      <w:r w:rsidRPr="00567618">
        <w:tab/>
        <w:t>SDP answer from an MTSI client in terminal</w:t>
      </w:r>
      <w:bookmarkEnd w:id="3778"/>
      <w:bookmarkEnd w:id="3779"/>
      <w:bookmarkEnd w:id="3780"/>
      <w:bookmarkEnd w:id="3781"/>
      <w:bookmarkEnd w:id="3782"/>
      <w:bookmarkEnd w:id="3783"/>
      <w:bookmarkEnd w:id="3784"/>
      <w:bookmarkEnd w:id="3785"/>
      <w:bookmarkEnd w:id="3786"/>
      <w:bookmarkEnd w:id="3787"/>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lastRenderedPageBreak/>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8" w:name="_MCCTEMPBM_CRPT86940321___7"/>
            <w:bookmarkStart w:id="3789"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90" w:name="_MCCTEMPBM_CRPT86940322___7"/>
            <w:bookmarkEnd w:id="3788"/>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90"/>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9"/>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91" w:name="_MCCTEMPBM_CRPT86940324___7"/>
            <w:bookmarkStart w:id="3792"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93" w:name="_MCCTEMPBM_CRPT86940325___7"/>
            <w:bookmarkEnd w:id="3791"/>
            <w:r w:rsidRPr="00567618">
              <w:rPr>
                <w:rFonts w:ascii="Courier New" w:hAnsi="Courier New" w:cs="Courier New"/>
                <w:sz w:val="18"/>
                <w:szCs w:val="18"/>
              </w:rPr>
              <w:t>a=acfg:1 t=1</w:t>
            </w:r>
          </w:p>
          <w:bookmarkEnd w:id="3793"/>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92"/>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94"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94"/>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95" w:name="_Toc26369535"/>
      <w:bookmarkStart w:id="3796" w:name="_Toc36227417"/>
      <w:bookmarkStart w:id="3797" w:name="_Toc36228432"/>
      <w:bookmarkStart w:id="3798" w:name="_Toc36229059"/>
      <w:bookmarkStart w:id="3799" w:name="_Toc68847378"/>
      <w:bookmarkStart w:id="3800" w:name="_Toc74611313"/>
      <w:bookmarkStart w:id="3801" w:name="_Toc75566592"/>
      <w:bookmarkStart w:id="3802" w:name="_Toc89790144"/>
      <w:bookmarkStart w:id="3803" w:name="_Toc99466781"/>
      <w:bookmarkStart w:id="3804" w:name="_Toc217285677"/>
      <w:r w:rsidRPr="00567618">
        <w:t>A.3.2a</w:t>
      </w:r>
      <w:r w:rsidRPr="00567618">
        <w:tab/>
        <w:t>SDP answer from a non-MTSI UE with AVP</w:t>
      </w:r>
      <w:bookmarkEnd w:id="3795"/>
      <w:bookmarkEnd w:id="3796"/>
      <w:bookmarkEnd w:id="3797"/>
      <w:bookmarkEnd w:id="3798"/>
      <w:bookmarkEnd w:id="3799"/>
      <w:bookmarkEnd w:id="3800"/>
      <w:bookmarkEnd w:id="3801"/>
      <w:bookmarkEnd w:id="3802"/>
      <w:bookmarkEnd w:id="3803"/>
      <w:bookmarkEnd w:id="3804"/>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lastRenderedPageBreak/>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5" w:name="_MCCTEMPBM_CRPT86940328___4"/>
            <w:r w:rsidRPr="00567618">
              <w:rPr>
                <w:rFonts w:ascii="Arial" w:hAnsi="Arial"/>
                <w:b/>
                <w:sz w:val="18"/>
              </w:rPr>
              <w:t>SDP answer with AVP</w:t>
            </w:r>
            <w:bookmarkEnd w:id="3805"/>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6"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06"/>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07" w:name="_Toc26369536"/>
      <w:bookmarkStart w:id="3808" w:name="_Toc36227418"/>
      <w:bookmarkStart w:id="3809" w:name="_Toc36228433"/>
      <w:bookmarkStart w:id="3810" w:name="_Toc36229060"/>
      <w:bookmarkStart w:id="3811" w:name="_Toc68847379"/>
      <w:bookmarkStart w:id="3812" w:name="_Toc74611314"/>
      <w:bookmarkStart w:id="3813" w:name="_Toc75566593"/>
      <w:bookmarkStart w:id="3814" w:name="_Toc89790145"/>
      <w:bookmarkStart w:id="3815" w:name="_Toc99466782"/>
      <w:bookmarkStart w:id="3816" w:name="_Toc217285678"/>
      <w:r w:rsidRPr="00567618">
        <w:t>A.3.3</w:t>
      </w:r>
      <w:r w:rsidRPr="00567618">
        <w:tab/>
        <w:t>SDP answer from an MTSI client in terminal supporting only AMR</w:t>
      </w:r>
      <w:bookmarkEnd w:id="3807"/>
      <w:bookmarkEnd w:id="3808"/>
      <w:bookmarkEnd w:id="3809"/>
      <w:bookmarkEnd w:id="3810"/>
      <w:bookmarkEnd w:id="3811"/>
      <w:bookmarkEnd w:id="3812"/>
      <w:bookmarkEnd w:id="3813"/>
      <w:bookmarkEnd w:id="3814"/>
      <w:bookmarkEnd w:id="3815"/>
      <w:bookmarkEnd w:id="3816"/>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17" w:name="_MCCTEMPBM_CRPT86940330___7"/>
            <w:bookmarkStart w:id="3818"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19" w:name="_MCCTEMPBM_CRPT86940331___7"/>
            <w:bookmarkEnd w:id="3817"/>
            <w:r w:rsidRPr="00567618">
              <w:rPr>
                <w:rFonts w:ascii="Courier New" w:hAnsi="Courier New" w:cs="Courier New"/>
                <w:sz w:val="18"/>
              </w:rPr>
              <w:t>a=tcap:1 RTP/AVPF</w:t>
            </w:r>
          </w:p>
          <w:bookmarkEnd w:id="3819"/>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18"/>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0" w:name="_MCCTEMPBM_CRPT86940333___7"/>
            <w:bookmarkStart w:id="3821"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2" w:name="_MCCTEMPBM_CRPT86940334___7"/>
            <w:bookmarkEnd w:id="3820"/>
            <w:r w:rsidRPr="00567618">
              <w:rPr>
                <w:rFonts w:ascii="Courier New" w:hAnsi="Courier New" w:cs="Courier New"/>
                <w:sz w:val="18"/>
                <w:szCs w:val="18"/>
              </w:rPr>
              <w:t>a=acfg:1 t=1</w:t>
            </w:r>
          </w:p>
          <w:bookmarkEnd w:id="3822"/>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1"/>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23"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23"/>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24" w:name="_Toc26369537"/>
      <w:bookmarkStart w:id="3825" w:name="_Toc36227419"/>
      <w:bookmarkStart w:id="3826" w:name="_Toc36228434"/>
      <w:bookmarkStart w:id="3827" w:name="_Toc36229061"/>
      <w:bookmarkStart w:id="3828" w:name="_Toc68847380"/>
      <w:bookmarkStart w:id="3829" w:name="_Toc74611315"/>
      <w:bookmarkStart w:id="3830" w:name="_Toc75566594"/>
      <w:bookmarkStart w:id="3831" w:name="_Toc89790146"/>
      <w:bookmarkStart w:id="3832" w:name="_Toc99466783"/>
      <w:bookmarkStart w:id="3833" w:name="_Toc217285679"/>
      <w:r w:rsidRPr="00567618">
        <w:lastRenderedPageBreak/>
        <w:t>A.3.4</w:t>
      </w:r>
      <w:r w:rsidRPr="00567618">
        <w:tab/>
        <w:t>SDP answer from an MTSI client in terminal using EGPRS access when both AMR and AMR-WB are supported</w:t>
      </w:r>
      <w:bookmarkEnd w:id="3824"/>
      <w:bookmarkEnd w:id="3825"/>
      <w:bookmarkEnd w:id="3826"/>
      <w:bookmarkEnd w:id="3827"/>
      <w:bookmarkEnd w:id="3828"/>
      <w:bookmarkEnd w:id="3829"/>
      <w:bookmarkEnd w:id="3830"/>
      <w:bookmarkEnd w:id="3831"/>
      <w:bookmarkEnd w:id="3832"/>
      <w:bookmarkEnd w:id="3833"/>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34" w:name="_MCCTEMPBM_CRPT86940337___7"/>
            <w:bookmarkStart w:id="3835"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6" w:name="_MCCTEMPBM_CRPT86940338___7"/>
            <w:bookmarkEnd w:id="3834"/>
            <w:r w:rsidRPr="00567618">
              <w:rPr>
                <w:rFonts w:ascii="Courier New" w:hAnsi="Courier New" w:cs="Courier New"/>
                <w:sz w:val="18"/>
              </w:rPr>
              <w:t>a=tcap:1 RTP/AVPF</w:t>
            </w:r>
          </w:p>
          <w:bookmarkEnd w:id="3836"/>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35"/>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37" w:name="_MCCTEMPBM_CRPT86940340___7"/>
            <w:bookmarkStart w:id="3838"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39" w:name="_MCCTEMPBM_CRPT86940341___7"/>
            <w:bookmarkEnd w:id="3837"/>
            <w:r w:rsidRPr="00567618">
              <w:rPr>
                <w:rFonts w:ascii="Courier New" w:hAnsi="Courier New" w:cs="Courier New"/>
                <w:sz w:val="18"/>
                <w:szCs w:val="18"/>
              </w:rPr>
              <w:t>a=acfg:1 t=1</w:t>
            </w:r>
          </w:p>
          <w:bookmarkEnd w:id="3839"/>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38"/>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40" w:name="_Toc26369538"/>
      <w:bookmarkStart w:id="3841" w:name="_Toc36227420"/>
      <w:bookmarkStart w:id="3842" w:name="_Toc36228435"/>
      <w:bookmarkStart w:id="3843" w:name="_Toc36229062"/>
      <w:bookmarkStart w:id="3844" w:name="_Toc68847381"/>
      <w:bookmarkStart w:id="3845" w:name="_Toc74611316"/>
      <w:bookmarkStart w:id="3846" w:name="_Toc75566595"/>
      <w:bookmarkStart w:id="3847" w:name="_Toc89790147"/>
      <w:bookmarkStart w:id="3848" w:name="_Toc99466784"/>
      <w:bookmarkStart w:id="3849" w:name="_Toc217285680"/>
      <w:r w:rsidRPr="00567618">
        <w:lastRenderedPageBreak/>
        <w:t>A.3.4a</w:t>
      </w:r>
      <w:r w:rsidRPr="00567618">
        <w:tab/>
        <w:t>SDP answer from an MTSI client in terminal using EGPRS access when only AMR is supported</w:t>
      </w:r>
      <w:bookmarkEnd w:id="3840"/>
      <w:bookmarkEnd w:id="3841"/>
      <w:bookmarkEnd w:id="3842"/>
      <w:bookmarkEnd w:id="3843"/>
      <w:bookmarkEnd w:id="3844"/>
      <w:bookmarkEnd w:id="3845"/>
      <w:bookmarkEnd w:id="3846"/>
      <w:bookmarkEnd w:id="3847"/>
      <w:bookmarkEnd w:id="3848"/>
      <w:bookmarkEnd w:id="3849"/>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0" w:name="_MCCTEMPBM_CRPT86940343___4"/>
            <w:r w:rsidRPr="00567618">
              <w:rPr>
                <w:rFonts w:ascii="Arial" w:hAnsi="Arial"/>
                <w:b/>
                <w:sz w:val="18"/>
              </w:rPr>
              <w:t>SDP offer</w:t>
            </w:r>
            <w:bookmarkEnd w:id="3850"/>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1"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2" w:name="_MCCTEMPBM_CRPT86940345___4"/>
            <w:bookmarkEnd w:id="3851"/>
            <w:r w:rsidRPr="00567618">
              <w:rPr>
                <w:rFonts w:ascii="Arial" w:hAnsi="Arial"/>
                <w:b/>
                <w:sz w:val="18"/>
              </w:rPr>
              <w:t>SDP answer</w:t>
            </w:r>
            <w:bookmarkEnd w:id="3852"/>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3"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3"/>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54" w:name="_Toc26369539"/>
      <w:bookmarkStart w:id="3855" w:name="_Toc36227421"/>
      <w:bookmarkStart w:id="3856" w:name="_Toc36228436"/>
      <w:bookmarkStart w:id="3857" w:name="_Toc36229063"/>
      <w:bookmarkStart w:id="3858" w:name="_Toc68847382"/>
      <w:bookmarkStart w:id="3859" w:name="_Toc74611317"/>
      <w:bookmarkStart w:id="3860" w:name="_Toc75566596"/>
      <w:bookmarkStart w:id="3861" w:name="_Toc89790148"/>
      <w:bookmarkStart w:id="3862" w:name="_Toc99466785"/>
      <w:bookmarkStart w:id="3863" w:name="_Toc217285681"/>
      <w:r w:rsidRPr="00567618">
        <w:t>A.3.4b</w:t>
      </w:r>
      <w:r w:rsidRPr="00567618">
        <w:tab/>
        <w:t>SDP answer from an MTSI client in terminal using WLAN</w:t>
      </w:r>
      <w:bookmarkEnd w:id="3854"/>
      <w:bookmarkEnd w:id="3855"/>
      <w:bookmarkEnd w:id="3856"/>
      <w:bookmarkEnd w:id="3857"/>
      <w:bookmarkEnd w:id="3858"/>
      <w:bookmarkEnd w:id="3859"/>
      <w:bookmarkEnd w:id="3860"/>
      <w:bookmarkEnd w:id="3861"/>
      <w:bookmarkEnd w:id="3862"/>
      <w:bookmarkEnd w:id="3863"/>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4" w:name="_MCCTEMPBM_CRPT86940347___4"/>
            <w:r w:rsidRPr="00567618">
              <w:rPr>
                <w:rFonts w:ascii="Arial" w:hAnsi="Arial"/>
                <w:b/>
                <w:sz w:val="18"/>
              </w:rPr>
              <w:t>SDP offer</w:t>
            </w:r>
            <w:bookmarkEnd w:id="3864"/>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5"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6" w:name="_MCCTEMPBM_CRPT86940349___4"/>
            <w:bookmarkEnd w:id="3865"/>
            <w:r w:rsidRPr="00567618">
              <w:rPr>
                <w:rFonts w:ascii="Arial" w:hAnsi="Arial"/>
                <w:b/>
                <w:sz w:val="18"/>
              </w:rPr>
              <w:t>SDP answer</w:t>
            </w:r>
            <w:bookmarkEnd w:id="3866"/>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7"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67"/>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68" w:name="_Toc26369540"/>
      <w:bookmarkStart w:id="3869" w:name="_Toc36227422"/>
      <w:bookmarkStart w:id="3870" w:name="_Toc36228437"/>
      <w:bookmarkStart w:id="3871" w:name="_Toc36229064"/>
      <w:bookmarkStart w:id="3872" w:name="_Toc68847383"/>
      <w:bookmarkStart w:id="3873" w:name="_Toc74611318"/>
      <w:bookmarkStart w:id="3874" w:name="_Toc75566597"/>
      <w:bookmarkStart w:id="3875" w:name="_Toc89790149"/>
      <w:bookmarkStart w:id="3876" w:name="_Toc99466786"/>
      <w:bookmarkStart w:id="3877" w:name="_Toc217285682"/>
      <w:r w:rsidRPr="00567618">
        <w:t>A.3.5</w:t>
      </w:r>
      <w:r w:rsidRPr="00567618">
        <w:tab/>
        <w:t>SDP answer from MTSI MGW supporting only one codec mode set for AMR and AMR-WB each</w:t>
      </w:r>
      <w:bookmarkEnd w:id="3868"/>
      <w:bookmarkEnd w:id="3869"/>
      <w:bookmarkEnd w:id="3870"/>
      <w:bookmarkEnd w:id="3871"/>
      <w:bookmarkEnd w:id="3872"/>
      <w:bookmarkEnd w:id="3873"/>
      <w:bookmarkEnd w:id="3874"/>
      <w:bookmarkEnd w:id="3875"/>
      <w:bookmarkEnd w:id="3876"/>
      <w:bookmarkEnd w:id="3877"/>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8" w:name="_MCCTEMPBM_CRPT86940351___7"/>
            <w:bookmarkStart w:id="3879"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0" w:name="_MCCTEMPBM_CRPT86940352___7"/>
            <w:bookmarkEnd w:id="3878"/>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0"/>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9"/>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1" w:name="_MCCTEMPBM_CRPT86940354___7"/>
            <w:bookmarkStart w:id="3882"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3" w:name="_MCCTEMPBM_CRPT86940355___7"/>
            <w:bookmarkEnd w:id="3881"/>
            <w:r w:rsidRPr="00567618">
              <w:rPr>
                <w:rFonts w:ascii="Courier New" w:hAnsi="Courier New" w:cs="Courier New"/>
                <w:sz w:val="18"/>
                <w:szCs w:val="18"/>
              </w:rPr>
              <w:t>a=acfg:1 t=1</w:t>
            </w:r>
          </w:p>
          <w:bookmarkEnd w:id="3883"/>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2"/>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84" w:name="_Toc26369541"/>
      <w:bookmarkStart w:id="3885" w:name="_Toc36227423"/>
      <w:bookmarkStart w:id="3886" w:name="_Toc36228438"/>
      <w:bookmarkStart w:id="3887" w:name="_Toc36229065"/>
      <w:bookmarkStart w:id="3888" w:name="_Toc68847384"/>
      <w:bookmarkStart w:id="3889" w:name="_Toc74611319"/>
      <w:bookmarkStart w:id="3890" w:name="_Toc75566598"/>
      <w:bookmarkStart w:id="3891" w:name="_Toc89790150"/>
      <w:bookmarkStart w:id="3892" w:name="_Toc99466787"/>
      <w:bookmarkStart w:id="3893" w:name="_Toc217285683"/>
      <w:r w:rsidRPr="00567618">
        <w:lastRenderedPageBreak/>
        <w:t>A.3.5a</w:t>
      </w:r>
      <w:r w:rsidRPr="00567618">
        <w:tab/>
        <w:t>SDP answer from MTSI MGW supporting only one codec mode set for AMR</w:t>
      </w:r>
      <w:bookmarkEnd w:id="3884"/>
      <w:bookmarkEnd w:id="3885"/>
      <w:bookmarkEnd w:id="3886"/>
      <w:bookmarkEnd w:id="3887"/>
      <w:bookmarkEnd w:id="3888"/>
      <w:bookmarkEnd w:id="3889"/>
      <w:bookmarkEnd w:id="3890"/>
      <w:bookmarkEnd w:id="3891"/>
      <w:bookmarkEnd w:id="3892"/>
      <w:bookmarkEnd w:id="3893"/>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4" w:name="_MCCTEMPBM_CRPT86940357___7"/>
            <w:bookmarkStart w:id="3895"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6" w:name="_MCCTEMPBM_CRPT86940358___7"/>
            <w:bookmarkEnd w:id="3894"/>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96"/>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95"/>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7" w:name="_MCCTEMPBM_CRPT86940360___7"/>
            <w:bookmarkStart w:id="3898"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9" w:name="_MCCTEMPBM_CRPT86940361___7"/>
            <w:bookmarkEnd w:id="3897"/>
            <w:r w:rsidRPr="00567618">
              <w:rPr>
                <w:rFonts w:ascii="Courier New" w:hAnsi="Courier New" w:cs="Courier New"/>
                <w:sz w:val="18"/>
                <w:szCs w:val="18"/>
              </w:rPr>
              <w:t>a=acfg:1 t=1</w:t>
            </w:r>
          </w:p>
          <w:bookmarkEnd w:id="3899"/>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98"/>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900" w:name="_Toc26369542"/>
      <w:bookmarkStart w:id="3901" w:name="_Toc36227424"/>
      <w:bookmarkStart w:id="3902" w:name="_Toc36228439"/>
      <w:bookmarkStart w:id="3903" w:name="_Toc36229066"/>
      <w:bookmarkStart w:id="3904" w:name="_Toc68847385"/>
      <w:bookmarkStart w:id="3905" w:name="_Toc74611320"/>
      <w:bookmarkStart w:id="3906" w:name="_Toc75566599"/>
      <w:bookmarkStart w:id="3907" w:name="_Toc89790151"/>
      <w:bookmarkStart w:id="3908" w:name="_Toc99466788"/>
      <w:bookmarkStart w:id="3909" w:name="_Toc217285684"/>
      <w:r w:rsidRPr="00567618">
        <w:t>A.3.6</w:t>
      </w:r>
      <w:r w:rsidRPr="00567618">
        <w:tab/>
        <w:t>SDP answer from MTSI client in terminal on HSPA for session initiated from MTSI MGW interfacing UE on GERAN</w:t>
      </w:r>
      <w:bookmarkEnd w:id="3900"/>
      <w:bookmarkEnd w:id="3901"/>
      <w:bookmarkEnd w:id="3902"/>
      <w:bookmarkEnd w:id="3903"/>
      <w:bookmarkEnd w:id="3904"/>
      <w:bookmarkEnd w:id="3905"/>
      <w:bookmarkEnd w:id="3906"/>
      <w:bookmarkEnd w:id="3907"/>
      <w:bookmarkEnd w:id="3908"/>
      <w:bookmarkEnd w:id="3909"/>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10" w:name="_MCCTEMPBM_CRPT86940363___7"/>
            <w:bookmarkStart w:id="3911"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12" w:name="_MCCTEMPBM_CRPT86940364___7"/>
            <w:bookmarkEnd w:id="3910"/>
            <w:r w:rsidRPr="00567618">
              <w:rPr>
                <w:rFonts w:ascii="Courier New" w:hAnsi="Courier New" w:cs="Courier New"/>
                <w:sz w:val="18"/>
              </w:rPr>
              <w:t>a=tcap:1 RTP/AVPF</w:t>
            </w:r>
          </w:p>
          <w:bookmarkEnd w:id="3912"/>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11"/>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3" w:name="_MCCTEMPBM_CRPT86940366___7"/>
            <w:bookmarkStart w:id="3914"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5" w:name="_MCCTEMPBM_CRPT86940367___7"/>
            <w:bookmarkEnd w:id="3913"/>
            <w:r w:rsidRPr="00567618">
              <w:rPr>
                <w:rFonts w:ascii="Courier New" w:hAnsi="Courier New" w:cs="Courier New"/>
                <w:sz w:val="18"/>
                <w:szCs w:val="18"/>
              </w:rPr>
              <w:t>a=acfg:1 t=1</w:t>
            </w:r>
          </w:p>
          <w:bookmarkEnd w:id="3915"/>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14"/>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16" w:name="_Toc26369543"/>
      <w:bookmarkStart w:id="3917" w:name="_Toc36227425"/>
      <w:bookmarkStart w:id="3918" w:name="_Toc36228440"/>
      <w:bookmarkStart w:id="3919" w:name="_Toc36229067"/>
      <w:bookmarkStart w:id="3920" w:name="_Toc68847386"/>
      <w:bookmarkStart w:id="3921" w:name="_Toc74611321"/>
      <w:bookmarkStart w:id="3922" w:name="_Toc75566600"/>
      <w:bookmarkStart w:id="3923" w:name="_Toc89790152"/>
      <w:bookmarkStart w:id="3924" w:name="_Toc99466789"/>
      <w:bookmarkStart w:id="3925" w:name="_Toc217285685"/>
      <w:r w:rsidRPr="00567618">
        <w:t>A.3.7</w:t>
      </w:r>
      <w:r w:rsidRPr="00567618">
        <w:tab/>
        <w:t>SDP answer from MTSI client in terminal on HSPA for session initiated from MTSI MGW interfacing legacy UE on UTRAN</w:t>
      </w:r>
      <w:bookmarkEnd w:id="3916"/>
      <w:bookmarkEnd w:id="3917"/>
      <w:bookmarkEnd w:id="3918"/>
      <w:bookmarkEnd w:id="3919"/>
      <w:bookmarkEnd w:id="3920"/>
      <w:bookmarkEnd w:id="3921"/>
      <w:bookmarkEnd w:id="3922"/>
      <w:bookmarkEnd w:id="3923"/>
      <w:bookmarkEnd w:id="3924"/>
      <w:bookmarkEnd w:id="3925"/>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6" w:name="_MCCTEMPBM_CRPT86940369___4"/>
            <w:r w:rsidRPr="00567618">
              <w:rPr>
                <w:rFonts w:ascii="Arial" w:hAnsi="Arial"/>
                <w:b/>
                <w:sz w:val="18"/>
              </w:rPr>
              <w:t>SDP offer (from MTSI MGW)</w:t>
            </w:r>
            <w:bookmarkEnd w:id="3926"/>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7"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8" w:name="_MCCTEMPBM_CRPT86940371___4"/>
            <w:bookmarkEnd w:id="3927"/>
            <w:r w:rsidRPr="00567618">
              <w:rPr>
                <w:rFonts w:ascii="Arial" w:hAnsi="Arial"/>
                <w:b/>
                <w:sz w:val="18"/>
              </w:rPr>
              <w:t>SDP answer (from MTSI client in terminal)</w:t>
            </w:r>
            <w:bookmarkEnd w:id="3928"/>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9"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29"/>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30" w:name="_Toc26369544"/>
      <w:bookmarkStart w:id="3931" w:name="_Toc36227426"/>
      <w:bookmarkStart w:id="3932" w:name="_Toc36228441"/>
      <w:bookmarkStart w:id="3933" w:name="_Toc36229068"/>
      <w:bookmarkStart w:id="3934" w:name="_Toc68847387"/>
      <w:bookmarkStart w:id="3935" w:name="_Toc74611322"/>
      <w:bookmarkStart w:id="3936" w:name="_Toc75566601"/>
      <w:bookmarkStart w:id="3937" w:name="_Toc89790153"/>
      <w:bookmarkStart w:id="3938" w:name="_Toc99466790"/>
      <w:bookmarkStart w:id="3939" w:name="_Toc217285686"/>
      <w:r w:rsidRPr="00567618">
        <w:t>A.4</w:t>
      </w:r>
      <w:r w:rsidRPr="00567618">
        <w:tab/>
        <w:t>SDP offers and answers for video sessions</w:t>
      </w:r>
      <w:bookmarkEnd w:id="3930"/>
      <w:bookmarkEnd w:id="3931"/>
      <w:bookmarkEnd w:id="3932"/>
      <w:bookmarkEnd w:id="3933"/>
      <w:bookmarkEnd w:id="3934"/>
      <w:bookmarkEnd w:id="3935"/>
      <w:bookmarkEnd w:id="3936"/>
      <w:bookmarkEnd w:id="3937"/>
      <w:bookmarkEnd w:id="3938"/>
      <w:bookmarkEnd w:id="3939"/>
    </w:p>
    <w:p w14:paraId="482B6F19" w14:textId="77777777" w:rsidR="00FC7E52" w:rsidRPr="00567618" w:rsidRDefault="00FC7E52" w:rsidP="00FC7E52">
      <w:pPr>
        <w:pStyle w:val="Heading2"/>
      </w:pPr>
      <w:bookmarkStart w:id="3940" w:name="_Toc26369545"/>
      <w:bookmarkStart w:id="3941" w:name="_Toc36227427"/>
      <w:bookmarkStart w:id="3942" w:name="_Toc36228442"/>
      <w:bookmarkStart w:id="3943" w:name="_Toc36229069"/>
      <w:bookmarkStart w:id="3944" w:name="_Toc68847388"/>
      <w:bookmarkStart w:id="3945" w:name="_Toc74611323"/>
      <w:bookmarkStart w:id="3946" w:name="_Toc75566602"/>
      <w:bookmarkStart w:id="3947" w:name="_Toc89790154"/>
      <w:bookmarkStart w:id="3948" w:name="_Toc99466791"/>
      <w:bookmarkStart w:id="3949" w:name="_Toc217285687"/>
      <w:r w:rsidRPr="00567618">
        <w:t>A.4.1</w:t>
      </w:r>
      <w:r w:rsidRPr="00567618">
        <w:tab/>
        <w:t>Void</w:t>
      </w:r>
      <w:bookmarkEnd w:id="3940"/>
      <w:bookmarkEnd w:id="3941"/>
      <w:bookmarkEnd w:id="3942"/>
      <w:bookmarkEnd w:id="3943"/>
      <w:bookmarkEnd w:id="3944"/>
      <w:bookmarkEnd w:id="3945"/>
      <w:bookmarkEnd w:id="3946"/>
      <w:bookmarkEnd w:id="3947"/>
      <w:bookmarkEnd w:id="3948"/>
      <w:bookmarkEnd w:id="3949"/>
    </w:p>
    <w:p w14:paraId="4551E5C7" w14:textId="77777777" w:rsidR="00FC7E52" w:rsidRPr="00567618" w:rsidRDefault="00FC7E52" w:rsidP="00FC7E52">
      <w:pPr>
        <w:pStyle w:val="Heading2"/>
      </w:pPr>
      <w:bookmarkStart w:id="3950" w:name="_Toc26369546"/>
      <w:bookmarkStart w:id="3951" w:name="_Toc36227428"/>
      <w:bookmarkStart w:id="3952" w:name="_Toc36228443"/>
      <w:bookmarkStart w:id="3953" w:name="_Toc36229070"/>
      <w:bookmarkStart w:id="3954" w:name="_Toc68847389"/>
      <w:bookmarkStart w:id="3955" w:name="_Toc74611324"/>
      <w:bookmarkStart w:id="3956" w:name="_Toc75566603"/>
      <w:bookmarkStart w:id="3957" w:name="_Toc89790155"/>
      <w:bookmarkStart w:id="3958" w:name="_Toc99466792"/>
      <w:bookmarkStart w:id="3959" w:name="_Toc217285688"/>
      <w:r w:rsidRPr="00567618">
        <w:t>A.4.2</w:t>
      </w:r>
      <w:r w:rsidRPr="00567618">
        <w:tab/>
        <w:t>Void</w:t>
      </w:r>
      <w:bookmarkEnd w:id="3950"/>
      <w:bookmarkEnd w:id="3951"/>
      <w:bookmarkEnd w:id="3952"/>
      <w:bookmarkEnd w:id="3953"/>
      <w:bookmarkEnd w:id="3954"/>
      <w:bookmarkEnd w:id="3955"/>
      <w:bookmarkEnd w:id="3956"/>
      <w:bookmarkEnd w:id="3957"/>
      <w:bookmarkEnd w:id="3958"/>
      <w:bookmarkEnd w:id="3959"/>
    </w:p>
    <w:p w14:paraId="71E8D902" w14:textId="77777777" w:rsidR="00FC7E52" w:rsidRPr="00567618" w:rsidRDefault="00FC7E52" w:rsidP="00FC7E52">
      <w:pPr>
        <w:pStyle w:val="Heading2"/>
      </w:pPr>
      <w:bookmarkStart w:id="3960" w:name="_Toc26369547"/>
      <w:bookmarkStart w:id="3961" w:name="_Toc36227429"/>
      <w:bookmarkStart w:id="3962" w:name="_Toc36228444"/>
      <w:bookmarkStart w:id="3963" w:name="_Toc36229071"/>
      <w:bookmarkStart w:id="3964" w:name="_Toc68847390"/>
      <w:bookmarkStart w:id="3965" w:name="_Toc74611325"/>
      <w:bookmarkStart w:id="3966" w:name="_Toc75566604"/>
      <w:bookmarkStart w:id="3967" w:name="_Toc89790156"/>
      <w:bookmarkStart w:id="3968" w:name="_Toc99466793"/>
      <w:bookmarkStart w:id="3969" w:name="_Toc217285689"/>
      <w:r w:rsidRPr="00567618">
        <w:t>A.4.2a</w:t>
      </w:r>
      <w:r w:rsidRPr="00567618">
        <w:tab/>
        <w:t>H.264/AVC</w:t>
      </w:r>
      <w:bookmarkEnd w:id="3960"/>
      <w:bookmarkEnd w:id="3961"/>
      <w:bookmarkEnd w:id="3962"/>
      <w:bookmarkEnd w:id="3963"/>
      <w:bookmarkEnd w:id="3964"/>
      <w:bookmarkEnd w:id="3965"/>
      <w:bookmarkEnd w:id="3966"/>
      <w:bookmarkEnd w:id="3967"/>
      <w:bookmarkEnd w:id="3968"/>
      <w:bookmarkEnd w:id="3969"/>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lastRenderedPageBreak/>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0" w:name="_MCCTEMPBM_CRPT86940373___7"/>
            <w:bookmarkStart w:id="3971"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2" w:name="_MCCTEMPBM_CRPT86940374___7"/>
            <w:bookmarkEnd w:id="3970"/>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3" w:name="_MCCTEMPBM_CRPT86940375___7"/>
            <w:bookmarkEnd w:id="3972"/>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4" w:name="_MCCTEMPBM_CRPT86940376___7"/>
            <w:bookmarkEnd w:id="3973"/>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4"/>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71"/>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5" w:name="_MCCTEMPBM_CRPT86940378___7"/>
            <w:bookmarkStart w:id="3976"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7" w:name="_MCCTEMPBM_CRPT86940379___7"/>
            <w:bookmarkEnd w:id="3975"/>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8" w:name="_MCCTEMPBM_CRPT86940380___7"/>
            <w:bookmarkEnd w:id="3977"/>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9" w:name="_MCCTEMPBM_CRPT86940381___7"/>
            <w:bookmarkEnd w:id="3978"/>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9"/>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76"/>
    </w:tbl>
    <w:p w14:paraId="200D5436" w14:textId="77777777" w:rsidR="00FC7E52" w:rsidRPr="00567618" w:rsidRDefault="00FC7E52" w:rsidP="00FC7E52"/>
    <w:p w14:paraId="3A645803" w14:textId="77777777" w:rsidR="00FC7E52" w:rsidRPr="00567618" w:rsidRDefault="00FC7E52" w:rsidP="00FC7E52">
      <w:r w:rsidRPr="00567618">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80" w:name="_Toc26369548"/>
      <w:bookmarkStart w:id="3981" w:name="_Toc36227430"/>
      <w:bookmarkStart w:id="3982" w:name="_Toc36228445"/>
      <w:bookmarkStart w:id="3983" w:name="_Toc36229072"/>
      <w:bookmarkStart w:id="3984" w:name="_Toc68847391"/>
      <w:bookmarkStart w:id="3985" w:name="_Toc74611326"/>
      <w:bookmarkStart w:id="3986" w:name="_Toc75566605"/>
      <w:bookmarkStart w:id="3987" w:name="_Toc89790157"/>
      <w:bookmarkStart w:id="3988" w:name="_Toc99466794"/>
      <w:bookmarkStart w:id="3989" w:name="_Toc217285690"/>
      <w:r w:rsidRPr="00567618">
        <w:t>A.4.2b</w:t>
      </w:r>
      <w:r w:rsidRPr="00567618">
        <w:tab/>
        <w:t>High Granularity CVO example</w:t>
      </w:r>
      <w:bookmarkEnd w:id="3980"/>
      <w:bookmarkEnd w:id="3981"/>
      <w:bookmarkEnd w:id="3982"/>
      <w:bookmarkEnd w:id="3983"/>
      <w:bookmarkEnd w:id="3984"/>
      <w:bookmarkEnd w:id="3985"/>
      <w:bookmarkEnd w:id="3986"/>
      <w:bookmarkEnd w:id="3987"/>
      <w:bookmarkEnd w:id="3988"/>
      <w:bookmarkEnd w:id="3989"/>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0" w:name="_MCCTEMPBM_CRPT86940383___7"/>
            <w:bookmarkStart w:id="3991"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2" w:name="_MCCTEMPBM_CRPT86940384___7"/>
            <w:bookmarkEnd w:id="3990"/>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3" w:name="_MCCTEMPBM_CRPT86940385___7"/>
            <w:bookmarkEnd w:id="3992"/>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4" w:name="_MCCTEMPBM_CRPT86940386___7"/>
            <w:bookmarkEnd w:id="3993"/>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4"/>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91"/>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5" w:name="_MCCTEMPBM_CRPT86940388___7"/>
            <w:bookmarkStart w:id="3996"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7" w:name="_MCCTEMPBM_CRPT86940389___7"/>
            <w:bookmarkEnd w:id="3995"/>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8" w:name="_MCCTEMPBM_CRPT86940390___7"/>
            <w:bookmarkEnd w:id="3997"/>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9" w:name="_MCCTEMPBM_CRPT86940391___7"/>
            <w:bookmarkEnd w:id="3998"/>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9"/>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96"/>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000" w:name="_Toc26369549"/>
      <w:bookmarkStart w:id="4001" w:name="_Toc36227431"/>
      <w:bookmarkStart w:id="4002" w:name="_Toc36228446"/>
      <w:bookmarkStart w:id="4003" w:name="_Toc36229073"/>
      <w:bookmarkStart w:id="4004" w:name="_Toc68847392"/>
      <w:bookmarkStart w:id="4005" w:name="_Toc74611327"/>
      <w:bookmarkStart w:id="4006" w:name="_Toc75566606"/>
      <w:bookmarkStart w:id="4007" w:name="_Toc89790158"/>
      <w:bookmarkStart w:id="4008" w:name="_Toc99466795"/>
      <w:bookmarkStart w:id="4009" w:name="_Toc217285691"/>
      <w:r w:rsidRPr="00567618">
        <w:t>A.4.2c</w:t>
      </w:r>
      <w:r w:rsidRPr="00567618">
        <w:tab/>
        <w:t>RTP Retransmission</w:t>
      </w:r>
      <w:bookmarkEnd w:id="4000"/>
      <w:bookmarkEnd w:id="4001"/>
      <w:bookmarkEnd w:id="4002"/>
      <w:bookmarkEnd w:id="4003"/>
      <w:bookmarkEnd w:id="4004"/>
      <w:bookmarkEnd w:id="4005"/>
      <w:bookmarkEnd w:id="4006"/>
      <w:bookmarkEnd w:id="4007"/>
      <w:bookmarkEnd w:id="4008"/>
      <w:bookmarkEnd w:id="4009"/>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0"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1" w:name="_MCCTEMPBM_CRPT86940394___7"/>
            <w:bookmarkEnd w:id="4010"/>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2" w:name="_MCCTEMPBM_CRPT86940395___7"/>
            <w:bookmarkEnd w:id="4011"/>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3" w:name="_MCCTEMPBM_CRPT86940396___7"/>
            <w:bookmarkEnd w:id="4012"/>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4" w:name="_MCCTEMPBM_CRPT86940397___7"/>
            <w:bookmarkEnd w:id="4013"/>
            <w:r w:rsidRPr="00567618">
              <w:rPr>
                <w:rFonts w:ascii="Courier New" w:hAnsi="Courier New" w:cs="Courier New"/>
                <w:szCs w:val="18"/>
              </w:rPr>
              <w:t>a=rtcp-fb:99 ccm tmmbr</w:t>
            </w:r>
            <w:bookmarkEnd w:id="4014"/>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5"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6" w:name="_MCCTEMPBM_CRPT86940399___7"/>
            <w:bookmarkEnd w:id="4015"/>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7" w:name="_MCCTEMPBM_CRPT86940400___7"/>
            <w:bookmarkEnd w:id="4016"/>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8" w:name="_MCCTEMPBM_CRPT86940401___7"/>
            <w:bookmarkEnd w:id="4017"/>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402___7"/>
            <w:bookmarkEnd w:id="4018"/>
            <w:r w:rsidRPr="00567618">
              <w:rPr>
                <w:rFonts w:ascii="Courier New" w:hAnsi="Courier New" w:cs="Courier New"/>
                <w:szCs w:val="18"/>
              </w:rPr>
              <w:t>a=rtcp-fb:99 ccm tmmbr</w:t>
            </w:r>
            <w:bookmarkEnd w:id="4019"/>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20" w:name="_Toc26369550"/>
      <w:bookmarkStart w:id="4021" w:name="_Toc36227432"/>
      <w:bookmarkStart w:id="4022" w:name="_Toc36228447"/>
      <w:bookmarkStart w:id="4023" w:name="_Toc36229074"/>
      <w:bookmarkStart w:id="4024" w:name="_Toc68847393"/>
      <w:bookmarkStart w:id="4025" w:name="_Toc74611328"/>
      <w:bookmarkStart w:id="4026" w:name="_Toc75566607"/>
      <w:bookmarkStart w:id="4027" w:name="_Toc89790159"/>
      <w:bookmarkStart w:id="4028" w:name="_Toc99466796"/>
      <w:bookmarkStart w:id="4029" w:name="_Toc217285692"/>
      <w:r w:rsidRPr="00567618">
        <w:t>A.4.2d</w:t>
      </w:r>
      <w:r w:rsidRPr="00567618">
        <w:tab/>
        <w:t>RTP Forward Error Correction (FEC)</w:t>
      </w:r>
      <w:bookmarkEnd w:id="4020"/>
      <w:bookmarkEnd w:id="4021"/>
      <w:bookmarkEnd w:id="4022"/>
      <w:bookmarkEnd w:id="4023"/>
      <w:bookmarkEnd w:id="4024"/>
      <w:bookmarkEnd w:id="4025"/>
      <w:bookmarkEnd w:id="4026"/>
      <w:bookmarkEnd w:id="4027"/>
      <w:bookmarkEnd w:id="4028"/>
      <w:bookmarkEnd w:id="4029"/>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0"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1" w:name="_MCCTEMPBM_CRPT86940404___7"/>
            <w:bookmarkEnd w:id="4030"/>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2" w:name="_MCCTEMPBM_CRPT86940405___7"/>
            <w:bookmarkEnd w:id="4031"/>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3" w:name="_MCCTEMPBM_CRPT86940406___7"/>
            <w:bookmarkEnd w:id="4032"/>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4" w:name="_MCCTEMPBM_CRPT86940407___7"/>
            <w:bookmarkEnd w:id="4033"/>
            <w:r w:rsidRPr="00567618">
              <w:rPr>
                <w:rFonts w:ascii="Courier New" w:hAnsi="Courier New" w:cs="Courier New"/>
                <w:szCs w:val="18"/>
              </w:rPr>
              <w:t>a=rtcp-fb:99 ccm tmmbr</w:t>
            </w:r>
            <w:bookmarkEnd w:id="4034"/>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5"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6" w:name="_MCCTEMPBM_CRPT86940409___7"/>
            <w:bookmarkEnd w:id="4035"/>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7" w:name="_MCCTEMPBM_CRPT86940410___7"/>
            <w:bookmarkEnd w:id="4036"/>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8" w:name="_MCCTEMPBM_CRPT86940411___7"/>
            <w:bookmarkEnd w:id="4037"/>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9" w:name="_MCCTEMPBM_CRPT86940412___7"/>
            <w:bookmarkEnd w:id="4038"/>
            <w:r w:rsidRPr="00567618">
              <w:rPr>
                <w:rFonts w:ascii="Courier New" w:hAnsi="Courier New" w:cs="Courier New"/>
                <w:szCs w:val="18"/>
              </w:rPr>
              <w:t>a=rtcp-fb:99 ccm tmmbr</w:t>
            </w:r>
            <w:bookmarkEnd w:id="4039"/>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40" w:name="_Toc26369551"/>
      <w:bookmarkStart w:id="4041" w:name="_Toc36227433"/>
      <w:bookmarkStart w:id="4042" w:name="_Toc36228448"/>
      <w:bookmarkStart w:id="4043" w:name="_Toc36229075"/>
      <w:bookmarkStart w:id="4044" w:name="_Toc68847394"/>
      <w:bookmarkStart w:id="4045" w:name="_Toc74611329"/>
      <w:bookmarkStart w:id="4046" w:name="_Toc75566608"/>
      <w:bookmarkStart w:id="4047" w:name="_Toc89790160"/>
      <w:bookmarkStart w:id="4048" w:name="_Toc99466797"/>
      <w:bookmarkStart w:id="4049" w:name="_Toc217285693"/>
      <w:r w:rsidRPr="00567618">
        <w:t>A.4.2e</w:t>
      </w:r>
      <w:r w:rsidRPr="00567618">
        <w:tab/>
        <w:t>SDP Examples with ROI</w:t>
      </w:r>
      <w:bookmarkEnd w:id="4040"/>
      <w:bookmarkEnd w:id="4041"/>
      <w:bookmarkEnd w:id="4042"/>
      <w:bookmarkEnd w:id="4043"/>
      <w:bookmarkEnd w:id="4044"/>
      <w:bookmarkEnd w:id="4045"/>
      <w:bookmarkEnd w:id="4046"/>
      <w:bookmarkEnd w:id="4047"/>
      <w:bookmarkEnd w:id="4048"/>
      <w:bookmarkEnd w:id="4049"/>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0" w:name="_MCCTEMPBM_CRPT86940413___7"/>
            <w:bookmarkStart w:id="4051"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2" w:name="_MCCTEMPBM_CRPT86940414___7"/>
            <w:bookmarkEnd w:id="4050"/>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415___7"/>
            <w:bookmarkEnd w:id="4052"/>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4" w:name="_MCCTEMPBM_CRPT86940416___7"/>
            <w:bookmarkEnd w:id="4053"/>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4"/>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51"/>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5" w:name="_MCCTEMPBM_CRPT86940418___7"/>
            <w:bookmarkStart w:id="4056"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7" w:name="_MCCTEMPBM_CRPT86940419___7"/>
            <w:bookmarkEnd w:id="4055"/>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420___7"/>
            <w:bookmarkEnd w:id="4057"/>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9" w:name="_MCCTEMPBM_CRPT86940421___7"/>
            <w:bookmarkEnd w:id="4058"/>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9"/>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56"/>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0" w:name="_MCCTEMPBM_CRPT86940423___7"/>
            <w:bookmarkStart w:id="4061"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2" w:name="_MCCTEMPBM_CRPT86940424___7"/>
            <w:bookmarkEnd w:id="4060"/>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3" w:name="_MCCTEMPBM_CRPT86940425___7"/>
            <w:bookmarkEnd w:id="4062"/>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64" w:name="_MCCTEMPBM_CRPT86940426___7"/>
            <w:bookmarkEnd w:id="4063"/>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4"/>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61"/>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5" w:name="_MCCTEMPBM_CRPT86940428___7"/>
            <w:bookmarkStart w:id="4066"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7" w:name="_MCCTEMPBM_CRPT86940429___7"/>
            <w:bookmarkEnd w:id="4065"/>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8" w:name="_MCCTEMPBM_CRPT86940430___7"/>
            <w:bookmarkEnd w:id="4067"/>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69" w:name="_MCCTEMPBM_CRPT86940431___7"/>
            <w:bookmarkEnd w:id="4068"/>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9"/>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66"/>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0" w:name="_MCCTEMPBM_CRPT86940433___7"/>
            <w:bookmarkStart w:id="4071"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2" w:name="_MCCTEMPBM_CRPT86940434___7"/>
            <w:bookmarkEnd w:id="4070"/>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3" w:name="_MCCTEMPBM_CRPT86940435___7"/>
            <w:bookmarkEnd w:id="4072"/>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4" w:name="_MCCTEMPBM_CRPT86940436___7"/>
            <w:bookmarkEnd w:id="4073"/>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4"/>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71"/>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 xml:space="preserve">[139]. In this example, the MTSI client offers a sendonly channel since it is unwilling to adjust the video ROI during encoding based on PTZF commands received </w:t>
      </w:r>
      <w:r w:rsidRPr="00567618">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5" w:name="_MCCTEMPBM_CRPT86940438___7"/>
            <w:bookmarkStart w:id="4076"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7" w:name="_MCCTEMPBM_CRPT86940439___7"/>
            <w:bookmarkEnd w:id="4075"/>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8" w:name="_MCCTEMPBM_CRPT86940440___7"/>
            <w:bookmarkEnd w:id="4077"/>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9" w:name="_MCCTEMPBM_CRPT86940441___7"/>
            <w:bookmarkEnd w:id="4078"/>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9"/>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76"/>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0" w:name="_MCCTEMPBM_CRPT86940443___7"/>
            <w:bookmarkStart w:id="4081"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2" w:name="_MCCTEMPBM_CRPT86940444___7"/>
            <w:bookmarkEnd w:id="4080"/>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3" w:name="_MCCTEMPBM_CRPT86940445___7"/>
            <w:bookmarkEnd w:id="4082"/>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84" w:name="_MCCTEMPBM_CRPT86940446___7"/>
            <w:bookmarkEnd w:id="4083"/>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4"/>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81"/>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5" w:name="_MCCTEMPBM_CRPT86940448___7"/>
            <w:bookmarkStart w:id="4086"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7" w:name="_MCCTEMPBM_CRPT86940449___7"/>
            <w:bookmarkEnd w:id="4085"/>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8" w:name="_MCCTEMPBM_CRPT86940450___7"/>
            <w:bookmarkEnd w:id="4087"/>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89" w:name="_MCCTEMPBM_CRPT86940451___7"/>
            <w:bookmarkEnd w:id="4088"/>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9"/>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86"/>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90" w:name="_Toc26369552"/>
      <w:bookmarkStart w:id="4091" w:name="_Toc36227434"/>
      <w:bookmarkStart w:id="4092" w:name="_Toc36228449"/>
      <w:bookmarkStart w:id="4093" w:name="_Toc36229076"/>
      <w:bookmarkStart w:id="4094" w:name="_Toc68847395"/>
      <w:bookmarkStart w:id="4095" w:name="_Toc74611330"/>
      <w:bookmarkStart w:id="4096" w:name="_Toc75566609"/>
      <w:bookmarkStart w:id="4097" w:name="_Toc89790161"/>
      <w:bookmarkStart w:id="4098" w:name="_Toc99466798"/>
      <w:bookmarkStart w:id="4099" w:name="_Toc217285694"/>
      <w:r w:rsidRPr="00567618">
        <w:t>A.4.3</w:t>
      </w:r>
      <w:r w:rsidRPr="00567618">
        <w:tab/>
        <w:t>Void</w:t>
      </w:r>
      <w:bookmarkEnd w:id="4090"/>
      <w:bookmarkEnd w:id="4091"/>
      <w:bookmarkEnd w:id="4092"/>
      <w:bookmarkEnd w:id="4093"/>
      <w:bookmarkEnd w:id="4094"/>
      <w:bookmarkEnd w:id="4095"/>
      <w:bookmarkEnd w:id="4096"/>
      <w:bookmarkEnd w:id="4097"/>
      <w:bookmarkEnd w:id="4098"/>
      <w:bookmarkEnd w:id="4099"/>
    </w:p>
    <w:p w14:paraId="6C4549B8" w14:textId="77777777" w:rsidR="00FC7E52" w:rsidRPr="00567618" w:rsidRDefault="00FC7E52" w:rsidP="00FC7E52">
      <w:pPr>
        <w:pStyle w:val="Heading2"/>
      </w:pPr>
      <w:bookmarkStart w:id="4100" w:name="_Toc26369553"/>
      <w:bookmarkStart w:id="4101" w:name="_Toc36227435"/>
      <w:bookmarkStart w:id="4102" w:name="_Toc36228450"/>
      <w:bookmarkStart w:id="4103" w:name="_Toc36229077"/>
      <w:bookmarkStart w:id="4104" w:name="_Toc68847396"/>
      <w:bookmarkStart w:id="4105" w:name="_Toc74611331"/>
      <w:bookmarkStart w:id="4106" w:name="_Toc75566610"/>
      <w:bookmarkStart w:id="4107" w:name="_Toc89790162"/>
      <w:bookmarkStart w:id="4108" w:name="_Toc99466799"/>
      <w:bookmarkStart w:id="4109" w:name="_Toc217285695"/>
      <w:r w:rsidRPr="00567618">
        <w:t>A.4.4</w:t>
      </w:r>
      <w:r w:rsidRPr="00567618">
        <w:tab/>
        <w:t>Void</w:t>
      </w:r>
      <w:bookmarkEnd w:id="4100"/>
      <w:bookmarkEnd w:id="4101"/>
      <w:bookmarkEnd w:id="4102"/>
      <w:bookmarkEnd w:id="4103"/>
      <w:bookmarkEnd w:id="4104"/>
      <w:bookmarkEnd w:id="4105"/>
      <w:bookmarkEnd w:id="4106"/>
      <w:bookmarkEnd w:id="4107"/>
      <w:bookmarkEnd w:id="4108"/>
      <w:bookmarkEnd w:id="4109"/>
    </w:p>
    <w:p w14:paraId="392A02C4" w14:textId="77777777" w:rsidR="00FC7E52" w:rsidRPr="00567618" w:rsidRDefault="00FC7E52" w:rsidP="00FC7E52">
      <w:pPr>
        <w:pStyle w:val="Heading2"/>
      </w:pPr>
      <w:bookmarkStart w:id="4110" w:name="_Toc26369554"/>
      <w:bookmarkStart w:id="4111" w:name="_Toc36227436"/>
      <w:bookmarkStart w:id="4112" w:name="_Toc36228451"/>
      <w:bookmarkStart w:id="4113" w:name="_Toc36229078"/>
      <w:bookmarkStart w:id="4114" w:name="_Toc68847397"/>
      <w:bookmarkStart w:id="4115" w:name="_Toc74611332"/>
      <w:bookmarkStart w:id="4116" w:name="_Toc75566611"/>
      <w:bookmarkStart w:id="4117" w:name="_Toc89790163"/>
      <w:bookmarkStart w:id="4118" w:name="_Toc99466800"/>
      <w:bookmarkStart w:id="4119" w:name="_Toc217285696"/>
      <w:r w:rsidRPr="00567618">
        <w:t>A.4.4a</w:t>
      </w:r>
      <w:r w:rsidRPr="00567618">
        <w:tab/>
        <w:t xml:space="preserve">H.264/AVC with </w:t>
      </w:r>
      <w:r w:rsidRPr="00567618">
        <w:rPr>
          <w:rFonts w:cs="Arial"/>
        </w:rPr>
        <w:t>"imageattr" attribute</w:t>
      </w:r>
      <w:bookmarkEnd w:id="4110"/>
      <w:bookmarkEnd w:id="4111"/>
      <w:bookmarkEnd w:id="4112"/>
      <w:bookmarkEnd w:id="4113"/>
      <w:bookmarkEnd w:id="4114"/>
      <w:bookmarkEnd w:id="4115"/>
      <w:bookmarkEnd w:id="4116"/>
      <w:bookmarkEnd w:id="4117"/>
      <w:bookmarkEnd w:id="4118"/>
      <w:bookmarkEnd w:id="4119"/>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lastRenderedPageBreak/>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20" w:name="_MCCTEMPBM_CRPT86940453___7"/>
            <w:bookmarkStart w:id="4121"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22" w:name="_MCCTEMPBM_CRPT86940454___7"/>
            <w:bookmarkEnd w:id="4120"/>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23" w:name="_MCCTEMPBM_CRPT86940455___7"/>
            <w:bookmarkEnd w:id="4122"/>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24" w:name="_MCCTEMPBM_CRPT86940456___7"/>
            <w:bookmarkEnd w:id="4123"/>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24"/>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1"/>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25"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25"/>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lastRenderedPageBreak/>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26"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6"/>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27"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7"/>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28" w:name="_Toc26369555"/>
      <w:bookmarkStart w:id="4129" w:name="_Toc36227437"/>
      <w:bookmarkStart w:id="4130" w:name="_Toc36228452"/>
      <w:bookmarkStart w:id="4131" w:name="_Toc36229079"/>
      <w:bookmarkStart w:id="4132" w:name="_Toc68847398"/>
      <w:bookmarkStart w:id="4133" w:name="_Toc74611333"/>
      <w:bookmarkStart w:id="4134" w:name="_Toc75566612"/>
      <w:bookmarkStart w:id="4135" w:name="_Toc89790164"/>
      <w:bookmarkStart w:id="4136" w:name="_Toc99466801"/>
      <w:bookmarkStart w:id="4137" w:name="_Toc217285697"/>
      <w:r w:rsidRPr="00567618">
        <w:t>A.4.4a.1</w:t>
      </w:r>
      <w:r w:rsidRPr="00567618">
        <w:tab/>
        <w:t>H.264/AVC with "imageattr" attribute – different image sizes in SDP offer and answer</w:t>
      </w:r>
      <w:bookmarkEnd w:id="4128"/>
      <w:bookmarkEnd w:id="4129"/>
      <w:bookmarkEnd w:id="4130"/>
      <w:bookmarkEnd w:id="4131"/>
      <w:bookmarkEnd w:id="4132"/>
      <w:bookmarkEnd w:id="4133"/>
      <w:bookmarkEnd w:id="4134"/>
      <w:bookmarkEnd w:id="4135"/>
      <w:bookmarkEnd w:id="4136"/>
      <w:bookmarkEnd w:id="4137"/>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lastRenderedPageBreak/>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38" w:name="_MCCTEMPBM_CRPT86940461___7"/>
            <w:bookmarkStart w:id="4139"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40" w:name="_MCCTEMPBM_CRPT86940462___7"/>
            <w:bookmarkEnd w:id="4138"/>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41" w:name="_MCCTEMPBM_CRPT86940463___7"/>
            <w:bookmarkEnd w:id="4140"/>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42" w:name="_MCCTEMPBM_CRPT86940464___7"/>
            <w:bookmarkEnd w:id="4141"/>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2"/>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39"/>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43"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3"/>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44" w:name="_Toc26369556"/>
      <w:bookmarkStart w:id="4145" w:name="_Toc36227438"/>
      <w:bookmarkStart w:id="4146" w:name="_Toc36228453"/>
      <w:bookmarkStart w:id="4147" w:name="_Toc36229080"/>
      <w:bookmarkStart w:id="4148" w:name="_Toc68847399"/>
      <w:bookmarkStart w:id="4149" w:name="_Toc74611334"/>
      <w:bookmarkStart w:id="4150" w:name="_Toc75566613"/>
      <w:bookmarkStart w:id="4151" w:name="_Toc89790165"/>
      <w:bookmarkStart w:id="4152" w:name="_Toc99466802"/>
      <w:bookmarkStart w:id="4153" w:name="_Toc217285698"/>
      <w:r w:rsidRPr="00567618">
        <w:t>A.4.4a.2</w:t>
      </w:r>
      <w:r w:rsidRPr="00567618">
        <w:tab/>
        <w:t>H.264/AVC with "imageattr" attribute – different payload type numbers in offer and answer</w:t>
      </w:r>
      <w:bookmarkEnd w:id="4144"/>
      <w:bookmarkEnd w:id="4145"/>
      <w:bookmarkEnd w:id="4146"/>
      <w:bookmarkEnd w:id="4147"/>
      <w:bookmarkEnd w:id="4148"/>
      <w:bookmarkEnd w:id="4149"/>
      <w:bookmarkEnd w:id="4150"/>
      <w:bookmarkEnd w:id="4151"/>
      <w:bookmarkEnd w:id="4152"/>
      <w:bookmarkEnd w:id="4153"/>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lastRenderedPageBreak/>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54" w:name="_MCCTEMPBM_CRPT86940467___7"/>
            <w:bookmarkStart w:id="4155"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56" w:name="_MCCTEMPBM_CRPT86940468___7"/>
            <w:bookmarkEnd w:id="4154"/>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57" w:name="_MCCTEMPBM_CRPT86940469___7"/>
            <w:bookmarkEnd w:id="4156"/>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58" w:name="_MCCTEMPBM_CRPT86940470___7"/>
            <w:bookmarkEnd w:id="4157"/>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58"/>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55"/>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59" w:name="_MCCTEMPBM_CRPT86940472___7"/>
            <w:bookmarkStart w:id="4160"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61" w:name="_MCCTEMPBM_CRPT86940473___7"/>
            <w:bookmarkEnd w:id="4159"/>
            <w:r w:rsidRPr="00567618">
              <w:rPr>
                <w:rFonts w:ascii="Courier New" w:hAnsi="Courier New" w:cs="Courier New"/>
                <w:szCs w:val="18"/>
              </w:rPr>
              <w:t xml:space="preserve">     sprop-parameter-sets=Z0LgC5ZUCg/I,aM4BrFSAa</w:t>
            </w:r>
          </w:p>
          <w:bookmarkEnd w:id="4161"/>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60"/>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62" w:name="_Toc26369557"/>
      <w:bookmarkStart w:id="4163" w:name="_Toc36227439"/>
      <w:bookmarkStart w:id="4164" w:name="_Toc36228454"/>
      <w:bookmarkStart w:id="4165" w:name="_Toc36229081"/>
      <w:bookmarkStart w:id="4166" w:name="_Toc68847400"/>
      <w:bookmarkStart w:id="4167" w:name="_Toc74611335"/>
      <w:bookmarkStart w:id="4168" w:name="_Toc75566614"/>
      <w:bookmarkStart w:id="4169" w:name="_Toc89790166"/>
      <w:bookmarkStart w:id="4170" w:name="_Toc99466803"/>
      <w:bookmarkStart w:id="4171" w:name="_Toc217285699"/>
      <w:r w:rsidRPr="00567618">
        <w:t>A.4.4b</w:t>
      </w:r>
      <w:r w:rsidRPr="00567618">
        <w:tab/>
        <w:t xml:space="preserve">H.264/AVC with </w:t>
      </w:r>
      <w:r w:rsidRPr="00567618">
        <w:rPr>
          <w:rFonts w:cs="Arial"/>
        </w:rPr>
        <w:t>"imageattr" attribute with multiple rtpmaps</w:t>
      </w:r>
      <w:bookmarkEnd w:id="4162"/>
      <w:bookmarkEnd w:id="4163"/>
      <w:bookmarkEnd w:id="4164"/>
      <w:bookmarkEnd w:id="4165"/>
      <w:bookmarkEnd w:id="4166"/>
      <w:bookmarkEnd w:id="4167"/>
      <w:bookmarkEnd w:id="4168"/>
      <w:bookmarkEnd w:id="4169"/>
      <w:bookmarkEnd w:id="4170"/>
      <w:bookmarkEnd w:id="4171"/>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lastRenderedPageBreak/>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72" w:name="_MCCTEMPBM_CRPT86940475___7"/>
            <w:bookmarkStart w:id="4173"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74" w:name="_MCCTEMPBM_CRPT86940476___7"/>
            <w:bookmarkEnd w:id="4172"/>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75" w:name="_MCCTEMPBM_CRPT86940477___7"/>
            <w:bookmarkEnd w:id="4174"/>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75"/>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76"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77" w:name="_MCCTEMPBM_CRPT86940479___7"/>
            <w:bookmarkEnd w:id="4176"/>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77"/>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3"/>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78"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78"/>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79" w:name="_Toc26369558"/>
      <w:bookmarkStart w:id="4180" w:name="_Toc36227440"/>
      <w:bookmarkStart w:id="4181" w:name="_Toc36228455"/>
      <w:bookmarkStart w:id="4182" w:name="_Toc36229082"/>
      <w:bookmarkStart w:id="4183" w:name="_Toc68847401"/>
      <w:bookmarkStart w:id="4184" w:name="_Toc74611336"/>
      <w:bookmarkStart w:id="4185" w:name="_Toc75566615"/>
      <w:bookmarkStart w:id="4186" w:name="_Toc89790167"/>
      <w:bookmarkStart w:id="4187" w:name="_Toc99466804"/>
      <w:bookmarkStart w:id="4188" w:name="_Toc217285700"/>
      <w:r w:rsidRPr="00567618">
        <w:rPr>
          <w:noProof/>
        </w:rPr>
        <w:lastRenderedPageBreak/>
        <w:t>A.4.5</w:t>
      </w:r>
      <w:r w:rsidRPr="00567618">
        <w:rPr>
          <w:noProof/>
        </w:rPr>
        <w:tab/>
        <w:t>H.264 with asymmetric video streams</w:t>
      </w:r>
      <w:bookmarkEnd w:id="4179"/>
      <w:bookmarkEnd w:id="4180"/>
      <w:bookmarkEnd w:id="4181"/>
      <w:bookmarkEnd w:id="4182"/>
      <w:bookmarkEnd w:id="4183"/>
      <w:bookmarkEnd w:id="4184"/>
      <w:bookmarkEnd w:id="4185"/>
      <w:bookmarkEnd w:id="4186"/>
      <w:bookmarkEnd w:id="4187"/>
      <w:bookmarkEnd w:id="4188"/>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lastRenderedPageBreak/>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9" w:name="_MCCTEMPBM_CRPT86940482___4"/>
            <w:r w:rsidRPr="00567618">
              <w:rPr>
                <w:rFonts w:ascii="Arial" w:hAnsi="Arial"/>
                <w:b/>
                <w:sz w:val="18"/>
              </w:rPr>
              <w:t>SDP offer</w:t>
            </w:r>
            <w:bookmarkEnd w:id="4189"/>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90"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91" w:name="_MCCTEMPBM_CRPT86940484___4"/>
            <w:bookmarkEnd w:id="4190"/>
            <w:r w:rsidRPr="00567618">
              <w:rPr>
                <w:rFonts w:ascii="Arial" w:hAnsi="Arial"/>
                <w:b/>
                <w:sz w:val="18"/>
              </w:rPr>
              <w:t>SDP answer</w:t>
            </w:r>
            <w:bookmarkEnd w:id="4191"/>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92"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92"/>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93" w:name="_Toc26369559"/>
      <w:bookmarkStart w:id="4194" w:name="_Toc36227441"/>
      <w:bookmarkStart w:id="4195" w:name="_Toc36228456"/>
      <w:bookmarkStart w:id="4196" w:name="_Toc36229083"/>
      <w:bookmarkStart w:id="4197" w:name="_Toc68847402"/>
      <w:bookmarkStart w:id="4198" w:name="_Toc74611337"/>
      <w:bookmarkStart w:id="4199" w:name="_Toc75566616"/>
      <w:bookmarkStart w:id="4200" w:name="_Toc89790168"/>
      <w:bookmarkStart w:id="4201" w:name="_Toc99466805"/>
      <w:bookmarkStart w:id="4202" w:name="_MCCTEMPBM_CRPT86940486___5"/>
      <w:bookmarkStart w:id="4203" w:name="_Toc217285701"/>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93"/>
      <w:bookmarkEnd w:id="4194"/>
      <w:bookmarkEnd w:id="4195"/>
      <w:bookmarkEnd w:id="4196"/>
      <w:bookmarkEnd w:id="4197"/>
      <w:bookmarkEnd w:id="4198"/>
      <w:bookmarkEnd w:id="4199"/>
      <w:bookmarkEnd w:id="4200"/>
      <w:bookmarkEnd w:id="4201"/>
      <w:bookmarkEnd w:id="4203"/>
    </w:p>
    <w:p w14:paraId="52A9E2F8" w14:textId="77777777" w:rsidR="00FC7E52" w:rsidRPr="00567618" w:rsidRDefault="00FC7E52" w:rsidP="00FC7E52">
      <w:pPr>
        <w:rPr>
          <w:color w:val="000000"/>
        </w:rPr>
      </w:pPr>
      <w:bookmarkStart w:id="4204" w:name="_MCCTEMPBM_CRPT86940487___5"/>
      <w:bookmarkEnd w:id="4202"/>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05" w:name="_MCCTEMPBM_CRPT86940488___5"/>
      <w:bookmarkEnd w:id="4204"/>
      <w:r w:rsidRPr="00567618">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06" w:name="_MCCTEMPBM_CRPT86940489___5"/>
            <w:bookmarkEnd w:id="4205"/>
            <w:r w:rsidRPr="00567618">
              <w:rPr>
                <w:color w:val="000000"/>
              </w:rPr>
              <w:t>SDP offer</w:t>
            </w:r>
            <w:bookmarkEnd w:id="4206"/>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07" w:name="_MCCTEMPBM_CRPT86940490___7"/>
            <w:bookmarkStart w:id="4208"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09" w:name="_MCCTEMPBM_CRPT86940491___7"/>
            <w:bookmarkEnd w:id="4207"/>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10" w:name="_MCCTEMPBM_CRPT86940492___7"/>
            <w:bookmarkEnd w:id="4209"/>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11" w:name="_MCCTEMPBM_CRPT86940493___7"/>
            <w:bookmarkEnd w:id="4210"/>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11"/>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08"/>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12"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13" w:name="_MCCTEMPBM_CRPT86940496___5"/>
      <w:bookmarkEnd w:id="4212"/>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14" w:name="_MCCTEMPBM_CRPT86940497___5"/>
            <w:bookmarkEnd w:id="4213"/>
            <w:r w:rsidRPr="00567618">
              <w:rPr>
                <w:color w:val="000000"/>
              </w:rPr>
              <w:t>SDP answer</w:t>
            </w:r>
            <w:bookmarkEnd w:id="4214"/>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15"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16" w:name="_MCCTEMPBM_CRPT86940499___7"/>
            <w:bookmarkEnd w:id="4215"/>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17" w:name="_MCCTEMPBM_CRPT86940500___7"/>
            <w:bookmarkEnd w:id="4216"/>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18" w:name="_MCCTEMPBM_CRPT86940501___7"/>
            <w:bookmarkEnd w:id="4217"/>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18"/>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19" w:name="_Toc26369560"/>
      <w:bookmarkStart w:id="4220" w:name="_Toc36227442"/>
      <w:bookmarkStart w:id="4221" w:name="_Toc36228457"/>
      <w:bookmarkStart w:id="4222" w:name="_Toc36229084"/>
      <w:bookmarkStart w:id="4223" w:name="_Toc68847403"/>
      <w:bookmarkStart w:id="4224" w:name="_Toc74611338"/>
      <w:bookmarkStart w:id="4225" w:name="_Toc75566617"/>
      <w:bookmarkStart w:id="4226" w:name="_Toc89790169"/>
      <w:bookmarkStart w:id="4227" w:name="_Toc99466806"/>
      <w:bookmarkStart w:id="4228" w:name="_Toc217285702"/>
      <w:r w:rsidRPr="00567618">
        <w:lastRenderedPageBreak/>
        <w:t>A.4.7</w:t>
      </w:r>
      <w:r w:rsidRPr="00567618">
        <w:tab/>
        <w:t>H.264 (AVC) and H.265 (HEVC)</w:t>
      </w:r>
      <w:bookmarkEnd w:id="4219"/>
      <w:bookmarkEnd w:id="4220"/>
      <w:bookmarkEnd w:id="4221"/>
      <w:bookmarkEnd w:id="4222"/>
      <w:bookmarkEnd w:id="4223"/>
      <w:bookmarkEnd w:id="4224"/>
      <w:bookmarkEnd w:id="4225"/>
      <w:bookmarkEnd w:id="4226"/>
      <w:bookmarkEnd w:id="4227"/>
      <w:bookmarkEnd w:id="4228"/>
    </w:p>
    <w:p w14:paraId="10C80039" w14:textId="77777777" w:rsidR="00FC7E52" w:rsidRPr="00567618" w:rsidRDefault="00FC7E52" w:rsidP="00FC7E52">
      <w:pPr>
        <w:pStyle w:val="Heading3"/>
      </w:pPr>
      <w:bookmarkStart w:id="4229" w:name="_Toc26369561"/>
      <w:bookmarkStart w:id="4230" w:name="_Toc36227443"/>
      <w:bookmarkStart w:id="4231" w:name="_Toc36228458"/>
      <w:bookmarkStart w:id="4232" w:name="_Toc36229085"/>
      <w:bookmarkStart w:id="4233" w:name="_Toc68847404"/>
      <w:bookmarkStart w:id="4234" w:name="_Toc74611339"/>
      <w:bookmarkStart w:id="4235" w:name="_Toc75566618"/>
      <w:bookmarkStart w:id="4236" w:name="_Toc89790170"/>
      <w:bookmarkStart w:id="4237" w:name="_Toc99466807"/>
      <w:bookmarkStart w:id="4238" w:name="_Toc217285703"/>
      <w:r w:rsidRPr="00567618">
        <w:t>A.4.7.1</w:t>
      </w:r>
      <w:r w:rsidRPr="00567618">
        <w:tab/>
      </w:r>
      <w:r w:rsidRPr="00567618">
        <w:rPr>
          <w:lang w:eastAsia="ko-KR"/>
        </w:rPr>
        <w:t>MTSI client</w:t>
      </w:r>
      <w:r w:rsidRPr="00567618">
        <w:t xml:space="preserve"> with 848x480 resolution 5 inch display</w:t>
      </w:r>
      <w:bookmarkEnd w:id="4229"/>
      <w:bookmarkEnd w:id="4230"/>
      <w:bookmarkEnd w:id="4231"/>
      <w:bookmarkEnd w:id="4232"/>
      <w:bookmarkEnd w:id="4233"/>
      <w:bookmarkEnd w:id="4234"/>
      <w:bookmarkEnd w:id="4235"/>
      <w:bookmarkEnd w:id="4236"/>
      <w:bookmarkEnd w:id="4237"/>
      <w:bookmarkEnd w:id="4238"/>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lastRenderedPageBreak/>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39" w:name="_Toc26369562"/>
      <w:bookmarkStart w:id="4240" w:name="_Toc36227444"/>
      <w:bookmarkStart w:id="4241" w:name="_Toc36228459"/>
      <w:bookmarkStart w:id="4242" w:name="_Toc36229086"/>
      <w:bookmarkStart w:id="4243" w:name="_Toc68847405"/>
      <w:bookmarkStart w:id="4244" w:name="_Toc74611340"/>
      <w:bookmarkStart w:id="4245" w:name="_Toc75566619"/>
      <w:bookmarkStart w:id="4246" w:name="_Toc89790171"/>
      <w:bookmarkStart w:id="4247" w:name="_Toc99466808"/>
      <w:bookmarkStart w:id="4248" w:name="_Toc217285704"/>
      <w:r w:rsidRPr="00567618">
        <w:t>A.4.7.2</w:t>
      </w:r>
      <w:r w:rsidRPr="00567618">
        <w:tab/>
      </w:r>
      <w:r w:rsidRPr="00567618">
        <w:rPr>
          <w:lang w:eastAsia="ko-KR"/>
        </w:rPr>
        <w:t>MTSI client</w:t>
      </w:r>
      <w:r w:rsidRPr="00567618">
        <w:t xml:space="preserve"> with 1280x720 resolution 5 inch display</w:t>
      </w:r>
      <w:bookmarkEnd w:id="4239"/>
      <w:bookmarkEnd w:id="4240"/>
      <w:bookmarkEnd w:id="4241"/>
      <w:bookmarkEnd w:id="4242"/>
      <w:bookmarkEnd w:id="4243"/>
      <w:bookmarkEnd w:id="4244"/>
      <w:bookmarkEnd w:id="4245"/>
      <w:bookmarkEnd w:id="4246"/>
      <w:bookmarkEnd w:id="4247"/>
      <w:bookmarkEnd w:id="4248"/>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lastRenderedPageBreak/>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lastRenderedPageBreak/>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49" w:name="_Toc26369563"/>
      <w:bookmarkStart w:id="4250" w:name="_Toc36227445"/>
      <w:bookmarkStart w:id="4251" w:name="_Toc36228460"/>
      <w:bookmarkStart w:id="4252" w:name="_Toc36229087"/>
      <w:bookmarkStart w:id="4253" w:name="_Toc68847406"/>
      <w:bookmarkStart w:id="4254" w:name="_Toc74611341"/>
      <w:bookmarkStart w:id="4255" w:name="_Toc75566620"/>
      <w:bookmarkStart w:id="4256" w:name="_Toc89790172"/>
      <w:bookmarkStart w:id="4257" w:name="_Toc99466809"/>
      <w:bookmarkStart w:id="4258" w:name="_Toc217285705"/>
      <w:r w:rsidRPr="00567618">
        <w:t>A.4.7.3</w:t>
      </w:r>
      <w:r w:rsidRPr="00567618">
        <w:tab/>
        <w:t>MTSI client with 848x480 resolution 10 inch display</w:t>
      </w:r>
      <w:bookmarkEnd w:id="4249"/>
      <w:bookmarkEnd w:id="4250"/>
      <w:bookmarkEnd w:id="4251"/>
      <w:bookmarkEnd w:id="4252"/>
      <w:bookmarkEnd w:id="4253"/>
      <w:bookmarkEnd w:id="4254"/>
      <w:bookmarkEnd w:id="4255"/>
      <w:bookmarkEnd w:id="4256"/>
      <w:bookmarkEnd w:id="4257"/>
      <w:bookmarkEnd w:id="4258"/>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lastRenderedPageBreak/>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lastRenderedPageBreak/>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59" w:name="_Toc26369564"/>
      <w:bookmarkStart w:id="4260" w:name="_Toc36227446"/>
      <w:bookmarkStart w:id="4261" w:name="_Toc36228461"/>
      <w:bookmarkStart w:id="4262" w:name="_Toc36229088"/>
      <w:bookmarkStart w:id="4263" w:name="_Toc68847407"/>
      <w:bookmarkStart w:id="4264" w:name="_Toc74611342"/>
      <w:bookmarkStart w:id="4265" w:name="_Toc75566621"/>
      <w:bookmarkStart w:id="4266" w:name="_Toc89790173"/>
      <w:bookmarkStart w:id="4267" w:name="_Toc99466810"/>
      <w:bookmarkStart w:id="4268" w:name="_Toc217285706"/>
      <w:r w:rsidRPr="00567618">
        <w:t>A.4.7.4</w:t>
      </w:r>
      <w:r w:rsidRPr="00567618">
        <w:tab/>
        <w:t>MTSI client with 1280x720 resolution 10 inch display</w:t>
      </w:r>
      <w:bookmarkEnd w:id="4259"/>
      <w:bookmarkEnd w:id="4260"/>
      <w:bookmarkEnd w:id="4261"/>
      <w:bookmarkEnd w:id="4262"/>
      <w:bookmarkEnd w:id="4263"/>
      <w:bookmarkEnd w:id="4264"/>
      <w:bookmarkEnd w:id="4265"/>
      <w:bookmarkEnd w:id="4266"/>
      <w:bookmarkEnd w:id="4267"/>
      <w:bookmarkEnd w:id="4268"/>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lastRenderedPageBreak/>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lastRenderedPageBreak/>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69" w:name="_Toc26369565"/>
      <w:bookmarkStart w:id="4270" w:name="_Toc36227447"/>
      <w:bookmarkStart w:id="4271" w:name="_Toc36228462"/>
      <w:bookmarkStart w:id="4272" w:name="_Toc36229089"/>
      <w:bookmarkStart w:id="4273" w:name="_Toc68847408"/>
      <w:bookmarkStart w:id="4274" w:name="_Toc74611343"/>
      <w:bookmarkStart w:id="4275" w:name="_Toc75566622"/>
      <w:bookmarkStart w:id="4276" w:name="_Toc89790174"/>
      <w:bookmarkStart w:id="4277" w:name="_Toc99466811"/>
      <w:bookmarkStart w:id="4278" w:name="_Toc217285707"/>
      <w:r w:rsidRPr="00567618">
        <w:rPr>
          <w:noProof/>
        </w:rPr>
        <w:t>A.4.8</w:t>
      </w:r>
      <w:r w:rsidRPr="00567618">
        <w:rPr>
          <w:noProof/>
        </w:rPr>
        <w:tab/>
        <w:t>H.264 (AVC) and H.265 (HEVC) with asymmetric video streams</w:t>
      </w:r>
      <w:bookmarkEnd w:id="4269"/>
      <w:bookmarkEnd w:id="4270"/>
      <w:bookmarkEnd w:id="4271"/>
      <w:bookmarkEnd w:id="4272"/>
      <w:bookmarkEnd w:id="4273"/>
      <w:bookmarkEnd w:id="4274"/>
      <w:bookmarkEnd w:id="4275"/>
      <w:bookmarkEnd w:id="4276"/>
      <w:bookmarkEnd w:id="4277"/>
      <w:bookmarkEnd w:id="4278"/>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lastRenderedPageBreak/>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279" w:name="_Toc26369566"/>
      <w:bookmarkStart w:id="4280" w:name="_Toc36227448"/>
      <w:bookmarkStart w:id="4281" w:name="_Toc36228463"/>
      <w:bookmarkStart w:id="4282" w:name="_Toc36229090"/>
      <w:bookmarkStart w:id="4283" w:name="_Toc68847409"/>
      <w:bookmarkStart w:id="4284" w:name="_Toc74611344"/>
      <w:bookmarkStart w:id="4285" w:name="_Toc75566623"/>
      <w:bookmarkStart w:id="4286" w:name="_Toc89790175"/>
      <w:bookmarkStart w:id="4287" w:name="_Toc99466812"/>
      <w:bookmarkStart w:id="4288" w:name="_Toc217285708"/>
      <w:r w:rsidRPr="00567618">
        <w:t>A.5</w:t>
      </w:r>
      <w:r w:rsidRPr="00567618">
        <w:tab/>
        <w:t xml:space="preserve">SDP offers </w:t>
      </w:r>
      <w:r w:rsidR="00E169B7" w:rsidRPr="00853A42">
        <w:t>and answers</w:t>
      </w:r>
      <w:r w:rsidR="00E169B7">
        <w:t xml:space="preserve"> </w:t>
      </w:r>
      <w:r w:rsidRPr="00567618">
        <w:t>for text</w:t>
      </w:r>
      <w:bookmarkEnd w:id="4279"/>
      <w:bookmarkEnd w:id="4280"/>
      <w:bookmarkEnd w:id="4281"/>
      <w:bookmarkEnd w:id="4282"/>
      <w:bookmarkEnd w:id="4283"/>
      <w:bookmarkEnd w:id="4284"/>
      <w:bookmarkEnd w:id="4285"/>
      <w:bookmarkEnd w:id="4286"/>
      <w:bookmarkEnd w:id="4287"/>
      <w:bookmarkEnd w:id="4288"/>
    </w:p>
    <w:p w14:paraId="0EF8A725" w14:textId="77777777" w:rsidR="00FC7E52" w:rsidRPr="00567618" w:rsidRDefault="00FC7E52" w:rsidP="00FC7E52">
      <w:pPr>
        <w:pStyle w:val="Heading2"/>
      </w:pPr>
      <w:bookmarkStart w:id="4289" w:name="_Toc26369567"/>
      <w:bookmarkStart w:id="4290" w:name="_Toc36227449"/>
      <w:bookmarkStart w:id="4291" w:name="_Toc36228464"/>
      <w:bookmarkStart w:id="4292" w:name="_Toc36229091"/>
      <w:bookmarkStart w:id="4293" w:name="_Toc68847410"/>
      <w:bookmarkStart w:id="4294" w:name="_Toc74611345"/>
      <w:bookmarkStart w:id="4295" w:name="_Toc75566624"/>
      <w:bookmarkStart w:id="4296" w:name="_Toc89790176"/>
      <w:bookmarkStart w:id="4297" w:name="_Toc99466813"/>
      <w:bookmarkStart w:id="4298" w:name="_Toc217285709"/>
      <w:r w:rsidRPr="00567618">
        <w:t>A.5.1</w:t>
      </w:r>
      <w:r w:rsidRPr="00567618">
        <w:tab/>
        <w:t>T.140 with and without redundancy</w:t>
      </w:r>
      <w:bookmarkEnd w:id="4289"/>
      <w:bookmarkEnd w:id="4290"/>
      <w:bookmarkEnd w:id="4291"/>
      <w:bookmarkEnd w:id="4292"/>
      <w:bookmarkEnd w:id="4293"/>
      <w:bookmarkEnd w:id="4294"/>
      <w:bookmarkEnd w:id="4295"/>
      <w:bookmarkEnd w:id="4296"/>
      <w:bookmarkEnd w:id="4297"/>
      <w:bookmarkEnd w:id="4298"/>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lastRenderedPageBreak/>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99"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299"/>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300" w:name="_Toc26369568"/>
      <w:bookmarkStart w:id="4301" w:name="_Toc36227450"/>
      <w:bookmarkStart w:id="4302" w:name="_Toc36228465"/>
      <w:bookmarkStart w:id="4303" w:name="_Toc36229092"/>
      <w:bookmarkStart w:id="4304" w:name="_Toc68847411"/>
      <w:bookmarkStart w:id="4305" w:name="_Toc74611346"/>
      <w:bookmarkStart w:id="4306" w:name="_Toc75566625"/>
      <w:bookmarkStart w:id="4307" w:name="_Toc89790177"/>
      <w:bookmarkStart w:id="4308" w:name="_Toc99466814"/>
      <w:r w:rsidRPr="00853A42">
        <w:t>An answer from a device supporting multiparty capability could provide the following SDP:</w:t>
      </w:r>
    </w:p>
    <w:p w14:paraId="4BBE7853" w14:textId="77777777" w:rsidR="00E169B7" w:rsidRDefault="00E169B7" w:rsidP="00E169B7">
      <w:pPr>
        <w:jc w:val="center"/>
      </w:pPr>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09" w:name="_Toc217285710"/>
      <w:r w:rsidRPr="00567618">
        <w:lastRenderedPageBreak/>
        <w:t>A.6</w:t>
      </w:r>
      <w:r w:rsidRPr="00567618">
        <w:tab/>
        <w:t>SDP example with bandwidth information</w:t>
      </w:r>
      <w:bookmarkEnd w:id="4300"/>
      <w:bookmarkEnd w:id="4301"/>
      <w:bookmarkEnd w:id="4302"/>
      <w:bookmarkEnd w:id="4303"/>
      <w:bookmarkEnd w:id="4304"/>
      <w:bookmarkEnd w:id="4305"/>
      <w:bookmarkEnd w:id="4306"/>
      <w:bookmarkEnd w:id="4307"/>
      <w:bookmarkEnd w:id="4308"/>
      <w:bookmarkEnd w:id="4309"/>
    </w:p>
    <w:p w14:paraId="5D676662" w14:textId="77777777" w:rsidR="00FC7E52" w:rsidRPr="00567618" w:rsidRDefault="00FC7E52" w:rsidP="00FC7E52">
      <w:pPr>
        <w:pStyle w:val="Heading2"/>
      </w:pPr>
      <w:bookmarkStart w:id="4310" w:name="_Toc26369569"/>
      <w:bookmarkStart w:id="4311" w:name="_Toc36227451"/>
      <w:bookmarkStart w:id="4312" w:name="_Toc36228466"/>
      <w:bookmarkStart w:id="4313" w:name="_Toc36229093"/>
      <w:bookmarkStart w:id="4314" w:name="_Toc68847412"/>
      <w:bookmarkStart w:id="4315" w:name="_Toc74611347"/>
      <w:bookmarkStart w:id="4316" w:name="_Toc75566626"/>
      <w:bookmarkStart w:id="4317" w:name="_Toc89790178"/>
      <w:bookmarkStart w:id="4318" w:name="_Toc99466815"/>
      <w:bookmarkStart w:id="4319" w:name="_Toc217285711"/>
      <w:r w:rsidRPr="00567618">
        <w:t>A.6.1</w:t>
      </w:r>
      <w:r w:rsidRPr="00567618">
        <w:tab/>
        <w:t>General</w:t>
      </w:r>
      <w:bookmarkEnd w:id="4310"/>
      <w:bookmarkEnd w:id="4311"/>
      <w:bookmarkEnd w:id="4312"/>
      <w:bookmarkEnd w:id="4313"/>
      <w:bookmarkEnd w:id="4314"/>
      <w:bookmarkEnd w:id="4315"/>
      <w:bookmarkEnd w:id="4316"/>
      <w:bookmarkEnd w:id="4317"/>
      <w:bookmarkEnd w:id="4318"/>
      <w:bookmarkEnd w:id="4319"/>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20" w:name="_Toc26369570"/>
      <w:bookmarkStart w:id="4321" w:name="_Toc36227452"/>
      <w:bookmarkStart w:id="4322" w:name="_Toc36228467"/>
      <w:bookmarkStart w:id="4323" w:name="_Toc36229094"/>
      <w:bookmarkStart w:id="4324" w:name="_Toc68847413"/>
      <w:bookmarkStart w:id="4325" w:name="_Toc74611348"/>
      <w:bookmarkStart w:id="4326" w:name="_Toc75566627"/>
      <w:bookmarkStart w:id="4327" w:name="_Toc89790179"/>
      <w:bookmarkStart w:id="4328" w:name="_Toc99466816"/>
      <w:bookmarkStart w:id="4329" w:name="_Toc217285712"/>
      <w:r w:rsidRPr="00567618">
        <w:t>A.6.2</w:t>
      </w:r>
      <w:r w:rsidRPr="00567618">
        <w:tab/>
        <w:t>SDP examples with bandwidth information declared with bandwidth modifiers</w:t>
      </w:r>
      <w:bookmarkEnd w:id="4320"/>
      <w:bookmarkEnd w:id="4321"/>
      <w:bookmarkEnd w:id="4322"/>
      <w:bookmarkEnd w:id="4323"/>
      <w:bookmarkEnd w:id="4324"/>
      <w:bookmarkEnd w:id="4325"/>
      <w:bookmarkEnd w:id="4326"/>
      <w:bookmarkEnd w:id="4327"/>
      <w:bookmarkEnd w:id="4328"/>
      <w:bookmarkEnd w:id="4329"/>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30"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1"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31"/>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0"/>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 xml:space="preserve">In this example, the bandwidth for RTCP is allocated such that it allows for sending at least 2 compound RTCP packets per second when AVPF immediate mode is used. The size of a RTCP Sender Report is estimated to 110 bytes, given </w:t>
      </w:r>
      <w:r w:rsidRPr="00567618">
        <w:rPr>
          <w:noProof/>
        </w:rPr>
        <w:lastRenderedPageBreak/>
        <w:t>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32" w:name="_Toc26369571"/>
      <w:bookmarkStart w:id="4333" w:name="_Toc36227453"/>
      <w:bookmarkStart w:id="4334" w:name="_Toc36228468"/>
      <w:bookmarkStart w:id="4335" w:name="_Toc36229095"/>
      <w:bookmarkStart w:id="4336" w:name="_Toc68847414"/>
      <w:bookmarkStart w:id="4337" w:name="_Toc74611349"/>
      <w:bookmarkStart w:id="4338" w:name="_Toc75566628"/>
      <w:bookmarkStart w:id="4339" w:name="_Toc89790180"/>
      <w:bookmarkStart w:id="4340" w:name="_Toc99466817"/>
      <w:bookmarkStart w:id="4341" w:name="_Toc217285713"/>
      <w:r w:rsidRPr="00567618">
        <w:t>A.6.3</w:t>
      </w:r>
      <w:r w:rsidRPr="00567618">
        <w:tab/>
        <w:t>SDP examples giving additional bandwidth information using the a=bw-info attribute</w:t>
      </w:r>
      <w:bookmarkEnd w:id="4332"/>
      <w:bookmarkEnd w:id="4333"/>
      <w:bookmarkEnd w:id="4334"/>
      <w:bookmarkEnd w:id="4335"/>
      <w:bookmarkEnd w:id="4336"/>
      <w:bookmarkEnd w:id="4337"/>
      <w:bookmarkEnd w:id="4338"/>
      <w:bookmarkEnd w:id="4339"/>
      <w:bookmarkEnd w:id="4340"/>
      <w:bookmarkEnd w:id="4341"/>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42"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3"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43"/>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42"/>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 xml:space="preserve">The SDP offer in Table A.6.3 below shows an SDP offer for video where the MTSI client in terminal include the ‘a=bw-info’ attribute to signal some additional bandwidth peroperties. This example is based on the SDP offer in Table </w:t>
      </w:r>
      <w:r w:rsidRPr="00567618">
        <w:lastRenderedPageBreak/>
        <w:t>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44"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5"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45"/>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44"/>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46" w:name="_Toc26369572"/>
      <w:bookmarkStart w:id="4347" w:name="_Toc36227454"/>
      <w:bookmarkStart w:id="4348" w:name="_Toc36228469"/>
      <w:bookmarkStart w:id="4349" w:name="_Toc36229096"/>
      <w:bookmarkStart w:id="4350" w:name="_Toc68847415"/>
      <w:bookmarkStart w:id="4351" w:name="_Toc74611350"/>
      <w:bookmarkStart w:id="4352" w:name="_Toc75566629"/>
      <w:bookmarkStart w:id="4353" w:name="_Toc89790181"/>
      <w:bookmarkStart w:id="4354" w:name="_Toc99466818"/>
      <w:bookmarkStart w:id="4355" w:name="_Toc217285714"/>
      <w:r w:rsidRPr="00567618">
        <w:t>A.7</w:t>
      </w:r>
      <w:r w:rsidRPr="00567618">
        <w:tab/>
        <w:t>SDP examples with "3gpp_sync_info" attribute</w:t>
      </w:r>
      <w:bookmarkEnd w:id="4346"/>
      <w:bookmarkEnd w:id="4347"/>
      <w:bookmarkEnd w:id="4348"/>
      <w:bookmarkEnd w:id="4349"/>
      <w:bookmarkEnd w:id="4350"/>
      <w:bookmarkEnd w:id="4351"/>
      <w:bookmarkEnd w:id="4352"/>
      <w:bookmarkEnd w:id="4353"/>
      <w:bookmarkEnd w:id="4354"/>
      <w:bookmarkEnd w:id="4355"/>
    </w:p>
    <w:p w14:paraId="016EC7B2" w14:textId="77777777" w:rsidR="00FC7E52" w:rsidRPr="00567618" w:rsidRDefault="00FC7E52" w:rsidP="00FC7E52">
      <w:pPr>
        <w:pStyle w:val="Heading2"/>
      </w:pPr>
      <w:bookmarkStart w:id="4356" w:name="_Toc26369573"/>
      <w:bookmarkStart w:id="4357" w:name="_Toc36227455"/>
      <w:bookmarkStart w:id="4358" w:name="_Toc36228470"/>
      <w:bookmarkStart w:id="4359" w:name="_Toc36229097"/>
      <w:bookmarkStart w:id="4360" w:name="_Toc68847416"/>
      <w:bookmarkStart w:id="4361" w:name="_Toc74611351"/>
      <w:bookmarkStart w:id="4362" w:name="_Toc75566630"/>
      <w:bookmarkStart w:id="4363" w:name="_Toc89790182"/>
      <w:bookmarkStart w:id="4364" w:name="_Toc99466819"/>
      <w:bookmarkStart w:id="4365" w:name="_Toc217285715"/>
      <w:r w:rsidRPr="00567618">
        <w:t>A.7.1</w:t>
      </w:r>
      <w:r w:rsidRPr="00567618">
        <w:tab/>
        <w:t>Synchronized streams</w:t>
      </w:r>
      <w:bookmarkEnd w:id="4356"/>
      <w:bookmarkEnd w:id="4357"/>
      <w:bookmarkEnd w:id="4358"/>
      <w:bookmarkEnd w:id="4359"/>
      <w:bookmarkEnd w:id="4360"/>
      <w:bookmarkEnd w:id="4361"/>
      <w:bookmarkEnd w:id="4362"/>
      <w:bookmarkEnd w:id="4363"/>
      <w:bookmarkEnd w:id="4364"/>
      <w:bookmarkEnd w:id="4365"/>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6" w:name="_MCCTEMPBM_CRPT86940509___7"/>
            <w:r w:rsidRPr="00567618">
              <w:rPr>
                <w:rFonts w:ascii="Courier New" w:hAnsi="Courier New" w:cs="Courier New"/>
                <w:sz w:val="18"/>
                <w:szCs w:val="18"/>
              </w:rPr>
              <w:t>a=tcap:1 RTP/AVPF</w:t>
            </w:r>
          </w:p>
          <w:bookmarkEnd w:id="4366"/>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7"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7"/>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8" w:name="_MCCTEMPBM_CRPT86940511___7"/>
            <w:r w:rsidRPr="00567618">
              <w:rPr>
                <w:rFonts w:ascii="Courier New" w:hAnsi="Courier New" w:cs="Courier New"/>
                <w:sz w:val="18"/>
                <w:szCs w:val="18"/>
              </w:rPr>
              <w:t>a=pcfg:1 t=1</w:t>
            </w:r>
          </w:p>
          <w:bookmarkEnd w:id="4368"/>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512___7"/>
            <w:r w:rsidRPr="00567618">
              <w:rPr>
                <w:rFonts w:ascii="Courier New" w:hAnsi="Courier New" w:cs="Courier New"/>
                <w:sz w:val="18"/>
                <w:szCs w:val="18"/>
              </w:rPr>
              <w:t>a=pcfg:1 t=1</w:t>
            </w:r>
          </w:p>
          <w:bookmarkEnd w:id="4369"/>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70" w:name="_Toc26369574"/>
      <w:bookmarkStart w:id="4371" w:name="_Toc36227456"/>
      <w:bookmarkStart w:id="4372" w:name="_Toc36228471"/>
      <w:bookmarkStart w:id="4373" w:name="_Toc36229098"/>
      <w:bookmarkStart w:id="4374" w:name="_Toc68847417"/>
      <w:bookmarkStart w:id="4375" w:name="_Toc74611352"/>
      <w:bookmarkStart w:id="4376" w:name="_Toc75566631"/>
      <w:bookmarkStart w:id="4377" w:name="_Toc89790183"/>
      <w:bookmarkStart w:id="4378" w:name="_Toc99466820"/>
      <w:bookmarkStart w:id="4379" w:name="_Toc217285716"/>
      <w:r w:rsidRPr="00567618">
        <w:t>A.7.2</w:t>
      </w:r>
      <w:r w:rsidRPr="00567618">
        <w:tab/>
        <w:t>Nonsynchronized streams</w:t>
      </w:r>
      <w:bookmarkEnd w:id="4370"/>
      <w:bookmarkEnd w:id="4371"/>
      <w:bookmarkEnd w:id="4372"/>
      <w:bookmarkEnd w:id="4373"/>
      <w:bookmarkEnd w:id="4374"/>
      <w:bookmarkEnd w:id="4375"/>
      <w:bookmarkEnd w:id="4376"/>
      <w:bookmarkEnd w:id="4377"/>
      <w:bookmarkEnd w:id="4378"/>
      <w:bookmarkEnd w:id="4379"/>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lastRenderedPageBreak/>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0"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80"/>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1"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81"/>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82" w:name="_Toc26369575"/>
      <w:bookmarkStart w:id="4383" w:name="_Toc36227457"/>
      <w:bookmarkStart w:id="4384" w:name="_Toc36228472"/>
      <w:bookmarkStart w:id="4385" w:name="_Toc36229099"/>
      <w:bookmarkStart w:id="4386" w:name="_Toc68847418"/>
      <w:bookmarkStart w:id="4387" w:name="_Toc74611353"/>
      <w:bookmarkStart w:id="4388" w:name="_Toc75566632"/>
      <w:bookmarkStart w:id="4389" w:name="_Toc89790184"/>
      <w:bookmarkStart w:id="4390" w:name="_Toc99466821"/>
      <w:bookmarkStart w:id="4391" w:name="_Toc217285717"/>
      <w:r w:rsidRPr="00567618">
        <w:t>A.8</w:t>
      </w:r>
      <w:r w:rsidRPr="00567618">
        <w:tab/>
        <w:t>SDP example with QoS negotiation</w:t>
      </w:r>
      <w:bookmarkEnd w:id="4382"/>
      <w:bookmarkEnd w:id="4383"/>
      <w:bookmarkEnd w:id="4384"/>
      <w:bookmarkEnd w:id="4385"/>
      <w:bookmarkEnd w:id="4386"/>
      <w:bookmarkEnd w:id="4387"/>
      <w:bookmarkEnd w:id="4388"/>
      <w:bookmarkEnd w:id="4389"/>
      <w:bookmarkEnd w:id="4390"/>
      <w:bookmarkEnd w:id="4391"/>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92"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93" w:name="_MCCTEMPBM_CRPT86940515___7"/>
            <w:r w:rsidRPr="00567618">
              <w:rPr>
                <w:rFonts w:ascii="Courier New" w:hAnsi="Courier New"/>
                <w:sz w:val="18"/>
              </w:rPr>
              <w:t>a=tcap:1 RTP/AVPF</w:t>
            </w:r>
          </w:p>
          <w:bookmarkEnd w:id="4393"/>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lastRenderedPageBreak/>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2"/>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94"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95" w:name="_MCCTEMPBM_CRPT86940517___7"/>
            <w:r w:rsidRPr="00567618">
              <w:rPr>
                <w:rFonts w:ascii="Courier New" w:hAnsi="Courier New" w:cs="Courier New"/>
                <w:sz w:val="18"/>
                <w:szCs w:val="18"/>
              </w:rPr>
              <w:t>a=acfg:1 t=1</w:t>
            </w:r>
          </w:p>
          <w:bookmarkEnd w:id="4395"/>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4"/>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96" w:name="_MCCTEMPBM_CRPT86940519___7" w:colFirst="0" w:colLast="0"/>
            <w:r w:rsidRPr="00567618">
              <w:rPr>
                <w:lang w:eastAsia="en-US"/>
              </w:rPr>
              <w:lastRenderedPageBreak/>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6"/>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97"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a=extmap:4 urn:3gpp:video-orientation</w:t>
            </w:r>
          </w:p>
        </w:tc>
      </w:tr>
      <w:bookmarkEnd w:id="4397"/>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98" w:name="_Toc26369576"/>
      <w:bookmarkStart w:id="4399" w:name="_Toc36227458"/>
      <w:bookmarkStart w:id="4400" w:name="_Toc36228473"/>
      <w:bookmarkStart w:id="4401" w:name="_Toc36229100"/>
      <w:bookmarkStart w:id="4402" w:name="_Toc68847419"/>
      <w:bookmarkStart w:id="4403" w:name="_Toc74611354"/>
      <w:bookmarkStart w:id="4404" w:name="_Toc75566633"/>
      <w:bookmarkStart w:id="4405" w:name="_Toc89790185"/>
      <w:bookmarkStart w:id="4406" w:name="_Toc99466822"/>
      <w:bookmarkStart w:id="4407" w:name="_Toc217285718"/>
      <w:r w:rsidRPr="00567618">
        <w:t>A.9</w:t>
      </w:r>
      <w:r w:rsidRPr="00567618">
        <w:tab/>
        <w:t>Void</w:t>
      </w:r>
      <w:bookmarkEnd w:id="4398"/>
      <w:bookmarkEnd w:id="4399"/>
      <w:bookmarkEnd w:id="4400"/>
      <w:bookmarkEnd w:id="4401"/>
      <w:bookmarkEnd w:id="4402"/>
      <w:bookmarkEnd w:id="4403"/>
      <w:bookmarkEnd w:id="4404"/>
      <w:bookmarkEnd w:id="4405"/>
      <w:bookmarkEnd w:id="4406"/>
      <w:bookmarkEnd w:id="4407"/>
    </w:p>
    <w:p w14:paraId="462DA877" w14:textId="77777777" w:rsidR="00FC7E52" w:rsidRPr="00567618" w:rsidRDefault="00FC7E52" w:rsidP="00FC7E52">
      <w:pPr>
        <w:pStyle w:val="Heading1"/>
        <w:rPr>
          <w:noProof/>
        </w:rPr>
      </w:pPr>
      <w:bookmarkStart w:id="4408" w:name="_Toc26369577"/>
      <w:bookmarkStart w:id="4409" w:name="_Toc36227459"/>
      <w:bookmarkStart w:id="4410" w:name="_Toc36228474"/>
      <w:bookmarkStart w:id="4411" w:name="_Toc36229101"/>
      <w:bookmarkStart w:id="4412" w:name="_Toc68847420"/>
      <w:bookmarkStart w:id="4413" w:name="_Toc74611355"/>
      <w:bookmarkStart w:id="4414" w:name="_Toc75566634"/>
      <w:bookmarkStart w:id="4415" w:name="_Toc89790186"/>
      <w:bookmarkStart w:id="4416" w:name="_Toc99466823"/>
      <w:bookmarkStart w:id="4417" w:name="_Toc217285719"/>
      <w:r w:rsidRPr="00567618">
        <w:rPr>
          <w:noProof/>
        </w:rPr>
        <w:t>A.9a</w:t>
      </w:r>
      <w:r w:rsidRPr="00567618">
        <w:rPr>
          <w:noProof/>
        </w:rPr>
        <w:tab/>
        <w:t>SDP offer/answer regarding the use of Reduced-Size RTCP</w:t>
      </w:r>
      <w:bookmarkEnd w:id="4408"/>
      <w:bookmarkEnd w:id="4409"/>
      <w:bookmarkEnd w:id="4410"/>
      <w:bookmarkEnd w:id="4411"/>
      <w:bookmarkEnd w:id="4412"/>
      <w:bookmarkEnd w:id="4413"/>
      <w:bookmarkEnd w:id="4414"/>
      <w:bookmarkEnd w:id="4415"/>
      <w:bookmarkEnd w:id="4416"/>
      <w:bookmarkEnd w:id="4417"/>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8" w:name="_MCCTEMPBM_CRPT86940521___7"/>
            <w:bookmarkStart w:id="4419"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0" w:name="_MCCTEMPBM_CRPT86940522___7"/>
            <w:bookmarkEnd w:id="4418"/>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20"/>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19"/>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1"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2" w:name="_MCCTEMPBM_CRPT86940525___7"/>
            <w:bookmarkEnd w:id="4421"/>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3" w:name="_MCCTEMPBM_CRPT86940526___7"/>
            <w:bookmarkEnd w:id="4422"/>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4" w:name="_MCCTEMPBM_CRPT86940527___7"/>
            <w:bookmarkEnd w:id="4423"/>
            <w:r w:rsidRPr="00567618">
              <w:rPr>
                <w:rFonts w:ascii="Courier New" w:hAnsi="Courier New" w:cs="Courier New"/>
                <w:szCs w:val="18"/>
              </w:rPr>
              <w:t>a=maxptime:240</w:t>
            </w:r>
            <w:bookmarkEnd w:id="4424"/>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lastRenderedPageBreak/>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25" w:name="_Toc26369578"/>
      <w:bookmarkStart w:id="4426" w:name="_Toc36227460"/>
      <w:bookmarkStart w:id="4427" w:name="_Toc36228475"/>
      <w:bookmarkStart w:id="4428" w:name="_Toc36229102"/>
      <w:bookmarkStart w:id="4429" w:name="_Toc68847421"/>
      <w:bookmarkStart w:id="4430" w:name="_Toc74611356"/>
      <w:bookmarkStart w:id="4431" w:name="_Toc75566635"/>
      <w:bookmarkStart w:id="4432" w:name="_Toc89790187"/>
      <w:bookmarkStart w:id="4433" w:name="_Toc99466824"/>
      <w:bookmarkStart w:id="4434" w:name="_Toc217285720"/>
      <w:r w:rsidRPr="00567618">
        <w:t>A.10</w:t>
      </w:r>
      <w:r w:rsidRPr="00567618">
        <w:tab/>
        <w:t>Examples of SDP offers and answers for inter-working with other IMS or non-IMS IP networks</w:t>
      </w:r>
      <w:bookmarkEnd w:id="4425"/>
      <w:bookmarkEnd w:id="4426"/>
      <w:bookmarkEnd w:id="4427"/>
      <w:bookmarkEnd w:id="4428"/>
      <w:bookmarkEnd w:id="4429"/>
      <w:bookmarkEnd w:id="4430"/>
      <w:bookmarkEnd w:id="4431"/>
      <w:bookmarkEnd w:id="4432"/>
      <w:bookmarkEnd w:id="4433"/>
      <w:bookmarkEnd w:id="4434"/>
    </w:p>
    <w:p w14:paraId="32BB70AE" w14:textId="77777777" w:rsidR="00FC7E52" w:rsidRPr="00567618" w:rsidRDefault="00FC7E52" w:rsidP="00FC7E52">
      <w:pPr>
        <w:pStyle w:val="Heading2"/>
      </w:pPr>
      <w:bookmarkStart w:id="4435" w:name="_Toc26369579"/>
      <w:bookmarkStart w:id="4436" w:name="_Toc36227461"/>
      <w:bookmarkStart w:id="4437" w:name="_Toc36228476"/>
      <w:bookmarkStart w:id="4438" w:name="_Toc36229103"/>
      <w:bookmarkStart w:id="4439" w:name="_Toc68847422"/>
      <w:bookmarkStart w:id="4440" w:name="_Toc74611357"/>
      <w:bookmarkStart w:id="4441" w:name="_Toc75566636"/>
      <w:bookmarkStart w:id="4442" w:name="_Toc89790188"/>
      <w:bookmarkStart w:id="4443" w:name="_Toc99466825"/>
      <w:bookmarkStart w:id="4444" w:name="_Toc217285721"/>
      <w:r w:rsidRPr="00567618">
        <w:t>A.10.1</w:t>
      </w:r>
      <w:r w:rsidRPr="00567618">
        <w:tab/>
        <w:t>General</w:t>
      </w:r>
      <w:bookmarkEnd w:id="4435"/>
      <w:bookmarkEnd w:id="4436"/>
      <w:bookmarkEnd w:id="4437"/>
      <w:bookmarkEnd w:id="4438"/>
      <w:bookmarkEnd w:id="4439"/>
      <w:bookmarkEnd w:id="4440"/>
      <w:bookmarkEnd w:id="4441"/>
      <w:bookmarkEnd w:id="4442"/>
      <w:bookmarkEnd w:id="4443"/>
      <w:bookmarkEnd w:id="4444"/>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45" w:name="_Toc26369580"/>
      <w:bookmarkStart w:id="4446" w:name="_Toc36227462"/>
      <w:bookmarkStart w:id="4447" w:name="_Toc36228477"/>
      <w:bookmarkStart w:id="4448" w:name="_Toc36229104"/>
      <w:bookmarkStart w:id="4449" w:name="_Toc68847423"/>
      <w:bookmarkStart w:id="4450" w:name="_Toc74611358"/>
      <w:bookmarkStart w:id="4451" w:name="_Toc75566637"/>
      <w:bookmarkStart w:id="4452" w:name="_Toc89790189"/>
      <w:bookmarkStart w:id="4453" w:name="_Toc99466826"/>
      <w:bookmarkStart w:id="4454" w:name="_Toc217285722"/>
      <w:r w:rsidRPr="00567618">
        <w:t>A.10.2</w:t>
      </w:r>
      <w:r w:rsidRPr="00567618">
        <w:tab/>
        <w:t>Session initiated by MTSI client in terminal</w:t>
      </w:r>
      <w:bookmarkEnd w:id="4445"/>
      <w:bookmarkEnd w:id="4446"/>
      <w:bookmarkEnd w:id="4447"/>
      <w:bookmarkEnd w:id="4448"/>
      <w:bookmarkEnd w:id="4449"/>
      <w:bookmarkEnd w:id="4450"/>
      <w:bookmarkEnd w:id="4451"/>
      <w:bookmarkEnd w:id="4452"/>
      <w:bookmarkEnd w:id="4453"/>
      <w:bookmarkEnd w:id="4454"/>
    </w:p>
    <w:p w14:paraId="2201616D" w14:textId="77777777" w:rsidR="00FC7E52" w:rsidRPr="00567618" w:rsidRDefault="00FC7E52" w:rsidP="00FC7E52">
      <w:pPr>
        <w:pStyle w:val="Heading3"/>
      </w:pPr>
      <w:bookmarkStart w:id="4455" w:name="_Toc26369581"/>
      <w:bookmarkStart w:id="4456" w:name="_Toc36227463"/>
      <w:bookmarkStart w:id="4457" w:name="_Toc36228478"/>
      <w:bookmarkStart w:id="4458" w:name="_Toc36229105"/>
      <w:bookmarkStart w:id="4459" w:name="_Toc68847424"/>
      <w:bookmarkStart w:id="4460" w:name="_Toc74611359"/>
      <w:bookmarkStart w:id="4461" w:name="_Toc75566638"/>
      <w:bookmarkStart w:id="4462" w:name="_Toc89790190"/>
      <w:bookmarkStart w:id="4463" w:name="_Toc99466827"/>
      <w:bookmarkStart w:id="4464" w:name="_Toc217285723"/>
      <w:r w:rsidRPr="00567618">
        <w:t>A.10.2.1</w:t>
      </w:r>
      <w:r w:rsidRPr="00567618">
        <w:tab/>
        <w:t>SDP offers from an MTSI client in terminal</w:t>
      </w:r>
      <w:bookmarkEnd w:id="4455"/>
      <w:bookmarkEnd w:id="4456"/>
      <w:bookmarkEnd w:id="4457"/>
      <w:bookmarkEnd w:id="4458"/>
      <w:bookmarkEnd w:id="4459"/>
      <w:bookmarkEnd w:id="4460"/>
      <w:bookmarkEnd w:id="4461"/>
      <w:bookmarkEnd w:id="4462"/>
      <w:bookmarkEnd w:id="4463"/>
      <w:bookmarkEnd w:id="4464"/>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5"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5"/>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lastRenderedPageBreak/>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6"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6"/>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67" w:name="_Toc26369582"/>
      <w:bookmarkStart w:id="4468" w:name="_Toc36227464"/>
      <w:bookmarkStart w:id="4469" w:name="_Toc36228479"/>
      <w:bookmarkStart w:id="4470" w:name="_Toc36229106"/>
      <w:bookmarkStart w:id="4471" w:name="_Toc68847425"/>
      <w:bookmarkStart w:id="4472" w:name="_Toc74611360"/>
      <w:bookmarkStart w:id="4473" w:name="_Toc75566639"/>
      <w:bookmarkStart w:id="4474" w:name="_Toc89790191"/>
      <w:bookmarkStart w:id="4475" w:name="_Toc99466828"/>
      <w:bookmarkStart w:id="4476" w:name="_Toc217285724"/>
      <w:r w:rsidRPr="00567618">
        <w:t>A.10.2.2</w:t>
      </w:r>
      <w:r w:rsidRPr="00567618">
        <w:tab/>
        <w:t>SDP offers modified by MTSI MGW when pre-emptively adding inter-working formats</w:t>
      </w:r>
      <w:bookmarkEnd w:id="4467"/>
      <w:bookmarkEnd w:id="4468"/>
      <w:bookmarkEnd w:id="4469"/>
      <w:bookmarkEnd w:id="4470"/>
      <w:bookmarkEnd w:id="4471"/>
      <w:bookmarkEnd w:id="4472"/>
      <w:bookmarkEnd w:id="4473"/>
      <w:bookmarkEnd w:id="4474"/>
      <w:bookmarkEnd w:id="4475"/>
      <w:bookmarkEnd w:id="4476"/>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7"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7"/>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78"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lastRenderedPageBreak/>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8"/>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9"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9"/>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80"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81" w:name="_MCCTEMPBM_CRPT86940534___7"/>
      <w:bookmarkEnd w:id="4480"/>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82" w:name="_MCCTEMPBM_CRPT86940535___7"/>
      <w:bookmarkEnd w:id="4481"/>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82"/>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83" w:name="_Toc26369583"/>
      <w:bookmarkStart w:id="4484" w:name="_Toc36227465"/>
      <w:bookmarkStart w:id="4485" w:name="_Toc36228480"/>
      <w:bookmarkStart w:id="4486" w:name="_Toc36229107"/>
      <w:bookmarkStart w:id="4487" w:name="_Toc68847426"/>
      <w:bookmarkStart w:id="4488" w:name="_Toc74611361"/>
      <w:bookmarkStart w:id="4489" w:name="_Toc75566640"/>
      <w:bookmarkStart w:id="4490" w:name="_Toc89790192"/>
      <w:bookmarkStart w:id="4491" w:name="_Toc99466829"/>
      <w:bookmarkStart w:id="4492" w:name="_Toc217285725"/>
      <w:r w:rsidRPr="00567618">
        <w:t>A.10.2.3</w:t>
      </w:r>
      <w:r w:rsidRPr="00567618">
        <w:tab/>
        <w:t>SDP modified by MGW when adding inter-working formats only when the original SDP offer was rejected</w:t>
      </w:r>
      <w:bookmarkEnd w:id="4483"/>
      <w:bookmarkEnd w:id="4484"/>
      <w:bookmarkEnd w:id="4485"/>
      <w:bookmarkEnd w:id="4486"/>
      <w:bookmarkEnd w:id="4487"/>
      <w:bookmarkEnd w:id="4488"/>
      <w:bookmarkEnd w:id="4489"/>
      <w:bookmarkEnd w:id="4490"/>
      <w:bookmarkEnd w:id="4491"/>
      <w:bookmarkEnd w:id="4492"/>
    </w:p>
    <w:p w14:paraId="6B9EF92B" w14:textId="77777777" w:rsidR="00FC7E52" w:rsidRPr="00567618" w:rsidRDefault="00FC7E52" w:rsidP="00FC7E52">
      <w:r w:rsidRPr="00567618">
        <w:t xml:space="preserve">In this example, the MTSI MGW either forwards the original SDP offer that was received from the MTSI client in terminal to the remote network or it is not involved in the session setup at all until it is concluded that the same codecs </w:t>
      </w:r>
      <w:r w:rsidRPr="00567618">
        <w:lastRenderedPageBreak/>
        <w:t>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3"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93"/>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94"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94"/>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5"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95"/>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96"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97" w:name="_MCCTEMPBM_CRPT86940540___7"/>
      <w:bookmarkEnd w:id="4496"/>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98" w:name="_MCCTEMPBM_CRPT86940541___7"/>
      <w:bookmarkEnd w:id="4497"/>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98"/>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99" w:name="_Toc26369584"/>
      <w:bookmarkStart w:id="4500" w:name="_Toc36227466"/>
      <w:bookmarkStart w:id="4501" w:name="_Toc36228481"/>
      <w:bookmarkStart w:id="4502" w:name="_Toc36229108"/>
      <w:bookmarkStart w:id="4503" w:name="_Toc68847427"/>
      <w:bookmarkStart w:id="4504" w:name="_Toc74611362"/>
      <w:bookmarkStart w:id="4505" w:name="_Toc75566641"/>
      <w:bookmarkStart w:id="4506" w:name="_Toc89790193"/>
      <w:bookmarkStart w:id="4507" w:name="_Toc99466830"/>
      <w:bookmarkStart w:id="4508" w:name="_Toc217285726"/>
      <w:r w:rsidRPr="00567618">
        <w:lastRenderedPageBreak/>
        <w:t>A.11</w:t>
      </w:r>
      <w:r w:rsidRPr="00567618">
        <w:tab/>
        <w:t>Adding or removing a video component to/from an on-going video call session</w:t>
      </w:r>
      <w:bookmarkEnd w:id="4499"/>
      <w:bookmarkEnd w:id="4500"/>
      <w:bookmarkEnd w:id="4501"/>
      <w:bookmarkEnd w:id="4502"/>
      <w:bookmarkEnd w:id="4503"/>
      <w:bookmarkEnd w:id="4504"/>
      <w:bookmarkEnd w:id="4505"/>
      <w:bookmarkEnd w:id="4506"/>
      <w:bookmarkEnd w:id="4507"/>
      <w:bookmarkEnd w:id="4508"/>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lastRenderedPageBreak/>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9" w:name="_MCCTEMPBM_CRPT86940542___7"/>
            <w:bookmarkStart w:id="4510"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509"/>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0"/>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1" w:name="_MCCTEMPBM_CRPT86940544___7"/>
            <w:bookmarkStart w:id="4512"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3" w:name="_MCCTEMPBM_CRPT86940545___7"/>
            <w:bookmarkEnd w:id="4511"/>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4" w:name="_MCCTEMPBM_CRPT86940546___7"/>
            <w:bookmarkEnd w:id="4513"/>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4"/>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12"/>
    </w:tbl>
    <w:p w14:paraId="20C85066" w14:textId="77777777" w:rsidR="00FC7E52" w:rsidRPr="00567618" w:rsidRDefault="00FC7E52" w:rsidP="00FC7E52"/>
    <w:p w14:paraId="3FC12FD2" w14:textId="77777777" w:rsidR="00FC7E52" w:rsidRPr="00567618" w:rsidRDefault="00FC7E52" w:rsidP="00FC7E52">
      <w:pPr>
        <w:pStyle w:val="TH"/>
      </w:pPr>
      <w:r w:rsidRPr="00567618">
        <w:lastRenderedPageBreak/>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5"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5"/>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6"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6"/>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7" w:name="_MCCTEMPBM_CRPT86940550___7"/>
            <w:bookmarkStart w:id="4518" w:name="_MCCTEMPBM_CRPT86940551___7" w:colFirst="0" w:colLast="0"/>
            <w:r w:rsidRPr="00567618">
              <w:rPr>
                <w:rFonts w:ascii="Courier New" w:hAnsi="Courier New" w:cs="Courier New"/>
                <w:szCs w:val="18"/>
              </w:rPr>
              <w:t>m=audio 49150 RTP/AVPF 96</w:t>
            </w:r>
          </w:p>
          <w:bookmarkEnd w:id="4517"/>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18"/>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9" w:name="_MCCTEMPBM_CRPT86940552___7"/>
            <w:bookmarkStart w:id="4520"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1" w:name="_MCCTEMPBM_CRPT86940553___7"/>
            <w:bookmarkEnd w:id="4519"/>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2" w:name="_MCCTEMPBM_CRPT86940554___7"/>
            <w:bookmarkEnd w:id="4521"/>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22"/>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20"/>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23" w:name="_Toc26369585"/>
      <w:bookmarkStart w:id="4524" w:name="_Toc36227467"/>
      <w:bookmarkStart w:id="4525" w:name="_Toc36228482"/>
      <w:bookmarkStart w:id="4526" w:name="_Toc36229109"/>
      <w:bookmarkStart w:id="4527" w:name="_Toc68847428"/>
      <w:bookmarkStart w:id="4528" w:name="_Toc74611363"/>
      <w:bookmarkStart w:id="4529" w:name="_Toc75566642"/>
      <w:bookmarkStart w:id="4530" w:name="_Toc89790194"/>
      <w:bookmarkStart w:id="4531" w:name="_Toc99466831"/>
      <w:bookmarkStart w:id="4532" w:name="_Toc217285727"/>
      <w:r w:rsidRPr="00567618">
        <w:lastRenderedPageBreak/>
        <w:t>A.12</w:t>
      </w:r>
      <w:r w:rsidRPr="00567618">
        <w:tab/>
        <w:t>SDP examples when using ECN</w:t>
      </w:r>
      <w:bookmarkEnd w:id="4523"/>
      <w:bookmarkEnd w:id="4524"/>
      <w:bookmarkEnd w:id="4525"/>
      <w:bookmarkEnd w:id="4526"/>
      <w:bookmarkEnd w:id="4527"/>
      <w:bookmarkEnd w:id="4528"/>
      <w:bookmarkEnd w:id="4529"/>
      <w:bookmarkEnd w:id="4530"/>
      <w:bookmarkEnd w:id="4531"/>
      <w:bookmarkEnd w:id="4532"/>
    </w:p>
    <w:p w14:paraId="77DC8080" w14:textId="77777777" w:rsidR="00FC7E52" w:rsidRPr="00567618" w:rsidRDefault="00FC7E52" w:rsidP="00FC7E52">
      <w:pPr>
        <w:pStyle w:val="Heading2"/>
      </w:pPr>
      <w:bookmarkStart w:id="4533" w:name="_Toc26369586"/>
      <w:bookmarkStart w:id="4534" w:name="_Toc36227468"/>
      <w:bookmarkStart w:id="4535" w:name="_Toc36228483"/>
      <w:bookmarkStart w:id="4536" w:name="_Toc36229110"/>
      <w:bookmarkStart w:id="4537" w:name="_Toc68847429"/>
      <w:bookmarkStart w:id="4538" w:name="_Toc74611364"/>
      <w:bookmarkStart w:id="4539" w:name="_Toc75566643"/>
      <w:bookmarkStart w:id="4540" w:name="_Toc89790195"/>
      <w:bookmarkStart w:id="4541" w:name="_Toc99466832"/>
      <w:bookmarkStart w:id="4542" w:name="_Toc217285728"/>
      <w:r w:rsidRPr="00567618">
        <w:t>A.12.1</w:t>
      </w:r>
      <w:r w:rsidRPr="00567618">
        <w:tab/>
        <w:t>SDP examples when using ECN for speech</w:t>
      </w:r>
      <w:bookmarkEnd w:id="4533"/>
      <w:bookmarkEnd w:id="4534"/>
      <w:bookmarkEnd w:id="4535"/>
      <w:bookmarkEnd w:id="4536"/>
      <w:bookmarkEnd w:id="4537"/>
      <w:bookmarkEnd w:id="4538"/>
      <w:bookmarkEnd w:id="4539"/>
      <w:bookmarkEnd w:id="4540"/>
      <w:bookmarkEnd w:id="4541"/>
      <w:bookmarkEnd w:id="4542"/>
    </w:p>
    <w:p w14:paraId="613AB239" w14:textId="77777777" w:rsidR="00FC7E52" w:rsidRPr="00567618" w:rsidRDefault="00FC7E52" w:rsidP="00FC7E52">
      <w:pPr>
        <w:pStyle w:val="Heading3"/>
      </w:pPr>
      <w:bookmarkStart w:id="4543" w:name="_Toc26369587"/>
      <w:bookmarkStart w:id="4544" w:name="_Toc36227469"/>
      <w:bookmarkStart w:id="4545" w:name="_Toc36228484"/>
      <w:bookmarkStart w:id="4546" w:name="_Toc36229111"/>
      <w:bookmarkStart w:id="4547" w:name="_Toc68847430"/>
      <w:bookmarkStart w:id="4548" w:name="_Toc74611365"/>
      <w:bookmarkStart w:id="4549" w:name="_Toc75566644"/>
      <w:bookmarkStart w:id="4550" w:name="_Toc89790196"/>
      <w:bookmarkStart w:id="4551" w:name="_Toc99466833"/>
      <w:bookmarkStart w:id="4552" w:name="_Toc217285729"/>
      <w:r w:rsidRPr="00567618">
        <w:t>A.12.1.1</w:t>
      </w:r>
      <w:r w:rsidRPr="00567618">
        <w:tab/>
        <w:t>With RTP/AVP and zero RTCP bandwidth</w:t>
      </w:r>
      <w:bookmarkEnd w:id="4543"/>
      <w:bookmarkEnd w:id="4544"/>
      <w:bookmarkEnd w:id="4545"/>
      <w:bookmarkEnd w:id="4546"/>
      <w:bookmarkEnd w:id="4547"/>
      <w:bookmarkEnd w:id="4548"/>
      <w:bookmarkEnd w:id="4549"/>
      <w:bookmarkEnd w:id="4550"/>
      <w:bookmarkEnd w:id="4551"/>
      <w:bookmarkEnd w:id="4552"/>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3" w:name="_MCCTEMPBM_CRPT86940556___4"/>
            <w:r w:rsidRPr="00567618">
              <w:rPr>
                <w:rFonts w:ascii="Arial" w:hAnsi="Arial"/>
                <w:b/>
                <w:sz w:val="18"/>
              </w:rPr>
              <w:t>SDP offer</w:t>
            </w:r>
            <w:bookmarkEnd w:id="4553"/>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4"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5" w:name="_MCCTEMPBM_CRPT86940558___4"/>
            <w:bookmarkEnd w:id="4554"/>
            <w:r w:rsidRPr="00567618">
              <w:rPr>
                <w:rFonts w:ascii="Arial" w:hAnsi="Arial"/>
                <w:b/>
                <w:sz w:val="18"/>
              </w:rPr>
              <w:t>SDP answer</w:t>
            </w:r>
            <w:bookmarkEnd w:id="4555"/>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6"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6"/>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57" w:name="_Toc26369588"/>
      <w:bookmarkStart w:id="4558" w:name="_Toc36227470"/>
      <w:bookmarkStart w:id="4559" w:name="_Toc36228485"/>
      <w:bookmarkStart w:id="4560" w:name="_Toc36229112"/>
      <w:bookmarkStart w:id="4561" w:name="_Toc68847431"/>
      <w:bookmarkStart w:id="4562" w:name="_Toc74611366"/>
      <w:bookmarkStart w:id="4563" w:name="_Toc75566645"/>
      <w:bookmarkStart w:id="4564" w:name="_Toc89790197"/>
      <w:bookmarkStart w:id="4565" w:name="_Toc99466834"/>
      <w:bookmarkStart w:id="4566" w:name="_Toc217285730"/>
      <w:r w:rsidRPr="00567618">
        <w:lastRenderedPageBreak/>
        <w:t>A.12.1.2</w:t>
      </w:r>
      <w:r w:rsidRPr="00567618">
        <w:tab/>
        <w:t>With RTP/AVPF and non-zero RTCP bandwidth</w:t>
      </w:r>
      <w:bookmarkEnd w:id="4557"/>
      <w:bookmarkEnd w:id="4558"/>
      <w:bookmarkEnd w:id="4559"/>
      <w:bookmarkEnd w:id="4560"/>
      <w:bookmarkEnd w:id="4561"/>
      <w:bookmarkEnd w:id="4562"/>
      <w:bookmarkEnd w:id="4563"/>
      <w:bookmarkEnd w:id="4564"/>
      <w:bookmarkEnd w:id="4565"/>
      <w:bookmarkEnd w:id="4566"/>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7" w:name="_MCCTEMPBM_CRPT86940560___4"/>
            <w:r w:rsidRPr="00567618">
              <w:rPr>
                <w:rFonts w:ascii="Arial" w:hAnsi="Arial"/>
                <w:b/>
                <w:sz w:val="18"/>
              </w:rPr>
              <w:t>SDP offer</w:t>
            </w:r>
            <w:bookmarkEnd w:id="4567"/>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8"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9" w:name="_MCCTEMPBM_CRPT86940562___4"/>
            <w:bookmarkEnd w:id="4568"/>
            <w:r w:rsidRPr="00567618">
              <w:rPr>
                <w:rFonts w:ascii="Arial" w:hAnsi="Arial"/>
                <w:b/>
                <w:sz w:val="18"/>
              </w:rPr>
              <w:t>SDP answer</w:t>
            </w:r>
            <w:bookmarkEnd w:id="4569"/>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0"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0"/>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71" w:name="_Toc26369589"/>
      <w:bookmarkStart w:id="4572" w:name="_Toc36227471"/>
      <w:bookmarkStart w:id="4573" w:name="_Toc36228486"/>
      <w:bookmarkStart w:id="4574" w:name="_Toc36229113"/>
      <w:bookmarkStart w:id="4575" w:name="_Toc68847432"/>
      <w:bookmarkStart w:id="4576" w:name="_Toc74611367"/>
      <w:bookmarkStart w:id="4577" w:name="_Toc75566646"/>
      <w:bookmarkStart w:id="4578" w:name="_Toc89790198"/>
      <w:bookmarkStart w:id="4579" w:name="_Toc99466835"/>
      <w:bookmarkStart w:id="4580" w:name="_Toc217285731"/>
      <w:r w:rsidRPr="00567618">
        <w:lastRenderedPageBreak/>
        <w:t>A.12.1.3</w:t>
      </w:r>
      <w:r w:rsidRPr="00567618">
        <w:tab/>
        <w:t>With RTCP ECN feedback messages and RTCP XR ECN summary reports for inter-working with non-MTSI clients</w:t>
      </w:r>
      <w:bookmarkEnd w:id="4571"/>
      <w:bookmarkEnd w:id="4572"/>
      <w:bookmarkEnd w:id="4573"/>
      <w:bookmarkEnd w:id="4574"/>
      <w:bookmarkEnd w:id="4575"/>
      <w:bookmarkEnd w:id="4576"/>
      <w:bookmarkEnd w:id="4577"/>
      <w:bookmarkEnd w:id="4578"/>
      <w:bookmarkEnd w:id="4579"/>
      <w:bookmarkEnd w:id="4580"/>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81" w:name="_MCCTEMPBM_CRPT86940564___4"/>
            <w:r w:rsidRPr="00567618">
              <w:rPr>
                <w:rFonts w:ascii="Arial" w:hAnsi="Arial"/>
                <w:b/>
                <w:sz w:val="18"/>
              </w:rPr>
              <w:t>SDP offer</w:t>
            </w:r>
            <w:bookmarkEnd w:id="4581"/>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2"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83" w:name="_MCCTEMPBM_CRPT86940566___4"/>
            <w:bookmarkEnd w:id="4582"/>
            <w:r w:rsidRPr="00567618">
              <w:rPr>
                <w:rFonts w:ascii="Arial" w:hAnsi="Arial"/>
                <w:b/>
                <w:sz w:val="18"/>
              </w:rPr>
              <w:t>SDP answer</w:t>
            </w:r>
            <w:bookmarkEnd w:id="4583"/>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4"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84"/>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85" w:name="_Toc26369590"/>
      <w:bookmarkStart w:id="4586" w:name="_Toc36227472"/>
      <w:bookmarkStart w:id="4587" w:name="_Toc36228487"/>
      <w:bookmarkStart w:id="4588" w:name="_Toc36229114"/>
      <w:bookmarkStart w:id="4589" w:name="_Toc68847433"/>
      <w:bookmarkStart w:id="4590" w:name="_Toc74611368"/>
      <w:bookmarkStart w:id="4591" w:name="_Toc75566647"/>
      <w:bookmarkStart w:id="4592" w:name="_Toc89790199"/>
      <w:bookmarkStart w:id="4593" w:name="_Toc99466836"/>
      <w:bookmarkStart w:id="4594" w:name="_Toc217285732"/>
      <w:r w:rsidRPr="00567618">
        <w:rPr>
          <w:noProof/>
        </w:rPr>
        <w:lastRenderedPageBreak/>
        <w:t>A.12.2</w:t>
      </w:r>
      <w:r w:rsidRPr="00567618">
        <w:rPr>
          <w:noProof/>
        </w:rPr>
        <w:tab/>
        <w:t>SDP examples when using ECN for video in RTP</w:t>
      </w:r>
      <w:bookmarkEnd w:id="4585"/>
      <w:bookmarkEnd w:id="4586"/>
      <w:bookmarkEnd w:id="4587"/>
      <w:bookmarkEnd w:id="4588"/>
      <w:bookmarkEnd w:id="4589"/>
      <w:bookmarkEnd w:id="4590"/>
      <w:bookmarkEnd w:id="4591"/>
      <w:bookmarkEnd w:id="4592"/>
      <w:bookmarkEnd w:id="4593"/>
      <w:bookmarkEnd w:id="4594"/>
    </w:p>
    <w:p w14:paraId="0E5BD525" w14:textId="77777777" w:rsidR="00FC7E52" w:rsidRPr="00567618" w:rsidRDefault="00FC7E52" w:rsidP="00FC7E52">
      <w:pPr>
        <w:pStyle w:val="Heading3"/>
      </w:pPr>
      <w:bookmarkStart w:id="4595" w:name="_Toc26369591"/>
      <w:bookmarkStart w:id="4596" w:name="_Toc36227473"/>
      <w:bookmarkStart w:id="4597" w:name="_Toc36228488"/>
      <w:bookmarkStart w:id="4598" w:name="_Toc36229115"/>
      <w:bookmarkStart w:id="4599" w:name="_Toc68847434"/>
      <w:bookmarkStart w:id="4600" w:name="_Toc74611369"/>
      <w:bookmarkStart w:id="4601" w:name="_Toc75566648"/>
      <w:bookmarkStart w:id="4602" w:name="_Toc89790200"/>
      <w:bookmarkStart w:id="4603" w:name="_Toc99466837"/>
      <w:bookmarkStart w:id="4604" w:name="_Toc217285733"/>
      <w:r w:rsidRPr="00567618">
        <w:t>A.12.2.1</w:t>
      </w:r>
      <w:r w:rsidRPr="00567618">
        <w:tab/>
        <w:t>Without RTCP AVPF ECN feedback messages and RTCP XR ECN summary reports</w:t>
      </w:r>
      <w:bookmarkEnd w:id="4595"/>
      <w:bookmarkEnd w:id="4596"/>
      <w:bookmarkEnd w:id="4597"/>
      <w:bookmarkEnd w:id="4598"/>
      <w:bookmarkEnd w:id="4599"/>
      <w:bookmarkEnd w:id="4600"/>
      <w:bookmarkEnd w:id="4601"/>
      <w:bookmarkEnd w:id="4602"/>
      <w:bookmarkEnd w:id="4603"/>
      <w:bookmarkEnd w:id="4604"/>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5" w:name="_MCCTEMPBM_CRPT86940568___7"/>
            <w:bookmarkStart w:id="4606"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7" w:name="_MCCTEMPBM_CRPT86940569___7"/>
            <w:bookmarkEnd w:id="4605"/>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07"/>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6"/>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8" w:name="_MCCTEMPBM_CRPT86940571___7"/>
            <w:bookmarkStart w:id="4609"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0" w:name="_MCCTEMPBM_CRPT86940572___7"/>
            <w:bookmarkEnd w:id="4608"/>
            <w:r w:rsidRPr="00567618">
              <w:rPr>
                <w:rFonts w:ascii="Courier New" w:hAnsi="Courier New" w:cs="Courier New"/>
                <w:sz w:val="18"/>
                <w:szCs w:val="18"/>
              </w:rPr>
              <w:t>a=acfg:1 t=1</w:t>
            </w:r>
          </w:p>
          <w:bookmarkEnd w:id="4610"/>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9"/>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lastRenderedPageBreak/>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11" w:name="_Toc26369592"/>
      <w:bookmarkStart w:id="4612" w:name="_Toc36227474"/>
      <w:bookmarkStart w:id="4613" w:name="_Toc36228489"/>
      <w:bookmarkStart w:id="4614" w:name="_Toc36229116"/>
      <w:bookmarkStart w:id="4615" w:name="_Toc68847435"/>
      <w:bookmarkStart w:id="4616" w:name="_Toc74611370"/>
      <w:bookmarkStart w:id="4617" w:name="_Toc75566649"/>
      <w:bookmarkStart w:id="4618" w:name="_Toc89790201"/>
      <w:bookmarkStart w:id="4619" w:name="_Toc99466838"/>
      <w:bookmarkStart w:id="4620" w:name="_Toc217285734"/>
      <w:r w:rsidRPr="00567618">
        <w:rPr>
          <w:noProof/>
        </w:rPr>
        <w:t>A.12.2.2</w:t>
      </w:r>
      <w:r w:rsidRPr="00567618">
        <w:rPr>
          <w:noProof/>
        </w:rPr>
        <w:tab/>
        <w:t>With RTCP AVPF ECN feedback messages and RTCP XR ECN summary reports for inter-working with non-MTSI clients</w:t>
      </w:r>
      <w:bookmarkEnd w:id="4611"/>
      <w:bookmarkEnd w:id="4612"/>
      <w:bookmarkEnd w:id="4613"/>
      <w:bookmarkEnd w:id="4614"/>
      <w:bookmarkEnd w:id="4615"/>
      <w:bookmarkEnd w:id="4616"/>
      <w:bookmarkEnd w:id="4617"/>
      <w:bookmarkEnd w:id="4618"/>
      <w:bookmarkEnd w:id="4619"/>
      <w:bookmarkEnd w:id="4620"/>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1" w:name="_MCCTEMPBM_CRPT86940574___7"/>
            <w:bookmarkStart w:id="4622"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3" w:name="_MCCTEMPBM_CRPT86940575___7"/>
            <w:bookmarkEnd w:id="4621"/>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23"/>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22"/>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4" w:name="_MCCTEMPBM_CRPT86940577___7"/>
            <w:bookmarkStart w:id="4625"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6" w:name="_MCCTEMPBM_CRPT86940578___7"/>
            <w:bookmarkEnd w:id="4624"/>
            <w:r w:rsidRPr="00567618">
              <w:rPr>
                <w:rFonts w:ascii="Courier New" w:hAnsi="Courier New" w:cs="Courier New"/>
                <w:sz w:val="18"/>
                <w:szCs w:val="18"/>
              </w:rPr>
              <w:t>a=acfg:1 t=1</w:t>
            </w:r>
          </w:p>
          <w:bookmarkEnd w:id="4626"/>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25"/>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lastRenderedPageBreak/>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27" w:name="_Toc26369593"/>
      <w:bookmarkStart w:id="4628" w:name="_Toc36227475"/>
      <w:bookmarkStart w:id="4629" w:name="_Toc36228490"/>
      <w:bookmarkStart w:id="4630" w:name="_Toc36229117"/>
      <w:bookmarkStart w:id="4631" w:name="_Toc68847436"/>
      <w:bookmarkStart w:id="4632" w:name="_Toc74611371"/>
      <w:bookmarkStart w:id="4633" w:name="_Toc75566650"/>
      <w:bookmarkStart w:id="4634" w:name="_Toc89790202"/>
      <w:bookmarkStart w:id="4635" w:name="_Toc99466839"/>
      <w:bookmarkStart w:id="4636" w:name="_Toc217285735"/>
      <w:r w:rsidRPr="00567618">
        <w:t>A.13</w:t>
      </w:r>
      <w:r w:rsidRPr="00567618">
        <w:tab/>
        <w:t>SDP examples for MTSI client in terminal using fixed access</w:t>
      </w:r>
      <w:bookmarkEnd w:id="4627"/>
      <w:bookmarkEnd w:id="4628"/>
      <w:bookmarkEnd w:id="4629"/>
      <w:bookmarkEnd w:id="4630"/>
      <w:bookmarkEnd w:id="4631"/>
      <w:bookmarkEnd w:id="4632"/>
      <w:bookmarkEnd w:id="4633"/>
      <w:bookmarkEnd w:id="4634"/>
      <w:bookmarkEnd w:id="4635"/>
      <w:bookmarkEnd w:id="4636"/>
    </w:p>
    <w:p w14:paraId="67759BA1" w14:textId="77777777" w:rsidR="00FC7E52" w:rsidRPr="00567618" w:rsidRDefault="00FC7E52" w:rsidP="00FC7E52">
      <w:pPr>
        <w:pStyle w:val="Heading2"/>
      </w:pPr>
      <w:bookmarkStart w:id="4637" w:name="_Toc26369594"/>
      <w:bookmarkStart w:id="4638" w:name="_Toc36227476"/>
      <w:bookmarkStart w:id="4639" w:name="_Toc36228491"/>
      <w:bookmarkStart w:id="4640" w:name="_Toc36229118"/>
      <w:bookmarkStart w:id="4641" w:name="_Toc68847437"/>
      <w:bookmarkStart w:id="4642" w:name="_Toc74611372"/>
      <w:bookmarkStart w:id="4643" w:name="_Toc75566651"/>
      <w:bookmarkStart w:id="4644" w:name="_Toc89790203"/>
      <w:bookmarkStart w:id="4645" w:name="_Toc99466840"/>
      <w:bookmarkStart w:id="4646" w:name="_Toc217285736"/>
      <w:r w:rsidRPr="00567618">
        <w:t>A.13.1</w:t>
      </w:r>
      <w:r w:rsidRPr="00567618">
        <w:tab/>
        <w:t>General</w:t>
      </w:r>
      <w:bookmarkEnd w:id="4637"/>
      <w:bookmarkEnd w:id="4638"/>
      <w:bookmarkEnd w:id="4639"/>
      <w:bookmarkEnd w:id="4640"/>
      <w:bookmarkEnd w:id="4641"/>
      <w:bookmarkEnd w:id="4642"/>
      <w:bookmarkEnd w:id="4643"/>
      <w:bookmarkEnd w:id="4644"/>
      <w:bookmarkEnd w:id="4645"/>
      <w:bookmarkEnd w:id="4646"/>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47" w:name="_Toc26369595"/>
      <w:bookmarkStart w:id="4648" w:name="_Toc36227477"/>
      <w:bookmarkStart w:id="4649" w:name="_Toc36228492"/>
      <w:bookmarkStart w:id="4650" w:name="_Toc36229119"/>
      <w:bookmarkStart w:id="4651" w:name="_Toc68847438"/>
      <w:bookmarkStart w:id="4652" w:name="_Toc74611373"/>
      <w:bookmarkStart w:id="4653" w:name="_Toc75566652"/>
      <w:bookmarkStart w:id="4654" w:name="_Toc89790204"/>
      <w:bookmarkStart w:id="4655" w:name="_Toc99466841"/>
      <w:bookmarkStart w:id="4656" w:name="_Toc217285737"/>
      <w:r w:rsidRPr="00567618">
        <w:t>A.13.2</w:t>
      </w:r>
      <w:r w:rsidRPr="00567618">
        <w:tab/>
        <w:t>SDP examples for PCM</w:t>
      </w:r>
      <w:bookmarkEnd w:id="4647"/>
      <w:bookmarkEnd w:id="4648"/>
      <w:bookmarkEnd w:id="4649"/>
      <w:bookmarkEnd w:id="4650"/>
      <w:bookmarkEnd w:id="4651"/>
      <w:bookmarkEnd w:id="4652"/>
      <w:bookmarkEnd w:id="4653"/>
      <w:bookmarkEnd w:id="4654"/>
      <w:bookmarkEnd w:id="4655"/>
      <w:bookmarkEnd w:id="4656"/>
    </w:p>
    <w:p w14:paraId="019EDB89" w14:textId="77777777" w:rsidR="00FC7E52" w:rsidRPr="00567618" w:rsidRDefault="00FC7E52" w:rsidP="00FC7E52">
      <w:bookmarkStart w:id="4657"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57"/>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58"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58"/>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lastRenderedPageBreak/>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59" w:name="_Toc26369596"/>
      <w:bookmarkStart w:id="4660" w:name="_Toc36227478"/>
      <w:bookmarkStart w:id="4661" w:name="_Toc36228493"/>
      <w:bookmarkStart w:id="4662" w:name="_Toc36229120"/>
      <w:bookmarkStart w:id="4663" w:name="_Toc68847439"/>
      <w:bookmarkStart w:id="4664" w:name="_Toc74611374"/>
      <w:bookmarkStart w:id="4665" w:name="_Toc75566653"/>
      <w:bookmarkStart w:id="4666" w:name="_Toc89790205"/>
      <w:bookmarkStart w:id="4667" w:name="_Toc99466842"/>
      <w:bookmarkStart w:id="4668" w:name="_Toc217285738"/>
      <w:r w:rsidRPr="00567618">
        <w:t>A.13.3</w:t>
      </w:r>
      <w:r w:rsidRPr="00567618">
        <w:tab/>
        <w:t>SDP example for G.722</w:t>
      </w:r>
      <w:bookmarkEnd w:id="4659"/>
      <w:bookmarkEnd w:id="4660"/>
      <w:bookmarkEnd w:id="4661"/>
      <w:bookmarkEnd w:id="4662"/>
      <w:bookmarkEnd w:id="4663"/>
      <w:bookmarkEnd w:id="4664"/>
      <w:bookmarkEnd w:id="4665"/>
      <w:bookmarkEnd w:id="4666"/>
      <w:bookmarkEnd w:id="4667"/>
      <w:bookmarkEnd w:id="4668"/>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69" w:name="_Toc26369597"/>
      <w:bookmarkStart w:id="4670" w:name="_Toc36227479"/>
      <w:bookmarkStart w:id="4671" w:name="_Toc36228494"/>
      <w:bookmarkStart w:id="4672" w:name="_Toc36229121"/>
      <w:bookmarkStart w:id="4673" w:name="_Toc68847440"/>
      <w:bookmarkStart w:id="4674" w:name="_Toc74611375"/>
      <w:bookmarkStart w:id="4675" w:name="_Toc75566654"/>
      <w:bookmarkStart w:id="4676" w:name="_Toc89790206"/>
      <w:bookmarkStart w:id="4677" w:name="_Toc99466843"/>
      <w:bookmarkStart w:id="4678" w:name="_Toc217285739"/>
      <w:r w:rsidRPr="00567618">
        <w:t>A.13.4</w:t>
      </w:r>
      <w:r w:rsidRPr="00567618">
        <w:tab/>
        <w:t>SDP example for EVS, AMR-WB, G.722, AMR, PCM and DTMF</w:t>
      </w:r>
      <w:bookmarkEnd w:id="4669"/>
      <w:bookmarkEnd w:id="4670"/>
      <w:bookmarkEnd w:id="4671"/>
      <w:bookmarkEnd w:id="4672"/>
      <w:bookmarkEnd w:id="4673"/>
      <w:bookmarkEnd w:id="4674"/>
      <w:bookmarkEnd w:id="4675"/>
      <w:bookmarkEnd w:id="4676"/>
      <w:bookmarkEnd w:id="4677"/>
      <w:bookmarkEnd w:id="4678"/>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lastRenderedPageBreak/>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79"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79"/>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80" w:name="_Toc26369598"/>
      <w:bookmarkStart w:id="4681" w:name="_Toc36227480"/>
      <w:bookmarkStart w:id="4682" w:name="_Toc36228495"/>
      <w:bookmarkStart w:id="4683" w:name="_Toc36229122"/>
      <w:bookmarkStart w:id="4684" w:name="_Toc68847441"/>
      <w:bookmarkStart w:id="4685" w:name="_Toc74611376"/>
      <w:bookmarkStart w:id="4686" w:name="_Toc75566655"/>
      <w:bookmarkStart w:id="4687" w:name="_Toc89790207"/>
      <w:bookmarkStart w:id="4688" w:name="_Toc99466844"/>
      <w:bookmarkStart w:id="4689" w:name="_Toc217285740"/>
      <w:r w:rsidRPr="00567618">
        <w:t>A.</w:t>
      </w:r>
      <w:r w:rsidRPr="00567618">
        <w:rPr>
          <w:lang w:eastAsia="ko-KR"/>
        </w:rPr>
        <w:t>14</w:t>
      </w:r>
      <w:r w:rsidRPr="00567618">
        <w:tab/>
        <w:t xml:space="preserve">SDP offers </w:t>
      </w:r>
      <w:r w:rsidRPr="00567618">
        <w:rPr>
          <w:lang w:eastAsia="ko-KR"/>
        </w:rPr>
        <w:t>and answers for speech sessions with EVS</w:t>
      </w:r>
      <w:bookmarkEnd w:id="4680"/>
      <w:bookmarkEnd w:id="4681"/>
      <w:bookmarkEnd w:id="4682"/>
      <w:bookmarkEnd w:id="4683"/>
      <w:bookmarkEnd w:id="4684"/>
      <w:bookmarkEnd w:id="4685"/>
      <w:bookmarkEnd w:id="4686"/>
      <w:bookmarkEnd w:id="4687"/>
      <w:bookmarkEnd w:id="4688"/>
      <w:bookmarkEnd w:id="4689"/>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90" w:name="_Toc26369599"/>
      <w:bookmarkStart w:id="4691" w:name="_Toc36227481"/>
      <w:bookmarkStart w:id="4692" w:name="_Toc36228496"/>
      <w:bookmarkStart w:id="4693" w:name="_Toc36229123"/>
      <w:bookmarkStart w:id="4694" w:name="_Toc68847442"/>
      <w:bookmarkStart w:id="4695" w:name="_Toc74611377"/>
      <w:bookmarkStart w:id="4696" w:name="_Toc75566656"/>
      <w:bookmarkStart w:id="4697" w:name="_Toc89790208"/>
      <w:bookmarkStart w:id="4698" w:name="_Toc99466845"/>
      <w:bookmarkStart w:id="4699" w:name="_Toc217285741"/>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90"/>
      <w:bookmarkEnd w:id="4691"/>
      <w:bookmarkEnd w:id="4692"/>
      <w:bookmarkEnd w:id="4693"/>
      <w:bookmarkEnd w:id="4694"/>
      <w:bookmarkEnd w:id="4695"/>
      <w:bookmarkEnd w:id="4696"/>
      <w:bookmarkEnd w:id="4697"/>
      <w:bookmarkEnd w:id="4698"/>
      <w:bookmarkEnd w:id="4699"/>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700" w:name="_Toc26369600"/>
      <w:bookmarkStart w:id="4701" w:name="_Toc36227482"/>
      <w:bookmarkStart w:id="4702" w:name="_Toc36228497"/>
      <w:bookmarkStart w:id="4703" w:name="_Toc36229124"/>
      <w:bookmarkStart w:id="4704" w:name="_Toc68847443"/>
      <w:bookmarkStart w:id="4705" w:name="_Toc74611378"/>
      <w:bookmarkStart w:id="4706" w:name="_Toc75566657"/>
      <w:bookmarkStart w:id="4707" w:name="_Toc89790209"/>
      <w:bookmarkStart w:id="4708" w:name="_Toc99466846"/>
      <w:bookmarkStart w:id="4709" w:name="_Toc217285742"/>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700"/>
      <w:bookmarkEnd w:id="4701"/>
      <w:bookmarkEnd w:id="4702"/>
      <w:bookmarkEnd w:id="4703"/>
      <w:bookmarkEnd w:id="4704"/>
      <w:bookmarkEnd w:id="4705"/>
      <w:bookmarkEnd w:id="4706"/>
      <w:bookmarkEnd w:id="4707"/>
      <w:bookmarkEnd w:id="4708"/>
      <w:bookmarkEnd w:id="4709"/>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lastRenderedPageBreak/>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710" w:name="_Toc26369601"/>
      <w:bookmarkStart w:id="4711" w:name="_Toc36227483"/>
      <w:bookmarkStart w:id="4712" w:name="_Toc36228498"/>
      <w:bookmarkStart w:id="4713" w:name="_Toc36229125"/>
      <w:bookmarkStart w:id="4714" w:name="_Toc68847444"/>
      <w:bookmarkStart w:id="4715" w:name="_Toc74611379"/>
      <w:bookmarkStart w:id="4716" w:name="_Toc75566658"/>
      <w:bookmarkStart w:id="4717" w:name="_Toc89790210"/>
      <w:bookmarkStart w:id="4718" w:name="_Toc99466847"/>
      <w:bookmarkStart w:id="4719" w:name="_Toc217285743"/>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710"/>
      <w:bookmarkEnd w:id="4711"/>
      <w:bookmarkEnd w:id="4712"/>
      <w:bookmarkEnd w:id="4713"/>
      <w:bookmarkEnd w:id="4714"/>
      <w:bookmarkEnd w:id="4715"/>
      <w:bookmarkEnd w:id="4716"/>
      <w:bookmarkEnd w:id="4717"/>
      <w:bookmarkEnd w:id="4718"/>
      <w:bookmarkEnd w:id="4719"/>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20"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20"/>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lastRenderedPageBreak/>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21" w:name="_Toc26369602"/>
      <w:bookmarkStart w:id="4722" w:name="_Toc36227484"/>
      <w:bookmarkStart w:id="4723" w:name="_Toc36228499"/>
      <w:bookmarkStart w:id="4724" w:name="_Toc36229126"/>
      <w:bookmarkStart w:id="4725" w:name="_Toc68847445"/>
      <w:bookmarkStart w:id="4726" w:name="_Toc74611380"/>
      <w:bookmarkStart w:id="4727" w:name="_Toc75566659"/>
      <w:bookmarkStart w:id="4728" w:name="_Toc89790211"/>
      <w:bookmarkStart w:id="4729" w:name="_Toc99466848"/>
      <w:bookmarkStart w:id="4730" w:name="_Toc217285744"/>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21"/>
      <w:bookmarkEnd w:id="4722"/>
      <w:bookmarkEnd w:id="4723"/>
      <w:bookmarkEnd w:id="4724"/>
      <w:bookmarkEnd w:id="4725"/>
      <w:bookmarkEnd w:id="4726"/>
      <w:bookmarkEnd w:id="4727"/>
      <w:bookmarkEnd w:id="4728"/>
      <w:bookmarkEnd w:id="4729"/>
      <w:bookmarkEnd w:id="4730"/>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31" w:name="_Toc26369603"/>
      <w:bookmarkStart w:id="4732" w:name="_Toc36227485"/>
      <w:bookmarkStart w:id="4733" w:name="_Toc36228500"/>
      <w:bookmarkStart w:id="4734" w:name="_Toc36229127"/>
      <w:bookmarkStart w:id="4735" w:name="_Toc68847446"/>
      <w:bookmarkStart w:id="4736" w:name="_Toc74611381"/>
      <w:bookmarkStart w:id="4737" w:name="_Toc75566660"/>
      <w:bookmarkStart w:id="4738" w:name="_Toc89790212"/>
      <w:bookmarkStart w:id="4739" w:name="_Toc99466849"/>
      <w:bookmarkStart w:id="4740" w:name="_Toc217285745"/>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31"/>
      <w:bookmarkEnd w:id="4732"/>
      <w:bookmarkEnd w:id="4733"/>
      <w:bookmarkEnd w:id="4734"/>
      <w:bookmarkEnd w:id="4735"/>
      <w:bookmarkEnd w:id="4736"/>
      <w:bookmarkEnd w:id="4737"/>
      <w:bookmarkEnd w:id="4738"/>
      <w:bookmarkEnd w:id="4739"/>
      <w:bookmarkEnd w:id="4740"/>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lastRenderedPageBreak/>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41" w:name="_Toc26369604"/>
      <w:bookmarkStart w:id="4742" w:name="_Toc36227486"/>
      <w:bookmarkStart w:id="4743" w:name="_Toc36228501"/>
      <w:bookmarkStart w:id="4744" w:name="_Toc36229128"/>
      <w:bookmarkStart w:id="4745" w:name="_Toc68847447"/>
      <w:bookmarkStart w:id="4746" w:name="_Toc74611382"/>
      <w:bookmarkStart w:id="4747" w:name="_Toc75566661"/>
      <w:bookmarkStart w:id="4748" w:name="_Toc89790213"/>
      <w:bookmarkStart w:id="4749" w:name="_Toc99466850"/>
      <w:bookmarkStart w:id="4750" w:name="_Toc217285746"/>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41"/>
      <w:bookmarkEnd w:id="4742"/>
      <w:bookmarkEnd w:id="4743"/>
      <w:bookmarkEnd w:id="4744"/>
      <w:bookmarkEnd w:id="4745"/>
      <w:bookmarkEnd w:id="4746"/>
      <w:bookmarkEnd w:id="4747"/>
      <w:bookmarkEnd w:id="4748"/>
      <w:bookmarkEnd w:id="4749"/>
      <w:bookmarkEnd w:id="4750"/>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51" w:name="_Toc26369605"/>
      <w:bookmarkStart w:id="4752" w:name="_Toc36227487"/>
      <w:bookmarkStart w:id="4753" w:name="_Toc36228502"/>
      <w:bookmarkStart w:id="4754" w:name="_Toc36229129"/>
      <w:bookmarkStart w:id="4755" w:name="_Toc68847448"/>
      <w:bookmarkStart w:id="4756" w:name="_Toc74611383"/>
      <w:bookmarkStart w:id="4757" w:name="_Toc75566662"/>
      <w:bookmarkStart w:id="4758" w:name="_Toc89790214"/>
      <w:bookmarkStart w:id="4759" w:name="_Toc99466851"/>
      <w:bookmarkStart w:id="4760" w:name="_Toc217285747"/>
      <w:r w:rsidRPr="00567618">
        <w:lastRenderedPageBreak/>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51"/>
      <w:bookmarkEnd w:id="4752"/>
      <w:bookmarkEnd w:id="4753"/>
      <w:bookmarkEnd w:id="4754"/>
      <w:bookmarkEnd w:id="4755"/>
      <w:bookmarkEnd w:id="4756"/>
      <w:bookmarkEnd w:id="4757"/>
      <w:bookmarkEnd w:id="4758"/>
      <w:bookmarkEnd w:id="4759"/>
      <w:bookmarkEnd w:id="4760"/>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61" w:name="_MCCTEMPBM_CRPT86940584___4"/>
            <w:r w:rsidRPr="00567618">
              <w:rPr>
                <w:rFonts w:ascii="Arial" w:hAnsi="Arial"/>
                <w:b/>
                <w:sz w:val="18"/>
              </w:rPr>
              <w:t>SDP offer from MTSI client in terminal using fixed access</w:t>
            </w:r>
            <w:bookmarkEnd w:id="4761"/>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62"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63" w:name="_MCCTEMPBM_CRPT86940586___4"/>
            <w:bookmarkEnd w:id="4762"/>
            <w:r w:rsidRPr="00567618">
              <w:rPr>
                <w:rFonts w:ascii="Arial" w:hAnsi="Arial"/>
                <w:b/>
                <w:sz w:val="18"/>
              </w:rPr>
              <w:t>SDP offer modified by network</w:t>
            </w:r>
            <w:bookmarkEnd w:id="4763"/>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64"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64"/>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lastRenderedPageBreak/>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65" w:name="_Toc26369606"/>
      <w:bookmarkStart w:id="4766" w:name="_Toc36227488"/>
      <w:bookmarkStart w:id="4767" w:name="_Toc36228503"/>
      <w:bookmarkStart w:id="4768" w:name="_Toc36229130"/>
      <w:bookmarkStart w:id="4769" w:name="_Toc68847449"/>
      <w:bookmarkStart w:id="4770" w:name="_Toc74611384"/>
      <w:bookmarkStart w:id="4771" w:name="_Toc75566663"/>
      <w:bookmarkStart w:id="4772" w:name="_Toc89790215"/>
      <w:bookmarkStart w:id="4773" w:name="_Toc99466852"/>
      <w:bookmarkStart w:id="4774" w:name="_Toc217285748"/>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65"/>
      <w:bookmarkEnd w:id="4766"/>
      <w:bookmarkEnd w:id="4767"/>
      <w:bookmarkEnd w:id="4768"/>
      <w:bookmarkEnd w:id="4769"/>
      <w:bookmarkEnd w:id="4770"/>
      <w:bookmarkEnd w:id="4771"/>
      <w:bookmarkEnd w:id="4772"/>
      <w:bookmarkEnd w:id="4773"/>
      <w:bookmarkEnd w:id="4774"/>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75" w:name="_Toc26369607"/>
      <w:bookmarkStart w:id="4776" w:name="_Toc36227489"/>
      <w:bookmarkStart w:id="4777" w:name="_Toc36228504"/>
      <w:bookmarkStart w:id="4778" w:name="_Toc36229131"/>
      <w:bookmarkStart w:id="4779" w:name="_Toc68847450"/>
      <w:bookmarkStart w:id="4780" w:name="_Toc74611385"/>
      <w:bookmarkStart w:id="4781" w:name="_Toc75566664"/>
      <w:bookmarkStart w:id="4782" w:name="_Toc89790216"/>
      <w:bookmarkStart w:id="4783" w:name="_Toc99466853"/>
      <w:bookmarkStart w:id="4784" w:name="_Toc217285749"/>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75"/>
      <w:bookmarkEnd w:id="4776"/>
      <w:bookmarkEnd w:id="4777"/>
      <w:bookmarkEnd w:id="4778"/>
      <w:bookmarkEnd w:id="4779"/>
      <w:bookmarkEnd w:id="4780"/>
      <w:bookmarkEnd w:id="4781"/>
      <w:bookmarkEnd w:id="4782"/>
      <w:bookmarkEnd w:id="4783"/>
      <w:bookmarkEnd w:id="4784"/>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85" w:name="_Toc26369608"/>
      <w:bookmarkStart w:id="4786" w:name="_Toc36227490"/>
      <w:bookmarkStart w:id="4787" w:name="_Toc36228505"/>
      <w:bookmarkStart w:id="4788" w:name="_Toc36229132"/>
      <w:bookmarkStart w:id="4789" w:name="_Toc68847451"/>
      <w:bookmarkStart w:id="4790" w:name="_Toc74611386"/>
      <w:bookmarkStart w:id="4791" w:name="_Toc75566665"/>
      <w:bookmarkStart w:id="4792" w:name="_Toc89790217"/>
      <w:bookmarkStart w:id="4793" w:name="_Toc99466854"/>
      <w:bookmarkStart w:id="4794" w:name="_Toc217285750"/>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85"/>
      <w:bookmarkEnd w:id="4786"/>
      <w:bookmarkEnd w:id="4787"/>
      <w:bookmarkEnd w:id="4788"/>
      <w:bookmarkEnd w:id="4789"/>
      <w:bookmarkEnd w:id="4790"/>
      <w:bookmarkEnd w:id="4791"/>
      <w:bookmarkEnd w:id="4792"/>
      <w:bookmarkEnd w:id="4793"/>
      <w:bookmarkEnd w:id="4794"/>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95" w:name="_Toc26369609"/>
      <w:bookmarkStart w:id="4796" w:name="_Toc36227491"/>
      <w:bookmarkStart w:id="4797" w:name="_Toc36228506"/>
      <w:bookmarkStart w:id="4798" w:name="_Toc36229133"/>
      <w:bookmarkStart w:id="4799" w:name="_Toc68847452"/>
      <w:bookmarkStart w:id="4800" w:name="_Toc74611387"/>
      <w:bookmarkStart w:id="4801" w:name="_Toc75566666"/>
      <w:bookmarkStart w:id="4802" w:name="_Toc89790218"/>
      <w:bookmarkStart w:id="4803" w:name="_Toc99466855"/>
      <w:bookmarkStart w:id="4804" w:name="_Toc217285751"/>
      <w:r w:rsidRPr="00567618">
        <w:lastRenderedPageBreak/>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95"/>
      <w:bookmarkEnd w:id="4796"/>
      <w:bookmarkEnd w:id="4797"/>
      <w:bookmarkEnd w:id="4798"/>
      <w:bookmarkEnd w:id="4799"/>
      <w:bookmarkEnd w:id="4800"/>
      <w:bookmarkEnd w:id="4801"/>
      <w:bookmarkEnd w:id="4802"/>
      <w:bookmarkEnd w:id="4803"/>
      <w:bookmarkEnd w:id="4804"/>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805" w:name="_Toc26369610"/>
      <w:bookmarkStart w:id="4806" w:name="_Toc36227492"/>
      <w:bookmarkStart w:id="4807" w:name="_Toc36228507"/>
      <w:bookmarkStart w:id="4808" w:name="_Toc36229134"/>
      <w:bookmarkStart w:id="4809" w:name="_Toc68847453"/>
      <w:bookmarkStart w:id="4810" w:name="_Toc74611388"/>
      <w:bookmarkStart w:id="4811" w:name="_Toc75566667"/>
      <w:bookmarkStart w:id="4812" w:name="_Toc89790219"/>
      <w:bookmarkStart w:id="4813" w:name="_Toc99466856"/>
      <w:bookmarkStart w:id="4814" w:name="_Toc217285752"/>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805"/>
      <w:bookmarkEnd w:id="4806"/>
      <w:bookmarkEnd w:id="4807"/>
      <w:bookmarkEnd w:id="4808"/>
      <w:bookmarkEnd w:id="4809"/>
      <w:bookmarkEnd w:id="4810"/>
      <w:bookmarkEnd w:id="4811"/>
      <w:bookmarkEnd w:id="4812"/>
      <w:bookmarkEnd w:id="4813"/>
      <w:bookmarkEnd w:id="4814"/>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15" w:name="_Toc26369611"/>
      <w:bookmarkStart w:id="4816" w:name="_Toc36227493"/>
      <w:bookmarkStart w:id="4817" w:name="_Toc36228508"/>
      <w:bookmarkStart w:id="4818" w:name="_Toc36229135"/>
      <w:bookmarkStart w:id="4819" w:name="_Toc68847454"/>
      <w:bookmarkStart w:id="4820" w:name="_Toc74611389"/>
      <w:bookmarkStart w:id="4821" w:name="_Toc75566668"/>
      <w:bookmarkStart w:id="4822" w:name="_Toc89790220"/>
      <w:bookmarkStart w:id="4823" w:name="_Toc99466857"/>
      <w:bookmarkStart w:id="4824" w:name="_Toc217285753"/>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15"/>
      <w:bookmarkEnd w:id="4816"/>
      <w:bookmarkEnd w:id="4817"/>
      <w:bookmarkEnd w:id="4818"/>
      <w:bookmarkEnd w:id="4819"/>
      <w:bookmarkEnd w:id="4820"/>
      <w:bookmarkEnd w:id="4821"/>
      <w:bookmarkEnd w:id="4822"/>
      <w:bookmarkEnd w:id="4823"/>
      <w:bookmarkEnd w:id="4824"/>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lastRenderedPageBreak/>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25" w:name="_Toc26369612"/>
      <w:bookmarkStart w:id="4826" w:name="_Toc36227494"/>
      <w:bookmarkStart w:id="4827" w:name="_Toc36228509"/>
      <w:bookmarkStart w:id="4828" w:name="_Toc36229136"/>
      <w:bookmarkStart w:id="4829" w:name="_Toc68847455"/>
      <w:bookmarkStart w:id="4830" w:name="_Toc74611390"/>
      <w:bookmarkStart w:id="4831" w:name="_Toc75566669"/>
      <w:bookmarkStart w:id="4832" w:name="_Toc89790221"/>
      <w:bookmarkStart w:id="4833" w:name="_Toc99466858"/>
      <w:bookmarkStart w:id="4834" w:name="_Toc217285754"/>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25"/>
      <w:bookmarkEnd w:id="4826"/>
      <w:bookmarkEnd w:id="4827"/>
      <w:bookmarkEnd w:id="4828"/>
      <w:bookmarkEnd w:id="4829"/>
      <w:bookmarkEnd w:id="4830"/>
      <w:bookmarkEnd w:id="4831"/>
      <w:bookmarkEnd w:id="4832"/>
      <w:bookmarkEnd w:id="4833"/>
      <w:bookmarkEnd w:id="4834"/>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35" w:name="_Toc26369613"/>
      <w:bookmarkStart w:id="4836" w:name="_Toc36227495"/>
      <w:bookmarkStart w:id="4837" w:name="_Toc36228510"/>
      <w:bookmarkStart w:id="4838" w:name="_Toc36229137"/>
      <w:bookmarkStart w:id="4839" w:name="_Toc68847456"/>
      <w:bookmarkStart w:id="4840" w:name="_Toc74611391"/>
      <w:bookmarkStart w:id="4841" w:name="_Toc75566670"/>
      <w:bookmarkStart w:id="4842" w:name="_Toc89790222"/>
      <w:bookmarkStart w:id="4843" w:name="_Toc99466859"/>
      <w:bookmarkStart w:id="4844" w:name="_Toc217285755"/>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35"/>
      <w:bookmarkEnd w:id="4836"/>
      <w:bookmarkEnd w:id="4837"/>
      <w:bookmarkEnd w:id="4838"/>
      <w:bookmarkEnd w:id="4839"/>
      <w:bookmarkEnd w:id="4840"/>
      <w:bookmarkEnd w:id="4841"/>
      <w:bookmarkEnd w:id="4842"/>
      <w:bookmarkEnd w:id="4843"/>
      <w:bookmarkEnd w:id="4844"/>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5"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45"/>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46" w:name="_Toc26369614"/>
      <w:bookmarkStart w:id="4847" w:name="_Toc36227496"/>
      <w:bookmarkStart w:id="4848" w:name="_Toc36228511"/>
      <w:bookmarkStart w:id="4849" w:name="_Toc36229138"/>
      <w:bookmarkStart w:id="4850" w:name="_Toc68847457"/>
      <w:bookmarkStart w:id="4851" w:name="_Toc74611392"/>
      <w:bookmarkStart w:id="4852" w:name="_Toc75566671"/>
      <w:bookmarkStart w:id="4853" w:name="_Toc89790223"/>
      <w:bookmarkStart w:id="4854" w:name="_Toc99466860"/>
      <w:bookmarkStart w:id="4855" w:name="_Toc217285756"/>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46"/>
      <w:bookmarkEnd w:id="4847"/>
      <w:bookmarkEnd w:id="4848"/>
      <w:bookmarkEnd w:id="4849"/>
      <w:bookmarkEnd w:id="4850"/>
      <w:bookmarkEnd w:id="4851"/>
      <w:bookmarkEnd w:id="4852"/>
      <w:bookmarkEnd w:id="4853"/>
      <w:bookmarkEnd w:id="4854"/>
      <w:bookmarkEnd w:id="4855"/>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lastRenderedPageBreak/>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56" w:name="_MCCTEMPBM_CRPT86940589___4"/>
            <w:r w:rsidRPr="00567618">
              <w:rPr>
                <w:rFonts w:ascii="Arial" w:hAnsi="Arial"/>
                <w:b/>
                <w:sz w:val="18"/>
              </w:rPr>
              <w:t xml:space="preserve">SDP </w:t>
            </w:r>
            <w:r w:rsidRPr="00567618">
              <w:rPr>
                <w:rFonts w:ascii="Arial" w:hAnsi="Arial"/>
                <w:b/>
                <w:sz w:val="18"/>
                <w:lang w:eastAsia="ko-KR"/>
              </w:rPr>
              <w:t>answer</w:t>
            </w:r>
            <w:bookmarkEnd w:id="4856"/>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7"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7"/>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58" w:name="_Toc26369615"/>
      <w:bookmarkStart w:id="4859" w:name="_Toc36227497"/>
      <w:bookmarkStart w:id="4860" w:name="_Toc36228512"/>
      <w:bookmarkStart w:id="4861" w:name="_Toc36229139"/>
      <w:bookmarkStart w:id="4862" w:name="_Toc68847458"/>
      <w:bookmarkStart w:id="4863" w:name="_Toc74611393"/>
      <w:bookmarkStart w:id="4864" w:name="_Toc75566672"/>
      <w:bookmarkStart w:id="4865" w:name="_Toc89790224"/>
      <w:bookmarkStart w:id="4866" w:name="_Toc99466861"/>
      <w:bookmarkStart w:id="4867" w:name="_Toc217285757"/>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58"/>
      <w:bookmarkEnd w:id="4859"/>
      <w:bookmarkEnd w:id="4860"/>
      <w:bookmarkEnd w:id="4861"/>
      <w:bookmarkEnd w:id="4862"/>
      <w:bookmarkEnd w:id="4863"/>
      <w:bookmarkEnd w:id="4864"/>
      <w:bookmarkEnd w:id="4865"/>
      <w:bookmarkEnd w:id="4866"/>
      <w:bookmarkEnd w:id="4867"/>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68" w:name="_MCCTEMPBM_CRPT86940591___4"/>
            <w:r w:rsidRPr="00567618">
              <w:rPr>
                <w:rFonts w:ascii="Arial" w:hAnsi="Arial"/>
                <w:b/>
                <w:sz w:val="18"/>
              </w:rPr>
              <w:t xml:space="preserve">SDP </w:t>
            </w:r>
            <w:r w:rsidRPr="00567618">
              <w:rPr>
                <w:rFonts w:ascii="Arial" w:hAnsi="Arial"/>
                <w:b/>
                <w:sz w:val="18"/>
                <w:lang w:eastAsia="ko-KR"/>
              </w:rPr>
              <w:t>answer</w:t>
            </w:r>
            <w:bookmarkEnd w:id="4868"/>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9"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69"/>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70" w:name="_Toc26369616"/>
      <w:bookmarkStart w:id="4871" w:name="_Toc36227498"/>
      <w:bookmarkStart w:id="4872" w:name="_Toc36228513"/>
      <w:bookmarkStart w:id="4873" w:name="_Toc36229140"/>
      <w:bookmarkStart w:id="4874" w:name="_Toc68847459"/>
      <w:bookmarkStart w:id="4875" w:name="_Toc74611394"/>
      <w:bookmarkStart w:id="4876" w:name="_Toc75566673"/>
      <w:bookmarkStart w:id="4877" w:name="_Toc89790225"/>
      <w:bookmarkStart w:id="4878" w:name="_Toc99466862"/>
      <w:bookmarkStart w:id="4879" w:name="_Toc217285758"/>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70"/>
      <w:bookmarkEnd w:id="4871"/>
      <w:bookmarkEnd w:id="4872"/>
      <w:bookmarkEnd w:id="4873"/>
      <w:bookmarkEnd w:id="4874"/>
      <w:bookmarkEnd w:id="4875"/>
      <w:bookmarkEnd w:id="4876"/>
      <w:bookmarkEnd w:id="4877"/>
      <w:bookmarkEnd w:id="4878"/>
      <w:bookmarkEnd w:id="4879"/>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80" w:name="_Toc26369617"/>
      <w:bookmarkStart w:id="4881" w:name="_Toc36227499"/>
      <w:bookmarkStart w:id="4882" w:name="_Toc36228514"/>
      <w:bookmarkStart w:id="4883" w:name="_Toc36229141"/>
      <w:bookmarkStart w:id="4884" w:name="_Toc68847460"/>
      <w:bookmarkStart w:id="4885" w:name="_Toc74611395"/>
      <w:bookmarkStart w:id="4886" w:name="_Toc75566674"/>
      <w:bookmarkStart w:id="4887" w:name="_Toc89790226"/>
      <w:bookmarkStart w:id="4888" w:name="_Toc99466863"/>
      <w:bookmarkStart w:id="4889" w:name="_Toc217285759"/>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80"/>
      <w:bookmarkEnd w:id="4881"/>
      <w:bookmarkEnd w:id="4882"/>
      <w:bookmarkEnd w:id="4883"/>
      <w:bookmarkEnd w:id="4884"/>
      <w:bookmarkEnd w:id="4885"/>
      <w:bookmarkEnd w:id="4886"/>
      <w:bookmarkEnd w:id="4887"/>
      <w:bookmarkEnd w:id="4888"/>
      <w:bookmarkEnd w:id="4889"/>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lastRenderedPageBreak/>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90" w:name="_Toc26369618"/>
      <w:bookmarkStart w:id="4891" w:name="_Toc36227500"/>
      <w:bookmarkStart w:id="4892" w:name="_Toc36228515"/>
      <w:bookmarkStart w:id="4893" w:name="_Toc36229142"/>
      <w:bookmarkStart w:id="4894" w:name="_Toc68847461"/>
      <w:bookmarkStart w:id="4895" w:name="_Toc74611396"/>
      <w:bookmarkStart w:id="4896" w:name="_Toc75566675"/>
      <w:bookmarkStart w:id="4897" w:name="_Toc89790227"/>
      <w:bookmarkStart w:id="4898" w:name="_Toc99466864"/>
      <w:bookmarkStart w:id="4899" w:name="_Toc217285760"/>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90"/>
      <w:bookmarkEnd w:id="4891"/>
      <w:bookmarkEnd w:id="4892"/>
      <w:bookmarkEnd w:id="4893"/>
      <w:bookmarkEnd w:id="4894"/>
      <w:bookmarkEnd w:id="4895"/>
      <w:bookmarkEnd w:id="4896"/>
      <w:bookmarkEnd w:id="4897"/>
      <w:bookmarkEnd w:id="4898"/>
      <w:bookmarkEnd w:id="4899"/>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900" w:name="_Toc26369619"/>
      <w:bookmarkStart w:id="4901" w:name="_Toc36227501"/>
      <w:bookmarkStart w:id="4902" w:name="_Toc36228516"/>
      <w:bookmarkStart w:id="4903" w:name="_Toc36229143"/>
      <w:bookmarkStart w:id="4904" w:name="_Toc68847462"/>
      <w:bookmarkStart w:id="4905" w:name="_Toc74611397"/>
      <w:bookmarkStart w:id="4906" w:name="_Toc75566676"/>
      <w:bookmarkStart w:id="4907" w:name="_Toc89790228"/>
      <w:bookmarkStart w:id="4908" w:name="_Toc99466865"/>
      <w:bookmarkStart w:id="4909" w:name="_Toc217285761"/>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900"/>
      <w:bookmarkEnd w:id="4901"/>
      <w:bookmarkEnd w:id="4902"/>
      <w:bookmarkEnd w:id="4903"/>
      <w:bookmarkEnd w:id="4904"/>
      <w:bookmarkEnd w:id="4905"/>
      <w:bookmarkEnd w:id="4906"/>
      <w:bookmarkEnd w:id="4907"/>
      <w:bookmarkEnd w:id="4908"/>
      <w:bookmarkEnd w:id="4909"/>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lastRenderedPageBreak/>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910" w:name="_Toc26369620"/>
      <w:bookmarkStart w:id="4911" w:name="_Toc36227502"/>
      <w:bookmarkStart w:id="4912" w:name="_Toc36228517"/>
      <w:bookmarkStart w:id="4913" w:name="_Toc36229144"/>
      <w:bookmarkStart w:id="4914" w:name="_Toc68847463"/>
      <w:bookmarkStart w:id="4915" w:name="_Toc74611398"/>
      <w:bookmarkStart w:id="4916" w:name="_Toc75566677"/>
      <w:bookmarkStart w:id="4917" w:name="_Toc89790229"/>
      <w:bookmarkStart w:id="4918" w:name="_Toc99466866"/>
      <w:bookmarkStart w:id="4919" w:name="_Toc217285762"/>
      <w:r w:rsidRPr="00567618">
        <w:t>A.</w:t>
      </w:r>
      <w:r w:rsidRPr="00567618">
        <w:rPr>
          <w:lang w:eastAsia="ko-KR"/>
        </w:rPr>
        <w:t>15</w:t>
      </w:r>
      <w:r w:rsidRPr="00567618">
        <w:tab/>
        <w:t xml:space="preserve">SDP offers </w:t>
      </w:r>
      <w:r w:rsidRPr="00567618">
        <w:rPr>
          <w:lang w:eastAsia="ko-KR"/>
        </w:rPr>
        <w:t>and answers with ANBR capability signaling</w:t>
      </w:r>
      <w:bookmarkEnd w:id="4910"/>
      <w:bookmarkEnd w:id="4911"/>
      <w:bookmarkEnd w:id="4912"/>
      <w:bookmarkEnd w:id="4913"/>
      <w:bookmarkEnd w:id="4914"/>
      <w:bookmarkEnd w:id="4915"/>
      <w:bookmarkEnd w:id="4916"/>
      <w:bookmarkEnd w:id="4917"/>
      <w:bookmarkEnd w:id="4918"/>
      <w:bookmarkEnd w:id="4919"/>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20" w:name="_MCCTEMPBM_CRPT86940593___7"/>
            <w:r w:rsidRPr="00567618">
              <w:rPr>
                <w:rFonts w:ascii="Courier New" w:hAnsi="Courier New" w:cs="Courier New"/>
                <w:sz w:val="16"/>
                <w:szCs w:val="16"/>
              </w:rPr>
              <w:t>a=anbr</w:t>
            </w:r>
            <w:bookmarkEnd w:id="4920"/>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lastRenderedPageBreak/>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21" w:name="_Toc26369621"/>
      <w:bookmarkStart w:id="4922" w:name="_Toc36227503"/>
      <w:bookmarkStart w:id="4923" w:name="_Toc36228518"/>
      <w:bookmarkStart w:id="4924" w:name="_Toc36229145"/>
      <w:bookmarkStart w:id="4925" w:name="_Toc68847464"/>
      <w:bookmarkStart w:id="4926" w:name="_Toc74611399"/>
      <w:bookmarkStart w:id="4927" w:name="_Toc75566678"/>
      <w:bookmarkStart w:id="4928" w:name="_Toc89790230"/>
      <w:bookmarkStart w:id="4929" w:name="_Toc99466867"/>
      <w:bookmarkStart w:id="4930" w:name="_Toc217285763"/>
      <w:r w:rsidRPr="00567618">
        <w:t>A.16</w:t>
      </w:r>
      <w:r w:rsidRPr="00567618">
        <w:tab/>
        <w:t xml:space="preserve">SDP offers </w:t>
      </w:r>
      <w:r w:rsidRPr="00567618">
        <w:rPr>
          <w:lang w:eastAsia="ko-KR"/>
        </w:rPr>
        <w:t xml:space="preserve">and answers with QoS hint </w:t>
      </w:r>
      <w:bookmarkEnd w:id="4921"/>
      <w:bookmarkEnd w:id="4922"/>
      <w:bookmarkEnd w:id="4923"/>
      <w:bookmarkEnd w:id="4924"/>
      <w:bookmarkEnd w:id="4925"/>
      <w:bookmarkEnd w:id="4926"/>
      <w:bookmarkEnd w:id="4927"/>
      <w:bookmarkEnd w:id="4928"/>
      <w:bookmarkEnd w:id="4929"/>
      <w:r w:rsidRPr="00567618">
        <w:rPr>
          <w:lang w:eastAsia="ko-KR"/>
        </w:rPr>
        <w:t>signalling</w:t>
      </w:r>
      <w:bookmarkEnd w:id="4930"/>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4931"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32" w:name="_MCCTEMPBM_CRPT86940595___7" w:colFirst="0" w:colLast="0"/>
            <w:bookmarkEnd w:id="4931"/>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32"/>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4933"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4" w:name="_MCCTEMPBM_CRPT86940597___7" w:colFirst="0" w:colLast="0"/>
            <w:bookmarkEnd w:id="4933"/>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34"/>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4935"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36" w:name="_MCCTEMPBM_CRPT86940599___7" w:colFirst="0" w:colLast="0"/>
            <w:bookmarkEnd w:id="4935"/>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36"/>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4937"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8" w:name="_MCCTEMPBM_CRPT86940601___7" w:colFirst="0" w:colLast="0"/>
            <w:bookmarkEnd w:id="4937"/>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38"/>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39" w:name="_Toc10627453"/>
      <w:bookmarkStart w:id="4940" w:name="_Toc68847465"/>
      <w:bookmarkStart w:id="4941" w:name="_Toc74611400"/>
      <w:bookmarkStart w:id="4942" w:name="_Toc75566679"/>
      <w:bookmarkStart w:id="4943" w:name="_Toc89790231"/>
      <w:bookmarkStart w:id="4944" w:name="_Toc99466868"/>
      <w:bookmarkStart w:id="4945" w:name="_Toc217285764"/>
      <w:r w:rsidRPr="00567618">
        <w:lastRenderedPageBreak/>
        <w:t>A.17</w:t>
      </w:r>
      <w:r w:rsidRPr="00567618">
        <w:tab/>
        <w:t xml:space="preserve">SDP offers and answers with data channel capability </w:t>
      </w:r>
      <w:bookmarkEnd w:id="4939"/>
      <w:bookmarkEnd w:id="4940"/>
      <w:bookmarkEnd w:id="4941"/>
      <w:bookmarkEnd w:id="4942"/>
      <w:bookmarkEnd w:id="4943"/>
      <w:bookmarkEnd w:id="4944"/>
      <w:r w:rsidRPr="00567618">
        <w:t>signalling</w:t>
      </w:r>
      <w:bookmarkEnd w:id="4945"/>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4946"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7" w:name="_MCCTEMPBM_CRPT86940603___7" w:colFirst="0" w:colLast="0"/>
            <w:bookmarkEnd w:id="4946"/>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47"/>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4948"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9" w:name="_MCCTEMPBM_CRPT86940605___7" w:colFirst="0" w:colLast="0"/>
            <w:bookmarkEnd w:id="4948"/>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49"/>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4950"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1" w:name="_MCCTEMPBM_CRPT86940607___7" w:colFirst="0" w:colLast="0"/>
            <w:bookmarkEnd w:id="4950"/>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lastRenderedPageBreak/>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51"/>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4952"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3" w:name="_MCCTEMPBM_CRPT86940609___7" w:colFirst="0" w:colLast="0"/>
            <w:bookmarkEnd w:id="4952"/>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53"/>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4954"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5" w:name="_MCCTEMPBM_CRPT86940611___7" w:colFirst="0" w:colLast="0"/>
            <w:bookmarkEnd w:id="4954"/>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55"/>
    </w:tbl>
    <w:p w14:paraId="28E4C1F2" w14:textId="77777777" w:rsidR="00FC7E52" w:rsidRPr="00567618" w:rsidRDefault="00FC7E52" w:rsidP="00FC7E52"/>
    <w:p w14:paraId="6AF13907" w14:textId="4C84246E" w:rsidR="00FC7E52" w:rsidRPr="00567618" w:rsidRDefault="00FC7E52" w:rsidP="00FC7E52">
      <w:r w:rsidRPr="00567618">
        <w:rPr>
          <w:lang w:eastAsia="ko-KR"/>
        </w:rPr>
        <w:lastRenderedPageBreak/>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4956"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7" w:name="_MCCTEMPBM_CRPT86940613___7" w:colFirst="0" w:colLast="0"/>
            <w:bookmarkEnd w:id="4956"/>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4958" w:name="_Toc99466869"/>
      <w:bookmarkEnd w:id="4957"/>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lastRenderedPageBreak/>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lastRenderedPageBreak/>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4959" w:name="OLE_LINK8"/>
      <w:r>
        <w:rPr>
          <w:rFonts w:hint="eastAsia"/>
          <w:lang w:val="en-US" w:eastAsia="zh-CN"/>
        </w:rPr>
        <w:t>supporting SDP direction attribute</w:t>
      </w:r>
      <w:bookmarkEnd w:id="4959"/>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4960"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4960"/>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tbl>
    <w:p w14:paraId="71D61402" w14:textId="77777777" w:rsidR="00175862" w:rsidRDefault="00175862" w:rsidP="00175862"/>
    <w:p w14:paraId="1B1F4099" w14:textId="77777777" w:rsidR="00AB7C7F" w:rsidRPr="00567618" w:rsidRDefault="00AB7C7F" w:rsidP="00AB7C7F">
      <w:r w:rsidRPr="00567618">
        <w:rPr>
          <w:lang w:eastAsia="ko-KR"/>
        </w:rPr>
        <w:t>Table A.17.</w:t>
      </w:r>
      <w:r>
        <w:rPr>
          <w:lang w:eastAsia="ko-KR"/>
        </w:rPr>
        <w:t>11</w:t>
      </w:r>
      <w:r w:rsidRPr="00567618">
        <w:rPr>
          <w:lang w:eastAsia="ko-KR"/>
        </w:rPr>
        <w:t xml:space="preserve"> demonstrates an example SDP (re-)offer that adds two </w:t>
      </w:r>
      <w:r>
        <w:rPr>
          <w:lang w:eastAsia="ko-KR"/>
        </w:rPr>
        <w:t xml:space="preserve">application </w:t>
      </w:r>
      <w:r w:rsidRPr="00567618">
        <w:rPr>
          <w:lang w:eastAsia="ko-KR"/>
        </w:rPr>
        <w:t xml:space="preserve">data channel streams used by </w:t>
      </w:r>
      <w:r>
        <w:rPr>
          <w:lang w:eastAsia="ko-KR"/>
        </w:rPr>
        <w:t>two new data channel applications retrieved via</w:t>
      </w:r>
      <w:r w:rsidRPr="00567618">
        <w:rPr>
          <w:lang w:eastAsia="ko-KR"/>
        </w:rPr>
        <w:t xml:space="preserve"> the bootstrap data channel in Table A.17.5. The data channel application streams (</w:t>
      </w:r>
      <w:r>
        <w:rPr>
          <w:lang w:eastAsia="ko-KR"/>
        </w:rPr>
        <w:t>three</w:t>
      </w:r>
      <w:r w:rsidRPr="00567618">
        <w:rPr>
          <w:lang w:eastAsia="ko-KR"/>
        </w:rPr>
        <w:t xml:space="preserve"> in this example) desire specific </w:t>
      </w:r>
      <w:r>
        <w:rPr>
          <w:lang w:eastAsia="ko-KR"/>
        </w:rPr>
        <w:t xml:space="preserve">but compatible </w:t>
      </w:r>
      <w:r w:rsidRPr="00567618">
        <w:rPr>
          <w:lang w:eastAsia="ko-KR"/>
        </w:rPr>
        <w:t>loss and latency characteristics indicated by the "a=3gpp-qos-hint" line (see also Annex A.16)</w:t>
      </w:r>
      <w:r>
        <w:rPr>
          <w:lang w:eastAsia="ko-KR"/>
        </w:rPr>
        <w:t>, and they also terminate on different endpoints, e.g., on a server and on the remote UE, but the offering UE uses data channel multiplexing and the data channel application streams are therefore multiplexed on the same SDP media description.</w:t>
      </w:r>
      <w:r w:rsidRPr="00567618">
        <w:rPr>
          <w:lang w:eastAsia="ko-KR"/>
        </w:rPr>
        <w:t xml:space="preserve"> </w:t>
      </w:r>
      <w:r>
        <w:rPr>
          <w:lang w:eastAsia="ko-KR"/>
        </w:rPr>
        <w:t>The applications using these data channels are identified by the three "a=</w:t>
      </w:r>
      <w:r>
        <w:t>3gpp-req-app</w:t>
      </w:r>
      <w:r>
        <w:rPr>
          <w:lang w:eastAsia="ko-KR"/>
        </w:rPr>
        <w:t>" lines which also indicate (in this example) that the three data channels are intended for communication with different end points, via the different "adc-stream-id-endpoint" parameter values, e.g., a server versus the remote UE. In this example, application1 multiplexes two application data channels in this SDP media description (as was already possible before multi-application application data channel multiplexing) and application2 uses one application data channel on that same SDP media description.</w:t>
      </w:r>
    </w:p>
    <w:p w14:paraId="18FDE0C3" w14:textId="77777777" w:rsidR="00AB7C7F" w:rsidRPr="00567618" w:rsidRDefault="00AB7C7F" w:rsidP="00AB7C7F">
      <w:pPr>
        <w:pStyle w:val="TH"/>
      </w:pPr>
      <w:r w:rsidRPr="00567618">
        <w:t>Table A.</w:t>
      </w:r>
      <w:r w:rsidRPr="00567618">
        <w:rPr>
          <w:lang w:eastAsia="ko-KR"/>
        </w:rPr>
        <w:t>17</w:t>
      </w:r>
      <w:r w:rsidRPr="00567618">
        <w:t>.</w:t>
      </w:r>
      <w:r>
        <w:t>11</w:t>
      </w:r>
      <w:r w:rsidRPr="00567618">
        <w:t xml:space="preserve">: Example SDP offer with </w:t>
      </w:r>
      <w:r>
        <w:t xml:space="preserve">multiplexed </w:t>
      </w:r>
      <w:r w:rsidRPr="00567618">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069AD16" w14:textId="77777777" w:rsidTr="008F1ECD">
        <w:trPr>
          <w:jc w:val="center"/>
        </w:trPr>
        <w:tc>
          <w:tcPr>
            <w:tcW w:w="9639" w:type="dxa"/>
            <w:shd w:val="clear" w:color="auto" w:fill="auto"/>
          </w:tcPr>
          <w:p w14:paraId="5EA44EA3"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SDP offer</w:t>
            </w:r>
          </w:p>
        </w:tc>
      </w:tr>
      <w:tr w:rsidR="00AB7C7F" w:rsidRPr="00567618" w14:paraId="4863AE90" w14:textId="77777777" w:rsidTr="008F1ECD">
        <w:trPr>
          <w:jc w:val="center"/>
        </w:trPr>
        <w:tc>
          <w:tcPr>
            <w:tcW w:w="9639" w:type="dxa"/>
            <w:shd w:val="clear" w:color="auto" w:fill="auto"/>
          </w:tcPr>
          <w:p w14:paraId="5122181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EC0698">
              <w:rPr>
                <w:rFonts w:ascii="Courier New" w:hAnsi="Courier New"/>
                <w:noProof/>
                <w:sz w:val="16"/>
                <w:lang w:eastAsia="ko-KR"/>
              </w:rPr>
              <w:t>c=IN IP4 192.0.2.156</w:t>
            </w:r>
            <w:r>
              <w:rPr>
                <w:rFonts w:ascii="Courier New" w:hAnsi="Courier New"/>
                <w:noProof/>
                <w:sz w:val="16"/>
                <w:lang w:eastAsia="ko-KR"/>
              </w:rPr>
              <w:br/>
              <w:t>a=ice-options:ice2</w:t>
            </w:r>
          </w:p>
          <w:p w14:paraId="2402B77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174548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57F2321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lastRenderedPageBreak/>
              <w:t>m=application 52</w:t>
            </w:r>
            <w:r>
              <w:rPr>
                <w:rFonts w:ascii="Courier New" w:hAnsi="Courier New"/>
                <w:noProof/>
                <w:sz w:val="16"/>
              </w:rPr>
              <w:t>834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17890F3"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95D5FA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5E2BEF1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Pr="00567618">
              <w:rPr>
                <w:rFonts w:ascii="Courier New" w:hAnsi="Courier New"/>
                <w:noProof/>
                <w:sz w:val="16"/>
                <w:lang w:eastAsia="ko-KR"/>
              </w:rPr>
              <w:t>a=max-message-size:1024</w:t>
            </w:r>
          </w:p>
          <w:p w14:paraId="56807E7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1A807E70"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Pr>
                <w:rFonts w:ascii="Courier New" w:hAnsi="Courier New"/>
                <w:noProof/>
                <w:sz w:val="16"/>
                <w:lang w:eastAsia="ko-KR"/>
              </w:rPr>
              <w:t>actpass</w:t>
            </w:r>
          </w:p>
          <w:p w14:paraId="4E7F550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5EE765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83EBE4D" w14:textId="77777777" w:rsidR="00AB7C7F" w:rsidRDefault="00AB7C7F" w:rsidP="008F1ECD">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0A174985"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3A6C39F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w:t>
            </w:r>
            <w:r>
              <w:rPr>
                <w:rFonts w:ascii="Courier New" w:hAnsi="Courier New"/>
                <w:noProof/>
                <w:sz w:val="16"/>
              </w:rPr>
              <w:t>840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64F8EA4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3C41C5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52840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239C97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DF305E4"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F35DAFD"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01EE99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7CF4ED5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B433E56"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DBB4794"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54B5C68A"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5C8E8ACD"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636FBF2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5105FFFB"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6E3A29D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32CB097" w14:textId="77777777" w:rsidR="00AB7C7F" w:rsidRDefault="00AB7C7F" w:rsidP="00AB7C7F">
      <w:pPr>
        <w:rPr>
          <w:rFonts w:eastAsia="DengXian"/>
          <w:noProof/>
          <w:lang w:eastAsia="zh-CN"/>
        </w:rPr>
      </w:pPr>
    </w:p>
    <w:p w14:paraId="547F685F" w14:textId="77777777" w:rsidR="00AB7C7F" w:rsidRDefault="00AB7C7F" w:rsidP="00AB7C7F">
      <w:pPr>
        <w:rPr>
          <w:noProof/>
        </w:rPr>
      </w:pPr>
      <w:r>
        <w:rPr>
          <w:lang w:eastAsia="ko-KR"/>
        </w:rPr>
        <w:t>The "a=</w:t>
      </w:r>
      <w:r>
        <w:t>3gpp-req-app"</w:t>
      </w:r>
      <w:r>
        <w:rPr>
          <w:lang w:eastAsia="ko-KR"/>
        </w:rPr>
        <w:t xml:space="preserve"> lines in Table A.17.11 allow the remote UE to (re-)answer and accept the three new data channels for the application as </w:t>
      </w:r>
      <w:r w:rsidRPr="00567618">
        <w:rPr>
          <w:lang w:eastAsia="ko-KR"/>
        </w:rPr>
        <w:t>Table A.17.</w:t>
      </w:r>
      <w:r>
        <w:rPr>
          <w:lang w:eastAsia="ko-KR"/>
        </w:rPr>
        <w:t>12</w:t>
      </w:r>
      <w:r w:rsidRPr="00567618">
        <w:rPr>
          <w:lang w:eastAsia="ko-KR"/>
        </w:rPr>
        <w:t xml:space="preserve"> </w:t>
      </w:r>
      <w:r>
        <w:rPr>
          <w:lang w:eastAsia="ko-KR"/>
        </w:rPr>
        <w:t xml:space="preserve">illustrates. Table </w:t>
      </w:r>
      <w:r w:rsidRPr="00567618">
        <w:rPr>
          <w:lang w:eastAsia="ko-KR"/>
        </w:rPr>
        <w:t>A.17.</w:t>
      </w:r>
      <w:r>
        <w:rPr>
          <w:lang w:eastAsia="ko-KR"/>
        </w:rPr>
        <w:t>12 also suggest that the network accepted the different "adc-stream-id-endpoint" values and was capable to de-multiplex to the different applications and endpoints.</w:t>
      </w:r>
    </w:p>
    <w:p w14:paraId="36D3E459" w14:textId="77777777" w:rsidR="00AB7C7F" w:rsidRPr="00567618" w:rsidRDefault="00AB7C7F" w:rsidP="00AB7C7F">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12</w:t>
      </w:r>
      <w:r w:rsidRPr="00567618">
        <w:rPr>
          <w:rFonts w:ascii="Arial" w:hAnsi="Arial"/>
          <w:b/>
        </w:rPr>
        <w:t xml:space="preserve">: Example SDP </w:t>
      </w:r>
      <w:r>
        <w:rPr>
          <w:rFonts w:ascii="Arial" w:hAnsi="Arial"/>
          <w:b/>
        </w:rPr>
        <w:t>answer</w:t>
      </w:r>
      <w:r w:rsidRPr="00567618">
        <w:rPr>
          <w:rFonts w:ascii="Arial" w:hAnsi="Arial"/>
          <w:b/>
        </w:rPr>
        <w:t xml:space="preserve"> with </w:t>
      </w:r>
      <w:r>
        <w:rPr>
          <w:rFonts w:ascii="Arial" w:hAnsi="Arial"/>
          <w:b/>
        </w:rPr>
        <w:t xml:space="preserve">multiplexed </w:t>
      </w:r>
      <w:r w:rsidRPr="00567618">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A7DAACA" w14:textId="77777777" w:rsidTr="008F1ECD">
        <w:trPr>
          <w:jc w:val="center"/>
        </w:trPr>
        <w:tc>
          <w:tcPr>
            <w:tcW w:w="9639" w:type="dxa"/>
            <w:shd w:val="clear" w:color="auto" w:fill="auto"/>
          </w:tcPr>
          <w:p w14:paraId="79EBEA05"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AB7C7F" w:rsidRPr="00567618" w14:paraId="39066F3B" w14:textId="77777777" w:rsidTr="008F1ECD">
        <w:trPr>
          <w:jc w:val="center"/>
        </w:trPr>
        <w:tc>
          <w:tcPr>
            <w:tcW w:w="9639" w:type="dxa"/>
            <w:shd w:val="clear" w:color="auto" w:fill="auto"/>
          </w:tcPr>
          <w:p w14:paraId="720DF3A7"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1C493991"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403238B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60938</w:t>
            </w:r>
            <w:r w:rsidRPr="00567618">
              <w:rPr>
                <w:rFonts w:ascii="Courier New" w:hAnsi="Courier New"/>
                <w:noProof/>
                <w:sz w:val="16"/>
              </w:rPr>
              <w:t xml:space="preserve"> UDP/DTLS/SCTP webrtc-datachannel</w:t>
            </w:r>
          </w:p>
          <w:p w14:paraId="61B73B9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4D761201"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459D9DC2"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AB9FCCF"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5C24692A"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7BE3538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5B08A275"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4D4DB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31ABAFA3"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227DDCC1"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18A981A"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4CF9FBEE"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2D42B52D"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732D3F6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29E6849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0B79B95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57C7738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A7DBBC" w14:textId="77777777" w:rsidR="00AB7C7F" w:rsidRPr="000437D2"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57A57F0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0307378B"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46EA769C"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2BD51179"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280C0E6C"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7192194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0CE19789"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457F204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580361D" w14:textId="77777777" w:rsidR="00F016F8" w:rsidRDefault="00F016F8" w:rsidP="00F016F8">
      <w:pPr>
        <w:rPr>
          <w:lang w:eastAsia="ko-KR"/>
        </w:rPr>
      </w:pPr>
    </w:p>
    <w:p w14:paraId="62DC71C0" w14:textId="4FF64349" w:rsidR="00F016F8" w:rsidRDefault="00F016F8" w:rsidP="00F016F8">
      <w:pPr>
        <w:rPr>
          <w:noProof/>
        </w:rPr>
      </w:pPr>
      <w:r>
        <w:rPr>
          <w:lang w:eastAsia="ko-KR"/>
        </w:rPr>
        <w:t xml:space="preserve">Table </w:t>
      </w:r>
      <w:r w:rsidRPr="00567618">
        <w:rPr>
          <w:lang w:eastAsia="ko-KR"/>
        </w:rPr>
        <w:t>A.17.</w:t>
      </w:r>
      <w:r>
        <w:rPr>
          <w:lang w:eastAsia="ko-KR"/>
        </w:rPr>
        <w:t>13 shows an example answer to the offer from A.17.11, where the answering DCMTSI client is temporarily not ready to accept the application data channel for "application2" (1094), for example because that application is not yet available to the DCMTSI client, but that it expects that the application will soon be available and that the application data channel can then be opened by the answering DCMTSI client (by sending another SDP offer). The answer indicates this by removing the corresponding "a=dcmap" line and including the "status=pending" parameter in the "a=3gpp-req-app" SDP attribute for "application2".</w:t>
      </w:r>
    </w:p>
    <w:p w14:paraId="3E04AC97" w14:textId="77777777" w:rsidR="00F016F8" w:rsidRPr="00567618" w:rsidRDefault="00F016F8" w:rsidP="00F016F8">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13</w:t>
      </w:r>
      <w:r w:rsidRPr="00567618">
        <w:rPr>
          <w:rFonts w:ascii="Arial" w:hAnsi="Arial"/>
          <w:b/>
        </w:rPr>
        <w:t xml:space="preserve">: Example SDP </w:t>
      </w:r>
      <w:r>
        <w:rPr>
          <w:rFonts w:ascii="Arial" w:hAnsi="Arial"/>
          <w:b/>
        </w:rPr>
        <w:t>answer</w:t>
      </w:r>
      <w:r w:rsidRPr="00567618">
        <w:rPr>
          <w:rFonts w:ascii="Arial" w:hAnsi="Arial"/>
          <w:b/>
        </w:rPr>
        <w:t xml:space="preserve"> </w:t>
      </w:r>
      <w:r>
        <w:rPr>
          <w:rFonts w:ascii="Arial" w:hAnsi="Arial"/>
          <w:b/>
        </w:rPr>
        <w:t>with pending application data channel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016F8" w:rsidRPr="00567618" w14:paraId="32948A6F" w14:textId="77777777" w:rsidTr="00823305">
        <w:trPr>
          <w:jc w:val="center"/>
        </w:trPr>
        <w:tc>
          <w:tcPr>
            <w:tcW w:w="9639" w:type="dxa"/>
          </w:tcPr>
          <w:p w14:paraId="545DEE87" w14:textId="77777777" w:rsidR="00F016F8" w:rsidRPr="00567618" w:rsidRDefault="00F016F8" w:rsidP="00823305">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F016F8" w:rsidRPr="00567618" w14:paraId="17322BF3" w14:textId="77777777" w:rsidTr="00823305">
        <w:trPr>
          <w:jc w:val="center"/>
        </w:trPr>
        <w:tc>
          <w:tcPr>
            <w:tcW w:w="9639" w:type="dxa"/>
          </w:tcPr>
          <w:p w14:paraId="078F928E"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29F5F6FA"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5C10A0CC"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60938</w:t>
            </w:r>
            <w:r w:rsidRPr="00567618">
              <w:rPr>
                <w:rFonts w:ascii="Courier New" w:hAnsi="Courier New"/>
                <w:noProof/>
                <w:sz w:val="16"/>
              </w:rPr>
              <w:t xml:space="preserve"> UDP/DTLS/SCTP webrtc-datachannel</w:t>
            </w:r>
          </w:p>
          <w:p w14:paraId="04F592FF"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C14EECB"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2A19B764"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79D4268"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270969C6"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2F2B8A2D"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3460B17F"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C86241C"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124313F" w14:textId="77777777" w:rsidR="00F016F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24820718" w14:textId="77777777" w:rsidR="00F016F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56E8F4" w14:textId="77777777" w:rsidR="00F016F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4033AC30"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19617539"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4ADABFA2"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44F67EF8"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3F71D71F"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0D5690BD"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4CFB5948" w14:textId="77777777" w:rsidR="00F016F8" w:rsidRPr="000437D2"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619D08F4"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606D64C3" w14:textId="77777777" w:rsidR="00F016F8" w:rsidRPr="0056761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5FBF6ACC" w14:textId="77777777" w:rsidR="00F016F8" w:rsidRPr="0056761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4D710BC5" w14:textId="77777777" w:rsidR="00F016F8" w:rsidRPr="0056761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04DD617B" w14:textId="77777777" w:rsidR="00F016F8" w:rsidRPr="0065263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3BF16827" w14:textId="77777777" w:rsidR="00F016F8" w:rsidRPr="0065263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2";1094-Server;status=pending</w:t>
            </w:r>
          </w:p>
          <w:p w14:paraId="37356A0C"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46E5F4B0" w14:textId="77777777" w:rsidR="00AB7C7F" w:rsidRPr="00610786" w:rsidRDefault="00AB7C7F" w:rsidP="00AB7C7F"/>
    <w:p w14:paraId="0DF260B4" w14:textId="04672C8C" w:rsidR="00FC7E52" w:rsidRPr="00567618" w:rsidRDefault="00FC7E52" w:rsidP="00FC7E52">
      <w:pPr>
        <w:pStyle w:val="Heading1"/>
      </w:pPr>
      <w:bookmarkStart w:id="4961" w:name="_Toc217285765"/>
      <w:r w:rsidRPr="00567618">
        <w:lastRenderedPageBreak/>
        <w:t>A.18</w:t>
      </w:r>
      <w:r w:rsidRPr="00567618">
        <w:tab/>
        <w:t>SDP offers and answers for ITT4RT</w:t>
      </w:r>
      <w:bookmarkEnd w:id="4958"/>
      <w:bookmarkEnd w:id="4961"/>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4962"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63" w:name="_MCCTEMPBM_CRPT86940615___7"/>
            <w:bookmarkStart w:id="4964" w:name="_MCCTEMPBM_CRPT86940616___7" w:colFirst="0" w:colLast="0"/>
            <w:bookmarkEnd w:id="4962"/>
            <w:r w:rsidRPr="00567618">
              <w:t>v</w:t>
            </w:r>
            <w:r w:rsidRPr="00567618">
              <w:rPr>
                <w:rFonts w:ascii="Courier New" w:hAnsi="Courier New"/>
                <w:noProof/>
                <w:sz w:val="16"/>
                <w:lang w:eastAsia="ko-KR"/>
              </w:rPr>
              <w:t>=0</w:t>
            </w:r>
          </w:p>
          <w:bookmarkEnd w:id="4963"/>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64"/>
    </w:tbl>
    <w:p w14:paraId="3A1BCE9C" w14:textId="77777777" w:rsidR="00FC7E52" w:rsidRDefault="00FC7E52" w:rsidP="00FC7E52"/>
    <w:p w14:paraId="4835523A" w14:textId="00861035" w:rsidR="003B0BD9" w:rsidRPr="00567618" w:rsidRDefault="003B0BD9" w:rsidP="003B0BD9">
      <w:pPr>
        <w:pStyle w:val="Heading1"/>
      </w:pPr>
      <w:bookmarkStart w:id="4965" w:name="_Toc153464594"/>
      <w:bookmarkStart w:id="4966" w:name="_Toc217285766"/>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4965"/>
      <w:bookmarkEnd w:id="4966"/>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4967" w:name="_Toc153464595"/>
      <w:bookmarkStart w:id="4968" w:name="_Toc217285767"/>
      <w:r w:rsidRPr="00567618">
        <w:lastRenderedPageBreak/>
        <w:t>A.</w:t>
      </w:r>
      <w:r>
        <w:rPr>
          <w:lang w:eastAsia="ko-KR"/>
        </w:rPr>
        <w:t>19</w:t>
      </w:r>
      <w:r w:rsidRPr="00567618">
        <w:t>.</w:t>
      </w:r>
      <w:r>
        <w:rPr>
          <w:lang w:eastAsia="ko-KR"/>
        </w:rPr>
        <w:t>1</w:t>
      </w:r>
      <w:r w:rsidRPr="00567618">
        <w:tab/>
      </w:r>
      <w:r w:rsidRPr="00567618">
        <w:rPr>
          <w:lang w:eastAsia="ko-KR"/>
        </w:rPr>
        <w:t>SDP offers initiated by MTSI client in terminal</w:t>
      </w:r>
      <w:bookmarkEnd w:id="4967"/>
      <w:bookmarkEnd w:id="4968"/>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4969" w:name="_Toc153464596"/>
      <w:bookmarkStart w:id="4970" w:name="_Toc217285768"/>
      <w:r w:rsidRPr="00567618">
        <w:t>A.</w:t>
      </w:r>
      <w:r>
        <w:t>19.</w:t>
      </w:r>
      <w:r>
        <w:rPr>
          <w:lang w:eastAsia="ko-KR"/>
        </w:rPr>
        <w:t>1</w:t>
      </w:r>
      <w:r w:rsidRPr="00567618">
        <w:t>.1</w:t>
      </w:r>
      <w:r w:rsidRPr="00567618">
        <w:tab/>
      </w:r>
      <w:r w:rsidRPr="00567618">
        <w:rPr>
          <w:lang w:eastAsia="ko-KR"/>
        </w:rPr>
        <w:t>Unknown access technology</w:t>
      </w:r>
      <w:bookmarkEnd w:id="4969"/>
      <w:bookmarkEnd w:id="4970"/>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657A9000" w:rsidR="003B0BD9" w:rsidRPr="00567618" w:rsidRDefault="003B0BD9" w:rsidP="003B0BD9">
      <w:pPr>
        <w:pStyle w:val="TH"/>
      </w:pPr>
      <w:r w:rsidRPr="00567618">
        <w:t>Table A.</w:t>
      </w:r>
      <w:r w:rsidR="002A3F86">
        <w:rPr>
          <w:lang w:eastAsia="ko-KR"/>
        </w:rPr>
        <w:t>19</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464C0DEC" w14:textId="77777777" w:rsidR="00894D66" w:rsidRPr="00567618" w:rsidRDefault="00894D66" w:rsidP="00894D66">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6EBF0148" w14:textId="77777777" w:rsidR="00894D66" w:rsidRPr="00567618" w:rsidRDefault="00894D66" w:rsidP="00894D66">
            <w:pPr>
              <w:pStyle w:val="PL"/>
            </w:pPr>
            <w:r w:rsidRPr="00567618">
              <w:t>a=tcap:1 RTP/AVPF</w:t>
            </w:r>
          </w:p>
          <w:p w14:paraId="30A10C3C" w14:textId="77777777" w:rsidR="00894D66" w:rsidRPr="00567618" w:rsidRDefault="00894D66" w:rsidP="00894D66">
            <w:pPr>
              <w:pStyle w:val="PL"/>
              <w:rPr>
                <w:lang w:eastAsia="ko-KR"/>
              </w:rPr>
            </w:pPr>
            <w:r w:rsidRPr="00567618">
              <w:t>a=pcfg:1 t=1</w:t>
            </w:r>
          </w:p>
          <w:p w14:paraId="2D5F34FC" w14:textId="171714B1" w:rsidR="00894D66" w:rsidRPr="00567618" w:rsidRDefault="00894D66" w:rsidP="00894D66">
            <w:pPr>
              <w:pStyle w:val="PL"/>
              <w:rPr>
                <w:lang w:eastAsia="ko-KR"/>
              </w:rPr>
            </w:pPr>
            <w:r w:rsidRPr="00567618">
              <w:rPr>
                <w:lang w:eastAsia="ko-KR"/>
              </w:rPr>
              <w:t>b=AS:</w:t>
            </w:r>
            <w:r>
              <w:rPr>
                <w:lang w:eastAsia="ko-KR"/>
              </w:rPr>
              <w:t>549</w:t>
            </w:r>
          </w:p>
          <w:p w14:paraId="3880838F" w14:textId="77777777" w:rsidR="00894D66" w:rsidRPr="00567618" w:rsidRDefault="00894D66" w:rsidP="00894D66">
            <w:pPr>
              <w:pStyle w:val="PL"/>
              <w:rPr>
                <w:lang w:eastAsia="ko-KR"/>
              </w:rPr>
            </w:pPr>
            <w:r w:rsidRPr="00567618">
              <w:rPr>
                <w:lang w:eastAsia="ko-KR"/>
              </w:rPr>
              <w:t>b=RS:0</w:t>
            </w:r>
          </w:p>
          <w:p w14:paraId="3543E0E3" w14:textId="77777777" w:rsidR="00894D66" w:rsidRPr="00567618" w:rsidRDefault="00894D66" w:rsidP="00894D66">
            <w:pPr>
              <w:pStyle w:val="PL"/>
              <w:rPr>
                <w:lang w:eastAsia="ko-KR"/>
              </w:rPr>
            </w:pPr>
            <w:r w:rsidRPr="00567618">
              <w:rPr>
                <w:lang w:eastAsia="ko-KR"/>
              </w:rPr>
              <w:t>b=RR:2000</w:t>
            </w:r>
          </w:p>
          <w:p w14:paraId="08173970" w14:textId="6B817695" w:rsidR="00894D66" w:rsidRPr="00567618" w:rsidRDefault="00894D66" w:rsidP="00894D66">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7E033069" w14:textId="386D83C4" w:rsidR="00894D66" w:rsidRPr="00567618" w:rsidRDefault="00894D66" w:rsidP="00894D66">
            <w:pPr>
              <w:pStyle w:val="PL"/>
              <w:rPr>
                <w:lang w:eastAsia="ko-KR"/>
              </w:rPr>
            </w:pPr>
            <w:r w:rsidRPr="00567618">
              <w:t>a=fmtp:9</w:t>
            </w:r>
            <w:r>
              <w:rPr>
                <w:lang w:eastAsia="ko-KR"/>
              </w:rPr>
              <w:t>6</w:t>
            </w:r>
            <w:r w:rsidRPr="00567618">
              <w:rPr>
                <w:lang w:eastAsia="ko-KR"/>
              </w:rPr>
              <w:t xml:space="preserve"> </w:t>
            </w:r>
            <w:r>
              <w:rPr>
                <w:lang w:eastAsia="ko-KR"/>
              </w:rPr>
              <w:t xml:space="preserve">cf-send=OSBA,OMASA,MC,ISM,MASA,SBA,Stereo; ibr=13.2-512; pi-types=fsco,fdoc,fdou,face; pi-br=10; </w:t>
            </w:r>
            <w:r w:rsidRPr="00567618">
              <w:t>max-red=220</w:t>
            </w:r>
          </w:p>
          <w:p w14:paraId="5B652B39" w14:textId="77777777" w:rsidR="00894D66" w:rsidRPr="00567618" w:rsidRDefault="00894D66" w:rsidP="00894D66">
            <w:pPr>
              <w:pStyle w:val="PL"/>
              <w:rPr>
                <w:lang w:eastAsia="ko-KR"/>
              </w:rPr>
            </w:pPr>
            <w:r w:rsidRPr="00567618">
              <w:t>a=rtpmap:9</w:t>
            </w:r>
            <w:r w:rsidRPr="00567618">
              <w:rPr>
                <w:lang w:eastAsia="ko-KR"/>
              </w:rPr>
              <w:t>7 EVS/16000/1</w:t>
            </w:r>
          </w:p>
          <w:p w14:paraId="533805F1" w14:textId="77777777" w:rsidR="00894D66" w:rsidRPr="00567618" w:rsidRDefault="00894D66" w:rsidP="00894D66">
            <w:pPr>
              <w:pStyle w:val="PL"/>
              <w:rPr>
                <w:lang w:eastAsia="ko-KR"/>
              </w:rPr>
            </w:pPr>
            <w:r w:rsidRPr="00567618">
              <w:t>a=fmtp:9</w:t>
            </w:r>
            <w:r w:rsidRPr="00567618">
              <w:rPr>
                <w:lang w:eastAsia="ko-KR"/>
              </w:rPr>
              <w:t xml:space="preserve">7 </w:t>
            </w:r>
            <w:r w:rsidRPr="00567618">
              <w:t>max-red=220</w:t>
            </w:r>
          </w:p>
          <w:p w14:paraId="2748DF65" w14:textId="77777777" w:rsidR="00894D66" w:rsidRPr="00567618" w:rsidRDefault="00894D66" w:rsidP="00894D66">
            <w:pPr>
              <w:pStyle w:val="PL"/>
            </w:pPr>
            <w:r w:rsidRPr="00567618">
              <w:t>a=rtpmap:9</w:t>
            </w:r>
            <w:r w:rsidRPr="00567618">
              <w:rPr>
                <w:lang w:eastAsia="ko-KR"/>
              </w:rPr>
              <w:t>8</w:t>
            </w:r>
            <w:r w:rsidRPr="00567618">
              <w:t xml:space="preserve"> AMR-WB/16000/1</w:t>
            </w:r>
          </w:p>
          <w:p w14:paraId="31AEEE4C" w14:textId="77777777" w:rsidR="00894D66" w:rsidRPr="00567618" w:rsidRDefault="00894D66" w:rsidP="00894D66">
            <w:pPr>
              <w:pStyle w:val="PL"/>
            </w:pPr>
            <w:r w:rsidRPr="00567618">
              <w:t>a=fmtp:9</w:t>
            </w:r>
            <w:r w:rsidRPr="00567618">
              <w:rPr>
                <w:lang w:eastAsia="ko-KR"/>
              </w:rPr>
              <w:t>8</w:t>
            </w:r>
            <w:r w:rsidRPr="00567618">
              <w:t xml:space="preserve"> mode-change-capability=2; max-red=220</w:t>
            </w:r>
          </w:p>
          <w:p w14:paraId="1EF8B3D3" w14:textId="77777777" w:rsidR="00894D66" w:rsidRPr="00567618" w:rsidRDefault="00894D66" w:rsidP="00894D66">
            <w:pPr>
              <w:pStyle w:val="PL"/>
            </w:pPr>
            <w:r w:rsidRPr="00567618">
              <w:t>a=rtpmap:9</w:t>
            </w:r>
            <w:r w:rsidRPr="00567618">
              <w:rPr>
                <w:lang w:eastAsia="ko-KR"/>
              </w:rPr>
              <w:t>9</w:t>
            </w:r>
            <w:r w:rsidRPr="00567618">
              <w:t xml:space="preserve"> AMR-WB/16000/1</w:t>
            </w:r>
          </w:p>
          <w:p w14:paraId="461773CD" w14:textId="77777777" w:rsidR="00894D66" w:rsidRPr="00567618" w:rsidRDefault="00894D66" w:rsidP="00894D66">
            <w:pPr>
              <w:pStyle w:val="PL"/>
            </w:pPr>
            <w:r w:rsidRPr="00567618">
              <w:t>a=fmtp:9</w:t>
            </w:r>
            <w:r w:rsidRPr="00567618">
              <w:rPr>
                <w:lang w:eastAsia="ko-KR"/>
              </w:rPr>
              <w:t>9</w:t>
            </w:r>
            <w:r w:rsidRPr="00567618">
              <w:t xml:space="preserve"> mode-change-capability=2; max-red=220; octet-align=1</w:t>
            </w:r>
          </w:p>
          <w:p w14:paraId="0CC26AA0" w14:textId="77777777" w:rsidR="00894D66" w:rsidRPr="00567618" w:rsidRDefault="00894D66" w:rsidP="00894D66">
            <w:pPr>
              <w:pStyle w:val="PL"/>
            </w:pPr>
            <w:r w:rsidRPr="00567618">
              <w:t>a=rtpmap:</w:t>
            </w:r>
            <w:r w:rsidRPr="00567618">
              <w:rPr>
                <w:lang w:eastAsia="ko-KR"/>
              </w:rPr>
              <w:t>100</w:t>
            </w:r>
            <w:r w:rsidRPr="00567618">
              <w:t xml:space="preserve"> AMR/8000/1</w:t>
            </w:r>
          </w:p>
          <w:p w14:paraId="198125DD" w14:textId="77777777" w:rsidR="00894D66" w:rsidRPr="00567618" w:rsidRDefault="00894D66" w:rsidP="00894D66">
            <w:pPr>
              <w:pStyle w:val="PL"/>
            </w:pPr>
            <w:r w:rsidRPr="00567618">
              <w:t>a=fmtp:</w:t>
            </w:r>
            <w:r w:rsidRPr="00567618">
              <w:rPr>
                <w:lang w:eastAsia="ko-KR"/>
              </w:rPr>
              <w:t>100</w:t>
            </w:r>
            <w:r w:rsidRPr="00567618">
              <w:t xml:space="preserve"> mode-change-capability=2; max-red=220</w:t>
            </w:r>
          </w:p>
          <w:p w14:paraId="0A96496F" w14:textId="77777777" w:rsidR="00894D66" w:rsidRPr="00567618" w:rsidRDefault="00894D66" w:rsidP="00894D66">
            <w:pPr>
              <w:pStyle w:val="PL"/>
            </w:pPr>
            <w:r w:rsidRPr="00567618">
              <w:t>a=rtpmap:10</w:t>
            </w:r>
            <w:r w:rsidRPr="00567618">
              <w:rPr>
                <w:lang w:eastAsia="ko-KR"/>
              </w:rPr>
              <w:t>1</w:t>
            </w:r>
            <w:r w:rsidRPr="00567618">
              <w:t xml:space="preserve"> AMR/8000/1</w:t>
            </w:r>
          </w:p>
          <w:p w14:paraId="428BD900" w14:textId="77777777" w:rsidR="00894D66" w:rsidRPr="00567618" w:rsidRDefault="00894D66" w:rsidP="00894D66">
            <w:pPr>
              <w:pStyle w:val="PL"/>
            </w:pPr>
            <w:r w:rsidRPr="00567618">
              <w:t>a=fmtp:10</w:t>
            </w:r>
            <w:r w:rsidRPr="00567618">
              <w:rPr>
                <w:lang w:eastAsia="ko-KR"/>
              </w:rPr>
              <w:t>1</w:t>
            </w:r>
            <w:r w:rsidRPr="00567618">
              <w:t xml:space="preserve"> mode-change-capability=2; max-red=220; octet-align=1</w:t>
            </w:r>
          </w:p>
          <w:p w14:paraId="0A10BF40" w14:textId="77777777" w:rsidR="00894D66" w:rsidRPr="00567618" w:rsidRDefault="00894D66" w:rsidP="00894D66">
            <w:pPr>
              <w:pStyle w:val="PL"/>
            </w:pPr>
            <w:r w:rsidRPr="00567618">
              <w:t>a=ptime:20</w:t>
            </w:r>
          </w:p>
          <w:p w14:paraId="21AFC3BE" w14:textId="3F85C375" w:rsidR="003B0BD9" w:rsidRPr="00567618" w:rsidRDefault="00894D66" w:rsidP="00894D66">
            <w:pPr>
              <w:pStyle w:val="PL"/>
            </w:pPr>
            <w:r w:rsidRPr="00567618">
              <w:t>a=maxptime:240</w:t>
            </w:r>
          </w:p>
        </w:tc>
      </w:tr>
    </w:tbl>
    <w:p w14:paraId="4CC16710" w14:textId="77777777" w:rsidR="003B0BD9" w:rsidRDefault="003B0BD9" w:rsidP="003B0BD9"/>
    <w:p w14:paraId="6EF2DFA6" w14:textId="5C64D4C3" w:rsidR="00894D66" w:rsidRPr="00D10BBE" w:rsidRDefault="00894D66" w:rsidP="00894D66">
      <w:pPr>
        <w:pStyle w:val="NO"/>
        <w:rPr>
          <w:lang w:eastAsia="ko-KR"/>
        </w:rPr>
      </w:pPr>
      <w:bookmarkStart w:id="4971" w:name="_Toc153464602"/>
    </w:p>
    <w:p w14:paraId="767AD2F2" w14:textId="77777777" w:rsidR="00894D66" w:rsidRPr="00567618" w:rsidRDefault="00894D66" w:rsidP="00894D66">
      <w:pPr>
        <w:rPr>
          <w:b/>
        </w:rPr>
      </w:pPr>
      <w:r w:rsidRPr="00567618">
        <w:rPr>
          <w:b/>
        </w:rPr>
        <w:t>Comments:</w:t>
      </w:r>
    </w:p>
    <w:p w14:paraId="60FB80A1" w14:textId="611D139F" w:rsidR="00894D66" w:rsidRPr="00567618" w:rsidRDefault="00894D66" w:rsidP="00894D66">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data for scene orientations, device orientations (compensated and uncompensated) and acoustic environment is also offered for both directions with up to 10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B827DED" w14:textId="77777777" w:rsidR="00894D66" w:rsidRDefault="00894D66" w:rsidP="00894D66">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825B3FB" w14:textId="731D1A4B" w:rsidR="00894D66" w:rsidRPr="00567618" w:rsidRDefault="00894D66" w:rsidP="00894D66">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w:t>
      </w:r>
      <w:r>
        <w:rPr>
          <w:lang w:eastAsia="ko-KR"/>
        </w:rPr>
        <w:t xml:space="preserve"> and adding 2.4 kbps for IVAS payload header,</w:t>
      </w:r>
      <w:r w:rsidRPr="00567618">
        <w:rPr>
          <w:lang w:eastAsia="ko-KR"/>
        </w:rPr>
        <w:t xml:space="preserve"> </w:t>
      </w:r>
      <w:r>
        <w:rPr>
          <w:lang w:eastAsia="ko-KR"/>
        </w:rPr>
        <w:t>and including 10 kbps for PI data, and then adding 24 kbps for IPv6 overhead, and then rounding up to the nearest integer, resulting in 549 kbps</w:t>
      </w:r>
      <w:r w:rsidRPr="00567618">
        <w:rPr>
          <w:lang w:eastAsia="ko-KR"/>
        </w:rPr>
        <w:t>.</w:t>
      </w:r>
    </w:p>
    <w:p w14:paraId="32C47E62" w14:textId="26C84638" w:rsidR="003B0BD9" w:rsidRPr="00567618" w:rsidRDefault="003B0BD9" w:rsidP="003B0BD9">
      <w:pPr>
        <w:pStyle w:val="Heading2"/>
      </w:pPr>
      <w:bookmarkStart w:id="4972" w:name="_Toc217285769"/>
      <w:r w:rsidRPr="00567618">
        <w:t>A.</w:t>
      </w:r>
      <w:r>
        <w:t>19</w:t>
      </w:r>
      <w:r w:rsidRPr="00567618">
        <w:t>.</w:t>
      </w:r>
      <w:r>
        <w:rPr>
          <w:lang w:eastAsia="ko-KR"/>
        </w:rPr>
        <w:t>2</w:t>
      </w:r>
      <w:r w:rsidRPr="00567618">
        <w:tab/>
      </w:r>
      <w:r w:rsidRPr="00567618">
        <w:rPr>
          <w:lang w:eastAsia="ko-KR"/>
        </w:rPr>
        <w:t>SDP answers from MTSI client in terminal</w:t>
      </w:r>
      <w:bookmarkEnd w:id="4971"/>
      <w:bookmarkEnd w:id="4972"/>
    </w:p>
    <w:p w14:paraId="373138BD" w14:textId="1CEF4914"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4973" w:name="_Toc153464603"/>
      <w:bookmarkStart w:id="4974" w:name="_Toc217285770"/>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4973"/>
      <w:bookmarkEnd w:id="4974"/>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2AEBBF68" w:rsidR="003B0BD9" w:rsidRPr="00567618" w:rsidRDefault="003B0BD9" w:rsidP="003B0BD9">
      <w:pPr>
        <w:pStyle w:val="TH"/>
      </w:pPr>
      <w:r w:rsidRPr="00567618">
        <w:lastRenderedPageBreak/>
        <w:t>Table A.</w:t>
      </w:r>
      <w:r w:rsidR="002A3F86">
        <w:rPr>
          <w:lang w:eastAsia="ko-KR"/>
        </w:rPr>
        <w:t>19</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00461987" w14:textId="77777777" w:rsidR="00894D66" w:rsidRPr="00567618" w:rsidRDefault="00894D66" w:rsidP="00894D66">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C4E00AD" w14:textId="77777777" w:rsidR="00894D66" w:rsidRPr="00567618" w:rsidRDefault="00894D66" w:rsidP="00894D66">
            <w:pPr>
              <w:pStyle w:val="PL"/>
              <w:rPr>
                <w:lang w:eastAsia="ko-KR"/>
              </w:rPr>
            </w:pPr>
            <w:r w:rsidRPr="00567618">
              <w:t>a=</w:t>
            </w:r>
            <w:r w:rsidRPr="00567618">
              <w:rPr>
                <w:lang w:eastAsia="ko-KR"/>
              </w:rPr>
              <w:t>a</w:t>
            </w:r>
            <w:r w:rsidRPr="00567618">
              <w:t>cfg:1 t=1</w:t>
            </w:r>
          </w:p>
          <w:p w14:paraId="777C9BE7" w14:textId="6CA9C8ED" w:rsidR="00894D66" w:rsidRPr="00567618" w:rsidRDefault="00894D66" w:rsidP="00894D66">
            <w:pPr>
              <w:pStyle w:val="PL"/>
              <w:rPr>
                <w:lang w:eastAsia="ko-KR"/>
              </w:rPr>
            </w:pPr>
            <w:r w:rsidRPr="00567618">
              <w:rPr>
                <w:lang w:eastAsia="ko-KR"/>
              </w:rPr>
              <w:t>b=AS:</w:t>
            </w:r>
            <w:r>
              <w:rPr>
                <w:lang w:eastAsia="ko-KR"/>
              </w:rPr>
              <w:t>165</w:t>
            </w:r>
          </w:p>
          <w:p w14:paraId="0275D7D8" w14:textId="77777777" w:rsidR="00894D66" w:rsidRPr="00567618" w:rsidRDefault="00894D66" w:rsidP="00894D66">
            <w:pPr>
              <w:pStyle w:val="PL"/>
              <w:rPr>
                <w:lang w:eastAsia="ko-KR"/>
              </w:rPr>
            </w:pPr>
            <w:r w:rsidRPr="00567618">
              <w:rPr>
                <w:lang w:eastAsia="ko-KR"/>
              </w:rPr>
              <w:t>b=RS:0</w:t>
            </w:r>
          </w:p>
          <w:p w14:paraId="7DE634BC" w14:textId="77777777" w:rsidR="00894D66" w:rsidRPr="00567618" w:rsidRDefault="00894D66" w:rsidP="00894D66">
            <w:pPr>
              <w:pStyle w:val="PL"/>
              <w:rPr>
                <w:lang w:eastAsia="ko-KR"/>
              </w:rPr>
            </w:pPr>
            <w:r w:rsidRPr="00567618">
              <w:rPr>
                <w:lang w:eastAsia="ko-KR"/>
              </w:rPr>
              <w:t>b=RR:2000</w:t>
            </w:r>
          </w:p>
          <w:p w14:paraId="03820424" w14:textId="488E2003" w:rsidR="00894D66" w:rsidRPr="00567618" w:rsidRDefault="00894D66" w:rsidP="00894D66">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2DE59C97" w14:textId="2D843822" w:rsidR="00894D66" w:rsidRPr="00567618" w:rsidRDefault="00894D66" w:rsidP="00894D66">
            <w:pPr>
              <w:pStyle w:val="PL"/>
              <w:rPr>
                <w:lang w:eastAsia="ko-KR"/>
              </w:rPr>
            </w:pPr>
            <w:r w:rsidRPr="00567618">
              <w:t>a=fmtp:9</w:t>
            </w:r>
            <w:r>
              <w:rPr>
                <w:lang w:eastAsia="ko-KR"/>
              </w:rPr>
              <w:t>6</w:t>
            </w:r>
            <w:r w:rsidRPr="00567618">
              <w:rPr>
                <w:lang w:eastAsia="ko-KR"/>
              </w:rPr>
              <w:t xml:space="preserve"> </w:t>
            </w:r>
            <w:r>
              <w:rPr>
                <w:lang w:eastAsia="ko-KR"/>
              </w:rPr>
              <w:t xml:space="preserve">cf-recv=Stereo; ibr=128; pi-types=fsco,fdoc,fdou,face; pi-br=10; </w:t>
            </w:r>
            <w:r w:rsidRPr="00567618">
              <w:t>max-red=220</w:t>
            </w:r>
          </w:p>
          <w:p w14:paraId="5CB51995" w14:textId="77777777" w:rsidR="00894D66" w:rsidRPr="00567618" w:rsidRDefault="00894D66" w:rsidP="00894D66">
            <w:pPr>
              <w:pStyle w:val="PL"/>
            </w:pPr>
            <w:r w:rsidRPr="00567618">
              <w:t>a=ptime:20</w:t>
            </w:r>
          </w:p>
          <w:p w14:paraId="16BD9673" w14:textId="2AA342F8" w:rsidR="003B0BD9" w:rsidRPr="00567618" w:rsidRDefault="00894D66" w:rsidP="00894D66">
            <w:pPr>
              <w:pStyle w:val="PL"/>
              <w:rPr>
                <w:lang w:eastAsia="ko-KR"/>
              </w:rPr>
            </w:pPr>
            <w:r w:rsidRPr="00567618">
              <w:t>a=maxptime:240</w:t>
            </w:r>
          </w:p>
        </w:tc>
      </w:tr>
    </w:tbl>
    <w:p w14:paraId="225F8FEB" w14:textId="77777777" w:rsidR="003B0BD9" w:rsidRDefault="003B0BD9" w:rsidP="003B0BD9"/>
    <w:p w14:paraId="22C7B798" w14:textId="446A49BE" w:rsidR="00894D66" w:rsidRDefault="00894D66" w:rsidP="00894D66">
      <w:pPr>
        <w:pStyle w:val="NO"/>
        <w:rPr>
          <w:lang w:eastAsia="ko-KR"/>
        </w:rPr>
      </w:pPr>
    </w:p>
    <w:p w14:paraId="406714B3" w14:textId="77777777" w:rsidR="00894D66" w:rsidRPr="00567618" w:rsidRDefault="00894D66" w:rsidP="00894D66">
      <w:pPr>
        <w:rPr>
          <w:b/>
        </w:rPr>
      </w:pPr>
      <w:bookmarkStart w:id="4975" w:name="_Toc26369622"/>
      <w:bookmarkStart w:id="4976" w:name="_Toc36227504"/>
      <w:bookmarkStart w:id="4977" w:name="_Toc36228519"/>
      <w:bookmarkStart w:id="4978" w:name="_Toc36229146"/>
      <w:bookmarkStart w:id="4979" w:name="_Toc68847466"/>
      <w:bookmarkStart w:id="4980" w:name="_Toc74611401"/>
      <w:bookmarkStart w:id="4981" w:name="_Toc75566680"/>
      <w:bookmarkStart w:id="4982" w:name="_Toc89790232"/>
      <w:bookmarkStart w:id="4983" w:name="_Toc99466870"/>
      <w:r w:rsidRPr="00567618">
        <w:rPr>
          <w:b/>
        </w:rPr>
        <w:t>Comments:</w:t>
      </w:r>
    </w:p>
    <w:p w14:paraId="4D91EA92" w14:textId="77777777" w:rsidR="00894D66" w:rsidRDefault="00894D66" w:rsidP="00894D66">
      <w:pPr>
        <w:rPr>
          <w:lang w:eastAsia="ko-KR"/>
        </w:rPr>
      </w:pPr>
      <w:r>
        <w:rPr>
          <w:lang w:eastAsia="ko-KR"/>
        </w:rPr>
        <w:t>For IVAS, stereo at 128 kbps is selected for the session, while all other the configuration parameters are the same as in the received SDP offer.</w:t>
      </w:r>
    </w:p>
    <w:p w14:paraId="71E0D12E" w14:textId="3FF77F01" w:rsidR="00894D66" w:rsidRDefault="00894D66" w:rsidP="00894D66">
      <w:pPr>
        <w:rPr>
          <w:lang w:eastAsia="ko-KR"/>
        </w:rPr>
      </w:pPr>
      <w:r w:rsidRPr="00567618">
        <w:rPr>
          <w:lang w:eastAsia="ko-KR"/>
        </w:rPr>
        <w:t xml:space="preserve">The </w:t>
      </w:r>
      <w:r>
        <w:rPr>
          <w:lang w:eastAsia="ko-KR"/>
        </w:rPr>
        <w:t>media level bandwidth (b=AS) is calculated by adding 128 kbps for IVAS, 2.4 kbps for IVAS payload header</w:t>
      </w:r>
      <w:r w:rsidRPr="00567618">
        <w:rPr>
          <w:lang w:eastAsia="ko-KR"/>
        </w:rPr>
        <w:t xml:space="preserve">, </w:t>
      </w:r>
      <w:r>
        <w:rPr>
          <w:lang w:eastAsia="ko-KR"/>
        </w:rPr>
        <w:t xml:space="preserve">10 kbps for PI data, adding 24 kbps for </w:t>
      </w:r>
      <w:r w:rsidRPr="00567618">
        <w:rPr>
          <w:lang w:eastAsia="ko-KR"/>
        </w:rPr>
        <w:t>IPv</w:t>
      </w:r>
      <w:r>
        <w:rPr>
          <w:lang w:eastAsia="ko-KR"/>
        </w:rPr>
        <w:t>6 and rounding up to the nearest integer</w:t>
      </w:r>
      <w:r w:rsidRPr="00567618">
        <w:rPr>
          <w:lang w:eastAsia="ko-KR"/>
        </w:rPr>
        <w:t>.</w:t>
      </w:r>
    </w:p>
    <w:p w14:paraId="72A9E2F9" w14:textId="77777777" w:rsidR="00894D66" w:rsidRPr="000C5F47" w:rsidRDefault="00894D66" w:rsidP="00894D66">
      <w:pPr>
        <w:pStyle w:val="Heading2"/>
        <w:rPr>
          <w:lang w:eastAsia="ko-KR"/>
        </w:rPr>
      </w:pPr>
      <w:bookmarkStart w:id="4984" w:name="_Toc217285771"/>
      <w:r w:rsidRPr="00567618">
        <w:t>A.</w:t>
      </w:r>
      <w:r>
        <w:t>19</w:t>
      </w:r>
      <w:r w:rsidRPr="00567618">
        <w:t>.</w:t>
      </w:r>
      <w:r>
        <w:rPr>
          <w:lang w:eastAsia="ko-KR"/>
        </w:rPr>
        <w:t>3</w:t>
      </w:r>
      <w:r w:rsidRPr="00567618">
        <w:tab/>
      </w:r>
      <w:r>
        <w:t xml:space="preserve">Further examples for </w:t>
      </w:r>
      <w:r w:rsidRPr="00567618">
        <w:rPr>
          <w:lang w:eastAsia="ko-KR"/>
        </w:rPr>
        <w:t xml:space="preserve">SDP </w:t>
      </w:r>
      <w:r>
        <w:rPr>
          <w:lang w:eastAsia="ko-KR"/>
        </w:rPr>
        <w:t xml:space="preserve">offers and </w:t>
      </w:r>
      <w:r w:rsidRPr="00567618">
        <w:rPr>
          <w:lang w:eastAsia="ko-KR"/>
        </w:rPr>
        <w:t>answers</w:t>
      </w:r>
      <w:bookmarkEnd w:id="4984"/>
    </w:p>
    <w:p w14:paraId="7A755347" w14:textId="77777777" w:rsidR="00894D66" w:rsidRPr="00567618" w:rsidRDefault="00894D66" w:rsidP="00894D66">
      <w:pPr>
        <w:pStyle w:val="Heading3"/>
        <w:ind w:left="0" w:firstLine="0"/>
      </w:pPr>
      <w:bookmarkStart w:id="4985" w:name="_Toc217285772"/>
      <w:r w:rsidRPr="00567618">
        <w:t>A.</w:t>
      </w:r>
      <w:r>
        <w:t>19</w:t>
      </w:r>
      <w:r w:rsidRPr="00567618">
        <w:t>.</w:t>
      </w:r>
      <w:r>
        <w:rPr>
          <w:lang w:eastAsia="ko-KR"/>
        </w:rPr>
        <w:t>3</w:t>
      </w:r>
      <w:r w:rsidRPr="00567618">
        <w:t>.</w:t>
      </w:r>
      <w:r w:rsidRPr="00567618">
        <w:rPr>
          <w:lang w:eastAsia="ko-KR"/>
        </w:rPr>
        <w:t>1</w:t>
      </w:r>
      <w:r w:rsidRPr="00567618">
        <w:tab/>
      </w:r>
      <w:r w:rsidRPr="00567618">
        <w:rPr>
          <w:lang w:eastAsia="ko-KR"/>
        </w:rPr>
        <w:t>S</w:t>
      </w:r>
      <w:r>
        <w:rPr>
          <w:lang w:eastAsia="ko-KR"/>
        </w:rPr>
        <w:t>tarting a session with EVS</w:t>
      </w:r>
      <w:bookmarkEnd w:id="4985"/>
    </w:p>
    <w:p w14:paraId="0208CF7F" w14:textId="77777777" w:rsidR="00894D66" w:rsidRPr="00567618" w:rsidRDefault="00894D66" w:rsidP="00894D66">
      <w:pPr>
        <w:pStyle w:val="TH"/>
      </w:pPr>
      <w:r w:rsidRPr="00567618">
        <w:t>Table A.</w:t>
      </w:r>
      <w:r>
        <w:rPr>
          <w:lang w:eastAsia="ko-KR"/>
        </w:rPr>
        <w:t>19</w:t>
      </w:r>
      <w:r w:rsidRPr="00567618">
        <w:t>.</w:t>
      </w:r>
      <w:r>
        <w:t>3.1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94D66" w:rsidRPr="00567618" w14:paraId="345EE367" w14:textId="77777777" w:rsidTr="00823305">
        <w:trPr>
          <w:cantSplit/>
          <w:jc w:val="center"/>
        </w:trPr>
        <w:tc>
          <w:tcPr>
            <w:tcW w:w="9639" w:type="dxa"/>
          </w:tcPr>
          <w:p w14:paraId="270CE2A0" w14:textId="77777777" w:rsidR="00894D66" w:rsidRPr="00567618" w:rsidRDefault="00894D66" w:rsidP="00823305">
            <w:pPr>
              <w:pStyle w:val="TAH"/>
            </w:pPr>
            <w:r w:rsidRPr="00567618">
              <w:t>SDP offer</w:t>
            </w:r>
          </w:p>
        </w:tc>
      </w:tr>
      <w:tr w:rsidR="00894D66" w:rsidRPr="00567618" w14:paraId="075476B9" w14:textId="77777777" w:rsidTr="00823305">
        <w:trPr>
          <w:cantSplit/>
          <w:jc w:val="center"/>
        </w:trPr>
        <w:tc>
          <w:tcPr>
            <w:tcW w:w="9639" w:type="dxa"/>
          </w:tcPr>
          <w:p w14:paraId="3746B7A4" w14:textId="77777777" w:rsidR="00894D66" w:rsidRPr="00567618" w:rsidRDefault="00894D66" w:rsidP="00823305">
            <w:pPr>
              <w:pStyle w:val="PL"/>
              <w:rPr>
                <w:lang w:eastAsia="ko-KR"/>
              </w:rPr>
            </w:pPr>
            <w:r w:rsidRPr="00567618">
              <w:t xml:space="preserve">m=audio 49152 RTP/AVP </w:t>
            </w:r>
            <w:r>
              <w:t xml:space="preserve">96 </w:t>
            </w:r>
            <w:r w:rsidRPr="00567618">
              <w:t>97 98</w:t>
            </w:r>
          </w:p>
          <w:p w14:paraId="2EFFE486" w14:textId="77777777" w:rsidR="00894D66" w:rsidRPr="00567618" w:rsidRDefault="00894D66" w:rsidP="00823305">
            <w:pPr>
              <w:pStyle w:val="PL"/>
            </w:pPr>
            <w:r w:rsidRPr="00567618">
              <w:t>a=tcap:1 RTP/AVPF</w:t>
            </w:r>
          </w:p>
          <w:p w14:paraId="29EEA945" w14:textId="77777777" w:rsidR="00894D66" w:rsidRPr="00567618" w:rsidRDefault="00894D66" w:rsidP="00823305">
            <w:pPr>
              <w:pStyle w:val="PL"/>
              <w:rPr>
                <w:lang w:eastAsia="ko-KR"/>
              </w:rPr>
            </w:pPr>
            <w:r w:rsidRPr="00567618">
              <w:t>a=pcfg:1 t=1</w:t>
            </w:r>
          </w:p>
          <w:p w14:paraId="43E08592" w14:textId="77777777" w:rsidR="00894D66" w:rsidRPr="00567618" w:rsidRDefault="00894D66" w:rsidP="00823305">
            <w:pPr>
              <w:pStyle w:val="PL"/>
              <w:rPr>
                <w:lang w:eastAsia="ko-KR"/>
              </w:rPr>
            </w:pPr>
            <w:r w:rsidRPr="00567618">
              <w:rPr>
                <w:lang w:eastAsia="ko-KR"/>
              </w:rPr>
              <w:t>b=AS:</w:t>
            </w:r>
            <w:r>
              <w:rPr>
                <w:lang w:eastAsia="ko-KR"/>
              </w:rPr>
              <w:t>154</w:t>
            </w:r>
          </w:p>
          <w:p w14:paraId="17711326" w14:textId="77777777" w:rsidR="00894D66" w:rsidRPr="00567618" w:rsidRDefault="00894D66" w:rsidP="00823305">
            <w:pPr>
              <w:pStyle w:val="PL"/>
              <w:rPr>
                <w:lang w:eastAsia="ko-KR"/>
              </w:rPr>
            </w:pPr>
            <w:r w:rsidRPr="00567618">
              <w:rPr>
                <w:lang w:eastAsia="ko-KR"/>
              </w:rPr>
              <w:t>b=RS:0</w:t>
            </w:r>
          </w:p>
          <w:p w14:paraId="67F85BDD" w14:textId="77777777" w:rsidR="00894D66" w:rsidRPr="00567618" w:rsidRDefault="00894D66" w:rsidP="00823305">
            <w:pPr>
              <w:pStyle w:val="PL"/>
              <w:rPr>
                <w:lang w:eastAsia="ko-KR"/>
              </w:rPr>
            </w:pPr>
            <w:r w:rsidRPr="00567618">
              <w:rPr>
                <w:lang w:eastAsia="ko-KR"/>
              </w:rPr>
              <w:t>b=RR:2000</w:t>
            </w:r>
          </w:p>
          <w:p w14:paraId="3DE91CEE"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3307A2AA"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cf-send=OSBA,OMASA,MC,ISM,MASA,SBA,Stereo; ibr=13.2-128; </w:t>
            </w:r>
            <w:r>
              <w:t>mono-init=1; evs-mode-switch=0; br=5.9-48;</w:t>
            </w:r>
            <w:r>
              <w:rPr>
                <w:lang w:eastAsia="ko-KR"/>
              </w:rPr>
              <w:t xml:space="preserve"> </w:t>
            </w:r>
            <w:r w:rsidRPr="00567618">
              <w:t>max-red=220</w:t>
            </w:r>
            <w:r>
              <w:t>;</w:t>
            </w:r>
          </w:p>
          <w:p w14:paraId="46F8232F" w14:textId="77777777" w:rsidR="00894D66" w:rsidRPr="00567618" w:rsidRDefault="00894D66" w:rsidP="00823305">
            <w:pPr>
              <w:pStyle w:val="PL"/>
              <w:rPr>
                <w:lang w:eastAsia="ko-KR"/>
              </w:rPr>
            </w:pPr>
            <w:r w:rsidRPr="00567618">
              <w:t>a=rtpmap:9</w:t>
            </w:r>
            <w:r w:rsidRPr="00567618">
              <w:rPr>
                <w:lang w:eastAsia="ko-KR"/>
              </w:rPr>
              <w:t>7 EVS/16000/1</w:t>
            </w:r>
          </w:p>
          <w:p w14:paraId="386A8A3B" w14:textId="77777777" w:rsidR="00894D66" w:rsidRPr="00567618" w:rsidRDefault="00894D66" w:rsidP="00823305">
            <w:pPr>
              <w:pStyle w:val="PL"/>
              <w:rPr>
                <w:lang w:eastAsia="ko-KR"/>
              </w:rPr>
            </w:pPr>
            <w:r w:rsidRPr="00567618">
              <w:t>a=fmtp:9</w:t>
            </w:r>
            <w:r w:rsidRPr="00567618">
              <w:rPr>
                <w:lang w:eastAsia="ko-KR"/>
              </w:rPr>
              <w:t xml:space="preserve">7 </w:t>
            </w:r>
            <w:r w:rsidRPr="00567618">
              <w:t>max-red=220</w:t>
            </w:r>
          </w:p>
          <w:p w14:paraId="6A45D033" w14:textId="77777777" w:rsidR="00894D66" w:rsidRPr="00567618" w:rsidRDefault="00894D66" w:rsidP="00823305">
            <w:pPr>
              <w:pStyle w:val="PL"/>
            </w:pPr>
            <w:r w:rsidRPr="00567618">
              <w:t>a=rtpmap:9</w:t>
            </w:r>
            <w:r w:rsidRPr="00567618">
              <w:rPr>
                <w:lang w:eastAsia="ko-KR"/>
              </w:rPr>
              <w:t>8</w:t>
            </w:r>
            <w:r w:rsidRPr="00567618">
              <w:t xml:space="preserve"> AMR-WB/16000/1</w:t>
            </w:r>
          </w:p>
          <w:p w14:paraId="13511B68" w14:textId="77777777" w:rsidR="00894D66" w:rsidRPr="00567618" w:rsidRDefault="00894D66" w:rsidP="00823305">
            <w:pPr>
              <w:pStyle w:val="PL"/>
            </w:pPr>
            <w:r w:rsidRPr="00567618">
              <w:t>a=fmtp:9</w:t>
            </w:r>
            <w:r w:rsidRPr="00567618">
              <w:rPr>
                <w:lang w:eastAsia="ko-KR"/>
              </w:rPr>
              <w:t>8</w:t>
            </w:r>
            <w:r w:rsidRPr="00567618">
              <w:t xml:space="preserve"> mode-change-capability=2; max-red=220</w:t>
            </w:r>
          </w:p>
          <w:p w14:paraId="29952752" w14:textId="77777777" w:rsidR="00894D66" w:rsidRPr="00567618" w:rsidRDefault="00894D66" w:rsidP="00823305">
            <w:pPr>
              <w:pStyle w:val="PL"/>
            </w:pPr>
            <w:r w:rsidRPr="00567618">
              <w:t>a=ptime:20</w:t>
            </w:r>
          </w:p>
          <w:p w14:paraId="5A1233A7" w14:textId="77777777" w:rsidR="00894D66" w:rsidRPr="00567618" w:rsidRDefault="00894D66" w:rsidP="00823305">
            <w:pPr>
              <w:pStyle w:val="PL"/>
            </w:pPr>
            <w:r w:rsidRPr="00567618">
              <w:t>a=maxptime:240</w:t>
            </w:r>
          </w:p>
        </w:tc>
      </w:tr>
      <w:tr w:rsidR="00894D66" w:rsidRPr="00567618" w14:paraId="1D58C3C0" w14:textId="77777777" w:rsidTr="00823305">
        <w:trPr>
          <w:cantSplit/>
          <w:jc w:val="center"/>
        </w:trPr>
        <w:tc>
          <w:tcPr>
            <w:tcW w:w="9639" w:type="dxa"/>
          </w:tcPr>
          <w:p w14:paraId="4E5B3DA5" w14:textId="77777777" w:rsidR="00894D66" w:rsidRPr="004D03EC" w:rsidRDefault="00894D66" w:rsidP="00823305">
            <w:pPr>
              <w:pStyle w:val="PL"/>
              <w:jc w:val="center"/>
              <w:rPr>
                <w:rFonts w:ascii="Arial" w:hAnsi="Arial" w:cs="Arial"/>
                <w:b/>
                <w:bCs/>
                <w:sz w:val="18"/>
                <w:szCs w:val="18"/>
              </w:rPr>
            </w:pPr>
            <w:r w:rsidRPr="004D03EC">
              <w:rPr>
                <w:rFonts w:ascii="Arial" w:hAnsi="Arial" w:cs="Arial"/>
                <w:b/>
                <w:bCs/>
                <w:sz w:val="18"/>
                <w:szCs w:val="18"/>
              </w:rPr>
              <w:t>SDP answer</w:t>
            </w:r>
          </w:p>
        </w:tc>
      </w:tr>
      <w:tr w:rsidR="00894D66" w:rsidRPr="00567618" w14:paraId="0DAE67EF" w14:textId="77777777" w:rsidTr="00823305">
        <w:trPr>
          <w:cantSplit/>
          <w:jc w:val="center"/>
        </w:trPr>
        <w:tc>
          <w:tcPr>
            <w:tcW w:w="9639" w:type="dxa"/>
          </w:tcPr>
          <w:p w14:paraId="715A6A4C" w14:textId="77777777" w:rsidR="00894D66" w:rsidRPr="00567618" w:rsidRDefault="00894D66" w:rsidP="00823305">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34ACE5BD" w14:textId="77777777" w:rsidR="00894D66" w:rsidRPr="00567618" w:rsidRDefault="00894D66" w:rsidP="00823305">
            <w:pPr>
              <w:pStyle w:val="PL"/>
              <w:rPr>
                <w:lang w:eastAsia="ko-KR"/>
              </w:rPr>
            </w:pPr>
            <w:r w:rsidRPr="00567618">
              <w:t>a=</w:t>
            </w:r>
            <w:r w:rsidRPr="00567618">
              <w:rPr>
                <w:lang w:eastAsia="ko-KR"/>
              </w:rPr>
              <w:t>a</w:t>
            </w:r>
            <w:r w:rsidRPr="00567618">
              <w:t>cfg:1 t=1</w:t>
            </w:r>
          </w:p>
          <w:p w14:paraId="67F64E83" w14:textId="77777777" w:rsidR="00894D66" w:rsidRPr="00567618" w:rsidRDefault="00894D66" w:rsidP="00823305">
            <w:pPr>
              <w:pStyle w:val="PL"/>
              <w:rPr>
                <w:lang w:eastAsia="ko-KR"/>
              </w:rPr>
            </w:pPr>
            <w:r w:rsidRPr="00567618">
              <w:rPr>
                <w:lang w:eastAsia="ko-KR"/>
              </w:rPr>
              <w:t>b=AS:</w:t>
            </w:r>
            <w:r>
              <w:rPr>
                <w:lang w:eastAsia="ko-KR"/>
              </w:rPr>
              <w:t>122</w:t>
            </w:r>
          </w:p>
          <w:p w14:paraId="6F2EE309" w14:textId="77777777" w:rsidR="00894D66" w:rsidRPr="00567618" w:rsidRDefault="00894D66" w:rsidP="00823305">
            <w:pPr>
              <w:pStyle w:val="PL"/>
              <w:rPr>
                <w:lang w:eastAsia="ko-KR"/>
              </w:rPr>
            </w:pPr>
            <w:r w:rsidRPr="00567618">
              <w:rPr>
                <w:lang w:eastAsia="ko-KR"/>
              </w:rPr>
              <w:t>b=RS:0</w:t>
            </w:r>
          </w:p>
          <w:p w14:paraId="74C8BC3D" w14:textId="77777777" w:rsidR="00894D66" w:rsidRPr="00567618" w:rsidRDefault="00894D66" w:rsidP="00823305">
            <w:pPr>
              <w:pStyle w:val="PL"/>
              <w:rPr>
                <w:lang w:eastAsia="ko-KR"/>
              </w:rPr>
            </w:pPr>
            <w:r w:rsidRPr="00567618">
              <w:rPr>
                <w:lang w:eastAsia="ko-KR"/>
              </w:rPr>
              <w:t>b=RR:2000</w:t>
            </w:r>
          </w:p>
          <w:p w14:paraId="53EA669F"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626FC258"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cf-recv=Stereo,MASA,SBA; cf-send=Stereo,ISM; ibr=13.2-96; </w:t>
            </w:r>
            <w:r>
              <w:t>mono-init=1; evs-mode-switch=0; br=5.9-48;</w:t>
            </w:r>
            <w:r>
              <w:rPr>
                <w:lang w:eastAsia="ko-KR"/>
              </w:rPr>
              <w:t xml:space="preserve"> </w:t>
            </w:r>
            <w:r w:rsidRPr="00567618">
              <w:t>max-red=220</w:t>
            </w:r>
            <w:r>
              <w:t>;</w:t>
            </w:r>
          </w:p>
          <w:p w14:paraId="747F88FA" w14:textId="77777777" w:rsidR="00894D66" w:rsidRPr="00567618" w:rsidRDefault="00894D66" w:rsidP="00823305">
            <w:pPr>
              <w:pStyle w:val="PL"/>
            </w:pPr>
            <w:r w:rsidRPr="00567618">
              <w:t>a=ptime:20</w:t>
            </w:r>
          </w:p>
          <w:p w14:paraId="5BB6C4F2" w14:textId="77777777" w:rsidR="00894D66" w:rsidRPr="00567618" w:rsidRDefault="00894D66" w:rsidP="00823305">
            <w:pPr>
              <w:pStyle w:val="PL"/>
            </w:pPr>
            <w:r w:rsidRPr="00567618">
              <w:t>a=maxptime:240</w:t>
            </w:r>
          </w:p>
        </w:tc>
      </w:tr>
    </w:tbl>
    <w:p w14:paraId="76D60480" w14:textId="77777777" w:rsidR="00894D66" w:rsidRDefault="00894D66" w:rsidP="00894D66">
      <w:pPr>
        <w:pStyle w:val="NO"/>
        <w:rPr>
          <w:lang w:eastAsia="ko-KR"/>
        </w:rPr>
      </w:pPr>
    </w:p>
    <w:p w14:paraId="0B77AA0C" w14:textId="77777777" w:rsidR="00894D66" w:rsidRPr="00567618" w:rsidRDefault="00894D66" w:rsidP="00894D66">
      <w:pPr>
        <w:rPr>
          <w:b/>
        </w:rPr>
      </w:pPr>
      <w:r w:rsidRPr="00567618">
        <w:rPr>
          <w:b/>
        </w:rPr>
        <w:t>Comments:</w:t>
      </w:r>
    </w:p>
    <w:p w14:paraId="08C35878" w14:textId="77777777" w:rsidR="00894D66" w:rsidRDefault="00894D66" w:rsidP="00894D66">
      <w:pPr>
        <w:rPr>
          <w:lang w:eastAsia="ko-KR"/>
        </w:rPr>
      </w:pPr>
      <w:r>
        <w:rPr>
          <w:lang w:eastAsia="ko-KR"/>
        </w:rPr>
        <w:t>The offer includes multiple immersive formats with a bitrate range of 13.2 to 128 kbps. The mono-init parameter is set to 1 indicating to use EVS at the start of the session. The evs-mode-switch parameter is set to 0 to indicate to use EVS Primary mode at the start of the session. EVS bitrate range of 5.9 to 48 kbps is offered with the br parameter.</w:t>
      </w:r>
    </w:p>
    <w:p w14:paraId="4925995B" w14:textId="77777777" w:rsidR="00894D66" w:rsidRDefault="00894D66" w:rsidP="00894D66">
      <w:pPr>
        <w:rPr>
          <w:lang w:eastAsia="ko-KR"/>
        </w:rPr>
      </w:pPr>
      <w:r w:rsidRPr="00567618">
        <w:rPr>
          <w:lang w:eastAsia="ko-KR"/>
        </w:rPr>
        <w:t xml:space="preserve">The </w:t>
      </w:r>
      <w:r>
        <w:rPr>
          <w:lang w:eastAsia="ko-KR"/>
        </w:rPr>
        <w:t xml:space="preserve">media level bandwidth (b=AS) for the offer is calculated by adding 128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427926E1" w14:textId="77777777" w:rsidR="00894D66" w:rsidRDefault="00894D66" w:rsidP="00894D66">
      <w:pPr>
        <w:rPr>
          <w:lang w:eastAsia="ko-KR"/>
        </w:rPr>
      </w:pPr>
      <w:r>
        <w:rPr>
          <w:lang w:eastAsia="ko-KR"/>
        </w:rPr>
        <w:lastRenderedPageBreak/>
        <w:t>The answer includes the selected immersive formats in the receive direction (Stereo, MASA, SBA) and also indicates the formats used in the send direction (Stereo, ISM). The bitrate range is lowered to 13.2 to 96 kbps. The mono-init, evs-mode-switch and br parameters are mirrored in the answer. The session will start with the EVS Primary mode.</w:t>
      </w:r>
    </w:p>
    <w:p w14:paraId="3CD55204" w14:textId="77777777" w:rsidR="00894D66" w:rsidRDefault="00894D66" w:rsidP="00894D66">
      <w:pPr>
        <w:rPr>
          <w:lang w:eastAsia="ko-KR"/>
        </w:rPr>
      </w:pPr>
      <w:r w:rsidRPr="00567618">
        <w:rPr>
          <w:lang w:eastAsia="ko-KR"/>
        </w:rPr>
        <w:t xml:space="preserve">The </w:t>
      </w:r>
      <w:r>
        <w:rPr>
          <w:lang w:eastAsia="ko-KR"/>
        </w:rPr>
        <w:t xml:space="preserve">media level bandwidth (b=AS) for the answer is calculated by adding 96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5EB839D8" w14:textId="77777777" w:rsidR="00894D66" w:rsidRDefault="00894D66" w:rsidP="00894D66">
      <w:pPr>
        <w:rPr>
          <w:lang w:eastAsia="ko-KR"/>
        </w:rPr>
      </w:pPr>
    </w:p>
    <w:p w14:paraId="5C8FFDDE" w14:textId="14D01558" w:rsidR="00894D66" w:rsidRPr="00567618" w:rsidRDefault="00894D66" w:rsidP="00894D66">
      <w:pPr>
        <w:pStyle w:val="Heading3"/>
        <w:ind w:left="0" w:firstLine="0"/>
      </w:pPr>
      <w:bookmarkStart w:id="4986" w:name="_Toc217285773"/>
      <w:r w:rsidRPr="00567618">
        <w:t>A.</w:t>
      </w:r>
      <w:r>
        <w:t>19</w:t>
      </w:r>
      <w:r w:rsidRPr="00567618">
        <w:t>.</w:t>
      </w:r>
      <w:r>
        <w:rPr>
          <w:lang w:eastAsia="ko-KR"/>
        </w:rPr>
        <w:t>3</w:t>
      </w:r>
      <w:r w:rsidRPr="00567618">
        <w:t>.</w:t>
      </w:r>
      <w:r>
        <w:rPr>
          <w:lang w:eastAsia="ko-KR"/>
        </w:rPr>
        <w:t>2</w:t>
      </w:r>
      <w:r w:rsidRPr="00567618">
        <w:tab/>
      </w:r>
      <w:r>
        <w:rPr>
          <w:lang w:eastAsia="ko-KR"/>
        </w:rPr>
        <w:t>Sub-format, initial codec mode and initial noise suppression mode</w:t>
      </w:r>
      <w:bookmarkEnd w:id="4986"/>
    </w:p>
    <w:p w14:paraId="1B0B04CB" w14:textId="77777777" w:rsidR="00894D66" w:rsidRPr="00567618" w:rsidRDefault="00894D66" w:rsidP="00894D66">
      <w:pPr>
        <w:pStyle w:val="TH"/>
      </w:pPr>
      <w:r w:rsidRPr="00567618">
        <w:t>Table A.</w:t>
      </w:r>
      <w:r>
        <w:rPr>
          <w:lang w:eastAsia="ko-KR"/>
        </w:rPr>
        <w:t>19</w:t>
      </w:r>
      <w:r w:rsidRPr="00567618">
        <w:t>.</w:t>
      </w:r>
      <w:r>
        <w:t>3.2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94D66" w:rsidRPr="00567618" w14:paraId="3B60D2F5" w14:textId="77777777" w:rsidTr="00823305">
        <w:trPr>
          <w:cantSplit/>
          <w:jc w:val="center"/>
        </w:trPr>
        <w:tc>
          <w:tcPr>
            <w:tcW w:w="9639" w:type="dxa"/>
          </w:tcPr>
          <w:p w14:paraId="10C39CBE" w14:textId="77777777" w:rsidR="00894D66" w:rsidRPr="00567618" w:rsidRDefault="00894D66" w:rsidP="00823305">
            <w:pPr>
              <w:pStyle w:val="TAH"/>
            </w:pPr>
            <w:r w:rsidRPr="00567618">
              <w:t>SDP offer</w:t>
            </w:r>
          </w:p>
        </w:tc>
      </w:tr>
      <w:tr w:rsidR="00894D66" w:rsidRPr="00567618" w14:paraId="1C42FC8E" w14:textId="77777777" w:rsidTr="00823305">
        <w:trPr>
          <w:cantSplit/>
          <w:jc w:val="center"/>
        </w:trPr>
        <w:tc>
          <w:tcPr>
            <w:tcW w:w="9639" w:type="dxa"/>
          </w:tcPr>
          <w:p w14:paraId="0C89C1BF" w14:textId="77777777" w:rsidR="00894D66" w:rsidRPr="00567618" w:rsidRDefault="00894D66" w:rsidP="00823305">
            <w:pPr>
              <w:pStyle w:val="PL"/>
              <w:rPr>
                <w:lang w:eastAsia="ko-KR"/>
              </w:rPr>
            </w:pPr>
            <w:r w:rsidRPr="00567618">
              <w:t xml:space="preserve">m=audio 49152 RTP/AVP </w:t>
            </w:r>
            <w:r>
              <w:t xml:space="preserve">96 </w:t>
            </w:r>
            <w:r w:rsidRPr="00567618">
              <w:t>97 98</w:t>
            </w:r>
          </w:p>
          <w:p w14:paraId="1BDA6D78" w14:textId="77777777" w:rsidR="00894D66" w:rsidRPr="00567618" w:rsidRDefault="00894D66" w:rsidP="00823305">
            <w:pPr>
              <w:pStyle w:val="PL"/>
            </w:pPr>
            <w:r w:rsidRPr="00567618">
              <w:t>a=tcap:1 RTP/AVPF</w:t>
            </w:r>
          </w:p>
          <w:p w14:paraId="25A64719" w14:textId="77777777" w:rsidR="00894D66" w:rsidRPr="00567618" w:rsidRDefault="00894D66" w:rsidP="00823305">
            <w:pPr>
              <w:pStyle w:val="PL"/>
              <w:rPr>
                <w:lang w:eastAsia="ko-KR"/>
              </w:rPr>
            </w:pPr>
            <w:r w:rsidRPr="00567618">
              <w:t>a=pcfg:1 t=1</w:t>
            </w:r>
          </w:p>
          <w:p w14:paraId="77024DE4" w14:textId="77777777" w:rsidR="00894D66" w:rsidRPr="00567618" w:rsidRDefault="00894D66" w:rsidP="00823305">
            <w:pPr>
              <w:pStyle w:val="PL"/>
              <w:rPr>
                <w:lang w:eastAsia="ko-KR"/>
              </w:rPr>
            </w:pPr>
            <w:r w:rsidRPr="00567618">
              <w:rPr>
                <w:lang w:eastAsia="ko-KR"/>
              </w:rPr>
              <w:t>b=AS:</w:t>
            </w:r>
            <w:r>
              <w:rPr>
                <w:lang w:eastAsia="ko-KR"/>
              </w:rPr>
              <w:t>156</w:t>
            </w:r>
          </w:p>
          <w:p w14:paraId="2E730C6E" w14:textId="77777777" w:rsidR="00894D66" w:rsidRPr="00567618" w:rsidRDefault="00894D66" w:rsidP="00823305">
            <w:pPr>
              <w:pStyle w:val="PL"/>
              <w:rPr>
                <w:lang w:eastAsia="ko-KR"/>
              </w:rPr>
            </w:pPr>
            <w:r w:rsidRPr="00567618">
              <w:rPr>
                <w:lang w:eastAsia="ko-KR"/>
              </w:rPr>
              <w:t>b=RS:0</w:t>
            </w:r>
          </w:p>
          <w:p w14:paraId="0EB0A152" w14:textId="77777777" w:rsidR="00894D66" w:rsidRPr="00567618" w:rsidRDefault="00894D66" w:rsidP="00823305">
            <w:pPr>
              <w:pStyle w:val="PL"/>
              <w:rPr>
                <w:lang w:eastAsia="ko-KR"/>
              </w:rPr>
            </w:pPr>
            <w:r w:rsidRPr="00567618">
              <w:rPr>
                <w:lang w:eastAsia="ko-KR"/>
              </w:rPr>
              <w:t>b=RR:2000</w:t>
            </w:r>
          </w:p>
          <w:p w14:paraId="29297399"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36447FE3"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cf-send=OMASA; cf-sub-info=</w:t>
            </w:r>
            <w:r w:rsidRPr="00C204CA">
              <w:t>ISM</w:t>
            </w:r>
            <w:r>
              <w:t>4</w:t>
            </w:r>
            <w:r w:rsidRPr="00C204CA">
              <w:t>_MASA_</w:t>
            </w:r>
            <w:r>
              <w:t>2</w:t>
            </w:r>
            <w:r w:rsidRPr="00C204CA">
              <w:t>TC</w:t>
            </w:r>
            <w:r>
              <w:rPr>
                <w:lang w:eastAsia="ko-KR"/>
              </w:rPr>
              <w:t xml:space="preserve">; ibr=32-128; ibw=fb; ns-mode-init-send=’def’,’min’; pi-types=fdas,rdas; pi-br=2; </w:t>
            </w:r>
            <w:r w:rsidRPr="00567618">
              <w:t>max-red=220</w:t>
            </w:r>
            <w:r>
              <w:t>;</w:t>
            </w:r>
          </w:p>
          <w:p w14:paraId="7CEAEFFE" w14:textId="77777777" w:rsidR="00894D66" w:rsidRPr="00567618" w:rsidRDefault="00894D66" w:rsidP="00823305">
            <w:pPr>
              <w:pStyle w:val="PL"/>
              <w:rPr>
                <w:lang w:eastAsia="ko-KR"/>
              </w:rPr>
            </w:pPr>
            <w:r w:rsidRPr="00567618">
              <w:t>a=rtpmap:9</w:t>
            </w:r>
            <w:r w:rsidRPr="00567618">
              <w:rPr>
                <w:lang w:eastAsia="ko-KR"/>
              </w:rPr>
              <w:t>7 EVS/16000/1</w:t>
            </w:r>
          </w:p>
          <w:p w14:paraId="5C05DCE1" w14:textId="77777777" w:rsidR="00894D66" w:rsidRPr="00567618" w:rsidRDefault="00894D66" w:rsidP="00823305">
            <w:pPr>
              <w:pStyle w:val="PL"/>
              <w:rPr>
                <w:lang w:eastAsia="ko-KR"/>
              </w:rPr>
            </w:pPr>
            <w:r w:rsidRPr="00567618">
              <w:t>a=fmtp:9</w:t>
            </w:r>
            <w:r w:rsidRPr="00567618">
              <w:rPr>
                <w:lang w:eastAsia="ko-KR"/>
              </w:rPr>
              <w:t xml:space="preserve">7 </w:t>
            </w:r>
            <w:r w:rsidRPr="00567618">
              <w:t>max-red=220</w:t>
            </w:r>
          </w:p>
          <w:p w14:paraId="67F79C72" w14:textId="77777777" w:rsidR="00894D66" w:rsidRPr="00567618" w:rsidRDefault="00894D66" w:rsidP="00823305">
            <w:pPr>
              <w:pStyle w:val="PL"/>
            </w:pPr>
            <w:r w:rsidRPr="00567618">
              <w:t>a=rtpmap:9</w:t>
            </w:r>
            <w:r w:rsidRPr="00567618">
              <w:rPr>
                <w:lang w:eastAsia="ko-KR"/>
              </w:rPr>
              <w:t>8</w:t>
            </w:r>
            <w:r w:rsidRPr="00567618">
              <w:t xml:space="preserve"> AMR-WB/16000/1</w:t>
            </w:r>
          </w:p>
          <w:p w14:paraId="2139B328" w14:textId="77777777" w:rsidR="00894D66" w:rsidRPr="00567618" w:rsidRDefault="00894D66" w:rsidP="00823305">
            <w:pPr>
              <w:pStyle w:val="PL"/>
            </w:pPr>
            <w:r w:rsidRPr="00567618">
              <w:t>a=fmtp:9</w:t>
            </w:r>
            <w:r w:rsidRPr="00567618">
              <w:rPr>
                <w:lang w:eastAsia="ko-KR"/>
              </w:rPr>
              <w:t>8</w:t>
            </w:r>
            <w:r w:rsidRPr="00567618">
              <w:t xml:space="preserve"> mode-change-capability=2; max-red=220</w:t>
            </w:r>
          </w:p>
          <w:p w14:paraId="3D9AD508" w14:textId="77777777" w:rsidR="00894D66" w:rsidRPr="00567618" w:rsidRDefault="00894D66" w:rsidP="00823305">
            <w:pPr>
              <w:pStyle w:val="PL"/>
            </w:pPr>
            <w:r w:rsidRPr="00567618">
              <w:t>a=ptime:20</w:t>
            </w:r>
          </w:p>
          <w:p w14:paraId="77EB6307" w14:textId="77777777" w:rsidR="00894D66" w:rsidRPr="00567618" w:rsidRDefault="00894D66" w:rsidP="00823305">
            <w:pPr>
              <w:pStyle w:val="PL"/>
            </w:pPr>
            <w:r w:rsidRPr="00567618">
              <w:t>a=maxptime:240</w:t>
            </w:r>
          </w:p>
        </w:tc>
      </w:tr>
      <w:tr w:rsidR="00894D66" w:rsidRPr="00567618" w14:paraId="2C52AB35" w14:textId="77777777" w:rsidTr="00823305">
        <w:trPr>
          <w:cantSplit/>
          <w:jc w:val="center"/>
        </w:trPr>
        <w:tc>
          <w:tcPr>
            <w:tcW w:w="9639" w:type="dxa"/>
          </w:tcPr>
          <w:p w14:paraId="50DF948C" w14:textId="77777777" w:rsidR="00894D66" w:rsidRPr="004D03EC" w:rsidRDefault="00894D66" w:rsidP="00823305">
            <w:pPr>
              <w:pStyle w:val="PL"/>
              <w:jc w:val="center"/>
              <w:rPr>
                <w:rFonts w:ascii="Arial" w:hAnsi="Arial" w:cs="Arial"/>
                <w:b/>
                <w:bCs/>
                <w:sz w:val="18"/>
                <w:szCs w:val="18"/>
              </w:rPr>
            </w:pPr>
            <w:r w:rsidRPr="004D03EC">
              <w:rPr>
                <w:rFonts w:ascii="Arial" w:hAnsi="Arial" w:cs="Arial"/>
                <w:b/>
                <w:bCs/>
                <w:sz w:val="18"/>
                <w:szCs w:val="18"/>
              </w:rPr>
              <w:t>SDP answer</w:t>
            </w:r>
          </w:p>
        </w:tc>
      </w:tr>
      <w:tr w:rsidR="00894D66" w:rsidRPr="00567618" w14:paraId="5E6055CC" w14:textId="77777777" w:rsidTr="00823305">
        <w:trPr>
          <w:cantSplit/>
          <w:jc w:val="center"/>
        </w:trPr>
        <w:tc>
          <w:tcPr>
            <w:tcW w:w="9639" w:type="dxa"/>
          </w:tcPr>
          <w:p w14:paraId="7A7EDCC1" w14:textId="77777777" w:rsidR="00894D66" w:rsidRPr="00567618" w:rsidRDefault="00894D66" w:rsidP="00823305">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6FE7C368" w14:textId="77777777" w:rsidR="00894D66" w:rsidRPr="00567618" w:rsidRDefault="00894D66" w:rsidP="00823305">
            <w:pPr>
              <w:pStyle w:val="PL"/>
              <w:rPr>
                <w:lang w:eastAsia="ko-KR"/>
              </w:rPr>
            </w:pPr>
            <w:r w:rsidRPr="00567618">
              <w:t>a=</w:t>
            </w:r>
            <w:r w:rsidRPr="00567618">
              <w:rPr>
                <w:lang w:eastAsia="ko-KR"/>
              </w:rPr>
              <w:t>a</w:t>
            </w:r>
            <w:r w:rsidRPr="00567618">
              <w:t>cfg:1 t=1</w:t>
            </w:r>
          </w:p>
          <w:p w14:paraId="2940712E" w14:textId="77777777" w:rsidR="00894D66" w:rsidRPr="00567618" w:rsidRDefault="00894D66" w:rsidP="00823305">
            <w:pPr>
              <w:pStyle w:val="PL"/>
              <w:rPr>
                <w:lang w:eastAsia="ko-KR"/>
              </w:rPr>
            </w:pPr>
            <w:r w:rsidRPr="00567618">
              <w:rPr>
                <w:lang w:eastAsia="ko-KR"/>
              </w:rPr>
              <w:t>b=AS:</w:t>
            </w:r>
            <w:r>
              <w:rPr>
                <w:lang w:eastAsia="ko-KR"/>
              </w:rPr>
              <w:t>156</w:t>
            </w:r>
          </w:p>
          <w:p w14:paraId="2842CA0E" w14:textId="77777777" w:rsidR="00894D66" w:rsidRPr="00567618" w:rsidRDefault="00894D66" w:rsidP="00823305">
            <w:pPr>
              <w:pStyle w:val="PL"/>
              <w:rPr>
                <w:lang w:eastAsia="ko-KR"/>
              </w:rPr>
            </w:pPr>
            <w:r w:rsidRPr="00567618">
              <w:rPr>
                <w:lang w:eastAsia="ko-KR"/>
              </w:rPr>
              <w:t>b=RS:0</w:t>
            </w:r>
          </w:p>
          <w:p w14:paraId="254E347C" w14:textId="77777777" w:rsidR="00894D66" w:rsidRPr="00567618" w:rsidRDefault="00894D66" w:rsidP="00823305">
            <w:pPr>
              <w:pStyle w:val="PL"/>
              <w:rPr>
                <w:lang w:eastAsia="ko-KR"/>
              </w:rPr>
            </w:pPr>
            <w:r w:rsidRPr="00567618">
              <w:rPr>
                <w:lang w:eastAsia="ko-KR"/>
              </w:rPr>
              <w:t>b=RR:2000</w:t>
            </w:r>
          </w:p>
          <w:p w14:paraId="444031C5"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6DC2194C"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cf-recv=OMASA; cf-send=ISM,SBA; ivas-icm-send=ISM4:64:fb; ibr=64-128; ibw=fb; ns-mode-recv=’def’; pi-types=fdas,rdas; pi-br=2; </w:t>
            </w:r>
            <w:r w:rsidRPr="00567618">
              <w:t>max-red=220</w:t>
            </w:r>
            <w:r>
              <w:t>;</w:t>
            </w:r>
          </w:p>
          <w:p w14:paraId="4A51646E" w14:textId="77777777" w:rsidR="00894D66" w:rsidRPr="00567618" w:rsidRDefault="00894D66" w:rsidP="00823305">
            <w:pPr>
              <w:pStyle w:val="PL"/>
            </w:pPr>
            <w:r w:rsidRPr="00567618">
              <w:t>a=ptime:20</w:t>
            </w:r>
          </w:p>
          <w:p w14:paraId="2F86B87D" w14:textId="77777777" w:rsidR="00894D66" w:rsidRPr="00567618" w:rsidRDefault="00894D66" w:rsidP="00823305">
            <w:pPr>
              <w:pStyle w:val="PL"/>
            </w:pPr>
            <w:r w:rsidRPr="00567618">
              <w:t>a=maxptime:240</w:t>
            </w:r>
          </w:p>
        </w:tc>
      </w:tr>
    </w:tbl>
    <w:p w14:paraId="30C84A67" w14:textId="77777777" w:rsidR="00894D66" w:rsidRDefault="00894D66" w:rsidP="00894D66">
      <w:pPr>
        <w:spacing w:after="0"/>
        <w:rPr>
          <w:noProof/>
        </w:rPr>
      </w:pPr>
    </w:p>
    <w:p w14:paraId="0EDB1C59" w14:textId="77777777" w:rsidR="00894D66" w:rsidRPr="00567618" w:rsidRDefault="00894D66" w:rsidP="00894D66">
      <w:pPr>
        <w:rPr>
          <w:b/>
        </w:rPr>
      </w:pPr>
      <w:r w:rsidRPr="00567618">
        <w:rPr>
          <w:b/>
        </w:rPr>
        <w:t>Comments:</w:t>
      </w:r>
    </w:p>
    <w:p w14:paraId="06DB4E63" w14:textId="77777777" w:rsidR="00894D66" w:rsidRDefault="00894D66" w:rsidP="00894D66">
      <w:pPr>
        <w:rPr>
          <w:lang w:eastAsia="ko-KR"/>
        </w:rPr>
      </w:pPr>
      <w:r>
        <w:rPr>
          <w:lang w:eastAsia="ko-KR"/>
        </w:rPr>
        <w:t>The offer includes a single immersive format (OMASA) with an indicated sub-format (ISM4 MASA 2TC) in the cf-sub-info parameter. The offer includes a single bandwidth to be used (fullband) which restricts the available bitrate range for the offered format/sub-format combination to be equal to or above 32 kbps. The bitrate range is offered as 32 to 128 kbps. Initial noise suppression modes of default and minimum are offered. PI data types for dynamic audio suppression are offered and the bitrate for the PI data is set to 2 kbps.</w:t>
      </w:r>
    </w:p>
    <w:p w14:paraId="265AED74" w14:textId="77777777" w:rsidR="00894D66" w:rsidRDefault="00894D66" w:rsidP="00894D66">
      <w:pPr>
        <w:rPr>
          <w:lang w:eastAsia="ko-KR"/>
        </w:rPr>
      </w:pPr>
      <w:r w:rsidRPr="00567618">
        <w:rPr>
          <w:lang w:eastAsia="ko-KR"/>
        </w:rPr>
        <w:t xml:space="preserve">The </w:t>
      </w:r>
      <w:r>
        <w:rPr>
          <w:lang w:eastAsia="ko-KR"/>
        </w:rPr>
        <w:t xml:space="preserve">media level bandwidth (b=AS) for the offer is calculated by adding 128 kbps for IVAS, 1.2 kbps for IVAS payload header (excluding bandwidth, format and sub-format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09544B8B" w14:textId="77777777" w:rsidR="00894D66" w:rsidRDefault="00894D66" w:rsidP="00894D66">
      <w:pPr>
        <w:rPr>
          <w:lang w:eastAsia="ko-KR"/>
        </w:rPr>
      </w:pPr>
      <w:r>
        <w:rPr>
          <w:lang w:eastAsia="ko-KR"/>
        </w:rPr>
        <w:t>The answer mirrors the received coded format. The answer indicates their coded formats in the send direction (ISM, SBA) and also indicates their initial codec mode to be used at the start of the session with the ivas-icm-send parameter (ISM4 sub-format, 64 kbps bitrate and fullband). The bitrate range is adjusted to 64 to 128 kbps in order to fulfil the requirement for ISM4 fullband operation which requires a bitrate of 64 kbps or above. The default initial noise suppression mode in the receiving direction is selected in the answer.</w:t>
      </w:r>
    </w:p>
    <w:p w14:paraId="01E2C328" w14:textId="77777777" w:rsidR="00894D66" w:rsidRDefault="00894D66" w:rsidP="00894D66">
      <w:pPr>
        <w:rPr>
          <w:lang w:eastAsia="ko-KR"/>
        </w:rPr>
      </w:pPr>
      <w:r w:rsidRPr="00567618">
        <w:rPr>
          <w:lang w:eastAsia="ko-KR"/>
        </w:rPr>
        <w:t xml:space="preserve">The </w:t>
      </w:r>
      <w:r>
        <w:rPr>
          <w:lang w:eastAsia="ko-KR"/>
        </w:rPr>
        <w:t xml:space="preserve">media level bandwidth (b=AS) for the answer is calculated by adding 128 kbps for IVAS, 2 kbps for IVAS payload header (excluding bandwidth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736576B9" w14:textId="77777777" w:rsidR="00894D66" w:rsidRPr="00567618" w:rsidRDefault="00894D66" w:rsidP="00894D66">
      <w:pPr>
        <w:pStyle w:val="Heading3"/>
        <w:ind w:left="0" w:firstLine="0"/>
      </w:pPr>
      <w:bookmarkStart w:id="4987" w:name="_Toc217285774"/>
      <w:r w:rsidRPr="00567618">
        <w:lastRenderedPageBreak/>
        <w:t>A.</w:t>
      </w:r>
      <w:r>
        <w:t>19</w:t>
      </w:r>
      <w:r w:rsidRPr="00567618">
        <w:t>.</w:t>
      </w:r>
      <w:r>
        <w:rPr>
          <w:lang w:eastAsia="ko-KR"/>
        </w:rPr>
        <w:t>3</w:t>
      </w:r>
      <w:r w:rsidRPr="00567618">
        <w:t>.</w:t>
      </w:r>
      <w:r>
        <w:rPr>
          <w:lang w:eastAsia="ko-KR"/>
        </w:rPr>
        <w:t>3</w:t>
      </w:r>
      <w:r w:rsidRPr="00567618">
        <w:tab/>
      </w:r>
      <w:r>
        <w:rPr>
          <w:lang w:eastAsia="ko-KR"/>
        </w:rPr>
        <w:t>Split rendering session</w:t>
      </w:r>
      <w:bookmarkEnd w:id="4987"/>
    </w:p>
    <w:p w14:paraId="168882F6" w14:textId="77777777" w:rsidR="00894D66" w:rsidRPr="00567618" w:rsidRDefault="00894D66" w:rsidP="00894D66">
      <w:pPr>
        <w:pStyle w:val="TH"/>
      </w:pPr>
      <w:r w:rsidRPr="00567618">
        <w:t>Table A.</w:t>
      </w:r>
      <w:r>
        <w:rPr>
          <w:lang w:eastAsia="ko-KR"/>
        </w:rPr>
        <w:t>19</w:t>
      </w:r>
      <w:r w:rsidRPr="00567618">
        <w:t>.</w:t>
      </w:r>
      <w:r>
        <w:t>3.3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94D66" w:rsidRPr="00567618" w14:paraId="4D915F55" w14:textId="77777777" w:rsidTr="00823305">
        <w:trPr>
          <w:cantSplit/>
          <w:jc w:val="center"/>
        </w:trPr>
        <w:tc>
          <w:tcPr>
            <w:tcW w:w="9639" w:type="dxa"/>
          </w:tcPr>
          <w:p w14:paraId="0E14C334" w14:textId="77777777" w:rsidR="00894D66" w:rsidRPr="00567618" w:rsidRDefault="00894D66" w:rsidP="00823305">
            <w:pPr>
              <w:pStyle w:val="TAH"/>
            </w:pPr>
            <w:r w:rsidRPr="00567618">
              <w:t>SDP offer</w:t>
            </w:r>
          </w:p>
        </w:tc>
      </w:tr>
      <w:tr w:rsidR="00894D66" w:rsidRPr="00567618" w14:paraId="6CC8CEE2" w14:textId="77777777" w:rsidTr="00823305">
        <w:trPr>
          <w:cantSplit/>
          <w:jc w:val="center"/>
        </w:trPr>
        <w:tc>
          <w:tcPr>
            <w:tcW w:w="9639" w:type="dxa"/>
          </w:tcPr>
          <w:p w14:paraId="5D03179E" w14:textId="77777777" w:rsidR="00894D66" w:rsidRPr="00567618" w:rsidRDefault="00894D66" w:rsidP="00823305">
            <w:pPr>
              <w:pStyle w:val="PL"/>
              <w:rPr>
                <w:lang w:eastAsia="ko-KR"/>
              </w:rPr>
            </w:pPr>
            <w:r w:rsidRPr="00567618">
              <w:t xml:space="preserve">m=audio 49152 RTP/AVP </w:t>
            </w:r>
            <w:r>
              <w:t xml:space="preserve">96 </w:t>
            </w:r>
            <w:r w:rsidRPr="00567618">
              <w:t>97 98</w:t>
            </w:r>
          </w:p>
          <w:p w14:paraId="5AADFD23" w14:textId="77777777" w:rsidR="00894D66" w:rsidRPr="00567618" w:rsidRDefault="00894D66" w:rsidP="00823305">
            <w:pPr>
              <w:pStyle w:val="PL"/>
            </w:pPr>
            <w:r w:rsidRPr="00567618">
              <w:t>a=tcap:1 RTP/AVPF</w:t>
            </w:r>
          </w:p>
          <w:p w14:paraId="5FD50167" w14:textId="77777777" w:rsidR="00894D66" w:rsidRPr="00567618" w:rsidRDefault="00894D66" w:rsidP="00823305">
            <w:pPr>
              <w:pStyle w:val="PL"/>
              <w:rPr>
                <w:lang w:eastAsia="ko-KR"/>
              </w:rPr>
            </w:pPr>
            <w:r w:rsidRPr="00567618">
              <w:t>a=pcfg:1 t=1</w:t>
            </w:r>
          </w:p>
          <w:p w14:paraId="09A3B685" w14:textId="77777777" w:rsidR="00894D66" w:rsidRPr="00567618" w:rsidRDefault="00894D66" w:rsidP="00823305">
            <w:pPr>
              <w:pStyle w:val="PL"/>
              <w:rPr>
                <w:lang w:eastAsia="ko-KR"/>
              </w:rPr>
            </w:pPr>
            <w:r w:rsidRPr="00567618">
              <w:rPr>
                <w:lang w:eastAsia="ko-KR"/>
              </w:rPr>
              <w:t>b=AS:</w:t>
            </w:r>
            <w:r>
              <w:rPr>
                <w:lang w:eastAsia="ko-KR"/>
              </w:rPr>
              <w:t>80</w:t>
            </w:r>
          </w:p>
          <w:p w14:paraId="689DC795" w14:textId="77777777" w:rsidR="00894D66" w:rsidRPr="00567618" w:rsidRDefault="00894D66" w:rsidP="00823305">
            <w:pPr>
              <w:pStyle w:val="PL"/>
              <w:rPr>
                <w:lang w:eastAsia="ko-KR"/>
              </w:rPr>
            </w:pPr>
            <w:r w:rsidRPr="00567618">
              <w:rPr>
                <w:lang w:eastAsia="ko-KR"/>
              </w:rPr>
              <w:t>b=RS:0</w:t>
            </w:r>
          </w:p>
          <w:p w14:paraId="07FE92F9" w14:textId="77777777" w:rsidR="00894D66" w:rsidRPr="00567618" w:rsidRDefault="00894D66" w:rsidP="00823305">
            <w:pPr>
              <w:pStyle w:val="PL"/>
              <w:rPr>
                <w:lang w:eastAsia="ko-KR"/>
              </w:rPr>
            </w:pPr>
            <w:r w:rsidRPr="00567618">
              <w:rPr>
                <w:lang w:eastAsia="ko-KR"/>
              </w:rPr>
              <w:t>b=RR:2000</w:t>
            </w:r>
          </w:p>
          <w:p w14:paraId="4C5906E4"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0E6A27A8"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cf-send=SR; sr-dof=3; sr-tc=LCLD,384; pi-types=rhor,rlip; pi-br=6; </w:t>
            </w:r>
            <w:r w:rsidRPr="00567618">
              <w:t>max-red=220</w:t>
            </w:r>
            <w:r>
              <w:t>; ibr-recv=13.2-48</w:t>
            </w:r>
          </w:p>
          <w:p w14:paraId="19800ECE" w14:textId="77777777" w:rsidR="00894D66" w:rsidRPr="00567618" w:rsidRDefault="00894D66" w:rsidP="00823305">
            <w:pPr>
              <w:pStyle w:val="PL"/>
              <w:rPr>
                <w:lang w:eastAsia="ko-KR"/>
              </w:rPr>
            </w:pPr>
            <w:r w:rsidRPr="00567618">
              <w:t>a=rtpmap:9</w:t>
            </w:r>
            <w:r w:rsidRPr="00567618">
              <w:rPr>
                <w:lang w:eastAsia="ko-KR"/>
              </w:rPr>
              <w:t>7 EVS/16000/1</w:t>
            </w:r>
          </w:p>
          <w:p w14:paraId="60C4C635" w14:textId="77777777" w:rsidR="00894D66" w:rsidRPr="00567618" w:rsidRDefault="00894D66" w:rsidP="00823305">
            <w:pPr>
              <w:pStyle w:val="PL"/>
              <w:rPr>
                <w:lang w:eastAsia="ko-KR"/>
              </w:rPr>
            </w:pPr>
            <w:r w:rsidRPr="00567618">
              <w:t>a=fmtp:9</w:t>
            </w:r>
            <w:r w:rsidRPr="00567618">
              <w:rPr>
                <w:lang w:eastAsia="ko-KR"/>
              </w:rPr>
              <w:t xml:space="preserve">7 </w:t>
            </w:r>
            <w:r w:rsidRPr="00567618">
              <w:t>max-red=220</w:t>
            </w:r>
          </w:p>
          <w:p w14:paraId="77F4C321" w14:textId="77777777" w:rsidR="00894D66" w:rsidRPr="00567618" w:rsidRDefault="00894D66" w:rsidP="00823305">
            <w:pPr>
              <w:pStyle w:val="PL"/>
            </w:pPr>
            <w:r w:rsidRPr="00567618">
              <w:t>a=rtpmap:9</w:t>
            </w:r>
            <w:r w:rsidRPr="00567618">
              <w:rPr>
                <w:lang w:eastAsia="ko-KR"/>
              </w:rPr>
              <w:t>8</w:t>
            </w:r>
            <w:r w:rsidRPr="00567618">
              <w:t xml:space="preserve"> AMR-WB/16000/1</w:t>
            </w:r>
          </w:p>
          <w:p w14:paraId="03EECE11" w14:textId="77777777" w:rsidR="00894D66" w:rsidRPr="00567618" w:rsidRDefault="00894D66" w:rsidP="00823305">
            <w:pPr>
              <w:pStyle w:val="PL"/>
            </w:pPr>
            <w:r w:rsidRPr="00567618">
              <w:t>a=fmtp:9</w:t>
            </w:r>
            <w:r w:rsidRPr="00567618">
              <w:rPr>
                <w:lang w:eastAsia="ko-KR"/>
              </w:rPr>
              <w:t>8</w:t>
            </w:r>
            <w:r w:rsidRPr="00567618">
              <w:t xml:space="preserve"> mode-change-capability=2; max-red=220</w:t>
            </w:r>
          </w:p>
          <w:p w14:paraId="7B640610" w14:textId="77777777" w:rsidR="00894D66" w:rsidRPr="00567618" w:rsidRDefault="00894D66" w:rsidP="00823305">
            <w:pPr>
              <w:pStyle w:val="PL"/>
            </w:pPr>
            <w:r w:rsidRPr="00567618">
              <w:t>a=ptime:20</w:t>
            </w:r>
          </w:p>
          <w:p w14:paraId="4749943D" w14:textId="77777777" w:rsidR="00894D66" w:rsidRPr="00567618" w:rsidRDefault="00894D66" w:rsidP="00823305">
            <w:pPr>
              <w:pStyle w:val="PL"/>
            </w:pPr>
            <w:r w:rsidRPr="00567618">
              <w:t>a=maxptime:240</w:t>
            </w:r>
          </w:p>
        </w:tc>
      </w:tr>
      <w:tr w:rsidR="00894D66" w:rsidRPr="00567618" w14:paraId="4BFE0438" w14:textId="77777777" w:rsidTr="00823305">
        <w:trPr>
          <w:cantSplit/>
          <w:jc w:val="center"/>
        </w:trPr>
        <w:tc>
          <w:tcPr>
            <w:tcW w:w="9639" w:type="dxa"/>
          </w:tcPr>
          <w:p w14:paraId="6EB5B56D" w14:textId="77777777" w:rsidR="00894D66" w:rsidRPr="004D03EC" w:rsidRDefault="00894D66" w:rsidP="00823305">
            <w:pPr>
              <w:pStyle w:val="PL"/>
              <w:jc w:val="center"/>
              <w:rPr>
                <w:rFonts w:ascii="Arial" w:hAnsi="Arial" w:cs="Arial"/>
                <w:b/>
                <w:bCs/>
                <w:sz w:val="18"/>
                <w:szCs w:val="18"/>
              </w:rPr>
            </w:pPr>
            <w:r w:rsidRPr="004D03EC">
              <w:rPr>
                <w:rFonts w:ascii="Arial" w:hAnsi="Arial" w:cs="Arial"/>
                <w:b/>
                <w:bCs/>
                <w:sz w:val="18"/>
                <w:szCs w:val="18"/>
              </w:rPr>
              <w:t>SDP answer</w:t>
            </w:r>
          </w:p>
        </w:tc>
      </w:tr>
      <w:tr w:rsidR="00894D66" w:rsidRPr="00567618" w14:paraId="23E185E7" w14:textId="77777777" w:rsidTr="00823305">
        <w:trPr>
          <w:cantSplit/>
          <w:jc w:val="center"/>
        </w:trPr>
        <w:tc>
          <w:tcPr>
            <w:tcW w:w="9639" w:type="dxa"/>
          </w:tcPr>
          <w:p w14:paraId="6AF4A84A" w14:textId="77777777" w:rsidR="00894D66" w:rsidRPr="00567618" w:rsidRDefault="00894D66" w:rsidP="00823305">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46E917D1" w14:textId="77777777" w:rsidR="00894D66" w:rsidRPr="00567618" w:rsidRDefault="00894D66" w:rsidP="00823305">
            <w:pPr>
              <w:pStyle w:val="PL"/>
              <w:rPr>
                <w:lang w:eastAsia="ko-KR"/>
              </w:rPr>
            </w:pPr>
            <w:r w:rsidRPr="00567618">
              <w:t>a=</w:t>
            </w:r>
            <w:r w:rsidRPr="00567618">
              <w:rPr>
                <w:lang w:eastAsia="ko-KR"/>
              </w:rPr>
              <w:t>a</w:t>
            </w:r>
            <w:r w:rsidRPr="00567618">
              <w:t>cfg:1 t=1</w:t>
            </w:r>
          </w:p>
          <w:p w14:paraId="77438D5B" w14:textId="77777777" w:rsidR="00894D66" w:rsidRPr="00567618" w:rsidRDefault="00894D66" w:rsidP="00823305">
            <w:pPr>
              <w:pStyle w:val="PL"/>
              <w:rPr>
                <w:lang w:eastAsia="ko-KR"/>
              </w:rPr>
            </w:pPr>
            <w:r w:rsidRPr="00567618">
              <w:rPr>
                <w:lang w:eastAsia="ko-KR"/>
              </w:rPr>
              <w:t>b=AS:</w:t>
            </w:r>
            <w:r>
              <w:rPr>
                <w:lang w:eastAsia="ko-KR"/>
              </w:rPr>
              <w:t>417</w:t>
            </w:r>
          </w:p>
          <w:p w14:paraId="7592D37E" w14:textId="77777777" w:rsidR="00894D66" w:rsidRPr="00567618" w:rsidRDefault="00894D66" w:rsidP="00823305">
            <w:pPr>
              <w:pStyle w:val="PL"/>
              <w:rPr>
                <w:lang w:eastAsia="ko-KR"/>
              </w:rPr>
            </w:pPr>
            <w:r w:rsidRPr="00567618">
              <w:rPr>
                <w:lang w:eastAsia="ko-KR"/>
              </w:rPr>
              <w:t>b=RS:0</w:t>
            </w:r>
          </w:p>
          <w:p w14:paraId="1CC8774C" w14:textId="77777777" w:rsidR="00894D66" w:rsidRPr="00567618" w:rsidRDefault="00894D66" w:rsidP="00823305">
            <w:pPr>
              <w:pStyle w:val="PL"/>
              <w:rPr>
                <w:lang w:eastAsia="ko-KR"/>
              </w:rPr>
            </w:pPr>
            <w:r w:rsidRPr="00567618">
              <w:rPr>
                <w:lang w:eastAsia="ko-KR"/>
              </w:rPr>
              <w:t>b=RR:2000</w:t>
            </w:r>
          </w:p>
          <w:p w14:paraId="51954F16"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6807ECD6"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cf-recv=SR; sr-dof=3; sr-tc=LCLD,384; pi-types=rhor,rlip; pi-br=6; cf-send=SBA,ISM,MASA,Stereo; ibr-send=13.2-48; </w:t>
            </w:r>
            <w:r w:rsidRPr="00567618">
              <w:t>max-red=220</w:t>
            </w:r>
            <w:r>
              <w:t>;</w:t>
            </w:r>
          </w:p>
          <w:p w14:paraId="1315B286" w14:textId="77777777" w:rsidR="00894D66" w:rsidRPr="00567618" w:rsidRDefault="00894D66" w:rsidP="00823305">
            <w:pPr>
              <w:pStyle w:val="PL"/>
            </w:pPr>
            <w:r w:rsidRPr="00567618">
              <w:t>a=ptime:20</w:t>
            </w:r>
          </w:p>
          <w:p w14:paraId="426E7DEB" w14:textId="77777777" w:rsidR="00894D66" w:rsidRPr="00567618" w:rsidRDefault="00894D66" w:rsidP="00823305">
            <w:pPr>
              <w:pStyle w:val="PL"/>
            </w:pPr>
            <w:r w:rsidRPr="00567618">
              <w:t>a=maxptime:240</w:t>
            </w:r>
          </w:p>
        </w:tc>
      </w:tr>
    </w:tbl>
    <w:p w14:paraId="1DDAA71E" w14:textId="77777777" w:rsidR="00894D66" w:rsidRDefault="00894D66" w:rsidP="00894D66">
      <w:pPr>
        <w:spacing w:after="0"/>
        <w:rPr>
          <w:noProof/>
        </w:rPr>
      </w:pPr>
    </w:p>
    <w:p w14:paraId="6849E637" w14:textId="77777777" w:rsidR="00894D66" w:rsidRPr="00567618" w:rsidRDefault="00894D66" w:rsidP="00894D66">
      <w:pPr>
        <w:rPr>
          <w:b/>
        </w:rPr>
      </w:pPr>
      <w:r w:rsidRPr="00567618">
        <w:rPr>
          <w:b/>
        </w:rPr>
        <w:t>Comments:</w:t>
      </w:r>
    </w:p>
    <w:p w14:paraId="7611AE49" w14:textId="77777777" w:rsidR="00894D66" w:rsidRDefault="00894D66" w:rsidP="00894D66">
      <w:pPr>
        <w:rPr>
          <w:lang w:eastAsia="ko-KR"/>
        </w:rPr>
      </w:pPr>
      <w:r>
        <w:rPr>
          <w:lang w:eastAsia="ko-KR"/>
        </w:rPr>
        <w:t>The split rendering session offer includes a single coded format (SR) in the cf parameter. The degrees of freedom parameter sr-dof is set to 3. With the sr-tc parameter, the SR codec format is set to LCLD with up to 384 kbps bitrate. PI types for head orientations and listener position are offered with 6 kbps reserved for the PI data. The bitrate in the receiving direction is set to a range of 13.2 to 48 kbps.</w:t>
      </w:r>
    </w:p>
    <w:p w14:paraId="1F580C59" w14:textId="77777777" w:rsidR="00894D66" w:rsidRDefault="00894D66" w:rsidP="00894D66">
      <w:pPr>
        <w:rPr>
          <w:lang w:eastAsia="ko-KR"/>
        </w:rPr>
      </w:pPr>
      <w:r w:rsidRPr="00567618">
        <w:rPr>
          <w:lang w:eastAsia="ko-KR"/>
        </w:rPr>
        <w:t xml:space="preserve">The </w:t>
      </w:r>
      <w:r>
        <w:rPr>
          <w:lang w:eastAsia="ko-KR"/>
        </w:rPr>
        <w:t xml:space="preserve">media level bandwidth (b=AS) for the offer is calculated by adding 48 kbps for IVAS, 2 kbps for IVAS payload header (including ToC, initial E byte, bandwidth change requests, PI indication and split rendering requests), adding 6 kbps for PI data, adding 24 kbps for </w:t>
      </w:r>
      <w:r w:rsidRPr="00567618">
        <w:rPr>
          <w:lang w:eastAsia="ko-KR"/>
        </w:rPr>
        <w:t>IPv</w:t>
      </w:r>
      <w:r>
        <w:rPr>
          <w:lang w:eastAsia="ko-KR"/>
        </w:rPr>
        <w:t>6 and rounding up to the nearest integer</w:t>
      </w:r>
      <w:r w:rsidRPr="00567618">
        <w:rPr>
          <w:lang w:eastAsia="ko-KR"/>
        </w:rPr>
        <w:t>.</w:t>
      </w:r>
      <w:r>
        <w:rPr>
          <w:lang w:eastAsia="ko-KR"/>
        </w:rPr>
        <w:t xml:space="preserve"> The format and sub-format request bits are excluded because the send direction is operating only in split rendering mode.</w:t>
      </w:r>
    </w:p>
    <w:p w14:paraId="0FDE867B" w14:textId="77777777" w:rsidR="00894D66" w:rsidRDefault="00894D66" w:rsidP="00894D66">
      <w:pPr>
        <w:rPr>
          <w:lang w:eastAsia="ko-KR"/>
        </w:rPr>
      </w:pPr>
      <w:r>
        <w:rPr>
          <w:lang w:eastAsia="ko-KR"/>
        </w:rPr>
        <w:t>The answer mirrors the split rendering and PI parameters. The answer includes the coded formats (SBA, ISM, MASA, Stereo) and the bitrate range of 13.2 to 48 kbps for their send direction.</w:t>
      </w:r>
    </w:p>
    <w:p w14:paraId="66D9CF7C" w14:textId="77777777" w:rsidR="00894D66" w:rsidRDefault="00894D66" w:rsidP="00894D66">
      <w:pPr>
        <w:rPr>
          <w:lang w:eastAsia="ko-KR"/>
        </w:rPr>
      </w:pPr>
      <w:r w:rsidRPr="00567618">
        <w:rPr>
          <w:lang w:eastAsia="ko-KR"/>
        </w:rPr>
        <w:t xml:space="preserve">The </w:t>
      </w:r>
      <w:r>
        <w:rPr>
          <w:lang w:eastAsia="ko-KR"/>
        </w:rPr>
        <w:t xml:space="preserve">media level bandwidth (b=AS) for the answer is calculated by adding 384 kbps for SR IVAS, 2.8 kbps for SR IVAS payload header (including 2xToC, initial E byte, bandwidth change requests, PI indication, format and sub-format change requests), adding 6 kbps for PI data, adding 24 kbps for </w:t>
      </w:r>
      <w:r w:rsidRPr="00567618">
        <w:rPr>
          <w:lang w:eastAsia="ko-KR"/>
        </w:rPr>
        <w:t>IPv</w:t>
      </w:r>
      <w:r>
        <w:rPr>
          <w:lang w:eastAsia="ko-KR"/>
        </w:rPr>
        <w:t>6 and rounding up to the nearest integer</w:t>
      </w:r>
      <w:r w:rsidRPr="00567618">
        <w:rPr>
          <w:lang w:eastAsia="ko-KR"/>
        </w:rPr>
        <w:t>.</w:t>
      </w:r>
    </w:p>
    <w:p w14:paraId="5CCEC3B1" w14:textId="77777777" w:rsidR="00FC7E52" w:rsidRPr="00FC7E52" w:rsidRDefault="00FC7E52">
      <w:pPr>
        <w:spacing w:after="0"/>
      </w:pPr>
      <w:r w:rsidRPr="00FC7E52">
        <w:br w:type="page"/>
      </w:r>
    </w:p>
    <w:p w14:paraId="3248D252" w14:textId="73A6B085" w:rsidR="00FC7E52" w:rsidRPr="00567618" w:rsidRDefault="00FC7E52" w:rsidP="00FC7E52">
      <w:pPr>
        <w:pStyle w:val="Heading8"/>
      </w:pPr>
      <w:bookmarkStart w:id="4988" w:name="_Toc217285775"/>
      <w:r w:rsidRPr="00567618">
        <w:lastRenderedPageBreak/>
        <w:t>Annex B (informative):</w:t>
      </w:r>
      <w:r w:rsidRPr="00567618">
        <w:br/>
        <w:t>Examples of adaptation scenarios</w:t>
      </w:r>
      <w:bookmarkEnd w:id="4975"/>
      <w:bookmarkEnd w:id="4976"/>
      <w:bookmarkEnd w:id="4977"/>
      <w:bookmarkEnd w:id="4978"/>
      <w:bookmarkEnd w:id="4979"/>
      <w:bookmarkEnd w:id="4980"/>
      <w:bookmarkEnd w:id="4981"/>
      <w:bookmarkEnd w:id="4982"/>
      <w:bookmarkEnd w:id="4983"/>
      <w:bookmarkEnd w:id="4988"/>
    </w:p>
    <w:p w14:paraId="2EB96A68" w14:textId="77777777" w:rsidR="00FC7E52" w:rsidRPr="00567618" w:rsidRDefault="00FC7E52" w:rsidP="00FC7E52">
      <w:pPr>
        <w:pStyle w:val="Heading1"/>
      </w:pPr>
      <w:bookmarkStart w:id="4989" w:name="_Toc26369623"/>
      <w:bookmarkStart w:id="4990" w:name="_Toc36227505"/>
      <w:bookmarkStart w:id="4991" w:name="_Toc36228520"/>
      <w:bookmarkStart w:id="4992" w:name="_Toc36229147"/>
      <w:bookmarkStart w:id="4993" w:name="_Toc68847467"/>
      <w:bookmarkStart w:id="4994" w:name="_Toc74611402"/>
      <w:bookmarkStart w:id="4995" w:name="_Toc75566681"/>
      <w:bookmarkStart w:id="4996" w:name="_Toc89790233"/>
      <w:bookmarkStart w:id="4997" w:name="_Toc99466871"/>
      <w:bookmarkStart w:id="4998" w:name="_Toc217285776"/>
      <w:r w:rsidRPr="00567618">
        <w:t>B.1</w:t>
      </w:r>
      <w:r w:rsidRPr="00567618">
        <w:tab/>
        <w:t>Video bitrate adaptation</w:t>
      </w:r>
      <w:bookmarkEnd w:id="4989"/>
      <w:bookmarkEnd w:id="4990"/>
      <w:bookmarkEnd w:id="4991"/>
      <w:bookmarkEnd w:id="4992"/>
      <w:bookmarkEnd w:id="4993"/>
      <w:bookmarkEnd w:id="4994"/>
      <w:bookmarkEnd w:id="4995"/>
      <w:bookmarkEnd w:id="4996"/>
      <w:bookmarkEnd w:id="4997"/>
      <w:bookmarkEnd w:id="4998"/>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99" w:name="_Toc26369624"/>
      <w:bookmarkStart w:id="5000" w:name="_Toc36227506"/>
      <w:bookmarkStart w:id="5001" w:name="_Toc36228521"/>
      <w:bookmarkStart w:id="5002" w:name="_Toc36229148"/>
      <w:bookmarkStart w:id="5003" w:name="_Toc68847468"/>
      <w:bookmarkStart w:id="5004" w:name="_Toc74611403"/>
      <w:bookmarkStart w:id="5005" w:name="_Toc75566682"/>
      <w:bookmarkStart w:id="5006" w:name="_Toc89790234"/>
      <w:bookmarkStart w:id="5007" w:name="_Toc99466872"/>
      <w:bookmarkStart w:id="5008" w:name="_Toc217285777"/>
      <w:r w:rsidRPr="00567618">
        <w:lastRenderedPageBreak/>
        <w:t>Annex C (informative):</w:t>
      </w:r>
      <w:r w:rsidRPr="00567618">
        <w:br/>
        <w:t>Example adaptation mechanisms for speech</w:t>
      </w:r>
      <w:bookmarkEnd w:id="4999"/>
      <w:bookmarkEnd w:id="5000"/>
      <w:bookmarkEnd w:id="5001"/>
      <w:bookmarkEnd w:id="5002"/>
      <w:bookmarkEnd w:id="5003"/>
      <w:bookmarkEnd w:id="5004"/>
      <w:bookmarkEnd w:id="5005"/>
      <w:bookmarkEnd w:id="5006"/>
      <w:bookmarkEnd w:id="5007"/>
      <w:bookmarkEnd w:id="5008"/>
    </w:p>
    <w:p w14:paraId="79FD2639" w14:textId="77777777" w:rsidR="00FC7E52" w:rsidRPr="00567618" w:rsidRDefault="00FC7E52" w:rsidP="00FC7E52">
      <w:pPr>
        <w:pStyle w:val="Heading1"/>
      </w:pPr>
      <w:bookmarkStart w:id="5009" w:name="_Toc26369625"/>
      <w:bookmarkStart w:id="5010" w:name="_Toc36227507"/>
      <w:bookmarkStart w:id="5011" w:name="_Toc36228522"/>
      <w:bookmarkStart w:id="5012" w:name="_Toc36229149"/>
      <w:bookmarkStart w:id="5013" w:name="_Toc68847469"/>
      <w:bookmarkStart w:id="5014" w:name="_Toc74611404"/>
      <w:bookmarkStart w:id="5015" w:name="_Toc75566683"/>
      <w:bookmarkStart w:id="5016" w:name="_Toc89790235"/>
      <w:bookmarkStart w:id="5017" w:name="_Toc99466873"/>
      <w:bookmarkStart w:id="5018" w:name="_Toc217285778"/>
      <w:r w:rsidRPr="00567618">
        <w:t>C.1</w:t>
      </w:r>
      <w:r w:rsidRPr="00567618">
        <w:tab/>
        <w:t>Example of feedback and adaptation for speech and video</w:t>
      </w:r>
      <w:bookmarkEnd w:id="5009"/>
      <w:bookmarkEnd w:id="5010"/>
      <w:bookmarkEnd w:id="5011"/>
      <w:bookmarkEnd w:id="5012"/>
      <w:bookmarkEnd w:id="5013"/>
      <w:bookmarkEnd w:id="5014"/>
      <w:bookmarkEnd w:id="5015"/>
      <w:bookmarkEnd w:id="5016"/>
      <w:bookmarkEnd w:id="5017"/>
      <w:bookmarkEnd w:id="5018"/>
    </w:p>
    <w:p w14:paraId="7FB04B1E" w14:textId="77777777" w:rsidR="00FC7E52" w:rsidRPr="00567618" w:rsidRDefault="00FC7E52" w:rsidP="00FC7E52">
      <w:pPr>
        <w:pStyle w:val="Heading2"/>
      </w:pPr>
      <w:bookmarkStart w:id="5019" w:name="_Toc26369626"/>
      <w:bookmarkStart w:id="5020" w:name="_Toc36227508"/>
      <w:bookmarkStart w:id="5021" w:name="_Toc36228523"/>
      <w:bookmarkStart w:id="5022" w:name="_Toc36229150"/>
      <w:bookmarkStart w:id="5023" w:name="_Toc68847470"/>
      <w:bookmarkStart w:id="5024" w:name="_Toc74611405"/>
      <w:bookmarkStart w:id="5025" w:name="_Toc75566684"/>
      <w:bookmarkStart w:id="5026" w:name="_Toc89790236"/>
      <w:bookmarkStart w:id="5027" w:name="_Toc99466874"/>
      <w:bookmarkStart w:id="5028" w:name="_Toc217285779"/>
      <w:r w:rsidRPr="00567618">
        <w:t>C.1.1</w:t>
      </w:r>
      <w:r w:rsidRPr="00567618">
        <w:tab/>
        <w:t>Introduction</w:t>
      </w:r>
      <w:bookmarkEnd w:id="5019"/>
      <w:bookmarkEnd w:id="5020"/>
      <w:bookmarkEnd w:id="5021"/>
      <w:bookmarkEnd w:id="5022"/>
      <w:bookmarkEnd w:id="5023"/>
      <w:bookmarkEnd w:id="5024"/>
      <w:bookmarkEnd w:id="5025"/>
      <w:bookmarkEnd w:id="5026"/>
      <w:bookmarkEnd w:id="5027"/>
      <w:bookmarkEnd w:id="5028"/>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29" w:name="_Toc26369627"/>
      <w:bookmarkStart w:id="5030" w:name="_Toc36227509"/>
      <w:bookmarkStart w:id="5031" w:name="_Toc36228524"/>
      <w:bookmarkStart w:id="5032" w:name="_Toc36229151"/>
      <w:bookmarkStart w:id="5033" w:name="_Toc68847471"/>
      <w:bookmarkStart w:id="5034" w:name="_Toc74611406"/>
      <w:bookmarkStart w:id="5035" w:name="_Toc75566685"/>
      <w:bookmarkStart w:id="5036" w:name="_Toc89790237"/>
      <w:bookmarkStart w:id="5037" w:name="_Toc99466875"/>
      <w:bookmarkStart w:id="5038" w:name="_Toc217285780"/>
      <w:r w:rsidRPr="00567618">
        <w:lastRenderedPageBreak/>
        <w:t>C.1.2</w:t>
      </w:r>
      <w:r w:rsidRPr="00567618">
        <w:tab/>
        <w:t>Signalling state considerations</w:t>
      </w:r>
      <w:bookmarkEnd w:id="5029"/>
      <w:bookmarkEnd w:id="5030"/>
      <w:bookmarkEnd w:id="5031"/>
      <w:bookmarkEnd w:id="5032"/>
      <w:bookmarkEnd w:id="5033"/>
      <w:bookmarkEnd w:id="5034"/>
      <w:bookmarkEnd w:id="5035"/>
      <w:bookmarkEnd w:id="5036"/>
      <w:bookmarkEnd w:id="5037"/>
      <w:bookmarkEnd w:id="5038"/>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39"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39"/>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rsidRPr="00567618">
        <w:lastRenderedPageBreak/>
        <w:t>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65pt;height:314pt" o:ole="">
            <v:imagedata r:id="rId137" o:title=""/>
          </v:shape>
          <o:OLEObject Type="Embed" ProgID="Visio.Drawing.11" ShapeID="_x0000_i1085" DrawAspect="Content" ObjectID="_1827899202" r:id="rId138"/>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40" w:name="_Toc26369628"/>
      <w:bookmarkStart w:id="5041" w:name="_Toc36227510"/>
      <w:bookmarkStart w:id="5042" w:name="_Toc36228525"/>
      <w:bookmarkStart w:id="5043" w:name="_Toc36229152"/>
      <w:bookmarkStart w:id="5044" w:name="_Toc68847472"/>
      <w:bookmarkStart w:id="5045" w:name="_Toc74611407"/>
      <w:bookmarkStart w:id="5046" w:name="_Toc75566686"/>
      <w:bookmarkStart w:id="5047" w:name="_Toc89790238"/>
      <w:bookmarkStart w:id="5048" w:name="_Toc99466876"/>
      <w:bookmarkStart w:id="5049" w:name="_Toc217285781"/>
      <w:r w:rsidRPr="00567618">
        <w:lastRenderedPageBreak/>
        <w:t>C.1.3</w:t>
      </w:r>
      <w:r w:rsidRPr="00567618">
        <w:tab/>
        <w:t>Adaptation state machine implementations</w:t>
      </w:r>
      <w:bookmarkEnd w:id="5040"/>
      <w:bookmarkEnd w:id="5041"/>
      <w:bookmarkEnd w:id="5042"/>
      <w:bookmarkEnd w:id="5043"/>
      <w:bookmarkEnd w:id="5044"/>
      <w:bookmarkEnd w:id="5045"/>
      <w:bookmarkEnd w:id="5046"/>
      <w:bookmarkEnd w:id="5047"/>
      <w:bookmarkEnd w:id="5048"/>
      <w:bookmarkEnd w:id="5049"/>
    </w:p>
    <w:p w14:paraId="4E6643FC" w14:textId="77777777" w:rsidR="00FC7E52" w:rsidRPr="00567618" w:rsidRDefault="00FC7E52" w:rsidP="00FC7E52">
      <w:pPr>
        <w:pStyle w:val="Heading3"/>
      </w:pPr>
      <w:bookmarkStart w:id="5050" w:name="_Toc26369629"/>
      <w:bookmarkStart w:id="5051" w:name="_Toc36227511"/>
      <w:bookmarkStart w:id="5052" w:name="_Toc36228526"/>
      <w:bookmarkStart w:id="5053" w:name="_Toc36229153"/>
      <w:bookmarkStart w:id="5054" w:name="_Toc68847473"/>
      <w:bookmarkStart w:id="5055" w:name="_Toc74611408"/>
      <w:bookmarkStart w:id="5056" w:name="_Toc75566687"/>
      <w:bookmarkStart w:id="5057" w:name="_Toc89790239"/>
      <w:bookmarkStart w:id="5058" w:name="_Toc99466877"/>
      <w:bookmarkStart w:id="5059" w:name="_Toc217285782"/>
      <w:r w:rsidRPr="00567618">
        <w:t>C.1.3.1</w:t>
      </w:r>
      <w:r w:rsidRPr="00567618">
        <w:tab/>
        <w:t>General</w:t>
      </w:r>
      <w:bookmarkEnd w:id="5050"/>
      <w:bookmarkEnd w:id="5051"/>
      <w:bookmarkEnd w:id="5052"/>
      <w:bookmarkEnd w:id="5053"/>
      <w:bookmarkEnd w:id="5054"/>
      <w:bookmarkEnd w:id="5055"/>
      <w:bookmarkEnd w:id="5056"/>
      <w:bookmarkEnd w:id="5057"/>
      <w:bookmarkEnd w:id="5058"/>
      <w:bookmarkEnd w:id="5059"/>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lastRenderedPageBreak/>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60" w:name="_Toc26369630"/>
      <w:bookmarkStart w:id="5061" w:name="_Toc36227512"/>
      <w:bookmarkStart w:id="5062" w:name="_Toc36228527"/>
      <w:bookmarkStart w:id="5063" w:name="_Toc36229154"/>
      <w:bookmarkStart w:id="5064" w:name="_Toc68847474"/>
      <w:bookmarkStart w:id="5065" w:name="_Toc74611409"/>
      <w:bookmarkStart w:id="5066" w:name="_Toc75566688"/>
      <w:bookmarkStart w:id="5067" w:name="_Toc89790240"/>
      <w:bookmarkStart w:id="5068" w:name="_Toc99466878"/>
      <w:bookmarkStart w:id="5069" w:name="_Toc217285783"/>
      <w:r w:rsidRPr="00567618">
        <w:t>C.1.3.2</w:t>
      </w:r>
      <w:r w:rsidRPr="00567618">
        <w:tab/>
        <w:t>Adaptation state machine with four states</w:t>
      </w:r>
      <w:bookmarkEnd w:id="5060"/>
      <w:bookmarkEnd w:id="5061"/>
      <w:bookmarkEnd w:id="5062"/>
      <w:bookmarkEnd w:id="5063"/>
      <w:bookmarkEnd w:id="5064"/>
      <w:bookmarkEnd w:id="5065"/>
      <w:bookmarkEnd w:id="5066"/>
      <w:bookmarkEnd w:id="5067"/>
      <w:bookmarkEnd w:id="5068"/>
      <w:bookmarkEnd w:id="5069"/>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6in;height:452.65pt" o:ole="">
            <v:imagedata r:id="rId139" o:title=""/>
          </v:shape>
          <o:OLEObject Type="Embed" ProgID="Visio.Drawing.11" ShapeID="_x0000_i1086" DrawAspect="Content" ObjectID="_1827899203" r:id="rId140"/>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lastRenderedPageBreak/>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70"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70"/>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71"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72" w:name="_MCCTEMPBM_CRPT86940620___5" w:colFirst="1" w:colLast="1"/>
            <w:bookmarkEnd w:id="5071"/>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73" w:name="_MCCTEMPBM_CRPT86940621___5" w:colFirst="1" w:colLast="1"/>
            <w:bookmarkEnd w:id="5072"/>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74" w:name="_MCCTEMPBM_CRPT86940622___5" w:colFirst="1" w:colLast="1"/>
            <w:bookmarkEnd w:id="5073"/>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75" w:name="_MCCTEMPBM_CRPT86940623___5" w:colFirst="1" w:colLast="1"/>
            <w:bookmarkEnd w:id="5074"/>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76" w:name="_MCCTEMPBM_CRPT86940624___5" w:colFirst="1" w:colLast="1"/>
            <w:bookmarkEnd w:id="5075"/>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76"/>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77" w:name="_MCCTEMPBM_CRPT86940625___5"/>
            <w:r w:rsidRPr="00567618">
              <w:rPr>
                <w:color w:val="000000"/>
              </w:rPr>
              <w:t>Condition:</w:t>
            </w:r>
          </w:p>
          <w:bookmarkEnd w:id="5077"/>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78"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79" w:name="_MCCTEMPBM_CRPT86940627___5" w:colFirst="1" w:colLast="1"/>
            <w:bookmarkEnd w:id="5078"/>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79"/>
    </w:tbl>
    <w:p w14:paraId="4248E2BF" w14:textId="77777777" w:rsidR="00FC7E52" w:rsidRPr="00567618" w:rsidRDefault="00FC7E52" w:rsidP="00FC7E52"/>
    <w:p w14:paraId="012F8CC9" w14:textId="77777777" w:rsidR="00FC7E52" w:rsidRPr="00567618" w:rsidRDefault="00FC7E52" w:rsidP="00FC7E52">
      <w:pPr>
        <w:pStyle w:val="Heading3"/>
      </w:pPr>
      <w:bookmarkStart w:id="5080" w:name="_Toc26369631"/>
      <w:bookmarkStart w:id="5081" w:name="_Toc36227513"/>
      <w:bookmarkStart w:id="5082" w:name="_Toc36228528"/>
      <w:bookmarkStart w:id="5083" w:name="_Toc36229155"/>
      <w:bookmarkStart w:id="5084" w:name="_Toc68847475"/>
      <w:bookmarkStart w:id="5085" w:name="_Toc74611410"/>
      <w:bookmarkStart w:id="5086" w:name="_Toc75566689"/>
      <w:bookmarkStart w:id="5087" w:name="_Toc89790241"/>
      <w:bookmarkStart w:id="5088" w:name="_Toc99466879"/>
      <w:bookmarkStart w:id="5089" w:name="_Toc217285784"/>
      <w:r w:rsidRPr="00567618">
        <w:lastRenderedPageBreak/>
        <w:t>C.1.3.3</w:t>
      </w:r>
      <w:r w:rsidRPr="00567618">
        <w:tab/>
        <w:t>Adaptation state machine with four states (simplified version without frame aggregation)</w:t>
      </w:r>
      <w:bookmarkEnd w:id="5080"/>
      <w:bookmarkEnd w:id="5081"/>
      <w:bookmarkEnd w:id="5082"/>
      <w:bookmarkEnd w:id="5083"/>
      <w:bookmarkEnd w:id="5084"/>
      <w:bookmarkEnd w:id="5085"/>
      <w:bookmarkEnd w:id="5086"/>
      <w:bookmarkEnd w:id="5087"/>
      <w:bookmarkEnd w:id="5088"/>
      <w:bookmarkEnd w:id="5089"/>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4pt;height:370pt" o:ole="">
            <v:imagedata r:id="rId141" o:title=""/>
          </v:shape>
          <o:OLEObject Type="Embed" ProgID="Visio.Drawing.11" ShapeID="_x0000_i1087" DrawAspect="Content" ObjectID="_1827899204" r:id="rId142"/>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lastRenderedPageBreak/>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90"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90"/>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91"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92" w:name="_MCCTEMPBM_CRPT86940630___5" w:colFirst="1" w:colLast="1"/>
            <w:bookmarkEnd w:id="5091"/>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93" w:name="_MCCTEMPBM_CRPT86940631___5" w:colFirst="1" w:colLast="1"/>
            <w:bookmarkEnd w:id="5092"/>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94" w:name="_MCCTEMPBM_CRPT86940632___5" w:colFirst="1" w:colLast="1"/>
            <w:bookmarkEnd w:id="5093"/>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95" w:name="_MCCTEMPBM_CRPT86940633___5" w:colFirst="1" w:colLast="1"/>
            <w:bookmarkEnd w:id="5094"/>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96" w:name="_MCCTEMPBM_CRPT86940634___5" w:colFirst="1" w:colLast="1"/>
            <w:bookmarkEnd w:id="5095"/>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96"/>
    </w:tbl>
    <w:p w14:paraId="079EC713" w14:textId="77777777" w:rsidR="00FC7E52" w:rsidRPr="00567618" w:rsidRDefault="00FC7E52" w:rsidP="00FC7E52"/>
    <w:p w14:paraId="7147D2F4" w14:textId="77777777" w:rsidR="00FC7E52" w:rsidRPr="00567618" w:rsidRDefault="00FC7E52" w:rsidP="00FC7E52">
      <w:pPr>
        <w:pStyle w:val="Heading3"/>
      </w:pPr>
      <w:bookmarkStart w:id="5097" w:name="_Toc26369632"/>
      <w:bookmarkStart w:id="5098" w:name="_Toc36227514"/>
      <w:bookmarkStart w:id="5099" w:name="_Toc36228529"/>
      <w:bookmarkStart w:id="5100" w:name="_Toc36229156"/>
      <w:bookmarkStart w:id="5101" w:name="_Toc68847476"/>
      <w:bookmarkStart w:id="5102" w:name="_Toc74611411"/>
      <w:bookmarkStart w:id="5103" w:name="_Toc75566690"/>
      <w:bookmarkStart w:id="5104" w:name="_Toc89790242"/>
      <w:bookmarkStart w:id="5105" w:name="_Toc99466880"/>
      <w:bookmarkStart w:id="5106" w:name="_Toc217285785"/>
      <w:r w:rsidRPr="00567618">
        <w:lastRenderedPageBreak/>
        <w:t>C.1.3.4</w:t>
      </w:r>
      <w:r w:rsidRPr="00567618">
        <w:tab/>
        <w:t>Adaptation state machine with two states</w:t>
      </w:r>
      <w:bookmarkEnd w:id="5097"/>
      <w:bookmarkEnd w:id="5098"/>
      <w:bookmarkEnd w:id="5099"/>
      <w:bookmarkEnd w:id="5100"/>
      <w:bookmarkEnd w:id="5101"/>
      <w:bookmarkEnd w:id="5102"/>
      <w:bookmarkEnd w:id="5103"/>
      <w:bookmarkEnd w:id="5104"/>
      <w:bookmarkEnd w:id="5105"/>
      <w:bookmarkEnd w:id="5106"/>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3.35pt;height:354.65pt" o:ole="">
            <v:imagedata r:id="rId143" o:title=""/>
          </v:shape>
          <o:OLEObject Type="Embed" ProgID="Visio.Drawing.11" ShapeID="_x0000_i1088" DrawAspect="Content" ObjectID="_1827899205" r:id="rId144"/>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107" w:name="_MCCTEMPBM_CRPT86940635___4"/>
            <w:r w:rsidRPr="00567618">
              <w:t>State transition</w:t>
            </w:r>
            <w:bookmarkEnd w:id="5107"/>
          </w:p>
        </w:tc>
        <w:tc>
          <w:tcPr>
            <w:tcW w:w="7607" w:type="dxa"/>
            <w:shd w:val="clear" w:color="auto" w:fill="auto"/>
          </w:tcPr>
          <w:p w14:paraId="19AB44FE" w14:textId="77777777" w:rsidR="00FC7E52" w:rsidRPr="00567618" w:rsidRDefault="00FC7E52" w:rsidP="00FC7E52">
            <w:pPr>
              <w:pStyle w:val="TAH"/>
            </w:pPr>
            <w:bookmarkStart w:id="5108" w:name="_MCCTEMPBM_CRPT86940636___4"/>
            <w:r w:rsidRPr="00567618">
              <w:t xml:space="preserve">Conditions and actions </w:t>
            </w:r>
            <w:bookmarkEnd w:id="5108"/>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109"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110" w:name="_MCCTEMPBM_CRPT86940638___5" w:colFirst="1" w:colLast="1"/>
            <w:bookmarkEnd w:id="5109"/>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111" w:name="_MCCTEMPBM_CRPT86940639___5" w:colFirst="1" w:colLast="1"/>
            <w:bookmarkEnd w:id="5110"/>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112" w:name="_MCCTEMPBM_CRPT86940640___5" w:colFirst="1" w:colLast="1"/>
            <w:bookmarkEnd w:id="5111"/>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112"/>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113" w:name="_Toc26369633"/>
      <w:bookmarkStart w:id="5114" w:name="_Toc36227515"/>
      <w:bookmarkStart w:id="5115" w:name="_Toc36228530"/>
      <w:bookmarkStart w:id="5116" w:name="_Toc36229157"/>
      <w:bookmarkStart w:id="5117" w:name="_Toc68847477"/>
      <w:bookmarkStart w:id="5118" w:name="_Toc74611412"/>
      <w:bookmarkStart w:id="5119" w:name="_Toc75566691"/>
      <w:bookmarkStart w:id="5120" w:name="_Toc89790243"/>
      <w:bookmarkStart w:id="5121" w:name="_Toc99466881"/>
      <w:bookmarkStart w:id="5122" w:name="_Toc217285786"/>
      <w:r w:rsidRPr="00567618">
        <w:rPr>
          <w:noProof/>
        </w:rPr>
        <w:lastRenderedPageBreak/>
        <w:t>C.1.3.5</w:t>
      </w:r>
      <w:r w:rsidRPr="00567618">
        <w:rPr>
          <w:noProof/>
        </w:rPr>
        <w:tab/>
        <w:t>Adaptation when using ECN</w:t>
      </w:r>
      <w:bookmarkEnd w:id="5113"/>
      <w:bookmarkEnd w:id="5114"/>
      <w:bookmarkEnd w:id="5115"/>
      <w:bookmarkEnd w:id="5116"/>
      <w:bookmarkEnd w:id="5117"/>
      <w:bookmarkEnd w:id="5118"/>
      <w:bookmarkEnd w:id="5119"/>
      <w:bookmarkEnd w:id="5120"/>
      <w:bookmarkEnd w:id="5121"/>
      <w:bookmarkEnd w:id="5122"/>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123"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124" w:name="_MCCTEMPBM_CRPT86940642___7"/>
            <w:bookmarkEnd w:id="5123"/>
            <w:r w:rsidRPr="00567618">
              <w:t>ECN_min_rate</w:t>
            </w:r>
            <w:bookmarkEnd w:id="5124"/>
          </w:p>
        </w:tc>
        <w:tc>
          <w:tcPr>
            <w:tcW w:w="5670" w:type="dxa"/>
          </w:tcPr>
          <w:p w14:paraId="250900D2" w14:textId="77777777" w:rsidR="00FC7E52" w:rsidRPr="00567618" w:rsidRDefault="00FC7E52" w:rsidP="00FC7E52">
            <w:pPr>
              <w:pStyle w:val="TAL"/>
            </w:pPr>
            <w:bookmarkStart w:id="5125" w:name="_MCCTEMPBM_CRPT86940643___7"/>
            <w:r w:rsidRPr="00567618">
              <w:t>Used in accordance with Table 10.1</w:t>
            </w:r>
            <w:bookmarkEnd w:id="5125"/>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126" w:name="_MCCTEMPBM_CRPT86940644___7"/>
            <w:r w:rsidRPr="00567618">
              <w:t>ECN_congestion_wait</w:t>
            </w:r>
            <w:bookmarkEnd w:id="5126"/>
          </w:p>
        </w:tc>
        <w:tc>
          <w:tcPr>
            <w:tcW w:w="5670" w:type="dxa"/>
          </w:tcPr>
          <w:p w14:paraId="11E93189" w14:textId="77777777" w:rsidR="00FC7E52" w:rsidRPr="00567618" w:rsidRDefault="00FC7E52" w:rsidP="00FC7E52">
            <w:pPr>
              <w:pStyle w:val="TAL"/>
              <w:rPr>
                <w:bCs/>
              </w:rPr>
            </w:pPr>
            <w:bookmarkStart w:id="5127" w:name="_MCCTEMPBM_CRPT86940645___7"/>
            <w:r w:rsidRPr="00567618">
              <w:t>Used in accordance with Table 10.1</w:t>
            </w:r>
            <w:bookmarkEnd w:id="5127"/>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28"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29" w:name="_MCCTEMPBM_CRPT86940647___7"/>
      <w:bookmarkEnd w:id="5128"/>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29"/>
    <w:p w14:paraId="1537C11B" w14:textId="77777777" w:rsidR="00FC7E52" w:rsidRPr="00567618" w:rsidRDefault="00FC7E52" w:rsidP="00FC7E52">
      <w:pPr>
        <w:pStyle w:val="TH"/>
      </w:pPr>
      <w:r w:rsidRPr="00567618">
        <w:object w:dxaOrig="8460" w:dyaOrig="3972" w14:anchorId="7D5BF062">
          <v:shape id="_x0000_i1089" type="#_x0000_t75" style="width:420.65pt;height:200.65pt" o:ole="">
            <v:imagedata r:id="rId145" o:title=""/>
          </v:shape>
          <o:OLEObject Type="Embed" ProgID="Word.Picture.8" ShapeID="_x0000_i1089" DrawAspect="Content" ObjectID="_1827899206" r:id="rId146"/>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30" w:name="_MON_1315607834"/>
    <w:bookmarkEnd w:id="5130"/>
    <w:p w14:paraId="0B43AC7A" w14:textId="77777777" w:rsidR="00FC7E52" w:rsidRPr="00567618" w:rsidRDefault="00FC7E52" w:rsidP="00FC7E52">
      <w:pPr>
        <w:pStyle w:val="TH"/>
      </w:pPr>
      <w:r w:rsidRPr="00567618">
        <w:object w:dxaOrig="8460" w:dyaOrig="4870" w14:anchorId="4B21DC48">
          <v:shape id="_x0000_i1090" type="#_x0000_t75" style="width:420.65pt;height:241.35pt" o:ole="">
            <v:imagedata r:id="rId147" o:title=""/>
          </v:shape>
          <o:OLEObject Type="Embed" ProgID="Word.Picture.8" ShapeID="_x0000_i1090" DrawAspect="Content" ObjectID="_1827899207" r:id="rId148"/>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31" w:name="_MON_1315607884"/>
    <w:bookmarkEnd w:id="5131"/>
    <w:p w14:paraId="036B97C4" w14:textId="77777777" w:rsidR="00FC7E52" w:rsidRPr="00567618" w:rsidRDefault="00FC7E52" w:rsidP="00FC7E52">
      <w:pPr>
        <w:pStyle w:val="TH"/>
      </w:pPr>
      <w:r w:rsidRPr="00567618">
        <w:object w:dxaOrig="8460" w:dyaOrig="4870" w14:anchorId="6D0C9995">
          <v:shape id="_x0000_i1091" type="#_x0000_t75" style="width:420.65pt;height:241.35pt" o:ole="">
            <v:imagedata r:id="rId149" o:title=""/>
          </v:shape>
          <o:OLEObject Type="Embed" ProgID="Word.Picture.8" ShapeID="_x0000_i1091" DrawAspect="Content" ObjectID="_1827899208" r:id="rId150"/>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32" w:name="_Toc26369634"/>
      <w:bookmarkStart w:id="5133" w:name="_Toc36227516"/>
      <w:bookmarkStart w:id="5134" w:name="_Toc36228531"/>
      <w:bookmarkStart w:id="5135" w:name="_Toc36229158"/>
      <w:bookmarkStart w:id="5136" w:name="_Toc68847478"/>
      <w:bookmarkStart w:id="5137" w:name="_Toc74611413"/>
      <w:bookmarkStart w:id="5138" w:name="_Toc75566692"/>
      <w:bookmarkStart w:id="5139" w:name="_Toc89790244"/>
      <w:bookmarkStart w:id="5140" w:name="_Toc99466882"/>
      <w:bookmarkStart w:id="5141" w:name="_Toc217285787"/>
      <w:r w:rsidRPr="00567618">
        <w:t>C.2</w:t>
      </w:r>
      <w:r w:rsidRPr="00567618">
        <w:tab/>
        <w:t>Example criteria for video bit rate feedback and adaptation</w:t>
      </w:r>
      <w:bookmarkEnd w:id="5132"/>
      <w:bookmarkEnd w:id="5133"/>
      <w:bookmarkEnd w:id="5134"/>
      <w:bookmarkEnd w:id="5135"/>
      <w:bookmarkEnd w:id="5136"/>
      <w:bookmarkEnd w:id="5137"/>
      <w:bookmarkEnd w:id="5138"/>
      <w:bookmarkEnd w:id="5139"/>
      <w:bookmarkEnd w:id="5140"/>
      <w:bookmarkEnd w:id="5141"/>
    </w:p>
    <w:p w14:paraId="7DE0C988" w14:textId="77777777" w:rsidR="00FC7E52" w:rsidRPr="00567618" w:rsidRDefault="00FC7E52" w:rsidP="00FC7E52">
      <w:pPr>
        <w:pStyle w:val="Heading2"/>
      </w:pPr>
      <w:bookmarkStart w:id="5142" w:name="_Toc26369635"/>
      <w:bookmarkStart w:id="5143" w:name="_Toc36227517"/>
      <w:bookmarkStart w:id="5144" w:name="_Toc36228532"/>
      <w:bookmarkStart w:id="5145" w:name="_Toc36229159"/>
      <w:bookmarkStart w:id="5146" w:name="_Toc68847479"/>
      <w:bookmarkStart w:id="5147" w:name="_Toc74611414"/>
      <w:bookmarkStart w:id="5148" w:name="_Toc75566693"/>
      <w:bookmarkStart w:id="5149" w:name="_Toc89790245"/>
      <w:bookmarkStart w:id="5150" w:name="_Toc99466883"/>
      <w:bookmarkStart w:id="5151" w:name="_Toc217285788"/>
      <w:r w:rsidRPr="00567618">
        <w:t>C.2.1</w:t>
      </w:r>
      <w:r w:rsidRPr="00567618">
        <w:tab/>
        <w:t>Introduction</w:t>
      </w:r>
      <w:bookmarkEnd w:id="5142"/>
      <w:bookmarkEnd w:id="5143"/>
      <w:bookmarkEnd w:id="5144"/>
      <w:bookmarkEnd w:id="5145"/>
      <w:bookmarkEnd w:id="5146"/>
      <w:bookmarkEnd w:id="5147"/>
      <w:bookmarkEnd w:id="5148"/>
      <w:bookmarkEnd w:id="5149"/>
      <w:bookmarkEnd w:id="5150"/>
      <w:bookmarkEnd w:id="5151"/>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52" w:name="_Toc26369636"/>
      <w:bookmarkStart w:id="5153" w:name="_Toc36227518"/>
      <w:bookmarkStart w:id="5154" w:name="_Toc36228533"/>
      <w:bookmarkStart w:id="5155" w:name="_Toc36229160"/>
      <w:bookmarkStart w:id="5156" w:name="_Toc68847480"/>
      <w:bookmarkStart w:id="5157" w:name="_Toc74611415"/>
      <w:bookmarkStart w:id="5158" w:name="_Toc75566694"/>
      <w:bookmarkStart w:id="5159" w:name="_Toc89790246"/>
      <w:bookmarkStart w:id="5160" w:name="_Toc99466884"/>
      <w:bookmarkStart w:id="5161" w:name="_Toc217285789"/>
      <w:r w:rsidRPr="00567618">
        <w:t>C.2.2</w:t>
      </w:r>
      <w:r w:rsidRPr="00567618">
        <w:tab/>
        <w:t>Media sender side</w:t>
      </w:r>
      <w:bookmarkEnd w:id="5152"/>
      <w:bookmarkEnd w:id="5153"/>
      <w:bookmarkEnd w:id="5154"/>
      <w:bookmarkEnd w:id="5155"/>
      <w:bookmarkEnd w:id="5156"/>
      <w:bookmarkEnd w:id="5157"/>
      <w:bookmarkEnd w:id="5158"/>
      <w:bookmarkEnd w:id="5159"/>
      <w:bookmarkEnd w:id="5160"/>
      <w:bookmarkEnd w:id="5161"/>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lastRenderedPageBreak/>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62" w:name="_Toc26369637"/>
      <w:bookmarkStart w:id="5163" w:name="_Toc36227519"/>
      <w:bookmarkStart w:id="5164" w:name="_Toc36228534"/>
      <w:bookmarkStart w:id="5165" w:name="_Toc36229161"/>
      <w:bookmarkStart w:id="5166" w:name="_Toc68847481"/>
      <w:bookmarkStart w:id="5167" w:name="_Toc74611416"/>
      <w:bookmarkStart w:id="5168" w:name="_Toc75566695"/>
      <w:bookmarkStart w:id="5169" w:name="_Toc89790247"/>
      <w:bookmarkStart w:id="5170" w:name="_Toc99466885"/>
      <w:bookmarkStart w:id="5171" w:name="_Toc217285790"/>
      <w:r w:rsidRPr="00567618">
        <w:t>C.2.3</w:t>
      </w:r>
      <w:r w:rsidRPr="00567618">
        <w:tab/>
        <w:t>Media receiver side</w:t>
      </w:r>
      <w:bookmarkEnd w:id="5162"/>
      <w:bookmarkEnd w:id="5163"/>
      <w:bookmarkEnd w:id="5164"/>
      <w:bookmarkEnd w:id="5165"/>
      <w:bookmarkEnd w:id="5166"/>
      <w:bookmarkEnd w:id="5167"/>
      <w:bookmarkEnd w:id="5168"/>
      <w:bookmarkEnd w:id="5169"/>
      <w:bookmarkEnd w:id="5170"/>
      <w:bookmarkEnd w:id="5171"/>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72" w:name="_Toc26369638"/>
      <w:bookmarkStart w:id="5173" w:name="_Toc36227520"/>
      <w:bookmarkStart w:id="5174" w:name="_Toc36228535"/>
      <w:bookmarkStart w:id="5175" w:name="_Toc36229162"/>
      <w:bookmarkStart w:id="5176" w:name="_Toc68847482"/>
      <w:bookmarkStart w:id="5177" w:name="_Toc74611417"/>
      <w:bookmarkStart w:id="5178" w:name="_Toc75566696"/>
      <w:bookmarkStart w:id="5179" w:name="_Toc89790248"/>
      <w:bookmarkStart w:id="5180" w:name="_Toc99466886"/>
      <w:bookmarkStart w:id="5181" w:name="_Toc217285791"/>
      <w:r w:rsidRPr="00567618">
        <w:rPr>
          <w:noProof/>
        </w:rPr>
        <w:t>C.2.4</w:t>
      </w:r>
      <w:r w:rsidRPr="00567618">
        <w:rPr>
          <w:noProof/>
        </w:rPr>
        <w:tab/>
        <w:t>Video encoder bitrate adaptation, down-switch</w:t>
      </w:r>
      <w:bookmarkEnd w:id="5172"/>
      <w:bookmarkEnd w:id="5173"/>
      <w:bookmarkEnd w:id="5174"/>
      <w:bookmarkEnd w:id="5175"/>
      <w:bookmarkEnd w:id="5176"/>
      <w:bookmarkEnd w:id="5177"/>
      <w:bookmarkEnd w:id="5178"/>
      <w:bookmarkEnd w:id="5179"/>
      <w:bookmarkEnd w:id="5180"/>
      <w:bookmarkEnd w:id="5181"/>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9.35pt;height:304pt" o:ole="">
            <v:imagedata r:id="rId151" o:title=""/>
          </v:shape>
          <o:OLEObject Type="Embed" ProgID="Word.Picture.8" ShapeID="_x0000_i1092" DrawAspect="Content" ObjectID="_1827899209" r:id="rId152"/>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6pt" o:ole="">
            <v:imagedata r:id="rId153" o:title=""/>
          </v:shape>
          <o:OLEObject Type="Embed" ProgID="Equation.3" ShapeID="_x0000_i1093" DrawAspect="Content" ObjectID="_1827899210" r:id="rId154"/>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1.35pt;height:11.35pt" o:ole="">
            <v:imagedata r:id="rId155" o:title=""/>
          </v:shape>
          <o:OLEObject Type="Embed" ProgID="Equation.3" ShapeID="_x0000_i1094" DrawAspect="Content" ObjectID="_1827899211" r:id="rId156"/>
        </w:object>
      </w:r>
      <w:r w:rsidRPr="00567618">
        <w:rPr>
          <w:noProof/>
        </w:rPr>
        <w:t xml:space="preserve"> while the recommendation (</w:t>
      </w:r>
      <w:r w:rsidRPr="00567618">
        <w:rPr>
          <w:position w:val="-10"/>
        </w:rPr>
        <w:object w:dxaOrig="1860" w:dyaOrig="300" w14:anchorId="22290AA9">
          <v:shape id="_x0000_i1095" type="#_x0000_t75" style="width:93.35pt;height:16pt" o:ole="">
            <v:imagedata r:id="rId157" o:title=""/>
          </v:shape>
          <o:OLEObject Type="Embed" ProgID="Equation.3" ShapeID="_x0000_i1095" DrawAspect="Content" ObjectID="_1827899212" r:id="rId158"/>
        </w:object>
      </w:r>
      <w:r w:rsidRPr="00567618">
        <w:rPr>
          <w:noProof/>
        </w:rPr>
        <w:t xml:space="preserve">) is defined by the triangle </w:t>
      </w:r>
      <w:r w:rsidRPr="00567618">
        <w:rPr>
          <w:position w:val="-6"/>
        </w:rPr>
        <w:object w:dxaOrig="480" w:dyaOrig="240" w14:anchorId="1B8AAA4C">
          <v:shape id="_x0000_i1096" type="#_x0000_t75" style="width:26pt;height:11.35pt" o:ole="">
            <v:imagedata r:id="rId159" o:title=""/>
          </v:shape>
          <o:OLEObject Type="Embed" ProgID="Equation.3" ShapeID="_x0000_i1096" DrawAspect="Content" ObjectID="_1827899213" r:id="rId160"/>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6pt;height:11.35pt" o:ole="">
            <v:imagedata r:id="rId161" o:title=""/>
          </v:shape>
          <o:OLEObject Type="Embed" ProgID="Equation.3" ShapeID="_x0000_i1097" DrawAspect="Content" ObjectID="_1827899214" r:id="rId162"/>
        </w:object>
      </w:r>
      <w:r w:rsidRPr="00567618">
        <w:rPr>
          <w:noProof/>
        </w:rPr>
        <w:t>. As can be seen in the figure, the measurement window (</w:t>
      </w:r>
      <w:r w:rsidRPr="00567618">
        <w:rPr>
          <w:position w:val="-10"/>
        </w:rPr>
        <w:object w:dxaOrig="1939" w:dyaOrig="300" w14:anchorId="5CFAA2E3">
          <v:shape id="_x0000_i1098" type="#_x0000_t75" style="width:98pt;height:16pt" o:ole="">
            <v:imagedata r:id="rId163" o:title=""/>
          </v:shape>
          <o:OLEObject Type="Embed" ProgID="Equation.3" ShapeID="_x0000_i1098" DrawAspect="Content" ObjectID="_1827899215" r:id="rId164"/>
        </w:object>
      </w:r>
      <w:r w:rsidRPr="00567618">
        <w:rPr>
          <w:noProof/>
        </w:rPr>
        <w:t>) is here longer than the worst case adaptation time (</w:t>
      </w:r>
      <w:r w:rsidRPr="00567618">
        <w:rPr>
          <w:position w:val="-10"/>
        </w:rPr>
        <w:object w:dxaOrig="1440" w:dyaOrig="300" w14:anchorId="1647B3D0">
          <v:shape id="_x0000_i1099" type="#_x0000_t75" style="width:1in;height:16pt" o:ole="">
            <v:imagedata r:id="rId94" o:title=""/>
          </v:shape>
          <o:OLEObject Type="Embed" ProgID="Equation.3" ShapeID="_x0000_i1099" DrawAspect="Content" ObjectID="_1827899216" r:id="rId165"/>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1.35pt;height:11.35pt" o:ole="">
            <v:imagedata r:id="rId166" o:title=""/>
          </v:shape>
          <o:OLEObject Type="Embed" ProgID="Equation.3" ShapeID="_x0000_i1100" DrawAspect="Content" ObjectID="_1827899217" r:id="rId167"/>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82" w:name="_Toc26369639"/>
      <w:bookmarkStart w:id="5183" w:name="_Toc36227521"/>
      <w:bookmarkStart w:id="5184" w:name="_Toc36228536"/>
      <w:bookmarkStart w:id="5185" w:name="_Toc36229163"/>
      <w:bookmarkStart w:id="5186" w:name="_Toc68847483"/>
      <w:bookmarkStart w:id="5187" w:name="_Toc74611418"/>
      <w:bookmarkStart w:id="5188" w:name="_Toc75566697"/>
      <w:bookmarkStart w:id="5189" w:name="_Toc89790249"/>
      <w:bookmarkStart w:id="5190" w:name="_Toc99466887"/>
      <w:bookmarkStart w:id="5191" w:name="_Toc217285792"/>
      <w:r w:rsidRPr="00567618">
        <w:rPr>
          <w:noProof/>
        </w:rPr>
        <w:t>C.2.5</w:t>
      </w:r>
      <w:r w:rsidRPr="00567618">
        <w:rPr>
          <w:noProof/>
        </w:rPr>
        <w:tab/>
        <w:t>Video encoder bitrate adaptation, receiver-driven up-switch</w:t>
      </w:r>
      <w:bookmarkEnd w:id="5182"/>
      <w:bookmarkEnd w:id="5183"/>
      <w:bookmarkEnd w:id="5184"/>
      <w:bookmarkEnd w:id="5185"/>
      <w:bookmarkEnd w:id="5186"/>
      <w:bookmarkEnd w:id="5187"/>
      <w:bookmarkEnd w:id="5188"/>
      <w:bookmarkEnd w:id="5189"/>
      <w:bookmarkEnd w:id="5190"/>
      <w:bookmarkEnd w:id="5191"/>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1.35pt;height:16pt" o:ole="">
            <v:imagedata r:id="rId168" o:title=""/>
          </v:shape>
          <o:OLEObject Type="Embed" ProgID="Equation.3" ShapeID="_x0000_i1101" DrawAspect="Content" ObjectID="_1827899218" r:id="rId169"/>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lastRenderedPageBreak/>
        <w:tab/>
      </w:r>
      <w:r w:rsidRPr="00567618">
        <w:rPr>
          <w:position w:val="-10"/>
        </w:rPr>
        <w:object w:dxaOrig="5860" w:dyaOrig="300" w14:anchorId="17F7F8F6">
          <v:shape id="_x0000_i1102" type="#_x0000_t75" style="width:294pt;height:16pt" o:ole="">
            <v:imagedata r:id="rId170" o:title=""/>
          </v:shape>
          <o:OLEObject Type="Embed" ProgID="Equation.3" ShapeID="_x0000_i1102" DrawAspect="Content" ObjectID="_1827899219" r:id="rId171"/>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8pt;height:16pt" o:ole="">
            <v:imagedata r:id="rId172" o:title=""/>
          </v:shape>
          <o:OLEObject Type="Embed" ProgID="Equation.3" ShapeID="_x0000_i1103" DrawAspect="Content" ObjectID="_1827899220" r:id="rId173"/>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6pt;height:11.35pt" o:ole="">
            <v:imagedata r:id="rId174" o:title=""/>
          </v:shape>
          <o:OLEObject Type="Embed" ProgID="Equation.3" ShapeID="_x0000_i1104" DrawAspect="Content" ObjectID="_1827899221" r:id="rId175"/>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65pt;height:16pt" o:ole="">
            <v:imagedata r:id="rId176" o:title=""/>
          </v:shape>
          <o:OLEObject Type="Embed" ProgID="Equation.3" ShapeID="_x0000_i1105" DrawAspect="Content" ObjectID="_1827899222" r:id="rId177"/>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2.65pt;height:16pt" o:ole="">
            <v:imagedata r:id="rId178" o:title=""/>
          </v:shape>
          <o:OLEObject Type="Embed" ProgID="Equation.3" ShapeID="_x0000_i1106" DrawAspect="Content" ObjectID="_1827899223" r:id="rId179"/>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3.35pt;height:32.65pt" o:ole="">
            <v:imagedata r:id="rId180" o:title=""/>
          </v:shape>
          <o:OLEObject Type="Embed" ProgID="Equation.3" ShapeID="_x0000_i1107" DrawAspect="Content" ObjectID="_1827899224" r:id="rId181"/>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3.35pt;height:16pt" o:ole="">
            <v:imagedata r:id="rId182" o:title=""/>
          </v:shape>
          <o:OLEObject Type="Embed" ProgID="Equation.3" ShapeID="_x0000_i1108" DrawAspect="Content" ObjectID="_1827899225" r:id="rId183"/>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65pt;height:16pt" o:ole="">
            <v:imagedata r:id="rId184" o:title=""/>
          </v:shape>
          <o:OLEObject Type="Embed" ProgID="Equation.3" ShapeID="_x0000_i1109" DrawAspect="Content" ObjectID="_1827899226" r:id="rId185"/>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2.65pt;height:32.65pt" o:ole="">
            <v:imagedata r:id="rId186" o:title=""/>
          </v:shape>
          <o:OLEObject Type="Embed" ProgID="Equation.3" ShapeID="_x0000_i1110" DrawAspect="Content" ObjectID="_1827899227" r:id="rId187"/>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7.35pt;height:16pt" o:ole="">
            <v:imagedata r:id="rId188" o:title=""/>
          </v:shape>
          <o:OLEObject Type="Embed" ProgID="Equation.3" ShapeID="_x0000_i1111" DrawAspect="Content" ObjectID="_1827899228" r:id="rId189"/>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3in;height:16pt" o:ole="">
            <v:imagedata r:id="rId190" o:title=""/>
          </v:shape>
          <o:OLEObject Type="Embed" ProgID="Equation.3" ShapeID="_x0000_i1112" DrawAspect="Content" ObjectID="_1827899229" r:id="rId191"/>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92" w:name="_Toc26369640"/>
      <w:bookmarkStart w:id="5193" w:name="_Toc36227522"/>
      <w:bookmarkStart w:id="5194" w:name="_Toc36228537"/>
      <w:bookmarkStart w:id="5195" w:name="_Toc36229164"/>
      <w:bookmarkStart w:id="5196" w:name="_Toc68847484"/>
      <w:bookmarkStart w:id="5197" w:name="_Toc74611419"/>
      <w:bookmarkStart w:id="5198" w:name="_Toc75566698"/>
      <w:bookmarkStart w:id="5199" w:name="_Toc89790250"/>
      <w:bookmarkStart w:id="5200" w:name="_Toc99466888"/>
      <w:bookmarkStart w:id="5201" w:name="_Toc217285793"/>
      <w:r w:rsidRPr="00567618">
        <w:rPr>
          <w:noProof/>
        </w:rPr>
        <w:t>C.2.6</w:t>
      </w:r>
      <w:r w:rsidRPr="00567618">
        <w:rPr>
          <w:noProof/>
        </w:rPr>
        <w:tab/>
        <w:t>Video encoder bitrate adaptation, recovery phase</w:t>
      </w:r>
      <w:bookmarkEnd w:id="5192"/>
      <w:bookmarkEnd w:id="5193"/>
      <w:bookmarkEnd w:id="5194"/>
      <w:bookmarkEnd w:id="5195"/>
      <w:bookmarkEnd w:id="5196"/>
      <w:bookmarkEnd w:id="5197"/>
      <w:bookmarkEnd w:id="5198"/>
      <w:bookmarkEnd w:id="5199"/>
      <w:bookmarkEnd w:id="5200"/>
      <w:bookmarkEnd w:id="5201"/>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8pt;height:16pt" o:ole="">
            <v:imagedata r:id="rId192" o:title=""/>
          </v:shape>
          <o:OLEObject Type="Embed" ProgID="Equation.3" ShapeID="_x0000_i1113" DrawAspect="Content" ObjectID="_1827899230" r:id="rId193"/>
        </w:object>
      </w:r>
      <w:r w:rsidRPr="00567618">
        <w:rPr>
          <w:noProof/>
        </w:rPr>
        <w:t>) and delay recovery period (</w:t>
      </w:r>
      <w:r w:rsidRPr="00567618">
        <w:rPr>
          <w:position w:val="-10"/>
        </w:rPr>
        <w:object w:dxaOrig="1939" w:dyaOrig="300" w14:anchorId="563CA169">
          <v:shape id="_x0000_i1114" type="#_x0000_t75" style="width:98pt;height:16pt" o:ole="">
            <v:imagedata r:id="rId194" o:title=""/>
          </v:shape>
          <o:OLEObject Type="Embed" ProgID="Equation.3" ShapeID="_x0000_i1114" DrawAspect="Content" ObjectID="_1827899231" r:id="rId195"/>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79.35pt;height:16pt" o:ole="">
            <v:imagedata r:id="rId196" o:title=""/>
          </v:shape>
          <o:OLEObject Type="Embed" ProgID="Equation.3" ShapeID="_x0000_i1115" DrawAspect="Content" ObjectID="_1827899232" r:id="rId197"/>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6pt;height:16pt" o:ole="">
            <v:imagedata r:id="rId198" o:title=""/>
          </v:shape>
          <o:OLEObject Type="Embed" ProgID="Equation.3" ShapeID="_x0000_i1116" DrawAspect="Content" ObjectID="_1827899233" r:id="rId199"/>
        </w:object>
      </w:r>
      <w:r w:rsidRPr="00567618">
        <w:t xml:space="preserve"> (</w:t>
      </w:r>
      <w:r w:rsidRPr="00567618">
        <w:rPr>
          <w:position w:val="-10"/>
        </w:rPr>
        <w:object w:dxaOrig="920" w:dyaOrig="300" w14:anchorId="428123B5">
          <v:shape id="_x0000_i1117" type="#_x0000_t75" style="width:46.65pt;height:16pt" o:ole="">
            <v:imagedata r:id="rId200" o:title=""/>
          </v:shape>
          <o:OLEObject Type="Embed" ProgID="Equation.3" ShapeID="_x0000_i1117" DrawAspect="Content" ObjectID="_1827899234" r:id="rId201"/>
        </w:object>
      </w:r>
      <w:r w:rsidRPr="00567618">
        <w:t>) is the rate undershoot factor and may depend on the magnitude of the channel rate drop (</w:t>
      </w:r>
      <w:r w:rsidRPr="00567618">
        <w:rPr>
          <w:position w:val="-4"/>
        </w:rPr>
        <w:object w:dxaOrig="320" w:dyaOrig="220" w14:anchorId="6F43BF34">
          <v:shape id="_x0000_i1118" type="#_x0000_t75" style="width:16pt;height:11.35pt" o:ole="">
            <v:imagedata r:id="rId202" o:title=""/>
          </v:shape>
          <o:OLEObject Type="Embed" ProgID="Equation.3" ShapeID="_x0000_i1118" DrawAspect="Content" ObjectID="_1827899235" r:id="rId203"/>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3.35pt;height:16pt" o:ole="">
            <v:imagedata r:id="rId204" o:title=""/>
          </v:shape>
          <o:OLEObject Type="Embed" ProgID="Equation.3" ShapeID="_x0000_i1119" DrawAspect="Content" ObjectID="_1827899236" r:id="rId205"/>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6pt;height:11.35pt" o:ole="">
            <v:imagedata r:id="rId206" o:title=""/>
          </v:shape>
          <o:OLEObject Type="Embed" ProgID="Equation.3" ShapeID="_x0000_i1120" DrawAspect="Content" ObjectID="_1827899237" r:id="rId207"/>
        </w:object>
      </w:r>
      <w:r w:rsidRPr="00567618">
        <w:rPr>
          <w:noProof/>
        </w:rPr>
        <w:t xml:space="preserve"> is large, then </w:t>
      </w:r>
      <w:r w:rsidRPr="00567618">
        <w:rPr>
          <w:position w:val="-10"/>
        </w:rPr>
        <w:object w:dxaOrig="320" w:dyaOrig="300" w14:anchorId="14E265FB">
          <v:shape id="_x0000_i1121" type="#_x0000_t75" style="width:16pt;height:16pt" o:ole="">
            <v:imagedata r:id="rId208" o:title=""/>
          </v:shape>
          <o:OLEObject Type="Embed" ProgID="Equation.3" ShapeID="_x0000_i1121" DrawAspect="Content" ObjectID="_1827899238" r:id="rId209"/>
        </w:object>
      </w:r>
      <w:r w:rsidRPr="00567618">
        <w:rPr>
          <w:noProof/>
        </w:rPr>
        <w:t xml:space="preserve"> may be proportionally large or if </w:t>
      </w:r>
      <w:r w:rsidRPr="00567618">
        <w:rPr>
          <w:position w:val="-4"/>
        </w:rPr>
        <w:object w:dxaOrig="320" w:dyaOrig="220" w14:anchorId="4C6F19A3">
          <v:shape id="_x0000_i1122" type="#_x0000_t75" style="width:16pt;height:11.35pt" o:ole="">
            <v:imagedata r:id="rId206" o:title=""/>
          </v:shape>
          <o:OLEObject Type="Embed" ProgID="Equation.3" ShapeID="_x0000_i1122" DrawAspect="Content" ObjectID="_1827899239" r:id="rId210"/>
        </w:object>
      </w:r>
      <w:r w:rsidRPr="00567618">
        <w:rPr>
          <w:noProof/>
        </w:rPr>
        <w:t xml:space="preserve"> is small, then </w:t>
      </w:r>
      <w:r w:rsidRPr="00567618">
        <w:rPr>
          <w:position w:val="-10"/>
        </w:rPr>
        <w:object w:dxaOrig="320" w:dyaOrig="300" w14:anchorId="5D3758AE">
          <v:shape id="_x0000_i1123" type="#_x0000_t75" style="width:16pt;height:16pt" o:ole="">
            <v:imagedata r:id="rId198" o:title=""/>
          </v:shape>
          <o:OLEObject Type="Embed" ProgID="Equation.3" ShapeID="_x0000_i1123" DrawAspect="Content" ObjectID="_1827899240" r:id="rId211"/>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65pt;height:16pt" o:ole="">
            <v:imagedata r:id="rId212" o:title=""/>
          </v:shape>
          <o:OLEObject Type="Embed" ProgID="Equation.3" ShapeID="_x0000_i1124" DrawAspect="Content" ObjectID="_1827899241" r:id="rId213"/>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8pt;height:16pt" o:ole="">
            <v:imagedata r:id="rId214" o:title=""/>
          </v:shape>
          <o:OLEObject Type="Embed" ProgID="Equation.3" ShapeID="_x0000_i1125" DrawAspect="Content" ObjectID="_1827899242" r:id="rId215"/>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65pt;height:16pt" o:ole="">
            <v:imagedata r:id="rId216" o:title=""/>
          </v:shape>
          <o:OLEObject Type="Embed" ProgID="Equation.3" ShapeID="_x0000_i1126" DrawAspect="Content" ObjectID="_1827899243" r:id="rId217"/>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1.35pt;height:16pt" o:ole="">
            <v:imagedata r:id="rId218" o:title=""/>
          </v:shape>
          <o:OLEObject Type="Embed" ProgID="Equation.3" ShapeID="_x0000_i1127" DrawAspect="Content" ObjectID="_1827899244" r:id="rId219"/>
        </w:object>
      </w:r>
      <w:r w:rsidRPr="00567618">
        <w:tab/>
        <w:t>(C.2.6-4)</w:t>
      </w:r>
    </w:p>
    <w:p w14:paraId="78AD1962" w14:textId="77777777" w:rsidR="00FC7E52" w:rsidRPr="00567618" w:rsidRDefault="00FC7E52" w:rsidP="00FC7E52">
      <w:pPr>
        <w:rPr>
          <w:noProof/>
        </w:rPr>
      </w:pPr>
      <w:r w:rsidRPr="00567618">
        <w:rPr>
          <w:noProof/>
        </w:rPr>
        <w:lastRenderedPageBreak/>
        <w:t xml:space="preserve">A minimum bit rate requirement for the encoder may exist that applies to </w:t>
      </w:r>
      <w:r w:rsidRPr="00567618">
        <w:rPr>
          <w:position w:val="-10"/>
        </w:rPr>
        <w:object w:dxaOrig="1719" w:dyaOrig="300" w14:anchorId="36C3930C">
          <v:shape id="_x0000_i1128" type="#_x0000_t75" style="width:88pt;height:16pt" o:ole="">
            <v:imagedata r:id="rId192" o:title=""/>
          </v:shape>
          <o:OLEObject Type="Embed" ProgID="Equation.3" ShapeID="_x0000_i1128" DrawAspect="Content" ObjectID="_1827899245" r:id="rId220"/>
        </w:object>
      </w:r>
      <w:r w:rsidRPr="00567618">
        <w:rPr>
          <w:noProof/>
        </w:rPr>
        <w:t xml:space="preserve"> and, therefore, also to </w:t>
      </w:r>
      <w:r w:rsidRPr="00567618">
        <w:rPr>
          <w:position w:val="-10"/>
        </w:rPr>
        <w:object w:dxaOrig="320" w:dyaOrig="300" w14:anchorId="07ED088E">
          <v:shape id="_x0000_i1129" type="#_x0000_t75" style="width:16pt;height:16pt" o:ole="">
            <v:imagedata r:id="rId198" o:title=""/>
          </v:shape>
          <o:OLEObject Type="Embed" ProgID="Equation.3" ShapeID="_x0000_i1129" DrawAspect="Content" ObjectID="_1827899246" r:id="rId221"/>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3.35pt;height:16pt" o:ole="">
            <v:imagedata r:id="rId222" o:title=""/>
          </v:shape>
          <o:OLEObject Type="Embed" ProgID="Equation.3" ShapeID="_x0000_i1130" DrawAspect="Content" ObjectID="_1827899247" r:id="rId223"/>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65pt;height:16pt" o:ole="">
            <v:imagedata r:id="rId224" o:title=""/>
          </v:shape>
          <o:OLEObject Type="Embed" ProgID="Equation.3" ShapeID="_x0000_i1131" DrawAspect="Content" ObjectID="_1827899248" r:id="rId225"/>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6.65pt;height:16pt" o:ole="">
            <v:imagedata r:id="rId226" o:title=""/>
          </v:shape>
          <o:OLEObject Type="Embed" ProgID="Equation.3" ShapeID="_x0000_i1132" DrawAspect="Content" ObjectID="_1827899249" r:id="rId227"/>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65pt;height:16pt" o:ole="">
            <v:imagedata r:id="rId228" o:title=""/>
          </v:shape>
          <o:OLEObject Type="Embed" ProgID="Equation.3" ShapeID="_x0000_i1133" DrawAspect="Content" ObjectID="_1827899250" r:id="rId229"/>
        </w:object>
      </w:r>
      <w:r w:rsidRPr="00567618">
        <w:rPr>
          <w:noProof/>
        </w:rPr>
        <w:t xml:space="preserve">), and </w:t>
      </w:r>
      <w:r w:rsidRPr="00567618">
        <w:rPr>
          <w:position w:val="-10"/>
        </w:rPr>
        <w:object w:dxaOrig="920" w:dyaOrig="279" w14:anchorId="2C686D06">
          <v:shape id="_x0000_i1134" type="#_x0000_t75" style="width:46.65pt;height:16pt" o:ole="">
            <v:imagedata r:id="rId230" o:title=""/>
          </v:shape>
          <o:OLEObject Type="Embed" ProgID="Equation.3" ShapeID="_x0000_i1134" DrawAspect="Content" ObjectID="_1827899251" r:id="rId231"/>
        </w:object>
      </w:r>
      <w:r w:rsidRPr="00567618">
        <w:rPr>
          <w:noProof/>
        </w:rPr>
        <w:t xml:space="preserve"> is significantly larger than </w:t>
      </w:r>
      <w:r w:rsidRPr="00567618">
        <w:rPr>
          <w:position w:val="-10"/>
        </w:rPr>
        <w:object w:dxaOrig="820" w:dyaOrig="260" w14:anchorId="3D2B38A6">
          <v:shape id="_x0000_i1135" type="#_x0000_t75" style="width:40.65pt;height:16pt" o:ole="">
            <v:imagedata r:id="rId232" o:title=""/>
          </v:shape>
          <o:OLEObject Type="Embed" ProgID="Equation.3" ShapeID="_x0000_i1135" DrawAspect="Content" ObjectID="_1827899252" r:id="rId233"/>
        </w:object>
      </w:r>
      <w:r w:rsidRPr="00567618">
        <w:rPr>
          <w:noProof/>
        </w:rPr>
        <w:t xml:space="preserve">, for example </w:t>
      </w:r>
      <w:r w:rsidRPr="00567618">
        <w:rPr>
          <w:position w:val="-10"/>
        </w:rPr>
        <w:object w:dxaOrig="2320" w:dyaOrig="300" w14:anchorId="3E291E5C">
          <v:shape id="_x0000_i1136" type="#_x0000_t75" style="width:118pt;height:16pt" o:ole="">
            <v:imagedata r:id="rId234" o:title=""/>
          </v:shape>
          <o:OLEObject Type="Embed" ProgID="Equation.3" ShapeID="_x0000_i1136" DrawAspect="Content" ObjectID="_1827899253" r:id="rId235"/>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8pt;height:16pt" o:ole="">
            <v:imagedata r:id="rId236" o:title=""/>
          </v:shape>
          <o:OLEObject Type="Embed" ProgID="Equation.3" ShapeID="_x0000_i1137" DrawAspect="Content" ObjectID="_1827899254" r:id="rId237"/>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202" w:name="_Toc26369641"/>
      <w:bookmarkStart w:id="5203" w:name="_Toc36227523"/>
      <w:bookmarkStart w:id="5204" w:name="_Toc36228538"/>
      <w:bookmarkStart w:id="5205" w:name="_Toc36229165"/>
      <w:bookmarkStart w:id="5206" w:name="_Toc68847485"/>
      <w:bookmarkStart w:id="5207" w:name="_Toc74611420"/>
      <w:bookmarkStart w:id="5208" w:name="_Toc75566699"/>
      <w:bookmarkStart w:id="5209" w:name="_Toc89790251"/>
      <w:bookmarkStart w:id="5210" w:name="_Toc99466889"/>
      <w:bookmarkStart w:id="5211" w:name="_Toc217285794"/>
      <w:r w:rsidRPr="00567618">
        <w:lastRenderedPageBreak/>
        <w:t>Annex D (informative):</w:t>
      </w:r>
      <w:r w:rsidRPr="00567618">
        <w:br/>
        <w:t>Reference delay computation algorithm</w:t>
      </w:r>
      <w:bookmarkEnd w:id="5202"/>
      <w:bookmarkEnd w:id="5203"/>
      <w:bookmarkEnd w:id="5204"/>
      <w:bookmarkEnd w:id="5205"/>
      <w:bookmarkEnd w:id="5206"/>
      <w:bookmarkEnd w:id="5207"/>
      <w:bookmarkEnd w:id="5208"/>
      <w:bookmarkEnd w:id="5209"/>
      <w:bookmarkEnd w:id="5210"/>
      <w:bookmarkEnd w:id="5211"/>
    </w:p>
    <w:p w14:paraId="56A89BF8" w14:textId="77777777" w:rsidR="00FC7E52" w:rsidRPr="00567618" w:rsidRDefault="00FC7E52" w:rsidP="00FC7E52">
      <w:bookmarkStart w:id="5212"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lastRenderedPageBreak/>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213" w:name="_Toc26369642"/>
      <w:bookmarkStart w:id="5214" w:name="_Toc36227524"/>
      <w:bookmarkStart w:id="5215" w:name="_Toc36228539"/>
      <w:bookmarkStart w:id="5216" w:name="_Toc36229166"/>
      <w:bookmarkStart w:id="5217" w:name="_Toc68847486"/>
      <w:bookmarkStart w:id="5218" w:name="_Toc74611421"/>
      <w:bookmarkStart w:id="5219" w:name="_Toc75566700"/>
      <w:bookmarkStart w:id="5220" w:name="_Toc89790252"/>
      <w:bookmarkStart w:id="5221" w:name="_Toc99466890"/>
      <w:bookmarkStart w:id="5222" w:name="_Toc217285795"/>
      <w:r w:rsidRPr="00567618">
        <w:lastRenderedPageBreak/>
        <w:t>Annex E (informative):</w:t>
      </w:r>
      <w:r w:rsidRPr="00567618">
        <w:br/>
        <w:t>QoS profiles</w:t>
      </w:r>
      <w:bookmarkEnd w:id="5213"/>
      <w:bookmarkEnd w:id="5214"/>
      <w:bookmarkEnd w:id="5215"/>
      <w:bookmarkEnd w:id="5216"/>
      <w:bookmarkEnd w:id="5217"/>
      <w:bookmarkEnd w:id="5218"/>
      <w:bookmarkEnd w:id="5219"/>
      <w:bookmarkEnd w:id="5220"/>
      <w:bookmarkEnd w:id="5221"/>
      <w:bookmarkEnd w:id="5222"/>
    </w:p>
    <w:p w14:paraId="3FE1F274" w14:textId="77777777" w:rsidR="00FC7E52" w:rsidRPr="00567618" w:rsidRDefault="00FC7E52" w:rsidP="00FC7E52">
      <w:pPr>
        <w:pStyle w:val="Heading1"/>
      </w:pPr>
      <w:bookmarkStart w:id="5223" w:name="_Toc26369643"/>
      <w:bookmarkStart w:id="5224" w:name="_Toc36227525"/>
      <w:bookmarkStart w:id="5225" w:name="_Toc36228540"/>
      <w:bookmarkStart w:id="5226" w:name="_Toc36229167"/>
      <w:bookmarkStart w:id="5227" w:name="_Toc68847487"/>
      <w:bookmarkStart w:id="5228" w:name="_Toc74611422"/>
      <w:bookmarkStart w:id="5229" w:name="_Toc75566701"/>
      <w:bookmarkStart w:id="5230" w:name="_Toc89790253"/>
      <w:bookmarkStart w:id="5231" w:name="_Toc99466891"/>
      <w:bookmarkStart w:id="5232" w:name="_Toc217285796"/>
      <w:r w:rsidRPr="00567618">
        <w:t>E.1</w:t>
      </w:r>
      <w:r w:rsidRPr="00567618">
        <w:tab/>
        <w:t>General</w:t>
      </w:r>
      <w:bookmarkEnd w:id="5223"/>
      <w:bookmarkEnd w:id="5224"/>
      <w:bookmarkEnd w:id="5225"/>
      <w:bookmarkEnd w:id="5226"/>
      <w:bookmarkEnd w:id="5227"/>
      <w:bookmarkEnd w:id="5228"/>
      <w:bookmarkEnd w:id="5229"/>
      <w:bookmarkEnd w:id="5230"/>
      <w:bookmarkEnd w:id="5231"/>
      <w:bookmarkEnd w:id="5232"/>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33" w:name="_Toc26369644"/>
      <w:bookmarkStart w:id="5234" w:name="_Toc36227526"/>
      <w:bookmarkStart w:id="5235" w:name="_Toc36228541"/>
      <w:bookmarkStart w:id="5236" w:name="_Toc36229168"/>
      <w:bookmarkStart w:id="5237" w:name="_Toc68847488"/>
      <w:bookmarkStart w:id="5238" w:name="_Toc74611423"/>
      <w:bookmarkStart w:id="5239" w:name="_Toc75566702"/>
      <w:bookmarkStart w:id="5240" w:name="_Toc89790254"/>
      <w:bookmarkStart w:id="5241" w:name="_Toc99466892"/>
      <w:bookmarkStart w:id="5242" w:name="_Toc217285797"/>
      <w:r w:rsidRPr="00567618">
        <w:t>E.2</w:t>
      </w:r>
      <w:r w:rsidRPr="00567618">
        <w:tab/>
        <w:t>Bi-directional speech (AMR12.2, IPv4, RTCP and MBR=GBR bearer)</w:t>
      </w:r>
      <w:bookmarkEnd w:id="5233"/>
      <w:bookmarkEnd w:id="5234"/>
      <w:bookmarkEnd w:id="5235"/>
      <w:bookmarkEnd w:id="5236"/>
      <w:bookmarkEnd w:id="5237"/>
      <w:bookmarkEnd w:id="5238"/>
      <w:bookmarkEnd w:id="5239"/>
      <w:bookmarkEnd w:id="5240"/>
      <w:bookmarkEnd w:id="5241"/>
      <w:bookmarkEnd w:id="5242"/>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lastRenderedPageBreak/>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43" w:name="_MCCTEMPBM_CRPT86940649___4"/>
            <w:r w:rsidRPr="00567618">
              <w:t>The application should handle packet reordering.</w:t>
            </w:r>
            <w:bookmarkEnd w:id="5243"/>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44" w:name="_MCCTEMPBM_CRPT86940650___4"/>
            <w:r w:rsidRPr="00567618">
              <w:t>Maximum size of IP packets</w:t>
            </w:r>
            <w:bookmarkEnd w:id="5244"/>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45" w:name="_MCCTEMPBM_CRPT86940651___4"/>
            <w:r w:rsidRPr="00567618">
              <w:t>Reflects the desire to have a medium level of protection to achieve an acceptable compromise between packet loss rate and speech transport delay and delay variation.</w:t>
            </w:r>
            <w:bookmarkEnd w:id="5245"/>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46" w:name="_MCCTEMPBM_CRPT86940652___4"/>
            <w:r w:rsidRPr="00567618">
              <w:t>A packet loss rate of 0.7 % per wireless link is in general sufficient for speech services</w:t>
            </w:r>
            <w:bookmarkEnd w:id="5246"/>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47"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47"/>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48" w:name="_MCCTEMPBM_CRPT86940654___4"/>
            <w:r w:rsidRPr="00567618">
              <w:t>The total bit-rate of AMR12.2 including IP/UDP/RTP overhead and 5 % for RTCP.</w:t>
            </w:r>
            <w:bookmarkEnd w:id="5248"/>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49" w:name="_MCCTEMPBM_CRPT86940655___4"/>
            <w:r w:rsidRPr="00567618">
              <w:t>The same as the guaranteed bitrate.</w:t>
            </w:r>
            <w:bookmarkEnd w:id="5249"/>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50" w:name="_MCCTEMPBM_CRPT86940656___4"/>
            <w:r w:rsidRPr="00567618">
              <w:t>The total bit-rate of AMR12.2 including IP/UDP/RTP overhead and 5 % for RTCP.</w:t>
            </w:r>
            <w:bookmarkEnd w:id="5250"/>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51" w:name="_MCCTEMPBM_CRPT86940657___4"/>
            <w:r w:rsidRPr="00567618">
              <w:t>The same as the guaranteed bitrate</w:t>
            </w:r>
            <w:bookmarkEnd w:id="5251"/>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52"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52"/>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53" w:name="_Toc26369645"/>
      <w:bookmarkStart w:id="5254" w:name="_Toc36227527"/>
      <w:bookmarkStart w:id="5255" w:name="_Toc36228542"/>
      <w:bookmarkStart w:id="5256" w:name="_Toc36229169"/>
      <w:bookmarkStart w:id="5257" w:name="_Toc68847489"/>
      <w:bookmarkStart w:id="5258" w:name="_Toc74611424"/>
      <w:bookmarkStart w:id="5259" w:name="_Toc75566703"/>
      <w:bookmarkStart w:id="5260" w:name="_Toc89790255"/>
      <w:bookmarkStart w:id="5261" w:name="_Toc99466893"/>
      <w:bookmarkStart w:id="5262" w:name="_Toc217285798"/>
      <w:r w:rsidRPr="00567618">
        <w:t>E.3</w:t>
      </w:r>
      <w:r w:rsidRPr="00567618">
        <w:tab/>
        <w:t>Void</w:t>
      </w:r>
      <w:bookmarkEnd w:id="5253"/>
      <w:bookmarkEnd w:id="5254"/>
      <w:bookmarkEnd w:id="5255"/>
      <w:bookmarkEnd w:id="5256"/>
      <w:bookmarkEnd w:id="5257"/>
      <w:bookmarkEnd w:id="5258"/>
      <w:bookmarkEnd w:id="5259"/>
      <w:bookmarkEnd w:id="5260"/>
      <w:bookmarkEnd w:id="5261"/>
      <w:bookmarkEnd w:id="5262"/>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63" w:name="_Toc26369646"/>
      <w:bookmarkStart w:id="5264" w:name="_Toc36227528"/>
      <w:bookmarkStart w:id="5265" w:name="_Toc36228543"/>
      <w:bookmarkStart w:id="5266" w:name="_Toc36229170"/>
      <w:bookmarkStart w:id="5267" w:name="_Toc68847490"/>
      <w:bookmarkStart w:id="5268" w:name="_Toc74611425"/>
      <w:bookmarkStart w:id="5269" w:name="_Toc75566704"/>
      <w:bookmarkStart w:id="5270" w:name="_Toc89790256"/>
      <w:bookmarkStart w:id="5271" w:name="_Toc99466894"/>
      <w:bookmarkStart w:id="5272" w:name="_Toc217285799"/>
      <w:r w:rsidRPr="00567618">
        <w:t>E.4</w:t>
      </w:r>
      <w:r w:rsidRPr="00567618">
        <w:tab/>
        <w:t>Bi-directional real-time text (3 kbps, IPv4 or IPv6, RTCP and MBR=GBR bearer)</w:t>
      </w:r>
      <w:bookmarkEnd w:id="5263"/>
      <w:bookmarkEnd w:id="5264"/>
      <w:bookmarkEnd w:id="5265"/>
      <w:bookmarkEnd w:id="5266"/>
      <w:bookmarkEnd w:id="5267"/>
      <w:bookmarkEnd w:id="5268"/>
      <w:bookmarkEnd w:id="5269"/>
      <w:bookmarkEnd w:id="5270"/>
      <w:bookmarkEnd w:id="5271"/>
      <w:bookmarkEnd w:id="5272"/>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lastRenderedPageBreak/>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73" w:name="_MCCTEMPBM_CRPT86940659___4"/>
            <w:r w:rsidRPr="00567618">
              <w:t>The application should handle packet reordering.</w:t>
            </w:r>
            <w:bookmarkEnd w:id="5273"/>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74" w:name="_MCCTEMPBM_CRPT86940660___4"/>
            <w:r w:rsidRPr="00567618">
              <w:t>Maximum size of IP packets</w:t>
            </w:r>
            <w:bookmarkEnd w:id="5274"/>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75" w:name="_MCCTEMPBM_CRPT86940661___4"/>
            <w:r w:rsidRPr="00567618">
              <w:t>Reflects the desire to have a medium level of protection to achieve an acceptable compromise between packet loss rate and speech transport delay and delay variation.</w:t>
            </w:r>
            <w:bookmarkEnd w:id="5275"/>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76" w:name="_MCCTEMPBM_CRPT86940662___4"/>
            <w:r w:rsidRPr="00567618">
              <w:t>Text should have a higher level of protection than voice and video.</w:t>
            </w:r>
            <w:bookmarkEnd w:id="5276"/>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77"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77"/>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78" w:name="_MCCTEMPBM_CRPT86940664___4"/>
            <w:r w:rsidRPr="00567618">
              <w:t>An assumed total bit-rate of a real-time text service including headers and RTCP.</w:t>
            </w:r>
            <w:bookmarkEnd w:id="5278"/>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79" w:name="_MCCTEMPBM_CRPT86940665___4"/>
            <w:r w:rsidRPr="00567618">
              <w:t xml:space="preserve">The same as the guaranteed bitrate. </w:t>
            </w:r>
            <w:bookmarkEnd w:id="5279"/>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80" w:name="_MCCTEMPBM_CRPT86940666___4"/>
            <w:r w:rsidRPr="00567618">
              <w:t>An assumed total bit-rate of a real-time text service including headers and RTCP.</w:t>
            </w:r>
            <w:bookmarkEnd w:id="5280"/>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81" w:name="_MCCTEMPBM_CRPT86940667___4"/>
            <w:r w:rsidRPr="00567618">
              <w:t xml:space="preserve">The same as the guaranteed bitrate. </w:t>
            </w:r>
            <w:bookmarkEnd w:id="5281"/>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82"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82"/>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83" w:name="_MCCTEMPBM_CRPT86940669___4"/>
            <w:r w:rsidRPr="00567618">
              <w:t>In sequence delivery is not required</w:t>
            </w:r>
            <w:bookmarkEnd w:id="5283"/>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84" w:name="_MCCTEMPBM_CRPT86940670___4"/>
            <w:r w:rsidRPr="00567618">
              <w:t>Maximum size of IP packets</w:t>
            </w:r>
            <w:bookmarkEnd w:id="5284"/>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85" w:name="_MCCTEMPBM_CRPT86940671___4"/>
            <w:r w:rsidRPr="00567618">
              <w:t>Reflects the desire to have a medium level of protection to achieve an acceptable compromise between packet loss rate and voice transport delay and delay variation.</w:t>
            </w:r>
            <w:bookmarkEnd w:id="5285"/>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86" w:name="_MCCTEMPBM_CRPT86940672___4"/>
            <w:r w:rsidRPr="00567618">
              <w:t>Text should have a higher level of protection than voice and video.</w:t>
            </w:r>
            <w:bookmarkEnd w:id="5286"/>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87" w:name="_MCCTEMPBM_CRPT86940673___4"/>
            <w:r w:rsidRPr="00567618">
              <w:t>Should be set as high as the UE category can handle</w:t>
            </w:r>
            <w:bookmarkEnd w:id="5287"/>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88"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88"/>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89" w:name="_MCCTEMPBM_CRPT86940675___4"/>
            <w:r w:rsidRPr="00567618">
              <w:t>The application should handle packet reordering.</w:t>
            </w:r>
            <w:bookmarkEnd w:id="5289"/>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90" w:name="_MCCTEMPBM_CRPT86940676___4"/>
            <w:r w:rsidRPr="00567618">
              <w:t>Maximum size of IP packets</w:t>
            </w:r>
            <w:bookmarkEnd w:id="5290"/>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91" w:name="_MCCTEMPBM_CRPT86940677___4"/>
            <w:r w:rsidRPr="00567618">
              <w:t>Reflects the desire to have a medium level of protection to achieve an acceptable compromise between packet loss rate and speech transport delay and delay variation.</w:t>
            </w:r>
            <w:bookmarkEnd w:id="5291"/>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92" w:name="_MCCTEMPBM_CRPT86940678___4"/>
            <w:r w:rsidRPr="00567618">
              <w:t>Text should have a higher level of protection than voice and video.</w:t>
            </w:r>
            <w:bookmarkEnd w:id="5292"/>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93"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93"/>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94" w:name="_MCCTEMPBM_CRPT86940680___4"/>
            <w:r w:rsidRPr="00567618">
              <w:t>An assumed total bit-rate of a real-time text service including headers and RTCP.</w:t>
            </w:r>
            <w:bookmarkEnd w:id="5294"/>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95" w:name="_MCCTEMPBM_CRPT86940681___4"/>
            <w:r w:rsidRPr="00567618">
              <w:t xml:space="preserve">The same as the guaranteed bitrate. </w:t>
            </w:r>
            <w:bookmarkEnd w:id="5295"/>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96" w:name="_MCCTEMPBM_CRPT86940682___4"/>
            <w:r w:rsidRPr="00567618">
              <w:t>An assumed total bit-rate of a real-time text service including headers and RTCP.</w:t>
            </w:r>
            <w:bookmarkEnd w:id="5296"/>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97" w:name="_MCCTEMPBM_CRPT86940683___4"/>
            <w:r w:rsidRPr="00567618">
              <w:t xml:space="preserve">The same as the guaranteed bitrate. </w:t>
            </w:r>
            <w:bookmarkEnd w:id="5297"/>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98"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98"/>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99" w:name="_Toc26369647"/>
      <w:bookmarkStart w:id="5300" w:name="_Toc36227529"/>
      <w:bookmarkStart w:id="5301" w:name="_Toc36228544"/>
      <w:bookmarkStart w:id="5302" w:name="_Toc36229171"/>
      <w:bookmarkStart w:id="5303" w:name="_Toc68847491"/>
      <w:bookmarkStart w:id="5304" w:name="_Toc74611426"/>
      <w:bookmarkStart w:id="5305" w:name="_Toc75566705"/>
      <w:bookmarkStart w:id="5306" w:name="_Toc89790257"/>
      <w:bookmarkStart w:id="5307" w:name="_Toc99466895"/>
      <w:bookmarkStart w:id="5308" w:name="_Toc217285800"/>
      <w:r w:rsidRPr="00567618">
        <w:lastRenderedPageBreak/>
        <w:t>E.5</w:t>
      </w:r>
      <w:r w:rsidRPr="00567618">
        <w:tab/>
        <w:t>Bi-directional speech (AMR-WB23.85, IPv4, RTCP and MBR=GBR bearer)</w:t>
      </w:r>
      <w:bookmarkEnd w:id="5299"/>
      <w:bookmarkEnd w:id="5300"/>
      <w:bookmarkEnd w:id="5301"/>
      <w:bookmarkEnd w:id="5302"/>
      <w:bookmarkEnd w:id="5303"/>
      <w:bookmarkEnd w:id="5304"/>
      <w:bookmarkEnd w:id="5305"/>
      <w:bookmarkEnd w:id="5306"/>
      <w:bookmarkEnd w:id="5307"/>
      <w:bookmarkEnd w:id="5308"/>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309" w:name="_MCCTEMPBM_CRPT86940685___4"/>
            <w:r w:rsidRPr="00567618">
              <w:t>The application should handle packet reordering.</w:t>
            </w:r>
            <w:bookmarkEnd w:id="5309"/>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310" w:name="_MCCTEMPBM_CRPT86940686___4"/>
            <w:r w:rsidRPr="00567618">
              <w:t>Maximum size of IP packets</w:t>
            </w:r>
            <w:bookmarkEnd w:id="5310"/>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311" w:name="_MCCTEMPBM_CRPT86940687___4"/>
            <w:r w:rsidRPr="00567618">
              <w:t>Reflects the desire to have a medium level of protection to achieve an acceptable compromise between packet loss rate and speech transport delay and delay variation.</w:t>
            </w:r>
            <w:bookmarkEnd w:id="5311"/>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312" w:name="_MCCTEMPBM_CRPT86940688___4"/>
            <w:r w:rsidRPr="00567618">
              <w:t>A packet loss rate of 0.7 % per wireless link is in general sufficient for speech services</w:t>
            </w:r>
            <w:bookmarkEnd w:id="5312"/>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313"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13"/>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314" w:name="_MCCTEMPBM_CRPT86940690___4"/>
            <w:r w:rsidRPr="00567618">
              <w:t>The total bit-rate of AMR-WB23.85 including IP/UDP/RTP overhead and 5 % for RTCP.</w:t>
            </w:r>
            <w:bookmarkEnd w:id="5314"/>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315" w:name="_MCCTEMPBM_CRPT86940691___4"/>
            <w:r w:rsidRPr="00567618">
              <w:t>The same as the guaranteed bitrate.</w:t>
            </w:r>
            <w:bookmarkEnd w:id="5315"/>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316" w:name="_MCCTEMPBM_CRPT86940692___4"/>
            <w:r w:rsidRPr="00567618">
              <w:t>The total bit-rate of AMR-WB23.85 including IP/UDP/RTP overhead and 5 % for RTCP.</w:t>
            </w:r>
            <w:bookmarkEnd w:id="5316"/>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317" w:name="_MCCTEMPBM_CRPT86940693___4"/>
            <w:r w:rsidRPr="00567618">
              <w:t>The same as the guaranteed bitrate.</w:t>
            </w:r>
            <w:bookmarkEnd w:id="5317"/>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318"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18"/>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319" w:name="_Toc26369648"/>
      <w:bookmarkStart w:id="5320" w:name="_Toc36227530"/>
      <w:bookmarkStart w:id="5321" w:name="_Toc36228545"/>
      <w:bookmarkStart w:id="5322" w:name="_Toc36229172"/>
      <w:bookmarkStart w:id="5323" w:name="_Toc68847492"/>
      <w:bookmarkStart w:id="5324" w:name="_Toc74611427"/>
      <w:bookmarkStart w:id="5325" w:name="_Toc75566706"/>
      <w:bookmarkStart w:id="5326" w:name="_Toc89790258"/>
      <w:bookmarkStart w:id="5327" w:name="_Toc99466896"/>
      <w:bookmarkStart w:id="5328" w:name="_Toc217285801"/>
      <w:r w:rsidRPr="00567618">
        <w:t>E.6</w:t>
      </w:r>
      <w:r w:rsidRPr="00567618">
        <w:tab/>
        <w:t>Bi-directional video (H.264</w:t>
      </w:r>
      <w:r w:rsidRPr="00567618">
        <w:rPr>
          <w:rFonts w:eastAsia="SimSun"/>
        </w:rPr>
        <w:t xml:space="preserve"> AVC level 1.1</w:t>
      </w:r>
      <w:r w:rsidRPr="00567618">
        <w:t>, 192 kbps, IPv4, RTCP and MBR=GBR bearer)</w:t>
      </w:r>
      <w:bookmarkEnd w:id="5319"/>
      <w:bookmarkEnd w:id="5320"/>
      <w:bookmarkEnd w:id="5321"/>
      <w:bookmarkEnd w:id="5322"/>
      <w:bookmarkEnd w:id="5323"/>
      <w:bookmarkEnd w:id="5324"/>
      <w:bookmarkEnd w:id="5325"/>
      <w:bookmarkEnd w:id="5326"/>
      <w:bookmarkEnd w:id="5327"/>
      <w:bookmarkEnd w:id="5328"/>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lastRenderedPageBreak/>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29"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30" w:name="_MCCTEMPBM_CRPT86940696___7"/>
            <w:bookmarkEnd w:id="5329"/>
            <w:r w:rsidRPr="00567618">
              <w:rPr>
                <w:rFonts w:ascii="Arial" w:hAnsi="Arial" w:cs="Arial"/>
                <w:sz w:val="18"/>
                <w:szCs w:val="18"/>
              </w:rPr>
              <w:t>Delivery order</w:t>
            </w:r>
            <w:bookmarkEnd w:id="5330"/>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31" w:name="_MCCTEMPBM_CRPT86940697___4"/>
            <w:r w:rsidRPr="00567618">
              <w:rPr>
                <w:rFonts w:ascii="Arial" w:hAnsi="Arial" w:cs="Arial"/>
                <w:sz w:val="18"/>
                <w:szCs w:val="18"/>
              </w:rPr>
              <w:t>No</w:t>
            </w:r>
            <w:bookmarkEnd w:id="5331"/>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32" w:name="_MCCTEMPBM_CRPT86940698___7"/>
            <w:r w:rsidRPr="00567618">
              <w:rPr>
                <w:rFonts w:ascii="Arial" w:hAnsi="Arial" w:cs="Arial"/>
                <w:sz w:val="18"/>
                <w:szCs w:val="18"/>
              </w:rPr>
              <w:t>The application should handle packet reordering.</w:t>
            </w:r>
            <w:bookmarkEnd w:id="5332"/>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33" w:name="_MCCTEMPBM_CRPT86940699___7"/>
            <w:r w:rsidRPr="00567618">
              <w:rPr>
                <w:rFonts w:ascii="Arial" w:hAnsi="Arial" w:cs="Arial"/>
                <w:sz w:val="18"/>
                <w:szCs w:val="18"/>
              </w:rPr>
              <w:t>Maximum SDU size (octets)</w:t>
            </w:r>
            <w:bookmarkEnd w:id="5333"/>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34" w:name="_MCCTEMPBM_CRPT86940700___4"/>
            <w:r w:rsidRPr="00567618">
              <w:rPr>
                <w:rFonts w:ascii="Arial" w:hAnsi="Arial" w:cs="Arial"/>
                <w:sz w:val="18"/>
                <w:szCs w:val="18"/>
              </w:rPr>
              <w:t>1400</w:t>
            </w:r>
            <w:bookmarkEnd w:id="5334"/>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35" w:name="_MCCTEMPBM_CRPT86940701___7"/>
            <w:r w:rsidRPr="00567618">
              <w:rPr>
                <w:rFonts w:ascii="Arial" w:hAnsi="Arial" w:cs="Arial"/>
                <w:sz w:val="18"/>
                <w:szCs w:val="18"/>
              </w:rPr>
              <w:t>Maximum size of IP packets</w:t>
            </w:r>
            <w:bookmarkEnd w:id="5335"/>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36" w:name="_MCCTEMPBM_CRPT86940702___7"/>
            <w:r w:rsidRPr="00567618">
              <w:rPr>
                <w:rFonts w:ascii="Arial" w:hAnsi="Arial" w:cs="Arial"/>
                <w:sz w:val="18"/>
                <w:szCs w:val="18"/>
              </w:rPr>
              <w:t>Delivery of erroneous SDUs</w:t>
            </w:r>
            <w:bookmarkEnd w:id="5336"/>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37" w:name="_MCCTEMPBM_CRPT86940703___4"/>
            <w:r w:rsidRPr="00567618">
              <w:rPr>
                <w:rFonts w:ascii="Arial" w:hAnsi="Arial" w:cs="Arial"/>
                <w:sz w:val="18"/>
                <w:szCs w:val="18"/>
              </w:rPr>
              <w:t>No</w:t>
            </w:r>
            <w:bookmarkEnd w:id="5337"/>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38" w:name="_MCCTEMPBM_CRPT86940704___7"/>
            <w:r w:rsidRPr="00567618">
              <w:rPr>
                <w:rFonts w:ascii="Arial" w:hAnsi="Arial" w:cs="Arial"/>
                <w:sz w:val="18"/>
                <w:szCs w:val="18"/>
              </w:rPr>
              <w:t>Residual BER</w:t>
            </w:r>
            <w:bookmarkEnd w:id="5338"/>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39"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39"/>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40"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40"/>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41" w:name="_MCCTEMPBM_CRPT86940707___7"/>
            <w:r w:rsidRPr="00567618">
              <w:rPr>
                <w:rFonts w:ascii="Arial" w:hAnsi="Arial" w:cs="Arial"/>
                <w:sz w:val="18"/>
                <w:szCs w:val="18"/>
              </w:rPr>
              <w:t>SDU error ratio</w:t>
            </w:r>
            <w:bookmarkEnd w:id="5341"/>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42"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42"/>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43" w:name="_MCCTEMPBM_CRPT86940709___7"/>
            <w:r w:rsidRPr="00567618">
              <w:rPr>
                <w:rFonts w:ascii="Arial" w:hAnsi="Arial" w:cs="Arial"/>
                <w:sz w:val="18"/>
                <w:szCs w:val="18"/>
              </w:rPr>
              <w:t>A packet loss rate of 0.7 % per wireless link is in general sufficient for video services</w:t>
            </w:r>
            <w:bookmarkEnd w:id="5343"/>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44" w:name="_MCCTEMPBM_CRPT86940710___7"/>
            <w:r w:rsidRPr="00567618">
              <w:rPr>
                <w:rFonts w:ascii="Arial" w:hAnsi="Arial" w:cs="Arial"/>
                <w:sz w:val="18"/>
                <w:szCs w:val="18"/>
              </w:rPr>
              <w:t>Transfer delay (ms)</w:t>
            </w:r>
            <w:bookmarkEnd w:id="5344"/>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45" w:name="_MCCTEMPBM_CRPT86940711___4"/>
            <w:r w:rsidRPr="00567618">
              <w:rPr>
                <w:rFonts w:ascii="Arial" w:hAnsi="Arial" w:cs="Arial"/>
                <w:sz w:val="18"/>
                <w:szCs w:val="18"/>
              </w:rPr>
              <w:t>170 ms</w:t>
            </w:r>
            <w:bookmarkEnd w:id="5345"/>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46"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46"/>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47" w:name="_MCCTEMPBM_CRPT86940713___7"/>
            <w:bookmarkStart w:id="5348" w:name="_MCCTEMPBM_CRPT86940715___7" w:colFirst="2" w:colLast="2"/>
            <w:r w:rsidRPr="00567618">
              <w:rPr>
                <w:rFonts w:ascii="Arial" w:hAnsi="Arial" w:cs="Arial"/>
                <w:sz w:val="18"/>
                <w:szCs w:val="18"/>
              </w:rPr>
              <w:t>Guaranteed bitrate for uplink (kbps)</w:t>
            </w:r>
            <w:bookmarkEnd w:id="5347"/>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49" w:name="_MCCTEMPBM_CRPT86940714___4"/>
            <w:r w:rsidRPr="00567618">
              <w:rPr>
                <w:rFonts w:ascii="Arial" w:hAnsi="Arial" w:cs="Arial"/>
                <w:sz w:val="18"/>
                <w:szCs w:val="18"/>
              </w:rPr>
              <w:t>208</w:t>
            </w:r>
            <w:bookmarkEnd w:id="5349"/>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50" w:name="_MCCTEMPBM_CRPT86940716___7"/>
            <w:bookmarkEnd w:id="5348"/>
            <w:r w:rsidRPr="00567618">
              <w:rPr>
                <w:rFonts w:ascii="Arial" w:hAnsi="Arial" w:cs="Arial"/>
                <w:sz w:val="18"/>
                <w:szCs w:val="18"/>
              </w:rPr>
              <w:t>Maximum bitrate for uplink (kbps)</w:t>
            </w:r>
            <w:bookmarkEnd w:id="5350"/>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51" w:name="_MCCTEMPBM_CRPT86940717___4"/>
            <w:r w:rsidRPr="00567618">
              <w:rPr>
                <w:rFonts w:ascii="Arial" w:hAnsi="Arial" w:cs="Arial"/>
                <w:sz w:val="18"/>
                <w:szCs w:val="18"/>
              </w:rPr>
              <w:t>208</w:t>
            </w:r>
            <w:bookmarkEnd w:id="5351"/>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52" w:name="_MCCTEMPBM_CRPT86940718___7"/>
            <w:r w:rsidRPr="00567618">
              <w:rPr>
                <w:rFonts w:ascii="Arial" w:hAnsi="Arial" w:cs="Arial"/>
                <w:sz w:val="18"/>
                <w:szCs w:val="18"/>
              </w:rPr>
              <w:t>The same as the guaranteed bitrate.</w:t>
            </w:r>
            <w:bookmarkEnd w:id="5352"/>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53" w:name="_MCCTEMPBM_CRPT86940719___7"/>
            <w:bookmarkStart w:id="5354" w:name="_MCCTEMPBM_CRPT86940721___7" w:colFirst="2" w:colLast="2"/>
            <w:r w:rsidRPr="00567618">
              <w:rPr>
                <w:rFonts w:ascii="Arial" w:hAnsi="Arial" w:cs="Arial"/>
                <w:sz w:val="18"/>
                <w:szCs w:val="18"/>
              </w:rPr>
              <w:t>Guaranteed bitrate for downlink (kbps)</w:t>
            </w:r>
            <w:bookmarkEnd w:id="5353"/>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55" w:name="_MCCTEMPBM_CRPT86940720___4"/>
            <w:r w:rsidRPr="00567618">
              <w:rPr>
                <w:rFonts w:ascii="Arial" w:hAnsi="Arial" w:cs="Arial"/>
                <w:sz w:val="18"/>
                <w:szCs w:val="18"/>
              </w:rPr>
              <w:t>208</w:t>
            </w:r>
            <w:bookmarkEnd w:id="5355"/>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56" w:name="_MCCTEMPBM_CRPT86940722___7"/>
            <w:bookmarkEnd w:id="5354"/>
            <w:r w:rsidRPr="00567618">
              <w:rPr>
                <w:rFonts w:ascii="Arial" w:hAnsi="Arial" w:cs="Arial"/>
                <w:sz w:val="18"/>
                <w:szCs w:val="18"/>
              </w:rPr>
              <w:t>Maximum bitrate for downlink (kbps)</w:t>
            </w:r>
            <w:bookmarkEnd w:id="5356"/>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57" w:name="_MCCTEMPBM_CRPT86940723___4"/>
            <w:r w:rsidRPr="00567618">
              <w:rPr>
                <w:rFonts w:ascii="Arial" w:hAnsi="Arial" w:cs="Arial"/>
                <w:sz w:val="18"/>
                <w:szCs w:val="18"/>
              </w:rPr>
              <w:t>208</w:t>
            </w:r>
            <w:bookmarkEnd w:id="5357"/>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58" w:name="_MCCTEMPBM_CRPT86940724___7"/>
            <w:r w:rsidRPr="00567618">
              <w:rPr>
                <w:rFonts w:ascii="Arial" w:hAnsi="Arial" w:cs="Arial"/>
                <w:sz w:val="18"/>
                <w:szCs w:val="18"/>
              </w:rPr>
              <w:t>The same as the guaranteed bitrate.</w:t>
            </w:r>
            <w:bookmarkEnd w:id="5358"/>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59" w:name="_MCCTEMPBM_CRPT86940725___7"/>
            <w:r w:rsidRPr="00567618">
              <w:rPr>
                <w:rFonts w:ascii="Arial" w:hAnsi="Arial" w:cs="Arial"/>
                <w:sz w:val="18"/>
                <w:szCs w:val="18"/>
              </w:rPr>
              <w:t>Allocation/Retention priority</w:t>
            </w:r>
            <w:bookmarkEnd w:id="5359"/>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60" w:name="_MCCTEMPBM_CRPT86940726___4"/>
            <w:r w:rsidRPr="00567618">
              <w:rPr>
                <w:rFonts w:ascii="Arial" w:hAnsi="Arial" w:cs="Arial"/>
                <w:sz w:val="18"/>
                <w:szCs w:val="18"/>
              </w:rPr>
              <w:t>subscribed value</w:t>
            </w:r>
            <w:bookmarkEnd w:id="5360"/>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61"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61"/>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62" w:name="_MCCTEMPBM_CRPT86940728___7"/>
            <w:r w:rsidRPr="00567618">
              <w:rPr>
                <w:rFonts w:ascii="Arial" w:hAnsi="Arial" w:cs="Arial"/>
                <w:sz w:val="18"/>
                <w:szCs w:val="18"/>
              </w:rPr>
              <w:t>Source statistics descriptor</w:t>
            </w:r>
            <w:bookmarkEnd w:id="5362"/>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63" w:name="_MCCTEMPBM_CRPT86940729___4"/>
            <w:r w:rsidRPr="00567618">
              <w:rPr>
                <w:rFonts w:ascii="Arial" w:hAnsi="Arial" w:cs="Arial"/>
                <w:sz w:val="18"/>
                <w:szCs w:val="18"/>
              </w:rPr>
              <w:t>‘unknown'</w:t>
            </w:r>
            <w:bookmarkEnd w:id="5363"/>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64" w:name="_Toc26369649"/>
      <w:bookmarkStart w:id="5365" w:name="_Toc36227531"/>
      <w:bookmarkStart w:id="5366" w:name="_Toc36228546"/>
      <w:bookmarkStart w:id="5367" w:name="_Toc36229173"/>
      <w:bookmarkStart w:id="5368" w:name="_Toc68847493"/>
      <w:bookmarkStart w:id="5369" w:name="_Toc74611428"/>
      <w:bookmarkStart w:id="5370" w:name="_Toc75566707"/>
      <w:bookmarkStart w:id="5371" w:name="_Toc89790259"/>
      <w:bookmarkStart w:id="5372" w:name="_Toc99466897"/>
      <w:bookmarkStart w:id="5373" w:name="_Toc217285802"/>
      <w:r w:rsidRPr="00567618">
        <w:t>E.7</w:t>
      </w:r>
      <w:r w:rsidRPr="00567618">
        <w:tab/>
        <w:t>Bi-directional speech (AMR12.2, IPv6, RTCP and MBR=GBR bearer)</w:t>
      </w:r>
      <w:bookmarkEnd w:id="5364"/>
      <w:bookmarkEnd w:id="5365"/>
      <w:bookmarkEnd w:id="5366"/>
      <w:bookmarkEnd w:id="5367"/>
      <w:bookmarkEnd w:id="5368"/>
      <w:bookmarkEnd w:id="5369"/>
      <w:bookmarkEnd w:id="5370"/>
      <w:bookmarkEnd w:id="5371"/>
      <w:bookmarkEnd w:id="5372"/>
      <w:bookmarkEnd w:id="5373"/>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lastRenderedPageBreak/>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74"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75" w:name="_MCCTEMPBM_CRPT86940731___7"/>
            <w:bookmarkEnd w:id="5374"/>
            <w:r w:rsidRPr="00567618">
              <w:rPr>
                <w:rFonts w:ascii="Arial" w:hAnsi="Arial" w:cs="Arial"/>
                <w:sz w:val="18"/>
                <w:szCs w:val="18"/>
              </w:rPr>
              <w:t>Delivery order</w:t>
            </w:r>
            <w:bookmarkEnd w:id="5375"/>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76" w:name="_MCCTEMPBM_CRPT86940732___4"/>
            <w:r w:rsidRPr="00567618">
              <w:rPr>
                <w:rFonts w:ascii="Arial" w:hAnsi="Arial" w:cs="Arial"/>
                <w:sz w:val="18"/>
                <w:szCs w:val="18"/>
              </w:rPr>
              <w:t>No</w:t>
            </w:r>
            <w:bookmarkEnd w:id="5376"/>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77" w:name="_MCCTEMPBM_CRPT86940733___7"/>
            <w:r w:rsidRPr="00567618">
              <w:rPr>
                <w:rFonts w:ascii="Arial" w:hAnsi="Arial" w:cs="Arial"/>
                <w:sz w:val="18"/>
                <w:szCs w:val="18"/>
              </w:rPr>
              <w:t>The application should handle packet reordering.</w:t>
            </w:r>
            <w:bookmarkEnd w:id="5377"/>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78" w:name="_MCCTEMPBM_CRPT86940734___7"/>
            <w:r w:rsidRPr="00567618">
              <w:rPr>
                <w:rFonts w:ascii="Arial" w:hAnsi="Arial" w:cs="Arial"/>
                <w:sz w:val="18"/>
                <w:szCs w:val="18"/>
              </w:rPr>
              <w:t>Maximum SDU size (octets)</w:t>
            </w:r>
            <w:bookmarkEnd w:id="5378"/>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79" w:name="_MCCTEMPBM_CRPT86940735___4"/>
            <w:r w:rsidRPr="00567618">
              <w:rPr>
                <w:rFonts w:ascii="Arial" w:hAnsi="Arial" w:cs="Arial"/>
                <w:sz w:val="18"/>
                <w:szCs w:val="18"/>
              </w:rPr>
              <w:t>1400</w:t>
            </w:r>
            <w:bookmarkEnd w:id="5379"/>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80" w:name="_MCCTEMPBM_CRPT86940736___7"/>
            <w:r w:rsidRPr="00567618">
              <w:rPr>
                <w:rFonts w:ascii="Arial" w:hAnsi="Arial" w:cs="Arial"/>
                <w:sz w:val="18"/>
                <w:szCs w:val="18"/>
              </w:rPr>
              <w:t>Maximum size of IP packets</w:t>
            </w:r>
            <w:bookmarkEnd w:id="5380"/>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81" w:name="_MCCTEMPBM_CRPT86940737___7"/>
            <w:r w:rsidRPr="00567618">
              <w:rPr>
                <w:rFonts w:ascii="Arial" w:hAnsi="Arial" w:cs="Arial"/>
                <w:sz w:val="18"/>
                <w:szCs w:val="18"/>
              </w:rPr>
              <w:t>Delivery of erroneous SDUs</w:t>
            </w:r>
            <w:bookmarkEnd w:id="5381"/>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82" w:name="_MCCTEMPBM_CRPT86940738___4"/>
            <w:r w:rsidRPr="00567618">
              <w:rPr>
                <w:rFonts w:ascii="Arial" w:hAnsi="Arial" w:cs="Arial"/>
                <w:sz w:val="18"/>
                <w:szCs w:val="18"/>
              </w:rPr>
              <w:t>No</w:t>
            </w:r>
            <w:bookmarkEnd w:id="5382"/>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83" w:name="_MCCTEMPBM_CRPT86940739___7"/>
            <w:r w:rsidRPr="00567618">
              <w:rPr>
                <w:rFonts w:ascii="Arial" w:hAnsi="Arial" w:cs="Arial"/>
                <w:sz w:val="18"/>
                <w:szCs w:val="18"/>
              </w:rPr>
              <w:t>Residual BER</w:t>
            </w:r>
            <w:bookmarkEnd w:id="5383"/>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84"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84"/>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85"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85"/>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86" w:name="_MCCTEMPBM_CRPT86940742___7"/>
            <w:r w:rsidRPr="00567618">
              <w:rPr>
                <w:rFonts w:ascii="Arial" w:hAnsi="Arial" w:cs="Arial"/>
                <w:sz w:val="18"/>
                <w:szCs w:val="18"/>
              </w:rPr>
              <w:t>SDU error ratio</w:t>
            </w:r>
            <w:bookmarkEnd w:id="5386"/>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87"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87"/>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88" w:name="_MCCTEMPBM_CRPT86940744___7"/>
            <w:r w:rsidRPr="00567618">
              <w:rPr>
                <w:rFonts w:ascii="Arial" w:hAnsi="Arial" w:cs="Arial"/>
                <w:sz w:val="18"/>
                <w:szCs w:val="18"/>
              </w:rPr>
              <w:t>A packet loss rate of 0.7 % per wireless link is in general sufficient for speech services</w:t>
            </w:r>
            <w:bookmarkEnd w:id="5388"/>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89" w:name="_MCCTEMPBM_CRPT86940745___7"/>
            <w:r w:rsidRPr="00567618">
              <w:rPr>
                <w:rFonts w:ascii="Arial" w:hAnsi="Arial" w:cs="Arial"/>
                <w:sz w:val="18"/>
                <w:szCs w:val="18"/>
              </w:rPr>
              <w:t>Transfer delay (ms)</w:t>
            </w:r>
            <w:bookmarkEnd w:id="5389"/>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90" w:name="_MCCTEMPBM_CRPT86940746___4"/>
            <w:r w:rsidRPr="00567618">
              <w:rPr>
                <w:rFonts w:ascii="Arial" w:hAnsi="Arial" w:cs="Arial"/>
                <w:sz w:val="18"/>
                <w:szCs w:val="18"/>
              </w:rPr>
              <w:t>130 ms</w:t>
            </w:r>
            <w:bookmarkEnd w:id="5390"/>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91"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91"/>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92" w:name="_MCCTEMPBM_CRPT86940748___7"/>
            <w:r w:rsidRPr="00567618">
              <w:rPr>
                <w:rFonts w:ascii="Arial" w:hAnsi="Arial" w:cs="Arial"/>
                <w:sz w:val="18"/>
                <w:szCs w:val="18"/>
              </w:rPr>
              <w:t>Guaranteed bitrate for uplink (kbps)</w:t>
            </w:r>
            <w:bookmarkEnd w:id="5392"/>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93" w:name="_MCCTEMPBM_CRPT86940749___4"/>
            <w:r w:rsidRPr="00567618">
              <w:rPr>
                <w:rFonts w:ascii="Arial" w:hAnsi="Arial" w:cs="Arial"/>
                <w:sz w:val="18"/>
                <w:szCs w:val="18"/>
              </w:rPr>
              <w:t>39</w:t>
            </w:r>
            <w:bookmarkEnd w:id="5393"/>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94" w:name="_MCCTEMPBM_CRPT86940750___7"/>
            <w:r w:rsidRPr="00567618">
              <w:rPr>
                <w:rFonts w:ascii="Arial" w:hAnsi="Arial" w:cs="Arial"/>
                <w:sz w:val="18"/>
                <w:szCs w:val="18"/>
              </w:rPr>
              <w:t>The total bit-rate of AMR12.2 including IP/UDP/RTP overhead and 5 % for RTCP.</w:t>
            </w:r>
            <w:bookmarkEnd w:id="5394"/>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95" w:name="_MCCTEMPBM_CRPT86940751___7"/>
            <w:r w:rsidRPr="00567618">
              <w:rPr>
                <w:rFonts w:ascii="Arial" w:hAnsi="Arial" w:cs="Arial"/>
                <w:sz w:val="18"/>
                <w:szCs w:val="18"/>
              </w:rPr>
              <w:t>Maximum bitrate for uplink (kbps)</w:t>
            </w:r>
            <w:bookmarkEnd w:id="5395"/>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96" w:name="_MCCTEMPBM_CRPT86940752___4"/>
            <w:r w:rsidRPr="00567618">
              <w:rPr>
                <w:rFonts w:ascii="Arial" w:hAnsi="Arial" w:cs="Arial"/>
                <w:sz w:val="18"/>
                <w:szCs w:val="18"/>
              </w:rPr>
              <w:t>39</w:t>
            </w:r>
            <w:bookmarkEnd w:id="5396"/>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97" w:name="_MCCTEMPBM_CRPT86940753___7"/>
            <w:r w:rsidRPr="00567618">
              <w:rPr>
                <w:rFonts w:ascii="Arial" w:hAnsi="Arial" w:cs="Arial"/>
                <w:sz w:val="18"/>
                <w:szCs w:val="18"/>
              </w:rPr>
              <w:t>The same as the guaranteed bitrate.</w:t>
            </w:r>
            <w:bookmarkEnd w:id="5397"/>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98" w:name="_MCCTEMPBM_CRPT86940754___7"/>
            <w:r w:rsidRPr="00567618">
              <w:rPr>
                <w:rFonts w:ascii="Arial" w:hAnsi="Arial" w:cs="Arial"/>
                <w:sz w:val="18"/>
                <w:szCs w:val="18"/>
              </w:rPr>
              <w:t>Guaranteed bitrate for downlink (kbps)</w:t>
            </w:r>
            <w:bookmarkEnd w:id="5398"/>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99" w:name="_MCCTEMPBM_CRPT86940755___4"/>
            <w:r w:rsidRPr="00567618">
              <w:rPr>
                <w:rFonts w:ascii="Arial" w:hAnsi="Arial" w:cs="Arial"/>
                <w:sz w:val="18"/>
                <w:szCs w:val="18"/>
              </w:rPr>
              <w:t>39</w:t>
            </w:r>
            <w:bookmarkEnd w:id="5399"/>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400" w:name="_MCCTEMPBM_CRPT86940756___7"/>
            <w:r w:rsidRPr="00567618">
              <w:rPr>
                <w:rFonts w:ascii="Arial" w:hAnsi="Arial" w:cs="Arial"/>
                <w:sz w:val="18"/>
                <w:szCs w:val="18"/>
              </w:rPr>
              <w:t>The total bit-rate of AMR12.2 including IP/UDP/RTP overhead and 5 % for RTCP.</w:t>
            </w:r>
            <w:bookmarkEnd w:id="5400"/>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401" w:name="_MCCTEMPBM_CRPT86940757___7"/>
            <w:r w:rsidRPr="00567618">
              <w:rPr>
                <w:rFonts w:ascii="Arial" w:hAnsi="Arial" w:cs="Arial"/>
                <w:sz w:val="18"/>
                <w:szCs w:val="18"/>
              </w:rPr>
              <w:t>Maximum bitrate for downlink (kbps)</w:t>
            </w:r>
            <w:bookmarkEnd w:id="5401"/>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402" w:name="_MCCTEMPBM_CRPT86940758___4"/>
            <w:r w:rsidRPr="00567618">
              <w:rPr>
                <w:rFonts w:ascii="Arial" w:hAnsi="Arial" w:cs="Arial"/>
                <w:sz w:val="18"/>
                <w:szCs w:val="18"/>
              </w:rPr>
              <w:t>39</w:t>
            </w:r>
            <w:bookmarkEnd w:id="5402"/>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403" w:name="_MCCTEMPBM_CRPT86940759___7"/>
            <w:r w:rsidRPr="00567618">
              <w:rPr>
                <w:rFonts w:ascii="Arial" w:hAnsi="Arial" w:cs="Arial"/>
                <w:sz w:val="18"/>
                <w:szCs w:val="18"/>
              </w:rPr>
              <w:t>The same as the guaranteed bitrate</w:t>
            </w:r>
            <w:bookmarkEnd w:id="5403"/>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404" w:name="_MCCTEMPBM_CRPT86940760___7"/>
            <w:r w:rsidRPr="00567618">
              <w:rPr>
                <w:rFonts w:ascii="Arial" w:hAnsi="Arial" w:cs="Arial"/>
                <w:sz w:val="18"/>
                <w:szCs w:val="18"/>
              </w:rPr>
              <w:t>Allocation/Retention priority</w:t>
            </w:r>
            <w:bookmarkEnd w:id="5404"/>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405" w:name="_MCCTEMPBM_CRPT86940761___4"/>
            <w:r w:rsidRPr="00567618">
              <w:rPr>
                <w:rFonts w:ascii="Arial" w:hAnsi="Arial" w:cs="Arial"/>
                <w:sz w:val="18"/>
                <w:szCs w:val="18"/>
              </w:rPr>
              <w:t>subscribed value</w:t>
            </w:r>
            <w:bookmarkEnd w:id="5405"/>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406"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406"/>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407" w:name="_MCCTEMPBM_CRPT86940763___7"/>
            <w:r w:rsidRPr="00567618">
              <w:rPr>
                <w:rFonts w:ascii="Arial" w:hAnsi="Arial" w:cs="Arial"/>
                <w:sz w:val="18"/>
                <w:szCs w:val="18"/>
              </w:rPr>
              <w:t>Source statistics descriptor</w:t>
            </w:r>
            <w:bookmarkEnd w:id="5407"/>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408" w:name="_MCCTEMPBM_CRPT86940764___4"/>
            <w:r w:rsidRPr="00567618">
              <w:rPr>
                <w:rFonts w:ascii="Arial" w:hAnsi="Arial" w:cs="Arial"/>
                <w:sz w:val="18"/>
                <w:szCs w:val="18"/>
              </w:rPr>
              <w:t>‘speech'</w:t>
            </w:r>
            <w:bookmarkEnd w:id="5408"/>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409" w:name="_Toc26369650"/>
      <w:bookmarkStart w:id="5410" w:name="_Toc36227532"/>
      <w:bookmarkStart w:id="5411" w:name="_Toc36228547"/>
      <w:bookmarkStart w:id="5412" w:name="_Toc36229174"/>
      <w:bookmarkStart w:id="5413" w:name="_Toc68847494"/>
      <w:bookmarkStart w:id="5414" w:name="_Toc74611429"/>
      <w:bookmarkStart w:id="5415" w:name="_Toc75566708"/>
      <w:bookmarkStart w:id="5416" w:name="_Toc89790260"/>
      <w:bookmarkStart w:id="5417" w:name="_Toc99466898"/>
      <w:bookmarkStart w:id="5418" w:name="_Toc217285803"/>
      <w:r w:rsidRPr="00567618">
        <w:t>E.8</w:t>
      </w:r>
      <w:r w:rsidRPr="00567618">
        <w:tab/>
        <w:t>Bi-directional speech (AMR-WB23.85, IPv6, RTCP and MBR=GBR bearer)</w:t>
      </w:r>
      <w:bookmarkEnd w:id="5409"/>
      <w:bookmarkEnd w:id="5410"/>
      <w:bookmarkEnd w:id="5411"/>
      <w:bookmarkEnd w:id="5412"/>
      <w:bookmarkEnd w:id="5413"/>
      <w:bookmarkEnd w:id="5414"/>
      <w:bookmarkEnd w:id="5415"/>
      <w:bookmarkEnd w:id="5416"/>
      <w:bookmarkEnd w:id="5417"/>
      <w:bookmarkEnd w:id="5418"/>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lastRenderedPageBreak/>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419" w:name="_MCCTEMPBM_CRPT86940765___4"/>
            <w:r w:rsidRPr="00567618">
              <w:t>The application should handle packet reordering.</w:t>
            </w:r>
            <w:bookmarkEnd w:id="5419"/>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420" w:name="_MCCTEMPBM_CRPT86940766___4"/>
            <w:r w:rsidRPr="00567618">
              <w:t>Maximum size of IP packets</w:t>
            </w:r>
            <w:bookmarkEnd w:id="5420"/>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421" w:name="_MCCTEMPBM_CRPT86940767___4"/>
            <w:r w:rsidRPr="00567618">
              <w:t>Reflects the desire to have a medium level of protection to achieve an acceptable compromise between packet loss rate and speech transport delay and delay variation.</w:t>
            </w:r>
            <w:bookmarkEnd w:id="5421"/>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422" w:name="_MCCTEMPBM_CRPT86940768___4"/>
            <w:r w:rsidRPr="00567618">
              <w:t>A packet loss rate of 0.7 % per wireless link is in general sufficient for speech services</w:t>
            </w:r>
            <w:bookmarkEnd w:id="5422"/>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423"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23"/>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424" w:name="_MCCTEMPBM_CRPT86940770___4"/>
            <w:r w:rsidRPr="00567618">
              <w:t>The total bit-rate of AMR-WB23.85 including IP/UDP/RTP overhead and 5 % for RTCP.</w:t>
            </w:r>
            <w:bookmarkEnd w:id="5424"/>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425" w:name="_MCCTEMPBM_CRPT86940771___4"/>
            <w:r w:rsidRPr="00567618">
              <w:t>The same as the guaranteed bitrate.</w:t>
            </w:r>
            <w:bookmarkEnd w:id="5425"/>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426" w:name="_MCCTEMPBM_CRPT86940772___4"/>
            <w:r w:rsidRPr="00567618">
              <w:t>The total bit-rate of AMR-WB23.85 including IP/UDP/RTP overhead and 5 % for RTCP.</w:t>
            </w:r>
            <w:bookmarkEnd w:id="5426"/>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427" w:name="_MCCTEMPBM_CRPT86940773___4"/>
            <w:r w:rsidRPr="00567618">
              <w:t>The same as the guaranteed bitrate.</w:t>
            </w:r>
            <w:bookmarkEnd w:id="5427"/>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28"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28"/>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29" w:name="_Toc26369651"/>
      <w:bookmarkStart w:id="5430" w:name="_Toc36227533"/>
      <w:bookmarkStart w:id="5431" w:name="_Toc36228548"/>
      <w:bookmarkStart w:id="5432" w:name="_Toc36229175"/>
      <w:bookmarkStart w:id="5433" w:name="_Toc68847495"/>
      <w:bookmarkStart w:id="5434" w:name="_Toc74611430"/>
      <w:bookmarkStart w:id="5435" w:name="_Toc75566709"/>
      <w:bookmarkStart w:id="5436" w:name="_Toc89790261"/>
      <w:bookmarkStart w:id="5437" w:name="_Toc99466899"/>
      <w:bookmarkStart w:id="5438" w:name="_Toc217285804"/>
      <w:r w:rsidRPr="00567618">
        <w:t>E.9</w:t>
      </w:r>
      <w:r w:rsidRPr="00567618">
        <w:tab/>
        <w:t>Void</w:t>
      </w:r>
      <w:bookmarkEnd w:id="5429"/>
      <w:bookmarkEnd w:id="5430"/>
      <w:bookmarkEnd w:id="5431"/>
      <w:bookmarkEnd w:id="5432"/>
      <w:bookmarkEnd w:id="5433"/>
      <w:bookmarkEnd w:id="5434"/>
      <w:bookmarkEnd w:id="5435"/>
      <w:bookmarkEnd w:id="5436"/>
      <w:bookmarkEnd w:id="5437"/>
      <w:bookmarkEnd w:id="5438"/>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39" w:name="_Toc26369652"/>
      <w:bookmarkStart w:id="5440" w:name="_Toc36227534"/>
      <w:bookmarkStart w:id="5441" w:name="_Toc36228549"/>
      <w:bookmarkStart w:id="5442" w:name="_Toc36229176"/>
      <w:bookmarkStart w:id="5443" w:name="_Toc68847496"/>
      <w:bookmarkStart w:id="5444" w:name="_Toc74611431"/>
      <w:bookmarkStart w:id="5445" w:name="_Toc75566710"/>
      <w:bookmarkStart w:id="5446" w:name="_Toc89790262"/>
      <w:bookmarkStart w:id="5447" w:name="_Toc99466900"/>
      <w:bookmarkStart w:id="5448" w:name="_Toc217285805"/>
      <w:r w:rsidRPr="00567618">
        <w:t>E.10</w:t>
      </w:r>
      <w:r w:rsidRPr="00567618">
        <w:tab/>
        <w:t>Bi-directional video (H.264</w:t>
      </w:r>
      <w:r w:rsidRPr="00567618">
        <w:rPr>
          <w:rFonts w:eastAsia="SimSun"/>
        </w:rPr>
        <w:t xml:space="preserve"> AVC level 1.1</w:t>
      </w:r>
      <w:r w:rsidRPr="00567618">
        <w:t>, 192 kbps, IPv6, RTCP and MBR=GBR bearer)</w:t>
      </w:r>
      <w:bookmarkEnd w:id="5439"/>
      <w:bookmarkEnd w:id="5440"/>
      <w:bookmarkEnd w:id="5441"/>
      <w:bookmarkEnd w:id="5442"/>
      <w:bookmarkEnd w:id="5443"/>
      <w:bookmarkEnd w:id="5444"/>
      <w:bookmarkEnd w:id="5445"/>
      <w:bookmarkEnd w:id="5446"/>
      <w:bookmarkEnd w:id="5447"/>
      <w:bookmarkEnd w:id="5448"/>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lastRenderedPageBreak/>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49"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50" w:name="_MCCTEMPBM_CRPT86940776___7"/>
            <w:bookmarkEnd w:id="5449"/>
            <w:r w:rsidRPr="00567618">
              <w:rPr>
                <w:rFonts w:ascii="Arial" w:hAnsi="Arial" w:cs="Arial"/>
                <w:sz w:val="18"/>
                <w:szCs w:val="18"/>
              </w:rPr>
              <w:t>Delivery order</w:t>
            </w:r>
            <w:bookmarkEnd w:id="5450"/>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51" w:name="_MCCTEMPBM_CRPT86940777___4"/>
            <w:r w:rsidRPr="00567618">
              <w:rPr>
                <w:rFonts w:ascii="Arial" w:hAnsi="Arial" w:cs="Arial"/>
                <w:sz w:val="18"/>
                <w:szCs w:val="18"/>
              </w:rPr>
              <w:t>No</w:t>
            </w:r>
            <w:bookmarkEnd w:id="5451"/>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52" w:name="_MCCTEMPBM_CRPT86940778___7"/>
            <w:r w:rsidRPr="00567618">
              <w:rPr>
                <w:rFonts w:ascii="Arial" w:hAnsi="Arial" w:cs="Arial"/>
                <w:sz w:val="18"/>
                <w:szCs w:val="18"/>
              </w:rPr>
              <w:t>The application should handle packet reordering.</w:t>
            </w:r>
            <w:bookmarkEnd w:id="5452"/>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53" w:name="_MCCTEMPBM_CRPT86940779___7"/>
            <w:r w:rsidRPr="00567618">
              <w:rPr>
                <w:rFonts w:ascii="Arial" w:hAnsi="Arial" w:cs="Arial"/>
                <w:sz w:val="18"/>
                <w:szCs w:val="18"/>
              </w:rPr>
              <w:t>Maximum SDU size (octets)</w:t>
            </w:r>
            <w:bookmarkEnd w:id="5453"/>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54" w:name="_MCCTEMPBM_CRPT86940780___4"/>
            <w:r w:rsidRPr="00567618">
              <w:rPr>
                <w:rFonts w:ascii="Arial" w:hAnsi="Arial" w:cs="Arial"/>
                <w:sz w:val="18"/>
                <w:szCs w:val="18"/>
              </w:rPr>
              <w:t>1400</w:t>
            </w:r>
            <w:bookmarkEnd w:id="5454"/>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55" w:name="_MCCTEMPBM_CRPT86940781___7"/>
            <w:r w:rsidRPr="00567618">
              <w:rPr>
                <w:rFonts w:ascii="Arial" w:hAnsi="Arial" w:cs="Arial"/>
                <w:sz w:val="18"/>
                <w:szCs w:val="18"/>
              </w:rPr>
              <w:t>Maximum size of IP packets</w:t>
            </w:r>
            <w:bookmarkEnd w:id="5455"/>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56" w:name="_MCCTEMPBM_CRPT86940782___7"/>
            <w:r w:rsidRPr="00567618">
              <w:rPr>
                <w:rFonts w:ascii="Arial" w:hAnsi="Arial" w:cs="Arial"/>
                <w:sz w:val="18"/>
                <w:szCs w:val="18"/>
              </w:rPr>
              <w:t>Delivery of erroneous SDUs</w:t>
            </w:r>
            <w:bookmarkEnd w:id="5456"/>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57" w:name="_MCCTEMPBM_CRPT86940783___4"/>
            <w:r w:rsidRPr="00567618">
              <w:rPr>
                <w:rFonts w:ascii="Arial" w:hAnsi="Arial" w:cs="Arial"/>
                <w:sz w:val="18"/>
                <w:szCs w:val="18"/>
              </w:rPr>
              <w:t>No</w:t>
            </w:r>
            <w:bookmarkEnd w:id="5457"/>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58" w:name="_MCCTEMPBM_CRPT86940784___7"/>
            <w:r w:rsidRPr="00567618">
              <w:rPr>
                <w:rFonts w:ascii="Arial" w:hAnsi="Arial" w:cs="Arial"/>
                <w:sz w:val="18"/>
                <w:szCs w:val="18"/>
              </w:rPr>
              <w:t>Residual BER</w:t>
            </w:r>
            <w:bookmarkEnd w:id="5458"/>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59"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59"/>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60"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60"/>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61" w:name="_MCCTEMPBM_CRPT86940787___7"/>
            <w:r w:rsidRPr="00567618">
              <w:rPr>
                <w:rFonts w:ascii="Arial" w:hAnsi="Arial" w:cs="Arial"/>
                <w:sz w:val="18"/>
                <w:szCs w:val="18"/>
              </w:rPr>
              <w:t>SDU error ratio</w:t>
            </w:r>
            <w:bookmarkEnd w:id="5461"/>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62"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62"/>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63" w:name="_MCCTEMPBM_CRPT86940789___7"/>
            <w:r w:rsidRPr="00567618">
              <w:rPr>
                <w:rFonts w:ascii="Arial" w:hAnsi="Arial" w:cs="Arial"/>
                <w:sz w:val="18"/>
                <w:szCs w:val="18"/>
              </w:rPr>
              <w:t>A packet loss rate of 0.7 % per wireless link is in general sufficient for video services</w:t>
            </w:r>
            <w:bookmarkEnd w:id="5463"/>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64" w:name="_MCCTEMPBM_CRPT86940790___7"/>
            <w:r w:rsidRPr="00567618">
              <w:rPr>
                <w:rFonts w:ascii="Arial" w:hAnsi="Arial" w:cs="Arial"/>
                <w:sz w:val="18"/>
                <w:szCs w:val="18"/>
              </w:rPr>
              <w:t>Transfer delay (ms)</w:t>
            </w:r>
            <w:bookmarkEnd w:id="5464"/>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65" w:name="_MCCTEMPBM_CRPT86940791___4"/>
            <w:r w:rsidRPr="00567618">
              <w:rPr>
                <w:rFonts w:ascii="Arial" w:hAnsi="Arial" w:cs="Arial"/>
                <w:sz w:val="18"/>
                <w:szCs w:val="18"/>
              </w:rPr>
              <w:t>170 ms</w:t>
            </w:r>
            <w:bookmarkEnd w:id="5465"/>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66"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66"/>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67" w:name="_MCCTEMPBM_CRPT86940793___7"/>
            <w:bookmarkStart w:id="5468" w:name="_MCCTEMPBM_CRPT86940795___7" w:colFirst="2" w:colLast="2"/>
            <w:r w:rsidRPr="00567618">
              <w:rPr>
                <w:rFonts w:ascii="Arial" w:hAnsi="Arial" w:cs="Arial"/>
                <w:sz w:val="18"/>
                <w:szCs w:val="18"/>
              </w:rPr>
              <w:t>Guaranteed bitrate for uplink (kbps)</w:t>
            </w:r>
            <w:bookmarkEnd w:id="5467"/>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69" w:name="_MCCTEMPBM_CRPT86940794___4"/>
            <w:r w:rsidRPr="00567618">
              <w:rPr>
                <w:rFonts w:ascii="Arial" w:hAnsi="Arial" w:cs="Arial"/>
                <w:sz w:val="18"/>
                <w:szCs w:val="18"/>
              </w:rPr>
              <w:t>216</w:t>
            </w:r>
            <w:bookmarkEnd w:id="5469"/>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70" w:name="_MCCTEMPBM_CRPT86940796___7"/>
            <w:bookmarkEnd w:id="5468"/>
            <w:r w:rsidRPr="00567618">
              <w:rPr>
                <w:rFonts w:ascii="Arial" w:hAnsi="Arial" w:cs="Arial"/>
                <w:sz w:val="18"/>
                <w:szCs w:val="18"/>
              </w:rPr>
              <w:t>Maximum bitrate for uplink (kbps)</w:t>
            </w:r>
            <w:bookmarkEnd w:id="5470"/>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71" w:name="_MCCTEMPBM_CRPT86940797___4"/>
            <w:r w:rsidRPr="00567618">
              <w:rPr>
                <w:rFonts w:ascii="Arial" w:hAnsi="Arial" w:cs="Arial"/>
                <w:sz w:val="18"/>
                <w:szCs w:val="18"/>
              </w:rPr>
              <w:t>216</w:t>
            </w:r>
            <w:bookmarkEnd w:id="5471"/>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72" w:name="_MCCTEMPBM_CRPT86940798___7"/>
            <w:r w:rsidRPr="00567618">
              <w:rPr>
                <w:rFonts w:ascii="Arial" w:hAnsi="Arial" w:cs="Arial"/>
                <w:sz w:val="18"/>
                <w:szCs w:val="18"/>
              </w:rPr>
              <w:t>The same as the guaranteed bitrate.</w:t>
            </w:r>
            <w:bookmarkEnd w:id="5472"/>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73" w:name="_MCCTEMPBM_CRPT86940799___7"/>
            <w:bookmarkStart w:id="5474" w:name="_MCCTEMPBM_CRPT86940801___7" w:colFirst="2" w:colLast="2"/>
            <w:r w:rsidRPr="00567618">
              <w:rPr>
                <w:rFonts w:ascii="Arial" w:hAnsi="Arial" w:cs="Arial"/>
                <w:sz w:val="18"/>
                <w:szCs w:val="18"/>
              </w:rPr>
              <w:t>Guaranteed bitrate for downlink (kbps)</w:t>
            </w:r>
            <w:bookmarkEnd w:id="5473"/>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75" w:name="_MCCTEMPBM_CRPT86940800___4"/>
            <w:r w:rsidRPr="00567618">
              <w:rPr>
                <w:rFonts w:ascii="Arial" w:hAnsi="Arial" w:cs="Arial"/>
                <w:sz w:val="18"/>
                <w:szCs w:val="18"/>
              </w:rPr>
              <w:t>216</w:t>
            </w:r>
            <w:bookmarkEnd w:id="5475"/>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76" w:name="_MCCTEMPBM_CRPT86940802___7"/>
            <w:bookmarkEnd w:id="5474"/>
            <w:r w:rsidRPr="00567618">
              <w:rPr>
                <w:rFonts w:ascii="Arial" w:hAnsi="Arial" w:cs="Arial"/>
                <w:sz w:val="18"/>
                <w:szCs w:val="18"/>
              </w:rPr>
              <w:t>Maximum bitrate for downlink (kbps)</w:t>
            </w:r>
            <w:bookmarkEnd w:id="5476"/>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77" w:name="_MCCTEMPBM_CRPT86940803___4"/>
            <w:r w:rsidRPr="00567618">
              <w:rPr>
                <w:rFonts w:ascii="Arial" w:hAnsi="Arial" w:cs="Arial"/>
                <w:sz w:val="18"/>
                <w:szCs w:val="18"/>
              </w:rPr>
              <w:t>216</w:t>
            </w:r>
            <w:bookmarkEnd w:id="5477"/>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78" w:name="_MCCTEMPBM_CRPT86940804___7"/>
            <w:r w:rsidRPr="00567618">
              <w:rPr>
                <w:rFonts w:ascii="Arial" w:hAnsi="Arial" w:cs="Arial"/>
                <w:sz w:val="18"/>
                <w:szCs w:val="18"/>
              </w:rPr>
              <w:t>The same as the guaranteed bitrate.</w:t>
            </w:r>
            <w:bookmarkEnd w:id="5478"/>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79" w:name="_MCCTEMPBM_CRPT86940805___7"/>
            <w:r w:rsidRPr="00567618">
              <w:rPr>
                <w:rFonts w:ascii="Arial" w:hAnsi="Arial" w:cs="Arial"/>
                <w:sz w:val="18"/>
                <w:szCs w:val="18"/>
              </w:rPr>
              <w:t>Allocation/Retention priority</w:t>
            </w:r>
            <w:bookmarkEnd w:id="5479"/>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80" w:name="_MCCTEMPBM_CRPT86940806___4"/>
            <w:r w:rsidRPr="00567618">
              <w:rPr>
                <w:rFonts w:ascii="Arial" w:hAnsi="Arial" w:cs="Arial"/>
                <w:sz w:val="18"/>
                <w:szCs w:val="18"/>
              </w:rPr>
              <w:t>subscribed value</w:t>
            </w:r>
            <w:bookmarkEnd w:id="5480"/>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81"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1"/>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82" w:name="_MCCTEMPBM_CRPT86940808___7"/>
            <w:r w:rsidRPr="00567618">
              <w:rPr>
                <w:rFonts w:ascii="Arial" w:hAnsi="Arial" w:cs="Arial"/>
                <w:sz w:val="18"/>
                <w:szCs w:val="18"/>
              </w:rPr>
              <w:t>Source statistics descriptor</w:t>
            </w:r>
            <w:bookmarkEnd w:id="5482"/>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83" w:name="_MCCTEMPBM_CRPT86940809___4"/>
            <w:r w:rsidRPr="00567618">
              <w:rPr>
                <w:rFonts w:ascii="Arial" w:hAnsi="Arial" w:cs="Arial"/>
                <w:sz w:val="18"/>
                <w:szCs w:val="18"/>
              </w:rPr>
              <w:t>‘unknown'</w:t>
            </w:r>
            <w:bookmarkEnd w:id="5483"/>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84" w:name="_Toc26369653"/>
      <w:bookmarkStart w:id="5485" w:name="_Toc36227535"/>
      <w:bookmarkStart w:id="5486" w:name="_Toc36228550"/>
      <w:bookmarkStart w:id="5487" w:name="_Toc36229177"/>
      <w:bookmarkStart w:id="5488" w:name="_Toc68847497"/>
      <w:bookmarkStart w:id="5489" w:name="_Toc74611432"/>
      <w:bookmarkStart w:id="5490" w:name="_Toc75566711"/>
      <w:bookmarkStart w:id="5491" w:name="_Toc89790263"/>
      <w:bookmarkStart w:id="5492" w:name="_Toc99466901"/>
      <w:bookmarkStart w:id="5493" w:name="_Toc217285806"/>
      <w:r w:rsidRPr="00567618">
        <w:t>E.11</w:t>
      </w:r>
      <w:r w:rsidRPr="00567618">
        <w:tab/>
        <w:t>Bi-directional speech (AMR, IPv4, RTCP and MBR&gt;GBR bearer)</w:t>
      </w:r>
      <w:bookmarkEnd w:id="5484"/>
      <w:bookmarkEnd w:id="5485"/>
      <w:bookmarkEnd w:id="5486"/>
      <w:bookmarkEnd w:id="5487"/>
      <w:bookmarkEnd w:id="5488"/>
      <w:bookmarkEnd w:id="5489"/>
      <w:bookmarkEnd w:id="5490"/>
      <w:bookmarkEnd w:id="5491"/>
      <w:bookmarkEnd w:id="5492"/>
      <w:bookmarkEnd w:id="5493"/>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lastRenderedPageBreak/>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94" w:name="_MCCTEMPBM_CRPT86940810___4"/>
            <w:r w:rsidRPr="00567618">
              <w:t>The application should handle packet reordering.</w:t>
            </w:r>
            <w:bookmarkEnd w:id="5494"/>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95" w:name="_MCCTEMPBM_CRPT86940811___4"/>
            <w:r w:rsidRPr="00567618">
              <w:t>Maximum size of IP packets</w:t>
            </w:r>
            <w:bookmarkEnd w:id="5495"/>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96" w:name="_MCCTEMPBM_CRPT86940812___4"/>
            <w:r w:rsidRPr="00567618">
              <w:t>Reflects the desire to have a medium level of protection to achieve an acceptable compromise between packet loss rate and speech transport delay and delay variation.</w:t>
            </w:r>
            <w:bookmarkEnd w:id="5496"/>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97" w:name="_MCCTEMPBM_CRPT86940813___4"/>
            <w:r w:rsidRPr="00567618">
              <w:t>A packet loss rate of 0.7 % per wireless link is in general sufficient for speech services</w:t>
            </w:r>
            <w:bookmarkEnd w:id="5497"/>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98"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98"/>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99" w:name="_MCCTEMPBM_CRPT86940815___4"/>
            <w:r w:rsidRPr="00567618">
              <w:t>The total bit-rate of AMR5.9 including IP/UDP/RTP overhead and 5 % for RTCP.</w:t>
            </w:r>
            <w:bookmarkEnd w:id="5499"/>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500" w:name="_MCCTEMPBM_CRPT86940816___4"/>
            <w:r w:rsidRPr="00567618">
              <w:t>The total bit-rate of AMR12.2 including IP/UDP/RTP overhead and 5 % for RTCP.</w:t>
            </w:r>
            <w:bookmarkEnd w:id="5500"/>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501" w:name="_MCCTEMPBM_CRPT86940817___4"/>
            <w:r w:rsidRPr="00567618">
              <w:t>The total bit-rate of AMR5.9 including IP/UDP/RTP overhead and 5 % for RTCP.</w:t>
            </w:r>
            <w:bookmarkEnd w:id="5501"/>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502" w:name="_MCCTEMPBM_CRPT86940818___4"/>
            <w:r w:rsidRPr="00567618">
              <w:t>The total bit-rate of AMR12.2 including IP/UDP/RTP overhead and 5 % for RTCP.</w:t>
            </w:r>
            <w:bookmarkEnd w:id="5502"/>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503"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03"/>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504" w:name="_Toc26369654"/>
      <w:bookmarkStart w:id="5505" w:name="_Toc36227536"/>
      <w:bookmarkStart w:id="5506" w:name="_Toc36228551"/>
      <w:bookmarkStart w:id="5507" w:name="_Toc36229178"/>
      <w:bookmarkStart w:id="5508" w:name="_Toc68847498"/>
      <w:bookmarkStart w:id="5509" w:name="_Toc74611433"/>
      <w:bookmarkStart w:id="5510" w:name="_Toc75566712"/>
      <w:bookmarkStart w:id="5511" w:name="_Toc89790264"/>
      <w:bookmarkStart w:id="5512" w:name="_Toc99466902"/>
      <w:bookmarkStart w:id="5513" w:name="_Toc217285807"/>
      <w:r w:rsidRPr="00567618">
        <w:t>E.12</w:t>
      </w:r>
      <w:r w:rsidRPr="00567618">
        <w:tab/>
        <w:t>Bi-directional speech (AMR-WB, IPv4, RTCP and MBR&gt;GBR bearer)</w:t>
      </w:r>
      <w:bookmarkEnd w:id="5504"/>
      <w:bookmarkEnd w:id="5505"/>
      <w:bookmarkEnd w:id="5506"/>
      <w:bookmarkEnd w:id="5507"/>
      <w:bookmarkEnd w:id="5508"/>
      <w:bookmarkEnd w:id="5509"/>
      <w:bookmarkEnd w:id="5510"/>
      <w:bookmarkEnd w:id="5511"/>
      <w:bookmarkEnd w:id="5512"/>
      <w:bookmarkEnd w:id="5513"/>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lastRenderedPageBreak/>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514" w:name="_MCCTEMPBM_CRPT86940820___4"/>
            <w:r w:rsidRPr="00567618">
              <w:t>The application should handle packet reordering.</w:t>
            </w:r>
            <w:bookmarkEnd w:id="5514"/>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515" w:name="_MCCTEMPBM_CRPT86940821___4"/>
            <w:r w:rsidRPr="00567618">
              <w:t>Maximum size of IP packets</w:t>
            </w:r>
            <w:bookmarkEnd w:id="5515"/>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516" w:name="_MCCTEMPBM_CRPT86940822___4"/>
            <w:r w:rsidRPr="00567618">
              <w:t>Reflects the desire to have a medium level of protection to achieve an acceptable compromise between packet loss rate and speech transport delay and delay variation.</w:t>
            </w:r>
            <w:bookmarkEnd w:id="5516"/>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517" w:name="_MCCTEMPBM_CRPT86940823___4"/>
            <w:r w:rsidRPr="00567618">
              <w:t>A packet loss rate of 0.7 % per wireless link is in general sufficient for speech services</w:t>
            </w:r>
            <w:bookmarkEnd w:id="5517"/>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518"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18"/>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519" w:name="_MCCTEMPBM_CRPT86940825___4"/>
            <w:r w:rsidRPr="00567618">
              <w:t>The total bit-rate of AMR-WB8.85 including IP/UDP/RTP overhead and 5 % for RTCP.</w:t>
            </w:r>
            <w:bookmarkEnd w:id="5519"/>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520" w:name="_MCCTEMPBM_CRPT86940826___4"/>
            <w:r w:rsidRPr="00567618">
              <w:t>The total bit-rate of AMRWB23.85 including IP/UDP/RTP overhead and 5 % for RTCP.</w:t>
            </w:r>
            <w:bookmarkEnd w:id="5520"/>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521" w:name="_MCCTEMPBM_CRPT86940827___4"/>
            <w:r w:rsidRPr="00567618">
              <w:t>The total bit-rate of AMR-WB8.85 including IP/UDP/RTP overhead and 5 % for RTCP.</w:t>
            </w:r>
            <w:bookmarkEnd w:id="5521"/>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522" w:name="_MCCTEMPBM_CRPT86940828___4"/>
            <w:r w:rsidRPr="00567618">
              <w:t>The total bit-rate of AMRWB23.85 including IP/UDP/RTP overhead and 5 % for RTCP.</w:t>
            </w:r>
            <w:bookmarkEnd w:id="5522"/>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523"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23"/>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524" w:name="_Toc26369655"/>
      <w:bookmarkStart w:id="5525" w:name="_Toc36227537"/>
      <w:bookmarkStart w:id="5526" w:name="_Toc36228552"/>
      <w:bookmarkStart w:id="5527" w:name="_Toc36229179"/>
      <w:bookmarkStart w:id="5528" w:name="_Toc68847499"/>
      <w:bookmarkStart w:id="5529" w:name="_Toc74611434"/>
      <w:bookmarkStart w:id="5530" w:name="_Toc75566713"/>
      <w:bookmarkStart w:id="5531" w:name="_Toc89790265"/>
      <w:bookmarkStart w:id="5532" w:name="_Toc99466903"/>
      <w:bookmarkStart w:id="5533" w:name="_Toc217285808"/>
      <w:r w:rsidRPr="00567618">
        <w:t>E.13</w:t>
      </w:r>
      <w:r w:rsidRPr="00567618">
        <w:tab/>
        <w:t>Void</w:t>
      </w:r>
      <w:bookmarkEnd w:id="5524"/>
      <w:bookmarkEnd w:id="5525"/>
      <w:bookmarkEnd w:id="5526"/>
      <w:bookmarkEnd w:id="5527"/>
      <w:bookmarkEnd w:id="5528"/>
      <w:bookmarkEnd w:id="5529"/>
      <w:bookmarkEnd w:id="5530"/>
      <w:bookmarkEnd w:id="5531"/>
      <w:bookmarkEnd w:id="5532"/>
      <w:bookmarkEnd w:id="5533"/>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34" w:name="_Toc26369656"/>
      <w:bookmarkStart w:id="5535" w:name="_Toc36227538"/>
      <w:bookmarkStart w:id="5536" w:name="_Toc36228553"/>
      <w:bookmarkStart w:id="5537" w:name="_Toc36229180"/>
      <w:bookmarkStart w:id="5538" w:name="_Toc68847500"/>
      <w:bookmarkStart w:id="5539" w:name="_Toc74611435"/>
      <w:bookmarkStart w:id="5540" w:name="_Toc75566714"/>
      <w:bookmarkStart w:id="5541" w:name="_Toc89790266"/>
      <w:bookmarkStart w:id="5542" w:name="_Toc99466904"/>
      <w:bookmarkStart w:id="5543" w:name="_Toc217285809"/>
      <w:r w:rsidRPr="00567618">
        <w:t>E.14</w:t>
      </w:r>
      <w:r w:rsidRPr="00567618">
        <w:tab/>
        <w:t>Bi-directional video (H.264</w:t>
      </w:r>
      <w:r w:rsidRPr="00567618">
        <w:rPr>
          <w:rFonts w:eastAsia="SimSun"/>
        </w:rPr>
        <w:t xml:space="preserve"> AVC level 1.1</w:t>
      </w:r>
      <w:r w:rsidRPr="00567618">
        <w:t>, IPv4, RTCP and MBR&gt;GBR bearer)</w:t>
      </w:r>
      <w:bookmarkEnd w:id="5534"/>
      <w:bookmarkEnd w:id="5535"/>
      <w:bookmarkEnd w:id="5536"/>
      <w:bookmarkEnd w:id="5537"/>
      <w:bookmarkEnd w:id="5538"/>
      <w:bookmarkEnd w:id="5539"/>
      <w:bookmarkEnd w:id="5540"/>
      <w:bookmarkEnd w:id="5541"/>
      <w:bookmarkEnd w:id="5542"/>
      <w:bookmarkEnd w:id="5543"/>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lastRenderedPageBreak/>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44"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45" w:name="_MCCTEMPBM_CRPT86940831___7"/>
            <w:bookmarkEnd w:id="5544"/>
            <w:r w:rsidRPr="00567618">
              <w:rPr>
                <w:rFonts w:ascii="Arial" w:hAnsi="Arial" w:cs="Arial"/>
                <w:sz w:val="18"/>
                <w:szCs w:val="18"/>
              </w:rPr>
              <w:t>Delivery order</w:t>
            </w:r>
            <w:bookmarkEnd w:id="5545"/>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46" w:name="_MCCTEMPBM_CRPT86940832___4"/>
            <w:r w:rsidRPr="00567618">
              <w:rPr>
                <w:rFonts w:ascii="Arial" w:hAnsi="Arial" w:cs="Arial"/>
                <w:sz w:val="18"/>
                <w:szCs w:val="18"/>
              </w:rPr>
              <w:t>No</w:t>
            </w:r>
            <w:bookmarkEnd w:id="5546"/>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47" w:name="_MCCTEMPBM_CRPT86940833___7"/>
            <w:r w:rsidRPr="00567618">
              <w:rPr>
                <w:rFonts w:ascii="Arial" w:hAnsi="Arial" w:cs="Arial"/>
                <w:sz w:val="18"/>
                <w:szCs w:val="18"/>
              </w:rPr>
              <w:t>The application should handle packet reordering.</w:t>
            </w:r>
            <w:bookmarkEnd w:id="5547"/>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48" w:name="_MCCTEMPBM_CRPT86940834___7"/>
            <w:r w:rsidRPr="00567618">
              <w:rPr>
                <w:rFonts w:ascii="Arial" w:hAnsi="Arial" w:cs="Arial"/>
                <w:sz w:val="18"/>
                <w:szCs w:val="18"/>
              </w:rPr>
              <w:t>Maximum SDU size (octets)</w:t>
            </w:r>
            <w:bookmarkEnd w:id="5548"/>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49" w:name="_MCCTEMPBM_CRPT86940835___4"/>
            <w:r w:rsidRPr="00567618">
              <w:rPr>
                <w:rFonts w:ascii="Arial" w:hAnsi="Arial" w:cs="Arial"/>
                <w:sz w:val="18"/>
                <w:szCs w:val="18"/>
              </w:rPr>
              <w:t>1400</w:t>
            </w:r>
            <w:bookmarkEnd w:id="5549"/>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50" w:name="_MCCTEMPBM_CRPT86940836___7"/>
            <w:r w:rsidRPr="00567618">
              <w:rPr>
                <w:rFonts w:ascii="Arial" w:hAnsi="Arial" w:cs="Arial"/>
                <w:sz w:val="18"/>
                <w:szCs w:val="18"/>
              </w:rPr>
              <w:t>Maximum size of IP packets</w:t>
            </w:r>
            <w:bookmarkEnd w:id="5550"/>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51" w:name="_MCCTEMPBM_CRPT86940837___7"/>
            <w:r w:rsidRPr="00567618">
              <w:rPr>
                <w:rFonts w:ascii="Arial" w:hAnsi="Arial" w:cs="Arial"/>
                <w:sz w:val="18"/>
                <w:szCs w:val="18"/>
              </w:rPr>
              <w:t>Delivery of erroneous SDUs</w:t>
            </w:r>
            <w:bookmarkEnd w:id="5551"/>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52" w:name="_MCCTEMPBM_CRPT86940838___4"/>
            <w:r w:rsidRPr="00567618">
              <w:rPr>
                <w:rFonts w:ascii="Arial" w:hAnsi="Arial" w:cs="Arial"/>
                <w:sz w:val="18"/>
                <w:szCs w:val="18"/>
              </w:rPr>
              <w:t>No</w:t>
            </w:r>
            <w:bookmarkEnd w:id="5552"/>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53" w:name="_MCCTEMPBM_CRPT86940839___7"/>
            <w:r w:rsidRPr="00567618">
              <w:rPr>
                <w:rFonts w:ascii="Arial" w:hAnsi="Arial" w:cs="Arial"/>
                <w:sz w:val="18"/>
                <w:szCs w:val="18"/>
              </w:rPr>
              <w:t>Residual BER</w:t>
            </w:r>
            <w:bookmarkEnd w:id="5553"/>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54"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54"/>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55"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55"/>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56" w:name="_MCCTEMPBM_CRPT86940842___7"/>
            <w:r w:rsidRPr="00567618">
              <w:rPr>
                <w:rFonts w:ascii="Arial" w:hAnsi="Arial" w:cs="Arial"/>
                <w:sz w:val="18"/>
                <w:szCs w:val="18"/>
              </w:rPr>
              <w:t>SDU error ratio</w:t>
            </w:r>
            <w:bookmarkEnd w:id="5556"/>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57"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57"/>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58" w:name="_MCCTEMPBM_CRPT86940844___7"/>
            <w:r w:rsidRPr="00567618">
              <w:rPr>
                <w:rFonts w:ascii="Arial" w:hAnsi="Arial" w:cs="Arial"/>
                <w:sz w:val="18"/>
                <w:szCs w:val="18"/>
              </w:rPr>
              <w:t>A packet loss rate of 0.7 % per wireless link is in general sufficient for video services</w:t>
            </w:r>
            <w:bookmarkEnd w:id="5558"/>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59" w:name="_MCCTEMPBM_CRPT86940845___7"/>
            <w:r w:rsidRPr="00567618">
              <w:rPr>
                <w:rFonts w:ascii="Arial" w:hAnsi="Arial" w:cs="Arial"/>
                <w:sz w:val="18"/>
                <w:szCs w:val="18"/>
              </w:rPr>
              <w:t>Transfer delay (ms)</w:t>
            </w:r>
            <w:bookmarkEnd w:id="5559"/>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60" w:name="_MCCTEMPBM_CRPT86940846___4"/>
            <w:r w:rsidRPr="00567618">
              <w:rPr>
                <w:rFonts w:ascii="Arial" w:hAnsi="Arial" w:cs="Arial"/>
                <w:sz w:val="18"/>
                <w:szCs w:val="18"/>
              </w:rPr>
              <w:t>170 ms</w:t>
            </w:r>
            <w:bookmarkEnd w:id="5560"/>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61"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61"/>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62" w:name="_MCCTEMPBM_CRPT86940848___7"/>
            <w:bookmarkStart w:id="5563" w:name="_MCCTEMPBM_CRPT86940850___7" w:colFirst="2" w:colLast="2"/>
            <w:r w:rsidRPr="00567618">
              <w:rPr>
                <w:rFonts w:ascii="Arial" w:hAnsi="Arial" w:cs="Arial"/>
                <w:sz w:val="18"/>
                <w:szCs w:val="18"/>
              </w:rPr>
              <w:t>Guaranteed bitrate for uplink (kbps)</w:t>
            </w:r>
            <w:bookmarkEnd w:id="5562"/>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64" w:name="_MCCTEMPBM_CRPT86940849___4"/>
            <w:r w:rsidRPr="00567618">
              <w:rPr>
                <w:rFonts w:ascii="Arial" w:hAnsi="Arial" w:cs="Arial"/>
                <w:sz w:val="18"/>
                <w:szCs w:val="18"/>
              </w:rPr>
              <w:t>72</w:t>
            </w:r>
            <w:bookmarkEnd w:id="5564"/>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65" w:name="_MCCTEMPBM_CRPT86940851___7"/>
            <w:bookmarkStart w:id="5566" w:name="_MCCTEMPBM_CRPT86940853___7" w:colFirst="2" w:colLast="2"/>
            <w:bookmarkEnd w:id="5563"/>
            <w:r w:rsidRPr="00567618">
              <w:rPr>
                <w:rFonts w:ascii="Arial" w:hAnsi="Arial" w:cs="Arial"/>
                <w:sz w:val="18"/>
                <w:szCs w:val="18"/>
              </w:rPr>
              <w:t>Maximum bitrate for uplink (kbps)</w:t>
            </w:r>
            <w:bookmarkEnd w:id="5565"/>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67" w:name="_MCCTEMPBM_CRPT86940852___4"/>
            <w:r w:rsidRPr="00567618">
              <w:rPr>
                <w:rFonts w:ascii="Arial" w:hAnsi="Arial" w:cs="Arial"/>
                <w:sz w:val="18"/>
                <w:szCs w:val="18"/>
              </w:rPr>
              <w:t>208</w:t>
            </w:r>
            <w:bookmarkEnd w:id="5567"/>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68" w:name="_MCCTEMPBM_CRPT86940854___7"/>
            <w:bookmarkStart w:id="5569" w:name="_MCCTEMPBM_CRPT86940856___7" w:colFirst="2" w:colLast="2"/>
            <w:bookmarkEnd w:id="5566"/>
            <w:r w:rsidRPr="00567618">
              <w:rPr>
                <w:rFonts w:ascii="Arial" w:hAnsi="Arial" w:cs="Arial"/>
                <w:sz w:val="18"/>
                <w:szCs w:val="18"/>
              </w:rPr>
              <w:t>Guaranteed bitrate for downlink (kbps)</w:t>
            </w:r>
            <w:bookmarkEnd w:id="5568"/>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70" w:name="_MCCTEMPBM_CRPT86940855___4"/>
            <w:r w:rsidRPr="00567618">
              <w:rPr>
                <w:rFonts w:ascii="Arial" w:hAnsi="Arial" w:cs="Arial"/>
                <w:sz w:val="18"/>
                <w:szCs w:val="18"/>
              </w:rPr>
              <w:t>72</w:t>
            </w:r>
            <w:bookmarkEnd w:id="5570"/>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71" w:name="_MCCTEMPBM_CRPT86940857___7"/>
            <w:bookmarkStart w:id="5572" w:name="_MCCTEMPBM_CRPT86940859___7" w:colFirst="2" w:colLast="2"/>
            <w:bookmarkEnd w:id="5569"/>
            <w:r w:rsidRPr="00567618">
              <w:rPr>
                <w:rFonts w:ascii="Arial" w:hAnsi="Arial" w:cs="Arial"/>
                <w:sz w:val="18"/>
                <w:szCs w:val="18"/>
              </w:rPr>
              <w:t>Maximum bitrate for downlink (kbps)</w:t>
            </w:r>
            <w:bookmarkEnd w:id="5571"/>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73" w:name="_MCCTEMPBM_CRPT86940858___4"/>
            <w:r w:rsidRPr="00567618">
              <w:rPr>
                <w:rFonts w:ascii="Arial" w:hAnsi="Arial" w:cs="Arial"/>
                <w:sz w:val="18"/>
                <w:szCs w:val="18"/>
              </w:rPr>
              <w:t>208</w:t>
            </w:r>
            <w:bookmarkEnd w:id="5573"/>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74" w:name="_MCCTEMPBM_CRPT86940860___7"/>
            <w:bookmarkEnd w:id="5572"/>
            <w:r w:rsidRPr="00567618">
              <w:rPr>
                <w:rFonts w:ascii="Arial" w:hAnsi="Arial" w:cs="Arial"/>
                <w:sz w:val="18"/>
                <w:szCs w:val="18"/>
              </w:rPr>
              <w:t>Allocation/Retention priority</w:t>
            </w:r>
            <w:bookmarkEnd w:id="5574"/>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75" w:name="_MCCTEMPBM_CRPT86940861___4"/>
            <w:r w:rsidRPr="00567618">
              <w:rPr>
                <w:rFonts w:ascii="Arial" w:hAnsi="Arial" w:cs="Arial"/>
                <w:sz w:val="18"/>
                <w:szCs w:val="18"/>
              </w:rPr>
              <w:t>subscribed value</w:t>
            </w:r>
            <w:bookmarkEnd w:id="5575"/>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76"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76"/>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77" w:name="_MCCTEMPBM_CRPT86940863___7"/>
            <w:r w:rsidRPr="00567618">
              <w:rPr>
                <w:rFonts w:ascii="Arial" w:hAnsi="Arial"/>
                <w:sz w:val="18"/>
              </w:rPr>
              <w:t>Source statistics descriptor</w:t>
            </w:r>
            <w:bookmarkEnd w:id="5577"/>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78" w:name="_MCCTEMPBM_CRPT86940864___4"/>
            <w:r w:rsidRPr="00567618">
              <w:rPr>
                <w:rFonts w:ascii="Arial" w:hAnsi="Arial"/>
                <w:sz w:val="18"/>
              </w:rPr>
              <w:t>‘unknown'</w:t>
            </w:r>
            <w:bookmarkEnd w:id="5578"/>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79" w:name="_Toc26369657"/>
      <w:bookmarkStart w:id="5580" w:name="_Toc36227539"/>
      <w:bookmarkStart w:id="5581" w:name="_Toc36228554"/>
      <w:bookmarkStart w:id="5582" w:name="_Toc36229181"/>
      <w:bookmarkStart w:id="5583" w:name="_Toc68847501"/>
      <w:bookmarkStart w:id="5584" w:name="_Toc74611436"/>
      <w:bookmarkStart w:id="5585" w:name="_Toc75566715"/>
      <w:bookmarkStart w:id="5586" w:name="_Toc89790267"/>
      <w:bookmarkStart w:id="5587" w:name="_Toc99466905"/>
      <w:bookmarkStart w:id="5588" w:name="_Toc217285810"/>
      <w:r w:rsidRPr="00567618">
        <w:t>E.15</w:t>
      </w:r>
      <w:r w:rsidRPr="00567618">
        <w:tab/>
        <w:t>Bi-directional speech (AMR, IPv6, RTCP and MBR&gt;GBR bearer)</w:t>
      </w:r>
      <w:bookmarkEnd w:id="5579"/>
      <w:bookmarkEnd w:id="5580"/>
      <w:bookmarkEnd w:id="5581"/>
      <w:bookmarkEnd w:id="5582"/>
      <w:bookmarkEnd w:id="5583"/>
      <w:bookmarkEnd w:id="5584"/>
      <w:bookmarkEnd w:id="5585"/>
      <w:bookmarkEnd w:id="5586"/>
      <w:bookmarkEnd w:id="5587"/>
      <w:bookmarkEnd w:id="5588"/>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lastRenderedPageBreak/>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89" w:name="_MCCTEMPBM_CRPT86940865___4"/>
            <w:r w:rsidRPr="00567618">
              <w:t>The application should handle packet reordering.</w:t>
            </w:r>
            <w:bookmarkEnd w:id="5589"/>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90" w:name="_MCCTEMPBM_CRPT86940866___4"/>
            <w:r w:rsidRPr="00567618">
              <w:t>Maximum size of IP packets</w:t>
            </w:r>
            <w:bookmarkEnd w:id="5590"/>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91" w:name="_MCCTEMPBM_CRPT86940867___4"/>
            <w:r w:rsidRPr="00567618">
              <w:t>Reflects the desire to have a medium level of protection to achieve an acceptable compromise between packet loss rate and speech transport delay and delay variation.</w:t>
            </w:r>
            <w:bookmarkEnd w:id="5591"/>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92" w:name="_MCCTEMPBM_CRPT86940868___4"/>
            <w:r w:rsidRPr="00567618">
              <w:t>A packet loss rate of 0.7 % per wireless link is in general sufficient for speech services</w:t>
            </w:r>
            <w:bookmarkEnd w:id="5592"/>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93"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93"/>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94" w:name="_MCCTEMPBM_CRPT86940870___4"/>
            <w:r w:rsidRPr="00567618">
              <w:t>The total bit-rate of AMR5.9 including IP/UDP/RTP overhead and 5 % for RTCP.</w:t>
            </w:r>
            <w:bookmarkEnd w:id="5594"/>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95" w:name="_MCCTEMPBM_CRPT86940871___4"/>
            <w:r w:rsidRPr="00567618">
              <w:t>The total bit-rate of AMR12.2 including IP/UDP/RTP overhead and 5 % for RTCP.</w:t>
            </w:r>
            <w:bookmarkEnd w:id="5595"/>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96" w:name="_MCCTEMPBM_CRPT86940872___4"/>
            <w:r w:rsidRPr="00567618">
              <w:t>The total bit-rate of AMR5.9 including IP/UDP/RTP overhead and 5 % for RTCP.</w:t>
            </w:r>
            <w:bookmarkEnd w:id="5596"/>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97" w:name="_MCCTEMPBM_CRPT86940873___4"/>
            <w:r w:rsidRPr="00567618">
              <w:t>The total bit-rate of AMR12.2 including IP/UDP/RTP overhead and 5 % for RTCP.</w:t>
            </w:r>
            <w:bookmarkEnd w:id="5597"/>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98"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98"/>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99" w:name="_Toc26369658"/>
      <w:bookmarkStart w:id="5600" w:name="_Toc36227540"/>
      <w:bookmarkStart w:id="5601" w:name="_Toc36228555"/>
      <w:bookmarkStart w:id="5602" w:name="_Toc36229182"/>
      <w:bookmarkStart w:id="5603" w:name="_Toc68847502"/>
      <w:bookmarkStart w:id="5604" w:name="_Toc74611437"/>
      <w:bookmarkStart w:id="5605" w:name="_Toc75566716"/>
      <w:bookmarkStart w:id="5606" w:name="_Toc89790268"/>
      <w:bookmarkStart w:id="5607" w:name="_Toc99466906"/>
      <w:bookmarkStart w:id="5608" w:name="_Toc217285811"/>
      <w:r w:rsidRPr="00567618">
        <w:t>E.16</w:t>
      </w:r>
      <w:r w:rsidRPr="00567618">
        <w:tab/>
        <w:t>Bi-directional speech (AMR-WB, IPv6, RTCP and MBR&gt;GBR bearer)</w:t>
      </w:r>
      <w:bookmarkEnd w:id="5599"/>
      <w:bookmarkEnd w:id="5600"/>
      <w:bookmarkEnd w:id="5601"/>
      <w:bookmarkEnd w:id="5602"/>
      <w:bookmarkEnd w:id="5603"/>
      <w:bookmarkEnd w:id="5604"/>
      <w:bookmarkEnd w:id="5605"/>
      <w:bookmarkEnd w:id="5606"/>
      <w:bookmarkEnd w:id="5607"/>
      <w:bookmarkEnd w:id="5608"/>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lastRenderedPageBreak/>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609" w:name="_MCCTEMPBM_CRPT86940875___4"/>
            <w:r w:rsidRPr="00567618">
              <w:t>The application should handle packet reordering.</w:t>
            </w:r>
            <w:bookmarkEnd w:id="5609"/>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610" w:name="_MCCTEMPBM_CRPT86940876___4"/>
            <w:r w:rsidRPr="00567618">
              <w:t>Maximum size of IP packets</w:t>
            </w:r>
            <w:bookmarkEnd w:id="5610"/>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611" w:name="_MCCTEMPBM_CRPT86940877___4"/>
            <w:r w:rsidRPr="00567618">
              <w:t>Reflects the desire to have a medium level of protection to achieve an acceptable compromise between packet loss rate and speech transport delay and delay variation.</w:t>
            </w:r>
            <w:bookmarkEnd w:id="5611"/>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612" w:name="_MCCTEMPBM_CRPT86940878___4"/>
            <w:r w:rsidRPr="00567618">
              <w:t>A packet loss rate of 0.7 % per wireless link is in general sufficient for speech services</w:t>
            </w:r>
            <w:bookmarkEnd w:id="5612"/>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613"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3"/>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614" w:name="_MCCTEMPBM_CRPT86940880___4"/>
            <w:r w:rsidRPr="00567618">
              <w:t>The total bit-rate of AMR-WB8.85 including IP/UDP/RTP overhead + 5 % for RTCP.</w:t>
            </w:r>
            <w:bookmarkEnd w:id="5614"/>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615" w:name="_MCCTEMPBM_CRPT86940881___4"/>
            <w:r w:rsidRPr="00567618">
              <w:t>The total bit-rate of AMR-WB23.85 including IP/UDP/RTP overhead and 5 % for RTCP.</w:t>
            </w:r>
            <w:bookmarkEnd w:id="5615"/>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616" w:name="_MCCTEMPBM_CRPT86940882___4"/>
            <w:r w:rsidRPr="00567618">
              <w:t>The total bit-rate of AMR-WB8.85 including IP/UDP/RTP overhead and 5 % for RTCP.</w:t>
            </w:r>
            <w:bookmarkEnd w:id="5616"/>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617" w:name="_MCCTEMPBM_CRPT86940883___4"/>
            <w:r w:rsidRPr="00567618">
              <w:t>The total bit-rate of AMR-WB23.85 including IP/UDP/RTP overhead and 5 % for RTCP.</w:t>
            </w:r>
            <w:bookmarkEnd w:id="5617"/>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618"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18"/>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619" w:name="_Toc26369659"/>
      <w:bookmarkStart w:id="5620" w:name="_Toc36227541"/>
      <w:bookmarkStart w:id="5621" w:name="_Toc36228556"/>
      <w:bookmarkStart w:id="5622" w:name="_Toc36229183"/>
      <w:bookmarkStart w:id="5623" w:name="_Toc68847503"/>
      <w:bookmarkStart w:id="5624" w:name="_Toc74611438"/>
      <w:bookmarkStart w:id="5625" w:name="_Toc75566717"/>
      <w:bookmarkStart w:id="5626" w:name="_Toc89790269"/>
      <w:bookmarkStart w:id="5627" w:name="_Toc99466907"/>
      <w:bookmarkStart w:id="5628" w:name="_Toc217285812"/>
      <w:r w:rsidRPr="00567618">
        <w:t>E.17</w:t>
      </w:r>
      <w:r w:rsidRPr="00567618">
        <w:tab/>
        <w:t>Void</w:t>
      </w:r>
      <w:bookmarkEnd w:id="5619"/>
      <w:bookmarkEnd w:id="5620"/>
      <w:bookmarkEnd w:id="5621"/>
      <w:bookmarkEnd w:id="5622"/>
      <w:bookmarkEnd w:id="5623"/>
      <w:bookmarkEnd w:id="5624"/>
      <w:bookmarkEnd w:id="5625"/>
      <w:bookmarkEnd w:id="5626"/>
      <w:bookmarkEnd w:id="5627"/>
      <w:bookmarkEnd w:id="5628"/>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29" w:name="_Toc26369660"/>
      <w:bookmarkStart w:id="5630" w:name="_Toc36227542"/>
      <w:bookmarkStart w:id="5631" w:name="_Toc36228557"/>
      <w:bookmarkStart w:id="5632" w:name="_Toc36229184"/>
      <w:bookmarkStart w:id="5633" w:name="_Toc68847504"/>
      <w:bookmarkStart w:id="5634" w:name="_Toc74611439"/>
      <w:bookmarkStart w:id="5635" w:name="_Toc75566718"/>
      <w:bookmarkStart w:id="5636" w:name="_Toc89790270"/>
      <w:bookmarkStart w:id="5637" w:name="_Toc99466908"/>
      <w:bookmarkStart w:id="5638" w:name="_Toc217285813"/>
      <w:r w:rsidRPr="00567618">
        <w:t>E.18</w:t>
      </w:r>
      <w:r w:rsidRPr="00567618">
        <w:tab/>
        <w:t>Bi-directional video (H.264</w:t>
      </w:r>
      <w:r w:rsidRPr="00567618">
        <w:rPr>
          <w:rFonts w:eastAsia="SimSun"/>
        </w:rPr>
        <w:t xml:space="preserve"> AVC level 1.1</w:t>
      </w:r>
      <w:r w:rsidRPr="00567618">
        <w:t>, IPv6, RTCP and MBR&gt;GBR bearer)</w:t>
      </w:r>
      <w:bookmarkEnd w:id="5629"/>
      <w:bookmarkEnd w:id="5630"/>
      <w:bookmarkEnd w:id="5631"/>
      <w:bookmarkEnd w:id="5632"/>
      <w:bookmarkEnd w:id="5633"/>
      <w:bookmarkEnd w:id="5634"/>
      <w:bookmarkEnd w:id="5635"/>
      <w:bookmarkEnd w:id="5636"/>
      <w:bookmarkEnd w:id="5637"/>
      <w:bookmarkEnd w:id="5638"/>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lastRenderedPageBreak/>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39" w:name="_MCCTEMPBM_CRPT86940885___4"/>
            <w:r w:rsidRPr="00567618">
              <w:t>The application should handle packet reordering.</w:t>
            </w:r>
            <w:bookmarkEnd w:id="5639"/>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40" w:name="_MCCTEMPBM_CRPT86940886___4"/>
            <w:r w:rsidRPr="00567618">
              <w:t>Maximum size of IP packets</w:t>
            </w:r>
            <w:bookmarkEnd w:id="5640"/>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41" w:name="_MCCTEMPBM_CRPT86940887___4"/>
            <w:r w:rsidRPr="00567618">
              <w:t>Reflects the desire to have a medium level of protection to achieve an acceptable compromise between packet loss rate and speech transport delay and delay variation.</w:t>
            </w:r>
            <w:bookmarkEnd w:id="5641"/>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42" w:name="_MCCTEMPBM_CRPT86940888___4"/>
            <w:r w:rsidRPr="00567618">
              <w:t>A packet loss rate of 0.7 % per wireless link is in general sufficient for video services</w:t>
            </w:r>
            <w:bookmarkEnd w:id="5642"/>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43"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3"/>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44"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45" w:name="_MCCTEMPBM_CRPT86940891___4" w:colFirst="2" w:colLast="2"/>
            <w:bookmarkEnd w:id="5644"/>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46" w:name="_MCCTEMPBM_CRPT86940892___4" w:colFirst="2" w:colLast="2"/>
            <w:bookmarkEnd w:id="5645"/>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47" w:name="_MCCTEMPBM_CRPT86940893___4" w:colFirst="2" w:colLast="2"/>
            <w:bookmarkEnd w:id="5646"/>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47"/>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48"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48"/>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49" w:name="_Toc26369661"/>
      <w:bookmarkStart w:id="5650" w:name="_Toc36227543"/>
      <w:bookmarkStart w:id="5651" w:name="_Toc36228558"/>
      <w:bookmarkStart w:id="5652" w:name="_Toc36229185"/>
      <w:bookmarkStart w:id="5653" w:name="_Toc68847505"/>
      <w:bookmarkStart w:id="5654" w:name="_Toc74611440"/>
      <w:bookmarkStart w:id="5655" w:name="_Toc75566719"/>
      <w:bookmarkStart w:id="5656" w:name="_Toc89790271"/>
      <w:bookmarkStart w:id="5657" w:name="_Toc99466909"/>
      <w:bookmarkStart w:id="5658" w:name="_Toc217285814"/>
      <w:r w:rsidRPr="00567618">
        <w:rPr>
          <w:rFonts w:eastAsia="SimSun"/>
        </w:rPr>
        <w:t>E.19</w:t>
      </w:r>
      <w:r w:rsidRPr="00567618">
        <w:rPr>
          <w:rFonts w:eastAsia="SimSun"/>
        </w:rPr>
        <w:tab/>
        <w:t>Bi-directional video (H.264 AVC level 1.2, 384 kbps, IPv4, RTCP and MBR=GBR bearer)</w:t>
      </w:r>
      <w:bookmarkEnd w:id="5649"/>
      <w:bookmarkEnd w:id="5650"/>
      <w:bookmarkEnd w:id="5651"/>
      <w:bookmarkEnd w:id="5652"/>
      <w:bookmarkEnd w:id="5653"/>
      <w:bookmarkEnd w:id="5654"/>
      <w:bookmarkEnd w:id="5655"/>
      <w:bookmarkEnd w:id="5656"/>
      <w:bookmarkEnd w:id="5657"/>
      <w:bookmarkEnd w:id="5658"/>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lastRenderedPageBreak/>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59"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60" w:name="_MCCTEMPBM_CRPT86940896___7"/>
            <w:bookmarkEnd w:id="5659"/>
            <w:r w:rsidRPr="00567618">
              <w:rPr>
                <w:rFonts w:ascii="Arial" w:hAnsi="Arial"/>
                <w:sz w:val="18"/>
                <w:szCs w:val="18"/>
              </w:rPr>
              <w:t>Delivery order</w:t>
            </w:r>
            <w:bookmarkEnd w:id="5660"/>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61" w:name="_MCCTEMPBM_CRPT86940897___4"/>
            <w:r w:rsidRPr="00567618">
              <w:rPr>
                <w:rFonts w:ascii="Arial" w:hAnsi="Arial"/>
                <w:sz w:val="18"/>
                <w:szCs w:val="18"/>
              </w:rPr>
              <w:t>No</w:t>
            </w:r>
            <w:bookmarkEnd w:id="5661"/>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62" w:name="_MCCTEMPBM_CRPT86940898___7"/>
            <w:r w:rsidRPr="00567618">
              <w:rPr>
                <w:rFonts w:ascii="Arial" w:hAnsi="Arial"/>
                <w:sz w:val="18"/>
                <w:szCs w:val="18"/>
              </w:rPr>
              <w:t>The application should handle packet reordering.</w:t>
            </w:r>
            <w:bookmarkEnd w:id="5662"/>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63" w:name="_MCCTEMPBM_CRPT86940899___7"/>
            <w:r w:rsidRPr="00567618">
              <w:rPr>
                <w:rFonts w:ascii="Arial" w:hAnsi="Arial"/>
                <w:sz w:val="18"/>
                <w:szCs w:val="18"/>
              </w:rPr>
              <w:t>Maximum SDU size (octets)</w:t>
            </w:r>
            <w:bookmarkEnd w:id="5663"/>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64" w:name="_MCCTEMPBM_CRPT86940900___4"/>
            <w:r w:rsidRPr="00567618">
              <w:rPr>
                <w:rFonts w:ascii="Arial" w:hAnsi="Arial"/>
                <w:sz w:val="18"/>
                <w:szCs w:val="18"/>
              </w:rPr>
              <w:t>1400</w:t>
            </w:r>
            <w:bookmarkEnd w:id="5664"/>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65" w:name="_MCCTEMPBM_CRPT86940901___7"/>
            <w:r w:rsidRPr="00567618">
              <w:rPr>
                <w:rFonts w:ascii="Arial" w:hAnsi="Arial"/>
                <w:sz w:val="18"/>
                <w:szCs w:val="18"/>
              </w:rPr>
              <w:t>Maximum size of IP packets</w:t>
            </w:r>
            <w:bookmarkEnd w:id="5665"/>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66" w:name="_MCCTEMPBM_CRPT86940902___7"/>
            <w:r w:rsidRPr="00567618">
              <w:rPr>
                <w:rFonts w:ascii="Arial" w:hAnsi="Arial"/>
                <w:sz w:val="18"/>
                <w:szCs w:val="18"/>
              </w:rPr>
              <w:t>Delivery of erroneous SDUs</w:t>
            </w:r>
            <w:bookmarkEnd w:id="5666"/>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67" w:name="_MCCTEMPBM_CRPT86940903___4"/>
            <w:r w:rsidRPr="00567618">
              <w:rPr>
                <w:rFonts w:ascii="Arial" w:hAnsi="Arial"/>
                <w:sz w:val="18"/>
                <w:szCs w:val="18"/>
              </w:rPr>
              <w:t>No</w:t>
            </w:r>
            <w:bookmarkEnd w:id="5667"/>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68" w:name="_MCCTEMPBM_CRPT86940904___7"/>
            <w:r w:rsidRPr="00567618">
              <w:rPr>
                <w:rFonts w:ascii="Arial" w:hAnsi="Arial"/>
                <w:sz w:val="18"/>
                <w:szCs w:val="18"/>
              </w:rPr>
              <w:t>Residual BER</w:t>
            </w:r>
            <w:bookmarkEnd w:id="5668"/>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69" w:name="_MCCTEMPBM_CRPT86940905___4"/>
            <w:r w:rsidRPr="00567618">
              <w:rPr>
                <w:rFonts w:ascii="Arial" w:hAnsi="Arial"/>
                <w:sz w:val="18"/>
                <w:szCs w:val="18"/>
              </w:rPr>
              <w:t>10</w:t>
            </w:r>
            <w:r w:rsidRPr="00567618">
              <w:rPr>
                <w:rFonts w:ascii="Arial" w:hAnsi="Arial"/>
                <w:sz w:val="18"/>
                <w:szCs w:val="18"/>
                <w:vertAlign w:val="superscript"/>
              </w:rPr>
              <w:t>-5</w:t>
            </w:r>
            <w:bookmarkEnd w:id="5669"/>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70"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70"/>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71" w:name="_MCCTEMPBM_CRPT86940907___7"/>
            <w:r w:rsidRPr="00567618">
              <w:rPr>
                <w:rFonts w:ascii="Arial" w:hAnsi="Arial"/>
                <w:sz w:val="18"/>
                <w:szCs w:val="18"/>
              </w:rPr>
              <w:t>SDU error ratio</w:t>
            </w:r>
            <w:bookmarkEnd w:id="5671"/>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72"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72"/>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73" w:name="_MCCTEMPBM_CRPT86940909___7"/>
            <w:r w:rsidRPr="00567618">
              <w:rPr>
                <w:rFonts w:ascii="Arial" w:hAnsi="Arial"/>
                <w:sz w:val="18"/>
                <w:szCs w:val="18"/>
              </w:rPr>
              <w:t>A packet loss rate of 0.7 % per wireless link is in general sufficient for video services</w:t>
            </w:r>
            <w:bookmarkEnd w:id="5673"/>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74" w:name="_MCCTEMPBM_CRPT86940910___7"/>
            <w:r w:rsidRPr="00567618">
              <w:rPr>
                <w:rFonts w:ascii="Arial" w:hAnsi="Arial"/>
                <w:sz w:val="18"/>
                <w:szCs w:val="18"/>
              </w:rPr>
              <w:t>Transfer delay (ms)</w:t>
            </w:r>
            <w:bookmarkEnd w:id="5674"/>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75" w:name="_MCCTEMPBM_CRPT86940911___4"/>
            <w:r w:rsidRPr="00567618">
              <w:rPr>
                <w:rFonts w:ascii="Arial" w:hAnsi="Arial"/>
                <w:sz w:val="18"/>
                <w:szCs w:val="18"/>
              </w:rPr>
              <w:t>170 ms</w:t>
            </w:r>
            <w:bookmarkEnd w:id="5675"/>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76"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76"/>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77" w:name="_MCCTEMPBM_CRPT86940913___7"/>
            <w:bookmarkStart w:id="5678" w:name="_MCCTEMPBM_CRPT86940915___7" w:colFirst="2" w:colLast="2"/>
            <w:r w:rsidRPr="00567618">
              <w:rPr>
                <w:rFonts w:ascii="Arial" w:hAnsi="Arial"/>
                <w:sz w:val="18"/>
                <w:szCs w:val="18"/>
              </w:rPr>
              <w:t>Guaranteed bitrate for uplink (kbps)</w:t>
            </w:r>
            <w:bookmarkEnd w:id="5677"/>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79" w:name="_MCCTEMPBM_CRPT86940914___4"/>
            <w:r w:rsidRPr="00567618">
              <w:rPr>
                <w:rFonts w:ascii="Arial" w:hAnsi="Arial"/>
                <w:sz w:val="18"/>
                <w:szCs w:val="18"/>
              </w:rPr>
              <w:t>408</w:t>
            </w:r>
            <w:bookmarkEnd w:id="5679"/>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80" w:name="_MCCTEMPBM_CRPT86940916___7"/>
            <w:bookmarkEnd w:id="5678"/>
            <w:r w:rsidRPr="00567618">
              <w:rPr>
                <w:rFonts w:ascii="Arial" w:hAnsi="Arial"/>
                <w:sz w:val="18"/>
                <w:szCs w:val="18"/>
              </w:rPr>
              <w:t>Maximum bitrate for uplink (kbps)</w:t>
            </w:r>
            <w:bookmarkEnd w:id="5680"/>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81" w:name="_MCCTEMPBM_CRPT86940917___4"/>
            <w:r w:rsidRPr="00567618">
              <w:rPr>
                <w:rFonts w:ascii="Arial" w:hAnsi="Arial"/>
                <w:sz w:val="18"/>
                <w:szCs w:val="18"/>
              </w:rPr>
              <w:t>408</w:t>
            </w:r>
            <w:bookmarkEnd w:id="5681"/>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82" w:name="_MCCTEMPBM_CRPT86940918___7"/>
            <w:r w:rsidRPr="00567618">
              <w:rPr>
                <w:rFonts w:ascii="Arial" w:hAnsi="Arial"/>
                <w:sz w:val="18"/>
                <w:szCs w:val="18"/>
              </w:rPr>
              <w:t>The same as the guaranteed bitrate.</w:t>
            </w:r>
            <w:bookmarkEnd w:id="5682"/>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83" w:name="_MCCTEMPBM_CRPT86940919___7"/>
            <w:bookmarkStart w:id="5684" w:name="_MCCTEMPBM_CRPT86940921___7" w:colFirst="2" w:colLast="2"/>
            <w:r w:rsidRPr="00567618">
              <w:rPr>
                <w:rFonts w:ascii="Arial" w:hAnsi="Arial"/>
                <w:sz w:val="18"/>
                <w:szCs w:val="18"/>
              </w:rPr>
              <w:t>Guaranteed bitrate for downlink (kbps)</w:t>
            </w:r>
            <w:bookmarkEnd w:id="5683"/>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85" w:name="_MCCTEMPBM_CRPT86940920___4"/>
            <w:r w:rsidRPr="00567618">
              <w:rPr>
                <w:rFonts w:ascii="Arial" w:hAnsi="Arial"/>
                <w:sz w:val="18"/>
                <w:szCs w:val="18"/>
              </w:rPr>
              <w:t>408</w:t>
            </w:r>
            <w:bookmarkEnd w:id="5685"/>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86" w:name="_MCCTEMPBM_CRPT86940922___7"/>
            <w:bookmarkEnd w:id="5684"/>
            <w:r w:rsidRPr="00567618">
              <w:rPr>
                <w:rFonts w:ascii="Arial" w:hAnsi="Arial"/>
                <w:sz w:val="18"/>
                <w:szCs w:val="18"/>
              </w:rPr>
              <w:t>Maximum bitrate for downlink (kbps)</w:t>
            </w:r>
            <w:bookmarkEnd w:id="5686"/>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87" w:name="_MCCTEMPBM_CRPT86940923___4"/>
            <w:r w:rsidRPr="00567618">
              <w:rPr>
                <w:rFonts w:ascii="Arial" w:hAnsi="Arial"/>
                <w:sz w:val="18"/>
                <w:szCs w:val="18"/>
              </w:rPr>
              <w:t>408</w:t>
            </w:r>
            <w:bookmarkEnd w:id="5687"/>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88" w:name="_MCCTEMPBM_CRPT86940924___7"/>
            <w:r w:rsidRPr="00567618">
              <w:rPr>
                <w:rFonts w:ascii="Arial" w:hAnsi="Arial"/>
                <w:sz w:val="18"/>
                <w:szCs w:val="18"/>
              </w:rPr>
              <w:t>The same as the guaranteed bitrate.</w:t>
            </w:r>
            <w:bookmarkEnd w:id="5688"/>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89" w:name="_MCCTEMPBM_CRPT86940925___7"/>
            <w:r w:rsidRPr="00567618">
              <w:rPr>
                <w:rFonts w:ascii="Arial" w:hAnsi="Arial"/>
                <w:sz w:val="18"/>
                <w:szCs w:val="18"/>
              </w:rPr>
              <w:t>Allocation/Retention priority</w:t>
            </w:r>
            <w:bookmarkEnd w:id="5689"/>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90" w:name="_MCCTEMPBM_CRPT86940926___4"/>
            <w:r w:rsidRPr="00567618">
              <w:rPr>
                <w:rFonts w:ascii="Arial" w:hAnsi="Arial"/>
                <w:sz w:val="18"/>
                <w:szCs w:val="18"/>
              </w:rPr>
              <w:t>subscribed value</w:t>
            </w:r>
            <w:bookmarkEnd w:id="5690"/>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91"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91"/>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92" w:name="_MCCTEMPBM_CRPT86940928___7"/>
            <w:r w:rsidRPr="00567618">
              <w:rPr>
                <w:rFonts w:ascii="Arial" w:hAnsi="Arial"/>
                <w:sz w:val="18"/>
                <w:szCs w:val="18"/>
              </w:rPr>
              <w:t>Source statistics descriptor</w:t>
            </w:r>
            <w:bookmarkEnd w:id="5692"/>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93" w:name="_MCCTEMPBM_CRPT86940929___4"/>
            <w:r w:rsidRPr="00567618">
              <w:rPr>
                <w:rFonts w:ascii="Arial" w:hAnsi="Arial"/>
                <w:sz w:val="18"/>
                <w:szCs w:val="18"/>
              </w:rPr>
              <w:t>‘unknown'</w:t>
            </w:r>
            <w:bookmarkEnd w:id="5693"/>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94" w:name="_Toc26369662"/>
      <w:bookmarkStart w:id="5695" w:name="_Toc36227544"/>
      <w:bookmarkStart w:id="5696" w:name="_Toc36228559"/>
      <w:bookmarkStart w:id="5697" w:name="_Toc36229186"/>
      <w:bookmarkStart w:id="5698" w:name="_Toc68847506"/>
      <w:bookmarkStart w:id="5699" w:name="_Toc74611441"/>
      <w:bookmarkStart w:id="5700" w:name="_Toc75566720"/>
      <w:bookmarkStart w:id="5701" w:name="_Toc89790272"/>
      <w:bookmarkStart w:id="5702" w:name="_Toc99466910"/>
      <w:bookmarkStart w:id="5703" w:name="_Toc217285815"/>
      <w:r w:rsidRPr="00567618">
        <w:rPr>
          <w:rFonts w:eastAsia="SimSun"/>
        </w:rPr>
        <w:t>E.20</w:t>
      </w:r>
      <w:r w:rsidRPr="00567618">
        <w:rPr>
          <w:rFonts w:eastAsia="SimSun"/>
        </w:rPr>
        <w:tab/>
        <w:t>Bi-directional video (H.264 AVC level 1.2, 384 kbps, IPv6, RTCP and MBR=GBR bearer)</w:t>
      </w:r>
      <w:bookmarkEnd w:id="5694"/>
      <w:bookmarkEnd w:id="5695"/>
      <w:bookmarkEnd w:id="5696"/>
      <w:bookmarkEnd w:id="5697"/>
      <w:bookmarkEnd w:id="5698"/>
      <w:bookmarkEnd w:id="5699"/>
      <w:bookmarkEnd w:id="5700"/>
      <w:bookmarkEnd w:id="5701"/>
      <w:bookmarkEnd w:id="5702"/>
      <w:bookmarkEnd w:id="5703"/>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 xml:space="preserve">SDP </w:t>
      </w:r>
      <w:r w:rsidRPr="00567618">
        <w:lastRenderedPageBreak/>
        <w:t>"a=fmtp"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704"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705" w:name="_MCCTEMPBM_CRPT86940931___7"/>
            <w:bookmarkEnd w:id="5704"/>
            <w:r w:rsidRPr="00567618">
              <w:rPr>
                <w:rFonts w:ascii="Arial" w:hAnsi="Arial"/>
                <w:sz w:val="18"/>
                <w:szCs w:val="18"/>
              </w:rPr>
              <w:t>Delivery order</w:t>
            </w:r>
            <w:bookmarkEnd w:id="5705"/>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706" w:name="_MCCTEMPBM_CRPT86940932___4"/>
            <w:r w:rsidRPr="00567618">
              <w:rPr>
                <w:rFonts w:ascii="Arial" w:hAnsi="Arial"/>
                <w:sz w:val="18"/>
                <w:szCs w:val="18"/>
              </w:rPr>
              <w:t>No</w:t>
            </w:r>
            <w:bookmarkEnd w:id="5706"/>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707" w:name="_MCCTEMPBM_CRPT86940933___7"/>
            <w:r w:rsidRPr="00567618">
              <w:rPr>
                <w:rFonts w:ascii="Arial" w:hAnsi="Arial"/>
                <w:sz w:val="18"/>
                <w:szCs w:val="18"/>
              </w:rPr>
              <w:t>The application should handle packet reordering.</w:t>
            </w:r>
            <w:bookmarkEnd w:id="5707"/>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708" w:name="_MCCTEMPBM_CRPT86940934___7"/>
            <w:r w:rsidRPr="00567618">
              <w:rPr>
                <w:rFonts w:ascii="Arial" w:hAnsi="Arial"/>
                <w:sz w:val="18"/>
                <w:szCs w:val="18"/>
              </w:rPr>
              <w:t>Maximum SDU size (octets)</w:t>
            </w:r>
            <w:bookmarkEnd w:id="5708"/>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709" w:name="_MCCTEMPBM_CRPT86940935___4"/>
            <w:r w:rsidRPr="00567618">
              <w:rPr>
                <w:rFonts w:ascii="Arial" w:hAnsi="Arial"/>
                <w:sz w:val="18"/>
                <w:szCs w:val="18"/>
              </w:rPr>
              <w:t>1400</w:t>
            </w:r>
            <w:bookmarkEnd w:id="5709"/>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710" w:name="_MCCTEMPBM_CRPT86940936___7"/>
            <w:r w:rsidRPr="00567618">
              <w:rPr>
                <w:rFonts w:ascii="Arial" w:hAnsi="Arial"/>
                <w:sz w:val="18"/>
                <w:szCs w:val="18"/>
              </w:rPr>
              <w:t>Maximum size of IP packets</w:t>
            </w:r>
            <w:bookmarkEnd w:id="5710"/>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711" w:name="_MCCTEMPBM_CRPT86940937___7"/>
            <w:r w:rsidRPr="00567618">
              <w:rPr>
                <w:rFonts w:ascii="Arial" w:hAnsi="Arial"/>
                <w:sz w:val="18"/>
                <w:szCs w:val="18"/>
              </w:rPr>
              <w:t>Delivery of erroneous SDUs</w:t>
            </w:r>
            <w:bookmarkEnd w:id="5711"/>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712" w:name="_MCCTEMPBM_CRPT86940938___4"/>
            <w:r w:rsidRPr="00567618">
              <w:rPr>
                <w:rFonts w:ascii="Arial" w:hAnsi="Arial"/>
                <w:sz w:val="18"/>
                <w:szCs w:val="18"/>
              </w:rPr>
              <w:t>No</w:t>
            </w:r>
            <w:bookmarkEnd w:id="5712"/>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713" w:name="_MCCTEMPBM_CRPT86940939___7"/>
            <w:r w:rsidRPr="00567618">
              <w:rPr>
                <w:rFonts w:ascii="Arial" w:hAnsi="Arial"/>
                <w:sz w:val="18"/>
                <w:szCs w:val="18"/>
              </w:rPr>
              <w:t>Residual BER</w:t>
            </w:r>
            <w:bookmarkEnd w:id="5713"/>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714" w:name="_MCCTEMPBM_CRPT86940940___4"/>
            <w:r w:rsidRPr="00567618">
              <w:rPr>
                <w:rFonts w:ascii="Arial" w:hAnsi="Arial"/>
                <w:sz w:val="18"/>
                <w:szCs w:val="18"/>
              </w:rPr>
              <w:t>10</w:t>
            </w:r>
            <w:r w:rsidRPr="00567618">
              <w:rPr>
                <w:rFonts w:ascii="Arial" w:hAnsi="Arial"/>
                <w:sz w:val="18"/>
                <w:szCs w:val="18"/>
                <w:vertAlign w:val="superscript"/>
              </w:rPr>
              <w:t>-5</w:t>
            </w:r>
            <w:bookmarkEnd w:id="5714"/>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715"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15"/>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716" w:name="_MCCTEMPBM_CRPT86940942___7"/>
            <w:r w:rsidRPr="00567618">
              <w:rPr>
                <w:rFonts w:ascii="Arial" w:hAnsi="Arial"/>
                <w:sz w:val="18"/>
                <w:szCs w:val="18"/>
              </w:rPr>
              <w:t>SDU error ratio</w:t>
            </w:r>
            <w:bookmarkEnd w:id="5716"/>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717"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17"/>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718" w:name="_MCCTEMPBM_CRPT86940944___7"/>
            <w:r w:rsidRPr="00567618">
              <w:rPr>
                <w:rFonts w:ascii="Arial" w:hAnsi="Arial"/>
                <w:sz w:val="18"/>
                <w:szCs w:val="18"/>
              </w:rPr>
              <w:t>A packet loss rate of 0.7 % per wireless link is in general sufficient for video services</w:t>
            </w:r>
            <w:bookmarkEnd w:id="5718"/>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719" w:name="_MCCTEMPBM_CRPT86940945___7"/>
            <w:r w:rsidRPr="00567618">
              <w:rPr>
                <w:rFonts w:ascii="Arial" w:hAnsi="Arial"/>
                <w:sz w:val="18"/>
                <w:szCs w:val="18"/>
              </w:rPr>
              <w:t>Transfer delay (ms)</w:t>
            </w:r>
            <w:bookmarkEnd w:id="5719"/>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720" w:name="_MCCTEMPBM_CRPT86940946___4"/>
            <w:r w:rsidRPr="00567618">
              <w:rPr>
                <w:rFonts w:ascii="Arial" w:hAnsi="Arial"/>
                <w:sz w:val="18"/>
                <w:szCs w:val="18"/>
              </w:rPr>
              <w:t>170 ms</w:t>
            </w:r>
            <w:bookmarkEnd w:id="5720"/>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721"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21"/>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722" w:name="_MCCTEMPBM_CRPT86940948___7"/>
            <w:bookmarkStart w:id="5723" w:name="_MCCTEMPBM_CRPT86940950___7" w:colFirst="2" w:colLast="2"/>
            <w:r w:rsidRPr="00567618">
              <w:rPr>
                <w:rFonts w:ascii="Arial" w:hAnsi="Arial"/>
                <w:sz w:val="18"/>
                <w:szCs w:val="18"/>
              </w:rPr>
              <w:t>Guaranteed bitrate for uplink (kbps)</w:t>
            </w:r>
            <w:bookmarkEnd w:id="5722"/>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724" w:name="_MCCTEMPBM_CRPT86940949___4"/>
            <w:r w:rsidRPr="00567618">
              <w:rPr>
                <w:rFonts w:ascii="Arial" w:hAnsi="Arial"/>
                <w:sz w:val="18"/>
                <w:szCs w:val="18"/>
              </w:rPr>
              <w:t>424</w:t>
            </w:r>
            <w:bookmarkEnd w:id="5724"/>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725" w:name="_MCCTEMPBM_CRPT86940951___7"/>
            <w:bookmarkEnd w:id="5723"/>
            <w:r w:rsidRPr="00567618">
              <w:rPr>
                <w:rFonts w:ascii="Arial" w:hAnsi="Arial"/>
                <w:sz w:val="18"/>
                <w:szCs w:val="18"/>
              </w:rPr>
              <w:t>Maximum bitrate for uplink (kbps)</w:t>
            </w:r>
            <w:bookmarkEnd w:id="5725"/>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726" w:name="_MCCTEMPBM_CRPT86940952___4"/>
            <w:r w:rsidRPr="00567618">
              <w:rPr>
                <w:rFonts w:ascii="Arial" w:hAnsi="Arial"/>
                <w:sz w:val="18"/>
                <w:szCs w:val="18"/>
              </w:rPr>
              <w:t>424</w:t>
            </w:r>
            <w:bookmarkEnd w:id="5726"/>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727" w:name="_MCCTEMPBM_CRPT86940953___7"/>
            <w:r w:rsidRPr="00567618">
              <w:rPr>
                <w:rFonts w:ascii="Arial" w:hAnsi="Arial"/>
                <w:sz w:val="18"/>
                <w:szCs w:val="18"/>
              </w:rPr>
              <w:t>The same as the guaranteed bitrate.</w:t>
            </w:r>
            <w:bookmarkEnd w:id="5727"/>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28" w:name="_MCCTEMPBM_CRPT86940954___7"/>
            <w:bookmarkStart w:id="5729" w:name="_MCCTEMPBM_CRPT86940956___7" w:colFirst="2" w:colLast="2"/>
            <w:r w:rsidRPr="00567618">
              <w:rPr>
                <w:rFonts w:ascii="Arial" w:hAnsi="Arial"/>
                <w:sz w:val="18"/>
                <w:szCs w:val="18"/>
              </w:rPr>
              <w:t>Guaranteed bitrate for downlink (kbps)</w:t>
            </w:r>
            <w:bookmarkEnd w:id="5728"/>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30" w:name="_MCCTEMPBM_CRPT86940955___4"/>
            <w:r w:rsidRPr="00567618">
              <w:rPr>
                <w:rFonts w:ascii="Arial" w:hAnsi="Arial"/>
                <w:sz w:val="18"/>
                <w:szCs w:val="18"/>
              </w:rPr>
              <w:t>424</w:t>
            </w:r>
            <w:bookmarkEnd w:id="5730"/>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31" w:name="_MCCTEMPBM_CRPT86940957___7"/>
            <w:bookmarkEnd w:id="5729"/>
            <w:r w:rsidRPr="00567618">
              <w:rPr>
                <w:rFonts w:ascii="Arial" w:hAnsi="Arial"/>
                <w:sz w:val="18"/>
                <w:szCs w:val="18"/>
              </w:rPr>
              <w:t>Maximum bitrate for downlink (kbps)</w:t>
            </w:r>
            <w:bookmarkEnd w:id="5731"/>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32" w:name="_MCCTEMPBM_CRPT86940958___4"/>
            <w:r w:rsidRPr="00567618">
              <w:rPr>
                <w:rFonts w:ascii="Arial" w:hAnsi="Arial"/>
                <w:sz w:val="18"/>
                <w:szCs w:val="18"/>
              </w:rPr>
              <w:t>424</w:t>
            </w:r>
            <w:bookmarkEnd w:id="5732"/>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33" w:name="_MCCTEMPBM_CRPT86940959___7"/>
            <w:r w:rsidRPr="00567618">
              <w:rPr>
                <w:rFonts w:ascii="Arial" w:hAnsi="Arial"/>
                <w:sz w:val="18"/>
                <w:szCs w:val="18"/>
              </w:rPr>
              <w:t>The same as the guaranteed bitrate.</w:t>
            </w:r>
            <w:bookmarkEnd w:id="5733"/>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34" w:name="_MCCTEMPBM_CRPT86940960___7"/>
            <w:r w:rsidRPr="00567618">
              <w:rPr>
                <w:rFonts w:ascii="Arial" w:hAnsi="Arial"/>
                <w:sz w:val="18"/>
                <w:szCs w:val="18"/>
              </w:rPr>
              <w:t>Allocation/Retention priority</w:t>
            </w:r>
            <w:bookmarkEnd w:id="5734"/>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35" w:name="_MCCTEMPBM_CRPT86940961___4"/>
            <w:r w:rsidRPr="00567618">
              <w:rPr>
                <w:rFonts w:ascii="Arial" w:hAnsi="Arial"/>
                <w:sz w:val="18"/>
                <w:szCs w:val="18"/>
              </w:rPr>
              <w:t>subscribed value</w:t>
            </w:r>
            <w:bookmarkEnd w:id="5735"/>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36"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36"/>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37" w:name="_MCCTEMPBM_CRPT86940963___7"/>
            <w:r w:rsidRPr="00567618">
              <w:rPr>
                <w:rFonts w:ascii="Arial" w:hAnsi="Arial"/>
                <w:sz w:val="18"/>
                <w:szCs w:val="18"/>
              </w:rPr>
              <w:t>Source statistics descriptor</w:t>
            </w:r>
            <w:bookmarkEnd w:id="5737"/>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38" w:name="_MCCTEMPBM_CRPT86940964___4"/>
            <w:r w:rsidRPr="00567618">
              <w:rPr>
                <w:rFonts w:ascii="Arial" w:hAnsi="Arial"/>
                <w:sz w:val="18"/>
                <w:szCs w:val="18"/>
              </w:rPr>
              <w:t>‘unknown'</w:t>
            </w:r>
            <w:bookmarkEnd w:id="5738"/>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39" w:name="_Toc26369663"/>
      <w:bookmarkStart w:id="5740" w:name="_Toc36227545"/>
      <w:bookmarkStart w:id="5741" w:name="_Toc36228560"/>
      <w:bookmarkStart w:id="5742" w:name="_Toc36229187"/>
      <w:bookmarkStart w:id="5743" w:name="_Toc68847507"/>
      <w:bookmarkStart w:id="5744" w:name="_Toc74611442"/>
      <w:bookmarkStart w:id="5745" w:name="_Toc75566721"/>
      <w:bookmarkStart w:id="5746" w:name="_Toc89790273"/>
      <w:bookmarkStart w:id="5747" w:name="_Toc99466911"/>
      <w:bookmarkStart w:id="5748" w:name="_Toc217285816"/>
      <w:r w:rsidRPr="00567618">
        <w:rPr>
          <w:rFonts w:eastAsia="SimSun"/>
        </w:rPr>
        <w:lastRenderedPageBreak/>
        <w:t>E.21</w:t>
      </w:r>
      <w:r w:rsidRPr="00567618">
        <w:rPr>
          <w:rFonts w:eastAsia="SimSun"/>
        </w:rPr>
        <w:tab/>
        <w:t>Bi-directional video (H.264 AVC level 1.2, IPv4, RTCP and MBR&gt;GBR bearer)</w:t>
      </w:r>
      <w:bookmarkEnd w:id="5739"/>
      <w:bookmarkEnd w:id="5740"/>
      <w:bookmarkEnd w:id="5741"/>
      <w:bookmarkEnd w:id="5742"/>
      <w:bookmarkEnd w:id="5743"/>
      <w:bookmarkEnd w:id="5744"/>
      <w:bookmarkEnd w:id="5745"/>
      <w:bookmarkEnd w:id="5746"/>
      <w:bookmarkEnd w:id="5747"/>
      <w:bookmarkEnd w:id="5748"/>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lastRenderedPageBreak/>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49" w:name="_MCCTEMPBM_CRPT86940965___4" w:colFirst="0" w:colLast="1"/>
            <w:r w:rsidRPr="00567618">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50" w:name="_MCCTEMPBM_CRPT86940966___7"/>
            <w:bookmarkEnd w:id="5749"/>
            <w:r w:rsidRPr="00567618">
              <w:rPr>
                <w:rFonts w:ascii="Arial" w:hAnsi="Arial"/>
                <w:sz w:val="18"/>
                <w:szCs w:val="18"/>
              </w:rPr>
              <w:t>Delivery order</w:t>
            </w:r>
            <w:bookmarkEnd w:id="5750"/>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51" w:name="_MCCTEMPBM_CRPT86940967___4"/>
            <w:r w:rsidRPr="00567618">
              <w:rPr>
                <w:rFonts w:ascii="Arial" w:hAnsi="Arial"/>
                <w:sz w:val="18"/>
                <w:szCs w:val="18"/>
              </w:rPr>
              <w:t>No</w:t>
            </w:r>
            <w:bookmarkEnd w:id="5751"/>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52" w:name="_MCCTEMPBM_CRPT86940968___7"/>
            <w:r w:rsidRPr="00567618">
              <w:rPr>
                <w:rFonts w:ascii="Arial" w:hAnsi="Arial"/>
                <w:sz w:val="18"/>
                <w:szCs w:val="18"/>
              </w:rPr>
              <w:t>The application should handle packet reordering.</w:t>
            </w:r>
            <w:bookmarkEnd w:id="5752"/>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53" w:name="_MCCTEMPBM_CRPT86940969___7"/>
            <w:r w:rsidRPr="00567618">
              <w:rPr>
                <w:rFonts w:ascii="Arial" w:hAnsi="Arial"/>
                <w:sz w:val="18"/>
                <w:szCs w:val="18"/>
              </w:rPr>
              <w:t>Maximum SDU size (octets)</w:t>
            </w:r>
            <w:bookmarkEnd w:id="5753"/>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54" w:name="_MCCTEMPBM_CRPT86940970___4"/>
            <w:r w:rsidRPr="00567618">
              <w:rPr>
                <w:rFonts w:ascii="Arial" w:hAnsi="Arial"/>
                <w:sz w:val="18"/>
                <w:szCs w:val="18"/>
              </w:rPr>
              <w:t>1400</w:t>
            </w:r>
            <w:bookmarkEnd w:id="5754"/>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55" w:name="_MCCTEMPBM_CRPT86940971___7"/>
            <w:r w:rsidRPr="00567618">
              <w:rPr>
                <w:rFonts w:ascii="Arial" w:hAnsi="Arial"/>
                <w:sz w:val="18"/>
                <w:szCs w:val="18"/>
              </w:rPr>
              <w:t>Maximum size of IP packets</w:t>
            </w:r>
            <w:bookmarkEnd w:id="5755"/>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56" w:name="_MCCTEMPBM_CRPT86940972___7"/>
            <w:r w:rsidRPr="00567618">
              <w:rPr>
                <w:rFonts w:ascii="Arial" w:hAnsi="Arial"/>
                <w:sz w:val="18"/>
                <w:szCs w:val="18"/>
              </w:rPr>
              <w:t>Delivery of erroneous SDUs</w:t>
            </w:r>
            <w:bookmarkEnd w:id="5756"/>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57" w:name="_MCCTEMPBM_CRPT86940973___4"/>
            <w:r w:rsidRPr="00567618">
              <w:rPr>
                <w:rFonts w:ascii="Arial" w:hAnsi="Arial"/>
                <w:sz w:val="18"/>
                <w:szCs w:val="18"/>
              </w:rPr>
              <w:t>No</w:t>
            </w:r>
            <w:bookmarkEnd w:id="5757"/>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58" w:name="_MCCTEMPBM_CRPT86940974___7"/>
            <w:r w:rsidRPr="00567618">
              <w:rPr>
                <w:rFonts w:ascii="Arial" w:hAnsi="Arial"/>
                <w:sz w:val="18"/>
                <w:szCs w:val="18"/>
              </w:rPr>
              <w:t>Residual BER</w:t>
            </w:r>
            <w:bookmarkEnd w:id="5758"/>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59" w:name="_MCCTEMPBM_CRPT86940975___4"/>
            <w:r w:rsidRPr="00567618">
              <w:rPr>
                <w:rFonts w:ascii="Arial" w:hAnsi="Arial"/>
                <w:sz w:val="18"/>
                <w:szCs w:val="18"/>
              </w:rPr>
              <w:t>10</w:t>
            </w:r>
            <w:r w:rsidRPr="00567618">
              <w:rPr>
                <w:rFonts w:ascii="Arial" w:hAnsi="Arial"/>
                <w:sz w:val="18"/>
                <w:szCs w:val="18"/>
                <w:vertAlign w:val="superscript"/>
              </w:rPr>
              <w:t>-5</w:t>
            </w:r>
            <w:bookmarkEnd w:id="5759"/>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60"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60"/>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61" w:name="_MCCTEMPBM_CRPT86940977___7"/>
            <w:r w:rsidRPr="00567618">
              <w:rPr>
                <w:rFonts w:ascii="Arial" w:hAnsi="Arial"/>
                <w:sz w:val="18"/>
                <w:szCs w:val="18"/>
              </w:rPr>
              <w:t>SDU error ratio</w:t>
            </w:r>
            <w:bookmarkEnd w:id="5761"/>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62"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62"/>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63" w:name="_MCCTEMPBM_CRPT86940979___7"/>
            <w:r w:rsidRPr="00567618">
              <w:rPr>
                <w:rFonts w:ascii="Arial" w:hAnsi="Arial"/>
                <w:sz w:val="18"/>
                <w:szCs w:val="18"/>
              </w:rPr>
              <w:t>A packet loss rate of 0.7 % per wireless link is in general sufficient for video services</w:t>
            </w:r>
            <w:bookmarkEnd w:id="5763"/>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64" w:name="_MCCTEMPBM_CRPT86940980___7"/>
            <w:r w:rsidRPr="00567618">
              <w:rPr>
                <w:rFonts w:ascii="Arial" w:hAnsi="Arial"/>
                <w:sz w:val="18"/>
                <w:szCs w:val="18"/>
              </w:rPr>
              <w:t>Transfer delay (ms)</w:t>
            </w:r>
            <w:bookmarkEnd w:id="5764"/>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65" w:name="_MCCTEMPBM_CRPT86940981___4"/>
            <w:r w:rsidRPr="00567618">
              <w:rPr>
                <w:rFonts w:ascii="Arial" w:hAnsi="Arial"/>
                <w:sz w:val="18"/>
                <w:szCs w:val="18"/>
              </w:rPr>
              <w:t>170 ms</w:t>
            </w:r>
            <w:bookmarkEnd w:id="5765"/>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66"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66"/>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67" w:name="_MCCTEMPBM_CRPT86940983___7"/>
            <w:bookmarkStart w:id="5768" w:name="_MCCTEMPBM_CRPT86940985___7" w:colFirst="2" w:colLast="2"/>
            <w:r w:rsidRPr="00567618">
              <w:rPr>
                <w:rFonts w:ascii="Arial" w:hAnsi="Arial"/>
                <w:sz w:val="18"/>
                <w:szCs w:val="18"/>
              </w:rPr>
              <w:t>Guaranteed bitrate for uplink (kbps)</w:t>
            </w:r>
            <w:bookmarkEnd w:id="5767"/>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69" w:name="_MCCTEMPBM_CRPT86940984___4"/>
            <w:r w:rsidRPr="00567618">
              <w:rPr>
                <w:rFonts w:ascii="Arial" w:hAnsi="Arial"/>
                <w:sz w:val="18"/>
                <w:szCs w:val="18"/>
              </w:rPr>
              <w:t>208</w:t>
            </w:r>
            <w:bookmarkEnd w:id="5769"/>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70" w:name="_MCCTEMPBM_CRPT86940986___7"/>
            <w:bookmarkStart w:id="5771" w:name="_MCCTEMPBM_CRPT86940988___7" w:colFirst="2" w:colLast="2"/>
            <w:bookmarkEnd w:id="5768"/>
            <w:r w:rsidRPr="00567618">
              <w:rPr>
                <w:rFonts w:ascii="Arial" w:hAnsi="Arial"/>
                <w:sz w:val="18"/>
                <w:szCs w:val="18"/>
              </w:rPr>
              <w:t>Maximum bitrate for uplink (kbps)</w:t>
            </w:r>
            <w:bookmarkEnd w:id="5770"/>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72" w:name="_MCCTEMPBM_CRPT86940987___4"/>
            <w:r w:rsidRPr="00567618">
              <w:rPr>
                <w:rFonts w:ascii="Arial" w:hAnsi="Arial"/>
                <w:sz w:val="18"/>
                <w:szCs w:val="18"/>
              </w:rPr>
              <w:t>408</w:t>
            </w:r>
            <w:bookmarkEnd w:id="5772"/>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73" w:name="_MCCTEMPBM_CRPT86940989___7"/>
            <w:bookmarkStart w:id="5774" w:name="_MCCTEMPBM_CRPT86940991___7" w:colFirst="2" w:colLast="2"/>
            <w:bookmarkEnd w:id="5771"/>
            <w:r w:rsidRPr="00567618">
              <w:rPr>
                <w:rFonts w:ascii="Arial" w:hAnsi="Arial"/>
                <w:sz w:val="18"/>
                <w:szCs w:val="18"/>
              </w:rPr>
              <w:t>Guaranteed bitrate for downlink (kbps)</w:t>
            </w:r>
            <w:bookmarkEnd w:id="5773"/>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75" w:name="_MCCTEMPBM_CRPT86940990___4"/>
            <w:r w:rsidRPr="00567618">
              <w:rPr>
                <w:rFonts w:ascii="Arial" w:hAnsi="Arial"/>
                <w:sz w:val="18"/>
                <w:szCs w:val="18"/>
              </w:rPr>
              <w:t>208</w:t>
            </w:r>
            <w:bookmarkEnd w:id="5775"/>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76" w:name="_MCCTEMPBM_CRPT86940992___7"/>
            <w:bookmarkStart w:id="5777" w:name="_MCCTEMPBM_CRPT86940994___7" w:colFirst="2" w:colLast="2"/>
            <w:bookmarkEnd w:id="5774"/>
            <w:r w:rsidRPr="00567618">
              <w:rPr>
                <w:rFonts w:ascii="Arial" w:hAnsi="Arial"/>
                <w:sz w:val="18"/>
                <w:szCs w:val="18"/>
              </w:rPr>
              <w:t>Maximum bitrate for downlink (kbps)</w:t>
            </w:r>
            <w:bookmarkEnd w:id="5776"/>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78" w:name="_MCCTEMPBM_CRPT86940993___4"/>
            <w:r w:rsidRPr="00567618">
              <w:rPr>
                <w:rFonts w:ascii="Arial" w:hAnsi="Arial"/>
                <w:sz w:val="18"/>
                <w:szCs w:val="18"/>
              </w:rPr>
              <w:t>408</w:t>
            </w:r>
            <w:bookmarkEnd w:id="5778"/>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79" w:name="_MCCTEMPBM_CRPT86940995___7"/>
            <w:bookmarkEnd w:id="5777"/>
            <w:r w:rsidRPr="00567618">
              <w:rPr>
                <w:rFonts w:ascii="Arial" w:hAnsi="Arial"/>
                <w:sz w:val="18"/>
                <w:szCs w:val="18"/>
              </w:rPr>
              <w:t>Allocation/Retention priority</w:t>
            </w:r>
            <w:bookmarkEnd w:id="5779"/>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80" w:name="_MCCTEMPBM_CRPT86940996___4"/>
            <w:r w:rsidRPr="00567618">
              <w:rPr>
                <w:rFonts w:ascii="Arial" w:hAnsi="Arial"/>
                <w:sz w:val="18"/>
                <w:szCs w:val="18"/>
              </w:rPr>
              <w:t>subscribed value</w:t>
            </w:r>
            <w:bookmarkEnd w:id="5780"/>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81"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81"/>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82" w:name="_MCCTEMPBM_CRPT86940998___7"/>
            <w:r w:rsidRPr="00567618">
              <w:rPr>
                <w:rFonts w:ascii="Arial" w:hAnsi="Arial"/>
                <w:sz w:val="18"/>
              </w:rPr>
              <w:t>Source statistics descriptor</w:t>
            </w:r>
            <w:bookmarkEnd w:id="5782"/>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83" w:name="_MCCTEMPBM_CRPT86940999___4"/>
            <w:r w:rsidRPr="00567618">
              <w:rPr>
                <w:rFonts w:ascii="Arial" w:hAnsi="Arial"/>
                <w:sz w:val="18"/>
              </w:rPr>
              <w:t>‘unknown'</w:t>
            </w:r>
            <w:bookmarkEnd w:id="5783"/>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84" w:name="_Toc26369664"/>
      <w:bookmarkStart w:id="5785" w:name="_Toc36227546"/>
      <w:bookmarkStart w:id="5786" w:name="_Toc36228561"/>
      <w:bookmarkStart w:id="5787" w:name="_Toc36229188"/>
      <w:bookmarkStart w:id="5788" w:name="_Toc68847508"/>
      <w:bookmarkStart w:id="5789" w:name="_Toc74611443"/>
      <w:bookmarkStart w:id="5790" w:name="_Toc75566722"/>
      <w:bookmarkStart w:id="5791" w:name="_Toc89790274"/>
      <w:bookmarkStart w:id="5792" w:name="_Toc99466912"/>
      <w:bookmarkStart w:id="5793" w:name="_Toc217285817"/>
      <w:r w:rsidRPr="00567618">
        <w:rPr>
          <w:rFonts w:eastAsia="SimSun"/>
        </w:rPr>
        <w:lastRenderedPageBreak/>
        <w:t>E.22</w:t>
      </w:r>
      <w:r w:rsidRPr="00567618">
        <w:rPr>
          <w:rFonts w:eastAsia="SimSun"/>
        </w:rPr>
        <w:tab/>
        <w:t>Bi-directional video (H.264 AVC level 1.2, IPv6, RTCP and MBR&gt;GBR bearer)</w:t>
      </w:r>
      <w:bookmarkEnd w:id="5784"/>
      <w:bookmarkEnd w:id="5785"/>
      <w:bookmarkEnd w:id="5786"/>
      <w:bookmarkEnd w:id="5787"/>
      <w:bookmarkEnd w:id="5788"/>
      <w:bookmarkEnd w:id="5789"/>
      <w:bookmarkEnd w:id="5790"/>
      <w:bookmarkEnd w:id="5791"/>
      <w:bookmarkEnd w:id="5792"/>
      <w:bookmarkEnd w:id="5793"/>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lastRenderedPageBreak/>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94" w:name="_MCCTEMPBM_CRPT86941000___4"/>
            <w:r w:rsidRPr="00567618">
              <w:t>The application should handle packet reordering.</w:t>
            </w:r>
            <w:bookmarkEnd w:id="5794"/>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95" w:name="_MCCTEMPBM_CRPT86941001___4"/>
            <w:r w:rsidRPr="00567618">
              <w:t>Maximum size of IP packets</w:t>
            </w:r>
            <w:bookmarkEnd w:id="5795"/>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96" w:name="_MCCTEMPBM_CRPT86941002___4"/>
            <w:r w:rsidRPr="00567618">
              <w:t>Reflects the desire to have a medium level of protection to achieve an acceptable compromise between packet loss rate and speech transport delay and delay variation.</w:t>
            </w:r>
            <w:bookmarkEnd w:id="5796"/>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97" w:name="_MCCTEMPBM_CRPT86941003___4"/>
            <w:r w:rsidRPr="00567618">
              <w:t>A packet loss rate of 0.7 % per wireless link is in general sufficient for video services</w:t>
            </w:r>
            <w:bookmarkEnd w:id="5797"/>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98"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98"/>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99"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800" w:name="_MCCTEMPBM_CRPT86941006___4" w:colFirst="2" w:colLast="2"/>
            <w:bookmarkEnd w:id="5799"/>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801" w:name="_MCCTEMPBM_CRPT86941007___4" w:colFirst="2" w:colLast="2"/>
            <w:bookmarkEnd w:id="5800"/>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802" w:name="_MCCTEMPBM_CRPT86941008___4" w:colFirst="2" w:colLast="2"/>
            <w:bookmarkEnd w:id="5801"/>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802"/>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803"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803"/>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804" w:name="_Toc26369665"/>
      <w:bookmarkStart w:id="5805" w:name="_Toc36227547"/>
      <w:bookmarkStart w:id="5806" w:name="_Toc36228562"/>
      <w:bookmarkStart w:id="5807" w:name="_Toc36229189"/>
      <w:bookmarkStart w:id="5808" w:name="_Toc68847509"/>
      <w:bookmarkStart w:id="5809" w:name="_Toc74611444"/>
      <w:bookmarkStart w:id="5810" w:name="_Toc75566723"/>
      <w:bookmarkStart w:id="5811" w:name="_Toc89790275"/>
      <w:bookmarkStart w:id="5812" w:name="_Toc99466913"/>
      <w:bookmarkStart w:id="5813" w:name="_Toc217285818"/>
      <w:r w:rsidRPr="00567618">
        <w:rPr>
          <w:rFonts w:eastAsia="SimSun"/>
        </w:rPr>
        <w:t>E.23</w:t>
      </w:r>
      <w:r w:rsidRPr="00567618">
        <w:rPr>
          <w:rFonts w:eastAsia="SimSun"/>
        </w:rPr>
        <w:tab/>
        <w:t>Bi-directional video (H.265 (HEVC) Main profile, Main tier, level 3.1, 500 kbps, IPv6, RTCP and MBR=GBR bearer)</w:t>
      </w:r>
      <w:bookmarkEnd w:id="5804"/>
      <w:bookmarkEnd w:id="5805"/>
      <w:bookmarkEnd w:id="5806"/>
      <w:bookmarkEnd w:id="5807"/>
      <w:bookmarkEnd w:id="5808"/>
      <w:bookmarkEnd w:id="5809"/>
      <w:bookmarkEnd w:id="5810"/>
      <w:bookmarkEnd w:id="5811"/>
      <w:bookmarkEnd w:id="5812"/>
      <w:bookmarkEnd w:id="5813"/>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w:t>
      </w:r>
      <w:r w:rsidRPr="00567618">
        <w:lastRenderedPageBreak/>
        <w:t>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814" w:name="_Toc26369666"/>
      <w:bookmarkStart w:id="5815" w:name="_Toc36227548"/>
      <w:bookmarkStart w:id="5816" w:name="_Toc36228563"/>
      <w:bookmarkStart w:id="5817" w:name="_Toc36229190"/>
      <w:bookmarkStart w:id="5818" w:name="_Toc68847510"/>
      <w:bookmarkStart w:id="5819" w:name="_Toc74611445"/>
      <w:bookmarkStart w:id="5820" w:name="_Toc75566724"/>
      <w:bookmarkStart w:id="5821" w:name="_Toc89790276"/>
      <w:bookmarkStart w:id="5822" w:name="_Toc99466914"/>
      <w:bookmarkStart w:id="5823" w:name="_Toc217285819"/>
      <w:r w:rsidRPr="00567618">
        <w:rPr>
          <w:rFonts w:eastAsia="SimSun"/>
        </w:rPr>
        <w:t>E.24</w:t>
      </w:r>
      <w:r w:rsidRPr="00567618">
        <w:rPr>
          <w:rFonts w:eastAsia="SimSun"/>
        </w:rPr>
        <w:tab/>
        <w:t>Bi-directional video (H.265 (HEVC) Main profile, Main tier, level 3.1, 500/40 kbps, IPv6, RTCP and MBR&gt;GBR bearer)</w:t>
      </w:r>
      <w:bookmarkEnd w:id="5814"/>
      <w:bookmarkEnd w:id="5815"/>
      <w:bookmarkEnd w:id="5816"/>
      <w:bookmarkEnd w:id="5817"/>
      <w:bookmarkEnd w:id="5818"/>
      <w:bookmarkEnd w:id="5819"/>
      <w:bookmarkEnd w:id="5820"/>
      <w:bookmarkEnd w:id="5821"/>
      <w:bookmarkEnd w:id="5822"/>
      <w:bookmarkEnd w:id="5823"/>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lastRenderedPageBreak/>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824" w:name="_Toc26369667"/>
      <w:bookmarkStart w:id="5825" w:name="_Toc36227549"/>
      <w:bookmarkStart w:id="5826" w:name="_Toc36228564"/>
      <w:bookmarkStart w:id="5827" w:name="_Toc36229191"/>
      <w:bookmarkStart w:id="5828" w:name="_Toc68847511"/>
      <w:bookmarkStart w:id="5829" w:name="_Toc74611446"/>
      <w:bookmarkStart w:id="5830" w:name="_Toc75566725"/>
      <w:bookmarkStart w:id="5831" w:name="_Toc89790277"/>
      <w:bookmarkStart w:id="5832" w:name="_Toc99466915"/>
      <w:bookmarkStart w:id="5833" w:name="_Toc217285820"/>
      <w:r w:rsidRPr="00567618">
        <w:rPr>
          <w:rFonts w:eastAsia="SimSun"/>
        </w:rPr>
        <w:t>E.25</w:t>
      </w:r>
      <w:r w:rsidRPr="00567618">
        <w:rPr>
          <w:rFonts w:eastAsia="SimSun"/>
        </w:rPr>
        <w:tab/>
        <w:t>Bi-directional video (H.265 (HEVC) Main profile, Main tier, level 3.1, 600 kbps, IPv6, RTCP and MBR=GBR bearer)</w:t>
      </w:r>
      <w:bookmarkEnd w:id="5824"/>
      <w:bookmarkEnd w:id="5825"/>
      <w:bookmarkEnd w:id="5826"/>
      <w:bookmarkEnd w:id="5827"/>
      <w:bookmarkEnd w:id="5828"/>
      <w:bookmarkEnd w:id="5829"/>
      <w:bookmarkEnd w:id="5830"/>
      <w:bookmarkEnd w:id="5831"/>
      <w:bookmarkEnd w:id="5832"/>
      <w:bookmarkEnd w:id="5833"/>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lastRenderedPageBreak/>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34" w:name="_Toc26369668"/>
      <w:bookmarkStart w:id="5835" w:name="_Toc36227550"/>
      <w:bookmarkStart w:id="5836" w:name="_Toc36228565"/>
      <w:bookmarkStart w:id="5837" w:name="_Toc36229192"/>
      <w:bookmarkStart w:id="5838" w:name="_Toc68847512"/>
      <w:bookmarkStart w:id="5839" w:name="_Toc74611447"/>
      <w:bookmarkStart w:id="5840" w:name="_Toc75566726"/>
      <w:bookmarkStart w:id="5841" w:name="_Toc89790278"/>
      <w:bookmarkStart w:id="5842" w:name="_Toc99466916"/>
      <w:bookmarkStart w:id="5843" w:name="_Toc217285821"/>
      <w:r w:rsidRPr="00567618">
        <w:rPr>
          <w:rFonts w:eastAsia="SimSun"/>
        </w:rPr>
        <w:t>E.26</w:t>
      </w:r>
      <w:r w:rsidRPr="00567618">
        <w:rPr>
          <w:rFonts w:eastAsia="SimSun"/>
        </w:rPr>
        <w:tab/>
        <w:t>Bi-directional video (H.265 (HEVC) Main profile, Main tier, level 3.1, 600/40 kbps, IPv6, RTCP and MBR&gt;GBR bearer)</w:t>
      </w:r>
      <w:bookmarkEnd w:id="5834"/>
      <w:bookmarkEnd w:id="5835"/>
      <w:bookmarkEnd w:id="5836"/>
      <w:bookmarkEnd w:id="5837"/>
      <w:bookmarkEnd w:id="5838"/>
      <w:bookmarkEnd w:id="5839"/>
      <w:bookmarkEnd w:id="5840"/>
      <w:bookmarkEnd w:id="5841"/>
      <w:bookmarkEnd w:id="5842"/>
      <w:bookmarkEnd w:id="5843"/>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lastRenderedPageBreak/>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44" w:name="_Toc26369669"/>
      <w:bookmarkStart w:id="5845" w:name="_Toc36227551"/>
      <w:bookmarkStart w:id="5846" w:name="_Toc36228566"/>
      <w:bookmarkStart w:id="5847" w:name="_Toc36229193"/>
      <w:bookmarkStart w:id="5848" w:name="_Toc68847513"/>
      <w:bookmarkStart w:id="5849" w:name="_Toc74611448"/>
      <w:bookmarkStart w:id="5850" w:name="_Toc75566727"/>
      <w:bookmarkStart w:id="5851" w:name="_Toc89790279"/>
      <w:bookmarkStart w:id="5852" w:name="_Toc99466917"/>
      <w:bookmarkStart w:id="5853" w:name="_Toc217285822"/>
      <w:r w:rsidRPr="00567618">
        <w:rPr>
          <w:rFonts w:eastAsia="SimSun"/>
        </w:rPr>
        <w:t>E.27</w:t>
      </w:r>
      <w:r w:rsidRPr="00567618">
        <w:rPr>
          <w:rFonts w:eastAsia="SimSun"/>
        </w:rPr>
        <w:tab/>
        <w:t>Bi-directional video (H.265 (HEVC) Main profile, Main tier, level 3.1, 650 kbps, IPv6, RTCP and MBR=GBR bearer)</w:t>
      </w:r>
      <w:bookmarkEnd w:id="5844"/>
      <w:bookmarkEnd w:id="5845"/>
      <w:bookmarkEnd w:id="5846"/>
      <w:bookmarkEnd w:id="5847"/>
      <w:bookmarkEnd w:id="5848"/>
      <w:bookmarkEnd w:id="5849"/>
      <w:bookmarkEnd w:id="5850"/>
      <w:bookmarkEnd w:id="5851"/>
      <w:bookmarkEnd w:id="5852"/>
      <w:bookmarkEnd w:id="5853"/>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lastRenderedPageBreak/>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54" w:name="_Toc26369670"/>
      <w:bookmarkStart w:id="5855" w:name="_Toc36227552"/>
      <w:bookmarkStart w:id="5856" w:name="_Toc36228567"/>
      <w:bookmarkStart w:id="5857" w:name="_Toc36229194"/>
      <w:bookmarkStart w:id="5858" w:name="_Toc68847514"/>
      <w:bookmarkStart w:id="5859" w:name="_Toc74611449"/>
      <w:bookmarkStart w:id="5860" w:name="_Toc75566728"/>
      <w:bookmarkStart w:id="5861" w:name="_Toc89790280"/>
      <w:bookmarkStart w:id="5862" w:name="_Toc99466918"/>
      <w:bookmarkStart w:id="5863" w:name="_Toc217285823"/>
      <w:r w:rsidRPr="00567618">
        <w:rPr>
          <w:rFonts w:eastAsia="SimSun"/>
        </w:rPr>
        <w:t>E.28</w:t>
      </w:r>
      <w:r w:rsidRPr="00567618">
        <w:rPr>
          <w:rFonts w:eastAsia="SimSun"/>
        </w:rPr>
        <w:tab/>
        <w:t>Bi-directional video (H.265 (HEVC) Main profile, Main tier, level 3.1, 650/40 kbps, IPv6, RTCP and MBR&gt;GBR bearer)</w:t>
      </w:r>
      <w:bookmarkEnd w:id="5854"/>
      <w:bookmarkEnd w:id="5855"/>
      <w:bookmarkEnd w:id="5856"/>
      <w:bookmarkEnd w:id="5857"/>
      <w:bookmarkEnd w:id="5858"/>
      <w:bookmarkEnd w:id="5859"/>
      <w:bookmarkEnd w:id="5860"/>
      <w:bookmarkEnd w:id="5861"/>
      <w:bookmarkEnd w:id="5862"/>
      <w:bookmarkEnd w:id="5863"/>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lastRenderedPageBreak/>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64" w:name="_Toc26369671"/>
      <w:bookmarkStart w:id="5865" w:name="_Toc36227553"/>
      <w:bookmarkStart w:id="5866" w:name="_Toc36228568"/>
      <w:bookmarkStart w:id="5867" w:name="_Toc36229195"/>
      <w:bookmarkStart w:id="5868" w:name="_Toc68847515"/>
      <w:bookmarkStart w:id="5869" w:name="_Toc74611450"/>
      <w:bookmarkStart w:id="5870" w:name="_Toc75566729"/>
      <w:bookmarkStart w:id="5871" w:name="_Toc89790281"/>
      <w:bookmarkStart w:id="5872" w:name="_Toc99466919"/>
      <w:bookmarkStart w:id="5873" w:name="_Toc217285824"/>
      <w:r w:rsidRPr="00567618">
        <w:rPr>
          <w:rFonts w:eastAsia="SimSun"/>
        </w:rPr>
        <w:t>E.29</w:t>
      </w:r>
      <w:r w:rsidRPr="00567618">
        <w:rPr>
          <w:rFonts w:eastAsia="SimSun"/>
        </w:rPr>
        <w:tab/>
        <w:t>Bi-directional video (H.265 (HEVC) Main profile, Main tier, level 3.1, 750 kbps, IPv6, RTCP and MBR=GBR bearer)</w:t>
      </w:r>
      <w:bookmarkEnd w:id="5864"/>
      <w:bookmarkEnd w:id="5865"/>
      <w:bookmarkEnd w:id="5866"/>
      <w:bookmarkEnd w:id="5867"/>
      <w:bookmarkEnd w:id="5868"/>
      <w:bookmarkEnd w:id="5869"/>
      <w:bookmarkEnd w:id="5870"/>
      <w:bookmarkEnd w:id="5871"/>
      <w:bookmarkEnd w:id="5872"/>
      <w:bookmarkEnd w:id="5873"/>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lastRenderedPageBreak/>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74" w:name="_Toc26369672"/>
      <w:bookmarkStart w:id="5875" w:name="_Toc36227554"/>
      <w:bookmarkStart w:id="5876" w:name="_Toc36228569"/>
      <w:bookmarkStart w:id="5877" w:name="_Toc36229196"/>
      <w:bookmarkStart w:id="5878" w:name="_Toc68847516"/>
      <w:bookmarkStart w:id="5879" w:name="_Toc74611451"/>
      <w:bookmarkStart w:id="5880" w:name="_Toc75566730"/>
      <w:bookmarkStart w:id="5881" w:name="_Toc89790282"/>
      <w:bookmarkStart w:id="5882" w:name="_Toc99466920"/>
      <w:bookmarkStart w:id="5883" w:name="_Toc217285825"/>
      <w:r w:rsidRPr="00567618">
        <w:rPr>
          <w:rFonts w:eastAsia="SimSun"/>
        </w:rPr>
        <w:t>E.30</w:t>
      </w:r>
      <w:r w:rsidRPr="00567618">
        <w:rPr>
          <w:rFonts w:eastAsia="SimSun"/>
        </w:rPr>
        <w:tab/>
        <w:t>Bi-directional video (H.265 (HEVC) Main profile, Main tier, level 3.1, 750/40 kbps, IPv6, RTCP and MBR&gt;GBR bearer)</w:t>
      </w:r>
      <w:bookmarkEnd w:id="5874"/>
      <w:bookmarkEnd w:id="5875"/>
      <w:bookmarkEnd w:id="5876"/>
      <w:bookmarkEnd w:id="5877"/>
      <w:bookmarkEnd w:id="5878"/>
      <w:bookmarkEnd w:id="5879"/>
      <w:bookmarkEnd w:id="5880"/>
      <w:bookmarkEnd w:id="5881"/>
      <w:bookmarkEnd w:id="5882"/>
      <w:bookmarkEnd w:id="5883"/>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lastRenderedPageBreak/>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84" w:name="_Toc26369673"/>
      <w:bookmarkStart w:id="5885" w:name="_Toc36227555"/>
      <w:bookmarkStart w:id="5886" w:name="_Toc36228570"/>
      <w:bookmarkStart w:id="5887" w:name="_Toc36229197"/>
      <w:bookmarkStart w:id="5888" w:name="_Toc68847517"/>
      <w:bookmarkStart w:id="5889" w:name="_Toc74611452"/>
      <w:bookmarkStart w:id="5890" w:name="_Toc75566731"/>
      <w:bookmarkStart w:id="5891" w:name="_Toc89790283"/>
      <w:bookmarkStart w:id="5892" w:name="_Toc99466921"/>
      <w:bookmarkStart w:id="5893" w:name="_Toc217285826"/>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84"/>
      <w:bookmarkEnd w:id="5885"/>
      <w:bookmarkEnd w:id="5886"/>
      <w:bookmarkEnd w:id="5887"/>
      <w:bookmarkEnd w:id="5888"/>
      <w:bookmarkEnd w:id="5889"/>
      <w:bookmarkEnd w:id="5890"/>
      <w:bookmarkEnd w:id="5891"/>
      <w:bookmarkEnd w:id="5892"/>
      <w:bookmarkEnd w:id="5893"/>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lastRenderedPageBreak/>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94"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95" w:name="_MCCTEMPBM_CRPT86941011___7"/>
            <w:bookmarkEnd w:id="5894"/>
            <w:r w:rsidRPr="00567618">
              <w:rPr>
                <w:rFonts w:ascii="Arial" w:hAnsi="Arial"/>
                <w:sz w:val="18"/>
              </w:rPr>
              <w:t>Delivery order</w:t>
            </w:r>
            <w:bookmarkEnd w:id="5895"/>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96" w:name="_MCCTEMPBM_CRPT86941012___4"/>
            <w:r w:rsidRPr="00567618">
              <w:rPr>
                <w:rFonts w:ascii="Arial" w:hAnsi="Arial"/>
                <w:sz w:val="18"/>
              </w:rPr>
              <w:t>No</w:t>
            </w:r>
            <w:bookmarkEnd w:id="5896"/>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97" w:name="_MCCTEMPBM_CRPT86941013___7"/>
            <w:r w:rsidRPr="00567618">
              <w:rPr>
                <w:rFonts w:ascii="Arial" w:hAnsi="Arial"/>
                <w:sz w:val="18"/>
              </w:rPr>
              <w:t>The application should handle packet reordering.</w:t>
            </w:r>
            <w:bookmarkEnd w:id="5897"/>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98" w:name="_MCCTEMPBM_CRPT86941014___7"/>
            <w:r w:rsidRPr="00567618">
              <w:rPr>
                <w:rFonts w:ascii="Arial" w:hAnsi="Arial"/>
                <w:sz w:val="18"/>
              </w:rPr>
              <w:t>Maximum SDU size (octets)</w:t>
            </w:r>
            <w:bookmarkEnd w:id="5898"/>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99" w:name="_MCCTEMPBM_CRPT86941015___4"/>
            <w:r w:rsidRPr="00567618">
              <w:rPr>
                <w:rFonts w:ascii="Arial" w:hAnsi="Arial"/>
                <w:sz w:val="18"/>
              </w:rPr>
              <w:t>1400</w:t>
            </w:r>
            <w:bookmarkEnd w:id="5899"/>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900" w:name="_MCCTEMPBM_CRPT86941016___7"/>
            <w:r w:rsidRPr="00567618">
              <w:rPr>
                <w:rFonts w:ascii="Arial" w:hAnsi="Arial"/>
                <w:sz w:val="18"/>
              </w:rPr>
              <w:t>Maximum size of IP packets</w:t>
            </w:r>
            <w:r w:rsidRPr="00567618">
              <w:rPr>
                <w:rFonts w:ascii="Arial" w:hAnsi="Arial"/>
                <w:sz w:val="18"/>
                <w:lang w:eastAsia="ko-KR"/>
              </w:rPr>
              <w:t>.</w:t>
            </w:r>
            <w:bookmarkEnd w:id="5900"/>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901" w:name="_MCCTEMPBM_CRPT86941017___7"/>
            <w:r w:rsidRPr="00567618">
              <w:rPr>
                <w:rFonts w:ascii="Arial" w:hAnsi="Arial"/>
                <w:sz w:val="18"/>
              </w:rPr>
              <w:t>Delivery of erroneous SDUs</w:t>
            </w:r>
            <w:bookmarkEnd w:id="5901"/>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902" w:name="_MCCTEMPBM_CRPT86941018___4"/>
            <w:r w:rsidRPr="00567618">
              <w:rPr>
                <w:rFonts w:ascii="Arial" w:hAnsi="Arial"/>
                <w:sz w:val="18"/>
              </w:rPr>
              <w:t>No</w:t>
            </w:r>
            <w:bookmarkEnd w:id="5902"/>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903" w:name="_MCCTEMPBM_CRPT86941019___7"/>
            <w:r w:rsidRPr="00567618">
              <w:rPr>
                <w:rFonts w:ascii="Arial" w:hAnsi="Arial"/>
                <w:sz w:val="18"/>
              </w:rPr>
              <w:t>Residual BER</w:t>
            </w:r>
            <w:bookmarkEnd w:id="5903"/>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904"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04"/>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905"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905"/>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906" w:name="_MCCTEMPBM_CRPT86941022___7"/>
            <w:r w:rsidRPr="00567618">
              <w:rPr>
                <w:rFonts w:ascii="Arial" w:hAnsi="Arial"/>
                <w:sz w:val="18"/>
              </w:rPr>
              <w:t>SDU error ratio</w:t>
            </w:r>
            <w:bookmarkEnd w:id="5906"/>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907"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907"/>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908"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08"/>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909" w:name="_MCCTEMPBM_CRPT86941025___7"/>
            <w:r w:rsidRPr="00567618">
              <w:rPr>
                <w:rFonts w:ascii="Arial" w:hAnsi="Arial"/>
                <w:sz w:val="18"/>
              </w:rPr>
              <w:t>Transfer delay (ms)</w:t>
            </w:r>
            <w:bookmarkEnd w:id="5909"/>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910" w:name="_MCCTEMPBM_CRPT86941026___4"/>
            <w:r w:rsidRPr="00567618">
              <w:rPr>
                <w:rFonts w:ascii="Arial" w:hAnsi="Arial"/>
                <w:sz w:val="18"/>
              </w:rPr>
              <w:t>130 ms</w:t>
            </w:r>
            <w:bookmarkEnd w:id="5910"/>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911"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11"/>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912"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12"/>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913" w:name="_MCCTEMPBM_CRPT86941029___4"/>
            <w:r w:rsidRPr="00567618">
              <w:rPr>
                <w:rFonts w:ascii="Arial" w:hAnsi="Arial"/>
                <w:sz w:val="18"/>
              </w:rPr>
              <w:t>3</w:t>
            </w:r>
            <w:r w:rsidRPr="00567618">
              <w:rPr>
                <w:rFonts w:ascii="Arial" w:hAnsi="Arial"/>
                <w:sz w:val="18"/>
                <w:lang w:eastAsia="ko-KR"/>
              </w:rPr>
              <w:t>2</w:t>
            </w:r>
            <w:bookmarkEnd w:id="5913"/>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914"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14"/>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915"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15"/>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916" w:name="_MCCTEMPBM_CRPT86941032___4"/>
            <w:r w:rsidRPr="00567618">
              <w:rPr>
                <w:rFonts w:ascii="Arial" w:hAnsi="Arial"/>
                <w:sz w:val="18"/>
              </w:rPr>
              <w:t>3</w:t>
            </w:r>
            <w:r w:rsidRPr="00567618">
              <w:rPr>
                <w:rFonts w:ascii="Arial" w:hAnsi="Arial"/>
                <w:sz w:val="18"/>
                <w:lang w:eastAsia="ko-KR"/>
              </w:rPr>
              <w:t>2</w:t>
            </w:r>
            <w:bookmarkEnd w:id="5916"/>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917"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17"/>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918"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18"/>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919" w:name="_MCCTEMPBM_CRPT86941035___4"/>
            <w:r w:rsidRPr="00567618">
              <w:rPr>
                <w:rFonts w:ascii="Arial" w:hAnsi="Arial"/>
                <w:sz w:val="18"/>
              </w:rPr>
              <w:t>3</w:t>
            </w:r>
            <w:r w:rsidRPr="00567618">
              <w:rPr>
                <w:rFonts w:ascii="Arial" w:hAnsi="Arial"/>
                <w:sz w:val="18"/>
                <w:lang w:eastAsia="ko-KR"/>
              </w:rPr>
              <w:t>2</w:t>
            </w:r>
            <w:bookmarkEnd w:id="5919"/>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920"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20"/>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921"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21"/>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922" w:name="_MCCTEMPBM_CRPT86941038___4"/>
            <w:r w:rsidRPr="00567618">
              <w:rPr>
                <w:rFonts w:ascii="Arial" w:hAnsi="Arial"/>
                <w:sz w:val="18"/>
              </w:rPr>
              <w:t>3</w:t>
            </w:r>
            <w:r w:rsidRPr="00567618">
              <w:rPr>
                <w:rFonts w:ascii="Arial" w:hAnsi="Arial"/>
                <w:sz w:val="18"/>
                <w:lang w:eastAsia="ko-KR"/>
              </w:rPr>
              <w:t>2</w:t>
            </w:r>
            <w:bookmarkEnd w:id="5922"/>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923"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923"/>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924" w:name="_MCCTEMPBM_CRPT86941040___7"/>
            <w:r w:rsidRPr="00567618">
              <w:rPr>
                <w:rFonts w:ascii="Arial" w:hAnsi="Arial"/>
                <w:sz w:val="18"/>
              </w:rPr>
              <w:t>Allocation/Retention priority</w:t>
            </w:r>
            <w:bookmarkEnd w:id="5924"/>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925" w:name="_MCCTEMPBM_CRPT86941041___4"/>
            <w:r w:rsidRPr="00567618">
              <w:rPr>
                <w:rFonts w:ascii="Arial" w:hAnsi="Arial"/>
                <w:sz w:val="18"/>
              </w:rPr>
              <w:t>subscribed value</w:t>
            </w:r>
            <w:bookmarkEnd w:id="5925"/>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926"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26"/>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927" w:name="_MCCTEMPBM_CRPT86941043___7"/>
            <w:r w:rsidRPr="00567618">
              <w:rPr>
                <w:rFonts w:ascii="Arial" w:hAnsi="Arial"/>
                <w:sz w:val="18"/>
              </w:rPr>
              <w:t>Source statistics descriptor</w:t>
            </w:r>
            <w:bookmarkEnd w:id="5927"/>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28" w:name="_MCCTEMPBM_CRPT86941044___4"/>
            <w:r w:rsidRPr="00567618">
              <w:rPr>
                <w:rFonts w:ascii="Arial" w:hAnsi="Arial"/>
                <w:sz w:val="18"/>
              </w:rPr>
              <w:t>‘speech'</w:t>
            </w:r>
            <w:bookmarkEnd w:id="5928"/>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29" w:name="_MCCTEMPBM_CRPT86941045___5"/>
    </w:p>
    <w:bookmarkEnd w:id="5929"/>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30" w:name="_Toc26369674"/>
      <w:bookmarkStart w:id="5931" w:name="_Toc36227556"/>
      <w:bookmarkStart w:id="5932" w:name="_Toc36228571"/>
      <w:bookmarkStart w:id="5933" w:name="_Toc36229198"/>
      <w:bookmarkStart w:id="5934" w:name="_Toc68847518"/>
      <w:bookmarkStart w:id="5935" w:name="_Toc74611453"/>
      <w:bookmarkStart w:id="5936" w:name="_Toc75566732"/>
      <w:bookmarkStart w:id="5937" w:name="_Toc89790284"/>
      <w:bookmarkStart w:id="5938" w:name="_Toc99466922"/>
      <w:bookmarkStart w:id="5939" w:name="_Toc217285827"/>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30"/>
      <w:bookmarkEnd w:id="5931"/>
      <w:bookmarkEnd w:id="5932"/>
      <w:bookmarkEnd w:id="5933"/>
      <w:bookmarkEnd w:id="5934"/>
      <w:bookmarkEnd w:id="5935"/>
      <w:bookmarkEnd w:id="5936"/>
      <w:bookmarkEnd w:id="5937"/>
      <w:bookmarkEnd w:id="5938"/>
      <w:bookmarkEnd w:id="5939"/>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lastRenderedPageBreak/>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40"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41" w:name="_MCCTEMPBM_CRPT86941047___7"/>
            <w:bookmarkEnd w:id="5940"/>
            <w:r w:rsidRPr="00567618">
              <w:rPr>
                <w:rFonts w:ascii="Arial" w:hAnsi="Arial"/>
                <w:sz w:val="18"/>
              </w:rPr>
              <w:t>Delivery order</w:t>
            </w:r>
            <w:bookmarkEnd w:id="5941"/>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42" w:name="_MCCTEMPBM_CRPT86941048___4"/>
            <w:r w:rsidRPr="00567618">
              <w:rPr>
                <w:rFonts w:ascii="Arial" w:hAnsi="Arial"/>
                <w:sz w:val="18"/>
              </w:rPr>
              <w:t>No</w:t>
            </w:r>
            <w:bookmarkEnd w:id="5942"/>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43" w:name="_MCCTEMPBM_CRPT86941049___7"/>
            <w:r w:rsidRPr="00567618">
              <w:rPr>
                <w:rFonts w:ascii="Arial" w:hAnsi="Arial"/>
                <w:sz w:val="18"/>
              </w:rPr>
              <w:t>The application should handle packet reordering.</w:t>
            </w:r>
            <w:bookmarkEnd w:id="5943"/>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44" w:name="_MCCTEMPBM_CRPT86941050___7"/>
            <w:r w:rsidRPr="00567618">
              <w:rPr>
                <w:rFonts w:ascii="Arial" w:hAnsi="Arial"/>
                <w:sz w:val="18"/>
              </w:rPr>
              <w:t>Maximum SDU size (octets)</w:t>
            </w:r>
            <w:bookmarkEnd w:id="5944"/>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45" w:name="_MCCTEMPBM_CRPT86941051___4"/>
            <w:r w:rsidRPr="00567618">
              <w:rPr>
                <w:rFonts w:ascii="Arial" w:hAnsi="Arial"/>
                <w:sz w:val="18"/>
              </w:rPr>
              <w:t>1400</w:t>
            </w:r>
            <w:bookmarkEnd w:id="5945"/>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46" w:name="_MCCTEMPBM_CRPT86941052___7"/>
            <w:r w:rsidRPr="00567618">
              <w:rPr>
                <w:rFonts w:ascii="Arial" w:hAnsi="Arial"/>
                <w:sz w:val="18"/>
              </w:rPr>
              <w:t>Maximum size of IP packets</w:t>
            </w:r>
            <w:r w:rsidRPr="00567618">
              <w:rPr>
                <w:rFonts w:ascii="Arial" w:hAnsi="Arial"/>
                <w:sz w:val="18"/>
                <w:lang w:eastAsia="ko-KR"/>
              </w:rPr>
              <w:t>.</w:t>
            </w:r>
            <w:bookmarkEnd w:id="5946"/>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47" w:name="_MCCTEMPBM_CRPT86941053___7"/>
            <w:r w:rsidRPr="00567618">
              <w:rPr>
                <w:rFonts w:ascii="Arial" w:hAnsi="Arial"/>
                <w:sz w:val="18"/>
              </w:rPr>
              <w:t>Delivery of erroneous SDUs</w:t>
            </w:r>
            <w:bookmarkEnd w:id="5947"/>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48" w:name="_MCCTEMPBM_CRPT86941054___4"/>
            <w:r w:rsidRPr="00567618">
              <w:rPr>
                <w:rFonts w:ascii="Arial" w:hAnsi="Arial"/>
                <w:sz w:val="18"/>
              </w:rPr>
              <w:t>No</w:t>
            </w:r>
            <w:bookmarkEnd w:id="5948"/>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49" w:name="_MCCTEMPBM_CRPT86941055___7"/>
            <w:r w:rsidRPr="00567618">
              <w:rPr>
                <w:rFonts w:ascii="Arial" w:hAnsi="Arial"/>
                <w:sz w:val="18"/>
              </w:rPr>
              <w:t>Residual BER</w:t>
            </w:r>
            <w:bookmarkEnd w:id="5949"/>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50"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50"/>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51"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51"/>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52" w:name="_MCCTEMPBM_CRPT86941058___7"/>
            <w:r w:rsidRPr="00567618">
              <w:rPr>
                <w:rFonts w:ascii="Arial" w:hAnsi="Arial"/>
                <w:sz w:val="18"/>
              </w:rPr>
              <w:t>SDU error ratio</w:t>
            </w:r>
            <w:bookmarkEnd w:id="5952"/>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53"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53"/>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54"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54"/>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55" w:name="_MCCTEMPBM_CRPT86941061___7"/>
            <w:r w:rsidRPr="00567618">
              <w:rPr>
                <w:rFonts w:ascii="Arial" w:hAnsi="Arial"/>
                <w:sz w:val="18"/>
              </w:rPr>
              <w:t>Transfer delay (ms)</w:t>
            </w:r>
            <w:bookmarkEnd w:id="5955"/>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56" w:name="_MCCTEMPBM_CRPT86941062___4"/>
            <w:r w:rsidRPr="00567618">
              <w:rPr>
                <w:rFonts w:ascii="Arial" w:hAnsi="Arial"/>
                <w:sz w:val="18"/>
              </w:rPr>
              <w:t>130 ms</w:t>
            </w:r>
            <w:bookmarkEnd w:id="5956"/>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57"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57"/>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58"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58"/>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59" w:name="_MCCTEMPBM_CRPT86941065___4"/>
            <w:r w:rsidRPr="00567618">
              <w:rPr>
                <w:rFonts w:ascii="Arial" w:hAnsi="Arial"/>
                <w:sz w:val="18"/>
              </w:rPr>
              <w:t>4</w:t>
            </w:r>
            <w:r w:rsidRPr="00567618">
              <w:rPr>
                <w:rFonts w:ascii="Arial" w:hAnsi="Arial"/>
                <w:sz w:val="18"/>
                <w:lang w:eastAsia="ko-KR"/>
              </w:rPr>
              <w:t>4</w:t>
            </w:r>
            <w:bookmarkEnd w:id="5959"/>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60"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60"/>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61"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61"/>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62" w:name="_MCCTEMPBM_CRPT86941068___4"/>
            <w:r w:rsidRPr="00567618">
              <w:rPr>
                <w:rFonts w:ascii="Arial" w:hAnsi="Arial"/>
                <w:sz w:val="18"/>
              </w:rPr>
              <w:t>4</w:t>
            </w:r>
            <w:r w:rsidRPr="00567618">
              <w:rPr>
                <w:rFonts w:ascii="Arial" w:hAnsi="Arial"/>
                <w:sz w:val="18"/>
                <w:lang w:eastAsia="ko-KR"/>
              </w:rPr>
              <w:t>4</w:t>
            </w:r>
            <w:bookmarkEnd w:id="5962"/>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63"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63"/>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64"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64"/>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65" w:name="_MCCTEMPBM_CRPT86941071___4"/>
            <w:r w:rsidRPr="00567618">
              <w:rPr>
                <w:rFonts w:ascii="Arial" w:hAnsi="Arial"/>
                <w:sz w:val="18"/>
              </w:rPr>
              <w:t>4</w:t>
            </w:r>
            <w:r w:rsidRPr="00567618">
              <w:rPr>
                <w:rFonts w:ascii="Arial" w:hAnsi="Arial"/>
                <w:sz w:val="18"/>
                <w:lang w:eastAsia="ko-KR"/>
              </w:rPr>
              <w:t>4</w:t>
            </w:r>
            <w:bookmarkEnd w:id="5965"/>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66"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66"/>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67"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67"/>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68" w:name="_MCCTEMPBM_CRPT86941074___4"/>
            <w:r w:rsidRPr="00567618">
              <w:rPr>
                <w:rFonts w:ascii="Arial" w:hAnsi="Arial"/>
                <w:sz w:val="18"/>
              </w:rPr>
              <w:t>4</w:t>
            </w:r>
            <w:r w:rsidRPr="00567618">
              <w:rPr>
                <w:rFonts w:ascii="Arial" w:hAnsi="Arial"/>
                <w:sz w:val="18"/>
                <w:lang w:eastAsia="ko-KR"/>
              </w:rPr>
              <w:t>4</w:t>
            </w:r>
            <w:bookmarkEnd w:id="5968"/>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69"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69"/>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70" w:name="_MCCTEMPBM_CRPT86941076___7"/>
            <w:r w:rsidRPr="00567618">
              <w:rPr>
                <w:rFonts w:ascii="Arial" w:hAnsi="Arial"/>
                <w:sz w:val="18"/>
              </w:rPr>
              <w:t>Allocation/Retention priority</w:t>
            </w:r>
            <w:bookmarkEnd w:id="5970"/>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71" w:name="_MCCTEMPBM_CRPT86941077___4"/>
            <w:r w:rsidRPr="00567618">
              <w:rPr>
                <w:rFonts w:ascii="Arial" w:hAnsi="Arial"/>
                <w:sz w:val="18"/>
              </w:rPr>
              <w:t>subscribed value</w:t>
            </w:r>
            <w:bookmarkEnd w:id="5971"/>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72"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72"/>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73" w:name="_MCCTEMPBM_CRPT86941079___7"/>
            <w:r w:rsidRPr="00567618">
              <w:rPr>
                <w:rFonts w:ascii="Arial" w:hAnsi="Arial"/>
                <w:sz w:val="18"/>
              </w:rPr>
              <w:t>Source statistics descriptor</w:t>
            </w:r>
            <w:bookmarkEnd w:id="5973"/>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74" w:name="_MCCTEMPBM_CRPT86941080___4"/>
            <w:r w:rsidRPr="00567618">
              <w:rPr>
                <w:rFonts w:ascii="Arial" w:hAnsi="Arial"/>
                <w:sz w:val="18"/>
              </w:rPr>
              <w:t>‘speech'</w:t>
            </w:r>
            <w:bookmarkEnd w:id="5974"/>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75" w:name="_Toc26369675"/>
      <w:bookmarkStart w:id="5976" w:name="_Toc36227557"/>
      <w:bookmarkStart w:id="5977" w:name="_Toc36228572"/>
      <w:bookmarkStart w:id="5978" w:name="_Toc36229199"/>
      <w:bookmarkStart w:id="5979" w:name="_Toc68847519"/>
      <w:bookmarkStart w:id="5980" w:name="_Toc74611454"/>
      <w:bookmarkStart w:id="5981" w:name="_Toc75566733"/>
      <w:bookmarkStart w:id="5982" w:name="_Toc89790285"/>
      <w:bookmarkStart w:id="5983" w:name="_Toc99466923"/>
      <w:bookmarkStart w:id="5984" w:name="_Toc217285828"/>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75"/>
      <w:bookmarkEnd w:id="5976"/>
      <w:bookmarkEnd w:id="5977"/>
      <w:bookmarkEnd w:id="5978"/>
      <w:bookmarkEnd w:id="5979"/>
      <w:bookmarkEnd w:id="5980"/>
      <w:bookmarkEnd w:id="5981"/>
      <w:bookmarkEnd w:id="5982"/>
      <w:bookmarkEnd w:id="5983"/>
      <w:bookmarkEnd w:id="5984"/>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lastRenderedPageBreak/>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85"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86" w:name="_MCCTEMPBM_CRPT86941082___7"/>
            <w:bookmarkEnd w:id="5985"/>
            <w:r w:rsidRPr="00567618">
              <w:rPr>
                <w:rFonts w:ascii="Arial" w:hAnsi="Arial" w:cs="Arial"/>
                <w:sz w:val="18"/>
                <w:szCs w:val="18"/>
              </w:rPr>
              <w:t>Delivery order</w:t>
            </w:r>
            <w:bookmarkEnd w:id="5986"/>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87" w:name="_MCCTEMPBM_CRPT86941083___4"/>
            <w:r w:rsidRPr="00567618">
              <w:rPr>
                <w:rFonts w:ascii="Arial" w:hAnsi="Arial" w:cs="Arial"/>
                <w:sz w:val="18"/>
                <w:szCs w:val="18"/>
              </w:rPr>
              <w:t>No</w:t>
            </w:r>
            <w:bookmarkEnd w:id="5987"/>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88" w:name="_MCCTEMPBM_CRPT86941084___7"/>
            <w:r w:rsidRPr="00567618">
              <w:rPr>
                <w:rFonts w:ascii="Arial" w:hAnsi="Arial" w:cs="Arial"/>
                <w:sz w:val="18"/>
                <w:szCs w:val="18"/>
              </w:rPr>
              <w:t>The application should handle packet reordering.</w:t>
            </w:r>
            <w:bookmarkEnd w:id="5988"/>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89" w:name="_MCCTEMPBM_CRPT86941085___7"/>
            <w:r w:rsidRPr="00567618">
              <w:rPr>
                <w:rFonts w:ascii="Arial" w:hAnsi="Arial" w:cs="Arial"/>
                <w:sz w:val="18"/>
                <w:szCs w:val="18"/>
              </w:rPr>
              <w:t>Maximum SDU size (octets)</w:t>
            </w:r>
            <w:bookmarkEnd w:id="5989"/>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90" w:name="_MCCTEMPBM_CRPT86941086___4"/>
            <w:r w:rsidRPr="00567618">
              <w:rPr>
                <w:rFonts w:ascii="Arial" w:hAnsi="Arial" w:cs="Arial"/>
                <w:sz w:val="18"/>
                <w:szCs w:val="18"/>
              </w:rPr>
              <w:t>1400</w:t>
            </w:r>
            <w:bookmarkEnd w:id="5990"/>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91"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91"/>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92" w:name="_MCCTEMPBM_CRPT86941088___7"/>
            <w:r w:rsidRPr="00567618">
              <w:rPr>
                <w:rFonts w:ascii="Arial" w:hAnsi="Arial" w:cs="Arial"/>
                <w:sz w:val="18"/>
                <w:szCs w:val="18"/>
              </w:rPr>
              <w:t>Delivery of erroneous SDUs</w:t>
            </w:r>
            <w:bookmarkEnd w:id="5992"/>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93" w:name="_MCCTEMPBM_CRPT86941089___4"/>
            <w:r w:rsidRPr="00567618">
              <w:rPr>
                <w:rFonts w:ascii="Arial" w:hAnsi="Arial" w:cs="Arial"/>
                <w:sz w:val="18"/>
                <w:szCs w:val="18"/>
              </w:rPr>
              <w:t>No</w:t>
            </w:r>
            <w:bookmarkEnd w:id="5993"/>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94" w:name="_MCCTEMPBM_CRPT86941090___7"/>
            <w:r w:rsidRPr="00567618">
              <w:rPr>
                <w:rFonts w:ascii="Arial" w:hAnsi="Arial" w:cs="Arial"/>
                <w:sz w:val="18"/>
                <w:szCs w:val="18"/>
              </w:rPr>
              <w:t>Residual BER</w:t>
            </w:r>
            <w:bookmarkEnd w:id="5994"/>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95"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95"/>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96"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96"/>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97" w:name="_MCCTEMPBM_CRPT86941093___7"/>
            <w:r w:rsidRPr="00567618">
              <w:rPr>
                <w:rFonts w:ascii="Arial" w:hAnsi="Arial" w:cs="Arial"/>
                <w:sz w:val="18"/>
                <w:szCs w:val="18"/>
              </w:rPr>
              <w:t>SDU error ratio</w:t>
            </w:r>
            <w:bookmarkEnd w:id="5997"/>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98"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98"/>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99"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99"/>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000" w:name="_MCCTEMPBM_CRPT86941096___7"/>
            <w:r w:rsidRPr="00567618">
              <w:rPr>
                <w:rFonts w:ascii="Arial" w:hAnsi="Arial" w:cs="Arial"/>
                <w:sz w:val="18"/>
                <w:szCs w:val="18"/>
              </w:rPr>
              <w:t>Transfer delay (ms)</w:t>
            </w:r>
            <w:bookmarkEnd w:id="6000"/>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001" w:name="_MCCTEMPBM_CRPT86941097___4"/>
            <w:r w:rsidRPr="00567618">
              <w:rPr>
                <w:rFonts w:ascii="Arial" w:hAnsi="Arial" w:cs="Arial"/>
                <w:sz w:val="18"/>
                <w:szCs w:val="18"/>
              </w:rPr>
              <w:t>130 ms</w:t>
            </w:r>
            <w:bookmarkEnd w:id="6001"/>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002"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002"/>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003"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003"/>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004" w:name="_MCCTEMPBM_CRPT86941100___4"/>
            <w:r w:rsidRPr="00567618">
              <w:rPr>
                <w:rFonts w:ascii="Arial" w:hAnsi="Arial" w:cs="Arial"/>
                <w:sz w:val="18"/>
                <w:szCs w:val="18"/>
                <w:lang w:eastAsia="ko-KR"/>
              </w:rPr>
              <w:t>40</w:t>
            </w:r>
            <w:bookmarkEnd w:id="6004"/>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005"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05"/>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006"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006"/>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007" w:name="_MCCTEMPBM_CRPT86941103___4"/>
            <w:r w:rsidRPr="00567618">
              <w:rPr>
                <w:rFonts w:ascii="Arial" w:hAnsi="Arial" w:cs="Arial"/>
                <w:sz w:val="18"/>
                <w:szCs w:val="18"/>
                <w:lang w:eastAsia="ko-KR"/>
              </w:rPr>
              <w:t>40</w:t>
            </w:r>
            <w:bookmarkEnd w:id="6007"/>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008"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008"/>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009"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009"/>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010" w:name="_MCCTEMPBM_CRPT86941106___4"/>
            <w:r w:rsidRPr="00567618">
              <w:rPr>
                <w:rFonts w:ascii="Arial" w:hAnsi="Arial" w:cs="Arial"/>
                <w:sz w:val="18"/>
                <w:szCs w:val="18"/>
                <w:lang w:eastAsia="ko-KR"/>
              </w:rPr>
              <w:t>40</w:t>
            </w:r>
            <w:bookmarkEnd w:id="6010"/>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011"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11"/>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012"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012"/>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013" w:name="_MCCTEMPBM_CRPT86941109___4"/>
            <w:r w:rsidRPr="00567618">
              <w:rPr>
                <w:rFonts w:ascii="Arial" w:hAnsi="Arial" w:cs="Arial"/>
                <w:sz w:val="18"/>
                <w:szCs w:val="18"/>
                <w:lang w:eastAsia="ko-KR"/>
              </w:rPr>
              <w:t>40</w:t>
            </w:r>
            <w:bookmarkEnd w:id="6013"/>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014"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014"/>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015" w:name="_MCCTEMPBM_CRPT86941111___7"/>
            <w:r w:rsidRPr="00567618">
              <w:rPr>
                <w:rFonts w:ascii="Arial" w:hAnsi="Arial" w:cs="Arial"/>
                <w:sz w:val="18"/>
                <w:szCs w:val="18"/>
              </w:rPr>
              <w:t>Allocation/Retention priority</w:t>
            </w:r>
            <w:bookmarkEnd w:id="6015"/>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016" w:name="_MCCTEMPBM_CRPT86941112___4"/>
            <w:r w:rsidRPr="00567618">
              <w:rPr>
                <w:rFonts w:ascii="Arial" w:hAnsi="Arial" w:cs="Arial"/>
                <w:sz w:val="18"/>
                <w:szCs w:val="18"/>
              </w:rPr>
              <w:t>subscribed value</w:t>
            </w:r>
            <w:bookmarkEnd w:id="6016"/>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017"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017"/>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018" w:name="_MCCTEMPBM_CRPT86941114___7"/>
            <w:r w:rsidRPr="00567618">
              <w:rPr>
                <w:rFonts w:ascii="Arial" w:hAnsi="Arial" w:cs="Arial"/>
                <w:sz w:val="18"/>
                <w:szCs w:val="18"/>
              </w:rPr>
              <w:t>Source statistics descriptor</w:t>
            </w:r>
            <w:bookmarkEnd w:id="6018"/>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019" w:name="_MCCTEMPBM_CRPT86941115___4"/>
            <w:r w:rsidRPr="00567618">
              <w:rPr>
                <w:rFonts w:ascii="Arial" w:hAnsi="Arial" w:cs="Arial"/>
                <w:sz w:val="18"/>
                <w:szCs w:val="18"/>
              </w:rPr>
              <w:t>‘speech'</w:t>
            </w:r>
            <w:bookmarkEnd w:id="6019"/>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020" w:name="_Toc26369676"/>
      <w:bookmarkStart w:id="6021" w:name="_Toc36227558"/>
      <w:bookmarkStart w:id="6022" w:name="_Toc36228573"/>
      <w:bookmarkStart w:id="6023" w:name="_Toc36229200"/>
      <w:bookmarkStart w:id="6024" w:name="_Toc68847520"/>
      <w:bookmarkStart w:id="6025" w:name="_Toc74611455"/>
      <w:bookmarkStart w:id="6026" w:name="_Toc75566734"/>
      <w:bookmarkStart w:id="6027" w:name="_Toc89790286"/>
      <w:bookmarkStart w:id="6028" w:name="_Toc99466924"/>
      <w:bookmarkStart w:id="6029" w:name="_Toc217285829"/>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020"/>
      <w:bookmarkEnd w:id="6021"/>
      <w:bookmarkEnd w:id="6022"/>
      <w:bookmarkEnd w:id="6023"/>
      <w:bookmarkEnd w:id="6024"/>
      <w:bookmarkEnd w:id="6025"/>
      <w:bookmarkEnd w:id="6026"/>
      <w:bookmarkEnd w:id="6027"/>
      <w:bookmarkEnd w:id="6028"/>
      <w:bookmarkEnd w:id="6029"/>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lastRenderedPageBreak/>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30"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31" w:name="_MCCTEMPBM_CRPT86941117___7"/>
            <w:bookmarkEnd w:id="6030"/>
            <w:r w:rsidRPr="00567618">
              <w:rPr>
                <w:rFonts w:ascii="Arial" w:hAnsi="Arial"/>
                <w:sz w:val="18"/>
              </w:rPr>
              <w:t>Delivery order</w:t>
            </w:r>
            <w:bookmarkEnd w:id="6031"/>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32" w:name="_MCCTEMPBM_CRPT86941118___4"/>
            <w:r w:rsidRPr="00567618">
              <w:rPr>
                <w:rFonts w:ascii="Arial" w:hAnsi="Arial"/>
                <w:sz w:val="18"/>
              </w:rPr>
              <w:t>No</w:t>
            </w:r>
            <w:bookmarkEnd w:id="6032"/>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33" w:name="_MCCTEMPBM_CRPT86941119___7"/>
            <w:r w:rsidRPr="00567618">
              <w:rPr>
                <w:rFonts w:ascii="Arial" w:hAnsi="Arial"/>
                <w:sz w:val="18"/>
              </w:rPr>
              <w:t>The application should handle packet reordering.</w:t>
            </w:r>
            <w:bookmarkEnd w:id="6033"/>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34" w:name="_MCCTEMPBM_CRPT86941120___7"/>
            <w:r w:rsidRPr="00567618">
              <w:rPr>
                <w:rFonts w:ascii="Arial" w:hAnsi="Arial"/>
                <w:sz w:val="18"/>
              </w:rPr>
              <w:t>Maximum SDU size (octets)</w:t>
            </w:r>
            <w:bookmarkEnd w:id="6034"/>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35" w:name="_MCCTEMPBM_CRPT86941121___4"/>
            <w:r w:rsidRPr="00567618">
              <w:rPr>
                <w:rFonts w:ascii="Arial" w:hAnsi="Arial"/>
                <w:sz w:val="18"/>
              </w:rPr>
              <w:t>1400</w:t>
            </w:r>
            <w:bookmarkEnd w:id="6035"/>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36" w:name="_MCCTEMPBM_CRPT86941122___7"/>
            <w:r w:rsidRPr="00567618">
              <w:rPr>
                <w:rFonts w:ascii="Arial" w:hAnsi="Arial"/>
                <w:sz w:val="18"/>
              </w:rPr>
              <w:t>Maximum size of IP packets</w:t>
            </w:r>
            <w:r w:rsidRPr="00567618">
              <w:rPr>
                <w:rFonts w:ascii="Arial" w:hAnsi="Arial"/>
                <w:sz w:val="18"/>
                <w:lang w:eastAsia="ko-KR"/>
              </w:rPr>
              <w:t>.</w:t>
            </w:r>
            <w:bookmarkEnd w:id="6036"/>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37" w:name="_MCCTEMPBM_CRPT86941123___7"/>
            <w:r w:rsidRPr="00567618">
              <w:rPr>
                <w:rFonts w:ascii="Arial" w:hAnsi="Arial"/>
                <w:sz w:val="18"/>
              </w:rPr>
              <w:t>Delivery of erroneous SDUs</w:t>
            </w:r>
            <w:bookmarkEnd w:id="6037"/>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38" w:name="_MCCTEMPBM_CRPT86941124___4"/>
            <w:r w:rsidRPr="00567618">
              <w:rPr>
                <w:rFonts w:ascii="Arial" w:hAnsi="Arial"/>
                <w:sz w:val="18"/>
              </w:rPr>
              <w:t>No</w:t>
            </w:r>
            <w:bookmarkEnd w:id="6038"/>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39" w:name="_MCCTEMPBM_CRPT86941125___7"/>
            <w:r w:rsidRPr="00567618">
              <w:rPr>
                <w:rFonts w:ascii="Arial" w:hAnsi="Arial"/>
                <w:sz w:val="18"/>
              </w:rPr>
              <w:t>Residual BER</w:t>
            </w:r>
            <w:bookmarkEnd w:id="6039"/>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40"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40"/>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41"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41"/>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42" w:name="_MCCTEMPBM_CRPT86941128___7"/>
            <w:r w:rsidRPr="00567618">
              <w:rPr>
                <w:rFonts w:ascii="Arial" w:hAnsi="Arial"/>
                <w:sz w:val="18"/>
              </w:rPr>
              <w:t>SDU error ratio</w:t>
            </w:r>
            <w:bookmarkEnd w:id="6042"/>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43"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43"/>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44"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44"/>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45" w:name="_MCCTEMPBM_CRPT86941131___7"/>
            <w:r w:rsidRPr="00567618">
              <w:rPr>
                <w:rFonts w:ascii="Arial" w:hAnsi="Arial"/>
                <w:sz w:val="18"/>
              </w:rPr>
              <w:t>Transfer delay (ms)</w:t>
            </w:r>
            <w:bookmarkEnd w:id="6045"/>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46" w:name="_MCCTEMPBM_CRPT86941132___4"/>
            <w:r w:rsidRPr="00567618">
              <w:rPr>
                <w:rFonts w:ascii="Arial" w:hAnsi="Arial"/>
                <w:sz w:val="18"/>
              </w:rPr>
              <w:t>130 ms</w:t>
            </w:r>
            <w:bookmarkEnd w:id="6046"/>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47"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7"/>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48"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8"/>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49" w:name="_MCCTEMPBM_CRPT86941135___4"/>
            <w:r w:rsidRPr="00567618">
              <w:rPr>
                <w:rFonts w:ascii="Arial" w:hAnsi="Arial"/>
                <w:sz w:val="18"/>
              </w:rPr>
              <w:t>5</w:t>
            </w:r>
            <w:r w:rsidRPr="00567618">
              <w:rPr>
                <w:rFonts w:ascii="Arial" w:hAnsi="Arial"/>
                <w:sz w:val="18"/>
                <w:lang w:eastAsia="ko-KR"/>
              </w:rPr>
              <w:t>2</w:t>
            </w:r>
            <w:bookmarkEnd w:id="6049"/>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50"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50"/>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51"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51"/>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52" w:name="_MCCTEMPBM_CRPT86941138___4"/>
            <w:r w:rsidRPr="00567618">
              <w:rPr>
                <w:rFonts w:ascii="Arial" w:hAnsi="Arial"/>
                <w:sz w:val="18"/>
              </w:rPr>
              <w:t>5</w:t>
            </w:r>
            <w:r w:rsidRPr="00567618">
              <w:rPr>
                <w:rFonts w:ascii="Arial" w:hAnsi="Arial"/>
                <w:sz w:val="18"/>
                <w:lang w:eastAsia="ko-KR"/>
              </w:rPr>
              <w:t>2</w:t>
            </w:r>
            <w:bookmarkEnd w:id="6052"/>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53"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3"/>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54"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54"/>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55" w:name="_MCCTEMPBM_CRPT86941141___4"/>
            <w:r w:rsidRPr="00567618">
              <w:rPr>
                <w:rFonts w:ascii="Arial" w:hAnsi="Arial"/>
                <w:sz w:val="18"/>
              </w:rPr>
              <w:t>5</w:t>
            </w:r>
            <w:r w:rsidRPr="00567618">
              <w:rPr>
                <w:rFonts w:ascii="Arial" w:hAnsi="Arial"/>
                <w:sz w:val="18"/>
                <w:lang w:eastAsia="ko-KR"/>
              </w:rPr>
              <w:t>2</w:t>
            </w:r>
            <w:bookmarkEnd w:id="6055"/>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56"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56"/>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57"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7"/>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58" w:name="_MCCTEMPBM_CRPT86941144___4"/>
            <w:r w:rsidRPr="00567618">
              <w:rPr>
                <w:rFonts w:ascii="Arial" w:hAnsi="Arial"/>
                <w:sz w:val="18"/>
              </w:rPr>
              <w:t>5</w:t>
            </w:r>
            <w:r w:rsidRPr="00567618">
              <w:rPr>
                <w:rFonts w:ascii="Arial" w:hAnsi="Arial"/>
                <w:sz w:val="18"/>
                <w:lang w:eastAsia="ko-KR"/>
              </w:rPr>
              <w:t>2</w:t>
            </w:r>
            <w:bookmarkEnd w:id="6058"/>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59"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9"/>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60" w:name="_MCCTEMPBM_CRPT86941146___7"/>
            <w:r w:rsidRPr="00567618">
              <w:rPr>
                <w:rFonts w:ascii="Arial" w:hAnsi="Arial"/>
                <w:sz w:val="18"/>
              </w:rPr>
              <w:t>Allocation/Retention priority</w:t>
            </w:r>
            <w:bookmarkEnd w:id="6060"/>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61" w:name="_MCCTEMPBM_CRPT86941147___4"/>
            <w:r w:rsidRPr="00567618">
              <w:rPr>
                <w:rFonts w:ascii="Arial" w:hAnsi="Arial"/>
                <w:sz w:val="18"/>
              </w:rPr>
              <w:t>subscribed value</w:t>
            </w:r>
            <w:bookmarkEnd w:id="6061"/>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62"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62"/>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63" w:name="_MCCTEMPBM_CRPT86941149___7"/>
            <w:r w:rsidRPr="00567618">
              <w:rPr>
                <w:rFonts w:ascii="Arial" w:hAnsi="Arial"/>
                <w:sz w:val="18"/>
              </w:rPr>
              <w:t>Source statistics descriptor</w:t>
            </w:r>
            <w:bookmarkEnd w:id="6063"/>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64" w:name="_MCCTEMPBM_CRPT86941150___4"/>
            <w:r w:rsidRPr="00567618">
              <w:rPr>
                <w:rFonts w:ascii="Arial" w:hAnsi="Arial"/>
                <w:sz w:val="18"/>
              </w:rPr>
              <w:t>‘speech'</w:t>
            </w:r>
            <w:bookmarkEnd w:id="6064"/>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65" w:name="_Toc26369677"/>
      <w:bookmarkStart w:id="6066" w:name="_Toc36227559"/>
      <w:bookmarkStart w:id="6067" w:name="_Toc36228574"/>
      <w:bookmarkStart w:id="6068" w:name="_Toc36229201"/>
      <w:bookmarkStart w:id="6069" w:name="_Toc68847521"/>
      <w:bookmarkStart w:id="6070" w:name="_Toc74611456"/>
      <w:bookmarkStart w:id="6071" w:name="_Toc75566735"/>
      <w:bookmarkStart w:id="6072" w:name="_Toc89790287"/>
      <w:bookmarkStart w:id="6073" w:name="_Toc99466925"/>
      <w:bookmarkStart w:id="6074" w:name="_Toc217285830"/>
      <w:r w:rsidRPr="00567618">
        <w:lastRenderedPageBreak/>
        <w:t>Annex F (Normative):</w:t>
      </w:r>
      <w:r w:rsidRPr="00567618">
        <w:br/>
        <w:t>Void</w:t>
      </w:r>
      <w:bookmarkEnd w:id="6065"/>
      <w:bookmarkEnd w:id="6066"/>
      <w:bookmarkEnd w:id="6067"/>
      <w:bookmarkEnd w:id="6068"/>
      <w:bookmarkEnd w:id="6069"/>
      <w:bookmarkEnd w:id="6070"/>
      <w:bookmarkEnd w:id="6071"/>
      <w:bookmarkEnd w:id="6072"/>
      <w:bookmarkEnd w:id="6073"/>
      <w:bookmarkEnd w:id="6074"/>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75" w:name="_Toc26369678"/>
      <w:bookmarkStart w:id="6076" w:name="_Toc36227560"/>
      <w:bookmarkStart w:id="6077" w:name="_Toc36228575"/>
      <w:bookmarkStart w:id="6078" w:name="_Toc36229202"/>
      <w:bookmarkStart w:id="6079" w:name="_Toc68847522"/>
      <w:bookmarkStart w:id="6080" w:name="_Toc74611457"/>
      <w:bookmarkStart w:id="6081" w:name="_Toc75566736"/>
      <w:bookmarkStart w:id="6082" w:name="_Toc89790288"/>
      <w:bookmarkStart w:id="6083" w:name="_Toc99466926"/>
      <w:bookmarkStart w:id="6084" w:name="_Toc217285831"/>
      <w:r w:rsidRPr="00567618">
        <w:lastRenderedPageBreak/>
        <w:t>Annex G (Normative):</w:t>
      </w:r>
      <w:r w:rsidRPr="00567618">
        <w:br/>
        <w:t>DTMF events</w:t>
      </w:r>
      <w:bookmarkEnd w:id="6075"/>
      <w:bookmarkEnd w:id="6076"/>
      <w:bookmarkEnd w:id="6077"/>
      <w:bookmarkEnd w:id="6078"/>
      <w:bookmarkEnd w:id="6079"/>
      <w:bookmarkEnd w:id="6080"/>
      <w:bookmarkEnd w:id="6081"/>
      <w:bookmarkEnd w:id="6082"/>
      <w:bookmarkEnd w:id="6083"/>
      <w:bookmarkEnd w:id="6084"/>
    </w:p>
    <w:p w14:paraId="03DBAAA6" w14:textId="77777777" w:rsidR="00FC7E52" w:rsidRPr="00567618" w:rsidRDefault="00FC7E52" w:rsidP="00FC7E52">
      <w:pPr>
        <w:pStyle w:val="Heading1"/>
      </w:pPr>
      <w:bookmarkStart w:id="6085" w:name="_Toc26369679"/>
      <w:bookmarkStart w:id="6086" w:name="_Toc36227561"/>
      <w:bookmarkStart w:id="6087" w:name="_Toc36228576"/>
      <w:bookmarkStart w:id="6088" w:name="_Toc36229203"/>
      <w:bookmarkStart w:id="6089" w:name="_Toc68847523"/>
      <w:bookmarkStart w:id="6090" w:name="_Toc74611458"/>
      <w:bookmarkStart w:id="6091" w:name="_Toc75566737"/>
      <w:bookmarkStart w:id="6092" w:name="_Toc89790289"/>
      <w:bookmarkStart w:id="6093" w:name="_Toc99466927"/>
      <w:bookmarkStart w:id="6094" w:name="_Toc217285832"/>
      <w:r w:rsidRPr="00567618">
        <w:t>G.1</w:t>
      </w:r>
      <w:r w:rsidRPr="00567618">
        <w:tab/>
        <w:t>General</w:t>
      </w:r>
      <w:bookmarkEnd w:id="6085"/>
      <w:bookmarkEnd w:id="6086"/>
      <w:bookmarkEnd w:id="6087"/>
      <w:bookmarkEnd w:id="6088"/>
      <w:bookmarkEnd w:id="6089"/>
      <w:bookmarkEnd w:id="6090"/>
      <w:bookmarkEnd w:id="6091"/>
      <w:bookmarkEnd w:id="6092"/>
      <w:bookmarkEnd w:id="6093"/>
      <w:bookmarkEnd w:id="6094"/>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95" w:name="_Toc26369680"/>
      <w:bookmarkStart w:id="6096" w:name="_Toc36227562"/>
      <w:bookmarkStart w:id="6097" w:name="_Toc36228577"/>
      <w:bookmarkStart w:id="6098" w:name="_Toc36229204"/>
      <w:bookmarkStart w:id="6099" w:name="_Toc68847524"/>
      <w:bookmarkStart w:id="6100" w:name="_Toc74611459"/>
      <w:bookmarkStart w:id="6101" w:name="_Toc75566738"/>
      <w:bookmarkStart w:id="6102" w:name="_Toc89790290"/>
      <w:bookmarkStart w:id="6103" w:name="_Toc99466928"/>
      <w:bookmarkStart w:id="6104" w:name="_Toc217285833"/>
      <w:r w:rsidRPr="00567618">
        <w:t>G.2</w:t>
      </w:r>
      <w:r w:rsidRPr="00567618">
        <w:tab/>
        <w:t>Encoding of DTMF events</w:t>
      </w:r>
      <w:bookmarkEnd w:id="6095"/>
      <w:bookmarkEnd w:id="6096"/>
      <w:bookmarkEnd w:id="6097"/>
      <w:bookmarkEnd w:id="6098"/>
      <w:bookmarkEnd w:id="6099"/>
      <w:bookmarkEnd w:id="6100"/>
      <w:bookmarkEnd w:id="6101"/>
      <w:bookmarkEnd w:id="6102"/>
      <w:bookmarkEnd w:id="6103"/>
      <w:bookmarkEnd w:id="6104"/>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105" w:name="_Toc26369681"/>
      <w:bookmarkStart w:id="6106" w:name="_Toc36227563"/>
      <w:bookmarkStart w:id="6107" w:name="_Toc36228578"/>
      <w:bookmarkStart w:id="6108" w:name="_Toc36229205"/>
      <w:bookmarkStart w:id="6109" w:name="_Toc68847525"/>
      <w:bookmarkStart w:id="6110" w:name="_Toc74611460"/>
      <w:bookmarkStart w:id="6111" w:name="_Toc75566739"/>
      <w:bookmarkStart w:id="6112" w:name="_Toc89790291"/>
      <w:bookmarkStart w:id="6113" w:name="_Toc99466929"/>
      <w:bookmarkStart w:id="6114" w:name="_Toc217285834"/>
      <w:r w:rsidRPr="00567618">
        <w:t>G.3</w:t>
      </w:r>
      <w:r w:rsidRPr="00567618">
        <w:tab/>
        <w:t>Session setup</w:t>
      </w:r>
      <w:bookmarkEnd w:id="6105"/>
      <w:bookmarkEnd w:id="6106"/>
      <w:bookmarkEnd w:id="6107"/>
      <w:bookmarkEnd w:id="6108"/>
      <w:bookmarkEnd w:id="6109"/>
      <w:bookmarkEnd w:id="6110"/>
      <w:bookmarkEnd w:id="6111"/>
      <w:bookmarkEnd w:id="6112"/>
      <w:bookmarkEnd w:id="6113"/>
      <w:bookmarkEnd w:id="6114"/>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lastRenderedPageBreak/>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5"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16" w:name="_MCCTEMPBM_CRPT86941152___4"/>
            <w:bookmarkEnd w:id="6115"/>
            <w:r w:rsidRPr="00567618">
              <w:rPr>
                <w:b/>
              </w:rPr>
              <w:t>SDP answer example</w:t>
            </w:r>
            <w:bookmarkEnd w:id="6116"/>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7"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17"/>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lastRenderedPageBreak/>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8"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19" w:name="_MCCTEMPBM_CRPT86941155___4"/>
            <w:bookmarkEnd w:id="6118"/>
            <w:r w:rsidRPr="00567618">
              <w:rPr>
                <w:b/>
              </w:rPr>
              <w:t>SDP answer example</w:t>
            </w:r>
            <w:bookmarkEnd w:id="6119"/>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20"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20"/>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121" w:name="_Toc26369682"/>
      <w:bookmarkStart w:id="6122" w:name="_Toc36227564"/>
      <w:bookmarkStart w:id="6123" w:name="_Toc36228579"/>
      <w:bookmarkStart w:id="6124" w:name="_Toc36229206"/>
      <w:bookmarkStart w:id="6125" w:name="_Toc68847526"/>
      <w:bookmarkStart w:id="6126" w:name="_Toc74611461"/>
      <w:bookmarkStart w:id="6127" w:name="_Toc75566740"/>
      <w:bookmarkStart w:id="6128" w:name="_Toc89790292"/>
      <w:bookmarkStart w:id="6129" w:name="_Toc99466930"/>
      <w:bookmarkStart w:id="6130" w:name="_Toc217285835"/>
      <w:r w:rsidRPr="00567618">
        <w:t>G.4</w:t>
      </w:r>
      <w:r w:rsidRPr="00567618">
        <w:tab/>
        <w:t>Data transport for DTMF events</w:t>
      </w:r>
      <w:bookmarkEnd w:id="6121"/>
      <w:bookmarkEnd w:id="6122"/>
      <w:bookmarkEnd w:id="6123"/>
      <w:bookmarkEnd w:id="6124"/>
      <w:bookmarkEnd w:id="6125"/>
      <w:bookmarkEnd w:id="6126"/>
      <w:bookmarkEnd w:id="6127"/>
      <w:bookmarkEnd w:id="6128"/>
      <w:bookmarkEnd w:id="6129"/>
      <w:bookmarkEnd w:id="6130"/>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 xml:space="preserve">Telephone events shall use the same RTP media stream as for speech, i.e. the same IP address, UDP port, RTP SSRC and RTP clock rate as the Selected (Speech) Codec. Thereby, RTP Sequence Number and RTP Time Stamp shall be </w:t>
      </w:r>
      <w:r w:rsidRPr="00567618">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31" w:name="_Toc26369683"/>
      <w:bookmarkStart w:id="6132" w:name="_Toc36227565"/>
      <w:bookmarkStart w:id="6133" w:name="_Toc36228580"/>
      <w:bookmarkStart w:id="6134" w:name="_Toc36229207"/>
      <w:bookmarkStart w:id="6135" w:name="_Toc68847527"/>
      <w:bookmarkStart w:id="6136" w:name="_Toc74611462"/>
      <w:bookmarkStart w:id="6137" w:name="_Toc75566741"/>
      <w:bookmarkStart w:id="6138" w:name="_Toc89790293"/>
      <w:bookmarkStart w:id="6139" w:name="_Toc99466931"/>
      <w:bookmarkStart w:id="6140" w:name="_Toc217285836"/>
      <w:r w:rsidRPr="00567618">
        <w:lastRenderedPageBreak/>
        <w:t>Annex H (informative):</w:t>
      </w:r>
      <w:r w:rsidRPr="00567618">
        <w:br/>
        <w:t>Network Preference Management Object Device Description Framework</w:t>
      </w:r>
      <w:bookmarkEnd w:id="6131"/>
      <w:bookmarkEnd w:id="6132"/>
      <w:bookmarkEnd w:id="6133"/>
      <w:bookmarkEnd w:id="6134"/>
      <w:bookmarkEnd w:id="6135"/>
      <w:bookmarkEnd w:id="6136"/>
      <w:bookmarkEnd w:id="6137"/>
      <w:bookmarkEnd w:id="6138"/>
      <w:bookmarkEnd w:id="6139"/>
      <w:bookmarkEnd w:id="6140"/>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41" w:name="_Toc26369684"/>
      <w:bookmarkStart w:id="6142" w:name="_Toc36227566"/>
      <w:bookmarkStart w:id="6143" w:name="_Toc36228581"/>
      <w:bookmarkStart w:id="6144" w:name="_Toc36229208"/>
      <w:bookmarkStart w:id="6145" w:name="_Toc68847528"/>
      <w:bookmarkStart w:id="6146" w:name="_Toc74611463"/>
      <w:bookmarkStart w:id="6147" w:name="_Toc75566742"/>
      <w:bookmarkStart w:id="6148" w:name="_Toc89790294"/>
      <w:bookmarkStart w:id="6149" w:name="_Toc99466932"/>
      <w:bookmarkStart w:id="6150" w:name="_Toc217285837"/>
      <w:r w:rsidRPr="00567618">
        <w:lastRenderedPageBreak/>
        <w:t>Annex I (informative):</w:t>
      </w:r>
      <w:r w:rsidRPr="00567618">
        <w:br/>
        <w:t>QoE Reporting Management Object Device Description Framework</w:t>
      </w:r>
      <w:bookmarkEnd w:id="6141"/>
      <w:bookmarkEnd w:id="6142"/>
      <w:bookmarkEnd w:id="6143"/>
      <w:bookmarkEnd w:id="6144"/>
      <w:bookmarkEnd w:id="6145"/>
      <w:bookmarkEnd w:id="6146"/>
      <w:bookmarkEnd w:id="6147"/>
      <w:bookmarkEnd w:id="6148"/>
      <w:bookmarkEnd w:id="6149"/>
      <w:bookmarkEnd w:id="6150"/>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51" w:name="_Toc26369685"/>
      <w:bookmarkStart w:id="6152" w:name="_Toc36227567"/>
      <w:bookmarkStart w:id="6153" w:name="_Toc36228582"/>
      <w:bookmarkStart w:id="6154" w:name="_Toc36229209"/>
      <w:bookmarkStart w:id="6155" w:name="_Toc68847529"/>
      <w:bookmarkStart w:id="6156" w:name="_Toc74611464"/>
      <w:bookmarkStart w:id="6157" w:name="_Toc75566743"/>
      <w:bookmarkStart w:id="6158" w:name="_Toc89790295"/>
      <w:bookmarkStart w:id="6159" w:name="_Toc99466933"/>
      <w:bookmarkStart w:id="6160" w:name="_Toc217285838"/>
      <w:r w:rsidRPr="00567618">
        <w:lastRenderedPageBreak/>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51"/>
      <w:bookmarkEnd w:id="6152"/>
      <w:bookmarkEnd w:id="6153"/>
      <w:bookmarkEnd w:id="6154"/>
      <w:bookmarkEnd w:id="6155"/>
      <w:bookmarkEnd w:id="6156"/>
      <w:bookmarkEnd w:id="6157"/>
      <w:bookmarkEnd w:id="6158"/>
      <w:bookmarkEnd w:id="6159"/>
      <w:bookmarkEnd w:id="6160"/>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61" w:name="_Toc26369686"/>
      <w:bookmarkStart w:id="6162" w:name="_Toc36227568"/>
      <w:bookmarkStart w:id="6163" w:name="_Toc36228583"/>
      <w:bookmarkStart w:id="6164" w:name="_Toc36229210"/>
      <w:bookmarkStart w:id="6165" w:name="_Toc68847530"/>
      <w:bookmarkStart w:id="6166" w:name="_Toc74611465"/>
      <w:bookmarkStart w:id="6167" w:name="_Toc75566744"/>
      <w:bookmarkStart w:id="6168" w:name="_Toc89790296"/>
      <w:bookmarkStart w:id="6169" w:name="_Toc99466934"/>
      <w:bookmarkStart w:id="6170" w:name="_Toc217285839"/>
      <w:r w:rsidRPr="00567618">
        <w:lastRenderedPageBreak/>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61"/>
      <w:bookmarkEnd w:id="6162"/>
      <w:bookmarkEnd w:id="6163"/>
      <w:bookmarkEnd w:id="6164"/>
      <w:bookmarkEnd w:id="6165"/>
      <w:bookmarkEnd w:id="6166"/>
      <w:bookmarkEnd w:id="6167"/>
      <w:bookmarkEnd w:id="6168"/>
      <w:bookmarkEnd w:id="6169"/>
      <w:bookmarkEnd w:id="6170"/>
    </w:p>
    <w:p w14:paraId="64831E39" w14:textId="77777777" w:rsidR="00FC7E52" w:rsidRPr="00567618" w:rsidRDefault="00FC7E52" w:rsidP="00FC7E52">
      <w:pPr>
        <w:pStyle w:val="Heading1"/>
        <w:rPr>
          <w:lang w:eastAsia="ko-KR"/>
        </w:rPr>
      </w:pPr>
      <w:bookmarkStart w:id="6171" w:name="_Toc26369687"/>
      <w:bookmarkStart w:id="6172" w:name="_Toc36227569"/>
      <w:bookmarkStart w:id="6173" w:name="_Toc36228584"/>
      <w:bookmarkStart w:id="6174" w:name="_Toc36229211"/>
      <w:bookmarkStart w:id="6175" w:name="_Toc68847531"/>
      <w:bookmarkStart w:id="6176" w:name="_Toc74611466"/>
      <w:bookmarkStart w:id="6177" w:name="_Toc75566745"/>
      <w:bookmarkStart w:id="6178" w:name="_Toc89790297"/>
      <w:bookmarkStart w:id="6179" w:name="_Toc99466935"/>
      <w:bookmarkStart w:id="6180" w:name="_Toc217285840"/>
      <w:r w:rsidRPr="00567618">
        <w:rPr>
          <w:lang w:eastAsia="ko-KR"/>
        </w:rPr>
        <w:t>K.1</w:t>
      </w:r>
      <w:r w:rsidRPr="00567618">
        <w:rPr>
          <w:lang w:eastAsia="ko-KR"/>
        </w:rPr>
        <w:tab/>
        <w:t>General</w:t>
      </w:r>
      <w:bookmarkEnd w:id="6171"/>
      <w:bookmarkEnd w:id="6172"/>
      <w:bookmarkEnd w:id="6173"/>
      <w:bookmarkEnd w:id="6174"/>
      <w:bookmarkEnd w:id="6175"/>
      <w:bookmarkEnd w:id="6176"/>
      <w:bookmarkEnd w:id="6177"/>
      <w:bookmarkEnd w:id="6178"/>
      <w:bookmarkEnd w:id="6179"/>
      <w:bookmarkEnd w:id="6180"/>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81" w:name="_Toc26369688"/>
      <w:bookmarkStart w:id="6182" w:name="_Toc36227570"/>
      <w:bookmarkStart w:id="6183" w:name="_Toc36228585"/>
      <w:bookmarkStart w:id="6184" w:name="_Toc36229212"/>
      <w:bookmarkStart w:id="6185" w:name="_Toc68847532"/>
      <w:bookmarkStart w:id="6186" w:name="_Toc74611467"/>
      <w:bookmarkStart w:id="6187" w:name="_Toc75566746"/>
      <w:bookmarkStart w:id="6188" w:name="_Toc89790298"/>
      <w:bookmarkStart w:id="6189" w:name="_Toc99466936"/>
      <w:bookmarkStart w:id="6190" w:name="_Toc217285841"/>
      <w:r w:rsidRPr="00567618">
        <w:rPr>
          <w:lang w:eastAsia="ko-KR"/>
        </w:rPr>
        <w:t>K.2</w:t>
      </w:r>
      <w:r w:rsidRPr="00567618">
        <w:rPr>
          <w:lang w:eastAsia="ko-KR"/>
        </w:rPr>
        <w:tab/>
        <w:t>Procedure for computing the bandwidth</w:t>
      </w:r>
      <w:bookmarkEnd w:id="6181"/>
      <w:bookmarkEnd w:id="6182"/>
      <w:bookmarkEnd w:id="6183"/>
      <w:bookmarkEnd w:id="6184"/>
      <w:bookmarkEnd w:id="6185"/>
      <w:bookmarkEnd w:id="6186"/>
      <w:bookmarkEnd w:id="6187"/>
      <w:bookmarkEnd w:id="6188"/>
      <w:bookmarkEnd w:id="6189"/>
      <w:bookmarkEnd w:id="6190"/>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91" w:name="_Toc26369689"/>
      <w:bookmarkStart w:id="6192" w:name="_Toc36227571"/>
      <w:bookmarkStart w:id="6193" w:name="_Toc36228586"/>
      <w:bookmarkStart w:id="6194" w:name="_Toc36229213"/>
      <w:bookmarkStart w:id="6195" w:name="_Toc68847533"/>
      <w:bookmarkStart w:id="6196" w:name="_Toc74611468"/>
      <w:bookmarkStart w:id="6197" w:name="_Toc75566747"/>
      <w:bookmarkStart w:id="6198" w:name="_Toc89790299"/>
      <w:bookmarkStart w:id="6199" w:name="_Toc99466937"/>
      <w:bookmarkStart w:id="6200" w:name="_Toc217285842"/>
      <w:r w:rsidRPr="00567618">
        <w:rPr>
          <w:lang w:eastAsia="ko-KR"/>
        </w:rPr>
        <w:t>K.3</w:t>
      </w:r>
      <w:r w:rsidRPr="00567618">
        <w:rPr>
          <w:lang w:eastAsia="ko-KR"/>
        </w:rPr>
        <w:tab/>
        <w:t>Computation of RTP payload size</w:t>
      </w:r>
      <w:bookmarkEnd w:id="6191"/>
      <w:bookmarkEnd w:id="6192"/>
      <w:bookmarkEnd w:id="6193"/>
      <w:bookmarkEnd w:id="6194"/>
      <w:bookmarkEnd w:id="6195"/>
      <w:bookmarkEnd w:id="6196"/>
      <w:bookmarkEnd w:id="6197"/>
      <w:bookmarkEnd w:id="6198"/>
      <w:bookmarkEnd w:id="6199"/>
      <w:bookmarkEnd w:id="6200"/>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lastRenderedPageBreak/>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201" w:name="_Toc26369690"/>
      <w:bookmarkStart w:id="6202" w:name="_Toc36227572"/>
      <w:bookmarkStart w:id="6203" w:name="_Toc36228587"/>
      <w:bookmarkStart w:id="6204" w:name="_Toc36229214"/>
      <w:bookmarkStart w:id="6205" w:name="_Toc68847534"/>
      <w:bookmarkStart w:id="6206" w:name="_Toc74611469"/>
      <w:bookmarkStart w:id="6207" w:name="_Toc75566748"/>
      <w:bookmarkStart w:id="6208" w:name="_Toc89790300"/>
      <w:bookmarkStart w:id="6209" w:name="_Toc99466938"/>
      <w:bookmarkStart w:id="6210" w:name="_Toc217285843"/>
      <w:r w:rsidRPr="00567618">
        <w:rPr>
          <w:lang w:eastAsia="ko-KR"/>
        </w:rPr>
        <w:t>K.4</w:t>
      </w:r>
      <w:r w:rsidRPr="00567618">
        <w:rPr>
          <w:lang w:eastAsia="ko-KR"/>
        </w:rPr>
        <w:tab/>
        <w:t>Detailed computation</w:t>
      </w:r>
      <w:bookmarkEnd w:id="6201"/>
      <w:bookmarkEnd w:id="6202"/>
      <w:bookmarkEnd w:id="6203"/>
      <w:bookmarkEnd w:id="6204"/>
      <w:bookmarkEnd w:id="6205"/>
      <w:bookmarkEnd w:id="6206"/>
      <w:bookmarkEnd w:id="6207"/>
      <w:bookmarkEnd w:id="6208"/>
      <w:bookmarkEnd w:id="6209"/>
      <w:bookmarkEnd w:id="6210"/>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211" w:name="_MCCTEMPBM_CRPT86941158___7"/>
            <w:bookmarkStart w:id="6212" w:name="_MCCTEMPBM_CRPT86941159___4" w:colFirst="1" w:colLast="8"/>
            <w:r w:rsidRPr="00567618">
              <w:rPr>
                <w:rFonts w:ascii="Arial" w:hAnsi="Arial" w:cs="Arial"/>
                <w:b/>
                <w:bCs/>
                <w:color w:val="000000"/>
                <w:sz w:val="16"/>
                <w:szCs w:val="16"/>
              </w:rPr>
              <w:t>Mode</w:t>
            </w:r>
            <w:bookmarkEnd w:id="6211"/>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213" w:name="_MCCTEMPBM_CRPT86941160___7"/>
            <w:bookmarkStart w:id="6214" w:name="_MCCTEMPBM_CRPT86941161___4" w:colFirst="1" w:colLast="8"/>
            <w:bookmarkEnd w:id="6212"/>
            <w:r w:rsidRPr="00567618">
              <w:rPr>
                <w:rFonts w:ascii="Arial" w:hAnsi="Arial" w:cs="Arial"/>
                <w:color w:val="000000"/>
                <w:sz w:val="16"/>
                <w:szCs w:val="16"/>
              </w:rPr>
              <w:t>Bits per speech frame</w:t>
            </w:r>
            <w:bookmarkEnd w:id="6213"/>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215" w:name="_MCCTEMPBM_CRPT86941162___7"/>
            <w:bookmarkStart w:id="6216" w:name="_MCCTEMPBM_CRPT86941163___4" w:colFirst="1" w:colLast="8"/>
            <w:bookmarkEnd w:id="6214"/>
            <w:r w:rsidRPr="00567618">
              <w:rPr>
                <w:rFonts w:ascii="Arial" w:hAnsi="Arial" w:cs="Arial"/>
                <w:color w:val="000000"/>
                <w:sz w:val="16"/>
                <w:szCs w:val="16"/>
              </w:rPr>
              <w:t>Payload header and ToC</w:t>
            </w:r>
            <w:bookmarkEnd w:id="6215"/>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217" w:name="_MCCTEMPBM_CRPT86941164___7"/>
            <w:bookmarkStart w:id="6218" w:name="_MCCTEMPBM_CRPT86941165___4" w:colFirst="1" w:colLast="8"/>
            <w:bookmarkEnd w:id="6216"/>
            <w:r w:rsidRPr="00567618">
              <w:rPr>
                <w:rFonts w:ascii="Arial" w:hAnsi="Arial" w:cs="Arial"/>
                <w:color w:val="000000"/>
                <w:sz w:val="16"/>
                <w:szCs w:val="16"/>
              </w:rPr>
              <w:t>RTP payload (bits)</w:t>
            </w:r>
            <w:bookmarkEnd w:id="6217"/>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219" w:name="_MCCTEMPBM_CRPT86941166___7"/>
            <w:bookmarkStart w:id="6220" w:name="_MCCTEMPBM_CRPT86941167___4" w:colFirst="1" w:colLast="8"/>
            <w:bookmarkEnd w:id="6218"/>
            <w:r w:rsidRPr="00567618">
              <w:rPr>
                <w:rFonts w:ascii="Arial" w:hAnsi="Arial" w:cs="Arial"/>
                <w:color w:val="000000"/>
                <w:sz w:val="16"/>
                <w:szCs w:val="16"/>
              </w:rPr>
              <w:t>RTP payload (bytes)</w:t>
            </w:r>
            <w:bookmarkEnd w:id="6219"/>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221" w:name="_MCCTEMPBM_CRPT86941168___7"/>
            <w:bookmarkStart w:id="6222" w:name="_MCCTEMPBM_CRPT86941169___4" w:colFirst="1" w:colLast="8"/>
            <w:bookmarkEnd w:id="6220"/>
            <w:r w:rsidRPr="00567618">
              <w:rPr>
                <w:rFonts w:ascii="Arial" w:hAnsi="Arial" w:cs="Arial"/>
                <w:color w:val="000000"/>
                <w:sz w:val="16"/>
                <w:szCs w:val="16"/>
              </w:rPr>
              <w:t>Rounded-up RTP payload (bytes)</w:t>
            </w:r>
            <w:bookmarkEnd w:id="6221"/>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223" w:name="_MCCTEMPBM_CRPT86941170___7"/>
            <w:bookmarkStart w:id="6224" w:name="_MCCTEMPBM_CRPT86941171___4" w:colFirst="1" w:colLast="8"/>
            <w:bookmarkEnd w:id="6222"/>
            <w:r w:rsidRPr="00567618">
              <w:rPr>
                <w:rFonts w:ascii="Arial" w:hAnsi="Arial" w:cs="Arial"/>
                <w:color w:val="000000"/>
                <w:sz w:val="16"/>
                <w:szCs w:val="16"/>
              </w:rPr>
              <w:t>Rounded-up RTP payload (bits)</w:t>
            </w:r>
            <w:bookmarkEnd w:id="6223"/>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225" w:name="_MCCTEMPBM_CRPT86941172___7"/>
            <w:bookmarkStart w:id="6226" w:name="_MCCTEMPBM_CRPT86941173___4" w:colFirst="1" w:colLast="8"/>
            <w:bookmarkEnd w:id="6224"/>
            <w:r w:rsidRPr="00567618">
              <w:rPr>
                <w:rFonts w:ascii="Arial" w:hAnsi="Arial" w:cs="Arial"/>
                <w:color w:val="000000"/>
                <w:sz w:val="16"/>
                <w:szCs w:val="16"/>
              </w:rPr>
              <w:t>RTP header</w:t>
            </w:r>
            <w:bookmarkEnd w:id="6225"/>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227" w:name="_MCCTEMPBM_CRPT86941174___7"/>
            <w:bookmarkStart w:id="6228" w:name="_MCCTEMPBM_CRPT86941175___4" w:colFirst="1" w:colLast="8"/>
            <w:bookmarkEnd w:id="6226"/>
            <w:r w:rsidRPr="00567618">
              <w:rPr>
                <w:rFonts w:ascii="Arial" w:hAnsi="Arial" w:cs="Arial"/>
                <w:color w:val="000000"/>
                <w:sz w:val="16"/>
                <w:szCs w:val="16"/>
              </w:rPr>
              <w:t>UDP header</w:t>
            </w:r>
            <w:bookmarkEnd w:id="6227"/>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29" w:name="_MCCTEMPBM_CRPT86941176___7"/>
            <w:bookmarkStart w:id="6230" w:name="_MCCTEMPBM_CRPT86941177___4" w:colFirst="1" w:colLast="8"/>
            <w:bookmarkEnd w:id="6228"/>
            <w:r w:rsidRPr="00567618">
              <w:rPr>
                <w:rFonts w:ascii="Arial" w:hAnsi="Arial" w:cs="Arial"/>
                <w:color w:val="000000"/>
                <w:sz w:val="16"/>
                <w:szCs w:val="16"/>
              </w:rPr>
              <w:t>IPv4 header</w:t>
            </w:r>
            <w:bookmarkEnd w:id="6229"/>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31" w:name="_MCCTEMPBM_CRPT86941178___7"/>
            <w:bookmarkStart w:id="6232" w:name="_MCCTEMPBM_CRPT86941179___4" w:colFirst="1" w:colLast="8"/>
            <w:bookmarkEnd w:id="6230"/>
            <w:r w:rsidRPr="00567618">
              <w:rPr>
                <w:rFonts w:ascii="Arial" w:hAnsi="Arial" w:cs="Arial"/>
                <w:color w:val="000000"/>
                <w:sz w:val="16"/>
                <w:szCs w:val="16"/>
              </w:rPr>
              <w:t>Total bits per 20 ms</w:t>
            </w:r>
            <w:bookmarkEnd w:id="6231"/>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33" w:name="_MCCTEMPBM_CRPT86941180___7"/>
            <w:bookmarkStart w:id="6234" w:name="_MCCTEMPBM_CRPT86941181___4" w:colFirst="1" w:colLast="8"/>
            <w:bookmarkEnd w:id="6232"/>
            <w:r w:rsidRPr="00567618">
              <w:rPr>
                <w:rFonts w:ascii="Arial" w:hAnsi="Arial" w:cs="Arial"/>
                <w:color w:val="000000"/>
                <w:sz w:val="16"/>
                <w:szCs w:val="16"/>
              </w:rPr>
              <w:t>Total bit-rate (kbps)</w:t>
            </w:r>
            <w:bookmarkEnd w:id="6233"/>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35" w:name="_MCCTEMPBM_CRPT86941182___7"/>
            <w:bookmarkStart w:id="6236" w:name="_MCCTEMPBM_CRPT86941183___4" w:colFirst="1" w:colLast="8"/>
            <w:bookmarkEnd w:id="6234"/>
            <w:r w:rsidRPr="00567618">
              <w:rPr>
                <w:rFonts w:ascii="Arial" w:hAnsi="Arial" w:cs="Arial"/>
                <w:color w:val="000000"/>
                <w:sz w:val="16"/>
                <w:szCs w:val="16"/>
              </w:rPr>
              <w:t>AS</w:t>
            </w:r>
            <w:bookmarkEnd w:id="6235"/>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37" w:name="_MCCTEMPBM_CRPT86941184___4"/>
      <w:bookmarkEnd w:id="6236"/>
    </w:p>
    <w:bookmarkEnd w:id="6237"/>
    <w:p w14:paraId="534FB4FC" w14:textId="77777777" w:rsidR="00FC7E52" w:rsidRPr="00567618" w:rsidRDefault="00FC7E52" w:rsidP="00FC7E52">
      <w:pPr>
        <w:pStyle w:val="TH"/>
      </w:pPr>
      <w:r w:rsidRPr="00567618">
        <w:lastRenderedPageBreak/>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38" w:name="_MCCTEMPBM_CRPT86941185___7"/>
            <w:bookmarkStart w:id="6239" w:name="_MCCTEMPBM_CRPT86941186___4" w:colFirst="1" w:colLast="8"/>
            <w:r w:rsidRPr="00567618">
              <w:rPr>
                <w:rFonts w:ascii="Arial" w:hAnsi="Arial" w:cs="Arial"/>
                <w:b/>
                <w:bCs/>
                <w:color w:val="000000"/>
                <w:sz w:val="16"/>
                <w:szCs w:val="16"/>
              </w:rPr>
              <w:t>Mode</w:t>
            </w:r>
            <w:bookmarkEnd w:id="6238"/>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40" w:name="_MCCTEMPBM_CRPT86941187___7"/>
            <w:bookmarkStart w:id="6241" w:name="_MCCTEMPBM_CRPT86941188___4" w:colFirst="1" w:colLast="8"/>
            <w:bookmarkEnd w:id="6239"/>
            <w:r w:rsidRPr="00567618">
              <w:rPr>
                <w:rFonts w:ascii="Arial" w:hAnsi="Arial" w:cs="Arial"/>
                <w:color w:val="000000"/>
                <w:sz w:val="16"/>
                <w:szCs w:val="16"/>
              </w:rPr>
              <w:t>Bits per speech frame</w:t>
            </w:r>
            <w:bookmarkEnd w:id="6240"/>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42" w:name="_MCCTEMPBM_CRPT86941189___7"/>
            <w:bookmarkStart w:id="6243" w:name="_MCCTEMPBM_CRPT86941190___4" w:colFirst="1" w:colLast="8"/>
            <w:bookmarkEnd w:id="6241"/>
            <w:r w:rsidRPr="00567618">
              <w:rPr>
                <w:rFonts w:ascii="Arial" w:hAnsi="Arial" w:cs="Arial"/>
                <w:color w:val="000000"/>
                <w:sz w:val="16"/>
                <w:szCs w:val="16"/>
              </w:rPr>
              <w:t>Payload header and ToC</w:t>
            </w:r>
            <w:bookmarkEnd w:id="6242"/>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44" w:name="_MCCTEMPBM_CRPT86941191___7"/>
            <w:bookmarkStart w:id="6245" w:name="_MCCTEMPBM_CRPT86941192___4" w:colFirst="1" w:colLast="8"/>
            <w:bookmarkEnd w:id="6243"/>
            <w:r w:rsidRPr="00567618">
              <w:rPr>
                <w:rFonts w:ascii="Arial" w:hAnsi="Arial" w:cs="Arial"/>
                <w:color w:val="000000"/>
                <w:sz w:val="16"/>
                <w:szCs w:val="16"/>
              </w:rPr>
              <w:t>RTP payload (bits)</w:t>
            </w:r>
            <w:bookmarkEnd w:id="6244"/>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46" w:name="_MCCTEMPBM_CRPT86941193___7"/>
            <w:bookmarkStart w:id="6247" w:name="_MCCTEMPBM_CRPT86941194___4" w:colFirst="1" w:colLast="8"/>
            <w:bookmarkEnd w:id="6245"/>
            <w:r w:rsidRPr="00567618">
              <w:rPr>
                <w:rFonts w:ascii="Arial" w:hAnsi="Arial" w:cs="Arial"/>
                <w:color w:val="000000"/>
                <w:sz w:val="16"/>
                <w:szCs w:val="16"/>
              </w:rPr>
              <w:t>RTP payload (bytes)</w:t>
            </w:r>
            <w:bookmarkEnd w:id="6246"/>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48" w:name="_MCCTEMPBM_CRPT86941195___7"/>
            <w:bookmarkStart w:id="6249" w:name="_MCCTEMPBM_CRPT86941196___4" w:colFirst="1" w:colLast="8"/>
            <w:bookmarkEnd w:id="6247"/>
            <w:r w:rsidRPr="00567618">
              <w:rPr>
                <w:rFonts w:ascii="Arial" w:hAnsi="Arial" w:cs="Arial"/>
                <w:color w:val="000000"/>
                <w:sz w:val="16"/>
                <w:szCs w:val="16"/>
              </w:rPr>
              <w:t>Rounded-up RTP payload (bytes)</w:t>
            </w:r>
            <w:bookmarkEnd w:id="6248"/>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50" w:name="_MCCTEMPBM_CRPT86941197___7"/>
            <w:bookmarkStart w:id="6251" w:name="_MCCTEMPBM_CRPT86941198___4" w:colFirst="1" w:colLast="8"/>
            <w:bookmarkEnd w:id="6249"/>
            <w:r w:rsidRPr="00567618">
              <w:rPr>
                <w:rFonts w:ascii="Arial" w:hAnsi="Arial" w:cs="Arial"/>
                <w:color w:val="000000"/>
                <w:sz w:val="16"/>
                <w:szCs w:val="16"/>
              </w:rPr>
              <w:t>Rounded-up RTP payload (bits)</w:t>
            </w:r>
            <w:bookmarkEnd w:id="6250"/>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52" w:name="_MCCTEMPBM_CRPT86941199___7"/>
            <w:bookmarkStart w:id="6253" w:name="_MCCTEMPBM_CRPT86941200___4" w:colFirst="1" w:colLast="8"/>
            <w:bookmarkEnd w:id="6251"/>
            <w:r w:rsidRPr="00567618">
              <w:rPr>
                <w:rFonts w:ascii="Arial" w:hAnsi="Arial" w:cs="Arial"/>
                <w:color w:val="000000"/>
                <w:sz w:val="16"/>
                <w:szCs w:val="16"/>
              </w:rPr>
              <w:t>RTP header</w:t>
            </w:r>
            <w:bookmarkEnd w:id="6252"/>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54" w:name="_MCCTEMPBM_CRPT86941201___7"/>
            <w:bookmarkStart w:id="6255" w:name="_MCCTEMPBM_CRPT86941202___4" w:colFirst="1" w:colLast="8"/>
            <w:bookmarkEnd w:id="6253"/>
            <w:r w:rsidRPr="00567618">
              <w:rPr>
                <w:rFonts w:ascii="Arial" w:hAnsi="Arial" w:cs="Arial"/>
                <w:color w:val="000000"/>
                <w:sz w:val="16"/>
                <w:szCs w:val="16"/>
              </w:rPr>
              <w:t>UDP header</w:t>
            </w:r>
            <w:bookmarkEnd w:id="6254"/>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56" w:name="_MCCTEMPBM_CRPT86941203___7"/>
            <w:bookmarkStart w:id="6257" w:name="_MCCTEMPBM_CRPT86941204___4" w:colFirst="1" w:colLast="8"/>
            <w:bookmarkEnd w:id="6255"/>
            <w:r w:rsidRPr="00567618">
              <w:rPr>
                <w:rFonts w:ascii="Arial" w:hAnsi="Arial" w:cs="Arial"/>
                <w:color w:val="000000"/>
                <w:sz w:val="16"/>
                <w:szCs w:val="16"/>
              </w:rPr>
              <w:t>IPv6 header</w:t>
            </w:r>
            <w:bookmarkEnd w:id="6256"/>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58" w:name="_MCCTEMPBM_CRPT86941205___7"/>
            <w:bookmarkStart w:id="6259" w:name="_MCCTEMPBM_CRPT86941206___4" w:colFirst="1" w:colLast="8"/>
            <w:bookmarkEnd w:id="6257"/>
            <w:r w:rsidRPr="00567618">
              <w:rPr>
                <w:rFonts w:ascii="Arial" w:hAnsi="Arial" w:cs="Arial"/>
                <w:color w:val="000000"/>
                <w:sz w:val="16"/>
                <w:szCs w:val="16"/>
              </w:rPr>
              <w:t>Total bits per 20 ms</w:t>
            </w:r>
            <w:bookmarkEnd w:id="6258"/>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60" w:name="_MCCTEMPBM_CRPT86941207___7"/>
            <w:bookmarkStart w:id="6261" w:name="_MCCTEMPBM_CRPT86941208___4" w:colFirst="1" w:colLast="8"/>
            <w:bookmarkEnd w:id="6259"/>
            <w:r w:rsidRPr="00567618">
              <w:rPr>
                <w:rFonts w:ascii="Arial" w:hAnsi="Arial" w:cs="Arial"/>
                <w:color w:val="000000"/>
                <w:sz w:val="16"/>
                <w:szCs w:val="16"/>
              </w:rPr>
              <w:t>Total bit-rate (kbps)</w:t>
            </w:r>
            <w:bookmarkEnd w:id="6260"/>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62" w:name="_MCCTEMPBM_CRPT86941209___7"/>
            <w:bookmarkStart w:id="6263" w:name="_MCCTEMPBM_CRPT86941210___4" w:colFirst="1" w:colLast="8"/>
            <w:bookmarkEnd w:id="6261"/>
            <w:r w:rsidRPr="00567618">
              <w:rPr>
                <w:rFonts w:ascii="Arial" w:hAnsi="Arial" w:cs="Arial"/>
                <w:color w:val="000000"/>
                <w:sz w:val="16"/>
                <w:szCs w:val="16"/>
              </w:rPr>
              <w:t>AS</w:t>
            </w:r>
            <w:bookmarkEnd w:id="6262"/>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64" w:name="_MCCTEMPBM_CRPT86941211___4"/>
      <w:bookmarkEnd w:id="6263"/>
    </w:p>
    <w:bookmarkEnd w:id="6264"/>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65" w:name="_MCCTEMPBM_CRPT86941212___7"/>
            <w:bookmarkStart w:id="6266" w:name="_MCCTEMPBM_CRPT86941213___4" w:colFirst="1" w:colLast="8"/>
            <w:r w:rsidRPr="00567618">
              <w:rPr>
                <w:rFonts w:ascii="Arial" w:hAnsi="Arial" w:cs="Arial"/>
                <w:b/>
                <w:bCs/>
                <w:color w:val="000000"/>
                <w:sz w:val="16"/>
                <w:szCs w:val="16"/>
              </w:rPr>
              <w:t>Mode</w:t>
            </w:r>
            <w:bookmarkEnd w:id="6265"/>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67" w:name="_MCCTEMPBM_CRPT86941214___7"/>
            <w:bookmarkStart w:id="6268" w:name="_MCCTEMPBM_CRPT86941215___4" w:colFirst="1" w:colLast="8"/>
            <w:bookmarkEnd w:id="6266"/>
            <w:r w:rsidRPr="00567618">
              <w:rPr>
                <w:rFonts w:ascii="Arial" w:hAnsi="Arial" w:cs="Arial"/>
                <w:color w:val="000000"/>
                <w:sz w:val="16"/>
                <w:szCs w:val="16"/>
              </w:rPr>
              <w:t>Bits per speech frame</w:t>
            </w:r>
            <w:bookmarkEnd w:id="6267"/>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69" w:name="_MCCTEMPBM_CRPT86941216___7"/>
            <w:bookmarkStart w:id="6270" w:name="_MCCTEMPBM_CRPT86941217___4" w:colFirst="1" w:colLast="8"/>
            <w:bookmarkEnd w:id="6268"/>
            <w:r w:rsidRPr="00567618">
              <w:rPr>
                <w:rFonts w:ascii="Arial" w:hAnsi="Arial" w:cs="Arial"/>
                <w:color w:val="000000"/>
                <w:sz w:val="16"/>
                <w:szCs w:val="16"/>
              </w:rPr>
              <w:t>Speech frame size (bytes)</w:t>
            </w:r>
            <w:bookmarkEnd w:id="6269"/>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71" w:name="_MCCTEMPBM_CRPT86941218___7"/>
            <w:bookmarkStart w:id="6272" w:name="_MCCTEMPBM_CRPT86941219___4" w:colFirst="1" w:colLast="8"/>
            <w:bookmarkEnd w:id="6270"/>
            <w:r w:rsidRPr="00567618">
              <w:rPr>
                <w:rFonts w:ascii="Arial" w:hAnsi="Arial" w:cs="Arial"/>
                <w:color w:val="000000"/>
                <w:sz w:val="16"/>
                <w:szCs w:val="16"/>
              </w:rPr>
              <w:t>Rounded-up speech frame size (bytes)</w:t>
            </w:r>
            <w:bookmarkEnd w:id="6271"/>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73" w:name="_MCCTEMPBM_CRPT86941220___7"/>
            <w:bookmarkStart w:id="6274" w:name="_MCCTEMPBM_CRPT86941221___4" w:colFirst="1" w:colLast="8"/>
            <w:bookmarkEnd w:id="6272"/>
            <w:r w:rsidRPr="00567618">
              <w:rPr>
                <w:rFonts w:ascii="Arial" w:hAnsi="Arial" w:cs="Arial"/>
                <w:color w:val="000000"/>
                <w:sz w:val="16"/>
                <w:szCs w:val="16"/>
              </w:rPr>
              <w:t>Rounded-up speech frame size (bits)</w:t>
            </w:r>
            <w:bookmarkEnd w:id="6273"/>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75" w:name="_MCCTEMPBM_CRPT86941222___7"/>
            <w:bookmarkStart w:id="6276" w:name="_MCCTEMPBM_CRPT86941223___4" w:colFirst="1" w:colLast="8"/>
            <w:bookmarkEnd w:id="6274"/>
            <w:r w:rsidRPr="00567618">
              <w:rPr>
                <w:rFonts w:ascii="Arial" w:hAnsi="Arial" w:cs="Arial"/>
                <w:color w:val="000000"/>
                <w:sz w:val="16"/>
                <w:szCs w:val="16"/>
              </w:rPr>
              <w:t>Payload header and ToC</w:t>
            </w:r>
            <w:bookmarkEnd w:id="6275"/>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77" w:name="_MCCTEMPBM_CRPT86941224___7"/>
            <w:bookmarkStart w:id="6278" w:name="_MCCTEMPBM_CRPT86941225___4" w:colFirst="1" w:colLast="8"/>
            <w:bookmarkEnd w:id="6276"/>
            <w:r w:rsidRPr="00567618">
              <w:rPr>
                <w:rFonts w:ascii="Arial" w:hAnsi="Arial" w:cs="Arial"/>
                <w:color w:val="000000"/>
                <w:sz w:val="16"/>
                <w:szCs w:val="16"/>
              </w:rPr>
              <w:t>RTP payload (bits)</w:t>
            </w:r>
            <w:bookmarkEnd w:id="6277"/>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79" w:name="_MCCTEMPBM_CRPT86941226___7"/>
            <w:bookmarkStart w:id="6280" w:name="_MCCTEMPBM_CRPT86941227___4" w:colFirst="1" w:colLast="8"/>
            <w:bookmarkEnd w:id="6278"/>
            <w:r w:rsidRPr="00567618">
              <w:rPr>
                <w:rFonts w:ascii="Arial" w:hAnsi="Arial" w:cs="Arial"/>
                <w:color w:val="000000"/>
                <w:sz w:val="16"/>
                <w:szCs w:val="16"/>
              </w:rPr>
              <w:t>RTP header</w:t>
            </w:r>
            <w:bookmarkEnd w:id="6279"/>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81" w:name="_MCCTEMPBM_CRPT86941228___7"/>
            <w:bookmarkStart w:id="6282" w:name="_MCCTEMPBM_CRPT86941229___4" w:colFirst="1" w:colLast="8"/>
            <w:bookmarkEnd w:id="6280"/>
            <w:r w:rsidRPr="00567618">
              <w:rPr>
                <w:rFonts w:ascii="Arial" w:hAnsi="Arial" w:cs="Arial"/>
                <w:color w:val="000000"/>
                <w:sz w:val="16"/>
                <w:szCs w:val="16"/>
              </w:rPr>
              <w:t>UDP header</w:t>
            </w:r>
            <w:bookmarkEnd w:id="6281"/>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83" w:name="_MCCTEMPBM_CRPT86941230___7"/>
            <w:bookmarkStart w:id="6284" w:name="_MCCTEMPBM_CRPT86941231___4" w:colFirst="1" w:colLast="8"/>
            <w:bookmarkEnd w:id="6282"/>
            <w:r w:rsidRPr="00567618">
              <w:rPr>
                <w:rFonts w:ascii="Arial" w:hAnsi="Arial" w:cs="Arial"/>
                <w:color w:val="000000"/>
                <w:sz w:val="16"/>
                <w:szCs w:val="16"/>
              </w:rPr>
              <w:t>IPv4 header</w:t>
            </w:r>
            <w:bookmarkEnd w:id="6283"/>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85" w:name="_MCCTEMPBM_CRPT86941232___7"/>
            <w:bookmarkStart w:id="6286" w:name="_MCCTEMPBM_CRPT86941233___4" w:colFirst="1" w:colLast="8"/>
            <w:bookmarkEnd w:id="6284"/>
            <w:r w:rsidRPr="00567618">
              <w:rPr>
                <w:rFonts w:ascii="Arial" w:hAnsi="Arial" w:cs="Arial"/>
                <w:color w:val="000000"/>
                <w:sz w:val="16"/>
                <w:szCs w:val="16"/>
              </w:rPr>
              <w:t>Total bits per 20 ms</w:t>
            </w:r>
            <w:bookmarkEnd w:id="6285"/>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87" w:name="_MCCTEMPBM_CRPT86941234___7"/>
            <w:bookmarkStart w:id="6288" w:name="_MCCTEMPBM_CRPT86941235___4" w:colFirst="1" w:colLast="8"/>
            <w:bookmarkEnd w:id="6286"/>
            <w:r w:rsidRPr="00567618">
              <w:rPr>
                <w:rFonts w:ascii="Arial" w:hAnsi="Arial" w:cs="Arial"/>
                <w:color w:val="000000"/>
                <w:sz w:val="16"/>
                <w:szCs w:val="16"/>
              </w:rPr>
              <w:t>Total bit-rate (kbps)</w:t>
            </w:r>
            <w:bookmarkEnd w:id="6287"/>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89" w:name="_MCCTEMPBM_CRPT86941236___7"/>
            <w:bookmarkStart w:id="6290" w:name="_MCCTEMPBM_CRPT86941237___4" w:colFirst="1" w:colLast="8"/>
            <w:bookmarkEnd w:id="6288"/>
            <w:r w:rsidRPr="00567618">
              <w:rPr>
                <w:rFonts w:ascii="Arial" w:hAnsi="Arial" w:cs="Arial"/>
                <w:color w:val="000000"/>
                <w:sz w:val="16"/>
                <w:szCs w:val="16"/>
              </w:rPr>
              <w:t>AS</w:t>
            </w:r>
            <w:bookmarkEnd w:id="6289"/>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91" w:name="_MCCTEMPBM_CRPT86941238___4"/>
      <w:bookmarkEnd w:id="6290"/>
    </w:p>
    <w:bookmarkEnd w:id="6291"/>
    <w:p w14:paraId="7BF54E5E" w14:textId="77777777" w:rsidR="00FC7E52" w:rsidRPr="00567618" w:rsidRDefault="00FC7E52" w:rsidP="00FC7E52">
      <w:pPr>
        <w:pStyle w:val="TH"/>
      </w:pPr>
      <w:r w:rsidRPr="00567618">
        <w:lastRenderedPageBreak/>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92" w:name="_MCCTEMPBM_CRPT86941239___7"/>
            <w:bookmarkStart w:id="6293" w:name="_MCCTEMPBM_CRPT86941240___4" w:colFirst="1" w:colLast="8"/>
            <w:r w:rsidRPr="00567618">
              <w:rPr>
                <w:rFonts w:ascii="Arial" w:hAnsi="Arial" w:cs="Arial"/>
                <w:b/>
                <w:bCs/>
                <w:color w:val="000000"/>
                <w:sz w:val="16"/>
                <w:szCs w:val="16"/>
              </w:rPr>
              <w:t>Mode</w:t>
            </w:r>
            <w:bookmarkEnd w:id="6292"/>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94" w:name="_MCCTEMPBM_CRPT86941241___7"/>
            <w:bookmarkStart w:id="6295" w:name="_MCCTEMPBM_CRPT86941242___4" w:colFirst="1" w:colLast="8"/>
            <w:bookmarkEnd w:id="6293"/>
            <w:r w:rsidRPr="00567618">
              <w:rPr>
                <w:rFonts w:ascii="Arial" w:hAnsi="Arial" w:cs="Arial"/>
                <w:color w:val="000000"/>
                <w:sz w:val="16"/>
                <w:szCs w:val="16"/>
              </w:rPr>
              <w:t>Bits per speech frame</w:t>
            </w:r>
            <w:bookmarkEnd w:id="6294"/>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96" w:name="_MCCTEMPBM_CRPT86941243___7"/>
            <w:bookmarkStart w:id="6297" w:name="_MCCTEMPBM_CRPT86941244___4" w:colFirst="1" w:colLast="8"/>
            <w:bookmarkEnd w:id="6295"/>
            <w:r w:rsidRPr="00567618">
              <w:rPr>
                <w:rFonts w:ascii="Arial" w:hAnsi="Arial" w:cs="Arial"/>
                <w:color w:val="000000"/>
                <w:sz w:val="16"/>
                <w:szCs w:val="16"/>
              </w:rPr>
              <w:t>Speech frame size (bytes)</w:t>
            </w:r>
            <w:bookmarkEnd w:id="6296"/>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98" w:name="_MCCTEMPBM_CRPT86941245___7"/>
            <w:bookmarkStart w:id="6299" w:name="_MCCTEMPBM_CRPT86941246___4" w:colFirst="1" w:colLast="8"/>
            <w:bookmarkEnd w:id="6297"/>
            <w:r w:rsidRPr="00567618">
              <w:rPr>
                <w:rFonts w:ascii="Arial" w:hAnsi="Arial" w:cs="Arial"/>
                <w:color w:val="000000"/>
                <w:sz w:val="16"/>
                <w:szCs w:val="16"/>
              </w:rPr>
              <w:t>Rounded-up speech frame size (bytes)</w:t>
            </w:r>
            <w:bookmarkEnd w:id="6298"/>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300" w:name="_MCCTEMPBM_CRPT86941247___7"/>
            <w:bookmarkStart w:id="6301" w:name="_MCCTEMPBM_CRPT86941248___4" w:colFirst="1" w:colLast="8"/>
            <w:bookmarkEnd w:id="6299"/>
            <w:r w:rsidRPr="00567618">
              <w:rPr>
                <w:rFonts w:ascii="Arial" w:hAnsi="Arial" w:cs="Arial"/>
                <w:color w:val="000000"/>
                <w:sz w:val="16"/>
                <w:szCs w:val="16"/>
              </w:rPr>
              <w:t>Rounded-up speech frame size (bits)</w:t>
            </w:r>
            <w:bookmarkEnd w:id="6300"/>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302" w:name="_MCCTEMPBM_CRPT86941249___7"/>
            <w:bookmarkStart w:id="6303" w:name="_MCCTEMPBM_CRPT86941250___4" w:colFirst="1" w:colLast="8"/>
            <w:bookmarkEnd w:id="6301"/>
            <w:r w:rsidRPr="00567618">
              <w:rPr>
                <w:rFonts w:ascii="Arial" w:hAnsi="Arial" w:cs="Arial"/>
                <w:color w:val="000000"/>
                <w:sz w:val="16"/>
                <w:szCs w:val="16"/>
              </w:rPr>
              <w:t>Payload header and ToC</w:t>
            </w:r>
            <w:bookmarkEnd w:id="6302"/>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304" w:name="_MCCTEMPBM_CRPT86941251___7"/>
            <w:bookmarkStart w:id="6305" w:name="_MCCTEMPBM_CRPT86941252___4" w:colFirst="1" w:colLast="8"/>
            <w:bookmarkEnd w:id="6303"/>
            <w:r w:rsidRPr="00567618">
              <w:rPr>
                <w:rFonts w:ascii="Arial" w:hAnsi="Arial" w:cs="Arial"/>
                <w:color w:val="000000"/>
                <w:sz w:val="16"/>
                <w:szCs w:val="16"/>
              </w:rPr>
              <w:t>RTP payload (bits)</w:t>
            </w:r>
            <w:bookmarkEnd w:id="6304"/>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306" w:name="_MCCTEMPBM_CRPT86941253___7"/>
            <w:bookmarkStart w:id="6307" w:name="_MCCTEMPBM_CRPT86941254___4" w:colFirst="1" w:colLast="8"/>
            <w:bookmarkEnd w:id="6305"/>
            <w:r w:rsidRPr="00567618">
              <w:rPr>
                <w:rFonts w:ascii="Arial" w:hAnsi="Arial" w:cs="Arial"/>
                <w:color w:val="000000"/>
                <w:sz w:val="16"/>
                <w:szCs w:val="16"/>
              </w:rPr>
              <w:t>RTP header</w:t>
            </w:r>
            <w:bookmarkEnd w:id="6306"/>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308" w:name="_MCCTEMPBM_CRPT86941255___7"/>
            <w:bookmarkStart w:id="6309" w:name="_MCCTEMPBM_CRPT86941256___4" w:colFirst="1" w:colLast="8"/>
            <w:bookmarkEnd w:id="6307"/>
            <w:r w:rsidRPr="00567618">
              <w:rPr>
                <w:rFonts w:ascii="Arial" w:hAnsi="Arial" w:cs="Arial"/>
                <w:color w:val="000000"/>
                <w:sz w:val="16"/>
                <w:szCs w:val="16"/>
              </w:rPr>
              <w:t>UDP header</w:t>
            </w:r>
            <w:bookmarkEnd w:id="6308"/>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310" w:name="_MCCTEMPBM_CRPT86941257___7"/>
            <w:bookmarkStart w:id="6311" w:name="_MCCTEMPBM_CRPT86941258___4" w:colFirst="1" w:colLast="8"/>
            <w:bookmarkEnd w:id="6309"/>
            <w:r w:rsidRPr="00567618">
              <w:rPr>
                <w:rFonts w:ascii="Arial" w:hAnsi="Arial" w:cs="Arial"/>
                <w:color w:val="000000"/>
                <w:sz w:val="16"/>
                <w:szCs w:val="16"/>
              </w:rPr>
              <w:t>IPv6 header</w:t>
            </w:r>
            <w:bookmarkEnd w:id="6310"/>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312" w:name="_MCCTEMPBM_CRPT86941259___7"/>
            <w:bookmarkStart w:id="6313" w:name="_MCCTEMPBM_CRPT86941260___4" w:colFirst="1" w:colLast="8"/>
            <w:bookmarkEnd w:id="6311"/>
            <w:r w:rsidRPr="00567618">
              <w:rPr>
                <w:rFonts w:ascii="Arial" w:hAnsi="Arial" w:cs="Arial"/>
                <w:color w:val="000000"/>
                <w:sz w:val="16"/>
                <w:szCs w:val="16"/>
              </w:rPr>
              <w:t>Total bits per 20 ms</w:t>
            </w:r>
            <w:bookmarkEnd w:id="6312"/>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314" w:name="_MCCTEMPBM_CRPT86941261___7"/>
            <w:bookmarkStart w:id="6315" w:name="_MCCTEMPBM_CRPT86941262___4" w:colFirst="1" w:colLast="8"/>
            <w:bookmarkEnd w:id="6313"/>
            <w:r w:rsidRPr="00567618">
              <w:rPr>
                <w:rFonts w:ascii="Arial" w:hAnsi="Arial" w:cs="Arial"/>
                <w:color w:val="000000"/>
                <w:sz w:val="16"/>
                <w:szCs w:val="16"/>
              </w:rPr>
              <w:t>Total bit-rate (kbps)</w:t>
            </w:r>
            <w:bookmarkEnd w:id="6314"/>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316" w:name="_MCCTEMPBM_CRPT86941263___7"/>
            <w:bookmarkStart w:id="6317" w:name="_MCCTEMPBM_CRPT86941264___4" w:colFirst="1" w:colLast="8"/>
            <w:bookmarkEnd w:id="6315"/>
            <w:r w:rsidRPr="00567618">
              <w:rPr>
                <w:rFonts w:ascii="Arial" w:hAnsi="Arial" w:cs="Arial"/>
                <w:color w:val="000000"/>
                <w:sz w:val="16"/>
                <w:szCs w:val="16"/>
              </w:rPr>
              <w:t>AS</w:t>
            </w:r>
            <w:bookmarkEnd w:id="6316"/>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318" w:name="_MCCTEMPBM_CRPT86941265___4"/>
      <w:bookmarkEnd w:id="6317"/>
    </w:p>
    <w:bookmarkEnd w:id="6318"/>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319" w:name="_MCCTEMPBM_CRPT86941266___7"/>
            <w:bookmarkStart w:id="6320" w:name="_MCCTEMPBM_CRPT86941267___4" w:colFirst="1" w:colLast="9"/>
            <w:r w:rsidRPr="00567618">
              <w:rPr>
                <w:rFonts w:ascii="Arial" w:hAnsi="Arial" w:cs="Arial"/>
                <w:b/>
                <w:bCs/>
                <w:color w:val="000000"/>
                <w:sz w:val="16"/>
                <w:szCs w:val="16"/>
              </w:rPr>
              <w:t>Mode</w:t>
            </w:r>
            <w:bookmarkEnd w:id="6319"/>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321" w:name="_MCCTEMPBM_CRPT86941268___7"/>
            <w:bookmarkStart w:id="6322" w:name="_MCCTEMPBM_CRPT86941269___4" w:colFirst="1" w:colLast="9"/>
            <w:bookmarkEnd w:id="6320"/>
            <w:r w:rsidRPr="00567618">
              <w:rPr>
                <w:rFonts w:ascii="Arial" w:hAnsi="Arial" w:cs="Arial"/>
                <w:color w:val="000000"/>
                <w:sz w:val="16"/>
                <w:szCs w:val="16"/>
              </w:rPr>
              <w:t>Bits per speech frame</w:t>
            </w:r>
            <w:bookmarkEnd w:id="6321"/>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323" w:name="_MCCTEMPBM_CRPT86941270___7"/>
            <w:bookmarkStart w:id="6324" w:name="_MCCTEMPBM_CRPT86941271___4" w:colFirst="1" w:colLast="9"/>
            <w:bookmarkEnd w:id="6322"/>
            <w:r w:rsidRPr="00567618">
              <w:rPr>
                <w:rFonts w:ascii="Arial" w:hAnsi="Arial" w:cs="Arial"/>
                <w:color w:val="000000"/>
                <w:sz w:val="16"/>
                <w:szCs w:val="16"/>
              </w:rPr>
              <w:t>Payload header and ToC</w:t>
            </w:r>
            <w:bookmarkEnd w:id="6323"/>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325" w:name="_MCCTEMPBM_CRPT86941272___7"/>
            <w:bookmarkStart w:id="6326" w:name="_MCCTEMPBM_CRPT86941273___4" w:colFirst="1" w:colLast="9"/>
            <w:bookmarkEnd w:id="6324"/>
            <w:r w:rsidRPr="00567618">
              <w:rPr>
                <w:rFonts w:ascii="Arial" w:hAnsi="Arial" w:cs="Arial"/>
                <w:color w:val="000000"/>
                <w:sz w:val="16"/>
                <w:szCs w:val="16"/>
              </w:rPr>
              <w:t>RTP payload (bits)</w:t>
            </w:r>
            <w:bookmarkEnd w:id="6325"/>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327" w:name="_MCCTEMPBM_CRPT86941274___7"/>
            <w:bookmarkStart w:id="6328" w:name="_MCCTEMPBM_CRPT86941275___4" w:colFirst="1" w:colLast="9"/>
            <w:bookmarkEnd w:id="6326"/>
            <w:r w:rsidRPr="00567618">
              <w:rPr>
                <w:rFonts w:ascii="Arial" w:hAnsi="Arial" w:cs="Arial"/>
                <w:color w:val="000000"/>
                <w:sz w:val="16"/>
                <w:szCs w:val="16"/>
              </w:rPr>
              <w:t>RTP payload (bytes)</w:t>
            </w:r>
            <w:bookmarkEnd w:id="6327"/>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29" w:name="_MCCTEMPBM_CRPT86941276___7"/>
            <w:bookmarkStart w:id="6330" w:name="_MCCTEMPBM_CRPT86941277___4" w:colFirst="1" w:colLast="9"/>
            <w:bookmarkEnd w:id="6328"/>
            <w:r w:rsidRPr="00567618">
              <w:rPr>
                <w:rFonts w:ascii="Arial" w:hAnsi="Arial" w:cs="Arial"/>
                <w:color w:val="000000"/>
                <w:sz w:val="16"/>
                <w:szCs w:val="16"/>
              </w:rPr>
              <w:t>Rounded-up RTP payload (bytes)</w:t>
            </w:r>
            <w:bookmarkEnd w:id="6329"/>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31" w:name="_MCCTEMPBM_CRPT86941278___7"/>
            <w:bookmarkStart w:id="6332" w:name="_MCCTEMPBM_CRPT86941279___4" w:colFirst="1" w:colLast="9"/>
            <w:bookmarkEnd w:id="6330"/>
            <w:r w:rsidRPr="00567618">
              <w:rPr>
                <w:rFonts w:ascii="Arial" w:hAnsi="Arial" w:cs="Arial"/>
                <w:color w:val="000000"/>
                <w:sz w:val="16"/>
                <w:szCs w:val="16"/>
              </w:rPr>
              <w:t>Rounded-up RTP payload (bits)</w:t>
            </w:r>
            <w:bookmarkEnd w:id="6331"/>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33" w:name="_MCCTEMPBM_CRPT86941280___7"/>
            <w:bookmarkStart w:id="6334" w:name="_MCCTEMPBM_CRPT86941281___4" w:colFirst="1" w:colLast="9"/>
            <w:bookmarkEnd w:id="6332"/>
            <w:r w:rsidRPr="00567618">
              <w:rPr>
                <w:rFonts w:ascii="Arial" w:hAnsi="Arial" w:cs="Arial"/>
                <w:color w:val="000000"/>
                <w:sz w:val="16"/>
                <w:szCs w:val="16"/>
              </w:rPr>
              <w:t>RTP header</w:t>
            </w:r>
            <w:bookmarkEnd w:id="6333"/>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35" w:name="_MCCTEMPBM_CRPT86941282___7"/>
            <w:bookmarkStart w:id="6336" w:name="_MCCTEMPBM_CRPT86941283___4" w:colFirst="1" w:colLast="9"/>
            <w:bookmarkEnd w:id="6334"/>
            <w:r w:rsidRPr="00567618">
              <w:rPr>
                <w:rFonts w:ascii="Arial" w:hAnsi="Arial" w:cs="Arial"/>
                <w:color w:val="000000"/>
                <w:sz w:val="16"/>
                <w:szCs w:val="16"/>
              </w:rPr>
              <w:t>UDP header</w:t>
            </w:r>
            <w:bookmarkEnd w:id="6335"/>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37" w:name="_MCCTEMPBM_CRPT86941284___7"/>
            <w:bookmarkStart w:id="6338" w:name="_MCCTEMPBM_CRPT86941285___4" w:colFirst="1" w:colLast="9"/>
            <w:bookmarkEnd w:id="6336"/>
            <w:r w:rsidRPr="00567618">
              <w:rPr>
                <w:rFonts w:ascii="Arial" w:hAnsi="Arial" w:cs="Arial"/>
                <w:color w:val="000000"/>
                <w:sz w:val="16"/>
                <w:szCs w:val="16"/>
              </w:rPr>
              <w:t>IPv4 header</w:t>
            </w:r>
            <w:bookmarkEnd w:id="6337"/>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39" w:name="_MCCTEMPBM_CRPT86941286___7"/>
            <w:bookmarkStart w:id="6340" w:name="_MCCTEMPBM_CRPT86941287___4" w:colFirst="1" w:colLast="9"/>
            <w:bookmarkEnd w:id="6338"/>
            <w:r w:rsidRPr="00567618">
              <w:rPr>
                <w:rFonts w:ascii="Arial" w:hAnsi="Arial" w:cs="Arial"/>
                <w:color w:val="000000"/>
                <w:sz w:val="16"/>
                <w:szCs w:val="16"/>
              </w:rPr>
              <w:t>Total bits per 20 ms</w:t>
            </w:r>
            <w:bookmarkEnd w:id="6339"/>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41" w:name="_MCCTEMPBM_CRPT86941288___7"/>
            <w:bookmarkStart w:id="6342" w:name="_MCCTEMPBM_CRPT86941289___4" w:colFirst="1" w:colLast="9"/>
            <w:bookmarkEnd w:id="6340"/>
            <w:r w:rsidRPr="00567618">
              <w:rPr>
                <w:rFonts w:ascii="Arial" w:hAnsi="Arial" w:cs="Arial"/>
                <w:color w:val="000000"/>
                <w:sz w:val="16"/>
                <w:szCs w:val="16"/>
              </w:rPr>
              <w:t>Total bit-rate (kbps)</w:t>
            </w:r>
            <w:bookmarkEnd w:id="6341"/>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43" w:name="_MCCTEMPBM_CRPT86941290___7"/>
            <w:bookmarkStart w:id="6344" w:name="_MCCTEMPBM_CRPT86941291___4" w:colFirst="1" w:colLast="9"/>
            <w:bookmarkEnd w:id="6342"/>
            <w:r w:rsidRPr="00567618">
              <w:rPr>
                <w:rFonts w:ascii="Arial" w:hAnsi="Arial" w:cs="Arial"/>
                <w:color w:val="000000"/>
                <w:sz w:val="16"/>
                <w:szCs w:val="16"/>
              </w:rPr>
              <w:t>AS</w:t>
            </w:r>
            <w:bookmarkEnd w:id="6343"/>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45" w:name="_MCCTEMPBM_CRPT86941292___4"/>
      <w:bookmarkEnd w:id="6344"/>
    </w:p>
    <w:bookmarkEnd w:id="6345"/>
    <w:p w14:paraId="223D563D" w14:textId="77777777" w:rsidR="00FC7E52" w:rsidRPr="00567618" w:rsidRDefault="00FC7E52" w:rsidP="00FC7E52">
      <w:pPr>
        <w:pStyle w:val="TH"/>
      </w:pPr>
      <w:r w:rsidRPr="00567618">
        <w:lastRenderedPageBreak/>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46" w:name="_MCCTEMPBM_CRPT86941293___7"/>
            <w:bookmarkStart w:id="6347" w:name="_MCCTEMPBM_CRPT86941294___4" w:colFirst="1" w:colLast="9"/>
            <w:r w:rsidRPr="00567618">
              <w:rPr>
                <w:rFonts w:ascii="Arial" w:hAnsi="Arial" w:cs="Arial"/>
                <w:b/>
                <w:bCs/>
                <w:color w:val="000000"/>
                <w:sz w:val="16"/>
                <w:szCs w:val="16"/>
              </w:rPr>
              <w:t>Mode</w:t>
            </w:r>
            <w:bookmarkEnd w:id="6346"/>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48" w:name="_MCCTEMPBM_CRPT86941295___7"/>
            <w:bookmarkStart w:id="6349" w:name="_MCCTEMPBM_CRPT86941296___4" w:colFirst="1" w:colLast="9"/>
            <w:bookmarkEnd w:id="6347"/>
            <w:r w:rsidRPr="00567618">
              <w:rPr>
                <w:rFonts w:ascii="Arial" w:hAnsi="Arial" w:cs="Arial"/>
                <w:color w:val="000000"/>
                <w:sz w:val="16"/>
                <w:szCs w:val="16"/>
              </w:rPr>
              <w:t>Bits per speech frame</w:t>
            </w:r>
            <w:bookmarkEnd w:id="6348"/>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50" w:name="_MCCTEMPBM_CRPT86941297___7"/>
            <w:bookmarkStart w:id="6351" w:name="_MCCTEMPBM_CRPT86941298___4" w:colFirst="1" w:colLast="9"/>
            <w:bookmarkEnd w:id="6349"/>
            <w:r w:rsidRPr="00567618">
              <w:rPr>
                <w:rFonts w:ascii="Arial" w:hAnsi="Arial" w:cs="Arial"/>
                <w:color w:val="000000"/>
                <w:sz w:val="16"/>
                <w:szCs w:val="16"/>
              </w:rPr>
              <w:t>Payload header and ToC</w:t>
            </w:r>
            <w:bookmarkEnd w:id="6350"/>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52" w:name="_MCCTEMPBM_CRPT86941299___7"/>
            <w:bookmarkStart w:id="6353" w:name="_MCCTEMPBM_CRPT86941300___4" w:colFirst="1" w:colLast="9"/>
            <w:bookmarkEnd w:id="6351"/>
            <w:r w:rsidRPr="00567618">
              <w:rPr>
                <w:rFonts w:ascii="Arial" w:hAnsi="Arial" w:cs="Arial"/>
                <w:color w:val="000000"/>
                <w:sz w:val="16"/>
                <w:szCs w:val="16"/>
              </w:rPr>
              <w:t>RTP payload (bits)</w:t>
            </w:r>
            <w:bookmarkEnd w:id="6352"/>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54" w:name="_MCCTEMPBM_CRPT86941301___7"/>
            <w:bookmarkStart w:id="6355" w:name="_MCCTEMPBM_CRPT86941302___4" w:colFirst="1" w:colLast="9"/>
            <w:bookmarkEnd w:id="6353"/>
            <w:r w:rsidRPr="00567618">
              <w:rPr>
                <w:rFonts w:ascii="Arial" w:hAnsi="Arial" w:cs="Arial"/>
                <w:color w:val="000000"/>
                <w:sz w:val="16"/>
                <w:szCs w:val="16"/>
              </w:rPr>
              <w:t>RTP payload (bytes)</w:t>
            </w:r>
            <w:bookmarkEnd w:id="6354"/>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56" w:name="_MCCTEMPBM_CRPT86941303___7"/>
            <w:bookmarkStart w:id="6357" w:name="_MCCTEMPBM_CRPT86941304___4" w:colFirst="1" w:colLast="9"/>
            <w:bookmarkEnd w:id="6355"/>
            <w:r w:rsidRPr="00567618">
              <w:rPr>
                <w:rFonts w:ascii="Arial" w:hAnsi="Arial" w:cs="Arial"/>
                <w:color w:val="000000"/>
                <w:sz w:val="16"/>
                <w:szCs w:val="16"/>
              </w:rPr>
              <w:t>Rounded-up RTP payload (bytes)</w:t>
            </w:r>
            <w:bookmarkEnd w:id="6356"/>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58" w:name="_MCCTEMPBM_CRPT86941305___7"/>
            <w:bookmarkStart w:id="6359" w:name="_MCCTEMPBM_CRPT86941306___4" w:colFirst="1" w:colLast="9"/>
            <w:bookmarkEnd w:id="6357"/>
            <w:r w:rsidRPr="00567618">
              <w:rPr>
                <w:rFonts w:ascii="Arial" w:hAnsi="Arial" w:cs="Arial"/>
                <w:color w:val="000000"/>
                <w:sz w:val="16"/>
                <w:szCs w:val="16"/>
              </w:rPr>
              <w:t>Rounded-up RTP payload (bits)</w:t>
            </w:r>
            <w:bookmarkEnd w:id="6358"/>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60" w:name="_MCCTEMPBM_CRPT86941307___7"/>
            <w:bookmarkStart w:id="6361" w:name="_MCCTEMPBM_CRPT86941308___4" w:colFirst="1" w:colLast="9"/>
            <w:bookmarkEnd w:id="6359"/>
            <w:r w:rsidRPr="00567618">
              <w:rPr>
                <w:rFonts w:ascii="Arial" w:hAnsi="Arial" w:cs="Arial"/>
                <w:color w:val="000000"/>
                <w:sz w:val="16"/>
                <w:szCs w:val="16"/>
              </w:rPr>
              <w:t>RTP header</w:t>
            </w:r>
            <w:bookmarkEnd w:id="6360"/>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62" w:name="_MCCTEMPBM_CRPT86941309___7"/>
            <w:bookmarkStart w:id="6363" w:name="_MCCTEMPBM_CRPT86941310___4" w:colFirst="1" w:colLast="9"/>
            <w:bookmarkEnd w:id="6361"/>
            <w:r w:rsidRPr="00567618">
              <w:rPr>
                <w:rFonts w:ascii="Arial" w:hAnsi="Arial" w:cs="Arial"/>
                <w:color w:val="000000"/>
                <w:sz w:val="16"/>
                <w:szCs w:val="16"/>
              </w:rPr>
              <w:t>UDP header</w:t>
            </w:r>
            <w:bookmarkEnd w:id="6362"/>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64" w:name="_MCCTEMPBM_CRPT86941311___7"/>
            <w:bookmarkStart w:id="6365" w:name="_MCCTEMPBM_CRPT86941312___4" w:colFirst="1" w:colLast="9"/>
            <w:bookmarkEnd w:id="6363"/>
            <w:r w:rsidRPr="00567618">
              <w:rPr>
                <w:rFonts w:ascii="Arial" w:hAnsi="Arial" w:cs="Arial"/>
                <w:color w:val="000000"/>
                <w:sz w:val="16"/>
                <w:szCs w:val="16"/>
              </w:rPr>
              <w:t>IPv6 header</w:t>
            </w:r>
            <w:bookmarkEnd w:id="6364"/>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66" w:name="_MCCTEMPBM_CRPT86941313___7"/>
            <w:bookmarkStart w:id="6367" w:name="_MCCTEMPBM_CRPT86941314___4" w:colFirst="1" w:colLast="9"/>
            <w:bookmarkEnd w:id="6365"/>
            <w:r w:rsidRPr="00567618">
              <w:rPr>
                <w:rFonts w:ascii="Arial" w:hAnsi="Arial" w:cs="Arial"/>
                <w:color w:val="000000"/>
                <w:sz w:val="16"/>
                <w:szCs w:val="16"/>
              </w:rPr>
              <w:t>Total bits per 20 ms</w:t>
            </w:r>
            <w:bookmarkEnd w:id="6366"/>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68" w:name="_MCCTEMPBM_CRPT86941315___7"/>
            <w:bookmarkStart w:id="6369" w:name="_MCCTEMPBM_CRPT86941316___4" w:colFirst="1" w:colLast="9"/>
            <w:bookmarkEnd w:id="6367"/>
            <w:r w:rsidRPr="00567618">
              <w:rPr>
                <w:rFonts w:ascii="Arial" w:hAnsi="Arial" w:cs="Arial"/>
                <w:color w:val="000000"/>
                <w:sz w:val="16"/>
                <w:szCs w:val="16"/>
              </w:rPr>
              <w:t>Total bit-rate (kbps)</w:t>
            </w:r>
            <w:bookmarkEnd w:id="6368"/>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70" w:name="_MCCTEMPBM_CRPT86941317___7"/>
            <w:bookmarkStart w:id="6371" w:name="_MCCTEMPBM_CRPT86941318___4" w:colFirst="1" w:colLast="9"/>
            <w:bookmarkEnd w:id="6369"/>
            <w:r w:rsidRPr="00567618">
              <w:rPr>
                <w:rFonts w:ascii="Arial" w:hAnsi="Arial" w:cs="Arial"/>
                <w:color w:val="000000"/>
                <w:sz w:val="16"/>
                <w:szCs w:val="16"/>
              </w:rPr>
              <w:t>AS</w:t>
            </w:r>
            <w:bookmarkEnd w:id="6370"/>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72" w:name="_MCCTEMPBM_CRPT86941319___4"/>
      <w:bookmarkEnd w:id="6371"/>
    </w:p>
    <w:bookmarkEnd w:id="6372"/>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73" w:name="_MCCTEMPBM_CRPT86941320___7"/>
            <w:bookmarkStart w:id="6374" w:name="_MCCTEMPBM_CRPT86941321___4" w:colFirst="1" w:colLast="9"/>
            <w:r w:rsidRPr="00567618">
              <w:rPr>
                <w:rFonts w:ascii="Arial" w:hAnsi="Arial" w:cs="Arial"/>
                <w:b/>
                <w:bCs/>
                <w:color w:val="000000"/>
                <w:sz w:val="16"/>
                <w:szCs w:val="16"/>
              </w:rPr>
              <w:t>Mode</w:t>
            </w:r>
            <w:bookmarkEnd w:id="6373"/>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75" w:name="_MCCTEMPBM_CRPT86941322___7"/>
            <w:bookmarkStart w:id="6376" w:name="_MCCTEMPBM_CRPT86941323___4" w:colFirst="1" w:colLast="9"/>
            <w:bookmarkEnd w:id="6374"/>
            <w:r w:rsidRPr="00567618">
              <w:rPr>
                <w:rFonts w:ascii="Arial" w:hAnsi="Arial" w:cs="Arial"/>
                <w:color w:val="000000"/>
                <w:sz w:val="16"/>
                <w:szCs w:val="16"/>
              </w:rPr>
              <w:t>Bits per speech frame</w:t>
            </w:r>
            <w:bookmarkEnd w:id="6375"/>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77" w:name="_MCCTEMPBM_CRPT86941324___7"/>
            <w:bookmarkStart w:id="6378" w:name="_MCCTEMPBM_CRPT86941325___4" w:colFirst="1" w:colLast="9"/>
            <w:bookmarkEnd w:id="6376"/>
            <w:r w:rsidRPr="00567618">
              <w:rPr>
                <w:rFonts w:ascii="Arial" w:hAnsi="Arial" w:cs="Arial"/>
                <w:color w:val="000000"/>
                <w:sz w:val="16"/>
                <w:szCs w:val="16"/>
              </w:rPr>
              <w:t>Speech frame size (bytes)</w:t>
            </w:r>
            <w:bookmarkEnd w:id="6377"/>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79" w:name="_MCCTEMPBM_CRPT86941326___7"/>
            <w:bookmarkStart w:id="6380" w:name="_MCCTEMPBM_CRPT86941327___4" w:colFirst="1" w:colLast="9"/>
            <w:bookmarkEnd w:id="6378"/>
            <w:r w:rsidRPr="00567618">
              <w:rPr>
                <w:rFonts w:ascii="Arial" w:hAnsi="Arial" w:cs="Arial"/>
                <w:color w:val="000000"/>
                <w:sz w:val="16"/>
                <w:szCs w:val="16"/>
              </w:rPr>
              <w:t>Rounded-up speech frame size (bytes)</w:t>
            </w:r>
            <w:bookmarkEnd w:id="6379"/>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81" w:name="_MCCTEMPBM_CRPT86941328___7"/>
            <w:bookmarkStart w:id="6382" w:name="_MCCTEMPBM_CRPT86941329___4" w:colFirst="1" w:colLast="9"/>
            <w:bookmarkEnd w:id="6380"/>
            <w:r w:rsidRPr="00567618">
              <w:rPr>
                <w:rFonts w:ascii="Arial" w:hAnsi="Arial" w:cs="Arial"/>
                <w:color w:val="000000"/>
                <w:sz w:val="16"/>
                <w:szCs w:val="16"/>
              </w:rPr>
              <w:t>Rounded-up speech frame size (bits)</w:t>
            </w:r>
            <w:bookmarkEnd w:id="6381"/>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83" w:name="_MCCTEMPBM_CRPT86941330___7"/>
            <w:bookmarkStart w:id="6384" w:name="_MCCTEMPBM_CRPT86941331___4" w:colFirst="1" w:colLast="9"/>
            <w:bookmarkEnd w:id="6382"/>
            <w:r w:rsidRPr="00567618">
              <w:rPr>
                <w:rFonts w:ascii="Arial" w:hAnsi="Arial" w:cs="Arial"/>
                <w:color w:val="000000"/>
                <w:sz w:val="16"/>
                <w:szCs w:val="16"/>
              </w:rPr>
              <w:t>Payload header and ToC</w:t>
            </w:r>
            <w:bookmarkEnd w:id="6383"/>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85" w:name="_MCCTEMPBM_CRPT86941332___7"/>
            <w:bookmarkStart w:id="6386" w:name="_MCCTEMPBM_CRPT86941333___4" w:colFirst="1" w:colLast="9"/>
            <w:bookmarkEnd w:id="6384"/>
            <w:r w:rsidRPr="00567618">
              <w:rPr>
                <w:rFonts w:ascii="Arial" w:hAnsi="Arial" w:cs="Arial"/>
                <w:color w:val="000000"/>
                <w:sz w:val="16"/>
                <w:szCs w:val="16"/>
              </w:rPr>
              <w:t>RTP payload (bits)</w:t>
            </w:r>
            <w:bookmarkEnd w:id="6385"/>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87" w:name="_MCCTEMPBM_CRPT86941334___7"/>
            <w:bookmarkStart w:id="6388" w:name="_MCCTEMPBM_CRPT86941335___4" w:colFirst="1" w:colLast="9"/>
            <w:bookmarkEnd w:id="6386"/>
            <w:r w:rsidRPr="00567618">
              <w:rPr>
                <w:rFonts w:ascii="Arial" w:hAnsi="Arial" w:cs="Arial"/>
                <w:color w:val="000000"/>
                <w:sz w:val="16"/>
                <w:szCs w:val="16"/>
              </w:rPr>
              <w:t>RTP header</w:t>
            </w:r>
            <w:bookmarkEnd w:id="6387"/>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89" w:name="_MCCTEMPBM_CRPT86941336___7"/>
            <w:bookmarkStart w:id="6390" w:name="_MCCTEMPBM_CRPT86941337___4" w:colFirst="1" w:colLast="9"/>
            <w:bookmarkEnd w:id="6388"/>
            <w:r w:rsidRPr="00567618">
              <w:rPr>
                <w:rFonts w:ascii="Arial" w:hAnsi="Arial" w:cs="Arial"/>
                <w:color w:val="000000"/>
                <w:sz w:val="16"/>
                <w:szCs w:val="16"/>
              </w:rPr>
              <w:t>UDP header</w:t>
            </w:r>
            <w:bookmarkEnd w:id="6389"/>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91" w:name="_MCCTEMPBM_CRPT86941338___7"/>
            <w:bookmarkStart w:id="6392" w:name="_MCCTEMPBM_CRPT86941339___4" w:colFirst="1" w:colLast="9"/>
            <w:bookmarkEnd w:id="6390"/>
            <w:r w:rsidRPr="00567618">
              <w:rPr>
                <w:rFonts w:ascii="Arial" w:hAnsi="Arial" w:cs="Arial"/>
                <w:color w:val="000000"/>
                <w:sz w:val="16"/>
                <w:szCs w:val="16"/>
              </w:rPr>
              <w:t>IPv4 header</w:t>
            </w:r>
            <w:bookmarkEnd w:id="6391"/>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93" w:name="_MCCTEMPBM_CRPT86941340___7"/>
            <w:bookmarkStart w:id="6394" w:name="_MCCTEMPBM_CRPT86941341___4" w:colFirst="1" w:colLast="9"/>
            <w:bookmarkEnd w:id="6392"/>
            <w:r w:rsidRPr="00567618">
              <w:rPr>
                <w:rFonts w:ascii="Arial" w:hAnsi="Arial" w:cs="Arial"/>
                <w:color w:val="000000"/>
                <w:sz w:val="16"/>
                <w:szCs w:val="16"/>
              </w:rPr>
              <w:t>Total bits per 20 ms</w:t>
            </w:r>
            <w:bookmarkEnd w:id="6393"/>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95" w:name="_MCCTEMPBM_CRPT86941342___7"/>
            <w:bookmarkStart w:id="6396" w:name="_MCCTEMPBM_CRPT86941343___4" w:colFirst="1" w:colLast="9"/>
            <w:bookmarkEnd w:id="6394"/>
            <w:r w:rsidRPr="00567618">
              <w:rPr>
                <w:rFonts w:ascii="Arial" w:hAnsi="Arial" w:cs="Arial"/>
                <w:color w:val="000000"/>
                <w:sz w:val="16"/>
                <w:szCs w:val="16"/>
              </w:rPr>
              <w:t>Total bit-rate (kbps)</w:t>
            </w:r>
            <w:bookmarkEnd w:id="6395"/>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97" w:name="_MCCTEMPBM_CRPT86941344___7"/>
            <w:bookmarkStart w:id="6398" w:name="_MCCTEMPBM_CRPT86941345___4" w:colFirst="1" w:colLast="9"/>
            <w:bookmarkEnd w:id="6396"/>
            <w:r w:rsidRPr="00567618">
              <w:rPr>
                <w:rFonts w:ascii="Arial" w:hAnsi="Arial" w:cs="Arial"/>
                <w:color w:val="000000"/>
                <w:sz w:val="16"/>
                <w:szCs w:val="16"/>
              </w:rPr>
              <w:t>AS</w:t>
            </w:r>
            <w:bookmarkEnd w:id="6397"/>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99" w:name="_MCCTEMPBM_CRPT86941346___4"/>
      <w:bookmarkEnd w:id="6398"/>
    </w:p>
    <w:bookmarkEnd w:id="6399"/>
    <w:p w14:paraId="3774AD51" w14:textId="77777777" w:rsidR="00FC7E52" w:rsidRPr="00567618" w:rsidRDefault="00FC7E52" w:rsidP="00FC7E52">
      <w:pPr>
        <w:pStyle w:val="TH"/>
      </w:pPr>
      <w:r w:rsidRPr="00567618">
        <w:lastRenderedPageBreak/>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400" w:name="_MCCTEMPBM_CRPT86941347___7"/>
            <w:bookmarkStart w:id="6401" w:name="_MCCTEMPBM_CRPT86941348___4" w:colFirst="1" w:colLast="9"/>
            <w:r w:rsidRPr="00567618">
              <w:rPr>
                <w:rFonts w:ascii="Arial" w:hAnsi="Arial" w:cs="Arial"/>
                <w:b/>
                <w:bCs/>
                <w:color w:val="000000"/>
                <w:sz w:val="16"/>
                <w:szCs w:val="16"/>
              </w:rPr>
              <w:t>Mode</w:t>
            </w:r>
            <w:bookmarkEnd w:id="6400"/>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402" w:name="_MCCTEMPBM_CRPT86941349___7"/>
            <w:bookmarkStart w:id="6403" w:name="_MCCTEMPBM_CRPT86941350___4" w:colFirst="1" w:colLast="9"/>
            <w:bookmarkEnd w:id="6401"/>
            <w:r w:rsidRPr="00567618">
              <w:rPr>
                <w:rFonts w:ascii="Arial" w:hAnsi="Arial" w:cs="Arial"/>
                <w:color w:val="000000"/>
                <w:sz w:val="16"/>
                <w:szCs w:val="16"/>
              </w:rPr>
              <w:t>Bits per speech frame</w:t>
            </w:r>
            <w:bookmarkEnd w:id="6402"/>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404" w:name="_MCCTEMPBM_CRPT86941351___7"/>
            <w:bookmarkStart w:id="6405" w:name="_MCCTEMPBM_CRPT86941352___4" w:colFirst="1" w:colLast="9"/>
            <w:bookmarkEnd w:id="6403"/>
            <w:r w:rsidRPr="00567618">
              <w:rPr>
                <w:rFonts w:ascii="Arial" w:hAnsi="Arial" w:cs="Arial"/>
                <w:color w:val="000000"/>
                <w:sz w:val="16"/>
                <w:szCs w:val="16"/>
              </w:rPr>
              <w:t>Speech frame size (bytes)</w:t>
            </w:r>
            <w:bookmarkEnd w:id="6404"/>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406" w:name="_MCCTEMPBM_CRPT86941353___7"/>
            <w:bookmarkStart w:id="6407" w:name="_MCCTEMPBM_CRPT86941354___4" w:colFirst="1" w:colLast="9"/>
            <w:bookmarkEnd w:id="6405"/>
            <w:r w:rsidRPr="00567618">
              <w:rPr>
                <w:rFonts w:ascii="Arial" w:hAnsi="Arial" w:cs="Arial"/>
                <w:color w:val="000000"/>
                <w:sz w:val="16"/>
                <w:szCs w:val="16"/>
              </w:rPr>
              <w:t>Rounded-up speech frame size (bytes)</w:t>
            </w:r>
            <w:bookmarkEnd w:id="6406"/>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408" w:name="_MCCTEMPBM_CRPT86941355___7"/>
            <w:bookmarkStart w:id="6409" w:name="_MCCTEMPBM_CRPT86941356___4" w:colFirst="1" w:colLast="9"/>
            <w:bookmarkEnd w:id="6407"/>
            <w:r w:rsidRPr="00567618">
              <w:rPr>
                <w:rFonts w:ascii="Arial" w:hAnsi="Arial" w:cs="Arial"/>
                <w:color w:val="000000"/>
                <w:sz w:val="16"/>
                <w:szCs w:val="16"/>
              </w:rPr>
              <w:t>Rounded-up speech frame size (bits)</w:t>
            </w:r>
            <w:bookmarkEnd w:id="6408"/>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410" w:name="_MCCTEMPBM_CRPT86941357___7"/>
            <w:bookmarkStart w:id="6411" w:name="_MCCTEMPBM_CRPT86941358___4" w:colFirst="1" w:colLast="9"/>
            <w:bookmarkEnd w:id="6409"/>
            <w:r w:rsidRPr="00567618">
              <w:rPr>
                <w:rFonts w:ascii="Arial" w:hAnsi="Arial" w:cs="Arial"/>
                <w:color w:val="000000"/>
                <w:sz w:val="16"/>
                <w:szCs w:val="16"/>
              </w:rPr>
              <w:t>Payload header and ToC</w:t>
            </w:r>
            <w:bookmarkEnd w:id="6410"/>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412" w:name="_MCCTEMPBM_CRPT86941359___7"/>
            <w:bookmarkStart w:id="6413" w:name="_MCCTEMPBM_CRPT86941360___4" w:colFirst="1" w:colLast="9"/>
            <w:bookmarkEnd w:id="6411"/>
            <w:r w:rsidRPr="00567618">
              <w:rPr>
                <w:rFonts w:ascii="Arial" w:hAnsi="Arial" w:cs="Arial"/>
                <w:color w:val="000000"/>
                <w:sz w:val="16"/>
                <w:szCs w:val="16"/>
              </w:rPr>
              <w:t>RTP payload (bits)</w:t>
            </w:r>
            <w:bookmarkEnd w:id="6412"/>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414" w:name="_MCCTEMPBM_CRPT86941361___7"/>
            <w:bookmarkStart w:id="6415" w:name="_MCCTEMPBM_CRPT86941362___4" w:colFirst="1" w:colLast="9"/>
            <w:bookmarkEnd w:id="6413"/>
            <w:r w:rsidRPr="00567618">
              <w:rPr>
                <w:rFonts w:ascii="Arial" w:hAnsi="Arial" w:cs="Arial"/>
                <w:color w:val="000000"/>
                <w:sz w:val="16"/>
                <w:szCs w:val="16"/>
              </w:rPr>
              <w:t>RTP header</w:t>
            </w:r>
            <w:bookmarkEnd w:id="6414"/>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416" w:name="_MCCTEMPBM_CRPT86941363___7"/>
            <w:bookmarkStart w:id="6417" w:name="_MCCTEMPBM_CRPT86941364___4" w:colFirst="1" w:colLast="9"/>
            <w:bookmarkEnd w:id="6415"/>
            <w:r w:rsidRPr="00567618">
              <w:rPr>
                <w:rFonts w:ascii="Arial" w:hAnsi="Arial" w:cs="Arial"/>
                <w:color w:val="000000"/>
                <w:sz w:val="16"/>
                <w:szCs w:val="16"/>
              </w:rPr>
              <w:t>UDP header</w:t>
            </w:r>
            <w:bookmarkEnd w:id="6416"/>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418" w:name="_MCCTEMPBM_CRPT86941365___7"/>
            <w:bookmarkStart w:id="6419" w:name="_MCCTEMPBM_CRPT86941366___4" w:colFirst="1" w:colLast="9"/>
            <w:bookmarkEnd w:id="6417"/>
            <w:r w:rsidRPr="00567618">
              <w:rPr>
                <w:rFonts w:ascii="Arial" w:hAnsi="Arial" w:cs="Arial"/>
                <w:color w:val="000000"/>
                <w:sz w:val="16"/>
                <w:szCs w:val="16"/>
              </w:rPr>
              <w:t>IPv6 header</w:t>
            </w:r>
            <w:bookmarkEnd w:id="6418"/>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420" w:name="_MCCTEMPBM_CRPT86941367___7"/>
            <w:bookmarkStart w:id="6421" w:name="_MCCTEMPBM_CRPT86941368___4" w:colFirst="1" w:colLast="9"/>
            <w:bookmarkEnd w:id="6419"/>
            <w:r w:rsidRPr="00567618">
              <w:rPr>
                <w:rFonts w:ascii="Arial" w:hAnsi="Arial" w:cs="Arial"/>
                <w:color w:val="000000"/>
                <w:sz w:val="16"/>
                <w:szCs w:val="16"/>
              </w:rPr>
              <w:t>Total bits per 20 ms</w:t>
            </w:r>
            <w:bookmarkEnd w:id="6420"/>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422" w:name="_MCCTEMPBM_CRPT86941369___7"/>
            <w:bookmarkStart w:id="6423" w:name="_MCCTEMPBM_CRPT86941370___4" w:colFirst="1" w:colLast="9"/>
            <w:bookmarkEnd w:id="6421"/>
            <w:r w:rsidRPr="00567618">
              <w:rPr>
                <w:rFonts w:ascii="Arial" w:hAnsi="Arial" w:cs="Arial"/>
                <w:color w:val="000000"/>
                <w:sz w:val="16"/>
                <w:szCs w:val="16"/>
              </w:rPr>
              <w:t>Total bit-rate (kbps)</w:t>
            </w:r>
            <w:bookmarkEnd w:id="6422"/>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424" w:name="_MCCTEMPBM_CRPT86941371___7"/>
            <w:bookmarkStart w:id="6425" w:name="_MCCTEMPBM_CRPT86941372___4" w:colFirst="1" w:colLast="9"/>
            <w:bookmarkEnd w:id="6423"/>
            <w:r w:rsidRPr="00567618">
              <w:rPr>
                <w:rFonts w:ascii="Arial" w:hAnsi="Arial" w:cs="Arial"/>
                <w:color w:val="000000"/>
                <w:sz w:val="16"/>
                <w:szCs w:val="16"/>
              </w:rPr>
              <w:t>AS</w:t>
            </w:r>
            <w:bookmarkEnd w:id="6424"/>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425"/>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426" w:name="_MCCTEMPBM_CRPT86941373___7"/>
            <w:bookmarkStart w:id="6427" w:name="_MCCTEMPBM_CRPT86941374___4" w:colFirst="1" w:colLast="7"/>
            <w:r w:rsidRPr="00567618">
              <w:rPr>
                <w:rFonts w:ascii="Arial" w:hAnsi="Arial" w:cs="Arial"/>
                <w:b/>
                <w:bCs/>
                <w:color w:val="000000"/>
                <w:sz w:val="16"/>
                <w:szCs w:val="16"/>
              </w:rPr>
              <w:t>Mode</w:t>
            </w:r>
            <w:bookmarkEnd w:id="642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28" w:name="_MCCTEMPBM_CRPT86941375___7"/>
            <w:bookmarkStart w:id="6429" w:name="_MCCTEMPBM_CRPT86941376___4" w:colFirst="1" w:colLast="7"/>
            <w:bookmarkEnd w:id="6427"/>
            <w:r w:rsidRPr="00567618">
              <w:rPr>
                <w:rFonts w:ascii="Arial" w:hAnsi="Arial" w:cs="Arial"/>
                <w:color w:val="000000"/>
                <w:sz w:val="16"/>
                <w:szCs w:val="16"/>
              </w:rPr>
              <w:t>Bits per speech frame</w:t>
            </w:r>
            <w:bookmarkEnd w:id="6428"/>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30" w:name="_MCCTEMPBM_CRPT86941377___7"/>
            <w:bookmarkStart w:id="6431" w:name="_MCCTEMPBM_CRPT86941378___4" w:colFirst="1" w:colLast="7"/>
            <w:bookmarkEnd w:id="6429"/>
            <w:r w:rsidRPr="00567618">
              <w:rPr>
                <w:rFonts w:ascii="Arial" w:hAnsi="Arial" w:cs="Arial"/>
                <w:color w:val="000000"/>
                <w:sz w:val="16"/>
                <w:szCs w:val="16"/>
              </w:rPr>
              <w:t>Payload header and ToC</w:t>
            </w:r>
            <w:bookmarkEnd w:id="6430"/>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32" w:name="_MCCTEMPBM_CRPT86941379___7"/>
            <w:bookmarkStart w:id="6433" w:name="_MCCTEMPBM_CRPT86941380___4" w:colFirst="1" w:colLast="7"/>
            <w:bookmarkEnd w:id="6431"/>
            <w:r w:rsidRPr="00567618">
              <w:rPr>
                <w:rFonts w:ascii="Arial" w:hAnsi="Arial" w:cs="Arial"/>
                <w:color w:val="000000"/>
                <w:sz w:val="16"/>
                <w:szCs w:val="16"/>
              </w:rPr>
              <w:t>RTP payload (bits)</w:t>
            </w:r>
            <w:bookmarkEnd w:id="6432"/>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34" w:name="_MCCTEMPBM_CRPT86941381___7"/>
            <w:bookmarkStart w:id="6435" w:name="_MCCTEMPBM_CRPT86941382___4" w:colFirst="1" w:colLast="7"/>
            <w:bookmarkEnd w:id="6433"/>
            <w:r w:rsidRPr="00567618">
              <w:rPr>
                <w:rFonts w:ascii="Arial" w:hAnsi="Arial" w:cs="Arial"/>
                <w:color w:val="000000"/>
                <w:sz w:val="16"/>
                <w:szCs w:val="16"/>
              </w:rPr>
              <w:t>RTP payload (bytes)</w:t>
            </w:r>
            <w:bookmarkEnd w:id="6434"/>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36" w:name="_MCCTEMPBM_CRPT86941383___7"/>
            <w:bookmarkStart w:id="6437" w:name="_MCCTEMPBM_CRPT86941384___4" w:colFirst="1" w:colLast="7"/>
            <w:bookmarkEnd w:id="6435"/>
            <w:r w:rsidRPr="00567618">
              <w:rPr>
                <w:rFonts w:ascii="Arial" w:hAnsi="Arial" w:cs="Arial"/>
                <w:color w:val="000000"/>
                <w:sz w:val="16"/>
                <w:szCs w:val="16"/>
              </w:rPr>
              <w:t>Rounded-up RTP payload (bytes)</w:t>
            </w:r>
            <w:bookmarkEnd w:id="6436"/>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38" w:name="_MCCTEMPBM_CRPT86941385___7"/>
            <w:bookmarkStart w:id="6439" w:name="_MCCTEMPBM_CRPT86941386___4" w:colFirst="1" w:colLast="7"/>
            <w:bookmarkEnd w:id="6437"/>
            <w:r w:rsidRPr="00567618">
              <w:rPr>
                <w:rFonts w:ascii="Arial" w:hAnsi="Arial" w:cs="Arial"/>
                <w:color w:val="000000"/>
                <w:sz w:val="16"/>
                <w:szCs w:val="16"/>
              </w:rPr>
              <w:t>Rounded-up RTP payload (bits)</w:t>
            </w:r>
            <w:bookmarkEnd w:id="6438"/>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40" w:name="_MCCTEMPBM_CRPT86941387___7"/>
            <w:bookmarkStart w:id="6441" w:name="_MCCTEMPBM_CRPT86941388___4" w:colFirst="1" w:colLast="7"/>
            <w:bookmarkEnd w:id="6439"/>
            <w:r w:rsidRPr="00567618">
              <w:rPr>
                <w:rFonts w:ascii="Arial" w:hAnsi="Arial" w:cs="Arial"/>
                <w:color w:val="000000"/>
                <w:sz w:val="16"/>
                <w:szCs w:val="16"/>
              </w:rPr>
              <w:t>RTP header</w:t>
            </w:r>
            <w:bookmarkEnd w:id="6440"/>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42" w:name="_MCCTEMPBM_CRPT86941389___7"/>
            <w:bookmarkStart w:id="6443" w:name="_MCCTEMPBM_CRPT86941390___4" w:colFirst="1" w:colLast="7"/>
            <w:bookmarkEnd w:id="6441"/>
            <w:r w:rsidRPr="00567618">
              <w:rPr>
                <w:rFonts w:ascii="Arial" w:hAnsi="Arial" w:cs="Arial"/>
                <w:color w:val="000000"/>
                <w:sz w:val="16"/>
                <w:szCs w:val="16"/>
              </w:rPr>
              <w:t>UDP header</w:t>
            </w:r>
            <w:bookmarkEnd w:id="6442"/>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44" w:name="_MCCTEMPBM_CRPT86941391___7"/>
            <w:bookmarkStart w:id="6445" w:name="_MCCTEMPBM_CRPT86941392___4" w:colFirst="1" w:colLast="7"/>
            <w:bookmarkEnd w:id="6443"/>
            <w:r w:rsidRPr="00567618">
              <w:rPr>
                <w:rFonts w:ascii="Arial" w:hAnsi="Arial" w:cs="Arial"/>
                <w:color w:val="000000"/>
                <w:sz w:val="16"/>
                <w:szCs w:val="16"/>
              </w:rPr>
              <w:t>IPv4 header</w:t>
            </w:r>
            <w:bookmarkEnd w:id="6444"/>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46" w:name="_MCCTEMPBM_CRPT86941393___7"/>
            <w:bookmarkStart w:id="6447" w:name="_MCCTEMPBM_CRPT86941394___4" w:colFirst="1" w:colLast="7"/>
            <w:bookmarkEnd w:id="6445"/>
            <w:r w:rsidRPr="00567618">
              <w:rPr>
                <w:rFonts w:ascii="Arial" w:hAnsi="Arial" w:cs="Arial"/>
                <w:color w:val="000000"/>
                <w:sz w:val="16"/>
                <w:szCs w:val="16"/>
              </w:rPr>
              <w:t>Total bits per 40 ms</w:t>
            </w:r>
            <w:bookmarkEnd w:id="6446"/>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48" w:name="_MCCTEMPBM_CRPT86941395___7"/>
            <w:bookmarkStart w:id="6449" w:name="_MCCTEMPBM_CRPT86941396___4" w:colFirst="1" w:colLast="7"/>
            <w:bookmarkEnd w:id="6447"/>
            <w:r w:rsidRPr="00567618">
              <w:rPr>
                <w:rFonts w:ascii="Arial" w:hAnsi="Arial" w:cs="Arial"/>
                <w:color w:val="000000"/>
                <w:sz w:val="16"/>
                <w:szCs w:val="16"/>
              </w:rPr>
              <w:t>Total bit-rate (kbps)</w:t>
            </w:r>
            <w:bookmarkEnd w:id="6448"/>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50" w:name="_MCCTEMPBM_CRPT86941397___7"/>
            <w:bookmarkStart w:id="6451" w:name="_MCCTEMPBM_CRPT86941398___4" w:colFirst="1" w:colLast="7"/>
            <w:bookmarkEnd w:id="6449"/>
            <w:r w:rsidRPr="00567618">
              <w:rPr>
                <w:rFonts w:ascii="Arial" w:hAnsi="Arial" w:cs="Arial"/>
                <w:color w:val="000000"/>
                <w:sz w:val="16"/>
                <w:szCs w:val="16"/>
              </w:rPr>
              <w:t>AS</w:t>
            </w:r>
            <w:bookmarkEnd w:id="6450"/>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52" w:name="_MCCTEMPBM_CRPT86941399___4"/>
      <w:bookmarkEnd w:id="6451"/>
    </w:p>
    <w:bookmarkEnd w:id="6452"/>
    <w:p w14:paraId="431BFE67" w14:textId="77777777" w:rsidR="00FC7E52" w:rsidRPr="00567618" w:rsidRDefault="00FC7E52" w:rsidP="00FC7E52">
      <w:pPr>
        <w:pStyle w:val="TH"/>
      </w:pPr>
      <w:r w:rsidRPr="00567618">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53" w:name="_MCCTEMPBM_CRPT86941400___7"/>
            <w:bookmarkStart w:id="6454" w:name="_MCCTEMPBM_CRPT86941401___4" w:colFirst="1" w:colLast="7"/>
            <w:r w:rsidRPr="00567618">
              <w:rPr>
                <w:rFonts w:ascii="Arial" w:hAnsi="Arial" w:cs="Arial"/>
                <w:b/>
                <w:bCs/>
                <w:color w:val="000000"/>
                <w:sz w:val="16"/>
                <w:szCs w:val="16"/>
              </w:rPr>
              <w:t>Mode</w:t>
            </w:r>
            <w:bookmarkEnd w:id="645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55" w:name="_MCCTEMPBM_CRPT86941402___7"/>
            <w:bookmarkStart w:id="6456" w:name="_MCCTEMPBM_CRPT86941403___4" w:colFirst="1" w:colLast="7"/>
            <w:bookmarkEnd w:id="6454"/>
            <w:r w:rsidRPr="00567618">
              <w:rPr>
                <w:rFonts w:ascii="Arial" w:hAnsi="Arial" w:cs="Arial"/>
                <w:color w:val="000000"/>
                <w:sz w:val="16"/>
                <w:szCs w:val="16"/>
              </w:rPr>
              <w:t>Bits per speech frame</w:t>
            </w:r>
            <w:bookmarkEnd w:id="6455"/>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57" w:name="_MCCTEMPBM_CRPT86941404___7"/>
            <w:bookmarkStart w:id="6458" w:name="_MCCTEMPBM_CRPT86941405___4" w:colFirst="1" w:colLast="7"/>
            <w:bookmarkEnd w:id="6456"/>
            <w:r w:rsidRPr="00567618">
              <w:rPr>
                <w:rFonts w:ascii="Arial" w:hAnsi="Arial" w:cs="Arial"/>
                <w:color w:val="000000"/>
                <w:sz w:val="16"/>
                <w:szCs w:val="16"/>
              </w:rPr>
              <w:t>Payload header and ToC</w:t>
            </w:r>
            <w:bookmarkEnd w:id="6457"/>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59" w:name="_MCCTEMPBM_CRPT86941406___7"/>
            <w:bookmarkStart w:id="6460" w:name="_MCCTEMPBM_CRPT86941407___4" w:colFirst="1" w:colLast="7"/>
            <w:bookmarkEnd w:id="6458"/>
            <w:r w:rsidRPr="00567618">
              <w:rPr>
                <w:rFonts w:ascii="Arial" w:hAnsi="Arial" w:cs="Arial"/>
                <w:color w:val="000000"/>
                <w:sz w:val="16"/>
                <w:szCs w:val="16"/>
              </w:rPr>
              <w:t>RTP payload (bits)</w:t>
            </w:r>
            <w:bookmarkEnd w:id="6459"/>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61" w:name="_MCCTEMPBM_CRPT86941408___7"/>
            <w:bookmarkStart w:id="6462" w:name="_MCCTEMPBM_CRPT86941409___4" w:colFirst="1" w:colLast="7"/>
            <w:bookmarkEnd w:id="6460"/>
            <w:r w:rsidRPr="00567618">
              <w:rPr>
                <w:rFonts w:ascii="Arial" w:hAnsi="Arial" w:cs="Arial"/>
                <w:color w:val="000000"/>
                <w:sz w:val="16"/>
                <w:szCs w:val="16"/>
              </w:rPr>
              <w:t>RTP payload (bytes)</w:t>
            </w:r>
            <w:bookmarkEnd w:id="6461"/>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63" w:name="_MCCTEMPBM_CRPT86941410___7"/>
            <w:bookmarkStart w:id="6464" w:name="_MCCTEMPBM_CRPT86941411___4" w:colFirst="1" w:colLast="7"/>
            <w:bookmarkEnd w:id="6462"/>
            <w:r w:rsidRPr="00567618">
              <w:rPr>
                <w:rFonts w:ascii="Arial" w:hAnsi="Arial" w:cs="Arial"/>
                <w:color w:val="000000"/>
                <w:sz w:val="16"/>
                <w:szCs w:val="16"/>
              </w:rPr>
              <w:t>Rounded-up RTP payload (bytes)</w:t>
            </w:r>
            <w:bookmarkEnd w:id="6463"/>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65" w:name="_MCCTEMPBM_CRPT86941412___7"/>
            <w:bookmarkStart w:id="6466" w:name="_MCCTEMPBM_CRPT86941413___4" w:colFirst="1" w:colLast="7"/>
            <w:bookmarkEnd w:id="6464"/>
            <w:r w:rsidRPr="00567618">
              <w:rPr>
                <w:rFonts w:ascii="Arial" w:hAnsi="Arial" w:cs="Arial"/>
                <w:color w:val="000000"/>
                <w:sz w:val="16"/>
                <w:szCs w:val="16"/>
              </w:rPr>
              <w:t>Rounded-up RTP payload (bits)</w:t>
            </w:r>
            <w:bookmarkEnd w:id="6465"/>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67" w:name="_MCCTEMPBM_CRPT86941414___7"/>
            <w:bookmarkStart w:id="6468" w:name="_MCCTEMPBM_CRPT86941415___4" w:colFirst="1" w:colLast="7"/>
            <w:bookmarkEnd w:id="6466"/>
            <w:r w:rsidRPr="00567618">
              <w:rPr>
                <w:rFonts w:ascii="Arial" w:hAnsi="Arial" w:cs="Arial"/>
                <w:color w:val="000000"/>
                <w:sz w:val="16"/>
                <w:szCs w:val="16"/>
              </w:rPr>
              <w:t>RTP header</w:t>
            </w:r>
            <w:bookmarkEnd w:id="6467"/>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69" w:name="_MCCTEMPBM_CRPT86941416___7"/>
            <w:bookmarkStart w:id="6470" w:name="_MCCTEMPBM_CRPT86941417___4" w:colFirst="1" w:colLast="7"/>
            <w:bookmarkEnd w:id="6468"/>
            <w:r w:rsidRPr="00567618">
              <w:rPr>
                <w:rFonts w:ascii="Arial" w:hAnsi="Arial" w:cs="Arial"/>
                <w:color w:val="000000"/>
                <w:sz w:val="16"/>
                <w:szCs w:val="16"/>
              </w:rPr>
              <w:t>UDP header</w:t>
            </w:r>
            <w:bookmarkEnd w:id="6469"/>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71" w:name="_MCCTEMPBM_CRPT86941418___7"/>
            <w:bookmarkStart w:id="6472" w:name="_MCCTEMPBM_CRPT86941419___4" w:colFirst="1" w:colLast="7"/>
            <w:bookmarkEnd w:id="6470"/>
            <w:r w:rsidRPr="00567618">
              <w:rPr>
                <w:rFonts w:ascii="Arial" w:hAnsi="Arial" w:cs="Arial"/>
                <w:color w:val="000000"/>
                <w:sz w:val="16"/>
                <w:szCs w:val="16"/>
              </w:rPr>
              <w:t>IPv6 header</w:t>
            </w:r>
            <w:bookmarkEnd w:id="6471"/>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73" w:name="_MCCTEMPBM_CRPT86941420___7"/>
            <w:bookmarkStart w:id="6474" w:name="_MCCTEMPBM_CRPT86941421___4" w:colFirst="1" w:colLast="7"/>
            <w:bookmarkEnd w:id="6472"/>
            <w:r w:rsidRPr="00567618">
              <w:rPr>
                <w:rFonts w:ascii="Arial" w:hAnsi="Arial" w:cs="Arial"/>
                <w:color w:val="000000"/>
                <w:sz w:val="16"/>
                <w:szCs w:val="16"/>
              </w:rPr>
              <w:t>Total bits per 40 ms</w:t>
            </w:r>
            <w:bookmarkEnd w:id="6473"/>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75" w:name="_MCCTEMPBM_CRPT86941422___7"/>
            <w:bookmarkStart w:id="6476" w:name="_MCCTEMPBM_CRPT86941423___4" w:colFirst="1" w:colLast="7"/>
            <w:bookmarkEnd w:id="6474"/>
            <w:r w:rsidRPr="00567618">
              <w:rPr>
                <w:rFonts w:ascii="Arial" w:hAnsi="Arial" w:cs="Arial"/>
                <w:color w:val="000000"/>
                <w:sz w:val="16"/>
                <w:szCs w:val="16"/>
              </w:rPr>
              <w:t>Total bit-rate (kbps)</w:t>
            </w:r>
            <w:bookmarkEnd w:id="6475"/>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77" w:name="_MCCTEMPBM_CRPT86941424___7"/>
            <w:bookmarkStart w:id="6478" w:name="_MCCTEMPBM_CRPT86941425___4" w:colFirst="1" w:colLast="7"/>
            <w:bookmarkEnd w:id="6476"/>
            <w:r w:rsidRPr="00567618">
              <w:rPr>
                <w:rFonts w:ascii="Arial" w:hAnsi="Arial" w:cs="Arial"/>
                <w:color w:val="000000"/>
                <w:sz w:val="16"/>
                <w:szCs w:val="16"/>
              </w:rPr>
              <w:t>AS</w:t>
            </w:r>
            <w:bookmarkEnd w:id="6477"/>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79" w:name="_MCCTEMPBM_CRPT86941426___4"/>
      <w:bookmarkEnd w:id="6478"/>
    </w:p>
    <w:bookmarkEnd w:id="6479"/>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80" w:name="_MCCTEMPBM_CRPT86941427___7"/>
            <w:bookmarkStart w:id="6481" w:name="_MCCTEMPBM_CRPT86941428___4" w:colFirst="1" w:colLast="7"/>
            <w:r w:rsidRPr="00567618">
              <w:rPr>
                <w:rFonts w:ascii="Arial" w:hAnsi="Arial" w:cs="Arial"/>
                <w:b/>
                <w:bCs/>
                <w:color w:val="000000"/>
                <w:sz w:val="16"/>
                <w:szCs w:val="16"/>
              </w:rPr>
              <w:t>Mode</w:t>
            </w:r>
            <w:bookmarkEnd w:id="648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82" w:name="_MCCTEMPBM_CRPT86941429___7"/>
            <w:bookmarkStart w:id="6483" w:name="_MCCTEMPBM_CRPT86941430___4" w:colFirst="1" w:colLast="7"/>
            <w:bookmarkEnd w:id="6481"/>
            <w:r w:rsidRPr="00567618">
              <w:rPr>
                <w:rFonts w:ascii="Arial" w:hAnsi="Arial" w:cs="Arial"/>
                <w:color w:val="000000"/>
                <w:sz w:val="16"/>
                <w:szCs w:val="16"/>
              </w:rPr>
              <w:t>Bits per speech frame</w:t>
            </w:r>
            <w:bookmarkEnd w:id="6482"/>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84" w:name="_MCCTEMPBM_CRPT86941431___7"/>
            <w:bookmarkStart w:id="6485" w:name="_MCCTEMPBM_CRPT86941432___4" w:colFirst="1" w:colLast="7"/>
            <w:bookmarkEnd w:id="6483"/>
            <w:r w:rsidRPr="00567618">
              <w:rPr>
                <w:rFonts w:ascii="Arial" w:hAnsi="Arial" w:cs="Arial"/>
                <w:color w:val="000000"/>
                <w:sz w:val="16"/>
                <w:szCs w:val="16"/>
              </w:rPr>
              <w:t>Speech frame size (bytes)</w:t>
            </w:r>
            <w:bookmarkEnd w:id="6484"/>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86" w:name="_MCCTEMPBM_CRPT86941433___7"/>
            <w:bookmarkStart w:id="6487" w:name="_MCCTEMPBM_CRPT86941434___4" w:colFirst="1" w:colLast="7"/>
            <w:bookmarkEnd w:id="6485"/>
            <w:r w:rsidRPr="00567618">
              <w:rPr>
                <w:rFonts w:ascii="Arial" w:hAnsi="Arial" w:cs="Arial"/>
                <w:color w:val="000000"/>
                <w:sz w:val="16"/>
                <w:szCs w:val="16"/>
              </w:rPr>
              <w:t>Rounded-up speech frame size (bytes)</w:t>
            </w:r>
            <w:bookmarkEnd w:id="6486"/>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88" w:name="_MCCTEMPBM_CRPT86941435___7"/>
            <w:bookmarkStart w:id="6489" w:name="_MCCTEMPBM_CRPT86941436___4" w:colFirst="1" w:colLast="7"/>
            <w:bookmarkEnd w:id="6487"/>
            <w:r w:rsidRPr="00567618">
              <w:rPr>
                <w:rFonts w:ascii="Arial" w:hAnsi="Arial" w:cs="Arial"/>
                <w:color w:val="000000"/>
                <w:sz w:val="16"/>
                <w:szCs w:val="16"/>
              </w:rPr>
              <w:t>Rounded-up speech frame size (bits)</w:t>
            </w:r>
            <w:bookmarkEnd w:id="6488"/>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90" w:name="_MCCTEMPBM_CRPT86941437___7"/>
            <w:bookmarkStart w:id="6491" w:name="_MCCTEMPBM_CRPT86941438___4" w:colFirst="1" w:colLast="7"/>
            <w:bookmarkEnd w:id="6489"/>
            <w:r w:rsidRPr="00567618">
              <w:rPr>
                <w:rFonts w:ascii="Arial" w:hAnsi="Arial" w:cs="Arial"/>
                <w:color w:val="000000"/>
                <w:sz w:val="16"/>
                <w:szCs w:val="16"/>
              </w:rPr>
              <w:t>Payload header and ToC</w:t>
            </w:r>
            <w:bookmarkEnd w:id="6490"/>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92" w:name="_MCCTEMPBM_CRPT86941439___7"/>
            <w:bookmarkStart w:id="6493" w:name="_MCCTEMPBM_CRPT86941440___4" w:colFirst="1" w:colLast="7"/>
            <w:bookmarkEnd w:id="6491"/>
            <w:r w:rsidRPr="00567618">
              <w:rPr>
                <w:rFonts w:ascii="Arial" w:hAnsi="Arial" w:cs="Arial"/>
                <w:color w:val="000000"/>
                <w:sz w:val="16"/>
                <w:szCs w:val="16"/>
              </w:rPr>
              <w:t>RTP payload (bits)</w:t>
            </w:r>
            <w:bookmarkEnd w:id="6492"/>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94" w:name="_MCCTEMPBM_CRPT86941441___7"/>
            <w:bookmarkStart w:id="6495" w:name="_MCCTEMPBM_CRPT86941442___4" w:colFirst="1" w:colLast="7"/>
            <w:bookmarkEnd w:id="6493"/>
            <w:r w:rsidRPr="00567618">
              <w:rPr>
                <w:rFonts w:ascii="Arial" w:hAnsi="Arial" w:cs="Arial"/>
                <w:color w:val="000000"/>
                <w:sz w:val="16"/>
                <w:szCs w:val="16"/>
              </w:rPr>
              <w:t>RTP header</w:t>
            </w:r>
            <w:bookmarkEnd w:id="6494"/>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96" w:name="_MCCTEMPBM_CRPT86941443___7"/>
            <w:bookmarkStart w:id="6497" w:name="_MCCTEMPBM_CRPT86941444___4" w:colFirst="1" w:colLast="7"/>
            <w:bookmarkEnd w:id="6495"/>
            <w:r w:rsidRPr="00567618">
              <w:rPr>
                <w:rFonts w:ascii="Arial" w:hAnsi="Arial" w:cs="Arial"/>
                <w:color w:val="000000"/>
                <w:sz w:val="16"/>
                <w:szCs w:val="16"/>
              </w:rPr>
              <w:t>UDP header</w:t>
            </w:r>
            <w:bookmarkEnd w:id="6496"/>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98" w:name="_MCCTEMPBM_CRPT86941445___7"/>
            <w:bookmarkStart w:id="6499" w:name="_MCCTEMPBM_CRPT86941446___4" w:colFirst="1" w:colLast="7"/>
            <w:bookmarkEnd w:id="6497"/>
            <w:r w:rsidRPr="00567618">
              <w:rPr>
                <w:rFonts w:ascii="Arial" w:hAnsi="Arial" w:cs="Arial"/>
                <w:color w:val="000000"/>
                <w:sz w:val="16"/>
                <w:szCs w:val="16"/>
              </w:rPr>
              <w:t>IPv4 header</w:t>
            </w:r>
            <w:bookmarkEnd w:id="6498"/>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500" w:name="_MCCTEMPBM_CRPT86941447___7"/>
            <w:bookmarkStart w:id="6501" w:name="_MCCTEMPBM_CRPT86941448___4" w:colFirst="1" w:colLast="7"/>
            <w:bookmarkEnd w:id="6499"/>
            <w:r w:rsidRPr="00567618">
              <w:rPr>
                <w:rFonts w:ascii="Arial" w:hAnsi="Arial" w:cs="Arial"/>
                <w:color w:val="000000"/>
                <w:sz w:val="16"/>
                <w:szCs w:val="16"/>
              </w:rPr>
              <w:t>Total bits per 40 ms</w:t>
            </w:r>
            <w:bookmarkEnd w:id="6500"/>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502" w:name="_MCCTEMPBM_CRPT86941449___7"/>
            <w:bookmarkStart w:id="6503" w:name="_MCCTEMPBM_CRPT86941450___4" w:colFirst="1" w:colLast="7"/>
            <w:bookmarkEnd w:id="6501"/>
            <w:r w:rsidRPr="00567618">
              <w:rPr>
                <w:rFonts w:ascii="Arial" w:hAnsi="Arial" w:cs="Arial"/>
                <w:color w:val="000000"/>
                <w:sz w:val="16"/>
                <w:szCs w:val="16"/>
              </w:rPr>
              <w:t>Total bit-rate (kbps)</w:t>
            </w:r>
            <w:bookmarkEnd w:id="6502"/>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504" w:name="_MCCTEMPBM_CRPT86941451___7"/>
            <w:bookmarkStart w:id="6505" w:name="_MCCTEMPBM_CRPT86941452___4" w:colFirst="1" w:colLast="7"/>
            <w:bookmarkEnd w:id="6503"/>
            <w:r w:rsidRPr="00567618">
              <w:rPr>
                <w:rFonts w:ascii="Arial" w:hAnsi="Arial" w:cs="Arial"/>
                <w:color w:val="000000"/>
                <w:sz w:val="16"/>
                <w:szCs w:val="16"/>
              </w:rPr>
              <w:t>AS</w:t>
            </w:r>
            <w:bookmarkEnd w:id="6504"/>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506" w:name="_MCCTEMPBM_CRPT86941453___4"/>
      <w:bookmarkEnd w:id="6505"/>
    </w:p>
    <w:bookmarkEnd w:id="6506"/>
    <w:p w14:paraId="7D980B19" w14:textId="77777777" w:rsidR="00FC7E52" w:rsidRPr="00567618" w:rsidRDefault="00FC7E52" w:rsidP="00FC7E52">
      <w:pPr>
        <w:pStyle w:val="TH"/>
      </w:pPr>
      <w:r w:rsidRPr="00567618">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507" w:name="_MCCTEMPBM_CRPT86941454___7"/>
            <w:bookmarkStart w:id="6508" w:name="_MCCTEMPBM_CRPT86941455___4" w:colFirst="1" w:colLast="7"/>
            <w:r w:rsidRPr="00567618">
              <w:rPr>
                <w:rFonts w:ascii="Arial" w:hAnsi="Arial" w:cs="Arial"/>
                <w:b/>
                <w:bCs/>
                <w:color w:val="000000"/>
                <w:sz w:val="16"/>
                <w:szCs w:val="16"/>
              </w:rPr>
              <w:t>Mode</w:t>
            </w:r>
            <w:bookmarkEnd w:id="650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509" w:name="_MCCTEMPBM_CRPT86941456___7"/>
            <w:bookmarkStart w:id="6510" w:name="_MCCTEMPBM_CRPT86941457___4" w:colFirst="1" w:colLast="7"/>
            <w:bookmarkEnd w:id="6508"/>
            <w:r w:rsidRPr="00567618">
              <w:rPr>
                <w:rFonts w:ascii="Arial" w:hAnsi="Arial" w:cs="Arial"/>
                <w:color w:val="000000"/>
                <w:sz w:val="16"/>
                <w:szCs w:val="16"/>
              </w:rPr>
              <w:t>Bits per speech frame</w:t>
            </w:r>
            <w:bookmarkEnd w:id="6509"/>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511" w:name="_MCCTEMPBM_CRPT86941458___7"/>
            <w:bookmarkStart w:id="6512" w:name="_MCCTEMPBM_CRPT86941459___4" w:colFirst="1" w:colLast="7"/>
            <w:bookmarkEnd w:id="6510"/>
            <w:r w:rsidRPr="00567618">
              <w:rPr>
                <w:rFonts w:ascii="Arial" w:hAnsi="Arial" w:cs="Arial"/>
                <w:color w:val="000000"/>
                <w:sz w:val="16"/>
                <w:szCs w:val="16"/>
              </w:rPr>
              <w:t>Speech frame size (bytes)</w:t>
            </w:r>
            <w:bookmarkEnd w:id="6511"/>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513" w:name="_MCCTEMPBM_CRPT86941460___7"/>
            <w:bookmarkStart w:id="6514" w:name="_MCCTEMPBM_CRPT86941461___4" w:colFirst="1" w:colLast="7"/>
            <w:bookmarkEnd w:id="6512"/>
            <w:r w:rsidRPr="00567618">
              <w:rPr>
                <w:rFonts w:ascii="Arial" w:hAnsi="Arial" w:cs="Arial"/>
                <w:color w:val="000000"/>
                <w:sz w:val="16"/>
                <w:szCs w:val="16"/>
              </w:rPr>
              <w:t>Rounded-up speech frame size (bytes)</w:t>
            </w:r>
            <w:bookmarkEnd w:id="6513"/>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515" w:name="_MCCTEMPBM_CRPT86941462___7"/>
            <w:bookmarkStart w:id="6516" w:name="_MCCTEMPBM_CRPT86941463___4" w:colFirst="1" w:colLast="7"/>
            <w:bookmarkEnd w:id="6514"/>
            <w:r w:rsidRPr="00567618">
              <w:rPr>
                <w:rFonts w:ascii="Arial" w:hAnsi="Arial" w:cs="Arial"/>
                <w:color w:val="000000"/>
                <w:sz w:val="16"/>
                <w:szCs w:val="16"/>
              </w:rPr>
              <w:t>Rounded-up speech frame size (bits)</w:t>
            </w:r>
            <w:bookmarkEnd w:id="6515"/>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517" w:name="_MCCTEMPBM_CRPT86941464___7"/>
            <w:bookmarkStart w:id="6518" w:name="_MCCTEMPBM_CRPT86941465___4" w:colFirst="1" w:colLast="7"/>
            <w:bookmarkEnd w:id="6516"/>
            <w:r w:rsidRPr="00567618">
              <w:rPr>
                <w:rFonts w:ascii="Arial" w:hAnsi="Arial" w:cs="Arial"/>
                <w:color w:val="000000"/>
                <w:sz w:val="16"/>
                <w:szCs w:val="16"/>
              </w:rPr>
              <w:t>Payload header and ToC</w:t>
            </w:r>
            <w:bookmarkEnd w:id="6517"/>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519" w:name="_MCCTEMPBM_CRPT86941466___7"/>
            <w:bookmarkStart w:id="6520" w:name="_MCCTEMPBM_CRPT86941467___4" w:colFirst="1" w:colLast="7"/>
            <w:bookmarkEnd w:id="6518"/>
            <w:r w:rsidRPr="00567618">
              <w:rPr>
                <w:rFonts w:ascii="Arial" w:hAnsi="Arial" w:cs="Arial"/>
                <w:color w:val="000000"/>
                <w:sz w:val="16"/>
                <w:szCs w:val="16"/>
              </w:rPr>
              <w:t>RTP payload (bits)</w:t>
            </w:r>
            <w:bookmarkEnd w:id="6519"/>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521" w:name="_MCCTEMPBM_CRPT86941468___7"/>
            <w:bookmarkStart w:id="6522" w:name="_MCCTEMPBM_CRPT86941469___4" w:colFirst="1" w:colLast="7"/>
            <w:bookmarkEnd w:id="6520"/>
            <w:r w:rsidRPr="00567618">
              <w:rPr>
                <w:rFonts w:ascii="Arial" w:hAnsi="Arial" w:cs="Arial"/>
                <w:color w:val="000000"/>
                <w:sz w:val="16"/>
                <w:szCs w:val="16"/>
              </w:rPr>
              <w:t>RTP header</w:t>
            </w:r>
            <w:bookmarkEnd w:id="6521"/>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523" w:name="_MCCTEMPBM_CRPT86941470___7"/>
            <w:bookmarkStart w:id="6524" w:name="_MCCTEMPBM_CRPT86941471___4" w:colFirst="1" w:colLast="7"/>
            <w:bookmarkEnd w:id="6522"/>
            <w:r w:rsidRPr="00567618">
              <w:rPr>
                <w:rFonts w:ascii="Arial" w:hAnsi="Arial" w:cs="Arial"/>
                <w:color w:val="000000"/>
                <w:sz w:val="16"/>
                <w:szCs w:val="16"/>
              </w:rPr>
              <w:t>UDP header</w:t>
            </w:r>
            <w:bookmarkEnd w:id="6523"/>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525" w:name="_MCCTEMPBM_CRPT86941472___7"/>
            <w:bookmarkStart w:id="6526" w:name="_MCCTEMPBM_CRPT86941473___4" w:colFirst="1" w:colLast="7"/>
            <w:bookmarkEnd w:id="6524"/>
            <w:r w:rsidRPr="00567618">
              <w:rPr>
                <w:rFonts w:ascii="Arial" w:hAnsi="Arial" w:cs="Arial"/>
                <w:color w:val="000000"/>
                <w:sz w:val="16"/>
                <w:szCs w:val="16"/>
              </w:rPr>
              <w:t>IPv6 header</w:t>
            </w:r>
            <w:bookmarkEnd w:id="6525"/>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527" w:name="_MCCTEMPBM_CRPT86941474___7"/>
            <w:bookmarkStart w:id="6528" w:name="_MCCTEMPBM_CRPT86941475___4" w:colFirst="1" w:colLast="7"/>
            <w:bookmarkEnd w:id="6526"/>
            <w:r w:rsidRPr="00567618">
              <w:rPr>
                <w:rFonts w:ascii="Arial" w:hAnsi="Arial" w:cs="Arial"/>
                <w:color w:val="000000"/>
                <w:sz w:val="16"/>
                <w:szCs w:val="16"/>
              </w:rPr>
              <w:t>Total bits per 40 ms</w:t>
            </w:r>
            <w:bookmarkEnd w:id="6527"/>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29" w:name="_MCCTEMPBM_CRPT86941476___7"/>
            <w:bookmarkStart w:id="6530" w:name="_MCCTEMPBM_CRPT86941477___4" w:colFirst="1" w:colLast="7"/>
            <w:bookmarkEnd w:id="6528"/>
            <w:r w:rsidRPr="00567618">
              <w:rPr>
                <w:rFonts w:ascii="Arial" w:hAnsi="Arial" w:cs="Arial"/>
                <w:color w:val="000000"/>
                <w:sz w:val="16"/>
                <w:szCs w:val="16"/>
              </w:rPr>
              <w:t>Total bit-rate (kbps)</w:t>
            </w:r>
            <w:bookmarkEnd w:id="6529"/>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31" w:name="_MCCTEMPBM_CRPT86941478___7"/>
            <w:bookmarkStart w:id="6532" w:name="_MCCTEMPBM_CRPT86941479___4" w:colFirst="1" w:colLast="7"/>
            <w:bookmarkEnd w:id="6530"/>
            <w:r w:rsidRPr="00567618">
              <w:rPr>
                <w:rFonts w:ascii="Arial" w:hAnsi="Arial" w:cs="Arial"/>
                <w:color w:val="000000"/>
                <w:sz w:val="16"/>
                <w:szCs w:val="16"/>
              </w:rPr>
              <w:t>AS</w:t>
            </w:r>
            <w:bookmarkEnd w:id="6531"/>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33" w:name="_MCCTEMPBM_CRPT86941480___4"/>
      <w:bookmarkEnd w:id="6532"/>
    </w:p>
    <w:bookmarkEnd w:id="6533"/>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34" w:name="_MCCTEMPBM_CRPT86941481___7"/>
            <w:bookmarkStart w:id="6535" w:name="_MCCTEMPBM_CRPT86941482___4" w:colFirst="1" w:colLast="8"/>
            <w:r w:rsidRPr="00567618">
              <w:rPr>
                <w:rFonts w:ascii="Arial" w:hAnsi="Arial" w:cs="Arial"/>
                <w:b/>
                <w:bCs/>
                <w:color w:val="000000"/>
                <w:sz w:val="16"/>
                <w:szCs w:val="16"/>
              </w:rPr>
              <w:t>Mode</w:t>
            </w:r>
            <w:bookmarkEnd w:id="653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36" w:name="_MCCTEMPBM_CRPT86941483___7"/>
            <w:bookmarkStart w:id="6537" w:name="_MCCTEMPBM_CRPT86941484___4" w:colFirst="1" w:colLast="8"/>
            <w:bookmarkEnd w:id="6535"/>
            <w:r w:rsidRPr="00567618">
              <w:rPr>
                <w:rFonts w:ascii="Arial" w:hAnsi="Arial" w:cs="Arial"/>
                <w:color w:val="000000"/>
                <w:sz w:val="16"/>
                <w:szCs w:val="16"/>
              </w:rPr>
              <w:t>Bits per speech frame</w:t>
            </w:r>
            <w:bookmarkEnd w:id="6536"/>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38" w:name="_MCCTEMPBM_CRPT86941485___7"/>
            <w:bookmarkStart w:id="6539" w:name="_MCCTEMPBM_CRPT86941486___4" w:colFirst="1" w:colLast="8"/>
            <w:bookmarkEnd w:id="6537"/>
            <w:r w:rsidRPr="00567618">
              <w:rPr>
                <w:rFonts w:ascii="Arial" w:hAnsi="Arial" w:cs="Arial"/>
                <w:color w:val="000000"/>
                <w:sz w:val="16"/>
                <w:szCs w:val="16"/>
              </w:rPr>
              <w:t>Payload header and ToC</w:t>
            </w:r>
            <w:bookmarkEnd w:id="6538"/>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40" w:name="_MCCTEMPBM_CRPT86941487___7"/>
            <w:bookmarkStart w:id="6541" w:name="_MCCTEMPBM_CRPT86941488___4" w:colFirst="1" w:colLast="8"/>
            <w:bookmarkEnd w:id="6539"/>
            <w:r w:rsidRPr="00567618">
              <w:rPr>
                <w:rFonts w:ascii="Arial" w:hAnsi="Arial" w:cs="Arial"/>
                <w:color w:val="000000"/>
                <w:sz w:val="16"/>
                <w:szCs w:val="16"/>
              </w:rPr>
              <w:t>RTP payload (bits)</w:t>
            </w:r>
            <w:bookmarkEnd w:id="6540"/>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42" w:name="_MCCTEMPBM_CRPT86941489___7"/>
            <w:bookmarkStart w:id="6543" w:name="_MCCTEMPBM_CRPT86941490___4" w:colFirst="1" w:colLast="8"/>
            <w:bookmarkEnd w:id="6541"/>
            <w:r w:rsidRPr="00567618">
              <w:rPr>
                <w:rFonts w:ascii="Arial" w:hAnsi="Arial" w:cs="Arial"/>
                <w:color w:val="000000"/>
                <w:sz w:val="16"/>
                <w:szCs w:val="16"/>
              </w:rPr>
              <w:t>RTP payload (bytes)</w:t>
            </w:r>
            <w:bookmarkEnd w:id="6542"/>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44" w:name="_MCCTEMPBM_CRPT86941491___7"/>
            <w:bookmarkStart w:id="6545" w:name="_MCCTEMPBM_CRPT86941492___4" w:colFirst="1" w:colLast="8"/>
            <w:bookmarkEnd w:id="6543"/>
            <w:r w:rsidRPr="00567618">
              <w:rPr>
                <w:rFonts w:ascii="Arial" w:hAnsi="Arial" w:cs="Arial"/>
                <w:color w:val="000000"/>
                <w:sz w:val="16"/>
                <w:szCs w:val="16"/>
              </w:rPr>
              <w:t>Rounded-up RTP payload (bytes)</w:t>
            </w:r>
            <w:bookmarkEnd w:id="6544"/>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46" w:name="_MCCTEMPBM_CRPT86941493___7"/>
            <w:bookmarkStart w:id="6547" w:name="_MCCTEMPBM_CRPT86941494___4" w:colFirst="1" w:colLast="8"/>
            <w:bookmarkEnd w:id="6545"/>
            <w:r w:rsidRPr="00567618">
              <w:rPr>
                <w:rFonts w:ascii="Arial" w:hAnsi="Arial" w:cs="Arial"/>
                <w:color w:val="000000"/>
                <w:sz w:val="16"/>
                <w:szCs w:val="16"/>
              </w:rPr>
              <w:t>Rounded-up RTP payload (bits)</w:t>
            </w:r>
            <w:bookmarkEnd w:id="6546"/>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48" w:name="_MCCTEMPBM_CRPT86941495___7"/>
            <w:bookmarkStart w:id="6549" w:name="_MCCTEMPBM_CRPT86941496___4" w:colFirst="1" w:colLast="8"/>
            <w:bookmarkEnd w:id="6547"/>
            <w:r w:rsidRPr="00567618">
              <w:rPr>
                <w:rFonts w:ascii="Arial" w:hAnsi="Arial" w:cs="Arial"/>
                <w:color w:val="000000"/>
                <w:sz w:val="16"/>
                <w:szCs w:val="16"/>
              </w:rPr>
              <w:t>RTP header</w:t>
            </w:r>
            <w:bookmarkEnd w:id="6548"/>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50" w:name="_MCCTEMPBM_CRPT86941497___7"/>
            <w:bookmarkStart w:id="6551" w:name="_MCCTEMPBM_CRPT86941498___4" w:colFirst="1" w:colLast="8"/>
            <w:bookmarkEnd w:id="6549"/>
            <w:r w:rsidRPr="00567618">
              <w:rPr>
                <w:rFonts w:ascii="Arial" w:hAnsi="Arial" w:cs="Arial"/>
                <w:color w:val="000000"/>
                <w:sz w:val="16"/>
                <w:szCs w:val="16"/>
              </w:rPr>
              <w:t>UDP header</w:t>
            </w:r>
            <w:bookmarkEnd w:id="6550"/>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52" w:name="_MCCTEMPBM_CRPT86941499___7"/>
            <w:bookmarkStart w:id="6553" w:name="_MCCTEMPBM_CRPT86941500___4" w:colFirst="1" w:colLast="8"/>
            <w:bookmarkEnd w:id="6551"/>
            <w:r w:rsidRPr="00567618">
              <w:rPr>
                <w:rFonts w:ascii="Arial" w:hAnsi="Arial" w:cs="Arial"/>
                <w:color w:val="000000"/>
                <w:sz w:val="16"/>
                <w:szCs w:val="16"/>
              </w:rPr>
              <w:t>IPv4 header</w:t>
            </w:r>
            <w:bookmarkEnd w:id="6552"/>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54" w:name="_MCCTEMPBM_CRPT86941501___7"/>
            <w:bookmarkStart w:id="6555" w:name="_MCCTEMPBM_CRPT86941502___4" w:colFirst="1" w:colLast="8"/>
            <w:bookmarkEnd w:id="6553"/>
            <w:r w:rsidRPr="00567618">
              <w:rPr>
                <w:rFonts w:ascii="Arial" w:hAnsi="Arial" w:cs="Arial"/>
                <w:color w:val="000000"/>
                <w:sz w:val="16"/>
                <w:szCs w:val="16"/>
              </w:rPr>
              <w:t>Total bits per 40 ms</w:t>
            </w:r>
            <w:bookmarkEnd w:id="6554"/>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56" w:name="_MCCTEMPBM_CRPT86941503___7"/>
            <w:bookmarkStart w:id="6557" w:name="_MCCTEMPBM_CRPT86941504___4" w:colFirst="1" w:colLast="8"/>
            <w:bookmarkEnd w:id="6555"/>
            <w:r w:rsidRPr="00567618">
              <w:rPr>
                <w:rFonts w:ascii="Arial" w:hAnsi="Arial" w:cs="Arial"/>
                <w:color w:val="000000"/>
                <w:sz w:val="16"/>
                <w:szCs w:val="16"/>
              </w:rPr>
              <w:t>Total bit-rate (kbps)</w:t>
            </w:r>
            <w:bookmarkEnd w:id="6556"/>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58" w:name="_MCCTEMPBM_CRPT86941505___7"/>
            <w:bookmarkStart w:id="6559" w:name="_MCCTEMPBM_CRPT86941506___4" w:colFirst="1" w:colLast="8"/>
            <w:bookmarkEnd w:id="6557"/>
            <w:r w:rsidRPr="00567618">
              <w:rPr>
                <w:rFonts w:ascii="Arial" w:hAnsi="Arial" w:cs="Arial"/>
                <w:color w:val="000000"/>
                <w:sz w:val="16"/>
                <w:szCs w:val="16"/>
              </w:rPr>
              <w:t>AS</w:t>
            </w:r>
            <w:bookmarkEnd w:id="6558"/>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60" w:name="_MCCTEMPBM_CRPT86941507___4"/>
      <w:bookmarkEnd w:id="6559"/>
    </w:p>
    <w:bookmarkEnd w:id="6560"/>
    <w:p w14:paraId="5B773692" w14:textId="77777777" w:rsidR="00FC7E52" w:rsidRPr="00567618" w:rsidRDefault="00FC7E52" w:rsidP="00FC7E52">
      <w:pPr>
        <w:pStyle w:val="TH"/>
      </w:pPr>
      <w:r w:rsidRPr="00567618">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61" w:name="_MCCTEMPBM_CRPT86941508___7"/>
            <w:bookmarkStart w:id="6562" w:name="_MCCTEMPBM_CRPT86941509___4" w:colFirst="1" w:colLast="8"/>
            <w:r w:rsidRPr="00567618">
              <w:rPr>
                <w:rFonts w:ascii="Arial" w:hAnsi="Arial" w:cs="Arial"/>
                <w:b/>
                <w:bCs/>
                <w:color w:val="000000"/>
                <w:sz w:val="16"/>
                <w:szCs w:val="16"/>
              </w:rPr>
              <w:t>Mode</w:t>
            </w:r>
            <w:bookmarkEnd w:id="656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63" w:name="_MCCTEMPBM_CRPT86941510___7"/>
            <w:bookmarkStart w:id="6564" w:name="_MCCTEMPBM_CRPT86941511___4" w:colFirst="1" w:colLast="8"/>
            <w:bookmarkEnd w:id="6562"/>
            <w:r w:rsidRPr="00567618">
              <w:rPr>
                <w:rFonts w:ascii="Arial" w:hAnsi="Arial" w:cs="Arial"/>
                <w:color w:val="000000"/>
                <w:sz w:val="16"/>
                <w:szCs w:val="16"/>
              </w:rPr>
              <w:t>Bits per speech frame</w:t>
            </w:r>
            <w:bookmarkEnd w:id="6563"/>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65" w:name="_MCCTEMPBM_CRPT86941512___7"/>
            <w:bookmarkStart w:id="6566" w:name="_MCCTEMPBM_CRPT86941513___4" w:colFirst="1" w:colLast="8"/>
            <w:bookmarkEnd w:id="6564"/>
            <w:r w:rsidRPr="00567618">
              <w:rPr>
                <w:rFonts w:ascii="Arial" w:hAnsi="Arial" w:cs="Arial"/>
                <w:color w:val="000000"/>
                <w:sz w:val="16"/>
                <w:szCs w:val="16"/>
              </w:rPr>
              <w:t>Payload header and ToC</w:t>
            </w:r>
            <w:bookmarkEnd w:id="6565"/>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67" w:name="_MCCTEMPBM_CRPT86941514___7"/>
            <w:bookmarkStart w:id="6568" w:name="_MCCTEMPBM_CRPT86941515___4" w:colFirst="1" w:colLast="8"/>
            <w:bookmarkEnd w:id="6566"/>
            <w:r w:rsidRPr="00567618">
              <w:rPr>
                <w:rFonts w:ascii="Arial" w:hAnsi="Arial" w:cs="Arial"/>
                <w:color w:val="000000"/>
                <w:sz w:val="16"/>
                <w:szCs w:val="16"/>
              </w:rPr>
              <w:t>RTP payload (bits)</w:t>
            </w:r>
            <w:bookmarkEnd w:id="6567"/>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69" w:name="_MCCTEMPBM_CRPT86941516___7"/>
            <w:bookmarkStart w:id="6570" w:name="_MCCTEMPBM_CRPT86941517___4" w:colFirst="1" w:colLast="8"/>
            <w:bookmarkEnd w:id="6568"/>
            <w:r w:rsidRPr="00567618">
              <w:rPr>
                <w:rFonts w:ascii="Arial" w:hAnsi="Arial" w:cs="Arial"/>
                <w:color w:val="000000"/>
                <w:sz w:val="16"/>
                <w:szCs w:val="16"/>
              </w:rPr>
              <w:t>RTP payload (bytes)</w:t>
            </w:r>
            <w:bookmarkEnd w:id="6569"/>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71" w:name="_MCCTEMPBM_CRPT86941518___7"/>
            <w:bookmarkStart w:id="6572" w:name="_MCCTEMPBM_CRPT86941519___4" w:colFirst="1" w:colLast="8"/>
            <w:bookmarkEnd w:id="6570"/>
            <w:r w:rsidRPr="00567618">
              <w:rPr>
                <w:rFonts w:ascii="Arial" w:hAnsi="Arial" w:cs="Arial"/>
                <w:color w:val="000000"/>
                <w:sz w:val="16"/>
                <w:szCs w:val="16"/>
              </w:rPr>
              <w:t>Rounded-up RTP payload (bytes)</w:t>
            </w:r>
            <w:bookmarkEnd w:id="6571"/>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73" w:name="_MCCTEMPBM_CRPT86941520___7"/>
            <w:bookmarkStart w:id="6574" w:name="_MCCTEMPBM_CRPT86941521___4" w:colFirst="1" w:colLast="8"/>
            <w:bookmarkEnd w:id="6572"/>
            <w:r w:rsidRPr="00567618">
              <w:rPr>
                <w:rFonts w:ascii="Arial" w:hAnsi="Arial" w:cs="Arial"/>
                <w:color w:val="000000"/>
                <w:sz w:val="16"/>
                <w:szCs w:val="16"/>
              </w:rPr>
              <w:t>Rounded-up RTP payload (bits)</w:t>
            </w:r>
            <w:bookmarkEnd w:id="6573"/>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75" w:name="_MCCTEMPBM_CRPT86941522___7"/>
            <w:bookmarkStart w:id="6576" w:name="_MCCTEMPBM_CRPT86941523___4" w:colFirst="1" w:colLast="8"/>
            <w:bookmarkEnd w:id="6574"/>
            <w:r w:rsidRPr="00567618">
              <w:rPr>
                <w:rFonts w:ascii="Arial" w:hAnsi="Arial" w:cs="Arial"/>
                <w:color w:val="000000"/>
                <w:sz w:val="16"/>
                <w:szCs w:val="16"/>
              </w:rPr>
              <w:t>RTP header</w:t>
            </w:r>
            <w:bookmarkEnd w:id="6575"/>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77" w:name="_MCCTEMPBM_CRPT86941524___7"/>
            <w:bookmarkStart w:id="6578" w:name="_MCCTEMPBM_CRPT86941525___4" w:colFirst="1" w:colLast="8"/>
            <w:bookmarkEnd w:id="6576"/>
            <w:r w:rsidRPr="00567618">
              <w:rPr>
                <w:rFonts w:ascii="Arial" w:hAnsi="Arial" w:cs="Arial"/>
                <w:color w:val="000000"/>
                <w:sz w:val="16"/>
                <w:szCs w:val="16"/>
              </w:rPr>
              <w:t>UDP header</w:t>
            </w:r>
            <w:bookmarkEnd w:id="6577"/>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79" w:name="_MCCTEMPBM_CRPT86941526___7"/>
            <w:bookmarkStart w:id="6580" w:name="_MCCTEMPBM_CRPT86941527___4" w:colFirst="1" w:colLast="8"/>
            <w:bookmarkEnd w:id="6578"/>
            <w:r w:rsidRPr="00567618">
              <w:rPr>
                <w:rFonts w:ascii="Arial" w:hAnsi="Arial" w:cs="Arial"/>
                <w:color w:val="000000"/>
                <w:sz w:val="16"/>
                <w:szCs w:val="16"/>
              </w:rPr>
              <w:t>IPv6 header</w:t>
            </w:r>
            <w:bookmarkEnd w:id="6579"/>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81" w:name="_MCCTEMPBM_CRPT86941528___7"/>
            <w:bookmarkStart w:id="6582" w:name="_MCCTEMPBM_CRPT86941529___4" w:colFirst="1" w:colLast="8"/>
            <w:bookmarkEnd w:id="6580"/>
            <w:r w:rsidRPr="00567618">
              <w:rPr>
                <w:rFonts w:ascii="Arial" w:hAnsi="Arial" w:cs="Arial"/>
                <w:color w:val="000000"/>
                <w:sz w:val="16"/>
                <w:szCs w:val="16"/>
              </w:rPr>
              <w:t>Total bits per 40 ms</w:t>
            </w:r>
            <w:bookmarkEnd w:id="6581"/>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83" w:name="_MCCTEMPBM_CRPT86941530___7"/>
            <w:bookmarkStart w:id="6584" w:name="_MCCTEMPBM_CRPT86941531___4" w:colFirst="1" w:colLast="8"/>
            <w:bookmarkEnd w:id="6582"/>
            <w:r w:rsidRPr="00567618">
              <w:rPr>
                <w:rFonts w:ascii="Arial" w:hAnsi="Arial" w:cs="Arial"/>
                <w:color w:val="000000"/>
                <w:sz w:val="16"/>
                <w:szCs w:val="16"/>
              </w:rPr>
              <w:t>Total bit-rate (kbps)</w:t>
            </w:r>
            <w:bookmarkEnd w:id="6583"/>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85" w:name="_MCCTEMPBM_CRPT86941532___7"/>
            <w:bookmarkStart w:id="6586" w:name="_MCCTEMPBM_CRPT86941533___4" w:colFirst="1" w:colLast="8"/>
            <w:bookmarkEnd w:id="6584"/>
            <w:r w:rsidRPr="00567618">
              <w:rPr>
                <w:rFonts w:ascii="Arial" w:hAnsi="Arial" w:cs="Arial"/>
                <w:color w:val="000000"/>
                <w:sz w:val="16"/>
                <w:szCs w:val="16"/>
              </w:rPr>
              <w:t>AS</w:t>
            </w:r>
            <w:bookmarkEnd w:id="6585"/>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87" w:name="_MCCTEMPBM_CRPT86941534___4"/>
      <w:bookmarkEnd w:id="6586"/>
    </w:p>
    <w:bookmarkEnd w:id="6587"/>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88" w:name="_MCCTEMPBM_CRPT86941535___7"/>
            <w:bookmarkStart w:id="6589" w:name="_MCCTEMPBM_CRPT86941536___4" w:colFirst="1" w:colLast="8"/>
            <w:r w:rsidRPr="00567618">
              <w:rPr>
                <w:rFonts w:ascii="Arial" w:hAnsi="Arial" w:cs="Arial"/>
                <w:b/>
                <w:bCs/>
                <w:color w:val="000000"/>
                <w:sz w:val="16"/>
                <w:szCs w:val="16"/>
              </w:rPr>
              <w:t>Mode</w:t>
            </w:r>
            <w:bookmarkEnd w:id="658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90" w:name="_MCCTEMPBM_CRPT86941537___7"/>
            <w:bookmarkStart w:id="6591" w:name="_MCCTEMPBM_CRPT86941538___4" w:colFirst="1" w:colLast="8"/>
            <w:bookmarkEnd w:id="6589"/>
            <w:r w:rsidRPr="00567618">
              <w:rPr>
                <w:rFonts w:ascii="Arial" w:hAnsi="Arial" w:cs="Arial"/>
                <w:color w:val="000000"/>
                <w:sz w:val="16"/>
                <w:szCs w:val="16"/>
              </w:rPr>
              <w:t>Bits per speech frame</w:t>
            </w:r>
            <w:bookmarkEnd w:id="6590"/>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92" w:name="_MCCTEMPBM_CRPT86941539___7"/>
            <w:bookmarkStart w:id="6593" w:name="_MCCTEMPBM_CRPT86941540___4" w:colFirst="1" w:colLast="8"/>
            <w:bookmarkEnd w:id="6591"/>
            <w:r w:rsidRPr="00567618">
              <w:rPr>
                <w:rFonts w:ascii="Arial" w:hAnsi="Arial" w:cs="Arial"/>
                <w:color w:val="000000"/>
                <w:sz w:val="16"/>
                <w:szCs w:val="16"/>
              </w:rPr>
              <w:t>Speech frame size (bytes)</w:t>
            </w:r>
            <w:bookmarkEnd w:id="6592"/>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94" w:name="_MCCTEMPBM_CRPT86941541___7"/>
            <w:bookmarkStart w:id="6595" w:name="_MCCTEMPBM_CRPT86941542___4" w:colFirst="1" w:colLast="8"/>
            <w:bookmarkEnd w:id="6593"/>
            <w:r w:rsidRPr="00567618">
              <w:rPr>
                <w:rFonts w:ascii="Arial" w:hAnsi="Arial" w:cs="Arial"/>
                <w:color w:val="000000"/>
                <w:sz w:val="16"/>
                <w:szCs w:val="16"/>
              </w:rPr>
              <w:t>Rounded-up speech frame size (bytes)</w:t>
            </w:r>
            <w:bookmarkEnd w:id="6594"/>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96" w:name="_MCCTEMPBM_CRPT86941543___7"/>
            <w:bookmarkStart w:id="6597" w:name="_MCCTEMPBM_CRPT86941544___4" w:colFirst="1" w:colLast="8"/>
            <w:bookmarkEnd w:id="6595"/>
            <w:r w:rsidRPr="00567618">
              <w:rPr>
                <w:rFonts w:ascii="Arial" w:hAnsi="Arial" w:cs="Arial"/>
                <w:color w:val="000000"/>
                <w:sz w:val="16"/>
                <w:szCs w:val="16"/>
              </w:rPr>
              <w:t>Rounded-up speech frame size (bits)</w:t>
            </w:r>
            <w:bookmarkEnd w:id="6596"/>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98" w:name="_MCCTEMPBM_CRPT86941545___7"/>
            <w:bookmarkStart w:id="6599" w:name="_MCCTEMPBM_CRPT86941546___4" w:colFirst="1" w:colLast="8"/>
            <w:bookmarkEnd w:id="6597"/>
            <w:r w:rsidRPr="00567618">
              <w:rPr>
                <w:rFonts w:ascii="Arial" w:hAnsi="Arial" w:cs="Arial"/>
                <w:color w:val="000000"/>
                <w:sz w:val="16"/>
                <w:szCs w:val="16"/>
              </w:rPr>
              <w:t>Payload header and ToC</w:t>
            </w:r>
            <w:bookmarkEnd w:id="6598"/>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600" w:name="_MCCTEMPBM_CRPT86941547___7"/>
            <w:bookmarkStart w:id="6601" w:name="_MCCTEMPBM_CRPT86941548___4" w:colFirst="1" w:colLast="8"/>
            <w:bookmarkEnd w:id="6599"/>
            <w:r w:rsidRPr="00567618">
              <w:rPr>
                <w:rFonts w:ascii="Arial" w:hAnsi="Arial" w:cs="Arial"/>
                <w:color w:val="000000"/>
                <w:sz w:val="16"/>
                <w:szCs w:val="16"/>
              </w:rPr>
              <w:t>RTP payload (bits)</w:t>
            </w:r>
            <w:bookmarkEnd w:id="6600"/>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602" w:name="_MCCTEMPBM_CRPT86941549___7"/>
            <w:bookmarkStart w:id="6603" w:name="_MCCTEMPBM_CRPT86941550___4" w:colFirst="1" w:colLast="8"/>
            <w:bookmarkEnd w:id="6601"/>
            <w:r w:rsidRPr="00567618">
              <w:rPr>
                <w:rFonts w:ascii="Arial" w:hAnsi="Arial" w:cs="Arial"/>
                <w:color w:val="000000"/>
                <w:sz w:val="16"/>
                <w:szCs w:val="16"/>
              </w:rPr>
              <w:t>RTP header</w:t>
            </w:r>
            <w:bookmarkEnd w:id="6602"/>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604" w:name="_MCCTEMPBM_CRPT86941551___7"/>
            <w:bookmarkStart w:id="6605" w:name="_MCCTEMPBM_CRPT86941552___4" w:colFirst="1" w:colLast="8"/>
            <w:bookmarkEnd w:id="6603"/>
            <w:r w:rsidRPr="00567618">
              <w:rPr>
                <w:rFonts w:ascii="Arial" w:hAnsi="Arial" w:cs="Arial"/>
                <w:color w:val="000000"/>
                <w:sz w:val="16"/>
                <w:szCs w:val="16"/>
              </w:rPr>
              <w:t>UDP header</w:t>
            </w:r>
            <w:bookmarkEnd w:id="6604"/>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606" w:name="_MCCTEMPBM_CRPT86941553___7"/>
            <w:bookmarkStart w:id="6607" w:name="_MCCTEMPBM_CRPT86941554___4" w:colFirst="1" w:colLast="8"/>
            <w:bookmarkEnd w:id="6605"/>
            <w:r w:rsidRPr="00567618">
              <w:rPr>
                <w:rFonts w:ascii="Arial" w:hAnsi="Arial" w:cs="Arial"/>
                <w:color w:val="000000"/>
                <w:sz w:val="16"/>
                <w:szCs w:val="16"/>
              </w:rPr>
              <w:t>IPv4 header</w:t>
            </w:r>
            <w:bookmarkEnd w:id="6606"/>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608" w:name="_MCCTEMPBM_CRPT86941555___7"/>
            <w:bookmarkStart w:id="6609" w:name="_MCCTEMPBM_CRPT86941556___4" w:colFirst="1" w:colLast="8"/>
            <w:bookmarkEnd w:id="6607"/>
            <w:r w:rsidRPr="00567618">
              <w:rPr>
                <w:rFonts w:ascii="Arial" w:hAnsi="Arial" w:cs="Arial"/>
                <w:color w:val="000000"/>
                <w:sz w:val="16"/>
                <w:szCs w:val="16"/>
              </w:rPr>
              <w:t>Total bits per 40 ms</w:t>
            </w:r>
            <w:bookmarkEnd w:id="6608"/>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610" w:name="_MCCTEMPBM_CRPT86941557___7"/>
            <w:bookmarkStart w:id="6611" w:name="_MCCTEMPBM_CRPT86941558___4" w:colFirst="1" w:colLast="8"/>
            <w:bookmarkEnd w:id="6609"/>
            <w:r w:rsidRPr="00567618">
              <w:rPr>
                <w:rFonts w:ascii="Arial" w:hAnsi="Arial" w:cs="Arial"/>
                <w:color w:val="000000"/>
                <w:sz w:val="16"/>
                <w:szCs w:val="16"/>
              </w:rPr>
              <w:t>Total bit-rate (kbps)</w:t>
            </w:r>
            <w:bookmarkEnd w:id="6610"/>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612" w:name="_MCCTEMPBM_CRPT86941559___7"/>
            <w:bookmarkStart w:id="6613" w:name="_MCCTEMPBM_CRPT86941560___4" w:colFirst="1" w:colLast="8"/>
            <w:bookmarkEnd w:id="6611"/>
            <w:r w:rsidRPr="00567618">
              <w:rPr>
                <w:rFonts w:ascii="Arial" w:hAnsi="Arial" w:cs="Arial"/>
                <w:color w:val="000000"/>
                <w:sz w:val="16"/>
                <w:szCs w:val="16"/>
              </w:rPr>
              <w:t>AS</w:t>
            </w:r>
            <w:bookmarkEnd w:id="6612"/>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614" w:name="_MCCTEMPBM_CRPT86941561___4"/>
      <w:bookmarkEnd w:id="6613"/>
    </w:p>
    <w:bookmarkEnd w:id="6614"/>
    <w:p w14:paraId="3436852F" w14:textId="77777777" w:rsidR="00FC7E52" w:rsidRPr="00567618" w:rsidRDefault="00FC7E52" w:rsidP="00FC7E52">
      <w:pPr>
        <w:pStyle w:val="TH"/>
      </w:pPr>
      <w:r w:rsidRPr="00567618">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615" w:name="_MCCTEMPBM_CRPT86941562___7"/>
            <w:bookmarkStart w:id="6616" w:name="_MCCTEMPBM_CRPT86941563___4" w:colFirst="1" w:colLast="8"/>
            <w:r w:rsidRPr="00567618">
              <w:rPr>
                <w:rFonts w:ascii="Arial" w:hAnsi="Arial" w:cs="Arial"/>
                <w:b/>
                <w:bCs/>
                <w:color w:val="000000"/>
                <w:sz w:val="16"/>
                <w:szCs w:val="16"/>
              </w:rPr>
              <w:t>Mode</w:t>
            </w:r>
            <w:bookmarkEnd w:id="661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617" w:name="_MCCTEMPBM_CRPT86941564___7"/>
            <w:bookmarkStart w:id="6618" w:name="_MCCTEMPBM_CRPT86941565___4" w:colFirst="1" w:colLast="8"/>
            <w:bookmarkEnd w:id="6616"/>
            <w:r w:rsidRPr="00567618">
              <w:rPr>
                <w:rFonts w:ascii="Arial" w:hAnsi="Arial" w:cs="Arial"/>
                <w:color w:val="000000"/>
                <w:sz w:val="16"/>
                <w:szCs w:val="16"/>
              </w:rPr>
              <w:t>Bits per speech frame</w:t>
            </w:r>
            <w:bookmarkEnd w:id="6617"/>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619" w:name="_MCCTEMPBM_CRPT86941566___7"/>
            <w:bookmarkStart w:id="6620" w:name="_MCCTEMPBM_CRPT86941567___4" w:colFirst="1" w:colLast="8"/>
            <w:bookmarkEnd w:id="6618"/>
            <w:r w:rsidRPr="00567618">
              <w:rPr>
                <w:rFonts w:ascii="Arial" w:hAnsi="Arial" w:cs="Arial"/>
                <w:color w:val="000000"/>
                <w:sz w:val="16"/>
                <w:szCs w:val="16"/>
              </w:rPr>
              <w:t>Speech frame size (bytes)</w:t>
            </w:r>
            <w:bookmarkEnd w:id="6619"/>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621" w:name="_MCCTEMPBM_CRPT86941568___7"/>
            <w:bookmarkStart w:id="6622" w:name="_MCCTEMPBM_CRPT86941569___4" w:colFirst="1" w:colLast="8"/>
            <w:bookmarkEnd w:id="6620"/>
            <w:r w:rsidRPr="00567618">
              <w:rPr>
                <w:rFonts w:ascii="Arial" w:hAnsi="Arial" w:cs="Arial"/>
                <w:color w:val="000000"/>
                <w:sz w:val="16"/>
                <w:szCs w:val="16"/>
              </w:rPr>
              <w:t>Rounded-up speech frame size (bytes)</w:t>
            </w:r>
            <w:bookmarkEnd w:id="6621"/>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623" w:name="_MCCTEMPBM_CRPT86941570___7"/>
            <w:bookmarkStart w:id="6624" w:name="_MCCTEMPBM_CRPT86941571___4" w:colFirst="1" w:colLast="8"/>
            <w:bookmarkEnd w:id="6622"/>
            <w:r w:rsidRPr="00567618">
              <w:rPr>
                <w:rFonts w:ascii="Arial" w:hAnsi="Arial" w:cs="Arial"/>
                <w:color w:val="000000"/>
                <w:sz w:val="16"/>
                <w:szCs w:val="16"/>
              </w:rPr>
              <w:t>Rounded-up speech frame size (bits)</w:t>
            </w:r>
            <w:bookmarkEnd w:id="6623"/>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625" w:name="_MCCTEMPBM_CRPT86941572___7"/>
            <w:bookmarkStart w:id="6626" w:name="_MCCTEMPBM_CRPT86941573___4" w:colFirst="1" w:colLast="8"/>
            <w:bookmarkEnd w:id="6624"/>
            <w:r w:rsidRPr="00567618">
              <w:rPr>
                <w:rFonts w:ascii="Arial" w:hAnsi="Arial" w:cs="Arial"/>
                <w:color w:val="000000"/>
                <w:sz w:val="16"/>
                <w:szCs w:val="16"/>
              </w:rPr>
              <w:t>Payload header and ToC</w:t>
            </w:r>
            <w:bookmarkEnd w:id="6625"/>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627" w:name="_MCCTEMPBM_CRPT86941574___7"/>
            <w:bookmarkStart w:id="6628" w:name="_MCCTEMPBM_CRPT86941575___4" w:colFirst="1" w:colLast="8"/>
            <w:bookmarkEnd w:id="6626"/>
            <w:r w:rsidRPr="00567618">
              <w:rPr>
                <w:rFonts w:ascii="Arial" w:hAnsi="Arial" w:cs="Arial"/>
                <w:color w:val="000000"/>
                <w:sz w:val="16"/>
                <w:szCs w:val="16"/>
              </w:rPr>
              <w:t>RTP payload (bits)</w:t>
            </w:r>
            <w:bookmarkEnd w:id="6627"/>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29" w:name="_MCCTEMPBM_CRPT86941576___7"/>
            <w:bookmarkStart w:id="6630" w:name="_MCCTEMPBM_CRPT86941577___4" w:colFirst="1" w:colLast="8"/>
            <w:bookmarkEnd w:id="6628"/>
            <w:r w:rsidRPr="00567618">
              <w:rPr>
                <w:rFonts w:ascii="Arial" w:hAnsi="Arial" w:cs="Arial"/>
                <w:color w:val="000000"/>
                <w:sz w:val="16"/>
                <w:szCs w:val="16"/>
              </w:rPr>
              <w:t>RTP header</w:t>
            </w:r>
            <w:bookmarkEnd w:id="6629"/>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31" w:name="_MCCTEMPBM_CRPT86941578___7"/>
            <w:bookmarkStart w:id="6632" w:name="_MCCTEMPBM_CRPT86941579___4" w:colFirst="1" w:colLast="8"/>
            <w:bookmarkEnd w:id="6630"/>
            <w:r w:rsidRPr="00567618">
              <w:rPr>
                <w:rFonts w:ascii="Arial" w:hAnsi="Arial" w:cs="Arial"/>
                <w:color w:val="000000"/>
                <w:sz w:val="16"/>
                <w:szCs w:val="16"/>
              </w:rPr>
              <w:t>UDP header</w:t>
            </w:r>
            <w:bookmarkEnd w:id="6631"/>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33" w:name="_MCCTEMPBM_CRPT86941580___7"/>
            <w:bookmarkStart w:id="6634" w:name="_MCCTEMPBM_CRPT86941581___4" w:colFirst="1" w:colLast="8"/>
            <w:bookmarkEnd w:id="6632"/>
            <w:r w:rsidRPr="00567618">
              <w:rPr>
                <w:rFonts w:ascii="Arial" w:hAnsi="Arial" w:cs="Arial"/>
                <w:color w:val="000000"/>
                <w:sz w:val="16"/>
                <w:szCs w:val="16"/>
              </w:rPr>
              <w:t>IPv6 header</w:t>
            </w:r>
            <w:bookmarkEnd w:id="6633"/>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35" w:name="_MCCTEMPBM_CRPT86941582___7"/>
            <w:bookmarkStart w:id="6636" w:name="_MCCTEMPBM_CRPT86941583___4" w:colFirst="1" w:colLast="8"/>
            <w:bookmarkEnd w:id="6634"/>
            <w:r w:rsidRPr="00567618">
              <w:rPr>
                <w:rFonts w:ascii="Arial" w:hAnsi="Arial" w:cs="Arial"/>
                <w:color w:val="000000"/>
                <w:sz w:val="16"/>
                <w:szCs w:val="16"/>
              </w:rPr>
              <w:t>Total bits per 40 ms</w:t>
            </w:r>
            <w:bookmarkEnd w:id="6635"/>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37" w:name="_MCCTEMPBM_CRPT86941584___7"/>
            <w:bookmarkStart w:id="6638" w:name="_MCCTEMPBM_CRPT86941585___4" w:colFirst="1" w:colLast="8"/>
            <w:bookmarkEnd w:id="6636"/>
            <w:r w:rsidRPr="00567618">
              <w:rPr>
                <w:rFonts w:ascii="Arial" w:hAnsi="Arial" w:cs="Arial"/>
                <w:color w:val="000000"/>
                <w:sz w:val="16"/>
                <w:szCs w:val="16"/>
              </w:rPr>
              <w:t>Total bit-rate (kbps)</w:t>
            </w:r>
            <w:bookmarkEnd w:id="6637"/>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39" w:name="_MCCTEMPBM_CRPT86941586___7"/>
            <w:bookmarkStart w:id="6640" w:name="_MCCTEMPBM_CRPT86941587___4" w:colFirst="1" w:colLast="8"/>
            <w:bookmarkEnd w:id="6638"/>
            <w:r w:rsidRPr="00567618">
              <w:rPr>
                <w:rFonts w:ascii="Arial" w:hAnsi="Arial" w:cs="Arial"/>
                <w:color w:val="000000"/>
                <w:sz w:val="16"/>
                <w:szCs w:val="16"/>
              </w:rPr>
              <w:t>AS</w:t>
            </w:r>
            <w:bookmarkEnd w:id="6639"/>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40"/>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41" w:name="_Toc26369691"/>
      <w:bookmarkStart w:id="6642" w:name="_Toc36227573"/>
      <w:bookmarkStart w:id="6643" w:name="_Toc36228588"/>
      <w:bookmarkStart w:id="6644" w:name="_Toc36229215"/>
      <w:bookmarkStart w:id="6645" w:name="_Toc68847535"/>
      <w:bookmarkStart w:id="6646" w:name="_Toc74611470"/>
      <w:bookmarkStart w:id="6647" w:name="_Toc75566749"/>
      <w:bookmarkStart w:id="6648" w:name="_Toc89790301"/>
      <w:bookmarkStart w:id="6649" w:name="_Toc99466939"/>
      <w:bookmarkStart w:id="6650" w:name="_Toc217285844"/>
      <w:r w:rsidRPr="00567618">
        <w:lastRenderedPageBreak/>
        <w:t>Annex L (Normative):</w:t>
      </w:r>
      <w:r w:rsidRPr="00567618">
        <w:br/>
        <w:t>Facsimile transmission</w:t>
      </w:r>
      <w:bookmarkEnd w:id="6641"/>
      <w:bookmarkEnd w:id="6642"/>
      <w:bookmarkEnd w:id="6643"/>
      <w:bookmarkEnd w:id="6644"/>
      <w:bookmarkEnd w:id="6645"/>
      <w:bookmarkEnd w:id="6646"/>
      <w:bookmarkEnd w:id="6647"/>
      <w:bookmarkEnd w:id="6648"/>
      <w:bookmarkEnd w:id="6649"/>
      <w:bookmarkEnd w:id="6650"/>
    </w:p>
    <w:p w14:paraId="291EC389" w14:textId="77777777" w:rsidR="00FC7E52" w:rsidRPr="00567618" w:rsidRDefault="00FC7E52" w:rsidP="00FC7E52">
      <w:pPr>
        <w:pStyle w:val="Heading1"/>
      </w:pPr>
      <w:bookmarkStart w:id="6651" w:name="_Toc26369692"/>
      <w:bookmarkStart w:id="6652" w:name="_Toc36227574"/>
      <w:bookmarkStart w:id="6653" w:name="_Toc36228589"/>
      <w:bookmarkStart w:id="6654" w:name="_Toc36229216"/>
      <w:bookmarkStart w:id="6655" w:name="_Toc68847536"/>
      <w:bookmarkStart w:id="6656" w:name="_Toc74611471"/>
      <w:bookmarkStart w:id="6657" w:name="_Toc75566750"/>
      <w:bookmarkStart w:id="6658" w:name="_Toc89790302"/>
      <w:bookmarkStart w:id="6659" w:name="_Toc99466940"/>
      <w:bookmarkStart w:id="6660" w:name="_Toc217285845"/>
      <w:r w:rsidRPr="00567618">
        <w:t>L.1</w:t>
      </w:r>
      <w:r w:rsidRPr="00567618">
        <w:tab/>
        <w:t>General</w:t>
      </w:r>
      <w:bookmarkEnd w:id="6651"/>
      <w:bookmarkEnd w:id="6652"/>
      <w:bookmarkEnd w:id="6653"/>
      <w:bookmarkEnd w:id="6654"/>
      <w:bookmarkEnd w:id="6655"/>
      <w:bookmarkEnd w:id="6656"/>
      <w:bookmarkEnd w:id="6657"/>
      <w:bookmarkEnd w:id="6658"/>
      <w:bookmarkEnd w:id="6659"/>
      <w:bookmarkEnd w:id="6660"/>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61" w:name="_Toc26369693"/>
      <w:bookmarkStart w:id="6662" w:name="_Toc36227575"/>
      <w:bookmarkStart w:id="6663" w:name="_Toc36228590"/>
      <w:bookmarkStart w:id="6664" w:name="_Toc36229217"/>
      <w:bookmarkStart w:id="6665" w:name="_Toc68847537"/>
      <w:bookmarkStart w:id="6666" w:name="_Toc74611472"/>
      <w:bookmarkStart w:id="6667" w:name="_Toc75566751"/>
      <w:bookmarkStart w:id="6668" w:name="_Toc89790303"/>
      <w:bookmarkStart w:id="6669" w:name="_Toc99466941"/>
      <w:bookmarkStart w:id="6670" w:name="_Toc217285846"/>
      <w:r w:rsidRPr="00567618">
        <w:t>L.2</w:t>
      </w:r>
      <w:r w:rsidRPr="00567618">
        <w:tab/>
        <w:t>FoIP support in MTSI clients</w:t>
      </w:r>
      <w:bookmarkEnd w:id="6661"/>
      <w:bookmarkEnd w:id="6662"/>
      <w:bookmarkEnd w:id="6663"/>
      <w:bookmarkEnd w:id="6664"/>
      <w:bookmarkEnd w:id="6665"/>
      <w:bookmarkEnd w:id="6666"/>
      <w:bookmarkEnd w:id="6667"/>
      <w:bookmarkEnd w:id="6668"/>
      <w:bookmarkEnd w:id="6669"/>
      <w:bookmarkEnd w:id="6670"/>
    </w:p>
    <w:p w14:paraId="3487F1C3" w14:textId="77777777" w:rsidR="00FC7E52" w:rsidRPr="00567618" w:rsidRDefault="00FC7E52" w:rsidP="00FC7E52">
      <w:pPr>
        <w:pStyle w:val="Heading2"/>
      </w:pPr>
      <w:bookmarkStart w:id="6671" w:name="_Toc26369694"/>
      <w:bookmarkStart w:id="6672" w:name="_Toc36227576"/>
      <w:bookmarkStart w:id="6673" w:name="_Toc36228591"/>
      <w:bookmarkStart w:id="6674" w:name="_Toc36229218"/>
      <w:bookmarkStart w:id="6675" w:name="_Toc68847538"/>
      <w:bookmarkStart w:id="6676" w:name="_Toc74611473"/>
      <w:bookmarkStart w:id="6677" w:name="_Toc75566752"/>
      <w:bookmarkStart w:id="6678" w:name="_Toc89790304"/>
      <w:bookmarkStart w:id="6679" w:name="_Toc99466942"/>
      <w:bookmarkStart w:id="6680" w:name="_Toc217285847"/>
      <w:r w:rsidRPr="00567618">
        <w:t>L.2.1</w:t>
      </w:r>
      <w:r w:rsidRPr="00567618">
        <w:tab/>
        <w:t>FoIP support in MTSI client in terminal</w:t>
      </w:r>
      <w:bookmarkEnd w:id="6671"/>
      <w:bookmarkEnd w:id="6672"/>
      <w:bookmarkEnd w:id="6673"/>
      <w:bookmarkEnd w:id="6674"/>
      <w:bookmarkEnd w:id="6675"/>
      <w:bookmarkEnd w:id="6676"/>
      <w:bookmarkEnd w:id="6677"/>
      <w:bookmarkEnd w:id="6678"/>
      <w:bookmarkEnd w:id="6679"/>
      <w:bookmarkEnd w:id="6680"/>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81" w:name="_Toc26369695"/>
      <w:bookmarkStart w:id="6682" w:name="_Toc36227577"/>
      <w:bookmarkStart w:id="6683" w:name="_Toc36228592"/>
      <w:bookmarkStart w:id="6684" w:name="_Toc36229219"/>
      <w:bookmarkStart w:id="6685" w:name="_Toc68847539"/>
      <w:bookmarkStart w:id="6686" w:name="_Toc74611474"/>
      <w:bookmarkStart w:id="6687" w:name="_Toc75566753"/>
      <w:bookmarkStart w:id="6688" w:name="_Toc89790305"/>
      <w:bookmarkStart w:id="6689" w:name="_Toc99466943"/>
      <w:bookmarkStart w:id="6690" w:name="_Toc217285848"/>
      <w:r w:rsidRPr="00567618">
        <w:t>L.2.2</w:t>
      </w:r>
      <w:r w:rsidRPr="00567618">
        <w:tab/>
        <w:t>FoIP support in MTSI MGW</w:t>
      </w:r>
      <w:bookmarkEnd w:id="6681"/>
      <w:bookmarkEnd w:id="6682"/>
      <w:bookmarkEnd w:id="6683"/>
      <w:bookmarkEnd w:id="6684"/>
      <w:bookmarkEnd w:id="6685"/>
      <w:bookmarkEnd w:id="6686"/>
      <w:bookmarkEnd w:id="6687"/>
      <w:bookmarkEnd w:id="6688"/>
      <w:bookmarkEnd w:id="6689"/>
      <w:bookmarkEnd w:id="6690"/>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91" w:name="_Toc26369696"/>
      <w:bookmarkStart w:id="6692" w:name="_Toc36227578"/>
      <w:bookmarkStart w:id="6693" w:name="_Toc36228593"/>
      <w:bookmarkStart w:id="6694" w:name="_Toc36229220"/>
      <w:bookmarkStart w:id="6695" w:name="_Toc68847540"/>
      <w:bookmarkStart w:id="6696" w:name="_Toc74611475"/>
      <w:bookmarkStart w:id="6697" w:name="_Toc75566754"/>
      <w:bookmarkStart w:id="6698" w:name="_Toc89790306"/>
      <w:bookmarkStart w:id="6699" w:name="_Toc99466944"/>
      <w:bookmarkStart w:id="6700" w:name="_Toc217285849"/>
      <w:r w:rsidRPr="00567618">
        <w:t>L.2.3</w:t>
      </w:r>
      <w:r w:rsidRPr="00567618">
        <w:tab/>
        <w:t>Recommended configuration</w:t>
      </w:r>
      <w:bookmarkEnd w:id="6691"/>
      <w:bookmarkEnd w:id="6692"/>
      <w:bookmarkEnd w:id="6693"/>
      <w:bookmarkEnd w:id="6694"/>
      <w:bookmarkEnd w:id="6695"/>
      <w:bookmarkEnd w:id="6696"/>
      <w:bookmarkEnd w:id="6697"/>
      <w:bookmarkEnd w:id="6698"/>
      <w:bookmarkEnd w:id="6699"/>
      <w:bookmarkEnd w:id="6700"/>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lastRenderedPageBreak/>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701" w:name="_Toc26369697"/>
      <w:bookmarkStart w:id="6702" w:name="_Toc36227579"/>
      <w:bookmarkStart w:id="6703" w:name="_Toc36228594"/>
      <w:bookmarkStart w:id="6704" w:name="_Toc36229221"/>
      <w:bookmarkStart w:id="6705" w:name="_Toc68847541"/>
      <w:bookmarkStart w:id="6706" w:name="_Toc74611476"/>
      <w:bookmarkStart w:id="6707" w:name="_Toc75566755"/>
      <w:bookmarkStart w:id="6708" w:name="_Toc89790307"/>
      <w:bookmarkStart w:id="6709" w:name="_Toc99466945"/>
      <w:bookmarkStart w:id="6710" w:name="_Toc217285850"/>
      <w:r w:rsidRPr="00567618">
        <w:t>L.3</w:t>
      </w:r>
      <w:r w:rsidRPr="00567618">
        <w:tab/>
        <w:t>Session setup</w:t>
      </w:r>
      <w:bookmarkEnd w:id="6701"/>
      <w:bookmarkEnd w:id="6702"/>
      <w:bookmarkEnd w:id="6703"/>
      <w:bookmarkEnd w:id="6704"/>
      <w:bookmarkEnd w:id="6705"/>
      <w:bookmarkEnd w:id="6706"/>
      <w:bookmarkEnd w:id="6707"/>
      <w:bookmarkEnd w:id="6708"/>
      <w:bookmarkEnd w:id="6709"/>
      <w:bookmarkEnd w:id="6710"/>
    </w:p>
    <w:p w14:paraId="6731E4C9" w14:textId="77777777" w:rsidR="00FC7E52" w:rsidRPr="00567618" w:rsidRDefault="00FC7E52" w:rsidP="00FC7E52">
      <w:pPr>
        <w:pStyle w:val="Heading2"/>
      </w:pPr>
      <w:bookmarkStart w:id="6711" w:name="_Toc26369698"/>
      <w:bookmarkStart w:id="6712" w:name="_Toc36227580"/>
      <w:bookmarkStart w:id="6713" w:name="_Toc36228595"/>
      <w:bookmarkStart w:id="6714" w:name="_Toc36229222"/>
      <w:bookmarkStart w:id="6715" w:name="_Toc68847542"/>
      <w:bookmarkStart w:id="6716" w:name="_Toc74611477"/>
      <w:bookmarkStart w:id="6717" w:name="_Toc75566756"/>
      <w:bookmarkStart w:id="6718" w:name="_Toc89790308"/>
      <w:bookmarkStart w:id="6719" w:name="_Toc99466946"/>
      <w:bookmarkStart w:id="6720" w:name="_Toc217285851"/>
      <w:r w:rsidRPr="00567618">
        <w:t>L.3.1</w:t>
      </w:r>
      <w:r w:rsidRPr="00567618">
        <w:tab/>
        <w:t>Session setup for any MTSI client supporting facsimile transmission</w:t>
      </w:r>
      <w:bookmarkEnd w:id="6711"/>
      <w:bookmarkEnd w:id="6712"/>
      <w:bookmarkEnd w:id="6713"/>
      <w:bookmarkEnd w:id="6714"/>
      <w:bookmarkEnd w:id="6715"/>
      <w:bookmarkEnd w:id="6716"/>
      <w:bookmarkEnd w:id="6717"/>
      <w:bookmarkEnd w:id="6718"/>
      <w:bookmarkEnd w:id="6719"/>
      <w:bookmarkEnd w:id="6720"/>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721" w:name="_Toc26369699"/>
      <w:bookmarkStart w:id="6722" w:name="_Toc36227581"/>
      <w:bookmarkStart w:id="6723" w:name="_Toc36228596"/>
      <w:bookmarkStart w:id="6724" w:name="_Toc36229223"/>
      <w:bookmarkStart w:id="6725" w:name="_Toc68847543"/>
      <w:bookmarkStart w:id="6726" w:name="_Toc74611478"/>
      <w:bookmarkStart w:id="6727" w:name="_Toc75566757"/>
      <w:bookmarkStart w:id="6728" w:name="_Toc89790309"/>
      <w:bookmarkStart w:id="6729" w:name="_Toc99466947"/>
      <w:bookmarkStart w:id="6730" w:name="_Toc217285852"/>
      <w:r w:rsidRPr="00567618">
        <w:t>L.3.2</w:t>
      </w:r>
      <w:r w:rsidRPr="00567618">
        <w:tab/>
        <w:t>Session setup when the recommended profile is supported</w:t>
      </w:r>
      <w:bookmarkEnd w:id="6721"/>
      <w:bookmarkEnd w:id="6722"/>
      <w:bookmarkEnd w:id="6723"/>
      <w:bookmarkEnd w:id="6724"/>
      <w:bookmarkEnd w:id="6725"/>
      <w:bookmarkEnd w:id="6726"/>
      <w:bookmarkEnd w:id="6727"/>
      <w:bookmarkEnd w:id="6728"/>
      <w:bookmarkEnd w:id="6729"/>
      <w:bookmarkEnd w:id="6730"/>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lastRenderedPageBreak/>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31" w:name="_Toc26369700"/>
      <w:bookmarkStart w:id="6732" w:name="_Toc36227582"/>
      <w:bookmarkStart w:id="6733" w:name="_Toc36228597"/>
      <w:bookmarkStart w:id="6734" w:name="_Toc36229224"/>
      <w:bookmarkStart w:id="6735" w:name="_Toc68847544"/>
      <w:bookmarkStart w:id="6736" w:name="_Toc74611479"/>
      <w:bookmarkStart w:id="6737" w:name="_Toc75566758"/>
      <w:bookmarkStart w:id="6738" w:name="_Toc89790310"/>
      <w:bookmarkStart w:id="6739" w:name="_Toc99466948"/>
      <w:bookmarkStart w:id="6740" w:name="_Toc217285853"/>
      <w:r w:rsidRPr="00567618">
        <w:t>L.4</w:t>
      </w:r>
      <w:r w:rsidRPr="00567618">
        <w:tab/>
        <w:t>Data transport using UDP/IP</w:t>
      </w:r>
      <w:bookmarkEnd w:id="6731"/>
      <w:bookmarkEnd w:id="6732"/>
      <w:bookmarkEnd w:id="6733"/>
      <w:bookmarkEnd w:id="6734"/>
      <w:bookmarkEnd w:id="6735"/>
      <w:bookmarkEnd w:id="6736"/>
      <w:bookmarkEnd w:id="6737"/>
      <w:bookmarkEnd w:id="6738"/>
      <w:bookmarkEnd w:id="6739"/>
      <w:bookmarkEnd w:id="6740"/>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41" w:name="_Toc26369701"/>
      <w:bookmarkStart w:id="6742" w:name="_Toc36227583"/>
      <w:bookmarkStart w:id="6743" w:name="_Toc36228598"/>
      <w:bookmarkStart w:id="6744" w:name="_Toc36229225"/>
      <w:bookmarkStart w:id="6745" w:name="_Toc68847545"/>
      <w:bookmarkStart w:id="6746" w:name="_Toc74611480"/>
      <w:bookmarkStart w:id="6747" w:name="_Toc75566759"/>
      <w:bookmarkStart w:id="6748" w:name="_Toc89790311"/>
      <w:bookmarkStart w:id="6749" w:name="_Toc99466949"/>
      <w:bookmarkStart w:id="6750" w:name="_Toc217285854"/>
      <w:r w:rsidRPr="00567618">
        <w:t>L.5</w:t>
      </w:r>
      <w:r w:rsidRPr="00567618">
        <w:tab/>
        <w:t>CS GERAN inter-working</w:t>
      </w:r>
      <w:bookmarkEnd w:id="6741"/>
      <w:bookmarkEnd w:id="6742"/>
      <w:bookmarkEnd w:id="6743"/>
      <w:bookmarkEnd w:id="6744"/>
      <w:bookmarkEnd w:id="6745"/>
      <w:bookmarkEnd w:id="6746"/>
      <w:bookmarkEnd w:id="6747"/>
      <w:bookmarkEnd w:id="6748"/>
      <w:bookmarkEnd w:id="6749"/>
      <w:bookmarkEnd w:id="6750"/>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51" w:name="_Toc26369702"/>
      <w:bookmarkStart w:id="6752" w:name="_Toc36227584"/>
      <w:bookmarkStart w:id="6753" w:name="_Toc36228599"/>
      <w:bookmarkStart w:id="6754" w:name="_Toc36229226"/>
      <w:bookmarkStart w:id="6755" w:name="_Toc68847546"/>
      <w:bookmarkStart w:id="6756" w:name="_Toc74611481"/>
      <w:bookmarkStart w:id="6757" w:name="_Toc75566760"/>
      <w:bookmarkStart w:id="6758" w:name="_Toc89790312"/>
      <w:bookmarkStart w:id="6759" w:name="_Toc99466950"/>
      <w:bookmarkStart w:id="6760" w:name="_Toc217285855"/>
      <w:r w:rsidRPr="00567618">
        <w:lastRenderedPageBreak/>
        <w:t>L.6</w:t>
      </w:r>
      <w:r w:rsidRPr="00567618">
        <w:tab/>
        <w:t>PSTN inter-working</w:t>
      </w:r>
      <w:bookmarkEnd w:id="6751"/>
      <w:bookmarkEnd w:id="6752"/>
      <w:bookmarkEnd w:id="6753"/>
      <w:bookmarkEnd w:id="6754"/>
      <w:bookmarkEnd w:id="6755"/>
      <w:bookmarkEnd w:id="6756"/>
      <w:bookmarkEnd w:id="6757"/>
      <w:bookmarkEnd w:id="6758"/>
      <w:bookmarkEnd w:id="6759"/>
      <w:bookmarkEnd w:id="6760"/>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61" w:name="_Toc26369703"/>
      <w:bookmarkStart w:id="6762" w:name="_Toc36227585"/>
      <w:bookmarkStart w:id="6763" w:name="_Toc36228600"/>
      <w:bookmarkStart w:id="6764" w:name="_Toc36229227"/>
      <w:bookmarkStart w:id="6765" w:name="_Toc68847547"/>
      <w:bookmarkStart w:id="6766" w:name="_Toc74611482"/>
      <w:bookmarkStart w:id="6767" w:name="_Toc75566761"/>
      <w:bookmarkStart w:id="6768" w:name="_Toc89790313"/>
      <w:bookmarkStart w:id="6769" w:name="_Toc99466951"/>
      <w:bookmarkStart w:id="6770" w:name="_Toc217285856"/>
      <w:r w:rsidRPr="00567618">
        <w:t>L.7</w:t>
      </w:r>
      <w:r w:rsidRPr="00567618">
        <w:tab/>
        <w:t>SDP examples</w:t>
      </w:r>
      <w:bookmarkEnd w:id="6761"/>
      <w:bookmarkEnd w:id="6762"/>
      <w:bookmarkEnd w:id="6763"/>
      <w:bookmarkEnd w:id="6764"/>
      <w:bookmarkEnd w:id="6765"/>
      <w:bookmarkEnd w:id="6766"/>
      <w:bookmarkEnd w:id="6767"/>
      <w:bookmarkEnd w:id="6768"/>
      <w:bookmarkEnd w:id="6769"/>
      <w:bookmarkEnd w:id="6770"/>
    </w:p>
    <w:p w14:paraId="0930D32B" w14:textId="77777777" w:rsidR="00FC7E52" w:rsidRPr="00567618" w:rsidRDefault="00FC7E52" w:rsidP="00FC7E52">
      <w:pPr>
        <w:pStyle w:val="Heading2"/>
        <w:rPr>
          <w:noProof/>
        </w:rPr>
      </w:pPr>
      <w:bookmarkStart w:id="6771" w:name="_Toc26369704"/>
      <w:bookmarkStart w:id="6772" w:name="_Toc36227586"/>
      <w:bookmarkStart w:id="6773" w:name="_Toc36228601"/>
      <w:bookmarkStart w:id="6774" w:name="_Toc36229228"/>
      <w:bookmarkStart w:id="6775" w:name="_Toc68847548"/>
      <w:bookmarkStart w:id="6776" w:name="_Toc74611483"/>
      <w:bookmarkStart w:id="6777" w:name="_Toc75566762"/>
      <w:bookmarkStart w:id="6778" w:name="_Toc89790314"/>
      <w:bookmarkStart w:id="6779" w:name="_Toc99466952"/>
      <w:bookmarkStart w:id="6780" w:name="_Toc217285857"/>
      <w:r w:rsidRPr="00567618">
        <w:rPr>
          <w:noProof/>
        </w:rPr>
        <w:t>L.7.1</w:t>
      </w:r>
      <w:r w:rsidRPr="00567618">
        <w:rPr>
          <w:noProof/>
        </w:rPr>
        <w:tab/>
        <w:t>Facsimile-only session</w:t>
      </w:r>
      <w:bookmarkEnd w:id="6771"/>
      <w:bookmarkEnd w:id="6772"/>
      <w:bookmarkEnd w:id="6773"/>
      <w:bookmarkEnd w:id="6774"/>
      <w:bookmarkEnd w:id="6775"/>
      <w:bookmarkEnd w:id="6776"/>
      <w:bookmarkEnd w:id="6777"/>
      <w:bookmarkEnd w:id="6778"/>
      <w:bookmarkEnd w:id="6779"/>
      <w:bookmarkEnd w:id="6780"/>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81"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81"/>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82"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82"/>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lastRenderedPageBreak/>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83" w:name="_Toc26369705"/>
      <w:bookmarkStart w:id="6784" w:name="_Toc36227587"/>
      <w:bookmarkStart w:id="6785" w:name="_Toc36228602"/>
      <w:bookmarkStart w:id="6786" w:name="_Toc36229229"/>
      <w:bookmarkStart w:id="6787" w:name="_Toc68847549"/>
      <w:bookmarkStart w:id="6788" w:name="_Toc74611484"/>
      <w:bookmarkStart w:id="6789" w:name="_Toc75566763"/>
      <w:bookmarkStart w:id="6790" w:name="_Toc89790315"/>
      <w:bookmarkStart w:id="6791" w:name="_Toc99466953"/>
      <w:bookmarkStart w:id="6792" w:name="_Toc217285858"/>
      <w:r w:rsidRPr="00567618">
        <w:lastRenderedPageBreak/>
        <w:t>Annex M (informative):</w:t>
      </w:r>
      <w:r w:rsidRPr="00567618">
        <w:br/>
        <w:t>IANA registration information for SDP attributes</w:t>
      </w:r>
      <w:bookmarkEnd w:id="6783"/>
      <w:bookmarkEnd w:id="6784"/>
      <w:bookmarkEnd w:id="6785"/>
      <w:bookmarkEnd w:id="6786"/>
      <w:bookmarkEnd w:id="6787"/>
      <w:bookmarkEnd w:id="6788"/>
      <w:bookmarkEnd w:id="6789"/>
      <w:bookmarkEnd w:id="6790"/>
      <w:bookmarkEnd w:id="6791"/>
      <w:bookmarkEnd w:id="6792"/>
    </w:p>
    <w:p w14:paraId="480B7E14" w14:textId="77777777" w:rsidR="00FC7E52" w:rsidRPr="00567618" w:rsidRDefault="00FC7E52" w:rsidP="00FC7E52">
      <w:pPr>
        <w:pStyle w:val="Heading1"/>
        <w:rPr>
          <w:szCs w:val="36"/>
        </w:rPr>
      </w:pPr>
      <w:bookmarkStart w:id="6793" w:name="_Toc26369706"/>
      <w:bookmarkStart w:id="6794" w:name="_Toc36227588"/>
      <w:bookmarkStart w:id="6795" w:name="_Toc36228603"/>
      <w:bookmarkStart w:id="6796" w:name="_Toc36229230"/>
      <w:bookmarkStart w:id="6797" w:name="_Toc68847550"/>
      <w:bookmarkStart w:id="6798" w:name="_Toc74611485"/>
      <w:bookmarkStart w:id="6799" w:name="_Toc75566764"/>
      <w:bookmarkStart w:id="6800" w:name="_Toc89790316"/>
      <w:bookmarkStart w:id="6801" w:name="_Toc99466954"/>
      <w:bookmarkStart w:id="6802" w:name="_Toc217285859"/>
      <w:r w:rsidRPr="00567618">
        <w:rPr>
          <w:szCs w:val="36"/>
        </w:rPr>
        <w:t>M.1</w:t>
      </w:r>
      <w:r w:rsidRPr="00567618">
        <w:rPr>
          <w:szCs w:val="36"/>
        </w:rPr>
        <w:tab/>
        <w:t>Introduction</w:t>
      </w:r>
      <w:bookmarkEnd w:id="6793"/>
      <w:bookmarkEnd w:id="6794"/>
      <w:bookmarkEnd w:id="6795"/>
      <w:bookmarkEnd w:id="6796"/>
      <w:bookmarkEnd w:id="6797"/>
      <w:bookmarkEnd w:id="6798"/>
      <w:bookmarkEnd w:id="6799"/>
      <w:bookmarkEnd w:id="6800"/>
      <w:bookmarkEnd w:id="6801"/>
      <w:bookmarkEnd w:id="6802"/>
    </w:p>
    <w:p w14:paraId="7BF0AEB0" w14:textId="77777777" w:rsidR="00FC7E52" w:rsidRPr="00567618" w:rsidRDefault="00FC7E52" w:rsidP="00FC7E52">
      <w:bookmarkStart w:id="6803" w:name="_MCCTEMPBM_CRPT86941590___5"/>
      <w:r w:rsidRPr="00567618">
        <w:t xml:space="preserve">This Annex provides the SDP attribute  registration information that is referenced from the IANA registry at </w:t>
      </w:r>
      <w:hyperlink r:id="rId238" w:history="1">
        <w:r w:rsidRPr="00567618">
          <w:rPr>
            <w:rStyle w:val="Hyperlink"/>
          </w:rPr>
          <w:t>http://www.iana.org</w:t>
        </w:r>
      </w:hyperlink>
      <w:r w:rsidRPr="00567618">
        <w:t>/.</w:t>
      </w:r>
    </w:p>
    <w:bookmarkEnd w:id="6803"/>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804" w:name="_Toc26369707"/>
      <w:bookmarkStart w:id="6805" w:name="_Toc36227589"/>
      <w:bookmarkStart w:id="6806" w:name="_Toc36228604"/>
      <w:bookmarkStart w:id="6807" w:name="_Toc36229231"/>
      <w:bookmarkStart w:id="6808" w:name="_Toc68847551"/>
      <w:bookmarkStart w:id="6809" w:name="_Toc74611486"/>
      <w:bookmarkStart w:id="6810" w:name="_Toc75566765"/>
      <w:bookmarkStart w:id="6811" w:name="_Toc89790317"/>
      <w:bookmarkStart w:id="6812" w:name="_Toc99466955"/>
      <w:bookmarkStart w:id="6813" w:name="_Toc217285860"/>
      <w:r w:rsidRPr="00567618">
        <w:t>M.2</w:t>
      </w:r>
      <w:r w:rsidRPr="00567618">
        <w:tab/>
        <w:t>3gpp_sync_info</w:t>
      </w:r>
      <w:bookmarkEnd w:id="6804"/>
      <w:bookmarkEnd w:id="6805"/>
      <w:bookmarkEnd w:id="6806"/>
      <w:bookmarkEnd w:id="6807"/>
      <w:bookmarkEnd w:id="6808"/>
      <w:bookmarkEnd w:id="6809"/>
      <w:bookmarkEnd w:id="6810"/>
      <w:bookmarkEnd w:id="6811"/>
      <w:bookmarkEnd w:id="6812"/>
      <w:bookmarkEnd w:id="6813"/>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814"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814"/>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815" w:name="_PERM_MCCTEMPBM_CRPT86941592___2"/>
      <w:r>
        <w:tab/>
      </w:r>
      <w:r w:rsidRPr="00567618">
        <w:t>3gpp_sync_info</w:t>
      </w:r>
    </w:p>
    <w:bookmarkEnd w:id="6815"/>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816" w:name="_PERM_MCCTEMPBM_CRPT86941593___2"/>
      <w:r>
        <w:tab/>
      </w:r>
      <w:r w:rsidRPr="00567618">
        <w:t>3GPP Synchronization Information attribute</w:t>
      </w:r>
    </w:p>
    <w:bookmarkEnd w:id="6816"/>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817" w:name="_PERM_MCCTEMPBM_CRPT86941594___2"/>
      <w:r>
        <w:tab/>
      </w:r>
      <w:r w:rsidRPr="00567618">
        <w:t>Media level and Session Level</w:t>
      </w:r>
    </w:p>
    <w:bookmarkEnd w:id="6817"/>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818" w:name="_PERM_MCCTEMPBM_CRPT86941595___2"/>
      <w:r>
        <w:tab/>
      </w:r>
      <w:r w:rsidRPr="00567618">
        <w:t>This Attribute is not dependent on charset.</w:t>
      </w:r>
    </w:p>
    <w:bookmarkEnd w:id="6818"/>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819" w:name="_PERM_MCCTEMPBM_CRPT86941596___2"/>
      <w:r>
        <w:tab/>
      </w:r>
      <w:r w:rsidRPr="00567618">
        <w:t xml:space="preserve">This attribute specifies whether media streams should be synchronized or not. </w:t>
      </w:r>
    </w:p>
    <w:bookmarkEnd w:id="6819"/>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820" w:name="_PERM_MCCTEMPBM_CRPT86941597___2"/>
      <w:r>
        <w:tab/>
      </w:r>
      <w:r w:rsidRPr="00567618">
        <w:t>The attribute is a value attribute. The defined values are "Sync" and "No Sync".</w:t>
      </w:r>
    </w:p>
    <w:bookmarkEnd w:id="6820"/>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821"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822" w:name="_Toc26369708"/>
      <w:bookmarkStart w:id="6823" w:name="_Toc36227590"/>
      <w:bookmarkStart w:id="6824" w:name="_Toc36228605"/>
      <w:bookmarkStart w:id="6825" w:name="_Toc36229232"/>
      <w:bookmarkStart w:id="6826" w:name="_Toc68847552"/>
      <w:bookmarkStart w:id="6827" w:name="_Toc74611487"/>
      <w:bookmarkStart w:id="6828" w:name="_Toc75566766"/>
      <w:bookmarkStart w:id="6829" w:name="_Toc89790318"/>
      <w:bookmarkStart w:id="6830" w:name="_Toc99466956"/>
      <w:bookmarkStart w:id="6831" w:name="_Toc217285861"/>
      <w:bookmarkEnd w:id="6821"/>
      <w:r w:rsidRPr="00567618">
        <w:t>M.3</w:t>
      </w:r>
      <w:r w:rsidRPr="00567618">
        <w:tab/>
        <w:t>3gpp_MaxRecvSDUSize</w:t>
      </w:r>
      <w:bookmarkEnd w:id="6822"/>
      <w:bookmarkEnd w:id="6823"/>
      <w:bookmarkEnd w:id="6824"/>
      <w:bookmarkEnd w:id="6825"/>
      <w:bookmarkEnd w:id="6826"/>
      <w:bookmarkEnd w:id="6827"/>
      <w:bookmarkEnd w:id="6828"/>
      <w:bookmarkEnd w:id="6829"/>
      <w:bookmarkEnd w:id="6830"/>
      <w:bookmarkEnd w:id="6831"/>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32"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32"/>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33" w:name="_PERM_MCCTEMPBM_CRPT86941600___2"/>
      <w:r>
        <w:lastRenderedPageBreak/>
        <w:tab/>
      </w:r>
      <w:r w:rsidRPr="00567618">
        <w:t>3gpp_MaxRecvSDUSize</w:t>
      </w:r>
    </w:p>
    <w:bookmarkEnd w:id="6833"/>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34" w:name="_PERM_MCCTEMPBM_CRPT86941601___2"/>
      <w:r>
        <w:tab/>
      </w:r>
      <w:r w:rsidRPr="00567618">
        <w:t>3GPP Maximum Receive SDU Size attribute</w:t>
      </w:r>
    </w:p>
    <w:bookmarkEnd w:id="6834"/>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35" w:name="_PERM_MCCTEMPBM_CRPT86941602___2"/>
      <w:r>
        <w:tab/>
      </w:r>
      <w:r w:rsidRPr="00567618">
        <w:t>Media level and Sesssion level</w:t>
      </w:r>
    </w:p>
    <w:bookmarkEnd w:id="6835"/>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36" w:name="_PERM_MCCTEMPBM_CRPT86941603___2"/>
      <w:r>
        <w:tab/>
      </w:r>
      <w:r w:rsidRPr="00567618">
        <w:t>This Attribute is not dependent on charset.</w:t>
      </w:r>
    </w:p>
    <w:bookmarkEnd w:id="6836"/>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37"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37"/>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38"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39" w:name="_Toc26369709"/>
      <w:bookmarkStart w:id="6840" w:name="_Toc36227591"/>
      <w:bookmarkStart w:id="6841" w:name="_Toc36228606"/>
      <w:bookmarkStart w:id="6842" w:name="_Toc36229233"/>
      <w:bookmarkStart w:id="6843" w:name="_Toc68847553"/>
      <w:bookmarkStart w:id="6844" w:name="_Toc74611488"/>
      <w:bookmarkStart w:id="6845" w:name="_Toc75566767"/>
      <w:bookmarkStart w:id="6846" w:name="_Toc89790319"/>
      <w:bookmarkStart w:id="6847" w:name="_Toc99466957"/>
      <w:bookmarkStart w:id="6848" w:name="_Toc217285862"/>
      <w:bookmarkEnd w:id="6838"/>
      <w:r w:rsidRPr="00567618">
        <w:rPr>
          <w:noProof/>
        </w:rPr>
        <w:t>M.4</w:t>
      </w:r>
      <w:r w:rsidRPr="00567618">
        <w:rPr>
          <w:noProof/>
        </w:rPr>
        <w:tab/>
        <w:t>3gpp_mtsi_app_adapt</w:t>
      </w:r>
      <w:bookmarkEnd w:id="6839"/>
      <w:bookmarkEnd w:id="6840"/>
      <w:bookmarkEnd w:id="6841"/>
      <w:bookmarkEnd w:id="6842"/>
      <w:bookmarkEnd w:id="6843"/>
      <w:bookmarkEnd w:id="6844"/>
      <w:bookmarkEnd w:id="6845"/>
      <w:bookmarkEnd w:id="6846"/>
      <w:bookmarkEnd w:id="6847"/>
      <w:bookmarkEnd w:id="6848"/>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49"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49"/>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50" w:name="_PERM_MCCTEMPBM_CRPT86941607___2"/>
      <w:r>
        <w:rPr>
          <w:noProof/>
        </w:rPr>
        <w:tab/>
      </w:r>
      <w:r w:rsidRPr="00567618">
        <w:rPr>
          <w:noProof/>
        </w:rPr>
        <w:t>3gpp_mtsi_app_adapt</w:t>
      </w:r>
    </w:p>
    <w:bookmarkEnd w:id="6850"/>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51" w:name="_PERM_MCCTEMPBM_CRPT86941608___2"/>
      <w:r>
        <w:rPr>
          <w:noProof/>
        </w:rPr>
        <w:tab/>
      </w:r>
      <w:r w:rsidRPr="00567618">
        <w:rPr>
          <w:noProof/>
        </w:rPr>
        <w:t>3GPP MTSI RTCP-APP Adaptation attribute</w:t>
      </w:r>
    </w:p>
    <w:bookmarkEnd w:id="6851"/>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52" w:name="_PERM_MCCTEMPBM_CRPT86941609___2"/>
      <w:r>
        <w:rPr>
          <w:noProof/>
        </w:rPr>
        <w:tab/>
      </w:r>
      <w:r w:rsidRPr="00567618">
        <w:rPr>
          <w:noProof/>
        </w:rPr>
        <w:t>Media level</w:t>
      </w:r>
    </w:p>
    <w:bookmarkEnd w:id="6852"/>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53" w:name="_PERM_MCCTEMPBM_CRPT86941610___2"/>
      <w:r>
        <w:rPr>
          <w:noProof/>
        </w:rPr>
        <w:tab/>
      </w:r>
      <w:r w:rsidRPr="00567618">
        <w:rPr>
          <w:noProof/>
        </w:rPr>
        <w:t>This Attribute is not dependent on charset.</w:t>
      </w:r>
    </w:p>
    <w:bookmarkEnd w:id="6853"/>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54"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855" w:name="_Toc26369710"/>
      <w:bookmarkStart w:id="6856" w:name="_Toc36227592"/>
      <w:bookmarkStart w:id="6857" w:name="_Toc36228607"/>
      <w:bookmarkStart w:id="6858" w:name="_Toc36229234"/>
      <w:bookmarkStart w:id="6859" w:name="_Toc68847554"/>
      <w:bookmarkStart w:id="6860" w:name="_Toc74611489"/>
      <w:bookmarkStart w:id="6861" w:name="_Toc75566768"/>
      <w:bookmarkStart w:id="6862" w:name="_Toc89790320"/>
      <w:bookmarkStart w:id="6863" w:name="_Toc99466958"/>
      <w:bookmarkEnd w:id="6854"/>
      <w:r w:rsidRPr="00567618">
        <w:rPr>
          <w:noProof/>
        </w:rPr>
        <w:t>Appropriate Attribute Values for this Attribute:</w:t>
      </w:r>
    </w:p>
    <w:p w14:paraId="1E272F08" w14:textId="77777777" w:rsidR="003B0BD9" w:rsidRPr="00567618" w:rsidRDefault="003B0BD9" w:rsidP="003B0BD9">
      <w:pPr>
        <w:pStyle w:val="B1"/>
        <w:rPr>
          <w:noProof/>
        </w:rPr>
      </w:pPr>
      <w:bookmarkStart w:id="6864"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6864"/>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6865"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66" w:name="_Toc217285863"/>
      <w:bookmarkEnd w:id="6865"/>
      <w:r w:rsidRPr="00567618">
        <w:rPr>
          <w:noProof/>
        </w:rPr>
        <w:lastRenderedPageBreak/>
        <w:t>M.5</w:t>
      </w:r>
      <w:r w:rsidRPr="00567618">
        <w:rPr>
          <w:noProof/>
        </w:rPr>
        <w:tab/>
        <w:t>predefined_ROI</w:t>
      </w:r>
      <w:bookmarkEnd w:id="6855"/>
      <w:bookmarkEnd w:id="6856"/>
      <w:bookmarkEnd w:id="6857"/>
      <w:bookmarkEnd w:id="6858"/>
      <w:bookmarkEnd w:id="6859"/>
      <w:bookmarkEnd w:id="6860"/>
      <w:bookmarkEnd w:id="6861"/>
      <w:bookmarkEnd w:id="6862"/>
      <w:bookmarkEnd w:id="6863"/>
      <w:bookmarkEnd w:id="6866"/>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67"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67"/>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68" w:name="_MCCTEMPBM_CRPT86941615___2"/>
      <w:r>
        <w:rPr>
          <w:noProof/>
        </w:rPr>
        <w:tab/>
      </w:r>
      <w:r w:rsidRPr="00567618">
        <w:rPr>
          <w:noProof/>
        </w:rPr>
        <w:t>predefined_ROI</w:t>
      </w:r>
    </w:p>
    <w:bookmarkEnd w:id="6868"/>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69" w:name="_MCCTEMPBM_CRPT86941616___2"/>
      <w:r>
        <w:rPr>
          <w:noProof/>
        </w:rPr>
        <w:tab/>
      </w:r>
      <w:r w:rsidRPr="00567618">
        <w:rPr>
          <w:noProof/>
        </w:rPr>
        <w:t>3GPP predefined video region-of-interest (ROI) attribute</w:t>
      </w:r>
    </w:p>
    <w:bookmarkEnd w:id="6869"/>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70" w:name="_MCCTEMPBM_CRPT86941617___2"/>
      <w:r>
        <w:rPr>
          <w:noProof/>
        </w:rPr>
        <w:tab/>
      </w:r>
      <w:r w:rsidRPr="00567618">
        <w:rPr>
          <w:noProof/>
        </w:rPr>
        <w:t>Media level</w:t>
      </w:r>
    </w:p>
    <w:bookmarkEnd w:id="6870"/>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71" w:name="_MCCTEMPBM_CRPT86941618___2"/>
      <w:r>
        <w:rPr>
          <w:noProof/>
        </w:rPr>
        <w:tab/>
      </w:r>
      <w:r w:rsidRPr="00567618">
        <w:rPr>
          <w:noProof/>
        </w:rPr>
        <w:t>This Attribute is not dependent on charset.</w:t>
      </w:r>
    </w:p>
    <w:bookmarkEnd w:id="6871"/>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72" w:name="_MCCTEMPBM_CRPT86941619___2"/>
      <w:r>
        <w:rPr>
          <w:noProof/>
        </w:rPr>
        <w:tab/>
      </w:r>
      <w:r w:rsidRPr="00567618">
        <w:rPr>
          <w:noProof/>
        </w:rPr>
        <w:t>This attribute is used to negotiate which pre-defined regions of interest can be requested in a video telephony session.</w:t>
      </w:r>
    </w:p>
    <w:bookmarkEnd w:id="6872"/>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73" w:name="_MCCTEMPBM_CRPT86941620___2"/>
      <w:r>
        <w:rPr>
          <w:noProof/>
        </w:rPr>
        <w:tab/>
      </w:r>
      <w:r w:rsidRPr="00567618">
        <w:rPr>
          <w:noProof/>
        </w:rPr>
        <w:t>See clause</w:t>
      </w:r>
      <w:r>
        <w:rPr>
          <w:noProof/>
        </w:rPr>
        <w:t> </w:t>
      </w:r>
      <w:r w:rsidRPr="00567618">
        <w:rPr>
          <w:noProof/>
        </w:rPr>
        <w:t>6.2.3.4</w:t>
      </w:r>
    </w:p>
    <w:bookmarkEnd w:id="6873"/>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74"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75" w:name="_Toc26369711"/>
      <w:bookmarkStart w:id="6876" w:name="_Toc36227593"/>
      <w:bookmarkStart w:id="6877" w:name="_Toc36228608"/>
      <w:bookmarkStart w:id="6878" w:name="_Toc36229235"/>
      <w:bookmarkStart w:id="6879" w:name="_Toc68847555"/>
      <w:bookmarkStart w:id="6880" w:name="_Toc74611490"/>
      <w:bookmarkStart w:id="6881" w:name="_Toc75566769"/>
      <w:bookmarkStart w:id="6882" w:name="_Toc89790321"/>
      <w:bookmarkStart w:id="6883" w:name="_Toc99466959"/>
      <w:bookmarkStart w:id="6884" w:name="_Toc217285864"/>
      <w:bookmarkEnd w:id="6874"/>
      <w:r w:rsidRPr="00567618">
        <w:rPr>
          <w:noProof/>
        </w:rPr>
        <w:t>M.6</w:t>
      </w:r>
      <w:r w:rsidRPr="00567618">
        <w:rPr>
          <w:noProof/>
        </w:rPr>
        <w:tab/>
        <w:t>bw-info</w:t>
      </w:r>
      <w:bookmarkEnd w:id="6875"/>
      <w:bookmarkEnd w:id="6876"/>
      <w:bookmarkEnd w:id="6877"/>
      <w:bookmarkEnd w:id="6878"/>
      <w:bookmarkEnd w:id="6879"/>
      <w:bookmarkEnd w:id="6880"/>
      <w:bookmarkEnd w:id="6881"/>
      <w:bookmarkEnd w:id="6882"/>
      <w:bookmarkEnd w:id="6883"/>
      <w:bookmarkEnd w:id="6884"/>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85"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85"/>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86" w:name="_MCCTEMPBM_CRPT86941623___2"/>
      <w:r>
        <w:rPr>
          <w:noProof/>
        </w:rPr>
        <w:tab/>
      </w:r>
      <w:r w:rsidRPr="00567618">
        <w:rPr>
          <w:noProof/>
        </w:rPr>
        <w:t>bw-info</w:t>
      </w:r>
    </w:p>
    <w:bookmarkEnd w:id="6886"/>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87" w:name="_MCCTEMPBM_CRPT86941624___2"/>
      <w:r>
        <w:rPr>
          <w:noProof/>
        </w:rPr>
        <w:tab/>
      </w:r>
      <w:r w:rsidRPr="00567618">
        <w:rPr>
          <w:noProof/>
        </w:rPr>
        <w:t>Additional bandwidth information attribute</w:t>
      </w:r>
    </w:p>
    <w:bookmarkEnd w:id="6887"/>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88" w:name="_MCCTEMPBM_CRPT86941625___2"/>
      <w:r>
        <w:rPr>
          <w:noProof/>
        </w:rPr>
        <w:tab/>
      </w:r>
      <w:r w:rsidRPr="00567618">
        <w:rPr>
          <w:noProof/>
        </w:rPr>
        <w:t>Media level</w:t>
      </w:r>
    </w:p>
    <w:bookmarkEnd w:id="6888"/>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89" w:name="_MCCTEMPBM_CRPT86941626___2"/>
      <w:r>
        <w:rPr>
          <w:noProof/>
        </w:rPr>
        <w:tab/>
      </w:r>
      <w:r w:rsidRPr="00567618">
        <w:rPr>
          <w:noProof/>
        </w:rPr>
        <w:t>This Attribute is not dependent on charset.</w:t>
      </w:r>
    </w:p>
    <w:bookmarkEnd w:id="6889"/>
    <w:p w14:paraId="7FD44012" w14:textId="77777777" w:rsidR="00FC7E52" w:rsidRPr="00567618" w:rsidRDefault="00FC7E52" w:rsidP="00FC7E52">
      <w:pPr>
        <w:rPr>
          <w:noProof/>
        </w:rPr>
      </w:pPr>
      <w:r w:rsidRPr="00567618">
        <w:rPr>
          <w:noProof/>
        </w:rPr>
        <w:lastRenderedPageBreak/>
        <w:t>Purpose of the attribute:</w:t>
      </w:r>
    </w:p>
    <w:p w14:paraId="0CAAF4D8" w14:textId="77777777" w:rsidR="00FC7E52" w:rsidRPr="00567618" w:rsidRDefault="00FC7E52" w:rsidP="00FC7E52">
      <w:pPr>
        <w:pStyle w:val="B1"/>
        <w:rPr>
          <w:noProof/>
        </w:rPr>
      </w:pPr>
      <w:bookmarkStart w:id="6890"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90"/>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91"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91"/>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92"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93" w:name="_Toc26369712"/>
      <w:bookmarkStart w:id="6894" w:name="_Toc36227594"/>
      <w:bookmarkStart w:id="6895" w:name="_Toc36228609"/>
      <w:bookmarkStart w:id="6896" w:name="_Toc36229236"/>
      <w:bookmarkStart w:id="6897" w:name="_Toc68847556"/>
      <w:bookmarkStart w:id="6898" w:name="_Toc74611491"/>
      <w:bookmarkStart w:id="6899" w:name="_Toc75566770"/>
      <w:bookmarkStart w:id="6900" w:name="_Toc89790322"/>
      <w:bookmarkStart w:id="6901" w:name="_Toc99466960"/>
      <w:bookmarkStart w:id="6902" w:name="_Toc217285865"/>
      <w:bookmarkEnd w:id="6892"/>
      <w:r w:rsidRPr="00567618">
        <w:rPr>
          <w:noProof/>
        </w:rPr>
        <w:t>M.7</w:t>
      </w:r>
      <w:r w:rsidRPr="00567618">
        <w:rPr>
          <w:noProof/>
        </w:rPr>
        <w:tab/>
        <w:t>ccc_list</w:t>
      </w:r>
      <w:bookmarkEnd w:id="6893"/>
      <w:bookmarkEnd w:id="6894"/>
      <w:bookmarkEnd w:id="6895"/>
      <w:bookmarkEnd w:id="6896"/>
      <w:bookmarkEnd w:id="6897"/>
      <w:bookmarkEnd w:id="6898"/>
      <w:bookmarkEnd w:id="6899"/>
      <w:bookmarkEnd w:id="6900"/>
      <w:bookmarkEnd w:id="6901"/>
      <w:bookmarkEnd w:id="6902"/>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903"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903"/>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904" w:name="_MCCTEMPBM_CRPT86941631___2"/>
      <w:r>
        <w:rPr>
          <w:noProof/>
        </w:rPr>
        <w:tab/>
      </w:r>
      <w:r w:rsidRPr="00567618">
        <w:rPr>
          <w:noProof/>
        </w:rPr>
        <w:t>ccc_list</w:t>
      </w:r>
    </w:p>
    <w:bookmarkEnd w:id="6904"/>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905" w:name="_MCCTEMPBM_CRPT86941632___2"/>
      <w:r>
        <w:rPr>
          <w:noProof/>
        </w:rPr>
        <w:tab/>
      </w:r>
      <w:r w:rsidRPr="00567618">
        <w:rPr>
          <w:noProof/>
        </w:rPr>
        <w:t xml:space="preserve">3GPP </w:t>
      </w:r>
      <w:r w:rsidRPr="00567618">
        <w:t>compact concurrent codec capabilities (CCC) attribute</w:t>
      </w:r>
    </w:p>
    <w:bookmarkEnd w:id="6905"/>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906" w:name="_MCCTEMPBM_CRPT86941633___2"/>
      <w:r>
        <w:rPr>
          <w:noProof/>
        </w:rPr>
        <w:tab/>
      </w:r>
      <w:r w:rsidRPr="00567618">
        <w:rPr>
          <w:noProof/>
        </w:rPr>
        <w:t>Session level</w:t>
      </w:r>
    </w:p>
    <w:bookmarkEnd w:id="6906"/>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907" w:name="_MCCTEMPBM_CRPT86941634___2"/>
      <w:r>
        <w:rPr>
          <w:noProof/>
        </w:rPr>
        <w:tab/>
      </w:r>
      <w:r w:rsidRPr="00567618">
        <w:rPr>
          <w:noProof/>
        </w:rPr>
        <w:t>This Attribute is not dependent on charset.</w:t>
      </w:r>
    </w:p>
    <w:bookmarkEnd w:id="6907"/>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908" w:name="_MCCTEMPBM_CRPT86941635___2"/>
      <w:r>
        <w:rPr>
          <w:noProof/>
        </w:rPr>
        <w:tab/>
      </w:r>
      <w:r w:rsidRPr="00567618">
        <w:rPr>
          <w:noProof/>
        </w:rPr>
        <w:t>This attribute is used to indicate the concurrent codec capabilities of a terminal in a compact representation.</w:t>
      </w:r>
    </w:p>
    <w:bookmarkEnd w:id="6908"/>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909" w:name="_MCCTEMPBM_CRPT86941636___2"/>
      <w:r>
        <w:rPr>
          <w:noProof/>
        </w:rPr>
        <w:tab/>
      </w:r>
      <w:r w:rsidRPr="00567618">
        <w:rPr>
          <w:noProof/>
        </w:rPr>
        <w:t xml:space="preserve">See clause </w:t>
      </w:r>
      <w:r w:rsidRPr="00567618">
        <w:rPr>
          <w:lang w:eastAsia="ko-KR"/>
        </w:rPr>
        <w:t>S.5.7.2</w:t>
      </w:r>
    </w:p>
    <w:bookmarkEnd w:id="6909"/>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910"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911" w:name="_Toc26369713"/>
      <w:bookmarkStart w:id="6912" w:name="_Toc36227595"/>
      <w:bookmarkStart w:id="6913" w:name="_Toc36228610"/>
      <w:bookmarkStart w:id="6914" w:name="_Toc36229237"/>
      <w:bookmarkStart w:id="6915" w:name="_Toc68847557"/>
      <w:bookmarkStart w:id="6916" w:name="_Toc74611492"/>
      <w:bookmarkStart w:id="6917" w:name="_Toc75566771"/>
      <w:bookmarkStart w:id="6918" w:name="_Toc89790323"/>
      <w:bookmarkStart w:id="6919" w:name="_Toc99466961"/>
      <w:bookmarkStart w:id="6920" w:name="_Toc217285866"/>
      <w:bookmarkEnd w:id="6910"/>
      <w:r w:rsidRPr="00567618">
        <w:rPr>
          <w:noProof/>
        </w:rPr>
        <w:t>M.8</w:t>
      </w:r>
      <w:r w:rsidRPr="00567618">
        <w:rPr>
          <w:noProof/>
        </w:rPr>
        <w:tab/>
        <w:t>anbr</w:t>
      </w:r>
      <w:bookmarkEnd w:id="6911"/>
      <w:bookmarkEnd w:id="6912"/>
      <w:bookmarkEnd w:id="6913"/>
      <w:bookmarkEnd w:id="6914"/>
      <w:bookmarkEnd w:id="6915"/>
      <w:bookmarkEnd w:id="6916"/>
      <w:bookmarkEnd w:id="6917"/>
      <w:bookmarkEnd w:id="6918"/>
      <w:bookmarkEnd w:id="6919"/>
      <w:bookmarkEnd w:id="6920"/>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921"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921"/>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922" w:name="_MCCTEMPBM_CRPT86941639___2"/>
      <w:r>
        <w:rPr>
          <w:noProof/>
        </w:rPr>
        <w:lastRenderedPageBreak/>
        <w:tab/>
      </w:r>
      <w:r w:rsidRPr="00567618">
        <w:rPr>
          <w:noProof/>
        </w:rPr>
        <w:t>anbr</w:t>
      </w:r>
    </w:p>
    <w:bookmarkEnd w:id="6922"/>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923" w:name="_MCCTEMPBM_CRPT86941640___2"/>
      <w:r>
        <w:rPr>
          <w:noProof/>
        </w:rPr>
        <w:tab/>
      </w:r>
      <w:r w:rsidRPr="00567618">
        <w:rPr>
          <w:noProof/>
        </w:rPr>
        <w:t>3GPP access network bitrate recommendation (ANBR) support attribute</w:t>
      </w:r>
    </w:p>
    <w:bookmarkEnd w:id="6923"/>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924" w:name="_MCCTEMPBM_CRPT86941641___2"/>
      <w:r>
        <w:rPr>
          <w:noProof/>
        </w:rPr>
        <w:tab/>
      </w:r>
      <w:r w:rsidRPr="00567618">
        <w:rPr>
          <w:noProof/>
        </w:rPr>
        <w:t>Media level</w:t>
      </w:r>
    </w:p>
    <w:bookmarkEnd w:id="6924"/>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925" w:name="_MCCTEMPBM_CRPT86941642___2"/>
      <w:r>
        <w:rPr>
          <w:noProof/>
        </w:rPr>
        <w:tab/>
      </w:r>
      <w:r w:rsidRPr="00567618">
        <w:rPr>
          <w:noProof/>
        </w:rPr>
        <w:t>This Attribute is not dependent on charset.</w:t>
      </w:r>
    </w:p>
    <w:bookmarkEnd w:id="6925"/>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926"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926"/>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27" w:name="_MCCTEMPBM_CRPT86941644___2"/>
      <w:r>
        <w:tab/>
      </w:r>
      <w:r w:rsidRPr="00567618">
        <w:t>No values. See clause</w:t>
      </w:r>
      <w:r>
        <w:t> </w:t>
      </w:r>
      <w:r w:rsidRPr="00567618">
        <w:t>6.2.9 for detailed usage.</w:t>
      </w:r>
    </w:p>
    <w:bookmarkEnd w:id="6927"/>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28"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29" w:name="_Toc26369714"/>
      <w:bookmarkStart w:id="6930" w:name="_Toc36227596"/>
      <w:bookmarkStart w:id="6931" w:name="_Toc36228611"/>
      <w:bookmarkStart w:id="6932" w:name="_Toc36229238"/>
      <w:bookmarkStart w:id="6933" w:name="_Toc68847558"/>
      <w:bookmarkStart w:id="6934" w:name="_Toc74611493"/>
      <w:bookmarkStart w:id="6935" w:name="_Toc75566772"/>
      <w:bookmarkStart w:id="6936" w:name="_Toc89790324"/>
      <w:bookmarkStart w:id="6937" w:name="_Toc99466962"/>
      <w:bookmarkStart w:id="6938" w:name="_Toc217285867"/>
      <w:bookmarkEnd w:id="6928"/>
      <w:r w:rsidRPr="00567618">
        <w:rPr>
          <w:noProof/>
        </w:rPr>
        <w:t>M.9</w:t>
      </w:r>
      <w:r w:rsidRPr="00567618">
        <w:rPr>
          <w:noProof/>
        </w:rPr>
        <w:tab/>
        <w:t>PLR_adapt</w:t>
      </w:r>
      <w:bookmarkEnd w:id="6929"/>
      <w:bookmarkEnd w:id="6930"/>
      <w:bookmarkEnd w:id="6931"/>
      <w:bookmarkEnd w:id="6932"/>
      <w:bookmarkEnd w:id="6933"/>
      <w:bookmarkEnd w:id="6934"/>
      <w:bookmarkEnd w:id="6935"/>
      <w:bookmarkEnd w:id="6936"/>
      <w:bookmarkEnd w:id="6937"/>
      <w:bookmarkEnd w:id="6938"/>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39"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39"/>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40" w:name="_MCCTEMPBM_CRPT86941647___2"/>
      <w:r>
        <w:rPr>
          <w:noProof/>
        </w:rPr>
        <w:tab/>
      </w:r>
      <w:r w:rsidRPr="00567618">
        <w:rPr>
          <w:noProof/>
        </w:rPr>
        <w:t>PLR_adapt</w:t>
      </w:r>
    </w:p>
    <w:bookmarkEnd w:id="6940"/>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41" w:name="_MCCTEMPBM_CRPT86941648___2"/>
      <w:r>
        <w:rPr>
          <w:noProof/>
        </w:rPr>
        <w:tab/>
      </w:r>
      <w:r w:rsidRPr="00567618">
        <w:rPr>
          <w:noProof/>
        </w:rPr>
        <w:t>Packet Loss Rate Adaptation</w:t>
      </w:r>
    </w:p>
    <w:bookmarkEnd w:id="6941"/>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42" w:name="_MCCTEMPBM_CRPT86941649___2"/>
      <w:r>
        <w:rPr>
          <w:noProof/>
        </w:rPr>
        <w:tab/>
      </w:r>
      <w:r w:rsidRPr="00567618">
        <w:rPr>
          <w:noProof/>
        </w:rPr>
        <w:t>Media level</w:t>
      </w:r>
    </w:p>
    <w:bookmarkEnd w:id="6942"/>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43" w:name="_MCCTEMPBM_CRPT86941650___2"/>
      <w:r>
        <w:rPr>
          <w:noProof/>
        </w:rPr>
        <w:tab/>
      </w:r>
      <w:r w:rsidRPr="00567618">
        <w:rPr>
          <w:noProof/>
        </w:rPr>
        <w:t>This Attribute is not dependent on charset.</w:t>
      </w:r>
    </w:p>
    <w:bookmarkEnd w:id="6943"/>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44" w:name="_MCCTEMPBM_CRPT86941651___2"/>
      <w:r>
        <w:rPr>
          <w:noProof/>
        </w:rPr>
        <w:tab/>
      </w:r>
      <w:r w:rsidRPr="00567618">
        <w:rPr>
          <w:noProof/>
        </w:rPr>
        <w:t>This attribute is used to describe the media receiver’s ability adapt codec configurations based on packet loss rate.</w:t>
      </w:r>
    </w:p>
    <w:bookmarkEnd w:id="6944"/>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45" w:name="_MCCTEMPBM_CRPT86941652___2"/>
      <w:r>
        <w:tab/>
      </w:r>
      <w:r w:rsidRPr="00567618">
        <w:t>See TS</w:t>
      </w:r>
      <w:r>
        <w:t> </w:t>
      </w:r>
      <w:r w:rsidRPr="00567618">
        <w:t>26.114 clauses W.1, W.2, and W.3 for ABNF and detailed usage.</w:t>
      </w:r>
    </w:p>
    <w:bookmarkEnd w:id="6945"/>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46" w:name="_Toc26369715"/>
      <w:bookmarkStart w:id="6947" w:name="_Toc36227597"/>
      <w:bookmarkStart w:id="6948" w:name="_Toc36228612"/>
      <w:bookmarkStart w:id="6949" w:name="_Toc36229239"/>
      <w:bookmarkStart w:id="6950" w:name="_Toc68847559"/>
      <w:bookmarkStart w:id="6951" w:name="_Toc74611494"/>
      <w:bookmarkStart w:id="6952" w:name="_Toc75566773"/>
      <w:bookmarkStart w:id="6953" w:name="_Toc89790325"/>
      <w:bookmarkStart w:id="6954" w:name="_Toc99466963"/>
      <w:bookmarkStart w:id="6955" w:name="_Toc217285868"/>
      <w:r w:rsidRPr="00567618">
        <w:rPr>
          <w:noProof/>
        </w:rPr>
        <w:lastRenderedPageBreak/>
        <w:t>M.10</w:t>
      </w:r>
      <w:r w:rsidRPr="00567618">
        <w:rPr>
          <w:noProof/>
        </w:rPr>
        <w:tab/>
      </w:r>
      <w:r w:rsidRPr="00567618">
        <w:t>MAXimum-e2e-PLR</w:t>
      </w:r>
      <w:bookmarkEnd w:id="6946"/>
      <w:bookmarkEnd w:id="6947"/>
      <w:bookmarkEnd w:id="6948"/>
      <w:bookmarkEnd w:id="6949"/>
      <w:bookmarkEnd w:id="6950"/>
      <w:bookmarkEnd w:id="6951"/>
      <w:bookmarkEnd w:id="6952"/>
      <w:bookmarkEnd w:id="6953"/>
      <w:bookmarkEnd w:id="6954"/>
      <w:bookmarkEnd w:id="6955"/>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56"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56"/>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57" w:name="_MCCTEMPBM_CRPT86941654___2"/>
      <w:r>
        <w:tab/>
      </w:r>
      <w:r w:rsidRPr="00567618">
        <w:t>MAXimum-e2e-PLR</w:t>
      </w:r>
    </w:p>
    <w:bookmarkEnd w:id="6957"/>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58" w:name="_MCCTEMPBM_CRPT86941655___2"/>
      <w:r>
        <w:rPr>
          <w:noProof/>
        </w:rPr>
        <w:tab/>
      </w:r>
      <w:r w:rsidRPr="00567618">
        <w:rPr>
          <w:noProof/>
        </w:rPr>
        <w:t>M</w:t>
      </w:r>
      <w:r w:rsidRPr="00567618">
        <w:t>aximum end-to-end PLR of the media receiver</w:t>
      </w:r>
    </w:p>
    <w:bookmarkEnd w:id="6958"/>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59" w:name="_MCCTEMPBM_CRPT86941656___2"/>
      <w:r>
        <w:rPr>
          <w:noProof/>
        </w:rPr>
        <w:tab/>
      </w:r>
      <w:r w:rsidRPr="00567618">
        <w:rPr>
          <w:noProof/>
        </w:rPr>
        <w:t>Media level</w:t>
      </w:r>
    </w:p>
    <w:bookmarkEnd w:id="6959"/>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60" w:name="_MCCTEMPBM_CRPT86941657___2"/>
      <w:r>
        <w:rPr>
          <w:noProof/>
        </w:rPr>
        <w:tab/>
      </w:r>
      <w:r w:rsidRPr="00567618">
        <w:rPr>
          <w:noProof/>
        </w:rPr>
        <w:t>This Attribute is not dependent on charset.</w:t>
      </w:r>
    </w:p>
    <w:bookmarkEnd w:id="6960"/>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61"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61"/>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62" w:name="_MCCTEMPBM_CRPT86941659___2"/>
      <w:r>
        <w:tab/>
      </w:r>
      <w:r w:rsidRPr="00567618">
        <w:t>See TS</w:t>
      </w:r>
      <w:r>
        <w:t> </w:t>
      </w:r>
      <w:r w:rsidRPr="00567618">
        <w:t>26.114 clauses W.4.2 and W.4.3 for ABNF and detailed usage.</w:t>
      </w:r>
    </w:p>
    <w:bookmarkEnd w:id="6962"/>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63" w:name="_Toc26369716"/>
      <w:bookmarkStart w:id="6964" w:name="_Toc36227598"/>
      <w:bookmarkStart w:id="6965" w:name="_Toc36228613"/>
      <w:bookmarkStart w:id="6966" w:name="_Toc36229240"/>
      <w:bookmarkStart w:id="6967" w:name="_Toc68847560"/>
      <w:bookmarkStart w:id="6968" w:name="_Toc74611495"/>
      <w:bookmarkStart w:id="6969" w:name="_Toc75566774"/>
      <w:bookmarkStart w:id="6970" w:name="_Toc89790326"/>
      <w:bookmarkStart w:id="6971" w:name="_Toc99466964"/>
      <w:bookmarkStart w:id="6972" w:name="_Toc217285869"/>
      <w:r w:rsidRPr="00567618">
        <w:rPr>
          <w:noProof/>
        </w:rPr>
        <w:t>M.11</w:t>
      </w:r>
      <w:r w:rsidRPr="00567618">
        <w:rPr>
          <w:noProof/>
        </w:rPr>
        <w:tab/>
        <w:t>3gpp-qos-hint</w:t>
      </w:r>
      <w:bookmarkEnd w:id="6963"/>
      <w:bookmarkEnd w:id="6964"/>
      <w:bookmarkEnd w:id="6965"/>
      <w:bookmarkEnd w:id="6966"/>
      <w:bookmarkEnd w:id="6967"/>
      <w:bookmarkEnd w:id="6968"/>
      <w:bookmarkEnd w:id="6969"/>
      <w:bookmarkEnd w:id="6970"/>
      <w:bookmarkEnd w:id="6971"/>
      <w:bookmarkEnd w:id="6972"/>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73"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73"/>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74" w:name="_MCCTEMPBM_CRPT86941661___2"/>
      <w:r>
        <w:rPr>
          <w:noProof/>
        </w:rPr>
        <w:tab/>
      </w:r>
      <w:r w:rsidRPr="00567618">
        <w:rPr>
          <w:noProof/>
        </w:rPr>
        <w:t>3gpp-qos-hint</w:t>
      </w:r>
    </w:p>
    <w:bookmarkEnd w:id="6974"/>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75" w:name="_MCCTEMPBM_CRPT86941662___2"/>
      <w:r>
        <w:rPr>
          <w:noProof/>
        </w:rPr>
        <w:tab/>
      </w:r>
      <w:r w:rsidRPr="00567618">
        <w:rPr>
          <w:noProof/>
        </w:rPr>
        <w:t>3GPP QoS hint attribute</w:t>
      </w:r>
    </w:p>
    <w:bookmarkEnd w:id="6975"/>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76" w:name="_MCCTEMPBM_CRPT86941663___2"/>
      <w:r>
        <w:rPr>
          <w:noProof/>
        </w:rPr>
        <w:tab/>
      </w:r>
      <w:r w:rsidRPr="00567618">
        <w:rPr>
          <w:noProof/>
        </w:rPr>
        <w:t>Media level</w:t>
      </w:r>
    </w:p>
    <w:bookmarkEnd w:id="6976"/>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77" w:name="_MCCTEMPBM_CRPT86941664___2"/>
      <w:r>
        <w:rPr>
          <w:noProof/>
        </w:rPr>
        <w:tab/>
      </w:r>
      <w:r w:rsidRPr="00567618">
        <w:rPr>
          <w:noProof/>
        </w:rPr>
        <w:t>This Attribute is not dependent on charset.</w:t>
      </w:r>
    </w:p>
    <w:bookmarkEnd w:id="6977"/>
    <w:p w14:paraId="02B82F72" w14:textId="77777777" w:rsidR="00FC7E52" w:rsidRPr="00567618" w:rsidRDefault="00FC7E52" w:rsidP="00FC7E52">
      <w:pPr>
        <w:rPr>
          <w:noProof/>
        </w:rPr>
      </w:pPr>
      <w:r w:rsidRPr="00567618">
        <w:rPr>
          <w:noProof/>
        </w:rPr>
        <w:lastRenderedPageBreak/>
        <w:t>Purpose of the attribute:</w:t>
      </w:r>
    </w:p>
    <w:p w14:paraId="6F00D299" w14:textId="77777777" w:rsidR="00FC7E52" w:rsidRPr="00567618" w:rsidRDefault="00FC7E52" w:rsidP="00FC7E52">
      <w:pPr>
        <w:pStyle w:val="B1"/>
        <w:rPr>
          <w:noProof/>
        </w:rPr>
      </w:pPr>
      <w:bookmarkStart w:id="6978"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78"/>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6979"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6979"/>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6980"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6981" w:name="_Toc217285870"/>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6981"/>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6982" w:name="_Toc217285871"/>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6982"/>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lastRenderedPageBreak/>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6983" w:name="_Toc217285872"/>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6983"/>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6984" w:name="_Toc217285873"/>
      <w:r w:rsidRPr="004B4FAD">
        <w:rPr>
          <w:rFonts w:eastAsia="Malgun Gothic"/>
          <w:noProof/>
        </w:rPr>
        <w:lastRenderedPageBreak/>
        <w:t>M.1</w:t>
      </w:r>
      <w:r>
        <w:rPr>
          <w:rFonts w:eastAsia="Malgun Gothic"/>
          <w:noProof/>
        </w:rPr>
        <w:t>5</w:t>
      </w:r>
      <w:r w:rsidRPr="004B4FAD">
        <w:rPr>
          <w:rFonts w:eastAsia="Malgun Gothic"/>
          <w:noProof/>
        </w:rPr>
        <w:tab/>
      </w:r>
      <w:r>
        <w:rPr>
          <w:rFonts w:eastAsia="Malgun Gothic"/>
          <w:noProof/>
        </w:rPr>
        <w:t>3gpp_overlay</w:t>
      </w:r>
      <w:bookmarkEnd w:id="6984"/>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6985" w:name="_Toc217285874"/>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6985"/>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lastRenderedPageBreak/>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6986" w:name="_Toc217285875"/>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6986"/>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6987" w:name="_Toc217285876"/>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6987"/>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lastRenderedPageBreak/>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6988" w:name="_Toc217285877"/>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6988"/>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6989" w:name="_Toc217285878"/>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6989"/>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lastRenderedPageBreak/>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6990" w:name="_Toc114649019"/>
      <w:bookmarkStart w:id="6991" w:name="_Toc217285879"/>
      <w:bookmarkEnd w:id="6980"/>
      <w:r w:rsidRPr="00567618">
        <w:rPr>
          <w:noProof/>
        </w:rPr>
        <w:t>M.</w:t>
      </w:r>
      <w:r>
        <w:rPr>
          <w:noProof/>
        </w:rPr>
        <w:t>21</w:t>
      </w:r>
      <w:r w:rsidRPr="00567618">
        <w:rPr>
          <w:noProof/>
        </w:rPr>
        <w:tab/>
      </w:r>
      <w:r w:rsidRPr="00955155">
        <w:rPr>
          <w:noProof/>
        </w:rPr>
        <w:t>3gpp-req-app</w:t>
      </w:r>
      <w:bookmarkEnd w:id="6991"/>
      <w:r w:rsidRPr="00955155">
        <w:rPr>
          <w:noProof/>
        </w:rPr>
        <w:t xml:space="preserve"> </w:t>
      </w:r>
      <w:bookmarkEnd w:id="6990"/>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lastRenderedPageBreak/>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9"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6992" w:name="_Toc26369717"/>
      <w:bookmarkStart w:id="6993" w:name="_Toc36227599"/>
      <w:bookmarkStart w:id="6994" w:name="_Toc36228614"/>
      <w:bookmarkStart w:id="6995" w:name="_Toc36229241"/>
      <w:bookmarkStart w:id="6996" w:name="_Toc68847561"/>
      <w:bookmarkStart w:id="6997" w:name="_Toc74611496"/>
      <w:bookmarkStart w:id="6998" w:name="_Toc75566775"/>
      <w:bookmarkStart w:id="6999" w:name="_Toc89790327"/>
      <w:bookmarkStart w:id="7000" w:name="_Toc99466965"/>
      <w:bookmarkStart w:id="7001" w:name="_Toc217285880"/>
      <w:r w:rsidRPr="00567618">
        <w:lastRenderedPageBreak/>
        <w:t xml:space="preserve">Annex N (informative): </w:t>
      </w:r>
      <w:r w:rsidRPr="00567618">
        <w:br/>
        <w:t>Computation of b=AS for Video Codec</w:t>
      </w:r>
      <w:bookmarkEnd w:id="6992"/>
      <w:bookmarkEnd w:id="6993"/>
      <w:bookmarkEnd w:id="6994"/>
      <w:bookmarkEnd w:id="6995"/>
      <w:bookmarkEnd w:id="6996"/>
      <w:bookmarkEnd w:id="6997"/>
      <w:bookmarkEnd w:id="6998"/>
      <w:bookmarkEnd w:id="6999"/>
      <w:bookmarkEnd w:id="7000"/>
      <w:bookmarkEnd w:id="7001"/>
    </w:p>
    <w:p w14:paraId="7E7BCC01" w14:textId="77777777" w:rsidR="00FC7E52" w:rsidRPr="00567618" w:rsidRDefault="00FC7E52" w:rsidP="00FC7E52">
      <w:pPr>
        <w:pStyle w:val="Heading1"/>
        <w:rPr>
          <w:lang w:eastAsia="ko-KR"/>
        </w:rPr>
      </w:pPr>
      <w:bookmarkStart w:id="7002" w:name="_Toc26369718"/>
      <w:bookmarkStart w:id="7003" w:name="_Toc36227600"/>
      <w:bookmarkStart w:id="7004" w:name="_Toc36228615"/>
      <w:bookmarkStart w:id="7005" w:name="_Toc36229242"/>
      <w:bookmarkStart w:id="7006" w:name="_Toc68847562"/>
      <w:bookmarkStart w:id="7007" w:name="_Toc74611497"/>
      <w:bookmarkStart w:id="7008" w:name="_Toc75566776"/>
      <w:bookmarkStart w:id="7009" w:name="_Toc89790328"/>
      <w:bookmarkStart w:id="7010" w:name="_Toc99466966"/>
      <w:bookmarkStart w:id="7011" w:name="_Toc217285881"/>
      <w:r w:rsidRPr="00567618">
        <w:rPr>
          <w:lang w:eastAsia="ko-KR"/>
        </w:rPr>
        <w:t>N.1</w:t>
      </w:r>
      <w:r w:rsidRPr="00567618">
        <w:rPr>
          <w:lang w:eastAsia="ko-KR"/>
        </w:rPr>
        <w:tab/>
        <w:t>General</w:t>
      </w:r>
      <w:bookmarkEnd w:id="7002"/>
      <w:bookmarkEnd w:id="7003"/>
      <w:bookmarkEnd w:id="7004"/>
      <w:bookmarkEnd w:id="7005"/>
      <w:bookmarkEnd w:id="7006"/>
      <w:bookmarkEnd w:id="7007"/>
      <w:bookmarkEnd w:id="7008"/>
      <w:bookmarkEnd w:id="7009"/>
      <w:bookmarkEnd w:id="7010"/>
      <w:bookmarkEnd w:id="7011"/>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012" w:name="_Toc26369719"/>
      <w:bookmarkStart w:id="7013" w:name="_Toc36227601"/>
      <w:bookmarkStart w:id="7014" w:name="_Toc36228616"/>
      <w:bookmarkStart w:id="7015" w:name="_Toc36229243"/>
      <w:bookmarkStart w:id="7016" w:name="_Toc68847563"/>
      <w:bookmarkStart w:id="7017" w:name="_Toc74611498"/>
      <w:bookmarkStart w:id="7018" w:name="_Toc75566777"/>
      <w:bookmarkStart w:id="7019" w:name="_Toc89790329"/>
      <w:bookmarkStart w:id="7020" w:name="_Toc99466967"/>
      <w:bookmarkStart w:id="7021" w:name="_Toc217285882"/>
      <w:r w:rsidRPr="00567618">
        <w:rPr>
          <w:lang w:eastAsia="ko-KR"/>
        </w:rPr>
        <w:t>N.2</w:t>
      </w:r>
      <w:r w:rsidRPr="00567618">
        <w:rPr>
          <w:lang w:eastAsia="ko-KR"/>
        </w:rPr>
        <w:tab/>
        <w:t>Examples</w:t>
      </w:r>
      <w:bookmarkEnd w:id="7012"/>
      <w:bookmarkEnd w:id="7013"/>
      <w:bookmarkEnd w:id="7014"/>
      <w:bookmarkEnd w:id="7015"/>
      <w:bookmarkEnd w:id="7016"/>
      <w:bookmarkEnd w:id="7017"/>
      <w:bookmarkEnd w:id="7018"/>
      <w:bookmarkEnd w:id="7019"/>
      <w:bookmarkEnd w:id="7020"/>
      <w:bookmarkEnd w:id="7021"/>
    </w:p>
    <w:p w14:paraId="79BF6C9C" w14:textId="77777777" w:rsidR="00FC7E52" w:rsidRPr="00567618" w:rsidRDefault="00FC7E52" w:rsidP="00FC7E52">
      <w:pPr>
        <w:rPr>
          <w:color w:val="000000"/>
          <w:lang w:eastAsia="ko-KR"/>
        </w:rPr>
      </w:pPr>
      <w:bookmarkStart w:id="7022"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022"/>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023"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24" w:name="_MCCTEMPBM_CRPT86941670___7" w:colFirst="0" w:colLast="3"/>
            <w:bookmarkEnd w:id="7023"/>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25" w:name="_MCCTEMPBM_CRPT86941671___7" w:colFirst="0" w:colLast="3"/>
            <w:bookmarkEnd w:id="7024"/>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26" w:name="_MCCTEMPBM_CRPT86941672___7" w:colFirst="0" w:colLast="3"/>
            <w:bookmarkEnd w:id="7025"/>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026"/>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027" w:name="_Toc26369720"/>
      <w:bookmarkStart w:id="7028" w:name="_Toc36227602"/>
      <w:bookmarkStart w:id="7029" w:name="_Toc36228617"/>
      <w:bookmarkStart w:id="7030" w:name="_Toc36229244"/>
      <w:bookmarkStart w:id="7031" w:name="_Toc68847564"/>
      <w:bookmarkStart w:id="7032" w:name="_Toc74611499"/>
      <w:bookmarkStart w:id="7033" w:name="_Toc75566778"/>
      <w:bookmarkStart w:id="7034" w:name="_Toc89790330"/>
      <w:bookmarkStart w:id="7035" w:name="_Toc99466968"/>
      <w:bookmarkStart w:id="7036" w:name="_Toc217285883"/>
      <w:r w:rsidRPr="00567618">
        <w:lastRenderedPageBreak/>
        <w:t>Annex O (informative):</w:t>
      </w:r>
      <w:r w:rsidRPr="00567618">
        <w:br/>
        <w:t>IANA registration information for RTP Header Extensions</w:t>
      </w:r>
      <w:bookmarkEnd w:id="7027"/>
      <w:bookmarkEnd w:id="7028"/>
      <w:bookmarkEnd w:id="7029"/>
      <w:bookmarkEnd w:id="7030"/>
      <w:bookmarkEnd w:id="7031"/>
      <w:bookmarkEnd w:id="7032"/>
      <w:bookmarkEnd w:id="7033"/>
      <w:bookmarkEnd w:id="7034"/>
      <w:bookmarkEnd w:id="7035"/>
      <w:bookmarkEnd w:id="7036"/>
    </w:p>
    <w:p w14:paraId="11A29F68" w14:textId="77777777" w:rsidR="00FC7E52" w:rsidRPr="00567618" w:rsidRDefault="00FC7E52" w:rsidP="00FC7E52">
      <w:pPr>
        <w:pStyle w:val="Heading1"/>
        <w:rPr>
          <w:szCs w:val="36"/>
        </w:rPr>
      </w:pPr>
      <w:bookmarkStart w:id="7037" w:name="_Toc26369721"/>
      <w:bookmarkStart w:id="7038" w:name="_Toc36227603"/>
      <w:bookmarkStart w:id="7039" w:name="_Toc36228618"/>
      <w:bookmarkStart w:id="7040" w:name="_Toc36229245"/>
      <w:bookmarkStart w:id="7041" w:name="_Toc68847565"/>
      <w:bookmarkStart w:id="7042" w:name="_Toc74611500"/>
      <w:bookmarkStart w:id="7043" w:name="_Toc75566779"/>
      <w:bookmarkStart w:id="7044" w:name="_Toc89790331"/>
      <w:bookmarkStart w:id="7045" w:name="_Toc99466969"/>
      <w:bookmarkStart w:id="7046" w:name="_Toc217285884"/>
      <w:r w:rsidRPr="00567618">
        <w:rPr>
          <w:szCs w:val="36"/>
        </w:rPr>
        <w:t>O.1</w:t>
      </w:r>
      <w:r w:rsidRPr="00567618">
        <w:rPr>
          <w:szCs w:val="36"/>
        </w:rPr>
        <w:tab/>
        <w:t>Introduction</w:t>
      </w:r>
      <w:bookmarkEnd w:id="7037"/>
      <w:bookmarkEnd w:id="7038"/>
      <w:bookmarkEnd w:id="7039"/>
      <w:bookmarkEnd w:id="7040"/>
      <w:bookmarkEnd w:id="7041"/>
      <w:bookmarkEnd w:id="7042"/>
      <w:bookmarkEnd w:id="7043"/>
      <w:bookmarkEnd w:id="7044"/>
      <w:bookmarkEnd w:id="7045"/>
      <w:bookmarkEnd w:id="7046"/>
    </w:p>
    <w:p w14:paraId="26CA049E" w14:textId="77777777" w:rsidR="00FC7E52" w:rsidRPr="00567618" w:rsidRDefault="00FC7E52" w:rsidP="00FC7E52">
      <w:bookmarkStart w:id="7047" w:name="_MCCTEMPBM_CRPT86941673___5"/>
      <w:r w:rsidRPr="00567618">
        <w:t xml:space="preserve">This Annex provides the RTP header extension  registration information that is referenced from the IANA registry at </w:t>
      </w:r>
      <w:hyperlink r:id="rId240"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48" w:name="_Toc26369722"/>
      <w:bookmarkStart w:id="7049" w:name="_Toc36227604"/>
      <w:bookmarkStart w:id="7050" w:name="_Toc36228619"/>
      <w:bookmarkStart w:id="7051" w:name="_Toc36229246"/>
      <w:bookmarkStart w:id="7052" w:name="_Toc68847566"/>
      <w:bookmarkStart w:id="7053" w:name="_Toc74611501"/>
      <w:bookmarkStart w:id="7054" w:name="_Toc75566780"/>
      <w:bookmarkStart w:id="7055" w:name="_Toc89790332"/>
      <w:bookmarkStart w:id="7056" w:name="_Toc99466970"/>
      <w:bookmarkStart w:id="7057" w:name="_Toc217285885"/>
      <w:bookmarkEnd w:id="7047"/>
      <w:r w:rsidRPr="00567618">
        <w:rPr>
          <w:rFonts w:cs="Arial"/>
          <w:szCs w:val="36"/>
        </w:rPr>
        <w:t>O.2</w:t>
      </w:r>
      <w:r w:rsidRPr="00567618">
        <w:rPr>
          <w:rFonts w:cs="Arial"/>
          <w:szCs w:val="36"/>
        </w:rPr>
        <w:tab/>
        <w:t>urn:3gpp:video-orientation</w:t>
      </w:r>
      <w:bookmarkEnd w:id="7048"/>
      <w:bookmarkEnd w:id="7049"/>
      <w:bookmarkEnd w:id="7050"/>
      <w:bookmarkEnd w:id="7051"/>
      <w:bookmarkEnd w:id="7052"/>
      <w:bookmarkEnd w:id="7053"/>
      <w:bookmarkEnd w:id="7054"/>
      <w:bookmarkEnd w:id="7055"/>
      <w:bookmarkEnd w:id="7056"/>
      <w:bookmarkEnd w:id="7057"/>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58"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59" w:name="_Toc26369723"/>
      <w:bookmarkStart w:id="7060" w:name="_Toc36227605"/>
      <w:bookmarkStart w:id="7061" w:name="_Toc36228620"/>
      <w:bookmarkStart w:id="7062" w:name="_Toc36229247"/>
      <w:bookmarkStart w:id="7063" w:name="_Toc68847567"/>
      <w:bookmarkStart w:id="7064" w:name="_Toc74611502"/>
      <w:bookmarkStart w:id="7065" w:name="_Toc75566781"/>
      <w:bookmarkStart w:id="7066" w:name="_Toc89790333"/>
      <w:bookmarkStart w:id="7067" w:name="_Toc99466971"/>
      <w:bookmarkStart w:id="7068" w:name="_Toc217285886"/>
      <w:bookmarkEnd w:id="7058"/>
      <w:r w:rsidRPr="00567618">
        <w:rPr>
          <w:rFonts w:cs="Arial"/>
          <w:szCs w:val="36"/>
        </w:rPr>
        <w:t>O.3</w:t>
      </w:r>
      <w:r w:rsidRPr="00567618">
        <w:rPr>
          <w:rFonts w:cs="Arial"/>
          <w:szCs w:val="36"/>
        </w:rPr>
        <w:tab/>
        <w:t>urn:3gpp:video-orientation:6</w:t>
      </w:r>
      <w:bookmarkEnd w:id="7059"/>
      <w:bookmarkEnd w:id="7060"/>
      <w:bookmarkEnd w:id="7061"/>
      <w:bookmarkEnd w:id="7062"/>
      <w:bookmarkEnd w:id="7063"/>
      <w:bookmarkEnd w:id="7064"/>
      <w:bookmarkEnd w:id="7065"/>
      <w:bookmarkEnd w:id="7066"/>
      <w:bookmarkEnd w:id="7067"/>
      <w:bookmarkEnd w:id="7068"/>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69"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70" w:name="_Toc26369724"/>
      <w:bookmarkStart w:id="7071" w:name="_Toc36227606"/>
      <w:bookmarkStart w:id="7072" w:name="_Toc36228621"/>
      <w:bookmarkStart w:id="7073" w:name="_Toc36229248"/>
      <w:bookmarkStart w:id="7074" w:name="_Toc68847568"/>
      <w:bookmarkStart w:id="7075" w:name="_Toc74611503"/>
      <w:bookmarkStart w:id="7076" w:name="_Toc75566782"/>
      <w:bookmarkStart w:id="7077" w:name="_Toc89790334"/>
      <w:bookmarkStart w:id="7078" w:name="_Toc99466972"/>
      <w:bookmarkStart w:id="7079" w:name="_Toc217285887"/>
      <w:bookmarkEnd w:id="7069"/>
      <w:r w:rsidRPr="00567618">
        <w:rPr>
          <w:rFonts w:cs="Arial"/>
          <w:szCs w:val="36"/>
        </w:rPr>
        <w:t>O.4</w:t>
      </w:r>
      <w:r w:rsidRPr="00567618">
        <w:rPr>
          <w:rFonts w:cs="Arial"/>
          <w:szCs w:val="36"/>
        </w:rPr>
        <w:tab/>
        <w:t>urn:3gpp:roi-sent</w:t>
      </w:r>
      <w:bookmarkEnd w:id="7070"/>
      <w:bookmarkEnd w:id="7071"/>
      <w:bookmarkEnd w:id="7072"/>
      <w:bookmarkEnd w:id="7073"/>
      <w:bookmarkEnd w:id="7074"/>
      <w:bookmarkEnd w:id="7075"/>
      <w:bookmarkEnd w:id="7076"/>
      <w:bookmarkEnd w:id="7077"/>
      <w:bookmarkEnd w:id="7078"/>
      <w:bookmarkEnd w:id="7079"/>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lastRenderedPageBreak/>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80"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81" w:name="_Toc26369725"/>
      <w:bookmarkStart w:id="7082" w:name="_Toc36227607"/>
      <w:bookmarkStart w:id="7083" w:name="_Toc36228622"/>
      <w:bookmarkStart w:id="7084" w:name="_Toc36229249"/>
      <w:bookmarkStart w:id="7085" w:name="_Toc68847569"/>
      <w:bookmarkStart w:id="7086" w:name="_Toc74611504"/>
      <w:bookmarkStart w:id="7087" w:name="_Toc75566783"/>
      <w:bookmarkStart w:id="7088" w:name="_Toc89790335"/>
      <w:bookmarkStart w:id="7089" w:name="_Toc99466973"/>
      <w:bookmarkStart w:id="7090" w:name="_Toc217285888"/>
      <w:bookmarkEnd w:id="7080"/>
      <w:r w:rsidRPr="00567618">
        <w:rPr>
          <w:rFonts w:cs="Arial"/>
          <w:szCs w:val="36"/>
        </w:rPr>
        <w:t>O.5</w:t>
      </w:r>
      <w:r w:rsidRPr="00567618">
        <w:rPr>
          <w:rFonts w:cs="Arial"/>
          <w:szCs w:val="36"/>
        </w:rPr>
        <w:tab/>
        <w:t>urn:3gpp:predefined-roi-sent</w:t>
      </w:r>
      <w:bookmarkEnd w:id="7081"/>
      <w:bookmarkEnd w:id="7082"/>
      <w:bookmarkEnd w:id="7083"/>
      <w:bookmarkEnd w:id="7084"/>
      <w:bookmarkEnd w:id="7085"/>
      <w:bookmarkEnd w:id="7086"/>
      <w:bookmarkEnd w:id="7087"/>
      <w:bookmarkEnd w:id="7088"/>
      <w:bookmarkEnd w:id="7089"/>
      <w:bookmarkEnd w:id="7090"/>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91"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92" w:name="_Toc99466974"/>
      <w:bookmarkStart w:id="7093" w:name="_MCCTEMPBM_CRPT86941678___2"/>
      <w:bookmarkStart w:id="7094" w:name="_Toc217285889"/>
      <w:bookmarkEnd w:id="7091"/>
      <w:r w:rsidRPr="00567618">
        <w:t>O.6</w:t>
      </w:r>
      <w:r>
        <w:tab/>
      </w:r>
      <w:r w:rsidRPr="00567618">
        <w:t>urn:3gpp:audio-mixing-gain</w:t>
      </w:r>
      <w:bookmarkEnd w:id="7092"/>
      <w:bookmarkEnd w:id="7094"/>
      <w:r w:rsidRPr="00567618">
        <w:t xml:space="preserve"> </w:t>
      </w:r>
    </w:p>
    <w:bookmarkEnd w:id="7093"/>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95" w:name="_Toc26369726"/>
      <w:bookmarkStart w:id="7096" w:name="_Toc36227608"/>
      <w:bookmarkStart w:id="7097" w:name="_Toc36228623"/>
      <w:bookmarkStart w:id="7098" w:name="_Toc36229250"/>
      <w:bookmarkStart w:id="7099" w:name="_Toc68847570"/>
      <w:bookmarkStart w:id="7100" w:name="_Toc74611505"/>
      <w:bookmarkStart w:id="7101" w:name="_Toc75566784"/>
      <w:bookmarkStart w:id="7102" w:name="_Toc89790336"/>
      <w:bookmarkStart w:id="7103" w:name="_Toc99466975"/>
      <w:r w:rsidRPr="006B3286">
        <w:br w:type="page"/>
      </w:r>
    </w:p>
    <w:p w14:paraId="35501801" w14:textId="77777777" w:rsidR="00FC7E52" w:rsidRPr="00567618" w:rsidRDefault="00FC7E52" w:rsidP="00FC7E52">
      <w:pPr>
        <w:pStyle w:val="Heading8"/>
        <w:rPr>
          <w:noProof/>
          <w:lang w:eastAsia="ko-KR"/>
        </w:rPr>
      </w:pPr>
      <w:bookmarkStart w:id="7104" w:name="_Toc217285890"/>
      <w:r w:rsidRPr="00567618">
        <w:lastRenderedPageBreak/>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95"/>
      <w:bookmarkEnd w:id="7096"/>
      <w:bookmarkEnd w:id="7097"/>
      <w:bookmarkEnd w:id="7098"/>
      <w:bookmarkEnd w:id="7099"/>
      <w:bookmarkEnd w:id="7100"/>
      <w:bookmarkEnd w:id="7101"/>
      <w:bookmarkEnd w:id="7102"/>
      <w:bookmarkEnd w:id="7103"/>
      <w:bookmarkEnd w:id="7104"/>
    </w:p>
    <w:p w14:paraId="5CB5BDD2" w14:textId="77777777" w:rsidR="00FC7E52" w:rsidRPr="00567618" w:rsidRDefault="00FC7E52" w:rsidP="00FC7E52">
      <w:pPr>
        <w:pStyle w:val="Heading1"/>
        <w:rPr>
          <w:lang w:eastAsia="ko-KR"/>
        </w:rPr>
      </w:pPr>
      <w:bookmarkStart w:id="7105" w:name="_Toc26369727"/>
      <w:bookmarkStart w:id="7106" w:name="_Toc36227609"/>
      <w:bookmarkStart w:id="7107" w:name="_Toc36228624"/>
      <w:bookmarkStart w:id="7108" w:name="_Toc36229251"/>
      <w:bookmarkStart w:id="7109" w:name="_Toc68847571"/>
      <w:bookmarkStart w:id="7110" w:name="_Toc74611506"/>
      <w:bookmarkStart w:id="7111" w:name="_Toc75566785"/>
      <w:bookmarkStart w:id="7112" w:name="_Toc89790337"/>
      <w:bookmarkStart w:id="7113" w:name="_Toc99466976"/>
      <w:bookmarkStart w:id="7114" w:name="_Toc217285891"/>
      <w:r w:rsidRPr="00567618">
        <w:rPr>
          <w:lang w:eastAsia="ko-KR"/>
        </w:rPr>
        <w:t>P.1</w:t>
      </w:r>
      <w:r w:rsidRPr="00567618">
        <w:rPr>
          <w:lang w:eastAsia="ko-KR"/>
        </w:rPr>
        <w:tab/>
        <w:t>General</w:t>
      </w:r>
      <w:bookmarkEnd w:id="7105"/>
      <w:bookmarkEnd w:id="7106"/>
      <w:bookmarkEnd w:id="7107"/>
      <w:bookmarkEnd w:id="7108"/>
      <w:bookmarkEnd w:id="7109"/>
      <w:bookmarkEnd w:id="7110"/>
      <w:bookmarkEnd w:id="7111"/>
      <w:bookmarkEnd w:id="7112"/>
      <w:bookmarkEnd w:id="7113"/>
      <w:bookmarkEnd w:id="7114"/>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115" w:name="_Toc26369728"/>
      <w:bookmarkStart w:id="7116" w:name="_Toc36227610"/>
      <w:bookmarkStart w:id="7117" w:name="_Toc36228625"/>
      <w:bookmarkStart w:id="7118" w:name="_Toc36229252"/>
      <w:bookmarkStart w:id="7119" w:name="_Toc68847572"/>
      <w:bookmarkStart w:id="7120" w:name="_Toc74611507"/>
      <w:bookmarkStart w:id="7121" w:name="_Toc75566786"/>
      <w:bookmarkStart w:id="7122" w:name="_Toc89790338"/>
      <w:bookmarkStart w:id="7123" w:name="_Toc99466977"/>
      <w:bookmarkStart w:id="7124" w:name="_Toc217285892"/>
      <w:r w:rsidRPr="00567618">
        <w:rPr>
          <w:lang w:eastAsia="ko-KR"/>
        </w:rPr>
        <w:t>P.2</w:t>
      </w:r>
      <w:r w:rsidRPr="00567618">
        <w:rPr>
          <w:lang w:eastAsia="ko-KR"/>
        </w:rPr>
        <w:tab/>
        <w:t>Video error recovery</w:t>
      </w:r>
      <w:bookmarkEnd w:id="7115"/>
      <w:bookmarkEnd w:id="7116"/>
      <w:bookmarkEnd w:id="7117"/>
      <w:bookmarkEnd w:id="7118"/>
      <w:bookmarkEnd w:id="7119"/>
      <w:bookmarkEnd w:id="7120"/>
      <w:bookmarkEnd w:id="7121"/>
      <w:bookmarkEnd w:id="7122"/>
      <w:bookmarkEnd w:id="7123"/>
      <w:bookmarkEnd w:id="7124"/>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2.65pt;height:200.65pt" o:ole="">
            <v:imagedata r:id="rId241" o:title=""/>
          </v:shape>
          <o:OLEObject Type="Embed" ProgID="Word.Picture.8" ShapeID="_x0000_i1138" DrawAspect="Content" ObjectID="_1827899255" r:id="rId242"/>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lastRenderedPageBreak/>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125" w:name="_MON_1716906178"/>
    <w:bookmarkEnd w:id="7125"/>
    <w:p w14:paraId="59BD15B9" w14:textId="77777777" w:rsidR="00FC7E52" w:rsidRDefault="00FC7E52" w:rsidP="00FC7E52">
      <w:pPr>
        <w:pStyle w:val="TH"/>
      </w:pPr>
      <w:r>
        <w:object w:dxaOrig="9622" w:dyaOrig="4153" w14:anchorId="6D3D8F5F">
          <v:shape id="_x0000_i1139" type="#_x0000_t75" style="width:480pt;height:206pt" o:ole="">
            <v:imagedata r:id="rId243" o:title=""/>
          </v:shape>
          <o:OLEObject Type="Embed" ProgID="Word.Picture.8" ShapeID="_x0000_i1139" DrawAspect="Content" ObjectID="_1827899256" r:id="rId244"/>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126" w:name="_MON_1716906211"/>
    <w:bookmarkEnd w:id="7126"/>
    <w:p w14:paraId="59280AAB" w14:textId="77777777" w:rsidR="00FC7E52" w:rsidRDefault="00FC7E52" w:rsidP="00FC7E52">
      <w:pPr>
        <w:pStyle w:val="TH"/>
      </w:pPr>
      <w:r>
        <w:object w:dxaOrig="9633" w:dyaOrig="4447" w14:anchorId="6DB22320">
          <v:shape id="_x0000_i1140" type="#_x0000_t75" style="width:481.35pt;height:220.65pt" o:ole="">
            <v:imagedata r:id="rId245" o:title=""/>
          </v:shape>
          <o:OLEObject Type="Embed" ProgID="Word.Picture.8" ShapeID="_x0000_i1140" DrawAspect="Content" ObjectID="_1827899257" r:id="rId246"/>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127" w:name="_Toc26369729"/>
      <w:bookmarkStart w:id="7128" w:name="_Toc36227611"/>
      <w:bookmarkStart w:id="7129" w:name="_Toc36228626"/>
      <w:bookmarkStart w:id="7130" w:name="_Toc36229253"/>
      <w:bookmarkStart w:id="7131" w:name="_Toc68847573"/>
      <w:bookmarkStart w:id="7132" w:name="_Toc74611508"/>
      <w:bookmarkStart w:id="7133" w:name="_Toc75566787"/>
      <w:bookmarkStart w:id="7134" w:name="_Toc89790339"/>
      <w:bookmarkStart w:id="7135" w:name="_Toc99466978"/>
      <w:bookmarkStart w:id="7136" w:name="_Toc217285893"/>
      <w:r w:rsidRPr="00567618">
        <w:rPr>
          <w:lang w:eastAsia="ko-KR"/>
        </w:rPr>
        <w:t>P.3</w:t>
      </w:r>
      <w:r w:rsidRPr="00567618">
        <w:rPr>
          <w:lang w:eastAsia="ko-KR"/>
        </w:rPr>
        <w:tab/>
        <w:t>RTP Retransmission</w:t>
      </w:r>
      <w:bookmarkEnd w:id="7127"/>
      <w:bookmarkEnd w:id="7128"/>
      <w:bookmarkEnd w:id="7129"/>
      <w:bookmarkEnd w:id="7130"/>
      <w:bookmarkEnd w:id="7131"/>
      <w:bookmarkEnd w:id="7132"/>
      <w:bookmarkEnd w:id="7133"/>
      <w:bookmarkEnd w:id="7134"/>
      <w:bookmarkEnd w:id="7135"/>
      <w:bookmarkEnd w:id="7136"/>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65pt;height:303.35pt" o:ole="">
            <v:imagedata r:id="rId247" o:title=""/>
          </v:shape>
          <o:OLEObject Type="Embed" ProgID="Visio.Drawing.11" ShapeID="_x0000_i1141" DrawAspect="Content" ObjectID="_1827899258" r:id="rId248"/>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137" w:name="_Toc26369730"/>
      <w:bookmarkStart w:id="7138" w:name="_Toc36227612"/>
      <w:bookmarkStart w:id="7139" w:name="_Toc36228627"/>
      <w:bookmarkStart w:id="7140" w:name="_Toc36229254"/>
      <w:bookmarkStart w:id="7141" w:name="_Toc68847574"/>
      <w:bookmarkStart w:id="7142" w:name="_Toc74611509"/>
      <w:bookmarkStart w:id="7143" w:name="_Toc75566788"/>
      <w:bookmarkStart w:id="7144" w:name="_Toc89790340"/>
      <w:bookmarkStart w:id="7145" w:name="_Toc99466979"/>
      <w:bookmarkStart w:id="7146" w:name="_Toc217285894"/>
      <w:r w:rsidRPr="00567618">
        <w:lastRenderedPageBreak/>
        <w:t xml:space="preserve">Annex </w:t>
      </w:r>
      <w:r w:rsidRPr="00567618">
        <w:rPr>
          <w:lang w:eastAsia="ko-KR"/>
        </w:rPr>
        <w:t>Q</w:t>
      </w:r>
      <w:r w:rsidRPr="00567618">
        <w:t xml:space="preserve"> (informative):</w:t>
      </w:r>
      <w:r w:rsidRPr="00567618">
        <w:br/>
      </w:r>
      <w:r w:rsidRPr="00567618">
        <w:rPr>
          <w:lang w:eastAsia="ko-KR"/>
        </w:rPr>
        <w:t>Computation of b=AS for EVS</w:t>
      </w:r>
      <w:bookmarkEnd w:id="7137"/>
      <w:bookmarkEnd w:id="7138"/>
      <w:bookmarkEnd w:id="7139"/>
      <w:bookmarkEnd w:id="7140"/>
      <w:bookmarkEnd w:id="7141"/>
      <w:bookmarkEnd w:id="7142"/>
      <w:bookmarkEnd w:id="7143"/>
      <w:bookmarkEnd w:id="7144"/>
      <w:bookmarkEnd w:id="7145"/>
      <w:bookmarkEnd w:id="7146"/>
    </w:p>
    <w:p w14:paraId="73A2FCF3" w14:textId="77777777" w:rsidR="00FC7E52" w:rsidRPr="00567618" w:rsidRDefault="00FC7E52" w:rsidP="00FC7E52">
      <w:pPr>
        <w:pStyle w:val="Heading1"/>
        <w:rPr>
          <w:lang w:eastAsia="ko-KR"/>
        </w:rPr>
      </w:pPr>
      <w:bookmarkStart w:id="7147" w:name="_Toc26369731"/>
      <w:bookmarkStart w:id="7148" w:name="_Toc36227613"/>
      <w:bookmarkStart w:id="7149" w:name="_Toc36228628"/>
      <w:bookmarkStart w:id="7150" w:name="_Toc36229255"/>
      <w:bookmarkStart w:id="7151" w:name="_Toc68847575"/>
      <w:bookmarkStart w:id="7152" w:name="_Toc74611510"/>
      <w:bookmarkStart w:id="7153" w:name="_Toc75566789"/>
      <w:bookmarkStart w:id="7154" w:name="_Toc89790341"/>
      <w:bookmarkStart w:id="7155" w:name="_Toc99466980"/>
      <w:bookmarkStart w:id="7156" w:name="_Toc217285895"/>
      <w:r w:rsidRPr="00567618">
        <w:rPr>
          <w:lang w:eastAsia="ko-KR"/>
        </w:rPr>
        <w:t>Q.1</w:t>
      </w:r>
      <w:r w:rsidRPr="00567618">
        <w:rPr>
          <w:lang w:eastAsia="ko-KR"/>
        </w:rPr>
        <w:tab/>
        <w:t>General</w:t>
      </w:r>
      <w:bookmarkEnd w:id="7147"/>
      <w:bookmarkEnd w:id="7148"/>
      <w:bookmarkEnd w:id="7149"/>
      <w:bookmarkEnd w:id="7150"/>
      <w:bookmarkEnd w:id="7151"/>
      <w:bookmarkEnd w:id="7152"/>
      <w:bookmarkEnd w:id="7153"/>
      <w:bookmarkEnd w:id="7154"/>
      <w:bookmarkEnd w:id="7155"/>
      <w:bookmarkEnd w:id="7156"/>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57" w:name="_Toc26369732"/>
      <w:bookmarkStart w:id="7158" w:name="_Toc36227614"/>
      <w:bookmarkStart w:id="7159" w:name="_Toc36228629"/>
      <w:bookmarkStart w:id="7160" w:name="_Toc36229256"/>
      <w:bookmarkStart w:id="7161" w:name="_Toc68847576"/>
      <w:bookmarkStart w:id="7162" w:name="_Toc74611511"/>
      <w:bookmarkStart w:id="7163" w:name="_Toc75566790"/>
      <w:bookmarkStart w:id="7164" w:name="_Toc89790342"/>
      <w:bookmarkStart w:id="7165" w:name="_Toc99466981"/>
      <w:bookmarkStart w:id="7166" w:name="_Toc217285896"/>
      <w:r w:rsidRPr="00567618">
        <w:rPr>
          <w:lang w:eastAsia="ko-KR"/>
        </w:rPr>
        <w:t>Q.2</w:t>
      </w:r>
      <w:r w:rsidRPr="00567618">
        <w:rPr>
          <w:lang w:eastAsia="ko-KR"/>
        </w:rPr>
        <w:tab/>
        <w:t>Procedure for computing the bandwidth</w:t>
      </w:r>
      <w:bookmarkEnd w:id="7157"/>
      <w:bookmarkEnd w:id="7158"/>
      <w:bookmarkEnd w:id="7159"/>
      <w:bookmarkEnd w:id="7160"/>
      <w:bookmarkEnd w:id="7161"/>
      <w:bookmarkEnd w:id="7162"/>
      <w:bookmarkEnd w:id="7163"/>
      <w:bookmarkEnd w:id="7164"/>
      <w:bookmarkEnd w:id="7165"/>
      <w:bookmarkEnd w:id="7166"/>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67" w:name="_Toc26369733"/>
      <w:bookmarkStart w:id="7168" w:name="_Toc36227615"/>
      <w:bookmarkStart w:id="7169" w:name="_Toc36228630"/>
      <w:bookmarkStart w:id="7170" w:name="_Toc36229257"/>
      <w:bookmarkStart w:id="7171" w:name="_Toc68847577"/>
      <w:bookmarkStart w:id="7172" w:name="_Toc74611512"/>
      <w:bookmarkStart w:id="7173" w:name="_Toc75566791"/>
      <w:bookmarkStart w:id="7174" w:name="_Toc89790343"/>
      <w:bookmarkStart w:id="7175" w:name="_Toc99466982"/>
      <w:bookmarkStart w:id="7176" w:name="_Toc217285897"/>
      <w:r w:rsidRPr="00567618">
        <w:rPr>
          <w:lang w:eastAsia="ko-KR"/>
        </w:rPr>
        <w:t>Q.3</w:t>
      </w:r>
      <w:r w:rsidRPr="00567618">
        <w:rPr>
          <w:lang w:eastAsia="ko-KR"/>
        </w:rPr>
        <w:tab/>
        <w:t>Computation of RTP payload size</w:t>
      </w:r>
      <w:bookmarkEnd w:id="7167"/>
      <w:bookmarkEnd w:id="7168"/>
      <w:bookmarkEnd w:id="7169"/>
      <w:bookmarkEnd w:id="7170"/>
      <w:bookmarkEnd w:id="7171"/>
      <w:bookmarkEnd w:id="7172"/>
      <w:bookmarkEnd w:id="7173"/>
      <w:bookmarkEnd w:id="7174"/>
      <w:bookmarkEnd w:id="7175"/>
      <w:bookmarkEnd w:id="7176"/>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77" w:name="_Toc26369734"/>
      <w:bookmarkStart w:id="7178" w:name="_Toc36227616"/>
      <w:bookmarkStart w:id="7179" w:name="_Toc36228631"/>
      <w:bookmarkStart w:id="7180" w:name="_Toc36229258"/>
      <w:bookmarkStart w:id="7181" w:name="_Toc68847578"/>
      <w:bookmarkStart w:id="7182" w:name="_Toc74611513"/>
      <w:bookmarkStart w:id="7183" w:name="_Toc75566792"/>
      <w:bookmarkStart w:id="7184" w:name="_Toc89790344"/>
      <w:bookmarkStart w:id="7185" w:name="_Toc99466983"/>
      <w:bookmarkStart w:id="7186" w:name="_Toc217285898"/>
      <w:r w:rsidRPr="00567618">
        <w:rPr>
          <w:lang w:eastAsia="ko-KR"/>
        </w:rPr>
        <w:lastRenderedPageBreak/>
        <w:t>Q.4</w:t>
      </w:r>
      <w:r w:rsidRPr="00567618">
        <w:rPr>
          <w:lang w:eastAsia="ko-KR"/>
        </w:rPr>
        <w:tab/>
        <w:t>Detailed computation</w:t>
      </w:r>
      <w:bookmarkEnd w:id="7177"/>
      <w:bookmarkEnd w:id="7178"/>
      <w:bookmarkEnd w:id="7179"/>
      <w:bookmarkEnd w:id="7180"/>
      <w:bookmarkEnd w:id="7181"/>
      <w:bookmarkEnd w:id="7182"/>
      <w:bookmarkEnd w:id="7183"/>
      <w:bookmarkEnd w:id="7184"/>
      <w:bookmarkEnd w:id="7185"/>
      <w:bookmarkEnd w:id="7186"/>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lastRenderedPageBreak/>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87"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87"/>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88"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89" w:name="_MCCTEMPBM_CRPT86941681___4" w:colFirst="1" w:colLast="10"/>
            <w:bookmarkEnd w:id="7188"/>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90" w:name="_MCCTEMPBM_CRPT86941682___4" w:colFirst="1" w:colLast="10"/>
            <w:bookmarkEnd w:id="7189"/>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90"/>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91"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92" w:name="_MCCTEMPBM_CRPT86941684___7"/>
            <w:bookmarkStart w:id="7193" w:name="_MCCTEMPBM_CRPT86941685___4" w:colFirst="1" w:colLast="10"/>
            <w:bookmarkEnd w:id="7191"/>
            <w:r w:rsidRPr="00567618">
              <w:rPr>
                <w:rFonts w:ascii="Arial" w:hAnsi="Arial" w:cs="Arial"/>
                <w:color w:val="000000"/>
                <w:sz w:val="18"/>
                <w:szCs w:val="18"/>
                <w:lang w:eastAsia="ko-KR"/>
              </w:rPr>
              <w:t>Bits per speech frame</w:t>
            </w:r>
            <w:bookmarkEnd w:id="7192"/>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94" w:name="_MCCTEMPBM_CRPT86941686___7"/>
            <w:bookmarkStart w:id="7195" w:name="_MCCTEMPBM_CRPT86941687___4" w:colFirst="1" w:colLast="10"/>
            <w:bookmarkEnd w:id="7193"/>
            <w:r w:rsidRPr="00567618">
              <w:rPr>
                <w:rFonts w:ascii="Arial" w:hAnsi="Arial" w:cs="Arial"/>
                <w:color w:val="000000"/>
                <w:sz w:val="18"/>
                <w:szCs w:val="18"/>
                <w:lang w:eastAsia="ko-KR"/>
              </w:rPr>
              <w:t>Speech frame size (bytes)</w:t>
            </w:r>
            <w:bookmarkEnd w:id="7194"/>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96" w:name="_MCCTEMPBM_CRPT86941688___7"/>
            <w:bookmarkStart w:id="7197" w:name="_MCCTEMPBM_CRPT86941689___4" w:colFirst="1" w:colLast="10"/>
            <w:bookmarkEnd w:id="7195"/>
            <w:r w:rsidRPr="00567618">
              <w:rPr>
                <w:rFonts w:ascii="Arial" w:hAnsi="Arial" w:cs="Arial"/>
                <w:color w:val="000000"/>
                <w:sz w:val="18"/>
                <w:szCs w:val="18"/>
                <w:lang w:eastAsia="ko-KR"/>
              </w:rPr>
              <w:t>CMR and ToC (bits)</w:t>
            </w:r>
            <w:bookmarkEnd w:id="7196"/>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98" w:name="_MCCTEMPBM_CRPT86941690___7"/>
            <w:bookmarkStart w:id="7199" w:name="_MCCTEMPBM_CRPT86941691___4" w:colFirst="1" w:colLast="10"/>
            <w:bookmarkEnd w:id="7197"/>
            <w:r w:rsidRPr="00567618">
              <w:rPr>
                <w:rFonts w:ascii="Arial" w:hAnsi="Arial" w:cs="Arial"/>
                <w:color w:val="000000"/>
                <w:sz w:val="18"/>
                <w:szCs w:val="18"/>
                <w:lang w:eastAsia="ko-KR"/>
              </w:rPr>
              <w:t>RTP payload (bits)</w:t>
            </w:r>
            <w:bookmarkEnd w:id="7198"/>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200" w:name="_MCCTEMPBM_CRPT86941692___7"/>
            <w:bookmarkStart w:id="7201" w:name="_MCCTEMPBM_CRPT86941693___4" w:colFirst="1" w:colLast="10"/>
            <w:bookmarkEnd w:id="7199"/>
            <w:r w:rsidRPr="00567618">
              <w:rPr>
                <w:rFonts w:ascii="Arial" w:hAnsi="Arial" w:cs="Arial"/>
                <w:color w:val="000000"/>
                <w:sz w:val="18"/>
                <w:szCs w:val="18"/>
                <w:lang w:eastAsia="ko-KR"/>
              </w:rPr>
              <w:t>RTP header (bits)</w:t>
            </w:r>
            <w:bookmarkEnd w:id="7200"/>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202" w:name="_MCCTEMPBM_CRPT86941694___7"/>
            <w:bookmarkStart w:id="7203" w:name="_MCCTEMPBM_CRPT86941695___4" w:colFirst="1" w:colLast="10"/>
            <w:bookmarkEnd w:id="7201"/>
            <w:r w:rsidRPr="00567618">
              <w:rPr>
                <w:rFonts w:ascii="Arial" w:hAnsi="Arial" w:cs="Arial"/>
                <w:color w:val="000000"/>
                <w:sz w:val="18"/>
                <w:szCs w:val="18"/>
                <w:lang w:eastAsia="ko-KR"/>
              </w:rPr>
              <w:t>UDP header (bits)</w:t>
            </w:r>
            <w:bookmarkEnd w:id="7202"/>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204" w:name="_MCCTEMPBM_CRPT86941696___7"/>
            <w:bookmarkStart w:id="7205" w:name="_MCCTEMPBM_CRPT86941697___4" w:colFirst="1" w:colLast="10"/>
            <w:bookmarkEnd w:id="7203"/>
            <w:r w:rsidRPr="00567618">
              <w:rPr>
                <w:rFonts w:ascii="Arial" w:hAnsi="Arial" w:cs="Arial"/>
                <w:color w:val="000000"/>
                <w:sz w:val="18"/>
                <w:szCs w:val="18"/>
                <w:lang w:eastAsia="ko-KR"/>
              </w:rPr>
              <w:t>IPv4 header (bits)</w:t>
            </w:r>
            <w:bookmarkEnd w:id="7204"/>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206" w:name="_MCCTEMPBM_CRPT86941698___7"/>
            <w:bookmarkStart w:id="7207" w:name="_MCCTEMPBM_CRPT86941699___4" w:colFirst="1" w:colLast="10"/>
            <w:bookmarkEnd w:id="7205"/>
            <w:r w:rsidRPr="00567618">
              <w:rPr>
                <w:rFonts w:ascii="Arial" w:hAnsi="Arial" w:cs="Arial"/>
                <w:color w:val="000000"/>
                <w:sz w:val="18"/>
                <w:szCs w:val="18"/>
                <w:lang w:eastAsia="ko-KR"/>
              </w:rPr>
              <w:t>Total bits per 20 ms</w:t>
            </w:r>
            <w:bookmarkEnd w:id="7206"/>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208" w:name="_MCCTEMPBM_CRPT86941700___7"/>
            <w:bookmarkStart w:id="7209" w:name="_MCCTEMPBM_CRPT86941701___4" w:colFirst="1" w:colLast="10"/>
            <w:bookmarkEnd w:id="7207"/>
            <w:r w:rsidRPr="00567618">
              <w:rPr>
                <w:rFonts w:ascii="Arial" w:hAnsi="Arial" w:cs="Arial"/>
                <w:color w:val="000000"/>
                <w:sz w:val="18"/>
                <w:szCs w:val="18"/>
                <w:lang w:eastAsia="ko-KR"/>
              </w:rPr>
              <w:t>Total bit-rate (kbps)</w:t>
            </w:r>
            <w:bookmarkEnd w:id="7208"/>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210" w:name="_MCCTEMPBM_CRPT86941702___7"/>
            <w:bookmarkStart w:id="7211" w:name="_MCCTEMPBM_CRPT86941703___4" w:colFirst="1" w:colLast="10"/>
            <w:bookmarkEnd w:id="7209"/>
            <w:r w:rsidRPr="00567618">
              <w:rPr>
                <w:rFonts w:ascii="Arial" w:hAnsi="Arial" w:cs="Arial"/>
                <w:color w:val="000000"/>
                <w:sz w:val="18"/>
                <w:szCs w:val="18"/>
                <w:lang w:eastAsia="ko-KR"/>
              </w:rPr>
              <w:t>AS (kbps)</w:t>
            </w:r>
            <w:bookmarkEnd w:id="7210"/>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211"/>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212"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213" w:name="_MCCTEMPBM_CRPT86941705___7"/>
            <w:bookmarkStart w:id="7214" w:name="_MCCTEMPBM_CRPT86941706___4" w:colFirst="1" w:colLast="10"/>
            <w:bookmarkEnd w:id="7212"/>
            <w:r w:rsidRPr="00567618">
              <w:rPr>
                <w:rFonts w:ascii="Arial" w:hAnsi="Arial" w:cs="Arial"/>
                <w:color w:val="000000"/>
                <w:sz w:val="18"/>
                <w:szCs w:val="18"/>
                <w:lang w:eastAsia="ko-KR"/>
              </w:rPr>
              <w:t>Bits per speech frame</w:t>
            </w:r>
            <w:bookmarkEnd w:id="7213"/>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215" w:name="_MCCTEMPBM_CRPT86941707___7"/>
            <w:bookmarkStart w:id="7216" w:name="_MCCTEMPBM_CRPT86941708___4" w:colFirst="1" w:colLast="10"/>
            <w:bookmarkEnd w:id="7214"/>
            <w:r w:rsidRPr="00567618">
              <w:rPr>
                <w:rFonts w:ascii="Arial" w:hAnsi="Arial" w:cs="Arial"/>
                <w:color w:val="000000"/>
                <w:sz w:val="18"/>
                <w:szCs w:val="18"/>
                <w:lang w:eastAsia="ko-KR"/>
              </w:rPr>
              <w:t>Speech frame size (bytes)</w:t>
            </w:r>
            <w:bookmarkEnd w:id="7215"/>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217" w:name="_MCCTEMPBM_CRPT86941709___7"/>
            <w:bookmarkStart w:id="7218" w:name="_MCCTEMPBM_CRPT86941710___4" w:colFirst="1" w:colLast="10"/>
            <w:bookmarkEnd w:id="7216"/>
            <w:r w:rsidRPr="00567618">
              <w:rPr>
                <w:rFonts w:ascii="Arial" w:hAnsi="Arial" w:cs="Arial"/>
                <w:color w:val="000000"/>
                <w:sz w:val="18"/>
                <w:szCs w:val="18"/>
                <w:lang w:eastAsia="ko-KR"/>
              </w:rPr>
              <w:t>CMR and ToC (bits)</w:t>
            </w:r>
            <w:bookmarkEnd w:id="7217"/>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219" w:name="_MCCTEMPBM_CRPT86941711___7"/>
            <w:bookmarkStart w:id="7220" w:name="_MCCTEMPBM_CRPT86941712___4" w:colFirst="1" w:colLast="10"/>
            <w:bookmarkEnd w:id="7218"/>
            <w:r w:rsidRPr="00567618">
              <w:rPr>
                <w:rFonts w:ascii="Arial" w:hAnsi="Arial" w:cs="Arial"/>
                <w:color w:val="000000"/>
                <w:sz w:val="18"/>
                <w:szCs w:val="18"/>
                <w:lang w:eastAsia="ko-KR"/>
              </w:rPr>
              <w:t>RTP payload (bits)</w:t>
            </w:r>
            <w:bookmarkEnd w:id="7219"/>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221" w:name="_MCCTEMPBM_CRPT86941713___7"/>
            <w:bookmarkStart w:id="7222" w:name="_MCCTEMPBM_CRPT86941714___4" w:colFirst="1" w:colLast="10"/>
            <w:bookmarkEnd w:id="7220"/>
            <w:r w:rsidRPr="00567618">
              <w:rPr>
                <w:rFonts w:ascii="Arial" w:hAnsi="Arial" w:cs="Arial"/>
                <w:color w:val="000000"/>
                <w:sz w:val="18"/>
                <w:szCs w:val="18"/>
                <w:lang w:eastAsia="ko-KR"/>
              </w:rPr>
              <w:t>RTP header (bits)</w:t>
            </w:r>
            <w:bookmarkEnd w:id="7221"/>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223" w:name="_MCCTEMPBM_CRPT86941715___7"/>
            <w:bookmarkStart w:id="7224" w:name="_MCCTEMPBM_CRPT86941716___4" w:colFirst="1" w:colLast="10"/>
            <w:bookmarkEnd w:id="7222"/>
            <w:r w:rsidRPr="00567618">
              <w:rPr>
                <w:rFonts w:ascii="Arial" w:hAnsi="Arial" w:cs="Arial"/>
                <w:color w:val="000000"/>
                <w:sz w:val="18"/>
                <w:szCs w:val="18"/>
                <w:lang w:eastAsia="ko-KR"/>
              </w:rPr>
              <w:t>UDP header (bits)</w:t>
            </w:r>
            <w:bookmarkEnd w:id="7223"/>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225" w:name="_MCCTEMPBM_CRPT86941717___7"/>
            <w:bookmarkStart w:id="7226" w:name="_MCCTEMPBM_CRPT86941718___4" w:colFirst="1" w:colLast="10"/>
            <w:bookmarkEnd w:id="7224"/>
            <w:r w:rsidRPr="00567618">
              <w:rPr>
                <w:rFonts w:ascii="Arial" w:hAnsi="Arial" w:cs="Arial"/>
                <w:color w:val="000000"/>
                <w:sz w:val="18"/>
                <w:szCs w:val="18"/>
                <w:lang w:eastAsia="ko-KR"/>
              </w:rPr>
              <w:t>IPv6 header (bits)</w:t>
            </w:r>
            <w:bookmarkEnd w:id="7225"/>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227" w:name="_MCCTEMPBM_CRPT86941719___7"/>
            <w:bookmarkStart w:id="7228" w:name="_MCCTEMPBM_CRPT86941720___4" w:colFirst="1" w:colLast="10"/>
            <w:bookmarkEnd w:id="7226"/>
            <w:r w:rsidRPr="00567618">
              <w:rPr>
                <w:rFonts w:ascii="Arial" w:hAnsi="Arial" w:cs="Arial"/>
                <w:color w:val="000000"/>
                <w:sz w:val="18"/>
                <w:szCs w:val="18"/>
                <w:lang w:eastAsia="ko-KR"/>
              </w:rPr>
              <w:t>Total bits per 20 ms</w:t>
            </w:r>
            <w:bookmarkEnd w:id="7227"/>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229" w:name="_MCCTEMPBM_CRPT86941721___7"/>
            <w:bookmarkStart w:id="7230" w:name="_MCCTEMPBM_CRPT86941722___4" w:colFirst="1" w:colLast="10"/>
            <w:bookmarkEnd w:id="7228"/>
            <w:r w:rsidRPr="00567618">
              <w:rPr>
                <w:rFonts w:ascii="Arial" w:hAnsi="Arial" w:cs="Arial"/>
                <w:color w:val="000000"/>
                <w:sz w:val="18"/>
                <w:szCs w:val="18"/>
                <w:lang w:eastAsia="ko-KR"/>
              </w:rPr>
              <w:t>Total bit-rate (kbps)</w:t>
            </w:r>
            <w:bookmarkEnd w:id="7229"/>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231" w:name="_MCCTEMPBM_CRPT86941723___7"/>
            <w:bookmarkStart w:id="7232" w:name="_MCCTEMPBM_CRPT86941724___4" w:colFirst="1" w:colLast="10"/>
            <w:bookmarkEnd w:id="7230"/>
            <w:r w:rsidRPr="00567618">
              <w:rPr>
                <w:rFonts w:ascii="Arial" w:hAnsi="Arial" w:cs="Arial"/>
                <w:color w:val="000000"/>
                <w:sz w:val="18"/>
                <w:szCs w:val="18"/>
                <w:lang w:eastAsia="ko-KR"/>
              </w:rPr>
              <w:t>AS (kbps)</w:t>
            </w:r>
            <w:bookmarkEnd w:id="7231"/>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232"/>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233" w:name="_Toc26369735"/>
      <w:bookmarkStart w:id="7234" w:name="_Toc36227617"/>
      <w:bookmarkStart w:id="7235" w:name="_Toc36228632"/>
      <w:bookmarkStart w:id="7236" w:name="_Toc36229259"/>
      <w:bookmarkStart w:id="7237" w:name="_Toc68847579"/>
      <w:bookmarkStart w:id="7238" w:name="_Toc74611514"/>
      <w:bookmarkStart w:id="7239" w:name="_Toc75566793"/>
      <w:bookmarkStart w:id="7240" w:name="_Toc89790345"/>
      <w:bookmarkStart w:id="7241" w:name="_Toc99466984"/>
      <w:bookmarkStart w:id="7242" w:name="_Toc217285899"/>
      <w:r w:rsidRPr="00567618">
        <w:lastRenderedPageBreak/>
        <w:t>Annex R (informative):</w:t>
      </w:r>
      <w:r w:rsidRPr="00567618">
        <w:br/>
        <w:t>IANA registration information for RTCP Feedback Message Types</w:t>
      </w:r>
      <w:bookmarkEnd w:id="7233"/>
      <w:bookmarkEnd w:id="7234"/>
      <w:bookmarkEnd w:id="7235"/>
      <w:bookmarkEnd w:id="7236"/>
      <w:bookmarkEnd w:id="7237"/>
      <w:bookmarkEnd w:id="7238"/>
      <w:bookmarkEnd w:id="7239"/>
      <w:bookmarkEnd w:id="7240"/>
      <w:bookmarkEnd w:id="7241"/>
      <w:bookmarkEnd w:id="7242"/>
    </w:p>
    <w:p w14:paraId="56A693B7" w14:textId="77777777" w:rsidR="00FC7E52" w:rsidRPr="00567618" w:rsidRDefault="00FC7E52" w:rsidP="00FC7E52">
      <w:pPr>
        <w:pStyle w:val="Heading1"/>
        <w:rPr>
          <w:rFonts w:cs="Arial"/>
          <w:szCs w:val="36"/>
        </w:rPr>
      </w:pPr>
      <w:bookmarkStart w:id="7243" w:name="_Toc26369736"/>
      <w:bookmarkStart w:id="7244" w:name="_Toc36227618"/>
      <w:bookmarkStart w:id="7245" w:name="_Toc36228633"/>
      <w:bookmarkStart w:id="7246" w:name="_Toc36229260"/>
      <w:bookmarkStart w:id="7247" w:name="_Toc68847580"/>
      <w:bookmarkStart w:id="7248" w:name="_Toc74611515"/>
      <w:bookmarkStart w:id="7249" w:name="_Toc75566794"/>
      <w:bookmarkStart w:id="7250" w:name="_Toc89790346"/>
      <w:bookmarkStart w:id="7251" w:name="_Toc99466985"/>
      <w:bookmarkStart w:id="7252" w:name="_Toc217285900"/>
      <w:r w:rsidRPr="00567618">
        <w:rPr>
          <w:rFonts w:cs="Arial"/>
          <w:szCs w:val="36"/>
        </w:rPr>
        <w:t>R.1</w:t>
      </w:r>
      <w:r w:rsidRPr="00567618">
        <w:rPr>
          <w:rFonts w:cs="Arial"/>
          <w:szCs w:val="36"/>
        </w:rPr>
        <w:tab/>
        <w:t>Video Region-of-Interest (ROI)</w:t>
      </w:r>
      <w:bookmarkEnd w:id="7243"/>
      <w:bookmarkEnd w:id="7244"/>
      <w:bookmarkEnd w:id="7245"/>
      <w:bookmarkEnd w:id="7246"/>
      <w:bookmarkEnd w:id="7247"/>
      <w:bookmarkEnd w:id="7248"/>
      <w:bookmarkEnd w:id="7249"/>
      <w:bookmarkEnd w:id="7250"/>
      <w:bookmarkEnd w:id="7251"/>
      <w:bookmarkEnd w:id="7252"/>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53" w:name="_Toc26369737"/>
      <w:bookmarkStart w:id="7254" w:name="_Toc36227619"/>
      <w:bookmarkStart w:id="7255" w:name="_Toc36228634"/>
      <w:bookmarkStart w:id="7256" w:name="_Toc36229261"/>
      <w:bookmarkStart w:id="7257" w:name="_Toc68847581"/>
      <w:bookmarkStart w:id="7258" w:name="_Toc74611516"/>
      <w:bookmarkStart w:id="7259" w:name="_Toc75566795"/>
      <w:bookmarkStart w:id="7260" w:name="_Toc89790347"/>
      <w:bookmarkStart w:id="7261" w:name="_Toc99466986"/>
      <w:bookmarkStart w:id="7262" w:name="_Toc217285901"/>
      <w:r w:rsidRPr="00567618">
        <w:rPr>
          <w:rFonts w:cs="Arial"/>
          <w:szCs w:val="36"/>
        </w:rPr>
        <w:t>R.2</w:t>
      </w:r>
      <w:r w:rsidRPr="00567618">
        <w:rPr>
          <w:rFonts w:cs="Arial"/>
          <w:szCs w:val="36"/>
        </w:rPr>
        <w:tab/>
        <w:t>Delay Budget Information (DBI)</w:t>
      </w:r>
      <w:bookmarkEnd w:id="7253"/>
      <w:bookmarkEnd w:id="7254"/>
      <w:bookmarkEnd w:id="7255"/>
      <w:bookmarkEnd w:id="7256"/>
      <w:bookmarkEnd w:id="7257"/>
      <w:bookmarkEnd w:id="7258"/>
      <w:bookmarkEnd w:id="7259"/>
      <w:bookmarkEnd w:id="7260"/>
      <w:bookmarkEnd w:id="7261"/>
      <w:bookmarkEnd w:id="7262"/>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263" w:name="_Toc217285902"/>
      <w:r>
        <w:rPr>
          <w:rFonts w:cs="Arial"/>
          <w:szCs w:val="36"/>
        </w:rPr>
        <w:lastRenderedPageBreak/>
        <w:t>R.3</w:t>
      </w:r>
      <w:r w:rsidRPr="00726A71">
        <w:rPr>
          <w:rFonts w:cs="Arial"/>
          <w:szCs w:val="36"/>
        </w:rPr>
        <w:tab/>
      </w:r>
      <w:r>
        <w:rPr>
          <w:rFonts w:cs="Arial"/>
          <w:szCs w:val="36"/>
        </w:rPr>
        <w:t>Viewport (VP)</w:t>
      </w:r>
      <w:bookmarkEnd w:id="7263"/>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r w:rsidRPr="00567618">
        <w:br w:type="page"/>
      </w:r>
      <w:bookmarkStart w:id="7264" w:name="_Toc26369738"/>
      <w:bookmarkStart w:id="7265" w:name="_Toc36227620"/>
      <w:bookmarkStart w:id="7266" w:name="_Toc36228635"/>
      <w:bookmarkStart w:id="7267" w:name="_Toc36229262"/>
      <w:bookmarkStart w:id="7268" w:name="_Toc68847582"/>
      <w:bookmarkStart w:id="7269" w:name="_Toc74611517"/>
      <w:bookmarkStart w:id="7270" w:name="_Toc75566796"/>
      <w:bookmarkStart w:id="7271" w:name="_Toc89790348"/>
      <w:bookmarkStart w:id="7272" w:name="_Toc99466987"/>
      <w:bookmarkStart w:id="7273" w:name="_Toc217285903"/>
      <w:r w:rsidRPr="00567618">
        <w:rPr>
          <w:lang w:eastAsia="ko-KR"/>
        </w:rPr>
        <w:lastRenderedPageBreak/>
        <w:t>Annex S (normative):</w:t>
      </w:r>
      <w:r w:rsidRPr="00567618">
        <w:rPr>
          <w:lang w:eastAsia="ko-KR"/>
        </w:rPr>
        <w:br/>
        <w:t>Multi-party Multimedia Conference Media Handling</w:t>
      </w:r>
      <w:bookmarkEnd w:id="7264"/>
      <w:bookmarkEnd w:id="7265"/>
      <w:bookmarkEnd w:id="7266"/>
      <w:bookmarkEnd w:id="7267"/>
      <w:bookmarkEnd w:id="7268"/>
      <w:bookmarkEnd w:id="7269"/>
      <w:bookmarkEnd w:id="7270"/>
      <w:bookmarkEnd w:id="7271"/>
      <w:bookmarkEnd w:id="7272"/>
      <w:bookmarkEnd w:id="7273"/>
    </w:p>
    <w:p w14:paraId="2931367A" w14:textId="77777777" w:rsidR="00FC7E52" w:rsidRPr="00567618" w:rsidRDefault="00FC7E52" w:rsidP="00FC7E52">
      <w:pPr>
        <w:pStyle w:val="Heading1"/>
        <w:rPr>
          <w:lang w:eastAsia="ko-KR"/>
        </w:rPr>
      </w:pPr>
      <w:bookmarkStart w:id="7274" w:name="_Toc26369739"/>
      <w:bookmarkStart w:id="7275" w:name="_Toc36227621"/>
      <w:bookmarkStart w:id="7276" w:name="_Toc36228636"/>
      <w:bookmarkStart w:id="7277" w:name="_Toc36229263"/>
      <w:bookmarkStart w:id="7278" w:name="_Toc68847583"/>
      <w:bookmarkStart w:id="7279" w:name="_Toc74611518"/>
      <w:bookmarkStart w:id="7280" w:name="_Toc75566797"/>
      <w:bookmarkStart w:id="7281" w:name="_Toc89790349"/>
      <w:bookmarkStart w:id="7282" w:name="_Toc99466988"/>
      <w:bookmarkStart w:id="7283" w:name="_Toc217285904"/>
      <w:r w:rsidRPr="00567618">
        <w:rPr>
          <w:lang w:eastAsia="ko-KR"/>
        </w:rPr>
        <w:t>S.1</w:t>
      </w:r>
      <w:r w:rsidRPr="00567618">
        <w:rPr>
          <w:lang w:eastAsia="ko-KR"/>
        </w:rPr>
        <w:tab/>
        <w:t>General</w:t>
      </w:r>
      <w:bookmarkEnd w:id="7274"/>
      <w:bookmarkEnd w:id="7275"/>
      <w:bookmarkEnd w:id="7276"/>
      <w:bookmarkEnd w:id="7277"/>
      <w:bookmarkEnd w:id="7278"/>
      <w:bookmarkEnd w:id="7279"/>
      <w:bookmarkEnd w:id="7280"/>
      <w:bookmarkEnd w:id="7281"/>
      <w:bookmarkEnd w:id="7282"/>
      <w:bookmarkEnd w:id="7283"/>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84" w:name="_Toc26369740"/>
      <w:bookmarkStart w:id="7285" w:name="_Toc36227622"/>
      <w:bookmarkStart w:id="7286" w:name="_Toc36228637"/>
      <w:bookmarkStart w:id="7287" w:name="_Toc36229264"/>
      <w:bookmarkStart w:id="7288" w:name="_Toc68847584"/>
      <w:bookmarkStart w:id="7289" w:name="_Toc74611519"/>
      <w:bookmarkStart w:id="7290" w:name="_Toc75566798"/>
      <w:bookmarkStart w:id="7291" w:name="_Toc89790350"/>
      <w:bookmarkStart w:id="7292" w:name="_Toc99466989"/>
      <w:bookmarkStart w:id="7293" w:name="_Toc217285905"/>
      <w:r w:rsidRPr="00567618">
        <w:rPr>
          <w:lang w:eastAsia="ko-KR"/>
        </w:rPr>
        <w:t>S.2</w:t>
      </w:r>
      <w:r w:rsidRPr="00567618">
        <w:rPr>
          <w:lang w:eastAsia="ko-KR"/>
        </w:rPr>
        <w:tab/>
        <w:t>Video</w:t>
      </w:r>
      <w:bookmarkEnd w:id="7284"/>
      <w:bookmarkEnd w:id="7285"/>
      <w:bookmarkEnd w:id="7286"/>
      <w:bookmarkEnd w:id="7287"/>
      <w:bookmarkEnd w:id="7288"/>
      <w:bookmarkEnd w:id="7289"/>
      <w:bookmarkEnd w:id="7290"/>
      <w:bookmarkEnd w:id="7291"/>
      <w:bookmarkEnd w:id="7292"/>
      <w:bookmarkEnd w:id="7293"/>
    </w:p>
    <w:p w14:paraId="785F2755" w14:textId="77777777" w:rsidR="00FC7E52" w:rsidRPr="00567618" w:rsidRDefault="00FC7E52" w:rsidP="00FC7E52">
      <w:pPr>
        <w:pStyle w:val="Heading2"/>
        <w:rPr>
          <w:lang w:eastAsia="ko-KR"/>
        </w:rPr>
      </w:pPr>
      <w:bookmarkStart w:id="7294" w:name="_Toc26369741"/>
      <w:bookmarkStart w:id="7295" w:name="_Toc36227623"/>
      <w:bookmarkStart w:id="7296" w:name="_Toc36228638"/>
      <w:bookmarkStart w:id="7297" w:name="_Toc36229265"/>
      <w:bookmarkStart w:id="7298" w:name="_Toc68847585"/>
      <w:bookmarkStart w:id="7299" w:name="_Toc74611520"/>
      <w:bookmarkStart w:id="7300" w:name="_Toc75566799"/>
      <w:bookmarkStart w:id="7301" w:name="_Toc89790351"/>
      <w:bookmarkStart w:id="7302" w:name="_Toc99466990"/>
      <w:bookmarkStart w:id="7303" w:name="_Toc217285906"/>
      <w:r w:rsidRPr="00567618">
        <w:rPr>
          <w:lang w:eastAsia="ko-KR"/>
        </w:rPr>
        <w:t>S.2.1</w:t>
      </w:r>
      <w:r w:rsidRPr="00567618">
        <w:rPr>
          <w:lang w:eastAsia="ko-KR"/>
        </w:rPr>
        <w:tab/>
        <w:t>Conversational video</w:t>
      </w:r>
      <w:bookmarkEnd w:id="7294"/>
      <w:bookmarkEnd w:id="7295"/>
      <w:bookmarkEnd w:id="7296"/>
      <w:bookmarkEnd w:id="7297"/>
      <w:bookmarkEnd w:id="7298"/>
      <w:bookmarkEnd w:id="7299"/>
      <w:bookmarkEnd w:id="7300"/>
      <w:bookmarkEnd w:id="7301"/>
      <w:bookmarkEnd w:id="7302"/>
      <w:bookmarkEnd w:id="7303"/>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304" w:name="_Toc26369742"/>
      <w:bookmarkStart w:id="7305" w:name="_Toc36227624"/>
      <w:bookmarkStart w:id="7306" w:name="_Toc36228639"/>
      <w:bookmarkStart w:id="7307" w:name="_Toc36229266"/>
      <w:bookmarkStart w:id="7308" w:name="_Toc68847586"/>
      <w:bookmarkStart w:id="7309" w:name="_Toc74611521"/>
      <w:bookmarkStart w:id="7310" w:name="_Toc75566800"/>
      <w:bookmarkStart w:id="7311" w:name="_Toc89790352"/>
      <w:bookmarkStart w:id="7312" w:name="_Toc99466991"/>
      <w:bookmarkStart w:id="7313" w:name="_Toc217285907"/>
      <w:r w:rsidRPr="00567618">
        <w:rPr>
          <w:lang w:eastAsia="ko-KR"/>
        </w:rPr>
        <w:t>S.2.2</w:t>
      </w:r>
      <w:r w:rsidRPr="00567618">
        <w:rPr>
          <w:lang w:eastAsia="ko-KR"/>
        </w:rPr>
        <w:tab/>
        <w:t>Non-conversational (screenshare) video</w:t>
      </w:r>
      <w:bookmarkEnd w:id="7304"/>
      <w:bookmarkEnd w:id="7305"/>
      <w:bookmarkEnd w:id="7306"/>
      <w:bookmarkEnd w:id="7307"/>
      <w:bookmarkEnd w:id="7308"/>
      <w:bookmarkEnd w:id="7309"/>
      <w:bookmarkEnd w:id="7310"/>
      <w:bookmarkEnd w:id="7311"/>
      <w:bookmarkEnd w:id="7312"/>
      <w:bookmarkEnd w:id="7313"/>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314" w:name="_Toc26369743"/>
      <w:bookmarkStart w:id="7315" w:name="_Toc36227625"/>
      <w:bookmarkStart w:id="7316" w:name="_Toc36228640"/>
      <w:bookmarkStart w:id="7317" w:name="_Toc36229267"/>
      <w:bookmarkStart w:id="7318" w:name="_Toc68847587"/>
      <w:bookmarkStart w:id="7319" w:name="_Toc74611522"/>
      <w:bookmarkStart w:id="7320" w:name="_Toc75566801"/>
      <w:bookmarkStart w:id="7321" w:name="_Toc89790353"/>
      <w:bookmarkStart w:id="7322" w:name="_Toc99466992"/>
      <w:bookmarkStart w:id="7323" w:name="_Toc217285908"/>
      <w:r w:rsidRPr="00567618">
        <w:rPr>
          <w:lang w:eastAsia="ko-KR"/>
        </w:rPr>
        <w:t>S.3</w:t>
      </w:r>
      <w:r w:rsidRPr="00567618">
        <w:rPr>
          <w:lang w:eastAsia="ko-KR"/>
        </w:rPr>
        <w:tab/>
        <w:t>Audio</w:t>
      </w:r>
      <w:bookmarkEnd w:id="7314"/>
      <w:bookmarkEnd w:id="7315"/>
      <w:bookmarkEnd w:id="7316"/>
      <w:bookmarkEnd w:id="7317"/>
      <w:bookmarkEnd w:id="7318"/>
      <w:bookmarkEnd w:id="7319"/>
      <w:bookmarkEnd w:id="7320"/>
      <w:bookmarkEnd w:id="7321"/>
      <w:bookmarkEnd w:id="7322"/>
      <w:bookmarkEnd w:id="7323"/>
    </w:p>
    <w:p w14:paraId="64ED6897" w14:textId="77777777" w:rsidR="00FC7E52" w:rsidRPr="00567618" w:rsidRDefault="00FC7E52" w:rsidP="00FC7E52">
      <w:pPr>
        <w:pStyle w:val="Heading2"/>
        <w:rPr>
          <w:lang w:eastAsia="ko-KR"/>
        </w:rPr>
      </w:pPr>
      <w:bookmarkStart w:id="7324" w:name="_Toc26369744"/>
      <w:bookmarkStart w:id="7325" w:name="_Toc36227626"/>
      <w:bookmarkStart w:id="7326" w:name="_Toc36228641"/>
      <w:bookmarkStart w:id="7327" w:name="_Toc36229268"/>
      <w:bookmarkStart w:id="7328" w:name="_Toc68847588"/>
      <w:bookmarkStart w:id="7329" w:name="_Toc74611523"/>
      <w:bookmarkStart w:id="7330" w:name="_Toc75566802"/>
      <w:bookmarkStart w:id="7331" w:name="_Toc89790354"/>
      <w:bookmarkStart w:id="7332" w:name="_Toc99466993"/>
      <w:bookmarkStart w:id="7333" w:name="_Toc217285909"/>
      <w:r w:rsidRPr="00567618">
        <w:rPr>
          <w:lang w:eastAsia="ko-KR"/>
        </w:rPr>
        <w:t>S.3.1</w:t>
      </w:r>
      <w:r w:rsidRPr="00567618">
        <w:rPr>
          <w:lang w:eastAsia="ko-KR"/>
        </w:rPr>
        <w:tab/>
        <w:t>General</w:t>
      </w:r>
      <w:bookmarkEnd w:id="7324"/>
      <w:bookmarkEnd w:id="7325"/>
      <w:bookmarkEnd w:id="7326"/>
      <w:bookmarkEnd w:id="7327"/>
      <w:bookmarkEnd w:id="7328"/>
      <w:bookmarkEnd w:id="7329"/>
      <w:bookmarkEnd w:id="7330"/>
      <w:bookmarkEnd w:id="7331"/>
      <w:bookmarkEnd w:id="7332"/>
      <w:bookmarkEnd w:id="7333"/>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lastRenderedPageBreak/>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334" w:name="_Toc26369745"/>
      <w:bookmarkStart w:id="7335" w:name="_Toc36227627"/>
      <w:bookmarkStart w:id="7336" w:name="_Toc36228642"/>
      <w:bookmarkStart w:id="7337" w:name="_Toc36229269"/>
      <w:bookmarkStart w:id="7338" w:name="_Toc68847589"/>
      <w:bookmarkStart w:id="7339" w:name="_Toc74611524"/>
      <w:bookmarkStart w:id="7340" w:name="_Toc75566803"/>
      <w:bookmarkStart w:id="7341" w:name="_Toc89790355"/>
      <w:bookmarkStart w:id="7342" w:name="_Toc99466994"/>
      <w:bookmarkStart w:id="7343" w:name="_Toc217285910"/>
      <w:r w:rsidRPr="00567618">
        <w:rPr>
          <w:lang w:eastAsia="ko-KR"/>
        </w:rPr>
        <w:t>S.3.2</w:t>
      </w:r>
      <w:r w:rsidRPr="00567618">
        <w:rPr>
          <w:lang w:eastAsia="ko-KR"/>
        </w:rPr>
        <w:tab/>
        <w:t>De-jitter buffer</w:t>
      </w:r>
      <w:bookmarkEnd w:id="7334"/>
      <w:bookmarkEnd w:id="7335"/>
      <w:bookmarkEnd w:id="7336"/>
      <w:bookmarkEnd w:id="7337"/>
      <w:bookmarkEnd w:id="7338"/>
      <w:bookmarkEnd w:id="7339"/>
      <w:bookmarkEnd w:id="7340"/>
      <w:bookmarkEnd w:id="7341"/>
      <w:bookmarkEnd w:id="7342"/>
      <w:bookmarkEnd w:id="7343"/>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44" w:name="_Toc26369746"/>
      <w:bookmarkStart w:id="7345" w:name="_Toc36227628"/>
      <w:bookmarkStart w:id="7346" w:name="_Toc36228643"/>
      <w:bookmarkStart w:id="7347" w:name="_Toc36229270"/>
      <w:bookmarkStart w:id="7348" w:name="_Toc68847590"/>
      <w:bookmarkStart w:id="7349" w:name="_Toc74611525"/>
      <w:bookmarkStart w:id="7350" w:name="_Toc75566804"/>
      <w:bookmarkStart w:id="7351" w:name="_Toc89790356"/>
      <w:bookmarkStart w:id="7352" w:name="_Toc99466995"/>
      <w:bookmarkStart w:id="7353" w:name="_Toc217285911"/>
      <w:r w:rsidRPr="00567618">
        <w:rPr>
          <w:lang w:eastAsia="ko-KR"/>
        </w:rPr>
        <w:t>S.4</w:t>
      </w:r>
      <w:r w:rsidRPr="00567618">
        <w:rPr>
          <w:lang w:eastAsia="ko-KR"/>
        </w:rPr>
        <w:tab/>
        <w:t>SIP</w:t>
      </w:r>
      <w:bookmarkEnd w:id="7344"/>
      <w:bookmarkEnd w:id="7345"/>
      <w:bookmarkEnd w:id="7346"/>
      <w:bookmarkEnd w:id="7347"/>
      <w:bookmarkEnd w:id="7348"/>
      <w:bookmarkEnd w:id="7349"/>
      <w:bookmarkEnd w:id="7350"/>
      <w:bookmarkEnd w:id="7351"/>
      <w:bookmarkEnd w:id="7352"/>
      <w:bookmarkEnd w:id="7353"/>
    </w:p>
    <w:p w14:paraId="155E0FD6" w14:textId="77777777" w:rsidR="00FC7E52" w:rsidRPr="00567618" w:rsidRDefault="00FC7E52" w:rsidP="00FC7E52">
      <w:pPr>
        <w:pStyle w:val="Heading2"/>
        <w:rPr>
          <w:lang w:eastAsia="ko-KR"/>
        </w:rPr>
      </w:pPr>
      <w:bookmarkStart w:id="7354" w:name="_Toc26369747"/>
      <w:bookmarkStart w:id="7355" w:name="_Toc36227629"/>
      <w:bookmarkStart w:id="7356" w:name="_Toc36228644"/>
      <w:bookmarkStart w:id="7357" w:name="_Toc36229271"/>
      <w:bookmarkStart w:id="7358" w:name="_Toc68847591"/>
      <w:bookmarkStart w:id="7359" w:name="_Toc74611526"/>
      <w:bookmarkStart w:id="7360" w:name="_Toc75566805"/>
      <w:bookmarkStart w:id="7361" w:name="_Toc89790357"/>
      <w:bookmarkStart w:id="7362" w:name="_Toc99466996"/>
      <w:bookmarkStart w:id="7363" w:name="_Toc217285912"/>
      <w:r w:rsidRPr="00567618">
        <w:rPr>
          <w:lang w:eastAsia="ko-KR"/>
        </w:rPr>
        <w:t>S.4.1</w:t>
      </w:r>
      <w:r w:rsidRPr="00567618">
        <w:rPr>
          <w:lang w:eastAsia="ko-KR"/>
        </w:rPr>
        <w:tab/>
        <w:t>MSMTSI client in terminal</w:t>
      </w:r>
      <w:bookmarkEnd w:id="7354"/>
      <w:bookmarkEnd w:id="7355"/>
      <w:bookmarkEnd w:id="7356"/>
      <w:bookmarkEnd w:id="7357"/>
      <w:bookmarkEnd w:id="7358"/>
      <w:bookmarkEnd w:id="7359"/>
      <w:bookmarkEnd w:id="7360"/>
      <w:bookmarkEnd w:id="7361"/>
      <w:bookmarkEnd w:id="7362"/>
      <w:bookmarkEnd w:id="7363"/>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64" w:name="_Toc26369748"/>
      <w:bookmarkStart w:id="7365" w:name="_Toc36227630"/>
      <w:bookmarkStart w:id="7366" w:name="_Toc36228645"/>
      <w:bookmarkStart w:id="7367" w:name="_Toc36229272"/>
      <w:bookmarkStart w:id="7368" w:name="_Toc68847592"/>
      <w:bookmarkStart w:id="7369" w:name="_Toc74611527"/>
      <w:bookmarkStart w:id="7370" w:name="_Toc75566806"/>
      <w:bookmarkStart w:id="7371" w:name="_Toc89790358"/>
      <w:bookmarkStart w:id="7372" w:name="_Toc99466997"/>
      <w:bookmarkStart w:id="7373" w:name="_Toc217285913"/>
      <w:r w:rsidRPr="00567618">
        <w:rPr>
          <w:lang w:eastAsia="ko-KR"/>
        </w:rPr>
        <w:lastRenderedPageBreak/>
        <w:t>S.4.2</w:t>
      </w:r>
      <w:r w:rsidRPr="00567618">
        <w:rPr>
          <w:lang w:eastAsia="ko-KR"/>
        </w:rPr>
        <w:tab/>
        <w:t>MSMTSI MRF</w:t>
      </w:r>
      <w:bookmarkEnd w:id="7364"/>
      <w:bookmarkEnd w:id="7365"/>
      <w:bookmarkEnd w:id="7366"/>
      <w:bookmarkEnd w:id="7367"/>
      <w:bookmarkEnd w:id="7368"/>
      <w:bookmarkEnd w:id="7369"/>
      <w:bookmarkEnd w:id="7370"/>
      <w:bookmarkEnd w:id="7371"/>
      <w:bookmarkEnd w:id="7372"/>
      <w:bookmarkEnd w:id="7373"/>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74" w:name="_Toc26369749"/>
      <w:bookmarkStart w:id="7375" w:name="_Toc36227631"/>
      <w:bookmarkStart w:id="7376" w:name="_Toc36228646"/>
      <w:bookmarkStart w:id="7377" w:name="_Toc36229273"/>
      <w:bookmarkStart w:id="7378" w:name="_Toc68847593"/>
      <w:bookmarkStart w:id="7379" w:name="_Toc74611528"/>
      <w:bookmarkStart w:id="7380" w:name="_Toc75566807"/>
      <w:bookmarkStart w:id="7381" w:name="_Toc89790359"/>
      <w:bookmarkStart w:id="7382" w:name="_Toc99466998"/>
      <w:bookmarkStart w:id="7383" w:name="_Toc217285914"/>
      <w:r w:rsidRPr="00567618">
        <w:rPr>
          <w:lang w:eastAsia="ko-KR"/>
        </w:rPr>
        <w:t>S.5</w:t>
      </w:r>
      <w:r w:rsidRPr="00567618">
        <w:rPr>
          <w:lang w:eastAsia="ko-KR"/>
        </w:rPr>
        <w:tab/>
        <w:t>Media configuration</w:t>
      </w:r>
      <w:bookmarkEnd w:id="7374"/>
      <w:bookmarkEnd w:id="7375"/>
      <w:bookmarkEnd w:id="7376"/>
      <w:bookmarkEnd w:id="7377"/>
      <w:bookmarkEnd w:id="7378"/>
      <w:bookmarkEnd w:id="7379"/>
      <w:bookmarkEnd w:id="7380"/>
      <w:bookmarkEnd w:id="7381"/>
      <w:bookmarkEnd w:id="7382"/>
      <w:bookmarkEnd w:id="7383"/>
    </w:p>
    <w:p w14:paraId="5C8AF26B" w14:textId="77777777" w:rsidR="00FC7E52" w:rsidRPr="00567618" w:rsidRDefault="00FC7E52" w:rsidP="00FC7E52">
      <w:pPr>
        <w:pStyle w:val="Heading2"/>
        <w:rPr>
          <w:lang w:eastAsia="ko-KR"/>
        </w:rPr>
      </w:pPr>
      <w:bookmarkStart w:id="7384" w:name="_Toc26369750"/>
      <w:bookmarkStart w:id="7385" w:name="_Toc36227632"/>
      <w:bookmarkStart w:id="7386" w:name="_Toc36228647"/>
      <w:bookmarkStart w:id="7387" w:name="_Toc36229274"/>
      <w:bookmarkStart w:id="7388" w:name="_Toc68847594"/>
      <w:bookmarkStart w:id="7389" w:name="_Toc74611529"/>
      <w:bookmarkStart w:id="7390" w:name="_Toc75566808"/>
      <w:bookmarkStart w:id="7391" w:name="_Toc89790360"/>
      <w:bookmarkStart w:id="7392" w:name="_Toc99466999"/>
      <w:bookmarkStart w:id="7393" w:name="_Toc217285915"/>
      <w:r w:rsidRPr="00567618">
        <w:rPr>
          <w:lang w:eastAsia="ko-KR"/>
        </w:rPr>
        <w:t>S.5.1</w:t>
      </w:r>
      <w:r w:rsidRPr="00567618">
        <w:rPr>
          <w:lang w:eastAsia="ko-KR"/>
        </w:rPr>
        <w:tab/>
        <w:t>General</w:t>
      </w:r>
      <w:bookmarkEnd w:id="7384"/>
      <w:bookmarkEnd w:id="7385"/>
      <w:bookmarkEnd w:id="7386"/>
      <w:bookmarkEnd w:id="7387"/>
      <w:bookmarkEnd w:id="7388"/>
      <w:bookmarkEnd w:id="7389"/>
      <w:bookmarkEnd w:id="7390"/>
      <w:bookmarkEnd w:id="7391"/>
      <w:bookmarkEnd w:id="7392"/>
      <w:bookmarkEnd w:id="7393"/>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 xml:space="preserve">to use the order in which the codecs are listed in the SDP a=simulcast line, which lists simulcast streams in order of decreasing priority. The common codec should be listed first, assuming </w:t>
      </w:r>
      <w:r w:rsidRPr="00567618">
        <w:lastRenderedPageBreak/>
        <w:t>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94" w:name="_Toc26369751"/>
      <w:bookmarkStart w:id="7395" w:name="_Toc36227633"/>
      <w:bookmarkStart w:id="7396" w:name="_Toc36228648"/>
      <w:bookmarkStart w:id="7397" w:name="_Toc36229275"/>
      <w:bookmarkStart w:id="7398" w:name="_Toc68847595"/>
      <w:bookmarkStart w:id="7399" w:name="_Toc74611530"/>
      <w:bookmarkStart w:id="7400" w:name="_Toc75566809"/>
      <w:bookmarkStart w:id="7401" w:name="_Toc89790361"/>
      <w:bookmarkStart w:id="7402" w:name="_Toc99467000"/>
      <w:bookmarkStart w:id="7403" w:name="_Toc217285916"/>
      <w:r w:rsidRPr="00567618">
        <w:rPr>
          <w:lang w:eastAsia="ko-KR"/>
        </w:rPr>
        <w:t>S.5.2</w:t>
      </w:r>
      <w:r w:rsidRPr="00567618">
        <w:rPr>
          <w:lang w:eastAsia="ko-KR"/>
        </w:rPr>
        <w:tab/>
        <w:t>Main video</w:t>
      </w:r>
      <w:bookmarkEnd w:id="7394"/>
      <w:bookmarkEnd w:id="7395"/>
      <w:bookmarkEnd w:id="7396"/>
      <w:bookmarkEnd w:id="7397"/>
      <w:bookmarkEnd w:id="7398"/>
      <w:bookmarkEnd w:id="7399"/>
      <w:bookmarkEnd w:id="7400"/>
      <w:bookmarkEnd w:id="7401"/>
      <w:bookmarkEnd w:id="7402"/>
      <w:bookmarkEnd w:id="7403"/>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404" w:name="_Toc26369752"/>
      <w:bookmarkStart w:id="7405" w:name="_Toc36227634"/>
      <w:bookmarkStart w:id="7406" w:name="_Toc36228649"/>
      <w:bookmarkStart w:id="7407" w:name="_Toc36229276"/>
      <w:bookmarkStart w:id="7408" w:name="_Toc68847596"/>
      <w:bookmarkStart w:id="7409" w:name="_Toc74611531"/>
      <w:bookmarkStart w:id="7410" w:name="_Toc75566810"/>
      <w:bookmarkStart w:id="7411" w:name="_Toc89790362"/>
      <w:bookmarkStart w:id="7412" w:name="_Toc99467001"/>
      <w:bookmarkStart w:id="7413" w:name="_Toc217285917"/>
      <w:r w:rsidRPr="00567618">
        <w:rPr>
          <w:lang w:eastAsia="ko-KR"/>
        </w:rPr>
        <w:t>S.5.3</w:t>
      </w:r>
      <w:r w:rsidRPr="00567618">
        <w:rPr>
          <w:lang w:eastAsia="ko-KR"/>
        </w:rPr>
        <w:tab/>
        <w:t>Thumbnail video</w:t>
      </w:r>
      <w:bookmarkEnd w:id="7404"/>
      <w:bookmarkEnd w:id="7405"/>
      <w:bookmarkEnd w:id="7406"/>
      <w:bookmarkEnd w:id="7407"/>
      <w:bookmarkEnd w:id="7408"/>
      <w:bookmarkEnd w:id="7409"/>
      <w:bookmarkEnd w:id="7410"/>
      <w:bookmarkEnd w:id="7411"/>
      <w:bookmarkEnd w:id="7412"/>
      <w:bookmarkEnd w:id="7413"/>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lastRenderedPageBreak/>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414" w:name="_Toc26369753"/>
      <w:bookmarkStart w:id="7415" w:name="_Toc36227635"/>
      <w:bookmarkStart w:id="7416" w:name="_Toc36228650"/>
      <w:bookmarkStart w:id="7417" w:name="_Toc36229277"/>
      <w:bookmarkStart w:id="7418" w:name="_Toc68847597"/>
      <w:bookmarkStart w:id="7419" w:name="_Toc74611532"/>
      <w:bookmarkStart w:id="7420" w:name="_Toc75566811"/>
      <w:bookmarkStart w:id="7421" w:name="_Toc89790363"/>
      <w:bookmarkStart w:id="7422" w:name="_Toc99467002"/>
      <w:bookmarkStart w:id="7423" w:name="_Toc217285918"/>
      <w:r w:rsidRPr="00567618">
        <w:rPr>
          <w:lang w:eastAsia="ko-KR"/>
        </w:rPr>
        <w:t>S.5.4</w:t>
      </w:r>
      <w:r w:rsidRPr="00567618">
        <w:rPr>
          <w:lang w:eastAsia="ko-KR"/>
        </w:rPr>
        <w:tab/>
        <w:t>Screenshare video</w:t>
      </w:r>
      <w:bookmarkEnd w:id="7414"/>
      <w:bookmarkEnd w:id="7415"/>
      <w:bookmarkEnd w:id="7416"/>
      <w:bookmarkEnd w:id="7417"/>
      <w:bookmarkEnd w:id="7418"/>
      <w:bookmarkEnd w:id="7419"/>
      <w:bookmarkEnd w:id="7420"/>
      <w:bookmarkEnd w:id="7421"/>
      <w:bookmarkEnd w:id="7422"/>
      <w:bookmarkEnd w:id="7423"/>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424" w:name="_Toc26369754"/>
      <w:bookmarkStart w:id="7425" w:name="_Toc36227636"/>
      <w:bookmarkStart w:id="7426" w:name="_Toc36228651"/>
      <w:bookmarkStart w:id="7427" w:name="_Toc36229278"/>
      <w:bookmarkStart w:id="7428" w:name="_Toc68847598"/>
      <w:bookmarkStart w:id="7429" w:name="_Toc74611533"/>
      <w:bookmarkStart w:id="7430" w:name="_Toc75566812"/>
      <w:bookmarkStart w:id="7431" w:name="_Toc89790364"/>
      <w:bookmarkStart w:id="7432" w:name="_Toc99467003"/>
      <w:bookmarkStart w:id="7433" w:name="_Toc217285919"/>
      <w:r w:rsidRPr="00567618">
        <w:rPr>
          <w:lang w:eastAsia="ko-KR"/>
        </w:rPr>
        <w:t>S.5.5</w:t>
      </w:r>
      <w:r w:rsidRPr="00567618">
        <w:rPr>
          <w:lang w:eastAsia="ko-KR"/>
        </w:rPr>
        <w:tab/>
        <w:t>Audio</w:t>
      </w:r>
      <w:bookmarkEnd w:id="7424"/>
      <w:bookmarkEnd w:id="7425"/>
      <w:bookmarkEnd w:id="7426"/>
      <w:bookmarkEnd w:id="7427"/>
      <w:bookmarkEnd w:id="7428"/>
      <w:bookmarkEnd w:id="7429"/>
      <w:bookmarkEnd w:id="7430"/>
      <w:bookmarkEnd w:id="7431"/>
      <w:bookmarkEnd w:id="7432"/>
      <w:bookmarkEnd w:id="7433"/>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434" w:name="_Toc26369755"/>
      <w:bookmarkStart w:id="7435" w:name="_Toc36227637"/>
      <w:bookmarkStart w:id="7436" w:name="_Toc36228652"/>
      <w:bookmarkStart w:id="7437" w:name="_Toc36229279"/>
      <w:bookmarkStart w:id="7438" w:name="_Toc68847599"/>
      <w:bookmarkStart w:id="7439" w:name="_Toc74611534"/>
      <w:bookmarkStart w:id="7440" w:name="_Toc75566813"/>
      <w:bookmarkStart w:id="7441" w:name="_Toc89790365"/>
      <w:bookmarkStart w:id="7442" w:name="_Toc99467004"/>
      <w:bookmarkStart w:id="7443" w:name="_Toc217285920"/>
      <w:r w:rsidRPr="00567618">
        <w:rPr>
          <w:lang w:eastAsia="ko-KR"/>
        </w:rPr>
        <w:t>S.5.6</w:t>
      </w:r>
      <w:r w:rsidRPr="00567618">
        <w:rPr>
          <w:lang w:eastAsia="ko-KR"/>
        </w:rPr>
        <w:tab/>
        <w:t>BFCP</w:t>
      </w:r>
      <w:bookmarkEnd w:id="7434"/>
      <w:bookmarkEnd w:id="7435"/>
      <w:bookmarkEnd w:id="7436"/>
      <w:bookmarkEnd w:id="7437"/>
      <w:bookmarkEnd w:id="7438"/>
      <w:bookmarkEnd w:id="7439"/>
      <w:bookmarkEnd w:id="7440"/>
      <w:bookmarkEnd w:id="7441"/>
      <w:bookmarkEnd w:id="7442"/>
      <w:bookmarkEnd w:id="7443"/>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44" w:name="_Toc26369756"/>
      <w:bookmarkStart w:id="7445" w:name="_Toc36227638"/>
      <w:bookmarkStart w:id="7446" w:name="_Toc36228653"/>
      <w:bookmarkStart w:id="7447" w:name="_Toc36229280"/>
      <w:bookmarkStart w:id="7448" w:name="_Toc68847600"/>
      <w:bookmarkStart w:id="7449" w:name="_Toc74611535"/>
      <w:bookmarkStart w:id="7450" w:name="_Toc75566814"/>
      <w:bookmarkStart w:id="7451" w:name="_Toc89790366"/>
      <w:bookmarkStart w:id="7452" w:name="_Toc99467005"/>
      <w:bookmarkStart w:id="7453" w:name="_Toc217285921"/>
      <w:r w:rsidRPr="00567618">
        <w:rPr>
          <w:lang w:eastAsia="ko-KR"/>
        </w:rPr>
        <w:t>S.5.7</w:t>
      </w:r>
      <w:r w:rsidRPr="00567618">
        <w:rPr>
          <w:lang w:eastAsia="ko-KR"/>
        </w:rPr>
        <w:tab/>
        <w:t>Compact Concurrent Codec Negotiation and Capabilities</w:t>
      </w:r>
      <w:bookmarkEnd w:id="7444"/>
      <w:bookmarkEnd w:id="7445"/>
      <w:bookmarkEnd w:id="7446"/>
      <w:bookmarkEnd w:id="7447"/>
      <w:bookmarkEnd w:id="7448"/>
      <w:bookmarkEnd w:id="7449"/>
      <w:bookmarkEnd w:id="7450"/>
      <w:bookmarkEnd w:id="7451"/>
      <w:bookmarkEnd w:id="7452"/>
      <w:bookmarkEnd w:id="7453"/>
    </w:p>
    <w:p w14:paraId="007B19BB" w14:textId="77777777" w:rsidR="00FC7E52" w:rsidRPr="00567618" w:rsidRDefault="00FC7E52" w:rsidP="00FC7E52">
      <w:pPr>
        <w:pStyle w:val="Heading3"/>
        <w:rPr>
          <w:lang w:eastAsia="ko-KR"/>
        </w:rPr>
      </w:pPr>
      <w:bookmarkStart w:id="7454" w:name="_Toc26369757"/>
      <w:bookmarkStart w:id="7455" w:name="_Toc36227639"/>
      <w:bookmarkStart w:id="7456" w:name="_Toc36228654"/>
      <w:bookmarkStart w:id="7457" w:name="_Toc36229281"/>
      <w:bookmarkStart w:id="7458" w:name="_Toc68847601"/>
      <w:bookmarkStart w:id="7459" w:name="_Toc74611536"/>
      <w:bookmarkStart w:id="7460" w:name="_Toc75566815"/>
      <w:bookmarkStart w:id="7461" w:name="_Toc89790367"/>
      <w:bookmarkStart w:id="7462" w:name="_Toc99467006"/>
      <w:bookmarkStart w:id="7463" w:name="_Toc217285922"/>
      <w:r w:rsidRPr="00567618">
        <w:rPr>
          <w:lang w:eastAsia="ko-KR"/>
        </w:rPr>
        <w:t>S.5.7.1</w:t>
      </w:r>
      <w:r w:rsidRPr="00567618">
        <w:rPr>
          <w:lang w:eastAsia="ko-KR"/>
        </w:rPr>
        <w:tab/>
        <w:t>General</w:t>
      </w:r>
      <w:bookmarkEnd w:id="7454"/>
      <w:bookmarkEnd w:id="7455"/>
      <w:bookmarkEnd w:id="7456"/>
      <w:bookmarkEnd w:id="7457"/>
      <w:bookmarkEnd w:id="7458"/>
      <w:bookmarkEnd w:id="7459"/>
      <w:bookmarkEnd w:id="7460"/>
      <w:bookmarkEnd w:id="7461"/>
      <w:bookmarkEnd w:id="7462"/>
      <w:bookmarkEnd w:id="7463"/>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64" w:name="_Toc26369758"/>
      <w:bookmarkStart w:id="7465" w:name="_Toc36227640"/>
      <w:bookmarkStart w:id="7466" w:name="_Toc36228655"/>
      <w:bookmarkStart w:id="7467" w:name="_Toc36229282"/>
      <w:bookmarkStart w:id="7468" w:name="_Toc68847602"/>
      <w:bookmarkStart w:id="7469" w:name="_Toc74611537"/>
      <w:bookmarkStart w:id="7470" w:name="_Toc75566816"/>
      <w:bookmarkStart w:id="7471" w:name="_Toc89790368"/>
      <w:bookmarkStart w:id="7472" w:name="_Toc99467007"/>
      <w:bookmarkStart w:id="7473" w:name="_Toc217285923"/>
      <w:r w:rsidRPr="00567618">
        <w:rPr>
          <w:lang w:eastAsia="ko-KR"/>
        </w:rPr>
        <w:t>S.5.7.2</w:t>
      </w:r>
      <w:r w:rsidRPr="00567618">
        <w:rPr>
          <w:lang w:eastAsia="ko-KR"/>
        </w:rPr>
        <w:tab/>
        <w:t>The Compact CCC SDP Attribute</w:t>
      </w:r>
      <w:bookmarkEnd w:id="7464"/>
      <w:bookmarkEnd w:id="7465"/>
      <w:bookmarkEnd w:id="7466"/>
      <w:bookmarkEnd w:id="7467"/>
      <w:bookmarkEnd w:id="7468"/>
      <w:bookmarkEnd w:id="7469"/>
      <w:bookmarkEnd w:id="7470"/>
      <w:bookmarkEnd w:id="7471"/>
      <w:bookmarkEnd w:id="7472"/>
      <w:bookmarkEnd w:id="7473"/>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74"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75" w:name="_MCCTEMPBM_CRPT86941737___7"/>
      <w:bookmarkEnd w:id="7474"/>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76" w:name="_Toc26369759"/>
      <w:bookmarkStart w:id="7477" w:name="_Toc36227641"/>
      <w:bookmarkStart w:id="7478" w:name="_Toc36228656"/>
      <w:bookmarkStart w:id="7479" w:name="_Toc36229283"/>
      <w:bookmarkStart w:id="7480" w:name="_Toc68847603"/>
      <w:bookmarkStart w:id="7481" w:name="_Toc74611538"/>
      <w:bookmarkStart w:id="7482" w:name="_Toc75566817"/>
      <w:bookmarkStart w:id="7483" w:name="_Toc89790369"/>
      <w:bookmarkStart w:id="7484" w:name="_Toc99467008"/>
      <w:bookmarkStart w:id="7485" w:name="_Toc217285924"/>
      <w:bookmarkEnd w:id="7475"/>
      <w:r w:rsidRPr="00567618">
        <w:rPr>
          <w:lang w:eastAsia="ko-KR"/>
        </w:rPr>
        <w:t>S.5.7.3</w:t>
      </w:r>
      <w:r w:rsidRPr="00567618">
        <w:rPr>
          <w:lang w:eastAsia="ko-KR"/>
        </w:rPr>
        <w:tab/>
        <w:t>Using the Compact CCC SDP Attribute for CCC Exchange</w:t>
      </w:r>
      <w:bookmarkEnd w:id="7476"/>
      <w:bookmarkEnd w:id="7477"/>
      <w:bookmarkEnd w:id="7478"/>
      <w:bookmarkEnd w:id="7479"/>
      <w:bookmarkEnd w:id="7480"/>
      <w:bookmarkEnd w:id="7481"/>
      <w:bookmarkEnd w:id="7482"/>
      <w:bookmarkEnd w:id="7483"/>
      <w:bookmarkEnd w:id="7484"/>
      <w:bookmarkEnd w:id="7485"/>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lastRenderedPageBreak/>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86"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86"/>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87" w:name="_Toc26369760"/>
      <w:bookmarkStart w:id="7488" w:name="_Toc36227642"/>
      <w:bookmarkStart w:id="7489" w:name="_Toc36228657"/>
      <w:bookmarkStart w:id="7490" w:name="_Toc36229284"/>
      <w:bookmarkStart w:id="7491" w:name="_Toc68847604"/>
      <w:bookmarkStart w:id="7492" w:name="_Toc74611539"/>
      <w:bookmarkStart w:id="7493" w:name="_Toc75566818"/>
      <w:bookmarkStart w:id="7494" w:name="_Toc89790370"/>
      <w:bookmarkStart w:id="7495" w:name="_Toc99467009"/>
      <w:bookmarkStart w:id="7496" w:name="_Toc217285925"/>
      <w:r w:rsidRPr="00567618">
        <w:rPr>
          <w:lang w:eastAsia="ko-KR"/>
        </w:rPr>
        <w:t>S.5.7.4</w:t>
      </w:r>
      <w:r w:rsidRPr="00567618">
        <w:rPr>
          <w:lang w:eastAsia="ko-KR"/>
        </w:rPr>
        <w:tab/>
        <w:t>Using the Compact CCC SDP Attribute for Session Initiation</w:t>
      </w:r>
      <w:bookmarkEnd w:id="7487"/>
      <w:bookmarkEnd w:id="7488"/>
      <w:bookmarkEnd w:id="7489"/>
      <w:bookmarkEnd w:id="7490"/>
      <w:bookmarkEnd w:id="7491"/>
      <w:bookmarkEnd w:id="7492"/>
      <w:bookmarkEnd w:id="7493"/>
      <w:bookmarkEnd w:id="7494"/>
      <w:bookmarkEnd w:id="7495"/>
      <w:bookmarkEnd w:id="7496"/>
    </w:p>
    <w:p w14:paraId="2E991C4F" w14:textId="77777777" w:rsidR="00FC7E52" w:rsidRPr="00567618" w:rsidRDefault="00FC7E52" w:rsidP="00FC7E52">
      <w:pPr>
        <w:pStyle w:val="Heading4"/>
        <w:rPr>
          <w:lang w:eastAsia="ko-KR"/>
        </w:rPr>
      </w:pPr>
      <w:bookmarkStart w:id="7497" w:name="_Toc26369761"/>
      <w:bookmarkStart w:id="7498" w:name="_Toc36227643"/>
      <w:bookmarkStart w:id="7499" w:name="_Toc36228658"/>
      <w:bookmarkStart w:id="7500" w:name="_Toc36229285"/>
      <w:bookmarkStart w:id="7501" w:name="_Toc68847605"/>
      <w:bookmarkStart w:id="7502" w:name="_Toc74611540"/>
      <w:bookmarkStart w:id="7503" w:name="_Toc75566819"/>
      <w:bookmarkStart w:id="7504" w:name="_Toc89790371"/>
      <w:bookmarkStart w:id="7505" w:name="_Toc99467010"/>
      <w:bookmarkStart w:id="7506" w:name="_Toc217285926"/>
      <w:r w:rsidRPr="00567618">
        <w:rPr>
          <w:lang w:eastAsia="ko-KR"/>
        </w:rPr>
        <w:t>S.5.7.4.1</w:t>
      </w:r>
      <w:r w:rsidRPr="00567618">
        <w:rPr>
          <w:lang w:eastAsia="ko-KR"/>
        </w:rPr>
        <w:tab/>
        <w:t>General</w:t>
      </w:r>
      <w:bookmarkEnd w:id="7497"/>
      <w:bookmarkEnd w:id="7498"/>
      <w:bookmarkEnd w:id="7499"/>
      <w:bookmarkEnd w:id="7500"/>
      <w:bookmarkEnd w:id="7501"/>
      <w:bookmarkEnd w:id="7502"/>
      <w:bookmarkEnd w:id="7503"/>
      <w:bookmarkEnd w:id="7504"/>
      <w:bookmarkEnd w:id="7505"/>
      <w:bookmarkEnd w:id="7506"/>
    </w:p>
    <w:p w14:paraId="42DFCDB4" w14:textId="77777777" w:rsidR="00FC7E52" w:rsidRPr="00567618" w:rsidRDefault="00FC7E52" w:rsidP="00FC7E52">
      <w:pPr>
        <w:spacing w:after="0"/>
      </w:pPr>
      <w:bookmarkStart w:id="7507"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508" w:name="_Toc26369762"/>
      <w:bookmarkStart w:id="7509" w:name="_Toc36227644"/>
      <w:bookmarkStart w:id="7510" w:name="_Toc36228659"/>
      <w:bookmarkStart w:id="7511" w:name="_Toc36229286"/>
      <w:bookmarkStart w:id="7512" w:name="_Toc68847606"/>
      <w:bookmarkStart w:id="7513" w:name="_Toc74611541"/>
      <w:bookmarkStart w:id="7514" w:name="_Toc75566820"/>
      <w:bookmarkStart w:id="7515" w:name="_Toc89790372"/>
      <w:bookmarkStart w:id="7516" w:name="_Toc99467011"/>
      <w:bookmarkStart w:id="7517" w:name="_Toc217285927"/>
      <w:bookmarkEnd w:id="7507"/>
      <w:r w:rsidRPr="00567618">
        <w:rPr>
          <w:lang w:eastAsia="ko-KR"/>
        </w:rPr>
        <w:t>S.5.7.4.2</w:t>
      </w:r>
      <w:r w:rsidRPr="00567618">
        <w:rPr>
          <w:lang w:eastAsia="ko-KR"/>
        </w:rPr>
        <w:tab/>
        <w:t>SDP Offer Rules</w:t>
      </w:r>
      <w:bookmarkEnd w:id="7508"/>
      <w:bookmarkEnd w:id="7509"/>
      <w:bookmarkEnd w:id="7510"/>
      <w:bookmarkEnd w:id="7511"/>
      <w:bookmarkEnd w:id="7512"/>
      <w:bookmarkEnd w:id="7513"/>
      <w:bookmarkEnd w:id="7514"/>
      <w:bookmarkEnd w:id="7515"/>
      <w:bookmarkEnd w:id="7516"/>
      <w:bookmarkEnd w:id="7517"/>
    </w:p>
    <w:p w14:paraId="0FEAB0E1" w14:textId="77777777" w:rsidR="00FC7E52" w:rsidRPr="00567618" w:rsidRDefault="00FC7E52" w:rsidP="00FC7E52">
      <w:bookmarkStart w:id="7518"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519" w:name="_Toc26369763"/>
      <w:bookmarkStart w:id="7520" w:name="_Toc36227645"/>
      <w:bookmarkStart w:id="7521" w:name="_Toc36228660"/>
      <w:bookmarkStart w:id="7522" w:name="_Toc36229287"/>
      <w:bookmarkStart w:id="7523" w:name="_Toc68847607"/>
      <w:bookmarkStart w:id="7524" w:name="_Toc74611542"/>
      <w:bookmarkStart w:id="7525" w:name="_Toc75566821"/>
      <w:bookmarkStart w:id="7526" w:name="_Toc89790373"/>
      <w:bookmarkStart w:id="7527" w:name="_Toc99467012"/>
      <w:bookmarkStart w:id="7528" w:name="_Toc217285928"/>
      <w:bookmarkEnd w:id="7518"/>
      <w:r w:rsidRPr="00567618">
        <w:rPr>
          <w:lang w:eastAsia="ko-KR"/>
        </w:rPr>
        <w:t>S.5.7.4.3</w:t>
      </w:r>
      <w:r w:rsidRPr="00567618">
        <w:rPr>
          <w:lang w:eastAsia="ko-KR"/>
        </w:rPr>
        <w:tab/>
        <w:t>SDP Answer Rules</w:t>
      </w:r>
      <w:bookmarkEnd w:id="7519"/>
      <w:bookmarkEnd w:id="7520"/>
      <w:bookmarkEnd w:id="7521"/>
      <w:bookmarkEnd w:id="7522"/>
      <w:bookmarkEnd w:id="7523"/>
      <w:bookmarkEnd w:id="7524"/>
      <w:bookmarkEnd w:id="7525"/>
      <w:bookmarkEnd w:id="7526"/>
      <w:bookmarkEnd w:id="7527"/>
      <w:bookmarkEnd w:id="7528"/>
    </w:p>
    <w:p w14:paraId="1D44B94A" w14:textId="77777777" w:rsidR="00FC7E52" w:rsidRPr="00567618" w:rsidRDefault="00FC7E52" w:rsidP="00FC7E52">
      <w:bookmarkStart w:id="7529"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530" w:name="_MCCTEMPBM_CRPT86941742___7"/>
      <w:bookmarkEnd w:id="7529"/>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531" w:name="_Toc26369764"/>
      <w:bookmarkStart w:id="7532" w:name="_Toc36227646"/>
      <w:bookmarkStart w:id="7533" w:name="_Toc36228661"/>
      <w:bookmarkStart w:id="7534" w:name="_Toc36229288"/>
      <w:bookmarkStart w:id="7535" w:name="_Toc68847608"/>
      <w:bookmarkStart w:id="7536" w:name="_Toc74611543"/>
      <w:bookmarkStart w:id="7537" w:name="_Toc75566822"/>
      <w:bookmarkStart w:id="7538" w:name="_Toc89790374"/>
      <w:bookmarkStart w:id="7539" w:name="_Toc99467013"/>
      <w:bookmarkStart w:id="7540" w:name="_Toc217285929"/>
      <w:bookmarkEnd w:id="7530"/>
      <w:r w:rsidRPr="00567618">
        <w:rPr>
          <w:lang w:eastAsia="ko-KR"/>
        </w:rPr>
        <w:t>S.6</w:t>
      </w:r>
      <w:r w:rsidRPr="00567618">
        <w:rPr>
          <w:lang w:eastAsia="ko-KR"/>
        </w:rPr>
        <w:tab/>
        <w:t>Media transport</w:t>
      </w:r>
      <w:bookmarkEnd w:id="7531"/>
      <w:bookmarkEnd w:id="7532"/>
      <w:bookmarkEnd w:id="7533"/>
      <w:bookmarkEnd w:id="7534"/>
      <w:bookmarkEnd w:id="7535"/>
      <w:bookmarkEnd w:id="7536"/>
      <w:bookmarkEnd w:id="7537"/>
      <w:bookmarkEnd w:id="7538"/>
      <w:bookmarkEnd w:id="7539"/>
      <w:bookmarkEnd w:id="7540"/>
    </w:p>
    <w:p w14:paraId="69092B64" w14:textId="77777777" w:rsidR="00FC7E52" w:rsidRPr="00567618" w:rsidRDefault="00FC7E52" w:rsidP="00FC7E52">
      <w:pPr>
        <w:pStyle w:val="Heading2"/>
        <w:rPr>
          <w:lang w:eastAsia="ko-KR"/>
        </w:rPr>
      </w:pPr>
      <w:bookmarkStart w:id="7541" w:name="_Toc26369765"/>
      <w:bookmarkStart w:id="7542" w:name="_Toc36227647"/>
      <w:bookmarkStart w:id="7543" w:name="_Toc36228662"/>
      <w:bookmarkStart w:id="7544" w:name="_Toc36229289"/>
      <w:bookmarkStart w:id="7545" w:name="_Toc68847609"/>
      <w:bookmarkStart w:id="7546" w:name="_Toc74611544"/>
      <w:bookmarkStart w:id="7547" w:name="_Toc75566823"/>
      <w:bookmarkStart w:id="7548" w:name="_Toc89790375"/>
      <w:bookmarkStart w:id="7549" w:name="_Toc99467014"/>
      <w:bookmarkStart w:id="7550" w:name="_Toc217285930"/>
      <w:r w:rsidRPr="00567618">
        <w:rPr>
          <w:lang w:eastAsia="ko-KR"/>
        </w:rPr>
        <w:t>S.6.1</w:t>
      </w:r>
      <w:r w:rsidRPr="00567618">
        <w:rPr>
          <w:lang w:eastAsia="ko-KR"/>
        </w:rPr>
        <w:tab/>
        <w:t>RTP</w:t>
      </w:r>
      <w:bookmarkEnd w:id="7541"/>
      <w:bookmarkEnd w:id="7542"/>
      <w:bookmarkEnd w:id="7543"/>
      <w:bookmarkEnd w:id="7544"/>
      <w:bookmarkEnd w:id="7545"/>
      <w:bookmarkEnd w:id="7546"/>
      <w:bookmarkEnd w:id="7547"/>
      <w:bookmarkEnd w:id="7548"/>
      <w:bookmarkEnd w:id="7549"/>
      <w:bookmarkEnd w:id="7550"/>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lastRenderedPageBreak/>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51" w:name="_Toc26369766"/>
      <w:bookmarkStart w:id="7552" w:name="_Toc36227648"/>
      <w:bookmarkStart w:id="7553" w:name="_Toc36228663"/>
      <w:bookmarkStart w:id="7554" w:name="_Toc36229290"/>
      <w:bookmarkStart w:id="7555" w:name="_Toc68847610"/>
      <w:bookmarkStart w:id="7556" w:name="_Toc74611545"/>
      <w:bookmarkStart w:id="7557" w:name="_Toc75566824"/>
      <w:bookmarkStart w:id="7558" w:name="_Toc89790376"/>
      <w:bookmarkStart w:id="7559" w:name="_Toc99467015"/>
      <w:bookmarkStart w:id="7560" w:name="_Toc217285931"/>
      <w:r w:rsidRPr="00567618">
        <w:rPr>
          <w:lang w:eastAsia="ko-KR"/>
        </w:rPr>
        <w:t>S.6.2</w:t>
      </w:r>
      <w:r w:rsidRPr="00567618">
        <w:rPr>
          <w:lang w:eastAsia="ko-KR"/>
        </w:rPr>
        <w:tab/>
        <w:t>RTCP</w:t>
      </w:r>
      <w:bookmarkEnd w:id="7551"/>
      <w:bookmarkEnd w:id="7552"/>
      <w:bookmarkEnd w:id="7553"/>
      <w:bookmarkEnd w:id="7554"/>
      <w:bookmarkEnd w:id="7555"/>
      <w:bookmarkEnd w:id="7556"/>
      <w:bookmarkEnd w:id="7557"/>
      <w:bookmarkEnd w:id="7558"/>
      <w:bookmarkEnd w:id="7559"/>
      <w:bookmarkEnd w:id="7560"/>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61" w:name="_Toc26369767"/>
      <w:bookmarkStart w:id="7562" w:name="_Toc36227649"/>
      <w:bookmarkStart w:id="7563" w:name="_Toc36228664"/>
      <w:bookmarkStart w:id="7564" w:name="_Toc36229291"/>
      <w:bookmarkStart w:id="7565" w:name="_Toc68847611"/>
      <w:bookmarkStart w:id="7566" w:name="_Toc74611546"/>
      <w:bookmarkStart w:id="7567" w:name="_Toc75566825"/>
      <w:bookmarkStart w:id="7568" w:name="_Toc89790377"/>
      <w:bookmarkStart w:id="7569" w:name="_Toc99467016"/>
      <w:bookmarkStart w:id="7570" w:name="_Toc217285932"/>
      <w:r w:rsidRPr="00567618">
        <w:rPr>
          <w:lang w:eastAsia="ko-KR"/>
        </w:rPr>
        <w:t>S.6.3</w:t>
      </w:r>
      <w:r w:rsidRPr="00567618">
        <w:rPr>
          <w:lang w:eastAsia="ko-KR"/>
        </w:rPr>
        <w:tab/>
        <w:t>RTP Stream Selective Forwarding</w:t>
      </w:r>
      <w:bookmarkEnd w:id="7561"/>
      <w:bookmarkEnd w:id="7562"/>
      <w:bookmarkEnd w:id="7563"/>
      <w:bookmarkEnd w:id="7564"/>
      <w:bookmarkEnd w:id="7565"/>
      <w:bookmarkEnd w:id="7566"/>
      <w:bookmarkEnd w:id="7567"/>
      <w:bookmarkEnd w:id="7568"/>
      <w:bookmarkEnd w:id="7569"/>
      <w:bookmarkEnd w:id="7570"/>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lastRenderedPageBreak/>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71" w:name="_Toc26369768"/>
      <w:bookmarkStart w:id="7572" w:name="_Toc36227650"/>
      <w:bookmarkStart w:id="7573" w:name="_Toc36228665"/>
      <w:bookmarkStart w:id="7574" w:name="_Toc36229292"/>
      <w:bookmarkStart w:id="7575" w:name="_Toc68847612"/>
      <w:bookmarkStart w:id="7576" w:name="_Toc74611547"/>
      <w:bookmarkStart w:id="7577" w:name="_Toc75566826"/>
      <w:bookmarkStart w:id="7578" w:name="_Toc89790378"/>
      <w:bookmarkStart w:id="7579" w:name="_Toc99467017"/>
      <w:bookmarkStart w:id="7580" w:name="_Toc217285933"/>
      <w:r w:rsidRPr="00567618">
        <w:rPr>
          <w:lang w:eastAsia="ko-KR"/>
        </w:rPr>
        <w:t>S.7</w:t>
      </w:r>
      <w:r w:rsidRPr="00567618">
        <w:rPr>
          <w:lang w:eastAsia="ko-KR"/>
        </w:rPr>
        <w:tab/>
        <w:t>BFCP</w:t>
      </w:r>
      <w:bookmarkEnd w:id="7571"/>
      <w:bookmarkEnd w:id="7572"/>
      <w:bookmarkEnd w:id="7573"/>
      <w:bookmarkEnd w:id="7574"/>
      <w:bookmarkEnd w:id="7575"/>
      <w:bookmarkEnd w:id="7576"/>
      <w:bookmarkEnd w:id="7577"/>
      <w:bookmarkEnd w:id="7578"/>
      <w:bookmarkEnd w:id="7579"/>
      <w:bookmarkEnd w:id="7580"/>
    </w:p>
    <w:p w14:paraId="6484C572" w14:textId="77777777" w:rsidR="00FC7E52" w:rsidRPr="00567618" w:rsidRDefault="00FC7E52" w:rsidP="00FC7E52">
      <w:pPr>
        <w:pStyle w:val="Heading2"/>
        <w:rPr>
          <w:lang w:eastAsia="ko-KR"/>
        </w:rPr>
      </w:pPr>
      <w:bookmarkStart w:id="7581" w:name="_Toc26369769"/>
      <w:bookmarkStart w:id="7582" w:name="_Toc36227651"/>
      <w:bookmarkStart w:id="7583" w:name="_Toc36228666"/>
      <w:bookmarkStart w:id="7584" w:name="_Toc36229293"/>
      <w:bookmarkStart w:id="7585" w:name="_Toc68847613"/>
      <w:bookmarkStart w:id="7586" w:name="_Toc74611548"/>
      <w:bookmarkStart w:id="7587" w:name="_Toc75566827"/>
      <w:bookmarkStart w:id="7588" w:name="_Toc89790379"/>
      <w:bookmarkStart w:id="7589" w:name="_Toc99467018"/>
      <w:bookmarkStart w:id="7590" w:name="_Toc217285934"/>
      <w:r w:rsidRPr="00567618">
        <w:rPr>
          <w:lang w:eastAsia="ko-KR"/>
        </w:rPr>
        <w:t>S.7.1</w:t>
      </w:r>
      <w:r w:rsidRPr="00567618">
        <w:rPr>
          <w:lang w:eastAsia="ko-KR"/>
        </w:rPr>
        <w:tab/>
        <w:t>General</w:t>
      </w:r>
      <w:bookmarkEnd w:id="7581"/>
      <w:bookmarkEnd w:id="7582"/>
      <w:bookmarkEnd w:id="7583"/>
      <w:bookmarkEnd w:id="7584"/>
      <w:bookmarkEnd w:id="7585"/>
      <w:bookmarkEnd w:id="7586"/>
      <w:bookmarkEnd w:id="7587"/>
      <w:bookmarkEnd w:id="7588"/>
      <w:bookmarkEnd w:id="7589"/>
      <w:bookmarkEnd w:id="7590"/>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91" w:name="_Toc26369770"/>
      <w:bookmarkStart w:id="7592" w:name="_Toc36227652"/>
      <w:bookmarkStart w:id="7593" w:name="_Toc36228667"/>
      <w:bookmarkStart w:id="7594" w:name="_Toc36229294"/>
      <w:bookmarkStart w:id="7595" w:name="_Toc68847614"/>
      <w:bookmarkStart w:id="7596" w:name="_Toc74611549"/>
      <w:bookmarkStart w:id="7597" w:name="_Toc75566828"/>
      <w:bookmarkStart w:id="7598" w:name="_Toc89790380"/>
      <w:bookmarkStart w:id="7599" w:name="_Toc99467019"/>
      <w:bookmarkStart w:id="7600" w:name="_Toc217285935"/>
      <w:r w:rsidRPr="00567618">
        <w:rPr>
          <w:lang w:eastAsia="ko-KR"/>
        </w:rPr>
        <w:t>S.7.2</w:t>
      </w:r>
      <w:r w:rsidRPr="00567618">
        <w:rPr>
          <w:lang w:eastAsia="ko-KR"/>
        </w:rPr>
        <w:tab/>
        <w:t>Floor controlled main video</w:t>
      </w:r>
      <w:bookmarkEnd w:id="7591"/>
      <w:bookmarkEnd w:id="7592"/>
      <w:bookmarkEnd w:id="7593"/>
      <w:bookmarkEnd w:id="7594"/>
      <w:bookmarkEnd w:id="7595"/>
      <w:bookmarkEnd w:id="7596"/>
      <w:bookmarkEnd w:id="7597"/>
      <w:bookmarkEnd w:id="7598"/>
      <w:bookmarkEnd w:id="7599"/>
      <w:bookmarkEnd w:id="7600"/>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601" w:name="_Toc26369771"/>
      <w:bookmarkStart w:id="7602" w:name="_Toc36227653"/>
      <w:bookmarkStart w:id="7603" w:name="_Toc36228668"/>
      <w:bookmarkStart w:id="7604" w:name="_Toc36229295"/>
      <w:bookmarkStart w:id="7605" w:name="_Toc68847615"/>
      <w:bookmarkStart w:id="7606" w:name="_Toc74611550"/>
      <w:bookmarkStart w:id="7607" w:name="_Toc75566829"/>
      <w:bookmarkStart w:id="7608" w:name="_Toc89790381"/>
      <w:bookmarkStart w:id="7609" w:name="_Toc99467020"/>
      <w:bookmarkStart w:id="7610" w:name="_Toc217285936"/>
      <w:r w:rsidRPr="00567618">
        <w:rPr>
          <w:lang w:eastAsia="ko-KR"/>
        </w:rPr>
        <w:t>S.7.3</w:t>
      </w:r>
      <w:r w:rsidRPr="00567618">
        <w:rPr>
          <w:lang w:eastAsia="ko-KR"/>
        </w:rPr>
        <w:tab/>
        <w:t>Floor controlled screenshare video</w:t>
      </w:r>
      <w:bookmarkEnd w:id="7601"/>
      <w:bookmarkEnd w:id="7602"/>
      <w:bookmarkEnd w:id="7603"/>
      <w:bookmarkEnd w:id="7604"/>
      <w:bookmarkEnd w:id="7605"/>
      <w:bookmarkEnd w:id="7606"/>
      <w:bookmarkEnd w:id="7607"/>
      <w:bookmarkEnd w:id="7608"/>
      <w:bookmarkEnd w:id="7609"/>
      <w:bookmarkEnd w:id="7610"/>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lastRenderedPageBreak/>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611" w:name="_Toc26369772"/>
      <w:bookmarkStart w:id="7612" w:name="_Toc36227654"/>
      <w:bookmarkStart w:id="7613" w:name="_Toc36228669"/>
      <w:bookmarkStart w:id="7614" w:name="_Toc36229296"/>
      <w:bookmarkStart w:id="7615" w:name="_Toc68847616"/>
      <w:bookmarkStart w:id="7616" w:name="_Toc74611551"/>
      <w:bookmarkStart w:id="7617" w:name="_Toc75566830"/>
      <w:bookmarkStart w:id="7618" w:name="_Toc89790382"/>
      <w:bookmarkStart w:id="7619" w:name="_Toc99467021"/>
      <w:bookmarkStart w:id="7620" w:name="_Toc217285937"/>
      <w:r w:rsidRPr="00567618">
        <w:rPr>
          <w:lang w:eastAsia="ko-KR"/>
        </w:rPr>
        <w:t>S.7.4</w:t>
      </w:r>
      <w:r w:rsidRPr="00567618">
        <w:rPr>
          <w:lang w:eastAsia="ko-KR"/>
        </w:rPr>
        <w:tab/>
        <w:t>Implicit floor control for audio</w:t>
      </w:r>
      <w:bookmarkEnd w:id="7611"/>
      <w:bookmarkEnd w:id="7612"/>
      <w:bookmarkEnd w:id="7613"/>
      <w:bookmarkEnd w:id="7614"/>
      <w:bookmarkEnd w:id="7615"/>
      <w:bookmarkEnd w:id="7616"/>
      <w:bookmarkEnd w:id="7617"/>
      <w:bookmarkEnd w:id="7618"/>
      <w:bookmarkEnd w:id="7619"/>
      <w:bookmarkEnd w:id="7620"/>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621" w:name="_Toc26369773"/>
      <w:bookmarkStart w:id="7622" w:name="_Toc36227655"/>
      <w:bookmarkStart w:id="7623" w:name="_Toc36228670"/>
      <w:bookmarkStart w:id="7624" w:name="_Toc36229297"/>
      <w:bookmarkStart w:id="7625" w:name="_Toc68847617"/>
      <w:bookmarkStart w:id="7626" w:name="_Toc74611552"/>
      <w:bookmarkStart w:id="7627" w:name="_Toc75566831"/>
      <w:bookmarkStart w:id="7628" w:name="_Toc89790383"/>
      <w:bookmarkStart w:id="7629" w:name="_Toc99467022"/>
      <w:bookmarkStart w:id="7630" w:name="_Toc217285938"/>
      <w:r w:rsidRPr="00567618">
        <w:rPr>
          <w:lang w:eastAsia="ko-KR"/>
        </w:rPr>
        <w:t>S.7.5</w:t>
      </w:r>
      <w:r w:rsidRPr="00567618">
        <w:rPr>
          <w:lang w:eastAsia="ko-KR"/>
        </w:rPr>
        <w:tab/>
        <w:t>Floor control interworking with DTMF-capable MTSI clients</w:t>
      </w:r>
      <w:bookmarkEnd w:id="7621"/>
      <w:bookmarkEnd w:id="7622"/>
      <w:bookmarkEnd w:id="7623"/>
      <w:bookmarkEnd w:id="7624"/>
      <w:bookmarkEnd w:id="7625"/>
      <w:bookmarkEnd w:id="7626"/>
      <w:bookmarkEnd w:id="7627"/>
      <w:bookmarkEnd w:id="7628"/>
      <w:bookmarkEnd w:id="7629"/>
      <w:bookmarkEnd w:id="7630"/>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631" w:name="_Toc26369774"/>
      <w:bookmarkStart w:id="7632" w:name="_Toc36227656"/>
      <w:bookmarkStart w:id="7633" w:name="_Toc36228671"/>
      <w:bookmarkStart w:id="7634" w:name="_Toc36229298"/>
      <w:bookmarkStart w:id="7635" w:name="_Toc68847618"/>
      <w:bookmarkStart w:id="7636" w:name="_Toc74611553"/>
      <w:bookmarkStart w:id="7637" w:name="_Toc75566832"/>
      <w:bookmarkStart w:id="7638" w:name="_Toc89790384"/>
      <w:bookmarkStart w:id="7639" w:name="_Toc99467023"/>
      <w:bookmarkStart w:id="7640" w:name="_Toc217285939"/>
      <w:r w:rsidRPr="00567618">
        <w:rPr>
          <w:lang w:eastAsia="ko-KR"/>
        </w:rPr>
        <w:t>S.8</w:t>
      </w:r>
      <w:r w:rsidRPr="00567618">
        <w:rPr>
          <w:lang w:eastAsia="ko-KR"/>
        </w:rPr>
        <w:tab/>
        <w:t>Rate Adaptation</w:t>
      </w:r>
      <w:bookmarkEnd w:id="7631"/>
      <w:bookmarkEnd w:id="7632"/>
      <w:bookmarkEnd w:id="7633"/>
      <w:bookmarkEnd w:id="7634"/>
      <w:bookmarkEnd w:id="7635"/>
      <w:bookmarkEnd w:id="7636"/>
      <w:bookmarkEnd w:id="7637"/>
      <w:bookmarkEnd w:id="7638"/>
      <w:bookmarkEnd w:id="7639"/>
      <w:bookmarkEnd w:id="7640"/>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41" w:name="_Toc26369775"/>
      <w:bookmarkStart w:id="7642" w:name="_Toc36227657"/>
      <w:bookmarkStart w:id="7643" w:name="_Toc36228672"/>
      <w:bookmarkStart w:id="7644" w:name="_Toc36229299"/>
      <w:bookmarkStart w:id="7645" w:name="_Toc68847619"/>
      <w:bookmarkStart w:id="7646" w:name="_Toc74611554"/>
      <w:bookmarkStart w:id="7647" w:name="_Toc75566833"/>
      <w:bookmarkStart w:id="7648" w:name="_Toc89790385"/>
      <w:bookmarkStart w:id="7649" w:name="_Toc99467024"/>
      <w:bookmarkStart w:id="7650" w:name="_Toc217285940"/>
      <w:r w:rsidRPr="00567618">
        <w:rPr>
          <w:lang w:eastAsia="ko-KR"/>
        </w:rPr>
        <w:lastRenderedPageBreak/>
        <w:t>Annex T (informative):</w:t>
      </w:r>
      <w:r w:rsidRPr="00567618">
        <w:rPr>
          <w:lang w:eastAsia="ko-KR"/>
        </w:rPr>
        <w:br/>
        <w:t>SDP examples for Multi-party Multimedia Conference Media Handling</w:t>
      </w:r>
      <w:bookmarkEnd w:id="7641"/>
      <w:bookmarkEnd w:id="7642"/>
      <w:bookmarkEnd w:id="7643"/>
      <w:bookmarkEnd w:id="7644"/>
      <w:bookmarkEnd w:id="7645"/>
      <w:bookmarkEnd w:id="7646"/>
      <w:bookmarkEnd w:id="7647"/>
      <w:bookmarkEnd w:id="7648"/>
      <w:bookmarkEnd w:id="7649"/>
      <w:bookmarkEnd w:id="7650"/>
    </w:p>
    <w:p w14:paraId="3CF657A6" w14:textId="77777777" w:rsidR="00FC7E52" w:rsidRPr="00567618" w:rsidRDefault="00FC7E52" w:rsidP="00FC7E52">
      <w:pPr>
        <w:pStyle w:val="Heading1"/>
        <w:rPr>
          <w:lang w:eastAsia="ko-KR"/>
        </w:rPr>
      </w:pPr>
      <w:bookmarkStart w:id="7651" w:name="_Toc26369776"/>
      <w:bookmarkStart w:id="7652" w:name="_Toc36227658"/>
      <w:bookmarkStart w:id="7653" w:name="_Toc36228673"/>
      <w:bookmarkStart w:id="7654" w:name="_Toc36229300"/>
      <w:bookmarkStart w:id="7655" w:name="_Toc68847620"/>
      <w:bookmarkStart w:id="7656" w:name="_Toc74611555"/>
      <w:bookmarkStart w:id="7657" w:name="_Toc75566834"/>
      <w:bookmarkStart w:id="7658" w:name="_Toc89790386"/>
      <w:bookmarkStart w:id="7659" w:name="_Toc99467025"/>
      <w:bookmarkStart w:id="7660" w:name="_Toc217285941"/>
      <w:r w:rsidRPr="00567618">
        <w:rPr>
          <w:lang w:eastAsia="ko-KR"/>
        </w:rPr>
        <w:t>T.1</w:t>
      </w:r>
      <w:r w:rsidRPr="00567618">
        <w:rPr>
          <w:lang w:eastAsia="ko-KR"/>
        </w:rPr>
        <w:tab/>
        <w:t>General</w:t>
      </w:r>
      <w:bookmarkEnd w:id="7651"/>
      <w:bookmarkEnd w:id="7652"/>
      <w:bookmarkEnd w:id="7653"/>
      <w:bookmarkEnd w:id="7654"/>
      <w:bookmarkEnd w:id="7655"/>
      <w:bookmarkEnd w:id="7656"/>
      <w:bookmarkEnd w:id="7657"/>
      <w:bookmarkEnd w:id="7658"/>
      <w:bookmarkEnd w:id="7659"/>
      <w:bookmarkEnd w:id="7660"/>
    </w:p>
    <w:p w14:paraId="518D513F" w14:textId="77777777" w:rsidR="00FC7E52" w:rsidRPr="00567618" w:rsidRDefault="00FC7E52" w:rsidP="00FC7E52">
      <w:pPr>
        <w:pStyle w:val="Heading2"/>
      </w:pPr>
      <w:bookmarkStart w:id="7661" w:name="_Toc26369777"/>
      <w:bookmarkStart w:id="7662" w:name="_Toc36227659"/>
      <w:bookmarkStart w:id="7663" w:name="_Toc36228674"/>
      <w:bookmarkStart w:id="7664" w:name="_Toc36229301"/>
      <w:bookmarkStart w:id="7665" w:name="_Toc68847621"/>
      <w:bookmarkStart w:id="7666" w:name="_Toc74611556"/>
      <w:bookmarkStart w:id="7667" w:name="_Toc75566835"/>
      <w:bookmarkStart w:id="7668" w:name="_Toc89790387"/>
      <w:bookmarkStart w:id="7669" w:name="_Toc99467026"/>
      <w:bookmarkStart w:id="7670" w:name="_Toc217285942"/>
      <w:r w:rsidRPr="00567618">
        <w:t>T.1.1</w:t>
      </w:r>
      <w:r w:rsidRPr="00567618">
        <w:tab/>
        <w:t>Introduction</w:t>
      </w:r>
      <w:bookmarkEnd w:id="7661"/>
      <w:bookmarkEnd w:id="7662"/>
      <w:bookmarkEnd w:id="7663"/>
      <w:bookmarkEnd w:id="7664"/>
      <w:bookmarkEnd w:id="7665"/>
      <w:bookmarkEnd w:id="7666"/>
      <w:bookmarkEnd w:id="7667"/>
      <w:bookmarkEnd w:id="7668"/>
      <w:bookmarkEnd w:id="7669"/>
      <w:bookmarkEnd w:id="7670"/>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71" w:name="_Toc26369778"/>
      <w:bookmarkStart w:id="7672" w:name="_Toc36227660"/>
      <w:bookmarkStart w:id="7673" w:name="_Toc36228675"/>
      <w:bookmarkStart w:id="7674" w:name="_Toc36229302"/>
      <w:bookmarkStart w:id="7675" w:name="_Toc68847622"/>
      <w:bookmarkStart w:id="7676" w:name="_Toc74611557"/>
      <w:bookmarkStart w:id="7677" w:name="_Toc75566836"/>
      <w:bookmarkStart w:id="7678" w:name="_Toc89790388"/>
      <w:bookmarkStart w:id="7679" w:name="_Toc99467027"/>
      <w:bookmarkStart w:id="7680" w:name="_Toc217285943"/>
      <w:r w:rsidRPr="00567618">
        <w:t>T.1.2</w:t>
      </w:r>
      <w:r w:rsidRPr="00567618">
        <w:tab/>
        <w:t>Quality of Service examples</w:t>
      </w:r>
      <w:bookmarkEnd w:id="7671"/>
      <w:bookmarkEnd w:id="7672"/>
      <w:bookmarkEnd w:id="7673"/>
      <w:bookmarkEnd w:id="7674"/>
      <w:bookmarkEnd w:id="7675"/>
      <w:bookmarkEnd w:id="7676"/>
      <w:bookmarkEnd w:id="7677"/>
      <w:bookmarkEnd w:id="7678"/>
      <w:bookmarkEnd w:id="7679"/>
      <w:bookmarkEnd w:id="7680"/>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81"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81"/>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lastRenderedPageBreak/>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82" w:name="_MCCTEMPBM_CRPT86941744___4"/>
            <w:r w:rsidRPr="005324A1">
              <w:t>T.2</w:t>
            </w:r>
            <w:bookmarkEnd w:id="7682"/>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83" w:name="_MCCTEMPBM_CRPT86941745___4"/>
            <w:r w:rsidRPr="005324A1">
              <w:t>452.5</w:t>
            </w:r>
            <w:bookmarkEnd w:id="7683"/>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84" w:name="_MCCTEMPBM_CRPT86941746___4"/>
            <w:r w:rsidRPr="005324A1">
              <w:t>452.5</w:t>
            </w:r>
            <w:bookmarkEnd w:id="7684"/>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85" w:name="_MCCTEMPBM_CRPT86941747___4"/>
            <w:r w:rsidRPr="005324A1">
              <w:t>T.3</w:t>
            </w:r>
            <w:bookmarkEnd w:id="7685"/>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86" w:name="_MCCTEMPBM_CRPT86941748___4"/>
            <w:r w:rsidRPr="005324A1">
              <w:t>2105</w:t>
            </w:r>
            <w:bookmarkEnd w:id="7686"/>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87" w:name="_MCCTEMPBM_CRPT86941749___4"/>
            <w:r w:rsidRPr="005324A1">
              <w:t>2590</w:t>
            </w:r>
            <w:bookmarkEnd w:id="7687"/>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88" w:name="_MCCTEMPBM_CRPT86941750___4"/>
            <w:r w:rsidRPr="005324A1">
              <w:t>T.4</w:t>
            </w:r>
            <w:bookmarkEnd w:id="7688"/>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89" w:name="_MCCTEMPBM_CRPT86941751___4"/>
            <w:r w:rsidRPr="005324A1">
              <w:t>1865</w:t>
            </w:r>
            <w:bookmarkEnd w:id="7689"/>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90" w:name="_MCCTEMPBM_CRPT86941752___4"/>
            <w:r w:rsidRPr="005324A1">
              <w:t>1865</w:t>
            </w:r>
            <w:bookmarkEnd w:id="7690"/>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91"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92" w:name="_MCCTEMPBM_CRPT86941754___4" w:colFirst="0" w:colLast="3"/>
            <w:bookmarkEnd w:id="7691"/>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93" w:name="_MCCTEMPBM_CRPT86941755___4" w:colFirst="0" w:colLast="3"/>
            <w:bookmarkEnd w:id="7692"/>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93"/>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94" w:name="_Toc26369779"/>
      <w:bookmarkStart w:id="7695" w:name="_Toc36227661"/>
      <w:bookmarkStart w:id="7696" w:name="_Toc36228676"/>
      <w:bookmarkStart w:id="7697" w:name="_Toc36229303"/>
      <w:bookmarkStart w:id="7698" w:name="_Toc68847623"/>
      <w:bookmarkStart w:id="7699" w:name="_Toc74611558"/>
      <w:bookmarkStart w:id="7700" w:name="_Toc75566837"/>
      <w:bookmarkStart w:id="7701" w:name="_Toc89790389"/>
      <w:bookmarkStart w:id="7702" w:name="_Toc99467028"/>
      <w:bookmarkStart w:id="7703" w:name="_Toc217285944"/>
      <w:r w:rsidRPr="00567618">
        <w:rPr>
          <w:lang w:eastAsia="ko-KR"/>
        </w:rPr>
        <w:t>T.2</w:t>
      </w:r>
      <w:r w:rsidRPr="00567618">
        <w:rPr>
          <w:lang w:eastAsia="ko-KR"/>
        </w:rPr>
        <w:tab/>
        <w:t>MSMTSI video offer/answer examples</w:t>
      </w:r>
      <w:bookmarkEnd w:id="7694"/>
      <w:bookmarkEnd w:id="7695"/>
      <w:bookmarkEnd w:id="7696"/>
      <w:bookmarkEnd w:id="7697"/>
      <w:bookmarkEnd w:id="7698"/>
      <w:bookmarkEnd w:id="7699"/>
      <w:bookmarkEnd w:id="7700"/>
      <w:bookmarkEnd w:id="7701"/>
      <w:bookmarkEnd w:id="7702"/>
      <w:bookmarkEnd w:id="7703"/>
    </w:p>
    <w:p w14:paraId="63C86A42" w14:textId="77777777" w:rsidR="00FC7E52" w:rsidRPr="00567618" w:rsidRDefault="00FC7E52" w:rsidP="00FC7E52">
      <w:pPr>
        <w:pStyle w:val="Heading2"/>
        <w:rPr>
          <w:lang w:eastAsia="ko-KR"/>
        </w:rPr>
      </w:pPr>
      <w:bookmarkStart w:id="7704" w:name="_Toc26369780"/>
      <w:bookmarkStart w:id="7705" w:name="_Toc36227662"/>
      <w:bookmarkStart w:id="7706" w:name="_Toc36228677"/>
      <w:bookmarkStart w:id="7707" w:name="_Toc36229304"/>
      <w:bookmarkStart w:id="7708" w:name="_Toc68847624"/>
      <w:bookmarkStart w:id="7709" w:name="_Toc74611559"/>
      <w:bookmarkStart w:id="7710" w:name="_Toc75566838"/>
      <w:bookmarkStart w:id="7711" w:name="_Toc89790390"/>
      <w:bookmarkStart w:id="7712" w:name="_Toc99467029"/>
      <w:bookmarkStart w:id="7713" w:name="_Toc217285945"/>
      <w:r w:rsidRPr="00567618">
        <w:rPr>
          <w:lang w:eastAsia="ko-KR"/>
        </w:rPr>
        <w:t>T.2.1</w:t>
      </w:r>
      <w:r w:rsidRPr="00567618">
        <w:rPr>
          <w:lang w:eastAsia="ko-KR"/>
        </w:rPr>
        <w:tab/>
        <w:t>MSMTSI offer/answer towards an MTSI client</w:t>
      </w:r>
      <w:bookmarkEnd w:id="7704"/>
      <w:bookmarkEnd w:id="7705"/>
      <w:bookmarkEnd w:id="7706"/>
      <w:bookmarkEnd w:id="7707"/>
      <w:bookmarkEnd w:id="7708"/>
      <w:bookmarkEnd w:id="7709"/>
      <w:bookmarkEnd w:id="7710"/>
      <w:bookmarkEnd w:id="7711"/>
      <w:bookmarkEnd w:id="7712"/>
      <w:bookmarkEnd w:id="7713"/>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714" w:name="_MCCTEMPBM_CRPT86941756___7"/>
            <w:bookmarkStart w:id="7715"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lastRenderedPageBreak/>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716" w:name="_MCCTEMPBM_CRPT86941757___7"/>
            <w:bookmarkEnd w:id="7714"/>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717" w:name="_MCCTEMPBM_CRPT86941758___7"/>
            <w:bookmarkEnd w:id="7716"/>
            <w:r w:rsidRPr="00567618">
              <w:t>a=rtcp-rsize</w:t>
            </w:r>
          </w:p>
          <w:p w14:paraId="641EADAB" w14:textId="77777777" w:rsidR="00FC7E52" w:rsidRPr="00567618" w:rsidRDefault="00FC7E52" w:rsidP="00DD54CD">
            <w:pPr>
              <w:pStyle w:val="PL"/>
              <w:rPr>
                <w:sz w:val="18"/>
              </w:rPr>
            </w:pPr>
            <w:bookmarkStart w:id="7718" w:name="_MCCTEMPBM_CRPT86941759___7"/>
            <w:bookmarkEnd w:id="7717"/>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719" w:name="_MCCTEMPBM_CRPT86941760___7"/>
            <w:bookmarkEnd w:id="7718"/>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720" w:name="_MCCTEMPBM_CRPT86941761___7"/>
            <w:bookmarkEnd w:id="7719"/>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721" w:name="_MCCTEMPBM_CRPT86941762___7"/>
            <w:bookmarkEnd w:id="7720"/>
            <w:r w:rsidRPr="00567618">
              <w:t>a=rtcp-rsize</w:t>
            </w:r>
          </w:p>
          <w:p w14:paraId="2ADC5B59" w14:textId="77777777" w:rsidR="00FC7E52" w:rsidRPr="00567618" w:rsidRDefault="00FC7E52" w:rsidP="00DD54CD">
            <w:pPr>
              <w:pStyle w:val="PL"/>
              <w:rPr>
                <w:sz w:val="18"/>
              </w:rPr>
            </w:pPr>
            <w:bookmarkStart w:id="7722" w:name="_MCCTEMPBM_CRPT86941763___7"/>
            <w:bookmarkEnd w:id="7721"/>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723" w:name="_MCCTEMPBM_CRPT86941764___7"/>
            <w:bookmarkEnd w:id="7722"/>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724" w:name="_MCCTEMPBM_CRPT86941765___7"/>
            <w:bookmarkEnd w:id="7723"/>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725" w:name="_MCCTEMPBM_CRPT86941766___7"/>
            <w:bookmarkEnd w:id="7724"/>
            <w:r w:rsidRPr="00567618">
              <w:t>a=rtcp-rsize</w:t>
            </w:r>
          </w:p>
          <w:p w14:paraId="48BB0313" w14:textId="77777777" w:rsidR="00FC7E52" w:rsidRPr="00567618" w:rsidRDefault="00FC7E52" w:rsidP="00DD54CD">
            <w:pPr>
              <w:pStyle w:val="PL"/>
              <w:rPr>
                <w:sz w:val="18"/>
              </w:rPr>
            </w:pPr>
            <w:bookmarkStart w:id="7726" w:name="_MCCTEMPBM_CRPT86941767___7"/>
            <w:bookmarkEnd w:id="7725"/>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727" w:name="_MCCTEMPBM_CRPT86941768___7"/>
            <w:bookmarkEnd w:id="7726"/>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728" w:name="_MCCTEMPBM_CRPT86941769___7"/>
            <w:bookmarkEnd w:id="7727"/>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729" w:name="_MCCTEMPBM_CRPT86941770___7"/>
            <w:bookmarkEnd w:id="7728"/>
            <w:r w:rsidRPr="00567618">
              <w:t>a=rtcp-rsize</w:t>
            </w:r>
          </w:p>
          <w:p w14:paraId="7F773DCF" w14:textId="77777777" w:rsidR="00FC7E52" w:rsidRPr="00567618" w:rsidRDefault="00FC7E52" w:rsidP="00DD54CD">
            <w:pPr>
              <w:pStyle w:val="PL"/>
              <w:rPr>
                <w:sz w:val="18"/>
              </w:rPr>
            </w:pPr>
            <w:bookmarkStart w:id="7730" w:name="_MCCTEMPBM_CRPT86941771___7"/>
            <w:bookmarkEnd w:id="7729"/>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730"/>
          <w:p w14:paraId="30EDEECB" w14:textId="77777777" w:rsidR="00FC7E52" w:rsidRPr="00567618" w:rsidRDefault="00FC7E52" w:rsidP="00DD54CD">
            <w:pPr>
              <w:pStyle w:val="PL"/>
            </w:pPr>
            <w:r w:rsidRPr="00567618">
              <w:lastRenderedPageBreak/>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715"/>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731" w:name="_MCCTEMPBM_CRPT86941773___7"/>
            <w:bookmarkStart w:id="7732"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733" w:name="_MCCTEMPBM_CRPT86941774___7"/>
            <w:bookmarkEnd w:id="7731"/>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733"/>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732"/>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734" w:name="_Toc26369781"/>
      <w:bookmarkStart w:id="7735" w:name="_Toc36227663"/>
      <w:bookmarkStart w:id="7736" w:name="_Toc36228678"/>
      <w:bookmarkStart w:id="7737" w:name="_Toc36229305"/>
      <w:bookmarkStart w:id="7738" w:name="_Toc68847625"/>
      <w:bookmarkStart w:id="7739" w:name="_Toc74611560"/>
      <w:bookmarkStart w:id="7740" w:name="_Toc75566839"/>
      <w:bookmarkStart w:id="7741" w:name="_Toc89790391"/>
      <w:bookmarkStart w:id="7742" w:name="_Toc99467030"/>
      <w:bookmarkStart w:id="7743" w:name="_Toc217285946"/>
      <w:r w:rsidRPr="00567618">
        <w:rPr>
          <w:lang w:eastAsia="ko-KR"/>
        </w:rPr>
        <w:t>T.2.2</w:t>
      </w:r>
      <w:r w:rsidRPr="00567618">
        <w:rPr>
          <w:lang w:eastAsia="ko-KR"/>
        </w:rPr>
        <w:tab/>
        <w:t>MSMTSI answer from an MSMTSI MRF</w:t>
      </w:r>
      <w:bookmarkEnd w:id="7734"/>
      <w:bookmarkEnd w:id="7735"/>
      <w:bookmarkEnd w:id="7736"/>
      <w:bookmarkEnd w:id="7737"/>
      <w:bookmarkEnd w:id="7738"/>
      <w:bookmarkEnd w:id="7739"/>
      <w:bookmarkEnd w:id="7740"/>
      <w:bookmarkEnd w:id="7741"/>
      <w:bookmarkEnd w:id="7742"/>
      <w:bookmarkEnd w:id="7743"/>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lastRenderedPageBreak/>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44" w:name="_MCCTEMPBM_CRPT86941776___7"/>
            <w:bookmarkStart w:id="7745"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46" w:name="_MCCTEMPBM_CRPT86941777___7"/>
            <w:bookmarkEnd w:id="7744"/>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47" w:name="_MCCTEMPBM_CRPT86941778___7"/>
            <w:bookmarkEnd w:id="7746"/>
            <w:r w:rsidRPr="00567618">
              <w:t>a=rtcp-rsize</w:t>
            </w:r>
          </w:p>
          <w:p w14:paraId="12521AE0" w14:textId="77777777" w:rsidR="00FC7E52" w:rsidRPr="00567618" w:rsidRDefault="00FC7E52" w:rsidP="00DD54CD">
            <w:pPr>
              <w:pStyle w:val="PL"/>
              <w:rPr>
                <w:sz w:val="18"/>
              </w:rPr>
            </w:pPr>
            <w:bookmarkStart w:id="7748" w:name="_MCCTEMPBM_CRPT86941779___7"/>
            <w:bookmarkEnd w:id="7747"/>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49" w:name="_MCCTEMPBM_CRPT86941780___7"/>
            <w:bookmarkEnd w:id="7748"/>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50" w:name="_MCCTEMPBM_CRPT86941781___7"/>
            <w:bookmarkEnd w:id="7749"/>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51" w:name="_MCCTEMPBM_CRPT86941782___7"/>
            <w:bookmarkEnd w:id="7750"/>
            <w:r w:rsidRPr="00567618">
              <w:t>a=rtcp-rsize</w:t>
            </w:r>
          </w:p>
          <w:p w14:paraId="629D4CDB" w14:textId="77777777" w:rsidR="00FC7E52" w:rsidRPr="00567618" w:rsidRDefault="00FC7E52" w:rsidP="00DD54CD">
            <w:pPr>
              <w:pStyle w:val="PL"/>
              <w:rPr>
                <w:sz w:val="18"/>
              </w:rPr>
            </w:pPr>
            <w:bookmarkStart w:id="7752" w:name="_MCCTEMPBM_CRPT86941783___7"/>
            <w:bookmarkEnd w:id="7751"/>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53" w:name="_MCCTEMPBM_CRPT86941784___7"/>
            <w:bookmarkEnd w:id="7752"/>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54" w:name="_MCCTEMPBM_CRPT86941785___7"/>
            <w:bookmarkEnd w:id="7753"/>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55" w:name="_MCCTEMPBM_CRPT86941786___7"/>
            <w:bookmarkEnd w:id="7754"/>
            <w:r w:rsidRPr="00567618">
              <w:t>a=rtcp-rsize</w:t>
            </w:r>
          </w:p>
          <w:p w14:paraId="6A202E20" w14:textId="77777777" w:rsidR="00FC7E52" w:rsidRPr="00567618" w:rsidRDefault="00FC7E52" w:rsidP="00DD54CD">
            <w:pPr>
              <w:pStyle w:val="PL"/>
              <w:rPr>
                <w:sz w:val="18"/>
              </w:rPr>
            </w:pPr>
            <w:bookmarkStart w:id="7756" w:name="_MCCTEMPBM_CRPT86941787___7"/>
            <w:bookmarkEnd w:id="7755"/>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57" w:name="_MCCTEMPBM_CRPT86941788___7"/>
            <w:bookmarkEnd w:id="7756"/>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lastRenderedPageBreak/>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58" w:name="_MCCTEMPBM_CRPT86941789___7"/>
            <w:bookmarkEnd w:id="7757"/>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59" w:name="_MCCTEMPBM_CRPT86941790___7"/>
            <w:bookmarkEnd w:id="7758"/>
            <w:r w:rsidRPr="00567618">
              <w:t>a=rtcp-rsize</w:t>
            </w:r>
          </w:p>
          <w:p w14:paraId="7C8B54DE" w14:textId="77777777" w:rsidR="00FC7E52" w:rsidRPr="00567618" w:rsidRDefault="00FC7E52" w:rsidP="00DD54CD">
            <w:pPr>
              <w:pStyle w:val="PL"/>
              <w:rPr>
                <w:sz w:val="18"/>
              </w:rPr>
            </w:pPr>
            <w:bookmarkStart w:id="7760" w:name="_MCCTEMPBM_CRPT86941791___7"/>
            <w:bookmarkEnd w:id="7759"/>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60"/>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45"/>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61" w:name="_Toc26369782"/>
      <w:bookmarkStart w:id="7762" w:name="_Toc36227664"/>
      <w:bookmarkStart w:id="7763" w:name="_Toc36228679"/>
      <w:bookmarkStart w:id="7764" w:name="_Toc36229306"/>
      <w:bookmarkStart w:id="7765" w:name="_Toc68847626"/>
      <w:bookmarkStart w:id="7766" w:name="_Toc74611561"/>
      <w:bookmarkStart w:id="7767" w:name="_Toc75566840"/>
      <w:bookmarkStart w:id="7768" w:name="_Toc89790392"/>
      <w:bookmarkStart w:id="7769" w:name="_Toc99467031"/>
      <w:bookmarkStart w:id="7770" w:name="_Toc217285947"/>
      <w:r w:rsidRPr="00567618">
        <w:rPr>
          <w:lang w:eastAsia="ko-KR"/>
        </w:rPr>
        <w:t>T.2.3</w:t>
      </w:r>
      <w:r w:rsidRPr="00567618">
        <w:rPr>
          <w:lang w:eastAsia="ko-KR"/>
        </w:rPr>
        <w:tab/>
        <w:t>MSMTSI answer from an MSMTSI client in terminal</w:t>
      </w:r>
      <w:bookmarkEnd w:id="7761"/>
      <w:bookmarkEnd w:id="7762"/>
      <w:bookmarkEnd w:id="7763"/>
      <w:bookmarkEnd w:id="7764"/>
      <w:bookmarkEnd w:id="7765"/>
      <w:bookmarkEnd w:id="7766"/>
      <w:bookmarkEnd w:id="7767"/>
      <w:bookmarkEnd w:id="7768"/>
      <w:bookmarkEnd w:id="7769"/>
      <w:bookmarkEnd w:id="7770"/>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71" w:name="_MCCTEMPBM_CRPT86941793___7"/>
            <w:bookmarkStart w:id="7772"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73" w:name="_MCCTEMPBM_CRPT86941794___7"/>
            <w:bookmarkEnd w:id="7771"/>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74" w:name="_MCCTEMPBM_CRPT86941795___7"/>
            <w:bookmarkEnd w:id="7773"/>
            <w:r w:rsidRPr="00567618">
              <w:t>a=rtcp-rsize</w:t>
            </w:r>
          </w:p>
          <w:p w14:paraId="22B7B587" w14:textId="77777777" w:rsidR="00FC7E52" w:rsidRPr="00567618" w:rsidRDefault="00FC7E52" w:rsidP="00DD54CD">
            <w:pPr>
              <w:pStyle w:val="PL"/>
              <w:rPr>
                <w:sz w:val="18"/>
              </w:rPr>
            </w:pPr>
            <w:bookmarkStart w:id="7775" w:name="_MCCTEMPBM_CRPT86941796___7"/>
            <w:bookmarkEnd w:id="7774"/>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76" w:name="_MCCTEMPBM_CRPT86941797___7"/>
            <w:bookmarkEnd w:id="7775"/>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77" w:name="_MCCTEMPBM_CRPT86941798___7"/>
            <w:bookmarkEnd w:id="7776"/>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lastRenderedPageBreak/>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78" w:name="_MCCTEMPBM_CRPT86941799___7"/>
            <w:bookmarkEnd w:id="7777"/>
            <w:r w:rsidRPr="00567618">
              <w:t>a=rtcp-rsize</w:t>
            </w:r>
          </w:p>
          <w:p w14:paraId="2D7A6875" w14:textId="77777777" w:rsidR="00FC7E52" w:rsidRPr="00567618" w:rsidRDefault="00FC7E52" w:rsidP="00DD54CD">
            <w:pPr>
              <w:pStyle w:val="PL"/>
              <w:rPr>
                <w:sz w:val="18"/>
              </w:rPr>
            </w:pPr>
            <w:bookmarkStart w:id="7779" w:name="_MCCTEMPBM_CRPT86941800___7"/>
            <w:bookmarkEnd w:id="7778"/>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79"/>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72"/>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80" w:name="_Toc26369783"/>
      <w:bookmarkStart w:id="7781" w:name="_Toc36227665"/>
      <w:bookmarkStart w:id="7782" w:name="_Toc36228680"/>
      <w:bookmarkStart w:id="7783" w:name="_Toc36229307"/>
      <w:bookmarkStart w:id="7784" w:name="_Toc68847627"/>
      <w:bookmarkStart w:id="7785" w:name="_Toc74611562"/>
      <w:bookmarkStart w:id="7786" w:name="_Toc75566841"/>
      <w:bookmarkStart w:id="7787" w:name="_Toc89790393"/>
      <w:bookmarkStart w:id="7788" w:name="_Toc99467032"/>
      <w:bookmarkStart w:id="7789" w:name="_Toc217285948"/>
      <w:r w:rsidRPr="00567618">
        <w:rPr>
          <w:lang w:eastAsia="ko-KR"/>
        </w:rPr>
        <w:t>T.2.4</w:t>
      </w:r>
      <w:r w:rsidRPr="00567618">
        <w:rPr>
          <w:lang w:eastAsia="ko-KR"/>
        </w:rPr>
        <w:tab/>
        <w:t>MSMTSI simulcast offer using a single payload type</w:t>
      </w:r>
      <w:bookmarkEnd w:id="7780"/>
      <w:bookmarkEnd w:id="7781"/>
      <w:bookmarkEnd w:id="7782"/>
      <w:bookmarkEnd w:id="7783"/>
      <w:bookmarkEnd w:id="7784"/>
      <w:bookmarkEnd w:id="7785"/>
      <w:bookmarkEnd w:id="7786"/>
      <w:bookmarkEnd w:id="7787"/>
      <w:bookmarkEnd w:id="7788"/>
      <w:bookmarkEnd w:id="7789"/>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90" w:name="_MCCTEMPBM_CRPT86941802___7"/>
            <w:bookmarkStart w:id="7791"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92" w:name="_MCCTEMPBM_CRPT86941803___7"/>
            <w:bookmarkEnd w:id="7790"/>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93" w:name="_MCCTEMPBM_CRPT86941804___7"/>
            <w:bookmarkEnd w:id="7792"/>
            <w:r w:rsidRPr="00567618">
              <w:t>a=rtcp-rsize</w:t>
            </w:r>
          </w:p>
          <w:p w14:paraId="0AF278DB" w14:textId="77777777" w:rsidR="00FC7E52" w:rsidRPr="00567618" w:rsidRDefault="00FC7E52" w:rsidP="00DD54CD">
            <w:pPr>
              <w:pStyle w:val="PL"/>
              <w:rPr>
                <w:sz w:val="18"/>
              </w:rPr>
            </w:pPr>
            <w:bookmarkStart w:id="7794" w:name="_MCCTEMPBM_CRPT86941805___7"/>
            <w:bookmarkEnd w:id="7793"/>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94"/>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91"/>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95" w:name="_Toc26369784"/>
      <w:bookmarkStart w:id="7796" w:name="_Toc36227666"/>
      <w:bookmarkStart w:id="7797" w:name="_Toc36228681"/>
      <w:bookmarkStart w:id="7798" w:name="_Toc36229308"/>
      <w:bookmarkStart w:id="7799" w:name="_Toc68847628"/>
      <w:bookmarkStart w:id="7800" w:name="_Toc74611563"/>
      <w:bookmarkStart w:id="7801" w:name="_Toc75566842"/>
      <w:bookmarkStart w:id="7802" w:name="_Toc89790394"/>
      <w:bookmarkStart w:id="7803" w:name="_Toc99467033"/>
      <w:bookmarkStart w:id="7804" w:name="_Toc217285949"/>
      <w:r w:rsidRPr="00567618">
        <w:rPr>
          <w:lang w:eastAsia="ko-KR"/>
        </w:rPr>
        <w:t>T.2.5</w:t>
      </w:r>
      <w:r w:rsidRPr="00567618">
        <w:rPr>
          <w:lang w:eastAsia="ko-KR"/>
        </w:rPr>
        <w:tab/>
        <w:t>MSMTSI simulcast offer using two codecs</w:t>
      </w:r>
      <w:bookmarkEnd w:id="7795"/>
      <w:bookmarkEnd w:id="7796"/>
      <w:bookmarkEnd w:id="7797"/>
      <w:bookmarkEnd w:id="7798"/>
      <w:bookmarkEnd w:id="7799"/>
      <w:bookmarkEnd w:id="7800"/>
      <w:bookmarkEnd w:id="7801"/>
      <w:bookmarkEnd w:id="7802"/>
      <w:bookmarkEnd w:id="7803"/>
      <w:bookmarkEnd w:id="7804"/>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lastRenderedPageBreak/>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805" w:name="_MCCTEMPBM_CRPT86941807___7"/>
            <w:bookmarkStart w:id="7806"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807" w:name="_MCCTEMPBM_CRPT86941808___7"/>
            <w:bookmarkEnd w:id="7805"/>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808" w:name="_MCCTEMPBM_CRPT86941809___7"/>
            <w:bookmarkEnd w:id="7807"/>
            <w:r w:rsidRPr="00567618">
              <w:t>a=rtcp-rsize</w:t>
            </w:r>
          </w:p>
          <w:p w14:paraId="013AD43E" w14:textId="77777777" w:rsidR="00FC7E52" w:rsidRPr="00567618" w:rsidRDefault="00FC7E52" w:rsidP="00DD54CD">
            <w:pPr>
              <w:pStyle w:val="PL"/>
              <w:rPr>
                <w:sz w:val="18"/>
              </w:rPr>
            </w:pPr>
            <w:bookmarkStart w:id="7809" w:name="_MCCTEMPBM_CRPT86941810___7"/>
            <w:bookmarkEnd w:id="7808"/>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809"/>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806"/>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810" w:name="_Toc26369785"/>
      <w:bookmarkStart w:id="7811" w:name="_Toc36227667"/>
      <w:bookmarkStart w:id="7812" w:name="_Toc36228682"/>
      <w:bookmarkStart w:id="7813" w:name="_Toc36229309"/>
      <w:bookmarkStart w:id="7814" w:name="_Toc68847629"/>
      <w:bookmarkStart w:id="7815" w:name="_Toc74611564"/>
      <w:bookmarkStart w:id="7816" w:name="_Toc75566843"/>
      <w:bookmarkStart w:id="7817" w:name="_Toc89790395"/>
      <w:bookmarkStart w:id="7818" w:name="_Toc99467034"/>
      <w:bookmarkStart w:id="7819" w:name="_Toc217285950"/>
      <w:r w:rsidRPr="00567618">
        <w:rPr>
          <w:lang w:eastAsia="ko-KR"/>
        </w:rPr>
        <w:t>T.3</w:t>
      </w:r>
      <w:r w:rsidRPr="00567618">
        <w:rPr>
          <w:lang w:eastAsia="ko-KR"/>
        </w:rPr>
        <w:tab/>
        <w:t>MSMTSI audio offer/answer examples</w:t>
      </w:r>
      <w:bookmarkEnd w:id="7810"/>
      <w:bookmarkEnd w:id="7811"/>
      <w:bookmarkEnd w:id="7812"/>
      <w:bookmarkEnd w:id="7813"/>
      <w:bookmarkEnd w:id="7814"/>
      <w:bookmarkEnd w:id="7815"/>
      <w:bookmarkEnd w:id="7816"/>
      <w:bookmarkEnd w:id="7817"/>
      <w:bookmarkEnd w:id="7818"/>
      <w:bookmarkEnd w:id="7819"/>
    </w:p>
    <w:p w14:paraId="27008DD2" w14:textId="77777777" w:rsidR="00FC7E52" w:rsidRPr="00567618" w:rsidRDefault="00FC7E52" w:rsidP="00FC7E52">
      <w:pPr>
        <w:pStyle w:val="Heading2"/>
        <w:keepNext w:val="0"/>
        <w:keepLines w:val="0"/>
        <w:rPr>
          <w:lang w:eastAsia="ko-KR"/>
        </w:rPr>
      </w:pPr>
      <w:bookmarkStart w:id="7820" w:name="_Toc26369786"/>
      <w:bookmarkStart w:id="7821" w:name="_Toc36227668"/>
      <w:bookmarkStart w:id="7822" w:name="_Toc36228683"/>
      <w:bookmarkStart w:id="7823" w:name="_Toc36229310"/>
      <w:bookmarkStart w:id="7824" w:name="_Toc68847630"/>
      <w:bookmarkStart w:id="7825" w:name="_Toc74611565"/>
      <w:bookmarkStart w:id="7826" w:name="_Toc75566844"/>
      <w:bookmarkStart w:id="7827" w:name="_Toc89790396"/>
      <w:bookmarkStart w:id="7828" w:name="_Toc99467035"/>
      <w:bookmarkStart w:id="7829" w:name="_Toc217285951"/>
      <w:r w:rsidRPr="00567618">
        <w:rPr>
          <w:lang w:eastAsia="ko-KR"/>
        </w:rPr>
        <w:t>T.3.1</w:t>
      </w:r>
      <w:r w:rsidRPr="00567618">
        <w:rPr>
          <w:lang w:eastAsia="ko-KR"/>
        </w:rPr>
        <w:tab/>
        <w:t>MSMTSI offer with multi-stream audio support</w:t>
      </w:r>
      <w:bookmarkEnd w:id="7820"/>
      <w:bookmarkEnd w:id="7821"/>
      <w:bookmarkEnd w:id="7822"/>
      <w:bookmarkEnd w:id="7823"/>
      <w:bookmarkEnd w:id="7824"/>
      <w:bookmarkEnd w:id="7825"/>
      <w:bookmarkEnd w:id="7826"/>
      <w:bookmarkEnd w:id="7827"/>
      <w:bookmarkEnd w:id="7828"/>
      <w:bookmarkEnd w:id="7829"/>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lastRenderedPageBreak/>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830" w:name="_MCCTEMPBM_CRPT86941812___7"/>
            <w:bookmarkStart w:id="7831"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832" w:name="_MCCTEMPBM_CRPT86941813___7"/>
            <w:bookmarkEnd w:id="7830"/>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833" w:name="_MCCTEMPBM_CRPT86941814___7"/>
            <w:bookmarkEnd w:id="7832"/>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834" w:name="_MCCTEMPBM_CRPT86941815___7"/>
            <w:bookmarkEnd w:id="7833"/>
            <w:r w:rsidRPr="00567618">
              <w:rPr>
                <w:rFonts w:cs="Courier New"/>
                <w:sz w:val="18"/>
              </w:rPr>
              <w:t>a=recvonly</w:t>
            </w:r>
          </w:p>
          <w:p w14:paraId="55289B77" w14:textId="77777777" w:rsidR="00FC7E52" w:rsidRPr="00567618" w:rsidRDefault="00FC7E52" w:rsidP="00DD54CD">
            <w:pPr>
              <w:pStyle w:val="PL"/>
              <w:rPr>
                <w:rFonts w:cs="Courier New"/>
              </w:rPr>
            </w:pPr>
            <w:bookmarkStart w:id="7835" w:name="_MCCTEMPBM_CRPT86941816___7"/>
            <w:bookmarkEnd w:id="7834"/>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836" w:name="_MCCTEMPBM_CRPT86941817___7"/>
            <w:bookmarkEnd w:id="7835"/>
            <w:r w:rsidRPr="00567618">
              <w:rPr>
                <w:rFonts w:cs="Courier New"/>
                <w:sz w:val="18"/>
              </w:rPr>
              <w:t>a=recvonly</w:t>
            </w:r>
          </w:p>
          <w:bookmarkEnd w:id="7836"/>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831"/>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837" w:name="_Toc26369787"/>
      <w:bookmarkStart w:id="7838" w:name="_Toc36227669"/>
      <w:bookmarkStart w:id="7839" w:name="_Toc36228684"/>
      <w:bookmarkStart w:id="7840" w:name="_Toc36229311"/>
      <w:bookmarkStart w:id="7841" w:name="_Toc68847631"/>
      <w:bookmarkStart w:id="7842" w:name="_Toc74611566"/>
      <w:bookmarkStart w:id="7843" w:name="_Toc75566845"/>
      <w:bookmarkStart w:id="7844" w:name="_Toc89790397"/>
      <w:bookmarkStart w:id="7845" w:name="_Toc99467036"/>
      <w:bookmarkStart w:id="7846" w:name="_Toc217285952"/>
      <w:r w:rsidRPr="00567618">
        <w:rPr>
          <w:lang w:eastAsia="ko-KR"/>
        </w:rPr>
        <w:t>T.3.2</w:t>
      </w:r>
      <w:r w:rsidRPr="00567618">
        <w:rPr>
          <w:lang w:eastAsia="ko-KR"/>
        </w:rPr>
        <w:tab/>
        <w:t>MSMTSI answer with multi-stream audio support</w:t>
      </w:r>
      <w:bookmarkEnd w:id="7837"/>
      <w:bookmarkEnd w:id="7838"/>
      <w:bookmarkEnd w:id="7839"/>
      <w:bookmarkEnd w:id="7840"/>
      <w:bookmarkEnd w:id="7841"/>
      <w:bookmarkEnd w:id="7842"/>
      <w:bookmarkEnd w:id="7843"/>
      <w:bookmarkEnd w:id="7844"/>
      <w:bookmarkEnd w:id="7845"/>
      <w:bookmarkEnd w:id="7846"/>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lastRenderedPageBreak/>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47" w:name="_MCCTEMPBM_CRPT86941819___7"/>
            <w:bookmarkStart w:id="7848"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49" w:name="_MCCTEMPBM_CRPT86941820___7"/>
            <w:bookmarkEnd w:id="7847"/>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50" w:name="_MCCTEMPBM_CRPT86941821___7"/>
            <w:bookmarkEnd w:id="7849"/>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51" w:name="_MCCTEMPBM_CRPT86941822___7"/>
            <w:bookmarkEnd w:id="7850"/>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52" w:name="_MCCTEMPBM_CRPT86941823___7"/>
            <w:bookmarkEnd w:id="7851"/>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53" w:name="_MCCTEMPBM_CRPT86941824___7"/>
            <w:bookmarkEnd w:id="7852"/>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54" w:name="_MCCTEMPBM_CRPT86941825___7"/>
            <w:bookmarkEnd w:id="7853"/>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55" w:name="_MCCTEMPBM_CRPT86941826___7"/>
            <w:bookmarkEnd w:id="7854"/>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56" w:name="_MCCTEMPBM_CRPT86941827___7"/>
            <w:bookmarkEnd w:id="7855"/>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57" w:name="_Toc68847632"/>
            <w:bookmarkStart w:id="7858" w:name="_Toc74611567"/>
            <w:bookmarkStart w:id="7859" w:name="_Toc75566846"/>
            <w:bookmarkStart w:id="7860" w:name="_Toc89790398"/>
            <w:bookmarkStart w:id="7861" w:name="_Toc99467037"/>
            <w:bookmarkEnd w:id="7856"/>
            <w:r w:rsidRPr="00567618">
              <w:t>a=fmtp:105 mode-change-capability=2; max-red=220</w:t>
            </w:r>
            <w:bookmarkEnd w:id="7857"/>
            <w:bookmarkEnd w:id="7858"/>
            <w:bookmarkEnd w:id="7859"/>
            <w:bookmarkEnd w:id="7860"/>
            <w:bookmarkEnd w:id="7861"/>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62" w:name="_Toc26369788"/>
      <w:bookmarkStart w:id="7863" w:name="_Toc36227670"/>
      <w:bookmarkStart w:id="7864" w:name="_Toc36228685"/>
      <w:bookmarkStart w:id="7865" w:name="_Toc36229312"/>
      <w:bookmarkStart w:id="7866" w:name="_Toc68847633"/>
      <w:bookmarkStart w:id="7867" w:name="_Toc74611568"/>
      <w:bookmarkStart w:id="7868" w:name="_Toc75566847"/>
      <w:bookmarkStart w:id="7869" w:name="_Toc89790399"/>
      <w:bookmarkStart w:id="7870" w:name="_Toc99467038"/>
      <w:bookmarkEnd w:id="7848"/>
    </w:p>
    <w:p w14:paraId="5132F85B" w14:textId="77777777" w:rsidR="00FC7E52" w:rsidRPr="00567618" w:rsidRDefault="00FC7E52" w:rsidP="00FC7E52">
      <w:pPr>
        <w:pStyle w:val="Heading2"/>
        <w:rPr>
          <w:lang w:eastAsia="ko-KR"/>
        </w:rPr>
      </w:pPr>
      <w:bookmarkStart w:id="7871" w:name="_Toc217285953"/>
      <w:r w:rsidRPr="00567618">
        <w:rPr>
          <w:lang w:eastAsia="ko-KR"/>
        </w:rPr>
        <w:t>T.3.3</w:t>
      </w:r>
      <w:r w:rsidRPr="00567618">
        <w:rPr>
          <w:lang w:eastAsia="ko-KR"/>
        </w:rPr>
        <w:tab/>
        <w:t>MSMTSI CCCEx SDP offer/answer example</w:t>
      </w:r>
      <w:bookmarkEnd w:id="7862"/>
      <w:bookmarkEnd w:id="7863"/>
      <w:bookmarkEnd w:id="7864"/>
      <w:bookmarkEnd w:id="7865"/>
      <w:bookmarkEnd w:id="7866"/>
      <w:bookmarkEnd w:id="7867"/>
      <w:bookmarkEnd w:id="7868"/>
      <w:bookmarkEnd w:id="7869"/>
      <w:bookmarkEnd w:id="7870"/>
      <w:bookmarkEnd w:id="7871"/>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lastRenderedPageBreak/>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72" w:name="_MCCTEMPBM_CRPT86941829___7"/>
            <w:bookmarkStart w:id="7873"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74" w:name="_MCCTEMPBM_CRPT86941830___7"/>
            <w:bookmarkEnd w:id="7872"/>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75" w:name="_MCCTEMPBM_CRPT86941831___7"/>
            <w:bookmarkEnd w:id="7874"/>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76" w:name="_MCCTEMPBM_CRPT86941832___7"/>
            <w:bookmarkEnd w:id="7875"/>
            <w:r w:rsidRPr="00567618">
              <w:rPr>
                <w:rFonts w:cs="Courier New"/>
                <w:sz w:val="18"/>
              </w:rPr>
              <w:t>a=recvonly</w:t>
            </w:r>
          </w:p>
          <w:p w14:paraId="7D5A1644" w14:textId="77777777" w:rsidR="00FC7E52" w:rsidRPr="00567618" w:rsidRDefault="00FC7E52" w:rsidP="00DD54CD">
            <w:pPr>
              <w:pStyle w:val="PL"/>
              <w:rPr>
                <w:rFonts w:cs="Courier New"/>
              </w:rPr>
            </w:pPr>
            <w:bookmarkStart w:id="7877" w:name="_MCCTEMPBM_CRPT86941833___7"/>
            <w:bookmarkEnd w:id="7876"/>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78" w:name="_MCCTEMPBM_CRPT86941834___7"/>
            <w:bookmarkEnd w:id="7877"/>
            <w:r w:rsidRPr="00567618">
              <w:rPr>
                <w:rFonts w:cs="Courier New"/>
                <w:sz w:val="18"/>
              </w:rPr>
              <w:t>a=recvonly</w:t>
            </w:r>
          </w:p>
          <w:p w14:paraId="0E26E832" w14:textId="77777777" w:rsidR="00FC7E52" w:rsidRPr="00567618" w:rsidRDefault="00FC7E52" w:rsidP="00DD54CD">
            <w:pPr>
              <w:pStyle w:val="PL"/>
              <w:rPr>
                <w:rFonts w:cs="Courier New"/>
              </w:rPr>
            </w:pPr>
            <w:bookmarkStart w:id="7879" w:name="_MCCTEMPBM_CRPT86941835___7"/>
            <w:bookmarkEnd w:id="7878"/>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80" w:name="_MCCTEMPBM_CRPT86941836___7"/>
            <w:bookmarkEnd w:id="7879"/>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81" w:name="_MCCTEMPBM_CRPT86941837___7"/>
            <w:bookmarkEnd w:id="7880"/>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82" w:name="_MCCTEMPBM_CRPT86941838___7"/>
            <w:bookmarkEnd w:id="7881"/>
            <w:r w:rsidRPr="00567618">
              <w:rPr>
                <w:rFonts w:cs="Courier New"/>
                <w:sz w:val="18"/>
              </w:rPr>
              <w:lastRenderedPageBreak/>
              <w:t>a=recvonly</w:t>
            </w:r>
          </w:p>
          <w:p w14:paraId="4EFD8B00" w14:textId="77777777" w:rsidR="00FC7E52" w:rsidRPr="00567618" w:rsidRDefault="00FC7E52" w:rsidP="00DD54CD">
            <w:pPr>
              <w:pStyle w:val="PL"/>
              <w:rPr>
                <w:rFonts w:cs="Courier New"/>
              </w:rPr>
            </w:pPr>
            <w:bookmarkStart w:id="7883" w:name="_MCCTEMPBM_CRPT86941839___7"/>
            <w:bookmarkEnd w:id="7882"/>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84" w:name="_MCCTEMPBM_CRPT86941840___7"/>
            <w:bookmarkEnd w:id="7883"/>
            <w:r w:rsidRPr="00567618">
              <w:rPr>
                <w:rFonts w:cs="Courier New"/>
                <w:sz w:val="18"/>
              </w:rPr>
              <w:t>a=recvonly</w:t>
            </w:r>
          </w:p>
          <w:bookmarkEnd w:id="7884"/>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73"/>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85" w:name="_MCCTEMPBM_CRPT86941842___7"/>
            <w:bookmarkStart w:id="7886"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87" w:name="_MCCTEMPBM_CRPT86941843___7"/>
            <w:bookmarkEnd w:id="7885"/>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88" w:name="_MCCTEMPBM_CRPT86941844___7"/>
            <w:bookmarkEnd w:id="7887"/>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89" w:name="_MCCTEMPBM_CRPT86941845___7"/>
            <w:bookmarkEnd w:id="7888"/>
            <w:r w:rsidRPr="00567618">
              <w:rPr>
                <w:rFonts w:cs="Courier New"/>
                <w:sz w:val="18"/>
              </w:rPr>
              <w:t>a=sendonly</w:t>
            </w:r>
          </w:p>
          <w:p w14:paraId="26DC11A8" w14:textId="77777777" w:rsidR="00FC7E52" w:rsidRPr="00567618" w:rsidRDefault="00FC7E52" w:rsidP="00DD54CD">
            <w:pPr>
              <w:pStyle w:val="PL"/>
              <w:rPr>
                <w:rFonts w:cs="Courier New"/>
              </w:rPr>
            </w:pPr>
            <w:bookmarkStart w:id="7890" w:name="_MCCTEMPBM_CRPT86941846___7"/>
            <w:bookmarkEnd w:id="7889"/>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91" w:name="_MCCTEMPBM_CRPT86941847___7"/>
            <w:bookmarkEnd w:id="7890"/>
            <w:r w:rsidRPr="00567618">
              <w:rPr>
                <w:rFonts w:cs="Courier New"/>
                <w:sz w:val="18"/>
              </w:rPr>
              <w:t>a=sendonly</w:t>
            </w:r>
          </w:p>
          <w:p w14:paraId="6F59A7CE" w14:textId="77777777" w:rsidR="00FC7E52" w:rsidRPr="00567618" w:rsidRDefault="00FC7E52" w:rsidP="00DD54CD">
            <w:pPr>
              <w:pStyle w:val="PL"/>
              <w:rPr>
                <w:rFonts w:cs="Courier New"/>
              </w:rPr>
            </w:pPr>
            <w:bookmarkStart w:id="7892" w:name="_MCCTEMPBM_CRPT86941848___7"/>
            <w:bookmarkEnd w:id="7891"/>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93" w:name="_MCCTEMPBM_CRPT86941849___7"/>
            <w:bookmarkEnd w:id="7892"/>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lastRenderedPageBreak/>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94" w:name="_MCCTEMPBM_CRPT86941850___7"/>
            <w:bookmarkEnd w:id="7893"/>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95" w:name="_MCCTEMPBM_CRPT86941851___7"/>
            <w:bookmarkEnd w:id="7894"/>
            <w:r w:rsidRPr="00567618">
              <w:rPr>
                <w:rFonts w:cs="Courier New"/>
                <w:sz w:val="18"/>
              </w:rPr>
              <w:t>a=sendonly</w:t>
            </w:r>
          </w:p>
          <w:bookmarkEnd w:id="7895"/>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86"/>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96" w:name="_MCCTEMPBM_CRPT86941853___7"/>
            <w:bookmarkStart w:id="7897"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98" w:name="_MCCTEMPBM_CRPT86941854___7"/>
            <w:bookmarkEnd w:id="7896"/>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99" w:name="_MCCTEMPBM_CRPT86941855___7"/>
            <w:bookmarkEnd w:id="7898"/>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900" w:name="_MCCTEMPBM_CRPT86941856___7"/>
            <w:bookmarkEnd w:id="7899"/>
            <w:r w:rsidRPr="00567618">
              <w:rPr>
                <w:rFonts w:cs="Courier New"/>
                <w:sz w:val="18"/>
              </w:rPr>
              <w:t>a=sendonly</w:t>
            </w:r>
          </w:p>
          <w:p w14:paraId="520AF34C" w14:textId="77777777" w:rsidR="00FC7E52" w:rsidRPr="00567618" w:rsidRDefault="00FC7E52" w:rsidP="00DD54CD">
            <w:pPr>
              <w:pStyle w:val="PL"/>
              <w:rPr>
                <w:rFonts w:cs="Courier New"/>
              </w:rPr>
            </w:pPr>
            <w:bookmarkStart w:id="7901" w:name="_MCCTEMPBM_CRPT86941857___7"/>
            <w:bookmarkEnd w:id="7900"/>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902" w:name="_MCCTEMPBM_CRPT86941858___7"/>
            <w:bookmarkEnd w:id="7901"/>
            <w:r w:rsidRPr="00567618">
              <w:rPr>
                <w:rFonts w:cs="Courier New"/>
                <w:sz w:val="18"/>
              </w:rPr>
              <w:t>a=sendonly</w:t>
            </w:r>
          </w:p>
          <w:p w14:paraId="14B1D8FA" w14:textId="77777777" w:rsidR="00FC7E52" w:rsidRPr="00567618" w:rsidRDefault="00FC7E52" w:rsidP="00DD54CD">
            <w:pPr>
              <w:pStyle w:val="PL"/>
              <w:rPr>
                <w:rFonts w:cs="Courier New"/>
              </w:rPr>
            </w:pPr>
            <w:bookmarkStart w:id="7903" w:name="_MCCTEMPBM_CRPT86941859___7"/>
            <w:bookmarkEnd w:id="7902"/>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lastRenderedPageBreak/>
              <w:t>a=ptime:20</w:t>
            </w:r>
          </w:p>
          <w:p w14:paraId="7C9B04E9" w14:textId="77777777" w:rsidR="00FC7E52" w:rsidRPr="00567618" w:rsidRDefault="00FC7E52" w:rsidP="00DD54CD">
            <w:pPr>
              <w:pStyle w:val="PL"/>
              <w:rPr>
                <w:rFonts w:cs="Courier New"/>
              </w:rPr>
            </w:pPr>
            <w:r w:rsidRPr="00567618">
              <w:rPr>
                <w:rFonts w:cs="Courier New"/>
              </w:rPr>
              <w:t>a=maxptime:240</w:t>
            </w:r>
          </w:p>
          <w:bookmarkEnd w:id="7903"/>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97"/>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904" w:name="_Toc26369789"/>
      <w:bookmarkStart w:id="7905" w:name="_Toc36227671"/>
      <w:bookmarkStart w:id="7906" w:name="_Toc36228686"/>
      <w:bookmarkStart w:id="7907" w:name="_Toc36229313"/>
      <w:bookmarkStart w:id="7908" w:name="_Toc68847634"/>
      <w:bookmarkStart w:id="7909" w:name="_Toc74611569"/>
      <w:bookmarkStart w:id="7910" w:name="_Toc75566848"/>
      <w:bookmarkStart w:id="7911" w:name="_Toc89790400"/>
      <w:bookmarkStart w:id="7912" w:name="_Toc99467039"/>
      <w:bookmarkStart w:id="7913" w:name="_MCCTEMPBM_CRPT86941861___2"/>
      <w:bookmarkStart w:id="7914" w:name="_Toc217285954"/>
      <w:r w:rsidRPr="00567618">
        <w:rPr>
          <w:lang w:eastAsia="ko-KR"/>
        </w:rPr>
        <w:t>T.3.3a</w:t>
      </w:r>
      <w:r w:rsidRPr="00567618">
        <w:rPr>
          <w:lang w:eastAsia="ko-KR"/>
        </w:rPr>
        <w:tab/>
        <w:t>MSMTSI offer/answer examples using the compact CCC SDP attribute</w:t>
      </w:r>
      <w:bookmarkEnd w:id="7904"/>
      <w:bookmarkEnd w:id="7905"/>
      <w:bookmarkEnd w:id="7906"/>
      <w:bookmarkEnd w:id="7907"/>
      <w:bookmarkEnd w:id="7908"/>
      <w:bookmarkEnd w:id="7909"/>
      <w:bookmarkEnd w:id="7910"/>
      <w:bookmarkEnd w:id="7911"/>
      <w:bookmarkEnd w:id="7912"/>
      <w:bookmarkEnd w:id="7914"/>
    </w:p>
    <w:p w14:paraId="7558DB12" w14:textId="77777777" w:rsidR="00FC7E52" w:rsidRPr="00567618" w:rsidRDefault="00FC7E52" w:rsidP="00FC7E52">
      <w:pPr>
        <w:rPr>
          <w:lang w:eastAsia="ko-KR"/>
        </w:rPr>
      </w:pPr>
      <w:bookmarkStart w:id="7915" w:name="_MCCTEMPBM_CRPT86941862___7"/>
      <w:bookmarkEnd w:id="7913"/>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915"/>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916"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917" w:name="_MCCTEMPBM_CRPT86941864___7"/>
            <w:bookmarkEnd w:id="7916"/>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918" w:name="_MCCTEMPBM_CRPT86941865___7"/>
            <w:bookmarkEnd w:id="7917"/>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919" w:name="_MCCTEMPBM_CRPT86941866___7"/>
            <w:bookmarkEnd w:id="7918"/>
            <w:r w:rsidRPr="00567618">
              <w:rPr>
                <w:rFonts w:cs="Courier New"/>
                <w:sz w:val="18"/>
              </w:rPr>
              <w:t>a=recvonly</w:t>
            </w:r>
          </w:p>
          <w:p w14:paraId="72391130" w14:textId="77777777" w:rsidR="00FC7E52" w:rsidRPr="00567618" w:rsidRDefault="00FC7E52" w:rsidP="00DD54CD">
            <w:pPr>
              <w:pStyle w:val="PL"/>
              <w:rPr>
                <w:rFonts w:cs="Courier New"/>
              </w:rPr>
            </w:pPr>
            <w:bookmarkStart w:id="7920" w:name="_MCCTEMPBM_CRPT86941867___7"/>
            <w:bookmarkEnd w:id="7919"/>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921" w:name="_MCCTEMPBM_CRPT86941868___7"/>
            <w:bookmarkEnd w:id="7920"/>
            <w:r w:rsidRPr="00567618">
              <w:rPr>
                <w:rFonts w:cs="Courier New"/>
                <w:sz w:val="18"/>
              </w:rPr>
              <w:t>a=recvonly</w:t>
            </w:r>
          </w:p>
          <w:p w14:paraId="1A6CA0C6" w14:textId="77777777" w:rsidR="00FC7E52" w:rsidRPr="00567618" w:rsidRDefault="00FC7E52" w:rsidP="00DD54CD">
            <w:pPr>
              <w:pStyle w:val="PL"/>
              <w:rPr>
                <w:rFonts w:cs="Courier New"/>
              </w:rPr>
            </w:pPr>
            <w:bookmarkStart w:id="7922" w:name="_MCCTEMPBM_CRPT86941869___7"/>
            <w:bookmarkEnd w:id="7921"/>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lastRenderedPageBreak/>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923" w:name="_MCCTEMPBM_CRPT86941870___7"/>
            <w:bookmarkEnd w:id="7922"/>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924" w:name="_MCCTEMPBM_CRPT86941871___7"/>
            <w:bookmarkEnd w:id="7923"/>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925" w:name="_MCCTEMPBM_CRPT86941872___7"/>
            <w:bookmarkEnd w:id="7924"/>
            <w:r w:rsidRPr="00567618">
              <w:rPr>
                <w:rFonts w:cs="Courier New"/>
                <w:sz w:val="18"/>
              </w:rPr>
              <w:t>a=recvonly</w:t>
            </w:r>
          </w:p>
          <w:p w14:paraId="18F5629D" w14:textId="77777777" w:rsidR="00FC7E52" w:rsidRPr="00567618" w:rsidRDefault="00FC7E52" w:rsidP="00DD54CD">
            <w:pPr>
              <w:pStyle w:val="PL"/>
              <w:rPr>
                <w:rFonts w:cs="Courier New"/>
              </w:rPr>
            </w:pPr>
            <w:bookmarkStart w:id="7926" w:name="_MCCTEMPBM_CRPT86941873___7"/>
            <w:bookmarkEnd w:id="7925"/>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927" w:name="_MCCTEMPBM_CRPT86941874___7"/>
            <w:bookmarkEnd w:id="7926"/>
            <w:r w:rsidRPr="00567618">
              <w:rPr>
                <w:rFonts w:cs="Courier New"/>
                <w:sz w:val="18"/>
              </w:rPr>
              <w:t>a=recvonly</w:t>
            </w:r>
          </w:p>
          <w:p w14:paraId="754F4623" w14:textId="77777777" w:rsidR="00FC7E52" w:rsidRPr="00567618" w:rsidRDefault="00FC7E52" w:rsidP="00DD54CD">
            <w:pPr>
              <w:pStyle w:val="PL"/>
              <w:rPr>
                <w:rFonts w:cs="Courier New"/>
              </w:rPr>
            </w:pPr>
            <w:bookmarkStart w:id="7928" w:name="_MCCTEMPBM_CRPT86941875___7"/>
            <w:bookmarkEnd w:id="7927"/>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928"/>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929"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929"/>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930" w:name="_MCCTEMPBM_CRPT86941877___7"/>
            <w:bookmarkStart w:id="7931"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932" w:name="_MCCTEMPBM_CRPT86941878___7"/>
            <w:bookmarkEnd w:id="7930"/>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lastRenderedPageBreak/>
              <w:t>a=simulcast: recv 0;1;2 send 3,4,5</w:t>
            </w:r>
          </w:p>
          <w:p w14:paraId="799E1F89" w14:textId="77777777" w:rsidR="00FC7E52" w:rsidRPr="00567618" w:rsidRDefault="00FC7E52" w:rsidP="00DD54CD">
            <w:pPr>
              <w:pStyle w:val="PL"/>
              <w:rPr>
                <w:rFonts w:cs="Courier New"/>
              </w:rPr>
            </w:pPr>
            <w:bookmarkStart w:id="7933" w:name="_MCCTEMPBM_CRPT86941879___7"/>
            <w:bookmarkEnd w:id="7932"/>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934" w:name="_MCCTEMPBM_CRPT86941880___7"/>
            <w:bookmarkEnd w:id="7933"/>
            <w:r w:rsidRPr="00567618">
              <w:rPr>
                <w:rFonts w:cs="Courier New"/>
                <w:sz w:val="18"/>
              </w:rPr>
              <w:t>a=sendonly</w:t>
            </w:r>
          </w:p>
          <w:p w14:paraId="203C6CB4" w14:textId="77777777" w:rsidR="00FC7E52" w:rsidRPr="00567618" w:rsidRDefault="00FC7E52" w:rsidP="00DD54CD">
            <w:pPr>
              <w:pStyle w:val="PL"/>
              <w:rPr>
                <w:rFonts w:cs="Courier New"/>
              </w:rPr>
            </w:pPr>
            <w:bookmarkStart w:id="7935" w:name="_MCCTEMPBM_CRPT86941881___7"/>
            <w:bookmarkEnd w:id="7934"/>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936" w:name="_MCCTEMPBM_CRPT86941882___7"/>
            <w:bookmarkEnd w:id="7935"/>
            <w:r w:rsidRPr="00567618">
              <w:rPr>
                <w:rFonts w:cs="Courier New"/>
                <w:sz w:val="18"/>
              </w:rPr>
              <w:t>a=sendonly</w:t>
            </w:r>
          </w:p>
          <w:p w14:paraId="102D5089" w14:textId="77777777" w:rsidR="00FC7E52" w:rsidRPr="00567618" w:rsidRDefault="00FC7E52" w:rsidP="00DD54CD">
            <w:pPr>
              <w:pStyle w:val="PL"/>
              <w:rPr>
                <w:rFonts w:cs="Courier New"/>
              </w:rPr>
            </w:pPr>
            <w:bookmarkStart w:id="7937" w:name="_MCCTEMPBM_CRPT86941883___7"/>
            <w:bookmarkEnd w:id="7936"/>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938" w:name="_MCCTEMPBM_CRPT86941884___7"/>
            <w:bookmarkEnd w:id="7937"/>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39" w:name="_MCCTEMPBM_CRPT86941885___7"/>
            <w:bookmarkEnd w:id="7938"/>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40" w:name="_MCCTEMPBM_CRPT86941886___7"/>
            <w:bookmarkEnd w:id="7939"/>
            <w:r w:rsidRPr="00567618">
              <w:rPr>
                <w:rFonts w:cs="Courier New"/>
                <w:sz w:val="18"/>
              </w:rPr>
              <w:t>a=sendonly</w:t>
            </w:r>
          </w:p>
          <w:p w14:paraId="172583DF" w14:textId="77777777" w:rsidR="00FC7E52" w:rsidRPr="00567618" w:rsidRDefault="00FC7E52" w:rsidP="00DD54CD">
            <w:pPr>
              <w:pStyle w:val="PL"/>
              <w:rPr>
                <w:rFonts w:cs="Courier New"/>
              </w:rPr>
            </w:pPr>
            <w:bookmarkStart w:id="7941" w:name="_MCCTEMPBM_CRPT86941887___7"/>
            <w:bookmarkEnd w:id="7940"/>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42" w:name="_MCCTEMPBM_CRPT86941888___7"/>
            <w:bookmarkEnd w:id="7941"/>
            <w:r w:rsidRPr="00567618">
              <w:rPr>
                <w:rFonts w:cs="Courier New"/>
                <w:sz w:val="18"/>
              </w:rPr>
              <w:t>a=sendonly</w:t>
            </w:r>
          </w:p>
          <w:bookmarkEnd w:id="7942"/>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931"/>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43" w:name="_Toc26369790"/>
      <w:bookmarkStart w:id="7944" w:name="_Toc36227672"/>
      <w:bookmarkStart w:id="7945" w:name="_Toc36228687"/>
      <w:bookmarkStart w:id="7946" w:name="_Toc36229314"/>
      <w:bookmarkStart w:id="7947" w:name="_Toc68847635"/>
      <w:bookmarkStart w:id="7948" w:name="_Toc74611570"/>
      <w:bookmarkStart w:id="7949" w:name="_Toc75566849"/>
      <w:bookmarkStart w:id="7950" w:name="_Toc89790401"/>
      <w:bookmarkStart w:id="7951" w:name="_Toc99467040"/>
      <w:bookmarkStart w:id="7952" w:name="_Toc217285955"/>
      <w:r w:rsidRPr="00567618">
        <w:rPr>
          <w:lang w:eastAsia="ko-KR"/>
        </w:rPr>
        <w:t>T.3.4</w:t>
      </w:r>
      <w:r w:rsidRPr="00567618">
        <w:rPr>
          <w:lang w:eastAsia="ko-KR"/>
        </w:rPr>
        <w:tab/>
        <w:t>SIP OPTIONS request for multi-stream audio support</w:t>
      </w:r>
      <w:bookmarkEnd w:id="7943"/>
      <w:bookmarkEnd w:id="7944"/>
      <w:bookmarkEnd w:id="7945"/>
      <w:bookmarkEnd w:id="7946"/>
      <w:bookmarkEnd w:id="7947"/>
      <w:bookmarkEnd w:id="7948"/>
      <w:bookmarkEnd w:id="7949"/>
      <w:bookmarkEnd w:id="7950"/>
      <w:bookmarkEnd w:id="7951"/>
      <w:bookmarkEnd w:id="7952"/>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lastRenderedPageBreak/>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53"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53"/>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54"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55" w:name="_MCCTEMPBM_CRPT86941892___2"/>
            <w:bookmarkEnd w:id="7954"/>
            <w:r w:rsidRPr="00567618">
              <w:rPr>
                <w:rFonts w:cs="Courier New"/>
                <w:b/>
                <w:sz w:val="18"/>
              </w:rPr>
              <w:t>a=ccc_list:EVS:AMR-WB:AMR|ENC:1;1;1:DEC:3,1,1</w:t>
            </w:r>
            <w:bookmarkEnd w:id="7955"/>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56" w:name="_Toc26369791"/>
      <w:bookmarkStart w:id="7957" w:name="_Toc36227673"/>
      <w:bookmarkStart w:id="7958" w:name="_Toc36228688"/>
      <w:bookmarkStart w:id="7959" w:name="_Toc36229315"/>
      <w:bookmarkStart w:id="7960" w:name="_Toc68847636"/>
      <w:bookmarkStart w:id="7961" w:name="_Toc74611571"/>
      <w:bookmarkStart w:id="7962" w:name="_Toc75566850"/>
      <w:bookmarkStart w:id="7963" w:name="_Toc89790402"/>
      <w:bookmarkStart w:id="7964" w:name="_Toc99467041"/>
      <w:bookmarkStart w:id="7965" w:name="_Toc217285956"/>
      <w:r w:rsidRPr="00567618">
        <w:lastRenderedPageBreak/>
        <w:t xml:space="preserve">Annex U (informative): </w:t>
      </w:r>
      <w:r w:rsidRPr="00567618">
        <w:br/>
        <w:t>IANA registration information for media types</w:t>
      </w:r>
      <w:bookmarkEnd w:id="7956"/>
      <w:bookmarkEnd w:id="7957"/>
      <w:bookmarkEnd w:id="7958"/>
      <w:bookmarkEnd w:id="7959"/>
      <w:bookmarkEnd w:id="7960"/>
      <w:bookmarkEnd w:id="7961"/>
      <w:bookmarkEnd w:id="7962"/>
      <w:bookmarkEnd w:id="7963"/>
      <w:bookmarkEnd w:id="7964"/>
      <w:bookmarkEnd w:id="7965"/>
    </w:p>
    <w:p w14:paraId="1FF56FA8" w14:textId="77777777" w:rsidR="00FC7E52" w:rsidRPr="00567618" w:rsidRDefault="00FC7E52" w:rsidP="00FC7E52">
      <w:pPr>
        <w:pStyle w:val="Heading1"/>
      </w:pPr>
      <w:bookmarkStart w:id="7966" w:name="_Toc26369792"/>
      <w:bookmarkStart w:id="7967" w:name="_Toc36227674"/>
      <w:bookmarkStart w:id="7968" w:name="_Toc36228689"/>
      <w:bookmarkStart w:id="7969" w:name="_Toc36229316"/>
      <w:bookmarkStart w:id="7970" w:name="_Toc68847637"/>
      <w:bookmarkStart w:id="7971" w:name="_Toc74611572"/>
      <w:bookmarkStart w:id="7972" w:name="_Toc75566851"/>
      <w:bookmarkStart w:id="7973" w:name="_Toc89790403"/>
      <w:bookmarkStart w:id="7974" w:name="_Toc99467042"/>
      <w:bookmarkStart w:id="7975" w:name="_Toc217285957"/>
      <w:r w:rsidRPr="00567618">
        <w:t>U.1</w:t>
      </w:r>
      <w:r w:rsidRPr="00567618">
        <w:tab/>
        <w:t>Introduction</w:t>
      </w:r>
      <w:bookmarkEnd w:id="7966"/>
      <w:bookmarkEnd w:id="7967"/>
      <w:bookmarkEnd w:id="7968"/>
      <w:bookmarkEnd w:id="7969"/>
      <w:bookmarkEnd w:id="7970"/>
      <w:bookmarkEnd w:id="7971"/>
      <w:bookmarkEnd w:id="7972"/>
      <w:bookmarkEnd w:id="7973"/>
      <w:bookmarkEnd w:id="7974"/>
      <w:bookmarkEnd w:id="7975"/>
    </w:p>
    <w:p w14:paraId="25C931DC" w14:textId="77777777" w:rsidR="00FC7E52" w:rsidRPr="00567618" w:rsidRDefault="00FC7E52" w:rsidP="00FC7E52">
      <w:bookmarkStart w:id="7976" w:name="_MCCTEMPBM_CRPT86941893___5"/>
      <w:r w:rsidRPr="00567618">
        <w:t xml:space="preserve">This Annex provides the media type registration information that is referenced from the IANA registry at </w:t>
      </w:r>
      <w:hyperlink r:id="rId249" w:history="1">
        <w:r w:rsidRPr="00567618">
          <w:rPr>
            <w:rStyle w:val="Hyperlink"/>
          </w:rPr>
          <w:t>http://www.iana.org/</w:t>
        </w:r>
      </w:hyperlink>
      <w:r w:rsidRPr="00567618">
        <w:t>.</w:t>
      </w:r>
    </w:p>
    <w:bookmarkEnd w:id="7976"/>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77" w:name="_Toc26369793"/>
      <w:bookmarkStart w:id="7978" w:name="_Toc36227675"/>
      <w:bookmarkStart w:id="7979" w:name="_Toc36228690"/>
      <w:bookmarkStart w:id="7980" w:name="_Toc36229317"/>
      <w:bookmarkStart w:id="7981" w:name="_Toc68847638"/>
      <w:bookmarkStart w:id="7982" w:name="_Toc74611573"/>
      <w:bookmarkStart w:id="7983" w:name="_Toc75566852"/>
      <w:bookmarkStart w:id="7984" w:name="_Toc89790404"/>
      <w:bookmarkStart w:id="7985" w:name="_Toc99467043"/>
      <w:bookmarkStart w:id="7986" w:name="_Toc217285958"/>
      <w:r w:rsidRPr="00567618">
        <w:t>U.2</w:t>
      </w:r>
      <w:r w:rsidRPr="00567618">
        <w:tab/>
        <w:t>application/ccce</w:t>
      </w:r>
      <w:bookmarkEnd w:id="7977"/>
      <w:bookmarkEnd w:id="7978"/>
      <w:bookmarkEnd w:id="7979"/>
      <w:bookmarkEnd w:id="7980"/>
      <w:bookmarkEnd w:id="7981"/>
      <w:bookmarkEnd w:id="7982"/>
      <w:bookmarkEnd w:id="7983"/>
      <w:bookmarkEnd w:id="7984"/>
      <w:bookmarkEnd w:id="7985"/>
      <w:bookmarkEnd w:id="7986"/>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87" w:name="_MCCTEMPBM_CRPT86941894___7"/>
    </w:p>
    <w:p w14:paraId="3CBE27B7" w14:textId="77777777" w:rsidR="00FC7E52" w:rsidRPr="00567618" w:rsidRDefault="00FC7E52" w:rsidP="00FC7E52">
      <w:bookmarkStart w:id="7988" w:name="_MCCTEMPBM_CRPT86941895___5"/>
      <w:bookmarkEnd w:id="7987"/>
      <w:r w:rsidRPr="00567618">
        <w:t xml:space="preserve">To: </w:t>
      </w:r>
      <w:hyperlink r:id="rId250" w:history="1">
        <w:r w:rsidRPr="00567618">
          <w:rPr>
            <w:rStyle w:val="Hyperlink"/>
          </w:rPr>
          <w:t>media-types@iana.org</w:t>
        </w:r>
      </w:hyperlink>
    </w:p>
    <w:bookmarkEnd w:id="7988"/>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89" w:name="_MCCTEMPBM_CRPT86941896___3"/>
      <w:r>
        <w:tab/>
      </w:r>
      <w:r w:rsidRPr="00567618">
        <w:t>cccex content is UTF-8 format text.</w:t>
      </w:r>
    </w:p>
    <w:bookmarkEnd w:id="7989"/>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90" w:name="_MCCTEMPBM_CRPT86941897___3"/>
      <w:r>
        <w:tab/>
      </w:r>
      <w:r w:rsidRPr="00567618">
        <w:t>See clause S.5.7.2 of TS</w:t>
      </w:r>
      <w:r>
        <w:t> </w:t>
      </w:r>
      <w:r w:rsidRPr="00567618">
        <w:t>26.114</w:t>
      </w:r>
    </w:p>
    <w:bookmarkEnd w:id="7990"/>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91" w:name="_MCCTEMPBM_CRPT86941898___3"/>
      <w:r>
        <w:tab/>
      </w:r>
      <w:r w:rsidRPr="00567618">
        <w:t>See TS</w:t>
      </w:r>
      <w:r>
        <w:t> </w:t>
      </w:r>
      <w:r w:rsidRPr="00567618">
        <w:t>26.114</w:t>
      </w:r>
    </w:p>
    <w:bookmarkEnd w:id="7991"/>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92" w:name="_MCCTEMPBM_CRPT86941899___3"/>
      <w:r>
        <w:tab/>
      </w:r>
      <w:r w:rsidRPr="00567618">
        <w:t>Voice over IP, video teleconferencing, streaming media, among others.</w:t>
      </w:r>
    </w:p>
    <w:bookmarkEnd w:id="7992"/>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93"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93"/>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94"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51"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Default="00FC7E52" w:rsidP="00FC7E52">
      <w:pPr>
        <w:spacing w:after="0"/>
      </w:pPr>
      <w:bookmarkStart w:id="7995" w:name="_Toc26369794"/>
      <w:bookmarkStart w:id="7996" w:name="_Toc36227676"/>
      <w:bookmarkStart w:id="7997" w:name="_Toc36228691"/>
      <w:bookmarkStart w:id="7998" w:name="_Toc36229318"/>
      <w:bookmarkStart w:id="7999" w:name="_Toc68847639"/>
      <w:bookmarkStart w:id="8000" w:name="_Toc74611574"/>
      <w:bookmarkStart w:id="8001" w:name="_Toc75566853"/>
      <w:bookmarkStart w:id="8002" w:name="_Toc89790405"/>
      <w:bookmarkStart w:id="8003" w:name="_Toc99467044"/>
      <w:bookmarkEnd w:id="7994"/>
      <w:r w:rsidRPr="005268C0">
        <w:lastRenderedPageBreak/>
        <w:br w:type="page"/>
      </w:r>
    </w:p>
    <w:p w14:paraId="6CC362D8" w14:textId="77777777" w:rsidR="00FC7E52" w:rsidRPr="00567618" w:rsidRDefault="00FC7E52" w:rsidP="00FC7E52">
      <w:pPr>
        <w:pStyle w:val="Heading8"/>
        <w:keepNext w:val="0"/>
        <w:keepLines w:val="0"/>
      </w:pPr>
      <w:bookmarkStart w:id="8004" w:name="_Toc217285959"/>
      <w:r w:rsidRPr="00567618">
        <w:lastRenderedPageBreak/>
        <w:t xml:space="preserve">Annex V (informative): </w:t>
      </w:r>
      <w:r w:rsidRPr="00567618">
        <w:br/>
        <w:t>Delay Adaptation and Example Uses of DBI Signaling</w:t>
      </w:r>
      <w:bookmarkEnd w:id="7995"/>
      <w:bookmarkEnd w:id="7996"/>
      <w:bookmarkEnd w:id="7997"/>
      <w:bookmarkEnd w:id="7998"/>
      <w:bookmarkEnd w:id="7999"/>
      <w:bookmarkEnd w:id="8000"/>
      <w:bookmarkEnd w:id="8001"/>
      <w:bookmarkEnd w:id="8002"/>
      <w:bookmarkEnd w:id="8003"/>
      <w:bookmarkEnd w:id="8004"/>
    </w:p>
    <w:p w14:paraId="1EB3DC80" w14:textId="77777777" w:rsidR="00FC7E52" w:rsidRPr="00567618" w:rsidRDefault="00FC7E52" w:rsidP="00FC7E52">
      <w:pPr>
        <w:pStyle w:val="Heading1"/>
      </w:pPr>
      <w:bookmarkStart w:id="8005" w:name="_Toc26369795"/>
      <w:bookmarkStart w:id="8006" w:name="_Toc36227677"/>
      <w:bookmarkStart w:id="8007" w:name="_Toc36228692"/>
      <w:bookmarkStart w:id="8008" w:name="_Toc36229319"/>
      <w:bookmarkStart w:id="8009" w:name="_Toc68847640"/>
      <w:bookmarkStart w:id="8010" w:name="_Toc74611575"/>
      <w:bookmarkStart w:id="8011" w:name="_Toc75566854"/>
      <w:bookmarkStart w:id="8012" w:name="_Toc89790406"/>
      <w:bookmarkStart w:id="8013" w:name="_Toc99467045"/>
      <w:bookmarkStart w:id="8014" w:name="_Toc217285960"/>
      <w:r w:rsidRPr="00567618">
        <w:t>V.1</w:t>
      </w:r>
      <w:r w:rsidRPr="00567618">
        <w:tab/>
        <w:t>General</w:t>
      </w:r>
      <w:bookmarkEnd w:id="8005"/>
      <w:bookmarkEnd w:id="8006"/>
      <w:bookmarkEnd w:id="8007"/>
      <w:bookmarkEnd w:id="8008"/>
      <w:bookmarkEnd w:id="8009"/>
      <w:bookmarkEnd w:id="8010"/>
      <w:bookmarkEnd w:id="8011"/>
      <w:bookmarkEnd w:id="8012"/>
      <w:bookmarkEnd w:id="8013"/>
      <w:bookmarkEnd w:id="8014"/>
    </w:p>
    <w:p w14:paraId="751EE0DB" w14:textId="77777777" w:rsidR="00FC7E52" w:rsidRPr="00567618" w:rsidRDefault="00FC7E52" w:rsidP="00FC7E52">
      <w:pPr>
        <w:tabs>
          <w:tab w:val="left" w:pos="709"/>
          <w:tab w:val="right" w:pos="9639"/>
        </w:tabs>
        <w:ind w:right="43"/>
      </w:pPr>
      <w:bookmarkStart w:id="8015"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016" w:name="_Toc26369796"/>
      <w:bookmarkStart w:id="8017" w:name="_Toc36227678"/>
      <w:bookmarkStart w:id="8018" w:name="_Toc36228693"/>
      <w:bookmarkStart w:id="8019" w:name="_Toc36229320"/>
      <w:bookmarkStart w:id="8020" w:name="_Toc68847641"/>
      <w:bookmarkStart w:id="8021" w:name="_Toc74611576"/>
      <w:bookmarkStart w:id="8022" w:name="_Toc75566855"/>
      <w:bookmarkStart w:id="8023" w:name="_Toc89790407"/>
      <w:bookmarkStart w:id="8024" w:name="_Toc99467046"/>
      <w:bookmarkStart w:id="8025" w:name="_Toc217285961"/>
      <w:bookmarkEnd w:id="8015"/>
      <w:r w:rsidRPr="00567618">
        <w:t>V.2</w:t>
      </w:r>
      <w:r w:rsidRPr="00567618">
        <w:tab/>
        <w:t>Example Signaling Flows on Delay Adaptation</w:t>
      </w:r>
      <w:bookmarkEnd w:id="8016"/>
      <w:bookmarkEnd w:id="8017"/>
      <w:bookmarkEnd w:id="8018"/>
      <w:bookmarkEnd w:id="8019"/>
      <w:bookmarkEnd w:id="8020"/>
      <w:bookmarkEnd w:id="8021"/>
      <w:bookmarkEnd w:id="8022"/>
      <w:bookmarkEnd w:id="8023"/>
      <w:bookmarkEnd w:id="8024"/>
      <w:bookmarkEnd w:id="8025"/>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026" w:name="_MON_1604251619"/>
    <w:bookmarkEnd w:id="8026"/>
    <w:p w14:paraId="6B074437" w14:textId="77777777" w:rsidR="00FC7E52" w:rsidRPr="00567618" w:rsidRDefault="00FC7E52" w:rsidP="00FC7E52">
      <w:pPr>
        <w:pStyle w:val="TH"/>
      </w:pPr>
      <w:r w:rsidRPr="00567618">
        <w:object w:dxaOrig="9378" w:dyaOrig="5985" w14:anchorId="524C80DF">
          <v:shape id="_x0000_i1142" type="#_x0000_t75" style="width:467.35pt;height:297.35pt" o:ole="">
            <v:imagedata r:id="rId252" o:title=""/>
          </v:shape>
          <o:OLEObject Type="Embed" ProgID="Word.Picture.8" ShapeID="_x0000_i1142" DrawAspect="Content" ObjectID="_1827899259" r:id="rId253"/>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027" w:name="_MCCTEMPBM_CRPT86941903___6"/>
      <w:r w:rsidRPr="00567618">
        <w:lastRenderedPageBreak/>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027"/>
    <w:bookmarkStart w:id="8028" w:name="_MON_1603546155"/>
    <w:bookmarkEnd w:id="8028"/>
    <w:p w14:paraId="15A42765" w14:textId="77777777" w:rsidR="00FC7E52" w:rsidRPr="00567618" w:rsidRDefault="00FC7E52" w:rsidP="00FC7E52">
      <w:pPr>
        <w:pStyle w:val="TH"/>
      </w:pPr>
      <w:r w:rsidRPr="00567618">
        <w:object w:dxaOrig="9378" w:dyaOrig="5985" w14:anchorId="5BF8C9DF">
          <v:shape id="_x0000_i1143" type="#_x0000_t75" style="width:467.35pt;height:297.35pt" o:ole="">
            <v:imagedata r:id="rId254" o:title=""/>
          </v:shape>
          <o:OLEObject Type="Embed" ProgID="Word.Picture.8" ShapeID="_x0000_i1143" DrawAspect="Content" ObjectID="_1827899260" r:id="rId255"/>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lastRenderedPageBreak/>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029" w:name="_MON_1604266004"/>
    <w:bookmarkEnd w:id="8029"/>
    <w:p w14:paraId="11B61641" w14:textId="77777777" w:rsidR="00FC7E52" w:rsidRPr="00567618" w:rsidRDefault="00FC7E52" w:rsidP="00FC7E52">
      <w:pPr>
        <w:pStyle w:val="TH"/>
      </w:pPr>
      <w:r w:rsidRPr="00567618">
        <w:object w:dxaOrig="9378" w:dyaOrig="5985" w14:anchorId="72654833">
          <v:shape id="_x0000_i1144" type="#_x0000_t75" style="width:467.35pt;height:297.35pt" o:ole="">
            <v:imagedata r:id="rId256" o:title=""/>
          </v:shape>
          <o:OLEObject Type="Embed" ProgID="Word.Picture.8" ShapeID="_x0000_i1144" DrawAspect="Content" ObjectID="_1827899261" r:id="rId257"/>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030" w:name="_MON_1603546080"/>
    <w:bookmarkEnd w:id="8030"/>
    <w:p w14:paraId="1982B064" w14:textId="77777777" w:rsidR="00FC7E52" w:rsidRPr="00567618" w:rsidRDefault="00FC7E52" w:rsidP="00FC7E52">
      <w:pPr>
        <w:pStyle w:val="TH"/>
        <w:rPr>
          <w:b w:val="0"/>
        </w:rPr>
      </w:pPr>
      <w:r w:rsidRPr="00567618">
        <w:object w:dxaOrig="9855" w:dyaOrig="7575" w14:anchorId="328FC4B7">
          <v:shape id="_x0000_i1145" type="#_x0000_t75" style="width:494pt;height:380.65pt" o:ole="">
            <v:imagedata r:id="rId258" o:title=""/>
          </v:shape>
          <o:OLEObject Type="Embed" ProgID="Word.Document.12" ShapeID="_x0000_i1145" DrawAspect="Content" ObjectID="_1827899262" r:id="rId259">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031" w:name="_MON_1600980025"/>
    <w:bookmarkEnd w:id="8031"/>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4pt;height:4in" o:ole="">
            <v:imagedata r:id="rId260" o:title=""/>
          </v:shape>
          <o:OLEObject Type="Embed" ProgID="Word.Document.12" ShapeID="_x0000_i1146" DrawAspect="Content" ObjectID="_1827899263" r:id="rId261">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032" w:name="_Toc26369797"/>
      <w:bookmarkStart w:id="8033" w:name="_Toc36227679"/>
      <w:bookmarkStart w:id="8034" w:name="_Toc36228694"/>
      <w:bookmarkStart w:id="8035" w:name="_Toc36229321"/>
      <w:bookmarkStart w:id="8036" w:name="_Toc68847642"/>
      <w:bookmarkStart w:id="8037" w:name="_Toc74611577"/>
      <w:bookmarkStart w:id="8038" w:name="_Toc75566856"/>
      <w:bookmarkStart w:id="8039" w:name="_Toc89790408"/>
      <w:bookmarkStart w:id="8040" w:name="_Toc99467047"/>
      <w:bookmarkStart w:id="8041" w:name="_Toc217285962"/>
      <w:r w:rsidRPr="00567618">
        <w:t>V.3</w:t>
      </w:r>
      <w:r w:rsidRPr="00567618">
        <w:tab/>
        <w:t>SDP Examples on DBI Signaling Capability</w:t>
      </w:r>
      <w:bookmarkEnd w:id="8032"/>
      <w:bookmarkEnd w:id="8033"/>
      <w:bookmarkEnd w:id="8034"/>
      <w:bookmarkEnd w:id="8035"/>
      <w:bookmarkEnd w:id="8036"/>
      <w:bookmarkEnd w:id="8037"/>
      <w:bookmarkEnd w:id="8038"/>
      <w:bookmarkEnd w:id="8039"/>
      <w:bookmarkEnd w:id="8040"/>
      <w:bookmarkEnd w:id="8041"/>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lastRenderedPageBreak/>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42" w:name="_MCCTEMPBM_CRPT86941904___7"/>
            <w:r w:rsidRPr="00567618">
              <w:rPr>
                <w:rFonts w:cs="Courier New"/>
                <w:szCs w:val="16"/>
              </w:rPr>
              <w:t>a=rtcp-fb:* 3gpp-delay-budget</w:t>
            </w:r>
            <w:bookmarkEnd w:id="8042"/>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43" w:name="_Toc26369798"/>
      <w:bookmarkStart w:id="8044" w:name="_Toc36227680"/>
      <w:bookmarkStart w:id="8045" w:name="_Toc36228695"/>
      <w:bookmarkStart w:id="8046" w:name="_Toc36229322"/>
      <w:bookmarkStart w:id="8047" w:name="_Toc68847643"/>
      <w:bookmarkStart w:id="8048" w:name="_Toc74611578"/>
      <w:bookmarkStart w:id="8049" w:name="_Toc75566857"/>
      <w:bookmarkStart w:id="8050" w:name="_Toc89790409"/>
      <w:bookmarkStart w:id="8051" w:name="_Toc99467048"/>
      <w:r w:rsidRPr="005268C0">
        <w:br w:type="page"/>
      </w:r>
    </w:p>
    <w:p w14:paraId="0ADF3C1B" w14:textId="77777777" w:rsidR="00FC7E52" w:rsidRPr="00567618" w:rsidRDefault="00FC7E52" w:rsidP="00FC7E52">
      <w:pPr>
        <w:pStyle w:val="Heading8"/>
      </w:pPr>
      <w:bookmarkStart w:id="8052" w:name="_Toc217285963"/>
      <w:r w:rsidRPr="00567618">
        <w:lastRenderedPageBreak/>
        <w:t>Annex W (Normative):</w:t>
      </w:r>
      <w:r w:rsidRPr="00567618">
        <w:br/>
        <w:t>Coverage and Handoff Enhancements using Multimedia Error Robustness (CHEM)</w:t>
      </w:r>
      <w:bookmarkEnd w:id="8043"/>
      <w:bookmarkEnd w:id="8044"/>
      <w:bookmarkEnd w:id="8045"/>
      <w:bookmarkEnd w:id="8046"/>
      <w:bookmarkEnd w:id="8047"/>
      <w:bookmarkEnd w:id="8048"/>
      <w:bookmarkEnd w:id="8049"/>
      <w:bookmarkEnd w:id="8050"/>
      <w:bookmarkEnd w:id="8051"/>
      <w:bookmarkEnd w:id="8052"/>
    </w:p>
    <w:p w14:paraId="31119FC7" w14:textId="77777777" w:rsidR="00FC7E52" w:rsidRPr="00567618" w:rsidRDefault="00FC7E52" w:rsidP="00FC7E52">
      <w:pPr>
        <w:pStyle w:val="Heading1"/>
        <w:rPr>
          <w:lang w:eastAsia="ko-KR"/>
        </w:rPr>
      </w:pPr>
      <w:bookmarkStart w:id="8053" w:name="_Toc26369799"/>
      <w:bookmarkStart w:id="8054" w:name="_Toc36227681"/>
      <w:bookmarkStart w:id="8055" w:name="_Toc36228696"/>
      <w:bookmarkStart w:id="8056" w:name="_Toc36229323"/>
      <w:bookmarkStart w:id="8057" w:name="_Toc68847644"/>
      <w:bookmarkStart w:id="8058" w:name="_Toc74611579"/>
      <w:bookmarkStart w:id="8059" w:name="_Toc75566858"/>
      <w:bookmarkStart w:id="8060" w:name="_Toc89790410"/>
      <w:bookmarkStart w:id="8061" w:name="_Toc99467049"/>
      <w:bookmarkStart w:id="8062" w:name="_Toc217285964"/>
      <w:r w:rsidRPr="00567618">
        <w:rPr>
          <w:lang w:eastAsia="ko-KR"/>
        </w:rPr>
        <w:t>W.1</w:t>
      </w:r>
      <w:r w:rsidRPr="00567618">
        <w:rPr>
          <w:lang w:eastAsia="ko-KR"/>
        </w:rPr>
        <w:tab/>
        <w:t>General</w:t>
      </w:r>
      <w:bookmarkEnd w:id="8053"/>
      <w:bookmarkEnd w:id="8054"/>
      <w:bookmarkEnd w:id="8055"/>
      <w:bookmarkEnd w:id="8056"/>
      <w:bookmarkEnd w:id="8057"/>
      <w:bookmarkEnd w:id="8058"/>
      <w:bookmarkEnd w:id="8059"/>
      <w:bookmarkEnd w:id="8060"/>
      <w:bookmarkEnd w:id="8061"/>
      <w:bookmarkEnd w:id="8062"/>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63"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64" w:name="_MCCTEMPBM_CRPT86941906___7"/>
      <w:bookmarkEnd w:id="8063"/>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64"/>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65" w:name="_Toc26369800"/>
      <w:bookmarkStart w:id="8066" w:name="_Toc36227682"/>
      <w:bookmarkStart w:id="8067" w:name="_Toc36228697"/>
      <w:bookmarkStart w:id="8068" w:name="_Toc36229324"/>
      <w:bookmarkStart w:id="8069" w:name="_Toc68847645"/>
      <w:bookmarkStart w:id="8070" w:name="_Toc74611580"/>
      <w:bookmarkStart w:id="8071" w:name="_Toc75566859"/>
      <w:bookmarkStart w:id="8072" w:name="_Toc89790411"/>
      <w:bookmarkStart w:id="8073" w:name="_Toc99467050"/>
      <w:bookmarkStart w:id="8074" w:name="_Toc217285965"/>
      <w:r w:rsidRPr="00567618">
        <w:rPr>
          <w:lang w:eastAsia="ko-KR"/>
        </w:rPr>
        <w:lastRenderedPageBreak/>
        <w:t>W.2</w:t>
      </w:r>
      <w:r w:rsidRPr="00567618">
        <w:rPr>
          <w:lang w:eastAsia="ko-KR"/>
        </w:rPr>
        <w:tab/>
      </w:r>
      <w:r w:rsidRPr="00567618">
        <w:t>Adaptation to Packet Losses without application layer redundancy</w:t>
      </w:r>
      <w:bookmarkEnd w:id="8065"/>
      <w:bookmarkEnd w:id="8066"/>
      <w:bookmarkEnd w:id="8067"/>
      <w:bookmarkEnd w:id="8068"/>
      <w:bookmarkEnd w:id="8069"/>
      <w:bookmarkEnd w:id="8070"/>
      <w:bookmarkEnd w:id="8071"/>
      <w:bookmarkEnd w:id="8072"/>
      <w:bookmarkEnd w:id="8073"/>
      <w:bookmarkEnd w:id="8074"/>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75"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75"/>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76"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76"/>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77" w:name="_Toc26369801"/>
      <w:bookmarkStart w:id="8078" w:name="_Toc36227683"/>
      <w:bookmarkStart w:id="8079" w:name="_Toc36228698"/>
      <w:bookmarkStart w:id="8080" w:name="_Toc36229325"/>
      <w:bookmarkStart w:id="8081" w:name="_Toc68847646"/>
      <w:bookmarkStart w:id="8082" w:name="_Toc74611581"/>
      <w:bookmarkStart w:id="8083" w:name="_Toc75566860"/>
      <w:bookmarkStart w:id="8084" w:name="_Toc89790412"/>
      <w:bookmarkStart w:id="8085" w:name="_Toc99467051"/>
      <w:bookmarkStart w:id="8086" w:name="_Toc217285966"/>
      <w:r w:rsidRPr="00567618">
        <w:rPr>
          <w:lang w:eastAsia="ko-KR"/>
        </w:rPr>
        <w:t>W.3</w:t>
      </w:r>
      <w:r w:rsidRPr="00567618">
        <w:rPr>
          <w:lang w:eastAsia="ko-KR"/>
        </w:rPr>
        <w:tab/>
      </w:r>
      <w:r w:rsidRPr="00567618">
        <w:t>Adaptation to Packet Losses using Application Layer Redundancy</w:t>
      </w:r>
      <w:bookmarkEnd w:id="8077"/>
      <w:bookmarkEnd w:id="8078"/>
      <w:bookmarkEnd w:id="8079"/>
      <w:bookmarkEnd w:id="8080"/>
      <w:bookmarkEnd w:id="8081"/>
      <w:bookmarkEnd w:id="8082"/>
      <w:bookmarkEnd w:id="8083"/>
      <w:bookmarkEnd w:id="8084"/>
      <w:bookmarkEnd w:id="8085"/>
      <w:bookmarkEnd w:id="8086"/>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87"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88" w:name="_MCCTEMPBM_CRPT86941910___7"/>
      <w:bookmarkEnd w:id="8087"/>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88"/>
    <w:p w14:paraId="62419120" w14:textId="77777777" w:rsidR="00FC7E52" w:rsidRPr="00567618" w:rsidRDefault="00FC7E52" w:rsidP="00FC7E52">
      <w:pPr>
        <w:pStyle w:val="TH"/>
      </w:pPr>
      <w:r w:rsidRPr="00567618">
        <w:lastRenderedPageBreak/>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89" w:name="_MCCTEMPBM_CRPT86941911___7"/>
    </w:p>
    <w:bookmarkEnd w:id="8089"/>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90" w:name="_MCCTEMPBM_CRPT86941912___7"/>
    </w:p>
    <w:bookmarkEnd w:id="8090"/>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91" w:name="_Toc26369802"/>
      <w:bookmarkStart w:id="8092" w:name="_Toc36227684"/>
      <w:bookmarkStart w:id="8093" w:name="_Toc36228699"/>
      <w:bookmarkStart w:id="8094" w:name="_Toc36229326"/>
      <w:bookmarkStart w:id="8095" w:name="_Toc68847647"/>
      <w:bookmarkStart w:id="8096" w:name="_Toc74611582"/>
      <w:bookmarkStart w:id="8097" w:name="_Toc75566861"/>
      <w:bookmarkStart w:id="8098" w:name="_Toc89790413"/>
      <w:bookmarkStart w:id="8099" w:name="_Toc99467052"/>
      <w:bookmarkStart w:id="8100" w:name="_Toc217285967"/>
      <w:r w:rsidRPr="00567618">
        <w:rPr>
          <w:lang w:eastAsia="ko-KR"/>
        </w:rPr>
        <w:t>W.</w:t>
      </w:r>
      <w:r w:rsidRPr="00567618">
        <w:t>4</w:t>
      </w:r>
      <w:r>
        <w:tab/>
      </w:r>
      <w:r w:rsidRPr="00567618">
        <w:t>Negotiation of End-to-End and Uplink/Downlink PLR</w:t>
      </w:r>
      <w:bookmarkEnd w:id="8091"/>
      <w:bookmarkEnd w:id="8092"/>
      <w:bookmarkEnd w:id="8093"/>
      <w:bookmarkEnd w:id="8094"/>
      <w:bookmarkEnd w:id="8095"/>
      <w:bookmarkEnd w:id="8096"/>
      <w:bookmarkEnd w:id="8097"/>
      <w:bookmarkEnd w:id="8098"/>
      <w:bookmarkEnd w:id="8099"/>
      <w:bookmarkEnd w:id="8100"/>
    </w:p>
    <w:p w14:paraId="02E6F09B" w14:textId="77777777" w:rsidR="00FC7E52" w:rsidRPr="00567618" w:rsidRDefault="00FC7E52" w:rsidP="00FC7E52">
      <w:pPr>
        <w:pStyle w:val="Heading2"/>
        <w:rPr>
          <w:noProof/>
        </w:rPr>
      </w:pPr>
      <w:bookmarkStart w:id="8101" w:name="_Toc26369803"/>
      <w:bookmarkStart w:id="8102" w:name="_Toc36227685"/>
      <w:bookmarkStart w:id="8103" w:name="_Toc36228700"/>
      <w:bookmarkStart w:id="8104" w:name="_Toc36229327"/>
      <w:bookmarkStart w:id="8105" w:name="_Toc68847648"/>
      <w:bookmarkStart w:id="8106" w:name="_Toc74611583"/>
      <w:bookmarkStart w:id="8107" w:name="_Toc75566862"/>
      <w:bookmarkStart w:id="8108" w:name="_Toc89790414"/>
      <w:bookmarkStart w:id="8109" w:name="_Toc99467053"/>
      <w:bookmarkStart w:id="8110" w:name="_Toc217285968"/>
      <w:r w:rsidRPr="00567618">
        <w:rPr>
          <w:noProof/>
        </w:rPr>
        <w:t>W.4.1</w:t>
      </w:r>
      <w:r>
        <w:rPr>
          <w:noProof/>
        </w:rPr>
        <w:tab/>
      </w:r>
      <w:r w:rsidRPr="00567618">
        <w:rPr>
          <w:noProof/>
        </w:rPr>
        <w:t>General</w:t>
      </w:r>
      <w:bookmarkEnd w:id="8101"/>
      <w:bookmarkEnd w:id="8102"/>
      <w:bookmarkEnd w:id="8103"/>
      <w:bookmarkEnd w:id="8104"/>
      <w:bookmarkEnd w:id="8105"/>
      <w:bookmarkEnd w:id="8106"/>
      <w:bookmarkEnd w:id="8107"/>
      <w:bookmarkEnd w:id="8108"/>
      <w:bookmarkEnd w:id="8109"/>
      <w:bookmarkEnd w:id="8110"/>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lastRenderedPageBreak/>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111" w:name="_Toc26369804"/>
      <w:bookmarkStart w:id="8112" w:name="_Toc36227686"/>
      <w:bookmarkStart w:id="8113" w:name="_Toc36228701"/>
      <w:bookmarkStart w:id="8114" w:name="_Toc36229328"/>
      <w:bookmarkStart w:id="8115" w:name="_Toc68847649"/>
      <w:bookmarkStart w:id="8116" w:name="_Toc74611584"/>
      <w:bookmarkStart w:id="8117" w:name="_Toc75566863"/>
      <w:bookmarkStart w:id="8118" w:name="_Toc89790415"/>
      <w:bookmarkStart w:id="8119" w:name="_Toc99467054"/>
      <w:bookmarkStart w:id="8120" w:name="_Toc217285969"/>
      <w:r w:rsidRPr="00567618">
        <w:rPr>
          <w:noProof/>
        </w:rPr>
        <w:t>W.4.2</w:t>
      </w:r>
      <w:r>
        <w:rPr>
          <w:noProof/>
        </w:rPr>
        <w:tab/>
      </w:r>
      <w:r w:rsidRPr="00567618">
        <w:rPr>
          <w:noProof/>
        </w:rPr>
        <w:t>Offering MTSI Client</w:t>
      </w:r>
      <w:bookmarkEnd w:id="8111"/>
      <w:bookmarkEnd w:id="8112"/>
      <w:bookmarkEnd w:id="8113"/>
      <w:bookmarkEnd w:id="8114"/>
      <w:bookmarkEnd w:id="8115"/>
      <w:bookmarkEnd w:id="8116"/>
      <w:bookmarkEnd w:id="8117"/>
      <w:bookmarkEnd w:id="8118"/>
      <w:bookmarkEnd w:id="8119"/>
      <w:bookmarkEnd w:id="8120"/>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121"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121"/>
    <w:p w14:paraId="75F38EC7" w14:textId="77777777" w:rsidR="00FC7E52" w:rsidRPr="00567618" w:rsidRDefault="00FC7E52" w:rsidP="00FC7E52">
      <w:pPr>
        <w:pStyle w:val="TH"/>
      </w:pPr>
      <w:r w:rsidRPr="00567618">
        <w:lastRenderedPageBreak/>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122" w:name="_Toc26369805"/>
      <w:bookmarkStart w:id="8123" w:name="_Toc36227687"/>
      <w:bookmarkStart w:id="8124" w:name="_Toc36228702"/>
      <w:bookmarkStart w:id="8125" w:name="_Toc36229329"/>
      <w:bookmarkStart w:id="8126" w:name="_Toc68847650"/>
      <w:bookmarkStart w:id="8127" w:name="_Toc74611585"/>
      <w:bookmarkStart w:id="8128" w:name="_Toc75566864"/>
      <w:bookmarkStart w:id="8129" w:name="_Toc89790416"/>
      <w:bookmarkStart w:id="8130" w:name="_Toc99467055"/>
      <w:bookmarkStart w:id="8131" w:name="_Toc217285970"/>
      <w:r w:rsidRPr="00567618">
        <w:rPr>
          <w:noProof/>
        </w:rPr>
        <w:t>W.4.3</w:t>
      </w:r>
      <w:r>
        <w:rPr>
          <w:noProof/>
        </w:rPr>
        <w:tab/>
      </w:r>
      <w:r w:rsidRPr="00567618">
        <w:rPr>
          <w:noProof/>
        </w:rPr>
        <w:t>Answering MTSI Client</w:t>
      </w:r>
      <w:bookmarkEnd w:id="8122"/>
      <w:bookmarkEnd w:id="8123"/>
      <w:bookmarkEnd w:id="8124"/>
      <w:bookmarkEnd w:id="8125"/>
      <w:bookmarkEnd w:id="8126"/>
      <w:bookmarkEnd w:id="8127"/>
      <w:bookmarkEnd w:id="8128"/>
      <w:bookmarkEnd w:id="8129"/>
      <w:bookmarkEnd w:id="8130"/>
      <w:bookmarkEnd w:id="8131"/>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132"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132"/>
    <w:p w14:paraId="36A0B33F" w14:textId="77777777" w:rsidR="00FC7E52" w:rsidRPr="00567618" w:rsidRDefault="00FC7E52" w:rsidP="00FC7E52">
      <w:pPr>
        <w:pStyle w:val="TH"/>
      </w:pPr>
      <w:r w:rsidRPr="00567618">
        <w:lastRenderedPageBreak/>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133" w:name="_Toc26369806"/>
      <w:bookmarkStart w:id="8134" w:name="_Toc36227688"/>
      <w:bookmarkStart w:id="8135" w:name="_Toc36228703"/>
      <w:bookmarkStart w:id="8136" w:name="_Toc36229330"/>
      <w:bookmarkStart w:id="8137" w:name="_Toc68847651"/>
      <w:bookmarkStart w:id="8138" w:name="_Toc74611586"/>
      <w:bookmarkStart w:id="8139" w:name="_Toc75566865"/>
      <w:bookmarkStart w:id="8140" w:name="_Toc89790417"/>
      <w:bookmarkStart w:id="8141" w:name="_Toc99467056"/>
      <w:r w:rsidRPr="005268C0">
        <w:br w:type="page"/>
      </w:r>
    </w:p>
    <w:p w14:paraId="79A451E7" w14:textId="3C6972E4" w:rsidR="00FC7E52" w:rsidRPr="005268C0" w:rsidRDefault="00FC7E52" w:rsidP="00FC7E52">
      <w:pPr>
        <w:pStyle w:val="Heading8"/>
      </w:pPr>
      <w:bookmarkStart w:id="8142" w:name="_Toc217285971"/>
      <w:r w:rsidRPr="005268C0">
        <w:lastRenderedPageBreak/>
        <w:t>Annex X (Informative)</w:t>
      </w:r>
      <w:r w:rsidR="00805B98" w:rsidRPr="00567618">
        <w:t xml:space="preserve">: </w:t>
      </w:r>
      <w:r w:rsidR="00805B98" w:rsidRPr="00567618">
        <w:br/>
      </w:r>
      <w:r w:rsidRPr="005268C0">
        <w:t>Example Maximum Packet Loss Rate (Max. PLR) Values for Setting CHEM Handover Thresholds</w:t>
      </w:r>
      <w:bookmarkEnd w:id="8133"/>
      <w:bookmarkEnd w:id="8134"/>
      <w:bookmarkEnd w:id="8135"/>
      <w:bookmarkEnd w:id="8136"/>
      <w:bookmarkEnd w:id="8137"/>
      <w:bookmarkEnd w:id="8138"/>
      <w:bookmarkEnd w:id="8139"/>
      <w:bookmarkEnd w:id="8140"/>
      <w:bookmarkEnd w:id="8141"/>
      <w:bookmarkEnd w:id="8142"/>
    </w:p>
    <w:p w14:paraId="2FE70248" w14:textId="77777777" w:rsidR="00FC7E52" w:rsidRPr="00567618" w:rsidRDefault="00FC7E52" w:rsidP="00FC7E52">
      <w:pPr>
        <w:pStyle w:val="Heading1"/>
        <w:rPr>
          <w:lang w:eastAsia="ko-KR"/>
        </w:rPr>
      </w:pPr>
      <w:bookmarkStart w:id="8143" w:name="_Toc26369807"/>
      <w:bookmarkStart w:id="8144" w:name="_Toc36227689"/>
      <w:bookmarkStart w:id="8145" w:name="_Toc36228704"/>
      <w:bookmarkStart w:id="8146" w:name="_Toc36229331"/>
      <w:bookmarkStart w:id="8147" w:name="_Toc68847652"/>
      <w:bookmarkStart w:id="8148" w:name="_Toc74611587"/>
      <w:bookmarkStart w:id="8149" w:name="_Toc75566866"/>
      <w:bookmarkStart w:id="8150" w:name="_Toc89790418"/>
      <w:bookmarkStart w:id="8151" w:name="_Toc99467057"/>
      <w:bookmarkStart w:id="8152" w:name="_Toc217285972"/>
      <w:r w:rsidRPr="00567618">
        <w:rPr>
          <w:lang w:eastAsia="ko-KR"/>
        </w:rPr>
        <w:t>X.1</w:t>
      </w:r>
      <w:r w:rsidRPr="00567618">
        <w:rPr>
          <w:lang w:eastAsia="ko-KR"/>
        </w:rPr>
        <w:tab/>
        <w:t>Maximum Packet Loss Rate (Max. PLR) for Speech</w:t>
      </w:r>
      <w:bookmarkEnd w:id="8143"/>
      <w:bookmarkEnd w:id="8144"/>
      <w:bookmarkEnd w:id="8145"/>
      <w:bookmarkEnd w:id="8146"/>
      <w:bookmarkEnd w:id="8147"/>
      <w:bookmarkEnd w:id="8148"/>
      <w:bookmarkEnd w:id="8149"/>
      <w:bookmarkEnd w:id="8150"/>
      <w:bookmarkEnd w:id="8151"/>
      <w:bookmarkEnd w:id="8152"/>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53" w:name="_Toc26369808"/>
      <w:bookmarkStart w:id="8154" w:name="_Toc36227690"/>
      <w:bookmarkStart w:id="8155" w:name="_Toc36228705"/>
      <w:bookmarkStart w:id="8156" w:name="_Toc36229332"/>
      <w:bookmarkStart w:id="8157" w:name="_Toc68847653"/>
      <w:bookmarkStart w:id="8158" w:name="_Toc74611588"/>
      <w:bookmarkStart w:id="8159" w:name="_Toc75566867"/>
      <w:bookmarkStart w:id="8160" w:name="_Toc89790419"/>
      <w:bookmarkStart w:id="8161" w:name="_Toc99467058"/>
      <w:bookmarkStart w:id="8162" w:name="_Toc217285973"/>
      <w:r w:rsidRPr="00567618">
        <w:rPr>
          <w:lang w:eastAsia="ko-KR"/>
        </w:rPr>
        <w:t>X.1.1</w:t>
      </w:r>
      <w:r w:rsidRPr="00567618">
        <w:rPr>
          <w:lang w:eastAsia="ko-KR"/>
        </w:rPr>
        <w:tab/>
        <w:t>Max. PLR recommendation without Application Layer Redundancy</w:t>
      </w:r>
      <w:bookmarkEnd w:id="8153"/>
      <w:bookmarkEnd w:id="8154"/>
      <w:bookmarkEnd w:id="8155"/>
      <w:bookmarkEnd w:id="8156"/>
      <w:bookmarkEnd w:id="8157"/>
      <w:bookmarkEnd w:id="8158"/>
      <w:bookmarkEnd w:id="8159"/>
      <w:bookmarkEnd w:id="8160"/>
      <w:bookmarkEnd w:id="8161"/>
      <w:bookmarkEnd w:id="8162"/>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63"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64" w:name="_MCCTEMPBM_CRPT86941916___7" w:colFirst="0" w:colLast="1"/>
            <w:bookmarkEnd w:id="8163"/>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65" w:name="_MCCTEMPBM_CRPT86941917___7" w:colFirst="0" w:colLast="1"/>
            <w:bookmarkEnd w:id="8164"/>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66" w:name="_MCCTEMPBM_CRPT86941918___7" w:colFirst="0" w:colLast="1"/>
            <w:bookmarkEnd w:id="8165"/>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67" w:name="_MCCTEMPBM_CRPT86941919___7" w:colFirst="0" w:colLast="1"/>
            <w:bookmarkEnd w:id="8166"/>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68" w:name="_MCCTEMPBM_CRPT86941920___7"/>
      <w:bookmarkEnd w:id="8167"/>
    </w:p>
    <w:p w14:paraId="5B92C007" w14:textId="77777777" w:rsidR="00FC7E52" w:rsidRPr="00567618" w:rsidRDefault="00FC7E52" w:rsidP="00FC7E52">
      <w:pPr>
        <w:pStyle w:val="Heading2"/>
        <w:rPr>
          <w:lang w:eastAsia="ko-KR"/>
        </w:rPr>
      </w:pPr>
      <w:bookmarkStart w:id="8169" w:name="_Toc26369809"/>
      <w:bookmarkStart w:id="8170" w:name="_Toc36227691"/>
      <w:bookmarkStart w:id="8171" w:name="_Toc36228706"/>
      <w:bookmarkStart w:id="8172" w:name="_Toc36229333"/>
      <w:bookmarkStart w:id="8173" w:name="_Toc68847654"/>
      <w:bookmarkStart w:id="8174" w:name="_Toc74611589"/>
      <w:bookmarkStart w:id="8175" w:name="_Toc75566868"/>
      <w:bookmarkStart w:id="8176" w:name="_Toc89790420"/>
      <w:bookmarkStart w:id="8177" w:name="_Toc99467059"/>
      <w:bookmarkStart w:id="8178" w:name="_Toc217285974"/>
      <w:bookmarkEnd w:id="8168"/>
      <w:r w:rsidRPr="00567618">
        <w:rPr>
          <w:lang w:eastAsia="ko-KR"/>
        </w:rPr>
        <w:t>X.1.2</w:t>
      </w:r>
      <w:r w:rsidRPr="00567618">
        <w:rPr>
          <w:lang w:eastAsia="ko-KR"/>
        </w:rPr>
        <w:tab/>
        <w:t>Max. PLR recommendation with Application Layer Redundancy</w:t>
      </w:r>
      <w:bookmarkEnd w:id="8169"/>
      <w:bookmarkEnd w:id="8170"/>
      <w:bookmarkEnd w:id="8171"/>
      <w:bookmarkEnd w:id="8172"/>
      <w:bookmarkEnd w:id="8173"/>
      <w:bookmarkEnd w:id="8174"/>
      <w:bookmarkEnd w:id="8175"/>
      <w:bookmarkEnd w:id="8176"/>
      <w:bookmarkEnd w:id="8177"/>
      <w:bookmarkEnd w:id="8178"/>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lastRenderedPageBreak/>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79"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80" w:name="_MCCTEMPBM_CRPT86941922___7"/>
            <w:bookmarkStart w:id="8181" w:name="_MCCTEMPBM_CRPT86941923___7" w:colFirst="1" w:colLast="1"/>
            <w:bookmarkEnd w:id="8179"/>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80"/>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82" w:name="_MCCTEMPBM_CRPT86941924___7"/>
            <w:bookmarkStart w:id="8183" w:name="_MCCTEMPBM_CRPT86941925___7" w:colFirst="1" w:colLast="1"/>
            <w:bookmarkEnd w:id="8181"/>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82"/>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83"/>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84" w:name="_Toc26369810"/>
      <w:bookmarkStart w:id="8185" w:name="_Toc36227692"/>
      <w:bookmarkStart w:id="8186" w:name="_Toc36228707"/>
      <w:bookmarkStart w:id="8187" w:name="_Toc36229334"/>
      <w:bookmarkStart w:id="8188" w:name="_Toc68847655"/>
      <w:bookmarkStart w:id="8189" w:name="_Toc74611590"/>
      <w:bookmarkStart w:id="8190" w:name="_Toc75566869"/>
      <w:bookmarkStart w:id="8191" w:name="_Toc89790421"/>
      <w:bookmarkStart w:id="8192" w:name="_Toc99467060"/>
      <w:bookmarkStart w:id="8193" w:name="_Toc217285975"/>
      <w:r w:rsidRPr="00567618">
        <w:rPr>
          <w:lang w:eastAsia="ko-KR"/>
        </w:rPr>
        <w:t>X.2</w:t>
      </w:r>
      <w:r>
        <w:rPr>
          <w:lang w:eastAsia="ko-KR"/>
        </w:rPr>
        <w:tab/>
      </w:r>
      <w:r w:rsidRPr="00567618">
        <w:rPr>
          <w:lang w:eastAsia="ko-KR"/>
        </w:rPr>
        <w:t>SDP Examples of the CHEM Feature (informative)</w:t>
      </w:r>
      <w:bookmarkEnd w:id="8184"/>
      <w:bookmarkEnd w:id="8185"/>
      <w:bookmarkEnd w:id="8186"/>
      <w:bookmarkEnd w:id="8187"/>
      <w:bookmarkEnd w:id="8188"/>
      <w:bookmarkEnd w:id="8189"/>
      <w:bookmarkEnd w:id="8190"/>
      <w:bookmarkEnd w:id="8191"/>
      <w:bookmarkEnd w:id="8192"/>
      <w:bookmarkEnd w:id="8193"/>
    </w:p>
    <w:p w14:paraId="5264125D" w14:textId="77777777" w:rsidR="00FC7E52" w:rsidRPr="00567618" w:rsidRDefault="00FC7E52" w:rsidP="00FC7E52">
      <w:pPr>
        <w:pStyle w:val="Heading2"/>
        <w:rPr>
          <w:noProof/>
        </w:rPr>
      </w:pPr>
      <w:bookmarkStart w:id="8194" w:name="_Toc26369811"/>
      <w:bookmarkStart w:id="8195" w:name="_Toc36227693"/>
      <w:bookmarkStart w:id="8196" w:name="_Toc36228708"/>
      <w:bookmarkStart w:id="8197" w:name="_Toc36229335"/>
      <w:bookmarkStart w:id="8198" w:name="_Toc68847656"/>
      <w:bookmarkStart w:id="8199" w:name="_Toc74611591"/>
      <w:bookmarkStart w:id="8200" w:name="_Toc75566870"/>
      <w:bookmarkStart w:id="8201" w:name="_Toc89790422"/>
      <w:bookmarkStart w:id="8202" w:name="_Toc99467061"/>
      <w:bookmarkStart w:id="8203" w:name="_Toc217285976"/>
      <w:r w:rsidRPr="00567618">
        <w:rPr>
          <w:noProof/>
        </w:rPr>
        <w:t>X.2.1</w:t>
      </w:r>
      <w:r>
        <w:rPr>
          <w:noProof/>
        </w:rPr>
        <w:tab/>
      </w:r>
      <w:r w:rsidRPr="00567618">
        <w:rPr>
          <w:noProof/>
        </w:rPr>
        <w:t>General</w:t>
      </w:r>
      <w:bookmarkEnd w:id="8194"/>
      <w:bookmarkEnd w:id="8195"/>
      <w:bookmarkEnd w:id="8196"/>
      <w:bookmarkEnd w:id="8197"/>
      <w:bookmarkEnd w:id="8198"/>
      <w:bookmarkEnd w:id="8199"/>
      <w:bookmarkEnd w:id="8200"/>
      <w:bookmarkEnd w:id="8201"/>
      <w:bookmarkEnd w:id="8202"/>
      <w:bookmarkEnd w:id="8203"/>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204" w:name="_Toc26369812"/>
      <w:bookmarkStart w:id="8205" w:name="_Toc36227694"/>
      <w:bookmarkStart w:id="8206" w:name="_Toc36228709"/>
      <w:bookmarkStart w:id="8207" w:name="_Toc36229336"/>
      <w:bookmarkStart w:id="8208" w:name="_Toc68847657"/>
      <w:bookmarkStart w:id="8209" w:name="_Toc74611592"/>
      <w:bookmarkStart w:id="8210" w:name="_Toc75566871"/>
      <w:bookmarkStart w:id="8211" w:name="_Toc89790423"/>
      <w:bookmarkStart w:id="8212" w:name="_Toc99467062"/>
      <w:bookmarkStart w:id="8213" w:name="_Toc217285977"/>
      <w:r w:rsidRPr="00567618">
        <w:t>X.2.2</w:t>
      </w:r>
      <w:r>
        <w:tab/>
      </w:r>
      <w:r w:rsidRPr="00567618">
        <w:t>Example of Adaptation to Packet Losses without Application Layer Redundancy</w:t>
      </w:r>
      <w:bookmarkEnd w:id="8204"/>
      <w:bookmarkEnd w:id="8205"/>
      <w:bookmarkEnd w:id="8206"/>
      <w:bookmarkEnd w:id="8207"/>
      <w:bookmarkEnd w:id="8208"/>
      <w:bookmarkEnd w:id="8209"/>
      <w:bookmarkEnd w:id="8210"/>
      <w:bookmarkEnd w:id="8211"/>
      <w:bookmarkEnd w:id="8212"/>
      <w:bookmarkEnd w:id="8213"/>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214"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14"/>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215" w:name="_MCCTEMPBM_CRPT86941927___7"/>
            <w:r w:rsidRPr="00567618">
              <w:rPr>
                <w:rFonts w:cs="Courier New"/>
                <w:szCs w:val="16"/>
              </w:rPr>
              <w:t>a=PLR_adapt</w:t>
            </w:r>
          </w:p>
          <w:bookmarkEnd w:id="8215"/>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t>
      </w:r>
      <w:r w:rsidRPr="00567618">
        <w:lastRenderedPageBreak/>
        <w:t xml:space="preserve">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216"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216"/>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217"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217"/>
    </w:tbl>
    <w:p w14:paraId="19E3074A" w14:textId="77777777" w:rsidR="00FC7E52" w:rsidRPr="00567618" w:rsidRDefault="00FC7E52" w:rsidP="00FC7E52"/>
    <w:p w14:paraId="359B513D" w14:textId="77777777" w:rsidR="00FC7E52" w:rsidRPr="00567618" w:rsidRDefault="00FC7E52" w:rsidP="00FC7E52">
      <w:pPr>
        <w:pStyle w:val="Heading2"/>
      </w:pPr>
      <w:bookmarkStart w:id="8218" w:name="_Toc26369813"/>
      <w:bookmarkStart w:id="8219" w:name="_Toc36227695"/>
      <w:bookmarkStart w:id="8220" w:name="_Toc36228710"/>
      <w:bookmarkStart w:id="8221" w:name="_Toc36229337"/>
      <w:bookmarkStart w:id="8222" w:name="_Toc68847658"/>
      <w:bookmarkStart w:id="8223" w:name="_Toc74611593"/>
      <w:bookmarkStart w:id="8224" w:name="_Toc75566872"/>
      <w:bookmarkStart w:id="8225" w:name="_Toc89790424"/>
      <w:bookmarkStart w:id="8226" w:name="_Toc99467063"/>
      <w:bookmarkStart w:id="8227" w:name="_Toc217285978"/>
      <w:r w:rsidRPr="00567618">
        <w:t>X.2.3</w:t>
      </w:r>
      <w:r>
        <w:tab/>
      </w:r>
      <w:r w:rsidRPr="00567618">
        <w:t>Example of Adaptation to Packet Losses with Application Layer Redundancy</w:t>
      </w:r>
      <w:bookmarkEnd w:id="8218"/>
      <w:bookmarkEnd w:id="8219"/>
      <w:bookmarkEnd w:id="8220"/>
      <w:bookmarkEnd w:id="8221"/>
      <w:bookmarkEnd w:id="8222"/>
      <w:bookmarkEnd w:id="8223"/>
      <w:bookmarkEnd w:id="8224"/>
      <w:bookmarkEnd w:id="8225"/>
      <w:bookmarkEnd w:id="8226"/>
      <w:bookmarkEnd w:id="8227"/>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lastRenderedPageBreak/>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228"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28"/>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229" w:name="_MCCTEMPBM_CRPT86941931___7"/>
            <w:r w:rsidRPr="00567618">
              <w:rPr>
                <w:rFonts w:cs="Courier New"/>
                <w:szCs w:val="16"/>
              </w:rPr>
              <w:t>a=PLR_adapt:ALR</w:t>
            </w:r>
          </w:p>
          <w:bookmarkEnd w:id="8229"/>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230"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230"/>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lastRenderedPageBreak/>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231"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231"/>
    </w:tbl>
    <w:p w14:paraId="373CF10F" w14:textId="77777777" w:rsidR="00FC7E52" w:rsidRPr="00567618" w:rsidRDefault="00FC7E52" w:rsidP="00FC7E52"/>
    <w:p w14:paraId="37F8B01B" w14:textId="77777777" w:rsidR="00FC7E52" w:rsidRPr="00567618" w:rsidRDefault="00FC7E52" w:rsidP="00FC7E52">
      <w:pPr>
        <w:pStyle w:val="Heading2"/>
      </w:pPr>
      <w:bookmarkStart w:id="8232" w:name="_Toc26369814"/>
      <w:bookmarkStart w:id="8233" w:name="_Toc36227696"/>
      <w:bookmarkStart w:id="8234" w:name="_Toc36228711"/>
      <w:bookmarkStart w:id="8235" w:name="_Toc36229338"/>
      <w:bookmarkStart w:id="8236" w:name="_Toc68847659"/>
      <w:bookmarkStart w:id="8237" w:name="_Toc74611594"/>
      <w:bookmarkStart w:id="8238" w:name="_Toc75566873"/>
      <w:bookmarkStart w:id="8239" w:name="_Toc89790425"/>
      <w:bookmarkStart w:id="8240" w:name="_Toc99467064"/>
      <w:bookmarkStart w:id="8241" w:name="_Toc217285979"/>
      <w:r w:rsidRPr="00567618">
        <w:t>X.2.4</w:t>
      </w:r>
      <w:r>
        <w:tab/>
      </w:r>
      <w:r w:rsidRPr="00567618">
        <w:t>Example of Maximum End-to-End Packet Loss Rate</w:t>
      </w:r>
      <w:bookmarkEnd w:id="8232"/>
      <w:bookmarkEnd w:id="8233"/>
      <w:bookmarkEnd w:id="8234"/>
      <w:bookmarkEnd w:id="8235"/>
      <w:bookmarkEnd w:id="8236"/>
      <w:bookmarkEnd w:id="8237"/>
      <w:bookmarkEnd w:id="8238"/>
      <w:bookmarkEnd w:id="8239"/>
      <w:bookmarkEnd w:id="8240"/>
      <w:bookmarkEnd w:id="8241"/>
    </w:p>
    <w:p w14:paraId="5A88C59D" w14:textId="77777777" w:rsidR="00FC7E52" w:rsidRPr="00567618" w:rsidRDefault="00FC7E52" w:rsidP="00FC7E52">
      <w:bookmarkStart w:id="8242"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42"/>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43"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43"/>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44"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44"/>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lastRenderedPageBreak/>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45"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45"/>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46"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46"/>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47" w:name="_Toc68847660"/>
      <w:bookmarkStart w:id="8248" w:name="_Toc74611595"/>
      <w:bookmarkStart w:id="8249" w:name="_Toc75566874"/>
      <w:bookmarkStart w:id="8250" w:name="_Toc89790426"/>
      <w:bookmarkStart w:id="8251" w:name="_Toc99467065"/>
      <w:r>
        <w:rPr>
          <w:lang w:eastAsia="ko-KR"/>
        </w:rPr>
        <w:br w:type="page"/>
      </w:r>
    </w:p>
    <w:p w14:paraId="594FD3FF" w14:textId="77777777" w:rsidR="00FC7E52" w:rsidRPr="00567618" w:rsidRDefault="00FC7E52" w:rsidP="00FC7E52">
      <w:pPr>
        <w:pStyle w:val="Heading8"/>
        <w:rPr>
          <w:lang w:eastAsia="ko-KR"/>
        </w:rPr>
      </w:pPr>
      <w:bookmarkStart w:id="8252" w:name="_Toc217285980"/>
      <w:r w:rsidRPr="00567618">
        <w:rPr>
          <w:lang w:eastAsia="ko-KR"/>
        </w:rPr>
        <w:lastRenderedPageBreak/>
        <w:t>Annex Y (normative):</w:t>
      </w:r>
      <w:r w:rsidRPr="00567618">
        <w:rPr>
          <w:lang w:eastAsia="ko-KR"/>
        </w:rPr>
        <w:br/>
        <w:t>Immersive Teleconferencing and Telepresence for Remote Terminals (ITT4RT)</w:t>
      </w:r>
      <w:bookmarkEnd w:id="8247"/>
      <w:bookmarkEnd w:id="8248"/>
      <w:bookmarkEnd w:id="8249"/>
      <w:bookmarkEnd w:id="8250"/>
      <w:bookmarkEnd w:id="8251"/>
      <w:bookmarkEnd w:id="8252"/>
    </w:p>
    <w:p w14:paraId="6684CFFA" w14:textId="77777777" w:rsidR="00FC7E52" w:rsidRPr="00567618" w:rsidRDefault="00FC7E52" w:rsidP="00FC7E52">
      <w:pPr>
        <w:pStyle w:val="Heading1"/>
        <w:rPr>
          <w:lang w:eastAsia="ko-KR"/>
        </w:rPr>
      </w:pPr>
      <w:bookmarkStart w:id="8253" w:name="_Toc68847661"/>
      <w:bookmarkStart w:id="8254" w:name="_Toc74611596"/>
      <w:bookmarkStart w:id="8255" w:name="_Toc75566875"/>
      <w:bookmarkStart w:id="8256" w:name="_Toc89790427"/>
      <w:bookmarkStart w:id="8257" w:name="_Toc99467066"/>
      <w:bookmarkStart w:id="8258" w:name="_Toc217285981"/>
      <w:r w:rsidRPr="00567618">
        <w:rPr>
          <w:lang w:eastAsia="ko-KR"/>
        </w:rPr>
        <w:t>Y.1</w:t>
      </w:r>
      <w:r w:rsidRPr="00567618">
        <w:rPr>
          <w:lang w:eastAsia="ko-KR"/>
        </w:rPr>
        <w:tab/>
        <w:t>General</w:t>
      </w:r>
      <w:bookmarkEnd w:id="8253"/>
      <w:bookmarkEnd w:id="8254"/>
      <w:bookmarkEnd w:id="8255"/>
      <w:bookmarkEnd w:id="8256"/>
      <w:bookmarkEnd w:id="8257"/>
      <w:bookmarkEnd w:id="8258"/>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59" w:name="_Toc99467067"/>
      <w:bookmarkStart w:id="8260" w:name="_Toc217285982"/>
      <w:r w:rsidRPr="00567618">
        <w:rPr>
          <w:lang w:eastAsia="ko-KR"/>
        </w:rPr>
        <w:t>Y.2</w:t>
      </w:r>
      <w:r w:rsidRPr="00567618">
        <w:rPr>
          <w:lang w:eastAsia="ko-KR"/>
        </w:rPr>
        <w:tab/>
        <w:t>Architecture and Interfaces</w:t>
      </w:r>
      <w:bookmarkEnd w:id="8259"/>
      <w:bookmarkEnd w:id="8260"/>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2pt;height:132pt" o:ole="">
            <v:imagedata r:id="rId262" o:title=""/>
          </v:shape>
          <o:OLEObject Type="Embed" ProgID="Visio.Drawing.15" ShapeID="_x0000_i1147" DrawAspect="Content" ObjectID="_1827899264" r:id="rId263"/>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61" w:name="_MON_1716909504"/>
    <w:bookmarkEnd w:id="8261"/>
    <w:p w14:paraId="2B819B75" w14:textId="77777777" w:rsidR="00FC7E52" w:rsidRDefault="00FC7E52" w:rsidP="00FC7E52">
      <w:pPr>
        <w:pStyle w:val="TH"/>
      </w:pPr>
      <w:r>
        <w:object w:dxaOrig="9242" w:dyaOrig="2847" w14:anchorId="4C29CD8E">
          <v:shape id="_x0000_i1148" type="#_x0000_t75" style="width:462pt;height:140.65pt" o:ole="">
            <v:imagedata r:id="rId264" o:title=""/>
          </v:shape>
          <o:OLEObject Type="Embed" ProgID="Word.Picture.8" ShapeID="_x0000_i1148" DrawAspect="Content" ObjectID="_1827899265" r:id="rId265"/>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62" w:name="_Toc68847662"/>
      <w:bookmarkStart w:id="8263" w:name="_Toc74611597"/>
      <w:bookmarkStart w:id="8264" w:name="_Toc75566876"/>
      <w:bookmarkStart w:id="8265" w:name="_Toc89790428"/>
      <w:r w:rsidRPr="00567618">
        <w:t>Figure Y.2: Reference receiver architecture for ITT4RT- client in terminal</w:t>
      </w:r>
      <w:bookmarkEnd w:id="8262"/>
      <w:bookmarkEnd w:id="8263"/>
      <w:bookmarkEnd w:id="8264"/>
      <w:bookmarkEnd w:id="8265"/>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 xml:space="preserve">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w:t>
      </w:r>
      <w:r w:rsidRPr="00567618">
        <w:lastRenderedPageBreak/>
        <w:t>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66" w:name="_Toc68847663"/>
      <w:bookmarkStart w:id="8267" w:name="_Toc74611598"/>
      <w:bookmarkStart w:id="8268" w:name="_Toc75566877"/>
      <w:bookmarkStart w:id="8269" w:name="_Toc89790429"/>
      <w:bookmarkStart w:id="8270" w:name="_Toc99467068"/>
      <w:bookmarkStart w:id="8271" w:name="_Toc217285983"/>
      <w:r w:rsidRPr="00567618">
        <w:rPr>
          <w:lang w:eastAsia="ko-KR"/>
        </w:rPr>
        <w:t>Y.3</w:t>
      </w:r>
      <w:r w:rsidRPr="00567618">
        <w:rPr>
          <w:lang w:eastAsia="ko-KR"/>
        </w:rPr>
        <w:tab/>
        <w:t>Immersive 360-Degree Video Support</w:t>
      </w:r>
      <w:bookmarkEnd w:id="8266"/>
      <w:bookmarkEnd w:id="8267"/>
      <w:bookmarkEnd w:id="8268"/>
      <w:bookmarkEnd w:id="8269"/>
      <w:bookmarkEnd w:id="8270"/>
      <w:bookmarkEnd w:id="8271"/>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72"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72"/>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73"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lastRenderedPageBreak/>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73"/>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74"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74"/>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75"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75"/>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76"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77" w:name="_MCCTEMPBM_CRPT86941946___7"/>
      <w:bookmarkEnd w:id="8276"/>
      <w:r w:rsidRPr="00567618">
        <w:t xml:space="preserve">In order to optimize the spatial resolution of specific viewports, the ITT4RT-Tx client and ITT4RT-Rx client may negotiate the use of region-wise packing as part of the exchange of 360-degree video. If this is the case, the region-wise </w:t>
      </w:r>
      <w:r w:rsidRPr="00567618">
        <w:lastRenderedPageBreak/>
        <w:t>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78" w:name="_MCCTEMPBM_CRPT86941947___2"/>
      <w:bookmarkEnd w:id="8277"/>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79" w:name="_MCCTEMPBM_CRPT86941948___7"/>
      <w:bookmarkEnd w:id="8278"/>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79"/>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80" w:name="_MCCTEMPBM_CRPT86941949___2"/>
      <w:bookmarkStart w:id="8281" w:name="_Toc217285984"/>
      <w:r w:rsidRPr="00567618">
        <w:rPr>
          <w:lang w:eastAsia="ko-KR"/>
        </w:rPr>
        <w:t>Y.4</w:t>
      </w:r>
      <w:r w:rsidRPr="00567618">
        <w:rPr>
          <w:lang w:eastAsia="ko-KR"/>
        </w:rPr>
        <w:tab/>
        <w:t>Immersive Voice/Audio Support</w:t>
      </w:r>
      <w:bookmarkEnd w:id="8281"/>
    </w:p>
    <w:bookmarkEnd w:id="8280"/>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82" w:name="_MCCTEMPBM_CRPT86941950___2"/>
      <w:bookmarkStart w:id="8283" w:name="_Toc217285985"/>
      <w:r w:rsidRPr="00567618">
        <w:rPr>
          <w:lang w:eastAsia="ko-KR"/>
        </w:rPr>
        <w:t>Y.5</w:t>
      </w:r>
      <w:r w:rsidRPr="00567618">
        <w:rPr>
          <w:lang w:eastAsia="ko-KR"/>
        </w:rPr>
        <w:tab/>
        <w:t>Overlay Support</w:t>
      </w:r>
      <w:bookmarkEnd w:id="8283"/>
    </w:p>
    <w:p w14:paraId="7B993BEB" w14:textId="77777777" w:rsidR="00FC7E52" w:rsidRPr="00567618" w:rsidRDefault="00FC7E52" w:rsidP="00FC7E52">
      <w:bookmarkStart w:id="8284" w:name="_MCCTEMPBM_CRPT86941951___4"/>
      <w:bookmarkEnd w:id="8282"/>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84"/>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85"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w:t>
      </w:r>
      <w:r w:rsidRPr="00567618">
        <w:lastRenderedPageBreak/>
        <w:t xml:space="preserve">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86" w:name="_MCCTEMPBM_CRPT86941955___2"/>
      <w:bookmarkStart w:id="8287" w:name="_Toc217285986"/>
      <w:bookmarkEnd w:id="8285"/>
      <w:r w:rsidRPr="00567618">
        <w:rPr>
          <w:lang w:eastAsia="ko-KR"/>
        </w:rPr>
        <w:t>Y.6</w:t>
      </w:r>
      <w:r w:rsidRPr="00567618">
        <w:rPr>
          <w:lang w:eastAsia="ko-KR"/>
        </w:rPr>
        <w:tab/>
        <w:t>Media configuration</w:t>
      </w:r>
      <w:bookmarkEnd w:id="8287"/>
    </w:p>
    <w:p w14:paraId="21074141" w14:textId="77777777" w:rsidR="00FC7E52" w:rsidRPr="00567618" w:rsidRDefault="00FC7E52" w:rsidP="00FC7E52">
      <w:pPr>
        <w:pStyle w:val="Heading2"/>
        <w:rPr>
          <w:lang w:eastAsia="ko-KR"/>
        </w:rPr>
      </w:pPr>
      <w:bookmarkStart w:id="8288" w:name="_Toc217285987"/>
      <w:r w:rsidRPr="00567618">
        <w:rPr>
          <w:lang w:eastAsia="ko-KR"/>
        </w:rPr>
        <w:t>Y.6.1</w:t>
      </w:r>
      <w:r w:rsidRPr="00567618">
        <w:rPr>
          <w:lang w:eastAsia="ko-KR"/>
        </w:rPr>
        <w:tab/>
        <w:t>General</w:t>
      </w:r>
      <w:bookmarkEnd w:id="8288"/>
    </w:p>
    <w:bookmarkEnd w:id="8286"/>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289"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90" w:name="_MCCTEMPBM_CRPT86941957___2"/>
      <w:bookmarkStart w:id="8291" w:name="_Toc217285988"/>
      <w:bookmarkEnd w:id="8289"/>
      <w:r w:rsidRPr="00567618">
        <w:rPr>
          <w:lang w:eastAsia="ko-KR"/>
        </w:rPr>
        <w:t>Y.6.2</w:t>
      </w:r>
      <w:r w:rsidRPr="00567618">
        <w:rPr>
          <w:lang w:eastAsia="ko-KR"/>
        </w:rPr>
        <w:tab/>
        <w:t>Main 360-degree video</w:t>
      </w:r>
      <w:bookmarkEnd w:id="8291"/>
    </w:p>
    <w:p w14:paraId="481F023C" w14:textId="77777777" w:rsidR="00FC7E52" w:rsidRPr="00567618" w:rsidRDefault="00FC7E52" w:rsidP="00FC7E52">
      <w:pPr>
        <w:pStyle w:val="Heading3"/>
      </w:pPr>
      <w:bookmarkStart w:id="8292" w:name="_MCCTEMPBM_CRPT86941958___7"/>
      <w:bookmarkStart w:id="8293" w:name="_Toc217285989"/>
      <w:bookmarkEnd w:id="8290"/>
      <w:r w:rsidRPr="00567618">
        <w:t>Y.6.2.1</w:t>
      </w:r>
      <w:r>
        <w:tab/>
      </w:r>
      <w:r w:rsidRPr="00567618">
        <w:t>General</w:t>
      </w:r>
      <w:bookmarkEnd w:id="8293"/>
    </w:p>
    <w:p w14:paraId="68A58FD6" w14:textId="77777777" w:rsidR="00FC7E52" w:rsidRPr="00567618" w:rsidRDefault="00FC7E52" w:rsidP="00FC7E52">
      <w:bookmarkStart w:id="8294" w:name="_MCCTEMPBM_CRPT86941959___7"/>
      <w:bookmarkEnd w:id="8292"/>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7CF69020" w14:textId="77777777" w:rsidR="00246E3A" w:rsidRPr="00681578" w:rsidRDefault="00246E3A" w:rsidP="00246E3A">
      <w:pPr>
        <w:pStyle w:val="PL"/>
        <w:rPr>
          <w:rFonts w:eastAsia="Batang"/>
        </w:rPr>
      </w:pPr>
      <w:bookmarkStart w:id="8295" w:name="_MCCTEMPBM_CRPT86941960___2"/>
      <w:bookmarkEnd w:id="8294"/>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lastRenderedPageBreak/>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296" w:name="_MCCTEMPBM_CRPT86941961___2"/>
      <w:bookmarkEnd w:id="8295"/>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297" w:name="_MCCTEMPBM_CRPT86941962___7"/>
      <w:bookmarkEnd w:id="8296"/>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97"/>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98"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lastRenderedPageBreak/>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299" w:name="_MCCTEMPBM_CRPT86941966___7"/>
      <w:bookmarkEnd w:id="8298"/>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99"/>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300" w:name="_MCCTEMPBM_CRPT86941967___7"/>
      <w:bookmarkStart w:id="8301" w:name="_Toc217285990"/>
      <w:r w:rsidRPr="00567618">
        <w:t>Y.6.2.2</w:t>
      </w:r>
      <w:r>
        <w:tab/>
      </w:r>
      <w:r w:rsidRPr="00567618">
        <w:t>Projection</w:t>
      </w:r>
      <w:bookmarkEnd w:id="8301"/>
    </w:p>
    <w:p w14:paraId="217F282E" w14:textId="694E86A5" w:rsidR="00FC7E52" w:rsidRPr="00567618" w:rsidRDefault="00FC7E52" w:rsidP="00FC7E52">
      <w:bookmarkStart w:id="8302" w:name="_MCCTEMPBM_CRPT86941968___7"/>
      <w:bookmarkEnd w:id="8300"/>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303" w:name="_MCCTEMPBM_CRPT86941971___7"/>
      <w:bookmarkStart w:id="8304" w:name="_Toc217285991"/>
      <w:bookmarkEnd w:id="8302"/>
      <w:r w:rsidRPr="00567618">
        <w:t>Y.6.2.3</w:t>
      </w:r>
      <w:r>
        <w:tab/>
      </w:r>
      <w:r w:rsidRPr="00567618">
        <w:t>Field Of View (FOV)</w:t>
      </w:r>
      <w:bookmarkEnd w:id="8304"/>
    </w:p>
    <w:bookmarkEnd w:id="8303"/>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305"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306" w:name="_MCCTEMPBM_CRPT86941973___4"/>
      <w:bookmarkEnd w:id="8305"/>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307" w:name="_MCCTEMPBM_CRPT86941979___7"/>
      <w:bookmarkStart w:id="8308" w:name="_Toc217285992"/>
      <w:bookmarkEnd w:id="8306"/>
      <w:r w:rsidRPr="00567618">
        <w:t>Y.6.2.4</w:t>
      </w:r>
      <w:r>
        <w:tab/>
      </w:r>
      <w:r w:rsidRPr="00567618">
        <w:t>Picture Packing</w:t>
      </w:r>
      <w:bookmarkEnd w:id="8308"/>
    </w:p>
    <w:bookmarkEnd w:id="8307"/>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309" w:name="_MCCTEMPBM_CRPT86941980___7"/>
    </w:p>
    <w:p w14:paraId="65BBCD9C" w14:textId="77777777" w:rsidR="00FC7E52" w:rsidRPr="00567618" w:rsidRDefault="00FC7E52" w:rsidP="00FC7E52">
      <w:pPr>
        <w:pStyle w:val="PL"/>
        <w:rPr>
          <w:rFonts w:eastAsia="Batang"/>
        </w:rPr>
      </w:pPr>
    </w:p>
    <w:bookmarkEnd w:id="8309"/>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310"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310"/>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311"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311"/>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312"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313" w:name="_MCCTEMPBM_CRPT86941985___2" w:colFirst="0" w:colLast="0"/>
            <w:bookmarkEnd w:id="8312"/>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314" w:name="_MCCTEMPBM_CRPT86941986___2" w:colFirst="0" w:colLast="0"/>
            <w:bookmarkEnd w:id="8313"/>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315" w:name="_MCCTEMPBM_CRPT86941987___2" w:colFirst="0" w:colLast="0"/>
            <w:bookmarkEnd w:id="8314"/>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316" w:name="_MCCTEMPBM_CRPT86941988___2" w:colFirst="0" w:colLast="0"/>
            <w:bookmarkEnd w:id="8315"/>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317" w:name="_MCCTEMPBM_CRPT86941989___2" w:colFirst="0" w:colLast="0"/>
            <w:bookmarkEnd w:id="8316"/>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318" w:name="_MCCTEMPBM_CRPT86941990___2" w:colFirst="0" w:colLast="0"/>
            <w:bookmarkEnd w:id="8317"/>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319" w:name="_MCCTEMPBM_CRPT86941991___2" w:colFirst="0" w:colLast="0"/>
            <w:bookmarkEnd w:id="8318"/>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320" w:name="_MCCTEMPBM_CRPT86941992___2" w:colFirst="0" w:colLast="0"/>
            <w:bookmarkEnd w:id="8319"/>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320"/>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321"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322" w:name="_MCCTEMPBM_CRPT86941994___7"/>
      <w:bookmarkEnd w:id="8321"/>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323" w:name="_MCCTEMPBM_CRPT86941995___2"/>
      <w:bookmarkEnd w:id="8322"/>
      <w:r w:rsidRPr="00567618">
        <w:lastRenderedPageBreak/>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323"/>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324"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325" w:name="_MCCTEMPBM_CRPT86941997___2" w:colFirst="0" w:colLast="0"/>
            <w:bookmarkEnd w:id="8324"/>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326" w:name="_MCCTEMPBM_CRPT86941998___2" w:colFirst="0" w:colLast="0"/>
            <w:bookmarkEnd w:id="8325"/>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327" w:name="_MCCTEMPBM_CRPT86941999___2" w:colFirst="0" w:colLast="0"/>
            <w:bookmarkEnd w:id="8326"/>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328" w:name="_MCCTEMPBM_CRPT86942000___2"/>
      <w:bookmarkEnd w:id="8327"/>
    </w:p>
    <w:bookmarkEnd w:id="8328"/>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329" w:name="_MCCTEMPBM_CRPT86942001___7"/>
    </w:p>
    <w:p w14:paraId="273EAB31" w14:textId="77777777" w:rsidR="00FC7E52" w:rsidRPr="00567618" w:rsidRDefault="00FC7E52" w:rsidP="00FC7E52">
      <w:pPr>
        <w:pStyle w:val="Heading3"/>
      </w:pPr>
      <w:bookmarkStart w:id="8330" w:name="_MCCTEMPBM_CRPT86942002___7"/>
      <w:bookmarkStart w:id="8331" w:name="_Toc217285993"/>
      <w:bookmarkEnd w:id="8329"/>
      <w:r w:rsidRPr="00567618">
        <w:t>Y.6.2.6</w:t>
      </w:r>
      <w:r>
        <w:tab/>
      </w:r>
      <w:r w:rsidRPr="00567618">
        <w:t>Overlay and 360-degree video</w:t>
      </w:r>
      <w:bookmarkEnd w:id="8331"/>
    </w:p>
    <w:bookmarkEnd w:id="8330"/>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332" w:name="_MCCTEMPBM_CRPT86942003___2"/>
      <w:r>
        <w:tab/>
      </w:r>
      <w:r w:rsidRPr="00567618">
        <w:t>a=itt4rt_group: &lt;group-1&gt; / … / &lt;group-N&gt;</w:t>
      </w:r>
    </w:p>
    <w:p w14:paraId="014E8B44" w14:textId="77777777" w:rsidR="00FC7E52" w:rsidRPr="00567618" w:rsidRDefault="00FC7E52" w:rsidP="00FC7E52">
      <w:pPr>
        <w:pStyle w:val="PL"/>
      </w:pPr>
    </w:p>
    <w:bookmarkEnd w:id="8332"/>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33"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34" w:name="_MCCTEMPBM_CRPT86942007___7"/>
      <w:bookmarkEnd w:id="8333"/>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34"/>
    <w:p w14:paraId="627E4A0E" w14:textId="77777777" w:rsidR="00FC7E52" w:rsidRPr="00567618" w:rsidRDefault="00FC7E52" w:rsidP="00FC7E52">
      <w:pPr>
        <w:pStyle w:val="NO"/>
      </w:pPr>
      <w:r w:rsidRPr="00567618">
        <w:lastRenderedPageBreak/>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35" w:name="_MCCTEMPBM_CRPT86942009___7"/>
      <w:r w:rsidRPr="00567618">
        <w:rPr>
          <w:rFonts w:ascii="Arial" w:hAnsi="Arial" w:cs="Arial"/>
          <w:sz w:val="28"/>
          <w:szCs w:val="28"/>
        </w:rPr>
        <w:t>Y.6.2.8 Viewport-only VDP and Image attributes</w:t>
      </w:r>
    </w:p>
    <w:bookmarkEnd w:id="8335"/>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36"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337" w:name="_MCCTEMPBM_CRPT86942011___7"/>
      <w:bookmarkEnd w:id="8336"/>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37"/>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 xml:space="preserve">If an ITT4RT-Rx client does not have the capability to provide an RTCP viewport feedback at the viewport feedback threshold value provided by the ITT4RT-Tx client in an SDP offer, it may respond with the the minimum threshold </w:t>
      </w:r>
      <w:r w:rsidRPr="00567618">
        <w:rPr>
          <w:rFonts w:eastAsia="MS Mincho"/>
          <w:szCs w:val="12"/>
          <w:lang w:eastAsia="ko-KR"/>
        </w:rPr>
        <w:lastRenderedPageBreak/>
        <w:t>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38" w:name="_MCCTEMPBM_CRPT86942012___2"/>
      <w:bookmarkStart w:id="8339" w:name="_Toc217285994"/>
      <w:r w:rsidRPr="00567618">
        <w:rPr>
          <w:lang w:eastAsia="ko-KR"/>
        </w:rPr>
        <w:t>Y.6.3</w:t>
      </w:r>
      <w:r w:rsidRPr="00567618">
        <w:rPr>
          <w:lang w:eastAsia="ko-KR"/>
        </w:rPr>
        <w:tab/>
        <w:t>Still Background</w:t>
      </w:r>
      <w:bookmarkEnd w:id="8339"/>
    </w:p>
    <w:bookmarkEnd w:id="8338"/>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340"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41" w:name="_MCCTEMPBM_CRPT86942014___2"/>
      <w:bookmarkStart w:id="8342" w:name="_Toc217285995"/>
      <w:bookmarkEnd w:id="8340"/>
      <w:r w:rsidRPr="00567618">
        <w:rPr>
          <w:lang w:eastAsia="ko-KR"/>
        </w:rPr>
        <w:t>Y.6.4</w:t>
      </w:r>
      <w:r w:rsidRPr="00567618">
        <w:rPr>
          <w:lang w:eastAsia="ko-KR"/>
        </w:rPr>
        <w:tab/>
        <w:t>Overlays</w:t>
      </w:r>
      <w:bookmarkEnd w:id="8342"/>
    </w:p>
    <w:p w14:paraId="42CF18D7" w14:textId="77777777" w:rsidR="00FC7E52" w:rsidRPr="00567618" w:rsidRDefault="00FC7E52" w:rsidP="00FC7E52">
      <w:pPr>
        <w:pStyle w:val="Heading3"/>
        <w:rPr>
          <w:lang w:eastAsia="ko-KR"/>
        </w:rPr>
      </w:pPr>
      <w:bookmarkStart w:id="8343" w:name="_Toc217285996"/>
      <w:r w:rsidRPr="00567618">
        <w:rPr>
          <w:lang w:eastAsia="ko-KR"/>
        </w:rPr>
        <w:t>Y.6.4.1</w:t>
      </w:r>
      <w:r>
        <w:rPr>
          <w:lang w:eastAsia="ko-KR"/>
        </w:rPr>
        <w:tab/>
      </w:r>
      <w:r w:rsidRPr="00567618">
        <w:rPr>
          <w:lang w:eastAsia="ko-KR"/>
        </w:rPr>
        <w:t>General</w:t>
      </w:r>
      <w:bookmarkEnd w:id="8343"/>
    </w:p>
    <w:p w14:paraId="1DF8BEDC" w14:textId="77777777" w:rsidR="00FC7E52" w:rsidRPr="00567618" w:rsidRDefault="00FC7E52" w:rsidP="00FC7E52">
      <w:pPr>
        <w:rPr>
          <w:rFonts w:eastAsia="Calibri"/>
        </w:rPr>
      </w:pPr>
      <w:bookmarkStart w:id="8344" w:name="_MCCTEMPBM_CRPT86942015___4"/>
      <w:bookmarkEnd w:id="8341"/>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45" w:name="_MCCTEMPBM_CRPT86942016___2"/>
      <w:bookmarkStart w:id="8346" w:name="_Toc217285997"/>
      <w:bookmarkEnd w:id="8344"/>
      <w:r w:rsidRPr="00567618">
        <w:rPr>
          <w:lang w:eastAsia="ko-KR"/>
        </w:rPr>
        <w:t>Y.6.4.2</w:t>
      </w:r>
      <w:r>
        <w:rPr>
          <w:lang w:eastAsia="ko-KR"/>
        </w:rPr>
        <w:tab/>
      </w:r>
      <w:r w:rsidRPr="00567618">
        <w:rPr>
          <w:lang w:eastAsia="ko-KR"/>
        </w:rPr>
        <w:t>Visual Media</w:t>
      </w:r>
      <w:bookmarkEnd w:id="8346"/>
    </w:p>
    <w:p w14:paraId="301B8E11" w14:textId="77777777" w:rsidR="00FC7E52" w:rsidRPr="00567618" w:rsidRDefault="00FC7E52" w:rsidP="00FC7E52">
      <w:pPr>
        <w:rPr>
          <w:lang w:eastAsia="ko-KR"/>
        </w:rPr>
      </w:pPr>
      <w:bookmarkStart w:id="8347" w:name="_MCCTEMPBM_CRPT86942017___7"/>
      <w:bookmarkEnd w:id="8345"/>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47"/>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48" w:name="_MCCTEMPBM_CRPT86942018___2"/>
      <w:bookmarkStart w:id="8349" w:name="_Toc217285998"/>
      <w:r w:rsidRPr="00567618">
        <w:rPr>
          <w:lang w:eastAsia="ko-KR"/>
        </w:rPr>
        <w:t>Y.6.4.3</w:t>
      </w:r>
      <w:r>
        <w:rPr>
          <w:lang w:eastAsia="ko-KR"/>
        </w:rPr>
        <w:tab/>
      </w:r>
      <w:r w:rsidRPr="00567618">
        <w:rPr>
          <w:lang w:eastAsia="ko-KR"/>
        </w:rPr>
        <w:t>Overlay Configuration</w:t>
      </w:r>
      <w:bookmarkEnd w:id="8349"/>
    </w:p>
    <w:p w14:paraId="2A59F3E4" w14:textId="77777777" w:rsidR="00FC7E52" w:rsidRPr="00567618" w:rsidRDefault="00FC7E52" w:rsidP="00FC7E52">
      <w:pPr>
        <w:pStyle w:val="Heading4"/>
        <w:rPr>
          <w:lang w:eastAsia="ko-KR"/>
        </w:rPr>
      </w:pPr>
      <w:bookmarkStart w:id="8350" w:name="_MCCTEMPBM_CRPT86942019___7"/>
      <w:bookmarkStart w:id="8351" w:name="_Toc217285999"/>
      <w:bookmarkEnd w:id="8348"/>
      <w:r w:rsidRPr="00567618">
        <w:rPr>
          <w:lang w:eastAsia="ko-KR"/>
        </w:rPr>
        <w:t>Y.6.4.3.1</w:t>
      </w:r>
      <w:r>
        <w:rPr>
          <w:lang w:eastAsia="ko-KR"/>
        </w:rPr>
        <w:tab/>
      </w:r>
      <w:r w:rsidRPr="00567618">
        <w:rPr>
          <w:lang w:eastAsia="ko-KR"/>
        </w:rPr>
        <w:t>General</w:t>
      </w:r>
      <w:bookmarkEnd w:id="8351"/>
    </w:p>
    <w:p w14:paraId="57EE4A05" w14:textId="77777777" w:rsidR="00FC7E52" w:rsidRPr="00567618" w:rsidRDefault="00FC7E52" w:rsidP="00FC7E52">
      <w:pPr>
        <w:rPr>
          <w:rFonts w:eastAsia="Batang"/>
          <w:lang w:eastAsia="ko-KR"/>
        </w:rPr>
      </w:pPr>
      <w:bookmarkStart w:id="8352" w:name="_MCCTEMPBM_CRPT86942020___4"/>
      <w:bookmarkEnd w:id="8350"/>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53" w:name="_MCCTEMPBM_CRPT86942021___2"/>
      <w:bookmarkEnd w:id="8352"/>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lastRenderedPageBreak/>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53"/>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354"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354"/>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55" w:name="_MCCTEMPBM_CRPT86942023___7"/>
      <w:r w:rsidRPr="00567618">
        <w:rPr>
          <w:lang w:eastAsia="ko-KR"/>
        </w:rPr>
        <w:lastRenderedPageBreak/>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55"/>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56" w:name="_MCCTEMPBM_CRPT86942024___7"/>
      <w:bookmarkStart w:id="8357" w:name="_Toc217286000"/>
      <w:r w:rsidRPr="00567618">
        <w:rPr>
          <w:lang w:eastAsia="ko-KR"/>
        </w:rPr>
        <w:t>Y.6.4.3.2</w:t>
      </w:r>
      <w:r>
        <w:rPr>
          <w:lang w:eastAsia="ko-KR"/>
        </w:rPr>
        <w:tab/>
      </w:r>
      <w:r w:rsidRPr="00567618">
        <w:rPr>
          <w:lang w:eastAsia="ko-KR"/>
        </w:rPr>
        <w:t>Sphere-relative Overlay Configuration</w:t>
      </w:r>
      <w:bookmarkEnd w:id="8357"/>
    </w:p>
    <w:p w14:paraId="321AAB0E" w14:textId="69FA2F7B" w:rsidR="00DF6296" w:rsidRPr="002D0653" w:rsidRDefault="00DF6296" w:rsidP="00DF6296">
      <w:pPr>
        <w:rPr>
          <w:rFonts w:eastAsia="Malgun Gothic"/>
          <w:lang w:eastAsia="ko-KR"/>
        </w:rPr>
      </w:pPr>
      <w:bookmarkStart w:id="8358" w:name="_MCCTEMPBM_CRPT86942025___7"/>
      <w:bookmarkEnd w:id="8356"/>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59" w:name="_MCCTEMPBM_CRPT86942026___2"/>
      <w:bookmarkEnd w:id="8358"/>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w:t>
      </w:r>
      <w:r w:rsidRPr="00567618">
        <w:rPr>
          <w:noProof/>
          <w:lang w:eastAsia="ko-KR"/>
        </w:rPr>
        <w:lastRenderedPageBreak/>
        <w:t xml:space="preserve">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60" w:name="_MCCTEMPBM_CRPT86942027___7"/>
      <w:bookmarkStart w:id="8361" w:name="_Toc217286001"/>
      <w:bookmarkEnd w:id="8359"/>
      <w:r w:rsidRPr="00567618">
        <w:rPr>
          <w:lang w:eastAsia="ko-KR"/>
        </w:rPr>
        <w:t>Y.6.4.3.3</w:t>
      </w:r>
      <w:r>
        <w:rPr>
          <w:lang w:eastAsia="ko-KR"/>
        </w:rPr>
        <w:tab/>
      </w:r>
      <w:r w:rsidRPr="00567618">
        <w:rPr>
          <w:lang w:eastAsia="ko-KR"/>
        </w:rPr>
        <w:t>Viewport-relative Overlay Configuration</w:t>
      </w:r>
      <w:bookmarkEnd w:id="8361"/>
    </w:p>
    <w:p w14:paraId="22FD26D8" w14:textId="30AAC21A" w:rsidR="00DF6296" w:rsidRPr="002D0653" w:rsidRDefault="00DF6296" w:rsidP="00DF6296">
      <w:pPr>
        <w:rPr>
          <w:rFonts w:eastAsia="Malgun Gothic"/>
          <w:lang w:eastAsia="ko-KR"/>
        </w:rPr>
      </w:pPr>
      <w:bookmarkStart w:id="8362" w:name="_MCCTEMPBM_CRPT86942028___7"/>
      <w:bookmarkEnd w:id="8360"/>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63" w:name="_MCCTEMPBM_CRPT86942029___2"/>
      <w:bookmarkEnd w:id="8362"/>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lastRenderedPageBreak/>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63"/>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64" w:name="_MCCTEMPBM_CRPT86942030___7"/>
      <w:bookmarkStart w:id="8365" w:name="_Toc217286002"/>
      <w:r w:rsidRPr="00567618">
        <w:rPr>
          <w:lang w:eastAsia="ko-KR"/>
        </w:rPr>
        <w:t>Y.6.4.3.4</w:t>
      </w:r>
      <w:r>
        <w:rPr>
          <w:lang w:eastAsia="ko-KR"/>
        </w:rPr>
        <w:tab/>
      </w:r>
      <w:r w:rsidRPr="00567618">
        <w:rPr>
          <w:lang w:eastAsia="ko-KR"/>
        </w:rPr>
        <w:t>Overlay info parameter</w:t>
      </w:r>
      <w:bookmarkEnd w:id="8365"/>
    </w:p>
    <w:bookmarkEnd w:id="8364"/>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366"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67" w:name="_Toc217286003"/>
      <w:bookmarkEnd w:id="8366"/>
      <w:r w:rsidRPr="00567618">
        <w:rPr>
          <w:lang w:eastAsia="ko-KR"/>
        </w:rPr>
        <w:t>Y.6.4.3.5</w:t>
      </w:r>
      <w:r>
        <w:rPr>
          <w:lang w:eastAsia="ko-KR"/>
        </w:rPr>
        <w:tab/>
      </w:r>
      <w:r w:rsidRPr="00567618">
        <w:rPr>
          <w:lang w:eastAsia="ko-KR"/>
        </w:rPr>
        <w:t>Additional Overlay Configuration</w:t>
      </w:r>
      <w:bookmarkEnd w:id="8367"/>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68" w:name="_Toc67898844"/>
      <w:bookmarkStart w:id="8369" w:name="_Toc99467069"/>
      <w:bookmarkStart w:id="8370" w:name="_Toc217286004"/>
      <w:r w:rsidRPr="00567618">
        <w:t>Y.6.4.4</w:t>
      </w:r>
      <w:r w:rsidRPr="00567618">
        <w:tab/>
      </w:r>
      <w:bookmarkEnd w:id="8368"/>
      <w:r w:rsidRPr="00567618">
        <w:t>Captured Content Replacement</w:t>
      </w:r>
      <w:bookmarkEnd w:id="8369"/>
      <w:bookmarkEnd w:id="8370"/>
    </w:p>
    <w:p w14:paraId="592AB7C6" w14:textId="77777777" w:rsidR="00FC7E52" w:rsidRPr="00567618" w:rsidRDefault="00FC7E52" w:rsidP="00FC7E52">
      <w:bookmarkStart w:id="8371"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71"/>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w:t>
      </w:r>
      <w:r w:rsidRPr="00567618">
        <w:lastRenderedPageBreak/>
        <w: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372"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72"/>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73"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374" w:name="_MCCTEMPBM_CRPT86942035___6"/>
      <w:bookmarkStart w:id="8375" w:name="_MCCTEMPBM_CRPT86942036___7"/>
      <w:bookmarkEnd w:id="8373"/>
      <w:r w:rsidRPr="00567618">
        <w:t>att-field = “3gpp_360video_replacement”</w:t>
      </w:r>
    </w:p>
    <w:bookmarkEnd w:id="8374"/>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76" w:name="_MCCTEMPBM_CRPT86942037___2"/>
      <w:bookmarkStart w:id="8377" w:name="_Toc217286005"/>
      <w:bookmarkEnd w:id="8375"/>
      <w:r w:rsidRPr="00567618">
        <w:rPr>
          <w:lang w:eastAsia="ko-KR"/>
        </w:rPr>
        <w:t>Y.6.5</w:t>
      </w:r>
      <w:r w:rsidRPr="00567618">
        <w:rPr>
          <w:lang w:eastAsia="ko-KR"/>
        </w:rPr>
        <w:tab/>
        <w:t>Fisheye Video</w:t>
      </w:r>
      <w:bookmarkEnd w:id="8377"/>
    </w:p>
    <w:p w14:paraId="15236611" w14:textId="77777777" w:rsidR="00FC7E52" w:rsidRPr="00567618" w:rsidRDefault="00FC7E52" w:rsidP="00FC7E52">
      <w:pPr>
        <w:pStyle w:val="Heading3"/>
        <w:rPr>
          <w:lang w:eastAsia="ko-KR"/>
        </w:rPr>
      </w:pPr>
      <w:bookmarkStart w:id="8378" w:name="_Toc217286006"/>
      <w:r w:rsidRPr="00567618">
        <w:rPr>
          <w:lang w:eastAsia="ko-KR"/>
        </w:rPr>
        <w:t>Y.6.5.1</w:t>
      </w:r>
      <w:r w:rsidRPr="00567618">
        <w:rPr>
          <w:lang w:eastAsia="ko-KR"/>
        </w:rPr>
        <w:tab/>
        <w:t>Identifying the 360-degree fisheye video stream</w:t>
      </w:r>
      <w:bookmarkEnd w:id="8378"/>
    </w:p>
    <w:p w14:paraId="0A0F5081" w14:textId="77777777" w:rsidR="00FC7E52" w:rsidRPr="00567618" w:rsidRDefault="00FC7E52" w:rsidP="00FC7E52">
      <w:bookmarkStart w:id="8379" w:name="_MCCTEMPBM_CRPT86942038___4"/>
      <w:bookmarkEnd w:id="8376"/>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79"/>
    <w:p w14:paraId="193987D8" w14:textId="77777777" w:rsidR="00FC7E52" w:rsidRPr="00567618" w:rsidRDefault="00FC7E52" w:rsidP="00FC7E52">
      <w:pPr>
        <w:rPr>
          <w:rFonts w:cs="Arial"/>
        </w:rPr>
      </w:pPr>
      <w:r w:rsidRPr="00567618">
        <w:lastRenderedPageBreak/>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80"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81" w:name="_MCCTEMPBM_CRPT86942040___4"/>
      <w:bookmarkEnd w:id="8380"/>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82" w:name="_MCCTEMPBM_CRPT86942041___2"/>
      <w:bookmarkEnd w:id="8381"/>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83" w:name="_MCCTEMPBM_CRPT86942042___4"/>
      <w:bookmarkEnd w:id="8382"/>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83"/>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84"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85" w:name="_MCCTEMPBM_CRPT86942044___4"/>
      <w:bookmarkEnd w:id="8384"/>
    </w:p>
    <w:p w14:paraId="572FE7B1" w14:textId="77777777" w:rsidR="00FC7E52" w:rsidRPr="00567618" w:rsidRDefault="00FC7E52" w:rsidP="00FC7E52">
      <w:pPr>
        <w:pStyle w:val="B1"/>
      </w:pPr>
      <w:bookmarkStart w:id="8386" w:name="_MCCTEMPBM_CRPT86942045___2"/>
      <w:bookmarkEnd w:id="8385"/>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87" w:name="_MCCTEMPBM_CRPT86942046___2"/>
      <w:bookmarkEnd w:id="8386"/>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88" w:name="_MCCTEMPBM_CRPT86942047___2"/>
      <w:bookmarkEnd w:id="8387"/>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89" w:name="_MCCTEMPBM_CRPT86942048___2"/>
      <w:bookmarkEnd w:id="8388"/>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90" w:name="_MCCTEMPBM_CRPT86942049___2"/>
      <w:bookmarkEnd w:id="8389"/>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91" w:name="_MCCTEMPBM_CRPT86942050___2"/>
      <w:bookmarkEnd w:id="8390"/>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92" w:name="_MCCTEMPBM_CRPT86942051___2"/>
      <w:bookmarkEnd w:id="8391"/>
      <w:r w:rsidRPr="00567618">
        <w:rPr>
          <w:rFonts w:ascii="Arial" w:eastAsia="Batang" w:hAnsi="Arial" w:cs="Arial"/>
        </w:rPr>
        <w:lastRenderedPageBreak/>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93" w:name="_MCCTEMPBM_CRPT86942052___4"/>
      <w:bookmarkEnd w:id="8392"/>
      <w:r w:rsidRPr="00567618">
        <w:t>The ABNF syntax for this attribute is the following:</w:t>
      </w:r>
    </w:p>
    <w:p w14:paraId="48CEDA1E" w14:textId="77777777" w:rsidR="00B7264E" w:rsidRPr="00081051" w:rsidRDefault="00B7264E" w:rsidP="00B7264E">
      <w:pPr>
        <w:pStyle w:val="PL"/>
        <w:rPr>
          <w:rFonts w:eastAsia="Malgun Gothic"/>
        </w:rPr>
      </w:pPr>
      <w:bookmarkStart w:id="8394" w:name="_MCCTEMPBM_CRPT86942053___2"/>
      <w:bookmarkStart w:id="8395" w:name="_MCCTEMPBM_CRPT86942055___4"/>
      <w:bookmarkEnd w:id="8393"/>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394"/>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96" w:name="_MCCTEMPBM_CRPT86942056___2" w:colFirst="0" w:colLast="0"/>
            <w:bookmarkEnd w:id="8395"/>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97" w:name="_MCCTEMPBM_CRPT86942057___4"/>
      <w:bookmarkEnd w:id="8396"/>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98" w:name="_MCCTEMPBM_CRPT86942058___2"/>
      <w:bookmarkStart w:id="8399" w:name="_Toc217286007"/>
      <w:bookmarkEnd w:id="8397"/>
      <w:r w:rsidRPr="00567618">
        <w:rPr>
          <w:lang w:eastAsia="ko-KR"/>
        </w:rPr>
        <w:t>Y.6.5.3</w:t>
      </w:r>
      <w:r w:rsidRPr="00567618">
        <w:rPr>
          <w:lang w:eastAsia="ko-KR"/>
        </w:rPr>
        <w:tab/>
        <w:t>Viewport dependent delivery of fisheye video</w:t>
      </w:r>
      <w:bookmarkEnd w:id="8399"/>
    </w:p>
    <w:p w14:paraId="0168B638" w14:textId="77777777" w:rsidR="00FC7E52" w:rsidRPr="00567618" w:rsidRDefault="00FC7E52" w:rsidP="00FC7E52">
      <w:bookmarkStart w:id="8400" w:name="_MCCTEMPBM_CRPT86942059___4"/>
      <w:bookmarkEnd w:id="8398"/>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401" w:name="_MCCTEMPBM_CRPT86942060___2"/>
      <w:bookmarkStart w:id="8402" w:name="_Toc217286008"/>
      <w:bookmarkEnd w:id="8400"/>
      <w:r w:rsidRPr="00567618">
        <w:rPr>
          <w:lang w:eastAsia="ko-KR"/>
        </w:rPr>
        <w:t>Y.6.6</w:t>
      </w:r>
      <w:r w:rsidRPr="00567618">
        <w:rPr>
          <w:lang w:eastAsia="ko-KR"/>
        </w:rPr>
        <w:tab/>
        <w:t>Camera Calibration for Network-based Stitching</w:t>
      </w:r>
      <w:bookmarkEnd w:id="8402"/>
    </w:p>
    <w:p w14:paraId="33F999CB" w14:textId="77777777" w:rsidR="00FC7E52" w:rsidRPr="00567618" w:rsidRDefault="00FC7E52" w:rsidP="00FC7E52">
      <w:bookmarkStart w:id="8403" w:name="_MCCTEMPBM_CRPT86942061___7"/>
      <w:bookmarkEnd w:id="8401"/>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lastRenderedPageBreak/>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404" w:name="_MCCTEMPBM_CRPT86942062___2"/>
      <w:bookmarkEnd w:id="8403"/>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405" w:name="_MCCTEMPBM_CRPT86942063___2"/>
      <w:bookmarkEnd w:id="8404"/>
    </w:p>
    <w:bookmarkEnd w:id="8405"/>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406"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407" w:name="_MCCTEMPBM_CRPT86942066___2"/>
      <w:bookmarkEnd w:id="8406"/>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408" w:name="_MCCTEMPBM_CRPT86942067___7"/>
      <w:bookmarkEnd w:id="8407"/>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408"/>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409"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409"/>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410"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410"/>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lastRenderedPageBreak/>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35pt;height:46.65pt" o:ole="">
            <v:imagedata r:id="rId267" o:title=""/>
          </v:shape>
          <o:OLEObject Type="Embed" ProgID="Word.Picture.8" ShapeID="_x0000_i1149" DrawAspect="Content" ObjectID="_1827899266" r:id="rId268"/>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411" w:name="_MON_1716911078"/>
      <w:bookmarkEnd w:id="8411"/>
      <w:r>
        <w:object w:dxaOrig="1091" w:dyaOrig="950" w14:anchorId="65231E6D">
          <v:shape id="_x0000_i1150" type="#_x0000_t75" style="width:54pt;height:46.65pt" o:ole="">
            <v:imagedata r:id="rId269" o:title=""/>
          </v:shape>
          <o:OLEObject Type="Embed" ProgID="Word.Picture.8" ShapeID="_x0000_i1150" DrawAspect="Content" ObjectID="_1827899267" r:id="rId270"/>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412"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413" w:name="_MCCTEMPBM_CRPT86942073___2"/>
      <w:bookmarkEnd w:id="8412"/>
      <w:r>
        <w:rPr>
          <w:rFonts w:eastAsia="Malgun Gothic"/>
        </w:rPr>
        <w:t>att-field =</w:t>
      </w:r>
      <w:r>
        <w:rPr>
          <w:rFonts w:eastAsia="Malgun Gothic"/>
        </w:rPr>
        <w:tab/>
      </w:r>
      <w:r>
        <w:rPr>
          <w:rFonts w:eastAsia="Malgun Gothic"/>
        </w:rPr>
        <w:tab/>
        <w:t>"</w:t>
      </w:r>
      <w:r w:rsidRPr="00ED3BCB">
        <w:rPr>
          <w:rFonts w:ascii="Courier New" w:eastAsia="Malgun Gothic" w:hAnsi="Courier New" w:cs="Courier New"/>
        </w:rPr>
        <w:t>3gpp-camera-calibration</w:t>
      </w:r>
      <w:r>
        <w:rPr>
          <w:rFonts w:ascii="Courier New" w:eastAsia="Malgun Gothic" w:hAnsi="Courier New" w:cs="Courier New"/>
        </w:rPr>
        <w:t>"</w:t>
      </w:r>
    </w:p>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414" w:name="_Toc217286009"/>
      <w:r w:rsidRPr="00567618">
        <w:rPr>
          <w:lang w:eastAsia="ko-KR"/>
        </w:rPr>
        <w:lastRenderedPageBreak/>
        <w:t>Y.6.7</w:t>
      </w:r>
      <w:r>
        <w:rPr>
          <w:lang w:eastAsia="ko-KR"/>
        </w:rPr>
        <w:tab/>
      </w:r>
      <w:r w:rsidRPr="00567618">
        <w:rPr>
          <w:lang w:eastAsia="ko-KR"/>
        </w:rPr>
        <w:t>Support for Stream Pausing/Resuming</w:t>
      </w:r>
      <w:bookmarkEnd w:id="8414"/>
    </w:p>
    <w:bookmarkEnd w:id="8413"/>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415" w:name="_Toc74611599"/>
      <w:bookmarkStart w:id="8416" w:name="_Toc75566878"/>
      <w:bookmarkStart w:id="8417" w:name="_Toc89790430"/>
      <w:bookmarkStart w:id="8418" w:name="_Toc99467070"/>
      <w:bookmarkStart w:id="8419" w:name="_Toc217286010"/>
      <w:r w:rsidRPr="00567618">
        <w:rPr>
          <w:sz w:val="28"/>
          <w:szCs w:val="18"/>
          <w:lang w:eastAsia="ko-KR"/>
        </w:rPr>
        <w:t>Y.6.8</w:t>
      </w:r>
      <w:r>
        <w:rPr>
          <w:sz w:val="28"/>
          <w:szCs w:val="18"/>
          <w:lang w:eastAsia="ko-KR"/>
        </w:rPr>
        <w:tab/>
      </w:r>
      <w:r w:rsidRPr="00567618">
        <w:rPr>
          <w:sz w:val="28"/>
          <w:szCs w:val="18"/>
          <w:lang w:eastAsia="ko-KR"/>
        </w:rPr>
        <w:t>Multiple 360-degree videos</w:t>
      </w:r>
      <w:bookmarkEnd w:id="8415"/>
      <w:bookmarkEnd w:id="8416"/>
      <w:bookmarkEnd w:id="8417"/>
      <w:bookmarkEnd w:id="8418"/>
      <w:bookmarkEnd w:id="8419"/>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420"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420"/>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421" w:name="_Toc217286011"/>
      <w:r w:rsidRPr="00567618">
        <w:rPr>
          <w:lang w:eastAsia="ko-KR"/>
        </w:rPr>
        <w:t>Y.6.8.2</w:t>
      </w:r>
      <w:r>
        <w:rPr>
          <w:lang w:eastAsia="ko-KR"/>
        </w:rPr>
        <w:tab/>
      </w:r>
      <w:r w:rsidRPr="00567618">
        <w:rPr>
          <w:lang w:eastAsia="ko-KR"/>
        </w:rPr>
        <w:t>Excluding other participants’ overlays</w:t>
      </w:r>
      <w:bookmarkEnd w:id="8421"/>
    </w:p>
    <w:p w14:paraId="348EE9A4" w14:textId="77777777" w:rsidR="00FC7E52" w:rsidRPr="00567618" w:rsidRDefault="00FC7E52" w:rsidP="00FC7E52">
      <w:pPr>
        <w:spacing w:after="160"/>
        <w:jc w:val="both"/>
        <w:rPr>
          <w:noProof/>
          <w:lang w:eastAsia="ko-KR"/>
        </w:rPr>
      </w:pPr>
      <w:bookmarkStart w:id="8422"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422"/>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423"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423"/>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424" w:name="_Toc99467071"/>
      <w:bookmarkStart w:id="8425" w:name="_Toc217286012"/>
      <w:r w:rsidRPr="00615EAF">
        <w:t>Y.6.9</w:t>
      </w:r>
      <w:r w:rsidRPr="00615EAF">
        <w:tab/>
        <w:t>Scene Description-Based Overlays</w:t>
      </w:r>
      <w:bookmarkEnd w:id="8424"/>
      <w:bookmarkEnd w:id="8425"/>
    </w:p>
    <w:p w14:paraId="3881A944" w14:textId="77777777" w:rsidR="00FC0847" w:rsidRPr="00615EAF" w:rsidRDefault="00FC0847" w:rsidP="00FC0847">
      <w:pPr>
        <w:pStyle w:val="Heading3"/>
      </w:pPr>
      <w:bookmarkStart w:id="8426" w:name="_Toc99467072"/>
      <w:bookmarkStart w:id="8427" w:name="_MCCTEMPBM_CRPT86942080___2"/>
      <w:bookmarkStart w:id="8428" w:name="_Toc217286013"/>
      <w:r w:rsidRPr="00615EAF">
        <w:t>Y.6.9.1</w:t>
      </w:r>
      <w:r w:rsidRPr="00615EAF">
        <w:tab/>
        <w:t>General</w:t>
      </w:r>
      <w:bookmarkEnd w:id="8426"/>
      <w:bookmarkEnd w:id="8428"/>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lastRenderedPageBreak/>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429" w:name="_Toc99467073"/>
      <w:bookmarkStart w:id="8430" w:name="_Toc217286014"/>
      <w:r w:rsidRPr="00567618">
        <w:t>Y.6.9.2</w:t>
      </w:r>
      <w:r w:rsidRPr="00567618">
        <w:tab/>
        <w:t>Offer/Answer Negotiation</w:t>
      </w:r>
      <w:bookmarkEnd w:id="8429"/>
      <w:bookmarkEnd w:id="8430"/>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431" w:name="_Toc99467074"/>
      <w:bookmarkStart w:id="8432" w:name="_Toc217286015"/>
      <w:r w:rsidRPr="00567618">
        <w:t>Y.6.9.3</w:t>
      </w:r>
      <w:r w:rsidRPr="00567618">
        <w:tab/>
        <w:t>SDP Signaling</w:t>
      </w:r>
      <w:bookmarkEnd w:id="8431"/>
      <w:bookmarkEnd w:id="8432"/>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34393DEE" w14:textId="77777777" w:rsidR="002D0DE4" w:rsidRDefault="00FC0847" w:rsidP="002D0DE4">
      <w:r>
        <w:lastRenderedPageBreak/>
        <w:t>S</w:t>
      </w:r>
      <w:r w:rsidRPr="00567618">
        <w:t>cene description-based overlay descriptions, including complete scene descriptions and scene updates, shall be delivered through the same data channel.</w:t>
      </w:r>
    </w:p>
    <w:p w14:paraId="13099C38" w14:textId="77777777" w:rsidR="002D0DE4" w:rsidRPr="00567618" w:rsidRDefault="002D0DE4" w:rsidP="002D0DE4">
      <w:pPr>
        <w:pStyle w:val="Heading3"/>
        <w:rPr>
          <w:b/>
        </w:rPr>
      </w:pPr>
      <w:bookmarkStart w:id="8433" w:name="_Toc217286016"/>
      <w:r w:rsidRPr="00567618">
        <w:t>Y.6.</w:t>
      </w:r>
      <w:r>
        <w:t>10</w:t>
      </w:r>
      <w:r w:rsidRPr="00567618">
        <w:tab/>
      </w:r>
      <w:r>
        <w:t>mpeg-sd sub-protocol</w:t>
      </w:r>
      <w:bookmarkEnd w:id="8433"/>
    </w:p>
    <w:p w14:paraId="72BAD221" w14:textId="77777777" w:rsidR="002D0DE4" w:rsidRDefault="002D0DE4" w:rsidP="002D0DE4">
      <w:pPr>
        <w:pStyle w:val="Heading3"/>
        <w:rPr>
          <w:lang w:eastAsia="ja-JP"/>
        </w:rPr>
      </w:pPr>
      <w:bookmarkStart w:id="8434" w:name="_Toc217286017"/>
      <w:r w:rsidRPr="00567618">
        <w:t>Y.6.</w:t>
      </w:r>
      <w:r>
        <w:t>10</w:t>
      </w:r>
      <w:r w:rsidRPr="00567618">
        <w:t>.</w:t>
      </w:r>
      <w:r>
        <w:t xml:space="preserve">1 </w:t>
      </w:r>
      <w:r>
        <w:rPr>
          <w:lang w:eastAsia="ja-JP"/>
        </w:rPr>
        <w:t>General</w:t>
      </w:r>
      <w:bookmarkEnd w:id="8434"/>
    </w:p>
    <w:p w14:paraId="041C2843" w14:textId="77777777" w:rsidR="002D0DE4" w:rsidRDefault="002D0DE4" w:rsidP="002D0DE4">
      <w:r w:rsidRPr="00386234">
        <w:rPr>
          <w:lang w:eastAsia="ja-JP"/>
        </w:rPr>
        <w:t xml:space="preserve">When scene description is used as </w:t>
      </w:r>
      <w:r>
        <w:rPr>
          <w:lang w:eastAsia="ja-JP"/>
        </w:rPr>
        <w:t>an</w:t>
      </w:r>
      <w:r w:rsidRPr="00386234">
        <w:rPr>
          <w:lang w:eastAsia="ja-JP"/>
        </w:rPr>
        <w:t xml:space="preserve"> entry point, </w:t>
      </w:r>
      <w:r>
        <w:rPr>
          <w:lang w:eastAsia="ja-JP"/>
        </w:rPr>
        <w:t xml:space="preserve">scene description and </w:t>
      </w:r>
      <w:r>
        <w:rPr>
          <w:noProof/>
        </w:rPr>
        <w:t>scene updates</w:t>
      </w:r>
      <w:r w:rsidRPr="00D85293">
        <w:rPr>
          <w:noProof/>
        </w:rPr>
        <w:t xml:space="preserve"> shall be exchanged over </w:t>
      </w:r>
      <w:r>
        <w:rPr>
          <w:noProof/>
        </w:rPr>
        <w:t>a</w:t>
      </w:r>
      <w:r w:rsidRPr="00D85293">
        <w:rPr>
          <w:noProof/>
        </w:rPr>
        <w:t xml:space="preserve"> data channel as described in clause 6.2.10</w:t>
      </w:r>
      <w:r>
        <w:rPr>
          <w:noProof/>
        </w:rPr>
        <w:t xml:space="preserve"> </w:t>
      </w:r>
      <w:r w:rsidRPr="00D85293">
        <w:rPr>
          <w:noProof/>
        </w:rPr>
        <w:t>using a stream with a stream ID in the range 1 to 1000</w:t>
      </w:r>
      <w:r>
        <w:rPr>
          <w:noProof/>
        </w:rPr>
        <w:t xml:space="preserve"> and shall use </w:t>
      </w:r>
      <w:r>
        <w:t>“mpeg-sd” as sub-protocol</w:t>
      </w:r>
      <w:r w:rsidRPr="00D85293">
        <w:rPr>
          <w:noProof/>
        </w:rPr>
        <w:t>.</w:t>
      </w:r>
      <w:r>
        <w:rPr>
          <w:noProof/>
        </w:rPr>
        <w:t xml:space="preserve"> Scene updates</w:t>
      </w:r>
      <w:r w:rsidRPr="00386234">
        <w:rPr>
          <w:lang w:eastAsia="ja-JP"/>
        </w:rPr>
        <w:t xml:space="preserve"> </w:t>
      </w:r>
      <w:r>
        <w:rPr>
          <w:noProof/>
        </w:rPr>
        <w:t xml:space="preserve">may be formatted as a scene description document or a JSON patch document. </w:t>
      </w:r>
    </w:p>
    <w:p w14:paraId="474157F3" w14:textId="77777777" w:rsidR="002D0DE4" w:rsidRPr="00567618" w:rsidRDefault="002D0DE4" w:rsidP="002D0DE4">
      <w:pPr>
        <w:pStyle w:val="Heading3"/>
        <w:rPr>
          <w:b/>
        </w:rPr>
      </w:pPr>
      <w:bookmarkStart w:id="8435" w:name="_Toc217286018"/>
      <w:r w:rsidRPr="00567618">
        <w:t>Y.6.</w:t>
      </w:r>
      <w:r>
        <w:t>10</w:t>
      </w:r>
      <w:r w:rsidRPr="00567618">
        <w:t>.</w:t>
      </w:r>
      <w:r>
        <w:t>2</w:t>
      </w:r>
      <w:r w:rsidRPr="00567618">
        <w:tab/>
        <w:t>SDP Signaling</w:t>
      </w:r>
      <w:bookmarkEnd w:id="8435"/>
    </w:p>
    <w:p w14:paraId="30D7D54D" w14:textId="77777777" w:rsidR="002D0DE4" w:rsidRDefault="002D0DE4" w:rsidP="002D0DE4">
      <w:r>
        <w:t>The “mpeg-sd” sub-protocol shall define an attribute “a=</w:t>
      </w:r>
      <w:r w:rsidRPr="00E965D1">
        <w:t>accept-types</w:t>
      </w:r>
      <w:r>
        <w:t>” with the following ABNF syntax.</w:t>
      </w:r>
    </w:p>
    <w:p w14:paraId="631EC483"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accept-types = accept-types-label ":" format-list</w:t>
      </w:r>
    </w:p>
    <w:p w14:paraId="2E65B1C1"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accept-types-label = "accept-types"</w:t>
      </w:r>
    </w:p>
    <w:p w14:paraId="0E60FCA1"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format-list = format-entry *( SP format-entry)</w:t>
      </w:r>
    </w:p>
    <w:p w14:paraId="39C852DA"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format-entry = ( ( (type "/" subtype)</w:t>
      </w:r>
    </w:p>
    <w:p w14:paraId="551F4F09"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 (type "/" "*") )</w:t>
      </w:r>
    </w:p>
    <w:p w14:paraId="2D27DDF1"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 ";" type-param ) )</w:t>
      </w:r>
    </w:p>
    <w:p w14:paraId="6D7A3FF0"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 ("*")</w:t>
      </w:r>
    </w:p>
    <w:p w14:paraId="05F3CEC8"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p>
    <w:p w14:paraId="7550740B"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type = token</w:t>
      </w:r>
    </w:p>
    <w:p w14:paraId="2A80BC57"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subtype = token</w:t>
      </w:r>
    </w:p>
    <w:p w14:paraId="27C61047" w14:textId="77777777" w:rsidR="002D0DE4" w:rsidRPr="00511C3F"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type-param = max-size </w:t>
      </w:r>
      <w:r>
        <w:rPr>
          <w:rFonts w:ascii="Courier New" w:hAnsi="Courier New" w:cs="Courier New"/>
          <w:sz w:val="16"/>
          <w:szCs w:val="16"/>
        </w:rPr>
        <w:t xml:space="preserve">/ </w:t>
      </w:r>
      <w:r w:rsidRPr="00511C3F">
        <w:rPr>
          <w:rFonts w:ascii="Courier New" w:hAnsi="Courier New" w:cs="Courier New"/>
          <w:sz w:val="16"/>
          <w:szCs w:val="16"/>
        </w:rPr>
        <w:t>p</w:t>
      </w:r>
      <w:r>
        <w:rPr>
          <w:rFonts w:ascii="Courier New" w:hAnsi="Courier New" w:cs="Courier New"/>
          <w:sz w:val="16"/>
          <w:szCs w:val="16"/>
        </w:rPr>
        <w:t>arm-</w:t>
      </w:r>
      <w:r w:rsidRPr="00511C3F">
        <w:rPr>
          <w:rFonts w:ascii="Courier New" w:hAnsi="Courier New" w:cs="Courier New"/>
          <w:sz w:val="16"/>
          <w:szCs w:val="16"/>
        </w:rPr>
        <w:t xml:space="preserve">name [ ":" </w:t>
      </w:r>
      <w:r w:rsidRPr="00081E99">
        <w:rPr>
          <w:rFonts w:ascii="Courier New" w:hAnsi="Courier New" w:cs="Courier New"/>
          <w:sz w:val="16"/>
          <w:szCs w:val="16"/>
        </w:rPr>
        <w:t>parm-value</w:t>
      </w:r>
      <w:r w:rsidRPr="00511C3F">
        <w:rPr>
          <w:rFonts w:ascii="Courier New" w:hAnsi="Courier New" w:cs="Courier New"/>
          <w:sz w:val="16"/>
          <w:szCs w:val="16"/>
        </w:rPr>
        <w:t xml:space="preserve"> ]</w:t>
      </w:r>
    </w:p>
    <w:p w14:paraId="746B2FE2"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Pr>
          <w:rFonts w:ascii="Courier New" w:hAnsi="Courier New" w:cs="Courier New"/>
          <w:sz w:val="16"/>
          <w:szCs w:val="16"/>
        </w:rPr>
        <w:t xml:space="preserve">        </w:t>
      </w:r>
      <w:r w:rsidRPr="00511C3F">
        <w:rPr>
          <w:rFonts w:ascii="Courier New" w:hAnsi="Courier New" w:cs="Courier New"/>
          <w:sz w:val="16"/>
          <w:szCs w:val="16"/>
        </w:rPr>
        <w:t>p</w:t>
      </w:r>
      <w:r>
        <w:rPr>
          <w:rFonts w:ascii="Courier New" w:hAnsi="Courier New" w:cs="Courier New"/>
          <w:sz w:val="16"/>
          <w:szCs w:val="16"/>
        </w:rPr>
        <w:t>arm-</w:t>
      </w:r>
      <w:r w:rsidRPr="00511C3F">
        <w:rPr>
          <w:rFonts w:ascii="Courier New" w:hAnsi="Courier New" w:cs="Courier New"/>
          <w:sz w:val="16"/>
          <w:szCs w:val="16"/>
        </w:rPr>
        <w:t>name = token</w:t>
      </w:r>
    </w:p>
    <w:p w14:paraId="4F18E4DD"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parm-value = token </w:t>
      </w:r>
      <w:r w:rsidRPr="007A13E3">
        <w:rPr>
          <w:rFonts w:ascii="Courier New" w:hAnsi="Courier New" w:cs="Courier New"/>
          <w:sz w:val="16"/>
          <w:szCs w:val="16"/>
        </w:rPr>
        <w:t>/ quoted-string</w:t>
      </w:r>
    </w:p>
    <w:p w14:paraId="0910E48E"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p>
    <w:p w14:paraId="681CCF22"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max-size = max-size-label ":" max-size-value</w:t>
      </w:r>
    </w:p>
    <w:p w14:paraId="34434A5B"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max-size-label = "max-size"</w:t>
      </w:r>
    </w:p>
    <w:p w14:paraId="14885A54"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rPr>
          <w:rFonts w:ascii="Courier New" w:hAnsi="Courier New" w:cs="Courier New"/>
          <w:sz w:val="16"/>
          <w:szCs w:val="16"/>
        </w:rPr>
      </w:pPr>
      <w:r w:rsidRPr="00081E99">
        <w:rPr>
          <w:rFonts w:ascii="Courier New" w:hAnsi="Courier New" w:cs="Courier New"/>
          <w:sz w:val="16"/>
          <w:szCs w:val="16"/>
        </w:rPr>
        <w:t xml:space="preserve">        max-size-value = 1*(DIGIT) ; max size in octets</w:t>
      </w:r>
    </w:p>
    <w:p w14:paraId="4DFE171D" w14:textId="77777777" w:rsidR="002D0DE4" w:rsidRDefault="002D0DE4" w:rsidP="002D0DE4">
      <w:pPr>
        <w:jc w:val="both"/>
      </w:pPr>
      <w:r w:rsidRPr="00F353A1">
        <w:rPr>
          <w:lang w:val="en-US"/>
        </w:rPr>
        <w:t>The "max-size" attribute indicates</w:t>
      </w:r>
      <w:r>
        <w:rPr>
          <w:lang w:val="en-US"/>
        </w:rPr>
        <w:t xml:space="preserve"> </w:t>
      </w:r>
      <w:r w:rsidRPr="00F353A1">
        <w:rPr>
          <w:lang w:val="en-US"/>
        </w:rPr>
        <w:t>the largest message an endpoint wishes to accept. It may take any whole numeric value, specified in octets.</w:t>
      </w:r>
      <w:r>
        <w:rPr>
          <w:lang w:val="en-US"/>
        </w:rPr>
        <w:t xml:space="preserve"> </w:t>
      </w:r>
      <w:r w:rsidRPr="0078593A">
        <w:rPr>
          <w:lang w:val="en-US"/>
        </w:rPr>
        <w:t xml:space="preserve">An endpoint </w:t>
      </w:r>
      <w:r>
        <w:rPr>
          <w:lang w:val="en-US"/>
        </w:rPr>
        <w:t>may</w:t>
      </w:r>
      <w:r w:rsidRPr="0078593A">
        <w:rPr>
          <w:lang w:val="en-US"/>
        </w:rPr>
        <w:t xml:space="preserve"> indicate the maximum size message it wishes to</w:t>
      </w:r>
      <w:r>
        <w:rPr>
          <w:lang w:val="en-US"/>
        </w:rPr>
        <w:t xml:space="preserve"> </w:t>
      </w:r>
      <w:r w:rsidRPr="0078593A">
        <w:rPr>
          <w:lang w:val="en-US"/>
        </w:rPr>
        <w:t xml:space="preserve">receive using the max-size attribute. Max-size refers to the complete message in octets, not the size of any one chunk. Senders </w:t>
      </w:r>
      <w:r>
        <w:rPr>
          <w:lang w:val="en-US"/>
        </w:rPr>
        <w:t>should not</w:t>
      </w:r>
      <w:r w:rsidRPr="0078593A">
        <w:rPr>
          <w:lang w:val="en-US"/>
        </w:rPr>
        <w:t xml:space="preserve"> exceed the max-size limit for any message sent in the resulting session. However, the receiver should consider max-size</w:t>
      </w:r>
      <w:r>
        <w:rPr>
          <w:lang w:val="en-US"/>
        </w:rPr>
        <w:t xml:space="preserve"> </w:t>
      </w:r>
      <w:r w:rsidRPr="0078593A">
        <w:rPr>
          <w:lang w:val="en-US"/>
        </w:rPr>
        <w:t>value as a hint.</w:t>
      </w:r>
    </w:p>
    <w:p w14:paraId="27C9A222" w14:textId="77777777" w:rsidR="002D0DE4" w:rsidRPr="00987799" w:rsidRDefault="002D0DE4" w:rsidP="002D0DE4">
      <w:r>
        <w:t xml:space="preserve">A data channel that carries scene description and, additionally, scene updates formatted as </w:t>
      </w:r>
      <w:r w:rsidRPr="003A580F">
        <w:t>a scene description document</w:t>
      </w:r>
      <w:r>
        <w:t xml:space="preserve"> are signaled in the SDP using the </w:t>
      </w:r>
      <w:r w:rsidRPr="00FB0292">
        <w:t xml:space="preserve">"a=dcsa" media-level attribute </w:t>
      </w:r>
      <w:r>
        <w:t>line</w:t>
      </w:r>
      <w:r w:rsidRPr="00FB0292">
        <w:t xml:space="preserve"> </w:t>
      </w:r>
      <w:r>
        <w:t>as follows</w:t>
      </w:r>
      <w:r w:rsidRPr="00987799">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3"/>
      </w:tblGrid>
      <w:tr w:rsidR="002D0DE4" w14:paraId="2B42C6CB" w14:textId="77777777" w:rsidTr="00823305">
        <w:tc>
          <w:tcPr>
            <w:tcW w:w="9923" w:type="dxa"/>
          </w:tcPr>
          <w:p w14:paraId="7D5DA9B8" w14:textId="77777777" w:rsidR="002D0DE4" w:rsidRDefault="002D0DE4" w:rsidP="00823305">
            <w:pPr>
              <w:rPr>
                <w:rFonts w:ascii="Courier New" w:hAnsi="Courier New" w:cs="Courier New"/>
                <w:sz w:val="18"/>
                <w:szCs w:val="18"/>
              </w:rPr>
            </w:pPr>
            <w:r>
              <w:rPr>
                <w:rFonts w:ascii="Courier New" w:hAnsi="Courier New" w:cs="Courier New"/>
                <w:sz w:val="18"/>
                <w:szCs w:val="18"/>
              </w:rPr>
              <w:t>a=dcmap:100 subprotocol="mpeg-sd"</w:t>
            </w:r>
          </w:p>
          <w:p w14:paraId="0D4500F7" w14:textId="77777777" w:rsidR="002D0DE4" w:rsidRDefault="002D0DE4" w:rsidP="00823305">
            <w:r>
              <w:rPr>
                <w:rFonts w:ascii="Courier New" w:hAnsi="Courier New" w:cs="Courier New"/>
                <w:sz w:val="18"/>
                <w:szCs w:val="18"/>
              </w:rPr>
              <w:t xml:space="preserve">a=dcsa:100 </w:t>
            </w:r>
            <w:r>
              <w:rPr>
                <w:rFonts w:ascii="Courier New" w:hAnsi="Courier New" w:cs="Courier New"/>
                <w:b/>
                <w:bCs/>
                <w:sz w:val="18"/>
                <w:szCs w:val="18"/>
              </w:rPr>
              <w:t>accept-types</w:t>
            </w:r>
            <w:r>
              <w:rPr>
                <w:rFonts w:ascii="Courier New" w:hAnsi="Courier New" w:cs="Courier New"/>
                <w:sz w:val="18"/>
                <w:szCs w:val="18"/>
              </w:rPr>
              <w:t>:model/gltf+json</w:t>
            </w:r>
          </w:p>
        </w:tc>
      </w:tr>
    </w:tbl>
    <w:p w14:paraId="3BD12307" w14:textId="77777777" w:rsidR="002D0DE4" w:rsidRDefault="002D0DE4" w:rsidP="002D0DE4">
      <w:pPr>
        <w:spacing w:before="240" w:after="120"/>
      </w:pPr>
      <w:r>
        <w:t>I</w:t>
      </w:r>
      <w:r w:rsidRPr="00490D61">
        <w:t>n the example above, the attribute line "a=dcsa:2 accept-types:</w:t>
      </w:r>
      <w:r w:rsidRPr="004F1D12">
        <w:t>model/gltf+json</w:t>
      </w:r>
      <w:r w:rsidRPr="00490D61">
        <w:t xml:space="preserve">", specifies that this instance of the </w:t>
      </w:r>
      <w:r>
        <w:t>“mpeg-sd”</w:t>
      </w:r>
      <w:r w:rsidRPr="00490D61">
        <w:t xml:space="preserve"> subprotocol being transported on the SCTP association using the data channel with stream </w:t>
      </w:r>
      <w:r>
        <w:t>ID</w:t>
      </w:r>
      <w:r w:rsidRPr="00490D61">
        <w:t xml:space="preserve"> </w:t>
      </w:r>
      <w:r>
        <w:t>100</w:t>
      </w:r>
      <w:r w:rsidRPr="00490D61">
        <w:t xml:space="preserve"> accepts </w:t>
      </w:r>
      <w:r>
        <w:t>scene description and scene description update</w:t>
      </w:r>
      <w:r w:rsidRPr="00490D61">
        <w:t xml:space="preserve"> files.</w:t>
      </w:r>
    </w:p>
    <w:p w14:paraId="61398FBE" w14:textId="77777777" w:rsidR="002D0DE4" w:rsidRPr="00987799" w:rsidRDefault="002D0DE4" w:rsidP="002D0DE4">
      <w:r>
        <w:t xml:space="preserve">A data channel that carries scene description formatted as a </w:t>
      </w:r>
      <w:r w:rsidRPr="003A580F">
        <w:t>scene description document</w:t>
      </w:r>
      <w:r>
        <w:t xml:space="preserve"> and scene updates formatted as a JSON patch document are signaled in the SDP using the </w:t>
      </w:r>
      <w:r w:rsidRPr="00FB0292">
        <w:t xml:space="preserve">"a=dcsa" media-level attribute </w:t>
      </w:r>
      <w:r>
        <w:t>as follows</w:t>
      </w:r>
      <w:r w:rsidRPr="00987799">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3"/>
      </w:tblGrid>
      <w:tr w:rsidR="002D0DE4" w14:paraId="36C6D9B0" w14:textId="77777777" w:rsidTr="00823305">
        <w:tc>
          <w:tcPr>
            <w:tcW w:w="9923" w:type="dxa"/>
          </w:tcPr>
          <w:p w14:paraId="784C61CF" w14:textId="77777777" w:rsidR="002D0DE4" w:rsidRDefault="002D0DE4" w:rsidP="00823305">
            <w:pPr>
              <w:rPr>
                <w:rFonts w:ascii="Courier New" w:hAnsi="Courier New" w:cs="Courier New"/>
                <w:sz w:val="18"/>
                <w:szCs w:val="18"/>
              </w:rPr>
            </w:pPr>
            <w:r>
              <w:rPr>
                <w:rFonts w:ascii="Courier New" w:hAnsi="Courier New" w:cs="Courier New"/>
                <w:sz w:val="18"/>
                <w:szCs w:val="18"/>
              </w:rPr>
              <w:t>a=dcmap:100 subprotocol="mpeg-sd"</w:t>
            </w:r>
          </w:p>
          <w:p w14:paraId="255130B8" w14:textId="77777777" w:rsidR="002D0DE4" w:rsidRDefault="002D0DE4" w:rsidP="00823305">
            <w:r>
              <w:rPr>
                <w:rFonts w:ascii="Courier New" w:hAnsi="Courier New" w:cs="Courier New"/>
                <w:sz w:val="18"/>
                <w:szCs w:val="18"/>
              </w:rPr>
              <w:t xml:space="preserve">a=dcsa:100 </w:t>
            </w:r>
            <w:r>
              <w:rPr>
                <w:rFonts w:ascii="Courier New" w:hAnsi="Courier New" w:cs="Courier New"/>
                <w:b/>
                <w:bCs/>
                <w:sz w:val="18"/>
                <w:szCs w:val="18"/>
              </w:rPr>
              <w:t>accept-types</w:t>
            </w:r>
            <w:r>
              <w:rPr>
                <w:rFonts w:ascii="Courier New" w:hAnsi="Courier New" w:cs="Courier New"/>
                <w:sz w:val="18"/>
                <w:szCs w:val="18"/>
              </w:rPr>
              <w:t>:model/gltf+json application/json-patch+json</w:t>
            </w:r>
          </w:p>
        </w:tc>
      </w:tr>
    </w:tbl>
    <w:p w14:paraId="2249ED91" w14:textId="36FFA2E5" w:rsidR="00FC0847" w:rsidRPr="003D23B4" w:rsidRDefault="002D0DE4" w:rsidP="00472D03">
      <w:pPr>
        <w:spacing w:before="240" w:after="120"/>
        <w:rPr>
          <w:b/>
          <w:bCs/>
          <w:noProof/>
          <w:color w:val="800080"/>
        </w:rPr>
      </w:pPr>
      <w:r>
        <w:t xml:space="preserve">The above example </w:t>
      </w:r>
      <w:r w:rsidRPr="00490D61">
        <w:t xml:space="preserve">specifies that this instance of the </w:t>
      </w:r>
      <w:r>
        <w:t>“mpeg-sd”</w:t>
      </w:r>
      <w:r w:rsidRPr="00490D61">
        <w:t xml:space="preserve"> subprotocol being transported on the SCTP association using the data channel with stream </w:t>
      </w:r>
      <w:r>
        <w:t>ID</w:t>
      </w:r>
      <w:r w:rsidRPr="00490D61">
        <w:t xml:space="preserve"> </w:t>
      </w:r>
      <w:r>
        <w:t>100</w:t>
      </w:r>
      <w:r w:rsidRPr="00490D61">
        <w:t xml:space="preserve"> accepts </w:t>
      </w:r>
      <w:r>
        <w:t xml:space="preserve">scene description files formatted as </w:t>
      </w:r>
      <w:r w:rsidRPr="0049546F">
        <w:t>scene description document</w:t>
      </w:r>
      <w:r>
        <w:t xml:space="preserve"> and scene description update</w:t>
      </w:r>
      <w:r w:rsidRPr="00490D61">
        <w:t xml:space="preserve"> files</w:t>
      </w:r>
      <w:r>
        <w:t xml:space="preserve"> formatted as either </w:t>
      </w:r>
      <w:r w:rsidRPr="00EA5D01">
        <w:t>scene description document</w:t>
      </w:r>
      <w:r>
        <w:t xml:space="preserve"> or JSON patch document</w:t>
      </w:r>
      <w:r w:rsidRPr="00490D61">
        <w:t>.</w:t>
      </w:r>
    </w:p>
    <w:p w14:paraId="7E9E2FDA" w14:textId="77777777" w:rsidR="00FC7E52" w:rsidRPr="00615EAF" w:rsidRDefault="00FC7E52" w:rsidP="00FC7E52">
      <w:pPr>
        <w:pStyle w:val="Heading1"/>
      </w:pPr>
      <w:bookmarkStart w:id="8436" w:name="_Toc217286019"/>
      <w:r w:rsidRPr="00615EAF">
        <w:lastRenderedPageBreak/>
        <w:t>Y.7</w:t>
      </w:r>
      <w:r w:rsidRPr="00615EAF">
        <w:tab/>
        <w:t>Media transport</w:t>
      </w:r>
      <w:bookmarkEnd w:id="8436"/>
    </w:p>
    <w:p w14:paraId="159ECCB6" w14:textId="77777777" w:rsidR="00FC7E52" w:rsidRPr="00567618" w:rsidRDefault="00FC7E52" w:rsidP="00FC7E52">
      <w:pPr>
        <w:pStyle w:val="Heading2"/>
        <w:rPr>
          <w:lang w:eastAsia="ko-KR"/>
        </w:rPr>
      </w:pPr>
      <w:bookmarkStart w:id="8437" w:name="_Toc217286020"/>
      <w:r w:rsidRPr="00567618">
        <w:rPr>
          <w:lang w:eastAsia="ko-KR"/>
        </w:rPr>
        <w:t>Y.7.1</w:t>
      </w:r>
      <w:r w:rsidRPr="00567618">
        <w:rPr>
          <w:lang w:eastAsia="ko-KR"/>
        </w:rPr>
        <w:tab/>
        <w:t>RTP</w:t>
      </w:r>
      <w:bookmarkEnd w:id="8437"/>
    </w:p>
    <w:bookmarkEnd w:id="8427"/>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38" w:name="_MCCTEMPBM_CRPT86942081___2"/>
      <w:bookmarkStart w:id="8439" w:name="_Toc217286021"/>
      <w:r w:rsidRPr="00567618">
        <w:rPr>
          <w:lang w:eastAsia="ko-KR"/>
        </w:rPr>
        <w:t>Y.7.2</w:t>
      </w:r>
      <w:r w:rsidRPr="00567618">
        <w:rPr>
          <w:lang w:eastAsia="ko-KR"/>
        </w:rPr>
        <w:tab/>
        <w:t>RTCP</w:t>
      </w:r>
      <w:bookmarkEnd w:id="8439"/>
    </w:p>
    <w:bookmarkEnd w:id="8438"/>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40"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40"/>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41"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42" w:name="_MCCTEMPBM_CRPT86942084___2"/>
      <w:bookmarkEnd w:id="8441"/>
      <w:r w:rsidRPr="00567618">
        <w:lastRenderedPageBreak/>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43" w:name="_Toc217286022"/>
      <w:r w:rsidRPr="00615EAF">
        <w:t>Y.8</w:t>
      </w:r>
      <w:r w:rsidRPr="00615EAF">
        <w:tab/>
        <w:t>SDP Examples (</w:t>
      </w:r>
      <w:r>
        <w:t>i</w:t>
      </w:r>
      <w:r w:rsidRPr="00615EAF">
        <w:t>nformative)</w:t>
      </w:r>
      <w:bookmarkEnd w:id="8443"/>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44" w:name="_MCCTEMPBM_CRPT86942085___4"/>
            <w:bookmarkEnd w:id="8442"/>
            <w:r w:rsidRPr="00615EAF">
              <w:t>SDP offer</w:t>
            </w:r>
            <w:bookmarkEnd w:id="8444"/>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45"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45"/>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46"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47" w:name="_MCCTEMPBM_CRPT86942088___7" w:colFirst="0" w:colLast="0"/>
            <w:bookmarkEnd w:id="8446"/>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lastRenderedPageBreak/>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48" w:name="_MCCTEMPBM_CRPT86942089___2"/>
      <w:bookmarkEnd w:id="8447"/>
    </w:p>
    <w:p w14:paraId="47119131" w14:textId="77777777" w:rsidR="00FC7E52" w:rsidRPr="00567618" w:rsidRDefault="00FC7E52" w:rsidP="00FC7E52">
      <w:pPr>
        <w:pStyle w:val="Heading1"/>
        <w:rPr>
          <w:lang w:eastAsia="ko-KR"/>
        </w:rPr>
      </w:pPr>
      <w:bookmarkStart w:id="8449" w:name="_Toc217286023"/>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49"/>
    </w:p>
    <w:bookmarkEnd w:id="8448"/>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lastRenderedPageBreak/>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50" w:name="_Toc99467075"/>
      <w:bookmarkStart w:id="8451" w:name="_MCCTEMPBM_CRPT86942090___2"/>
      <w:bookmarkStart w:id="8452" w:name="_Toc217286024"/>
      <w:r w:rsidRPr="00567618">
        <w:t>Y.9.1</w:t>
      </w:r>
      <w:r>
        <w:tab/>
      </w:r>
      <w:r w:rsidRPr="00567618">
        <w:t>RTP header extension for audio mixing gain</w:t>
      </w:r>
      <w:bookmarkEnd w:id="8450"/>
      <w:bookmarkEnd w:id="8452"/>
    </w:p>
    <w:bookmarkEnd w:id="8451"/>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53"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54" w:name="_MCCTEMPBM_CRPT86942092___4"/>
      <w:bookmarkEnd w:id="8453"/>
      <w:r w:rsidRPr="00567618">
        <w:t>Audio mixing gain using One-Byte Header Format</w:t>
      </w:r>
    </w:p>
    <w:bookmarkEnd w:id="8454"/>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55"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55"/>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3F875FB5" w:rsidR="003B0BD9" w:rsidRPr="00567618" w:rsidRDefault="003B0BD9" w:rsidP="003B0BD9">
      <w:pPr>
        <w:pStyle w:val="Heading8"/>
      </w:pPr>
      <w:bookmarkStart w:id="8456" w:name="_Toc153464733"/>
      <w:bookmarkStart w:id="8457" w:name="_Toc217286025"/>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456"/>
      <w:bookmarkEnd w:id="8457"/>
    </w:p>
    <w:p w14:paraId="2C83D0CC" w14:textId="476F69C9" w:rsidR="003B0BD9" w:rsidRPr="00567618" w:rsidRDefault="00BA48EB" w:rsidP="003B0BD9">
      <w:pPr>
        <w:pStyle w:val="Heading1"/>
        <w:rPr>
          <w:lang w:eastAsia="ko-KR"/>
        </w:rPr>
      </w:pPr>
      <w:bookmarkStart w:id="8458" w:name="_Toc153464734"/>
      <w:bookmarkStart w:id="8459" w:name="_Toc217286026"/>
      <w:r>
        <w:rPr>
          <w:lang w:eastAsia="ko-KR"/>
        </w:rPr>
        <w:t>Z</w:t>
      </w:r>
      <w:r w:rsidR="003B0BD9" w:rsidRPr="00567618">
        <w:rPr>
          <w:lang w:eastAsia="ko-KR"/>
        </w:rPr>
        <w:t>.1</w:t>
      </w:r>
      <w:r w:rsidR="003B0BD9" w:rsidRPr="00567618">
        <w:rPr>
          <w:lang w:eastAsia="ko-KR"/>
        </w:rPr>
        <w:tab/>
        <w:t>General</w:t>
      </w:r>
      <w:bookmarkEnd w:id="8458"/>
      <w:bookmarkEnd w:id="8459"/>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183A255B" w:rsidR="003B0BD9" w:rsidRPr="00567618" w:rsidRDefault="00BA48EB" w:rsidP="003B0BD9">
      <w:pPr>
        <w:pStyle w:val="Heading1"/>
        <w:rPr>
          <w:lang w:eastAsia="ko-KR"/>
        </w:rPr>
      </w:pPr>
      <w:bookmarkStart w:id="8460" w:name="_Toc153464735"/>
      <w:bookmarkStart w:id="8461" w:name="_Toc217286027"/>
      <w:r>
        <w:rPr>
          <w:lang w:eastAsia="ko-KR"/>
        </w:rPr>
        <w:t>Z</w:t>
      </w:r>
      <w:r w:rsidR="003B0BD9" w:rsidRPr="00567618">
        <w:rPr>
          <w:lang w:eastAsia="ko-KR"/>
        </w:rPr>
        <w:t>.2</w:t>
      </w:r>
      <w:r w:rsidR="003B0BD9" w:rsidRPr="00567618">
        <w:rPr>
          <w:lang w:eastAsia="ko-KR"/>
        </w:rPr>
        <w:tab/>
        <w:t>Procedure for computing the bandwidth</w:t>
      </w:r>
      <w:bookmarkEnd w:id="8460"/>
      <w:bookmarkEnd w:id="8461"/>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521364B8" w14:textId="77777777" w:rsidR="003B0BD9" w:rsidRPr="00567618" w:rsidRDefault="003B0BD9" w:rsidP="003B0BD9">
      <w:pPr>
        <w:pStyle w:val="B1"/>
        <w:rPr>
          <w:lang w:eastAsia="ko-KR"/>
        </w:rPr>
      </w:pPr>
      <w:r>
        <w:rPr>
          <w:lang w:eastAsia="ko-KR"/>
        </w:rPr>
        <w:t>5</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0B598629" w14:textId="64FB131D" w:rsidR="003B0BD9" w:rsidRPr="00567618" w:rsidRDefault="003B0BD9"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7238DC69" w14:textId="77777777" w:rsidR="00FC7E52" w:rsidRPr="004503E1" w:rsidRDefault="00FC7E52" w:rsidP="00FC7E52">
      <w:pPr>
        <w:spacing w:after="0"/>
      </w:pPr>
      <w:r w:rsidRPr="004503E1">
        <w:br w:type="page"/>
      </w:r>
    </w:p>
    <w:p w14:paraId="310896F5" w14:textId="77777777" w:rsidR="00FF1410" w:rsidRPr="00567618" w:rsidRDefault="00FF1410" w:rsidP="00FF1410">
      <w:pPr>
        <w:pStyle w:val="Heading8"/>
        <w:rPr>
          <w:noProof/>
        </w:rPr>
      </w:pPr>
      <w:bookmarkStart w:id="8462" w:name="_Toc217286028"/>
      <w:r w:rsidRPr="00567618">
        <w:lastRenderedPageBreak/>
        <w:t xml:space="preserve">Annex </w:t>
      </w:r>
      <w:r>
        <w:t>AA</w:t>
      </w:r>
      <w:r w:rsidRPr="00567618">
        <w:t xml:space="preserve"> (informative):</w:t>
      </w:r>
      <w:r w:rsidRPr="00567618">
        <w:br/>
        <w:t xml:space="preserve">IANA registration information for </w:t>
      </w:r>
      <w:r>
        <w:t>Data Channel Sub-protocols</w:t>
      </w:r>
      <w:bookmarkEnd w:id="8462"/>
    </w:p>
    <w:p w14:paraId="31940D32" w14:textId="77777777" w:rsidR="00FF1410" w:rsidRPr="00567618" w:rsidRDefault="00FF1410" w:rsidP="00FF1410">
      <w:pPr>
        <w:pStyle w:val="Heading1"/>
      </w:pPr>
      <w:bookmarkStart w:id="8463" w:name="_Toc217286029"/>
      <w:r>
        <w:t>AA</w:t>
      </w:r>
      <w:r w:rsidRPr="00567618">
        <w:t>.1</w:t>
      </w:r>
      <w:r w:rsidRPr="00567618">
        <w:tab/>
        <w:t>Introduction</w:t>
      </w:r>
      <w:bookmarkEnd w:id="8463"/>
    </w:p>
    <w:p w14:paraId="17CB08FD" w14:textId="77777777" w:rsidR="00FF1410" w:rsidRDefault="00FF1410" w:rsidP="00FF1410">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271" w:anchor="subprotocol-name" w:history="1">
        <w:r w:rsidRPr="0023729F">
          <w:rPr>
            <w:rStyle w:val="Hyperlink"/>
          </w:rPr>
          <w:t>https://www.iana.org/assignments/websocket/websocket.xhtml#subprotocol-name</w:t>
        </w:r>
      </w:hyperlink>
      <w:r w:rsidRPr="00567618">
        <w:t>.</w:t>
      </w:r>
      <w:r>
        <w:t xml:space="preserve"> </w:t>
      </w:r>
    </w:p>
    <w:p w14:paraId="632492DF" w14:textId="77777777" w:rsidR="00FF1410" w:rsidRPr="00567618" w:rsidRDefault="00FF1410" w:rsidP="00FF1410">
      <w:r>
        <w:t>NOTE: that data channels and WebSockets share the same sub-protocol definitions.</w:t>
      </w:r>
    </w:p>
    <w:p w14:paraId="0D23615D" w14:textId="77777777" w:rsidR="00FF1410" w:rsidRDefault="00FF1410" w:rsidP="00FF1410">
      <w:pPr>
        <w:pStyle w:val="Heading1"/>
      </w:pPr>
      <w:bookmarkStart w:id="8464" w:name="_Toc217286030"/>
      <w:r>
        <w:t>AA</w:t>
      </w:r>
      <w:r w:rsidRPr="00567618">
        <w:t>.2</w:t>
      </w:r>
      <w:r w:rsidRPr="00567618">
        <w:tab/>
      </w:r>
      <w:r>
        <w:t>HTTP</w:t>
      </w:r>
      <w:bookmarkEnd w:id="8464"/>
    </w:p>
    <w:p w14:paraId="215AD2ED" w14:textId="77777777" w:rsidR="00FF1410" w:rsidRPr="00567618" w:rsidRDefault="00FF1410" w:rsidP="00FF1410">
      <w:r w:rsidRPr="00567618">
        <w:t xml:space="preserve">The </w:t>
      </w:r>
      <w:r>
        <w:t>subprotocol Identifier is</w:t>
      </w:r>
      <w:r w:rsidRPr="00567618">
        <w:t>:</w:t>
      </w:r>
    </w:p>
    <w:p w14:paraId="345A9308" w14:textId="77777777" w:rsidR="00FF1410" w:rsidRDefault="00FF1410" w:rsidP="00FF1410">
      <w:pPr>
        <w:pStyle w:val="B1"/>
      </w:pPr>
      <w:r>
        <w:tab/>
        <w:t>http</w:t>
      </w:r>
    </w:p>
    <w:p w14:paraId="11C777F2" w14:textId="77777777" w:rsidR="00FF1410" w:rsidRPr="00567618" w:rsidRDefault="00FF1410" w:rsidP="00FF1410">
      <w:r w:rsidRPr="00567618">
        <w:t xml:space="preserve">The </w:t>
      </w:r>
      <w:r>
        <w:t>subprotocol Common Name is</w:t>
      </w:r>
      <w:r w:rsidRPr="00567618">
        <w:t>:</w:t>
      </w:r>
    </w:p>
    <w:p w14:paraId="2C5130D1" w14:textId="77777777" w:rsidR="00FF1410" w:rsidRPr="00567618" w:rsidRDefault="00FF1410" w:rsidP="00FF1410">
      <w:pPr>
        <w:pStyle w:val="B1"/>
      </w:pPr>
      <w:r>
        <w:tab/>
        <w:t>http</w:t>
      </w:r>
    </w:p>
    <w:p w14:paraId="41CA9AB7" w14:textId="77777777" w:rsidR="00FF1410" w:rsidRPr="00567618" w:rsidRDefault="00FF1410" w:rsidP="00FF1410">
      <w:r>
        <w:t>The subprotocol is defined in the specification</w:t>
      </w:r>
      <w:r w:rsidRPr="00567618">
        <w:t>:</w:t>
      </w:r>
    </w:p>
    <w:p w14:paraId="149E41B0" w14:textId="77777777" w:rsidR="00FF1410" w:rsidRPr="00DD2368"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164AC34C" w14:textId="77777777" w:rsidR="00FF1410" w:rsidRPr="00567618" w:rsidRDefault="00FF1410" w:rsidP="00FF1410">
      <w:pPr>
        <w:pStyle w:val="B1"/>
      </w:pPr>
    </w:p>
    <w:p w14:paraId="4D330397" w14:textId="77777777" w:rsidR="00FF1410" w:rsidRPr="00567618" w:rsidRDefault="00FF1410" w:rsidP="00FF1410">
      <w:r w:rsidRPr="00567618">
        <w:t>A short phrase describing the function of the</w:t>
      </w:r>
      <w:r>
        <w:t xml:space="preserve"> subprotocol</w:t>
      </w:r>
      <w:r w:rsidRPr="00567618">
        <w:t>:</w:t>
      </w:r>
    </w:p>
    <w:p w14:paraId="391D8E8C" w14:textId="77777777" w:rsidR="00FF1410" w:rsidRDefault="00FF1410" w:rsidP="00FF1410">
      <w:pPr>
        <w:pStyle w:val="B1"/>
      </w:pPr>
      <w:r>
        <w:tab/>
        <w:t>A UTF-8 encoded HTTP/1.1 compatible protocol over data channel.</w:t>
      </w:r>
    </w:p>
    <w:p w14:paraId="3DF270C5" w14:textId="77777777" w:rsidR="00FF1410" w:rsidRDefault="00FF1410" w:rsidP="00FF1410">
      <w:pPr>
        <w:pStyle w:val="B1"/>
        <w:ind w:left="0" w:firstLine="0"/>
      </w:pPr>
      <w:r>
        <w:t>Associated attributes:</w:t>
      </w:r>
    </w:p>
    <w:p w14:paraId="18DCFC3A" w14:textId="77777777" w:rsidR="00FF1410" w:rsidRPr="00567618" w:rsidRDefault="00FF1410" w:rsidP="00FF1410">
      <w:pPr>
        <w:pStyle w:val="B1"/>
        <w:ind w:left="0" w:firstLine="0"/>
      </w:pPr>
      <w:r>
        <w:tab/>
        <w:t>None.</w:t>
      </w:r>
    </w:p>
    <w:p w14:paraId="70C4FB8F" w14:textId="77777777" w:rsidR="00FF1410" w:rsidRPr="00567618" w:rsidRDefault="00FF1410" w:rsidP="00FF1410">
      <w:r w:rsidRPr="00567618">
        <w:t>Contact information for the organization or person making the registration</w:t>
      </w:r>
    </w:p>
    <w:p w14:paraId="4FF38985" w14:textId="77777777" w:rsidR="00FF1410" w:rsidRPr="00567618" w:rsidRDefault="00FF1410" w:rsidP="00FF1410">
      <w:pPr>
        <w:pStyle w:val="B1"/>
      </w:pPr>
      <w:r>
        <w:tab/>
      </w:r>
      <w:r w:rsidRPr="00567618">
        <w:t>3GPP Specifications Manager</w:t>
      </w:r>
    </w:p>
    <w:p w14:paraId="4CEF94CC" w14:textId="77777777" w:rsidR="00FF1410" w:rsidRPr="00567618" w:rsidRDefault="00FF1410" w:rsidP="00FF1410">
      <w:pPr>
        <w:pStyle w:val="B1"/>
      </w:pPr>
      <w:r>
        <w:tab/>
      </w:r>
      <w:r w:rsidRPr="00567618">
        <w:t>3gppContact@etsi.org</w:t>
      </w:r>
    </w:p>
    <w:p w14:paraId="1E2C3C04" w14:textId="77777777" w:rsidR="00FF1410" w:rsidRDefault="00FF1410" w:rsidP="00FF1410">
      <w:pPr>
        <w:pStyle w:val="B1"/>
      </w:pPr>
      <w:r>
        <w:tab/>
      </w:r>
      <w:r w:rsidRPr="00567618">
        <w:t>+33 (0)492944200</w:t>
      </w:r>
    </w:p>
    <w:p w14:paraId="22071A21" w14:textId="77777777" w:rsidR="00FF1410" w:rsidRPr="00D74FC0" w:rsidRDefault="00FF1410" w:rsidP="00FF1410">
      <w:pPr>
        <w:pStyle w:val="Heading1"/>
      </w:pPr>
      <w:bookmarkStart w:id="8465" w:name="_Toc217286031"/>
      <w:r>
        <w:t>AA.3</w:t>
      </w:r>
      <w:r>
        <w:tab/>
        <w:t>MPEG Scene Description</w:t>
      </w:r>
      <w:bookmarkEnd w:id="8465"/>
    </w:p>
    <w:p w14:paraId="05823211" w14:textId="77777777" w:rsidR="00FF1410" w:rsidRPr="00567618" w:rsidRDefault="00FF1410" w:rsidP="00FF1410">
      <w:r w:rsidRPr="00567618">
        <w:t xml:space="preserve">The </w:t>
      </w:r>
      <w:r>
        <w:t>subprotocol Identifier is</w:t>
      </w:r>
      <w:r w:rsidRPr="00567618">
        <w:t>:</w:t>
      </w:r>
    </w:p>
    <w:p w14:paraId="6EC773FD" w14:textId="77777777" w:rsidR="00FF1410" w:rsidRDefault="00FF1410" w:rsidP="00FF1410">
      <w:pPr>
        <w:pStyle w:val="B1"/>
      </w:pPr>
      <w:r>
        <w:tab/>
        <w:t>mpeg-sd</w:t>
      </w:r>
    </w:p>
    <w:p w14:paraId="74B9AB7D" w14:textId="77777777" w:rsidR="00FF1410" w:rsidRPr="00567618" w:rsidRDefault="00FF1410" w:rsidP="00FF1410">
      <w:r w:rsidRPr="00567618">
        <w:t xml:space="preserve">The </w:t>
      </w:r>
      <w:r>
        <w:t>subprotocol Common Name is</w:t>
      </w:r>
      <w:r w:rsidRPr="00567618">
        <w:t>:</w:t>
      </w:r>
    </w:p>
    <w:p w14:paraId="11F4E0E9" w14:textId="77777777" w:rsidR="00FF1410" w:rsidRPr="00567618" w:rsidRDefault="00FF1410" w:rsidP="00FF1410">
      <w:pPr>
        <w:pStyle w:val="B1"/>
      </w:pPr>
      <w:r>
        <w:tab/>
        <w:t>mpeg-sd</w:t>
      </w:r>
    </w:p>
    <w:p w14:paraId="7A64FFEA" w14:textId="77777777" w:rsidR="00FF1410" w:rsidRPr="00567618" w:rsidRDefault="00FF1410" w:rsidP="00FF1410">
      <w:r>
        <w:t>The subprotocol is defined in the specification</w:t>
      </w:r>
      <w:r w:rsidRPr="00567618">
        <w:t>:</w:t>
      </w:r>
    </w:p>
    <w:p w14:paraId="0FBAB9D5" w14:textId="77777777" w:rsidR="00FF1410"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0977E3BE" w14:textId="77777777" w:rsidR="00FF1410" w:rsidRPr="00567618" w:rsidRDefault="00FF1410" w:rsidP="00FF1410">
      <w:pPr>
        <w:spacing w:after="0"/>
      </w:pPr>
    </w:p>
    <w:p w14:paraId="5768AED0" w14:textId="77777777" w:rsidR="00FF1410" w:rsidRPr="00567618" w:rsidRDefault="00FF1410" w:rsidP="00FF1410">
      <w:r w:rsidRPr="00567618">
        <w:t>A short phrase describing the function of the</w:t>
      </w:r>
      <w:r>
        <w:t xml:space="preserve"> subprotocol</w:t>
      </w:r>
      <w:r w:rsidRPr="00567618">
        <w:t>:</w:t>
      </w:r>
    </w:p>
    <w:p w14:paraId="660743A4" w14:textId="77777777" w:rsidR="00FF1410" w:rsidRDefault="00FF1410" w:rsidP="00FF1410">
      <w:pPr>
        <w:pStyle w:val="B1"/>
      </w:pPr>
      <w:r>
        <w:lastRenderedPageBreak/>
        <w:tab/>
        <w:t>A UTF-8 encoded JSON-formatted protocol for the exchange of MPEG-I scene description and scene description updates.</w:t>
      </w:r>
    </w:p>
    <w:p w14:paraId="3FBAE1DD" w14:textId="77777777" w:rsidR="00FF1410" w:rsidRDefault="00FF1410" w:rsidP="00FF1410">
      <w:pPr>
        <w:pStyle w:val="B1"/>
        <w:ind w:left="0" w:firstLine="0"/>
      </w:pPr>
      <w:r>
        <w:t>Associated attributes:</w:t>
      </w:r>
    </w:p>
    <w:p w14:paraId="220D0418" w14:textId="6B21BFDC" w:rsidR="002D0DE4" w:rsidRPr="00567618" w:rsidRDefault="002D0DE4" w:rsidP="002D0DE4">
      <w:pPr>
        <w:pStyle w:val="B1"/>
        <w:ind w:left="0" w:firstLine="0"/>
      </w:pPr>
      <w:r>
        <w:tab/>
      </w:r>
      <w:r w:rsidRPr="00E965D1">
        <w:t>accept-types</w:t>
      </w:r>
      <w:r>
        <w:t>.</w:t>
      </w:r>
    </w:p>
    <w:p w14:paraId="2F6952EB" w14:textId="77777777" w:rsidR="00FF1410" w:rsidRPr="00567618" w:rsidRDefault="00FF1410" w:rsidP="00FF1410">
      <w:r w:rsidRPr="00567618">
        <w:t>Contact information for the organization or person making the registration</w:t>
      </w:r>
    </w:p>
    <w:p w14:paraId="769EC986" w14:textId="77777777" w:rsidR="00FF1410" w:rsidRPr="00567618" w:rsidRDefault="00FF1410" w:rsidP="00FF1410">
      <w:pPr>
        <w:pStyle w:val="B1"/>
      </w:pPr>
      <w:r>
        <w:tab/>
      </w:r>
      <w:r w:rsidRPr="00567618">
        <w:t>3GPP Specifications Manager</w:t>
      </w:r>
    </w:p>
    <w:p w14:paraId="44A616CF" w14:textId="77777777" w:rsidR="00FF1410" w:rsidRPr="00567618" w:rsidRDefault="00FF1410" w:rsidP="00FF1410">
      <w:pPr>
        <w:pStyle w:val="B1"/>
      </w:pPr>
      <w:r>
        <w:tab/>
      </w:r>
      <w:r w:rsidRPr="00567618">
        <w:t>3gppContact@etsi.org</w:t>
      </w:r>
    </w:p>
    <w:p w14:paraId="32C5EA3A" w14:textId="05146E25" w:rsidR="00540127" w:rsidRDefault="00FF1410" w:rsidP="00FF1410">
      <w:pPr>
        <w:pStyle w:val="B1"/>
      </w:pPr>
      <w:r>
        <w:tab/>
      </w:r>
      <w:r w:rsidRPr="00567618">
        <w:t>+33 (0)492944200</w:t>
      </w:r>
    </w:p>
    <w:p w14:paraId="7BD23883" w14:textId="77777777" w:rsidR="00540127" w:rsidRDefault="00540127">
      <w:pPr>
        <w:spacing w:after="0"/>
      </w:pPr>
      <w:r>
        <w:br w:type="page"/>
      </w:r>
    </w:p>
    <w:p w14:paraId="63AD2940" w14:textId="77777777" w:rsidR="00FF1410" w:rsidRDefault="00FF1410" w:rsidP="00FF1410">
      <w:pPr>
        <w:pStyle w:val="B1"/>
      </w:pPr>
    </w:p>
    <w:p w14:paraId="2B93388D" w14:textId="3641920A" w:rsidR="00FC74CF" w:rsidRPr="00567618" w:rsidRDefault="00FC74CF" w:rsidP="00FC74CF">
      <w:pPr>
        <w:pStyle w:val="Heading8"/>
        <w:keepNext w:val="0"/>
        <w:keepLines w:val="0"/>
      </w:pPr>
      <w:bookmarkStart w:id="8466" w:name="_Toc217286032"/>
      <w:r w:rsidRPr="00567618">
        <w:t xml:space="preserve">Annex </w:t>
      </w:r>
      <w:r>
        <w:t>AB</w:t>
      </w:r>
      <w:r w:rsidRPr="00567618">
        <w:t xml:space="preserve"> (informative): </w:t>
      </w:r>
      <w:r w:rsidRPr="00567618">
        <w:br/>
        <w:t xml:space="preserve">IANA registration information for media </w:t>
      </w:r>
      <w:r>
        <w:t>feature tags</w:t>
      </w:r>
      <w:bookmarkEnd w:id="8466"/>
    </w:p>
    <w:p w14:paraId="49ED4892" w14:textId="43E1EC5C" w:rsidR="00FC74CF" w:rsidRPr="00567618" w:rsidRDefault="00FC74CF" w:rsidP="00FC74CF">
      <w:pPr>
        <w:pStyle w:val="Heading1"/>
      </w:pPr>
      <w:bookmarkStart w:id="8467" w:name="_Toc217286033"/>
      <w:r>
        <w:t>AB</w:t>
      </w:r>
      <w:r w:rsidRPr="00567618">
        <w:t>.1</w:t>
      </w:r>
      <w:r w:rsidRPr="00567618">
        <w:tab/>
        <w:t>Introduction</w:t>
      </w:r>
      <w:bookmarkEnd w:id="8467"/>
    </w:p>
    <w:p w14:paraId="2F05F097" w14:textId="77777777" w:rsidR="00FC74CF" w:rsidRPr="00567618" w:rsidRDefault="00FC74CF" w:rsidP="00FC74CF">
      <w:r w:rsidRPr="00567618">
        <w:t xml:space="preserve">This Annex provides the media </w:t>
      </w:r>
      <w:r>
        <w:t>feature tag</w:t>
      </w:r>
      <w:r w:rsidRPr="00567618">
        <w:t xml:space="preserve"> registration information that is referenced from the IANA registry at </w:t>
      </w:r>
      <w:hyperlink r:id="rId272" w:history="1">
        <w:r w:rsidRPr="00797117">
          <w:rPr>
            <w:rStyle w:val="Hyperlink"/>
          </w:rPr>
          <w:t>https://www.iana.org/assignments/media-feature-tags/media-feature-tags.xhtml</w:t>
        </w:r>
      </w:hyperlink>
      <w:r w:rsidRPr="00567618">
        <w:t>.</w:t>
      </w:r>
    </w:p>
    <w:p w14:paraId="11EBABBF" w14:textId="77777777" w:rsidR="00FC74CF" w:rsidRPr="00567618" w:rsidRDefault="00FC74CF" w:rsidP="00FC74CF">
      <w:pPr>
        <w:pStyle w:val="FP"/>
      </w:pPr>
    </w:p>
    <w:p w14:paraId="19287E87" w14:textId="787E1D78" w:rsidR="00FC74CF" w:rsidRPr="008F1ECD" w:rsidRDefault="00FC74CF" w:rsidP="00FC74CF">
      <w:pPr>
        <w:pStyle w:val="Heading1"/>
        <w:rPr>
          <w:lang w:val="en-US"/>
        </w:rPr>
      </w:pPr>
      <w:bookmarkStart w:id="8468" w:name="_Toc217286034"/>
      <w:r>
        <w:rPr>
          <w:lang w:val="en-US"/>
        </w:rPr>
        <w:t>AB</w:t>
      </w:r>
      <w:r w:rsidRPr="008F1ECD">
        <w:rPr>
          <w:lang w:val="en-US"/>
        </w:rPr>
        <w:t>.2</w:t>
      </w:r>
      <w:r w:rsidRPr="008F1ECD">
        <w:rPr>
          <w:lang w:val="en-US"/>
        </w:rPr>
        <w:tab/>
        <w:t>g.3gpp.dc-mux</w:t>
      </w:r>
      <w:bookmarkEnd w:id="8468"/>
    </w:p>
    <w:p w14:paraId="418AC71A" w14:textId="77777777" w:rsidR="00FC74CF" w:rsidRPr="008F1ECD" w:rsidRDefault="00FC74CF" w:rsidP="00FC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040503EB" w14:textId="77777777" w:rsidR="00FC74CF" w:rsidRPr="00567618" w:rsidRDefault="00FC74CF" w:rsidP="00FC74CF">
      <w:r w:rsidRPr="00567618">
        <w:t xml:space="preserve">To: </w:t>
      </w:r>
      <w:hyperlink r:id="rId273" w:history="1">
        <w:r w:rsidRPr="000E4DA7">
          <w:rPr>
            <w:rStyle w:val="Hyperlink"/>
          </w:rPr>
          <w:t>iana@iana.org</w:t>
        </w:r>
      </w:hyperlink>
    </w:p>
    <w:p w14:paraId="4F740F2F" w14:textId="77777777" w:rsidR="00FC74CF" w:rsidRPr="00567618" w:rsidRDefault="00FC74CF" w:rsidP="00FC74CF">
      <w:r w:rsidRPr="00567618">
        <w:t xml:space="preserve">Subject: Registration of media </w:t>
      </w:r>
      <w:r>
        <w:t>feature tag</w:t>
      </w:r>
      <w:r w:rsidRPr="00567618">
        <w:t xml:space="preserve"> </w:t>
      </w:r>
      <w:r>
        <w:t>g.3gpp.dc-mux</w:t>
      </w:r>
    </w:p>
    <w:p w14:paraId="32775C7C" w14:textId="77777777" w:rsidR="00FC74CF" w:rsidRPr="00567618" w:rsidRDefault="00FC74CF" w:rsidP="00FC74CF">
      <w:r>
        <w:t xml:space="preserve">Media feature tag </w:t>
      </w:r>
      <w:r w:rsidRPr="00567618">
        <w:t xml:space="preserve">name: </w:t>
      </w:r>
      <w:r>
        <w:t>g.3gpp.dc-mux</w:t>
      </w:r>
    </w:p>
    <w:p w14:paraId="2823D5CB" w14:textId="77777777" w:rsidR="00FC74CF" w:rsidRDefault="00FC74CF" w:rsidP="00FC74CF">
      <w:r>
        <w:t>Summary of the media feature indicated by this feature tag</w:t>
      </w:r>
      <w:r w:rsidRPr="00567618">
        <w:t>:</w:t>
      </w:r>
    </w:p>
    <w:p w14:paraId="01CD90EF" w14:textId="77777777" w:rsidR="00FC74CF" w:rsidRPr="00525AE9" w:rsidRDefault="00FC74CF" w:rsidP="00FC74CF">
      <w:pPr>
        <w:pStyle w:val="B1"/>
      </w:pPr>
      <w:r>
        <w:tab/>
      </w:r>
      <w:r w:rsidRPr="00525AE9">
        <w:t xml:space="preserve">Support of multiplexing multiple IMS application data channels from different data channel applications on a single SDP media description, </w:t>
      </w:r>
      <w:r>
        <w:t xml:space="preserve">resulting in </w:t>
      </w:r>
      <w:r w:rsidRPr="00525AE9">
        <w:t>use of multiple a=3gpp-req-app SDP attributes with different application-id tag values</w:t>
      </w:r>
      <w:r>
        <w:t>. Also, support of multiplexing IMS bootstrap data channels from both local network and remote network bootstrap content sources on a single SDP media description.</w:t>
      </w:r>
    </w:p>
    <w:p w14:paraId="463DDF8A" w14:textId="77777777" w:rsidR="00FC74CF" w:rsidRDefault="00FC74CF" w:rsidP="00FC74CF">
      <w:r>
        <w:t>Values appropriate for use with this feature tag:</w:t>
      </w:r>
    </w:p>
    <w:p w14:paraId="4EB58C3F" w14:textId="77777777" w:rsidR="00FC74CF" w:rsidRPr="00567618" w:rsidRDefault="00FC74CF" w:rsidP="00FC74CF">
      <w:pPr>
        <w:pStyle w:val="B1"/>
      </w:pPr>
      <w:r>
        <w:tab/>
        <w:t>The feature tag is Boolean and may have values of TRUE or FALSE, where the presence of the media feature tag implies a value of TRUE. A value of TRUE indicates an available capability. A value of FALSE indicates the capability is not available.</w:t>
      </w:r>
    </w:p>
    <w:p w14:paraId="25D238EF" w14:textId="77777777" w:rsidR="00FC74CF" w:rsidRPr="00567618" w:rsidRDefault="00FC74CF" w:rsidP="00FC74CF">
      <w:r>
        <w:t>The feature tag is intended primarily for use in the following applications, protocols, services, or negotiation mechanisms</w:t>
      </w:r>
      <w:r w:rsidRPr="00567618">
        <w:t>:</w:t>
      </w:r>
    </w:p>
    <w:p w14:paraId="0CDEFFD2" w14:textId="77777777" w:rsidR="00FC74CF" w:rsidRPr="00567618" w:rsidRDefault="00FC74CF" w:rsidP="00FC74CF">
      <w:pPr>
        <w:pStyle w:val="B1"/>
      </w:pPr>
      <w:r>
        <w:tab/>
        <w:t>IMS Multimedia Telephony as described by 3GPP TS 24.173, 3GPP TS 24.229 and 3GPP TS 26.114, used with SIP/SDP signalling and related capability negotiation</w:t>
      </w:r>
      <w:r w:rsidRPr="00567618">
        <w:t>.</w:t>
      </w:r>
    </w:p>
    <w:p w14:paraId="6208CA58" w14:textId="77777777" w:rsidR="00FC74CF" w:rsidRPr="00567618" w:rsidRDefault="00FC74CF" w:rsidP="00FC74CF">
      <w:r>
        <w:t>Related standards or documents</w:t>
      </w:r>
      <w:r w:rsidRPr="00567618">
        <w:t>:</w:t>
      </w:r>
    </w:p>
    <w:p w14:paraId="06476E82" w14:textId="77777777" w:rsidR="00FC74CF" w:rsidRPr="00567618" w:rsidRDefault="00FC74CF" w:rsidP="00FC74CF">
      <w:pPr>
        <w:pStyle w:val="B1"/>
      </w:pPr>
      <w:r>
        <w:tab/>
        <w:t>3GPP</w:t>
      </w:r>
      <w:r w:rsidRPr="00567618">
        <w:t xml:space="preserve"> TS</w:t>
      </w:r>
      <w:r>
        <w:t> </w:t>
      </w:r>
      <w:r w:rsidRPr="00567618">
        <w:t>26.114</w:t>
      </w:r>
    </w:p>
    <w:p w14:paraId="7D673136" w14:textId="77777777" w:rsidR="00FC74CF" w:rsidRPr="00567618" w:rsidRDefault="00FC74CF" w:rsidP="00FC74CF">
      <w:r w:rsidRPr="00567618">
        <w:t>Security considerations:</w:t>
      </w:r>
    </w:p>
    <w:p w14:paraId="7AD7E976" w14:textId="77777777" w:rsidR="00FC74CF" w:rsidRDefault="00FC74CF" w:rsidP="00FC74CF">
      <w:pPr>
        <w:pStyle w:val="B1"/>
      </w:pPr>
      <w:r>
        <w:tab/>
        <w:t>Privacy concerns, related to exposure of personal information:</w:t>
      </w:r>
    </w:p>
    <w:p w14:paraId="48245604" w14:textId="77777777" w:rsidR="00FC74CF" w:rsidRPr="00567618" w:rsidRDefault="00FC74CF" w:rsidP="00FC74CF">
      <w:pPr>
        <w:pStyle w:val="B2"/>
      </w:pPr>
      <w:r>
        <w:tab/>
        <w:t>The endpoint can be identified as a data channel-capable IMS endpoint with DC multiplexing capability, which is also indicated by other characteristic information in SIP and SDP protocols, so any additional concern from this media feature tag is minor.</w:t>
      </w:r>
    </w:p>
    <w:p w14:paraId="3504C4ED" w14:textId="77777777" w:rsidR="00FC74CF" w:rsidRPr="00567618" w:rsidRDefault="00FC74CF" w:rsidP="00FC74CF">
      <w:pPr>
        <w:pStyle w:val="B1"/>
      </w:pPr>
      <w:r>
        <w:tab/>
        <w:t>Denial of service concerns related to consequences of specifying incorrect values:</w:t>
      </w:r>
    </w:p>
    <w:p w14:paraId="13037A0A" w14:textId="77777777" w:rsidR="00FC74CF" w:rsidRPr="00567618" w:rsidRDefault="00FC74CF" w:rsidP="00FC74CF">
      <w:pPr>
        <w:pStyle w:val="B2"/>
      </w:pPr>
      <w:r>
        <w:tab/>
        <w:t>Incorrectly including the media feature tag means it may receive SDP offers using DC multiplexing without having capability to support it. This could lead to that some application DC will not be routed to the correct application</w:t>
      </w:r>
      <w:r w:rsidRPr="0033538B">
        <w:t xml:space="preserve"> </w:t>
      </w:r>
      <w:r>
        <w:t>internally in the receiving endpoint and/or the application DC may be ignored on reception.</w:t>
      </w:r>
      <w:r>
        <w:br/>
        <w:t xml:space="preserve">Incorrectly omitting or removing the media feature tag means that no DC multiplexing will occur, and multiple, separate SDP media descriptions are instead used for bootstrap and/or application DC, increasing the SDP size. This could lead to increased call setup and call modification time, an increased amount of </w:t>
      </w:r>
      <w:r>
        <w:lastRenderedPageBreak/>
        <w:t>needed link layer connections, exception handling for excess SDP size and resource allocation failure for DC that exceed the available link layer resource limit.</w:t>
      </w:r>
    </w:p>
    <w:p w14:paraId="076D7F1E" w14:textId="77777777" w:rsidR="00FC74CF" w:rsidRPr="00567618" w:rsidRDefault="00FC74CF" w:rsidP="00FC74CF">
      <w:r>
        <w:t>Additional information</w:t>
      </w:r>
      <w:r w:rsidRPr="00567618">
        <w:t>:</w:t>
      </w:r>
    </w:p>
    <w:p w14:paraId="0EB25F31" w14:textId="77777777" w:rsidR="00FC74CF" w:rsidRDefault="00FC74CF" w:rsidP="00FC74CF">
      <w:pPr>
        <w:pStyle w:val="B1"/>
      </w:pPr>
      <w:r>
        <w:tab/>
        <w:t>Related feature tags:</w:t>
      </w:r>
    </w:p>
    <w:p w14:paraId="6BFAA49A" w14:textId="77777777" w:rsidR="00FC74CF" w:rsidRPr="00567618" w:rsidRDefault="00FC74CF" w:rsidP="00FC74CF">
      <w:pPr>
        <w:pStyle w:val="B2"/>
      </w:pPr>
      <w:r>
        <w:tab/>
        <w:t>+sip.app.subtype=webrtc-datachannel</w:t>
      </w:r>
    </w:p>
    <w:p w14:paraId="0989A4EE" w14:textId="77777777" w:rsidR="00FC74CF" w:rsidRPr="00567618" w:rsidRDefault="00FC74CF" w:rsidP="00FC74CF">
      <w:pPr>
        <w:pStyle w:val="B2"/>
      </w:pPr>
      <w:r>
        <w:tab/>
        <w:t>g.3gpp.datachannel</w:t>
      </w:r>
    </w:p>
    <w:p w14:paraId="0088F10B" w14:textId="77777777" w:rsidR="00FC74CF" w:rsidRDefault="00FC74CF" w:rsidP="00FC74CF">
      <w:pPr>
        <w:pStyle w:val="B1"/>
      </w:pPr>
      <w:r>
        <w:tab/>
        <w:t>Related media types or data formats:</w:t>
      </w:r>
    </w:p>
    <w:p w14:paraId="2093D76A" w14:textId="77777777" w:rsidR="00FC74CF" w:rsidRPr="00567618" w:rsidRDefault="00FC74CF" w:rsidP="00FC74CF">
      <w:pPr>
        <w:pStyle w:val="B2"/>
      </w:pPr>
      <w:r>
        <w:tab/>
        <w:t>Application media type with format webrtc-datachannel</w:t>
      </w:r>
    </w:p>
    <w:p w14:paraId="62BBBB9F" w14:textId="77777777" w:rsidR="00FC74CF" w:rsidRDefault="00FC74CF" w:rsidP="00FC74CF">
      <w:r>
        <w:t>Name(s) &amp; email address(es) of person(s) to contact for further information:</w:t>
      </w:r>
    </w:p>
    <w:p w14:paraId="5719BE5B" w14:textId="77777777" w:rsidR="00FC74CF" w:rsidRPr="00567618" w:rsidRDefault="00FC74CF" w:rsidP="00FC74CF">
      <w:pPr>
        <w:pStyle w:val="B1"/>
      </w:pPr>
      <w:r>
        <w:tab/>
      </w:r>
      <w:r w:rsidRPr="00567618">
        <w:t>Contact Name: 3GPP Specifications Manager</w:t>
      </w:r>
    </w:p>
    <w:p w14:paraId="11A88752" w14:textId="77777777" w:rsidR="00FC74CF" w:rsidRPr="00567618" w:rsidRDefault="00FC74CF" w:rsidP="00FC74CF">
      <w:pPr>
        <w:pStyle w:val="B1"/>
      </w:pPr>
      <w:r>
        <w:tab/>
      </w:r>
      <w:r w:rsidRPr="00567618">
        <w:t xml:space="preserve">Contact Email Address: </w:t>
      </w:r>
      <w:hyperlink r:id="rId274" w:history="1">
        <w:r w:rsidRPr="00567618">
          <w:rPr>
            <w:rStyle w:val="Hyperlink"/>
          </w:rPr>
          <w:t>3gppContact@etsi.org</w:t>
        </w:r>
      </w:hyperlink>
    </w:p>
    <w:p w14:paraId="095C1B9A" w14:textId="77777777" w:rsidR="00FC74CF" w:rsidRPr="00567618" w:rsidRDefault="00FC74CF" w:rsidP="00FC74CF">
      <w:r w:rsidRPr="00567618">
        <w:t>Intended usage: COMMON</w:t>
      </w:r>
    </w:p>
    <w:p w14:paraId="2D9B8903" w14:textId="77777777" w:rsidR="00FC74CF" w:rsidRPr="00567618" w:rsidRDefault="00FC74CF" w:rsidP="00FC74CF">
      <w:r>
        <w:t>Author/Change controller</w:t>
      </w:r>
      <w:r w:rsidRPr="00567618">
        <w:t>:</w:t>
      </w:r>
    </w:p>
    <w:p w14:paraId="42E3F60E" w14:textId="77777777" w:rsidR="00FC74CF" w:rsidRPr="00567618" w:rsidRDefault="00FC74CF" w:rsidP="00FC74CF">
      <w:pPr>
        <w:pStyle w:val="B1"/>
      </w:pPr>
      <w:r>
        <w:tab/>
      </w:r>
      <w:r w:rsidRPr="00567618">
        <w:t xml:space="preserve">3GPP </w:t>
      </w:r>
      <w:r>
        <w:t xml:space="preserve">TSG </w:t>
      </w:r>
      <w:r w:rsidRPr="00567618">
        <w:t>SA Working Group 4.</w:t>
      </w:r>
    </w:p>
    <w:p w14:paraId="224739EE" w14:textId="2301C814" w:rsidR="00540127" w:rsidRDefault="00540127">
      <w:pPr>
        <w:spacing w:after="0"/>
      </w:pPr>
      <w:r>
        <w:br w:type="page"/>
      </w:r>
    </w:p>
    <w:p w14:paraId="16657139" w14:textId="77777777" w:rsidR="00FC74CF" w:rsidRDefault="00FC74CF" w:rsidP="00FF1410">
      <w:pPr>
        <w:pStyle w:val="B1"/>
      </w:pPr>
    </w:p>
    <w:p w14:paraId="0A6C8D00" w14:textId="505BE636" w:rsidR="00FC7E52" w:rsidRPr="00567618" w:rsidRDefault="00FC7E52" w:rsidP="00FC7E52">
      <w:pPr>
        <w:pStyle w:val="Heading8"/>
        <w:rPr>
          <w:lang w:eastAsia="ko-KR"/>
        </w:rPr>
      </w:pPr>
      <w:bookmarkStart w:id="8469" w:name="_Toc217286035"/>
      <w:r w:rsidRPr="00567618">
        <w:rPr>
          <w:lang w:eastAsia="ko-KR"/>
        </w:rPr>
        <w:t xml:space="preserve">Annex </w:t>
      </w:r>
      <w:r w:rsidR="00FC74CF">
        <w:rPr>
          <w:lang w:eastAsia="ko-KR"/>
        </w:rPr>
        <w:t>AC</w:t>
      </w:r>
      <w:r w:rsidR="00FF1410" w:rsidRPr="00567618">
        <w:rPr>
          <w:lang w:eastAsia="ko-KR"/>
        </w:rPr>
        <w:t xml:space="preserve"> </w:t>
      </w:r>
      <w:r w:rsidRPr="00567618">
        <w:rPr>
          <w:lang w:eastAsia="ko-KR"/>
        </w:rPr>
        <w:t>(informative):</w:t>
      </w:r>
      <w:r>
        <w:rPr>
          <w:lang w:eastAsia="ko-KR"/>
        </w:rPr>
        <w:br/>
      </w:r>
      <w:r w:rsidRPr="00567618">
        <w:rPr>
          <w:lang w:eastAsia="ko-KR"/>
        </w:rPr>
        <w:t>Change history</w:t>
      </w:r>
      <w:bookmarkEnd w:id="846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212"/>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lastRenderedPageBreak/>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lastRenderedPageBreak/>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r w:rsidR="009D22DE" w:rsidRPr="00567618"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Default="009D22DE" w:rsidP="009D22DE">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Default="009D22DE" w:rsidP="009D22DE">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475C10" w:rsidRDefault="009D22DE" w:rsidP="009D22DE">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Default="009D22DE" w:rsidP="009D22DE">
            <w:pPr>
              <w:pStyle w:val="TAL"/>
              <w:rPr>
                <w:rFonts w:cs="Arial"/>
                <w:sz w:val="16"/>
                <w:szCs w:val="16"/>
              </w:rPr>
            </w:pPr>
            <w:r>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Default="009D22DE" w:rsidP="009D22D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Default="009D22DE" w:rsidP="009D22DE">
            <w:pPr>
              <w:pStyle w:val="TAL"/>
            </w:pPr>
            <w:r>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Default="009D22DE" w:rsidP="009D22DE">
            <w:pPr>
              <w:pStyle w:val="TAC"/>
              <w:rPr>
                <w:sz w:val="16"/>
                <w:szCs w:val="16"/>
              </w:rPr>
            </w:pPr>
            <w:r>
              <w:rPr>
                <w:sz w:val="16"/>
                <w:szCs w:val="16"/>
              </w:rPr>
              <w:t>18.10.0</w:t>
            </w:r>
          </w:p>
        </w:tc>
      </w:tr>
      <w:tr w:rsidR="00BA48EB" w:rsidRPr="00567618"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Default="00BA48EB"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Default="00BA48EB" w:rsidP="00BA48EB">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9D22DE" w:rsidRDefault="00BA48EB" w:rsidP="00BA48EB">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Default="00BA48EB" w:rsidP="00BA48EB">
            <w:pPr>
              <w:pStyle w:val="TAL"/>
              <w:rPr>
                <w:rFonts w:cs="Arial"/>
                <w:sz w:val="16"/>
                <w:szCs w:val="16"/>
              </w:rPr>
            </w:pPr>
            <w:r>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Default="00BA48EB"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Default="00BA48EB" w:rsidP="00BA48EB">
            <w:pPr>
              <w:pStyle w:val="TAL"/>
            </w:pPr>
            <w:r w:rsidRPr="00B870D3">
              <w:t xml:space="preserve">Integrating </w:t>
            </w:r>
            <w:r>
              <w:t>I</w:t>
            </w:r>
            <w:r w:rsidRPr="00B870D3">
              <w:t>V</w:t>
            </w:r>
            <w:r>
              <w:t>A</w:t>
            </w:r>
            <w:r w:rsidRPr="00B870D3">
              <w:t xml:space="preserve">S into 3GPP </w:t>
            </w:r>
            <w:r w:rsidRPr="00567618">
              <w:rPr>
                <w:lang w:eastAsia="zh-CN"/>
              </w:rPr>
              <w:t xml:space="preserve">MTSINP </w:t>
            </w:r>
            <w:r>
              <w:rPr>
                <w:lang w:eastAsia="zh-CN"/>
              </w:rPr>
              <w:t xml:space="preserve">and </w:t>
            </w:r>
            <w:r w:rsidRPr="00B870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Default="00BA48EB" w:rsidP="00BA48EB">
            <w:pPr>
              <w:pStyle w:val="TAC"/>
              <w:rPr>
                <w:sz w:val="16"/>
                <w:szCs w:val="16"/>
              </w:rPr>
            </w:pPr>
            <w:r>
              <w:rPr>
                <w:sz w:val="16"/>
                <w:szCs w:val="16"/>
              </w:rPr>
              <w:t>18.10.0</w:t>
            </w:r>
          </w:p>
        </w:tc>
      </w:tr>
      <w:tr w:rsidR="00352F7E" w:rsidRPr="00567618" w14:paraId="407B9492"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C316526" w14:textId="77777777" w:rsidR="00352F7E" w:rsidRDefault="00352F7E" w:rsidP="00262FDD">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2651C" w14:textId="77777777" w:rsidR="00352F7E" w:rsidRDefault="00352F7E" w:rsidP="00262FDD">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ED91DB" w14:textId="77777777" w:rsidR="00352F7E" w:rsidRPr="00B07915" w:rsidRDefault="00352F7E" w:rsidP="00262FDD">
            <w:pPr>
              <w:pStyle w:val="TAC"/>
              <w:rPr>
                <w:sz w:val="16"/>
                <w:szCs w:val="16"/>
              </w:rPr>
            </w:pPr>
            <w:r w:rsidRPr="00475C10">
              <w:rPr>
                <w:sz w:val="16"/>
                <w:szCs w:val="16"/>
              </w:rPr>
              <w:t>SP-250127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013842" w14:textId="77777777" w:rsidR="00352F7E" w:rsidRDefault="00352F7E" w:rsidP="00262FDD">
            <w:pPr>
              <w:pStyle w:val="TAL"/>
              <w:rPr>
                <w:rFonts w:cs="Arial"/>
                <w:sz w:val="16"/>
                <w:szCs w:val="16"/>
              </w:rPr>
            </w:pPr>
            <w:r>
              <w:rPr>
                <w:rFonts w:cs="Arial"/>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7EA34" w14:textId="77777777" w:rsidR="00352F7E" w:rsidRDefault="00352F7E"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40CFDD" w14:textId="77777777" w:rsidR="00352F7E" w:rsidRDefault="00352F7E" w:rsidP="00262FDD">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733E9B" w14:textId="77777777" w:rsidR="00352F7E" w:rsidRPr="00A512E3" w:rsidRDefault="00352F7E" w:rsidP="00262FDD">
            <w:pPr>
              <w:pStyle w:val="TAL"/>
            </w:pPr>
            <w:r>
              <w:t>Addition of IMS DC multiplexing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59AAC" w14:textId="39DED996" w:rsidR="00352F7E" w:rsidRDefault="00352F7E" w:rsidP="00262FDD">
            <w:pPr>
              <w:pStyle w:val="TAC"/>
              <w:rPr>
                <w:sz w:val="16"/>
                <w:szCs w:val="16"/>
              </w:rPr>
            </w:pPr>
            <w:r>
              <w:rPr>
                <w:sz w:val="16"/>
                <w:szCs w:val="16"/>
              </w:rPr>
              <w:t>19.0.0</w:t>
            </w:r>
          </w:p>
        </w:tc>
      </w:tr>
      <w:tr w:rsidR="002F4027" w:rsidRPr="00567618" w14:paraId="3C216036"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D5435B7" w14:textId="6774D8CC" w:rsidR="002F4027" w:rsidRDefault="002F4027" w:rsidP="00262FDD">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D8E10" w14:textId="08ADFA81" w:rsidR="002F4027" w:rsidRDefault="002F4027" w:rsidP="00262FDD">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5FDAD2" w14:textId="2DCDA1C7" w:rsidR="002F4027" w:rsidRPr="00475C10" w:rsidRDefault="002F4027" w:rsidP="00262FDD">
            <w:pPr>
              <w:pStyle w:val="TAC"/>
              <w:rPr>
                <w:sz w:val="16"/>
                <w:szCs w:val="16"/>
              </w:rPr>
            </w:pPr>
            <w:r w:rsidRPr="002F4027">
              <w:rPr>
                <w:sz w:val="16"/>
                <w:szCs w:val="16"/>
              </w:rPr>
              <w:t>SP-250689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5A906A" w14:textId="156FEC06" w:rsidR="002F4027" w:rsidRDefault="002F4027" w:rsidP="00262FDD">
            <w:pPr>
              <w:pStyle w:val="TAL"/>
              <w:rPr>
                <w:rFonts w:cs="Arial"/>
                <w:sz w:val="16"/>
                <w:szCs w:val="16"/>
              </w:rPr>
            </w:pPr>
            <w:r>
              <w:rPr>
                <w:rFonts w:cs="Arial"/>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E632273" w14:textId="01BE6EC3" w:rsidR="002F4027" w:rsidRDefault="002F4027"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2D7DDB" w14:textId="01ABD462" w:rsidR="002F4027" w:rsidRDefault="002F4027" w:rsidP="00262FDD">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41F980" w14:textId="37FF6728" w:rsidR="002F4027" w:rsidRDefault="002F4027" w:rsidP="00262FDD">
            <w:pPr>
              <w:pStyle w:val="TAL"/>
            </w:pPr>
            <w:r>
              <w:t>Clarification of a=3gpp-req-app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D6D28" w14:textId="5C2532CE" w:rsidR="002F4027" w:rsidRDefault="002F4027" w:rsidP="00262FDD">
            <w:pPr>
              <w:pStyle w:val="TAC"/>
              <w:rPr>
                <w:sz w:val="16"/>
                <w:szCs w:val="16"/>
              </w:rPr>
            </w:pPr>
            <w:r>
              <w:rPr>
                <w:sz w:val="16"/>
                <w:szCs w:val="16"/>
              </w:rPr>
              <w:t>19.1.0</w:t>
            </w:r>
          </w:p>
        </w:tc>
      </w:tr>
      <w:tr w:rsidR="001637D8" w:rsidRPr="00567618" w14:paraId="4D277F60"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FB3240D" w14:textId="7F4E651B" w:rsidR="001637D8" w:rsidRDefault="001637D8" w:rsidP="00262FDD">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7AEA28" w14:textId="7D89B7D6" w:rsidR="001637D8" w:rsidRDefault="001637D8" w:rsidP="00262FDD">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B56E" w14:textId="61CD7342" w:rsidR="001637D8" w:rsidRPr="002F4027" w:rsidRDefault="001637D8" w:rsidP="00262FDD">
            <w:pPr>
              <w:pStyle w:val="TAC"/>
              <w:rPr>
                <w:sz w:val="16"/>
                <w:szCs w:val="16"/>
              </w:rPr>
            </w:pPr>
            <w:r w:rsidRPr="001637D8">
              <w:rPr>
                <w:sz w:val="16"/>
                <w:szCs w:val="16"/>
              </w:rPr>
              <w:t>SP-250700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BE1FF1" w14:textId="275E96D6" w:rsidR="001637D8" w:rsidRDefault="001637D8" w:rsidP="00262FDD">
            <w:pPr>
              <w:pStyle w:val="TAL"/>
              <w:rPr>
                <w:rFonts w:cs="Arial"/>
                <w:sz w:val="16"/>
                <w:szCs w:val="16"/>
              </w:rPr>
            </w:pPr>
            <w:r>
              <w:rPr>
                <w:rFonts w:cs="Arial"/>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DC385F" w14:textId="72CD6096" w:rsidR="001637D8" w:rsidRDefault="001637D8"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6B437E" w14:textId="4BFF5A52" w:rsidR="001637D8" w:rsidRDefault="001637D8" w:rsidP="00262FDD">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090E58" w14:textId="1E38D123" w:rsidR="001637D8" w:rsidRDefault="001637D8" w:rsidP="00262FDD">
            <w:pPr>
              <w:pStyle w:val="TAL"/>
            </w:pPr>
            <w:r>
              <w:t>Clarification of procedures for DC application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0A14" w14:textId="04BBDAEC" w:rsidR="001637D8" w:rsidRDefault="001637D8" w:rsidP="00262FDD">
            <w:pPr>
              <w:pStyle w:val="TAC"/>
              <w:rPr>
                <w:sz w:val="16"/>
                <w:szCs w:val="16"/>
              </w:rPr>
            </w:pPr>
            <w:r>
              <w:rPr>
                <w:sz w:val="16"/>
                <w:szCs w:val="16"/>
              </w:rPr>
              <w:t>19.1.0</w:t>
            </w:r>
          </w:p>
        </w:tc>
      </w:tr>
      <w:tr w:rsidR="006962A4" w:rsidRPr="00567618" w14:paraId="3A278DE4"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CC3201E" w14:textId="28040E35" w:rsidR="006962A4" w:rsidRDefault="006962A4" w:rsidP="006962A4">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B3EB06" w14:textId="3EA1C405" w:rsidR="006962A4" w:rsidRDefault="006962A4" w:rsidP="006962A4">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C3400" w14:textId="5EE9D991" w:rsidR="006962A4" w:rsidRPr="001637D8" w:rsidRDefault="006962A4" w:rsidP="006962A4">
            <w:pPr>
              <w:pStyle w:val="TAC"/>
              <w:rPr>
                <w:sz w:val="16"/>
                <w:szCs w:val="16"/>
              </w:rPr>
            </w:pPr>
            <w:r w:rsidRPr="001637D8">
              <w:rPr>
                <w:sz w:val="16"/>
                <w:szCs w:val="16"/>
              </w:rPr>
              <w:t>SP-250700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3B05A" w14:textId="6724DB77" w:rsidR="006962A4" w:rsidRDefault="006962A4" w:rsidP="006962A4">
            <w:pPr>
              <w:pStyle w:val="TAL"/>
              <w:rPr>
                <w:rFonts w:cs="Arial"/>
                <w:sz w:val="16"/>
                <w:szCs w:val="16"/>
              </w:rPr>
            </w:pPr>
            <w:r>
              <w:rPr>
                <w:rFonts w:cs="Arial"/>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C414A0E" w14:textId="0C3E43E8" w:rsidR="006962A4" w:rsidRDefault="006962A4" w:rsidP="006962A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C2E15D" w14:textId="29813593" w:rsidR="006962A4" w:rsidRDefault="006962A4" w:rsidP="006962A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C844D" w14:textId="5CA5842D" w:rsidR="006962A4" w:rsidRDefault="006962A4" w:rsidP="006962A4">
            <w:pPr>
              <w:pStyle w:val="TAL"/>
            </w:pPr>
            <w:r w:rsidRPr="006962A4">
              <w:t>Clarification of “req-app-id"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C5DCF" w14:textId="7E78D1E0" w:rsidR="006962A4" w:rsidRDefault="006962A4" w:rsidP="006962A4">
            <w:pPr>
              <w:pStyle w:val="TAC"/>
              <w:rPr>
                <w:sz w:val="16"/>
                <w:szCs w:val="16"/>
              </w:rPr>
            </w:pPr>
            <w:r>
              <w:rPr>
                <w:sz w:val="16"/>
                <w:szCs w:val="16"/>
              </w:rPr>
              <w:t>19.1.0</w:t>
            </w:r>
          </w:p>
        </w:tc>
      </w:tr>
      <w:tr w:rsidR="008942EA" w:rsidRPr="00567618" w14:paraId="5A073B01"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E5CC9C3" w14:textId="6F2C6C39" w:rsidR="008942EA" w:rsidRDefault="008942EA" w:rsidP="006962A4">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B502C7" w14:textId="01E10D60" w:rsidR="008942EA" w:rsidRDefault="008942EA" w:rsidP="006962A4">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843F7" w14:textId="16807B93" w:rsidR="008942EA" w:rsidRPr="001637D8" w:rsidRDefault="008942EA" w:rsidP="006962A4">
            <w:pPr>
              <w:pStyle w:val="TAC"/>
              <w:rPr>
                <w:sz w:val="16"/>
                <w:szCs w:val="16"/>
              </w:rPr>
            </w:pPr>
            <w:r w:rsidRPr="008942EA">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2FF" w14:textId="60105A2B" w:rsidR="008942EA" w:rsidRDefault="008942EA" w:rsidP="006962A4">
            <w:pPr>
              <w:pStyle w:val="TAL"/>
              <w:rPr>
                <w:rFonts w:cs="Arial"/>
                <w:sz w:val="16"/>
                <w:szCs w:val="16"/>
              </w:rPr>
            </w:pPr>
            <w:r>
              <w:rPr>
                <w:rFonts w:cs="Arial"/>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075396E" w14:textId="045DD4DD" w:rsidR="008942EA" w:rsidRDefault="008942EA" w:rsidP="006962A4">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28EDCD" w14:textId="7FACEFBD" w:rsidR="008942EA" w:rsidRDefault="008942EA" w:rsidP="006962A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37BE32" w14:textId="735733CF" w:rsidR="008942EA" w:rsidRPr="006962A4" w:rsidRDefault="008942EA" w:rsidP="006962A4">
            <w:pPr>
              <w:pStyle w:val="TAL"/>
            </w:pPr>
            <w:r>
              <w:fldChar w:fldCharType="begin"/>
            </w:r>
            <w:r>
              <w:instrText xml:space="preserve"> DOCPROPERTY  CrTitle  \* MERGEFORMAT </w:instrText>
            </w:r>
            <w:r>
              <w:fldChar w:fldCharType="separate"/>
            </w:r>
            <w:r>
              <w:t>Update to IVAS SDP parameters</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84D37" w14:textId="56A442FD" w:rsidR="008942EA" w:rsidRDefault="008942EA" w:rsidP="006962A4">
            <w:pPr>
              <w:pStyle w:val="TAC"/>
              <w:rPr>
                <w:sz w:val="16"/>
                <w:szCs w:val="16"/>
              </w:rPr>
            </w:pPr>
            <w:r>
              <w:rPr>
                <w:sz w:val="16"/>
                <w:szCs w:val="16"/>
              </w:rPr>
              <w:t>19.2.0</w:t>
            </w:r>
          </w:p>
        </w:tc>
      </w:tr>
      <w:tr w:rsidR="00894D66" w:rsidRPr="00567618" w14:paraId="2AB1C64F"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94CF" w14:textId="011189A3" w:rsidR="00894D66" w:rsidRDefault="00894D66"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06ACB5" w14:textId="18D9E9E4" w:rsidR="00894D66" w:rsidRDefault="00894D66"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1C579F" w14:textId="6C384060" w:rsidR="00894D66" w:rsidRPr="008942EA" w:rsidRDefault="00894D66" w:rsidP="00894D66">
            <w:pPr>
              <w:pStyle w:val="TAC"/>
              <w:rPr>
                <w:sz w:val="16"/>
                <w:szCs w:val="16"/>
              </w:rPr>
            </w:pPr>
            <w:r w:rsidRPr="008942EA">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5A4DA0" w14:textId="7AEE81BA" w:rsidR="00894D66" w:rsidRDefault="00894D66" w:rsidP="00894D66">
            <w:pPr>
              <w:pStyle w:val="TAL"/>
              <w:rPr>
                <w:rFonts w:cs="Arial"/>
                <w:sz w:val="16"/>
                <w:szCs w:val="16"/>
              </w:rPr>
            </w:pPr>
            <w:r>
              <w:rPr>
                <w:rFonts w:cs="Arial"/>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60A4F4" w14:textId="2AF3C73A" w:rsidR="00894D66" w:rsidRDefault="00894D66" w:rsidP="00894D6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4F677" w14:textId="652EC7AC" w:rsidR="00894D66" w:rsidRDefault="00894D66" w:rsidP="00894D66">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8FF431" w14:textId="4EAEF5E3" w:rsidR="00894D66" w:rsidRDefault="00894D66" w:rsidP="00894D66">
            <w:pPr>
              <w:pStyle w:val="TAL"/>
            </w:pPr>
            <w:r>
              <w:t>Corrections to b=AS calculations and SDP examples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E826" w14:textId="291BEE97" w:rsidR="00894D66" w:rsidRDefault="00894D66" w:rsidP="00894D66">
            <w:pPr>
              <w:pStyle w:val="TAC"/>
              <w:rPr>
                <w:sz w:val="16"/>
                <w:szCs w:val="16"/>
              </w:rPr>
            </w:pPr>
            <w:r>
              <w:rPr>
                <w:sz w:val="16"/>
                <w:szCs w:val="16"/>
              </w:rPr>
              <w:t>19.2.0</w:t>
            </w:r>
          </w:p>
        </w:tc>
      </w:tr>
      <w:tr w:rsidR="00894D66" w:rsidRPr="00567618" w14:paraId="6BB42E6B"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0E6ADB6C" w14:textId="7A65AC43" w:rsidR="00894D66" w:rsidRDefault="00894D66"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08711" w14:textId="298E8E09" w:rsidR="00894D66" w:rsidRDefault="00894D66"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A5FEE" w14:textId="253BAF49" w:rsidR="00894D66" w:rsidRPr="008942EA" w:rsidRDefault="00894D66" w:rsidP="00894D66">
            <w:pPr>
              <w:pStyle w:val="TAC"/>
              <w:rPr>
                <w:sz w:val="16"/>
                <w:szCs w:val="16"/>
              </w:rPr>
            </w:pPr>
            <w:r w:rsidRPr="00894D66">
              <w:rPr>
                <w:sz w:val="16"/>
                <w:szCs w:val="16"/>
              </w:rPr>
              <w:t>SP-251435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3F159D" w14:textId="5CEBC74F" w:rsidR="00894D66" w:rsidRDefault="00894D66" w:rsidP="00894D66">
            <w:pPr>
              <w:pStyle w:val="TAL"/>
              <w:rPr>
                <w:rFonts w:cs="Arial"/>
                <w:sz w:val="16"/>
                <w:szCs w:val="16"/>
              </w:rPr>
            </w:pPr>
            <w:r>
              <w:rPr>
                <w:rFonts w:cs="Arial"/>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2CEDF2" w14:textId="5C4A0BF2" w:rsidR="00894D66" w:rsidRDefault="00894D66" w:rsidP="00894D66">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B12273" w14:textId="1FB9327C" w:rsidR="00894D66" w:rsidRDefault="00894D66" w:rsidP="00894D66">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835ED6" w14:textId="1ED28448" w:rsidR="00894D66" w:rsidRDefault="00894D66" w:rsidP="00894D66">
            <w:pPr>
              <w:pStyle w:val="TAL"/>
            </w:pPr>
            <w:r>
              <w:t>Updates related to availability of TS 26.251 (IVAS fixed-point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EF0A" w14:textId="0D2991B4" w:rsidR="00894D66" w:rsidRDefault="00894D66" w:rsidP="00894D66">
            <w:pPr>
              <w:pStyle w:val="TAC"/>
              <w:rPr>
                <w:sz w:val="16"/>
                <w:szCs w:val="16"/>
              </w:rPr>
            </w:pPr>
            <w:r>
              <w:rPr>
                <w:sz w:val="16"/>
                <w:szCs w:val="16"/>
              </w:rPr>
              <w:t>19.2.0</w:t>
            </w:r>
          </w:p>
        </w:tc>
      </w:tr>
      <w:tr w:rsidR="002D0DE4" w:rsidRPr="00567618" w14:paraId="64B5CADF"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0EB6016" w14:textId="2D34CA4B" w:rsidR="002D0DE4" w:rsidRDefault="002D0DE4"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D1FB1E" w14:textId="5D416DB2" w:rsidR="002D0DE4" w:rsidRDefault="002D0DE4"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9B808C" w14:textId="0C08D767" w:rsidR="002D0DE4" w:rsidRPr="00894D66" w:rsidRDefault="002D0DE4" w:rsidP="00894D66">
            <w:pPr>
              <w:pStyle w:val="TAC"/>
              <w:rPr>
                <w:sz w:val="16"/>
                <w:szCs w:val="16"/>
              </w:rPr>
            </w:pPr>
            <w:r w:rsidRPr="002D0DE4">
              <w:rPr>
                <w:sz w:val="16"/>
                <w:szCs w:val="16"/>
              </w:rPr>
              <w:t>SP-251437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9F3BBF" w14:textId="321A2653" w:rsidR="002D0DE4" w:rsidRDefault="002D0DE4" w:rsidP="00894D66">
            <w:pPr>
              <w:pStyle w:val="TAL"/>
              <w:rPr>
                <w:rFonts w:cs="Arial"/>
                <w:sz w:val="16"/>
                <w:szCs w:val="16"/>
              </w:rPr>
            </w:pPr>
            <w:r>
              <w:rPr>
                <w:rFonts w:cs="Arial"/>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C3F3C3" w14:textId="303CFDC5" w:rsidR="002D0DE4" w:rsidRDefault="002D0DE4" w:rsidP="00894D6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6B76D4" w14:textId="2EE02A36" w:rsidR="002D0DE4" w:rsidRDefault="002D0DE4" w:rsidP="00894D6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BA6794" w14:textId="68C02392" w:rsidR="002D0DE4" w:rsidRDefault="002D0DE4" w:rsidP="00894D66">
            <w:pPr>
              <w:pStyle w:val="TAL"/>
            </w:pPr>
            <w:r>
              <w:t>[AvCall-MED] Negotiation of scene description and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453F6" w14:textId="2E217C98" w:rsidR="002D0DE4" w:rsidRDefault="002D0DE4" w:rsidP="00894D66">
            <w:pPr>
              <w:pStyle w:val="TAC"/>
              <w:rPr>
                <w:sz w:val="16"/>
                <w:szCs w:val="16"/>
              </w:rPr>
            </w:pPr>
            <w:r>
              <w:rPr>
                <w:sz w:val="16"/>
                <w:szCs w:val="16"/>
              </w:rPr>
              <w:t>19.2.0</w:t>
            </w:r>
          </w:p>
        </w:tc>
      </w:tr>
      <w:tr w:rsidR="002D0DE4" w:rsidRPr="00567618" w14:paraId="2A4DBD5C"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10CD83A6" w14:textId="03663064" w:rsidR="002D0DE4" w:rsidRDefault="002D0DE4"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403BCA" w14:textId="025B2820" w:rsidR="002D0DE4" w:rsidRDefault="002D0DE4"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428EF9" w14:textId="53A4EBAB" w:rsidR="002D0DE4" w:rsidRPr="002D0DE4" w:rsidRDefault="002D0DE4" w:rsidP="00894D66">
            <w:pPr>
              <w:pStyle w:val="TAC"/>
              <w:rPr>
                <w:sz w:val="16"/>
                <w:szCs w:val="16"/>
              </w:rPr>
            </w:pPr>
            <w:r w:rsidRPr="002D0DE4">
              <w:rPr>
                <w:sz w:val="16"/>
                <w:szCs w:val="16"/>
              </w:rPr>
              <w:t>SP-251439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73B116" w14:textId="7E1F0526" w:rsidR="002D0DE4" w:rsidRDefault="002D0DE4" w:rsidP="00894D66">
            <w:pPr>
              <w:pStyle w:val="TAL"/>
              <w:rPr>
                <w:rFonts w:cs="Arial"/>
                <w:sz w:val="16"/>
                <w:szCs w:val="16"/>
              </w:rPr>
            </w:pPr>
            <w:r>
              <w:rPr>
                <w:rFonts w:cs="Arial"/>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5D6F89" w14:textId="0715857C" w:rsidR="002D0DE4" w:rsidRDefault="002D0DE4" w:rsidP="00894D6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CACBD" w14:textId="5FAEA835" w:rsidR="002D0DE4" w:rsidRDefault="002D0DE4" w:rsidP="00894D6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CBC3ED" w14:textId="4A77E201" w:rsidR="002D0DE4" w:rsidRDefault="002D0DE4" w:rsidP="00894D66">
            <w:pPr>
              <w:pStyle w:val="TAL"/>
            </w:pPr>
            <w:r>
              <w:t xml:space="preserve">Clarification on Data Channel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818D6" w14:textId="742617A7" w:rsidR="002D0DE4" w:rsidRDefault="002D0DE4" w:rsidP="00894D66">
            <w:pPr>
              <w:pStyle w:val="TAC"/>
              <w:rPr>
                <w:sz w:val="16"/>
                <w:szCs w:val="16"/>
              </w:rPr>
            </w:pPr>
            <w:r>
              <w:rPr>
                <w:sz w:val="16"/>
                <w:szCs w:val="16"/>
              </w:rPr>
              <w:t>19.2.0</w:t>
            </w:r>
          </w:p>
        </w:tc>
      </w:tr>
      <w:tr w:rsidR="00F016F8" w:rsidRPr="00567618" w14:paraId="33279380"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AD0C56B" w14:textId="10526155" w:rsidR="00F016F8" w:rsidRDefault="00F016F8"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28DDC" w14:textId="436CA676" w:rsidR="00F016F8" w:rsidRDefault="00F016F8"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911A7" w14:textId="67EDD038" w:rsidR="00F016F8" w:rsidRPr="002D0DE4" w:rsidRDefault="00F016F8" w:rsidP="00894D66">
            <w:pPr>
              <w:pStyle w:val="TAC"/>
              <w:rPr>
                <w:sz w:val="16"/>
                <w:szCs w:val="16"/>
              </w:rPr>
            </w:pPr>
            <w:r w:rsidRPr="00F016F8">
              <w:rPr>
                <w:sz w:val="16"/>
                <w:szCs w:val="16"/>
              </w:rPr>
              <w:t>SP-251439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A7209D" w14:textId="3A3AD9A1" w:rsidR="00F016F8" w:rsidRDefault="00F016F8" w:rsidP="00894D66">
            <w:pPr>
              <w:pStyle w:val="TAL"/>
              <w:rPr>
                <w:rFonts w:cs="Arial"/>
                <w:sz w:val="16"/>
                <w:szCs w:val="16"/>
              </w:rPr>
            </w:pPr>
            <w:r>
              <w:rPr>
                <w:rFonts w:cs="Arial"/>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9B04EC" w14:textId="7EBBCA61" w:rsidR="00F016F8" w:rsidRDefault="00F016F8" w:rsidP="00894D6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189C11" w14:textId="054FE3BA" w:rsidR="00F016F8" w:rsidRDefault="00F016F8" w:rsidP="00894D6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27F2D9" w14:textId="64E00D0B" w:rsidR="00F016F8" w:rsidRDefault="00F016F8" w:rsidP="00894D66">
            <w:pPr>
              <w:pStyle w:val="TAL"/>
            </w:pPr>
            <w:r>
              <w:t>Adding app-dc-status parameter to 3gpp-req-app attribute for SDP negotiation of IMS application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C2AEC" w14:textId="02613ADD" w:rsidR="00F016F8" w:rsidRDefault="00F016F8" w:rsidP="00894D66">
            <w:pPr>
              <w:pStyle w:val="TAC"/>
              <w:rPr>
                <w:sz w:val="16"/>
                <w:szCs w:val="16"/>
              </w:rPr>
            </w:pPr>
            <w:r>
              <w:rPr>
                <w:sz w:val="16"/>
                <w:szCs w:val="16"/>
              </w:rPr>
              <w:t>19.2.0</w:t>
            </w:r>
          </w:p>
        </w:tc>
      </w:tr>
      <w:tr w:rsidR="0038689B" w:rsidRPr="00567618" w14:paraId="3532976D"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2009750" w14:textId="70E7EEA3" w:rsidR="0038689B" w:rsidRDefault="0038689B"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9B8F2" w14:textId="0CBACC58" w:rsidR="0038689B" w:rsidRDefault="0038689B"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F8F070" w14:textId="0AB195BA" w:rsidR="0038689B" w:rsidRPr="00F016F8" w:rsidRDefault="0038689B" w:rsidP="00894D66">
            <w:pPr>
              <w:pStyle w:val="TAC"/>
              <w:rPr>
                <w:sz w:val="16"/>
                <w:szCs w:val="16"/>
              </w:rPr>
            </w:pPr>
            <w:r w:rsidRPr="0038689B">
              <w:rPr>
                <w:sz w:val="16"/>
                <w:szCs w:val="16"/>
              </w:rPr>
              <w:t>SP-251439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2CA7F7" w14:textId="753DF973" w:rsidR="0038689B" w:rsidRDefault="0038689B" w:rsidP="00894D66">
            <w:pPr>
              <w:pStyle w:val="TAL"/>
              <w:rPr>
                <w:rFonts w:cs="Arial"/>
                <w:sz w:val="16"/>
                <w:szCs w:val="16"/>
              </w:rPr>
            </w:pPr>
            <w:r>
              <w:rPr>
                <w:rFonts w:cs="Arial"/>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34A02B" w14:textId="6597946E" w:rsidR="0038689B" w:rsidRDefault="0038689B" w:rsidP="00894D6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1921F" w14:textId="03263048" w:rsidR="0038689B" w:rsidRDefault="0038689B" w:rsidP="00894D6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7F9CE1" w14:textId="6B16F858" w:rsidR="0038689B" w:rsidRDefault="0038689B" w:rsidP="00894D66">
            <w:pPr>
              <w:pStyle w:val="TAL"/>
            </w:pPr>
            <w:r>
              <w:t>Clarification on the URL for Downloading the DC Application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259F9" w14:textId="6B423F08" w:rsidR="0038689B" w:rsidRDefault="0038689B" w:rsidP="00894D66">
            <w:pPr>
              <w:pStyle w:val="TAC"/>
              <w:rPr>
                <w:sz w:val="16"/>
                <w:szCs w:val="16"/>
              </w:rPr>
            </w:pPr>
            <w:r>
              <w:rPr>
                <w:sz w:val="16"/>
                <w:szCs w:val="16"/>
              </w:rPr>
              <w:t>19.2.0</w:t>
            </w:r>
          </w:p>
        </w:tc>
      </w:tr>
    </w:tbl>
    <w:p w14:paraId="6AE5F0B0" w14:textId="77777777" w:rsidR="00080512" w:rsidRPr="00FC7E52" w:rsidRDefault="00080512"/>
    <w:sectPr w:rsidR="00080512" w:rsidRPr="00FC7E52">
      <w:headerReference w:type="default" r:id="rId275"/>
      <w:footerReference w:type="default" r:id="rId2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49EC8" w14:textId="77777777" w:rsidR="00A72172" w:rsidRDefault="00A72172">
      <w:r>
        <w:separator/>
      </w:r>
    </w:p>
  </w:endnote>
  <w:endnote w:type="continuationSeparator" w:id="0">
    <w:p w14:paraId="329AA3BB" w14:textId="77777777" w:rsidR="00A72172" w:rsidRDefault="00A72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F22FD" w14:textId="77777777" w:rsidR="000E746B" w:rsidRDefault="000E746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7D5B5" w14:textId="77777777" w:rsidR="000E746B" w:rsidRDefault="000E746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B72B5" w14:textId="77777777" w:rsidR="000E746B" w:rsidRDefault="000E746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F2BA5" w14:textId="77777777" w:rsidR="00A72172" w:rsidRDefault="00A72172">
      <w:r>
        <w:separator/>
      </w:r>
    </w:p>
  </w:footnote>
  <w:footnote w:type="continuationSeparator" w:id="0">
    <w:p w14:paraId="03C5B0F8" w14:textId="77777777" w:rsidR="00A72172" w:rsidRDefault="00A721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913AB" w14:textId="77777777" w:rsidR="000E746B" w:rsidRDefault="000E74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4AC02" w14:textId="77777777" w:rsidR="000E746B" w:rsidRDefault="000E74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67C8E" w14:textId="77777777" w:rsidR="000E746B" w:rsidRDefault="000E746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CE4002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746B">
      <w:rPr>
        <w:rFonts w:ascii="Arial" w:hAnsi="Arial" w:cs="Arial"/>
        <w:b/>
        <w:noProof/>
        <w:sz w:val="18"/>
        <w:szCs w:val="18"/>
      </w:rPr>
      <w:t>3GPP TS 26.114 V19.2.0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8478E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746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55"/>
    <w:rsid w:val="00014DF7"/>
    <w:rsid w:val="00025994"/>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B703D"/>
    <w:rsid w:val="000C47C3"/>
    <w:rsid w:val="000C6165"/>
    <w:rsid w:val="000D58AB"/>
    <w:rsid w:val="000E182A"/>
    <w:rsid w:val="000E746B"/>
    <w:rsid w:val="000E79A5"/>
    <w:rsid w:val="000F04F8"/>
    <w:rsid w:val="000F2497"/>
    <w:rsid w:val="000F63AB"/>
    <w:rsid w:val="00115818"/>
    <w:rsid w:val="00133525"/>
    <w:rsid w:val="00137506"/>
    <w:rsid w:val="001438B4"/>
    <w:rsid w:val="001471E8"/>
    <w:rsid w:val="001637D8"/>
    <w:rsid w:val="00173E3B"/>
    <w:rsid w:val="00174E78"/>
    <w:rsid w:val="00175105"/>
    <w:rsid w:val="00175862"/>
    <w:rsid w:val="00181DB5"/>
    <w:rsid w:val="00186BBC"/>
    <w:rsid w:val="001A4C42"/>
    <w:rsid w:val="001A7420"/>
    <w:rsid w:val="001B4F0C"/>
    <w:rsid w:val="001B6637"/>
    <w:rsid w:val="001C03E0"/>
    <w:rsid w:val="001C21C3"/>
    <w:rsid w:val="001D02C2"/>
    <w:rsid w:val="001E65DB"/>
    <w:rsid w:val="001F0C1D"/>
    <w:rsid w:val="001F1132"/>
    <w:rsid w:val="001F168B"/>
    <w:rsid w:val="002027B8"/>
    <w:rsid w:val="00203833"/>
    <w:rsid w:val="00223D90"/>
    <w:rsid w:val="0022578D"/>
    <w:rsid w:val="002347A2"/>
    <w:rsid w:val="002368F3"/>
    <w:rsid w:val="0024301E"/>
    <w:rsid w:val="00244577"/>
    <w:rsid w:val="00246E3A"/>
    <w:rsid w:val="00247844"/>
    <w:rsid w:val="00257DEE"/>
    <w:rsid w:val="00265706"/>
    <w:rsid w:val="002661D4"/>
    <w:rsid w:val="002667ED"/>
    <w:rsid w:val="002675F0"/>
    <w:rsid w:val="002760EE"/>
    <w:rsid w:val="002939E0"/>
    <w:rsid w:val="002A0D30"/>
    <w:rsid w:val="002A3F86"/>
    <w:rsid w:val="002A5CD6"/>
    <w:rsid w:val="002B5D23"/>
    <w:rsid w:val="002B6339"/>
    <w:rsid w:val="002B6A8C"/>
    <w:rsid w:val="002D0DE4"/>
    <w:rsid w:val="002D4976"/>
    <w:rsid w:val="002E00EE"/>
    <w:rsid w:val="002F1D1A"/>
    <w:rsid w:val="002F2275"/>
    <w:rsid w:val="002F2C17"/>
    <w:rsid w:val="002F4027"/>
    <w:rsid w:val="00315B85"/>
    <w:rsid w:val="003172DC"/>
    <w:rsid w:val="00326CAE"/>
    <w:rsid w:val="00352F7E"/>
    <w:rsid w:val="0035462D"/>
    <w:rsid w:val="00356555"/>
    <w:rsid w:val="003642CE"/>
    <w:rsid w:val="0037634C"/>
    <w:rsid w:val="003765B8"/>
    <w:rsid w:val="0038689B"/>
    <w:rsid w:val="003A1692"/>
    <w:rsid w:val="003A1CD1"/>
    <w:rsid w:val="003A6103"/>
    <w:rsid w:val="003B0BD9"/>
    <w:rsid w:val="003C3971"/>
    <w:rsid w:val="003D23B4"/>
    <w:rsid w:val="003E010C"/>
    <w:rsid w:val="003E35D5"/>
    <w:rsid w:val="003F08B9"/>
    <w:rsid w:val="003F3BCF"/>
    <w:rsid w:val="00406991"/>
    <w:rsid w:val="00416D15"/>
    <w:rsid w:val="00423334"/>
    <w:rsid w:val="00423420"/>
    <w:rsid w:val="004345EC"/>
    <w:rsid w:val="00435AC5"/>
    <w:rsid w:val="00440B23"/>
    <w:rsid w:val="00465135"/>
    <w:rsid w:val="00465515"/>
    <w:rsid w:val="0047248D"/>
    <w:rsid w:val="00472D03"/>
    <w:rsid w:val="00475C10"/>
    <w:rsid w:val="0049751D"/>
    <w:rsid w:val="004A3A26"/>
    <w:rsid w:val="004C30AC"/>
    <w:rsid w:val="004D3578"/>
    <w:rsid w:val="004D4AE0"/>
    <w:rsid w:val="004E213A"/>
    <w:rsid w:val="004F0988"/>
    <w:rsid w:val="004F3340"/>
    <w:rsid w:val="004F54C3"/>
    <w:rsid w:val="00500DF0"/>
    <w:rsid w:val="00501814"/>
    <w:rsid w:val="00503FCE"/>
    <w:rsid w:val="00506440"/>
    <w:rsid w:val="00522A8C"/>
    <w:rsid w:val="0053388B"/>
    <w:rsid w:val="00535773"/>
    <w:rsid w:val="00540127"/>
    <w:rsid w:val="00543E6C"/>
    <w:rsid w:val="005602B3"/>
    <w:rsid w:val="00564A89"/>
    <w:rsid w:val="00565087"/>
    <w:rsid w:val="005675DB"/>
    <w:rsid w:val="005759FE"/>
    <w:rsid w:val="00590B8A"/>
    <w:rsid w:val="0059563F"/>
    <w:rsid w:val="00597B11"/>
    <w:rsid w:val="005D2E01"/>
    <w:rsid w:val="005D7526"/>
    <w:rsid w:val="005E4BB2"/>
    <w:rsid w:val="005E6B09"/>
    <w:rsid w:val="005F788A"/>
    <w:rsid w:val="00602AEA"/>
    <w:rsid w:val="00604BD1"/>
    <w:rsid w:val="00614FDF"/>
    <w:rsid w:val="00622016"/>
    <w:rsid w:val="00624E70"/>
    <w:rsid w:val="0063543D"/>
    <w:rsid w:val="00647114"/>
    <w:rsid w:val="0064734C"/>
    <w:rsid w:val="0065144E"/>
    <w:rsid w:val="00657D5F"/>
    <w:rsid w:val="00661987"/>
    <w:rsid w:val="006709AE"/>
    <w:rsid w:val="00670CF4"/>
    <w:rsid w:val="006912E9"/>
    <w:rsid w:val="006962A4"/>
    <w:rsid w:val="006A323F"/>
    <w:rsid w:val="006A65FD"/>
    <w:rsid w:val="006B187A"/>
    <w:rsid w:val="006B30D0"/>
    <w:rsid w:val="006C0130"/>
    <w:rsid w:val="006C3D95"/>
    <w:rsid w:val="006C4EF9"/>
    <w:rsid w:val="006E5C86"/>
    <w:rsid w:val="006F058D"/>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B600E"/>
    <w:rsid w:val="007C6FA5"/>
    <w:rsid w:val="007D774C"/>
    <w:rsid w:val="007E1113"/>
    <w:rsid w:val="007E16D8"/>
    <w:rsid w:val="007E3376"/>
    <w:rsid w:val="007F0F4A"/>
    <w:rsid w:val="00800005"/>
    <w:rsid w:val="008028A4"/>
    <w:rsid w:val="00805B98"/>
    <w:rsid w:val="008157F3"/>
    <w:rsid w:val="00830747"/>
    <w:rsid w:val="00830904"/>
    <w:rsid w:val="00833BEE"/>
    <w:rsid w:val="008454FE"/>
    <w:rsid w:val="00872090"/>
    <w:rsid w:val="008768CA"/>
    <w:rsid w:val="008942EA"/>
    <w:rsid w:val="00894D66"/>
    <w:rsid w:val="008A5291"/>
    <w:rsid w:val="008C384C"/>
    <w:rsid w:val="008C7B64"/>
    <w:rsid w:val="008D015B"/>
    <w:rsid w:val="008E0BD5"/>
    <w:rsid w:val="008E2D68"/>
    <w:rsid w:val="008E327F"/>
    <w:rsid w:val="008E6756"/>
    <w:rsid w:val="008E6C9E"/>
    <w:rsid w:val="0090271F"/>
    <w:rsid w:val="00902D5E"/>
    <w:rsid w:val="00902E23"/>
    <w:rsid w:val="009114D7"/>
    <w:rsid w:val="0091348E"/>
    <w:rsid w:val="00913B11"/>
    <w:rsid w:val="00914437"/>
    <w:rsid w:val="00917CCB"/>
    <w:rsid w:val="00924902"/>
    <w:rsid w:val="00933FB0"/>
    <w:rsid w:val="00942EC2"/>
    <w:rsid w:val="00943682"/>
    <w:rsid w:val="00946542"/>
    <w:rsid w:val="0096686C"/>
    <w:rsid w:val="00975DAE"/>
    <w:rsid w:val="009931F3"/>
    <w:rsid w:val="009963AE"/>
    <w:rsid w:val="009B025D"/>
    <w:rsid w:val="009C3AEF"/>
    <w:rsid w:val="009D011A"/>
    <w:rsid w:val="009D22DE"/>
    <w:rsid w:val="009F37B7"/>
    <w:rsid w:val="00A10F02"/>
    <w:rsid w:val="00A164B4"/>
    <w:rsid w:val="00A22DD8"/>
    <w:rsid w:val="00A26956"/>
    <w:rsid w:val="00A27486"/>
    <w:rsid w:val="00A3222F"/>
    <w:rsid w:val="00A512E3"/>
    <w:rsid w:val="00A53724"/>
    <w:rsid w:val="00A559A0"/>
    <w:rsid w:val="00A56066"/>
    <w:rsid w:val="00A72172"/>
    <w:rsid w:val="00A73129"/>
    <w:rsid w:val="00A82346"/>
    <w:rsid w:val="00A92BA1"/>
    <w:rsid w:val="00A943D2"/>
    <w:rsid w:val="00A95A32"/>
    <w:rsid w:val="00AA3132"/>
    <w:rsid w:val="00AA75B7"/>
    <w:rsid w:val="00AB4A5D"/>
    <w:rsid w:val="00AB5EED"/>
    <w:rsid w:val="00AB7C7F"/>
    <w:rsid w:val="00AC6BC6"/>
    <w:rsid w:val="00AC7373"/>
    <w:rsid w:val="00AD45A1"/>
    <w:rsid w:val="00AE6164"/>
    <w:rsid w:val="00AE65E2"/>
    <w:rsid w:val="00AF1460"/>
    <w:rsid w:val="00B07915"/>
    <w:rsid w:val="00B133C5"/>
    <w:rsid w:val="00B15449"/>
    <w:rsid w:val="00B3123A"/>
    <w:rsid w:val="00B3789B"/>
    <w:rsid w:val="00B617B1"/>
    <w:rsid w:val="00B621C5"/>
    <w:rsid w:val="00B7264E"/>
    <w:rsid w:val="00B93086"/>
    <w:rsid w:val="00BA19ED"/>
    <w:rsid w:val="00BA48EB"/>
    <w:rsid w:val="00BA4B8D"/>
    <w:rsid w:val="00BC0F7D"/>
    <w:rsid w:val="00BD2955"/>
    <w:rsid w:val="00BD7D31"/>
    <w:rsid w:val="00BE202A"/>
    <w:rsid w:val="00BE3255"/>
    <w:rsid w:val="00BF128E"/>
    <w:rsid w:val="00BF6F11"/>
    <w:rsid w:val="00C05D3C"/>
    <w:rsid w:val="00C074DD"/>
    <w:rsid w:val="00C07BAE"/>
    <w:rsid w:val="00C10F93"/>
    <w:rsid w:val="00C1496A"/>
    <w:rsid w:val="00C27E2D"/>
    <w:rsid w:val="00C33079"/>
    <w:rsid w:val="00C45231"/>
    <w:rsid w:val="00C551FF"/>
    <w:rsid w:val="00C72833"/>
    <w:rsid w:val="00C7286B"/>
    <w:rsid w:val="00C80F1D"/>
    <w:rsid w:val="00C867CF"/>
    <w:rsid w:val="00C87324"/>
    <w:rsid w:val="00C91962"/>
    <w:rsid w:val="00C93F40"/>
    <w:rsid w:val="00C97F57"/>
    <w:rsid w:val="00CA3D0C"/>
    <w:rsid w:val="00CB206A"/>
    <w:rsid w:val="00CC0DFD"/>
    <w:rsid w:val="00CD3946"/>
    <w:rsid w:val="00CD5CBE"/>
    <w:rsid w:val="00CE070E"/>
    <w:rsid w:val="00CE1950"/>
    <w:rsid w:val="00D01074"/>
    <w:rsid w:val="00D13FAC"/>
    <w:rsid w:val="00D22A5E"/>
    <w:rsid w:val="00D443C5"/>
    <w:rsid w:val="00D56B69"/>
    <w:rsid w:val="00D572BC"/>
    <w:rsid w:val="00D57972"/>
    <w:rsid w:val="00D64B8F"/>
    <w:rsid w:val="00D675A9"/>
    <w:rsid w:val="00D738D6"/>
    <w:rsid w:val="00D73D60"/>
    <w:rsid w:val="00D755EB"/>
    <w:rsid w:val="00D76048"/>
    <w:rsid w:val="00D829EE"/>
    <w:rsid w:val="00D82E6F"/>
    <w:rsid w:val="00D84C24"/>
    <w:rsid w:val="00D869CC"/>
    <w:rsid w:val="00D87E00"/>
    <w:rsid w:val="00D9134D"/>
    <w:rsid w:val="00DA588F"/>
    <w:rsid w:val="00DA7A03"/>
    <w:rsid w:val="00DB1818"/>
    <w:rsid w:val="00DC309B"/>
    <w:rsid w:val="00DC4DA2"/>
    <w:rsid w:val="00DD39C6"/>
    <w:rsid w:val="00DD4C17"/>
    <w:rsid w:val="00DD74A5"/>
    <w:rsid w:val="00DF0B9C"/>
    <w:rsid w:val="00DF2B1F"/>
    <w:rsid w:val="00DF6296"/>
    <w:rsid w:val="00DF62CD"/>
    <w:rsid w:val="00E16509"/>
    <w:rsid w:val="00E169B7"/>
    <w:rsid w:val="00E43E04"/>
    <w:rsid w:val="00E44582"/>
    <w:rsid w:val="00E54F31"/>
    <w:rsid w:val="00E608DA"/>
    <w:rsid w:val="00E63AAE"/>
    <w:rsid w:val="00E65F58"/>
    <w:rsid w:val="00E72C1B"/>
    <w:rsid w:val="00E77645"/>
    <w:rsid w:val="00E807D3"/>
    <w:rsid w:val="00EA15B0"/>
    <w:rsid w:val="00EA5EA7"/>
    <w:rsid w:val="00EB06FD"/>
    <w:rsid w:val="00EB5417"/>
    <w:rsid w:val="00EC4A25"/>
    <w:rsid w:val="00EF03C9"/>
    <w:rsid w:val="00EF608C"/>
    <w:rsid w:val="00F009CB"/>
    <w:rsid w:val="00F016F8"/>
    <w:rsid w:val="00F025A2"/>
    <w:rsid w:val="00F04712"/>
    <w:rsid w:val="00F13360"/>
    <w:rsid w:val="00F22EC7"/>
    <w:rsid w:val="00F2582A"/>
    <w:rsid w:val="00F325C8"/>
    <w:rsid w:val="00F34834"/>
    <w:rsid w:val="00F4276F"/>
    <w:rsid w:val="00F5102A"/>
    <w:rsid w:val="00F5396B"/>
    <w:rsid w:val="00F653B8"/>
    <w:rsid w:val="00F8207D"/>
    <w:rsid w:val="00F9008D"/>
    <w:rsid w:val="00FA1266"/>
    <w:rsid w:val="00FC0847"/>
    <w:rsid w:val="00FC1192"/>
    <w:rsid w:val="00FC5AC2"/>
    <w:rsid w:val="00FC74CF"/>
    <w:rsid w:val="00FC7E52"/>
    <w:rsid w:val="00FF14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7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oleObject" Target="embeddings/Microsoft_Visio_2003-2010_Drawing.vsd"/><Relationship Id="rId42" Type="http://schemas.openxmlformats.org/officeDocument/2006/relationships/oleObject" Target="embeddings/oleObject8.bin"/><Relationship Id="rId63" Type="http://schemas.openxmlformats.org/officeDocument/2006/relationships/image" Target="media/image26.emf"/><Relationship Id="rId84" Type="http://schemas.openxmlformats.org/officeDocument/2006/relationships/oleObject" Target="embeddings/oleObject10.bin"/><Relationship Id="rId138" Type="http://schemas.openxmlformats.org/officeDocument/2006/relationships/oleObject" Target="embeddings/Microsoft_Visio_2003-2010_Drawing12.vsd"/><Relationship Id="rId159" Type="http://schemas.openxmlformats.org/officeDocument/2006/relationships/image" Target="media/image74.wmf"/><Relationship Id="rId170" Type="http://schemas.openxmlformats.org/officeDocument/2006/relationships/image" Target="media/image79.wmf"/><Relationship Id="rId191" Type="http://schemas.openxmlformats.org/officeDocument/2006/relationships/oleObject" Target="embeddings/oleObject54.bin"/><Relationship Id="rId205" Type="http://schemas.openxmlformats.org/officeDocument/2006/relationships/oleObject" Target="embeddings/oleObject61.bin"/><Relationship Id="rId226" Type="http://schemas.openxmlformats.org/officeDocument/2006/relationships/image" Target="media/image105.wmf"/><Relationship Id="rId247" Type="http://schemas.openxmlformats.org/officeDocument/2006/relationships/image" Target="media/image114.emf"/><Relationship Id="rId107" Type="http://schemas.openxmlformats.org/officeDocument/2006/relationships/image" Target="media/image47.wmf"/><Relationship Id="rId268" Type="http://schemas.openxmlformats.org/officeDocument/2006/relationships/oleObject" Target="embeddings/oleObject87.bin"/><Relationship Id="rId11" Type="http://schemas.openxmlformats.org/officeDocument/2006/relationships/image" Target="media/image2.emf"/><Relationship Id="rId32" Type="http://schemas.openxmlformats.org/officeDocument/2006/relationships/oleObject" Target="embeddings/oleObject3.bin"/><Relationship Id="rId53" Type="http://schemas.openxmlformats.org/officeDocument/2006/relationships/image" Target="media/image21.emf"/><Relationship Id="rId74" Type="http://schemas.openxmlformats.org/officeDocument/2006/relationships/oleObject" Target="embeddings/Microsoft_Visio_2003-2010_Drawing7.vsd"/><Relationship Id="rId128" Type="http://schemas.openxmlformats.org/officeDocument/2006/relationships/package" Target="embeddings/Microsoft_Visio_Drawing13.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15.bin"/><Relationship Id="rId160" Type="http://schemas.openxmlformats.org/officeDocument/2006/relationships/oleObject" Target="embeddings/oleObject38.bin"/><Relationship Id="rId181" Type="http://schemas.openxmlformats.org/officeDocument/2006/relationships/oleObject" Target="embeddings/oleObject49.bin"/><Relationship Id="rId216" Type="http://schemas.openxmlformats.org/officeDocument/2006/relationships/image" Target="media/image101.wmf"/><Relationship Id="rId237" Type="http://schemas.openxmlformats.org/officeDocument/2006/relationships/oleObject" Target="embeddings/oleObject79.bin"/><Relationship Id="rId258" Type="http://schemas.openxmlformats.org/officeDocument/2006/relationships/image" Target="media/image118.emf"/><Relationship Id="rId22" Type="http://schemas.openxmlformats.org/officeDocument/2006/relationships/image" Target="media/image4.emf"/><Relationship Id="rId43" Type="http://schemas.openxmlformats.org/officeDocument/2006/relationships/image" Target="media/image16.emf"/><Relationship Id="rId64" Type="http://schemas.openxmlformats.org/officeDocument/2006/relationships/package" Target="embeddings/Microsoft_Word_Document5.docx"/><Relationship Id="rId118" Type="http://schemas.openxmlformats.org/officeDocument/2006/relationships/image" Target="media/image52.emf"/><Relationship Id="rId139" Type="http://schemas.openxmlformats.org/officeDocument/2006/relationships/image" Target="media/image64.emf"/><Relationship Id="rId85" Type="http://schemas.openxmlformats.org/officeDocument/2006/relationships/image" Target="media/image37.wmf"/><Relationship Id="rId150" Type="http://schemas.openxmlformats.org/officeDocument/2006/relationships/oleObject" Target="embeddings/oleObject33.bin"/><Relationship Id="rId171" Type="http://schemas.openxmlformats.org/officeDocument/2006/relationships/oleObject" Target="embeddings/oleObject44.bin"/><Relationship Id="rId192" Type="http://schemas.openxmlformats.org/officeDocument/2006/relationships/image" Target="media/image90.wmf"/><Relationship Id="rId206" Type="http://schemas.openxmlformats.org/officeDocument/2006/relationships/image" Target="media/image97.wmf"/><Relationship Id="rId227" Type="http://schemas.openxmlformats.org/officeDocument/2006/relationships/oleObject" Target="embeddings/oleObject74.bin"/><Relationship Id="rId248" Type="http://schemas.openxmlformats.org/officeDocument/2006/relationships/oleObject" Target="embeddings/Microsoft_Visio_2003-2010_Drawing16.vsd"/><Relationship Id="rId269" Type="http://schemas.openxmlformats.org/officeDocument/2006/relationships/image" Target="media/image124.emf"/><Relationship Id="rId12" Type="http://schemas.openxmlformats.org/officeDocument/2006/relationships/oleObject" Target="embeddings/oleObject2.bin"/><Relationship Id="rId33" Type="http://schemas.openxmlformats.org/officeDocument/2006/relationships/image" Target="media/image11.emf"/><Relationship Id="rId108" Type="http://schemas.openxmlformats.org/officeDocument/2006/relationships/oleObject" Target="embeddings/oleObject23.bin"/><Relationship Id="rId129" Type="http://schemas.openxmlformats.org/officeDocument/2006/relationships/image" Target="media/image59.emf"/><Relationship Id="rId54" Type="http://schemas.openxmlformats.org/officeDocument/2006/relationships/oleObject" Target="embeddings/oleObject9.bin"/><Relationship Id="rId75" Type="http://schemas.openxmlformats.org/officeDocument/2006/relationships/image" Target="media/image32.emf"/><Relationship Id="rId96" Type="http://schemas.openxmlformats.org/officeDocument/2006/relationships/image" Target="media/image43.wmf"/><Relationship Id="rId140" Type="http://schemas.openxmlformats.org/officeDocument/2006/relationships/oleObject" Target="embeddings/Microsoft_Visio_2003-2010_Drawing13.vsd"/><Relationship Id="rId161" Type="http://schemas.openxmlformats.org/officeDocument/2006/relationships/image" Target="media/image75.wmf"/><Relationship Id="rId182" Type="http://schemas.openxmlformats.org/officeDocument/2006/relationships/image" Target="media/image85.wmf"/><Relationship Id="rId217" Type="http://schemas.openxmlformats.org/officeDocument/2006/relationships/oleObject" Target="embeddings/oleObject68.bin"/><Relationship Id="rId6" Type="http://schemas.openxmlformats.org/officeDocument/2006/relationships/webSettings" Target="webSettings.xml"/><Relationship Id="rId238" Type="http://schemas.openxmlformats.org/officeDocument/2006/relationships/hyperlink" Target="http://www.iana.org" TargetMode="External"/><Relationship Id="rId259" Type="http://schemas.openxmlformats.org/officeDocument/2006/relationships/package" Target="embeddings/Microsoft_Word_Document8.docx"/><Relationship Id="rId23" Type="http://schemas.openxmlformats.org/officeDocument/2006/relationships/package" Target="embeddings/Microsoft_Visio_Drawing.vsdx"/><Relationship Id="rId119" Type="http://schemas.openxmlformats.org/officeDocument/2006/relationships/image" Target="media/image53.emf"/><Relationship Id="rId270" Type="http://schemas.openxmlformats.org/officeDocument/2006/relationships/oleObject" Target="embeddings/oleObject88.bin"/><Relationship Id="rId44" Type="http://schemas.openxmlformats.org/officeDocument/2006/relationships/oleObject" Target="embeddings/Microsoft_Visio_2003-2010_Drawing1.vsd"/><Relationship Id="rId65" Type="http://schemas.openxmlformats.org/officeDocument/2006/relationships/image" Target="media/image27.emf"/><Relationship Id="rId86" Type="http://schemas.openxmlformats.org/officeDocument/2006/relationships/image" Target="media/image38.wmf"/><Relationship Id="rId130" Type="http://schemas.openxmlformats.org/officeDocument/2006/relationships/package" Target="embeddings/Microsoft_Visio_Drawing14.vsdx"/><Relationship Id="rId151" Type="http://schemas.openxmlformats.org/officeDocument/2006/relationships/image" Target="media/image70.emf"/><Relationship Id="rId172" Type="http://schemas.openxmlformats.org/officeDocument/2006/relationships/image" Target="media/image80.wmf"/><Relationship Id="rId193" Type="http://schemas.openxmlformats.org/officeDocument/2006/relationships/oleObject" Target="embeddings/oleObject55.bin"/><Relationship Id="rId202" Type="http://schemas.openxmlformats.org/officeDocument/2006/relationships/image" Target="media/image95.wmf"/><Relationship Id="rId207" Type="http://schemas.openxmlformats.org/officeDocument/2006/relationships/oleObject" Target="embeddings/oleObject62.bin"/><Relationship Id="rId223" Type="http://schemas.openxmlformats.org/officeDocument/2006/relationships/oleObject" Target="embeddings/oleObject72.bin"/><Relationship Id="rId228" Type="http://schemas.openxmlformats.org/officeDocument/2006/relationships/image" Target="media/image106.wmf"/><Relationship Id="rId244" Type="http://schemas.openxmlformats.org/officeDocument/2006/relationships/oleObject" Target="embeddings/oleObject81.bin"/><Relationship Id="rId249" Type="http://schemas.openxmlformats.org/officeDocument/2006/relationships/hyperlink" Target="http://www.iana.org/" TargetMode="Externa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4.emf"/><Relationship Id="rId109" Type="http://schemas.openxmlformats.org/officeDocument/2006/relationships/oleObject" Target="embeddings/oleObject24.bin"/><Relationship Id="rId260" Type="http://schemas.openxmlformats.org/officeDocument/2006/relationships/image" Target="media/image119.emf"/><Relationship Id="rId265" Type="http://schemas.openxmlformats.org/officeDocument/2006/relationships/oleObject" Target="embeddings/oleObject86.bin"/><Relationship Id="rId34" Type="http://schemas.openxmlformats.org/officeDocument/2006/relationships/oleObject" Target="embeddings/oleObject4.bin"/><Relationship Id="rId50" Type="http://schemas.openxmlformats.org/officeDocument/2006/relationships/oleObject" Target="embeddings/Microsoft_Visio_2003-2010_Drawing3.vsd"/><Relationship Id="rId55" Type="http://schemas.openxmlformats.org/officeDocument/2006/relationships/image" Target="media/image22.emf"/><Relationship Id="rId76" Type="http://schemas.openxmlformats.org/officeDocument/2006/relationships/oleObject" Target="embeddings/Microsoft_Visio_2003-2010_Drawing8.vsd"/><Relationship Id="rId97" Type="http://schemas.openxmlformats.org/officeDocument/2006/relationships/oleObject" Target="embeddings/oleObject16.bin"/><Relationship Id="rId104" Type="http://schemas.openxmlformats.org/officeDocument/2006/relationships/oleObject" Target="embeddings/oleObject20.bin"/><Relationship Id="rId120" Type="http://schemas.openxmlformats.org/officeDocument/2006/relationships/image" Target="media/image54.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oleObject31.bin"/><Relationship Id="rId167" Type="http://schemas.openxmlformats.org/officeDocument/2006/relationships/oleObject" Target="embeddings/oleObject4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image" Target="media/image41.wmf"/><Relationship Id="rId162" Type="http://schemas.openxmlformats.org/officeDocument/2006/relationships/oleObject" Target="embeddings/oleObject39.bin"/><Relationship Id="rId183" Type="http://schemas.openxmlformats.org/officeDocument/2006/relationships/oleObject" Target="embeddings/oleObject50.bin"/><Relationship Id="rId213" Type="http://schemas.openxmlformats.org/officeDocument/2006/relationships/oleObject" Target="embeddings/oleObject66.bin"/><Relationship Id="rId218" Type="http://schemas.openxmlformats.org/officeDocument/2006/relationships/image" Target="media/image102.wmf"/><Relationship Id="rId234" Type="http://schemas.openxmlformats.org/officeDocument/2006/relationships/image" Target="media/image109.wmf"/><Relationship Id="rId239" Type="http://schemas.openxmlformats.org/officeDocument/2006/relationships/hyperlink" Target="mailto:3gppContact@etsi.org" TargetMode="External"/><Relationship Id="rId2" Type="http://schemas.openxmlformats.org/officeDocument/2006/relationships/customXml" Target="../customXml/item1.xml"/><Relationship Id="rId29" Type="http://schemas.openxmlformats.org/officeDocument/2006/relationships/image" Target="media/image8.png"/><Relationship Id="rId250" Type="http://schemas.openxmlformats.org/officeDocument/2006/relationships/hyperlink" Target="mailto:media-types@iana.org" TargetMode="External"/><Relationship Id="rId255" Type="http://schemas.openxmlformats.org/officeDocument/2006/relationships/oleObject" Target="embeddings/oleObject84.bin"/><Relationship Id="rId271" Type="http://schemas.openxmlformats.org/officeDocument/2006/relationships/hyperlink" Target="https://www.iana.org/assignments/websocket/websocket.xhtml" TargetMode="External"/><Relationship Id="rId276" Type="http://schemas.openxmlformats.org/officeDocument/2006/relationships/footer" Target="footer4.xml"/><Relationship Id="rId24" Type="http://schemas.openxmlformats.org/officeDocument/2006/relationships/image" Target="media/image5.png"/><Relationship Id="rId40" Type="http://schemas.openxmlformats.org/officeDocument/2006/relationships/oleObject" Target="embeddings/oleObject7.bin"/><Relationship Id="rId45" Type="http://schemas.openxmlformats.org/officeDocument/2006/relationships/image" Target="media/image17.emf"/><Relationship Id="rId66" Type="http://schemas.openxmlformats.org/officeDocument/2006/relationships/package" Target="embeddings/Microsoft_Word_Document6.docx"/><Relationship Id="rId87" Type="http://schemas.openxmlformats.org/officeDocument/2006/relationships/oleObject" Target="embeddings/oleObject11.bin"/><Relationship Id="rId110" Type="http://schemas.openxmlformats.org/officeDocument/2006/relationships/image" Target="media/image48.wmf"/><Relationship Id="rId115" Type="http://schemas.openxmlformats.org/officeDocument/2006/relationships/image" Target="media/image50.wmf"/><Relationship Id="rId131" Type="http://schemas.openxmlformats.org/officeDocument/2006/relationships/image" Target="media/image60.emf"/><Relationship Id="rId136" Type="http://schemas.openxmlformats.org/officeDocument/2006/relationships/oleObject" Target="embeddings/oleObject30.bin"/><Relationship Id="rId157" Type="http://schemas.openxmlformats.org/officeDocument/2006/relationships/image" Target="media/image73.wmf"/><Relationship Id="rId178" Type="http://schemas.openxmlformats.org/officeDocument/2006/relationships/image" Target="media/image83.wmf"/><Relationship Id="rId61" Type="http://schemas.openxmlformats.org/officeDocument/2006/relationships/image" Target="media/image25.emf"/><Relationship Id="rId82" Type="http://schemas.openxmlformats.org/officeDocument/2006/relationships/oleObject" Target="embeddings/Microsoft_Visio_2003-2010_Drawing11.vsd"/><Relationship Id="rId152" Type="http://schemas.openxmlformats.org/officeDocument/2006/relationships/oleObject" Target="embeddings/oleObject34.bin"/><Relationship Id="rId173" Type="http://schemas.openxmlformats.org/officeDocument/2006/relationships/oleObject" Target="embeddings/oleObject45.bin"/><Relationship Id="rId194" Type="http://schemas.openxmlformats.org/officeDocument/2006/relationships/image" Target="media/image91.wmf"/><Relationship Id="rId199" Type="http://schemas.openxmlformats.org/officeDocument/2006/relationships/oleObject" Target="embeddings/oleObject58.bin"/><Relationship Id="rId203" Type="http://schemas.openxmlformats.org/officeDocument/2006/relationships/oleObject" Target="embeddings/oleObject60.bin"/><Relationship Id="rId208" Type="http://schemas.openxmlformats.org/officeDocument/2006/relationships/image" Target="media/image98.wmf"/><Relationship Id="rId229" Type="http://schemas.openxmlformats.org/officeDocument/2006/relationships/oleObject" Target="embeddings/oleObject75.bin"/><Relationship Id="rId19" Type="http://schemas.openxmlformats.org/officeDocument/2006/relationships/hyperlink" Target="http://www.cs.columbia.edu/IRT/software/rtptools/" TargetMode="External"/><Relationship Id="rId224" Type="http://schemas.openxmlformats.org/officeDocument/2006/relationships/image" Target="media/image104.wmf"/><Relationship Id="rId240" Type="http://schemas.openxmlformats.org/officeDocument/2006/relationships/hyperlink" Target="http://www.iana.org" TargetMode="External"/><Relationship Id="rId245" Type="http://schemas.openxmlformats.org/officeDocument/2006/relationships/image" Target="media/image113.emf"/><Relationship Id="rId261" Type="http://schemas.openxmlformats.org/officeDocument/2006/relationships/package" Target="embeddings/Microsoft_Word_Document9.docx"/><Relationship Id="rId266" Type="http://schemas.openxmlformats.org/officeDocument/2006/relationships/image" Target="media/image122.wmf"/><Relationship Id="rId14" Type="http://schemas.openxmlformats.org/officeDocument/2006/relationships/header" Target="header2.xml"/><Relationship Id="rId30" Type="http://schemas.openxmlformats.org/officeDocument/2006/relationships/image" Target="media/image9.png"/><Relationship Id="rId35" Type="http://schemas.openxmlformats.org/officeDocument/2006/relationships/image" Target="media/image12.emf"/><Relationship Id="rId56" Type="http://schemas.openxmlformats.org/officeDocument/2006/relationships/package" Target="embeddings/Microsoft_Word_Document1.docx"/><Relationship Id="rId77" Type="http://schemas.openxmlformats.org/officeDocument/2006/relationships/image" Target="media/image33.emf"/><Relationship Id="rId100" Type="http://schemas.openxmlformats.org/officeDocument/2006/relationships/image" Target="media/image45.wmf"/><Relationship Id="rId105" Type="http://schemas.openxmlformats.org/officeDocument/2006/relationships/oleObject" Target="embeddings/oleObject21.bin"/><Relationship Id="rId126" Type="http://schemas.openxmlformats.org/officeDocument/2006/relationships/hyperlink" Target="http://qoeserver.operator.com" TargetMode="External"/><Relationship Id="rId147" Type="http://schemas.openxmlformats.org/officeDocument/2006/relationships/image" Target="media/image68.emf"/><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Visio_2003-2010_Drawing6.vsd"/><Relationship Id="rId93" Type="http://schemas.openxmlformats.org/officeDocument/2006/relationships/oleObject" Target="embeddings/oleObject14.bin"/><Relationship Id="rId98" Type="http://schemas.openxmlformats.org/officeDocument/2006/relationships/image" Target="media/image44.wmf"/><Relationship Id="rId121" Type="http://schemas.openxmlformats.org/officeDocument/2006/relationships/image" Target="media/image55.wmf"/><Relationship Id="rId142" Type="http://schemas.openxmlformats.org/officeDocument/2006/relationships/oleObject" Target="embeddings/Microsoft_Visio_2003-2010_Drawing14.vsd"/><Relationship Id="rId163" Type="http://schemas.openxmlformats.org/officeDocument/2006/relationships/image" Target="media/image76.wmf"/><Relationship Id="rId184" Type="http://schemas.openxmlformats.org/officeDocument/2006/relationships/image" Target="media/image86.wmf"/><Relationship Id="rId189" Type="http://schemas.openxmlformats.org/officeDocument/2006/relationships/oleObject" Target="embeddings/oleObject53.bin"/><Relationship Id="rId219" Type="http://schemas.openxmlformats.org/officeDocument/2006/relationships/oleObject" Target="embeddings/oleObject69.bin"/><Relationship Id="rId3" Type="http://schemas.openxmlformats.org/officeDocument/2006/relationships/numbering" Target="numbering.xml"/><Relationship Id="rId214" Type="http://schemas.openxmlformats.org/officeDocument/2006/relationships/image" Target="media/image100.wmf"/><Relationship Id="rId230" Type="http://schemas.openxmlformats.org/officeDocument/2006/relationships/image" Target="media/image107.wmf"/><Relationship Id="rId235" Type="http://schemas.openxmlformats.org/officeDocument/2006/relationships/oleObject" Target="embeddings/oleObject78.bin"/><Relationship Id="rId251" Type="http://schemas.openxmlformats.org/officeDocument/2006/relationships/hyperlink" Target="mailto:3gppContact@etsi.org" TargetMode="External"/><Relationship Id="rId256" Type="http://schemas.openxmlformats.org/officeDocument/2006/relationships/image" Target="media/image117.emf"/><Relationship Id="rId277" Type="http://schemas.openxmlformats.org/officeDocument/2006/relationships/fontTable" Target="fontTable.xml"/><Relationship Id="rId25" Type="http://schemas.openxmlformats.org/officeDocument/2006/relationships/image" Target="media/image6.emf"/><Relationship Id="rId46" Type="http://schemas.openxmlformats.org/officeDocument/2006/relationships/package" Target="embeddings/Microsoft_Word_Document.docx"/><Relationship Id="rId67" Type="http://schemas.openxmlformats.org/officeDocument/2006/relationships/image" Target="media/image28.emf"/><Relationship Id="rId116" Type="http://schemas.openxmlformats.org/officeDocument/2006/relationships/oleObject" Target="embeddings/oleObject28.bin"/><Relationship Id="rId137" Type="http://schemas.openxmlformats.org/officeDocument/2006/relationships/image" Target="media/image63.emf"/><Relationship Id="rId158" Type="http://schemas.openxmlformats.org/officeDocument/2006/relationships/oleObject" Target="embeddings/oleObject37.bin"/><Relationship Id="rId272" Type="http://schemas.openxmlformats.org/officeDocument/2006/relationships/hyperlink" Target="https://www.iana.org/assignments/media-feature-tags/media-feature-tags.xhtml" TargetMode="External"/><Relationship Id="rId20" Type="http://schemas.openxmlformats.org/officeDocument/2006/relationships/image" Target="media/image3.emf"/><Relationship Id="rId41" Type="http://schemas.openxmlformats.org/officeDocument/2006/relationships/image" Target="media/image15.wmf"/><Relationship Id="rId62" Type="http://schemas.openxmlformats.org/officeDocument/2006/relationships/package" Target="embeddings/Microsoft_Word_Document4.docx"/><Relationship Id="rId83" Type="http://schemas.openxmlformats.org/officeDocument/2006/relationships/image" Target="media/image36.wmf"/><Relationship Id="rId88" Type="http://schemas.openxmlformats.org/officeDocument/2006/relationships/image" Target="media/image39.wmf"/><Relationship Id="rId111" Type="http://schemas.openxmlformats.org/officeDocument/2006/relationships/oleObject" Target="embeddings/oleObject25.bin"/><Relationship Id="rId132" Type="http://schemas.openxmlformats.org/officeDocument/2006/relationships/package" Target="embeddings/Microsoft_Visio_Drawing15.vsdx"/><Relationship Id="rId153" Type="http://schemas.openxmlformats.org/officeDocument/2006/relationships/image" Target="media/image71.wmf"/><Relationship Id="rId174" Type="http://schemas.openxmlformats.org/officeDocument/2006/relationships/image" Target="media/image81.wmf"/><Relationship Id="rId179" Type="http://schemas.openxmlformats.org/officeDocument/2006/relationships/oleObject" Target="embeddings/oleObject48.bin"/><Relationship Id="rId195" Type="http://schemas.openxmlformats.org/officeDocument/2006/relationships/oleObject" Target="embeddings/oleObject56.bin"/><Relationship Id="rId209" Type="http://schemas.openxmlformats.org/officeDocument/2006/relationships/oleObject" Target="embeddings/oleObject63.bin"/><Relationship Id="rId190" Type="http://schemas.openxmlformats.org/officeDocument/2006/relationships/image" Target="media/image89.wmf"/><Relationship Id="rId204" Type="http://schemas.openxmlformats.org/officeDocument/2006/relationships/image" Target="media/image96.wmf"/><Relationship Id="rId220" Type="http://schemas.openxmlformats.org/officeDocument/2006/relationships/oleObject" Target="embeddings/oleObject70.bin"/><Relationship Id="rId225" Type="http://schemas.openxmlformats.org/officeDocument/2006/relationships/oleObject" Target="embeddings/oleObject73.bin"/><Relationship Id="rId241" Type="http://schemas.openxmlformats.org/officeDocument/2006/relationships/image" Target="media/image111.emf"/><Relationship Id="rId246" Type="http://schemas.openxmlformats.org/officeDocument/2006/relationships/oleObject" Target="embeddings/oleObject82.bin"/><Relationship Id="rId267" Type="http://schemas.openxmlformats.org/officeDocument/2006/relationships/image" Target="media/image123.emf"/><Relationship Id="rId15" Type="http://schemas.openxmlformats.org/officeDocument/2006/relationships/footer" Target="footer1.xml"/><Relationship Id="rId36" Type="http://schemas.openxmlformats.org/officeDocument/2006/relationships/oleObject" Target="embeddings/oleObject5.bin"/><Relationship Id="rId57" Type="http://schemas.openxmlformats.org/officeDocument/2006/relationships/image" Target="media/image23.emf"/><Relationship Id="rId106" Type="http://schemas.openxmlformats.org/officeDocument/2006/relationships/oleObject" Target="embeddings/oleObject22.bin"/><Relationship Id="rId127" Type="http://schemas.openxmlformats.org/officeDocument/2006/relationships/image" Target="media/image58.emf"/><Relationship Id="rId262" Type="http://schemas.openxmlformats.org/officeDocument/2006/relationships/image" Target="media/image120.emf"/><Relationship Id="rId10" Type="http://schemas.openxmlformats.org/officeDocument/2006/relationships/oleObject" Target="embeddings/oleObject1.bin"/><Relationship Id="rId31" Type="http://schemas.openxmlformats.org/officeDocument/2006/relationships/image" Target="media/image10.emf"/><Relationship Id="rId52" Type="http://schemas.openxmlformats.org/officeDocument/2006/relationships/oleObject" Target="embeddings/Microsoft_Visio_2003-2010_Drawing4.vsd"/><Relationship Id="rId73" Type="http://schemas.openxmlformats.org/officeDocument/2006/relationships/image" Target="media/image31.emf"/><Relationship Id="rId78" Type="http://schemas.openxmlformats.org/officeDocument/2006/relationships/oleObject" Target="embeddings/Microsoft_Visio_2003-2010_Drawing9.vsd"/><Relationship Id="rId94" Type="http://schemas.openxmlformats.org/officeDocument/2006/relationships/image" Target="media/image42.wmf"/><Relationship Id="rId99" Type="http://schemas.openxmlformats.org/officeDocument/2006/relationships/oleObject" Target="embeddings/oleObject17.bin"/><Relationship Id="rId101" Type="http://schemas.openxmlformats.org/officeDocument/2006/relationships/oleObject" Target="embeddings/oleObject18.bin"/><Relationship Id="rId122" Type="http://schemas.openxmlformats.org/officeDocument/2006/relationships/oleObject" Target="embeddings/oleObject29.bin"/><Relationship Id="rId143" Type="http://schemas.openxmlformats.org/officeDocument/2006/relationships/image" Target="media/image66.emf"/><Relationship Id="rId148" Type="http://schemas.openxmlformats.org/officeDocument/2006/relationships/oleObject" Target="embeddings/oleObject32.bin"/><Relationship Id="rId164" Type="http://schemas.openxmlformats.org/officeDocument/2006/relationships/oleObject" Target="embeddings/oleObject40.bin"/><Relationship Id="rId169" Type="http://schemas.openxmlformats.org/officeDocument/2006/relationships/oleObject" Target="embeddings/oleObject43.bin"/><Relationship Id="rId185" Type="http://schemas.openxmlformats.org/officeDocument/2006/relationships/oleObject" Target="embeddings/oleObject51.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4.wmf"/><Relationship Id="rId210" Type="http://schemas.openxmlformats.org/officeDocument/2006/relationships/oleObject" Target="embeddings/oleObject64.bin"/><Relationship Id="rId215" Type="http://schemas.openxmlformats.org/officeDocument/2006/relationships/oleObject" Target="embeddings/oleObject67.bin"/><Relationship Id="rId236" Type="http://schemas.openxmlformats.org/officeDocument/2006/relationships/image" Target="media/image110.wmf"/><Relationship Id="rId257" Type="http://schemas.openxmlformats.org/officeDocument/2006/relationships/oleObject" Target="embeddings/oleObject85.bin"/><Relationship Id="rId278" Type="http://schemas.openxmlformats.org/officeDocument/2006/relationships/theme" Target="theme/theme1.xml"/><Relationship Id="rId26" Type="http://schemas.openxmlformats.org/officeDocument/2006/relationships/package" Target="embeddings/Microsoft_Visio_Drawing1.vsdx"/><Relationship Id="rId231" Type="http://schemas.openxmlformats.org/officeDocument/2006/relationships/oleObject" Target="embeddings/oleObject76.bin"/><Relationship Id="rId252" Type="http://schemas.openxmlformats.org/officeDocument/2006/relationships/image" Target="media/image115.emf"/><Relationship Id="rId273" Type="http://schemas.openxmlformats.org/officeDocument/2006/relationships/hyperlink" Target="mailto:iana@iana.org" TargetMode="External"/><Relationship Id="rId47" Type="http://schemas.openxmlformats.org/officeDocument/2006/relationships/image" Target="media/image18.emf"/><Relationship Id="rId68" Type="http://schemas.openxmlformats.org/officeDocument/2006/relationships/package" Target="embeddings/Microsoft_Word_Document7.docx"/><Relationship Id="rId89" Type="http://schemas.openxmlformats.org/officeDocument/2006/relationships/oleObject" Target="embeddings/oleObject12.bin"/><Relationship Id="rId112" Type="http://schemas.openxmlformats.org/officeDocument/2006/relationships/oleObject" Target="embeddings/oleObject26.bin"/><Relationship Id="rId133" Type="http://schemas.openxmlformats.org/officeDocument/2006/relationships/image" Target="media/image61.emf"/><Relationship Id="rId154" Type="http://schemas.openxmlformats.org/officeDocument/2006/relationships/oleObject" Target="embeddings/oleObject35.bin"/><Relationship Id="rId175" Type="http://schemas.openxmlformats.org/officeDocument/2006/relationships/oleObject" Target="embeddings/oleObject46.bin"/><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footer" Target="footer2.xml"/><Relationship Id="rId221" Type="http://schemas.openxmlformats.org/officeDocument/2006/relationships/oleObject" Target="embeddings/oleObject71.bin"/><Relationship Id="rId242" Type="http://schemas.openxmlformats.org/officeDocument/2006/relationships/oleObject" Target="embeddings/oleObject80.bin"/><Relationship Id="rId263" Type="http://schemas.openxmlformats.org/officeDocument/2006/relationships/package" Target="embeddings/Microsoft_Visio_Drawing19.vsdx"/><Relationship Id="rId37" Type="http://schemas.openxmlformats.org/officeDocument/2006/relationships/image" Target="media/image13.emf"/><Relationship Id="rId58" Type="http://schemas.openxmlformats.org/officeDocument/2006/relationships/package" Target="embeddings/Microsoft_Word_Document2.docx"/><Relationship Id="rId79" Type="http://schemas.openxmlformats.org/officeDocument/2006/relationships/image" Target="media/image34.emf"/><Relationship Id="rId102" Type="http://schemas.openxmlformats.org/officeDocument/2006/relationships/image" Target="media/image46.wmf"/><Relationship Id="rId123" Type="http://schemas.openxmlformats.org/officeDocument/2006/relationships/image" Target="media/image56.emf"/><Relationship Id="rId144" Type="http://schemas.openxmlformats.org/officeDocument/2006/relationships/oleObject" Target="embeddings/Microsoft_Visio_2003-2010_Drawing15.vsd"/><Relationship Id="rId90" Type="http://schemas.openxmlformats.org/officeDocument/2006/relationships/image" Target="media/image40.wmf"/><Relationship Id="rId165" Type="http://schemas.openxmlformats.org/officeDocument/2006/relationships/oleObject" Target="embeddings/oleObject41.bin"/><Relationship Id="rId186" Type="http://schemas.openxmlformats.org/officeDocument/2006/relationships/image" Target="media/image87.wmf"/><Relationship Id="rId211" Type="http://schemas.openxmlformats.org/officeDocument/2006/relationships/oleObject" Target="embeddings/oleObject65.bin"/><Relationship Id="rId232" Type="http://schemas.openxmlformats.org/officeDocument/2006/relationships/image" Target="media/image108.wmf"/><Relationship Id="rId253" Type="http://schemas.openxmlformats.org/officeDocument/2006/relationships/oleObject" Target="embeddings/oleObject83.bin"/><Relationship Id="rId274" Type="http://schemas.openxmlformats.org/officeDocument/2006/relationships/hyperlink" Target="mailto:3gppContact@etsi.org" TargetMode="External"/><Relationship Id="rId27" Type="http://schemas.openxmlformats.org/officeDocument/2006/relationships/image" Target="media/image7.emf"/><Relationship Id="rId48" Type="http://schemas.openxmlformats.org/officeDocument/2006/relationships/oleObject" Target="embeddings/Microsoft_Visio_2003-2010_Drawing2.vsd"/><Relationship Id="rId69" Type="http://schemas.openxmlformats.org/officeDocument/2006/relationships/image" Target="media/image29.emf"/><Relationship Id="rId113" Type="http://schemas.openxmlformats.org/officeDocument/2006/relationships/image" Target="media/image49.wmf"/><Relationship Id="rId134" Type="http://schemas.openxmlformats.org/officeDocument/2006/relationships/package" Target="embeddings/Microsoft_Visio_Drawing16.vsdx"/><Relationship Id="rId80" Type="http://schemas.openxmlformats.org/officeDocument/2006/relationships/oleObject" Target="embeddings/Microsoft_Visio_2003-2010_Drawing10.vsd"/><Relationship Id="rId155" Type="http://schemas.openxmlformats.org/officeDocument/2006/relationships/image" Target="media/image72.wmf"/><Relationship Id="rId176" Type="http://schemas.openxmlformats.org/officeDocument/2006/relationships/image" Target="media/image82.wmf"/><Relationship Id="rId197" Type="http://schemas.openxmlformats.org/officeDocument/2006/relationships/oleObject" Target="embeddings/oleObject57.bin"/><Relationship Id="rId201" Type="http://schemas.openxmlformats.org/officeDocument/2006/relationships/oleObject" Target="embeddings/oleObject59.bin"/><Relationship Id="rId222" Type="http://schemas.openxmlformats.org/officeDocument/2006/relationships/image" Target="media/image103.wmf"/><Relationship Id="rId243" Type="http://schemas.openxmlformats.org/officeDocument/2006/relationships/image" Target="media/image112.emf"/><Relationship Id="rId264" Type="http://schemas.openxmlformats.org/officeDocument/2006/relationships/image" Target="media/image121.emf"/><Relationship Id="rId17" Type="http://schemas.openxmlformats.org/officeDocument/2006/relationships/header" Target="header3.xml"/><Relationship Id="rId38" Type="http://schemas.openxmlformats.org/officeDocument/2006/relationships/oleObject" Target="embeddings/oleObject6.bin"/><Relationship Id="rId59" Type="http://schemas.openxmlformats.org/officeDocument/2006/relationships/image" Target="media/image24.emf"/><Relationship Id="rId103" Type="http://schemas.openxmlformats.org/officeDocument/2006/relationships/oleObject" Target="embeddings/oleObject19.bin"/><Relationship Id="rId124" Type="http://schemas.openxmlformats.org/officeDocument/2006/relationships/package" Target="embeddings/Microsoft_Visio_Drawing12.vsdx"/><Relationship Id="rId70" Type="http://schemas.openxmlformats.org/officeDocument/2006/relationships/oleObject" Target="embeddings/Microsoft_Visio_2003-2010_Drawing5.vsd"/><Relationship Id="rId91" Type="http://schemas.openxmlformats.org/officeDocument/2006/relationships/oleObject" Target="embeddings/oleObject13.bin"/><Relationship Id="rId145" Type="http://schemas.openxmlformats.org/officeDocument/2006/relationships/image" Target="media/image67.emf"/><Relationship Id="rId166" Type="http://schemas.openxmlformats.org/officeDocument/2006/relationships/image" Target="media/image77.wmf"/><Relationship Id="rId187" Type="http://schemas.openxmlformats.org/officeDocument/2006/relationships/oleObject" Target="embeddings/oleObject52.bin"/><Relationship Id="rId1" Type="http://schemas.microsoft.com/office/2006/relationships/keyMapCustomizations" Target="customizations.xml"/><Relationship Id="rId212" Type="http://schemas.openxmlformats.org/officeDocument/2006/relationships/image" Target="media/image99.wmf"/><Relationship Id="rId233" Type="http://schemas.openxmlformats.org/officeDocument/2006/relationships/oleObject" Target="embeddings/oleObject77.bin"/><Relationship Id="rId254" Type="http://schemas.openxmlformats.org/officeDocument/2006/relationships/image" Target="media/image116.emf"/><Relationship Id="rId28" Type="http://schemas.openxmlformats.org/officeDocument/2006/relationships/package" Target="embeddings/Microsoft_Visio_Drawing2.vsdx"/><Relationship Id="rId49" Type="http://schemas.openxmlformats.org/officeDocument/2006/relationships/image" Target="media/image19.emf"/><Relationship Id="rId114" Type="http://schemas.openxmlformats.org/officeDocument/2006/relationships/oleObject" Target="embeddings/oleObject27.bin"/><Relationship Id="rId275" Type="http://schemas.openxmlformats.org/officeDocument/2006/relationships/header" Target="header4.xml"/><Relationship Id="rId60" Type="http://schemas.openxmlformats.org/officeDocument/2006/relationships/package" Target="embeddings/Microsoft_Word_Document3.doc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36.bin"/><Relationship Id="rId177" Type="http://schemas.openxmlformats.org/officeDocument/2006/relationships/oleObject" Target="embeddings/oleObject47.bin"/><Relationship Id="rId198"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520</Pages>
  <Words>199421</Words>
  <Characters>1136706</Characters>
  <Application>Microsoft Office Word</Application>
  <DocSecurity>0</DocSecurity>
  <Lines>9472</Lines>
  <Paragraphs>2666</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1333461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26.114_CR0597R1_(Rel-19)_5G_MEDIA_MTSI_ext, TEI19</cp:lastModifiedBy>
  <cp:revision>3</cp:revision>
  <cp:lastPrinted>2019-02-25T14:05:00Z</cp:lastPrinted>
  <dcterms:created xsi:type="dcterms:W3CDTF">2025-12-22T07:23:00Z</dcterms:created>
  <dcterms:modified xsi:type="dcterms:W3CDTF">2025-12-22T07:42:00Z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