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2D98D6EA"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611AFD">
              <w:t>19.</w:t>
            </w:r>
            <w:r w:rsidR="005A3CC4">
              <w:t>4</w:t>
            </w:r>
            <w:r w:rsidR="00611AFD">
              <w:t>.0</w:t>
            </w:r>
            <w:r w:rsidRPr="004D3578">
              <w:t xml:space="preserve"> </w:t>
            </w:r>
            <w:r w:rsidRPr="004D3578">
              <w:rPr>
                <w:sz w:val="32"/>
              </w:rPr>
              <w:t>(</w:t>
            </w:r>
            <w:r w:rsidR="00611AFD">
              <w:rPr>
                <w:sz w:val="32"/>
              </w:rPr>
              <w:t>2025-</w:t>
            </w:r>
            <w:r w:rsidR="005A3CC4">
              <w:rPr>
                <w:sz w:val="32"/>
              </w:rPr>
              <w:t>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pt" o:ole="">
                  <v:imagedata r:id="rId9" o:title=""/>
                </v:shape>
                <o:OLEObject Type="Embed" ProgID="Word.Picture.8" ShapeID="_x0000_i1025" DrawAspect="Content" ObjectID="_1829385724"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79B1F03"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25</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16BFAA70" w14:textId="4874D75F" w:rsidR="003737C1" w:rsidRDefault="004D3578">
      <w:pPr>
        <w:pStyle w:val="TOC1"/>
        <w:rPr>
          <w:rFonts w:asciiTheme="minorHAnsi" w:hAnsiTheme="minorHAnsi" w:cstheme="minorBidi"/>
          <w:noProof/>
          <w:kern w:val="2"/>
          <w:sz w:val="24"/>
          <w:szCs w:val="24"/>
          <w:lang w:eastAsia="en-GB"/>
          <w14:ligatures w14:val="standardContextual"/>
        </w:rPr>
      </w:pPr>
      <w:r w:rsidRPr="00C367E9">
        <w:fldChar w:fldCharType="begin" w:fldLock="1"/>
      </w:r>
      <w:r w:rsidRPr="00C367E9">
        <w:instrText xml:space="preserve"> TOC \o "1-9" </w:instrText>
      </w:r>
      <w:r w:rsidRPr="00C367E9">
        <w:fldChar w:fldCharType="separate"/>
      </w:r>
      <w:r w:rsidR="003737C1">
        <w:rPr>
          <w:noProof/>
        </w:rPr>
        <w:t>Foreword</w:t>
      </w:r>
      <w:r w:rsidR="003737C1">
        <w:rPr>
          <w:noProof/>
        </w:rPr>
        <w:tab/>
      </w:r>
      <w:r w:rsidR="003737C1">
        <w:rPr>
          <w:noProof/>
        </w:rPr>
        <w:fldChar w:fldCharType="begin" w:fldLock="1"/>
      </w:r>
      <w:r w:rsidR="003737C1">
        <w:rPr>
          <w:noProof/>
        </w:rPr>
        <w:instrText xml:space="preserve"> PAGEREF _Toc218773186 \h </w:instrText>
      </w:r>
      <w:r w:rsidR="003737C1">
        <w:rPr>
          <w:noProof/>
        </w:rPr>
      </w:r>
      <w:r w:rsidR="003737C1">
        <w:rPr>
          <w:noProof/>
        </w:rPr>
        <w:fldChar w:fldCharType="separate"/>
      </w:r>
      <w:r w:rsidR="003737C1">
        <w:rPr>
          <w:noProof/>
        </w:rPr>
        <w:t>9</w:t>
      </w:r>
      <w:r w:rsidR="003737C1">
        <w:rPr>
          <w:noProof/>
        </w:rPr>
        <w:fldChar w:fldCharType="end"/>
      </w:r>
    </w:p>
    <w:p w14:paraId="51FA4EF2" w14:textId="016F1819" w:rsidR="003737C1" w:rsidRDefault="003737C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_Toc218773187 \h </w:instrText>
      </w:r>
      <w:r>
        <w:rPr>
          <w:noProof/>
        </w:rPr>
      </w:r>
      <w:r>
        <w:rPr>
          <w:noProof/>
        </w:rPr>
        <w:fldChar w:fldCharType="separate"/>
      </w:r>
      <w:r>
        <w:rPr>
          <w:noProof/>
        </w:rPr>
        <w:t>11</w:t>
      </w:r>
      <w:r>
        <w:rPr>
          <w:noProof/>
        </w:rPr>
        <w:fldChar w:fldCharType="end"/>
      </w:r>
    </w:p>
    <w:p w14:paraId="0AB385F7" w14:textId="7CD1A854" w:rsidR="003737C1" w:rsidRDefault="003737C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_Toc218773188 \h </w:instrText>
      </w:r>
      <w:r>
        <w:rPr>
          <w:noProof/>
        </w:rPr>
      </w:r>
      <w:r>
        <w:rPr>
          <w:noProof/>
        </w:rPr>
        <w:fldChar w:fldCharType="separate"/>
      </w:r>
      <w:r>
        <w:rPr>
          <w:noProof/>
        </w:rPr>
        <w:t>11</w:t>
      </w:r>
      <w:r>
        <w:rPr>
          <w:noProof/>
        </w:rPr>
        <w:fldChar w:fldCharType="end"/>
      </w:r>
    </w:p>
    <w:p w14:paraId="2427055C" w14:textId="6979300D" w:rsidR="003737C1" w:rsidRDefault="003737C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_Toc218773189 \h </w:instrText>
      </w:r>
      <w:r>
        <w:rPr>
          <w:noProof/>
        </w:rPr>
      </w:r>
      <w:r>
        <w:rPr>
          <w:noProof/>
        </w:rPr>
        <w:fldChar w:fldCharType="separate"/>
      </w:r>
      <w:r>
        <w:rPr>
          <w:noProof/>
        </w:rPr>
        <w:t>13</w:t>
      </w:r>
      <w:r>
        <w:rPr>
          <w:noProof/>
        </w:rPr>
        <w:fldChar w:fldCharType="end"/>
      </w:r>
    </w:p>
    <w:p w14:paraId="08056FD8" w14:textId="31E19D20" w:rsidR="003737C1" w:rsidRDefault="003737C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_Toc218773190 \h </w:instrText>
      </w:r>
      <w:r>
        <w:rPr>
          <w:noProof/>
        </w:rPr>
      </w:r>
      <w:r>
        <w:rPr>
          <w:noProof/>
        </w:rPr>
        <w:fldChar w:fldCharType="separate"/>
      </w:r>
      <w:r>
        <w:rPr>
          <w:noProof/>
        </w:rPr>
        <w:t>13</w:t>
      </w:r>
      <w:r>
        <w:rPr>
          <w:noProof/>
        </w:rPr>
        <w:fldChar w:fldCharType="end"/>
      </w:r>
    </w:p>
    <w:p w14:paraId="53A067A4" w14:textId="07924634" w:rsidR="003737C1" w:rsidRDefault="003737C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_Toc218773191 \h </w:instrText>
      </w:r>
      <w:r>
        <w:rPr>
          <w:noProof/>
        </w:rPr>
      </w:r>
      <w:r>
        <w:rPr>
          <w:noProof/>
        </w:rPr>
        <w:fldChar w:fldCharType="separate"/>
      </w:r>
      <w:r>
        <w:rPr>
          <w:noProof/>
        </w:rPr>
        <w:t>14</w:t>
      </w:r>
      <w:r>
        <w:rPr>
          <w:noProof/>
        </w:rPr>
        <w:fldChar w:fldCharType="end"/>
      </w:r>
    </w:p>
    <w:p w14:paraId="4BB4E4EE" w14:textId="0E33ADE0" w:rsidR="003737C1" w:rsidRDefault="003737C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_Toc218773192 \h </w:instrText>
      </w:r>
      <w:r>
        <w:rPr>
          <w:noProof/>
        </w:rPr>
      </w:r>
      <w:r>
        <w:rPr>
          <w:noProof/>
        </w:rPr>
        <w:fldChar w:fldCharType="separate"/>
      </w:r>
      <w:r>
        <w:rPr>
          <w:noProof/>
        </w:rPr>
        <w:t>14</w:t>
      </w:r>
      <w:r>
        <w:rPr>
          <w:noProof/>
        </w:rPr>
        <w:fldChar w:fldCharType="end"/>
      </w:r>
    </w:p>
    <w:p w14:paraId="75BF5CF1" w14:textId="56E3C402" w:rsidR="003737C1" w:rsidRDefault="003737C1">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MCS service administrator configuration</w:t>
      </w:r>
      <w:r>
        <w:rPr>
          <w:noProof/>
        </w:rPr>
        <w:tab/>
      </w:r>
      <w:r>
        <w:rPr>
          <w:noProof/>
        </w:rPr>
        <w:fldChar w:fldCharType="begin"/>
      </w:r>
      <w:r>
        <w:rPr>
          <w:noProof/>
        </w:rPr>
        <w:instrText xml:space="preserve"> PAGEREF _Toc218773193 \h </w:instrText>
      </w:r>
      <w:r>
        <w:rPr>
          <w:noProof/>
        </w:rPr>
      </w:r>
      <w:r>
        <w:rPr>
          <w:noProof/>
        </w:rPr>
        <w:fldChar w:fldCharType="separate"/>
      </w:r>
      <w:r>
        <w:rPr>
          <w:noProof/>
        </w:rPr>
        <w:t>14</w:t>
      </w:r>
      <w:r>
        <w:rPr>
          <w:noProof/>
        </w:rPr>
        <w:fldChar w:fldCharType="end"/>
      </w:r>
    </w:p>
    <w:p w14:paraId="495D8BA0" w14:textId="00EE710D" w:rsidR="003737C1" w:rsidRDefault="003737C1">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Common configuration</w:t>
      </w:r>
      <w:r>
        <w:rPr>
          <w:noProof/>
        </w:rPr>
        <w:tab/>
      </w:r>
      <w:r>
        <w:rPr>
          <w:noProof/>
        </w:rPr>
        <w:fldChar w:fldCharType="begin"/>
      </w:r>
      <w:r>
        <w:rPr>
          <w:noProof/>
        </w:rPr>
        <w:instrText xml:space="preserve"> PAGEREF _Toc218773194 \h </w:instrText>
      </w:r>
      <w:r>
        <w:rPr>
          <w:noProof/>
        </w:rPr>
      </w:r>
      <w:r>
        <w:rPr>
          <w:noProof/>
        </w:rPr>
        <w:fldChar w:fldCharType="separate"/>
      </w:r>
      <w:r>
        <w:rPr>
          <w:noProof/>
        </w:rPr>
        <w:t>14</w:t>
      </w:r>
      <w:r>
        <w:rPr>
          <w:noProof/>
        </w:rPr>
        <w:fldChar w:fldCharType="end"/>
      </w:r>
    </w:p>
    <w:p w14:paraId="24C25F8E" w14:textId="0F63D555" w:rsidR="003737C1" w:rsidRDefault="003737C1">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MCPTT configuration</w:t>
      </w:r>
      <w:r>
        <w:rPr>
          <w:noProof/>
        </w:rPr>
        <w:tab/>
      </w:r>
      <w:r>
        <w:rPr>
          <w:noProof/>
        </w:rPr>
        <w:fldChar w:fldCharType="begin"/>
      </w:r>
      <w:r>
        <w:rPr>
          <w:noProof/>
        </w:rPr>
        <w:instrText xml:space="preserve"> PAGEREF _Toc218773195 \h </w:instrText>
      </w:r>
      <w:r>
        <w:rPr>
          <w:noProof/>
        </w:rPr>
      </w:r>
      <w:r>
        <w:rPr>
          <w:noProof/>
        </w:rPr>
        <w:fldChar w:fldCharType="separate"/>
      </w:r>
      <w:r>
        <w:rPr>
          <w:noProof/>
        </w:rPr>
        <w:t>15</w:t>
      </w:r>
      <w:r>
        <w:rPr>
          <w:noProof/>
        </w:rPr>
        <w:fldChar w:fldCharType="end"/>
      </w:r>
    </w:p>
    <w:p w14:paraId="4FD889AD" w14:textId="406DBBBF" w:rsidR="003737C1" w:rsidRDefault="003737C1">
      <w:pPr>
        <w:pStyle w:val="TOC3"/>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r>
      <w:r>
        <w:rPr>
          <w:noProof/>
        </w:rPr>
        <w:instrText xml:space="preserve"> PAGEREF _Toc218773196 \h </w:instrText>
      </w:r>
      <w:r>
        <w:rPr>
          <w:noProof/>
        </w:rPr>
      </w:r>
      <w:r>
        <w:rPr>
          <w:noProof/>
        </w:rPr>
        <w:fldChar w:fldCharType="separate"/>
      </w:r>
      <w:r>
        <w:rPr>
          <w:noProof/>
        </w:rPr>
        <w:t>15</w:t>
      </w:r>
      <w:r>
        <w:rPr>
          <w:noProof/>
        </w:rPr>
        <w:fldChar w:fldCharType="end"/>
      </w:r>
    </w:p>
    <w:p w14:paraId="41268970" w14:textId="34E43478" w:rsidR="003737C1" w:rsidRDefault="003737C1">
      <w:pPr>
        <w:pStyle w:val="TOC3"/>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r>
      <w:r>
        <w:rPr>
          <w:noProof/>
        </w:rPr>
        <w:instrText xml:space="preserve"> PAGEREF _Toc218773197 \h </w:instrText>
      </w:r>
      <w:r>
        <w:rPr>
          <w:noProof/>
        </w:rPr>
      </w:r>
      <w:r>
        <w:rPr>
          <w:noProof/>
        </w:rPr>
        <w:fldChar w:fldCharType="separate"/>
      </w:r>
      <w:r>
        <w:rPr>
          <w:noProof/>
        </w:rPr>
        <w:t>16</w:t>
      </w:r>
      <w:r>
        <w:rPr>
          <w:noProof/>
        </w:rPr>
        <w:fldChar w:fldCharType="end"/>
      </w:r>
    </w:p>
    <w:p w14:paraId="7E73747C" w14:textId="78F98B48" w:rsidR="003737C1" w:rsidRDefault="003737C1">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MCS UE configuration</w:t>
      </w:r>
      <w:r>
        <w:rPr>
          <w:noProof/>
        </w:rPr>
        <w:tab/>
      </w:r>
      <w:r>
        <w:rPr>
          <w:noProof/>
        </w:rPr>
        <w:fldChar w:fldCharType="begin"/>
      </w:r>
      <w:r>
        <w:rPr>
          <w:noProof/>
        </w:rPr>
        <w:instrText xml:space="preserve"> PAGEREF _Toc218773198 \h </w:instrText>
      </w:r>
      <w:r>
        <w:rPr>
          <w:noProof/>
        </w:rPr>
      </w:r>
      <w:r>
        <w:rPr>
          <w:noProof/>
        </w:rPr>
        <w:fldChar w:fldCharType="separate"/>
      </w:r>
      <w:r>
        <w:rPr>
          <w:noProof/>
        </w:rPr>
        <w:t>16</w:t>
      </w:r>
      <w:r>
        <w:rPr>
          <w:noProof/>
        </w:rPr>
        <w:fldChar w:fldCharType="end"/>
      </w:r>
    </w:p>
    <w:p w14:paraId="2E48C158" w14:textId="225CA540" w:rsidR="003737C1" w:rsidRDefault="003737C1">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_Toc218773199 \h </w:instrText>
      </w:r>
      <w:r>
        <w:rPr>
          <w:noProof/>
        </w:rPr>
      </w:r>
      <w:r>
        <w:rPr>
          <w:noProof/>
        </w:rPr>
        <w:fldChar w:fldCharType="separate"/>
      </w:r>
      <w:r>
        <w:rPr>
          <w:noProof/>
        </w:rPr>
        <w:t>16</w:t>
      </w:r>
      <w:r>
        <w:rPr>
          <w:noProof/>
        </w:rPr>
        <w:fldChar w:fldCharType="end"/>
      </w:r>
    </w:p>
    <w:p w14:paraId="382E1008" w14:textId="3E36874E" w:rsidR="003737C1" w:rsidRDefault="003737C1">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Online configuration</w:t>
      </w:r>
      <w:r>
        <w:rPr>
          <w:noProof/>
        </w:rPr>
        <w:tab/>
      </w:r>
      <w:r>
        <w:rPr>
          <w:noProof/>
        </w:rPr>
        <w:fldChar w:fldCharType="begin"/>
      </w:r>
      <w:r>
        <w:rPr>
          <w:noProof/>
        </w:rPr>
        <w:instrText xml:space="preserve"> PAGEREF _Toc218773200 \h </w:instrText>
      </w:r>
      <w:r>
        <w:rPr>
          <w:noProof/>
        </w:rPr>
      </w:r>
      <w:r>
        <w:rPr>
          <w:noProof/>
        </w:rPr>
        <w:fldChar w:fldCharType="separate"/>
      </w:r>
      <w:r>
        <w:rPr>
          <w:noProof/>
        </w:rPr>
        <w:t>17</w:t>
      </w:r>
      <w:r>
        <w:rPr>
          <w:noProof/>
        </w:rPr>
        <w:fldChar w:fldCharType="end"/>
      </w:r>
    </w:p>
    <w:p w14:paraId="5A29CC2F" w14:textId="11627A08" w:rsidR="003737C1" w:rsidRDefault="003737C1">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_Toc218773201 \h </w:instrText>
      </w:r>
      <w:r>
        <w:rPr>
          <w:noProof/>
        </w:rPr>
      </w:r>
      <w:r>
        <w:rPr>
          <w:noProof/>
        </w:rPr>
        <w:fldChar w:fldCharType="separate"/>
      </w:r>
      <w:r>
        <w:rPr>
          <w:noProof/>
        </w:rPr>
        <w:t>17</w:t>
      </w:r>
      <w:r>
        <w:rPr>
          <w:noProof/>
        </w:rPr>
        <w:fldChar w:fldCharType="end"/>
      </w:r>
    </w:p>
    <w:p w14:paraId="108B19A5" w14:textId="3B0981EA" w:rsidR="003737C1" w:rsidRDefault="003737C1">
      <w:pPr>
        <w:pStyle w:val="TOC5"/>
        <w:rPr>
          <w:rFonts w:asciiTheme="minorHAnsi" w:hAnsiTheme="minorHAnsi" w:cstheme="minorBidi"/>
          <w:noProof/>
          <w:kern w:val="2"/>
          <w:sz w:val="24"/>
          <w:szCs w:val="24"/>
          <w:lang w:eastAsia="en-GB"/>
          <w14:ligatures w14:val="standardContextual"/>
        </w:rPr>
      </w:pPr>
      <w:r>
        <w:rPr>
          <w:noProof/>
        </w:rPr>
        <w:t>4.2.2.1.1</w:t>
      </w:r>
      <w:r>
        <w:rPr>
          <w:rFonts w:asciiTheme="minorHAnsi" w:hAnsiTheme="minorHAnsi" w:cstheme="minorBidi"/>
          <w:noProof/>
          <w:kern w:val="2"/>
          <w:sz w:val="24"/>
          <w:szCs w:val="24"/>
          <w:lang w:eastAsia="en-GB"/>
          <w14:ligatures w14:val="standardContextual"/>
        </w:rPr>
        <w:tab/>
      </w:r>
      <w:r>
        <w:rPr>
          <w:noProof/>
        </w:rPr>
        <w:t>MCS UE configuration on primary MC system</w:t>
      </w:r>
      <w:r>
        <w:rPr>
          <w:noProof/>
        </w:rPr>
        <w:tab/>
      </w:r>
      <w:r>
        <w:rPr>
          <w:noProof/>
        </w:rPr>
        <w:fldChar w:fldCharType="begin"/>
      </w:r>
      <w:r>
        <w:rPr>
          <w:noProof/>
        </w:rPr>
        <w:instrText xml:space="preserve"> PAGEREF _Toc218773202 \h </w:instrText>
      </w:r>
      <w:r>
        <w:rPr>
          <w:noProof/>
        </w:rPr>
      </w:r>
      <w:r>
        <w:rPr>
          <w:noProof/>
        </w:rPr>
        <w:fldChar w:fldCharType="separate"/>
      </w:r>
      <w:r>
        <w:rPr>
          <w:noProof/>
        </w:rPr>
        <w:t>17</w:t>
      </w:r>
      <w:r>
        <w:rPr>
          <w:noProof/>
        </w:rPr>
        <w:fldChar w:fldCharType="end"/>
      </w:r>
    </w:p>
    <w:p w14:paraId="43637801" w14:textId="74563CC0" w:rsidR="003737C1" w:rsidRDefault="003737C1">
      <w:pPr>
        <w:pStyle w:val="TOC5"/>
        <w:rPr>
          <w:rFonts w:asciiTheme="minorHAnsi" w:hAnsiTheme="minorHAnsi" w:cstheme="minorBidi"/>
          <w:noProof/>
          <w:kern w:val="2"/>
          <w:sz w:val="24"/>
          <w:szCs w:val="24"/>
          <w:lang w:eastAsia="en-GB"/>
          <w14:ligatures w14:val="standardContextual"/>
        </w:rPr>
      </w:pPr>
      <w:r>
        <w:rPr>
          <w:noProof/>
        </w:rPr>
        <w:t>4.2.2.1.2</w:t>
      </w:r>
      <w:r>
        <w:rPr>
          <w:rFonts w:asciiTheme="minorHAnsi" w:hAnsiTheme="minorHAnsi" w:cstheme="minorBidi"/>
          <w:noProof/>
          <w:kern w:val="2"/>
          <w:sz w:val="24"/>
          <w:szCs w:val="24"/>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r>
      <w:r>
        <w:rPr>
          <w:noProof/>
        </w:rPr>
        <w:instrText xml:space="preserve"> PAGEREF _Toc218773203 \h </w:instrText>
      </w:r>
      <w:r>
        <w:rPr>
          <w:noProof/>
        </w:rPr>
      </w:r>
      <w:r>
        <w:rPr>
          <w:noProof/>
        </w:rPr>
        <w:fldChar w:fldCharType="separate"/>
      </w:r>
      <w:r>
        <w:rPr>
          <w:noProof/>
        </w:rPr>
        <w:t>18</w:t>
      </w:r>
      <w:r>
        <w:rPr>
          <w:noProof/>
        </w:rPr>
        <w:fldChar w:fldCharType="end"/>
      </w:r>
    </w:p>
    <w:p w14:paraId="59FF8685" w14:textId="7CA7B357" w:rsidR="003737C1" w:rsidRDefault="003737C1">
      <w:pPr>
        <w:pStyle w:val="TOC6"/>
        <w:rPr>
          <w:rFonts w:asciiTheme="minorHAnsi" w:hAnsiTheme="minorHAnsi" w:cstheme="minorBidi"/>
          <w:noProof/>
          <w:kern w:val="2"/>
          <w:sz w:val="24"/>
          <w:szCs w:val="24"/>
          <w:lang w:eastAsia="en-GB"/>
          <w14:ligatures w14:val="standardContextual"/>
        </w:rPr>
      </w:pPr>
      <w:r>
        <w:rPr>
          <w:noProof/>
        </w:rPr>
        <w:t>4.2.2.1.2.1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_Toc218773204 \h </w:instrText>
      </w:r>
      <w:r>
        <w:rPr>
          <w:noProof/>
        </w:rPr>
      </w:r>
      <w:r>
        <w:rPr>
          <w:noProof/>
        </w:rPr>
        <w:fldChar w:fldCharType="separate"/>
      </w:r>
      <w:r>
        <w:rPr>
          <w:noProof/>
        </w:rPr>
        <w:t>18</w:t>
      </w:r>
      <w:r>
        <w:rPr>
          <w:noProof/>
        </w:rPr>
        <w:fldChar w:fldCharType="end"/>
      </w:r>
    </w:p>
    <w:p w14:paraId="3AD87316" w14:textId="6E613A74" w:rsidR="003737C1" w:rsidRDefault="003737C1">
      <w:pPr>
        <w:pStyle w:val="TOC6"/>
        <w:rPr>
          <w:rFonts w:asciiTheme="minorHAnsi" w:hAnsiTheme="minorHAnsi" w:cstheme="minorBidi"/>
          <w:noProof/>
          <w:kern w:val="2"/>
          <w:sz w:val="24"/>
          <w:szCs w:val="24"/>
          <w:lang w:eastAsia="en-GB"/>
          <w14:ligatures w14:val="standardContextual"/>
        </w:rPr>
      </w:pPr>
      <w:r>
        <w:rPr>
          <w:noProof/>
        </w:rPr>
        <w:t>4.2.2.1.2.2</w:t>
      </w:r>
      <w:r>
        <w:rPr>
          <w:rFonts w:asciiTheme="minorHAnsi" w:hAnsiTheme="minorHAnsi" w:cstheme="minorBidi"/>
          <w:noProof/>
          <w:kern w:val="2"/>
          <w:sz w:val="24"/>
          <w:szCs w:val="24"/>
          <w:lang w:eastAsia="en-GB"/>
          <w14:ligatures w14:val="standardContextual"/>
        </w:rPr>
        <w:tab/>
      </w:r>
      <w:r>
        <w:rPr>
          <w:noProof/>
        </w:rPr>
        <w:t>Partner MC system selection</w:t>
      </w:r>
      <w:r>
        <w:rPr>
          <w:noProof/>
        </w:rPr>
        <w:tab/>
      </w:r>
      <w:r>
        <w:rPr>
          <w:noProof/>
        </w:rPr>
        <w:fldChar w:fldCharType="begin"/>
      </w:r>
      <w:r>
        <w:rPr>
          <w:noProof/>
        </w:rPr>
        <w:instrText xml:space="preserve"> PAGEREF _Toc218773205 \h </w:instrText>
      </w:r>
      <w:r>
        <w:rPr>
          <w:noProof/>
        </w:rPr>
      </w:r>
      <w:r>
        <w:rPr>
          <w:noProof/>
        </w:rPr>
        <w:fldChar w:fldCharType="separate"/>
      </w:r>
      <w:r>
        <w:rPr>
          <w:noProof/>
        </w:rPr>
        <w:t>19</w:t>
      </w:r>
      <w:r>
        <w:rPr>
          <w:noProof/>
        </w:rPr>
        <w:fldChar w:fldCharType="end"/>
      </w:r>
    </w:p>
    <w:p w14:paraId="1CC3D382" w14:textId="65B291BA" w:rsidR="003737C1" w:rsidRDefault="003737C1">
      <w:pPr>
        <w:pStyle w:val="TOC7"/>
        <w:rPr>
          <w:rFonts w:asciiTheme="minorHAnsi" w:hAnsiTheme="minorHAnsi" w:cstheme="minorBidi"/>
          <w:noProof/>
          <w:kern w:val="2"/>
          <w:sz w:val="24"/>
          <w:szCs w:val="24"/>
          <w:lang w:eastAsia="en-GB"/>
          <w14:ligatures w14:val="standardContextual"/>
        </w:rPr>
      </w:pPr>
      <w:r>
        <w:rPr>
          <w:noProof/>
        </w:rPr>
        <w:t>4.2.2.1.2.2.1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_Toc218773206 \h </w:instrText>
      </w:r>
      <w:r>
        <w:rPr>
          <w:noProof/>
        </w:rPr>
      </w:r>
      <w:r>
        <w:rPr>
          <w:noProof/>
        </w:rPr>
        <w:fldChar w:fldCharType="separate"/>
      </w:r>
      <w:r>
        <w:rPr>
          <w:noProof/>
        </w:rPr>
        <w:t>19</w:t>
      </w:r>
      <w:r>
        <w:rPr>
          <w:noProof/>
        </w:rPr>
        <w:fldChar w:fldCharType="end"/>
      </w:r>
    </w:p>
    <w:p w14:paraId="1F95E4C4" w14:textId="08CEA8D3" w:rsidR="003737C1" w:rsidRDefault="003737C1">
      <w:pPr>
        <w:pStyle w:val="TOC7"/>
        <w:rPr>
          <w:rFonts w:asciiTheme="minorHAnsi" w:hAnsiTheme="minorHAnsi" w:cstheme="minorBidi"/>
          <w:noProof/>
          <w:kern w:val="2"/>
          <w:sz w:val="24"/>
          <w:szCs w:val="24"/>
          <w:lang w:eastAsia="en-GB"/>
          <w14:ligatures w14:val="standardContextual"/>
        </w:rPr>
      </w:pPr>
      <w:r>
        <w:rPr>
          <w:noProof/>
        </w:rPr>
        <w:t>4.2.2.1.2.2.2</w:t>
      </w:r>
      <w:r>
        <w:rPr>
          <w:rFonts w:asciiTheme="minorHAnsi" w:hAnsiTheme="minorHAnsi" w:cstheme="minorBidi"/>
          <w:noProof/>
          <w:kern w:val="2"/>
          <w:sz w:val="24"/>
          <w:szCs w:val="24"/>
          <w:lang w:eastAsia="en-GB"/>
          <w14:ligatures w14:val="standardContextual"/>
        </w:rPr>
        <w:tab/>
      </w:r>
      <w:r>
        <w:rPr>
          <w:noProof/>
        </w:rPr>
        <w:t>Automatic partner MC system selection</w:t>
      </w:r>
      <w:r>
        <w:rPr>
          <w:noProof/>
        </w:rPr>
        <w:tab/>
      </w:r>
      <w:r>
        <w:rPr>
          <w:noProof/>
        </w:rPr>
        <w:fldChar w:fldCharType="begin"/>
      </w:r>
      <w:r>
        <w:rPr>
          <w:noProof/>
        </w:rPr>
        <w:instrText xml:space="preserve"> PAGEREF _Toc218773207 \h </w:instrText>
      </w:r>
      <w:r>
        <w:rPr>
          <w:noProof/>
        </w:rPr>
      </w:r>
      <w:r>
        <w:rPr>
          <w:noProof/>
        </w:rPr>
        <w:fldChar w:fldCharType="separate"/>
      </w:r>
      <w:r>
        <w:rPr>
          <w:noProof/>
        </w:rPr>
        <w:t>20</w:t>
      </w:r>
      <w:r>
        <w:rPr>
          <w:noProof/>
        </w:rPr>
        <w:fldChar w:fldCharType="end"/>
      </w:r>
    </w:p>
    <w:p w14:paraId="5475F211" w14:textId="31C0B151" w:rsidR="003737C1" w:rsidRDefault="003737C1">
      <w:pPr>
        <w:pStyle w:val="TOC7"/>
        <w:rPr>
          <w:rFonts w:asciiTheme="minorHAnsi" w:hAnsiTheme="minorHAnsi" w:cstheme="minorBidi"/>
          <w:noProof/>
          <w:kern w:val="2"/>
          <w:sz w:val="24"/>
          <w:szCs w:val="24"/>
          <w:lang w:eastAsia="en-GB"/>
          <w14:ligatures w14:val="standardContextual"/>
        </w:rPr>
      </w:pPr>
      <w:r>
        <w:rPr>
          <w:noProof/>
        </w:rPr>
        <w:t>4.2.2.1.2.2.3</w:t>
      </w:r>
      <w:r>
        <w:rPr>
          <w:rFonts w:asciiTheme="minorHAnsi" w:hAnsiTheme="minorHAnsi" w:cstheme="minorBidi"/>
          <w:noProof/>
          <w:kern w:val="2"/>
          <w:sz w:val="24"/>
          <w:szCs w:val="24"/>
          <w:lang w:eastAsia="en-GB"/>
          <w14:ligatures w14:val="standardContextual"/>
        </w:rPr>
        <w:tab/>
      </w:r>
      <w:r>
        <w:rPr>
          <w:noProof/>
        </w:rPr>
        <w:t>Manual partner MC system selection</w:t>
      </w:r>
      <w:r>
        <w:rPr>
          <w:noProof/>
        </w:rPr>
        <w:tab/>
      </w:r>
      <w:r>
        <w:rPr>
          <w:noProof/>
        </w:rPr>
        <w:fldChar w:fldCharType="begin"/>
      </w:r>
      <w:r>
        <w:rPr>
          <w:noProof/>
        </w:rPr>
        <w:instrText xml:space="preserve"> PAGEREF _Toc218773208 \h </w:instrText>
      </w:r>
      <w:r>
        <w:rPr>
          <w:noProof/>
        </w:rPr>
      </w:r>
      <w:r>
        <w:rPr>
          <w:noProof/>
        </w:rPr>
        <w:fldChar w:fldCharType="separate"/>
      </w:r>
      <w:r>
        <w:rPr>
          <w:noProof/>
        </w:rPr>
        <w:t>20</w:t>
      </w:r>
      <w:r>
        <w:rPr>
          <w:noProof/>
        </w:rPr>
        <w:fldChar w:fldCharType="end"/>
      </w:r>
    </w:p>
    <w:p w14:paraId="4BD45F3A" w14:textId="723DB450" w:rsidR="003737C1" w:rsidRDefault="003737C1">
      <w:pPr>
        <w:pStyle w:val="TOC6"/>
        <w:rPr>
          <w:rFonts w:asciiTheme="minorHAnsi" w:hAnsiTheme="minorHAnsi" w:cstheme="minorBidi"/>
          <w:noProof/>
          <w:kern w:val="2"/>
          <w:sz w:val="24"/>
          <w:szCs w:val="24"/>
          <w:lang w:eastAsia="en-GB"/>
          <w14:ligatures w14:val="standardContextual"/>
        </w:rPr>
      </w:pPr>
      <w:r w:rsidRPr="00F1790E">
        <w:rPr>
          <w:noProof/>
          <w:lang w:val="fr-FR"/>
        </w:rPr>
        <w:t>4.2.2.1.2.3</w:t>
      </w:r>
      <w:r>
        <w:rPr>
          <w:rFonts w:asciiTheme="minorHAnsi" w:hAnsiTheme="minorHAnsi" w:cstheme="minorBidi"/>
          <w:noProof/>
          <w:kern w:val="2"/>
          <w:sz w:val="24"/>
          <w:szCs w:val="24"/>
          <w:lang w:eastAsia="en-GB"/>
          <w14:ligatures w14:val="standardContextual"/>
        </w:rPr>
        <w:tab/>
      </w:r>
      <w:r w:rsidRPr="00F1790E">
        <w:rPr>
          <w:noProof/>
          <w:lang w:val="fr-FR" w:eastAsia="zh-CN"/>
        </w:rPr>
        <w:t>MCS user profile configuration document</w:t>
      </w:r>
      <w:r w:rsidRPr="00F1790E">
        <w:rPr>
          <w:noProof/>
          <w:lang w:val="fr-FR"/>
        </w:rPr>
        <w:t xml:space="preserve"> selection</w:t>
      </w:r>
      <w:r>
        <w:rPr>
          <w:noProof/>
        </w:rPr>
        <w:tab/>
      </w:r>
      <w:r>
        <w:rPr>
          <w:noProof/>
        </w:rPr>
        <w:fldChar w:fldCharType="begin"/>
      </w:r>
      <w:r>
        <w:rPr>
          <w:noProof/>
        </w:rPr>
        <w:instrText xml:space="preserve"> PAGEREF _Toc218773209 \h </w:instrText>
      </w:r>
      <w:r>
        <w:rPr>
          <w:noProof/>
        </w:rPr>
      </w:r>
      <w:r>
        <w:rPr>
          <w:noProof/>
        </w:rPr>
        <w:fldChar w:fldCharType="separate"/>
      </w:r>
      <w:r>
        <w:rPr>
          <w:noProof/>
        </w:rPr>
        <w:t>20</w:t>
      </w:r>
      <w:r>
        <w:rPr>
          <w:noProof/>
        </w:rPr>
        <w:fldChar w:fldCharType="end"/>
      </w:r>
    </w:p>
    <w:p w14:paraId="2D5600E0" w14:textId="52B24E50" w:rsidR="003737C1" w:rsidRDefault="003737C1">
      <w:pPr>
        <w:pStyle w:val="TOC4"/>
        <w:rPr>
          <w:rFonts w:asciiTheme="minorHAnsi" w:hAnsiTheme="minorHAnsi" w:cstheme="minorBidi"/>
          <w:noProof/>
          <w:kern w:val="2"/>
          <w:sz w:val="24"/>
          <w:szCs w:val="24"/>
          <w:lang w:eastAsia="en-GB"/>
          <w14:ligatures w14:val="standardContextual"/>
        </w:rPr>
      </w:pPr>
      <w:r>
        <w:rPr>
          <w:noProof/>
        </w:rPr>
        <w:t>4.2.2.2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r>
      <w:r>
        <w:rPr>
          <w:noProof/>
        </w:rPr>
        <w:instrText xml:space="preserve"> PAGEREF _Toc218773210 \h </w:instrText>
      </w:r>
      <w:r>
        <w:rPr>
          <w:noProof/>
        </w:rPr>
      </w:r>
      <w:r>
        <w:rPr>
          <w:noProof/>
        </w:rPr>
        <w:fldChar w:fldCharType="separate"/>
      </w:r>
      <w:r>
        <w:rPr>
          <w:noProof/>
        </w:rPr>
        <w:t>20</w:t>
      </w:r>
      <w:r>
        <w:rPr>
          <w:noProof/>
        </w:rPr>
        <w:fldChar w:fldCharType="end"/>
      </w:r>
    </w:p>
    <w:p w14:paraId="576C4BD1" w14:textId="15EC602A" w:rsidR="003737C1" w:rsidRDefault="003737C1">
      <w:pPr>
        <w:pStyle w:val="TOC4"/>
        <w:rPr>
          <w:rFonts w:asciiTheme="minorHAnsi" w:hAnsiTheme="minorHAnsi" w:cstheme="minorBidi"/>
          <w:noProof/>
          <w:kern w:val="2"/>
          <w:sz w:val="24"/>
          <w:szCs w:val="24"/>
          <w:lang w:eastAsia="en-GB"/>
          <w14:ligatures w14:val="standardContextual"/>
        </w:rPr>
      </w:pPr>
      <w:r>
        <w:rPr>
          <w:noProof/>
        </w:rPr>
        <w:t>4.2.2.3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r>
      <w:r>
        <w:rPr>
          <w:noProof/>
        </w:rPr>
        <w:instrText xml:space="preserve"> PAGEREF _Toc218773211 \h </w:instrText>
      </w:r>
      <w:r>
        <w:rPr>
          <w:noProof/>
        </w:rPr>
      </w:r>
      <w:r>
        <w:rPr>
          <w:noProof/>
        </w:rPr>
        <w:fldChar w:fldCharType="separate"/>
      </w:r>
      <w:r>
        <w:rPr>
          <w:noProof/>
        </w:rPr>
        <w:t>20</w:t>
      </w:r>
      <w:r>
        <w:rPr>
          <w:noProof/>
        </w:rPr>
        <w:fldChar w:fldCharType="end"/>
      </w:r>
    </w:p>
    <w:p w14:paraId="70A584D6" w14:textId="1C39AFFA" w:rsidR="003737C1" w:rsidRDefault="003737C1">
      <w:pPr>
        <w:pStyle w:val="TOC4"/>
        <w:rPr>
          <w:rFonts w:asciiTheme="minorHAnsi" w:hAnsiTheme="minorHAnsi" w:cstheme="minorBidi"/>
          <w:noProof/>
          <w:kern w:val="2"/>
          <w:sz w:val="24"/>
          <w:szCs w:val="24"/>
          <w:lang w:eastAsia="en-GB"/>
          <w14:ligatures w14:val="standardContextual"/>
        </w:rPr>
      </w:pPr>
      <w:r>
        <w:rPr>
          <w:noProof/>
        </w:rPr>
        <w:t>4.2.2.4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r>
      <w:r>
        <w:rPr>
          <w:noProof/>
        </w:rPr>
        <w:instrText xml:space="preserve"> PAGEREF _Toc218773212 \h </w:instrText>
      </w:r>
      <w:r>
        <w:rPr>
          <w:noProof/>
        </w:rPr>
      </w:r>
      <w:r>
        <w:rPr>
          <w:noProof/>
        </w:rPr>
        <w:fldChar w:fldCharType="separate"/>
      </w:r>
      <w:r>
        <w:rPr>
          <w:noProof/>
        </w:rPr>
        <w:t>21</w:t>
      </w:r>
      <w:r>
        <w:rPr>
          <w:noProof/>
        </w:rPr>
        <w:fldChar w:fldCharType="end"/>
      </w:r>
    </w:p>
    <w:p w14:paraId="18E605DF" w14:textId="0732B014" w:rsidR="003737C1" w:rsidRDefault="003737C1">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Offline configuration</w:t>
      </w:r>
      <w:r>
        <w:rPr>
          <w:noProof/>
        </w:rPr>
        <w:tab/>
      </w:r>
      <w:r>
        <w:rPr>
          <w:noProof/>
        </w:rPr>
        <w:fldChar w:fldCharType="begin"/>
      </w:r>
      <w:r>
        <w:rPr>
          <w:noProof/>
        </w:rPr>
        <w:instrText xml:space="preserve"> PAGEREF _Toc218773213 \h </w:instrText>
      </w:r>
      <w:r>
        <w:rPr>
          <w:noProof/>
        </w:rPr>
      </w:r>
      <w:r>
        <w:rPr>
          <w:noProof/>
        </w:rPr>
        <w:fldChar w:fldCharType="separate"/>
      </w:r>
      <w:r>
        <w:rPr>
          <w:noProof/>
        </w:rPr>
        <w:t>21</w:t>
      </w:r>
      <w:r>
        <w:rPr>
          <w:noProof/>
        </w:rPr>
        <w:fldChar w:fldCharType="end"/>
      </w:r>
    </w:p>
    <w:p w14:paraId="4B7C06DD" w14:textId="6216A489" w:rsidR="003737C1" w:rsidRDefault="003737C1">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_Toc218773214 \h </w:instrText>
      </w:r>
      <w:r>
        <w:rPr>
          <w:noProof/>
        </w:rPr>
      </w:r>
      <w:r>
        <w:rPr>
          <w:noProof/>
        </w:rPr>
        <w:fldChar w:fldCharType="separate"/>
      </w:r>
      <w:r>
        <w:rPr>
          <w:noProof/>
        </w:rPr>
        <w:t>21</w:t>
      </w:r>
      <w:r>
        <w:rPr>
          <w:noProof/>
        </w:rPr>
        <w:fldChar w:fldCharType="end"/>
      </w:r>
    </w:p>
    <w:p w14:paraId="702037BB" w14:textId="67DE6FBD" w:rsidR="003737C1" w:rsidRDefault="003737C1">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r>
      <w:r>
        <w:rPr>
          <w:noProof/>
        </w:rPr>
        <w:instrText xml:space="preserve"> PAGEREF _Toc218773215 \h </w:instrText>
      </w:r>
      <w:r>
        <w:rPr>
          <w:noProof/>
        </w:rPr>
      </w:r>
      <w:r>
        <w:rPr>
          <w:noProof/>
        </w:rPr>
        <w:fldChar w:fldCharType="separate"/>
      </w:r>
      <w:r>
        <w:rPr>
          <w:noProof/>
        </w:rPr>
        <w:t>21</w:t>
      </w:r>
      <w:r>
        <w:rPr>
          <w:noProof/>
        </w:rPr>
        <w:fldChar w:fldCharType="end"/>
      </w:r>
    </w:p>
    <w:p w14:paraId="1F06ECE8" w14:textId="209A1881" w:rsidR="003737C1" w:rsidRDefault="003737C1">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r>
      <w:r>
        <w:rPr>
          <w:noProof/>
        </w:rPr>
        <w:instrText xml:space="preserve"> PAGEREF _Toc218773216 \h </w:instrText>
      </w:r>
      <w:r>
        <w:rPr>
          <w:noProof/>
        </w:rPr>
      </w:r>
      <w:r>
        <w:rPr>
          <w:noProof/>
        </w:rPr>
        <w:fldChar w:fldCharType="separate"/>
      </w:r>
      <w:r>
        <w:rPr>
          <w:noProof/>
        </w:rPr>
        <w:t>21</w:t>
      </w:r>
      <w:r>
        <w:rPr>
          <w:noProof/>
        </w:rPr>
        <w:fldChar w:fldCharType="end"/>
      </w:r>
    </w:p>
    <w:p w14:paraId="67BB5061" w14:textId="48199316" w:rsidR="003737C1" w:rsidRDefault="003737C1">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r>
      <w:r>
        <w:rPr>
          <w:noProof/>
        </w:rPr>
        <w:instrText xml:space="preserve"> PAGEREF _Toc218773217 \h </w:instrText>
      </w:r>
      <w:r>
        <w:rPr>
          <w:noProof/>
        </w:rPr>
      </w:r>
      <w:r>
        <w:rPr>
          <w:noProof/>
        </w:rPr>
        <w:fldChar w:fldCharType="separate"/>
      </w:r>
      <w:r>
        <w:rPr>
          <w:noProof/>
        </w:rPr>
        <w:t>21</w:t>
      </w:r>
      <w:r>
        <w:rPr>
          <w:noProof/>
        </w:rPr>
        <w:fldChar w:fldCharType="end"/>
      </w:r>
    </w:p>
    <w:p w14:paraId="180779C0" w14:textId="4198A24C" w:rsidR="003737C1" w:rsidRDefault="003737C1">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r>
      <w:r>
        <w:rPr>
          <w:noProof/>
        </w:rPr>
        <w:instrText xml:space="preserve"> PAGEREF _Toc218773218 \h </w:instrText>
      </w:r>
      <w:r>
        <w:rPr>
          <w:noProof/>
        </w:rPr>
      </w:r>
      <w:r>
        <w:rPr>
          <w:noProof/>
        </w:rPr>
        <w:fldChar w:fldCharType="separate"/>
      </w:r>
      <w:r>
        <w:rPr>
          <w:noProof/>
        </w:rPr>
        <w:t>22</w:t>
      </w:r>
      <w:r>
        <w:rPr>
          <w:noProof/>
        </w:rPr>
        <w:fldChar w:fldCharType="end"/>
      </w:r>
    </w:p>
    <w:p w14:paraId="71D66C6D" w14:textId="708537F1" w:rsidR="003737C1" w:rsidRDefault="003737C1">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_Toc218773219 \h </w:instrText>
      </w:r>
      <w:r>
        <w:rPr>
          <w:noProof/>
        </w:rPr>
      </w:r>
      <w:r>
        <w:rPr>
          <w:noProof/>
        </w:rPr>
        <w:fldChar w:fldCharType="separate"/>
      </w:r>
      <w:r>
        <w:rPr>
          <w:noProof/>
        </w:rPr>
        <w:t>22</w:t>
      </w:r>
      <w:r>
        <w:rPr>
          <w:noProof/>
        </w:rPr>
        <w:fldChar w:fldCharType="end"/>
      </w:r>
    </w:p>
    <w:p w14:paraId="4A0A7BD8" w14:textId="43E0AA03" w:rsidR="003737C1" w:rsidRDefault="003737C1">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MCPTT Server</w:t>
      </w:r>
      <w:r>
        <w:rPr>
          <w:noProof/>
        </w:rPr>
        <w:tab/>
      </w:r>
      <w:r>
        <w:rPr>
          <w:noProof/>
        </w:rPr>
        <w:fldChar w:fldCharType="begin"/>
      </w:r>
      <w:r>
        <w:rPr>
          <w:noProof/>
        </w:rPr>
        <w:instrText xml:space="preserve"> PAGEREF _Toc218773220 \h </w:instrText>
      </w:r>
      <w:r>
        <w:rPr>
          <w:noProof/>
        </w:rPr>
      </w:r>
      <w:r>
        <w:rPr>
          <w:noProof/>
        </w:rPr>
        <w:fldChar w:fldCharType="separate"/>
      </w:r>
      <w:r>
        <w:rPr>
          <w:noProof/>
        </w:rPr>
        <w:t>22</w:t>
      </w:r>
      <w:r>
        <w:rPr>
          <w:noProof/>
        </w:rPr>
        <w:fldChar w:fldCharType="end"/>
      </w:r>
    </w:p>
    <w:p w14:paraId="0F3DFD31" w14:textId="7E090B51" w:rsidR="003737C1" w:rsidRDefault="003737C1">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MCVideo Server</w:t>
      </w:r>
      <w:r>
        <w:rPr>
          <w:noProof/>
        </w:rPr>
        <w:tab/>
      </w:r>
      <w:r>
        <w:rPr>
          <w:noProof/>
        </w:rPr>
        <w:fldChar w:fldCharType="begin"/>
      </w:r>
      <w:r>
        <w:rPr>
          <w:noProof/>
        </w:rPr>
        <w:instrText xml:space="preserve"> PAGEREF _Toc218773221 \h </w:instrText>
      </w:r>
      <w:r>
        <w:rPr>
          <w:noProof/>
        </w:rPr>
      </w:r>
      <w:r>
        <w:rPr>
          <w:noProof/>
        </w:rPr>
        <w:fldChar w:fldCharType="separate"/>
      </w:r>
      <w:r>
        <w:rPr>
          <w:noProof/>
        </w:rPr>
        <w:t>22</w:t>
      </w:r>
      <w:r>
        <w:rPr>
          <w:noProof/>
        </w:rPr>
        <w:fldChar w:fldCharType="end"/>
      </w:r>
    </w:p>
    <w:p w14:paraId="5826ED9B" w14:textId="58E8DE4C" w:rsidR="003737C1" w:rsidRDefault="003737C1">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r>
      <w:r>
        <w:rPr>
          <w:noProof/>
        </w:rPr>
        <w:instrText xml:space="preserve"> PAGEREF _Toc218773222 \h </w:instrText>
      </w:r>
      <w:r>
        <w:rPr>
          <w:noProof/>
        </w:rPr>
      </w:r>
      <w:r>
        <w:rPr>
          <w:noProof/>
        </w:rPr>
        <w:fldChar w:fldCharType="separate"/>
      </w:r>
      <w:r>
        <w:rPr>
          <w:noProof/>
        </w:rPr>
        <w:t>22</w:t>
      </w:r>
      <w:r>
        <w:rPr>
          <w:noProof/>
        </w:rPr>
        <w:fldChar w:fldCharType="end"/>
      </w:r>
    </w:p>
    <w:p w14:paraId="687644F9" w14:textId="45AEB94D" w:rsidR="003737C1" w:rsidRDefault="003737C1">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Configuration management server</w:t>
      </w:r>
      <w:r>
        <w:rPr>
          <w:noProof/>
        </w:rPr>
        <w:tab/>
      </w:r>
      <w:r>
        <w:rPr>
          <w:noProof/>
        </w:rPr>
        <w:fldChar w:fldCharType="begin"/>
      </w:r>
      <w:r>
        <w:rPr>
          <w:noProof/>
        </w:rPr>
        <w:instrText xml:space="preserve"> PAGEREF _Toc218773223 \h </w:instrText>
      </w:r>
      <w:r>
        <w:rPr>
          <w:noProof/>
        </w:rPr>
      </w:r>
      <w:r>
        <w:rPr>
          <w:noProof/>
        </w:rPr>
        <w:fldChar w:fldCharType="separate"/>
      </w:r>
      <w:r>
        <w:rPr>
          <w:noProof/>
        </w:rPr>
        <w:t>22</w:t>
      </w:r>
      <w:r>
        <w:rPr>
          <w:noProof/>
        </w:rPr>
        <w:fldChar w:fldCharType="end"/>
      </w:r>
    </w:p>
    <w:p w14:paraId="1C40F35A" w14:textId="67AA286A" w:rsidR="003737C1" w:rsidRDefault="003737C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_Toc218773224 \h </w:instrText>
      </w:r>
      <w:r>
        <w:rPr>
          <w:noProof/>
        </w:rPr>
      </w:r>
      <w:r>
        <w:rPr>
          <w:noProof/>
        </w:rPr>
        <w:fldChar w:fldCharType="separate"/>
      </w:r>
      <w:r>
        <w:rPr>
          <w:noProof/>
        </w:rPr>
        <w:t>23</w:t>
      </w:r>
      <w:r>
        <w:rPr>
          <w:noProof/>
        </w:rPr>
        <w:fldChar w:fldCharType="end"/>
      </w:r>
    </w:p>
    <w:p w14:paraId="02C496F2" w14:textId="3A738FCE" w:rsidR="003737C1" w:rsidRDefault="003737C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Configuration management client (CMC)</w:t>
      </w:r>
      <w:r>
        <w:rPr>
          <w:noProof/>
        </w:rPr>
        <w:tab/>
      </w:r>
      <w:r>
        <w:rPr>
          <w:noProof/>
        </w:rPr>
        <w:fldChar w:fldCharType="begin"/>
      </w:r>
      <w:r>
        <w:rPr>
          <w:noProof/>
        </w:rPr>
        <w:instrText xml:space="preserve"> PAGEREF _Toc218773225 \h </w:instrText>
      </w:r>
      <w:r>
        <w:rPr>
          <w:noProof/>
        </w:rPr>
      </w:r>
      <w:r>
        <w:rPr>
          <w:noProof/>
        </w:rPr>
        <w:fldChar w:fldCharType="separate"/>
      </w:r>
      <w:r>
        <w:rPr>
          <w:noProof/>
        </w:rPr>
        <w:t>23</w:t>
      </w:r>
      <w:r>
        <w:rPr>
          <w:noProof/>
        </w:rPr>
        <w:fldChar w:fldCharType="end"/>
      </w:r>
    </w:p>
    <w:p w14:paraId="4ADF6DD2" w14:textId="133D600A" w:rsidR="003737C1" w:rsidRDefault="003737C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Configuration management server (CMS)</w:t>
      </w:r>
      <w:r>
        <w:rPr>
          <w:noProof/>
        </w:rPr>
        <w:tab/>
      </w:r>
      <w:r>
        <w:rPr>
          <w:noProof/>
        </w:rPr>
        <w:fldChar w:fldCharType="begin"/>
      </w:r>
      <w:r>
        <w:rPr>
          <w:noProof/>
        </w:rPr>
        <w:instrText xml:space="preserve"> PAGEREF _Toc218773226 \h </w:instrText>
      </w:r>
      <w:r>
        <w:rPr>
          <w:noProof/>
        </w:rPr>
      </w:r>
      <w:r>
        <w:rPr>
          <w:noProof/>
        </w:rPr>
        <w:fldChar w:fldCharType="separate"/>
      </w:r>
      <w:r>
        <w:rPr>
          <w:noProof/>
        </w:rPr>
        <w:t>23</w:t>
      </w:r>
      <w:r>
        <w:rPr>
          <w:noProof/>
        </w:rPr>
        <w:fldChar w:fldCharType="end"/>
      </w:r>
    </w:p>
    <w:p w14:paraId="7884FC10" w14:textId="096D2869" w:rsidR="003737C1" w:rsidRDefault="003737C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r>
      <w:r>
        <w:rPr>
          <w:noProof/>
        </w:rPr>
        <w:instrText xml:space="preserve"> PAGEREF _Toc218773227 \h </w:instrText>
      </w:r>
      <w:r>
        <w:rPr>
          <w:noProof/>
        </w:rPr>
      </w:r>
      <w:r>
        <w:rPr>
          <w:noProof/>
        </w:rPr>
        <w:fldChar w:fldCharType="separate"/>
      </w:r>
      <w:r>
        <w:rPr>
          <w:noProof/>
        </w:rPr>
        <w:t>24</w:t>
      </w:r>
      <w:r>
        <w:rPr>
          <w:noProof/>
        </w:rPr>
        <w:fldChar w:fldCharType="end"/>
      </w:r>
    </w:p>
    <w:p w14:paraId="20C6DC70" w14:textId="6510E764" w:rsidR="003737C1" w:rsidRDefault="003737C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_Toc218773228 \h </w:instrText>
      </w:r>
      <w:r>
        <w:rPr>
          <w:noProof/>
        </w:rPr>
      </w:r>
      <w:r>
        <w:rPr>
          <w:noProof/>
        </w:rPr>
        <w:fldChar w:fldCharType="separate"/>
      </w:r>
      <w:r>
        <w:rPr>
          <w:noProof/>
        </w:rPr>
        <w:t>24</w:t>
      </w:r>
      <w:r>
        <w:rPr>
          <w:noProof/>
        </w:rPr>
        <w:fldChar w:fldCharType="end"/>
      </w:r>
    </w:p>
    <w:p w14:paraId="08037A73" w14:textId="1423D338" w:rsidR="003737C1" w:rsidRDefault="003737C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_Toc218773229 \h </w:instrText>
      </w:r>
      <w:r>
        <w:rPr>
          <w:noProof/>
        </w:rPr>
      </w:r>
      <w:r>
        <w:rPr>
          <w:noProof/>
        </w:rPr>
        <w:fldChar w:fldCharType="separate"/>
      </w:r>
      <w:r>
        <w:rPr>
          <w:noProof/>
        </w:rPr>
        <w:t>24</w:t>
      </w:r>
      <w:r>
        <w:rPr>
          <w:noProof/>
        </w:rPr>
        <w:fldChar w:fldCharType="end"/>
      </w:r>
    </w:p>
    <w:p w14:paraId="087D4561" w14:textId="01BE9AAA" w:rsidR="003737C1" w:rsidRDefault="003737C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r>
      <w:r>
        <w:rPr>
          <w:noProof/>
        </w:rPr>
        <w:instrText xml:space="preserve"> PAGEREF _Toc218773230 \h </w:instrText>
      </w:r>
      <w:r>
        <w:rPr>
          <w:noProof/>
        </w:rPr>
      </w:r>
      <w:r>
        <w:rPr>
          <w:noProof/>
        </w:rPr>
        <w:fldChar w:fldCharType="separate"/>
      </w:r>
      <w:r>
        <w:rPr>
          <w:noProof/>
        </w:rPr>
        <w:t>25</w:t>
      </w:r>
      <w:r>
        <w:rPr>
          <w:noProof/>
        </w:rPr>
        <w:fldChar w:fldCharType="end"/>
      </w:r>
    </w:p>
    <w:p w14:paraId="48DB452C" w14:textId="42EA1574" w:rsidR="003737C1" w:rsidRDefault="003737C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_Toc218773231 \h </w:instrText>
      </w:r>
      <w:r>
        <w:rPr>
          <w:noProof/>
        </w:rPr>
      </w:r>
      <w:r>
        <w:rPr>
          <w:noProof/>
        </w:rPr>
        <w:fldChar w:fldCharType="separate"/>
      </w:r>
      <w:r>
        <w:rPr>
          <w:noProof/>
        </w:rPr>
        <w:t>25</w:t>
      </w:r>
      <w:r>
        <w:rPr>
          <w:noProof/>
        </w:rPr>
        <w:fldChar w:fldCharType="end"/>
      </w:r>
    </w:p>
    <w:p w14:paraId="1EF985E6" w14:textId="5B42EBBF" w:rsidR="003737C1" w:rsidRDefault="003737C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_Toc218773232 \h </w:instrText>
      </w:r>
      <w:r>
        <w:rPr>
          <w:noProof/>
        </w:rPr>
      </w:r>
      <w:r>
        <w:rPr>
          <w:noProof/>
        </w:rPr>
        <w:fldChar w:fldCharType="separate"/>
      </w:r>
      <w:r>
        <w:rPr>
          <w:noProof/>
        </w:rPr>
        <w:t>25</w:t>
      </w:r>
      <w:r>
        <w:rPr>
          <w:noProof/>
        </w:rPr>
        <w:fldChar w:fldCharType="end"/>
      </w:r>
    </w:p>
    <w:p w14:paraId="65928505" w14:textId="112B579B" w:rsidR="003737C1" w:rsidRDefault="003737C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_Toc218773233 \h </w:instrText>
      </w:r>
      <w:r>
        <w:rPr>
          <w:noProof/>
        </w:rPr>
      </w:r>
      <w:r>
        <w:rPr>
          <w:noProof/>
        </w:rPr>
        <w:fldChar w:fldCharType="separate"/>
      </w:r>
      <w:r>
        <w:rPr>
          <w:noProof/>
        </w:rPr>
        <w:t>25</w:t>
      </w:r>
      <w:r>
        <w:rPr>
          <w:noProof/>
        </w:rPr>
        <w:fldChar w:fldCharType="end"/>
      </w:r>
    </w:p>
    <w:p w14:paraId="4106010F" w14:textId="68403A95" w:rsidR="003737C1" w:rsidRDefault="003737C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_Toc218773234 \h </w:instrText>
      </w:r>
      <w:r>
        <w:rPr>
          <w:noProof/>
        </w:rPr>
      </w:r>
      <w:r>
        <w:rPr>
          <w:noProof/>
        </w:rPr>
        <w:fldChar w:fldCharType="separate"/>
      </w:r>
      <w:r>
        <w:rPr>
          <w:noProof/>
        </w:rPr>
        <w:t>25</w:t>
      </w:r>
      <w:r>
        <w:rPr>
          <w:noProof/>
        </w:rPr>
        <w:fldChar w:fldCharType="end"/>
      </w:r>
    </w:p>
    <w:p w14:paraId="1E637A09" w14:textId="00BF3003" w:rsidR="003737C1" w:rsidRDefault="003737C1">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_Toc218773235 \h </w:instrText>
      </w:r>
      <w:r>
        <w:rPr>
          <w:noProof/>
        </w:rPr>
      </w:r>
      <w:r>
        <w:rPr>
          <w:noProof/>
        </w:rPr>
        <w:fldChar w:fldCharType="separate"/>
      </w:r>
      <w:r>
        <w:rPr>
          <w:noProof/>
        </w:rPr>
        <w:t>25</w:t>
      </w:r>
      <w:r>
        <w:rPr>
          <w:noProof/>
        </w:rPr>
        <w:fldChar w:fldCharType="end"/>
      </w:r>
    </w:p>
    <w:p w14:paraId="694D8016" w14:textId="5AFEC397" w:rsidR="003737C1" w:rsidRDefault="003737C1">
      <w:pPr>
        <w:pStyle w:val="TOC4"/>
        <w:rPr>
          <w:rFonts w:asciiTheme="minorHAnsi" w:hAnsiTheme="minorHAnsi" w:cstheme="minorBidi"/>
          <w:noProof/>
          <w:kern w:val="2"/>
          <w:sz w:val="24"/>
          <w:szCs w:val="24"/>
          <w:lang w:eastAsia="en-GB"/>
          <w14:ligatures w14:val="standardContextual"/>
        </w:rPr>
      </w:pPr>
      <w:r>
        <w:rPr>
          <w:noProof/>
        </w:rPr>
        <w:t>6.2.4.2</w:t>
      </w:r>
      <w:r>
        <w:rPr>
          <w:rFonts w:asciiTheme="minorHAnsi"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r>
      <w:r>
        <w:rPr>
          <w:noProof/>
        </w:rPr>
        <w:instrText xml:space="preserve"> PAGEREF _Toc218773236 \h </w:instrText>
      </w:r>
      <w:r>
        <w:rPr>
          <w:noProof/>
        </w:rPr>
      </w:r>
      <w:r>
        <w:rPr>
          <w:noProof/>
        </w:rPr>
        <w:fldChar w:fldCharType="separate"/>
      </w:r>
      <w:r>
        <w:rPr>
          <w:noProof/>
        </w:rPr>
        <w:t>25</w:t>
      </w:r>
      <w:r>
        <w:rPr>
          <w:noProof/>
        </w:rPr>
        <w:fldChar w:fldCharType="end"/>
      </w:r>
    </w:p>
    <w:p w14:paraId="5D37BD82" w14:textId="31E7047A" w:rsidR="003737C1" w:rsidRDefault="003737C1">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r>
      <w:r>
        <w:rPr>
          <w:noProof/>
        </w:rPr>
        <w:instrText xml:space="preserve"> PAGEREF _Toc218773237 \h </w:instrText>
      </w:r>
      <w:r>
        <w:rPr>
          <w:noProof/>
        </w:rPr>
      </w:r>
      <w:r>
        <w:rPr>
          <w:noProof/>
        </w:rPr>
        <w:fldChar w:fldCharType="separate"/>
      </w:r>
      <w:r>
        <w:rPr>
          <w:noProof/>
        </w:rPr>
        <w:t>25</w:t>
      </w:r>
      <w:r>
        <w:rPr>
          <w:noProof/>
        </w:rPr>
        <w:fldChar w:fldCharType="end"/>
      </w:r>
    </w:p>
    <w:p w14:paraId="3E6E052F" w14:textId="71218619" w:rsidR="003737C1" w:rsidRDefault="003737C1">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_Toc218773238 \h </w:instrText>
      </w:r>
      <w:r>
        <w:rPr>
          <w:noProof/>
        </w:rPr>
      </w:r>
      <w:r>
        <w:rPr>
          <w:noProof/>
        </w:rPr>
        <w:fldChar w:fldCharType="separate"/>
      </w:r>
      <w:r>
        <w:rPr>
          <w:noProof/>
        </w:rPr>
        <w:t>25</w:t>
      </w:r>
      <w:r>
        <w:rPr>
          <w:noProof/>
        </w:rPr>
        <w:fldChar w:fldCharType="end"/>
      </w:r>
    </w:p>
    <w:p w14:paraId="1DC9B790" w14:textId="40EA613F" w:rsidR="003737C1" w:rsidRDefault="003737C1">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_Toc218773239 \h </w:instrText>
      </w:r>
      <w:r>
        <w:rPr>
          <w:noProof/>
        </w:rPr>
      </w:r>
      <w:r>
        <w:rPr>
          <w:noProof/>
        </w:rPr>
        <w:fldChar w:fldCharType="separate"/>
      </w:r>
      <w:r>
        <w:rPr>
          <w:noProof/>
        </w:rPr>
        <w:t>25</w:t>
      </w:r>
      <w:r>
        <w:rPr>
          <w:noProof/>
        </w:rPr>
        <w:fldChar w:fldCharType="end"/>
      </w:r>
    </w:p>
    <w:p w14:paraId="5E93E0D5" w14:textId="4DBA74BF" w:rsidR="003737C1" w:rsidRDefault="003737C1">
      <w:pPr>
        <w:pStyle w:val="TOC4"/>
        <w:rPr>
          <w:rFonts w:asciiTheme="minorHAnsi" w:hAnsiTheme="minorHAnsi" w:cstheme="minorBidi"/>
          <w:noProof/>
          <w:kern w:val="2"/>
          <w:sz w:val="24"/>
          <w:szCs w:val="24"/>
          <w:lang w:eastAsia="en-GB"/>
          <w14:ligatures w14:val="standardContextual"/>
        </w:rPr>
      </w:pPr>
      <w:r>
        <w:rPr>
          <w:noProof/>
        </w:rPr>
        <w:lastRenderedPageBreak/>
        <w:t>6.3.1.2</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_Toc218773240 \h </w:instrText>
      </w:r>
      <w:r>
        <w:rPr>
          <w:noProof/>
        </w:rPr>
      </w:r>
      <w:r>
        <w:rPr>
          <w:noProof/>
        </w:rPr>
        <w:fldChar w:fldCharType="separate"/>
      </w:r>
      <w:r>
        <w:rPr>
          <w:noProof/>
        </w:rPr>
        <w:t>26</w:t>
      </w:r>
      <w:r>
        <w:rPr>
          <w:noProof/>
        </w:rPr>
        <w:fldChar w:fldCharType="end"/>
      </w:r>
    </w:p>
    <w:p w14:paraId="6A253D31" w14:textId="37418376" w:rsidR="003737C1" w:rsidRDefault="003737C1">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Configuration management document creation procedure</w:t>
      </w:r>
      <w:r>
        <w:rPr>
          <w:noProof/>
        </w:rPr>
        <w:tab/>
      </w:r>
      <w:r>
        <w:rPr>
          <w:noProof/>
        </w:rPr>
        <w:fldChar w:fldCharType="begin"/>
      </w:r>
      <w:r>
        <w:rPr>
          <w:noProof/>
        </w:rPr>
        <w:instrText xml:space="preserve"> PAGEREF _Toc218773241 \h </w:instrText>
      </w:r>
      <w:r>
        <w:rPr>
          <w:noProof/>
        </w:rPr>
      </w:r>
      <w:r>
        <w:rPr>
          <w:noProof/>
        </w:rPr>
        <w:fldChar w:fldCharType="separate"/>
      </w:r>
      <w:r>
        <w:rPr>
          <w:noProof/>
        </w:rPr>
        <w:t>26</w:t>
      </w:r>
      <w:r>
        <w:rPr>
          <w:noProof/>
        </w:rPr>
        <w:fldChar w:fldCharType="end"/>
      </w:r>
    </w:p>
    <w:p w14:paraId="31A97DA2" w14:textId="79E17029" w:rsidR="003737C1" w:rsidRDefault="003737C1">
      <w:pPr>
        <w:pStyle w:val="TOC4"/>
        <w:rPr>
          <w:rFonts w:asciiTheme="minorHAnsi" w:hAnsiTheme="minorHAnsi" w:cstheme="minorBidi"/>
          <w:noProof/>
          <w:kern w:val="2"/>
          <w:sz w:val="24"/>
          <w:szCs w:val="24"/>
          <w:lang w:eastAsia="en-GB"/>
          <w14:ligatures w14:val="standardContextual"/>
        </w:rPr>
      </w:pPr>
      <w:r>
        <w:rPr>
          <w:noProof/>
        </w:rPr>
        <w:t>6.3.2.1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_Toc218773242 \h </w:instrText>
      </w:r>
      <w:r>
        <w:rPr>
          <w:noProof/>
        </w:rPr>
      </w:r>
      <w:r>
        <w:rPr>
          <w:noProof/>
        </w:rPr>
        <w:fldChar w:fldCharType="separate"/>
      </w:r>
      <w:r>
        <w:rPr>
          <w:noProof/>
        </w:rPr>
        <w:t>26</w:t>
      </w:r>
      <w:r>
        <w:rPr>
          <w:noProof/>
        </w:rPr>
        <w:fldChar w:fldCharType="end"/>
      </w:r>
    </w:p>
    <w:p w14:paraId="4E457ADB" w14:textId="3A59A925" w:rsidR="003737C1" w:rsidRDefault="003737C1">
      <w:pPr>
        <w:pStyle w:val="TOC4"/>
        <w:rPr>
          <w:rFonts w:asciiTheme="minorHAnsi" w:hAnsiTheme="minorHAnsi" w:cstheme="minorBidi"/>
          <w:noProof/>
          <w:kern w:val="2"/>
          <w:sz w:val="24"/>
          <w:szCs w:val="24"/>
          <w:lang w:eastAsia="en-GB"/>
          <w14:ligatures w14:val="standardContextual"/>
        </w:rPr>
      </w:pPr>
      <w:r>
        <w:rPr>
          <w:noProof/>
        </w:rPr>
        <w:t>6.3.2.2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r>
      <w:r>
        <w:rPr>
          <w:noProof/>
        </w:rPr>
        <w:instrText xml:space="preserve"> PAGEREF _Toc218773243 \h </w:instrText>
      </w:r>
      <w:r>
        <w:rPr>
          <w:noProof/>
        </w:rPr>
      </w:r>
      <w:r>
        <w:rPr>
          <w:noProof/>
        </w:rPr>
        <w:fldChar w:fldCharType="separate"/>
      </w:r>
      <w:r>
        <w:rPr>
          <w:noProof/>
        </w:rPr>
        <w:t>26</w:t>
      </w:r>
      <w:r>
        <w:rPr>
          <w:noProof/>
        </w:rPr>
        <w:fldChar w:fldCharType="end"/>
      </w:r>
    </w:p>
    <w:p w14:paraId="5A86F694" w14:textId="66EF5445" w:rsidR="003737C1" w:rsidRDefault="003737C1">
      <w:pPr>
        <w:pStyle w:val="TOC4"/>
        <w:rPr>
          <w:rFonts w:asciiTheme="minorHAnsi" w:hAnsiTheme="minorHAnsi" w:cstheme="minorBidi"/>
          <w:noProof/>
          <w:kern w:val="2"/>
          <w:sz w:val="24"/>
          <w:szCs w:val="24"/>
          <w:lang w:eastAsia="en-GB"/>
          <w14:ligatures w14:val="standardContextual"/>
        </w:rPr>
      </w:pPr>
      <w:r>
        <w:rPr>
          <w:noProof/>
        </w:rPr>
        <w:t>6.3.2.3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r>
      <w:r>
        <w:rPr>
          <w:noProof/>
        </w:rPr>
        <w:instrText xml:space="preserve"> PAGEREF _Toc218773244 \h </w:instrText>
      </w:r>
      <w:r>
        <w:rPr>
          <w:noProof/>
        </w:rPr>
      </w:r>
      <w:r>
        <w:rPr>
          <w:noProof/>
        </w:rPr>
        <w:fldChar w:fldCharType="separate"/>
      </w:r>
      <w:r>
        <w:rPr>
          <w:noProof/>
        </w:rPr>
        <w:t>26</w:t>
      </w:r>
      <w:r>
        <w:rPr>
          <w:noProof/>
        </w:rPr>
        <w:fldChar w:fldCharType="end"/>
      </w:r>
    </w:p>
    <w:p w14:paraId="06AE6F80" w14:textId="3E511A5C" w:rsidR="003737C1" w:rsidRDefault="003737C1">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Configuration management document retrieval procedure</w:t>
      </w:r>
      <w:r>
        <w:rPr>
          <w:noProof/>
        </w:rPr>
        <w:tab/>
      </w:r>
      <w:r>
        <w:rPr>
          <w:noProof/>
        </w:rPr>
        <w:fldChar w:fldCharType="begin"/>
      </w:r>
      <w:r>
        <w:rPr>
          <w:noProof/>
        </w:rPr>
        <w:instrText xml:space="preserve"> PAGEREF _Toc218773245 \h </w:instrText>
      </w:r>
      <w:r>
        <w:rPr>
          <w:noProof/>
        </w:rPr>
      </w:r>
      <w:r>
        <w:rPr>
          <w:noProof/>
        </w:rPr>
        <w:fldChar w:fldCharType="separate"/>
      </w:r>
      <w:r>
        <w:rPr>
          <w:noProof/>
        </w:rPr>
        <w:t>26</w:t>
      </w:r>
      <w:r>
        <w:rPr>
          <w:noProof/>
        </w:rPr>
        <w:fldChar w:fldCharType="end"/>
      </w:r>
    </w:p>
    <w:p w14:paraId="6CF82BE8" w14:textId="056BC115" w:rsidR="003737C1" w:rsidRDefault="003737C1">
      <w:pPr>
        <w:pStyle w:val="TOC4"/>
        <w:rPr>
          <w:rFonts w:asciiTheme="minorHAnsi" w:hAnsiTheme="minorHAnsi" w:cstheme="minorBidi"/>
          <w:noProof/>
          <w:kern w:val="2"/>
          <w:sz w:val="24"/>
          <w:szCs w:val="24"/>
          <w:lang w:eastAsia="en-GB"/>
          <w14:ligatures w14:val="standardContextual"/>
        </w:rPr>
      </w:pPr>
      <w:r>
        <w:rPr>
          <w:noProof/>
        </w:rPr>
        <w:t>6.3.3.1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_Toc218773246 \h </w:instrText>
      </w:r>
      <w:r>
        <w:rPr>
          <w:noProof/>
        </w:rPr>
      </w:r>
      <w:r>
        <w:rPr>
          <w:noProof/>
        </w:rPr>
        <w:fldChar w:fldCharType="separate"/>
      </w:r>
      <w:r>
        <w:rPr>
          <w:noProof/>
        </w:rPr>
        <w:t>26</w:t>
      </w:r>
      <w:r>
        <w:rPr>
          <w:noProof/>
        </w:rPr>
        <w:fldChar w:fldCharType="end"/>
      </w:r>
    </w:p>
    <w:p w14:paraId="07B95C25" w14:textId="686B0BFF" w:rsidR="003737C1" w:rsidRDefault="003737C1">
      <w:pPr>
        <w:pStyle w:val="TOC4"/>
        <w:rPr>
          <w:rFonts w:asciiTheme="minorHAnsi" w:hAnsiTheme="minorHAnsi" w:cstheme="minorBidi"/>
          <w:noProof/>
          <w:kern w:val="2"/>
          <w:sz w:val="24"/>
          <w:szCs w:val="24"/>
          <w:lang w:eastAsia="en-GB"/>
          <w14:ligatures w14:val="standardContextual"/>
        </w:rPr>
      </w:pPr>
      <w:r>
        <w:rPr>
          <w:noProof/>
        </w:rPr>
        <w:t>6.3.3.2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_Toc218773247 \h </w:instrText>
      </w:r>
      <w:r>
        <w:rPr>
          <w:noProof/>
        </w:rPr>
      </w:r>
      <w:r>
        <w:rPr>
          <w:noProof/>
        </w:rPr>
        <w:fldChar w:fldCharType="separate"/>
      </w:r>
      <w:r>
        <w:rPr>
          <w:noProof/>
        </w:rPr>
        <w:t>26</w:t>
      </w:r>
      <w:r>
        <w:rPr>
          <w:noProof/>
        </w:rPr>
        <w:fldChar w:fldCharType="end"/>
      </w:r>
    </w:p>
    <w:p w14:paraId="6D10AA77" w14:textId="4C4F5162" w:rsidR="003737C1" w:rsidRDefault="003737C1">
      <w:pPr>
        <w:pStyle w:val="TOC5"/>
        <w:rPr>
          <w:rFonts w:asciiTheme="minorHAnsi" w:hAnsiTheme="minorHAnsi" w:cstheme="minorBidi"/>
          <w:noProof/>
          <w:kern w:val="2"/>
          <w:sz w:val="24"/>
          <w:szCs w:val="24"/>
          <w:lang w:eastAsia="en-GB"/>
          <w14:ligatures w14:val="standardContextual"/>
        </w:rPr>
      </w:pPr>
      <w:r>
        <w:rPr>
          <w:noProof/>
        </w:rPr>
        <w:t>6.3.3.2.1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r>
      <w:r>
        <w:rPr>
          <w:noProof/>
        </w:rPr>
        <w:instrText xml:space="preserve"> PAGEREF _Toc218773248 \h </w:instrText>
      </w:r>
      <w:r>
        <w:rPr>
          <w:noProof/>
        </w:rPr>
      </w:r>
      <w:r>
        <w:rPr>
          <w:noProof/>
        </w:rPr>
        <w:fldChar w:fldCharType="separate"/>
      </w:r>
      <w:r>
        <w:rPr>
          <w:noProof/>
        </w:rPr>
        <w:t>26</w:t>
      </w:r>
      <w:r>
        <w:rPr>
          <w:noProof/>
        </w:rPr>
        <w:fldChar w:fldCharType="end"/>
      </w:r>
    </w:p>
    <w:p w14:paraId="33688BD2" w14:textId="29807508" w:rsidR="003737C1" w:rsidRDefault="003737C1">
      <w:pPr>
        <w:pStyle w:val="TOC5"/>
        <w:rPr>
          <w:rFonts w:asciiTheme="minorHAnsi" w:hAnsiTheme="minorHAnsi" w:cstheme="minorBidi"/>
          <w:noProof/>
          <w:kern w:val="2"/>
          <w:sz w:val="24"/>
          <w:szCs w:val="24"/>
          <w:lang w:eastAsia="en-GB"/>
          <w14:ligatures w14:val="standardContextual"/>
        </w:rPr>
      </w:pPr>
      <w:r>
        <w:rPr>
          <w:noProof/>
        </w:rPr>
        <w:t>6.3.3.2.2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r>
      <w:r>
        <w:rPr>
          <w:noProof/>
        </w:rPr>
        <w:instrText xml:space="preserve"> PAGEREF _Toc218773249 \h </w:instrText>
      </w:r>
      <w:r>
        <w:rPr>
          <w:noProof/>
        </w:rPr>
      </w:r>
      <w:r>
        <w:rPr>
          <w:noProof/>
        </w:rPr>
        <w:fldChar w:fldCharType="separate"/>
      </w:r>
      <w:r>
        <w:rPr>
          <w:noProof/>
        </w:rPr>
        <w:t>26</w:t>
      </w:r>
      <w:r>
        <w:rPr>
          <w:noProof/>
        </w:rPr>
        <w:fldChar w:fldCharType="end"/>
      </w:r>
    </w:p>
    <w:p w14:paraId="4CC8C30B" w14:textId="17C853E6" w:rsidR="003737C1" w:rsidRDefault="003737C1">
      <w:pPr>
        <w:pStyle w:val="TOC5"/>
        <w:rPr>
          <w:rFonts w:asciiTheme="minorHAnsi" w:hAnsiTheme="minorHAnsi" w:cstheme="minorBidi"/>
          <w:noProof/>
          <w:kern w:val="2"/>
          <w:sz w:val="24"/>
          <w:szCs w:val="24"/>
          <w:lang w:eastAsia="en-GB"/>
          <w14:ligatures w14:val="standardContextual"/>
        </w:rPr>
      </w:pPr>
      <w:r>
        <w:rPr>
          <w:noProof/>
        </w:rPr>
        <w:t>6.3.3.2.3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_Toc218773250 \h </w:instrText>
      </w:r>
      <w:r>
        <w:rPr>
          <w:noProof/>
        </w:rPr>
      </w:r>
      <w:r>
        <w:rPr>
          <w:noProof/>
        </w:rPr>
        <w:fldChar w:fldCharType="separate"/>
      </w:r>
      <w:r>
        <w:rPr>
          <w:noProof/>
        </w:rPr>
        <w:t>26</w:t>
      </w:r>
      <w:r>
        <w:rPr>
          <w:noProof/>
        </w:rPr>
        <w:fldChar w:fldCharType="end"/>
      </w:r>
    </w:p>
    <w:p w14:paraId="4CEF48F9" w14:textId="7AD6AD7F" w:rsidR="003737C1" w:rsidRDefault="003737C1">
      <w:pPr>
        <w:pStyle w:val="TOC4"/>
        <w:rPr>
          <w:rFonts w:asciiTheme="minorHAnsi" w:hAnsiTheme="minorHAnsi" w:cstheme="minorBidi"/>
          <w:noProof/>
          <w:kern w:val="2"/>
          <w:sz w:val="24"/>
          <w:szCs w:val="24"/>
          <w:lang w:eastAsia="en-GB"/>
          <w14:ligatures w14:val="standardContextual"/>
        </w:rPr>
      </w:pPr>
      <w:r>
        <w:rPr>
          <w:noProof/>
        </w:rPr>
        <w:t>6.3.3.3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_Toc218773251 \h </w:instrText>
      </w:r>
      <w:r>
        <w:rPr>
          <w:noProof/>
        </w:rPr>
      </w:r>
      <w:r>
        <w:rPr>
          <w:noProof/>
        </w:rPr>
        <w:fldChar w:fldCharType="separate"/>
      </w:r>
      <w:r>
        <w:rPr>
          <w:noProof/>
        </w:rPr>
        <w:t>26</w:t>
      </w:r>
      <w:r>
        <w:rPr>
          <w:noProof/>
        </w:rPr>
        <w:fldChar w:fldCharType="end"/>
      </w:r>
    </w:p>
    <w:p w14:paraId="12CF5958" w14:textId="4533A30C" w:rsidR="003737C1" w:rsidRDefault="003737C1">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Configuration management document update procedure</w:t>
      </w:r>
      <w:r>
        <w:rPr>
          <w:noProof/>
        </w:rPr>
        <w:tab/>
      </w:r>
      <w:r>
        <w:rPr>
          <w:noProof/>
        </w:rPr>
        <w:fldChar w:fldCharType="begin"/>
      </w:r>
      <w:r>
        <w:rPr>
          <w:noProof/>
        </w:rPr>
        <w:instrText xml:space="preserve"> PAGEREF _Toc218773252 \h </w:instrText>
      </w:r>
      <w:r>
        <w:rPr>
          <w:noProof/>
        </w:rPr>
      </w:r>
      <w:r>
        <w:rPr>
          <w:noProof/>
        </w:rPr>
        <w:fldChar w:fldCharType="separate"/>
      </w:r>
      <w:r>
        <w:rPr>
          <w:noProof/>
        </w:rPr>
        <w:t>27</w:t>
      </w:r>
      <w:r>
        <w:rPr>
          <w:noProof/>
        </w:rPr>
        <w:fldChar w:fldCharType="end"/>
      </w:r>
    </w:p>
    <w:p w14:paraId="37A33320" w14:textId="624BD9E4" w:rsidR="003737C1" w:rsidRDefault="003737C1">
      <w:pPr>
        <w:pStyle w:val="TOC4"/>
        <w:rPr>
          <w:rFonts w:asciiTheme="minorHAnsi" w:hAnsiTheme="minorHAnsi" w:cstheme="minorBidi"/>
          <w:noProof/>
          <w:kern w:val="2"/>
          <w:sz w:val="24"/>
          <w:szCs w:val="24"/>
          <w:lang w:eastAsia="en-GB"/>
          <w14:ligatures w14:val="standardContextual"/>
        </w:rPr>
      </w:pPr>
      <w:r>
        <w:rPr>
          <w:noProof/>
        </w:rPr>
        <w:t>6.3.4.1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_Toc218773253 \h </w:instrText>
      </w:r>
      <w:r>
        <w:rPr>
          <w:noProof/>
        </w:rPr>
      </w:r>
      <w:r>
        <w:rPr>
          <w:noProof/>
        </w:rPr>
        <w:fldChar w:fldCharType="separate"/>
      </w:r>
      <w:r>
        <w:rPr>
          <w:noProof/>
        </w:rPr>
        <w:t>27</w:t>
      </w:r>
      <w:r>
        <w:rPr>
          <w:noProof/>
        </w:rPr>
        <w:fldChar w:fldCharType="end"/>
      </w:r>
    </w:p>
    <w:p w14:paraId="0AED2846" w14:textId="309FAAF1" w:rsidR="003737C1" w:rsidRDefault="003737C1">
      <w:pPr>
        <w:pStyle w:val="TOC4"/>
        <w:rPr>
          <w:rFonts w:asciiTheme="minorHAnsi" w:hAnsiTheme="minorHAnsi" w:cstheme="minorBidi"/>
          <w:noProof/>
          <w:kern w:val="2"/>
          <w:sz w:val="24"/>
          <w:szCs w:val="24"/>
          <w:lang w:eastAsia="en-GB"/>
          <w14:ligatures w14:val="standardContextual"/>
        </w:rPr>
      </w:pPr>
      <w:r>
        <w:rPr>
          <w:noProof/>
        </w:rPr>
        <w:t>6.3.4.2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_Toc218773254 \h </w:instrText>
      </w:r>
      <w:r>
        <w:rPr>
          <w:noProof/>
        </w:rPr>
      </w:r>
      <w:r>
        <w:rPr>
          <w:noProof/>
        </w:rPr>
        <w:fldChar w:fldCharType="separate"/>
      </w:r>
      <w:r>
        <w:rPr>
          <w:noProof/>
        </w:rPr>
        <w:t>27</w:t>
      </w:r>
      <w:r>
        <w:rPr>
          <w:noProof/>
        </w:rPr>
        <w:fldChar w:fldCharType="end"/>
      </w:r>
    </w:p>
    <w:p w14:paraId="472EAA25" w14:textId="065A1A79" w:rsidR="003737C1" w:rsidRDefault="003737C1">
      <w:pPr>
        <w:pStyle w:val="TOC4"/>
        <w:rPr>
          <w:rFonts w:asciiTheme="minorHAnsi" w:hAnsiTheme="minorHAnsi" w:cstheme="minorBidi"/>
          <w:noProof/>
          <w:kern w:val="2"/>
          <w:sz w:val="24"/>
          <w:szCs w:val="24"/>
          <w:lang w:eastAsia="en-GB"/>
          <w14:ligatures w14:val="standardContextual"/>
        </w:rPr>
      </w:pPr>
      <w:r>
        <w:rPr>
          <w:noProof/>
        </w:rPr>
        <w:t>6.3.4.3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_Toc218773255 \h </w:instrText>
      </w:r>
      <w:r>
        <w:rPr>
          <w:noProof/>
        </w:rPr>
      </w:r>
      <w:r>
        <w:rPr>
          <w:noProof/>
        </w:rPr>
        <w:fldChar w:fldCharType="separate"/>
      </w:r>
      <w:r>
        <w:rPr>
          <w:noProof/>
        </w:rPr>
        <w:t>27</w:t>
      </w:r>
      <w:r>
        <w:rPr>
          <w:noProof/>
        </w:rPr>
        <w:fldChar w:fldCharType="end"/>
      </w:r>
    </w:p>
    <w:p w14:paraId="6442276E" w14:textId="7A23CA54" w:rsidR="003737C1" w:rsidRDefault="003737C1">
      <w:pPr>
        <w:pStyle w:val="TOC3"/>
        <w:rPr>
          <w:rFonts w:asciiTheme="minorHAnsi" w:hAnsiTheme="minorHAnsi" w:cstheme="minorBidi"/>
          <w:noProof/>
          <w:kern w:val="2"/>
          <w:sz w:val="24"/>
          <w:szCs w:val="24"/>
          <w:lang w:eastAsia="en-GB"/>
          <w14:ligatures w14:val="standardContextual"/>
        </w:rPr>
      </w:pPr>
      <w:r>
        <w:rPr>
          <w:noProof/>
        </w:rPr>
        <w:t>6.3.5</w:t>
      </w:r>
      <w:r>
        <w:rPr>
          <w:rFonts w:asciiTheme="minorHAnsi" w:hAnsiTheme="minorHAnsi" w:cstheme="minorBidi"/>
          <w:noProof/>
          <w:kern w:val="2"/>
          <w:sz w:val="24"/>
          <w:szCs w:val="24"/>
          <w:lang w:eastAsia="en-GB"/>
          <w14:ligatures w14:val="standardContextual"/>
        </w:rPr>
        <w:tab/>
      </w:r>
      <w:r>
        <w:rPr>
          <w:noProof/>
        </w:rPr>
        <w:t>Configuration management document deletion procedure</w:t>
      </w:r>
      <w:r>
        <w:rPr>
          <w:noProof/>
        </w:rPr>
        <w:tab/>
      </w:r>
      <w:r>
        <w:rPr>
          <w:noProof/>
        </w:rPr>
        <w:fldChar w:fldCharType="begin"/>
      </w:r>
      <w:r>
        <w:rPr>
          <w:noProof/>
        </w:rPr>
        <w:instrText xml:space="preserve"> PAGEREF _Toc218773256 \h </w:instrText>
      </w:r>
      <w:r>
        <w:rPr>
          <w:noProof/>
        </w:rPr>
      </w:r>
      <w:r>
        <w:rPr>
          <w:noProof/>
        </w:rPr>
        <w:fldChar w:fldCharType="separate"/>
      </w:r>
      <w:r>
        <w:rPr>
          <w:noProof/>
        </w:rPr>
        <w:t>27</w:t>
      </w:r>
      <w:r>
        <w:rPr>
          <w:noProof/>
        </w:rPr>
        <w:fldChar w:fldCharType="end"/>
      </w:r>
    </w:p>
    <w:p w14:paraId="58EF8691" w14:textId="29E5E5A7" w:rsidR="003737C1" w:rsidRDefault="003737C1">
      <w:pPr>
        <w:pStyle w:val="TOC4"/>
        <w:rPr>
          <w:rFonts w:asciiTheme="minorHAnsi" w:hAnsiTheme="minorHAnsi" w:cstheme="minorBidi"/>
          <w:noProof/>
          <w:kern w:val="2"/>
          <w:sz w:val="24"/>
          <w:szCs w:val="24"/>
          <w:lang w:eastAsia="en-GB"/>
          <w14:ligatures w14:val="standardContextual"/>
        </w:rPr>
      </w:pPr>
      <w:r>
        <w:rPr>
          <w:noProof/>
        </w:rPr>
        <w:t>6.3.5.1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_Toc218773257 \h </w:instrText>
      </w:r>
      <w:r>
        <w:rPr>
          <w:noProof/>
        </w:rPr>
      </w:r>
      <w:r>
        <w:rPr>
          <w:noProof/>
        </w:rPr>
        <w:fldChar w:fldCharType="separate"/>
      </w:r>
      <w:r>
        <w:rPr>
          <w:noProof/>
        </w:rPr>
        <w:t>27</w:t>
      </w:r>
      <w:r>
        <w:rPr>
          <w:noProof/>
        </w:rPr>
        <w:fldChar w:fldCharType="end"/>
      </w:r>
    </w:p>
    <w:p w14:paraId="780A602F" w14:textId="40722318" w:rsidR="003737C1" w:rsidRDefault="003737C1">
      <w:pPr>
        <w:pStyle w:val="TOC4"/>
        <w:rPr>
          <w:rFonts w:asciiTheme="minorHAnsi" w:hAnsiTheme="minorHAnsi" w:cstheme="minorBidi"/>
          <w:noProof/>
          <w:kern w:val="2"/>
          <w:sz w:val="24"/>
          <w:szCs w:val="24"/>
          <w:lang w:eastAsia="en-GB"/>
          <w14:ligatures w14:val="standardContextual"/>
        </w:rPr>
      </w:pPr>
      <w:r>
        <w:rPr>
          <w:noProof/>
        </w:rPr>
        <w:t>6.3.5.2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r>
      <w:r>
        <w:rPr>
          <w:noProof/>
        </w:rPr>
        <w:instrText xml:space="preserve"> PAGEREF _Toc218773258 \h </w:instrText>
      </w:r>
      <w:r>
        <w:rPr>
          <w:noProof/>
        </w:rPr>
      </w:r>
      <w:r>
        <w:rPr>
          <w:noProof/>
        </w:rPr>
        <w:fldChar w:fldCharType="separate"/>
      </w:r>
      <w:r>
        <w:rPr>
          <w:noProof/>
        </w:rPr>
        <w:t>27</w:t>
      </w:r>
      <w:r>
        <w:rPr>
          <w:noProof/>
        </w:rPr>
        <w:fldChar w:fldCharType="end"/>
      </w:r>
    </w:p>
    <w:p w14:paraId="4118E06A" w14:textId="394B85F3" w:rsidR="003737C1" w:rsidRDefault="003737C1">
      <w:pPr>
        <w:pStyle w:val="TOC4"/>
        <w:rPr>
          <w:rFonts w:asciiTheme="minorHAnsi" w:hAnsiTheme="minorHAnsi" w:cstheme="minorBidi"/>
          <w:noProof/>
          <w:kern w:val="2"/>
          <w:sz w:val="24"/>
          <w:szCs w:val="24"/>
          <w:lang w:eastAsia="en-GB"/>
          <w14:ligatures w14:val="standardContextual"/>
        </w:rPr>
      </w:pPr>
      <w:r>
        <w:rPr>
          <w:noProof/>
        </w:rPr>
        <w:t>6.3.5.3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r>
      <w:r>
        <w:rPr>
          <w:noProof/>
        </w:rPr>
        <w:instrText xml:space="preserve"> PAGEREF _Toc218773259 \h </w:instrText>
      </w:r>
      <w:r>
        <w:rPr>
          <w:noProof/>
        </w:rPr>
      </w:r>
      <w:r>
        <w:rPr>
          <w:noProof/>
        </w:rPr>
        <w:fldChar w:fldCharType="separate"/>
      </w:r>
      <w:r>
        <w:rPr>
          <w:noProof/>
        </w:rPr>
        <w:t>27</w:t>
      </w:r>
      <w:r>
        <w:rPr>
          <w:noProof/>
        </w:rPr>
        <w:fldChar w:fldCharType="end"/>
      </w:r>
    </w:p>
    <w:p w14:paraId="7266075D" w14:textId="6D8B51E2" w:rsidR="003737C1" w:rsidRDefault="003737C1">
      <w:pPr>
        <w:pStyle w:val="TOC3"/>
        <w:rPr>
          <w:rFonts w:asciiTheme="minorHAnsi" w:hAnsiTheme="minorHAnsi" w:cstheme="minorBidi"/>
          <w:noProof/>
          <w:kern w:val="2"/>
          <w:sz w:val="24"/>
          <w:szCs w:val="24"/>
          <w:lang w:eastAsia="en-GB"/>
          <w14:ligatures w14:val="standardContextual"/>
        </w:rPr>
      </w:pPr>
      <w:r>
        <w:rPr>
          <w:noProof/>
        </w:rPr>
        <w:t>6.3.6</w:t>
      </w:r>
      <w:r>
        <w:rPr>
          <w:rFonts w:asciiTheme="minorHAnsi" w:hAnsiTheme="minorHAnsi" w:cstheme="minorBidi"/>
          <w:noProof/>
          <w:kern w:val="2"/>
          <w:sz w:val="24"/>
          <w:szCs w:val="24"/>
          <w:lang w:eastAsia="en-GB"/>
          <w14:ligatures w14:val="standardContextual"/>
        </w:rPr>
        <w:tab/>
      </w:r>
      <w:r>
        <w:rPr>
          <w:noProof/>
        </w:rPr>
        <w:t>Configuration management document element creation or replacement procedure</w:t>
      </w:r>
      <w:r>
        <w:rPr>
          <w:noProof/>
        </w:rPr>
        <w:tab/>
      </w:r>
      <w:r>
        <w:rPr>
          <w:noProof/>
        </w:rPr>
        <w:fldChar w:fldCharType="begin"/>
      </w:r>
      <w:r>
        <w:rPr>
          <w:noProof/>
        </w:rPr>
        <w:instrText xml:space="preserve"> PAGEREF _Toc218773260 \h </w:instrText>
      </w:r>
      <w:r>
        <w:rPr>
          <w:noProof/>
        </w:rPr>
      </w:r>
      <w:r>
        <w:rPr>
          <w:noProof/>
        </w:rPr>
        <w:fldChar w:fldCharType="separate"/>
      </w:r>
      <w:r>
        <w:rPr>
          <w:noProof/>
        </w:rPr>
        <w:t>27</w:t>
      </w:r>
      <w:r>
        <w:rPr>
          <w:noProof/>
        </w:rPr>
        <w:fldChar w:fldCharType="end"/>
      </w:r>
    </w:p>
    <w:p w14:paraId="4F357837" w14:textId="3364F232" w:rsidR="003737C1" w:rsidRDefault="003737C1">
      <w:pPr>
        <w:pStyle w:val="TOC4"/>
        <w:rPr>
          <w:rFonts w:asciiTheme="minorHAnsi" w:hAnsiTheme="minorHAnsi" w:cstheme="minorBidi"/>
          <w:noProof/>
          <w:kern w:val="2"/>
          <w:sz w:val="24"/>
          <w:szCs w:val="24"/>
          <w:lang w:eastAsia="en-GB"/>
          <w14:ligatures w14:val="standardContextual"/>
        </w:rPr>
      </w:pPr>
      <w:r>
        <w:rPr>
          <w:noProof/>
        </w:rPr>
        <w:t>6.3.6.1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_Toc218773261 \h </w:instrText>
      </w:r>
      <w:r>
        <w:rPr>
          <w:noProof/>
        </w:rPr>
      </w:r>
      <w:r>
        <w:rPr>
          <w:noProof/>
        </w:rPr>
        <w:fldChar w:fldCharType="separate"/>
      </w:r>
      <w:r>
        <w:rPr>
          <w:noProof/>
        </w:rPr>
        <w:t>27</w:t>
      </w:r>
      <w:r>
        <w:rPr>
          <w:noProof/>
        </w:rPr>
        <w:fldChar w:fldCharType="end"/>
      </w:r>
    </w:p>
    <w:p w14:paraId="5151B284" w14:textId="4970A3B6" w:rsidR="003737C1" w:rsidRDefault="003737C1">
      <w:pPr>
        <w:pStyle w:val="TOC4"/>
        <w:rPr>
          <w:rFonts w:asciiTheme="minorHAnsi" w:hAnsiTheme="minorHAnsi" w:cstheme="minorBidi"/>
          <w:noProof/>
          <w:kern w:val="2"/>
          <w:sz w:val="24"/>
          <w:szCs w:val="24"/>
          <w:lang w:eastAsia="en-GB"/>
          <w14:ligatures w14:val="standardContextual"/>
        </w:rPr>
      </w:pPr>
      <w:r>
        <w:rPr>
          <w:noProof/>
        </w:rPr>
        <w:t>6.3.6.2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_Toc218773262 \h </w:instrText>
      </w:r>
      <w:r>
        <w:rPr>
          <w:noProof/>
        </w:rPr>
      </w:r>
      <w:r>
        <w:rPr>
          <w:noProof/>
        </w:rPr>
        <w:fldChar w:fldCharType="separate"/>
      </w:r>
      <w:r>
        <w:rPr>
          <w:noProof/>
        </w:rPr>
        <w:t>27</w:t>
      </w:r>
      <w:r>
        <w:rPr>
          <w:noProof/>
        </w:rPr>
        <w:fldChar w:fldCharType="end"/>
      </w:r>
    </w:p>
    <w:p w14:paraId="463A584E" w14:textId="63899280" w:rsidR="003737C1" w:rsidRDefault="003737C1">
      <w:pPr>
        <w:pStyle w:val="TOC5"/>
        <w:rPr>
          <w:rFonts w:asciiTheme="minorHAnsi" w:hAnsiTheme="minorHAnsi" w:cstheme="minorBidi"/>
          <w:noProof/>
          <w:kern w:val="2"/>
          <w:sz w:val="24"/>
          <w:szCs w:val="24"/>
          <w:lang w:eastAsia="en-GB"/>
          <w14:ligatures w14:val="standardContextual"/>
        </w:rPr>
      </w:pPr>
      <w:r>
        <w:rPr>
          <w:noProof/>
        </w:rPr>
        <w:t>6.3.6.2.1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_Toc218773263 \h </w:instrText>
      </w:r>
      <w:r>
        <w:rPr>
          <w:noProof/>
        </w:rPr>
      </w:r>
      <w:r>
        <w:rPr>
          <w:noProof/>
        </w:rPr>
        <w:fldChar w:fldCharType="separate"/>
      </w:r>
      <w:r>
        <w:rPr>
          <w:noProof/>
        </w:rPr>
        <w:t>27</w:t>
      </w:r>
      <w:r>
        <w:rPr>
          <w:noProof/>
        </w:rPr>
        <w:fldChar w:fldCharType="end"/>
      </w:r>
    </w:p>
    <w:p w14:paraId="475A86D2" w14:textId="267079BE" w:rsidR="003737C1" w:rsidRDefault="003737C1">
      <w:pPr>
        <w:pStyle w:val="TOC5"/>
        <w:rPr>
          <w:rFonts w:asciiTheme="minorHAnsi" w:hAnsiTheme="minorHAnsi" w:cstheme="minorBidi"/>
          <w:noProof/>
          <w:kern w:val="2"/>
          <w:sz w:val="24"/>
          <w:szCs w:val="24"/>
          <w:lang w:eastAsia="en-GB"/>
          <w14:ligatures w14:val="standardContextual"/>
        </w:rPr>
      </w:pPr>
      <w:r>
        <w:rPr>
          <w:noProof/>
        </w:rPr>
        <w:t>6.3.6.2.2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_Toc218773264 \h </w:instrText>
      </w:r>
      <w:r>
        <w:rPr>
          <w:noProof/>
        </w:rPr>
      </w:r>
      <w:r>
        <w:rPr>
          <w:noProof/>
        </w:rPr>
        <w:fldChar w:fldCharType="separate"/>
      </w:r>
      <w:r>
        <w:rPr>
          <w:noProof/>
        </w:rPr>
        <w:t>28</w:t>
      </w:r>
      <w:r>
        <w:rPr>
          <w:noProof/>
        </w:rPr>
        <w:fldChar w:fldCharType="end"/>
      </w:r>
    </w:p>
    <w:p w14:paraId="76F30200" w14:textId="31292714" w:rsidR="003737C1" w:rsidRDefault="003737C1">
      <w:pPr>
        <w:pStyle w:val="TOC4"/>
        <w:rPr>
          <w:rFonts w:asciiTheme="minorHAnsi" w:hAnsiTheme="minorHAnsi" w:cstheme="minorBidi"/>
          <w:noProof/>
          <w:kern w:val="2"/>
          <w:sz w:val="24"/>
          <w:szCs w:val="24"/>
          <w:lang w:eastAsia="en-GB"/>
          <w14:ligatures w14:val="standardContextual"/>
        </w:rPr>
      </w:pPr>
      <w:r>
        <w:rPr>
          <w:noProof/>
        </w:rPr>
        <w:t>6.3.6.3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_Toc218773265 \h </w:instrText>
      </w:r>
      <w:r>
        <w:rPr>
          <w:noProof/>
        </w:rPr>
      </w:r>
      <w:r>
        <w:rPr>
          <w:noProof/>
        </w:rPr>
        <w:fldChar w:fldCharType="separate"/>
      </w:r>
      <w:r>
        <w:rPr>
          <w:noProof/>
        </w:rPr>
        <w:t>28</w:t>
      </w:r>
      <w:r>
        <w:rPr>
          <w:noProof/>
        </w:rPr>
        <w:fldChar w:fldCharType="end"/>
      </w:r>
    </w:p>
    <w:p w14:paraId="63A0A06D" w14:textId="7CA37774" w:rsidR="003737C1" w:rsidRDefault="003737C1">
      <w:pPr>
        <w:pStyle w:val="TOC3"/>
        <w:rPr>
          <w:rFonts w:asciiTheme="minorHAnsi" w:hAnsiTheme="minorHAnsi" w:cstheme="minorBidi"/>
          <w:noProof/>
          <w:kern w:val="2"/>
          <w:sz w:val="24"/>
          <w:szCs w:val="24"/>
          <w:lang w:eastAsia="en-GB"/>
          <w14:ligatures w14:val="standardContextual"/>
        </w:rPr>
      </w:pPr>
      <w:r w:rsidRPr="00F1790E">
        <w:rPr>
          <w:noProof/>
          <w:lang w:val="fr-FR"/>
        </w:rPr>
        <w:t>6.3.7</w:t>
      </w:r>
      <w:r>
        <w:rPr>
          <w:rFonts w:asciiTheme="minorHAnsi" w:hAnsiTheme="minorHAnsi" w:cstheme="minorBidi"/>
          <w:noProof/>
          <w:kern w:val="2"/>
          <w:sz w:val="24"/>
          <w:szCs w:val="24"/>
          <w:lang w:eastAsia="en-GB"/>
          <w14:ligatures w14:val="standardContextual"/>
        </w:rPr>
        <w:tab/>
      </w:r>
      <w:r w:rsidRPr="00F1790E">
        <w:rPr>
          <w:noProof/>
          <w:lang w:val="fr-FR"/>
        </w:rPr>
        <w:t>Configuration management document element deletion procedure</w:t>
      </w:r>
      <w:r>
        <w:rPr>
          <w:noProof/>
        </w:rPr>
        <w:tab/>
      </w:r>
      <w:r>
        <w:rPr>
          <w:noProof/>
        </w:rPr>
        <w:fldChar w:fldCharType="begin"/>
      </w:r>
      <w:r>
        <w:rPr>
          <w:noProof/>
        </w:rPr>
        <w:instrText xml:space="preserve"> PAGEREF _Toc218773266 \h </w:instrText>
      </w:r>
      <w:r>
        <w:rPr>
          <w:noProof/>
        </w:rPr>
      </w:r>
      <w:r>
        <w:rPr>
          <w:noProof/>
        </w:rPr>
        <w:fldChar w:fldCharType="separate"/>
      </w:r>
      <w:r>
        <w:rPr>
          <w:noProof/>
        </w:rPr>
        <w:t>28</w:t>
      </w:r>
      <w:r>
        <w:rPr>
          <w:noProof/>
        </w:rPr>
        <w:fldChar w:fldCharType="end"/>
      </w:r>
    </w:p>
    <w:p w14:paraId="24375B21" w14:textId="68752DBC" w:rsidR="003737C1" w:rsidRDefault="003737C1">
      <w:pPr>
        <w:pStyle w:val="TOC4"/>
        <w:rPr>
          <w:rFonts w:asciiTheme="minorHAnsi" w:hAnsiTheme="minorHAnsi" w:cstheme="minorBidi"/>
          <w:noProof/>
          <w:kern w:val="2"/>
          <w:sz w:val="24"/>
          <w:szCs w:val="24"/>
          <w:lang w:eastAsia="en-GB"/>
          <w14:ligatures w14:val="standardContextual"/>
        </w:rPr>
      </w:pPr>
      <w:r>
        <w:rPr>
          <w:noProof/>
        </w:rPr>
        <w:t>6.3.7.1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_Toc218773267 \h </w:instrText>
      </w:r>
      <w:r>
        <w:rPr>
          <w:noProof/>
        </w:rPr>
      </w:r>
      <w:r>
        <w:rPr>
          <w:noProof/>
        </w:rPr>
        <w:fldChar w:fldCharType="separate"/>
      </w:r>
      <w:r>
        <w:rPr>
          <w:noProof/>
        </w:rPr>
        <w:t>28</w:t>
      </w:r>
      <w:r>
        <w:rPr>
          <w:noProof/>
        </w:rPr>
        <w:fldChar w:fldCharType="end"/>
      </w:r>
    </w:p>
    <w:p w14:paraId="7AAFB92E" w14:textId="3C88CC02" w:rsidR="003737C1" w:rsidRDefault="003737C1">
      <w:pPr>
        <w:pStyle w:val="TOC4"/>
        <w:rPr>
          <w:rFonts w:asciiTheme="minorHAnsi" w:hAnsiTheme="minorHAnsi" w:cstheme="minorBidi"/>
          <w:noProof/>
          <w:kern w:val="2"/>
          <w:sz w:val="24"/>
          <w:szCs w:val="24"/>
          <w:lang w:eastAsia="en-GB"/>
          <w14:ligatures w14:val="standardContextual"/>
        </w:rPr>
      </w:pPr>
      <w:r>
        <w:rPr>
          <w:noProof/>
        </w:rPr>
        <w:t>6.3.7.2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_Toc218773268 \h </w:instrText>
      </w:r>
      <w:r>
        <w:rPr>
          <w:noProof/>
        </w:rPr>
      </w:r>
      <w:r>
        <w:rPr>
          <w:noProof/>
        </w:rPr>
        <w:fldChar w:fldCharType="separate"/>
      </w:r>
      <w:r>
        <w:rPr>
          <w:noProof/>
        </w:rPr>
        <w:t>28</w:t>
      </w:r>
      <w:r>
        <w:rPr>
          <w:noProof/>
        </w:rPr>
        <w:fldChar w:fldCharType="end"/>
      </w:r>
    </w:p>
    <w:p w14:paraId="426022C1" w14:textId="279573D5" w:rsidR="003737C1" w:rsidRDefault="003737C1">
      <w:pPr>
        <w:pStyle w:val="TOC5"/>
        <w:rPr>
          <w:rFonts w:asciiTheme="minorHAnsi" w:hAnsiTheme="minorHAnsi" w:cstheme="minorBidi"/>
          <w:noProof/>
          <w:kern w:val="2"/>
          <w:sz w:val="24"/>
          <w:szCs w:val="24"/>
          <w:lang w:eastAsia="en-GB"/>
          <w14:ligatures w14:val="standardContextual"/>
        </w:rPr>
      </w:pPr>
      <w:r>
        <w:rPr>
          <w:noProof/>
        </w:rPr>
        <w:t>6.3.7.2.1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_Toc218773269 \h </w:instrText>
      </w:r>
      <w:r>
        <w:rPr>
          <w:noProof/>
        </w:rPr>
      </w:r>
      <w:r>
        <w:rPr>
          <w:noProof/>
        </w:rPr>
        <w:fldChar w:fldCharType="separate"/>
      </w:r>
      <w:r>
        <w:rPr>
          <w:noProof/>
        </w:rPr>
        <w:t>28</w:t>
      </w:r>
      <w:r>
        <w:rPr>
          <w:noProof/>
        </w:rPr>
        <w:fldChar w:fldCharType="end"/>
      </w:r>
    </w:p>
    <w:p w14:paraId="7D22287E" w14:textId="5B1ECE56" w:rsidR="003737C1" w:rsidRDefault="003737C1">
      <w:pPr>
        <w:pStyle w:val="TOC5"/>
        <w:rPr>
          <w:rFonts w:asciiTheme="minorHAnsi" w:hAnsiTheme="minorHAnsi" w:cstheme="minorBidi"/>
          <w:noProof/>
          <w:kern w:val="2"/>
          <w:sz w:val="24"/>
          <w:szCs w:val="24"/>
          <w:lang w:eastAsia="en-GB"/>
          <w14:ligatures w14:val="standardContextual"/>
        </w:rPr>
      </w:pPr>
      <w:r>
        <w:rPr>
          <w:noProof/>
        </w:rPr>
        <w:t>6.3.7.2.2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_Toc218773270 \h </w:instrText>
      </w:r>
      <w:r>
        <w:rPr>
          <w:noProof/>
        </w:rPr>
      </w:r>
      <w:r>
        <w:rPr>
          <w:noProof/>
        </w:rPr>
        <w:fldChar w:fldCharType="separate"/>
      </w:r>
      <w:r>
        <w:rPr>
          <w:noProof/>
        </w:rPr>
        <w:t>28</w:t>
      </w:r>
      <w:r>
        <w:rPr>
          <w:noProof/>
        </w:rPr>
        <w:fldChar w:fldCharType="end"/>
      </w:r>
    </w:p>
    <w:p w14:paraId="22785692" w14:textId="74D213D1" w:rsidR="003737C1" w:rsidRDefault="003737C1">
      <w:pPr>
        <w:pStyle w:val="TOC4"/>
        <w:rPr>
          <w:rFonts w:asciiTheme="minorHAnsi" w:hAnsiTheme="minorHAnsi" w:cstheme="minorBidi"/>
          <w:noProof/>
          <w:kern w:val="2"/>
          <w:sz w:val="24"/>
          <w:szCs w:val="24"/>
          <w:lang w:eastAsia="en-GB"/>
          <w14:ligatures w14:val="standardContextual"/>
        </w:rPr>
      </w:pPr>
      <w:r>
        <w:rPr>
          <w:noProof/>
        </w:rPr>
        <w:t>6.3.7.3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_Toc218773271 \h </w:instrText>
      </w:r>
      <w:r>
        <w:rPr>
          <w:noProof/>
        </w:rPr>
      </w:r>
      <w:r>
        <w:rPr>
          <w:noProof/>
        </w:rPr>
        <w:fldChar w:fldCharType="separate"/>
      </w:r>
      <w:r>
        <w:rPr>
          <w:noProof/>
        </w:rPr>
        <w:t>28</w:t>
      </w:r>
      <w:r>
        <w:rPr>
          <w:noProof/>
        </w:rPr>
        <w:fldChar w:fldCharType="end"/>
      </w:r>
    </w:p>
    <w:p w14:paraId="7D9DEEFC" w14:textId="2B4673DD" w:rsidR="003737C1" w:rsidRDefault="003737C1">
      <w:pPr>
        <w:pStyle w:val="TOC3"/>
        <w:rPr>
          <w:rFonts w:asciiTheme="minorHAnsi" w:hAnsiTheme="minorHAnsi" w:cstheme="minorBidi"/>
          <w:noProof/>
          <w:kern w:val="2"/>
          <w:sz w:val="24"/>
          <w:szCs w:val="24"/>
          <w:lang w:eastAsia="en-GB"/>
          <w14:ligatures w14:val="standardContextual"/>
        </w:rPr>
      </w:pPr>
      <w:r>
        <w:rPr>
          <w:noProof/>
        </w:rPr>
        <w:t>6.3.8</w:t>
      </w:r>
      <w:r>
        <w:rPr>
          <w:rFonts w:asciiTheme="minorHAnsi" w:hAnsiTheme="minorHAnsi" w:cstheme="minorBidi"/>
          <w:noProof/>
          <w:kern w:val="2"/>
          <w:sz w:val="24"/>
          <w:szCs w:val="24"/>
          <w:lang w:eastAsia="en-GB"/>
          <w14:ligatures w14:val="standardContextual"/>
        </w:rPr>
        <w:tab/>
      </w:r>
      <w:r>
        <w:rPr>
          <w:noProof/>
        </w:rPr>
        <w:t>Configuration management document element fetching procedure</w:t>
      </w:r>
      <w:r>
        <w:rPr>
          <w:noProof/>
        </w:rPr>
        <w:tab/>
      </w:r>
      <w:r>
        <w:rPr>
          <w:noProof/>
        </w:rPr>
        <w:fldChar w:fldCharType="begin"/>
      </w:r>
      <w:r>
        <w:rPr>
          <w:noProof/>
        </w:rPr>
        <w:instrText xml:space="preserve"> PAGEREF _Toc218773272 \h </w:instrText>
      </w:r>
      <w:r>
        <w:rPr>
          <w:noProof/>
        </w:rPr>
      </w:r>
      <w:r>
        <w:rPr>
          <w:noProof/>
        </w:rPr>
        <w:fldChar w:fldCharType="separate"/>
      </w:r>
      <w:r>
        <w:rPr>
          <w:noProof/>
        </w:rPr>
        <w:t>28</w:t>
      </w:r>
      <w:r>
        <w:rPr>
          <w:noProof/>
        </w:rPr>
        <w:fldChar w:fldCharType="end"/>
      </w:r>
    </w:p>
    <w:p w14:paraId="2EE6327C" w14:textId="3216C40D" w:rsidR="003737C1" w:rsidRDefault="003737C1">
      <w:pPr>
        <w:pStyle w:val="TOC4"/>
        <w:rPr>
          <w:rFonts w:asciiTheme="minorHAnsi" w:hAnsiTheme="minorHAnsi" w:cstheme="minorBidi"/>
          <w:noProof/>
          <w:kern w:val="2"/>
          <w:sz w:val="24"/>
          <w:szCs w:val="24"/>
          <w:lang w:eastAsia="en-GB"/>
          <w14:ligatures w14:val="standardContextual"/>
        </w:rPr>
      </w:pPr>
      <w:r>
        <w:rPr>
          <w:noProof/>
        </w:rPr>
        <w:t>6.3.8.1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_Toc218773273 \h </w:instrText>
      </w:r>
      <w:r>
        <w:rPr>
          <w:noProof/>
        </w:rPr>
      </w:r>
      <w:r>
        <w:rPr>
          <w:noProof/>
        </w:rPr>
        <w:fldChar w:fldCharType="separate"/>
      </w:r>
      <w:r>
        <w:rPr>
          <w:noProof/>
        </w:rPr>
        <w:t>28</w:t>
      </w:r>
      <w:r>
        <w:rPr>
          <w:noProof/>
        </w:rPr>
        <w:fldChar w:fldCharType="end"/>
      </w:r>
    </w:p>
    <w:p w14:paraId="502B791E" w14:textId="73C12C33" w:rsidR="003737C1" w:rsidRDefault="003737C1">
      <w:pPr>
        <w:pStyle w:val="TOC4"/>
        <w:rPr>
          <w:rFonts w:asciiTheme="minorHAnsi" w:hAnsiTheme="minorHAnsi" w:cstheme="minorBidi"/>
          <w:noProof/>
          <w:kern w:val="2"/>
          <w:sz w:val="24"/>
          <w:szCs w:val="24"/>
          <w:lang w:eastAsia="en-GB"/>
          <w14:ligatures w14:val="standardContextual"/>
        </w:rPr>
      </w:pPr>
      <w:r>
        <w:rPr>
          <w:noProof/>
        </w:rPr>
        <w:t>6.3.8.2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_Toc218773274 \h </w:instrText>
      </w:r>
      <w:r>
        <w:rPr>
          <w:noProof/>
        </w:rPr>
      </w:r>
      <w:r>
        <w:rPr>
          <w:noProof/>
        </w:rPr>
        <w:fldChar w:fldCharType="separate"/>
      </w:r>
      <w:r>
        <w:rPr>
          <w:noProof/>
        </w:rPr>
        <w:t>28</w:t>
      </w:r>
      <w:r>
        <w:rPr>
          <w:noProof/>
        </w:rPr>
        <w:fldChar w:fldCharType="end"/>
      </w:r>
    </w:p>
    <w:p w14:paraId="2ED244F9" w14:textId="6E9DBC9E" w:rsidR="003737C1" w:rsidRDefault="003737C1">
      <w:pPr>
        <w:pStyle w:val="TOC5"/>
        <w:rPr>
          <w:rFonts w:asciiTheme="minorHAnsi" w:hAnsiTheme="minorHAnsi" w:cstheme="minorBidi"/>
          <w:noProof/>
          <w:kern w:val="2"/>
          <w:sz w:val="24"/>
          <w:szCs w:val="24"/>
          <w:lang w:eastAsia="en-GB"/>
          <w14:ligatures w14:val="standardContextual"/>
        </w:rPr>
      </w:pPr>
      <w:r>
        <w:rPr>
          <w:noProof/>
        </w:rPr>
        <w:t>6.3.8.2.1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_Toc218773275 \h </w:instrText>
      </w:r>
      <w:r>
        <w:rPr>
          <w:noProof/>
        </w:rPr>
      </w:r>
      <w:r>
        <w:rPr>
          <w:noProof/>
        </w:rPr>
        <w:fldChar w:fldCharType="separate"/>
      </w:r>
      <w:r>
        <w:rPr>
          <w:noProof/>
        </w:rPr>
        <w:t>28</w:t>
      </w:r>
      <w:r>
        <w:rPr>
          <w:noProof/>
        </w:rPr>
        <w:fldChar w:fldCharType="end"/>
      </w:r>
    </w:p>
    <w:p w14:paraId="53ACCC76" w14:textId="43C9D9ED" w:rsidR="003737C1" w:rsidRDefault="003737C1">
      <w:pPr>
        <w:pStyle w:val="TOC5"/>
        <w:rPr>
          <w:rFonts w:asciiTheme="minorHAnsi" w:hAnsiTheme="minorHAnsi" w:cstheme="minorBidi"/>
          <w:noProof/>
          <w:kern w:val="2"/>
          <w:sz w:val="24"/>
          <w:szCs w:val="24"/>
          <w:lang w:eastAsia="en-GB"/>
          <w14:ligatures w14:val="standardContextual"/>
        </w:rPr>
      </w:pPr>
      <w:r>
        <w:rPr>
          <w:noProof/>
        </w:rPr>
        <w:t>6.3.8.2.2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_Toc218773276 \h </w:instrText>
      </w:r>
      <w:r>
        <w:rPr>
          <w:noProof/>
        </w:rPr>
      </w:r>
      <w:r>
        <w:rPr>
          <w:noProof/>
        </w:rPr>
        <w:fldChar w:fldCharType="separate"/>
      </w:r>
      <w:r>
        <w:rPr>
          <w:noProof/>
        </w:rPr>
        <w:t>29</w:t>
      </w:r>
      <w:r>
        <w:rPr>
          <w:noProof/>
        </w:rPr>
        <w:fldChar w:fldCharType="end"/>
      </w:r>
    </w:p>
    <w:p w14:paraId="272CBA10" w14:textId="19E1C4AE" w:rsidR="003737C1" w:rsidRDefault="003737C1">
      <w:pPr>
        <w:pStyle w:val="TOC5"/>
        <w:rPr>
          <w:rFonts w:asciiTheme="minorHAnsi" w:hAnsiTheme="minorHAnsi" w:cstheme="minorBidi"/>
          <w:noProof/>
          <w:kern w:val="2"/>
          <w:sz w:val="24"/>
          <w:szCs w:val="24"/>
          <w:lang w:eastAsia="en-GB"/>
          <w14:ligatures w14:val="standardContextual"/>
        </w:rPr>
      </w:pPr>
      <w:r>
        <w:rPr>
          <w:noProof/>
        </w:rPr>
        <w:t>6.3.8.2.3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_Toc218773277 \h </w:instrText>
      </w:r>
      <w:r>
        <w:rPr>
          <w:noProof/>
        </w:rPr>
      </w:r>
      <w:r>
        <w:rPr>
          <w:noProof/>
        </w:rPr>
        <w:fldChar w:fldCharType="separate"/>
      </w:r>
      <w:r>
        <w:rPr>
          <w:noProof/>
        </w:rPr>
        <w:t>29</w:t>
      </w:r>
      <w:r>
        <w:rPr>
          <w:noProof/>
        </w:rPr>
        <w:fldChar w:fldCharType="end"/>
      </w:r>
    </w:p>
    <w:p w14:paraId="79EAC091" w14:textId="1698BAE7" w:rsidR="003737C1" w:rsidRDefault="003737C1">
      <w:pPr>
        <w:pStyle w:val="TOC4"/>
        <w:rPr>
          <w:rFonts w:asciiTheme="minorHAnsi" w:hAnsiTheme="minorHAnsi" w:cstheme="minorBidi"/>
          <w:noProof/>
          <w:kern w:val="2"/>
          <w:sz w:val="24"/>
          <w:szCs w:val="24"/>
          <w:lang w:eastAsia="en-GB"/>
          <w14:ligatures w14:val="standardContextual"/>
        </w:rPr>
      </w:pPr>
      <w:r>
        <w:rPr>
          <w:noProof/>
        </w:rPr>
        <w:t>6.3.8.3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_Toc218773278 \h </w:instrText>
      </w:r>
      <w:r>
        <w:rPr>
          <w:noProof/>
        </w:rPr>
      </w:r>
      <w:r>
        <w:rPr>
          <w:noProof/>
        </w:rPr>
        <w:fldChar w:fldCharType="separate"/>
      </w:r>
      <w:r>
        <w:rPr>
          <w:noProof/>
        </w:rPr>
        <w:t>29</w:t>
      </w:r>
      <w:r>
        <w:rPr>
          <w:noProof/>
        </w:rPr>
        <w:fldChar w:fldCharType="end"/>
      </w:r>
    </w:p>
    <w:p w14:paraId="3DEA62D4" w14:textId="5CEBE032" w:rsidR="003737C1" w:rsidRDefault="003737C1">
      <w:pPr>
        <w:pStyle w:val="TOC3"/>
        <w:rPr>
          <w:rFonts w:asciiTheme="minorHAnsi" w:hAnsiTheme="minorHAnsi" w:cstheme="minorBidi"/>
          <w:noProof/>
          <w:kern w:val="2"/>
          <w:sz w:val="24"/>
          <w:szCs w:val="24"/>
          <w:lang w:eastAsia="en-GB"/>
          <w14:ligatures w14:val="standardContextual"/>
        </w:rPr>
      </w:pPr>
      <w:r>
        <w:rPr>
          <w:noProof/>
        </w:rPr>
        <w:t>6.3.9</w:t>
      </w:r>
      <w:r>
        <w:rPr>
          <w:rFonts w:asciiTheme="minorHAnsi" w:hAnsiTheme="minorHAnsi" w:cstheme="minorBidi"/>
          <w:noProof/>
          <w:kern w:val="2"/>
          <w:sz w:val="24"/>
          <w:szCs w:val="24"/>
          <w:lang w:eastAsia="en-GB"/>
          <w14:ligatures w14:val="standardContextual"/>
        </w:rPr>
        <w:tab/>
      </w:r>
      <w:r>
        <w:rPr>
          <w:noProof/>
        </w:rPr>
        <w:t>Configuration management document attribute creation or replacement procedure</w:t>
      </w:r>
      <w:r>
        <w:rPr>
          <w:noProof/>
        </w:rPr>
        <w:tab/>
      </w:r>
      <w:r>
        <w:rPr>
          <w:noProof/>
        </w:rPr>
        <w:fldChar w:fldCharType="begin"/>
      </w:r>
      <w:r>
        <w:rPr>
          <w:noProof/>
        </w:rPr>
        <w:instrText xml:space="preserve"> PAGEREF _Toc218773279 \h </w:instrText>
      </w:r>
      <w:r>
        <w:rPr>
          <w:noProof/>
        </w:rPr>
      </w:r>
      <w:r>
        <w:rPr>
          <w:noProof/>
        </w:rPr>
        <w:fldChar w:fldCharType="separate"/>
      </w:r>
      <w:r>
        <w:rPr>
          <w:noProof/>
        </w:rPr>
        <w:t>29</w:t>
      </w:r>
      <w:r>
        <w:rPr>
          <w:noProof/>
        </w:rPr>
        <w:fldChar w:fldCharType="end"/>
      </w:r>
    </w:p>
    <w:p w14:paraId="63DE2512" w14:textId="577674A6" w:rsidR="003737C1" w:rsidRDefault="003737C1">
      <w:pPr>
        <w:pStyle w:val="TOC4"/>
        <w:rPr>
          <w:rFonts w:asciiTheme="minorHAnsi" w:hAnsiTheme="minorHAnsi" w:cstheme="minorBidi"/>
          <w:noProof/>
          <w:kern w:val="2"/>
          <w:sz w:val="24"/>
          <w:szCs w:val="24"/>
          <w:lang w:eastAsia="en-GB"/>
          <w14:ligatures w14:val="standardContextual"/>
        </w:rPr>
      </w:pPr>
      <w:r>
        <w:rPr>
          <w:noProof/>
        </w:rPr>
        <w:t>6.3.9.1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_Toc218773280 \h </w:instrText>
      </w:r>
      <w:r>
        <w:rPr>
          <w:noProof/>
        </w:rPr>
      </w:r>
      <w:r>
        <w:rPr>
          <w:noProof/>
        </w:rPr>
        <w:fldChar w:fldCharType="separate"/>
      </w:r>
      <w:r>
        <w:rPr>
          <w:noProof/>
        </w:rPr>
        <w:t>29</w:t>
      </w:r>
      <w:r>
        <w:rPr>
          <w:noProof/>
        </w:rPr>
        <w:fldChar w:fldCharType="end"/>
      </w:r>
    </w:p>
    <w:p w14:paraId="5C411D5F" w14:textId="4BA2DDF5" w:rsidR="003737C1" w:rsidRDefault="003737C1">
      <w:pPr>
        <w:pStyle w:val="TOC4"/>
        <w:rPr>
          <w:rFonts w:asciiTheme="minorHAnsi" w:hAnsiTheme="minorHAnsi" w:cstheme="minorBidi"/>
          <w:noProof/>
          <w:kern w:val="2"/>
          <w:sz w:val="24"/>
          <w:szCs w:val="24"/>
          <w:lang w:eastAsia="en-GB"/>
          <w14:ligatures w14:val="standardContextual"/>
        </w:rPr>
      </w:pPr>
      <w:r>
        <w:rPr>
          <w:noProof/>
        </w:rPr>
        <w:t>6.3.9.2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_Toc218773281 \h </w:instrText>
      </w:r>
      <w:r>
        <w:rPr>
          <w:noProof/>
        </w:rPr>
      </w:r>
      <w:r>
        <w:rPr>
          <w:noProof/>
        </w:rPr>
        <w:fldChar w:fldCharType="separate"/>
      </w:r>
      <w:r>
        <w:rPr>
          <w:noProof/>
        </w:rPr>
        <w:t>29</w:t>
      </w:r>
      <w:r>
        <w:rPr>
          <w:noProof/>
        </w:rPr>
        <w:fldChar w:fldCharType="end"/>
      </w:r>
    </w:p>
    <w:p w14:paraId="4910ACB0" w14:textId="549D3A76" w:rsidR="003737C1" w:rsidRDefault="003737C1">
      <w:pPr>
        <w:pStyle w:val="TOC5"/>
        <w:rPr>
          <w:rFonts w:asciiTheme="minorHAnsi" w:hAnsiTheme="minorHAnsi" w:cstheme="minorBidi"/>
          <w:noProof/>
          <w:kern w:val="2"/>
          <w:sz w:val="24"/>
          <w:szCs w:val="24"/>
          <w:lang w:eastAsia="en-GB"/>
          <w14:ligatures w14:val="standardContextual"/>
        </w:rPr>
      </w:pPr>
      <w:r>
        <w:rPr>
          <w:noProof/>
        </w:rPr>
        <w:t>6.3.9.2.1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_Toc218773282 \h </w:instrText>
      </w:r>
      <w:r>
        <w:rPr>
          <w:noProof/>
        </w:rPr>
      </w:r>
      <w:r>
        <w:rPr>
          <w:noProof/>
        </w:rPr>
        <w:fldChar w:fldCharType="separate"/>
      </w:r>
      <w:r>
        <w:rPr>
          <w:noProof/>
        </w:rPr>
        <w:t>29</w:t>
      </w:r>
      <w:r>
        <w:rPr>
          <w:noProof/>
        </w:rPr>
        <w:fldChar w:fldCharType="end"/>
      </w:r>
    </w:p>
    <w:p w14:paraId="1FBDBA59" w14:textId="1D8FCFDE" w:rsidR="003737C1" w:rsidRDefault="003737C1">
      <w:pPr>
        <w:pStyle w:val="TOC5"/>
        <w:rPr>
          <w:rFonts w:asciiTheme="minorHAnsi" w:hAnsiTheme="minorHAnsi" w:cstheme="minorBidi"/>
          <w:noProof/>
          <w:kern w:val="2"/>
          <w:sz w:val="24"/>
          <w:szCs w:val="24"/>
          <w:lang w:eastAsia="en-GB"/>
          <w14:ligatures w14:val="standardContextual"/>
        </w:rPr>
      </w:pPr>
      <w:r>
        <w:rPr>
          <w:noProof/>
        </w:rPr>
        <w:t>6.3.9.2.2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_Toc218773283 \h </w:instrText>
      </w:r>
      <w:r>
        <w:rPr>
          <w:noProof/>
        </w:rPr>
      </w:r>
      <w:r>
        <w:rPr>
          <w:noProof/>
        </w:rPr>
        <w:fldChar w:fldCharType="separate"/>
      </w:r>
      <w:r>
        <w:rPr>
          <w:noProof/>
        </w:rPr>
        <w:t>29</w:t>
      </w:r>
      <w:r>
        <w:rPr>
          <w:noProof/>
        </w:rPr>
        <w:fldChar w:fldCharType="end"/>
      </w:r>
    </w:p>
    <w:p w14:paraId="4CA2BD13" w14:textId="3FE4BD55" w:rsidR="003737C1" w:rsidRDefault="003737C1">
      <w:pPr>
        <w:pStyle w:val="TOC4"/>
        <w:rPr>
          <w:rFonts w:asciiTheme="minorHAnsi" w:hAnsiTheme="minorHAnsi" w:cstheme="minorBidi"/>
          <w:noProof/>
          <w:kern w:val="2"/>
          <w:sz w:val="24"/>
          <w:szCs w:val="24"/>
          <w:lang w:eastAsia="en-GB"/>
          <w14:ligatures w14:val="standardContextual"/>
        </w:rPr>
      </w:pPr>
      <w:r>
        <w:rPr>
          <w:noProof/>
        </w:rPr>
        <w:t>6.3.9.3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_Toc218773284 \h </w:instrText>
      </w:r>
      <w:r>
        <w:rPr>
          <w:noProof/>
        </w:rPr>
      </w:r>
      <w:r>
        <w:rPr>
          <w:noProof/>
        </w:rPr>
        <w:fldChar w:fldCharType="separate"/>
      </w:r>
      <w:r>
        <w:rPr>
          <w:noProof/>
        </w:rPr>
        <w:t>29</w:t>
      </w:r>
      <w:r>
        <w:rPr>
          <w:noProof/>
        </w:rPr>
        <w:fldChar w:fldCharType="end"/>
      </w:r>
    </w:p>
    <w:p w14:paraId="1A3C6C74" w14:textId="2F0C0CF0" w:rsidR="003737C1" w:rsidRDefault="003737C1">
      <w:pPr>
        <w:pStyle w:val="TOC3"/>
        <w:rPr>
          <w:rFonts w:asciiTheme="minorHAnsi" w:hAnsiTheme="minorHAnsi" w:cstheme="minorBidi"/>
          <w:noProof/>
          <w:kern w:val="2"/>
          <w:sz w:val="24"/>
          <w:szCs w:val="24"/>
          <w:lang w:eastAsia="en-GB"/>
          <w14:ligatures w14:val="standardContextual"/>
        </w:rPr>
      </w:pPr>
      <w:r w:rsidRPr="00F1790E">
        <w:rPr>
          <w:noProof/>
          <w:lang w:val="fr-FR"/>
        </w:rPr>
        <w:t>6.3.10</w:t>
      </w:r>
      <w:r>
        <w:rPr>
          <w:rFonts w:asciiTheme="minorHAnsi" w:hAnsiTheme="minorHAnsi" w:cstheme="minorBidi"/>
          <w:noProof/>
          <w:kern w:val="2"/>
          <w:sz w:val="24"/>
          <w:szCs w:val="24"/>
          <w:lang w:eastAsia="en-GB"/>
          <w14:ligatures w14:val="standardContextual"/>
        </w:rPr>
        <w:tab/>
      </w:r>
      <w:r w:rsidRPr="00F1790E">
        <w:rPr>
          <w:noProof/>
          <w:lang w:val="fr-FR"/>
        </w:rPr>
        <w:t>Configuration management document attribute deletion procedure</w:t>
      </w:r>
      <w:r>
        <w:rPr>
          <w:noProof/>
        </w:rPr>
        <w:tab/>
      </w:r>
      <w:r>
        <w:rPr>
          <w:noProof/>
        </w:rPr>
        <w:fldChar w:fldCharType="begin"/>
      </w:r>
      <w:r>
        <w:rPr>
          <w:noProof/>
        </w:rPr>
        <w:instrText xml:space="preserve"> PAGEREF _Toc218773285 \h </w:instrText>
      </w:r>
      <w:r>
        <w:rPr>
          <w:noProof/>
        </w:rPr>
      </w:r>
      <w:r>
        <w:rPr>
          <w:noProof/>
        </w:rPr>
        <w:fldChar w:fldCharType="separate"/>
      </w:r>
      <w:r>
        <w:rPr>
          <w:noProof/>
        </w:rPr>
        <w:t>29</w:t>
      </w:r>
      <w:r>
        <w:rPr>
          <w:noProof/>
        </w:rPr>
        <w:fldChar w:fldCharType="end"/>
      </w:r>
    </w:p>
    <w:p w14:paraId="1B195CDC" w14:textId="4EEB185A" w:rsidR="003737C1" w:rsidRDefault="003737C1">
      <w:pPr>
        <w:pStyle w:val="TOC4"/>
        <w:rPr>
          <w:rFonts w:asciiTheme="minorHAnsi" w:hAnsiTheme="minorHAnsi" w:cstheme="minorBidi"/>
          <w:noProof/>
          <w:kern w:val="2"/>
          <w:sz w:val="24"/>
          <w:szCs w:val="24"/>
          <w:lang w:eastAsia="en-GB"/>
          <w14:ligatures w14:val="standardContextual"/>
        </w:rPr>
      </w:pPr>
      <w:r>
        <w:rPr>
          <w:noProof/>
        </w:rPr>
        <w:t>6.3.10.1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_Toc218773286 \h </w:instrText>
      </w:r>
      <w:r>
        <w:rPr>
          <w:noProof/>
        </w:rPr>
      </w:r>
      <w:r>
        <w:rPr>
          <w:noProof/>
        </w:rPr>
        <w:fldChar w:fldCharType="separate"/>
      </w:r>
      <w:r>
        <w:rPr>
          <w:noProof/>
        </w:rPr>
        <w:t>29</w:t>
      </w:r>
      <w:r>
        <w:rPr>
          <w:noProof/>
        </w:rPr>
        <w:fldChar w:fldCharType="end"/>
      </w:r>
    </w:p>
    <w:p w14:paraId="370C18AC" w14:textId="2647DC4D" w:rsidR="003737C1" w:rsidRDefault="003737C1">
      <w:pPr>
        <w:pStyle w:val="TOC4"/>
        <w:rPr>
          <w:rFonts w:asciiTheme="minorHAnsi" w:hAnsiTheme="minorHAnsi" w:cstheme="minorBidi"/>
          <w:noProof/>
          <w:kern w:val="2"/>
          <w:sz w:val="24"/>
          <w:szCs w:val="24"/>
          <w:lang w:eastAsia="en-GB"/>
          <w14:ligatures w14:val="standardContextual"/>
        </w:rPr>
      </w:pPr>
      <w:r>
        <w:rPr>
          <w:noProof/>
        </w:rPr>
        <w:t>6.3.10.2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_Toc218773287 \h </w:instrText>
      </w:r>
      <w:r>
        <w:rPr>
          <w:noProof/>
        </w:rPr>
      </w:r>
      <w:r>
        <w:rPr>
          <w:noProof/>
        </w:rPr>
        <w:fldChar w:fldCharType="separate"/>
      </w:r>
      <w:r>
        <w:rPr>
          <w:noProof/>
        </w:rPr>
        <w:t>30</w:t>
      </w:r>
      <w:r>
        <w:rPr>
          <w:noProof/>
        </w:rPr>
        <w:fldChar w:fldCharType="end"/>
      </w:r>
    </w:p>
    <w:p w14:paraId="661B5387" w14:textId="558736EE" w:rsidR="003737C1" w:rsidRDefault="003737C1">
      <w:pPr>
        <w:pStyle w:val="TOC5"/>
        <w:rPr>
          <w:rFonts w:asciiTheme="minorHAnsi" w:hAnsiTheme="minorHAnsi" w:cstheme="minorBidi"/>
          <w:noProof/>
          <w:kern w:val="2"/>
          <w:sz w:val="24"/>
          <w:szCs w:val="24"/>
          <w:lang w:eastAsia="en-GB"/>
          <w14:ligatures w14:val="standardContextual"/>
        </w:rPr>
      </w:pPr>
      <w:r>
        <w:rPr>
          <w:noProof/>
        </w:rPr>
        <w:t>6.3.10.2.1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_Toc218773288 \h </w:instrText>
      </w:r>
      <w:r>
        <w:rPr>
          <w:noProof/>
        </w:rPr>
      </w:r>
      <w:r>
        <w:rPr>
          <w:noProof/>
        </w:rPr>
        <w:fldChar w:fldCharType="separate"/>
      </w:r>
      <w:r>
        <w:rPr>
          <w:noProof/>
        </w:rPr>
        <w:t>30</w:t>
      </w:r>
      <w:r>
        <w:rPr>
          <w:noProof/>
        </w:rPr>
        <w:fldChar w:fldCharType="end"/>
      </w:r>
    </w:p>
    <w:p w14:paraId="4160421A" w14:textId="35DBF60A" w:rsidR="003737C1" w:rsidRDefault="003737C1">
      <w:pPr>
        <w:pStyle w:val="TOC5"/>
        <w:rPr>
          <w:rFonts w:asciiTheme="minorHAnsi" w:hAnsiTheme="minorHAnsi" w:cstheme="minorBidi"/>
          <w:noProof/>
          <w:kern w:val="2"/>
          <w:sz w:val="24"/>
          <w:szCs w:val="24"/>
          <w:lang w:eastAsia="en-GB"/>
          <w14:ligatures w14:val="standardContextual"/>
        </w:rPr>
      </w:pPr>
      <w:r>
        <w:rPr>
          <w:noProof/>
        </w:rPr>
        <w:t>6.3.10.2.2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_Toc218773289 \h </w:instrText>
      </w:r>
      <w:r>
        <w:rPr>
          <w:noProof/>
        </w:rPr>
      </w:r>
      <w:r>
        <w:rPr>
          <w:noProof/>
        </w:rPr>
        <w:fldChar w:fldCharType="separate"/>
      </w:r>
      <w:r>
        <w:rPr>
          <w:noProof/>
        </w:rPr>
        <w:t>30</w:t>
      </w:r>
      <w:r>
        <w:rPr>
          <w:noProof/>
        </w:rPr>
        <w:fldChar w:fldCharType="end"/>
      </w:r>
    </w:p>
    <w:p w14:paraId="24D4B40B" w14:textId="67EB0721" w:rsidR="003737C1" w:rsidRDefault="003737C1">
      <w:pPr>
        <w:pStyle w:val="TOC4"/>
        <w:rPr>
          <w:rFonts w:asciiTheme="minorHAnsi" w:hAnsiTheme="minorHAnsi" w:cstheme="minorBidi"/>
          <w:noProof/>
          <w:kern w:val="2"/>
          <w:sz w:val="24"/>
          <w:szCs w:val="24"/>
          <w:lang w:eastAsia="en-GB"/>
          <w14:ligatures w14:val="standardContextual"/>
        </w:rPr>
      </w:pPr>
      <w:r>
        <w:rPr>
          <w:noProof/>
        </w:rPr>
        <w:t>6.3.10.3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_Toc218773290 \h </w:instrText>
      </w:r>
      <w:r>
        <w:rPr>
          <w:noProof/>
        </w:rPr>
      </w:r>
      <w:r>
        <w:rPr>
          <w:noProof/>
        </w:rPr>
        <w:fldChar w:fldCharType="separate"/>
      </w:r>
      <w:r>
        <w:rPr>
          <w:noProof/>
        </w:rPr>
        <w:t>30</w:t>
      </w:r>
      <w:r>
        <w:rPr>
          <w:noProof/>
        </w:rPr>
        <w:fldChar w:fldCharType="end"/>
      </w:r>
    </w:p>
    <w:p w14:paraId="0F0BC03F" w14:textId="64E7948A" w:rsidR="003737C1" w:rsidRDefault="003737C1">
      <w:pPr>
        <w:pStyle w:val="TOC3"/>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Configuration management document attribute fetching procedure</w:t>
      </w:r>
      <w:r>
        <w:rPr>
          <w:noProof/>
        </w:rPr>
        <w:tab/>
      </w:r>
      <w:r>
        <w:rPr>
          <w:noProof/>
        </w:rPr>
        <w:fldChar w:fldCharType="begin"/>
      </w:r>
      <w:r>
        <w:rPr>
          <w:noProof/>
        </w:rPr>
        <w:instrText xml:space="preserve"> PAGEREF _Toc218773291 \h </w:instrText>
      </w:r>
      <w:r>
        <w:rPr>
          <w:noProof/>
        </w:rPr>
      </w:r>
      <w:r>
        <w:rPr>
          <w:noProof/>
        </w:rPr>
        <w:fldChar w:fldCharType="separate"/>
      </w:r>
      <w:r>
        <w:rPr>
          <w:noProof/>
        </w:rPr>
        <w:t>30</w:t>
      </w:r>
      <w:r>
        <w:rPr>
          <w:noProof/>
        </w:rPr>
        <w:fldChar w:fldCharType="end"/>
      </w:r>
    </w:p>
    <w:p w14:paraId="50DAF7D8" w14:textId="41ABE321" w:rsidR="003737C1" w:rsidRDefault="003737C1">
      <w:pPr>
        <w:pStyle w:val="TOC4"/>
        <w:rPr>
          <w:rFonts w:asciiTheme="minorHAnsi" w:hAnsiTheme="minorHAnsi" w:cstheme="minorBidi"/>
          <w:noProof/>
          <w:kern w:val="2"/>
          <w:sz w:val="24"/>
          <w:szCs w:val="24"/>
          <w:lang w:eastAsia="en-GB"/>
          <w14:ligatures w14:val="standardContextual"/>
        </w:rPr>
      </w:pPr>
      <w:r>
        <w:rPr>
          <w:noProof/>
        </w:rPr>
        <w:t>6.3.11.1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_Toc218773292 \h </w:instrText>
      </w:r>
      <w:r>
        <w:rPr>
          <w:noProof/>
        </w:rPr>
      </w:r>
      <w:r>
        <w:rPr>
          <w:noProof/>
        </w:rPr>
        <w:fldChar w:fldCharType="separate"/>
      </w:r>
      <w:r>
        <w:rPr>
          <w:noProof/>
        </w:rPr>
        <w:t>30</w:t>
      </w:r>
      <w:r>
        <w:rPr>
          <w:noProof/>
        </w:rPr>
        <w:fldChar w:fldCharType="end"/>
      </w:r>
    </w:p>
    <w:p w14:paraId="7B62F3D4" w14:textId="3989B21C" w:rsidR="003737C1" w:rsidRDefault="003737C1">
      <w:pPr>
        <w:pStyle w:val="TOC4"/>
        <w:rPr>
          <w:rFonts w:asciiTheme="minorHAnsi" w:hAnsiTheme="minorHAnsi" w:cstheme="minorBidi"/>
          <w:noProof/>
          <w:kern w:val="2"/>
          <w:sz w:val="24"/>
          <w:szCs w:val="24"/>
          <w:lang w:eastAsia="en-GB"/>
          <w14:ligatures w14:val="standardContextual"/>
        </w:rPr>
      </w:pPr>
      <w:r>
        <w:rPr>
          <w:noProof/>
        </w:rPr>
        <w:t>6.3.11.2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_Toc218773293 \h </w:instrText>
      </w:r>
      <w:r>
        <w:rPr>
          <w:noProof/>
        </w:rPr>
      </w:r>
      <w:r>
        <w:rPr>
          <w:noProof/>
        </w:rPr>
        <w:fldChar w:fldCharType="separate"/>
      </w:r>
      <w:r>
        <w:rPr>
          <w:noProof/>
        </w:rPr>
        <w:t>30</w:t>
      </w:r>
      <w:r>
        <w:rPr>
          <w:noProof/>
        </w:rPr>
        <w:fldChar w:fldCharType="end"/>
      </w:r>
    </w:p>
    <w:p w14:paraId="1E310E78" w14:textId="6B170A98" w:rsidR="003737C1" w:rsidRDefault="003737C1">
      <w:pPr>
        <w:pStyle w:val="TOC5"/>
        <w:rPr>
          <w:rFonts w:asciiTheme="minorHAnsi" w:hAnsiTheme="minorHAnsi" w:cstheme="minorBidi"/>
          <w:noProof/>
          <w:kern w:val="2"/>
          <w:sz w:val="24"/>
          <w:szCs w:val="24"/>
          <w:lang w:eastAsia="en-GB"/>
          <w14:ligatures w14:val="standardContextual"/>
        </w:rPr>
      </w:pPr>
      <w:r>
        <w:rPr>
          <w:noProof/>
        </w:rPr>
        <w:t>6.3.11.2.1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_Toc218773294 \h </w:instrText>
      </w:r>
      <w:r>
        <w:rPr>
          <w:noProof/>
        </w:rPr>
      </w:r>
      <w:r>
        <w:rPr>
          <w:noProof/>
        </w:rPr>
        <w:fldChar w:fldCharType="separate"/>
      </w:r>
      <w:r>
        <w:rPr>
          <w:noProof/>
        </w:rPr>
        <w:t>30</w:t>
      </w:r>
      <w:r>
        <w:rPr>
          <w:noProof/>
        </w:rPr>
        <w:fldChar w:fldCharType="end"/>
      </w:r>
    </w:p>
    <w:p w14:paraId="5B04CE36" w14:textId="36DA0900" w:rsidR="003737C1" w:rsidRDefault="003737C1">
      <w:pPr>
        <w:pStyle w:val="TOC5"/>
        <w:rPr>
          <w:rFonts w:asciiTheme="minorHAnsi" w:hAnsiTheme="minorHAnsi" w:cstheme="minorBidi"/>
          <w:noProof/>
          <w:kern w:val="2"/>
          <w:sz w:val="24"/>
          <w:szCs w:val="24"/>
          <w:lang w:eastAsia="en-GB"/>
          <w14:ligatures w14:val="standardContextual"/>
        </w:rPr>
      </w:pPr>
      <w:r>
        <w:rPr>
          <w:noProof/>
        </w:rPr>
        <w:t>6.3.11.2.2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_Toc218773295 \h </w:instrText>
      </w:r>
      <w:r>
        <w:rPr>
          <w:noProof/>
        </w:rPr>
      </w:r>
      <w:r>
        <w:rPr>
          <w:noProof/>
        </w:rPr>
        <w:fldChar w:fldCharType="separate"/>
      </w:r>
      <w:r>
        <w:rPr>
          <w:noProof/>
        </w:rPr>
        <w:t>30</w:t>
      </w:r>
      <w:r>
        <w:rPr>
          <w:noProof/>
        </w:rPr>
        <w:fldChar w:fldCharType="end"/>
      </w:r>
    </w:p>
    <w:p w14:paraId="6267C56E" w14:textId="302C14CB" w:rsidR="003737C1" w:rsidRDefault="003737C1">
      <w:pPr>
        <w:pStyle w:val="TOC5"/>
        <w:rPr>
          <w:rFonts w:asciiTheme="minorHAnsi" w:hAnsiTheme="minorHAnsi" w:cstheme="minorBidi"/>
          <w:noProof/>
          <w:kern w:val="2"/>
          <w:sz w:val="24"/>
          <w:szCs w:val="24"/>
          <w:lang w:eastAsia="en-GB"/>
          <w14:ligatures w14:val="standardContextual"/>
        </w:rPr>
      </w:pPr>
      <w:r>
        <w:rPr>
          <w:noProof/>
        </w:rPr>
        <w:t>6.3.11.2.3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_Toc218773296 \h </w:instrText>
      </w:r>
      <w:r>
        <w:rPr>
          <w:noProof/>
        </w:rPr>
      </w:r>
      <w:r>
        <w:rPr>
          <w:noProof/>
        </w:rPr>
        <w:fldChar w:fldCharType="separate"/>
      </w:r>
      <w:r>
        <w:rPr>
          <w:noProof/>
        </w:rPr>
        <w:t>30</w:t>
      </w:r>
      <w:r>
        <w:rPr>
          <w:noProof/>
        </w:rPr>
        <w:fldChar w:fldCharType="end"/>
      </w:r>
    </w:p>
    <w:p w14:paraId="420E08AB" w14:textId="66922324" w:rsidR="003737C1" w:rsidRDefault="003737C1">
      <w:pPr>
        <w:pStyle w:val="TOC4"/>
        <w:rPr>
          <w:rFonts w:asciiTheme="minorHAnsi" w:hAnsiTheme="minorHAnsi" w:cstheme="minorBidi"/>
          <w:noProof/>
          <w:kern w:val="2"/>
          <w:sz w:val="24"/>
          <w:szCs w:val="24"/>
          <w:lang w:eastAsia="en-GB"/>
          <w14:ligatures w14:val="standardContextual"/>
        </w:rPr>
      </w:pPr>
      <w:r>
        <w:rPr>
          <w:noProof/>
        </w:rPr>
        <w:t>6.3.11.3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_Toc218773297 \h </w:instrText>
      </w:r>
      <w:r>
        <w:rPr>
          <w:noProof/>
        </w:rPr>
      </w:r>
      <w:r>
        <w:rPr>
          <w:noProof/>
        </w:rPr>
        <w:fldChar w:fldCharType="separate"/>
      </w:r>
      <w:r>
        <w:rPr>
          <w:noProof/>
        </w:rPr>
        <w:t>30</w:t>
      </w:r>
      <w:r>
        <w:rPr>
          <w:noProof/>
        </w:rPr>
        <w:fldChar w:fldCharType="end"/>
      </w:r>
    </w:p>
    <w:p w14:paraId="2F6F5DB1" w14:textId="561DABD7" w:rsidR="003737C1" w:rsidRDefault="003737C1">
      <w:pPr>
        <w:pStyle w:val="TOC3"/>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Configuration management document namespace binding fetching procedure</w:t>
      </w:r>
      <w:r>
        <w:rPr>
          <w:noProof/>
        </w:rPr>
        <w:tab/>
      </w:r>
      <w:r>
        <w:rPr>
          <w:noProof/>
        </w:rPr>
        <w:fldChar w:fldCharType="begin"/>
      </w:r>
      <w:r>
        <w:rPr>
          <w:noProof/>
        </w:rPr>
        <w:instrText xml:space="preserve"> PAGEREF _Toc218773298 \h </w:instrText>
      </w:r>
      <w:r>
        <w:rPr>
          <w:noProof/>
        </w:rPr>
      </w:r>
      <w:r>
        <w:rPr>
          <w:noProof/>
        </w:rPr>
        <w:fldChar w:fldCharType="separate"/>
      </w:r>
      <w:r>
        <w:rPr>
          <w:noProof/>
        </w:rPr>
        <w:t>31</w:t>
      </w:r>
      <w:r>
        <w:rPr>
          <w:noProof/>
        </w:rPr>
        <w:fldChar w:fldCharType="end"/>
      </w:r>
    </w:p>
    <w:p w14:paraId="5E6A1369" w14:textId="35743C1C" w:rsidR="003737C1" w:rsidRDefault="003737C1">
      <w:pPr>
        <w:pStyle w:val="TOC4"/>
        <w:rPr>
          <w:rFonts w:asciiTheme="minorHAnsi" w:hAnsiTheme="minorHAnsi" w:cstheme="minorBidi"/>
          <w:noProof/>
          <w:kern w:val="2"/>
          <w:sz w:val="24"/>
          <w:szCs w:val="24"/>
          <w:lang w:eastAsia="en-GB"/>
          <w14:ligatures w14:val="standardContextual"/>
        </w:rPr>
      </w:pPr>
      <w:r>
        <w:rPr>
          <w:noProof/>
        </w:rPr>
        <w:t>6.3.12.1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_Toc218773299 \h </w:instrText>
      </w:r>
      <w:r>
        <w:rPr>
          <w:noProof/>
        </w:rPr>
      </w:r>
      <w:r>
        <w:rPr>
          <w:noProof/>
        </w:rPr>
        <w:fldChar w:fldCharType="separate"/>
      </w:r>
      <w:r>
        <w:rPr>
          <w:noProof/>
        </w:rPr>
        <w:t>31</w:t>
      </w:r>
      <w:r>
        <w:rPr>
          <w:noProof/>
        </w:rPr>
        <w:fldChar w:fldCharType="end"/>
      </w:r>
    </w:p>
    <w:p w14:paraId="26778142" w14:textId="5A7AA544" w:rsidR="003737C1" w:rsidRDefault="003737C1">
      <w:pPr>
        <w:pStyle w:val="TOC4"/>
        <w:rPr>
          <w:rFonts w:asciiTheme="minorHAnsi" w:hAnsiTheme="minorHAnsi" w:cstheme="minorBidi"/>
          <w:noProof/>
          <w:kern w:val="2"/>
          <w:sz w:val="24"/>
          <w:szCs w:val="24"/>
          <w:lang w:eastAsia="en-GB"/>
          <w14:ligatures w14:val="standardContextual"/>
        </w:rPr>
      </w:pPr>
      <w:r>
        <w:rPr>
          <w:noProof/>
        </w:rPr>
        <w:t>6.3.12.2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_Toc218773300 \h </w:instrText>
      </w:r>
      <w:r>
        <w:rPr>
          <w:noProof/>
        </w:rPr>
      </w:r>
      <w:r>
        <w:rPr>
          <w:noProof/>
        </w:rPr>
        <w:fldChar w:fldCharType="separate"/>
      </w:r>
      <w:r>
        <w:rPr>
          <w:noProof/>
        </w:rPr>
        <w:t>31</w:t>
      </w:r>
      <w:r>
        <w:rPr>
          <w:noProof/>
        </w:rPr>
        <w:fldChar w:fldCharType="end"/>
      </w:r>
    </w:p>
    <w:p w14:paraId="51A679D9" w14:textId="7312C280" w:rsidR="003737C1" w:rsidRDefault="003737C1">
      <w:pPr>
        <w:pStyle w:val="TOC5"/>
        <w:rPr>
          <w:rFonts w:asciiTheme="minorHAnsi" w:hAnsiTheme="minorHAnsi" w:cstheme="minorBidi"/>
          <w:noProof/>
          <w:kern w:val="2"/>
          <w:sz w:val="24"/>
          <w:szCs w:val="24"/>
          <w:lang w:eastAsia="en-GB"/>
          <w14:ligatures w14:val="standardContextual"/>
        </w:rPr>
      </w:pPr>
      <w:r>
        <w:rPr>
          <w:noProof/>
        </w:rPr>
        <w:t>6.3.12.2.1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r>
      <w:r>
        <w:rPr>
          <w:noProof/>
        </w:rPr>
        <w:instrText xml:space="preserve"> PAGEREF _Toc218773301 \h </w:instrText>
      </w:r>
      <w:r>
        <w:rPr>
          <w:noProof/>
        </w:rPr>
      </w:r>
      <w:r>
        <w:rPr>
          <w:noProof/>
        </w:rPr>
        <w:fldChar w:fldCharType="separate"/>
      </w:r>
      <w:r>
        <w:rPr>
          <w:noProof/>
        </w:rPr>
        <w:t>31</w:t>
      </w:r>
      <w:r>
        <w:rPr>
          <w:noProof/>
        </w:rPr>
        <w:fldChar w:fldCharType="end"/>
      </w:r>
    </w:p>
    <w:p w14:paraId="7A9D4E7F" w14:textId="391DBCC3" w:rsidR="003737C1" w:rsidRDefault="003737C1">
      <w:pPr>
        <w:pStyle w:val="TOC5"/>
        <w:rPr>
          <w:rFonts w:asciiTheme="minorHAnsi" w:hAnsiTheme="minorHAnsi" w:cstheme="minorBidi"/>
          <w:noProof/>
          <w:kern w:val="2"/>
          <w:sz w:val="24"/>
          <w:szCs w:val="24"/>
          <w:lang w:eastAsia="en-GB"/>
          <w14:ligatures w14:val="standardContextual"/>
        </w:rPr>
      </w:pPr>
      <w:r>
        <w:rPr>
          <w:noProof/>
        </w:rPr>
        <w:lastRenderedPageBreak/>
        <w:t>6.3.12.2.2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_Toc218773302 \h </w:instrText>
      </w:r>
      <w:r>
        <w:rPr>
          <w:noProof/>
        </w:rPr>
      </w:r>
      <w:r>
        <w:rPr>
          <w:noProof/>
        </w:rPr>
        <w:fldChar w:fldCharType="separate"/>
      </w:r>
      <w:r>
        <w:rPr>
          <w:noProof/>
        </w:rPr>
        <w:t>31</w:t>
      </w:r>
      <w:r>
        <w:rPr>
          <w:noProof/>
        </w:rPr>
        <w:fldChar w:fldCharType="end"/>
      </w:r>
    </w:p>
    <w:p w14:paraId="7FD96813" w14:textId="3EAC4DE4" w:rsidR="003737C1" w:rsidRDefault="003737C1">
      <w:pPr>
        <w:pStyle w:val="TOC5"/>
        <w:rPr>
          <w:rFonts w:asciiTheme="minorHAnsi" w:hAnsiTheme="minorHAnsi" w:cstheme="minorBidi"/>
          <w:noProof/>
          <w:kern w:val="2"/>
          <w:sz w:val="24"/>
          <w:szCs w:val="24"/>
          <w:lang w:eastAsia="en-GB"/>
          <w14:ligatures w14:val="standardContextual"/>
        </w:rPr>
      </w:pPr>
      <w:r>
        <w:rPr>
          <w:noProof/>
        </w:rPr>
        <w:t>6.3.12.2.3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_Toc218773303 \h </w:instrText>
      </w:r>
      <w:r>
        <w:rPr>
          <w:noProof/>
        </w:rPr>
      </w:r>
      <w:r>
        <w:rPr>
          <w:noProof/>
        </w:rPr>
        <w:fldChar w:fldCharType="separate"/>
      </w:r>
      <w:r>
        <w:rPr>
          <w:noProof/>
        </w:rPr>
        <w:t>31</w:t>
      </w:r>
      <w:r>
        <w:rPr>
          <w:noProof/>
        </w:rPr>
        <w:fldChar w:fldCharType="end"/>
      </w:r>
    </w:p>
    <w:p w14:paraId="527AB08A" w14:textId="46073033" w:rsidR="003737C1" w:rsidRDefault="003737C1">
      <w:pPr>
        <w:pStyle w:val="TOC4"/>
        <w:rPr>
          <w:rFonts w:asciiTheme="minorHAnsi" w:hAnsiTheme="minorHAnsi" w:cstheme="minorBidi"/>
          <w:noProof/>
          <w:kern w:val="2"/>
          <w:sz w:val="24"/>
          <w:szCs w:val="24"/>
          <w:lang w:eastAsia="en-GB"/>
          <w14:ligatures w14:val="standardContextual"/>
        </w:rPr>
      </w:pPr>
      <w:r>
        <w:rPr>
          <w:noProof/>
        </w:rPr>
        <w:t>6.3.12.3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_Toc218773304 \h </w:instrText>
      </w:r>
      <w:r>
        <w:rPr>
          <w:noProof/>
        </w:rPr>
      </w:r>
      <w:r>
        <w:rPr>
          <w:noProof/>
        </w:rPr>
        <w:fldChar w:fldCharType="separate"/>
      </w:r>
      <w:r>
        <w:rPr>
          <w:noProof/>
        </w:rPr>
        <w:t>31</w:t>
      </w:r>
      <w:r>
        <w:rPr>
          <w:noProof/>
        </w:rPr>
        <w:fldChar w:fldCharType="end"/>
      </w:r>
    </w:p>
    <w:p w14:paraId="47D37FEA" w14:textId="6FC3CA61" w:rsidR="003737C1" w:rsidRDefault="003737C1">
      <w:pPr>
        <w:pStyle w:val="TOC3"/>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Configuration management subscription and notification procedure</w:t>
      </w:r>
      <w:r>
        <w:rPr>
          <w:noProof/>
        </w:rPr>
        <w:tab/>
      </w:r>
      <w:r>
        <w:rPr>
          <w:noProof/>
        </w:rPr>
        <w:fldChar w:fldCharType="begin"/>
      </w:r>
      <w:r>
        <w:rPr>
          <w:noProof/>
        </w:rPr>
        <w:instrText xml:space="preserve"> PAGEREF _Toc218773305 \h </w:instrText>
      </w:r>
      <w:r>
        <w:rPr>
          <w:noProof/>
        </w:rPr>
      </w:r>
      <w:r>
        <w:rPr>
          <w:noProof/>
        </w:rPr>
        <w:fldChar w:fldCharType="separate"/>
      </w:r>
      <w:r>
        <w:rPr>
          <w:noProof/>
        </w:rPr>
        <w:t>31</w:t>
      </w:r>
      <w:r>
        <w:rPr>
          <w:noProof/>
        </w:rPr>
        <w:fldChar w:fldCharType="end"/>
      </w:r>
    </w:p>
    <w:p w14:paraId="17DF0F6C" w14:textId="4C2006EF" w:rsidR="003737C1" w:rsidRDefault="003737C1">
      <w:pPr>
        <w:pStyle w:val="TOC4"/>
        <w:rPr>
          <w:rFonts w:asciiTheme="minorHAnsi" w:hAnsiTheme="minorHAnsi" w:cstheme="minorBidi"/>
          <w:noProof/>
          <w:kern w:val="2"/>
          <w:sz w:val="24"/>
          <w:szCs w:val="24"/>
          <w:lang w:eastAsia="en-GB"/>
          <w14:ligatures w14:val="standardContextual"/>
        </w:rPr>
      </w:pPr>
      <w:r>
        <w:rPr>
          <w:noProof/>
        </w:rPr>
        <w:t>6.3.13.1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_Toc218773306 \h </w:instrText>
      </w:r>
      <w:r>
        <w:rPr>
          <w:noProof/>
        </w:rPr>
      </w:r>
      <w:r>
        <w:rPr>
          <w:noProof/>
        </w:rPr>
        <w:fldChar w:fldCharType="separate"/>
      </w:r>
      <w:r>
        <w:rPr>
          <w:noProof/>
        </w:rPr>
        <w:t>31</w:t>
      </w:r>
      <w:r>
        <w:rPr>
          <w:noProof/>
        </w:rPr>
        <w:fldChar w:fldCharType="end"/>
      </w:r>
    </w:p>
    <w:p w14:paraId="635F6CC9" w14:textId="1D7DAEAB" w:rsidR="003737C1" w:rsidRDefault="003737C1">
      <w:pPr>
        <w:pStyle w:val="TOC4"/>
        <w:rPr>
          <w:rFonts w:asciiTheme="minorHAnsi" w:hAnsiTheme="minorHAnsi" w:cstheme="minorBidi"/>
          <w:noProof/>
          <w:kern w:val="2"/>
          <w:sz w:val="24"/>
          <w:szCs w:val="24"/>
          <w:lang w:eastAsia="en-GB"/>
          <w14:ligatures w14:val="standardContextual"/>
        </w:rPr>
      </w:pPr>
      <w:r>
        <w:rPr>
          <w:noProof/>
        </w:rPr>
        <w:t>6.3.13.2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r>
      <w:r>
        <w:rPr>
          <w:noProof/>
        </w:rPr>
        <w:instrText xml:space="preserve"> PAGEREF _Toc218773307 \h </w:instrText>
      </w:r>
      <w:r>
        <w:rPr>
          <w:noProof/>
        </w:rPr>
      </w:r>
      <w:r>
        <w:rPr>
          <w:noProof/>
        </w:rPr>
        <w:fldChar w:fldCharType="separate"/>
      </w:r>
      <w:r>
        <w:rPr>
          <w:noProof/>
        </w:rPr>
        <w:t>31</w:t>
      </w:r>
      <w:r>
        <w:rPr>
          <w:noProof/>
        </w:rPr>
        <w:fldChar w:fldCharType="end"/>
      </w:r>
    </w:p>
    <w:p w14:paraId="5EDD50F5" w14:textId="3710F999" w:rsidR="003737C1" w:rsidRDefault="003737C1">
      <w:pPr>
        <w:pStyle w:val="TOC5"/>
        <w:rPr>
          <w:rFonts w:asciiTheme="minorHAnsi" w:hAnsiTheme="minorHAnsi" w:cstheme="minorBidi"/>
          <w:noProof/>
          <w:kern w:val="2"/>
          <w:sz w:val="24"/>
          <w:szCs w:val="24"/>
          <w:lang w:eastAsia="en-GB"/>
          <w14:ligatures w14:val="standardContextual"/>
        </w:rPr>
      </w:pPr>
      <w:r>
        <w:rPr>
          <w:noProof/>
        </w:rPr>
        <w:t>6.3.13.2.1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r>
      <w:r>
        <w:rPr>
          <w:noProof/>
        </w:rPr>
        <w:instrText xml:space="preserve"> PAGEREF _Toc218773308 \h </w:instrText>
      </w:r>
      <w:r>
        <w:rPr>
          <w:noProof/>
        </w:rPr>
      </w:r>
      <w:r>
        <w:rPr>
          <w:noProof/>
        </w:rPr>
        <w:fldChar w:fldCharType="separate"/>
      </w:r>
      <w:r>
        <w:rPr>
          <w:noProof/>
        </w:rPr>
        <w:t>31</w:t>
      </w:r>
      <w:r>
        <w:rPr>
          <w:noProof/>
        </w:rPr>
        <w:fldChar w:fldCharType="end"/>
      </w:r>
    </w:p>
    <w:p w14:paraId="6B779D18" w14:textId="5863DEEB" w:rsidR="003737C1" w:rsidRDefault="003737C1">
      <w:pPr>
        <w:pStyle w:val="TOC5"/>
        <w:rPr>
          <w:rFonts w:asciiTheme="minorHAnsi" w:hAnsiTheme="minorHAnsi" w:cstheme="minorBidi"/>
          <w:noProof/>
          <w:kern w:val="2"/>
          <w:sz w:val="24"/>
          <w:szCs w:val="24"/>
          <w:lang w:eastAsia="en-GB"/>
          <w14:ligatures w14:val="standardContextual"/>
        </w:rPr>
      </w:pPr>
      <w:r>
        <w:rPr>
          <w:noProof/>
        </w:rPr>
        <w:t>6.3.13.2.2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r>
      <w:r>
        <w:rPr>
          <w:noProof/>
        </w:rPr>
        <w:instrText xml:space="preserve"> PAGEREF _Toc218773309 \h </w:instrText>
      </w:r>
      <w:r>
        <w:rPr>
          <w:noProof/>
        </w:rPr>
      </w:r>
      <w:r>
        <w:rPr>
          <w:noProof/>
        </w:rPr>
        <w:fldChar w:fldCharType="separate"/>
      </w:r>
      <w:r>
        <w:rPr>
          <w:noProof/>
        </w:rPr>
        <w:t>31</w:t>
      </w:r>
      <w:r>
        <w:rPr>
          <w:noProof/>
        </w:rPr>
        <w:fldChar w:fldCharType="end"/>
      </w:r>
    </w:p>
    <w:p w14:paraId="66D2969B" w14:textId="3022A97B" w:rsidR="003737C1" w:rsidRDefault="003737C1">
      <w:pPr>
        <w:pStyle w:val="TOC5"/>
        <w:rPr>
          <w:rFonts w:asciiTheme="minorHAnsi" w:hAnsiTheme="minorHAnsi" w:cstheme="minorBidi"/>
          <w:noProof/>
          <w:kern w:val="2"/>
          <w:sz w:val="24"/>
          <w:szCs w:val="24"/>
          <w:lang w:eastAsia="en-GB"/>
          <w14:ligatures w14:val="standardContextual"/>
        </w:rPr>
      </w:pPr>
      <w:r>
        <w:rPr>
          <w:noProof/>
        </w:rPr>
        <w:t>6.3.13.2.3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r>
      <w:r>
        <w:rPr>
          <w:noProof/>
        </w:rPr>
        <w:instrText xml:space="preserve"> PAGEREF _Toc218773310 \h </w:instrText>
      </w:r>
      <w:r>
        <w:rPr>
          <w:noProof/>
        </w:rPr>
      </w:r>
      <w:r>
        <w:rPr>
          <w:noProof/>
        </w:rPr>
        <w:fldChar w:fldCharType="separate"/>
      </w:r>
      <w:r>
        <w:rPr>
          <w:noProof/>
        </w:rPr>
        <w:t>33</w:t>
      </w:r>
      <w:r>
        <w:rPr>
          <w:noProof/>
        </w:rPr>
        <w:fldChar w:fldCharType="end"/>
      </w:r>
    </w:p>
    <w:p w14:paraId="37E89FEF" w14:textId="7110CE0C" w:rsidR="003737C1" w:rsidRDefault="003737C1">
      <w:pPr>
        <w:pStyle w:val="TOC4"/>
        <w:rPr>
          <w:rFonts w:asciiTheme="minorHAnsi" w:hAnsiTheme="minorHAnsi" w:cstheme="minorBidi"/>
          <w:noProof/>
          <w:kern w:val="2"/>
          <w:sz w:val="24"/>
          <w:szCs w:val="24"/>
          <w:lang w:eastAsia="en-GB"/>
          <w14:ligatures w14:val="standardContextual"/>
        </w:rPr>
      </w:pPr>
      <w:r>
        <w:rPr>
          <w:noProof/>
        </w:rPr>
        <w:t>6.3.13.3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r>
      <w:r>
        <w:rPr>
          <w:noProof/>
        </w:rPr>
        <w:instrText xml:space="preserve"> PAGEREF _Toc218773311 \h </w:instrText>
      </w:r>
      <w:r>
        <w:rPr>
          <w:noProof/>
        </w:rPr>
      </w:r>
      <w:r>
        <w:rPr>
          <w:noProof/>
        </w:rPr>
        <w:fldChar w:fldCharType="separate"/>
      </w:r>
      <w:r>
        <w:rPr>
          <w:noProof/>
        </w:rPr>
        <w:t>33</w:t>
      </w:r>
      <w:r>
        <w:rPr>
          <w:noProof/>
        </w:rPr>
        <w:fldChar w:fldCharType="end"/>
      </w:r>
    </w:p>
    <w:p w14:paraId="724C75AE" w14:textId="3C9F5379" w:rsidR="003737C1" w:rsidRDefault="003737C1">
      <w:pPr>
        <w:pStyle w:val="TOC5"/>
        <w:rPr>
          <w:rFonts w:asciiTheme="minorHAnsi" w:hAnsiTheme="minorHAnsi" w:cstheme="minorBidi"/>
          <w:noProof/>
          <w:kern w:val="2"/>
          <w:sz w:val="24"/>
          <w:szCs w:val="24"/>
          <w:lang w:eastAsia="en-GB"/>
          <w14:ligatures w14:val="standardContextual"/>
        </w:rPr>
      </w:pPr>
      <w:r>
        <w:rPr>
          <w:noProof/>
        </w:rPr>
        <w:t>6.3.13.3.1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_Toc218773312 \h </w:instrText>
      </w:r>
      <w:r>
        <w:rPr>
          <w:noProof/>
        </w:rPr>
      </w:r>
      <w:r>
        <w:rPr>
          <w:noProof/>
        </w:rPr>
        <w:fldChar w:fldCharType="separate"/>
      </w:r>
      <w:r>
        <w:rPr>
          <w:noProof/>
        </w:rPr>
        <w:t>33</w:t>
      </w:r>
      <w:r>
        <w:rPr>
          <w:noProof/>
        </w:rPr>
        <w:fldChar w:fldCharType="end"/>
      </w:r>
    </w:p>
    <w:p w14:paraId="7A4B7697" w14:textId="2BFAD53A" w:rsidR="003737C1" w:rsidRDefault="003737C1">
      <w:pPr>
        <w:pStyle w:val="TOC5"/>
        <w:rPr>
          <w:rFonts w:asciiTheme="minorHAnsi" w:hAnsiTheme="minorHAnsi" w:cstheme="minorBidi"/>
          <w:noProof/>
          <w:kern w:val="2"/>
          <w:sz w:val="24"/>
          <w:szCs w:val="24"/>
          <w:lang w:eastAsia="en-GB"/>
          <w14:ligatures w14:val="standardContextual"/>
        </w:rPr>
      </w:pPr>
      <w:r>
        <w:rPr>
          <w:noProof/>
        </w:rPr>
        <w:t>6.3.13.3.2</w:t>
      </w:r>
      <w:r>
        <w:rPr>
          <w:rFonts w:asciiTheme="minorHAnsi" w:hAnsiTheme="minorHAnsi" w:cstheme="minorBidi"/>
          <w:noProof/>
          <w:kern w:val="2"/>
          <w:sz w:val="24"/>
          <w:szCs w:val="24"/>
          <w:lang w:eastAsia="en-GB"/>
          <w14:ligatures w14:val="standardContextual"/>
        </w:rPr>
        <w:tab/>
      </w:r>
      <w:r>
        <w:rPr>
          <w:noProof/>
        </w:rPr>
        <w:t>Procedures for CMS performing the subscription function</w:t>
      </w:r>
      <w:r>
        <w:rPr>
          <w:noProof/>
        </w:rPr>
        <w:tab/>
      </w:r>
      <w:r>
        <w:rPr>
          <w:noProof/>
        </w:rPr>
        <w:fldChar w:fldCharType="begin"/>
      </w:r>
      <w:r>
        <w:rPr>
          <w:noProof/>
        </w:rPr>
        <w:instrText xml:space="preserve"> PAGEREF _Toc218773313 \h </w:instrText>
      </w:r>
      <w:r>
        <w:rPr>
          <w:noProof/>
        </w:rPr>
      </w:r>
      <w:r>
        <w:rPr>
          <w:noProof/>
        </w:rPr>
        <w:fldChar w:fldCharType="separate"/>
      </w:r>
      <w:r>
        <w:rPr>
          <w:noProof/>
        </w:rPr>
        <w:t>33</w:t>
      </w:r>
      <w:r>
        <w:rPr>
          <w:noProof/>
        </w:rPr>
        <w:fldChar w:fldCharType="end"/>
      </w:r>
    </w:p>
    <w:p w14:paraId="3C116BBA" w14:textId="078BFF02" w:rsidR="003737C1" w:rsidRDefault="003737C1">
      <w:pPr>
        <w:pStyle w:val="TOC6"/>
        <w:rPr>
          <w:rFonts w:asciiTheme="minorHAnsi" w:hAnsiTheme="minorHAnsi" w:cstheme="minorBidi"/>
          <w:noProof/>
          <w:kern w:val="2"/>
          <w:sz w:val="24"/>
          <w:szCs w:val="24"/>
          <w:lang w:eastAsia="en-GB"/>
          <w14:ligatures w14:val="standardContextual"/>
        </w:rPr>
      </w:pPr>
      <w:r>
        <w:rPr>
          <w:noProof/>
        </w:rPr>
        <w:t>6.3.13.3.2.1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_Toc218773314 \h </w:instrText>
      </w:r>
      <w:r>
        <w:rPr>
          <w:noProof/>
        </w:rPr>
      </w:r>
      <w:r>
        <w:rPr>
          <w:noProof/>
        </w:rPr>
        <w:fldChar w:fldCharType="separate"/>
      </w:r>
      <w:r>
        <w:rPr>
          <w:noProof/>
        </w:rPr>
        <w:t>33</w:t>
      </w:r>
      <w:r>
        <w:rPr>
          <w:noProof/>
        </w:rPr>
        <w:fldChar w:fldCharType="end"/>
      </w:r>
    </w:p>
    <w:p w14:paraId="035E9591" w14:textId="08D0F799" w:rsidR="003737C1" w:rsidRDefault="003737C1">
      <w:pPr>
        <w:pStyle w:val="TOC6"/>
        <w:rPr>
          <w:rFonts w:asciiTheme="minorHAnsi" w:hAnsiTheme="minorHAnsi" w:cstheme="minorBidi"/>
          <w:noProof/>
          <w:kern w:val="2"/>
          <w:sz w:val="24"/>
          <w:szCs w:val="24"/>
          <w:lang w:eastAsia="en-GB"/>
          <w14:ligatures w14:val="standardContextual"/>
        </w:rPr>
      </w:pPr>
      <w:r>
        <w:rPr>
          <w:noProof/>
        </w:rPr>
        <w:t>6.3.13.3.2.2</w:t>
      </w:r>
      <w:r>
        <w:rPr>
          <w:rFonts w:asciiTheme="minorHAnsi" w:hAnsiTheme="minorHAnsi" w:cstheme="minorBidi"/>
          <w:noProof/>
          <w:kern w:val="2"/>
          <w:sz w:val="24"/>
          <w:szCs w:val="24"/>
          <w:lang w:eastAsia="en-GB"/>
          <w14:ligatures w14:val="standardContextual"/>
        </w:rPr>
        <w:tab/>
      </w:r>
      <w:r>
        <w:rPr>
          <w:noProof/>
        </w:rPr>
        <w:t>CMC originated subscription proxy procedure</w:t>
      </w:r>
      <w:r>
        <w:rPr>
          <w:noProof/>
        </w:rPr>
        <w:tab/>
      </w:r>
      <w:r>
        <w:rPr>
          <w:noProof/>
        </w:rPr>
        <w:fldChar w:fldCharType="begin"/>
      </w:r>
      <w:r>
        <w:rPr>
          <w:noProof/>
        </w:rPr>
        <w:instrText xml:space="preserve"> PAGEREF _Toc218773315 \h </w:instrText>
      </w:r>
      <w:r>
        <w:rPr>
          <w:noProof/>
        </w:rPr>
      </w:r>
      <w:r>
        <w:rPr>
          <w:noProof/>
        </w:rPr>
        <w:fldChar w:fldCharType="separate"/>
      </w:r>
      <w:r>
        <w:rPr>
          <w:noProof/>
        </w:rPr>
        <w:t>33</w:t>
      </w:r>
      <w:r>
        <w:rPr>
          <w:noProof/>
        </w:rPr>
        <w:fldChar w:fldCharType="end"/>
      </w:r>
    </w:p>
    <w:p w14:paraId="5E9C8ABB" w14:textId="24B63911" w:rsidR="003737C1" w:rsidRDefault="003737C1">
      <w:pPr>
        <w:pStyle w:val="TOC6"/>
        <w:rPr>
          <w:rFonts w:asciiTheme="minorHAnsi" w:hAnsiTheme="minorHAnsi" w:cstheme="minorBidi"/>
          <w:noProof/>
          <w:kern w:val="2"/>
          <w:sz w:val="24"/>
          <w:szCs w:val="24"/>
          <w:lang w:eastAsia="en-GB"/>
          <w14:ligatures w14:val="standardContextual"/>
        </w:rPr>
      </w:pPr>
      <w:r>
        <w:rPr>
          <w:noProof/>
        </w:rPr>
        <w:t>6.3.13.3.2.3</w:t>
      </w:r>
      <w:r>
        <w:rPr>
          <w:rFonts w:asciiTheme="minorHAnsi" w:hAnsiTheme="minorHAnsi" w:cstheme="minorBidi"/>
          <w:noProof/>
          <w:kern w:val="2"/>
          <w:sz w:val="24"/>
          <w:szCs w:val="24"/>
          <w:lang w:eastAsia="en-GB"/>
          <w14:ligatures w14:val="standardContextual"/>
        </w:rPr>
        <w:tab/>
      </w:r>
      <w:r>
        <w:rPr>
          <w:noProof/>
        </w:rPr>
        <w:t>CMC originated subscription procedure</w:t>
      </w:r>
      <w:r>
        <w:rPr>
          <w:noProof/>
        </w:rPr>
        <w:tab/>
      </w:r>
      <w:r>
        <w:rPr>
          <w:noProof/>
        </w:rPr>
        <w:fldChar w:fldCharType="begin"/>
      </w:r>
      <w:r>
        <w:rPr>
          <w:noProof/>
        </w:rPr>
        <w:instrText xml:space="preserve"> PAGEREF _Toc218773316 \h </w:instrText>
      </w:r>
      <w:r>
        <w:rPr>
          <w:noProof/>
        </w:rPr>
      </w:r>
      <w:r>
        <w:rPr>
          <w:noProof/>
        </w:rPr>
        <w:fldChar w:fldCharType="separate"/>
      </w:r>
      <w:r>
        <w:rPr>
          <w:noProof/>
        </w:rPr>
        <w:t>34</w:t>
      </w:r>
      <w:r>
        <w:rPr>
          <w:noProof/>
        </w:rPr>
        <w:fldChar w:fldCharType="end"/>
      </w:r>
    </w:p>
    <w:p w14:paraId="36830479" w14:textId="7AD1A10F" w:rsidR="003737C1" w:rsidRDefault="003737C1">
      <w:pPr>
        <w:pStyle w:val="TOC6"/>
        <w:rPr>
          <w:rFonts w:asciiTheme="minorHAnsi" w:hAnsiTheme="minorHAnsi" w:cstheme="minorBidi"/>
          <w:noProof/>
          <w:kern w:val="2"/>
          <w:sz w:val="24"/>
          <w:szCs w:val="24"/>
          <w:lang w:eastAsia="en-GB"/>
          <w14:ligatures w14:val="standardContextual"/>
        </w:rPr>
      </w:pPr>
      <w:r>
        <w:rPr>
          <w:noProof/>
        </w:rPr>
        <w:t>6.3.13.3.2.4</w:t>
      </w:r>
      <w:r>
        <w:rPr>
          <w:rFonts w:asciiTheme="minorHAnsi" w:hAnsiTheme="minorHAnsi" w:cstheme="minorBidi"/>
          <w:noProof/>
          <w:kern w:val="2"/>
          <w:sz w:val="24"/>
          <w:szCs w:val="24"/>
          <w:lang w:eastAsia="en-GB"/>
          <w14:ligatures w14:val="standardContextual"/>
        </w:rPr>
        <w:tab/>
      </w:r>
      <w:r>
        <w:rPr>
          <w:noProof/>
        </w:rPr>
        <w:t>MCS server originated subscription procedure</w:t>
      </w:r>
      <w:r>
        <w:rPr>
          <w:noProof/>
        </w:rPr>
        <w:tab/>
      </w:r>
      <w:r>
        <w:rPr>
          <w:noProof/>
        </w:rPr>
        <w:fldChar w:fldCharType="begin"/>
      </w:r>
      <w:r>
        <w:rPr>
          <w:noProof/>
        </w:rPr>
        <w:instrText xml:space="preserve"> PAGEREF _Toc218773317 \h </w:instrText>
      </w:r>
      <w:r>
        <w:rPr>
          <w:noProof/>
        </w:rPr>
      </w:r>
      <w:r>
        <w:rPr>
          <w:noProof/>
        </w:rPr>
        <w:fldChar w:fldCharType="separate"/>
      </w:r>
      <w:r>
        <w:rPr>
          <w:noProof/>
        </w:rPr>
        <w:t>35</w:t>
      </w:r>
      <w:r>
        <w:rPr>
          <w:noProof/>
        </w:rPr>
        <w:fldChar w:fldCharType="end"/>
      </w:r>
    </w:p>
    <w:p w14:paraId="5B4F55F2" w14:textId="4D3C3BB1" w:rsidR="003737C1" w:rsidRDefault="003737C1">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Common configuration management documents</w:t>
      </w:r>
      <w:r>
        <w:rPr>
          <w:noProof/>
        </w:rPr>
        <w:tab/>
      </w:r>
      <w:r>
        <w:rPr>
          <w:noProof/>
        </w:rPr>
        <w:fldChar w:fldCharType="begin"/>
      </w:r>
      <w:r>
        <w:rPr>
          <w:noProof/>
        </w:rPr>
        <w:instrText xml:space="preserve"> PAGEREF _Toc218773318 \h </w:instrText>
      </w:r>
      <w:r>
        <w:rPr>
          <w:noProof/>
        </w:rPr>
      </w:r>
      <w:r>
        <w:rPr>
          <w:noProof/>
        </w:rPr>
        <w:fldChar w:fldCharType="separate"/>
      </w:r>
      <w:r>
        <w:rPr>
          <w:noProof/>
        </w:rPr>
        <w:t>36</w:t>
      </w:r>
      <w:r>
        <w:rPr>
          <w:noProof/>
        </w:rPr>
        <w:fldChar w:fldCharType="end"/>
      </w:r>
    </w:p>
    <w:p w14:paraId="0DA10367" w14:textId="652706E7" w:rsidR="003737C1" w:rsidRDefault="003737C1">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_Toc218773319 \h </w:instrText>
      </w:r>
      <w:r>
        <w:rPr>
          <w:noProof/>
        </w:rPr>
      </w:r>
      <w:r>
        <w:rPr>
          <w:noProof/>
        </w:rPr>
        <w:fldChar w:fldCharType="separate"/>
      </w:r>
      <w:r>
        <w:rPr>
          <w:noProof/>
        </w:rPr>
        <w:t>36</w:t>
      </w:r>
      <w:r>
        <w:rPr>
          <w:noProof/>
        </w:rPr>
        <w:fldChar w:fldCharType="end"/>
      </w:r>
    </w:p>
    <w:p w14:paraId="750C3BC4" w14:textId="4EBAEC16" w:rsidR="003737C1" w:rsidRDefault="003737C1">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MCS UE initial configuration document</w:t>
      </w:r>
      <w:r>
        <w:rPr>
          <w:noProof/>
        </w:rPr>
        <w:tab/>
      </w:r>
      <w:r>
        <w:rPr>
          <w:noProof/>
        </w:rPr>
        <w:fldChar w:fldCharType="begin"/>
      </w:r>
      <w:r>
        <w:rPr>
          <w:noProof/>
        </w:rPr>
        <w:instrText xml:space="preserve"> PAGEREF _Toc218773320 \h </w:instrText>
      </w:r>
      <w:r>
        <w:rPr>
          <w:noProof/>
        </w:rPr>
      </w:r>
      <w:r>
        <w:rPr>
          <w:noProof/>
        </w:rPr>
        <w:fldChar w:fldCharType="separate"/>
      </w:r>
      <w:r>
        <w:rPr>
          <w:noProof/>
        </w:rPr>
        <w:t>36</w:t>
      </w:r>
      <w:r>
        <w:rPr>
          <w:noProof/>
        </w:rPr>
        <w:fldChar w:fldCharType="end"/>
      </w:r>
    </w:p>
    <w:p w14:paraId="715DB4A1" w14:textId="2F8EE084" w:rsidR="003737C1" w:rsidRDefault="003737C1">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_Toc218773321 \h </w:instrText>
      </w:r>
      <w:r>
        <w:rPr>
          <w:noProof/>
        </w:rPr>
      </w:r>
      <w:r>
        <w:rPr>
          <w:noProof/>
        </w:rPr>
        <w:fldChar w:fldCharType="separate"/>
      </w:r>
      <w:r>
        <w:rPr>
          <w:noProof/>
        </w:rPr>
        <w:t>36</w:t>
      </w:r>
      <w:r>
        <w:rPr>
          <w:noProof/>
        </w:rPr>
        <w:fldChar w:fldCharType="end"/>
      </w:r>
    </w:p>
    <w:p w14:paraId="32E76A04" w14:textId="68F7FAAD"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en-US"/>
        </w:rPr>
        <w:t>7.2.1.0</w:t>
      </w:r>
      <w:r>
        <w:rPr>
          <w:rFonts w:asciiTheme="minorHAnsi" w:hAnsiTheme="minorHAnsi" w:cstheme="minorBidi"/>
          <w:noProof/>
          <w:kern w:val="2"/>
          <w:sz w:val="24"/>
          <w:szCs w:val="24"/>
          <w:lang w:eastAsia="en-GB"/>
          <w14:ligatures w14:val="standardContextual"/>
        </w:rPr>
        <w:tab/>
      </w:r>
      <w:r w:rsidRPr="00F1790E">
        <w:rPr>
          <w:noProof/>
          <w:lang w:val="en-US"/>
        </w:rPr>
        <w:t>Applicability</w:t>
      </w:r>
      <w:r>
        <w:rPr>
          <w:noProof/>
        </w:rPr>
        <w:tab/>
      </w:r>
      <w:r>
        <w:rPr>
          <w:noProof/>
        </w:rPr>
        <w:fldChar w:fldCharType="begin"/>
      </w:r>
      <w:r>
        <w:rPr>
          <w:noProof/>
        </w:rPr>
        <w:instrText xml:space="preserve"> PAGEREF _Toc218773322 \h </w:instrText>
      </w:r>
      <w:r>
        <w:rPr>
          <w:noProof/>
        </w:rPr>
      </w:r>
      <w:r>
        <w:rPr>
          <w:noProof/>
        </w:rPr>
        <w:fldChar w:fldCharType="separate"/>
      </w:r>
      <w:r>
        <w:rPr>
          <w:noProof/>
        </w:rPr>
        <w:t>36</w:t>
      </w:r>
      <w:r>
        <w:rPr>
          <w:noProof/>
        </w:rPr>
        <w:fldChar w:fldCharType="end"/>
      </w:r>
    </w:p>
    <w:p w14:paraId="72DAFA16" w14:textId="488E9224" w:rsidR="003737C1" w:rsidRDefault="003737C1">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MCS client access to UE initial configuration documents</w:t>
      </w:r>
      <w:r>
        <w:rPr>
          <w:noProof/>
        </w:rPr>
        <w:tab/>
      </w:r>
      <w:r>
        <w:rPr>
          <w:noProof/>
        </w:rPr>
        <w:fldChar w:fldCharType="begin"/>
      </w:r>
      <w:r>
        <w:rPr>
          <w:noProof/>
        </w:rPr>
        <w:instrText xml:space="preserve"> PAGEREF _Toc218773323 \h </w:instrText>
      </w:r>
      <w:r>
        <w:rPr>
          <w:noProof/>
        </w:rPr>
      </w:r>
      <w:r>
        <w:rPr>
          <w:noProof/>
        </w:rPr>
        <w:fldChar w:fldCharType="separate"/>
      </w:r>
      <w:r>
        <w:rPr>
          <w:noProof/>
        </w:rPr>
        <w:t>36</w:t>
      </w:r>
      <w:r>
        <w:rPr>
          <w:noProof/>
        </w:rPr>
        <w:fldChar w:fldCharType="end"/>
      </w:r>
    </w:p>
    <w:p w14:paraId="55B907A4" w14:textId="34790EA9" w:rsidR="003737C1" w:rsidRDefault="003737C1">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_Toc218773324 \h </w:instrText>
      </w:r>
      <w:r>
        <w:rPr>
          <w:noProof/>
        </w:rPr>
      </w:r>
      <w:r>
        <w:rPr>
          <w:noProof/>
        </w:rPr>
        <w:fldChar w:fldCharType="separate"/>
      </w:r>
      <w:r>
        <w:rPr>
          <w:noProof/>
        </w:rPr>
        <w:t>37</w:t>
      </w:r>
      <w:r>
        <w:rPr>
          <w:noProof/>
        </w:rPr>
        <w:fldChar w:fldCharType="end"/>
      </w:r>
    </w:p>
    <w:p w14:paraId="3666FCEA" w14:textId="6769C142" w:rsidR="003737C1" w:rsidRDefault="003737C1">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_Toc218773325 \h </w:instrText>
      </w:r>
      <w:r>
        <w:rPr>
          <w:noProof/>
        </w:rPr>
      </w:r>
      <w:r>
        <w:rPr>
          <w:noProof/>
        </w:rPr>
        <w:fldChar w:fldCharType="separate"/>
      </w:r>
      <w:r>
        <w:rPr>
          <w:noProof/>
        </w:rPr>
        <w:t>37</w:t>
      </w:r>
      <w:r>
        <w:rPr>
          <w:noProof/>
        </w:rPr>
        <w:fldChar w:fldCharType="end"/>
      </w:r>
    </w:p>
    <w:p w14:paraId="28016AC9" w14:textId="2F59B259" w:rsidR="003737C1" w:rsidRDefault="003737C1">
      <w:pPr>
        <w:pStyle w:val="TOC4"/>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_Toc218773326 \h </w:instrText>
      </w:r>
      <w:r>
        <w:rPr>
          <w:noProof/>
        </w:rPr>
      </w:r>
      <w:r>
        <w:rPr>
          <w:noProof/>
        </w:rPr>
        <w:fldChar w:fldCharType="separate"/>
      </w:r>
      <w:r>
        <w:rPr>
          <w:noProof/>
        </w:rPr>
        <w:t>41</w:t>
      </w:r>
      <w:r>
        <w:rPr>
          <w:noProof/>
        </w:rPr>
        <w:fldChar w:fldCharType="end"/>
      </w:r>
    </w:p>
    <w:p w14:paraId="596A6953" w14:textId="5C634C29" w:rsidR="003737C1" w:rsidRDefault="003737C1">
      <w:pPr>
        <w:pStyle w:val="TOC4"/>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_Toc218773327 \h </w:instrText>
      </w:r>
      <w:r>
        <w:rPr>
          <w:noProof/>
        </w:rPr>
      </w:r>
      <w:r>
        <w:rPr>
          <w:noProof/>
        </w:rPr>
        <w:fldChar w:fldCharType="separate"/>
      </w:r>
      <w:r>
        <w:rPr>
          <w:noProof/>
        </w:rPr>
        <w:t>41</w:t>
      </w:r>
      <w:r>
        <w:rPr>
          <w:noProof/>
        </w:rPr>
        <w:fldChar w:fldCharType="end"/>
      </w:r>
    </w:p>
    <w:p w14:paraId="625779DB" w14:textId="412EE333" w:rsidR="003737C1" w:rsidRDefault="003737C1">
      <w:pPr>
        <w:pStyle w:val="TOC4"/>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r>
      <w:r>
        <w:rPr>
          <w:noProof/>
        </w:rPr>
        <w:instrText xml:space="preserve"> PAGEREF _Toc218773328 \h </w:instrText>
      </w:r>
      <w:r>
        <w:rPr>
          <w:noProof/>
        </w:rPr>
      </w:r>
      <w:r>
        <w:rPr>
          <w:noProof/>
        </w:rPr>
        <w:fldChar w:fldCharType="separate"/>
      </w:r>
      <w:r>
        <w:rPr>
          <w:noProof/>
        </w:rPr>
        <w:t>46</w:t>
      </w:r>
      <w:r>
        <w:rPr>
          <w:noProof/>
        </w:rPr>
        <w:fldChar w:fldCharType="end"/>
      </w:r>
    </w:p>
    <w:p w14:paraId="50EAA531" w14:textId="60756425" w:rsidR="003737C1" w:rsidRDefault="003737C1">
      <w:pPr>
        <w:pStyle w:val="TOC4"/>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_Toc218773329 \h </w:instrText>
      </w:r>
      <w:r>
        <w:rPr>
          <w:noProof/>
        </w:rPr>
      </w:r>
      <w:r>
        <w:rPr>
          <w:noProof/>
        </w:rPr>
        <w:fldChar w:fldCharType="separate"/>
      </w:r>
      <w:r>
        <w:rPr>
          <w:noProof/>
        </w:rPr>
        <w:t>46</w:t>
      </w:r>
      <w:r>
        <w:rPr>
          <w:noProof/>
        </w:rPr>
        <w:fldChar w:fldCharType="end"/>
      </w:r>
    </w:p>
    <w:p w14:paraId="54D03273" w14:textId="18A1CDB9" w:rsidR="003737C1" w:rsidRDefault="003737C1">
      <w:pPr>
        <w:pStyle w:val="TOC4"/>
        <w:rPr>
          <w:rFonts w:asciiTheme="minorHAnsi" w:hAnsiTheme="minorHAnsi" w:cstheme="minorBidi"/>
          <w:noProof/>
          <w:kern w:val="2"/>
          <w:sz w:val="24"/>
          <w:szCs w:val="24"/>
          <w:lang w:eastAsia="en-GB"/>
          <w14:ligatures w14:val="standardContextual"/>
        </w:rPr>
      </w:pPr>
      <w:r>
        <w:rPr>
          <w:noProof/>
        </w:rPr>
        <w:t>7.2.2.6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_Toc218773330 \h </w:instrText>
      </w:r>
      <w:r>
        <w:rPr>
          <w:noProof/>
        </w:rPr>
      </w:r>
      <w:r>
        <w:rPr>
          <w:noProof/>
        </w:rPr>
        <w:fldChar w:fldCharType="separate"/>
      </w:r>
      <w:r>
        <w:rPr>
          <w:noProof/>
        </w:rPr>
        <w:t>46</w:t>
      </w:r>
      <w:r>
        <w:rPr>
          <w:noProof/>
        </w:rPr>
        <w:fldChar w:fldCharType="end"/>
      </w:r>
    </w:p>
    <w:p w14:paraId="522C43F6" w14:textId="11FCF5B7" w:rsidR="003737C1" w:rsidRDefault="003737C1">
      <w:pPr>
        <w:pStyle w:val="TOC4"/>
        <w:rPr>
          <w:rFonts w:asciiTheme="minorHAnsi" w:hAnsiTheme="minorHAnsi" w:cstheme="minorBidi"/>
          <w:noProof/>
          <w:kern w:val="2"/>
          <w:sz w:val="24"/>
          <w:szCs w:val="24"/>
          <w:lang w:eastAsia="en-GB"/>
          <w14:ligatures w14:val="standardContextual"/>
        </w:rPr>
      </w:pPr>
      <w:r>
        <w:rPr>
          <w:noProof/>
        </w:rPr>
        <w:t>7.2.2.7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_Toc218773331 \h </w:instrText>
      </w:r>
      <w:r>
        <w:rPr>
          <w:noProof/>
        </w:rPr>
      </w:r>
      <w:r>
        <w:rPr>
          <w:noProof/>
        </w:rPr>
        <w:fldChar w:fldCharType="separate"/>
      </w:r>
      <w:r>
        <w:rPr>
          <w:noProof/>
        </w:rPr>
        <w:t>50</w:t>
      </w:r>
      <w:r>
        <w:rPr>
          <w:noProof/>
        </w:rPr>
        <w:fldChar w:fldCharType="end"/>
      </w:r>
    </w:p>
    <w:p w14:paraId="07381A93" w14:textId="23BE5661" w:rsidR="003737C1" w:rsidRDefault="003737C1">
      <w:pPr>
        <w:pStyle w:val="TOC4"/>
        <w:rPr>
          <w:rFonts w:asciiTheme="minorHAnsi" w:hAnsiTheme="minorHAnsi" w:cstheme="minorBidi"/>
          <w:noProof/>
          <w:kern w:val="2"/>
          <w:sz w:val="24"/>
          <w:szCs w:val="24"/>
          <w:lang w:eastAsia="en-GB"/>
          <w14:ligatures w14:val="standardContextual"/>
        </w:rPr>
      </w:pPr>
      <w:r>
        <w:rPr>
          <w:noProof/>
        </w:rPr>
        <w:t>7.2.2.8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_Toc218773332 \h </w:instrText>
      </w:r>
      <w:r>
        <w:rPr>
          <w:noProof/>
        </w:rPr>
      </w:r>
      <w:r>
        <w:rPr>
          <w:noProof/>
        </w:rPr>
        <w:fldChar w:fldCharType="separate"/>
      </w:r>
      <w:r>
        <w:rPr>
          <w:noProof/>
        </w:rPr>
        <w:t>56</w:t>
      </w:r>
      <w:r>
        <w:rPr>
          <w:noProof/>
        </w:rPr>
        <w:fldChar w:fldCharType="end"/>
      </w:r>
    </w:p>
    <w:p w14:paraId="0E602397" w14:textId="470DD53B" w:rsidR="003737C1" w:rsidRDefault="003737C1">
      <w:pPr>
        <w:pStyle w:val="TOC4"/>
        <w:rPr>
          <w:rFonts w:asciiTheme="minorHAnsi" w:hAnsiTheme="minorHAnsi" w:cstheme="minorBidi"/>
          <w:noProof/>
          <w:kern w:val="2"/>
          <w:sz w:val="24"/>
          <w:szCs w:val="24"/>
          <w:lang w:eastAsia="en-GB"/>
          <w14:ligatures w14:val="standardContextual"/>
        </w:rPr>
      </w:pPr>
      <w:r>
        <w:rPr>
          <w:noProof/>
        </w:rPr>
        <w:t>7.2.2.9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_Toc218773333 \h </w:instrText>
      </w:r>
      <w:r>
        <w:rPr>
          <w:noProof/>
        </w:rPr>
      </w:r>
      <w:r>
        <w:rPr>
          <w:noProof/>
        </w:rPr>
        <w:fldChar w:fldCharType="separate"/>
      </w:r>
      <w:r>
        <w:rPr>
          <w:noProof/>
        </w:rPr>
        <w:t>56</w:t>
      </w:r>
      <w:r>
        <w:rPr>
          <w:noProof/>
        </w:rPr>
        <w:fldChar w:fldCharType="end"/>
      </w:r>
    </w:p>
    <w:p w14:paraId="19421573" w14:textId="03917926" w:rsidR="003737C1" w:rsidRDefault="003737C1">
      <w:pPr>
        <w:pStyle w:val="TOC4"/>
        <w:rPr>
          <w:rFonts w:asciiTheme="minorHAnsi" w:hAnsiTheme="minorHAnsi" w:cstheme="minorBidi"/>
          <w:noProof/>
          <w:kern w:val="2"/>
          <w:sz w:val="24"/>
          <w:szCs w:val="24"/>
          <w:lang w:eastAsia="en-GB"/>
          <w14:ligatures w14:val="standardContextual"/>
        </w:rPr>
      </w:pPr>
      <w:r>
        <w:rPr>
          <w:noProof/>
        </w:rPr>
        <w:t>7.2.2.10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_Toc218773334 \h </w:instrText>
      </w:r>
      <w:r>
        <w:rPr>
          <w:noProof/>
        </w:rPr>
      </w:r>
      <w:r>
        <w:rPr>
          <w:noProof/>
        </w:rPr>
        <w:fldChar w:fldCharType="separate"/>
      </w:r>
      <w:r>
        <w:rPr>
          <w:noProof/>
        </w:rPr>
        <w:t>56</w:t>
      </w:r>
      <w:r>
        <w:rPr>
          <w:noProof/>
        </w:rPr>
        <w:fldChar w:fldCharType="end"/>
      </w:r>
    </w:p>
    <w:p w14:paraId="173D9C18" w14:textId="76B66C6E" w:rsidR="003737C1" w:rsidRDefault="003737C1">
      <w:pPr>
        <w:pStyle w:val="TOC4"/>
        <w:rPr>
          <w:rFonts w:asciiTheme="minorHAnsi" w:hAnsiTheme="minorHAnsi" w:cstheme="minorBidi"/>
          <w:noProof/>
          <w:kern w:val="2"/>
          <w:sz w:val="24"/>
          <w:szCs w:val="24"/>
          <w:lang w:eastAsia="en-GB"/>
          <w14:ligatures w14:val="standardContextual"/>
        </w:rPr>
      </w:pPr>
      <w:r>
        <w:rPr>
          <w:noProof/>
        </w:rPr>
        <w:t>7.2.2.11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_Toc218773335 \h </w:instrText>
      </w:r>
      <w:r>
        <w:rPr>
          <w:noProof/>
        </w:rPr>
      </w:r>
      <w:r>
        <w:rPr>
          <w:noProof/>
        </w:rPr>
        <w:fldChar w:fldCharType="separate"/>
      </w:r>
      <w:r>
        <w:rPr>
          <w:noProof/>
        </w:rPr>
        <w:t>56</w:t>
      </w:r>
      <w:r>
        <w:rPr>
          <w:noProof/>
        </w:rPr>
        <w:fldChar w:fldCharType="end"/>
      </w:r>
    </w:p>
    <w:p w14:paraId="319A0ADA" w14:textId="57C26B21" w:rsidR="003737C1" w:rsidRDefault="003737C1">
      <w:pPr>
        <w:pStyle w:val="TOC4"/>
        <w:rPr>
          <w:rFonts w:asciiTheme="minorHAnsi" w:hAnsiTheme="minorHAnsi" w:cstheme="minorBidi"/>
          <w:noProof/>
          <w:kern w:val="2"/>
          <w:sz w:val="24"/>
          <w:szCs w:val="24"/>
          <w:lang w:eastAsia="en-GB"/>
          <w14:ligatures w14:val="standardContextual"/>
        </w:rPr>
      </w:pPr>
      <w:r>
        <w:rPr>
          <w:noProof/>
        </w:rPr>
        <w:t>7.2.2.12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_Toc218773336 \h </w:instrText>
      </w:r>
      <w:r>
        <w:rPr>
          <w:noProof/>
        </w:rPr>
      </w:r>
      <w:r>
        <w:rPr>
          <w:noProof/>
        </w:rPr>
        <w:fldChar w:fldCharType="separate"/>
      </w:r>
      <w:r>
        <w:rPr>
          <w:noProof/>
        </w:rPr>
        <w:t>56</w:t>
      </w:r>
      <w:r>
        <w:rPr>
          <w:noProof/>
        </w:rPr>
        <w:fldChar w:fldCharType="end"/>
      </w:r>
    </w:p>
    <w:p w14:paraId="7D9F27A1" w14:textId="6F837E0E" w:rsidR="003737C1" w:rsidRDefault="003737C1">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_Toc218773337 \h </w:instrText>
      </w:r>
      <w:r>
        <w:rPr>
          <w:noProof/>
        </w:rPr>
      </w:r>
      <w:r>
        <w:rPr>
          <w:noProof/>
        </w:rPr>
        <w:fldChar w:fldCharType="separate"/>
      </w:r>
      <w:r>
        <w:rPr>
          <w:noProof/>
        </w:rPr>
        <w:t>56</w:t>
      </w:r>
      <w:r>
        <w:rPr>
          <w:noProof/>
        </w:rPr>
        <w:fldChar w:fldCharType="end"/>
      </w:r>
    </w:p>
    <w:p w14:paraId="5DC054E8" w14:textId="5ECE4A41" w:rsidR="003737C1" w:rsidRDefault="003737C1">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Location user configuration data document</w:t>
      </w:r>
      <w:r>
        <w:rPr>
          <w:noProof/>
        </w:rPr>
        <w:tab/>
      </w:r>
      <w:r>
        <w:rPr>
          <w:noProof/>
        </w:rPr>
        <w:fldChar w:fldCharType="begin"/>
      </w:r>
      <w:r>
        <w:rPr>
          <w:noProof/>
        </w:rPr>
        <w:instrText xml:space="preserve"> PAGEREF _Toc218773338 \h </w:instrText>
      </w:r>
      <w:r>
        <w:rPr>
          <w:noProof/>
        </w:rPr>
      </w:r>
      <w:r>
        <w:rPr>
          <w:noProof/>
        </w:rPr>
        <w:fldChar w:fldCharType="separate"/>
      </w:r>
      <w:r>
        <w:rPr>
          <w:noProof/>
        </w:rPr>
        <w:t>56</w:t>
      </w:r>
      <w:r>
        <w:rPr>
          <w:noProof/>
        </w:rPr>
        <w:fldChar w:fldCharType="end"/>
      </w:r>
    </w:p>
    <w:p w14:paraId="36862737" w14:textId="686B7CAB" w:rsidR="003737C1" w:rsidRDefault="003737C1">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_Toc218773339 \h </w:instrText>
      </w:r>
      <w:r>
        <w:rPr>
          <w:noProof/>
        </w:rPr>
      </w:r>
      <w:r>
        <w:rPr>
          <w:noProof/>
        </w:rPr>
        <w:fldChar w:fldCharType="separate"/>
      </w:r>
      <w:r>
        <w:rPr>
          <w:noProof/>
        </w:rPr>
        <w:t>56</w:t>
      </w:r>
      <w:r>
        <w:rPr>
          <w:noProof/>
        </w:rPr>
        <w:fldChar w:fldCharType="end"/>
      </w:r>
    </w:p>
    <w:p w14:paraId="539B4823" w14:textId="2007B2A7"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en-US"/>
        </w:rPr>
        <w:t>7.4.1.1</w:t>
      </w:r>
      <w:r>
        <w:rPr>
          <w:rFonts w:asciiTheme="minorHAnsi" w:hAnsiTheme="minorHAnsi" w:cstheme="minorBidi"/>
          <w:noProof/>
          <w:kern w:val="2"/>
          <w:sz w:val="24"/>
          <w:szCs w:val="24"/>
          <w:lang w:eastAsia="en-GB"/>
          <w14:ligatures w14:val="standardContextual"/>
        </w:rPr>
        <w:tab/>
      </w:r>
      <w:r w:rsidRPr="00F1790E">
        <w:rPr>
          <w:noProof/>
          <w:lang w:val="en-US"/>
        </w:rPr>
        <w:t>Applicability</w:t>
      </w:r>
      <w:r>
        <w:rPr>
          <w:noProof/>
        </w:rPr>
        <w:tab/>
      </w:r>
      <w:r>
        <w:rPr>
          <w:noProof/>
        </w:rPr>
        <w:fldChar w:fldCharType="begin"/>
      </w:r>
      <w:r>
        <w:rPr>
          <w:noProof/>
        </w:rPr>
        <w:instrText xml:space="preserve"> PAGEREF _Toc218773340 \h </w:instrText>
      </w:r>
      <w:r>
        <w:rPr>
          <w:noProof/>
        </w:rPr>
      </w:r>
      <w:r>
        <w:rPr>
          <w:noProof/>
        </w:rPr>
        <w:fldChar w:fldCharType="separate"/>
      </w:r>
      <w:r>
        <w:rPr>
          <w:noProof/>
        </w:rPr>
        <w:t>56</w:t>
      </w:r>
      <w:r>
        <w:rPr>
          <w:noProof/>
        </w:rPr>
        <w:fldChar w:fldCharType="end"/>
      </w:r>
    </w:p>
    <w:p w14:paraId="072B5AC8" w14:textId="75FDD173" w:rsidR="003737C1" w:rsidRDefault="003737C1">
      <w:pPr>
        <w:pStyle w:val="TOC4"/>
        <w:rPr>
          <w:rFonts w:asciiTheme="minorHAnsi" w:hAnsiTheme="minorHAnsi" w:cstheme="minorBidi"/>
          <w:noProof/>
          <w:kern w:val="2"/>
          <w:sz w:val="24"/>
          <w:szCs w:val="24"/>
          <w:lang w:eastAsia="en-GB"/>
          <w14:ligatures w14:val="standardContextual"/>
        </w:rPr>
      </w:pPr>
      <w:r>
        <w:rPr>
          <w:noProof/>
        </w:rPr>
        <w:t>7.4.1.2</w:t>
      </w:r>
      <w:r>
        <w:rPr>
          <w:rFonts w:asciiTheme="minorHAnsi" w:hAnsiTheme="minorHAnsi" w:cstheme="minorBidi"/>
          <w:noProof/>
          <w:kern w:val="2"/>
          <w:sz w:val="24"/>
          <w:szCs w:val="24"/>
          <w:lang w:eastAsia="en-GB"/>
          <w14:ligatures w14:val="standardContextual"/>
        </w:rPr>
        <w:tab/>
      </w:r>
      <w:r>
        <w:rPr>
          <w:noProof/>
        </w:rPr>
        <w:t>LMC access to location user configuration data documents</w:t>
      </w:r>
      <w:r>
        <w:rPr>
          <w:noProof/>
        </w:rPr>
        <w:tab/>
      </w:r>
      <w:r>
        <w:rPr>
          <w:noProof/>
        </w:rPr>
        <w:fldChar w:fldCharType="begin"/>
      </w:r>
      <w:r>
        <w:rPr>
          <w:noProof/>
        </w:rPr>
        <w:instrText xml:space="preserve"> PAGEREF _Toc218773341 \h </w:instrText>
      </w:r>
      <w:r>
        <w:rPr>
          <w:noProof/>
        </w:rPr>
      </w:r>
      <w:r>
        <w:rPr>
          <w:noProof/>
        </w:rPr>
        <w:fldChar w:fldCharType="separate"/>
      </w:r>
      <w:r>
        <w:rPr>
          <w:noProof/>
        </w:rPr>
        <w:t>57</w:t>
      </w:r>
      <w:r>
        <w:rPr>
          <w:noProof/>
        </w:rPr>
        <w:fldChar w:fldCharType="end"/>
      </w:r>
    </w:p>
    <w:p w14:paraId="25466BFF" w14:textId="11BA105C" w:rsidR="003737C1" w:rsidRDefault="003737C1">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_Toc218773342 \h </w:instrText>
      </w:r>
      <w:r>
        <w:rPr>
          <w:noProof/>
        </w:rPr>
      </w:r>
      <w:r>
        <w:rPr>
          <w:noProof/>
        </w:rPr>
        <w:fldChar w:fldCharType="separate"/>
      </w:r>
      <w:r>
        <w:rPr>
          <w:noProof/>
        </w:rPr>
        <w:t>57</w:t>
      </w:r>
      <w:r>
        <w:rPr>
          <w:noProof/>
        </w:rPr>
        <w:fldChar w:fldCharType="end"/>
      </w:r>
    </w:p>
    <w:p w14:paraId="19A9D81A" w14:textId="44C3DC14" w:rsidR="003737C1" w:rsidRDefault="003737C1">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_Toc218773343 \h </w:instrText>
      </w:r>
      <w:r>
        <w:rPr>
          <w:noProof/>
        </w:rPr>
      </w:r>
      <w:r>
        <w:rPr>
          <w:noProof/>
        </w:rPr>
        <w:fldChar w:fldCharType="separate"/>
      </w:r>
      <w:r>
        <w:rPr>
          <w:noProof/>
        </w:rPr>
        <w:t>57</w:t>
      </w:r>
      <w:r>
        <w:rPr>
          <w:noProof/>
        </w:rPr>
        <w:fldChar w:fldCharType="end"/>
      </w:r>
    </w:p>
    <w:p w14:paraId="23D41558" w14:textId="6E625427" w:rsidR="003737C1" w:rsidRDefault="003737C1">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_Toc218773344 \h </w:instrText>
      </w:r>
      <w:r>
        <w:rPr>
          <w:noProof/>
        </w:rPr>
      </w:r>
      <w:r>
        <w:rPr>
          <w:noProof/>
        </w:rPr>
        <w:fldChar w:fldCharType="separate"/>
      </w:r>
      <w:r>
        <w:rPr>
          <w:noProof/>
        </w:rPr>
        <w:t>58</w:t>
      </w:r>
      <w:r>
        <w:rPr>
          <w:noProof/>
        </w:rPr>
        <w:fldChar w:fldCharType="end"/>
      </w:r>
    </w:p>
    <w:p w14:paraId="1A4397C7" w14:textId="733F9FAC" w:rsidR="003737C1" w:rsidRDefault="003737C1">
      <w:pPr>
        <w:pStyle w:val="TOC4"/>
        <w:rPr>
          <w:rFonts w:asciiTheme="minorHAnsi" w:hAnsiTheme="minorHAnsi" w:cstheme="minorBidi"/>
          <w:noProof/>
          <w:kern w:val="2"/>
          <w:sz w:val="24"/>
          <w:szCs w:val="24"/>
          <w:lang w:eastAsia="en-GB"/>
          <w14:ligatures w14:val="standardContextual"/>
        </w:rPr>
      </w:pPr>
      <w:r>
        <w:rPr>
          <w:noProof/>
        </w:rPr>
        <w:t>7.4.2.4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r>
      <w:r>
        <w:rPr>
          <w:noProof/>
        </w:rPr>
        <w:instrText xml:space="preserve"> PAGEREF _Toc218773345 \h </w:instrText>
      </w:r>
      <w:r>
        <w:rPr>
          <w:noProof/>
        </w:rPr>
      </w:r>
      <w:r>
        <w:rPr>
          <w:noProof/>
        </w:rPr>
        <w:fldChar w:fldCharType="separate"/>
      </w:r>
      <w:r>
        <w:rPr>
          <w:noProof/>
        </w:rPr>
        <w:t>58</w:t>
      </w:r>
      <w:r>
        <w:rPr>
          <w:noProof/>
        </w:rPr>
        <w:fldChar w:fldCharType="end"/>
      </w:r>
    </w:p>
    <w:p w14:paraId="2E2279B9" w14:textId="4A0811AF" w:rsidR="003737C1" w:rsidRDefault="003737C1">
      <w:pPr>
        <w:pStyle w:val="TOC4"/>
        <w:rPr>
          <w:rFonts w:asciiTheme="minorHAnsi" w:hAnsiTheme="minorHAnsi" w:cstheme="minorBidi"/>
          <w:noProof/>
          <w:kern w:val="2"/>
          <w:sz w:val="24"/>
          <w:szCs w:val="24"/>
          <w:lang w:eastAsia="en-GB"/>
          <w14:ligatures w14:val="standardContextual"/>
        </w:rPr>
      </w:pPr>
      <w:r>
        <w:rPr>
          <w:noProof/>
        </w:rPr>
        <w:t>7.4.2.5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_Toc218773346 \h </w:instrText>
      </w:r>
      <w:r>
        <w:rPr>
          <w:noProof/>
        </w:rPr>
      </w:r>
      <w:r>
        <w:rPr>
          <w:noProof/>
        </w:rPr>
        <w:fldChar w:fldCharType="separate"/>
      </w:r>
      <w:r>
        <w:rPr>
          <w:noProof/>
        </w:rPr>
        <w:t>58</w:t>
      </w:r>
      <w:r>
        <w:rPr>
          <w:noProof/>
        </w:rPr>
        <w:fldChar w:fldCharType="end"/>
      </w:r>
    </w:p>
    <w:p w14:paraId="7BA46C2B" w14:textId="32165555" w:rsidR="003737C1" w:rsidRDefault="003737C1">
      <w:pPr>
        <w:pStyle w:val="TOC4"/>
        <w:rPr>
          <w:rFonts w:asciiTheme="minorHAnsi" w:hAnsiTheme="minorHAnsi" w:cstheme="minorBidi"/>
          <w:noProof/>
          <w:kern w:val="2"/>
          <w:sz w:val="24"/>
          <w:szCs w:val="24"/>
          <w:lang w:eastAsia="en-GB"/>
          <w14:ligatures w14:val="standardContextual"/>
        </w:rPr>
      </w:pPr>
      <w:r>
        <w:rPr>
          <w:noProof/>
        </w:rPr>
        <w:t>7.4.2.6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_Toc218773347 \h </w:instrText>
      </w:r>
      <w:r>
        <w:rPr>
          <w:noProof/>
        </w:rPr>
      </w:r>
      <w:r>
        <w:rPr>
          <w:noProof/>
        </w:rPr>
        <w:fldChar w:fldCharType="separate"/>
      </w:r>
      <w:r>
        <w:rPr>
          <w:noProof/>
        </w:rPr>
        <w:t>58</w:t>
      </w:r>
      <w:r>
        <w:rPr>
          <w:noProof/>
        </w:rPr>
        <w:fldChar w:fldCharType="end"/>
      </w:r>
    </w:p>
    <w:p w14:paraId="6DD6B623" w14:textId="341ACF76" w:rsidR="003737C1" w:rsidRDefault="003737C1">
      <w:pPr>
        <w:pStyle w:val="TOC4"/>
        <w:rPr>
          <w:rFonts w:asciiTheme="minorHAnsi" w:hAnsiTheme="minorHAnsi" w:cstheme="minorBidi"/>
          <w:noProof/>
          <w:kern w:val="2"/>
          <w:sz w:val="24"/>
          <w:szCs w:val="24"/>
          <w:lang w:eastAsia="en-GB"/>
          <w14:ligatures w14:val="standardContextual"/>
        </w:rPr>
      </w:pPr>
      <w:r>
        <w:rPr>
          <w:noProof/>
        </w:rPr>
        <w:t>7.4.2.7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_Toc218773348 \h </w:instrText>
      </w:r>
      <w:r>
        <w:rPr>
          <w:noProof/>
        </w:rPr>
      </w:r>
      <w:r>
        <w:rPr>
          <w:noProof/>
        </w:rPr>
        <w:fldChar w:fldCharType="separate"/>
      </w:r>
      <w:r>
        <w:rPr>
          <w:noProof/>
        </w:rPr>
        <w:t>58</w:t>
      </w:r>
      <w:r>
        <w:rPr>
          <w:noProof/>
        </w:rPr>
        <w:fldChar w:fldCharType="end"/>
      </w:r>
    </w:p>
    <w:p w14:paraId="61165B1E" w14:textId="653F8371" w:rsidR="003737C1" w:rsidRDefault="003737C1">
      <w:pPr>
        <w:pStyle w:val="TOC4"/>
        <w:rPr>
          <w:rFonts w:asciiTheme="minorHAnsi" w:hAnsiTheme="minorHAnsi" w:cstheme="minorBidi"/>
          <w:noProof/>
          <w:kern w:val="2"/>
          <w:sz w:val="24"/>
          <w:szCs w:val="24"/>
          <w:lang w:eastAsia="en-GB"/>
          <w14:ligatures w14:val="standardContextual"/>
        </w:rPr>
      </w:pPr>
      <w:r>
        <w:rPr>
          <w:noProof/>
        </w:rPr>
        <w:t>7.4.2.8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_Toc218773349 \h </w:instrText>
      </w:r>
      <w:r>
        <w:rPr>
          <w:noProof/>
        </w:rPr>
      </w:r>
      <w:r>
        <w:rPr>
          <w:noProof/>
        </w:rPr>
        <w:fldChar w:fldCharType="separate"/>
      </w:r>
      <w:r>
        <w:rPr>
          <w:noProof/>
        </w:rPr>
        <w:t>59</w:t>
      </w:r>
      <w:r>
        <w:rPr>
          <w:noProof/>
        </w:rPr>
        <w:fldChar w:fldCharType="end"/>
      </w:r>
    </w:p>
    <w:p w14:paraId="31B27839" w14:textId="0B0CF431" w:rsidR="003737C1" w:rsidRDefault="003737C1">
      <w:pPr>
        <w:pStyle w:val="TOC4"/>
        <w:rPr>
          <w:rFonts w:asciiTheme="minorHAnsi" w:hAnsiTheme="minorHAnsi" w:cstheme="minorBidi"/>
          <w:noProof/>
          <w:kern w:val="2"/>
          <w:sz w:val="24"/>
          <w:szCs w:val="24"/>
          <w:lang w:eastAsia="en-GB"/>
          <w14:ligatures w14:val="standardContextual"/>
        </w:rPr>
      </w:pPr>
      <w:r>
        <w:rPr>
          <w:noProof/>
        </w:rPr>
        <w:t>7.4.2.9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_Toc218773350 \h </w:instrText>
      </w:r>
      <w:r>
        <w:rPr>
          <w:noProof/>
        </w:rPr>
      </w:r>
      <w:r>
        <w:rPr>
          <w:noProof/>
        </w:rPr>
        <w:fldChar w:fldCharType="separate"/>
      </w:r>
      <w:r>
        <w:rPr>
          <w:noProof/>
        </w:rPr>
        <w:t>59</w:t>
      </w:r>
      <w:r>
        <w:rPr>
          <w:noProof/>
        </w:rPr>
        <w:fldChar w:fldCharType="end"/>
      </w:r>
    </w:p>
    <w:p w14:paraId="26BAF2E2" w14:textId="7DF8A434" w:rsidR="003737C1" w:rsidRDefault="003737C1">
      <w:pPr>
        <w:pStyle w:val="TOC4"/>
        <w:rPr>
          <w:rFonts w:asciiTheme="minorHAnsi" w:hAnsiTheme="minorHAnsi" w:cstheme="minorBidi"/>
          <w:noProof/>
          <w:kern w:val="2"/>
          <w:sz w:val="24"/>
          <w:szCs w:val="24"/>
          <w:lang w:eastAsia="en-GB"/>
          <w14:ligatures w14:val="standardContextual"/>
        </w:rPr>
      </w:pPr>
      <w:r>
        <w:rPr>
          <w:noProof/>
        </w:rPr>
        <w:t>7.x.2.10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_Toc218773351 \h </w:instrText>
      </w:r>
      <w:r>
        <w:rPr>
          <w:noProof/>
        </w:rPr>
      </w:r>
      <w:r>
        <w:rPr>
          <w:noProof/>
        </w:rPr>
        <w:fldChar w:fldCharType="separate"/>
      </w:r>
      <w:r>
        <w:rPr>
          <w:noProof/>
        </w:rPr>
        <w:t>60</w:t>
      </w:r>
      <w:r>
        <w:rPr>
          <w:noProof/>
        </w:rPr>
        <w:fldChar w:fldCharType="end"/>
      </w:r>
    </w:p>
    <w:p w14:paraId="6D048936" w14:textId="28629F33" w:rsidR="003737C1" w:rsidRDefault="003737C1">
      <w:pPr>
        <w:pStyle w:val="TOC4"/>
        <w:rPr>
          <w:rFonts w:asciiTheme="minorHAnsi" w:hAnsiTheme="minorHAnsi" w:cstheme="minorBidi"/>
          <w:noProof/>
          <w:kern w:val="2"/>
          <w:sz w:val="24"/>
          <w:szCs w:val="24"/>
          <w:lang w:eastAsia="en-GB"/>
          <w14:ligatures w14:val="standardContextual"/>
        </w:rPr>
      </w:pPr>
      <w:r>
        <w:rPr>
          <w:noProof/>
        </w:rPr>
        <w:t>7.4.2.11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_Toc218773352 \h </w:instrText>
      </w:r>
      <w:r>
        <w:rPr>
          <w:noProof/>
        </w:rPr>
      </w:r>
      <w:r>
        <w:rPr>
          <w:noProof/>
        </w:rPr>
        <w:fldChar w:fldCharType="separate"/>
      </w:r>
      <w:r>
        <w:rPr>
          <w:noProof/>
        </w:rPr>
        <w:t>60</w:t>
      </w:r>
      <w:r>
        <w:rPr>
          <w:noProof/>
        </w:rPr>
        <w:fldChar w:fldCharType="end"/>
      </w:r>
    </w:p>
    <w:p w14:paraId="6210D6E6" w14:textId="71085F53" w:rsidR="003737C1" w:rsidRDefault="003737C1">
      <w:pPr>
        <w:pStyle w:val="TOC4"/>
        <w:rPr>
          <w:rFonts w:asciiTheme="minorHAnsi" w:hAnsiTheme="minorHAnsi" w:cstheme="minorBidi"/>
          <w:noProof/>
          <w:kern w:val="2"/>
          <w:sz w:val="24"/>
          <w:szCs w:val="24"/>
          <w:lang w:eastAsia="en-GB"/>
          <w14:ligatures w14:val="standardContextual"/>
        </w:rPr>
      </w:pPr>
      <w:r>
        <w:rPr>
          <w:noProof/>
        </w:rPr>
        <w:t>7.4.2.12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_Toc218773353 \h </w:instrText>
      </w:r>
      <w:r>
        <w:rPr>
          <w:noProof/>
        </w:rPr>
      </w:r>
      <w:r>
        <w:rPr>
          <w:noProof/>
        </w:rPr>
        <w:fldChar w:fldCharType="separate"/>
      </w:r>
      <w:r>
        <w:rPr>
          <w:noProof/>
        </w:rPr>
        <w:t>60</w:t>
      </w:r>
      <w:r>
        <w:rPr>
          <w:noProof/>
        </w:rPr>
        <w:fldChar w:fldCharType="end"/>
      </w:r>
    </w:p>
    <w:p w14:paraId="3B11202E" w14:textId="6CC5814B" w:rsidR="003737C1" w:rsidRDefault="003737C1">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MCPTT configuration management documents</w:t>
      </w:r>
      <w:r>
        <w:rPr>
          <w:noProof/>
        </w:rPr>
        <w:tab/>
      </w:r>
      <w:r>
        <w:rPr>
          <w:noProof/>
        </w:rPr>
        <w:fldChar w:fldCharType="begin"/>
      </w:r>
      <w:r>
        <w:rPr>
          <w:noProof/>
        </w:rPr>
        <w:instrText xml:space="preserve"> PAGEREF _Toc218773354 \h </w:instrText>
      </w:r>
      <w:r>
        <w:rPr>
          <w:noProof/>
        </w:rPr>
      </w:r>
      <w:r>
        <w:rPr>
          <w:noProof/>
        </w:rPr>
        <w:fldChar w:fldCharType="separate"/>
      </w:r>
      <w:r>
        <w:rPr>
          <w:noProof/>
        </w:rPr>
        <w:t>60</w:t>
      </w:r>
      <w:r>
        <w:rPr>
          <w:noProof/>
        </w:rPr>
        <w:fldChar w:fldCharType="end"/>
      </w:r>
    </w:p>
    <w:p w14:paraId="1B0C4A66" w14:textId="22360342" w:rsidR="003737C1" w:rsidRDefault="003737C1">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_Toc218773355 \h </w:instrText>
      </w:r>
      <w:r>
        <w:rPr>
          <w:noProof/>
        </w:rPr>
      </w:r>
      <w:r>
        <w:rPr>
          <w:noProof/>
        </w:rPr>
        <w:fldChar w:fldCharType="separate"/>
      </w:r>
      <w:r>
        <w:rPr>
          <w:noProof/>
        </w:rPr>
        <w:t>60</w:t>
      </w:r>
      <w:r>
        <w:rPr>
          <w:noProof/>
        </w:rPr>
        <w:fldChar w:fldCharType="end"/>
      </w:r>
    </w:p>
    <w:p w14:paraId="418EDBAF" w14:textId="0D62E66E"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fr-FR"/>
        </w:rPr>
        <w:t>8.2</w:t>
      </w:r>
      <w:r>
        <w:rPr>
          <w:rFonts w:asciiTheme="minorHAnsi" w:hAnsiTheme="minorHAnsi" w:cstheme="minorBidi"/>
          <w:noProof/>
          <w:kern w:val="2"/>
          <w:sz w:val="24"/>
          <w:szCs w:val="24"/>
          <w:lang w:eastAsia="en-GB"/>
          <w14:ligatures w14:val="standardContextual"/>
        </w:rPr>
        <w:tab/>
      </w:r>
      <w:r w:rsidRPr="00F1790E">
        <w:rPr>
          <w:noProof/>
          <w:lang w:val="fr-FR"/>
        </w:rPr>
        <w:t>MCPTT UE configuration document</w:t>
      </w:r>
      <w:r>
        <w:rPr>
          <w:noProof/>
        </w:rPr>
        <w:tab/>
      </w:r>
      <w:r>
        <w:rPr>
          <w:noProof/>
        </w:rPr>
        <w:fldChar w:fldCharType="begin"/>
      </w:r>
      <w:r>
        <w:rPr>
          <w:noProof/>
        </w:rPr>
        <w:instrText xml:space="preserve"> PAGEREF _Toc218773356 \h </w:instrText>
      </w:r>
      <w:r>
        <w:rPr>
          <w:noProof/>
        </w:rPr>
      </w:r>
      <w:r>
        <w:rPr>
          <w:noProof/>
        </w:rPr>
        <w:fldChar w:fldCharType="separate"/>
      </w:r>
      <w:r>
        <w:rPr>
          <w:noProof/>
        </w:rPr>
        <w:t>60</w:t>
      </w:r>
      <w:r>
        <w:rPr>
          <w:noProof/>
        </w:rPr>
        <w:fldChar w:fldCharType="end"/>
      </w:r>
    </w:p>
    <w:p w14:paraId="208E9DFF" w14:textId="5EC6C31C" w:rsidR="003737C1" w:rsidRDefault="003737C1">
      <w:pPr>
        <w:pStyle w:val="TOC3"/>
        <w:rPr>
          <w:rFonts w:asciiTheme="minorHAnsi" w:hAnsiTheme="minorHAnsi" w:cstheme="minorBidi"/>
          <w:noProof/>
          <w:kern w:val="2"/>
          <w:sz w:val="24"/>
          <w:szCs w:val="24"/>
          <w:lang w:eastAsia="en-GB"/>
          <w14:ligatures w14:val="standardContextual"/>
        </w:rPr>
      </w:pPr>
      <w:r>
        <w:rPr>
          <w:noProof/>
        </w:rPr>
        <w:t>8.2.1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_Toc218773357 \h </w:instrText>
      </w:r>
      <w:r>
        <w:rPr>
          <w:noProof/>
        </w:rPr>
      </w:r>
      <w:r>
        <w:rPr>
          <w:noProof/>
        </w:rPr>
        <w:fldChar w:fldCharType="separate"/>
      </w:r>
      <w:r>
        <w:rPr>
          <w:noProof/>
        </w:rPr>
        <w:t>60</w:t>
      </w:r>
      <w:r>
        <w:rPr>
          <w:noProof/>
        </w:rPr>
        <w:fldChar w:fldCharType="end"/>
      </w:r>
    </w:p>
    <w:p w14:paraId="1A4FF5D0" w14:textId="650CD2AB" w:rsidR="003737C1" w:rsidRDefault="003737C1">
      <w:pPr>
        <w:pStyle w:val="TOC3"/>
        <w:rPr>
          <w:rFonts w:asciiTheme="minorHAnsi" w:hAnsiTheme="minorHAnsi" w:cstheme="minorBidi"/>
          <w:noProof/>
          <w:kern w:val="2"/>
          <w:sz w:val="24"/>
          <w:szCs w:val="24"/>
          <w:lang w:eastAsia="en-GB"/>
          <w14:ligatures w14:val="standardContextual"/>
        </w:rPr>
      </w:pPr>
      <w:r>
        <w:rPr>
          <w:noProof/>
        </w:rPr>
        <w:t>8.2.1A</w:t>
      </w:r>
      <w:r>
        <w:rPr>
          <w:rFonts w:asciiTheme="minorHAnsi" w:hAnsiTheme="minorHAnsi" w:cstheme="minorBidi"/>
          <w:noProof/>
          <w:kern w:val="2"/>
          <w:sz w:val="24"/>
          <w:szCs w:val="24"/>
          <w:lang w:eastAsia="en-GB"/>
          <w14:ligatures w14:val="standardContextual"/>
        </w:rPr>
        <w:tab/>
      </w:r>
      <w:r>
        <w:rPr>
          <w:noProof/>
        </w:rPr>
        <w:t>MCPTT client access to MCPTT UE configuration documents</w:t>
      </w:r>
      <w:r>
        <w:rPr>
          <w:noProof/>
        </w:rPr>
        <w:tab/>
      </w:r>
      <w:r>
        <w:rPr>
          <w:noProof/>
        </w:rPr>
        <w:fldChar w:fldCharType="begin"/>
      </w:r>
      <w:r>
        <w:rPr>
          <w:noProof/>
        </w:rPr>
        <w:instrText xml:space="preserve"> PAGEREF _Toc218773358 \h </w:instrText>
      </w:r>
      <w:r>
        <w:rPr>
          <w:noProof/>
        </w:rPr>
      </w:r>
      <w:r>
        <w:rPr>
          <w:noProof/>
        </w:rPr>
        <w:fldChar w:fldCharType="separate"/>
      </w:r>
      <w:r>
        <w:rPr>
          <w:noProof/>
        </w:rPr>
        <w:t>61</w:t>
      </w:r>
      <w:r>
        <w:rPr>
          <w:noProof/>
        </w:rPr>
        <w:fldChar w:fldCharType="end"/>
      </w:r>
    </w:p>
    <w:p w14:paraId="0895EC8E" w14:textId="64D1012B" w:rsidR="003737C1" w:rsidRDefault="003737C1">
      <w:pPr>
        <w:pStyle w:val="TOC3"/>
        <w:rPr>
          <w:rFonts w:asciiTheme="minorHAnsi" w:hAnsiTheme="minorHAnsi" w:cstheme="minorBidi"/>
          <w:noProof/>
          <w:kern w:val="2"/>
          <w:sz w:val="24"/>
          <w:szCs w:val="24"/>
          <w:lang w:eastAsia="en-GB"/>
          <w14:ligatures w14:val="standardContextual"/>
        </w:rPr>
      </w:pPr>
      <w:r>
        <w:rPr>
          <w:noProof/>
        </w:rPr>
        <w:t>8.2.2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_Toc218773359 \h </w:instrText>
      </w:r>
      <w:r>
        <w:rPr>
          <w:noProof/>
        </w:rPr>
      </w:r>
      <w:r>
        <w:rPr>
          <w:noProof/>
        </w:rPr>
        <w:fldChar w:fldCharType="separate"/>
      </w:r>
      <w:r>
        <w:rPr>
          <w:noProof/>
        </w:rPr>
        <w:t>61</w:t>
      </w:r>
      <w:r>
        <w:rPr>
          <w:noProof/>
        </w:rPr>
        <w:fldChar w:fldCharType="end"/>
      </w:r>
    </w:p>
    <w:p w14:paraId="7AA0BBB4" w14:textId="018BED2F" w:rsidR="003737C1" w:rsidRDefault="003737C1">
      <w:pPr>
        <w:pStyle w:val="TOC4"/>
        <w:rPr>
          <w:rFonts w:asciiTheme="minorHAnsi" w:hAnsiTheme="minorHAnsi" w:cstheme="minorBidi"/>
          <w:noProof/>
          <w:kern w:val="2"/>
          <w:sz w:val="24"/>
          <w:szCs w:val="24"/>
          <w:lang w:eastAsia="en-GB"/>
          <w14:ligatures w14:val="standardContextual"/>
        </w:rPr>
      </w:pPr>
      <w:r>
        <w:rPr>
          <w:noProof/>
        </w:rPr>
        <w:t>8.2.2.1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_Toc218773360 \h </w:instrText>
      </w:r>
      <w:r>
        <w:rPr>
          <w:noProof/>
        </w:rPr>
      </w:r>
      <w:r>
        <w:rPr>
          <w:noProof/>
        </w:rPr>
        <w:fldChar w:fldCharType="separate"/>
      </w:r>
      <w:r>
        <w:rPr>
          <w:noProof/>
        </w:rPr>
        <w:t>61</w:t>
      </w:r>
      <w:r>
        <w:rPr>
          <w:noProof/>
        </w:rPr>
        <w:fldChar w:fldCharType="end"/>
      </w:r>
    </w:p>
    <w:p w14:paraId="034DEA78" w14:textId="6F3BC66F" w:rsidR="003737C1" w:rsidRDefault="003737C1">
      <w:pPr>
        <w:pStyle w:val="TOC4"/>
        <w:rPr>
          <w:rFonts w:asciiTheme="minorHAnsi" w:hAnsiTheme="minorHAnsi" w:cstheme="minorBidi"/>
          <w:noProof/>
          <w:kern w:val="2"/>
          <w:sz w:val="24"/>
          <w:szCs w:val="24"/>
          <w:lang w:eastAsia="en-GB"/>
          <w14:ligatures w14:val="standardContextual"/>
        </w:rPr>
      </w:pPr>
      <w:r>
        <w:rPr>
          <w:noProof/>
        </w:rPr>
        <w:t>8.2.2.2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_Toc218773361 \h </w:instrText>
      </w:r>
      <w:r>
        <w:rPr>
          <w:noProof/>
        </w:rPr>
      </w:r>
      <w:r>
        <w:rPr>
          <w:noProof/>
        </w:rPr>
        <w:fldChar w:fldCharType="separate"/>
      </w:r>
      <w:r>
        <w:rPr>
          <w:noProof/>
        </w:rPr>
        <w:t>62</w:t>
      </w:r>
      <w:r>
        <w:rPr>
          <w:noProof/>
        </w:rPr>
        <w:fldChar w:fldCharType="end"/>
      </w:r>
    </w:p>
    <w:p w14:paraId="5F28BDA8" w14:textId="64CAA614" w:rsidR="003737C1" w:rsidRDefault="003737C1">
      <w:pPr>
        <w:pStyle w:val="TOC4"/>
        <w:rPr>
          <w:rFonts w:asciiTheme="minorHAnsi" w:hAnsiTheme="minorHAnsi" w:cstheme="minorBidi"/>
          <w:noProof/>
          <w:kern w:val="2"/>
          <w:sz w:val="24"/>
          <w:szCs w:val="24"/>
          <w:lang w:eastAsia="en-GB"/>
          <w14:ligatures w14:val="standardContextual"/>
        </w:rPr>
      </w:pPr>
      <w:r>
        <w:rPr>
          <w:noProof/>
        </w:rPr>
        <w:lastRenderedPageBreak/>
        <w:t>8.2.2.3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_Toc218773362 \h </w:instrText>
      </w:r>
      <w:r>
        <w:rPr>
          <w:noProof/>
        </w:rPr>
      </w:r>
      <w:r>
        <w:rPr>
          <w:noProof/>
        </w:rPr>
        <w:fldChar w:fldCharType="separate"/>
      </w:r>
      <w:r>
        <w:rPr>
          <w:noProof/>
        </w:rPr>
        <w:t>62</w:t>
      </w:r>
      <w:r>
        <w:rPr>
          <w:noProof/>
        </w:rPr>
        <w:fldChar w:fldCharType="end"/>
      </w:r>
    </w:p>
    <w:p w14:paraId="3900BB7D" w14:textId="211B817D"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8.2.2.4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_Toc218773363 \h </w:instrText>
      </w:r>
      <w:r>
        <w:rPr>
          <w:noProof/>
        </w:rPr>
      </w:r>
      <w:r>
        <w:rPr>
          <w:noProof/>
        </w:rPr>
        <w:fldChar w:fldCharType="separate"/>
      </w:r>
      <w:r>
        <w:rPr>
          <w:noProof/>
        </w:rPr>
        <w:t>64</w:t>
      </w:r>
      <w:r>
        <w:rPr>
          <w:noProof/>
        </w:rPr>
        <w:fldChar w:fldCharType="end"/>
      </w:r>
    </w:p>
    <w:p w14:paraId="6C2572A3" w14:textId="4A646B18" w:rsidR="003737C1" w:rsidRDefault="003737C1">
      <w:pPr>
        <w:pStyle w:val="TOC4"/>
        <w:rPr>
          <w:rFonts w:asciiTheme="minorHAnsi" w:hAnsiTheme="minorHAnsi" w:cstheme="minorBidi"/>
          <w:noProof/>
          <w:kern w:val="2"/>
          <w:sz w:val="24"/>
          <w:szCs w:val="24"/>
          <w:lang w:eastAsia="en-GB"/>
          <w14:ligatures w14:val="standardContextual"/>
        </w:rPr>
      </w:pPr>
      <w:r>
        <w:rPr>
          <w:noProof/>
        </w:rPr>
        <w:t>8.2.2.5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_Toc218773364 \h </w:instrText>
      </w:r>
      <w:r>
        <w:rPr>
          <w:noProof/>
        </w:rPr>
      </w:r>
      <w:r>
        <w:rPr>
          <w:noProof/>
        </w:rPr>
        <w:fldChar w:fldCharType="separate"/>
      </w:r>
      <w:r>
        <w:rPr>
          <w:noProof/>
        </w:rPr>
        <w:t>64</w:t>
      </w:r>
      <w:r>
        <w:rPr>
          <w:noProof/>
        </w:rPr>
        <w:fldChar w:fldCharType="end"/>
      </w:r>
    </w:p>
    <w:p w14:paraId="73ABDB50" w14:textId="6AC7BE09" w:rsidR="003737C1" w:rsidRDefault="003737C1">
      <w:pPr>
        <w:pStyle w:val="TOC4"/>
        <w:rPr>
          <w:rFonts w:asciiTheme="minorHAnsi" w:hAnsiTheme="minorHAnsi" w:cstheme="minorBidi"/>
          <w:noProof/>
          <w:kern w:val="2"/>
          <w:sz w:val="24"/>
          <w:szCs w:val="24"/>
          <w:lang w:eastAsia="en-GB"/>
          <w14:ligatures w14:val="standardContextual"/>
        </w:rPr>
      </w:pPr>
      <w:r>
        <w:rPr>
          <w:noProof/>
        </w:rPr>
        <w:t>8.2.2.6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_Toc218773365 \h </w:instrText>
      </w:r>
      <w:r>
        <w:rPr>
          <w:noProof/>
        </w:rPr>
      </w:r>
      <w:r>
        <w:rPr>
          <w:noProof/>
        </w:rPr>
        <w:fldChar w:fldCharType="separate"/>
      </w:r>
      <w:r>
        <w:rPr>
          <w:noProof/>
        </w:rPr>
        <w:t>65</w:t>
      </w:r>
      <w:r>
        <w:rPr>
          <w:noProof/>
        </w:rPr>
        <w:fldChar w:fldCharType="end"/>
      </w:r>
    </w:p>
    <w:p w14:paraId="23096EE5" w14:textId="40B84B30" w:rsidR="003737C1" w:rsidRDefault="003737C1">
      <w:pPr>
        <w:pStyle w:val="TOC4"/>
        <w:rPr>
          <w:rFonts w:asciiTheme="minorHAnsi" w:hAnsiTheme="minorHAnsi" w:cstheme="minorBidi"/>
          <w:noProof/>
          <w:kern w:val="2"/>
          <w:sz w:val="24"/>
          <w:szCs w:val="24"/>
          <w:lang w:eastAsia="en-GB"/>
          <w14:ligatures w14:val="standardContextual"/>
        </w:rPr>
      </w:pPr>
      <w:r>
        <w:rPr>
          <w:noProof/>
        </w:rPr>
        <w:t>8.2.2.7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_Toc218773366 \h </w:instrText>
      </w:r>
      <w:r>
        <w:rPr>
          <w:noProof/>
        </w:rPr>
      </w:r>
      <w:r>
        <w:rPr>
          <w:noProof/>
        </w:rPr>
        <w:fldChar w:fldCharType="separate"/>
      </w:r>
      <w:r>
        <w:rPr>
          <w:noProof/>
        </w:rPr>
        <w:t>66</w:t>
      </w:r>
      <w:r>
        <w:rPr>
          <w:noProof/>
        </w:rPr>
        <w:fldChar w:fldCharType="end"/>
      </w:r>
    </w:p>
    <w:p w14:paraId="3BF01125" w14:textId="5E515538" w:rsidR="003737C1" w:rsidRDefault="003737C1">
      <w:pPr>
        <w:pStyle w:val="TOC4"/>
        <w:rPr>
          <w:rFonts w:asciiTheme="minorHAnsi" w:hAnsiTheme="minorHAnsi" w:cstheme="minorBidi"/>
          <w:noProof/>
          <w:kern w:val="2"/>
          <w:sz w:val="24"/>
          <w:szCs w:val="24"/>
          <w:lang w:eastAsia="en-GB"/>
          <w14:ligatures w14:val="standardContextual"/>
        </w:rPr>
      </w:pPr>
      <w:r>
        <w:rPr>
          <w:noProof/>
        </w:rPr>
        <w:t>8.2.2.8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_Toc218773367 \h </w:instrText>
      </w:r>
      <w:r>
        <w:rPr>
          <w:noProof/>
        </w:rPr>
      </w:r>
      <w:r>
        <w:rPr>
          <w:noProof/>
        </w:rPr>
        <w:fldChar w:fldCharType="separate"/>
      </w:r>
      <w:r>
        <w:rPr>
          <w:noProof/>
        </w:rPr>
        <w:t>67</w:t>
      </w:r>
      <w:r>
        <w:rPr>
          <w:noProof/>
        </w:rPr>
        <w:fldChar w:fldCharType="end"/>
      </w:r>
    </w:p>
    <w:p w14:paraId="03CE9D00" w14:textId="4A4F10C7" w:rsidR="003737C1" w:rsidRDefault="003737C1">
      <w:pPr>
        <w:pStyle w:val="TOC4"/>
        <w:rPr>
          <w:rFonts w:asciiTheme="minorHAnsi" w:hAnsiTheme="minorHAnsi" w:cstheme="minorBidi"/>
          <w:noProof/>
          <w:kern w:val="2"/>
          <w:sz w:val="24"/>
          <w:szCs w:val="24"/>
          <w:lang w:eastAsia="en-GB"/>
          <w14:ligatures w14:val="standardContextual"/>
        </w:rPr>
      </w:pPr>
      <w:r>
        <w:rPr>
          <w:noProof/>
        </w:rPr>
        <w:t>8.2.2.9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_Toc218773368 \h </w:instrText>
      </w:r>
      <w:r>
        <w:rPr>
          <w:noProof/>
        </w:rPr>
      </w:r>
      <w:r>
        <w:rPr>
          <w:noProof/>
        </w:rPr>
        <w:fldChar w:fldCharType="separate"/>
      </w:r>
      <w:r>
        <w:rPr>
          <w:noProof/>
        </w:rPr>
        <w:t>67</w:t>
      </w:r>
      <w:r>
        <w:rPr>
          <w:noProof/>
        </w:rPr>
        <w:fldChar w:fldCharType="end"/>
      </w:r>
    </w:p>
    <w:p w14:paraId="2869B356" w14:textId="2D1858F5" w:rsidR="003737C1" w:rsidRDefault="003737C1">
      <w:pPr>
        <w:pStyle w:val="TOC4"/>
        <w:rPr>
          <w:rFonts w:asciiTheme="minorHAnsi" w:hAnsiTheme="minorHAnsi" w:cstheme="minorBidi"/>
          <w:noProof/>
          <w:kern w:val="2"/>
          <w:sz w:val="24"/>
          <w:szCs w:val="24"/>
          <w:lang w:eastAsia="en-GB"/>
          <w14:ligatures w14:val="standardContextual"/>
        </w:rPr>
      </w:pPr>
      <w:r>
        <w:rPr>
          <w:noProof/>
        </w:rPr>
        <w:t>8.2.2.10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_Toc218773369 \h </w:instrText>
      </w:r>
      <w:r>
        <w:rPr>
          <w:noProof/>
        </w:rPr>
      </w:r>
      <w:r>
        <w:rPr>
          <w:noProof/>
        </w:rPr>
        <w:fldChar w:fldCharType="separate"/>
      </w:r>
      <w:r>
        <w:rPr>
          <w:noProof/>
        </w:rPr>
        <w:t>67</w:t>
      </w:r>
      <w:r>
        <w:rPr>
          <w:noProof/>
        </w:rPr>
        <w:fldChar w:fldCharType="end"/>
      </w:r>
    </w:p>
    <w:p w14:paraId="7A11B5C4" w14:textId="2F241E24" w:rsidR="003737C1" w:rsidRDefault="003737C1">
      <w:pPr>
        <w:pStyle w:val="TOC4"/>
        <w:rPr>
          <w:rFonts w:asciiTheme="minorHAnsi" w:hAnsiTheme="minorHAnsi" w:cstheme="minorBidi"/>
          <w:noProof/>
          <w:kern w:val="2"/>
          <w:sz w:val="24"/>
          <w:szCs w:val="24"/>
          <w:lang w:eastAsia="en-GB"/>
          <w14:ligatures w14:val="standardContextual"/>
        </w:rPr>
      </w:pPr>
      <w:r>
        <w:rPr>
          <w:noProof/>
        </w:rPr>
        <w:t>8.2.2.11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_Toc218773370 \h </w:instrText>
      </w:r>
      <w:r>
        <w:rPr>
          <w:noProof/>
        </w:rPr>
      </w:r>
      <w:r>
        <w:rPr>
          <w:noProof/>
        </w:rPr>
        <w:fldChar w:fldCharType="separate"/>
      </w:r>
      <w:r>
        <w:rPr>
          <w:noProof/>
        </w:rPr>
        <w:t>68</w:t>
      </w:r>
      <w:r>
        <w:rPr>
          <w:noProof/>
        </w:rPr>
        <w:fldChar w:fldCharType="end"/>
      </w:r>
    </w:p>
    <w:p w14:paraId="14772401" w14:textId="542451C4" w:rsidR="003737C1" w:rsidRDefault="003737C1">
      <w:pPr>
        <w:pStyle w:val="TOC4"/>
        <w:rPr>
          <w:rFonts w:asciiTheme="minorHAnsi" w:hAnsiTheme="minorHAnsi" w:cstheme="minorBidi"/>
          <w:noProof/>
          <w:kern w:val="2"/>
          <w:sz w:val="24"/>
          <w:szCs w:val="24"/>
          <w:lang w:eastAsia="en-GB"/>
          <w14:ligatures w14:val="standardContextual"/>
        </w:rPr>
      </w:pPr>
      <w:r>
        <w:rPr>
          <w:noProof/>
        </w:rPr>
        <w:t>8.2.2.12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_Toc218773371 \h </w:instrText>
      </w:r>
      <w:r>
        <w:rPr>
          <w:noProof/>
        </w:rPr>
      </w:r>
      <w:r>
        <w:rPr>
          <w:noProof/>
        </w:rPr>
        <w:fldChar w:fldCharType="separate"/>
      </w:r>
      <w:r>
        <w:rPr>
          <w:noProof/>
        </w:rPr>
        <w:t>68</w:t>
      </w:r>
      <w:r>
        <w:rPr>
          <w:noProof/>
        </w:rPr>
        <w:fldChar w:fldCharType="end"/>
      </w:r>
    </w:p>
    <w:p w14:paraId="39AD0152" w14:textId="2070B46B" w:rsidR="003737C1" w:rsidRDefault="003737C1">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MCPTT user profile configuration document</w:t>
      </w:r>
      <w:r>
        <w:rPr>
          <w:noProof/>
        </w:rPr>
        <w:tab/>
      </w:r>
      <w:r>
        <w:rPr>
          <w:noProof/>
        </w:rPr>
        <w:fldChar w:fldCharType="begin"/>
      </w:r>
      <w:r>
        <w:rPr>
          <w:noProof/>
        </w:rPr>
        <w:instrText xml:space="preserve"> PAGEREF _Toc218773372 \h </w:instrText>
      </w:r>
      <w:r>
        <w:rPr>
          <w:noProof/>
        </w:rPr>
      </w:r>
      <w:r>
        <w:rPr>
          <w:noProof/>
        </w:rPr>
        <w:fldChar w:fldCharType="separate"/>
      </w:r>
      <w:r>
        <w:rPr>
          <w:noProof/>
        </w:rPr>
        <w:t>68</w:t>
      </w:r>
      <w:r>
        <w:rPr>
          <w:noProof/>
        </w:rPr>
        <w:fldChar w:fldCharType="end"/>
      </w:r>
    </w:p>
    <w:p w14:paraId="3D188127" w14:textId="1E9AA43E" w:rsidR="003737C1" w:rsidRDefault="003737C1">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_Toc218773373 \h </w:instrText>
      </w:r>
      <w:r>
        <w:rPr>
          <w:noProof/>
        </w:rPr>
      </w:r>
      <w:r>
        <w:rPr>
          <w:noProof/>
        </w:rPr>
        <w:fldChar w:fldCharType="separate"/>
      </w:r>
      <w:r>
        <w:rPr>
          <w:noProof/>
        </w:rPr>
        <w:t>68</w:t>
      </w:r>
      <w:r>
        <w:rPr>
          <w:noProof/>
        </w:rPr>
        <w:fldChar w:fldCharType="end"/>
      </w:r>
    </w:p>
    <w:p w14:paraId="701F9141" w14:textId="0AC80043" w:rsidR="003737C1" w:rsidRDefault="003737C1">
      <w:pPr>
        <w:pStyle w:val="TOC3"/>
        <w:rPr>
          <w:rFonts w:asciiTheme="minorHAnsi" w:hAnsiTheme="minorHAnsi" w:cstheme="minorBidi"/>
          <w:noProof/>
          <w:kern w:val="2"/>
          <w:sz w:val="24"/>
          <w:szCs w:val="24"/>
          <w:lang w:eastAsia="en-GB"/>
          <w14:ligatures w14:val="standardContextual"/>
        </w:rPr>
      </w:pPr>
      <w:r>
        <w:rPr>
          <w:noProof/>
        </w:rPr>
        <w:t>8.3.1A</w:t>
      </w:r>
      <w:r>
        <w:rPr>
          <w:rFonts w:asciiTheme="minorHAnsi" w:hAnsiTheme="minorHAnsi" w:cstheme="minorBidi"/>
          <w:noProof/>
          <w:kern w:val="2"/>
          <w:sz w:val="24"/>
          <w:szCs w:val="24"/>
          <w:lang w:eastAsia="en-GB"/>
          <w14:ligatures w14:val="standardContextual"/>
        </w:rPr>
        <w:tab/>
      </w:r>
      <w:r>
        <w:rPr>
          <w:noProof/>
        </w:rPr>
        <w:t>MCPTT client access to MCPTT user profile documents</w:t>
      </w:r>
      <w:r>
        <w:rPr>
          <w:noProof/>
        </w:rPr>
        <w:tab/>
      </w:r>
      <w:r>
        <w:rPr>
          <w:noProof/>
        </w:rPr>
        <w:fldChar w:fldCharType="begin"/>
      </w:r>
      <w:r>
        <w:rPr>
          <w:noProof/>
        </w:rPr>
        <w:instrText xml:space="preserve"> PAGEREF _Toc218773374 \h </w:instrText>
      </w:r>
      <w:r>
        <w:rPr>
          <w:noProof/>
        </w:rPr>
      </w:r>
      <w:r>
        <w:rPr>
          <w:noProof/>
        </w:rPr>
        <w:fldChar w:fldCharType="separate"/>
      </w:r>
      <w:r>
        <w:rPr>
          <w:noProof/>
        </w:rPr>
        <w:t>68</w:t>
      </w:r>
      <w:r>
        <w:rPr>
          <w:noProof/>
        </w:rPr>
        <w:fldChar w:fldCharType="end"/>
      </w:r>
    </w:p>
    <w:p w14:paraId="06144D86" w14:textId="41734CCF" w:rsidR="003737C1" w:rsidRDefault="003737C1">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_Toc218773375 \h </w:instrText>
      </w:r>
      <w:r>
        <w:rPr>
          <w:noProof/>
        </w:rPr>
      </w:r>
      <w:r>
        <w:rPr>
          <w:noProof/>
        </w:rPr>
        <w:fldChar w:fldCharType="separate"/>
      </w:r>
      <w:r>
        <w:rPr>
          <w:noProof/>
        </w:rPr>
        <w:t>68</w:t>
      </w:r>
      <w:r>
        <w:rPr>
          <w:noProof/>
        </w:rPr>
        <w:fldChar w:fldCharType="end"/>
      </w:r>
    </w:p>
    <w:p w14:paraId="53EEB82A" w14:textId="2439C1C0" w:rsidR="003737C1" w:rsidRDefault="003737C1">
      <w:pPr>
        <w:pStyle w:val="TOC4"/>
        <w:rPr>
          <w:rFonts w:asciiTheme="minorHAnsi" w:hAnsiTheme="minorHAnsi" w:cstheme="minorBidi"/>
          <w:noProof/>
          <w:kern w:val="2"/>
          <w:sz w:val="24"/>
          <w:szCs w:val="24"/>
          <w:lang w:eastAsia="en-GB"/>
          <w14:ligatures w14:val="standardContextual"/>
        </w:rPr>
      </w:pPr>
      <w:r>
        <w:rPr>
          <w:noProof/>
        </w:rPr>
        <w:t>8.3.2.1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_Toc218773376 \h </w:instrText>
      </w:r>
      <w:r>
        <w:rPr>
          <w:noProof/>
        </w:rPr>
      </w:r>
      <w:r>
        <w:rPr>
          <w:noProof/>
        </w:rPr>
        <w:fldChar w:fldCharType="separate"/>
      </w:r>
      <w:r>
        <w:rPr>
          <w:noProof/>
        </w:rPr>
        <w:t>68</w:t>
      </w:r>
      <w:r>
        <w:rPr>
          <w:noProof/>
        </w:rPr>
        <w:fldChar w:fldCharType="end"/>
      </w:r>
    </w:p>
    <w:p w14:paraId="081BFCBA" w14:textId="17690468" w:rsidR="003737C1" w:rsidRDefault="003737C1">
      <w:pPr>
        <w:pStyle w:val="TOC4"/>
        <w:rPr>
          <w:rFonts w:asciiTheme="minorHAnsi" w:hAnsiTheme="minorHAnsi" w:cstheme="minorBidi"/>
          <w:noProof/>
          <w:kern w:val="2"/>
          <w:sz w:val="24"/>
          <w:szCs w:val="24"/>
          <w:lang w:eastAsia="en-GB"/>
          <w14:ligatures w14:val="standardContextual"/>
        </w:rPr>
      </w:pPr>
      <w:r>
        <w:rPr>
          <w:noProof/>
        </w:rPr>
        <w:t>8.3.2.2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_Toc218773377 \h </w:instrText>
      </w:r>
      <w:r>
        <w:rPr>
          <w:noProof/>
        </w:rPr>
      </w:r>
      <w:r>
        <w:rPr>
          <w:noProof/>
        </w:rPr>
        <w:fldChar w:fldCharType="separate"/>
      </w:r>
      <w:r>
        <w:rPr>
          <w:noProof/>
        </w:rPr>
        <w:t>74</w:t>
      </w:r>
      <w:r>
        <w:rPr>
          <w:noProof/>
        </w:rPr>
        <w:fldChar w:fldCharType="end"/>
      </w:r>
    </w:p>
    <w:p w14:paraId="34BB1A67" w14:textId="13C17495" w:rsidR="003737C1" w:rsidRDefault="003737C1">
      <w:pPr>
        <w:pStyle w:val="TOC4"/>
        <w:rPr>
          <w:rFonts w:asciiTheme="minorHAnsi" w:hAnsiTheme="minorHAnsi" w:cstheme="minorBidi"/>
          <w:noProof/>
          <w:kern w:val="2"/>
          <w:sz w:val="24"/>
          <w:szCs w:val="24"/>
          <w:lang w:eastAsia="en-GB"/>
          <w14:ligatures w14:val="standardContextual"/>
        </w:rPr>
      </w:pPr>
      <w:r>
        <w:rPr>
          <w:noProof/>
        </w:rPr>
        <w:t>8.3.2.3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_Toc218773378 \h </w:instrText>
      </w:r>
      <w:r>
        <w:rPr>
          <w:noProof/>
        </w:rPr>
      </w:r>
      <w:r>
        <w:rPr>
          <w:noProof/>
        </w:rPr>
        <w:fldChar w:fldCharType="separate"/>
      </w:r>
      <w:r>
        <w:rPr>
          <w:noProof/>
        </w:rPr>
        <w:t>74</w:t>
      </w:r>
      <w:r>
        <w:rPr>
          <w:noProof/>
        </w:rPr>
        <w:fldChar w:fldCharType="end"/>
      </w:r>
    </w:p>
    <w:p w14:paraId="08F0A90E" w14:textId="1CC673FB"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8.3.2.4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_Toc218773379 \h </w:instrText>
      </w:r>
      <w:r>
        <w:rPr>
          <w:noProof/>
        </w:rPr>
      </w:r>
      <w:r>
        <w:rPr>
          <w:noProof/>
        </w:rPr>
        <w:fldChar w:fldCharType="separate"/>
      </w:r>
      <w:r>
        <w:rPr>
          <w:noProof/>
        </w:rPr>
        <w:t>80</w:t>
      </w:r>
      <w:r>
        <w:rPr>
          <w:noProof/>
        </w:rPr>
        <w:fldChar w:fldCharType="end"/>
      </w:r>
    </w:p>
    <w:p w14:paraId="13922414" w14:textId="608868FF" w:rsidR="003737C1" w:rsidRDefault="003737C1">
      <w:pPr>
        <w:pStyle w:val="TOC4"/>
        <w:rPr>
          <w:rFonts w:asciiTheme="minorHAnsi" w:hAnsiTheme="minorHAnsi" w:cstheme="minorBidi"/>
          <w:noProof/>
          <w:kern w:val="2"/>
          <w:sz w:val="24"/>
          <w:szCs w:val="24"/>
          <w:lang w:eastAsia="en-GB"/>
          <w14:ligatures w14:val="standardContextual"/>
        </w:rPr>
      </w:pPr>
      <w:r>
        <w:rPr>
          <w:noProof/>
        </w:rPr>
        <w:t>8.3.2.5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_Toc218773380 \h </w:instrText>
      </w:r>
      <w:r>
        <w:rPr>
          <w:noProof/>
        </w:rPr>
      </w:r>
      <w:r>
        <w:rPr>
          <w:noProof/>
        </w:rPr>
        <w:fldChar w:fldCharType="separate"/>
      </w:r>
      <w:r>
        <w:rPr>
          <w:noProof/>
        </w:rPr>
        <w:t>80</w:t>
      </w:r>
      <w:r>
        <w:rPr>
          <w:noProof/>
        </w:rPr>
        <w:fldChar w:fldCharType="end"/>
      </w:r>
    </w:p>
    <w:p w14:paraId="687ECA43" w14:textId="3EED7AE1" w:rsidR="003737C1" w:rsidRDefault="003737C1">
      <w:pPr>
        <w:pStyle w:val="TOC4"/>
        <w:rPr>
          <w:rFonts w:asciiTheme="minorHAnsi" w:hAnsiTheme="minorHAnsi" w:cstheme="minorBidi"/>
          <w:noProof/>
          <w:kern w:val="2"/>
          <w:sz w:val="24"/>
          <w:szCs w:val="24"/>
          <w:lang w:eastAsia="en-GB"/>
          <w14:ligatures w14:val="standardContextual"/>
        </w:rPr>
      </w:pPr>
      <w:r>
        <w:rPr>
          <w:noProof/>
        </w:rPr>
        <w:t>8.3.2.6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_Toc218773381 \h </w:instrText>
      </w:r>
      <w:r>
        <w:rPr>
          <w:noProof/>
        </w:rPr>
      </w:r>
      <w:r>
        <w:rPr>
          <w:noProof/>
        </w:rPr>
        <w:fldChar w:fldCharType="separate"/>
      </w:r>
      <w:r>
        <w:rPr>
          <w:noProof/>
        </w:rPr>
        <w:t>81</w:t>
      </w:r>
      <w:r>
        <w:rPr>
          <w:noProof/>
        </w:rPr>
        <w:fldChar w:fldCharType="end"/>
      </w:r>
    </w:p>
    <w:p w14:paraId="6322529D" w14:textId="3773FEFD" w:rsidR="003737C1" w:rsidRDefault="003737C1">
      <w:pPr>
        <w:pStyle w:val="TOC4"/>
        <w:rPr>
          <w:rFonts w:asciiTheme="minorHAnsi" w:hAnsiTheme="minorHAnsi" w:cstheme="minorBidi"/>
          <w:noProof/>
          <w:kern w:val="2"/>
          <w:sz w:val="24"/>
          <w:szCs w:val="24"/>
          <w:lang w:eastAsia="en-GB"/>
          <w14:ligatures w14:val="standardContextual"/>
        </w:rPr>
      </w:pPr>
      <w:r>
        <w:rPr>
          <w:noProof/>
        </w:rPr>
        <w:t>8.3.2.7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_Toc218773382 \h </w:instrText>
      </w:r>
      <w:r>
        <w:rPr>
          <w:noProof/>
        </w:rPr>
      </w:r>
      <w:r>
        <w:rPr>
          <w:noProof/>
        </w:rPr>
        <w:fldChar w:fldCharType="separate"/>
      </w:r>
      <w:r>
        <w:rPr>
          <w:noProof/>
        </w:rPr>
        <w:t>81</w:t>
      </w:r>
      <w:r>
        <w:rPr>
          <w:noProof/>
        </w:rPr>
        <w:fldChar w:fldCharType="end"/>
      </w:r>
    </w:p>
    <w:p w14:paraId="36C84EEA" w14:textId="1B0DAA56" w:rsidR="003737C1" w:rsidRDefault="003737C1">
      <w:pPr>
        <w:pStyle w:val="TOC4"/>
        <w:rPr>
          <w:rFonts w:asciiTheme="minorHAnsi" w:hAnsiTheme="minorHAnsi" w:cstheme="minorBidi"/>
          <w:noProof/>
          <w:kern w:val="2"/>
          <w:sz w:val="24"/>
          <w:szCs w:val="24"/>
          <w:lang w:eastAsia="en-GB"/>
          <w14:ligatures w14:val="standardContextual"/>
        </w:rPr>
      </w:pPr>
      <w:r>
        <w:rPr>
          <w:noProof/>
        </w:rPr>
        <w:t>8.3.2.8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_Toc218773383 \h </w:instrText>
      </w:r>
      <w:r>
        <w:rPr>
          <w:noProof/>
        </w:rPr>
      </w:r>
      <w:r>
        <w:rPr>
          <w:noProof/>
        </w:rPr>
        <w:fldChar w:fldCharType="separate"/>
      </w:r>
      <w:r>
        <w:rPr>
          <w:noProof/>
        </w:rPr>
        <w:t>102</w:t>
      </w:r>
      <w:r>
        <w:rPr>
          <w:noProof/>
        </w:rPr>
        <w:fldChar w:fldCharType="end"/>
      </w:r>
    </w:p>
    <w:p w14:paraId="3D8846D7" w14:textId="336033D6" w:rsidR="003737C1" w:rsidRDefault="003737C1">
      <w:pPr>
        <w:pStyle w:val="TOC4"/>
        <w:rPr>
          <w:rFonts w:asciiTheme="minorHAnsi" w:hAnsiTheme="minorHAnsi" w:cstheme="minorBidi"/>
          <w:noProof/>
          <w:kern w:val="2"/>
          <w:sz w:val="24"/>
          <w:szCs w:val="24"/>
          <w:lang w:eastAsia="en-GB"/>
          <w14:ligatures w14:val="standardContextual"/>
        </w:rPr>
      </w:pPr>
      <w:r>
        <w:rPr>
          <w:noProof/>
        </w:rPr>
        <w:t>8.3.2.9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_Toc218773384 \h </w:instrText>
      </w:r>
      <w:r>
        <w:rPr>
          <w:noProof/>
        </w:rPr>
      </w:r>
      <w:r>
        <w:rPr>
          <w:noProof/>
        </w:rPr>
        <w:fldChar w:fldCharType="separate"/>
      </w:r>
      <w:r>
        <w:rPr>
          <w:noProof/>
        </w:rPr>
        <w:t>102</w:t>
      </w:r>
      <w:r>
        <w:rPr>
          <w:noProof/>
        </w:rPr>
        <w:fldChar w:fldCharType="end"/>
      </w:r>
    </w:p>
    <w:p w14:paraId="30128C29" w14:textId="34CB67C2" w:rsidR="003737C1" w:rsidRDefault="003737C1">
      <w:pPr>
        <w:pStyle w:val="TOC4"/>
        <w:rPr>
          <w:rFonts w:asciiTheme="minorHAnsi" w:hAnsiTheme="minorHAnsi" w:cstheme="minorBidi"/>
          <w:noProof/>
          <w:kern w:val="2"/>
          <w:sz w:val="24"/>
          <w:szCs w:val="24"/>
          <w:lang w:eastAsia="en-GB"/>
          <w14:ligatures w14:val="standardContextual"/>
        </w:rPr>
      </w:pPr>
      <w:r>
        <w:rPr>
          <w:noProof/>
        </w:rPr>
        <w:t>8.3.2.10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_Toc218773385 \h </w:instrText>
      </w:r>
      <w:r>
        <w:rPr>
          <w:noProof/>
        </w:rPr>
      </w:r>
      <w:r>
        <w:rPr>
          <w:noProof/>
        </w:rPr>
        <w:fldChar w:fldCharType="separate"/>
      </w:r>
      <w:r>
        <w:rPr>
          <w:noProof/>
        </w:rPr>
        <w:t>102</w:t>
      </w:r>
      <w:r>
        <w:rPr>
          <w:noProof/>
        </w:rPr>
        <w:fldChar w:fldCharType="end"/>
      </w:r>
    </w:p>
    <w:p w14:paraId="5297C381" w14:textId="060571DE" w:rsidR="003737C1" w:rsidRDefault="003737C1">
      <w:pPr>
        <w:pStyle w:val="TOC4"/>
        <w:rPr>
          <w:rFonts w:asciiTheme="minorHAnsi" w:hAnsiTheme="minorHAnsi" w:cstheme="minorBidi"/>
          <w:noProof/>
          <w:kern w:val="2"/>
          <w:sz w:val="24"/>
          <w:szCs w:val="24"/>
          <w:lang w:eastAsia="en-GB"/>
          <w14:ligatures w14:val="standardContextual"/>
        </w:rPr>
      </w:pPr>
      <w:r>
        <w:rPr>
          <w:noProof/>
        </w:rPr>
        <w:t>8.3.2.11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r>
      <w:r>
        <w:rPr>
          <w:noProof/>
        </w:rPr>
        <w:instrText xml:space="preserve"> PAGEREF _Toc218773386 \h </w:instrText>
      </w:r>
      <w:r>
        <w:rPr>
          <w:noProof/>
        </w:rPr>
      </w:r>
      <w:r>
        <w:rPr>
          <w:noProof/>
        </w:rPr>
        <w:fldChar w:fldCharType="separate"/>
      </w:r>
      <w:r>
        <w:rPr>
          <w:noProof/>
        </w:rPr>
        <w:t>102</w:t>
      </w:r>
      <w:r>
        <w:rPr>
          <w:noProof/>
        </w:rPr>
        <w:fldChar w:fldCharType="end"/>
      </w:r>
    </w:p>
    <w:p w14:paraId="23341810" w14:textId="32B4E4FE" w:rsidR="003737C1" w:rsidRDefault="003737C1">
      <w:pPr>
        <w:pStyle w:val="TOC4"/>
        <w:rPr>
          <w:rFonts w:asciiTheme="minorHAnsi" w:hAnsiTheme="minorHAnsi" w:cstheme="minorBidi"/>
          <w:noProof/>
          <w:kern w:val="2"/>
          <w:sz w:val="24"/>
          <w:szCs w:val="24"/>
          <w:lang w:eastAsia="en-GB"/>
          <w14:ligatures w14:val="standardContextual"/>
        </w:rPr>
      </w:pPr>
      <w:r>
        <w:rPr>
          <w:noProof/>
        </w:rPr>
        <w:t>8.3.2.12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_Toc218773387 \h </w:instrText>
      </w:r>
      <w:r>
        <w:rPr>
          <w:noProof/>
        </w:rPr>
      </w:r>
      <w:r>
        <w:rPr>
          <w:noProof/>
        </w:rPr>
        <w:fldChar w:fldCharType="separate"/>
      </w:r>
      <w:r>
        <w:rPr>
          <w:noProof/>
        </w:rPr>
        <w:t>103</w:t>
      </w:r>
      <w:r>
        <w:rPr>
          <w:noProof/>
        </w:rPr>
        <w:fldChar w:fldCharType="end"/>
      </w:r>
    </w:p>
    <w:p w14:paraId="208BDC61" w14:textId="07540783"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en-US"/>
        </w:rPr>
        <w:t>8.4</w:t>
      </w:r>
      <w:r>
        <w:rPr>
          <w:rFonts w:asciiTheme="minorHAnsi" w:hAnsiTheme="minorHAnsi" w:cstheme="minorBidi"/>
          <w:noProof/>
          <w:kern w:val="2"/>
          <w:sz w:val="24"/>
          <w:szCs w:val="24"/>
          <w:lang w:eastAsia="en-GB"/>
          <w14:ligatures w14:val="standardContextual"/>
        </w:rPr>
        <w:tab/>
      </w:r>
      <w:r w:rsidRPr="00F1790E">
        <w:rPr>
          <w:noProof/>
          <w:lang w:val="en-US"/>
        </w:rPr>
        <w:t>MCPTT service configuration document</w:t>
      </w:r>
      <w:r>
        <w:rPr>
          <w:noProof/>
        </w:rPr>
        <w:tab/>
      </w:r>
      <w:r>
        <w:rPr>
          <w:noProof/>
        </w:rPr>
        <w:fldChar w:fldCharType="begin"/>
      </w:r>
      <w:r>
        <w:rPr>
          <w:noProof/>
        </w:rPr>
        <w:instrText xml:space="preserve"> PAGEREF _Toc218773388 \h </w:instrText>
      </w:r>
      <w:r>
        <w:rPr>
          <w:noProof/>
        </w:rPr>
      </w:r>
      <w:r>
        <w:rPr>
          <w:noProof/>
        </w:rPr>
        <w:fldChar w:fldCharType="separate"/>
      </w:r>
      <w:r>
        <w:rPr>
          <w:noProof/>
        </w:rPr>
        <w:t>103</w:t>
      </w:r>
      <w:r>
        <w:rPr>
          <w:noProof/>
        </w:rPr>
        <w:fldChar w:fldCharType="end"/>
      </w:r>
    </w:p>
    <w:p w14:paraId="3092426A" w14:textId="25507EBD" w:rsidR="003737C1" w:rsidRDefault="003737C1">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_Toc218773389 \h </w:instrText>
      </w:r>
      <w:r>
        <w:rPr>
          <w:noProof/>
        </w:rPr>
      </w:r>
      <w:r>
        <w:rPr>
          <w:noProof/>
        </w:rPr>
        <w:fldChar w:fldCharType="separate"/>
      </w:r>
      <w:r>
        <w:rPr>
          <w:noProof/>
        </w:rPr>
        <w:t>103</w:t>
      </w:r>
      <w:r>
        <w:rPr>
          <w:noProof/>
        </w:rPr>
        <w:fldChar w:fldCharType="end"/>
      </w:r>
    </w:p>
    <w:p w14:paraId="760AB9CA" w14:textId="76AB1D46" w:rsidR="003737C1" w:rsidRDefault="003737C1">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_Toc218773390 \h </w:instrText>
      </w:r>
      <w:r>
        <w:rPr>
          <w:noProof/>
        </w:rPr>
      </w:r>
      <w:r>
        <w:rPr>
          <w:noProof/>
        </w:rPr>
        <w:fldChar w:fldCharType="separate"/>
      </w:r>
      <w:r>
        <w:rPr>
          <w:noProof/>
        </w:rPr>
        <w:t>103</w:t>
      </w:r>
      <w:r>
        <w:rPr>
          <w:noProof/>
        </w:rPr>
        <w:fldChar w:fldCharType="end"/>
      </w:r>
    </w:p>
    <w:p w14:paraId="1486800F" w14:textId="39D8184D" w:rsidR="003737C1" w:rsidRDefault="003737C1">
      <w:pPr>
        <w:pStyle w:val="TOC4"/>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_Toc218773391 \h </w:instrText>
      </w:r>
      <w:r>
        <w:rPr>
          <w:noProof/>
        </w:rPr>
      </w:r>
      <w:r>
        <w:rPr>
          <w:noProof/>
        </w:rPr>
        <w:fldChar w:fldCharType="separate"/>
      </w:r>
      <w:r>
        <w:rPr>
          <w:noProof/>
        </w:rPr>
        <w:t>103</w:t>
      </w:r>
      <w:r>
        <w:rPr>
          <w:noProof/>
        </w:rPr>
        <w:fldChar w:fldCharType="end"/>
      </w:r>
    </w:p>
    <w:p w14:paraId="06EB74BA" w14:textId="0FC27C95" w:rsidR="003737C1" w:rsidRDefault="003737C1">
      <w:pPr>
        <w:pStyle w:val="TOC4"/>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_Toc218773392 \h </w:instrText>
      </w:r>
      <w:r>
        <w:rPr>
          <w:noProof/>
        </w:rPr>
      </w:r>
      <w:r>
        <w:rPr>
          <w:noProof/>
        </w:rPr>
        <w:fldChar w:fldCharType="separate"/>
      </w:r>
      <w:r>
        <w:rPr>
          <w:noProof/>
        </w:rPr>
        <w:t>106</w:t>
      </w:r>
      <w:r>
        <w:rPr>
          <w:noProof/>
        </w:rPr>
        <w:fldChar w:fldCharType="end"/>
      </w:r>
    </w:p>
    <w:p w14:paraId="11E9BCAB" w14:textId="7C9A1290" w:rsidR="003737C1" w:rsidRDefault="003737C1">
      <w:pPr>
        <w:pStyle w:val="TOC4"/>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_Toc218773393 \h </w:instrText>
      </w:r>
      <w:r>
        <w:rPr>
          <w:noProof/>
        </w:rPr>
      </w:r>
      <w:r>
        <w:rPr>
          <w:noProof/>
        </w:rPr>
        <w:fldChar w:fldCharType="separate"/>
      </w:r>
      <w:r>
        <w:rPr>
          <w:noProof/>
        </w:rPr>
        <w:t>106</w:t>
      </w:r>
      <w:r>
        <w:rPr>
          <w:noProof/>
        </w:rPr>
        <w:fldChar w:fldCharType="end"/>
      </w:r>
    </w:p>
    <w:p w14:paraId="4EF7AF55" w14:textId="7894A33F"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8.4.2.4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_Toc218773394 \h </w:instrText>
      </w:r>
      <w:r>
        <w:rPr>
          <w:noProof/>
        </w:rPr>
      </w:r>
      <w:r>
        <w:rPr>
          <w:noProof/>
        </w:rPr>
        <w:fldChar w:fldCharType="separate"/>
      </w:r>
      <w:r>
        <w:rPr>
          <w:noProof/>
        </w:rPr>
        <w:t>110</w:t>
      </w:r>
      <w:r>
        <w:rPr>
          <w:noProof/>
        </w:rPr>
        <w:fldChar w:fldCharType="end"/>
      </w:r>
    </w:p>
    <w:p w14:paraId="0F0E2719" w14:textId="6802DD38" w:rsidR="003737C1" w:rsidRDefault="003737C1">
      <w:pPr>
        <w:pStyle w:val="TOC4"/>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_Toc218773395 \h </w:instrText>
      </w:r>
      <w:r>
        <w:rPr>
          <w:noProof/>
        </w:rPr>
      </w:r>
      <w:r>
        <w:rPr>
          <w:noProof/>
        </w:rPr>
        <w:fldChar w:fldCharType="separate"/>
      </w:r>
      <w:r>
        <w:rPr>
          <w:noProof/>
        </w:rPr>
        <w:t>110</w:t>
      </w:r>
      <w:r>
        <w:rPr>
          <w:noProof/>
        </w:rPr>
        <w:fldChar w:fldCharType="end"/>
      </w:r>
    </w:p>
    <w:p w14:paraId="2CFEAE0B" w14:textId="17182F50" w:rsidR="003737C1" w:rsidRDefault="003737C1">
      <w:pPr>
        <w:pStyle w:val="TOC4"/>
        <w:rPr>
          <w:rFonts w:asciiTheme="minorHAnsi" w:hAnsiTheme="minorHAnsi" w:cstheme="minorBidi"/>
          <w:noProof/>
          <w:kern w:val="2"/>
          <w:sz w:val="24"/>
          <w:szCs w:val="24"/>
          <w:lang w:eastAsia="en-GB"/>
          <w14:ligatures w14:val="standardContextual"/>
        </w:rPr>
      </w:pPr>
      <w:r>
        <w:rPr>
          <w:noProof/>
        </w:rPr>
        <w:t>8.4.2.6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_Toc218773396 \h </w:instrText>
      </w:r>
      <w:r>
        <w:rPr>
          <w:noProof/>
        </w:rPr>
      </w:r>
      <w:r>
        <w:rPr>
          <w:noProof/>
        </w:rPr>
        <w:fldChar w:fldCharType="separate"/>
      </w:r>
      <w:r>
        <w:rPr>
          <w:noProof/>
        </w:rPr>
        <w:t>110</w:t>
      </w:r>
      <w:r>
        <w:rPr>
          <w:noProof/>
        </w:rPr>
        <w:fldChar w:fldCharType="end"/>
      </w:r>
    </w:p>
    <w:p w14:paraId="4167AC2B" w14:textId="3B3FB2C1" w:rsidR="003737C1" w:rsidRDefault="003737C1">
      <w:pPr>
        <w:pStyle w:val="TOC4"/>
        <w:rPr>
          <w:rFonts w:asciiTheme="minorHAnsi" w:hAnsiTheme="minorHAnsi" w:cstheme="minorBidi"/>
          <w:noProof/>
          <w:kern w:val="2"/>
          <w:sz w:val="24"/>
          <w:szCs w:val="24"/>
          <w:lang w:eastAsia="en-GB"/>
          <w14:ligatures w14:val="standardContextual"/>
        </w:rPr>
      </w:pPr>
      <w:r>
        <w:rPr>
          <w:noProof/>
        </w:rPr>
        <w:t>8.4.2.7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_Toc218773397 \h </w:instrText>
      </w:r>
      <w:r>
        <w:rPr>
          <w:noProof/>
        </w:rPr>
      </w:r>
      <w:r>
        <w:rPr>
          <w:noProof/>
        </w:rPr>
        <w:fldChar w:fldCharType="separate"/>
      </w:r>
      <w:r>
        <w:rPr>
          <w:noProof/>
        </w:rPr>
        <w:t>113</w:t>
      </w:r>
      <w:r>
        <w:rPr>
          <w:noProof/>
        </w:rPr>
        <w:fldChar w:fldCharType="end"/>
      </w:r>
    </w:p>
    <w:p w14:paraId="4144D519" w14:textId="600CF10F" w:rsidR="003737C1" w:rsidRDefault="003737C1">
      <w:pPr>
        <w:pStyle w:val="TOC4"/>
        <w:rPr>
          <w:rFonts w:asciiTheme="minorHAnsi" w:hAnsiTheme="minorHAnsi" w:cstheme="minorBidi"/>
          <w:noProof/>
          <w:kern w:val="2"/>
          <w:sz w:val="24"/>
          <w:szCs w:val="24"/>
          <w:lang w:eastAsia="en-GB"/>
          <w14:ligatures w14:val="standardContextual"/>
        </w:rPr>
      </w:pPr>
      <w:r>
        <w:rPr>
          <w:noProof/>
        </w:rPr>
        <w:t>8.4.2.8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_Toc218773398 \h </w:instrText>
      </w:r>
      <w:r>
        <w:rPr>
          <w:noProof/>
        </w:rPr>
      </w:r>
      <w:r>
        <w:rPr>
          <w:noProof/>
        </w:rPr>
        <w:fldChar w:fldCharType="separate"/>
      </w:r>
      <w:r>
        <w:rPr>
          <w:noProof/>
        </w:rPr>
        <w:t>118</w:t>
      </w:r>
      <w:r>
        <w:rPr>
          <w:noProof/>
        </w:rPr>
        <w:fldChar w:fldCharType="end"/>
      </w:r>
    </w:p>
    <w:p w14:paraId="08AFF401" w14:textId="5EE92A22" w:rsidR="003737C1" w:rsidRDefault="003737C1">
      <w:pPr>
        <w:pStyle w:val="TOC4"/>
        <w:rPr>
          <w:rFonts w:asciiTheme="minorHAnsi" w:hAnsiTheme="minorHAnsi" w:cstheme="minorBidi"/>
          <w:noProof/>
          <w:kern w:val="2"/>
          <w:sz w:val="24"/>
          <w:szCs w:val="24"/>
          <w:lang w:eastAsia="en-GB"/>
          <w14:ligatures w14:val="standardContextual"/>
        </w:rPr>
      </w:pPr>
      <w:r>
        <w:rPr>
          <w:noProof/>
        </w:rPr>
        <w:t>8.4.2.9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_Toc218773399 \h </w:instrText>
      </w:r>
      <w:r>
        <w:rPr>
          <w:noProof/>
        </w:rPr>
      </w:r>
      <w:r>
        <w:rPr>
          <w:noProof/>
        </w:rPr>
        <w:fldChar w:fldCharType="separate"/>
      </w:r>
      <w:r>
        <w:rPr>
          <w:noProof/>
        </w:rPr>
        <w:t>118</w:t>
      </w:r>
      <w:r>
        <w:rPr>
          <w:noProof/>
        </w:rPr>
        <w:fldChar w:fldCharType="end"/>
      </w:r>
    </w:p>
    <w:p w14:paraId="61308E9F" w14:textId="56D977D8" w:rsidR="003737C1" w:rsidRDefault="003737C1">
      <w:pPr>
        <w:pStyle w:val="TOC4"/>
        <w:rPr>
          <w:rFonts w:asciiTheme="minorHAnsi" w:hAnsiTheme="minorHAnsi" w:cstheme="minorBidi"/>
          <w:noProof/>
          <w:kern w:val="2"/>
          <w:sz w:val="24"/>
          <w:szCs w:val="24"/>
          <w:lang w:eastAsia="en-GB"/>
          <w14:ligatures w14:val="standardContextual"/>
        </w:rPr>
      </w:pPr>
      <w:r>
        <w:rPr>
          <w:noProof/>
        </w:rPr>
        <w:t>8.4.2.10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_Toc218773400 \h </w:instrText>
      </w:r>
      <w:r>
        <w:rPr>
          <w:noProof/>
        </w:rPr>
      </w:r>
      <w:r>
        <w:rPr>
          <w:noProof/>
        </w:rPr>
        <w:fldChar w:fldCharType="separate"/>
      </w:r>
      <w:r>
        <w:rPr>
          <w:noProof/>
        </w:rPr>
        <w:t>118</w:t>
      </w:r>
      <w:r>
        <w:rPr>
          <w:noProof/>
        </w:rPr>
        <w:fldChar w:fldCharType="end"/>
      </w:r>
    </w:p>
    <w:p w14:paraId="1EDC55D0" w14:textId="253FE570" w:rsidR="003737C1" w:rsidRDefault="003737C1">
      <w:pPr>
        <w:pStyle w:val="TOC4"/>
        <w:rPr>
          <w:rFonts w:asciiTheme="minorHAnsi" w:hAnsiTheme="minorHAnsi" w:cstheme="minorBidi"/>
          <w:noProof/>
          <w:kern w:val="2"/>
          <w:sz w:val="24"/>
          <w:szCs w:val="24"/>
          <w:lang w:eastAsia="en-GB"/>
          <w14:ligatures w14:val="standardContextual"/>
        </w:rPr>
      </w:pPr>
      <w:r>
        <w:rPr>
          <w:noProof/>
        </w:rPr>
        <w:t>8.4.2.11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_Toc218773401 \h </w:instrText>
      </w:r>
      <w:r>
        <w:rPr>
          <w:noProof/>
        </w:rPr>
      </w:r>
      <w:r>
        <w:rPr>
          <w:noProof/>
        </w:rPr>
        <w:fldChar w:fldCharType="separate"/>
      </w:r>
      <w:r>
        <w:rPr>
          <w:noProof/>
        </w:rPr>
        <w:t>118</w:t>
      </w:r>
      <w:r>
        <w:rPr>
          <w:noProof/>
        </w:rPr>
        <w:fldChar w:fldCharType="end"/>
      </w:r>
    </w:p>
    <w:p w14:paraId="05D4BD32" w14:textId="492F85EA" w:rsidR="003737C1" w:rsidRDefault="003737C1">
      <w:pPr>
        <w:pStyle w:val="TOC4"/>
        <w:rPr>
          <w:rFonts w:asciiTheme="minorHAnsi" w:hAnsiTheme="minorHAnsi" w:cstheme="minorBidi"/>
          <w:noProof/>
          <w:kern w:val="2"/>
          <w:sz w:val="24"/>
          <w:szCs w:val="24"/>
          <w:lang w:eastAsia="en-GB"/>
          <w14:ligatures w14:val="standardContextual"/>
        </w:rPr>
      </w:pPr>
      <w:r>
        <w:rPr>
          <w:noProof/>
        </w:rPr>
        <w:t>8.4.2.12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_Toc218773402 \h </w:instrText>
      </w:r>
      <w:r>
        <w:rPr>
          <w:noProof/>
        </w:rPr>
      </w:r>
      <w:r>
        <w:rPr>
          <w:noProof/>
        </w:rPr>
        <w:fldChar w:fldCharType="separate"/>
      </w:r>
      <w:r>
        <w:rPr>
          <w:noProof/>
        </w:rPr>
        <w:t>118</w:t>
      </w:r>
      <w:r>
        <w:rPr>
          <w:noProof/>
        </w:rPr>
        <w:fldChar w:fldCharType="end"/>
      </w:r>
    </w:p>
    <w:p w14:paraId="4D6AD638" w14:textId="6FDD876F" w:rsidR="003737C1" w:rsidRDefault="003737C1">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MCVideo configuration management documents</w:t>
      </w:r>
      <w:r>
        <w:rPr>
          <w:noProof/>
        </w:rPr>
        <w:tab/>
      </w:r>
      <w:r>
        <w:rPr>
          <w:noProof/>
        </w:rPr>
        <w:fldChar w:fldCharType="begin"/>
      </w:r>
      <w:r>
        <w:rPr>
          <w:noProof/>
        </w:rPr>
        <w:instrText xml:space="preserve"> PAGEREF _Toc218773403 \h </w:instrText>
      </w:r>
      <w:r>
        <w:rPr>
          <w:noProof/>
        </w:rPr>
      </w:r>
      <w:r>
        <w:rPr>
          <w:noProof/>
        </w:rPr>
        <w:fldChar w:fldCharType="separate"/>
      </w:r>
      <w:r>
        <w:rPr>
          <w:noProof/>
        </w:rPr>
        <w:t>118</w:t>
      </w:r>
      <w:r>
        <w:rPr>
          <w:noProof/>
        </w:rPr>
        <w:fldChar w:fldCharType="end"/>
      </w:r>
    </w:p>
    <w:p w14:paraId="16A8FEE2" w14:textId="71430ABE" w:rsidR="003737C1" w:rsidRDefault="003737C1">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_Toc218773404 \h </w:instrText>
      </w:r>
      <w:r>
        <w:rPr>
          <w:noProof/>
        </w:rPr>
      </w:r>
      <w:r>
        <w:rPr>
          <w:noProof/>
        </w:rPr>
        <w:fldChar w:fldCharType="separate"/>
      </w:r>
      <w:r>
        <w:rPr>
          <w:noProof/>
        </w:rPr>
        <w:t>118</w:t>
      </w:r>
      <w:r>
        <w:rPr>
          <w:noProof/>
        </w:rPr>
        <w:fldChar w:fldCharType="end"/>
      </w:r>
    </w:p>
    <w:p w14:paraId="6C46E417" w14:textId="12CC5979"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fr-FR"/>
        </w:rPr>
        <w:t>9.2</w:t>
      </w:r>
      <w:r>
        <w:rPr>
          <w:rFonts w:asciiTheme="minorHAnsi" w:hAnsiTheme="minorHAnsi" w:cstheme="minorBidi"/>
          <w:noProof/>
          <w:kern w:val="2"/>
          <w:sz w:val="24"/>
          <w:szCs w:val="24"/>
          <w:lang w:eastAsia="en-GB"/>
          <w14:ligatures w14:val="standardContextual"/>
        </w:rPr>
        <w:tab/>
      </w:r>
      <w:r w:rsidRPr="00F1790E">
        <w:rPr>
          <w:noProof/>
          <w:lang w:val="fr-FR"/>
        </w:rPr>
        <w:t>MCVideo UE configuration document</w:t>
      </w:r>
      <w:r>
        <w:rPr>
          <w:noProof/>
        </w:rPr>
        <w:tab/>
      </w:r>
      <w:r>
        <w:rPr>
          <w:noProof/>
        </w:rPr>
        <w:fldChar w:fldCharType="begin"/>
      </w:r>
      <w:r>
        <w:rPr>
          <w:noProof/>
        </w:rPr>
        <w:instrText xml:space="preserve"> PAGEREF _Toc218773405 \h </w:instrText>
      </w:r>
      <w:r>
        <w:rPr>
          <w:noProof/>
        </w:rPr>
      </w:r>
      <w:r>
        <w:rPr>
          <w:noProof/>
        </w:rPr>
        <w:fldChar w:fldCharType="separate"/>
      </w:r>
      <w:r>
        <w:rPr>
          <w:noProof/>
        </w:rPr>
        <w:t>119</w:t>
      </w:r>
      <w:r>
        <w:rPr>
          <w:noProof/>
        </w:rPr>
        <w:fldChar w:fldCharType="end"/>
      </w:r>
    </w:p>
    <w:p w14:paraId="76A924D6" w14:textId="32F5D73D" w:rsidR="003737C1" w:rsidRDefault="003737C1">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_Toc218773406 \h </w:instrText>
      </w:r>
      <w:r>
        <w:rPr>
          <w:noProof/>
        </w:rPr>
      </w:r>
      <w:r>
        <w:rPr>
          <w:noProof/>
        </w:rPr>
        <w:fldChar w:fldCharType="separate"/>
      </w:r>
      <w:r>
        <w:rPr>
          <w:noProof/>
        </w:rPr>
        <w:t>119</w:t>
      </w:r>
      <w:r>
        <w:rPr>
          <w:noProof/>
        </w:rPr>
        <w:fldChar w:fldCharType="end"/>
      </w:r>
    </w:p>
    <w:p w14:paraId="51F727E4" w14:textId="0CEED327" w:rsidR="003737C1" w:rsidRDefault="003737C1">
      <w:pPr>
        <w:pStyle w:val="TOC3"/>
        <w:rPr>
          <w:rFonts w:asciiTheme="minorHAnsi" w:hAnsiTheme="minorHAnsi" w:cstheme="minorBidi"/>
          <w:noProof/>
          <w:kern w:val="2"/>
          <w:sz w:val="24"/>
          <w:szCs w:val="24"/>
          <w:lang w:eastAsia="en-GB"/>
          <w14:ligatures w14:val="standardContextual"/>
        </w:rPr>
      </w:pPr>
      <w:r>
        <w:rPr>
          <w:noProof/>
        </w:rPr>
        <w:t>9.2.1A</w:t>
      </w:r>
      <w:r>
        <w:rPr>
          <w:rFonts w:asciiTheme="minorHAnsi" w:hAnsiTheme="minorHAnsi" w:cstheme="minorBidi"/>
          <w:noProof/>
          <w:kern w:val="2"/>
          <w:sz w:val="24"/>
          <w:szCs w:val="24"/>
          <w:lang w:eastAsia="en-GB"/>
          <w14:ligatures w14:val="standardContextual"/>
        </w:rPr>
        <w:tab/>
      </w:r>
      <w:r>
        <w:rPr>
          <w:noProof/>
        </w:rPr>
        <w:t>MCVideo client access to MCVideo UE configuration documents</w:t>
      </w:r>
      <w:r>
        <w:rPr>
          <w:noProof/>
        </w:rPr>
        <w:tab/>
      </w:r>
      <w:r>
        <w:rPr>
          <w:noProof/>
        </w:rPr>
        <w:fldChar w:fldCharType="begin"/>
      </w:r>
      <w:r>
        <w:rPr>
          <w:noProof/>
        </w:rPr>
        <w:instrText xml:space="preserve"> PAGEREF _Toc218773407 \h </w:instrText>
      </w:r>
      <w:r>
        <w:rPr>
          <w:noProof/>
        </w:rPr>
      </w:r>
      <w:r>
        <w:rPr>
          <w:noProof/>
        </w:rPr>
        <w:fldChar w:fldCharType="separate"/>
      </w:r>
      <w:r>
        <w:rPr>
          <w:noProof/>
        </w:rPr>
        <w:t>119</w:t>
      </w:r>
      <w:r>
        <w:rPr>
          <w:noProof/>
        </w:rPr>
        <w:fldChar w:fldCharType="end"/>
      </w:r>
    </w:p>
    <w:p w14:paraId="11C2434D" w14:textId="77D4CEC9" w:rsidR="003737C1" w:rsidRDefault="003737C1">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_Toc218773408 \h </w:instrText>
      </w:r>
      <w:r>
        <w:rPr>
          <w:noProof/>
        </w:rPr>
      </w:r>
      <w:r>
        <w:rPr>
          <w:noProof/>
        </w:rPr>
        <w:fldChar w:fldCharType="separate"/>
      </w:r>
      <w:r>
        <w:rPr>
          <w:noProof/>
        </w:rPr>
        <w:t>119</w:t>
      </w:r>
      <w:r>
        <w:rPr>
          <w:noProof/>
        </w:rPr>
        <w:fldChar w:fldCharType="end"/>
      </w:r>
    </w:p>
    <w:p w14:paraId="649CA2E8" w14:textId="208E893E" w:rsidR="003737C1" w:rsidRDefault="003737C1">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_Toc218773409 \h </w:instrText>
      </w:r>
      <w:r>
        <w:rPr>
          <w:noProof/>
        </w:rPr>
      </w:r>
      <w:r>
        <w:rPr>
          <w:noProof/>
        </w:rPr>
        <w:fldChar w:fldCharType="separate"/>
      </w:r>
      <w:r>
        <w:rPr>
          <w:noProof/>
        </w:rPr>
        <w:t>119</w:t>
      </w:r>
      <w:r>
        <w:rPr>
          <w:noProof/>
        </w:rPr>
        <w:fldChar w:fldCharType="end"/>
      </w:r>
    </w:p>
    <w:p w14:paraId="6822987D" w14:textId="1C159798" w:rsidR="003737C1" w:rsidRDefault="003737C1">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_Toc218773410 \h </w:instrText>
      </w:r>
      <w:r>
        <w:rPr>
          <w:noProof/>
        </w:rPr>
      </w:r>
      <w:r>
        <w:rPr>
          <w:noProof/>
        </w:rPr>
        <w:fldChar w:fldCharType="separate"/>
      </w:r>
      <w:r>
        <w:rPr>
          <w:noProof/>
        </w:rPr>
        <w:t>120</w:t>
      </w:r>
      <w:r>
        <w:rPr>
          <w:noProof/>
        </w:rPr>
        <w:fldChar w:fldCharType="end"/>
      </w:r>
    </w:p>
    <w:p w14:paraId="1240D711" w14:textId="47E6992F" w:rsidR="003737C1" w:rsidRDefault="003737C1">
      <w:pPr>
        <w:pStyle w:val="TOC4"/>
        <w:rPr>
          <w:rFonts w:asciiTheme="minorHAnsi" w:hAnsiTheme="minorHAnsi" w:cstheme="minorBidi"/>
          <w:noProof/>
          <w:kern w:val="2"/>
          <w:sz w:val="24"/>
          <w:szCs w:val="24"/>
          <w:lang w:eastAsia="en-GB"/>
          <w14:ligatures w14:val="standardContextual"/>
        </w:rPr>
      </w:pPr>
      <w:r>
        <w:rPr>
          <w:noProof/>
        </w:rPr>
        <w:t>9.2.2.3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_Toc218773411 \h </w:instrText>
      </w:r>
      <w:r>
        <w:rPr>
          <w:noProof/>
        </w:rPr>
      </w:r>
      <w:r>
        <w:rPr>
          <w:noProof/>
        </w:rPr>
        <w:fldChar w:fldCharType="separate"/>
      </w:r>
      <w:r>
        <w:rPr>
          <w:noProof/>
        </w:rPr>
        <w:t>120</w:t>
      </w:r>
      <w:r>
        <w:rPr>
          <w:noProof/>
        </w:rPr>
        <w:fldChar w:fldCharType="end"/>
      </w:r>
    </w:p>
    <w:p w14:paraId="5C8770FB" w14:textId="40C9E273"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9.2.2.4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_Toc218773412 \h </w:instrText>
      </w:r>
      <w:r>
        <w:rPr>
          <w:noProof/>
        </w:rPr>
      </w:r>
      <w:r>
        <w:rPr>
          <w:noProof/>
        </w:rPr>
        <w:fldChar w:fldCharType="separate"/>
      </w:r>
      <w:r>
        <w:rPr>
          <w:noProof/>
        </w:rPr>
        <w:t>123</w:t>
      </w:r>
      <w:r>
        <w:rPr>
          <w:noProof/>
        </w:rPr>
        <w:fldChar w:fldCharType="end"/>
      </w:r>
    </w:p>
    <w:p w14:paraId="530623CD" w14:textId="3C6A55F8" w:rsidR="003737C1" w:rsidRDefault="003737C1">
      <w:pPr>
        <w:pStyle w:val="TOC4"/>
        <w:rPr>
          <w:rFonts w:asciiTheme="minorHAnsi" w:hAnsiTheme="minorHAnsi" w:cstheme="minorBidi"/>
          <w:noProof/>
          <w:kern w:val="2"/>
          <w:sz w:val="24"/>
          <w:szCs w:val="24"/>
          <w:lang w:eastAsia="en-GB"/>
          <w14:ligatures w14:val="standardContextual"/>
        </w:rPr>
      </w:pPr>
      <w:r>
        <w:rPr>
          <w:noProof/>
        </w:rPr>
        <w:t>9.2.2.5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_Toc218773413 \h </w:instrText>
      </w:r>
      <w:r>
        <w:rPr>
          <w:noProof/>
        </w:rPr>
      </w:r>
      <w:r>
        <w:rPr>
          <w:noProof/>
        </w:rPr>
        <w:fldChar w:fldCharType="separate"/>
      </w:r>
      <w:r>
        <w:rPr>
          <w:noProof/>
        </w:rPr>
        <w:t>123</w:t>
      </w:r>
      <w:r>
        <w:rPr>
          <w:noProof/>
        </w:rPr>
        <w:fldChar w:fldCharType="end"/>
      </w:r>
    </w:p>
    <w:p w14:paraId="2D98486A" w14:textId="7AE7F2B6" w:rsidR="003737C1" w:rsidRDefault="003737C1">
      <w:pPr>
        <w:pStyle w:val="TOC4"/>
        <w:rPr>
          <w:rFonts w:asciiTheme="minorHAnsi" w:hAnsiTheme="minorHAnsi" w:cstheme="minorBidi"/>
          <w:noProof/>
          <w:kern w:val="2"/>
          <w:sz w:val="24"/>
          <w:szCs w:val="24"/>
          <w:lang w:eastAsia="en-GB"/>
          <w14:ligatures w14:val="standardContextual"/>
        </w:rPr>
      </w:pPr>
      <w:r>
        <w:rPr>
          <w:noProof/>
        </w:rPr>
        <w:t>9.2.2.6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_Toc218773414 \h </w:instrText>
      </w:r>
      <w:r>
        <w:rPr>
          <w:noProof/>
        </w:rPr>
      </w:r>
      <w:r>
        <w:rPr>
          <w:noProof/>
        </w:rPr>
        <w:fldChar w:fldCharType="separate"/>
      </w:r>
      <w:r>
        <w:rPr>
          <w:noProof/>
        </w:rPr>
        <w:t>123</w:t>
      </w:r>
      <w:r>
        <w:rPr>
          <w:noProof/>
        </w:rPr>
        <w:fldChar w:fldCharType="end"/>
      </w:r>
    </w:p>
    <w:p w14:paraId="461ED549" w14:textId="0704EA27" w:rsidR="003737C1" w:rsidRDefault="003737C1">
      <w:pPr>
        <w:pStyle w:val="TOC4"/>
        <w:rPr>
          <w:rFonts w:asciiTheme="minorHAnsi" w:hAnsiTheme="minorHAnsi" w:cstheme="minorBidi"/>
          <w:noProof/>
          <w:kern w:val="2"/>
          <w:sz w:val="24"/>
          <w:szCs w:val="24"/>
          <w:lang w:eastAsia="en-GB"/>
          <w14:ligatures w14:val="standardContextual"/>
        </w:rPr>
      </w:pPr>
      <w:r>
        <w:rPr>
          <w:noProof/>
        </w:rPr>
        <w:t>9.2.2.7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_Toc218773415 \h </w:instrText>
      </w:r>
      <w:r>
        <w:rPr>
          <w:noProof/>
        </w:rPr>
      </w:r>
      <w:r>
        <w:rPr>
          <w:noProof/>
        </w:rPr>
        <w:fldChar w:fldCharType="separate"/>
      </w:r>
      <w:r>
        <w:rPr>
          <w:noProof/>
        </w:rPr>
        <w:t>124</w:t>
      </w:r>
      <w:r>
        <w:rPr>
          <w:noProof/>
        </w:rPr>
        <w:fldChar w:fldCharType="end"/>
      </w:r>
    </w:p>
    <w:p w14:paraId="27E93600" w14:textId="4442E5D6" w:rsidR="003737C1" w:rsidRDefault="003737C1">
      <w:pPr>
        <w:pStyle w:val="TOC4"/>
        <w:rPr>
          <w:rFonts w:asciiTheme="minorHAnsi" w:hAnsiTheme="minorHAnsi" w:cstheme="minorBidi"/>
          <w:noProof/>
          <w:kern w:val="2"/>
          <w:sz w:val="24"/>
          <w:szCs w:val="24"/>
          <w:lang w:eastAsia="en-GB"/>
          <w14:ligatures w14:val="standardContextual"/>
        </w:rPr>
      </w:pPr>
      <w:r>
        <w:rPr>
          <w:noProof/>
        </w:rPr>
        <w:t>9.2.2.8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_Toc218773416 \h </w:instrText>
      </w:r>
      <w:r>
        <w:rPr>
          <w:noProof/>
        </w:rPr>
      </w:r>
      <w:r>
        <w:rPr>
          <w:noProof/>
        </w:rPr>
        <w:fldChar w:fldCharType="separate"/>
      </w:r>
      <w:r>
        <w:rPr>
          <w:noProof/>
        </w:rPr>
        <w:t>126</w:t>
      </w:r>
      <w:r>
        <w:rPr>
          <w:noProof/>
        </w:rPr>
        <w:fldChar w:fldCharType="end"/>
      </w:r>
    </w:p>
    <w:p w14:paraId="38C967BB" w14:textId="1D041ABF" w:rsidR="003737C1" w:rsidRDefault="003737C1">
      <w:pPr>
        <w:pStyle w:val="TOC4"/>
        <w:rPr>
          <w:rFonts w:asciiTheme="minorHAnsi" w:hAnsiTheme="minorHAnsi" w:cstheme="minorBidi"/>
          <w:noProof/>
          <w:kern w:val="2"/>
          <w:sz w:val="24"/>
          <w:szCs w:val="24"/>
          <w:lang w:eastAsia="en-GB"/>
          <w14:ligatures w14:val="standardContextual"/>
        </w:rPr>
      </w:pPr>
      <w:r>
        <w:rPr>
          <w:noProof/>
        </w:rPr>
        <w:t>9.2.2.9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_Toc218773417 \h </w:instrText>
      </w:r>
      <w:r>
        <w:rPr>
          <w:noProof/>
        </w:rPr>
      </w:r>
      <w:r>
        <w:rPr>
          <w:noProof/>
        </w:rPr>
        <w:fldChar w:fldCharType="separate"/>
      </w:r>
      <w:r>
        <w:rPr>
          <w:noProof/>
        </w:rPr>
        <w:t>126</w:t>
      </w:r>
      <w:r>
        <w:rPr>
          <w:noProof/>
        </w:rPr>
        <w:fldChar w:fldCharType="end"/>
      </w:r>
    </w:p>
    <w:p w14:paraId="219D4096" w14:textId="6C98579F" w:rsidR="003737C1" w:rsidRDefault="003737C1">
      <w:pPr>
        <w:pStyle w:val="TOC4"/>
        <w:rPr>
          <w:rFonts w:asciiTheme="minorHAnsi" w:hAnsiTheme="minorHAnsi" w:cstheme="minorBidi"/>
          <w:noProof/>
          <w:kern w:val="2"/>
          <w:sz w:val="24"/>
          <w:szCs w:val="24"/>
          <w:lang w:eastAsia="en-GB"/>
          <w14:ligatures w14:val="standardContextual"/>
        </w:rPr>
      </w:pPr>
      <w:r>
        <w:rPr>
          <w:noProof/>
        </w:rPr>
        <w:t>9.2.2.10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_Toc218773418 \h </w:instrText>
      </w:r>
      <w:r>
        <w:rPr>
          <w:noProof/>
        </w:rPr>
      </w:r>
      <w:r>
        <w:rPr>
          <w:noProof/>
        </w:rPr>
        <w:fldChar w:fldCharType="separate"/>
      </w:r>
      <w:r>
        <w:rPr>
          <w:noProof/>
        </w:rPr>
        <w:t>126</w:t>
      </w:r>
      <w:r>
        <w:rPr>
          <w:noProof/>
        </w:rPr>
        <w:fldChar w:fldCharType="end"/>
      </w:r>
    </w:p>
    <w:p w14:paraId="28C37131" w14:textId="4CB0A394" w:rsidR="003737C1" w:rsidRDefault="003737C1">
      <w:pPr>
        <w:pStyle w:val="TOC4"/>
        <w:rPr>
          <w:rFonts w:asciiTheme="minorHAnsi" w:hAnsiTheme="minorHAnsi" w:cstheme="minorBidi"/>
          <w:noProof/>
          <w:kern w:val="2"/>
          <w:sz w:val="24"/>
          <w:szCs w:val="24"/>
          <w:lang w:eastAsia="en-GB"/>
          <w14:ligatures w14:val="standardContextual"/>
        </w:rPr>
      </w:pPr>
      <w:r>
        <w:rPr>
          <w:noProof/>
        </w:rPr>
        <w:t>9.2.2.11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_Toc218773419 \h </w:instrText>
      </w:r>
      <w:r>
        <w:rPr>
          <w:noProof/>
        </w:rPr>
      </w:r>
      <w:r>
        <w:rPr>
          <w:noProof/>
        </w:rPr>
        <w:fldChar w:fldCharType="separate"/>
      </w:r>
      <w:r>
        <w:rPr>
          <w:noProof/>
        </w:rPr>
        <w:t>126</w:t>
      </w:r>
      <w:r>
        <w:rPr>
          <w:noProof/>
        </w:rPr>
        <w:fldChar w:fldCharType="end"/>
      </w:r>
    </w:p>
    <w:p w14:paraId="6CDA2F34" w14:textId="64A5BACC" w:rsidR="003737C1" w:rsidRDefault="003737C1">
      <w:pPr>
        <w:pStyle w:val="TOC4"/>
        <w:rPr>
          <w:rFonts w:asciiTheme="minorHAnsi" w:hAnsiTheme="minorHAnsi" w:cstheme="minorBidi"/>
          <w:noProof/>
          <w:kern w:val="2"/>
          <w:sz w:val="24"/>
          <w:szCs w:val="24"/>
          <w:lang w:eastAsia="en-GB"/>
          <w14:ligatures w14:val="standardContextual"/>
        </w:rPr>
      </w:pPr>
      <w:r>
        <w:rPr>
          <w:noProof/>
        </w:rPr>
        <w:t>9.2.2.12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_Toc218773420 \h </w:instrText>
      </w:r>
      <w:r>
        <w:rPr>
          <w:noProof/>
        </w:rPr>
      </w:r>
      <w:r>
        <w:rPr>
          <w:noProof/>
        </w:rPr>
        <w:fldChar w:fldCharType="separate"/>
      </w:r>
      <w:r>
        <w:rPr>
          <w:noProof/>
        </w:rPr>
        <w:t>126</w:t>
      </w:r>
      <w:r>
        <w:rPr>
          <w:noProof/>
        </w:rPr>
        <w:fldChar w:fldCharType="end"/>
      </w:r>
    </w:p>
    <w:p w14:paraId="0951C5E5" w14:textId="294F66BA" w:rsidR="003737C1" w:rsidRDefault="003737C1">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MCVideo user profile configuration document</w:t>
      </w:r>
      <w:r>
        <w:rPr>
          <w:noProof/>
        </w:rPr>
        <w:tab/>
      </w:r>
      <w:r>
        <w:rPr>
          <w:noProof/>
        </w:rPr>
        <w:fldChar w:fldCharType="begin"/>
      </w:r>
      <w:r>
        <w:rPr>
          <w:noProof/>
        </w:rPr>
        <w:instrText xml:space="preserve"> PAGEREF _Toc218773421 \h </w:instrText>
      </w:r>
      <w:r>
        <w:rPr>
          <w:noProof/>
        </w:rPr>
      </w:r>
      <w:r>
        <w:rPr>
          <w:noProof/>
        </w:rPr>
        <w:fldChar w:fldCharType="separate"/>
      </w:r>
      <w:r>
        <w:rPr>
          <w:noProof/>
        </w:rPr>
        <w:t>126</w:t>
      </w:r>
      <w:r>
        <w:rPr>
          <w:noProof/>
        </w:rPr>
        <w:fldChar w:fldCharType="end"/>
      </w:r>
    </w:p>
    <w:p w14:paraId="21219A2A" w14:textId="205A797F" w:rsidR="003737C1" w:rsidRDefault="003737C1">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_Toc218773422 \h </w:instrText>
      </w:r>
      <w:r>
        <w:rPr>
          <w:noProof/>
        </w:rPr>
      </w:r>
      <w:r>
        <w:rPr>
          <w:noProof/>
        </w:rPr>
        <w:fldChar w:fldCharType="separate"/>
      </w:r>
      <w:r>
        <w:rPr>
          <w:noProof/>
        </w:rPr>
        <w:t>126</w:t>
      </w:r>
      <w:r>
        <w:rPr>
          <w:noProof/>
        </w:rPr>
        <w:fldChar w:fldCharType="end"/>
      </w:r>
    </w:p>
    <w:p w14:paraId="21240B09" w14:textId="13F78B09" w:rsidR="003737C1" w:rsidRDefault="003737C1">
      <w:pPr>
        <w:pStyle w:val="TOC3"/>
        <w:rPr>
          <w:rFonts w:asciiTheme="minorHAnsi" w:hAnsiTheme="minorHAnsi" w:cstheme="minorBidi"/>
          <w:noProof/>
          <w:kern w:val="2"/>
          <w:sz w:val="24"/>
          <w:szCs w:val="24"/>
          <w:lang w:eastAsia="en-GB"/>
          <w14:ligatures w14:val="standardContextual"/>
        </w:rPr>
      </w:pPr>
      <w:r>
        <w:rPr>
          <w:noProof/>
        </w:rPr>
        <w:lastRenderedPageBreak/>
        <w:t>9.3.1A</w:t>
      </w:r>
      <w:r>
        <w:rPr>
          <w:rFonts w:asciiTheme="minorHAnsi" w:hAnsiTheme="minorHAnsi" w:cstheme="minorBidi"/>
          <w:noProof/>
          <w:kern w:val="2"/>
          <w:sz w:val="24"/>
          <w:szCs w:val="24"/>
          <w:lang w:eastAsia="en-GB"/>
          <w14:ligatures w14:val="standardContextual"/>
        </w:rPr>
        <w:tab/>
      </w:r>
      <w:r>
        <w:rPr>
          <w:noProof/>
        </w:rPr>
        <w:t>MCVideo client access to MCVideo user profile documents</w:t>
      </w:r>
      <w:r>
        <w:rPr>
          <w:noProof/>
        </w:rPr>
        <w:tab/>
      </w:r>
      <w:r>
        <w:rPr>
          <w:noProof/>
        </w:rPr>
        <w:fldChar w:fldCharType="begin"/>
      </w:r>
      <w:r>
        <w:rPr>
          <w:noProof/>
        </w:rPr>
        <w:instrText xml:space="preserve"> PAGEREF _Toc218773423 \h </w:instrText>
      </w:r>
      <w:r>
        <w:rPr>
          <w:noProof/>
        </w:rPr>
      </w:r>
      <w:r>
        <w:rPr>
          <w:noProof/>
        </w:rPr>
        <w:fldChar w:fldCharType="separate"/>
      </w:r>
      <w:r>
        <w:rPr>
          <w:noProof/>
        </w:rPr>
        <w:t>127</w:t>
      </w:r>
      <w:r>
        <w:rPr>
          <w:noProof/>
        </w:rPr>
        <w:fldChar w:fldCharType="end"/>
      </w:r>
    </w:p>
    <w:p w14:paraId="7EC82092" w14:textId="79C60541" w:rsidR="003737C1" w:rsidRDefault="003737C1">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_Toc218773424 \h </w:instrText>
      </w:r>
      <w:r>
        <w:rPr>
          <w:noProof/>
        </w:rPr>
      </w:r>
      <w:r>
        <w:rPr>
          <w:noProof/>
        </w:rPr>
        <w:fldChar w:fldCharType="separate"/>
      </w:r>
      <w:r>
        <w:rPr>
          <w:noProof/>
        </w:rPr>
        <w:t>127</w:t>
      </w:r>
      <w:r>
        <w:rPr>
          <w:noProof/>
        </w:rPr>
        <w:fldChar w:fldCharType="end"/>
      </w:r>
    </w:p>
    <w:p w14:paraId="5E968C1B" w14:textId="0F48F4B4" w:rsidR="003737C1" w:rsidRDefault="003737C1">
      <w:pPr>
        <w:pStyle w:val="TOC4"/>
        <w:rPr>
          <w:rFonts w:asciiTheme="minorHAnsi" w:hAnsiTheme="minorHAnsi" w:cstheme="minorBidi"/>
          <w:noProof/>
          <w:kern w:val="2"/>
          <w:sz w:val="24"/>
          <w:szCs w:val="24"/>
          <w:lang w:eastAsia="en-GB"/>
          <w14:ligatures w14:val="standardContextual"/>
        </w:rPr>
      </w:pPr>
      <w:r>
        <w:rPr>
          <w:noProof/>
        </w:rPr>
        <w:t>9.3.2.1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_Toc218773425 \h </w:instrText>
      </w:r>
      <w:r>
        <w:rPr>
          <w:noProof/>
        </w:rPr>
      </w:r>
      <w:r>
        <w:rPr>
          <w:noProof/>
        </w:rPr>
        <w:fldChar w:fldCharType="separate"/>
      </w:r>
      <w:r>
        <w:rPr>
          <w:noProof/>
        </w:rPr>
        <w:t>127</w:t>
      </w:r>
      <w:r>
        <w:rPr>
          <w:noProof/>
        </w:rPr>
        <w:fldChar w:fldCharType="end"/>
      </w:r>
    </w:p>
    <w:p w14:paraId="5089C671" w14:textId="500E7119" w:rsidR="003737C1" w:rsidRDefault="003737C1">
      <w:pPr>
        <w:pStyle w:val="TOC4"/>
        <w:rPr>
          <w:rFonts w:asciiTheme="minorHAnsi" w:hAnsiTheme="minorHAnsi" w:cstheme="minorBidi"/>
          <w:noProof/>
          <w:kern w:val="2"/>
          <w:sz w:val="24"/>
          <w:szCs w:val="24"/>
          <w:lang w:eastAsia="en-GB"/>
          <w14:ligatures w14:val="standardContextual"/>
        </w:rPr>
      </w:pPr>
      <w:r>
        <w:rPr>
          <w:noProof/>
        </w:rPr>
        <w:t>9.3.2.2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_Toc218773426 \h </w:instrText>
      </w:r>
      <w:r>
        <w:rPr>
          <w:noProof/>
        </w:rPr>
      </w:r>
      <w:r>
        <w:rPr>
          <w:noProof/>
        </w:rPr>
        <w:fldChar w:fldCharType="separate"/>
      </w:r>
      <w:r>
        <w:rPr>
          <w:noProof/>
        </w:rPr>
        <w:t>132</w:t>
      </w:r>
      <w:r>
        <w:rPr>
          <w:noProof/>
        </w:rPr>
        <w:fldChar w:fldCharType="end"/>
      </w:r>
    </w:p>
    <w:p w14:paraId="508EC6B3" w14:textId="5D2019A7" w:rsidR="003737C1" w:rsidRDefault="003737C1">
      <w:pPr>
        <w:pStyle w:val="TOC4"/>
        <w:rPr>
          <w:rFonts w:asciiTheme="minorHAnsi" w:hAnsiTheme="minorHAnsi" w:cstheme="minorBidi"/>
          <w:noProof/>
          <w:kern w:val="2"/>
          <w:sz w:val="24"/>
          <w:szCs w:val="24"/>
          <w:lang w:eastAsia="en-GB"/>
          <w14:ligatures w14:val="standardContextual"/>
        </w:rPr>
      </w:pPr>
      <w:r>
        <w:rPr>
          <w:noProof/>
        </w:rPr>
        <w:t>9.3.2.3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_Toc218773427 \h </w:instrText>
      </w:r>
      <w:r>
        <w:rPr>
          <w:noProof/>
        </w:rPr>
      </w:r>
      <w:r>
        <w:rPr>
          <w:noProof/>
        </w:rPr>
        <w:fldChar w:fldCharType="separate"/>
      </w:r>
      <w:r>
        <w:rPr>
          <w:noProof/>
        </w:rPr>
        <w:t>132</w:t>
      </w:r>
      <w:r>
        <w:rPr>
          <w:noProof/>
        </w:rPr>
        <w:fldChar w:fldCharType="end"/>
      </w:r>
    </w:p>
    <w:p w14:paraId="10699F37" w14:textId="22472954"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9.3.2.4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_Toc218773428 \h </w:instrText>
      </w:r>
      <w:r>
        <w:rPr>
          <w:noProof/>
        </w:rPr>
      </w:r>
      <w:r>
        <w:rPr>
          <w:noProof/>
        </w:rPr>
        <w:fldChar w:fldCharType="separate"/>
      </w:r>
      <w:r>
        <w:rPr>
          <w:noProof/>
        </w:rPr>
        <w:t>138</w:t>
      </w:r>
      <w:r>
        <w:rPr>
          <w:noProof/>
        </w:rPr>
        <w:fldChar w:fldCharType="end"/>
      </w:r>
    </w:p>
    <w:p w14:paraId="3F0DC0D2" w14:textId="10D27023" w:rsidR="003737C1" w:rsidRDefault="003737C1">
      <w:pPr>
        <w:pStyle w:val="TOC4"/>
        <w:rPr>
          <w:rFonts w:asciiTheme="minorHAnsi" w:hAnsiTheme="minorHAnsi" w:cstheme="minorBidi"/>
          <w:noProof/>
          <w:kern w:val="2"/>
          <w:sz w:val="24"/>
          <w:szCs w:val="24"/>
          <w:lang w:eastAsia="en-GB"/>
          <w14:ligatures w14:val="standardContextual"/>
        </w:rPr>
      </w:pPr>
      <w:r>
        <w:rPr>
          <w:noProof/>
        </w:rPr>
        <w:t>9.3.2.5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_Toc218773429 \h </w:instrText>
      </w:r>
      <w:r>
        <w:rPr>
          <w:noProof/>
        </w:rPr>
      </w:r>
      <w:r>
        <w:rPr>
          <w:noProof/>
        </w:rPr>
        <w:fldChar w:fldCharType="separate"/>
      </w:r>
      <w:r>
        <w:rPr>
          <w:noProof/>
        </w:rPr>
        <w:t>138</w:t>
      </w:r>
      <w:r>
        <w:rPr>
          <w:noProof/>
        </w:rPr>
        <w:fldChar w:fldCharType="end"/>
      </w:r>
    </w:p>
    <w:p w14:paraId="0DAB08D7" w14:textId="13294C75" w:rsidR="003737C1" w:rsidRDefault="003737C1">
      <w:pPr>
        <w:pStyle w:val="TOC4"/>
        <w:rPr>
          <w:rFonts w:asciiTheme="minorHAnsi" w:hAnsiTheme="minorHAnsi" w:cstheme="minorBidi"/>
          <w:noProof/>
          <w:kern w:val="2"/>
          <w:sz w:val="24"/>
          <w:szCs w:val="24"/>
          <w:lang w:eastAsia="en-GB"/>
          <w14:ligatures w14:val="standardContextual"/>
        </w:rPr>
      </w:pPr>
      <w:r>
        <w:rPr>
          <w:noProof/>
        </w:rPr>
        <w:t>9.3.2.6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_Toc218773430 \h </w:instrText>
      </w:r>
      <w:r>
        <w:rPr>
          <w:noProof/>
        </w:rPr>
      </w:r>
      <w:r>
        <w:rPr>
          <w:noProof/>
        </w:rPr>
        <w:fldChar w:fldCharType="separate"/>
      </w:r>
      <w:r>
        <w:rPr>
          <w:noProof/>
        </w:rPr>
        <w:t>138</w:t>
      </w:r>
      <w:r>
        <w:rPr>
          <w:noProof/>
        </w:rPr>
        <w:fldChar w:fldCharType="end"/>
      </w:r>
    </w:p>
    <w:p w14:paraId="757EDDB2" w14:textId="24851D5E" w:rsidR="003737C1" w:rsidRDefault="003737C1">
      <w:pPr>
        <w:pStyle w:val="TOC4"/>
        <w:rPr>
          <w:rFonts w:asciiTheme="minorHAnsi" w:hAnsiTheme="minorHAnsi" w:cstheme="minorBidi"/>
          <w:noProof/>
          <w:kern w:val="2"/>
          <w:sz w:val="24"/>
          <w:szCs w:val="24"/>
          <w:lang w:eastAsia="en-GB"/>
          <w14:ligatures w14:val="standardContextual"/>
        </w:rPr>
      </w:pPr>
      <w:r>
        <w:rPr>
          <w:noProof/>
        </w:rPr>
        <w:t>9.3.2.7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_Toc218773431 \h </w:instrText>
      </w:r>
      <w:r>
        <w:rPr>
          <w:noProof/>
        </w:rPr>
      </w:r>
      <w:r>
        <w:rPr>
          <w:noProof/>
        </w:rPr>
        <w:fldChar w:fldCharType="separate"/>
      </w:r>
      <w:r>
        <w:rPr>
          <w:noProof/>
        </w:rPr>
        <w:t>139</w:t>
      </w:r>
      <w:r>
        <w:rPr>
          <w:noProof/>
        </w:rPr>
        <w:fldChar w:fldCharType="end"/>
      </w:r>
    </w:p>
    <w:p w14:paraId="1F0BDB58" w14:textId="34756292" w:rsidR="003737C1" w:rsidRDefault="003737C1">
      <w:pPr>
        <w:pStyle w:val="TOC4"/>
        <w:rPr>
          <w:rFonts w:asciiTheme="minorHAnsi" w:hAnsiTheme="minorHAnsi" w:cstheme="minorBidi"/>
          <w:noProof/>
          <w:kern w:val="2"/>
          <w:sz w:val="24"/>
          <w:szCs w:val="24"/>
          <w:lang w:eastAsia="en-GB"/>
          <w14:ligatures w14:val="standardContextual"/>
        </w:rPr>
      </w:pPr>
      <w:r>
        <w:rPr>
          <w:noProof/>
        </w:rPr>
        <w:t>9.3.2.8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_Toc218773432 \h </w:instrText>
      </w:r>
      <w:r>
        <w:rPr>
          <w:noProof/>
        </w:rPr>
      </w:r>
      <w:r>
        <w:rPr>
          <w:noProof/>
        </w:rPr>
        <w:fldChar w:fldCharType="separate"/>
      </w:r>
      <w:r>
        <w:rPr>
          <w:noProof/>
        </w:rPr>
        <w:t>156</w:t>
      </w:r>
      <w:r>
        <w:rPr>
          <w:noProof/>
        </w:rPr>
        <w:fldChar w:fldCharType="end"/>
      </w:r>
    </w:p>
    <w:p w14:paraId="24EA852E" w14:textId="770CCFC8" w:rsidR="003737C1" w:rsidRDefault="003737C1">
      <w:pPr>
        <w:pStyle w:val="TOC4"/>
        <w:rPr>
          <w:rFonts w:asciiTheme="minorHAnsi" w:hAnsiTheme="minorHAnsi" w:cstheme="minorBidi"/>
          <w:noProof/>
          <w:kern w:val="2"/>
          <w:sz w:val="24"/>
          <w:szCs w:val="24"/>
          <w:lang w:eastAsia="en-GB"/>
          <w14:ligatures w14:val="standardContextual"/>
        </w:rPr>
      </w:pPr>
      <w:r>
        <w:rPr>
          <w:noProof/>
        </w:rPr>
        <w:t>9.3.2.9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_Toc218773433 \h </w:instrText>
      </w:r>
      <w:r>
        <w:rPr>
          <w:noProof/>
        </w:rPr>
      </w:r>
      <w:r>
        <w:rPr>
          <w:noProof/>
        </w:rPr>
        <w:fldChar w:fldCharType="separate"/>
      </w:r>
      <w:r>
        <w:rPr>
          <w:noProof/>
        </w:rPr>
        <w:t>156</w:t>
      </w:r>
      <w:r>
        <w:rPr>
          <w:noProof/>
        </w:rPr>
        <w:fldChar w:fldCharType="end"/>
      </w:r>
    </w:p>
    <w:p w14:paraId="5403F0C1" w14:textId="055FD1C5" w:rsidR="003737C1" w:rsidRDefault="003737C1">
      <w:pPr>
        <w:pStyle w:val="TOC4"/>
        <w:rPr>
          <w:rFonts w:asciiTheme="minorHAnsi" w:hAnsiTheme="minorHAnsi" w:cstheme="minorBidi"/>
          <w:noProof/>
          <w:kern w:val="2"/>
          <w:sz w:val="24"/>
          <w:szCs w:val="24"/>
          <w:lang w:eastAsia="en-GB"/>
          <w14:ligatures w14:val="standardContextual"/>
        </w:rPr>
      </w:pPr>
      <w:r>
        <w:rPr>
          <w:noProof/>
        </w:rPr>
        <w:t>9.3.2.10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_Toc218773434 \h </w:instrText>
      </w:r>
      <w:r>
        <w:rPr>
          <w:noProof/>
        </w:rPr>
      </w:r>
      <w:r>
        <w:rPr>
          <w:noProof/>
        </w:rPr>
        <w:fldChar w:fldCharType="separate"/>
      </w:r>
      <w:r>
        <w:rPr>
          <w:noProof/>
        </w:rPr>
        <w:t>156</w:t>
      </w:r>
      <w:r>
        <w:rPr>
          <w:noProof/>
        </w:rPr>
        <w:fldChar w:fldCharType="end"/>
      </w:r>
    </w:p>
    <w:p w14:paraId="3637FB0C" w14:textId="65A493E0" w:rsidR="003737C1" w:rsidRDefault="003737C1">
      <w:pPr>
        <w:pStyle w:val="TOC4"/>
        <w:rPr>
          <w:rFonts w:asciiTheme="minorHAnsi" w:hAnsiTheme="minorHAnsi" w:cstheme="minorBidi"/>
          <w:noProof/>
          <w:kern w:val="2"/>
          <w:sz w:val="24"/>
          <w:szCs w:val="24"/>
          <w:lang w:eastAsia="en-GB"/>
          <w14:ligatures w14:val="standardContextual"/>
        </w:rPr>
      </w:pPr>
      <w:r>
        <w:rPr>
          <w:noProof/>
        </w:rPr>
        <w:t>9.3.2.11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r>
      <w:r>
        <w:rPr>
          <w:noProof/>
        </w:rPr>
        <w:instrText xml:space="preserve"> PAGEREF _Toc218773435 \h </w:instrText>
      </w:r>
      <w:r>
        <w:rPr>
          <w:noProof/>
        </w:rPr>
      </w:r>
      <w:r>
        <w:rPr>
          <w:noProof/>
        </w:rPr>
        <w:fldChar w:fldCharType="separate"/>
      </w:r>
      <w:r>
        <w:rPr>
          <w:noProof/>
        </w:rPr>
        <w:t>156</w:t>
      </w:r>
      <w:r>
        <w:rPr>
          <w:noProof/>
        </w:rPr>
        <w:fldChar w:fldCharType="end"/>
      </w:r>
    </w:p>
    <w:p w14:paraId="1CA6DA85" w14:textId="6E4F9EF7" w:rsidR="003737C1" w:rsidRDefault="003737C1">
      <w:pPr>
        <w:pStyle w:val="TOC4"/>
        <w:rPr>
          <w:rFonts w:asciiTheme="minorHAnsi" w:hAnsiTheme="minorHAnsi" w:cstheme="minorBidi"/>
          <w:noProof/>
          <w:kern w:val="2"/>
          <w:sz w:val="24"/>
          <w:szCs w:val="24"/>
          <w:lang w:eastAsia="en-GB"/>
          <w14:ligatures w14:val="standardContextual"/>
        </w:rPr>
      </w:pPr>
      <w:r>
        <w:rPr>
          <w:noProof/>
        </w:rPr>
        <w:t>9.3.2.12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_Toc218773436 \h </w:instrText>
      </w:r>
      <w:r>
        <w:rPr>
          <w:noProof/>
        </w:rPr>
      </w:r>
      <w:r>
        <w:rPr>
          <w:noProof/>
        </w:rPr>
        <w:fldChar w:fldCharType="separate"/>
      </w:r>
      <w:r>
        <w:rPr>
          <w:noProof/>
        </w:rPr>
        <w:t>156</w:t>
      </w:r>
      <w:r>
        <w:rPr>
          <w:noProof/>
        </w:rPr>
        <w:fldChar w:fldCharType="end"/>
      </w:r>
    </w:p>
    <w:p w14:paraId="4819EE04" w14:textId="7B8FC843"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en-US"/>
        </w:rPr>
        <w:t>9.4</w:t>
      </w:r>
      <w:r>
        <w:rPr>
          <w:rFonts w:asciiTheme="minorHAnsi" w:hAnsiTheme="minorHAnsi" w:cstheme="minorBidi"/>
          <w:noProof/>
          <w:kern w:val="2"/>
          <w:sz w:val="24"/>
          <w:szCs w:val="24"/>
          <w:lang w:eastAsia="en-GB"/>
          <w14:ligatures w14:val="standardContextual"/>
        </w:rPr>
        <w:tab/>
      </w:r>
      <w:r w:rsidRPr="00F1790E">
        <w:rPr>
          <w:noProof/>
          <w:lang w:val="en-US"/>
        </w:rPr>
        <w:t>MCVideo service configuration document</w:t>
      </w:r>
      <w:r>
        <w:rPr>
          <w:noProof/>
        </w:rPr>
        <w:tab/>
      </w:r>
      <w:r>
        <w:rPr>
          <w:noProof/>
        </w:rPr>
        <w:fldChar w:fldCharType="begin"/>
      </w:r>
      <w:r>
        <w:rPr>
          <w:noProof/>
        </w:rPr>
        <w:instrText xml:space="preserve"> PAGEREF _Toc218773437 \h </w:instrText>
      </w:r>
      <w:r>
        <w:rPr>
          <w:noProof/>
        </w:rPr>
      </w:r>
      <w:r>
        <w:rPr>
          <w:noProof/>
        </w:rPr>
        <w:fldChar w:fldCharType="separate"/>
      </w:r>
      <w:r>
        <w:rPr>
          <w:noProof/>
        </w:rPr>
        <w:t>156</w:t>
      </w:r>
      <w:r>
        <w:rPr>
          <w:noProof/>
        </w:rPr>
        <w:fldChar w:fldCharType="end"/>
      </w:r>
    </w:p>
    <w:p w14:paraId="25CCF728" w14:textId="1D50412C" w:rsidR="003737C1" w:rsidRDefault="003737C1">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_Toc218773438 \h </w:instrText>
      </w:r>
      <w:r>
        <w:rPr>
          <w:noProof/>
        </w:rPr>
      </w:r>
      <w:r>
        <w:rPr>
          <w:noProof/>
        </w:rPr>
        <w:fldChar w:fldCharType="separate"/>
      </w:r>
      <w:r>
        <w:rPr>
          <w:noProof/>
        </w:rPr>
        <w:t>156</w:t>
      </w:r>
      <w:r>
        <w:rPr>
          <w:noProof/>
        </w:rPr>
        <w:fldChar w:fldCharType="end"/>
      </w:r>
    </w:p>
    <w:p w14:paraId="43327BFE" w14:textId="64F2E2A1" w:rsidR="003737C1" w:rsidRDefault="003737C1">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_Toc218773439 \h </w:instrText>
      </w:r>
      <w:r>
        <w:rPr>
          <w:noProof/>
        </w:rPr>
      </w:r>
      <w:r>
        <w:rPr>
          <w:noProof/>
        </w:rPr>
        <w:fldChar w:fldCharType="separate"/>
      </w:r>
      <w:r>
        <w:rPr>
          <w:noProof/>
        </w:rPr>
        <w:t>157</w:t>
      </w:r>
      <w:r>
        <w:rPr>
          <w:noProof/>
        </w:rPr>
        <w:fldChar w:fldCharType="end"/>
      </w:r>
    </w:p>
    <w:p w14:paraId="02CB9D8A" w14:textId="75E39141" w:rsidR="003737C1" w:rsidRDefault="003737C1">
      <w:pPr>
        <w:pStyle w:val="TOC4"/>
        <w:rPr>
          <w:rFonts w:asciiTheme="minorHAnsi" w:hAnsiTheme="minorHAnsi" w:cstheme="minorBidi"/>
          <w:noProof/>
          <w:kern w:val="2"/>
          <w:sz w:val="24"/>
          <w:szCs w:val="24"/>
          <w:lang w:eastAsia="en-GB"/>
          <w14:ligatures w14:val="standardContextual"/>
        </w:rPr>
      </w:pPr>
      <w:r>
        <w:rPr>
          <w:noProof/>
        </w:rPr>
        <w:t>9.4.2.1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_Toc218773440 \h </w:instrText>
      </w:r>
      <w:r>
        <w:rPr>
          <w:noProof/>
        </w:rPr>
      </w:r>
      <w:r>
        <w:rPr>
          <w:noProof/>
        </w:rPr>
        <w:fldChar w:fldCharType="separate"/>
      </w:r>
      <w:r>
        <w:rPr>
          <w:noProof/>
        </w:rPr>
        <w:t>157</w:t>
      </w:r>
      <w:r>
        <w:rPr>
          <w:noProof/>
        </w:rPr>
        <w:fldChar w:fldCharType="end"/>
      </w:r>
    </w:p>
    <w:p w14:paraId="58675793" w14:textId="5C611EE4" w:rsidR="003737C1" w:rsidRDefault="003737C1">
      <w:pPr>
        <w:pStyle w:val="TOC4"/>
        <w:rPr>
          <w:rFonts w:asciiTheme="minorHAnsi" w:hAnsiTheme="minorHAnsi" w:cstheme="minorBidi"/>
          <w:noProof/>
          <w:kern w:val="2"/>
          <w:sz w:val="24"/>
          <w:szCs w:val="24"/>
          <w:lang w:eastAsia="en-GB"/>
          <w14:ligatures w14:val="standardContextual"/>
        </w:rPr>
      </w:pPr>
      <w:r>
        <w:rPr>
          <w:noProof/>
        </w:rPr>
        <w:t>9.4.2.2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_Toc218773441 \h </w:instrText>
      </w:r>
      <w:r>
        <w:rPr>
          <w:noProof/>
        </w:rPr>
      </w:r>
      <w:r>
        <w:rPr>
          <w:noProof/>
        </w:rPr>
        <w:fldChar w:fldCharType="separate"/>
      </w:r>
      <w:r>
        <w:rPr>
          <w:noProof/>
        </w:rPr>
        <w:t>158</w:t>
      </w:r>
      <w:r>
        <w:rPr>
          <w:noProof/>
        </w:rPr>
        <w:fldChar w:fldCharType="end"/>
      </w:r>
    </w:p>
    <w:p w14:paraId="0F979533" w14:textId="2D14F26F" w:rsidR="003737C1" w:rsidRDefault="003737C1">
      <w:pPr>
        <w:pStyle w:val="TOC4"/>
        <w:rPr>
          <w:rFonts w:asciiTheme="minorHAnsi" w:hAnsiTheme="minorHAnsi" w:cstheme="minorBidi"/>
          <w:noProof/>
          <w:kern w:val="2"/>
          <w:sz w:val="24"/>
          <w:szCs w:val="24"/>
          <w:lang w:eastAsia="en-GB"/>
          <w14:ligatures w14:val="standardContextual"/>
        </w:rPr>
      </w:pPr>
      <w:r>
        <w:rPr>
          <w:noProof/>
        </w:rPr>
        <w:t>9.4.2.3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_Toc218773442 \h </w:instrText>
      </w:r>
      <w:r>
        <w:rPr>
          <w:noProof/>
        </w:rPr>
      </w:r>
      <w:r>
        <w:rPr>
          <w:noProof/>
        </w:rPr>
        <w:fldChar w:fldCharType="separate"/>
      </w:r>
      <w:r>
        <w:rPr>
          <w:noProof/>
        </w:rPr>
        <w:t>158</w:t>
      </w:r>
      <w:r>
        <w:rPr>
          <w:noProof/>
        </w:rPr>
        <w:fldChar w:fldCharType="end"/>
      </w:r>
    </w:p>
    <w:p w14:paraId="45437422" w14:textId="61600834"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9.4.2.4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_Toc218773443 \h </w:instrText>
      </w:r>
      <w:r>
        <w:rPr>
          <w:noProof/>
        </w:rPr>
      </w:r>
      <w:r>
        <w:rPr>
          <w:noProof/>
        </w:rPr>
        <w:fldChar w:fldCharType="separate"/>
      </w:r>
      <w:r>
        <w:rPr>
          <w:noProof/>
        </w:rPr>
        <w:t>162</w:t>
      </w:r>
      <w:r>
        <w:rPr>
          <w:noProof/>
        </w:rPr>
        <w:fldChar w:fldCharType="end"/>
      </w:r>
    </w:p>
    <w:p w14:paraId="47CB1571" w14:textId="5DEAD975" w:rsidR="003737C1" w:rsidRDefault="003737C1">
      <w:pPr>
        <w:pStyle w:val="TOC4"/>
        <w:rPr>
          <w:rFonts w:asciiTheme="minorHAnsi" w:hAnsiTheme="minorHAnsi" w:cstheme="minorBidi"/>
          <w:noProof/>
          <w:kern w:val="2"/>
          <w:sz w:val="24"/>
          <w:szCs w:val="24"/>
          <w:lang w:eastAsia="en-GB"/>
          <w14:ligatures w14:val="standardContextual"/>
        </w:rPr>
      </w:pPr>
      <w:r>
        <w:rPr>
          <w:noProof/>
        </w:rPr>
        <w:t>9.4.2.5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_Toc218773444 \h </w:instrText>
      </w:r>
      <w:r>
        <w:rPr>
          <w:noProof/>
        </w:rPr>
      </w:r>
      <w:r>
        <w:rPr>
          <w:noProof/>
        </w:rPr>
        <w:fldChar w:fldCharType="separate"/>
      </w:r>
      <w:r>
        <w:rPr>
          <w:noProof/>
        </w:rPr>
        <w:t>162</w:t>
      </w:r>
      <w:r>
        <w:rPr>
          <w:noProof/>
        </w:rPr>
        <w:fldChar w:fldCharType="end"/>
      </w:r>
    </w:p>
    <w:p w14:paraId="550268C4" w14:textId="34DC05AF" w:rsidR="003737C1" w:rsidRDefault="003737C1">
      <w:pPr>
        <w:pStyle w:val="TOC4"/>
        <w:rPr>
          <w:rFonts w:asciiTheme="minorHAnsi" w:hAnsiTheme="minorHAnsi" w:cstheme="minorBidi"/>
          <w:noProof/>
          <w:kern w:val="2"/>
          <w:sz w:val="24"/>
          <w:szCs w:val="24"/>
          <w:lang w:eastAsia="en-GB"/>
          <w14:ligatures w14:val="standardContextual"/>
        </w:rPr>
      </w:pPr>
      <w:r>
        <w:rPr>
          <w:noProof/>
        </w:rPr>
        <w:t>9.4.2.6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_Toc218773445 \h </w:instrText>
      </w:r>
      <w:r>
        <w:rPr>
          <w:noProof/>
        </w:rPr>
      </w:r>
      <w:r>
        <w:rPr>
          <w:noProof/>
        </w:rPr>
        <w:fldChar w:fldCharType="separate"/>
      </w:r>
      <w:r>
        <w:rPr>
          <w:noProof/>
        </w:rPr>
        <w:t>162</w:t>
      </w:r>
      <w:r>
        <w:rPr>
          <w:noProof/>
        </w:rPr>
        <w:fldChar w:fldCharType="end"/>
      </w:r>
    </w:p>
    <w:p w14:paraId="587A0370" w14:textId="256E68F2" w:rsidR="003737C1" w:rsidRDefault="003737C1">
      <w:pPr>
        <w:pStyle w:val="TOC4"/>
        <w:rPr>
          <w:rFonts w:asciiTheme="minorHAnsi" w:hAnsiTheme="minorHAnsi" w:cstheme="minorBidi"/>
          <w:noProof/>
          <w:kern w:val="2"/>
          <w:sz w:val="24"/>
          <w:szCs w:val="24"/>
          <w:lang w:eastAsia="en-GB"/>
          <w14:ligatures w14:val="standardContextual"/>
        </w:rPr>
      </w:pPr>
      <w:r>
        <w:rPr>
          <w:noProof/>
        </w:rPr>
        <w:t>9.4.2.7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_Toc218773446 \h </w:instrText>
      </w:r>
      <w:r>
        <w:rPr>
          <w:noProof/>
        </w:rPr>
      </w:r>
      <w:r>
        <w:rPr>
          <w:noProof/>
        </w:rPr>
        <w:fldChar w:fldCharType="separate"/>
      </w:r>
      <w:r>
        <w:rPr>
          <w:noProof/>
        </w:rPr>
        <w:t>164</w:t>
      </w:r>
      <w:r>
        <w:rPr>
          <w:noProof/>
        </w:rPr>
        <w:fldChar w:fldCharType="end"/>
      </w:r>
    </w:p>
    <w:p w14:paraId="5BE2D087" w14:textId="2F6FEC34" w:rsidR="003737C1" w:rsidRDefault="003737C1">
      <w:pPr>
        <w:pStyle w:val="TOC4"/>
        <w:rPr>
          <w:rFonts w:asciiTheme="minorHAnsi" w:hAnsiTheme="minorHAnsi" w:cstheme="minorBidi"/>
          <w:noProof/>
          <w:kern w:val="2"/>
          <w:sz w:val="24"/>
          <w:szCs w:val="24"/>
          <w:lang w:eastAsia="en-GB"/>
          <w14:ligatures w14:val="standardContextual"/>
        </w:rPr>
      </w:pPr>
      <w:r>
        <w:rPr>
          <w:noProof/>
        </w:rPr>
        <w:t>9.4.2.8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_Toc218773447 \h </w:instrText>
      </w:r>
      <w:r>
        <w:rPr>
          <w:noProof/>
        </w:rPr>
      </w:r>
      <w:r>
        <w:rPr>
          <w:noProof/>
        </w:rPr>
        <w:fldChar w:fldCharType="separate"/>
      </w:r>
      <w:r>
        <w:rPr>
          <w:noProof/>
        </w:rPr>
        <w:t>166</w:t>
      </w:r>
      <w:r>
        <w:rPr>
          <w:noProof/>
        </w:rPr>
        <w:fldChar w:fldCharType="end"/>
      </w:r>
    </w:p>
    <w:p w14:paraId="2766BA03" w14:textId="159BCECA" w:rsidR="003737C1" w:rsidRDefault="003737C1">
      <w:pPr>
        <w:pStyle w:val="TOC4"/>
        <w:rPr>
          <w:rFonts w:asciiTheme="minorHAnsi" w:hAnsiTheme="minorHAnsi" w:cstheme="minorBidi"/>
          <w:noProof/>
          <w:kern w:val="2"/>
          <w:sz w:val="24"/>
          <w:szCs w:val="24"/>
          <w:lang w:eastAsia="en-GB"/>
          <w14:ligatures w14:val="standardContextual"/>
        </w:rPr>
      </w:pPr>
      <w:r>
        <w:rPr>
          <w:noProof/>
        </w:rPr>
        <w:t>9.4.2.9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_Toc218773448 \h </w:instrText>
      </w:r>
      <w:r>
        <w:rPr>
          <w:noProof/>
        </w:rPr>
      </w:r>
      <w:r>
        <w:rPr>
          <w:noProof/>
        </w:rPr>
        <w:fldChar w:fldCharType="separate"/>
      </w:r>
      <w:r>
        <w:rPr>
          <w:noProof/>
        </w:rPr>
        <w:t>166</w:t>
      </w:r>
      <w:r>
        <w:rPr>
          <w:noProof/>
        </w:rPr>
        <w:fldChar w:fldCharType="end"/>
      </w:r>
    </w:p>
    <w:p w14:paraId="2AFADF4E" w14:textId="1BD4305E" w:rsidR="003737C1" w:rsidRDefault="003737C1">
      <w:pPr>
        <w:pStyle w:val="TOC4"/>
        <w:rPr>
          <w:rFonts w:asciiTheme="minorHAnsi" w:hAnsiTheme="minorHAnsi" w:cstheme="minorBidi"/>
          <w:noProof/>
          <w:kern w:val="2"/>
          <w:sz w:val="24"/>
          <w:szCs w:val="24"/>
          <w:lang w:eastAsia="en-GB"/>
          <w14:ligatures w14:val="standardContextual"/>
        </w:rPr>
      </w:pPr>
      <w:r>
        <w:rPr>
          <w:noProof/>
        </w:rPr>
        <w:t>9.4.2.10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_Toc218773449 \h </w:instrText>
      </w:r>
      <w:r>
        <w:rPr>
          <w:noProof/>
        </w:rPr>
      </w:r>
      <w:r>
        <w:rPr>
          <w:noProof/>
        </w:rPr>
        <w:fldChar w:fldCharType="separate"/>
      </w:r>
      <w:r>
        <w:rPr>
          <w:noProof/>
        </w:rPr>
        <w:t>167</w:t>
      </w:r>
      <w:r>
        <w:rPr>
          <w:noProof/>
        </w:rPr>
        <w:fldChar w:fldCharType="end"/>
      </w:r>
    </w:p>
    <w:p w14:paraId="7555817C" w14:textId="14530637" w:rsidR="003737C1" w:rsidRDefault="003737C1">
      <w:pPr>
        <w:pStyle w:val="TOC4"/>
        <w:rPr>
          <w:rFonts w:asciiTheme="minorHAnsi" w:hAnsiTheme="minorHAnsi" w:cstheme="minorBidi"/>
          <w:noProof/>
          <w:kern w:val="2"/>
          <w:sz w:val="24"/>
          <w:szCs w:val="24"/>
          <w:lang w:eastAsia="en-GB"/>
          <w14:ligatures w14:val="standardContextual"/>
        </w:rPr>
      </w:pPr>
      <w:r>
        <w:rPr>
          <w:noProof/>
        </w:rPr>
        <w:t>9.4.2.11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_Toc218773450 \h </w:instrText>
      </w:r>
      <w:r>
        <w:rPr>
          <w:noProof/>
        </w:rPr>
      </w:r>
      <w:r>
        <w:rPr>
          <w:noProof/>
        </w:rPr>
        <w:fldChar w:fldCharType="separate"/>
      </w:r>
      <w:r>
        <w:rPr>
          <w:noProof/>
        </w:rPr>
        <w:t>167</w:t>
      </w:r>
      <w:r>
        <w:rPr>
          <w:noProof/>
        </w:rPr>
        <w:fldChar w:fldCharType="end"/>
      </w:r>
    </w:p>
    <w:p w14:paraId="6C555D31" w14:textId="17C87934" w:rsidR="003737C1" w:rsidRDefault="003737C1">
      <w:pPr>
        <w:pStyle w:val="TOC4"/>
        <w:rPr>
          <w:rFonts w:asciiTheme="minorHAnsi" w:hAnsiTheme="minorHAnsi" w:cstheme="minorBidi"/>
          <w:noProof/>
          <w:kern w:val="2"/>
          <w:sz w:val="24"/>
          <w:szCs w:val="24"/>
          <w:lang w:eastAsia="en-GB"/>
          <w14:ligatures w14:val="standardContextual"/>
        </w:rPr>
      </w:pPr>
      <w:r>
        <w:rPr>
          <w:noProof/>
        </w:rPr>
        <w:t>9.4.2.12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_Toc218773451 \h </w:instrText>
      </w:r>
      <w:r>
        <w:rPr>
          <w:noProof/>
        </w:rPr>
      </w:r>
      <w:r>
        <w:rPr>
          <w:noProof/>
        </w:rPr>
        <w:fldChar w:fldCharType="separate"/>
      </w:r>
      <w:r>
        <w:rPr>
          <w:noProof/>
        </w:rPr>
        <w:t>167</w:t>
      </w:r>
      <w:r>
        <w:rPr>
          <w:noProof/>
        </w:rPr>
        <w:fldChar w:fldCharType="end"/>
      </w:r>
    </w:p>
    <w:p w14:paraId="21E5176A" w14:textId="750934FC" w:rsidR="003737C1" w:rsidRDefault="003737C1">
      <w:pPr>
        <w:pStyle w:val="TOC1"/>
        <w:rPr>
          <w:rFonts w:asciiTheme="minorHAnsi" w:hAnsiTheme="minorHAnsi" w:cstheme="minorBidi"/>
          <w:noProof/>
          <w:kern w:val="2"/>
          <w:sz w:val="24"/>
          <w:szCs w:val="24"/>
          <w:lang w:eastAsia="en-GB"/>
          <w14:ligatures w14:val="standardContextual"/>
        </w:rPr>
      </w:pPr>
      <w:r w:rsidRPr="00F1790E">
        <w:rPr>
          <w:noProof/>
          <w:lang w:val="en-US"/>
        </w:rPr>
        <w:t>10</w:t>
      </w:r>
      <w:r>
        <w:rPr>
          <w:rFonts w:asciiTheme="minorHAnsi" w:hAnsiTheme="minorHAnsi" w:cstheme="minorBidi"/>
          <w:noProof/>
          <w:kern w:val="2"/>
          <w:sz w:val="24"/>
          <w:szCs w:val="24"/>
          <w:lang w:eastAsia="en-GB"/>
          <w14:ligatures w14:val="standardContextual"/>
        </w:rPr>
        <w:tab/>
      </w:r>
      <w:r w:rsidRPr="00F1790E">
        <w:rPr>
          <w:noProof/>
          <w:lang w:val="en-US"/>
        </w:rPr>
        <w:t>MCData configuration management documents</w:t>
      </w:r>
      <w:r>
        <w:rPr>
          <w:noProof/>
        </w:rPr>
        <w:tab/>
      </w:r>
      <w:r>
        <w:rPr>
          <w:noProof/>
        </w:rPr>
        <w:fldChar w:fldCharType="begin"/>
      </w:r>
      <w:r>
        <w:rPr>
          <w:noProof/>
        </w:rPr>
        <w:instrText xml:space="preserve"> PAGEREF _Toc218773452 \h </w:instrText>
      </w:r>
      <w:r>
        <w:rPr>
          <w:noProof/>
        </w:rPr>
      </w:r>
      <w:r>
        <w:rPr>
          <w:noProof/>
        </w:rPr>
        <w:fldChar w:fldCharType="separate"/>
      </w:r>
      <w:r>
        <w:rPr>
          <w:noProof/>
        </w:rPr>
        <w:t>167</w:t>
      </w:r>
      <w:r>
        <w:rPr>
          <w:noProof/>
        </w:rPr>
        <w:fldChar w:fldCharType="end"/>
      </w:r>
    </w:p>
    <w:p w14:paraId="6CC005A9" w14:textId="35B8832A" w:rsidR="003737C1" w:rsidRDefault="003737C1">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_Toc218773453 \h </w:instrText>
      </w:r>
      <w:r>
        <w:rPr>
          <w:noProof/>
        </w:rPr>
      </w:r>
      <w:r>
        <w:rPr>
          <w:noProof/>
        </w:rPr>
        <w:fldChar w:fldCharType="separate"/>
      </w:r>
      <w:r>
        <w:rPr>
          <w:noProof/>
        </w:rPr>
        <w:t>167</w:t>
      </w:r>
      <w:r>
        <w:rPr>
          <w:noProof/>
        </w:rPr>
        <w:fldChar w:fldCharType="end"/>
      </w:r>
    </w:p>
    <w:p w14:paraId="1DA62187" w14:textId="36A03B79"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fr-FR"/>
        </w:rPr>
        <w:t>10.2</w:t>
      </w:r>
      <w:r>
        <w:rPr>
          <w:rFonts w:asciiTheme="minorHAnsi" w:hAnsiTheme="minorHAnsi" w:cstheme="minorBidi"/>
          <w:noProof/>
          <w:kern w:val="2"/>
          <w:sz w:val="24"/>
          <w:szCs w:val="24"/>
          <w:lang w:eastAsia="en-GB"/>
          <w14:ligatures w14:val="standardContextual"/>
        </w:rPr>
        <w:tab/>
      </w:r>
      <w:r w:rsidRPr="00F1790E">
        <w:rPr>
          <w:noProof/>
          <w:lang w:val="fr-FR"/>
        </w:rPr>
        <w:t>MCData UE configuration document</w:t>
      </w:r>
      <w:r>
        <w:rPr>
          <w:noProof/>
        </w:rPr>
        <w:tab/>
      </w:r>
      <w:r>
        <w:rPr>
          <w:noProof/>
        </w:rPr>
        <w:fldChar w:fldCharType="begin"/>
      </w:r>
      <w:r>
        <w:rPr>
          <w:noProof/>
        </w:rPr>
        <w:instrText xml:space="preserve"> PAGEREF _Toc218773454 \h </w:instrText>
      </w:r>
      <w:r>
        <w:rPr>
          <w:noProof/>
        </w:rPr>
      </w:r>
      <w:r>
        <w:rPr>
          <w:noProof/>
        </w:rPr>
        <w:fldChar w:fldCharType="separate"/>
      </w:r>
      <w:r>
        <w:rPr>
          <w:noProof/>
        </w:rPr>
        <w:t>167</w:t>
      </w:r>
      <w:r>
        <w:rPr>
          <w:noProof/>
        </w:rPr>
        <w:fldChar w:fldCharType="end"/>
      </w:r>
    </w:p>
    <w:p w14:paraId="0960F8B6" w14:textId="7FB8B1A1" w:rsidR="003737C1" w:rsidRDefault="003737C1">
      <w:pPr>
        <w:pStyle w:val="TOC3"/>
        <w:rPr>
          <w:rFonts w:asciiTheme="minorHAnsi" w:hAnsiTheme="minorHAnsi" w:cstheme="minorBidi"/>
          <w:noProof/>
          <w:kern w:val="2"/>
          <w:sz w:val="24"/>
          <w:szCs w:val="24"/>
          <w:lang w:eastAsia="en-GB"/>
          <w14:ligatures w14:val="standardContextual"/>
        </w:rPr>
      </w:pPr>
      <w:r>
        <w:rPr>
          <w:noProof/>
        </w:rPr>
        <w:t>10.2.1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_Toc218773455 \h </w:instrText>
      </w:r>
      <w:r>
        <w:rPr>
          <w:noProof/>
        </w:rPr>
      </w:r>
      <w:r>
        <w:rPr>
          <w:noProof/>
        </w:rPr>
        <w:fldChar w:fldCharType="separate"/>
      </w:r>
      <w:r>
        <w:rPr>
          <w:noProof/>
        </w:rPr>
        <w:t>167</w:t>
      </w:r>
      <w:r>
        <w:rPr>
          <w:noProof/>
        </w:rPr>
        <w:fldChar w:fldCharType="end"/>
      </w:r>
    </w:p>
    <w:p w14:paraId="6832083A" w14:textId="434FF596" w:rsidR="003737C1" w:rsidRDefault="003737C1">
      <w:pPr>
        <w:pStyle w:val="TOC3"/>
        <w:rPr>
          <w:rFonts w:asciiTheme="minorHAnsi" w:hAnsiTheme="minorHAnsi" w:cstheme="minorBidi"/>
          <w:noProof/>
          <w:kern w:val="2"/>
          <w:sz w:val="24"/>
          <w:szCs w:val="24"/>
          <w:lang w:eastAsia="en-GB"/>
          <w14:ligatures w14:val="standardContextual"/>
        </w:rPr>
      </w:pPr>
      <w:r>
        <w:rPr>
          <w:noProof/>
        </w:rPr>
        <w:t>10.2.1A</w:t>
      </w:r>
      <w:r>
        <w:rPr>
          <w:rFonts w:asciiTheme="minorHAnsi" w:hAnsiTheme="minorHAnsi" w:cstheme="minorBidi"/>
          <w:noProof/>
          <w:kern w:val="2"/>
          <w:sz w:val="24"/>
          <w:szCs w:val="24"/>
          <w:lang w:eastAsia="en-GB"/>
          <w14:ligatures w14:val="standardContextual"/>
        </w:rPr>
        <w:tab/>
      </w:r>
      <w:r>
        <w:rPr>
          <w:noProof/>
        </w:rPr>
        <w:t>MCData client access to MCData UE configuration documents</w:t>
      </w:r>
      <w:r>
        <w:rPr>
          <w:noProof/>
        </w:rPr>
        <w:tab/>
      </w:r>
      <w:r>
        <w:rPr>
          <w:noProof/>
        </w:rPr>
        <w:fldChar w:fldCharType="begin"/>
      </w:r>
      <w:r>
        <w:rPr>
          <w:noProof/>
        </w:rPr>
        <w:instrText xml:space="preserve"> PAGEREF _Toc218773456 \h </w:instrText>
      </w:r>
      <w:r>
        <w:rPr>
          <w:noProof/>
        </w:rPr>
      </w:r>
      <w:r>
        <w:rPr>
          <w:noProof/>
        </w:rPr>
        <w:fldChar w:fldCharType="separate"/>
      </w:r>
      <w:r>
        <w:rPr>
          <w:noProof/>
        </w:rPr>
        <w:t>168</w:t>
      </w:r>
      <w:r>
        <w:rPr>
          <w:noProof/>
        </w:rPr>
        <w:fldChar w:fldCharType="end"/>
      </w:r>
    </w:p>
    <w:p w14:paraId="6272760E" w14:textId="5A09741B" w:rsidR="003737C1" w:rsidRDefault="003737C1">
      <w:pPr>
        <w:pStyle w:val="TOC3"/>
        <w:rPr>
          <w:rFonts w:asciiTheme="minorHAnsi" w:hAnsiTheme="minorHAnsi" w:cstheme="minorBidi"/>
          <w:noProof/>
          <w:kern w:val="2"/>
          <w:sz w:val="24"/>
          <w:szCs w:val="24"/>
          <w:lang w:eastAsia="en-GB"/>
          <w14:ligatures w14:val="standardContextual"/>
        </w:rPr>
      </w:pPr>
      <w:r>
        <w:rPr>
          <w:noProof/>
        </w:rPr>
        <w:t>10.2.2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_Toc218773457 \h </w:instrText>
      </w:r>
      <w:r>
        <w:rPr>
          <w:noProof/>
        </w:rPr>
      </w:r>
      <w:r>
        <w:rPr>
          <w:noProof/>
        </w:rPr>
        <w:fldChar w:fldCharType="separate"/>
      </w:r>
      <w:r>
        <w:rPr>
          <w:noProof/>
        </w:rPr>
        <w:t>168</w:t>
      </w:r>
      <w:r>
        <w:rPr>
          <w:noProof/>
        </w:rPr>
        <w:fldChar w:fldCharType="end"/>
      </w:r>
    </w:p>
    <w:p w14:paraId="5C27E0E2" w14:textId="652E911A" w:rsidR="003737C1" w:rsidRDefault="003737C1">
      <w:pPr>
        <w:pStyle w:val="TOC4"/>
        <w:rPr>
          <w:rFonts w:asciiTheme="minorHAnsi" w:hAnsiTheme="minorHAnsi" w:cstheme="minorBidi"/>
          <w:noProof/>
          <w:kern w:val="2"/>
          <w:sz w:val="24"/>
          <w:szCs w:val="24"/>
          <w:lang w:eastAsia="en-GB"/>
          <w14:ligatures w14:val="standardContextual"/>
        </w:rPr>
      </w:pPr>
      <w:r>
        <w:rPr>
          <w:noProof/>
        </w:rPr>
        <w:t>10.2.2.1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_Toc218773458 \h </w:instrText>
      </w:r>
      <w:r>
        <w:rPr>
          <w:noProof/>
        </w:rPr>
      </w:r>
      <w:r>
        <w:rPr>
          <w:noProof/>
        </w:rPr>
        <w:fldChar w:fldCharType="separate"/>
      </w:r>
      <w:r>
        <w:rPr>
          <w:noProof/>
        </w:rPr>
        <w:t>168</w:t>
      </w:r>
      <w:r>
        <w:rPr>
          <w:noProof/>
        </w:rPr>
        <w:fldChar w:fldCharType="end"/>
      </w:r>
    </w:p>
    <w:p w14:paraId="00EB2A3A" w14:textId="309DC89B" w:rsidR="003737C1" w:rsidRDefault="003737C1">
      <w:pPr>
        <w:pStyle w:val="TOC4"/>
        <w:rPr>
          <w:rFonts w:asciiTheme="minorHAnsi" w:hAnsiTheme="minorHAnsi" w:cstheme="minorBidi"/>
          <w:noProof/>
          <w:kern w:val="2"/>
          <w:sz w:val="24"/>
          <w:szCs w:val="24"/>
          <w:lang w:eastAsia="en-GB"/>
          <w14:ligatures w14:val="standardContextual"/>
        </w:rPr>
      </w:pPr>
      <w:r>
        <w:rPr>
          <w:noProof/>
        </w:rPr>
        <w:t>10.2.2.2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_Toc218773459 \h </w:instrText>
      </w:r>
      <w:r>
        <w:rPr>
          <w:noProof/>
        </w:rPr>
      </w:r>
      <w:r>
        <w:rPr>
          <w:noProof/>
        </w:rPr>
        <w:fldChar w:fldCharType="separate"/>
      </w:r>
      <w:r>
        <w:rPr>
          <w:noProof/>
        </w:rPr>
        <w:t>170</w:t>
      </w:r>
      <w:r>
        <w:rPr>
          <w:noProof/>
        </w:rPr>
        <w:fldChar w:fldCharType="end"/>
      </w:r>
    </w:p>
    <w:p w14:paraId="58BFAAAA" w14:textId="537FA892" w:rsidR="003737C1" w:rsidRDefault="003737C1">
      <w:pPr>
        <w:pStyle w:val="TOC4"/>
        <w:rPr>
          <w:rFonts w:asciiTheme="minorHAnsi" w:hAnsiTheme="minorHAnsi" w:cstheme="minorBidi"/>
          <w:noProof/>
          <w:kern w:val="2"/>
          <w:sz w:val="24"/>
          <w:szCs w:val="24"/>
          <w:lang w:eastAsia="en-GB"/>
          <w14:ligatures w14:val="standardContextual"/>
        </w:rPr>
      </w:pPr>
      <w:r>
        <w:rPr>
          <w:noProof/>
        </w:rPr>
        <w:t>10.2.2.3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_Toc218773460 \h </w:instrText>
      </w:r>
      <w:r>
        <w:rPr>
          <w:noProof/>
        </w:rPr>
      </w:r>
      <w:r>
        <w:rPr>
          <w:noProof/>
        </w:rPr>
        <w:fldChar w:fldCharType="separate"/>
      </w:r>
      <w:r>
        <w:rPr>
          <w:noProof/>
        </w:rPr>
        <w:t>170</w:t>
      </w:r>
      <w:r>
        <w:rPr>
          <w:noProof/>
        </w:rPr>
        <w:fldChar w:fldCharType="end"/>
      </w:r>
    </w:p>
    <w:p w14:paraId="4C03336B" w14:textId="6B4552DF"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10.2.2.4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_Toc218773461 \h </w:instrText>
      </w:r>
      <w:r>
        <w:rPr>
          <w:noProof/>
        </w:rPr>
      </w:r>
      <w:r>
        <w:rPr>
          <w:noProof/>
        </w:rPr>
        <w:fldChar w:fldCharType="separate"/>
      </w:r>
      <w:r>
        <w:rPr>
          <w:noProof/>
        </w:rPr>
        <w:t>173</w:t>
      </w:r>
      <w:r>
        <w:rPr>
          <w:noProof/>
        </w:rPr>
        <w:fldChar w:fldCharType="end"/>
      </w:r>
    </w:p>
    <w:p w14:paraId="31D8783F" w14:textId="58B89A81" w:rsidR="003737C1" w:rsidRDefault="003737C1">
      <w:pPr>
        <w:pStyle w:val="TOC4"/>
        <w:rPr>
          <w:rFonts w:asciiTheme="minorHAnsi" w:hAnsiTheme="minorHAnsi" w:cstheme="minorBidi"/>
          <w:noProof/>
          <w:kern w:val="2"/>
          <w:sz w:val="24"/>
          <w:szCs w:val="24"/>
          <w:lang w:eastAsia="en-GB"/>
          <w14:ligatures w14:val="standardContextual"/>
        </w:rPr>
      </w:pPr>
      <w:r>
        <w:rPr>
          <w:noProof/>
        </w:rPr>
        <w:t>10.2.2.5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_Toc218773462 \h </w:instrText>
      </w:r>
      <w:r>
        <w:rPr>
          <w:noProof/>
        </w:rPr>
      </w:r>
      <w:r>
        <w:rPr>
          <w:noProof/>
        </w:rPr>
        <w:fldChar w:fldCharType="separate"/>
      </w:r>
      <w:r>
        <w:rPr>
          <w:noProof/>
        </w:rPr>
        <w:t>173</w:t>
      </w:r>
      <w:r>
        <w:rPr>
          <w:noProof/>
        </w:rPr>
        <w:fldChar w:fldCharType="end"/>
      </w:r>
    </w:p>
    <w:p w14:paraId="5889E3B3" w14:textId="674E1E25" w:rsidR="003737C1" w:rsidRDefault="003737C1">
      <w:pPr>
        <w:pStyle w:val="TOC4"/>
        <w:rPr>
          <w:rFonts w:asciiTheme="minorHAnsi" w:hAnsiTheme="minorHAnsi" w:cstheme="minorBidi"/>
          <w:noProof/>
          <w:kern w:val="2"/>
          <w:sz w:val="24"/>
          <w:szCs w:val="24"/>
          <w:lang w:eastAsia="en-GB"/>
          <w14:ligatures w14:val="standardContextual"/>
        </w:rPr>
      </w:pPr>
      <w:r>
        <w:rPr>
          <w:noProof/>
        </w:rPr>
        <w:t>10.2.2.6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_Toc218773463 \h </w:instrText>
      </w:r>
      <w:r>
        <w:rPr>
          <w:noProof/>
        </w:rPr>
      </w:r>
      <w:r>
        <w:rPr>
          <w:noProof/>
        </w:rPr>
        <w:fldChar w:fldCharType="separate"/>
      </w:r>
      <w:r>
        <w:rPr>
          <w:noProof/>
        </w:rPr>
        <w:t>173</w:t>
      </w:r>
      <w:r>
        <w:rPr>
          <w:noProof/>
        </w:rPr>
        <w:fldChar w:fldCharType="end"/>
      </w:r>
    </w:p>
    <w:p w14:paraId="3CF12990" w14:textId="6FD3EB0F" w:rsidR="003737C1" w:rsidRDefault="003737C1">
      <w:pPr>
        <w:pStyle w:val="TOC4"/>
        <w:rPr>
          <w:rFonts w:asciiTheme="minorHAnsi" w:hAnsiTheme="minorHAnsi" w:cstheme="minorBidi"/>
          <w:noProof/>
          <w:kern w:val="2"/>
          <w:sz w:val="24"/>
          <w:szCs w:val="24"/>
          <w:lang w:eastAsia="en-GB"/>
          <w14:ligatures w14:val="standardContextual"/>
        </w:rPr>
      </w:pPr>
      <w:r>
        <w:rPr>
          <w:noProof/>
        </w:rPr>
        <w:t>10.2.2.7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_Toc218773464 \h </w:instrText>
      </w:r>
      <w:r>
        <w:rPr>
          <w:noProof/>
        </w:rPr>
      </w:r>
      <w:r>
        <w:rPr>
          <w:noProof/>
        </w:rPr>
        <w:fldChar w:fldCharType="separate"/>
      </w:r>
      <w:r>
        <w:rPr>
          <w:noProof/>
        </w:rPr>
        <w:t>174</w:t>
      </w:r>
      <w:r>
        <w:rPr>
          <w:noProof/>
        </w:rPr>
        <w:fldChar w:fldCharType="end"/>
      </w:r>
    </w:p>
    <w:p w14:paraId="0AD4437F" w14:textId="28AF9106" w:rsidR="003737C1" w:rsidRDefault="003737C1">
      <w:pPr>
        <w:pStyle w:val="TOC4"/>
        <w:rPr>
          <w:rFonts w:asciiTheme="minorHAnsi" w:hAnsiTheme="minorHAnsi" w:cstheme="minorBidi"/>
          <w:noProof/>
          <w:kern w:val="2"/>
          <w:sz w:val="24"/>
          <w:szCs w:val="24"/>
          <w:lang w:eastAsia="en-GB"/>
          <w14:ligatures w14:val="standardContextual"/>
        </w:rPr>
      </w:pPr>
      <w:r>
        <w:rPr>
          <w:noProof/>
        </w:rPr>
        <w:t>10.2.2.8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_Toc218773465 \h </w:instrText>
      </w:r>
      <w:r>
        <w:rPr>
          <w:noProof/>
        </w:rPr>
      </w:r>
      <w:r>
        <w:rPr>
          <w:noProof/>
        </w:rPr>
        <w:fldChar w:fldCharType="separate"/>
      </w:r>
      <w:r>
        <w:rPr>
          <w:noProof/>
        </w:rPr>
        <w:t>177</w:t>
      </w:r>
      <w:r>
        <w:rPr>
          <w:noProof/>
        </w:rPr>
        <w:fldChar w:fldCharType="end"/>
      </w:r>
    </w:p>
    <w:p w14:paraId="0C2E0BDF" w14:textId="40CF62AF" w:rsidR="003737C1" w:rsidRDefault="003737C1">
      <w:pPr>
        <w:pStyle w:val="TOC4"/>
        <w:rPr>
          <w:rFonts w:asciiTheme="minorHAnsi" w:hAnsiTheme="minorHAnsi" w:cstheme="minorBidi"/>
          <w:noProof/>
          <w:kern w:val="2"/>
          <w:sz w:val="24"/>
          <w:szCs w:val="24"/>
          <w:lang w:eastAsia="en-GB"/>
          <w14:ligatures w14:val="standardContextual"/>
        </w:rPr>
      </w:pPr>
      <w:r>
        <w:rPr>
          <w:noProof/>
        </w:rPr>
        <w:t>10.2.2.9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_Toc218773466 \h </w:instrText>
      </w:r>
      <w:r>
        <w:rPr>
          <w:noProof/>
        </w:rPr>
      </w:r>
      <w:r>
        <w:rPr>
          <w:noProof/>
        </w:rPr>
        <w:fldChar w:fldCharType="separate"/>
      </w:r>
      <w:r>
        <w:rPr>
          <w:noProof/>
        </w:rPr>
        <w:t>177</w:t>
      </w:r>
      <w:r>
        <w:rPr>
          <w:noProof/>
        </w:rPr>
        <w:fldChar w:fldCharType="end"/>
      </w:r>
    </w:p>
    <w:p w14:paraId="5D8A2E58" w14:textId="2545A48A" w:rsidR="003737C1" w:rsidRDefault="003737C1">
      <w:pPr>
        <w:pStyle w:val="TOC4"/>
        <w:rPr>
          <w:rFonts w:asciiTheme="minorHAnsi" w:hAnsiTheme="minorHAnsi" w:cstheme="minorBidi"/>
          <w:noProof/>
          <w:kern w:val="2"/>
          <w:sz w:val="24"/>
          <w:szCs w:val="24"/>
          <w:lang w:eastAsia="en-GB"/>
          <w14:ligatures w14:val="standardContextual"/>
        </w:rPr>
      </w:pPr>
      <w:r>
        <w:rPr>
          <w:noProof/>
        </w:rPr>
        <w:t>10.2.2.10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_Toc218773467 \h </w:instrText>
      </w:r>
      <w:r>
        <w:rPr>
          <w:noProof/>
        </w:rPr>
      </w:r>
      <w:r>
        <w:rPr>
          <w:noProof/>
        </w:rPr>
        <w:fldChar w:fldCharType="separate"/>
      </w:r>
      <w:r>
        <w:rPr>
          <w:noProof/>
        </w:rPr>
        <w:t>177</w:t>
      </w:r>
      <w:r>
        <w:rPr>
          <w:noProof/>
        </w:rPr>
        <w:fldChar w:fldCharType="end"/>
      </w:r>
    </w:p>
    <w:p w14:paraId="1920D8FD" w14:textId="67924E06" w:rsidR="003737C1" w:rsidRDefault="003737C1">
      <w:pPr>
        <w:pStyle w:val="TOC4"/>
        <w:rPr>
          <w:rFonts w:asciiTheme="minorHAnsi" w:hAnsiTheme="minorHAnsi" w:cstheme="minorBidi"/>
          <w:noProof/>
          <w:kern w:val="2"/>
          <w:sz w:val="24"/>
          <w:szCs w:val="24"/>
          <w:lang w:eastAsia="en-GB"/>
          <w14:ligatures w14:val="standardContextual"/>
        </w:rPr>
      </w:pPr>
      <w:r>
        <w:rPr>
          <w:noProof/>
        </w:rPr>
        <w:t>10.2.2.11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_Toc218773468 \h </w:instrText>
      </w:r>
      <w:r>
        <w:rPr>
          <w:noProof/>
        </w:rPr>
      </w:r>
      <w:r>
        <w:rPr>
          <w:noProof/>
        </w:rPr>
        <w:fldChar w:fldCharType="separate"/>
      </w:r>
      <w:r>
        <w:rPr>
          <w:noProof/>
        </w:rPr>
        <w:t>177</w:t>
      </w:r>
      <w:r>
        <w:rPr>
          <w:noProof/>
        </w:rPr>
        <w:fldChar w:fldCharType="end"/>
      </w:r>
    </w:p>
    <w:p w14:paraId="1C310E6C" w14:textId="7E9EA883" w:rsidR="003737C1" w:rsidRDefault="003737C1">
      <w:pPr>
        <w:pStyle w:val="TOC4"/>
        <w:rPr>
          <w:rFonts w:asciiTheme="minorHAnsi" w:hAnsiTheme="minorHAnsi" w:cstheme="minorBidi"/>
          <w:noProof/>
          <w:kern w:val="2"/>
          <w:sz w:val="24"/>
          <w:szCs w:val="24"/>
          <w:lang w:eastAsia="en-GB"/>
          <w14:ligatures w14:val="standardContextual"/>
        </w:rPr>
      </w:pPr>
      <w:r>
        <w:rPr>
          <w:noProof/>
        </w:rPr>
        <w:t>10.2.2.12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_Toc218773469 \h </w:instrText>
      </w:r>
      <w:r>
        <w:rPr>
          <w:noProof/>
        </w:rPr>
      </w:r>
      <w:r>
        <w:rPr>
          <w:noProof/>
        </w:rPr>
        <w:fldChar w:fldCharType="separate"/>
      </w:r>
      <w:r>
        <w:rPr>
          <w:noProof/>
        </w:rPr>
        <w:t>177</w:t>
      </w:r>
      <w:r>
        <w:rPr>
          <w:noProof/>
        </w:rPr>
        <w:fldChar w:fldCharType="end"/>
      </w:r>
    </w:p>
    <w:p w14:paraId="2102F4AB" w14:textId="1261C1D9" w:rsidR="003737C1" w:rsidRDefault="003737C1">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MCData user profile configuration document</w:t>
      </w:r>
      <w:r>
        <w:rPr>
          <w:noProof/>
        </w:rPr>
        <w:tab/>
      </w:r>
      <w:r>
        <w:rPr>
          <w:noProof/>
        </w:rPr>
        <w:fldChar w:fldCharType="begin"/>
      </w:r>
      <w:r>
        <w:rPr>
          <w:noProof/>
        </w:rPr>
        <w:instrText xml:space="preserve"> PAGEREF _Toc218773470 \h </w:instrText>
      </w:r>
      <w:r>
        <w:rPr>
          <w:noProof/>
        </w:rPr>
      </w:r>
      <w:r>
        <w:rPr>
          <w:noProof/>
        </w:rPr>
        <w:fldChar w:fldCharType="separate"/>
      </w:r>
      <w:r>
        <w:rPr>
          <w:noProof/>
        </w:rPr>
        <w:t>177</w:t>
      </w:r>
      <w:r>
        <w:rPr>
          <w:noProof/>
        </w:rPr>
        <w:fldChar w:fldCharType="end"/>
      </w:r>
    </w:p>
    <w:p w14:paraId="0970F6C7" w14:textId="1B8B7DC9" w:rsidR="003737C1" w:rsidRDefault="003737C1">
      <w:pPr>
        <w:pStyle w:val="TOC3"/>
        <w:rPr>
          <w:rFonts w:asciiTheme="minorHAnsi" w:hAnsiTheme="minorHAnsi" w:cstheme="minorBidi"/>
          <w:noProof/>
          <w:kern w:val="2"/>
          <w:sz w:val="24"/>
          <w:szCs w:val="24"/>
          <w:lang w:eastAsia="en-GB"/>
          <w14:ligatures w14:val="standardContextual"/>
        </w:rPr>
      </w:pPr>
      <w:r>
        <w:rPr>
          <w:noProof/>
        </w:rPr>
        <w:t>10.3.1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_Toc218773471 \h </w:instrText>
      </w:r>
      <w:r>
        <w:rPr>
          <w:noProof/>
        </w:rPr>
      </w:r>
      <w:r>
        <w:rPr>
          <w:noProof/>
        </w:rPr>
        <w:fldChar w:fldCharType="separate"/>
      </w:r>
      <w:r>
        <w:rPr>
          <w:noProof/>
        </w:rPr>
        <w:t>177</w:t>
      </w:r>
      <w:r>
        <w:rPr>
          <w:noProof/>
        </w:rPr>
        <w:fldChar w:fldCharType="end"/>
      </w:r>
    </w:p>
    <w:p w14:paraId="4DB7DBAD" w14:textId="7D904FE9" w:rsidR="003737C1" w:rsidRDefault="003737C1">
      <w:pPr>
        <w:pStyle w:val="TOC3"/>
        <w:rPr>
          <w:rFonts w:asciiTheme="minorHAnsi" w:hAnsiTheme="minorHAnsi" w:cstheme="minorBidi"/>
          <w:noProof/>
          <w:kern w:val="2"/>
          <w:sz w:val="24"/>
          <w:szCs w:val="24"/>
          <w:lang w:eastAsia="en-GB"/>
          <w14:ligatures w14:val="standardContextual"/>
        </w:rPr>
      </w:pPr>
      <w:r>
        <w:rPr>
          <w:noProof/>
        </w:rPr>
        <w:t>10.3.1A</w:t>
      </w:r>
      <w:r>
        <w:rPr>
          <w:rFonts w:asciiTheme="minorHAnsi" w:hAnsiTheme="minorHAnsi" w:cstheme="minorBidi"/>
          <w:noProof/>
          <w:kern w:val="2"/>
          <w:sz w:val="24"/>
          <w:szCs w:val="24"/>
          <w:lang w:eastAsia="en-GB"/>
          <w14:ligatures w14:val="standardContextual"/>
        </w:rPr>
        <w:tab/>
      </w:r>
      <w:r>
        <w:rPr>
          <w:noProof/>
        </w:rPr>
        <w:t>MCData client access to MCData user profile documents</w:t>
      </w:r>
      <w:r>
        <w:rPr>
          <w:noProof/>
        </w:rPr>
        <w:tab/>
      </w:r>
      <w:r>
        <w:rPr>
          <w:noProof/>
        </w:rPr>
        <w:fldChar w:fldCharType="begin"/>
      </w:r>
      <w:r>
        <w:rPr>
          <w:noProof/>
        </w:rPr>
        <w:instrText xml:space="preserve"> PAGEREF _Toc218773472 \h </w:instrText>
      </w:r>
      <w:r>
        <w:rPr>
          <w:noProof/>
        </w:rPr>
      </w:r>
      <w:r>
        <w:rPr>
          <w:noProof/>
        </w:rPr>
        <w:fldChar w:fldCharType="separate"/>
      </w:r>
      <w:r>
        <w:rPr>
          <w:noProof/>
        </w:rPr>
        <w:t>177</w:t>
      </w:r>
      <w:r>
        <w:rPr>
          <w:noProof/>
        </w:rPr>
        <w:fldChar w:fldCharType="end"/>
      </w:r>
    </w:p>
    <w:p w14:paraId="21735C35" w14:textId="4C56AAB8" w:rsidR="003737C1" w:rsidRDefault="003737C1">
      <w:pPr>
        <w:pStyle w:val="TOC3"/>
        <w:rPr>
          <w:rFonts w:asciiTheme="minorHAnsi" w:hAnsiTheme="minorHAnsi" w:cstheme="minorBidi"/>
          <w:noProof/>
          <w:kern w:val="2"/>
          <w:sz w:val="24"/>
          <w:szCs w:val="24"/>
          <w:lang w:eastAsia="en-GB"/>
          <w14:ligatures w14:val="standardContextual"/>
        </w:rPr>
      </w:pPr>
      <w:r>
        <w:rPr>
          <w:noProof/>
        </w:rPr>
        <w:t>10.3.2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_Toc218773473 \h </w:instrText>
      </w:r>
      <w:r>
        <w:rPr>
          <w:noProof/>
        </w:rPr>
      </w:r>
      <w:r>
        <w:rPr>
          <w:noProof/>
        </w:rPr>
        <w:fldChar w:fldCharType="separate"/>
      </w:r>
      <w:r>
        <w:rPr>
          <w:noProof/>
        </w:rPr>
        <w:t>177</w:t>
      </w:r>
      <w:r>
        <w:rPr>
          <w:noProof/>
        </w:rPr>
        <w:fldChar w:fldCharType="end"/>
      </w:r>
    </w:p>
    <w:p w14:paraId="61A5275B" w14:textId="3F600A36" w:rsidR="003737C1" w:rsidRDefault="003737C1">
      <w:pPr>
        <w:pStyle w:val="TOC4"/>
        <w:rPr>
          <w:rFonts w:asciiTheme="minorHAnsi" w:hAnsiTheme="minorHAnsi" w:cstheme="minorBidi"/>
          <w:noProof/>
          <w:kern w:val="2"/>
          <w:sz w:val="24"/>
          <w:szCs w:val="24"/>
          <w:lang w:eastAsia="en-GB"/>
          <w14:ligatures w14:val="standardContextual"/>
        </w:rPr>
      </w:pPr>
      <w:r>
        <w:rPr>
          <w:noProof/>
        </w:rPr>
        <w:t>10.3.2.1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_Toc218773474 \h </w:instrText>
      </w:r>
      <w:r>
        <w:rPr>
          <w:noProof/>
        </w:rPr>
      </w:r>
      <w:r>
        <w:rPr>
          <w:noProof/>
        </w:rPr>
        <w:fldChar w:fldCharType="separate"/>
      </w:r>
      <w:r>
        <w:rPr>
          <w:noProof/>
        </w:rPr>
        <w:t>177</w:t>
      </w:r>
      <w:r>
        <w:rPr>
          <w:noProof/>
        </w:rPr>
        <w:fldChar w:fldCharType="end"/>
      </w:r>
    </w:p>
    <w:p w14:paraId="17E3C08D" w14:textId="682F8E5F" w:rsidR="003737C1" w:rsidRDefault="003737C1">
      <w:pPr>
        <w:pStyle w:val="TOC4"/>
        <w:rPr>
          <w:rFonts w:asciiTheme="minorHAnsi" w:hAnsiTheme="minorHAnsi" w:cstheme="minorBidi"/>
          <w:noProof/>
          <w:kern w:val="2"/>
          <w:sz w:val="24"/>
          <w:szCs w:val="24"/>
          <w:lang w:eastAsia="en-GB"/>
          <w14:ligatures w14:val="standardContextual"/>
        </w:rPr>
      </w:pPr>
      <w:r>
        <w:rPr>
          <w:noProof/>
        </w:rPr>
        <w:t>10.3.2.2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_Toc218773475 \h </w:instrText>
      </w:r>
      <w:r>
        <w:rPr>
          <w:noProof/>
        </w:rPr>
      </w:r>
      <w:r>
        <w:rPr>
          <w:noProof/>
        </w:rPr>
        <w:fldChar w:fldCharType="separate"/>
      </w:r>
      <w:r>
        <w:rPr>
          <w:noProof/>
        </w:rPr>
        <w:t>182</w:t>
      </w:r>
      <w:r>
        <w:rPr>
          <w:noProof/>
        </w:rPr>
        <w:fldChar w:fldCharType="end"/>
      </w:r>
    </w:p>
    <w:p w14:paraId="175EA9AE" w14:textId="1CF904B4" w:rsidR="003737C1" w:rsidRDefault="003737C1">
      <w:pPr>
        <w:pStyle w:val="TOC4"/>
        <w:rPr>
          <w:rFonts w:asciiTheme="minorHAnsi" w:hAnsiTheme="minorHAnsi" w:cstheme="minorBidi"/>
          <w:noProof/>
          <w:kern w:val="2"/>
          <w:sz w:val="24"/>
          <w:szCs w:val="24"/>
          <w:lang w:eastAsia="en-GB"/>
          <w14:ligatures w14:val="standardContextual"/>
        </w:rPr>
      </w:pPr>
      <w:r>
        <w:rPr>
          <w:noProof/>
        </w:rPr>
        <w:t>10.3.2.3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_Toc218773476 \h </w:instrText>
      </w:r>
      <w:r>
        <w:rPr>
          <w:noProof/>
        </w:rPr>
      </w:r>
      <w:r>
        <w:rPr>
          <w:noProof/>
        </w:rPr>
        <w:fldChar w:fldCharType="separate"/>
      </w:r>
      <w:r>
        <w:rPr>
          <w:noProof/>
        </w:rPr>
        <w:t>182</w:t>
      </w:r>
      <w:r>
        <w:rPr>
          <w:noProof/>
        </w:rPr>
        <w:fldChar w:fldCharType="end"/>
      </w:r>
    </w:p>
    <w:p w14:paraId="25A0447D" w14:textId="088EDBEC"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10.3.2.4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_Toc218773477 \h </w:instrText>
      </w:r>
      <w:r>
        <w:rPr>
          <w:noProof/>
        </w:rPr>
      </w:r>
      <w:r>
        <w:rPr>
          <w:noProof/>
        </w:rPr>
        <w:fldChar w:fldCharType="separate"/>
      </w:r>
      <w:r>
        <w:rPr>
          <w:noProof/>
        </w:rPr>
        <w:t>189</w:t>
      </w:r>
      <w:r>
        <w:rPr>
          <w:noProof/>
        </w:rPr>
        <w:fldChar w:fldCharType="end"/>
      </w:r>
    </w:p>
    <w:p w14:paraId="107045CE" w14:textId="5DA4560A" w:rsidR="003737C1" w:rsidRDefault="003737C1">
      <w:pPr>
        <w:pStyle w:val="TOC4"/>
        <w:rPr>
          <w:rFonts w:asciiTheme="minorHAnsi" w:hAnsiTheme="minorHAnsi" w:cstheme="minorBidi"/>
          <w:noProof/>
          <w:kern w:val="2"/>
          <w:sz w:val="24"/>
          <w:szCs w:val="24"/>
          <w:lang w:eastAsia="en-GB"/>
          <w14:ligatures w14:val="standardContextual"/>
        </w:rPr>
      </w:pPr>
      <w:r>
        <w:rPr>
          <w:noProof/>
        </w:rPr>
        <w:t>10.3.2.5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_Toc218773478 \h </w:instrText>
      </w:r>
      <w:r>
        <w:rPr>
          <w:noProof/>
        </w:rPr>
      </w:r>
      <w:r>
        <w:rPr>
          <w:noProof/>
        </w:rPr>
        <w:fldChar w:fldCharType="separate"/>
      </w:r>
      <w:r>
        <w:rPr>
          <w:noProof/>
        </w:rPr>
        <w:t>189</w:t>
      </w:r>
      <w:r>
        <w:rPr>
          <w:noProof/>
        </w:rPr>
        <w:fldChar w:fldCharType="end"/>
      </w:r>
    </w:p>
    <w:p w14:paraId="3E32B3DF" w14:textId="76F7D59F" w:rsidR="003737C1" w:rsidRDefault="003737C1">
      <w:pPr>
        <w:pStyle w:val="TOC4"/>
        <w:rPr>
          <w:rFonts w:asciiTheme="minorHAnsi" w:hAnsiTheme="minorHAnsi" w:cstheme="minorBidi"/>
          <w:noProof/>
          <w:kern w:val="2"/>
          <w:sz w:val="24"/>
          <w:szCs w:val="24"/>
          <w:lang w:eastAsia="en-GB"/>
          <w14:ligatures w14:val="standardContextual"/>
        </w:rPr>
      </w:pPr>
      <w:r>
        <w:rPr>
          <w:noProof/>
        </w:rPr>
        <w:t>10.3.2.6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_Toc218773479 \h </w:instrText>
      </w:r>
      <w:r>
        <w:rPr>
          <w:noProof/>
        </w:rPr>
      </w:r>
      <w:r>
        <w:rPr>
          <w:noProof/>
        </w:rPr>
        <w:fldChar w:fldCharType="separate"/>
      </w:r>
      <w:r>
        <w:rPr>
          <w:noProof/>
        </w:rPr>
        <w:t>190</w:t>
      </w:r>
      <w:r>
        <w:rPr>
          <w:noProof/>
        </w:rPr>
        <w:fldChar w:fldCharType="end"/>
      </w:r>
    </w:p>
    <w:p w14:paraId="3A2B4927" w14:textId="435E054C" w:rsidR="003737C1" w:rsidRDefault="003737C1">
      <w:pPr>
        <w:pStyle w:val="TOC4"/>
        <w:rPr>
          <w:rFonts w:asciiTheme="minorHAnsi" w:hAnsiTheme="minorHAnsi" w:cstheme="minorBidi"/>
          <w:noProof/>
          <w:kern w:val="2"/>
          <w:sz w:val="24"/>
          <w:szCs w:val="24"/>
          <w:lang w:eastAsia="en-GB"/>
          <w14:ligatures w14:val="standardContextual"/>
        </w:rPr>
      </w:pPr>
      <w:r>
        <w:rPr>
          <w:noProof/>
        </w:rPr>
        <w:t>10.3.2.7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_Toc218773480 \h </w:instrText>
      </w:r>
      <w:r>
        <w:rPr>
          <w:noProof/>
        </w:rPr>
      </w:r>
      <w:r>
        <w:rPr>
          <w:noProof/>
        </w:rPr>
        <w:fldChar w:fldCharType="separate"/>
      </w:r>
      <w:r>
        <w:rPr>
          <w:noProof/>
        </w:rPr>
        <w:t>190</w:t>
      </w:r>
      <w:r>
        <w:rPr>
          <w:noProof/>
        </w:rPr>
        <w:fldChar w:fldCharType="end"/>
      </w:r>
    </w:p>
    <w:p w14:paraId="29A24086" w14:textId="679BC540" w:rsidR="003737C1" w:rsidRDefault="003737C1">
      <w:pPr>
        <w:pStyle w:val="TOC4"/>
        <w:rPr>
          <w:rFonts w:asciiTheme="minorHAnsi" w:hAnsiTheme="minorHAnsi" w:cstheme="minorBidi"/>
          <w:noProof/>
          <w:kern w:val="2"/>
          <w:sz w:val="24"/>
          <w:szCs w:val="24"/>
          <w:lang w:eastAsia="en-GB"/>
          <w14:ligatures w14:val="standardContextual"/>
        </w:rPr>
      </w:pPr>
      <w:r>
        <w:rPr>
          <w:noProof/>
        </w:rPr>
        <w:t>10.3.2.8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_Toc218773481 \h </w:instrText>
      </w:r>
      <w:r>
        <w:rPr>
          <w:noProof/>
        </w:rPr>
      </w:r>
      <w:r>
        <w:rPr>
          <w:noProof/>
        </w:rPr>
        <w:fldChar w:fldCharType="separate"/>
      </w:r>
      <w:r>
        <w:rPr>
          <w:noProof/>
        </w:rPr>
        <w:t>207</w:t>
      </w:r>
      <w:r>
        <w:rPr>
          <w:noProof/>
        </w:rPr>
        <w:fldChar w:fldCharType="end"/>
      </w:r>
    </w:p>
    <w:p w14:paraId="509228F9" w14:textId="0E14445C" w:rsidR="003737C1" w:rsidRDefault="003737C1">
      <w:pPr>
        <w:pStyle w:val="TOC4"/>
        <w:rPr>
          <w:rFonts w:asciiTheme="minorHAnsi" w:hAnsiTheme="minorHAnsi" w:cstheme="minorBidi"/>
          <w:noProof/>
          <w:kern w:val="2"/>
          <w:sz w:val="24"/>
          <w:szCs w:val="24"/>
          <w:lang w:eastAsia="en-GB"/>
          <w14:ligatures w14:val="standardContextual"/>
        </w:rPr>
      </w:pPr>
      <w:r>
        <w:rPr>
          <w:noProof/>
        </w:rPr>
        <w:t>10.3.2.9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_Toc218773482 \h </w:instrText>
      </w:r>
      <w:r>
        <w:rPr>
          <w:noProof/>
        </w:rPr>
      </w:r>
      <w:r>
        <w:rPr>
          <w:noProof/>
        </w:rPr>
        <w:fldChar w:fldCharType="separate"/>
      </w:r>
      <w:r>
        <w:rPr>
          <w:noProof/>
        </w:rPr>
        <w:t>207</w:t>
      </w:r>
      <w:r>
        <w:rPr>
          <w:noProof/>
        </w:rPr>
        <w:fldChar w:fldCharType="end"/>
      </w:r>
    </w:p>
    <w:p w14:paraId="123ABF90" w14:textId="14771C87" w:rsidR="003737C1" w:rsidRDefault="003737C1">
      <w:pPr>
        <w:pStyle w:val="TOC4"/>
        <w:rPr>
          <w:rFonts w:asciiTheme="minorHAnsi" w:hAnsiTheme="minorHAnsi" w:cstheme="minorBidi"/>
          <w:noProof/>
          <w:kern w:val="2"/>
          <w:sz w:val="24"/>
          <w:szCs w:val="24"/>
          <w:lang w:eastAsia="en-GB"/>
          <w14:ligatures w14:val="standardContextual"/>
        </w:rPr>
      </w:pPr>
      <w:r>
        <w:rPr>
          <w:noProof/>
        </w:rPr>
        <w:t>10.3.2.10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_Toc218773483 \h </w:instrText>
      </w:r>
      <w:r>
        <w:rPr>
          <w:noProof/>
        </w:rPr>
      </w:r>
      <w:r>
        <w:rPr>
          <w:noProof/>
        </w:rPr>
        <w:fldChar w:fldCharType="separate"/>
      </w:r>
      <w:r>
        <w:rPr>
          <w:noProof/>
        </w:rPr>
        <w:t>207</w:t>
      </w:r>
      <w:r>
        <w:rPr>
          <w:noProof/>
        </w:rPr>
        <w:fldChar w:fldCharType="end"/>
      </w:r>
    </w:p>
    <w:p w14:paraId="72D3A863" w14:textId="261B4495" w:rsidR="003737C1" w:rsidRDefault="003737C1">
      <w:pPr>
        <w:pStyle w:val="TOC4"/>
        <w:rPr>
          <w:rFonts w:asciiTheme="minorHAnsi" w:hAnsiTheme="minorHAnsi" w:cstheme="minorBidi"/>
          <w:noProof/>
          <w:kern w:val="2"/>
          <w:sz w:val="24"/>
          <w:szCs w:val="24"/>
          <w:lang w:eastAsia="en-GB"/>
          <w14:ligatures w14:val="standardContextual"/>
        </w:rPr>
      </w:pPr>
      <w:r>
        <w:rPr>
          <w:noProof/>
        </w:rPr>
        <w:lastRenderedPageBreak/>
        <w:t>10.3.2.11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r>
      <w:r>
        <w:rPr>
          <w:noProof/>
        </w:rPr>
        <w:instrText xml:space="preserve"> PAGEREF _Toc218773484 \h </w:instrText>
      </w:r>
      <w:r>
        <w:rPr>
          <w:noProof/>
        </w:rPr>
      </w:r>
      <w:r>
        <w:rPr>
          <w:noProof/>
        </w:rPr>
        <w:fldChar w:fldCharType="separate"/>
      </w:r>
      <w:r>
        <w:rPr>
          <w:noProof/>
        </w:rPr>
        <w:t>207</w:t>
      </w:r>
      <w:r>
        <w:rPr>
          <w:noProof/>
        </w:rPr>
        <w:fldChar w:fldCharType="end"/>
      </w:r>
    </w:p>
    <w:p w14:paraId="3CEFDD32" w14:textId="719A58DA" w:rsidR="003737C1" w:rsidRDefault="003737C1">
      <w:pPr>
        <w:pStyle w:val="TOC4"/>
        <w:rPr>
          <w:rFonts w:asciiTheme="minorHAnsi" w:hAnsiTheme="minorHAnsi" w:cstheme="minorBidi"/>
          <w:noProof/>
          <w:kern w:val="2"/>
          <w:sz w:val="24"/>
          <w:szCs w:val="24"/>
          <w:lang w:eastAsia="en-GB"/>
          <w14:ligatures w14:val="standardContextual"/>
        </w:rPr>
      </w:pPr>
      <w:r>
        <w:rPr>
          <w:noProof/>
        </w:rPr>
        <w:t>10.3.2.12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_Toc218773485 \h </w:instrText>
      </w:r>
      <w:r>
        <w:rPr>
          <w:noProof/>
        </w:rPr>
      </w:r>
      <w:r>
        <w:rPr>
          <w:noProof/>
        </w:rPr>
        <w:fldChar w:fldCharType="separate"/>
      </w:r>
      <w:r>
        <w:rPr>
          <w:noProof/>
        </w:rPr>
        <w:t>207</w:t>
      </w:r>
      <w:r>
        <w:rPr>
          <w:noProof/>
        </w:rPr>
        <w:fldChar w:fldCharType="end"/>
      </w:r>
    </w:p>
    <w:p w14:paraId="59058B1F" w14:textId="7C81A414" w:rsidR="003737C1" w:rsidRDefault="003737C1">
      <w:pPr>
        <w:pStyle w:val="TOC2"/>
        <w:rPr>
          <w:rFonts w:asciiTheme="minorHAnsi" w:hAnsiTheme="minorHAnsi" w:cstheme="minorBidi"/>
          <w:noProof/>
          <w:kern w:val="2"/>
          <w:sz w:val="24"/>
          <w:szCs w:val="24"/>
          <w:lang w:eastAsia="en-GB"/>
          <w14:ligatures w14:val="standardContextual"/>
        </w:rPr>
      </w:pPr>
      <w:r w:rsidRPr="00F1790E">
        <w:rPr>
          <w:noProof/>
          <w:lang w:val="en-US"/>
        </w:rPr>
        <w:t>10.4</w:t>
      </w:r>
      <w:r>
        <w:rPr>
          <w:rFonts w:asciiTheme="minorHAnsi" w:hAnsiTheme="minorHAnsi" w:cstheme="minorBidi"/>
          <w:noProof/>
          <w:kern w:val="2"/>
          <w:sz w:val="24"/>
          <w:szCs w:val="24"/>
          <w:lang w:eastAsia="en-GB"/>
          <w14:ligatures w14:val="standardContextual"/>
        </w:rPr>
        <w:tab/>
      </w:r>
      <w:r w:rsidRPr="00F1790E">
        <w:rPr>
          <w:noProof/>
          <w:lang w:val="en-US"/>
        </w:rPr>
        <w:t>MCData service configuration document</w:t>
      </w:r>
      <w:r>
        <w:rPr>
          <w:noProof/>
        </w:rPr>
        <w:tab/>
      </w:r>
      <w:r>
        <w:rPr>
          <w:noProof/>
        </w:rPr>
        <w:fldChar w:fldCharType="begin"/>
      </w:r>
      <w:r>
        <w:rPr>
          <w:noProof/>
        </w:rPr>
        <w:instrText xml:space="preserve"> PAGEREF _Toc218773486 \h </w:instrText>
      </w:r>
      <w:r>
        <w:rPr>
          <w:noProof/>
        </w:rPr>
      </w:r>
      <w:r>
        <w:rPr>
          <w:noProof/>
        </w:rPr>
        <w:fldChar w:fldCharType="separate"/>
      </w:r>
      <w:r>
        <w:rPr>
          <w:noProof/>
        </w:rPr>
        <w:t>207</w:t>
      </w:r>
      <w:r>
        <w:rPr>
          <w:noProof/>
        </w:rPr>
        <w:fldChar w:fldCharType="end"/>
      </w:r>
    </w:p>
    <w:p w14:paraId="44B71ACC" w14:textId="3A71082D" w:rsidR="003737C1" w:rsidRDefault="003737C1">
      <w:pPr>
        <w:pStyle w:val="TOC3"/>
        <w:rPr>
          <w:rFonts w:asciiTheme="minorHAnsi" w:hAnsiTheme="minorHAnsi" w:cstheme="minorBidi"/>
          <w:noProof/>
          <w:kern w:val="2"/>
          <w:sz w:val="24"/>
          <w:szCs w:val="24"/>
          <w:lang w:eastAsia="en-GB"/>
          <w14:ligatures w14:val="standardContextual"/>
        </w:rPr>
      </w:pPr>
      <w:r>
        <w:rPr>
          <w:noProof/>
        </w:rPr>
        <w:t>10.4.1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_Toc218773487 \h </w:instrText>
      </w:r>
      <w:r>
        <w:rPr>
          <w:noProof/>
        </w:rPr>
      </w:r>
      <w:r>
        <w:rPr>
          <w:noProof/>
        </w:rPr>
        <w:fldChar w:fldCharType="separate"/>
      </w:r>
      <w:r>
        <w:rPr>
          <w:noProof/>
        </w:rPr>
        <w:t>207</w:t>
      </w:r>
      <w:r>
        <w:rPr>
          <w:noProof/>
        </w:rPr>
        <w:fldChar w:fldCharType="end"/>
      </w:r>
    </w:p>
    <w:p w14:paraId="3F8BEB96" w14:textId="3AF378A1" w:rsidR="003737C1" w:rsidRDefault="003737C1">
      <w:pPr>
        <w:pStyle w:val="TOC3"/>
        <w:rPr>
          <w:rFonts w:asciiTheme="minorHAnsi" w:hAnsiTheme="minorHAnsi" w:cstheme="minorBidi"/>
          <w:noProof/>
          <w:kern w:val="2"/>
          <w:sz w:val="24"/>
          <w:szCs w:val="24"/>
          <w:lang w:eastAsia="en-GB"/>
          <w14:ligatures w14:val="standardContextual"/>
        </w:rPr>
      </w:pPr>
      <w:r>
        <w:rPr>
          <w:noProof/>
        </w:rPr>
        <w:t>10.4.2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_Toc218773488 \h </w:instrText>
      </w:r>
      <w:r>
        <w:rPr>
          <w:noProof/>
        </w:rPr>
      </w:r>
      <w:r>
        <w:rPr>
          <w:noProof/>
        </w:rPr>
        <w:fldChar w:fldCharType="separate"/>
      </w:r>
      <w:r>
        <w:rPr>
          <w:noProof/>
        </w:rPr>
        <w:t>208</w:t>
      </w:r>
      <w:r>
        <w:rPr>
          <w:noProof/>
        </w:rPr>
        <w:fldChar w:fldCharType="end"/>
      </w:r>
    </w:p>
    <w:p w14:paraId="75D9AD69" w14:textId="07EFBE1A" w:rsidR="003737C1" w:rsidRDefault="003737C1">
      <w:pPr>
        <w:pStyle w:val="TOC4"/>
        <w:rPr>
          <w:rFonts w:asciiTheme="minorHAnsi" w:hAnsiTheme="minorHAnsi" w:cstheme="minorBidi"/>
          <w:noProof/>
          <w:kern w:val="2"/>
          <w:sz w:val="24"/>
          <w:szCs w:val="24"/>
          <w:lang w:eastAsia="en-GB"/>
          <w14:ligatures w14:val="standardContextual"/>
        </w:rPr>
      </w:pPr>
      <w:r>
        <w:rPr>
          <w:noProof/>
        </w:rPr>
        <w:t>10.4.2.1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_Toc218773489 \h </w:instrText>
      </w:r>
      <w:r>
        <w:rPr>
          <w:noProof/>
        </w:rPr>
      </w:r>
      <w:r>
        <w:rPr>
          <w:noProof/>
        </w:rPr>
        <w:fldChar w:fldCharType="separate"/>
      </w:r>
      <w:r>
        <w:rPr>
          <w:noProof/>
        </w:rPr>
        <w:t>208</w:t>
      </w:r>
      <w:r>
        <w:rPr>
          <w:noProof/>
        </w:rPr>
        <w:fldChar w:fldCharType="end"/>
      </w:r>
    </w:p>
    <w:p w14:paraId="3ADE7FC5" w14:textId="4FEA1974" w:rsidR="003737C1" w:rsidRDefault="003737C1">
      <w:pPr>
        <w:pStyle w:val="TOC4"/>
        <w:rPr>
          <w:rFonts w:asciiTheme="minorHAnsi" w:hAnsiTheme="minorHAnsi" w:cstheme="minorBidi"/>
          <w:noProof/>
          <w:kern w:val="2"/>
          <w:sz w:val="24"/>
          <w:szCs w:val="24"/>
          <w:lang w:eastAsia="en-GB"/>
          <w14:ligatures w14:val="standardContextual"/>
        </w:rPr>
      </w:pPr>
      <w:r>
        <w:rPr>
          <w:noProof/>
        </w:rPr>
        <w:t>10.4.2.2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_Toc218773490 \h </w:instrText>
      </w:r>
      <w:r>
        <w:rPr>
          <w:noProof/>
        </w:rPr>
      </w:r>
      <w:r>
        <w:rPr>
          <w:noProof/>
        </w:rPr>
        <w:fldChar w:fldCharType="separate"/>
      </w:r>
      <w:r>
        <w:rPr>
          <w:noProof/>
        </w:rPr>
        <w:t>209</w:t>
      </w:r>
      <w:r>
        <w:rPr>
          <w:noProof/>
        </w:rPr>
        <w:fldChar w:fldCharType="end"/>
      </w:r>
    </w:p>
    <w:p w14:paraId="04D86E54" w14:textId="765E0251" w:rsidR="003737C1" w:rsidRDefault="003737C1">
      <w:pPr>
        <w:pStyle w:val="TOC4"/>
        <w:rPr>
          <w:rFonts w:asciiTheme="minorHAnsi" w:hAnsiTheme="minorHAnsi" w:cstheme="minorBidi"/>
          <w:noProof/>
          <w:kern w:val="2"/>
          <w:sz w:val="24"/>
          <w:szCs w:val="24"/>
          <w:lang w:eastAsia="en-GB"/>
          <w14:ligatures w14:val="standardContextual"/>
        </w:rPr>
      </w:pPr>
      <w:r>
        <w:rPr>
          <w:noProof/>
        </w:rPr>
        <w:t>10.4.2.3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_Toc218773491 \h </w:instrText>
      </w:r>
      <w:r>
        <w:rPr>
          <w:noProof/>
        </w:rPr>
      </w:r>
      <w:r>
        <w:rPr>
          <w:noProof/>
        </w:rPr>
        <w:fldChar w:fldCharType="separate"/>
      </w:r>
      <w:r>
        <w:rPr>
          <w:noProof/>
        </w:rPr>
        <w:t>209</w:t>
      </w:r>
      <w:r>
        <w:rPr>
          <w:noProof/>
        </w:rPr>
        <w:fldChar w:fldCharType="end"/>
      </w:r>
    </w:p>
    <w:p w14:paraId="7E0D441C" w14:textId="6900AEE7" w:rsidR="003737C1" w:rsidRDefault="003737C1">
      <w:pPr>
        <w:pStyle w:val="TOC4"/>
        <w:rPr>
          <w:rFonts w:asciiTheme="minorHAnsi" w:hAnsiTheme="minorHAnsi" w:cstheme="minorBidi"/>
          <w:noProof/>
          <w:kern w:val="2"/>
          <w:sz w:val="24"/>
          <w:szCs w:val="24"/>
          <w:lang w:eastAsia="en-GB"/>
          <w14:ligatures w14:val="standardContextual"/>
        </w:rPr>
      </w:pPr>
      <w:r w:rsidRPr="00F1790E">
        <w:rPr>
          <w:noProof/>
          <w:lang w:val="fr-FR"/>
        </w:rPr>
        <w:t>10.4.2.4</w:t>
      </w:r>
      <w:r>
        <w:rPr>
          <w:rFonts w:asciiTheme="minorHAnsi" w:hAnsiTheme="minorHAnsi" w:cstheme="minorBidi"/>
          <w:noProof/>
          <w:kern w:val="2"/>
          <w:sz w:val="24"/>
          <w:szCs w:val="24"/>
          <w:lang w:eastAsia="en-GB"/>
          <w14:ligatures w14:val="standardContextual"/>
        </w:rPr>
        <w:tab/>
      </w:r>
      <w:r w:rsidRPr="00F1790E">
        <w:rPr>
          <w:noProof/>
          <w:lang w:val="fr-FR"/>
        </w:rPr>
        <w:t>Default Document Namespace</w:t>
      </w:r>
      <w:r>
        <w:rPr>
          <w:noProof/>
        </w:rPr>
        <w:tab/>
      </w:r>
      <w:r>
        <w:rPr>
          <w:noProof/>
        </w:rPr>
        <w:fldChar w:fldCharType="begin"/>
      </w:r>
      <w:r>
        <w:rPr>
          <w:noProof/>
        </w:rPr>
        <w:instrText xml:space="preserve"> PAGEREF _Toc218773492 \h </w:instrText>
      </w:r>
      <w:r>
        <w:rPr>
          <w:noProof/>
        </w:rPr>
      </w:r>
      <w:r>
        <w:rPr>
          <w:noProof/>
        </w:rPr>
        <w:fldChar w:fldCharType="separate"/>
      </w:r>
      <w:r>
        <w:rPr>
          <w:noProof/>
        </w:rPr>
        <w:t>213</w:t>
      </w:r>
      <w:r>
        <w:rPr>
          <w:noProof/>
        </w:rPr>
        <w:fldChar w:fldCharType="end"/>
      </w:r>
    </w:p>
    <w:p w14:paraId="5DFADDD5" w14:textId="7D4507EB" w:rsidR="003737C1" w:rsidRDefault="003737C1">
      <w:pPr>
        <w:pStyle w:val="TOC4"/>
        <w:rPr>
          <w:rFonts w:asciiTheme="minorHAnsi" w:hAnsiTheme="minorHAnsi" w:cstheme="minorBidi"/>
          <w:noProof/>
          <w:kern w:val="2"/>
          <w:sz w:val="24"/>
          <w:szCs w:val="24"/>
          <w:lang w:eastAsia="en-GB"/>
          <w14:ligatures w14:val="standardContextual"/>
        </w:rPr>
      </w:pPr>
      <w:r>
        <w:rPr>
          <w:noProof/>
        </w:rPr>
        <w:t>10.4.2.5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_Toc218773493 \h </w:instrText>
      </w:r>
      <w:r>
        <w:rPr>
          <w:noProof/>
        </w:rPr>
      </w:r>
      <w:r>
        <w:rPr>
          <w:noProof/>
        </w:rPr>
        <w:fldChar w:fldCharType="separate"/>
      </w:r>
      <w:r>
        <w:rPr>
          <w:noProof/>
        </w:rPr>
        <w:t>213</w:t>
      </w:r>
      <w:r>
        <w:rPr>
          <w:noProof/>
        </w:rPr>
        <w:fldChar w:fldCharType="end"/>
      </w:r>
    </w:p>
    <w:p w14:paraId="7C1D115D" w14:textId="09410E95" w:rsidR="003737C1" w:rsidRDefault="003737C1">
      <w:pPr>
        <w:pStyle w:val="TOC4"/>
        <w:rPr>
          <w:rFonts w:asciiTheme="minorHAnsi" w:hAnsiTheme="minorHAnsi" w:cstheme="minorBidi"/>
          <w:noProof/>
          <w:kern w:val="2"/>
          <w:sz w:val="24"/>
          <w:szCs w:val="24"/>
          <w:lang w:eastAsia="en-GB"/>
          <w14:ligatures w14:val="standardContextual"/>
        </w:rPr>
      </w:pPr>
      <w:r>
        <w:rPr>
          <w:noProof/>
        </w:rPr>
        <w:t>10.4.2.6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r>
      <w:r>
        <w:rPr>
          <w:noProof/>
        </w:rPr>
        <w:instrText xml:space="preserve"> PAGEREF _Toc218773494 \h </w:instrText>
      </w:r>
      <w:r>
        <w:rPr>
          <w:noProof/>
        </w:rPr>
      </w:r>
      <w:r>
        <w:rPr>
          <w:noProof/>
        </w:rPr>
        <w:fldChar w:fldCharType="separate"/>
      </w:r>
      <w:r>
        <w:rPr>
          <w:noProof/>
        </w:rPr>
        <w:t>213</w:t>
      </w:r>
      <w:r>
        <w:rPr>
          <w:noProof/>
        </w:rPr>
        <w:fldChar w:fldCharType="end"/>
      </w:r>
    </w:p>
    <w:p w14:paraId="02300697" w14:textId="08D8B14B" w:rsidR="003737C1" w:rsidRDefault="003737C1">
      <w:pPr>
        <w:pStyle w:val="TOC4"/>
        <w:rPr>
          <w:rFonts w:asciiTheme="minorHAnsi" w:hAnsiTheme="minorHAnsi" w:cstheme="minorBidi"/>
          <w:noProof/>
          <w:kern w:val="2"/>
          <w:sz w:val="24"/>
          <w:szCs w:val="24"/>
          <w:lang w:eastAsia="en-GB"/>
          <w14:ligatures w14:val="standardContextual"/>
        </w:rPr>
      </w:pPr>
      <w:r>
        <w:rPr>
          <w:noProof/>
        </w:rPr>
        <w:t>10.4.2.7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_Toc218773495 \h </w:instrText>
      </w:r>
      <w:r>
        <w:rPr>
          <w:noProof/>
        </w:rPr>
      </w:r>
      <w:r>
        <w:rPr>
          <w:noProof/>
        </w:rPr>
        <w:fldChar w:fldCharType="separate"/>
      </w:r>
      <w:r>
        <w:rPr>
          <w:noProof/>
        </w:rPr>
        <w:t>216</w:t>
      </w:r>
      <w:r>
        <w:rPr>
          <w:noProof/>
        </w:rPr>
        <w:fldChar w:fldCharType="end"/>
      </w:r>
    </w:p>
    <w:p w14:paraId="07796E41" w14:textId="0E4E94BF" w:rsidR="003737C1" w:rsidRDefault="003737C1">
      <w:pPr>
        <w:pStyle w:val="TOC4"/>
        <w:rPr>
          <w:rFonts w:asciiTheme="minorHAnsi" w:hAnsiTheme="minorHAnsi" w:cstheme="minorBidi"/>
          <w:noProof/>
          <w:kern w:val="2"/>
          <w:sz w:val="24"/>
          <w:szCs w:val="24"/>
          <w:lang w:eastAsia="en-GB"/>
          <w14:ligatures w14:val="standardContextual"/>
        </w:rPr>
      </w:pPr>
      <w:r>
        <w:rPr>
          <w:noProof/>
        </w:rPr>
        <w:t>10.4.2.8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_Toc218773496 \h </w:instrText>
      </w:r>
      <w:r>
        <w:rPr>
          <w:noProof/>
        </w:rPr>
      </w:r>
      <w:r>
        <w:rPr>
          <w:noProof/>
        </w:rPr>
        <w:fldChar w:fldCharType="separate"/>
      </w:r>
      <w:r>
        <w:rPr>
          <w:noProof/>
        </w:rPr>
        <w:t>218</w:t>
      </w:r>
      <w:r>
        <w:rPr>
          <w:noProof/>
        </w:rPr>
        <w:fldChar w:fldCharType="end"/>
      </w:r>
    </w:p>
    <w:p w14:paraId="58876B36" w14:textId="5476ECCF" w:rsidR="003737C1" w:rsidRDefault="003737C1">
      <w:pPr>
        <w:pStyle w:val="TOC4"/>
        <w:rPr>
          <w:rFonts w:asciiTheme="minorHAnsi" w:hAnsiTheme="minorHAnsi" w:cstheme="minorBidi"/>
          <w:noProof/>
          <w:kern w:val="2"/>
          <w:sz w:val="24"/>
          <w:szCs w:val="24"/>
          <w:lang w:eastAsia="en-GB"/>
          <w14:ligatures w14:val="standardContextual"/>
        </w:rPr>
      </w:pPr>
      <w:r>
        <w:rPr>
          <w:noProof/>
        </w:rPr>
        <w:t>10.4.2.9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r>
      <w:r>
        <w:rPr>
          <w:noProof/>
        </w:rPr>
        <w:instrText xml:space="preserve"> PAGEREF _Toc218773497 \h </w:instrText>
      </w:r>
      <w:r>
        <w:rPr>
          <w:noProof/>
        </w:rPr>
      </w:r>
      <w:r>
        <w:rPr>
          <w:noProof/>
        </w:rPr>
        <w:fldChar w:fldCharType="separate"/>
      </w:r>
      <w:r>
        <w:rPr>
          <w:noProof/>
        </w:rPr>
        <w:t>218</w:t>
      </w:r>
      <w:r>
        <w:rPr>
          <w:noProof/>
        </w:rPr>
        <w:fldChar w:fldCharType="end"/>
      </w:r>
    </w:p>
    <w:p w14:paraId="5E28DEE8" w14:textId="33A44DCC" w:rsidR="003737C1" w:rsidRDefault="003737C1">
      <w:pPr>
        <w:pStyle w:val="TOC4"/>
        <w:rPr>
          <w:rFonts w:asciiTheme="minorHAnsi" w:hAnsiTheme="minorHAnsi" w:cstheme="minorBidi"/>
          <w:noProof/>
          <w:kern w:val="2"/>
          <w:sz w:val="24"/>
          <w:szCs w:val="24"/>
          <w:lang w:eastAsia="en-GB"/>
          <w14:ligatures w14:val="standardContextual"/>
        </w:rPr>
      </w:pPr>
      <w:r>
        <w:rPr>
          <w:noProof/>
        </w:rPr>
        <w:t>10.4.2.10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r>
      <w:r>
        <w:rPr>
          <w:noProof/>
        </w:rPr>
        <w:instrText xml:space="preserve"> PAGEREF _Toc218773498 \h </w:instrText>
      </w:r>
      <w:r>
        <w:rPr>
          <w:noProof/>
        </w:rPr>
      </w:r>
      <w:r>
        <w:rPr>
          <w:noProof/>
        </w:rPr>
        <w:fldChar w:fldCharType="separate"/>
      </w:r>
      <w:r>
        <w:rPr>
          <w:noProof/>
        </w:rPr>
        <w:t>218</w:t>
      </w:r>
      <w:r>
        <w:rPr>
          <w:noProof/>
        </w:rPr>
        <w:fldChar w:fldCharType="end"/>
      </w:r>
    </w:p>
    <w:p w14:paraId="60FC5534" w14:textId="52756D5E" w:rsidR="003737C1" w:rsidRDefault="003737C1">
      <w:pPr>
        <w:pStyle w:val="TOC4"/>
        <w:rPr>
          <w:rFonts w:asciiTheme="minorHAnsi" w:hAnsiTheme="minorHAnsi" w:cstheme="minorBidi"/>
          <w:noProof/>
          <w:kern w:val="2"/>
          <w:sz w:val="24"/>
          <w:szCs w:val="24"/>
          <w:lang w:eastAsia="en-GB"/>
          <w14:ligatures w14:val="standardContextual"/>
        </w:rPr>
      </w:pPr>
      <w:r>
        <w:rPr>
          <w:noProof/>
        </w:rPr>
        <w:t>10.4.2.11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r>
      <w:r>
        <w:rPr>
          <w:noProof/>
        </w:rPr>
        <w:instrText xml:space="preserve"> PAGEREF _Toc218773499 \h </w:instrText>
      </w:r>
      <w:r>
        <w:rPr>
          <w:noProof/>
        </w:rPr>
      </w:r>
      <w:r>
        <w:rPr>
          <w:noProof/>
        </w:rPr>
        <w:fldChar w:fldCharType="separate"/>
      </w:r>
      <w:r>
        <w:rPr>
          <w:noProof/>
        </w:rPr>
        <w:t>218</w:t>
      </w:r>
      <w:r>
        <w:rPr>
          <w:noProof/>
        </w:rPr>
        <w:fldChar w:fldCharType="end"/>
      </w:r>
    </w:p>
    <w:p w14:paraId="4B5D8D72" w14:textId="5B6DA0FE" w:rsidR="003737C1" w:rsidRDefault="003737C1">
      <w:pPr>
        <w:pStyle w:val="TOC4"/>
        <w:rPr>
          <w:rFonts w:asciiTheme="minorHAnsi" w:hAnsiTheme="minorHAnsi" w:cstheme="minorBidi"/>
          <w:noProof/>
          <w:kern w:val="2"/>
          <w:sz w:val="24"/>
          <w:szCs w:val="24"/>
          <w:lang w:eastAsia="en-GB"/>
          <w14:ligatures w14:val="standardContextual"/>
        </w:rPr>
      </w:pPr>
      <w:r>
        <w:rPr>
          <w:noProof/>
        </w:rPr>
        <w:t>10.4.2.12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r>
      <w:r>
        <w:rPr>
          <w:noProof/>
        </w:rPr>
        <w:instrText xml:space="preserve"> PAGEREF _Toc218773500 \h </w:instrText>
      </w:r>
      <w:r>
        <w:rPr>
          <w:noProof/>
        </w:rPr>
      </w:r>
      <w:r>
        <w:rPr>
          <w:noProof/>
        </w:rPr>
        <w:fldChar w:fldCharType="separate"/>
      </w:r>
      <w:r>
        <w:rPr>
          <w:noProof/>
        </w:rPr>
        <w:t>218</w:t>
      </w:r>
      <w:r>
        <w:rPr>
          <w:noProof/>
        </w:rPr>
        <w:fldChar w:fldCharType="end"/>
      </w:r>
    </w:p>
    <w:p w14:paraId="5F083B49" w14:textId="5840AFF1" w:rsidR="003737C1" w:rsidRDefault="003737C1">
      <w:pPr>
        <w:pStyle w:val="TOC8"/>
        <w:rPr>
          <w:rFonts w:asciiTheme="minorHAnsi" w:hAnsiTheme="minorHAnsi" w:cstheme="minorBidi"/>
          <w:b w:val="0"/>
          <w:noProof/>
          <w:kern w:val="2"/>
          <w:sz w:val="24"/>
          <w:szCs w:val="24"/>
          <w:lang w:eastAsia="en-GB"/>
          <w14:ligatures w14:val="standardContextual"/>
        </w:rPr>
      </w:pPr>
      <w:r>
        <w:rPr>
          <w:noProof/>
        </w:rPr>
        <w:t>Annex A (informative): Signalling flows</w:t>
      </w:r>
      <w:r>
        <w:rPr>
          <w:noProof/>
        </w:rPr>
        <w:tab/>
      </w:r>
      <w:r>
        <w:rPr>
          <w:noProof/>
        </w:rPr>
        <w:fldChar w:fldCharType="begin"/>
      </w:r>
      <w:r>
        <w:rPr>
          <w:noProof/>
        </w:rPr>
        <w:instrText xml:space="preserve"> PAGEREF _Toc218773501 \h </w:instrText>
      </w:r>
      <w:r>
        <w:rPr>
          <w:noProof/>
        </w:rPr>
      </w:r>
      <w:r>
        <w:rPr>
          <w:noProof/>
        </w:rPr>
        <w:fldChar w:fldCharType="separate"/>
      </w:r>
      <w:r>
        <w:rPr>
          <w:noProof/>
        </w:rPr>
        <w:t>219</w:t>
      </w:r>
      <w:r>
        <w:rPr>
          <w:noProof/>
        </w:rPr>
        <w:fldChar w:fldCharType="end"/>
      </w:r>
    </w:p>
    <w:p w14:paraId="59D7366F" w14:textId="3503DAD5" w:rsidR="003737C1" w:rsidRDefault="003737C1">
      <w:pPr>
        <w:pStyle w:val="TOC2"/>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Scope of signalling flows</w:t>
      </w:r>
      <w:r>
        <w:rPr>
          <w:noProof/>
        </w:rPr>
        <w:tab/>
      </w:r>
      <w:r>
        <w:rPr>
          <w:noProof/>
        </w:rPr>
        <w:fldChar w:fldCharType="begin"/>
      </w:r>
      <w:r>
        <w:rPr>
          <w:noProof/>
        </w:rPr>
        <w:instrText xml:space="preserve"> PAGEREF _Toc218773502 \h </w:instrText>
      </w:r>
      <w:r>
        <w:rPr>
          <w:noProof/>
        </w:rPr>
      </w:r>
      <w:r>
        <w:rPr>
          <w:noProof/>
        </w:rPr>
        <w:fldChar w:fldCharType="separate"/>
      </w:r>
      <w:r>
        <w:rPr>
          <w:noProof/>
        </w:rPr>
        <w:t>219</w:t>
      </w:r>
      <w:r>
        <w:rPr>
          <w:noProof/>
        </w:rPr>
        <w:fldChar w:fldCharType="end"/>
      </w:r>
    </w:p>
    <w:p w14:paraId="30503524" w14:textId="18CF320C" w:rsidR="003737C1" w:rsidRDefault="003737C1">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Signalling flows for MCPTT user profile configuration document creation</w:t>
      </w:r>
      <w:r>
        <w:rPr>
          <w:noProof/>
        </w:rPr>
        <w:tab/>
      </w:r>
      <w:r>
        <w:rPr>
          <w:noProof/>
        </w:rPr>
        <w:fldChar w:fldCharType="begin"/>
      </w:r>
      <w:r>
        <w:rPr>
          <w:noProof/>
        </w:rPr>
        <w:instrText xml:space="preserve"> PAGEREF _Toc218773503 \h </w:instrText>
      </w:r>
      <w:r>
        <w:rPr>
          <w:noProof/>
        </w:rPr>
      </w:r>
      <w:r>
        <w:rPr>
          <w:noProof/>
        </w:rPr>
        <w:fldChar w:fldCharType="separate"/>
      </w:r>
      <w:r>
        <w:rPr>
          <w:noProof/>
        </w:rPr>
        <w:t>219</w:t>
      </w:r>
      <w:r>
        <w:rPr>
          <w:noProof/>
        </w:rPr>
        <w:fldChar w:fldCharType="end"/>
      </w:r>
    </w:p>
    <w:p w14:paraId="10136060" w14:textId="73E65962" w:rsidR="003737C1" w:rsidRDefault="003737C1">
      <w:pPr>
        <w:pStyle w:val="TOC3"/>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CMC creating a MCPTT user profile configuration document on behalf of MCPTT user</w:t>
      </w:r>
      <w:r>
        <w:rPr>
          <w:noProof/>
        </w:rPr>
        <w:tab/>
      </w:r>
      <w:r>
        <w:rPr>
          <w:noProof/>
        </w:rPr>
        <w:fldChar w:fldCharType="begin"/>
      </w:r>
      <w:r>
        <w:rPr>
          <w:noProof/>
        </w:rPr>
        <w:instrText xml:space="preserve"> PAGEREF _Toc218773504 \h </w:instrText>
      </w:r>
      <w:r>
        <w:rPr>
          <w:noProof/>
        </w:rPr>
      </w:r>
      <w:r>
        <w:rPr>
          <w:noProof/>
        </w:rPr>
        <w:fldChar w:fldCharType="separate"/>
      </w:r>
      <w:r>
        <w:rPr>
          <w:noProof/>
        </w:rPr>
        <w:t>219</w:t>
      </w:r>
      <w:r>
        <w:rPr>
          <w:noProof/>
        </w:rPr>
        <w:fldChar w:fldCharType="end"/>
      </w:r>
    </w:p>
    <w:p w14:paraId="5265027D" w14:textId="3C4DAEDE" w:rsidR="003737C1" w:rsidRDefault="003737C1">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CMC subscribing to and obtaining MCPTT configuration documents</w:t>
      </w:r>
      <w:r>
        <w:rPr>
          <w:noProof/>
        </w:rPr>
        <w:tab/>
      </w:r>
      <w:r>
        <w:rPr>
          <w:noProof/>
        </w:rPr>
        <w:fldChar w:fldCharType="begin"/>
      </w:r>
      <w:r>
        <w:rPr>
          <w:noProof/>
        </w:rPr>
        <w:instrText xml:space="preserve"> PAGEREF _Toc218773505 \h </w:instrText>
      </w:r>
      <w:r>
        <w:rPr>
          <w:noProof/>
        </w:rPr>
      </w:r>
      <w:r>
        <w:rPr>
          <w:noProof/>
        </w:rPr>
        <w:fldChar w:fldCharType="separate"/>
      </w:r>
      <w:r>
        <w:rPr>
          <w:noProof/>
        </w:rPr>
        <w:t>224</w:t>
      </w:r>
      <w:r>
        <w:rPr>
          <w:noProof/>
        </w:rPr>
        <w:fldChar w:fldCharType="end"/>
      </w:r>
    </w:p>
    <w:p w14:paraId="081D576C" w14:textId="37B386DA" w:rsidR="003737C1" w:rsidRDefault="003737C1">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MCPTT server subscribing to and obtaining MCPTT service configuration document</w:t>
      </w:r>
      <w:r>
        <w:rPr>
          <w:noProof/>
        </w:rPr>
        <w:tab/>
      </w:r>
      <w:r>
        <w:rPr>
          <w:noProof/>
        </w:rPr>
        <w:fldChar w:fldCharType="begin"/>
      </w:r>
      <w:r>
        <w:rPr>
          <w:noProof/>
        </w:rPr>
        <w:instrText xml:space="preserve"> PAGEREF _Toc218773506 \h </w:instrText>
      </w:r>
      <w:r>
        <w:rPr>
          <w:noProof/>
        </w:rPr>
      </w:r>
      <w:r>
        <w:rPr>
          <w:noProof/>
        </w:rPr>
        <w:fldChar w:fldCharType="separate"/>
      </w:r>
      <w:r>
        <w:rPr>
          <w:noProof/>
        </w:rPr>
        <w:t>237</w:t>
      </w:r>
      <w:r>
        <w:rPr>
          <w:noProof/>
        </w:rPr>
        <w:fldChar w:fldCharType="end"/>
      </w:r>
    </w:p>
    <w:p w14:paraId="68AF6DD3" w14:textId="01B84531" w:rsidR="003737C1" w:rsidRDefault="003737C1">
      <w:pPr>
        <w:pStyle w:val="TOC8"/>
        <w:rPr>
          <w:rFonts w:asciiTheme="minorHAnsi" w:hAnsiTheme="minorHAnsi" w:cstheme="minorBidi"/>
          <w:b w:val="0"/>
          <w:noProof/>
          <w:kern w:val="2"/>
          <w:sz w:val="24"/>
          <w:szCs w:val="24"/>
          <w:lang w:eastAsia="en-GB"/>
          <w14:ligatures w14:val="standardContextual"/>
        </w:rPr>
      </w:pPr>
      <w:r>
        <w:rPr>
          <w:noProof/>
          <w:lang w:eastAsia="zh-CN"/>
        </w:rPr>
        <w:t xml:space="preserve">Annex B (informative): </w:t>
      </w:r>
      <w:r>
        <w:rPr>
          <w:noProof/>
        </w:rPr>
        <w:t>IANA registration templates</w:t>
      </w:r>
      <w:r>
        <w:rPr>
          <w:noProof/>
        </w:rPr>
        <w:tab/>
      </w:r>
      <w:r>
        <w:rPr>
          <w:noProof/>
        </w:rPr>
        <w:fldChar w:fldCharType="begin"/>
      </w:r>
      <w:r>
        <w:rPr>
          <w:noProof/>
        </w:rPr>
        <w:instrText xml:space="preserve"> PAGEREF _Toc218773507 \h </w:instrText>
      </w:r>
      <w:r>
        <w:rPr>
          <w:noProof/>
        </w:rPr>
      </w:r>
      <w:r>
        <w:rPr>
          <w:noProof/>
        </w:rPr>
        <w:fldChar w:fldCharType="separate"/>
      </w:r>
      <w:r>
        <w:rPr>
          <w:noProof/>
        </w:rPr>
        <w:t>244</w:t>
      </w:r>
      <w:r>
        <w:rPr>
          <w:noProof/>
        </w:rPr>
        <w:fldChar w:fldCharType="end"/>
      </w:r>
    </w:p>
    <w:p w14:paraId="2D151C35" w14:textId="52B60D25" w:rsidR="003737C1" w:rsidRDefault="003737C1">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rPr>
        <w:t>IANA registration templates for MIME types</w:t>
      </w:r>
      <w:r>
        <w:rPr>
          <w:noProof/>
        </w:rPr>
        <w:tab/>
      </w:r>
      <w:r>
        <w:rPr>
          <w:noProof/>
        </w:rPr>
        <w:fldChar w:fldCharType="begin"/>
      </w:r>
      <w:r>
        <w:rPr>
          <w:noProof/>
        </w:rPr>
        <w:instrText xml:space="preserve"> PAGEREF _Toc218773508 \h </w:instrText>
      </w:r>
      <w:r>
        <w:rPr>
          <w:noProof/>
        </w:rPr>
      </w:r>
      <w:r>
        <w:rPr>
          <w:noProof/>
        </w:rPr>
        <w:fldChar w:fldCharType="separate"/>
      </w:r>
      <w:r>
        <w:rPr>
          <w:noProof/>
        </w:rPr>
        <w:t>244</w:t>
      </w:r>
      <w:r>
        <w:rPr>
          <w:noProof/>
        </w:rPr>
        <w:fldChar w:fldCharType="end"/>
      </w:r>
    </w:p>
    <w:p w14:paraId="1DE7EDF4" w14:textId="46BD9E42"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rPr>
        <w:t>application/vnd.3gpp.mcptt-ue-init-config+xml IANA registration template</w:t>
      </w:r>
      <w:r>
        <w:rPr>
          <w:noProof/>
        </w:rPr>
        <w:tab/>
      </w:r>
      <w:r>
        <w:rPr>
          <w:noProof/>
        </w:rPr>
        <w:fldChar w:fldCharType="begin"/>
      </w:r>
      <w:r>
        <w:rPr>
          <w:noProof/>
        </w:rPr>
        <w:instrText xml:space="preserve"> PAGEREF _Toc218773509 \h </w:instrText>
      </w:r>
      <w:r>
        <w:rPr>
          <w:noProof/>
        </w:rPr>
      </w:r>
      <w:r>
        <w:rPr>
          <w:noProof/>
        </w:rPr>
        <w:fldChar w:fldCharType="separate"/>
      </w:r>
      <w:r>
        <w:rPr>
          <w:noProof/>
        </w:rPr>
        <w:t>244</w:t>
      </w:r>
      <w:r>
        <w:rPr>
          <w:noProof/>
        </w:rPr>
        <w:fldChar w:fldCharType="end"/>
      </w:r>
    </w:p>
    <w:p w14:paraId="65A0752B" w14:textId="59EBFA37"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B.1.2</w:t>
      </w:r>
      <w:r>
        <w:rPr>
          <w:rFonts w:asciiTheme="minorHAnsi" w:hAnsiTheme="minorHAnsi" w:cstheme="minorBidi"/>
          <w:noProof/>
          <w:kern w:val="2"/>
          <w:sz w:val="24"/>
          <w:szCs w:val="24"/>
          <w:lang w:eastAsia="en-GB"/>
          <w14:ligatures w14:val="standardContextual"/>
        </w:rPr>
        <w:tab/>
      </w:r>
      <w:r>
        <w:rPr>
          <w:noProof/>
        </w:rPr>
        <w:t>application/vnd.3gpp.mcptt-ue-config+xml IANA registration template</w:t>
      </w:r>
      <w:r>
        <w:rPr>
          <w:noProof/>
        </w:rPr>
        <w:tab/>
      </w:r>
      <w:r>
        <w:rPr>
          <w:noProof/>
        </w:rPr>
        <w:fldChar w:fldCharType="begin"/>
      </w:r>
      <w:r>
        <w:rPr>
          <w:noProof/>
        </w:rPr>
        <w:instrText xml:space="preserve"> PAGEREF _Toc218773510 \h </w:instrText>
      </w:r>
      <w:r>
        <w:rPr>
          <w:noProof/>
        </w:rPr>
      </w:r>
      <w:r>
        <w:rPr>
          <w:noProof/>
        </w:rPr>
        <w:fldChar w:fldCharType="separate"/>
      </w:r>
      <w:r>
        <w:rPr>
          <w:noProof/>
        </w:rPr>
        <w:t>245</w:t>
      </w:r>
      <w:r>
        <w:rPr>
          <w:noProof/>
        </w:rPr>
        <w:fldChar w:fldCharType="end"/>
      </w:r>
    </w:p>
    <w:p w14:paraId="57BBD00E" w14:textId="18785569"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B.1.3</w:t>
      </w:r>
      <w:r>
        <w:rPr>
          <w:rFonts w:asciiTheme="minorHAnsi" w:hAnsiTheme="minorHAnsi" w:cstheme="minorBidi"/>
          <w:noProof/>
          <w:kern w:val="2"/>
          <w:sz w:val="24"/>
          <w:szCs w:val="24"/>
          <w:lang w:eastAsia="en-GB"/>
          <w14:ligatures w14:val="standardContextual"/>
        </w:rPr>
        <w:tab/>
      </w:r>
      <w:r>
        <w:rPr>
          <w:noProof/>
        </w:rPr>
        <w:t>application/vnd.3gpp.mcptt-user-profile+xml IANA registration template</w:t>
      </w:r>
      <w:r>
        <w:rPr>
          <w:noProof/>
        </w:rPr>
        <w:tab/>
      </w:r>
      <w:r>
        <w:rPr>
          <w:noProof/>
        </w:rPr>
        <w:fldChar w:fldCharType="begin"/>
      </w:r>
      <w:r>
        <w:rPr>
          <w:noProof/>
        </w:rPr>
        <w:instrText xml:space="preserve"> PAGEREF _Toc218773511 \h </w:instrText>
      </w:r>
      <w:r>
        <w:rPr>
          <w:noProof/>
        </w:rPr>
      </w:r>
      <w:r>
        <w:rPr>
          <w:noProof/>
        </w:rPr>
        <w:fldChar w:fldCharType="separate"/>
      </w:r>
      <w:r>
        <w:rPr>
          <w:noProof/>
        </w:rPr>
        <w:t>247</w:t>
      </w:r>
      <w:r>
        <w:rPr>
          <w:noProof/>
        </w:rPr>
        <w:fldChar w:fldCharType="end"/>
      </w:r>
    </w:p>
    <w:p w14:paraId="5B299654" w14:textId="73AB2EA9"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B.1.4</w:t>
      </w:r>
      <w:r>
        <w:rPr>
          <w:rFonts w:asciiTheme="minorHAnsi" w:hAnsiTheme="minorHAnsi" w:cstheme="minorBidi"/>
          <w:noProof/>
          <w:kern w:val="2"/>
          <w:sz w:val="24"/>
          <w:szCs w:val="24"/>
          <w:lang w:eastAsia="en-GB"/>
          <w14:ligatures w14:val="standardContextual"/>
        </w:rPr>
        <w:tab/>
      </w:r>
      <w:r>
        <w:rPr>
          <w:noProof/>
        </w:rPr>
        <w:t>application/vnd.3gpp.mcptt-service-config+xml IANA registration template</w:t>
      </w:r>
      <w:r>
        <w:rPr>
          <w:noProof/>
        </w:rPr>
        <w:tab/>
      </w:r>
      <w:r>
        <w:rPr>
          <w:noProof/>
        </w:rPr>
        <w:fldChar w:fldCharType="begin"/>
      </w:r>
      <w:r>
        <w:rPr>
          <w:noProof/>
        </w:rPr>
        <w:instrText xml:space="preserve"> PAGEREF _Toc218773512 \h </w:instrText>
      </w:r>
      <w:r>
        <w:rPr>
          <w:noProof/>
        </w:rPr>
      </w:r>
      <w:r>
        <w:rPr>
          <w:noProof/>
        </w:rPr>
        <w:fldChar w:fldCharType="separate"/>
      </w:r>
      <w:r>
        <w:rPr>
          <w:noProof/>
        </w:rPr>
        <w:t>248</w:t>
      </w:r>
      <w:r>
        <w:rPr>
          <w:noProof/>
        </w:rPr>
        <w:fldChar w:fldCharType="end"/>
      </w:r>
    </w:p>
    <w:p w14:paraId="65790E46" w14:textId="528D4FA5"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rPr>
        <w:t>application/vnd.3gpp.mcdata-service-config+xml IANA registration template</w:t>
      </w:r>
      <w:r>
        <w:rPr>
          <w:noProof/>
        </w:rPr>
        <w:tab/>
      </w:r>
      <w:r>
        <w:rPr>
          <w:noProof/>
        </w:rPr>
        <w:fldChar w:fldCharType="begin"/>
      </w:r>
      <w:r>
        <w:rPr>
          <w:noProof/>
        </w:rPr>
        <w:instrText xml:space="preserve"> PAGEREF _Toc218773513 \h </w:instrText>
      </w:r>
      <w:r>
        <w:rPr>
          <w:noProof/>
        </w:rPr>
      </w:r>
      <w:r>
        <w:rPr>
          <w:noProof/>
        </w:rPr>
        <w:fldChar w:fldCharType="separate"/>
      </w:r>
      <w:r>
        <w:rPr>
          <w:noProof/>
        </w:rPr>
        <w:t>250</w:t>
      </w:r>
      <w:r>
        <w:rPr>
          <w:noProof/>
        </w:rPr>
        <w:fldChar w:fldCharType="end"/>
      </w:r>
    </w:p>
    <w:p w14:paraId="702573A3" w14:textId="72E40210"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rPr>
        <w:t>application/vnd.3gpp.mcvideo-service-config+xml IANA registration template</w:t>
      </w:r>
      <w:r>
        <w:rPr>
          <w:noProof/>
        </w:rPr>
        <w:tab/>
      </w:r>
      <w:r>
        <w:rPr>
          <w:noProof/>
        </w:rPr>
        <w:fldChar w:fldCharType="begin"/>
      </w:r>
      <w:r>
        <w:rPr>
          <w:noProof/>
        </w:rPr>
        <w:instrText xml:space="preserve"> PAGEREF _Toc218773514 \h </w:instrText>
      </w:r>
      <w:r>
        <w:rPr>
          <w:noProof/>
        </w:rPr>
      </w:r>
      <w:r>
        <w:rPr>
          <w:noProof/>
        </w:rPr>
        <w:fldChar w:fldCharType="separate"/>
      </w:r>
      <w:r>
        <w:rPr>
          <w:noProof/>
        </w:rPr>
        <w:t>251</w:t>
      </w:r>
      <w:r>
        <w:rPr>
          <w:noProof/>
        </w:rPr>
        <w:fldChar w:fldCharType="end"/>
      </w:r>
    </w:p>
    <w:p w14:paraId="67D216BE" w14:textId="3092A17C"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B.1.7</w:t>
      </w:r>
      <w:r>
        <w:rPr>
          <w:rFonts w:asciiTheme="minorHAnsi" w:hAnsiTheme="minorHAnsi" w:cstheme="minorBidi"/>
          <w:noProof/>
          <w:kern w:val="2"/>
          <w:sz w:val="24"/>
          <w:szCs w:val="24"/>
          <w:lang w:eastAsia="en-GB"/>
          <w14:ligatures w14:val="standardContextual"/>
        </w:rPr>
        <w:tab/>
      </w:r>
      <w:r>
        <w:rPr>
          <w:noProof/>
        </w:rPr>
        <w:t>application/vnd.3gpp.mcvideo-ue-config+xml IANA registration template</w:t>
      </w:r>
      <w:r>
        <w:rPr>
          <w:noProof/>
        </w:rPr>
        <w:tab/>
      </w:r>
      <w:r>
        <w:rPr>
          <w:noProof/>
        </w:rPr>
        <w:fldChar w:fldCharType="begin"/>
      </w:r>
      <w:r>
        <w:rPr>
          <w:noProof/>
        </w:rPr>
        <w:instrText xml:space="preserve"> PAGEREF _Toc218773515 \h </w:instrText>
      </w:r>
      <w:r>
        <w:rPr>
          <w:noProof/>
        </w:rPr>
      </w:r>
      <w:r>
        <w:rPr>
          <w:noProof/>
        </w:rPr>
        <w:fldChar w:fldCharType="separate"/>
      </w:r>
      <w:r>
        <w:rPr>
          <w:noProof/>
        </w:rPr>
        <w:t>253</w:t>
      </w:r>
      <w:r>
        <w:rPr>
          <w:noProof/>
        </w:rPr>
        <w:fldChar w:fldCharType="end"/>
      </w:r>
    </w:p>
    <w:p w14:paraId="01BF71D6" w14:textId="46B780BF"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application/vnd.3gpp.mcvideo-user-profile+xml IANA registration template</w:t>
      </w:r>
      <w:r>
        <w:rPr>
          <w:noProof/>
        </w:rPr>
        <w:tab/>
      </w:r>
      <w:r>
        <w:rPr>
          <w:noProof/>
        </w:rPr>
        <w:fldChar w:fldCharType="begin"/>
      </w:r>
      <w:r>
        <w:rPr>
          <w:noProof/>
        </w:rPr>
        <w:instrText xml:space="preserve"> PAGEREF _Toc218773516 \h </w:instrText>
      </w:r>
      <w:r>
        <w:rPr>
          <w:noProof/>
        </w:rPr>
      </w:r>
      <w:r>
        <w:rPr>
          <w:noProof/>
        </w:rPr>
        <w:fldChar w:fldCharType="separate"/>
      </w:r>
      <w:r>
        <w:rPr>
          <w:noProof/>
        </w:rPr>
        <w:t>255</w:t>
      </w:r>
      <w:r>
        <w:rPr>
          <w:noProof/>
        </w:rPr>
        <w:fldChar w:fldCharType="end"/>
      </w:r>
    </w:p>
    <w:p w14:paraId="287EC70E" w14:textId="6416D6A8"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B.1.9</w:t>
      </w:r>
      <w:r>
        <w:rPr>
          <w:rFonts w:asciiTheme="minorHAnsi" w:hAnsiTheme="minorHAnsi" w:cstheme="minorBidi"/>
          <w:noProof/>
          <w:kern w:val="2"/>
          <w:sz w:val="24"/>
          <w:szCs w:val="24"/>
          <w:lang w:eastAsia="en-GB"/>
          <w14:ligatures w14:val="standardContextual"/>
        </w:rPr>
        <w:tab/>
      </w:r>
      <w:r>
        <w:rPr>
          <w:noProof/>
        </w:rPr>
        <w:t>application/vnd.3gpp.mcdata-ue-config+xml IANA registration template</w:t>
      </w:r>
      <w:r>
        <w:rPr>
          <w:noProof/>
        </w:rPr>
        <w:tab/>
      </w:r>
      <w:r>
        <w:rPr>
          <w:noProof/>
        </w:rPr>
        <w:fldChar w:fldCharType="begin"/>
      </w:r>
      <w:r>
        <w:rPr>
          <w:noProof/>
        </w:rPr>
        <w:instrText xml:space="preserve"> PAGEREF _Toc218773517 \h </w:instrText>
      </w:r>
      <w:r>
        <w:rPr>
          <w:noProof/>
        </w:rPr>
      </w:r>
      <w:r>
        <w:rPr>
          <w:noProof/>
        </w:rPr>
        <w:fldChar w:fldCharType="separate"/>
      </w:r>
      <w:r>
        <w:rPr>
          <w:noProof/>
        </w:rPr>
        <w:t>256</w:t>
      </w:r>
      <w:r>
        <w:rPr>
          <w:noProof/>
        </w:rPr>
        <w:fldChar w:fldCharType="end"/>
      </w:r>
    </w:p>
    <w:p w14:paraId="22A7334A" w14:textId="782E0417"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B.1.10</w:t>
      </w:r>
      <w:r>
        <w:rPr>
          <w:rFonts w:asciiTheme="minorHAnsi" w:hAnsiTheme="minorHAnsi" w:cstheme="minorBidi"/>
          <w:noProof/>
          <w:kern w:val="2"/>
          <w:sz w:val="24"/>
          <w:szCs w:val="24"/>
          <w:lang w:eastAsia="en-GB"/>
          <w14:ligatures w14:val="standardContextual"/>
        </w:rPr>
        <w:tab/>
      </w:r>
      <w:r>
        <w:rPr>
          <w:noProof/>
        </w:rPr>
        <w:t>application/vnd.3gpp.mcdata-user-profile+xml IANA registration template</w:t>
      </w:r>
      <w:r>
        <w:rPr>
          <w:noProof/>
        </w:rPr>
        <w:tab/>
      </w:r>
      <w:r>
        <w:rPr>
          <w:noProof/>
        </w:rPr>
        <w:fldChar w:fldCharType="begin"/>
      </w:r>
      <w:r>
        <w:rPr>
          <w:noProof/>
        </w:rPr>
        <w:instrText xml:space="preserve"> PAGEREF _Toc218773518 \h </w:instrText>
      </w:r>
      <w:r>
        <w:rPr>
          <w:noProof/>
        </w:rPr>
      </w:r>
      <w:r>
        <w:rPr>
          <w:noProof/>
        </w:rPr>
        <w:fldChar w:fldCharType="separate"/>
      </w:r>
      <w:r>
        <w:rPr>
          <w:noProof/>
        </w:rPr>
        <w:t>258</w:t>
      </w:r>
      <w:r>
        <w:rPr>
          <w:noProof/>
        </w:rPr>
        <w:fldChar w:fldCharType="end"/>
      </w:r>
    </w:p>
    <w:p w14:paraId="03676824" w14:textId="2F9C86BB"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_Toc218773519 \h </w:instrText>
      </w:r>
      <w:r>
        <w:rPr>
          <w:noProof/>
        </w:rPr>
      </w:r>
      <w:r>
        <w:rPr>
          <w:noProof/>
        </w:rPr>
        <w:fldChar w:fldCharType="separate"/>
      </w:r>
      <w:r>
        <w:rPr>
          <w:noProof/>
        </w:rPr>
        <w:t>259</w:t>
      </w:r>
      <w:r>
        <w:rPr>
          <w:noProof/>
        </w:rPr>
        <w:fldChar w:fldCharType="end"/>
      </w:r>
    </w:p>
    <w:p w14:paraId="3112E0C8" w14:textId="0CD8D12E" w:rsidR="003737C1" w:rsidRDefault="003737C1">
      <w:pPr>
        <w:pStyle w:val="TOC2"/>
        <w:rPr>
          <w:rFonts w:asciiTheme="minorHAnsi" w:hAnsiTheme="minorHAnsi" w:cstheme="minorBidi"/>
          <w:noProof/>
          <w:kern w:val="2"/>
          <w:sz w:val="24"/>
          <w:szCs w:val="24"/>
          <w:lang w:eastAsia="en-GB"/>
          <w14:ligatures w14:val="standardContextual"/>
        </w:rPr>
      </w:pPr>
      <w:r>
        <w:rPr>
          <w:noProof/>
          <w:lang w:eastAsia="zh-CN"/>
        </w:rPr>
        <w:t>B.1.12</w:t>
      </w:r>
      <w:r>
        <w:rPr>
          <w:rFonts w:asciiTheme="minorHAnsi" w:hAnsiTheme="minorHAnsi" w:cstheme="minorBidi"/>
          <w:noProof/>
          <w:kern w:val="2"/>
          <w:sz w:val="24"/>
          <w:szCs w:val="24"/>
          <w:lang w:eastAsia="en-GB"/>
          <w14:ligatures w14:val="standardContextual"/>
        </w:rPr>
        <w:tab/>
      </w:r>
      <w:r>
        <w:rPr>
          <w:noProof/>
        </w:rPr>
        <w:t>application/vnd.3gpp.mcs-location-user-config+xml IANA registration template</w:t>
      </w:r>
      <w:r>
        <w:rPr>
          <w:noProof/>
        </w:rPr>
        <w:tab/>
      </w:r>
      <w:r>
        <w:rPr>
          <w:noProof/>
        </w:rPr>
        <w:fldChar w:fldCharType="begin"/>
      </w:r>
      <w:r>
        <w:rPr>
          <w:noProof/>
        </w:rPr>
        <w:instrText xml:space="preserve"> PAGEREF _Toc218773520 \h </w:instrText>
      </w:r>
      <w:r>
        <w:rPr>
          <w:noProof/>
        </w:rPr>
      </w:r>
      <w:r>
        <w:rPr>
          <w:noProof/>
        </w:rPr>
        <w:fldChar w:fldCharType="separate"/>
      </w:r>
      <w:r>
        <w:rPr>
          <w:noProof/>
        </w:rPr>
        <w:t>259</w:t>
      </w:r>
      <w:r>
        <w:rPr>
          <w:noProof/>
        </w:rPr>
        <w:fldChar w:fldCharType="end"/>
      </w:r>
    </w:p>
    <w:p w14:paraId="3C4618DF" w14:textId="509881C5" w:rsidR="003737C1" w:rsidRDefault="003737C1">
      <w:pPr>
        <w:pStyle w:val="TOC8"/>
        <w:rPr>
          <w:rFonts w:asciiTheme="minorHAnsi" w:hAnsiTheme="minorHAnsi" w:cstheme="minorBidi"/>
          <w:b w:val="0"/>
          <w:noProof/>
          <w:kern w:val="2"/>
          <w:sz w:val="24"/>
          <w:szCs w:val="24"/>
          <w:lang w:eastAsia="en-GB"/>
          <w14:ligatures w14:val="standardContextual"/>
        </w:rPr>
      </w:pPr>
      <w:r>
        <w:rPr>
          <w:noProof/>
        </w:rPr>
        <w:t>Annex C (normative): Configuration specific concepts for the support of mission critical services over 5GS</w:t>
      </w:r>
      <w:r>
        <w:rPr>
          <w:noProof/>
        </w:rPr>
        <w:tab/>
      </w:r>
      <w:r>
        <w:rPr>
          <w:noProof/>
        </w:rPr>
        <w:fldChar w:fldCharType="begin"/>
      </w:r>
      <w:r>
        <w:rPr>
          <w:noProof/>
        </w:rPr>
        <w:instrText xml:space="preserve"> PAGEREF _Toc218773521 \h </w:instrText>
      </w:r>
      <w:r>
        <w:rPr>
          <w:noProof/>
        </w:rPr>
      </w:r>
      <w:r>
        <w:rPr>
          <w:noProof/>
        </w:rPr>
        <w:fldChar w:fldCharType="separate"/>
      </w:r>
      <w:r>
        <w:rPr>
          <w:noProof/>
        </w:rPr>
        <w:t>262</w:t>
      </w:r>
      <w:r>
        <w:rPr>
          <w:noProof/>
        </w:rPr>
        <w:fldChar w:fldCharType="end"/>
      </w:r>
    </w:p>
    <w:p w14:paraId="6834F009" w14:textId="62FE8158" w:rsidR="003737C1" w:rsidRDefault="003737C1">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_Toc218773522 \h </w:instrText>
      </w:r>
      <w:r>
        <w:rPr>
          <w:noProof/>
        </w:rPr>
      </w:r>
      <w:r>
        <w:rPr>
          <w:noProof/>
        </w:rPr>
        <w:fldChar w:fldCharType="separate"/>
      </w:r>
      <w:r>
        <w:rPr>
          <w:noProof/>
        </w:rPr>
        <w:t>262</w:t>
      </w:r>
      <w:r>
        <w:rPr>
          <w:noProof/>
        </w:rPr>
        <w:fldChar w:fldCharType="end"/>
      </w:r>
    </w:p>
    <w:p w14:paraId="51E97EFB" w14:textId="7099356D" w:rsidR="003737C1" w:rsidRDefault="003737C1">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Aspects not applicable to 5GS</w:t>
      </w:r>
      <w:r>
        <w:rPr>
          <w:noProof/>
        </w:rPr>
        <w:tab/>
      </w:r>
      <w:r>
        <w:rPr>
          <w:noProof/>
        </w:rPr>
        <w:fldChar w:fldCharType="begin"/>
      </w:r>
      <w:r>
        <w:rPr>
          <w:noProof/>
        </w:rPr>
        <w:instrText xml:space="preserve"> PAGEREF _Toc218773523 \h </w:instrText>
      </w:r>
      <w:r>
        <w:rPr>
          <w:noProof/>
        </w:rPr>
      </w:r>
      <w:r>
        <w:rPr>
          <w:noProof/>
        </w:rPr>
        <w:fldChar w:fldCharType="separate"/>
      </w:r>
      <w:r>
        <w:rPr>
          <w:noProof/>
        </w:rPr>
        <w:t>262</w:t>
      </w:r>
      <w:r>
        <w:rPr>
          <w:noProof/>
        </w:rPr>
        <w:fldChar w:fldCharType="end"/>
      </w:r>
    </w:p>
    <w:p w14:paraId="05B94ABD" w14:textId="37E5C8B8" w:rsidR="003737C1" w:rsidRDefault="003737C1">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5GS specific aspects not applicable to EPS</w:t>
      </w:r>
      <w:r>
        <w:rPr>
          <w:noProof/>
        </w:rPr>
        <w:tab/>
      </w:r>
      <w:r>
        <w:rPr>
          <w:noProof/>
        </w:rPr>
        <w:fldChar w:fldCharType="begin"/>
      </w:r>
      <w:r>
        <w:rPr>
          <w:noProof/>
        </w:rPr>
        <w:instrText xml:space="preserve"> PAGEREF _Toc218773524 \h </w:instrText>
      </w:r>
      <w:r>
        <w:rPr>
          <w:noProof/>
        </w:rPr>
      </w:r>
      <w:r>
        <w:rPr>
          <w:noProof/>
        </w:rPr>
        <w:fldChar w:fldCharType="separate"/>
      </w:r>
      <w:r>
        <w:rPr>
          <w:noProof/>
        </w:rPr>
        <w:t>262</w:t>
      </w:r>
      <w:r>
        <w:rPr>
          <w:noProof/>
        </w:rPr>
        <w:fldChar w:fldCharType="end"/>
      </w:r>
    </w:p>
    <w:p w14:paraId="3074E930" w14:textId="68504C66" w:rsidR="003737C1" w:rsidRDefault="003737C1">
      <w:pPr>
        <w:pStyle w:val="TOC1"/>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Mapping of EPS-specific terms to 5GS</w:t>
      </w:r>
      <w:r>
        <w:rPr>
          <w:noProof/>
        </w:rPr>
        <w:tab/>
      </w:r>
      <w:r>
        <w:rPr>
          <w:noProof/>
        </w:rPr>
        <w:fldChar w:fldCharType="begin"/>
      </w:r>
      <w:r>
        <w:rPr>
          <w:noProof/>
        </w:rPr>
        <w:instrText xml:space="preserve"> PAGEREF _Toc218773525 \h </w:instrText>
      </w:r>
      <w:r>
        <w:rPr>
          <w:noProof/>
        </w:rPr>
      </w:r>
      <w:r>
        <w:rPr>
          <w:noProof/>
        </w:rPr>
        <w:fldChar w:fldCharType="separate"/>
      </w:r>
      <w:r>
        <w:rPr>
          <w:noProof/>
        </w:rPr>
        <w:t>262</w:t>
      </w:r>
      <w:r>
        <w:rPr>
          <w:noProof/>
        </w:rPr>
        <w:fldChar w:fldCharType="end"/>
      </w:r>
    </w:p>
    <w:p w14:paraId="10229694" w14:textId="52ADB658" w:rsidR="003737C1" w:rsidRDefault="003737C1">
      <w:pPr>
        <w:pStyle w:val="TOC3"/>
        <w:rPr>
          <w:rFonts w:asciiTheme="minorHAnsi" w:hAnsiTheme="minorHAnsi" w:cstheme="minorBidi"/>
          <w:noProof/>
          <w:kern w:val="2"/>
          <w:sz w:val="24"/>
          <w:szCs w:val="24"/>
          <w:lang w:eastAsia="en-GB"/>
          <w14:ligatures w14:val="standardContextual"/>
        </w:rPr>
      </w:pPr>
      <w:r>
        <w:rPr>
          <w:noProof/>
        </w:rPr>
        <w:t>C.4</w:t>
      </w:r>
      <w:r>
        <w:rPr>
          <w:noProof/>
          <w:lang w:eastAsia="ko-KR"/>
        </w:rPr>
        <w:t>.</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_Toc218773526 \h </w:instrText>
      </w:r>
      <w:r>
        <w:rPr>
          <w:noProof/>
        </w:rPr>
      </w:r>
      <w:r>
        <w:rPr>
          <w:noProof/>
        </w:rPr>
        <w:fldChar w:fldCharType="separate"/>
      </w:r>
      <w:r>
        <w:rPr>
          <w:noProof/>
        </w:rPr>
        <w:t>262</w:t>
      </w:r>
      <w:r>
        <w:rPr>
          <w:noProof/>
        </w:rPr>
        <w:fldChar w:fldCharType="end"/>
      </w:r>
    </w:p>
    <w:p w14:paraId="19F771D4" w14:textId="3027ED25" w:rsidR="003737C1" w:rsidRDefault="003737C1">
      <w:pPr>
        <w:pStyle w:val="TOC3"/>
        <w:rPr>
          <w:rFonts w:asciiTheme="minorHAnsi" w:hAnsiTheme="minorHAnsi" w:cstheme="minorBidi"/>
          <w:noProof/>
          <w:kern w:val="2"/>
          <w:sz w:val="24"/>
          <w:szCs w:val="24"/>
          <w:lang w:eastAsia="en-GB"/>
          <w14:ligatures w14:val="standardContextual"/>
        </w:rPr>
      </w:pPr>
      <w:r>
        <w:rPr>
          <w:noProof/>
          <w:lang w:eastAsia="ko-KR"/>
        </w:rPr>
        <w:t>C</w:t>
      </w:r>
      <w:r>
        <w:rPr>
          <w:noProof/>
        </w:rPr>
        <w:t>.4</w:t>
      </w:r>
      <w:r>
        <w:rPr>
          <w:noProof/>
          <w:lang w:eastAsia="ko-KR"/>
        </w:rPr>
        <w:t>.2</w:t>
      </w:r>
      <w:r>
        <w:rPr>
          <w:rFonts w:asciiTheme="minorHAnsi" w:hAnsiTheme="minorHAnsi" w:cstheme="minorBidi"/>
          <w:noProof/>
          <w:kern w:val="2"/>
          <w:sz w:val="24"/>
          <w:szCs w:val="24"/>
          <w:lang w:eastAsia="en-GB"/>
          <w14:ligatures w14:val="standardContextual"/>
        </w:rPr>
        <w:tab/>
      </w:r>
      <w:r>
        <w:rPr>
          <w:noProof/>
        </w:rPr>
        <w:t>MC Service over 5G ProSe</w:t>
      </w:r>
      <w:r>
        <w:rPr>
          <w:noProof/>
        </w:rPr>
        <w:tab/>
      </w:r>
      <w:r>
        <w:rPr>
          <w:noProof/>
        </w:rPr>
        <w:fldChar w:fldCharType="begin"/>
      </w:r>
      <w:r>
        <w:rPr>
          <w:noProof/>
        </w:rPr>
        <w:instrText xml:space="preserve"> PAGEREF _Toc218773527 \h </w:instrText>
      </w:r>
      <w:r>
        <w:rPr>
          <w:noProof/>
        </w:rPr>
      </w:r>
      <w:r>
        <w:rPr>
          <w:noProof/>
        </w:rPr>
        <w:fldChar w:fldCharType="separate"/>
      </w:r>
      <w:r>
        <w:rPr>
          <w:noProof/>
        </w:rPr>
        <w:t>262</w:t>
      </w:r>
      <w:r>
        <w:rPr>
          <w:noProof/>
        </w:rPr>
        <w:fldChar w:fldCharType="end"/>
      </w:r>
    </w:p>
    <w:p w14:paraId="44D67F1F" w14:textId="3B91788A" w:rsidR="003737C1" w:rsidRDefault="003737C1">
      <w:pPr>
        <w:pStyle w:val="TOC8"/>
        <w:rPr>
          <w:rFonts w:asciiTheme="minorHAnsi"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_Toc218773528 \h </w:instrText>
      </w:r>
      <w:r>
        <w:rPr>
          <w:noProof/>
        </w:rPr>
      </w:r>
      <w:r>
        <w:rPr>
          <w:noProof/>
        </w:rPr>
        <w:fldChar w:fldCharType="separate"/>
      </w:r>
      <w:r>
        <w:rPr>
          <w:noProof/>
        </w:rPr>
        <w:t>263</w:t>
      </w:r>
      <w:r>
        <w:rPr>
          <w:noProof/>
        </w:rPr>
        <w:fldChar w:fldCharType="end"/>
      </w:r>
    </w:p>
    <w:p w14:paraId="0AD57282" w14:textId="73D7AF6F"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18773186"/>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6138992F" w:rsidR="00C367E9" w:rsidRPr="004D3578" w:rsidRDefault="007D55EA"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End w:id="12"/>
      <w:bookmarkEnd w:id="13"/>
      <w:r w:rsidRPr="00C367E9">
        <w:br w:type="page"/>
      </w:r>
      <w:bookmarkStart w:id="21" w:name="_Toc218773187"/>
      <w:r w:rsidR="00C367E9" w:rsidRPr="004D3578">
        <w:lastRenderedPageBreak/>
        <w:t>1</w:t>
      </w:r>
      <w:r w:rsidR="00C367E9"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18773188"/>
      <w:bookmarkEnd w:id="22"/>
      <w:r w:rsidRPr="0052096B">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18773189"/>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18773190"/>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CA74C1" w:rsidRDefault="00C367E9" w:rsidP="00CA74C1">
      <w:pPr>
        <w:pStyle w:val="EX"/>
      </w:pPr>
      <w:r w:rsidRPr="00CA74C1">
        <w:rPr>
          <w:b/>
          <w:bCs/>
        </w:rPr>
        <w:t>On-network operation:</w:t>
      </w:r>
      <w:r w:rsidRPr="00CA74C1">
        <w:t xml:space="preserve"> 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CA74C1" w:rsidRDefault="00C367E9" w:rsidP="00CA74C1">
      <w:pPr>
        <w:pStyle w:val="EX"/>
        <w:rPr>
          <w:b/>
          <w:bCs/>
          <w:lang w:val="en-US"/>
        </w:rPr>
      </w:pPr>
      <w:r w:rsidRPr="00CA74C1">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CA74C1" w:rsidRDefault="00C367E9" w:rsidP="00CA74C1">
      <w:pPr>
        <w:pStyle w:val="EX"/>
        <w:rPr>
          <w:b/>
          <w:bCs/>
        </w:rPr>
      </w:pPr>
      <w:r w:rsidRPr="00CA74C1">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A74C1" w:rsidRDefault="00C367E9" w:rsidP="00CA74C1">
      <w:pPr>
        <w:pStyle w:val="EX"/>
        <w:rPr>
          <w:b/>
          <w:bCs/>
        </w:rPr>
      </w:pPr>
      <w:r w:rsidRPr="00CA74C1">
        <w:rPr>
          <w:b/>
          <w:bCs/>
          <w:lang w:val="en-US"/>
        </w:rPr>
        <w:t>Pre-selected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18773191"/>
      <w:bookmarkEnd w:id="50"/>
      <w:r w:rsidRPr="004D3578">
        <w:lastRenderedPageBreak/>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18773192"/>
      <w:bookmarkEnd w:id="59"/>
      <w:r w:rsidRPr="004D3578">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18773193"/>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18773194"/>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18773195"/>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18773196"/>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18773197"/>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18773198"/>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18773199"/>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Pr="00611AFD" w:rsidRDefault="00C367E9" w:rsidP="00C367E9">
      <w:pPr>
        <w:pStyle w:val="B3"/>
        <w:rPr>
          <w:lang w:val="fr-FR"/>
        </w:rPr>
      </w:pPr>
      <w:r w:rsidRPr="00611AFD">
        <w:rPr>
          <w:lang w:val="fr-FR"/>
        </w:rPr>
        <w:t>-</w:t>
      </w:r>
      <w:r w:rsidRPr="00611AFD">
        <w:rPr>
          <w:lang w:val="fr-FR"/>
        </w:rPr>
        <w:tab/>
        <w:t>the appropriate MCS user profile configuration document;</w:t>
      </w:r>
    </w:p>
    <w:p w14:paraId="567B10E6" w14:textId="77777777" w:rsidR="00C367E9" w:rsidRPr="00611AFD" w:rsidRDefault="00C367E9" w:rsidP="00C367E9">
      <w:pPr>
        <w:pStyle w:val="B3"/>
        <w:rPr>
          <w:lang w:val="fr-FR"/>
        </w:rPr>
      </w:pPr>
      <w:r w:rsidRPr="00611AFD">
        <w:rPr>
          <w:lang w:val="fr-FR"/>
        </w:rPr>
        <w:t>-</w:t>
      </w:r>
      <w:r w:rsidRPr="00611AFD">
        <w:rPr>
          <w:lang w:val="fr-FR"/>
        </w:rPr>
        <w:tab/>
        <w:t>the appropriate MCS service configuration document; and</w:t>
      </w:r>
    </w:p>
    <w:p w14:paraId="0708A0D2" w14:textId="5AF5BE20" w:rsidR="005D557D" w:rsidRPr="00611AFD" w:rsidRDefault="005D557D" w:rsidP="00C367E9">
      <w:pPr>
        <w:pStyle w:val="B3"/>
        <w:rPr>
          <w:lang w:val="fr-FR"/>
        </w:rPr>
      </w:pPr>
      <w:r w:rsidRPr="00611AFD">
        <w:rPr>
          <w:lang w:val="fr-FR"/>
        </w:rPr>
        <w:t>-</w:t>
      </w:r>
      <w:r w:rsidRPr="00611AFD">
        <w:rPr>
          <w:lang w:val="fr-FR"/>
        </w:rPr>
        <w:tab/>
        <w:t>the appropriate location user configuration data document;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lastRenderedPageBreak/>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18773200"/>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18773201"/>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18773202"/>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8.85pt;height:270.95pt" o:ole="">
            <v:imagedata r:id="rId12" o:title=""/>
          </v:shape>
          <o:OLEObject Type="Embed" ProgID="Visio.Drawing.11" ShapeID="_x0000_i1026" DrawAspect="Content" ObjectID="_1829385725" r:id="rId13"/>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lastRenderedPageBreak/>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18773203"/>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B55213">
      <w:pPr>
        <w:pStyle w:val="Heading6"/>
      </w:pPr>
      <w:bookmarkStart w:id="154" w:name="_CR4_2_2_1_2_1"/>
      <w:bookmarkStart w:id="155" w:name="_Toc218773204"/>
      <w:bookmarkEnd w:id="154"/>
      <w:r>
        <w:t>4.2.2.1.2.1</w:t>
      </w:r>
      <w:r>
        <w:tab/>
        <w:t>General</w:t>
      </w:r>
      <w:bookmarkEnd w:id="155"/>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75pt;height:380.4pt" o:ole="">
            <v:imagedata r:id="rId14" o:title=""/>
          </v:shape>
          <o:OLEObject Type="Embed" ProgID="Visio.Drawing.15" ShapeID="_x0000_i1027" DrawAspect="Content" ObjectID="_1829385726" r:id="rId15"/>
        </w:object>
      </w:r>
    </w:p>
    <w:p w14:paraId="1506E8CF" w14:textId="77777777" w:rsidR="00B55213" w:rsidRDefault="00B55213" w:rsidP="00B55213">
      <w:pPr>
        <w:pStyle w:val="TF"/>
      </w:pPr>
      <w:bookmarkStart w:id="156" w:name="_CRFigure4_2_2_1_21MCSUEonlineconfigura"/>
      <w:r w:rsidRPr="00090B6B">
        <w:t>Figure</w:t>
      </w:r>
      <w:r>
        <w:t> </w:t>
      </w:r>
      <w:bookmarkEnd w:id="156"/>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lastRenderedPageBreak/>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7" w:name="_CR4_2_2_1_2_2"/>
      <w:bookmarkStart w:id="158" w:name="_Toc218773205"/>
      <w:bookmarkEnd w:id="157"/>
      <w:r>
        <w:t>4.2.2.1.2.2</w:t>
      </w:r>
      <w:r>
        <w:tab/>
        <w:t>Partner MC system selection</w:t>
      </w:r>
      <w:bookmarkEnd w:id="158"/>
    </w:p>
    <w:p w14:paraId="2657DE51" w14:textId="77777777" w:rsidR="00B55213" w:rsidRDefault="00B55213" w:rsidP="00B55213">
      <w:pPr>
        <w:pStyle w:val="Heading7"/>
      </w:pPr>
      <w:bookmarkStart w:id="159" w:name="_CR4_2_2_1_2_2_1"/>
      <w:bookmarkStart w:id="160" w:name="_Toc218773206"/>
      <w:bookmarkEnd w:id="159"/>
      <w:r>
        <w:t>4.2.2.1.2.2.1</w:t>
      </w:r>
      <w:r>
        <w:tab/>
        <w:t>General</w:t>
      </w:r>
      <w:bookmarkEnd w:id="160"/>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1" w:name="_CR4_2_2_1_2_2_2"/>
      <w:bookmarkStart w:id="162" w:name="_Toc218773207"/>
      <w:bookmarkEnd w:id="161"/>
      <w:r>
        <w:lastRenderedPageBreak/>
        <w:t>4.2.2.1.2.2.2</w:t>
      </w:r>
      <w:r>
        <w:tab/>
        <w:t>Automatic partner MC system selection</w:t>
      </w:r>
      <w:bookmarkEnd w:id="162"/>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3" w:name="_CR4_2_2_1_2_2_3"/>
      <w:bookmarkStart w:id="164" w:name="_Toc218773208"/>
      <w:bookmarkEnd w:id="163"/>
      <w:r>
        <w:t>4.2.2.1.2.2.3</w:t>
      </w:r>
      <w:r>
        <w:tab/>
        <w:t>Manual partner MC system selection</w:t>
      </w:r>
      <w:bookmarkEnd w:id="164"/>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5" w:name="_CR4_2_2_1_2_3"/>
      <w:bookmarkStart w:id="166" w:name="_Toc218773209"/>
      <w:bookmarkEnd w:id="165"/>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6"/>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7" w:name="_CR4_2_2_2"/>
      <w:bookmarkStart w:id="168" w:name="_Toc20212222"/>
      <w:bookmarkStart w:id="169" w:name="_Toc27731577"/>
      <w:bookmarkStart w:id="170" w:name="_Toc36127355"/>
      <w:bookmarkStart w:id="171" w:name="_Toc45214461"/>
      <w:bookmarkStart w:id="172" w:name="_Toc51937600"/>
      <w:bookmarkStart w:id="173" w:name="_Toc51937909"/>
      <w:bookmarkStart w:id="174" w:name="_Toc92291096"/>
      <w:bookmarkStart w:id="175" w:name="_Toc218773210"/>
      <w:bookmarkEnd w:id="167"/>
      <w:r>
        <w:t>4.2.2.2</w:t>
      </w:r>
      <w:r>
        <w:tab/>
        <w:t>MCPTT</w:t>
      </w:r>
      <w:bookmarkEnd w:id="168"/>
      <w:bookmarkEnd w:id="169"/>
      <w:bookmarkEnd w:id="170"/>
      <w:bookmarkEnd w:id="171"/>
      <w:bookmarkEnd w:id="172"/>
      <w:bookmarkEnd w:id="173"/>
      <w:bookmarkEnd w:id="174"/>
      <w:bookmarkEnd w:id="175"/>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6" w:name="_CR4_2_2_3"/>
      <w:bookmarkStart w:id="177" w:name="_Toc20212223"/>
      <w:bookmarkStart w:id="178" w:name="_Toc27731578"/>
      <w:bookmarkStart w:id="179" w:name="_Toc36127356"/>
      <w:bookmarkStart w:id="180" w:name="_Toc45214462"/>
      <w:bookmarkStart w:id="181" w:name="_Toc51937601"/>
      <w:bookmarkStart w:id="182" w:name="_Toc51937910"/>
      <w:bookmarkStart w:id="183" w:name="_Toc92291097"/>
      <w:bookmarkStart w:id="184" w:name="_Toc218773211"/>
      <w:bookmarkEnd w:id="176"/>
      <w:r>
        <w:t>4.2.2.3</w:t>
      </w:r>
      <w:r>
        <w:tab/>
        <w:t>MCVideo configuration</w:t>
      </w:r>
      <w:bookmarkEnd w:id="177"/>
      <w:bookmarkEnd w:id="178"/>
      <w:bookmarkEnd w:id="179"/>
      <w:bookmarkEnd w:id="180"/>
      <w:bookmarkEnd w:id="181"/>
      <w:bookmarkEnd w:id="182"/>
      <w:bookmarkEnd w:id="183"/>
      <w:bookmarkEnd w:id="184"/>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5" w:name="_CR4_2_2_4"/>
      <w:bookmarkStart w:id="186" w:name="_Toc20212224"/>
      <w:bookmarkStart w:id="187" w:name="_Toc27731579"/>
      <w:bookmarkStart w:id="188" w:name="_Toc36127357"/>
      <w:bookmarkStart w:id="189" w:name="_Toc45214463"/>
      <w:bookmarkStart w:id="190" w:name="_Toc51937602"/>
      <w:bookmarkStart w:id="191" w:name="_Toc51937911"/>
      <w:bookmarkStart w:id="192" w:name="_Toc92291098"/>
      <w:bookmarkStart w:id="193" w:name="_Toc218773212"/>
      <w:bookmarkEnd w:id="185"/>
      <w:r>
        <w:lastRenderedPageBreak/>
        <w:t>4.2.2.4</w:t>
      </w:r>
      <w:r>
        <w:tab/>
        <w:t>MCData configuration</w:t>
      </w:r>
      <w:bookmarkEnd w:id="186"/>
      <w:bookmarkEnd w:id="187"/>
      <w:bookmarkEnd w:id="188"/>
      <w:bookmarkEnd w:id="189"/>
      <w:bookmarkEnd w:id="190"/>
      <w:bookmarkEnd w:id="191"/>
      <w:bookmarkEnd w:id="192"/>
      <w:bookmarkEnd w:id="193"/>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4" w:name="_CR4_2_3"/>
      <w:bookmarkStart w:id="195" w:name="_Toc20212225"/>
      <w:bookmarkStart w:id="196" w:name="_Toc27731580"/>
      <w:bookmarkStart w:id="197" w:name="_Toc36127358"/>
      <w:bookmarkStart w:id="198" w:name="_Toc45214464"/>
      <w:bookmarkStart w:id="199" w:name="_Toc51937603"/>
      <w:bookmarkStart w:id="200" w:name="_Toc51937912"/>
      <w:bookmarkStart w:id="201" w:name="_Toc92291099"/>
      <w:bookmarkStart w:id="202" w:name="_Toc218773213"/>
      <w:bookmarkEnd w:id="194"/>
      <w:r>
        <w:t>4.2.3</w:t>
      </w:r>
      <w:r>
        <w:tab/>
        <w:t>Offline configuration</w:t>
      </w:r>
      <w:bookmarkEnd w:id="195"/>
      <w:bookmarkEnd w:id="196"/>
      <w:bookmarkEnd w:id="197"/>
      <w:bookmarkEnd w:id="198"/>
      <w:bookmarkEnd w:id="199"/>
      <w:bookmarkEnd w:id="200"/>
      <w:bookmarkEnd w:id="201"/>
      <w:bookmarkEnd w:id="202"/>
    </w:p>
    <w:p w14:paraId="75466653" w14:textId="77777777" w:rsidR="00C367E9" w:rsidRDefault="00C367E9" w:rsidP="00C367E9">
      <w:pPr>
        <w:pStyle w:val="Heading4"/>
      </w:pPr>
      <w:bookmarkStart w:id="203" w:name="_CR4_2_3_1"/>
      <w:bookmarkStart w:id="204" w:name="_Toc20212226"/>
      <w:bookmarkStart w:id="205" w:name="_Toc27731581"/>
      <w:bookmarkStart w:id="206" w:name="_Toc36127359"/>
      <w:bookmarkStart w:id="207" w:name="_Toc45214465"/>
      <w:bookmarkStart w:id="208" w:name="_Toc51937604"/>
      <w:bookmarkStart w:id="209" w:name="_Toc51937913"/>
      <w:bookmarkStart w:id="210" w:name="_Toc92291100"/>
      <w:bookmarkStart w:id="211" w:name="_Toc218773214"/>
      <w:bookmarkEnd w:id="203"/>
      <w:r>
        <w:t>4.2.3.1</w:t>
      </w:r>
      <w:r>
        <w:tab/>
        <w:t>General</w:t>
      </w:r>
      <w:bookmarkEnd w:id="204"/>
      <w:bookmarkEnd w:id="205"/>
      <w:bookmarkEnd w:id="206"/>
      <w:bookmarkEnd w:id="207"/>
      <w:bookmarkEnd w:id="208"/>
      <w:bookmarkEnd w:id="209"/>
      <w:bookmarkEnd w:id="210"/>
      <w:bookmarkEnd w:id="21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2" w:name="_CR4_2_3_2"/>
      <w:bookmarkStart w:id="213" w:name="_Toc20212227"/>
      <w:bookmarkStart w:id="214" w:name="_Toc27731582"/>
      <w:bookmarkStart w:id="215" w:name="_Toc36127360"/>
      <w:bookmarkStart w:id="216" w:name="_Toc45214466"/>
      <w:bookmarkStart w:id="217" w:name="_Toc51937605"/>
      <w:bookmarkStart w:id="218" w:name="_Toc51937914"/>
      <w:bookmarkStart w:id="219" w:name="_Toc92291101"/>
      <w:bookmarkStart w:id="220" w:name="_Toc218773215"/>
      <w:bookmarkEnd w:id="212"/>
      <w:r>
        <w:t>4.2.3.2</w:t>
      </w:r>
      <w:r>
        <w:tab/>
        <w:t>MCPTT</w:t>
      </w:r>
      <w:bookmarkEnd w:id="213"/>
      <w:bookmarkEnd w:id="214"/>
      <w:bookmarkEnd w:id="215"/>
      <w:bookmarkEnd w:id="216"/>
      <w:bookmarkEnd w:id="217"/>
      <w:bookmarkEnd w:id="218"/>
      <w:bookmarkEnd w:id="219"/>
      <w:bookmarkEnd w:id="220"/>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1" w:name="_CR4_2_3_3"/>
      <w:bookmarkStart w:id="222" w:name="_Toc20212228"/>
      <w:bookmarkStart w:id="223" w:name="_Toc27731583"/>
      <w:bookmarkStart w:id="224" w:name="_Toc36127361"/>
      <w:bookmarkStart w:id="225" w:name="_Toc45214467"/>
      <w:bookmarkStart w:id="226" w:name="_Toc51937606"/>
      <w:bookmarkStart w:id="227" w:name="_Toc51937915"/>
      <w:bookmarkStart w:id="228" w:name="_Toc92291102"/>
      <w:bookmarkStart w:id="229" w:name="_Toc218773216"/>
      <w:bookmarkEnd w:id="221"/>
      <w:r>
        <w:t>4.2.3.3</w:t>
      </w:r>
      <w:r>
        <w:tab/>
        <w:t>MCVideo configuration</w:t>
      </w:r>
      <w:bookmarkEnd w:id="222"/>
      <w:bookmarkEnd w:id="223"/>
      <w:bookmarkEnd w:id="224"/>
      <w:bookmarkEnd w:id="225"/>
      <w:bookmarkEnd w:id="226"/>
      <w:bookmarkEnd w:id="227"/>
      <w:bookmarkEnd w:id="228"/>
      <w:bookmarkEnd w:id="229"/>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0" w:name="_CR4_2_3_4"/>
      <w:bookmarkStart w:id="231" w:name="_Toc20212229"/>
      <w:bookmarkStart w:id="232" w:name="_Toc27731584"/>
      <w:bookmarkStart w:id="233" w:name="_Toc36127362"/>
      <w:bookmarkStart w:id="234" w:name="_Toc45214468"/>
      <w:bookmarkStart w:id="235" w:name="_Toc51937607"/>
      <w:bookmarkStart w:id="236" w:name="_Toc51937916"/>
      <w:bookmarkStart w:id="237" w:name="_Toc92291103"/>
      <w:bookmarkStart w:id="238" w:name="_Toc218773217"/>
      <w:bookmarkEnd w:id="230"/>
      <w:r>
        <w:t>4.2.3.4</w:t>
      </w:r>
      <w:r>
        <w:tab/>
        <w:t>MCData configuration</w:t>
      </w:r>
      <w:bookmarkEnd w:id="231"/>
      <w:bookmarkEnd w:id="232"/>
      <w:bookmarkEnd w:id="233"/>
      <w:bookmarkEnd w:id="234"/>
      <w:bookmarkEnd w:id="235"/>
      <w:bookmarkEnd w:id="236"/>
      <w:bookmarkEnd w:id="237"/>
      <w:bookmarkEnd w:id="238"/>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lastRenderedPageBreak/>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9" w:name="_CR4_3"/>
      <w:bookmarkStart w:id="240" w:name="_Toc20212230"/>
      <w:bookmarkStart w:id="241" w:name="_Toc27731585"/>
      <w:bookmarkStart w:id="242" w:name="_Toc36127363"/>
      <w:bookmarkStart w:id="243" w:name="_Toc45214469"/>
      <w:bookmarkStart w:id="244" w:name="_Toc51937608"/>
      <w:bookmarkStart w:id="245" w:name="_Toc51937917"/>
      <w:bookmarkStart w:id="246" w:name="_Toc92291104"/>
      <w:bookmarkStart w:id="247" w:name="_Toc218773218"/>
      <w:bookmarkEnd w:id="239"/>
      <w:r>
        <w:t>4.3</w:t>
      </w:r>
      <w:r>
        <w:tab/>
        <w:t>MCS server</w:t>
      </w:r>
      <w:bookmarkEnd w:id="240"/>
      <w:bookmarkEnd w:id="241"/>
      <w:bookmarkEnd w:id="242"/>
      <w:bookmarkEnd w:id="243"/>
      <w:bookmarkEnd w:id="244"/>
      <w:bookmarkEnd w:id="245"/>
      <w:bookmarkEnd w:id="246"/>
      <w:bookmarkEnd w:id="247"/>
    </w:p>
    <w:p w14:paraId="1312D1DB" w14:textId="77777777" w:rsidR="00C367E9" w:rsidRDefault="00C367E9" w:rsidP="00C367E9">
      <w:pPr>
        <w:pStyle w:val="Heading3"/>
      </w:pPr>
      <w:bookmarkStart w:id="248" w:name="_CR4_3_1"/>
      <w:bookmarkStart w:id="249" w:name="_Toc20212231"/>
      <w:bookmarkStart w:id="250" w:name="_Toc27731586"/>
      <w:bookmarkStart w:id="251" w:name="_Toc36127364"/>
      <w:bookmarkStart w:id="252" w:name="_Toc45214470"/>
      <w:bookmarkStart w:id="253" w:name="_Toc51937609"/>
      <w:bookmarkStart w:id="254" w:name="_Toc51937918"/>
      <w:bookmarkStart w:id="255" w:name="_Toc92291105"/>
      <w:bookmarkStart w:id="256" w:name="_Toc218773219"/>
      <w:bookmarkEnd w:id="248"/>
      <w:r>
        <w:t>4.3.1</w:t>
      </w:r>
      <w:r>
        <w:tab/>
        <w:t>General</w:t>
      </w:r>
      <w:bookmarkEnd w:id="249"/>
      <w:bookmarkEnd w:id="250"/>
      <w:bookmarkEnd w:id="251"/>
      <w:bookmarkEnd w:id="252"/>
      <w:bookmarkEnd w:id="253"/>
      <w:bookmarkEnd w:id="254"/>
      <w:bookmarkEnd w:id="255"/>
      <w:bookmarkEnd w:id="25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7" w:name="_CR4_3_2"/>
      <w:bookmarkStart w:id="258" w:name="_Toc20212232"/>
      <w:bookmarkStart w:id="259" w:name="_Toc27731587"/>
      <w:bookmarkStart w:id="260" w:name="_Toc36127365"/>
      <w:bookmarkStart w:id="261" w:name="_Toc45214471"/>
      <w:bookmarkStart w:id="262" w:name="_Toc51937610"/>
      <w:bookmarkStart w:id="263" w:name="_Toc51937919"/>
      <w:bookmarkStart w:id="264" w:name="_Toc92291106"/>
      <w:bookmarkStart w:id="265" w:name="_Toc218773220"/>
      <w:bookmarkEnd w:id="257"/>
      <w:r>
        <w:t>4.3.2</w:t>
      </w:r>
      <w:r>
        <w:tab/>
        <w:t>MCPTT Server</w:t>
      </w:r>
      <w:bookmarkEnd w:id="258"/>
      <w:bookmarkEnd w:id="259"/>
      <w:bookmarkEnd w:id="260"/>
      <w:bookmarkEnd w:id="261"/>
      <w:bookmarkEnd w:id="262"/>
      <w:bookmarkEnd w:id="263"/>
      <w:bookmarkEnd w:id="264"/>
      <w:bookmarkEnd w:id="265"/>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6" w:name="_CR4_3_3"/>
      <w:bookmarkStart w:id="267" w:name="_Toc20212233"/>
      <w:bookmarkStart w:id="268" w:name="_Toc27731588"/>
      <w:bookmarkStart w:id="269" w:name="_Toc36127366"/>
      <w:bookmarkStart w:id="270" w:name="_Toc45214472"/>
      <w:bookmarkStart w:id="271" w:name="_Toc51937611"/>
      <w:bookmarkStart w:id="272" w:name="_Toc51937920"/>
      <w:bookmarkStart w:id="273" w:name="_Toc92291107"/>
      <w:bookmarkStart w:id="274" w:name="_Toc218773221"/>
      <w:bookmarkEnd w:id="266"/>
      <w:r>
        <w:t>4.3.3</w:t>
      </w:r>
      <w:r>
        <w:tab/>
        <w:t>MCVideo Server</w:t>
      </w:r>
      <w:bookmarkEnd w:id="267"/>
      <w:bookmarkEnd w:id="268"/>
      <w:bookmarkEnd w:id="269"/>
      <w:bookmarkEnd w:id="270"/>
      <w:bookmarkEnd w:id="271"/>
      <w:bookmarkEnd w:id="272"/>
      <w:bookmarkEnd w:id="273"/>
      <w:bookmarkEnd w:id="274"/>
    </w:p>
    <w:p w14:paraId="6BAE2A26" w14:textId="470B40B1" w:rsidR="00C367E9" w:rsidRDefault="00C367E9" w:rsidP="00C367E9">
      <w:r>
        <w:t xml:space="preserve">The format of the </w:t>
      </w:r>
      <w:r w:rsidR="00BF58C0">
        <w:t>MCVideo</w:t>
      </w:r>
      <w:r>
        <w:t xml:space="preserve"> service configuration document downloaded to the </w:t>
      </w:r>
      <w:r w:rsidR="00BF58C0">
        <w:t>MCVideo</w:t>
      </w:r>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75" w:name="_CR4_3_4"/>
      <w:bookmarkStart w:id="276" w:name="_Toc20212234"/>
      <w:bookmarkStart w:id="277" w:name="_Toc27731589"/>
      <w:bookmarkStart w:id="278" w:name="_Toc36127367"/>
      <w:bookmarkStart w:id="279" w:name="_Toc45214473"/>
      <w:bookmarkStart w:id="280" w:name="_Toc51937612"/>
      <w:bookmarkStart w:id="281" w:name="_Toc51937921"/>
      <w:bookmarkStart w:id="282" w:name="_Toc92291108"/>
      <w:bookmarkStart w:id="283" w:name="_Toc218773222"/>
      <w:bookmarkEnd w:id="275"/>
      <w:r>
        <w:t>4.3.4</w:t>
      </w:r>
      <w:r>
        <w:tab/>
        <w:t>MCData Server</w:t>
      </w:r>
      <w:bookmarkEnd w:id="276"/>
      <w:bookmarkEnd w:id="277"/>
      <w:bookmarkEnd w:id="278"/>
      <w:bookmarkEnd w:id="279"/>
      <w:bookmarkEnd w:id="280"/>
      <w:bookmarkEnd w:id="281"/>
      <w:bookmarkEnd w:id="282"/>
      <w:bookmarkEnd w:id="283"/>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4" w:name="_CR4_4"/>
      <w:bookmarkStart w:id="285" w:name="_Toc20212235"/>
      <w:bookmarkStart w:id="286" w:name="_Toc27731590"/>
      <w:bookmarkStart w:id="287" w:name="_Toc36127368"/>
      <w:bookmarkStart w:id="288" w:name="_Toc45214474"/>
      <w:bookmarkStart w:id="289" w:name="_Toc51937613"/>
      <w:bookmarkStart w:id="290" w:name="_Toc51937922"/>
      <w:bookmarkStart w:id="291" w:name="_Toc92291109"/>
      <w:bookmarkStart w:id="292" w:name="_Toc218773223"/>
      <w:bookmarkEnd w:id="284"/>
      <w:r>
        <w:t>4.4</w:t>
      </w:r>
      <w:r>
        <w:tab/>
        <w:t>Configuration management server</w:t>
      </w:r>
      <w:bookmarkEnd w:id="285"/>
      <w:bookmarkEnd w:id="286"/>
      <w:bookmarkEnd w:id="287"/>
      <w:bookmarkEnd w:id="288"/>
      <w:bookmarkEnd w:id="289"/>
      <w:bookmarkEnd w:id="290"/>
      <w:bookmarkEnd w:id="291"/>
      <w:bookmarkEnd w:id="292"/>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3" w:name="_CR5"/>
      <w:bookmarkStart w:id="294" w:name="_Toc20212236"/>
      <w:bookmarkStart w:id="295" w:name="_Toc27731591"/>
      <w:bookmarkStart w:id="296" w:name="_Toc36127369"/>
      <w:bookmarkStart w:id="297" w:name="_Toc45214475"/>
      <w:bookmarkStart w:id="298" w:name="_Toc51937614"/>
      <w:bookmarkStart w:id="299" w:name="_Toc51937923"/>
      <w:bookmarkStart w:id="300" w:name="_Toc92291110"/>
      <w:bookmarkStart w:id="301" w:name="_Toc218773224"/>
      <w:bookmarkEnd w:id="293"/>
      <w:r>
        <w:t>5</w:t>
      </w:r>
      <w:r>
        <w:tab/>
        <w:t>Functional entities</w:t>
      </w:r>
      <w:bookmarkEnd w:id="294"/>
      <w:bookmarkEnd w:id="295"/>
      <w:bookmarkEnd w:id="296"/>
      <w:bookmarkEnd w:id="297"/>
      <w:bookmarkEnd w:id="298"/>
      <w:bookmarkEnd w:id="299"/>
      <w:bookmarkEnd w:id="300"/>
      <w:bookmarkEnd w:id="301"/>
    </w:p>
    <w:p w14:paraId="5AF539FA" w14:textId="77777777" w:rsidR="00C367E9" w:rsidRDefault="00C367E9" w:rsidP="00C367E9">
      <w:pPr>
        <w:pStyle w:val="Heading2"/>
      </w:pPr>
      <w:bookmarkStart w:id="302" w:name="_CR5_1"/>
      <w:bookmarkStart w:id="303" w:name="_Toc20212237"/>
      <w:bookmarkStart w:id="304" w:name="_Toc27731592"/>
      <w:bookmarkStart w:id="305" w:name="_Toc36127370"/>
      <w:bookmarkStart w:id="306" w:name="_Toc45214476"/>
      <w:bookmarkStart w:id="307" w:name="_Toc51937615"/>
      <w:bookmarkStart w:id="308" w:name="_Toc51937924"/>
      <w:bookmarkStart w:id="309" w:name="_Toc92291111"/>
      <w:bookmarkStart w:id="310" w:name="_Toc218773225"/>
      <w:bookmarkEnd w:id="302"/>
      <w:r>
        <w:t>5.1</w:t>
      </w:r>
      <w:r>
        <w:tab/>
        <w:t>Configuration management client (CMC)</w:t>
      </w:r>
      <w:bookmarkEnd w:id="303"/>
      <w:bookmarkEnd w:id="304"/>
      <w:bookmarkEnd w:id="305"/>
      <w:bookmarkEnd w:id="306"/>
      <w:bookmarkEnd w:id="307"/>
      <w:bookmarkEnd w:id="308"/>
      <w:bookmarkEnd w:id="309"/>
      <w:bookmarkEnd w:id="31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1" w:name="_CR5_2"/>
      <w:bookmarkStart w:id="312" w:name="_Toc20212238"/>
      <w:bookmarkStart w:id="313" w:name="_Toc27731593"/>
      <w:bookmarkStart w:id="314" w:name="_Toc36127371"/>
      <w:bookmarkStart w:id="315" w:name="_Toc45214477"/>
      <w:bookmarkStart w:id="316" w:name="_Toc51937616"/>
      <w:bookmarkStart w:id="317" w:name="_Toc51937925"/>
      <w:bookmarkStart w:id="318" w:name="_Toc92291112"/>
      <w:bookmarkStart w:id="319" w:name="_Toc218773226"/>
      <w:bookmarkEnd w:id="311"/>
      <w:r>
        <w:t>5.2</w:t>
      </w:r>
      <w:r>
        <w:tab/>
        <w:t>Configuration management server (CMS)</w:t>
      </w:r>
      <w:bookmarkEnd w:id="312"/>
      <w:bookmarkEnd w:id="313"/>
      <w:bookmarkEnd w:id="314"/>
      <w:bookmarkEnd w:id="315"/>
      <w:bookmarkEnd w:id="316"/>
      <w:bookmarkEnd w:id="317"/>
      <w:bookmarkEnd w:id="318"/>
      <w:bookmarkEnd w:id="319"/>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0" w:name="_CR5_3"/>
      <w:bookmarkStart w:id="321" w:name="_Toc20212239"/>
      <w:bookmarkStart w:id="322" w:name="_Toc27731594"/>
      <w:bookmarkStart w:id="323" w:name="_Toc36127372"/>
      <w:bookmarkStart w:id="324" w:name="_Toc45214478"/>
      <w:bookmarkStart w:id="325" w:name="_Toc51937617"/>
      <w:bookmarkStart w:id="326" w:name="_Toc51937926"/>
      <w:bookmarkStart w:id="327" w:name="_Toc92291113"/>
      <w:bookmarkStart w:id="328" w:name="_Toc218773227"/>
      <w:bookmarkEnd w:id="320"/>
      <w:r>
        <w:t>5.3</w:t>
      </w:r>
      <w:r>
        <w:tab/>
      </w:r>
      <w:r w:rsidRPr="00283362">
        <w:t xml:space="preserve">MCS </w:t>
      </w:r>
      <w:r>
        <w:t>server</w:t>
      </w:r>
      <w:bookmarkEnd w:id="321"/>
      <w:bookmarkEnd w:id="322"/>
      <w:bookmarkEnd w:id="323"/>
      <w:bookmarkEnd w:id="324"/>
      <w:bookmarkEnd w:id="325"/>
      <w:bookmarkEnd w:id="326"/>
      <w:bookmarkEnd w:id="327"/>
      <w:bookmarkEnd w:id="328"/>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9" w:name="_CR6"/>
      <w:bookmarkStart w:id="330" w:name="_Toc20212240"/>
      <w:bookmarkStart w:id="331" w:name="_Toc27731595"/>
      <w:bookmarkStart w:id="332" w:name="_Toc36127373"/>
      <w:bookmarkStart w:id="333" w:name="_Toc45214479"/>
      <w:bookmarkStart w:id="334" w:name="_Toc51937618"/>
      <w:bookmarkStart w:id="335" w:name="_Toc51937927"/>
      <w:bookmarkStart w:id="336" w:name="_Toc92291114"/>
      <w:bookmarkStart w:id="337" w:name="_Toc218773228"/>
      <w:bookmarkEnd w:id="329"/>
      <w:r>
        <w:t>6</w:t>
      </w:r>
      <w:r>
        <w:tab/>
        <w:t>Procedures</w:t>
      </w:r>
      <w:bookmarkEnd w:id="330"/>
      <w:bookmarkEnd w:id="331"/>
      <w:bookmarkEnd w:id="332"/>
      <w:bookmarkEnd w:id="333"/>
      <w:bookmarkEnd w:id="334"/>
      <w:bookmarkEnd w:id="335"/>
      <w:bookmarkEnd w:id="336"/>
      <w:bookmarkEnd w:id="337"/>
    </w:p>
    <w:p w14:paraId="3D102700" w14:textId="77777777" w:rsidR="00C367E9" w:rsidRDefault="00C367E9" w:rsidP="00C367E9">
      <w:pPr>
        <w:pStyle w:val="Heading2"/>
      </w:pPr>
      <w:bookmarkStart w:id="338" w:name="_CR6_1"/>
      <w:bookmarkStart w:id="339" w:name="_Toc20212241"/>
      <w:bookmarkStart w:id="340" w:name="_Toc27731596"/>
      <w:bookmarkStart w:id="341" w:name="_Toc36127374"/>
      <w:bookmarkStart w:id="342" w:name="_Toc45214480"/>
      <w:bookmarkStart w:id="343" w:name="_Toc51937619"/>
      <w:bookmarkStart w:id="344" w:name="_Toc51937928"/>
      <w:bookmarkStart w:id="345" w:name="_Toc92291115"/>
      <w:bookmarkStart w:id="346" w:name="_Toc218773229"/>
      <w:bookmarkEnd w:id="338"/>
      <w:r>
        <w:t>6.1</w:t>
      </w:r>
      <w:r>
        <w:tab/>
        <w:t>Introduction</w:t>
      </w:r>
      <w:bookmarkEnd w:id="339"/>
      <w:bookmarkEnd w:id="340"/>
      <w:bookmarkEnd w:id="341"/>
      <w:bookmarkEnd w:id="342"/>
      <w:bookmarkEnd w:id="343"/>
      <w:bookmarkEnd w:id="344"/>
      <w:bookmarkEnd w:id="345"/>
      <w:bookmarkEnd w:id="34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7" w:name="_CR6_2"/>
      <w:bookmarkStart w:id="348" w:name="_Toc20212242"/>
      <w:bookmarkStart w:id="349" w:name="_Toc27731597"/>
      <w:bookmarkStart w:id="350" w:name="_Toc36127375"/>
      <w:bookmarkStart w:id="351" w:name="_Toc45214481"/>
      <w:bookmarkStart w:id="352" w:name="_Toc51937620"/>
      <w:bookmarkStart w:id="353" w:name="_Toc51937929"/>
      <w:bookmarkStart w:id="354" w:name="_Toc92291116"/>
      <w:bookmarkStart w:id="355" w:name="_Toc218773230"/>
      <w:bookmarkEnd w:id="347"/>
      <w:r>
        <w:t>6.2</w:t>
      </w:r>
      <w:r>
        <w:tab/>
        <w:t>Common procedures</w:t>
      </w:r>
      <w:bookmarkEnd w:id="348"/>
      <w:bookmarkEnd w:id="349"/>
      <w:bookmarkEnd w:id="350"/>
      <w:bookmarkEnd w:id="351"/>
      <w:bookmarkEnd w:id="352"/>
      <w:bookmarkEnd w:id="353"/>
      <w:bookmarkEnd w:id="354"/>
      <w:bookmarkEnd w:id="355"/>
    </w:p>
    <w:p w14:paraId="11669865" w14:textId="77777777" w:rsidR="00C367E9" w:rsidRDefault="00C367E9" w:rsidP="00C367E9">
      <w:pPr>
        <w:pStyle w:val="Heading3"/>
      </w:pPr>
      <w:bookmarkStart w:id="356" w:name="_CR6_2_1"/>
      <w:bookmarkStart w:id="357" w:name="_Toc20212243"/>
      <w:bookmarkStart w:id="358" w:name="_Toc27731598"/>
      <w:bookmarkStart w:id="359" w:name="_Toc36127376"/>
      <w:bookmarkStart w:id="360" w:name="_Toc45214482"/>
      <w:bookmarkStart w:id="361" w:name="_Toc51937621"/>
      <w:bookmarkStart w:id="362" w:name="_Toc51937930"/>
      <w:bookmarkStart w:id="363" w:name="_Toc92291117"/>
      <w:bookmarkStart w:id="364" w:name="_Toc218773231"/>
      <w:bookmarkEnd w:id="356"/>
      <w:r>
        <w:t>6.2.1</w:t>
      </w:r>
      <w:r>
        <w:tab/>
        <w:t>General</w:t>
      </w:r>
      <w:bookmarkEnd w:id="357"/>
      <w:bookmarkEnd w:id="358"/>
      <w:bookmarkEnd w:id="359"/>
      <w:bookmarkEnd w:id="360"/>
      <w:bookmarkEnd w:id="361"/>
      <w:bookmarkEnd w:id="362"/>
      <w:bookmarkEnd w:id="363"/>
      <w:bookmarkEnd w:id="364"/>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5" w:name="_CR6_2_2"/>
      <w:bookmarkStart w:id="366" w:name="_Toc20212244"/>
      <w:bookmarkStart w:id="367" w:name="_Toc27731599"/>
      <w:bookmarkStart w:id="368" w:name="_Toc36127377"/>
      <w:bookmarkStart w:id="369" w:name="_Toc45214483"/>
      <w:bookmarkStart w:id="370" w:name="_Toc51937622"/>
      <w:bookmarkStart w:id="371" w:name="_Toc51937931"/>
      <w:bookmarkStart w:id="372" w:name="_Toc92291118"/>
      <w:bookmarkStart w:id="373" w:name="_Toc218773232"/>
      <w:bookmarkEnd w:id="365"/>
      <w:r>
        <w:t>6.2.2</w:t>
      </w:r>
      <w:r>
        <w:tab/>
        <w:t>Client procedures</w:t>
      </w:r>
      <w:bookmarkEnd w:id="366"/>
      <w:bookmarkEnd w:id="367"/>
      <w:bookmarkEnd w:id="368"/>
      <w:bookmarkEnd w:id="369"/>
      <w:bookmarkEnd w:id="370"/>
      <w:bookmarkEnd w:id="371"/>
      <w:bookmarkEnd w:id="372"/>
      <w:bookmarkEnd w:id="373"/>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4" w:name="_CR6_2_3"/>
      <w:bookmarkStart w:id="375" w:name="_Toc20212245"/>
      <w:bookmarkStart w:id="376" w:name="_Toc27731600"/>
      <w:bookmarkStart w:id="377" w:name="_Toc36127378"/>
      <w:bookmarkStart w:id="378" w:name="_Toc45214484"/>
      <w:bookmarkStart w:id="379" w:name="_Toc51937623"/>
      <w:bookmarkStart w:id="380" w:name="_Toc51937932"/>
      <w:bookmarkStart w:id="381" w:name="_Toc92291119"/>
      <w:bookmarkStart w:id="382" w:name="_Toc218773233"/>
      <w:bookmarkEnd w:id="374"/>
      <w:r>
        <w:t>6.2.3</w:t>
      </w:r>
      <w:r>
        <w:tab/>
        <w:t>MCS server procedures</w:t>
      </w:r>
      <w:bookmarkEnd w:id="375"/>
      <w:bookmarkEnd w:id="376"/>
      <w:bookmarkEnd w:id="377"/>
      <w:bookmarkEnd w:id="378"/>
      <w:bookmarkEnd w:id="379"/>
      <w:bookmarkEnd w:id="380"/>
      <w:bookmarkEnd w:id="381"/>
      <w:bookmarkEnd w:id="382"/>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3" w:name="_CR6_2_4"/>
      <w:bookmarkStart w:id="384" w:name="_Toc20212246"/>
      <w:bookmarkStart w:id="385" w:name="_Toc27731601"/>
      <w:bookmarkStart w:id="386" w:name="_Toc36127379"/>
      <w:bookmarkStart w:id="387" w:name="_Toc45214485"/>
      <w:bookmarkStart w:id="388" w:name="_Toc51937624"/>
      <w:bookmarkStart w:id="389" w:name="_Toc51937933"/>
      <w:bookmarkStart w:id="390" w:name="_Toc92291120"/>
      <w:bookmarkStart w:id="391" w:name="_Toc218773234"/>
      <w:bookmarkEnd w:id="383"/>
      <w:r>
        <w:t>6.2.4</w:t>
      </w:r>
      <w:r>
        <w:tab/>
        <w:t>Configuration management server procedures</w:t>
      </w:r>
      <w:bookmarkEnd w:id="384"/>
      <w:bookmarkEnd w:id="385"/>
      <w:bookmarkEnd w:id="386"/>
      <w:bookmarkEnd w:id="387"/>
      <w:bookmarkEnd w:id="388"/>
      <w:bookmarkEnd w:id="389"/>
      <w:bookmarkEnd w:id="390"/>
      <w:bookmarkEnd w:id="391"/>
    </w:p>
    <w:p w14:paraId="0A283ABB" w14:textId="77777777" w:rsidR="00C367E9" w:rsidRPr="006A63F0" w:rsidRDefault="00C367E9" w:rsidP="00C367E9">
      <w:pPr>
        <w:pStyle w:val="Heading4"/>
      </w:pPr>
      <w:bookmarkStart w:id="392" w:name="_CR6_2_4_1"/>
      <w:bookmarkStart w:id="393" w:name="_Toc20212247"/>
      <w:bookmarkStart w:id="394" w:name="_Toc27731602"/>
      <w:bookmarkStart w:id="395" w:name="_Toc36127380"/>
      <w:bookmarkStart w:id="396" w:name="_Toc45214486"/>
      <w:bookmarkStart w:id="397" w:name="_Toc51937625"/>
      <w:bookmarkStart w:id="398" w:name="_Toc51937934"/>
      <w:bookmarkStart w:id="399" w:name="_Toc92291121"/>
      <w:bookmarkStart w:id="400" w:name="_Toc218773235"/>
      <w:bookmarkEnd w:id="392"/>
      <w:r>
        <w:t>6.2.4.1</w:t>
      </w:r>
      <w:r>
        <w:tab/>
        <w:t>General</w:t>
      </w:r>
      <w:bookmarkEnd w:id="393"/>
      <w:bookmarkEnd w:id="394"/>
      <w:bookmarkEnd w:id="395"/>
      <w:bookmarkEnd w:id="396"/>
      <w:bookmarkEnd w:id="397"/>
      <w:bookmarkEnd w:id="398"/>
      <w:bookmarkEnd w:id="399"/>
      <w:bookmarkEnd w:id="40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1" w:name="_CR6_2_4_2"/>
      <w:bookmarkStart w:id="402" w:name="_Toc20212248"/>
      <w:bookmarkStart w:id="403" w:name="_Toc27731603"/>
      <w:bookmarkStart w:id="404" w:name="_Toc36127381"/>
      <w:bookmarkStart w:id="405" w:name="_Toc45214487"/>
      <w:bookmarkStart w:id="406" w:name="_Toc51937626"/>
      <w:bookmarkStart w:id="407" w:name="_Toc51937935"/>
      <w:bookmarkStart w:id="408" w:name="_Toc92291122"/>
      <w:bookmarkStart w:id="409" w:name="_Toc218773236"/>
      <w:bookmarkEnd w:id="401"/>
      <w:r>
        <w:t>6.2.4.2</w:t>
      </w:r>
      <w:r>
        <w:tab/>
        <w:t>SIP failure case</w:t>
      </w:r>
      <w:bookmarkEnd w:id="402"/>
      <w:bookmarkEnd w:id="403"/>
      <w:bookmarkEnd w:id="404"/>
      <w:bookmarkEnd w:id="405"/>
      <w:bookmarkEnd w:id="406"/>
      <w:bookmarkEnd w:id="407"/>
      <w:bookmarkEnd w:id="408"/>
      <w:bookmarkEnd w:id="409"/>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0" w:name="_CR6_3"/>
      <w:bookmarkStart w:id="411" w:name="_Toc20212249"/>
      <w:bookmarkStart w:id="412" w:name="_Toc27731604"/>
      <w:bookmarkStart w:id="413" w:name="_Toc36127382"/>
      <w:bookmarkStart w:id="414" w:name="_Toc45214488"/>
      <w:bookmarkStart w:id="415" w:name="_Toc51937627"/>
      <w:bookmarkStart w:id="416" w:name="_Toc51937936"/>
      <w:bookmarkStart w:id="417" w:name="_Toc92291123"/>
      <w:bookmarkStart w:id="418" w:name="_Toc218773237"/>
      <w:bookmarkEnd w:id="410"/>
      <w:r>
        <w:t>6.3</w:t>
      </w:r>
      <w:r>
        <w:tab/>
        <w:t>Configuration management procedures</w:t>
      </w:r>
      <w:bookmarkEnd w:id="411"/>
      <w:bookmarkEnd w:id="412"/>
      <w:bookmarkEnd w:id="413"/>
      <w:bookmarkEnd w:id="414"/>
      <w:bookmarkEnd w:id="415"/>
      <w:bookmarkEnd w:id="416"/>
      <w:bookmarkEnd w:id="417"/>
      <w:bookmarkEnd w:id="418"/>
    </w:p>
    <w:p w14:paraId="37C72401" w14:textId="77777777" w:rsidR="00C367E9" w:rsidRDefault="00C367E9" w:rsidP="00C367E9">
      <w:pPr>
        <w:pStyle w:val="Heading3"/>
      </w:pPr>
      <w:bookmarkStart w:id="419" w:name="_CR6_3_1"/>
      <w:bookmarkStart w:id="420" w:name="_Toc20212250"/>
      <w:bookmarkStart w:id="421" w:name="_Toc27731605"/>
      <w:bookmarkStart w:id="422" w:name="_Toc36127383"/>
      <w:bookmarkStart w:id="423" w:name="_Toc45214489"/>
      <w:bookmarkStart w:id="424" w:name="_Toc51937628"/>
      <w:bookmarkStart w:id="425" w:name="_Toc51937937"/>
      <w:bookmarkStart w:id="426" w:name="_Toc92291124"/>
      <w:bookmarkStart w:id="427" w:name="_Toc218773238"/>
      <w:bookmarkEnd w:id="419"/>
      <w:r>
        <w:t>6.3.1</w:t>
      </w:r>
      <w:r>
        <w:tab/>
        <w:t>General</w:t>
      </w:r>
      <w:bookmarkEnd w:id="420"/>
      <w:bookmarkEnd w:id="421"/>
      <w:bookmarkEnd w:id="422"/>
      <w:bookmarkEnd w:id="423"/>
      <w:bookmarkEnd w:id="424"/>
      <w:bookmarkEnd w:id="425"/>
      <w:bookmarkEnd w:id="426"/>
      <w:bookmarkEnd w:id="427"/>
    </w:p>
    <w:p w14:paraId="6DBD073D" w14:textId="77777777" w:rsidR="00C367E9" w:rsidRPr="00D4586B" w:rsidRDefault="00C367E9" w:rsidP="00C367E9">
      <w:pPr>
        <w:pStyle w:val="Heading4"/>
      </w:pPr>
      <w:bookmarkStart w:id="428" w:name="_CR6_3_1_1"/>
      <w:bookmarkStart w:id="429" w:name="_Toc20212251"/>
      <w:bookmarkStart w:id="430" w:name="_Toc27731606"/>
      <w:bookmarkStart w:id="431" w:name="_Toc36127384"/>
      <w:bookmarkStart w:id="432" w:name="_Toc45214490"/>
      <w:bookmarkStart w:id="433" w:name="_Toc51937629"/>
      <w:bookmarkStart w:id="434" w:name="_Toc51937938"/>
      <w:bookmarkStart w:id="435" w:name="_Toc92291125"/>
      <w:bookmarkStart w:id="436" w:name="_Toc218773239"/>
      <w:bookmarkEnd w:id="428"/>
      <w:r w:rsidRPr="00D4586B">
        <w:t>6.</w:t>
      </w:r>
      <w:r>
        <w:t>3</w:t>
      </w:r>
      <w:r w:rsidRPr="00D4586B">
        <w:t>.</w:t>
      </w:r>
      <w:r>
        <w:t>1.1</w:t>
      </w:r>
      <w:r w:rsidRPr="00D4586B">
        <w:tab/>
        <w:t>Client procedures</w:t>
      </w:r>
      <w:bookmarkEnd w:id="429"/>
      <w:bookmarkEnd w:id="430"/>
      <w:bookmarkEnd w:id="431"/>
      <w:bookmarkEnd w:id="432"/>
      <w:bookmarkEnd w:id="433"/>
      <w:bookmarkEnd w:id="434"/>
      <w:bookmarkEnd w:id="435"/>
      <w:bookmarkEnd w:id="43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7" w:name="_CR6_3_1_2"/>
      <w:bookmarkStart w:id="438" w:name="_Toc20212252"/>
      <w:bookmarkStart w:id="439" w:name="_Toc27731607"/>
      <w:bookmarkStart w:id="440" w:name="_Toc36127385"/>
      <w:bookmarkStart w:id="441" w:name="_Toc45214491"/>
      <w:bookmarkStart w:id="442" w:name="_Toc51937630"/>
      <w:bookmarkStart w:id="443" w:name="_Toc51937939"/>
      <w:bookmarkStart w:id="444" w:name="_Toc92291126"/>
      <w:bookmarkStart w:id="445" w:name="_Toc218773240"/>
      <w:bookmarkEnd w:id="437"/>
      <w:r w:rsidRPr="00D4586B">
        <w:lastRenderedPageBreak/>
        <w:t>6.</w:t>
      </w:r>
      <w:r>
        <w:t>3</w:t>
      </w:r>
      <w:r w:rsidRPr="00D4586B">
        <w:t>.</w:t>
      </w:r>
      <w:r>
        <w:t>1.2</w:t>
      </w:r>
      <w:r w:rsidRPr="00D4586B">
        <w:tab/>
        <w:t>Configuration management server procedures</w:t>
      </w:r>
      <w:bookmarkEnd w:id="438"/>
      <w:bookmarkEnd w:id="439"/>
      <w:bookmarkEnd w:id="440"/>
      <w:bookmarkEnd w:id="441"/>
      <w:bookmarkEnd w:id="442"/>
      <w:bookmarkEnd w:id="443"/>
      <w:bookmarkEnd w:id="444"/>
      <w:bookmarkEnd w:id="445"/>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6" w:name="_CR6_3_2"/>
      <w:bookmarkStart w:id="447" w:name="_Toc20212253"/>
      <w:bookmarkStart w:id="448" w:name="_Toc27731608"/>
      <w:bookmarkStart w:id="449" w:name="_Toc36127386"/>
      <w:bookmarkStart w:id="450" w:name="_Toc45214492"/>
      <w:bookmarkStart w:id="451" w:name="_Toc51937631"/>
      <w:bookmarkStart w:id="452" w:name="_Toc51937940"/>
      <w:bookmarkStart w:id="453" w:name="_Toc92291127"/>
      <w:bookmarkStart w:id="454" w:name="_Toc218773241"/>
      <w:bookmarkEnd w:id="446"/>
      <w:r>
        <w:t>6.3.2</w:t>
      </w:r>
      <w:r>
        <w:tab/>
        <w:t>Configuration management document creation procedure</w:t>
      </w:r>
      <w:bookmarkEnd w:id="447"/>
      <w:bookmarkEnd w:id="448"/>
      <w:bookmarkEnd w:id="449"/>
      <w:bookmarkEnd w:id="450"/>
      <w:bookmarkEnd w:id="451"/>
      <w:bookmarkEnd w:id="452"/>
      <w:bookmarkEnd w:id="453"/>
      <w:bookmarkEnd w:id="454"/>
    </w:p>
    <w:p w14:paraId="55C6F288" w14:textId="77777777" w:rsidR="00C367E9" w:rsidRDefault="00C367E9" w:rsidP="00C367E9">
      <w:pPr>
        <w:pStyle w:val="Heading4"/>
      </w:pPr>
      <w:bookmarkStart w:id="455" w:name="_CR6_3_2_1"/>
      <w:bookmarkStart w:id="456" w:name="_Toc20212254"/>
      <w:bookmarkStart w:id="457" w:name="_Toc27731609"/>
      <w:bookmarkStart w:id="458" w:name="_Toc36127387"/>
      <w:bookmarkStart w:id="459" w:name="_Toc45214493"/>
      <w:bookmarkStart w:id="460" w:name="_Toc51937632"/>
      <w:bookmarkStart w:id="461" w:name="_Toc51937941"/>
      <w:bookmarkStart w:id="462" w:name="_Toc92291128"/>
      <w:bookmarkStart w:id="463" w:name="_Toc218773242"/>
      <w:bookmarkEnd w:id="455"/>
      <w:r>
        <w:t>6.3.2.1</w:t>
      </w:r>
      <w:r>
        <w:tab/>
        <w:t>General</w:t>
      </w:r>
      <w:bookmarkEnd w:id="456"/>
      <w:bookmarkEnd w:id="457"/>
      <w:bookmarkEnd w:id="458"/>
      <w:bookmarkEnd w:id="459"/>
      <w:bookmarkEnd w:id="460"/>
      <w:bookmarkEnd w:id="461"/>
      <w:bookmarkEnd w:id="462"/>
      <w:bookmarkEnd w:id="463"/>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4" w:name="_CR6_3_2_2"/>
      <w:bookmarkStart w:id="465" w:name="_Toc20212255"/>
      <w:bookmarkStart w:id="466" w:name="_Toc27731610"/>
      <w:bookmarkStart w:id="467" w:name="_Toc36127388"/>
      <w:bookmarkStart w:id="468" w:name="_Toc45214494"/>
      <w:bookmarkStart w:id="469" w:name="_Toc51937633"/>
      <w:bookmarkStart w:id="470" w:name="_Toc51937942"/>
      <w:bookmarkStart w:id="471" w:name="_Toc92291129"/>
      <w:bookmarkStart w:id="472" w:name="_Toc218773243"/>
      <w:bookmarkEnd w:id="464"/>
      <w:r>
        <w:t>6.3.2.2</w:t>
      </w:r>
      <w:r>
        <w:tab/>
        <w:t>Configuration management client (CMC) procedures</w:t>
      </w:r>
      <w:bookmarkEnd w:id="465"/>
      <w:bookmarkEnd w:id="466"/>
      <w:bookmarkEnd w:id="467"/>
      <w:bookmarkEnd w:id="468"/>
      <w:bookmarkEnd w:id="469"/>
      <w:bookmarkEnd w:id="470"/>
      <w:bookmarkEnd w:id="471"/>
      <w:bookmarkEnd w:id="472"/>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3" w:name="_CR6_3_2_3"/>
      <w:bookmarkStart w:id="474" w:name="_Toc20212256"/>
      <w:bookmarkStart w:id="475" w:name="_Toc27731611"/>
      <w:bookmarkStart w:id="476" w:name="_Toc36127389"/>
      <w:bookmarkStart w:id="477" w:name="_Toc45214495"/>
      <w:bookmarkStart w:id="478" w:name="_Toc51937634"/>
      <w:bookmarkStart w:id="479" w:name="_Toc51937943"/>
      <w:bookmarkStart w:id="480" w:name="_Toc92291130"/>
      <w:bookmarkStart w:id="481" w:name="_Toc218773244"/>
      <w:bookmarkEnd w:id="473"/>
      <w:r>
        <w:t>6.3.2.3</w:t>
      </w:r>
      <w:r>
        <w:tab/>
        <w:t>Configuration management server (CMS) procedures</w:t>
      </w:r>
      <w:bookmarkEnd w:id="474"/>
      <w:bookmarkEnd w:id="475"/>
      <w:bookmarkEnd w:id="476"/>
      <w:bookmarkEnd w:id="477"/>
      <w:bookmarkEnd w:id="478"/>
      <w:bookmarkEnd w:id="479"/>
      <w:bookmarkEnd w:id="480"/>
      <w:bookmarkEnd w:id="48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2" w:name="_CR6_3_3"/>
      <w:bookmarkStart w:id="483" w:name="_Toc20212257"/>
      <w:bookmarkStart w:id="484" w:name="_Toc27731612"/>
      <w:bookmarkStart w:id="485" w:name="_Toc36127390"/>
      <w:bookmarkStart w:id="486" w:name="_Toc45214496"/>
      <w:bookmarkStart w:id="487" w:name="_Toc51937635"/>
      <w:bookmarkStart w:id="488" w:name="_Toc51937944"/>
      <w:bookmarkStart w:id="489" w:name="_Toc92291131"/>
      <w:bookmarkStart w:id="490" w:name="_Toc218773245"/>
      <w:bookmarkEnd w:id="482"/>
      <w:r>
        <w:t>6.3.3</w:t>
      </w:r>
      <w:r>
        <w:tab/>
        <w:t>Configuration management document retrieval procedure</w:t>
      </w:r>
      <w:bookmarkEnd w:id="483"/>
      <w:bookmarkEnd w:id="484"/>
      <w:bookmarkEnd w:id="485"/>
      <w:bookmarkEnd w:id="486"/>
      <w:bookmarkEnd w:id="487"/>
      <w:bookmarkEnd w:id="488"/>
      <w:bookmarkEnd w:id="489"/>
      <w:bookmarkEnd w:id="490"/>
    </w:p>
    <w:p w14:paraId="64AF8E5E" w14:textId="77777777" w:rsidR="00C367E9" w:rsidRDefault="00C367E9" w:rsidP="00C367E9">
      <w:pPr>
        <w:pStyle w:val="Heading4"/>
      </w:pPr>
      <w:bookmarkStart w:id="491" w:name="_CR6_3_3_1"/>
      <w:bookmarkStart w:id="492" w:name="_Toc20212258"/>
      <w:bookmarkStart w:id="493" w:name="_Toc27731613"/>
      <w:bookmarkStart w:id="494" w:name="_Toc36127391"/>
      <w:bookmarkStart w:id="495" w:name="_Toc45214497"/>
      <w:bookmarkStart w:id="496" w:name="_Toc51937636"/>
      <w:bookmarkStart w:id="497" w:name="_Toc51937945"/>
      <w:bookmarkStart w:id="498" w:name="_Toc92291132"/>
      <w:bookmarkStart w:id="499" w:name="_Toc218773246"/>
      <w:bookmarkEnd w:id="491"/>
      <w:r>
        <w:t>6.3.3.1</w:t>
      </w:r>
      <w:r>
        <w:tab/>
        <w:t>General</w:t>
      </w:r>
      <w:bookmarkEnd w:id="492"/>
      <w:bookmarkEnd w:id="493"/>
      <w:bookmarkEnd w:id="494"/>
      <w:bookmarkEnd w:id="495"/>
      <w:bookmarkEnd w:id="496"/>
      <w:bookmarkEnd w:id="497"/>
      <w:bookmarkEnd w:id="498"/>
      <w:bookmarkEnd w:id="499"/>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0" w:name="_CR6_3_3_2"/>
      <w:bookmarkStart w:id="501" w:name="_Toc20212259"/>
      <w:bookmarkStart w:id="502" w:name="_Toc27731614"/>
      <w:bookmarkStart w:id="503" w:name="_Toc36127392"/>
      <w:bookmarkStart w:id="504" w:name="_Toc45214498"/>
      <w:bookmarkStart w:id="505" w:name="_Toc51937637"/>
      <w:bookmarkStart w:id="506" w:name="_Toc51937946"/>
      <w:bookmarkStart w:id="507" w:name="_Toc92291133"/>
      <w:bookmarkStart w:id="508" w:name="_Toc218773247"/>
      <w:bookmarkEnd w:id="500"/>
      <w:r>
        <w:t>6.3.3.2</w:t>
      </w:r>
      <w:r>
        <w:tab/>
        <w:t>Client procedures</w:t>
      </w:r>
      <w:bookmarkEnd w:id="501"/>
      <w:bookmarkEnd w:id="502"/>
      <w:bookmarkEnd w:id="503"/>
      <w:bookmarkEnd w:id="504"/>
      <w:bookmarkEnd w:id="505"/>
      <w:bookmarkEnd w:id="506"/>
      <w:bookmarkEnd w:id="507"/>
      <w:bookmarkEnd w:id="508"/>
    </w:p>
    <w:p w14:paraId="1A1F8153" w14:textId="77777777" w:rsidR="00C367E9" w:rsidRDefault="00C367E9" w:rsidP="00C367E9">
      <w:pPr>
        <w:pStyle w:val="Heading5"/>
      </w:pPr>
      <w:bookmarkStart w:id="509" w:name="_CR6_3_3_2_1"/>
      <w:bookmarkStart w:id="510" w:name="_Toc20212260"/>
      <w:bookmarkStart w:id="511" w:name="_Toc27731615"/>
      <w:bookmarkStart w:id="512" w:name="_Toc36127393"/>
      <w:bookmarkStart w:id="513" w:name="_Toc45214499"/>
      <w:bookmarkStart w:id="514" w:name="_Toc51937638"/>
      <w:bookmarkStart w:id="515" w:name="_Toc51937947"/>
      <w:bookmarkStart w:id="516" w:name="_Toc92291134"/>
      <w:bookmarkStart w:id="517" w:name="_Toc218773248"/>
      <w:bookmarkEnd w:id="509"/>
      <w:r>
        <w:t>6.3.3.2.1</w:t>
      </w:r>
      <w:r>
        <w:tab/>
        <w:t>General client (GC) procedures</w:t>
      </w:r>
      <w:bookmarkEnd w:id="510"/>
      <w:bookmarkEnd w:id="511"/>
      <w:bookmarkEnd w:id="512"/>
      <w:bookmarkEnd w:id="513"/>
      <w:bookmarkEnd w:id="514"/>
      <w:bookmarkEnd w:id="515"/>
      <w:bookmarkEnd w:id="516"/>
      <w:bookmarkEnd w:id="517"/>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8" w:name="_CR6_3_3_2_2"/>
      <w:bookmarkStart w:id="519" w:name="_Toc20212261"/>
      <w:bookmarkStart w:id="520" w:name="_Toc27731616"/>
      <w:bookmarkStart w:id="521" w:name="_Toc36127394"/>
      <w:bookmarkStart w:id="522" w:name="_Toc45214500"/>
      <w:bookmarkStart w:id="523" w:name="_Toc51937639"/>
      <w:bookmarkStart w:id="524" w:name="_Toc51937948"/>
      <w:bookmarkStart w:id="525" w:name="_Toc92291135"/>
      <w:bookmarkStart w:id="526" w:name="_Toc218773249"/>
      <w:bookmarkEnd w:id="518"/>
      <w:r>
        <w:t>6.3.3.2.2</w:t>
      </w:r>
      <w:r>
        <w:tab/>
        <w:t>Configuration management client (CMC) procedures</w:t>
      </w:r>
      <w:bookmarkEnd w:id="519"/>
      <w:bookmarkEnd w:id="520"/>
      <w:bookmarkEnd w:id="521"/>
      <w:bookmarkEnd w:id="522"/>
      <w:bookmarkEnd w:id="523"/>
      <w:bookmarkEnd w:id="524"/>
      <w:bookmarkEnd w:id="525"/>
      <w:bookmarkEnd w:id="52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7" w:name="_CR6_3_3_2_3"/>
      <w:bookmarkStart w:id="528" w:name="_Toc20212262"/>
      <w:bookmarkStart w:id="529" w:name="_Toc27731617"/>
      <w:bookmarkStart w:id="530" w:name="_Toc36127395"/>
      <w:bookmarkStart w:id="531" w:name="_Toc45214501"/>
      <w:bookmarkStart w:id="532" w:name="_Toc51937640"/>
      <w:bookmarkStart w:id="533" w:name="_Toc51937949"/>
      <w:bookmarkStart w:id="534" w:name="_Toc92291136"/>
      <w:bookmarkStart w:id="535" w:name="_Toc218773250"/>
      <w:bookmarkEnd w:id="527"/>
      <w:r>
        <w:t>6.3.3.2.3</w:t>
      </w:r>
      <w:r>
        <w:tab/>
        <w:t>MCS server procedures</w:t>
      </w:r>
      <w:bookmarkEnd w:id="528"/>
      <w:bookmarkEnd w:id="529"/>
      <w:bookmarkEnd w:id="530"/>
      <w:bookmarkEnd w:id="531"/>
      <w:bookmarkEnd w:id="532"/>
      <w:bookmarkEnd w:id="533"/>
      <w:bookmarkEnd w:id="534"/>
      <w:bookmarkEnd w:id="535"/>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6" w:name="_CR6_3_3_3"/>
      <w:bookmarkStart w:id="537" w:name="_Toc20212263"/>
      <w:bookmarkStart w:id="538" w:name="_Toc27731618"/>
      <w:bookmarkStart w:id="539" w:name="_Toc36127396"/>
      <w:bookmarkStart w:id="540" w:name="_Toc45214502"/>
      <w:bookmarkStart w:id="541" w:name="_Toc51937641"/>
      <w:bookmarkStart w:id="542" w:name="_Toc51937950"/>
      <w:bookmarkStart w:id="543" w:name="_Toc92291137"/>
      <w:bookmarkStart w:id="544" w:name="_Toc218773251"/>
      <w:bookmarkEnd w:id="536"/>
      <w:r>
        <w:t>6.3.3.3</w:t>
      </w:r>
      <w:r>
        <w:tab/>
        <w:t>Configuration management server procedures</w:t>
      </w:r>
      <w:bookmarkEnd w:id="537"/>
      <w:bookmarkEnd w:id="538"/>
      <w:bookmarkEnd w:id="539"/>
      <w:bookmarkEnd w:id="540"/>
      <w:bookmarkEnd w:id="541"/>
      <w:bookmarkEnd w:id="542"/>
      <w:bookmarkEnd w:id="543"/>
      <w:bookmarkEnd w:id="544"/>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5" w:name="_CR6_3_4"/>
      <w:bookmarkStart w:id="546" w:name="_Toc20212264"/>
      <w:bookmarkStart w:id="547" w:name="_Toc27731619"/>
      <w:bookmarkStart w:id="548" w:name="_Toc36127397"/>
      <w:bookmarkStart w:id="549" w:name="_Toc45214503"/>
      <w:bookmarkStart w:id="550" w:name="_Toc51937642"/>
      <w:bookmarkStart w:id="551" w:name="_Toc51937951"/>
      <w:bookmarkStart w:id="552" w:name="_Toc92291138"/>
      <w:bookmarkStart w:id="553" w:name="_Toc218773252"/>
      <w:bookmarkEnd w:id="545"/>
      <w:r w:rsidRPr="00B66593">
        <w:lastRenderedPageBreak/>
        <w:t>6.3.4</w:t>
      </w:r>
      <w:r w:rsidRPr="00B66593">
        <w:tab/>
        <w:t>Configuration management document update procedure</w:t>
      </w:r>
      <w:bookmarkEnd w:id="546"/>
      <w:bookmarkEnd w:id="547"/>
      <w:bookmarkEnd w:id="548"/>
      <w:bookmarkEnd w:id="549"/>
      <w:bookmarkEnd w:id="550"/>
      <w:bookmarkEnd w:id="551"/>
      <w:bookmarkEnd w:id="552"/>
      <w:bookmarkEnd w:id="553"/>
    </w:p>
    <w:p w14:paraId="70256352" w14:textId="77777777" w:rsidR="00C367E9" w:rsidRDefault="00C367E9" w:rsidP="00C367E9">
      <w:pPr>
        <w:pStyle w:val="Heading4"/>
      </w:pPr>
      <w:bookmarkStart w:id="554" w:name="_CR6_3_4_1"/>
      <w:bookmarkStart w:id="555" w:name="_Toc20212265"/>
      <w:bookmarkStart w:id="556" w:name="_Toc27731620"/>
      <w:bookmarkStart w:id="557" w:name="_Toc36127398"/>
      <w:bookmarkStart w:id="558" w:name="_Toc45214504"/>
      <w:bookmarkStart w:id="559" w:name="_Toc51937643"/>
      <w:bookmarkStart w:id="560" w:name="_Toc51937952"/>
      <w:bookmarkStart w:id="561" w:name="_Toc92291139"/>
      <w:bookmarkStart w:id="562" w:name="_Toc218773253"/>
      <w:bookmarkEnd w:id="554"/>
      <w:r>
        <w:t>6.3.4.1</w:t>
      </w:r>
      <w:r>
        <w:tab/>
        <w:t>General</w:t>
      </w:r>
      <w:bookmarkEnd w:id="555"/>
      <w:bookmarkEnd w:id="556"/>
      <w:bookmarkEnd w:id="557"/>
      <w:bookmarkEnd w:id="558"/>
      <w:bookmarkEnd w:id="559"/>
      <w:bookmarkEnd w:id="560"/>
      <w:bookmarkEnd w:id="561"/>
      <w:bookmarkEnd w:id="562"/>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3" w:name="_CR6_3_4_2"/>
      <w:bookmarkStart w:id="564" w:name="_Toc20212266"/>
      <w:bookmarkStart w:id="565" w:name="_Toc27731621"/>
      <w:bookmarkStart w:id="566" w:name="_Toc36127399"/>
      <w:bookmarkStart w:id="567" w:name="_Toc45214505"/>
      <w:bookmarkStart w:id="568" w:name="_Toc51937644"/>
      <w:bookmarkStart w:id="569" w:name="_Toc51937953"/>
      <w:bookmarkStart w:id="570" w:name="_Toc92291140"/>
      <w:bookmarkStart w:id="571" w:name="_Toc218773254"/>
      <w:bookmarkEnd w:id="563"/>
      <w:r>
        <w:t>6.3.4.2</w:t>
      </w:r>
      <w:r>
        <w:tab/>
        <w:t>Configuration management client procedures</w:t>
      </w:r>
      <w:bookmarkEnd w:id="564"/>
      <w:bookmarkEnd w:id="565"/>
      <w:bookmarkEnd w:id="566"/>
      <w:bookmarkEnd w:id="567"/>
      <w:bookmarkEnd w:id="568"/>
      <w:bookmarkEnd w:id="569"/>
      <w:bookmarkEnd w:id="570"/>
      <w:bookmarkEnd w:id="57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2" w:name="_CR6_3_4_3"/>
      <w:bookmarkStart w:id="573" w:name="_Toc20212267"/>
      <w:bookmarkStart w:id="574" w:name="_Toc27731622"/>
      <w:bookmarkStart w:id="575" w:name="_Toc36127400"/>
      <w:bookmarkStart w:id="576" w:name="_Toc45214506"/>
      <w:bookmarkStart w:id="577" w:name="_Toc51937645"/>
      <w:bookmarkStart w:id="578" w:name="_Toc51937954"/>
      <w:bookmarkStart w:id="579" w:name="_Toc92291141"/>
      <w:bookmarkStart w:id="580" w:name="_Toc218773255"/>
      <w:bookmarkEnd w:id="572"/>
      <w:r>
        <w:t>6.3.4.3</w:t>
      </w:r>
      <w:r>
        <w:tab/>
        <w:t>Configuration management server procedures</w:t>
      </w:r>
      <w:bookmarkEnd w:id="573"/>
      <w:bookmarkEnd w:id="574"/>
      <w:bookmarkEnd w:id="575"/>
      <w:bookmarkEnd w:id="576"/>
      <w:bookmarkEnd w:id="577"/>
      <w:bookmarkEnd w:id="578"/>
      <w:bookmarkEnd w:id="579"/>
      <w:bookmarkEnd w:id="58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1" w:name="_CR6_3_5"/>
      <w:bookmarkStart w:id="582" w:name="_Toc20212268"/>
      <w:bookmarkStart w:id="583" w:name="_Toc27731623"/>
      <w:bookmarkStart w:id="584" w:name="_Toc36127401"/>
      <w:bookmarkStart w:id="585" w:name="_Toc45214507"/>
      <w:bookmarkStart w:id="586" w:name="_Toc51937646"/>
      <w:bookmarkStart w:id="587" w:name="_Toc51937955"/>
      <w:bookmarkStart w:id="588" w:name="_Toc92291142"/>
      <w:bookmarkStart w:id="589" w:name="_Toc218773256"/>
      <w:bookmarkEnd w:id="581"/>
      <w:r>
        <w:t>6.3.5</w:t>
      </w:r>
      <w:r>
        <w:tab/>
        <w:t>Configuration management document deletion procedure</w:t>
      </w:r>
      <w:bookmarkEnd w:id="582"/>
      <w:bookmarkEnd w:id="583"/>
      <w:bookmarkEnd w:id="584"/>
      <w:bookmarkEnd w:id="585"/>
      <w:bookmarkEnd w:id="586"/>
      <w:bookmarkEnd w:id="587"/>
      <w:bookmarkEnd w:id="588"/>
      <w:bookmarkEnd w:id="589"/>
    </w:p>
    <w:p w14:paraId="1D79CF3D" w14:textId="77777777" w:rsidR="00C367E9" w:rsidRDefault="00C367E9" w:rsidP="00C367E9">
      <w:pPr>
        <w:pStyle w:val="Heading4"/>
      </w:pPr>
      <w:bookmarkStart w:id="590" w:name="_CR6_3_5_1"/>
      <w:bookmarkStart w:id="591" w:name="_Toc20212269"/>
      <w:bookmarkStart w:id="592" w:name="_Toc27731624"/>
      <w:bookmarkStart w:id="593" w:name="_Toc36127402"/>
      <w:bookmarkStart w:id="594" w:name="_Toc45214508"/>
      <w:bookmarkStart w:id="595" w:name="_Toc51937647"/>
      <w:bookmarkStart w:id="596" w:name="_Toc51937956"/>
      <w:bookmarkStart w:id="597" w:name="_Toc92291143"/>
      <w:bookmarkStart w:id="598" w:name="_Toc218773257"/>
      <w:bookmarkEnd w:id="590"/>
      <w:r>
        <w:t>6.3.5.1</w:t>
      </w:r>
      <w:r>
        <w:tab/>
        <w:t>General</w:t>
      </w:r>
      <w:bookmarkEnd w:id="591"/>
      <w:bookmarkEnd w:id="592"/>
      <w:bookmarkEnd w:id="593"/>
      <w:bookmarkEnd w:id="594"/>
      <w:bookmarkEnd w:id="595"/>
      <w:bookmarkEnd w:id="596"/>
      <w:bookmarkEnd w:id="597"/>
      <w:bookmarkEnd w:id="598"/>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9" w:name="_CR6_3_5_2"/>
      <w:bookmarkStart w:id="600" w:name="_Toc20212270"/>
      <w:bookmarkStart w:id="601" w:name="_Toc27731625"/>
      <w:bookmarkStart w:id="602" w:name="_Toc36127403"/>
      <w:bookmarkStart w:id="603" w:name="_Toc45214509"/>
      <w:bookmarkStart w:id="604" w:name="_Toc51937648"/>
      <w:bookmarkStart w:id="605" w:name="_Toc51937957"/>
      <w:bookmarkStart w:id="606" w:name="_Toc92291144"/>
      <w:bookmarkStart w:id="607" w:name="_Toc218773258"/>
      <w:bookmarkEnd w:id="599"/>
      <w:r>
        <w:t>6.3.5.2</w:t>
      </w:r>
      <w:r>
        <w:tab/>
        <w:t>Configuration management Client (CMC) procedures</w:t>
      </w:r>
      <w:bookmarkEnd w:id="600"/>
      <w:bookmarkEnd w:id="601"/>
      <w:bookmarkEnd w:id="602"/>
      <w:bookmarkEnd w:id="603"/>
      <w:bookmarkEnd w:id="604"/>
      <w:bookmarkEnd w:id="605"/>
      <w:bookmarkEnd w:id="606"/>
      <w:bookmarkEnd w:id="607"/>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8" w:name="_CR6_3_5_3"/>
      <w:bookmarkStart w:id="609" w:name="_Toc20212271"/>
      <w:bookmarkStart w:id="610" w:name="_Toc27731626"/>
      <w:bookmarkStart w:id="611" w:name="_Toc36127404"/>
      <w:bookmarkStart w:id="612" w:name="_Toc45214510"/>
      <w:bookmarkStart w:id="613" w:name="_Toc51937649"/>
      <w:bookmarkStart w:id="614" w:name="_Toc51937958"/>
      <w:bookmarkStart w:id="615" w:name="_Toc92291145"/>
      <w:bookmarkStart w:id="616" w:name="_Toc218773259"/>
      <w:bookmarkEnd w:id="608"/>
      <w:r>
        <w:t>6.3.5.3</w:t>
      </w:r>
      <w:r>
        <w:tab/>
        <w:t>Configuration management server (CMS) procedures</w:t>
      </w:r>
      <w:bookmarkEnd w:id="609"/>
      <w:bookmarkEnd w:id="610"/>
      <w:bookmarkEnd w:id="611"/>
      <w:bookmarkEnd w:id="612"/>
      <w:bookmarkEnd w:id="613"/>
      <w:bookmarkEnd w:id="614"/>
      <w:bookmarkEnd w:id="615"/>
      <w:bookmarkEnd w:id="61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7" w:name="_CR6_3_6"/>
      <w:bookmarkStart w:id="618" w:name="_Toc20212272"/>
      <w:bookmarkStart w:id="619" w:name="_Toc27731627"/>
      <w:bookmarkStart w:id="620" w:name="_Toc36127405"/>
      <w:bookmarkStart w:id="621" w:name="_Toc45214511"/>
      <w:bookmarkStart w:id="622" w:name="_Toc51937650"/>
      <w:bookmarkStart w:id="623" w:name="_Toc51937959"/>
      <w:bookmarkStart w:id="624" w:name="_Toc92291146"/>
      <w:bookmarkStart w:id="625" w:name="_Toc218773260"/>
      <w:bookmarkEnd w:id="617"/>
      <w:r>
        <w:t>6.3.6</w:t>
      </w:r>
      <w:r>
        <w:tab/>
        <w:t>Configuration management document element creation or replacement procedure</w:t>
      </w:r>
      <w:bookmarkEnd w:id="618"/>
      <w:bookmarkEnd w:id="619"/>
      <w:bookmarkEnd w:id="620"/>
      <w:bookmarkEnd w:id="621"/>
      <w:bookmarkEnd w:id="622"/>
      <w:bookmarkEnd w:id="623"/>
      <w:bookmarkEnd w:id="624"/>
      <w:bookmarkEnd w:id="625"/>
    </w:p>
    <w:p w14:paraId="549738DF" w14:textId="77777777" w:rsidR="00C367E9" w:rsidRDefault="00C367E9" w:rsidP="00C367E9">
      <w:pPr>
        <w:pStyle w:val="Heading4"/>
      </w:pPr>
      <w:bookmarkStart w:id="626" w:name="_CR6_3_6_1"/>
      <w:bookmarkStart w:id="627" w:name="_Toc20212273"/>
      <w:bookmarkStart w:id="628" w:name="_Toc27731628"/>
      <w:bookmarkStart w:id="629" w:name="_Toc36127406"/>
      <w:bookmarkStart w:id="630" w:name="_Toc45214512"/>
      <w:bookmarkStart w:id="631" w:name="_Toc51937651"/>
      <w:bookmarkStart w:id="632" w:name="_Toc51937960"/>
      <w:bookmarkStart w:id="633" w:name="_Toc92291147"/>
      <w:bookmarkStart w:id="634" w:name="_Toc218773261"/>
      <w:bookmarkEnd w:id="626"/>
      <w:r>
        <w:t>6.3.6.1</w:t>
      </w:r>
      <w:r>
        <w:tab/>
        <w:t>General</w:t>
      </w:r>
      <w:bookmarkEnd w:id="627"/>
      <w:bookmarkEnd w:id="628"/>
      <w:bookmarkEnd w:id="629"/>
      <w:bookmarkEnd w:id="630"/>
      <w:bookmarkEnd w:id="631"/>
      <w:bookmarkEnd w:id="632"/>
      <w:bookmarkEnd w:id="633"/>
      <w:bookmarkEnd w:id="634"/>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5" w:name="_CR6_3_6_2"/>
      <w:bookmarkStart w:id="636" w:name="_Toc20212274"/>
      <w:bookmarkStart w:id="637" w:name="_Toc27731629"/>
      <w:bookmarkStart w:id="638" w:name="_Toc36127407"/>
      <w:bookmarkStart w:id="639" w:name="_Toc45214513"/>
      <w:bookmarkStart w:id="640" w:name="_Toc51937652"/>
      <w:bookmarkStart w:id="641" w:name="_Toc51937961"/>
      <w:bookmarkStart w:id="642" w:name="_Toc92291148"/>
      <w:bookmarkStart w:id="643" w:name="_Toc218773262"/>
      <w:bookmarkEnd w:id="635"/>
      <w:r>
        <w:t>6.3.6.2</w:t>
      </w:r>
      <w:r>
        <w:tab/>
        <w:t>Client procedures</w:t>
      </w:r>
      <w:bookmarkEnd w:id="636"/>
      <w:bookmarkEnd w:id="637"/>
      <w:bookmarkEnd w:id="638"/>
      <w:bookmarkEnd w:id="639"/>
      <w:bookmarkEnd w:id="640"/>
      <w:bookmarkEnd w:id="641"/>
      <w:bookmarkEnd w:id="642"/>
      <w:bookmarkEnd w:id="643"/>
    </w:p>
    <w:p w14:paraId="5965D6E2" w14:textId="77777777" w:rsidR="00C367E9" w:rsidRDefault="00C367E9" w:rsidP="00C367E9">
      <w:pPr>
        <w:pStyle w:val="Heading5"/>
      </w:pPr>
      <w:bookmarkStart w:id="644" w:name="_CR6_3_6_2_1"/>
      <w:bookmarkStart w:id="645" w:name="_Toc20212275"/>
      <w:bookmarkStart w:id="646" w:name="_Toc27731630"/>
      <w:bookmarkStart w:id="647" w:name="_Toc36127408"/>
      <w:bookmarkStart w:id="648" w:name="_Toc45214514"/>
      <w:bookmarkStart w:id="649" w:name="_Toc51937653"/>
      <w:bookmarkStart w:id="650" w:name="_Toc51937962"/>
      <w:bookmarkStart w:id="651" w:name="_Toc92291149"/>
      <w:bookmarkStart w:id="652" w:name="_Toc218773263"/>
      <w:bookmarkEnd w:id="644"/>
      <w:r>
        <w:t>6.3.6.2.1</w:t>
      </w:r>
      <w:r>
        <w:tab/>
        <w:t>General client procedures</w:t>
      </w:r>
      <w:bookmarkEnd w:id="645"/>
      <w:bookmarkEnd w:id="646"/>
      <w:bookmarkEnd w:id="647"/>
      <w:bookmarkEnd w:id="648"/>
      <w:bookmarkEnd w:id="649"/>
      <w:bookmarkEnd w:id="650"/>
      <w:bookmarkEnd w:id="651"/>
      <w:bookmarkEnd w:id="652"/>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3" w:name="_CR6_3_6_2_2"/>
      <w:bookmarkStart w:id="654" w:name="_Toc20212276"/>
      <w:bookmarkStart w:id="655" w:name="_Toc27731631"/>
      <w:bookmarkStart w:id="656" w:name="_Toc36127409"/>
      <w:bookmarkStart w:id="657" w:name="_Toc45214515"/>
      <w:bookmarkStart w:id="658" w:name="_Toc51937654"/>
      <w:bookmarkStart w:id="659" w:name="_Toc51937963"/>
      <w:bookmarkStart w:id="660" w:name="_Toc92291150"/>
      <w:bookmarkStart w:id="661" w:name="_Toc218773264"/>
      <w:bookmarkEnd w:id="653"/>
      <w:r>
        <w:lastRenderedPageBreak/>
        <w:t>6.3.6.2.2</w:t>
      </w:r>
      <w:r>
        <w:tab/>
        <w:t>Configuration management client procedures</w:t>
      </w:r>
      <w:bookmarkEnd w:id="654"/>
      <w:bookmarkEnd w:id="655"/>
      <w:bookmarkEnd w:id="656"/>
      <w:bookmarkEnd w:id="657"/>
      <w:bookmarkEnd w:id="658"/>
      <w:bookmarkEnd w:id="659"/>
      <w:bookmarkEnd w:id="660"/>
      <w:bookmarkEnd w:id="66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2" w:name="_CR6_3_6_3"/>
      <w:bookmarkStart w:id="663" w:name="_Toc20212277"/>
      <w:bookmarkStart w:id="664" w:name="_Toc27731632"/>
      <w:bookmarkStart w:id="665" w:name="_Toc36127410"/>
      <w:bookmarkStart w:id="666" w:name="_Toc45214516"/>
      <w:bookmarkStart w:id="667" w:name="_Toc51937655"/>
      <w:bookmarkStart w:id="668" w:name="_Toc51937964"/>
      <w:bookmarkStart w:id="669" w:name="_Toc92291151"/>
      <w:bookmarkStart w:id="670" w:name="_Toc218773265"/>
      <w:bookmarkEnd w:id="662"/>
      <w:r>
        <w:t>6.3.6.3</w:t>
      </w:r>
      <w:r>
        <w:tab/>
        <w:t>Configuration management server procedures</w:t>
      </w:r>
      <w:bookmarkEnd w:id="663"/>
      <w:bookmarkEnd w:id="664"/>
      <w:bookmarkEnd w:id="665"/>
      <w:bookmarkEnd w:id="666"/>
      <w:bookmarkEnd w:id="667"/>
      <w:bookmarkEnd w:id="668"/>
      <w:bookmarkEnd w:id="669"/>
      <w:bookmarkEnd w:id="67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71" w:name="_CR6_3_7"/>
      <w:bookmarkStart w:id="672" w:name="_Toc20212278"/>
      <w:bookmarkStart w:id="673" w:name="_Toc27731633"/>
      <w:bookmarkStart w:id="674" w:name="_Toc36127411"/>
      <w:bookmarkStart w:id="675" w:name="_Toc45214517"/>
      <w:bookmarkStart w:id="676" w:name="_Toc51937656"/>
      <w:bookmarkStart w:id="677" w:name="_Toc51937965"/>
      <w:bookmarkStart w:id="678" w:name="_Toc92291152"/>
      <w:bookmarkStart w:id="679" w:name="_Toc218773266"/>
      <w:bookmarkEnd w:id="671"/>
      <w:r w:rsidRPr="005D557D">
        <w:rPr>
          <w:lang w:val="fr-FR"/>
        </w:rPr>
        <w:t>6.3.7</w:t>
      </w:r>
      <w:r w:rsidRPr="005D557D">
        <w:rPr>
          <w:lang w:val="fr-FR"/>
        </w:rPr>
        <w:tab/>
        <w:t>Configuration management document element deletion procedure</w:t>
      </w:r>
      <w:bookmarkEnd w:id="672"/>
      <w:bookmarkEnd w:id="673"/>
      <w:bookmarkEnd w:id="674"/>
      <w:bookmarkEnd w:id="675"/>
      <w:bookmarkEnd w:id="676"/>
      <w:bookmarkEnd w:id="677"/>
      <w:bookmarkEnd w:id="678"/>
      <w:bookmarkEnd w:id="679"/>
    </w:p>
    <w:p w14:paraId="5536D39D" w14:textId="77777777" w:rsidR="00C367E9" w:rsidRDefault="00C367E9" w:rsidP="00C367E9">
      <w:pPr>
        <w:pStyle w:val="Heading4"/>
      </w:pPr>
      <w:bookmarkStart w:id="680" w:name="_CR6_3_7_1"/>
      <w:bookmarkStart w:id="681" w:name="_Toc20212279"/>
      <w:bookmarkStart w:id="682" w:name="_Toc27731634"/>
      <w:bookmarkStart w:id="683" w:name="_Toc36127412"/>
      <w:bookmarkStart w:id="684" w:name="_Toc45214518"/>
      <w:bookmarkStart w:id="685" w:name="_Toc51937657"/>
      <w:bookmarkStart w:id="686" w:name="_Toc51937966"/>
      <w:bookmarkStart w:id="687" w:name="_Toc92291153"/>
      <w:bookmarkStart w:id="688" w:name="_Toc218773267"/>
      <w:bookmarkEnd w:id="680"/>
      <w:r>
        <w:t>6.3.7.1</w:t>
      </w:r>
      <w:r>
        <w:tab/>
        <w:t>General</w:t>
      </w:r>
      <w:bookmarkEnd w:id="681"/>
      <w:bookmarkEnd w:id="682"/>
      <w:bookmarkEnd w:id="683"/>
      <w:bookmarkEnd w:id="684"/>
      <w:bookmarkEnd w:id="685"/>
      <w:bookmarkEnd w:id="686"/>
      <w:bookmarkEnd w:id="687"/>
      <w:bookmarkEnd w:id="688"/>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9" w:name="_CR6_3_7_2"/>
      <w:bookmarkStart w:id="690" w:name="_Toc20212280"/>
      <w:bookmarkStart w:id="691" w:name="_Toc27731635"/>
      <w:bookmarkStart w:id="692" w:name="_Toc36127413"/>
      <w:bookmarkStart w:id="693" w:name="_Toc45214519"/>
      <w:bookmarkStart w:id="694" w:name="_Toc51937658"/>
      <w:bookmarkStart w:id="695" w:name="_Toc51937967"/>
      <w:bookmarkStart w:id="696" w:name="_Toc92291154"/>
      <w:bookmarkStart w:id="697" w:name="_Toc218773268"/>
      <w:bookmarkEnd w:id="689"/>
      <w:r>
        <w:t>6.3.7.2</w:t>
      </w:r>
      <w:r>
        <w:tab/>
        <w:t>Client procedures</w:t>
      </w:r>
      <w:bookmarkEnd w:id="690"/>
      <w:bookmarkEnd w:id="691"/>
      <w:bookmarkEnd w:id="692"/>
      <w:bookmarkEnd w:id="693"/>
      <w:bookmarkEnd w:id="694"/>
      <w:bookmarkEnd w:id="695"/>
      <w:bookmarkEnd w:id="696"/>
      <w:bookmarkEnd w:id="697"/>
    </w:p>
    <w:p w14:paraId="54F3901F" w14:textId="77777777" w:rsidR="00C367E9" w:rsidRDefault="00C367E9" w:rsidP="00C367E9">
      <w:pPr>
        <w:pStyle w:val="Heading5"/>
      </w:pPr>
      <w:bookmarkStart w:id="698" w:name="_CR6_3_7_2_1"/>
      <w:bookmarkStart w:id="699" w:name="_Toc20212281"/>
      <w:bookmarkStart w:id="700" w:name="_Toc27731636"/>
      <w:bookmarkStart w:id="701" w:name="_Toc36127414"/>
      <w:bookmarkStart w:id="702" w:name="_Toc45214520"/>
      <w:bookmarkStart w:id="703" w:name="_Toc51937659"/>
      <w:bookmarkStart w:id="704" w:name="_Toc51937968"/>
      <w:bookmarkStart w:id="705" w:name="_Toc92291155"/>
      <w:bookmarkStart w:id="706" w:name="_Toc218773269"/>
      <w:bookmarkEnd w:id="698"/>
      <w:r>
        <w:t>6.3.7.2.1</w:t>
      </w:r>
      <w:r>
        <w:tab/>
        <w:t>General client procedures</w:t>
      </w:r>
      <w:bookmarkEnd w:id="699"/>
      <w:bookmarkEnd w:id="700"/>
      <w:bookmarkEnd w:id="701"/>
      <w:bookmarkEnd w:id="702"/>
      <w:bookmarkEnd w:id="703"/>
      <w:bookmarkEnd w:id="704"/>
      <w:bookmarkEnd w:id="705"/>
      <w:bookmarkEnd w:id="70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7" w:name="_CR6_3_7_2_2"/>
      <w:bookmarkStart w:id="708" w:name="_Toc20212282"/>
      <w:bookmarkStart w:id="709" w:name="_Toc27731637"/>
      <w:bookmarkStart w:id="710" w:name="_Toc36127415"/>
      <w:bookmarkStart w:id="711" w:name="_Toc45214521"/>
      <w:bookmarkStart w:id="712" w:name="_Toc51937660"/>
      <w:bookmarkStart w:id="713" w:name="_Toc51937969"/>
      <w:bookmarkStart w:id="714" w:name="_Toc92291156"/>
      <w:bookmarkStart w:id="715" w:name="_Toc218773270"/>
      <w:bookmarkEnd w:id="707"/>
      <w:r>
        <w:t>6.3.7.2.2</w:t>
      </w:r>
      <w:r>
        <w:tab/>
        <w:t>Configuration management client procedures</w:t>
      </w:r>
      <w:bookmarkEnd w:id="708"/>
      <w:bookmarkEnd w:id="709"/>
      <w:bookmarkEnd w:id="710"/>
      <w:bookmarkEnd w:id="711"/>
      <w:bookmarkEnd w:id="712"/>
      <w:bookmarkEnd w:id="713"/>
      <w:bookmarkEnd w:id="714"/>
      <w:bookmarkEnd w:id="715"/>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6" w:name="_CR6_3_7_3"/>
      <w:bookmarkStart w:id="717" w:name="_Toc20212283"/>
      <w:bookmarkStart w:id="718" w:name="_Toc27731638"/>
      <w:bookmarkStart w:id="719" w:name="_Toc36127416"/>
      <w:bookmarkStart w:id="720" w:name="_Toc45214522"/>
      <w:bookmarkStart w:id="721" w:name="_Toc51937661"/>
      <w:bookmarkStart w:id="722" w:name="_Toc51937970"/>
      <w:bookmarkStart w:id="723" w:name="_Toc92291157"/>
      <w:bookmarkStart w:id="724" w:name="_Toc218773271"/>
      <w:bookmarkEnd w:id="716"/>
      <w:r>
        <w:t>6.3.7.3</w:t>
      </w:r>
      <w:r>
        <w:tab/>
        <w:t>Configuration management server procedures</w:t>
      </w:r>
      <w:bookmarkEnd w:id="717"/>
      <w:bookmarkEnd w:id="718"/>
      <w:bookmarkEnd w:id="719"/>
      <w:bookmarkEnd w:id="720"/>
      <w:bookmarkEnd w:id="721"/>
      <w:bookmarkEnd w:id="722"/>
      <w:bookmarkEnd w:id="723"/>
      <w:bookmarkEnd w:id="724"/>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5" w:name="_CR6_3_8"/>
      <w:bookmarkStart w:id="726" w:name="_Toc20212284"/>
      <w:bookmarkStart w:id="727" w:name="_Toc27731639"/>
      <w:bookmarkStart w:id="728" w:name="_Toc36127417"/>
      <w:bookmarkStart w:id="729" w:name="_Toc45214523"/>
      <w:bookmarkStart w:id="730" w:name="_Toc51937662"/>
      <w:bookmarkStart w:id="731" w:name="_Toc51937971"/>
      <w:bookmarkStart w:id="732" w:name="_Toc92291158"/>
      <w:bookmarkStart w:id="733" w:name="_Toc218773272"/>
      <w:bookmarkEnd w:id="725"/>
      <w:r>
        <w:t>6.3.8</w:t>
      </w:r>
      <w:r>
        <w:tab/>
        <w:t>Configuration management document element fetching procedure</w:t>
      </w:r>
      <w:bookmarkEnd w:id="726"/>
      <w:bookmarkEnd w:id="727"/>
      <w:bookmarkEnd w:id="728"/>
      <w:bookmarkEnd w:id="729"/>
      <w:bookmarkEnd w:id="730"/>
      <w:bookmarkEnd w:id="731"/>
      <w:bookmarkEnd w:id="732"/>
      <w:bookmarkEnd w:id="733"/>
    </w:p>
    <w:p w14:paraId="6C0CDA70" w14:textId="77777777" w:rsidR="00C367E9" w:rsidRDefault="00C367E9" w:rsidP="00C367E9">
      <w:pPr>
        <w:pStyle w:val="Heading4"/>
      </w:pPr>
      <w:bookmarkStart w:id="734" w:name="_CR6_3_8_1"/>
      <w:bookmarkStart w:id="735" w:name="_Toc20212285"/>
      <w:bookmarkStart w:id="736" w:name="_Toc27731640"/>
      <w:bookmarkStart w:id="737" w:name="_Toc36127418"/>
      <w:bookmarkStart w:id="738" w:name="_Toc45214524"/>
      <w:bookmarkStart w:id="739" w:name="_Toc51937663"/>
      <w:bookmarkStart w:id="740" w:name="_Toc51937972"/>
      <w:bookmarkStart w:id="741" w:name="_Toc92291159"/>
      <w:bookmarkStart w:id="742" w:name="_Toc218773273"/>
      <w:bookmarkEnd w:id="734"/>
      <w:r>
        <w:t>6.3.8.1</w:t>
      </w:r>
      <w:r>
        <w:tab/>
        <w:t>General</w:t>
      </w:r>
      <w:bookmarkEnd w:id="735"/>
      <w:bookmarkEnd w:id="736"/>
      <w:bookmarkEnd w:id="737"/>
      <w:bookmarkEnd w:id="738"/>
      <w:bookmarkEnd w:id="739"/>
      <w:bookmarkEnd w:id="740"/>
      <w:bookmarkEnd w:id="741"/>
      <w:bookmarkEnd w:id="742"/>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3" w:name="_CR6_3_8_2"/>
      <w:bookmarkStart w:id="744" w:name="_Toc20212286"/>
      <w:bookmarkStart w:id="745" w:name="_Toc27731641"/>
      <w:bookmarkStart w:id="746" w:name="_Toc36127419"/>
      <w:bookmarkStart w:id="747" w:name="_Toc45214525"/>
      <w:bookmarkStart w:id="748" w:name="_Toc51937664"/>
      <w:bookmarkStart w:id="749" w:name="_Toc51937973"/>
      <w:bookmarkStart w:id="750" w:name="_Toc92291160"/>
      <w:bookmarkStart w:id="751" w:name="_Toc218773274"/>
      <w:bookmarkEnd w:id="743"/>
      <w:r>
        <w:t>6.3.8.2</w:t>
      </w:r>
      <w:r>
        <w:tab/>
        <w:t>Client procedures</w:t>
      </w:r>
      <w:bookmarkEnd w:id="744"/>
      <w:bookmarkEnd w:id="745"/>
      <w:bookmarkEnd w:id="746"/>
      <w:bookmarkEnd w:id="747"/>
      <w:bookmarkEnd w:id="748"/>
      <w:bookmarkEnd w:id="749"/>
      <w:bookmarkEnd w:id="750"/>
      <w:bookmarkEnd w:id="751"/>
    </w:p>
    <w:p w14:paraId="5A4DAB30" w14:textId="77777777" w:rsidR="00C367E9" w:rsidRDefault="00C367E9" w:rsidP="00C367E9">
      <w:pPr>
        <w:pStyle w:val="Heading5"/>
      </w:pPr>
      <w:bookmarkStart w:id="752" w:name="_CR6_3_8_2_1"/>
      <w:bookmarkStart w:id="753" w:name="_Toc20212287"/>
      <w:bookmarkStart w:id="754" w:name="_Toc27731642"/>
      <w:bookmarkStart w:id="755" w:name="_Toc36127420"/>
      <w:bookmarkStart w:id="756" w:name="_Toc45214526"/>
      <w:bookmarkStart w:id="757" w:name="_Toc51937665"/>
      <w:bookmarkStart w:id="758" w:name="_Toc51937974"/>
      <w:bookmarkStart w:id="759" w:name="_Toc92291161"/>
      <w:bookmarkStart w:id="760" w:name="_Toc218773275"/>
      <w:bookmarkEnd w:id="752"/>
      <w:r>
        <w:t>6.3.8.2.1</w:t>
      </w:r>
      <w:r>
        <w:tab/>
        <w:t>General client procedures</w:t>
      </w:r>
      <w:bookmarkEnd w:id="753"/>
      <w:bookmarkEnd w:id="754"/>
      <w:bookmarkEnd w:id="755"/>
      <w:bookmarkEnd w:id="756"/>
      <w:bookmarkEnd w:id="757"/>
      <w:bookmarkEnd w:id="758"/>
      <w:bookmarkEnd w:id="759"/>
      <w:bookmarkEnd w:id="7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1" w:name="_CR6_3_8_2_2"/>
      <w:bookmarkStart w:id="762" w:name="_Toc20212288"/>
      <w:bookmarkStart w:id="763" w:name="_Toc27731643"/>
      <w:bookmarkStart w:id="764" w:name="_Toc36127421"/>
      <w:bookmarkStart w:id="765" w:name="_Toc45214527"/>
      <w:bookmarkStart w:id="766" w:name="_Toc51937666"/>
      <w:bookmarkStart w:id="767" w:name="_Toc51937975"/>
      <w:bookmarkStart w:id="768" w:name="_Toc92291162"/>
      <w:bookmarkStart w:id="769" w:name="_Toc218773276"/>
      <w:bookmarkEnd w:id="761"/>
      <w:r>
        <w:lastRenderedPageBreak/>
        <w:t>6.3.8.2.2</w:t>
      </w:r>
      <w:r>
        <w:tab/>
        <w:t>Configuration management client procedures</w:t>
      </w:r>
      <w:bookmarkEnd w:id="762"/>
      <w:bookmarkEnd w:id="763"/>
      <w:bookmarkEnd w:id="764"/>
      <w:bookmarkEnd w:id="765"/>
      <w:bookmarkEnd w:id="766"/>
      <w:bookmarkEnd w:id="767"/>
      <w:bookmarkEnd w:id="768"/>
      <w:bookmarkEnd w:id="769"/>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0" w:name="_CR6_3_8_2_3"/>
      <w:bookmarkStart w:id="771" w:name="_Toc20212289"/>
      <w:bookmarkStart w:id="772" w:name="_Toc27731644"/>
      <w:bookmarkStart w:id="773" w:name="_Toc36127422"/>
      <w:bookmarkStart w:id="774" w:name="_Toc45214528"/>
      <w:bookmarkStart w:id="775" w:name="_Toc51937667"/>
      <w:bookmarkStart w:id="776" w:name="_Toc51937976"/>
      <w:bookmarkStart w:id="777" w:name="_Toc92291163"/>
      <w:bookmarkStart w:id="778" w:name="_Toc218773277"/>
      <w:bookmarkEnd w:id="770"/>
      <w:r>
        <w:t>6.3.8.2.3</w:t>
      </w:r>
      <w:r>
        <w:tab/>
        <w:t>MCS server procedures</w:t>
      </w:r>
      <w:bookmarkEnd w:id="771"/>
      <w:bookmarkEnd w:id="772"/>
      <w:bookmarkEnd w:id="773"/>
      <w:bookmarkEnd w:id="774"/>
      <w:bookmarkEnd w:id="775"/>
      <w:bookmarkEnd w:id="776"/>
      <w:bookmarkEnd w:id="777"/>
      <w:bookmarkEnd w:id="778"/>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9" w:name="_CR6_3_8_3"/>
      <w:bookmarkStart w:id="780" w:name="_Toc20212290"/>
      <w:bookmarkStart w:id="781" w:name="_Toc27731645"/>
      <w:bookmarkStart w:id="782" w:name="_Toc36127423"/>
      <w:bookmarkStart w:id="783" w:name="_Toc45214529"/>
      <w:bookmarkStart w:id="784" w:name="_Toc51937668"/>
      <w:bookmarkStart w:id="785" w:name="_Toc51937977"/>
      <w:bookmarkStart w:id="786" w:name="_Toc92291164"/>
      <w:bookmarkStart w:id="787" w:name="_Toc218773278"/>
      <w:bookmarkEnd w:id="779"/>
      <w:r>
        <w:t>6.3.8.3</w:t>
      </w:r>
      <w:r>
        <w:tab/>
        <w:t>Configuration management server procedures</w:t>
      </w:r>
      <w:bookmarkEnd w:id="780"/>
      <w:bookmarkEnd w:id="781"/>
      <w:bookmarkEnd w:id="782"/>
      <w:bookmarkEnd w:id="783"/>
      <w:bookmarkEnd w:id="784"/>
      <w:bookmarkEnd w:id="785"/>
      <w:bookmarkEnd w:id="786"/>
      <w:bookmarkEnd w:id="787"/>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8" w:name="_CR6_3_9"/>
      <w:bookmarkStart w:id="789" w:name="_Toc20212291"/>
      <w:bookmarkStart w:id="790" w:name="_Toc27731646"/>
      <w:bookmarkStart w:id="791" w:name="_Toc36127424"/>
      <w:bookmarkStart w:id="792" w:name="_Toc45214530"/>
      <w:bookmarkStart w:id="793" w:name="_Toc51937669"/>
      <w:bookmarkStart w:id="794" w:name="_Toc51937978"/>
      <w:bookmarkStart w:id="795" w:name="_Toc92291165"/>
      <w:bookmarkStart w:id="796" w:name="_Toc218773279"/>
      <w:bookmarkEnd w:id="788"/>
      <w:r>
        <w:t>6.3.9</w:t>
      </w:r>
      <w:r>
        <w:tab/>
        <w:t>Configuration management document attribute creation or replacement procedure</w:t>
      </w:r>
      <w:bookmarkEnd w:id="789"/>
      <w:bookmarkEnd w:id="790"/>
      <w:bookmarkEnd w:id="791"/>
      <w:bookmarkEnd w:id="792"/>
      <w:bookmarkEnd w:id="793"/>
      <w:bookmarkEnd w:id="794"/>
      <w:bookmarkEnd w:id="795"/>
      <w:bookmarkEnd w:id="796"/>
    </w:p>
    <w:p w14:paraId="23282955" w14:textId="77777777" w:rsidR="00C367E9" w:rsidRDefault="00C367E9" w:rsidP="00C367E9">
      <w:pPr>
        <w:pStyle w:val="Heading4"/>
      </w:pPr>
      <w:bookmarkStart w:id="797" w:name="_CR6_3_9_1"/>
      <w:bookmarkStart w:id="798" w:name="_Toc20212292"/>
      <w:bookmarkStart w:id="799" w:name="_Toc27731647"/>
      <w:bookmarkStart w:id="800" w:name="_Toc36127425"/>
      <w:bookmarkStart w:id="801" w:name="_Toc45214531"/>
      <w:bookmarkStart w:id="802" w:name="_Toc51937670"/>
      <w:bookmarkStart w:id="803" w:name="_Toc51937979"/>
      <w:bookmarkStart w:id="804" w:name="_Toc92291166"/>
      <w:bookmarkStart w:id="805" w:name="_Toc218773280"/>
      <w:bookmarkEnd w:id="797"/>
      <w:r>
        <w:t>6.3.9.1</w:t>
      </w:r>
      <w:r>
        <w:tab/>
        <w:t>General</w:t>
      </w:r>
      <w:bookmarkEnd w:id="798"/>
      <w:bookmarkEnd w:id="799"/>
      <w:bookmarkEnd w:id="800"/>
      <w:bookmarkEnd w:id="801"/>
      <w:bookmarkEnd w:id="802"/>
      <w:bookmarkEnd w:id="803"/>
      <w:bookmarkEnd w:id="804"/>
      <w:bookmarkEnd w:id="805"/>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6" w:name="_CR6_3_9_2"/>
      <w:bookmarkStart w:id="807" w:name="_Toc20212293"/>
      <w:bookmarkStart w:id="808" w:name="_Toc27731648"/>
      <w:bookmarkStart w:id="809" w:name="_Toc36127426"/>
      <w:bookmarkStart w:id="810" w:name="_Toc45214532"/>
      <w:bookmarkStart w:id="811" w:name="_Toc51937671"/>
      <w:bookmarkStart w:id="812" w:name="_Toc51937980"/>
      <w:bookmarkStart w:id="813" w:name="_Toc92291167"/>
      <w:bookmarkStart w:id="814" w:name="_Toc218773281"/>
      <w:bookmarkEnd w:id="806"/>
      <w:r>
        <w:t>6.3.9.2</w:t>
      </w:r>
      <w:r>
        <w:tab/>
        <w:t>Client procedures</w:t>
      </w:r>
      <w:bookmarkEnd w:id="807"/>
      <w:bookmarkEnd w:id="808"/>
      <w:bookmarkEnd w:id="809"/>
      <w:bookmarkEnd w:id="810"/>
      <w:bookmarkEnd w:id="811"/>
      <w:bookmarkEnd w:id="812"/>
      <w:bookmarkEnd w:id="813"/>
      <w:bookmarkEnd w:id="814"/>
    </w:p>
    <w:p w14:paraId="5A76C052" w14:textId="77777777" w:rsidR="00C367E9" w:rsidRDefault="00C367E9" w:rsidP="00C367E9">
      <w:pPr>
        <w:pStyle w:val="Heading5"/>
      </w:pPr>
      <w:bookmarkStart w:id="815" w:name="_CR6_3_9_2_1"/>
      <w:bookmarkStart w:id="816" w:name="_Toc20212294"/>
      <w:bookmarkStart w:id="817" w:name="_Toc27731649"/>
      <w:bookmarkStart w:id="818" w:name="_Toc36127427"/>
      <w:bookmarkStart w:id="819" w:name="_Toc45214533"/>
      <w:bookmarkStart w:id="820" w:name="_Toc51937672"/>
      <w:bookmarkStart w:id="821" w:name="_Toc51937981"/>
      <w:bookmarkStart w:id="822" w:name="_Toc92291168"/>
      <w:bookmarkStart w:id="823" w:name="_Toc218773282"/>
      <w:bookmarkEnd w:id="815"/>
      <w:r>
        <w:t>6.3.9.2.1</w:t>
      </w:r>
      <w:r>
        <w:tab/>
        <w:t>General client procedures</w:t>
      </w:r>
      <w:bookmarkEnd w:id="816"/>
      <w:bookmarkEnd w:id="817"/>
      <w:bookmarkEnd w:id="818"/>
      <w:bookmarkEnd w:id="819"/>
      <w:bookmarkEnd w:id="820"/>
      <w:bookmarkEnd w:id="821"/>
      <w:bookmarkEnd w:id="822"/>
      <w:bookmarkEnd w:id="823"/>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4" w:name="_CR6_3_9_2_2"/>
      <w:bookmarkStart w:id="825" w:name="_Toc20212295"/>
      <w:bookmarkStart w:id="826" w:name="_Toc27731650"/>
      <w:bookmarkStart w:id="827" w:name="_Toc36127428"/>
      <w:bookmarkStart w:id="828" w:name="_Toc45214534"/>
      <w:bookmarkStart w:id="829" w:name="_Toc51937673"/>
      <w:bookmarkStart w:id="830" w:name="_Toc51937982"/>
      <w:bookmarkStart w:id="831" w:name="_Toc92291169"/>
      <w:bookmarkStart w:id="832" w:name="_Toc218773283"/>
      <w:bookmarkEnd w:id="824"/>
      <w:r>
        <w:t>6.3.9.2.2</w:t>
      </w:r>
      <w:r>
        <w:tab/>
        <w:t>Configuration management client procedures</w:t>
      </w:r>
      <w:bookmarkEnd w:id="825"/>
      <w:bookmarkEnd w:id="826"/>
      <w:bookmarkEnd w:id="827"/>
      <w:bookmarkEnd w:id="828"/>
      <w:bookmarkEnd w:id="829"/>
      <w:bookmarkEnd w:id="830"/>
      <w:bookmarkEnd w:id="831"/>
      <w:bookmarkEnd w:id="832"/>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3" w:name="_CR6_3_9_3"/>
      <w:bookmarkStart w:id="834" w:name="_Toc20212296"/>
      <w:bookmarkStart w:id="835" w:name="_Toc27731651"/>
      <w:bookmarkStart w:id="836" w:name="_Toc36127429"/>
      <w:bookmarkStart w:id="837" w:name="_Toc45214535"/>
      <w:bookmarkStart w:id="838" w:name="_Toc51937674"/>
      <w:bookmarkStart w:id="839" w:name="_Toc51937983"/>
      <w:bookmarkStart w:id="840" w:name="_Toc92291170"/>
      <w:bookmarkStart w:id="841" w:name="_Toc218773284"/>
      <w:bookmarkEnd w:id="833"/>
      <w:r>
        <w:t>6.3.9.3</w:t>
      </w:r>
      <w:r>
        <w:tab/>
        <w:t>Configuration management server procedures</w:t>
      </w:r>
      <w:bookmarkEnd w:id="834"/>
      <w:bookmarkEnd w:id="835"/>
      <w:bookmarkEnd w:id="836"/>
      <w:bookmarkEnd w:id="837"/>
      <w:bookmarkEnd w:id="838"/>
      <w:bookmarkEnd w:id="839"/>
      <w:bookmarkEnd w:id="840"/>
      <w:bookmarkEnd w:id="8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2" w:name="_CR6_3_10"/>
      <w:bookmarkStart w:id="843" w:name="_Toc20212297"/>
      <w:bookmarkStart w:id="844" w:name="_Toc27731652"/>
      <w:bookmarkStart w:id="845" w:name="_Toc36127430"/>
      <w:bookmarkStart w:id="846" w:name="_Toc45214536"/>
      <w:bookmarkStart w:id="847" w:name="_Toc51937675"/>
      <w:bookmarkStart w:id="848" w:name="_Toc51937984"/>
      <w:bookmarkStart w:id="849" w:name="_Toc92291171"/>
      <w:bookmarkStart w:id="850" w:name="_Toc218773285"/>
      <w:bookmarkEnd w:id="842"/>
      <w:r w:rsidRPr="00C11986">
        <w:rPr>
          <w:lang w:val="fr-FR"/>
        </w:rPr>
        <w:t>6.3.10</w:t>
      </w:r>
      <w:r w:rsidRPr="00C11986">
        <w:rPr>
          <w:lang w:val="fr-FR"/>
        </w:rPr>
        <w:tab/>
        <w:t>Configuration management document attribute deletion procedure</w:t>
      </w:r>
      <w:bookmarkEnd w:id="843"/>
      <w:bookmarkEnd w:id="844"/>
      <w:bookmarkEnd w:id="845"/>
      <w:bookmarkEnd w:id="846"/>
      <w:bookmarkEnd w:id="847"/>
      <w:bookmarkEnd w:id="848"/>
      <w:bookmarkEnd w:id="849"/>
      <w:bookmarkEnd w:id="850"/>
    </w:p>
    <w:p w14:paraId="30137400" w14:textId="77777777" w:rsidR="00C367E9" w:rsidRDefault="00C367E9" w:rsidP="00C367E9">
      <w:pPr>
        <w:pStyle w:val="Heading4"/>
      </w:pPr>
      <w:bookmarkStart w:id="851" w:name="_CR6_3_10_1"/>
      <w:bookmarkStart w:id="852" w:name="_Toc20212298"/>
      <w:bookmarkStart w:id="853" w:name="_Toc27731653"/>
      <w:bookmarkStart w:id="854" w:name="_Toc36127431"/>
      <w:bookmarkStart w:id="855" w:name="_Toc45214537"/>
      <w:bookmarkStart w:id="856" w:name="_Toc51937676"/>
      <w:bookmarkStart w:id="857" w:name="_Toc51937985"/>
      <w:bookmarkStart w:id="858" w:name="_Toc92291172"/>
      <w:bookmarkStart w:id="859" w:name="_Toc218773286"/>
      <w:bookmarkEnd w:id="851"/>
      <w:r>
        <w:t>6.3.10.1</w:t>
      </w:r>
      <w:r>
        <w:tab/>
        <w:t>General</w:t>
      </w:r>
      <w:bookmarkEnd w:id="852"/>
      <w:bookmarkEnd w:id="853"/>
      <w:bookmarkEnd w:id="854"/>
      <w:bookmarkEnd w:id="855"/>
      <w:bookmarkEnd w:id="856"/>
      <w:bookmarkEnd w:id="857"/>
      <w:bookmarkEnd w:id="858"/>
      <w:bookmarkEnd w:id="859"/>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0" w:name="_CR6_3_10_2"/>
      <w:bookmarkStart w:id="861" w:name="_Toc20212299"/>
      <w:bookmarkStart w:id="862" w:name="_Toc27731654"/>
      <w:bookmarkStart w:id="863" w:name="_Toc36127432"/>
      <w:bookmarkStart w:id="864" w:name="_Toc45214538"/>
      <w:bookmarkStart w:id="865" w:name="_Toc51937677"/>
      <w:bookmarkStart w:id="866" w:name="_Toc51937986"/>
      <w:bookmarkStart w:id="867" w:name="_Toc92291173"/>
      <w:bookmarkStart w:id="868" w:name="_Toc218773287"/>
      <w:bookmarkEnd w:id="860"/>
      <w:r>
        <w:lastRenderedPageBreak/>
        <w:t>6.3.10.2</w:t>
      </w:r>
      <w:r>
        <w:tab/>
        <w:t>Client procedures</w:t>
      </w:r>
      <w:bookmarkEnd w:id="861"/>
      <w:bookmarkEnd w:id="862"/>
      <w:bookmarkEnd w:id="863"/>
      <w:bookmarkEnd w:id="864"/>
      <w:bookmarkEnd w:id="865"/>
      <w:bookmarkEnd w:id="866"/>
      <w:bookmarkEnd w:id="867"/>
      <w:bookmarkEnd w:id="868"/>
    </w:p>
    <w:p w14:paraId="0D167AFF" w14:textId="77777777" w:rsidR="00C367E9" w:rsidRDefault="00C367E9" w:rsidP="00C367E9">
      <w:pPr>
        <w:pStyle w:val="Heading5"/>
      </w:pPr>
      <w:bookmarkStart w:id="869" w:name="_CR6_3_10_2_1"/>
      <w:bookmarkStart w:id="870" w:name="_Toc20212300"/>
      <w:bookmarkStart w:id="871" w:name="_Toc27731655"/>
      <w:bookmarkStart w:id="872" w:name="_Toc36127433"/>
      <w:bookmarkStart w:id="873" w:name="_Toc45214539"/>
      <w:bookmarkStart w:id="874" w:name="_Toc51937678"/>
      <w:bookmarkStart w:id="875" w:name="_Toc51937987"/>
      <w:bookmarkStart w:id="876" w:name="_Toc92291174"/>
      <w:bookmarkStart w:id="877" w:name="_Toc218773288"/>
      <w:bookmarkEnd w:id="869"/>
      <w:r>
        <w:t>6.3.10.2.1</w:t>
      </w:r>
      <w:r>
        <w:tab/>
        <w:t>General client procedures</w:t>
      </w:r>
      <w:bookmarkEnd w:id="870"/>
      <w:bookmarkEnd w:id="871"/>
      <w:bookmarkEnd w:id="872"/>
      <w:bookmarkEnd w:id="873"/>
      <w:bookmarkEnd w:id="874"/>
      <w:bookmarkEnd w:id="875"/>
      <w:bookmarkEnd w:id="876"/>
      <w:bookmarkEnd w:id="877"/>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8" w:name="_CR6_3_10_2_2"/>
      <w:bookmarkStart w:id="879" w:name="_Toc20212301"/>
      <w:bookmarkStart w:id="880" w:name="_Toc27731656"/>
      <w:bookmarkStart w:id="881" w:name="_Toc36127434"/>
      <w:bookmarkStart w:id="882" w:name="_Toc45214540"/>
      <w:bookmarkStart w:id="883" w:name="_Toc51937679"/>
      <w:bookmarkStart w:id="884" w:name="_Toc51937988"/>
      <w:bookmarkStart w:id="885" w:name="_Toc92291175"/>
      <w:bookmarkStart w:id="886" w:name="_Toc218773289"/>
      <w:bookmarkEnd w:id="878"/>
      <w:r>
        <w:t>6.3.10.2.2</w:t>
      </w:r>
      <w:r>
        <w:tab/>
        <w:t>Configuration management client procedures</w:t>
      </w:r>
      <w:bookmarkEnd w:id="879"/>
      <w:bookmarkEnd w:id="880"/>
      <w:bookmarkEnd w:id="881"/>
      <w:bookmarkEnd w:id="882"/>
      <w:bookmarkEnd w:id="883"/>
      <w:bookmarkEnd w:id="884"/>
      <w:bookmarkEnd w:id="885"/>
      <w:bookmarkEnd w:id="88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7" w:name="_CR6_3_10_3"/>
      <w:bookmarkStart w:id="888" w:name="_Toc20212302"/>
      <w:bookmarkStart w:id="889" w:name="_Toc27731657"/>
      <w:bookmarkStart w:id="890" w:name="_Toc36127435"/>
      <w:bookmarkStart w:id="891" w:name="_Toc45214541"/>
      <w:bookmarkStart w:id="892" w:name="_Toc51937680"/>
      <w:bookmarkStart w:id="893" w:name="_Toc51937989"/>
      <w:bookmarkStart w:id="894" w:name="_Toc92291176"/>
      <w:bookmarkStart w:id="895" w:name="_Toc218773290"/>
      <w:bookmarkEnd w:id="887"/>
      <w:r>
        <w:t>6.3.10.3</w:t>
      </w:r>
      <w:r>
        <w:tab/>
        <w:t>Configuration management server procedures</w:t>
      </w:r>
      <w:bookmarkEnd w:id="888"/>
      <w:bookmarkEnd w:id="889"/>
      <w:bookmarkEnd w:id="890"/>
      <w:bookmarkEnd w:id="891"/>
      <w:bookmarkEnd w:id="892"/>
      <w:bookmarkEnd w:id="893"/>
      <w:bookmarkEnd w:id="894"/>
      <w:bookmarkEnd w:id="895"/>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6" w:name="_CR6_3_11"/>
      <w:bookmarkStart w:id="897" w:name="_Toc20212303"/>
      <w:bookmarkStart w:id="898" w:name="_Toc27731658"/>
      <w:bookmarkStart w:id="899" w:name="_Toc36127436"/>
      <w:bookmarkStart w:id="900" w:name="_Toc45214542"/>
      <w:bookmarkStart w:id="901" w:name="_Toc51937681"/>
      <w:bookmarkStart w:id="902" w:name="_Toc51937990"/>
      <w:bookmarkStart w:id="903" w:name="_Toc92291177"/>
      <w:bookmarkStart w:id="904" w:name="_Toc218773291"/>
      <w:bookmarkEnd w:id="896"/>
      <w:r>
        <w:t>6.3.11</w:t>
      </w:r>
      <w:r>
        <w:tab/>
        <w:t>Configuration management document attribute fetching procedure</w:t>
      </w:r>
      <w:bookmarkEnd w:id="897"/>
      <w:bookmarkEnd w:id="898"/>
      <w:bookmarkEnd w:id="899"/>
      <w:bookmarkEnd w:id="900"/>
      <w:bookmarkEnd w:id="901"/>
      <w:bookmarkEnd w:id="902"/>
      <w:bookmarkEnd w:id="903"/>
      <w:bookmarkEnd w:id="904"/>
    </w:p>
    <w:p w14:paraId="74C34343" w14:textId="77777777" w:rsidR="00C367E9" w:rsidRDefault="00C367E9" w:rsidP="00C367E9">
      <w:pPr>
        <w:pStyle w:val="Heading4"/>
      </w:pPr>
      <w:bookmarkStart w:id="905" w:name="_CR6_3_11_1"/>
      <w:bookmarkStart w:id="906" w:name="_Toc20212304"/>
      <w:bookmarkStart w:id="907" w:name="_Toc27731659"/>
      <w:bookmarkStart w:id="908" w:name="_Toc36127437"/>
      <w:bookmarkStart w:id="909" w:name="_Toc45214543"/>
      <w:bookmarkStart w:id="910" w:name="_Toc51937682"/>
      <w:bookmarkStart w:id="911" w:name="_Toc51937991"/>
      <w:bookmarkStart w:id="912" w:name="_Toc92291178"/>
      <w:bookmarkStart w:id="913" w:name="_Toc218773292"/>
      <w:bookmarkEnd w:id="905"/>
      <w:r>
        <w:t>6.3.11.1</w:t>
      </w:r>
      <w:r>
        <w:tab/>
        <w:t>General</w:t>
      </w:r>
      <w:bookmarkEnd w:id="906"/>
      <w:bookmarkEnd w:id="907"/>
      <w:bookmarkEnd w:id="908"/>
      <w:bookmarkEnd w:id="909"/>
      <w:bookmarkEnd w:id="910"/>
      <w:bookmarkEnd w:id="911"/>
      <w:bookmarkEnd w:id="912"/>
      <w:bookmarkEnd w:id="913"/>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4" w:name="_CR6_3_11_2"/>
      <w:bookmarkStart w:id="915" w:name="_Toc20212305"/>
      <w:bookmarkStart w:id="916" w:name="_Toc27731660"/>
      <w:bookmarkStart w:id="917" w:name="_Toc36127438"/>
      <w:bookmarkStart w:id="918" w:name="_Toc45214544"/>
      <w:bookmarkStart w:id="919" w:name="_Toc51937683"/>
      <w:bookmarkStart w:id="920" w:name="_Toc51937992"/>
      <w:bookmarkStart w:id="921" w:name="_Toc92291179"/>
      <w:bookmarkStart w:id="922" w:name="_Toc218773293"/>
      <w:bookmarkEnd w:id="914"/>
      <w:r>
        <w:t>6.3.11.2</w:t>
      </w:r>
      <w:r>
        <w:tab/>
        <w:t>Client procedures</w:t>
      </w:r>
      <w:bookmarkEnd w:id="915"/>
      <w:bookmarkEnd w:id="916"/>
      <w:bookmarkEnd w:id="917"/>
      <w:bookmarkEnd w:id="918"/>
      <w:bookmarkEnd w:id="919"/>
      <w:bookmarkEnd w:id="920"/>
      <w:bookmarkEnd w:id="921"/>
      <w:bookmarkEnd w:id="922"/>
    </w:p>
    <w:p w14:paraId="45C5C281" w14:textId="77777777" w:rsidR="00C367E9" w:rsidRDefault="00C367E9" w:rsidP="00C367E9">
      <w:pPr>
        <w:pStyle w:val="Heading5"/>
      </w:pPr>
      <w:bookmarkStart w:id="923" w:name="_CR6_3_11_2_1"/>
      <w:bookmarkStart w:id="924" w:name="_Toc20212306"/>
      <w:bookmarkStart w:id="925" w:name="_Toc27731661"/>
      <w:bookmarkStart w:id="926" w:name="_Toc36127439"/>
      <w:bookmarkStart w:id="927" w:name="_Toc45214545"/>
      <w:bookmarkStart w:id="928" w:name="_Toc51937684"/>
      <w:bookmarkStart w:id="929" w:name="_Toc51937993"/>
      <w:bookmarkStart w:id="930" w:name="_Toc92291180"/>
      <w:bookmarkStart w:id="931" w:name="_Toc218773294"/>
      <w:bookmarkEnd w:id="923"/>
      <w:r>
        <w:t>6.3.11.2.1</w:t>
      </w:r>
      <w:r>
        <w:tab/>
        <w:t>General client procedures</w:t>
      </w:r>
      <w:bookmarkEnd w:id="924"/>
      <w:bookmarkEnd w:id="925"/>
      <w:bookmarkEnd w:id="926"/>
      <w:bookmarkEnd w:id="927"/>
      <w:bookmarkEnd w:id="928"/>
      <w:bookmarkEnd w:id="929"/>
      <w:bookmarkEnd w:id="930"/>
      <w:bookmarkEnd w:id="93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2" w:name="_CR6_3_11_2_2"/>
      <w:bookmarkStart w:id="933" w:name="_Toc20212307"/>
      <w:bookmarkStart w:id="934" w:name="_Toc27731662"/>
      <w:bookmarkStart w:id="935" w:name="_Toc36127440"/>
      <w:bookmarkStart w:id="936" w:name="_Toc45214546"/>
      <w:bookmarkStart w:id="937" w:name="_Toc51937685"/>
      <w:bookmarkStart w:id="938" w:name="_Toc51937994"/>
      <w:bookmarkStart w:id="939" w:name="_Toc92291181"/>
      <w:bookmarkStart w:id="940" w:name="_Toc218773295"/>
      <w:bookmarkEnd w:id="932"/>
      <w:r>
        <w:t>6.3.11.2.2</w:t>
      </w:r>
      <w:r>
        <w:tab/>
        <w:t>Configuration management client procedures</w:t>
      </w:r>
      <w:bookmarkEnd w:id="933"/>
      <w:bookmarkEnd w:id="934"/>
      <w:bookmarkEnd w:id="935"/>
      <w:bookmarkEnd w:id="936"/>
      <w:bookmarkEnd w:id="937"/>
      <w:bookmarkEnd w:id="938"/>
      <w:bookmarkEnd w:id="939"/>
      <w:bookmarkEnd w:id="94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1" w:name="_CR6_3_11_2_3"/>
      <w:bookmarkStart w:id="942" w:name="_Toc20212308"/>
      <w:bookmarkStart w:id="943" w:name="_Toc27731663"/>
      <w:bookmarkStart w:id="944" w:name="_Toc36127441"/>
      <w:bookmarkStart w:id="945" w:name="_Toc45214547"/>
      <w:bookmarkStart w:id="946" w:name="_Toc51937686"/>
      <w:bookmarkStart w:id="947" w:name="_Toc51937995"/>
      <w:bookmarkStart w:id="948" w:name="_Toc92291182"/>
      <w:bookmarkStart w:id="949" w:name="_Toc218773296"/>
      <w:bookmarkEnd w:id="941"/>
      <w:r>
        <w:t>6.3.11.2.3</w:t>
      </w:r>
      <w:r>
        <w:tab/>
        <w:t>MCS server procedures</w:t>
      </w:r>
      <w:bookmarkEnd w:id="942"/>
      <w:bookmarkEnd w:id="943"/>
      <w:bookmarkEnd w:id="944"/>
      <w:bookmarkEnd w:id="945"/>
      <w:bookmarkEnd w:id="946"/>
      <w:bookmarkEnd w:id="947"/>
      <w:bookmarkEnd w:id="948"/>
      <w:bookmarkEnd w:id="949"/>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0" w:name="_CR6_3_11_3"/>
      <w:bookmarkStart w:id="951" w:name="_Toc20212309"/>
      <w:bookmarkStart w:id="952" w:name="_Toc27731664"/>
      <w:bookmarkStart w:id="953" w:name="_Toc36127442"/>
      <w:bookmarkStart w:id="954" w:name="_Toc45214548"/>
      <w:bookmarkStart w:id="955" w:name="_Toc51937687"/>
      <w:bookmarkStart w:id="956" w:name="_Toc51937996"/>
      <w:bookmarkStart w:id="957" w:name="_Toc92291183"/>
      <w:bookmarkStart w:id="958" w:name="_Toc218773297"/>
      <w:bookmarkEnd w:id="950"/>
      <w:r>
        <w:t>6.3.11.3</w:t>
      </w:r>
      <w:r>
        <w:tab/>
        <w:t>Configuration management server procedures</w:t>
      </w:r>
      <w:bookmarkEnd w:id="951"/>
      <w:bookmarkEnd w:id="952"/>
      <w:bookmarkEnd w:id="953"/>
      <w:bookmarkEnd w:id="954"/>
      <w:bookmarkEnd w:id="955"/>
      <w:bookmarkEnd w:id="956"/>
      <w:bookmarkEnd w:id="957"/>
      <w:bookmarkEnd w:id="958"/>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9" w:name="_CR6_3_12"/>
      <w:bookmarkStart w:id="960" w:name="_Toc20212310"/>
      <w:bookmarkStart w:id="961" w:name="_Toc27731665"/>
      <w:bookmarkStart w:id="962" w:name="_Toc36127443"/>
      <w:bookmarkStart w:id="963" w:name="_Toc45214549"/>
      <w:bookmarkStart w:id="964" w:name="_Toc51937688"/>
      <w:bookmarkStart w:id="965" w:name="_Toc51937997"/>
      <w:bookmarkStart w:id="966" w:name="_Toc92291184"/>
      <w:bookmarkStart w:id="967" w:name="_Toc218773298"/>
      <w:bookmarkEnd w:id="959"/>
      <w:r>
        <w:lastRenderedPageBreak/>
        <w:t>6.3.12</w:t>
      </w:r>
      <w:r>
        <w:tab/>
        <w:t>Configuration management document namespace binding fetching procedure</w:t>
      </w:r>
      <w:bookmarkEnd w:id="960"/>
      <w:bookmarkEnd w:id="961"/>
      <w:bookmarkEnd w:id="962"/>
      <w:bookmarkEnd w:id="963"/>
      <w:bookmarkEnd w:id="964"/>
      <w:bookmarkEnd w:id="965"/>
      <w:bookmarkEnd w:id="966"/>
      <w:bookmarkEnd w:id="967"/>
    </w:p>
    <w:p w14:paraId="27D90987" w14:textId="77777777" w:rsidR="00C367E9" w:rsidRDefault="00C367E9" w:rsidP="00C367E9">
      <w:pPr>
        <w:pStyle w:val="Heading4"/>
      </w:pPr>
      <w:bookmarkStart w:id="968" w:name="_CR6_3_12_1"/>
      <w:bookmarkStart w:id="969" w:name="_Toc20212311"/>
      <w:bookmarkStart w:id="970" w:name="_Toc27731666"/>
      <w:bookmarkStart w:id="971" w:name="_Toc36127444"/>
      <w:bookmarkStart w:id="972" w:name="_Toc45214550"/>
      <w:bookmarkStart w:id="973" w:name="_Toc51937689"/>
      <w:bookmarkStart w:id="974" w:name="_Toc51937998"/>
      <w:bookmarkStart w:id="975" w:name="_Toc92291185"/>
      <w:bookmarkStart w:id="976" w:name="_Toc218773299"/>
      <w:bookmarkEnd w:id="968"/>
      <w:r>
        <w:t>6.3.12.1</w:t>
      </w:r>
      <w:r>
        <w:tab/>
        <w:t>General</w:t>
      </w:r>
      <w:bookmarkEnd w:id="969"/>
      <w:bookmarkEnd w:id="970"/>
      <w:bookmarkEnd w:id="971"/>
      <w:bookmarkEnd w:id="972"/>
      <w:bookmarkEnd w:id="973"/>
      <w:bookmarkEnd w:id="974"/>
      <w:bookmarkEnd w:id="975"/>
      <w:bookmarkEnd w:id="97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7" w:name="_CR6_3_12_2"/>
      <w:bookmarkStart w:id="978" w:name="_Toc20212312"/>
      <w:bookmarkStart w:id="979" w:name="_Toc27731667"/>
      <w:bookmarkStart w:id="980" w:name="_Toc36127445"/>
      <w:bookmarkStart w:id="981" w:name="_Toc45214551"/>
      <w:bookmarkStart w:id="982" w:name="_Toc51937690"/>
      <w:bookmarkStart w:id="983" w:name="_Toc51937999"/>
      <w:bookmarkStart w:id="984" w:name="_Toc92291186"/>
      <w:bookmarkStart w:id="985" w:name="_Toc218773300"/>
      <w:bookmarkEnd w:id="977"/>
      <w:r>
        <w:t>6.3.12.2</w:t>
      </w:r>
      <w:r>
        <w:tab/>
        <w:t>Client procedures</w:t>
      </w:r>
      <w:bookmarkEnd w:id="978"/>
      <w:bookmarkEnd w:id="979"/>
      <w:bookmarkEnd w:id="980"/>
      <w:bookmarkEnd w:id="981"/>
      <w:bookmarkEnd w:id="982"/>
      <w:bookmarkEnd w:id="983"/>
      <w:bookmarkEnd w:id="984"/>
      <w:bookmarkEnd w:id="985"/>
    </w:p>
    <w:p w14:paraId="36434762" w14:textId="77777777" w:rsidR="00C367E9" w:rsidRDefault="00C367E9" w:rsidP="00C367E9">
      <w:pPr>
        <w:pStyle w:val="Heading5"/>
      </w:pPr>
      <w:bookmarkStart w:id="986" w:name="_CR6_3_12_2_1"/>
      <w:bookmarkStart w:id="987" w:name="_Toc20212313"/>
      <w:bookmarkStart w:id="988" w:name="_Toc27731668"/>
      <w:bookmarkStart w:id="989" w:name="_Toc36127446"/>
      <w:bookmarkStart w:id="990" w:name="_Toc45214552"/>
      <w:bookmarkStart w:id="991" w:name="_Toc51937691"/>
      <w:bookmarkStart w:id="992" w:name="_Toc51938000"/>
      <w:bookmarkStart w:id="993" w:name="_Toc92291187"/>
      <w:bookmarkStart w:id="994" w:name="_Toc218773301"/>
      <w:bookmarkEnd w:id="986"/>
      <w:r>
        <w:t>6.3.12.2.1</w:t>
      </w:r>
      <w:r>
        <w:tab/>
        <w:t>General client procedures</w:t>
      </w:r>
      <w:bookmarkEnd w:id="987"/>
      <w:bookmarkEnd w:id="988"/>
      <w:bookmarkEnd w:id="989"/>
      <w:bookmarkEnd w:id="990"/>
      <w:bookmarkEnd w:id="991"/>
      <w:bookmarkEnd w:id="992"/>
      <w:bookmarkEnd w:id="993"/>
      <w:bookmarkEnd w:id="994"/>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5" w:name="_CR6_3_12_2_2"/>
      <w:bookmarkStart w:id="996" w:name="_Toc20212314"/>
      <w:bookmarkStart w:id="997" w:name="_Toc27731669"/>
      <w:bookmarkStart w:id="998" w:name="_Toc36127447"/>
      <w:bookmarkStart w:id="999" w:name="_Toc45214553"/>
      <w:bookmarkStart w:id="1000" w:name="_Toc51937692"/>
      <w:bookmarkStart w:id="1001" w:name="_Toc51938001"/>
      <w:bookmarkStart w:id="1002" w:name="_Toc92291188"/>
      <w:bookmarkStart w:id="1003" w:name="_Toc218773302"/>
      <w:bookmarkEnd w:id="995"/>
      <w:r>
        <w:t>6.3.12.2.2</w:t>
      </w:r>
      <w:r>
        <w:tab/>
        <w:t>Configuration management client procedures</w:t>
      </w:r>
      <w:bookmarkEnd w:id="996"/>
      <w:bookmarkEnd w:id="997"/>
      <w:bookmarkEnd w:id="998"/>
      <w:bookmarkEnd w:id="999"/>
      <w:bookmarkEnd w:id="1000"/>
      <w:bookmarkEnd w:id="1001"/>
      <w:bookmarkEnd w:id="1002"/>
      <w:bookmarkEnd w:id="1003"/>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4" w:name="_CR6_3_12_2_3"/>
      <w:bookmarkStart w:id="1005" w:name="_Toc20212315"/>
      <w:bookmarkStart w:id="1006" w:name="_Toc27731670"/>
      <w:bookmarkStart w:id="1007" w:name="_Toc36127448"/>
      <w:bookmarkStart w:id="1008" w:name="_Toc45214554"/>
      <w:bookmarkStart w:id="1009" w:name="_Toc51937693"/>
      <w:bookmarkStart w:id="1010" w:name="_Toc51938002"/>
      <w:bookmarkStart w:id="1011" w:name="_Toc92291189"/>
      <w:bookmarkStart w:id="1012" w:name="_Toc218773303"/>
      <w:bookmarkEnd w:id="1004"/>
      <w:r>
        <w:t>6.3.12.2.3</w:t>
      </w:r>
      <w:r>
        <w:tab/>
        <w:t>MCS server procedures</w:t>
      </w:r>
      <w:bookmarkEnd w:id="1005"/>
      <w:bookmarkEnd w:id="1006"/>
      <w:bookmarkEnd w:id="1007"/>
      <w:bookmarkEnd w:id="1008"/>
      <w:bookmarkEnd w:id="1009"/>
      <w:bookmarkEnd w:id="1010"/>
      <w:bookmarkEnd w:id="1011"/>
      <w:bookmarkEnd w:id="1012"/>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3" w:name="_CR6_3_12_3"/>
      <w:bookmarkStart w:id="1014" w:name="_Toc20212316"/>
      <w:bookmarkStart w:id="1015" w:name="_Toc27731671"/>
      <w:bookmarkStart w:id="1016" w:name="_Toc36127449"/>
      <w:bookmarkStart w:id="1017" w:name="_Toc45214555"/>
      <w:bookmarkStart w:id="1018" w:name="_Toc51937694"/>
      <w:bookmarkStart w:id="1019" w:name="_Toc51938003"/>
      <w:bookmarkStart w:id="1020" w:name="_Toc92291190"/>
      <w:bookmarkStart w:id="1021" w:name="_Toc218773304"/>
      <w:bookmarkEnd w:id="1013"/>
      <w:r>
        <w:t>6.3.12.3</w:t>
      </w:r>
      <w:r>
        <w:tab/>
        <w:t>Configuration management server procedures</w:t>
      </w:r>
      <w:bookmarkEnd w:id="1014"/>
      <w:bookmarkEnd w:id="1015"/>
      <w:bookmarkEnd w:id="1016"/>
      <w:bookmarkEnd w:id="1017"/>
      <w:bookmarkEnd w:id="1018"/>
      <w:bookmarkEnd w:id="1019"/>
      <w:bookmarkEnd w:id="1020"/>
      <w:bookmarkEnd w:id="102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2" w:name="_CR6_3_13"/>
      <w:bookmarkStart w:id="1023" w:name="_Toc20212317"/>
      <w:bookmarkStart w:id="1024" w:name="_Toc27731672"/>
      <w:bookmarkStart w:id="1025" w:name="_Toc36127450"/>
      <w:bookmarkStart w:id="1026" w:name="_Toc45214556"/>
      <w:bookmarkStart w:id="1027" w:name="_Toc51937695"/>
      <w:bookmarkStart w:id="1028" w:name="_Toc51938004"/>
      <w:bookmarkStart w:id="1029" w:name="_Toc92291191"/>
      <w:bookmarkStart w:id="1030" w:name="_Toc218773305"/>
      <w:bookmarkEnd w:id="1022"/>
      <w:r>
        <w:t>6.3.13</w:t>
      </w:r>
      <w:r>
        <w:tab/>
        <w:t>Configuration management subscription and notification procedure</w:t>
      </w:r>
      <w:bookmarkEnd w:id="1023"/>
      <w:bookmarkEnd w:id="1024"/>
      <w:bookmarkEnd w:id="1025"/>
      <w:bookmarkEnd w:id="1026"/>
      <w:bookmarkEnd w:id="1027"/>
      <w:bookmarkEnd w:id="1028"/>
      <w:bookmarkEnd w:id="1029"/>
      <w:bookmarkEnd w:id="1030"/>
    </w:p>
    <w:p w14:paraId="4F58B428" w14:textId="77777777" w:rsidR="00C367E9" w:rsidRDefault="00C367E9" w:rsidP="00C367E9">
      <w:pPr>
        <w:pStyle w:val="Heading4"/>
      </w:pPr>
      <w:bookmarkStart w:id="1031" w:name="_CR6_3_13_1"/>
      <w:bookmarkStart w:id="1032" w:name="_Toc20212318"/>
      <w:bookmarkStart w:id="1033" w:name="_Toc27731673"/>
      <w:bookmarkStart w:id="1034" w:name="_Toc36127451"/>
      <w:bookmarkStart w:id="1035" w:name="_Toc45214557"/>
      <w:bookmarkStart w:id="1036" w:name="_Toc51937696"/>
      <w:bookmarkStart w:id="1037" w:name="_Toc51938005"/>
      <w:bookmarkStart w:id="1038" w:name="_Toc92291192"/>
      <w:bookmarkStart w:id="1039" w:name="_Toc218773306"/>
      <w:bookmarkEnd w:id="1031"/>
      <w:r>
        <w:t>6.3.13.1</w:t>
      </w:r>
      <w:r>
        <w:tab/>
        <w:t>General</w:t>
      </w:r>
      <w:bookmarkEnd w:id="1032"/>
      <w:bookmarkEnd w:id="1033"/>
      <w:bookmarkEnd w:id="1034"/>
      <w:bookmarkEnd w:id="1035"/>
      <w:bookmarkEnd w:id="1036"/>
      <w:bookmarkEnd w:id="1037"/>
      <w:bookmarkEnd w:id="1038"/>
      <w:bookmarkEnd w:id="1039"/>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0" w:name="_CR6_3_13_2"/>
      <w:bookmarkStart w:id="1041" w:name="_Toc20212319"/>
      <w:bookmarkStart w:id="1042" w:name="_Toc27731674"/>
      <w:bookmarkStart w:id="1043" w:name="_Toc36127452"/>
      <w:bookmarkStart w:id="1044" w:name="_Toc45214558"/>
      <w:bookmarkStart w:id="1045" w:name="_Toc51937697"/>
      <w:bookmarkStart w:id="1046" w:name="_Toc51938006"/>
      <w:bookmarkStart w:id="1047" w:name="_Toc92291193"/>
      <w:bookmarkStart w:id="1048" w:name="_Toc218773307"/>
      <w:bookmarkEnd w:id="1040"/>
      <w:r>
        <w:t>6.3.13.2</w:t>
      </w:r>
      <w:r>
        <w:tab/>
        <w:t>Client procedures</w:t>
      </w:r>
      <w:bookmarkEnd w:id="1041"/>
      <w:bookmarkEnd w:id="1042"/>
      <w:bookmarkEnd w:id="1043"/>
      <w:bookmarkEnd w:id="1044"/>
      <w:bookmarkEnd w:id="1045"/>
      <w:bookmarkEnd w:id="1046"/>
      <w:bookmarkEnd w:id="1047"/>
      <w:bookmarkEnd w:id="1048"/>
    </w:p>
    <w:p w14:paraId="06AD19FB" w14:textId="77777777" w:rsidR="00C367E9" w:rsidRPr="00986001" w:rsidRDefault="00C367E9" w:rsidP="00C367E9">
      <w:pPr>
        <w:pStyle w:val="Heading5"/>
      </w:pPr>
      <w:bookmarkStart w:id="1049" w:name="_CR6_3_13_2_1"/>
      <w:bookmarkStart w:id="1050" w:name="_Toc20212320"/>
      <w:bookmarkStart w:id="1051" w:name="_Toc27731675"/>
      <w:bookmarkStart w:id="1052" w:name="_Toc36127453"/>
      <w:bookmarkStart w:id="1053" w:name="_Toc45214559"/>
      <w:bookmarkStart w:id="1054" w:name="_Toc51937698"/>
      <w:bookmarkStart w:id="1055" w:name="_Toc51938007"/>
      <w:bookmarkStart w:id="1056" w:name="_Toc92291194"/>
      <w:bookmarkStart w:id="1057" w:name="_Toc218773308"/>
      <w:bookmarkEnd w:id="1049"/>
      <w:r w:rsidRPr="00986001">
        <w:t>6.3.</w:t>
      </w:r>
      <w:r>
        <w:t>13</w:t>
      </w:r>
      <w:r w:rsidRPr="00986001">
        <w:t>.2.1</w:t>
      </w:r>
      <w:r w:rsidRPr="00986001">
        <w:tab/>
        <w:t xml:space="preserve">General client </w:t>
      </w:r>
      <w:r>
        <w:t xml:space="preserve">(GC) </w:t>
      </w:r>
      <w:r w:rsidRPr="00986001">
        <w:t>procedures</w:t>
      </w:r>
      <w:bookmarkEnd w:id="1050"/>
      <w:bookmarkEnd w:id="1051"/>
      <w:bookmarkEnd w:id="1052"/>
      <w:bookmarkEnd w:id="1053"/>
      <w:bookmarkEnd w:id="1054"/>
      <w:bookmarkEnd w:id="1055"/>
      <w:bookmarkEnd w:id="1056"/>
      <w:bookmarkEnd w:id="1057"/>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8" w:name="_CR6_3_13_2_2"/>
      <w:bookmarkStart w:id="1059" w:name="_Toc20212321"/>
      <w:bookmarkStart w:id="1060" w:name="_Toc27731676"/>
      <w:bookmarkStart w:id="1061" w:name="_Toc36127454"/>
      <w:bookmarkStart w:id="1062" w:name="_Toc45214560"/>
      <w:bookmarkStart w:id="1063" w:name="_Toc51937699"/>
      <w:bookmarkStart w:id="1064" w:name="_Toc51938008"/>
      <w:bookmarkStart w:id="1065" w:name="_Toc92291195"/>
      <w:bookmarkStart w:id="1066" w:name="_Toc218773309"/>
      <w:bookmarkEnd w:id="1058"/>
      <w:r w:rsidRPr="00986001">
        <w:t>6.3.</w:t>
      </w:r>
      <w:r>
        <w:t>13</w:t>
      </w:r>
      <w:r w:rsidRPr="00986001">
        <w:t>.2.2</w:t>
      </w:r>
      <w:r w:rsidRPr="00986001">
        <w:tab/>
      </w:r>
      <w:r>
        <w:t>Configuration</w:t>
      </w:r>
      <w:r w:rsidRPr="00986001">
        <w:t xml:space="preserve"> management client procedures</w:t>
      </w:r>
      <w:bookmarkEnd w:id="1059"/>
      <w:bookmarkEnd w:id="1060"/>
      <w:bookmarkEnd w:id="1061"/>
      <w:bookmarkEnd w:id="1062"/>
      <w:bookmarkEnd w:id="1063"/>
      <w:bookmarkEnd w:id="1064"/>
      <w:bookmarkEnd w:id="1065"/>
      <w:bookmarkEnd w:id="106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7" w:name="_CR6_3_13_2_3"/>
      <w:bookmarkStart w:id="1068" w:name="_Toc20212322"/>
      <w:bookmarkStart w:id="1069" w:name="_Toc27731677"/>
      <w:bookmarkStart w:id="1070" w:name="_Toc36127455"/>
      <w:bookmarkStart w:id="1071" w:name="_Toc45214561"/>
      <w:bookmarkStart w:id="1072" w:name="_Toc51937700"/>
      <w:bookmarkStart w:id="1073" w:name="_Toc51938009"/>
      <w:bookmarkStart w:id="1074" w:name="_Toc92291196"/>
      <w:bookmarkStart w:id="1075" w:name="_Toc218773310"/>
      <w:bookmarkEnd w:id="1067"/>
      <w:r w:rsidRPr="00986001">
        <w:t>6.3.</w:t>
      </w:r>
      <w:r>
        <w:t>13</w:t>
      </w:r>
      <w:r w:rsidRPr="00986001">
        <w:t>.2.3</w:t>
      </w:r>
      <w:r w:rsidRPr="00986001">
        <w:tab/>
      </w:r>
      <w:r>
        <w:t>MCS</w:t>
      </w:r>
      <w:r w:rsidRPr="00986001">
        <w:t xml:space="preserve"> server procedures</w:t>
      </w:r>
      <w:bookmarkEnd w:id="1068"/>
      <w:bookmarkEnd w:id="1069"/>
      <w:bookmarkEnd w:id="1070"/>
      <w:bookmarkEnd w:id="1071"/>
      <w:bookmarkEnd w:id="1072"/>
      <w:bookmarkEnd w:id="1073"/>
      <w:bookmarkEnd w:id="1074"/>
      <w:bookmarkEnd w:id="1075"/>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6" w:name="_CR6_3_13_3"/>
      <w:bookmarkStart w:id="1077" w:name="_Toc20212323"/>
      <w:bookmarkStart w:id="1078" w:name="_Toc27731678"/>
      <w:bookmarkStart w:id="1079" w:name="_Toc36127456"/>
      <w:bookmarkStart w:id="1080" w:name="_Toc45214562"/>
      <w:bookmarkStart w:id="1081" w:name="_Toc51937701"/>
      <w:bookmarkStart w:id="1082" w:name="_Toc51938010"/>
      <w:bookmarkStart w:id="1083" w:name="_Toc92291197"/>
      <w:bookmarkStart w:id="1084" w:name="_Toc218773311"/>
      <w:bookmarkEnd w:id="1076"/>
      <w:r w:rsidRPr="00986001">
        <w:t>6.3.</w:t>
      </w:r>
      <w:r>
        <w:t>13</w:t>
      </w:r>
      <w:r w:rsidRPr="00986001">
        <w:t>.3</w:t>
      </w:r>
      <w:r w:rsidRPr="00986001">
        <w:tab/>
      </w:r>
      <w:r>
        <w:t>Configuration</w:t>
      </w:r>
      <w:r w:rsidRPr="00986001">
        <w:t xml:space="preserve"> management server procedures</w:t>
      </w:r>
      <w:bookmarkEnd w:id="1077"/>
      <w:bookmarkEnd w:id="1078"/>
      <w:bookmarkEnd w:id="1079"/>
      <w:bookmarkEnd w:id="1080"/>
      <w:bookmarkEnd w:id="1081"/>
      <w:bookmarkEnd w:id="1082"/>
      <w:bookmarkEnd w:id="1083"/>
      <w:bookmarkEnd w:id="1084"/>
    </w:p>
    <w:p w14:paraId="19AA3CD5" w14:textId="77777777" w:rsidR="00C367E9" w:rsidRDefault="00C367E9" w:rsidP="00C367E9">
      <w:pPr>
        <w:pStyle w:val="Heading5"/>
      </w:pPr>
      <w:bookmarkStart w:id="1085" w:name="_CR6_3_13_3_1"/>
      <w:bookmarkStart w:id="1086" w:name="_Toc20212324"/>
      <w:bookmarkStart w:id="1087" w:name="_Toc27731679"/>
      <w:bookmarkStart w:id="1088" w:name="_Toc36127457"/>
      <w:bookmarkStart w:id="1089" w:name="_Toc45214563"/>
      <w:bookmarkStart w:id="1090" w:name="_Toc51937702"/>
      <w:bookmarkStart w:id="1091" w:name="_Toc51938011"/>
      <w:bookmarkStart w:id="1092" w:name="_Toc92291198"/>
      <w:bookmarkStart w:id="1093" w:name="_Toc218773312"/>
      <w:bookmarkEnd w:id="1085"/>
      <w:r>
        <w:t>6.3.13.3.1</w:t>
      </w:r>
      <w:r>
        <w:tab/>
        <w:t>General</w:t>
      </w:r>
      <w:bookmarkEnd w:id="1086"/>
      <w:bookmarkEnd w:id="1087"/>
      <w:bookmarkEnd w:id="1088"/>
      <w:bookmarkEnd w:id="1089"/>
      <w:bookmarkEnd w:id="1090"/>
      <w:bookmarkEnd w:id="1091"/>
      <w:bookmarkEnd w:id="1092"/>
      <w:bookmarkEnd w:id="1093"/>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4" w:name="_CR6_3_13_3_2"/>
      <w:bookmarkStart w:id="1095" w:name="_Toc20212325"/>
      <w:bookmarkStart w:id="1096" w:name="_Toc27731680"/>
      <w:bookmarkStart w:id="1097" w:name="_Toc36127458"/>
      <w:bookmarkStart w:id="1098" w:name="_Toc45214564"/>
      <w:bookmarkStart w:id="1099" w:name="_Toc51937703"/>
      <w:bookmarkStart w:id="1100" w:name="_Toc51938012"/>
      <w:bookmarkStart w:id="1101" w:name="_Toc92291199"/>
      <w:bookmarkStart w:id="1102" w:name="_Toc218773313"/>
      <w:bookmarkEnd w:id="1094"/>
      <w:r>
        <w:t>6.3.13.3.2</w:t>
      </w:r>
      <w:r>
        <w:tab/>
        <w:t>Procedures for CMS</w:t>
      </w:r>
      <w:r w:rsidRPr="0073469F">
        <w:t xml:space="preserve"> </w:t>
      </w:r>
      <w:r>
        <w:t>performing the subscription function</w:t>
      </w:r>
      <w:bookmarkEnd w:id="1095"/>
      <w:bookmarkEnd w:id="1096"/>
      <w:bookmarkEnd w:id="1097"/>
      <w:bookmarkEnd w:id="1098"/>
      <w:bookmarkEnd w:id="1099"/>
      <w:bookmarkEnd w:id="1100"/>
      <w:bookmarkEnd w:id="1101"/>
      <w:bookmarkEnd w:id="1102"/>
    </w:p>
    <w:p w14:paraId="373DA573" w14:textId="77777777" w:rsidR="00C367E9" w:rsidRPr="006A63F0" w:rsidRDefault="00C367E9" w:rsidP="00C367E9">
      <w:pPr>
        <w:pStyle w:val="Heading6"/>
      </w:pPr>
      <w:bookmarkStart w:id="1103" w:name="_CR6_3_13_3_2_1"/>
      <w:bookmarkStart w:id="1104" w:name="_Toc20212326"/>
      <w:bookmarkStart w:id="1105" w:name="_Toc27731681"/>
      <w:bookmarkStart w:id="1106" w:name="_Toc36127459"/>
      <w:bookmarkStart w:id="1107" w:name="_Toc45214565"/>
      <w:bookmarkStart w:id="1108" w:name="_Toc51937704"/>
      <w:bookmarkStart w:id="1109" w:name="_Toc51938013"/>
      <w:bookmarkStart w:id="1110" w:name="_Toc92291200"/>
      <w:bookmarkStart w:id="1111" w:name="_Toc218773314"/>
      <w:bookmarkEnd w:id="1103"/>
      <w:r>
        <w:t>6.3.13.3.2.1</w:t>
      </w:r>
      <w:r>
        <w:tab/>
        <w:t>General</w:t>
      </w:r>
      <w:bookmarkEnd w:id="1104"/>
      <w:bookmarkEnd w:id="1105"/>
      <w:bookmarkEnd w:id="1106"/>
      <w:bookmarkEnd w:id="1107"/>
      <w:bookmarkEnd w:id="1108"/>
      <w:bookmarkEnd w:id="1109"/>
      <w:bookmarkEnd w:id="1110"/>
      <w:bookmarkEnd w:id="111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2" w:name="_CR6_3_13_3_2_2"/>
      <w:bookmarkStart w:id="1113" w:name="_Toc20212327"/>
      <w:bookmarkStart w:id="1114" w:name="_Toc27731682"/>
      <w:bookmarkStart w:id="1115" w:name="_Toc36127460"/>
      <w:bookmarkStart w:id="1116" w:name="_Toc45214566"/>
      <w:bookmarkStart w:id="1117" w:name="_Toc51937705"/>
      <w:bookmarkStart w:id="1118" w:name="_Toc51938014"/>
      <w:bookmarkStart w:id="1119" w:name="_Toc92291201"/>
      <w:bookmarkStart w:id="1120" w:name="_Toc218773315"/>
      <w:bookmarkEnd w:id="1112"/>
      <w:r>
        <w:t>6.3.13.3.2.2</w:t>
      </w:r>
      <w:r>
        <w:tab/>
        <w:t>CMC originated subscription proxy procedure</w:t>
      </w:r>
      <w:bookmarkEnd w:id="1113"/>
      <w:bookmarkEnd w:id="1114"/>
      <w:bookmarkEnd w:id="1115"/>
      <w:bookmarkEnd w:id="1116"/>
      <w:bookmarkEnd w:id="1117"/>
      <w:bookmarkEnd w:id="1118"/>
      <w:bookmarkEnd w:id="1119"/>
      <w:bookmarkEnd w:id="112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1" w:name="_CR6_3_13_3_2_3"/>
      <w:bookmarkStart w:id="1122" w:name="_Toc20212328"/>
      <w:bookmarkStart w:id="1123" w:name="_Toc27731683"/>
      <w:bookmarkStart w:id="1124" w:name="_Toc36127461"/>
      <w:bookmarkStart w:id="1125" w:name="_Toc45214567"/>
      <w:bookmarkStart w:id="1126" w:name="_Toc51937706"/>
      <w:bookmarkStart w:id="1127" w:name="_Toc51938015"/>
      <w:bookmarkStart w:id="1128" w:name="_Toc92291202"/>
      <w:bookmarkStart w:id="1129" w:name="_Toc218773316"/>
      <w:bookmarkEnd w:id="1121"/>
      <w:r>
        <w:t>6.3.13.3.2.3</w:t>
      </w:r>
      <w:r>
        <w:tab/>
        <w:t>CMC originated subscription procedure</w:t>
      </w:r>
      <w:bookmarkEnd w:id="1122"/>
      <w:bookmarkEnd w:id="1123"/>
      <w:bookmarkEnd w:id="1124"/>
      <w:bookmarkEnd w:id="1125"/>
      <w:bookmarkEnd w:id="1126"/>
      <w:bookmarkEnd w:id="1127"/>
      <w:bookmarkEnd w:id="1128"/>
      <w:bookmarkEnd w:id="1129"/>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0" w:name="_CR6_3_13_3_2_4"/>
      <w:bookmarkStart w:id="1131" w:name="_Toc20212329"/>
      <w:bookmarkStart w:id="1132" w:name="_Toc27731684"/>
      <w:bookmarkStart w:id="1133" w:name="_Toc36127462"/>
      <w:bookmarkStart w:id="1134" w:name="_Toc45214568"/>
      <w:bookmarkStart w:id="1135" w:name="_Toc51937707"/>
      <w:bookmarkStart w:id="1136" w:name="_Toc51938016"/>
      <w:bookmarkStart w:id="1137" w:name="_Toc92291203"/>
      <w:bookmarkStart w:id="1138" w:name="_Toc218773317"/>
      <w:bookmarkEnd w:id="1130"/>
      <w:r>
        <w:t>6.3.13.3.2.4</w:t>
      </w:r>
      <w:r>
        <w:tab/>
        <w:t>MCS server originated subscription procedure</w:t>
      </w:r>
      <w:bookmarkEnd w:id="1131"/>
      <w:bookmarkEnd w:id="1132"/>
      <w:bookmarkEnd w:id="1133"/>
      <w:bookmarkEnd w:id="1134"/>
      <w:bookmarkEnd w:id="1135"/>
      <w:bookmarkEnd w:id="1136"/>
      <w:bookmarkEnd w:id="1137"/>
      <w:bookmarkEnd w:id="113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39" w:name="_CR7"/>
      <w:bookmarkStart w:id="1140" w:name="_Toc20212330"/>
      <w:bookmarkStart w:id="1141" w:name="_Toc27731685"/>
      <w:bookmarkStart w:id="1142" w:name="_Toc36127463"/>
      <w:bookmarkStart w:id="1143" w:name="_Toc45214569"/>
      <w:bookmarkStart w:id="1144" w:name="_Toc51937708"/>
      <w:bookmarkStart w:id="1145" w:name="_Toc51938017"/>
      <w:bookmarkStart w:id="1146" w:name="_Toc92291204"/>
      <w:bookmarkStart w:id="1147" w:name="historyclause"/>
      <w:bookmarkStart w:id="1148" w:name="_Toc218773318"/>
      <w:bookmarkEnd w:id="1139"/>
      <w:r w:rsidRPr="00986001">
        <w:lastRenderedPageBreak/>
        <w:t>7</w:t>
      </w:r>
      <w:r w:rsidRPr="00986001">
        <w:tab/>
      </w:r>
      <w:r>
        <w:t>Common configuration management documents</w:t>
      </w:r>
      <w:bookmarkEnd w:id="1140"/>
      <w:bookmarkEnd w:id="1141"/>
      <w:bookmarkEnd w:id="1142"/>
      <w:bookmarkEnd w:id="1143"/>
      <w:bookmarkEnd w:id="1144"/>
      <w:bookmarkEnd w:id="1145"/>
      <w:bookmarkEnd w:id="1146"/>
      <w:bookmarkEnd w:id="1148"/>
    </w:p>
    <w:p w14:paraId="28C453F4" w14:textId="77777777" w:rsidR="00C367E9" w:rsidRPr="00986001" w:rsidRDefault="00C367E9" w:rsidP="00C367E9">
      <w:pPr>
        <w:pStyle w:val="Heading2"/>
      </w:pPr>
      <w:bookmarkStart w:id="1149" w:name="_CR7_1"/>
      <w:bookmarkStart w:id="1150" w:name="_Toc20212331"/>
      <w:bookmarkStart w:id="1151" w:name="_Toc27731686"/>
      <w:bookmarkStart w:id="1152" w:name="_Toc36127464"/>
      <w:bookmarkStart w:id="1153" w:name="_Toc45214570"/>
      <w:bookmarkStart w:id="1154" w:name="_Toc51937709"/>
      <w:bookmarkStart w:id="1155" w:name="_Toc51938018"/>
      <w:bookmarkStart w:id="1156" w:name="_Toc92291205"/>
      <w:bookmarkStart w:id="1157" w:name="_Toc218773319"/>
      <w:bookmarkEnd w:id="1149"/>
      <w:r w:rsidRPr="00986001">
        <w:t>7.1</w:t>
      </w:r>
      <w:r w:rsidRPr="00986001">
        <w:tab/>
        <w:t>Introduction</w:t>
      </w:r>
      <w:bookmarkEnd w:id="1150"/>
      <w:bookmarkEnd w:id="1151"/>
      <w:bookmarkEnd w:id="1152"/>
      <w:bookmarkEnd w:id="1153"/>
      <w:bookmarkEnd w:id="1154"/>
      <w:bookmarkEnd w:id="1155"/>
      <w:bookmarkEnd w:id="1156"/>
      <w:bookmarkEnd w:id="115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8" w:name="_CR7_2"/>
      <w:bookmarkStart w:id="1159" w:name="_Toc20212332"/>
      <w:bookmarkStart w:id="1160" w:name="_Toc27731687"/>
      <w:bookmarkStart w:id="1161" w:name="_Toc36127465"/>
      <w:bookmarkStart w:id="1162" w:name="_Toc45214571"/>
      <w:bookmarkStart w:id="1163" w:name="_Toc51937710"/>
      <w:bookmarkStart w:id="1164" w:name="_Toc51938019"/>
      <w:bookmarkStart w:id="1165" w:name="_Toc92291206"/>
      <w:bookmarkStart w:id="1166" w:name="_Toc218773320"/>
      <w:bookmarkEnd w:id="1158"/>
      <w:r w:rsidRPr="004F22A2">
        <w:t>7.2</w:t>
      </w:r>
      <w:r w:rsidRPr="004F22A2">
        <w:tab/>
        <w:t>MCS UE initial configuration document</w:t>
      </w:r>
      <w:bookmarkEnd w:id="1159"/>
      <w:bookmarkEnd w:id="1160"/>
      <w:bookmarkEnd w:id="1161"/>
      <w:bookmarkEnd w:id="1162"/>
      <w:bookmarkEnd w:id="1163"/>
      <w:bookmarkEnd w:id="1164"/>
      <w:bookmarkEnd w:id="1165"/>
      <w:bookmarkEnd w:id="1166"/>
    </w:p>
    <w:p w14:paraId="3597BFF7" w14:textId="77777777" w:rsidR="00C367E9" w:rsidRPr="00986001" w:rsidRDefault="00C367E9" w:rsidP="00C367E9">
      <w:pPr>
        <w:pStyle w:val="Heading3"/>
      </w:pPr>
      <w:bookmarkStart w:id="1167" w:name="_CR7_2_1"/>
      <w:bookmarkStart w:id="1168" w:name="_Toc20212333"/>
      <w:bookmarkStart w:id="1169" w:name="_Toc27731688"/>
      <w:bookmarkStart w:id="1170" w:name="_Toc36127466"/>
      <w:bookmarkStart w:id="1171" w:name="_Toc45214572"/>
      <w:bookmarkStart w:id="1172" w:name="_Toc51937711"/>
      <w:bookmarkStart w:id="1173" w:name="_Toc51938020"/>
      <w:bookmarkStart w:id="1174" w:name="_Toc92291207"/>
      <w:bookmarkStart w:id="1175" w:name="_Toc218773321"/>
      <w:bookmarkEnd w:id="1167"/>
      <w:r>
        <w:t>7.2.1</w:t>
      </w:r>
      <w:r>
        <w:tab/>
        <w:t>General</w:t>
      </w:r>
      <w:bookmarkEnd w:id="1168"/>
      <w:bookmarkEnd w:id="1169"/>
      <w:bookmarkEnd w:id="1170"/>
      <w:bookmarkEnd w:id="1171"/>
      <w:bookmarkEnd w:id="1172"/>
      <w:bookmarkEnd w:id="1173"/>
      <w:bookmarkEnd w:id="1174"/>
      <w:bookmarkEnd w:id="1175"/>
    </w:p>
    <w:p w14:paraId="19AC3ED0" w14:textId="77777777" w:rsidR="00C367E9" w:rsidRDefault="00C367E9" w:rsidP="00C367E9">
      <w:pPr>
        <w:pStyle w:val="Heading4"/>
        <w:rPr>
          <w:lang w:val="en-US"/>
        </w:rPr>
      </w:pPr>
      <w:bookmarkStart w:id="1176" w:name="_CR7_2_1_0"/>
      <w:bookmarkStart w:id="1177" w:name="_Toc20212334"/>
      <w:bookmarkStart w:id="1178" w:name="_Toc27731689"/>
      <w:bookmarkStart w:id="1179" w:name="_Toc36127467"/>
      <w:bookmarkStart w:id="1180" w:name="_Toc45214573"/>
      <w:bookmarkStart w:id="1181" w:name="_Toc51937712"/>
      <w:bookmarkStart w:id="1182" w:name="_Toc51938021"/>
      <w:bookmarkStart w:id="1183" w:name="_Toc92291208"/>
      <w:bookmarkStart w:id="1184" w:name="_Toc218773322"/>
      <w:bookmarkEnd w:id="1176"/>
      <w:r>
        <w:rPr>
          <w:lang w:val="en-US"/>
        </w:rPr>
        <w:t>7.2.1.0</w:t>
      </w:r>
      <w:r>
        <w:rPr>
          <w:lang w:val="en-US"/>
        </w:rPr>
        <w:tab/>
        <w:t>Applicability</w:t>
      </w:r>
      <w:bookmarkEnd w:id="1177"/>
      <w:bookmarkEnd w:id="1178"/>
      <w:bookmarkEnd w:id="1179"/>
      <w:bookmarkEnd w:id="1180"/>
      <w:bookmarkEnd w:id="1181"/>
      <w:bookmarkEnd w:id="1182"/>
      <w:bookmarkEnd w:id="1183"/>
      <w:bookmarkEnd w:id="118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5" w:name="_CR7_2_1_1"/>
      <w:bookmarkStart w:id="1186" w:name="_Toc20212335"/>
      <w:bookmarkStart w:id="1187" w:name="_Toc27731690"/>
      <w:bookmarkStart w:id="1188" w:name="_Toc36127468"/>
      <w:bookmarkStart w:id="1189" w:name="_Toc45214574"/>
      <w:bookmarkStart w:id="1190" w:name="_Toc51937713"/>
      <w:bookmarkStart w:id="1191" w:name="_Toc51938022"/>
      <w:bookmarkStart w:id="1192" w:name="_Toc92291209"/>
      <w:bookmarkStart w:id="1193" w:name="_Hlk531249666"/>
      <w:bookmarkStart w:id="1194" w:name="_Toc218773323"/>
      <w:bookmarkEnd w:id="1185"/>
      <w:r>
        <w:t>7.2.1.1</w:t>
      </w:r>
      <w:r>
        <w:tab/>
        <w:t>MCS client access to UE initial configuration documents</w:t>
      </w:r>
      <w:bookmarkEnd w:id="1186"/>
      <w:bookmarkEnd w:id="1187"/>
      <w:bookmarkEnd w:id="1188"/>
      <w:bookmarkEnd w:id="1189"/>
      <w:bookmarkEnd w:id="1190"/>
      <w:bookmarkEnd w:id="1191"/>
      <w:bookmarkEnd w:id="1192"/>
      <w:bookmarkEnd w:id="119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5" w:name="_Hlk530147785"/>
      <w:r>
        <w:t xml:space="preserve">In this case, the term "user" in the XCAP sense </w:t>
      </w:r>
      <w:r>
        <w:rPr>
          <w:lang w:eastAsia="en-GB"/>
        </w:rPr>
        <w:t>refers to the UE-id.</w:t>
      </w:r>
      <w:bookmarkEnd w:id="1195"/>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3"/>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6" w:name="_CR7_2_2"/>
      <w:bookmarkStart w:id="1197" w:name="_Toc20212336"/>
      <w:bookmarkStart w:id="1198" w:name="_Toc27731691"/>
      <w:bookmarkStart w:id="1199" w:name="_Toc36127469"/>
      <w:bookmarkStart w:id="1200" w:name="_Toc45214575"/>
      <w:bookmarkStart w:id="1201" w:name="_Toc51937714"/>
      <w:bookmarkStart w:id="1202" w:name="_Toc51938023"/>
      <w:bookmarkStart w:id="1203" w:name="_Toc92291210"/>
      <w:bookmarkStart w:id="1204" w:name="_Toc218773324"/>
      <w:bookmarkEnd w:id="1196"/>
      <w:r>
        <w:lastRenderedPageBreak/>
        <w:t>7.2.2</w:t>
      </w:r>
      <w:r>
        <w:tab/>
        <w:t>C</w:t>
      </w:r>
      <w:r w:rsidRPr="00986001">
        <w:t>oding</w:t>
      </w:r>
      <w:bookmarkEnd w:id="1197"/>
      <w:bookmarkEnd w:id="1198"/>
      <w:bookmarkEnd w:id="1199"/>
      <w:bookmarkEnd w:id="1200"/>
      <w:bookmarkEnd w:id="1201"/>
      <w:bookmarkEnd w:id="1202"/>
      <w:bookmarkEnd w:id="1203"/>
      <w:bookmarkEnd w:id="1204"/>
    </w:p>
    <w:p w14:paraId="669F1492" w14:textId="77777777" w:rsidR="00C367E9" w:rsidRPr="0019247C" w:rsidRDefault="00C367E9" w:rsidP="00C367E9">
      <w:pPr>
        <w:pStyle w:val="Heading4"/>
      </w:pPr>
      <w:bookmarkStart w:id="1205" w:name="_CR7_2_2_1"/>
      <w:bookmarkStart w:id="1206" w:name="_Toc20212337"/>
      <w:bookmarkStart w:id="1207" w:name="_Toc27731692"/>
      <w:bookmarkStart w:id="1208" w:name="_Toc36127470"/>
      <w:bookmarkStart w:id="1209" w:name="_Toc45214576"/>
      <w:bookmarkStart w:id="1210" w:name="_Toc51937715"/>
      <w:bookmarkStart w:id="1211" w:name="_Toc51938024"/>
      <w:bookmarkStart w:id="1212" w:name="_Toc92291211"/>
      <w:bookmarkStart w:id="1213" w:name="_Toc218773325"/>
      <w:bookmarkEnd w:id="1205"/>
      <w:r>
        <w:t>7.2.2.1</w:t>
      </w:r>
      <w:r>
        <w:tab/>
        <w:t>Structure</w:t>
      </w:r>
      <w:bookmarkEnd w:id="1206"/>
      <w:bookmarkEnd w:id="1207"/>
      <w:bookmarkEnd w:id="1208"/>
      <w:bookmarkEnd w:id="1209"/>
      <w:bookmarkEnd w:id="1210"/>
      <w:bookmarkEnd w:id="1211"/>
      <w:bookmarkEnd w:id="1212"/>
      <w:bookmarkEnd w:id="121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rFonts w:eastAsia="Times New Roman"/>
          <w:lang w:val="en-US"/>
        </w:rPr>
      </w:pPr>
      <w:r w:rsidRPr="00B059EA">
        <w:rPr>
          <w:rFonts w:eastAsia="Times New Roman"/>
          <w:lang w:val="en-US"/>
        </w:rPr>
        <w:lastRenderedPageBreak/>
        <w:t>A)</w:t>
      </w:r>
      <w:r w:rsidRPr="00B059EA">
        <w:rPr>
          <w:rFonts w:eastAsia="Times New Roman"/>
          <w:lang w:val="en-US"/>
        </w:rPr>
        <w:tab/>
        <w:t>a &lt;PDUSessionType&gt; element; and</w:t>
      </w:r>
    </w:p>
    <w:p w14:paraId="4E62180B" w14:textId="685D2E63" w:rsidR="00CC67C2" w:rsidRPr="00DB5194" w:rsidRDefault="00B059EA" w:rsidP="00B059EA">
      <w:pPr>
        <w:pStyle w:val="B4"/>
        <w:rPr>
          <w:lang w:val="en-US"/>
        </w:rPr>
      </w:pPr>
      <w:r w:rsidRPr="00B059EA">
        <w:rPr>
          <w:rFonts w:eastAsia="Times New Roman"/>
          <w:lang w:val="en-US"/>
        </w:rPr>
        <w:t>B)</w:t>
      </w:r>
      <w:r w:rsidRPr="00B059EA">
        <w:rPr>
          <w:rFonts w:eastAsia="Times New Roman"/>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lastRenderedPageBreak/>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4" w:name="_Toc20212338"/>
      <w:bookmarkStart w:id="1215" w:name="_Toc27731693"/>
      <w:bookmarkStart w:id="1216" w:name="_Toc36127471"/>
      <w:bookmarkStart w:id="1217" w:name="_Toc45214577"/>
      <w:bookmarkStart w:id="1218" w:name="_Toc51937716"/>
      <w:bookmarkStart w:id="1219" w:name="_Toc51938025"/>
      <w:bookmarkStart w:id="122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lastRenderedPageBreak/>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21" w:name="_CR7_2_2_2"/>
      <w:bookmarkStart w:id="1222" w:name="_Toc218773326"/>
      <w:bookmarkEnd w:id="1221"/>
      <w:r w:rsidRPr="000B2651">
        <w:t>7.</w:t>
      </w:r>
      <w:r>
        <w:t>2</w:t>
      </w:r>
      <w:r w:rsidRPr="000B2651">
        <w:t>.2.2</w:t>
      </w:r>
      <w:r w:rsidRPr="000B2651">
        <w:tab/>
        <w:t>Application Unique ID</w:t>
      </w:r>
      <w:bookmarkEnd w:id="1214"/>
      <w:bookmarkEnd w:id="1215"/>
      <w:bookmarkEnd w:id="1216"/>
      <w:bookmarkEnd w:id="1217"/>
      <w:bookmarkEnd w:id="1218"/>
      <w:bookmarkEnd w:id="1219"/>
      <w:bookmarkEnd w:id="1220"/>
      <w:bookmarkEnd w:id="1222"/>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3" w:name="_CR7_2_2_3"/>
      <w:bookmarkStart w:id="1224" w:name="_Toc20212339"/>
      <w:bookmarkStart w:id="1225" w:name="_Toc27731694"/>
      <w:bookmarkStart w:id="1226" w:name="_Toc36127472"/>
      <w:bookmarkStart w:id="1227" w:name="_Toc45214578"/>
      <w:bookmarkStart w:id="1228" w:name="_Toc51937717"/>
      <w:bookmarkStart w:id="1229" w:name="_Toc51938026"/>
      <w:bookmarkStart w:id="1230" w:name="_Toc92291213"/>
      <w:bookmarkStart w:id="1231" w:name="_Toc218773327"/>
      <w:bookmarkEnd w:id="1223"/>
      <w:r w:rsidRPr="00F70427">
        <w:t>7.</w:t>
      </w:r>
      <w:r>
        <w:t>2</w:t>
      </w:r>
      <w:r w:rsidRPr="00F70427">
        <w:t>.2.3</w:t>
      </w:r>
      <w:r w:rsidRPr="00F70427">
        <w:tab/>
        <w:t>XML Schema</w:t>
      </w:r>
      <w:bookmarkEnd w:id="1224"/>
      <w:bookmarkEnd w:id="1225"/>
      <w:bookmarkEnd w:id="1226"/>
      <w:bookmarkEnd w:id="1227"/>
      <w:bookmarkEnd w:id="1228"/>
      <w:bookmarkEnd w:id="1229"/>
      <w:bookmarkEnd w:id="1230"/>
      <w:bookmarkEnd w:id="1231"/>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lastRenderedPageBreak/>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lastRenderedPageBreak/>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lastRenderedPageBreak/>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lastRenderedPageBreak/>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lastRenderedPageBreak/>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2" w:name="_CR7_2_2_4"/>
      <w:bookmarkStart w:id="1233" w:name="_Toc20212340"/>
      <w:bookmarkStart w:id="1234" w:name="_Toc27731695"/>
      <w:bookmarkStart w:id="1235" w:name="_Toc36127473"/>
      <w:bookmarkStart w:id="1236" w:name="_Toc45214579"/>
      <w:bookmarkStart w:id="1237" w:name="_Toc51937718"/>
      <w:bookmarkStart w:id="1238" w:name="_Toc51938027"/>
      <w:bookmarkStart w:id="1239" w:name="_Toc92291214"/>
      <w:bookmarkStart w:id="1240" w:name="_Toc218773328"/>
      <w:bookmarkEnd w:id="1232"/>
      <w:r w:rsidRPr="000B2651">
        <w:t>7.</w:t>
      </w:r>
      <w:r>
        <w:t>2</w:t>
      </w:r>
      <w:r w:rsidRPr="000B2651">
        <w:t>.2.4</w:t>
      </w:r>
      <w:r w:rsidRPr="000B2651">
        <w:tab/>
        <w:t xml:space="preserve">Default </w:t>
      </w:r>
      <w:r>
        <w:t xml:space="preserve">Document </w:t>
      </w:r>
      <w:r w:rsidRPr="000B2651">
        <w:t>Namespace</w:t>
      </w:r>
      <w:bookmarkEnd w:id="1233"/>
      <w:bookmarkEnd w:id="1234"/>
      <w:bookmarkEnd w:id="1235"/>
      <w:bookmarkEnd w:id="1236"/>
      <w:bookmarkEnd w:id="1237"/>
      <w:bookmarkEnd w:id="1238"/>
      <w:bookmarkEnd w:id="1239"/>
      <w:bookmarkEnd w:id="1240"/>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1" w:name="_CR7_2_2_5"/>
      <w:bookmarkStart w:id="1242" w:name="_Toc20212341"/>
      <w:bookmarkStart w:id="1243" w:name="_Toc27731696"/>
      <w:bookmarkStart w:id="1244" w:name="_Toc36127474"/>
      <w:bookmarkStart w:id="1245" w:name="_Toc45214580"/>
      <w:bookmarkStart w:id="1246" w:name="_Toc51937719"/>
      <w:bookmarkStart w:id="1247" w:name="_Toc51938028"/>
      <w:bookmarkStart w:id="1248" w:name="_Toc92291215"/>
      <w:bookmarkStart w:id="1249" w:name="_Toc218773329"/>
      <w:bookmarkEnd w:id="1241"/>
      <w:r w:rsidRPr="000B2651">
        <w:t>7.</w:t>
      </w:r>
      <w:r>
        <w:t>2</w:t>
      </w:r>
      <w:r w:rsidRPr="000B2651">
        <w:t>.2.5</w:t>
      </w:r>
      <w:r w:rsidRPr="000B2651">
        <w:tab/>
        <w:t>MIME type</w:t>
      </w:r>
      <w:bookmarkEnd w:id="1242"/>
      <w:bookmarkEnd w:id="1243"/>
      <w:bookmarkEnd w:id="1244"/>
      <w:bookmarkEnd w:id="1245"/>
      <w:bookmarkEnd w:id="1246"/>
      <w:bookmarkEnd w:id="1247"/>
      <w:bookmarkEnd w:id="1248"/>
      <w:bookmarkEnd w:id="124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0" w:name="_CR7_2_2_6"/>
      <w:bookmarkStart w:id="1251" w:name="_Toc20212342"/>
      <w:bookmarkStart w:id="1252" w:name="_Toc27731697"/>
      <w:bookmarkStart w:id="1253" w:name="_Toc36127475"/>
      <w:bookmarkStart w:id="1254" w:name="_Toc45214581"/>
      <w:bookmarkStart w:id="1255" w:name="_Toc51937720"/>
      <w:bookmarkStart w:id="1256" w:name="_Toc51938029"/>
      <w:bookmarkStart w:id="1257" w:name="_Toc92291216"/>
      <w:bookmarkStart w:id="1258" w:name="_Toc218773330"/>
      <w:bookmarkEnd w:id="1250"/>
      <w:r w:rsidRPr="000B2651">
        <w:t>7.</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w:t>
      </w:r>
      <w:r w:rsidRPr="00F873D9">
        <w:lastRenderedPageBreak/>
        <w:t xml:space="preserve">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lastRenderedPageBreak/>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59" w:name="_CR7_2_2_7"/>
      <w:bookmarkStart w:id="1260" w:name="_Toc20212343"/>
      <w:bookmarkStart w:id="1261" w:name="_Toc27731698"/>
      <w:bookmarkStart w:id="1262" w:name="_Toc36127476"/>
      <w:bookmarkStart w:id="1263" w:name="_Toc45214582"/>
      <w:bookmarkStart w:id="1264" w:name="_Toc51937721"/>
      <w:bookmarkStart w:id="1265" w:name="_Toc51938030"/>
      <w:bookmarkStart w:id="1266" w:name="_Toc92291217"/>
      <w:bookmarkStart w:id="1267" w:name="_Toc218773331"/>
      <w:bookmarkEnd w:id="1259"/>
      <w:r w:rsidRPr="00FD64D5">
        <w:t>7.</w:t>
      </w:r>
      <w:r>
        <w:t>2</w:t>
      </w:r>
      <w:r w:rsidRPr="00FD64D5">
        <w:t>.2.7</w:t>
      </w:r>
      <w:r w:rsidRPr="00FD64D5">
        <w:tab/>
        <w:t>Data Semantics</w:t>
      </w:r>
      <w:bookmarkEnd w:id="1260"/>
      <w:bookmarkEnd w:id="1261"/>
      <w:bookmarkEnd w:id="1262"/>
      <w:bookmarkEnd w:id="1263"/>
      <w:bookmarkEnd w:id="1264"/>
      <w:bookmarkEnd w:id="1265"/>
      <w:bookmarkEnd w:id="1266"/>
      <w:bookmarkEnd w:id="1267"/>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8"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lastRenderedPageBreak/>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lastRenderedPageBreak/>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lastRenderedPageBreak/>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F0050F" w:rsidRDefault="001A02BF" w:rsidP="00F0050F">
      <w:r w:rsidRPr="00F0050F">
        <w:t>The &lt;anyExt&gt; element may contain the &lt;mcServiceUELabel&gt; element that contains an MC service UE label that may be presented to the end user to distinguish different MC UEs and corresponds to the "mcServiceUELabel" element of clause 8.2.84 in 3GPP TS 24.483 [4].</w:t>
      </w:r>
    </w:p>
    <w:p w14:paraId="25E0E645" w14:textId="77777777" w:rsidR="00C367E9" w:rsidRPr="00794952" w:rsidRDefault="00C367E9" w:rsidP="00C367E9">
      <w:pPr>
        <w:pStyle w:val="Heading4"/>
      </w:pPr>
      <w:bookmarkStart w:id="1269" w:name="_CR7_2_2_8"/>
      <w:bookmarkStart w:id="1270" w:name="_Toc20212344"/>
      <w:bookmarkStart w:id="1271" w:name="_Toc27731699"/>
      <w:bookmarkStart w:id="1272" w:name="_Toc36127477"/>
      <w:bookmarkStart w:id="1273" w:name="_Toc45214583"/>
      <w:bookmarkStart w:id="1274" w:name="_Toc51937722"/>
      <w:bookmarkStart w:id="1275" w:name="_Toc51938031"/>
      <w:bookmarkStart w:id="1276" w:name="_Toc92291218"/>
      <w:bookmarkStart w:id="1277" w:name="_Toc218773332"/>
      <w:bookmarkEnd w:id="1269"/>
      <w:r w:rsidRPr="00794952">
        <w:t>7.</w:t>
      </w:r>
      <w:r>
        <w:t>2</w:t>
      </w:r>
      <w:r w:rsidRPr="00794952">
        <w:t>.2.8</w:t>
      </w:r>
      <w:r w:rsidRPr="00794952">
        <w:tab/>
        <w:t>Naming Conventions</w:t>
      </w:r>
      <w:bookmarkEnd w:id="1270"/>
      <w:bookmarkEnd w:id="1271"/>
      <w:bookmarkEnd w:id="1272"/>
      <w:bookmarkEnd w:id="1273"/>
      <w:bookmarkEnd w:id="1274"/>
      <w:bookmarkEnd w:id="1275"/>
      <w:bookmarkEnd w:id="1276"/>
      <w:bookmarkEnd w:id="127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8" w:name="_CR7_2_2_9"/>
      <w:bookmarkStart w:id="1279" w:name="_Toc20212345"/>
      <w:bookmarkStart w:id="1280" w:name="_Toc27731700"/>
      <w:bookmarkStart w:id="1281" w:name="_Toc36127478"/>
      <w:bookmarkStart w:id="1282" w:name="_Toc45214584"/>
      <w:bookmarkStart w:id="1283" w:name="_Toc51937723"/>
      <w:bookmarkStart w:id="1284" w:name="_Toc51938032"/>
      <w:bookmarkStart w:id="1285" w:name="_Toc92291219"/>
      <w:bookmarkStart w:id="1286" w:name="_Toc218773333"/>
      <w:bookmarkEnd w:id="1278"/>
      <w:r w:rsidRPr="00794952">
        <w:t>7.</w:t>
      </w:r>
      <w:r>
        <w:t>2</w:t>
      </w:r>
      <w:r w:rsidRPr="00794952">
        <w:t>.2.9</w:t>
      </w:r>
      <w:r w:rsidRPr="00794952">
        <w:tab/>
        <w:t>Global documents</w:t>
      </w:r>
      <w:bookmarkEnd w:id="1279"/>
      <w:bookmarkEnd w:id="1280"/>
      <w:bookmarkEnd w:id="1281"/>
      <w:bookmarkEnd w:id="1282"/>
      <w:bookmarkEnd w:id="1283"/>
      <w:bookmarkEnd w:id="1284"/>
      <w:bookmarkEnd w:id="1285"/>
      <w:bookmarkEnd w:id="1286"/>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7" w:name="_CR7_2_2_10"/>
      <w:bookmarkStart w:id="1288" w:name="_Toc20212346"/>
      <w:bookmarkStart w:id="1289" w:name="_Toc27731701"/>
      <w:bookmarkStart w:id="1290" w:name="_Toc36127479"/>
      <w:bookmarkStart w:id="1291" w:name="_Toc45214585"/>
      <w:bookmarkStart w:id="1292" w:name="_Toc51937724"/>
      <w:bookmarkStart w:id="1293" w:name="_Toc51938033"/>
      <w:bookmarkStart w:id="1294" w:name="_Toc92291220"/>
      <w:bookmarkStart w:id="1295" w:name="_Toc218773334"/>
      <w:bookmarkEnd w:id="1287"/>
      <w:r w:rsidRPr="00794952">
        <w:t>7.</w:t>
      </w:r>
      <w:r>
        <w:t>2</w:t>
      </w:r>
      <w:r w:rsidRPr="00794952">
        <w:t>.2.10</w:t>
      </w:r>
      <w:r w:rsidRPr="00794952">
        <w:tab/>
        <w:t>Resource interdependencies</w:t>
      </w:r>
      <w:bookmarkEnd w:id="1288"/>
      <w:bookmarkEnd w:id="1289"/>
      <w:bookmarkEnd w:id="1290"/>
      <w:bookmarkEnd w:id="1291"/>
      <w:bookmarkEnd w:id="1292"/>
      <w:bookmarkEnd w:id="1293"/>
      <w:bookmarkEnd w:id="1294"/>
      <w:bookmarkEnd w:id="129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6" w:name="_CR7_2_2_11"/>
      <w:bookmarkStart w:id="1297" w:name="_Toc20212347"/>
      <w:bookmarkStart w:id="1298" w:name="_Toc27731702"/>
      <w:bookmarkStart w:id="1299" w:name="_Toc36127480"/>
      <w:bookmarkStart w:id="1300" w:name="_Toc45214586"/>
      <w:bookmarkStart w:id="1301" w:name="_Toc51937725"/>
      <w:bookmarkStart w:id="1302" w:name="_Toc51938034"/>
      <w:bookmarkStart w:id="1303" w:name="_Toc92291221"/>
      <w:bookmarkStart w:id="1304" w:name="_Toc218773335"/>
      <w:bookmarkEnd w:id="1296"/>
      <w:r w:rsidRPr="00794952">
        <w:t>7.</w:t>
      </w:r>
      <w:r>
        <w:t>2</w:t>
      </w:r>
      <w:r w:rsidRPr="00794952">
        <w:t>.2.11</w:t>
      </w:r>
      <w:r w:rsidRPr="00794952">
        <w:tab/>
        <w:t>Authorization Policies</w:t>
      </w:r>
      <w:bookmarkEnd w:id="1297"/>
      <w:bookmarkEnd w:id="1298"/>
      <w:bookmarkEnd w:id="1299"/>
      <w:bookmarkEnd w:id="1300"/>
      <w:bookmarkEnd w:id="1301"/>
      <w:bookmarkEnd w:id="1302"/>
      <w:bookmarkEnd w:id="1303"/>
      <w:bookmarkEnd w:id="130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5" w:name="_CR7_2_2_12"/>
      <w:bookmarkStart w:id="1306" w:name="_Toc20212348"/>
      <w:bookmarkStart w:id="1307" w:name="_Toc27731703"/>
      <w:bookmarkStart w:id="1308" w:name="_Toc36127481"/>
      <w:bookmarkStart w:id="1309" w:name="_Toc45214587"/>
      <w:bookmarkStart w:id="1310" w:name="_Toc51937726"/>
      <w:bookmarkStart w:id="1311" w:name="_Toc51938035"/>
      <w:bookmarkStart w:id="1312" w:name="_Toc92291222"/>
      <w:bookmarkStart w:id="1313" w:name="_Toc218773336"/>
      <w:bookmarkEnd w:id="1305"/>
      <w:r w:rsidRPr="00794952">
        <w:t>7.</w:t>
      </w:r>
      <w:r>
        <w:t>2</w:t>
      </w:r>
      <w:r w:rsidRPr="00794952">
        <w:t>.2.12</w:t>
      </w:r>
      <w:r w:rsidRPr="00794952">
        <w:tab/>
        <w:t>Subscription to Changes</w:t>
      </w:r>
      <w:bookmarkEnd w:id="1306"/>
      <w:bookmarkEnd w:id="1307"/>
      <w:bookmarkEnd w:id="1308"/>
      <w:bookmarkEnd w:id="1309"/>
      <w:bookmarkEnd w:id="1310"/>
      <w:bookmarkEnd w:id="1311"/>
      <w:bookmarkEnd w:id="1312"/>
      <w:bookmarkEnd w:id="131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611AFD" w:rsidRDefault="00EC0D3E" w:rsidP="00EC0D3E">
      <w:pPr>
        <w:pStyle w:val="Heading2"/>
      </w:pPr>
      <w:bookmarkStart w:id="1314" w:name="_CR7_3"/>
      <w:bookmarkStart w:id="1315" w:name="_Toc218773337"/>
      <w:bookmarkEnd w:id="1314"/>
      <w:r w:rsidRPr="00611AFD">
        <w:t>7.3</w:t>
      </w:r>
      <w:r w:rsidRPr="00611AFD">
        <w:tab/>
      </w:r>
      <w:r w:rsidR="0053693B" w:rsidRPr="00611AFD">
        <w:t>Void</w:t>
      </w:r>
      <w:bookmarkEnd w:id="1315"/>
    </w:p>
    <w:p w14:paraId="0BD9F175" w14:textId="7E8EA8A0" w:rsidR="005D557D" w:rsidRPr="00611AFD" w:rsidRDefault="005D557D" w:rsidP="005D557D">
      <w:pPr>
        <w:pStyle w:val="Heading2"/>
      </w:pPr>
      <w:bookmarkStart w:id="1316" w:name="_CR7_4"/>
      <w:bookmarkStart w:id="1317" w:name="_Toc218773338"/>
      <w:bookmarkEnd w:id="1316"/>
      <w:r w:rsidRPr="00611AFD">
        <w:t>7.4</w:t>
      </w:r>
      <w:r w:rsidRPr="00611AFD">
        <w:tab/>
        <w:t>Location user configuration data document</w:t>
      </w:r>
      <w:bookmarkEnd w:id="1317"/>
    </w:p>
    <w:p w14:paraId="4310C6CF" w14:textId="1815CBCD" w:rsidR="005D557D" w:rsidRPr="00986001" w:rsidRDefault="005D557D" w:rsidP="005D557D">
      <w:pPr>
        <w:pStyle w:val="Heading3"/>
      </w:pPr>
      <w:bookmarkStart w:id="1318" w:name="_CR7_4_1"/>
      <w:bookmarkStart w:id="1319" w:name="_Toc171523057"/>
      <w:bookmarkStart w:id="1320" w:name="_Toc218773339"/>
      <w:bookmarkEnd w:id="1318"/>
      <w:r>
        <w:t>7.4.1</w:t>
      </w:r>
      <w:r>
        <w:tab/>
        <w:t>General</w:t>
      </w:r>
      <w:bookmarkEnd w:id="1319"/>
      <w:bookmarkEnd w:id="1320"/>
    </w:p>
    <w:p w14:paraId="75A7BA9A" w14:textId="1F1FAA42" w:rsidR="005D557D" w:rsidRDefault="005D557D" w:rsidP="005D557D">
      <w:pPr>
        <w:pStyle w:val="Heading4"/>
        <w:rPr>
          <w:lang w:val="en-US"/>
        </w:rPr>
      </w:pPr>
      <w:bookmarkStart w:id="1321" w:name="_CR7_4_1_1"/>
      <w:bookmarkStart w:id="1322" w:name="_Toc171523058"/>
      <w:bookmarkStart w:id="1323" w:name="_Toc218773340"/>
      <w:bookmarkEnd w:id="1321"/>
      <w:r>
        <w:rPr>
          <w:lang w:val="en-US"/>
        </w:rPr>
        <w:t>7.4.1.1</w:t>
      </w:r>
      <w:r>
        <w:rPr>
          <w:lang w:val="en-US"/>
        </w:rPr>
        <w:tab/>
        <w:t>Applicability</w:t>
      </w:r>
      <w:bookmarkEnd w:id="1322"/>
      <w:bookmarkEnd w:id="1323"/>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pPr>
        <w:rPr>
          <w:lang w:eastAsia="en-GB"/>
        </w:rPr>
      </w:pPr>
      <w:r w:rsidRPr="005D557D">
        <w:rPr>
          <w:lang w:val="en-US"/>
        </w:rPr>
        <w:t xml:space="preserve">Location </w:t>
      </w:r>
      <w:r w:rsidRPr="005D557D">
        <w:t xml:space="preserve">user configuration data documents are "XDM collections" in the user's directory of the users tree, in accordance with OMA OMA-TS-XDM_Core-V2_1-20120403-A [2]. In this case, the term "user" in the XCAP sense </w:t>
      </w:r>
      <w:r w:rsidRPr="005D557D">
        <w:rPr>
          <w:lang w:eastAsia="en-GB"/>
        </w:rPr>
        <w:t>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lastRenderedPageBreak/>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7777777" w:rsidR="005D557D" w:rsidRPr="005D557D" w:rsidRDefault="005D557D" w:rsidP="005D557D">
      <w:pPr>
        <w:pStyle w:val="B1"/>
      </w:pPr>
      <w:r w:rsidRPr="005D557D">
        <w:t>1)</w:t>
      </w:r>
      <w:r w:rsidRPr="005D557D">
        <w:tab/>
        <w:t xml:space="preserve">The active MC service user profiles for the different MCS shall refer to the same location user configuration data document; and </w:t>
      </w:r>
    </w:p>
    <w:p w14:paraId="16C85573" w14:textId="77777777" w:rsidR="005D557D" w:rsidRPr="005D557D" w:rsidRDefault="005D557D" w:rsidP="005D557D">
      <w:pPr>
        <w:pStyle w:val="B1"/>
      </w:pPr>
      <w:r w:rsidRPr="005D557D">
        <w:t>2)</w:t>
      </w:r>
      <w:r w:rsidRPr="005D557D">
        <w:tab/>
        <w:t xml:space="preserve">The location user configuration data document shall be defined with authorization policies that ensures that the document can be fetched based any of the MC service ID(s) provided during MC user authentication. </w:t>
      </w:r>
    </w:p>
    <w:p w14:paraId="1E82E59C" w14:textId="07E9BF91" w:rsidR="005D557D" w:rsidRPr="005D557D" w:rsidRDefault="005D557D" w:rsidP="005D557D">
      <w:pPr>
        <w:pStyle w:val="NO"/>
      </w:pPr>
      <w:r w:rsidRPr="005D557D">
        <w:t>NOTE:</w:t>
      </w:r>
      <w:r w:rsidRPr="005D557D">
        <w:tab/>
        <w:t>The authorization polices for the location user configuration data document is defined in clause 7.</w:t>
      </w:r>
      <w:r w:rsidRPr="005D557D">
        <w:rPr>
          <w:u w:val="single"/>
        </w:rPr>
        <w:t>4</w:t>
      </w:r>
      <w:r w:rsidRPr="005D557D">
        <w:t>.2.11.</w:t>
      </w:r>
    </w:p>
    <w:p w14:paraId="1EAF5A6E" w14:textId="77777777" w:rsidR="005D557D" w:rsidRPr="005D557D" w:rsidRDefault="005D557D" w:rsidP="005D557D">
      <w:r w:rsidRPr="005D557D">
        <w:t xml:space="preserve">It is possible to define several location user configuration data documents for a single MC service ID by using an index number on the file name of the document. The active MC service user profiles refer to one specific location user configuration data document. </w:t>
      </w:r>
    </w:p>
    <w:p w14:paraId="482CEFBF" w14:textId="0A43A055" w:rsidR="005D557D" w:rsidRPr="005D557D" w:rsidRDefault="005D557D" w:rsidP="005D557D">
      <w:pPr>
        <w:pStyle w:val="Heading4"/>
      </w:pPr>
      <w:bookmarkStart w:id="1324" w:name="_CR7_4_1_2"/>
      <w:bookmarkStart w:id="1325" w:name="_Toc171523059"/>
      <w:bookmarkStart w:id="1326" w:name="_Toc218773341"/>
      <w:bookmarkEnd w:id="1324"/>
      <w:r w:rsidRPr="005D557D">
        <w:t>7.4.1.2</w:t>
      </w:r>
      <w:r w:rsidRPr="005D557D">
        <w:tab/>
        <w:t>LMC access to location user configuration data document</w:t>
      </w:r>
      <w:bookmarkEnd w:id="1325"/>
      <w:r w:rsidRPr="005D557D">
        <w:t>s</w:t>
      </w:r>
      <w:bookmarkEnd w:id="1326"/>
    </w:p>
    <w:p w14:paraId="7EF65EA8" w14:textId="77777777" w:rsidR="005D557D" w:rsidRPr="005D557D" w:rsidRDefault="005D557D" w:rsidP="005D557D">
      <w:pPr>
        <w:tabs>
          <w:tab w:val="left" w:pos="6048"/>
        </w:tabs>
      </w:pPr>
      <w:r w:rsidRPr="005D557D">
        <w:t xml:space="preserve">The location user configuration data document is accessed using the same XCAP URI, regardless of whether the MCS has a specific MCS location user configuration data document configured or there is one common location user configuration data document. </w:t>
      </w:r>
    </w:p>
    <w:p w14:paraId="4C9A3EED" w14:textId="77777777" w:rsidR="005D557D" w:rsidRPr="005D557D" w:rsidRDefault="005D557D" w:rsidP="005D557D">
      <w:pPr>
        <w:tabs>
          <w:tab w:val="left" w:pos="6048"/>
        </w:tabs>
      </w:pPr>
      <w:r w:rsidRPr="005D557D">
        <w:t xml:space="preserve">The MC user's location user configuration data document shall always be stored </w:t>
      </w:r>
      <w:r w:rsidRPr="005D557D">
        <w:rPr>
          <w:lang w:eastAsia="en-GB"/>
        </w:rPr>
        <w:t>with</w:t>
      </w:r>
      <w:r w:rsidRPr="005D557D">
        <w:t xml:space="preserve">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eastAsia="en-GB"/>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eastAsia="en-GB"/>
        </w:rPr>
        <w:t>/users/sip:&lt;MCSERVICEID&gt;</w:t>
      </w:r>
      <w:r w:rsidRPr="005D557D">
        <w:t>/location-user-config-&lt;INDEX&gt;.xml</w:t>
      </w:r>
      <w:r w:rsidRPr="005D557D">
        <w:rPr>
          <w:rFonts w:eastAsia="SimSun"/>
          <w:szCs w:val="16"/>
          <w:lang w:val="en-US" w:eastAsia="en-GB"/>
        </w:rPr>
        <w:t xml:space="preserve"> </w:t>
      </w:r>
    </w:p>
    <w:p w14:paraId="73AD1A9C" w14:textId="50BB3280" w:rsidR="005D557D" w:rsidRPr="005D557D" w:rsidRDefault="005D557D" w:rsidP="005D557D">
      <w:pPr>
        <w:pStyle w:val="Heading3"/>
      </w:pPr>
      <w:bookmarkStart w:id="1327" w:name="_CR7_4_2"/>
      <w:bookmarkStart w:id="1328" w:name="_Toc171523060"/>
      <w:bookmarkStart w:id="1329" w:name="_Toc218773342"/>
      <w:bookmarkEnd w:id="1327"/>
      <w:r w:rsidRPr="005D557D">
        <w:t>7.4.2</w:t>
      </w:r>
      <w:r w:rsidRPr="005D557D">
        <w:tab/>
        <w:t>Coding</w:t>
      </w:r>
      <w:bookmarkEnd w:id="1328"/>
      <w:bookmarkEnd w:id="1329"/>
    </w:p>
    <w:p w14:paraId="52E2D4D2" w14:textId="16295117" w:rsidR="005D557D" w:rsidRPr="005D557D" w:rsidRDefault="005D557D" w:rsidP="005D557D">
      <w:pPr>
        <w:pStyle w:val="Heading4"/>
      </w:pPr>
      <w:bookmarkStart w:id="1330" w:name="_CR7_4_2_1"/>
      <w:bookmarkStart w:id="1331" w:name="_Toc171523061"/>
      <w:bookmarkStart w:id="1332" w:name="_Toc218773343"/>
      <w:bookmarkEnd w:id="1330"/>
      <w:r w:rsidRPr="005D557D">
        <w:t>7.4.2.1</w:t>
      </w:r>
      <w:r w:rsidRPr="005D557D">
        <w:tab/>
        <w:t>Structure</w:t>
      </w:r>
      <w:bookmarkEnd w:id="1331"/>
      <w:bookmarkEnd w:id="1332"/>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7B6B6280" w14:textId="15BDA9E2" w:rsidR="00611AFD" w:rsidRPr="005D557D" w:rsidRDefault="00611AFD" w:rsidP="005D557D">
      <w:pPr>
        <w:pStyle w:val="B1"/>
        <w:rPr>
          <w:lang w:val="en-US"/>
        </w:rPr>
      </w:pPr>
      <w:r>
        <w:rPr>
          <w:lang w:val="en-US"/>
        </w:rPr>
        <w:t>3)</w:t>
      </w:r>
      <w:r>
        <w:rPr>
          <w:lang w:val="en-US"/>
        </w:rPr>
        <w:tab/>
        <w:t xml:space="preserve">may include a &lt;default-location-config-URI&gt; element </w:t>
      </w:r>
      <w:r w:rsidR="008D2F99">
        <w:rPr>
          <w:lang w:val="en-US"/>
        </w:rPr>
        <w:t>containing</w:t>
      </w:r>
      <w:r>
        <w:rPr>
          <w:lang w:val="en-US"/>
        </w:rPr>
        <w:t xml:space="preserve"> a URI point at the default location configuration for the LMC;</w:t>
      </w:r>
    </w:p>
    <w:p w14:paraId="41795151" w14:textId="282B05F0" w:rsidR="005D557D" w:rsidRPr="005D557D" w:rsidRDefault="00611AFD" w:rsidP="005D557D">
      <w:pPr>
        <w:pStyle w:val="B1"/>
      </w:pPr>
      <w:r>
        <w:rPr>
          <w:lang w:val="en-US"/>
        </w:rPr>
        <w:t>4</w:t>
      </w:r>
      <w:r w:rsidR="005D557D" w:rsidRPr="005D557D">
        <w:rPr>
          <w:lang w:val="en-US"/>
        </w:rPr>
        <w:t>)</w:t>
      </w:r>
      <w:r w:rsidR="005D557D" w:rsidRPr="005D557D">
        <w:rPr>
          <w:lang w:val="en-US"/>
        </w:rPr>
        <w:tab/>
        <w:t xml:space="preserve">may contain </w:t>
      </w:r>
      <w:r w:rsidR="005D557D" w:rsidRPr="005D557D">
        <w:t xml:space="preserve">an &lt;anyExt&gt; element for the purpose of extensibility; </w:t>
      </w:r>
    </w:p>
    <w:p w14:paraId="6631670A" w14:textId="158FA2EE" w:rsidR="005D557D" w:rsidRPr="005D557D" w:rsidRDefault="00611AFD" w:rsidP="005D557D">
      <w:pPr>
        <w:pStyle w:val="B1"/>
      </w:pPr>
      <w:r>
        <w:t>5</w:t>
      </w:r>
      <w:r w:rsidR="005D557D" w:rsidRPr="005D557D">
        <w:t>)</w:t>
      </w:r>
      <w:r w:rsidR="005D557D"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426A36AA" w:rsidR="005D557D" w:rsidRPr="005D557D" w:rsidRDefault="005D557D" w:rsidP="005D557D">
      <w:pPr>
        <w:pStyle w:val="B3"/>
      </w:pPr>
      <w:r w:rsidRPr="005D557D">
        <w:t>iii)</w:t>
      </w:r>
      <w:r w:rsidRPr="005D557D">
        <w:tab/>
        <w:t>an &lt;allow-to-share-location-information&gt; element;</w:t>
      </w:r>
    </w:p>
    <w:p w14:paraId="05D56240" w14:textId="7FBFE60E" w:rsidR="005D557D" w:rsidRDefault="005D557D" w:rsidP="005D557D">
      <w:pPr>
        <w:pStyle w:val="B3"/>
      </w:pPr>
      <w:r w:rsidRPr="005D557D">
        <w:t>iv)</w:t>
      </w:r>
      <w:r w:rsidRPr="005D557D">
        <w:tab/>
        <w:t xml:space="preserve">an &lt;allow-subscription-on-location-information&gt; element; </w:t>
      </w:r>
      <w:r w:rsidR="00B2351F">
        <w:t>or</w:t>
      </w:r>
    </w:p>
    <w:p w14:paraId="4F91C24C" w14:textId="7FE9A02B" w:rsidR="00B2351F" w:rsidRPr="005D557D" w:rsidRDefault="002D3CCD" w:rsidP="005D557D">
      <w:pPr>
        <w:pStyle w:val="B3"/>
      </w:pPr>
      <w:r w:rsidRPr="005D557D">
        <w:t>v)</w:t>
      </w:r>
      <w:r w:rsidRPr="005D557D">
        <w:tab/>
      </w:r>
      <w:r w:rsidR="00B2351F" w:rsidRPr="005D557D">
        <w:t>an &lt;allow-</w:t>
      </w:r>
      <w:r w:rsidR="00B2351F">
        <w:t>change-location-configuration-of-users</w:t>
      </w:r>
      <w:r w:rsidR="00B2351F" w:rsidRPr="005D557D">
        <w:t>&gt; element;</w:t>
      </w:r>
      <w:r w:rsidR="00B2351F">
        <w:t xml:space="preserve"> and</w:t>
      </w:r>
    </w:p>
    <w:p w14:paraId="7AD15FE1" w14:textId="40B27FD7" w:rsidR="005D557D" w:rsidRPr="005D557D" w:rsidRDefault="00611AFD" w:rsidP="005D557D">
      <w:pPr>
        <w:pStyle w:val="B1"/>
      </w:pPr>
      <w:r>
        <w:rPr>
          <w:rFonts w:eastAsia="Times New Roman"/>
          <w:lang w:val="en-US"/>
        </w:rPr>
        <w:lastRenderedPageBreak/>
        <w:t>6</w:t>
      </w:r>
      <w:r w:rsidR="005D557D" w:rsidRPr="005D557D">
        <w:rPr>
          <w:rFonts w:eastAsia="Times New Roman"/>
          <w:lang w:val="en-US"/>
        </w:rPr>
        <w:t>)</w:t>
      </w:r>
      <w:r w:rsidR="005D557D" w:rsidRPr="005D557D">
        <w:rPr>
          <w:rFonts w:eastAsia="Times New Roman"/>
          <w:lang w:val="en-US"/>
        </w:rPr>
        <w:tab/>
        <w:t>may include any other attribute for the purposes of extensibility.</w:t>
      </w:r>
      <w:bookmarkStart w:id="1333" w:name="_Toc171523062"/>
      <w:r w:rsidR="005D557D" w:rsidRPr="005D557D">
        <w:rPr>
          <w:rFonts w:eastAsia="Times New Roman"/>
          <w:lang w:val="en-US"/>
        </w:rPr>
        <w:t>7.x.2.2</w:t>
      </w:r>
      <w:r w:rsidR="005D557D" w:rsidRPr="005D557D">
        <w:rPr>
          <w:rFonts w:eastAsia="Times New Roman"/>
          <w:lang w:val="en-US"/>
        </w:rPr>
        <w:tab/>
        <w:t>Application Unique ID</w:t>
      </w:r>
      <w:bookmarkEnd w:id="1333"/>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34" w:name="_CR7_4_2_3"/>
      <w:bookmarkStart w:id="1335" w:name="_Toc171523063"/>
      <w:bookmarkStart w:id="1336" w:name="_Toc218773344"/>
      <w:bookmarkEnd w:id="1334"/>
      <w:r w:rsidRPr="005D557D">
        <w:t>7.4.2.3</w:t>
      </w:r>
      <w:r w:rsidRPr="005D557D">
        <w:tab/>
        <w:t>XML Schema</w:t>
      </w:r>
      <w:bookmarkEnd w:id="1335"/>
      <w:bookmarkEnd w:id="1336"/>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Default="005D557D" w:rsidP="005D557D">
      <w:pPr>
        <w:pStyle w:val="PL"/>
      </w:pPr>
      <w:r w:rsidRPr="005D557D">
        <w:t xml:space="preserve">        &lt;xs:element name="mc-service-id" type="xs:anyURI" minOccurs="0" maxOccurs="unbounded"/&gt;</w:t>
      </w:r>
    </w:p>
    <w:p w14:paraId="1726D8D7" w14:textId="37EE57A8" w:rsidR="00611AFD" w:rsidRPr="005D557D" w:rsidRDefault="00611AFD" w:rsidP="005D557D">
      <w:pPr>
        <w:pStyle w:val="PL"/>
      </w:pPr>
      <w:r>
        <w:t xml:space="preserve">        </w:t>
      </w:r>
      <w:r w:rsidRPr="005D557D">
        <w:t>&lt;xs:element name="</w:t>
      </w:r>
      <w:r>
        <w:t>default-location-config-URI</w:t>
      </w:r>
      <w:r w:rsidRPr="005D557D">
        <w:t>"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Default="005D557D" w:rsidP="005D557D">
      <w:pPr>
        <w:pStyle w:val="PL"/>
      </w:pPr>
      <w:r w:rsidRPr="005D557D">
        <w:t xml:space="preserve">  &lt;xs:element name="allow-subscription-on-location-information" type="xs:boolean"/&gt;</w:t>
      </w:r>
    </w:p>
    <w:p w14:paraId="2475C7E2" w14:textId="2E50DF85" w:rsidR="00B2351F" w:rsidRPr="005D557D" w:rsidRDefault="00B2351F" w:rsidP="005D557D">
      <w:pPr>
        <w:pStyle w:val="PL"/>
      </w:pPr>
      <w:r>
        <w:t xml:space="preserve">  </w:t>
      </w:r>
      <w:r w:rsidRPr="005D557D">
        <w:t>&lt;xs:element name="allow-</w:t>
      </w:r>
      <w:r>
        <w:t>change-location-configuration-of-users</w:t>
      </w:r>
      <w:r w:rsidRPr="005D557D">
        <w:t>"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C5C9B9F" w14:textId="1FD9231A" w:rsidR="005D557D" w:rsidRPr="005D557D" w:rsidRDefault="005D557D" w:rsidP="005D557D">
      <w:pPr>
        <w:pStyle w:val="Heading4"/>
      </w:pPr>
      <w:bookmarkStart w:id="1337" w:name="_CR7_4_2_4"/>
      <w:bookmarkStart w:id="1338" w:name="_Toc171523064"/>
      <w:bookmarkStart w:id="1339" w:name="_Toc218773345"/>
      <w:bookmarkEnd w:id="1337"/>
      <w:r w:rsidRPr="005D557D">
        <w:t>7.4.2.4</w:t>
      </w:r>
      <w:r w:rsidRPr="005D557D">
        <w:tab/>
        <w:t>Default Document Namespace</w:t>
      </w:r>
      <w:bookmarkEnd w:id="1338"/>
      <w:bookmarkEnd w:id="1339"/>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40" w:name="_CR7_4_2_5"/>
      <w:bookmarkStart w:id="1341" w:name="_Toc171523065"/>
      <w:bookmarkStart w:id="1342" w:name="_Toc218773346"/>
      <w:bookmarkEnd w:id="1340"/>
      <w:r w:rsidRPr="005D557D">
        <w:t>7.4.2.5</w:t>
      </w:r>
      <w:r w:rsidRPr="005D557D">
        <w:tab/>
        <w:t>MIME type</w:t>
      </w:r>
      <w:bookmarkEnd w:id="1341"/>
      <w:bookmarkEnd w:id="1342"/>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43" w:name="_CR7_4_2_6"/>
      <w:bookmarkStart w:id="1344" w:name="_Toc171523066"/>
      <w:bookmarkStart w:id="1345" w:name="_Toc218773347"/>
      <w:bookmarkEnd w:id="1343"/>
      <w:r w:rsidRPr="005D557D">
        <w:t>7.4.2.6</w:t>
      </w:r>
      <w:r w:rsidRPr="005D557D">
        <w:tab/>
        <w:t>Validation Constraints</w:t>
      </w:r>
      <w:bookmarkEnd w:id="1344"/>
      <w:bookmarkEnd w:id="1345"/>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46" w:name="_CR7_4_2_7"/>
      <w:bookmarkStart w:id="1347" w:name="_Toc171523067"/>
      <w:bookmarkStart w:id="1348" w:name="_Toc218773348"/>
      <w:bookmarkEnd w:id="1346"/>
      <w:r w:rsidRPr="005D557D">
        <w:t>7.4.2.7</w:t>
      </w:r>
      <w:r w:rsidRPr="005D557D">
        <w:tab/>
        <w:t>Data Semantics</w:t>
      </w:r>
      <w:bookmarkEnd w:id="1347"/>
      <w:bookmarkEnd w:id="1348"/>
    </w:p>
    <w:p w14:paraId="6AED9A86" w14:textId="77777777" w:rsid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1CE4CC48" w14:textId="4BFCC144" w:rsidR="00611AFD" w:rsidRPr="005D557D" w:rsidRDefault="00611AFD" w:rsidP="005D557D">
      <w:pPr>
        <w:rPr>
          <w:lang w:val="en-US"/>
        </w:rPr>
      </w:pPr>
      <w:r>
        <w:rPr>
          <w:lang w:val="en-US"/>
        </w:rPr>
        <w:lastRenderedPageBreak/>
        <w:t>The &lt;default-location-config-URI&gt; element contains the URI for the default location configuration. The URI is specified in 3GPP TS 24.283 [37] clause 7.1.3.4.</w:t>
      </w:r>
    </w:p>
    <w:p w14:paraId="384DF5B9" w14:textId="54CD08A3" w:rsidR="005D557D" w:rsidRPr="005D557D" w:rsidRDefault="005D557D" w:rsidP="005D557D">
      <w:r w:rsidRPr="005D557D">
        <w:t>The &lt;allow-request-location-of-users&gt; element is of type Boolean, as specified in table 7.4.2.7-1.</w:t>
      </w:r>
    </w:p>
    <w:p w14:paraId="21D89B8B" w14:textId="77777777" w:rsidR="005D557D" w:rsidRPr="005D557D" w:rsidRDefault="005D557D" w:rsidP="005D557D">
      <w:pPr>
        <w:pStyle w:val="TH"/>
      </w:pPr>
      <w:bookmarkStart w:id="1349" w:name="_CRTable7_x_2_71"/>
      <w:r w:rsidRPr="005D557D">
        <w:t>Table </w:t>
      </w:r>
      <w:bookmarkEnd w:id="1349"/>
      <w:r w:rsidRPr="005D557D">
        <w:t>7</w:t>
      </w:r>
      <w:r w:rsidRPr="005D557D">
        <w:rPr>
          <w:lang w:eastAsia="ko-KR"/>
        </w:rPr>
        <w:t>.x.2.7-1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50" w:name="_CRTable7_4_2_72"/>
      <w:r w:rsidRPr="005D557D">
        <w:t>Table </w:t>
      </w:r>
      <w:bookmarkEnd w:id="1350"/>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51" w:name="_CRTable7_4_2_73"/>
      <w:r w:rsidRPr="005D557D">
        <w:t>Table </w:t>
      </w:r>
      <w:bookmarkEnd w:id="1351"/>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52" w:name="_CRTable7_4_2_74"/>
      <w:r w:rsidRPr="005D557D">
        <w:t>Table </w:t>
      </w:r>
      <w:bookmarkEnd w:id="1352"/>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Default="005D557D" w:rsidP="005D557D"/>
    <w:p w14:paraId="6A09920F" w14:textId="77777777" w:rsidR="00AB3FEA" w:rsidRPr="005D557D" w:rsidRDefault="00AB3FEA" w:rsidP="00AB3FEA">
      <w:r w:rsidRPr="005D557D">
        <w:t>The &lt;allow-</w:t>
      </w:r>
      <w:r>
        <w:t>change-location-configuration-of-users</w:t>
      </w:r>
      <w:r w:rsidRPr="005D557D">
        <w:t>&gt; element is of type Boolean, as specified in table 7.4.2.7-</w:t>
      </w:r>
      <w:r>
        <w:t>5</w:t>
      </w:r>
      <w:r w:rsidRPr="005D557D">
        <w:t>.</w:t>
      </w:r>
    </w:p>
    <w:p w14:paraId="0C353DBE" w14:textId="77777777" w:rsidR="00AB3FEA" w:rsidRPr="005D557D" w:rsidRDefault="00AB3FEA" w:rsidP="00AB3FEA">
      <w:pPr>
        <w:pStyle w:val="TH"/>
      </w:pPr>
      <w:bookmarkStart w:id="1353" w:name="_CRTable7_4_2_75"/>
      <w:r w:rsidRPr="005D557D">
        <w:t>Table </w:t>
      </w:r>
      <w:bookmarkEnd w:id="1353"/>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3FEA" w:rsidRPr="005D557D" w14:paraId="310153C6" w14:textId="77777777" w:rsidTr="00402C4B">
        <w:tc>
          <w:tcPr>
            <w:tcW w:w="1405" w:type="dxa"/>
          </w:tcPr>
          <w:p w14:paraId="718E51E6" w14:textId="77777777" w:rsidR="00AB3FEA" w:rsidRPr="005D557D" w:rsidRDefault="00AB3FEA" w:rsidP="00402C4B">
            <w:pPr>
              <w:pStyle w:val="TAL"/>
            </w:pPr>
            <w:r w:rsidRPr="005D557D">
              <w:t>"true"</w:t>
            </w:r>
          </w:p>
        </w:tc>
        <w:tc>
          <w:tcPr>
            <w:tcW w:w="8224" w:type="dxa"/>
          </w:tcPr>
          <w:p w14:paraId="7BE8E760" w14:textId="77777777" w:rsidR="00AB3FEA" w:rsidRPr="005D557D" w:rsidRDefault="00AB3FEA" w:rsidP="00402C4B">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AB3FEA" w:rsidRPr="005D557D" w14:paraId="039D9B4C" w14:textId="77777777" w:rsidTr="00402C4B">
        <w:tc>
          <w:tcPr>
            <w:tcW w:w="1405" w:type="dxa"/>
          </w:tcPr>
          <w:p w14:paraId="1AF79D30" w14:textId="77777777" w:rsidR="00AB3FEA" w:rsidRPr="005D557D" w:rsidRDefault="00AB3FEA" w:rsidP="00402C4B">
            <w:pPr>
              <w:pStyle w:val="TAL"/>
            </w:pPr>
            <w:r w:rsidRPr="005D557D">
              <w:t>"false"</w:t>
            </w:r>
          </w:p>
        </w:tc>
        <w:tc>
          <w:tcPr>
            <w:tcW w:w="8224" w:type="dxa"/>
          </w:tcPr>
          <w:p w14:paraId="2855EE24" w14:textId="77777777" w:rsidR="00AB3FEA" w:rsidRPr="005D557D" w:rsidRDefault="00AB3FEA" w:rsidP="00402C4B">
            <w:pPr>
              <w:pStyle w:val="TAL"/>
            </w:pPr>
            <w:r w:rsidRPr="005D557D">
              <w:t xml:space="preserve">Indicates to the LMS that the MC service user is not authorised to request a </w:t>
            </w:r>
            <w:r>
              <w:t>change in location reporting configuration information of another MC service user</w:t>
            </w:r>
          </w:p>
        </w:tc>
      </w:tr>
    </w:tbl>
    <w:p w14:paraId="066AF580" w14:textId="77777777" w:rsidR="00AB3FEA" w:rsidRPr="005D557D" w:rsidRDefault="00AB3FEA" w:rsidP="005D557D"/>
    <w:p w14:paraId="339E75D3" w14:textId="14A8EE65" w:rsidR="005D557D" w:rsidRPr="005D557D" w:rsidRDefault="005D557D" w:rsidP="005D557D">
      <w:pPr>
        <w:pStyle w:val="Heading4"/>
      </w:pPr>
      <w:bookmarkStart w:id="1354" w:name="_CR7_4_2_8"/>
      <w:bookmarkStart w:id="1355" w:name="_Toc171523068"/>
      <w:bookmarkStart w:id="1356" w:name="_Toc218773349"/>
      <w:bookmarkEnd w:id="1354"/>
      <w:r w:rsidRPr="005D557D">
        <w:t>7.</w:t>
      </w:r>
      <w:r>
        <w:t>4</w:t>
      </w:r>
      <w:r w:rsidRPr="005D557D">
        <w:t>.2.8</w:t>
      </w:r>
      <w:r w:rsidRPr="005D557D">
        <w:tab/>
        <w:t>Naming Conventions</w:t>
      </w:r>
      <w:bookmarkEnd w:id="1355"/>
      <w:bookmarkEnd w:id="1356"/>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57" w:name="_CR7_4_2_9"/>
      <w:bookmarkStart w:id="1358" w:name="_Toc171523069"/>
      <w:bookmarkStart w:id="1359" w:name="_Toc218773350"/>
      <w:bookmarkEnd w:id="1357"/>
      <w:r w:rsidRPr="005D557D">
        <w:t>7.</w:t>
      </w:r>
      <w:r>
        <w:t>4</w:t>
      </w:r>
      <w:r w:rsidRPr="005D557D">
        <w:t>.2.9</w:t>
      </w:r>
      <w:r w:rsidRPr="005D557D">
        <w:tab/>
        <w:t>Global documents</w:t>
      </w:r>
      <w:bookmarkEnd w:id="1358"/>
      <w:bookmarkEnd w:id="1359"/>
    </w:p>
    <w:p w14:paraId="6C9E2D95" w14:textId="77777777" w:rsidR="005D557D" w:rsidRPr="005D557D" w:rsidRDefault="005D557D" w:rsidP="005D557D">
      <w:r w:rsidRPr="005D557D">
        <w:t>The present document requires no global documents.</w:t>
      </w:r>
    </w:p>
    <w:p w14:paraId="0B47AF6F" w14:textId="77777777" w:rsidR="005D557D" w:rsidRPr="005D557D" w:rsidRDefault="005D557D" w:rsidP="005D557D">
      <w:pPr>
        <w:pStyle w:val="Heading4"/>
      </w:pPr>
      <w:bookmarkStart w:id="1360" w:name="_CR7_x_2_10"/>
      <w:bookmarkStart w:id="1361" w:name="_Toc171523070"/>
      <w:bookmarkStart w:id="1362" w:name="_Toc218773351"/>
      <w:bookmarkEnd w:id="1360"/>
      <w:r w:rsidRPr="005D557D">
        <w:lastRenderedPageBreak/>
        <w:t>7.x.2.10</w:t>
      </w:r>
      <w:r w:rsidRPr="005D557D">
        <w:tab/>
        <w:t>Resource interdependencies</w:t>
      </w:r>
      <w:bookmarkEnd w:id="1361"/>
      <w:bookmarkEnd w:id="1362"/>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63" w:name="_CR7_4_2_11"/>
      <w:bookmarkStart w:id="1364" w:name="_Toc171523071"/>
      <w:bookmarkStart w:id="1365" w:name="_Toc218773352"/>
      <w:bookmarkEnd w:id="1363"/>
      <w:r w:rsidRPr="005D557D">
        <w:t>7.</w:t>
      </w:r>
      <w:r>
        <w:t>4</w:t>
      </w:r>
      <w:r w:rsidRPr="005D557D">
        <w:t>.2.11</w:t>
      </w:r>
      <w:r w:rsidRPr="005D557D">
        <w:tab/>
        <w:t>Authorization Policies</w:t>
      </w:r>
      <w:bookmarkEnd w:id="1364"/>
      <w:bookmarkEnd w:id="1365"/>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66" w:name="_CR7_4_2_12"/>
      <w:bookmarkStart w:id="1367" w:name="_Toc171523072"/>
      <w:bookmarkStart w:id="1368" w:name="_Toc218773353"/>
      <w:bookmarkEnd w:id="1366"/>
      <w:r w:rsidRPr="005D557D">
        <w:t>7.</w:t>
      </w:r>
      <w:r>
        <w:t>4</w:t>
      </w:r>
      <w:r w:rsidRPr="005D557D">
        <w:t>.2.12</w:t>
      </w:r>
      <w:r w:rsidRPr="005D557D">
        <w:tab/>
        <w:t>Subscription to Changes</w:t>
      </w:r>
      <w:bookmarkEnd w:id="1367"/>
      <w:bookmarkEnd w:id="1368"/>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611AFD" w:rsidRDefault="00C367E9" w:rsidP="00C367E9">
      <w:pPr>
        <w:pStyle w:val="Heading1"/>
      </w:pPr>
      <w:bookmarkStart w:id="1369" w:name="_CR7_3_1"/>
      <w:bookmarkStart w:id="1370" w:name="_CR7_3_1_1"/>
      <w:bookmarkStart w:id="1371" w:name="_CR7_3_1_2"/>
      <w:bookmarkStart w:id="1372" w:name="_CR7_3_2"/>
      <w:bookmarkStart w:id="1373" w:name="_CR7_3_2_1"/>
      <w:bookmarkStart w:id="1374" w:name="_CR7_3_2_2"/>
      <w:bookmarkStart w:id="1375" w:name="_CR7_3_2_3"/>
      <w:bookmarkStart w:id="1376" w:name="_CR7_3_2_4"/>
      <w:bookmarkStart w:id="1377" w:name="_CR7_3_2_5"/>
      <w:bookmarkStart w:id="1378" w:name="_CR7_3_2_6"/>
      <w:bookmarkStart w:id="1379" w:name="_CR7_3_2_7"/>
      <w:bookmarkStart w:id="1380" w:name="_CR7_3_2_8"/>
      <w:bookmarkStart w:id="1381" w:name="_CR7_3_2_9"/>
      <w:bookmarkStart w:id="1382" w:name="_CR7_3_2_10"/>
      <w:bookmarkStart w:id="1383" w:name="_CR7_3_2_11"/>
      <w:bookmarkStart w:id="1384" w:name="_CR7_3_2_12"/>
      <w:bookmarkStart w:id="1385" w:name="_CR8"/>
      <w:bookmarkStart w:id="1386" w:name="_Toc20212349"/>
      <w:bookmarkStart w:id="1387" w:name="_Toc27731704"/>
      <w:bookmarkStart w:id="1388" w:name="_Toc36127482"/>
      <w:bookmarkStart w:id="1389" w:name="_Toc45214588"/>
      <w:bookmarkStart w:id="1390" w:name="_Toc51937727"/>
      <w:bookmarkStart w:id="1391" w:name="_Toc51938036"/>
      <w:bookmarkStart w:id="1392" w:name="_Toc92291223"/>
      <w:bookmarkStart w:id="1393" w:name="_Toc218773354"/>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r w:rsidRPr="00611AFD">
        <w:t>8</w:t>
      </w:r>
      <w:r w:rsidRPr="00611AFD">
        <w:tab/>
        <w:t>MCPTT configuration management documents</w:t>
      </w:r>
      <w:bookmarkEnd w:id="1386"/>
      <w:bookmarkEnd w:id="1387"/>
      <w:bookmarkEnd w:id="1388"/>
      <w:bookmarkEnd w:id="1389"/>
      <w:bookmarkEnd w:id="1390"/>
      <w:bookmarkEnd w:id="1391"/>
      <w:bookmarkEnd w:id="1392"/>
      <w:bookmarkEnd w:id="1393"/>
    </w:p>
    <w:p w14:paraId="37CA9AF1" w14:textId="77777777" w:rsidR="00C367E9" w:rsidRPr="00611AFD" w:rsidRDefault="00C367E9" w:rsidP="00C367E9">
      <w:pPr>
        <w:pStyle w:val="Heading2"/>
      </w:pPr>
      <w:bookmarkStart w:id="1394" w:name="_CR8_1"/>
      <w:bookmarkStart w:id="1395" w:name="_Toc20212350"/>
      <w:bookmarkStart w:id="1396" w:name="_Toc27731705"/>
      <w:bookmarkStart w:id="1397" w:name="_Toc36127483"/>
      <w:bookmarkStart w:id="1398" w:name="_Toc45214589"/>
      <w:bookmarkStart w:id="1399" w:name="_Toc51937728"/>
      <w:bookmarkStart w:id="1400" w:name="_Toc51938037"/>
      <w:bookmarkStart w:id="1401" w:name="_Toc92291224"/>
      <w:bookmarkStart w:id="1402" w:name="_Toc218773355"/>
      <w:bookmarkEnd w:id="1394"/>
      <w:r w:rsidRPr="00611AFD">
        <w:t>8.1</w:t>
      </w:r>
      <w:r w:rsidRPr="00611AFD">
        <w:tab/>
        <w:t>Introduction</w:t>
      </w:r>
      <w:bookmarkEnd w:id="1395"/>
      <w:bookmarkEnd w:id="1396"/>
      <w:bookmarkEnd w:id="1397"/>
      <w:bookmarkEnd w:id="1398"/>
      <w:bookmarkEnd w:id="1399"/>
      <w:bookmarkEnd w:id="1400"/>
      <w:bookmarkEnd w:id="1401"/>
      <w:bookmarkEnd w:id="1402"/>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403" w:name="_CR8_2"/>
      <w:bookmarkStart w:id="1404" w:name="_Toc20212351"/>
      <w:bookmarkStart w:id="1405" w:name="_Toc27731706"/>
      <w:bookmarkStart w:id="1406" w:name="_Toc36127484"/>
      <w:bookmarkStart w:id="1407" w:name="_Toc45214590"/>
      <w:bookmarkStart w:id="1408" w:name="_Toc51937729"/>
      <w:bookmarkStart w:id="1409" w:name="_Toc51938038"/>
      <w:bookmarkStart w:id="1410" w:name="_Toc92291225"/>
      <w:bookmarkStart w:id="1411" w:name="_Toc218773356"/>
      <w:bookmarkEnd w:id="1403"/>
      <w:r w:rsidRPr="00D241C1">
        <w:rPr>
          <w:lang w:val="fr-FR"/>
        </w:rPr>
        <w:t>8</w:t>
      </w:r>
      <w:r w:rsidRPr="00564582">
        <w:rPr>
          <w:lang w:val="fr-FR"/>
        </w:rPr>
        <w:t>.</w:t>
      </w:r>
      <w:r w:rsidRPr="00D241C1">
        <w:rPr>
          <w:lang w:val="fr-FR"/>
        </w:rPr>
        <w:t>2</w:t>
      </w:r>
      <w:r w:rsidRPr="00564582">
        <w:rPr>
          <w:lang w:val="fr-FR"/>
        </w:rPr>
        <w:tab/>
        <w:t>MCPTT UE configuration document</w:t>
      </w:r>
      <w:bookmarkEnd w:id="1404"/>
      <w:bookmarkEnd w:id="1405"/>
      <w:bookmarkEnd w:id="1406"/>
      <w:bookmarkEnd w:id="1407"/>
      <w:bookmarkEnd w:id="1408"/>
      <w:bookmarkEnd w:id="1409"/>
      <w:bookmarkEnd w:id="1410"/>
      <w:bookmarkEnd w:id="1411"/>
    </w:p>
    <w:p w14:paraId="4F0572CA" w14:textId="77777777" w:rsidR="00C367E9" w:rsidRPr="00986001" w:rsidRDefault="00C367E9" w:rsidP="00C367E9">
      <w:pPr>
        <w:pStyle w:val="Heading3"/>
      </w:pPr>
      <w:bookmarkStart w:id="1412" w:name="_CR8_2_1"/>
      <w:bookmarkStart w:id="1413" w:name="_Toc20212352"/>
      <w:bookmarkStart w:id="1414" w:name="_Toc27731707"/>
      <w:bookmarkStart w:id="1415" w:name="_Toc36127485"/>
      <w:bookmarkStart w:id="1416" w:name="_Toc45214591"/>
      <w:bookmarkStart w:id="1417" w:name="_Toc51937730"/>
      <w:bookmarkStart w:id="1418" w:name="_Toc51938039"/>
      <w:bookmarkStart w:id="1419" w:name="_Toc92291226"/>
      <w:bookmarkStart w:id="1420" w:name="_Toc218773357"/>
      <w:bookmarkEnd w:id="1412"/>
      <w:r>
        <w:t>8.2.1</w:t>
      </w:r>
      <w:r>
        <w:tab/>
        <w:t>General</w:t>
      </w:r>
      <w:bookmarkEnd w:id="1413"/>
      <w:bookmarkEnd w:id="1414"/>
      <w:bookmarkEnd w:id="1415"/>
      <w:bookmarkEnd w:id="1416"/>
      <w:bookmarkEnd w:id="1417"/>
      <w:bookmarkEnd w:id="1418"/>
      <w:bookmarkEnd w:id="1419"/>
      <w:bookmarkEnd w:id="1420"/>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 xml:space="preserve">The master MCPTT UE configuration document is stored in the users tree of that MCPTT system administrator. The master MCPTT UE configuration document does not directly apply </w:t>
      </w:r>
      <w:r w:rsidRPr="008137DD">
        <w:lastRenderedPageBreak/>
        <w:t>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21" w:name="_CR8_2_1A"/>
      <w:bookmarkStart w:id="1422" w:name="_Toc20212353"/>
      <w:bookmarkStart w:id="1423" w:name="_Toc27731708"/>
      <w:bookmarkStart w:id="1424" w:name="_Toc36127486"/>
      <w:bookmarkStart w:id="1425" w:name="_Toc45214592"/>
      <w:bookmarkStart w:id="1426" w:name="_Toc51937731"/>
      <w:bookmarkStart w:id="1427" w:name="_Toc51938040"/>
      <w:bookmarkStart w:id="1428" w:name="_Toc92291227"/>
      <w:bookmarkStart w:id="1429" w:name="MCCQCTEMPBM_00000047"/>
      <w:bookmarkStart w:id="1430" w:name="_Toc218773358"/>
      <w:bookmarkEnd w:id="1421"/>
      <w:r>
        <w:t>8.2.1A</w:t>
      </w:r>
      <w:r>
        <w:tab/>
        <w:t>MCPTT client access to MCPTT UE configuration documents</w:t>
      </w:r>
      <w:bookmarkEnd w:id="1422"/>
      <w:bookmarkEnd w:id="1423"/>
      <w:bookmarkEnd w:id="1424"/>
      <w:bookmarkEnd w:id="1425"/>
      <w:bookmarkEnd w:id="1426"/>
      <w:bookmarkEnd w:id="1427"/>
      <w:bookmarkEnd w:id="1428"/>
      <w:bookmarkEnd w:id="1430"/>
    </w:p>
    <w:bookmarkEnd w:id="1429"/>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31" w:name="_CR8_2_2"/>
      <w:bookmarkStart w:id="1432" w:name="_Toc20212354"/>
      <w:bookmarkStart w:id="1433" w:name="_Toc27731709"/>
      <w:bookmarkStart w:id="1434" w:name="_Toc36127487"/>
      <w:bookmarkStart w:id="1435" w:name="_Toc45214593"/>
      <w:bookmarkStart w:id="1436" w:name="_Toc51937732"/>
      <w:bookmarkStart w:id="1437" w:name="_Toc51938041"/>
      <w:bookmarkStart w:id="1438" w:name="_Toc92291228"/>
      <w:bookmarkStart w:id="1439" w:name="_Toc218773359"/>
      <w:bookmarkEnd w:id="1431"/>
      <w:r>
        <w:t>8.2.2</w:t>
      </w:r>
      <w:r>
        <w:tab/>
        <w:t>C</w:t>
      </w:r>
      <w:r w:rsidRPr="00986001">
        <w:t>oding</w:t>
      </w:r>
      <w:bookmarkEnd w:id="1432"/>
      <w:bookmarkEnd w:id="1433"/>
      <w:bookmarkEnd w:id="1434"/>
      <w:bookmarkEnd w:id="1435"/>
      <w:bookmarkEnd w:id="1436"/>
      <w:bookmarkEnd w:id="1437"/>
      <w:bookmarkEnd w:id="1438"/>
      <w:bookmarkEnd w:id="1439"/>
    </w:p>
    <w:p w14:paraId="2E67E931" w14:textId="77777777" w:rsidR="00C367E9" w:rsidRPr="0019247C" w:rsidRDefault="00C367E9" w:rsidP="00C367E9">
      <w:pPr>
        <w:pStyle w:val="Heading4"/>
      </w:pPr>
      <w:bookmarkStart w:id="1440" w:name="_CR8_2_2_1"/>
      <w:bookmarkStart w:id="1441" w:name="_Toc20212355"/>
      <w:bookmarkStart w:id="1442" w:name="_Toc27731710"/>
      <w:bookmarkStart w:id="1443" w:name="_Toc36127488"/>
      <w:bookmarkStart w:id="1444" w:name="_Toc45214594"/>
      <w:bookmarkStart w:id="1445" w:name="_Toc51937733"/>
      <w:bookmarkStart w:id="1446" w:name="_Toc51938042"/>
      <w:bookmarkStart w:id="1447" w:name="_Toc92291229"/>
      <w:bookmarkStart w:id="1448" w:name="_Toc218773360"/>
      <w:bookmarkEnd w:id="1440"/>
      <w:r>
        <w:t>8.2.2.1</w:t>
      </w:r>
      <w:r>
        <w:tab/>
        <w:t>Structure</w:t>
      </w:r>
      <w:bookmarkEnd w:id="1441"/>
      <w:bookmarkEnd w:id="1442"/>
      <w:bookmarkEnd w:id="1443"/>
      <w:bookmarkEnd w:id="1444"/>
      <w:bookmarkEnd w:id="1445"/>
      <w:bookmarkEnd w:id="1446"/>
      <w:bookmarkEnd w:id="1447"/>
      <w:bookmarkEnd w:id="1448"/>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lastRenderedPageBreak/>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49" w:name="_CR8_2_2_2"/>
      <w:bookmarkStart w:id="1450" w:name="_Toc20212356"/>
      <w:bookmarkStart w:id="1451" w:name="_Toc27731711"/>
      <w:bookmarkStart w:id="1452" w:name="_Toc36127489"/>
      <w:bookmarkStart w:id="1453" w:name="_Toc45214595"/>
      <w:bookmarkStart w:id="1454" w:name="_Toc51937734"/>
      <w:bookmarkStart w:id="1455" w:name="_Toc51938043"/>
      <w:bookmarkStart w:id="1456" w:name="_Toc92291230"/>
      <w:bookmarkStart w:id="1457" w:name="_Toc218773361"/>
      <w:bookmarkEnd w:id="1449"/>
      <w:r>
        <w:t>8</w:t>
      </w:r>
      <w:r w:rsidRPr="000B2651">
        <w:t>.</w:t>
      </w:r>
      <w:r>
        <w:t>2</w:t>
      </w:r>
      <w:r w:rsidRPr="000B2651">
        <w:t>.2.2</w:t>
      </w:r>
      <w:r w:rsidRPr="000B2651">
        <w:tab/>
        <w:t>Application Unique ID</w:t>
      </w:r>
      <w:bookmarkEnd w:id="1450"/>
      <w:bookmarkEnd w:id="1451"/>
      <w:bookmarkEnd w:id="1452"/>
      <w:bookmarkEnd w:id="1453"/>
      <w:bookmarkEnd w:id="1454"/>
      <w:bookmarkEnd w:id="1455"/>
      <w:bookmarkEnd w:id="1456"/>
      <w:bookmarkEnd w:id="145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58" w:name="_CR8_2_2_3"/>
      <w:bookmarkStart w:id="1459" w:name="_Toc20212357"/>
      <w:bookmarkStart w:id="1460" w:name="_Toc27731712"/>
      <w:bookmarkStart w:id="1461" w:name="_Toc36127490"/>
      <w:bookmarkStart w:id="1462" w:name="_Toc45214596"/>
      <w:bookmarkStart w:id="1463" w:name="_Toc51937735"/>
      <w:bookmarkStart w:id="1464" w:name="_Toc51938044"/>
      <w:bookmarkStart w:id="1465" w:name="_Toc92291231"/>
      <w:bookmarkStart w:id="1466" w:name="_Toc218773362"/>
      <w:bookmarkEnd w:id="1458"/>
      <w:r>
        <w:t>8</w:t>
      </w:r>
      <w:r w:rsidRPr="00F70427">
        <w:t>.</w:t>
      </w:r>
      <w:r>
        <w:t>2</w:t>
      </w:r>
      <w:r w:rsidRPr="00F70427">
        <w:t>.2.3</w:t>
      </w:r>
      <w:r w:rsidRPr="00F70427">
        <w:tab/>
        <w:t>XML Schema</w:t>
      </w:r>
      <w:bookmarkEnd w:id="1459"/>
      <w:bookmarkEnd w:id="1460"/>
      <w:bookmarkEnd w:id="1461"/>
      <w:bookmarkEnd w:id="1462"/>
      <w:bookmarkEnd w:id="1463"/>
      <w:bookmarkEnd w:id="1464"/>
      <w:bookmarkEnd w:id="1465"/>
      <w:bookmarkEnd w:id="1466"/>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lastRenderedPageBreak/>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lastRenderedPageBreak/>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67" w:name="_CR8_2_2_4"/>
      <w:bookmarkStart w:id="1468" w:name="_Toc20212358"/>
      <w:bookmarkStart w:id="1469" w:name="_Toc27731713"/>
      <w:bookmarkStart w:id="1470" w:name="_Toc36127491"/>
      <w:bookmarkStart w:id="1471" w:name="_Toc45214597"/>
      <w:bookmarkStart w:id="1472" w:name="_Toc51937736"/>
      <w:bookmarkStart w:id="1473" w:name="_Toc51938045"/>
      <w:bookmarkStart w:id="1474" w:name="_Toc92291232"/>
      <w:bookmarkStart w:id="1475" w:name="_Toc218773363"/>
      <w:bookmarkEnd w:id="1467"/>
      <w:r w:rsidRPr="005D557D">
        <w:rPr>
          <w:lang w:val="fr-FR"/>
        </w:rPr>
        <w:t>8.2.2.4</w:t>
      </w:r>
      <w:r w:rsidRPr="005D557D">
        <w:rPr>
          <w:lang w:val="fr-FR"/>
        </w:rPr>
        <w:tab/>
        <w:t>Default Document Namespace</w:t>
      </w:r>
      <w:bookmarkEnd w:id="1468"/>
      <w:bookmarkEnd w:id="1469"/>
      <w:bookmarkEnd w:id="1470"/>
      <w:bookmarkEnd w:id="1471"/>
      <w:bookmarkEnd w:id="1472"/>
      <w:bookmarkEnd w:id="1473"/>
      <w:bookmarkEnd w:id="1474"/>
      <w:bookmarkEnd w:id="1475"/>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76" w:name="_CR8_2_2_5"/>
      <w:bookmarkStart w:id="1477" w:name="_Toc20212359"/>
      <w:bookmarkStart w:id="1478" w:name="_Toc27731714"/>
      <w:bookmarkStart w:id="1479" w:name="_Toc36127492"/>
      <w:bookmarkStart w:id="1480" w:name="_Toc45214598"/>
      <w:bookmarkStart w:id="1481" w:name="_Toc51937737"/>
      <w:bookmarkStart w:id="1482" w:name="_Toc51938046"/>
      <w:bookmarkStart w:id="1483" w:name="_Toc92291233"/>
      <w:bookmarkStart w:id="1484" w:name="_Toc218773364"/>
      <w:bookmarkEnd w:id="1476"/>
      <w:r>
        <w:t>8</w:t>
      </w:r>
      <w:r w:rsidRPr="000B2651">
        <w:t>.</w:t>
      </w:r>
      <w:r>
        <w:t>2</w:t>
      </w:r>
      <w:r w:rsidRPr="000B2651">
        <w:t>.2.5</w:t>
      </w:r>
      <w:r w:rsidRPr="000B2651">
        <w:tab/>
        <w:t>MIME type</w:t>
      </w:r>
      <w:bookmarkEnd w:id="1477"/>
      <w:bookmarkEnd w:id="1478"/>
      <w:bookmarkEnd w:id="1479"/>
      <w:bookmarkEnd w:id="1480"/>
      <w:bookmarkEnd w:id="1481"/>
      <w:bookmarkEnd w:id="1482"/>
      <w:bookmarkEnd w:id="1483"/>
      <w:bookmarkEnd w:id="1484"/>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85" w:name="_CR8_2_2_6"/>
      <w:bookmarkStart w:id="1486" w:name="_Toc20212360"/>
      <w:bookmarkStart w:id="1487" w:name="_Toc27731715"/>
      <w:bookmarkStart w:id="1488" w:name="_Toc36127493"/>
      <w:bookmarkStart w:id="1489" w:name="_Toc45214599"/>
      <w:bookmarkStart w:id="1490" w:name="_Toc51937738"/>
      <w:bookmarkStart w:id="1491" w:name="_Toc51938047"/>
      <w:bookmarkStart w:id="1492" w:name="_Toc92291234"/>
      <w:bookmarkStart w:id="1493" w:name="_Toc218773365"/>
      <w:bookmarkEnd w:id="1485"/>
      <w:r>
        <w:lastRenderedPageBreak/>
        <w:t>8</w:t>
      </w:r>
      <w:r w:rsidRPr="000B2651">
        <w:t>.</w:t>
      </w:r>
      <w:r>
        <w:t>2</w:t>
      </w:r>
      <w:r w:rsidRPr="000B2651">
        <w:t>.2.6</w:t>
      </w:r>
      <w:r w:rsidRPr="000B2651">
        <w:tab/>
        <w:t>Validation Constraints</w:t>
      </w:r>
      <w:bookmarkEnd w:id="1486"/>
      <w:bookmarkEnd w:id="1487"/>
      <w:bookmarkEnd w:id="1488"/>
      <w:bookmarkEnd w:id="1489"/>
      <w:bookmarkEnd w:id="1490"/>
      <w:bookmarkEnd w:id="1491"/>
      <w:bookmarkEnd w:id="1492"/>
      <w:bookmarkEnd w:id="1493"/>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94" w:name="_CR8_2_2_7"/>
      <w:bookmarkStart w:id="1495" w:name="_Toc20212361"/>
      <w:bookmarkStart w:id="1496" w:name="_Toc27731716"/>
      <w:bookmarkStart w:id="1497" w:name="_Toc36127494"/>
      <w:bookmarkStart w:id="1498" w:name="_Toc45214600"/>
      <w:bookmarkStart w:id="1499" w:name="_Toc51937739"/>
      <w:bookmarkStart w:id="1500" w:name="_Toc51938048"/>
      <w:bookmarkStart w:id="1501" w:name="_Toc92291235"/>
      <w:bookmarkStart w:id="1502" w:name="_Toc218773366"/>
      <w:bookmarkEnd w:id="1494"/>
      <w:r>
        <w:t>8</w:t>
      </w:r>
      <w:r w:rsidRPr="00FD64D5">
        <w:t>.</w:t>
      </w:r>
      <w:r>
        <w:t>2</w:t>
      </w:r>
      <w:r w:rsidRPr="00FD64D5">
        <w:t>.2.7</w:t>
      </w:r>
      <w:r w:rsidRPr="00FD64D5">
        <w:tab/>
        <w:t>Data Semantics</w:t>
      </w:r>
      <w:bookmarkEnd w:id="1495"/>
      <w:bookmarkEnd w:id="1496"/>
      <w:bookmarkEnd w:id="1497"/>
      <w:bookmarkEnd w:id="1498"/>
      <w:bookmarkEnd w:id="1499"/>
      <w:bookmarkEnd w:id="1500"/>
      <w:bookmarkEnd w:id="1501"/>
      <w:bookmarkEnd w:id="1502"/>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lastRenderedPageBreak/>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503" w:name="_CR8_2_2_8"/>
      <w:bookmarkStart w:id="1504" w:name="_Toc20212362"/>
      <w:bookmarkStart w:id="1505" w:name="_Toc27731717"/>
      <w:bookmarkStart w:id="1506" w:name="_Toc36127495"/>
      <w:bookmarkStart w:id="1507" w:name="_Toc45214601"/>
      <w:bookmarkStart w:id="1508" w:name="_Toc51937740"/>
      <w:bookmarkStart w:id="1509" w:name="_Toc51938049"/>
      <w:bookmarkStart w:id="1510" w:name="_Toc92291236"/>
      <w:bookmarkStart w:id="1511" w:name="_Toc218773367"/>
      <w:bookmarkEnd w:id="1503"/>
      <w:r>
        <w:t>8</w:t>
      </w:r>
      <w:r w:rsidRPr="00794952">
        <w:t>.</w:t>
      </w:r>
      <w:r>
        <w:t>2</w:t>
      </w:r>
      <w:r w:rsidRPr="00794952">
        <w:t>.2.8</w:t>
      </w:r>
      <w:r w:rsidRPr="00794952">
        <w:tab/>
        <w:t>Naming Conventions</w:t>
      </w:r>
      <w:bookmarkEnd w:id="1504"/>
      <w:bookmarkEnd w:id="1505"/>
      <w:bookmarkEnd w:id="1506"/>
      <w:bookmarkEnd w:id="1507"/>
      <w:bookmarkEnd w:id="1508"/>
      <w:bookmarkEnd w:id="1509"/>
      <w:bookmarkEnd w:id="1510"/>
      <w:bookmarkEnd w:id="1511"/>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512" w:name="_CR8_2_2_9"/>
      <w:bookmarkStart w:id="1513" w:name="_Toc20212363"/>
      <w:bookmarkStart w:id="1514" w:name="_Toc27731718"/>
      <w:bookmarkStart w:id="1515" w:name="_Toc36127496"/>
      <w:bookmarkStart w:id="1516" w:name="_Toc45214602"/>
      <w:bookmarkStart w:id="1517" w:name="_Toc51937741"/>
      <w:bookmarkStart w:id="1518" w:name="_Toc51938050"/>
      <w:bookmarkStart w:id="1519" w:name="_Toc92291237"/>
      <w:bookmarkStart w:id="1520" w:name="_Toc218773368"/>
      <w:bookmarkEnd w:id="1512"/>
      <w:r>
        <w:t>8</w:t>
      </w:r>
      <w:r w:rsidRPr="00794952">
        <w:t>.</w:t>
      </w:r>
      <w:r>
        <w:t>2</w:t>
      </w:r>
      <w:r w:rsidRPr="00794952">
        <w:t>.2.9</w:t>
      </w:r>
      <w:r w:rsidRPr="00794952">
        <w:tab/>
        <w:t>Global documents</w:t>
      </w:r>
      <w:bookmarkEnd w:id="1513"/>
      <w:bookmarkEnd w:id="1514"/>
      <w:bookmarkEnd w:id="1515"/>
      <w:bookmarkEnd w:id="1516"/>
      <w:bookmarkEnd w:id="1517"/>
      <w:bookmarkEnd w:id="1518"/>
      <w:bookmarkEnd w:id="1519"/>
      <w:bookmarkEnd w:id="1520"/>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21" w:name="_CR8_2_2_10"/>
      <w:bookmarkStart w:id="1522" w:name="_Toc20212364"/>
      <w:bookmarkStart w:id="1523" w:name="_Toc27731719"/>
      <w:bookmarkStart w:id="1524" w:name="_Toc36127497"/>
      <w:bookmarkStart w:id="1525" w:name="_Toc45214603"/>
      <w:bookmarkStart w:id="1526" w:name="_Toc51937742"/>
      <w:bookmarkStart w:id="1527" w:name="_Toc51938051"/>
      <w:bookmarkStart w:id="1528" w:name="_Toc92291238"/>
      <w:bookmarkStart w:id="1529" w:name="_Toc218773369"/>
      <w:bookmarkEnd w:id="1521"/>
      <w:r>
        <w:t>8</w:t>
      </w:r>
      <w:r w:rsidRPr="00794952">
        <w:t>.</w:t>
      </w:r>
      <w:r>
        <w:t>2</w:t>
      </w:r>
      <w:r w:rsidRPr="00794952">
        <w:t>.2.10</w:t>
      </w:r>
      <w:r w:rsidRPr="00794952">
        <w:tab/>
        <w:t>Resource interdependencies</w:t>
      </w:r>
      <w:bookmarkEnd w:id="1522"/>
      <w:bookmarkEnd w:id="1523"/>
      <w:bookmarkEnd w:id="1524"/>
      <w:bookmarkEnd w:id="1525"/>
      <w:bookmarkEnd w:id="1526"/>
      <w:bookmarkEnd w:id="1527"/>
      <w:bookmarkEnd w:id="1528"/>
      <w:bookmarkEnd w:id="1529"/>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30" w:name="_CR8_2_2_11"/>
      <w:bookmarkStart w:id="1531" w:name="_Toc20212365"/>
      <w:bookmarkStart w:id="1532" w:name="_Toc27731720"/>
      <w:bookmarkStart w:id="1533" w:name="_Toc36127498"/>
      <w:bookmarkStart w:id="1534" w:name="_Toc45214604"/>
      <w:bookmarkStart w:id="1535" w:name="_Toc51937743"/>
      <w:bookmarkStart w:id="1536" w:name="_Toc51938052"/>
      <w:bookmarkStart w:id="1537" w:name="_Toc92291239"/>
      <w:bookmarkStart w:id="1538" w:name="_Toc218773370"/>
      <w:bookmarkEnd w:id="1530"/>
      <w:r>
        <w:lastRenderedPageBreak/>
        <w:t>8</w:t>
      </w:r>
      <w:r w:rsidRPr="00794952">
        <w:t>.</w:t>
      </w:r>
      <w:r>
        <w:t>2</w:t>
      </w:r>
      <w:r w:rsidRPr="00794952">
        <w:t>.2.11</w:t>
      </w:r>
      <w:r w:rsidRPr="00794952">
        <w:tab/>
        <w:t>Authorization Policies</w:t>
      </w:r>
      <w:bookmarkEnd w:id="1531"/>
      <w:bookmarkEnd w:id="1532"/>
      <w:bookmarkEnd w:id="1533"/>
      <w:bookmarkEnd w:id="1534"/>
      <w:bookmarkEnd w:id="1535"/>
      <w:bookmarkEnd w:id="1536"/>
      <w:bookmarkEnd w:id="1537"/>
      <w:bookmarkEnd w:id="1538"/>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39" w:name="_CR8_2_2_12"/>
      <w:bookmarkStart w:id="1540" w:name="_Toc20212366"/>
      <w:bookmarkStart w:id="1541" w:name="_Toc27731721"/>
      <w:bookmarkStart w:id="1542" w:name="_Toc36127499"/>
      <w:bookmarkStart w:id="1543" w:name="_Toc45214605"/>
      <w:bookmarkStart w:id="1544" w:name="_Toc51937744"/>
      <w:bookmarkStart w:id="1545" w:name="_Toc51938053"/>
      <w:bookmarkStart w:id="1546" w:name="_Toc92291240"/>
      <w:bookmarkStart w:id="1547" w:name="_Toc218773371"/>
      <w:bookmarkEnd w:id="1539"/>
      <w:r>
        <w:t>8</w:t>
      </w:r>
      <w:r w:rsidRPr="00794952">
        <w:t>.</w:t>
      </w:r>
      <w:r>
        <w:t>2</w:t>
      </w:r>
      <w:r w:rsidRPr="00794952">
        <w:t>.2.12</w:t>
      </w:r>
      <w:r w:rsidRPr="00794952">
        <w:tab/>
        <w:t>Subscription to Changes</w:t>
      </w:r>
      <w:bookmarkEnd w:id="1540"/>
      <w:bookmarkEnd w:id="1541"/>
      <w:bookmarkEnd w:id="1542"/>
      <w:bookmarkEnd w:id="1543"/>
      <w:bookmarkEnd w:id="1544"/>
      <w:bookmarkEnd w:id="1545"/>
      <w:bookmarkEnd w:id="1546"/>
      <w:bookmarkEnd w:id="154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48" w:name="_CR8_3"/>
      <w:bookmarkStart w:id="1549" w:name="_Toc20212367"/>
      <w:bookmarkStart w:id="1550" w:name="_Toc27731722"/>
      <w:bookmarkStart w:id="1551" w:name="_Toc36127500"/>
      <w:bookmarkStart w:id="1552" w:name="_Toc45214606"/>
      <w:bookmarkStart w:id="1553" w:name="_Toc51937745"/>
      <w:bookmarkStart w:id="1554" w:name="_Toc51938054"/>
      <w:bookmarkStart w:id="1555" w:name="_Toc92291241"/>
      <w:bookmarkStart w:id="1556" w:name="_Toc218773372"/>
      <w:bookmarkEnd w:id="1548"/>
      <w:r w:rsidRPr="00D241C1">
        <w:t>8.3</w:t>
      </w:r>
      <w:r w:rsidRPr="00D241C1">
        <w:tab/>
        <w:t>MCPTT user profile configuration document</w:t>
      </w:r>
      <w:bookmarkEnd w:id="1549"/>
      <w:bookmarkEnd w:id="1550"/>
      <w:bookmarkEnd w:id="1551"/>
      <w:bookmarkEnd w:id="1552"/>
      <w:bookmarkEnd w:id="1553"/>
      <w:bookmarkEnd w:id="1554"/>
      <w:bookmarkEnd w:id="1555"/>
      <w:bookmarkEnd w:id="1556"/>
    </w:p>
    <w:p w14:paraId="021DA04D" w14:textId="77777777" w:rsidR="00C367E9" w:rsidRPr="00986001" w:rsidRDefault="00C367E9" w:rsidP="00C367E9">
      <w:pPr>
        <w:pStyle w:val="Heading3"/>
      </w:pPr>
      <w:bookmarkStart w:id="1557" w:name="_CR8_3_1"/>
      <w:bookmarkStart w:id="1558" w:name="_Toc20212368"/>
      <w:bookmarkStart w:id="1559" w:name="_Toc27731723"/>
      <w:bookmarkStart w:id="1560" w:name="_Toc36127501"/>
      <w:bookmarkStart w:id="1561" w:name="_Toc45214607"/>
      <w:bookmarkStart w:id="1562" w:name="_Toc51937746"/>
      <w:bookmarkStart w:id="1563" w:name="_Toc51938055"/>
      <w:bookmarkStart w:id="1564" w:name="_Toc92291242"/>
      <w:bookmarkStart w:id="1565" w:name="_Toc218773373"/>
      <w:bookmarkEnd w:id="1557"/>
      <w:r>
        <w:t>8.3.1</w:t>
      </w:r>
      <w:r>
        <w:tab/>
        <w:t>General</w:t>
      </w:r>
      <w:bookmarkEnd w:id="1558"/>
      <w:bookmarkEnd w:id="1559"/>
      <w:bookmarkEnd w:id="1560"/>
      <w:bookmarkEnd w:id="1561"/>
      <w:bookmarkEnd w:id="1562"/>
      <w:bookmarkEnd w:id="1563"/>
      <w:bookmarkEnd w:id="1564"/>
      <w:bookmarkEnd w:id="1565"/>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66" w:name="_CR8_3_1A"/>
      <w:bookmarkStart w:id="1567" w:name="_Toc20212369"/>
      <w:bookmarkStart w:id="1568" w:name="_Toc27731724"/>
      <w:bookmarkStart w:id="1569" w:name="_Toc36127502"/>
      <w:bookmarkStart w:id="1570" w:name="_Toc45214608"/>
      <w:bookmarkStart w:id="1571" w:name="_Toc51937747"/>
      <w:bookmarkStart w:id="1572" w:name="_Toc51938056"/>
      <w:bookmarkStart w:id="1573" w:name="_Toc92291243"/>
      <w:bookmarkStart w:id="1574" w:name="MCCQCTEMPBM_00000048"/>
      <w:bookmarkStart w:id="1575" w:name="_Toc218773374"/>
      <w:bookmarkEnd w:id="1566"/>
      <w:r>
        <w:t>8.3.1A</w:t>
      </w:r>
      <w:r>
        <w:tab/>
        <w:t>MCPTT client access to MCPTT user profile documents</w:t>
      </w:r>
      <w:bookmarkEnd w:id="1567"/>
      <w:bookmarkEnd w:id="1568"/>
      <w:bookmarkEnd w:id="1569"/>
      <w:bookmarkEnd w:id="1570"/>
      <w:bookmarkEnd w:id="1571"/>
      <w:bookmarkEnd w:id="1572"/>
      <w:bookmarkEnd w:id="1573"/>
      <w:bookmarkEnd w:id="1575"/>
    </w:p>
    <w:bookmarkEnd w:id="1574"/>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76" w:name="_CR8_3_2"/>
      <w:bookmarkStart w:id="1577" w:name="_Toc20212370"/>
      <w:bookmarkStart w:id="1578" w:name="_Toc27731725"/>
      <w:bookmarkStart w:id="1579" w:name="_Toc36127503"/>
      <w:bookmarkStart w:id="1580" w:name="_Toc45214609"/>
      <w:bookmarkStart w:id="1581" w:name="_Toc51937748"/>
      <w:bookmarkStart w:id="1582" w:name="_Toc51938057"/>
      <w:bookmarkStart w:id="1583" w:name="_Toc92291244"/>
      <w:bookmarkStart w:id="1584" w:name="_Toc218773375"/>
      <w:bookmarkEnd w:id="1576"/>
      <w:r>
        <w:t>8.3.2</w:t>
      </w:r>
      <w:r>
        <w:tab/>
        <w:t>C</w:t>
      </w:r>
      <w:r w:rsidRPr="00986001">
        <w:t>oding</w:t>
      </w:r>
      <w:bookmarkEnd w:id="1577"/>
      <w:bookmarkEnd w:id="1578"/>
      <w:bookmarkEnd w:id="1579"/>
      <w:bookmarkEnd w:id="1580"/>
      <w:bookmarkEnd w:id="1581"/>
      <w:bookmarkEnd w:id="1582"/>
      <w:bookmarkEnd w:id="1583"/>
      <w:bookmarkEnd w:id="1584"/>
    </w:p>
    <w:p w14:paraId="37EF0E4B" w14:textId="77777777" w:rsidR="00C367E9" w:rsidRPr="0045024E" w:rsidRDefault="00C367E9" w:rsidP="00C367E9">
      <w:pPr>
        <w:pStyle w:val="Heading4"/>
      </w:pPr>
      <w:bookmarkStart w:id="1585" w:name="_CR8_3_2_1"/>
      <w:bookmarkStart w:id="1586" w:name="_Toc20212371"/>
      <w:bookmarkStart w:id="1587" w:name="_Toc27731726"/>
      <w:bookmarkStart w:id="1588" w:name="_Toc36127504"/>
      <w:bookmarkStart w:id="1589" w:name="_Toc45214610"/>
      <w:bookmarkStart w:id="1590" w:name="_Toc51937749"/>
      <w:bookmarkStart w:id="1591" w:name="_Toc51938058"/>
      <w:bookmarkStart w:id="1592" w:name="_Toc92291245"/>
      <w:bookmarkStart w:id="1593" w:name="_Toc218773376"/>
      <w:bookmarkEnd w:id="1585"/>
      <w:r>
        <w:t>8</w:t>
      </w:r>
      <w:r w:rsidRPr="0045024E">
        <w:t>.</w:t>
      </w:r>
      <w:r>
        <w:t>3</w:t>
      </w:r>
      <w:r w:rsidRPr="0045024E">
        <w:t>.2.1</w:t>
      </w:r>
      <w:r>
        <w:tab/>
      </w:r>
      <w:r w:rsidRPr="0045024E">
        <w:t>Structure</w:t>
      </w:r>
      <w:bookmarkEnd w:id="1586"/>
      <w:bookmarkEnd w:id="1587"/>
      <w:bookmarkEnd w:id="1588"/>
      <w:bookmarkEnd w:id="1589"/>
      <w:bookmarkEnd w:id="1590"/>
      <w:bookmarkEnd w:id="1591"/>
      <w:bookmarkEnd w:id="1592"/>
      <w:bookmarkEnd w:id="1593"/>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lastRenderedPageBreak/>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796E8C41" w:rsidR="00C806D7" w:rsidRDefault="00C806D7" w:rsidP="00C806D7">
      <w:pPr>
        <w:pStyle w:val="B3"/>
      </w:pPr>
      <w:r>
        <w:t>vii)</w:t>
      </w:r>
      <w:r>
        <w:tab/>
      </w:r>
      <w:r w:rsidR="00916349">
        <w:tab/>
      </w:r>
      <w:r>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2F512ED1" w:rsidR="00C806D7" w:rsidRDefault="00C806D7" w:rsidP="00C806D7">
      <w:pPr>
        <w:pStyle w:val="B3"/>
      </w:pPr>
      <w:r>
        <w:t>ix)</w:t>
      </w:r>
      <w:r>
        <w:tab/>
        <w:t>a &lt;user-max-simultaneous-authorizations&gt; element</w:t>
      </w:r>
      <w:r w:rsidR="007F0F6E">
        <w:t>;</w:t>
      </w:r>
    </w:p>
    <w:p w14:paraId="0C51270E" w14:textId="587DCFC8" w:rsidR="007F0F6E" w:rsidRDefault="007F0F6E" w:rsidP="007F0F6E">
      <w:pPr>
        <w:pStyle w:val="B3"/>
      </w:pPr>
      <w:r>
        <w:t>x)</w:t>
      </w:r>
      <w:r>
        <w:tab/>
        <w:t>a &lt;call-forwarding-on&gt; element;</w:t>
      </w:r>
    </w:p>
    <w:p w14:paraId="2F9F8D92" w14:textId="23913E02" w:rsidR="007F0F6E" w:rsidRDefault="007F0F6E" w:rsidP="00C806D7">
      <w:pPr>
        <w:pStyle w:val="B3"/>
      </w:pPr>
      <w:r>
        <w:t>xi)</w:t>
      </w:r>
      <w:r w:rsidR="00916349">
        <w:tab/>
      </w:r>
      <w:r>
        <w:t>a &lt;forward-to-functional-alias&gt; element;</w:t>
      </w:r>
    </w:p>
    <w:p w14:paraId="31F7CBD6" w14:textId="6FCD5AE9" w:rsidR="00FD6312" w:rsidRDefault="00FD6312" w:rsidP="00FD6312">
      <w:pPr>
        <w:pStyle w:val="B3"/>
      </w:pPr>
      <w:r>
        <w:t>xii)</w:t>
      </w:r>
      <w:r>
        <w:tab/>
      </w:r>
      <w:r w:rsidR="00916349">
        <w:tab/>
      </w:r>
      <w:r>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60493D8"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rsidR="00916349">
        <w:t>; and</w:t>
      </w:r>
    </w:p>
    <w:p w14:paraId="6C907953" w14:textId="77777777" w:rsidR="00916349" w:rsidRDefault="00916349" w:rsidP="00916349">
      <w:pPr>
        <w:pStyle w:val="B3"/>
      </w:pPr>
      <w:r>
        <w:t>xiii)</w:t>
      </w:r>
      <w:r>
        <w:tab/>
      </w:r>
      <w:r>
        <w:rPr>
          <w:lang w:val="en-US"/>
        </w:rPr>
        <w:t>a &lt;</w:t>
      </w:r>
      <w:r w:rsidRPr="004A21CB">
        <w:t>authorized-functional-alias-categories</w:t>
      </w:r>
      <w:r>
        <w:rPr>
          <w:lang w:val="en-US"/>
        </w:rPr>
        <w:t>&gt;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lastRenderedPageBreak/>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lastRenderedPageBreak/>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94"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94"/>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1ADF3C71"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A8C3979" w14:textId="0F8A574D" w:rsidR="007E07D1" w:rsidRDefault="007E07D1" w:rsidP="00DD1E8C">
      <w:pPr>
        <w:pStyle w:val="B4"/>
        <w:rPr>
          <w:lang w:eastAsia="ko-KR"/>
        </w:rPr>
      </w:pPr>
      <w:r w:rsidRPr="00E82716">
        <w:t>AB)</w:t>
      </w:r>
      <w:r w:rsidRPr="00E82716">
        <w:tab/>
        <w:t>an &lt;allow-trigger-remote-floor-request&gt; element;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95" w:name="_Hlk56677315"/>
      <w:r>
        <w:t xml:space="preserve">and </w:t>
      </w:r>
      <w:r w:rsidRPr="00F55217">
        <w:t xml:space="preserve">may include an &lt;anyExt&gt; element </w:t>
      </w:r>
      <w:r>
        <w:t>with</w:t>
      </w:r>
      <w:bookmarkEnd w:id="1595"/>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96" w:name="_Hlk55559946"/>
      <w:r>
        <w:t xml:space="preserve">and </w:t>
      </w:r>
      <w:r w:rsidRPr="00F55217">
        <w:t xml:space="preserve">may include an &lt;anyExt&gt; element </w:t>
      </w:r>
      <w:r>
        <w:t xml:space="preserve">with </w:t>
      </w:r>
      <w:bookmarkEnd w:id="1596"/>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97" w:name="_Hlk97309823"/>
      <w:r>
        <w:t>iii)</w:t>
      </w:r>
      <w:r>
        <w:tab/>
        <w:t>one &lt;GroupKMSURI&gt; element; and</w:t>
      </w:r>
    </w:p>
    <w:bookmarkEnd w:id="1597"/>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lastRenderedPageBreak/>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98" w:name="_CR8_3_2_2"/>
      <w:bookmarkStart w:id="1599" w:name="_Toc20212372"/>
      <w:bookmarkStart w:id="1600" w:name="_Toc27731727"/>
      <w:bookmarkStart w:id="1601" w:name="_Toc36127505"/>
      <w:bookmarkStart w:id="1602" w:name="_Toc45214611"/>
      <w:bookmarkStart w:id="1603" w:name="_Toc51937750"/>
      <w:bookmarkStart w:id="1604" w:name="_Toc51938059"/>
      <w:bookmarkStart w:id="1605" w:name="_Toc92291246"/>
      <w:bookmarkStart w:id="1606" w:name="_Toc218773377"/>
      <w:bookmarkEnd w:id="1598"/>
      <w:r>
        <w:t>8</w:t>
      </w:r>
      <w:r w:rsidRPr="0045024E">
        <w:t>.</w:t>
      </w:r>
      <w:r>
        <w:t>3</w:t>
      </w:r>
      <w:r w:rsidRPr="0045024E">
        <w:t>.2.2</w:t>
      </w:r>
      <w:r w:rsidRPr="0045024E">
        <w:tab/>
        <w:t>Application Unique ID</w:t>
      </w:r>
      <w:bookmarkEnd w:id="1599"/>
      <w:bookmarkEnd w:id="1600"/>
      <w:bookmarkEnd w:id="1601"/>
      <w:bookmarkEnd w:id="1602"/>
      <w:bookmarkEnd w:id="1603"/>
      <w:bookmarkEnd w:id="1604"/>
      <w:bookmarkEnd w:id="1605"/>
      <w:bookmarkEnd w:id="1606"/>
    </w:p>
    <w:p w14:paraId="5A539192" w14:textId="77777777" w:rsidR="00C367E9" w:rsidRPr="0045024E" w:rsidRDefault="00C367E9" w:rsidP="00C367E9">
      <w:bookmarkStart w:id="1607" w:name="5.1.3_XML_Schema"/>
      <w:bookmarkStart w:id="1608" w:name="5.1.4_Default_Namespace"/>
      <w:bookmarkStart w:id="1609" w:name="5.1.5_MIME_Type"/>
      <w:bookmarkStart w:id="1610" w:name="5.1.6_Validation_Constraints"/>
      <w:bookmarkStart w:id="1611" w:name="5.1.7_Data_Semantics"/>
      <w:bookmarkStart w:id="1612" w:name="5.1.8_Naming_Conventions"/>
      <w:bookmarkStart w:id="1613" w:name="5.1.9_Global_Documents"/>
      <w:bookmarkStart w:id="1614" w:name="bookmark5"/>
      <w:bookmarkStart w:id="1615" w:name="bookmark4"/>
      <w:bookmarkStart w:id="1616" w:name="bookmark3"/>
      <w:bookmarkStart w:id="1617" w:name="bookmark2"/>
      <w:bookmarkStart w:id="1618" w:name="5.1.2_Application_Unique_ID"/>
      <w:bookmarkEnd w:id="1607"/>
      <w:bookmarkEnd w:id="1608"/>
      <w:bookmarkEnd w:id="1609"/>
      <w:bookmarkEnd w:id="1610"/>
      <w:bookmarkEnd w:id="1611"/>
      <w:bookmarkEnd w:id="1612"/>
      <w:bookmarkEnd w:id="1613"/>
      <w:bookmarkEnd w:id="1614"/>
      <w:bookmarkEnd w:id="1615"/>
      <w:bookmarkEnd w:id="1616"/>
      <w:bookmarkEnd w:id="1617"/>
      <w:bookmarkEnd w:id="1618"/>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19" w:name="_CR8_3_2_3"/>
      <w:bookmarkStart w:id="1620" w:name="_Toc20212373"/>
      <w:bookmarkStart w:id="1621" w:name="_Toc27731728"/>
      <w:bookmarkStart w:id="1622" w:name="_Toc36127506"/>
      <w:bookmarkStart w:id="1623" w:name="_Toc45214612"/>
      <w:bookmarkStart w:id="1624" w:name="_Toc51937751"/>
      <w:bookmarkStart w:id="1625" w:name="_Toc51938060"/>
      <w:bookmarkStart w:id="1626" w:name="_Toc92291247"/>
      <w:bookmarkStart w:id="1627" w:name="_Toc218773378"/>
      <w:bookmarkEnd w:id="1619"/>
      <w:r>
        <w:t>8</w:t>
      </w:r>
      <w:r w:rsidRPr="0045024E">
        <w:t>.</w:t>
      </w:r>
      <w:r>
        <w:t>3</w:t>
      </w:r>
      <w:r w:rsidRPr="0045024E">
        <w:t>.2.3</w:t>
      </w:r>
      <w:r w:rsidRPr="0045024E">
        <w:tab/>
        <w:t>XML Schema</w:t>
      </w:r>
      <w:bookmarkEnd w:id="1620"/>
      <w:bookmarkEnd w:id="1621"/>
      <w:bookmarkEnd w:id="1622"/>
      <w:bookmarkEnd w:id="1623"/>
      <w:bookmarkEnd w:id="1624"/>
      <w:bookmarkEnd w:id="1625"/>
      <w:bookmarkEnd w:id="1626"/>
      <w:bookmarkEnd w:id="1627"/>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A74C1">
      <w:pPr>
        <w:pStyle w:val="PL"/>
      </w:pPr>
      <w:bookmarkStart w:id="1628" w:name="_Toc20212374"/>
      <w:bookmarkStart w:id="1629" w:name="_Toc27731729"/>
      <w:bookmarkStart w:id="1630" w:name="_Toc36127507"/>
      <w:bookmarkStart w:id="1631" w:name="_Toc45214613"/>
      <w:bookmarkStart w:id="1632" w:name="_Toc51937752"/>
      <w:bookmarkStart w:id="1633"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634" w:name="_Hlk128558506"/>
      <w:r>
        <w:t>xmlns:mcpttiup</w:t>
      </w:r>
      <w:r w:rsidRPr="00C13C61">
        <w:t>="urn:3gpp:mcptt:mcpttUEinitConfig:1.0"</w:t>
      </w:r>
      <w:bookmarkEnd w:id="1634"/>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635"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635"/>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lastRenderedPageBreak/>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lastRenderedPageBreak/>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lastRenderedPageBreak/>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lastRenderedPageBreak/>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1E105F8" w14:textId="77777777" w:rsidR="007E07D1" w:rsidRDefault="007E07D1" w:rsidP="007E07D1">
      <w:pPr>
        <w:pStyle w:val="PL"/>
      </w:pPr>
      <w:r w:rsidRPr="00E82716">
        <w:t xml:space="preserve">  &lt;xs:element name="allow-trigger-remote-floor-request" type="xs:boolean"/&gt;</w:t>
      </w:r>
    </w:p>
    <w:p w14:paraId="2A261A7E" w14:textId="77777777" w:rsidR="00C65BB2" w:rsidRDefault="00C65BB2" w:rsidP="00C65BB2">
      <w:pPr>
        <w:pStyle w:val="PL"/>
      </w:pPr>
      <w:r>
        <w:t xml:space="preserve">  &lt;xs:element name="</w:t>
      </w:r>
      <w:r w:rsidRPr="004A21CB">
        <w:t>authorized-functional-alias-categories</w:t>
      </w:r>
      <w:r>
        <w:t>" type="xs:string"/&gt;</w:t>
      </w:r>
    </w:p>
    <w:p w14:paraId="6C8C0EAF" w14:textId="77777777" w:rsidR="007E07D1" w:rsidRDefault="007E07D1" w:rsidP="00C367E9">
      <w:pPr>
        <w:pStyle w:val="PL"/>
        <w:rPr>
          <w:lang w:eastAsia="ko-KR"/>
        </w:rPr>
      </w:pP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36" w:name="_Hlk97309900"/>
      <w:r>
        <w:rPr>
          <w:rFonts w:eastAsia="Courier New"/>
        </w:rPr>
        <w:t xml:space="preserve">      </w:t>
      </w:r>
      <w:r>
        <w:t>&lt;xs:element name="GroupKMSURI" type="mcpttup:EntryType"/&gt;</w:t>
      </w:r>
    </w:p>
    <w:bookmarkEnd w:id="1636"/>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37" w:name="_CR8_3_2_4"/>
      <w:bookmarkStart w:id="1638" w:name="_Toc92291248"/>
      <w:bookmarkStart w:id="1639" w:name="_Toc218773379"/>
      <w:bookmarkEnd w:id="1637"/>
      <w:r w:rsidRPr="005D557D">
        <w:rPr>
          <w:lang w:val="fr-FR"/>
        </w:rPr>
        <w:t>8.3.2.4</w:t>
      </w:r>
      <w:r w:rsidRPr="005D557D">
        <w:rPr>
          <w:lang w:val="fr-FR"/>
        </w:rPr>
        <w:tab/>
        <w:t>Default Document Namespace</w:t>
      </w:r>
      <w:bookmarkEnd w:id="1628"/>
      <w:bookmarkEnd w:id="1629"/>
      <w:bookmarkEnd w:id="1630"/>
      <w:bookmarkEnd w:id="1631"/>
      <w:bookmarkEnd w:id="1632"/>
      <w:bookmarkEnd w:id="1633"/>
      <w:bookmarkEnd w:id="1638"/>
      <w:bookmarkEnd w:id="163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40" w:name="_CR8_3_2_5"/>
      <w:bookmarkStart w:id="1641" w:name="_Toc20212375"/>
      <w:bookmarkStart w:id="1642" w:name="_Toc27731730"/>
      <w:bookmarkStart w:id="1643" w:name="_Toc36127508"/>
      <w:bookmarkStart w:id="1644" w:name="_Toc45214614"/>
      <w:bookmarkStart w:id="1645" w:name="_Toc51937753"/>
      <w:bookmarkStart w:id="1646" w:name="_Toc51938062"/>
      <w:bookmarkStart w:id="1647" w:name="_Toc92291249"/>
      <w:bookmarkStart w:id="1648" w:name="_Toc218773380"/>
      <w:bookmarkEnd w:id="1640"/>
      <w:r>
        <w:t>8</w:t>
      </w:r>
      <w:r w:rsidRPr="0045024E">
        <w:t>.</w:t>
      </w:r>
      <w:r>
        <w:t>3</w:t>
      </w:r>
      <w:r w:rsidRPr="0045024E">
        <w:t>.2.5</w:t>
      </w:r>
      <w:r w:rsidRPr="0045024E">
        <w:tab/>
        <w:t>MIME type</w:t>
      </w:r>
      <w:bookmarkEnd w:id="1641"/>
      <w:bookmarkEnd w:id="1642"/>
      <w:bookmarkEnd w:id="1643"/>
      <w:bookmarkEnd w:id="1644"/>
      <w:bookmarkEnd w:id="1645"/>
      <w:bookmarkEnd w:id="1646"/>
      <w:bookmarkEnd w:id="1647"/>
      <w:bookmarkEnd w:id="164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49" w:name="_CR8_3_2_6"/>
      <w:bookmarkStart w:id="1650" w:name="_Toc20212376"/>
      <w:bookmarkStart w:id="1651" w:name="_Toc27731731"/>
      <w:bookmarkStart w:id="1652" w:name="_Toc36127509"/>
      <w:bookmarkStart w:id="1653" w:name="_Toc45214615"/>
      <w:bookmarkStart w:id="1654" w:name="_Toc51937754"/>
      <w:bookmarkStart w:id="1655" w:name="_Toc51938063"/>
      <w:bookmarkStart w:id="1656" w:name="_Toc92291250"/>
      <w:bookmarkStart w:id="1657" w:name="_Toc218773381"/>
      <w:bookmarkEnd w:id="1649"/>
      <w:r>
        <w:lastRenderedPageBreak/>
        <w:t>8</w:t>
      </w:r>
      <w:r w:rsidRPr="0045024E">
        <w:t>.</w:t>
      </w:r>
      <w:r>
        <w:t>3</w:t>
      </w:r>
      <w:r w:rsidRPr="0045024E">
        <w:t>.2.6</w:t>
      </w:r>
      <w:r w:rsidRPr="0045024E">
        <w:tab/>
        <w:t>Validation Constraints</w:t>
      </w:r>
      <w:bookmarkEnd w:id="1650"/>
      <w:bookmarkEnd w:id="1651"/>
      <w:bookmarkEnd w:id="1652"/>
      <w:bookmarkEnd w:id="1653"/>
      <w:bookmarkEnd w:id="1654"/>
      <w:bookmarkEnd w:id="1655"/>
      <w:bookmarkEnd w:id="1656"/>
      <w:bookmarkEnd w:id="1657"/>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58" w:name="_Hlk96515437"/>
      <w:r>
        <w:t xml:space="preserve">of the &lt;MCPTTGroupInfo&gt; element </w:t>
      </w:r>
      <w:bookmarkEnd w:id="1658"/>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59" w:name="_CR8_3_2_7"/>
      <w:bookmarkStart w:id="1660" w:name="_Toc20212377"/>
      <w:bookmarkStart w:id="1661" w:name="_Toc27731732"/>
      <w:bookmarkStart w:id="1662" w:name="_Toc36127510"/>
      <w:bookmarkStart w:id="1663" w:name="_Toc45214616"/>
      <w:bookmarkStart w:id="1664" w:name="_Toc51937755"/>
      <w:bookmarkStart w:id="1665" w:name="_Toc51938064"/>
      <w:bookmarkStart w:id="1666" w:name="_Toc92291251"/>
      <w:bookmarkStart w:id="1667" w:name="_Toc218773382"/>
      <w:bookmarkEnd w:id="1659"/>
      <w:r>
        <w:t>8</w:t>
      </w:r>
      <w:r w:rsidRPr="0045024E">
        <w:t>.</w:t>
      </w:r>
      <w:r>
        <w:t>3</w:t>
      </w:r>
      <w:r w:rsidRPr="0045024E">
        <w:t>.2.7</w:t>
      </w:r>
      <w:r w:rsidRPr="0045024E">
        <w:tab/>
        <w:t>Data Semantics</w:t>
      </w:r>
      <w:bookmarkEnd w:id="1660"/>
      <w:bookmarkEnd w:id="1661"/>
      <w:bookmarkEnd w:id="1662"/>
      <w:bookmarkEnd w:id="1663"/>
      <w:bookmarkEnd w:id="1664"/>
      <w:bookmarkEnd w:id="1665"/>
      <w:bookmarkEnd w:id="1666"/>
      <w:bookmarkEnd w:id="1667"/>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68" w:name="_Hlk97309965"/>
      <w:r>
        <w:t>-</w:t>
      </w:r>
      <w:r>
        <w:tab/>
        <w:t xml:space="preserve">the &lt;GMS-Serv-Id&gt; element of the &lt;GroupServerInfo&gt; element of the &lt;anyExt&gt; element of the &lt;entry&gt; element of the &lt;MCPTTGroupInfo&gt; </w:t>
      </w:r>
      <w:bookmarkStart w:id="1669" w:name="_Hlk96585869"/>
      <w:r>
        <w:t xml:space="preserve">element </w:t>
      </w:r>
      <w:bookmarkStart w:id="1670" w:name="_Hlk97210410"/>
      <w:bookmarkEnd w:id="1669"/>
      <w:r>
        <w:t xml:space="preserve">of the &lt;OnNetwork&gt; element </w:t>
      </w:r>
      <w:bookmarkEnd w:id="1670"/>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71" w:name="_Hlk103861352"/>
      <w:r w:rsidR="0029761B">
        <w:t>8</w:t>
      </w:r>
      <w:bookmarkEnd w:id="1671"/>
      <w:r w:rsidR="0029761B">
        <w:t xml:space="preserve"> </w:t>
      </w:r>
      <w:r>
        <w:t xml:space="preserve">in 3GPP TS 24.483 [4]; </w:t>
      </w:r>
    </w:p>
    <w:p w14:paraId="54E9D0C9" w14:textId="1345A871" w:rsidR="00C806D7" w:rsidRDefault="00C806D7" w:rsidP="00C806D7">
      <w:pPr>
        <w:pStyle w:val="B1"/>
      </w:pPr>
      <w:bookmarkStart w:id="1672" w:name="_Hlk97310008"/>
      <w:bookmarkEnd w:id="1668"/>
      <w:r>
        <w:t>-</w:t>
      </w:r>
      <w:r>
        <w:tab/>
        <w:t xml:space="preserve">the &lt;IDMS-token-endpoint&gt; element of the &lt;GroupServerInfo&gt; element of the &lt;anyExt&gt; element of the &lt;entry&gt; element of the &lt;MCPTTGroupInfo&gt; element </w:t>
      </w:r>
      <w:bookmarkStart w:id="1673" w:name="_Hlk97281034"/>
      <w:r>
        <w:t xml:space="preserve">of the &lt;OnNetwork&gt; element </w:t>
      </w:r>
      <w:bookmarkEnd w:id="1673"/>
      <w:r>
        <w:t>contains the URI used to contact the identity management server token endpoint for the MCPTT group ID in the &lt;uri-entry&gt; element of the &lt;entry&gt; element of the &lt;MCPTTGroupInfo&gt; element and corresponds to the "IDMSToken</w:t>
      </w:r>
      <w:bookmarkStart w:id="1674" w:name="_Hlk103860690"/>
      <w:r w:rsidR="0029761B">
        <w:t>EndPoint</w:t>
      </w:r>
      <w:bookmarkEnd w:id="1674"/>
      <w:r>
        <w:t xml:space="preserve">" element of </w:t>
      </w:r>
      <w:r w:rsidR="00056BBA">
        <w:t>clause</w:t>
      </w:r>
      <w:r>
        <w:t> 5.2.</w:t>
      </w:r>
      <w:r w:rsidR="0029761B">
        <w:t>48B</w:t>
      </w:r>
      <w:bookmarkStart w:id="1675" w:name="_Hlk103861412"/>
      <w:r w:rsidR="0029761B">
        <w:t>9</w:t>
      </w:r>
      <w:bookmarkEnd w:id="1675"/>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76" w:name="_Hlk102651771"/>
      <w:r w:rsidR="0029761B">
        <w:t>Group</w:t>
      </w:r>
      <w:bookmarkEnd w:id="1676"/>
      <w:r>
        <w:t xml:space="preserve">KMSURI" element of </w:t>
      </w:r>
      <w:r w:rsidR="00056BBA">
        <w:t>clause</w:t>
      </w:r>
      <w:r>
        <w:t> 5.2.</w:t>
      </w:r>
      <w:r w:rsidR="0029761B">
        <w:t>48B1</w:t>
      </w:r>
      <w:bookmarkStart w:id="1677" w:name="_Hlk103861436"/>
      <w:r w:rsidR="0029761B">
        <w:t>0</w:t>
      </w:r>
      <w:bookmarkEnd w:id="1677"/>
      <w:r>
        <w:t xml:space="preserve"> in </w:t>
      </w:r>
      <w:r>
        <w:lastRenderedPageBreak/>
        <w:t>3GPP TS 24.483 [4]. If the entry element is empty, the kms present in the MCS initial configuration document is used;</w:t>
      </w:r>
    </w:p>
    <w:bookmarkEnd w:id="1672"/>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78" w:name="_Hlk97310039"/>
      <w:r>
        <w:t>-</w:t>
      </w:r>
      <w:r>
        <w:tab/>
        <w:t xml:space="preserve">the &lt;GMS-Serv-Id&gt; element of the &lt;GroupServerInfo&gt; element of the &lt;anyExt&gt; element of the &lt;entry&gt; element of the &lt;MCPTTGroupInfo&gt; element </w:t>
      </w:r>
      <w:bookmarkStart w:id="1679" w:name="_Hlk97210558"/>
      <w:r>
        <w:t xml:space="preserve">of the &lt;OffNetwork&gt; element </w:t>
      </w:r>
      <w:bookmarkEnd w:id="1679"/>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80" w:name="_Hlk103861485"/>
      <w:r w:rsidR="00B6152C">
        <w:t>C</w:t>
      </w:r>
      <w:bookmarkEnd w:id="1680"/>
      <w:r w:rsidR="00B6152C">
        <w:t xml:space="preserve"> </w:t>
      </w:r>
      <w:r>
        <w:t xml:space="preserve">in 3GPP TS 24.483 [4]; </w:t>
      </w:r>
    </w:p>
    <w:p w14:paraId="61E4E399" w14:textId="26A809B0" w:rsidR="00C806D7" w:rsidRDefault="00C806D7" w:rsidP="00C806D7">
      <w:pPr>
        <w:pStyle w:val="B1"/>
      </w:pPr>
      <w:bookmarkStart w:id="1681" w:name="_Hlk97310167"/>
      <w:bookmarkEnd w:id="1678"/>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82" w:name="_Hlk103861531"/>
      <w:r w:rsidR="00B6152C">
        <w:t>D</w:t>
      </w:r>
      <w:bookmarkEnd w:id="1682"/>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83" w:name="_Hlk97310189"/>
      <w:bookmarkEnd w:id="1681"/>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84" w:name="_Hlk102651847"/>
      <w:r w:rsidR="00F8418C">
        <w:t>Group</w:t>
      </w:r>
      <w:bookmarkEnd w:id="1684"/>
      <w:r>
        <w:t>KMSURI" element of clause 5.2.</w:t>
      </w:r>
      <w:r w:rsidR="00F8418C">
        <w:t>53</w:t>
      </w:r>
      <w:bookmarkStart w:id="1685" w:name="_Hlk103861552"/>
      <w:r w:rsidR="00F8418C">
        <w:t>E</w:t>
      </w:r>
      <w:bookmarkEnd w:id="1685"/>
      <w:r>
        <w:t xml:space="preserve"> in 3GPP TS 24.483 [4]. If the entry element is empty, the kms present in the MCS initial configuration document is used;</w:t>
      </w:r>
      <w:bookmarkEnd w:id="1683"/>
    </w:p>
    <w:p w14:paraId="357A5C2A" w14:textId="77777777" w:rsidR="00C367E9" w:rsidRPr="00F0050F" w:rsidRDefault="00C367E9" w:rsidP="00F0050F">
      <w:pPr>
        <w:pStyle w:val="B1"/>
      </w:pPr>
      <w:r w:rsidRPr="00F0050F">
        <w:t>-</w:t>
      </w:r>
      <w:r w:rsidRPr="00F0050F">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F0050F" w:rsidRDefault="00C367E9" w:rsidP="00F0050F">
      <w:pPr>
        <w:pStyle w:val="B1"/>
      </w:pPr>
      <w:r w:rsidRPr="00F0050F">
        <w:t>-</w:t>
      </w:r>
      <w:r w:rsidRPr="00F0050F">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w:t>
      </w:r>
      <w:bookmarkStart w:id="1686" w:name="_Hlk71122444"/>
      <w:r>
        <w:t>call-forwarding-target</w:t>
      </w:r>
      <w:bookmarkEnd w:id="1686"/>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87" w:name="_Hlk97210665"/>
      <w:r>
        <w:t xml:space="preserve">the &lt;entry&gt; element of </w:t>
      </w:r>
      <w:bookmarkEnd w:id="1687"/>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88" w:name="_Hlk507537788"/>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bookmarkEnd w:id="1688"/>
    <w:p w14:paraId="24C7AE76" w14:textId="3A7A67D0" w:rsidR="00C806D7" w:rsidRPr="00CA74C1" w:rsidRDefault="00C806D7" w:rsidP="00CA74C1">
      <w:r w:rsidRPr="00CA74C1">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89" w:name="_Hlk102652578"/>
      <w:r w:rsidR="00F8418C">
        <w:t>Relative</w:t>
      </w:r>
      <w:bookmarkEnd w:id="1689"/>
      <w:r>
        <w:t>PresentationPriority" element of clause 5.2.</w:t>
      </w:r>
      <w:bookmarkStart w:id="1690" w:name="_Hlk102651925"/>
      <w:r w:rsidR="00F8418C">
        <w:t>53B</w:t>
      </w:r>
      <w:bookmarkEnd w:id="1690"/>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4F7CE345" w:rsidR="00C806D7" w:rsidRDefault="00C806D7" w:rsidP="00C806D7">
      <w:pPr>
        <w:pStyle w:val="B1"/>
      </w:pPr>
      <w:r>
        <w:t>-</w:t>
      </w:r>
      <w:r>
        <w:tab/>
        <w:t>&lt;ListOfActiveFunctionalAliasCriteria&gt; containing one or more &lt;entry&gt; elements contain</w:t>
      </w:r>
      <w:r w:rsidR="008D2F99">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91" w:name="_Hlk90731671"/>
      <w:r>
        <w:lastRenderedPageBreak/>
        <w:t>T</w:t>
      </w:r>
      <w:r w:rsidRPr="000F24E8">
        <w:t>he &lt;</w:t>
      </w:r>
      <w:r>
        <w:t>user-</w:t>
      </w:r>
      <w:r w:rsidRPr="000F24E8">
        <w:t xml:space="preserve">max-simultaneous-authorizations&gt; element of the &lt;anyExt&gt; element </w:t>
      </w:r>
      <w:bookmarkEnd w:id="1691"/>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9B47A53" w14:textId="77777777" w:rsidR="00C65BB2" w:rsidRPr="00441BFF" w:rsidRDefault="00C65BB2" w:rsidP="00C65BB2">
      <w:bookmarkStart w:id="1692" w:name="_CRTable8_3_2_71"/>
      <w:r>
        <w:t>T</w:t>
      </w:r>
      <w:r w:rsidRPr="007A4807">
        <w:t>he &lt;</w:t>
      </w:r>
      <w:r w:rsidRPr="004A21CB">
        <w:t>authorized-functional-alias-categories</w:t>
      </w:r>
      <w:r w:rsidRPr="007A4807">
        <w:t xml:space="preserve">&gt; element of the &lt;anyExt&gt; element </w:t>
      </w:r>
      <w:r>
        <w:t xml:space="preserve">contained in the &lt;OnNetwork&gt; element </w:t>
      </w:r>
      <w:r w:rsidRPr="007A4807">
        <w:t>is of type "</w:t>
      </w:r>
      <w:r>
        <w:t>string</w:t>
      </w:r>
      <w:r w:rsidRPr="007A4807">
        <w:t xml:space="preserve">" and indicates the </w:t>
      </w:r>
      <w:r>
        <w:t>categories of functional aliases that an</w:t>
      </w:r>
      <w:r w:rsidRPr="007A4807">
        <w:t xml:space="preserve"> MCPTT user</w:t>
      </w:r>
      <w:r>
        <w:t xml:space="preserve"> is </w:t>
      </w:r>
      <w:r w:rsidRPr="007A4807">
        <w:t>authoriz</w:t>
      </w:r>
      <w:r>
        <w:t>ed to activate. These categories must be defined on the MCPTT server and provide a simple way to define authorization for activation of functional alias for multiple functional aliases belonging to one category.</w:t>
      </w:r>
    </w:p>
    <w:p w14:paraId="0FBC8F4F" w14:textId="77777777" w:rsidR="00C367E9" w:rsidRPr="00441BFF" w:rsidRDefault="00C367E9" w:rsidP="00C367E9">
      <w:pPr>
        <w:pStyle w:val="TH"/>
      </w:pPr>
      <w:r w:rsidRPr="00441BFF">
        <w:t>Table </w:t>
      </w:r>
      <w:bookmarkEnd w:id="1692"/>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93" w:name="_CRTable8_3_2_72"/>
      <w:r w:rsidRPr="00441BFF">
        <w:t>Table </w:t>
      </w:r>
      <w:bookmarkEnd w:id="1693"/>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CA74C1" w:rsidRDefault="00C367E9" w:rsidP="00CA74C1">
      <w:r w:rsidRPr="00CA74C1">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bookmarkStart w:id="1694" w:name="_CRTable8_3_2_73"/>
      <w:r w:rsidRPr="00441BFF">
        <w:t>Table </w:t>
      </w:r>
      <w:bookmarkEnd w:id="1694"/>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CA74C1" w:rsidRDefault="00C367E9" w:rsidP="00CA74C1">
      <w:r w:rsidRPr="00CA74C1">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bookmarkStart w:id="1695" w:name="_CRTable8_3_2_74"/>
      <w:r w:rsidRPr="00441BFF">
        <w:t>Table </w:t>
      </w:r>
      <w:bookmarkEnd w:id="1695"/>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CA74C1">
            <w:pPr>
              <w:pStyle w:val="TAL"/>
            </w:pPr>
            <w:r w:rsidRPr="00441BFF">
              <w:t>"true"</w:t>
            </w:r>
          </w:p>
        </w:tc>
        <w:tc>
          <w:tcPr>
            <w:tcW w:w="8432" w:type="dxa"/>
            <w:shd w:val="clear" w:color="auto" w:fill="auto"/>
          </w:tcPr>
          <w:p w14:paraId="3C2BD91F"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CA74C1">
            <w:pPr>
              <w:pStyle w:val="TAL"/>
            </w:pPr>
            <w:r w:rsidRPr="00441BFF">
              <w:t>"false"</w:t>
            </w:r>
          </w:p>
        </w:tc>
        <w:tc>
          <w:tcPr>
            <w:tcW w:w="8432" w:type="dxa"/>
            <w:shd w:val="clear" w:color="auto" w:fill="auto"/>
          </w:tcPr>
          <w:p w14:paraId="73BEB252"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CA74C1" w:rsidRDefault="00C367E9" w:rsidP="00CA74C1">
      <w:r w:rsidRPr="00CA74C1">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bookmarkStart w:id="1696" w:name="_CRTable8_3_2_75"/>
      <w:r w:rsidRPr="00441BFF">
        <w:lastRenderedPageBreak/>
        <w:t>Table </w:t>
      </w:r>
      <w:bookmarkEnd w:id="1696"/>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CA74C1">
            <w:pPr>
              <w:pStyle w:val="TAL"/>
            </w:pPr>
            <w:r w:rsidRPr="00441BFF">
              <w:t>"true"</w:t>
            </w:r>
          </w:p>
        </w:tc>
        <w:tc>
          <w:tcPr>
            <w:tcW w:w="8432" w:type="dxa"/>
            <w:shd w:val="clear" w:color="auto" w:fill="auto"/>
          </w:tcPr>
          <w:p w14:paraId="68E43323"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CA74C1">
            <w:pPr>
              <w:pStyle w:val="TAL"/>
            </w:pPr>
            <w:r w:rsidRPr="00441BFF">
              <w:t>"false"</w:t>
            </w:r>
          </w:p>
        </w:tc>
        <w:tc>
          <w:tcPr>
            <w:tcW w:w="8432" w:type="dxa"/>
            <w:shd w:val="clear" w:color="auto" w:fill="auto"/>
          </w:tcPr>
          <w:p w14:paraId="4A6CEF20" w14:textId="77777777" w:rsidR="00C367E9" w:rsidRPr="00441BFF" w:rsidRDefault="00C367E9" w:rsidP="00CA74C1">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97" w:name="_CRTable8_3_2_76"/>
      <w:r w:rsidRPr="00441BFF">
        <w:t>Table </w:t>
      </w:r>
      <w:bookmarkEnd w:id="1697"/>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98" w:name="_CRTable8_3_2_77"/>
      <w:r w:rsidRPr="0079391E">
        <w:t>Table </w:t>
      </w:r>
      <w:bookmarkEnd w:id="1698"/>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99" w:name="_CRTable8_3_2_78"/>
      <w:r w:rsidRPr="0079391E">
        <w:t>Table </w:t>
      </w:r>
      <w:bookmarkEnd w:id="1699"/>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700" w:name="_CRTable8_3_2_79"/>
      <w:r w:rsidRPr="0079391E">
        <w:t>Table </w:t>
      </w:r>
      <w:bookmarkEnd w:id="1700"/>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701" w:name="_CRTable8_3_2_710"/>
      <w:r w:rsidRPr="0079391E">
        <w:t>Table </w:t>
      </w:r>
      <w:bookmarkEnd w:id="1701"/>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702" w:name="_CRTable8_3_2_711"/>
      <w:r w:rsidRPr="0079391E">
        <w:t>Table </w:t>
      </w:r>
      <w:bookmarkEnd w:id="1702"/>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703" w:name="_CRTable8_3_2_712"/>
      <w:r w:rsidRPr="00847E44">
        <w:t>Table </w:t>
      </w:r>
      <w:bookmarkEnd w:id="1703"/>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704" w:name="_CRTable8_3_2_713"/>
      <w:r w:rsidRPr="0079391E">
        <w:t>Table </w:t>
      </w:r>
      <w:bookmarkEnd w:id="1704"/>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705" w:name="_CRTable8_3_2_714"/>
      <w:r w:rsidRPr="0079391E">
        <w:t>Table </w:t>
      </w:r>
      <w:bookmarkEnd w:id="1705"/>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706" w:name="_CRTable8_3_2_715"/>
      <w:r w:rsidRPr="0079391E">
        <w:t>Table </w:t>
      </w:r>
      <w:bookmarkEnd w:id="1706"/>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707" w:name="_CRTable8_3_2_716"/>
      <w:r w:rsidRPr="0079391E">
        <w:t>Table </w:t>
      </w:r>
      <w:bookmarkEnd w:id="1707"/>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708" w:name="_CRTable8_3_2_717"/>
      <w:r w:rsidRPr="0079391E">
        <w:t>Table </w:t>
      </w:r>
      <w:bookmarkEnd w:id="1708"/>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709" w:name="_CRTable8_3_2_718"/>
      <w:r w:rsidRPr="0079391E">
        <w:t>Table </w:t>
      </w:r>
      <w:bookmarkEnd w:id="1709"/>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710" w:name="_CRTable8_3_2_719"/>
      <w:r w:rsidRPr="0079391E">
        <w:t>Table </w:t>
      </w:r>
      <w:bookmarkEnd w:id="1710"/>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711" w:name="_CRTable8_3_2_720"/>
      <w:r w:rsidRPr="0079391E">
        <w:t>Table </w:t>
      </w:r>
      <w:bookmarkEnd w:id="1711"/>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712" w:name="_CRTable8_3_2_721"/>
      <w:r w:rsidRPr="0079391E">
        <w:t>Table </w:t>
      </w:r>
      <w:bookmarkEnd w:id="1712"/>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713" w:name="_CRTable8_3_2_722"/>
      <w:r w:rsidRPr="0079391E">
        <w:t>Table </w:t>
      </w:r>
      <w:bookmarkEnd w:id="1713"/>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714" w:name="_CRTable8_3_2_723"/>
      <w:r w:rsidRPr="0079391E">
        <w:t>Table </w:t>
      </w:r>
      <w:bookmarkEnd w:id="1714"/>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715" w:name="_CRTable8_3_2_724"/>
      <w:r w:rsidRPr="00E31D28">
        <w:t>Table </w:t>
      </w:r>
      <w:bookmarkEnd w:id="1715"/>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CA74C1" w:rsidRDefault="00C367E9" w:rsidP="00CA74C1">
      <w:r w:rsidRPr="00CA74C1">
        <w:lastRenderedPageBreak/>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bookmarkStart w:id="1716" w:name="_CRTable8_3_2_725"/>
      <w:r w:rsidRPr="00E31D28">
        <w:t>Table </w:t>
      </w:r>
      <w:bookmarkEnd w:id="1716"/>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CA74C1">
            <w:pPr>
              <w:pStyle w:val="TAL"/>
            </w:pPr>
            <w:r w:rsidRPr="00E31D28">
              <w:t>"true"</w:t>
            </w:r>
          </w:p>
        </w:tc>
        <w:tc>
          <w:tcPr>
            <w:tcW w:w="8529" w:type="dxa"/>
            <w:shd w:val="clear" w:color="auto" w:fill="auto"/>
          </w:tcPr>
          <w:p w14:paraId="09CC5DAF" w14:textId="77777777" w:rsidR="00C367E9" w:rsidRPr="00E31D28" w:rsidRDefault="00C367E9" w:rsidP="00CA74C1">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CA74C1">
            <w:pPr>
              <w:pStyle w:val="TAL"/>
            </w:pPr>
            <w:r w:rsidRPr="00E31D28">
              <w:t>"false"</w:t>
            </w:r>
          </w:p>
        </w:tc>
        <w:tc>
          <w:tcPr>
            <w:tcW w:w="8529" w:type="dxa"/>
            <w:shd w:val="clear" w:color="auto" w:fill="auto"/>
          </w:tcPr>
          <w:p w14:paraId="6A972523" w14:textId="77777777" w:rsidR="00C367E9" w:rsidRPr="00E31D28" w:rsidRDefault="00C367E9" w:rsidP="00CA74C1">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CA74C1" w:rsidRDefault="00C367E9" w:rsidP="00CA74C1">
      <w:r w:rsidRPr="00CA74C1">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bookmarkStart w:id="1717" w:name="_CRTable8_3_2_726"/>
      <w:r w:rsidRPr="00E31D28">
        <w:t>Table </w:t>
      </w:r>
      <w:bookmarkEnd w:id="1717"/>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718" w:name="_CRTable8_3_2_727"/>
      <w:r w:rsidRPr="00847E44">
        <w:t>Table </w:t>
      </w:r>
      <w:bookmarkEnd w:id="1718"/>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719" w:name="_CRTable8_3_2_728"/>
      <w:r w:rsidRPr="00847E44">
        <w:t>Table </w:t>
      </w:r>
      <w:bookmarkEnd w:id="1719"/>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720" w:name="_CRTable8_3_2_729"/>
      <w:r w:rsidRPr="00847E44">
        <w:t>Table </w:t>
      </w:r>
      <w:bookmarkEnd w:id="1720"/>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721" w:name="_CRTable8_3_2_730"/>
      <w:r w:rsidRPr="00847E44">
        <w:lastRenderedPageBreak/>
        <w:t>Table </w:t>
      </w:r>
      <w:bookmarkEnd w:id="1721"/>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722" w:name="_CRTable8_3_2_731"/>
      <w:r w:rsidRPr="00847E44">
        <w:t>Table </w:t>
      </w:r>
      <w:bookmarkEnd w:id="1722"/>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723" w:name="_CRTable8_3_2_732"/>
      <w:r w:rsidRPr="00847E44">
        <w:t>Table </w:t>
      </w:r>
      <w:bookmarkEnd w:id="1723"/>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724" w:name="_CRTable8_3_2_733"/>
      <w:r w:rsidRPr="00847E44">
        <w:t>Table </w:t>
      </w:r>
      <w:bookmarkEnd w:id="1724"/>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725" w:name="_CRTable8_3_2_734"/>
      <w:r w:rsidRPr="00847E44">
        <w:t>Table </w:t>
      </w:r>
      <w:bookmarkEnd w:id="1725"/>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CA74C1">
            <w:pPr>
              <w:pStyle w:val="TAL"/>
            </w:pPr>
            <w:r w:rsidRPr="00847E44">
              <w:t>"true"</w:t>
            </w:r>
          </w:p>
        </w:tc>
        <w:tc>
          <w:tcPr>
            <w:tcW w:w="8431" w:type="dxa"/>
            <w:shd w:val="clear" w:color="auto" w:fill="auto"/>
          </w:tcPr>
          <w:p w14:paraId="1B49AB47"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CA74C1">
            <w:pPr>
              <w:pStyle w:val="TAL"/>
            </w:pPr>
            <w:r w:rsidRPr="00847E44">
              <w:t>"false"</w:t>
            </w:r>
          </w:p>
        </w:tc>
        <w:tc>
          <w:tcPr>
            <w:tcW w:w="8431" w:type="dxa"/>
            <w:shd w:val="clear" w:color="auto" w:fill="auto"/>
          </w:tcPr>
          <w:p w14:paraId="49398E7C"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CA74C1" w:rsidRDefault="00C367E9" w:rsidP="00CA74C1">
      <w:r w:rsidRPr="00CA74C1">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bookmarkStart w:id="1726" w:name="_CRTable8_3_2_735"/>
      <w:r w:rsidRPr="00847E44">
        <w:t>Table </w:t>
      </w:r>
      <w:bookmarkEnd w:id="1726"/>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CA74C1">
            <w:pPr>
              <w:pStyle w:val="TAL"/>
            </w:pPr>
            <w:r w:rsidRPr="00847E44">
              <w:t>"true"</w:t>
            </w:r>
          </w:p>
        </w:tc>
        <w:tc>
          <w:tcPr>
            <w:tcW w:w="8432" w:type="dxa"/>
            <w:shd w:val="clear" w:color="auto" w:fill="auto"/>
          </w:tcPr>
          <w:p w14:paraId="6D5E94F0" w14:textId="77777777" w:rsidR="00C367E9" w:rsidRPr="00847E44" w:rsidRDefault="00C367E9" w:rsidP="00CA74C1">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CA74C1">
            <w:pPr>
              <w:pStyle w:val="TAL"/>
            </w:pPr>
            <w:r w:rsidRPr="00847E44">
              <w:t>"false"</w:t>
            </w:r>
          </w:p>
        </w:tc>
        <w:tc>
          <w:tcPr>
            <w:tcW w:w="8432" w:type="dxa"/>
            <w:shd w:val="clear" w:color="auto" w:fill="auto"/>
          </w:tcPr>
          <w:p w14:paraId="5071CA4C" w14:textId="77777777" w:rsidR="00C367E9" w:rsidRPr="00847E44" w:rsidRDefault="00C367E9" w:rsidP="00CA74C1">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727" w:name="_CRTable8_3_2_736"/>
      <w:r w:rsidRPr="00E31D28">
        <w:t>Table </w:t>
      </w:r>
      <w:bookmarkEnd w:id="1727"/>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728" w:name="_CRTable8_3_2_737"/>
      <w:r w:rsidRPr="00E31D28">
        <w:t>Table </w:t>
      </w:r>
      <w:bookmarkEnd w:id="1728"/>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729" w:name="_CRTable8_3_2_738"/>
      <w:r w:rsidRPr="00E31D28">
        <w:t>Table </w:t>
      </w:r>
      <w:bookmarkEnd w:id="1729"/>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730" w:name="_CRTable8_3_2_739"/>
      <w:r w:rsidRPr="00E31D28">
        <w:t>Table </w:t>
      </w:r>
      <w:bookmarkEnd w:id="1730"/>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731" w:name="_CRTable8_3_2_740"/>
      <w:r w:rsidRPr="00E31D28">
        <w:t>Table </w:t>
      </w:r>
      <w:bookmarkEnd w:id="1731"/>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732" w:name="_CRTable8_3_2_741"/>
      <w:r w:rsidRPr="00E31D28">
        <w:t>Table </w:t>
      </w:r>
      <w:bookmarkEnd w:id="1732"/>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733" w:name="_CRTable8_3_2_742"/>
      <w:r w:rsidRPr="00E31D28">
        <w:t>Table </w:t>
      </w:r>
      <w:bookmarkEnd w:id="1733"/>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734" w:name="_CRTable8_3_2_743"/>
      <w:r w:rsidRPr="00E31D28">
        <w:t>Table </w:t>
      </w:r>
      <w:bookmarkEnd w:id="1734"/>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735" w:name="_CRTable8_3_2_744"/>
      <w:r w:rsidRPr="00E31D28">
        <w:t>Table </w:t>
      </w:r>
      <w:bookmarkEnd w:id="1735"/>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36" w:name="_CRTable8_3_2_745"/>
      <w:r w:rsidRPr="00E31D28">
        <w:t>Table </w:t>
      </w:r>
      <w:bookmarkEnd w:id="1736"/>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37" w:name="_CRTable8_3_2_746"/>
      <w:r w:rsidRPr="00E31D28">
        <w:t>Table </w:t>
      </w:r>
      <w:bookmarkEnd w:id="1737"/>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38" w:name="_CRTable8_3_2_747"/>
      <w:r w:rsidRPr="00E31D28">
        <w:t>Table </w:t>
      </w:r>
      <w:bookmarkEnd w:id="1738"/>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CA74C1">
            <w:pPr>
              <w:pStyle w:val="TAL"/>
            </w:pPr>
            <w:r w:rsidRPr="00847E44">
              <w:t>"true"</w:t>
            </w:r>
          </w:p>
        </w:tc>
        <w:tc>
          <w:tcPr>
            <w:tcW w:w="8431" w:type="dxa"/>
            <w:shd w:val="clear" w:color="auto" w:fill="auto"/>
          </w:tcPr>
          <w:p w14:paraId="0ED95AE9" w14:textId="77777777" w:rsidR="00C367E9" w:rsidRDefault="00C367E9" w:rsidP="00CA74C1">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55B186FD" w14:textId="77777777" w:rsidR="00C367E9" w:rsidRPr="00B902DC" w:rsidRDefault="00C367E9" w:rsidP="00CA74C1">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CA74C1">
            <w:pPr>
              <w:pStyle w:val="TAL"/>
            </w:pPr>
            <w:r w:rsidRPr="00847E44">
              <w:t>"false"</w:t>
            </w:r>
          </w:p>
        </w:tc>
        <w:tc>
          <w:tcPr>
            <w:tcW w:w="8431" w:type="dxa"/>
            <w:shd w:val="clear" w:color="auto" w:fill="auto"/>
          </w:tcPr>
          <w:p w14:paraId="24B2FD26" w14:textId="77777777" w:rsidR="00C367E9" w:rsidRDefault="00C367E9" w:rsidP="00CA74C1">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69AD716C" w14:textId="77777777" w:rsidR="00C367E9" w:rsidRPr="00847E44" w:rsidRDefault="00C367E9" w:rsidP="00CA74C1">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3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40" w:name="_CRTable8_3_2_748"/>
      <w:r w:rsidRPr="00847E44">
        <w:t>Table </w:t>
      </w:r>
      <w:bookmarkEnd w:id="1740"/>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3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41" w:name="_CRTable8_3_2_749"/>
      <w:r w:rsidRPr="00847E44">
        <w:t>Table </w:t>
      </w:r>
      <w:bookmarkEnd w:id="1741"/>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42" w:name="_Toc20212378"/>
      <w:bookmarkStart w:id="1743" w:name="_Toc27731733"/>
      <w:bookmarkStart w:id="1744" w:name="_Toc36127511"/>
      <w:bookmarkStart w:id="1745" w:name="_Toc45214617"/>
      <w:bookmarkStart w:id="1746" w:name="_Toc51937756"/>
      <w:bookmarkStart w:id="1747" w:name="_Toc51938065"/>
      <w:r w:rsidRPr="0045024E">
        <w:t>The &lt;</w:t>
      </w:r>
      <w:bookmarkStart w:id="1748" w:name="_Hlk57708855"/>
      <w:r w:rsidRPr="0045024E">
        <w:t>allow-</w:t>
      </w:r>
      <w:r>
        <w:t>call-transfer</w:t>
      </w:r>
      <w:bookmarkEnd w:id="1748"/>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49" w:name="_CRTable8_3_2_750"/>
      <w:r w:rsidRPr="0079391E">
        <w:t>Table </w:t>
      </w:r>
      <w:bookmarkEnd w:id="1749"/>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750" w:name="_Hlk57708871"/>
      <w:r>
        <w:rPr>
          <w:lang w:eastAsia="ko-KR"/>
        </w:rPr>
        <w:t>allow-call-transfer-to-any</w:t>
      </w:r>
      <w:bookmarkEnd w:id="175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51" w:name="_CRTable8_3_2_751"/>
      <w:r w:rsidRPr="00847E44">
        <w:t>Table </w:t>
      </w:r>
      <w:bookmarkEnd w:id="1751"/>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5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52"/>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53" w:name="_CRTable8_3_2_752"/>
      <w:r>
        <w:t>Table </w:t>
      </w:r>
      <w:bookmarkEnd w:id="175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54" w:name="_Hlk68681582"/>
      <w:r>
        <w:t>call-forwarding-on</w:t>
      </w:r>
      <w:bookmarkEnd w:id="1754"/>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55" w:name="_CRTable8_3_2_753"/>
      <w:r>
        <w:t>Table </w:t>
      </w:r>
      <w:bookmarkEnd w:id="1755"/>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56" w:name="_CRTable8_3_2_754"/>
      <w:r>
        <w:t>Table </w:t>
      </w:r>
      <w:bookmarkEnd w:id="1756"/>
      <w:r>
        <w:rPr>
          <w:lang w:eastAsia="ko-KR"/>
        </w:rPr>
        <w:t>8.3.2.7-</w:t>
      </w:r>
      <w:r>
        <w:t xml:space="preserve">54: </w:t>
      </w:r>
      <w:r>
        <w:rPr>
          <w:lang w:eastAsia="ko-KR"/>
        </w:rPr>
        <w:t>Values of &lt;forward-</w:t>
      </w:r>
      <w:bookmarkStart w:id="1757" w:name="_Hlk72756955"/>
      <w:r>
        <w:rPr>
          <w:lang w:eastAsia="ko-KR"/>
        </w:rPr>
        <w:t>to-functional-alias</w:t>
      </w:r>
      <w:bookmarkEnd w:id="175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58" w:name="_CRTable8_3_2_755"/>
      <w:r>
        <w:lastRenderedPageBreak/>
        <w:t>Table </w:t>
      </w:r>
      <w:bookmarkEnd w:id="1758"/>
      <w:r>
        <w:rPr>
          <w:lang w:eastAsia="ko-KR"/>
        </w:rPr>
        <w:t>8.3.2.7-55</w:t>
      </w:r>
      <w:r>
        <w:t xml:space="preserve">: </w:t>
      </w:r>
      <w:r>
        <w:rPr>
          <w:lang w:eastAsia="ko-KR"/>
        </w:rPr>
        <w:t>Values of &lt;allow-call-</w:t>
      </w:r>
      <w:bookmarkStart w:id="1759" w:name="_Hlk72757041"/>
      <w:r>
        <w:rPr>
          <w:lang w:eastAsia="ko-KR"/>
        </w:rPr>
        <w:t>forward-manual-input</w:t>
      </w:r>
      <w:bookmarkEnd w:id="175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60" w:name="_CRTable8_3_2_756"/>
      <w:r>
        <w:t>Table </w:t>
      </w:r>
      <w:bookmarkEnd w:id="1760"/>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61" w:name="_CRTable8_3_2_757"/>
      <w:r w:rsidRPr="0079391E">
        <w:t>Table </w:t>
      </w:r>
      <w:bookmarkEnd w:id="1761"/>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62" w:name="_CRTable8_3_2_758"/>
      <w:r w:rsidRPr="0079391E">
        <w:t>Table </w:t>
      </w:r>
      <w:bookmarkEnd w:id="1762"/>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63" w:name="_CRTable8_3_2_759"/>
      <w:r w:rsidRPr="0079391E">
        <w:t>Table </w:t>
      </w:r>
      <w:bookmarkEnd w:id="1763"/>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64" w:name="_CRTable8_3_2_760"/>
      <w:r w:rsidRPr="0079391E">
        <w:lastRenderedPageBreak/>
        <w:t>Table </w:t>
      </w:r>
      <w:bookmarkEnd w:id="1764"/>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65" w:name="_CRTable8_3_2_761"/>
      <w:r w:rsidRPr="0079391E">
        <w:t>Table </w:t>
      </w:r>
      <w:bookmarkEnd w:id="1765"/>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66" w:name="_CRTable8_3_2_762"/>
      <w:r w:rsidRPr="0079391E">
        <w:t>Table </w:t>
      </w:r>
      <w:bookmarkEnd w:id="1766"/>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67" w:name="_CRTable8_3_2_763"/>
      <w:r w:rsidRPr="0079391E">
        <w:t>Table </w:t>
      </w:r>
      <w:bookmarkEnd w:id="1767"/>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68" w:name="_CRTable8_3_2_764"/>
      <w:r w:rsidRPr="0079391E">
        <w:t>Table </w:t>
      </w:r>
      <w:bookmarkEnd w:id="1768"/>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69" w:name="_CRTable8_3_2_765"/>
      <w:r w:rsidRPr="0079391E">
        <w:lastRenderedPageBreak/>
        <w:t>Table </w:t>
      </w:r>
      <w:bookmarkEnd w:id="1769"/>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70" w:name="_CRTable8_3_2_766"/>
      <w:r w:rsidRPr="0079391E">
        <w:t>Table </w:t>
      </w:r>
      <w:bookmarkEnd w:id="1770"/>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64DB6C30" w14:textId="77777777" w:rsidR="007E07D1" w:rsidRDefault="007E07D1" w:rsidP="007E07D1">
      <w:r>
        <w:t>The &lt;allow-trigger-remote-floor-request&gt; element is of type Boolean, as specified in table 8.3.2.7-67, and corresponds to the "AllowedTriggerRemoteFloorRequest" element of clause 5.2.48W13 in 3GPP TS 24.483 [4].</w:t>
      </w:r>
    </w:p>
    <w:p w14:paraId="50D25776" w14:textId="77777777" w:rsidR="007E07D1" w:rsidRDefault="007E07D1" w:rsidP="007E07D1">
      <w:pPr>
        <w:pStyle w:val="TH"/>
      </w:pPr>
      <w:bookmarkStart w:id="1771" w:name="_CRTable8_3_2_767"/>
      <w:r>
        <w:t>Table </w:t>
      </w:r>
      <w:bookmarkEnd w:id="1771"/>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7E07D1" w14:paraId="0DE0C3CA"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30722488" w14:textId="77777777" w:rsidR="007E07D1" w:rsidRDefault="007E07D1" w:rsidP="00402C4B">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5F04701"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7E07D1" w14:paraId="5FAACF8B"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02C3C85F" w14:textId="77777777" w:rsidR="007E07D1" w:rsidRDefault="007E07D1" w:rsidP="00402C4B">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EA8987"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4F4525F4" w14:textId="77777777" w:rsidR="007E07D1" w:rsidRDefault="007E07D1" w:rsidP="00C367E9"/>
    <w:p w14:paraId="51277E3E" w14:textId="77777777" w:rsidR="00C367E9" w:rsidRPr="0045024E" w:rsidRDefault="00C367E9" w:rsidP="00C367E9">
      <w:pPr>
        <w:pStyle w:val="Heading4"/>
      </w:pPr>
      <w:bookmarkStart w:id="1772" w:name="_CR8_3_2_8"/>
      <w:bookmarkStart w:id="1773" w:name="_Toc92291252"/>
      <w:bookmarkStart w:id="1774" w:name="_Toc218773383"/>
      <w:bookmarkEnd w:id="1772"/>
      <w:r>
        <w:t>8</w:t>
      </w:r>
      <w:r w:rsidRPr="0045024E">
        <w:t>.</w:t>
      </w:r>
      <w:r>
        <w:t>3</w:t>
      </w:r>
      <w:r w:rsidRPr="0045024E">
        <w:t>.2.8</w:t>
      </w:r>
      <w:r w:rsidRPr="0045024E">
        <w:tab/>
        <w:t>Naming Conventions</w:t>
      </w:r>
      <w:bookmarkEnd w:id="1742"/>
      <w:bookmarkEnd w:id="1743"/>
      <w:bookmarkEnd w:id="1744"/>
      <w:bookmarkEnd w:id="1745"/>
      <w:bookmarkEnd w:id="1746"/>
      <w:bookmarkEnd w:id="1747"/>
      <w:bookmarkEnd w:id="1773"/>
      <w:bookmarkEnd w:id="177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75" w:name="_CR8_3_2_9"/>
      <w:bookmarkStart w:id="1776" w:name="_Toc20212379"/>
      <w:bookmarkStart w:id="1777" w:name="_Toc27731734"/>
      <w:bookmarkStart w:id="1778" w:name="_Toc36127512"/>
      <w:bookmarkStart w:id="1779" w:name="_Toc45214618"/>
      <w:bookmarkStart w:id="1780" w:name="_Toc51937757"/>
      <w:bookmarkStart w:id="1781" w:name="_Toc51938066"/>
      <w:bookmarkStart w:id="1782" w:name="_Toc92291253"/>
      <w:bookmarkStart w:id="1783" w:name="_Toc218773384"/>
      <w:bookmarkEnd w:id="1775"/>
      <w:r>
        <w:t>8</w:t>
      </w:r>
      <w:r w:rsidRPr="0045024E">
        <w:t>.</w:t>
      </w:r>
      <w:r>
        <w:t>3</w:t>
      </w:r>
      <w:r w:rsidRPr="0045024E">
        <w:t>.2.9</w:t>
      </w:r>
      <w:r w:rsidRPr="0045024E">
        <w:tab/>
        <w:t>Global documents</w:t>
      </w:r>
      <w:bookmarkEnd w:id="1776"/>
      <w:bookmarkEnd w:id="1777"/>
      <w:bookmarkEnd w:id="1778"/>
      <w:bookmarkEnd w:id="1779"/>
      <w:bookmarkEnd w:id="1780"/>
      <w:bookmarkEnd w:id="1781"/>
      <w:bookmarkEnd w:id="1782"/>
      <w:bookmarkEnd w:id="1783"/>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84" w:name="_CR8_3_2_10"/>
      <w:bookmarkStart w:id="1785" w:name="_Toc20212380"/>
      <w:bookmarkStart w:id="1786" w:name="_Toc27731735"/>
      <w:bookmarkStart w:id="1787" w:name="_Toc36127513"/>
      <w:bookmarkStart w:id="1788" w:name="_Toc45214619"/>
      <w:bookmarkStart w:id="1789" w:name="_Toc51937758"/>
      <w:bookmarkStart w:id="1790" w:name="_Toc51938067"/>
      <w:bookmarkStart w:id="1791" w:name="_Toc92291254"/>
      <w:bookmarkStart w:id="1792" w:name="_Toc218773385"/>
      <w:bookmarkEnd w:id="1784"/>
      <w:r>
        <w:t>8</w:t>
      </w:r>
      <w:r w:rsidRPr="0045024E">
        <w:t>.</w:t>
      </w:r>
      <w:r>
        <w:t>3</w:t>
      </w:r>
      <w:r w:rsidRPr="0045024E">
        <w:t>.2.10</w:t>
      </w:r>
      <w:r w:rsidRPr="0045024E">
        <w:tab/>
        <w:t>Resource interdependencies</w:t>
      </w:r>
      <w:bookmarkEnd w:id="1785"/>
      <w:bookmarkEnd w:id="1786"/>
      <w:bookmarkEnd w:id="1787"/>
      <w:bookmarkEnd w:id="1788"/>
      <w:bookmarkEnd w:id="1789"/>
      <w:bookmarkEnd w:id="1790"/>
      <w:bookmarkEnd w:id="1791"/>
      <w:bookmarkEnd w:id="1792"/>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93" w:name="_CR8_3_2_11"/>
      <w:bookmarkStart w:id="1794" w:name="_Toc20212381"/>
      <w:bookmarkStart w:id="1795" w:name="_Toc27731736"/>
      <w:bookmarkStart w:id="1796" w:name="_Toc36127514"/>
      <w:bookmarkStart w:id="1797" w:name="_Toc45214620"/>
      <w:bookmarkStart w:id="1798" w:name="_Toc51937759"/>
      <w:bookmarkStart w:id="1799" w:name="_Toc51938068"/>
      <w:bookmarkStart w:id="1800" w:name="_Toc92291255"/>
      <w:bookmarkStart w:id="1801" w:name="_Toc218773386"/>
      <w:bookmarkEnd w:id="1793"/>
      <w:r>
        <w:t>8</w:t>
      </w:r>
      <w:r w:rsidRPr="0045024E">
        <w:t>.</w:t>
      </w:r>
      <w:r>
        <w:t>3</w:t>
      </w:r>
      <w:r w:rsidRPr="0045024E">
        <w:t>.2.11</w:t>
      </w:r>
      <w:r w:rsidRPr="0045024E">
        <w:tab/>
      </w:r>
      <w:r>
        <w:t>Access Permissions</w:t>
      </w:r>
      <w:r w:rsidRPr="0045024E">
        <w:t xml:space="preserve"> Policies</w:t>
      </w:r>
      <w:bookmarkEnd w:id="1794"/>
      <w:bookmarkEnd w:id="1795"/>
      <w:bookmarkEnd w:id="1796"/>
      <w:bookmarkEnd w:id="1797"/>
      <w:bookmarkEnd w:id="1798"/>
      <w:bookmarkEnd w:id="1799"/>
      <w:bookmarkEnd w:id="1800"/>
      <w:bookmarkEnd w:id="1801"/>
    </w:p>
    <w:p w14:paraId="3232067F" w14:textId="77777777" w:rsidR="00C367E9" w:rsidRPr="0045024E" w:rsidRDefault="00C367E9" w:rsidP="00C367E9">
      <w:bookmarkStart w:id="1802" w:name="5.1.12_Subscription_to_Changes"/>
      <w:bookmarkStart w:id="1803" w:name="5.1.13_Search_Capabilities"/>
      <w:bookmarkStart w:id="1804" w:name="5.1.10_Resource_Interdependencies"/>
      <w:bookmarkStart w:id="1805" w:name="5.1.11_Authorization_Policies"/>
      <w:bookmarkEnd w:id="1802"/>
      <w:bookmarkEnd w:id="1803"/>
      <w:bookmarkEnd w:id="1804"/>
      <w:bookmarkEnd w:id="1805"/>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806" w:name="_CR8_3_2_12"/>
      <w:bookmarkStart w:id="1807" w:name="_Toc20212382"/>
      <w:bookmarkStart w:id="1808" w:name="_Toc27731737"/>
      <w:bookmarkStart w:id="1809" w:name="_Toc36127515"/>
      <w:bookmarkStart w:id="1810" w:name="_Toc45214621"/>
      <w:bookmarkStart w:id="1811" w:name="_Toc51937760"/>
      <w:bookmarkStart w:id="1812" w:name="_Toc51938069"/>
      <w:bookmarkStart w:id="1813" w:name="_Toc92291256"/>
      <w:bookmarkStart w:id="1814" w:name="_Toc218773387"/>
      <w:bookmarkEnd w:id="1806"/>
      <w:r>
        <w:lastRenderedPageBreak/>
        <w:t>8</w:t>
      </w:r>
      <w:r w:rsidRPr="0045024E">
        <w:t>.</w:t>
      </w:r>
      <w:r>
        <w:t>3</w:t>
      </w:r>
      <w:r w:rsidRPr="0045024E">
        <w:t>.2.12</w:t>
      </w:r>
      <w:r w:rsidRPr="0045024E">
        <w:tab/>
        <w:t>Subscription to Changes</w:t>
      </w:r>
      <w:bookmarkEnd w:id="1807"/>
      <w:bookmarkEnd w:id="1808"/>
      <w:bookmarkEnd w:id="1809"/>
      <w:bookmarkEnd w:id="1810"/>
      <w:bookmarkEnd w:id="1811"/>
      <w:bookmarkEnd w:id="1812"/>
      <w:bookmarkEnd w:id="1813"/>
      <w:bookmarkEnd w:id="1814"/>
    </w:p>
    <w:p w14:paraId="684C8F73" w14:textId="77777777" w:rsidR="00C367E9" w:rsidRPr="00CA74C1" w:rsidRDefault="00C367E9" w:rsidP="00CA74C1">
      <w:r w:rsidRPr="00CA74C1">
        <w:t>The User Access Policy Application Usage shall support subscription to changes as specified in clause 6.3.13.3.</w:t>
      </w:r>
    </w:p>
    <w:p w14:paraId="5C28204B" w14:textId="77777777" w:rsidR="00C367E9" w:rsidRPr="00CA74C1" w:rsidRDefault="00C367E9" w:rsidP="00CA74C1">
      <w:r w:rsidRPr="00CA74C1">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815" w:name="_CR8_4"/>
      <w:bookmarkStart w:id="1816" w:name="_Toc20212383"/>
      <w:bookmarkStart w:id="1817" w:name="_Toc27731738"/>
      <w:bookmarkStart w:id="1818" w:name="_Toc36127516"/>
      <w:bookmarkStart w:id="1819" w:name="_Toc45214622"/>
      <w:bookmarkStart w:id="1820" w:name="_Toc51937761"/>
      <w:bookmarkStart w:id="1821" w:name="_Toc51938070"/>
      <w:bookmarkStart w:id="1822" w:name="_Toc92291257"/>
      <w:bookmarkStart w:id="1823" w:name="_Toc218773388"/>
      <w:bookmarkEnd w:id="1815"/>
      <w:r>
        <w:rPr>
          <w:lang w:val="en-US"/>
        </w:rPr>
        <w:t>8</w:t>
      </w:r>
      <w:r w:rsidRPr="00A65589">
        <w:rPr>
          <w:lang w:val="en-US"/>
        </w:rPr>
        <w:t>.</w:t>
      </w:r>
      <w:r>
        <w:rPr>
          <w:lang w:val="en-US"/>
        </w:rPr>
        <w:t>4</w:t>
      </w:r>
      <w:r w:rsidRPr="00A65589">
        <w:rPr>
          <w:lang w:val="en-US"/>
        </w:rPr>
        <w:tab/>
        <w:t>MCPTT service configuration document</w:t>
      </w:r>
      <w:bookmarkEnd w:id="1816"/>
      <w:bookmarkEnd w:id="1817"/>
      <w:bookmarkEnd w:id="1818"/>
      <w:bookmarkEnd w:id="1819"/>
      <w:bookmarkEnd w:id="1820"/>
      <w:bookmarkEnd w:id="1821"/>
      <w:bookmarkEnd w:id="1822"/>
      <w:bookmarkEnd w:id="1823"/>
    </w:p>
    <w:p w14:paraId="64247897" w14:textId="77777777" w:rsidR="00C367E9" w:rsidRPr="00986001" w:rsidRDefault="00C367E9" w:rsidP="00C367E9">
      <w:pPr>
        <w:pStyle w:val="Heading3"/>
      </w:pPr>
      <w:bookmarkStart w:id="1824" w:name="_CR8_4_1"/>
      <w:bookmarkStart w:id="1825" w:name="_Toc20212384"/>
      <w:bookmarkStart w:id="1826" w:name="_Toc27731739"/>
      <w:bookmarkStart w:id="1827" w:name="_Toc36127517"/>
      <w:bookmarkStart w:id="1828" w:name="_Toc45214623"/>
      <w:bookmarkStart w:id="1829" w:name="_Toc51937762"/>
      <w:bookmarkStart w:id="1830" w:name="_Toc51938071"/>
      <w:bookmarkStart w:id="1831" w:name="_Toc92291258"/>
      <w:bookmarkStart w:id="1832" w:name="_Toc218773389"/>
      <w:bookmarkEnd w:id="1824"/>
      <w:r>
        <w:t>8.4.1</w:t>
      </w:r>
      <w:r>
        <w:tab/>
        <w:t>General</w:t>
      </w:r>
      <w:bookmarkEnd w:id="1825"/>
      <w:bookmarkEnd w:id="1826"/>
      <w:bookmarkEnd w:id="1827"/>
      <w:bookmarkEnd w:id="1828"/>
      <w:bookmarkEnd w:id="1829"/>
      <w:bookmarkEnd w:id="1830"/>
      <w:bookmarkEnd w:id="1831"/>
      <w:bookmarkEnd w:id="1832"/>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833" w:name="_CR8_4_2"/>
      <w:bookmarkStart w:id="1834" w:name="_Toc20212385"/>
      <w:bookmarkStart w:id="1835" w:name="_Toc27731740"/>
      <w:bookmarkStart w:id="1836" w:name="_Toc36127518"/>
      <w:bookmarkStart w:id="1837" w:name="_Toc45214624"/>
      <w:bookmarkStart w:id="1838" w:name="_Toc51937763"/>
      <w:bookmarkStart w:id="1839" w:name="_Toc51938072"/>
      <w:bookmarkStart w:id="1840" w:name="_Toc92291259"/>
      <w:bookmarkStart w:id="1841" w:name="_Toc218773390"/>
      <w:bookmarkEnd w:id="1833"/>
      <w:r>
        <w:t>8.4.2</w:t>
      </w:r>
      <w:r>
        <w:tab/>
        <w:t>C</w:t>
      </w:r>
      <w:r w:rsidRPr="00986001">
        <w:t>oding</w:t>
      </w:r>
      <w:bookmarkEnd w:id="1834"/>
      <w:bookmarkEnd w:id="1835"/>
      <w:bookmarkEnd w:id="1836"/>
      <w:bookmarkEnd w:id="1837"/>
      <w:bookmarkEnd w:id="1838"/>
      <w:bookmarkEnd w:id="1839"/>
      <w:bookmarkEnd w:id="1840"/>
      <w:bookmarkEnd w:id="1841"/>
    </w:p>
    <w:p w14:paraId="627F452B" w14:textId="77777777" w:rsidR="00C367E9" w:rsidRPr="0019247C" w:rsidRDefault="00C367E9" w:rsidP="00C367E9">
      <w:pPr>
        <w:pStyle w:val="Heading4"/>
      </w:pPr>
      <w:bookmarkStart w:id="1842" w:name="_CR8_4_2_1"/>
      <w:bookmarkStart w:id="1843" w:name="_Toc20212386"/>
      <w:bookmarkStart w:id="1844" w:name="_Toc27731741"/>
      <w:bookmarkStart w:id="1845" w:name="_Toc36127519"/>
      <w:bookmarkStart w:id="1846" w:name="_Toc45214625"/>
      <w:bookmarkStart w:id="1847" w:name="_Toc51937764"/>
      <w:bookmarkStart w:id="1848" w:name="_Toc51938073"/>
      <w:bookmarkStart w:id="1849" w:name="_Toc92291260"/>
      <w:bookmarkStart w:id="1850" w:name="_Toc218773391"/>
      <w:bookmarkEnd w:id="1842"/>
      <w:r>
        <w:t>8.4.2.1</w:t>
      </w:r>
      <w:r>
        <w:tab/>
        <w:t>Structure</w:t>
      </w:r>
      <w:bookmarkEnd w:id="1843"/>
      <w:bookmarkEnd w:id="1844"/>
      <w:bookmarkEnd w:id="1845"/>
      <w:bookmarkEnd w:id="1846"/>
      <w:bookmarkEnd w:id="1847"/>
      <w:bookmarkEnd w:id="1848"/>
      <w:bookmarkEnd w:id="1849"/>
      <w:bookmarkEnd w:id="1850"/>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lastRenderedPageBreak/>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851" w:name="_Hlk71104914"/>
      <w:r>
        <w:rPr>
          <w:lang w:val="en-US"/>
        </w:rPr>
        <w:t>max-simultaneous-authorizations</w:t>
      </w:r>
      <w:bookmarkEnd w:id="1851"/>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3351B53A" w14:textId="6B96F715" w:rsidR="00C367E9" w:rsidRDefault="008E1242" w:rsidP="00E177B7">
      <w:pPr>
        <w:pStyle w:val="B3"/>
        <w:rPr>
          <w:lang w:val="en-US"/>
        </w:rPr>
      </w:pPr>
      <w:r>
        <w:rPr>
          <w:lang w:val="en-US"/>
        </w:rPr>
        <w:t>iv)</w:t>
      </w:r>
      <w:r>
        <w:rPr>
          <w:lang w:val="en-US"/>
        </w:rPr>
        <w:tab/>
        <w:t>a &lt;max-duration-of-call&gt; element</w:t>
      </w:r>
      <w:r w:rsidR="00BA497B">
        <w:rPr>
          <w:lang w:val="en-US"/>
        </w:rPr>
        <w:t>;</w:t>
      </w:r>
    </w:p>
    <w:p w14:paraId="17A10456" w14:textId="77777777" w:rsidR="00100570" w:rsidRDefault="00100570" w:rsidP="00100570">
      <w:pPr>
        <w:pStyle w:val="B3"/>
        <w:rPr>
          <w:lang w:val="en-US"/>
        </w:rPr>
      </w:pPr>
      <w:r>
        <w:rPr>
          <w:lang w:val="en-US"/>
        </w:rPr>
        <w:t>v)</w:t>
      </w:r>
      <w:r>
        <w:rPr>
          <w:lang w:val="en-US"/>
        </w:rPr>
        <w:tab/>
        <w:t>a &lt;adhoc-multi-talker-control&gt; in an &lt;anyExt&gt; element; and</w:t>
      </w:r>
    </w:p>
    <w:p w14:paraId="0108D976" w14:textId="1730271E" w:rsidR="00100570" w:rsidRDefault="00100570" w:rsidP="00100570">
      <w:pPr>
        <w:pStyle w:val="B3"/>
        <w:rPr>
          <w:lang w:val="en-US"/>
        </w:rPr>
      </w:pPr>
      <w:r>
        <w:rPr>
          <w:lang w:val="en-US"/>
        </w:rPr>
        <w:t>vi)</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852" w:name="_CR8_4_2_2"/>
      <w:bookmarkStart w:id="1853" w:name="_Toc20212387"/>
      <w:bookmarkStart w:id="1854" w:name="_Toc27731742"/>
      <w:bookmarkStart w:id="1855" w:name="_Toc36127520"/>
      <w:bookmarkStart w:id="1856" w:name="_Toc45214626"/>
      <w:bookmarkStart w:id="1857" w:name="_Toc51937765"/>
      <w:bookmarkStart w:id="1858" w:name="_Toc51938074"/>
      <w:bookmarkStart w:id="1859" w:name="_Toc92291261"/>
      <w:bookmarkStart w:id="1860" w:name="_Toc218773392"/>
      <w:bookmarkEnd w:id="1852"/>
      <w:r>
        <w:t>8.4.2.2</w:t>
      </w:r>
      <w:r w:rsidRPr="00016A64">
        <w:tab/>
      </w:r>
      <w:r>
        <w:t>Application Unique ID</w:t>
      </w:r>
      <w:bookmarkEnd w:id="1853"/>
      <w:bookmarkEnd w:id="1854"/>
      <w:bookmarkEnd w:id="1855"/>
      <w:bookmarkEnd w:id="1856"/>
      <w:bookmarkEnd w:id="1857"/>
      <w:bookmarkEnd w:id="1858"/>
      <w:bookmarkEnd w:id="1859"/>
      <w:bookmarkEnd w:id="186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61" w:name="_CR8_4_2_3"/>
      <w:bookmarkStart w:id="1862" w:name="_Toc20212388"/>
      <w:bookmarkStart w:id="1863" w:name="_Toc27731743"/>
      <w:bookmarkStart w:id="1864" w:name="_Toc36127521"/>
      <w:bookmarkStart w:id="1865" w:name="_Toc45214627"/>
      <w:bookmarkStart w:id="1866" w:name="_Toc51937766"/>
      <w:bookmarkStart w:id="1867" w:name="_Toc51938075"/>
      <w:bookmarkStart w:id="1868" w:name="_Toc92291262"/>
      <w:bookmarkStart w:id="1869" w:name="_Toc218773393"/>
      <w:bookmarkEnd w:id="1861"/>
      <w:r>
        <w:t>8.4</w:t>
      </w:r>
      <w:r w:rsidRPr="00345011">
        <w:t>.2.</w:t>
      </w:r>
      <w:r>
        <w:t>3</w:t>
      </w:r>
      <w:r w:rsidRPr="00345011">
        <w:tab/>
      </w:r>
      <w:r>
        <w:t>XML Schema</w:t>
      </w:r>
      <w:bookmarkEnd w:id="1862"/>
      <w:bookmarkEnd w:id="1863"/>
      <w:bookmarkEnd w:id="1864"/>
      <w:bookmarkEnd w:id="1865"/>
      <w:bookmarkEnd w:id="1866"/>
      <w:bookmarkEnd w:id="1867"/>
      <w:bookmarkEnd w:id="1868"/>
      <w:bookmarkEnd w:id="186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lastRenderedPageBreak/>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lastRenderedPageBreak/>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lastRenderedPageBreak/>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lastRenderedPageBreak/>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70" w:name="_CR8_4_2_4"/>
      <w:bookmarkStart w:id="1871" w:name="_Toc20212389"/>
      <w:bookmarkStart w:id="1872" w:name="_Toc27731744"/>
      <w:bookmarkStart w:id="1873" w:name="_Toc36127522"/>
      <w:bookmarkStart w:id="1874" w:name="_Toc45214628"/>
      <w:bookmarkStart w:id="1875" w:name="_Toc51937767"/>
      <w:bookmarkStart w:id="1876" w:name="_Toc51938076"/>
      <w:bookmarkStart w:id="1877" w:name="_Toc92291263"/>
      <w:bookmarkStart w:id="1878" w:name="_Toc218773394"/>
      <w:bookmarkEnd w:id="1870"/>
      <w:r w:rsidRPr="005D557D">
        <w:rPr>
          <w:lang w:val="fr-FR"/>
        </w:rPr>
        <w:t>8.4.2.4</w:t>
      </w:r>
      <w:r w:rsidRPr="005D557D">
        <w:rPr>
          <w:lang w:val="fr-FR"/>
        </w:rPr>
        <w:tab/>
        <w:t>Default Document Namespace</w:t>
      </w:r>
      <w:bookmarkEnd w:id="1871"/>
      <w:bookmarkEnd w:id="1872"/>
      <w:bookmarkEnd w:id="1873"/>
      <w:bookmarkEnd w:id="1874"/>
      <w:bookmarkEnd w:id="1875"/>
      <w:bookmarkEnd w:id="1876"/>
      <w:bookmarkEnd w:id="1877"/>
      <w:bookmarkEnd w:id="1878"/>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79" w:name="_CR8_4_2_5"/>
      <w:bookmarkStart w:id="1880" w:name="_Toc20212390"/>
      <w:bookmarkStart w:id="1881" w:name="_Toc27731745"/>
      <w:bookmarkStart w:id="1882" w:name="_Toc36127523"/>
      <w:bookmarkStart w:id="1883" w:name="_Toc45214629"/>
      <w:bookmarkStart w:id="1884" w:name="_Toc51937768"/>
      <w:bookmarkStart w:id="1885" w:name="_Toc51938077"/>
      <w:bookmarkStart w:id="1886" w:name="_Toc92291264"/>
      <w:bookmarkStart w:id="1887" w:name="_Toc218773395"/>
      <w:bookmarkEnd w:id="1879"/>
      <w:r>
        <w:t>8.4.2.5</w:t>
      </w:r>
      <w:r>
        <w:tab/>
        <w:t>MIME type</w:t>
      </w:r>
      <w:bookmarkEnd w:id="1880"/>
      <w:bookmarkEnd w:id="1881"/>
      <w:bookmarkEnd w:id="1882"/>
      <w:bookmarkEnd w:id="1883"/>
      <w:bookmarkEnd w:id="1884"/>
      <w:bookmarkEnd w:id="1885"/>
      <w:bookmarkEnd w:id="1886"/>
      <w:bookmarkEnd w:id="1887"/>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88" w:name="_CR8_4_2_6"/>
      <w:bookmarkStart w:id="1889" w:name="_Toc20212391"/>
      <w:bookmarkStart w:id="1890" w:name="_Toc27731746"/>
      <w:bookmarkStart w:id="1891" w:name="_Toc36127524"/>
      <w:bookmarkStart w:id="1892" w:name="_Toc45214630"/>
      <w:bookmarkStart w:id="1893" w:name="_Toc51937769"/>
      <w:bookmarkStart w:id="1894" w:name="_Toc51938078"/>
      <w:bookmarkStart w:id="1895" w:name="_Toc92291265"/>
      <w:bookmarkStart w:id="1896" w:name="_Toc218773396"/>
      <w:bookmarkEnd w:id="1888"/>
      <w:r>
        <w:t>8.4.2.6</w:t>
      </w:r>
      <w:r>
        <w:tab/>
        <w:t>Validation Constraints</w:t>
      </w:r>
      <w:bookmarkEnd w:id="1889"/>
      <w:bookmarkEnd w:id="1890"/>
      <w:bookmarkEnd w:id="1891"/>
      <w:bookmarkEnd w:id="1892"/>
      <w:bookmarkEnd w:id="1893"/>
      <w:bookmarkEnd w:id="1894"/>
      <w:bookmarkEnd w:id="1895"/>
      <w:bookmarkEnd w:id="1896"/>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lastRenderedPageBreak/>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lastRenderedPageBreak/>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lastRenderedPageBreak/>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97" w:name="_CR8_4_2_7"/>
      <w:bookmarkStart w:id="1898" w:name="_Toc20212392"/>
      <w:bookmarkStart w:id="1899" w:name="_Toc27731747"/>
      <w:bookmarkStart w:id="1900" w:name="_Toc36127525"/>
      <w:bookmarkStart w:id="1901" w:name="_Toc45214631"/>
      <w:bookmarkStart w:id="1902" w:name="_Toc51937770"/>
      <w:bookmarkStart w:id="1903" w:name="_Toc51938079"/>
      <w:bookmarkStart w:id="1904" w:name="_Toc92291266"/>
      <w:bookmarkStart w:id="1905" w:name="_Toc218773397"/>
      <w:bookmarkEnd w:id="1897"/>
      <w:r>
        <w:t>8.4.2.7</w:t>
      </w:r>
      <w:r w:rsidRPr="00345011">
        <w:tab/>
        <w:t>Data Semantics</w:t>
      </w:r>
      <w:bookmarkEnd w:id="1898"/>
      <w:bookmarkEnd w:id="1899"/>
      <w:bookmarkEnd w:id="1900"/>
      <w:bookmarkEnd w:id="1901"/>
      <w:bookmarkEnd w:id="1902"/>
      <w:bookmarkEnd w:id="1903"/>
      <w:bookmarkEnd w:id="1904"/>
      <w:bookmarkEnd w:id="1905"/>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lastRenderedPageBreak/>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906" w:name="_Hlk139148129"/>
      <w:r>
        <w:t>28)</w:t>
      </w:r>
      <w:r>
        <w:tab/>
        <w:t>the &lt;C17-unmap-group-to-bearer&gt; element of the &lt;fc-timers-counters&gt; element contains the maximum times the Unmap Group To Bearer message shall be retransmitted;</w:t>
      </w:r>
    </w:p>
    <w:bookmarkEnd w:id="1906"/>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lastRenderedPageBreak/>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907"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07"/>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1991D2E6"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77777777" w:rsidR="00100570" w:rsidRPr="00100570" w:rsidRDefault="00100570" w:rsidP="00100570">
      <w:pPr>
        <w:pStyle w:val="B1"/>
        <w:rPr>
          <w:rFonts w:eastAsia="Times New Roman"/>
          <w:lang w:val="en-US"/>
        </w:rPr>
      </w:pPr>
      <w:r w:rsidRPr="00100570">
        <w:rPr>
          <w:rFonts w:eastAsia="Times New Roman"/>
          <w:lang w:val="en-US"/>
        </w:rPr>
        <w:t>51)</w:t>
      </w:r>
      <w:r w:rsidRPr="00100570">
        <w:rPr>
          <w:rFonts w:eastAsia="Times New Roman"/>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47C3F017" w:rsidR="00100570" w:rsidRPr="00DD0AC0" w:rsidRDefault="00100570" w:rsidP="00100570">
      <w:pPr>
        <w:pStyle w:val="B1"/>
        <w:rPr>
          <w:lang w:val="en-US"/>
        </w:rPr>
      </w:pPr>
      <w:r w:rsidRPr="00100570">
        <w:rPr>
          <w:rFonts w:eastAsia="Times New Roman"/>
          <w:lang w:val="en-US"/>
        </w:rPr>
        <w:t>52)</w:t>
      </w:r>
      <w:r w:rsidRPr="00100570">
        <w:rPr>
          <w:rFonts w:eastAsia="Times New Roman"/>
          <w:lang w:val="en-US"/>
        </w:rPr>
        <w:tab/>
        <w:t>the &lt;adhoc-multi-talker-max-talkers&gt; element of the &lt;adhoc-group-call&gt; element of the &lt;anyExt&gt; element contains the allowed number of talkers when multi-talker is allowed in adhoc group calls, which corresponds to 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lastRenderedPageBreak/>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lastRenderedPageBreak/>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908" w:name="_CR8_4_2_8"/>
      <w:bookmarkStart w:id="1909" w:name="_Toc20212393"/>
      <w:bookmarkStart w:id="1910" w:name="_Toc27731748"/>
      <w:bookmarkStart w:id="1911" w:name="_Toc36127526"/>
      <w:bookmarkStart w:id="1912" w:name="_Toc45214632"/>
      <w:bookmarkStart w:id="1913" w:name="_Toc51937771"/>
      <w:bookmarkStart w:id="1914" w:name="_Toc51938080"/>
      <w:bookmarkStart w:id="1915" w:name="_Toc92291267"/>
      <w:bookmarkStart w:id="1916" w:name="_Toc218773398"/>
      <w:bookmarkEnd w:id="1908"/>
      <w:r>
        <w:t>8.4.2.8</w:t>
      </w:r>
      <w:r>
        <w:tab/>
        <w:t>Naming Conventions</w:t>
      </w:r>
      <w:bookmarkEnd w:id="1909"/>
      <w:bookmarkEnd w:id="1910"/>
      <w:bookmarkEnd w:id="1911"/>
      <w:bookmarkEnd w:id="1912"/>
      <w:bookmarkEnd w:id="1913"/>
      <w:bookmarkEnd w:id="1914"/>
      <w:bookmarkEnd w:id="1915"/>
      <w:bookmarkEnd w:id="1916"/>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917" w:name="_CR8_4_2_9"/>
      <w:bookmarkStart w:id="1918" w:name="_Toc20212394"/>
      <w:bookmarkStart w:id="1919" w:name="_Toc27731749"/>
      <w:bookmarkStart w:id="1920" w:name="_Toc36127527"/>
      <w:bookmarkStart w:id="1921" w:name="_Toc45214633"/>
      <w:bookmarkStart w:id="1922" w:name="_Toc51937772"/>
      <w:bookmarkStart w:id="1923" w:name="_Toc51938081"/>
      <w:bookmarkStart w:id="1924" w:name="_Toc92291268"/>
      <w:bookmarkStart w:id="1925" w:name="_Toc218773399"/>
      <w:bookmarkEnd w:id="1917"/>
      <w:r>
        <w:t>8.4.2.9</w:t>
      </w:r>
      <w:r>
        <w:tab/>
        <w:t>Global documents</w:t>
      </w:r>
      <w:bookmarkEnd w:id="1918"/>
      <w:bookmarkEnd w:id="1919"/>
      <w:bookmarkEnd w:id="1920"/>
      <w:bookmarkEnd w:id="1921"/>
      <w:bookmarkEnd w:id="1922"/>
      <w:bookmarkEnd w:id="1923"/>
      <w:bookmarkEnd w:id="1924"/>
      <w:bookmarkEnd w:id="1925"/>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926" w:name="_CR8_4_2_10"/>
      <w:bookmarkStart w:id="1927" w:name="_Toc20212395"/>
      <w:bookmarkStart w:id="1928" w:name="_Toc27731750"/>
      <w:bookmarkStart w:id="1929" w:name="_Toc36127528"/>
      <w:bookmarkStart w:id="1930" w:name="_Toc45214634"/>
      <w:bookmarkStart w:id="1931" w:name="_Toc51937773"/>
      <w:bookmarkStart w:id="1932" w:name="_Toc51938082"/>
      <w:bookmarkStart w:id="1933" w:name="_Toc92291269"/>
      <w:bookmarkStart w:id="1934" w:name="_Toc218773400"/>
      <w:bookmarkEnd w:id="1926"/>
      <w:r>
        <w:t>8.4.2.10</w:t>
      </w:r>
      <w:r>
        <w:tab/>
        <w:t>Resource interdependencies</w:t>
      </w:r>
      <w:bookmarkEnd w:id="1927"/>
      <w:bookmarkEnd w:id="1928"/>
      <w:bookmarkEnd w:id="1929"/>
      <w:bookmarkEnd w:id="1930"/>
      <w:bookmarkEnd w:id="1931"/>
      <w:bookmarkEnd w:id="1932"/>
      <w:bookmarkEnd w:id="1933"/>
      <w:bookmarkEnd w:id="193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935" w:name="_CR8_4_2_11"/>
      <w:bookmarkStart w:id="1936" w:name="_Toc20212396"/>
      <w:bookmarkStart w:id="1937" w:name="_Toc27731751"/>
      <w:bookmarkStart w:id="1938" w:name="_Toc36127529"/>
      <w:bookmarkStart w:id="1939" w:name="_Toc45214635"/>
      <w:bookmarkStart w:id="1940" w:name="_Toc51937774"/>
      <w:bookmarkStart w:id="1941" w:name="_Toc51938083"/>
      <w:bookmarkStart w:id="1942" w:name="_Toc92291270"/>
      <w:bookmarkStart w:id="1943" w:name="_Toc218773401"/>
      <w:bookmarkEnd w:id="1935"/>
      <w:r>
        <w:t>8.4.2.11</w:t>
      </w:r>
      <w:r>
        <w:tab/>
        <w:t>Authorization Policies</w:t>
      </w:r>
      <w:bookmarkEnd w:id="1936"/>
      <w:bookmarkEnd w:id="1937"/>
      <w:bookmarkEnd w:id="1938"/>
      <w:bookmarkEnd w:id="1939"/>
      <w:bookmarkEnd w:id="1940"/>
      <w:bookmarkEnd w:id="1941"/>
      <w:bookmarkEnd w:id="1942"/>
      <w:bookmarkEnd w:id="194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944" w:name="_CR8_4_2_12"/>
      <w:bookmarkStart w:id="1945" w:name="_Toc20212397"/>
      <w:bookmarkStart w:id="1946" w:name="_Toc27731752"/>
      <w:bookmarkStart w:id="1947" w:name="_Toc36127530"/>
      <w:bookmarkStart w:id="1948" w:name="_Toc45214636"/>
      <w:bookmarkStart w:id="1949" w:name="_Toc51937775"/>
      <w:bookmarkStart w:id="1950" w:name="_Toc51938084"/>
      <w:bookmarkStart w:id="1951" w:name="_Toc92291271"/>
      <w:bookmarkStart w:id="1952" w:name="_Toc218773402"/>
      <w:bookmarkEnd w:id="1944"/>
      <w:r>
        <w:t>8.4.2.12</w:t>
      </w:r>
      <w:r>
        <w:tab/>
        <w:t>Subscription to Changes</w:t>
      </w:r>
      <w:bookmarkEnd w:id="1945"/>
      <w:bookmarkEnd w:id="1946"/>
      <w:bookmarkEnd w:id="1947"/>
      <w:bookmarkEnd w:id="1948"/>
      <w:bookmarkEnd w:id="1949"/>
      <w:bookmarkEnd w:id="1950"/>
      <w:bookmarkEnd w:id="1951"/>
      <w:bookmarkEnd w:id="195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953" w:name="_CR9"/>
      <w:bookmarkStart w:id="1954" w:name="_Toc20212398"/>
      <w:bookmarkStart w:id="1955" w:name="_Toc27731753"/>
      <w:bookmarkStart w:id="1956" w:name="_Toc36127531"/>
      <w:bookmarkStart w:id="1957" w:name="_Toc45214637"/>
      <w:bookmarkStart w:id="1958" w:name="_Toc51937776"/>
      <w:bookmarkStart w:id="1959" w:name="_Toc51938085"/>
      <w:bookmarkStart w:id="1960" w:name="_Toc92291272"/>
      <w:bookmarkStart w:id="1961" w:name="_Toc218773403"/>
      <w:bookmarkEnd w:id="1953"/>
      <w:r>
        <w:t>9</w:t>
      </w:r>
      <w:r w:rsidRPr="00986001">
        <w:tab/>
      </w:r>
      <w:r>
        <w:t>MCVideo configuration management documents</w:t>
      </w:r>
      <w:bookmarkEnd w:id="1954"/>
      <w:bookmarkEnd w:id="1955"/>
      <w:bookmarkEnd w:id="1956"/>
      <w:bookmarkEnd w:id="1957"/>
      <w:bookmarkEnd w:id="1958"/>
      <w:bookmarkEnd w:id="1959"/>
      <w:bookmarkEnd w:id="1960"/>
      <w:bookmarkEnd w:id="1961"/>
    </w:p>
    <w:p w14:paraId="72150635" w14:textId="77777777" w:rsidR="00C367E9" w:rsidRPr="00986001" w:rsidRDefault="00C367E9" w:rsidP="00C367E9">
      <w:pPr>
        <w:pStyle w:val="Heading2"/>
      </w:pPr>
      <w:bookmarkStart w:id="1962" w:name="_CR9_1"/>
      <w:bookmarkStart w:id="1963" w:name="_Toc20212399"/>
      <w:bookmarkStart w:id="1964" w:name="_Toc27731754"/>
      <w:bookmarkStart w:id="1965" w:name="_Toc36127532"/>
      <w:bookmarkStart w:id="1966" w:name="_Toc45214638"/>
      <w:bookmarkStart w:id="1967" w:name="_Toc51937777"/>
      <w:bookmarkStart w:id="1968" w:name="_Toc51938086"/>
      <w:bookmarkStart w:id="1969" w:name="_Toc92291273"/>
      <w:bookmarkStart w:id="1970" w:name="_Toc218773404"/>
      <w:bookmarkEnd w:id="1962"/>
      <w:r>
        <w:t>9</w:t>
      </w:r>
      <w:r w:rsidRPr="00986001">
        <w:t>.1</w:t>
      </w:r>
      <w:r w:rsidRPr="00986001">
        <w:tab/>
        <w:t>Introduction</w:t>
      </w:r>
      <w:bookmarkEnd w:id="1963"/>
      <w:bookmarkEnd w:id="1964"/>
      <w:bookmarkEnd w:id="1965"/>
      <w:bookmarkEnd w:id="1966"/>
      <w:bookmarkEnd w:id="1967"/>
      <w:bookmarkEnd w:id="1968"/>
      <w:bookmarkEnd w:id="1969"/>
      <w:bookmarkEnd w:id="1970"/>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71" w:name="_CR9_2"/>
      <w:bookmarkStart w:id="1972" w:name="_Toc20212400"/>
      <w:bookmarkStart w:id="1973" w:name="_Toc27731755"/>
      <w:bookmarkStart w:id="1974" w:name="_Toc36127533"/>
      <w:bookmarkStart w:id="1975" w:name="_Toc45214639"/>
      <w:bookmarkStart w:id="1976" w:name="_Toc51937778"/>
      <w:bookmarkStart w:id="1977" w:name="_Toc51938087"/>
      <w:bookmarkStart w:id="1978" w:name="_Toc92291274"/>
      <w:bookmarkStart w:id="1979" w:name="_Toc218773405"/>
      <w:bookmarkEnd w:id="1971"/>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72"/>
      <w:bookmarkEnd w:id="1973"/>
      <w:bookmarkEnd w:id="1974"/>
      <w:bookmarkEnd w:id="1975"/>
      <w:bookmarkEnd w:id="1976"/>
      <w:bookmarkEnd w:id="1977"/>
      <w:bookmarkEnd w:id="1978"/>
      <w:bookmarkEnd w:id="1979"/>
    </w:p>
    <w:p w14:paraId="4D1C2324" w14:textId="77777777" w:rsidR="00C367E9" w:rsidRDefault="00C367E9" w:rsidP="00C367E9">
      <w:pPr>
        <w:pStyle w:val="Heading3"/>
      </w:pPr>
      <w:bookmarkStart w:id="1980" w:name="_CR9_2_1"/>
      <w:bookmarkStart w:id="1981" w:name="_Toc20212401"/>
      <w:bookmarkStart w:id="1982" w:name="_Toc27731756"/>
      <w:bookmarkStart w:id="1983" w:name="_Toc36127534"/>
      <w:bookmarkStart w:id="1984" w:name="_Toc45214640"/>
      <w:bookmarkStart w:id="1985" w:name="_Toc51937779"/>
      <w:bookmarkStart w:id="1986" w:name="_Toc51938088"/>
      <w:bookmarkStart w:id="1987" w:name="_Toc92291275"/>
      <w:bookmarkStart w:id="1988" w:name="_Toc218773406"/>
      <w:bookmarkEnd w:id="1980"/>
      <w:r>
        <w:t>9.2.1</w:t>
      </w:r>
      <w:r>
        <w:tab/>
        <w:t>General</w:t>
      </w:r>
      <w:bookmarkEnd w:id="1981"/>
      <w:bookmarkEnd w:id="1982"/>
      <w:bookmarkEnd w:id="1983"/>
      <w:bookmarkEnd w:id="1984"/>
      <w:bookmarkEnd w:id="1985"/>
      <w:bookmarkEnd w:id="1986"/>
      <w:bookmarkEnd w:id="1987"/>
      <w:bookmarkEnd w:id="1988"/>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89" w:name="_CR9_2_1A"/>
      <w:bookmarkStart w:id="1990" w:name="_Toc20212402"/>
      <w:bookmarkStart w:id="1991" w:name="_Toc27731757"/>
      <w:bookmarkStart w:id="1992" w:name="_Toc36127535"/>
      <w:bookmarkStart w:id="1993" w:name="_Toc45214641"/>
      <w:bookmarkStart w:id="1994" w:name="_Toc51937780"/>
      <w:bookmarkStart w:id="1995" w:name="_Toc51938089"/>
      <w:bookmarkStart w:id="1996" w:name="_Toc92291276"/>
      <w:bookmarkStart w:id="1997" w:name="MCCQCTEMPBM_00000049"/>
      <w:bookmarkStart w:id="1998" w:name="_Toc218773407"/>
      <w:bookmarkEnd w:id="1989"/>
      <w:r>
        <w:t>9.2.1A</w:t>
      </w:r>
      <w:r>
        <w:tab/>
        <w:t>MCVideo client access to MCVideo UE configuration documents</w:t>
      </w:r>
      <w:bookmarkEnd w:id="1990"/>
      <w:bookmarkEnd w:id="1991"/>
      <w:bookmarkEnd w:id="1992"/>
      <w:bookmarkEnd w:id="1993"/>
      <w:bookmarkEnd w:id="1994"/>
      <w:bookmarkEnd w:id="1995"/>
      <w:bookmarkEnd w:id="1996"/>
      <w:bookmarkEnd w:id="1998"/>
    </w:p>
    <w:bookmarkEnd w:id="1997"/>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99" w:name="_CR9_2_2"/>
      <w:bookmarkStart w:id="2000" w:name="_Toc20212403"/>
      <w:bookmarkStart w:id="2001" w:name="_Toc27731758"/>
      <w:bookmarkStart w:id="2002" w:name="_Toc36127536"/>
      <w:bookmarkStart w:id="2003" w:name="_Toc45214642"/>
      <w:bookmarkStart w:id="2004" w:name="_Toc51937781"/>
      <w:bookmarkStart w:id="2005" w:name="_Toc51938090"/>
      <w:bookmarkStart w:id="2006" w:name="_Toc92291277"/>
      <w:bookmarkStart w:id="2007" w:name="_Toc218773408"/>
      <w:bookmarkEnd w:id="1999"/>
      <w:r>
        <w:t>9.2.2</w:t>
      </w:r>
      <w:r>
        <w:tab/>
        <w:t>C</w:t>
      </w:r>
      <w:r w:rsidRPr="00986001">
        <w:t>oding</w:t>
      </w:r>
      <w:bookmarkEnd w:id="2000"/>
      <w:bookmarkEnd w:id="2001"/>
      <w:bookmarkEnd w:id="2002"/>
      <w:bookmarkEnd w:id="2003"/>
      <w:bookmarkEnd w:id="2004"/>
      <w:bookmarkEnd w:id="2005"/>
      <w:bookmarkEnd w:id="2006"/>
      <w:bookmarkEnd w:id="2007"/>
    </w:p>
    <w:p w14:paraId="072C1A4B" w14:textId="77777777" w:rsidR="00C367E9" w:rsidRPr="0019247C" w:rsidRDefault="00C367E9" w:rsidP="00C367E9">
      <w:pPr>
        <w:pStyle w:val="Heading4"/>
      </w:pPr>
      <w:bookmarkStart w:id="2008" w:name="_CR9_2_2_1"/>
      <w:bookmarkStart w:id="2009" w:name="_Toc20212404"/>
      <w:bookmarkStart w:id="2010" w:name="_Toc27731759"/>
      <w:bookmarkStart w:id="2011" w:name="_Toc36127537"/>
      <w:bookmarkStart w:id="2012" w:name="_Toc45214643"/>
      <w:bookmarkStart w:id="2013" w:name="_Toc51937782"/>
      <w:bookmarkStart w:id="2014" w:name="_Toc51938091"/>
      <w:bookmarkStart w:id="2015" w:name="_Toc92291278"/>
      <w:bookmarkStart w:id="2016" w:name="_Toc218773409"/>
      <w:bookmarkEnd w:id="2008"/>
      <w:r>
        <w:t>9.2.2.1</w:t>
      </w:r>
      <w:r>
        <w:tab/>
        <w:t>Structure</w:t>
      </w:r>
      <w:bookmarkEnd w:id="2009"/>
      <w:bookmarkEnd w:id="2010"/>
      <w:bookmarkEnd w:id="2011"/>
      <w:bookmarkEnd w:id="2012"/>
      <w:bookmarkEnd w:id="2013"/>
      <w:bookmarkEnd w:id="2014"/>
      <w:bookmarkEnd w:id="2015"/>
      <w:bookmarkEnd w:id="2016"/>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lastRenderedPageBreak/>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2017" w:name="_CR9_2_2_2"/>
      <w:bookmarkStart w:id="2018" w:name="_Toc20212405"/>
      <w:bookmarkStart w:id="2019" w:name="_Toc27731760"/>
      <w:bookmarkStart w:id="2020" w:name="_Toc36127538"/>
      <w:bookmarkStart w:id="2021" w:name="_Toc45214644"/>
      <w:bookmarkStart w:id="2022" w:name="_Toc51937783"/>
      <w:bookmarkStart w:id="2023" w:name="_Toc51938092"/>
      <w:bookmarkStart w:id="2024" w:name="_Toc92291279"/>
      <w:bookmarkStart w:id="2025" w:name="_Toc218773410"/>
      <w:bookmarkEnd w:id="2017"/>
      <w:r>
        <w:t>9</w:t>
      </w:r>
      <w:r w:rsidRPr="000B2651">
        <w:t>.</w:t>
      </w:r>
      <w:r>
        <w:t>2</w:t>
      </w:r>
      <w:r w:rsidRPr="000B2651">
        <w:t>.2.2</w:t>
      </w:r>
      <w:r w:rsidRPr="000B2651">
        <w:tab/>
        <w:t>Application Unique ID</w:t>
      </w:r>
      <w:bookmarkEnd w:id="2018"/>
      <w:bookmarkEnd w:id="2019"/>
      <w:bookmarkEnd w:id="2020"/>
      <w:bookmarkEnd w:id="2021"/>
      <w:bookmarkEnd w:id="2022"/>
      <w:bookmarkEnd w:id="2023"/>
      <w:bookmarkEnd w:id="2024"/>
      <w:bookmarkEnd w:id="2025"/>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2026" w:name="_CR9_2_2_3"/>
      <w:bookmarkStart w:id="2027" w:name="_Toc20212406"/>
      <w:bookmarkStart w:id="2028" w:name="_Toc27731761"/>
      <w:bookmarkStart w:id="2029" w:name="_Toc36127539"/>
      <w:bookmarkStart w:id="2030" w:name="_Toc45214645"/>
      <w:bookmarkStart w:id="2031" w:name="_Toc51937784"/>
      <w:bookmarkStart w:id="2032" w:name="_Toc51938093"/>
      <w:bookmarkStart w:id="2033" w:name="_Toc92291280"/>
      <w:bookmarkStart w:id="2034" w:name="_Toc218773411"/>
      <w:bookmarkEnd w:id="2026"/>
      <w:r>
        <w:t>9</w:t>
      </w:r>
      <w:r w:rsidRPr="00F70427">
        <w:t>.</w:t>
      </w:r>
      <w:r>
        <w:t>2</w:t>
      </w:r>
      <w:r w:rsidRPr="00F70427">
        <w:t>.2.3</w:t>
      </w:r>
      <w:r w:rsidRPr="00F70427">
        <w:tab/>
        <w:t>XML Schema</w:t>
      </w:r>
      <w:bookmarkEnd w:id="2027"/>
      <w:bookmarkEnd w:id="2028"/>
      <w:bookmarkEnd w:id="2029"/>
      <w:bookmarkEnd w:id="2030"/>
      <w:bookmarkEnd w:id="2031"/>
      <w:bookmarkEnd w:id="2032"/>
      <w:bookmarkEnd w:id="2033"/>
      <w:bookmarkEnd w:id="203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lastRenderedPageBreak/>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lastRenderedPageBreak/>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2035" w:name="_CR9_2_2_4"/>
      <w:bookmarkStart w:id="2036" w:name="_Toc20212407"/>
      <w:bookmarkStart w:id="2037" w:name="_Toc27731762"/>
      <w:bookmarkStart w:id="2038" w:name="_Toc36127540"/>
      <w:bookmarkStart w:id="2039" w:name="_Toc45214646"/>
      <w:bookmarkStart w:id="2040" w:name="_Toc51937785"/>
      <w:bookmarkStart w:id="2041" w:name="_Toc51938094"/>
      <w:bookmarkStart w:id="2042" w:name="_Toc92291281"/>
      <w:bookmarkStart w:id="2043" w:name="_Toc218773412"/>
      <w:bookmarkEnd w:id="2035"/>
      <w:r w:rsidRPr="005D557D">
        <w:rPr>
          <w:lang w:val="fr-FR"/>
        </w:rPr>
        <w:t>9.2.2.4</w:t>
      </w:r>
      <w:r w:rsidRPr="005D557D">
        <w:rPr>
          <w:lang w:val="fr-FR"/>
        </w:rPr>
        <w:tab/>
        <w:t>Default Document Namespace</w:t>
      </w:r>
      <w:bookmarkEnd w:id="2036"/>
      <w:bookmarkEnd w:id="2037"/>
      <w:bookmarkEnd w:id="2038"/>
      <w:bookmarkEnd w:id="2039"/>
      <w:bookmarkEnd w:id="2040"/>
      <w:bookmarkEnd w:id="2041"/>
      <w:bookmarkEnd w:id="2042"/>
      <w:bookmarkEnd w:id="204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044" w:name="_CR9_2_2_5"/>
      <w:bookmarkStart w:id="2045" w:name="_Toc20212408"/>
      <w:bookmarkStart w:id="2046" w:name="_Toc27731763"/>
      <w:bookmarkStart w:id="2047" w:name="_Toc36127541"/>
      <w:bookmarkStart w:id="2048" w:name="_Toc45214647"/>
      <w:bookmarkStart w:id="2049" w:name="_Toc51937786"/>
      <w:bookmarkStart w:id="2050" w:name="_Toc51938095"/>
      <w:bookmarkStart w:id="2051" w:name="_Toc92291282"/>
      <w:bookmarkStart w:id="2052" w:name="_Toc218773413"/>
      <w:bookmarkEnd w:id="2044"/>
      <w:r>
        <w:t>9</w:t>
      </w:r>
      <w:r w:rsidRPr="000B2651">
        <w:t>.</w:t>
      </w:r>
      <w:r>
        <w:t>2</w:t>
      </w:r>
      <w:r w:rsidRPr="000B2651">
        <w:t>.2.5</w:t>
      </w:r>
      <w:r w:rsidRPr="000B2651">
        <w:tab/>
        <w:t>MIME type</w:t>
      </w:r>
      <w:bookmarkEnd w:id="2045"/>
      <w:bookmarkEnd w:id="2046"/>
      <w:bookmarkEnd w:id="2047"/>
      <w:bookmarkEnd w:id="2048"/>
      <w:bookmarkEnd w:id="2049"/>
      <w:bookmarkEnd w:id="2050"/>
      <w:bookmarkEnd w:id="2051"/>
      <w:bookmarkEnd w:id="2052"/>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053" w:name="_CR9_2_2_6"/>
      <w:bookmarkStart w:id="2054" w:name="_Toc20212409"/>
      <w:bookmarkStart w:id="2055" w:name="_Toc27731764"/>
      <w:bookmarkStart w:id="2056" w:name="_Toc36127542"/>
      <w:bookmarkStart w:id="2057" w:name="_Toc45214648"/>
      <w:bookmarkStart w:id="2058" w:name="_Toc51937787"/>
      <w:bookmarkStart w:id="2059" w:name="_Toc51938096"/>
      <w:bookmarkStart w:id="2060" w:name="_Toc92291283"/>
      <w:bookmarkStart w:id="2061" w:name="_Toc218773414"/>
      <w:bookmarkEnd w:id="2053"/>
      <w:r>
        <w:t>9</w:t>
      </w:r>
      <w:r w:rsidRPr="000B2651">
        <w:t>.</w:t>
      </w:r>
      <w:r>
        <w:t>2</w:t>
      </w:r>
      <w:r w:rsidRPr="000B2651">
        <w:t>.2.6</w:t>
      </w:r>
      <w:r w:rsidRPr="000B2651">
        <w:tab/>
        <w:t>Validation Constraints</w:t>
      </w:r>
      <w:bookmarkEnd w:id="2054"/>
      <w:bookmarkEnd w:id="2055"/>
      <w:bookmarkEnd w:id="2056"/>
      <w:bookmarkEnd w:id="2057"/>
      <w:bookmarkEnd w:id="2058"/>
      <w:bookmarkEnd w:id="2059"/>
      <w:bookmarkEnd w:id="2060"/>
      <w:bookmarkEnd w:id="2061"/>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62" w:name="_CR9_2_2_7"/>
      <w:bookmarkStart w:id="2063" w:name="_Toc20212410"/>
      <w:bookmarkStart w:id="2064" w:name="_Toc27731765"/>
      <w:bookmarkStart w:id="2065" w:name="_Toc36127543"/>
      <w:bookmarkStart w:id="2066" w:name="_Toc45214649"/>
      <w:bookmarkStart w:id="2067" w:name="_Toc51937788"/>
      <w:bookmarkStart w:id="2068" w:name="_Toc51938097"/>
      <w:bookmarkStart w:id="2069" w:name="_Toc92291284"/>
      <w:bookmarkStart w:id="2070" w:name="_Toc218773415"/>
      <w:bookmarkEnd w:id="2062"/>
      <w:r>
        <w:t>9</w:t>
      </w:r>
      <w:r w:rsidRPr="005B303F">
        <w:t>.2.2.7</w:t>
      </w:r>
      <w:r w:rsidRPr="005B303F">
        <w:tab/>
        <w:t>Data Semantics</w:t>
      </w:r>
      <w:bookmarkEnd w:id="2063"/>
      <w:bookmarkEnd w:id="2064"/>
      <w:bookmarkEnd w:id="2065"/>
      <w:bookmarkEnd w:id="2066"/>
      <w:bookmarkEnd w:id="2067"/>
      <w:bookmarkEnd w:id="2068"/>
      <w:bookmarkEnd w:id="2069"/>
      <w:bookmarkEnd w:id="2070"/>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lastRenderedPageBreak/>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lastRenderedPageBreak/>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71" w:name="_CR9_2_2_8"/>
      <w:bookmarkStart w:id="2072" w:name="_Toc20212411"/>
      <w:bookmarkStart w:id="2073" w:name="_Toc27731766"/>
      <w:bookmarkStart w:id="2074" w:name="_Toc36127544"/>
      <w:bookmarkStart w:id="2075" w:name="_Toc45214650"/>
      <w:bookmarkStart w:id="2076" w:name="_Toc51937789"/>
      <w:bookmarkStart w:id="2077" w:name="_Toc51938098"/>
      <w:bookmarkStart w:id="2078" w:name="_Toc92291285"/>
      <w:bookmarkStart w:id="2079" w:name="_Toc218773416"/>
      <w:bookmarkEnd w:id="2071"/>
      <w:r>
        <w:t>9</w:t>
      </w:r>
      <w:r w:rsidRPr="00794952">
        <w:t>.</w:t>
      </w:r>
      <w:r>
        <w:t>2</w:t>
      </w:r>
      <w:r w:rsidRPr="00794952">
        <w:t>.2.8</w:t>
      </w:r>
      <w:r w:rsidRPr="00794952">
        <w:tab/>
        <w:t>Naming Conventions</w:t>
      </w:r>
      <w:bookmarkEnd w:id="2072"/>
      <w:bookmarkEnd w:id="2073"/>
      <w:bookmarkEnd w:id="2074"/>
      <w:bookmarkEnd w:id="2075"/>
      <w:bookmarkEnd w:id="2076"/>
      <w:bookmarkEnd w:id="2077"/>
      <w:bookmarkEnd w:id="2078"/>
      <w:bookmarkEnd w:id="2079"/>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80" w:name="_CR9_2_2_9"/>
      <w:bookmarkStart w:id="2081" w:name="_Toc20212412"/>
      <w:bookmarkStart w:id="2082" w:name="_Toc27731767"/>
      <w:bookmarkStart w:id="2083" w:name="_Toc36127545"/>
      <w:bookmarkStart w:id="2084" w:name="_Toc45214651"/>
      <w:bookmarkStart w:id="2085" w:name="_Toc51937790"/>
      <w:bookmarkStart w:id="2086" w:name="_Toc51938099"/>
      <w:bookmarkStart w:id="2087" w:name="_Toc92291286"/>
      <w:bookmarkStart w:id="2088" w:name="_Toc218773417"/>
      <w:bookmarkEnd w:id="2080"/>
      <w:r>
        <w:t>9</w:t>
      </w:r>
      <w:r w:rsidRPr="00794952">
        <w:t>.</w:t>
      </w:r>
      <w:r>
        <w:t>2</w:t>
      </w:r>
      <w:r w:rsidRPr="00794952">
        <w:t>.2.9</w:t>
      </w:r>
      <w:r w:rsidRPr="00794952">
        <w:tab/>
        <w:t>Global documents</w:t>
      </w:r>
      <w:bookmarkEnd w:id="2081"/>
      <w:bookmarkEnd w:id="2082"/>
      <w:bookmarkEnd w:id="2083"/>
      <w:bookmarkEnd w:id="2084"/>
      <w:bookmarkEnd w:id="2085"/>
      <w:bookmarkEnd w:id="2086"/>
      <w:bookmarkEnd w:id="2087"/>
      <w:bookmarkEnd w:id="2088"/>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89" w:name="_CR9_2_2_10"/>
      <w:bookmarkStart w:id="2090" w:name="_Toc20212413"/>
      <w:bookmarkStart w:id="2091" w:name="_Toc27731768"/>
      <w:bookmarkStart w:id="2092" w:name="_Toc36127546"/>
      <w:bookmarkStart w:id="2093" w:name="_Toc45214652"/>
      <w:bookmarkStart w:id="2094" w:name="_Toc51937791"/>
      <w:bookmarkStart w:id="2095" w:name="_Toc51938100"/>
      <w:bookmarkStart w:id="2096" w:name="_Toc92291287"/>
      <w:bookmarkStart w:id="2097" w:name="_Toc218773418"/>
      <w:bookmarkEnd w:id="2089"/>
      <w:r>
        <w:t>9</w:t>
      </w:r>
      <w:r w:rsidRPr="00794952">
        <w:t>.</w:t>
      </w:r>
      <w:r>
        <w:t>2</w:t>
      </w:r>
      <w:r w:rsidRPr="00794952">
        <w:t>.2.10</w:t>
      </w:r>
      <w:r w:rsidRPr="00794952">
        <w:tab/>
        <w:t>Resource interdependencies</w:t>
      </w:r>
      <w:bookmarkEnd w:id="2090"/>
      <w:bookmarkEnd w:id="2091"/>
      <w:bookmarkEnd w:id="2092"/>
      <w:bookmarkEnd w:id="2093"/>
      <w:bookmarkEnd w:id="2094"/>
      <w:bookmarkEnd w:id="2095"/>
      <w:bookmarkEnd w:id="2096"/>
      <w:bookmarkEnd w:id="2097"/>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98" w:name="_CR9_2_2_11"/>
      <w:bookmarkStart w:id="2099" w:name="_Toc20212414"/>
      <w:bookmarkStart w:id="2100" w:name="_Toc27731769"/>
      <w:bookmarkStart w:id="2101" w:name="_Toc36127547"/>
      <w:bookmarkStart w:id="2102" w:name="_Toc45214653"/>
      <w:bookmarkStart w:id="2103" w:name="_Toc51937792"/>
      <w:bookmarkStart w:id="2104" w:name="_Toc51938101"/>
      <w:bookmarkStart w:id="2105" w:name="_Toc92291288"/>
      <w:bookmarkStart w:id="2106" w:name="_Toc218773419"/>
      <w:bookmarkEnd w:id="2098"/>
      <w:r>
        <w:t>9</w:t>
      </w:r>
      <w:r w:rsidRPr="00794952">
        <w:t>.</w:t>
      </w:r>
      <w:r>
        <w:t>2</w:t>
      </w:r>
      <w:r w:rsidRPr="00794952">
        <w:t>.2.11</w:t>
      </w:r>
      <w:r w:rsidRPr="00794952">
        <w:tab/>
        <w:t>Authorization Policies</w:t>
      </w:r>
      <w:bookmarkEnd w:id="2099"/>
      <w:bookmarkEnd w:id="2100"/>
      <w:bookmarkEnd w:id="2101"/>
      <w:bookmarkEnd w:id="2102"/>
      <w:bookmarkEnd w:id="2103"/>
      <w:bookmarkEnd w:id="2104"/>
      <w:bookmarkEnd w:id="2105"/>
      <w:bookmarkEnd w:id="2106"/>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107" w:name="_CR9_2_2_12"/>
      <w:bookmarkStart w:id="2108" w:name="_Toc20212415"/>
      <w:bookmarkStart w:id="2109" w:name="_Toc27731770"/>
      <w:bookmarkStart w:id="2110" w:name="_Toc36127548"/>
      <w:bookmarkStart w:id="2111" w:name="_Toc45214654"/>
      <w:bookmarkStart w:id="2112" w:name="_Toc51937793"/>
      <w:bookmarkStart w:id="2113" w:name="_Toc51938102"/>
      <w:bookmarkStart w:id="2114" w:name="_Toc92291289"/>
      <w:bookmarkStart w:id="2115" w:name="_Toc218773420"/>
      <w:bookmarkEnd w:id="2107"/>
      <w:r>
        <w:t>9</w:t>
      </w:r>
      <w:r w:rsidRPr="00794952">
        <w:t>.</w:t>
      </w:r>
      <w:r>
        <w:t>2</w:t>
      </w:r>
      <w:r w:rsidRPr="00794952">
        <w:t>.2.12</w:t>
      </w:r>
      <w:r w:rsidRPr="00794952">
        <w:tab/>
        <w:t>Subscription to Changes</w:t>
      </w:r>
      <w:bookmarkEnd w:id="2108"/>
      <w:bookmarkEnd w:id="2109"/>
      <w:bookmarkEnd w:id="2110"/>
      <w:bookmarkEnd w:id="2111"/>
      <w:bookmarkEnd w:id="2112"/>
      <w:bookmarkEnd w:id="2113"/>
      <w:bookmarkEnd w:id="2114"/>
      <w:bookmarkEnd w:id="2115"/>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116" w:name="_CR9_3"/>
      <w:bookmarkStart w:id="2117" w:name="_Toc20212416"/>
      <w:bookmarkStart w:id="2118" w:name="_Toc27731771"/>
      <w:bookmarkStart w:id="2119" w:name="_Toc36127549"/>
      <w:bookmarkStart w:id="2120" w:name="_Toc45214655"/>
      <w:bookmarkStart w:id="2121" w:name="_Toc51937794"/>
      <w:bookmarkStart w:id="2122" w:name="_Toc51938103"/>
      <w:bookmarkStart w:id="2123" w:name="_Toc92291290"/>
      <w:bookmarkStart w:id="2124" w:name="_Toc218773421"/>
      <w:bookmarkEnd w:id="2116"/>
      <w:r w:rsidRPr="00123146">
        <w:t>9.3</w:t>
      </w:r>
      <w:r w:rsidRPr="00123146">
        <w:tab/>
        <w:t>MCVideo user profile configuration document</w:t>
      </w:r>
      <w:bookmarkEnd w:id="2117"/>
      <w:bookmarkEnd w:id="2118"/>
      <w:bookmarkEnd w:id="2119"/>
      <w:bookmarkEnd w:id="2120"/>
      <w:bookmarkEnd w:id="2121"/>
      <w:bookmarkEnd w:id="2122"/>
      <w:bookmarkEnd w:id="2123"/>
      <w:bookmarkEnd w:id="2124"/>
    </w:p>
    <w:p w14:paraId="5942F22E" w14:textId="77777777" w:rsidR="00C367E9" w:rsidRPr="00986001" w:rsidRDefault="00C367E9" w:rsidP="00C367E9">
      <w:pPr>
        <w:pStyle w:val="Heading3"/>
      </w:pPr>
      <w:bookmarkStart w:id="2125" w:name="_CR9_3_1"/>
      <w:bookmarkStart w:id="2126" w:name="_Toc20212417"/>
      <w:bookmarkStart w:id="2127" w:name="_Toc27731772"/>
      <w:bookmarkStart w:id="2128" w:name="_Toc36127550"/>
      <w:bookmarkStart w:id="2129" w:name="_Toc45214656"/>
      <w:bookmarkStart w:id="2130" w:name="_Toc51937795"/>
      <w:bookmarkStart w:id="2131" w:name="_Toc51938104"/>
      <w:bookmarkStart w:id="2132" w:name="_Toc92291291"/>
      <w:bookmarkStart w:id="2133" w:name="_Toc218773422"/>
      <w:bookmarkEnd w:id="2125"/>
      <w:r>
        <w:t>9.3.1</w:t>
      </w:r>
      <w:r>
        <w:tab/>
        <w:t>General</w:t>
      </w:r>
      <w:bookmarkEnd w:id="2126"/>
      <w:bookmarkEnd w:id="2127"/>
      <w:bookmarkEnd w:id="2128"/>
      <w:bookmarkEnd w:id="2129"/>
      <w:bookmarkEnd w:id="2130"/>
      <w:bookmarkEnd w:id="2131"/>
      <w:bookmarkEnd w:id="2132"/>
      <w:bookmarkEnd w:id="213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134" w:name="_CR9_3_1A"/>
      <w:bookmarkStart w:id="2135" w:name="_Toc20212418"/>
      <w:bookmarkStart w:id="2136" w:name="_Toc27731773"/>
      <w:bookmarkStart w:id="2137" w:name="_Toc36127551"/>
      <w:bookmarkStart w:id="2138" w:name="_Toc45214657"/>
      <w:bookmarkStart w:id="2139" w:name="_Toc51937796"/>
      <w:bookmarkStart w:id="2140" w:name="_Toc51938105"/>
      <w:bookmarkStart w:id="2141" w:name="_Toc92291292"/>
      <w:bookmarkStart w:id="2142" w:name="MCCQCTEMPBM_00000050"/>
      <w:bookmarkStart w:id="2143" w:name="_Toc218773423"/>
      <w:bookmarkEnd w:id="2134"/>
      <w:r>
        <w:lastRenderedPageBreak/>
        <w:t>9.3.1A</w:t>
      </w:r>
      <w:r>
        <w:tab/>
        <w:t>MCVideo client access to MCVideo user profile documents</w:t>
      </w:r>
      <w:bookmarkEnd w:id="2135"/>
      <w:bookmarkEnd w:id="2136"/>
      <w:bookmarkEnd w:id="2137"/>
      <w:bookmarkEnd w:id="2138"/>
      <w:bookmarkEnd w:id="2139"/>
      <w:bookmarkEnd w:id="2140"/>
      <w:bookmarkEnd w:id="2141"/>
      <w:bookmarkEnd w:id="2143"/>
    </w:p>
    <w:bookmarkEnd w:id="2142"/>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144" w:name="_CR9_3_2"/>
      <w:bookmarkStart w:id="2145" w:name="_Toc20212419"/>
      <w:bookmarkStart w:id="2146" w:name="_Toc27731774"/>
      <w:bookmarkStart w:id="2147" w:name="_Toc36127552"/>
      <w:bookmarkStart w:id="2148" w:name="_Toc45214658"/>
      <w:bookmarkStart w:id="2149" w:name="_Toc51937797"/>
      <w:bookmarkStart w:id="2150" w:name="_Toc51938106"/>
      <w:bookmarkStart w:id="2151" w:name="_Toc92291293"/>
      <w:bookmarkStart w:id="2152" w:name="_Toc218773424"/>
      <w:bookmarkEnd w:id="2144"/>
      <w:r>
        <w:t>9.3.2</w:t>
      </w:r>
      <w:r>
        <w:tab/>
        <w:t>C</w:t>
      </w:r>
      <w:r w:rsidRPr="00986001">
        <w:t>oding</w:t>
      </w:r>
      <w:bookmarkEnd w:id="2145"/>
      <w:bookmarkEnd w:id="2146"/>
      <w:bookmarkEnd w:id="2147"/>
      <w:bookmarkEnd w:id="2148"/>
      <w:bookmarkEnd w:id="2149"/>
      <w:bookmarkEnd w:id="2150"/>
      <w:bookmarkEnd w:id="2151"/>
      <w:bookmarkEnd w:id="2152"/>
    </w:p>
    <w:p w14:paraId="32BA9D4C" w14:textId="77777777" w:rsidR="00C367E9" w:rsidRPr="0045024E" w:rsidRDefault="00C367E9" w:rsidP="00C367E9">
      <w:pPr>
        <w:pStyle w:val="Heading4"/>
      </w:pPr>
      <w:bookmarkStart w:id="2153" w:name="_CR9_3_2_1"/>
      <w:bookmarkStart w:id="2154" w:name="_Toc20212420"/>
      <w:bookmarkStart w:id="2155" w:name="_Toc27731775"/>
      <w:bookmarkStart w:id="2156" w:name="_Toc36127553"/>
      <w:bookmarkStart w:id="2157" w:name="_Toc45214659"/>
      <w:bookmarkStart w:id="2158" w:name="_Toc51937798"/>
      <w:bookmarkStart w:id="2159" w:name="_Toc51938107"/>
      <w:bookmarkStart w:id="2160" w:name="_Toc92291294"/>
      <w:bookmarkStart w:id="2161" w:name="_Toc218773425"/>
      <w:bookmarkEnd w:id="2153"/>
      <w:r>
        <w:t>9.3</w:t>
      </w:r>
      <w:r w:rsidRPr="0045024E">
        <w:t>.2.1</w:t>
      </w:r>
      <w:r>
        <w:tab/>
      </w:r>
      <w:r w:rsidRPr="0045024E">
        <w:t>Structure</w:t>
      </w:r>
      <w:bookmarkEnd w:id="2154"/>
      <w:bookmarkEnd w:id="2155"/>
      <w:bookmarkEnd w:id="2156"/>
      <w:bookmarkEnd w:id="2157"/>
      <w:bookmarkEnd w:id="2158"/>
      <w:bookmarkEnd w:id="2159"/>
      <w:bookmarkEnd w:id="2160"/>
      <w:bookmarkEnd w:id="2161"/>
    </w:p>
    <w:p w14:paraId="449E9FFF" w14:textId="77777777" w:rsidR="00C806D7" w:rsidRDefault="00C806D7" w:rsidP="00C806D7">
      <w:bookmarkStart w:id="2162" w:name="_Toc20212421"/>
      <w:bookmarkStart w:id="2163" w:name="_Toc27731776"/>
      <w:bookmarkStart w:id="2164" w:name="_Toc36127554"/>
      <w:bookmarkStart w:id="2165" w:name="_Toc45214660"/>
      <w:bookmarkStart w:id="2166" w:name="_Toc51937799"/>
      <w:bookmarkStart w:id="2167" w:name="_Toc51938108"/>
      <w:bookmarkStart w:id="2168"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lastRenderedPageBreak/>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bookmarkStart w:id="2169" w:name="_Hlk71209494"/>
      <w:r>
        <w:t>h)</w:t>
      </w:r>
      <w:r>
        <w:tab/>
        <w:t>may include an &lt;anyExt&gt; element;</w:t>
      </w:r>
      <w:bookmarkEnd w:id="2169"/>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70" w:name="_Hlk97310219"/>
      <w:r>
        <w:t>i)</w:t>
      </w:r>
      <w:r>
        <w:tab/>
        <w:t>an &lt;MCVideo-Group-ID&gt; element;</w:t>
      </w:r>
    </w:p>
    <w:p w14:paraId="22346A97" w14:textId="0E5754BD" w:rsidR="00C806D7" w:rsidRDefault="00C806D7" w:rsidP="00C806D7">
      <w:pPr>
        <w:pStyle w:val="B3"/>
      </w:pPr>
      <w:bookmarkStart w:id="2171" w:name="_Hlk96587528"/>
      <w:r>
        <w:t>ii)</w:t>
      </w:r>
      <w:r>
        <w:tab/>
        <w:t>an &lt;GMS-Serv-Id&gt; element;</w:t>
      </w:r>
    </w:p>
    <w:p w14:paraId="4FE9DC8D" w14:textId="2AD25966" w:rsidR="00C806D7" w:rsidRDefault="00C806D7" w:rsidP="00C806D7">
      <w:pPr>
        <w:pStyle w:val="B3"/>
      </w:pPr>
      <w:r>
        <w:t>iii)</w:t>
      </w:r>
      <w:r>
        <w:tab/>
        <w:t>an &lt;IdMS-Token-Endpoint&gt; element;</w:t>
      </w:r>
    </w:p>
    <w:bookmarkEnd w:id="2171"/>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72" w:name="_Hlk96543204"/>
      <w:r>
        <w:t>v)</w:t>
      </w:r>
      <w:r>
        <w:tab/>
        <w:t>a &lt;GroupKMSURI&gt; element;</w:t>
      </w:r>
    </w:p>
    <w:bookmarkEnd w:id="2170"/>
    <w:bookmarkEnd w:id="2172"/>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73" w:name="_Hlk71209962"/>
      <w:r>
        <w:t>h)</w:t>
      </w:r>
      <w:r>
        <w:tab/>
        <w:t>may include an &lt;anyExt&gt; element which may contain:</w:t>
      </w:r>
      <w:bookmarkEnd w:id="2173"/>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lastRenderedPageBreak/>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74" w:name="_Hlk97308259"/>
      <w:r>
        <w:t>i)</w:t>
      </w:r>
      <w:r>
        <w:tab/>
        <w:t>one &lt;MCVideo-Group-ID&gt; element;</w:t>
      </w:r>
    </w:p>
    <w:p w14:paraId="4AA3F215" w14:textId="1E6188EB" w:rsidR="00C806D7" w:rsidRDefault="00C806D7" w:rsidP="00C806D7">
      <w:pPr>
        <w:pStyle w:val="B3"/>
      </w:pPr>
      <w:bookmarkStart w:id="2175"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76" w:name="_Hlk71210097"/>
      <w:r>
        <w:t>v)</w:t>
      </w:r>
      <w:r>
        <w:tab/>
        <w:t>one &lt;GroupKMSURI&gt; element;</w:t>
      </w:r>
    </w:p>
    <w:bookmarkEnd w:id="2174"/>
    <w:bookmarkEnd w:id="2175"/>
    <w:bookmarkEnd w:id="2176"/>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lastRenderedPageBreak/>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77" w:name="_Hlk71210495"/>
      <w:r>
        <w:t>5)</w:t>
      </w:r>
      <w:r>
        <w:tab/>
        <w:t>may include an &lt;anyExt&gt; element which may contain:</w:t>
      </w:r>
      <w:bookmarkEnd w:id="2177"/>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lastRenderedPageBreak/>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lastRenderedPageBreak/>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78" w:name="_CR9_3_2_2"/>
      <w:bookmarkStart w:id="2179" w:name="_Toc218773426"/>
      <w:bookmarkEnd w:id="2178"/>
      <w:r>
        <w:t>9.3</w:t>
      </w:r>
      <w:r w:rsidRPr="0045024E">
        <w:t>.2.2</w:t>
      </w:r>
      <w:r w:rsidRPr="0045024E">
        <w:tab/>
        <w:t>Application Unique ID</w:t>
      </w:r>
      <w:bookmarkEnd w:id="2162"/>
      <w:bookmarkEnd w:id="2163"/>
      <w:bookmarkEnd w:id="2164"/>
      <w:bookmarkEnd w:id="2165"/>
      <w:bookmarkEnd w:id="2166"/>
      <w:bookmarkEnd w:id="2167"/>
      <w:bookmarkEnd w:id="2168"/>
      <w:bookmarkEnd w:id="2179"/>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80" w:name="_CR9_3_2_3"/>
      <w:bookmarkStart w:id="2181" w:name="_Toc20212422"/>
      <w:bookmarkStart w:id="2182" w:name="_Toc27731777"/>
      <w:bookmarkStart w:id="2183" w:name="_Toc36127555"/>
      <w:bookmarkStart w:id="2184" w:name="_Toc45214661"/>
      <w:bookmarkStart w:id="2185" w:name="_Toc51937800"/>
      <w:bookmarkStart w:id="2186" w:name="_Toc51938109"/>
      <w:bookmarkStart w:id="2187" w:name="_Toc92291296"/>
      <w:bookmarkStart w:id="2188" w:name="_Toc218773427"/>
      <w:bookmarkEnd w:id="2180"/>
      <w:r>
        <w:t>9.3</w:t>
      </w:r>
      <w:r w:rsidRPr="0045024E">
        <w:t>.2.3</w:t>
      </w:r>
      <w:r w:rsidRPr="0045024E">
        <w:tab/>
        <w:t>XML Schema</w:t>
      </w:r>
      <w:bookmarkEnd w:id="2181"/>
      <w:bookmarkEnd w:id="2182"/>
      <w:bookmarkEnd w:id="2183"/>
      <w:bookmarkEnd w:id="2184"/>
      <w:bookmarkEnd w:id="2185"/>
      <w:bookmarkEnd w:id="2186"/>
      <w:bookmarkEnd w:id="2187"/>
      <w:bookmarkEnd w:id="2188"/>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4532E0" w:rsidRDefault="00C367E9" w:rsidP="00C367E9">
      <w:pPr>
        <w:pStyle w:val="PL"/>
        <w:rPr>
          <w:lang w:val="nl-NL"/>
        </w:rPr>
      </w:pPr>
      <w:r w:rsidRPr="004532E0">
        <w:rPr>
          <w:lang w:val="nl-NL"/>
        </w:rPr>
        <w:t>&lt;?xml version="1.0" encoding="UTF-8"?&gt;</w:t>
      </w:r>
    </w:p>
    <w:p w14:paraId="79FAF4BE" w14:textId="77777777" w:rsidR="00C367E9" w:rsidRPr="004532E0" w:rsidRDefault="00C367E9" w:rsidP="00C367E9">
      <w:pPr>
        <w:pStyle w:val="PL"/>
        <w:rPr>
          <w:lang w:val="nl-NL"/>
        </w:rPr>
      </w:pPr>
      <w:r w:rsidRPr="004532E0">
        <w:rPr>
          <w:lang w:val="nl-NL"/>
        </w:rPr>
        <w:t>&lt;xs:schema</w:t>
      </w:r>
    </w:p>
    <w:p w14:paraId="2B8C1A74" w14:textId="77777777" w:rsidR="00C367E9" w:rsidRDefault="00C367E9" w:rsidP="00C367E9">
      <w:pPr>
        <w:pStyle w:val="PL"/>
      </w:pPr>
      <w:r w:rsidRPr="004532E0">
        <w:rPr>
          <w:lang w:val="nl-NL"/>
        </w:rPr>
        <w:t xml:space="preserve">  </w:t>
      </w:r>
      <w:r>
        <w:t>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lastRenderedPageBreak/>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0063841A" w14:textId="7B9C4CC5" w:rsidR="00870A23" w:rsidRDefault="00870A23" w:rsidP="00C367E9">
      <w:pPr>
        <w:pStyle w:val="PL"/>
        <w:rPr>
          <w:lang w:val="en-US"/>
        </w:rPr>
      </w:pPr>
      <w:r>
        <w:t xml:space="preserve">  </w:t>
      </w:r>
      <w:r w:rsidRPr="007E3075">
        <w:t>&lt;xs:element name="LocationUserProfileURI" type="xs:anyURI"/&gt;</w:t>
      </w:r>
    </w:p>
    <w:p w14:paraId="23B2CF1F" w14:textId="77777777" w:rsidR="00870A23" w:rsidRPr="00870A23" w:rsidRDefault="00870A23" w:rsidP="00C367E9">
      <w:pPr>
        <w:pStyle w:val="PL"/>
        <w:rPr>
          <w:lang w:val="en-US"/>
        </w:rPr>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89"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89"/>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lastRenderedPageBreak/>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lastRenderedPageBreak/>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90"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90"/>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5D557D" w:rsidRDefault="00C367E9" w:rsidP="00C367E9">
      <w:pPr>
        <w:pStyle w:val="PL"/>
        <w:rPr>
          <w:lang w:val="fr-FR"/>
        </w:rPr>
      </w:pPr>
      <w:r>
        <w:t xml:space="preserve">    </w:t>
      </w:r>
      <w:r w:rsidRPr="005D557D">
        <w:rPr>
          <w:lang w:val="fr-FR"/>
        </w:rPr>
        <w:t>&lt;/xs:choice&gt;</w:t>
      </w:r>
    </w:p>
    <w:p w14:paraId="03351744" w14:textId="77777777" w:rsidR="00C367E9" w:rsidRPr="005D557D" w:rsidRDefault="00C367E9" w:rsidP="00C367E9">
      <w:pPr>
        <w:pStyle w:val="PL"/>
        <w:rPr>
          <w:lang w:val="fr-FR"/>
        </w:rPr>
      </w:pPr>
      <w:r w:rsidRPr="005D557D">
        <w:rPr>
          <w:lang w:val="fr-FR"/>
        </w:rPr>
        <w:t xml:space="preserve">    &lt;xs:attribute ref="xml:lang"/&gt;</w:t>
      </w:r>
    </w:p>
    <w:p w14:paraId="26CA4F5E" w14:textId="77777777" w:rsidR="00C367E9" w:rsidRDefault="00C367E9" w:rsidP="00C367E9">
      <w:pPr>
        <w:pStyle w:val="PL"/>
      </w:pPr>
      <w:r w:rsidRPr="005D557D">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lastRenderedPageBreak/>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Pr="005D557D" w:rsidRDefault="00C367E9" w:rsidP="00C367E9">
      <w:pPr>
        <w:pStyle w:val="PL"/>
      </w:pPr>
      <w:r w:rsidRPr="00123146">
        <w:rPr>
          <w:lang w:val="fr-FR"/>
        </w:rPr>
        <w:t xml:space="preserve">        </w:t>
      </w:r>
      <w:r w:rsidRPr="005D557D">
        <w:t>&lt;xs:anyAttribute namespace="##any" processContents="lax"/&gt;</w:t>
      </w:r>
    </w:p>
    <w:p w14:paraId="349857D3" w14:textId="77777777" w:rsidR="00C367E9" w:rsidRPr="009A54B8" w:rsidRDefault="00C367E9" w:rsidP="00C367E9">
      <w:pPr>
        <w:pStyle w:val="PL"/>
        <w:rPr>
          <w:lang w:val="fr-FR"/>
        </w:rPr>
      </w:pPr>
      <w:r w:rsidRPr="005D557D">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35374AD5" w14:textId="77777777" w:rsidR="00C367E9" w:rsidRPr="00933502" w:rsidRDefault="00C367E9" w:rsidP="00C367E9">
      <w:pPr>
        <w:pStyle w:val="PL"/>
      </w:pPr>
      <w:r w:rsidRPr="005D557D">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1B7CD326" w14:textId="77777777" w:rsidR="001F58F8" w:rsidRPr="00933502" w:rsidRDefault="001F58F8" w:rsidP="001F58F8">
      <w:pPr>
        <w:pStyle w:val="PL"/>
      </w:pPr>
      <w:r w:rsidRPr="00933502">
        <w:t xml:space="preserve">  &lt;xs:simpleType name="CoordinateType"&gt;</w:t>
      </w:r>
    </w:p>
    <w:p w14:paraId="1EBD11E7" w14:textId="77777777" w:rsidR="001F58F8" w:rsidRPr="00933502" w:rsidRDefault="001F58F8" w:rsidP="001F58F8">
      <w:pPr>
        <w:pStyle w:val="PL"/>
      </w:pPr>
      <w:r w:rsidRPr="00933502">
        <w:t xml:space="preserve">    &lt;xs:restriction base="xs:integer"&gt;</w:t>
      </w:r>
    </w:p>
    <w:p w14:paraId="56648E21" w14:textId="77777777" w:rsidR="001F58F8" w:rsidRPr="00933502" w:rsidRDefault="001F58F8" w:rsidP="001F58F8">
      <w:pPr>
        <w:pStyle w:val="PL"/>
      </w:pPr>
      <w:r w:rsidRPr="00933502">
        <w:t xml:space="preserve">      &lt;xs:minInclusive value="0"/&gt;</w:t>
      </w:r>
    </w:p>
    <w:p w14:paraId="6AAD5F34" w14:textId="77777777" w:rsidR="001F58F8" w:rsidRPr="00933502" w:rsidRDefault="001F58F8" w:rsidP="001F58F8">
      <w:pPr>
        <w:pStyle w:val="PL"/>
      </w:pPr>
      <w:r w:rsidRPr="00933502">
        <w:t xml:space="preserve">      &lt;xs:maxInclusive value="16777215"/&gt;</w:t>
      </w:r>
    </w:p>
    <w:p w14:paraId="182A3837" w14:textId="77777777" w:rsidR="001F58F8" w:rsidRPr="00933502" w:rsidRDefault="001F58F8" w:rsidP="001F58F8">
      <w:pPr>
        <w:pStyle w:val="PL"/>
      </w:pPr>
      <w:r w:rsidRPr="00933502">
        <w:t xml:space="preserve">    &lt;/xs:restriction&gt;</w:t>
      </w:r>
    </w:p>
    <w:p w14:paraId="26BB6628" w14:textId="77777777" w:rsidR="001F58F8" w:rsidRPr="00933502" w:rsidRDefault="001F58F8" w:rsidP="001F58F8">
      <w:pPr>
        <w:pStyle w:val="PL"/>
      </w:pPr>
      <w:r w:rsidRPr="00933502">
        <w:t xml:space="preserve">  &lt;/xs:simpleType&gt;</w:t>
      </w:r>
    </w:p>
    <w:p w14:paraId="7E4ACDA4" w14:textId="77777777" w:rsidR="001F58F8" w:rsidRDefault="001F58F8" w:rsidP="001F58F8">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lastRenderedPageBreak/>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91"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91"/>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lastRenderedPageBreak/>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92"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92"/>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93" w:name="_Hlk71186721"/>
      <w:r>
        <w:t>&lt;xs:element name="allow-regroup" type="xs:boolean"/&gt;</w:t>
      </w:r>
    </w:p>
    <w:bookmarkEnd w:id="2193"/>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6AE9E771"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2EFC3C51" w14:textId="77777777" w:rsidR="00C367E9" w:rsidRPr="005D557D" w:rsidRDefault="00C367E9" w:rsidP="00C367E9">
      <w:pPr>
        <w:pStyle w:val="PL"/>
        <w:rPr>
          <w:lang w:val="fr-FR"/>
        </w:rPr>
      </w:pPr>
    </w:p>
    <w:p w14:paraId="1DA2C2AC" w14:textId="77777777" w:rsidR="00C367E9" w:rsidRPr="005D557D" w:rsidRDefault="00C367E9" w:rsidP="00C367E9">
      <w:pPr>
        <w:pStyle w:val="PL"/>
        <w:rPr>
          <w:lang w:val="fr-FR"/>
        </w:rPr>
      </w:pPr>
      <w:r w:rsidRPr="005D557D">
        <w:rPr>
          <w:lang w:val="fr-FR"/>
        </w:rPr>
        <w:t>&lt;/xs:schema&gt;</w:t>
      </w:r>
    </w:p>
    <w:p w14:paraId="081312C2" w14:textId="77777777" w:rsidR="00C367E9" w:rsidRPr="005D557D" w:rsidRDefault="00C367E9" w:rsidP="00C367E9">
      <w:pPr>
        <w:pStyle w:val="Heading4"/>
        <w:rPr>
          <w:lang w:val="fr-FR"/>
        </w:rPr>
      </w:pPr>
      <w:bookmarkStart w:id="2194" w:name="_CR9_3_2_4"/>
      <w:bookmarkStart w:id="2195" w:name="_Toc20212423"/>
      <w:bookmarkStart w:id="2196" w:name="_Toc27731778"/>
      <w:bookmarkStart w:id="2197" w:name="_Toc36127556"/>
      <w:bookmarkStart w:id="2198" w:name="_Toc45214662"/>
      <w:bookmarkStart w:id="2199" w:name="_Toc51937801"/>
      <w:bookmarkStart w:id="2200" w:name="_Toc51938110"/>
      <w:bookmarkStart w:id="2201" w:name="_Toc92291297"/>
      <w:bookmarkStart w:id="2202" w:name="_Toc218773428"/>
      <w:bookmarkEnd w:id="2194"/>
      <w:r w:rsidRPr="005D557D">
        <w:rPr>
          <w:lang w:val="fr-FR"/>
        </w:rPr>
        <w:t>9.3.2.4</w:t>
      </w:r>
      <w:r w:rsidRPr="005D557D">
        <w:rPr>
          <w:lang w:val="fr-FR"/>
        </w:rPr>
        <w:tab/>
        <w:t>Default Document Namespace</w:t>
      </w:r>
      <w:bookmarkEnd w:id="2195"/>
      <w:bookmarkEnd w:id="2196"/>
      <w:bookmarkEnd w:id="2197"/>
      <w:bookmarkEnd w:id="2198"/>
      <w:bookmarkEnd w:id="2199"/>
      <w:bookmarkEnd w:id="2200"/>
      <w:bookmarkEnd w:id="2201"/>
      <w:bookmarkEnd w:id="2202"/>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203" w:name="_CR9_3_2_5"/>
      <w:bookmarkStart w:id="2204" w:name="_Toc20212424"/>
      <w:bookmarkStart w:id="2205" w:name="_Toc27731779"/>
      <w:bookmarkStart w:id="2206" w:name="_Toc36127557"/>
      <w:bookmarkStart w:id="2207" w:name="_Toc45214663"/>
      <w:bookmarkStart w:id="2208" w:name="_Toc51937802"/>
      <w:bookmarkStart w:id="2209" w:name="_Toc51938111"/>
      <w:bookmarkStart w:id="2210" w:name="_Toc92291298"/>
      <w:bookmarkStart w:id="2211" w:name="_Toc218773429"/>
      <w:bookmarkEnd w:id="2203"/>
      <w:r>
        <w:t>9.3</w:t>
      </w:r>
      <w:r w:rsidRPr="0045024E">
        <w:t>.2.5</w:t>
      </w:r>
      <w:r w:rsidRPr="0045024E">
        <w:tab/>
        <w:t>MIME type</w:t>
      </w:r>
      <w:bookmarkEnd w:id="2204"/>
      <w:bookmarkEnd w:id="2205"/>
      <w:bookmarkEnd w:id="2206"/>
      <w:bookmarkEnd w:id="2207"/>
      <w:bookmarkEnd w:id="2208"/>
      <w:bookmarkEnd w:id="2209"/>
      <w:bookmarkEnd w:id="2210"/>
      <w:bookmarkEnd w:id="2211"/>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212" w:name="_CR9_3_2_6"/>
      <w:bookmarkStart w:id="2213" w:name="_Toc20212425"/>
      <w:bookmarkStart w:id="2214" w:name="_Toc27731780"/>
      <w:bookmarkStart w:id="2215" w:name="_Toc36127558"/>
      <w:bookmarkStart w:id="2216" w:name="_Toc45214664"/>
      <w:bookmarkStart w:id="2217" w:name="_Toc51937803"/>
      <w:bookmarkStart w:id="2218" w:name="_Toc51938112"/>
      <w:bookmarkStart w:id="2219" w:name="_Toc92291299"/>
      <w:bookmarkStart w:id="2220" w:name="_Toc218773430"/>
      <w:bookmarkEnd w:id="2212"/>
      <w:r>
        <w:t>9.3</w:t>
      </w:r>
      <w:r w:rsidRPr="0045024E">
        <w:t>.2.6</w:t>
      </w:r>
      <w:r w:rsidRPr="0045024E">
        <w:tab/>
        <w:t>Validation Constraints</w:t>
      </w:r>
      <w:bookmarkEnd w:id="2213"/>
      <w:bookmarkEnd w:id="2214"/>
      <w:bookmarkEnd w:id="2215"/>
      <w:bookmarkEnd w:id="2216"/>
      <w:bookmarkEnd w:id="2217"/>
      <w:bookmarkEnd w:id="2218"/>
      <w:bookmarkEnd w:id="2219"/>
      <w:bookmarkEnd w:id="2220"/>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lastRenderedPageBreak/>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22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221"/>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222" w:name="_Toc20212426"/>
      <w:bookmarkStart w:id="2223" w:name="_Toc27731781"/>
      <w:bookmarkStart w:id="2224" w:name="_Toc36127559"/>
      <w:bookmarkStart w:id="2225" w:name="_Toc45214665"/>
      <w:bookmarkStart w:id="2226" w:name="_Toc51937804"/>
      <w:bookmarkStart w:id="2227" w:name="_Toc51938113"/>
      <w:bookmarkStart w:id="2228" w:name="_Toc92291300"/>
    </w:p>
    <w:p w14:paraId="3B3F214B" w14:textId="77777777" w:rsidR="00C367E9" w:rsidRPr="0045024E" w:rsidRDefault="00C367E9" w:rsidP="00C367E9">
      <w:pPr>
        <w:pStyle w:val="Heading4"/>
      </w:pPr>
      <w:bookmarkStart w:id="2229" w:name="_CR9_3_2_7"/>
      <w:bookmarkStart w:id="2230" w:name="_Toc218773431"/>
      <w:bookmarkEnd w:id="2229"/>
      <w:r>
        <w:t>9.3</w:t>
      </w:r>
      <w:r w:rsidRPr="0045024E">
        <w:t>.2.7</w:t>
      </w:r>
      <w:r w:rsidRPr="0045024E">
        <w:tab/>
        <w:t>Data Semantics</w:t>
      </w:r>
      <w:bookmarkEnd w:id="2222"/>
      <w:bookmarkEnd w:id="2223"/>
      <w:bookmarkEnd w:id="2224"/>
      <w:bookmarkEnd w:id="2225"/>
      <w:bookmarkEnd w:id="2226"/>
      <w:bookmarkEnd w:id="2227"/>
      <w:bookmarkEnd w:id="2228"/>
      <w:bookmarkEnd w:id="223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lastRenderedPageBreak/>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231" w:name="_Hlk96586627"/>
      <w:r>
        <w:t>-</w:t>
      </w:r>
      <w:r>
        <w:tab/>
      </w:r>
      <w:bookmarkStart w:id="2232" w:name="_Hlk96587831"/>
      <w:r>
        <w:t>the &lt;GroupKMSURI&gt; element of the &lt;MCVideoGroupInfo&gt; element of the &lt;OnNetwork&gt; element contains the URI</w:t>
      </w:r>
      <w:bookmarkEnd w:id="223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233" w:name="_Hlk96587939"/>
      <w:r>
        <w:t>-</w:t>
      </w:r>
      <w:r>
        <w:tab/>
        <w:t xml:space="preserve">the &lt;GroupKMSURI&gt; element </w:t>
      </w:r>
      <w:bookmarkStart w:id="2234" w:name="_Hlk96584622"/>
      <w:r>
        <w:t xml:space="preserve">of the &lt;MCVideoGroupInfo&gt; element </w:t>
      </w:r>
      <w:bookmarkEnd w:id="2234"/>
      <w:r>
        <w:t>of the &lt;OffNetwork&gt;</w:t>
      </w:r>
      <w:bookmarkEnd w:id="223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23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23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w:t>
      </w:r>
      <w:r>
        <w:lastRenderedPageBreak/>
        <w:t xml:space="preserve">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23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lastRenderedPageBreak/>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lastRenderedPageBreak/>
        <w:t>The &lt;</w:t>
      </w:r>
      <w:bookmarkStart w:id="2236" w:name="_Hlk480224509"/>
      <w:r>
        <w:t>MaxAffiliationsN</w:t>
      </w:r>
      <w:bookmarkEnd w:id="223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lastRenderedPageBreak/>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1A6BBA9D"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389C2653"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lastRenderedPageBreak/>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lastRenderedPageBreak/>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237" w:name="_Hlk90731984"/>
      <w:r>
        <w:t xml:space="preserve">The &lt;user-max-simultaneous-authorizations&gt; element of the &lt;anyExt&gt; element </w:t>
      </w:r>
      <w:bookmarkEnd w:id="2237"/>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238" w:name="_CRTable9_3_2_71"/>
      <w:r>
        <w:t>Table </w:t>
      </w:r>
      <w:bookmarkEnd w:id="2238"/>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239" w:name="_CRTable9_3_2_72"/>
      <w:r>
        <w:t>Table </w:t>
      </w:r>
      <w:bookmarkEnd w:id="2239"/>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CA74C1">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CA74C1">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CA74C1" w:rsidRDefault="00C367E9" w:rsidP="00CA74C1">
      <w:r w:rsidRPr="00CA74C1">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bookmarkStart w:id="2240" w:name="_CRTable9_3_2_73"/>
      <w:r>
        <w:lastRenderedPageBreak/>
        <w:t>Table </w:t>
      </w:r>
      <w:bookmarkEnd w:id="2240"/>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CA74C1">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Pr="00CA74C1" w:rsidRDefault="00C367E9" w:rsidP="00CA74C1">
      <w:r w:rsidRPr="00CA74C1">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bookmarkStart w:id="2241" w:name="_CRTable9_3_2_74"/>
      <w:r>
        <w:t>Table </w:t>
      </w:r>
      <w:bookmarkEnd w:id="2241"/>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CA74C1">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CA74C1">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Pr="00CA74C1" w:rsidRDefault="00C367E9" w:rsidP="00CA74C1">
      <w:r w:rsidRPr="00CA74C1">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bookmarkStart w:id="2242" w:name="_CRTable9_3_2_75"/>
      <w:r>
        <w:t>Table </w:t>
      </w:r>
      <w:bookmarkEnd w:id="2242"/>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CA74C1">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CA74C1">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20EAF8E3" w:rsidR="00C367E9" w:rsidRDefault="00C367E9" w:rsidP="00C367E9">
      <w:r>
        <w:t>The &lt;allow-private-call&gt; element is of type Boolean, as specified in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243" w:name="_CRTableTable9_3_2_76"/>
      <w:r>
        <w:t>Table </w:t>
      </w:r>
      <w:bookmarkEnd w:id="2243"/>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244" w:name="_CRTable9_3_2_77"/>
      <w:r>
        <w:t>Table </w:t>
      </w:r>
      <w:bookmarkEnd w:id="2244"/>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245" w:name="_CRTable9_3_2_78"/>
      <w:r>
        <w:lastRenderedPageBreak/>
        <w:t>Table </w:t>
      </w:r>
      <w:bookmarkEnd w:id="2245"/>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246" w:name="_CRTable9_3_2_79"/>
      <w:r>
        <w:t>Table </w:t>
      </w:r>
      <w:bookmarkEnd w:id="2246"/>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247" w:name="_CRTable9_3_2_710"/>
      <w:r>
        <w:t>Table </w:t>
      </w:r>
      <w:bookmarkEnd w:id="2247"/>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248" w:name="_CRTable9_3_2_711"/>
      <w:r>
        <w:t>Table </w:t>
      </w:r>
      <w:bookmarkEnd w:id="2248"/>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249" w:name="_CRTable9_3_2_712"/>
      <w:r>
        <w:t>Table </w:t>
      </w:r>
      <w:bookmarkEnd w:id="2249"/>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lastRenderedPageBreak/>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250" w:name="_CRTable9_3_2_713"/>
      <w:r>
        <w:t>Table </w:t>
      </w:r>
      <w:bookmarkEnd w:id="2250"/>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251" w:name="_CRTable9_3_2_714"/>
      <w:r>
        <w:t>Table </w:t>
      </w:r>
      <w:bookmarkEnd w:id="2251"/>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252" w:name="_CRTable9_3_2_715"/>
      <w:r>
        <w:t>Table </w:t>
      </w:r>
      <w:bookmarkEnd w:id="2252"/>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253" w:name="_CRTable9_3_2_716"/>
      <w:r>
        <w:t>Table </w:t>
      </w:r>
      <w:bookmarkEnd w:id="2253"/>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54" w:name="_CRTable9_3_2_717"/>
      <w:r>
        <w:t>Table </w:t>
      </w:r>
      <w:bookmarkEnd w:id="2254"/>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lastRenderedPageBreak/>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55" w:name="_CRTable9_3_2_718"/>
      <w:r>
        <w:t>Table </w:t>
      </w:r>
      <w:bookmarkEnd w:id="2255"/>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56" w:name="_CRTable9_3_2_719"/>
      <w:r>
        <w:t>Table </w:t>
      </w:r>
      <w:bookmarkEnd w:id="2256"/>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57" w:name="_CRTable9_3_2_720"/>
      <w:r>
        <w:t>Table </w:t>
      </w:r>
      <w:bookmarkEnd w:id="2257"/>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58" w:name="_CRTable9_3_2_721"/>
      <w:r>
        <w:t>Table </w:t>
      </w:r>
      <w:bookmarkEnd w:id="2258"/>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59" w:name="_CRTable9_3_2_722"/>
      <w:r>
        <w:t>Table </w:t>
      </w:r>
      <w:bookmarkEnd w:id="2259"/>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CA74C1" w:rsidRDefault="00C367E9" w:rsidP="00CA74C1">
      <w:r w:rsidRPr="00CA74C1">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bookmarkStart w:id="2260" w:name="_CRTable9_3_2_723"/>
      <w:r>
        <w:lastRenderedPageBreak/>
        <w:t>Table </w:t>
      </w:r>
      <w:bookmarkEnd w:id="2260"/>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CA74C1" w:rsidRDefault="00C367E9" w:rsidP="00CA74C1">
      <w:r w:rsidRPr="00CA74C1">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bookmarkStart w:id="2261" w:name="_CRTable9_3_2_724"/>
      <w:r>
        <w:t>Table </w:t>
      </w:r>
      <w:bookmarkEnd w:id="2261"/>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62" w:name="_CRTable9_3_2_725"/>
      <w:r>
        <w:t>Table </w:t>
      </w:r>
      <w:bookmarkEnd w:id="2262"/>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63" w:name="_CRTable9_3_2_726"/>
      <w:r>
        <w:t>Table </w:t>
      </w:r>
      <w:bookmarkEnd w:id="2263"/>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64" w:name="_CRTable9_3_2_727"/>
      <w:r>
        <w:t>Table </w:t>
      </w:r>
      <w:bookmarkEnd w:id="2264"/>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65" w:name="_CRTable9_3_2_728"/>
      <w:r>
        <w:lastRenderedPageBreak/>
        <w:t>Table </w:t>
      </w:r>
      <w:bookmarkEnd w:id="2265"/>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66" w:name="_CRTable9_3_2_729"/>
      <w:r>
        <w:t>Table </w:t>
      </w:r>
      <w:bookmarkEnd w:id="2266"/>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CA74C1">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CA74C1">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Pr="00CA74C1" w:rsidRDefault="00C367E9" w:rsidP="00CA74C1">
      <w:r w:rsidRPr="00CA74C1">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bookmarkStart w:id="2267" w:name="_CRTable9_3_2_730"/>
      <w:r>
        <w:t>Table </w:t>
      </w:r>
      <w:bookmarkEnd w:id="2267"/>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CA74C1">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CA74C1">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68" w:name="_CRTable9_3_2_731"/>
      <w:r>
        <w:t>Table </w:t>
      </w:r>
      <w:bookmarkEnd w:id="2268"/>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69" w:name="_CRTable9_3_2_732"/>
      <w:r>
        <w:t>Table </w:t>
      </w:r>
      <w:bookmarkEnd w:id="2269"/>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70" w:name="_CRTable9_3_2_733"/>
      <w:r w:rsidRPr="00E31D28">
        <w:t>Table </w:t>
      </w:r>
      <w:bookmarkEnd w:id="2270"/>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71" w:name="_CRTable9_3_2_734"/>
      <w:r w:rsidRPr="00E31D28">
        <w:t>Table </w:t>
      </w:r>
      <w:bookmarkEnd w:id="2271"/>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72" w:name="_CRTable9_3_2_735"/>
      <w:r w:rsidRPr="00E31D28">
        <w:t>Table </w:t>
      </w:r>
      <w:bookmarkEnd w:id="2272"/>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73" w:name="_CRTable9_3_2_736"/>
      <w:r w:rsidRPr="00E31D28">
        <w:t>Table </w:t>
      </w:r>
      <w:bookmarkEnd w:id="2273"/>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274" w:name="_CRTable9_3_2_737"/>
      <w:r w:rsidRPr="00847E44">
        <w:t>Table </w:t>
      </w:r>
      <w:bookmarkEnd w:id="2274"/>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75" w:name="_CRTable9_3_2_737A"/>
      <w:r>
        <w:t>Table </w:t>
      </w:r>
      <w:bookmarkEnd w:id="2275"/>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76" w:name="_CRTable9_3_2_738"/>
      <w:r w:rsidRPr="0079391E">
        <w:t>Table </w:t>
      </w:r>
      <w:bookmarkEnd w:id="2276"/>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77" w:name="_CRTable9_3_2_739"/>
      <w:r w:rsidRPr="0079391E">
        <w:t>Table </w:t>
      </w:r>
      <w:bookmarkEnd w:id="2277"/>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78" w:name="_CRTable9_3_2_740"/>
      <w:r w:rsidRPr="0079391E">
        <w:t>Table </w:t>
      </w:r>
      <w:bookmarkEnd w:id="2278"/>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79" w:name="_CRTable9_3_2_741"/>
      <w:r w:rsidRPr="0079391E">
        <w:t>Table </w:t>
      </w:r>
      <w:bookmarkEnd w:id="2279"/>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80" w:name="_CRTable9_3_2_742"/>
      <w:r w:rsidRPr="0079391E">
        <w:lastRenderedPageBreak/>
        <w:t>Table </w:t>
      </w:r>
      <w:bookmarkEnd w:id="2280"/>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81" w:name="_CRTable9_3_2_743"/>
      <w:r w:rsidRPr="0079391E">
        <w:t>Table </w:t>
      </w:r>
      <w:bookmarkEnd w:id="2281"/>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82" w:name="_CRTable9_3_2_744"/>
      <w:r w:rsidRPr="0079391E">
        <w:t>Table </w:t>
      </w:r>
      <w:bookmarkEnd w:id="2282"/>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83" w:name="_CRTable9_3_2_745"/>
      <w:r w:rsidRPr="0079391E">
        <w:t>Table </w:t>
      </w:r>
      <w:bookmarkEnd w:id="2283"/>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84" w:name="_CRTable9_3_2_746"/>
      <w:r w:rsidRPr="0079391E">
        <w:t>Table </w:t>
      </w:r>
      <w:bookmarkEnd w:id="2284"/>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85" w:name="_CRTable9_3_2_747"/>
      <w:r w:rsidRPr="0079391E">
        <w:lastRenderedPageBreak/>
        <w:t>Table </w:t>
      </w:r>
      <w:bookmarkEnd w:id="2285"/>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86" w:name="_CR9_3_2_8"/>
      <w:bookmarkStart w:id="2287" w:name="_Toc20212427"/>
      <w:bookmarkStart w:id="2288" w:name="_Toc27731782"/>
      <w:bookmarkStart w:id="2289" w:name="_Toc36127560"/>
      <w:bookmarkStart w:id="2290" w:name="_Toc45214666"/>
      <w:bookmarkStart w:id="2291" w:name="_Toc51937805"/>
      <w:bookmarkStart w:id="2292" w:name="_Toc51938114"/>
      <w:bookmarkStart w:id="2293" w:name="_Toc92291301"/>
      <w:bookmarkStart w:id="2294" w:name="_Toc218773432"/>
      <w:bookmarkEnd w:id="2286"/>
      <w:r>
        <w:t>9.3</w:t>
      </w:r>
      <w:r w:rsidRPr="0045024E">
        <w:t>.2.8</w:t>
      </w:r>
      <w:r w:rsidRPr="0045024E">
        <w:tab/>
        <w:t>Naming Conventions</w:t>
      </w:r>
      <w:bookmarkEnd w:id="2287"/>
      <w:bookmarkEnd w:id="2288"/>
      <w:bookmarkEnd w:id="2289"/>
      <w:bookmarkEnd w:id="2290"/>
      <w:bookmarkEnd w:id="2291"/>
      <w:bookmarkEnd w:id="2292"/>
      <w:bookmarkEnd w:id="2293"/>
      <w:bookmarkEnd w:id="229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95" w:name="_CR9_3_2_9"/>
      <w:bookmarkStart w:id="2296" w:name="_Toc20212428"/>
      <w:bookmarkStart w:id="2297" w:name="_Toc27731783"/>
      <w:bookmarkStart w:id="2298" w:name="_Toc36127561"/>
      <w:bookmarkStart w:id="2299" w:name="_Toc45214667"/>
      <w:bookmarkStart w:id="2300" w:name="_Toc51937806"/>
      <w:bookmarkStart w:id="2301" w:name="_Toc51938115"/>
      <w:bookmarkStart w:id="2302" w:name="_Toc92291302"/>
      <w:bookmarkStart w:id="2303" w:name="_Toc218773433"/>
      <w:bookmarkEnd w:id="2295"/>
      <w:r>
        <w:t>9.3</w:t>
      </w:r>
      <w:r w:rsidRPr="0045024E">
        <w:t>.2.9</w:t>
      </w:r>
      <w:r w:rsidRPr="0045024E">
        <w:tab/>
        <w:t>Global documents</w:t>
      </w:r>
      <w:bookmarkEnd w:id="2296"/>
      <w:bookmarkEnd w:id="2297"/>
      <w:bookmarkEnd w:id="2298"/>
      <w:bookmarkEnd w:id="2299"/>
      <w:bookmarkEnd w:id="2300"/>
      <w:bookmarkEnd w:id="2301"/>
      <w:bookmarkEnd w:id="2302"/>
      <w:bookmarkEnd w:id="230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304" w:name="_CR9_3_2_10"/>
      <w:bookmarkStart w:id="2305" w:name="_Toc20212429"/>
      <w:bookmarkStart w:id="2306" w:name="_Toc27731784"/>
      <w:bookmarkStart w:id="2307" w:name="_Toc36127562"/>
      <w:bookmarkStart w:id="2308" w:name="_Toc45214668"/>
      <w:bookmarkStart w:id="2309" w:name="_Toc51937807"/>
      <w:bookmarkStart w:id="2310" w:name="_Toc51938116"/>
      <w:bookmarkStart w:id="2311" w:name="_Toc92291303"/>
      <w:bookmarkStart w:id="2312" w:name="_Toc218773434"/>
      <w:bookmarkEnd w:id="2304"/>
      <w:r>
        <w:t>9.3</w:t>
      </w:r>
      <w:r w:rsidRPr="0045024E">
        <w:t>.2.10</w:t>
      </w:r>
      <w:r w:rsidRPr="0045024E">
        <w:tab/>
        <w:t>Resource interdependencies</w:t>
      </w:r>
      <w:bookmarkEnd w:id="2305"/>
      <w:bookmarkEnd w:id="2306"/>
      <w:bookmarkEnd w:id="2307"/>
      <w:bookmarkEnd w:id="2308"/>
      <w:bookmarkEnd w:id="2309"/>
      <w:bookmarkEnd w:id="2310"/>
      <w:bookmarkEnd w:id="2311"/>
      <w:bookmarkEnd w:id="231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313" w:name="_CR9_3_2_11"/>
      <w:bookmarkStart w:id="2314" w:name="_Toc20212430"/>
      <w:bookmarkStart w:id="2315" w:name="_Toc27731785"/>
      <w:bookmarkStart w:id="2316" w:name="_Toc36127563"/>
      <w:bookmarkStart w:id="2317" w:name="_Toc45214669"/>
      <w:bookmarkStart w:id="2318" w:name="_Toc51937808"/>
      <w:bookmarkStart w:id="2319" w:name="_Toc51938117"/>
      <w:bookmarkStart w:id="2320" w:name="_Toc92291304"/>
      <w:bookmarkStart w:id="2321" w:name="_Toc218773435"/>
      <w:bookmarkEnd w:id="2313"/>
      <w:r>
        <w:t>9.3</w:t>
      </w:r>
      <w:r w:rsidRPr="0045024E">
        <w:t>.2.11</w:t>
      </w:r>
      <w:r w:rsidRPr="0045024E">
        <w:tab/>
      </w:r>
      <w:r>
        <w:t>Access Permissions</w:t>
      </w:r>
      <w:r w:rsidRPr="0045024E">
        <w:t xml:space="preserve"> Policies</w:t>
      </w:r>
      <w:bookmarkEnd w:id="2314"/>
      <w:bookmarkEnd w:id="2315"/>
      <w:bookmarkEnd w:id="2316"/>
      <w:bookmarkEnd w:id="2317"/>
      <w:bookmarkEnd w:id="2318"/>
      <w:bookmarkEnd w:id="2319"/>
      <w:bookmarkEnd w:id="2320"/>
      <w:bookmarkEnd w:id="232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322" w:name="_CR9_3_2_12"/>
      <w:bookmarkStart w:id="2323" w:name="_Toc20212431"/>
      <w:bookmarkStart w:id="2324" w:name="_Toc27731786"/>
      <w:bookmarkStart w:id="2325" w:name="_Toc36127564"/>
      <w:bookmarkStart w:id="2326" w:name="_Toc45214670"/>
      <w:bookmarkStart w:id="2327" w:name="_Toc51937809"/>
      <w:bookmarkStart w:id="2328" w:name="_Toc51938118"/>
      <w:bookmarkStart w:id="2329" w:name="_Toc92291305"/>
      <w:bookmarkStart w:id="2330" w:name="_Toc218773436"/>
      <w:bookmarkEnd w:id="2322"/>
      <w:r>
        <w:t>9.3</w:t>
      </w:r>
      <w:r w:rsidRPr="0045024E">
        <w:t>.2.12</w:t>
      </w:r>
      <w:r w:rsidRPr="0045024E">
        <w:tab/>
        <w:t>Subscription to Changes</w:t>
      </w:r>
      <w:bookmarkEnd w:id="2323"/>
      <w:bookmarkEnd w:id="2324"/>
      <w:bookmarkEnd w:id="2325"/>
      <w:bookmarkEnd w:id="2326"/>
      <w:bookmarkEnd w:id="2327"/>
      <w:bookmarkEnd w:id="2328"/>
      <w:bookmarkEnd w:id="2329"/>
      <w:bookmarkEnd w:id="2330"/>
    </w:p>
    <w:p w14:paraId="6353FB7C" w14:textId="77777777" w:rsidR="00C367E9" w:rsidRPr="00CA74C1" w:rsidRDefault="00C367E9" w:rsidP="00CA74C1">
      <w:r w:rsidRPr="00CA74C1">
        <w:t>The User Access Policy Application Usage shall support subscription to changes as specified in clause 6.3.13.3.</w:t>
      </w:r>
    </w:p>
    <w:p w14:paraId="27E3A515" w14:textId="77777777" w:rsidR="00C367E9" w:rsidRPr="00CA74C1" w:rsidRDefault="00C367E9" w:rsidP="00CA74C1">
      <w:r w:rsidRPr="00CA74C1">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2331" w:name="_CR9_4"/>
      <w:bookmarkStart w:id="2332" w:name="_Toc20212432"/>
      <w:bookmarkStart w:id="2333" w:name="_Toc27731787"/>
      <w:bookmarkStart w:id="2334" w:name="_Toc36127565"/>
      <w:bookmarkStart w:id="2335" w:name="_Toc45214671"/>
      <w:bookmarkStart w:id="2336" w:name="_Toc51937810"/>
      <w:bookmarkStart w:id="2337" w:name="_Toc51938119"/>
      <w:bookmarkStart w:id="2338" w:name="_Toc92291306"/>
      <w:bookmarkStart w:id="2339" w:name="_Toc218773437"/>
      <w:bookmarkEnd w:id="2331"/>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332"/>
      <w:bookmarkEnd w:id="2333"/>
      <w:bookmarkEnd w:id="2334"/>
      <w:bookmarkEnd w:id="2335"/>
      <w:bookmarkEnd w:id="2336"/>
      <w:bookmarkEnd w:id="2337"/>
      <w:bookmarkEnd w:id="2338"/>
      <w:bookmarkEnd w:id="2339"/>
    </w:p>
    <w:p w14:paraId="48E0D09C" w14:textId="77777777" w:rsidR="00C367E9" w:rsidRPr="00986001" w:rsidRDefault="00C367E9" w:rsidP="00C367E9">
      <w:pPr>
        <w:pStyle w:val="Heading3"/>
      </w:pPr>
      <w:bookmarkStart w:id="2340" w:name="_CR9_4_1"/>
      <w:bookmarkStart w:id="2341" w:name="_Toc20212433"/>
      <w:bookmarkStart w:id="2342" w:name="_Toc27731788"/>
      <w:bookmarkStart w:id="2343" w:name="_Toc36127566"/>
      <w:bookmarkStart w:id="2344" w:name="_Toc45214672"/>
      <w:bookmarkStart w:id="2345" w:name="_Toc51937811"/>
      <w:bookmarkStart w:id="2346" w:name="_Toc51938120"/>
      <w:bookmarkStart w:id="2347" w:name="_Toc92291307"/>
      <w:bookmarkStart w:id="2348" w:name="_Toc218773438"/>
      <w:bookmarkEnd w:id="2340"/>
      <w:r>
        <w:t>9.4.1</w:t>
      </w:r>
      <w:r>
        <w:tab/>
        <w:t>General</w:t>
      </w:r>
      <w:bookmarkEnd w:id="2341"/>
      <w:bookmarkEnd w:id="2342"/>
      <w:bookmarkEnd w:id="2343"/>
      <w:bookmarkEnd w:id="2344"/>
      <w:bookmarkEnd w:id="2345"/>
      <w:bookmarkEnd w:id="2346"/>
      <w:bookmarkEnd w:id="2347"/>
      <w:bookmarkEnd w:id="234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349" w:name="_CR9_4_2"/>
      <w:bookmarkStart w:id="2350" w:name="_Toc20212434"/>
      <w:bookmarkStart w:id="2351" w:name="_Toc27731789"/>
      <w:bookmarkStart w:id="2352" w:name="_Toc36127567"/>
      <w:bookmarkStart w:id="2353" w:name="_Toc45214673"/>
      <w:bookmarkStart w:id="2354" w:name="_Toc51937812"/>
      <w:bookmarkStart w:id="2355" w:name="_Toc51938121"/>
      <w:bookmarkStart w:id="2356" w:name="_Toc92291308"/>
      <w:bookmarkStart w:id="2357" w:name="_Toc218773439"/>
      <w:bookmarkEnd w:id="2349"/>
      <w:r>
        <w:lastRenderedPageBreak/>
        <w:t>9.4.2</w:t>
      </w:r>
      <w:r>
        <w:tab/>
        <w:t>C</w:t>
      </w:r>
      <w:r w:rsidRPr="00986001">
        <w:t>oding</w:t>
      </w:r>
      <w:bookmarkEnd w:id="2350"/>
      <w:bookmarkEnd w:id="2351"/>
      <w:bookmarkEnd w:id="2352"/>
      <w:bookmarkEnd w:id="2353"/>
      <w:bookmarkEnd w:id="2354"/>
      <w:bookmarkEnd w:id="2355"/>
      <w:bookmarkEnd w:id="2356"/>
      <w:bookmarkEnd w:id="2357"/>
    </w:p>
    <w:p w14:paraId="0CAAEB41" w14:textId="77777777" w:rsidR="00C367E9" w:rsidRPr="0019247C" w:rsidRDefault="00C367E9" w:rsidP="00C367E9">
      <w:pPr>
        <w:pStyle w:val="Heading4"/>
      </w:pPr>
      <w:bookmarkStart w:id="2358" w:name="_CR9_4_2_1"/>
      <w:bookmarkStart w:id="2359" w:name="_Toc20212435"/>
      <w:bookmarkStart w:id="2360" w:name="_Toc27731790"/>
      <w:bookmarkStart w:id="2361" w:name="_Toc36127568"/>
      <w:bookmarkStart w:id="2362" w:name="_Toc45214674"/>
      <w:bookmarkStart w:id="2363" w:name="_Toc51937813"/>
      <w:bookmarkStart w:id="2364" w:name="_Toc51938122"/>
      <w:bookmarkStart w:id="2365" w:name="_Toc92291309"/>
      <w:bookmarkStart w:id="2366" w:name="_Toc218773440"/>
      <w:bookmarkEnd w:id="2358"/>
      <w:r>
        <w:t>9.4.2.1</w:t>
      </w:r>
      <w:r>
        <w:tab/>
        <w:t>Structure</w:t>
      </w:r>
      <w:bookmarkEnd w:id="2359"/>
      <w:bookmarkEnd w:id="2360"/>
      <w:bookmarkEnd w:id="2361"/>
      <w:bookmarkEnd w:id="2362"/>
      <w:bookmarkEnd w:id="2363"/>
      <w:bookmarkEnd w:id="2364"/>
      <w:bookmarkEnd w:id="2365"/>
      <w:bookmarkEnd w:id="236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Pr="00F0050F" w:rsidRDefault="00EF4A36" w:rsidP="00F0050F">
      <w:pPr>
        <w:pStyle w:val="B1"/>
      </w:pPr>
      <w:r w:rsidRPr="00F0050F">
        <w:t>6</w:t>
      </w:r>
      <w:r w:rsidR="00C367E9" w:rsidRPr="00F0050F">
        <w:t>)</w:t>
      </w:r>
      <w:r w:rsidR="00C367E9" w:rsidRPr="00F0050F">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lastRenderedPageBreak/>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67" w:name="_CR9_4_2_2"/>
      <w:bookmarkStart w:id="2368" w:name="_Toc20212436"/>
      <w:bookmarkStart w:id="2369" w:name="_Toc27731791"/>
      <w:bookmarkStart w:id="2370" w:name="_Toc36127569"/>
      <w:bookmarkStart w:id="2371" w:name="_Toc45214675"/>
      <w:bookmarkStart w:id="2372" w:name="_Toc51937814"/>
      <w:bookmarkStart w:id="2373" w:name="_Toc51938123"/>
      <w:bookmarkStart w:id="2374" w:name="_Toc92291310"/>
      <w:bookmarkStart w:id="2375" w:name="_Toc218773441"/>
      <w:bookmarkEnd w:id="2367"/>
      <w:r>
        <w:t>9.4.2.2</w:t>
      </w:r>
      <w:r w:rsidRPr="00016A64">
        <w:tab/>
      </w:r>
      <w:r>
        <w:t>Application Unique ID</w:t>
      </w:r>
      <w:bookmarkEnd w:id="2368"/>
      <w:bookmarkEnd w:id="2369"/>
      <w:bookmarkEnd w:id="2370"/>
      <w:bookmarkEnd w:id="2371"/>
      <w:bookmarkEnd w:id="2372"/>
      <w:bookmarkEnd w:id="2373"/>
      <w:bookmarkEnd w:id="2374"/>
      <w:bookmarkEnd w:id="237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76" w:name="_CR9_4_2_3"/>
      <w:bookmarkStart w:id="2377" w:name="_Toc20212437"/>
      <w:bookmarkStart w:id="2378" w:name="_Toc27731792"/>
      <w:bookmarkStart w:id="2379" w:name="_Toc36127570"/>
      <w:bookmarkStart w:id="2380" w:name="_Toc45214676"/>
      <w:bookmarkStart w:id="2381" w:name="_Toc51937815"/>
      <w:bookmarkStart w:id="2382" w:name="_Toc51938124"/>
      <w:bookmarkStart w:id="2383" w:name="_Toc92291311"/>
      <w:bookmarkStart w:id="2384" w:name="_Toc218773442"/>
      <w:bookmarkEnd w:id="2376"/>
      <w:r>
        <w:t>9.4</w:t>
      </w:r>
      <w:r w:rsidRPr="00345011">
        <w:t>.2.</w:t>
      </w:r>
      <w:r>
        <w:t>3</w:t>
      </w:r>
      <w:r w:rsidRPr="00345011">
        <w:tab/>
      </w:r>
      <w:r>
        <w:t>XML Schema</w:t>
      </w:r>
      <w:bookmarkEnd w:id="2377"/>
      <w:bookmarkEnd w:id="2378"/>
      <w:bookmarkEnd w:id="2379"/>
      <w:bookmarkEnd w:id="2380"/>
      <w:bookmarkEnd w:id="2381"/>
      <w:bookmarkEnd w:id="2382"/>
      <w:bookmarkEnd w:id="2383"/>
      <w:bookmarkEnd w:id="238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lastRenderedPageBreak/>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lastRenderedPageBreak/>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ref="mcvideosc:IndexType"/&gt;</w:t>
      </w:r>
    </w:p>
    <w:p w14:paraId="4D45F603" w14:textId="77777777" w:rsidR="00C367E9" w:rsidRPr="005D557D" w:rsidRDefault="00C367E9" w:rsidP="00C367E9">
      <w:pPr>
        <w:pStyle w:val="PL"/>
        <w:rPr>
          <w:lang w:val="fr-FR"/>
        </w:rPr>
      </w:pPr>
      <w:r w:rsidRPr="005D557D">
        <w:rPr>
          <w:lang w:val="fr-FR"/>
        </w:rPr>
        <w:t xml:space="preserve">    &lt;xs:anyAttribute namespace="##any" processContents="lax"/&gt;</w:t>
      </w:r>
    </w:p>
    <w:p w14:paraId="0FFBB473" w14:textId="77777777" w:rsidR="00C367E9" w:rsidRPr="005D557D" w:rsidRDefault="00C367E9" w:rsidP="00C367E9">
      <w:pPr>
        <w:pStyle w:val="PL"/>
        <w:rPr>
          <w:lang w:val="fr-FR"/>
        </w:rPr>
      </w:pPr>
      <w:r w:rsidRPr="005D557D">
        <w:rPr>
          <w:lang w:val="fr-FR"/>
        </w:rPr>
        <w:t xml:space="preserve">  &lt;/xs:complexType&gt;</w:t>
      </w:r>
    </w:p>
    <w:p w14:paraId="46464DB5" w14:textId="77777777" w:rsidR="00C367E9" w:rsidRPr="005D557D" w:rsidRDefault="00C367E9" w:rsidP="00C367E9">
      <w:pPr>
        <w:pStyle w:val="PL"/>
        <w:rPr>
          <w:lang w:val="fr-FR"/>
        </w:rPr>
      </w:pPr>
    </w:p>
    <w:p w14:paraId="121FFFDC" w14:textId="77777777" w:rsidR="00C367E9" w:rsidRPr="005D557D" w:rsidRDefault="00C367E9" w:rsidP="00C367E9">
      <w:pPr>
        <w:pStyle w:val="PL"/>
        <w:rPr>
          <w:lang w:val="fr-FR"/>
        </w:rPr>
      </w:pPr>
      <w:r w:rsidRPr="005D557D">
        <w:rPr>
          <w:lang w:val="fr-FR"/>
        </w:rPr>
        <w:t xml:space="preserve">  &lt;xs:complexType name="EntryType"&gt;</w:t>
      </w:r>
    </w:p>
    <w:p w14:paraId="70A74BFF" w14:textId="77777777" w:rsidR="00C367E9" w:rsidRPr="005D557D" w:rsidRDefault="00C367E9" w:rsidP="00C367E9">
      <w:pPr>
        <w:pStyle w:val="PL"/>
        <w:rPr>
          <w:lang w:val="fr-FR"/>
        </w:rPr>
      </w:pPr>
      <w:r w:rsidRPr="005D557D">
        <w:rPr>
          <w:lang w:val="fr-FR"/>
        </w:rPr>
        <w:t xml:space="preserve">    &lt;xs:sequence&gt;</w:t>
      </w:r>
    </w:p>
    <w:p w14:paraId="5D1B74DD" w14:textId="77777777" w:rsidR="00C367E9" w:rsidRPr="005D557D" w:rsidRDefault="00C367E9" w:rsidP="00C367E9">
      <w:pPr>
        <w:pStyle w:val="PL"/>
        <w:rPr>
          <w:lang w:val="fr-FR"/>
        </w:rPr>
      </w:pPr>
      <w:r w:rsidRPr="005D557D">
        <w:rPr>
          <w:lang w:val="fr-FR"/>
        </w:rPr>
        <w:t xml:space="preserve">      &lt;xs:element name="uri-entry" type="xs:anyURI"/&gt;</w:t>
      </w:r>
    </w:p>
    <w:p w14:paraId="015F2C9D"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lastRenderedPageBreak/>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5D557D" w:rsidRDefault="00C367E9" w:rsidP="00C367E9">
      <w:pPr>
        <w:pStyle w:val="PL"/>
        <w:rPr>
          <w:lang w:val="fr-FR"/>
        </w:rPr>
      </w:pPr>
      <w:r w:rsidRPr="0073469F">
        <w:t xml:space="preserve">    </w:t>
      </w:r>
      <w:r w:rsidRPr="005D557D">
        <w:rPr>
          <w:lang w:val="fr-FR"/>
        </w:rPr>
        <w:t>&lt;/xs:sequence&gt;</w:t>
      </w:r>
    </w:p>
    <w:p w14:paraId="54E00FAD" w14:textId="77777777" w:rsidR="00C367E9" w:rsidRPr="005D557D" w:rsidRDefault="00C367E9" w:rsidP="00C367E9">
      <w:pPr>
        <w:pStyle w:val="PL"/>
        <w:rPr>
          <w:lang w:val="fr-FR"/>
        </w:rPr>
      </w:pPr>
      <w:r w:rsidRPr="005D557D">
        <w:rPr>
          <w:lang w:val="fr-FR"/>
        </w:rPr>
        <w:t xml:space="preserve">  &lt;/xs:complexType&gt;</w:t>
      </w:r>
    </w:p>
    <w:p w14:paraId="32C63C03" w14:textId="77777777" w:rsidR="00C367E9" w:rsidRPr="005D557D" w:rsidRDefault="00C367E9" w:rsidP="00C367E9">
      <w:pPr>
        <w:pStyle w:val="PL"/>
        <w:rPr>
          <w:lang w:val="fr-FR"/>
        </w:rPr>
      </w:pPr>
    </w:p>
    <w:p w14:paraId="79F90299" w14:textId="77777777" w:rsidR="00C367E9" w:rsidRPr="005D557D" w:rsidRDefault="00C367E9" w:rsidP="00C367E9">
      <w:pPr>
        <w:pStyle w:val="PL"/>
        <w:rPr>
          <w:lang w:val="fr-FR"/>
        </w:rPr>
      </w:pPr>
      <w:r w:rsidRPr="005D557D">
        <w:rPr>
          <w:lang w:val="fr-FR"/>
        </w:rPr>
        <w:t>&lt;/xs:schema&gt;</w:t>
      </w:r>
    </w:p>
    <w:p w14:paraId="60E59AAC" w14:textId="77777777" w:rsidR="00C367E9" w:rsidRPr="005D557D" w:rsidRDefault="00C367E9" w:rsidP="00C367E9">
      <w:pPr>
        <w:pStyle w:val="PL"/>
        <w:rPr>
          <w:lang w:val="fr-FR"/>
        </w:rPr>
      </w:pPr>
    </w:p>
    <w:p w14:paraId="636B9252" w14:textId="77777777" w:rsidR="00C367E9" w:rsidRPr="005D557D" w:rsidRDefault="00C367E9" w:rsidP="00C367E9">
      <w:pPr>
        <w:pStyle w:val="Heading4"/>
        <w:rPr>
          <w:lang w:val="fr-FR"/>
        </w:rPr>
      </w:pPr>
      <w:bookmarkStart w:id="2385" w:name="_CR9_4_2_4"/>
      <w:bookmarkStart w:id="2386" w:name="_Toc20212438"/>
      <w:bookmarkStart w:id="2387" w:name="_Toc27731793"/>
      <w:bookmarkStart w:id="2388" w:name="_Toc36127571"/>
      <w:bookmarkStart w:id="2389" w:name="_Toc45214677"/>
      <w:bookmarkStart w:id="2390" w:name="_Toc51937816"/>
      <w:bookmarkStart w:id="2391" w:name="_Toc51938125"/>
      <w:bookmarkStart w:id="2392" w:name="_Toc92291312"/>
      <w:bookmarkStart w:id="2393" w:name="_Toc218773443"/>
      <w:bookmarkEnd w:id="2385"/>
      <w:r w:rsidRPr="005D557D">
        <w:rPr>
          <w:lang w:val="fr-FR"/>
        </w:rPr>
        <w:t>9.4.2.4</w:t>
      </w:r>
      <w:r w:rsidRPr="005D557D">
        <w:rPr>
          <w:lang w:val="fr-FR"/>
        </w:rPr>
        <w:tab/>
        <w:t>Default Document Namespace</w:t>
      </w:r>
      <w:bookmarkEnd w:id="2386"/>
      <w:bookmarkEnd w:id="2387"/>
      <w:bookmarkEnd w:id="2388"/>
      <w:bookmarkEnd w:id="2389"/>
      <w:bookmarkEnd w:id="2390"/>
      <w:bookmarkEnd w:id="2391"/>
      <w:bookmarkEnd w:id="2392"/>
      <w:bookmarkEnd w:id="239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94" w:name="_CR9_4_2_5"/>
      <w:bookmarkStart w:id="2395" w:name="_Toc20212439"/>
      <w:bookmarkStart w:id="2396" w:name="_Toc27731794"/>
      <w:bookmarkStart w:id="2397" w:name="_Toc36127572"/>
      <w:bookmarkStart w:id="2398" w:name="_Toc45214678"/>
      <w:bookmarkStart w:id="2399" w:name="_Toc51937817"/>
      <w:bookmarkStart w:id="2400" w:name="_Toc51938126"/>
      <w:bookmarkStart w:id="2401" w:name="_Toc92291313"/>
      <w:bookmarkStart w:id="2402" w:name="_Toc218773444"/>
      <w:bookmarkEnd w:id="2394"/>
      <w:r>
        <w:t>9.4.2.5</w:t>
      </w:r>
      <w:r>
        <w:tab/>
        <w:t>MIME type</w:t>
      </w:r>
      <w:bookmarkEnd w:id="2395"/>
      <w:bookmarkEnd w:id="2396"/>
      <w:bookmarkEnd w:id="2397"/>
      <w:bookmarkEnd w:id="2398"/>
      <w:bookmarkEnd w:id="2399"/>
      <w:bookmarkEnd w:id="2400"/>
      <w:bookmarkEnd w:id="2401"/>
      <w:bookmarkEnd w:id="240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403" w:name="_CR9_4_2_6"/>
      <w:bookmarkStart w:id="2404" w:name="_Toc20212440"/>
      <w:bookmarkStart w:id="2405" w:name="_Toc27731795"/>
      <w:bookmarkStart w:id="2406" w:name="_Toc36127573"/>
      <w:bookmarkStart w:id="2407" w:name="_Toc45214679"/>
      <w:bookmarkStart w:id="2408" w:name="_Toc51937818"/>
      <w:bookmarkStart w:id="2409" w:name="_Toc51938127"/>
      <w:bookmarkStart w:id="2410" w:name="_Toc92291314"/>
      <w:bookmarkStart w:id="2411" w:name="_Toc218773445"/>
      <w:bookmarkEnd w:id="2403"/>
      <w:r>
        <w:t>9.4.2.6</w:t>
      </w:r>
      <w:r>
        <w:tab/>
        <w:t>Validation Constraints</w:t>
      </w:r>
      <w:bookmarkEnd w:id="2404"/>
      <w:bookmarkEnd w:id="2405"/>
      <w:bookmarkEnd w:id="2406"/>
      <w:bookmarkEnd w:id="2407"/>
      <w:bookmarkEnd w:id="2408"/>
      <w:bookmarkEnd w:id="2409"/>
      <w:bookmarkEnd w:id="2410"/>
      <w:bookmarkEnd w:id="241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412" w:name="_CR9_4_2_7"/>
      <w:bookmarkStart w:id="2413" w:name="_Toc20212441"/>
      <w:bookmarkStart w:id="2414" w:name="_Toc27731796"/>
      <w:bookmarkStart w:id="2415" w:name="_Toc36127574"/>
      <w:bookmarkStart w:id="2416" w:name="_Toc45214680"/>
      <w:bookmarkStart w:id="2417" w:name="_Toc51937819"/>
      <w:bookmarkStart w:id="2418" w:name="_Toc51938128"/>
      <w:bookmarkStart w:id="2419" w:name="_Toc92291315"/>
      <w:bookmarkStart w:id="2420" w:name="_Toc218773446"/>
      <w:bookmarkEnd w:id="2412"/>
      <w:r>
        <w:t>9.4.2.7</w:t>
      </w:r>
      <w:r w:rsidRPr="00345011">
        <w:tab/>
        <w:t>Data Semantics</w:t>
      </w:r>
      <w:bookmarkEnd w:id="2413"/>
      <w:bookmarkEnd w:id="2414"/>
      <w:bookmarkEnd w:id="2415"/>
      <w:bookmarkEnd w:id="2416"/>
      <w:bookmarkEnd w:id="2417"/>
      <w:bookmarkEnd w:id="2418"/>
      <w:bookmarkEnd w:id="2419"/>
      <w:bookmarkEnd w:id="242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lastRenderedPageBreak/>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lastRenderedPageBreak/>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421" w:name="_CR9_4_2_8"/>
      <w:bookmarkStart w:id="2422" w:name="_Toc20212442"/>
      <w:bookmarkStart w:id="2423" w:name="_Toc27731797"/>
      <w:bookmarkStart w:id="2424" w:name="_Toc36127575"/>
      <w:bookmarkStart w:id="2425" w:name="_Toc45214681"/>
      <w:bookmarkStart w:id="2426" w:name="_Toc51937820"/>
      <w:bookmarkStart w:id="2427" w:name="_Toc51938129"/>
      <w:bookmarkStart w:id="2428" w:name="_Toc92291316"/>
      <w:bookmarkStart w:id="2429" w:name="_Toc218773447"/>
      <w:bookmarkEnd w:id="2421"/>
      <w:r>
        <w:t>9.4.2.8</w:t>
      </w:r>
      <w:r>
        <w:tab/>
        <w:t>Naming Conventions</w:t>
      </w:r>
      <w:bookmarkEnd w:id="2422"/>
      <w:bookmarkEnd w:id="2423"/>
      <w:bookmarkEnd w:id="2424"/>
      <w:bookmarkEnd w:id="2425"/>
      <w:bookmarkEnd w:id="2426"/>
      <w:bookmarkEnd w:id="2427"/>
      <w:bookmarkEnd w:id="2428"/>
      <w:bookmarkEnd w:id="242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430" w:name="_CR9_4_2_9"/>
      <w:bookmarkStart w:id="2431" w:name="_Toc20212443"/>
      <w:bookmarkStart w:id="2432" w:name="_Toc27731798"/>
      <w:bookmarkStart w:id="2433" w:name="_Toc36127576"/>
      <w:bookmarkStart w:id="2434" w:name="_Toc45214682"/>
      <w:bookmarkStart w:id="2435" w:name="_Toc51937821"/>
      <w:bookmarkStart w:id="2436" w:name="_Toc51938130"/>
      <w:bookmarkStart w:id="2437" w:name="_Toc92291317"/>
      <w:bookmarkStart w:id="2438" w:name="_Toc218773448"/>
      <w:bookmarkEnd w:id="2430"/>
      <w:r>
        <w:t>9.4.2.9</w:t>
      </w:r>
      <w:r>
        <w:tab/>
        <w:t>Global documents</w:t>
      </w:r>
      <w:bookmarkEnd w:id="2431"/>
      <w:bookmarkEnd w:id="2432"/>
      <w:bookmarkEnd w:id="2433"/>
      <w:bookmarkEnd w:id="2434"/>
      <w:bookmarkEnd w:id="2435"/>
      <w:bookmarkEnd w:id="2436"/>
      <w:bookmarkEnd w:id="2437"/>
      <w:bookmarkEnd w:id="243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439" w:name="_CR9_4_2_10"/>
      <w:bookmarkStart w:id="2440" w:name="_Toc20212444"/>
      <w:bookmarkStart w:id="2441" w:name="_Toc27731799"/>
      <w:bookmarkStart w:id="2442" w:name="_Toc36127577"/>
      <w:bookmarkStart w:id="2443" w:name="_Toc45214683"/>
      <w:bookmarkStart w:id="2444" w:name="_Toc51937822"/>
      <w:bookmarkStart w:id="2445" w:name="_Toc51938131"/>
      <w:bookmarkStart w:id="2446" w:name="_Toc92291318"/>
      <w:bookmarkStart w:id="2447" w:name="_Toc218773449"/>
      <w:bookmarkEnd w:id="2439"/>
      <w:r>
        <w:t>9.4.2.10</w:t>
      </w:r>
      <w:r>
        <w:tab/>
        <w:t>Resource interdependencies</w:t>
      </w:r>
      <w:bookmarkEnd w:id="2440"/>
      <w:bookmarkEnd w:id="2441"/>
      <w:bookmarkEnd w:id="2442"/>
      <w:bookmarkEnd w:id="2443"/>
      <w:bookmarkEnd w:id="2444"/>
      <w:bookmarkEnd w:id="2445"/>
      <w:bookmarkEnd w:id="2446"/>
      <w:bookmarkEnd w:id="244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48" w:name="_CR9_4_2_11"/>
      <w:bookmarkStart w:id="2449" w:name="_Toc20212445"/>
      <w:bookmarkStart w:id="2450" w:name="_Toc27731800"/>
      <w:bookmarkStart w:id="2451" w:name="_Toc36127578"/>
      <w:bookmarkStart w:id="2452" w:name="_Toc45214684"/>
      <w:bookmarkStart w:id="2453" w:name="_Toc51937823"/>
      <w:bookmarkStart w:id="2454" w:name="_Toc51938132"/>
      <w:bookmarkStart w:id="2455" w:name="_Toc92291319"/>
      <w:bookmarkStart w:id="2456" w:name="_Toc218773450"/>
      <w:bookmarkEnd w:id="2448"/>
      <w:r>
        <w:t>9.4.2.11</w:t>
      </w:r>
      <w:r>
        <w:tab/>
        <w:t>Authorization Policies</w:t>
      </w:r>
      <w:bookmarkEnd w:id="2449"/>
      <w:bookmarkEnd w:id="2450"/>
      <w:bookmarkEnd w:id="2451"/>
      <w:bookmarkEnd w:id="2452"/>
      <w:bookmarkEnd w:id="2453"/>
      <w:bookmarkEnd w:id="2454"/>
      <w:bookmarkEnd w:id="2455"/>
      <w:bookmarkEnd w:id="245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57" w:name="_CR9_4_2_12"/>
      <w:bookmarkStart w:id="2458" w:name="_Toc20212446"/>
      <w:bookmarkStart w:id="2459" w:name="_Toc27731801"/>
      <w:bookmarkStart w:id="2460" w:name="_Toc36127579"/>
      <w:bookmarkStart w:id="2461" w:name="_Toc45214685"/>
      <w:bookmarkStart w:id="2462" w:name="_Toc51937824"/>
      <w:bookmarkStart w:id="2463" w:name="_Toc51938133"/>
      <w:bookmarkStart w:id="2464" w:name="_Toc92291320"/>
      <w:bookmarkStart w:id="2465" w:name="_Toc218773451"/>
      <w:bookmarkEnd w:id="2457"/>
      <w:r>
        <w:t>9.4.2.12</w:t>
      </w:r>
      <w:r>
        <w:tab/>
        <w:t>Subscription to Changes</w:t>
      </w:r>
      <w:bookmarkEnd w:id="2458"/>
      <w:bookmarkEnd w:id="2459"/>
      <w:bookmarkEnd w:id="2460"/>
      <w:bookmarkEnd w:id="2461"/>
      <w:bookmarkEnd w:id="2462"/>
      <w:bookmarkEnd w:id="2463"/>
      <w:bookmarkEnd w:id="2464"/>
      <w:bookmarkEnd w:id="246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66" w:name="_CR10"/>
      <w:bookmarkStart w:id="2467" w:name="_Toc20212447"/>
      <w:bookmarkStart w:id="2468" w:name="_Toc27731802"/>
      <w:bookmarkStart w:id="2469" w:name="_Toc36127580"/>
      <w:bookmarkStart w:id="2470" w:name="_Toc45214686"/>
      <w:bookmarkStart w:id="2471" w:name="_Toc51937825"/>
      <w:bookmarkStart w:id="2472" w:name="_Toc51938134"/>
      <w:bookmarkStart w:id="2473" w:name="_Toc92291321"/>
      <w:bookmarkStart w:id="2474" w:name="_Toc218773452"/>
      <w:bookmarkEnd w:id="2466"/>
      <w:r w:rsidRPr="00073326">
        <w:rPr>
          <w:lang w:val="en-US"/>
        </w:rPr>
        <w:t>10</w:t>
      </w:r>
      <w:r w:rsidRPr="00073326">
        <w:rPr>
          <w:lang w:val="en-US"/>
        </w:rPr>
        <w:tab/>
        <w:t>MCData configuration management documents</w:t>
      </w:r>
      <w:bookmarkEnd w:id="2467"/>
      <w:bookmarkEnd w:id="2468"/>
      <w:bookmarkEnd w:id="2469"/>
      <w:bookmarkEnd w:id="2470"/>
      <w:bookmarkEnd w:id="2471"/>
      <w:bookmarkEnd w:id="2472"/>
      <w:bookmarkEnd w:id="2473"/>
      <w:bookmarkEnd w:id="2474"/>
    </w:p>
    <w:p w14:paraId="7C0C1781" w14:textId="77777777" w:rsidR="00C367E9" w:rsidRPr="00986001" w:rsidRDefault="00C367E9" w:rsidP="00C367E9">
      <w:pPr>
        <w:pStyle w:val="Heading2"/>
      </w:pPr>
      <w:bookmarkStart w:id="2475" w:name="_CR10_1"/>
      <w:bookmarkStart w:id="2476" w:name="_Toc20212448"/>
      <w:bookmarkStart w:id="2477" w:name="_Toc27731803"/>
      <w:bookmarkStart w:id="2478" w:name="_Toc36127581"/>
      <w:bookmarkStart w:id="2479" w:name="_Toc45214687"/>
      <w:bookmarkStart w:id="2480" w:name="_Toc51937826"/>
      <w:bookmarkStart w:id="2481" w:name="_Toc51938135"/>
      <w:bookmarkStart w:id="2482" w:name="_Toc92291322"/>
      <w:bookmarkStart w:id="2483" w:name="_Toc218773453"/>
      <w:bookmarkEnd w:id="2475"/>
      <w:r>
        <w:t>10</w:t>
      </w:r>
      <w:r w:rsidRPr="00986001">
        <w:t>.1</w:t>
      </w:r>
      <w:r w:rsidRPr="00986001">
        <w:tab/>
        <w:t>Introduction</w:t>
      </w:r>
      <w:bookmarkEnd w:id="2476"/>
      <w:bookmarkEnd w:id="2477"/>
      <w:bookmarkEnd w:id="2478"/>
      <w:bookmarkEnd w:id="2479"/>
      <w:bookmarkEnd w:id="2480"/>
      <w:bookmarkEnd w:id="2481"/>
      <w:bookmarkEnd w:id="2482"/>
      <w:bookmarkEnd w:id="248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84" w:name="_CR10_2"/>
      <w:bookmarkStart w:id="2485" w:name="_Toc20212449"/>
      <w:bookmarkStart w:id="2486" w:name="_Toc27731804"/>
      <w:bookmarkStart w:id="2487" w:name="_Toc36127582"/>
      <w:bookmarkStart w:id="2488" w:name="_Toc45214688"/>
      <w:bookmarkStart w:id="2489" w:name="_Toc51937827"/>
      <w:bookmarkStart w:id="2490" w:name="_Toc51938136"/>
      <w:bookmarkStart w:id="2491" w:name="_Toc92291323"/>
      <w:bookmarkStart w:id="2492" w:name="_Toc218773454"/>
      <w:bookmarkEnd w:id="248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85"/>
      <w:bookmarkEnd w:id="2486"/>
      <w:bookmarkEnd w:id="2487"/>
      <w:bookmarkEnd w:id="2488"/>
      <w:bookmarkEnd w:id="2489"/>
      <w:bookmarkEnd w:id="2490"/>
      <w:bookmarkEnd w:id="2491"/>
      <w:bookmarkEnd w:id="2492"/>
    </w:p>
    <w:p w14:paraId="3978A0CD" w14:textId="77777777" w:rsidR="00C367E9" w:rsidRPr="00986001" w:rsidRDefault="00C367E9" w:rsidP="00C367E9">
      <w:pPr>
        <w:pStyle w:val="Heading3"/>
      </w:pPr>
      <w:bookmarkStart w:id="2493" w:name="_CR10_2_1"/>
      <w:bookmarkStart w:id="2494" w:name="_Toc20212450"/>
      <w:bookmarkStart w:id="2495" w:name="_Toc27731805"/>
      <w:bookmarkStart w:id="2496" w:name="_Toc36127583"/>
      <w:bookmarkStart w:id="2497" w:name="_Toc45214689"/>
      <w:bookmarkStart w:id="2498" w:name="_Toc51937828"/>
      <w:bookmarkStart w:id="2499" w:name="_Toc51938137"/>
      <w:bookmarkStart w:id="2500" w:name="_Toc92291324"/>
      <w:bookmarkStart w:id="2501" w:name="_Toc218773455"/>
      <w:bookmarkEnd w:id="2493"/>
      <w:r>
        <w:t>10.2.1</w:t>
      </w:r>
      <w:r>
        <w:tab/>
        <w:t>General</w:t>
      </w:r>
      <w:bookmarkEnd w:id="2494"/>
      <w:bookmarkEnd w:id="2495"/>
      <w:bookmarkEnd w:id="2496"/>
      <w:bookmarkEnd w:id="2497"/>
      <w:bookmarkEnd w:id="2498"/>
      <w:bookmarkEnd w:id="2499"/>
      <w:bookmarkEnd w:id="2500"/>
      <w:bookmarkEnd w:id="250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502" w:name="_CR10_2_1A"/>
      <w:bookmarkStart w:id="2503" w:name="_Toc20212451"/>
      <w:bookmarkStart w:id="2504" w:name="_Toc27731806"/>
      <w:bookmarkStart w:id="2505" w:name="_Toc36127584"/>
      <w:bookmarkStart w:id="2506" w:name="_Toc45214690"/>
      <w:bookmarkStart w:id="2507" w:name="_Toc51937829"/>
      <w:bookmarkStart w:id="2508" w:name="_Toc51938138"/>
      <w:bookmarkStart w:id="2509" w:name="_Toc92291325"/>
      <w:bookmarkStart w:id="2510" w:name="MCCQCTEMPBM_00000051"/>
      <w:bookmarkStart w:id="2511" w:name="_Toc218773456"/>
      <w:bookmarkEnd w:id="2502"/>
      <w:r>
        <w:t>10.2.1A</w:t>
      </w:r>
      <w:r>
        <w:tab/>
        <w:t>MCData client access to MCData UE configuration documents</w:t>
      </w:r>
      <w:bookmarkEnd w:id="2503"/>
      <w:bookmarkEnd w:id="2504"/>
      <w:bookmarkEnd w:id="2505"/>
      <w:bookmarkEnd w:id="2506"/>
      <w:bookmarkEnd w:id="2507"/>
      <w:bookmarkEnd w:id="2508"/>
      <w:bookmarkEnd w:id="2509"/>
      <w:bookmarkEnd w:id="2511"/>
    </w:p>
    <w:bookmarkEnd w:id="2510"/>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512" w:name="_CR10_2_2"/>
      <w:bookmarkStart w:id="2513" w:name="_Toc20212452"/>
      <w:bookmarkStart w:id="2514" w:name="_Toc27731807"/>
      <w:bookmarkStart w:id="2515" w:name="_Toc36127585"/>
      <w:bookmarkStart w:id="2516" w:name="_Toc45214691"/>
      <w:bookmarkStart w:id="2517" w:name="_Toc51937830"/>
      <w:bookmarkStart w:id="2518" w:name="_Toc51938139"/>
      <w:bookmarkStart w:id="2519" w:name="_Toc92291326"/>
      <w:bookmarkStart w:id="2520" w:name="_Toc218773457"/>
      <w:bookmarkEnd w:id="2512"/>
      <w:r>
        <w:t>10.2.2</w:t>
      </w:r>
      <w:r>
        <w:tab/>
        <w:t>C</w:t>
      </w:r>
      <w:r w:rsidRPr="00986001">
        <w:t>oding</w:t>
      </w:r>
      <w:bookmarkEnd w:id="2513"/>
      <w:bookmarkEnd w:id="2514"/>
      <w:bookmarkEnd w:id="2515"/>
      <w:bookmarkEnd w:id="2516"/>
      <w:bookmarkEnd w:id="2517"/>
      <w:bookmarkEnd w:id="2518"/>
      <w:bookmarkEnd w:id="2519"/>
      <w:bookmarkEnd w:id="2520"/>
    </w:p>
    <w:p w14:paraId="4F8DE04A" w14:textId="77777777" w:rsidR="00C367E9" w:rsidRPr="0019247C" w:rsidRDefault="00C367E9" w:rsidP="00C367E9">
      <w:pPr>
        <w:pStyle w:val="Heading4"/>
      </w:pPr>
      <w:bookmarkStart w:id="2521" w:name="_CR10_2_2_1"/>
      <w:bookmarkStart w:id="2522" w:name="_Toc20212453"/>
      <w:bookmarkStart w:id="2523" w:name="_Toc27731808"/>
      <w:bookmarkStart w:id="2524" w:name="_Toc36127586"/>
      <w:bookmarkStart w:id="2525" w:name="_Toc45214692"/>
      <w:bookmarkStart w:id="2526" w:name="_Toc51937831"/>
      <w:bookmarkStart w:id="2527" w:name="_Toc51938140"/>
      <w:bookmarkStart w:id="2528" w:name="_Toc92291327"/>
      <w:bookmarkStart w:id="2529" w:name="_Toc218773458"/>
      <w:bookmarkEnd w:id="2521"/>
      <w:r>
        <w:t>10.2.2.1</w:t>
      </w:r>
      <w:r>
        <w:tab/>
        <w:t>Structure</w:t>
      </w:r>
      <w:bookmarkEnd w:id="2522"/>
      <w:bookmarkEnd w:id="2523"/>
      <w:bookmarkEnd w:id="2524"/>
      <w:bookmarkEnd w:id="2525"/>
      <w:bookmarkEnd w:id="2526"/>
      <w:bookmarkEnd w:id="2527"/>
      <w:bookmarkEnd w:id="2528"/>
      <w:bookmarkEnd w:id="2529"/>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530" w:name="_CR10_2_2_2"/>
      <w:bookmarkStart w:id="2531" w:name="_Toc20212454"/>
      <w:bookmarkStart w:id="2532" w:name="_Toc27731809"/>
      <w:bookmarkStart w:id="2533" w:name="_Toc36127587"/>
      <w:bookmarkStart w:id="2534" w:name="_Toc45214693"/>
      <w:bookmarkStart w:id="2535" w:name="_Toc51937832"/>
      <w:bookmarkStart w:id="2536" w:name="_Toc51938141"/>
      <w:bookmarkStart w:id="2537" w:name="_Toc92291328"/>
      <w:bookmarkStart w:id="2538" w:name="_Toc218773459"/>
      <w:bookmarkEnd w:id="2530"/>
      <w:r>
        <w:t>10</w:t>
      </w:r>
      <w:r w:rsidRPr="000B2651">
        <w:t>.</w:t>
      </w:r>
      <w:r>
        <w:t>2</w:t>
      </w:r>
      <w:r w:rsidRPr="000B2651">
        <w:t>.2.2</w:t>
      </w:r>
      <w:r w:rsidRPr="000B2651">
        <w:tab/>
        <w:t>Application Unique ID</w:t>
      </w:r>
      <w:bookmarkEnd w:id="2531"/>
      <w:bookmarkEnd w:id="2532"/>
      <w:bookmarkEnd w:id="2533"/>
      <w:bookmarkEnd w:id="2534"/>
      <w:bookmarkEnd w:id="2535"/>
      <w:bookmarkEnd w:id="2536"/>
      <w:bookmarkEnd w:id="2537"/>
      <w:bookmarkEnd w:id="2538"/>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539" w:name="_CR10_2_2_3"/>
      <w:bookmarkStart w:id="2540" w:name="_Toc20212455"/>
      <w:bookmarkStart w:id="2541" w:name="_Toc27731810"/>
      <w:bookmarkStart w:id="2542" w:name="_Toc36127588"/>
      <w:bookmarkStart w:id="2543" w:name="_Toc45214694"/>
      <w:bookmarkStart w:id="2544" w:name="_Toc51937833"/>
      <w:bookmarkStart w:id="2545" w:name="_Toc51938142"/>
      <w:bookmarkStart w:id="2546" w:name="_Toc92291329"/>
      <w:bookmarkStart w:id="2547" w:name="_Toc218773460"/>
      <w:bookmarkEnd w:id="2539"/>
      <w:r>
        <w:t>10</w:t>
      </w:r>
      <w:r w:rsidRPr="00F70427">
        <w:t>.</w:t>
      </w:r>
      <w:r>
        <w:t>2</w:t>
      </w:r>
      <w:r w:rsidRPr="00F70427">
        <w:t>.2.3</w:t>
      </w:r>
      <w:r w:rsidRPr="00F70427">
        <w:tab/>
        <w:t>XML Schema</w:t>
      </w:r>
      <w:bookmarkEnd w:id="2540"/>
      <w:bookmarkEnd w:id="2541"/>
      <w:bookmarkEnd w:id="2542"/>
      <w:bookmarkEnd w:id="2543"/>
      <w:bookmarkEnd w:id="2544"/>
      <w:bookmarkEnd w:id="2545"/>
      <w:bookmarkEnd w:id="2546"/>
      <w:bookmarkEnd w:id="254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lastRenderedPageBreak/>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lastRenderedPageBreak/>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548" w:name="_CR10_2_2_4"/>
      <w:bookmarkStart w:id="2549" w:name="_Toc20212456"/>
      <w:bookmarkStart w:id="2550" w:name="_Toc27731811"/>
      <w:bookmarkStart w:id="2551" w:name="_Toc36127589"/>
      <w:bookmarkStart w:id="2552" w:name="_Toc45214695"/>
      <w:bookmarkStart w:id="2553" w:name="_Toc51937834"/>
      <w:bookmarkStart w:id="2554" w:name="_Toc51938143"/>
      <w:bookmarkStart w:id="2555" w:name="_Toc92291330"/>
      <w:bookmarkStart w:id="2556" w:name="_Toc218773461"/>
      <w:bookmarkEnd w:id="2548"/>
      <w:r w:rsidRPr="005D557D">
        <w:rPr>
          <w:lang w:val="fr-FR"/>
        </w:rPr>
        <w:t>10.2.2.4</w:t>
      </w:r>
      <w:r w:rsidRPr="005D557D">
        <w:rPr>
          <w:lang w:val="fr-FR"/>
        </w:rPr>
        <w:tab/>
        <w:t>Default Document Namespace</w:t>
      </w:r>
      <w:bookmarkEnd w:id="2549"/>
      <w:bookmarkEnd w:id="2550"/>
      <w:bookmarkEnd w:id="2551"/>
      <w:bookmarkEnd w:id="2552"/>
      <w:bookmarkEnd w:id="2553"/>
      <w:bookmarkEnd w:id="2554"/>
      <w:bookmarkEnd w:id="2555"/>
      <w:bookmarkEnd w:id="2556"/>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57" w:name="_CR10_2_2_5"/>
      <w:bookmarkStart w:id="2558" w:name="_Toc20212457"/>
      <w:bookmarkStart w:id="2559" w:name="_Toc27731812"/>
      <w:bookmarkStart w:id="2560" w:name="_Toc36127590"/>
      <w:bookmarkStart w:id="2561" w:name="_Toc45214696"/>
      <w:bookmarkStart w:id="2562" w:name="_Toc51937835"/>
      <w:bookmarkStart w:id="2563" w:name="_Toc51938144"/>
      <w:bookmarkStart w:id="2564" w:name="_Toc92291331"/>
      <w:bookmarkStart w:id="2565" w:name="_Toc218773462"/>
      <w:bookmarkEnd w:id="2557"/>
      <w:r>
        <w:t>10</w:t>
      </w:r>
      <w:r w:rsidRPr="000B2651">
        <w:t>.</w:t>
      </w:r>
      <w:r>
        <w:t>2</w:t>
      </w:r>
      <w:r w:rsidRPr="000B2651">
        <w:t>.2.5</w:t>
      </w:r>
      <w:r w:rsidRPr="000B2651">
        <w:tab/>
        <w:t>MIME type</w:t>
      </w:r>
      <w:bookmarkEnd w:id="2558"/>
      <w:bookmarkEnd w:id="2559"/>
      <w:bookmarkEnd w:id="2560"/>
      <w:bookmarkEnd w:id="2561"/>
      <w:bookmarkEnd w:id="2562"/>
      <w:bookmarkEnd w:id="2563"/>
      <w:bookmarkEnd w:id="2564"/>
      <w:bookmarkEnd w:id="256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66" w:name="_CR10_2_2_6"/>
      <w:bookmarkStart w:id="2567" w:name="_Toc20212458"/>
      <w:bookmarkStart w:id="2568" w:name="_Toc27731813"/>
      <w:bookmarkStart w:id="2569" w:name="_Toc36127591"/>
      <w:bookmarkStart w:id="2570" w:name="_Toc45214697"/>
      <w:bookmarkStart w:id="2571" w:name="_Toc51937836"/>
      <w:bookmarkStart w:id="2572" w:name="_Toc51938145"/>
      <w:bookmarkStart w:id="2573" w:name="_Toc92291332"/>
      <w:bookmarkStart w:id="2574" w:name="_Toc218773463"/>
      <w:bookmarkEnd w:id="2566"/>
      <w:r>
        <w:t>10</w:t>
      </w:r>
      <w:r w:rsidRPr="000B2651">
        <w:t>.</w:t>
      </w:r>
      <w:r>
        <w:t>2</w:t>
      </w:r>
      <w:r w:rsidRPr="000B2651">
        <w:t>.2.6</w:t>
      </w:r>
      <w:r w:rsidRPr="000B2651">
        <w:tab/>
        <w:t>Validation Constraints</w:t>
      </w:r>
      <w:bookmarkEnd w:id="2567"/>
      <w:bookmarkEnd w:id="2568"/>
      <w:bookmarkEnd w:id="2569"/>
      <w:bookmarkEnd w:id="2570"/>
      <w:bookmarkEnd w:id="2571"/>
      <w:bookmarkEnd w:id="2572"/>
      <w:bookmarkEnd w:id="2573"/>
      <w:bookmarkEnd w:id="257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75" w:name="_CR10_2_2_7"/>
      <w:bookmarkStart w:id="2576" w:name="_Toc20212459"/>
      <w:bookmarkStart w:id="2577" w:name="_Toc27731814"/>
      <w:bookmarkStart w:id="2578" w:name="_Toc36127592"/>
      <w:bookmarkStart w:id="2579" w:name="_Toc45214698"/>
      <w:bookmarkStart w:id="2580" w:name="_Toc51937837"/>
      <w:bookmarkStart w:id="2581" w:name="_Toc51938146"/>
      <w:bookmarkStart w:id="2582" w:name="_Toc92291333"/>
      <w:bookmarkStart w:id="2583" w:name="_Toc218773464"/>
      <w:bookmarkEnd w:id="2575"/>
      <w:r w:rsidRPr="005B303F">
        <w:t>10.2.2.7</w:t>
      </w:r>
      <w:r w:rsidRPr="005B303F">
        <w:tab/>
        <w:t>Data Semantics</w:t>
      </w:r>
      <w:bookmarkEnd w:id="2576"/>
      <w:bookmarkEnd w:id="2577"/>
      <w:bookmarkEnd w:id="2578"/>
      <w:bookmarkEnd w:id="2579"/>
      <w:bookmarkEnd w:id="2580"/>
      <w:bookmarkEnd w:id="2581"/>
      <w:bookmarkEnd w:id="2582"/>
      <w:bookmarkEnd w:id="258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84" w:name="_CR10_2_2_8"/>
      <w:bookmarkStart w:id="2585" w:name="_Toc20212460"/>
      <w:bookmarkStart w:id="2586" w:name="_Toc27731815"/>
      <w:bookmarkStart w:id="2587" w:name="_Toc36127593"/>
      <w:bookmarkStart w:id="2588" w:name="_Toc45214699"/>
      <w:bookmarkStart w:id="2589" w:name="_Toc51937838"/>
      <w:bookmarkStart w:id="2590" w:name="_Toc51938147"/>
      <w:bookmarkStart w:id="2591" w:name="_Toc92291334"/>
      <w:bookmarkStart w:id="2592" w:name="_Toc218773465"/>
      <w:bookmarkEnd w:id="2584"/>
      <w:r>
        <w:lastRenderedPageBreak/>
        <w:t>10</w:t>
      </w:r>
      <w:r w:rsidRPr="00794952">
        <w:t>.</w:t>
      </w:r>
      <w:r>
        <w:t>2</w:t>
      </w:r>
      <w:r w:rsidRPr="00794952">
        <w:t>.2.8</w:t>
      </w:r>
      <w:r w:rsidRPr="00794952">
        <w:tab/>
        <w:t>Naming Conventions</w:t>
      </w:r>
      <w:bookmarkEnd w:id="2585"/>
      <w:bookmarkEnd w:id="2586"/>
      <w:bookmarkEnd w:id="2587"/>
      <w:bookmarkEnd w:id="2588"/>
      <w:bookmarkEnd w:id="2589"/>
      <w:bookmarkEnd w:id="2590"/>
      <w:bookmarkEnd w:id="2591"/>
      <w:bookmarkEnd w:id="2592"/>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93" w:name="_CR10_2_2_9"/>
      <w:bookmarkStart w:id="2594" w:name="_Toc20212461"/>
      <w:bookmarkStart w:id="2595" w:name="_Toc27731816"/>
      <w:bookmarkStart w:id="2596" w:name="_Toc36127594"/>
      <w:bookmarkStart w:id="2597" w:name="_Toc45214700"/>
      <w:bookmarkStart w:id="2598" w:name="_Toc51937839"/>
      <w:bookmarkStart w:id="2599" w:name="_Toc51938148"/>
      <w:bookmarkStart w:id="2600" w:name="_Toc92291335"/>
      <w:bookmarkStart w:id="2601" w:name="_Toc218773466"/>
      <w:bookmarkEnd w:id="2593"/>
      <w:r>
        <w:t>10</w:t>
      </w:r>
      <w:r w:rsidRPr="00794952">
        <w:t>.</w:t>
      </w:r>
      <w:r>
        <w:t>2</w:t>
      </w:r>
      <w:r w:rsidRPr="00794952">
        <w:t>.2.9</w:t>
      </w:r>
      <w:r w:rsidRPr="00794952">
        <w:tab/>
        <w:t>Global documents</w:t>
      </w:r>
      <w:bookmarkEnd w:id="2594"/>
      <w:bookmarkEnd w:id="2595"/>
      <w:bookmarkEnd w:id="2596"/>
      <w:bookmarkEnd w:id="2597"/>
      <w:bookmarkEnd w:id="2598"/>
      <w:bookmarkEnd w:id="2599"/>
      <w:bookmarkEnd w:id="2600"/>
      <w:bookmarkEnd w:id="2601"/>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602" w:name="_CR10_2_2_10"/>
      <w:bookmarkStart w:id="2603" w:name="_Toc20212462"/>
      <w:bookmarkStart w:id="2604" w:name="_Toc27731817"/>
      <w:bookmarkStart w:id="2605" w:name="_Toc36127595"/>
      <w:bookmarkStart w:id="2606" w:name="_Toc45214701"/>
      <w:bookmarkStart w:id="2607" w:name="_Toc51937840"/>
      <w:bookmarkStart w:id="2608" w:name="_Toc51938149"/>
      <w:bookmarkStart w:id="2609" w:name="_Toc92291336"/>
      <w:bookmarkStart w:id="2610" w:name="_Toc218773467"/>
      <w:bookmarkEnd w:id="2602"/>
      <w:r>
        <w:t>10</w:t>
      </w:r>
      <w:r w:rsidRPr="00794952">
        <w:t>.</w:t>
      </w:r>
      <w:r>
        <w:t>2</w:t>
      </w:r>
      <w:r w:rsidRPr="00794952">
        <w:t>.2.10</w:t>
      </w:r>
      <w:r w:rsidRPr="00794952">
        <w:tab/>
        <w:t>Resource interdependencies</w:t>
      </w:r>
      <w:bookmarkEnd w:id="2603"/>
      <w:bookmarkEnd w:id="2604"/>
      <w:bookmarkEnd w:id="2605"/>
      <w:bookmarkEnd w:id="2606"/>
      <w:bookmarkEnd w:id="2607"/>
      <w:bookmarkEnd w:id="2608"/>
      <w:bookmarkEnd w:id="2609"/>
      <w:bookmarkEnd w:id="261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611" w:name="_CR10_2_2_11"/>
      <w:bookmarkStart w:id="2612" w:name="_Toc20212463"/>
      <w:bookmarkStart w:id="2613" w:name="_Toc27731818"/>
      <w:bookmarkStart w:id="2614" w:name="_Toc36127596"/>
      <w:bookmarkStart w:id="2615" w:name="_Toc45214702"/>
      <w:bookmarkStart w:id="2616" w:name="_Toc51937841"/>
      <w:bookmarkStart w:id="2617" w:name="_Toc51938150"/>
      <w:bookmarkStart w:id="2618" w:name="_Toc92291337"/>
      <w:bookmarkStart w:id="2619" w:name="_Toc218773468"/>
      <w:bookmarkEnd w:id="2611"/>
      <w:r>
        <w:t>10</w:t>
      </w:r>
      <w:r w:rsidRPr="00794952">
        <w:t>.</w:t>
      </w:r>
      <w:r>
        <w:t>2</w:t>
      </w:r>
      <w:r w:rsidRPr="00794952">
        <w:t>.2.11</w:t>
      </w:r>
      <w:r w:rsidRPr="00794952">
        <w:tab/>
        <w:t>Authorization Policies</w:t>
      </w:r>
      <w:bookmarkEnd w:id="2612"/>
      <w:bookmarkEnd w:id="2613"/>
      <w:bookmarkEnd w:id="2614"/>
      <w:bookmarkEnd w:id="2615"/>
      <w:bookmarkEnd w:id="2616"/>
      <w:bookmarkEnd w:id="2617"/>
      <w:bookmarkEnd w:id="2618"/>
      <w:bookmarkEnd w:id="2619"/>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620" w:name="_CR10_2_2_12"/>
      <w:bookmarkStart w:id="2621" w:name="_Toc20212464"/>
      <w:bookmarkStart w:id="2622" w:name="_Toc27731819"/>
      <w:bookmarkStart w:id="2623" w:name="_Toc36127597"/>
      <w:bookmarkStart w:id="2624" w:name="_Toc45214703"/>
      <w:bookmarkStart w:id="2625" w:name="_Toc51937842"/>
      <w:bookmarkStart w:id="2626" w:name="_Toc51938151"/>
      <w:bookmarkStart w:id="2627" w:name="_Toc92291338"/>
      <w:bookmarkStart w:id="2628" w:name="_Toc218773469"/>
      <w:bookmarkEnd w:id="2620"/>
      <w:r>
        <w:t>10</w:t>
      </w:r>
      <w:r w:rsidRPr="00794952">
        <w:t>.</w:t>
      </w:r>
      <w:r>
        <w:t>2</w:t>
      </w:r>
      <w:r w:rsidRPr="00794952">
        <w:t>.2.12</w:t>
      </w:r>
      <w:r w:rsidRPr="00794952">
        <w:tab/>
        <w:t>Subscription to Changes</w:t>
      </w:r>
      <w:bookmarkEnd w:id="2621"/>
      <w:bookmarkEnd w:id="2622"/>
      <w:bookmarkEnd w:id="2623"/>
      <w:bookmarkEnd w:id="2624"/>
      <w:bookmarkEnd w:id="2625"/>
      <w:bookmarkEnd w:id="2626"/>
      <w:bookmarkEnd w:id="2627"/>
      <w:bookmarkEnd w:id="2628"/>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629" w:name="_CR10_3"/>
      <w:bookmarkStart w:id="2630" w:name="_Toc20212465"/>
      <w:bookmarkStart w:id="2631" w:name="_Toc27731820"/>
      <w:bookmarkStart w:id="2632" w:name="_Toc36127598"/>
      <w:bookmarkStart w:id="2633" w:name="_Toc45214704"/>
      <w:bookmarkStart w:id="2634" w:name="_Toc51937843"/>
      <w:bookmarkStart w:id="2635" w:name="_Toc51938152"/>
      <w:bookmarkStart w:id="2636" w:name="_Toc92291339"/>
      <w:bookmarkStart w:id="2637" w:name="_Toc218773470"/>
      <w:bookmarkEnd w:id="2629"/>
      <w:r w:rsidRPr="00073326">
        <w:t>10.3</w:t>
      </w:r>
      <w:r w:rsidRPr="00073326">
        <w:tab/>
        <w:t>MCData user profile configuration document</w:t>
      </w:r>
      <w:bookmarkEnd w:id="2630"/>
      <w:bookmarkEnd w:id="2631"/>
      <w:bookmarkEnd w:id="2632"/>
      <w:bookmarkEnd w:id="2633"/>
      <w:bookmarkEnd w:id="2634"/>
      <w:bookmarkEnd w:id="2635"/>
      <w:bookmarkEnd w:id="2636"/>
      <w:bookmarkEnd w:id="2637"/>
    </w:p>
    <w:p w14:paraId="7AA8C4BA" w14:textId="77777777" w:rsidR="00C367E9" w:rsidRPr="00986001" w:rsidRDefault="00C367E9" w:rsidP="00C367E9">
      <w:pPr>
        <w:pStyle w:val="Heading3"/>
      </w:pPr>
      <w:bookmarkStart w:id="2638" w:name="_CR10_3_1"/>
      <w:bookmarkStart w:id="2639" w:name="_Toc20212466"/>
      <w:bookmarkStart w:id="2640" w:name="_Toc27731821"/>
      <w:bookmarkStart w:id="2641" w:name="_Toc36127599"/>
      <w:bookmarkStart w:id="2642" w:name="_Toc45214705"/>
      <w:bookmarkStart w:id="2643" w:name="_Toc51937844"/>
      <w:bookmarkStart w:id="2644" w:name="_Toc51938153"/>
      <w:bookmarkStart w:id="2645" w:name="_Toc92291340"/>
      <w:bookmarkStart w:id="2646" w:name="_Toc218773471"/>
      <w:bookmarkEnd w:id="2638"/>
      <w:r>
        <w:t>10.3.1</w:t>
      </w:r>
      <w:r>
        <w:tab/>
        <w:t>General</w:t>
      </w:r>
      <w:bookmarkEnd w:id="2639"/>
      <w:bookmarkEnd w:id="2640"/>
      <w:bookmarkEnd w:id="2641"/>
      <w:bookmarkEnd w:id="2642"/>
      <w:bookmarkEnd w:id="2643"/>
      <w:bookmarkEnd w:id="2644"/>
      <w:bookmarkEnd w:id="2645"/>
      <w:bookmarkEnd w:id="2646"/>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647" w:name="_CR10_3_1A"/>
      <w:bookmarkStart w:id="2648" w:name="_Toc20212467"/>
      <w:bookmarkStart w:id="2649" w:name="_Toc27731822"/>
      <w:bookmarkStart w:id="2650" w:name="_Toc36127600"/>
      <w:bookmarkStart w:id="2651" w:name="_Toc45214706"/>
      <w:bookmarkStart w:id="2652" w:name="_Toc51937845"/>
      <w:bookmarkStart w:id="2653" w:name="_Toc51938154"/>
      <w:bookmarkStart w:id="2654" w:name="_Toc92291341"/>
      <w:bookmarkStart w:id="2655" w:name="MCCQCTEMPBM_00000052"/>
      <w:bookmarkStart w:id="2656" w:name="_Toc218773472"/>
      <w:bookmarkEnd w:id="2647"/>
      <w:r>
        <w:t>10.3.1A</w:t>
      </w:r>
      <w:r>
        <w:tab/>
        <w:t>MCData client access to MCData user profile documents</w:t>
      </w:r>
      <w:bookmarkEnd w:id="2648"/>
      <w:bookmarkEnd w:id="2649"/>
      <w:bookmarkEnd w:id="2650"/>
      <w:bookmarkEnd w:id="2651"/>
      <w:bookmarkEnd w:id="2652"/>
      <w:bookmarkEnd w:id="2653"/>
      <w:bookmarkEnd w:id="2654"/>
      <w:bookmarkEnd w:id="2656"/>
    </w:p>
    <w:bookmarkEnd w:id="2655"/>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57" w:name="_CR10_3_2"/>
      <w:bookmarkStart w:id="2658" w:name="_Toc20212468"/>
      <w:bookmarkStart w:id="2659" w:name="_Toc27731823"/>
      <w:bookmarkStart w:id="2660" w:name="_Toc36127601"/>
      <w:bookmarkStart w:id="2661" w:name="_Toc45214707"/>
      <w:bookmarkStart w:id="2662" w:name="_Toc51937846"/>
      <w:bookmarkStart w:id="2663" w:name="_Toc51938155"/>
      <w:bookmarkStart w:id="2664" w:name="_Toc92291342"/>
      <w:bookmarkStart w:id="2665" w:name="_Toc218773473"/>
      <w:bookmarkEnd w:id="2657"/>
      <w:r>
        <w:t>10.3.2</w:t>
      </w:r>
      <w:r>
        <w:tab/>
        <w:t>C</w:t>
      </w:r>
      <w:r w:rsidRPr="00986001">
        <w:t>oding</w:t>
      </w:r>
      <w:bookmarkEnd w:id="2658"/>
      <w:bookmarkEnd w:id="2659"/>
      <w:bookmarkEnd w:id="2660"/>
      <w:bookmarkEnd w:id="2661"/>
      <w:bookmarkEnd w:id="2662"/>
      <w:bookmarkEnd w:id="2663"/>
      <w:bookmarkEnd w:id="2664"/>
      <w:bookmarkEnd w:id="2665"/>
    </w:p>
    <w:p w14:paraId="69B655C7" w14:textId="77777777" w:rsidR="00C367E9" w:rsidRPr="0045024E" w:rsidRDefault="00C367E9" w:rsidP="00C367E9">
      <w:pPr>
        <w:pStyle w:val="Heading4"/>
      </w:pPr>
      <w:bookmarkStart w:id="2666" w:name="_CR10_3_2_1"/>
      <w:bookmarkStart w:id="2667" w:name="_Toc20212469"/>
      <w:bookmarkStart w:id="2668" w:name="_Toc27731824"/>
      <w:bookmarkStart w:id="2669" w:name="_Toc36127602"/>
      <w:bookmarkStart w:id="2670" w:name="_Toc45214708"/>
      <w:bookmarkStart w:id="2671" w:name="_Toc51937847"/>
      <w:bookmarkStart w:id="2672" w:name="_Toc51938156"/>
      <w:bookmarkStart w:id="2673" w:name="_Toc92291343"/>
      <w:bookmarkStart w:id="2674" w:name="_Toc218773474"/>
      <w:bookmarkEnd w:id="2666"/>
      <w:r>
        <w:t>10.3</w:t>
      </w:r>
      <w:r w:rsidRPr="0045024E">
        <w:t>.2.1</w:t>
      </w:r>
      <w:r>
        <w:tab/>
      </w:r>
      <w:r w:rsidRPr="0045024E">
        <w:t>Structure</w:t>
      </w:r>
      <w:bookmarkEnd w:id="2667"/>
      <w:bookmarkEnd w:id="2668"/>
      <w:bookmarkEnd w:id="2669"/>
      <w:bookmarkEnd w:id="2670"/>
      <w:bookmarkEnd w:id="2671"/>
      <w:bookmarkEnd w:id="2672"/>
      <w:bookmarkEnd w:id="2673"/>
      <w:bookmarkEnd w:id="267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rPr>
          <w:rFonts w:eastAsia="Times New Roman"/>
        </w:rPr>
        <w:t>k)</w:t>
      </w:r>
      <w:r w:rsidRPr="00870A23">
        <w:rPr>
          <w:rFonts w:eastAsia="Times New Roman"/>
        </w:rPr>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lastRenderedPageBreak/>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7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lastRenderedPageBreak/>
        <w:t>iv)</w:t>
      </w:r>
      <w:r>
        <w:tab/>
        <w:t>one &lt;RelativePresentationPriority&gt; element; and</w:t>
      </w:r>
    </w:p>
    <w:p w14:paraId="08724927" w14:textId="77777777" w:rsidR="00540491" w:rsidRDefault="00540491" w:rsidP="00540491">
      <w:pPr>
        <w:pStyle w:val="B3"/>
      </w:pPr>
      <w:r>
        <w:t>v)</w:t>
      </w:r>
      <w:r>
        <w:tab/>
        <w:t>a &lt;GroupKMSURI&gt; element;</w:t>
      </w:r>
    </w:p>
    <w:bookmarkEnd w:id="267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lastRenderedPageBreak/>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Pr="00CA74C1" w:rsidRDefault="00C367E9" w:rsidP="00CA74C1">
      <w:pPr>
        <w:pStyle w:val="B2"/>
      </w:pPr>
      <w:r w:rsidRPr="00CA74C1">
        <w:t>h)</w:t>
      </w:r>
      <w:r w:rsidRPr="00CA74C1">
        <w:tab/>
        <w:t>one &lt;MaxSimultaneousEmergencyGroupCalls&gt; element.</w:t>
      </w:r>
    </w:p>
    <w:p w14:paraId="0DD73420" w14:textId="77777777" w:rsidR="00C367E9" w:rsidRPr="00CA74C1" w:rsidRDefault="00C367E9" w:rsidP="00CA74C1">
      <w:r w:rsidRPr="00CA74C1">
        <w:t>The &lt;PolygonArea&gt; elements shall contain 3 up to 15 &lt;PointCoordinateType&gt; elements.</w:t>
      </w:r>
    </w:p>
    <w:p w14:paraId="13F76534" w14:textId="77777777" w:rsidR="00C367E9" w:rsidRPr="00CA74C1" w:rsidRDefault="00C367E9" w:rsidP="00CA74C1">
      <w:r w:rsidRPr="00CA74C1">
        <w:t>The &lt;EllipsoidArcArea&gt; elements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76" w:name="_CR10_3_2_2"/>
      <w:bookmarkStart w:id="2677" w:name="_Toc20212470"/>
      <w:bookmarkStart w:id="2678" w:name="_Toc27731825"/>
      <w:bookmarkStart w:id="2679" w:name="_Toc36127603"/>
      <w:bookmarkStart w:id="2680" w:name="_Toc45214709"/>
      <w:bookmarkStart w:id="2681" w:name="_Toc51937848"/>
      <w:bookmarkStart w:id="2682" w:name="_Toc51938157"/>
      <w:bookmarkStart w:id="2683" w:name="_Toc92291344"/>
      <w:bookmarkStart w:id="2684" w:name="_Toc218773475"/>
      <w:bookmarkEnd w:id="2676"/>
      <w:r>
        <w:t>10.3</w:t>
      </w:r>
      <w:r w:rsidRPr="0045024E">
        <w:t>.2.2</w:t>
      </w:r>
      <w:r w:rsidRPr="0045024E">
        <w:tab/>
        <w:t>Application Unique ID</w:t>
      </w:r>
      <w:bookmarkEnd w:id="2677"/>
      <w:bookmarkEnd w:id="2678"/>
      <w:bookmarkEnd w:id="2679"/>
      <w:bookmarkEnd w:id="2680"/>
      <w:bookmarkEnd w:id="2681"/>
      <w:bookmarkEnd w:id="2682"/>
      <w:bookmarkEnd w:id="2683"/>
      <w:bookmarkEnd w:id="2684"/>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85" w:name="_CR10_3_2_3"/>
      <w:bookmarkStart w:id="2686" w:name="_Toc20212471"/>
      <w:bookmarkStart w:id="2687" w:name="_Toc27731826"/>
      <w:bookmarkStart w:id="2688" w:name="_Toc36127604"/>
      <w:bookmarkStart w:id="2689" w:name="_Toc45214710"/>
      <w:bookmarkStart w:id="2690" w:name="_Toc51937849"/>
      <w:bookmarkStart w:id="2691" w:name="_Toc51938158"/>
      <w:bookmarkStart w:id="2692" w:name="_Toc92291345"/>
      <w:bookmarkStart w:id="2693" w:name="_Toc218773476"/>
      <w:bookmarkEnd w:id="2685"/>
      <w:r>
        <w:t>10.3</w:t>
      </w:r>
      <w:r w:rsidRPr="0045024E">
        <w:t>.2.3</w:t>
      </w:r>
      <w:r w:rsidRPr="0045024E">
        <w:tab/>
        <w:t>XML Schema</w:t>
      </w:r>
      <w:bookmarkEnd w:id="2686"/>
      <w:bookmarkEnd w:id="2687"/>
      <w:bookmarkEnd w:id="2688"/>
      <w:bookmarkEnd w:id="2689"/>
      <w:bookmarkEnd w:id="2690"/>
      <w:bookmarkEnd w:id="2691"/>
      <w:bookmarkEnd w:id="2692"/>
      <w:bookmarkEnd w:id="2693"/>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lastRenderedPageBreak/>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lastRenderedPageBreak/>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lastRenderedPageBreak/>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lastRenderedPageBreak/>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lastRenderedPageBreak/>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lastRenderedPageBreak/>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lastRenderedPageBreak/>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94" w:name="_CR10_3_2_4"/>
      <w:bookmarkStart w:id="2695" w:name="_Toc20212472"/>
      <w:bookmarkStart w:id="2696" w:name="_Toc27731827"/>
      <w:bookmarkStart w:id="2697" w:name="_Toc36127605"/>
      <w:bookmarkStart w:id="2698" w:name="_Toc45214711"/>
      <w:bookmarkStart w:id="2699" w:name="_Toc51937850"/>
      <w:bookmarkStart w:id="2700" w:name="_Toc51938159"/>
      <w:bookmarkStart w:id="2701" w:name="_Toc92291346"/>
      <w:bookmarkStart w:id="2702" w:name="_Toc218773477"/>
      <w:bookmarkEnd w:id="2694"/>
      <w:r w:rsidRPr="005D557D">
        <w:rPr>
          <w:lang w:val="fr-FR"/>
        </w:rPr>
        <w:t>10.3.2.4</w:t>
      </w:r>
      <w:r w:rsidRPr="005D557D">
        <w:rPr>
          <w:lang w:val="fr-FR"/>
        </w:rPr>
        <w:tab/>
        <w:t>Default Document Namespace</w:t>
      </w:r>
      <w:bookmarkEnd w:id="2695"/>
      <w:bookmarkEnd w:id="2696"/>
      <w:bookmarkEnd w:id="2697"/>
      <w:bookmarkEnd w:id="2698"/>
      <w:bookmarkEnd w:id="2699"/>
      <w:bookmarkEnd w:id="2700"/>
      <w:bookmarkEnd w:id="2701"/>
      <w:bookmarkEnd w:id="270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703" w:name="_CR10_3_2_5"/>
      <w:bookmarkStart w:id="2704" w:name="_Toc20212473"/>
      <w:bookmarkStart w:id="2705" w:name="_Toc27731828"/>
      <w:bookmarkStart w:id="2706" w:name="_Toc36127606"/>
      <w:bookmarkStart w:id="2707" w:name="_Toc45214712"/>
      <w:bookmarkStart w:id="2708" w:name="_Toc51937851"/>
      <w:bookmarkStart w:id="2709" w:name="_Toc51938160"/>
      <w:bookmarkStart w:id="2710" w:name="_Toc92291347"/>
      <w:bookmarkStart w:id="2711" w:name="_Toc218773478"/>
      <w:bookmarkEnd w:id="2703"/>
      <w:r>
        <w:t>10.3</w:t>
      </w:r>
      <w:r w:rsidRPr="0045024E">
        <w:t>.2.5</w:t>
      </w:r>
      <w:r w:rsidRPr="0045024E">
        <w:tab/>
        <w:t>MIME type</w:t>
      </w:r>
      <w:bookmarkEnd w:id="2704"/>
      <w:bookmarkEnd w:id="2705"/>
      <w:bookmarkEnd w:id="2706"/>
      <w:bookmarkEnd w:id="2707"/>
      <w:bookmarkEnd w:id="2708"/>
      <w:bookmarkEnd w:id="2709"/>
      <w:bookmarkEnd w:id="2710"/>
      <w:bookmarkEnd w:id="2711"/>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712" w:name="_CR10_3_2_6"/>
      <w:bookmarkStart w:id="2713" w:name="_Toc20212474"/>
      <w:bookmarkStart w:id="2714" w:name="_Toc27731829"/>
      <w:bookmarkStart w:id="2715" w:name="_Toc36127607"/>
      <w:bookmarkStart w:id="2716" w:name="_Toc45214713"/>
      <w:bookmarkStart w:id="2717" w:name="_Toc51937852"/>
      <w:bookmarkStart w:id="2718" w:name="_Toc51938161"/>
      <w:bookmarkStart w:id="2719" w:name="_Toc92291348"/>
      <w:bookmarkStart w:id="2720" w:name="_Toc218773479"/>
      <w:bookmarkEnd w:id="2712"/>
      <w:r>
        <w:lastRenderedPageBreak/>
        <w:t>10.3</w:t>
      </w:r>
      <w:r w:rsidRPr="0045024E">
        <w:t>.2.6</w:t>
      </w:r>
      <w:r w:rsidRPr="0045024E">
        <w:tab/>
        <w:t>Validation Constraints</w:t>
      </w:r>
      <w:bookmarkEnd w:id="2713"/>
      <w:bookmarkEnd w:id="2714"/>
      <w:bookmarkEnd w:id="2715"/>
      <w:bookmarkEnd w:id="2716"/>
      <w:bookmarkEnd w:id="2717"/>
      <w:bookmarkEnd w:id="2718"/>
      <w:bookmarkEnd w:id="2719"/>
      <w:bookmarkEnd w:id="2720"/>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721" w:name="_CR10_3_2_7"/>
      <w:bookmarkStart w:id="2722" w:name="_Toc20212475"/>
      <w:bookmarkStart w:id="2723" w:name="_Toc27731830"/>
      <w:bookmarkStart w:id="2724" w:name="_Toc36127608"/>
      <w:bookmarkStart w:id="2725" w:name="_Toc45214714"/>
      <w:bookmarkStart w:id="2726" w:name="_Toc51937853"/>
      <w:bookmarkStart w:id="2727" w:name="_Toc51938162"/>
      <w:bookmarkStart w:id="2728" w:name="_Toc92291349"/>
      <w:bookmarkStart w:id="2729" w:name="_Toc218773480"/>
      <w:bookmarkEnd w:id="2721"/>
      <w:r>
        <w:t>10.3</w:t>
      </w:r>
      <w:r w:rsidRPr="0045024E">
        <w:t>.2.7</w:t>
      </w:r>
      <w:r w:rsidRPr="0045024E">
        <w:tab/>
        <w:t>Data Semantics</w:t>
      </w:r>
      <w:bookmarkEnd w:id="2722"/>
      <w:bookmarkEnd w:id="2723"/>
      <w:bookmarkEnd w:id="2724"/>
      <w:bookmarkEnd w:id="2725"/>
      <w:bookmarkEnd w:id="2726"/>
      <w:bookmarkEnd w:id="2727"/>
      <w:bookmarkEnd w:id="2728"/>
      <w:bookmarkEnd w:id="272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w:t>
      </w:r>
      <w:r>
        <w:lastRenderedPageBreak/>
        <w:t xml:space="preserve">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730"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lastRenderedPageBreak/>
        <w:t>clause</w:t>
      </w:r>
      <w:r>
        <w:t> 10.2.110 in 3GPP TS 24.483 [4]. If the entry element is empty, the idms-auth-endpoint and idms-token-endpoint present in the MCS UE initial configuration document are used;</w:t>
      </w:r>
    </w:p>
    <w:bookmarkEnd w:id="2730"/>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w:t>
      </w:r>
      <w:r>
        <w:lastRenderedPageBreak/>
        <w:t xml:space="preserve">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lastRenderedPageBreak/>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w:t>
      </w:r>
      <w:r>
        <w:lastRenderedPageBreak/>
        <w:t xml:space="preserve">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lastRenderedPageBreak/>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lastRenderedPageBreak/>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273E660F"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576D16ED"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731" w:name="_Hlk40207646"/>
      <w:r>
        <w:rPr>
          <w:rFonts w:eastAsia="Malgun Gothic"/>
        </w:rPr>
        <w:t>MessageStoreHostname</w:t>
      </w:r>
      <w:bookmarkEnd w:id="2731"/>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lastRenderedPageBreak/>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732" w:name="_CRTable10_3_2_71"/>
      <w:r w:rsidRPr="00441BFF">
        <w:t>Table </w:t>
      </w:r>
      <w:bookmarkEnd w:id="2732"/>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733" w:name="_CRTable10_3_2_72"/>
      <w:r w:rsidRPr="00E31D28">
        <w:t>Table </w:t>
      </w:r>
      <w:bookmarkEnd w:id="2733"/>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734" w:name="_CRTable10_3_2_73"/>
      <w:r w:rsidRPr="00E31D28">
        <w:t>Table </w:t>
      </w:r>
      <w:bookmarkEnd w:id="2734"/>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735" w:name="_CRTable10_3_2_74"/>
      <w:r w:rsidRPr="00E31D28">
        <w:t>Table </w:t>
      </w:r>
      <w:bookmarkEnd w:id="2735"/>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736" w:name="_CRTable10_3_2_75"/>
      <w:r w:rsidRPr="00E31D28">
        <w:t>Table </w:t>
      </w:r>
      <w:bookmarkEnd w:id="2736"/>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CA74C1" w:rsidRDefault="00C367E9" w:rsidP="00CA74C1">
      <w:r w:rsidRPr="00CA74C1">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bookmarkStart w:id="2737" w:name="_CRTable10_3_2_76"/>
      <w:r w:rsidRPr="00E31D28">
        <w:lastRenderedPageBreak/>
        <w:t>Table </w:t>
      </w:r>
      <w:bookmarkEnd w:id="2737"/>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CA74C1">
            <w:pPr>
              <w:pStyle w:val="TAL"/>
            </w:pPr>
            <w:r w:rsidRPr="00E31D28">
              <w:t>"true"</w:t>
            </w:r>
          </w:p>
        </w:tc>
        <w:tc>
          <w:tcPr>
            <w:tcW w:w="8529" w:type="dxa"/>
            <w:shd w:val="clear" w:color="auto" w:fill="auto"/>
          </w:tcPr>
          <w:p w14:paraId="5F75C60E"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CA74C1">
            <w:pPr>
              <w:pStyle w:val="TAL"/>
            </w:pPr>
            <w:r w:rsidRPr="00E31D28">
              <w:t>"false"</w:t>
            </w:r>
          </w:p>
        </w:tc>
        <w:tc>
          <w:tcPr>
            <w:tcW w:w="8529" w:type="dxa"/>
            <w:shd w:val="clear" w:color="auto" w:fill="auto"/>
          </w:tcPr>
          <w:p w14:paraId="09E656A9"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CA74C1" w:rsidRDefault="00C367E9" w:rsidP="00CA74C1">
      <w:r w:rsidRPr="00CA74C1">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bookmarkStart w:id="2738" w:name="_CRTable10_3_2_77"/>
      <w:r w:rsidRPr="00E31D28">
        <w:t>Table </w:t>
      </w:r>
      <w:bookmarkEnd w:id="2738"/>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739" w:name="_CRTable10_3_2_78"/>
      <w:r w:rsidRPr="00847E44">
        <w:t>Table </w:t>
      </w:r>
      <w:bookmarkEnd w:id="2739"/>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740" w:name="_CRTable10_3_2_79"/>
      <w:r w:rsidRPr="00441BFF">
        <w:t>Table </w:t>
      </w:r>
      <w:bookmarkEnd w:id="2740"/>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741" w:name="_CRTable10_3_2_710"/>
      <w:r w:rsidRPr="00441BFF">
        <w:t>Table </w:t>
      </w:r>
      <w:bookmarkEnd w:id="2741"/>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742" w:name="_CRTable10_3_2_711"/>
      <w:r w:rsidRPr="0079391E">
        <w:lastRenderedPageBreak/>
        <w:t>Table </w:t>
      </w:r>
      <w:bookmarkEnd w:id="2742"/>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743" w:name="_CRTable10_3_2_712"/>
      <w:r w:rsidRPr="0079391E">
        <w:t>Table </w:t>
      </w:r>
      <w:bookmarkEnd w:id="2743"/>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744" w:name="_CRTable10_3_2_713"/>
      <w:r w:rsidRPr="0079391E">
        <w:t>Table </w:t>
      </w:r>
      <w:bookmarkEnd w:id="2744"/>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CA74C1" w:rsidRDefault="00C367E9" w:rsidP="00CA74C1">
      <w:r w:rsidRPr="00CA74C1">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bookmarkStart w:id="2745" w:name="_CRTable10_3_2_714"/>
      <w:r w:rsidRPr="00441BFF">
        <w:t>Table </w:t>
      </w:r>
      <w:bookmarkEnd w:id="2745"/>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CA74C1" w:rsidRDefault="00C367E9" w:rsidP="00CA74C1">
      <w:r w:rsidRPr="00CA74C1">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bookmarkStart w:id="2746" w:name="_CRTable10_3_2_715"/>
      <w:r w:rsidRPr="00441BFF">
        <w:t>Table </w:t>
      </w:r>
      <w:bookmarkEnd w:id="2746"/>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CA74C1">
            <w:pPr>
              <w:pStyle w:val="TAL"/>
            </w:pPr>
            <w:r w:rsidRPr="00441BFF">
              <w:t>"true"</w:t>
            </w:r>
          </w:p>
        </w:tc>
        <w:tc>
          <w:tcPr>
            <w:tcW w:w="8432" w:type="dxa"/>
            <w:shd w:val="clear" w:color="auto" w:fill="auto"/>
          </w:tcPr>
          <w:p w14:paraId="5189BFDD"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CA74C1">
            <w:pPr>
              <w:pStyle w:val="TAL"/>
            </w:pPr>
            <w:r w:rsidRPr="00441BFF">
              <w:t>"false"</w:t>
            </w:r>
          </w:p>
        </w:tc>
        <w:tc>
          <w:tcPr>
            <w:tcW w:w="8432" w:type="dxa"/>
            <w:shd w:val="clear" w:color="auto" w:fill="auto"/>
          </w:tcPr>
          <w:p w14:paraId="7CFDD4EE"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747" w:name="_CRTable10_3_2_716"/>
      <w:r w:rsidRPr="0079391E">
        <w:lastRenderedPageBreak/>
        <w:t>Table </w:t>
      </w:r>
      <w:bookmarkEnd w:id="2747"/>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748" w:name="_CRTable10_3_2_717"/>
      <w:r w:rsidRPr="0079391E">
        <w:t>Table </w:t>
      </w:r>
      <w:bookmarkEnd w:id="2748"/>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49" w:name="_Toc20212476"/>
      <w:bookmarkStart w:id="2750" w:name="_Toc27731831"/>
      <w:bookmarkStart w:id="275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752" w:name="_CRTable10_3_2_718"/>
      <w:r w:rsidRPr="00E31D28">
        <w:t>Table </w:t>
      </w:r>
      <w:bookmarkEnd w:id="2752"/>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753" w:name="_CRTable10_3_2_719"/>
      <w:r w:rsidRPr="00E31D28">
        <w:t>Table </w:t>
      </w:r>
      <w:bookmarkEnd w:id="2753"/>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54" w:name="_Hlk42201249"/>
      <w:r>
        <w:t>allow-one-to-one-communication-from-any-user</w:t>
      </w:r>
      <w:bookmarkEnd w:id="275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755" w:name="_CRTable10_3_2_720"/>
      <w:r w:rsidRPr="00847E44">
        <w:t>Table </w:t>
      </w:r>
      <w:bookmarkEnd w:id="2755"/>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56" w:name="_CRTable10_3_2_721"/>
      <w:r>
        <w:lastRenderedPageBreak/>
        <w:t>Table </w:t>
      </w:r>
      <w:bookmarkEnd w:id="2756"/>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57" w:name="_CRTable10_3_2_722"/>
      <w:r>
        <w:t>Table </w:t>
      </w:r>
      <w:bookmarkEnd w:id="2757"/>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58" w:name="_CRTable10_3_2_723"/>
      <w:r>
        <w:t>Table </w:t>
      </w:r>
      <w:bookmarkEnd w:id="2758"/>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59" w:name="_CRTable10_3_2_724"/>
      <w:r>
        <w:t>Table </w:t>
      </w:r>
      <w:bookmarkEnd w:id="2759"/>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60" w:name="_CRTable10_3_2_725"/>
      <w:r>
        <w:t>Table </w:t>
      </w:r>
      <w:bookmarkEnd w:id="2760"/>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761" w:name="_CRTable10_3_2_726"/>
      <w:r w:rsidRPr="0079391E">
        <w:t>Table </w:t>
      </w:r>
      <w:bookmarkEnd w:id="2761"/>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762" w:name="_CRTable10_3_2_727"/>
      <w:r w:rsidRPr="0079391E">
        <w:t>Table </w:t>
      </w:r>
      <w:bookmarkEnd w:id="2762"/>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763" w:name="_CRTable10_3_2_728"/>
      <w:r w:rsidRPr="0079391E">
        <w:t>Table </w:t>
      </w:r>
      <w:bookmarkEnd w:id="2763"/>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764" w:name="_CRTable10_3_2_729"/>
      <w:r w:rsidRPr="0079391E">
        <w:t>Table </w:t>
      </w:r>
      <w:bookmarkEnd w:id="2764"/>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765" w:name="_CRTable10_3_2_730"/>
      <w:r w:rsidRPr="0079391E">
        <w:lastRenderedPageBreak/>
        <w:t>Table </w:t>
      </w:r>
      <w:bookmarkEnd w:id="2765"/>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766" w:name="_CRTable10_3_2_731"/>
      <w:r w:rsidRPr="0079391E">
        <w:t>Table </w:t>
      </w:r>
      <w:bookmarkEnd w:id="2766"/>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767" w:name="_CRTable10_3_2_732"/>
      <w:r w:rsidRPr="0079391E">
        <w:t>Table </w:t>
      </w:r>
      <w:bookmarkEnd w:id="2767"/>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768" w:name="_CRTable10_3_2_733"/>
      <w:r w:rsidRPr="0079391E">
        <w:t>Table </w:t>
      </w:r>
      <w:bookmarkEnd w:id="2768"/>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769" w:name="_CRTable10_3_2_734"/>
      <w:r w:rsidRPr="0079391E">
        <w:t>Table </w:t>
      </w:r>
      <w:bookmarkEnd w:id="2769"/>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770" w:name="_CRTable10_3_2_735"/>
      <w:r w:rsidRPr="0079391E">
        <w:lastRenderedPageBreak/>
        <w:t>Table </w:t>
      </w:r>
      <w:bookmarkEnd w:id="2770"/>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71" w:name="_CR10_3_2_8"/>
      <w:bookmarkStart w:id="2772" w:name="_Toc45214715"/>
      <w:bookmarkStart w:id="2773" w:name="_Toc51937854"/>
      <w:bookmarkStart w:id="2774" w:name="_Toc51938163"/>
      <w:bookmarkStart w:id="2775" w:name="_Toc92291350"/>
      <w:bookmarkStart w:id="2776" w:name="_Toc218773481"/>
      <w:bookmarkEnd w:id="2771"/>
      <w:r>
        <w:t>10.3</w:t>
      </w:r>
      <w:r w:rsidRPr="0045024E">
        <w:t>.2.8</w:t>
      </w:r>
      <w:r w:rsidRPr="0045024E">
        <w:tab/>
        <w:t>Naming Conventions</w:t>
      </w:r>
      <w:bookmarkEnd w:id="2749"/>
      <w:bookmarkEnd w:id="2750"/>
      <w:bookmarkEnd w:id="2751"/>
      <w:bookmarkEnd w:id="2772"/>
      <w:bookmarkEnd w:id="2773"/>
      <w:bookmarkEnd w:id="2774"/>
      <w:bookmarkEnd w:id="2775"/>
      <w:bookmarkEnd w:id="2776"/>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77" w:name="_CR10_3_2_9"/>
      <w:bookmarkStart w:id="2778" w:name="_Toc20212477"/>
      <w:bookmarkStart w:id="2779" w:name="_Toc27731832"/>
      <w:bookmarkStart w:id="2780" w:name="_Toc36127610"/>
      <w:bookmarkStart w:id="2781" w:name="_Toc45214716"/>
      <w:bookmarkStart w:id="2782" w:name="_Toc51937855"/>
      <w:bookmarkStart w:id="2783" w:name="_Toc51938164"/>
      <w:bookmarkStart w:id="2784" w:name="_Toc92291351"/>
      <w:bookmarkStart w:id="2785" w:name="_Toc218773482"/>
      <w:bookmarkEnd w:id="2777"/>
      <w:r>
        <w:t>10.3</w:t>
      </w:r>
      <w:r w:rsidRPr="0045024E">
        <w:t>.2.9</w:t>
      </w:r>
      <w:r w:rsidRPr="0045024E">
        <w:tab/>
        <w:t>Global documents</w:t>
      </w:r>
      <w:bookmarkEnd w:id="2778"/>
      <w:bookmarkEnd w:id="2779"/>
      <w:bookmarkEnd w:id="2780"/>
      <w:bookmarkEnd w:id="2781"/>
      <w:bookmarkEnd w:id="2782"/>
      <w:bookmarkEnd w:id="2783"/>
      <w:bookmarkEnd w:id="2784"/>
      <w:bookmarkEnd w:id="278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86" w:name="_CR10_3_2_10"/>
      <w:bookmarkStart w:id="2787" w:name="_Toc20212478"/>
      <w:bookmarkStart w:id="2788" w:name="_Toc27731833"/>
      <w:bookmarkStart w:id="2789" w:name="_Toc36127611"/>
      <w:bookmarkStart w:id="2790" w:name="_Toc45214717"/>
      <w:bookmarkStart w:id="2791" w:name="_Toc51937856"/>
      <w:bookmarkStart w:id="2792" w:name="_Toc51938165"/>
      <w:bookmarkStart w:id="2793" w:name="_Toc92291352"/>
      <w:bookmarkStart w:id="2794" w:name="_Toc218773483"/>
      <w:bookmarkEnd w:id="2786"/>
      <w:r>
        <w:t>10.3</w:t>
      </w:r>
      <w:r w:rsidRPr="0045024E">
        <w:t>.2.10</w:t>
      </w:r>
      <w:r w:rsidRPr="0045024E">
        <w:tab/>
        <w:t>Resource interdependencies</w:t>
      </w:r>
      <w:bookmarkEnd w:id="2787"/>
      <w:bookmarkEnd w:id="2788"/>
      <w:bookmarkEnd w:id="2789"/>
      <w:bookmarkEnd w:id="2790"/>
      <w:bookmarkEnd w:id="2791"/>
      <w:bookmarkEnd w:id="2792"/>
      <w:bookmarkEnd w:id="2793"/>
      <w:bookmarkEnd w:id="2794"/>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95" w:name="_CR10_3_2_11"/>
      <w:bookmarkStart w:id="2796" w:name="_Toc20212479"/>
      <w:bookmarkStart w:id="2797" w:name="_Toc27731834"/>
      <w:bookmarkStart w:id="2798" w:name="_Toc36127612"/>
      <w:bookmarkStart w:id="2799" w:name="_Toc45214718"/>
      <w:bookmarkStart w:id="2800" w:name="_Toc51937857"/>
      <w:bookmarkStart w:id="2801" w:name="_Toc51938166"/>
      <w:bookmarkStart w:id="2802" w:name="_Toc92291353"/>
      <w:bookmarkStart w:id="2803" w:name="_Toc218773484"/>
      <w:bookmarkEnd w:id="2795"/>
      <w:r>
        <w:t>10.3</w:t>
      </w:r>
      <w:r w:rsidRPr="0045024E">
        <w:t>.2.11</w:t>
      </w:r>
      <w:r w:rsidRPr="0045024E">
        <w:tab/>
      </w:r>
      <w:r>
        <w:t>Access Permissions</w:t>
      </w:r>
      <w:r w:rsidRPr="0045024E">
        <w:t xml:space="preserve"> Policies</w:t>
      </w:r>
      <w:bookmarkEnd w:id="2796"/>
      <w:bookmarkEnd w:id="2797"/>
      <w:bookmarkEnd w:id="2798"/>
      <w:bookmarkEnd w:id="2799"/>
      <w:bookmarkEnd w:id="2800"/>
      <w:bookmarkEnd w:id="2801"/>
      <w:bookmarkEnd w:id="2802"/>
      <w:bookmarkEnd w:id="2803"/>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804" w:name="_CR10_3_2_12"/>
      <w:bookmarkStart w:id="2805" w:name="_Toc20212480"/>
      <w:bookmarkStart w:id="2806" w:name="_Toc27731835"/>
      <w:bookmarkStart w:id="2807" w:name="_Toc36127613"/>
      <w:bookmarkStart w:id="2808" w:name="_Toc45214719"/>
      <w:bookmarkStart w:id="2809" w:name="_Toc51937858"/>
      <w:bookmarkStart w:id="2810" w:name="_Toc51938167"/>
      <w:bookmarkStart w:id="2811" w:name="_Toc92291354"/>
      <w:bookmarkStart w:id="2812" w:name="_Toc218773485"/>
      <w:bookmarkEnd w:id="2804"/>
      <w:r>
        <w:t>10.3</w:t>
      </w:r>
      <w:r w:rsidRPr="0045024E">
        <w:t>.2.12</w:t>
      </w:r>
      <w:r w:rsidRPr="0045024E">
        <w:tab/>
        <w:t>Subscription to Changes</w:t>
      </w:r>
      <w:bookmarkEnd w:id="2805"/>
      <w:bookmarkEnd w:id="2806"/>
      <w:bookmarkEnd w:id="2807"/>
      <w:bookmarkEnd w:id="2808"/>
      <w:bookmarkEnd w:id="2809"/>
      <w:bookmarkEnd w:id="2810"/>
      <w:bookmarkEnd w:id="2811"/>
      <w:bookmarkEnd w:id="2812"/>
    </w:p>
    <w:p w14:paraId="14E71147" w14:textId="77777777" w:rsidR="00C367E9" w:rsidRPr="00CA74C1" w:rsidRDefault="00C367E9" w:rsidP="00CA74C1">
      <w:r w:rsidRPr="00CA74C1">
        <w:t>The User Access Policy Application Usage shall support subscription to changes as specified in clause 6.3.13.3.</w:t>
      </w:r>
    </w:p>
    <w:p w14:paraId="7F8E870A" w14:textId="77777777" w:rsidR="00C367E9" w:rsidRPr="00CA74C1" w:rsidRDefault="00C367E9" w:rsidP="00CA74C1">
      <w:r w:rsidRPr="00CA74C1">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813" w:name="_CR10_4"/>
      <w:bookmarkStart w:id="2814" w:name="_Toc20212481"/>
      <w:bookmarkStart w:id="2815" w:name="_Toc27731836"/>
      <w:bookmarkStart w:id="2816" w:name="_Toc36127614"/>
      <w:bookmarkStart w:id="2817" w:name="_Toc45214720"/>
      <w:bookmarkStart w:id="2818" w:name="_Toc51937859"/>
      <w:bookmarkStart w:id="2819" w:name="_Toc51938168"/>
      <w:bookmarkStart w:id="2820" w:name="_Toc92291355"/>
      <w:bookmarkStart w:id="2821" w:name="_Toc218773486"/>
      <w:bookmarkEnd w:id="281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814"/>
      <w:bookmarkEnd w:id="2815"/>
      <w:bookmarkEnd w:id="2816"/>
      <w:bookmarkEnd w:id="2817"/>
      <w:bookmarkEnd w:id="2818"/>
      <w:bookmarkEnd w:id="2819"/>
      <w:bookmarkEnd w:id="2820"/>
      <w:bookmarkEnd w:id="2821"/>
    </w:p>
    <w:p w14:paraId="2D09A615" w14:textId="77777777" w:rsidR="00C367E9" w:rsidRPr="00986001" w:rsidRDefault="00C367E9" w:rsidP="00C367E9">
      <w:pPr>
        <w:pStyle w:val="Heading3"/>
      </w:pPr>
      <w:bookmarkStart w:id="2822" w:name="_CR10_4_1"/>
      <w:bookmarkStart w:id="2823" w:name="_Toc20212482"/>
      <w:bookmarkStart w:id="2824" w:name="_Toc27731837"/>
      <w:bookmarkStart w:id="2825" w:name="_Toc36127615"/>
      <w:bookmarkStart w:id="2826" w:name="_Toc45214721"/>
      <w:bookmarkStart w:id="2827" w:name="_Toc51937860"/>
      <w:bookmarkStart w:id="2828" w:name="_Toc51938169"/>
      <w:bookmarkStart w:id="2829" w:name="_Toc92291356"/>
      <w:bookmarkStart w:id="2830" w:name="_Toc218773487"/>
      <w:bookmarkEnd w:id="2822"/>
      <w:r>
        <w:t>10.4.1</w:t>
      </w:r>
      <w:r>
        <w:tab/>
        <w:t>General</w:t>
      </w:r>
      <w:bookmarkEnd w:id="2823"/>
      <w:bookmarkEnd w:id="2824"/>
      <w:bookmarkEnd w:id="2825"/>
      <w:bookmarkEnd w:id="2826"/>
      <w:bookmarkEnd w:id="2827"/>
      <w:bookmarkEnd w:id="2828"/>
      <w:bookmarkEnd w:id="2829"/>
      <w:bookmarkEnd w:id="283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831" w:name="_CR10_4_2"/>
      <w:bookmarkStart w:id="2832" w:name="_Toc20212483"/>
      <w:bookmarkStart w:id="2833" w:name="_Toc27731838"/>
      <w:bookmarkStart w:id="2834" w:name="_Toc36127616"/>
      <w:bookmarkStart w:id="2835" w:name="_Toc45214722"/>
      <w:bookmarkStart w:id="2836" w:name="_Toc51937861"/>
      <w:bookmarkStart w:id="2837" w:name="_Toc51938170"/>
      <w:bookmarkStart w:id="2838" w:name="_Toc92291357"/>
      <w:bookmarkStart w:id="2839" w:name="_Toc218773488"/>
      <w:bookmarkEnd w:id="2831"/>
      <w:r>
        <w:lastRenderedPageBreak/>
        <w:t>10.4.2</w:t>
      </w:r>
      <w:r>
        <w:tab/>
        <w:t>C</w:t>
      </w:r>
      <w:r w:rsidRPr="00986001">
        <w:t>oding</w:t>
      </w:r>
      <w:bookmarkEnd w:id="2832"/>
      <w:bookmarkEnd w:id="2833"/>
      <w:bookmarkEnd w:id="2834"/>
      <w:bookmarkEnd w:id="2835"/>
      <w:bookmarkEnd w:id="2836"/>
      <w:bookmarkEnd w:id="2837"/>
      <w:bookmarkEnd w:id="2838"/>
      <w:bookmarkEnd w:id="2839"/>
    </w:p>
    <w:p w14:paraId="036910A1" w14:textId="77777777" w:rsidR="00C367E9" w:rsidRPr="0019247C" w:rsidRDefault="00C367E9" w:rsidP="00C367E9">
      <w:pPr>
        <w:pStyle w:val="Heading4"/>
      </w:pPr>
      <w:bookmarkStart w:id="2840" w:name="_CR10_4_2_1"/>
      <w:bookmarkStart w:id="2841" w:name="_Toc20212484"/>
      <w:bookmarkStart w:id="2842" w:name="_Toc27731839"/>
      <w:bookmarkStart w:id="2843" w:name="_Toc36127617"/>
      <w:bookmarkStart w:id="2844" w:name="_Toc45214723"/>
      <w:bookmarkStart w:id="2845" w:name="_Toc51937862"/>
      <w:bookmarkStart w:id="2846" w:name="_Toc51938171"/>
      <w:bookmarkStart w:id="2847" w:name="_Toc92291358"/>
      <w:bookmarkStart w:id="2848" w:name="_Toc218773489"/>
      <w:bookmarkEnd w:id="2840"/>
      <w:r>
        <w:t>10.4.2.1</w:t>
      </w:r>
      <w:r>
        <w:tab/>
        <w:t>Structure</w:t>
      </w:r>
      <w:bookmarkEnd w:id="2841"/>
      <w:bookmarkEnd w:id="2842"/>
      <w:bookmarkEnd w:id="2843"/>
      <w:bookmarkEnd w:id="2844"/>
      <w:bookmarkEnd w:id="2845"/>
      <w:bookmarkEnd w:id="2846"/>
      <w:bookmarkEnd w:id="2847"/>
      <w:bookmarkEnd w:id="284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lastRenderedPageBreak/>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849" w:name="_Toc20212485"/>
      <w:bookmarkStart w:id="2850" w:name="_Toc27731840"/>
      <w:bookmarkStart w:id="2851" w:name="_Toc36127618"/>
      <w:bookmarkStart w:id="2852" w:name="_Toc45214724"/>
      <w:bookmarkStart w:id="2853" w:name="_Toc51937863"/>
      <w:bookmarkStart w:id="2854" w:name="_Toc51938172"/>
      <w:bookmarkStart w:id="285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856" w:name="_CR10_4_2_2"/>
      <w:bookmarkStart w:id="2857" w:name="_Toc218773490"/>
      <w:bookmarkEnd w:id="2856"/>
      <w:r>
        <w:t>10.4.2.2</w:t>
      </w:r>
      <w:r w:rsidRPr="00016A64">
        <w:tab/>
      </w:r>
      <w:r>
        <w:t>Application Unique ID</w:t>
      </w:r>
      <w:bookmarkEnd w:id="2849"/>
      <w:bookmarkEnd w:id="2850"/>
      <w:bookmarkEnd w:id="2851"/>
      <w:bookmarkEnd w:id="2852"/>
      <w:bookmarkEnd w:id="2853"/>
      <w:bookmarkEnd w:id="2854"/>
      <w:bookmarkEnd w:id="2855"/>
      <w:bookmarkEnd w:id="285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58" w:name="_CR10_4_2_3"/>
      <w:bookmarkStart w:id="2859" w:name="_Toc20212486"/>
      <w:bookmarkStart w:id="2860" w:name="_Toc27731841"/>
      <w:bookmarkStart w:id="2861" w:name="_Toc36127619"/>
      <w:bookmarkStart w:id="2862" w:name="_Toc45214725"/>
      <w:bookmarkStart w:id="2863" w:name="_Toc51937864"/>
      <w:bookmarkStart w:id="2864" w:name="_Toc51938173"/>
      <w:bookmarkStart w:id="2865" w:name="_Toc92291360"/>
      <w:bookmarkStart w:id="2866" w:name="_Toc218773491"/>
      <w:bookmarkEnd w:id="2858"/>
      <w:r>
        <w:t>10.4</w:t>
      </w:r>
      <w:r w:rsidRPr="00345011">
        <w:t>.2.</w:t>
      </w:r>
      <w:r>
        <w:t>3</w:t>
      </w:r>
      <w:r w:rsidRPr="00345011">
        <w:tab/>
      </w:r>
      <w:r>
        <w:t>XML Schema</w:t>
      </w:r>
      <w:bookmarkEnd w:id="2859"/>
      <w:bookmarkEnd w:id="2860"/>
      <w:bookmarkEnd w:id="2861"/>
      <w:bookmarkEnd w:id="2862"/>
      <w:bookmarkEnd w:id="2863"/>
      <w:bookmarkEnd w:id="2864"/>
      <w:bookmarkEnd w:id="2865"/>
      <w:bookmarkEnd w:id="2866"/>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67"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lastRenderedPageBreak/>
        <w:t>schemaLocation="http://www.w3.org/2001/xml.xsd"/&gt;</w:t>
      </w:r>
      <w:bookmarkEnd w:id="2867"/>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lastRenderedPageBreak/>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lastRenderedPageBreak/>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ref="mcdatasc:IndexType"/&gt;</w:t>
      </w:r>
    </w:p>
    <w:p w14:paraId="53DE5BB5" w14:textId="77777777" w:rsidR="00C367E9" w:rsidRPr="005D557D" w:rsidRDefault="00C367E9" w:rsidP="00C367E9">
      <w:pPr>
        <w:pStyle w:val="PL"/>
        <w:rPr>
          <w:lang w:val="fr-FR"/>
        </w:rPr>
      </w:pPr>
      <w:r w:rsidRPr="005D557D">
        <w:rPr>
          <w:lang w:val="fr-FR"/>
        </w:rPr>
        <w:t xml:space="preserve">    &lt;xs:anyAttribute namespace="##any" processContents="lax"/&gt;</w:t>
      </w:r>
    </w:p>
    <w:p w14:paraId="1471039D" w14:textId="77777777" w:rsidR="00C367E9" w:rsidRPr="005D557D" w:rsidRDefault="00C367E9" w:rsidP="00C367E9">
      <w:pPr>
        <w:pStyle w:val="PL"/>
        <w:rPr>
          <w:lang w:val="fr-FR"/>
        </w:rPr>
      </w:pPr>
      <w:r w:rsidRPr="005D557D">
        <w:rPr>
          <w:lang w:val="fr-FR"/>
        </w:rPr>
        <w:t xml:space="preserve">  &lt;/xs:complexType&gt;</w:t>
      </w:r>
    </w:p>
    <w:p w14:paraId="4EA45987" w14:textId="77777777" w:rsidR="00C367E9" w:rsidRPr="005D557D" w:rsidRDefault="00C367E9" w:rsidP="00C367E9">
      <w:pPr>
        <w:pStyle w:val="PL"/>
        <w:rPr>
          <w:lang w:val="fr-FR"/>
        </w:rPr>
      </w:pPr>
    </w:p>
    <w:p w14:paraId="120B726D" w14:textId="77777777" w:rsidR="00C367E9" w:rsidRPr="005D557D" w:rsidRDefault="00C367E9" w:rsidP="00C367E9">
      <w:pPr>
        <w:pStyle w:val="PL"/>
        <w:rPr>
          <w:lang w:val="fr-FR"/>
        </w:rPr>
      </w:pPr>
      <w:r w:rsidRPr="005D557D">
        <w:rPr>
          <w:lang w:val="fr-FR"/>
        </w:rPr>
        <w:t xml:space="preserve">  &lt;xs:complexType name="EntryType"&gt;</w:t>
      </w:r>
    </w:p>
    <w:p w14:paraId="5C318607" w14:textId="77777777" w:rsidR="00C367E9" w:rsidRPr="005D557D" w:rsidRDefault="00C367E9" w:rsidP="00C367E9">
      <w:pPr>
        <w:pStyle w:val="PL"/>
        <w:rPr>
          <w:lang w:val="fr-FR"/>
        </w:rPr>
      </w:pPr>
      <w:r w:rsidRPr="005D557D">
        <w:rPr>
          <w:lang w:val="fr-FR"/>
        </w:rPr>
        <w:t xml:space="preserve">    &lt;xs:sequence&gt;</w:t>
      </w:r>
    </w:p>
    <w:p w14:paraId="72EFB0DA" w14:textId="77777777" w:rsidR="00C367E9" w:rsidRPr="005D557D" w:rsidRDefault="00C367E9" w:rsidP="00C367E9">
      <w:pPr>
        <w:pStyle w:val="PL"/>
        <w:rPr>
          <w:lang w:val="fr-FR"/>
        </w:rPr>
      </w:pPr>
      <w:r w:rsidRPr="005D557D">
        <w:rPr>
          <w:lang w:val="fr-FR"/>
        </w:rPr>
        <w:t xml:space="preserve">      &lt;xs:element name="uri-entry" type="xs:anyURI"/&gt;</w:t>
      </w:r>
    </w:p>
    <w:p w14:paraId="70609421"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lastRenderedPageBreak/>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5D557D" w:rsidRDefault="00C367E9" w:rsidP="00C367E9">
      <w:pPr>
        <w:pStyle w:val="PL"/>
        <w:rPr>
          <w:lang w:val="fr-FR"/>
        </w:rPr>
      </w:pPr>
      <w:r w:rsidRPr="0073469F">
        <w:t xml:space="preserve">    </w:t>
      </w:r>
      <w:r w:rsidRPr="005D557D">
        <w:rPr>
          <w:lang w:val="fr-FR"/>
        </w:rPr>
        <w:t>&lt;/xs:sequence&gt;</w:t>
      </w:r>
    </w:p>
    <w:p w14:paraId="1F9A77DE" w14:textId="77777777" w:rsidR="00C367E9" w:rsidRPr="005D557D" w:rsidRDefault="00C367E9" w:rsidP="00C367E9">
      <w:pPr>
        <w:pStyle w:val="PL"/>
        <w:rPr>
          <w:lang w:val="fr-FR"/>
        </w:rPr>
      </w:pPr>
      <w:r w:rsidRPr="005D557D">
        <w:rPr>
          <w:lang w:val="fr-FR"/>
        </w:rPr>
        <w:t xml:space="preserve">  &lt;/xs:complexType&gt;</w:t>
      </w:r>
    </w:p>
    <w:p w14:paraId="03F5554C" w14:textId="77777777" w:rsidR="00C367E9" w:rsidRPr="005D557D" w:rsidRDefault="00C367E9" w:rsidP="00C367E9">
      <w:pPr>
        <w:pStyle w:val="PL"/>
        <w:rPr>
          <w:lang w:val="fr-FR"/>
        </w:rPr>
      </w:pPr>
    </w:p>
    <w:p w14:paraId="75D5E952" w14:textId="77777777" w:rsidR="00C367E9" w:rsidRPr="005D557D" w:rsidRDefault="00C367E9" w:rsidP="00C367E9">
      <w:pPr>
        <w:pStyle w:val="PL"/>
        <w:rPr>
          <w:lang w:val="fr-FR"/>
        </w:rPr>
      </w:pPr>
      <w:r w:rsidRPr="005D557D">
        <w:rPr>
          <w:lang w:val="fr-FR"/>
        </w:rPr>
        <w:t>&lt;/xs:schema&gt;</w:t>
      </w:r>
    </w:p>
    <w:p w14:paraId="2A64EF25" w14:textId="77777777" w:rsidR="00C367E9" w:rsidRPr="005D557D" w:rsidRDefault="00C367E9" w:rsidP="00C367E9">
      <w:pPr>
        <w:pStyle w:val="PL"/>
        <w:rPr>
          <w:lang w:val="fr-FR"/>
        </w:rPr>
      </w:pPr>
    </w:p>
    <w:p w14:paraId="7D3717C2" w14:textId="77777777" w:rsidR="00C367E9" w:rsidRPr="005D557D" w:rsidRDefault="00C367E9" w:rsidP="00C367E9">
      <w:pPr>
        <w:pStyle w:val="Heading4"/>
        <w:rPr>
          <w:lang w:val="fr-FR"/>
        </w:rPr>
      </w:pPr>
      <w:bookmarkStart w:id="2868" w:name="_CR10_4_2_4"/>
      <w:bookmarkStart w:id="2869" w:name="_Toc20212487"/>
      <w:bookmarkStart w:id="2870" w:name="_Toc27731842"/>
      <w:bookmarkStart w:id="2871" w:name="_Toc36127620"/>
      <w:bookmarkStart w:id="2872" w:name="_Toc45214726"/>
      <w:bookmarkStart w:id="2873" w:name="_Toc51937865"/>
      <w:bookmarkStart w:id="2874" w:name="_Toc51938174"/>
      <w:bookmarkStart w:id="2875" w:name="_Toc92291361"/>
      <w:bookmarkStart w:id="2876" w:name="_Toc218773492"/>
      <w:bookmarkEnd w:id="2868"/>
      <w:r w:rsidRPr="005D557D">
        <w:rPr>
          <w:lang w:val="fr-FR"/>
        </w:rPr>
        <w:t>10.4.2.4</w:t>
      </w:r>
      <w:r w:rsidRPr="005D557D">
        <w:rPr>
          <w:lang w:val="fr-FR"/>
        </w:rPr>
        <w:tab/>
        <w:t>Default Document Namespace</w:t>
      </w:r>
      <w:bookmarkEnd w:id="2869"/>
      <w:bookmarkEnd w:id="2870"/>
      <w:bookmarkEnd w:id="2871"/>
      <w:bookmarkEnd w:id="2872"/>
      <w:bookmarkEnd w:id="2873"/>
      <w:bookmarkEnd w:id="2874"/>
      <w:bookmarkEnd w:id="2875"/>
      <w:bookmarkEnd w:id="287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77" w:name="_CR10_4_2_5"/>
      <w:bookmarkStart w:id="2878" w:name="_Toc20212488"/>
      <w:bookmarkStart w:id="2879" w:name="_Toc27731843"/>
      <w:bookmarkStart w:id="2880" w:name="_Toc36127621"/>
      <w:bookmarkStart w:id="2881" w:name="_Toc45214727"/>
      <w:bookmarkStart w:id="2882" w:name="_Toc51937866"/>
      <w:bookmarkStart w:id="2883" w:name="_Toc51938175"/>
      <w:bookmarkStart w:id="2884" w:name="_Toc92291362"/>
      <w:bookmarkStart w:id="2885" w:name="_Toc218773493"/>
      <w:bookmarkEnd w:id="2877"/>
      <w:r>
        <w:t>10.4.2.5</w:t>
      </w:r>
      <w:r>
        <w:tab/>
        <w:t>MIME type</w:t>
      </w:r>
      <w:bookmarkEnd w:id="2878"/>
      <w:bookmarkEnd w:id="2879"/>
      <w:bookmarkEnd w:id="2880"/>
      <w:bookmarkEnd w:id="2881"/>
      <w:bookmarkEnd w:id="2882"/>
      <w:bookmarkEnd w:id="2883"/>
      <w:bookmarkEnd w:id="2884"/>
      <w:bookmarkEnd w:id="2885"/>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86" w:name="_CR10_4_2_6"/>
      <w:bookmarkStart w:id="2887" w:name="_Toc20212489"/>
      <w:bookmarkStart w:id="2888" w:name="_Toc27731844"/>
      <w:bookmarkStart w:id="2889" w:name="_Toc36127622"/>
      <w:bookmarkStart w:id="2890" w:name="_Toc45214728"/>
      <w:bookmarkStart w:id="2891" w:name="_Toc51937867"/>
      <w:bookmarkStart w:id="2892" w:name="_Toc51938176"/>
      <w:bookmarkStart w:id="2893" w:name="_Toc92291363"/>
      <w:bookmarkStart w:id="2894" w:name="_Toc218773494"/>
      <w:bookmarkEnd w:id="2886"/>
      <w:r>
        <w:t>10.4.2.6</w:t>
      </w:r>
      <w:r>
        <w:tab/>
        <w:t>Validation Constraints</w:t>
      </w:r>
      <w:bookmarkEnd w:id="2887"/>
      <w:bookmarkEnd w:id="2888"/>
      <w:bookmarkEnd w:id="2889"/>
      <w:bookmarkEnd w:id="2890"/>
      <w:bookmarkEnd w:id="2891"/>
      <w:bookmarkEnd w:id="2892"/>
      <w:bookmarkEnd w:id="2893"/>
      <w:bookmarkEnd w:id="2894"/>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lastRenderedPageBreak/>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lastRenderedPageBreak/>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95" w:name="_CR10_4_2_7"/>
      <w:bookmarkStart w:id="2896" w:name="_Toc20212490"/>
      <w:bookmarkStart w:id="2897" w:name="_Toc27731845"/>
      <w:bookmarkStart w:id="2898" w:name="_Toc36127623"/>
      <w:bookmarkStart w:id="2899" w:name="_Toc45214729"/>
      <w:bookmarkStart w:id="2900" w:name="_Toc51937868"/>
      <w:bookmarkStart w:id="2901" w:name="_Toc51938177"/>
      <w:bookmarkStart w:id="2902" w:name="_Toc92291364"/>
      <w:bookmarkStart w:id="2903" w:name="_Toc218773495"/>
      <w:bookmarkEnd w:id="2895"/>
      <w:r>
        <w:t>10.4.2.7</w:t>
      </w:r>
      <w:r w:rsidRPr="00345011">
        <w:tab/>
        <w:t>Data Semantics</w:t>
      </w:r>
      <w:bookmarkEnd w:id="2896"/>
      <w:bookmarkEnd w:id="2897"/>
      <w:bookmarkEnd w:id="2898"/>
      <w:bookmarkEnd w:id="2899"/>
      <w:bookmarkEnd w:id="2900"/>
      <w:bookmarkEnd w:id="2901"/>
      <w:bookmarkEnd w:id="2902"/>
      <w:bookmarkEnd w:id="2903"/>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lastRenderedPageBreak/>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lastRenderedPageBreak/>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904" w:name="_CR10_4_2_8"/>
      <w:bookmarkStart w:id="2905" w:name="_Toc20212491"/>
      <w:bookmarkStart w:id="2906" w:name="_Toc27731846"/>
      <w:bookmarkStart w:id="2907" w:name="_Toc36127624"/>
      <w:bookmarkStart w:id="2908" w:name="_Toc45214730"/>
      <w:bookmarkStart w:id="2909" w:name="_Toc51937869"/>
      <w:bookmarkStart w:id="2910" w:name="_Toc51938178"/>
      <w:bookmarkStart w:id="2911" w:name="_Toc92291365"/>
      <w:bookmarkStart w:id="2912" w:name="_Toc218773496"/>
      <w:bookmarkEnd w:id="2904"/>
      <w:r>
        <w:t>10.4.2.8</w:t>
      </w:r>
      <w:r>
        <w:tab/>
        <w:t>Naming Conventions</w:t>
      </w:r>
      <w:bookmarkEnd w:id="2905"/>
      <w:bookmarkEnd w:id="2906"/>
      <w:bookmarkEnd w:id="2907"/>
      <w:bookmarkEnd w:id="2908"/>
      <w:bookmarkEnd w:id="2909"/>
      <w:bookmarkEnd w:id="2910"/>
      <w:bookmarkEnd w:id="2911"/>
      <w:bookmarkEnd w:id="2912"/>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913" w:name="_CR10_4_2_9"/>
      <w:bookmarkStart w:id="2914" w:name="_Toc20212492"/>
      <w:bookmarkStart w:id="2915" w:name="_Toc27731847"/>
      <w:bookmarkStart w:id="2916" w:name="_Toc36127625"/>
      <w:bookmarkStart w:id="2917" w:name="_Toc45214731"/>
      <w:bookmarkStart w:id="2918" w:name="_Toc51937870"/>
      <w:bookmarkStart w:id="2919" w:name="_Toc51938179"/>
      <w:bookmarkStart w:id="2920" w:name="_Toc92291366"/>
      <w:bookmarkStart w:id="2921" w:name="_Toc218773497"/>
      <w:bookmarkEnd w:id="2913"/>
      <w:r>
        <w:t>10.4.2.9</w:t>
      </w:r>
      <w:r>
        <w:tab/>
        <w:t>Global documents</w:t>
      </w:r>
      <w:bookmarkEnd w:id="2914"/>
      <w:bookmarkEnd w:id="2915"/>
      <w:bookmarkEnd w:id="2916"/>
      <w:bookmarkEnd w:id="2917"/>
      <w:bookmarkEnd w:id="2918"/>
      <w:bookmarkEnd w:id="2919"/>
      <w:bookmarkEnd w:id="2920"/>
      <w:bookmarkEnd w:id="292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922" w:name="_CR10_4_2_10"/>
      <w:bookmarkStart w:id="2923" w:name="_Toc20212493"/>
      <w:bookmarkStart w:id="2924" w:name="_Toc27731848"/>
      <w:bookmarkStart w:id="2925" w:name="_Toc36127626"/>
      <w:bookmarkStart w:id="2926" w:name="_Toc45214732"/>
      <w:bookmarkStart w:id="2927" w:name="_Toc51937871"/>
      <w:bookmarkStart w:id="2928" w:name="_Toc51938180"/>
      <w:bookmarkStart w:id="2929" w:name="_Toc92291367"/>
      <w:bookmarkStart w:id="2930" w:name="_Toc218773498"/>
      <w:bookmarkEnd w:id="2922"/>
      <w:r>
        <w:t>10.4.2.10</w:t>
      </w:r>
      <w:r>
        <w:tab/>
        <w:t>Resource interdependencies</w:t>
      </w:r>
      <w:bookmarkEnd w:id="2923"/>
      <w:bookmarkEnd w:id="2924"/>
      <w:bookmarkEnd w:id="2925"/>
      <w:bookmarkEnd w:id="2926"/>
      <w:bookmarkEnd w:id="2927"/>
      <w:bookmarkEnd w:id="2928"/>
      <w:bookmarkEnd w:id="2929"/>
      <w:bookmarkEnd w:id="293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931" w:name="_CR10_4_2_11"/>
      <w:bookmarkStart w:id="2932" w:name="_Toc20212494"/>
      <w:bookmarkStart w:id="2933" w:name="_Toc27731849"/>
      <w:bookmarkStart w:id="2934" w:name="_Toc36127627"/>
      <w:bookmarkStart w:id="2935" w:name="_Toc45214733"/>
      <w:bookmarkStart w:id="2936" w:name="_Toc51937872"/>
      <w:bookmarkStart w:id="2937" w:name="_Toc51938181"/>
      <w:bookmarkStart w:id="2938" w:name="_Toc92291368"/>
      <w:bookmarkStart w:id="2939" w:name="_Toc218773499"/>
      <w:bookmarkEnd w:id="2931"/>
      <w:r>
        <w:t>10.4.2.11</w:t>
      </w:r>
      <w:r>
        <w:tab/>
        <w:t>Authorization Policies</w:t>
      </w:r>
      <w:bookmarkEnd w:id="2932"/>
      <w:bookmarkEnd w:id="2933"/>
      <w:bookmarkEnd w:id="2934"/>
      <w:bookmarkEnd w:id="2935"/>
      <w:bookmarkEnd w:id="2936"/>
      <w:bookmarkEnd w:id="2937"/>
      <w:bookmarkEnd w:id="2938"/>
      <w:bookmarkEnd w:id="293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940" w:name="_CR10_4_2_12"/>
      <w:bookmarkStart w:id="2941" w:name="_Toc20212495"/>
      <w:bookmarkStart w:id="2942" w:name="_Toc27731850"/>
      <w:bookmarkStart w:id="2943" w:name="_Toc36127628"/>
      <w:bookmarkStart w:id="2944" w:name="_Toc45214734"/>
      <w:bookmarkStart w:id="2945" w:name="_Toc51937873"/>
      <w:bookmarkStart w:id="2946" w:name="_Toc51938182"/>
      <w:bookmarkStart w:id="2947" w:name="_Toc92291369"/>
      <w:bookmarkStart w:id="2948" w:name="_Toc218773500"/>
      <w:bookmarkEnd w:id="2940"/>
      <w:r>
        <w:t>10.4.2.12</w:t>
      </w:r>
      <w:r>
        <w:tab/>
        <w:t>Subscription to Changes</w:t>
      </w:r>
      <w:bookmarkEnd w:id="2941"/>
      <w:bookmarkEnd w:id="2942"/>
      <w:bookmarkEnd w:id="2943"/>
      <w:bookmarkEnd w:id="2944"/>
      <w:bookmarkEnd w:id="2945"/>
      <w:bookmarkEnd w:id="2946"/>
      <w:bookmarkEnd w:id="2947"/>
      <w:bookmarkEnd w:id="2948"/>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949" w:name="_CRAnnexAinformative"/>
      <w:bookmarkEnd w:id="2949"/>
      <w:r w:rsidRPr="00986001">
        <w:br w:type="page"/>
      </w:r>
      <w:bookmarkStart w:id="2950" w:name="_Toc20212496"/>
      <w:bookmarkStart w:id="2951" w:name="_Toc27731851"/>
      <w:bookmarkStart w:id="2952" w:name="_Toc36127629"/>
      <w:bookmarkStart w:id="2953" w:name="_Toc45214735"/>
      <w:bookmarkStart w:id="2954" w:name="_Toc51937874"/>
      <w:bookmarkStart w:id="2955" w:name="_Toc51938183"/>
      <w:bookmarkStart w:id="2956" w:name="_Toc92291370"/>
      <w:bookmarkStart w:id="2957" w:name="_Toc218773501"/>
      <w:r w:rsidRPr="00986001">
        <w:lastRenderedPageBreak/>
        <w:t>Annex A (informative):</w:t>
      </w:r>
      <w:r w:rsidRPr="00986001">
        <w:br/>
        <w:t>Signalling flows</w:t>
      </w:r>
      <w:bookmarkEnd w:id="2950"/>
      <w:bookmarkEnd w:id="2951"/>
      <w:bookmarkEnd w:id="2952"/>
      <w:bookmarkEnd w:id="2953"/>
      <w:bookmarkEnd w:id="2954"/>
      <w:bookmarkEnd w:id="2955"/>
      <w:bookmarkEnd w:id="2956"/>
      <w:bookmarkEnd w:id="2957"/>
    </w:p>
    <w:p w14:paraId="4F6D59CD" w14:textId="77777777" w:rsidR="00C367E9" w:rsidRDefault="00C367E9" w:rsidP="00056BBA">
      <w:pPr>
        <w:pStyle w:val="Heading2"/>
      </w:pPr>
      <w:bookmarkStart w:id="2958" w:name="_CRA_1"/>
      <w:bookmarkStart w:id="2959" w:name="_Toc20212497"/>
      <w:bookmarkStart w:id="2960" w:name="_Toc27731852"/>
      <w:bookmarkStart w:id="2961" w:name="_Toc36127630"/>
      <w:bookmarkStart w:id="2962" w:name="_Toc45214736"/>
      <w:bookmarkStart w:id="2963" w:name="_Toc51937875"/>
      <w:bookmarkStart w:id="2964" w:name="_Toc51938184"/>
      <w:bookmarkStart w:id="2965" w:name="_Toc92291371"/>
      <w:bookmarkStart w:id="2966" w:name="MCCQCTEMPBM_00000053"/>
      <w:bookmarkStart w:id="2967" w:name="_Toc218773502"/>
      <w:bookmarkEnd w:id="1147"/>
      <w:bookmarkEnd w:id="2958"/>
      <w:r>
        <w:t>A.1</w:t>
      </w:r>
      <w:r>
        <w:tab/>
        <w:t>Scope of signalling flows</w:t>
      </w:r>
      <w:bookmarkEnd w:id="2959"/>
      <w:bookmarkEnd w:id="2960"/>
      <w:bookmarkEnd w:id="2961"/>
      <w:bookmarkEnd w:id="2962"/>
      <w:bookmarkEnd w:id="2963"/>
      <w:bookmarkEnd w:id="2964"/>
      <w:bookmarkEnd w:id="2965"/>
      <w:bookmarkEnd w:id="2967"/>
    </w:p>
    <w:bookmarkEnd w:id="2966"/>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68" w:name="_CRA_2"/>
      <w:bookmarkStart w:id="2969" w:name="_Toc20212498"/>
      <w:bookmarkStart w:id="2970" w:name="_Toc27731853"/>
      <w:bookmarkStart w:id="2971" w:name="_Toc36127631"/>
      <w:bookmarkStart w:id="2972" w:name="_Toc45214737"/>
      <w:bookmarkStart w:id="2973" w:name="_Toc51937876"/>
      <w:bookmarkStart w:id="2974" w:name="_Toc51938185"/>
      <w:bookmarkStart w:id="2975" w:name="_Toc92291372"/>
      <w:bookmarkStart w:id="2976" w:name="_Toc218773503"/>
      <w:bookmarkEnd w:id="2968"/>
      <w:r>
        <w:t>A.2</w:t>
      </w:r>
      <w:r>
        <w:tab/>
        <w:t>Signalling flows for MCPTT user profile configuration document creation</w:t>
      </w:r>
      <w:bookmarkEnd w:id="2969"/>
      <w:bookmarkEnd w:id="2970"/>
      <w:bookmarkEnd w:id="2971"/>
      <w:bookmarkEnd w:id="2972"/>
      <w:bookmarkEnd w:id="2973"/>
      <w:bookmarkEnd w:id="2974"/>
      <w:bookmarkEnd w:id="2975"/>
      <w:bookmarkEnd w:id="2976"/>
    </w:p>
    <w:p w14:paraId="3CB270D4" w14:textId="77777777" w:rsidR="00C367E9" w:rsidRDefault="00C367E9" w:rsidP="00056BBA">
      <w:pPr>
        <w:pStyle w:val="Heading3"/>
      </w:pPr>
      <w:bookmarkStart w:id="2977" w:name="_CRA_2_1"/>
      <w:bookmarkStart w:id="2978" w:name="_Toc20212499"/>
      <w:bookmarkStart w:id="2979" w:name="_Toc27731854"/>
      <w:bookmarkStart w:id="2980" w:name="_Toc36127632"/>
      <w:bookmarkStart w:id="2981" w:name="_Toc45214738"/>
      <w:bookmarkStart w:id="2982" w:name="_Toc51937877"/>
      <w:bookmarkStart w:id="2983" w:name="_Toc51938186"/>
      <w:bookmarkStart w:id="2984" w:name="_Toc92291373"/>
      <w:bookmarkStart w:id="2985" w:name="_Toc218773504"/>
      <w:bookmarkEnd w:id="2977"/>
      <w:r>
        <w:t>A.2.1</w:t>
      </w:r>
      <w:r>
        <w:tab/>
        <w:t>CMC creating a MCPTT user profile configuration document on behalf of MCPTT user</w:t>
      </w:r>
      <w:bookmarkEnd w:id="2978"/>
      <w:bookmarkEnd w:id="2979"/>
      <w:bookmarkEnd w:id="2980"/>
      <w:bookmarkEnd w:id="2981"/>
      <w:bookmarkEnd w:id="2982"/>
      <w:bookmarkEnd w:id="2983"/>
      <w:bookmarkEnd w:id="2984"/>
      <w:bookmarkEnd w:id="2985"/>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86" w:name="_MON_1530414541"/>
    <w:bookmarkEnd w:id="2986"/>
    <w:p w14:paraId="2BBF71BD" w14:textId="77777777" w:rsidR="00C367E9" w:rsidRDefault="00C367E9" w:rsidP="00C367E9">
      <w:pPr>
        <w:pStyle w:val="TH"/>
      </w:pPr>
      <w:r>
        <w:object w:dxaOrig="5415" w:dyaOrig="3150" w14:anchorId="21D91F45">
          <v:shape id="_x0000_i1028" type="#_x0000_t75" style="width:273.45pt;height:158.15pt" o:ole="">
            <v:imagedata r:id="rId34" o:title=""/>
          </v:shape>
          <o:OLEObject Type="Embed" ProgID="Visio.Drawing.11" ShapeID="_x0000_i1028" DrawAspect="Content" ObjectID="_1829385727" r:id="rId35"/>
        </w:object>
      </w:r>
    </w:p>
    <w:p w14:paraId="6A7B1E39" w14:textId="77777777" w:rsidR="00C367E9" w:rsidRDefault="00C367E9" w:rsidP="00C367E9">
      <w:pPr>
        <w:pStyle w:val="TF"/>
      </w:pPr>
      <w:bookmarkStart w:id="2987" w:name="_CRFigureA_2_11"/>
      <w:r>
        <w:t>Figure </w:t>
      </w:r>
      <w:bookmarkEnd w:id="2987"/>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88" w:name="_CRTableA_2_11"/>
      <w:r>
        <w:t>Table </w:t>
      </w:r>
      <w:bookmarkEnd w:id="2988"/>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5D557D" w:rsidRDefault="00C367E9" w:rsidP="00A839F0">
            <w:pPr>
              <w:pStyle w:val="PL"/>
              <w:rPr>
                <w:lang w:val="sv-SE"/>
              </w:rPr>
            </w:pPr>
            <w:r w:rsidRPr="00114B70">
              <w:t xml:space="preserve">    </w:t>
            </w:r>
            <w:r w:rsidRPr="005D557D">
              <w:rPr>
                <w:lang w:val="sv-SE"/>
              </w:rPr>
              <w:t>&lt;MCPTTUserID&gt;</w:t>
            </w:r>
          </w:p>
          <w:p w14:paraId="60DC767D" w14:textId="77777777" w:rsidR="00C367E9" w:rsidRPr="005D557D" w:rsidRDefault="00C367E9" w:rsidP="00A839F0">
            <w:pPr>
              <w:pStyle w:val="PL"/>
              <w:rPr>
                <w:lang w:val="sv-SE"/>
              </w:rPr>
            </w:pPr>
            <w:r w:rsidRPr="005D557D">
              <w:rPr>
                <w:lang w:val="sv-SE"/>
              </w:rPr>
              <w:t xml:space="preserve">      &lt;uri-entry&gt;sip:user2@example.com&lt;/uri-entry&gt;</w:t>
            </w:r>
          </w:p>
          <w:p w14:paraId="04BA8CF4" w14:textId="77777777" w:rsidR="00C367E9" w:rsidRPr="00114B70" w:rsidRDefault="00C367E9" w:rsidP="00A839F0">
            <w:pPr>
              <w:pStyle w:val="PL"/>
            </w:pPr>
            <w:r w:rsidRPr="005D557D">
              <w:rPr>
                <w:lang w:val="sv-SE"/>
              </w:rPr>
              <w:t xml:space="preserve">      </w:t>
            </w:r>
            <w:r w:rsidRPr="00114B70">
              <w:t>&lt;display-name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89" w:name="_CRA_2_2"/>
      <w:bookmarkStart w:id="2990" w:name="_Toc20212500"/>
      <w:bookmarkStart w:id="2991" w:name="_Toc27731855"/>
      <w:bookmarkStart w:id="2992" w:name="_Toc36127633"/>
      <w:bookmarkStart w:id="2993" w:name="_Toc45214739"/>
      <w:bookmarkStart w:id="2994" w:name="_Toc51937878"/>
      <w:bookmarkStart w:id="2995" w:name="_Toc51938187"/>
      <w:bookmarkStart w:id="2996" w:name="_Toc92291374"/>
      <w:bookmarkStart w:id="2997" w:name="_Toc218773505"/>
      <w:bookmarkEnd w:id="2989"/>
      <w:r>
        <w:t>A.2.2</w:t>
      </w:r>
      <w:r>
        <w:tab/>
        <w:t>CMC subscribing to and obtaining MCPTT configuration documents</w:t>
      </w:r>
      <w:bookmarkEnd w:id="2990"/>
      <w:bookmarkEnd w:id="2991"/>
      <w:bookmarkEnd w:id="2992"/>
      <w:bookmarkEnd w:id="2993"/>
      <w:bookmarkEnd w:id="2994"/>
      <w:bookmarkEnd w:id="2995"/>
      <w:bookmarkEnd w:id="2996"/>
      <w:bookmarkEnd w:id="299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35pt;height:347.5pt" o:ole="">
            <v:imagedata r:id="rId49" o:title=""/>
          </v:shape>
          <o:OLEObject Type="Embed" ProgID="Visio.Drawing.11" ShapeID="_x0000_i1029" DrawAspect="Content" ObjectID="_1829385728" r:id="rId50"/>
        </w:object>
      </w:r>
    </w:p>
    <w:p w14:paraId="4E0F2E40" w14:textId="77777777" w:rsidR="00C367E9" w:rsidRPr="005D03CA" w:rsidRDefault="00C367E9" w:rsidP="00C367E9">
      <w:pPr>
        <w:pStyle w:val="TF"/>
      </w:pPr>
      <w:bookmarkStart w:id="2998" w:name="_CRFigureA_2_21"/>
      <w:r w:rsidRPr="005D03CA">
        <w:t>Figure </w:t>
      </w:r>
      <w:bookmarkEnd w:id="2998"/>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99" w:name="_CRTableA_2_21"/>
      <w:r w:rsidRPr="006161E3">
        <w:t>Table </w:t>
      </w:r>
      <w:bookmarkEnd w:id="2999"/>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3000" w:name="MCCQCTEMPBM_00000035"/>
      <w:r w:rsidRPr="00F2211A">
        <w:rPr>
          <w:rFonts w:cs="Courier New"/>
          <w:szCs w:val="16"/>
          <w:lang w:val="en-US"/>
        </w:rPr>
        <w:t>urn:3gpp:ns:mcpttInfo:1.0</w:t>
      </w:r>
      <w:bookmarkEnd w:id="300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001" w:name="MCCQCTEMPBM_00000036"/>
      <w:r w:rsidRPr="00F2211A">
        <w:rPr>
          <w:rFonts w:cs="Courier New"/>
          <w:szCs w:val="16"/>
          <w:lang w:val="en-US"/>
        </w:rPr>
        <w:t>mcptt-Params&gt;</w:t>
      </w:r>
      <w:bookmarkEnd w:id="300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002" w:name="MCCQCTEMPBM_00000037"/>
      <w:r w:rsidRPr="00F2211A">
        <w:rPr>
          <w:rFonts w:cs="Courier New"/>
          <w:szCs w:val="16"/>
          <w:lang w:val="en-US"/>
        </w:rPr>
        <w:t xml:space="preserve">mcptt-access-token&gt; </w:t>
      </w:r>
      <w:bookmarkEnd w:id="300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300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300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3004" w:name="MCCQCTEMPBM_00000039"/>
      <w:r w:rsidRPr="00061C8A">
        <w:rPr>
          <w:rFonts w:cs="Courier New"/>
          <w:szCs w:val="16"/>
          <w:lang w:val="en-US"/>
        </w:rPr>
        <w:t>mcptt-Params</w:t>
      </w:r>
      <w:bookmarkEnd w:id="300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3005" w:name="_CRTableA_2_22SIPSUBSCRIBErequestSIPcor"/>
      <w:r w:rsidRPr="006161E3">
        <w:t>Table </w:t>
      </w:r>
      <w:bookmarkEnd w:id="3005"/>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06"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6"/>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07"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07"/>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3008" w:name="_CRTableA_2_24"/>
      <w:r w:rsidRPr="006161E3">
        <w:lastRenderedPageBreak/>
        <w:t>Table </w:t>
      </w:r>
      <w:bookmarkEnd w:id="3008"/>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09"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9"/>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3010" w:name="_CRTableA_2_25"/>
      <w:r w:rsidRPr="006161E3">
        <w:t>Table </w:t>
      </w:r>
      <w:bookmarkEnd w:id="3010"/>
      <w:r w:rsidRPr="006161E3">
        <w:t>A.</w:t>
      </w:r>
      <w:r>
        <w:t>2.2</w:t>
      </w:r>
      <w:r w:rsidRPr="006161E3">
        <w:t>-</w:t>
      </w:r>
      <w:r>
        <w:t>5: SIP 200 (OK) response (SIP core</w:t>
      </w:r>
      <w:r w:rsidRPr="006161E3">
        <w:t xml:space="preserve"> to </w:t>
      </w:r>
      <w:r>
        <w:t>CMC in MCPTT UE</w:t>
      </w:r>
      <w:r w:rsidRPr="006161E3">
        <w:t>)</w:t>
      </w: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11"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11"/>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12"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12"/>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68FA886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6E50E78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0CF4B1C"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1B815102"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B0D796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w:t>
      </w:r>
    </w:p>
    <w:p w14:paraId="5EF7C07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xcap-root=</w:t>
      </w:r>
      <w:hyperlink r:id="rId52" w:history="1">
        <w:r w:rsidRPr="005D557D">
          <w:rPr>
            <w:lang w:val="fr-FR"/>
          </w:rPr>
          <w:t>https://MissionCriticalOrg/MCO-12345/</w:t>
        </w:r>
      </w:hyperlink>
      <w:r w:rsidRPr="005D557D">
        <w:rPr>
          <w:lang w:val="fr-FR"/>
        </w:rPr>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new-etag="g8tyah7"</w:t>
      </w:r>
    </w:p>
    <w:p w14:paraId="2623834D"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new-etag="7hahsd"</w:t>
      </w:r>
    </w:p>
    <w:p w14:paraId="3BDAA340"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5D557D">
        <w:rPr>
          <w:lang w:val="fr-FR"/>
        </w:rPr>
        <w:t xml:space="preserve">              </w:t>
      </w:r>
      <w:r>
        <w:t>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3013" w:name="MCCQCTEMPBM_00000045"/>
    </w:p>
    <w:bookmarkEnd w:id="3013"/>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3014" w:name="_CRTableA_2_28"/>
      <w:r w:rsidRPr="006161E3">
        <w:t>Table </w:t>
      </w:r>
      <w:bookmarkEnd w:id="3014"/>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3015" w:name="_CRTableA_2_29"/>
      <w:r w:rsidRPr="006161E3">
        <w:t>Table </w:t>
      </w:r>
      <w:bookmarkEnd w:id="3015"/>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3016" w:name="_CRTableA_2_210"/>
      <w:r w:rsidRPr="006161E3">
        <w:t>Table </w:t>
      </w:r>
      <w:bookmarkEnd w:id="3016"/>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1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1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3018" w:name="_CRTableA_2_211"/>
      <w:r w:rsidRPr="004F68BB">
        <w:t>Table </w:t>
      </w:r>
      <w:bookmarkEnd w:id="3018"/>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3019" w:name="_CRTableA_2_212"/>
      <w:r w:rsidRPr="008059A8">
        <w:t>Table </w:t>
      </w:r>
      <w:bookmarkEnd w:id="3019"/>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3020" w:name="_CRTableA_2_213"/>
      <w:r w:rsidRPr="003C7F94">
        <w:t>Table </w:t>
      </w:r>
      <w:bookmarkEnd w:id="3020"/>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3021" w:name="_CRTableA_2_214"/>
      <w:r w:rsidRPr="00D622CF">
        <w:t>Table </w:t>
      </w:r>
      <w:bookmarkEnd w:id="3021"/>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3022" w:name="_CRTableA_2_215"/>
      <w:r w:rsidRPr="00D622CF">
        <w:t>Table </w:t>
      </w:r>
      <w:bookmarkEnd w:id="3022"/>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3023" w:name="_CRTableA_2_216"/>
      <w:r w:rsidRPr="00D622CF">
        <w:t>Table </w:t>
      </w:r>
      <w:bookmarkEnd w:id="3023"/>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024" w:name="_CRA_2_3"/>
      <w:bookmarkStart w:id="3025" w:name="_Toc20212501"/>
      <w:bookmarkStart w:id="3026" w:name="_Toc27731856"/>
      <w:bookmarkStart w:id="3027" w:name="_Toc36127634"/>
      <w:bookmarkStart w:id="3028" w:name="_Toc45214740"/>
      <w:bookmarkStart w:id="3029" w:name="_Toc51937879"/>
      <w:bookmarkStart w:id="3030" w:name="_Toc51938188"/>
      <w:bookmarkStart w:id="3031" w:name="_Toc92291375"/>
      <w:bookmarkStart w:id="3032" w:name="_Toc218773506"/>
      <w:bookmarkEnd w:id="3024"/>
      <w:r>
        <w:t>A.2.3</w:t>
      </w:r>
      <w:r>
        <w:tab/>
        <w:t>MCPTT server subscribing to and obtaining MCPTT service configuration document</w:t>
      </w:r>
      <w:bookmarkEnd w:id="3025"/>
      <w:bookmarkEnd w:id="3026"/>
      <w:bookmarkEnd w:id="3027"/>
      <w:bookmarkEnd w:id="3028"/>
      <w:bookmarkEnd w:id="3029"/>
      <w:bookmarkEnd w:id="3030"/>
      <w:bookmarkEnd w:id="3031"/>
      <w:bookmarkEnd w:id="3032"/>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35pt;height:347.5pt" o:ole="">
            <v:imagedata r:id="rId60" o:title=""/>
          </v:shape>
          <o:OLEObject Type="Embed" ProgID="Visio.Drawing.11" ShapeID="_x0000_i1030" DrawAspect="Content" ObjectID="_1829385729" r:id="rId61"/>
        </w:object>
      </w:r>
    </w:p>
    <w:p w14:paraId="5610C65A" w14:textId="77777777" w:rsidR="00C367E9" w:rsidRPr="005D03CA" w:rsidRDefault="00C367E9" w:rsidP="00C367E9">
      <w:pPr>
        <w:pStyle w:val="TF"/>
      </w:pPr>
      <w:bookmarkStart w:id="3033" w:name="_CRFigureA_2_31"/>
      <w:r w:rsidRPr="005D03CA">
        <w:t>Figure </w:t>
      </w:r>
      <w:bookmarkEnd w:id="3033"/>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3034" w:name="_CRTableA_2_31"/>
      <w:r w:rsidRPr="006161E3">
        <w:t>Table </w:t>
      </w:r>
      <w:bookmarkEnd w:id="3034"/>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3035" w:name="_CRTableA_2_32SIPSUBSCRIBErequestSIPcor"/>
      <w:r w:rsidRPr="005A3725">
        <w:t>Table </w:t>
      </w:r>
      <w:bookmarkEnd w:id="3035"/>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rsidRPr="005D557D">
        <w:rPr>
          <w:lang w:val="es-ES_tradnl"/>
        </w:rPr>
        <w:t>McpttServer1.home1.net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3036" w:name="_CRTableA_2_34"/>
      <w:r w:rsidRPr="006161E3">
        <w:t>Table </w:t>
      </w:r>
      <w:bookmarkEnd w:id="3036"/>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3037" w:name="_CRTableA_2_35"/>
      <w:r w:rsidRPr="006161E3">
        <w:t>Table </w:t>
      </w:r>
      <w:bookmarkEnd w:id="3037"/>
      <w:r w:rsidRPr="006161E3">
        <w:t>A.</w:t>
      </w:r>
      <w:r>
        <w:t>2.3</w:t>
      </w:r>
      <w:r w:rsidRPr="006161E3">
        <w:t>-</w:t>
      </w:r>
      <w:r>
        <w:t>5: SIP 200 (OK) response (SIP core</w:t>
      </w:r>
      <w:r w:rsidRPr="006161E3">
        <w:t xml:space="preserve"> to </w:t>
      </w:r>
      <w:r>
        <w:t>MCPTT server</w:t>
      </w: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3038" w:name="_CRTableA_2_37SIPNOTIFYrequestCMStoSIPc"/>
      <w:r w:rsidRPr="006161E3">
        <w:lastRenderedPageBreak/>
        <w:t>Table </w:t>
      </w:r>
      <w:bookmarkEnd w:id="3038"/>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4694457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4138CAE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ACCEB5E"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626E3AC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3039" w:name="_CRTableA_2_38"/>
      <w:r w:rsidRPr="006161E3">
        <w:t>Table </w:t>
      </w:r>
      <w:bookmarkEnd w:id="3039"/>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3040" w:name="_CRTableA_2_39"/>
      <w:r w:rsidRPr="006161E3">
        <w:t>Table </w:t>
      </w:r>
      <w:bookmarkEnd w:id="304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3041" w:name="_CRTableA_2_310"/>
      <w:r w:rsidRPr="006161E3">
        <w:lastRenderedPageBreak/>
        <w:t>Table </w:t>
      </w:r>
      <w:bookmarkEnd w:id="3041"/>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3042" w:name="_CRTableA_2_311"/>
      <w:r w:rsidRPr="00D622CF">
        <w:t>Table </w:t>
      </w:r>
      <w:bookmarkEnd w:id="3042"/>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3043" w:name="_CRTableA_2_312"/>
      <w:r w:rsidRPr="00D622CF">
        <w:t>Table </w:t>
      </w:r>
      <w:bookmarkEnd w:id="3043"/>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3044" w:name="_CRAnnexBinformative"/>
      <w:bookmarkEnd w:id="3044"/>
      <w:r>
        <w:br w:type="page"/>
      </w:r>
      <w:bookmarkStart w:id="3045" w:name="_Toc20212502"/>
      <w:bookmarkStart w:id="3046" w:name="_Toc27731857"/>
      <w:bookmarkStart w:id="3047" w:name="_Toc36127635"/>
      <w:bookmarkStart w:id="3048" w:name="_Toc45214741"/>
      <w:bookmarkStart w:id="3049" w:name="_Toc51937880"/>
      <w:bookmarkStart w:id="3050" w:name="_Toc51938189"/>
      <w:bookmarkStart w:id="3051" w:name="_Toc92291376"/>
      <w:bookmarkStart w:id="3052" w:name="_Toc218773507"/>
      <w:r>
        <w:rPr>
          <w:lang w:eastAsia="zh-CN"/>
        </w:rPr>
        <w:lastRenderedPageBreak/>
        <w:t>Annex B (informative):</w:t>
      </w:r>
      <w:r>
        <w:rPr>
          <w:lang w:eastAsia="zh-CN"/>
        </w:rPr>
        <w:br/>
      </w:r>
      <w:r w:rsidRPr="0073469F">
        <w:t>IANA registration template</w:t>
      </w:r>
      <w:r>
        <w:t>s</w:t>
      </w:r>
      <w:bookmarkEnd w:id="3045"/>
      <w:bookmarkEnd w:id="3046"/>
      <w:bookmarkEnd w:id="3047"/>
      <w:bookmarkEnd w:id="3048"/>
      <w:bookmarkEnd w:id="3049"/>
      <w:bookmarkEnd w:id="3050"/>
      <w:bookmarkEnd w:id="3051"/>
      <w:bookmarkEnd w:id="3052"/>
    </w:p>
    <w:p w14:paraId="5BD9E34F" w14:textId="77777777" w:rsidR="00C367E9" w:rsidRPr="0073469F" w:rsidRDefault="00C367E9" w:rsidP="00C367E9">
      <w:pPr>
        <w:pStyle w:val="Heading1"/>
      </w:pPr>
      <w:bookmarkStart w:id="3053" w:name="_CRB_1"/>
      <w:bookmarkStart w:id="3054" w:name="_Toc20212503"/>
      <w:bookmarkStart w:id="3055" w:name="_Toc27731858"/>
      <w:bookmarkStart w:id="3056" w:name="_Toc36127636"/>
      <w:bookmarkStart w:id="3057" w:name="_Toc45214742"/>
      <w:bookmarkStart w:id="3058" w:name="_Toc51937881"/>
      <w:bookmarkStart w:id="3059" w:name="_Toc51938190"/>
      <w:bookmarkStart w:id="3060" w:name="_Toc92291377"/>
      <w:bookmarkStart w:id="3061" w:name="_Toc218773508"/>
      <w:bookmarkEnd w:id="3053"/>
      <w:r>
        <w:rPr>
          <w:lang w:eastAsia="zh-CN"/>
        </w:rPr>
        <w:t>B.1</w:t>
      </w:r>
      <w:r w:rsidRPr="0073469F">
        <w:tab/>
        <w:t>IANA registration template</w:t>
      </w:r>
      <w:r>
        <w:t>s for MIME types</w:t>
      </w:r>
      <w:bookmarkEnd w:id="3054"/>
      <w:bookmarkEnd w:id="3055"/>
      <w:bookmarkEnd w:id="3056"/>
      <w:bookmarkEnd w:id="3057"/>
      <w:bookmarkEnd w:id="3058"/>
      <w:bookmarkEnd w:id="3059"/>
      <w:bookmarkEnd w:id="3060"/>
      <w:bookmarkEnd w:id="3061"/>
    </w:p>
    <w:p w14:paraId="50F23FF7" w14:textId="77777777" w:rsidR="00C367E9" w:rsidRPr="0073469F" w:rsidRDefault="00C367E9" w:rsidP="00C367E9">
      <w:pPr>
        <w:pStyle w:val="Heading2"/>
      </w:pPr>
      <w:bookmarkStart w:id="3062" w:name="_CRB_1_1"/>
      <w:bookmarkStart w:id="3063" w:name="_Toc20212504"/>
      <w:bookmarkStart w:id="3064" w:name="_Toc27731859"/>
      <w:bookmarkStart w:id="3065" w:name="_Toc36127637"/>
      <w:bookmarkStart w:id="3066" w:name="_Toc45214743"/>
      <w:bookmarkStart w:id="3067" w:name="_Toc51937882"/>
      <w:bookmarkStart w:id="3068" w:name="_Toc51938191"/>
      <w:bookmarkStart w:id="3069" w:name="_Toc92291378"/>
      <w:bookmarkStart w:id="3070" w:name="_Toc218773509"/>
      <w:bookmarkEnd w:id="3062"/>
      <w:r>
        <w:rPr>
          <w:lang w:eastAsia="zh-CN"/>
        </w:rPr>
        <w:t>B.1.1</w:t>
      </w:r>
      <w:r w:rsidRPr="0073469F">
        <w:tab/>
      </w:r>
      <w:r w:rsidRPr="004555A9">
        <w:t>application/vn</w:t>
      </w:r>
      <w:r>
        <w:t xml:space="preserve">d.3gpp.mcptt-ue-init-config+xml </w:t>
      </w:r>
      <w:r w:rsidRPr="0073469F">
        <w:t>IANA registration template</w:t>
      </w:r>
      <w:bookmarkEnd w:id="3063"/>
      <w:bookmarkEnd w:id="3064"/>
      <w:bookmarkEnd w:id="3065"/>
      <w:bookmarkEnd w:id="3066"/>
      <w:bookmarkEnd w:id="3067"/>
      <w:bookmarkEnd w:id="3068"/>
      <w:bookmarkEnd w:id="3069"/>
      <w:bookmarkEnd w:id="307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71" w:name="MCCQCTEMPBM_00000033"/>
      <w:bookmarkStart w:id="3072" w:name="MCCQCTEMPBM_00000034"/>
      <w:r w:rsidRPr="0073469F">
        <w:t xml:space="preserve"> section </w:t>
      </w:r>
      <w:bookmarkEnd w:id="3071"/>
      <w:bookmarkEnd w:id="307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73" w:name="_CRB_1_2"/>
      <w:bookmarkStart w:id="3074" w:name="_Toc20212505"/>
      <w:bookmarkStart w:id="3075" w:name="_Toc27731860"/>
      <w:bookmarkStart w:id="3076" w:name="_Toc36127638"/>
      <w:bookmarkStart w:id="3077" w:name="_Toc45214744"/>
      <w:bookmarkStart w:id="3078" w:name="_Toc51937883"/>
      <w:bookmarkStart w:id="3079" w:name="_Toc51938192"/>
      <w:bookmarkStart w:id="3080" w:name="_Toc92291379"/>
      <w:bookmarkStart w:id="3081" w:name="_Toc218773510"/>
      <w:bookmarkEnd w:id="3073"/>
      <w:r>
        <w:rPr>
          <w:lang w:eastAsia="zh-CN"/>
        </w:rPr>
        <w:t>B.1.2</w:t>
      </w:r>
      <w:r w:rsidRPr="0073469F">
        <w:tab/>
      </w:r>
      <w:r w:rsidRPr="004555A9">
        <w:t>application/vnd.3gpp.mcptt-ue-config+xml</w:t>
      </w:r>
      <w:r>
        <w:t xml:space="preserve"> </w:t>
      </w:r>
      <w:r w:rsidRPr="0073469F">
        <w:t>IANA registration template</w:t>
      </w:r>
      <w:bookmarkEnd w:id="3074"/>
      <w:bookmarkEnd w:id="3075"/>
      <w:bookmarkEnd w:id="3076"/>
      <w:bookmarkEnd w:id="3077"/>
      <w:bookmarkEnd w:id="3078"/>
      <w:bookmarkEnd w:id="3079"/>
      <w:bookmarkEnd w:id="3080"/>
      <w:bookmarkEnd w:id="308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82" w:name="_CRB_1_3"/>
      <w:bookmarkStart w:id="3083" w:name="_Toc20212506"/>
      <w:bookmarkStart w:id="3084" w:name="_Toc27731861"/>
      <w:bookmarkStart w:id="3085" w:name="_Toc36127639"/>
      <w:bookmarkStart w:id="3086" w:name="_Toc45214745"/>
      <w:bookmarkStart w:id="3087" w:name="_Toc51937884"/>
      <w:bookmarkStart w:id="3088" w:name="_Toc51938193"/>
      <w:bookmarkStart w:id="3089" w:name="_Toc92291380"/>
      <w:bookmarkStart w:id="3090" w:name="_Toc218773511"/>
      <w:bookmarkEnd w:id="3082"/>
      <w:r>
        <w:rPr>
          <w:lang w:eastAsia="zh-CN"/>
        </w:rPr>
        <w:t>B.1.3</w:t>
      </w:r>
      <w:r w:rsidRPr="0073469F">
        <w:tab/>
      </w:r>
      <w:r w:rsidRPr="004555A9">
        <w:t>application/vnd.3gpp.mcptt</w:t>
      </w:r>
      <w:r>
        <w:t>-</w:t>
      </w:r>
      <w:r w:rsidRPr="004555A9">
        <w:t>user-profile+xml</w:t>
      </w:r>
      <w:r>
        <w:t xml:space="preserve"> </w:t>
      </w:r>
      <w:r w:rsidRPr="0073469F">
        <w:t>IANA registration template</w:t>
      </w:r>
      <w:bookmarkEnd w:id="3083"/>
      <w:bookmarkEnd w:id="3084"/>
      <w:bookmarkEnd w:id="3085"/>
      <w:bookmarkEnd w:id="3086"/>
      <w:bookmarkEnd w:id="3087"/>
      <w:bookmarkEnd w:id="3088"/>
      <w:bookmarkEnd w:id="3089"/>
      <w:bookmarkEnd w:id="309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91" w:name="_CRB_1_4"/>
      <w:bookmarkStart w:id="3092" w:name="_Toc20212507"/>
      <w:bookmarkStart w:id="3093" w:name="_Toc27731862"/>
      <w:bookmarkStart w:id="3094" w:name="_Toc36127640"/>
      <w:bookmarkStart w:id="3095" w:name="_Toc45214746"/>
      <w:bookmarkStart w:id="3096" w:name="_Toc51937885"/>
      <w:bookmarkStart w:id="3097" w:name="_Toc51938194"/>
      <w:bookmarkStart w:id="3098" w:name="_Toc92291381"/>
      <w:bookmarkStart w:id="3099" w:name="_Toc218773512"/>
      <w:bookmarkEnd w:id="3091"/>
      <w:r>
        <w:rPr>
          <w:lang w:eastAsia="zh-CN"/>
        </w:rPr>
        <w:t>B.1.4</w:t>
      </w:r>
      <w:r w:rsidRPr="0073469F">
        <w:tab/>
      </w:r>
      <w:r w:rsidRPr="004555A9">
        <w:t>application/vnd.3gpp.mcptt-service-config+xml</w:t>
      </w:r>
      <w:r>
        <w:t xml:space="preserve"> </w:t>
      </w:r>
      <w:r w:rsidRPr="0073469F">
        <w:t>IANA registration template</w:t>
      </w:r>
      <w:bookmarkEnd w:id="3092"/>
      <w:bookmarkEnd w:id="3093"/>
      <w:bookmarkEnd w:id="3094"/>
      <w:bookmarkEnd w:id="3095"/>
      <w:bookmarkEnd w:id="3096"/>
      <w:bookmarkEnd w:id="3097"/>
      <w:bookmarkEnd w:id="3098"/>
      <w:bookmarkEnd w:id="309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100" w:name="_CRB_1_5"/>
      <w:bookmarkStart w:id="3101" w:name="_Toc20212508"/>
      <w:bookmarkStart w:id="3102" w:name="_Toc27731863"/>
      <w:bookmarkStart w:id="3103" w:name="_Toc36127641"/>
      <w:bookmarkStart w:id="3104" w:name="_Toc45214747"/>
      <w:bookmarkStart w:id="3105" w:name="_Toc51937886"/>
      <w:bookmarkStart w:id="3106" w:name="_Toc51938195"/>
      <w:bookmarkStart w:id="3107" w:name="_Toc92291382"/>
      <w:bookmarkStart w:id="3108" w:name="_Toc218773513"/>
      <w:bookmarkEnd w:id="310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101"/>
      <w:bookmarkEnd w:id="3102"/>
      <w:bookmarkEnd w:id="3103"/>
      <w:bookmarkEnd w:id="3104"/>
      <w:bookmarkEnd w:id="3105"/>
      <w:bookmarkEnd w:id="3106"/>
      <w:bookmarkEnd w:id="3107"/>
      <w:bookmarkEnd w:id="3108"/>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109" w:name="_CRB_1_6"/>
      <w:bookmarkStart w:id="3110" w:name="_Toc20212509"/>
      <w:bookmarkStart w:id="3111" w:name="_Toc27731864"/>
      <w:bookmarkStart w:id="3112" w:name="_Toc36127642"/>
      <w:bookmarkStart w:id="3113" w:name="_Toc45214748"/>
      <w:bookmarkStart w:id="3114" w:name="_Toc51937887"/>
      <w:bookmarkStart w:id="3115" w:name="_Toc51938196"/>
      <w:bookmarkStart w:id="3116" w:name="_Toc92291383"/>
      <w:bookmarkStart w:id="3117" w:name="_Toc218773514"/>
      <w:bookmarkEnd w:id="310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110"/>
      <w:bookmarkEnd w:id="3111"/>
      <w:bookmarkEnd w:id="3112"/>
      <w:bookmarkEnd w:id="3113"/>
      <w:bookmarkEnd w:id="3114"/>
      <w:bookmarkEnd w:id="3115"/>
      <w:bookmarkEnd w:id="3116"/>
      <w:bookmarkEnd w:id="3117"/>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118" w:name="_CRB_1_7"/>
      <w:bookmarkStart w:id="3119" w:name="_Toc20212510"/>
      <w:bookmarkStart w:id="3120" w:name="_Toc27731865"/>
      <w:bookmarkStart w:id="3121" w:name="_Toc36127643"/>
      <w:bookmarkStart w:id="3122" w:name="_Toc45214749"/>
      <w:bookmarkStart w:id="3123" w:name="_Toc51937888"/>
      <w:bookmarkStart w:id="3124" w:name="_Toc51938197"/>
      <w:bookmarkStart w:id="3125" w:name="_Toc92291384"/>
      <w:bookmarkStart w:id="3126" w:name="_Toc218773515"/>
      <w:bookmarkEnd w:id="3118"/>
      <w:r>
        <w:rPr>
          <w:lang w:eastAsia="zh-CN"/>
        </w:rPr>
        <w:t>B.1.7</w:t>
      </w:r>
      <w:r w:rsidRPr="0073469F">
        <w:tab/>
      </w:r>
      <w:r w:rsidRPr="004555A9">
        <w:t>application/vnd.3gpp.mc</w:t>
      </w:r>
      <w:r>
        <w:t>video-</w:t>
      </w:r>
      <w:r w:rsidRPr="004555A9">
        <w:t>ue-config+xml</w:t>
      </w:r>
      <w:r>
        <w:t xml:space="preserve"> </w:t>
      </w:r>
      <w:r w:rsidRPr="0073469F">
        <w:t>IANA registration template</w:t>
      </w:r>
      <w:bookmarkEnd w:id="3119"/>
      <w:bookmarkEnd w:id="3120"/>
      <w:bookmarkEnd w:id="3121"/>
      <w:bookmarkEnd w:id="3122"/>
      <w:bookmarkEnd w:id="3123"/>
      <w:bookmarkEnd w:id="3124"/>
      <w:bookmarkEnd w:id="3125"/>
      <w:bookmarkEnd w:id="3126"/>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127" w:name="_CRB_1_8"/>
      <w:bookmarkStart w:id="3128" w:name="_Toc20212511"/>
      <w:bookmarkStart w:id="3129" w:name="_Toc27731866"/>
      <w:bookmarkStart w:id="3130" w:name="_Toc36127644"/>
      <w:bookmarkStart w:id="3131" w:name="_Toc45214750"/>
      <w:bookmarkStart w:id="3132" w:name="_Toc51937889"/>
      <w:bookmarkStart w:id="3133" w:name="_Toc51938198"/>
      <w:bookmarkStart w:id="3134" w:name="_Toc92291385"/>
      <w:bookmarkStart w:id="3135" w:name="_Toc218773516"/>
      <w:bookmarkEnd w:id="3127"/>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128"/>
      <w:bookmarkEnd w:id="3129"/>
      <w:bookmarkEnd w:id="3130"/>
      <w:bookmarkEnd w:id="3131"/>
      <w:bookmarkEnd w:id="3132"/>
      <w:bookmarkEnd w:id="3133"/>
      <w:bookmarkEnd w:id="3134"/>
      <w:bookmarkEnd w:id="3135"/>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136" w:name="_CRB_1_9"/>
      <w:bookmarkStart w:id="3137" w:name="_Toc20212512"/>
      <w:bookmarkStart w:id="3138" w:name="_Toc27731867"/>
      <w:bookmarkStart w:id="3139" w:name="_Toc36127645"/>
      <w:bookmarkStart w:id="3140" w:name="_Toc45214751"/>
      <w:bookmarkStart w:id="3141" w:name="_Toc51937890"/>
      <w:bookmarkStart w:id="3142" w:name="_Toc51938199"/>
      <w:bookmarkStart w:id="3143" w:name="_Toc92291386"/>
      <w:bookmarkStart w:id="3144" w:name="_Toc218773517"/>
      <w:bookmarkEnd w:id="3136"/>
      <w:r>
        <w:rPr>
          <w:lang w:eastAsia="zh-CN"/>
        </w:rPr>
        <w:t>B.1.9</w:t>
      </w:r>
      <w:r w:rsidRPr="0073469F">
        <w:tab/>
      </w:r>
      <w:r w:rsidRPr="004555A9">
        <w:t>application/vnd.3gpp.mc</w:t>
      </w:r>
      <w:r>
        <w:t>data-</w:t>
      </w:r>
      <w:r w:rsidRPr="004555A9">
        <w:t>ue-config+xml</w:t>
      </w:r>
      <w:r>
        <w:t xml:space="preserve"> </w:t>
      </w:r>
      <w:r w:rsidRPr="0073469F">
        <w:t>IANA registration template</w:t>
      </w:r>
      <w:bookmarkEnd w:id="3137"/>
      <w:bookmarkEnd w:id="3138"/>
      <w:bookmarkEnd w:id="3139"/>
      <w:bookmarkEnd w:id="3140"/>
      <w:bookmarkEnd w:id="3141"/>
      <w:bookmarkEnd w:id="3142"/>
      <w:bookmarkEnd w:id="3143"/>
      <w:bookmarkEnd w:id="3144"/>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145" w:name="_CRB_1_10"/>
      <w:bookmarkStart w:id="3146" w:name="_Toc20212513"/>
      <w:bookmarkStart w:id="3147" w:name="_Toc27731868"/>
      <w:bookmarkStart w:id="3148" w:name="_Toc36127646"/>
      <w:bookmarkStart w:id="3149" w:name="_Toc45214752"/>
      <w:bookmarkStart w:id="3150" w:name="_Toc51937891"/>
      <w:bookmarkStart w:id="3151" w:name="_Toc51938200"/>
      <w:bookmarkStart w:id="3152" w:name="_Toc92291387"/>
      <w:bookmarkStart w:id="3153" w:name="_Toc218773518"/>
      <w:bookmarkEnd w:id="314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146"/>
      <w:bookmarkEnd w:id="3147"/>
      <w:bookmarkEnd w:id="3148"/>
      <w:bookmarkEnd w:id="3149"/>
      <w:bookmarkEnd w:id="3150"/>
      <w:bookmarkEnd w:id="3151"/>
      <w:bookmarkEnd w:id="3152"/>
      <w:bookmarkEnd w:id="3153"/>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154" w:name="_CRB_1_11"/>
      <w:bookmarkStart w:id="3155" w:name="_Toc218773519"/>
      <w:bookmarkEnd w:id="3154"/>
      <w:r>
        <w:rPr>
          <w:lang w:eastAsia="zh-CN"/>
        </w:rPr>
        <w:t>B.1.11</w:t>
      </w:r>
      <w:r w:rsidRPr="0073469F">
        <w:tab/>
      </w:r>
      <w:r w:rsidR="0053693B">
        <w:t>Void</w:t>
      </w:r>
      <w:bookmarkEnd w:id="3155"/>
    </w:p>
    <w:p w14:paraId="0DF44F19" w14:textId="1C82CAE4" w:rsidR="00702032" w:rsidRPr="0073469F" w:rsidRDefault="00702032" w:rsidP="00702032">
      <w:pPr>
        <w:pStyle w:val="Heading2"/>
      </w:pPr>
      <w:bookmarkStart w:id="3156" w:name="_CRAnnexCnormative"/>
      <w:bookmarkStart w:id="3157" w:name="_Toc92291388"/>
      <w:bookmarkStart w:id="3158" w:name="_Toc218773520"/>
      <w:bookmarkEnd w:id="3156"/>
      <w:r>
        <w:rPr>
          <w:lang w:eastAsia="zh-CN"/>
        </w:rPr>
        <w:t>B.1.12</w:t>
      </w:r>
      <w:r w:rsidRPr="0073469F">
        <w:tab/>
      </w:r>
      <w:r w:rsidRPr="004555A9">
        <w:t>application/</w:t>
      </w:r>
      <w:r w:rsidRPr="005D557D">
        <w:t>vnd.3gpp.mcs-location-user-config+xml</w:t>
      </w:r>
      <w:r w:rsidRPr="0073469F">
        <w:t xml:space="preserve"> IANA registration template</w:t>
      </w:r>
      <w:bookmarkEnd w:id="3158"/>
    </w:p>
    <w:p w14:paraId="708B22DC" w14:textId="77777777" w:rsidR="00702032" w:rsidRPr="0073469F" w:rsidRDefault="00702032" w:rsidP="00702032">
      <w:pPr>
        <w:overflowPunct w:val="0"/>
        <w:autoSpaceDE w:val="0"/>
        <w:autoSpaceDN w:val="0"/>
        <w:adjustRightInd w:val="0"/>
        <w:textAlignment w:val="baseline"/>
      </w:pPr>
      <w:r w:rsidRPr="0073469F">
        <w:t>Your Name:</w:t>
      </w:r>
    </w:p>
    <w:p w14:paraId="24C53547" w14:textId="77777777" w:rsidR="00702032" w:rsidRPr="0073469F" w:rsidRDefault="00702032" w:rsidP="00702032">
      <w:pPr>
        <w:overflowPunct w:val="0"/>
        <w:autoSpaceDE w:val="0"/>
        <w:autoSpaceDN w:val="0"/>
        <w:adjustRightInd w:val="0"/>
        <w:textAlignment w:val="baseline"/>
      </w:pPr>
      <w:r w:rsidRPr="0073469F">
        <w:t>&lt;MCC name&gt;</w:t>
      </w:r>
    </w:p>
    <w:p w14:paraId="3C99B93D" w14:textId="77777777" w:rsidR="00702032" w:rsidRPr="0073469F" w:rsidRDefault="00702032" w:rsidP="00702032">
      <w:pPr>
        <w:overflowPunct w:val="0"/>
        <w:autoSpaceDE w:val="0"/>
        <w:autoSpaceDN w:val="0"/>
        <w:adjustRightInd w:val="0"/>
        <w:textAlignment w:val="baseline"/>
      </w:pPr>
      <w:r w:rsidRPr="0073469F">
        <w:t>Your Email Address:</w:t>
      </w:r>
    </w:p>
    <w:p w14:paraId="706427D5" w14:textId="77777777" w:rsidR="00702032" w:rsidRPr="0073469F" w:rsidRDefault="00702032" w:rsidP="00702032">
      <w:pPr>
        <w:overflowPunct w:val="0"/>
        <w:autoSpaceDE w:val="0"/>
        <w:autoSpaceDN w:val="0"/>
        <w:adjustRightInd w:val="0"/>
        <w:textAlignment w:val="baseline"/>
      </w:pPr>
      <w:r w:rsidRPr="0073469F">
        <w:t>&lt;MCC email address&gt;</w:t>
      </w:r>
    </w:p>
    <w:p w14:paraId="4D590BF1" w14:textId="77777777" w:rsidR="00702032" w:rsidRPr="0073469F" w:rsidRDefault="00702032" w:rsidP="00702032">
      <w:r w:rsidRPr="0073469F">
        <w:t>Media Type Name:</w:t>
      </w:r>
    </w:p>
    <w:p w14:paraId="6C2BF63D" w14:textId="77777777" w:rsidR="00702032" w:rsidRPr="0073469F" w:rsidRDefault="00702032" w:rsidP="00702032">
      <w:r>
        <w:t>a</w:t>
      </w:r>
      <w:r w:rsidRPr="0073469F">
        <w:t>pplication</w:t>
      </w:r>
    </w:p>
    <w:p w14:paraId="6D926C42" w14:textId="77777777" w:rsidR="00702032" w:rsidRPr="0073469F" w:rsidRDefault="00702032" w:rsidP="00702032">
      <w:r w:rsidRPr="0073469F">
        <w:t>Subtype name:</w:t>
      </w:r>
    </w:p>
    <w:p w14:paraId="2550019C" w14:textId="77777777" w:rsidR="00702032" w:rsidRPr="0073469F" w:rsidRDefault="00702032" w:rsidP="00702032">
      <w:r w:rsidRPr="005D557D">
        <w:t>vnd.3gpp.mcs-location-user-config+xml</w:t>
      </w:r>
    </w:p>
    <w:p w14:paraId="095A8B3A" w14:textId="77777777" w:rsidR="00702032" w:rsidRPr="0073469F" w:rsidRDefault="00702032" w:rsidP="00702032">
      <w:r w:rsidRPr="0073469F">
        <w:t>Required parameters:</w:t>
      </w:r>
    </w:p>
    <w:p w14:paraId="719BE378" w14:textId="77777777" w:rsidR="00702032" w:rsidRPr="0073469F" w:rsidRDefault="00702032" w:rsidP="00702032">
      <w:r w:rsidRPr="0073469F">
        <w:t>None</w:t>
      </w:r>
    </w:p>
    <w:p w14:paraId="047263AA" w14:textId="77777777" w:rsidR="00702032" w:rsidRPr="0073469F" w:rsidRDefault="00702032" w:rsidP="00702032">
      <w:r w:rsidRPr="0073469F">
        <w:t>Optional parameters:</w:t>
      </w:r>
    </w:p>
    <w:p w14:paraId="336627FB" w14:textId="77777777" w:rsidR="00702032" w:rsidRPr="0073469F" w:rsidRDefault="00702032" w:rsidP="00702032">
      <w:r w:rsidRPr="0073469F">
        <w:lastRenderedPageBreak/>
        <w:t>"charset"</w:t>
      </w:r>
      <w:r w:rsidRPr="0073469F">
        <w:tab/>
        <w:t>the parameter has identical semantics to the charset parameter of the "application/xml" media type as specified in section 9.1 of IETF RFC 7303.</w:t>
      </w:r>
    </w:p>
    <w:p w14:paraId="71189D00" w14:textId="77777777" w:rsidR="00702032" w:rsidRPr="0073469F" w:rsidRDefault="00702032" w:rsidP="00702032">
      <w:r w:rsidRPr="0073469F">
        <w:t>Encoding considerations:</w:t>
      </w:r>
    </w:p>
    <w:p w14:paraId="584BFA84" w14:textId="77777777" w:rsidR="00702032" w:rsidRPr="0073469F" w:rsidRDefault="00702032" w:rsidP="00702032">
      <w:r w:rsidRPr="0073469F">
        <w:t>binary.</w:t>
      </w:r>
    </w:p>
    <w:p w14:paraId="75D67AFB" w14:textId="77777777" w:rsidR="00702032" w:rsidRPr="0073469F" w:rsidRDefault="00702032" w:rsidP="00702032">
      <w:r w:rsidRPr="0073469F">
        <w:t>Security considerations:</w:t>
      </w:r>
    </w:p>
    <w:p w14:paraId="4038F801" w14:textId="77777777" w:rsidR="00702032" w:rsidRPr="0073469F" w:rsidRDefault="00702032" w:rsidP="00702032">
      <w:r w:rsidRPr="0073469F">
        <w:t xml:space="preserve">Same as general security considerations for application/xml media type as specified in section 9.1 of IETF RFC 7303. </w:t>
      </w:r>
    </w:p>
    <w:p w14:paraId="648F0BEA" w14:textId="77777777" w:rsidR="00702032" w:rsidRPr="0073469F" w:rsidRDefault="00702032" w:rsidP="00702032">
      <w:r w:rsidRPr="0073469F">
        <w:t>The information transported in this media type does not include active or executable content.</w:t>
      </w:r>
    </w:p>
    <w:p w14:paraId="5EC8E9C5" w14:textId="77777777" w:rsidR="00702032" w:rsidRPr="0073469F" w:rsidRDefault="00702032" w:rsidP="00702032">
      <w:pPr>
        <w:overflowPunct w:val="0"/>
        <w:autoSpaceDE w:val="0"/>
        <w:autoSpaceDN w:val="0"/>
        <w:adjustRightInd w:val="0"/>
        <w:textAlignment w:val="baseline"/>
      </w:pPr>
      <w:r w:rsidRPr="0073469F">
        <w:t>Mechanisms for privacy and integrity protection of protocol parameters exist.</w:t>
      </w:r>
    </w:p>
    <w:p w14:paraId="5CBD1BA2" w14:textId="77777777" w:rsidR="00702032" w:rsidRPr="0073469F" w:rsidRDefault="00702032" w:rsidP="0070203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DD9F35C" w14:textId="77777777" w:rsidR="00702032" w:rsidRPr="0073469F" w:rsidRDefault="00702032" w:rsidP="0070203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5A04A4" w14:textId="77777777" w:rsidR="00702032" w:rsidRPr="0073469F" w:rsidRDefault="00702032" w:rsidP="00702032">
      <w:r w:rsidRPr="0073469F">
        <w:t>This media type does not employ compression.</w:t>
      </w:r>
    </w:p>
    <w:p w14:paraId="5170B07D" w14:textId="77777777" w:rsidR="00702032" w:rsidRPr="0073469F" w:rsidRDefault="00702032" w:rsidP="00702032">
      <w:r w:rsidRPr="0073469F">
        <w:t>Interoperability considerations:</w:t>
      </w:r>
    </w:p>
    <w:p w14:paraId="6B2F8BFE" w14:textId="77777777" w:rsidR="00702032" w:rsidRPr="0073469F" w:rsidRDefault="00702032" w:rsidP="0070203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A1A6E49" w14:textId="77777777" w:rsidR="00702032" w:rsidRPr="0073469F" w:rsidRDefault="00702032" w:rsidP="00702032">
      <w:r w:rsidRPr="0073469F">
        <w:t>Published specification:</w:t>
      </w:r>
    </w:p>
    <w:p w14:paraId="0305A64A" w14:textId="77777777" w:rsidR="00702032" w:rsidRPr="0073469F" w:rsidRDefault="00702032" w:rsidP="00702032">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Pr>
          <w:lang w:eastAsia="zh-CN"/>
        </w:rPr>
        <w:t>9</w:t>
      </w:r>
      <w:r w:rsidRPr="0073469F">
        <w:t>.</w:t>
      </w:r>
      <w:r>
        <w:t>4</w:t>
      </w:r>
      <w:r w:rsidRPr="0073469F">
        <w:t xml:space="preserve">.0, </w:t>
      </w:r>
      <w:r w:rsidRPr="0073469F">
        <w:rPr>
          <w:rFonts w:eastAsia="PMingLiU"/>
        </w:rPr>
        <w:t>available via http://www.3gpp.org/specs/numbering.htm.</w:t>
      </w:r>
    </w:p>
    <w:p w14:paraId="0AC9081A" w14:textId="77777777" w:rsidR="00702032" w:rsidRPr="0073469F" w:rsidRDefault="00702032" w:rsidP="00702032">
      <w:r w:rsidRPr="0073469F">
        <w:t>Applications which use this media type:</w:t>
      </w:r>
    </w:p>
    <w:p w14:paraId="5D488F29" w14:textId="77777777" w:rsidR="00702032" w:rsidRDefault="00702032" w:rsidP="00702032">
      <w:pPr>
        <w:rPr>
          <w:rFonts w:eastAsia="PMingLiU"/>
        </w:rPr>
      </w:pPr>
      <w:r w:rsidRPr="0073469F">
        <w:rPr>
          <w:rFonts w:eastAsia="PMingLiU"/>
        </w:rPr>
        <w:t xml:space="preserve">Applications </w:t>
      </w:r>
      <w:r>
        <w:rPr>
          <w:rFonts w:eastAsia="PMingLiU"/>
        </w:rPr>
        <w:t xml:space="preserve">supporting the </w:t>
      </w:r>
      <w:r w:rsidRPr="005D557D">
        <w:t xml:space="preserve">location user configuration data document </w:t>
      </w:r>
      <w:r>
        <w:t xml:space="preserve">as </w:t>
      </w:r>
      <w:r w:rsidRPr="0073469F">
        <w:rPr>
          <w:rFonts w:eastAsia="PMingLiU"/>
        </w:rPr>
        <w:t>described</w:t>
      </w:r>
      <w:r>
        <w:rPr>
          <w:rFonts w:eastAsia="PMingLiU"/>
        </w:rPr>
        <w:t xml:space="preserve"> in the published specification.</w:t>
      </w:r>
    </w:p>
    <w:p w14:paraId="43A8EDD4" w14:textId="77777777" w:rsidR="00702032" w:rsidRPr="0073469F" w:rsidRDefault="00702032" w:rsidP="00702032">
      <w:pPr>
        <w:overflowPunct w:val="0"/>
        <w:autoSpaceDE w:val="0"/>
        <w:autoSpaceDN w:val="0"/>
        <w:adjustRightInd w:val="0"/>
        <w:textAlignment w:val="baseline"/>
        <w:rPr>
          <w:rFonts w:eastAsia="PMingLiU"/>
        </w:rPr>
      </w:pPr>
      <w:r w:rsidRPr="0073469F">
        <w:rPr>
          <w:rFonts w:eastAsia="PMingLiU"/>
        </w:rPr>
        <w:t>Fragment identifier considerations:</w:t>
      </w:r>
    </w:p>
    <w:p w14:paraId="42B8B5AF" w14:textId="77777777" w:rsidR="00702032" w:rsidRPr="0073469F" w:rsidRDefault="00702032" w:rsidP="00702032">
      <w:pPr>
        <w:overflowPunct w:val="0"/>
        <w:autoSpaceDE w:val="0"/>
        <w:autoSpaceDN w:val="0"/>
        <w:adjustRightInd w:val="0"/>
        <w:textAlignment w:val="baseline"/>
      </w:pPr>
      <w:r w:rsidRPr="0073469F">
        <w:t>The handling in section 5 of IETF RFC 7303 applies.</w:t>
      </w:r>
    </w:p>
    <w:p w14:paraId="431EC1FB" w14:textId="77777777" w:rsidR="00702032" w:rsidRPr="0073469F" w:rsidRDefault="00702032" w:rsidP="00702032">
      <w:pPr>
        <w:overflowPunct w:val="0"/>
        <w:autoSpaceDE w:val="0"/>
        <w:autoSpaceDN w:val="0"/>
        <w:adjustRightInd w:val="0"/>
        <w:textAlignment w:val="baseline"/>
      </w:pPr>
      <w:r w:rsidRPr="0073469F">
        <w:t>Restrictions on usage:</w:t>
      </w:r>
    </w:p>
    <w:p w14:paraId="0E0497FF" w14:textId="77777777" w:rsidR="00702032" w:rsidRPr="0073469F" w:rsidRDefault="00702032" w:rsidP="00702032">
      <w:pPr>
        <w:overflowPunct w:val="0"/>
        <w:autoSpaceDE w:val="0"/>
        <w:autoSpaceDN w:val="0"/>
        <w:adjustRightInd w:val="0"/>
        <w:textAlignment w:val="baseline"/>
      </w:pPr>
      <w:r w:rsidRPr="0073469F">
        <w:t>None</w:t>
      </w:r>
    </w:p>
    <w:p w14:paraId="6147D4FF" w14:textId="77777777" w:rsidR="00702032" w:rsidRPr="0073469F" w:rsidRDefault="00702032" w:rsidP="00702032">
      <w:pPr>
        <w:overflowPunct w:val="0"/>
        <w:autoSpaceDE w:val="0"/>
        <w:autoSpaceDN w:val="0"/>
        <w:adjustRightInd w:val="0"/>
        <w:textAlignment w:val="baseline"/>
      </w:pPr>
      <w:r w:rsidRPr="0073469F">
        <w:t>Provisional registration? (standards tree only):</w:t>
      </w:r>
    </w:p>
    <w:p w14:paraId="1BC31FCB" w14:textId="77777777" w:rsidR="00702032" w:rsidRPr="0073469F" w:rsidRDefault="00702032" w:rsidP="00702032">
      <w:pPr>
        <w:overflowPunct w:val="0"/>
        <w:autoSpaceDE w:val="0"/>
        <w:autoSpaceDN w:val="0"/>
        <w:adjustRightInd w:val="0"/>
        <w:textAlignment w:val="baseline"/>
      </w:pPr>
      <w:r w:rsidRPr="0073469F">
        <w:t>N/A</w:t>
      </w:r>
    </w:p>
    <w:p w14:paraId="27A76A77" w14:textId="77777777" w:rsidR="00702032" w:rsidRPr="0073469F" w:rsidRDefault="00702032" w:rsidP="00702032">
      <w:r w:rsidRPr="0073469F">
        <w:t>Additional information:</w:t>
      </w:r>
    </w:p>
    <w:p w14:paraId="5CAC2827" w14:textId="77777777" w:rsidR="00702032" w:rsidRPr="0073469F" w:rsidRDefault="00702032" w:rsidP="00702032">
      <w:pPr>
        <w:pStyle w:val="B1"/>
      </w:pPr>
      <w:r w:rsidRPr="0073469F">
        <w:t>1.</w:t>
      </w:r>
      <w:r w:rsidRPr="0073469F">
        <w:tab/>
        <w:t>Deprecated alias names for this type: none</w:t>
      </w:r>
    </w:p>
    <w:p w14:paraId="538D409A" w14:textId="77777777" w:rsidR="00702032" w:rsidRPr="0073469F" w:rsidRDefault="00702032" w:rsidP="00702032">
      <w:pPr>
        <w:pStyle w:val="B1"/>
      </w:pPr>
      <w:r w:rsidRPr="0073469F">
        <w:t>2.</w:t>
      </w:r>
      <w:r w:rsidRPr="0073469F">
        <w:tab/>
        <w:t>Magic number(s): none</w:t>
      </w:r>
    </w:p>
    <w:p w14:paraId="6CF42504" w14:textId="77777777" w:rsidR="00702032" w:rsidRPr="0073469F" w:rsidRDefault="00702032" w:rsidP="00702032">
      <w:pPr>
        <w:pStyle w:val="B1"/>
      </w:pPr>
      <w:r w:rsidRPr="0073469F">
        <w:t>3.</w:t>
      </w:r>
      <w:r w:rsidRPr="0073469F">
        <w:tab/>
        <w:t>File extension(s): none</w:t>
      </w:r>
    </w:p>
    <w:p w14:paraId="6D3CF8D2" w14:textId="77777777" w:rsidR="00702032" w:rsidRPr="0073469F" w:rsidRDefault="00702032" w:rsidP="00702032">
      <w:pPr>
        <w:pStyle w:val="B1"/>
      </w:pPr>
      <w:r w:rsidRPr="0073469F">
        <w:t>4.</w:t>
      </w:r>
      <w:r w:rsidRPr="0073469F">
        <w:tab/>
        <w:t>Macintosh File Type Code(s): none</w:t>
      </w:r>
    </w:p>
    <w:p w14:paraId="57227F8E" w14:textId="77777777" w:rsidR="00702032" w:rsidRPr="0073469F" w:rsidRDefault="00702032" w:rsidP="00702032">
      <w:pPr>
        <w:pStyle w:val="B1"/>
      </w:pPr>
      <w:r w:rsidRPr="0073469F">
        <w:t>5.</w:t>
      </w:r>
      <w:r w:rsidRPr="0073469F">
        <w:tab/>
        <w:t>Object Identifier(s) or OID(s): none</w:t>
      </w:r>
    </w:p>
    <w:p w14:paraId="618460BF" w14:textId="77777777" w:rsidR="00702032" w:rsidRPr="0073469F" w:rsidRDefault="00702032" w:rsidP="00702032">
      <w:pPr>
        <w:overflowPunct w:val="0"/>
        <w:autoSpaceDE w:val="0"/>
        <w:autoSpaceDN w:val="0"/>
        <w:adjustRightInd w:val="0"/>
        <w:textAlignment w:val="baseline"/>
      </w:pPr>
      <w:r w:rsidRPr="0073469F">
        <w:t>Intended usage:</w:t>
      </w:r>
    </w:p>
    <w:p w14:paraId="2E806A63" w14:textId="77777777" w:rsidR="00702032" w:rsidRPr="0073469F" w:rsidRDefault="00702032" w:rsidP="00702032">
      <w:pPr>
        <w:overflowPunct w:val="0"/>
        <w:autoSpaceDE w:val="0"/>
        <w:autoSpaceDN w:val="0"/>
        <w:adjustRightInd w:val="0"/>
        <w:textAlignment w:val="baseline"/>
        <w:rPr>
          <w:rFonts w:eastAsia="PMingLiU"/>
        </w:rPr>
      </w:pPr>
      <w:r w:rsidRPr="0073469F">
        <w:rPr>
          <w:rFonts w:eastAsia="PMingLiU"/>
        </w:rPr>
        <w:t>Common</w:t>
      </w:r>
    </w:p>
    <w:p w14:paraId="0F7E1A21" w14:textId="77777777" w:rsidR="00702032" w:rsidRPr="0073469F" w:rsidRDefault="00702032" w:rsidP="00702032">
      <w:pPr>
        <w:overflowPunct w:val="0"/>
        <w:autoSpaceDE w:val="0"/>
        <w:autoSpaceDN w:val="0"/>
        <w:adjustRightInd w:val="0"/>
        <w:textAlignment w:val="baseline"/>
      </w:pPr>
      <w:r w:rsidRPr="0073469F">
        <w:t>Person to contact for further information:</w:t>
      </w:r>
    </w:p>
    <w:p w14:paraId="73BD265F" w14:textId="77777777" w:rsidR="00702032" w:rsidRPr="0073469F" w:rsidRDefault="00702032" w:rsidP="00702032">
      <w:pPr>
        <w:pStyle w:val="B1"/>
      </w:pPr>
      <w:r w:rsidRPr="0073469F">
        <w:lastRenderedPageBreak/>
        <w:t>-</w:t>
      </w:r>
      <w:r w:rsidRPr="0073469F">
        <w:tab/>
        <w:t>Name: &lt;MCC name&gt;</w:t>
      </w:r>
    </w:p>
    <w:p w14:paraId="3A76082B" w14:textId="77777777" w:rsidR="00702032" w:rsidRPr="0073469F" w:rsidRDefault="00702032" w:rsidP="00702032">
      <w:pPr>
        <w:pStyle w:val="B1"/>
      </w:pPr>
      <w:r w:rsidRPr="0073469F">
        <w:t>-</w:t>
      </w:r>
      <w:r w:rsidRPr="0073469F">
        <w:tab/>
        <w:t>Email: &lt;MCC email address&gt;</w:t>
      </w:r>
    </w:p>
    <w:p w14:paraId="5D24249F" w14:textId="77777777" w:rsidR="00702032" w:rsidRPr="0073469F" w:rsidRDefault="00702032" w:rsidP="00702032">
      <w:pPr>
        <w:pStyle w:val="B1"/>
      </w:pPr>
      <w:r w:rsidRPr="0073469F">
        <w:t>-</w:t>
      </w:r>
      <w:r w:rsidRPr="0073469F">
        <w:tab/>
        <w:t>Author/Change controller:</w:t>
      </w:r>
    </w:p>
    <w:p w14:paraId="4E9DE125" w14:textId="77777777" w:rsidR="00702032" w:rsidRPr="0073469F" w:rsidRDefault="00702032" w:rsidP="00702032">
      <w:pPr>
        <w:pStyle w:val="B2"/>
      </w:pPr>
      <w:r w:rsidRPr="0073469F">
        <w:t>i)</w:t>
      </w:r>
      <w:r w:rsidRPr="0073469F">
        <w:tab/>
        <w:t>Author: 3GPP CT1 Working Group/3GPP_TSG_CT_WG1@LIST.ETSI.ORG</w:t>
      </w:r>
    </w:p>
    <w:p w14:paraId="19D32C2C" w14:textId="77777777" w:rsidR="00702032" w:rsidRDefault="00702032" w:rsidP="00702032">
      <w:pPr>
        <w:pStyle w:val="B2"/>
      </w:pPr>
      <w:r w:rsidRPr="0073469F">
        <w:t>ii)</w:t>
      </w:r>
      <w:r w:rsidRPr="0073469F">
        <w:tab/>
        <w:t>Change controller: &lt;MCC name&gt;/&lt;MCC email address&gt;</w:t>
      </w:r>
    </w:p>
    <w:p w14:paraId="188CF065" w14:textId="535991F7" w:rsidR="00C367E9" w:rsidRPr="009F4AC2" w:rsidRDefault="007D55EA" w:rsidP="00C367E9">
      <w:pPr>
        <w:pStyle w:val="Heading8"/>
      </w:pPr>
      <w:r w:rsidRPr="00C367E9">
        <w:br w:type="page"/>
      </w:r>
      <w:bookmarkStart w:id="3159" w:name="_Toc218773521"/>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3157"/>
      <w:bookmarkEnd w:id="3159"/>
      <w:r w:rsidR="00C367E9" w:rsidRPr="009F4AC2">
        <w:t xml:space="preserve"> </w:t>
      </w:r>
    </w:p>
    <w:p w14:paraId="71EF22C9" w14:textId="77777777" w:rsidR="00C367E9" w:rsidRDefault="00C367E9" w:rsidP="00C367E9">
      <w:pPr>
        <w:pStyle w:val="Heading1"/>
      </w:pPr>
      <w:bookmarkStart w:id="3160" w:name="_CRC_1"/>
      <w:bookmarkStart w:id="3161" w:name="_Toc20156543"/>
      <w:bookmarkStart w:id="3162" w:name="_Toc27501739"/>
      <w:bookmarkStart w:id="3163" w:name="_Toc36049870"/>
      <w:bookmarkStart w:id="3164" w:name="_Toc45210640"/>
      <w:bookmarkStart w:id="3165" w:name="_Toc51861467"/>
      <w:bookmarkStart w:id="3166" w:name="_Toc83392998"/>
      <w:bookmarkStart w:id="3167" w:name="_Toc92291389"/>
      <w:bookmarkStart w:id="3168" w:name="_Toc218773522"/>
      <w:bookmarkEnd w:id="3160"/>
      <w:r>
        <w:t>C.1</w:t>
      </w:r>
      <w:r>
        <w:tab/>
        <w:t>General</w:t>
      </w:r>
      <w:bookmarkEnd w:id="3161"/>
      <w:bookmarkEnd w:id="3162"/>
      <w:bookmarkEnd w:id="3163"/>
      <w:bookmarkEnd w:id="3164"/>
      <w:bookmarkEnd w:id="3165"/>
      <w:bookmarkEnd w:id="3166"/>
      <w:bookmarkEnd w:id="3167"/>
      <w:bookmarkEnd w:id="3168"/>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69" w:name="_CRC_2"/>
      <w:bookmarkStart w:id="3170" w:name="_Toc92291390"/>
      <w:bookmarkStart w:id="3171" w:name="_Toc218773523"/>
      <w:bookmarkEnd w:id="3169"/>
      <w:r>
        <w:t>C.2</w:t>
      </w:r>
      <w:r>
        <w:tab/>
        <w:t>Aspects not applicable to 5GS</w:t>
      </w:r>
      <w:bookmarkEnd w:id="3170"/>
      <w:bookmarkEnd w:id="3171"/>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72" w:name="_CRC_3"/>
      <w:bookmarkStart w:id="3173" w:name="_Toc92291391"/>
      <w:bookmarkStart w:id="3174" w:name="_Toc218773524"/>
      <w:bookmarkEnd w:id="3172"/>
      <w:r>
        <w:t>C.3</w:t>
      </w:r>
      <w:r>
        <w:tab/>
        <w:t>5GS specific aspects not applicable to EPS</w:t>
      </w:r>
      <w:bookmarkEnd w:id="3173"/>
      <w:bookmarkEnd w:id="3174"/>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75" w:name="_CRC_4"/>
      <w:bookmarkStart w:id="3176" w:name="_Toc92291392"/>
      <w:bookmarkStart w:id="3177" w:name="_Toc218773525"/>
      <w:bookmarkEnd w:id="3175"/>
      <w:r>
        <w:t>C.4</w:t>
      </w:r>
      <w:r>
        <w:tab/>
        <w:t>Mapping of EPS-specific terms to 5GS</w:t>
      </w:r>
      <w:bookmarkEnd w:id="3176"/>
      <w:bookmarkEnd w:id="3177"/>
    </w:p>
    <w:p w14:paraId="5718FECF" w14:textId="00CFD852" w:rsidR="005C248F" w:rsidRPr="005C248F" w:rsidRDefault="005C248F" w:rsidP="005C248F">
      <w:pPr>
        <w:pStyle w:val="Heading3"/>
        <w:rPr>
          <w:noProof/>
        </w:rPr>
      </w:pPr>
      <w:bookmarkStart w:id="3178" w:name="_CRC_4_1"/>
      <w:bookmarkStart w:id="3179" w:name="_Toc106440069"/>
      <w:bookmarkStart w:id="3180" w:name="_Toc51938626"/>
      <w:bookmarkStart w:id="3181" w:name="_Toc51937432"/>
      <w:bookmarkStart w:id="3182" w:name="_Toc45273703"/>
      <w:bookmarkStart w:id="3183" w:name="_Toc36036148"/>
      <w:bookmarkStart w:id="3184" w:name="_Toc27555948"/>
      <w:bookmarkStart w:id="3185" w:name="_Toc27555084"/>
      <w:bookmarkStart w:id="3186" w:name="_Toc27554217"/>
      <w:bookmarkStart w:id="3187" w:name="_Toc27553351"/>
      <w:bookmarkStart w:id="3188" w:name="_Toc27509221"/>
      <w:bookmarkStart w:id="3189" w:name="_Toc27508356"/>
      <w:bookmarkStart w:id="3190" w:name="_Toc27507490"/>
      <w:bookmarkStart w:id="3191" w:name="_Toc20157943"/>
      <w:bookmarkStart w:id="3192" w:name="_Toc218773526"/>
      <w:bookmarkEnd w:id="3178"/>
      <w:r>
        <w:rPr>
          <w:noProof/>
        </w:rPr>
        <w:t>C.4</w:t>
      </w:r>
      <w:r>
        <w:rPr>
          <w:noProof/>
          <w:lang w:eastAsia="ko-KR"/>
        </w:rPr>
        <w:t>.</w:t>
      </w:r>
      <w:r>
        <w:rPr>
          <w:noProof/>
        </w:rPr>
        <w:t>1</w:t>
      </w:r>
      <w:r>
        <w:rPr>
          <w:noProof/>
        </w:rPr>
        <w:tab/>
        <w:t>General</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93" w:name="_CRC_4_2"/>
      <w:bookmarkStart w:id="3194" w:name="_Toc218773527"/>
      <w:bookmarkEnd w:id="3193"/>
      <w:r>
        <w:rPr>
          <w:noProof/>
          <w:lang w:eastAsia="ko-KR"/>
        </w:rPr>
        <w:t>C</w:t>
      </w:r>
      <w:r>
        <w:rPr>
          <w:noProof/>
        </w:rPr>
        <w:t>.4</w:t>
      </w:r>
      <w:r>
        <w:rPr>
          <w:noProof/>
          <w:lang w:eastAsia="ko-KR"/>
        </w:rPr>
        <w:t>.2</w:t>
      </w:r>
      <w:r>
        <w:rPr>
          <w:noProof/>
        </w:rPr>
        <w:tab/>
        <w:t>MC Service over 5G ProSe</w:t>
      </w:r>
      <w:bookmarkEnd w:id="3194"/>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95" w:name="_CRAnnexDinformative"/>
      <w:bookmarkEnd w:id="3195"/>
      <w:r>
        <w:br w:type="page"/>
      </w:r>
      <w:bookmarkStart w:id="3196" w:name="_Toc20212514"/>
      <w:bookmarkStart w:id="3197" w:name="_Toc27731869"/>
      <w:bookmarkStart w:id="3198" w:name="_Toc36127647"/>
      <w:bookmarkStart w:id="3199" w:name="_Toc45214753"/>
      <w:bookmarkStart w:id="3200" w:name="_Toc51937892"/>
      <w:bookmarkStart w:id="3201" w:name="_Toc51938201"/>
      <w:bookmarkStart w:id="3202" w:name="_Toc92291393"/>
      <w:bookmarkStart w:id="3203" w:name="_Toc218773528"/>
      <w:r w:rsidRPr="00986001">
        <w:lastRenderedPageBreak/>
        <w:t xml:space="preserve">Annex </w:t>
      </w:r>
      <w:r>
        <w:t>D</w:t>
      </w:r>
      <w:r w:rsidRPr="00986001">
        <w:t xml:space="preserve"> (informative):</w:t>
      </w:r>
      <w:r w:rsidRPr="00986001">
        <w:br/>
        <w:t>Change history</w:t>
      </w:r>
      <w:bookmarkEnd w:id="3196"/>
      <w:bookmarkEnd w:id="3197"/>
      <w:bookmarkEnd w:id="3198"/>
      <w:bookmarkEnd w:id="3199"/>
      <w:bookmarkEnd w:id="3200"/>
      <w:bookmarkEnd w:id="3201"/>
      <w:bookmarkEnd w:id="3202"/>
      <w:bookmarkEnd w:id="3203"/>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Pr="00CA74C1" w:rsidRDefault="00CC67C2" w:rsidP="00CA74C1">
            <w:pPr>
              <w:pStyle w:val="TAC"/>
              <w:rPr>
                <w:sz w:val="16"/>
              </w:rPr>
            </w:pPr>
            <w:r w:rsidRPr="00CA74C1">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Pr="00CA74C1" w:rsidRDefault="005B046F" w:rsidP="00CA74C1">
            <w:pPr>
              <w:pStyle w:val="TAC"/>
              <w:rPr>
                <w:sz w:val="16"/>
              </w:rPr>
            </w:pPr>
            <w:r w:rsidRPr="00CA74C1">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Pr="00CA74C1" w:rsidRDefault="00090E5F" w:rsidP="00CA74C1">
            <w:pPr>
              <w:pStyle w:val="TAC"/>
              <w:rPr>
                <w:sz w:val="16"/>
              </w:rPr>
            </w:pPr>
            <w:r w:rsidRPr="00CA74C1">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CA74C1" w:rsidRDefault="005D07BC" w:rsidP="00CA74C1">
            <w:pPr>
              <w:pStyle w:val="TAC"/>
              <w:rPr>
                <w:sz w:val="16"/>
              </w:rPr>
            </w:pPr>
            <w:r w:rsidRPr="00CA74C1">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CA74C1" w:rsidRDefault="00CF5241" w:rsidP="00CA74C1">
            <w:pPr>
              <w:pStyle w:val="TAC"/>
              <w:rPr>
                <w:sz w:val="16"/>
              </w:rPr>
            </w:pPr>
            <w:r w:rsidRPr="00CA74C1">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A74C1" w:rsidRDefault="003F66AA" w:rsidP="00CA74C1">
            <w:pPr>
              <w:pStyle w:val="TAC"/>
              <w:rPr>
                <w:sz w:val="16"/>
              </w:rPr>
            </w:pPr>
            <w:r w:rsidRPr="00CA74C1">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CA74C1" w:rsidRDefault="007B6ABA" w:rsidP="00CA74C1">
            <w:pPr>
              <w:pStyle w:val="TAC"/>
              <w:rPr>
                <w:sz w:val="16"/>
              </w:rPr>
            </w:pPr>
            <w:r w:rsidRPr="00CA74C1">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CA74C1" w:rsidRDefault="00EF4A36" w:rsidP="00CA74C1">
            <w:pPr>
              <w:pStyle w:val="TAC"/>
              <w:rPr>
                <w:sz w:val="16"/>
              </w:rPr>
            </w:pPr>
            <w:r w:rsidRPr="00CA74C1">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CA74C1" w:rsidRDefault="008F7EC4" w:rsidP="00CA74C1">
            <w:pPr>
              <w:pStyle w:val="TAC"/>
              <w:rPr>
                <w:sz w:val="16"/>
              </w:rPr>
            </w:pPr>
            <w:r w:rsidRPr="00CA74C1">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CA74C1" w:rsidRDefault="008F7EC4" w:rsidP="00CA74C1">
            <w:pPr>
              <w:pStyle w:val="TAC"/>
              <w:rPr>
                <w:sz w:val="16"/>
              </w:rPr>
            </w:pPr>
            <w:r w:rsidRPr="00CA74C1">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CA74C1" w:rsidRDefault="008F7EC4" w:rsidP="00CA74C1">
            <w:pPr>
              <w:pStyle w:val="TAC"/>
              <w:rPr>
                <w:sz w:val="16"/>
              </w:rPr>
            </w:pPr>
            <w:r w:rsidRPr="00CA74C1">
              <w:rPr>
                <w:sz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CA74C1" w:rsidRDefault="008F7EC4" w:rsidP="00CA74C1">
            <w:pPr>
              <w:pStyle w:val="TAC"/>
              <w:rPr>
                <w:sz w:val="16"/>
              </w:rPr>
            </w:pPr>
            <w:r w:rsidRPr="00CA74C1">
              <w:rPr>
                <w:sz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CA74C1" w:rsidRDefault="00290204" w:rsidP="00CA74C1">
            <w:pPr>
              <w:pStyle w:val="TAC"/>
              <w:rPr>
                <w:rFonts w:cs="Arial"/>
                <w:sz w:val="16"/>
                <w:lang w:eastAsia="en-GB"/>
              </w:rPr>
            </w:pPr>
            <w:hyperlink r:id="rId64" w:history="1">
              <w:r w:rsidRPr="00CA74C1">
                <w:rPr>
                  <w:rStyle w:val="Hyperlink"/>
                  <w:rFonts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CA74C1" w:rsidRDefault="0065213A" w:rsidP="00CA74C1">
            <w:pPr>
              <w:pStyle w:val="TAC"/>
              <w:rPr>
                <w:rFonts w:cs="Arial"/>
                <w:sz w:val="16"/>
              </w:rPr>
            </w:pPr>
            <w:hyperlink r:id="rId65" w:history="1">
              <w:r w:rsidRPr="00CA74C1">
                <w:rPr>
                  <w:rStyle w:val="Hyperlink"/>
                  <w:rFonts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CA74C1" w:rsidRDefault="002328A8" w:rsidP="00CA74C1">
            <w:pPr>
              <w:pStyle w:val="TAC"/>
              <w:rPr>
                <w:rFonts w:cs="Arial"/>
                <w:sz w:val="16"/>
                <w:lang w:eastAsia="en-GB"/>
              </w:rPr>
            </w:pPr>
            <w:hyperlink r:id="rId66" w:history="1">
              <w:r w:rsidRPr="00CA74C1">
                <w:rPr>
                  <w:rStyle w:val="Hyperlink"/>
                  <w:rFonts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CA74C1" w:rsidRDefault="00B55213" w:rsidP="00CA74C1">
            <w:pPr>
              <w:pStyle w:val="TAC"/>
              <w:rPr>
                <w:rFonts w:cs="Arial"/>
                <w:sz w:val="16"/>
                <w:lang w:eastAsia="en-GB"/>
              </w:rPr>
            </w:pPr>
            <w:hyperlink r:id="rId67" w:history="1">
              <w:r w:rsidRPr="00CA74C1">
                <w:rPr>
                  <w:rStyle w:val="Hyperlink"/>
                  <w:rFonts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CA74C1" w:rsidRDefault="00B36DD8" w:rsidP="00CA74C1">
            <w:pPr>
              <w:pStyle w:val="TAC"/>
              <w:rPr>
                <w:rFonts w:cs="Arial"/>
                <w:sz w:val="16"/>
                <w:lang w:eastAsia="en-GB"/>
              </w:rPr>
            </w:pPr>
            <w:r w:rsidRPr="00CA74C1">
              <w:rPr>
                <w:rFonts w:cs="Arial"/>
                <w:sz w:val="16"/>
              </w:rPr>
              <w:t>CP-231256</w:t>
            </w:r>
          </w:p>
          <w:p w14:paraId="084B4E80" w14:textId="77777777" w:rsidR="00B36DD8" w:rsidRPr="00CA74C1" w:rsidRDefault="00B36DD8" w:rsidP="00CA74C1">
            <w:pPr>
              <w:pStyle w:val="TAC"/>
              <w:rPr>
                <w:sz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CA74C1" w:rsidRDefault="009B1152" w:rsidP="00CA74C1">
            <w:pPr>
              <w:pStyle w:val="TAC"/>
              <w:rPr>
                <w:rFonts w:cs="Arial"/>
                <w:sz w:val="16"/>
                <w:lang w:eastAsia="en-GB"/>
              </w:rPr>
            </w:pPr>
            <w:r w:rsidRPr="00CA74C1">
              <w:rPr>
                <w:rFonts w:cs="Arial"/>
                <w:sz w:val="16"/>
              </w:rPr>
              <w:t>CP-231234</w:t>
            </w:r>
          </w:p>
          <w:p w14:paraId="794B213D" w14:textId="77777777" w:rsidR="009B1152" w:rsidRPr="00CA74C1" w:rsidRDefault="009B1152" w:rsidP="00CA74C1">
            <w:pPr>
              <w:pStyle w:val="TAC"/>
              <w:rPr>
                <w:rFonts w:cs="Arial"/>
                <w:sz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CA74C1" w:rsidRDefault="009B1152" w:rsidP="00CA74C1">
            <w:pPr>
              <w:pStyle w:val="TAC"/>
              <w:rPr>
                <w:rFonts w:cs="Arial"/>
                <w:sz w:val="16"/>
                <w:lang w:eastAsia="en-GB"/>
              </w:rPr>
            </w:pPr>
            <w:r w:rsidRPr="00CA74C1">
              <w:rPr>
                <w:rFonts w:cs="Arial"/>
                <w:sz w:val="16"/>
              </w:rPr>
              <w:t>CP-231234</w:t>
            </w:r>
          </w:p>
          <w:p w14:paraId="66A32E26" w14:textId="77777777" w:rsidR="009B1152" w:rsidRPr="00CA74C1" w:rsidRDefault="009B1152" w:rsidP="00CA74C1">
            <w:pPr>
              <w:pStyle w:val="TAC"/>
              <w:rPr>
                <w:rFonts w:cs="Arial"/>
                <w:sz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CA74C1" w:rsidRDefault="00956AF9" w:rsidP="00CA74C1">
            <w:pPr>
              <w:pStyle w:val="TAC"/>
              <w:rPr>
                <w:rFonts w:cs="Arial"/>
                <w:sz w:val="16"/>
                <w:lang w:eastAsia="en-GB"/>
              </w:rPr>
            </w:pPr>
            <w:r w:rsidRPr="00CA74C1">
              <w:rPr>
                <w:rFonts w:cs="Arial"/>
                <w:sz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CA74C1" w:rsidRDefault="00B6025C" w:rsidP="00CA74C1">
            <w:pPr>
              <w:pStyle w:val="TAC"/>
              <w:rPr>
                <w:rFonts w:cs="Arial"/>
                <w:sz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CA74C1" w:rsidRDefault="00FD53E8" w:rsidP="00CA74C1">
            <w:pPr>
              <w:pStyle w:val="TAC"/>
              <w:rPr>
                <w:rFonts w:cs="Arial"/>
                <w:sz w:val="16"/>
                <w:lang w:eastAsia="en-GB"/>
              </w:rPr>
            </w:pPr>
            <w:r w:rsidRPr="00CA74C1">
              <w:rPr>
                <w:rFonts w:cs="Arial"/>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87305" w:rsidRDefault="00CA465B" w:rsidP="0091600D">
            <w:pPr>
              <w:pStyle w:val="TAC"/>
              <w:rPr>
                <w:sz w:val="16"/>
              </w:rPr>
            </w:pPr>
            <w:r w:rsidRPr="00287305">
              <w:rPr>
                <w:sz w:val="16"/>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287305" w:rsidRDefault="000D60D0" w:rsidP="00287305">
            <w:pPr>
              <w:pStyle w:val="TAC"/>
              <w:rPr>
                <w:sz w:val="16"/>
              </w:rPr>
            </w:pPr>
            <w:r w:rsidRPr="00287305">
              <w:rPr>
                <w:sz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Pr="00287305" w:rsidRDefault="00174DF2" w:rsidP="00287305">
            <w:pPr>
              <w:pStyle w:val="TAC"/>
              <w:rPr>
                <w:sz w:val="16"/>
              </w:rPr>
            </w:pPr>
            <w:r w:rsidRPr="00287305">
              <w:rPr>
                <w:sz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Pr="00287305" w:rsidRDefault="0088176D" w:rsidP="00287305">
            <w:pPr>
              <w:pStyle w:val="TAC"/>
              <w:rPr>
                <w:sz w:val="16"/>
              </w:rPr>
            </w:pPr>
            <w:r w:rsidRPr="00287305">
              <w:rPr>
                <w:sz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Pr="00287305" w:rsidRDefault="00865D1B" w:rsidP="00287305">
            <w:pPr>
              <w:pStyle w:val="TAC"/>
              <w:rPr>
                <w:sz w:val="16"/>
              </w:rPr>
            </w:pPr>
            <w:r w:rsidRPr="00287305">
              <w:rPr>
                <w:sz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Pr="00287305" w:rsidRDefault="004D6814" w:rsidP="00287305">
            <w:pPr>
              <w:pStyle w:val="TAC"/>
              <w:rPr>
                <w:sz w:val="16"/>
              </w:rPr>
            </w:pPr>
            <w:r w:rsidRPr="00287305">
              <w:rPr>
                <w:sz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Pr="00287305" w:rsidRDefault="002A71CA" w:rsidP="00287305">
            <w:pPr>
              <w:pStyle w:val="TAC"/>
              <w:rPr>
                <w:sz w:val="16"/>
              </w:rPr>
            </w:pPr>
            <w:r w:rsidRPr="00287305">
              <w:rPr>
                <w:sz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Pr="00287305" w:rsidRDefault="00BA497B" w:rsidP="00287305">
            <w:pPr>
              <w:pStyle w:val="TAC"/>
              <w:rPr>
                <w:sz w:val="16"/>
              </w:rPr>
            </w:pPr>
            <w:r w:rsidRPr="00287305">
              <w:rPr>
                <w:sz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Pr="00287305" w:rsidRDefault="00C00044" w:rsidP="00287305">
            <w:pPr>
              <w:pStyle w:val="TAC"/>
              <w:rPr>
                <w:sz w:val="16"/>
              </w:rPr>
            </w:pPr>
            <w:r w:rsidRPr="00287305">
              <w:rPr>
                <w:sz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287305" w:rsidRDefault="0035442C" w:rsidP="00287305">
            <w:pPr>
              <w:pStyle w:val="TAC"/>
              <w:rPr>
                <w:sz w:val="16"/>
              </w:rPr>
            </w:pPr>
            <w:r w:rsidRPr="00287305">
              <w:rPr>
                <w:sz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287305" w:rsidRDefault="003415C6" w:rsidP="00287305">
            <w:pPr>
              <w:pStyle w:val="TAC"/>
              <w:rPr>
                <w:sz w:val="16"/>
              </w:rPr>
            </w:pPr>
            <w:r w:rsidRPr="00287305">
              <w:rPr>
                <w:sz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1DF5852" w:rsidR="005D557D" w:rsidRPr="00287305" w:rsidRDefault="0085020A" w:rsidP="00287305">
            <w:pPr>
              <w:pStyle w:val="TAC"/>
              <w:rPr>
                <w:sz w:val="16"/>
              </w:rPr>
            </w:pPr>
            <w:hyperlink r:id="rId68" w:history="1">
              <w:r w:rsidR="005D557D" w:rsidRPr="00287305">
                <w:rPr>
                  <w:rStyle w:val="Hyperlink"/>
                  <w:color w:val="auto"/>
                  <w:sz w:val="16"/>
                  <w:u w:val="none"/>
                </w:rPr>
                <w:t>CP-251159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59F9CA19" w:rsidR="00100570" w:rsidRPr="00287305" w:rsidRDefault="0085020A" w:rsidP="00287305">
            <w:pPr>
              <w:pStyle w:val="TAC"/>
              <w:rPr>
                <w:sz w:val="16"/>
              </w:rPr>
            </w:pPr>
            <w:hyperlink r:id="rId69" w:history="1">
              <w:r w:rsidR="00100570" w:rsidRPr="00287305">
                <w:rPr>
                  <w:rStyle w:val="Hyperlink"/>
                  <w:color w:val="auto"/>
                  <w:sz w:val="16"/>
                  <w:u w:val="none"/>
                </w:rPr>
                <w:t>CP-251163</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598F594" w:rsidR="00B059EA" w:rsidRPr="00287305" w:rsidRDefault="0085020A" w:rsidP="00287305">
            <w:pPr>
              <w:pStyle w:val="TAC"/>
              <w:rPr>
                <w:sz w:val="16"/>
              </w:rPr>
            </w:pPr>
            <w:hyperlink r:id="rId70" w:history="1">
              <w:r w:rsidR="00B059EA" w:rsidRPr="00287305">
                <w:rPr>
                  <w:rStyle w:val="Hyperlink"/>
                  <w:color w:val="auto"/>
                  <w:sz w:val="16"/>
                  <w:u w:val="none"/>
                </w:rPr>
                <w:t>CP-251157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r w:rsidR="00611AFD" w:rsidRPr="003415C6" w14:paraId="38D4EDD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9E18" w14:textId="5BB4E962" w:rsidR="00611AFD" w:rsidRPr="008D2F99" w:rsidRDefault="00611AFD"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E586" w14:textId="466A28BF" w:rsidR="00611AFD" w:rsidRPr="008D2F99" w:rsidRDefault="00611AFD"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013F" w14:textId="483AB0B1" w:rsidR="00611AFD" w:rsidRPr="00287305" w:rsidRDefault="00611AFD" w:rsidP="00287305">
            <w:pPr>
              <w:pStyle w:val="TAC"/>
              <w:rPr>
                <w:sz w:val="16"/>
              </w:rPr>
            </w:pPr>
            <w:r w:rsidRPr="00287305">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49B73C" w14:textId="71AA008C" w:rsidR="00611AFD" w:rsidRPr="008D2F99" w:rsidRDefault="00611AFD" w:rsidP="003415C6">
            <w:pPr>
              <w:pStyle w:val="TAL"/>
              <w:rPr>
                <w:rFonts w:cs="Arial"/>
                <w:sz w:val="16"/>
                <w:szCs w:val="16"/>
              </w:rPr>
            </w:pPr>
            <w:r w:rsidRPr="008D2F99">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76178" w14:textId="21E400E9" w:rsidR="00611AFD" w:rsidRPr="008D2F99" w:rsidRDefault="00611AFD"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2F48" w14:textId="43039C79" w:rsidR="00611AFD" w:rsidRPr="008D2F99" w:rsidRDefault="00611AFD" w:rsidP="003415C6">
            <w:pPr>
              <w:pStyle w:val="TAC"/>
              <w:rPr>
                <w:rFonts w:cs="Arial"/>
                <w:sz w:val="16"/>
                <w:szCs w:val="16"/>
              </w:rPr>
            </w:pPr>
            <w:r w:rsidRPr="008D2F99">
              <w:rPr>
                <w:rFonts w:cs="Arial"/>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9AC34" w14:textId="7C969FC6" w:rsidR="00611AFD" w:rsidRPr="008D2F99" w:rsidRDefault="00611AFD" w:rsidP="003415C6">
            <w:pPr>
              <w:pStyle w:val="TAL"/>
              <w:rPr>
                <w:rFonts w:cs="Arial"/>
                <w:sz w:val="16"/>
                <w:szCs w:val="16"/>
              </w:rPr>
            </w:pPr>
            <w:r w:rsidRPr="008D2F99">
              <w:rPr>
                <w:rFonts w:cs="Arial"/>
                <w:sz w:val="16"/>
                <w:szCs w:val="16"/>
              </w:rPr>
              <w:t>Default location configuration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38EF" w14:textId="397C7C9F" w:rsidR="00611AFD" w:rsidRPr="008D2F99" w:rsidRDefault="00611AFD" w:rsidP="003415C6">
            <w:pPr>
              <w:pStyle w:val="TAC"/>
              <w:rPr>
                <w:rFonts w:cs="Arial"/>
                <w:sz w:val="16"/>
                <w:szCs w:val="16"/>
              </w:rPr>
            </w:pPr>
            <w:r w:rsidRPr="008D2F99">
              <w:rPr>
                <w:rFonts w:cs="Arial"/>
                <w:sz w:val="16"/>
                <w:szCs w:val="16"/>
              </w:rPr>
              <w:t>19.3.0</w:t>
            </w:r>
          </w:p>
        </w:tc>
      </w:tr>
      <w:tr w:rsidR="007E07D1" w:rsidRPr="003415C6" w14:paraId="6157DDC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0BC5" w14:textId="02E3F97B" w:rsidR="007E07D1" w:rsidRPr="008D2F99" w:rsidRDefault="007E07D1"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4EF9" w14:textId="7EE6A385" w:rsidR="007E07D1" w:rsidRPr="008D2F99" w:rsidRDefault="007E07D1"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56819" w14:textId="34158190" w:rsidR="007E07D1" w:rsidRPr="00287305" w:rsidRDefault="007E07D1" w:rsidP="00287305">
            <w:pPr>
              <w:pStyle w:val="TAC"/>
              <w:rPr>
                <w:sz w:val="16"/>
              </w:rPr>
            </w:pPr>
            <w:r w:rsidRPr="00287305">
              <w:rPr>
                <w:sz w:val="16"/>
              </w:rPr>
              <w:t>CP-252141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A73F0D" w14:textId="711C1C3A" w:rsidR="007E07D1" w:rsidRPr="008D2F99" w:rsidRDefault="007E07D1" w:rsidP="003415C6">
            <w:pPr>
              <w:pStyle w:val="TAL"/>
              <w:rPr>
                <w:rFonts w:cs="Arial"/>
                <w:sz w:val="16"/>
                <w:szCs w:val="16"/>
              </w:rPr>
            </w:pPr>
            <w:r w:rsidRPr="008D2F99">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C9DC" w14:textId="5E73D807" w:rsidR="007E07D1" w:rsidRPr="008D2F99" w:rsidRDefault="007E07D1" w:rsidP="003415C6">
            <w:pPr>
              <w:pStyle w:val="TAR"/>
              <w:rPr>
                <w:rFonts w:cs="Arial"/>
                <w:sz w:val="16"/>
                <w:szCs w:val="16"/>
              </w:rPr>
            </w:pPr>
            <w:r w:rsidRPr="008D2F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EB97" w14:textId="1D33613B" w:rsidR="007E07D1" w:rsidRPr="008D2F99" w:rsidRDefault="007E07D1" w:rsidP="003415C6">
            <w:pPr>
              <w:pStyle w:val="TAC"/>
              <w:rPr>
                <w:rFonts w:cs="Arial"/>
                <w:sz w:val="16"/>
                <w:szCs w:val="16"/>
              </w:rPr>
            </w:pPr>
            <w:r w:rsidRPr="008D2F9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0E490" w14:textId="5725E25C" w:rsidR="007E07D1" w:rsidRPr="008D2F99" w:rsidRDefault="007E07D1" w:rsidP="003415C6">
            <w:pPr>
              <w:pStyle w:val="TAL"/>
              <w:rPr>
                <w:rFonts w:cs="Arial"/>
                <w:sz w:val="16"/>
                <w:szCs w:val="16"/>
              </w:rPr>
            </w:pPr>
            <w:r w:rsidRPr="008D2F99">
              <w:rPr>
                <w:rFonts w:cs="Arial"/>
                <w:sz w:val="16"/>
                <w:szCs w:val="16"/>
              </w:rPr>
              <w:t>Emergency remote floor request authorization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2096" w14:textId="6369B9AA" w:rsidR="007E07D1" w:rsidRPr="008D2F99" w:rsidRDefault="007E07D1" w:rsidP="003415C6">
            <w:pPr>
              <w:pStyle w:val="TAC"/>
              <w:rPr>
                <w:rFonts w:cs="Arial"/>
                <w:sz w:val="16"/>
                <w:szCs w:val="16"/>
              </w:rPr>
            </w:pPr>
            <w:r w:rsidRPr="008D2F99">
              <w:rPr>
                <w:rFonts w:cs="Arial"/>
                <w:sz w:val="16"/>
                <w:szCs w:val="16"/>
              </w:rPr>
              <w:t>19.3.0</w:t>
            </w:r>
          </w:p>
        </w:tc>
      </w:tr>
      <w:tr w:rsidR="00B2351F" w:rsidRPr="003415C6" w14:paraId="2D2D2F31"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06C3E7C" w14:textId="39784431" w:rsidR="00B2351F" w:rsidRPr="008D2F99" w:rsidRDefault="00B2351F"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612EF" w14:textId="55DCDA06" w:rsidR="00B2351F" w:rsidRPr="008D2F99" w:rsidRDefault="00B2351F"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12648" w14:textId="2DA3CE8B" w:rsidR="00B2351F" w:rsidRPr="00287305" w:rsidRDefault="00B2351F" w:rsidP="00287305">
            <w:pPr>
              <w:pStyle w:val="TAC"/>
              <w:rPr>
                <w:sz w:val="16"/>
              </w:rPr>
            </w:pPr>
            <w:r w:rsidRPr="00287305">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64843" w14:textId="14A50A4C" w:rsidR="00B2351F" w:rsidRPr="008D2F99" w:rsidRDefault="00B2351F" w:rsidP="003415C6">
            <w:pPr>
              <w:pStyle w:val="TAL"/>
              <w:rPr>
                <w:rFonts w:cs="Arial"/>
                <w:sz w:val="16"/>
                <w:szCs w:val="16"/>
              </w:rPr>
            </w:pPr>
            <w:r w:rsidRPr="008D2F99">
              <w:rPr>
                <w:rFonts w:cs="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FD58" w14:textId="1A88D197" w:rsidR="00B2351F" w:rsidRPr="008D2F99" w:rsidRDefault="00B2351F"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EBFD" w14:textId="0DDD4861" w:rsidR="00B2351F" w:rsidRPr="008D2F99" w:rsidRDefault="00B2351F" w:rsidP="003415C6">
            <w:pPr>
              <w:pStyle w:val="TAC"/>
              <w:rPr>
                <w:rFonts w:cs="Arial"/>
                <w:sz w:val="16"/>
                <w:szCs w:val="16"/>
              </w:rPr>
            </w:pPr>
            <w:r w:rsidRPr="008D2F99">
              <w:rPr>
                <w:rFonts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F2CA5" w14:textId="7D2E5F64" w:rsidR="00B2351F" w:rsidRPr="008D2F99" w:rsidRDefault="00B2351F" w:rsidP="003415C6">
            <w:pPr>
              <w:pStyle w:val="TAL"/>
              <w:rPr>
                <w:rFonts w:cs="Arial"/>
                <w:sz w:val="16"/>
                <w:szCs w:val="16"/>
              </w:rPr>
            </w:pPr>
            <w:r w:rsidRPr="008D2F99">
              <w:rPr>
                <w:rFonts w:cs="Arial"/>
                <w:sz w:val="16"/>
                <w:szCs w:val="16"/>
              </w:rPr>
              <w:t>Adding authorized user control for modifying location configurations from LMS.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06059" w14:textId="770E7B55" w:rsidR="00B2351F" w:rsidRPr="008D2F99" w:rsidRDefault="00B2351F" w:rsidP="003415C6">
            <w:pPr>
              <w:pStyle w:val="TAC"/>
              <w:rPr>
                <w:rFonts w:cs="Arial"/>
                <w:sz w:val="16"/>
                <w:szCs w:val="16"/>
              </w:rPr>
            </w:pPr>
            <w:r w:rsidRPr="008D2F99">
              <w:rPr>
                <w:rFonts w:cs="Arial"/>
                <w:sz w:val="16"/>
                <w:szCs w:val="16"/>
              </w:rPr>
              <w:t>19.3.0</w:t>
            </w:r>
          </w:p>
        </w:tc>
      </w:tr>
      <w:tr w:rsidR="00BF58C0" w:rsidRPr="003415C6" w14:paraId="67F372B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FE0997" w14:textId="0184B0B3" w:rsidR="00BF58C0" w:rsidRPr="008D2F99" w:rsidRDefault="00BF58C0"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2E90F" w14:textId="5A7B6AD0" w:rsidR="00BF58C0" w:rsidRPr="008D2F99" w:rsidRDefault="00BF58C0"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A06" w14:textId="654BA64A" w:rsidR="00BF58C0" w:rsidRPr="00287305" w:rsidRDefault="00BF58C0" w:rsidP="00287305">
            <w:pPr>
              <w:pStyle w:val="TAC"/>
              <w:rPr>
                <w:sz w:val="16"/>
              </w:rPr>
            </w:pPr>
            <w:r w:rsidRPr="00287305">
              <w:rPr>
                <w:sz w:val="16"/>
              </w:rPr>
              <w:t>CP-252205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E8AD25" w14:textId="4BBD98B6" w:rsidR="00BF58C0" w:rsidRPr="008D2F99" w:rsidRDefault="00BF58C0" w:rsidP="003415C6">
            <w:pPr>
              <w:pStyle w:val="TAL"/>
              <w:rPr>
                <w:rFonts w:cs="Arial"/>
                <w:sz w:val="16"/>
                <w:szCs w:val="16"/>
              </w:rPr>
            </w:pPr>
            <w:r w:rsidRPr="008D2F99">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763E6" w14:textId="439859AE" w:rsidR="00BF58C0" w:rsidRPr="008D2F99" w:rsidRDefault="00BF58C0" w:rsidP="003415C6">
            <w:pPr>
              <w:pStyle w:val="TAR"/>
              <w:rPr>
                <w:rFonts w:cs="Arial"/>
                <w:sz w:val="16"/>
                <w:szCs w:val="16"/>
              </w:rPr>
            </w:pPr>
            <w:r w:rsidRPr="008D2F99">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20E8" w14:textId="46B540B3" w:rsidR="00BF58C0" w:rsidRPr="008D2F99" w:rsidRDefault="00BF58C0" w:rsidP="003415C6">
            <w:pPr>
              <w:pStyle w:val="TAC"/>
              <w:rPr>
                <w:rFonts w:cs="Arial"/>
                <w:sz w:val="16"/>
                <w:szCs w:val="16"/>
              </w:rPr>
            </w:pPr>
            <w:r w:rsidRPr="008D2F9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B4085" w14:textId="328000B9" w:rsidR="00BF58C0" w:rsidRPr="008D2F99" w:rsidRDefault="00BF58C0" w:rsidP="003415C6">
            <w:pPr>
              <w:pStyle w:val="TAL"/>
              <w:rPr>
                <w:rFonts w:cs="Arial"/>
                <w:sz w:val="16"/>
                <w:szCs w:val="16"/>
              </w:rPr>
            </w:pPr>
            <w:r w:rsidRPr="008D2F99">
              <w:rPr>
                <w:rFonts w:cs="Arial"/>
                <w:sz w:val="16"/>
                <w:szCs w:val="16"/>
              </w:rPr>
              <w:t>Correction to MCS Server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F8CB" w14:textId="73A8900C" w:rsidR="00BF58C0" w:rsidRPr="008D2F99" w:rsidRDefault="00BF58C0" w:rsidP="003415C6">
            <w:pPr>
              <w:pStyle w:val="TAC"/>
              <w:rPr>
                <w:rFonts w:cs="Arial"/>
                <w:sz w:val="16"/>
                <w:szCs w:val="16"/>
              </w:rPr>
            </w:pPr>
            <w:r w:rsidRPr="008D2F99">
              <w:rPr>
                <w:rFonts w:cs="Arial"/>
                <w:sz w:val="16"/>
                <w:szCs w:val="16"/>
              </w:rPr>
              <w:t>19.3.0</w:t>
            </w:r>
          </w:p>
        </w:tc>
      </w:tr>
      <w:tr w:rsidR="0091600D" w:rsidRPr="003415C6" w14:paraId="4DD7AA7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350340F" w14:textId="6CC225F3" w:rsidR="0091600D" w:rsidRPr="008D2F99" w:rsidRDefault="0091600D" w:rsidP="003415C6">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FABE" w14:textId="6F88C90A" w:rsidR="0091600D" w:rsidRPr="008D2F99" w:rsidRDefault="0091600D" w:rsidP="003415C6">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15F3" w14:textId="6CA6D3DA" w:rsidR="0091600D" w:rsidRPr="00D34252" w:rsidRDefault="00CE71DD" w:rsidP="00D34252">
            <w:pPr>
              <w:pStyle w:val="TAC"/>
              <w:rPr>
                <w:sz w:val="16"/>
              </w:rPr>
            </w:pPr>
            <w:r w:rsidRPr="00CE71DD">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67FDB1" w14:textId="3ABA2CA6" w:rsidR="0091600D" w:rsidRPr="008D2F99" w:rsidRDefault="006D7998" w:rsidP="003415C6">
            <w:pPr>
              <w:pStyle w:val="TAL"/>
              <w:rPr>
                <w:rFonts w:cs="Arial"/>
                <w:sz w:val="16"/>
                <w:szCs w:val="16"/>
              </w:rPr>
            </w:pPr>
            <w:r w:rsidRPr="006D7998">
              <w:rPr>
                <w:rFonts w:cs="Arial"/>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C573A" w14:textId="77777777" w:rsidR="0091600D" w:rsidRPr="008D2F99" w:rsidRDefault="0091600D" w:rsidP="003415C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236F" w14:textId="21E1B680" w:rsidR="0091600D" w:rsidRPr="008D2F99" w:rsidRDefault="006D7998" w:rsidP="003415C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B5195" w14:textId="25DEB193" w:rsidR="0091600D" w:rsidRPr="008D2F99" w:rsidRDefault="006D7998" w:rsidP="003415C6">
            <w:pPr>
              <w:pStyle w:val="TAL"/>
              <w:rPr>
                <w:rFonts w:cs="Arial"/>
                <w:sz w:val="16"/>
                <w:szCs w:val="16"/>
              </w:rPr>
            </w:pPr>
            <w:r w:rsidRPr="006D7998">
              <w:rPr>
                <w:rFonts w:cs="Arial"/>
                <w:sz w:val="16"/>
                <w:szCs w:val="16"/>
              </w:rPr>
              <w:t>IANA Registration Template - Location user configuration data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AF6C" w14:textId="2B485932" w:rsidR="0091600D" w:rsidRPr="008D2F99" w:rsidRDefault="0091600D" w:rsidP="003415C6">
            <w:pPr>
              <w:pStyle w:val="TAC"/>
              <w:rPr>
                <w:rFonts w:cs="Arial"/>
                <w:sz w:val="16"/>
                <w:szCs w:val="16"/>
              </w:rPr>
            </w:pPr>
            <w:r>
              <w:rPr>
                <w:rFonts w:cs="Arial"/>
                <w:sz w:val="16"/>
                <w:szCs w:val="16"/>
              </w:rPr>
              <w:t>19.4.0</w:t>
            </w:r>
          </w:p>
        </w:tc>
      </w:tr>
      <w:tr w:rsidR="0091600D" w:rsidRPr="003415C6" w14:paraId="724BCFB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64476FF" w14:textId="14517AE4"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5D2E8" w14:textId="14E43986"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8BF96" w14:textId="08109257" w:rsidR="0091600D" w:rsidRPr="00D34252" w:rsidRDefault="00CE71DD" w:rsidP="00D34252">
            <w:pPr>
              <w:pStyle w:val="TAC"/>
              <w:rPr>
                <w:sz w:val="16"/>
              </w:rPr>
            </w:pPr>
            <w:r w:rsidRPr="00CE71DD">
              <w:rPr>
                <w:sz w:val="16"/>
              </w:rPr>
              <w:t>CP-253086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6AA4E6" w14:textId="62F8F633" w:rsidR="0091600D" w:rsidRPr="008D2F99" w:rsidRDefault="00CE71DD" w:rsidP="0091600D">
            <w:pPr>
              <w:pStyle w:val="TAL"/>
              <w:rPr>
                <w:rFonts w:cs="Arial"/>
                <w:sz w:val="16"/>
                <w:szCs w:val="16"/>
              </w:rPr>
            </w:pPr>
            <w:r w:rsidRPr="00CE71DD">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E95E" w14:textId="2B79E1B8"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7E82" w14:textId="04E4FB5C" w:rsidR="0091600D" w:rsidRPr="008D2F99" w:rsidRDefault="00CE71DD"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72662" w14:textId="0B9B5CBB" w:rsidR="0091600D" w:rsidRPr="008D2F99" w:rsidRDefault="00CE71DD" w:rsidP="0091600D">
            <w:pPr>
              <w:pStyle w:val="TAL"/>
              <w:rPr>
                <w:rFonts w:cs="Arial"/>
                <w:sz w:val="16"/>
                <w:szCs w:val="16"/>
              </w:rPr>
            </w:pPr>
            <w:r w:rsidRPr="00CE71DD">
              <w:rPr>
                <w:rFonts w:cs="Arial"/>
                <w:sz w:val="16"/>
                <w:szCs w:val="16"/>
              </w:rPr>
              <w:t>Correction of CoordinateType in MCVideo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3952" w14:textId="127F821B" w:rsidR="0091600D" w:rsidRPr="008D2F99" w:rsidRDefault="0091600D" w:rsidP="0091600D">
            <w:pPr>
              <w:pStyle w:val="TAC"/>
              <w:rPr>
                <w:rFonts w:cs="Arial"/>
                <w:sz w:val="16"/>
                <w:szCs w:val="16"/>
              </w:rPr>
            </w:pPr>
            <w:r>
              <w:rPr>
                <w:rFonts w:cs="Arial"/>
                <w:sz w:val="16"/>
                <w:szCs w:val="16"/>
              </w:rPr>
              <w:t>19.4.0</w:t>
            </w:r>
          </w:p>
        </w:tc>
      </w:tr>
      <w:tr w:rsidR="0091600D" w:rsidRPr="003415C6" w14:paraId="1798BA54"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465553A3" w14:textId="40AEF0AB"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67DF0" w14:textId="1253A611"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A4558" w14:textId="31567CF0" w:rsidR="0091600D" w:rsidRPr="00D34252" w:rsidRDefault="00CE71DD" w:rsidP="00D34252">
            <w:pPr>
              <w:pStyle w:val="TAC"/>
              <w:rPr>
                <w:sz w:val="16"/>
              </w:rPr>
            </w:pPr>
            <w:r w:rsidRPr="00CE71DD">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D2FCB0" w14:textId="15186D52" w:rsidR="0091600D" w:rsidRPr="008D2F99" w:rsidRDefault="00CE71DD" w:rsidP="0091600D">
            <w:pPr>
              <w:pStyle w:val="TAL"/>
              <w:rPr>
                <w:rFonts w:cs="Arial"/>
                <w:sz w:val="16"/>
                <w:szCs w:val="16"/>
              </w:rPr>
            </w:pPr>
            <w:r w:rsidRPr="00CE71DD">
              <w:rPr>
                <w:rFonts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BCDD" w14:textId="77777777" w:rsidR="0091600D" w:rsidRPr="008D2F99" w:rsidRDefault="0091600D"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245B" w14:textId="2945E017"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58821" w14:textId="690EC91B" w:rsidR="0091600D" w:rsidRPr="008D2F99" w:rsidRDefault="00CE71DD" w:rsidP="0091600D">
            <w:pPr>
              <w:pStyle w:val="TAL"/>
              <w:rPr>
                <w:rFonts w:cs="Arial"/>
                <w:sz w:val="16"/>
                <w:szCs w:val="16"/>
              </w:rPr>
            </w:pPr>
            <w:r w:rsidRPr="00CE71DD">
              <w:rPr>
                <w:rFonts w:cs="Arial"/>
                <w:sz w:val="16"/>
                <w:szCs w:val="16"/>
              </w:rPr>
              <w:t>Resolving an Editor’s note related to enhMCLoc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485C" w14:textId="2E169AC4" w:rsidR="0091600D" w:rsidRPr="008D2F99" w:rsidRDefault="0091600D" w:rsidP="0091600D">
            <w:pPr>
              <w:pStyle w:val="TAC"/>
              <w:rPr>
                <w:rFonts w:cs="Arial"/>
                <w:sz w:val="16"/>
                <w:szCs w:val="16"/>
              </w:rPr>
            </w:pPr>
            <w:r>
              <w:rPr>
                <w:rFonts w:cs="Arial"/>
                <w:sz w:val="16"/>
                <w:szCs w:val="16"/>
              </w:rPr>
              <w:t>19.4.0</w:t>
            </w:r>
          </w:p>
        </w:tc>
      </w:tr>
      <w:tr w:rsidR="0091600D" w:rsidRPr="003415C6" w14:paraId="7638337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4239043" w14:textId="343C1AB5"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23BAC" w14:textId="00D972DD"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0D74" w14:textId="24F79A8E" w:rsidR="0091600D" w:rsidRPr="00D34252" w:rsidRDefault="00CE71DD" w:rsidP="00D34252">
            <w:pPr>
              <w:pStyle w:val="TAC"/>
              <w:rPr>
                <w:sz w:val="16"/>
              </w:rPr>
            </w:pPr>
            <w:r w:rsidRPr="00CE71DD">
              <w:rPr>
                <w:sz w:val="16"/>
              </w:rPr>
              <w:t>CP-253092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48D80F" w14:textId="7DE7DE0A" w:rsidR="0091600D" w:rsidRPr="008D2F99" w:rsidRDefault="00CE71DD" w:rsidP="0091600D">
            <w:pPr>
              <w:pStyle w:val="TAL"/>
              <w:rPr>
                <w:rFonts w:cs="Arial"/>
                <w:sz w:val="16"/>
                <w:szCs w:val="16"/>
              </w:rPr>
            </w:pPr>
            <w:r w:rsidRPr="00CE71DD">
              <w:rPr>
                <w:rFonts w:cs="Arial"/>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84C6" w14:textId="59DA83C2"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8B27" w14:textId="513FD0BF"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2E3C" w14:textId="06354463" w:rsidR="0091600D" w:rsidRPr="008D2F99" w:rsidRDefault="00CE71DD" w:rsidP="0091600D">
            <w:pPr>
              <w:pStyle w:val="TAL"/>
              <w:rPr>
                <w:rFonts w:cs="Arial"/>
                <w:sz w:val="16"/>
                <w:szCs w:val="16"/>
              </w:rPr>
            </w:pPr>
            <w:r w:rsidRPr="00CE71DD">
              <w:rPr>
                <w:rFonts w:cs="Arial"/>
                <w:sz w:val="16"/>
                <w:szCs w:val="16"/>
              </w:rPr>
              <w:t>Enhancements to authorization checking for activation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0902F" w14:textId="31184B59" w:rsidR="0091600D" w:rsidRPr="008D2F99" w:rsidRDefault="0091600D" w:rsidP="0091600D">
            <w:pPr>
              <w:pStyle w:val="TAC"/>
              <w:rPr>
                <w:rFonts w:cs="Arial"/>
                <w:sz w:val="16"/>
                <w:szCs w:val="16"/>
              </w:rPr>
            </w:pPr>
            <w:r>
              <w:rPr>
                <w:rFonts w:cs="Arial"/>
                <w:sz w:val="16"/>
                <w:szCs w:val="16"/>
              </w:rPr>
              <w:t>19.4.0</w:t>
            </w:r>
          </w:p>
        </w:tc>
      </w:tr>
    </w:tbl>
    <w:p w14:paraId="15F1E498" w14:textId="77777777" w:rsidR="00080512" w:rsidRPr="00E746D0" w:rsidRDefault="00080512" w:rsidP="00C367E9">
      <w:pPr>
        <w:rPr>
          <w:sz w:val="16"/>
          <w:szCs w:val="16"/>
        </w:rPr>
      </w:pPr>
    </w:p>
    <w:sectPr w:rsidR="00080512" w:rsidRPr="00E746D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0884" w14:textId="77777777" w:rsidR="001C4DC4" w:rsidRDefault="001C4DC4">
      <w:r>
        <w:separator/>
      </w:r>
    </w:p>
  </w:endnote>
  <w:endnote w:type="continuationSeparator" w:id="0">
    <w:p w14:paraId="7F335883" w14:textId="77777777" w:rsidR="001C4DC4" w:rsidRDefault="001C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7E39" w14:textId="77777777" w:rsidR="001C4DC4" w:rsidRDefault="001C4DC4">
      <w:r>
        <w:separator/>
      </w:r>
    </w:p>
  </w:footnote>
  <w:footnote w:type="continuationSeparator" w:id="0">
    <w:p w14:paraId="694C50BE" w14:textId="77777777" w:rsidR="001C4DC4" w:rsidRDefault="001C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38A9EE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7C1">
      <w:rPr>
        <w:rFonts w:ascii="Arial" w:hAnsi="Arial" w:cs="Arial"/>
        <w:b/>
        <w:noProof/>
        <w:sz w:val="18"/>
        <w:szCs w:val="18"/>
      </w:rPr>
      <w:t>3GPP TS 24.484 V19.4.0 (2025-12)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2771BC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7C1">
      <w:rPr>
        <w:rFonts w:ascii="Arial" w:hAnsi="Arial" w:cs="Arial"/>
        <w:b/>
        <w:noProof/>
        <w:sz w:val="18"/>
        <w:szCs w:val="18"/>
      </w:rPr>
      <w:t>Release 19</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1866185">
    <w:abstractNumId w:val="12"/>
  </w:num>
  <w:num w:numId="4" w16cid:durableId="2063212132">
    <w:abstractNumId w:val="23"/>
  </w:num>
  <w:num w:numId="5" w16cid:durableId="701244282">
    <w:abstractNumId w:val="9"/>
  </w:num>
  <w:num w:numId="6" w16cid:durableId="511721583">
    <w:abstractNumId w:val="7"/>
  </w:num>
  <w:num w:numId="7" w16cid:durableId="1328367213">
    <w:abstractNumId w:val="6"/>
  </w:num>
  <w:num w:numId="8" w16cid:durableId="81420280">
    <w:abstractNumId w:val="5"/>
  </w:num>
  <w:num w:numId="9" w16cid:durableId="1588730114">
    <w:abstractNumId w:val="4"/>
  </w:num>
  <w:num w:numId="10" w16cid:durableId="576405476">
    <w:abstractNumId w:val="8"/>
  </w:num>
  <w:num w:numId="11" w16cid:durableId="1174950525">
    <w:abstractNumId w:val="3"/>
  </w:num>
  <w:num w:numId="12" w16cid:durableId="1140876320">
    <w:abstractNumId w:val="2"/>
  </w:num>
  <w:num w:numId="13" w16cid:durableId="1789811550">
    <w:abstractNumId w:val="1"/>
  </w:num>
  <w:num w:numId="14" w16cid:durableId="656148393">
    <w:abstractNumId w:val="0"/>
  </w:num>
  <w:num w:numId="15" w16cid:durableId="1552766241">
    <w:abstractNumId w:val="20"/>
  </w:num>
  <w:num w:numId="16" w16cid:durableId="1016076361">
    <w:abstractNumId w:val="19"/>
  </w:num>
  <w:num w:numId="17" w16cid:durableId="75370951">
    <w:abstractNumId w:val="15"/>
  </w:num>
  <w:num w:numId="18" w16cid:durableId="1888645084">
    <w:abstractNumId w:val="16"/>
  </w:num>
  <w:num w:numId="19" w16cid:durableId="1498228961">
    <w:abstractNumId w:val="24"/>
  </w:num>
  <w:num w:numId="20" w16cid:durableId="806629656">
    <w:abstractNumId w:val="21"/>
  </w:num>
  <w:num w:numId="21" w16cid:durableId="854617018">
    <w:abstractNumId w:val="26"/>
  </w:num>
  <w:num w:numId="22" w16cid:durableId="289173163">
    <w:abstractNumId w:val="13"/>
  </w:num>
  <w:num w:numId="23" w16cid:durableId="2143573667">
    <w:abstractNumId w:val="28"/>
  </w:num>
  <w:num w:numId="24" w16cid:durableId="1670281234">
    <w:abstractNumId w:val="25"/>
  </w:num>
  <w:num w:numId="25" w16cid:durableId="2067139235">
    <w:abstractNumId w:val="27"/>
  </w:num>
  <w:num w:numId="26" w16cid:durableId="103112746">
    <w:abstractNumId w:val="14"/>
  </w:num>
  <w:num w:numId="27" w16cid:durableId="900290721">
    <w:abstractNumId w:val="18"/>
  </w:num>
  <w:num w:numId="28" w16cid:durableId="141123293">
    <w:abstractNumId w:val="22"/>
  </w:num>
  <w:num w:numId="29" w16cid:durableId="759643256">
    <w:abstractNumId w:val="17"/>
  </w:num>
  <w:num w:numId="30"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819032999">
    <w:abstractNumId w:val="11"/>
  </w:num>
  <w:num w:numId="32" w16cid:durableId="7926000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8BD"/>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512"/>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0570"/>
    <w:rsid w:val="001020A4"/>
    <w:rsid w:val="001041C4"/>
    <w:rsid w:val="00105CF8"/>
    <w:rsid w:val="00113B4A"/>
    <w:rsid w:val="001142A4"/>
    <w:rsid w:val="00116C54"/>
    <w:rsid w:val="00125230"/>
    <w:rsid w:val="001258EC"/>
    <w:rsid w:val="0013051D"/>
    <w:rsid w:val="00132B00"/>
    <w:rsid w:val="00133525"/>
    <w:rsid w:val="0013613F"/>
    <w:rsid w:val="00144AC6"/>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4DC4"/>
    <w:rsid w:val="001C50B7"/>
    <w:rsid w:val="001C55FC"/>
    <w:rsid w:val="001C612B"/>
    <w:rsid w:val="001D02C2"/>
    <w:rsid w:val="001D189D"/>
    <w:rsid w:val="001D1919"/>
    <w:rsid w:val="001D7B8F"/>
    <w:rsid w:val="001E149D"/>
    <w:rsid w:val="001E5F20"/>
    <w:rsid w:val="001E7FC5"/>
    <w:rsid w:val="001F0C1D"/>
    <w:rsid w:val="001F1132"/>
    <w:rsid w:val="001F168B"/>
    <w:rsid w:val="001F58F8"/>
    <w:rsid w:val="001F63E2"/>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8730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3CCD"/>
    <w:rsid w:val="002D5D4D"/>
    <w:rsid w:val="002E00EE"/>
    <w:rsid w:val="002E6AD4"/>
    <w:rsid w:val="00302EB5"/>
    <w:rsid w:val="00304210"/>
    <w:rsid w:val="00305D64"/>
    <w:rsid w:val="00307D1A"/>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37C1"/>
    <w:rsid w:val="0037548A"/>
    <w:rsid w:val="0037587B"/>
    <w:rsid w:val="00375CD2"/>
    <w:rsid w:val="003765B8"/>
    <w:rsid w:val="00377BF3"/>
    <w:rsid w:val="00381A7F"/>
    <w:rsid w:val="003862F8"/>
    <w:rsid w:val="00386F10"/>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5FF9"/>
    <w:rsid w:val="0042657C"/>
    <w:rsid w:val="00427B2E"/>
    <w:rsid w:val="004345EC"/>
    <w:rsid w:val="00436048"/>
    <w:rsid w:val="00440C5F"/>
    <w:rsid w:val="00443CE4"/>
    <w:rsid w:val="00444C26"/>
    <w:rsid w:val="00450337"/>
    <w:rsid w:val="00450E7D"/>
    <w:rsid w:val="00451122"/>
    <w:rsid w:val="0045267A"/>
    <w:rsid w:val="004532E0"/>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4413"/>
    <w:rsid w:val="00577CAE"/>
    <w:rsid w:val="00580DA9"/>
    <w:rsid w:val="0058232C"/>
    <w:rsid w:val="0059405E"/>
    <w:rsid w:val="00594442"/>
    <w:rsid w:val="00596966"/>
    <w:rsid w:val="00597B11"/>
    <w:rsid w:val="005A3CC4"/>
    <w:rsid w:val="005B046F"/>
    <w:rsid w:val="005B424E"/>
    <w:rsid w:val="005B56BE"/>
    <w:rsid w:val="005B7FDC"/>
    <w:rsid w:val="005C248F"/>
    <w:rsid w:val="005C4326"/>
    <w:rsid w:val="005C45D2"/>
    <w:rsid w:val="005C7D60"/>
    <w:rsid w:val="005D07BC"/>
    <w:rsid w:val="005D091A"/>
    <w:rsid w:val="005D2B10"/>
    <w:rsid w:val="005D2E01"/>
    <w:rsid w:val="005D3148"/>
    <w:rsid w:val="005D557D"/>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1AFD"/>
    <w:rsid w:val="00614FDF"/>
    <w:rsid w:val="006202CC"/>
    <w:rsid w:val="00622C84"/>
    <w:rsid w:val="00623D2E"/>
    <w:rsid w:val="006310AF"/>
    <w:rsid w:val="006323B1"/>
    <w:rsid w:val="00634568"/>
    <w:rsid w:val="0063543D"/>
    <w:rsid w:val="00640FED"/>
    <w:rsid w:val="00641C5A"/>
    <w:rsid w:val="00647114"/>
    <w:rsid w:val="00647BCE"/>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D7998"/>
    <w:rsid w:val="006E0C7E"/>
    <w:rsid w:val="006E1CBA"/>
    <w:rsid w:val="006E3741"/>
    <w:rsid w:val="006E5C86"/>
    <w:rsid w:val="006F0C5D"/>
    <w:rsid w:val="006F180A"/>
    <w:rsid w:val="00700D6D"/>
    <w:rsid w:val="00701116"/>
    <w:rsid w:val="00702032"/>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2E87"/>
    <w:rsid w:val="007A4282"/>
    <w:rsid w:val="007A5447"/>
    <w:rsid w:val="007B26DB"/>
    <w:rsid w:val="007B52C6"/>
    <w:rsid w:val="007B5F6B"/>
    <w:rsid w:val="007B600E"/>
    <w:rsid w:val="007B6514"/>
    <w:rsid w:val="007B6ABA"/>
    <w:rsid w:val="007B7814"/>
    <w:rsid w:val="007C4ACA"/>
    <w:rsid w:val="007C793B"/>
    <w:rsid w:val="007D1884"/>
    <w:rsid w:val="007D55EA"/>
    <w:rsid w:val="007E07D1"/>
    <w:rsid w:val="007E11B4"/>
    <w:rsid w:val="007E34F2"/>
    <w:rsid w:val="007E3A0E"/>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020A"/>
    <w:rsid w:val="00854239"/>
    <w:rsid w:val="0085524E"/>
    <w:rsid w:val="00855720"/>
    <w:rsid w:val="00855D58"/>
    <w:rsid w:val="00856C38"/>
    <w:rsid w:val="00865127"/>
    <w:rsid w:val="00865D1B"/>
    <w:rsid w:val="008667DF"/>
    <w:rsid w:val="00867B55"/>
    <w:rsid w:val="00870A23"/>
    <w:rsid w:val="00870C93"/>
    <w:rsid w:val="00874314"/>
    <w:rsid w:val="008768CA"/>
    <w:rsid w:val="0088176D"/>
    <w:rsid w:val="0088241E"/>
    <w:rsid w:val="00886F60"/>
    <w:rsid w:val="0089008D"/>
    <w:rsid w:val="00890EA4"/>
    <w:rsid w:val="0089590A"/>
    <w:rsid w:val="008A0B75"/>
    <w:rsid w:val="008A5D6D"/>
    <w:rsid w:val="008A72F3"/>
    <w:rsid w:val="008B19FA"/>
    <w:rsid w:val="008B61E1"/>
    <w:rsid w:val="008C001B"/>
    <w:rsid w:val="008C12DF"/>
    <w:rsid w:val="008C19AB"/>
    <w:rsid w:val="008C384C"/>
    <w:rsid w:val="008D2F99"/>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600D"/>
    <w:rsid w:val="00916349"/>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E1CDE"/>
    <w:rsid w:val="009E2F41"/>
    <w:rsid w:val="009E5F53"/>
    <w:rsid w:val="009F37B7"/>
    <w:rsid w:val="009F3E1B"/>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92D99"/>
    <w:rsid w:val="00AA33BC"/>
    <w:rsid w:val="00AA4CC8"/>
    <w:rsid w:val="00AA5E3D"/>
    <w:rsid w:val="00AA7893"/>
    <w:rsid w:val="00AB3FEA"/>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7B2A"/>
    <w:rsid w:val="00B22462"/>
    <w:rsid w:val="00B2351F"/>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A504C"/>
    <w:rsid w:val="00BB07E6"/>
    <w:rsid w:val="00BB5BFC"/>
    <w:rsid w:val="00BB6B59"/>
    <w:rsid w:val="00BB6BD0"/>
    <w:rsid w:val="00BB6C17"/>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BF58C0"/>
    <w:rsid w:val="00C00044"/>
    <w:rsid w:val="00C01819"/>
    <w:rsid w:val="00C04F0B"/>
    <w:rsid w:val="00C074DD"/>
    <w:rsid w:val="00C1496A"/>
    <w:rsid w:val="00C15D38"/>
    <w:rsid w:val="00C16505"/>
    <w:rsid w:val="00C17C61"/>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65BB2"/>
    <w:rsid w:val="00C70D9A"/>
    <w:rsid w:val="00C71930"/>
    <w:rsid w:val="00C71F7F"/>
    <w:rsid w:val="00C72833"/>
    <w:rsid w:val="00C73824"/>
    <w:rsid w:val="00C73AED"/>
    <w:rsid w:val="00C74E3A"/>
    <w:rsid w:val="00C806D7"/>
    <w:rsid w:val="00C80D60"/>
    <w:rsid w:val="00C80F1D"/>
    <w:rsid w:val="00C8115B"/>
    <w:rsid w:val="00C83CEF"/>
    <w:rsid w:val="00C87F33"/>
    <w:rsid w:val="00C9099F"/>
    <w:rsid w:val="00C92A2E"/>
    <w:rsid w:val="00C92A3D"/>
    <w:rsid w:val="00C93F40"/>
    <w:rsid w:val="00C94E7D"/>
    <w:rsid w:val="00C9611A"/>
    <w:rsid w:val="00C9718C"/>
    <w:rsid w:val="00CA0073"/>
    <w:rsid w:val="00CA0EFB"/>
    <w:rsid w:val="00CA20B6"/>
    <w:rsid w:val="00CA212B"/>
    <w:rsid w:val="00CA3D0C"/>
    <w:rsid w:val="00CA465B"/>
    <w:rsid w:val="00CA621D"/>
    <w:rsid w:val="00CA7397"/>
    <w:rsid w:val="00CA74C1"/>
    <w:rsid w:val="00CA7513"/>
    <w:rsid w:val="00CB100C"/>
    <w:rsid w:val="00CC069E"/>
    <w:rsid w:val="00CC67C2"/>
    <w:rsid w:val="00CC6ED2"/>
    <w:rsid w:val="00CC7AB7"/>
    <w:rsid w:val="00CD6E4E"/>
    <w:rsid w:val="00CD7137"/>
    <w:rsid w:val="00CE17A6"/>
    <w:rsid w:val="00CE1CB3"/>
    <w:rsid w:val="00CE58D5"/>
    <w:rsid w:val="00CE71DD"/>
    <w:rsid w:val="00CF078E"/>
    <w:rsid w:val="00CF0CE3"/>
    <w:rsid w:val="00CF3635"/>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252"/>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2E5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050F"/>
    <w:rsid w:val="00F025A2"/>
    <w:rsid w:val="00F02BAC"/>
    <w:rsid w:val="00F031F1"/>
    <w:rsid w:val="00F04712"/>
    <w:rsid w:val="00F13360"/>
    <w:rsid w:val="00F173DF"/>
    <w:rsid w:val="00F22EC7"/>
    <w:rsid w:val="00F255A6"/>
    <w:rsid w:val="00F325C8"/>
    <w:rsid w:val="00F343DA"/>
    <w:rsid w:val="00F371F7"/>
    <w:rsid w:val="00F37A60"/>
    <w:rsid w:val="00F406C8"/>
    <w:rsid w:val="00F43881"/>
    <w:rsid w:val="00F445AB"/>
    <w:rsid w:val="00F50EAF"/>
    <w:rsid w:val="00F558CE"/>
    <w:rsid w:val="00F56C23"/>
    <w:rsid w:val="00F62060"/>
    <w:rsid w:val="00F64698"/>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A24EF"/>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41B9"/>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qFormat/>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qFormat/>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 w:type="character" w:customStyle="1" w:styleId="TACChar">
    <w:name w:val="TAC Char"/>
    <w:link w:val="TAC"/>
    <w:qFormat/>
    <w:rsid w:val="001005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yperlink" Target="https://portal.3gpp.org/ngppapp/CreateTdoc.aspx?mode=view&amp;contributionUid=CP-251159"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hyperlink" Target="https://portal.3gpp.org/ngppapp/CreateTdoc.aspx?mode=view&amp;contributionUid=CP-251163" TargetMode="Externa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hyperlink" Target="https://portal.3gpp.org/ngppapp/CreateTdoc.aspx?mode=view&amp;contributionUid=CP-251157"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267</Pages>
  <Words>125423</Words>
  <Characters>714912</Characters>
  <Application>Microsoft Office Word</Application>
  <DocSecurity>0</DocSecurity>
  <Lines>5957</Lines>
  <Paragraphs>1677</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838658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21</cp:revision>
  <cp:lastPrinted>2019-02-25T14:05:00Z</cp:lastPrinted>
  <dcterms:created xsi:type="dcterms:W3CDTF">2025-09-26T09:13:00Z</dcterms:created>
  <dcterms:modified xsi:type="dcterms:W3CDTF">2026-01-08T12:55:00Z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