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2087D2FD"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bookmarkStart w:id="3" w:name="specVersion"/>
            <w:r w:rsidR="00303F77">
              <w:t>V</w:t>
            </w:r>
            <w:r w:rsidR="00303F77">
              <w:rPr>
                <w:rFonts w:hint="eastAsia"/>
                <w:lang w:val="en-US" w:eastAsia="zh-CN"/>
              </w:rPr>
              <w:t>1</w:t>
            </w:r>
            <w:r w:rsidR="00303F77">
              <w:rPr>
                <w:lang w:val="en-US" w:eastAsia="zh-CN"/>
              </w:rPr>
              <w:t>8</w:t>
            </w:r>
            <w:r>
              <w:rPr>
                <w:rFonts w:hint="eastAsia"/>
                <w:lang w:eastAsia="zh-CN"/>
              </w:rPr>
              <w:t>.</w:t>
            </w:r>
            <w:r w:rsidR="002C0F76">
              <w:rPr>
                <w:rFonts w:eastAsiaTheme="minorEastAsia" w:hint="eastAsia"/>
                <w:lang w:val="en-US" w:eastAsia="zh-CN"/>
              </w:rPr>
              <w:t>6</w:t>
            </w:r>
            <w:r>
              <w:t>.</w:t>
            </w:r>
            <w:bookmarkEnd w:id="3"/>
            <w:r>
              <w:rPr>
                <w:rFonts w:hint="eastAsia"/>
                <w:lang w:val="en-US" w:eastAsia="zh-CN"/>
              </w:rPr>
              <w:t>0</w:t>
            </w:r>
            <w:r>
              <w:t xml:space="preserve"> </w:t>
            </w:r>
            <w:r>
              <w:rPr>
                <w:sz w:val="32"/>
              </w:rPr>
              <w:t>(</w:t>
            </w:r>
            <w:bookmarkStart w:id="4" w:name="issueDate"/>
            <w:r w:rsidR="00D453BC">
              <w:rPr>
                <w:rFonts w:hint="eastAsia"/>
                <w:sz w:val="32"/>
                <w:lang w:eastAsia="zh-CN"/>
              </w:rPr>
              <w:t>202</w:t>
            </w:r>
            <w:r w:rsidR="00D453BC">
              <w:rPr>
                <w:sz w:val="32"/>
                <w:lang w:eastAsia="zh-CN"/>
              </w:rPr>
              <w:t>5</w:t>
            </w:r>
            <w:r>
              <w:rPr>
                <w:sz w:val="32"/>
              </w:rPr>
              <w:t>-</w:t>
            </w:r>
            <w:bookmarkEnd w:id="4"/>
            <w:r w:rsidR="002C0F76">
              <w:rPr>
                <w:rFonts w:eastAsiaTheme="minorEastAsia" w:hint="eastAsia"/>
                <w:sz w:val="32"/>
                <w:lang w:val="en-US" w:eastAsia="zh-CN"/>
              </w:rPr>
              <w:t>12</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2CFE5AF1" w14:textId="77777777" w:rsidR="004D3FFD" w:rsidRDefault="002C252C">
            <w:pPr>
              <w:pStyle w:val="ZT"/>
              <w:framePr w:wrap="notBeside" w:hAnchor="text" w:yAlign="inline"/>
            </w:pPr>
            <w:r>
              <w:rPr>
                <w:rFonts w:hint="eastAsia"/>
                <w:lang w:eastAsia="zh-CN"/>
              </w:rPr>
              <w:t>NR</w:t>
            </w:r>
            <w:r>
              <w:t>;</w:t>
            </w:r>
          </w:p>
          <w:p w14:paraId="34F38A5F" w14:textId="77777777" w:rsidR="004D3FFD" w:rsidRDefault="002C252C">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2C252C" w:rsidP="00AA690A">
            <w:pPr>
              <w:pStyle w:val="ZT"/>
              <w:framePr w:wrap="notBeside" w:hAnchor="text" w:yAlign="inline"/>
              <w:wordWrap w:val="0"/>
              <w:rPr>
                <w:lang w:val="en-US" w:eastAsia="zh-CN"/>
              </w:rPr>
            </w:pPr>
            <w:r>
              <w:rPr>
                <w:rFonts w:hint="eastAsia"/>
                <w:lang w:val="en-US" w:eastAsia="zh-CN"/>
              </w:rPr>
              <w:t>Part 2: Radiated conformance testing</w:t>
            </w:r>
          </w:p>
          <w:bookmarkEnd w:id="6"/>
          <w:p w14:paraId="4CF021A8" w14:textId="29067180" w:rsidR="004D3FFD" w:rsidRDefault="002C252C">
            <w:pPr>
              <w:pStyle w:val="ZT"/>
              <w:framePr w:wrap="notBeside" w:hAnchor="text" w:yAlign="inline"/>
              <w:rPr>
                <w:i/>
                <w:sz w:val="28"/>
              </w:rPr>
            </w:pPr>
            <w:r>
              <w:t xml:space="preserve"> (</w:t>
            </w:r>
            <w:r>
              <w:rPr>
                <w:rStyle w:val="ZGSM"/>
              </w:rPr>
              <w:t xml:space="preserve">Release </w:t>
            </w:r>
            <w:r w:rsidR="008D1600">
              <w:rPr>
                <w:rStyle w:val="ZGSM"/>
              </w:rPr>
              <w:t>18</w:t>
            </w:r>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7"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7"/>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9"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0"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0"/>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473A8F7E" w:rsidR="004D3FFD" w:rsidRDefault="002C252C">
            <w:pPr>
              <w:pStyle w:val="FP"/>
              <w:jc w:val="center"/>
              <w:rPr>
                <w:sz w:val="18"/>
              </w:rPr>
            </w:pPr>
            <w:r>
              <w:rPr>
                <w:sz w:val="18"/>
              </w:rPr>
              <w:t xml:space="preserve">© </w:t>
            </w:r>
            <w:r w:rsidR="00D453BC">
              <w:rPr>
                <w:sz w:val="18"/>
              </w:rPr>
              <w:t>20</w:t>
            </w:r>
            <w:r w:rsidR="00D453BC">
              <w:rPr>
                <w:rFonts w:hint="eastAsia"/>
                <w:sz w:val="18"/>
              </w:rPr>
              <w:t>2</w:t>
            </w:r>
            <w:r w:rsidR="00D453BC">
              <w:rPr>
                <w:sz w:val="18"/>
                <w:lang w:eastAsia="zh-CN"/>
              </w:rPr>
              <w:t>5</w:t>
            </w:r>
            <w:r>
              <w:rPr>
                <w:sz w:val="18"/>
              </w:rPr>
              <w:t>, 3GPP Organizational Partners (ARIB, ATIS, CCSA, ETSI, TSDSI, TTA, TTC).</w:t>
            </w:r>
            <w:bookmarkStart w:id="12" w:name="copyrightaddon"/>
            <w:bookmarkEnd w:id="12"/>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1"/>
          </w:p>
          <w:p w14:paraId="5BDE4B05" w14:textId="77777777" w:rsidR="004D3FFD" w:rsidRDefault="004D3FFD"/>
        </w:tc>
      </w:tr>
      <w:bookmarkEnd w:id="9"/>
    </w:tbl>
    <w:p w14:paraId="299D20B8" w14:textId="77777777" w:rsidR="004D3FFD" w:rsidRDefault="002C252C">
      <w:pPr>
        <w:pStyle w:val="TT"/>
      </w:pPr>
      <w:r>
        <w:br w:type="page"/>
      </w:r>
      <w:bookmarkStart w:id="13" w:name="tableOfContents"/>
      <w:bookmarkEnd w:id="13"/>
      <w:r>
        <w:lastRenderedPageBreak/>
        <w:t>Contents</w:t>
      </w:r>
    </w:p>
    <w:p w14:paraId="73B0DE3F" w14:textId="78C310B7" w:rsidR="00891FE5" w:rsidRDefault="00891FE5">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_Toc200115522 \h </w:instrText>
      </w:r>
      <w:r>
        <w:fldChar w:fldCharType="separate"/>
      </w:r>
      <w:r>
        <w:t>20</w:t>
      </w:r>
      <w:r>
        <w:fldChar w:fldCharType="end"/>
      </w:r>
    </w:p>
    <w:p w14:paraId="634AFAB0" w14:textId="2BA9EFCF" w:rsidR="00891FE5" w:rsidRDefault="00891FE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_Toc200115523 \h </w:instrText>
      </w:r>
      <w:r>
        <w:fldChar w:fldCharType="separate"/>
      </w:r>
      <w:r>
        <w:t>22</w:t>
      </w:r>
      <w:r>
        <w:fldChar w:fldCharType="end"/>
      </w:r>
    </w:p>
    <w:p w14:paraId="4E80300B" w14:textId="1E73FFC4" w:rsidR="00891FE5" w:rsidRDefault="00891FE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_Toc200115524 \h </w:instrText>
      </w:r>
      <w:r>
        <w:fldChar w:fldCharType="separate"/>
      </w:r>
      <w:r>
        <w:t>22</w:t>
      </w:r>
      <w:r>
        <w:fldChar w:fldCharType="end"/>
      </w:r>
    </w:p>
    <w:p w14:paraId="26BFE45F" w14:textId="1CDF46B1" w:rsidR="00891FE5" w:rsidRDefault="00891FE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_Toc200115525 \h </w:instrText>
      </w:r>
      <w:r>
        <w:fldChar w:fldCharType="separate"/>
      </w:r>
      <w:r>
        <w:t>23</w:t>
      </w:r>
      <w:r>
        <w:fldChar w:fldCharType="end"/>
      </w:r>
    </w:p>
    <w:p w14:paraId="2AA8EA34" w14:textId="3B149D03" w:rsidR="00891FE5" w:rsidRDefault="00891FE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_Toc200115526 \h </w:instrText>
      </w:r>
      <w:r>
        <w:fldChar w:fldCharType="separate"/>
      </w:r>
      <w:r>
        <w:t>23</w:t>
      </w:r>
      <w:r>
        <w:fldChar w:fldCharType="end"/>
      </w:r>
    </w:p>
    <w:p w14:paraId="2D2D90A1" w14:textId="7C70AF23" w:rsidR="00891FE5" w:rsidRDefault="00891FE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_Toc200115527 \h </w:instrText>
      </w:r>
      <w:r>
        <w:fldChar w:fldCharType="separate"/>
      </w:r>
      <w:r>
        <w:t>25</w:t>
      </w:r>
      <w:r>
        <w:fldChar w:fldCharType="end"/>
      </w:r>
    </w:p>
    <w:p w14:paraId="48122BC2" w14:textId="0E9CD61F" w:rsidR="00891FE5" w:rsidRDefault="00891FE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_Toc200115528 \h </w:instrText>
      </w:r>
      <w:r>
        <w:fldChar w:fldCharType="separate"/>
      </w:r>
      <w:r>
        <w:t>26</w:t>
      </w:r>
      <w:r>
        <w:fldChar w:fldCharType="end"/>
      </w:r>
    </w:p>
    <w:p w14:paraId="7C257EF3" w14:textId="172AA82C" w:rsidR="00891FE5" w:rsidRDefault="00891FE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radiated test conditions and declarations</w:t>
      </w:r>
      <w:r>
        <w:tab/>
      </w:r>
      <w:r>
        <w:fldChar w:fldCharType="begin"/>
      </w:r>
      <w:r>
        <w:instrText xml:space="preserve"> PAGEREF _Toc200115529 \h </w:instrText>
      </w:r>
      <w:r>
        <w:fldChar w:fldCharType="separate"/>
      </w:r>
      <w:r>
        <w:t>27</w:t>
      </w:r>
      <w:r>
        <w:fldChar w:fldCharType="end"/>
      </w:r>
    </w:p>
    <w:p w14:paraId="45842970" w14:textId="75CFA6E5" w:rsidR="00891FE5" w:rsidRDefault="00891FE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_Toc200115530 \h </w:instrText>
      </w:r>
      <w:r>
        <w:fldChar w:fldCharType="separate"/>
      </w:r>
      <w:r>
        <w:t>27</w:t>
      </w:r>
      <w:r>
        <w:fldChar w:fldCharType="end"/>
      </w:r>
    </w:p>
    <w:p w14:paraId="7A367C95" w14:textId="3D876CFD" w:rsidR="00891FE5" w:rsidRDefault="00891FE5">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_Toc200115531 \h </w:instrText>
      </w:r>
      <w:r>
        <w:fldChar w:fldCharType="separate"/>
      </w:r>
      <w:r>
        <w:t>27</w:t>
      </w:r>
      <w:r>
        <w:fldChar w:fldCharType="end"/>
      </w:r>
    </w:p>
    <w:p w14:paraId="17566A99" w14:textId="4FEEE9B9" w:rsidR="00891FE5" w:rsidRDefault="00891FE5">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_Toc200115532 \h </w:instrText>
      </w:r>
      <w:r>
        <w:fldChar w:fldCharType="separate"/>
      </w:r>
      <w:r>
        <w:t>28</w:t>
      </w:r>
      <w:r>
        <w:fldChar w:fldCharType="end"/>
      </w:r>
    </w:p>
    <w:p w14:paraId="69443CD5" w14:textId="24B890B7"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cs="Arial"/>
        </w:rPr>
        <w:t>4.1.2.1</w:t>
      </w:r>
      <w:r>
        <w:rPr>
          <w:rFonts w:asciiTheme="minorHAnsi" w:eastAsiaTheme="minorEastAsia" w:hAnsiTheme="minorHAnsi" w:cstheme="minorBidi"/>
          <w:kern w:val="2"/>
          <w:sz w:val="24"/>
          <w:szCs w:val="24"/>
          <w14:ligatures w14:val="standardContextual"/>
        </w:rPr>
        <w:tab/>
      </w:r>
      <w:r w:rsidRPr="00E97C3E">
        <w:rPr>
          <w:rFonts w:cs="Arial"/>
        </w:rPr>
        <w:t>General</w:t>
      </w:r>
      <w:r>
        <w:tab/>
      </w:r>
      <w:r>
        <w:fldChar w:fldCharType="begin"/>
      </w:r>
      <w:r>
        <w:instrText xml:space="preserve"> PAGEREF _Toc200115533 \h </w:instrText>
      </w:r>
      <w:r>
        <w:fldChar w:fldCharType="separate"/>
      </w:r>
      <w:r>
        <w:t>28</w:t>
      </w:r>
      <w:r>
        <w:fldChar w:fldCharType="end"/>
      </w:r>
    </w:p>
    <w:p w14:paraId="79DE9BA1" w14:textId="7DF38851"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cs="Arial"/>
        </w:rPr>
        <w:t>4.1.2.2</w:t>
      </w:r>
      <w:r>
        <w:rPr>
          <w:rFonts w:asciiTheme="minorHAnsi" w:eastAsiaTheme="minorEastAsia" w:hAnsiTheme="minorHAnsi" w:cstheme="minorBidi"/>
          <w:kern w:val="2"/>
          <w:sz w:val="24"/>
          <w:szCs w:val="24"/>
          <w14:ligatures w14:val="standardContextual"/>
        </w:rPr>
        <w:tab/>
      </w:r>
      <w:r w:rsidRPr="00E97C3E">
        <w:rPr>
          <w:rFonts w:cs="Arial"/>
        </w:rPr>
        <w:t>Radiated characteristics measurements</w:t>
      </w:r>
      <w:r>
        <w:tab/>
      </w:r>
      <w:r>
        <w:fldChar w:fldCharType="begin"/>
      </w:r>
      <w:r>
        <w:instrText xml:space="preserve"> PAGEREF _Toc200115534 \h </w:instrText>
      </w:r>
      <w:r>
        <w:fldChar w:fldCharType="separate"/>
      </w:r>
      <w:r>
        <w:t>28</w:t>
      </w:r>
      <w:r>
        <w:fldChar w:fldCharType="end"/>
      </w:r>
    </w:p>
    <w:p w14:paraId="6C057109" w14:textId="11254F4E" w:rsidR="00891FE5" w:rsidRDefault="00891FE5">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_Toc200115535 \h </w:instrText>
      </w:r>
      <w:r>
        <w:fldChar w:fldCharType="separate"/>
      </w:r>
      <w:r>
        <w:t>31</w:t>
      </w:r>
      <w:r>
        <w:fldChar w:fldCharType="end"/>
      </w:r>
    </w:p>
    <w:p w14:paraId="27CE68B9" w14:textId="7523725D" w:rsidR="00891FE5" w:rsidRDefault="00891FE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Radiated requirement reference points</w:t>
      </w:r>
      <w:r>
        <w:tab/>
      </w:r>
      <w:r>
        <w:fldChar w:fldCharType="begin"/>
      </w:r>
      <w:r>
        <w:instrText xml:space="preserve"> PAGEREF _Toc200115536 \h </w:instrText>
      </w:r>
      <w:r>
        <w:fldChar w:fldCharType="separate"/>
      </w:r>
      <w:r>
        <w:t>31</w:t>
      </w:r>
      <w:r>
        <w:fldChar w:fldCharType="end"/>
      </w:r>
    </w:p>
    <w:p w14:paraId="34943DD3" w14:textId="24914D44" w:rsidR="00891FE5" w:rsidRDefault="00891FE5">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rPr>
          <w:lang w:eastAsia="zh-CN"/>
        </w:rPr>
        <w:t>NCR</w:t>
      </w:r>
      <w:r>
        <w:t xml:space="preserve"> type 1-</w:t>
      </w:r>
      <w:r>
        <w:rPr>
          <w:lang w:eastAsia="zh-CN"/>
        </w:rPr>
        <w:t>H</w:t>
      </w:r>
      <w:r>
        <w:tab/>
      </w:r>
      <w:r>
        <w:fldChar w:fldCharType="begin"/>
      </w:r>
      <w:r>
        <w:instrText xml:space="preserve"> PAGEREF _Toc200115537 \h </w:instrText>
      </w:r>
      <w:r>
        <w:fldChar w:fldCharType="separate"/>
      </w:r>
      <w:r>
        <w:t>31</w:t>
      </w:r>
      <w:r>
        <w:fldChar w:fldCharType="end"/>
      </w:r>
    </w:p>
    <w:p w14:paraId="36149F78" w14:textId="281C15EE" w:rsidR="00891FE5" w:rsidRDefault="00891FE5">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E97C3E">
        <w:rPr>
          <w:lang w:val="en-US"/>
        </w:rPr>
        <w:t>RF</w:t>
      </w:r>
      <w:r>
        <w:t xml:space="preserve"> repeater type 2-O</w:t>
      </w:r>
      <w:r>
        <w:tab/>
      </w:r>
      <w:r>
        <w:fldChar w:fldCharType="begin"/>
      </w:r>
      <w:r>
        <w:instrText xml:space="preserve"> PAGEREF _Toc200115538 \h </w:instrText>
      </w:r>
      <w:r>
        <w:fldChar w:fldCharType="separate"/>
      </w:r>
      <w:r>
        <w:t>32</w:t>
      </w:r>
      <w:r>
        <w:fldChar w:fldCharType="end"/>
      </w:r>
    </w:p>
    <w:p w14:paraId="503693F0" w14:textId="0FC6D369" w:rsidR="00891FE5" w:rsidRDefault="00891FE5">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NCR type 2-O</w:t>
      </w:r>
      <w:r>
        <w:tab/>
      </w:r>
      <w:r>
        <w:fldChar w:fldCharType="begin"/>
      </w:r>
      <w:r>
        <w:instrText xml:space="preserve"> PAGEREF _Toc200115539 \h </w:instrText>
      </w:r>
      <w:r>
        <w:fldChar w:fldCharType="separate"/>
      </w:r>
      <w:r>
        <w:t>33</w:t>
      </w:r>
      <w:r>
        <w:fldChar w:fldCharType="end"/>
      </w:r>
    </w:p>
    <w:p w14:paraId="58D633C1" w14:textId="68FC1211" w:rsidR="00891FE5" w:rsidRDefault="00891FE5">
      <w:pPr>
        <w:pStyle w:val="TOC2"/>
        <w:rPr>
          <w:rFonts w:asciiTheme="minorHAnsi" w:eastAsiaTheme="minorEastAsia" w:hAnsiTheme="minorHAnsi" w:cstheme="minorBidi"/>
          <w:kern w:val="2"/>
          <w:sz w:val="24"/>
          <w:szCs w:val="24"/>
          <w14:ligatures w14:val="standardContextual"/>
        </w:rPr>
      </w:pPr>
      <w:r w:rsidRPr="00E97C3E">
        <w:rPr>
          <w:snapToGrid w:val="0"/>
        </w:rPr>
        <w:t>4.3</w:t>
      </w:r>
      <w:r>
        <w:rPr>
          <w:rFonts w:asciiTheme="minorHAnsi" w:eastAsiaTheme="minorEastAsia" w:hAnsiTheme="minorHAnsi" w:cstheme="minorBidi"/>
          <w:kern w:val="2"/>
          <w:sz w:val="24"/>
          <w:szCs w:val="24"/>
          <w14:ligatures w14:val="standardContextual"/>
        </w:rPr>
        <w:tab/>
      </w:r>
      <w:r w:rsidRPr="00E97C3E">
        <w:rPr>
          <w:snapToGrid w:val="0"/>
          <w:lang w:val="en-US" w:eastAsia="zh-CN"/>
        </w:rPr>
        <w:t>RF repeater</w:t>
      </w:r>
      <w:r>
        <w:rPr>
          <w:lang w:eastAsia="zh-CN"/>
        </w:rPr>
        <w:t xml:space="preserve"> classes</w:t>
      </w:r>
      <w:r>
        <w:tab/>
      </w:r>
      <w:r>
        <w:fldChar w:fldCharType="begin"/>
      </w:r>
      <w:r>
        <w:instrText xml:space="preserve"> PAGEREF _Toc200115540 \h </w:instrText>
      </w:r>
      <w:r>
        <w:fldChar w:fldCharType="separate"/>
      </w:r>
      <w:r>
        <w:t>34</w:t>
      </w:r>
      <w:r>
        <w:fldChar w:fldCharType="end"/>
      </w:r>
    </w:p>
    <w:p w14:paraId="2C8C5D97" w14:textId="633D23B1"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SimSun"/>
          <w:lang w:eastAsia="zh-CN"/>
        </w:rPr>
        <w:t>4.3.1</w:t>
      </w:r>
      <w:r>
        <w:rPr>
          <w:rFonts w:asciiTheme="minorHAnsi" w:eastAsiaTheme="minorEastAsia" w:hAnsiTheme="minorHAnsi" w:cstheme="minorBidi"/>
          <w:kern w:val="2"/>
          <w:sz w:val="24"/>
          <w:szCs w:val="24"/>
          <w14:ligatures w14:val="standardContextual"/>
        </w:rPr>
        <w:tab/>
      </w:r>
      <w:r w:rsidRPr="00E97C3E">
        <w:rPr>
          <w:rFonts w:eastAsia="SimSun"/>
          <w:lang w:eastAsia="zh-CN"/>
        </w:rPr>
        <w:t>R</w:t>
      </w:r>
      <w:r w:rsidRPr="00E97C3E">
        <w:rPr>
          <w:snapToGrid w:val="0"/>
          <w:lang w:val="en-US" w:eastAsia="zh-CN"/>
        </w:rPr>
        <w:t>F r</w:t>
      </w:r>
      <w:r w:rsidRPr="00E97C3E">
        <w:rPr>
          <w:rFonts w:eastAsia="SimSun"/>
          <w:lang w:eastAsia="zh-CN"/>
        </w:rPr>
        <w:t>epeater class for downlink</w:t>
      </w:r>
      <w:r>
        <w:tab/>
      </w:r>
      <w:r>
        <w:fldChar w:fldCharType="begin"/>
      </w:r>
      <w:r>
        <w:instrText xml:space="preserve"> PAGEREF _Toc200115541 \h </w:instrText>
      </w:r>
      <w:r>
        <w:fldChar w:fldCharType="separate"/>
      </w:r>
      <w:r>
        <w:t>34</w:t>
      </w:r>
      <w:r>
        <w:fldChar w:fldCharType="end"/>
      </w:r>
    </w:p>
    <w:p w14:paraId="1FEF219B" w14:textId="09D25575"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SimSun"/>
          <w:lang w:eastAsia="zh-CN"/>
        </w:rPr>
        <w:t>4.3.2</w:t>
      </w:r>
      <w:r>
        <w:rPr>
          <w:rFonts w:asciiTheme="minorHAnsi" w:eastAsiaTheme="minorEastAsia" w:hAnsiTheme="minorHAnsi" w:cstheme="minorBidi"/>
          <w:kern w:val="2"/>
          <w:sz w:val="24"/>
          <w:szCs w:val="24"/>
          <w14:ligatures w14:val="standardContextual"/>
        </w:rPr>
        <w:tab/>
      </w:r>
      <w:r w:rsidRPr="00E97C3E">
        <w:rPr>
          <w:rFonts w:eastAsia="SimSun"/>
          <w:lang w:eastAsia="zh-CN"/>
        </w:rPr>
        <w:t>R</w:t>
      </w:r>
      <w:r w:rsidRPr="00E97C3E">
        <w:rPr>
          <w:snapToGrid w:val="0"/>
          <w:lang w:val="en-US" w:eastAsia="zh-CN"/>
        </w:rPr>
        <w:t>F r</w:t>
      </w:r>
      <w:r w:rsidRPr="00E97C3E">
        <w:rPr>
          <w:rFonts w:eastAsia="SimSun"/>
          <w:lang w:eastAsia="zh-CN"/>
        </w:rPr>
        <w:t>epeater class for uplink</w:t>
      </w:r>
      <w:r>
        <w:tab/>
      </w:r>
      <w:r>
        <w:fldChar w:fldCharType="begin"/>
      </w:r>
      <w:r>
        <w:instrText xml:space="preserve"> PAGEREF _Toc200115542 \h </w:instrText>
      </w:r>
      <w:r>
        <w:fldChar w:fldCharType="separate"/>
      </w:r>
      <w:r>
        <w:t>35</w:t>
      </w:r>
      <w:r>
        <w:fldChar w:fldCharType="end"/>
      </w:r>
    </w:p>
    <w:p w14:paraId="33E8F02E" w14:textId="7DC61858"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4.3A.1</w:t>
      </w:r>
      <w:r>
        <w:rPr>
          <w:rFonts w:asciiTheme="minorHAnsi" w:eastAsiaTheme="minorEastAsia" w:hAnsiTheme="minorHAnsi" w:cstheme="minorBidi"/>
          <w:kern w:val="2"/>
          <w:sz w:val="24"/>
          <w:szCs w:val="24"/>
          <w14:ligatures w14:val="standardContextual"/>
        </w:rPr>
        <w:tab/>
      </w:r>
      <w:r w:rsidRPr="00E97C3E">
        <w:rPr>
          <w:snapToGrid w:val="0"/>
          <w:lang w:val="en-US" w:eastAsia="zh-CN"/>
        </w:rPr>
        <w:t>NCR</w:t>
      </w:r>
      <w:r>
        <w:rPr>
          <w:lang w:eastAsia="zh-CN"/>
        </w:rPr>
        <w:t xml:space="preserve"> class for downlink</w:t>
      </w:r>
      <w:r>
        <w:tab/>
      </w:r>
      <w:r>
        <w:fldChar w:fldCharType="begin"/>
      </w:r>
      <w:r>
        <w:instrText xml:space="preserve"> PAGEREF _Toc200115543 \h </w:instrText>
      </w:r>
      <w:r>
        <w:fldChar w:fldCharType="separate"/>
      </w:r>
      <w:r>
        <w:t>35</w:t>
      </w:r>
      <w:r>
        <w:fldChar w:fldCharType="end"/>
      </w:r>
    </w:p>
    <w:p w14:paraId="0A52E962" w14:textId="2A23EF24"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4.3A.2</w:t>
      </w:r>
      <w:r>
        <w:rPr>
          <w:rFonts w:asciiTheme="minorHAnsi" w:eastAsiaTheme="minorEastAsia" w:hAnsiTheme="minorHAnsi" w:cstheme="minorBidi"/>
          <w:kern w:val="2"/>
          <w:sz w:val="24"/>
          <w:szCs w:val="24"/>
          <w14:ligatures w14:val="standardContextual"/>
        </w:rPr>
        <w:tab/>
      </w:r>
      <w:r>
        <w:rPr>
          <w:lang w:eastAsia="zh-CN"/>
        </w:rPr>
        <w:t>NCR class for uplink</w:t>
      </w:r>
      <w:r w:rsidRPr="00E97C3E">
        <w:rPr>
          <w:rFonts w:eastAsiaTheme="minorEastAsia"/>
          <w:lang w:eastAsia="zh-CN"/>
        </w:rPr>
        <w:t xml:space="preserve"> and MT</w:t>
      </w:r>
      <w:r>
        <w:tab/>
      </w:r>
      <w:r>
        <w:fldChar w:fldCharType="begin"/>
      </w:r>
      <w:r>
        <w:instrText xml:space="preserve"> PAGEREF _Toc200115544 \h </w:instrText>
      </w:r>
      <w:r>
        <w:fldChar w:fldCharType="separate"/>
      </w:r>
      <w:r>
        <w:t>35</w:t>
      </w:r>
      <w:r>
        <w:fldChar w:fldCharType="end"/>
      </w:r>
    </w:p>
    <w:p w14:paraId="29D011D2" w14:textId="02B25C49" w:rsidR="00891FE5" w:rsidRDefault="00891FE5">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_Toc200115545 \h </w:instrText>
      </w:r>
      <w:r>
        <w:fldChar w:fldCharType="separate"/>
      </w:r>
      <w:r>
        <w:t>36</w:t>
      </w:r>
      <w:r>
        <w:fldChar w:fldCharType="end"/>
      </w:r>
    </w:p>
    <w:p w14:paraId="2E486820" w14:textId="2A9CEB95" w:rsidR="00891FE5" w:rsidRDefault="00891FE5">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sidRPr="00E97C3E">
        <w:rPr>
          <w:lang w:val="en-US" w:eastAsia="zh-CN"/>
        </w:rPr>
        <w:t>Repeater</w:t>
      </w:r>
      <w:r w:rsidRPr="00E97C3E">
        <w:rPr>
          <w:rFonts w:cs="v4.2.0"/>
        </w:rPr>
        <w:t xml:space="preserve"> configurations</w:t>
      </w:r>
      <w:r>
        <w:tab/>
      </w:r>
      <w:r>
        <w:fldChar w:fldCharType="begin"/>
      </w:r>
      <w:r>
        <w:instrText xml:space="preserve"> PAGEREF _Toc200115546 \h </w:instrText>
      </w:r>
      <w:r>
        <w:fldChar w:fldCharType="separate"/>
      </w:r>
      <w:r>
        <w:t>36</w:t>
      </w:r>
      <w:r>
        <w:fldChar w:fldCharType="end"/>
      </w:r>
    </w:p>
    <w:p w14:paraId="2ACF6E5D" w14:textId="2800AD34" w:rsidR="00891FE5" w:rsidRDefault="00891FE5">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E97C3E">
        <w:rPr>
          <w:lang w:val="en-US" w:eastAsia="zh-CN"/>
        </w:rPr>
        <w:t>Downlink</w:t>
      </w:r>
      <w:r>
        <w:t xml:space="preserve"> configurations</w:t>
      </w:r>
      <w:r>
        <w:tab/>
      </w:r>
      <w:r>
        <w:fldChar w:fldCharType="begin"/>
      </w:r>
      <w:r>
        <w:instrText xml:space="preserve"> PAGEREF _Toc200115547 \h </w:instrText>
      </w:r>
      <w:r>
        <w:fldChar w:fldCharType="separate"/>
      </w:r>
      <w:r>
        <w:t>36</w:t>
      </w:r>
      <w:r>
        <w:fldChar w:fldCharType="end"/>
      </w:r>
    </w:p>
    <w:p w14:paraId="72C9BE59" w14:textId="7353F6AF" w:rsidR="00891FE5" w:rsidRDefault="00891FE5">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E97C3E">
        <w:rPr>
          <w:lang w:val="en-US" w:eastAsia="zh-CN"/>
        </w:rPr>
        <w:t>Uplink</w:t>
      </w:r>
      <w:r>
        <w:t xml:space="preserve"> configurations</w:t>
      </w:r>
      <w:r>
        <w:tab/>
      </w:r>
      <w:r>
        <w:fldChar w:fldCharType="begin"/>
      </w:r>
      <w:r>
        <w:instrText xml:space="preserve"> PAGEREF _Toc200115548 \h </w:instrText>
      </w:r>
      <w:r>
        <w:fldChar w:fldCharType="separate"/>
      </w:r>
      <w:r>
        <w:t>36</w:t>
      </w:r>
      <w:r>
        <w:fldChar w:fldCharType="end"/>
      </w:r>
    </w:p>
    <w:p w14:paraId="409850FF" w14:textId="4EA256E6" w:rsidR="00891FE5" w:rsidRDefault="00891FE5">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_Toc200115549 \h </w:instrText>
      </w:r>
      <w:r>
        <w:fldChar w:fldCharType="separate"/>
      </w:r>
      <w:r>
        <w:t>37</w:t>
      </w:r>
      <w:r>
        <w:fldChar w:fldCharType="end"/>
      </w:r>
    </w:p>
    <w:p w14:paraId="2E68196F" w14:textId="4747CA34"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cs="v4.2.0"/>
        </w:rPr>
        <w:t>4.6</w:t>
      </w:r>
      <w:r>
        <w:rPr>
          <w:rFonts w:asciiTheme="minorHAnsi" w:eastAsiaTheme="minorEastAsia" w:hAnsiTheme="minorHAnsi" w:cstheme="minorBidi"/>
          <w:kern w:val="2"/>
          <w:sz w:val="24"/>
          <w:szCs w:val="24"/>
          <w14:ligatures w14:val="standardContextual"/>
        </w:rPr>
        <w:tab/>
      </w:r>
      <w:r w:rsidRPr="00E97C3E">
        <w:rPr>
          <w:rFonts w:cs="v4.2.0"/>
        </w:rPr>
        <w:t>Manufacturer</w:t>
      </w:r>
      <w:r>
        <w:rPr>
          <w:lang w:eastAsia="zh-CN"/>
        </w:rPr>
        <w:t>'</w:t>
      </w:r>
      <w:r w:rsidRPr="00E97C3E">
        <w:rPr>
          <w:rFonts w:cs="v4.2.0"/>
        </w:rPr>
        <w:t>s declarations</w:t>
      </w:r>
      <w:r>
        <w:tab/>
      </w:r>
      <w:r>
        <w:fldChar w:fldCharType="begin"/>
      </w:r>
      <w:r>
        <w:instrText xml:space="preserve"> PAGEREF _Toc200115550 \h </w:instrText>
      </w:r>
      <w:r>
        <w:fldChar w:fldCharType="separate"/>
      </w:r>
      <w:r>
        <w:t>37</w:t>
      </w:r>
      <w:r>
        <w:fldChar w:fldCharType="end"/>
      </w:r>
    </w:p>
    <w:p w14:paraId="6AA48626" w14:textId="0CBCDDBB" w:rsidR="00891FE5" w:rsidRDefault="00891FE5">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_Toc200115551 \h </w:instrText>
      </w:r>
      <w:r>
        <w:fldChar w:fldCharType="separate"/>
      </w:r>
      <w:r>
        <w:t>47</w:t>
      </w:r>
      <w:r>
        <w:fldChar w:fldCharType="end"/>
      </w:r>
    </w:p>
    <w:p w14:paraId="44BB3CF1" w14:textId="444E7E6E"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_Toc200115552 \h </w:instrText>
      </w:r>
      <w:r>
        <w:fldChar w:fldCharType="separate"/>
      </w:r>
      <w:r>
        <w:t>47</w:t>
      </w:r>
      <w:r>
        <w:fldChar w:fldCharType="end"/>
      </w:r>
    </w:p>
    <w:p w14:paraId="5E1DBAEC" w14:textId="06537D55"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4.7.2</w:t>
      </w:r>
      <w:r>
        <w:rPr>
          <w:rFonts w:asciiTheme="minorHAnsi" w:eastAsiaTheme="minorEastAsia" w:hAnsiTheme="minorHAnsi" w:cstheme="minorBidi"/>
          <w:kern w:val="2"/>
          <w:sz w:val="24"/>
          <w:szCs w:val="24"/>
          <w14:ligatures w14:val="standardContextual"/>
        </w:rPr>
        <w:tab/>
      </w:r>
      <w:r>
        <w:rPr>
          <w:lang w:eastAsia="zh-CN"/>
        </w:rPr>
        <w:t>Test signal configurations</w:t>
      </w:r>
      <w:r>
        <w:tab/>
      </w:r>
      <w:r>
        <w:fldChar w:fldCharType="begin"/>
      </w:r>
      <w:r>
        <w:instrText xml:space="preserve"> PAGEREF _Toc200115553 \h </w:instrText>
      </w:r>
      <w:r>
        <w:fldChar w:fldCharType="separate"/>
      </w:r>
      <w:r>
        <w:t>47</w:t>
      </w:r>
      <w:r>
        <w:fldChar w:fldCharType="end"/>
      </w:r>
    </w:p>
    <w:p w14:paraId="3598D39D" w14:textId="3C1EE0C9"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4.7.2.1</w:t>
      </w:r>
      <w:r>
        <w:rPr>
          <w:rFonts w:asciiTheme="minorHAnsi" w:eastAsiaTheme="minorEastAsia" w:hAnsiTheme="minorHAnsi" w:cstheme="minorBidi"/>
          <w:kern w:val="2"/>
          <w:sz w:val="24"/>
          <w:szCs w:val="24"/>
          <w14:ligatures w14:val="standardContextual"/>
        </w:rPr>
        <w:tab/>
      </w:r>
      <w:r>
        <w:rPr>
          <w:lang w:eastAsia="ja-JP"/>
        </w:rPr>
        <w:t>Test signal used to build Test Configurations</w:t>
      </w:r>
      <w:r>
        <w:tab/>
      </w:r>
      <w:r>
        <w:fldChar w:fldCharType="begin"/>
      </w:r>
      <w:r>
        <w:instrText xml:space="preserve"> PAGEREF _Toc200115554 \h </w:instrText>
      </w:r>
      <w:r>
        <w:fldChar w:fldCharType="separate"/>
      </w:r>
      <w:r>
        <w:t>47</w:t>
      </w:r>
      <w:r>
        <w:fldChar w:fldCharType="end"/>
      </w:r>
    </w:p>
    <w:p w14:paraId="42FB0CBF" w14:textId="36AE7ED2" w:rsidR="00891FE5" w:rsidRDefault="00891FE5">
      <w:pPr>
        <w:pStyle w:val="TOC4"/>
        <w:rPr>
          <w:rFonts w:asciiTheme="minorHAnsi" w:eastAsiaTheme="minorEastAsia" w:hAnsiTheme="minorHAnsi" w:cstheme="minorBidi"/>
          <w:kern w:val="2"/>
          <w:sz w:val="24"/>
          <w:szCs w:val="24"/>
          <w14:ligatures w14:val="standardContextual"/>
        </w:rPr>
      </w:pPr>
      <w:r>
        <w:rPr>
          <w:lang w:eastAsia="zh-CN"/>
        </w:rPr>
        <w:t>4.7.2.2</w:t>
      </w:r>
      <w:r>
        <w:rPr>
          <w:rFonts w:asciiTheme="minorHAnsi" w:eastAsiaTheme="minorEastAsia" w:hAnsiTheme="minorHAnsi" w:cstheme="minorBidi"/>
          <w:kern w:val="2"/>
          <w:sz w:val="24"/>
          <w:szCs w:val="24"/>
          <w14:ligatures w14:val="standardContextual"/>
        </w:rPr>
        <w:tab/>
      </w:r>
      <w:r>
        <w:rPr>
          <w:lang w:eastAsia="zh-CN"/>
        </w:rPr>
        <w:t>RTC1: Contiguous spectrum operation</w:t>
      </w:r>
      <w:r w:rsidRPr="00E97C3E">
        <w:rPr>
          <w:lang w:val="en-US" w:eastAsia="zh-CN"/>
        </w:rPr>
        <w:t xml:space="preserve"> </w:t>
      </w:r>
      <w:r>
        <w:rPr>
          <w:lang w:eastAsia="zh-CN"/>
        </w:rPr>
        <w:t>for RF repeater type 2-O</w:t>
      </w:r>
      <w:r>
        <w:tab/>
      </w:r>
      <w:r>
        <w:fldChar w:fldCharType="begin"/>
      </w:r>
      <w:r>
        <w:instrText xml:space="preserve"> PAGEREF _Toc200115555 \h </w:instrText>
      </w:r>
      <w:r>
        <w:fldChar w:fldCharType="separate"/>
      </w:r>
      <w:r>
        <w:t>48</w:t>
      </w:r>
      <w:r>
        <w:fldChar w:fldCharType="end"/>
      </w:r>
    </w:p>
    <w:p w14:paraId="3424C5A4" w14:textId="7A397EB7" w:rsidR="00891FE5" w:rsidRDefault="00891FE5">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4"/>
          <w:szCs w:val="24"/>
          <w14:ligatures w14:val="standardContextual"/>
        </w:rPr>
        <w:tab/>
      </w:r>
      <w:r>
        <w:rPr>
          <w:lang w:eastAsia="ja-JP"/>
        </w:rPr>
        <w:t>RTC1 generation</w:t>
      </w:r>
      <w:r>
        <w:tab/>
      </w:r>
      <w:r>
        <w:fldChar w:fldCharType="begin"/>
      </w:r>
      <w:r>
        <w:instrText xml:space="preserve"> PAGEREF _Toc200115556 \h </w:instrText>
      </w:r>
      <w:r>
        <w:fldChar w:fldCharType="separate"/>
      </w:r>
      <w:r>
        <w:t>48</w:t>
      </w:r>
      <w:r>
        <w:fldChar w:fldCharType="end"/>
      </w:r>
    </w:p>
    <w:p w14:paraId="01BEFEA5" w14:textId="109A64EA" w:rsidR="00891FE5" w:rsidRDefault="00891FE5">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4"/>
          <w:szCs w:val="24"/>
          <w14:ligatures w14:val="standardContextual"/>
        </w:rPr>
        <w:tab/>
      </w:r>
      <w:r>
        <w:rPr>
          <w:lang w:eastAsia="ja-JP"/>
        </w:rPr>
        <w:t>RTC1 power allocation</w:t>
      </w:r>
      <w:r>
        <w:tab/>
      </w:r>
      <w:r>
        <w:fldChar w:fldCharType="begin"/>
      </w:r>
      <w:r>
        <w:instrText xml:space="preserve"> PAGEREF _Toc200115557 \h </w:instrText>
      </w:r>
      <w:r>
        <w:fldChar w:fldCharType="separate"/>
      </w:r>
      <w:r>
        <w:t>48</w:t>
      </w:r>
      <w:r>
        <w:fldChar w:fldCharType="end"/>
      </w:r>
    </w:p>
    <w:p w14:paraId="173BC028" w14:textId="2A690566"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4"/>
          <w:szCs w:val="24"/>
          <w14:ligatures w14:val="standardContextual"/>
        </w:rPr>
        <w:tab/>
      </w:r>
      <w:r>
        <w:rPr>
          <w:lang w:eastAsia="ja-JP"/>
        </w:rPr>
        <w:t>RTC2: Non-contiguo</w:t>
      </w:r>
      <w:r>
        <w:rPr>
          <w:lang w:eastAsia="zh-CN"/>
        </w:rPr>
        <w:t>u</w:t>
      </w:r>
      <w:r>
        <w:rPr>
          <w:lang w:eastAsia="ja-JP"/>
        </w:rPr>
        <w:t>s spectrum operation</w:t>
      </w:r>
      <w:r w:rsidRPr="00E97C3E">
        <w:rPr>
          <w:rFonts w:eastAsia="SimSun"/>
          <w:lang w:val="en-US" w:eastAsia="zh-CN"/>
        </w:rPr>
        <w:t xml:space="preserve"> </w:t>
      </w:r>
      <w:r>
        <w:rPr>
          <w:lang w:eastAsia="ja-JP"/>
        </w:rPr>
        <w:t>for RF repeater type 2-O</w:t>
      </w:r>
      <w:r>
        <w:tab/>
      </w:r>
      <w:r>
        <w:fldChar w:fldCharType="begin"/>
      </w:r>
      <w:r>
        <w:instrText xml:space="preserve"> PAGEREF _Toc200115558 \h </w:instrText>
      </w:r>
      <w:r>
        <w:fldChar w:fldCharType="separate"/>
      </w:r>
      <w:r>
        <w:t>48</w:t>
      </w:r>
      <w:r>
        <w:fldChar w:fldCharType="end"/>
      </w:r>
    </w:p>
    <w:p w14:paraId="6A478B8F" w14:textId="36FFEF65" w:rsidR="00891FE5" w:rsidRDefault="00891FE5">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4"/>
          <w:szCs w:val="24"/>
          <w14:ligatures w14:val="standardContextual"/>
        </w:rPr>
        <w:tab/>
      </w:r>
      <w:r>
        <w:rPr>
          <w:lang w:eastAsia="ja-JP"/>
        </w:rPr>
        <w:t>RTC2 generation</w:t>
      </w:r>
      <w:r>
        <w:tab/>
      </w:r>
      <w:r>
        <w:fldChar w:fldCharType="begin"/>
      </w:r>
      <w:r>
        <w:instrText xml:space="preserve"> PAGEREF _Toc200115559 \h </w:instrText>
      </w:r>
      <w:r>
        <w:fldChar w:fldCharType="separate"/>
      </w:r>
      <w:r>
        <w:t>48</w:t>
      </w:r>
      <w:r>
        <w:fldChar w:fldCharType="end"/>
      </w:r>
    </w:p>
    <w:p w14:paraId="55C1D34D" w14:textId="629F0746" w:rsidR="00891FE5" w:rsidRDefault="00891FE5">
      <w:pPr>
        <w:pStyle w:val="TOC5"/>
        <w:rPr>
          <w:rFonts w:asciiTheme="minorHAnsi" w:eastAsiaTheme="minorEastAsia" w:hAnsiTheme="minorHAnsi" w:cstheme="minorBidi"/>
          <w:kern w:val="2"/>
          <w:sz w:val="24"/>
          <w:szCs w:val="24"/>
          <w14:ligatures w14:val="standardContextual"/>
        </w:rPr>
      </w:pPr>
      <w:r>
        <w:rPr>
          <w:lang w:eastAsia="zh-CN"/>
        </w:rPr>
        <w:t>4.7.2.4.2</w:t>
      </w:r>
      <w:r>
        <w:rPr>
          <w:rFonts w:asciiTheme="minorHAnsi" w:eastAsiaTheme="minorEastAsia" w:hAnsiTheme="minorHAnsi" w:cstheme="minorBidi"/>
          <w:kern w:val="2"/>
          <w:sz w:val="24"/>
          <w:szCs w:val="24"/>
          <w14:ligatures w14:val="standardContextual"/>
        </w:rPr>
        <w:tab/>
      </w:r>
      <w:r>
        <w:rPr>
          <w:lang w:eastAsia="ja-JP"/>
        </w:rPr>
        <w:t xml:space="preserve">RTC2 </w:t>
      </w:r>
      <w:r>
        <w:rPr>
          <w:lang w:eastAsia="zh-CN"/>
        </w:rPr>
        <w:t>power allocation</w:t>
      </w:r>
      <w:r>
        <w:tab/>
      </w:r>
      <w:r>
        <w:fldChar w:fldCharType="begin"/>
      </w:r>
      <w:r>
        <w:instrText xml:space="preserve"> PAGEREF _Toc200115560 \h </w:instrText>
      </w:r>
      <w:r>
        <w:fldChar w:fldCharType="separate"/>
      </w:r>
      <w:r>
        <w:t>49</w:t>
      </w:r>
      <w:r>
        <w:fldChar w:fldCharType="end"/>
      </w:r>
    </w:p>
    <w:p w14:paraId="07D40F76" w14:textId="2F9F3C22"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cs="v4.2.0"/>
        </w:rPr>
        <w:t>4.8</w:t>
      </w:r>
      <w:r>
        <w:rPr>
          <w:rFonts w:asciiTheme="minorHAnsi" w:eastAsiaTheme="minorEastAsia" w:hAnsiTheme="minorHAnsi" w:cstheme="minorBidi"/>
          <w:kern w:val="2"/>
          <w:sz w:val="24"/>
          <w:szCs w:val="24"/>
          <w14:ligatures w14:val="standardContextual"/>
        </w:rPr>
        <w:tab/>
      </w:r>
      <w:r w:rsidRPr="00E97C3E">
        <w:rPr>
          <w:rFonts w:cs="v4.2.0"/>
        </w:rPr>
        <w:t>Applicability of requirements</w:t>
      </w:r>
      <w:r>
        <w:tab/>
      </w:r>
      <w:r>
        <w:fldChar w:fldCharType="begin"/>
      </w:r>
      <w:r>
        <w:instrText xml:space="preserve"> PAGEREF _Toc200115561 \h </w:instrText>
      </w:r>
      <w:r>
        <w:fldChar w:fldCharType="separate"/>
      </w:r>
      <w:r>
        <w:t>50</w:t>
      </w:r>
      <w:r>
        <w:fldChar w:fldCharType="end"/>
      </w:r>
    </w:p>
    <w:p w14:paraId="6D61D737" w14:textId="16436B78" w:rsidR="00891FE5" w:rsidRDefault="00891FE5">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_Toc200115562 \h </w:instrText>
      </w:r>
      <w:r>
        <w:fldChar w:fldCharType="separate"/>
      </w:r>
      <w:r>
        <w:t>52</w:t>
      </w:r>
      <w:r>
        <w:fldChar w:fldCharType="end"/>
      </w:r>
    </w:p>
    <w:p w14:paraId="5D8A3F68" w14:textId="6C80A798" w:rsidR="00891FE5" w:rsidRDefault="00891FE5">
      <w:pPr>
        <w:pStyle w:val="TOC3"/>
        <w:rPr>
          <w:rFonts w:asciiTheme="minorHAnsi" w:eastAsiaTheme="minorEastAsia" w:hAnsiTheme="minorHAnsi" w:cstheme="minorBidi"/>
          <w:kern w:val="2"/>
          <w:sz w:val="24"/>
          <w:szCs w:val="24"/>
          <w14:ligatures w14:val="standardContextual"/>
        </w:rPr>
      </w:pPr>
      <w:r>
        <w:lastRenderedPageBreak/>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_Toc200115563 \h </w:instrText>
      </w:r>
      <w:r>
        <w:fldChar w:fldCharType="separate"/>
      </w:r>
      <w:r>
        <w:t>52</w:t>
      </w:r>
      <w:r>
        <w:fldChar w:fldCharType="end"/>
      </w:r>
    </w:p>
    <w:p w14:paraId="1BAF5E50" w14:textId="2F8DE160" w:rsidR="00891FE5" w:rsidRDefault="00891FE5">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_Toc200115564 \h </w:instrText>
      </w:r>
      <w:r>
        <w:fldChar w:fldCharType="separate"/>
      </w:r>
      <w:r>
        <w:t>53</w:t>
      </w:r>
      <w:r>
        <w:fldChar w:fldCharType="end"/>
      </w:r>
    </w:p>
    <w:p w14:paraId="31C1DB43" w14:textId="4B019CE1"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_Toc200115565 \h </w:instrText>
      </w:r>
      <w:r>
        <w:fldChar w:fldCharType="separate"/>
      </w:r>
      <w:r>
        <w:t>53</w:t>
      </w:r>
      <w:r>
        <w:fldChar w:fldCharType="end"/>
      </w:r>
    </w:p>
    <w:p w14:paraId="750555A7" w14:textId="35B3FB85"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9.2</w:t>
      </w:r>
      <w:r>
        <w:t>.2</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DL</w:t>
      </w:r>
      <w:r>
        <w:tab/>
      </w:r>
      <w:r>
        <w:fldChar w:fldCharType="begin"/>
      </w:r>
      <w:r>
        <w:instrText xml:space="preserve"> PAGEREF _Toc200115566 \h </w:instrText>
      </w:r>
      <w:r>
        <w:fldChar w:fldCharType="separate"/>
      </w:r>
      <w:r>
        <w:t>53</w:t>
      </w:r>
      <w:r>
        <w:fldChar w:fldCharType="end"/>
      </w:r>
    </w:p>
    <w:p w14:paraId="68B3F056" w14:textId="66D95568"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9.2</w:t>
      </w:r>
      <w:r>
        <w:t>.3</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UL</w:t>
      </w:r>
      <w:r>
        <w:tab/>
      </w:r>
      <w:r>
        <w:fldChar w:fldCharType="begin"/>
      </w:r>
      <w:r>
        <w:instrText xml:space="preserve"> PAGEREF _Toc200115567 \h </w:instrText>
      </w:r>
      <w:r>
        <w:fldChar w:fldCharType="separate"/>
      </w:r>
      <w:r>
        <w:t>53</w:t>
      </w:r>
      <w:r>
        <w:fldChar w:fldCharType="end"/>
      </w:r>
    </w:p>
    <w:p w14:paraId="5A17F912" w14:textId="57CC3A5F" w:rsidR="00891FE5" w:rsidRDefault="00891FE5">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(RUL-</w:t>
      </w:r>
      <w:r>
        <w:rPr>
          <w:lang w:eastAsia="zh-CN"/>
        </w:rPr>
        <w:t>FR2-</w:t>
      </w:r>
      <w:r>
        <w:t>TM1.1)</w:t>
      </w:r>
      <w:r>
        <w:tab/>
      </w:r>
      <w:r>
        <w:fldChar w:fldCharType="begin"/>
      </w:r>
      <w:r>
        <w:instrText xml:space="preserve"> PAGEREF _Toc200115568 \h </w:instrText>
      </w:r>
      <w:r>
        <w:fldChar w:fldCharType="separate"/>
      </w:r>
      <w:r>
        <w:t>54</w:t>
      </w:r>
      <w:r>
        <w:fldChar w:fldCharType="end"/>
      </w:r>
    </w:p>
    <w:p w14:paraId="64BAFB9B" w14:textId="462E84C7" w:rsidR="00891FE5" w:rsidRDefault="00891FE5">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FR2 test model 2 (RUL-</w:t>
      </w:r>
      <w:r>
        <w:rPr>
          <w:lang w:eastAsia="zh-CN"/>
        </w:rPr>
        <w:t>FR2-</w:t>
      </w:r>
      <w:r>
        <w:t>TM2)</w:t>
      </w:r>
      <w:r>
        <w:tab/>
      </w:r>
      <w:r>
        <w:fldChar w:fldCharType="begin"/>
      </w:r>
      <w:r>
        <w:instrText xml:space="preserve"> PAGEREF _Toc200115569 \h </w:instrText>
      </w:r>
      <w:r>
        <w:fldChar w:fldCharType="separate"/>
      </w:r>
      <w:r>
        <w:t>55</w:t>
      </w:r>
      <w:r>
        <w:fldChar w:fldCharType="end"/>
      </w:r>
    </w:p>
    <w:p w14:paraId="745361DE" w14:textId="3704B0B2" w:rsidR="00891FE5" w:rsidRDefault="00891FE5">
      <w:pPr>
        <w:pStyle w:val="TOC5"/>
        <w:rPr>
          <w:rFonts w:asciiTheme="minorHAnsi" w:eastAsiaTheme="minorEastAsia" w:hAnsiTheme="minorHAnsi" w:cstheme="minorBidi"/>
          <w:kern w:val="2"/>
          <w:sz w:val="24"/>
          <w:szCs w:val="24"/>
          <w14:ligatures w14:val="standardContextual"/>
        </w:rPr>
      </w:pPr>
      <w:r>
        <w:t>4.9.2.3.2a</w:t>
      </w:r>
      <w:r>
        <w:rPr>
          <w:rFonts w:asciiTheme="minorHAnsi" w:eastAsiaTheme="minorEastAsia" w:hAnsiTheme="minorHAnsi" w:cstheme="minorBidi"/>
          <w:kern w:val="2"/>
          <w:sz w:val="24"/>
          <w:szCs w:val="24"/>
          <w14:ligatures w14:val="standardContextual"/>
        </w:rPr>
        <w:tab/>
      </w:r>
      <w:r>
        <w:t>FR2 test model 2a (RUL-</w:t>
      </w:r>
      <w:r>
        <w:rPr>
          <w:lang w:eastAsia="zh-CN"/>
        </w:rPr>
        <w:t>FR2-</w:t>
      </w:r>
      <w:r>
        <w:t>TM2a)</w:t>
      </w:r>
      <w:r>
        <w:tab/>
      </w:r>
      <w:r>
        <w:fldChar w:fldCharType="begin"/>
      </w:r>
      <w:r>
        <w:instrText xml:space="preserve"> PAGEREF _Toc200115570 \h </w:instrText>
      </w:r>
      <w:r>
        <w:fldChar w:fldCharType="separate"/>
      </w:r>
      <w:r>
        <w:t>55</w:t>
      </w:r>
      <w:r>
        <w:fldChar w:fldCharType="end"/>
      </w:r>
    </w:p>
    <w:p w14:paraId="3DDE6574" w14:textId="60748D01" w:rsidR="00891FE5" w:rsidRDefault="00891FE5">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FR2 test model 3.1 (RUL-FR2-TM3.1)</w:t>
      </w:r>
      <w:r>
        <w:tab/>
      </w:r>
      <w:r>
        <w:fldChar w:fldCharType="begin"/>
      </w:r>
      <w:r>
        <w:instrText xml:space="preserve"> PAGEREF _Toc200115571 \h </w:instrText>
      </w:r>
      <w:r>
        <w:fldChar w:fldCharType="separate"/>
      </w:r>
      <w:r>
        <w:t>55</w:t>
      </w:r>
      <w:r>
        <w:fldChar w:fldCharType="end"/>
      </w:r>
    </w:p>
    <w:p w14:paraId="17E6EAE2" w14:textId="120B54F4" w:rsidR="00891FE5" w:rsidRDefault="00891FE5">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FR2 test model 3.1a (RUL-FR2-TM3.1a)</w:t>
      </w:r>
      <w:r>
        <w:tab/>
      </w:r>
      <w:r>
        <w:fldChar w:fldCharType="begin"/>
      </w:r>
      <w:r>
        <w:instrText xml:space="preserve"> PAGEREF _Toc200115572 \h </w:instrText>
      </w:r>
      <w:r>
        <w:fldChar w:fldCharType="separate"/>
      </w:r>
      <w:r>
        <w:t>56</w:t>
      </w:r>
      <w:r>
        <w:fldChar w:fldCharType="end"/>
      </w:r>
    </w:p>
    <w:p w14:paraId="10CDAE7B" w14:textId="141C9014" w:rsidR="00891FE5" w:rsidRDefault="00891FE5">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RUL-FR2-TM</w:t>
      </w:r>
      <w:r>
        <w:tab/>
      </w:r>
      <w:r>
        <w:fldChar w:fldCharType="begin"/>
      </w:r>
      <w:r>
        <w:instrText xml:space="preserve"> PAGEREF _Toc200115573 \h </w:instrText>
      </w:r>
      <w:r>
        <w:fldChar w:fldCharType="separate"/>
      </w:r>
      <w:r>
        <w:t>56</w:t>
      </w:r>
      <w:r>
        <w:fldChar w:fldCharType="end"/>
      </w:r>
    </w:p>
    <w:p w14:paraId="3DAB5803" w14:textId="349A055B" w:rsidR="00891FE5" w:rsidRDefault="00891FE5">
      <w:pPr>
        <w:pStyle w:val="TOC5"/>
        <w:rPr>
          <w:rFonts w:asciiTheme="minorHAnsi" w:eastAsiaTheme="minorEastAsia" w:hAnsiTheme="minorHAnsi" w:cstheme="minorBidi"/>
          <w:kern w:val="2"/>
          <w:sz w:val="24"/>
          <w:szCs w:val="24"/>
          <w14:ligatures w14:val="standardContextual"/>
        </w:rPr>
      </w:pPr>
      <w:r>
        <w:t>4.9.2.4.1</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_Toc200115574 \h </w:instrText>
      </w:r>
      <w:r>
        <w:fldChar w:fldCharType="separate"/>
      </w:r>
      <w:r>
        <w:t>56</w:t>
      </w:r>
      <w:r>
        <w:fldChar w:fldCharType="end"/>
      </w:r>
    </w:p>
    <w:p w14:paraId="715C2ED3" w14:textId="49C88196" w:rsidR="00891FE5" w:rsidRDefault="00891FE5">
      <w:pPr>
        <w:pStyle w:val="TOC2"/>
        <w:rPr>
          <w:rFonts w:asciiTheme="minorHAnsi" w:eastAsiaTheme="minorEastAsia" w:hAnsiTheme="minorHAnsi" w:cstheme="minorBidi"/>
          <w:kern w:val="2"/>
          <w:sz w:val="24"/>
          <w:szCs w:val="24"/>
          <w14:ligatures w14:val="standardContextual"/>
        </w:rPr>
      </w:pPr>
      <w:r>
        <w:t>4.9</w:t>
      </w:r>
      <w:r w:rsidRPr="00E97C3E">
        <w:rPr>
          <w:lang w:val="en-US" w:eastAsia="zh-CN"/>
        </w:rPr>
        <w:t>A</w:t>
      </w:r>
      <w:r>
        <w:rPr>
          <w:rFonts w:asciiTheme="minorHAnsi" w:eastAsiaTheme="minorEastAsia" w:hAnsiTheme="minorHAnsi" w:cstheme="minorBidi"/>
          <w:kern w:val="2"/>
          <w:sz w:val="24"/>
          <w:szCs w:val="24"/>
          <w14:ligatures w14:val="standardContextual"/>
        </w:rPr>
        <w:tab/>
      </w:r>
      <w:r>
        <w:t>RF channels and test models</w:t>
      </w:r>
      <w:r w:rsidRPr="00E97C3E">
        <w:rPr>
          <w:lang w:val="en-US" w:eastAsia="zh-CN"/>
        </w:rPr>
        <w:t xml:space="preserve"> of NCR</w:t>
      </w:r>
      <w:r>
        <w:tab/>
      </w:r>
      <w:r>
        <w:fldChar w:fldCharType="begin"/>
      </w:r>
      <w:r>
        <w:instrText xml:space="preserve"> PAGEREF _Toc200115575 \h </w:instrText>
      </w:r>
      <w:r>
        <w:fldChar w:fldCharType="separate"/>
      </w:r>
      <w:r>
        <w:t>57</w:t>
      </w:r>
      <w:r>
        <w:fldChar w:fldCharType="end"/>
      </w:r>
    </w:p>
    <w:p w14:paraId="787D3648" w14:textId="5C1EDE2B" w:rsidR="00891FE5" w:rsidRDefault="00891FE5">
      <w:pPr>
        <w:pStyle w:val="TOC3"/>
        <w:rPr>
          <w:rFonts w:asciiTheme="minorHAnsi" w:eastAsiaTheme="minorEastAsia" w:hAnsiTheme="minorHAnsi" w:cstheme="minorBidi"/>
          <w:kern w:val="2"/>
          <w:sz w:val="24"/>
          <w:szCs w:val="24"/>
          <w14:ligatures w14:val="standardContextual"/>
        </w:rPr>
      </w:pPr>
      <w:r>
        <w:t>4.9</w:t>
      </w:r>
      <w:r w:rsidRPr="00E97C3E">
        <w:rPr>
          <w:lang w:val="en-US" w:eastAsia="zh-CN"/>
        </w:rPr>
        <w:t>A</w:t>
      </w:r>
      <w:r>
        <w:t>.1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_Toc200115576 \h </w:instrText>
      </w:r>
      <w:r>
        <w:fldChar w:fldCharType="separate"/>
      </w:r>
      <w:r>
        <w:t>57</w:t>
      </w:r>
      <w:r>
        <w:fldChar w:fldCharType="end"/>
      </w:r>
    </w:p>
    <w:p w14:paraId="76985C11" w14:textId="1A484079" w:rsidR="00891FE5" w:rsidRDefault="00891FE5">
      <w:pPr>
        <w:pStyle w:val="TOC3"/>
        <w:rPr>
          <w:rFonts w:asciiTheme="minorHAnsi" w:eastAsiaTheme="minorEastAsia" w:hAnsiTheme="minorHAnsi" w:cstheme="minorBidi"/>
          <w:kern w:val="2"/>
          <w:sz w:val="24"/>
          <w:szCs w:val="24"/>
          <w14:ligatures w14:val="standardContextual"/>
        </w:rPr>
      </w:pPr>
      <w:r>
        <w:t>4.9</w:t>
      </w:r>
      <w:r w:rsidRPr="00E97C3E">
        <w:rPr>
          <w:lang w:val="en-US" w:eastAsia="zh-CN"/>
        </w:rPr>
        <w:t>A</w:t>
      </w:r>
      <w:r>
        <w:t>.2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_Toc200115577 \h </w:instrText>
      </w:r>
      <w:r>
        <w:fldChar w:fldCharType="separate"/>
      </w:r>
      <w:r>
        <w:t>57</w:t>
      </w:r>
      <w:r>
        <w:fldChar w:fldCharType="end"/>
      </w:r>
    </w:p>
    <w:p w14:paraId="4E10F861" w14:textId="7B1CA6A9"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w:t>
      </w:r>
      <w:r w:rsidRPr="00E97C3E">
        <w:rPr>
          <w:rFonts w:eastAsiaTheme="minorEastAsia"/>
          <w:lang w:eastAsia="zh-CN"/>
        </w:rPr>
        <w:t>A</w:t>
      </w:r>
      <w:r>
        <w:rPr>
          <w:lang w:eastAsia="zh-CN"/>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_Toc200115578 \h </w:instrText>
      </w:r>
      <w:r>
        <w:fldChar w:fldCharType="separate"/>
      </w:r>
      <w:r>
        <w:t>57</w:t>
      </w:r>
      <w:r>
        <w:fldChar w:fldCharType="end"/>
      </w:r>
    </w:p>
    <w:p w14:paraId="7C1572FB" w14:textId="0B998B08"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w:t>
      </w:r>
      <w:r w:rsidRPr="00E97C3E">
        <w:rPr>
          <w:rFonts w:eastAsiaTheme="minorEastAsia"/>
          <w:lang w:eastAsia="zh-CN"/>
        </w:rPr>
        <w:t>A</w:t>
      </w:r>
      <w:r>
        <w:rPr>
          <w:lang w:eastAsia="zh-CN"/>
        </w:rPr>
        <w:t>.2</w:t>
      </w:r>
      <w:r>
        <w:t>.2</w:t>
      </w:r>
      <w:r>
        <w:rPr>
          <w:rFonts w:asciiTheme="minorHAnsi" w:eastAsiaTheme="minorEastAsia" w:hAnsiTheme="minorHAnsi" w:cstheme="minorBidi"/>
          <w:kern w:val="2"/>
          <w:sz w:val="24"/>
          <w:szCs w:val="24"/>
          <w14:ligatures w14:val="standardContextual"/>
        </w:rPr>
        <w:tab/>
      </w:r>
      <w:r>
        <w:rPr>
          <w:lang w:eastAsia="zh-CN"/>
        </w:rPr>
        <w:t xml:space="preserve">FR2 </w:t>
      </w:r>
      <w:r>
        <w:t xml:space="preserve">test models for </w:t>
      </w:r>
      <w:r w:rsidRPr="00E97C3E">
        <w:rPr>
          <w:rFonts w:eastAsiaTheme="minorEastAsia"/>
          <w:lang w:eastAsia="zh-CN"/>
        </w:rPr>
        <w:t>NCR</w:t>
      </w:r>
      <w:r>
        <w:t xml:space="preserve"> type 2-O for DL</w:t>
      </w:r>
      <w:r>
        <w:tab/>
      </w:r>
      <w:r>
        <w:fldChar w:fldCharType="begin"/>
      </w:r>
      <w:r>
        <w:instrText xml:space="preserve"> PAGEREF _Toc200115579 \h </w:instrText>
      </w:r>
      <w:r>
        <w:fldChar w:fldCharType="separate"/>
      </w:r>
      <w:r>
        <w:t>57</w:t>
      </w:r>
      <w:r>
        <w:fldChar w:fldCharType="end"/>
      </w:r>
    </w:p>
    <w:p w14:paraId="5DE90DE7" w14:textId="2258D493"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w:t>
      </w:r>
      <w:r w:rsidRPr="00E97C3E">
        <w:rPr>
          <w:lang w:val="en-US" w:eastAsia="zh-CN"/>
        </w:rPr>
        <w:t>A</w:t>
      </w:r>
      <w:r>
        <w:rPr>
          <w:lang w:eastAsia="zh-CN"/>
        </w:rPr>
        <w:t>.2</w:t>
      </w:r>
      <w:r>
        <w:t>.3</w:t>
      </w:r>
      <w:r>
        <w:rPr>
          <w:rFonts w:asciiTheme="minorHAnsi" w:eastAsiaTheme="minorEastAsia" w:hAnsiTheme="minorHAnsi" w:cstheme="minorBidi"/>
          <w:kern w:val="2"/>
          <w:sz w:val="24"/>
          <w:szCs w:val="24"/>
          <w14:ligatures w14:val="standardContextual"/>
        </w:rPr>
        <w:tab/>
      </w:r>
      <w:r>
        <w:rPr>
          <w:lang w:eastAsia="zh-CN"/>
        </w:rPr>
        <w:t xml:space="preserve">FR2 </w:t>
      </w:r>
      <w:r>
        <w:t xml:space="preserve">test models for </w:t>
      </w:r>
      <w:r w:rsidRPr="00E97C3E">
        <w:rPr>
          <w:lang w:val="en-US" w:eastAsia="zh-CN"/>
        </w:rPr>
        <w:t>NCR</w:t>
      </w:r>
      <w:r>
        <w:t xml:space="preserve"> type 2-O for UL</w:t>
      </w:r>
      <w:r>
        <w:tab/>
      </w:r>
      <w:r>
        <w:fldChar w:fldCharType="begin"/>
      </w:r>
      <w:r>
        <w:instrText xml:space="preserve"> PAGEREF _Toc200115580 \h </w:instrText>
      </w:r>
      <w:r>
        <w:fldChar w:fldCharType="separate"/>
      </w:r>
      <w:r>
        <w:t>58</w:t>
      </w:r>
      <w:r>
        <w:fldChar w:fldCharType="end"/>
      </w:r>
    </w:p>
    <w:p w14:paraId="50C74789" w14:textId="5DB20E40"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w:t>
      </w:r>
      <w:r w:rsidRPr="00E97C3E">
        <w:rPr>
          <w:rFonts w:eastAsiaTheme="minorEastAsia"/>
          <w:lang w:eastAsia="zh-CN"/>
        </w:rPr>
        <w:t>NCRUL</w:t>
      </w:r>
      <w:r>
        <w:t>-</w:t>
      </w:r>
      <w:r>
        <w:rPr>
          <w:lang w:eastAsia="zh-CN"/>
        </w:rPr>
        <w:t>FR2-</w:t>
      </w:r>
      <w:r>
        <w:t>TM1.1)</w:t>
      </w:r>
      <w:r>
        <w:tab/>
      </w:r>
      <w:r>
        <w:fldChar w:fldCharType="begin"/>
      </w:r>
      <w:r>
        <w:instrText xml:space="preserve"> PAGEREF _Toc200115581 \h </w:instrText>
      </w:r>
      <w:r>
        <w:fldChar w:fldCharType="separate"/>
      </w:r>
      <w:r>
        <w:t>59</w:t>
      </w:r>
      <w:r>
        <w:fldChar w:fldCharType="end"/>
      </w:r>
    </w:p>
    <w:p w14:paraId="08102CD6" w14:textId="5862C06A"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.2.3.2</w:t>
      </w:r>
      <w:r>
        <w:rPr>
          <w:rFonts w:asciiTheme="minorHAnsi" w:eastAsiaTheme="minorEastAsia" w:hAnsiTheme="minorHAnsi" w:cstheme="minorBidi"/>
          <w:kern w:val="2"/>
          <w:sz w:val="24"/>
          <w:szCs w:val="24"/>
          <w14:ligatures w14:val="standardContextual"/>
        </w:rPr>
        <w:tab/>
      </w:r>
      <w:r>
        <w:t>FR2 test model 2 (</w:t>
      </w:r>
      <w:r w:rsidRPr="00E97C3E">
        <w:rPr>
          <w:rFonts w:eastAsiaTheme="minorEastAsia"/>
          <w:lang w:eastAsia="zh-CN"/>
        </w:rPr>
        <w:t>NCRUL</w:t>
      </w:r>
      <w:r>
        <w:t>-</w:t>
      </w:r>
      <w:r>
        <w:rPr>
          <w:lang w:eastAsia="zh-CN"/>
        </w:rPr>
        <w:t>FR2-</w:t>
      </w:r>
      <w:r>
        <w:t>TM2)</w:t>
      </w:r>
      <w:r>
        <w:tab/>
      </w:r>
      <w:r>
        <w:fldChar w:fldCharType="begin"/>
      </w:r>
      <w:r>
        <w:instrText xml:space="preserve"> PAGEREF _Toc200115582 \h </w:instrText>
      </w:r>
      <w:r>
        <w:fldChar w:fldCharType="separate"/>
      </w:r>
      <w:r>
        <w:t>59</w:t>
      </w:r>
      <w:r>
        <w:fldChar w:fldCharType="end"/>
      </w:r>
    </w:p>
    <w:p w14:paraId="6F94CDF4" w14:textId="2E00340D"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.2.3.2a</w:t>
      </w:r>
      <w:r>
        <w:rPr>
          <w:rFonts w:asciiTheme="minorHAnsi" w:eastAsiaTheme="minorEastAsia" w:hAnsiTheme="minorHAnsi" w:cstheme="minorBidi"/>
          <w:kern w:val="2"/>
          <w:sz w:val="24"/>
          <w:szCs w:val="24"/>
          <w14:ligatures w14:val="standardContextual"/>
        </w:rPr>
        <w:tab/>
      </w:r>
      <w:r>
        <w:t>FR2 test model 2a (</w:t>
      </w:r>
      <w:r w:rsidRPr="00E97C3E">
        <w:rPr>
          <w:rFonts w:eastAsiaTheme="minorEastAsia"/>
          <w:lang w:eastAsia="zh-CN"/>
        </w:rPr>
        <w:t>NCRUL</w:t>
      </w:r>
      <w:r>
        <w:t>-</w:t>
      </w:r>
      <w:r>
        <w:rPr>
          <w:lang w:eastAsia="zh-CN"/>
        </w:rPr>
        <w:t>FR2-</w:t>
      </w:r>
      <w:r>
        <w:t>TM2a)</w:t>
      </w:r>
      <w:r>
        <w:tab/>
      </w:r>
      <w:r>
        <w:fldChar w:fldCharType="begin"/>
      </w:r>
      <w:r>
        <w:instrText xml:space="preserve"> PAGEREF _Toc200115583 \h </w:instrText>
      </w:r>
      <w:r>
        <w:fldChar w:fldCharType="separate"/>
      </w:r>
      <w:r>
        <w:t>60</w:t>
      </w:r>
      <w:r>
        <w:fldChar w:fldCharType="end"/>
      </w:r>
    </w:p>
    <w:p w14:paraId="3AADFD08" w14:textId="5C06F25D"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.2.3.3</w:t>
      </w:r>
      <w:r>
        <w:rPr>
          <w:rFonts w:asciiTheme="minorHAnsi" w:eastAsiaTheme="minorEastAsia" w:hAnsiTheme="minorHAnsi" w:cstheme="minorBidi"/>
          <w:kern w:val="2"/>
          <w:sz w:val="24"/>
          <w:szCs w:val="24"/>
          <w14:ligatures w14:val="standardContextual"/>
        </w:rPr>
        <w:tab/>
      </w:r>
      <w:r>
        <w:t>FR2 test model 3.1 (</w:t>
      </w:r>
      <w:r w:rsidRPr="00E97C3E">
        <w:rPr>
          <w:rFonts w:eastAsiaTheme="minorEastAsia"/>
          <w:lang w:eastAsia="zh-CN"/>
        </w:rPr>
        <w:t>NCRUL</w:t>
      </w:r>
      <w:r>
        <w:t>-FR2-TM3.1)</w:t>
      </w:r>
      <w:r>
        <w:tab/>
      </w:r>
      <w:r>
        <w:fldChar w:fldCharType="begin"/>
      </w:r>
      <w:r>
        <w:instrText xml:space="preserve"> PAGEREF _Toc200115584 \h </w:instrText>
      </w:r>
      <w:r>
        <w:fldChar w:fldCharType="separate"/>
      </w:r>
      <w:r>
        <w:t>60</w:t>
      </w:r>
      <w:r>
        <w:fldChar w:fldCharType="end"/>
      </w:r>
    </w:p>
    <w:p w14:paraId="3FD0EB41" w14:textId="069236A5"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.2.3.4</w:t>
      </w:r>
      <w:r>
        <w:rPr>
          <w:rFonts w:asciiTheme="minorHAnsi" w:eastAsiaTheme="minorEastAsia" w:hAnsiTheme="minorHAnsi" w:cstheme="minorBidi"/>
          <w:kern w:val="2"/>
          <w:sz w:val="24"/>
          <w:szCs w:val="24"/>
          <w14:ligatures w14:val="standardContextual"/>
        </w:rPr>
        <w:tab/>
      </w:r>
      <w:r w:rsidRPr="00E97C3E">
        <w:rPr>
          <w:rFonts w:eastAsiaTheme="minorEastAsia"/>
        </w:rPr>
        <w:t>FR2 test model 3.1a (</w:t>
      </w:r>
      <w:r w:rsidRPr="00E97C3E">
        <w:rPr>
          <w:rFonts w:eastAsiaTheme="minorEastAsia"/>
          <w:lang w:eastAsia="zh-CN"/>
        </w:rPr>
        <w:t>NCRUL</w:t>
      </w:r>
      <w:r w:rsidRPr="00E97C3E">
        <w:rPr>
          <w:rFonts w:eastAsiaTheme="minorEastAsia"/>
        </w:rPr>
        <w:t>-FR2-TM3.1a)</w:t>
      </w:r>
      <w:r>
        <w:tab/>
      </w:r>
      <w:r>
        <w:fldChar w:fldCharType="begin"/>
      </w:r>
      <w:r>
        <w:instrText xml:space="preserve"> PAGEREF _Toc200115585 \h </w:instrText>
      </w:r>
      <w:r>
        <w:fldChar w:fldCharType="separate"/>
      </w:r>
      <w:r>
        <w:t>60</w:t>
      </w:r>
      <w:r>
        <w:fldChar w:fldCharType="end"/>
      </w:r>
    </w:p>
    <w:p w14:paraId="4CDE042A" w14:textId="0FA2EB8E" w:rsidR="00891FE5" w:rsidRDefault="00891FE5">
      <w:pPr>
        <w:pStyle w:val="TOC4"/>
        <w:rPr>
          <w:rFonts w:asciiTheme="minorHAnsi" w:eastAsiaTheme="minorEastAsia" w:hAnsiTheme="minorHAnsi" w:cstheme="minorBidi"/>
          <w:kern w:val="2"/>
          <w:sz w:val="24"/>
          <w:szCs w:val="24"/>
          <w14:ligatures w14:val="standardContextual"/>
        </w:rPr>
      </w:pPr>
      <w:r>
        <w:t>4.9</w:t>
      </w:r>
      <w:r>
        <w:rPr>
          <w:lang w:eastAsia="zh-CN"/>
        </w:rPr>
        <w:t>A</w:t>
      </w:r>
      <w:r>
        <w:t>.2.</w:t>
      </w:r>
      <w:r w:rsidRPr="00E97C3E">
        <w:rPr>
          <w:rFonts w:eastAsiaTheme="minorEastAsia"/>
          <w:lang w:eastAsia="zh-CN"/>
        </w:rPr>
        <w:t>4</w:t>
      </w:r>
      <w:r>
        <w:rPr>
          <w:rFonts w:asciiTheme="minorHAnsi" w:eastAsiaTheme="minorEastAsia" w:hAnsiTheme="minorHAnsi" w:cstheme="minorBidi"/>
          <w:kern w:val="2"/>
          <w:sz w:val="24"/>
          <w:szCs w:val="24"/>
          <w14:ligatures w14:val="standardContextual"/>
        </w:rPr>
        <w:tab/>
      </w:r>
      <w:r>
        <w:t xml:space="preserve">Data content of physical channels and signals for </w:t>
      </w:r>
      <w:r w:rsidRPr="00E97C3E">
        <w:rPr>
          <w:rFonts w:eastAsiaTheme="minorEastAsia"/>
          <w:lang w:eastAsia="zh-CN"/>
        </w:rPr>
        <w:t>NCRUL</w:t>
      </w:r>
      <w:r>
        <w:t>-FR2-TM</w:t>
      </w:r>
      <w:r>
        <w:tab/>
      </w:r>
      <w:r>
        <w:fldChar w:fldCharType="begin"/>
      </w:r>
      <w:r>
        <w:instrText xml:space="preserve"> PAGEREF _Toc200115586 \h </w:instrText>
      </w:r>
      <w:r>
        <w:fldChar w:fldCharType="separate"/>
      </w:r>
      <w:r>
        <w:t>61</w:t>
      </w:r>
      <w:r>
        <w:fldChar w:fldCharType="end"/>
      </w:r>
    </w:p>
    <w:p w14:paraId="7C529A24" w14:textId="2561DBB7" w:rsidR="00891FE5" w:rsidRDefault="00891FE5">
      <w:pPr>
        <w:pStyle w:val="TOC5"/>
        <w:rPr>
          <w:rFonts w:asciiTheme="minorHAnsi" w:eastAsiaTheme="minorEastAsia" w:hAnsiTheme="minorHAnsi" w:cstheme="minorBidi"/>
          <w:kern w:val="2"/>
          <w:sz w:val="24"/>
          <w:szCs w:val="24"/>
          <w14:ligatures w14:val="standardContextual"/>
        </w:rPr>
      </w:pPr>
      <w:r>
        <w:t>4.9</w:t>
      </w:r>
      <w:r>
        <w:rPr>
          <w:lang w:eastAsia="zh-CN"/>
        </w:rPr>
        <w:t>A</w:t>
      </w:r>
      <w:r>
        <w:t>.2.</w:t>
      </w:r>
      <w:r>
        <w:rPr>
          <w:lang w:eastAsia="zh-CN"/>
        </w:rPr>
        <w:t>4</w:t>
      </w:r>
      <w:r>
        <w:t>.</w:t>
      </w:r>
      <w:r>
        <w:rPr>
          <w:lang w:eastAsia="zh-CN"/>
        </w:rPr>
        <w:t>2</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_Toc200115587 \h </w:instrText>
      </w:r>
      <w:r>
        <w:fldChar w:fldCharType="separate"/>
      </w:r>
      <w:r>
        <w:t>61</w:t>
      </w:r>
      <w:r>
        <w:fldChar w:fldCharType="end"/>
      </w:r>
    </w:p>
    <w:p w14:paraId="07F063F2" w14:textId="0545877E" w:rsidR="00891FE5" w:rsidRDefault="00891FE5">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_Toc200115588 \h </w:instrText>
      </w:r>
      <w:r>
        <w:fldChar w:fldCharType="separate"/>
      </w:r>
      <w:r>
        <w:t>62</w:t>
      </w:r>
      <w:r>
        <w:fldChar w:fldCharType="end"/>
      </w:r>
    </w:p>
    <w:p w14:paraId="2C3700F9" w14:textId="6A2E0A3D" w:rsidR="00891FE5" w:rsidRDefault="00891FE5">
      <w:pPr>
        <w:pStyle w:val="TOC2"/>
        <w:rPr>
          <w:rFonts w:asciiTheme="minorHAnsi" w:eastAsiaTheme="minorEastAsia" w:hAnsiTheme="minorHAnsi" w:cstheme="minorBidi"/>
          <w:kern w:val="2"/>
          <w:sz w:val="24"/>
          <w:szCs w:val="24"/>
          <w14:ligatures w14:val="standardContextual"/>
        </w:rPr>
      </w:pPr>
      <w:r>
        <w:t>4.1</w:t>
      </w:r>
      <w:r w:rsidRPr="00E97C3E">
        <w:rPr>
          <w:lang w:val="en-US" w:eastAsia="zh-CN"/>
        </w:rPr>
        <w:t>1</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_Toc200115589 \h </w:instrText>
      </w:r>
      <w:r>
        <w:fldChar w:fldCharType="separate"/>
      </w:r>
      <w:r>
        <w:t>62</w:t>
      </w:r>
      <w:r>
        <w:fldChar w:fldCharType="end"/>
      </w:r>
    </w:p>
    <w:p w14:paraId="552D23ED" w14:textId="5E1D7F75" w:rsidR="00891FE5" w:rsidRDefault="00891FE5">
      <w:pPr>
        <w:pStyle w:val="TOC2"/>
        <w:rPr>
          <w:rFonts w:asciiTheme="minorHAnsi" w:eastAsiaTheme="minorEastAsia" w:hAnsiTheme="minorHAnsi" w:cstheme="minorBidi"/>
          <w:kern w:val="2"/>
          <w:sz w:val="24"/>
          <w:szCs w:val="24"/>
          <w14:ligatures w14:val="standardContextual"/>
        </w:rPr>
      </w:pPr>
      <w:r>
        <w:rPr>
          <w:lang w:eastAsia="zh-CN"/>
        </w:rPr>
        <w:t>4.1</w:t>
      </w:r>
      <w:r w:rsidRPr="00E97C3E">
        <w:rPr>
          <w:lang w:val="en-US" w:eastAsia="zh-CN"/>
        </w:rPr>
        <w:t>2</w:t>
      </w:r>
      <w:r>
        <w:rPr>
          <w:rFonts w:asciiTheme="minorHAnsi" w:eastAsiaTheme="minorEastAsia" w:hAnsiTheme="minorHAnsi" w:cstheme="minorBidi"/>
          <w:kern w:val="2"/>
          <w:sz w:val="24"/>
          <w:szCs w:val="24"/>
          <w14:ligatures w14:val="standardContextual"/>
        </w:rPr>
        <w:tab/>
      </w:r>
      <w:r>
        <w:t>Reference coordinate system</w:t>
      </w:r>
      <w:r>
        <w:tab/>
      </w:r>
      <w:r>
        <w:fldChar w:fldCharType="begin"/>
      </w:r>
      <w:r>
        <w:instrText xml:space="preserve"> PAGEREF _Toc200115590 \h </w:instrText>
      </w:r>
      <w:r>
        <w:fldChar w:fldCharType="separate"/>
      </w:r>
      <w:r>
        <w:t>63</w:t>
      </w:r>
      <w:r>
        <w:fldChar w:fldCharType="end"/>
      </w:r>
    </w:p>
    <w:p w14:paraId="3FC82246" w14:textId="44D90A0F" w:rsidR="00891FE5" w:rsidRDefault="00891FE5">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_Toc200115591 \h </w:instrText>
      </w:r>
      <w:r>
        <w:fldChar w:fldCharType="separate"/>
      </w:r>
      <w:r>
        <w:t>64</w:t>
      </w:r>
      <w:r>
        <w:fldChar w:fldCharType="end"/>
      </w:r>
    </w:p>
    <w:p w14:paraId="7BD7B5D6" w14:textId="61DE1911"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6</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_Toc200115592 \h </w:instrText>
      </w:r>
      <w:r>
        <w:fldChar w:fldCharType="separate"/>
      </w:r>
      <w:r>
        <w:t>64</w:t>
      </w:r>
      <w:r>
        <w:fldChar w:fldCharType="end"/>
      </w:r>
    </w:p>
    <w:p w14:paraId="1D67CDDA" w14:textId="58CE7D56"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_Toc200115593 \h </w:instrText>
      </w:r>
      <w:r>
        <w:fldChar w:fldCharType="separate"/>
      </w:r>
      <w:r>
        <w:t>64</w:t>
      </w:r>
      <w:r>
        <w:fldChar w:fldCharType="end"/>
      </w:r>
    </w:p>
    <w:p w14:paraId="3250E875" w14:textId="2F4946E5"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_Toc200115594 \h </w:instrText>
      </w:r>
      <w:r>
        <w:fldChar w:fldCharType="separate"/>
      </w:r>
      <w:r>
        <w:t>64</w:t>
      </w:r>
      <w:r>
        <w:fldChar w:fldCharType="end"/>
      </w:r>
    </w:p>
    <w:p w14:paraId="64F2962F" w14:textId="2F3FFBAC" w:rsidR="00891FE5" w:rsidRDefault="00891FE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rsidRPr="00E97C3E">
        <w:rPr>
          <w:lang w:val="en-US" w:eastAsia="zh-CN"/>
        </w:rPr>
        <w:t>General</w:t>
      </w:r>
      <w:r>
        <w:tab/>
      </w:r>
      <w:r>
        <w:fldChar w:fldCharType="begin"/>
      </w:r>
      <w:r>
        <w:instrText xml:space="preserve"> PAGEREF _Toc200115595 \h </w:instrText>
      </w:r>
      <w:r>
        <w:fldChar w:fldCharType="separate"/>
      </w:r>
      <w:r>
        <w:t>64</w:t>
      </w:r>
      <w:r>
        <w:fldChar w:fldCharType="end"/>
      </w:r>
    </w:p>
    <w:p w14:paraId="4978866E" w14:textId="691C7CA5"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.2</w:t>
      </w:r>
      <w:r>
        <w:t>.2</w:t>
      </w:r>
      <w:r>
        <w:rPr>
          <w:rFonts w:asciiTheme="minorHAnsi" w:eastAsiaTheme="minorEastAsia" w:hAnsiTheme="minorHAnsi" w:cstheme="minorBidi"/>
          <w:kern w:val="2"/>
          <w:sz w:val="24"/>
          <w:szCs w:val="24"/>
          <w14:ligatures w14:val="standardContextual"/>
        </w:rPr>
        <w:tab/>
      </w:r>
      <w:r>
        <w:t>OTA output power (EIRP)</w:t>
      </w:r>
      <w:r>
        <w:tab/>
      </w:r>
      <w:r>
        <w:fldChar w:fldCharType="begin"/>
      </w:r>
      <w:r>
        <w:instrText xml:space="preserve"> PAGEREF _Toc200115596 \h </w:instrText>
      </w:r>
      <w:r>
        <w:fldChar w:fldCharType="separate"/>
      </w:r>
      <w:r>
        <w:t>64</w:t>
      </w:r>
      <w:r>
        <w:fldChar w:fldCharType="end"/>
      </w:r>
    </w:p>
    <w:p w14:paraId="2FC9FF61" w14:textId="7AB57EEB"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_Toc200115597 \h </w:instrText>
      </w:r>
      <w:r>
        <w:fldChar w:fldCharType="separate"/>
      </w:r>
      <w:r>
        <w:t>64</w:t>
      </w:r>
      <w:r>
        <w:fldChar w:fldCharType="end"/>
      </w:r>
    </w:p>
    <w:p w14:paraId="735708C6" w14:textId="3F891D3C"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_Toc200115598 \h </w:instrText>
      </w:r>
      <w:r>
        <w:fldChar w:fldCharType="separate"/>
      </w:r>
      <w:r>
        <w:t>66</w:t>
      </w:r>
      <w:r>
        <w:fldChar w:fldCharType="end"/>
      </w:r>
    </w:p>
    <w:p w14:paraId="6CF87A48" w14:textId="4653875A"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_Toc200115599 \h </w:instrText>
      </w:r>
      <w:r>
        <w:fldChar w:fldCharType="separate"/>
      </w:r>
      <w:r>
        <w:t>66</w:t>
      </w:r>
      <w:r>
        <w:fldChar w:fldCharType="end"/>
      </w:r>
    </w:p>
    <w:p w14:paraId="1377FACB" w14:textId="7D2C2CCA"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_Toc200115600 \h </w:instrText>
      </w:r>
      <w:r>
        <w:fldChar w:fldCharType="separate"/>
      </w:r>
      <w:r>
        <w:t>66</w:t>
      </w:r>
      <w:r>
        <w:fldChar w:fldCharType="end"/>
      </w:r>
    </w:p>
    <w:p w14:paraId="7CDD011A" w14:textId="32A1E613"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_Toc200115601 \h </w:instrText>
      </w:r>
      <w:r>
        <w:fldChar w:fldCharType="separate"/>
      </w:r>
      <w:r>
        <w:t>66</w:t>
      </w:r>
      <w:r>
        <w:fldChar w:fldCharType="end"/>
      </w:r>
    </w:p>
    <w:p w14:paraId="45804DF6" w14:textId="021189D6"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_Toc200115602 \h </w:instrText>
      </w:r>
      <w:r>
        <w:fldChar w:fldCharType="separate"/>
      </w:r>
      <w:r>
        <w:t>67</w:t>
      </w:r>
      <w:r>
        <w:fldChar w:fldCharType="end"/>
      </w:r>
    </w:p>
    <w:p w14:paraId="663BB899" w14:textId="05A695B3"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5</w:t>
      </w:r>
      <w:r>
        <w:rPr>
          <w:rFonts w:asciiTheme="minorHAnsi" w:eastAsiaTheme="minorEastAsia" w:hAnsiTheme="minorHAnsi" w:cstheme="minorBidi"/>
          <w:kern w:val="2"/>
          <w:sz w:val="24"/>
          <w:szCs w:val="24"/>
          <w14:ligatures w14:val="standardContextual"/>
        </w:rPr>
        <w:tab/>
      </w:r>
      <w:r>
        <w:t>Test requirement</w:t>
      </w:r>
      <w:r w:rsidRPr="00E97C3E">
        <w:rPr>
          <w:rFonts w:eastAsia="SimSun"/>
          <w:lang w:val="en-US" w:eastAsia="zh-CN"/>
        </w:rPr>
        <w:t xml:space="preserve"> for RF repeater type 2-O and NCR-Fwd type 2-O</w:t>
      </w:r>
      <w:r>
        <w:tab/>
      </w:r>
      <w:r>
        <w:fldChar w:fldCharType="begin"/>
      </w:r>
      <w:r>
        <w:instrText xml:space="preserve"> PAGEREF _Toc200115603 \h </w:instrText>
      </w:r>
      <w:r>
        <w:fldChar w:fldCharType="separate"/>
      </w:r>
      <w:r>
        <w:t>67</w:t>
      </w:r>
      <w:r>
        <w:fldChar w:fldCharType="end"/>
      </w:r>
    </w:p>
    <w:p w14:paraId="1C25A472" w14:textId="0A30DFA5"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2.6</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lang w:val="en-US" w:eastAsia="zh-CN"/>
        </w:rPr>
        <w:t xml:space="preserve"> for NCR</w:t>
      </w:r>
      <w:r>
        <w:tab/>
      </w:r>
      <w:r>
        <w:fldChar w:fldCharType="begin"/>
      </w:r>
      <w:r>
        <w:instrText xml:space="preserve"> PAGEREF _Toc200115604 \h </w:instrText>
      </w:r>
      <w:r>
        <w:fldChar w:fldCharType="separate"/>
      </w:r>
      <w:r>
        <w:t>68</w:t>
      </w:r>
      <w:r>
        <w:fldChar w:fldCharType="end"/>
      </w:r>
    </w:p>
    <w:p w14:paraId="6B225B3D" w14:textId="51CB5241"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2.6.1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NCR-MT</w:t>
      </w:r>
      <w:r>
        <w:tab/>
      </w:r>
      <w:r>
        <w:fldChar w:fldCharType="begin"/>
      </w:r>
      <w:r>
        <w:instrText xml:space="preserve"> PAGEREF _Toc200115605 \h </w:instrText>
      </w:r>
      <w:r>
        <w:fldChar w:fldCharType="separate"/>
      </w:r>
      <w:r>
        <w:t>68</w:t>
      </w:r>
      <w:r>
        <w:fldChar w:fldCharType="end"/>
      </w:r>
    </w:p>
    <w:p w14:paraId="20132B59" w14:textId="7F371DAB"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2.6.1.1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 for NCR-MT type 1-</w:t>
      </w:r>
      <w:r w:rsidRPr="00E97C3E">
        <w:rPr>
          <w:lang w:val="en-US"/>
        </w:rPr>
        <w:t>H</w:t>
      </w:r>
      <w:r>
        <w:tab/>
      </w:r>
      <w:r>
        <w:fldChar w:fldCharType="begin"/>
      </w:r>
      <w:r>
        <w:instrText xml:space="preserve"> PAGEREF _Toc200115606 \h </w:instrText>
      </w:r>
      <w:r>
        <w:fldChar w:fldCharType="separate"/>
      </w:r>
      <w:r>
        <w:t>68</w:t>
      </w:r>
      <w:r>
        <w:fldChar w:fldCharType="end"/>
      </w:r>
    </w:p>
    <w:p w14:paraId="1A72B64C" w14:textId="67A35F56"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6.2.3</w:t>
      </w:r>
      <w:r>
        <w:rPr>
          <w:rFonts w:asciiTheme="minorHAnsi" w:eastAsiaTheme="minorEastAsia" w:hAnsiTheme="minorHAnsi" w:cstheme="minorBidi"/>
          <w:kern w:val="2"/>
          <w:sz w:val="24"/>
          <w:szCs w:val="24"/>
          <w14:ligatures w14:val="standardContextual"/>
        </w:rPr>
        <w:tab/>
      </w:r>
      <w:r w:rsidRPr="00E97C3E">
        <w:rPr>
          <w:lang w:val="en-US" w:eastAsia="zh-CN"/>
        </w:rPr>
        <w:t>OTA repeater output power (TRP)</w:t>
      </w:r>
      <w:r>
        <w:tab/>
      </w:r>
      <w:r>
        <w:fldChar w:fldCharType="begin"/>
      </w:r>
      <w:r>
        <w:instrText xml:space="preserve"> PAGEREF _Toc200115607 \h </w:instrText>
      </w:r>
      <w:r>
        <w:fldChar w:fldCharType="separate"/>
      </w:r>
      <w:r>
        <w:t>68</w:t>
      </w:r>
      <w:r>
        <w:fldChar w:fldCharType="end"/>
      </w:r>
    </w:p>
    <w:p w14:paraId="3DC84798" w14:textId="74876C3F" w:rsidR="00891FE5" w:rsidRDefault="00891FE5">
      <w:pPr>
        <w:pStyle w:val="TOC4"/>
        <w:rPr>
          <w:rFonts w:asciiTheme="minorHAnsi" w:eastAsiaTheme="minorEastAsia" w:hAnsiTheme="minorHAnsi" w:cstheme="minorBidi"/>
          <w:kern w:val="2"/>
          <w:sz w:val="24"/>
          <w:szCs w:val="24"/>
          <w14:ligatures w14:val="standardContextual"/>
        </w:rPr>
      </w:pPr>
      <w:r>
        <w:lastRenderedPageBreak/>
        <w:t>6.</w:t>
      </w:r>
      <w:r w:rsidRPr="00E97C3E">
        <w:rPr>
          <w:lang w:val="en-US" w:eastAsia="zh-CN"/>
        </w:rPr>
        <w:t>2.</w:t>
      </w:r>
      <w:r>
        <w:t>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_Toc200115608 \h </w:instrText>
      </w:r>
      <w:r>
        <w:fldChar w:fldCharType="separate"/>
      </w:r>
      <w:r>
        <w:t>68</w:t>
      </w:r>
      <w:r>
        <w:fldChar w:fldCharType="end"/>
      </w:r>
    </w:p>
    <w:p w14:paraId="476F5EB8" w14:textId="47512D68" w:rsidR="00891FE5" w:rsidRDefault="00891FE5">
      <w:pPr>
        <w:pStyle w:val="TOC4"/>
        <w:rPr>
          <w:rFonts w:asciiTheme="minorHAnsi" w:eastAsiaTheme="minorEastAsia" w:hAnsiTheme="minorHAnsi" w:cstheme="minorBidi"/>
          <w:kern w:val="2"/>
          <w:sz w:val="24"/>
          <w:szCs w:val="24"/>
          <w14:ligatures w14:val="standardContextual"/>
        </w:rPr>
      </w:pPr>
      <w:r>
        <w:t>6.</w:t>
      </w:r>
      <w:r w:rsidRPr="00E97C3E">
        <w:rPr>
          <w:lang w:val="en-US" w:eastAsia="zh-CN"/>
        </w:rPr>
        <w:t>2.</w:t>
      </w:r>
      <w:r>
        <w:t>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_Toc200115609 \h </w:instrText>
      </w:r>
      <w:r>
        <w:fldChar w:fldCharType="separate"/>
      </w:r>
      <w:r>
        <w:t>69</w:t>
      </w:r>
      <w:r>
        <w:fldChar w:fldCharType="end"/>
      </w:r>
    </w:p>
    <w:p w14:paraId="1691A425" w14:textId="06186462" w:rsidR="00891FE5" w:rsidRDefault="00891FE5">
      <w:pPr>
        <w:pStyle w:val="TOC4"/>
        <w:rPr>
          <w:rFonts w:asciiTheme="minorHAnsi" w:eastAsiaTheme="minorEastAsia" w:hAnsiTheme="minorHAnsi" w:cstheme="minorBidi"/>
          <w:kern w:val="2"/>
          <w:sz w:val="24"/>
          <w:szCs w:val="24"/>
          <w14:ligatures w14:val="standardContextual"/>
        </w:rPr>
      </w:pPr>
      <w:r>
        <w:t>6.</w:t>
      </w:r>
      <w:r w:rsidRPr="00E97C3E">
        <w:rPr>
          <w:lang w:val="en-US" w:eastAsia="zh-CN"/>
        </w:rPr>
        <w:t>2.</w:t>
      </w:r>
      <w:r>
        <w:t>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_Toc200115610 \h </w:instrText>
      </w:r>
      <w:r>
        <w:fldChar w:fldCharType="separate"/>
      </w:r>
      <w:r>
        <w:t>69</w:t>
      </w:r>
      <w:r>
        <w:fldChar w:fldCharType="end"/>
      </w:r>
    </w:p>
    <w:p w14:paraId="6C52D71C" w14:textId="7C8410E0" w:rsidR="00891FE5" w:rsidRDefault="00891FE5">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_Toc200115611 \h </w:instrText>
      </w:r>
      <w:r>
        <w:fldChar w:fldCharType="separate"/>
      </w:r>
      <w:r>
        <w:t>69</w:t>
      </w:r>
      <w:r>
        <w:fldChar w:fldCharType="end"/>
      </w:r>
    </w:p>
    <w:p w14:paraId="41134BCD" w14:textId="73885F17"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cs="Arial"/>
          <w:lang w:eastAsia="sv-SE"/>
        </w:rPr>
        <w:t>6.</w:t>
      </w:r>
      <w:r w:rsidRPr="00E97C3E">
        <w:rPr>
          <w:rFonts w:cs="Arial"/>
          <w:lang w:val="en-US" w:eastAsia="zh-CN"/>
        </w:rPr>
        <w:t>2.</w:t>
      </w:r>
      <w:r w:rsidRPr="00E97C3E">
        <w:rPr>
          <w:rFonts w:cs="Arial"/>
          <w:lang w:eastAsia="sv-SE"/>
        </w:rPr>
        <w:t>3.4.1</w:t>
      </w:r>
      <w:r>
        <w:rPr>
          <w:rFonts w:asciiTheme="minorHAnsi" w:eastAsiaTheme="minorEastAsia" w:hAnsiTheme="minorHAnsi" w:cstheme="minorBidi"/>
          <w:kern w:val="2"/>
          <w:sz w:val="24"/>
          <w:szCs w:val="24"/>
          <w14:ligatures w14:val="standardContextual"/>
        </w:rPr>
        <w:tab/>
      </w:r>
      <w:r w:rsidRPr="00E97C3E">
        <w:rPr>
          <w:rFonts w:cs="Arial"/>
          <w:lang w:eastAsia="sv-SE"/>
        </w:rPr>
        <w:t>Initial conditions</w:t>
      </w:r>
      <w:r>
        <w:tab/>
      </w:r>
      <w:r>
        <w:fldChar w:fldCharType="begin"/>
      </w:r>
      <w:r>
        <w:instrText xml:space="preserve"> PAGEREF _Toc200115612 \h </w:instrText>
      </w:r>
      <w:r>
        <w:fldChar w:fldCharType="separate"/>
      </w:r>
      <w:r>
        <w:t>69</w:t>
      </w:r>
      <w:r>
        <w:fldChar w:fldCharType="end"/>
      </w:r>
    </w:p>
    <w:p w14:paraId="1C4FD06A" w14:textId="01251472"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cs="Arial"/>
          <w:lang w:eastAsia="sv-SE"/>
        </w:rPr>
        <w:t>6.</w:t>
      </w:r>
      <w:r w:rsidRPr="00E97C3E">
        <w:rPr>
          <w:rFonts w:cs="Arial"/>
          <w:lang w:val="en-US" w:eastAsia="zh-CN"/>
        </w:rPr>
        <w:t>2.</w:t>
      </w:r>
      <w:r w:rsidRPr="00E97C3E">
        <w:rPr>
          <w:rFonts w:cs="Arial"/>
          <w:lang w:eastAsia="sv-SE"/>
        </w:rPr>
        <w:t>3.4.2</w:t>
      </w:r>
      <w:r>
        <w:rPr>
          <w:rFonts w:asciiTheme="minorHAnsi" w:eastAsiaTheme="minorEastAsia" w:hAnsiTheme="minorHAnsi" w:cstheme="minorBidi"/>
          <w:kern w:val="2"/>
          <w:sz w:val="24"/>
          <w:szCs w:val="24"/>
          <w14:ligatures w14:val="standardContextual"/>
        </w:rPr>
        <w:tab/>
      </w:r>
      <w:r w:rsidRPr="00E97C3E">
        <w:rPr>
          <w:rFonts w:cs="Arial"/>
          <w:lang w:eastAsia="sv-SE"/>
        </w:rPr>
        <w:t>Procedure</w:t>
      </w:r>
      <w:r>
        <w:tab/>
      </w:r>
      <w:r>
        <w:fldChar w:fldCharType="begin"/>
      </w:r>
      <w:r>
        <w:instrText xml:space="preserve"> PAGEREF _Toc200115613 \h </w:instrText>
      </w:r>
      <w:r>
        <w:fldChar w:fldCharType="separate"/>
      </w:r>
      <w:r>
        <w:t>70</w:t>
      </w:r>
      <w:r>
        <w:fldChar w:fldCharType="end"/>
      </w:r>
    </w:p>
    <w:p w14:paraId="3CFB3D49" w14:textId="593D741B" w:rsidR="00891FE5" w:rsidRDefault="00891FE5">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_Toc200115614 \h </w:instrText>
      </w:r>
      <w:r>
        <w:fldChar w:fldCharType="separate"/>
      </w:r>
      <w:r>
        <w:t>70</w:t>
      </w:r>
      <w:r>
        <w:fldChar w:fldCharType="end"/>
      </w:r>
    </w:p>
    <w:p w14:paraId="0D6AFE00" w14:textId="3C3B9BF9" w:rsidR="00891FE5" w:rsidRDefault="00891FE5">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sidRPr="00E97C3E">
        <w:rPr>
          <w:rFonts w:eastAsia="SimSun"/>
          <w:lang w:val="en-US" w:eastAsia="zh-CN"/>
        </w:rPr>
        <w:t>6</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w:t>
      </w:r>
      <w:r>
        <w:tab/>
      </w:r>
      <w:r>
        <w:fldChar w:fldCharType="begin"/>
      </w:r>
      <w:r>
        <w:instrText xml:space="preserve"> PAGEREF _Toc200115615 \h </w:instrText>
      </w:r>
      <w:r>
        <w:fldChar w:fldCharType="separate"/>
      </w:r>
      <w:r>
        <w:t>71</w:t>
      </w:r>
      <w:r>
        <w:fldChar w:fldCharType="end"/>
      </w:r>
    </w:p>
    <w:p w14:paraId="5C9F0FBA" w14:textId="041D1D5E"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6.2.3.6.1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NCR-Fwd type 2-O</w:t>
      </w:r>
      <w:r>
        <w:tab/>
      </w:r>
      <w:r>
        <w:fldChar w:fldCharType="begin"/>
      </w:r>
      <w:r>
        <w:instrText xml:space="preserve"> PAGEREF _Toc200115616 \h </w:instrText>
      </w:r>
      <w:r>
        <w:fldChar w:fldCharType="separate"/>
      </w:r>
      <w:r>
        <w:t>71</w:t>
      </w:r>
      <w:r>
        <w:fldChar w:fldCharType="end"/>
      </w:r>
    </w:p>
    <w:p w14:paraId="5D2B4895" w14:textId="1F65BE98" w:rsidR="00891FE5" w:rsidRDefault="00891FE5">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sidRPr="00E97C3E">
        <w:rPr>
          <w:rFonts w:eastAsia="SimSun"/>
          <w:lang w:val="en-US" w:eastAsia="zh-CN"/>
        </w:rPr>
        <w:t>6.2</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NCR-MT</w:t>
      </w:r>
      <w:r>
        <w:tab/>
      </w:r>
      <w:r>
        <w:fldChar w:fldCharType="begin"/>
      </w:r>
      <w:r>
        <w:instrText xml:space="preserve"> PAGEREF _Toc200115617 \h </w:instrText>
      </w:r>
      <w:r>
        <w:fldChar w:fldCharType="separate"/>
      </w:r>
      <w:r>
        <w:t>71</w:t>
      </w:r>
      <w:r>
        <w:fldChar w:fldCharType="end"/>
      </w:r>
    </w:p>
    <w:p w14:paraId="608C5930" w14:textId="13D75781" w:rsidR="00891FE5" w:rsidRDefault="00891FE5">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sidRPr="00E97C3E">
        <w:rPr>
          <w:rFonts w:eastAsia="SimSun"/>
          <w:lang w:val="en-US" w:eastAsia="zh-CN"/>
        </w:rPr>
        <w:t>6.3</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 xml:space="preserve">Test </w:t>
      </w:r>
      <w:r>
        <w:t>requirement</w:t>
      </w:r>
      <w:r w:rsidRPr="00E97C3E">
        <w:rPr>
          <w:rFonts w:eastAsia="SimSun"/>
          <w:lang w:val="en-US" w:eastAsia="zh-CN"/>
        </w:rPr>
        <w:t xml:space="preserve"> for NCR-Fwd</w:t>
      </w:r>
      <w:r>
        <w:tab/>
      </w:r>
      <w:r>
        <w:fldChar w:fldCharType="begin"/>
      </w:r>
      <w:r>
        <w:instrText xml:space="preserve"> PAGEREF _Toc200115618 \h </w:instrText>
      </w:r>
      <w:r>
        <w:fldChar w:fldCharType="separate"/>
      </w:r>
      <w:r>
        <w:t>71</w:t>
      </w:r>
      <w:r>
        <w:fldChar w:fldCharType="end"/>
      </w:r>
    </w:p>
    <w:p w14:paraId="03467735" w14:textId="44A40272"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_Toc200115619 \h </w:instrText>
      </w:r>
      <w:r>
        <w:fldChar w:fldCharType="separate"/>
      </w:r>
      <w:r>
        <w:t>72</w:t>
      </w:r>
      <w:r>
        <w:fldChar w:fldCharType="end"/>
      </w:r>
    </w:p>
    <w:p w14:paraId="4157EDE4" w14:textId="6234E11C" w:rsidR="00891FE5" w:rsidRDefault="00891FE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_Toc200115620 \h </w:instrText>
      </w:r>
      <w:r>
        <w:fldChar w:fldCharType="separate"/>
      </w:r>
      <w:r>
        <w:t>72</w:t>
      </w:r>
      <w:r>
        <w:fldChar w:fldCharType="end"/>
      </w:r>
    </w:p>
    <w:p w14:paraId="654E222A" w14:textId="76338235" w:rsidR="00891FE5" w:rsidRDefault="00891FE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_Toc200115621 \h </w:instrText>
      </w:r>
      <w:r>
        <w:fldChar w:fldCharType="separate"/>
      </w:r>
      <w:r>
        <w:t>72</w:t>
      </w:r>
      <w:r>
        <w:fldChar w:fldCharType="end"/>
      </w:r>
    </w:p>
    <w:p w14:paraId="01818A0A" w14:textId="3BAE16BB" w:rsidR="00891FE5" w:rsidRDefault="00891FE5">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_Toc200115622 \h </w:instrText>
      </w:r>
      <w:r>
        <w:fldChar w:fldCharType="separate"/>
      </w:r>
      <w:r>
        <w:t>72</w:t>
      </w:r>
      <w:r>
        <w:fldChar w:fldCharType="end"/>
      </w:r>
    </w:p>
    <w:p w14:paraId="619960DF" w14:textId="258C9A27" w:rsidR="00891FE5" w:rsidRDefault="00891FE5">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_Toc200115623 \h </w:instrText>
      </w:r>
      <w:r>
        <w:fldChar w:fldCharType="separate"/>
      </w:r>
      <w:r>
        <w:t>72</w:t>
      </w:r>
      <w:r>
        <w:fldChar w:fldCharType="end"/>
      </w:r>
    </w:p>
    <w:p w14:paraId="5426308A" w14:textId="5A8AA173" w:rsidR="00891FE5" w:rsidRDefault="00891FE5">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rsidRPr="00E97C3E">
        <w:rPr>
          <w:rFonts w:eastAsia="SimSun"/>
          <w:lang w:val="en-US" w:eastAsia="zh-CN"/>
        </w:rPr>
        <w:t xml:space="preserve"> for RF repeater and NCR</w:t>
      </w:r>
      <w:r>
        <w:tab/>
      </w:r>
      <w:r>
        <w:fldChar w:fldCharType="begin"/>
      </w:r>
      <w:r>
        <w:instrText xml:space="preserve"> PAGEREF _Toc200115624 \h </w:instrText>
      </w:r>
      <w:r>
        <w:fldChar w:fldCharType="separate"/>
      </w:r>
      <w:r>
        <w:t>72</w:t>
      </w:r>
      <w:r>
        <w:fldChar w:fldCharType="end"/>
      </w:r>
    </w:p>
    <w:p w14:paraId="58210828" w14:textId="36F0B4F7"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_Toc200115625 \h </w:instrText>
      </w:r>
      <w:r>
        <w:fldChar w:fldCharType="separate"/>
      </w:r>
      <w:r>
        <w:t>72</w:t>
      </w:r>
      <w:r>
        <w:fldChar w:fldCharType="end"/>
      </w:r>
    </w:p>
    <w:p w14:paraId="0642C133" w14:textId="376C4B83" w:rsidR="00891FE5" w:rsidRDefault="00891FE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_Toc200115626 \h </w:instrText>
      </w:r>
      <w:r>
        <w:fldChar w:fldCharType="separate"/>
      </w:r>
      <w:r>
        <w:t>72</w:t>
      </w:r>
      <w:r>
        <w:fldChar w:fldCharType="end"/>
      </w:r>
    </w:p>
    <w:p w14:paraId="49FA6CC3" w14:textId="61CB9B2E" w:rsidR="00891FE5" w:rsidRDefault="00891FE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_Toc200115627 \h </w:instrText>
      </w:r>
      <w:r>
        <w:fldChar w:fldCharType="separate"/>
      </w:r>
      <w:r>
        <w:t>72</w:t>
      </w:r>
      <w:r>
        <w:fldChar w:fldCharType="end"/>
      </w:r>
    </w:p>
    <w:p w14:paraId="272B4743" w14:textId="62BDA44E" w:rsidR="00891FE5" w:rsidRDefault="00891FE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_Toc200115628 \h </w:instrText>
      </w:r>
      <w:r>
        <w:fldChar w:fldCharType="separate"/>
      </w:r>
      <w:r>
        <w:t>72</w:t>
      </w:r>
      <w:r>
        <w:fldChar w:fldCharType="end"/>
      </w:r>
    </w:p>
    <w:p w14:paraId="4259A7B0" w14:textId="705857C1" w:rsidR="00891FE5" w:rsidRDefault="00891FE5">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_Toc200115629 \h </w:instrText>
      </w:r>
      <w:r>
        <w:fldChar w:fldCharType="separate"/>
      </w:r>
      <w:r>
        <w:t>73</w:t>
      </w:r>
      <w:r>
        <w:fldChar w:fldCharType="end"/>
      </w:r>
    </w:p>
    <w:p w14:paraId="0482D652" w14:textId="070CF608" w:rsidR="00891FE5" w:rsidRDefault="00891FE5">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_Toc200115630 \h </w:instrText>
      </w:r>
      <w:r>
        <w:fldChar w:fldCharType="separate"/>
      </w:r>
      <w:r>
        <w:t>73</w:t>
      </w:r>
      <w:r>
        <w:fldChar w:fldCharType="end"/>
      </w:r>
    </w:p>
    <w:p w14:paraId="2A64B0ED" w14:textId="40F0F73A" w:rsidR="00891FE5" w:rsidRDefault="00891FE5">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_Toc200115631 \h </w:instrText>
      </w:r>
      <w:r>
        <w:fldChar w:fldCharType="separate"/>
      </w:r>
      <w:r>
        <w:t>73</w:t>
      </w:r>
      <w:r>
        <w:fldChar w:fldCharType="end"/>
      </w:r>
    </w:p>
    <w:p w14:paraId="73E44338" w14:textId="7DF135E0" w:rsidR="00891FE5" w:rsidRDefault="00891FE5">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rsidRPr="00E97C3E">
        <w:rPr>
          <w:rFonts w:eastAsia="SimSun"/>
          <w:lang w:val="en-US" w:eastAsia="zh-CN"/>
        </w:rPr>
        <w:t xml:space="preserve"> for RF repeater and NCR</w:t>
      </w:r>
      <w:r>
        <w:tab/>
      </w:r>
      <w:r>
        <w:fldChar w:fldCharType="begin"/>
      </w:r>
      <w:r>
        <w:instrText xml:space="preserve"> PAGEREF _Toc200115632 \h </w:instrText>
      </w:r>
      <w:r>
        <w:fldChar w:fldCharType="separate"/>
      </w:r>
      <w:r>
        <w:t>73</w:t>
      </w:r>
      <w:r>
        <w:fldChar w:fldCharType="end"/>
      </w:r>
    </w:p>
    <w:p w14:paraId="16F3B45B" w14:textId="5A2B79C4"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_Toc200115633 \h </w:instrText>
      </w:r>
      <w:r>
        <w:fldChar w:fldCharType="separate"/>
      </w:r>
      <w:r>
        <w:t>74</w:t>
      </w:r>
      <w:r>
        <w:fldChar w:fldCharType="end"/>
      </w:r>
    </w:p>
    <w:p w14:paraId="1E5AC806" w14:textId="02277300"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w:t>
      </w:r>
      <w:r w:rsidRPr="00E97C3E">
        <w:rPr>
          <w:lang w:val="en-US" w:eastAsia="zh-CN"/>
        </w:rPr>
        <w:t>1</w:t>
      </w:r>
      <w:r>
        <w:rPr>
          <w:rFonts w:asciiTheme="minorHAnsi" w:eastAsiaTheme="minorEastAsia" w:hAnsiTheme="minorHAnsi" w:cstheme="minorBidi"/>
          <w:kern w:val="2"/>
          <w:sz w:val="24"/>
          <w:szCs w:val="24"/>
          <w14:ligatures w14:val="standardContextual"/>
        </w:rPr>
        <w:tab/>
      </w:r>
      <w:r w:rsidRPr="00E97C3E">
        <w:rPr>
          <w:lang w:val="en-US" w:eastAsia="zh-CN"/>
        </w:rPr>
        <w:t>General</w:t>
      </w:r>
      <w:r>
        <w:tab/>
      </w:r>
      <w:r>
        <w:fldChar w:fldCharType="begin"/>
      </w:r>
      <w:r>
        <w:instrText xml:space="preserve"> PAGEREF _Toc200115634 \h </w:instrText>
      </w:r>
      <w:r>
        <w:fldChar w:fldCharType="separate"/>
      </w:r>
      <w:r>
        <w:t>74</w:t>
      </w:r>
      <w:r>
        <w:fldChar w:fldCharType="end"/>
      </w:r>
    </w:p>
    <w:p w14:paraId="1BB8542A" w14:textId="10A22ED9"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_Toc200115635 \h </w:instrText>
      </w:r>
      <w:r>
        <w:fldChar w:fldCharType="separate"/>
      </w:r>
      <w:r>
        <w:t>74</w:t>
      </w:r>
      <w:r>
        <w:fldChar w:fldCharType="end"/>
      </w:r>
    </w:p>
    <w:p w14:paraId="09819BC3" w14:textId="34F6B609" w:rsidR="00891FE5" w:rsidRDefault="00891FE5">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_Toc200115636 \h </w:instrText>
      </w:r>
      <w:r>
        <w:fldChar w:fldCharType="separate"/>
      </w:r>
      <w:r>
        <w:t>74</w:t>
      </w:r>
      <w:r>
        <w:fldChar w:fldCharType="end"/>
      </w:r>
    </w:p>
    <w:p w14:paraId="4C414CC6" w14:textId="6B5FDD81" w:rsidR="00891FE5" w:rsidRDefault="00891FE5">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_Toc200115637 \h </w:instrText>
      </w:r>
      <w:r>
        <w:fldChar w:fldCharType="separate"/>
      </w:r>
      <w:r>
        <w:t>75</w:t>
      </w:r>
      <w:r>
        <w:fldChar w:fldCharType="end"/>
      </w:r>
    </w:p>
    <w:p w14:paraId="002B25F8" w14:textId="41DAE39E" w:rsidR="00891FE5" w:rsidRDefault="00891FE5">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_Toc200115638 \h </w:instrText>
      </w:r>
      <w:r>
        <w:fldChar w:fldCharType="separate"/>
      </w:r>
      <w:r>
        <w:t>75</w:t>
      </w:r>
      <w:r>
        <w:fldChar w:fldCharType="end"/>
      </w:r>
    </w:p>
    <w:p w14:paraId="125C4D00" w14:textId="3FBD281D" w:rsidR="00891FE5" w:rsidRDefault="00891FE5">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_Toc200115639 \h </w:instrText>
      </w:r>
      <w:r>
        <w:fldChar w:fldCharType="separate"/>
      </w:r>
      <w:r>
        <w:t>75</w:t>
      </w:r>
      <w:r>
        <w:fldChar w:fldCharType="end"/>
      </w:r>
    </w:p>
    <w:p w14:paraId="7A02AB6D" w14:textId="3BBA6AEE" w:rsidR="00891FE5" w:rsidRDefault="00891FE5">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_Toc200115640 \h </w:instrText>
      </w:r>
      <w:r>
        <w:fldChar w:fldCharType="separate"/>
      </w:r>
      <w:r>
        <w:t>75</w:t>
      </w:r>
      <w:r>
        <w:fldChar w:fldCharType="end"/>
      </w:r>
    </w:p>
    <w:p w14:paraId="5377662B" w14:textId="0263F6CA" w:rsidR="00891FE5" w:rsidRDefault="00891FE5">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_Toc200115641 \h </w:instrText>
      </w:r>
      <w:r>
        <w:fldChar w:fldCharType="separate"/>
      </w:r>
      <w:r>
        <w:t>75</w:t>
      </w:r>
      <w:r>
        <w:fldChar w:fldCharType="end"/>
      </w:r>
    </w:p>
    <w:p w14:paraId="26976F7E" w14:textId="5634BCC9" w:rsidR="00891FE5" w:rsidRDefault="00891FE5">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_Toc200115642 \h </w:instrText>
      </w:r>
      <w:r>
        <w:fldChar w:fldCharType="separate"/>
      </w:r>
      <w:r>
        <w:t>76</w:t>
      </w:r>
      <w:r>
        <w:fldChar w:fldCharType="end"/>
      </w:r>
    </w:p>
    <w:p w14:paraId="1A9CEF85" w14:textId="309042A7"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_Toc200115643 \h </w:instrText>
      </w:r>
      <w:r>
        <w:fldChar w:fldCharType="separate"/>
      </w:r>
      <w:r>
        <w:t>81</w:t>
      </w:r>
      <w:r>
        <w:fldChar w:fldCharType="end"/>
      </w:r>
    </w:p>
    <w:p w14:paraId="119D8461" w14:textId="73FBDF20" w:rsidR="00891FE5" w:rsidRDefault="00891FE5">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_Toc200115644 \h </w:instrText>
      </w:r>
      <w:r>
        <w:fldChar w:fldCharType="separate"/>
      </w:r>
      <w:r>
        <w:t>81</w:t>
      </w:r>
      <w:r>
        <w:fldChar w:fldCharType="end"/>
      </w:r>
    </w:p>
    <w:p w14:paraId="62EC4684" w14:textId="3B8952F7" w:rsidR="00891FE5" w:rsidRDefault="00891FE5">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_Toc200115645 \h </w:instrText>
      </w:r>
      <w:r>
        <w:fldChar w:fldCharType="separate"/>
      </w:r>
      <w:r>
        <w:t>81</w:t>
      </w:r>
      <w:r>
        <w:fldChar w:fldCharType="end"/>
      </w:r>
    </w:p>
    <w:p w14:paraId="1D5A2885" w14:textId="2E6F2061" w:rsidR="00891FE5" w:rsidRDefault="00891FE5">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_Toc200115646 \h </w:instrText>
      </w:r>
      <w:r>
        <w:fldChar w:fldCharType="separate"/>
      </w:r>
      <w:r>
        <w:t>82</w:t>
      </w:r>
      <w:r>
        <w:fldChar w:fldCharType="end"/>
      </w:r>
    </w:p>
    <w:p w14:paraId="26D145BE" w14:textId="74BF7DFA" w:rsidR="00891FE5" w:rsidRDefault="00891FE5">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_Toc200115647 \h </w:instrText>
      </w:r>
      <w:r>
        <w:fldChar w:fldCharType="separate"/>
      </w:r>
      <w:r>
        <w:t>82</w:t>
      </w:r>
      <w:r>
        <w:fldChar w:fldCharType="end"/>
      </w:r>
    </w:p>
    <w:p w14:paraId="456D522E" w14:textId="1B0AC5D3" w:rsidR="00891FE5" w:rsidRDefault="00891FE5">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_Toc200115648 \h </w:instrText>
      </w:r>
      <w:r>
        <w:fldChar w:fldCharType="separate"/>
      </w:r>
      <w:r>
        <w:t>82</w:t>
      </w:r>
      <w:r>
        <w:fldChar w:fldCharType="end"/>
      </w:r>
    </w:p>
    <w:p w14:paraId="0DF6857B" w14:textId="3D9FA1B4" w:rsidR="00891FE5" w:rsidRDefault="00891FE5">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_Toc200115649 \h </w:instrText>
      </w:r>
      <w:r>
        <w:fldChar w:fldCharType="separate"/>
      </w:r>
      <w:r>
        <w:t>82</w:t>
      </w:r>
      <w:r>
        <w:fldChar w:fldCharType="end"/>
      </w:r>
    </w:p>
    <w:p w14:paraId="456B8032" w14:textId="4845B3C4" w:rsidR="00891FE5" w:rsidRDefault="00891FE5">
      <w:pPr>
        <w:pStyle w:val="TOC4"/>
        <w:rPr>
          <w:rFonts w:asciiTheme="minorHAnsi" w:eastAsiaTheme="minorEastAsia" w:hAnsiTheme="minorHAnsi" w:cstheme="minorBidi"/>
          <w:kern w:val="2"/>
          <w:sz w:val="24"/>
          <w:szCs w:val="24"/>
          <w14:ligatures w14:val="standardContextual"/>
        </w:rPr>
      </w:pPr>
      <w:r>
        <w:t>6.5.3.</w:t>
      </w:r>
      <w:r w:rsidRPr="00E97C3E">
        <w:rPr>
          <w:rFonts w:eastAsia="SimSun"/>
          <w:lang w:val="en-US" w:eastAsia="zh-CN"/>
        </w:rP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_Toc200115650 \h </w:instrText>
      </w:r>
      <w:r>
        <w:fldChar w:fldCharType="separate"/>
      </w:r>
      <w:r>
        <w:t>83</w:t>
      </w:r>
      <w:r>
        <w:fldChar w:fldCharType="end"/>
      </w:r>
    </w:p>
    <w:p w14:paraId="4821E710" w14:textId="7E950F46" w:rsidR="00891FE5" w:rsidRDefault="00891FE5">
      <w:pPr>
        <w:pStyle w:val="TOC5"/>
        <w:rPr>
          <w:rFonts w:asciiTheme="minorHAnsi" w:eastAsiaTheme="minorEastAsia" w:hAnsiTheme="minorHAnsi" w:cstheme="minorBidi"/>
          <w:kern w:val="2"/>
          <w:sz w:val="24"/>
          <w:szCs w:val="24"/>
          <w14:ligatures w14:val="standardContextual"/>
        </w:rPr>
      </w:pPr>
      <w:r>
        <w:t>6.5.3.</w:t>
      </w:r>
      <w:r w:rsidRPr="00E97C3E">
        <w:rPr>
          <w:rFonts w:eastAsia="SimSun"/>
          <w:lang w:val="en-US" w:eastAsia="zh-CN"/>
        </w:rPr>
        <w:t>5</w:t>
      </w:r>
      <w:r>
        <w:t>.1</w:t>
      </w:r>
      <w:r>
        <w:rPr>
          <w:rFonts w:asciiTheme="minorHAnsi" w:eastAsiaTheme="minorEastAsia" w:hAnsiTheme="minorHAnsi" w:cstheme="minorBidi"/>
          <w:kern w:val="2"/>
          <w:sz w:val="24"/>
          <w:szCs w:val="24"/>
          <w14:ligatures w14:val="standardContextual"/>
        </w:rPr>
        <w:tab/>
      </w:r>
      <w:r>
        <w:t xml:space="preserve">OTA </w:t>
      </w:r>
      <w:r w:rsidRPr="00E97C3E">
        <w:rPr>
          <w:rFonts w:eastAsia="Malgun Gothic"/>
        </w:rPr>
        <w:t>operating band unwanted emission limits (Category A)</w:t>
      </w:r>
      <w:r>
        <w:tab/>
      </w:r>
      <w:r>
        <w:fldChar w:fldCharType="begin"/>
      </w:r>
      <w:r>
        <w:instrText xml:space="preserve"> PAGEREF _Toc200115651 \h </w:instrText>
      </w:r>
      <w:r>
        <w:fldChar w:fldCharType="separate"/>
      </w:r>
      <w:r>
        <w:t>83</w:t>
      </w:r>
      <w:r>
        <w:fldChar w:fldCharType="end"/>
      </w:r>
    </w:p>
    <w:p w14:paraId="57AA360A" w14:textId="26D3327F" w:rsidR="00891FE5" w:rsidRDefault="00891FE5">
      <w:pPr>
        <w:pStyle w:val="TOC5"/>
        <w:rPr>
          <w:rFonts w:asciiTheme="minorHAnsi" w:eastAsiaTheme="minorEastAsia" w:hAnsiTheme="minorHAnsi" w:cstheme="minorBidi"/>
          <w:kern w:val="2"/>
          <w:sz w:val="24"/>
          <w:szCs w:val="24"/>
          <w14:ligatures w14:val="standardContextual"/>
        </w:rPr>
      </w:pPr>
      <w:r>
        <w:t>6.5.3.</w:t>
      </w:r>
      <w:r w:rsidRPr="00E97C3E">
        <w:rPr>
          <w:rFonts w:eastAsia="SimSun"/>
          <w:lang w:val="en-US" w:eastAsia="zh-CN"/>
        </w:rPr>
        <w:t>5</w:t>
      </w:r>
      <w:r>
        <w:t>.2</w:t>
      </w:r>
      <w:r>
        <w:rPr>
          <w:rFonts w:asciiTheme="minorHAnsi" w:eastAsiaTheme="minorEastAsia" w:hAnsiTheme="minorHAnsi" w:cstheme="minorBidi"/>
          <w:kern w:val="2"/>
          <w:sz w:val="24"/>
          <w:szCs w:val="24"/>
          <w14:ligatures w14:val="standardContextual"/>
        </w:rPr>
        <w:tab/>
      </w:r>
      <w:r>
        <w:t xml:space="preserve">OTA </w:t>
      </w:r>
      <w:r w:rsidRPr="00E97C3E">
        <w:rPr>
          <w:rFonts w:eastAsia="Malgun Gothic"/>
        </w:rPr>
        <w:t>operating band unwanted emission limits (Category B)</w:t>
      </w:r>
      <w:r>
        <w:tab/>
      </w:r>
      <w:r>
        <w:fldChar w:fldCharType="begin"/>
      </w:r>
      <w:r>
        <w:instrText xml:space="preserve"> PAGEREF _Toc200115652 \h </w:instrText>
      </w:r>
      <w:r>
        <w:fldChar w:fldCharType="separate"/>
      </w:r>
      <w:r>
        <w:t>84</w:t>
      </w:r>
      <w:r>
        <w:fldChar w:fldCharType="end"/>
      </w:r>
    </w:p>
    <w:p w14:paraId="37E806AF" w14:textId="57C067F0" w:rsidR="00891FE5" w:rsidRDefault="00891FE5">
      <w:pPr>
        <w:pStyle w:val="TOC5"/>
        <w:rPr>
          <w:rFonts w:asciiTheme="minorHAnsi" w:eastAsiaTheme="minorEastAsia" w:hAnsiTheme="minorHAnsi" w:cstheme="minorBidi"/>
          <w:kern w:val="2"/>
          <w:sz w:val="24"/>
          <w:szCs w:val="24"/>
          <w14:ligatures w14:val="standardContextual"/>
        </w:rPr>
      </w:pPr>
      <w:r>
        <w:lastRenderedPageBreak/>
        <w:t>6.5.3.</w:t>
      </w:r>
      <w:r w:rsidRPr="00E97C3E">
        <w:rPr>
          <w:rFonts w:eastAsia="SimSun"/>
          <w:lang w:val="en-US" w:eastAsia="zh-CN"/>
        </w:rPr>
        <w:t>5</w:t>
      </w:r>
      <w:r>
        <w:t>.3</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_Toc200115653 \h </w:instrText>
      </w:r>
      <w:r>
        <w:fldChar w:fldCharType="separate"/>
      </w:r>
      <w:r>
        <w:t>85</w:t>
      </w:r>
      <w:r>
        <w:fldChar w:fldCharType="end"/>
      </w:r>
    </w:p>
    <w:p w14:paraId="5B553460" w14:textId="30AAB53D"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_Toc200115654 \h </w:instrText>
      </w:r>
      <w:r>
        <w:fldChar w:fldCharType="separate"/>
      </w:r>
      <w:r>
        <w:t>86</w:t>
      </w:r>
      <w:r>
        <w:fldChar w:fldCharType="end"/>
      </w:r>
    </w:p>
    <w:p w14:paraId="6EC727AE" w14:textId="3CC32220" w:rsidR="00891FE5" w:rsidRDefault="00891FE5">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_Toc200115655 \h </w:instrText>
      </w:r>
      <w:r>
        <w:fldChar w:fldCharType="separate"/>
      </w:r>
      <w:r>
        <w:t>86</w:t>
      </w:r>
      <w:r>
        <w:fldChar w:fldCharType="end"/>
      </w:r>
    </w:p>
    <w:p w14:paraId="694A321F" w14:textId="2CA66066" w:rsidR="00891FE5" w:rsidRDefault="00891FE5">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_Toc200115656 \h </w:instrText>
      </w:r>
      <w:r>
        <w:fldChar w:fldCharType="separate"/>
      </w:r>
      <w:r>
        <w:t>86</w:t>
      </w:r>
      <w:r>
        <w:fldChar w:fldCharType="end"/>
      </w:r>
    </w:p>
    <w:p w14:paraId="5E71CF76" w14:textId="47368319" w:rsidR="00891FE5" w:rsidRDefault="00891FE5">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_Toc200115657 \h </w:instrText>
      </w:r>
      <w:r>
        <w:fldChar w:fldCharType="separate"/>
      </w:r>
      <w:r>
        <w:t>86</w:t>
      </w:r>
      <w:r>
        <w:fldChar w:fldCharType="end"/>
      </w:r>
    </w:p>
    <w:p w14:paraId="4F30D9E7" w14:textId="39BC693A" w:rsidR="00891FE5" w:rsidRDefault="00891FE5">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_Toc200115658 \h </w:instrText>
      </w:r>
      <w:r>
        <w:fldChar w:fldCharType="separate"/>
      </w:r>
      <w:r>
        <w:t>86</w:t>
      </w:r>
      <w:r>
        <w:fldChar w:fldCharType="end"/>
      </w:r>
    </w:p>
    <w:p w14:paraId="20244C4F" w14:textId="0E502313" w:rsidR="00891FE5" w:rsidRDefault="00891FE5">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_Toc200115659 \h </w:instrText>
      </w:r>
      <w:r>
        <w:fldChar w:fldCharType="separate"/>
      </w:r>
      <w:r>
        <w:t>86</w:t>
      </w:r>
      <w:r>
        <w:fldChar w:fldCharType="end"/>
      </w:r>
    </w:p>
    <w:p w14:paraId="2B9040ED" w14:textId="471E8C53" w:rsidR="00891FE5" w:rsidRDefault="00891FE5">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_Toc200115660 \h </w:instrText>
      </w:r>
      <w:r>
        <w:fldChar w:fldCharType="separate"/>
      </w:r>
      <w:r>
        <w:t>86</w:t>
      </w:r>
      <w:r>
        <w:fldChar w:fldCharType="end"/>
      </w:r>
    </w:p>
    <w:p w14:paraId="58178FD9" w14:textId="7C50A2BC" w:rsidR="00891FE5" w:rsidRDefault="00891FE5">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_Toc200115661 \h </w:instrText>
      </w:r>
      <w:r>
        <w:fldChar w:fldCharType="separate"/>
      </w:r>
      <w:r>
        <w:t>87</w:t>
      </w:r>
      <w:r>
        <w:fldChar w:fldCharType="end"/>
      </w:r>
    </w:p>
    <w:p w14:paraId="1AF66A2D" w14:textId="76352AF0" w:rsidR="00891FE5" w:rsidRDefault="00891FE5">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_Toc200115662 \h </w:instrText>
      </w:r>
      <w:r>
        <w:fldChar w:fldCharType="separate"/>
      </w:r>
      <w:r>
        <w:t>87</w:t>
      </w:r>
      <w:r>
        <w:fldChar w:fldCharType="end"/>
      </w:r>
    </w:p>
    <w:p w14:paraId="7A53FADD" w14:textId="7D089D2B" w:rsidR="00891FE5" w:rsidRDefault="00891FE5">
      <w:pPr>
        <w:pStyle w:val="TOC5"/>
        <w:rPr>
          <w:rFonts w:asciiTheme="minorHAnsi" w:eastAsiaTheme="minorEastAsia" w:hAnsiTheme="minorHAnsi" w:cstheme="minorBidi"/>
          <w:kern w:val="2"/>
          <w:sz w:val="24"/>
          <w:szCs w:val="24"/>
          <w14:ligatures w14:val="standardContextual"/>
        </w:rPr>
      </w:pPr>
      <w:r>
        <w:t>6.5.4.5.2</w:t>
      </w:r>
      <w:r>
        <w:rPr>
          <w:rFonts w:asciiTheme="minorHAnsi" w:eastAsiaTheme="minorEastAsia" w:hAnsiTheme="minorHAnsi" w:cstheme="minorBidi"/>
          <w:kern w:val="2"/>
          <w:sz w:val="24"/>
          <w:szCs w:val="24"/>
          <w14:ligatures w14:val="standardContextual"/>
        </w:rPr>
        <w:tab/>
      </w:r>
      <w:r>
        <w:t>OTA transmitter spurious emissions (Category A)</w:t>
      </w:r>
      <w:r>
        <w:tab/>
      </w:r>
      <w:r>
        <w:fldChar w:fldCharType="begin"/>
      </w:r>
      <w:r>
        <w:instrText xml:space="preserve"> PAGEREF _Toc200115663 \h </w:instrText>
      </w:r>
      <w:r>
        <w:fldChar w:fldCharType="separate"/>
      </w:r>
      <w:r>
        <w:t>87</w:t>
      </w:r>
      <w:r>
        <w:fldChar w:fldCharType="end"/>
      </w:r>
    </w:p>
    <w:p w14:paraId="02CBEB2C" w14:textId="15106E91" w:rsidR="00891FE5" w:rsidRDefault="00891FE5">
      <w:pPr>
        <w:pStyle w:val="TOC5"/>
        <w:rPr>
          <w:rFonts w:asciiTheme="minorHAnsi" w:eastAsiaTheme="minorEastAsia" w:hAnsiTheme="minorHAnsi" w:cstheme="minorBidi"/>
          <w:kern w:val="2"/>
          <w:sz w:val="24"/>
          <w:szCs w:val="24"/>
          <w14:ligatures w14:val="standardContextual"/>
        </w:rPr>
      </w:pPr>
      <w:r>
        <w:t>6.5.4.5.3</w:t>
      </w:r>
      <w:r>
        <w:rPr>
          <w:rFonts w:asciiTheme="minorHAnsi" w:eastAsiaTheme="minorEastAsia" w:hAnsiTheme="minorHAnsi" w:cstheme="minorBidi"/>
          <w:kern w:val="2"/>
          <w:sz w:val="24"/>
          <w:szCs w:val="24"/>
          <w14:ligatures w14:val="standardContextual"/>
        </w:rPr>
        <w:tab/>
      </w:r>
      <w:r>
        <w:t>OTA transmitter spurious emissions (Category B)</w:t>
      </w:r>
      <w:r>
        <w:tab/>
      </w:r>
      <w:r>
        <w:fldChar w:fldCharType="begin"/>
      </w:r>
      <w:r>
        <w:instrText xml:space="preserve"> PAGEREF _Toc200115664 \h </w:instrText>
      </w:r>
      <w:r>
        <w:fldChar w:fldCharType="separate"/>
      </w:r>
      <w:r>
        <w:t>88</w:t>
      </w:r>
      <w:r>
        <w:fldChar w:fldCharType="end"/>
      </w:r>
    </w:p>
    <w:p w14:paraId="6409A643" w14:textId="2DA59BC0" w:rsidR="00891FE5" w:rsidRDefault="00891FE5">
      <w:pPr>
        <w:pStyle w:val="TOC5"/>
        <w:rPr>
          <w:rFonts w:asciiTheme="minorHAnsi" w:eastAsiaTheme="minorEastAsia" w:hAnsiTheme="minorHAnsi" w:cstheme="minorBidi"/>
          <w:kern w:val="2"/>
          <w:sz w:val="24"/>
          <w:szCs w:val="24"/>
          <w14:ligatures w14:val="standardContextual"/>
        </w:rPr>
      </w:pPr>
      <w:r>
        <w:t>6.5.4.5.4</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_Toc200115665 \h </w:instrText>
      </w:r>
      <w:r>
        <w:fldChar w:fldCharType="separate"/>
      </w:r>
      <w:r>
        <w:t>89</w:t>
      </w:r>
      <w:r>
        <w:fldChar w:fldCharType="end"/>
      </w:r>
    </w:p>
    <w:p w14:paraId="613C49C8" w14:textId="079A6A7C" w:rsidR="00891FE5" w:rsidRDefault="00891FE5">
      <w:pPr>
        <w:pStyle w:val="TOC5"/>
        <w:rPr>
          <w:rFonts w:asciiTheme="minorHAnsi" w:eastAsiaTheme="minorEastAsia" w:hAnsiTheme="minorHAnsi" w:cstheme="minorBidi"/>
          <w:kern w:val="2"/>
          <w:sz w:val="24"/>
          <w:szCs w:val="24"/>
          <w14:ligatures w14:val="standardContextual"/>
        </w:rPr>
      </w:pPr>
      <w:r>
        <w:t>6.5.4.5.4.1</w:t>
      </w:r>
      <w:r>
        <w:rPr>
          <w:rFonts w:asciiTheme="minorHAnsi" w:eastAsiaTheme="minorEastAsia" w:hAnsiTheme="minorHAnsi" w:cstheme="minorBidi"/>
          <w:kern w:val="2"/>
          <w:sz w:val="24"/>
          <w:szCs w:val="24"/>
          <w14:ligatures w14:val="standardContextual"/>
        </w:rPr>
        <w:tab/>
      </w:r>
      <w:r>
        <w:t>Limits for protection of Earth Exploration Satellite Service</w:t>
      </w:r>
      <w:r>
        <w:tab/>
      </w:r>
      <w:r>
        <w:fldChar w:fldCharType="begin"/>
      </w:r>
      <w:r>
        <w:instrText xml:space="preserve"> PAGEREF _Toc200115666 \h </w:instrText>
      </w:r>
      <w:r>
        <w:fldChar w:fldCharType="separate"/>
      </w:r>
      <w:r>
        <w:t>89</w:t>
      </w:r>
      <w:r>
        <w:fldChar w:fldCharType="end"/>
      </w:r>
    </w:p>
    <w:p w14:paraId="60E76EA5" w14:textId="02D2C75C"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w:t>
      </w:r>
      <w:r w:rsidRPr="00E97C3E">
        <w:rPr>
          <w:lang w:val="en-US" w:eastAsia="zh-CN"/>
        </w:rPr>
        <w:t xml:space="preserve"> </w:t>
      </w:r>
      <w:r>
        <w:rPr>
          <w:lang w:eastAsia="zh-CN"/>
        </w:rPr>
        <w:t>Error Vector Magnitude</w:t>
      </w:r>
      <w:r>
        <w:tab/>
      </w:r>
      <w:r>
        <w:fldChar w:fldCharType="begin"/>
      </w:r>
      <w:r>
        <w:instrText xml:space="preserve"> PAGEREF _Toc200115667 \h </w:instrText>
      </w:r>
      <w:r>
        <w:fldChar w:fldCharType="separate"/>
      </w:r>
      <w:r>
        <w:t>89</w:t>
      </w:r>
      <w:r>
        <w:fldChar w:fldCharType="end"/>
      </w:r>
    </w:p>
    <w:p w14:paraId="298CACD9" w14:textId="4EFAEED2"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.6.1</w:t>
      </w:r>
      <w:r>
        <w:rPr>
          <w:rFonts w:asciiTheme="minorHAnsi" w:eastAsiaTheme="minorEastAsia" w:hAnsiTheme="minorHAnsi" w:cstheme="minorBidi"/>
          <w:kern w:val="2"/>
          <w:sz w:val="24"/>
          <w:szCs w:val="24"/>
          <w14:ligatures w14:val="standardContextual"/>
        </w:rPr>
        <w:tab/>
      </w:r>
      <w:r>
        <w:t>Downlink repeater</w:t>
      </w:r>
      <w:r w:rsidRPr="00E97C3E">
        <w:rPr>
          <w:lang w:val="en-US" w:eastAsia="zh-CN"/>
        </w:rPr>
        <w:t xml:space="preserve"> e</w:t>
      </w:r>
      <w:r>
        <w:t>rror vector magnitude</w:t>
      </w:r>
      <w:r>
        <w:tab/>
      </w:r>
      <w:r>
        <w:fldChar w:fldCharType="begin"/>
      </w:r>
      <w:r>
        <w:instrText xml:space="preserve"> PAGEREF _Toc200115668 \h </w:instrText>
      </w:r>
      <w:r>
        <w:fldChar w:fldCharType="separate"/>
      </w:r>
      <w:r>
        <w:t>89</w:t>
      </w:r>
      <w:r>
        <w:fldChar w:fldCharType="end"/>
      </w:r>
    </w:p>
    <w:p w14:paraId="14CFD2CE" w14:textId="4D2A0838" w:rsidR="00891FE5" w:rsidRDefault="00891FE5">
      <w:pPr>
        <w:pStyle w:val="TOC4"/>
        <w:rPr>
          <w:rFonts w:asciiTheme="minorHAnsi" w:eastAsiaTheme="minorEastAsia" w:hAnsiTheme="minorHAnsi" w:cstheme="minorBidi"/>
          <w:kern w:val="2"/>
          <w:sz w:val="24"/>
          <w:szCs w:val="24"/>
          <w14:ligatures w14:val="standardContextual"/>
        </w:rPr>
      </w:pPr>
      <w:r>
        <w:rPr>
          <w:lang w:eastAsia="zh-CN"/>
        </w:rPr>
        <w:t>6</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_Toc200115669 \h </w:instrText>
      </w:r>
      <w:r>
        <w:fldChar w:fldCharType="separate"/>
      </w:r>
      <w:r>
        <w:t>89</w:t>
      </w:r>
      <w:r>
        <w:fldChar w:fldCharType="end"/>
      </w:r>
    </w:p>
    <w:p w14:paraId="03D6F7BD" w14:textId="55A5B3D5" w:rsidR="00891FE5" w:rsidRDefault="00891FE5">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_Toc200115670 \h </w:instrText>
      </w:r>
      <w:r>
        <w:fldChar w:fldCharType="separate"/>
      </w:r>
      <w:r>
        <w:t>90</w:t>
      </w:r>
      <w:r>
        <w:fldChar w:fldCharType="end"/>
      </w:r>
    </w:p>
    <w:p w14:paraId="68EACB66" w14:textId="75ED0D1C" w:rsidR="00891FE5" w:rsidRDefault="00891FE5">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_Toc200115671 \h </w:instrText>
      </w:r>
      <w:r>
        <w:fldChar w:fldCharType="separate"/>
      </w:r>
      <w:r>
        <w:t>90</w:t>
      </w:r>
      <w:r>
        <w:fldChar w:fldCharType="end"/>
      </w:r>
    </w:p>
    <w:p w14:paraId="1289FBAC" w14:textId="53E24764" w:rsidR="00891FE5" w:rsidRDefault="00891FE5">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_Toc200115672 \h </w:instrText>
      </w:r>
      <w:r>
        <w:fldChar w:fldCharType="separate"/>
      </w:r>
      <w:r>
        <w:t>90</w:t>
      </w:r>
      <w:r>
        <w:fldChar w:fldCharType="end"/>
      </w:r>
    </w:p>
    <w:p w14:paraId="5288B360" w14:textId="482F2F05" w:rsidR="00891FE5" w:rsidRDefault="00891FE5">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_Toc200115673 \h </w:instrText>
      </w:r>
      <w:r>
        <w:fldChar w:fldCharType="separate"/>
      </w:r>
      <w:r>
        <w:t>90</w:t>
      </w:r>
      <w:r>
        <w:fldChar w:fldCharType="end"/>
      </w:r>
    </w:p>
    <w:p w14:paraId="61564510" w14:textId="55FA9B7E" w:rsidR="00891FE5" w:rsidRDefault="00891FE5">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_Toc200115674 \h </w:instrText>
      </w:r>
      <w:r>
        <w:fldChar w:fldCharType="separate"/>
      </w:r>
      <w:r>
        <w:t>90</w:t>
      </w:r>
      <w:r>
        <w:fldChar w:fldCharType="end"/>
      </w:r>
    </w:p>
    <w:p w14:paraId="45A452D3" w14:textId="14A08FB5" w:rsidR="00891FE5" w:rsidRDefault="00891FE5">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_Toc200115675 \h </w:instrText>
      </w:r>
      <w:r>
        <w:fldChar w:fldCharType="separate"/>
      </w:r>
      <w:r>
        <w:t>92</w:t>
      </w:r>
      <w:r>
        <w:fldChar w:fldCharType="end"/>
      </w:r>
    </w:p>
    <w:p w14:paraId="4C0A4497" w14:textId="6308220B"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.6.2</w:t>
      </w:r>
      <w:r>
        <w:rPr>
          <w:rFonts w:asciiTheme="minorHAnsi" w:eastAsiaTheme="minorEastAsia" w:hAnsiTheme="minorHAnsi" w:cstheme="minorBidi"/>
          <w:kern w:val="2"/>
          <w:sz w:val="24"/>
          <w:szCs w:val="24"/>
          <w14:ligatures w14:val="standardContextual"/>
        </w:rPr>
        <w:tab/>
      </w:r>
      <w:r>
        <w:t xml:space="preserve">Uplink </w:t>
      </w:r>
      <w:r w:rsidRPr="00E97C3E">
        <w:rPr>
          <w:lang w:val="en-US" w:eastAsia="zh-CN"/>
        </w:rPr>
        <w:t>Repeater e</w:t>
      </w:r>
      <w:r>
        <w:t>rror vector magnitude</w:t>
      </w:r>
      <w:r>
        <w:tab/>
      </w:r>
      <w:r>
        <w:fldChar w:fldCharType="begin"/>
      </w:r>
      <w:r>
        <w:instrText xml:space="preserve"> PAGEREF _Toc200115676 \h </w:instrText>
      </w:r>
      <w:r>
        <w:fldChar w:fldCharType="separate"/>
      </w:r>
      <w:r>
        <w:t>92</w:t>
      </w:r>
      <w:r>
        <w:fldChar w:fldCharType="end"/>
      </w:r>
    </w:p>
    <w:p w14:paraId="40F629D3" w14:textId="4867BEF2" w:rsidR="00891FE5" w:rsidRDefault="00891FE5">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_Toc200115677 \h </w:instrText>
      </w:r>
      <w:r>
        <w:fldChar w:fldCharType="separate"/>
      </w:r>
      <w:r>
        <w:t>92</w:t>
      </w:r>
      <w:r>
        <w:fldChar w:fldCharType="end"/>
      </w:r>
    </w:p>
    <w:p w14:paraId="3EAF5CBE" w14:textId="5D51D698" w:rsidR="00891FE5" w:rsidRDefault="00891FE5">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_Toc200115678 \h </w:instrText>
      </w:r>
      <w:r>
        <w:fldChar w:fldCharType="separate"/>
      </w:r>
      <w:r>
        <w:t>93</w:t>
      </w:r>
      <w:r>
        <w:fldChar w:fldCharType="end"/>
      </w:r>
    </w:p>
    <w:p w14:paraId="6885BDBD" w14:textId="2EA6FA72" w:rsidR="00891FE5" w:rsidRDefault="00891FE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_Toc200115679 \h </w:instrText>
      </w:r>
      <w:r>
        <w:fldChar w:fldCharType="separate"/>
      </w:r>
      <w:r>
        <w:t>93</w:t>
      </w:r>
      <w:r>
        <w:fldChar w:fldCharType="end"/>
      </w:r>
    </w:p>
    <w:p w14:paraId="6DCCD7E5" w14:textId="2EBE67C1" w:rsidR="00891FE5" w:rsidRDefault="00891FE5">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_Toc200115680 \h </w:instrText>
      </w:r>
      <w:r>
        <w:fldChar w:fldCharType="separate"/>
      </w:r>
      <w:r>
        <w:t>93</w:t>
      </w:r>
      <w:r>
        <w:fldChar w:fldCharType="end"/>
      </w:r>
    </w:p>
    <w:p w14:paraId="66835D08" w14:textId="4633CCB3" w:rsidR="00891FE5" w:rsidRDefault="00891FE5">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_Toc200115681 \h </w:instrText>
      </w:r>
      <w:r>
        <w:fldChar w:fldCharType="separate"/>
      </w:r>
      <w:r>
        <w:t>93</w:t>
      </w:r>
      <w:r>
        <w:fldChar w:fldCharType="end"/>
      </w:r>
    </w:p>
    <w:p w14:paraId="5894EB06" w14:textId="4ACA3160" w:rsidR="00891FE5" w:rsidRDefault="00891FE5">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_Toc200115682 \h </w:instrText>
      </w:r>
      <w:r>
        <w:fldChar w:fldCharType="separate"/>
      </w:r>
      <w:r>
        <w:t>93</w:t>
      </w:r>
      <w:r>
        <w:fldChar w:fldCharType="end"/>
      </w:r>
    </w:p>
    <w:p w14:paraId="64092D54" w14:textId="04A5E486" w:rsidR="00891FE5" w:rsidRDefault="00891FE5">
      <w:pPr>
        <w:pStyle w:val="TOC4"/>
        <w:rPr>
          <w:rFonts w:asciiTheme="minorHAnsi" w:eastAsiaTheme="minorEastAsia" w:hAnsiTheme="minorHAnsi" w:cstheme="minorBidi"/>
          <w:kern w:val="2"/>
          <w:sz w:val="24"/>
          <w:szCs w:val="24"/>
          <w14:ligatures w14:val="standardContextual"/>
        </w:rPr>
      </w:pPr>
      <w:r>
        <w:t>6.6.2.5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_Toc200115683 \h </w:instrText>
      </w:r>
      <w:r>
        <w:fldChar w:fldCharType="separate"/>
      </w:r>
      <w:r>
        <w:t>94</w:t>
      </w:r>
      <w:r>
        <w:fldChar w:fldCharType="end"/>
      </w:r>
    </w:p>
    <w:p w14:paraId="4F1CDBC9" w14:textId="71C82F28"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_Toc200115684 \h </w:instrText>
      </w:r>
      <w:r>
        <w:fldChar w:fldCharType="separate"/>
      </w:r>
      <w:r>
        <w:t>94</w:t>
      </w:r>
      <w:r>
        <w:fldChar w:fldCharType="end"/>
      </w:r>
    </w:p>
    <w:p w14:paraId="212899EB" w14:textId="45288A3C" w:rsidR="00891FE5" w:rsidRDefault="00891FE5">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_Toc200115685 \h </w:instrText>
      </w:r>
      <w:r>
        <w:fldChar w:fldCharType="separate"/>
      </w:r>
      <w:r>
        <w:t>94</w:t>
      </w:r>
      <w:r>
        <w:fldChar w:fldCharType="end"/>
      </w:r>
    </w:p>
    <w:p w14:paraId="2DA5956D" w14:textId="36E5136A" w:rsidR="00891FE5" w:rsidRDefault="00891FE5">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_Toc200115686 \h </w:instrText>
      </w:r>
      <w:r>
        <w:fldChar w:fldCharType="separate"/>
      </w:r>
      <w:r>
        <w:t>94</w:t>
      </w:r>
      <w:r>
        <w:fldChar w:fldCharType="end"/>
      </w:r>
    </w:p>
    <w:p w14:paraId="44625442" w14:textId="59D81685" w:rsidR="00891FE5" w:rsidRDefault="00891FE5">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_Toc200115687 \h </w:instrText>
      </w:r>
      <w:r>
        <w:fldChar w:fldCharType="separate"/>
      </w:r>
      <w:r>
        <w:t>95</w:t>
      </w:r>
      <w:r>
        <w:fldChar w:fldCharType="end"/>
      </w:r>
    </w:p>
    <w:p w14:paraId="0B4743C4" w14:textId="28597011" w:rsidR="00891FE5" w:rsidRDefault="00891FE5">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_Toc200115688 \h </w:instrText>
      </w:r>
      <w:r>
        <w:fldChar w:fldCharType="separate"/>
      </w:r>
      <w:r>
        <w:t>95</w:t>
      </w:r>
      <w:r>
        <w:fldChar w:fldCharType="end"/>
      </w:r>
    </w:p>
    <w:p w14:paraId="47FF7D3C" w14:textId="4ACAC1DF" w:rsidR="00891FE5" w:rsidRDefault="00891FE5">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_Toc200115689 \h </w:instrText>
      </w:r>
      <w:r>
        <w:fldChar w:fldCharType="separate"/>
      </w:r>
      <w:r>
        <w:t>95</w:t>
      </w:r>
      <w:r>
        <w:fldChar w:fldCharType="end"/>
      </w:r>
    </w:p>
    <w:p w14:paraId="2F744821" w14:textId="1131D54D" w:rsidR="00891FE5" w:rsidRDefault="00891FE5">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_Toc200115690 \h </w:instrText>
      </w:r>
      <w:r>
        <w:fldChar w:fldCharType="separate"/>
      </w:r>
      <w:r>
        <w:t>95</w:t>
      </w:r>
      <w:r>
        <w:fldChar w:fldCharType="end"/>
      </w:r>
    </w:p>
    <w:p w14:paraId="1AFFF1F5" w14:textId="6431BA60" w:rsidR="00891FE5" w:rsidRDefault="00891FE5">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_Toc200115691 \h </w:instrText>
      </w:r>
      <w:r>
        <w:fldChar w:fldCharType="separate"/>
      </w:r>
      <w:r>
        <w:t>95</w:t>
      </w:r>
      <w:r>
        <w:fldChar w:fldCharType="end"/>
      </w:r>
    </w:p>
    <w:p w14:paraId="67F200EB" w14:textId="3B526789" w:rsidR="00891FE5" w:rsidRDefault="00891FE5">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_Toc200115692 \h </w:instrText>
      </w:r>
      <w:r>
        <w:fldChar w:fldCharType="separate"/>
      </w:r>
      <w:r>
        <w:t>96</w:t>
      </w:r>
      <w:r>
        <w:fldChar w:fldCharType="end"/>
      </w:r>
    </w:p>
    <w:p w14:paraId="4A1A2B0F" w14:textId="5298EC28"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_Toc200115693 \h </w:instrText>
      </w:r>
      <w:r>
        <w:fldChar w:fldCharType="separate"/>
      </w:r>
      <w:r>
        <w:t>96</w:t>
      </w:r>
      <w:r>
        <w:fldChar w:fldCharType="end"/>
      </w:r>
    </w:p>
    <w:p w14:paraId="68F2C9AB" w14:textId="511AD166"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w:t>
      </w:r>
      <w:r w:rsidRPr="00E97C3E">
        <w:rPr>
          <w:lang w:val="en-US" w:eastAsia="zh-CN"/>
        </w:rPr>
        <w:t>8.1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_Toc200115694 \h </w:instrText>
      </w:r>
      <w:r>
        <w:fldChar w:fldCharType="separate"/>
      </w:r>
      <w:r>
        <w:t>96</w:t>
      </w:r>
      <w:r>
        <w:fldChar w:fldCharType="end"/>
      </w:r>
    </w:p>
    <w:p w14:paraId="452FA28D" w14:textId="1902F250"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6.8.2</w:t>
      </w:r>
      <w:r>
        <w:rPr>
          <w:rFonts w:asciiTheme="minorHAnsi" w:eastAsiaTheme="minorEastAsia" w:hAnsiTheme="minorHAnsi" w:cstheme="minorBidi"/>
          <w:kern w:val="2"/>
          <w:sz w:val="24"/>
          <w:szCs w:val="24"/>
          <w14:ligatures w14:val="standardContextual"/>
        </w:rPr>
        <w:tab/>
      </w:r>
      <w:r w:rsidRPr="00E97C3E">
        <w:rPr>
          <w:lang w:val="en-US" w:eastAsia="zh-CN"/>
        </w:rPr>
        <w:t>Co-existence with NR</w:t>
      </w:r>
      <w:r>
        <w:tab/>
      </w:r>
      <w:r>
        <w:fldChar w:fldCharType="begin"/>
      </w:r>
      <w:r>
        <w:instrText xml:space="preserve"> PAGEREF _Toc200115695 \h </w:instrText>
      </w:r>
      <w:r>
        <w:fldChar w:fldCharType="separate"/>
      </w:r>
      <w:r>
        <w:t>96</w:t>
      </w:r>
      <w:r>
        <w:fldChar w:fldCharType="end"/>
      </w:r>
    </w:p>
    <w:p w14:paraId="4F7BD79C" w14:textId="55FD7863"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6.8.2.1</w:t>
      </w:r>
      <w:r>
        <w:rPr>
          <w:rFonts w:asciiTheme="minorHAnsi" w:eastAsiaTheme="minorEastAsia" w:hAnsiTheme="minorHAnsi" w:cstheme="minorBidi"/>
          <w:kern w:val="2"/>
          <w:sz w:val="24"/>
          <w:szCs w:val="24"/>
          <w14:ligatures w14:val="standardContextual"/>
        </w:rPr>
        <w:tab/>
      </w:r>
      <w:r w:rsidRPr="00E97C3E">
        <w:rPr>
          <w:lang w:val="en-US" w:eastAsia="zh-CN"/>
        </w:rPr>
        <w:t>Minimum requirements</w:t>
      </w:r>
      <w:r>
        <w:tab/>
      </w:r>
      <w:r>
        <w:fldChar w:fldCharType="begin"/>
      </w:r>
      <w:r>
        <w:instrText xml:space="preserve"> PAGEREF _Toc200115696 \h </w:instrText>
      </w:r>
      <w:r>
        <w:fldChar w:fldCharType="separate"/>
      </w:r>
      <w:r>
        <w:t>97</w:t>
      </w:r>
      <w:r>
        <w:fldChar w:fldCharType="end"/>
      </w:r>
    </w:p>
    <w:p w14:paraId="5D0B5416" w14:textId="285D0866"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6.8.2.2</w:t>
      </w:r>
      <w:r>
        <w:rPr>
          <w:rFonts w:asciiTheme="minorHAnsi" w:eastAsiaTheme="minorEastAsia" w:hAnsiTheme="minorHAnsi" w:cstheme="minorBidi"/>
          <w:kern w:val="2"/>
          <w:sz w:val="24"/>
          <w:szCs w:val="24"/>
          <w14:ligatures w14:val="standardContextual"/>
        </w:rPr>
        <w:tab/>
      </w:r>
      <w:r w:rsidRPr="00E97C3E">
        <w:rPr>
          <w:lang w:val="en-US" w:eastAsia="zh-CN"/>
        </w:rPr>
        <w:t>Test purpose</w:t>
      </w:r>
      <w:r>
        <w:tab/>
      </w:r>
      <w:r>
        <w:fldChar w:fldCharType="begin"/>
      </w:r>
      <w:r>
        <w:instrText xml:space="preserve"> PAGEREF _Toc200115697 \h </w:instrText>
      </w:r>
      <w:r>
        <w:fldChar w:fldCharType="separate"/>
      </w:r>
      <w:r>
        <w:t>97</w:t>
      </w:r>
      <w:r>
        <w:fldChar w:fldCharType="end"/>
      </w:r>
    </w:p>
    <w:p w14:paraId="16A5B6B9" w14:textId="36818564"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6.8.2.3</w:t>
      </w:r>
      <w:r>
        <w:rPr>
          <w:rFonts w:asciiTheme="minorHAnsi" w:eastAsiaTheme="minorEastAsia" w:hAnsiTheme="minorHAnsi" w:cstheme="minorBidi"/>
          <w:kern w:val="2"/>
          <w:sz w:val="24"/>
          <w:szCs w:val="24"/>
          <w14:ligatures w14:val="standardContextual"/>
        </w:rPr>
        <w:tab/>
      </w:r>
      <w:r w:rsidRPr="00E97C3E">
        <w:rPr>
          <w:lang w:val="en-US" w:eastAsia="zh-CN"/>
        </w:rPr>
        <w:t>Method of test</w:t>
      </w:r>
      <w:r>
        <w:tab/>
      </w:r>
      <w:r>
        <w:fldChar w:fldCharType="begin"/>
      </w:r>
      <w:r>
        <w:instrText xml:space="preserve"> PAGEREF _Toc200115698 \h </w:instrText>
      </w:r>
      <w:r>
        <w:fldChar w:fldCharType="separate"/>
      </w:r>
      <w:r>
        <w:t>97</w:t>
      </w:r>
      <w:r>
        <w:fldChar w:fldCharType="end"/>
      </w:r>
    </w:p>
    <w:p w14:paraId="6E5F8BCE" w14:textId="67529843"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6.8.2.3.1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_Toc200115699 \h </w:instrText>
      </w:r>
      <w:r>
        <w:fldChar w:fldCharType="separate"/>
      </w:r>
      <w:r>
        <w:t>97</w:t>
      </w:r>
      <w:r>
        <w:fldChar w:fldCharType="end"/>
      </w:r>
    </w:p>
    <w:p w14:paraId="62834B4E" w14:textId="5B53401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6.8.2.3.2</w:t>
      </w:r>
      <w:r>
        <w:rPr>
          <w:rFonts w:asciiTheme="minorHAnsi" w:eastAsiaTheme="minorEastAsia" w:hAnsiTheme="minorHAnsi" w:cstheme="minorBidi"/>
          <w:kern w:val="2"/>
          <w:sz w:val="24"/>
          <w:szCs w:val="24"/>
          <w14:ligatures w14:val="standardContextual"/>
        </w:rPr>
        <w:tab/>
      </w:r>
      <w:r w:rsidRPr="00E97C3E">
        <w:rPr>
          <w:lang w:val="en-US" w:eastAsia="zh-CN"/>
        </w:rPr>
        <w:t>Procedure</w:t>
      </w:r>
      <w:r>
        <w:tab/>
      </w:r>
      <w:r>
        <w:fldChar w:fldCharType="begin"/>
      </w:r>
      <w:r>
        <w:instrText xml:space="preserve"> PAGEREF _Toc200115700 \h </w:instrText>
      </w:r>
      <w:r>
        <w:fldChar w:fldCharType="separate"/>
      </w:r>
      <w:r>
        <w:t>97</w:t>
      </w:r>
      <w:r>
        <w:fldChar w:fldCharType="end"/>
      </w:r>
    </w:p>
    <w:p w14:paraId="61ECD7B6" w14:textId="6AED9661"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6.8.2.3.3</w:t>
      </w:r>
      <w:r>
        <w:rPr>
          <w:rFonts w:asciiTheme="minorHAnsi" w:eastAsiaTheme="minorEastAsia" w:hAnsiTheme="minorHAnsi" w:cstheme="minorBidi"/>
          <w:kern w:val="2"/>
          <w:sz w:val="24"/>
          <w:szCs w:val="24"/>
          <w14:ligatures w14:val="standardContextual"/>
        </w:rPr>
        <w:tab/>
      </w:r>
      <w:r w:rsidRPr="00E97C3E">
        <w:rPr>
          <w:lang w:val="en-US" w:eastAsia="zh-CN"/>
        </w:rPr>
        <w:t>Test Requirements</w:t>
      </w:r>
      <w:r>
        <w:tab/>
      </w:r>
      <w:r>
        <w:fldChar w:fldCharType="begin"/>
      </w:r>
      <w:r>
        <w:instrText xml:space="preserve"> PAGEREF _Toc200115701 \h </w:instrText>
      </w:r>
      <w:r>
        <w:fldChar w:fldCharType="separate"/>
      </w:r>
      <w:r>
        <w:t>98</w:t>
      </w:r>
      <w:r>
        <w:fldChar w:fldCharType="end"/>
      </w:r>
    </w:p>
    <w:p w14:paraId="561C3BEE" w14:textId="7BE371FF"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w:t>
      </w:r>
      <w:r w:rsidRPr="00E97C3E">
        <w:rPr>
          <w:lang w:val="en-US" w:eastAsia="zh-CN"/>
        </w:rPr>
        <w:t>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_Toc200115702 \h </w:instrText>
      </w:r>
      <w:r>
        <w:fldChar w:fldCharType="separate"/>
      </w:r>
      <w:r>
        <w:t>99</w:t>
      </w:r>
      <w:r>
        <w:fldChar w:fldCharType="end"/>
      </w:r>
    </w:p>
    <w:p w14:paraId="1433F8FF" w14:textId="1A4E89E3"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DengXian"/>
          <w:lang w:val="en-US" w:eastAsia="zh-CN"/>
        </w:rPr>
        <w:t>6</w:t>
      </w:r>
      <w:r w:rsidRPr="00E97C3E">
        <w:rPr>
          <w:rFonts w:eastAsia="DengXian"/>
        </w:rPr>
        <w:t>.9.</w:t>
      </w:r>
      <w:r w:rsidRPr="00E97C3E">
        <w:rPr>
          <w:rFonts w:eastAsia="DengXian"/>
          <w:lang w:val="en-US" w:eastAsia="zh-CN"/>
        </w:rPr>
        <w:t>1</w:t>
      </w:r>
      <w:r>
        <w:rPr>
          <w:rFonts w:asciiTheme="minorHAnsi" w:eastAsiaTheme="minorEastAsia" w:hAnsiTheme="minorHAnsi" w:cstheme="minorBidi"/>
          <w:kern w:val="2"/>
          <w:sz w:val="24"/>
          <w:szCs w:val="24"/>
          <w14:ligatures w14:val="standardContextual"/>
        </w:rPr>
        <w:tab/>
      </w:r>
      <w:r w:rsidRPr="00E97C3E">
        <w:rPr>
          <w:rFonts w:eastAsia="DengXian"/>
        </w:rPr>
        <w:t>OTA transmitter OFF power</w:t>
      </w:r>
      <w:r>
        <w:tab/>
      </w:r>
      <w:r>
        <w:fldChar w:fldCharType="begin"/>
      </w:r>
      <w:r>
        <w:instrText xml:space="preserve"> PAGEREF _Toc200115703 \h </w:instrText>
      </w:r>
      <w:r>
        <w:fldChar w:fldCharType="separate"/>
      </w:r>
      <w:r>
        <w:t>99</w:t>
      </w:r>
      <w:r>
        <w:fldChar w:fldCharType="end"/>
      </w:r>
    </w:p>
    <w:p w14:paraId="28E418D1" w14:textId="58666DCB" w:rsidR="00891FE5" w:rsidRDefault="00891FE5">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_Toc200115704 \h </w:instrText>
      </w:r>
      <w:r>
        <w:fldChar w:fldCharType="separate"/>
      </w:r>
      <w:r>
        <w:t>99</w:t>
      </w:r>
      <w:r>
        <w:fldChar w:fldCharType="end"/>
      </w:r>
    </w:p>
    <w:p w14:paraId="5198DD05" w14:textId="6688A71E" w:rsidR="00891FE5" w:rsidRDefault="00891FE5">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Minimum requirement</w:t>
      </w:r>
      <w:r w:rsidRPr="00E97C3E">
        <w:rPr>
          <w:rFonts w:eastAsia="SimSun"/>
          <w:lang w:val="en-US" w:eastAsia="zh-CN"/>
        </w:rPr>
        <w:t xml:space="preserve"> for RF repeater</w:t>
      </w:r>
      <w:r>
        <w:tab/>
      </w:r>
      <w:r>
        <w:fldChar w:fldCharType="begin"/>
      </w:r>
      <w:r>
        <w:instrText xml:space="preserve"> PAGEREF _Toc200115705 \h </w:instrText>
      </w:r>
      <w:r>
        <w:fldChar w:fldCharType="separate"/>
      </w:r>
      <w:r>
        <w:t>99</w:t>
      </w:r>
      <w:r>
        <w:fldChar w:fldCharType="end"/>
      </w:r>
    </w:p>
    <w:p w14:paraId="7063F383" w14:textId="34A69203" w:rsidR="00891FE5" w:rsidRDefault="00891FE5">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_Toc200115706 \h </w:instrText>
      </w:r>
      <w:r>
        <w:fldChar w:fldCharType="separate"/>
      </w:r>
      <w:r>
        <w:t>100</w:t>
      </w:r>
      <w:r>
        <w:fldChar w:fldCharType="end"/>
      </w:r>
    </w:p>
    <w:p w14:paraId="4581DB9B" w14:textId="195A9685" w:rsidR="00891FE5" w:rsidRDefault="00891FE5">
      <w:pPr>
        <w:pStyle w:val="TOC4"/>
        <w:rPr>
          <w:rFonts w:asciiTheme="minorHAnsi" w:eastAsiaTheme="minorEastAsia" w:hAnsiTheme="minorHAnsi" w:cstheme="minorBidi"/>
          <w:kern w:val="2"/>
          <w:sz w:val="24"/>
          <w:szCs w:val="24"/>
          <w14:ligatures w14:val="standardContextual"/>
        </w:rPr>
      </w:pPr>
      <w:r>
        <w:t>6.9.1.4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_Toc200115707 \h </w:instrText>
      </w:r>
      <w:r>
        <w:fldChar w:fldCharType="separate"/>
      </w:r>
      <w:r>
        <w:t>100</w:t>
      </w:r>
      <w:r>
        <w:fldChar w:fldCharType="end"/>
      </w:r>
    </w:p>
    <w:p w14:paraId="21D29C42" w14:textId="76D591FD" w:rsidR="00891FE5" w:rsidRDefault="00891FE5">
      <w:pPr>
        <w:pStyle w:val="TOC4"/>
        <w:rPr>
          <w:rFonts w:asciiTheme="minorHAnsi" w:eastAsiaTheme="minorEastAsia" w:hAnsiTheme="minorHAnsi" w:cstheme="minorBidi"/>
          <w:kern w:val="2"/>
          <w:sz w:val="24"/>
          <w:szCs w:val="24"/>
          <w14:ligatures w14:val="standardContextual"/>
        </w:rPr>
      </w:pPr>
      <w:r>
        <w:t>6.9.1.5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_Toc200115708 \h </w:instrText>
      </w:r>
      <w:r>
        <w:fldChar w:fldCharType="separate"/>
      </w:r>
      <w:r>
        <w:t>100</w:t>
      </w:r>
      <w:r>
        <w:fldChar w:fldCharType="end"/>
      </w:r>
    </w:p>
    <w:p w14:paraId="27C14660" w14:textId="4A8B1536"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DengXian"/>
          <w:lang w:val="en-US" w:eastAsia="zh-CN"/>
        </w:rPr>
        <w:t>6</w:t>
      </w:r>
      <w:r w:rsidRPr="00E97C3E">
        <w:rPr>
          <w:rFonts w:eastAsia="DengXian"/>
        </w:rPr>
        <w:t>.9.</w:t>
      </w:r>
      <w:r w:rsidRPr="00E97C3E">
        <w:rPr>
          <w:rFonts w:eastAsia="DengXian"/>
          <w:lang w:val="en-US" w:eastAsia="zh-CN"/>
        </w:rPr>
        <w:t>2</w:t>
      </w:r>
      <w:r>
        <w:rPr>
          <w:rFonts w:asciiTheme="minorHAnsi" w:eastAsiaTheme="minorEastAsia" w:hAnsiTheme="minorHAnsi" w:cstheme="minorBidi"/>
          <w:kern w:val="2"/>
          <w:sz w:val="24"/>
          <w:szCs w:val="24"/>
          <w14:ligatures w14:val="standardContextual"/>
        </w:rPr>
        <w:tab/>
      </w:r>
      <w:r w:rsidRPr="00E97C3E">
        <w:rPr>
          <w:rFonts w:eastAsia="DengXian"/>
        </w:rPr>
        <w:t>OTA transient period</w:t>
      </w:r>
      <w:r>
        <w:tab/>
      </w:r>
      <w:r>
        <w:fldChar w:fldCharType="begin"/>
      </w:r>
      <w:r>
        <w:instrText xml:space="preserve"> PAGEREF _Toc200115709 \h </w:instrText>
      </w:r>
      <w:r>
        <w:fldChar w:fldCharType="separate"/>
      </w:r>
      <w:r>
        <w:t>100</w:t>
      </w:r>
      <w:r>
        <w:fldChar w:fldCharType="end"/>
      </w:r>
    </w:p>
    <w:p w14:paraId="3CB5A5C5" w14:textId="08934EA9" w:rsidR="00891FE5" w:rsidRDefault="00891FE5">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_Toc200115710 \h </w:instrText>
      </w:r>
      <w:r>
        <w:fldChar w:fldCharType="separate"/>
      </w:r>
      <w:r>
        <w:t>100</w:t>
      </w:r>
      <w:r>
        <w:fldChar w:fldCharType="end"/>
      </w:r>
    </w:p>
    <w:p w14:paraId="1FA548B1" w14:textId="1B42B489" w:rsidR="00891FE5" w:rsidRDefault="00891FE5">
      <w:pPr>
        <w:pStyle w:val="TOC4"/>
        <w:rPr>
          <w:rFonts w:asciiTheme="minorHAnsi" w:eastAsiaTheme="minorEastAsia" w:hAnsiTheme="minorHAnsi" w:cstheme="minorBidi"/>
          <w:kern w:val="2"/>
          <w:sz w:val="24"/>
          <w:szCs w:val="24"/>
          <w14:ligatures w14:val="standardContextual"/>
        </w:rPr>
      </w:pPr>
      <w:r>
        <w:t>6.9.2.2</w:t>
      </w:r>
      <w:r>
        <w:rPr>
          <w:rFonts w:asciiTheme="minorHAnsi" w:eastAsiaTheme="minorEastAsia" w:hAnsiTheme="minorHAnsi" w:cstheme="minorBidi"/>
          <w:kern w:val="2"/>
          <w:sz w:val="24"/>
          <w:szCs w:val="24"/>
          <w14:ligatures w14:val="standardContextual"/>
        </w:rPr>
        <w:tab/>
      </w:r>
      <w:r>
        <w:t>Minimum requirement</w:t>
      </w:r>
      <w:r w:rsidRPr="00E97C3E">
        <w:rPr>
          <w:rFonts w:eastAsia="SimSun"/>
          <w:lang w:val="en-US" w:eastAsia="zh-CN"/>
        </w:rPr>
        <w:t xml:space="preserve"> for RF repeater</w:t>
      </w:r>
      <w:r>
        <w:tab/>
      </w:r>
      <w:r>
        <w:fldChar w:fldCharType="begin"/>
      </w:r>
      <w:r>
        <w:instrText xml:space="preserve"> PAGEREF _Toc200115711 \h </w:instrText>
      </w:r>
      <w:r>
        <w:fldChar w:fldCharType="separate"/>
      </w:r>
      <w:r>
        <w:t>101</w:t>
      </w:r>
      <w:r>
        <w:fldChar w:fldCharType="end"/>
      </w:r>
    </w:p>
    <w:p w14:paraId="22E264C7" w14:textId="17AB331B" w:rsidR="00891FE5" w:rsidRDefault="00891FE5">
      <w:pPr>
        <w:pStyle w:val="TOC4"/>
        <w:rPr>
          <w:rFonts w:asciiTheme="minorHAnsi" w:eastAsiaTheme="minorEastAsia" w:hAnsiTheme="minorHAnsi" w:cstheme="minorBidi"/>
          <w:kern w:val="2"/>
          <w:sz w:val="24"/>
          <w:szCs w:val="24"/>
          <w14:ligatures w14:val="standardContextual"/>
        </w:rPr>
      </w:pPr>
      <w:r>
        <w:t>6.9.2.3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_Toc200115712 \h </w:instrText>
      </w:r>
      <w:r>
        <w:fldChar w:fldCharType="separate"/>
      </w:r>
      <w:r>
        <w:t>101</w:t>
      </w:r>
      <w:r>
        <w:fldChar w:fldCharType="end"/>
      </w:r>
    </w:p>
    <w:p w14:paraId="6240DBCA" w14:textId="0B6BD1FD" w:rsidR="00891FE5" w:rsidRDefault="00891FE5">
      <w:pPr>
        <w:pStyle w:val="TOC4"/>
        <w:rPr>
          <w:rFonts w:asciiTheme="minorHAnsi" w:eastAsiaTheme="minorEastAsia" w:hAnsiTheme="minorHAnsi" w:cstheme="minorBidi"/>
          <w:kern w:val="2"/>
          <w:sz w:val="24"/>
          <w:szCs w:val="24"/>
          <w14:ligatures w14:val="standardContextual"/>
        </w:rPr>
      </w:pPr>
      <w:r>
        <w:t>6.9.2.4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_Toc200115713 \h </w:instrText>
      </w:r>
      <w:r>
        <w:fldChar w:fldCharType="separate"/>
      </w:r>
      <w:r>
        <w:t>101</w:t>
      </w:r>
      <w:r>
        <w:fldChar w:fldCharType="end"/>
      </w:r>
    </w:p>
    <w:p w14:paraId="6D3CC8BE" w14:textId="2C03345A" w:rsidR="00891FE5" w:rsidRDefault="00891FE5">
      <w:pPr>
        <w:pStyle w:val="TOC5"/>
        <w:rPr>
          <w:rFonts w:asciiTheme="minorHAnsi" w:eastAsiaTheme="minorEastAsia" w:hAnsiTheme="minorHAnsi" w:cstheme="minorBidi"/>
          <w:kern w:val="2"/>
          <w:sz w:val="24"/>
          <w:szCs w:val="24"/>
          <w14:ligatures w14:val="standardContextual"/>
        </w:rPr>
      </w:pPr>
      <w:r>
        <w:t>6.9.2.4.1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_Toc200115714 \h </w:instrText>
      </w:r>
      <w:r>
        <w:fldChar w:fldCharType="separate"/>
      </w:r>
      <w:r>
        <w:t>101</w:t>
      </w:r>
      <w:r>
        <w:fldChar w:fldCharType="end"/>
      </w:r>
    </w:p>
    <w:p w14:paraId="4FEE2499" w14:textId="6DBF4808" w:rsidR="00891FE5" w:rsidRDefault="00891FE5">
      <w:pPr>
        <w:pStyle w:val="TOC5"/>
        <w:rPr>
          <w:rFonts w:asciiTheme="minorHAnsi" w:eastAsiaTheme="minorEastAsia" w:hAnsiTheme="minorHAnsi" w:cstheme="minorBidi"/>
          <w:kern w:val="2"/>
          <w:sz w:val="24"/>
          <w:szCs w:val="24"/>
          <w14:ligatures w14:val="standardContextual"/>
        </w:rPr>
      </w:pPr>
      <w:r>
        <w:t>6.9.2.4.2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_Toc200115715 \h </w:instrText>
      </w:r>
      <w:r>
        <w:fldChar w:fldCharType="separate"/>
      </w:r>
      <w:r>
        <w:t>101</w:t>
      </w:r>
      <w:r>
        <w:fldChar w:fldCharType="end"/>
      </w:r>
    </w:p>
    <w:p w14:paraId="7DFED9EB" w14:textId="70378781" w:rsidR="00891FE5" w:rsidRDefault="00891FE5">
      <w:pPr>
        <w:pStyle w:val="TOC4"/>
        <w:rPr>
          <w:rFonts w:asciiTheme="minorHAnsi" w:eastAsiaTheme="minorEastAsia" w:hAnsiTheme="minorHAnsi" w:cstheme="minorBidi"/>
          <w:kern w:val="2"/>
          <w:sz w:val="24"/>
          <w:szCs w:val="24"/>
          <w14:ligatures w14:val="standardContextual"/>
        </w:rPr>
      </w:pPr>
      <w:r>
        <w:t>6.9.2.5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_Toc200115716 \h </w:instrText>
      </w:r>
      <w:r>
        <w:fldChar w:fldCharType="separate"/>
      </w:r>
      <w:r>
        <w:t>102</w:t>
      </w:r>
      <w:r>
        <w:fldChar w:fldCharType="end"/>
      </w:r>
    </w:p>
    <w:p w14:paraId="34FB127E" w14:textId="0DB707B0"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11.2.1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Frequency error requirements for NCR-MT</w:t>
      </w:r>
      <w:r>
        <w:tab/>
      </w:r>
      <w:r>
        <w:fldChar w:fldCharType="begin"/>
      </w:r>
      <w:r>
        <w:instrText xml:space="preserve"> PAGEREF _Toc200115717 \h </w:instrText>
      </w:r>
      <w:r>
        <w:fldChar w:fldCharType="separate"/>
      </w:r>
      <w:r>
        <w:t>105</w:t>
      </w:r>
      <w:r>
        <w:fldChar w:fldCharType="end"/>
      </w:r>
    </w:p>
    <w:p w14:paraId="1F014B02" w14:textId="37473E0B"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11.2.1.1</w:t>
      </w:r>
      <w:r>
        <w:rPr>
          <w:rFonts w:asciiTheme="minorHAnsi" w:eastAsiaTheme="minorEastAsia" w:hAnsiTheme="minorHAnsi" w:cstheme="minorBidi"/>
          <w:kern w:val="2"/>
          <w:sz w:val="24"/>
          <w:szCs w:val="24"/>
          <w14:ligatures w14:val="standardContextual"/>
        </w:rPr>
        <w:tab/>
      </w:r>
      <w:r w:rsidRPr="00E97C3E">
        <w:rPr>
          <w:lang w:val="en-US" w:eastAsia="zh-CN"/>
        </w:rPr>
        <w:t>Minimum requirement for NCR-MT type 2-O</w:t>
      </w:r>
      <w:r>
        <w:tab/>
      </w:r>
      <w:r>
        <w:fldChar w:fldCharType="begin"/>
      </w:r>
      <w:r>
        <w:instrText xml:space="preserve"> PAGEREF _Toc200115718 \h </w:instrText>
      </w:r>
      <w:r>
        <w:fldChar w:fldCharType="separate"/>
      </w:r>
      <w:r>
        <w:t>105</w:t>
      </w:r>
      <w:r>
        <w:fldChar w:fldCharType="end"/>
      </w:r>
    </w:p>
    <w:p w14:paraId="0FA76066" w14:textId="03268089"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6.11.2.2</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Transmit modulation quality</w:t>
      </w:r>
      <w:r>
        <w:tab/>
      </w:r>
      <w:r>
        <w:fldChar w:fldCharType="begin"/>
      </w:r>
      <w:r>
        <w:instrText xml:space="preserve"> PAGEREF _Toc200115719 \h </w:instrText>
      </w:r>
      <w:r>
        <w:fldChar w:fldCharType="separate"/>
      </w:r>
      <w:r>
        <w:t>105</w:t>
      </w:r>
      <w:r>
        <w:fldChar w:fldCharType="end"/>
      </w:r>
    </w:p>
    <w:p w14:paraId="2329E646" w14:textId="3CC28191"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11.2.2.1</w:t>
      </w:r>
      <w:r>
        <w:rPr>
          <w:rFonts w:asciiTheme="minorHAnsi" w:eastAsiaTheme="minorEastAsia" w:hAnsiTheme="minorHAnsi" w:cstheme="minorBidi"/>
          <w:kern w:val="2"/>
          <w:sz w:val="24"/>
          <w:szCs w:val="24"/>
          <w14:ligatures w14:val="standardContextual"/>
        </w:rPr>
        <w:tab/>
      </w:r>
      <w:r w:rsidRPr="00E97C3E">
        <w:rPr>
          <w:lang w:val="en-US" w:eastAsia="zh-CN"/>
        </w:rPr>
        <w:t>Minimum requirement for NCR-MT type 2-O</w:t>
      </w:r>
      <w:r>
        <w:tab/>
      </w:r>
      <w:r>
        <w:fldChar w:fldCharType="begin"/>
      </w:r>
      <w:r>
        <w:instrText xml:space="preserve"> PAGEREF _Toc200115720 \h </w:instrText>
      </w:r>
      <w:r>
        <w:fldChar w:fldCharType="separate"/>
      </w:r>
      <w:r>
        <w:t>105</w:t>
      </w:r>
      <w:r>
        <w:fldChar w:fldCharType="end"/>
      </w:r>
    </w:p>
    <w:p w14:paraId="1973CE45" w14:textId="42B7AE50"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6.11.4.1</w:t>
      </w:r>
      <w:r>
        <w:rPr>
          <w:rFonts w:asciiTheme="minorHAnsi" w:eastAsiaTheme="minorEastAsia" w:hAnsiTheme="minorHAnsi" w:cstheme="minorBidi"/>
          <w:kern w:val="2"/>
          <w:sz w:val="24"/>
          <w:szCs w:val="24"/>
          <w14:ligatures w14:val="standardContextual"/>
        </w:rPr>
        <w:tab/>
      </w:r>
      <w:r>
        <w:rPr>
          <w:lang w:eastAsia="ja-JP"/>
        </w:rPr>
        <w:t>Initial conditions</w:t>
      </w:r>
      <w:r>
        <w:tab/>
      </w:r>
      <w:r>
        <w:fldChar w:fldCharType="begin"/>
      </w:r>
      <w:r>
        <w:instrText xml:space="preserve"> PAGEREF _Toc200115721 \h </w:instrText>
      </w:r>
      <w:r>
        <w:fldChar w:fldCharType="separate"/>
      </w:r>
      <w:r>
        <w:t>105</w:t>
      </w:r>
      <w:r>
        <w:fldChar w:fldCharType="end"/>
      </w:r>
    </w:p>
    <w:p w14:paraId="0ABCE172" w14:textId="705BDC2D"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6.11.4.</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rPr>
          <w:lang w:eastAsia="ja-JP"/>
        </w:rPr>
        <w:t>Initial conditions</w:t>
      </w:r>
      <w:r>
        <w:tab/>
      </w:r>
      <w:r>
        <w:fldChar w:fldCharType="begin"/>
      </w:r>
      <w:r>
        <w:instrText xml:space="preserve"> PAGEREF _Toc200115722 \h </w:instrText>
      </w:r>
      <w:r>
        <w:fldChar w:fldCharType="separate"/>
      </w:r>
      <w:r>
        <w:t>105</w:t>
      </w:r>
      <w:r>
        <w:fldChar w:fldCharType="end"/>
      </w:r>
    </w:p>
    <w:p w14:paraId="0B21849F" w14:textId="36D5B1FA"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_Toc200115723 \h </w:instrText>
      </w:r>
      <w:r>
        <w:fldChar w:fldCharType="separate"/>
      </w:r>
      <w:r>
        <w:t>108</w:t>
      </w:r>
      <w:r>
        <w:fldChar w:fldCharType="end"/>
      </w:r>
    </w:p>
    <w:p w14:paraId="1FE96FB3" w14:textId="05092033"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_Toc200115724 \h </w:instrText>
      </w:r>
      <w:r>
        <w:fldChar w:fldCharType="separate"/>
      </w:r>
      <w:r>
        <w:t>108</w:t>
      </w:r>
      <w:r>
        <w:fldChar w:fldCharType="end"/>
      </w:r>
    </w:p>
    <w:p w14:paraId="596EF8BF" w14:textId="134434BC"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13</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m</w:t>
      </w:r>
      <w:r>
        <w:t>aximum input level</w:t>
      </w:r>
      <w:r>
        <w:tab/>
      </w:r>
      <w:r>
        <w:fldChar w:fldCharType="begin"/>
      </w:r>
      <w:r>
        <w:instrText xml:space="preserve"> PAGEREF _Toc200115725 \h </w:instrText>
      </w:r>
      <w:r>
        <w:fldChar w:fldCharType="separate"/>
      </w:r>
      <w:r>
        <w:t>109</w:t>
      </w:r>
      <w:r>
        <w:fldChar w:fldCharType="end"/>
      </w:r>
    </w:p>
    <w:p w14:paraId="1149A59C" w14:textId="66ABDEAE"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13</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_Toc200115726 \h </w:instrText>
      </w:r>
      <w:r>
        <w:fldChar w:fldCharType="separate"/>
      </w:r>
      <w:r>
        <w:t>109</w:t>
      </w:r>
      <w:r>
        <w:fldChar w:fldCharType="end"/>
      </w:r>
    </w:p>
    <w:p w14:paraId="51630C91" w14:textId="1A8CA0C6"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13</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_Toc200115727 \h </w:instrText>
      </w:r>
      <w:r>
        <w:fldChar w:fldCharType="separate"/>
      </w:r>
      <w:r>
        <w:t>109</w:t>
      </w:r>
      <w:r>
        <w:fldChar w:fldCharType="end"/>
      </w:r>
    </w:p>
    <w:p w14:paraId="5FE5E7AC" w14:textId="29323CDC"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3</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_Toc200115728 \h </w:instrText>
      </w:r>
      <w:r>
        <w:fldChar w:fldCharType="separate"/>
      </w:r>
      <w:r>
        <w:t>109</w:t>
      </w:r>
      <w:r>
        <w:fldChar w:fldCharType="end"/>
      </w:r>
    </w:p>
    <w:p w14:paraId="11F598E3" w14:textId="10AB817C"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3</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_Toc200115729 \h </w:instrText>
      </w:r>
      <w:r>
        <w:fldChar w:fldCharType="separate"/>
      </w:r>
      <w:r>
        <w:t>109</w:t>
      </w:r>
      <w:r>
        <w:fldChar w:fldCharType="end"/>
      </w:r>
    </w:p>
    <w:p w14:paraId="15F7096B" w14:textId="208D6568"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13</w:t>
      </w:r>
      <w:r>
        <w:rPr>
          <w:lang w:eastAsia="sv-SE"/>
        </w:rPr>
        <w:t>.4.1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_Toc200115730 \h </w:instrText>
      </w:r>
      <w:r>
        <w:fldChar w:fldCharType="separate"/>
      </w:r>
      <w:r>
        <w:t>109</w:t>
      </w:r>
      <w:r>
        <w:fldChar w:fldCharType="end"/>
      </w:r>
    </w:p>
    <w:p w14:paraId="41311641" w14:textId="2A1F254C"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13</w:t>
      </w:r>
      <w:r>
        <w:rPr>
          <w:lang w:eastAsia="sv-SE"/>
        </w:rPr>
        <w:t>.4.2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_Toc200115731 \h </w:instrText>
      </w:r>
      <w:r>
        <w:fldChar w:fldCharType="separate"/>
      </w:r>
      <w:r>
        <w:t>109</w:t>
      </w:r>
      <w:r>
        <w:fldChar w:fldCharType="end"/>
      </w:r>
    </w:p>
    <w:p w14:paraId="132F80ED" w14:textId="28B8BB67"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3</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_Toc200115732 \h </w:instrText>
      </w:r>
      <w:r>
        <w:fldChar w:fldCharType="separate"/>
      </w:r>
      <w:r>
        <w:t>110</w:t>
      </w:r>
      <w:r>
        <w:fldChar w:fldCharType="end"/>
      </w:r>
    </w:p>
    <w:p w14:paraId="2071B840" w14:textId="2EA101E3"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14</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a</w:t>
      </w:r>
      <w:r>
        <w:t>djacent channel selectivity</w:t>
      </w:r>
      <w:r>
        <w:tab/>
      </w:r>
      <w:r>
        <w:fldChar w:fldCharType="begin"/>
      </w:r>
      <w:r>
        <w:instrText xml:space="preserve"> PAGEREF _Toc200115733 \h </w:instrText>
      </w:r>
      <w:r>
        <w:fldChar w:fldCharType="separate"/>
      </w:r>
      <w:r>
        <w:t>110</w:t>
      </w:r>
      <w:r>
        <w:fldChar w:fldCharType="end"/>
      </w:r>
    </w:p>
    <w:p w14:paraId="45B632E9" w14:textId="7F86BA15"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14</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_Toc200115734 \h </w:instrText>
      </w:r>
      <w:r>
        <w:fldChar w:fldCharType="separate"/>
      </w:r>
      <w:r>
        <w:t>110</w:t>
      </w:r>
      <w:r>
        <w:fldChar w:fldCharType="end"/>
      </w:r>
    </w:p>
    <w:p w14:paraId="79CBEF4E" w14:textId="3FF3E9BA"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14</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_Toc200115735 \h </w:instrText>
      </w:r>
      <w:r>
        <w:fldChar w:fldCharType="separate"/>
      </w:r>
      <w:r>
        <w:t>110</w:t>
      </w:r>
      <w:r>
        <w:fldChar w:fldCharType="end"/>
      </w:r>
    </w:p>
    <w:p w14:paraId="1FA87B4C" w14:textId="66A92A1E"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4</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_Toc200115736 \h </w:instrText>
      </w:r>
      <w:r>
        <w:fldChar w:fldCharType="separate"/>
      </w:r>
      <w:r>
        <w:t>110</w:t>
      </w:r>
      <w:r>
        <w:fldChar w:fldCharType="end"/>
      </w:r>
    </w:p>
    <w:p w14:paraId="1D8EE51C" w14:textId="7ACF8638"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4</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_Toc200115737 \h </w:instrText>
      </w:r>
      <w:r>
        <w:fldChar w:fldCharType="separate"/>
      </w:r>
      <w:r>
        <w:t>110</w:t>
      </w:r>
      <w:r>
        <w:fldChar w:fldCharType="end"/>
      </w:r>
    </w:p>
    <w:p w14:paraId="0DF81620" w14:textId="6B27D1B8"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14.</w:t>
      </w:r>
      <w:r>
        <w:rPr>
          <w:lang w:eastAsia="sv-SE"/>
        </w:rPr>
        <w:t>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_Toc200115738 \h </w:instrText>
      </w:r>
      <w:r>
        <w:fldChar w:fldCharType="separate"/>
      </w:r>
      <w:r>
        <w:t>110</w:t>
      </w:r>
      <w:r>
        <w:fldChar w:fldCharType="end"/>
      </w:r>
    </w:p>
    <w:p w14:paraId="017590E3" w14:textId="2A9FE287"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14</w:t>
      </w:r>
      <w:r>
        <w:rPr>
          <w:lang w:eastAsia="sv-SE"/>
        </w:rPr>
        <w:t>.4.2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_Toc200115739 \h </w:instrText>
      </w:r>
      <w:r>
        <w:fldChar w:fldCharType="separate"/>
      </w:r>
      <w:r>
        <w:t>111</w:t>
      </w:r>
      <w:r>
        <w:fldChar w:fldCharType="end"/>
      </w:r>
    </w:p>
    <w:p w14:paraId="1643FDFA" w14:textId="478CC465"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4</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_Toc200115740 \h </w:instrText>
      </w:r>
      <w:r>
        <w:fldChar w:fldCharType="separate"/>
      </w:r>
      <w:r>
        <w:t>111</w:t>
      </w:r>
      <w:r>
        <w:fldChar w:fldCharType="end"/>
      </w:r>
    </w:p>
    <w:p w14:paraId="49732B6D" w14:textId="3C7E0B1F"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15</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b</w:t>
      </w:r>
      <w:r>
        <w:t>locking characteristics</w:t>
      </w:r>
      <w:r>
        <w:tab/>
      </w:r>
      <w:r>
        <w:fldChar w:fldCharType="begin"/>
      </w:r>
      <w:r>
        <w:instrText xml:space="preserve"> PAGEREF _Toc200115741 \h </w:instrText>
      </w:r>
      <w:r>
        <w:fldChar w:fldCharType="separate"/>
      </w:r>
      <w:r>
        <w:t>111</w:t>
      </w:r>
      <w:r>
        <w:fldChar w:fldCharType="end"/>
      </w:r>
    </w:p>
    <w:p w14:paraId="6255BE23" w14:textId="235D1E5B"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15</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_Toc200115742 \h </w:instrText>
      </w:r>
      <w:r>
        <w:fldChar w:fldCharType="separate"/>
      </w:r>
      <w:r>
        <w:t>111</w:t>
      </w:r>
      <w:r>
        <w:fldChar w:fldCharType="end"/>
      </w:r>
    </w:p>
    <w:p w14:paraId="0E6C3C74" w14:textId="13C2EDB9"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15</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_Toc200115743 \h </w:instrText>
      </w:r>
      <w:r>
        <w:fldChar w:fldCharType="separate"/>
      </w:r>
      <w:r>
        <w:t>112</w:t>
      </w:r>
      <w:r>
        <w:fldChar w:fldCharType="end"/>
      </w:r>
    </w:p>
    <w:p w14:paraId="6957EBA8" w14:textId="2AB0C68F"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_Toc200115744 \h </w:instrText>
      </w:r>
      <w:r>
        <w:fldChar w:fldCharType="separate"/>
      </w:r>
      <w:r>
        <w:t>112</w:t>
      </w:r>
      <w:r>
        <w:fldChar w:fldCharType="end"/>
      </w:r>
    </w:p>
    <w:p w14:paraId="6CF86ABD" w14:textId="0CB91ED7"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_Toc200115745 \h </w:instrText>
      </w:r>
      <w:r>
        <w:fldChar w:fldCharType="separate"/>
      </w:r>
      <w:r>
        <w:t>112</w:t>
      </w:r>
      <w:r>
        <w:fldChar w:fldCharType="end"/>
      </w:r>
    </w:p>
    <w:p w14:paraId="1123C548" w14:textId="263E049C" w:rsidR="00891FE5" w:rsidRDefault="00891FE5">
      <w:pPr>
        <w:pStyle w:val="TOC4"/>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_Toc200115746 \h </w:instrText>
      </w:r>
      <w:r>
        <w:fldChar w:fldCharType="separate"/>
      </w:r>
      <w:r>
        <w:t>112</w:t>
      </w:r>
      <w:r>
        <w:fldChar w:fldCharType="end"/>
      </w:r>
    </w:p>
    <w:p w14:paraId="24540EEF" w14:textId="13B87F6F" w:rsidR="00891FE5" w:rsidRDefault="00891FE5">
      <w:pPr>
        <w:pStyle w:val="TOC4"/>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_Toc200115747 \h </w:instrText>
      </w:r>
      <w:r>
        <w:fldChar w:fldCharType="separate"/>
      </w:r>
      <w:r>
        <w:t>112</w:t>
      </w:r>
      <w:r>
        <w:fldChar w:fldCharType="end"/>
      </w:r>
    </w:p>
    <w:p w14:paraId="47CDAE02" w14:textId="2B097B4E" w:rsidR="00891FE5" w:rsidRDefault="00891FE5">
      <w:pPr>
        <w:pStyle w:val="TOC4"/>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w:t>
      </w:r>
      <w:r w:rsidRPr="00E97C3E">
        <w:rPr>
          <w:lang w:val="en-US" w:eastAsia="zh-CN"/>
        </w:rPr>
        <w:t>3</w:t>
      </w:r>
      <w:r>
        <w:rPr>
          <w:rFonts w:asciiTheme="minorHAnsi" w:eastAsiaTheme="minorEastAsia" w:hAnsiTheme="minorHAnsi" w:cstheme="minorBidi"/>
          <w:kern w:val="2"/>
          <w:sz w:val="24"/>
          <w:szCs w:val="24"/>
          <w14:ligatures w14:val="standardContextual"/>
        </w:rPr>
        <w:tab/>
      </w:r>
      <w:r>
        <w:t xml:space="preserve">Procedure for </w:t>
      </w:r>
      <w:r w:rsidRPr="00E97C3E">
        <w:rPr>
          <w:lang w:val="en-US" w:eastAsia="zh-CN"/>
        </w:rPr>
        <w:t>out of band</w:t>
      </w:r>
      <w:r>
        <w:t xml:space="preserve"> blocking</w:t>
      </w:r>
      <w:r>
        <w:tab/>
      </w:r>
      <w:r>
        <w:fldChar w:fldCharType="begin"/>
      </w:r>
      <w:r>
        <w:instrText xml:space="preserve"> PAGEREF _Toc200115748 \h </w:instrText>
      </w:r>
      <w:r>
        <w:fldChar w:fldCharType="separate"/>
      </w:r>
      <w:r>
        <w:t>113</w:t>
      </w:r>
      <w:r>
        <w:fldChar w:fldCharType="end"/>
      </w:r>
    </w:p>
    <w:p w14:paraId="38994BA2" w14:textId="58CA7381"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_Toc200115749 \h </w:instrText>
      </w:r>
      <w:r>
        <w:fldChar w:fldCharType="separate"/>
      </w:r>
      <w:r>
        <w:t>114</w:t>
      </w:r>
      <w:r>
        <w:fldChar w:fldCharType="end"/>
      </w:r>
    </w:p>
    <w:p w14:paraId="6BF75593" w14:textId="482D2CA4"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6.16</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receiver s</w:t>
      </w:r>
      <w:r>
        <w:t>purious emissions</w:t>
      </w:r>
      <w:r>
        <w:tab/>
      </w:r>
      <w:r>
        <w:fldChar w:fldCharType="begin"/>
      </w:r>
      <w:r>
        <w:instrText xml:space="preserve"> PAGEREF _Toc200115750 \h </w:instrText>
      </w:r>
      <w:r>
        <w:fldChar w:fldCharType="separate"/>
      </w:r>
      <w:r>
        <w:t>114</w:t>
      </w:r>
      <w:r>
        <w:fldChar w:fldCharType="end"/>
      </w:r>
    </w:p>
    <w:p w14:paraId="0A9ACC6F" w14:textId="6EF84B07"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16</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_Toc200115751 \h </w:instrText>
      </w:r>
      <w:r>
        <w:fldChar w:fldCharType="separate"/>
      </w:r>
      <w:r>
        <w:t>114</w:t>
      </w:r>
      <w:r>
        <w:fldChar w:fldCharType="end"/>
      </w:r>
    </w:p>
    <w:p w14:paraId="6FA184AE" w14:textId="232EE65F"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16</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_Toc200115752 \h </w:instrText>
      </w:r>
      <w:r>
        <w:fldChar w:fldCharType="separate"/>
      </w:r>
      <w:r>
        <w:t>114</w:t>
      </w:r>
      <w:r>
        <w:fldChar w:fldCharType="end"/>
      </w:r>
    </w:p>
    <w:p w14:paraId="226BF68E" w14:textId="5B8758C5"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6</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_Toc200115753 \h </w:instrText>
      </w:r>
      <w:r>
        <w:fldChar w:fldCharType="separate"/>
      </w:r>
      <w:r>
        <w:t>114</w:t>
      </w:r>
      <w:r>
        <w:fldChar w:fldCharType="end"/>
      </w:r>
    </w:p>
    <w:p w14:paraId="22DE7C6E" w14:textId="40E94CD1"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6</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_Toc200115754 \h </w:instrText>
      </w:r>
      <w:r>
        <w:fldChar w:fldCharType="separate"/>
      </w:r>
      <w:r>
        <w:t>115</w:t>
      </w:r>
      <w:r>
        <w:fldChar w:fldCharType="end"/>
      </w:r>
    </w:p>
    <w:p w14:paraId="4C584F71" w14:textId="4F389891"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en-US"/>
        </w:rPr>
        <w:t>6</w:t>
      </w:r>
      <w:r w:rsidRPr="00E97C3E">
        <w:rPr>
          <w:rFonts w:eastAsia="SimSun"/>
          <w:lang w:eastAsia="en-US"/>
        </w:rPr>
        <w:t>.</w:t>
      </w:r>
      <w:r w:rsidRPr="00E97C3E">
        <w:rPr>
          <w:rFonts w:eastAsia="SimSun"/>
          <w:lang w:val="en-US" w:eastAsia="en-US"/>
        </w:rPr>
        <w:t>16</w:t>
      </w:r>
      <w:r w:rsidRPr="00E97C3E">
        <w:rPr>
          <w:rFonts w:eastAsia="SimSun"/>
          <w:lang w:eastAsia="en-US"/>
        </w:rPr>
        <w:t>.4.1</w:t>
      </w:r>
      <w:r>
        <w:rPr>
          <w:rFonts w:asciiTheme="minorHAnsi" w:eastAsiaTheme="minorEastAsia" w:hAnsiTheme="minorHAnsi" w:cstheme="minorBidi"/>
          <w:kern w:val="2"/>
          <w:sz w:val="24"/>
          <w:szCs w:val="24"/>
          <w14:ligatures w14:val="standardContextual"/>
        </w:rPr>
        <w:tab/>
      </w:r>
      <w:r w:rsidRPr="00E97C3E">
        <w:rPr>
          <w:rFonts w:eastAsia="SimSun"/>
          <w:lang w:eastAsia="en-US"/>
        </w:rPr>
        <w:t>Initial conditions</w:t>
      </w:r>
      <w:r>
        <w:tab/>
      </w:r>
      <w:r>
        <w:fldChar w:fldCharType="begin"/>
      </w:r>
      <w:r>
        <w:instrText xml:space="preserve"> PAGEREF _Toc200115755 \h </w:instrText>
      </w:r>
      <w:r>
        <w:fldChar w:fldCharType="separate"/>
      </w:r>
      <w:r>
        <w:t>115</w:t>
      </w:r>
      <w:r>
        <w:fldChar w:fldCharType="end"/>
      </w:r>
    </w:p>
    <w:p w14:paraId="72EC86D4" w14:textId="28AB2974"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en-US"/>
        </w:rPr>
        <w:t>6</w:t>
      </w:r>
      <w:r w:rsidRPr="00E97C3E">
        <w:rPr>
          <w:rFonts w:eastAsia="SimSun"/>
          <w:lang w:eastAsia="en-US"/>
        </w:rPr>
        <w:t>.</w:t>
      </w:r>
      <w:r w:rsidRPr="00E97C3E">
        <w:rPr>
          <w:rFonts w:eastAsia="SimSun"/>
          <w:lang w:val="en-US" w:eastAsia="en-US"/>
        </w:rPr>
        <w:t>16</w:t>
      </w:r>
      <w:r w:rsidRPr="00E97C3E">
        <w:rPr>
          <w:rFonts w:eastAsia="SimSun"/>
          <w:lang w:eastAsia="en-US"/>
        </w:rPr>
        <w:t>.4.</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Procedure</w:t>
      </w:r>
      <w:r>
        <w:tab/>
      </w:r>
      <w:r>
        <w:fldChar w:fldCharType="begin"/>
      </w:r>
      <w:r>
        <w:instrText xml:space="preserve"> PAGEREF _Toc200115756 \h </w:instrText>
      </w:r>
      <w:r>
        <w:fldChar w:fldCharType="separate"/>
      </w:r>
      <w:r>
        <w:t>115</w:t>
      </w:r>
      <w:r>
        <w:fldChar w:fldCharType="end"/>
      </w:r>
    </w:p>
    <w:p w14:paraId="76FD589E" w14:textId="60A4F67A"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6</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_Toc200115757 \h </w:instrText>
      </w:r>
      <w:r>
        <w:fldChar w:fldCharType="separate"/>
      </w:r>
      <w:r>
        <w:t>116</w:t>
      </w:r>
      <w:r>
        <w:fldChar w:fldCharType="end"/>
      </w:r>
    </w:p>
    <w:p w14:paraId="703D8AEC" w14:textId="0D6F28B0"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7</w:t>
      </w:r>
      <w:r>
        <w:rPr>
          <w:rFonts w:asciiTheme="minorHAnsi" w:eastAsiaTheme="minorEastAsia" w:hAnsiTheme="minorHAnsi" w:cstheme="minorBidi"/>
          <w:kern w:val="2"/>
          <w:sz w:val="24"/>
          <w:szCs w:val="24"/>
          <w14:ligatures w14:val="standardContextual"/>
        </w:rPr>
        <w:tab/>
      </w:r>
      <w:r>
        <w:t>Radiated performance requirements</w:t>
      </w:r>
      <w:r>
        <w:tab/>
      </w:r>
      <w:r>
        <w:fldChar w:fldCharType="begin"/>
      </w:r>
      <w:r>
        <w:instrText xml:space="preserve"> PAGEREF _Toc200115758 \h </w:instrText>
      </w:r>
      <w:r>
        <w:fldChar w:fldCharType="separate"/>
      </w:r>
      <w:r>
        <w:t>116</w:t>
      </w:r>
      <w:r>
        <w:fldChar w:fldCharType="end"/>
      </w:r>
    </w:p>
    <w:p w14:paraId="040784BC" w14:textId="67C3B942"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rPr>
          <w:rFonts w:asciiTheme="minorHAnsi" w:eastAsiaTheme="minorEastAsia" w:hAnsiTheme="minorHAnsi" w:cstheme="minorBidi"/>
          <w:kern w:val="2"/>
          <w:sz w:val="24"/>
          <w:szCs w:val="24"/>
          <w14:ligatures w14:val="standardContextual"/>
        </w:rPr>
        <w:tab/>
      </w:r>
      <w:r w:rsidRPr="00E97C3E">
        <w:rPr>
          <w:lang w:val="en-US" w:eastAsia="zh-CN"/>
        </w:rPr>
        <w:t>NCR</w:t>
      </w:r>
      <w:r>
        <w:t>-MT performance requirements</w:t>
      </w:r>
      <w:r>
        <w:tab/>
      </w:r>
      <w:r>
        <w:fldChar w:fldCharType="begin"/>
      </w:r>
      <w:r>
        <w:instrText xml:space="preserve"> PAGEREF _Toc200115759 \h </w:instrText>
      </w:r>
      <w:r>
        <w:fldChar w:fldCharType="separate"/>
      </w:r>
      <w:r>
        <w:t>116</w:t>
      </w:r>
      <w:r>
        <w:fldChar w:fldCharType="end"/>
      </w:r>
    </w:p>
    <w:p w14:paraId="2F7BE3A9" w14:textId="240D3698"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_Toc200115760 \h </w:instrText>
      </w:r>
      <w:r>
        <w:fldChar w:fldCharType="separate"/>
      </w:r>
      <w:r>
        <w:t>116</w:t>
      </w:r>
      <w:r>
        <w:fldChar w:fldCharType="end"/>
      </w:r>
    </w:p>
    <w:p w14:paraId="3ED9892F" w14:textId="29EF3EA5"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_Toc200115761 \h </w:instrText>
      </w:r>
      <w:r>
        <w:fldChar w:fldCharType="separate"/>
      </w:r>
      <w:r>
        <w:t>116</w:t>
      </w:r>
      <w:r>
        <w:fldChar w:fldCharType="end"/>
      </w:r>
    </w:p>
    <w:p w14:paraId="3A70B228" w14:textId="57B871D7"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_Toc200115762 \h </w:instrText>
      </w:r>
      <w:r>
        <w:fldChar w:fldCharType="separate"/>
      </w:r>
      <w:r>
        <w:t>117</w:t>
      </w:r>
      <w:r>
        <w:fldChar w:fldCharType="end"/>
      </w:r>
    </w:p>
    <w:p w14:paraId="106F7975" w14:textId="462C489D"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w:t>
      </w:r>
      <w:r>
        <w:rPr>
          <w:rFonts w:asciiTheme="minorHAnsi" w:eastAsiaTheme="minorEastAsia" w:hAnsiTheme="minorHAnsi" w:cstheme="minorBidi"/>
          <w:kern w:val="2"/>
          <w:sz w:val="24"/>
          <w:szCs w:val="24"/>
          <w14:ligatures w14:val="standardContextual"/>
        </w:rPr>
        <w:tab/>
      </w:r>
      <w:r>
        <w:t>Demodulation performance requirements</w:t>
      </w:r>
      <w:r>
        <w:tab/>
      </w:r>
      <w:r>
        <w:fldChar w:fldCharType="begin"/>
      </w:r>
      <w:r>
        <w:instrText xml:space="preserve"> PAGEREF _Toc200115763 \h </w:instrText>
      </w:r>
      <w:r>
        <w:fldChar w:fldCharType="separate"/>
      </w:r>
      <w:r>
        <w:t>117</w:t>
      </w:r>
      <w:r>
        <w:fldChar w:fldCharType="end"/>
      </w:r>
    </w:p>
    <w:p w14:paraId="1F933793" w14:textId="6161CC4C"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_Toc200115764 \h </w:instrText>
      </w:r>
      <w:r>
        <w:fldChar w:fldCharType="separate"/>
      </w:r>
      <w:r>
        <w:t>117</w:t>
      </w:r>
      <w:r>
        <w:fldChar w:fldCharType="end"/>
      </w:r>
    </w:p>
    <w:p w14:paraId="6DC7D379" w14:textId="59D2980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.2.1.1</w:t>
      </w:r>
      <w:r>
        <w:rPr>
          <w:rFonts w:asciiTheme="minorHAnsi" w:eastAsiaTheme="minorEastAsia" w:hAnsiTheme="minorHAnsi" w:cstheme="minorBidi"/>
          <w:kern w:val="2"/>
          <w:sz w:val="24"/>
          <w:szCs w:val="24"/>
          <w14:ligatures w14:val="standardContextual"/>
        </w:rPr>
        <w:tab/>
      </w:r>
      <w:r>
        <w:t xml:space="preserve">Applicability rule for </w:t>
      </w:r>
      <w:r w:rsidRPr="00E97C3E">
        <w:rPr>
          <w:lang w:val="en-US" w:eastAsia="zh-CN"/>
        </w:rPr>
        <w:t>NCR</w:t>
      </w:r>
      <w:r>
        <w:t>-MT</w:t>
      </w:r>
      <w:r>
        <w:tab/>
      </w:r>
      <w:r>
        <w:fldChar w:fldCharType="begin"/>
      </w:r>
      <w:r>
        <w:instrText xml:space="preserve"> PAGEREF _Toc200115765 \h </w:instrText>
      </w:r>
      <w:r>
        <w:fldChar w:fldCharType="separate"/>
      </w:r>
      <w:r>
        <w:t>117</w:t>
      </w:r>
      <w:r>
        <w:fldChar w:fldCharType="end"/>
      </w:r>
    </w:p>
    <w:p w14:paraId="2608B754" w14:textId="382FD9D1"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_Toc200115766 \h </w:instrText>
      </w:r>
      <w:r>
        <w:fldChar w:fldCharType="separate"/>
      </w:r>
      <w:r>
        <w:t>117</w:t>
      </w:r>
      <w:r>
        <w:fldChar w:fldCharType="end"/>
      </w:r>
    </w:p>
    <w:p w14:paraId="376DDA6C" w14:textId="2FF41D11"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_Toc200115767 \h </w:instrText>
      </w:r>
      <w:r>
        <w:fldChar w:fldCharType="separate"/>
      </w:r>
      <w:r>
        <w:t>117</w:t>
      </w:r>
      <w:r>
        <w:fldChar w:fldCharType="end"/>
      </w:r>
    </w:p>
    <w:p w14:paraId="0C6130F6" w14:textId="5556917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rPr>
          <w:lang w:eastAsia="zh-CN"/>
        </w:rPr>
        <w:t>.</w:t>
      </w:r>
      <w:r w:rsidRPr="00E97C3E">
        <w:rPr>
          <w:lang w:val="en-US" w:eastAsia="zh-CN"/>
        </w:rPr>
        <w:t>1</w:t>
      </w:r>
      <w:r>
        <w:rPr>
          <w:lang w:eastAsia="zh-CN"/>
        </w:rPr>
        <w:t>.2.2.2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_Toc200115768 \h </w:instrText>
      </w:r>
      <w:r>
        <w:fldChar w:fldCharType="separate"/>
      </w:r>
      <w:r>
        <w:t>117</w:t>
      </w:r>
      <w:r>
        <w:fldChar w:fldCharType="end"/>
      </w:r>
    </w:p>
    <w:p w14:paraId="07A00B09" w14:textId="56ECAC2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_Toc200115769 \h </w:instrText>
      </w:r>
      <w:r>
        <w:fldChar w:fldCharType="separate"/>
      </w:r>
      <w:r>
        <w:t>118</w:t>
      </w:r>
      <w:r>
        <w:fldChar w:fldCharType="end"/>
      </w:r>
    </w:p>
    <w:p w14:paraId="21D41E8E" w14:textId="3573C121"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_Toc200115770 \h </w:instrText>
      </w:r>
      <w:r>
        <w:fldChar w:fldCharType="separate"/>
      </w:r>
      <w:r>
        <w:t>118</w:t>
      </w:r>
      <w:r>
        <w:fldChar w:fldCharType="end"/>
      </w:r>
    </w:p>
    <w:p w14:paraId="61A4EF99" w14:textId="2881837D"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_Toc200115771 \h </w:instrText>
      </w:r>
      <w:r>
        <w:fldChar w:fldCharType="separate"/>
      </w:r>
      <w:r>
        <w:t>120</w:t>
      </w:r>
      <w:r>
        <w:fldChar w:fldCharType="end"/>
      </w:r>
    </w:p>
    <w:p w14:paraId="0F889B66" w14:textId="3351FAEC"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w:t>
      </w:r>
      <w:r>
        <w:rPr>
          <w:rFonts w:asciiTheme="minorHAnsi" w:eastAsiaTheme="minorEastAsia" w:hAnsiTheme="minorHAnsi" w:cstheme="minorBidi"/>
          <w:kern w:val="2"/>
          <w:sz w:val="24"/>
          <w:szCs w:val="24"/>
          <w14:ligatures w14:val="standardContextual"/>
        </w:rPr>
        <w:tab/>
      </w:r>
      <w:r>
        <w:t>Demodulation performance requirements for PDCCH</w:t>
      </w:r>
      <w:r>
        <w:tab/>
      </w:r>
      <w:r>
        <w:fldChar w:fldCharType="begin"/>
      </w:r>
      <w:r>
        <w:instrText xml:space="preserve"> PAGEREF _Toc200115772 \h </w:instrText>
      </w:r>
      <w:r>
        <w:fldChar w:fldCharType="separate"/>
      </w:r>
      <w:r>
        <w:t>120</w:t>
      </w:r>
      <w:r>
        <w:fldChar w:fldCharType="end"/>
      </w:r>
    </w:p>
    <w:p w14:paraId="06BE513B" w14:textId="2962CA63"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_Toc200115773 \h </w:instrText>
      </w:r>
      <w:r>
        <w:fldChar w:fldCharType="separate"/>
      </w:r>
      <w:r>
        <w:t>120</w:t>
      </w:r>
      <w:r>
        <w:fldChar w:fldCharType="end"/>
      </w:r>
    </w:p>
    <w:p w14:paraId="4E3EE840" w14:textId="2196945C"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rPr>
          <w:lang w:eastAsia="zh-CN"/>
        </w:rPr>
        <w:t>.</w:t>
      </w:r>
      <w:r w:rsidRPr="00E97C3E">
        <w:rPr>
          <w:lang w:val="en-US" w:eastAsia="zh-CN"/>
        </w:rPr>
        <w:t>1</w:t>
      </w:r>
      <w:r>
        <w:rPr>
          <w:lang w:eastAsia="zh-CN"/>
        </w:rPr>
        <w:t>.2.3.2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_Toc200115774 \h </w:instrText>
      </w:r>
      <w:r>
        <w:fldChar w:fldCharType="separate"/>
      </w:r>
      <w:r>
        <w:t>120</w:t>
      </w:r>
      <w:r>
        <w:fldChar w:fldCharType="end"/>
      </w:r>
    </w:p>
    <w:p w14:paraId="5E60B258" w14:textId="04CC5C2E"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_Toc200115775 \h </w:instrText>
      </w:r>
      <w:r>
        <w:fldChar w:fldCharType="separate"/>
      </w:r>
      <w:r>
        <w:t>120</w:t>
      </w:r>
      <w:r>
        <w:fldChar w:fldCharType="end"/>
      </w:r>
    </w:p>
    <w:p w14:paraId="3EA6C4AB" w14:textId="271A1108"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_Toc200115776 \h </w:instrText>
      </w:r>
      <w:r>
        <w:fldChar w:fldCharType="separate"/>
      </w:r>
      <w:r>
        <w:t>120</w:t>
      </w:r>
      <w:r>
        <w:fldChar w:fldCharType="end"/>
      </w:r>
    </w:p>
    <w:p w14:paraId="1ED3A0C6" w14:textId="372FBE2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_Toc200115777 \h </w:instrText>
      </w:r>
      <w:r>
        <w:fldChar w:fldCharType="separate"/>
      </w:r>
      <w:r>
        <w:t>122</w:t>
      </w:r>
      <w:r>
        <w:fldChar w:fldCharType="end"/>
      </w:r>
    </w:p>
    <w:p w14:paraId="37CB9ECD" w14:textId="2DF377C8" w:rsidR="00891FE5" w:rsidRDefault="00891FE5">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_Toc200115778 \h </w:instrText>
      </w:r>
      <w:r>
        <w:fldChar w:fldCharType="separate"/>
      </w:r>
      <w:r>
        <w:t>122</w:t>
      </w:r>
      <w:r>
        <w:fldChar w:fldCharType="end"/>
      </w:r>
    </w:p>
    <w:p w14:paraId="1997F445" w14:textId="40495A9F" w:rsidR="00891FE5" w:rsidRDefault="00891FE5">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_Toc200115779 \h </w:instrText>
      </w:r>
      <w:r>
        <w:fldChar w:fldCharType="separate"/>
      </w:r>
      <w:r>
        <w:t>122</w:t>
      </w:r>
      <w:r>
        <w:fldChar w:fldCharType="end"/>
      </w:r>
    </w:p>
    <w:p w14:paraId="7582ADB7" w14:textId="6DD5D5C8" w:rsidR="00891FE5" w:rsidRDefault="00891FE5">
      <w:pPr>
        <w:pStyle w:val="TOC5"/>
        <w:rPr>
          <w:rFonts w:asciiTheme="minorHAnsi" w:eastAsiaTheme="minorEastAsia" w:hAnsiTheme="minorHAnsi" w:cstheme="minorBidi"/>
          <w:kern w:val="2"/>
          <w:sz w:val="24"/>
          <w:szCs w:val="24"/>
          <w14:ligatures w14:val="standardContextual"/>
        </w:rPr>
      </w:pPr>
      <w:r>
        <w:t>7.1.3.1.1</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_Toc200115780 \h </w:instrText>
      </w:r>
      <w:r>
        <w:fldChar w:fldCharType="separate"/>
      </w:r>
      <w:r>
        <w:t>122</w:t>
      </w:r>
      <w:r>
        <w:fldChar w:fldCharType="end"/>
      </w:r>
    </w:p>
    <w:p w14:paraId="314F3D97" w14:textId="0F32D491" w:rsidR="00891FE5" w:rsidRDefault="00891FE5">
      <w:pPr>
        <w:pStyle w:val="TOC5"/>
        <w:rPr>
          <w:rFonts w:asciiTheme="minorHAnsi" w:eastAsiaTheme="minorEastAsia" w:hAnsiTheme="minorHAnsi" w:cstheme="minorBidi"/>
          <w:kern w:val="2"/>
          <w:sz w:val="24"/>
          <w:szCs w:val="24"/>
          <w14:ligatures w14:val="standardContextual"/>
        </w:rPr>
      </w:pPr>
      <w:r>
        <w:t>7.1.3.1.2</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_Toc200115781 \h </w:instrText>
      </w:r>
      <w:r>
        <w:fldChar w:fldCharType="separate"/>
      </w:r>
      <w:r>
        <w:t>122</w:t>
      </w:r>
      <w:r>
        <w:fldChar w:fldCharType="end"/>
      </w:r>
    </w:p>
    <w:p w14:paraId="47FAAA4A" w14:textId="2B276137" w:rsidR="00891FE5" w:rsidRDefault="00891FE5">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Reporting of Channel Quality Indicator (CQI)</w:t>
      </w:r>
      <w:r>
        <w:tab/>
      </w:r>
      <w:r>
        <w:fldChar w:fldCharType="begin"/>
      </w:r>
      <w:r>
        <w:instrText xml:space="preserve"> PAGEREF _Toc200115782 \h </w:instrText>
      </w:r>
      <w:r>
        <w:fldChar w:fldCharType="separate"/>
      </w:r>
      <w:r>
        <w:t>123</w:t>
      </w:r>
      <w:r>
        <w:fldChar w:fldCharType="end"/>
      </w:r>
    </w:p>
    <w:p w14:paraId="7663A9F4" w14:textId="72D51E4D" w:rsidR="00891FE5" w:rsidRDefault="00891FE5">
      <w:pPr>
        <w:pStyle w:val="TOC5"/>
        <w:rPr>
          <w:rFonts w:asciiTheme="minorHAnsi" w:eastAsiaTheme="minorEastAsia" w:hAnsiTheme="minorHAnsi" w:cstheme="minorBidi"/>
          <w:kern w:val="2"/>
          <w:sz w:val="24"/>
          <w:szCs w:val="24"/>
          <w14:ligatures w14:val="standardContextual"/>
        </w:rPr>
      </w:pPr>
      <w:r>
        <w:t>7.1.3.2.1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_Toc200115783 \h </w:instrText>
      </w:r>
      <w:r>
        <w:fldChar w:fldCharType="separate"/>
      </w:r>
      <w:r>
        <w:t>123</w:t>
      </w:r>
      <w:r>
        <w:fldChar w:fldCharType="end"/>
      </w:r>
    </w:p>
    <w:p w14:paraId="687BE402" w14:textId="20C944D6" w:rsidR="00891FE5" w:rsidRDefault="00891FE5">
      <w:pPr>
        <w:pStyle w:val="TOC5"/>
        <w:rPr>
          <w:rFonts w:asciiTheme="minorHAnsi" w:eastAsiaTheme="minorEastAsia" w:hAnsiTheme="minorHAnsi" w:cstheme="minorBidi"/>
          <w:kern w:val="2"/>
          <w:sz w:val="24"/>
          <w:szCs w:val="24"/>
          <w14:ligatures w14:val="standardContextual"/>
        </w:rPr>
      </w:pPr>
      <w:r>
        <w:t>7.1.3.2.2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_Toc200115784 \h </w:instrText>
      </w:r>
      <w:r>
        <w:fldChar w:fldCharType="separate"/>
      </w:r>
      <w:r>
        <w:t>123</w:t>
      </w:r>
      <w:r>
        <w:fldChar w:fldCharType="end"/>
      </w:r>
    </w:p>
    <w:p w14:paraId="73E70FFE" w14:textId="559F60F8" w:rsidR="00891FE5" w:rsidRDefault="00891FE5">
      <w:pPr>
        <w:pStyle w:val="TOC5"/>
        <w:rPr>
          <w:rFonts w:asciiTheme="minorHAnsi" w:eastAsiaTheme="minorEastAsia" w:hAnsiTheme="minorHAnsi" w:cstheme="minorBidi"/>
          <w:kern w:val="2"/>
          <w:sz w:val="24"/>
          <w:szCs w:val="24"/>
          <w14:ligatures w14:val="standardContextual"/>
        </w:rPr>
      </w:pPr>
      <w:r>
        <w:t>7.1.3.2.3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_Toc200115785 \h </w:instrText>
      </w:r>
      <w:r>
        <w:fldChar w:fldCharType="separate"/>
      </w:r>
      <w:r>
        <w:t>124</w:t>
      </w:r>
      <w:r>
        <w:fldChar w:fldCharType="end"/>
      </w:r>
    </w:p>
    <w:p w14:paraId="025D795D" w14:textId="7CCD6519" w:rsidR="00891FE5" w:rsidRDefault="00891FE5">
      <w:pPr>
        <w:pStyle w:val="TOC5"/>
        <w:rPr>
          <w:rFonts w:asciiTheme="minorHAnsi" w:eastAsiaTheme="minorEastAsia" w:hAnsiTheme="minorHAnsi" w:cstheme="minorBidi"/>
          <w:kern w:val="2"/>
          <w:sz w:val="24"/>
          <w:szCs w:val="24"/>
          <w14:ligatures w14:val="standardContextual"/>
        </w:rPr>
      </w:pPr>
      <w:r>
        <w:t>7.1.3.2.4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_Toc200115786 \h </w:instrText>
      </w:r>
      <w:r>
        <w:fldChar w:fldCharType="separate"/>
      </w:r>
      <w:r>
        <w:t>124</w:t>
      </w:r>
      <w:r>
        <w:fldChar w:fldCharType="end"/>
      </w:r>
    </w:p>
    <w:p w14:paraId="5705A273" w14:textId="322F22C1" w:rsidR="00891FE5" w:rsidRDefault="00891FE5">
      <w:pPr>
        <w:pStyle w:val="TOC6"/>
        <w:rPr>
          <w:rFonts w:asciiTheme="minorHAnsi" w:eastAsiaTheme="minorEastAsia" w:hAnsiTheme="minorHAnsi" w:cstheme="minorBidi"/>
          <w:kern w:val="2"/>
          <w:sz w:val="24"/>
          <w:szCs w:val="24"/>
          <w14:ligatures w14:val="standardContextual"/>
        </w:rPr>
      </w:pPr>
      <w:r>
        <w:t>7.1.3.2.4.1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_Toc200115787 \h </w:instrText>
      </w:r>
      <w:r>
        <w:fldChar w:fldCharType="separate"/>
      </w:r>
      <w:r>
        <w:t>124</w:t>
      </w:r>
      <w:r>
        <w:fldChar w:fldCharType="end"/>
      </w:r>
    </w:p>
    <w:p w14:paraId="0E36026E" w14:textId="43B8385E" w:rsidR="00891FE5" w:rsidRDefault="00891FE5">
      <w:pPr>
        <w:pStyle w:val="TOC6"/>
        <w:rPr>
          <w:rFonts w:asciiTheme="minorHAnsi" w:eastAsiaTheme="minorEastAsia" w:hAnsiTheme="minorHAnsi" w:cstheme="minorBidi"/>
          <w:kern w:val="2"/>
          <w:sz w:val="24"/>
          <w:szCs w:val="24"/>
          <w14:ligatures w14:val="standardContextual"/>
        </w:rPr>
      </w:pPr>
      <w:r>
        <w:t>7.1.3.2.4.2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_Toc200115788 \h </w:instrText>
      </w:r>
      <w:r>
        <w:fldChar w:fldCharType="separate"/>
      </w:r>
      <w:r>
        <w:t>124</w:t>
      </w:r>
      <w:r>
        <w:fldChar w:fldCharType="end"/>
      </w:r>
    </w:p>
    <w:p w14:paraId="4907E89D" w14:textId="1F5E8315" w:rsidR="00891FE5" w:rsidRDefault="00891FE5">
      <w:pPr>
        <w:pStyle w:val="TOC5"/>
        <w:rPr>
          <w:rFonts w:asciiTheme="minorHAnsi" w:eastAsiaTheme="minorEastAsia" w:hAnsiTheme="minorHAnsi" w:cstheme="minorBidi"/>
          <w:kern w:val="2"/>
          <w:sz w:val="24"/>
          <w:szCs w:val="24"/>
          <w14:ligatures w14:val="standardContextual"/>
        </w:rPr>
      </w:pPr>
      <w:r>
        <w:t>7.1.3.2.5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_Toc200115789 \h </w:instrText>
      </w:r>
      <w:r>
        <w:fldChar w:fldCharType="separate"/>
      </w:r>
      <w:r>
        <w:t>126</w:t>
      </w:r>
      <w:r>
        <w:fldChar w:fldCharType="end"/>
      </w:r>
    </w:p>
    <w:p w14:paraId="4F73A0C8" w14:textId="1C9671DB" w:rsidR="00891FE5" w:rsidRDefault="00891FE5">
      <w:pPr>
        <w:pStyle w:val="TOC6"/>
        <w:rPr>
          <w:rFonts w:asciiTheme="minorHAnsi" w:eastAsiaTheme="minorEastAsia" w:hAnsiTheme="minorHAnsi" w:cstheme="minorBidi"/>
          <w:kern w:val="2"/>
          <w:sz w:val="24"/>
          <w:szCs w:val="24"/>
          <w14:ligatures w14:val="standardContextual"/>
        </w:rPr>
      </w:pPr>
      <w:r>
        <w:t>7.1.3.2.5.1</w:t>
      </w:r>
      <w:r>
        <w:rPr>
          <w:rFonts w:asciiTheme="minorHAnsi" w:eastAsiaTheme="minorEastAsia" w:hAnsiTheme="minorHAnsi" w:cstheme="minorBidi"/>
          <w:kern w:val="2"/>
          <w:sz w:val="24"/>
          <w:szCs w:val="24"/>
          <w14:ligatures w14:val="standardContextual"/>
        </w:rPr>
        <w:tab/>
      </w:r>
      <w:r>
        <w:t>Test requirement for NCR type 2-O</w:t>
      </w:r>
      <w:r>
        <w:tab/>
      </w:r>
      <w:r>
        <w:fldChar w:fldCharType="begin"/>
      </w:r>
      <w:r>
        <w:instrText xml:space="preserve"> PAGEREF _Toc200115790 \h </w:instrText>
      </w:r>
      <w:r>
        <w:fldChar w:fldCharType="separate"/>
      </w:r>
      <w:r>
        <w:t>126</w:t>
      </w:r>
      <w:r>
        <w:fldChar w:fldCharType="end"/>
      </w:r>
    </w:p>
    <w:p w14:paraId="21EBF904" w14:textId="5EA1ED82" w:rsidR="00891FE5" w:rsidRDefault="00891FE5">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_Toc200115791 \h </w:instrText>
      </w:r>
      <w:r>
        <w:fldChar w:fldCharType="separate"/>
      </w:r>
      <w:r>
        <w:t>127</w:t>
      </w:r>
      <w:r>
        <w:fldChar w:fldCharType="end"/>
      </w:r>
    </w:p>
    <w:p w14:paraId="74BCD88E" w14:textId="531CFD00" w:rsidR="00891FE5" w:rsidRDefault="00891FE5">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_Toc200115792 \h </w:instrText>
      </w:r>
      <w:r>
        <w:fldChar w:fldCharType="separate"/>
      </w:r>
      <w:r>
        <w:t>127</w:t>
      </w:r>
      <w:r>
        <w:fldChar w:fldCharType="end"/>
      </w:r>
    </w:p>
    <w:p w14:paraId="0BCCB214" w14:textId="2C45F83E" w:rsidR="00891FE5" w:rsidRDefault="00891FE5">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_Toc200115793 \h </w:instrText>
      </w:r>
      <w:r>
        <w:fldChar w:fldCharType="separate"/>
      </w:r>
      <w:r>
        <w:t>127</w:t>
      </w:r>
      <w:r>
        <w:fldChar w:fldCharType="end"/>
      </w:r>
    </w:p>
    <w:p w14:paraId="46D871B9" w14:textId="0A39D1A7" w:rsidR="00891FE5" w:rsidRDefault="00891FE5">
      <w:pPr>
        <w:pStyle w:val="TOC8"/>
        <w:rPr>
          <w:rFonts w:asciiTheme="minorHAnsi" w:eastAsiaTheme="minorEastAsia" w:hAnsiTheme="minorHAnsi" w:cstheme="minorBidi"/>
          <w:b w:val="0"/>
          <w:kern w:val="2"/>
          <w:sz w:val="24"/>
          <w:szCs w:val="24"/>
          <w14:ligatures w14:val="standardContextual"/>
        </w:rPr>
      </w:pPr>
      <w:r>
        <w:t>Annex B</w:t>
      </w:r>
      <w:r w:rsidRPr="00E97C3E">
        <w:rPr>
          <w:lang w:val="en-US" w:eastAsia="zh-CN"/>
        </w:rPr>
        <w:t xml:space="preserve"> </w:t>
      </w:r>
      <w:r>
        <w:t>(normative): Environmental requirements for the Repeater equipment</w:t>
      </w:r>
      <w:r>
        <w:tab/>
      </w:r>
      <w:r>
        <w:fldChar w:fldCharType="begin"/>
      </w:r>
      <w:r>
        <w:instrText xml:space="preserve"> PAGEREF _Toc200115794 \h </w:instrText>
      </w:r>
      <w:r>
        <w:fldChar w:fldCharType="separate"/>
      </w:r>
      <w:r>
        <w:t>128</w:t>
      </w:r>
      <w:r>
        <w:fldChar w:fldCharType="end"/>
      </w:r>
    </w:p>
    <w:p w14:paraId="788F927B" w14:textId="2B0C66B6"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_Toc200115795 \h </w:instrText>
      </w:r>
      <w:r>
        <w:fldChar w:fldCharType="separate"/>
      </w:r>
      <w:r>
        <w:t>129</w:t>
      </w:r>
      <w:r>
        <w:fldChar w:fldCharType="end"/>
      </w:r>
    </w:p>
    <w:p w14:paraId="36F37571" w14:textId="56F51E15"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_Toc200115796 \h </w:instrText>
      </w:r>
      <w:r>
        <w:fldChar w:fldCharType="separate"/>
      </w:r>
      <w:r>
        <w:t>129</w:t>
      </w:r>
      <w:r>
        <w:fldChar w:fldCharType="end"/>
      </w:r>
    </w:p>
    <w:p w14:paraId="34ED3429" w14:textId="5CF75959"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_Toc200115797 \h </w:instrText>
      </w:r>
      <w:r>
        <w:fldChar w:fldCharType="separate"/>
      </w:r>
      <w:r>
        <w:t>129</w:t>
      </w:r>
      <w:r>
        <w:fldChar w:fldCharType="end"/>
      </w:r>
    </w:p>
    <w:p w14:paraId="0AF6E702" w14:textId="44044B87"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B</w:t>
      </w:r>
      <w:r>
        <w:t>.3.1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_Toc200115798 \h </w:instrText>
      </w:r>
      <w:r>
        <w:fldChar w:fldCharType="separate"/>
      </w:r>
      <w:r>
        <w:t>129</w:t>
      </w:r>
      <w:r>
        <w:fldChar w:fldCharType="end"/>
      </w:r>
    </w:p>
    <w:p w14:paraId="3D08F099" w14:textId="28C04DD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_Toc200115799 \h </w:instrText>
      </w:r>
      <w:r>
        <w:fldChar w:fldCharType="separate"/>
      </w:r>
      <w:r>
        <w:t>130</w:t>
      </w:r>
      <w:r>
        <w:fldChar w:fldCharType="end"/>
      </w:r>
    </w:p>
    <w:p w14:paraId="1B02F241" w14:textId="1516ADC4"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_Toc200115800 \h </w:instrText>
      </w:r>
      <w:r>
        <w:fldChar w:fldCharType="separate"/>
      </w:r>
      <w:r>
        <w:t>130</w:t>
      </w:r>
      <w:r>
        <w:fldChar w:fldCharType="end"/>
      </w:r>
    </w:p>
    <w:p w14:paraId="5B1464D4" w14:textId="39465D9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rPr>
          <w:lang w:eastAsia="sv-SE"/>
        </w:rPr>
        <w:t>.6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_Toc200115801 \h </w:instrText>
      </w:r>
      <w:r>
        <w:fldChar w:fldCharType="separate"/>
      </w:r>
      <w:r>
        <w:t>130</w:t>
      </w:r>
      <w:r>
        <w:fldChar w:fldCharType="end"/>
      </w:r>
    </w:p>
    <w:p w14:paraId="386D0237" w14:textId="69440457" w:rsidR="00891FE5" w:rsidRDefault="00891FE5">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_Toc200115802 \h </w:instrText>
      </w:r>
      <w:r>
        <w:fldChar w:fldCharType="separate"/>
      </w:r>
      <w:r>
        <w:t>131</w:t>
      </w:r>
      <w:r>
        <w:fldChar w:fldCharType="end"/>
      </w:r>
    </w:p>
    <w:p w14:paraId="48FAD2B8" w14:textId="4872FB3D"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C</w:t>
      </w:r>
      <w:r>
        <w:t>.1</w:t>
      </w:r>
      <w:r>
        <w:rPr>
          <w:rFonts w:asciiTheme="minorHAnsi" w:eastAsiaTheme="minorEastAsia" w:hAnsiTheme="minorHAnsi" w:cstheme="minorBidi"/>
          <w:kern w:val="2"/>
          <w:sz w:val="24"/>
          <w:szCs w:val="24"/>
          <w14:ligatures w14:val="standardContextual"/>
        </w:rPr>
        <w:tab/>
      </w:r>
      <w:r>
        <w:rPr>
          <w:lang w:eastAsia="sv-SE"/>
        </w:rPr>
        <w:t>Measurement of radiated characteristics</w:t>
      </w:r>
      <w:r>
        <w:tab/>
      </w:r>
      <w:r>
        <w:fldChar w:fldCharType="begin"/>
      </w:r>
      <w:r>
        <w:instrText xml:space="preserve"> PAGEREF _Toc200115803 \h </w:instrText>
      </w:r>
      <w:r>
        <w:fldChar w:fldCharType="separate"/>
      </w:r>
      <w:r>
        <w:t>132</w:t>
      </w:r>
      <w:r>
        <w:fldChar w:fldCharType="end"/>
      </w:r>
    </w:p>
    <w:p w14:paraId="5972B568" w14:textId="452C781D" w:rsidR="00891FE5" w:rsidRDefault="00891FE5">
      <w:pPr>
        <w:pStyle w:val="TOC8"/>
        <w:rPr>
          <w:rFonts w:asciiTheme="minorHAnsi" w:eastAsiaTheme="minorEastAsia" w:hAnsiTheme="minorHAnsi" w:cstheme="minorBidi"/>
          <w:b w:val="0"/>
          <w:kern w:val="2"/>
          <w:sz w:val="24"/>
          <w:szCs w:val="24"/>
          <w14:ligatures w14:val="standardContextual"/>
        </w:rPr>
      </w:pPr>
      <w:r>
        <w:t xml:space="preserve">Annex </w:t>
      </w:r>
      <w:r w:rsidRPr="00E97C3E">
        <w:rPr>
          <w:lang w:val="en-US" w:eastAsia="zh-CN"/>
        </w:rPr>
        <w:t>D</w:t>
      </w:r>
      <w:r>
        <w:t xml:space="preserve"> (normative): Calibration</w:t>
      </w:r>
      <w:r>
        <w:tab/>
      </w:r>
      <w:r>
        <w:fldChar w:fldCharType="begin"/>
      </w:r>
      <w:r>
        <w:instrText xml:space="preserve"> PAGEREF _Toc200115804 \h </w:instrText>
      </w:r>
      <w:r>
        <w:fldChar w:fldCharType="separate"/>
      </w:r>
      <w:r>
        <w:t>135</w:t>
      </w:r>
      <w:r>
        <w:fldChar w:fldCharType="end"/>
      </w:r>
    </w:p>
    <w:p w14:paraId="20A64B72" w14:textId="246F2BE3" w:rsidR="00891FE5" w:rsidRDefault="00891FE5">
      <w:pPr>
        <w:pStyle w:val="TOC8"/>
        <w:rPr>
          <w:rFonts w:asciiTheme="minorHAnsi" w:eastAsiaTheme="minorEastAsia" w:hAnsiTheme="minorHAnsi" w:cstheme="minorBidi"/>
          <w:b w:val="0"/>
          <w:kern w:val="2"/>
          <w:sz w:val="24"/>
          <w:szCs w:val="24"/>
          <w14:ligatures w14:val="standardContextual"/>
        </w:rPr>
      </w:pPr>
      <w:r>
        <w:t>Annex E</w:t>
      </w:r>
      <w:r w:rsidRPr="00E97C3E">
        <w:rPr>
          <w:lang w:val="en-US" w:eastAsia="zh-CN"/>
        </w:rPr>
        <w:t xml:space="preserve"> </w:t>
      </w:r>
      <w:r>
        <w:t>(informative): OTA measurement system set-up</w:t>
      </w:r>
      <w:r>
        <w:tab/>
      </w:r>
      <w:r>
        <w:fldChar w:fldCharType="begin"/>
      </w:r>
      <w:r>
        <w:instrText xml:space="preserve"> PAGEREF _Toc200115805 \h </w:instrText>
      </w:r>
      <w:r>
        <w:fldChar w:fldCharType="separate"/>
      </w:r>
      <w:r>
        <w:t>135</w:t>
      </w:r>
      <w:r>
        <w:fldChar w:fldCharType="end"/>
      </w:r>
    </w:p>
    <w:p w14:paraId="26A92723" w14:textId="743E7041"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w:t>
      </w:r>
      <w:r>
        <w:t>.1</w:t>
      </w:r>
      <w:r>
        <w:rPr>
          <w:rFonts w:asciiTheme="minorHAnsi" w:eastAsiaTheme="minorEastAsia" w:hAnsiTheme="minorHAnsi" w:cstheme="minorBidi"/>
          <w:kern w:val="2"/>
          <w:sz w:val="24"/>
          <w:szCs w:val="24"/>
          <w14:ligatures w14:val="standardContextual"/>
        </w:rPr>
        <w:tab/>
      </w:r>
      <w:r w:rsidRPr="00E97C3E">
        <w:rPr>
          <w:lang w:val="en-US" w:eastAsia="zh-CN"/>
        </w:rPr>
        <w:t xml:space="preserve">OTA output power EIRP, OTA </w:t>
      </w:r>
      <w:r>
        <w:t>Frequency</w:t>
      </w:r>
      <w:r w:rsidRPr="00E97C3E">
        <w:rPr>
          <w:lang w:val="en-US" w:eastAsia="zh-CN"/>
        </w:rPr>
        <w:t xml:space="preserve"> stability, OTA Error Vector Magnitude and OTA </w:t>
      </w:r>
      <w:r>
        <w:rPr>
          <w:lang w:eastAsia="zh-CN"/>
        </w:rPr>
        <w:t>Transmit ON/OFF power</w:t>
      </w:r>
      <w:r>
        <w:tab/>
      </w:r>
      <w:r>
        <w:fldChar w:fldCharType="begin"/>
      </w:r>
      <w:r>
        <w:instrText xml:space="preserve"> PAGEREF _Toc200115806 \h </w:instrText>
      </w:r>
      <w:r>
        <w:fldChar w:fldCharType="separate"/>
      </w:r>
      <w:r>
        <w:t>136</w:t>
      </w:r>
      <w:r>
        <w:fldChar w:fldCharType="end"/>
      </w:r>
    </w:p>
    <w:p w14:paraId="424F3192" w14:textId="53D46D7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E.2</w:t>
      </w:r>
      <w:r>
        <w:rPr>
          <w:rFonts w:asciiTheme="minorHAnsi" w:eastAsiaTheme="minorEastAsia" w:hAnsiTheme="minorHAnsi" w:cstheme="minorBidi"/>
          <w:kern w:val="2"/>
          <w:sz w:val="24"/>
          <w:szCs w:val="24"/>
          <w14:ligatures w14:val="standardContextual"/>
        </w:rPr>
        <w:tab/>
      </w:r>
      <w:r w:rsidRPr="00E97C3E">
        <w:rPr>
          <w:lang w:val="en-US" w:eastAsia="zh-CN"/>
        </w:rPr>
        <w:t>Out of band gain</w:t>
      </w:r>
      <w:r>
        <w:tab/>
      </w:r>
      <w:r>
        <w:fldChar w:fldCharType="begin"/>
      </w:r>
      <w:r>
        <w:instrText xml:space="preserve"> PAGEREF _Toc200115807 \h </w:instrText>
      </w:r>
      <w:r>
        <w:fldChar w:fldCharType="separate"/>
      </w:r>
      <w:r>
        <w:t>137</w:t>
      </w:r>
      <w:r>
        <w:fldChar w:fldCharType="end"/>
      </w:r>
    </w:p>
    <w:p w14:paraId="732D8F4B" w14:textId="2D5CB599"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E.3</w:t>
      </w:r>
      <w:r>
        <w:rPr>
          <w:rFonts w:asciiTheme="minorHAnsi" w:eastAsiaTheme="minorEastAsia" w:hAnsiTheme="minorHAnsi" w:cstheme="minorBidi"/>
          <w:kern w:val="2"/>
          <w:sz w:val="24"/>
          <w:szCs w:val="24"/>
          <w14:ligatures w14:val="standardContextual"/>
        </w:rPr>
        <w:tab/>
      </w:r>
      <w:r w:rsidRPr="00E97C3E">
        <w:rPr>
          <w:lang w:val="en-US" w:eastAsia="zh-CN"/>
        </w:rPr>
        <w:t>Unwanted emission: Operating band unwanted emission and ACLR</w:t>
      </w:r>
      <w:r>
        <w:tab/>
      </w:r>
      <w:r>
        <w:fldChar w:fldCharType="begin"/>
      </w:r>
      <w:r>
        <w:instrText xml:space="preserve"> PAGEREF _Toc200115808 \h </w:instrText>
      </w:r>
      <w:r>
        <w:fldChar w:fldCharType="separate"/>
      </w:r>
      <w:r>
        <w:t>138</w:t>
      </w:r>
      <w:r>
        <w:fldChar w:fldCharType="end"/>
      </w:r>
    </w:p>
    <w:p w14:paraId="35DF279C" w14:textId="7CA5FBE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E.4</w:t>
      </w:r>
      <w:r>
        <w:rPr>
          <w:rFonts w:asciiTheme="minorHAnsi" w:eastAsiaTheme="minorEastAsia" w:hAnsiTheme="minorHAnsi" w:cstheme="minorBidi"/>
          <w:kern w:val="2"/>
          <w:sz w:val="24"/>
          <w:szCs w:val="24"/>
          <w14:ligatures w14:val="standardContextual"/>
        </w:rPr>
        <w:tab/>
      </w:r>
      <w:r w:rsidRPr="00E97C3E">
        <w:rPr>
          <w:lang w:val="en-US" w:eastAsia="zh-CN"/>
        </w:rPr>
        <w:t>Input intermodulation</w:t>
      </w:r>
      <w:r>
        <w:tab/>
      </w:r>
      <w:r>
        <w:fldChar w:fldCharType="begin"/>
      </w:r>
      <w:r>
        <w:instrText xml:space="preserve"> PAGEREF _Toc200115809 \h </w:instrText>
      </w:r>
      <w:r>
        <w:fldChar w:fldCharType="separate"/>
      </w:r>
      <w:r>
        <w:t>139</w:t>
      </w:r>
      <w:r>
        <w:fldChar w:fldCharType="end"/>
      </w:r>
    </w:p>
    <w:p w14:paraId="4CFF4CC9" w14:textId="4D4E2F1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E.5</w:t>
      </w:r>
      <w:r>
        <w:rPr>
          <w:rFonts w:asciiTheme="minorHAnsi" w:eastAsiaTheme="minorEastAsia" w:hAnsiTheme="minorHAnsi" w:cstheme="minorBidi"/>
          <w:kern w:val="2"/>
          <w:sz w:val="24"/>
          <w:szCs w:val="24"/>
          <w14:ligatures w14:val="standardContextual"/>
        </w:rPr>
        <w:tab/>
      </w:r>
      <w:r w:rsidRPr="00E97C3E">
        <w:rPr>
          <w:lang w:val="en-US" w:eastAsia="zh-CN"/>
        </w:rPr>
        <w:t>Adjacent Channel Rejection Ratio</w:t>
      </w:r>
      <w:r>
        <w:tab/>
      </w:r>
      <w:r>
        <w:fldChar w:fldCharType="begin"/>
      </w:r>
      <w:r>
        <w:instrText xml:space="preserve"> PAGEREF _Toc200115810 \h </w:instrText>
      </w:r>
      <w:r>
        <w:fldChar w:fldCharType="separate"/>
      </w:r>
      <w:r>
        <w:t>140</w:t>
      </w:r>
      <w:r>
        <w:fldChar w:fldCharType="end"/>
      </w:r>
    </w:p>
    <w:p w14:paraId="79318EF0" w14:textId="5FAFAADF"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rPr>
        <w:t xml:space="preserve">E.6 </w:t>
      </w:r>
      <w:r>
        <w:rPr>
          <w:rFonts w:asciiTheme="minorHAnsi" w:eastAsiaTheme="minorEastAsia" w:hAnsiTheme="minorHAnsi" w:cstheme="minorBidi"/>
          <w:kern w:val="2"/>
          <w:sz w:val="24"/>
          <w:szCs w:val="24"/>
          <w14:ligatures w14:val="standardContextual"/>
        </w:rPr>
        <w:tab/>
      </w:r>
      <w:r w:rsidRPr="00E97C3E">
        <w:rPr>
          <w:lang w:val="en-US"/>
        </w:rPr>
        <w:t>NCR-MT type 2-O PDSCH and PDCCH testing</w:t>
      </w:r>
      <w:r>
        <w:tab/>
      </w:r>
      <w:r>
        <w:fldChar w:fldCharType="begin"/>
      </w:r>
      <w:r>
        <w:instrText xml:space="preserve"> PAGEREF _Toc200115811 \h </w:instrText>
      </w:r>
      <w:r>
        <w:fldChar w:fldCharType="separate"/>
      </w:r>
      <w:r>
        <w:t>140</w:t>
      </w:r>
      <w:r>
        <w:fldChar w:fldCharType="end"/>
      </w:r>
    </w:p>
    <w:p w14:paraId="7D4577CF" w14:textId="175D9F45" w:rsidR="00891FE5" w:rsidRDefault="00891FE5">
      <w:pPr>
        <w:pStyle w:val="TOC2"/>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NCR-MT type 2-O CQI testing</w:t>
      </w:r>
      <w:r>
        <w:tab/>
      </w:r>
      <w:r>
        <w:fldChar w:fldCharType="begin"/>
      </w:r>
      <w:r>
        <w:instrText xml:space="preserve"> PAGEREF _Toc200115812 \h </w:instrText>
      </w:r>
      <w:r>
        <w:fldChar w:fldCharType="separate"/>
      </w:r>
      <w:r>
        <w:t>141</w:t>
      </w:r>
      <w:r>
        <w:fldChar w:fldCharType="end"/>
      </w:r>
    </w:p>
    <w:p w14:paraId="6D122C51" w14:textId="2ED348AA" w:rsidR="00891FE5" w:rsidRDefault="00891FE5">
      <w:pPr>
        <w:pStyle w:val="TOC8"/>
        <w:rPr>
          <w:rFonts w:asciiTheme="minorHAnsi" w:eastAsiaTheme="minorEastAsia" w:hAnsiTheme="minorHAnsi" w:cstheme="minorBidi"/>
          <w:b w:val="0"/>
          <w:kern w:val="2"/>
          <w:sz w:val="24"/>
          <w:szCs w:val="24"/>
          <w14:ligatures w14:val="standardContextual"/>
        </w:rPr>
      </w:pPr>
      <w:r w:rsidRPr="00E97C3E">
        <w:rPr>
          <w:rFonts w:eastAsia="MS Mincho"/>
        </w:rPr>
        <w:t xml:space="preserve">Annex </w:t>
      </w:r>
      <w:r w:rsidRPr="00E97C3E">
        <w:rPr>
          <w:lang w:val="en-US" w:eastAsia="zh-CN"/>
        </w:rPr>
        <w:t xml:space="preserve">F </w:t>
      </w:r>
      <w:r>
        <w:t>(</w:t>
      </w:r>
      <w:r>
        <w:rPr>
          <w:lang w:eastAsia="zh-CN"/>
        </w:rPr>
        <w:t>n</w:t>
      </w:r>
      <w:r>
        <w:t>ormative)</w:t>
      </w:r>
      <w:r w:rsidRPr="00E97C3E">
        <w:rPr>
          <w:rFonts w:eastAsia="MS Mincho"/>
        </w:rPr>
        <w:t>:</w:t>
      </w:r>
      <w:r>
        <w:t xml:space="preserve"> </w:t>
      </w:r>
      <w:r w:rsidRPr="00E97C3E">
        <w:rPr>
          <w:rFonts w:eastAsia="MS Mincho"/>
        </w:rPr>
        <w:t>In-channel TX tests</w:t>
      </w:r>
      <w:r>
        <w:tab/>
      </w:r>
      <w:r>
        <w:fldChar w:fldCharType="begin"/>
      </w:r>
      <w:r>
        <w:instrText xml:space="preserve"> PAGEREF _Toc200115813 \h </w:instrText>
      </w:r>
      <w:r>
        <w:fldChar w:fldCharType="separate"/>
      </w:r>
      <w:r>
        <w:t>142</w:t>
      </w:r>
      <w:r>
        <w:fldChar w:fldCharType="end"/>
      </w:r>
    </w:p>
    <w:p w14:paraId="6D3B23D2" w14:textId="33427A95"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_Toc200115814 \h </w:instrText>
      </w:r>
      <w:r>
        <w:fldChar w:fldCharType="separate"/>
      </w:r>
      <w:r>
        <w:t>143</w:t>
      </w:r>
      <w:r>
        <w:fldChar w:fldCharType="end"/>
      </w:r>
    </w:p>
    <w:p w14:paraId="10DA2DFF" w14:textId="0DA92465"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w:t>
      </w:r>
      <w:r>
        <w:rPr>
          <w:rFonts w:asciiTheme="minorHAnsi" w:eastAsiaTheme="minorEastAsia" w:hAnsiTheme="minorHAnsi" w:cstheme="minorBidi"/>
          <w:kern w:val="2"/>
          <w:sz w:val="24"/>
          <w:szCs w:val="24"/>
          <w14:ligatures w14:val="standardContextual"/>
        </w:rPr>
        <w:tab/>
      </w:r>
      <w:r>
        <w:rPr>
          <w:lang w:eastAsia="ja-JP"/>
        </w:rPr>
        <w:t>Basic principles</w:t>
      </w:r>
      <w:r>
        <w:tab/>
      </w:r>
      <w:r>
        <w:fldChar w:fldCharType="begin"/>
      </w:r>
      <w:r>
        <w:instrText xml:space="preserve"> PAGEREF _Toc200115815 \h </w:instrText>
      </w:r>
      <w:r>
        <w:fldChar w:fldCharType="separate"/>
      </w:r>
      <w:r>
        <w:t>143</w:t>
      </w:r>
      <w:r>
        <w:fldChar w:fldCharType="end"/>
      </w:r>
    </w:p>
    <w:p w14:paraId="1D23491C" w14:textId="25D32795"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.2.1</w:t>
      </w:r>
      <w:r>
        <w:rPr>
          <w:rFonts w:asciiTheme="minorHAnsi" w:eastAsiaTheme="minorEastAsia" w:hAnsiTheme="minorHAnsi" w:cstheme="minorBidi"/>
          <w:kern w:val="2"/>
          <w:sz w:val="24"/>
          <w:szCs w:val="24"/>
          <w14:ligatures w14:val="standardContextual"/>
        </w:rPr>
        <w:tab/>
      </w:r>
      <w:r>
        <w:rPr>
          <w:lang w:eastAsia="ja-JP"/>
        </w:rPr>
        <w:t>Output signal of the TX under test</w:t>
      </w:r>
      <w:r>
        <w:tab/>
      </w:r>
      <w:r>
        <w:fldChar w:fldCharType="begin"/>
      </w:r>
      <w:r>
        <w:instrText xml:space="preserve"> PAGEREF _Toc200115816 \h </w:instrText>
      </w:r>
      <w:r>
        <w:fldChar w:fldCharType="separate"/>
      </w:r>
      <w:r>
        <w:t>143</w:t>
      </w:r>
      <w:r>
        <w:fldChar w:fldCharType="end"/>
      </w:r>
    </w:p>
    <w:p w14:paraId="6DB876DC" w14:textId="1248D23C"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.2.2</w:t>
      </w:r>
      <w:r>
        <w:rPr>
          <w:rFonts w:asciiTheme="minorHAnsi" w:eastAsiaTheme="minorEastAsia" w:hAnsiTheme="minorHAnsi" w:cstheme="minorBidi"/>
          <w:kern w:val="2"/>
          <w:sz w:val="24"/>
          <w:szCs w:val="24"/>
          <w14:ligatures w14:val="standardContextual"/>
        </w:rPr>
        <w:tab/>
      </w:r>
      <w:r>
        <w:rPr>
          <w:lang w:eastAsia="ja-JP"/>
        </w:rPr>
        <w:t>Ideal signal</w:t>
      </w:r>
      <w:r>
        <w:tab/>
      </w:r>
      <w:r>
        <w:fldChar w:fldCharType="begin"/>
      </w:r>
      <w:r>
        <w:instrText xml:space="preserve"> PAGEREF _Toc200115817 \h </w:instrText>
      </w:r>
      <w:r>
        <w:fldChar w:fldCharType="separate"/>
      </w:r>
      <w:r>
        <w:t>143</w:t>
      </w:r>
      <w:r>
        <w:fldChar w:fldCharType="end"/>
      </w:r>
    </w:p>
    <w:p w14:paraId="58B4BEE5" w14:textId="35FFCCFE"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.2.3</w:t>
      </w:r>
      <w:r>
        <w:rPr>
          <w:rFonts w:asciiTheme="minorHAnsi" w:eastAsiaTheme="minorEastAsia" w:hAnsiTheme="minorHAnsi" w:cstheme="minorBidi"/>
          <w:kern w:val="2"/>
          <w:sz w:val="24"/>
          <w:szCs w:val="24"/>
          <w14:ligatures w14:val="standardContextual"/>
        </w:rPr>
        <w:tab/>
      </w:r>
      <w:r>
        <w:rPr>
          <w:lang w:eastAsia="ja-JP"/>
        </w:rPr>
        <w:t>Measurement results</w:t>
      </w:r>
      <w:r>
        <w:tab/>
      </w:r>
      <w:r>
        <w:fldChar w:fldCharType="begin"/>
      </w:r>
      <w:r>
        <w:instrText xml:space="preserve"> PAGEREF _Toc200115818 \h </w:instrText>
      </w:r>
      <w:r>
        <w:fldChar w:fldCharType="separate"/>
      </w:r>
      <w:r>
        <w:t>144</w:t>
      </w:r>
      <w:r>
        <w:fldChar w:fldCharType="end"/>
      </w:r>
    </w:p>
    <w:p w14:paraId="290C4377" w14:textId="5F097841"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.2.4</w:t>
      </w:r>
      <w:r>
        <w:rPr>
          <w:rFonts w:asciiTheme="minorHAnsi" w:eastAsiaTheme="minorEastAsia" w:hAnsiTheme="minorHAnsi" w:cstheme="minorBidi"/>
          <w:kern w:val="2"/>
          <w:sz w:val="24"/>
          <w:szCs w:val="24"/>
          <w14:ligatures w14:val="standardContextual"/>
        </w:rPr>
        <w:tab/>
      </w:r>
      <w:r>
        <w:rPr>
          <w:lang w:eastAsia="ja-JP"/>
        </w:rPr>
        <w:t>Measurement points</w:t>
      </w:r>
      <w:r>
        <w:tab/>
      </w:r>
      <w:r>
        <w:fldChar w:fldCharType="begin"/>
      </w:r>
      <w:r>
        <w:instrText xml:space="preserve"> PAGEREF _Toc200115819 \h </w:instrText>
      </w:r>
      <w:r>
        <w:fldChar w:fldCharType="separate"/>
      </w:r>
      <w:r>
        <w:t>144</w:t>
      </w:r>
      <w:r>
        <w:fldChar w:fldCharType="end"/>
      </w:r>
    </w:p>
    <w:p w14:paraId="5684F1C3" w14:textId="28B96BE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.3</w:t>
      </w:r>
      <w:r>
        <w:rPr>
          <w:rFonts w:asciiTheme="minorHAnsi" w:eastAsiaTheme="minorEastAsia" w:hAnsiTheme="minorHAnsi" w:cstheme="minorBidi"/>
          <w:kern w:val="2"/>
          <w:sz w:val="24"/>
          <w:szCs w:val="24"/>
          <w14:ligatures w14:val="standardContextual"/>
        </w:rPr>
        <w:tab/>
      </w:r>
      <w:r>
        <w:rPr>
          <w:lang w:eastAsia="ja-JP"/>
        </w:rPr>
        <w:t>Pre-FFT minimization process</w:t>
      </w:r>
      <w:r>
        <w:tab/>
      </w:r>
      <w:r>
        <w:fldChar w:fldCharType="begin"/>
      </w:r>
      <w:r>
        <w:instrText xml:space="preserve"> PAGEREF _Toc200115820 \h </w:instrText>
      </w:r>
      <w:r>
        <w:fldChar w:fldCharType="separate"/>
      </w:r>
      <w:r>
        <w:t>145</w:t>
      </w:r>
      <w:r>
        <w:fldChar w:fldCharType="end"/>
      </w:r>
    </w:p>
    <w:p w14:paraId="453BB542" w14:textId="628BF728"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.4</w:t>
      </w:r>
      <w:r>
        <w:rPr>
          <w:rFonts w:asciiTheme="minorHAnsi" w:eastAsiaTheme="minorEastAsia" w:hAnsiTheme="minorHAnsi" w:cstheme="minorBidi"/>
          <w:kern w:val="2"/>
          <w:sz w:val="24"/>
          <w:szCs w:val="24"/>
          <w14:ligatures w14:val="standardContextual"/>
        </w:rPr>
        <w:tab/>
      </w:r>
      <w:r>
        <w:rPr>
          <w:lang w:eastAsia="ja-JP"/>
        </w:rPr>
        <w:t>Timing of the FFT window</w:t>
      </w:r>
      <w:r>
        <w:tab/>
      </w:r>
      <w:r>
        <w:fldChar w:fldCharType="begin"/>
      </w:r>
      <w:r>
        <w:instrText xml:space="preserve"> PAGEREF _Toc200115821 \h </w:instrText>
      </w:r>
      <w:r>
        <w:fldChar w:fldCharType="separate"/>
      </w:r>
      <w:r>
        <w:t>146</w:t>
      </w:r>
      <w:r>
        <w:fldChar w:fldCharType="end"/>
      </w:r>
    </w:p>
    <w:p w14:paraId="1EA582A4" w14:textId="4760908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.5</w:t>
      </w:r>
      <w:r>
        <w:rPr>
          <w:rFonts w:asciiTheme="minorHAnsi" w:eastAsiaTheme="minorEastAsia" w:hAnsiTheme="minorHAnsi" w:cstheme="minorBidi"/>
          <w:kern w:val="2"/>
          <w:sz w:val="24"/>
          <w:szCs w:val="24"/>
          <w14:ligatures w14:val="standardContextual"/>
        </w:rPr>
        <w:tab/>
      </w:r>
      <w:r>
        <w:rPr>
          <w:lang w:eastAsia="ja-JP"/>
        </w:rPr>
        <w:t>Resource element TX power</w:t>
      </w:r>
      <w:r>
        <w:tab/>
      </w:r>
      <w:r>
        <w:fldChar w:fldCharType="begin"/>
      </w:r>
      <w:r>
        <w:instrText xml:space="preserve"> PAGEREF _Toc200115822 \h </w:instrText>
      </w:r>
      <w:r>
        <w:fldChar w:fldCharType="separate"/>
      </w:r>
      <w:r>
        <w:t>147</w:t>
      </w:r>
      <w:r>
        <w:fldChar w:fldCharType="end"/>
      </w:r>
    </w:p>
    <w:p w14:paraId="4E918300" w14:textId="426A366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.6</w:t>
      </w:r>
      <w:r>
        <w:rPr>
          <w:rFonts w:asciiTheme="minorHAnsi" w:eastAsiaTheme="minorEastAsia" w:hAnsiTheme="minorHAnsi" w:cstheme="minorBidi"/>
          <w:kern w:val="2"/>
          <w:sz w:val="24"/>
          <w:szCs w:val="24"/>
          <w14:ligatures w14:val="standardContextual"/>
        </w:rPr>
        <w:tab/>
      </w:r>
      <w:r>
        <w:rPr>
          <w:lang w:eastAsia="ja-JP"/>
        </w:rPr>
        <w:t>Post-FFT equalisation</w:t>
      </w:r>
      <w:r>
        <w:tab/>
      </w:r>
      <w:r>
        <w:fldChar w:fldCharType="begin"/>
      </w:r>
      <w:r>
        <w:instrText xml:space="preserve"> PAGEREF _Toc200115823 \h </w:instrText>
      </w:r>
      <w:r>
        <w:fldChar w:fldCharType="separate"/>
      </w:r>
      <w:r>
        <w:t>147</w:t>
      </w:r>
      <w:r>
        <w:fldChar w:fldCharType="end"/>
      </w:r>
    </w:p>
    <w:p w14:paraId="3F5B8465" w14:textId="3D47D7CA"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.7</w:t>
      </w:r>
      <w:r>
        <w:rPr>
          <w:rFonts w:asciiTheme="minorHAnsi" w:eastAsiaTheme="minorEastAsia" w:hAnsiTheme="minorHAnsi" w:cstheme="minorBidi"/>
          <w:kern w:val="2"/>
          <w:sz w:val="24"/>
          <w:szCs w:val="24"/>
          <w14:ligatures w14:val="standardContextual"/>
        </w:rPr>
        <w:tab/>
      </w:r>
      <w:r>
        <w:rPr>
          <w:lang w:eastAsia="ja-JP"/>
        </w:rPr>
        <w:t>EVM</w:t>
      </w:r>
      <w:r>
        <w:tab/>
      </w:r>
      <w:r>
        <w:fldChar w:fldCharType="begin"/>
      </w:r>
      <w:r>
        <w:instrText xml:space="preserve"> PAGEREF _Toc200115824 \h </w:instrText>
      </w:r>
      <w:r>
        <w:fldChar w:fldCharType="separate"/>
      </w:r>
      <w:r>
        <w:t>150</w:t>
      </w:r>
      <w:r>
        <w:fldChar w:fldCharType="end"/>
      </w:r>
    </w:p>
    <w:p w14:paraId="34F2F806" w14:textId="1C8BE0DA"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F</w:t>
      </w:r>
      <w:r w:rsidRPr="00E97C3E">
        <w:rPr>
          <w:rFonts w:eastAsia="Osaka"/>
          <w:lang w:eastAsia="ja-JP"/>
        </w:rPr>
        <w:t>.7.0</w:t>
      </w:r>
      <w:r>
        <w:rPr>
          <w:rFonts w:asciiTheme="minorHAnsi" w:eastAsiaTheme="minorEastAsia" w:hAnsiTheme="minorHAnsi" w:cstheme="minorBidi"/>
          <w:kern w:val="2"/>
          <w:sz w:val="24"/>
          <w:szCs w:val="24"/>
          <w14:ligatures w14:val="standardContextual"/>
        </w:rPr>
        <w:tab/>
      </w:r>
      <w:r w:rsidRPr="00E97C3E">
        <w:rPr>
          <w:rFonts w:eastAsia="Osaka"/>
          <w:lang w:eastAsia="ja-JP"/>
        </w:rPr>
        <w:t>General</w:t>
      </w:r>
      <w:r>
        <w:tab/>
      </w:r>
      <w:r>
        <w:fldChar w:fldCharType="begin"/>
      </w:r>
      <w:r>
        <w:instrText xml:space="preserve"> PAGEREF _Toc200115825 \h </w:instrText>
      </w:r>
      <w:r>
        <w:fldChar w:fldCharType="separate"/>
      </w:r>
      <w:r>
        <w:t>150</w:t>
      </w:r>
      <w:r>
        <w:fldChar w:fldCharType="end"/>
      </w:r>
    </w:p>
    <w:p w14:paraId="6821D625" w14:textId="699FEA0E"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.7.1</w:t>
      </w:r>
      <w:r>
        <w:rPr>
          <w:rFonts w:asciiTheme="minorHAnsi" w:eastAsiaTheme="minorEastAsia" w:hAnsiTheme="minorHAnsi" w:cstheme="minorBidi"/>
          <w:kern w:val="2"/>
          <w:sz w:val="24"/>
          <w:szCs w:val="24"/>
          <w14:ligatures w14:val="standardContextual"/>
        </w:rPr>
        <w:tab/>
      </w:r>
      <w:r>
        <w:rPr>
          <w:lang w:eastAsia="ja-JP"/>
        </w:rPr>
        <w:t>Averaged EVM</w:t>
      </w:r>
      <w:r>
        <w:tab/>
      </w:r>
      <w:r>
        <w:fldChar w:fldCharType="begin"/>
      </w:r>
      <w:r>
        <w:instrText xml:space="preserve"> PAGEREF _Toc200115826 \h </w:instrText>
      </w:r>
      <w:r>
        <w:fldChar w:fldCharType="separate"/>
      </w:r>
      <w:r>
        <w:t>150</w:t>
      </w:r>
      <w:r>
        <w:fldChar w:fldCharType="end"/>
      </w:r>
    </w:p>
    <w:p w14:paraId="75212CB8" w14:textId="6F79838D" w:rsidR="00891FE5" w:rsidRDefault="00891FE5">
      <w:pPr>
        <w:pStyle w:val="TOC8"/>
        <w:rPr>
          <w:rFonts w:asciiTheme="minorHAnsi" w:eastAsiaTheme="minorEastAsia" w:hAnsiTheme="minorHAnsi" w:cstheme="minorBidi"/>
          <w:b w:val="0"/>
          <w:kern w:val="2"/>
          <w:sz w:val="24"/>
          <w:szCs w:val="24"/>
          <w14:ligatures w14:val="standardContextual"/>
        </w:rPr>
      </w:pPr>
      <w:r>
        <w:rPr>
          <w:lang w:eastAsia="ja-JP"/>
        </w:rPr>
        <w:t xml:space="preserve">Annex </w:t>
      </w:r>
      <w:r w:rsidRPr="00E97C3E">
        <w:rPr>
          <w:rFonts w:eastAsia="SimSun"/>
          <w:lang w:val="en-US" w:eastAsia="zh-CN"/>
        </w:rPr>
        <w:t>G</w:t>
      </w:r>
      <w:r>
        <w:rPr>
          <w:lang w:eastAsia="ja-JP"/>
        </w:rPr>
        <w:t xml:space="preserve"> (normative): TRP measurement procedures</w:t>
      </w:r>
      <w:r>
        <w:tab/>
      </w:r>
      <w:r>
        <w:fldChar w:fldCharType="begin"/>
      </w:r>
      <w:r>
        <w:instrText xml:space="preserve"> PAGEREF _Toc200115827 \h </w:instrText>
      </w:r>
      <w:r>
        <w:fldChar w:fldCharType="separate"/>
      </w:r>
      <w:r>
        <w:t>152</w:t>
      </w:r>
      <w:r>
        <w:fldChar w:fldCharType="end"/>
      </w:r>
    </w:p>
    <w:p w14:paraId="14BD8289" w14:textId="5F961C27" w:rsidR="00891FE5" w:rsidRDefault="00891FE5">
      <w:pPr>
        <w:pStyle w:val="TOC8"/>
        <w:rPr>
          <w:rFonts w:asciiTheme="minorHAnsi" w:eastAsiaTheme="minorEastAsia" w:hAnsiTheme="minorHAnsi" w:cstheme="minorBidi"/>
          <w:b w:val="0"/>
          <w:kern w:val="2"/>
          <w:sz w:val="24"/>
          <w:szCs w:val="24"/>
          <w14:ligatures w14:val="standardContextual"/>
        </w:rPr>
      </w:pPr>
      <w:r>
        <w:t>Annex H (normative):  NCR-MT Fixed Reference Channels</w:t>
      </w:r>
      <w:r>
        <w:tab/>
      </w:r>
      <w:r>
        <w:fldChar w:fldCharType="begin"/>
      </w:r>
      <w:r>
        <w:instrText xml:space="preserve"> PAGEREF _Toc200115828 \h </w:instrText>
      </w:r>
      <w:r>
        <w:fldChar w:fldCharType="separate"/>
      </w:r>
      <w:r>
        <w:t>161</w:t>
      </w:r>
      <w:r>
        <w:fldChar w:fldCharType="end"/>
      </w:r>
    </w:p>
    <w:p w14:paraId="454586A1" w14:textId="30BE6DA5" w:rsidR="00891FE5" w:rsidRDefault="00891FE5">
      <w:pPr>
        <w:pStyle w:val="TOC2"/>
        <w:rPr>
          <w:rFonts w:asciiTheme="minorHAnsi" w:eastAsiaTheme="minorEastAsia" w:hAnsiTheme="minorHAnsi" w:cstheme="minorBidi"/>
          <w:kern w:val="2"/>
          <w:sz w:val="24"/>
          <w:szCs w:val="24"/>
          <w14:ligatures w14:val="standardContextual"/>
        </w:rPr>
      </w:pPr>
      <w:r>
        <w:t>H.1.1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_Toc200115829 \h </w:instrText>
      </w:r>
      <w:r>
        <w:fldChar w:fldCharType="separate"/>
      </w:r>
      <w:r>
        <w:t>161</w:t>
      </w:r>
      <w:r>
        <w:fldChar w:fldCharType="end"/>
      </w:r>
    </w:p>
    <w:p w14:paraId="174AA58F" w14:textId="4645C6AE" w:rsidR="00891FE5" w:rsidRDefault="00891FE5">
      <w:pPr>
        <w:pStyle w:val="TOC2"/>
        <w:rPr>
          <w:rFonts w:asciiTheme="minorHAnsi" w:eastAsiaTheme="minorEastAsia" w:hAnsiTheme="minorHAnsi" w:cstheme="minorBidi"/>
          <w:kern w:val="2"/>
          <w:sz w:val="24"/>
          <w:szCs w:val="24"/>
          <w14:ligatures w14:val="standardContextual"/>
        </w:rPr>
      </w:pPr>
      <w:r>
        <w:t>H.1.2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_Toc200115830 \h </w:instrText>
      </w:r>
      <w:r>
        <w:fldChar w:fldCharType="separate"/>
      </w:r>
      <w:r>
        <w:t>161</w:t>
      </w:r>
      <w:r>
        <w:fldChar w:fldCharType="end"/>
      </w:r>
    </w:p>
    <w:p w14:paraId="25BE14F9" w14:textId="31DFA203" w:rsidR="00891FE5" w:rsidRDefault="00891FE5">
      <w:pPr>
        <w:pStyle w:val="TOC2"/>
        <w:rPr>
          <w:rFonts w:asciiTheme="minorHAnsi" w:eastAsiaTheme="minorEastAsia" w:hAnsiTheme="minorHAnsi" w:cstheme="minorBidi"/>
          <w:kern w:val="2"/>
          <w:sz w:val="24"/>
          <w:szCs w:val="24"/>
          <w14:ligatures w14:val="standardContextual"/>
        </w:rPr>
      </w:pPr>
      <w:r>
        <w:t>H.1.3</w:t>
      </w:r>
      <w:r>
        <w:rPr>
          <w:rFonts w:asciiTheme="minorHAnsi" w:eastAsiaTheme="minorEastAsia" w:hAnsiTheme="minorHAnsi" w:cstheme="minorBidi"/>
          <w:kern w:val="2"/>
          <w:sz w:val="24"/>
          <w:szCs w:val="24"/>
          <w14:ligatures w14:val="standardContextual"/>
        </w:rPr>
        <w:tab/>
      </w:r>
      <w:r>
        <w:t>Fixed Reference Channels for CQI reporting requirements</w:t>
      </w:r>
      <w:r>
        <w:tab/>
      </w:r>
      <w:r>
        <w:fldChar w:fldCharType="begin"/>
      </w:r>
      <w:r>
        <w:instrText xml:space="preserve"> PAGEREF _Toc200115831 \h </w:instrText>
      </w:r>
      <w:r>
        <w:fldChar w:fldCharType="separate"/>
      </w:r>
      <w:r>
        <w:t>162</w:t>
      </w:r>
      <w:r>
        <w:fldChar w:fldCharType="end"/>
      </w:r>
    </w:p>
    <w:p w14:paraId="08376CE0" w14:textId="08F270E6" w:rsidR="00891FE5" w:rsidRPr="007A1A17" w:rsidRDefault="00891FE5">
      <w:pPr>
        <w:pStyle w:val="TOC8"/>
        <w:rPr>
          <w:rFonts w:asciiTheme="minorHAnsi" w:eastAsiaTheme="minorEastAsia" w:hAnsiTheme="minorHAnsi" w:cstheme="minorBidi"/>
          <w:b w:val="0"/>
          <w:kern w:val="2"/>
          <w:sz w:val="24"/>
          <w:szCs w:val="24"/>
          <w:lang w:val="fr-FR"/>
          <w14:ligatures w14:val="standardContextual"/>
        </w:rPr>
      </w:pPr>
      <w:r w:rsidRPr="00E97C3E">
        <w:rPr>
          <w:lang w:val="fr-FR"/>
        </w:rPr>
        <w:t>Annex I (normative):  Propagation conditions</w:t>
      </w:r>
      <w:r w:rsidRPr="007A1A17">
        <w:rPr>
          <w:lang w:val="fr-FR"/>
        </w:rPr>
        <w:tab/>
      </w:r>
      <w:r>
        <w:fldChar w:fldCharType="begin"/>
      </w:r>
      <w:r w:rsidRPr="007A1A17">
        <w:rPr>
          <w:lang w:val="fr-FR"/>
        </w:rPr>
        <w:instrText xml:space="preserve"> PAGEREF _Toc200115832 \h </w:instrText>
      </w:r>
      <w:r>
        <w:fldChar w:fldCharType="separate"/>
      </w:r>
      <w:r w:rsidRPr="007A1A17">
        <w:rPr>
          <w:lang w:val="fr-FR"/>
        </w:rPr>
        <w:t>163</w:t>
      </w:r>
      <w:r>
        <w:fldChar w:fldCharType="end"/>
      </w:r>
    </w:p>
    <w:p w14:paraId="51588DBD" w14:textId="5EABDA55" w:rsidR="00891FE5" w:rsidRDefault="00891FE5">
      <w:pPr>
        <w:pStyle w:val="TOC2"/>
        <w:rPr>
          <w:rFonts w:asciiTheme="minorHAnsi" w:eastAsiaTheme="minorEastAsia" w:hAnsiTheme="minorHAnsi" w:cstheme="minorBidi"/>
          <w:kern w:val="2"/>
          <w:sz w:val="24"/>
          <w:szCs w:val="24"/>
          <w14:ligatures w14:val="standardContextual"/>
        </w:rPr>
      </w:pPr>
      <w:r w:rsidRPr="007A1A17">
        <w:t>I.1</w:t>
      </w:r>
      <w:r>
        <w:rPr>
          <w:rFonts w:asciiTheme="minorHAnsi" w:eastAsiaTheme="minorEastAsia" w:hAnsiTheme="minorHAnsi" w:cstheme="minorBidi"/>
          <w:kern w:val="2"/>
          <w:sz w:val="24"/>
          <w:szCs w:val="24"/>
          <w14:ligatures w14:val="standardContextual"/>
        </w:rPr>
        <w:tab/>
      </w:r>
      <w:r w:rsidRPr="007A1A17">
        <w:t>Static propagation condition</w:t>
      </w:r>
      <w:r>
        <w:tab/>
      </w:r>
      <w:r>
        <w:fldChar w:fldCharType="begin"/>
      </w:r>
      <w:r>
        <w:instrText xml:space="preserve"> PAGEREF _Toc200115833 \h </w:instrText>
      </w:r>
      <w:r>
        <w:fldChar w:fldCharType="separate"/>
      </w:r>
      <w:r>
        <w:t>163</w:t>
      </w:r>
      <w:r>
        <w:fldChar w:fldCharType="end"/>
      </w:r>
    </w:p>
    <w:p w14:paraId="4D42669F" w14:textId="16DA352A" w:rsidR="00891FE5" w:rsidRDefault="00891FE5">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NCR-MT Receiver with 2 Rx</w:t>
      </w:r>
      <w:r>
        <w:tab/>
      </w:r>
      <w:r>
        <w:fldChar w:fldCharType="begin"/>
      </w:r>
      <w:r>
        <w:instrText xml:space="preserve"> PAGEREF _Toc200115834 \h </w:instrText>
      </w:r>
      <w:r>
        <w:fldChar w:fldCharType="separate"/>
      </w:r>
      <w:r>
        <w:t>163</w:t>
      </w:r>
      <w:r>
        <w:fldChar w:fldCharType="end"/>
      </w:r>
    </w:p>
    <w:p w14:paraId="0767CF3C" w14:textId="234391F0" w:rsidR="00891FE5" w:rsidRDefault="00891FE5">
      <w:pPr>
        <w:pStyle w:val="TOC2"/>
        <w:rPr>
          <w:rFonts w:asciiTheme="minorHAnsi" w:eastAsiaTheme="minorEastAsia" w:hAnsiTheme="minorHAnsi" w:cstheme="minorBidi"/>
          <w:kern w:val="2"/>
          <w:sz w:val="24"/>
          <w:szCs w:val="24"/>
          <w14:ligatures w14:val="standardContextual"/>
        </w:rPr>
      </w:pPr>
      <w:r w:rsidRPr="00E97C3E">
        <w:rPr>
          <w:snapToGrid w:val="0"/>
        </w:rPr>
        <w:t>I.1.2</w:t>
      </w:r>
      <w:r>
        <w:rPr>
          <w:rFonts w:asciiTheme="minorHAnsi" w:eastAsiaTheme="minorEastAsia" w:hAnsiTheme="minorHAnsi" w:cstheme="minorBidi"/>
          <w:kern w:val="2"/>
          <w:sz w:val="24"/>
          <w:szCs w:val="24"/>
          <w14:ligatures w14:val="standardContextual"/>
        </w:rPr>
        <w:tab/>
      </w:r>
      <w:r w:rsidRPr="00E97C3E">
        <w:rPr>
          <w:snapToGrid w:val="0"/>
        </w:rPr>
        <w:t>NCR-MT Receiver with 4Rx</w:t>
      </w:r>
      <w:r>
        <w:tab/>
      </w:r>
      <w:r>
        <w:fldChar w:fldCharType="begin"/>
      </w:r>
      <w:r>
        <w:instrText xml:space="preserve"> PAGEREF _Toc200115835 \h </w:instrText>
      </w:r>
      <w:r>
        <w:fldChar w:fldCharType="separate"/>
      </w:r>
      <w:r>
        <w:t>164</w:t>
      </w:r>
      <w:r>
        <w:fldChar w:fldCharType="end"/>
      </w:r>
    </w:p>
    <w:p w14:paraId="3485F2BC" w14:textId="47F65693" w:rsidR="00891FE5" w:rsidRDefault="00891FE5">
      <w:pPr>
        <w:pStyle w:val="TOC2"/>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_Toc200115836 \h </w:instrText>
      </w:r>
      <w:r>
        <w:fldChar w:fldCharType="separate"/>
      </w:r>
      <w:r>
        <w:t>164</w:t>
      </w:r>
      <w:r>
        <w:fldChar w:fldCharType="end"/>
      </w:r>
    </w:p>
    <w:p w14:paraId="11BDEA25" w14:textId="29C34EEE" w:rsidR="00891FE5" w:rsidRDefault="00891FE5">
      <w:pPr>
        <w:pStyle w:val="TOC3"/>
        <w:rPr>
          <w:rFonts w:asciiTheme="minorHAnsi" w:eastAsiaTheme="minorEastAsia" w:hAnsiTheme="minorHAnsi" w:cstheme="minorBidi"/>
          <w:kern w:val="2"/>
          <w:sz w:val="24"/>
          <w:szCs w:val="24"/>
          <w14:ligatures w14:val="standardContextual"/>
        </w:rPr>
      </w:pPr>
      <w:r>
        <w:t>I.2.1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_Toc200115837 \h </w:instrText>
      </w:r>
      <w:r>
        <w:fldChar w:fldCharType="separate"/>
      </w:r>
      <w:r>
        <w:t>164</w:t>
      </w:r>
      <w:r>
        <w:fldChar w:fldCharType="end"/>
      </w:r>
    </w:p>
    <w:p w14:paraId="3DCC4ABC" w14:textId="7B27F524" w:rsidR="00891FE5" w:rsidRDefault="00891FE5">
      <w:pPr>
        <w:pStyle w:val="TOC4"/>
        <w:rPr>
          <w:rFonts w:asciiTheme="minorHAnsi" w:eastAsiaTheme="minorEastAsia" w:hAnsiTheme="minorHAnsi" w:cstheme="minorBidi"/>
          <w:kern w:val="2"/>
          <w:sz w:val="24"/>
          <w:szCs w:val="24"/>
          <w14:ligatures w14:val="standardContextual"/>
        </w:rPr>
      </w:pPr>
      <w:r>
        <w:t>I.2.1.1</w:t>
      </w:r>
      <w:r>
        <w:rPr>
          <w:rFonts w:asciiTheme="minorHAnsi" w:eastAsiaTheme="minorEastAsia" w:hAnsiTheme="minorHAnsi" w:cstheme="minorBidi"/>
          <w:kern w:val="2"/>
          <w:sz w:val="24"/>
          <w:szCs w:val="24"/>
          <w14:ligatures w14:val="standardContextual"/>
        </w:rPr>
        <w:tab/>
      </w:r>
      <w:r>
        <w:t>Delay profiles for FR2-1</w:t>
      </w:r>
      <w:r>
        <w:tab/>
      </w:r>
      <w:r>
        <w:fldChar w:fldCharType="begin"/>
      </w:r>
      <w:r>
        <w:instrText xml:space="preserve"> PAGEREF _Toc200115838 \h </w:instrText>
      </w:r>
      <w:r>
        <w:fldChar w:fldCharType="separate"/>
      </w:r>
      <w:r>
        <w:t>166</w:t>
      </w:r>
      <w:r>
        <w:fldChar w:fldCharType="end"/>
      </w:r>
    </w:p>
    <w:p w14:paraId="615BD819" w14:textId="076BB261" w:rsidR="00891FE5" w:rsidRDefault="00891FE5">
      <w:pPr>
        <w:pStyle w:val="TOC3"/>
        <w:rPr>
          <w:rFonts w:asciiTheme="minorHAnsi" w:eastAsiaTheme="minorEastAsia" w:hAnsiTheme="minorHAnsi" w:cstheme="minorBidi"/>
          <w:kern w:val="2"/>
          <w:sz w:val="24"/>
          <w:szCs w:val="24"/>
          <w14:ligatures w14:val="standardContextual"/>
        </w:rPr>
      </w:pPr>
      <w:r>
        <w:t>I.2.2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_Toc200115839 \h </w:instrText>
      </w:r>
      <w:r>
        <w:fldChar w:fldCharType="separate"/>
      </w:r>
      <w:r>
        <w:t>166</w:t>
      </w:r>
      <w:r>
        <w:fldChar w:fldCharType="end"/>
      </w:r>
    </w:p>
    <w:p w14:paraId="1B7E3411" w14:textId="3B6F33FE" w:rsidR="00891FE5" w:rsidRDefault="00891FE5">
      <w:pPr>
        <w:pStyle w:val="TOC3"/>
        <w:rPr>
          <w:rFonts w:asciiTheme="minorHAnsi" w:eastAsiaTheme="minorEastAsia" w:hAnsiTheme="minorHAnsi" w:cstheme="minorBidi"/>
          <w:kern w:val="2"/>
          <w:sz w:val="24"/>
          <w:szCs w:val="24"/>
          <w14:ligatures w14:val="standardContextual"/>
        </w:rPr>
      </w:pPr>
      <w:r>
        <w:t>I.2.3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_Toc200115840 \h </w:instrText>
      </w:r>
      <w:r>
        <w:fldChar w:fldCharType="separate"/>
      </w:r>
      <w:r>
        <w:t>167</w:t>
      </w:r>
      <w:r>
        <w:fldChar w:fldCharType="end"/>
      </w:r>
    </w:p>
    <w:p w14:paraId="53A022C0" w14:textId="10F570C7" w:rsidR="00891FE5" w:rsidRDefault="00891FE5">
      <w:pPr>
        <w:pStyle w:val="TOC4"/>
        <w:rPr>
          <w:rFonts w:asciiTheme="minorHAnsi" w:eastAsiaTheme="minorEastAsia" w:hAnsiTheme="minorHAnsi" w:cstheme="minorBidi"/>
          <w:kern w:val="2"/>
          <w:sz w:val="24"/>
          <w:szCs w:val="24"/>
          <w14:ligatures w14:val="standardContextual"/>
        </w:rPr>
      </w:pPr>
      <w:r>
        <w:t>I.2.3.1</w:t>
      </w:r>
      <w:r>
        <w:rPr>
          <w:rFonts w:asciiTheme="minorHAnsi" w:eastAsiaTheme="minorEastAsia" w:hAnsiTheme="minorHAnsi" w:cstheme="minorBidi"/>
          <w:kern w:val="2"/>
          <w:sz w:val="24"/>
          <w:szCs w:val="24"/>
          <w14:ligatures w14:val="standardContextual"/>
        </w:rPr>
        <w:tab/>
      </w:r>
      <w:r>
        <w:t>MIMO correlation matrices using Uniform Linear Array (ULA)</w:t>
      </w:r>
      <w:r>
        <w:tab/>
      </w:r>
      <w:r>
        <w:fldChar w:fldCharType="begin"/>
      </w:r>
      <w:r>
        <w:instrText xml:space="preserve"> PAGEREF _Toc200115841 \h </w:instrText>
      </w:r>
      <w:r>
        <w:fldChar w:fldCharType="separate"/>
      </w:r>
      <w:r>
        <w:t>167</w:t>
      </w:r>
      <w:r>
        <w:fldChar w:fldCharType="end"/>
      </w:r>
    </w:p>
    <w:p w14:paraId="416210E4" w14:textId="6164C833"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_Toc200115842 \h </w:instrText>
      </w:r>
      <w:r>
        <w:fldChar w:fldCharType="separate"/>
      </w:r>
      <w:r>
        <w:t>167</w:t>
      </w:r>
      <w:r>
        <w:fldChar w:fldCharType="end"/>
      </w:r>
    </w:p>
    <w:p w14:paraId="6A2EDF4E" w14:textId="0C4D6300"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_Toc200115843 \h </w:instrText>
      </w:r>
      <w:r>
        <w:fldChar w:fldCharType="separate"/>
      </w:r>
      <w:r>
        <w:t>168</w:t>
      </w:r>
      <w:r>
        <w:fldChar w:fldCharType="end"/>
      </w:r>
    </w:p>
    <w:p w14:paraId="2339A36E" w14:textId="5627D49D" w:rsidR="00891FE5" w:rsidRDefault="00891FE5">
      <w:pPr>
        <w:pStyle w:val="TOC4"/>
        <w:rPr>
          <w:rFonts w:asciiTheme="minorHAnsi" w:eastAsiaTheme="minorEastAsia" w:hAnsiTheme="minorHAnsi" w:cstheme="minorBidi"/>
          <w:kern w:val="2"/>
          <w:sz w:val="24"/>
          <w:szCs w:val="24"/>
          <w14:ligatures w14:val="standardContextual"/>
        </w:rPr>
      </w:pPr>
      <w:r>
        <w:t>I.2.3.2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_Toc200115844 \h </w:instrText>
      </w:r>
      <w:r>
        <w:fldChar w:fldCharType="separate"/>
      </w:r>
      <w:r>
        <w:t>169</w:t>
      </w:r>
      <w:r>
        <w:fldChar w:fldCharType="end"/>
      </w:r>
    </w:p>
    <w:p w14:paraId="753F829B" w14:textId="56096B3F"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I.2.3.2.1</w:t>
      </w:r>
      <w:r>
        <w:rPr>
          <w:rFonts w:asciiTheme="minorHAnsi" w:eastAsiaTheme="minorEastAsia" w:hAnsiTheme="minorHAnsi" w:cstheme="minorBidi"/>
          <w:kern w:val="2"/>
          <w:sz w:val="24"/>
          <w:szCs w:val="24"/>
          <w14:ligatures w14:val="standardContextual"/>
        </w:rPr>
        <w:tab/>
      </w:r>
      <w:r>
        <w:rPr>
          <w:lang w:eastAsia="ko-KR"/>
        </w:rPr>
        <w:t>Definition of MIMO correlation matrices using cross polarized antennas</w:t>
      </w:r>
      <w:r>
        <w:tab/>
      </w:r>
      <w:r>
        <w:fldChar w:fldCharType="begin"/>
      </w:r>
      <w:r>
        <w:instrText xml:space="preserve"> PAGEREF _Toc200115845 \h </w:instrText>
      </w:r>
      <w:r>
        <w:fldChar w:fldCharType="separate"/>
      </w:r>
      <w:r>
        <w:t>170</w:t>
      </w:r>
      <w:r>
        <w:fldChar w:fldCharType="end"/>
      </w:r>
    </w:p>
    <w:p w14:paraId="208277BC" w14:textId="3138C15D"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I.2.3.2.2</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_Toc200115846 \h </w:instrText>
      </w:r>
      <w:r>
        <w:fldChar w:fldCharType="separate"/>
      </w:r>
      <w:r>
        <w:t>171</w:t>
      </w:r>
      <w:r>
        <w:fldChar w:fldCharType="end"/>
      </w:r>
    </w:p>
    <w:p w14:paraId="483831DA" w14:textId="300508B6" w:rsidR="00891FE5" w:rsidRDefault="00891FE5">
      <w:pPr>
        <w:pStyle w:val="TOC6"/>
        <w:rPr>
          <w:rFonts w:asciiTheme="minorHAnsi" w:eastAsiaTheme="minorEastAsia" w:hAnsiTheme="minorHAnsi" w:cstheme="minorBidi"/>
          <w:kern w:val="2"/>
          <w:sz w:val="24"/>
          <w:szCs w:val="24"/>
          <w14:ligatures w14:val="standardContextual"/>
        </w:rPr>
      </w:pPr>
      <w:r>
        <w:t>I.2.3.2.2.1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_Toc200115847 \h </w:instrText>
      </w:r>
      <w:r>
        <w:fldChar w:fldCharType="separate"/>
      </w:r>
      <w:r>
        <w:t>171</w:t>
      </w:r>
      <w:r>
        <w:fldChar w:fldCharType="end"/>
      </w:r>
    </w:p>
    <w:p w14:paraId="2EDD47C5" w14:textId="738BF328" w:rsidR="00891FE5" w:rsidRDefault="00891FE5">
      <w:pPr>
        <w:pStyle w:val="TOC6"/>
        <w:rPr>
          <w:rFonts w:asciiTheme="minorHAnsi" w:eastAsiaTheme="minorEastAsia" w:hAnsiTheme="minorHAnsi" w:cstheme="minorBidi"/>
          <w:kern w:val="2"/>
          <w:sz w:val="24"/>
          <w:szCs w:val="24"/>
          <w14:ligatures w14:val="standardContextual"/>
        </w:rPr>
      </w:pPr>
      <w:r>
        <w:t>I.2.3.2.2.2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_Toc200115848 \h </w:instrText>
      </w:r>
      <w:r>
        <w:fldChar w:fldCharType="separate"/>
      </w:r>
      <w:r>
        <w:t>171</w:t>
      </w:r>
      <w:r>
        <w:fldChar w:fldCharType="end"/>
      </w:r>
    </w:p>
    <w:p w14:paraId="7A1726A8" w14:textId="0DB77A1F"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_Toc200115849 \h </w:instrText>
      </w:r>
      <w:r>
        <w:fldChar w:fldCharType="separate"/>
      </w:r>
      <w:r>
        <w:t>171</w:t>
      </w:r>
      <w:r>
        <w:fldChar w:fldCharType="end"/>
      </w:r>
    </w:p>
    <w:p w14:paraId="6532EFEB" w14:textId="73367A6A" w:rsidR="00891FE5" w:rsidRDefault="00891FE5">
      <w:pPr>
        <w:pStyle w:val="TOC5"/>
        <w:rPr>
          <w:rFonts w:asciiTheme="minorHAnsi" w:eastAsiaTheme="minorEastAsia" w:hAnsiTheme="minorHAnsi" w:cstheme="minorBidi"/>
          <w:kern w:val="2"/>
          <w:sz w:val="24"/>
          <w:szCs w:val="24"/>
          <w14:ligatures w14:val="standardContextual"/>
        </w:rPr>
      </w:pPr>
      <w:r>
        <w:t>I.2.3.2.4</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_Toc200115850 \h </w:instrText>
      </w:r>
      <w:r>
        <w:fldChar w:fldCharType="separate"/>
      </w:r>
      <w:r>
        <w:t>171</w:t>
      </w:r>
      <w:r>
        <w:fldChar w:fldCharType="end"/>
      </w:r>
    </w:p>
    <w:p w14:paraId="6E2AF1FF" w14:textId="50CD2F40" w:rsidR="00891FE5" w:rsidRDefault="00891FE5">
      <w:pPr>
        <w:pStyle w:val="TOC2"/>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_Toc200115851 \h </w:instrText>
      </w:r>
      <w:r>
        <w:fldChar w:fldCharType="separate"/>
      </w:r>
      <w:r>
        <w:t>173</w:t>
      </w:r>
      <w:r>
        <w:fldChar w:fldCharType="end"/>
      </w:r>
    </w:p>
    <w:p w14:paraId="0092A57F" w14:textId="52201D5E" w:rsidR="00891FE5" w:rsidRDefault="00891FE5">
      <w:pPr>
        <w:pStyle w:val="TOC3"/>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_Toc200115852 \h </w:instrText>
      </w:r>
      <w:r>
        <w:fldChar w:fldCharType="separate"/>
      </w:r>
      <w:r>
        <w:t>173</w:t>
      </w:r>
      <w:r>
        <w:fldChar w:fldCharType="end"/>
      </w:r>
    </w:p>
    <w:p w14:paraId="14E3B54F" w14:textId="6AE15CA8" w:rsidR="00891FE5" w:rsidRDefault="00891FE5">
      <w:pPr>
        <w:pStyle w:val="TOC8"/>
        <w:rPr>
          <w:rFonts w:asciiTheme="minorHAnsi" w:eastAsiaTheme="minorEastAsia" w:hAnsiTheme="minorHAnsi" w:cstheme="minorBidi"/>
          <w:b w:val="0"/>
          <w:kern w:val="2"/>
          <w:sz w:val="24"/>
          <w:szCs w:val="24"/>
          <w14:ligatures w14:val="standardContextual"/>
        </w:rPr>
      </w:pPr>
      <w:r>
        <w:t xml:space="preserve">Annex </w:t>
      </w:r>
      <w:r w:rsidRPr="00E97C3E">
        <w:rPr>
          <w:lang w:val="en-US" w:eastAsia="zh-CN"/>
        </w:rPr>
        <w:t>J</w:t>
      </w:r>
      <w:r>
        <w:t xml:space="preserve"> (informative): Change history</w:t>
      </w:r>
      <w:r>
        <w:tab/>
      </w:r>
      <w:r>
        <w:fldChar w:fldCharType="begin"/>
      </w:r>
      <w:r>
        <w:instrText xml:space="preserve"> PAGEREF _Toc200115853 \h </w:instrText>
      </w:r>
      <w:r>
        <w:fldChar w:fldCharType="separate"/>
      </w:r>
      <w:r>
        <w:t>175</w:t>
      </w:r>
      <w:r>
        <w:fldChar w:fldCharType="end"/>
      </w:r>
    </w:p>
    <w:p w14:paraId="4BE581BB" w14:textId="01830C83" w:rsidR="004D3FFD" w:rsidRDefault="00891FE5">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14" w:name="foreword"/>
      <w:bookmarkStart w:id="15" w:name="_Toc15568"/>
      <w:bookmarkStart w:id="16" w:name="_Toc11308"/>
      <w:bookmarkStart w:id="17" w:name="_Toc14640"/>
      <w:bookmarkStart w:id="18" w:name="_Toc20105"/>
      <w:bookmarkStart w:id="19" w:name="_Toc121818307"/>
      <w:bookmarkStart w:id="20" w:name="_Toc121818531"/>
      <w:bookmarkStart w:id="21" w:name="_Toc124158286"/>
      <w:bookmarkStart w:id="22" w:name="_Toc130558354"/>
      <w:bookmarkStart w:id="23" w:name="_Toc137467079"/>
      <w:bookmarkStart w:id="24" w:name="_Toc138884725"/>
      <w:bookmarkStart w:id="25" w:name="_Toc138884949"/>
      <w:bookmarkStart w:id="26" w:name="_Toc145511160"/>
      <w:bookmarkStart w:id="27" w:name="_Toc155475637"/>
      <w:bookmarkStart w:id="28" w:name="_Toc176472650"/>
      <w:bookmarkStart w:id="29" w:name="_Toc187247880"/>
      <w:bookmarkStart w:id="30" w:name="_Toc194054230"/>
      <w:bookmarkStart w:id="31" w:name="_Toc200115522"/>
      <w:bookmarkEnd w:id="14"/>
      <w:r>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4A33C589" w14:textId="77777777" w:rsidR="004D3FFD" w:rsidRDefault="002C252C">
      <w:r>
        <w:t xml:space="preserve">This Technical </w:t>
      </w:r>
      <w:bookmarkStart w:id="32" w:name="spectype3"/>
      <w:r>
        <w:t>Specification</w:t>
      </w:r>
      <w:bookmarkEnd w:id="32"/>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Version x.y.z</w:t>
      </w:r>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33" w:name="introduction"/>
      <w:bookmarkEnd w:id="33"/>
      <w:r>
        <w:br w:type="page"/>
      </w:r>
      <w:bookmarkStart w:id="34" w:name="scope"/>
      <w:bookmarkStart w:id="35" w:name="_Toc27163"/>
      <w:bookmarkStart w:id="36" w:name="_Toc477"/>
      <w:bookmarkStart w:id="37" w:name="_Toc2468"/>
      <w:bookmarkStart w:id="38" w:name="_Toc17018"/>
      <w:bookmarkStart w:id="39" w:name="_Toc121818308"/>
      <w:bookmarkStart w:id="40" w:name="_Toc121818532"/>
      <w:bookmarkStart w:id="41" w:name="_Toc124158287"/>
      <w:bookmarkStart w:id="42" w:name="_Toc130558355"/>
      <w:bookmarkStart w:id="43" w:name="_Toc137467080"/>
      <w:bookmarkStart w:id="44" w:name="_Toc138884726"/>
      <w:bookmarkStart w:id="45" w:name="_Toc138884950"/>
      <w:bookmarkStart w:id="46" w:name="_Toc145511161"/>
      <w:bookmarkStart w:id="47" w:name="_Toc155475638"/>
      <w:bookmarkStart w:id="48" w:name="_Toc176472651"/>
      <w:bookmarkStart w:id="49" w:name="_Toc187247881"/>
      <w:bookmarkStart w:id="50" w:name="_Toc194054231"/>
      <w:bookmarkStart w:id="51" w:name="_Toc200115523"/>
      <w:bookmarkEnd w:id="34"/>
      <w:r>
        <w:t>1</w:t>
      </w:r>
      <w:r>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2010535" w14:textId="77777777" w:rsidR="009779C5" w:rsidRDefault="009779C5" w:rsidP="009779C5">
      <w:r>
        <w:t xml:space="preserve">The present document specifies the Radio Frequency (RF) test methods and conformance requirements for </w:t>
      </w:r>
      <w:r>
        <w:rPr>
          <w:rFonts w:hint="eastAsia"/>
          <w:lang w:val="en-US" w:eastAsia="zh-CN"/>
        </w:rPr>
        <w:t xml:space="preserve">RF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
          <w:lang w:val="en-US" w:eastAsia="zh-CN"/>
        </w:rPr>
        <w:t xml:space="preserve"> 2-O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Cs/>
          <w:lang w:val="en-US" w:eastAsia="zh-CN"/>
        </w:rPr>
        <w:t xml:space="preserve"> </w:t>
      </w:r>
      <w:r>
        <w:rPr>
          <w:rFonts w:hint="eastAsia"/>
          <w:i/>
          <w:lang w:val="en-US" w:eastAsia="zh-CN"/>
        </w:rPr>
        <w:t>2-O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3C319619" w14:textId="0A79FEC7" w:rsidR="009779C5" w:rsidRDefault="009779C5" w:rsidP="009779C5">
      <w:r>
        <w:rPr>
          <w:rFonts w:eastAsia="SimSun" w:hint="eastAsia"/>
          <w:lang w:val="en-US" w:eastAsia="zh-CN"/>
        </w:rPr>
        <w:t>RF</w:t>
      </w:r>
      <w:r>
        <w:t xml:space="preserve"> </w:t>
      </w:r>
      <w:r>
        <w:rPr>
          <w:rFonts w:eastAsia="SimSun" w:hint="eastAsia"/>
          <w:i/>
          <w:lang w:val="en-US" w:eastAsia="zh-CN"/>
        </w:rPr>
        <w:t>R</w:t>
      </w:r>
      <w:r>
        <w:rPr>
          <w:rFonts w:hint="eastAsia"/>
          <w:i/>
        </w:rPr>
        <w:t>epeater</w:t>
      </w:r>
      <w:r>
        <w:rPr>
          <w:i/>
        </w:rPr>
        <w:t xml:space="preserve"> type 1-C</w:t>
      </w:r>
      <w:r>
        <w:rPr>
          <w:rFonts w:eastAsia="SimSun" w:hint="eastAsia"/>
          <w:i/>
          <w:lang w:val="en-US" w:eastAsia="zh-CN"/>
        </w:rPr>
        <w:t xml:space="preserve"> </w:t>
      </w:r>
      <w:r w:rsidRPr="00F86E2A">
        <w:rPr>
          <w:rFonts w:eastAsia="SimSun"/>
          <w:iCs/>
          <w:lang w:val="en-US" w:eastAsia="zh-CN"/>
        </w:rPr>
        <w:t>and</w:t>
      </w:r>
      <w:r>
        <w:rPr>
          <w:rFonts w:eastAsia="SimSun" w:hint="eastAsia"/>
          <w:i/>
          <w:lang w:val="en-US" w:eastAsia="zh-CN"/>
        </w:rPr>
        <w:t xml:space="preserve"> NCR type 1-C </w:t>
      </w:r>
      <w:r>
        <w:t xml:space="preserve"> only ha</w:t>
      </w:r>
      <w:r>
        <w:rPr>
          <w:rFonts w:eastAsia="SimSun" w:hint="eastAsia"/>
          <w:lang w:val="en-US" w:eastAsia="zh-CN"/>
        </w:rPr>
        <w:t>ve</w:t>
      </w:r>
      <w:r>
        <w:t xml:space="preserve"> conducted requirements so </w:t>
      </w:r>
      <w:r>
        <w:rPr>
          <w:rFonts w:eastAsia="SimSun" w:hint="eastAsia"/>
          <w:lang w:val="en-US" w:eastAsia="zh-CN"/>
        </w:rPr>
        <w:t>they</w:t>
      </w:r>
      <w:r>
        <w:rPr>
          <w:rFonts w:hint="eastAsia"/>
        </w:rPr>
        <w:t xml:space="preserve"> does not</w:t>
      </w:r>
      <w:r>
        <w:t xml:space="preserve"> require compliance to this specification.</w:t>
      </w:r>
    </w:p>
    <w:p w14:paraId="555820BC" w14:textId="77777777" w:rsidR="009779C5" w:rsidRDefault="009779C5" w:rsidP="009779C5">
      <w:r>
        <w:rPr>
          <w:rFonts w:eastAsia="SimSun" w:hint="eastAsia"/>
          <w:i/>
          <w:lang w:val="en-US" w:eastAsia="zh-CN"/>
        </w:rPr>
        <w:t>NCR type 1- H</w:t>
      </w:r>
      <w:r>
        <w:t xml:space="preserve"> ha</w:t>
      </w:r>
      <w:r>
        <w:rPr>
          <w:rFonts w:eastAsia="SimSun"/>
          <w:lang w:eastAsia="zh-CN"/>
        </w:rPr>
        <w:t>s</w:t>
      </w:r>
      <w:r>
        <w:t xml:space="preserve"> both conducted and radiated requirements so it</w:t>
      </w:r>
      <w:r>
        <w:rPr>
          <w:rFonts w:hint="eastAsia"/>
        </w:rPr>
        <w:t xml:space="preserve"> </w:t>
      </w:r>
      <w:r>
        <w:t>requires compliance to this specification and TS 38.115-1 [23].</w:t>
      </w:r>
    </w:p>
    <w:p w14:paraId="741B7FB9" w14:textId="30ECBC77" w:rsidR="00C472A2" w:rsidRDefault="009779C5" w:rsidP="009779C5">
      <w:pPr>
        <w:rPr>
          <w:lang w:eastAsia="zh-CN"/>
        </w:rPr>
      </w:pPr>
      <w:r>
        <w:rPr>
          <w:rFonts w:hint="eastAsia"/>
          <w:i/>
          <w:lang w:val="en-US" w:eastAsia="zh-CN"/>
        </w:rPr>
        <w:t>RF Repeater</w:t>
      </w:r>
      <w:r>
        <w:rPr>
          <w:i/>
        </w:rPr>
        <w:t xml:space="preserve"> type 2-O</w:t>
      </w:r>
      <w:r>
        <w:rPr>
          <w:rFonts w:eastAsia="SimSun" w:hint="eastAsia"/>
          <w:i/>
          <w:lang w:val="en-US" w:eastAsia="zh-CN"/>
        </w:rPr>
        <w:t xml:space="preserve"> </w:t>
      </w:r>
      <w:r>
        <w:rPr>
          <w:rFonts w:eastAsia="SimSun" w:hint="eastAsia"/>
          <w:iCs/>
          <w:lang w:val="en-US" w:eastAsia="zh-CN"/>
        </w:rPr>
        <w:t xml:space="preserve">and </w:t>
      </w:r>
      <w:r>
        <w:rPr>
          <w:rFonts w:eastAsia="SimSun" w:hint="eastAsia"/>
          <w:i/>
          <w:lang w:val="en-US" w:eastAsia="zh-CN"/>
        </w:rPr>
        <w:t>NCR type 2-O</w:t>
      </w:r>
      <w:r>
        <w:t xml:space="preserve"> have only radiated requirements so they require compliance to this specification only.</w:t>
      </w:r>
    </w:p>
    <w:p w14:paraId="2513C0B7" w14:textId="77777777" w:rsidR="004D3FFD" w:rsidRDefault="002C252C" w:rsidP="00590992">
      <w:pPr>
        <w:pStyle w:val="Heading1"/>
      </w:pPr>
      <w:bookmarkStart w:id="52" w:name="references"/>
      <w:bookmarkStart w:id="53" w:name="_Toc232"/>
      <w:bookmarkStart w:id="54" w:name="_Toc3793"/>
      <w:bookmarkStart w:id="55" w:name="_Toc13128"/>
      <w:bookmarkStart w:id="56" w:name="_Toc28661"/>
      <w:bookmarkStart w:id="57" w:name="_Toc121818309"/>
      <w:bookmarkStart w:id="58" w:name="_Toc121818533"/>
      <w:bookmarkStart w:id="59" w:name="_Toc124158288"/>
      <w:bookmarkStart w:id="60" w:name="_Toc130558356"/>
      <w:bookmarkStart w:id="61" w:name="_Toc137467081"/>
      <w:bookmarkStart w:id="62" w:name="_Toc138884727"/>
      <w:bookmarkStart w:id="63" w:name="_Toc138884951"/>
      <w:bookmarkStart w:id="64" w:name="_Toc145511162"/>
      <w:bookmarkStart w:id="65" w:name="_Toc155475639"/>
      <w:bookmarkStart w:id="66" w:name="_Toc176472652"/>
      <w:bookmarkStart w:id="67" w:name="_Toc187247882"/>
      <w:bookmarkStart w:id="68" w:name="_Toc194054232"/>
      <w:bookmarkStart w:id="69" w:name="_Toc200115524"/>
      <w:bookmarkEnd w:id="52"/>
      <w:r>
        <w:t>2</w:t>
      </w:r>
      <w:r>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t>[</w:t>
      </w:r>
      <w:r>
        <w:rPr>
          <w:rFonts w:hint="eastAsia"/>
          <w:lang w:val="en-US" w:eastAsia="zh-CN"/>
        </w:rPr>
        <w:t>9</w:t>
      </w:r>
      <w:r>
        <w:t>]</w:t>
      </w:r>
      <w:r>
        <w:tab/>
        <w:t>IEC 60 721: "Classification of environmental conditions"</w:t>
      </w:r>
    </w:p>
    <w:p w14:paraId="238A1688" w14:textId="54CCAA14" w:rsidR="00BE17C3" w:rsidRDefault="00BE17C3" w:rsidP="00BE17C3">
      <w:pPr>
        <w:pStyle w:val="EX"/>
      </w:pPr>
      <w:r>
        <w:t>[</w:t>
      </w:r>
      <w:r>
        <w:rPr>
          <w:rFonts w:hint="eastAsia"/>
          <w:lang w:val="en-US" w:eastAsia="zh-CN"/>
        </w:rPr>
        <w:t>10</w:t>
      </w:r>
      <w:r>
        <w:t>]</w:t>
      </w:r>
      <w:r>
        <w:tab/>
        <w:t>IEC 60 068-2-1</w:t>
      </w:r>
      <w:r>
        <w:rPr>
          <w:rFonts w:cs="v4.2.0"/>
        </w:rPr>
        <w:t>: "Environmental testing - Part 2: Tests. Tests A: Cold"</w:t>
      </w:r>
    </w:p>
    <w:p w14:paraId="038F2E62" w14:textId="4AA5A72B" w:rsidR="00BE17C3" w:rsidRDefault="00BE17C3" w:rsidP="00BE17C3">
      <w:pPr>
        <w:pStyle w:val="EX"/>
      </w:pPr>
      <w:r>
        <w:t>[1</w:t>
      </w:r>
      <w:r>
        <w:rPr>
          <w:rFonts w:hint="eastAsia"/>
          <w:lang w:val="en-US" w:eastAsia="zh-CN"/>
        </w:rPr>
        <w:t>1</w:t>
      </w:r>
      <w:r>
        <w:t>]</w:t>
      </w:r>
      <w:r>
        <w:tab/>
        <w:t>IEC 60 068-2-2:</w:t>
      </w:r>
      <w:r>
        <w:rPr>
          <w:rFonts w:cs="v4.2.0"/>
        </w:rPr>
        <w:t xml:space="preserve"> "Environmental testing - Part 2: Tests. Tests B: Dry heat"</w:t>
      </w:r>
    </w:p>
    <w:p w14:paraId="5E0EF841" w14:textId="4FCBDC78" w:rsidR="004D3FFD" w:rsidRDefault="00BE17C3" w:rsidP="00BE17C3">
      <w:pPr>
        <w:pStyle w:val="EX"/>
        <w:rPr>
          <w:rFonts w:cs="v4.2.0"/>
        </w:rPr>
      </w:pPr>
      <w:r>
        <w:t>[1</w:t>
      </w:r>
      <w:r>
        <w:rPr>
          <w:rFonts w:hint="eastAsia"/>
          <w:lang w:val="en-US" w:eastAsia="zh-CN"/>
        </w:rPr>
        <w:t>2</w:t>
      </w:r>
      <w:r>
        <w:t>]</w:t>
      </w:r>
      <w:r>
        <w:tab/>
        <w:t>IEC 60 068-2-6:</w:t>
      </w:r>
      <w:r>
        <w:rPr>
          <w:rFonts w:cs="v4.2.0"/>
        </w:rPr>
        <w:t xml:space="preserve">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5846D7D8"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63002617" w14:textId="77777777" w:rsidR="00EC4928" w:rsidRPr="00AF4F03" w:rsidRDefault="00EC4928" w:rsidP="00EC4928">
      <w:pPr>
        <w:pStyle w:val="EX"/>
        <w:rPr>
          <w:lang w:val="en-US" w:eastAsia="zh-CN"/>
        </w:rPr>
      </w:pPr>
      <w:r w:rsidRPr="00AF4F03">
        <w:rPr>
          <w:lang w:val="en-US" w:eastAsia="zh-CN"/>
        </w:rPr>
        <w:t>[</w:t>
      </w:r>
      <w:r>
        <w:rPr>
          <w:lang w:val="en-US" w:eastAsia="zh-CN"/>
        </w:rPr>
        <w:t>15</w:t>
      </w:r>
      <w:r w:rsidRPr="00AF4F03">
        <w:rPr>
          <w:lang w:val="en-US" w:eastAsia="zh-CN"/>
        </w:rPr>
        <w:t>]</w:t>
      </w:r>
      <w:r w:rsidRPr="00AF4F03">
        <w:rPr>
          <w:lang w:val="en-US" w:eastAsia="zh-CN"/>
        </w:rPr>
        <w:tab/>
        <w:t>3GPP TS 38.214: "NR; Physical layer procedures for data".</w:t>
      </w:r>
    </w:p>
    <w:p w14:paraId="17C2280F" w14:textId="77777777" w:rsidR="00EC4928" w:rsidRDefault="00EC4928" w:rsidP="00EC4928">
      <w:pPr>
        <w:pStyle w:val="EX"/>
      </w:pPr>
      <w:r>
        <w:t>[16]</w:t>
      </w:r>
      <w:r>
        <w:tab/>
        <w:t>3GPP TS 38.101-4: “</w:t>
      </w:r>
      <w:r w:rsidRPr="006027AC">
        <w:t>NR; User Equipment (UE) radio transmission and reception; Part 1: Range 1 Standalone</w:t>
      </w:r>
      <w:r>
        <w:t>”</w:t>
      </w:r>
    </w:p>
    <w:p w14:paraId="0E8789EA" w14:textId="77777777" w:rsidR="00EC4928" w:rsidRDefault="00EC4928" w:rsidP="00EC4928">
      <w:pPr>
        <w:pStyle w:val="EX"/>
        <w:rPr>
          <w:noProof/>
        </w:rPr>
      </w:pPr>
      <w:r w:rsidRPr="00591A78">
        <w:rPr>
          <w:noProof/>
        </w:rPr>
        <w:t>[</w:t>
      </w:r>
      <w:r>
        <w:rPr>
          <w:noProof/>
        </w:rPr>
        <w:t>17</w:t>
      </w:r>
      <w:r w:rsidRPr="00591A78">
        <w:rPr>
          <w:noProof/>
        </w:rPr>
        <w:t>]</w:t>
      </w:r>
      <w:r w:rsidRPr="00591A78">
        <w:rPr>
          <w:noProof/>
        </w:rPr>
        <w:tab/>
        <w:t>3GPP TR 38.901: "Study on channel model for frequencies from 0.5 to 100 GHz"</w:t>
      </w:r>
    </w:p>
    <w:p w14:paraId="002950E7" w14:textId="55A56F74" w:rsidR="00D27BED" w:rsidRDefault="00EC4928" w:rsidP="00D5532E">
      <w:pPr>
        <w:pStyle w:val="EX"/>
        <w:rPr>
          <w:noProof/>
        </w:rPr>
      </w:pPr>
      <w:r w:rsidRPr="009D4D36">
        <w:rPr>
          <w:noProof/>
        </w:rPr>
        <w:t>[</w:t>
      </w:r>
      <w:r>
        <w:rPr>
          <w:noProof/>
        </w:rPr>
        <w:t>1</w:t>
      </w:r>
      <w:r w:rsidRPr="009D4D36">
        <w:rPr>
          <w:noProof/>
        </w:rPr>
        <w:t>8]</w:t>
      </w:r>
      <w:r w:rsidRPr="009D4D36">
        <w:rPr>
          <w:noProof/>
        </w:rPr>
        <w:tab/>
        <w:t>3GPP TS 38.211: "NR; Physical channels and modulation</w:t>
      </w:r>
      <w:bookmarkStart w:id="70" w:name="definitions"/>
      <w:bookmarkStart w:id="71" w:name="_Toc23528"/>
      <w:bookmarkStart w:id="72" w:name="_Toc29692"/>
      <w:bookmarkStart w:id="73" w:name="_Toc4905"/>
      <w:bookmarkStart w:id="74" w:name="_Toc7682"/>
      <w:bookmarkStart w:id="75" w:name="_Toc121818310"/>
      <w:bookmarkStart w:id="76" w:name="_Toc121818534"/>
      <w:bookmarkStart w:id="77" w:name="_Toc124158289"/>
      <w:bookmarkStart w:id="78" w:name="_Toc130558357"/>
      <w:bookmarkStart w:id="79" w:name="_Toc137467082"/>
      <w:bookmarkStart w:id="80" w:name="_Toc138884728"/>
      <w:bookmarkStart w:id="81" w:name="_Toc138884952"/>
      <w:bookmarkStart w:id="82" w:name="_Toc145511163"/>
      <w:bookmarkStart w:id="83" w:name="_Toc155475640"/>
      <w:bookmarkEnd w:id="70"/>
      <w:r w:rsidR="00D27BED">
        <w:rPr>
          <w:noProof/>
        </w:rPr>
        <w:t>[1</w:t>
      </w:r>
      <w:r w:rsidR="00D27BED" w:rsidRPr="00D5532E">
        <w:rPr>
          <w:rFonts w:hint="eastAsia"/>
          <w:noProof/>
        </w:rPr>
        <w:t>9</w:t>
      </w:r>
      <w:r w:rsidR="00D27BED">
        <w:rPr>
          <w:noProof/>
        </w:rPr>
        <w:t>]</w:t>
      </w:r>
      <w:r w:rsidR="00D27BED">
        <w:rPr>
          <w:noProof/>
        </w:rPr>
        <w:tab/>
        <w:t>3GPP TR 38.</w:t>
      </w:r>
      <w:r w:rsidR="00D27BED" w:rsidRPr="00D5532E">
        <w:rPr>
          <w:rFonts w:hint="eastAsia"/>
          <w:noProof/>
        </w:rPr>
        <w:t>174</w:t>
      </w:r>
      <w:r w:rsidR="00D27BED">
        <w:rPr>
          <w:noProof/>
        </w:rPr>
        <w:t>: "NR; Integrated Access and Backhaul (IAB) radio transmission and reception"</w:t>
      </w:r>
    </w:p>
    <w:p w14:paraId="4C116BCF" w14:textId="77777777" w:rsidR="00D27BED" w:rsidRDefault="00D27BED" w:rsidP="00D27BED">
      <w:pPr>
        <w:pStyle w:val="EX"/>
        <w:rPr>
          <w:noProof/>
        </w:rPr>
      </w:pPr>
      <w:r>
        <w:rPr>
          <w:noProof/>
        </w:rPr>
        <w:t>[</w:t>
      </w:r>
      <w:r w:rsidRPr="00D5532E">
        <w:rPr>
          <w:rFonts w:hint="eastAsia"/>
          <w:noProof/>
        </w:rPr>
        <w:t>20</w:t>
      </w:r>
      <w:r>
        <w:rPr>
          <w:noProof/>
        </w:rPr>
        <w:t>]</w:t>
      </w:r>
      <w:r>
        <w:rPr>
          <w:noProof/>
        </w:rPr>
        <w:tab/>
        <w:t>3GPP</w:t>
      </w:r>
      <w:r w:rsidRPr="00D5532E">
        <w:rPr>
          <w:rFonts w:hint="eastAsia"/>
          <w:noProof/>
        </w:rPr>
        <w:t xml:space="preserve"> TS 38.521-2: "NR; User Equipment (UE) conformance specification; Radio transmission and reception; Part 2: Range 2 standalone"</w:t>
      </w:r>
    </w:p>
    <w:p w14:paraId="5361BF63" w14:textId="77777777" w:rsidR="00D27BED" w:rsidRDefault="00D27BED" w:rsidP="00D27BED">
      <w:pPr>
        <w:pStyle w:val="EX"/>
        <w:rPr>
          <w:rFonts w:eastAsia="SimSun"/>
          <w:lang w:val="en-US" w:eastAsia="zh-CN"/>
        </w:rPr>
      </w:pPr>
      <w:r>
        <w:t>[</w:t>
      </w:r>
      <w:r>
        <w:rPr>
          <w:rFonts w:eastAsia="SimSun" w:hint="eastAsia"/>
          <w:lang w:val="en-US" w:eastAsia="zh-CN"/>
        </w:rPr>
        <w:t>21</w:t>
      </w:r>
      <w:r>
        <w:t>]</w:t>
      </w:r>
      <w:r>
        <w:tab/>
        <w:t>3GPP</w:t>
      </w:r>
      <w:r>
        <w:rPr>
          <w:rFonts w:eastAsia="SimSun" w:hint="eastAsia"/>
          <w:lang w:val="en-US" w:eastAsia="zh-CN"/>
        </w:rPr>
        <w:t xml:space="preserve"> TS 38.176-2: "NR; Integrated Access and Backhaul (IAB) conformance testing; Part 2: Radiated conformance testing"</w:t>
      </w:r>
    </w:p>
    <w:p w14:paraId="5DF8D073" w14:textId="4AC48254" w:rsidR="00D27BED" w:rsidRDefault="00D27BED" w:rsidP="00D5532E">
      <w:pPr>
        <w:pStyle w:val="EX"/>
        <w:rPr>
          <w:rFonts w:eastAsia="SimSun"/>
          <w:lang w:val="en-US" w:eastAsia="zh-CN"/>
        </w:rPr>
      </w:pPr>
      <w:r>
        <w:t>[</w:t>
      </w:r>
      <w:r>
        <w:rPr>
          <w:rFonts w:eastAsia="SimSun" w:hint="eastAsia"/>
          <w:lang w:val="en-US" w:eastAsia="zh-CN"/>
        </w:rPr>
        <w:t>22</w:t>
      </w:r>
      <w:r>
        <w:t>]</w:t>
      </w:r>
      <w:r>
        <w:tab/>
        <w:t>3GPP</w:t>
      </w:r>
      <w:r>
        <w:rPr>
          <w:rFonts w:eastAsia="SimSun" w:hint="eastAsia"/>
          <w:lang w:val="en-US" w:eastAsia="zh-CN"/>
        </w:rPr>
        <w:t xml:space="preserve"> TS 38.331: "NR; Radio Resource Control (RRC); Protocol specification"</w:t>
      </w:r>
    </w:p>
    <w:p w14:paraId="7E049F89" w14:textId="5FCED7DB" w:rsidR="009779C5" w:rsidRDefault="009779C5" w:rsidP="00D5532E">
      <w:pPr>
        <w:pStyle w:val="EX"/>
      </w:pPr>
      <w:r>
        <w:t>[23]</w:t>
      </w:r>
      <w:r>
        <w:tab/>
        <w:t>3GPP TS 38.115-1: "</w:t>
      </w:r>
      <w:r>
        <w:rPr>
          <w:lang w:eastAsia="zh-CN"/>
        </w:rPr>
        <w:t xml:space="preserve">NR; </w:t>
      </w:r>
      <w:r>
        <w:t>Repeater conformance testing</w:t>
      </w:r>
      <w:r>
        <w:rPr>
          <w:lang w:eastAsia="zh-CN"/>
        </w:rPr>
        <w:t xml:space="preserve">, </w:t>
      </w:r>
      <w:r>
        <w:t>Part 1: Conducted conformance testing"</w:t>
      </w:r>
    </w:p>
    <w:p w14:paraId="61DDC670" w14:textId="512996AF" w:rsidR="00BE17C3" w:rsidRDefault="001E2548" w:rsidP="00D5532E">
      <w:pPr>
        <w:pStyle w:val="EX"/>
      </w:pPr>
      <w:r>
        <w:rPr>
          <w:rFonts w:eastAsiaTheme="minorEastAsia" w:hint="eastAsia"/>
          <w:lang w:eastAsia="zh-CN"/>
        </w:rPr>
        <w:t>[24]</w:t>
      </w:r>
      <w:r>
        <w:tab/>
      </w:r>
      <w:r w:rsidRPr="0007051D">
        <w:t>Commission Implementing Decision (EU) 2020/590 of 24 April 2020 amending Decision (EU) 2019/784 as regards an update of relevant technical conditions applicable to the 24,25-27,5 GHz frequency band</w:t>
      </w:r>
      <w:r w:rsidR="00BE17C3">
        <w:t>.</w:t>
      </w:r>
    </w:p>
    <w:p w14:paraId="602156FD" w14:textId="475647A5" w:rsidR="004D3FFD" w:rsidRDefault="002C252C" w:rsidP="00D5532E">
      <w:pPr>
        <w:pStyle w:val="Heading1"/>
      </w:pPr>
      <w:bookmarkStart w:id="84" w:name="_Toc176472653"/>
      <w:bookmarkStart w:id="85" w:name="_Toc187247883"/>
      <w:bookmarkStart w:id="86" w:name="_Toc194054233"/>
      <w:bookmarkStart w:id="87" w:name="_Toc200115525"/>
      <w:r>
        <w:t>3</w:t>
      </w:r>
      <w:r>
        <w:tab/>
        <w:t>Definitions of terms,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A130677" w14:textId="77777777" w:rsidR="004D3FFD" w:rsidRDefault="002C252C" w:rsidP="00590992">
      <w:pPr>
        <w:pStyle w:val="Heading2"/>
        <w:rPr>
          <w:lang w:eastAsia="zh-CN"/>
        </w:rPr>
      </w:pPr>
      <w:bookmarkStart w:id="88" w:name="_Toc27514"/>
      <w:bookmarkStart w:id="89" w:name="_Toc7799"/>
      <w:bookmarkStart w:id="90" w:name="_Toc32079"/>
      <w:bookmarkStart w:id="91" w:name="_Toc15894"/>
      <w:bookmarkStart w:id="92" w:name="_Toc121818311"/>
      <w:bookmarkStart w:id="93" w:name="_Toc121818535"/>
      <w:bookmarkStart w:id="94" w:name="_Toc124158290"/>
      <w:bookmarkStart w:id="95" w:name="_Toc130558358"/>
      <w:bookmarkStart w:id="96" w:name="_Toc137467083"/>
      <w:bookmarkStart w:id="97" w:name="_Toc138884729"/>
      <w:bookmarkStart w:id="98" w:name="_Toc138884953"/>
      <w:bookmarkStart w:id="99" w:name="_Toc145511164"/>
      <w:bookmarkStart w:id="100" w:name="_Toc155475641"/>
      <w:bookmarkStart w:id="101" w:name="_Toc176472654"/>
      <w:bookmarkStart w:id="102" w:name="_Toc187247884"/>
      <w:bookmarkStart w:id="103" w:name="_Toc194054234"/>
      <w:bookmarkStart w:id="104" w:name="_Toc200115526"/>
      <w:r>
        <w:t>3.1</w:t>
      </w:r>
      <w:r>
        <w:tab/>
      </w:r>
      <w:r>
        <w:rPr>
          <w:rFonts w:hint="eastAsia"/>
          <w:lang w:eastAsia="zh-CN"/>
        </w:rPr>
        <w:t>Terms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105" w:name="_Hlk490252228"/>
      <w:bookmarkStart w:id="106"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107" w:name="_Hlk500327898"/>
    </w:p>
    <w:p w14:paraId="5EEF954B" w14:textId="77777777" w:rsidR="001E2548" w:rsidRDefault="002C252C">
      <w:pPr>
        <w:rPr>
          <w:bCs/>
        </w:rPr>
      </w:pPr>
      <w:r>
        <w:rPr>
          <w:b/>
          <w:bCs/>
        </w:rPr>
        <w:t>directional requirement:</w:t>
      </w:r>
      <w:r>
        <w:rPr>
          <w:bCs/>
        </w:rPr>
        <w:t xml:space="preserve"> requirement which is applied in a specific direction within the </w:t>
      </w:r>
      <w:r>
        <w:rPr>
          <w:bCs/>
          <w:i/>
        </w:rPr>
        <w:t>OTA coverage range</w:t>
      </w:r>
      <w:r>
        <w:rPr>
          <w:bCs/>
        </w:rPr>
        <w:t>.</w:t>
      </w:r>
      <w:bookmarkEnd w:id="107"/>
    </w:p>
    <w:p w14:paraId="1C4B6338" w14:textId="4FF401A2" w:rsidR="004D3FFD" w:rsidRDefault="002C252C">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105"/>
    <w:bookmarkEnd w:id="106"/>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2A1259FF" w14:textId="77777777" w:rsidR="00966D44" w:rsidRDefault="002C252C" w:rsidP="00966D44">
      <w:r>
        <w:rPr>
          <w:b/>
        </w:rPr>
        <w:t>Measurement bandwidth</w:t>
      </w:r>
      <w:r>
        <w:t>: RF bandwidth in which an emission level is specified</w:t>
      </w:r>
    </w:p>
    <w:p w14:paraId="08B8F5C2" w14:textId="1497696E" w:rsidR="00875CFE" w:rsidRDefault="00875CFE" w:rsidP="00966D44">
      <w:pPr>
        <w:rPr>
          <w:b/>
        </w:rPr>
      </w:pPr>
      <w:r w:rsidRPr="0042222D">
        <w:rPr>
          <w:b/>
          <w:bCs/>
        </w:rPr>
        <w:t>NCR type 1-H</w:t>
      </w:r>
      <w:r w:rsidRPr="0042222D">
        <w:t xml:space="preserve">: NCR-MT or NCR-Fwd operating at FR1 with a </w:t>
      </w:r>
      <w:r w:rsidRPr="00B41322">
        <w:rPr>
          <w:i/>
          <w:iCs/>
        </w:rPr>
        <w:t>requirement set</w:t>
      </w:r>
      <w:r w:rsidRPr="0042222D">
        <w:t xml:space="preserve"> consisting of conducted requirements defined at individual </w:t>
      </w:r>
      <w:r w:rsidRPr="00271106">
        <w:rPr>
          <w:i/>
          <w:iCs/>
        </w:rPr>
        <w:t>TAB connectors</w:t>
      </w:r>
      <w:r w:rsidRPr="0042222D">
        <w:t xml:space="preserve"> and OTA requirements defined at RIB.</w:t>
      </w:r>
    </w:p>
    <w:p w14:paraId="1623F3D7" w14:textId="5005C73B" w:rsidR="004D3FFD" w:rsidRDefault="00966D44" w:rsidP="00966D44">
      <w:r>
        <w:rPr>
          <w:b/>
        </w:rPr>
        <w:t>NCR type 2-O</w:t>
      </w:r>
      <w:r>
        <w:t>: NCR-MT or NCR-</w:t>
      </w:r>
      <w:r>
        <w:rPr>
          <w:rFonts w:hint="eastAsia"/>
          <w:lang w:eastAsia="ja-JP"/>
        </w:rPr>
        <w:t>Fwd</w:t>
      </w:r>
      <w:r>
        <w:t xml:space="preserve"> operating at FR2 with a </w:t>
      </w:r>
      <w:r>
        <w:rPr>
          <w:i/>
          <w:iCs/>
        </w:rPr>
        <w:t>requirement set</w:t>
      </w:r>
      <w:r>
        <w:t xml:space="preserve"> consisting only of OTA requirements defined at the RIB.</w:t>
      </w:r>
    </w:p>
    <w:p w14:paraId="7C4E4CFD" w14:textId="77777777" w:rsidR="004D3FFD" w:rsidRDefault="002C252C">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1C5D3568" w14:textId="3ED6A7EE" w:rsidR="001E2548" w:rsidRDefault="002C252C">
      <w:pPr>
        <w:rPr>
          <w:i/>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sidR="001E2548">
        <w:rPr>
          <w:i/>
        </w:rPr>
        <w:t>.</w:t>
      </w:r>
    </w:p>
    <w:p w14:paraId="6D87B9BF" w14:textId="283F383D" w:rsidR="004D3FFD" w:rsidRDefault="002C252C">
      <w:pPr>
        <w:rPr>
          <w:color w:val="000000" w:themeColor="text1"/>
        </w:rPr>
      </w:pP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4BF5246F" w:rsidR="004D3FFD" w:rsidRDefault="002C252C">
      <w:pPr>
        <w:rPr>
          <w:color w:val="000000"/>
        </w:rPr>
      </w:pPr>
      <w:r>
        <w:rPr>
          <w:b/>
          <w:color w:val="000000"/>
        </w:rPr>
        <w:t>passband edge</w:t>
      </w:r>
      <w:r>
        <w:rPr>
          <w:i/>
          <w:color w:val="000000"/>
        </w:rPr>
        <w:t>:</w:t>
      </w:r>
      <w:r>
        <w:rPr>
          <w:color w:val="000000"/>
        </w:rPr>
        <w:t xml:space="preserve"> Frequency at the edge of the passband</w:t>
      </w:r>
      <w:r w:rsidR="001E2548">
        <w:rPr>
          <w:color w:val="000000"/>
        </w:rPr>
        <w:t>.</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108" w:name="_Toc27559"/>
      <w:bookmarkStart w:id="109" w:name="_Toc30287"/>
      <w:bookmarkStart w:id="110" w:name="_Toc11242"/>
      <w:bookmarkStart w:id="111" w:name="_Toc7863"/>
      <w:bookmarkStart w:id="112" w:name="_Toc121818312"/>
      <w:bookmarkStart w:id="113" w:name="_Toc121818536"/>
      <w:bookmarkStart w:id="114" w:name="_Toc124158291"/>
      <w:bookmarkStart w:id="115" w:name="_Toc130558359"/>
      <w:bookmarkStart w:id="116" w:name="_Toc137467084"/>
      <w:bookmarkStart w:id="117" w:name="_Toc138884730"/>
      <w:bookmarkStart w:id="118" w:name="_Toc138884954"/>
      <w:bookmarkStart w:id="119" w:name="_Toc145511165"/>
      <w:bookmarkStart w:id="120" w:name="_Toc155475642"/>
      <w:bookmarkStart w:id="121" w:name="_Toc176472655"/>
      <w:bookmarkStart w:id="122" w:name="_Toc187247885"/>
      <w:bookmarkStart w:id="123" w:name="_Toc194054235"/>
      <w:bookmarkStart w:id="124" w:name="_Toc200115527"/>
      <w:r>
        <w:t>3.2</w:t>
      </w:r>
      <w:r>
        <w:tab/>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2C252C">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2C252C">
      <w:pPr>
        <w:pStyle w:val="EW"/>
        <w:rPr>
          <w:iCs/>
        </w:rPr>
      </w:pPr>
      <w:r>
        <w:t>BW</w:t>
      </w:r>
      <w:r>
        <w:rPr>
          <w:vertAlign w:val="subscript"/>
        </w:rPr>
        <w:t>Passband</w:t>
      </w:r>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2C252C">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r>
        <w:t>F</w:t>
      </w:r>
      <w:r>
        <w:rPr>
          <w:vertAlign w:val="subscript"/>
        </w:rPr>
        <w:t>filter</w:t>
      </w:r>
      <w:r>
        <w:tab/>
        <w:t>Filter centre frequency</w:t>
      </w:r>
    </w:p>
    <w:p w14:paraId="5AA0E4CD" w14:textId="77777777" w:rsidR="004D3FFD" w:rsidRDefault="002C252C">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2C252C">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2C252C">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2C252C">
      <w:pPr>
        <w:pStyle w:val="EW"/>
        <w:rPr>
          <w:rFonts w:cs="v5.0.0"/>
        </w:rPr>
      </w:pPr>
      <w:r>
        <w:t>F</w:t>
      </w:r>
      <w:r>
        <w:rPr>
          <w:vertAlign w:val="subscript"/>
        </w:rPr>
        <w:t>step,X</w:t>
      </w:r>
      <w:r>
        <w:tab/>
        <w:t>Frequency steps for the OTA transmitter spurious emissions (Category B)</w:t>
      </w:r>
    </w:p>
    <w:p w14:paraId="03E1F615" w14:textId="77777777" w:rsidR="004D3FFD" w:rsidRDefault="002C252C">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52D38F2F" w14:textId="77777777" w:rsidR="001E2548" w:rsidRDefault="00EC748C">
      <w:pPr>
        <w:pStyle w:val="EW"/>
        <w:rPr>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10580F01" w14:textId="1683A166" w:rsidR="004D3FFD" w:rsidRDefault="00EC748C">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508DEB0E" w14:textId="77777777" w:rsidR="001E2548" w:rsidRDefault="00EC748C">
      <w:pPr>
        <w:pStyle w:val="EW"/>
        <w:rPr>
          <w:lang w:eastAsia="zh-CN"/>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4E1B1100" w14:textId="1928E2B5" w:rsidR="004D3FFD" w:rsidRDefault="00EC748C">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2C252C">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2C252C">
      <w:pPr>
        <w:pStyle w:val="EW"/>
      </w:pPr>
      <w:r>
        <w:t>W</w:t>
      </w:r>
      <w:r>
        <w:rPr>
          <w:vertAlign w:val="subscript"/>
        </w:rPr>
        <w:t>gap</w:t>
      </w:r>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2C252C" w:rsidP="00590992">
      <w:pPr>
        <w:pStyle w:val="Heading2"/>
      </w:pPr>
      <w:bookmarkStart w:id="125" w:name="_Toc2707"/>
      <w:bookmarkStart w:id="126" w:name="_Toc31698"/>
      <w:bookmarkStart w:id="127" w:name="_Toc432"/>
      <w:bookmarkStart w:id="128" w:name="_Toc4917"/>
      <w:bookmarkStart w:id="129" w:name="_Toc121818313"/>
      <w:bookmarkStart w:id="130" w:name="_Toc121818537"/>
      <w:bookmarkStart w:id="131" w:name="_Toc124158292"/>
      <w:bookmarkStart w:id="132" w:name="_Toc130558360"/>
      <w:bookmarkStart w:id="133" w:name="_Toc137467085"/>
      <w:bookmarkStart w:id="134" w:name="_Toc138884731"/>
      <w:bookmarkStart w:id="135" w:name="_Toc138884955"/>
      <w:bookmarkStart w:id="136" w:name="_Toc145511166"/>
      <w:bookmarkStart w:id="137" w:name="_Toc155475643"/>
      <w:bookmarkStart w:id="138" w:name="_Toc176472656"/>
      <w:bookmarkStart w:id="139" w:name="_Toc187247886"/>
      <w:bookmarkStart w:id="140" w:name="_Toc194054236"/>
      <w:bookmarkStart w:id="141" w:name="_Toc200115528"/>
      <w:r>
        <w:t>3.3</w:t>
      </w:r>
      <w:r>
        <w:tab/>
        <w:t>Abbreviations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2C252C">
      <w:pPr>
        <w:pStyle w:val="EW"/>
      </w:pPr>
      <w:bookmarkStart w:id="142" w:name="_Hlk494631454"/>
      <w:r>
        <w:t>ACLR</w:t>
      </w:r>
      <w:r>
        <w:tab/>
        <w:t>Adjacent Channel Leakage Ratio</w:t>
      </w:r>
    </w:p>
    <w:p w14:paraId="10C11E9A" w14:textId="77777777" w:rsidR="004D3FFD" w:rsidRDefault="002C252C">
      <w:pPr>
        <w:pStyle w:val="EW"/>
      </w:pPr>
      <w:r>
        <w:t>AoA</w:t>
      </w:r>
      <w:r>
        <w:tab/>
        <w:t>Angle of Arrival</w:t>
      </w:r>
    </w:p>
    <w:p w14:paraId="5BBFBC08" w14:textId="77777777" w:rsidR="004D3FFD" w:rsidRDefault="002C252C">
      <w:pPr>
        <w:pStyle w:val="EW"/>
      </w:pPr>
      <w:r>
        <w:t>BW</w:t>
      </w:r>
      <w:r>
        <w:tab/>
        <w:t>Bandwidth</w:t>
      </w:r>
    </w:p>
    <w:p w14:paraId="659D60B0" w14:textId="77777777" w:rsidR="004D3FFD" w:rsidRDefault="002C252C">
      <w:pPr>
        <w:pStyle w:val="EW"/>
      </w:pPr>
      <w:r>
        <w:t>CACLR</w:t>
      </w:r>
      <w:r>
        <w:tab/>
        <w:t>Cumulative ACLR</w:t>
      </w:r>
    </w:p>
    <w:p w14:paraId="61931B59" w14:textId="77777777" w:rsidR="004D3FFD" w:rsidRDefault="002C252C">
      <w:pPr>
        <w:pStyle w:val="EW"/>
      </w:pPr>
      <w:r>
        <w:t>CP-OFDM</w:t>
      </w:r>
      <w:r>
        <w:tab/>
        <w:t>Cyclic Prefix-OFDM</w:t>
      </w:r>
    </w:p>
    <w:p w14:paraId="638D163F" w14:textId="77777777" w:rsidR="004D3FFD" w:rsidRDefault="002C252C">
      <w:pPr>
        <w:pStyle w:val="EW"/>
      </w:pPr>
      <w:r>
        <w:rPr>
          <w:lang w:eastAsia="zh-CN"/>
        </w:rPr>
        <w:t>DFT-s-OFDM</w:t>
      </w:r>
      <w:r>
        <w:rPr>
          <w:lang w:eastAsia="zh-CN"/>
        </w:rPr>
        <w:tab/>
        <w:t>Discrete Fourier Transform-spread-OFDM</w:t>
      </w:r>
    </w:p>
    <w:p w14:paraId="369B64D3" w14:textId="77777777" w:rsidR="004D3FFD" w:rsidRDefault="002C252C">
      <w:pPr>
        <w:pStyle w:val="EW"/>
      </w:pPr>
      <w:r>
        <w:t>DL</w:t>
      </w:r>
      <w:r>
        <w:tab/>
        <w:t>Downlink</w:t>
      </w:r>
    </w:p>
    <w:p w14:paraId="0277C8C0" w14:textId="77777777" w:rsidR="004D3FFD" w:rsidRDefault="002C252C">
      <w:pPr>
        <w:pStyle w:val="EW"/>
      </w:pPr>
      <w:r>
        <w:t>EIRP</w:t>
      </w:r>
      <w:r>
        <w:tab/>
        <w:t>Effective Isotropic Radiated Power</w:t>
      </w:r>
    </w:p>
    <w:p w14:paraId="7DDA6FFF" w14:textId="21C55AA4" w:rsidR="001E2548" w:rsidRDefault="001E2548">
      <w:pPr>
        <w:pStyle w:val="EW"/>
      </w:pPr>
      <w:r w:rsidRPr="00931575">
        <w:t>EIS</w:t>
      </w:r>
      <w:r w:rsidRPr="00931575">
        <w:tab/>
        <w:t>Equivalent Isotropic Sensitivity</w:t>
      </w:r>
    </w:p>
    <w:p w14:paraId="485D15E9" w14:textId="77777777" w:rsidR="004D3FFD" w:rsidRDefault="002C252C">
      <w:pPr>
        <w:pStyle w:val="EW"/>
        <w:rPr>
          <w:rFonts w:cs="v4.2.0"/>
        </w:rPr>
      </w:pPr>
      <w:r>
        <w:rPr>
          <w:rFonts w:cs="v4.2.0"/>
        </w:rPr>
        <w:t>EVM</w:t>
      </w:r>
      <w:r>
        <w:rPr>
          <w:rFonts w:cs="v4.2.0"/>
        </w:rPr>
        <w:tab/>
        <w:t>Error Vector Magnitude</w:t>
      </w:r>
    </w:p>
    <w:p w14:paraId="361E7346" w14:textId="77777777" w:rsidR="004D3FFD" w:rsidRDefault="002C252C">
      <w:pPr>
        <w:pStyle w:val="EW"/>
      </w:pPr>
      <w:r>
        <w:t>FBW</w:t>
      </w:r>
      <w:r>
        <w:tab/>
        <w:t>Fractional Bandwidth</w:t>
      </w:r>
    </w:p>
    <w:p w14:paraId="493916ED" w14:textId="77777777" w:rsidR="004D3FFD" w:rsidRDefault="002C252C">
      <w:pPr>
        <w:pStyle w:val="EW"/>
      </w:pPr>
      <w:r>
        <w:t>FR</w:t>
      </w:r>
      <w:r>
        <w:tab/>
        <w:t>Frequency Range</w:t>
      </w:r>
    </w:p>
    <w:p w14:paraId="2E315B6A" w14:textId="77777777" w:rsidR="004D3FFD" w:rsidRDefault="002C252C">
      <w:pPr>
        <w:pStyle w:val="EW"/>
      </w:pPr>
      <w:r>
        <w:t>ITU</w:t>
      </w:r>
      <w:r>
        <w:noBreakHyphen/>
        <w:t>R</w:t>
      </w:r>
      <w:r>
        <w:tab/>
        <w:t>Radiocommunication Sector of the International Telecommunication Union</w:t>
      </w:r>
    </w:p>
    <w:p w14:paraId="368CB8C4" w14:textId="77777777" w:rsidR="004D3FFD" w:rsidRDefault="002C252C">
      <w:pPr>
        <w:pStyle w:val="EW"/>
      </w:pPr>
      <w:r>
        <w:t>LA</w:t>
      </w:r>
      <w:r>
        <w:tab/>
        <w:t>Local Area</w:t>
      </w:r>
    </w:p>
    <w:p w14:paraId="39CFA280" w14:textId="77777777" w:rsidR="00BC6DB1" w:rsidRDefault="002C252C" w:rsidP="00BC6DB1">
      <w:pPr>
        <w:pStyle w:val="EW"/>
      </w:pPr>
      <w:r>
        <w:t>MR</w:t>
      </w:r>
      <w:r>
        <w:tab/>
        <w:t>Medium Range</w:t>
      </w:r>
    </w:p>
    <w:p w14:paraId="6D99ED5A" w14:textId="77777777" w:rsidR="00BC6DB1" w:rsidRDefault="00BC6DB1" w:rsidP="00BC6DB1">
      <w:pPr>
        <w:pStyle w:val="EW"/>
      </w:pPr>
      <w:r>
        <w:t>NCR</w:t>
      </w:r>
      <w:r>
        <w:tab/>
        <w:t>Network Controlled Repeater</w:t>
      </w:r>
    </w:p>
    <w:p w14:paraId="45338244" w14:textId="77777777" w:rsidR="00BC6DB1" w:rsidRDefault="00BC6DB1" w:rsidP="00BC6DB1">
      <w:pPr>
        <w:pStyle w:val="EW"/>
      </w:pPr>
      <w:r>
        <w:t>NCR-MT</w:t>
      </w:r>
      <w:r>
        <w:tab/>
        <w:t>NCR Mobile Termination</w:t>
      </w:r>
    </w:p>
    <w:p w14:paraId="4F990713" w14:textId="526C998C" w:rsidR="004D3FFD" w:rsidRDefault="00BC6DB1" w:rsidP="00BC6DB1">
      <w:pPr>
        <w:pStyle w:val="EW"/>
      </w:pPr>
      <w:r>
        <w:t>NCR-Fwd</w:t>
      </w:r>
      <w:r>
        <w:tab/>
        <w:t>NCR Forward</w:t>
      </w:r>
    </w:p>
    <w:p w14:paraId="3CB155DE" w14:textId="77777777" w:rsidR="004D3FFD" w:rsidRDefault="002C252C">
      <w:pPr>
        <w:pStyle w:val="EW"/>
      </w:pPr>
      <w:r>
        <w:t>NR</w:t>
      </w:r>
      <w:r>
        <w:tab/>
        <w:t>New Radio</w:t>
      </w:r>
    </w:p>
    <w:p w14:paraId="7A380A0D" w14:textId="77777777" w:rsidR="004D3FFD" w:rsidRDefault="002C252C">
      <w:pPr>
        <w:pStyle w:val="EW"/>
      </w:pPr>
      <w:r>
        <w:t>OBUE</w:t>
      </w:r>
      <w:r>
        <w:tab/>
        <w:t>Operating Band Unwanted Emissions</w:t>
      </w:r>
    </w:p>
    <w:p w14:paraId="52E67DD9" w14:textId="77777777" w:rsidR="004D3FFD" w:rsidRDefault="002C252C">
      <w:pPr>
        <w:pStyle w:val="EW"/>
        <w:rPr>
          <w:lang w:val="en-US" w:eastAsia="zh-CN"/>
        </w:rPr>
      </w:pPr>
      <w:r>
        <w:t>OOB</w:t>
      </w:r>
      <w:r>
        <w:tab/>
        <w:t>Out-of-band</w:t>
      </w:r>
    </w:p>
    <w:p w14:paraId="6F76C1AD" w14:textId="77777777" w:rsidR="004D3FFD" w:rsidRDefault="002C252C">
      <w:pPr>
        <w:pStyle w:val="EW"/>
      </w:pPr>
      <w:r>
        <w:t>OTA</w:t>
      </w:r>
      <w:r>
        <w:tab/>
        <w:t>Over-The-Air</w:t>
      </w:r>
    </w:p>
    <w:p w14:paraId="39F0ED81" w14:textId="77777777" w:rsidR="004D3FFD" w:rsidRDefault="002C252C">
      <w:pPr>
        <w:pStyle w:val="EW"/>
        <w:rPr>
          <w:lang w:val="en-US"/>
        </w:rPr>
      </w:pPr>
      <w:r w:rsidRPr="00F9757E">
        <w:rPr>
          <w:lang w:val="en-US"/>
        </w:rPr>
        <w:t>QAM</w:t>
      </w:r>
      <w:r w:rsidRPr="00F9757E">
        <w:rPr>
          <w:lang w:val="en-US"/>
        </w:rPr>
        <w:tab/>
        <w:t>Quadrature Amplitude Modulation</w:t>
      </w:r>
    </w:p>
    <w:p w14:paraId="207C5ED8" w14:textId="789BA175" w:rsidR="001E2548" w:rsidRPr="00F9757E" w:rsidRDefault="001E2548">
      <w:pPr>
        <w:pStyle w:val="EW"/>
        <w:rPr>
          <w:lang w:val="en-US"/>
        </w:rPr>
      </w:pPr>
      <w:r w:rsidRPr="00931575">
        <w:t>REFSENS</w:t>
      </w:r>
      <w:r w:rsidRPr="00931575">
        <w:tab/>
        <w:t>Reference Sensitivity</w:t>
      </w:r>
    </w:p>
    <w:p w14:paraId="6AD437D1" w14:textId="77777777" w:rsidR="004D3FFD" w:rsidRDefault="002C252C">
      <w:pPr>
        <w:pStyle w:val="EW"/>
        <w:rPr>
          <w:lang w:eastAsia="zh-CN"/>
        </w:rPr>
      </w:pPr>
      <w:r>
        <w:t>RF</w:t>
      </w:r>
      <w:r>
        <w:tab/>
        <w:t>Radio Frequency</w:t>
      </w:r>
    </w:p>
    <w:p w14:paraId="6A6E317A" w14:textId="77777777" w:rsidR="004D3FFD" w:rsidRDefault="002C252C">
      <w:pPr>
        <w:pStyle w:val="EW"/>
      </w:pPr>
      <w:r>
        <w:t>RIB</w:t>
      </w:r>
      <w:r>
        <w:tab/>
        <w:t>Radiated Interface Boundary</w:t>
      </w:r>
    </w:p>
    <w:p w14:paraId="3B05C1E8" w14:textId="66ECB69F" w:rsidR="001E2548" w:rsidRDefault="001E2548">
      <w:pPr>
        <w:pStyle w:val="EW"/>
      </w:pPr>
      <w:r w:rsidRPr="00931575">
        <w:t>RoAoA</w:t>
      </w:r>
      <w:r w:rsidRPr="00931575">
        <w:tab/>
        <w:t>Range of Angles of Arrival</w:t>
      </w:r>
    </w:p>
    <w:p w14:paraId="206D0C89" w14:textId="77777777" w:rsidR="004D3FFD" w:rsidRDefault="002C252C">
      <w:pPr>
        <w:pStyle w:val="EW"/>
      </w:pPr>
      <w:r>
        <w:t>RX</w:t>
      </w:r>
      <w:r>
        <w:tab/>
        <w:t>Receiver</w:t>
      </w:r>
    </w:p>
    <w:p w14:paraId="128696E0" w14:textId="77777777" w:rsidR="004D3FFD" w:rsidRDefault="002C252C">
      <w:pPr>
        <w:pStyle w:val="EW"/>
      </w:pPr>
      <w:r>
        <w:t>SCS</w:t>
      </w:r>
      <w:r>
        <w:tab/>
        <w:t>Sub-Carrier Spacing</w:t>
      </w:r>
    </w:p>
    <w:p w14:paraId="1DD8E407" w14:textId="24B0A807" w:rsidR="001E2548" w:rsidRDefault="001E2548">
      <w:pPr>
        <w:pStyle w:val="EW"/>
      </w:pPr>
      <w:r w:rsidRPr="00931575">
        <w:t>TAB</w:t>
      </w:r>
      <w:r w:rsidRPr="00931575">
        <w:tab/>
        <w:t>Transceiver Array Boundary</w:t>
      </w:r>
    </w:p>
    <w:p w14:paraId="5056BE34" w14:textId="77777777" w:rsidR="004D3FFD" w:rsidRDefault="002C252C">
      <w:pPr>
        <w:pStyle w:val="EW"/>
      </w:pPr>
      <w:r>
        <w:t>TX</w:t>
      </w:r>
      <w:r>
        <w:tab/>
        <w:t>Transmitter</w:t>
      </w:r>
    </w:p>
    <w:bookmarkEnd w:id="142"/>
    <w:p w14:paraId="2ACBBEE3" w14:textId="77777777" w:rsidR="004D3FFD" w:rsidRDefault="002C252C">
      <w:pPr>
        <w:pStyle w:val="EW"/>
      </w:pPr>
      <w:r>
        <w:t>TRP</w:t>
      </w:r>
      <w:r>
        <w:tab/>
        <w:t>Total Radiated Power</w:t>
      </w:r>
    </w:p>
    <w:p w14:paraId="5B3EE717" w14:textId="173444E9" w:rsidR="001E2548" w:rsidRDefault="001E2548">
      <w:pPr>
        <w:pStyle w:val="EW"/>
      </w:pPr>
      <w:r w:rsidRPr="00931575">
        <w:t>TT</w:t>
      </w:r>
      <w:r w:rsidRPr="00931575">
        <w:tab/>
        <w:t>Test Tolerance</w:t>
      </w:r>
    </w:p>
    <w:p w14:paraId="6566D6D1" w14:textId="77777777" w:rsidR="004D3FFD" w:rsidRDefault="002C252C">
      <w:pPr>
        <w:pStyle w:val="EW"/>
      </w:pPr>
      <w:r>
        <w:t>UL</w:t>
      </w:r>
      <w:r>
        <w:tab/>
        <w:t>Uplink</w:t>
      </w:r>
    </w:p>
    <w:p w14:paraId="354BED4A" w14:textId="77777777" w:rsidR="004D3FFD" w:rsidRDefault="002C252C">
      <w:pPr>
        <w:pStyle w:val="EW"/>
        <w:rPr>
          <w:lang w:eastAsia="zh-CN"/>
        </w:rPr>
      </w:pPr>
      <w:r>
        <w:rPr>
          <w:lang w:eastAsia="zh-CN"/>
        </w:rPr>
        <w:t>WA</w:t>
      </w:r>
      <w:r>
        <w:rPr>
          <w:lang w:eastAsia="zh-CN"/>
        </w:rPr>
        <w:tab/>
        <w:t>Wide Area</w:t>
      </w:r>
    </w:p>
    <w:p w14:paraId="3CDAEFCC" w14:textId="77777777" w:rsidR="004D3FFD" w:rsidRDefault="002C252C">
      <w:pPr>
        <w:pStyle w:val="Heading1"/>
        <w:rPr>
          <w:lang w:eastAsia="zh-CN"/>
        </w:rPr>
      </w:pPr>
      <w:bookmarkStart w:id="143" w:name="clause4"/>
      <w:bookmarkStart w:id="144" w:name="_Toc26178"/>
      <w:bookmarkStart w:id="145" w:name="_Toc31210"/>
      <w:bookmarkStart w:id="146" w:name="_Toc19315"/>
      <w:bookmarkStart w:id="147" w:name="_Toc29683"/>
      <w:bookmarkStart w:id="148" w:name="_Toc121818314"/>
      <w:bookmarkStart w:id="149" w:name="_Toc121818538"/>
      <w:bookmarkStart w:id="150" w:name="_Toc124158293"/>
      <w:bookmarkStart w:id="151" w:name="_Toc130558361"/>
      <w:bookmarkStart w:id="152" w:name="_Toc137467086"/>
      <w:bookmarkStart w:id="153" w:name="_Toc138884732"/>
      <w:bookmarkStart w:id="154" w:name="_Toc138884956"/>
      <w:bookmarkStart w:id="155" w:name="_Toc145511167"/>
      <w:bookmarkStart w:id="156" w:name="_Toc155475644"/>
      <w:bookmarkStart w:id="157" w:name="_Toc176472657"/>
      <w:bookmarkStart w:id="158" w:name="_Toc187247887"/>
      <w:bookmarkStart w:id="159" w:name="_Toc194054237"/>
      <w:bookmarkStart w:id="160" w:name="_Toc200115529"/>
      <w:bookmarkEnd w:id="143"/>
      <w:r>
        <w:t>4</w:t>
      </w:r>
      <w:r>
        <w:tab/>
        <w:t>General radiated test conditions and declarations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362E3CA0" w14:textId="77777777" w:rsidR="004D3FFD" w:rsidRDefault="002C252C">
      <w:pPr>
        <w:pStyle w:val="Heading2"/>
      </w:pPr>
      <w:bookmarkStart w:id="161" w:name="_Toc76114193"/>
      <w:bookmarkStart w:id="162" w:name="_Toc53182899"/>
      <w:bookmarkStart w:id="163" w:name="_Toc37272715"/>
      <w:bookmarkStart w:id="164" w:name="_Toc45885790"/>
      <w:bookmarkStart w:id="165" w:name="_Toc5897"/>
      <w:bookmarkStart w:id="166" w:name="_Toc76544079"/>
      <w:bookmarkStart w:id="167" w:name="_Toc58915566"/>
      <w:bookmarkStart w:id="168" w:name="_Toc9758"/>
      <w:bookmarkStart w:id="169" w:name="_Toc66693616"/>
      <w:bookmarkStart w:id="170" w:name="_Toc82536201"/>
      <w:bookmarkStart w:id="171" w:name="_Toc29512"/>
      <w:bookmarkStart w:id="172" w:name="_Toc89952494"/>
      <w:bookmarkStart w:id="173" w:name="_Toc36635769"/>
      <w:bookmarkStart w:id="174" w:name="_Toc21102568"/>
      <w:bookmarkStart w:id="175" w:name="_Toc58917747"/>
      <w:bookmarkStart w:id="176" w:name="_Toc14309"/>
      <w:bookmarkStart w:id="177" w:name="_Toc29810417"/>
      <w:bookmarkStart w:id="178" w:name="_Toc98766310"/>
      <w:bookmarkStart w:id="179" w:name="_Toc74915568"/>
      <w:bookmarkStart w:id="180" w:name="_Toc121818315"/>
      <w:bookmarkStart w:id="181" w:name="_Toc121818539"/>
      <w:bookmarkStart w:id="182" w:name="_Toc124158294"/>
      <w:bookmarkStart w:id="183" w:name="_Toc130558362"/>
      <w:bookmarkStart w:id="184" w:name="_Toc137467087"/>
      <w:bookmarkStart w:id="185" w:name="_Toc138884733"/>
      <w:bookmarkStart w:id="186" w:name="_Toc138884957"/>
      <w:bookmarkStart w:id="187" w:name="_Toc145511168"/>
      <w:bookmarkStart w:id="188" w:name="_Toc155475645"/>
      <w:bookmarkStart w:id="189" w:name="_Toc176472658"/>
      <w:bookmarkStart w:id="190" w:name="_Toc187247888"/>
      <w:bookmarkStart w:id="191" w:name="_Toc194054238"/>
      <w:bookmarkStart w:id="192" w:name="_Toc200115530"/>
      <w:bookmarkStart w:id="193" w:name="_Toc152656504"/>
      <w:r>
        <w:t>4.1</w:t>
      </w:r>
      <w:r>
        <w:tab/>
        <w:t>Measurement uncertainties and test requirements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26D8A5F6" w14:textId="77777777" w:rsidR="004D3FFD" w:rsidRDefault="002C252C">
      <w:pPr>
        <w:pStyle w:val="Heading3"/>
      </w:pPr>
      <w:bookmarkStart w:id="194" w:name="_Toc58860041"/>
      <w:bookmarkStart w:id="195" w:name="_Toc89955042"/>
      <w:bookmarkStart w:id="196" w:name="_Toc29809602"/>
      <w:bookmarkStart w:id="197" w:name="_Toc66727851"/>
      <w:bookmarkStart w:id="198" w:name="_Toc36644977"/>
      <w:bookmarkStart w:id="199" w:name="_Toc22723"/>
      <w:bookmarkStart w:id="200" w:name="_Toc37272031"/>
      <w:bookmarkStart w:id="201" w:name="_Toc53182300"/>
      <w:bookmarkStart w:id="202" w:name="_Toc82595011"/>
      <w:bookmarkStart w:id="203" w:name="_Toc21099804"/>
      <w:bookmarkStart w:id="204" w:name="_Toc58862545"/>
      <w:bookmarkStart w:id="205" w:name="_Toc76544911"/>
      <w:bookmarkStart w:id="206" w:name="_Toc106201224"/>
      <w:bookmarkStart w:id="207" w:name="_Toc74961654"/>
      <w:bookmarkStart w:id="208" w:name="_Toc115191077"/>
      <w:bookmarkStart w:id="209" w:name="_Toc61182538"/>
      <w:bookmarkStart w:id="210" w:name="_Toc98773465"/>
      <w:bookmarkStart w:id="211" w:name="_Toc23366"/>
      <w:bookmarkStart w:id="212" w:name="_Toc75242565"/>
      <w:bookmarkStart w:id="213" w:name="_Toc45884277"/>
      <w:bookmarkStart w:id="214" w:name="_Toc121818316"/>
      <w:bookmarkStart w:id="215" w:name="_Toc121818540"/>
      <w:bookmarkStart w:id="216" w:name="_Toc124158295"/>
      <w:bookmarkStart w:id="217" w:name="_Toc130558363"/>
      <w:bookmarkStart w:id="218" w:name="_Toc137467088"/>
      <w:bookmarkStart w:id="219" w:name="_Toc138884734"/>
      <w:bookmarkStart w:id="220" w:name="_Toc138884958"/>
      <w:bookmarkStart w:id="221" w:name="_Toc145511169"/>
      <w:bookmarkStart w:id="222" w:name="_Toc155475646"/>
      <w:bookmarkStart w:id="223" w:name="_Toc176472659"/>
      <w:bookmarkStart w:id="224" w:name="_Toc187247889"/>
      <w:bookmarkStart w:id="225" w:name="_Toc194054239"/>
      <w:bookmarkStart w:id="226" w:name="_Toc200115531"/>
      <w:r>
        <w:t>4.1.1</w:t>
      </w:r>
      <w:r>
        <w:tab/>
        <w:t>General</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60638E0E" w14:textId="5AD5CBC6" w:rsidR="004D3FFD" w:rsidRDefault="00BE17C3">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CFA4CD6" w14:textId="77777777" w:rsidR="00BC524F" w:rsidRPr="00240E5E" w:rsidRDefault="00BC524F" w:rsidP="00BC524F">
      <w:pPr>
        <w:rPr>
          <w:lang w:eastAsia="zh-CN"/>
        </w:rPr>
      </w:pPr>
      <w:r w:rsidRPr="00F760D1">
        <w:rPr>
          <w:lang w:eastAsia="zh-CN"/>
        </w:rPr>
        <w:t xml:space="preserve">Reuse of </w:t>
      </w:r>
      <w:r w:rsidRPr="00F760D1">
        <w:t xml:space="preserve">Test Tolerance </w:t>
      </w:r>
      <w:r w:rsidRPr="00F760D1">
        <w:rPr>
          <w:lang w:eastAsia="zh-CN"/>
        </w:rPr>
        <w:t>values from TS 38.521-2 [20</w:t>
      </w:r>
      <w:r w:rsidRPr="00240E5E">
        <w:rPr>
          <w:lang w:eastAsia="zh-CN"/>
        </w:rPr>
        <w:t>] for the purpose of MT-specific test requirements is subject to the following conditions:</w:t>
      </w:r>
    </w:p>
    <w:p w14:paraId="696288DB" w14:textId="77777777" w:rsidR="00BC524F" w:rsidRPr="00240E5E" w:rsidRDefault="00BC524F" w:rsidP="00BC524F">
      <w:pPr>
        <w:pStyle w:val="B1"/>
      </w:pPr>
      <w:r w:rsidRPr="00240E5E">
        <w:rPr>
          <w:lang w:eastAsia="zh-CN"/>
        </w:rPr>
        <w:t>-</w:t>
      </w:r>
      <w:r w:rsidRPr="00240E5E">
        <w:tab/>
        <w:t xml:space="preserve">NCR test methodology follows test procedures in </w:t>
      </w:r>
      <w:r w:rsidRPr="00240E5E">
        <w:rPr>
          <w:lang w:eastAsia="zh-CN"/>
        </w:rPr>
        <w:t>TS 38.521-2 [20],</w:t>
      </w:r>
    </w:p>
    <w:p w14:paraId="0429259C" w14:textId="77777777" w:rsidR="00BC524F" w:rsidRPr="00240E5E" w:rsidRDefault="00BC524F" w:rsidP="00BC524F">
      <w:pPr>
        <w:pStyle w:val="B1"/>
      </w:pPr>
      <w:r w:rsidRPr="00240E5E">
        <w:rPr>
          <w:lang w:eastAsia="zh-CN"/>
        </w:rPr>
        <w:t>-</w:t>
      </w:r>
      <w:r w:rsidRPr="00240E5E">
        <w:rPr>
          <w:lang w:eastAsia="zh-CN"/>
        </w:rPr>
        <w:tab/>
      </w:r>
      <w:r w:rsidRPr="00240E5E">
        <w:t>Max</w:t>
      </w:r>
      <w:r>
        <w:t>imum</w:t>
      </w:r>
      <w:r w:rsidRPr="00240E5E">
        <w:t xml:space="preserve"> device size </w:t>
      </w:r>
      <w:r>
        <w:t xml:space="preserve">limit as captured in </w:t>
      </w:r>
      <w:r w:rsidRPr="00F760D1">
        <w:rPr>
          <w:lang w:eastAsia="zh-CN"/>
        </w:rPr>
        <w:t>TS 38.521-2 [20</w:t>
      </w:r>
      <w:r w:rsidRPr="00240E5E">
        <w:rPr>
          <w:lang w:eastAsia="zh-CN"/>
        </w:rPr>
        <w:t>]</w:t>
      </w:r>
      <w:r w:rsidRPr="00240E5E">
        <w:t>.</w:t>
      </w:r>
    </w:p>
    <w:p w14:paraId="1CAAD7D4" w14:textId="3994824D" w:rsidR="00BC524F" w:rsidRDefault="00BC524F" w:rsidP="00BC524F">
      <w:r w:rsidRPr="00240E5E">
        <w:rPr>
          <w:lang w:eastAsia="zh-CN"/>
        </w:rPr>
        <w:t xml:space="preserve">Otherwise, reuse of </w:t>
      </w:r>
      <w:r w:rsidRPr="00240E5E">
        <w:t xml:space="preserve">Test Tolerance </w:t>
      </w:r>
      <w:r w:rsidRPr="00240E5E">
        <w:rPr>
          <w:lang w:eastAsia="zh-CN"/>
        </w:rPr>
        <w:t>values from TS 38.521-2 [</w:t>
      </w:r>
      <w:r>
        <w:rPr>
          <w:lang w:eastAsia="zh-CN"/>
        </w:rPr>
        <w:t>20</w:t>
      </w:r>
      <w:r w:rsidRPr="00240E5E">
        <w:rPr>
          <w:lang w:eastAsia="zh-CN"/>
        </w:rPr>
        <w:t>] for the purpose of MT-specific test requirements may not be justified for some NCR products.</w:t>
      </w:r>
    </w:p>
    <w:p w14:paraId="7A38592F" w14:textId="77777777" w:rsidR="004D3FFD" w:rsidRDefault="002C252C">
      <w:pPr>
        <w:pStyle w:val="Heading3"/>
      </w:pPr>
      <w:bookmarkStart w:id="227" w:name="_Toc37272032"/>
      <w:bookmarkStart w:id="228" w:name="_Toc106201225"/>
      <w:bookmarkStart w:id="229" w:name="_Toc76544912"/>
      <w:bookmarkStart w:id="230" w:name="_Toc31062"/>
      <w:bookmarkStart w:id="231" w:name="_Toc53182301"/>
      <w:bookmarkStart w:id="232" w:name="_Toc45884278"/>
      <w:bookmarkStart w:id="233" w:name="_Toc36644978"/>
      <w:bookmarkStart w:id="234" w:name="_Toc58862546"/>
      <w:bookmarkStart w:id="235" w:name="_Toc19906"/>
      <w:bookmarkStart w:id="236" w:name="_Toc29809603"/>
      <w:bookmarkStart w:id="237" w:name="_Toc98773466"/>
      <w:bookmarkStart w:id="238" w:name="_Toc21099805"/>
      <w:bookmarkStart w:id="239" w:name="_Toc82595012"/>
      <w:bookmarkStart w:id="240" w:name="_Toc115191078"/>
      <w:bookmarkStart w:id="241" w:name="_Toc58860042"/>
      <w:bookmarkStart w:id="242" w:name="_Toc75242566"/>
      <w:bookmarkStart w:id="243" w:name="_Toc61182539"/>
      <w:bookmarkStart w:id="244" w:name="_Toc89955043"/>
      <w:bookmarkStart w:id="245" w:name="_Toc74961655"/>
      <w:bookmarkStart w:id="246" w:name="_Toc66727852"/>
      <w:bookmarkStart w:id="247" w:name="_Toc121818317"/>
      <w:bookmarkStart w:id="248" w:name="_Toc121818541"/>
      <w:bookmarkStart w:id="249" w:name="_Toc124158296"/>
      <w:bookmarkStart w:id="250" w:name="_Toc130558364"/>
      <w:bookmarkStart w:id="251" w:name="_Toc137467089"/>
      <w:bookmarkStart w:id="252" w:name="_Toc138884735"/>
      <w:bookmarkStart w:id="253" w:name="_Toc138884959"/>
      <w:bookmarkStart w:id="254" w:name="_Toc145511170"/>
      <w:bookmarkStart w:id="255" w:name="_Toc155475647"/>
      <w:bookmarkStart w:id="256" w:name="_Toc176472660"/>
      <w:bookmarkStart w:id="257" w:name="_Toc187247890"/>
      <w:bookmarkStart w:id="258" w:name="_Toc194054240"/>
      <w:bookmarkStart w:id="259" w:name="_Toc200115532"/>
      <w:r>
        <w:t>4.1.2</w:t>
      </w:r>
      <w:r>
        <w:tab/>
        <w:t>Acceptable uncertainty of Test System</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5EC263B9" w14:textId="77777777" w:rsidR="004D3FFD" w:rsidRDefault="002C252C">
      <w:pPr>
        <w:pStyle w:val="Heading4"/>
        <w:rPr>
          <w:rFonts w:cs="Arial"/>
        </w:rPr>
      </w:pPr>
      <w:bookmarkStart w:id="260" w:name="_Toc23591"/>
      <w:bookmarkStart w:id="261" w:name="_Toc137"/>
      <w:bookmarkStart w:id="262" w:name="_Toc121818318"/>
      <w:bookmarkStart w:id="263" w:name="_Toc121818542"/>
      <w:bookmarkStart w:id="264" w:name="_Toc124158297"/>
      <w:bookmarkStart w:id="265" w:name="_Toc130558365"/>
      <w:bookmarkStart w:id="266" w:name="_Toc137467090"/>
      <w:bookmarkStart w:id="267" w:name="_Toc138884736"/>
      <w:bookmarkStart w:id="268" w:name="_Toc138884960"/>
      <w:bookmarkStart w:id="269" w:name="_Toc145511171"/>
      <w:bookmarkStart w:id="270" w:name="_Toc155475648"/>
      <w:bookmarkStart w:id="271" w:name="_Toc176472661"/>
      <w:bookmarkStart w:id="272" w:name="_Toc187247891"/>
      <w:bookmarkStart w:id="273" w:name="_Toc194054241"/>
      <w:bookmarkStart w:id="274" w:name="_Toc200115533"/>
      <w:r>
        <w:rPr>
          <w:rFonts w:cs="Arial"/>
        </w:rPr>
        <w:t>4.1.2.1</w:t>
      </w:r>
      <w:r>
        <w:rPr>
          <w:rFonts w:cs="Arial"/>
        </w:rPr>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75" w:name="_Toc115191080"/>
      <w:bookmarkStart w:id="276" w:name="_Toc21099807"/>
      <w:bookmarkStart w:id="277" w:name="_Toc66727854"/>
      <w:bookmarkStart w:id="278" w:name="_Toc58860044"/>
      <w:bookmarkStart w:id="279" w:name="_Toc61182541"/>
      <w:bookmarkStart w:id="280" w:name="_Toc29809605"/>
      <w:bookmarkStart w:id="281" w:name="_Toc98773468"/>
      <w:bookmarkStart w:id="282" w:name="_Toc75242568"/>
      <w:bookmarkStart w:id="283" w:name="_Toc53182303"/>
      <w:bookmarkStart w:id="284" w:name="_Toc76544914"/>
      <w:bookmarkStart w:id="285" w:name="_Toc106201227"/>
      <w:bookmarkStart w:id="286" w:name="_Toc36644980"/>
      <w:bookmarkStart w:id="287" w:name="_Toc37272034"/>
      <w:bookmarkStart w:id="288" w:name="_Toc58862548"/>
      <w:bookmarkStart w:id="289" w:name="_Toc82595014"/>
      <w:bookmarkStart w:id="290" w:name="_Toc74961657"/>
      <w:bookmarkStart w:id="291" w:name="_Toc45884280"/>
      <w:bookmarkStart w:id="292" w:name="_Toc89955045"/>
      <w:bookmarkStart w:id="293" w:name="_Toc14561"/>
      <w:bookmarkStart w:id="294" w:name="_Toc21789"/>
      <w:bookmarkStart w:id="295" w:name="_Toc121818319"/>
      <w:bookmarkStart w:id="296" w:name="_Toc121818543"/>
      <w:bookmarkStart w:id="297" w:name="_Toc124158298"/>
      <w:bookmarkStart w:id="298" w:name="_Toc130558366"/>
      <w:bookmarkStart w:id="299" w:name="_Toc137467091"/>
      <w:bookmarkStart w:id="300" w:name="_Toc138884737"/>
      <w:bookmarkStart w:id="301" w:name="_Toc138884961"/>
      <w:bookmarkStart w:id="302" w:name="_Toc145511172"/>
      <w:bookmarkStart w:id="303" w:name="_Toc155475649"/>
      <w:bookmarkStart w:id="304" w:name="_Toc176472662"/>
      <w:bookmarkStart w:id="305" w:name="_Toc187247892"/>
      <w:bookmarkStart w:id="306" w:name="_Toc194054242"/>
      <w:bookmarkStart w:id="307" w:name="_Toc200115534"/>
      <w:r>
        <w:rPr>
          <w:rFonts w:cs="Arial"/>
        </w:rPr>
        <w:t>4.1.2.2</w:t>
      </w:r>
      <w:r>
        <w:rPr>
          <w:rFonts w:cs="Arial"/>
        </w:rPr>
        <w:tab/>
        <w:t>Radiated characteristics measurement</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Pr>
          <w:rFonts w:cs="Arial"/>
        </w:rPr>
        <w:t>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6573D95B" w14:textId="56F73F26" w:rsidR="00BE17C3" w:rsidRDefault="00BE17C3" w:rsidP="00BE17C3">
            <w:pPr>
              <w:pStyle w:val="TAL"/>
              <w:rPr>
                <w:rFonts w:cs="v4.2.0"/>
                <w:lang w:eastAsia="sv-SE"/>
              </w:rPr>
            </w:pPr>
            <w:r>
              <w:rPr>
                <w:rFonts w:cs="v4.2.0"/>
                <w:lang w:eastAsia="sv-SE"/>
              </w:rPr>
              <w:t>±12 Hz</w:t>
            </w:r>
          </w:p>
          <w:p w14:paraId="6E94F04A" w14:textId="0518F6C1" w:rsidR="004D3FFD" w:rsidRDefault="00BE17C3" w:rsidP="00BE17C3">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1212DE" w14:paraId="711886A0" w14:textId="77777777">
        <w:trPr>
          <w:cantSplit/>
          <w:jc w:val="center"/>
        </w:trPr>
        <w:tc>
          <w:tcPr>
            <w:tcW w:w="2436" w:type="dxa"/>
          </w:tcPr>
          <w:p w14:paraId="67E64C0A" w14:textId="77777777" w:rsidR="001212DE" w:rsidRDefault="001212DE" w:rsidP="001212DE">
            <w:pPr>
              <w:pStyle w:val="TAL"/>
              <w:rPr>
                <w:rFonts w:cs="v4.2.0"/>
              </w:rPr>
            </w:pPr>
            <w:r>
              <w:rPr>
                <w:rFonts w:cs="v4.2.0"/>
              </w:rPr>
              <w:t>6.8 OTA input intermodulation</w:t>
            </w:r>
          </w:p>
        </w:tc>
        <w:tc>
          <w:tcPr>
            <w:tcW w:w="4536" w:type="dxa"/>
          </w:tcPr>
          <w:p w14:paraId="0E7E8347" w14:textId="3C59F355" w:rsidR="001212DE" w:rsidRDefault="001212DE" w:rsidP="001212DE">
            <w:pPr>
              <w:pStyle w:val="TAL"/>
              <w:rPr>
                <w:rFonts w:cs="v4.2.0"/>
              </w:rPr>
            </w:pPr>
          </w:p>
          <w:p w14:paraId="267EE953"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6DC9E745"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8230A0F" w14:textId="75BA4543" w:rsidR="001212DE" w:rsidRDefault="001212DE" w:rsidP="001212DE">
            <w:pPr>
              <w:pStyle w:val="TAL"/>
              <w:rPr>
                <w:rFonts w:cs="v4.2.0"/>
              </w:rPr>
            </w:pPr>
            <w:r w:rsidRPr="000B3022">
              <w:rPr>
                <w:rFonts w:eastAsia="SimSun"/>
              </w:rPr>
              <w:t xml:space="preserve">±5.4 dB, 43.5 GHz &lt; f </w:t>
            </w:r>
            <w:r w:rsidRPr="000B3022">
              <w:rPr>
                <w:rFonts w:cs="Arial"/>
              </w:rPr>
              <w:t>≤ 48.2 GHz</w:t>
            </w:r>
          </w:p>
        </w:tc>
        <w:tc>
          <w:tcPr>
            <w:tcW w:w="2721" w:type="dxa"/>
          </w:tcPr>
          <w:p w14:paraId="1345A004" w14:textId="77777777" w:rsidR="001212DE" w:rsidRDefault="001212DE" w:rsidP="001212DE">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r w:rsidR="007324E5" w14:paraId="1D1C8ACE" w14:textId="77777777" w:rsidTr="006B217A">
        <w:trPr>
          <w:cantSplit/>
          <w:jc w:val="center"/>
        </w:trPr>
        <w:tc>
          <w:tcPr>
            <w:tcW w:w="2436" w:type="dxa"/>
          </w:tcPr>
          <w:p w14:paraId="295A2D0D" w14:textId="77777777" w:rsidR="007324E5" w:rsidRDefault="007324E5" w:rsidP="006B217A">
            <w:pPr>
              <w:pStyle w:val="TAL"/>
              <w:rPr>
                <w:lang w:eastAsia="ja-JP"/>
              </w:rPr>
            </w:pPr>
            <w:r>
              <w:rPr>
                <w:lang w:eastAsia="ja-JP"/>
              </w:rPr>
              <w:t>6.11 OTA Output power dynamics</w:t>
            </w:r>
          </w:p>
        </w:tc>
        <w:tc>
          <w:tcPr>
            <w:tcW w:w="4536" w:type="dxa"/>
          </w:tcPr>
          <w:p w14:paraId="037F1515" w14:textId="77777777" w:rsidR="007324E5" w:rsidRDefault="007324E5" w:rsidP="006B217A">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D587370"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2721" w:type="dxa"/>
          </w:tcPr>
          <w:p w14:paraId="05515AFF" w14:textId="77777777" w:rsidR="007324E5" w:rsidRDefault="007324E5" w:rsidP="006B217A">
            <w:pPr>
              <w:pStyle w:val="TAL"/>
              <w:rPr>
                <w:highlight w:val="yellow"/>
              </w:rPr>
            </w:pPr>
          </w:p>
        </w:tc>
      </w:tr>
      <w:tr w:rsidR="007324E5" w14:paraId="3682D6E1" w14:textId="77777777" w:rsidTr="006B217A">
        <w:trPr>
          <w:cantSplit/>
          <w:jc w:val="center"/>
        </w:trPr>
        <w:tc>
          <w:tcPr>
            <w:tcW w:w="2436" w:type="dxa"/>
          </w:tcPr>
          <w:p w14:paraId="6B05D414" w14:textId="77777777" w:rsidR="007324E5" w:rsidRDefault="007324E5" w:rsidP="006B217A">
            <w:pPr>
              <w:pStyle w:val="TAL"/>
              <w:rPr>
                <w:lang w:eastAsia="ja-JP"/>
              </w:rPr>
            </w:pPr>
            <w:r>
              <w:rPr>
                <w:lang w:eastAsia="ja-JP"/>
              </w:rPr>
              <w:t>6.12.1 OTA Frequency Error Requirements for NCR-MT</w:t>
            </w:r>
          </w:p>
        </w:tc>
        <w:tc>
          <w:tcPr>
            <w:tcW w:w="4536" w:type="dxa"/>
          </w:tcPr>
          <w:p w14:paraId="59A5FBE6" w14:textId="77777777" w:rsidR="007324E5" w:rsidRDefault="007324E5" w:rsidP="006B217A">
            <w:pPr>
              <w:pStyle w:val="TAL"/>
              <w:rPr>
                <w:rFonts w:cs="v4.2.0"/>
                <w:kern w:val="2"/>
                <w:lang w:eastAsia="ja-JP"/>
              </w:rPr>
            </w:pPr>
            <w:r>
              <w:rPr>
                <w:rFonts w:eastAsiaTheme="minorEastAsia"/>
              </w:rPr>
              <w:t>± 0.01 ppm</w:t>
            </w:r>
          </w:p>
        </w:tc>
        <w:tc>
          <w:tcPr>
            <w:tcW w:w="2721" w:type="dxa"/>
          </w:tcPr>
          <w:p w14:paraId="4FBD917A" w14:textId="77777777" w:rsidR="007324E5" w:rsidRDefault="007324E5" w:rsidP="006B217A">
            <w:pPr>
              <w:pStyle w:val="TAL"/>
              <w:rPr>
                <w:highlight w:val="yellow"/>
              </w:rPr>
            </w:pPr>
          </w:p>
        </w:tc>
      </w:tr>
      <w:tr w:rsidR="007324E5" w14:paraId="3ECF9541" w14:textId="77777777" w:rsidTr="006B217A">
        <w:trPr>
          <w:cantSplit/>
          <w:jc w:val="center"/>
        </w:trPr>
        <w:tc>
          <w:tcPr>
            <w:tcW w:w="2436" w:type="dxa"/>
          </w:tcPr>
          <w:p w14:paraId="547A3C3F" w14:textId="77777777" w:rsidR="007324E5" w:rsidRDefault="007324E5" w:rsidP="006B217A">
            <w:pPr>
              <w:pStyle w:val="TAL"/>
              <w:rPr>
                <w:lang w:eastAsia="ja-JP"/>
              </w:rPr>
            </w:pPr>
            <w:r>
              <w:rPr>
                <w:lang w:eastAsia="ja-JP"/>
              </w:rPr>
              <w:t>6.12.2 OTA Transmit Modulation Quality</w:t>
            </w:r>
          </w:p>
        </w:tc>
        <w:tc>
          <w:tcPr>
            <w:tcW w:w="4536" w:type="dxa"/>
          </w:tcPr>
          <w:p w14:paraId="706613CD" w14:textId="77777777" w:rsidR="007324E5" w:rsidRDefault="007324E5" w:rsidP="006B217A">
            <w:pPr>
              <w:pStyle w:val="TAL"/>
              <w:rPr>
                <w:rFonts w:cs="v4.2.0"/>
                <w:kern w:val="2"/>
                <w:lang w:eastAsia="ja-JP"/>
              </w:rPr>
            </w:pPr>
            <w:r>
              <w:rPr>
                <w:rFonts w:eastAsiaTheme="minorEastAsia"/>
              </w:rPr>
              <w:t>1%</w:t>
            </w:r>
          </w:p>
        </w:tc>
        <w:tc>
          <w:tcPr>
            <w:tcW w:w="2721" w:type="dxa"/>
          </w:tcPr>
          <w:p w14:paraId="1712944A" w14:textId="77777777" w:rsidR="007324E5" w:rsidRDefault="007324E5" w:rsidP="006B217A">
            <w:pPr>
              <w:pStyle w:val="TAL"/>
              <w:rPr>
                <w:highlight w:val="yellow"/>
              </w:rPr>
            </w:pPr>
          </w:p>
        </w:tc>
      </w:tr>
      <w:tr w:rsidR="001E2548" w14:paraId="13565B92" w14:textId="77777777" w:rsidTr="006B217A">
        <w:trPr>
          <w:cantSplit/>
          <w:jc w:val="center"/>
        </w:trPr>
        <w:tc>
          <w:tcPr>
            <w:tcW w:w="2436" w:type="dxa"/>
          </w:tcPr>
          <w:p w14:paraId="3C9DA532" w14:textId="77777777" w:rsidR="001E2548" w:rsidRDefault="001E2548" w:rsidP="001E2548">
            <w:pPr>
              <w:pStyle w:val="TAL"/>
              <w:rPr>
                <w:lang w:eastAsia="ja-JP"/>
              </w:rPr>
            </w:pPr>
            <w:r>
              <w:rPr>
                <w:lang w:eastAsia="ja-JP"/>
              </w:rPr>
              <w:t>6.13 OTA Reference Sensitivity</w:t>
            </w:r>
          </w:p>
        </w:tc>
        <w:tc>
          <w:tcPr>
            <w:tcW w:w="4536" w:type="dxa"/>
          </w:tcPr>
          <w:p w14:paraId="50AB0297" w14:textId="35A9DE6A"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2.4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0CB3B60E" w14:textId="50C6644B"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2.4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655BF1C1" w14:textId="77777777" w:rsidR="001E2548" w:rsidRDefault="001E2548" w:rsidP="001E2548">
            <w:pPr>
              <w:pStyle w:val="TAL"/>
              <w:rPr>
                <w:highlight w:val="yellow"/>
              </w:rPr>
            </w:pPr>
          </w:p>
        </w:tc>
      </w:tr>
      <w:tr w:rsidR="001E2548" w14:paraId="04FCDF16" w14:textId="77777777" w:rsidTr="006B217A">
        <w:trPr>
          <w:cantSplit/>
          <w:jc w:val="center"/>
        </w:trPr>
        <w:tc>
          <w:tcPr>
            <w:tcW w:w="2436" w:type="dxa"/>
          </w:tcPr>
          <w:p w14:paraId="7303BD70" w14:textId="77777777" w:rsidR="001E2548" w:rsidRDefault="001E2548" w:rsidP="001E2548">
            <w:pPr>
              <w:pStyle w:val="TAL"/>
              <w:rPr>
                <w:lang w:eastAsia="ja-JP"/>
              </w:rPr>
            </w:pPr>
            <w:r>
              <w:rPr>
                <w:lang w:eastAsia="ja-JP"/>
              </w:rPr>
              <w:t>6.15 OTA Adjacent channel selectivity</w:t>
            </w:r>
          </w:p>
        </w:tc>
        <w:tc>
          <w:tcPr>
            <w:tcW w:w="4536" w:type="dxa"/>
          </w:tcPr>
          <w:p w14:paraId="78703CFB" w14:textId="66027EA4"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720F81AE" w14:textId="08C13AEA"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3.4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57EEF369" w14:textId="77777777" w:rsidR="001E2548" w:rsidRDefault="001E2548" w:rsidP="001E2548">
            <w:pPr>
              <w:pStyle w:val="TAL"/>
              <w:rPr>
                <w:highlight w:val="yellow"/>
              </w:rPr>
            </w:pPr>
          </w:p>
        </w:tc>
      </w:tr>
      <w:tr w:rsidR="001E2548" w14:paraId="5C6A8B4A" w14:textId="77777777" w:rsidTr="006B217A">
        <w:trPr>
          <w:cantSplit/>
          <w:jc w:val="center"/>
        </w:trPr>
        <w:tc>
          <w:tcPr>
            <w:tcW w:w="2436" w:type="dxa"/>
          </w:tcPr>
          <w:p w14:paraId="7406FD98" w14:textId="77777777" w:rsidR="001E2548" w:rsidRDefault="001E2548" w:rsidP="001E2548">
            <w:pPr>
              <w:pStyle w:val="TAL"/>
              <w:rPr>
                <w:lang w:eastAsia="ja-JP"/>
              </w:rPr>
            </w:pPr>
            <w:r>
              <w:rPr>
                <w:lang w:eastAsia="ja-JP"/>
              </w:rPr>
              <w:t>6.16 OTA Blocking Characteristics</w:t>
            </w:r>
          </w:p>
        </w:tc>
        <w:tc>
          <w:tcPr>
            <w:tcW w:w="4536" w:type="dxa"/>
          </w:tcPr>
          <w:p w14:paraId="09600B49" w14:textId="77777777" w:rsidR="001E2548" w:rsidRDefault="001E2548" w:rsidP="001E2548">
            <w:pPr>
              <w:rPr>
                <w:rFonts w:ascii="Arial" w:hAnsi="Arial" w:cs="v4.2.0"/>
                <w:kern w:val="2"/>
                <w:sz w:val="18"/>
                <w:lang w:eastAsia="ja-JP"/>
              </w:rPr>
            </w:pPr>
            <w:r>
              <w:rPr>
                <w:rFonts w:ascii="Arial" w:hAnsi="Arial" w:cs="v4.2.0"/>
                <w:kern w:val="2"/>
                <w:sz w:val="18"/>
                <w:lang w:eastAsia="ja-JP"/>
              </w:rPr>
              <w:t>In-band blocking:</w:t>
            </w:r>
          </w:p>
          <w:p w14:paraId="449DA1F2" w14:textId="77FDD49B"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6E5AA41E" w14:textId="5FD247F3" w:rsidR="001E2548" w:rsidRDefault="001E2548" w:rsidP="001E2548">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37 GHz &lt; f </w:t>
            </w:r>
            <w:r>
              <w:rPr>
                <w:rFonts w:ascii="Arial" w:eastAsiaTheme="minorEastAsia" w:hAnsi="Arial" w:hint="eastAsia"/>
                <w:sz w:val="18"/>
              </w:rPr>
              <w:t>≤</w:t>
            </w:r>
            <w:r>
              <w:rPr>
                <w:rFonts w:ascii="Arial" w:eastAsiaTheme="minorEastAsia" w:hAnsi="Arial" w:hint="eastAsia"/>
                <w:sz w:val="18"/>
              </w:rPr>
              <w:t xml:space="preserve"> 43.5 GHz</w:t>
            </w:r>
          </w:p>
          <w:p w14:paraId="2656FF9F" w14:textId="77777777" w:rsidR="001E2548" w:rsidRDefault="001E2548" w:rsidP="001E2548">
            <w:pPr>
              <w:rPr>
                <w:rFonts w:ascii="Arial" w:eastAsiaTheme="minorEastAsia" w:hAnsi="Arial"/>
                <w:sz w:val="18"/>
              </w:rPr>
            </w:pPr>
            <w:r>
              <w:rPr>
                <w:rFonts w:ascii="Arial" w:eastAsiaTheme="minorEastAsia" w:hAnsi="Arial"/>
                <w:sz w:val="18"/>
              </w:rPr>
              <w:t>Out of band blocking:</w:t>
            </w:r>
          </w:p>
          <w:p w14:paraId="35B1C428" w14:textId="48512C57" w:rsidR="001E2548" w:rsidRDefault="001E2548" w:rsidP="000B17AF">
            <w:pPr>
              <w:keepNext/>
              <w:keepLines/>
              <w:spacing w:after="0"/>
              <w:rPr>
                <w:rFonts w:cs="v4.2.0"/>
                <w:kern w:val="2"/>
                <w:lang w:eastAsia="ja-JP"/>
              </w:rPr>
            </w:pPr>
            <w:r>
              <w:rPr>
                <w:rFonts w:ascii="Arial" w:eastAsiaTheme="minorEastAsia" w:hAnsi="Arial" w:hint="eastAsia"/>
                <w:sz w:val="18"/>
              </w:rPr>
              <w:t>±</w:t>
            </w:r>
            <w:r>
              <w:rPr>
                <w:rFonts w:ascii="Arial" w:eastAsiaTheme="minorEastAsia" w:hAnsi="Arial" w:hint="eastAsia"/>
                <w:sz w:val="18"/>
                <w:lang w:eastAsia="zh-CN"/>
              </w:rPr>
              <w:t>3.6</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43 GHz</w:t>
            </w:r>
          </w:p>
        </w:tc>
        <w:tc>
          <w:tcPr>
            <w:tcW w:w="2721" w:type="dxa"/>
          </w:tcPr>
          <w:p w14:paraId="7FBEF92F" w14:textId="77777777" w:rsidR="001E2548" w:rsidRDefault="001E2548" w:rsidP="001E2548">
            <w:pPr>
              <w:pStyle w:val="TAL"/>
              <w:rPr>
                <w:highlight w:val="yellow"/>
              </w:rPr>
            </w:pPr>
          </w:p>
        </w:tc>
      </w:tr>
      <w:tr w:rsidR="001E2548" w14:paraId="25EC25FF" w14:textId="77777777" w:rsidTr="006B217A">
        <w:trPr>
          <w:cantSplit/>
          <w:jc w:val="center"/>
        </w:trPr>
        <w:tc>
          <w:tcPr>
            <w:tcW w:w="2436" w:type="dxa"/>
          </w:tcPr>
          <w:p w14:paraId="7E6E829A" w14:textId="77777777" w:rsidR="001E2548" w:rsidRDefault="001E2548" w:rsidP="001E2548">
            <w:pPr>
              <w:pStyle w:val="TAL"/>
              <w:rPr>
                <w:lang w:eastAsia="ja-JP"/>
              </w:rPr>
            </w:pPr>
            <w:r>
              <w:rPr>
                <w:lang w:eastAsia="ja-JP"/>
              </w:rPr>
              <w:t>6.17 OTA spurious emissions</w:t>
            </w:r>
          </w:p>
        </w:tc>
        <w:tc>
          <w:tcPr>
            <w:tcW w:w="4536" w:type="dxa"/>
          </w:tcPr>
          <w:p w14:paraId="1E51B102" w14:textId="77777777"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3F00536C" w14:textId="40C5979E"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2.</w:t>
            </w:r>
            <w:r>
              <w:rPr>
                <w:rFonts w:ascii="Arial" w:eastAsiaTheme="minorEastAsia" w:hAnsi="Arial" w:hint="eastAsia"/>
                <w:sz w:val="18"/>
                <w:lang w:eastAsia="zh-CN"/>
              </w:rPr>
              <w:t>7</w:t>
            </w:r>
            <w:r>
              <w:rPr>
                <w:rFonts w:ascii="Arial" w:eastAsiaTheme="minorEastAsia" w:hAnsi="Arial" w:hint="eastAsia"/>
                <w:sz w:val="18"/>
              </w:rPr>
              <w:t xml:space="preserve"> dB, 6 GHz &lt; f </w:t>
            </w:r>
            <w:r>
              <w:rPr>
                <w:rFonts w:ascii="Arial" w:eastAsiaTheme="minorEastAsia" w:hAnsi="Arial" w:hint="eastAsia"/>
                <w:sz w:val="18"/>
              </w:rPr>
              <w:t>≤</w:t>
            </w:r>
            <w:r>
              <w:rPr>
                <w:rFonts w:ascii="Arial" w:eastAsiaTheme="minorEastAsia" w:hAnsi="Arial" w:hint="eastAsia"/>
                <w:sz w:val="18"/>
              </w:rPr>
              <w:t xml:space="preserve"> 40 GHz</w:t>
            </w:r>
          </w:p>
          <w:p w14:paraId="163DA521" w14:textId="77566442" w:rsidR="001E2548" w:rsidRDefault="001E2548" w:rsidP="001E2548">
            <w:pPr>
              <w:pStyle w:val="TAL"/>
              <w:rPr>
                <w:rFonts w:cs="v4.2.0"/>
                <w:kern w:val="2"/>
                <w:lang w:eastAsia="ja-JP"/>
              </w:rPr>
            </w:pPr>
            <w:r>
              <w:rPr>
                <w:rFonts w:eastAsiaTheme="minorEastAsia" w:hint="eastAsia"/>
              </w:rPr>
              <w:t>±</w:t>
            </w:r>
            <w:r>
              <w:rPr>
                <w:rFonts w:eastAsiaTheme="minorEastAsia" w:hint="eastAsia"/>
              </w:rPr>
              <w:t>5.</w:t>
            </w:r>
            <w:r>
              <w:rPr>
                <w:rFonts w:eastAsiaTheme="minorEastAsia" w:hint="eastAsia"/>
                <w:lang w:eastAsia="zh-CN"/>
              </w:rPr>
              <w:t>0</w:t>
            </w:r>
            <w:r>
              <w:rPr>
                <w:rFonts w:eastAsiaTheme="minorEastAsia" w:hint="eastAsia"/>
              </w:rPr>
              <w:t xml:space="preserve"> dB, 40 GHz &lt; f </w:t>
            </w:r>
            <w:r>
              <w:rPr>
                <w:rFonts w:eastAsiaTheme="minorEastAsia" w:hint="eastAsia"/>
              </w:rPr>
              <w:t>≤</w:t>
            </w:r>
            <w:r>
              <w:rPr>
                <w:rFonts w:eastAsiaTheme="minorEastAsia" w:hint="eastAsia"/>
              </w:rPr>
              <w:t xml:space="preserve"> 60 GHz</w:t>
            </w:r>
          </w:p>
        </w:tc>
        <w:tc>
          <w:tcPr>
            <w:tcW w:w="2721" w:type="dxa"/>
          </w:tcPr>
          <w:p w14:paraId="55F4A85F" w14:textId="77777777" w:rsidR="001E2548" w:rsidRDefault="001E2548" w:rsidP="001E2548">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308" w:name="_Toc36644983"/>
      <w:bookmarkStart w:id="309" w:name="_Toc66727857"/>
      <w:bookmarkStart w:id="310" w:name="_Toc58860047"/>
      <w:bookmarkStart w:id="311" w:name="_Toc21099810"/>
      <w:bookmarkStart w:id="312" w:name="_Toc98773471"/>
      <w:bookmarkStart w:id="313" w:name="_Toc74961660"/>
      <w:bookmarkStart w:id="314" w:name="_Toc89955048"/>
      <w:bookmarkStart w:id="315" w:name="_Toc53182306"/>
      <w:bookmarkStart w:id="316" w:name="_Toc106201230"/>
      <w:bookmarkStart w:id="317" w:name="_Toc29809608"/>
      <w:bookmarkStart w:id="318" w:name="_Toc82595017"/>
      <w:bookmarkStart w:id="319" w:name="_Toc75242571"/>
      <w:bookmarkStart w:id="320" w:name="_Toc19446"/>
      <w:bookmarkStart w:id="321" w:name="_Toc15554"/>
      <w:bookmarkStart w:id="322" w:name="_Toc61182544"/>
      <w:bookmarkStart w:id="323" w:name="_Toc45884283"/>
      <w:bookmarkStart w:id="324" w:name="_Toc76544917"/>
      <w:bookmarkStart w:id="325" w:name="_Toc115191083"/>
      <w:bookmarkStart w:id="326" w:name="_Toc58862551"/>
      <w:bookmarkStart w:id="327" w:name="_Toc37272037"/>
      <w:bookmarkStart w:id="328" w:name="_Toc121818320"/>
      <w:bookmarkStart w:id="329" w:name="_Toc121818544"/>
      <w:bookmarkStart w:id="330" w:name="_Toc124158299"/>
      <w:bookmarkStart w:id="331" w:name="_Toc130558367"/>
      <w:bookmarkStart w:id="332" w:name="_Toc137467092"/>
      <w:bookmarkStart w:id="333" w:name="_Toc138884738"/>
      <w:bookmarkStart w:id="334" w:name="_Toc138884962"/>
      <w:bookmarkStart w:id="335" w:name="_Toc145511173"/>
      <w:bookmarkStart w:id="336" w:name="_Toc155475650"/>
      <w:bookmarkStart w:id="337" w:name="_Toc176472663"/>
      <w:bookmarkStart w:id="338" w:name="_Toc187247893"/>
      <w:bookmarkStart w:id="339" w:name="_Toc194054243"/>
      <w:bookmarkStart w:id="340" w:name="_Toc200115535"/>
      <w:r>
        <w:rPr>
          <w:lang w:eastAsia="sv-SE"/>
        </w:rPr>
        <w:t>4.1.</w:t>
      </w:r>
      <w:r>
        <w:t>3</w:t>
      </w:r>
      <w:r>
        <w:rPr>
          <w:lang w:eastAsia="sv-SE"/>
        </w:rPr>
        <w:tab/>
        <w:t>Interpretation of measurement results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t>If the Test System for a test is known to have a measurement uncertainty greater than that specified in clause 4.1.2, it is still permitted to use this apparatus provided that an adjustment is made as follows.</w:t>
      </w:r>
    </w:p>
    <w:p w14:paraId="2D11998F" w14:textId="61D8E97B" w:rsidR="004D3FFD" w:rsidRDefault="00BE17C3">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341" w:name="_Toc45885798"/>
      <w:bookmarkStart w:id="342" w:name="_Toc89952502"/>
      <w:bookmarkStart w:id="343" w:name="_Toc5901"/>
      <w:bookmarkStart w:id="344" w:name="_Toc76114201"/>
      <w:bookmarkStart w:id="345" w:name="_Toc82536209"/>
      <w:bookmarkStart w:id="346" w:name="_Toc28143"/>
      <w:bookmarkStart w:id="347" w:name="_Toc58917755"/>
      <w:bookmarkStart w:id="348" w:name="_Toc66693624"/>
      <w:bookmarkStart w:id="349" w:name="_Toc36635777"/>
      <w:bookmarkStart w:id="350" w:name="_Toc58915574"/>
      <w:bookmarkStart w:id="351" w:name="_Toc21102576"/>
      <w:bookmarkStart w:id="352" w:name="_Toc74915576"/>
      <w:bookmarkStart w:id="353" w:name="_Toc29810425"/>
      <w:bookmarkStart w:id="354" w:name="_Toc76544087"/>
      <w:bookmarkStart w:id="355" w:name="_Toc37272723"/>
      <w:bookmarkStart w:id="356" w:name="_Toc53182907"/>
      <w:bookmarkStart w:id="357" w:name="_Toc11403"/>
      <w:bookmarkStart w:id="358" w:name="_Toc4461"/>
      <w:bookmarkStart w:id="359" w:name="_Toc98766318"/>
      <w:bookmarkStart w:id="360" w:name="_Toc121818321"/>
      <w:bookmarkStart w:id="361" w:name="_Toc121818545"/>
      <w:bookmarkStart w:id="362" w:name="_Toc124158300"/>
      <w:bookmarkStart w:id="363" w:name="_Toc130558368"/>
      <w:bookmarkStart w:id="364" w:name="_Toc137467093"/>
      <w:bookmarkStart w:id="365" w:name="_Toc138884739"/>
      <w:bookmarkStart w:id="366" w:name="_Toc138884963"/>
      <w:bookmarkStart w:id="367" w:name="_Toc145511174"/>
      <w:bookmarkStart w:id="368" w:name="_Toc155475651"/>
      <w:bookmarkStart w:id="369" w:name="_Toc176472664"/>
      <w:bookmarkStart w:id="370" w:name="_Toc187247894"/>
      <w:bookmarkStart w:id="371" w:name="_Toc194054244"/>
      <w:bookmarkStart w:id="372" w:name="_Toc200115536"/>
      <w:r>
        <w:t>4.2</w:t>
      </w:r>
      <w:r>
        <w:tab/>
        <w:t>Radiated requirement reference points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75EB610E" w14:textId="77777777" w:rsidR="00875CFE" w:rsidRPr="0042222D" w:rsidRDefault="00875CFE" w:rsidP="00875CFE">
      <w:pPr>
        <w:pStyle w:val="Heading3"/>
        <w:rPr>
          <w:lang w:eastAsia="zh-CN"/>
        </w:rPr>
      </w:pPr>
      <w:bookmarkStart w:id="373" w:name="_Toc29369"/>
      <w:bookmarkStart w:id="374" w:name="_Toc155427983"/>
      <w:bookmarkStart w:id="375" w:name="_Toc155781001"/>
      <w:bookmarkStart w:id="376" w:name="_Toc161665300"/>
      <w:bookmarkStart w:id="377" w:name="_Toc169718451"/>
      <w:bookmarkStart w:id="378" w:name="_Toc176337012"/>
      <w:bookmarkStart w:id="379" w:name="_Toc187247895"/>
      <w:bookmarkStart w:id="380" w:name="_Toc194054245"/>
      <w:bookmarkStart w:id="381" w:name="_Toc200115537"/>
      <w:r w:rsidRPr="0042222D">
        <w:t>4.2.</w:t>
      </w:r>
      <w:r>
        <w:t>0</w:t>
      </w:r>
      <w:r w:rsidRPr="0042222D">
        <w:tab/>
      </w:r>
      <w:r w:rsidRPr="0042222D">
        <w:rPr>
          <w:rFonts w:hint="eastAsia"/>
          <w:lang w:eastAsia="zh-CN"/>
        </w:rPr>
        <w:t>N</w:t>
      </w:r>
      <w:r>
        <w:rPr>
          <w:lang w:eastAsia="zh-CN"/>
        </w:rPr>
        <w:t>CR</w:t>
      </w:r>
      <w:r w:rsidRPr="0042222D">
        <w:t xml:space="preserve"> type 1-</w:t>
      </w:r>
      <w:r w:rsidRPr="0042222D">
        <w:rPr>
          <w:rFonts w:hint="eastAsia"/>
          <w:lang w:eastAsia="zh-CN"/>
        </w:rPr>
        <w:t>H</w:t>
      </w:r>
      <w:bookmarkEnd w:id="373"/>
      <w:bookmarkEnd w:id="374"/>
      <w:bookmarkEnd w:id="375"/>
      <w:bookmarkEnd w:id="376"/>
      <w:bookmarkEnd w:id="377"/>
      <w:bookmarkEnd w:id="378"/>
      <w:bookmarkEnd w:id="379"/>
      <w:bookmarkEnd w:id="380"/>
      <w:bookmarkEnd w:id="381"/>
    </w:p>
    <w:p w14:paraId="61F74B1F"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the requirements are defined for two points of reference, signified by radiated requirements and conducted requirements.</w:t>
      </w:r>
    </w:p>
    <w:p w14:paraId="6709D9F9"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xml:space="preserve">, the </w:t>
      </w:r>
      <w:r w:rsidRPr="0042222D">
        <w:rPr>
          <w:rFonts w:hint="eastAsia"/>
        </w:rPr>
        <w:t xml:space="preserve">NCR-Fwd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 or UE-side TAB connector</w:t>
      </w:r>
      <w:r w:rsidRPr="0042222D">
        <w:t xml:space="preserve">) for </w:t>
      </w:r>
      <w:r w:rsidRPr="0042222D">
        <w:rPr>
          <w:rFonts w:hint="eastAsia"/>
        </w:rPr>
        <w:t>downlink</w:t>
      </w:r>
      <w:r w:rsidRPr="0042222D">
        <w:t xml:space="preserve"> or </w:t>
      </w:r>
      <w:r w:rsidRPr="0042222D">
        <w:rPr>
          <w:rFonts w:hint="eastAsia"/>
        </w:rPr>
        <w:t>uplink</w:t>
      </w:r>
      <w:r w:rsidRPr="0042222D">
        <w:t xml:space="preserve"> for the configuration in normal operating conditions.</w:t>
      </w:r>
    </w:p>
    <w:p w14:paraId="7FFC0D01"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 xml:space="preserve">H, </w:t>
      </w:r>
      <w:r w:rsidRPr="0042222D">
        <w:t xml:space="preserve">the </w:t>
      </w:r>
      <w:r w:rsidRPr="0042222D">
        <w:rPr>
          <w:rFonts w:hint="eastAsia"/>
        </w:rPr>
        <w:t xml:space="preserve">NCR-MT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w:t>
      </w:r>
      <w:r w:rsidRPr="0042222D">
        <w:t>) for the configuration in normal operating conditions</w:t>
      </w:r>
      <w:r w:rsidRPr="0042222D">
        <w:rPr>
          <w:rFonts w:hint="eastAsia"/>
        </w:rPr>
        <w:t>.</w:t>
      </w:r>
    </w:p>
    <w:p w14:paraId="038BE09E" w14:textId="77777777" w:rsidR="00875CFE" w:rsidRPr="0042222D" w:rsidRDefault="00875CFE" w:rsidP="00875CFE">
      <w:pPr>
        <w:pStyle w:val="TH"/>
      </w:pPr>
      <w:r w:rsidRPr="0042222D">
        <w:rPr>
          <w:noProof/>
        </w:rPr>
        <w:drawing>
          <wp:inline distT="0" distB="0" distL="0" distR="0" wp14:anchorId="5B87AE29" wp14:editId="7F314271">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2834CD9D" w14:textId="77777777" w:rsidR="00875CFE" w:rsidRPr="0042222D" w:rsidRDefault="00875CFE" w:rsidP="00875CFE">
      <w:pPr>
        <w:pStyle w:val="TF"/>
      </w:pPr>
      <w:r w:rsidRPr="0042222D">
        <w:t>Figure 4.2.</w:t>
      </w:r>
      <w:r>
        <w:t>0</w:t>
      </w:r>
      <w:r w:rsidRPr="0042222D">
        <w:t xml:space="preserve">-1: </w:t>
      </w:r>
      <w:r w:rsidRPr="0042222D">
        <w:rPr>
          <w:rFonts w:hint="eastAsia"/>
        </w:rPr>
        <w:t>N</w:t>
      </w:r>
      <w:r>
        <w:t>CR</w:t>
      </w:r>
      <w:r w:rsidRPr="0042222D">
        <w:rPr>
          <w:i/>
        </w:rPr>
        <w:t xml:space="preserve"> type 1-</w:t>
      </w:r>
      <w:r w:rsidRPr="0042222D">
        <w:rPr>
          <w:rFonts w:hint="eastAsia"/>
          <w:i/>
        </w:rPr>
        <w:t>H</w:t>
      </w:r>
      <w:r w:rsidRPr="0042222D">
        <w:t xml:space="preserve"> </w:t>
      </w:r>
      <w:r>
        <w:t>reference points</w:t>
      </w:r>
    </w:p>
    <w:p w14:paraId="0CC0CD11" w14:textId="77777777" w:rsidR="00875CFE" w:rsidRPr="0042222D" w:rsidRDefault="00875CFE" w:rsidP="00875CFE">
      <w:pPr>
        <w:pStyle w:val="NO"/>
        <w:rPr>
          <w:b/>
        </w:rPr>
      </w:pPr>
      <w:r w:rsidRPr="0042222D">
        <w:rPr>
          <w:rFonts w:hint="eastAsia"/>
        </w:rPr>
        <w:t>NOTE 1:</w:t>
      </w:r>
      <w:r w:rsidRPr="0042222D">
        <w:tab/>
      </w:r>
      <w:r w:rsidRPr="0042222D">
        <w:rPr>
          <w:rFonts w:hint="eastAsia"/>
          <w:lang w:val="en-US" w:eastAsia="zh-CN"/>
        </w:rPr>
        <w:t>the NCR-MT and NCR-Fwd may have the same or separate TAB connectors.</w:t>
      </w:r>
    </w:p>
    <w:p w14:paraId="3BB06A5B" w14:textId="77777777" w:rsidR="00875CFE" w:rsidRPr="00875CFE" w:rsidRDefault="00875CFE" w:rsidP="00875CFE"/>
    <w:p w14:paraId="495A1EFF" w14:textId="611E0AEC" w:rsidR="002460D6" w:rsidRPr="002460D6" w:rsidRDefault="002460D6" w:rsidP="002460D6">
      <w:pPr>
        <w:pStyle w:val="Heading3"/>
      </w:pPr>
      <w:bookmarkStart w:id="382" w:name="_Toc176472665"/>
      <w:bookmarkStart w:id="383" w:name="_Toc187247896"/>
      <w:bookmarkStart w:id="384" w:name="_Toc194054246"/>
      <w:bookmarkStart w:id="385" w:name="_Toc200115538"/>
      <w:r>
        <w:t>4.2.1</w:t>
      </w:r>
      <w:r>
        <w:tab/>
      </w:r>
      <w:r>
        <w:rPr>
          <w:lang w:val="en-US"/>
        </w:rPr>
        <w:t>RF</w:t>
      </w:r>
      <w:r>
        <w:t xml:space="preserve"> repeater type 2-O</w:t>
      </w:r>
      <w:bookmarkEnd w:id="382"/>
      <w:bookmarkEnd w:id="383"/>
      <w:bookmarkEnd w:id="384"/>
      <w:bookmarkEnd w:id="385"/>
    </w:p>
    <w:p w14:paraId="1411AD04" w14:textId="77777777" w:rsidR="004D3FFD" w:rsidRDefault="002C252C">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6D62A232" w14:textId="77777777" w:rsidR="00A51EB2" w:rsidRDefault="002C252C" w:rsidP="00A51EB2">
      <w:pPr>
        <w:pStyle w:val="TF"/>
      </w:pPr>
      <w:r>
        <w:t xml:space="preserve">Figure 4.2-1: Radiated reference points for </w:t>
      </w:r>
      <w:r>
        <w:rPr>
          <w:i/>
          <w:iCs/>
        </w:rPr>
        <w:t>repeater type 2-O</w:t>
      </w:r>
      <w:r>
        <w:t xml:space="preserve"> </w:t>
      </w:r>
    </w:p>
    <w:p w14:paraId="7BF54854" w14:textId="77777777" w:rsidR="00A51EB2" w:rsidRDefault="00A51EB2" w:rsidP="00A51EB2">
      <w:pPr>
        <w:pStyle w:val="Heading3"/>
      </w:pPr>
      <w:bookmarkStart w:id="386" w:name="_Toc176472666"/>
      <w:bookmarkStart w:id="387" w:name="_Toc187247897"/>
      <w:bookmarkStart w:id="388" w:name="_Toc194054247"/>
      <w:bookmarkStart w:id="389" w:name="_Toc200115539"/>
      <w:r>
        <w:t>4.2.2</w:t>
      </w:r>
      <w:r>
        <w:tab/>
        <w:t>NCR type 2-O</w:t>
      </w:r>
      <w:bookmarkEnd w:id="386"/>
      <w:bookmarkEnd w:id="387"/>
      <w:bookmarkEnd w:id="388"/>
      <w:bookmarkEnd w:id="389"/>
    </w:p>
    <w:p w14:paraId="0BE4BB93" w14:textId="77777777" w:rsidR="00A51EB2" w:rsidRDefault="00A51EB2" w:rsidP="00A51EB2">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472C735E" w14:textId="50AD0547" w:rsidR="00C462B6" w:rsidRDefault="00A51EB2" w:rsidP="00C462B6">
      <w:r>
        <w:t xml:space="preserve">For </w:t>
      </w:r>
      <w:r>
        <w:rPr>
          <w:rFonts w:hint="eastAsia"/>
          <w:i/>
          <w:iCs/>
        </w:rPr>
        <w:t>NCR</w:t>
      </w:r>
      <w:r>
        <w:rPr>
          <w:i/>
          <w:iCs/>
        </w:rPr>
        <w:t xml:space="preserve"> type </w:t>
      </w:r>
      <w:r>
        <w:rPr>
          <w:rFonts w:hint="eastAsia"/>
          <w:i/>
          <w:iCs/>
        </w:rPr>
        <w:t>2</w:t>
      </w:r>
      <w:r>
        <w:rPr>
          <w:i/>
          <w:iCs/>
        </w:rPr>
        <w:t>-</w:t>
      </w:r>
      <w:r>
        <w:rPr>
          <w:rFonts w:hint="eastAsia"/>
          <w:i/>
          <w:iCs/>
        </w:rPr>
        <w:t xml:space="preserve">O, </w:t>
      </w:r>
      <w:r>
        <w:t xml:space="preserve">the </w:t>
      </w:r>
      <w:r>
        <w:rPr>
          <w:rFonts w:hint="eastAsia"/>
        </w:rPr>
        <w:t xml:space="preserve">NCR-MT </w:t>
      </w:r>
      <w:r>
        <w:rPr>
          <w:rFonts w:eastAsia="SimSun" w:hint="eastAsia"/>
          <w:lang w:val="en-US" w:eastAsia="zh-CN"/>
        </w:rPr>
        <w:t>radiated</w:t>
      </w:r>
      <w:r>
        <w:rPr>
          <w:rFonts w:hint="eastAsia"/>
        </w:rPr>
        <w:t xml:space="preserve"> RF </w:t>
      </w:r>
      <w:r>
        <w:t xml:space="preserve">requirements are applied at </w:t>
      </w:r>
      <w:r>
        <w:rPr>
          <w:rFonts w:hint="eastAsia"/>
        </w:rPr>
        <w:t>the BS side RIB</w:t>
      </w:r>
      <w:r>
        <w:t xml:space="preserve"> for the configuration in normal operating conditions</w:t>
      </w:r>
      <w:r>
        <w:rPr>
          <w:rFonts w:hint="eastAsia"/>
        </w:rPr>
        <w:t>.</w:t>
      </w:r>
    </w:p>
    <w:p w14:paraId="0F52B172" w14:textId="77777777" w:rsidR="00C462B6" w:rsidRDefault="00C462B6" w:rsidP="00C462B6">
      <w:pPr>
        <w:pStyle w:val="TH"/>
      </w:pPr>
      <w:r>
        <w:rPr>
          <w:noProof/>
          <w:lang w:val="en-US" w:eastAsia="zh-CN"/>
        </w:rPr>
        <w:drawing>
          <wp:inline distT="0" distB="0" distL="0" distR="0" wp14:anchorId="16201CD1" wp14:editId="68FE3C30">
            <wp:extent cx="6122035" cy="4241165"/>
            <wp:effectExtent l="0" t="0" r="0" b="0"/>
            <wp:docPr id="7" name="Picture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10164284\AppData\Local\Microsoft\Windows\INetCache\Content.MSO\4865196B.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726E2326" w14:textId="3A1DA5A0" w:rsidR="00C462B6" w:rsidRDefault="00C462B6" w:rsidP="00C462B6">
      <w:pPr>
        <w:pStyle w:val="TF"/>
      </w:pPr>
      <w:r>
        <w:t>Figure 4.2.</w:t>
      </w:r>
      <w:r>
        <w:rPr>
          <w:rFonts w:hint="eastAsia"/>
        </w:rPr>
        <w:t>2</w:t>
      </w:r>
      <w:r>
        <w:t xml:space="preserve">-1: </w:t>
      </w:r>
      <w:r w:rsidR="00B24F4D" w:rsidRPr="0042222D">
        <w:t xml:space="preserve">Radiated reference points for </w:t>
      </w:r>
      <w:r w:rsidR="00B24F4D">
        <w:rPr>
          <w:i/>
          <w:iCs/>
        </w:rPr>
        <w:t>NCR</w:t>
      </w:r>
      <w:r w:rsidR="00B24F4D" w:rsidRPr="0042222D">
        <w:rPr>
          <w:i/>
          <w:iCs/>
        </w:rPr>
        <w:t xml:space="preserve"> type 2-O</w:t>
      </w:r>
    </w:p>
    <w:p w14:paraId="60FCB005" w14:textId="0EB96134" w:rsidR="00A51EB2" w:rsidRPr="00C462B6" w:rsidRDefault="00C462B6" w:rsidP="00C462B6">
      <w:pPr>
        <w:pStyle w:val="NO"/>
        <w:rPr>
          <w:b/>
          <w:lang w:val="en-US"/>
        </w:rPr>
      </w:pPr>
      <w:r>
        <w:rPr>
          <w:rFonts w:hint="eastAsia"/>
        </w:rPr>
        <w:t>NOTE:</w:t>
      </w:r>
      <w:r>
        <w:tab/>
      </w:r>
      <w:r>
        <w:rPr>
          <w:rFonts w:hint="eastAsia"/>
          <w:lang w:val="en-US" w:eastAsia="zh-CN"/>
        </w:rPr>
        <w:t>the NCR-MT and NCR-Fwd may have the same or separate RIB</w:t>
      </w:r>
      <w:r>
        <w:rPr>
          <w:lang w:val="en-US" w:eastAsia="zh-CN"/>
        </w:rPr>
        <w:t>.</w:t>
      </w:r>
    </w:p>
    <w:p w14:paraId="4B653BEF" w14:textId="58F9A3CE" w:rsidR="004D3FFD" w:rsidRDefault="004D3FFD">
      <w:pPr>
        <w:pStyle w:val="TF"/>
      </w:pPr>
    </w:p>
    <w:p w14:paraId="05B90E34" w14:textId="64D516B6" w:rsidR="004D3FFD" w:rsidRDefault="002C252C">
      <w:pPr>
        <w:pStyle w:val="Heading2"/>
        <w:rPr>
          <w:lang w:eastAsia="zh-CN"/>
        </w:rPr>
      </w:pPr>
      <w:bookmarkStart w:id="390" w:name="_Toc37272724"/>
      <w:bookmarkStart w:id="391" w:name="_Toc9994"/>
      <w:bookmarkStart w:id="392" w:name="_Toc58917756"/>
      <w:bookmarkStart w:id="393" w:name="_Toc21102577"/>
      <w:bookmarkStart w:id="394" w:name="_Toc45885799"/>
      <w:bookmarkStart w:id="395" w:name="_Toc98766319"/>
      <w:bookmarkStart w:id="396" w:name="_Toc66693625"/>
      <w:bookmarkStart w:id="397" w:name="_Toc74915577"/>
      <w:bookmarkStart w:id="398" w:name="_Toc36635778"/>
      <w:bookmarkStart w:id="399" w:name="_Toc76544088"/>
      <w:bookmarkStart w:id="400" w:name="_Toc14094"/>
      <w:bookmarkStart w:id="401" w:name="_Toc76114202"/>
      <w:bookmarkStart w:id="402" w:name="_Toc58915575"/>
      <w:bookmarkStart w:id="403" w:name="_Toc17573"/>
      <w:bookmarkStart w:id="404" w:name="_Toc82536210"/>
      <w:bookmarkStart w:id="405" w:name="_Toc4793"/>
      <w:bookmarkStart w:id="406" w:name="_Toc29810426"/>
      <w:bookmarkStart w:id="407" w:name="_Toc53182908"/>
      <w:bookmarkStart w:id="408" w:name="_Toc89952503"/>
      <w:bookmarkStart w:id="409" w:name="_Toc121818322"/>
      <w:bookmarkStart w:id="410" w:name="_Toc121818546"/>
      <w:bookmarkStart w:id="411" w:name="_Toc124158301"/>
      <w:bookmarkStart w:id="412" w:name="_Toc130558369"/>
      <w:bookmarkStart w:id="413" w:name="_Toc137467094"/>
      <w:bookmarkStart w:id="414" w:name="_Toc138884740"/>
      <w:bookmarkStart w:id="415" w:name="_Toc138884964"/>
      <w:bookmarkStart w:id="416" w:name="_Toc145511175"/>
      <w:bookmarkStart w:id="417" w:name="_Toc155475652"/>
      <w:bookmarkStart w:id="418" w:name="_Toc176472667"/>
      <w:bookmarkStart w:id="419" w:name="_Toc187247898"/>
      <w:bookmarkStart w:id="420" w:name="_Toc194054248"/>
      <w:bookmarkStart w:id="421" w:name="_Toc200115540"/>
      <w:r>
        <w:rPr>
          <w:snapToGrid w:val="0"/>
        </w:rPr>
        <w:t>4.3</w:t>
      </w:r>
      <w:r>
        <w:rPr>
          <w:snapToGrid w:val="0"/>
        </w:rPr>
        <w:tab/>
      </w:r>
      <w:r>
        <w:rPr>
          <w:rFonts w:hint="eastAsia"/>
          <w:snapToGrid w:val="0"/>
          <w:lang w:val="en-US" w:eastAsia="zh-CN"/>
        </w:rPr>
        <w:t>R</w:t>
      </w:r>
      <w:r w:rsidR="001E594A">
        <w:rPr>
          <w:rFonts w:hint="eastAsia"/>
          <w:snapToGrid w:val="0"/>
          <w:lang w:val="en-US" w:eastAsia="zh-CN"/>
        </w:rPr>
        <w:t>F r</w:t>
      </w:r>
      <w:r>
        <w:rPr>
          <w:rFonts w:hint="eastAsia"/>
          <w:snapToGrid w:val="0"/>
          <w:lang w:val="en-US" w:eastAsia="zh-CN"/>
        </w:rPr>
        <w:t>epeater</w:t>
      </w:r>
      <w:r>
        <w:rPr>
          <w:rFonts w:hint="eastAsia"/>
          <w:lang w:eastAsia="zh-CN"/>
        </w:rPr>
        <w:t xml:space="preserve"> classes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27629438" w14:textId="2A668DEC" w:rsidR="004D3FFD" w:rsidRDefault="002C252C" w:rsidP="00163FEB">
      <w:pPr>
        <w:pStyle w:val="Heading3"/>
        <w:rPr>
          <w:rFonts w:eastAsia="SimSun"/>
          <w:lang w:eastAsia="zh-CN"/>
        </w:rPr>
      </w:pPr>
      <w:bookmarkStart w:id="422" w:name="_Toc121818323"/>
      <w:bookmarkStart w:id="423" w:name="_Toc121818547"/>
      <w:bookmarkStart w:id="424" w:name="_Toc124158302"/>
      <w:bookmarkStart w:id="425" w:name="_Toc130558370"/>
      <w:bookmarkStart w:id="426" w:name="_Toc137467095"/>
      <w:bookmarkStart w:id="427" w:name="_Toc138884741"/>
      <w:bookmarkStart w:id="428" w:name="_Toc138884965"/>
      <w:bookmarkStart w:id="429" w:name="_Toc145511176"/>
      <w:bookmarkStart w:id="430" w:name="_Toc155475653"/>
      <w:bookmarkStart w:id="431" w:name="_Toc176472668"/>
      <w:bookmarkStart w:id="432" w:name="_Toc187247899"/>
      <w:bookmarkStart w:id="433" w:name="_Toc194054249"/>
      <w:bookmarkStart w:id="434" w:name="_Toc200115541"/>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w:t>
      </w:r>
      <w:r w:rsidR="001E594A">
        <w:rPr>
          <w:rFonts w:hint="eastAsia"/>
          <w:snapToGrid w:val="0"/>
          <w:lang w:val="en-US" w:eastAsia="zh-CN"/>
        </w:rPr>
        <w:t>F r</w:t>
      </w:r>
      <w:r>
        <w:rPr>
          <w:rFonts w:eastAsia="SimSun" w:hint="eastAsia"/>
          <w:lang w:eastAsia="zh-CN"/>
        </w:rPr>
        <w:t>epeater class for downlink</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04B9D238" w:rsidR="004D3FFD" w:rsidRDefault="002C252C" w:rsidP="00163FEB">
      <w:pPr>
        <w:pStyle w:val="Heading3"/>
        <w:rPr>
          <w:rFonts w:eastAsia="SimSun"/>
          <w:lang w:eastAsia="zh-CN"/>
        </w:rPr>
      </w:pPr>
      <w:bookmarkStart w:id="435" w:name="_Toc121818324"/>
      <w:bookmarkStart w:id="436" w:name="_Toc121818548"/>
      <w:bookmarkStart w:id="437" w:name="_Toc124158303"/>
      <w:bookmarkStart w:id="438" w:name="_Toc130558371"/>
      <w:bookmarkStart w:id="439" w:name="_Toc137467096"/>
      <w:bookmarkStart w:id="440" w:name="_Toc138884742"/>
      <w:bookmarkStart w:id="441" w:name="_Toc138884966"/>
      <w:bookmarkStart w:id="442" w:name="_Toc145511177"/>
      <w:bookmarkStart w:id="443" w:name="_Toc155475654"/>
      <w:bookmarkStart w:id="444" w:name="_Toc176472669"/>
      <w:bookmarkStart w:id="445" w:name="_Toc187247900"/>
      <w:bookmarkStart w:id="446" w:name="_Toc194054250"/>
      <w:bookmarkStart w:id="447" w:name="_Toc200115542"/>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w:t>
      </w:r>
      <w:r w:rsidR="00C07E61">
        <w:rPr>
          <w:rFonts w:hint="eastAsia"/>
          <w:snapToGrid w:val="0"/>
          <w:lang w:val="en-US" w:eastAsia="zh-CN"/>
        </w:rPr>
        <w:t>F r</w:t>
      </w:r>
      <w:r>
        <w:rPr>
          <w:rFonts w:eastAsia="SimSun" w:hint="eastAsia"/>
          <w:lang w:eastAsia="zh-CN"/>
        </w:rPr>
        <w:t>epeater class for uplink</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2F091668" w14:textId="6128BDFD" w:rsidR="000D44D9" w:rsidRDefault="002C252C" w:rsidP="00095D21">
      <w:pPr>
        <w:pStyle w:val="B1"/>
      </w:pPr>
      <w:r>
        <w:t>-</w:t>
      </w:r>
      <w:r>
        <w:tab/>
        <w:t>Local Area repeaters are characterised by requirements derived from Pico Cell and/or Micro Cell scenarios.</w:t>
      </w:r>
    </w:p>
    <w:p w14:paraId="0AAD4D7B" w14:textId="77777777" w:rsidR="000D44D9" w:rsidRDefault="000D44D9" w:rsidP="000D44D9">
      <w:pPr>
        <w:keepNext/>
        <w:keepLines/>
        <w:spacing w:before="180"/>
        <w:ind w:left="1134" w:hanging="1134"/>
        <w:outlineLvl w:val="1"/>
        <w:rPr>
          <w:rFonts w:ascii="Arial" w:hAnsi="Arial"/>
          <w:sz w:val="32"/>
          <w:lang w:eastAsia="zh-CN"/>
        </w:rPr>
      </w:pPr>
      <w:r>
        <w:rPr>
          <w:rFonts w:ascii="Arial" w:hAnsi="Arial"/>
          <w:snapToGrid w:val="0"/>
          <w:sz w:val="32"/>
        </w:rPr>
        <w:t>4.3A</w:t>
      </w:r>
      <w:r>
        <w:rPr>
          <w:rFonts w:ascii="Arial" w:hAnsi="Arial"/>
          <w:snapToGrid w:val="0"/>
          <w:sz w:val="32"/>
        </w:rPr>
        <w:tab/>
      </w:r>
      <w:r>
        <w:rPr>
          <w:rFonts w:ascii="Arial" w:hAnsi="Arial"/>
          <w:snapToGrid w:val="0"/>
          <w:sz w:val="32"/>
          <w:lang w:val="en-US" w:eastAsia="zh-CN"/>
        </w:rPr>
        <w:t>NCR</w:t>
      </w:r>
      <w:r>
        <w:rPr>
          <w:rFonts w:ascii="Arial" w:hAnsi="Arial" w:hint="eastAsia"/>
          <w:sz w:val="32"/>
          <w:lang w:eastAsia="zh-CN"/>
        </w:rPr>
        <w:t xml:space="preserve"> classes</w:t>
      </w:r>
    </w:p>
    <w:p w14:paraId="358215EA" w14:textId="77777777" w:rsidR="000D44D9" w:rsidRDefault="000D44D9" w:rsidP="000D44D9">
      <w:pPr>
        <w:pStyle w:val="Heading3"/>
        <w:rPr>
          <w:lang w:eastAsia="zh-CN"/>
        </w:rPr>
      </w:pPr>
      <w:bookmarkStart w:id="448" w:name="_Toc176472670"/>
      <w:bookmarkStart w:id="449" w:name="_Toc187247901"/>
      <w:bookmarkStart w:id="450" w:name="_Toc194054251"/>
      <w:bookmarkStart w:id="451" w:name="_Toc200115543"/>
      <w:r>
        <w:rPr>
          <w:rFonts w:hint="eastAsia"/>
          <w:lang w:eastAsia="zh-CN"/>
        </w:rPr>
        <w:t>4.</w:t>
      </w:r>
      <w:r>
        <w:rPr>
          <w:lang w:eastAsia="zh-CN"/>
        </w:rPr>
        <w:t>3A</w:t>
      </w:r>
      <w:r>
        <w:rPr>
          <w:rFonts w:hint="eastAsia"/>
          <w:lang w:eastAsia="zh-CN"/>
        </w:rPr>
        <w:t>.1</w:t>
      </w:r>
      <w:r>
        <w:rPr>
          <w:rFonts w:hint="eastAsia"/>
          <w:lang w:eastAsia="zh-CN"/>
        </w:rPr>
        <w:tab/>
      </w:r>
      <w:r>
        <w:rPr>
          <w:snapToGrid w:val="0"/>
          <w:lang w:val="en-US" w:eastAsia="zh-CN"/>
        </w:rPr>
        <w:t>NCR</w:t>
      </w:r>
      <w:r>
        <w:rPr>
          <w:rFonts w:hint="eastAsia"/>
          <w:lang w:eastAsia="zh-CN"/>
        </w:rPr>
        <w:t xml:space="preserve"> class for downlink</w:t>
      </w:r>
      <w:bookmarkEnd w:id="448"/>
      <w:bookmarkEnd w:id="449"/>
      <w:bookmarkEnd w:id="450"/>
      <w:bookmarkEnd w:id="451"/>
    </w:p>
    <w:p w14:paraId="5A8F8E9E" w14:textId="7746D0DD" w:rsidR="000D44D9" w:rsidRDefault="00F2305D" w:rsidP="000D44D9">
      <w:r>
        <w:t xml:space="preserve">The requirements in this specification apply to </w:t>
      </w:r>
      <w:r>
        <w:rPr>
          <w:rFonts w:hint="eastAsia"/>
        </w:rPr>
        <w:t xml:space="preserve">downlink </w:t>
      </w:r>
      <w:r>
        <w:t xml:space="preserve">Wide Area </w:t>
      </w:r>
      <w:r>
        <w:rPr>
          <w:rFonts w:hint="eastAsia"/>
        </w:rPr>
        <w:t>NCR</w:t>
      </w:r>
      <w:r>
        <w:t xml:space="preserve">, </w:t>
      </w:r>
      <w:r>
        <w:rPr>
          <w:rFonts w:hint="eastAsia"/>
        </w:rPr>
        <w:t xml:space="preserve">downlink </w:t>
      </w:r>
      <w:r>
        <w:t xml:space="preserve">Medium Range </w:t>
      </w:r>
      <w:r>
        <w:rPr>
          <w:rFonts w:hint="eastAsia"/>
        </w:rPr>
        <w:t>NCR</w:t>
      </w:r>
      <w:r>
        <w:t xml:space="preserve"> and </w:t>
      </w:r>
      <w:r>
        <w:rPr>
          <w:rFonts w:hint="eastAsia"/>
        </w:rPr>
        <w:t xml:space="preserve">downlink </w:t>
      </w:r>
      <w:r>
        <w:t xml:space="preserve">Local Area </w:t>
      </w:r>
      <w:r>
        <w:rPr>
          <w:rFonts w:hint="eastAsia"/>
        </w:rPr>
        <w:t>NCR</w:t>
      </w:r>
      <w:r>
        <w:t xml:space="preserve"> unless otherwise stated. The associated deployment scenarios for each class are exactly the same for </w:t>
      </w:r>
      <w:r>
        <w:rPr>
          <w:rFonts w:eastAsiaTheme="minorEastAsia" w:hint="eastAsia"/>
          <w:lang w:eastAsia="zh-CN"/>
        </w:rPr>
        <w:t>NCR</w:t>
      </w:r>
      <w:r>
        <w:t xml:space="preserve"> with and without connectors.</w:t>
      </w:r>
    </w:p>
    <w:p w14:paraId="505F30B8" w14:textId="77777777" w:rsidR="000D44D9" w:rsidRDefault="000D44D9" w:rsidP="000D44D9">
      <w:r>
        <w:t xml:space="preserve">For </w:t>
      </w:r>
      <w:r>
        <w:rPr>
          <w:i/>
          <w:iCs/>
        </w:rPr>
        <w:t>NCR type</w:t>
      </w:r>
      <w:r>
        <w:rPr>
          <w:rFonts w:hint="eastAsia"/>
          <w:i/>
          <w:iCs/>
        </w:rPr>
        <w:t xml:space="preserve"> </w:t>
      </w:r>
      <w:r>
        <w:rPr>
          <w:i/>
          <w:iCs/>
        </w:rPr>
        <w:t>2-O</w:t>
      </w:r>
      <w:r>
        <w:t xml:space="preserve">, </w:t>
      </w:r>
      <w:r>
        <w:rPr>
          <w:rFonts w:hint="eastAsia"/>
        </w:rPr>
        <w:t xml:space="preserve">NCR downlink </w:t>
      </w:r>
      <w:r>
        <w:t>classes are defined as indicated below:</w:t>
      </w:r>
    </w:p>
    <w:p w14:paraId="6EDCDD34"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scenarios with a </w:t>
      </w:r>
      <w:r>
        <w:rPr>
          <w:rFonts w:hint="eastAsia"/>
        </w:rPr>
        <w:t>NCR</w:t>
      </w:r>
      <w:r>
        <w:rPr>
          <w:lang w:eastAsia="ja-JP"/>
        </w:rPr>
        <w:t xml:space="preserve"> to UE minimum distance along the ground equal to 35 m.</w:t>
      </w:r>
    </w:p>
    <w:p w14:paraId="2A1F1658" w14:textId="77777777" w:rsidR="000D44D9" w:rsidRDefault="000D44D9" w:rsidP="000D44D9">
      <w:pPr>
        <w:pStyle w:val="B1"/>
        <w:rPr>
          <w:lang w:eastAsia="ja-JP"/>
        </w:rPr>
      </w:pPr>
      <w:r>
        <w:rPr>
          <w:lang w:eastAsia="ja-JP"/>
        </w:rPr>
        <w:t>-</w:t>
      </w:r>
      <w:r>
        <w:rPr>
          <w:lang w:eastAsia="ja-JP"/>
        </w:rPr>
        <w:tab/>
        <w:t xml:space="preserve">Medium Range </w:t>
      </w:r>
      <w:r>
        <w:rPr>
          <w:rFonts w:hint="eastAsia"/>
        </w:rPr>
        <w:t>NCR</w:t>
      </w:r>
      <w:r>
        <w:rPr>
          <w:lang w:eastAsia="ja-JP"/>
        </w:rPr>
        <w:t xml:space="preserve"> are characterised by requirements derived from Micro Cell scenarios with a </w:t>
      </w:r>
      <w:r>
        <w:rPr>
          <w:rFonts w:hint="eastAsia"/>
        </w:rPr>
        <w:t>NCR</w:t>
      </w:r>
      <w:r>
        <w:rPr>
          <w:lang w:eastAsia="ja-JP"/>
        </w:rPr>
        <w:t xml:space="preserve"> to UE minimum distance along the ground equal to 5 m.</w:t>
      </w:r>
    </w:p>
    <w:p w14:paraId="05A8EA97" w14:textId="77777777" w:rsidR="000D44D9" w:rsidRDefault="000D44D9" w:rsidP="000D44D9">
      <w:pPr>
        <w:pStyle w:val="B1"/>
        <w:rPr>
          <w:lang w:eastAsia="ja-JP"/>
        </w:rPr>
      </w:pPr>
      <w:r>
        <w:rPr>
          <w:lang w:eastAsia="ja-JP"/>
        </w:rPr>
        <w:t>-</w:t>
      </w:r>
      <w:r>
        <w:rPr>
          <w:lang w:eastAsia="ja-JP"/>
        </w:rPr>
        <w:tab/>
        <w:t>Local Area</w:t>
      </w:r>
      <w:r>
        <w:rPr>
          <w:rFonts w:hint="eastAsia"/>
        </w:rPr>
        <w:t xml:space="preserve"> NCR</w:t>
      </w:r>
      <w:r>
        <w:rPr>
          <w:lang w:eastAsia="ja-JP"/>
        </w:rPr>
        <w:t xml:space="preserve"> are characterised by requirements derived from Pico Cell scenarios with a </w:t>
      </w:r>
      <w:r>
        <w:rPr>
          <w:rFonts w:hint="eastAsia"/>
        </w:rPr>
        <w:t>NCR</w:t>
      </w:r>
      <w:r>
        <w:rPr>
          <w:lang w:eastAsia="ja-JP"/>
        </w:rPr>
        <w:t xml:space="preserve"> to UE minimum distance along the ground equal to 2 m or from Femto Cell scenarios.</w:t>
      </w:r>
    </w:p>
    <w:p w14:paraId="717B300A" w14:textId="6BA0AA68" w:rsidR="000D44D9" w:rsidRDefault="000D44D9" w:rsidP="000D44D9">
      <w:pPr>
        <w:pStyle w:val="Heading3"/>
        <w:rPr>
          <w:lang w:eastAsia="zh-CN"/>
        </w:rPr>
      </w:pPr>
      <w:bookmarkStart w:id="452" w:name="_Toc176472671"/>
      <w:bookmarkStart w:id="453" w:name="_Toc187247902"/>
      <w:bookmarkStart w:id="454" w:name="_Toc194054252"/>
      <w:bookmarkStart w:id="455" w:name="_Toc200115544"/>
      <w:r>
        <w:rPr>
          <w:rFonts w:hint="eastAsia"/>
          <w:lang w:eastAsia="zh-CN"/>
        </w:rPr>
        <w:t>4.</w:t>
      </w:r>
      <w:r>
        <w:rPr>
          <w:lang w:eastAsia="zh-CN"/>
        </w:rPr>
        <w:t>3A</w:t>
      </w:r>
      <w:r>
        <w:rPr>
          <w:rFonts w:hint="eastAsia"/>
          <w:lang w:eastAsia="zh-CN"/>
        </w:rPr>
        <w:t>.2</w:t>
      </w:r>
      <w:r>
        <w:rPr>
          <w:rFonts w:hint="eastAsia"/>
          <w:lang w:eastAsia="zh-CN"/>
        </w:rPr>
        <w:tab/>
      </w:r>
      <w:r w:rsidR="00F2305D">
        <w:rPr>
          <w:lang w:eastAsia="zh-CN"/>
        </w:rPr>
        <w:t>NCR</w:t>
      </w:r>
      <w:r w:rsidR="00F2305D">
        <w:rPr>
          <w:rFonts w:hint="eastAsia"/>
          <w:lang w:eastAsia="zh-CN"/>
        </w:rPr>
        <w:t xml:space="preserve"> class for uplink</w:t>
      </w:r>
      <w:r w:rsidR="00F2305D">
        <w:rPr>
          <w:rFonts w:eastAsiaTheme="minorEastAsia" w:hint="eastAsia"/>
          <w:lang w:eastAsia="zh-CN"/>
        </w:rPr>
        <w:t xml:space="preserve"> and MT</w:t>
      </w:r>
      <w:bookmarkEnd w:id="452"/>
      <w:bookmarkEnd w:id="453"/>
      <w:bookmarkEnd w:id="454"/>
      <w:bookmarkEnd w:id="455"/>
    </w:p>
    <w:p w14:paraId="36C8F362" w14:textId="18FEDC24" w:rsidR="00F2305D" w:rsidRDefault="00F2305D" w:rsidP="00F2305D">
      <w:r>
        <w:t xml:space="preserve">The requirements in this specification apply to </w:t>
      </w:r>
      <w:r>
        <w:rPr>
          <w:rFonts w:hint="eastAsia"/>
        </w:rPr>
        <w:t xml:space="preserve">uplink </w:t>
      </w:r>
      <w:r>
        <w:t xml:space="preserve">Wide Area </w:t>
      </w:r>
      <w:r>
        <w:rPr>
          <w:rFonts w:hint="eastAsia"/>
        </w:rPr>
        <w:t xml:space="preserve">NCR </w:t>
      </w:r>
      <w:r>
        <w:t xml:space="preserve">and </w:t>
      </w:r>
      <w:r>
        <w:rPr>
          <w:rFonts w:hint="eastAsia"/>
        </w:rPr>
        <w:t xml:space="preserve">uplink </w:t>
      </w:r>
      <w:r>
        <w:t xml:space="preserve">Local Area </w:t>
      </w:r>
      <w:r>
        <w:rPr>
          <w:rFonts w:hint="eastAsia"/>
        </w:rPr>
        <w:t>NCR</w:t>
      </w:r>
      <w:r>
        <w:t xml:space="preserve"> unless otherwise stated. The associated deployment scenarios for each class are exactly the same for </w:t>
      </w:r>
      <w:r>
        <w:rPr>
          <w:rFonts w:eastAsia="SimSun" w:hint="eastAsia"/>
          <w:lang w:val="en-US" w:eastAsia="zh-CN"/>
        </w:rPr>
        <w:t>NCR</w:t>
      </w:r>
      <w:r>
        <w:t xml:space="preserve"> with and without connectors.</w:t>
      </w:r>
    </w:p>
    <w:p w14:paraId="71CFDDEF" w14:textId="562DC6B3" w:rsidR="000D44D9" w:rsidRDefault="00F2305D" w:rsidP="00F2305D">
      <w:r>
        <w:t xml:space="preserve">For </w:t>
      </w:r>
      <w:r>
        <w:rPr>
          <w:i/>
          <w:iCs/>
        </w:rPr>
        <w:t>NCR type 2-O</w:t>
      </w:r>
      <w:r>
        <w:t xml:space="preserve">, </w:t>
      </w:r>
      <w:r>
        <w:rPr>
          <w:rFonts w:hint="eastAsia"/>
        </w:rPr>
        <w:t xml:space="preserve">NCR uplink </w:t>
      </w:r>
      <w:r>
        <w:t>classes</w:t>
      </w:r>
      <w:r>
        <w:rPr>
          <w:rFonts w:eastAsiaTheme="minorEastAsia" w:hint="eastAsia"/>
          <w:lang w:eastAsia="zh-CN"/>
        </w:rPr>
        <w:t xml:space="preserve"> and MT classes</w:t>
      </w:r>
      <w:r>
        <w:t xml:space="preserve"> are defined as indicated below:</w:t>
      </w:r>
    </w:p>
    <w:p w14:paraId="4E8205DF"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and/or Micro Cell scenarios.</w:t>
      </w:r>
    </w:p>
    <w:p w14:paraId="6D281327" w14:textId="77777777" w:rsidR="000D44D9" w:rsidRDefault="000D44D9" w:rsidP="000D44D9">
      <w:pPr>
        <w:pStyle w:val="B1"/>
      </w:pPr>
      <w:r>
        <w:rPr>
          <w:lang w:eastAsia="ja-JP"/>
        </w:rPr>
        <w:t>-</w:t>
      </w:r>
      <w:r>
        <w:rPr>
          <w:lang w:eastAsia="ja-JP"/>
        </w:rPr>
        <w:tab/>
        <w:t xml:space="preserve">Local Area </w:t>
      </w:r>
      <w:r>
        <w:rPr>
          <w:rFonts w:hint="eastAsia"/>
        </w:rPr>
        <w:t>NCR</w:t>
      </w:r>
      <w:r>
        <w:rPr>
          <w:lang w:eastAsia="ja-JP"/>
        </w:rPr>
        <w:t xml:space="preserve"> are characterised by requirements derived from Pico Cell and/or Micro Cell scenarios.</w:t>
      </w:r>
    </w:p>
    <w:p w14:paraId="107C1779" w14:textId="77777777" w:rsidR="000D44D9" w:rsidRDefault="000D44D9" w:rsidP="00647458">
      <w:pPr>
        <w:pStyle w:val="B1"/>
        <w:rPr>
          <w:lang w:eastAsia="zh-CN"/>
        </w:rPr>
      </w:pPr>
    </w:p>
    <w:p w14:paraId="3C183C4D" w14:textId="77777777" w:rsidR="004D3FFD" w:rsidRDefault="002C252C" w:rsidP="00163FEB">
      <w:pPr>
        <w:pStyle w:val="Heading2"/>
        <w:rPr>
          <w:lang w:eastAsia="zh-CN"/>
        </w:rPr>
      </w:pPr>
      <w:bookmarkStart w:id="456" w:name="_Toc2075"/>
      <w:bookmarkStart w:id="457" w:name="_Toc18438"/>
      <w:bookmarkStart w:id="458" w:name="_Toc15285"/>
      <w:bookmarkStart w:id="459" w:name="_Toc9040"/>
      <w:bookmarkStart w:id="460" w:name="_Toc121818325"/>
      <w:bookmarkStart w:id="461" w:name="_Toc121818549"/>
      <w:bookmarkStart w:id="462" w:name="_Toc124158304"/>
      <w:bookmarkStart w:id="463" w:name="_Toc130558372"/>
      <w:bookmarkStart w:id="464" w:name="_Toc137467097"/>
      <w:bookmarkStart w:id="465" w:name="_Toc138884743"/>
      <w:bookmarkStart w:id="466" w:name="_Toc138884967"/>
      <w:bookmarkStart w:id="467" w:name="_Toc145511178"/>
      <w:bookmarkStart w:id="468" w:name="_Toc155475655"/>
      <w:bookmarkStart w:id="469" w:name="_Toc176472672"/>
      <w:bookmarkStart w:id="470" w:name="_Toc187247903"/>
      <w:bookmarkStart w:id="471" w:name="_Toc194054253"/>
      <w:bookmarkStart w:id="472" w:name="_Toc200115545"/>
      <w:bookmarkEnd w:id="193"/>
      <w:r>
        <w:t>4.</w:t>
      </w:r>
      <w:r>
        <w:rPr>
          <w:rFonts w:hint="eastAsia"/>
          <w:lang w:eastAsia="zh-CN"/>
        </w:rPr>
        <w:t>4</w:t>
      </w:r>
      <w:r>
        <w:tab/>
        <w:t>Regional requirements</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473" w:name="_Toc10636"/>
      <w:bookmarkStart w:id="474" w:name="_Toc14176"/>
      <w:bookmarkStart w:id="475" w:name="_Toc12578"/>
      <w:bookmarkStart w:id="476" w:name="_Toc11181"/>
    </w:p>
    <w:p w14:paraId="6FFFE5F9" w14:textId="0BEA3F57" w:rsidR="004D3FFD" w:rsidRDefault="002C252C">
      <w:pPr>
        <w:pStyle w:val="Heading2"/>
        <w:rPr>
          <w:lang w:eastAsia="zh-CN"/>
        </w:rPr>
      </w:pPr>
      <w:bookmarkStart w:id="477" w:name="_Toc121818326"/>
      <w:bookmarkStart w:id="478" w:name="_Toc121818550"/>
      <w:bookmarkStart w:id="479" w:name="_Toc124158305"/>
      <w:bookmarkStart w:id="480" w:name="_Toc130558373"/>
      <w:bookmarkStart w:id="481" w:name="_Toc137467098"/>
      <w:bookmarkStart w:id="482" w:name="_Toc138884744"/>
      <w:bookmarkStart w:id="483" w:name="_Toc138884968"/>
      <w:bookmarkStart w:id="484" w:name="_Toc145511179"/>
      <w:bookmarkStart w:id="485" w:name="_Toc155475656"/>
      <w:bookmarkStart w:id="486" w:name="_Toc176472673"/>
      <w:bookmarkStart w:id="487" w:name="_Toc187247904"/>
      <w:bookmarkStart w:id="488" w:name="_Toc194054254"/>
      <w:bookmarkStart w:id="489" w:name="_Toc200115546"/>
      <w:r>
        <w:t>4.</w:t>
      </w:r>
      <w:r>
        <w:rPr>
          <w:rFonts w:hint="eastAsia"/>
          <w:lang w:eastAsia="zh-CN"/>
        </w:rPr>
        <w:t>5</w:t>
      </w:r>
      <w:r>
        <w:tab/>
      </w:r>
      <w:r>
        <w:rPr>
          <w:rFonts w:hint="eastAsia"/>
          <w:lang w:val="en-US" w:eastAsia="zh-CN"/>
        </w:rPr>
        <w:t>Repeater</w:t>
      </w:r>
      <w:r>
        <w:rPr>
          <w:rFonts w:cs="v4.2.0"/>
        </w:rPr>
        <w:t xml:space="preserve"> configurations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47266DCE" w14:textId="77777777" w:rsidR="004D3FFD" w:rsidRDefault="002C252C">
      <w:pPr>
        <w:pStyle w:val="Heading3"/>
      </w:pPr>
      <w:bookmarkStart w:id="490" w:name="_Toc27263"/>
      <w:bookmarkStart w:id="491" w:name="_Toc36635781"/>
      <w:bookmarkStart w:id="492" w:name="_Toc82536213"/>
      <w:bookmarkStart w:id="493" w:name="_Toc74915580"/>
      <w:bookmarkStart w:id="494" w:name="_Toc21102580"/>
      <w:bookmarkStart w:id="495" w:name="_Toc14779"/>
      <w:bookmarkStart w:id="496" w:name="_Toc45885802"/>
      <w:bookmarkStart w:id="497" w:name="_Toc58917759"/>
      <w:bookmarkStart w:id="498" w:name="_Toc37272727"/>
      <w:bookmarkStart w:id="499" w:name="_Toc76544091"/>
      <w:bookmarkStart w:id="500" w:name="_Toc66693628"/>
      <w:bookmarkStart w:id="501" w:name="_Toc89952506"/>
      <w:bookmarkStart w:id="502" w:name="_Toc21847"/>
      <w:bookmarkStart w:id="503" w:name="_Toc53182911"/>
      <w:bookmarkStart w:id="504" w:name="_Toc58915578"/>
      <w:bookmarkStart w:id="505" w:name="_Toc22454"/>
      <w:bookmarkStart w:id="506" w:name="_Toc29810429"/>
      <w:bookmarkStart w:id="507" w:name="_Toc76114205"/>
      <w:bookmarkStart w:id="508" w:name="_Toc98766322"/>
      <w:bookmarkStart w:id="509" w:name="_Toc121818327"/>
      <w:bookmarkStart w:id="510" w:name="_Toc121818551"/>
      <w:bookmarkStart w:id="511" w:name="_Toc124158306"/>
      <w:bookmarkStart w:id="512" w:name="_Toc130558374"/>
      <w:bookmarkStart w:id="513" w:name="_Toc137467099"/>
      <w:bookmarkStart w:id="514" w:name="_Toc138884745"/>
      <w:bookmarkStart w:id="515" w:name="_Toc138884969"/>
      <w:bookmarkStart w:id="516" w:name="_Toc145511180"/>
      <w:bookmarkStart w:id="517" w:name="_Toc155475657"/>
      <w:bookmarkStart w:id="518" w:name="_Toc176472674"/>
      <w:bookmarkStart w:id="519" w:name="_Toc187247905"/>
      <w:bookmarkStart w:id="520" w:name="_Toc194054255"/>
      <w:bookmarkStart w:id="521" w:name="_Toc200115547"/>
      <w:r>
        <w:t>4.5.1</w:t>
      </w:r>
      <w:r>
        <w:tab/>
      </w:r>
      <w:r>
        <w:rPr>
          <w:rFonts w:hint="eastAsia"/>
          <w:lang w:val="en-US" w:eastAsia="zh-CN"/>
        </w:rPr>
        <w:t>Downlink</w:t>
      </w:r>
      <w:r>
        <w:t xml:space="preserve"> configurations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522" w:name="_Toc45885803"/>
      <w:bookmarkStart w:id="523" w:name="_Toc66693629"/>
      <w:bookmarkStart w:id="524" w:name="_Toc89952507"/>
      <w:bookmarkStart w:id="525" w:name="_Toc9311"/>
      <w:bookmarkStart w:id="526" w:name="_Toc29810430"/>
      <w:bookmarkStart w:id="527" w:name="_Toc17583"/>
      <w:bookmarkStart w:id="528" w:name="_Toc37272728"/>
      <w:bookmarkStart w:id="529" w:name="_Toc82536214"/>
      <w:bookmarkStart w:id="530" w:name="_Toc1906"/>
      <w:bookmarkStart w:id="531" w:name="_Toc74915581"/>
      <w:bookmarkStart w:id="532" w:name="_Toc76544092"/>
      <w:bookmarkStart w:id="533" w:name="_Toc58917760"/>
      <w:bookmarkStart w:id="534" w:name="_Toc53182912"/>
      <w:bookmarkStart w:id="535" w:name="_Toc58915579"/>
      <w:bookmarkStart w:id="536" w:name="_Toc20868"/>
      <w:bookmarkStart w:id="537" w:name="_Toc36635782"/>
      <w:bookmarkStart w:id="538" w:name="_Toc76114206"/>
      <w:bookmarkStart w:id="539" w:name="_Toc98766323"/>
      <w:bookmarkStart w:id="540" w:name="_Toc21102581"/>
      <w:bookmarkStart w:id="541" w:name="_Toc121818328"/>
      <w:bookmarkStart w:id="542" w:name="_Toc121818552"/>
      <w:bookmarkStart w:id="543" w:name="_Toc124158307"/>
      <w:bookmarkStart w:id="544" w:name="_Toc130558375"/>
      <w:bookmarkStart w:id="545" w:name="_Toc137467100"/>
      <w:bookmarkStart w:id="546" w:name="_Toc138884746"/>
      <w:bookmarkStart w:id="547" w:name="_Toc138884970"/>
      <w:bookmarkStart w:id="548" w:name="_Toc145511181"/>
      <w:bookmarkStart w:id="549" w:name="_Toc155475658"/>
      <w:bookmarkStart w:id="550" w:name="_Toc176472675"/>
      <w:bookmarkStart w:id="551" w:name="_Toc187247906"/>
      <w:bookmarkStart w:id="552" w:name="_Toc194054256"/>
      <w:bookmarkStart w:id="553" w:name="_Toc200115548"/>
      <w:r>
        <w:t>4.5.2</w:t>
      </w:r>
      <w:r>
        <w:tab/>
      </w:r>
      <w:r>
        <w:rPr>
          <w:rFonts w:hint="eastAsia"/>
          <w:lang w:val="en-US" w:eastAsia="zh-CN"/>
        </w:rPr>
        <w:t>Uplink</w:t>
      </w:r>
      <w:r>
        <w:t xml:space="preserve"> configurations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554" w:name="_Toc29810431"/>
      <w:bookmarkStart w:id="555" w:name="_Toc27948"/>
      <w:bookmarkStart w:id="556" w:name="_Toc74915582"/>
      <w:bookmarkStart w:id="557" w:name="_Toc36635783"/>
      <w:bookmarkStart w:id="558" w:name="_Toc53182913"/>
      <w:bookmarkStart w:id="559" w:name="_Toc27044"/>
      <w:bookmarkStart w:id="560" w:name="_Toc76544093"/>
      <w:bookmarkStart w:id="561" w:name="_Toc9870"/>
      <w:bookmarkStart w:id="562" w:name="_Toc98766324"/>
      <w:bookmarkStart w:id="563" w:name="_Toc66693630"/>
      <w:bookmarkStart w:id="564" w:name="_Toc76114207"/>
      <w:bookmarkStart w:id="565" w:name="_Toc82536215"/>
      <w:bookmarkStart w:id="566" w:name="_Toc37272729"/>
      <w:bookmarkStart w:id="567" w:name="_Toc89952508"/>
      <w:bookmarkStart w:id="568" w:name="_Toc58917761"/>
      <w:bookmarkStart w:id="569" w:name="_Toc45885804"/>
      <w:bookmarkStart w:id="570" w:name="_Toc21102582"/>
      <w:bookmarkStart w:id="571" w:name="_Toc13442"/>
      <w:bookmarkStart w:id="572" w:name="_Toc58915580"/>
      <w:bookmarkStart w:id="573" w:name="_Toc121818329"/>
      <w:bookmarkStart w:id="574" w:name="_Toc121818553"/>
      <w:bookmarkStart w:id="575" w:name="_Toc124158308"/>
      <w:bookmarkStart w:id="576" w:name="_Toc130558376"/>
      <w:bookmarkStart w:id="577" w:name="_Toc137467101"/>
      <w:bookmarkStart w:id="578" w:name="_Toc138884747"/>
      <w:bookmarkStart w:id="579" w:name="_Toc138884971"/>
      <w:bookmarkStart w:id="580" w:name="_Toc145511182"/>
      <w:bookmarkStart w:id="581" w:name="_Toc155475659"/>
      <w:bookmarkStart w:id="582" w:name="_Toc176472676"/>
      <w:bookmarkStart w:id="583" w:name="_Toc187247907"/>
      <w:bookmarkStart w:id="584" w:name="_Toc194054257"/>
      <w:bookmarkStart w:id="585" w:name="_Toc200115549"/>
      <w:r>
        <w:t>4.5.3</w:t>
      </w:r>
      <w:r>
        <w:tab/>
        <w:t>Power supply options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586" w:name="_Toc36635785"/>
      <w:bookmarkStart w:id="587" w:name="_Toc74915584"/>
      <w:bookmarkStart w:id="588" w:name="_Toc11077"/>
      <w:bookmarkStart w:id="589" w:name="_Toc66693632"/>
      <w:bookmarkStart w:id="590" w:name="_Toc11219"/>
      <w:bookmarkStart w:id="591" w:name="_Toc98766326"/>
      <w:bookmarkStart w:id="592" w:name="_Toc29810433"/>
      <w:bookmarkStart w:id="593" w:name="_Toc82536217"/>
      <w:bookmarkStart w:id="594" w:name="_Toc21102584"/>
      <w:bookmarkStart w:id="595" w:name="_Toc76544095"/>
      <w:bookmarkStart w:id="596" w:name="_Toc24772"/>
      <w:bookmarkStart w:id="597" w:name="_Toc58915582"/>
      <w:bookmarkStart w:id="598" w:name="_Toc76114209"/>
      <w:bookmarkStart w:id="599" w:name="_Toc37272731"/>
      <w:bookmarkStart w:id="600" w:name="_Toc45885806"/>
      <w:bookmarkStart w:id="601" w:name="_Toc24148"/>
      <w:bookmarkStart w:id="602" w:name="_Toc89952510"/>
      <w:bookmarkStart w:id="603" w:name="_Toc53182915"/>
      <w:bookmarkStart w:id="604" w:name="_Toc58917763"/>
      <w:bookmarkStart w:id="605" w:name="_Toc121818330"/>
      <w:bookmarkStart w:id="606" w:name="_Toc121818554"/>
      <w:bookmarkStart w:id="607" w:name="_Toc124158309"/>
      <w:bookmarkStart w:id="608" w:name="_Toc130558377"/>
      <w:bookmarkStart w:id="609" w:name="_Toc137467102"/>
      <w:bookmarkStart w:id="610" w:name="_Toc138884748"/>
      <w:bookmarkStart w:id="611" w:name="_Toc138884972"/>
      <w:bookmarkStart w:id="612" w:name="_Toc145511183"/>
      <w:bookmarkStart w:id="613" w:name="_Toc155475660"/>
      <w:bookmarkStart w:id="614" w:name="_Toc176472677"/>
      <w:bookmarkStart w:id="615" w:name="_Toc187247908"/>
      <w:bookmarkStart w:id="616" w:name="_Toc194054258"/>
      <w:bookmarkStart w:id="617" w:name="_Toc200115550"/>
      <w:r>
        <w:rPr>
          <w:rFonts w:cs="v4.2.0"/>
        </w:rPr>
        <w:t>4.6</w:t>
      </w:r>
      <w:r>
        <w:rPr>
          <w:rFonts w:cs="v4.2.0"/>
        </w:rPr>
        <w:tab/>
        <w:t>Manufacturer</w:t>
      </w:r>
      <w:r>
        <w:rPr>
          <w:lang w:eastAsia="zh-CN"/>
        </w:rPr>
        <w:t>'</w:t>
      </w:r>
      <w:r>
        <w:rPr>
          <w:rFonts w:cs="v4.2.0"/>
        </w:rPr>
        <w:t>s declarations</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17F97B9C" w14:textId="77777777" w:rsidR="00B24F4D" w:rsidRDefault="00B24F4D" w:rsidP="00B24F4D">
      <w:pPr>
        <w:rPr>
          <w:lang w:eastAsia="zh-CN"/>
        </w:rPr>
      </w:pPr>
      <w:r w:rsidRPr="00450F91">
        <w:rPr>
          <w:lang w:eastAsia="zh-CN"/>
        </w:rPr>
        <w:t xml:space="preserve">The following </w:t>
      </w:r>
      <w:r w:rsidRPr="00450F91">
        <w:rPr>
          <w:rFonts w:eastAsia="SimSun"/>
          <w:lang w:eastAsia="zh-CN"/>
        </w:rPr>
        <w:t xml:space="preserve">repeater </w:t>
      </w:r>
      <w:r w:rsidRPr="00450F91">
        <w:rPr>
          <w:lang w:eastAsia="zh-CN"/>
        </w:rPr>
        <w:t xml:space="preserve">manufacturer's declarations listed in table 4.6-1, when applicable to the </w:t>
      </w:r>
      <w:r w:rsidRPr="00450F91">
        <w:rPr>
          <w:rFonts w:hint="eastAsia"/>
          <w:lang w:eastAsia="zh-CN"/>
        </w:rPr>
        <w:t>repeater</w:t>
      </w:r>
      <w:r w:rsidRPr="00450F91">
        <w:rPr>
          <w:lang w:eastAsia="zh-CN"/>
        </w:rPr>
        <w:t xml:space="preserve"> under test, are required to be provided by the manufacturer for radiated requirements testing for </w:t>
      </w:r>
      <w:r w:rsidRPr="00450F91">
        <w:rPr>
          <w:i/>
          <w:lang w:eastAsia="zh-CN"/>
        </w:rPr>
        <w:t>repeater type 2-O</w:t>
      </w:r>
      <w:r>
        <w:rPr>
          <w:i/>
          <w:lang w:eastAsia="zh-CN"/>
        </w:rPr>
        <w:t>, NCR type 1-H and NCR type 2-O</w:t>
      </w:r>
      <w:r w:rsidRPr="00450F91">
        <w:rPr>
          <w:lang w:eastAsia="zh-CN"/>
        </w:rPr>
        <w:t>. Declarations can be made independently for UL and DL.</w:t>
      </w:r>
    </w:p>
    <w:p w14:paraId="661DD0B6" w14:textId="5907DC9F" w:rsidR="004D3FFD" w:rsidRDefault="00B24F4D" w:rsidP="00B24F4D">
      <w:pPr>
        <w:rPr>
          <w:lang w:eastAsia="zh-CN"/>
        </w:rPr>
      </w:pPr>
      <w:r w:rsidRPr="00450F91">
        <w:rPr>
          <w:lang w:eastAsia="zh-CN"/>
        </w:rPr>
        <w:t xml:space="preserve">For the </w:t>
      </w:r>
      <w:r w:rsidRPr="00450F91">
        <w:rPr>
          <w:i/>
          <w:iCs/>
          <w:lang w:eastAsia="zh-CN"/>
        </w:rPr>
        <w:t>NCR type 1-H</w:t>
      </w:r>
      <w:r w:rsidRPr="00450F91">
        <w:rPr>
          <w:lang w:eastAsia="zh-CN"/>
        </w:rPr>
        <w:t xml:space="preserve"> declarations required for the conducted requirements testing, refer to TS 38.1</w:t>
      </w:r>
      <w:r>
        <w:rPr>
          <w:lang w:eastAsia="zh-CN"/>
        </w:rPr>
        <w:t>15</w:t>
      </w:r>
      <w:r w:rsidRPr="00450F91">
        <w:rPr>
          <w:lang w:eastAsia="zh-CN"/>
        </w:rPr>
        <w:t>-1 [3], clause 4.6.</w:t>
      </w:r>
    </w:p>
    <w:p w14:paraId="20DCC085" w14:textId="77777777" w:rsidR="004D3FFD" w:rsidRDefault="002C252C">
      <w:pPr>
        <w:pStyle w:val="TH"/>
      </w:pPr>
      <w:r>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5981F936" w:rsidR="004D3FFD" w:rsidRDefault="00552B72"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20A58DF5" w14:textId="77777777" w:rsidR="00552B72" w:rsidRDefault="00552B72" w:rsidP="00552B72">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0A43AFEC" w:rsidR="004D3FFD" w:rsidRDefault="00552B72" w:rsidP="00552B72">
            <w:pPr>
              <w:pStyle w:val="TAL"/>
              <w:rPr>
                <w:lang w:eastAsia="ja-JP"/>
              </w:rPr>
            </w:pPr>
            <w:r>
              <w:rPr>
                <w:lang w:eastAsia="ja-JP"/>
              </w:rPr>
              <w:t>(Note 5, Note 6, Note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A84A12"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A84A12" w:rsidRDefault="00A84A12" w:rsidP="00A84A12">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A84A12" w:rsidRDefault="00A84A12" w:rsidP="00A84A12">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07F50641" w14:textId="77777777" w:rsidR="00A84A12" w:rsidRDefault="00A84A12" w:rsidP="00A84A12">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5DFD9187" w:rsidR="00A84A12" w:rsidRDefault="00A84A12" w:rsidP="00A84A12">
            <w:pPr>
              <w:pStyle w:val="TAL"/>
              <w:rPr>
                <w:lang w:eastAsia="ja-JP"/>
              </w:rPr>
            </w:pPr>
            <w:r>
              <w:rPr>
                <w:lang w:eastAsia="ja-JP"/>
              </w:rPr>
              <w:t>(Note 5, Note 7)</w:t>
            </w:r>
          </w:p>
        </w:tc>
      </w:tr>
      <w:tr w:rsidR="00A84A12"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A84A12" w:rsidRDefault="00A84A12" w:rsidP="00A84A12">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A84A12" w:rsidRDefault="00A84A12" w:rsidP="00A84A12">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DCA92BA" w14:textId="77777777" w:rsidR="00A84A12" w:rsidRDefault="00A84A12" w:rsidP="00A84A12">
            <w:pPr>
              <w:pStyle w:val="TAL"/>
              <w:rPr>
                <w:lang w:eastAsia="ja-JP"/>
              </w:rPr>
            </w:pPr>
            <w:r>
              <w:rPr>
                <w:lang w:eastAsia="ja-JP"/>
              </w:rPr>
              <w:t>Rated total radiated output power</w:t>
            </w:r>
            <w:r>
              <w:rPr>
                <w:i/>
                <w:lang w:eastAsia="ja-JP"/>
              </w:rPr>
              <w:t>.</w:t>
            </w:r>
          </w:p>
          <w:p w14:paraId="2F6B9A5A" w14:textId="77777777" w:rsidR="00A84A12" w:rsidRDefault="00A84A12" w:rsidP="00A84A12">
            <w:pPr>
              <w:pStyle w:val="TAL"/>
              <w:rPr>
                <w:lang w:eastAsia="ja-JP"/>
              </w:rPr>
            </w:pPr>
            <w:r>
              <w:rPr>
                <w:lang w:eastAsia="ja-JP"/>
              </w:rPr>
              <w:t xml:space="preserve">Declared per supported </w:t>
            </w:r>
            <w:r>
              <w:rPr>
                <w:i/>
                <w:lang w:eastAsia="ja-JP"/>
              </w:rPr>
              <w:t>operating band</w:t>
            </w:r>
            <w:r>
              <w:rPr>
                <w:lang w:eastAsia="ja-JP"/>
              </w:rPr>
              <w:t>.</w:t>
            </w:r>
          </w:p>
          <w:p w14:paraId="6749FDD6" w14:textId="4E0D2BB0" w:rsidR="00A84A12" w:rsidRDefault="00A84A12" w:rsidP="00A84A12">
            <w:pPr>
              <w:pStyle w:val="TAL"/>
              <w:rPr>
                <w:lang w:eastAsia="ja-JP"/>
              </w:rPr>
            </w:pPr>
            <w:r>
              <w:rPr>
                <w:lang w:eastAsia="ja-JP"/>
              </w:rPr>
              <w:t>(Note 5, Note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B96DA2"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B96DA2" w:rsidRDefault="00B96DA2" w:rsidP="00B96DA2">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B96DA2" w:rsidRDefault="00B96DA2" w:rsidP="00B96DA2">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7942DDFA" w14:textId="77777777" w:rsidR="00B96DA2" w:rsidRDefault="00B96DA2" w:rsidP="00B96DA2">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54AA8A6" w14:textId="77777777" w:rsidR="00B96DA2" w:rsidRDefault="00B96DA2" w:rsidP="00B96DA2">
            <w:pPr>
              <w:pStyle w:val="TAL"/>
              <w:rPr>
                <w:lang w:eastAsia="ja-JP"/>
              </w:rPr>
            </w:pPr>
            <w:r>
              <w:rPr>
                <w:lang w:eastAsia="ja-JP"/>
              </w:rPr>
              <w:t>Declared per beam for all supported frequency ranges (D.21).</w:t>
            </w:r>
          </w:p>
          <w:p w14:paraId="21647800" w14:textId="6C34A046" w:rsidR="00B96DA2" w:rsidRDefault="00B96DA2" w:rsidP="00B96DA2">
            <w:pPr>
              <w:pStyle w:val="TAL"/>
              <w:rPr>
                <w:szCs w:val="18"/>
                <w:lang w:eastAsia="ja-JP"/>
              </w:rPr>
            </w:pPr>
            <w:r>
              <w:rPr>
                <w:lang w:eastAsia="ja-JP"/>
              </w:rPr>
              <w:t>(Note 5, Note 6, Note 7)</w:t>
            </w:r>
          </w:p>
        </w:tc>
      </w:tr>
      <w:tr w:rsidR="00B96DA2"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B96DA2" w:rsidRDefault="00B96DA2" w:rsidP="00B96DA2">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B96DA2" w:rsidRDefault="00B96DA2" w:rsidP="00B96DA2">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1CDE567F" w14:textId="77777777" w:rsidR="00B96DA2" w:rsidRDefault="00B96DA2" w:rsidP="00B96DA2">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8A9126B" w14:textId="77777777" w:rsidR="00B96DA2" w:rsidRDefault="00B96DA2" w:rsidP="00B96DA2">
            <w:pPr>
              <w:pStyle w:val="TAL"/>
              <w:rPr>
                <w:lang w:eastAsia="ja-JP"/>
              </w:rPr>
            </w:pPr>
            <w:r>
              <w:rPr>
                <w:lang w:eastAsia="ja-JP"/>
              </w:rPr>
              <w:t>Declared per beam for all supported frequency ranges in (D.21).</w:t>
            </w:r>
          </w:p>
          <w:p w14:paraId="33D14960" w14:textId="6A426B2D" w:rsidR="00B96DA2" w:rsidRDefault="00B96DA2" w:rsidP="00B96DA2">
            <w:pPr>
              <w:pStyle w:val="TAL"/>
              <w:rPr>
                <w:szCs w:val="18"/>
                <w:lang w:eastAsia="ja-JP"/>
              </w:rPr>
            </w:pPr>
            <w:r>
              <w:rPr>
                <w:lang w:eastAsia="ja-JP"/>
              </w:rPr>
              <w:t>(Note 5, Note 6, Note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0F290B2B"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5611C504" w14:textId="77777777" w:rsidR="00085C60" w:rsidRDefault="00085C60" w:rsidP="00085C60">
      <w:pPr>
        <w:rPr>
          <w:lang w:eastAsia="zh-CN"/>
        </w:rPr>
      </w:pPr>
      <w:bookmarkStart w:id="618" w:name="_Toc4221"/>
      <w:bookmarkStart w:id="619" w:name="_Toc13051"/>
      <w:bookmarkStart w:id="620" w:name="_Toc58917764"/>
      <w:bookmarkStart w:id="621" w:name="_Toc3979"/>
      <w:bookmarkStart w:id="622" w:name="_Toc58915583"/>
      <w:bookmarkStart w:id="623" w:name="_Toc76114210"/>
      <w:bookmarkStart w:id="624" w:name="_Toc36635786"/>
      <w:bookmarkStart w:id="625" w:name="_Toc21102585"/>
      <w:bookmarkStart w:id="626" w:name="_Toc82536218"/>
      <w:bookmarkStart w:id="627" w:name="_Toc98766327"/>
      <w:bookmarkStart w:id="628" w:name="_Toc45885807"/>
      <w:bookmarkStart w:id="629" w:name="_Toc66693633"/>
      <w:bookmarkStart w:id="630" w:name="_Toc89952511"/>
      <w:bookmarkStart w:id="631" w:name="_Toc76544096"/>
      <w:bookmarkStart w:id="632" w:name="_Toc37272732"/>
      <w:bookmarkStart w:id="633" w:name="_Toc74915585"/>
      <w:bookmarkStart w:id="634" w:name="_Toc29810434"/>
      <w:bookmarkStart w:id="635" w:name="_Toc24121"/>
      <w:bookmarkStart w:id="636" w:name="_Toc53182916"/>
    </w:p>
    <w:p w14:paraId="02C006B2" w14:textId="2B43DBC1" w:rsidR="00085C60" w:rsidRDefault="007A6B63" w:rsidP="00085C60">
      <w:pPr>
        <w:rPr>
          <w:lang w:eastAsia="zh-CN"/>
        </w:rPr>
      </w:pPr>
      <w:r w:rsidRPr="00450F91">
        <w:rPr>
          <w:lang w:eastAsia="zh-CN"/>
        </w:rPr>
        <w:t xml:space="preserve">The following </w:t>
      </w:r>
      <w:r w:rsidRPr="00450F91">
        <w:rPr>
          <w:rFonts w:hint="eastAsia"/>
          <w:lang w:val="en-US" w:eastAsia="zh-CN"/>
        </w:rPr>
        <w:t>NCR</w:t>
      </w:r>
      <w:r w:rsidRPr="00450F91">
        <w:rPr>
          <w:lang w:eastAsia="zh-CN"/>
        </w:rPr>
        <w:t xml:space="preserve"> manufacturer's declarations listed in table 4.6-2, when applicable to the NCR under test, are required to be provided by the manufacturer for radiated requirements testing for </w:t>
      </w:r>
      <w:r w:rsidRPr="00CB448E">
        <w:rPr>
          <w:i/>
          <w:iCs/>
          <w:lang w:eastAsia="zh-CN"/>
        </w:rPr>
        <w:t>NCR type 1-H</w:t>
      </w:r>
      <w:r>
        <w:rPr>
          <w:lang w:eastAsia="zh-CN"/>
        </w:rPr>
        <w:t xml:space="preserve"> and </w:t>
      </w:r>
      <w:r w:rsidRPr="00450F91">
        <w:rPr>
          <w:i/>
          <w:lang w:eastAsia="zh-CN"/>
        </w:rPr>
        <w:t>NCR type 2-O</w:t>
      </w:r>
      <w:r w:rsidRPr="00450F91">
        <w:rPr>
          <w:lang w:eastAsia="zh-CN"/>
        </w:rPr>
        <w:t>. Declarations can be made independently for UL and DL.</w:t>
      </w:r>
    </w:p>
    <w:p w14:paraId="1BCD7EC8" w14:textId="10F0B452" w:rsidR="00085C60" w:rsidRDefault="00085C60" w:rsidP="00085C60">
      <w:pPr>
        <w:keepNext/>
        <w:keepLines/>
        <w:spacing w:before="60"/>
        <w:jc w:val="center"/>
        <w:rPr>
          <w:rFonts w:ascii="Arial" w:hAnsi="Arial"/>
          <w:b/>
        </w:rPr>
      </w:pPr>
      <w:r>
        <w:rPr>
          <w:rFonts w:ascii="Arial" w:hAnsi="Arial"/>
          <w:b/>
        </w:rPr>
        <w:t xml:space="preserve">Table 4.6-2: </w:t>
      </w:r>
      <w:r w:rsidR="007A6B63" w:rsidRPr="00450F91">
        <w:rPr>
          <w:rFonts w:ascii="Arial" w:hAnsi="Arial"/>
          <w:b/>
        </w:rPr>
        <w:t xml:space="preserve">Manufacturers declarations for </w:t>
      </w:r>
      <w:r w:rsidR="007A6B63" w:rsidRPr="00CB448E">
        <w:rPr>
          <w:rFonts w:ascii="Arial" w:hAnsi="Arial"/>
          <w:b/>
          <w:i/>
          <w:iCs/>
        </w:rPr>
        <w:t>NCR type 1-H</w:t>
      </w:r>
      <w:r w:rsidR="007A6B63">
        <w:rPr>
          <w:rFonts w:ascii="Arial" w:hAnsi="Arial"/>
          <w:b/>
        </w:rPr>
        <w:t xml:space="preserve"> and </w:t>
      </w:r>
      <w:r w:rsidR="007A6B63" w:rsidRPr="00450F91">
        <w:rPr>
          <w:rFonts w:ascii="Arial" w:hAnsi="Arial"/>
          <w:b/>
          <w:i/>
          <w:lang w:eastAsia="zh-CN"/>
        </w:rPr>
        <w:t>NCR</w:t>
      </w:r>
      <w:r w:rsidR="007A6B63" w:rsidRPr="00450F91">
        <w:rPr>
          <w:rFonts w:ascii="Arial" w:hAnsi="Arial"/>
          <w:b/>
          <w:i/>
        </w:rPr>
        <w:t xml:space="preserve"> type 2-O </w:t>
      </w:r>
      <w:r w:rsidR="007A6B63" w:rsidRPr="00450F91">
        <w:rPr>
          <w:rFonts w:ascii="Arial" w:hAnsi="Arial"/>
          <w:b/>
        </w:rPr>
        <w:t>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953"/>
        <w:gridCol w:w="4220"/>
        <w:gridCol w:w="672"/>
        <w:gridCol w:w="764"/>
        <w:gridCol w:w="755"/>
      </w:tblGrid>
      <w:tr w:rsidR="007A6B63" w:rsidRPr="00450F91" w14:paraId="69BB24BC" w14:textId="77777777" w:rsidTr="00700E24">
        <w:trPr>
          <w:cantSplit/>
          <w:tblHeader/>
          <w:jc w:val="center"/>
        </w:trPr>
        <w:tc>
          <w:tcPr>
            <w:tcW w:w="0" w:type="auto"/>
            <w:vMerge w:val="restart"/>
            <w:tcBorders>
              <w:top w:val="single" w:sz="4" w:space="0" w:color="auto"/>
              <w:left w:val="single" w:sz="4" w:space="0" w:color="auto"/>
              <w:right w:val="single" w:sz="4" w:space="0" w:color="auto"/>
            </w:tcBorders>
          </w:tcPr>
          <w:p w14:paraId="5863BD75" w14:textId="77777777" w:rsidR="007A6B63" w:rsidRPr="00450F91" w:rsidRDefault="007A6B63" w:rsidP="007A6B63">
            <w:pPr>
              <w:pStyle w:val="TAH"/>
            </w:pPr>
            <w:r w:rsidRPr="00450F91">
              <w:rPr>
                <w:lang w:eastAsia="ja-JP"/>
              </w:rPr>
              <w:t>Declaration identifier</w:t>
            </w:r>
          </w:p>
        </w:tc>
        <w:tc>
          <w:tcPr>
            <w:tcW w:w="0" w:type="auto"/>
            <w:vMerge w:val="restart"/>
            <w:tcBorders>
              <w:top w:val="single" w:sz="4" w:space="0" w:color="auto"/>
              <w:left w:val="single" w:sz="4" w:space="0" w:color="auto"/>
              <w:right w:val="single" w:sz="4" w:space="0" w:color="auto"/>
            </w:tcBorders>
          </w:tcPr>
          <w:p w14:paraId="056808F3" w14:textId="77777777" w:rsidR="007A6B63" w:rsidRPr="00450F91" w:rsidRDefault="007A6B63" w:rsidP="007A6B63">
            <w:pPr>
              <w:pStyle w:val="TAH"/>
            </w:pPr>
            <w:r w:rsidRPr="00450F91">
              <w:rPr>
                <w:lang w:eastAsia="ja-JP"/>
              </w:rPr>
              <w:t>Declaration</w:t>
            </w:r>
          </w:p>
        </w:tc>
        <w:tc>
          <w:tcPr>
            <w:tcW w:w="0" w:type="auto"/>
            <w:vMerge w:val="restart"/>
            <w:tcBorders>
              <w:top w:val="single" w:sz="4" w:space="0" w:color="auto"/>
              <w:left w:val="single" w:sz="4" w:space="0" w:color="auto"/>
              <w:right w:val="single" w:sz="4" w:space="0" w:color="auto"/>
            </w:tcBorders>
          </w:tcPr>
          <w:p w14:paraId="032C04C8" w14:textId="77777777" w:rsidR="007A6B63" w:rsidRPr="00450F91" w:rsidRDefault="007A6B63" w:rsidP="007A6B63">
            <w:pPr>
              <w:pStyle w:val="TAH"/>
            </w:pPr>
            <w:r w:rsidRPr="00450F91">
              <w:rPr>
                <w:lang w:eastAsia="ja-JP"/>
              </w:rPr>
              <w:t>Description</w:t>
            </w:r>
          </w:p>
        </w:tc>
        <w:tc>
          <w:tcPr>
            <w:tcW w:w="0" w:type="auto"/>
            <w:gridSpan w:val="3"/>
            <w:tcBorders>
              <w:top w:val="single" w:sz="4" w:space="0" w:color="auto"/>
              <w:left w:val="single" w:sz="4" w:space="0" w:color="auto"/>
              <w:right w:val="single" w:sz="4" w:space="0" w:color="auto"/>
            </w:tcBorders>
          </w:tcPr>
          <w:p w14:paraId="4AC03077" w14:textId="77777777" w:rsidR="007A6B63" w:rsidRPr="00450F91" w:rsidRDefault="007A6B63" w:rsidP="007A6B63">
            <w:pPr>
              <w:pStyle w:val="TAH"/>
              <w:rPr>
                <w:lang w:eastAsia="zh-CN"/>
              </w:rPr>
            </w:pPr>
            <w:r w:rsidRPr="00450F91">
              <w:rPr>
                <w:rFonts w:hint="eastAsia"/>
                <w:lang w:eastAsia="zh-CN"/>
              </w:rPr>
              <w:tab/>
            </w:r>
          </w:p>
          <w:p w14:paraId="4A102DD5" w14:textId="77777777" w:rsidR="007A6B63" w:rsidRPr="00450F91" w:rsidRDefault="007A6B63" w:rsidP="007A6B63">
            <w:pPr>
              <w:pStyle w:val="TAH"/>
            </w:pPr>
            <w:r w:rsidRPr="00450F91">
              <w:rPr>
                <w:lang w:eastAsia="ja-JP"/>
              </w:rPr>
              <w:t>Applicability</w:t>
            </w:r>
          </w:p>
        </w:tc>
      </w:tr>
      <w:tr w:rsidR="007A6B63" w:rsidRPr="00450F91" w14:paraId="5AF0B44F" w14:textId="77777777" w:rsidTr="00700E24">
        <w:trPr>
          <w:cantSplit/>
          <w:tblHeader/>
          <w:jc w:val="center"/>
        </w:trPr>
        <w:tc>
          <w:tcPr>
            <w:tcW w:w="0" w:type="auto"/>
            <w:vMerge/>
            <w:tcBorders>
              <w:left w:val="single" w:sz="4" w:space="0" w:color="auto"/>
              <w:bottom w:val="nil"/>
              <w:right w:val="single" w:sz="4" w:space="0" w:color="auto"/>
            </w:tcBorders>
          </w:tcPr>
          <w:p w14:paraId="4B7D30C4"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1CC49B55"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3D87D456" w14:textId="77777777" w:rsidR="007A6B63" w:rsidRPr="00450F91" w:rsidRDefault="007A6B63" w:rsidP="007A6B63">
            <w:pPr>
              <w:pStyle w:val="TAH"/>
            </w:pPr>
          </w:p>
        </w:tc>
        <w:tc>
          <w:tcPr>
            <w:tcW w:w="0" w:type="auto"/>
            <w:tcBorders>
              <w:left w:val="single" w:sz="4" w:space="0" w:color="auto"/>
              <w:bottom w:val="nil"/>
              <w:right w:val="single" w:sz="4" w:space="0" w:color="auto"/>
            </w:tcBorders>
          </w:tcPr>
          <w:p w14:paraId="1EE9B386" w14:textId="77777777" w:rsidR="007A6B63" w:rsidRPr="00450F91" w:rsidRDefault="007A6B63" w:rsidP="007A6B63">
            <w:pPr>
              <w:pStyle w:val="TAH"/>
              <w:rPr>
                <w:lang w:eastAsia="ja-JP"/>
              </w:rPr>
            </w:pPr>
            <w:r>
              <w:rPr>
                <w:lang w:eastAsia="ja-JP"/>
              </w:rPr>
              <w:t>NCR type 1-H</w:t>
            </w:r>
          </w:p>
        </w:tc>
        <w:tc>
          <w:tcPr>
            <w:tcW w:w="0" w:type="auto"/>
            <w:tcBorders>
              <w:top w:val="single" w:sz="4" w:space="0" w:color="auto"/>
              <w:left w:val="single" w:sz="4" w:space="0" w:color="auto"/>
              <w:bottom w:val="nil"/>
              <w:right w:val="single" w:sz="4" w:space="0" w:color="auto"/>
            </w:tcBorders>
          </w:tcPr>
          <w:p w14:paraId="0698CBB6" w14:textId="77777777" w:rsidR="007A6B63" w:rsidRPr="00450F91" w:rsidRDefault="007A6B63" w:rsidP="007A6B63">
            <w:pPr>
              <w:pStyle w:val="TAH"/>
              <w:rPr>
                <w:lang w:eastAsia="ja-JP"/>
              </w:rPr>
            </w:pPr>
            <w:r w:rsidRPr="00450F91">
              <w:rPr>
                <w:lang w:eastAsia="ja-JP"/>
              </w:rPr>
              <w:t>NCR-Fwd</w:t>
            </w:r>
            <w:r>
              <w:rPr>
                <w:lang w:eastAsia="ja-JP"/>
              </w:rPr>
              <w:t xml:space="preserve"> type 2-O</w:t>
            </w:r>
          </w:p>
        </w:tc>
        <w:tc>
          <w:tcPr>
            <w:tcW w:w="0" w:type="auto"/>
            <w:tcBorders>
              <w:top w:val="single" w:sz="4" w:space="0" w:color="auto"/>
              <w:left w:val="single" w:sz="4" w:space="0" w:color="auto"/>
              <w:bottom w:val="nil"/>
              <w:right w:val="single" w:sz="4" w:space="0" w:color="auto"/>
            </w:tcBorders>
          </w:tcPr>
          <w:p w14:paraId="2ECBC927" w14:textId="77777777" w:rsidR="007A6B63" w:rsidRPr="00450F91" w:rsidRDefault="007A6B63" w:rsidP="007A6B63">
            <w:pPr>
              <w:pStyle w:val="TAH"/>
            </w:pPr>
            <w:r w:rsidRPr="00450F91">
              <w:rPr>
                <w:lang w:eastAsia="ja-JP"/>
              </w:rPr>
              <w:t>NCR-MT</w:t>
            </w:r>
            <w:r>
              <w:rPr>
                <w:lang w:eastAsia="ja-JP"/>
              </w:rPr>
              <w:t xml:space="preserve"> type 2-O</w:t>
            </w:r>
          </w:p>
        </w:tc>
      </w:tr>
      <w:tr w:rsidR="007A6B63" w:rsidRPr="00450F91" w14:paraId="5CF47D5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F421E0D" w14:textId="77777777" w:rsidR="007A6B63" w:rsidRPr="00450F91" w:rsidRDefault="007A6B63" w:rsidP="007A6B63">
            <w:pPr>
              <w:pStyle w:val="TAL"/>
              <w:rPr>
                <w:szCs w:val="18"/>
                <w:lang w:eastAsia="ja-JP"/>
              </w:rPr>
            </w:pPr>
            <w:r w:rsidRPr="00450F91">
              <w:rPr>
                <w:lang w:eastAsia="ja-JP"/>
              </w:rPr>
              <w:t>D.1</w:t>
            </w:r>
          </w:p>
        </w:tc>
        <w:tc>
          <w:tcPr>
            <w:tcW w:w="0" w:type="auto"/>
            <w:tcBorders>
              <w:top w:val="single" w:sz="4" w:space="0" w:color="auto"/>
              <w:left w:val="single" w:sz="4" w:space="0" w:color="auto"/>
              <w:bottom w:val="single" w:sz="4" w:space="0" w:color="auto"/>
              <w:right w:val="single" w:sz="4" w:space="0" w:color="auto"/>
            </w:tcBorders>
          </w:tcPr>
          <w:p w14:paraId="0687D362" w14:textId="77777777" w:rsidR="007A6B63" w:rsidRPr="00450F91" w:rsidRDefault="007A6B63" w:rsidP="007A6B63">
            <w:pPr>
              <w:pStyle w:val="TAL"/>
              <w:rPr>
                <w:lang w:eastAsia="ja-JP"/>
              </w:rPr>
            </w:pPr>
            <w:r w:rsidRPr="00450F91">
              <w:rPr>
                <w:lang w:eastAsia="ja-JP"/>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23C51757" w14:textId="77777777" w:rsidR="007A6B63" w:rsidRPr="00450F91" w:rsidRDefault="007A6B63" w:rsidP="007A6B63">
            <w:pPr>
              <w:pStyle w:val="TAL"/>
              <w:rPr>
                <w:lang w:eastAsia="ja-JP"/>
              </w:rPr>
            </w:pPr>
            <w:r w:rsidRPr="00450F91">
              <w:rPr>
                <w:lang w:eastAsia="ja-JP"/>
              </w:rPr>
              <w:t xml:space="preserve">Location of coordinated system reference point </w:t>
            </w:r>
            <w:r w:rsidRPr="00450F91">
              <w:rPr>
                <w:lang w:eastAsia="zh-CN"/>
              </w:rPr>
              <w:t xml:space="preserve">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5B1D3C0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B95713A" w14:textId="77777777" w:rsidR="007A6B63" w:rsidRPr="00450F91" w:rsidRDefault="007A6B63" w:rsidP="007A6B63">
            <w:pPr>
              <w:pStyle w:val="TAL"/>
              <w:rPr>
                <w:lang w:eastAsia="ja-JP"/>
              </w:rPr>
            </w:pPr>
            <w:r w:rsidRPr="00450F91">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F2581E0" w14:textId="77777777" w:rsidR="007A6B63" w:rsidRPr="00450F91" w:rsidRDefault="007A6B63" w:rsidP="007A6B63">
            <w:pPr>
              <w:pStyle w:val="TAL"/>
              <w:rPr>
                <w:rFonts w:eastAsia="DengXian"/>
                <w:lang w:val="en-US" w:eastAsia="zh-CN"/>
              </w:rPr>
            </w:pPr>
            <w:r w:rsidRPr="00450F91">
              <w:rPr>
                <w:lang w:val="en-US" w:eastAsia="zh-CN"/>
              </w:rPr>
              <w:t>X</w:t>
            </w:r>
          </w:p>
        </w:tc>
      </w:tr>
      <w:tr w:rsidR="007A6B63" w:rsidRPr="00450F91" w14:paraId="292FDD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A793BF6" w14:textId="77777777" w:rsidR="007A6B63" w:rsidRPr="00450F91" w:rsidRDefault="007A6B63" w:rsidP="007A6B63">
            <w:pPr>
              <w:pStyle w:val="TAL"/>
              <w:rPr>
                <w:szCs w:val="18"/>
                <w:lang w:eastAsia="ja-JP"/>
              </w:rPr>
            </w:pPr>
            <w:r w:rsidRPr="00450F91">
              <w:rPr>
                <w:lang w:eastAsia="ja-JP"/>
              </w:rPr>
              <w:t>D.2</w:t>
            </w:r>
          </w:p>
        </w:tc>
        <w:tc>
          <w:tcPr>
            <w:tcW w:w="0" w:type="auto"/>
            <w:tcBorders>
              <w:top w:val="single" w:sz="4" w:space="0" w:color="auto"/>
              <w:left w:val="single" w:sz="4" w:space="0" w:color="auto"/>
              <w:bottom w:val="single" w:sz="4" w:space="0" w:color="auto"/>
              <w:right w:val="single" w:sz="4" w:space="0" w:color="auto"/>
            </w:tcBorders>
          </w:tcPr>
          <w:p w14:paraId="07FE1F8B" w14:textId="77777777" w:rsidR="007A6B63" w:rsidRPr="00450F91" w:rsidRDefault="007A6B63" w:rsidP="007A6B63">
            <w:pPr>
              <w:pStyle w:val="TAL"/>
              <w:rPr>
                <w:lang w:eastAsia="ja-JP"/>
              </w:rPr>
            </w:pPr>
            <w:r w:rsidRPr="00450F91">
              <w:rPr>
                <w:lang w:eastAsia="ja-JP"/>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3B0CBC70" w14:textId="77777777" w:rsidR="007A6B63" w:rsidRPr="00450F91" w:rsidRDefault="007A6B63" w:rsidP="007A6B63">
            <w:pPr>
              <w:pStyle w:val="TAL"/>
              <w:rPr>
                <w:lang w:eastAsia="ja-JP"/>
              </w:rPr>
            </w:pPr>
            <w:r w:rsidRPr="00450F91">
              <w:rPr>
                <w:lang w:eastAsia="ja-JP"/>
              </w:rPr>
              <w:t>Orientation of the coordinate system</w:t>
            </w:r>
            <w:r w:rsidRPr="00450F91">
              <w:rPr>
                <w:lang w:eastAsia="zh-CN"/>
              </w:rPr>
              <w:t xml:space="preserve"> 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72A5DD37"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24809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365F333"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E74D6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486FB7" w14:textId="77777777" w:rsidR="007A6B63" w:rsidRPr="00450F91" w:rsidRDefault="007A6B63" w:rsidP="007A6B63">
            <w:pPr>
              <w:pStyle w:val="TAL"/>
              <w:rPr>
                <w:szCs w:val="18"/>
                <w:lang w:eastAsia="ja-JP"/>
              </w:rPr>
            </w:pPr>
            <w:r w:rsidRPr="00450F91">
              <w:rPr>
                <w:lang w:eastAsia="ja-JP"/>
              </w:rPr>
              <w:t>D.3</w:t>
            </w:r>
          </w:p>
        </w:tc>
        <w:tc>
          <w:tcPr>
            <w:tcW w:w="0" w:type="auto"/>
            <w:tcBorders>
              <w:top w:val="single" w:sz="4" w:space="0" w:color="auto"/>
              <w:left w:val="single" w:sz="4" w:space="0" w:color="auto"/>
              <w:bottom w:val="single" w:sz="4" w:space="0" w:color="auto"/>
              <w:right w:val="single" w:sz="4" w:space="0" w:color="auto"/>
            </w:tcBorders>
          </w:tcPr>
          <w:p w14:paraId="71F29C8A" w14:textId="77777777" w:rsidR="007A6B63" w:rsidRPr="00450F91" w:rsidRDefault="007A6B63" w:rsidP="007A6B63">
            <w:pPr>
              <w:pStyle w:val="TAL"/>
              <w:rPr>
                <w:lang w:eastAsia="ja-JP"/>
              </w:rPr>
            </w:pPr>
            <w:r w:rsidRPr="00450F91">
              <w:rPr>
                <w:lang w:eastAsia="ja-JP"/>
              </w:rPr>
              <w:t>Beam identifier</w:t>
            </w:r>
          </w:p>
        </w:tc>
        <w:tc>
          <w:tcPr>
            <w:tcW w:w="0" w:type="auto"/>
            <w:tcBorders>
              <w:top w:val="single" w:sz="4" w:space="0" w:color="auto"/>
              <w:left w:val="single" w:sz="4" w:space="0" w:color="auto"/>
              <w:bottom w:val="single" w:sz="4" w:space="0" w:color="auto"/>
              <w:right w:val="single" w:sz="4" w:space="0" w:color="auto"/>
            </w:tcBorders>
          </w:tcPr>
          <w:p w14:paraId="036C4AE7" w14:textId="77777777" w:rsidR="007A6B63" w:rsidRPr="00450F91" w:rsidRDefault="007A6B63" w:rsidP="007A6B63">
            <w:pPr>
              <w:pStyle w:val="TAL"/>
              <w:rPr>
                <w:lang w:eastAsia="ja-JP"/>
              </w:rPr>
            </w:pPr>
            <w:r w:rsidRPr="00450F91">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C8241A1" w14:textId="77777777" w:rsidR="007A6B63" w:rsidRPr="00450F91" w:rsidRDefault="007A6B63" w:rsidP="007A6B63">
            <w:pPr>
              <w:pStyle w:val="TAL"/>
              <w:rPr>
                <w:lang w:eastAsia="ja-JP"/>
              </w:rPr>
            </w:pPr>
            <w:r w:rsidRPr="00450F91">
              <w:rPr>
                <w:lang w:eastAsia="ja-JP"/>
              </w:rPr>
              <w:t>1)</w:t>
            </w:r>
            <w:r w:rsidRPr="00450F91">
              <w:rPr>
                <w:lang w:eastAsia="ja-JP"/>
              </w:rPr>
              <w:tab/>
              <w:t>A beam with the narrowest intended BeW</w:t>
            </w:r>
            <w:r w:rsidRPr="00450F91">
              <w:rPr>
                <w:vertAlign w:val="subscript"/>
                <w:lang w:eastAsia="ja-JP"/>
              </w:rPr>
              <w:t>θ</w:t>
            </w:r>
            <w:r w:rsidRPr="00450F91">
              <w:rPr>
                <w:lang w:eastAsia="ja-JP"/>
              </w:rPr>
              <w:t xml:space="preserve"> and narrowest intended BeW</w:t>
            </w:r>
            <w:r w:rsidRPr="00450F91">
              <w:rPr>
                <w:vertAlign w:val="subscript"/>
                <w:lang w:eastAsia="ja-JP"/>
              </w:rPr>
              <w:t>ϕ</w:t>
            </w:r>
            <w:r w:rsidRPr="00450F91">
              <w:rPr>
                <w:lang w:eastAsia="ja-JP"/>
              </w:rPr>
              <w:t xml:space="preserve"> possible when narrowest intended BeW</w:t>
            </w:r>
            <w:r w:rsidRPr="00450F91">
              <w:rPr>
                <w:vertAlign w:val="subscript"/>
                <w:lang w:eastAsia="ja-JP"/>
              </w:rPr>
              <w:t>θ</w:t>
            </w:r>
            <w:r w:rsidRPr="00450F91">
              <w:rPr>
                <w:lang w:eastAsia="ja-JP"/>
              </w:rPr>
              <w:t xml:space="preserve"> is used.</w:t>
            </w:r>
          </w:p>
          <w:p w14:paraId="5C1CA2CA" w14:textId="77777777" w:rsidR="007A6B63" w:rsidRPr="00450F91" w:rsidRDefault="007A6B63" w:rsidP="007A6B63">
            <w:pPr>
              <w:pStyle w:val="TAL"/>
              <w:rPr>
                <w:lang w:eastAsia="ja-JP"/>
              </w:rPr>
            </w:pPr>
            <w:r w:rsidRPr="00450F91">
              <w:rPr>
                <w:lang w:eastAsia="ja-JP"/>
              </w:rPr>
              <w:t>2)</w:t>
            </w:r>
            <w:r w:rsidRPr="00450F91">
              <w:rPr>
                <w:lang w:eastAsia="ja-JP"/>
              </w:rPr>
              <w:tab/>
              <w:t>A beam with the narrowest intended BeW</w:t>
            </w:r>
            <w:r w:rsidRPr="00450F91">
              <w:rPr>
                <w:vertAlign w:val="subscript"/>
                <w:lang w:eastAsia="ja-JP"/>
              </w:rPr>
              <w:t>ϕ</w:t>
            </w:r>
            <w:r w:rsidRPr="00450F91">
              <w:rPr>
                <w:lang w:eastAsia="ja-JP"/>
              </w:rPr>
              <w:t xml:space="preserve"> and narrowest intended BeW</w:t>
            </w:r>
            <w:r w:rsidRPr="00450F91">
              <w:rPr>
                <w:vertAlign w:val="subscript"/>
                <w:lang w:eastAsia="ja-JP"/>
              </w:rPr>
              <w:t>θ</w:t>
            </w:r>
            <w:r w:rsidRPr="00450F91">
              <w:rPr>
                <w:lang w:eastAsia="ja-JP"/>
              </w:rPr>
              <w:t xml:space="preserve"> possible when narrowest intended BeW</w:t>
            </w:r>
            <w:r w:rsidRPr="00450F91">
              <w:rPr>
                <w:vertAlign w:val="subscript"/>
                <w:lang w:eastAsia="ja-JP"/>
              </w:rPr>
              <w:t>ϕ</w:t>
            </w:r>
            <w:r w:rsidRPr="00450F91">
              <w:rPr>
                <w:lang w:eastAsia="ja-JP"/>
              </w:rPr>
              <w:t xml:space="preserve"> is used.</w:t>
            </w:r>
          </w:p>
          <w:p w14:paraId="519E0F66" w14:textId="77777777" w:rsidR="007A6B63" w:rsidRPr="00450F91" w:rsidRDefault="007A6B63" w:rsidP="007A6B63">
            <w:pPr>
              <w:pStyle w:val="TAL"/>
              <w:rPr>
                <w:lang w:eastAsia="ja-JP"/>
              </w:rPr>
            </w:pPr>
            <w:r w:rsidRPr="00450F91">
              <w:rPr>
                <w:lang w:eastAsia="ja-JP"/>
              </w:rPr>
              <w:t>3)</w:t>
            </w:r>
            <w:r w:rsidRPr="00450F91">
              <w:rPr>
                <w:lang w:eastAsia="ja-JP"/>
              </w:rPr>
              <w:tab/>
              <w:t>A beam with the widest intended BeW</w:t>
            </w:r>
            <w:r w:rsidRPr="00450F91">
              <w:rPr>
                <w:vertAlign w:val="subscript"/>
                <w:lang w:eastAsia="ja-JP"/>
              </w:rPr>
              <w:t>θ</w:t>
            </w:r>
            <w:r w:rsidRPr="00450F91">
              <w:rPr>
                <w:lang w:eastAsia="ja-JP"/>
              </w:rPr>
              <w:t xml:space="preserve"> and widest intended BeW</w:t>
            </w:r>
            <w:r w:rsidRPr="00450F91">
              <w:rPr>
                <w:vertAlign w:val="subscript"/>
                <w:lang w:eastAsia="ja-JP"/>
              </w:rPr>
              <w:t>ϕ</w:t>
            </w:r>
            <w:r w:rsidRPr="00450F91">
              <w:rPr>
                <w:lang w:eastAsia="ja-JP"/>
              </w:rPr>
              <w:t xml:space="preserve"> possible when widest intended BeW</w:t>
            </w:r>
            <w:r w:rsidRPr="00450F91">
              <w:rPr>
                <w:vertAlign w:val="subscript"/>
                <w:lang w:eastAsia="ja-JP"/>
              </w:rPr>
              <w:t>θ</w:t>
            </w:r>
            <w:r w:rsidRPr="00450F91">
              <w:rPr>
                <w:lang w:eastAsia="ja-JP"/>
              </w:rPr>
              <w:t xml:space="preserve"> is used.</w:t>
            </w:r>
          </w:p>
          <w:p w14:paraId="37C1AB19" w14:textId="77777777" w:rsidR="007A6B63" w:rsidRPr="00450F91" w:rsidRDefault="007A6B63" w:rsidP="007A6B63">
            <w:pPr>
              <w:pStyle w:val="TAL"/>
              <w:rPr>
                <w:lang w:eastAsia="ja-JP"/>
              </w:rPr>
            </w:pPr>
            <w:r w:rsidRPr="00450F91">
              <w:rPr>
                <w:lang w:eastAsia="ja-JP"/>
              </w:rPr>
              <w:t>4)</w:t>
            </w:r>
            <w:r w:rsidRPr="00450F91">
              <w:rPr>
                <w:lang w:eastAsia="ja-JP"/>
              </w:rPr>
              <w:tab/>
              <w:t>A beam with the widest intended BeW</w:t>
            </w:r>
            <w:r w:rsidRPr="00450F91">
              <w:rPr>
                <w:vertAlign w:val="subscript"/>
                <w:lang w:eastAsia="ja-JP"/>
              </w:rPr>
              <w:t>ϕ</w:t>
            </w:r>
            <w:r w:rsidRPr="00450F91">
              <w:rPr>
                <w:lang w:eastAsia="ja-JP"/>
              </w:rPr>
              <w:t xml:space="preserve"> and widest intended BeW</w:t>
            </w:r>
            <w:r w:rsidRPr="00450F91">
              <w:rPr>
                <w:vertAlign w:val="subscript"/>
                <w:lang w:eastAsia="ja-JP"/>
              </w:rPr>
              <w:t>θ</w:t>
            </w:r>
            <w:r w:rsidRPr="00450F91">
              <w:rPr>
                <w:lang w:eastAsia="ja-JP"/>
              </w:rPr>
              <w:t xml:space="preserve"> possible when widest intended BeW</w:t>
            </w:r>
            <w:r w:rsidRPr="00450F91">
              <w:rPr>
                <w:vertAlign w:val="subscript"/>
                <w:lang w:eastAsia="ja-JP"/>
              </w:rPr>
              <w:t>ϕ</w:t>
            </w:r>
            <w:r w:rsidRPr="00450F91">
              <w:rPr>
                <w:lang w:eastAsia="ja-JP"/>
              </w:rPr>
              <w:t xml:space="preserve"> is used.</w:t>
            </w:r>
          </w:p>
          <w:p w14:paraId="1BCDBF44" w14:textId="77777777" w:rsidR="007A6B63" w:rsidRPr="00450F91" w:rsidRDefault="007A6B63" w:rsidP="007A6B63">
            <w:pPr>
              <w:pStyle w:val="TAL"/>
              <w:rPr>
                <w:lang w:eastAsia="ja-JP"/>
              </w:rPr>
            </w:pPr>
            <w:r w:rsidRPr="00450F91">
              <w:rPr>
                <w:lang w:eastAsia="ja-JP"/>
              </w:rPr>
              <w:t>5)</w:t>
            </w:r>
            <w:r w:rsidRPr="00450F91">
              <w:rPr>
                <w:lang w:eastAsia="ja-JP"/>
              </w:rPr>
              <w:tab/>
              <w:t>A beam which provides the highest intended EIRP of all possible beams.</w:t>
            </w:r>
          </w:p>
          <w:p w14:paraId="3F2F5DBC" w14:textId="77777777" w:rsidR="007A6B63" w:rsidRPr="00450F91" w:rsidRDefault="007A6B63" w:rsidP="007A6B63">
            <w:pPr>
              <w:pStyle w:val="TAL"/>
              <w:rPr>
                <w:lang w:eastAsia="ja-JP"/>
              </w:rPr>
            </w:pPr>
            <w:r w:rsidRPr="00450F91">
              <w:rPr>
                <w:lang w:eastAsia="ja-JP"/>
              </w:rPr>
              <w:t xml:space="preserve">When selecting the above five beam widths for declaration, all beams that the </w:t>
            </w:r>
            <w:r w:rsidRPr="00450F91">
              <w:rPr>
                <w:rFonts w:hint="eastAsia"/>
                <w:lang w:eastAsia="zh-CN"/>
              </w:rPr>
              <w:t>NCR</w:t>
            </w:r>
            <w:r w:rsidRPr="00450F91">
              <w:rPr>
                <w:lang w:eastAsia="ja-JP"/>
              </w:rPr>
              <w:t xml:space="preserve">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72BBA75" w14:textId="77777777" w:rsidR="007A6B63" w:rsidRPr="00450F91" w:rsidRDefault="007A6B63" w:rsidP="007A6B63">
            <w:pPr>
              <w:pStyle w:val="TAL"/>
              <w:rPr>
                <w:lang w:eastAsia="ja-JP"/>
              </w:rPr>
            </w:pPr>
            <w:r w:rsidRPr="00450F91">
              <w:rPr>
                <w:lang w:eastAsia="ja-JP"/>
              </w:rPr>
              <w:t>(Note 1)</w:t>
            </w:r>
          </w:p>
        </w:tc>
        <w:tc>
          <w:tcPr>
            <w:tcW w:w="0" w:type="auto"/>
            <w:tcBorders>
              <w:top w:val="single" w:sz="4" w:space="0" w:color="auto"/>
              <w:left w:val="single" w:sz="4" w:space="0" w:color="auto"/>
              <w:bottom w:val="single" w:sz="4" w:space="0" w:color="auto"/>
              <w:right w:val="single" w:sz="4" w:space="0" w:color="auto"/>
            </w:tcBorders>
          </w:tcPr>
          <w:p w14:paraId="039CE716"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9DC8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36E275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9286B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B924A3B" w14:textId="77777777" w:rsidR="007A6B63" w:rsidRPr="00450F91" w:rsidRDefault="007A6B63" w:rsidP="007A6B63">
            <w:pPr>
              <w:pStyle w:val="TAL"/>
              <w:rPr>
                <w:szCs w:val="18"/>
                <w:lang w:eastAsia="ja-JP"/>
              </w:rPr>
            </w:pPr>
            <w:r w:rsidRPr="00450F91">
              <w:rPr>
                <w:lang w:eastAsia="ja-JP"/>
              </w:rPr>
              <w:t>D.4</w:t>
            </w:r>
          </w:p>
        </w:tc>
        <w:tc>
          <w:tcPr>
            <w:tcW w:w="0" w:type="auto"/>
            <w:tcBorders>
              <w:top w:val="single" w:sz="4" w:space="0" w:color="auto"/>
              <w:left w:val="single" w:sz="4" w:space="0" w:color="auto"/>
              <w:bottom w:val="single" w:sz="4" w:space="0" w:color="auto"/>
              <w:right w:val="single" w:sz="4" w:space="0" w:color="auto"/>
            </w:tcBorders>
          </w:tcPr>
          <w:p w14:paraId="56368808" w14:textId="77777777" w:rsidR="007A6B63" w:rsidRPr="00450F91" w:rsidRDefault="007A6B63" w:rsidP="007A6B63">
            <w:pPr>
              <w:pStyle w:val="TAL"/>
              <w:rPr>
                <w:lang w:eastAsia="ja-JP"/>
              </w:rPr>
            </w:pPr>
            <w:r w:rsidRPr="00450F91">
              <w:rPr>
                <w:i/>
                <w:lang w:eastAsia="ja-JP"/>
              </w:rPr>
              <w:t>Operating bands</w:t>
            </w:r>
            <w:r w:rsidRPr="00450F91">
              <w:rPr>
                <w:lang w:eastAsia="ja-JP"/>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050D8981" w14:textId="77777777" w:rsidR="007A6B63" w:rsidRPr="00450F91" w:rsidRDefault="007A6B63" w:rsidP="007A6B63">
            <w:pPr>
              <w:pStyle w:val="TAL"/>
              <w:rPr>
                <w:szCs w:val="18"/>
                <w:lang w:eastAsia="ja-JP"/>
              </w:rPr>
            </w:pPr>
            <w:r w:rsidRPr="00450F91">
              <w:rPr>
                <w:szCs w:val="18"/>
                <w:lang w:eastAsia="ja-JP"/>
              </w:rPr>
              <w:t xml:space="preserve">List of NR </w:t>
            </w:r>
            <w:r w:rsidRPr="00450F91">
              <w:rPr>
                <w:i/>
                <w:szCs w:val="18"/>
                <w:lang w:eastAsia="ja-JP"/>
              </w:rPr>
              <w:t>operating band(s)</w:t>
            </w:r>
            <w:r w:rsidRPr="00450F91">
              <w:rPr>
                <w:szCs w:val="18"/>
                <w:lang w:eastAsia="ja-JP"/>
              </w:rPr>
              <w:t xml:space="preserve"> supported by the </w:t>
            </w:r>
            <w:r w:rsidRPr="00450F91">
              <w:rPr>
                <w:rFonts w:hint="eastAsia"/>
                <w:szCs w:val="18"/>
                <w:lang w:eastAsia="zh-CN"/>
              </w:rPr>
              <w:t>NCR</w:t>
            </w:r>
            <w:r w:rsidRPr="00450F91">
              <w:rPr>
                <w:szCs w:val="18"/>
                <w:lang w:eastAsia="ja-JP"/>
              </w:rPr>
              <w:t xml:space="preserve"> and passband frequency range(s) within the </w:t>
            </w:r>
            <w:r w:rsidRPr="00450F91">
              <w:rPr>
                <w:i/>
                <w:szCs w:val="18"/>
                <w:lang w:eastAsia="ja-JP"/>
              </w:rPr>
              <w:t>operating band(s)</w:t>
            </w:r>
            <w:r w:rsidRPr="00450F91">
              <w:rPr>
                <w:szCs w:val="18"/>
                <w:lang w:eastAsia="ja-JP"/>
              </w:rPr>
              <w:t xml:space="preserve"> that the </w:t>
            </w:r>
            <w:r w:rsidRPr="00450F91">
              <w:rPr>
                <w:rFonts w:hint="eastAsia"/>
                <w:szCs w:val="18"/>
                <w:lang w:eastAsia="zh-CN"/>
              </w:rPr>
              <w:t>NCR</w:t>
            </w:r>
            <w:r w:rsidRPr="00450F91">
              <w:rPr>
                <w:szCs w:val="18"/>
                <w:lang w:eastAsia="ja-JP"/>
              </w:rPr>
              <w:t xml:space="preserve"> can operate in. </w:t>
            </w:r>
          </w:p>
          <w:p w14:paraId="7360D13C" w14:textId="77777777" w:rsidR="007A6B63" w:rsidRPr="00450F91" w:rsidRDefault="007A6B63" w:rsidP="007A6B63">
            <w:pPr>
              <w:pStyle w:val="TAL"/>
              <w:rPr>
                <w:szCs w:val="18"/>
                <w:lang w:eastAsia="ja-JP"/>
              </w:rPr>
            </w:pPr>
            <w:r w:rsidRPr="00450F91">
              <w:rPr>
                <w:rFonts w:eastAsia="SimHei"/>
                <w:szCs w:val="18"/>
                <w:lang w:eastAsia="ja-JP"/>
              </w:rPr>
              <w:t xml:space="preserve">Supported bands declared for every beam (D.3). </w:t>
            </w:r>
            <w:r w:rsidRPr="00450F91">
              <w:rPr>
                <w:szCs w:val="18"/>
                <w:lang w:eastAsia="ja-JP"/>
              </w:rPr>
              <w:t>(Note 2)</w:t>
            </w:r>
          </w:p>
        </w:tc>
        <w:tc>
          <w:tcPr>
            <w:tcW w:w="0" w:type="auto"/>
            <w:tcBorders>
              <w:top w:val="single" w:sz="4" w:space="0" w:color="auto"/>
              <w:left w:val="single" w:sz="4" w:space="0" w:color="auto"/>
              <w:bottom w:val="single" w:sz="4" w:space="0" w:color="auto"/>
              <w:right w:val="single" w:sz="4" w:space="0" w:color="auto"/>
            </w:tcBorders>
          </w:tcPr>
          <w:p w14:paraId="6447CD8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1A583A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B8409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r>
      <w:tr w:rsidR="007A6B63" w:rsidRPr="00450F91" w14:paraId="6417AEE0"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8462A17" w14:textId="77777777" w:rsidR="007A6B63" w:rsidRPr="00450F91" w:rsidRDefault="007A6B63" w:rsidP="007A6B63">
            <w:pPr>
              <w:pStyle w:val="TAL"/>
              <w:rPr>
                <w:szCs w:val="18"/>
                <w:lang w:eastAsia="ja-JP"/>
              </w:rPr>
            </w:pPr>
            <w:r w:rsidRPr="00450F91">
              <w:rPr>
                <w:lang w:eastAsia="ja-JP"/>
              </w:rPr>
              <w:t>D.5</w:t>
            </w:r>
          </w:p>
        </w:tc>
        <w:tc>
          <w:tcPr>
            <w:tcW w:w="0" w:type="auto"/>
            <w:tcBorders>
              <w:top w:val="single" w:sz="4" w:space="0" w:color="auto"/>
              <w:left w:val="single" w:sz="4" w:space="0" w:color="auto"/>
              <w:bottom w:val="single" w:sz="4" w:space="0" w:color="auto"/>
              <w:right w:val="single" w:sz="4" w:space="0" w:color="auto"/>
            </w:tcBorders>
          </w:tcPr>
          <w:p w14:paraId="26C97C83" w14:textId="77777777" w:rsidR="007A6B63" w:rsidRPr="00450F91" w:rsidRDefault="007A6B63" w:rsidP="007A6B63">
            <w:pPr>
              <w:pStyle w:val="TAL"/>
              <w:rPr>
                <w:lang w:eastAsia="ja-JP"/>
              </w:rPr>
            </w:pPr>
            <w:r w:rsidRPr="00450F91">
              <w:rPr>
                <w:rFonts w:hint="eastAsia"/>
                <w:lang w:eastAsia="zh-CN"/>
              </w:rPr>
              <w:t>NCR</w:t>
            </w:r>
            <w:r w:rsidRPr="00450F91">
              <w:t xml:space="preserve"> class</w:t>
            </w:r>
          </w:p>
        </w:tc>
        <w:tc>
          <w:tcPr>
            <w:tcW w:w="0" w:type="auto"/>
            <w:tcBorders>
              <w:top w:val="single" w:sz="4" w:space="0" w:color="auto"/>
              <w:left w:val="single" w:sz="4" w:space="0" w:color="auto"/>
              <w:bottom w:val="single" w:sz="4" w:space="0" w:color="auto"/>
              <w:right w:val="single" w:sz="4" w:space="0" w:color="auto"/>
            </w:tcBorders>
          </w:tcPr>
          <w:p w14:paraId="1ABA845C" w14:textId="77777777" w:rsidR="007A6B63" w:rsidRPr="00450F91" w:rsidRDefault="007A6B63" w:rsidP="007A6B63">
            <w:pPr>
              <w:pStyle w:val="TAL"/>
              <w:rPr>
                <w:lang w:eastAsia="ja-JP"/>
              </w:rPr>
            </w:pPr>
            <w:r w:rsidRPr="00450F91">
              <w:t xml:space="preserve">Declared as Wide Area </w:t>
            </w:r>
            <w:r w:rsidRPr="00450F91">
              <w:rPr>
                <w:rFonts w:hint="eastAsia"/>
                <w:lang w:eastAsia="zh-CN"/>
              </w:rPr>
              <w:t>NCR</w:t>
            </w:r>
            <w:r w:rsidRPr="00450F91">
              <w:t xml:space="preserve">, Medium Range </w:t>
            </w:r>
            <w:r w:rsidRPr="00450F91">
              <w:rPr>
                <w:rFonts w:hint="eastAsia"/>
                <w:lang w:eastAsia="zh-CN"/>
              </w:rPr>
              <w:t>NCR</w:t>
            </w:r>
            <w:r w:rsidRPr="00450F91">
              <w:t xml:space="preserve">, or Local Area </w:t>
            </w:r>
            <w:r w:rsidRPr="00450F91">
              <w:rPr>
                <w:rFonts w:hint="eastAsia"/>
                <w:lang w:eastAsia="zh-CN"/>
              </w:rPr>
              <w:t>NCR</w:t>
            </w:r>
            <w:r w:rsidRPr="00450F91">
              <w:t>.</w:t>
            </w:r>
          </w:p>
        </w:tc>
        <w:tc>
          <w:tcPr>
            <w:tcW w:w="0" w:type="auto"/>
            <w:tcBorders>
              <w:top w:val="single" w:sz="4" w:space="0" w:color="auto"/>
              <w:left w:val="single" w:sz="4" w:space="0" w:color="auto"/>
              <w:bottom w:val="single" w:sz="4" w:space="0" w:color="auto"/>
              <w:right w:val="single" w:sz="4" w:space="0" w:color="auto"/>
            </w:tcBorders>
          </w:tcPr>
          <w:p w14:paraId="00747DF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1022BA" w14:textId="77777777" w:rsidR="007A6B63" w:rsidRPr="00450F91" w:rsidRDefault="007A6B63" w:rsidP="007A6B63">
            <w:pPr>
              <w:pStyle w:val="TAL"/>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610F86F" w14:textId="77777777" w:rsidR="007A6B63" w:rsidRPr="00450F91" w:rsidRDefault="007A6B63" w:rsidP="007A6B63">
            <w:pPr>
              <w:pStyle w:val="TAL"/>
            </w:pPr>
            <w:r w:rsidRPr="00450F91">
              <w:rPr>
                <w:rFonts w:hint="eastAsia"/>
                <w:lang w:val="en-US" w:eastAsia="zh-CN"/>
              </w:rPr>
              <w:t>x</w:t>
            </w:r>
          </w:p>
        </w:tc>
      </w:tr>
      <w:tr w:rsidR="007A6B63" w:rsidRPr="00450F91" w14:paraId="128FE52A"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9CA2C9" w14:textId="77777777" w:rsidR="007A6B63" w:rsidRPr="00450F91" w:rsidRDefault="007A6B63" w:rsidP="007A6B63">
            <w:pPr>
              <w:pStyle w:val="TAL"/>
              <w:rPr>
                <w:szCs w:val="18"/>
                <w:lang w:eastAsia="ja-JP"/>
              </w:rPr>
            </w:pPr>
            <w:r w:rsidRPr="00450F91">
              <w:rPr>
                <w:lang w:eastAsia="ja-JP"/>
              </w:rPr>
              <w:t>D.6</w:t>
            </w:r>
          </w:p>
        </w:tc>
        <w:tc>
          <w:tcPr>
            <w:tcW w:w="0" w:type="auto"/>
            <w:tcBorders>
              <w:top w:val="single" w:sz="4" w:space="0" w:color="auto"/>
              <w:left w:val="single" w:sz="4" w:space="0" w:color="auto"/>
              <w:bottom w:val="single" w:sz="4" w:space="0" w:color="auto"/>
              <w:right w:val="single" w:sz="4" w:space="0" w:color="auto"/>
            </w:tcBorders>
          </w:tcPr>
          <w:p w14:paraId="431DE9F0" w14:textId="77777777" w:rsidR="007A6B63" w:rsidRPr="00450F91" w:rsidRDefault="007A6B63" w:rsidP="007A6B63">
            <w:pPr>
              <w:pStyle w:val="TAL"/>
              <w:rPr>
                <w:lang w:eastAsia="ja-JP"/>
              </w:rPr>
            </w:pPr>
            <w:r w:rsidRPr="00450F91">
              <w:rPr>
                <w:i/>
                <w:lang w:eastAsia="ja-JP"/>
              </w:rPr>
              <w:t xml:space="preserve">OTA peak directions set </w:t>
            </w:r>
            <w:r w:rsidRPr="00450F91">
              <w:rPr>
                <w:lang w:eastAsia="ja-JP"/>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6DA46BD5" w14:textId="77777777" w:rsidR="007A6B63" w:rsidRPr="00450F91" w:rsidRDefault="007A6B63" w:rsidP="007A6B63">
            <w:pPr>
              <w:pStyle w:val="TAL"/>
              <w:rPr>
                <w:lang w:eastAsia="ja-JP"/>
              </w:rPr>
            </w:pPr>
            <w:r w:rsidRPr="00450F91">
              <w:rPr>
                <w:lang w:eastAsia="ja-JP"/>
              </w:rPr>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57C9CDC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3E9226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1D925E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6E820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557325B" w14:textId="77777777" w:rsidR="007A6B63" w:rsidRPr="00450F91" w:rsidRDefault="007A6B63" w:rsidP="007A6B63">
            <w:pPr>
              <w:pStyle w:val="TAL"/>
              <w:rPr>
                <w:szCs w:val="18"/>
                <w:lang w:eastAsia="ja-JP"/>
              </w:rPr>
            </w:pPr>
            <w:r w:rsidRPr="00450F91">
              <w:rPr>
                <w:lang w:eastAsia="ja-JP"/>
              </w:rPr>
              <w:t>D.7</w:t>
            </w:r>
          </w:p>
        </w:tc>
        <w:tc>
          <w:tcPr>
            <w:tcW w:w="0" w:type="auto"/>
            <w:tcBorders>
              <w:top w:val="single" w:sz="4" w:space="0" w:color="auto"/>
              <w:left w:val="single" w:sz="4" w:space="0" w:color="auto"/>
              <w:bottom w:val="single" w:sz="4" w:space="0" w:color="auto"/>
              <w:right w:val="single" w:sz="4" w:space="0" w:color="auto"/>
            </w:tcBorders>
          </w:tcPr>
          <w:p w14:paraId="6D33AC71" w14:textId="77777777" w:rsidR="007A6B63" w:rsidRPr="00450F91" w:rsidRDefault="007A6B63" w:rsidP="007A6B63">
            <w:pPr>
              <w:pStyle w:val="TAL"/>
              <w:rPr>
                <w:lang w:eastAsia="ja-JP"/>
              </w:rPr>
            </w:pPr>
            <w:r w:rsidRPr="00450F91">
              <w:rPr>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726B4DA7" w14:textId="77777777" w:rsidR="007A6B63" w:rsidRPr="00450F91" w:rsidRDefault="007A6B63" w:rsidP="007A6B63">
            <w:pPr>
              <w:pStyle w:val="TAL"/>
              <w:rPr>
                <w:lang w:eastAsia="ja-JP"/>
              </w:rPr>
            </w:pPr>
            <w:r w:rsidRPr="00450F91">
              <w:rPr>
                <w:lang w:eastAsia="ja-JP"/>
              </w:rPr>
              <w:t xml:space="preserve">The </w:t>
            </w:r>
            <w:r w:rsidRPr="00450F91">
              <w:rPr>
                <w:lang w:eastAsia="zh-CN"/>
              </w:rPr>
              <w:t xml:space="preserve">OTA peak </w:t>
            </w:r>
            <w:r w:rsidRPr="00450F91">
              <w:rPr>
                <w:lang w:eastAsia="ja-JP"/>
              </w:rPr>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98F01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E345D2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E73BA5"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5369B6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2431056" w14:textId="77777777" w:rsidR="007A6B63" w:rsidRPr="00450F91" w:rsidRDefault="007A6B63" w:rsidP="007A6B63">
            <w:pPr>
              <w:pStyle w:val="TAL"/>
              <w:rPr>
                <w:szCs w:val="18"/>
                <w:lang w:eastAsia="ja-JP"/>
              </w:rPr>
            </w:pPr>
            <w:r w:rsidRPr="00450F91">
              <w:rPr>
                <w:lang w:eastAsia="ja-JP"/>
              </w:rPr>
              <w:t>D.8</w:t>
            </w:r>
          </w:p>
        </w:tc>
        <w:tc>
          <w:tcPr>
            <w:tcW w:w="0" w:type="auto"/>
            <w:tcBorders>
              <w:top w:val="single" w:sz="4" w:space="0" w:color="auto"/>
              <w:left w:val="single" w:sz="4" w:space="0" w:color="auto"/>
              <w:bottom w:val="single" w:sz="4" w:space="0" w:color="auto"/>
              <w:right w:val="single" w:sz="4" w:space="0" w:color="auto"/>
            </w:tcBorders>
          </w:tcPr>
          <w:p w14:paraId="41D6ABF4" w14:textId="77777777" w:rsidR="007A6B63" w:rsidRPr="00450F91" w:rsidRDefault="007A6B63" w:rsidP="007A6B63">
            <w:pPr>
              <w:pStyle w:val="TAL"/>
              <w:rPr>
                <w:lang w:eastAsia="zh-CN"/>
              </w:rPr>
            </w:pPr>
            <w:r w:rsidRPr="00450F91">
              <w:rPr>
                <w:i/>
                <w:lang w:eastAsia="ja-JP"/>
              </w:rPr>
              <w:t>OTA peak directions set</w:t>
            </w:r>
            <w:r w:rsidRPr="00450F91">
              <w:rPr>
                <w:lang w:eastAsia="ja-JP"/>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638F7B04"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 direction pair(s)</w:t>
            </w:r>
            <w:r w:rsidRPr="00450F91">
              <w:rPr>
                <w:lang w:eastAsia="ja-JP"/>
              </w:rPr>
              <w:t xml:space="preserve"> corresponding to the following points:</w:t>
            </w:r>
          </w:p>
          <w:p w14:paraId="126F3E52"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w:t>
            </w:r>
            <w:r w:rsidRPr="00450F91">
              <w:rPr>
                <w:lang w:eastAsia="zh-CN"/>
              </w:rPr>
              <w:t xml:space="preserve">beam peak direction corresponding to the </w:t>
            </w:r>
            <w:r w:rsidRPr="00450F91">
              <w:rPr>
                <w:lang w:eastAsia="ja-JP"/>
              </w:rPr>
              <w:t>maximum steering from the reference beam centre direction in the positive Φ direction, while the θ value being the closest possible to the reference beam centre direction.</w:t>
            </w:r>
          </w:p>
          <w:p w14:paraId="50B6788D" w14:textId="77777777" w:rsidR="007A6B63" w:rsidRPr="00450F91" w:rsidRDefault="007A6B63" w:rsidP="007A6B63">
            <w:pPr>
              <w:pStyle w:val="TAL"/>
              <w:rPr>
                <w:i/>
                <w:lang w:eastAsia="ja-JP"/>
              </w:rPr>
            </w:pPr>
            <w:r w:rsidRPr="00450F91">
              <w:rPr>
                <w:lang w:eastAsia="ja-JP"/>
              </w:rPr>
              <w:t>2)</w:t>
            </w:r>
            <w:r w:rsidRPr="00450F91">
              <w:rPr>
                <w:lang w:eastAsia="ja-JP"/>
              </w:rPr>
              <w:tab/>
              <w:t xml:space="preserve">The </w:t>
            </w:r>
            <w:r w:rsidRPr="00450F91">
              <w:rPr>
                <w:lang w:eastAsia="zh-CN"/>
              </w:rPr>
              <w:t xml:space="preserve">beam peak direction corresponding to the </w:t>
            </w:r>
            <w:r w:rsidRPr="00450F91">
              <w:rPr>
                <w:lang w:eastAsia="ja-JP"/>
              </w:rPr>
              <w:t xml:space="preserve">maximum steering from the reference beam centre direction in the negative </w:t>
            </w:r>
            <w:r w:rsidRPr="00450F91">
              <w:rPr>
                <w:i/>
                <w:lang w:eastAsia="ja-JP"/>
              </w:rPr>
              <w:t>Φ</w:t>
            </w:r>
            <w:r w:rsidRPr="00450F91">
              <w:rPr>
                <w:lang w:eastAsia="ja-JP"/>
              </w:rPr>
              <w:t xml:space="preserve"> direction, while the </w:t>
            </w:r>
            <w:r w:rsidRPr="00450F91">
              <w:rPr>
                <w:i/>
                <w:lang w:eastAsia="ja-JP"/>
              </w:rPr>
              <w:t xml:space="preserve">θ value being the closest possible to the </w:t>
            </w:r>
            <w:r w:rsidRPr="00450F91">
              <w:rPr>
                <w:lang w:eastAsia="ja-JP"/>
              </w:rPr>
              <w:t>reference beam centre direction</w:t>
            </w:r>
            <w:r w:rsidRPr="00450F91">
              <w:rPr>
                <w:i/>
                <w:lang w:eastAsia="ja-JP"/>
              </w:rPr>
              <w:t>.</w:t>
            </w:r>
          </w:p>
          <w:p w14:paraId="033B8BDF"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w:t>
            </w:r>
            <w:r w:rsidRPr="00450F91">
              <w:rPr>
                <w:lang w:eastAsia="zh-CN"/>
              </w:rPr>
              <w:t xml:space="preserve">beam peak direction corresponding to the </w:t>
            </w:r>
            <w:r w:rsidRPr="00450F91">
              <w:rPr>
                <w:lang w:eastAsia="ja-JP"/>
              </w:rPr>
              <w:t xml:space="preserve">maximum steering from the reference beam centre direction in the positive </w:t>
            </w:r>
            <w:r w:rsidRPr="00450F91">
              <w:rPr>
                <w:i/>
                <w:lang w:eastAsia="ja-JP"/>
              </w:rPr>
              <w:t>θ</w:t>
            </w:r>
            <w:r w:rsidRPr="00450F91">
              <w:rPr>
                <w:lang w:eastAsia="ja-JP"/>
              </w:rPr>
              <w:t xml:space="preserve"> direction, while the</w:t>
            </w:r>
            <w:r w:rsidRPr="00450F91">
              <w:rPr>
                <w:i/>
                <w:lang w:eastAsia="ja-JP"/>
              </w:rPr>
              <w:t xml:space="preserve"> Φ value being the closest possible to the</w:t>
            </w:r>
            <w:r w:rsidRPr="00450F91">
              <w:rPr>
                <w:lang w:eastAsia="ja-JP"/>
              </w:rPr>
              <w:t xml:space="preserve"> reference beam centre direction.</w:t>
            </w:r>
          </w:p>
          <w:p w14:paraId="1E71AAE7" w14:textId="77777777" w:rsidR="007A6B63" w:rsidRPr="00450F91" w:rsidRDefault="007A6B63" w:rsidP="007A6B63">
            <w:pPr>
              <w:pStyle w:val="TAL"/>
              <w:rPr>
                <w:i/>
                <w:lang w:eastAsia="ja-JP"/>
              </w:rPr>
            </w:pPr>
            <w:r w:rsidRPr="00450F91">
              <w:rPr>
                <w:lang w:eastAsia="zh-CN"/>
              </w:rPr>
              <w:t>4)</w:t>
            </w:r>
            <w:r w:rsidRPr="00450F91">
              <w:rPr>
                <w:lang w:eastAsia="zh-CN"/>
              </w:rPr>
              <w:tab/>
              <w:t xml:space="preserve">The beam peak direction corresponding to the </w:t>
            </w:r>
            <w:r w:rsidRPr="00450F91">
              <w:rPr>
                <w:lang w:eastAsia="ja-JP"/>
              </w:rPr>
              <w:t xml:space="preserve">maximum steering from the reference beam centre direction in the negative </w:t>
            </w:r>
            <w:r w:rsidRPr="00450F91">
              <w:rPr>
                <w:i/>
                <w:lang w:eastAsia="ja-JP"/>
              </w:rPr>
              <w:t>θ</w:t>
            </w:r>
            <w:r w:rsidRPr="00450F91">
              <w:rPr>
                <w:lang w:eastAsia="ja-JP"/>
              </w:rPr>
              <w:t xml:space="preserve"> direction, while the </w:t>
            </w:r>
            <w:r w:rsidRPr="00450F91">
              <w:rPr>
                <w:i/>
                <w:lang w:eastAsia="ja-JP"/>
              </w:rPr>
              <w:t xml:space="preserve">Φ value being the closest possible to the </w:t>
            </w:r>
            <w:r w:rsidRPr="00450F91">
              <w:rPr>
                <w:lang w:eastAsia="ja-JP"/>
              </w:rPr>
              <w:t>reference beam centre direction</w:t>
            </w:r>
            <w:r w:rsidRPr="00450F91">
              <w:rPr>
                <w:i/>
                <w:lang w:eastAsia="ja-JP"/>
              </w:rPr>
              <w:t>.</w:t>
            </w:r>
          </w:p>
          <w:p w14:paraId="09B61EF0" w14:textId="77777777" w:rsidR="007A6B63" w:rsidRPr="00450F91" w:rsidRDefault="007A6B63" w:rsidP="007A6B63">
            <w:pPr>
              <w:pStyle w:val="TAL"/>
              <w:rPr>
                <w:lang w:eastAsia="ja-JP"/>
              </w:rPr>
            </w:pPr>
            <w:r w:rsidRPr="00450F91">
              <w:rPr>
                <w:lang w:eastAsia="ja-JP"/>
              </w:rPr>
              <w:t xml:space="preserve">The maximum steering direction(s) may coincide with </w:t>
            </w:r>
            <w:r w:rsidRPr="00450F91">
              <w:rPr>
                <w:i/>
                <w:lang w:eastAsia="ja-JP"/>
              </w:rPr>
              <w:t>the reference beam centre direction</w:t>
            </w:r>
            <w:r w:rsidRPr="00450F91">
              <w:rPr>
                <w:lang w:eastAsia="ja-JP"/>
              </w:rPr>
              <w:t>.</w:t>
            </w:r>
          </w:p>
          <w:p w14:paraId="2ACD9E74" w14:textId="77777777" w:rsidR="007A6B63" w:rsidRPr="00450F91" w:rsidRDefault="007A6B63" w:rsidP="007A6B63">
            <w:pPr>
              <w:pStyle w:val="TAL"/>
              <w:rPr>
                <w:szCs w:val="18"/>
                <w:lang w:eastAsia="ja-JP"/>
              </w:rPr>
            </w:pPr>
            <w:r w:rsidRPr="00450F91">
              <w:rPr>
                <w:szCs w:val="18"/>
                <w:lang w:eastAsia="ja-JP"/>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2D4483A3"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87AC03C"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82D843A" w14:textId="77777777" w:rsidR="007A6B63" w:rsidRPr="00450F91" w:rsidRDefault="007A6B63" w:rsidP="007A6B63">
            <w:pPr>
              <w:pStyle w:val="TAL"/>
              <w:rPr>
                <w:szCs w:val="18"/>
                <w:lang w:eastAsia="ja-JP"/>
              </w:rPr>
            </w:pPr>
            <w:r w:rsidRPr="00450F91">
              <w:rPr>
                <w:rFonts w:hint="eastAsia"/>
                <w:lang w:val="en-US" w:eastAsia="zh-CN"/>
              </w:rPr>
              <w:t>x</w:t>
            </w:r>
          </w:p>
        </w:tc>
      </w:tr>
      <w:tr w:rsidR="007A6B63" w:rsidRPr="00450F91" w14:paraId="5F52626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AF3D12B" w14:textId="77777777" w:rsidR="007A6B63" w:rsidRPr="00450F91" w:rsidRDefault="007A6B63" w:rsidP="007A6B63">
            <w:pPr>
              <w:pStyle w:val="TAL"/>
              <w:rPr>
                <w:szCs w:val="18"/>
                <w:lang w:eastAsia="ja-JP"/>
              </w:rPr>
            </w:pPr>
            <w:r w:rsidRPr="00450F91">
              <w:rPr>
                <w:lang w:eastAsia="ja-JP"/>
              </w:rPr>
              <w:t>D.9</w:t>
            </w:r>
          </w:p>
        </w:tc>
        <w:tc>
          <w:tcPr>
            <w:tcW w:w="0" w:type="auto"/>
            <w:tcBorders>
              <w:top w:val="single" w:sz="4" w:space="0" w:color="auto"/>
              <w:left w:val="single" w:sz="4" w:space="0" w:color="auto"/>
              <w:bottom w:val="single" w:sz="4" w:space="0" w:color="auto"/>
              <w:right w:val="single" w:sz="4" w:space="0" w:color="auto"/>
            </w:tcBorders>
          </w:tcPr>
          <w:p w14:paraId="76AC6544" w14:textId="77777777" w:rsidR="007A6B63" w:rsidRPr="00450F91" w:rsidRDefault="007A6B63" w:rsidP="007A6B63">
            <w:pPr>
              <w:pStyle w:val="TAL"/>
              <w:rPr>
                <w:lang w:eastAsia="ja-JP"/>
              </w:rPr>
            </w:pPr>
            <w:r w:rsidRPr="00450F91">
              <w:rPr>
                <w:lang w:eastAsia="ja-JP"/>
              </w:rPr>
              <w:t>Rated beam EIRP</w:t>
            </w:r>
          </w:p>
        </w:tc>
        <w:tc>
          <w:tcPr>
            <w:tcW w:w="0" w:type="auto"/>
            <w:tcBorders>
              <w:top w:val="single" w:sz="4" w:space="0" w:color="auto"/>
              <w:left w:val="single" w:sz="4" w:space="0" w:color="auto"/>
              <w:bottom w:val="single" w:sz="4" w:space="0" w:color="auto"/>
              <w:right w:val="single" w:sz="4" w:space="0" w:color="auto"/>
            </w:tcBorders>
          </w:tcPr>
          <w:p w14:paraId="4EB5CB47" w14:textId="77777777" w:rsidR="007A6B63" w:rsidRPr="00450F91" w:rsidRDefault="007A6B63" w:rsidP="007A6B63">
            <w:pPr>
              <w:pStyle w:val="TAL"/>
              <w:rPr>
                <w:lang w:eastAsia="ja-JP"/>
              </w:rPr>
            </w:pPr>
            <w:r w:rsidRPr="00450F91">
              <w:rPr>
                <w:lang w:eastAsia="ja-JP"/>
              </w:rPr>
              <w:t>The rated EIRP level per passband (P</w:t>
            </w:r>
            <w:r w:rsidRPr="00450F91">
              <w:rPr>
                <w:vertAlign w:val="subscript"/>
                <w:lang w:eastAsia="ja-JP"/>
              </w:rPr>
              <w:t>rated,p,EIRP</w:t>
            </w:r>
            <w:r w:rsidRPr="00450F91">
              <w:rPr>
                <w:lang w:eastAsia="ja-JP"/>
              </w:rPr>
              <w:t xml:space="preserve">) 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(D.8), as well as the reference </w:t>
            </w:r>
            <w:r w:rsidRPr="00450F91">
              <w:rPr>
                <w:i/>
                <w:lang w:eastAsia="ja-JP"/>
              </w:rPr>
              <w:t>beam direction pair</w:t>
            </w:r>
            <w:r w:rsidRPr="00450F91">
              <w:rPr>
                <w:lang w:eastAsia="ja-JP"/>
              </w:rPr>
              <w:t xml:space="preserve"> (D.8). Declared for every beam (D.3).</w:t>
            </w:r>
          </w:p>
          <w:p w14:paraId="2F443A16" w14:textId="77777777" w:rsidR="007A6B63" w:rsidRPr="00450F91" w:rsidRDefault="007A6B63" w:rsidP="007A6B63">
            <w:pPr>
              <w:pStyle w:val="TAL"/>
              <w:rPr>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677528EB"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4AFB1C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34453DF"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31578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6962C29" w14:textId="77777777" w:rsidR="007A6B63" w:rsidRPr="00450F91" w:rsidRDefault="007A6B63" w:rsidP="007A6B63">
            <w:pPr>
              <w:pStyle w:val="TAL"/>
              <w:rPr>
                <w:szCs w:val="18"/>
                <w:lang w:eastAsia="ja-JP"/>
              </w:rPr>
            </w:pPr>
            <w:r w:rsidRPr="00450F91">
              <w:rPr>
                <w:lang w:eastAsia="ja-JP"/>
              </w:rPr>
              <w:t>D.10</w:t>
            </w:r>
          </w:p>
        </w:tc>
        <w:tc>
          <w:tcPr>
            <w:tcW w:w="0" w:type="auto"/>
            <w:tcBorders>
              <w:top w:val="single" w:sz="4" w:space="0" w:color="auto"/>
              <w:left w:val="single" w:sz="4" w:space="0" w:color="auto"/>
              <w:bottom w:val="single" w:sz="4" w:space="0" w:color="auto"/>
              <w:right w:val="single" w:sz="4" w:space="0" w:color="auto"/>
            </w:tcBorders>
          </w:tcPr>
          <w:p w14:paraId="7A290ED0" w14:textId="77777777" w:rsidR="007A6B63" w:rsidRPr="00450F91" w:rsidRDefault="007A6B63" w:rsidP="007A6B63">
            <w:pPr>
              <w:pStyle w:val="TAL"/>
              <w:rPr>
                <w:lang w:eastAsia="ja-JP"/>
              </w:rPr>
            </w:pPr>
            <w:r w:rsidRPr="00450F91">
              <w:rPr>
                <w:lang w:eastAsia="ja-JP"/>
              </w:rPr>
              <w:t>Beamwidth</w:t>
            </w:r>
          </w:p>
        </w:tc>
        <w:tc>
          <w:tcPr>
            <w:tcW w:w="0" w:type="auto"/>
            <w:tcBorders>
              <w:top w:val="single" w:sz="4" w:space="0" w:color="auto"/>
              <w:left w:val="single" w:sz="4" w:space="0" w:color="auto"/>
              <w:bottom w:val="single" w:sz="4" w:space="0" w:color="auto"/>
              <w:right w:val="single" w:sz="4" w:space="0" w:color="auto"/>
            </w:tcBorders>
          </w:tcPr>
          <w:p w14:paraId="142A2D63"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beamwidth</w:t>
            </w:r>
            <w:r w:rsidRPr="00450F91">
              <w:rPr>
                <w:lang w:eastAsia="ja-JP"/>
              </w:rPr>
              <w:t xml:space="preserve"> for the reference </w:t>
            </w:r>
            <w:r w:rsidRPr="00450F91">
              <w:rPr>
                <w:i/>
                <w:lang w:eastAsia="ja-JP"/>
              </w:rPr>
              <w:t>beam direction pair</w:t>
            </w:r>
            <w:r w:rsidRPr="00450F91">
              <w:rPr>
                <w:lang w:eastAsia="ja-JP"/>
              </w:rPr>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311BF121"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7FE4161"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01ED72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E5F22DD"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1F88847" w14:textId="77777777" w:rsidR="007A6B63" w:rsidRPr="00450F91" w:rsidRDefault="007A6B63" w:rsidP="007A6B63">
            <w:pPr>
              <w:pStyle w:val="TAL"/>
              <w:rPr>
                <w:szCs w:val="18"/>
                <w:lang w:eastAsia="ja-JP"/>
              </w:rPr>
            </w:pPr>
            <w:r w:rsidRPr="00450F91">
              <w:rPr>
                <w:lang w:eastAsia="ja-JP"/>
              </w:rPr>
              <w:t>D.11</w:t>
            </w:r>
          </w:p>
        </w:tc>
        <w:tc>
          <w:tcPr>
            <w:tcW w:w="0" w:type="auto"/>
            <w:tcBorders>
              <w:top w:val="single" w:sz="4" w:space="0" w:color="auto"/>
              <w:left w:val="single" w:sz="4" w:space="0" w:color="auto"/>
              <w:bottom w:val="single" w:sz="4" w:space="0" w:color="auto"/>
              <w:right w:val="single" w:sz="4" w:space="0" w:color="auto"/>
            </w:tcBorders>
          </w:tcPr>
          <w:p w14:paraId="5690CD47" w14:textId="77777777" w:rsidR="007A6B63" w:rsidRPr="00450F91" w:rsidRDefault="007A6B63" w:rsidP="007A6B63">
            <w:pPr>
              <w:pStyle w:val="TAL"/>
              <w:rPr>
                <w:lang w:eastAsia="ja-JP"/>
              </w:rPr>
            </w:pPr>
            <w:r w:rsidRPr="00450F91">
              <w:rPr>
                <w:lang w:eastAsia="ja-JP"/>
              </w:rPr>
              <w:t>Equivalent b</w:t>
            </w:r>
            <w:r w:rsidRPr="00450F91">
              <w:rPr>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0C20138F" w14:textId="77777777" w:rsidR="007A6B63" w:rsidRPr="00450F91" w:rsidRDefault="007A6B63" w:rsidP="007A6B63">
            <w:pPr>
              <w:pStyle w:val="TAL"/>
              <w:rPr>
                <w:lang w:eastAsia="ja-JP"/>
              </w:rPr>
            </w:pPr>
            <w:r w:rsidRPr="00450F91">
              <w:rPr>
                <w:lang w:eastAsia="ja-JP"/>
              </w:rPr>
              <w:t>List of beams which are declared to be equivalent.</w:t>
            </w:r>
          </w:p>
          <w:p w14:paraId="459B049B" w14:textId="77777777" w:rsidR="007A6B63" w:rsidRPr="00450F91" w:rsidRDefault="007A6B63" w:rsidP="007A6B63">
            <w:pPr>
              <w:pStyle w:val="TAL"/>
              <w:rPr>
                <w:lang w:eastAsia="ja-JP"/>
              </w:rPr>
            </w:pPr>
            <w:r w:rsidRPr="00450F91">
              <w:rPr>
                <w:lang w:eastAsia="ja-JP"/>
              </w:rPr>
              <w:t>Equivalent</w:t>
            </w:r>
            <w:r w:rsidRPr="00450F91">
              <w:rPr>
                <w:lang w:eastAsia="zh-CN"/>
              </w:rPr>
              <w:t xml:space="preserve"> beams</w:t>
            </w:r>
            <w:r w:rsidRPr="00450F91">
              <w:rPr>
                <w:lang w:eastAsia="ja-JP"/>
              </w:rPr>
              <w:t xml:space="preserve"> imply that the beams are expected to have identical </w:t>
            </w:r>
            <w:r w:rsidRPr="00450F91">
              <w:rPr>
                <w:i/>
                <w:lang w:eastAsia="zh-CN"/>
              </w:rPr>
              <w:t xml:space="preserve">OTA peak </w:t>
            </w:r>
            <w:r w:rsidRPr="00450F91">
              <w:rPr>
                <w:i/>
                <w:lang w:eastAsia="ja-JP"/>
              </w:rPr>
              <w:t>directions sets</w:t>
            </w:r>
            <w:r w:rsidRPr="00450F91">
              <w:rPr>
                <w:lang w:eastAsia="ja-JP"/>
              </w:rPr>
              <w:t xml:space="preserve"> and intended to have identical spatial properties at all steering directions within the </w:t>
            </w:r>
            <w:r w:rsidRPr="00450F91">
              <w:rPr>
                <w:i/>
                <w:lang w:eastAsia="zh-CN"/>
              </w:rPr>
              <w:t xml:space="preserve">OTA peak </w:t>
            </w:r>
            <w:r w:rsidRPr="00450F91">
              <w:rPr>
                <w:i/>
                <w:lang w:eastAsia="ja-JP"/>
              </w:rPr>
              <w:t>directions set</w:t>
            </w:r>
            <w:r w:rsidRPr="00450F91">
              <w:rPr>
                <w:lang w:eastAsia="ja-JP"/>
              </w:rPr>
              <w:t xml:space="preserve"> when presented with identical signals. All declarations (D.4 – D.10) made for the beams are identical and the transmitter unit</w:t>
            </w:r>
            <w:r w:rsidRPr="00450F91">
              <w:rPr>
                <w:i/>
                <w:lang w:eastAsia="ja-JP"/>
              </w:rPr>
              <w:t xml:space="preserve">, </w:t>
            </w:r>
            <w:r w:rsidRPr="00450F91">
              <w:rPr>
                <w:lang w:eastAsia="ja-JP"/>
              </w:rPr>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670C75DD"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4128B0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66C936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035319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2C979B0" w14:textId="77777777" w:rsidR="007A6B63" w:rsidRPr="00450F91" w:rsidRDefault="007A6B63" w:rsidP="007A6B63">
            <w:pPr>
              <w:pStyle w:val="TAL"/>
              <w:rPr>
                <w:szCs w:val="18"/>
                <w:lang w:eastAsia="ja-JP"/>
              </w:rPr>
            </w:pPr>
            <w:r w:rsidRPr="00450F91">
              <w:rPr>
                <w:lang w:eastAsia="ja-JP"/>
              </w:rPr>
              <w:t>D.12</w:t>
            </w:r>
          </w:p>
        </w:tc>
        <w:tc>
          <w:tcPr>
            <w:tcW w:w="0" w:type="auto"/>
            <w:tcBorders>
              <w:top w:val="single" w:sz="4" w:space="0" w:color="auto"/>
              <w:left w:val="single" w:sz="4" w:space="0" w:color="auto"/>
              <w:bottom w:val="single" w:sz="4" w:space="0" w:color="auto"/>
              <w:right w:val="single" w:sz="4" w:space="0" w:color="auto"/>
            </w:tcBorders>
          </w:tcPr>
          <w:p w14:paraId="264E2317" w14:textId="77777777" w:rsidR="007A6B63" w:rsidRPr="00450F91" w:rsidRDefault="007A6B63" w:rsidP="007A6B63">
            <w:pPr>
              <w:pStyle w:val="TAL"/>
              <w:rPr>
                <w:lang w:eastAsia="ja-JP"/>
              </w:rPr>
            </w:pPr>
            <w:r w:rsidRPr="00450F91">
              <w:rPr>
                <w:lang w:eastAsia="ja-JP"/>
              </w:rPr>
              <w:t>Parallel beams</w:t>
            </w:r>
          </w:p>
        </w:tc>
        <w:tc>
          <w:tcPr>
            <w:tcW w:w="0" w:type="auto"/>
            <w:tcBorders>
              <w:top w:val="single" w:sz="4" w:space="0" w:color="auto"/>
              <w:left w:val="single" w:sz="4" w:space="0" w:color="auto"/>
              <w:bottom w:val="single" w:sz="4" w:space="0" w:color="auto"/>
              <w:right w:val="single" w:sz="4" w:space="0" w:color="auto"/>
            </w:tcBorders>
          </w:tcPr>
          <w:p w14:paraId="1EA4EE24" w14:textId="77777777" w:rsidR="007A6B63" w:rsidRPr="00450F91" w:rsidRDefault="007A6B63" w:rsidP="007A6B63">
            <w:pPr>
              <w:pStyle w:val="TAL"/>
              <w:rPr>
                <w:lang w:eastAsia="ja-JP"/>
              </w:rPr>
            </w:pPr>
            <w:r w:rsidRPr="00450F91">
              <w:rPr>
                <w:lang w:eastAsia="ja-JP"/>
              </w:rPr>
              <w:t>List of beams which have been declared equivalent (D.11) and can be generated in parallel using independent RF power resources.</w:t>
            </w:r>
          </w:p>
          <w:p w14:paraId="3850AB2D" w14:textId="77777777" w:rsidR="007A6B63" w:rsidRPr="00450F91" w:rsidRDefault="007A6B63" w:rsidP="007A6B63">
            <w:pPr>
              <w:pStyle w:val="TAL"/>
              <w:rPr>
                <w:lang w:eastAsia="ja-JP"/>
              </w:rPr>
            </w:pPr>
            <w:r w:rsidRPr="00450F91">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09C3BDD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7529A" w14:textId="77777777" w:rsidR="007A6B63" w:rsidRPr="00450F91" w:rsidRDefault="007A6B63" w:rsidP="007A6B63">
            <w:pPr>
              <w:pStyle w:val="TAL"/>
              <w:rPr>
                <w:lang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208A1D4" w14:textId="77777777" w:rsidR="007A6B63" w:rsidRPr="00450F91" w:rsidRDefault="007A6B63" w:rsidP="007A6B63">
            <w:pPr>
              <w:pStyle w:val="TAL"/>
              <w:rPr>
                <w:lang w:eastAsia="zh-CN"/>
              </w:rPr>
            </w:pPr>
            <w:r w:rsidRPr="00450F91">
              <w:rPr>
                <w:rFonts w:hint="eastAsia"/>
                <w:lang w:val="en-US" w:eastAsia="zh-CN"/>
              </w:rPr>
              <w:t>x</w:t>
            </w:r>
          </w:p>
        </w:tc>
      </w:tr>
      <w:tr w:rsidR="007A6B63" w:rsidRPr="00450F91" w14:paraId="2EE3A0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3BC0CCE" w14:textId="77777777" w:rsidR="007A6B63" w:rsidRPr="00450F91" w:rsidRDefault="007A6B63" w:rsidP="007A6B63">
            <w:pPr>
              <w:pStyle w:val="TAL"/>
              <w:rPr>
                <w:szCs w:val="18"/>
                <w:lang w:eastAsia="ja-JP"/>
              </w:rPr>
            </w:pPr>
            <w:r w:rsidRPr="00450F91">
              <w:rPr>
                <w:lang w:eastAsia="ja-JP"/>
              </w:rPr>
              <w:t>D.13</w:t>
            </w:r>
          </w:p>
        </w:tc>
        <w:tc>
          <w:tcPr>
            <w:tcW w:w="0" w:type="auto"/>
            <w:tcBorders>
              <w:top w:val="single" w:sz="4" w:space="0" w:color="auto"/>
              <w:left w:val="single" w:sz="4" w:space="0" w:color="auto"/>
              <w:bottom w:val="single" w:sz="4" w:space="0" w:color="auto"/>
              <w:right w:val="single" w:sz="4" w:space="0" w:color="auto"/>
            </w:tcBorders>
          </w:tcPr>
          <w:p w14:paraId="0043EEFE" w14:textId="77777777" w:rsidR="007A6B63" w:rsidRPr="00450F91" w:rsidRDefault="007A6B63" w:rsidP="007A6B63">
            <w:pPr>
              <w:pStyle w:val="TAL"/>
              <w:rPr>
                <w:lang w:eastAsia="ja-JP"/>
              </w:rPr>
            </w:pPr>
            <w:r w:rsidRPr="00450F91">
              <w:rPr>
                <w:lang w:eastAsia="ja-JP"/>
              </w:rPr>
              <w:t>OTA coverage range</w:t>
            </w:r>
          </w:p>
        </w:tc>
        <w:tc>
          <w:tcPr>
            <w:tcW w:w="0" w:type="auto"/>
            <w:tcBorders>
              <w:top w:val="single" w:sz="4" w:space="0" w:color="auto"/>
              <w:left w:val="single" w:sz="4" w:space="0" w:color="auto"/>
              <w:bottom w:val="single" w:sz="4" w:space="0" w:color="auto"/>
              <w:right w:val="single" w:sz="4" w:space="0" w:color="auto"/>
            </w:tcBorders>
          </w:tcPr>
          <w:p w14:paraId="49342392" w14:textId="77777777" w:rsidR="007A6B63" w:rsidRPr="00450F91" w:rsidRDefault="007A6B63" w:rsidP="007A6B63">
            <w:pPr>
              <w:pStyle w:val="TAL"/>
              <w:rPr>
                <w:lang w:eastAsia="ja-JP"/>
              </w:rPr>
            </w:pPr>
            <w:r w:rsidRPr="00450F91">
              <w:rPr>
                <w:lang w:eastAsia="ja-JP"/>
              </w:rPr>
              <w:t>Declared as a single range of directions within which selected TX OTA requirements are intended to be met.</w:t>
            </w:r>
          </w:p>
          <w:p w14:paraId="704572B3" w14:textId="77777777" w:rsidR="007A6B63" w:rsidRPr="00450F91" w:rsidRDefault="007A6B63" w:rsidP="007A6B63">
            <w:pPr>
              <w:pStyle w:val="TAL"/>
              <w:rPr>
                <w:lang w:eastAsia="ja-JP"/>
              </w:rPr>
            </w:pPr>
            <w:r w:rsidRPr="00450F91">
              <w:rPr>
                <w:lang w:eastAsia="ja-JP"/>
              </w:rPr>
              <w:t>(Note 3)</w:t>
            </w:r>
          </w:p>
        </w:tc>
        <w:tc>
          <w:tcPr>
            <w:tcW w:w="0" w:type="auto"/>
            <w:tcBorders>
              <w:top w:val="single" w:sz="4" w:space="0" w:color="auto"/>
              <w:left w:val="single" w:sz="4" w:space="0" w:color="auto"/>
              <w:bottom w:val="single" w:sz="4" w:space="0" w:color="auto"/>
              <w:right w:val="single" w:sz="4" w:space="0" w:color="auto"/>
            </w:tcBorders>
          </w:tcPr>
          <w:p w14:paraId="334E436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C7B879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A0CFA1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81985E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D885553" w14:textId="77777777" w:rsidR="007A6B63" w:rsidRPr="00450F91" w:rsidRDefault="007A6B63" w:rsidP="007A6B63">
            <w:pPr>
              <w:pStyle w:val="TAL"/>
              <w:rPr>
                <w:lang w:eastAsia="ja-JP"/>
              </w:rPr>
            </w:pPr>
            <w:r w:rsidRPr="00450F91">
              <w:rPr>
                <w:lang w:eastAsia="ja-JP"/>
              </w:rPr>
              <w:t>D.14</w:t>
            </w:r>
          </w:p>
        </w:tc>
        <w:tc>
          <w:tcPr>
            <w:tcW w:w="0" w:type="auto"/>
            <w:tcBorders>
              <w:top w:val="single" w:sz="4" w:space="0" w:color="auto"/>
              <w:left w:val="single" w:sz="4" w:space="0" w:color="auto"/>
              <w:bottom w:val="single" w:sz="4" w:space="0" w:color="auto"/>
              <w:right w:val="single" w:sz="4" w:space="0" w:color="auto"/>
            </w:tcBorders>
          </w:tcPr>
          <w:p w14:paraId="223E3E53" w14:textId="77777777" w:rsidR="007A6B63" w:rsidRPr="00450F91" w:rsidRDefault="007A6B63" w:rsidP="007A6B63">
            <w:pPr>
              <w:pStyle w:val="TAL"/>
              <w:rPr>
                <w:i/>
                <w:lang w:eastAsia="ja-JP"/>
              </w:rPr>
            </w:pPr>
            <w:r w:rsidRPr="00450F91">
              <w:rPr>
                <w:i/>
                <w:lang w:eastAsia="ja-JP"/>
              </w:rPr>
              <w:t>OTA coverage range</w:t>
            </w:r>
            <w:r w:rsidRPr="00450F91">
              <w:rPr>
                <w:lang w:eastAsia="ja-JP"/>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48E9C2A7" w14:textId="77777777" w:rsidR="007A6B63" w:rsidRPr="00450F91" w:rsidRDefault="007A6B63" w:rsidP="007A6B63">
            <w:pPr>
              <w:pStyle w:val="TAL"/>
              <w:rPr>
                <w:lang w:eastAsia="ja-JP"/>
              </w:rPr>
            </w:pPr>
            <w:r w:rsidRPr="00450F91">
              <w:rPr>
                <w:lang w:eastAsia="ja-JP"/>
              </w:rPr>
              <w:t xml:space="preserve">The direction describing the reference direction of the </w:t>
            </w:r>
            <w:r w:rsidRPr="00450F91">
              <w:rPr>
                <w:i/>
                <w:lang w:eastAsia="ja-JP"/>
              </w:rPr>
              <w:t>OTA coverage range</w:t>
            </w:r>
            <w:r w:rsidRPr="00450F91">
              <w:rPr>
                <w:lang w:eastAsia="ja-JP"/>
              </w:rPr>
              <w:t xml:space="preserve"> (D.13).</w:t>
            </w:r>
          </w:p>
          <w:p w14:paraId="4ADD6BF7" w14:textId="77777777" w:rsidR="007A6B63" w:rsidRPr="00450F91" w:rsidRDefault="007A6B63" w:rsidP="007A6B63">
            <w:pPr>
              <w:pStyle w:val="TAL"/>
              <w:rPr>
                <w:lang w:eastAsia="ja-JP"/>
              </w:rPr>
            </w:pPr>
            <w:r w:rsidRPr="00450F91">
              <w:rPr>
                <w:lang w:eastAsia="ja-JP"/>
              </w:rPr>
              <w:t>(Note 4)</w:t>
            </w:r>
          </w:p>
        </w:tc>
        <w:tc>
          <w:tcPr>
            <w:tcW w:w="0" w:type="auto"/>
            <w:tcBorders>
              <w:top w:val="single" w:sz="4" w:space="0" w:color="auto"/>
              <w:left w:val="single" w:sz="4" w:space="0" w:color="auto"/>
              <w:bottom w:val="single" w:sz="4" w:space="0" w:color="auto"/>
              <w:right w:val="single" w:sz="4" w:space="0" w:color="auto"/>
            </w:tcBorders>
          </w:tcPr>
          <w:p w14:paraId="2B83C0C4"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886F77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CD08F6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CFED57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631FC81" w14:textId="77777777" w:rsidR="007A6B63" w:rsidRPr="00450F91" w:rsidRDefault="007A6B63" w:rsidP="007A6B63">
            <w:pPr>
              <w:pStyle w:val="TAL"/>
              <w:rPr>
                <w:lang w:eastAsia="ja-JP"/>
              </w:rPr>
            </w:pPr>
            <w:r w:rsidRPr="00450F91">
              <w:rPr>
                <w:lang w:eastAsia="ja-JP"/>
              </w:rPr>
              <w:t>D.15</w:t>
            </w:r>
          </w:p>
        </w:tc>
        <w:tc>
          <w:tcPr>
            <w:tcW w:w="0" w:type="auto"/>
            <w:tcBorders>
              <w:top w:val="single" w:sz="4" w:space="0" w:color="auto"/>
              <w:left w:val="single" w:sz="4" w:space="0" w:color="auto"/>
              <w:bottom w:val="single" w:sz="4" w:space="0" w:color="auto"/>
              <w:right w:val="single" w:sz="4" w:space="0" w:color="auto"/>
            </w:tcBorders>
          </w:tcPr>
          <w:p w14:paraId="66B0ACB0" w14:textId="77777777" w:rsidR="007A6B63" w:rsidRPr="00450F91" w:rsidRDefault="007A6B63" w:rsidP="007A6B63">
            <w:pPr>
              <w:pStyle w:val="TAL"/>
              <w:rPr>
                <w:lang w:eastAsia="ja-JP"/>
              </w:rPr>
            </w:pPr>
            <w:r w:rsidRPr="00450F91">
              <w:rPr>
                <w:lang w:eastAsia="ja-JP"/>
              </w:rPr>
              <w:t>OTA coverage range maximum directions</w:t>
            </w:r>
          </w:p>
        </w:tc>
        <w:tc>
          <w:tcPr>
            <w:tcW w:w="0" w:type="auto"/>
            <w:tcBorders>
              <w:top w:val="single" w:sz="4" w:space="0" w:color="auto"/>
              <w:left w:val="single" w:sz="4" w:space="0" w:color="auto"/>
              <w:bottom w:val="single" w:sz="4" w:space="0" w:color="auto"/>
              <w:right w:val="single" w:sz="4" w:space="0" w:color="auto"/>
            </w:tcBorders>
          </w:tcPr>
          <w:p w14:paraId="22DDD540" w14:textId="77777777" w:rsidR="007A6B63" w:rsidRPr="00450F91" w:rsidRDefault="007A6B63" w:rsidP="007A6B63">
            <w:pPr>
              <w:pStyle w:val="TAL"/>
              <w:rPr>
                <w:szCs w:val="18"/>
                <w:lang w:eastAsia="ja-JP"/>
              </w:rPr>
            </w:pPr>
            <w:r w:rsidRPr="00450F91">
              <w:rPr>
                <w:szCs w:val="18"/>
                <w:lang w:eastAsia="ja-JP"/>
              </w:rPr>
              <w:t>The directions corresponding to the following points:</w:t>
            </w:r>
          </w:p>
          <w:p w14:paraId="334AAEA6"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direction determined by the maximum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531AEB33" w14:textId="77777777" w:rsidR="007A6B63" w:rsidRPr="00450F91" w:rsidRDefault="007A6B63" w:rsidP="007A6B63">
            <w:pPr>
              <w:pStyle w:val="TAL"/>
              <w:rPr>
                <w:lang w:eastAsia="ja-JP"/>
              </w:rPr>
            </w:pPr>
            <w:r w:rsidRPr="00450F91">
              <w:rPr>
                <w:lang w:eastAsia="ja-JP"/>
              </w:rPr>
              <w:t>2)</w:t>
            </w:r>
            <w:r w:rsidRPr="00450F91">
              <w:rPr>
                <w:lang w:eastAsia="ja-JP"/>
              </w:rPr>
              <w:tab/>
              <w:t xml:space="preserve">The direction determined by the minimum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4ABDD5A6"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direction determined by the maximum θ value achievable inside the </w:t>
            </w:r>
            <w:r w:rsidRPr="00450F91">
              <w:rPr>
                <w:i/>
                <w:lang w:eastAsia="ja-JP"/>
              </w:rPr>
              <w:t>OTA coverage range</w:t>
            </w:r>
            <w:r w:rsidRPr="00450F91">
              <w:rPr>
                <w:lang w:eastAsia="ja-JP"/>
              </w:rPr>
              <w:t xml:space="preserve">, while φ value being the closest possible to the </w:t>
            </w:r>
            <w:r w:rsidRPr="00450F91">
              <w:rPr>
                <w:i/>
                <w:lang w:eastAsia="ja-JP"/>
              </w:rPr>
              <w:t>OTA coverage range</w:t>
            </w:r>
            <w:r w:rsidRPr="00450F91">
              <w:rPr>
                <w:lang w:eastAsia="ja-JP"/>
              </w:rPr>
              <w:t xml:space="preserve"> reference direction.</w:t>
            </w:r>
          </w:p>
          <w:p w14:paraId="6FBA1E23" w14:textId="77777777" w:rsidR="007A6B63" w:rsidRPr="00450F91" w:rsidRDefault="007A6B63" w:rsidP="007A6B63">
            <w:pPr>
              <w:pStyle w:val="TAL"/>
              <w:rPr>
                <w:lang w:eastAsia="ja-JP"/>
              </w:rPr>
            </w:pPr>
            <w:r w:rsidRPr="00450F91">
              <w:rPr>
                <w:lang w:eastAsia="ja-JP"/>
              </w:rPr>
              <w:t>4)</w:t>
            </w:r>
            <w:r w:rsidRPr="00450F91">
              <w:rPr>
                <w:lang w:eastAsia="ja-JP"/>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22326F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999B9B4"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975F32E"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F28EFE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4F56EC" w14:textId="77777777" w:rsidR="007A6B63" w:rsidRPr="00450F91" w:rsidRDefault="007A6B63" w:rsidP="007A6B63">
            <w:pPr>
              <w:pStyle w:val="TAL"/>
              <w:rPr>
                <w:lang w:eastAsia="ja-JP"/>
              </w:rPr>
            </w:pPr>
            <w:r w:rsidRPr="00450F91">
              <w:rPr>
                <w:lang w:eastAsia="ja-JP"/>
              </w:rPr>
              <w:t>D.16</w:t>
            </w:r>
          </w:p>
        </w:tc>
        <w:tc>
          <w:tcPr>
            <w:tcW w:w="0" w:type="auto"/>
            <w:tcBorders>
              <w:top w:val="single" w:sz="4" w:space="0" w:color="auto"/>
              <w:left w:val="single" w:sz="4" w:space="0" w:color="auto"/>
              <w:bottom w:val="single" w:sz="4" w:space="0" w:color="auto"/>
              <w:right w:val="single" w:sz="4" w:space="0" w:color="auto"/>
            </w:tcBorders>
          </w:tcPr>
          <w:p w14:paraId="29C673C7" w14:textId="77777777" w:rsidR="007A6B63" w:rsidRPr="00450F91" w:rsidRDefault="007A6B63" w:rsidP="007A6B63">
            <w:pPr>
              <w:pStyle w:val="TAL"/>
              <w:rPr>
                <w:i/>
                <w:lang w:eastAsia="ja-JP"/>
              </w:rPr>
            </w:pPr>
            <w:r w:rsidRPr="00450F91">
              <w:rPr>
                <w:lang w:eastAsia="ja-JP"/>
              </w:rPr>
              <w:t xml:space="preserve">The rated passband OTA </w:t>
            </w:r>
            <w:r w:rsidRPr="00450F91">
              <w:rPr>
                <w:rFonts w:hint="eastAsia"/>
                <w:lang w:eastAsia="zh-CN"/>
              </w:rPr>
              <w:t>NCR</w:t>
            </w:r>
            <w:r w:rsidRPr="00450F91">
              <w:rPr>
                <w:lang w:eastAsia="ja-JP"/>
              </w:rPr>
              <w:t xml:space="preserve"> power, P</w:t>
            </w:r>
            <w:r w:rsidRPr="00450F91">
              <w:rPr>
                <w:vertAlign w:val="subscript"/>
                <w:lang w:eastAsia="ja-JP"/>
              </w:rPr>
              <w:t>rated,p,TRP</w:t>
            </w:r>
          </w:p>
        </w:tc>
        <w:tc>
          <w:tcPr>
            <w:tcW w:w="0" w:type="auto"/>
            <w:tcBorders>
              <w:top w:val="single" w:sz="4" w:space="0" w:color="auto"/>
              <w:left w:val="single" w:sz="4" w:space="0" w:color="auto"/>
              <w:bottom w:val="single" w:sz="4" w:space="0" w:color="auto"/>
              <w:right w:val="single" w:sz="4" w:space="0" w:color="auto"/>
            </w:tcBorders>
          </w:tcPr>
          <w:p w14:paraId="3D545D2E" w14:textId="77777777" w:rsidR="007A6B63" w:rsidRPr="00450F91" w:rsidRDefault="007A6B63" w:rsidP="007A6B63">
            <w:pPr>
              <w:pStyle w:val="TAL"/>
              <w:rPr>
                <w:lang w:eastAsia="ja-JP"/>
              </w:rPr>
            </w:pPr>
            <w:r w:rsidRPr="00450F91">
              <w:rPr>
                <w:lang w:eastAsia="ja-JP"/>
              </w:rPr>
              <w:t>P</w:t>
            </w:r>
            <w:r w:rsidRPr="00450F91">
              <w:rPr>
                <w:szCs w:val="18"/>
                <w:vertAlign w:val="subscript"/>
                <w:lang w:eastAsia="ja-JP"/>
              </w:rPr>
              <w:t>rated</w:t>
            </w:r>
            <w:r w:rsidRPr="00450F91">
              <w:rPr>
                <w:vertAlign w:val="subscript"/>
                <w:lang w:eastAsia="ja-JP"/>
              </w:rPr>
              <w:t>,p,TRP</w:t>
            </w:r>
            <w:r w:rsidRPr="00450F91">
              <w:rPr>
                <w:lang w:eastAsia="ja-JP"/>
              </w:rPr>
              <w:t xml:space="preserve"> is declared as TRP OTA power per passband, declared per supported operating band.</w:t>
            </w:r>
          </w:p>
          <w:p w14:paraId="688776EA"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FE9DA9B"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9743FDB"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BC27C5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1A241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087F94F" w14:textId="77777777" w:rsidR="007A6B63" w:rsidRPr="00450F91" w:rsidRDefault="007A6B63" w:rsidP="007A6B63">
            <w:pPr>
              <w:pStyle w:val="TAL"/>
              <w:rPr>
                <w:lang w:eastAsia="ja-JP"/>
              </w:rPr>
            </w:pPr>
            <w:r w:rsidRPr="00450F91">
              <w:rPr>
                <w:lang w:eastAsia="ja-JP"/>
              </w:rPr>
              <w:t>D.17</w:t>
            </w:r>
          </w:p>
        </w:tc>
        <w:tc>
          <w:tcPr>
            <w:tcW w:w="0" w:type="auto"/>
            <w:tcBorders>
              <w:top w:val="single" w:sz="4" w:space="0" w:color="auto"/>
              <w:left w:val="single" w:sz="4" w:space="0" w:color="auto"/>
              <w:bottom w:val="single" w:sz="4" w:space="0" w:color="auto"/>
              <w:right w:val="single" w:sz="4" w:space="0" w:color="auto"/>
            </w:tcBorders>
          </w:tcPr>
          <w:p w14:paraId="0B7432BB" w14:textId="77777777" w:rsidR="007A6B63" w:rsidRPr="00450F91" w:rsidRDefault="007A6B63" w:rsidP="007A6B63">
            <w:pPr>
              <w:pStyle w:val="TAL"/>
              <w:rPr>
                <w:lang w:eastAsia="ja-JP"/>
              </w:rPr>
            </w:pPr>
            <w:r w:rsidRPr="00450F91">
              <w:rPr>
                <w:lang w:eastAsia="ja-JP"/>
              </w:rPr>
              <w:t>Rated transmitter TRP</w:t>
            </w:r>
            <w:r w:rsidRPr="00450F91">
              <w:rPr>
                <w:lang w:eastAsia="zh-CN"/>
              </w:rPr>
              <w:t xml:space="preserve">, </w:t>
            </w:r>
            <w:r w:rsidRPr="00450F91">
              <w:rPr>
                <w:lang w:eastAsia="ja-JP"/>
              </w:rPr>
              <w:t>P</w:t>
            </w:r>
            <w:r w:rsidRPr="00450F91">
              <w:rPr>
                <w:vertAlign w:val="subscript"/>
                <w:lang w:eastAsia="ja-JP"/>
              </w:rPr>
              <w:t>rated,t,TRP</w:t>
            </w:r>
          </w:p>
        </w:tc>
        <w:tc>
          <w:tcPr>
            <w:tcW w:w="0" w:type="auto"/>
            <w:tcBorders>
              <w:top w:val="single" w:sz="4" w:space="0" w:color="auto"/>
              <w:left w:val="single" w:sz="4" w:space="0" w:color="auto"/>
              <w:bottom w:val="single" w:sz="4" w:space="0" w:color="auto"/>
              <w:right w:val="single" w:sz="4" w:space="0" w:color="auto"/>
            </w:tcBorders>
          </w:tcPr>
          <w:p w14:paraId="03CADA0C" w14:textId="77777777" w:rsidR="007A6B63" w:rsidRPr="00450F91" w:rsidRDefault="007A6B63" w:rsidP="007A6B63">
            <w:pPr>
              <w:pStyle w:val="TAL"/>
              <w:rPr>
                <w:lang w:eastAsia="ja-JP"/>
              </w:rPr>
            </w:pPr>
            <w:r w:rsidRPr="00450F91">
              <w:rPr>
                <w:lang w:eastAsia="ja-JP"/>
              </w:rPr>
              <w:t>Rated total radiated output power</w:t>
            </w:r>
            <w:r w:rsidRPr="00450F91">
              <w:rPr>
                <w:i/>
                <w:lang w:eastAsia="ja-JP"/>
              </w:rPr>
              <w:t>.</w:t>
            </w:r>
          </w:p>
          <w:p w14:paraId="181BB4FC" w14:textId="77777777" w:rsidR="007A6B63" w:rsidRPr="00450F91" w:rsidRDefault="007A6B63" w:rsidP="007A6B63">
            <w:pPr>
              <w:pStyle w:val="TAL"/>
              <w:rPr>
                <w:lang w:eastAsia="ja-JP"/>
              </w:rPr>
            </w:pPr>
            <w:r w:rsidRPr="00450F91">
              <w:rPr>
                <w:lang w:eastAsia="ja-JP"/>
              </w:rPr>
              <w:t xml:space="preserve">Declared per supported </w:t>
            </w:r>
            <w:r w:rsidRPr="00450F91">
              <w:rPr>
                <w:i/>
                <w:lang w:eastAsia="ja-JP"/>
              </w:rPr>
              <w:t>operating band</w:t>
            </w:r>
            <w:r w:rsidRPr="00450F91">
              <w:rPr>
                <w:lang w:eastAsia="ja-JP"/>
              </w:rPr>
              <w:t>.</w:t>
            </w:r>
          </w:p>
          <w:p w14:paraId="79FAEAFB"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A158B4F"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8E0D60"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FA3CDC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F88C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E71CD6" w14:textId="77777777" w:rsidR="007A6B63" w:rsidRPr="00450F91" w:rsidRDefault="007A6B63" w:rsidP="007A6B63">
            <w:pPr>
              <w:pStyle w:val="TAL"/>
              <w:rPr>
                <w:szCs w:val="18"/>
                <w:lang w:eastAsia="ja-JP"/>
              </w:rPr>
            </w:pPr>
            <w:r w:rsidRPr="00450F91">
              <w:rPr>
                <w:lang w:eastAsia="ja-JP"/>
              </w:rPr>
              <w:t>D.18</w:t>
            </w:r>
          </w:p>
        </w:tc>
        <w:tc>
          <w:tcPr>
            <w:tcW w:w="0" w:type="auto"/>
            <w:tcBorders>
              <w:top w:val="single" w:sz="4" w:space="0" w:color="auto"/>
              <w:left w:val="single" w:sz="4" w:space="0" w:color="auto"/>
              <w:bottom w:val="single" w:sz="4" w:space="0" w:color="auto"/>
              <w:right w:val="single" w:sz="4" w:space="0" w:color="auto"/>
            </w:tcBorders>
          </w:tcPr>
          <w:p w14:paraId="684A0419" w14:textId="77777777" w:rsidR="007A6B63" w:rsidRPr="00450F91" w:rsidRDefault="007A6B63" w:rsidP="007A6B63">
            <w:pPr>
              <w:pStyle w:val="TAL"/>
              <w:rPr>
                <w:lang w:eastAsia="ja-JP"/>
              </w:rPr>
            </w:pPr>
            <w:r w:rsidRPr="00450F91">
              <w:rPr>
                <w:lang w:eastAsia="ja-JP"/>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7A8C226C" w14:textId="77777777" w:rsidR="007A6B63" w:rsidRPr="00450F91" w:rsidRDefault="007A6B63" w:rsidP="007A6B63">
            <w:pPr>
              <w:pStyle w:val="TAL"/>
              <w:rPr>
                <w:lang w:eastAsia="ja-JP"/>
              </w:rPr>
            </w:pPr>
            <w:r w:rsidRPr="00450F91">
              <w:rPr>
                <w:lang w:eastAsia="ja-JP"/>
              </w:rPr>
              <w:t xml:space="preserve">Declare the </w:t>
            </w:r>
            <w:r w:rsidRPr="00450F91">
              <w:rPr>
                <w:rFonts w:hint="eastAsia"/>
                <w:lang w:eastAsia="zh-CN"/>
              </w:rPr>
              <w:t>NCR</w:t>
            </w:r>
            <w:r w:rsidRPr="00450F91">
              <w:rPr>
                <w:lang w:eastAsia="ja-JP"/>
              </w:rPr>
              <w:t xml:space="preserve"> spurious emission category as either category A or B with respect to the limits for spurious emissions, as defined in Recommendation ITU-R SM.329 [</w:t>
            </w:r>
            <w:r w:rsidRPr="00450F91">
              <w:rPr>
                <w:rFonts w:hint="eastAsia"/>
                <w:lang w:val="en-US" w:eastAsia="zh-CN"/>
              </w:rPr>
              <w:t>4</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6D11864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459A4D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E16A65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D7C087"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20F7BA" w14:textId="77777777" w:rsidR="007A6B63" w:rsidRPr="00450F91" w:rsidRDefault="007A6B63" w:rsidP="007A6B63">
            <w:pPr>
              <w:pStyle w:val="TAL"/>
              <w:rPr>
                <w:szCs w:val="18"/>
                <w:lang w:eastAsia="ja-JP"/>
              </w:rPr>
            </w:pPr>
            <w:r w:rsidRPr="00450F91">
              <w:rPr>
                <w:lang w:eastAsia="ja-JP"/>
              </w:rPr>
              <w:t>D.19</w:t>
            </w:r>
          </w:p>
        </w:tc>
        <w:tc>
          <w:tcPr>
            <w:tcW w:w="0" w:type="auto"/>
            <w:tcBorders>
              <w:top w:val="single" w:sz="4" w:space="0" w:color="auto"/>
              <w:left w:val="single" w:sz="4" w:space="0" w:color="auto"/>
              <w:bottom w:val="single" w:sz="4" w:space="0" w:color="auto"/>
              <w:right w:val="single" w:sz="4" w:space="0" w:color="auto"/>
            </w:tcBorders>
          </w:tcPr>
          <w:p w14:paraId="3ACC9F32" w14:textId="77777777" w:rsidR="007A6B63" w:rsidRPr="00450F91" w:rsidRDefault="007A6B63" w:rsidP="007A6B63">
            <w:pPr>
              <w:pStyle w:val="TAL"/>
              <w:rPr>
                <w:szCs w:val="18"/>
                <w:lang w:eastAsia="ja-JP"/>
              </w:rPr>
            </w:pPr>
            <w:r w:rsidRPr="00450F91">
              <w:rPr>
                <w:lang w:eastAsia="ja-JP"/>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704081F" w14:textId="77777777" w:rsidR="007A6B63" w:rsidRPr="00450F91" w:rsidRDefault="007A6B63" w:rsidP="007A6B63">
            <w:pPr>
              <w:pStyle w:val="TAL"/>
              <w:rPr>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the additional operating band unwanted emission limits defined in clause 6.7.4 apply.</w:t>
            </w:r>
          </w:p>
        </w:tc>
        <w:tc>
          <w:tcPr>
            <w:tcW w:w="0" w:type="auto"/>
            <w:tcBorders>
              <w:top w:val="single" w:sz="4" w:space="0" w:color="auto"/>
              <w:left w:val="single" w:sz="4" w:space="0" w:color="auto"/>
              <w:bottom w:val="single" w:sz="4" w:space="0" w:color="auto"/>
              <w:right w:val="single" w:sz="4" w:space="0" w:color="auto"/>
            </w:tcBorders>
          </w:tcPr>
          <w:p w14:paraId="50B867A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D6C413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D0E9786"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1FAB19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701D482" w14:textId="77777777" w:rsidR="007A6B63" w:rsidRPr="00450F91" w:rsidRDefault="007A6B63" w:rsidP="007A6B63">
            <w:pPr>
              <w:pStyle w:val="TAL"/>
              <w:rPr>
                <w:szCs w:val="18"/>
                <w:lang w:eastAsia="ja-JP"/>
              </w:rPr>
            </w:pPr>
            <w:r w:rsidRPr="00450F91">
              <w:rPr>
                <w:lang w:eastAsia="ja-JP"/>
              </w:rPr>
              <w:t>D.20</w:t>
            </w:r>
          </w:p>
        </w:tc>
        <w:tc>
          <w:tcPr>
            <w:tcW w:w="0" w:type="auto"/>
            <w:tcBorders>
              <w:top w:val="single" w:sz="4" w:space="0" w:color="auto"/>
              <w:left w:val="single" w:sz="4" w:space="0" w:color="auto"/>
              <w:bottom w:val="single" w:sz="4" w:space="0" w:color="auto"/>
              <w:right w:val="single" w:sz="4" w:space="0" w:color="auto"/>
            </w:tcBorders>
          </w:tcPr>
          <w:p w14:paraId="2C42546C" w14:textId="77777777" w:rsidR="007A6B63" w:rsidRPr="00450F91" w:rsidRDefault="007A6B63" w:rsidP="007A6B63">
            <w:pPr>
              <w:pStyle w:val="TAL"/>
              <w:rPr>
                <w:lang w:eastAsia="ja-JP"/>
              </w:rPr>
            </w:pPr>
            <w:r w:rsidRPr="00450F91">
              <w:rPr>
                <w:lang w:eastAsia="ja-JP"/>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07AD7ADF" w14:textId="77777777" w:rsidR="007A6B63" w:rsidRPr="00450F91" w:rsidRDefault="007A6B63" w:rsidP="007A6B63">
            <w:pPr>
              <w:pStyle w:val="TAL"/>
              <w:rPr>
                <w:i/>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254F630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195D45C"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C00B3B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CA8D1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97CE133" w14:textId="77777777" w:rsidR="007A6B63" w:rsidRPr="00450F91" w:rsidRDefault="007A6B63" w:rsidP="007A6B63">
            <w:pPr>
              <w:pStyle w:val="TAL"/>
              <w:rPr>
                <w:szCs w:val="18"/>
                <w:lang w:eastAsia="ja-JP"/>
              </w:rPr>
            </w:pPr>
            <w:r w:rsidRPr="00450F91">
              <w:rPr>
                <w:lang w:eastAsia="ja-JP"/>
              </w:rPr>
              <w:t>D.21</w:t>
            </w:r>
          </w:p>
        </w:tc>
        <w:tc>
          <w:tcPr>
            <w:tcW w:w="0" w:type="auto"/>
            <w:tcBorders>
              <w:top w:val="single" w:sz="4" w:space="0" w:color="auto"/>
              <w:left w:val="single" w:sz="4" w:space="0" w:color="auto"/>
              <w:bottom w:val="single" w:sz="4" w:space="0" w:color="auto"/>
              <w:right w:val="single" w:sz="4" w:space="0" w:color="auto"/>
            </w:tcBorders>
          </w:tcPr>
          <w:p w14:paraId="76D84375" w14:textId="77777777" w:rsidR="007A6B63" w:rsidRPr="00450F91" w:rsidRDefault="007A6B63" w:rsidP="007A6B63">
            <w:pPr>
              <w:pStyle w:val="TAL"/>
              <w:rPr>
                <w:szCs w:val="18"/>
                <w:lang w:eastAsia="ja-JP"/>
              </w:rPr>
            </w:pPr>
            <w:r w:rsidRPr="00450F91">
              <w:rPr>
                <w:lang w:eastAsia="zh-CN"/>
              </w:rPr>
              <w:t xml:space="preserve">Supported frequency range of the NR </w:t>
            </w:r>
            <w:r w:rsidRPr="00450F91">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61A0C8DA" w14:textId="77777777" w:rsidR="007A6B63" w:rsidRPr="00450F91" w:rsidRDefault="007A6B63" w:rsidP="007A6B63">
            <w:pPr>
              <w:pStyle w:val="TAL"/>
              <w:rPr>
                <w:szCs w:val="18"/>
                <w:lang w:eastAsia="ja-JP"/>
              </w:rPr>
            </w:pPr>
            <w:r w:rsidRPr="00450F91">
              <w:rPr>
                <w:lang w:eastAsia="ja-JP"/>
              </w:rPr>
              <w:t xml:space="preserve">List of supported frequency ranges representing </w:t>
            </w:r>
            <w:r w:rsidRPr="00450F91">
              <w:rPr>
                <w:i/>
                <w:lang w:eastAsia="ja-JP"/>
              </w:rPr>
              <w:t>fractional bandwidths</w:t>
            </w:r>
            <w:r w:rsidRPr="00450F91">
              <w:rPr>
                <w:lang w:eastAsia="ja-JP"/>
              </w:rPr>
              <w:t xml:space="preserve"> (FBW) of </w:t>
            </w:r>
            <w:r w:rsidRPr="00450F91">
              <w:rPr>
                <w:i/>
                <w:lang w:eastAsia="ja-JP"/>
              </w:rPr>
              <w:t>operating bands</w:t>
            </w:r>
            <w:r w:rsidRPr="00450F91">
              <w:rPr>
                <w:lang w:eastAsia="ja-JP"/>
              </w:rPr>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70463C0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1796A1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9E74839"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9E855D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0D92C7A1" w14:textId="77777777" w:rsidR="007A6B63" w:rsidRPr="00450F91" w:rsidRDefault="007A6B63" w:rsidP="007A6B63">
            <w:pPr>
              <w:pStyle w:val="TAL"/>
              <w:rPr>
                <w:szCs w:val="18"/>
                <w:lang w:eastAsia="ja-JP"/>
              </w:rPr>
            </w:pPr>
            <w:r w:rsidRPr="00450F91">
              <w:rPr>
                <w:lang w:eastAsia="ja-JP"/>
              </w:rPr>
              <w:t>D.22</w:t>
            </w:r>
          </w:p>
        </w:tc>
        <w:tc>
          <w:tcPr>
            <w:tcW w:w="0" w:type="auto"/>
            <w:tcBorders>
              <w:top w:val="single" w:sz="4" w:space="0" w:color="auto"/>
              <w:left w:val="single" w:sz="4" w:space="0" w:color="auto"/>
              <w:bottom w:val="single" w:sz="4" w:space="0" w:color="auto"/>
              <w:right w:val="single" w:sz="4" w:space="0" w:color="auto"/>
            </w:tcBorders>
          </w:tcPr>
          <w:p w14:paraId="5301281B" w14:textId="77777777" w:rsidR="007A6B63" w:rsidRPr="00450F91" w:rsidRDefault="007A6B63" w:rsidP="007A6B63">
            <w:pPr>
              <w:pStyle w:val="TAL"/>
              <w:rPr>
                <w:szCs w:val="18"/>
                <w:lang w:eastAsia="ja-JP"/>
              </w:rPr>
            </w:pPr>
            <w:r w:rsidRPr="00450F91">
              <w:rPr>
                <w:szCs w:val="18"/>
                <w:lang w:eastAsia="ja-JP"/>
              </w:rPr>
              <w:t>Rated beam EIRP</w:t>
            </w:r>
            <w:r w:rsidRPr="00450F91">
              <w:rPr>
                <w:lang w:eastAsia="zh-CN"/>
              </w:rPr>
              <w:t xml:space="preserve"> at lower end of the </w:t>
            </w:r>
            <w:r w:rsidRPr="00450F91">
              <w:rPr>
                <w:i/>
                <w:lang w:eastAsia="zh-CN"/>
              </w:rPr>
              <w:t>fractional bandwidth</w:t>
            </w:r>
            <w:r w:rsidRPr="00450F91">
              <w:rPr>
                <w:lang w:eastAsia="zh-CN"/>
              </w:rPr>
              <w:t xml:space="preserve"> (P</w:t>
            </w:r>
            <w:r w:rsidRPr="00450F91">
              <w:rPr>
                <w:vertAlign w:val="subscript"/>
                <w:lang w:eastAsia="ja-JP"/>
              </w:rPr>
              <w:t>r</w:t>
            </w:r>
            <w:r w:rsidRPr="00450F91">
              <w:rPr>
                <w:vertAlign w:val="subscript"/>
                <w:lang w:eastAsia="zh-CN"/>
              </w:rPr>
              <w:t>ated,out,FBWlow</w:t>
            </w:r>
            <w:r w:rsidRPr="00450F91">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E6C6B9F"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lower frequency range of the </w:t>
            </w:r>
            <w:r w:rsidRPr="00450F91">
              <w:rPr>
                <w:i/>
                <w:lang w:eastAsia="zh-CN"/>
              </w:rPr>
              <w:t xml:space="preserve">fractional bandwidth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ated,out,FBWlow</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5069AE78" w14:textId="77777777" w:rsidR="007A6B63" w:rsidRPr="00450F91" w:rsidRDefault="007A6B63" w:rsidP="007A6B63">
            <w:pPr>
              <w:pStyle w:val="TAL"/>
              <w:rPr>
                <w:lang w:eastAsia="ja-JP"/>
              </w:rPr>
            </w:pPr>
            <w:r w:rsidRPr="00450F91">
              <w:rPr>
                <w:lang w:eastAsia="ja-JP"/>
              </w:rPr>
              <w:t>Declared per beam for all supported frequency ranges (D.21).</w:t>
            </w:r>
          </w:p>
          <w:p w14:paraId="0157073E"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02BD7A3E"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A07502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59AACE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4D8F49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131E1DC" w14:textId="77777777" w:rsidR="007A6B63" w:rsidRPr="00450F91" w:rsidRDefault="007A6B63" w:rsidP="007A6B63">
            <w:pPr>
              <w:pStyle w:val="TAL"/>
              <w:rPr>
                <w:szCs w:val="18"/>
                <w:lang w:eastAsia="ja-JP"/>
              </w:rPr>
            </w:pPr>
            <w:r w:rsidRPr="00450F91">
              <w:rPr>
                <w:lang w:eastAsia="ja-JP"/>
              </w:rPr>
              <w:t>D.23</w:t>
            </w:r>
          </w:p>
        </w:tc>
        <w:tc>
          <w:tcPr>
            <w:tcW w:w="0" w:type="auto"/>
            <w:tcBorders>
              <w:top w:val="single" w:sz="4" w:space="0" w:color="auto"/>
              <w:left w:val="single" w:sz="4" w:space="0" w:color="auto"/>
              <w:bottom w:val="single" w:sz="4" w:space="0" w:color="auto"/>
              <w:right w:val="single" w:sz="4" w:space="0" w:color="auto"/>
            </w:tcBorders>
          </w:tcPr>
          <w:p w14:paraId="31B29D13" w14:textId="77777777" w:rsidR="007A6B63" w:rsidRPr="00450F91" w:rsidRDefault="007A6B63" w:rsidP="007A6B63">
            <w:pPr>
              <w:pStyle w:val="TAL"/>
              <w:rPr>
                <w:lang w:eastAsia="ja-JP"/>
              </w:rPr>
            </w:pPr>
            <w:r w:rsidRPr="00450F91">
              <w:rPr>
                <w:lang w:eastAsia="ja-JP"/>
              </w:rPr>
              <w:t xml:space="preserve">Rated beam EIRP at higher frequency range of the </w:t>
            </w:r>
            <w:r w:rsidRPr="00450F91">
              <w:rPr>
                <w:i/>
                <w:lang w:eastAsia="ja-JP"/>
              </w:rPr>
              <w:t>fractional bandwidth</w:t>
            </w:r>
            <w:r w:rsidRPr="00450F91">
              <w:rPr>
                <w:lang w:eastAsia="ja-JP"/>
              </w:rPr>
              <w:t xml:space="preserve"> (</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2C40A7D0"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higher </w:t>
            </w:r>
            <w:r w:rsidRPr="00450F91">
              <w:rPr>
                <w:szCs w:val="18"/>
                <w:lang w:eastAsia="ja-JP"/>
              </w:rPr>
              <w:t xml:space="preserve">frequency range </w:t>
            </w:r>
            <w:r w:rsidRPr="00450F91">
              <w:rPr>
                <w:lang w:eastAsia="zh-CN"/>
              </w:rPr>
              <w:t xml:space="preserve">of the </w:t>
            </w:r>
            <w:r w:rsidRPr="00450F91">
              <w:rPr>
                <w:i/>
                <w:lang w:eastAsia="zh-CN"/>
              </w:rPr>
              <w:t>fractional bandwidth</w:t>
            </w:r>
            <w:r w:rsidRPr="00450F91">
              <w:rPr>
                <w:lang w:eastAsia="zh-CN"/>
              </w:rPr>
              <w:t xml:space="preserve">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47729C19" w14:textId="77777777" w:rsidR="007A6B63" w:rsidRPr="00450F91" w:rsidRDefault="007A6B63" w:rsidP="007A6B63">
            <w:pPr>
              <w:pStyle w:val="TAL"/>
              <w:rPr>
                <w:lang w:eastAsia="ja-JP"/>
              </w:rPr>
            </w:pPr>
            <w:r w:rsidRPr="00450F91">
              <w:rPr>
                <w:lang w:eastAsia="ja-JP"/>
              </w:rPr>
              <w:t>Declared per beam for all supported frequency ranges in (D.21).</w:t>
            </w:r>
          </w:p>
          <w:p w14:paraId="12DB3424"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7E6C00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573EA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E0BC6DC"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904C3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22BF257" w14:textId="77777777" w:rsidR="007A6B63" w:rsidRPr="00450F91" w:rsidRDefault="007A6B63" w:rsidP="007A6B63">
            <w:pPr>
              <w:pStyle w:val="TAL"/>
              <w:rPr>
                <w:szCs w:val="18"/>
                <w:lang w:eastAsia="ja-JP"/>
              </w:rPr>
            </w:pPr>
            <w:r w:rsidRPr="00450F91">
              <w:rPr>
                <w:szCs w:val="18"/>
              </w:rPr>
              <w:t>D.24</w:t>
            </w:r>
          </w:p>
        </w:tc>
        <w:tc>
          <w:tcPr>
            <w:tcW w:w="0" w:type="auto"/>
            <w:tcBorders>
              <w:top w:val="single" w:sz="4" w:space="0" w:color="auto"/>
              <w:left w:val="single" w:sz="4" w:space="0" w:color="auto"/>
              <w:bottom w:val="single" w:sz="4" w:space="0" w:color="auto"/>
              <w:right w:val="single" w:sz="4" w:space="0" w:color="auto"/>
            </w:tcBorders>
          </w:tcPr>
          <w:p w14:paraId="5AFCB0E5" w14:textId="77777777" w:rsidR="007A6B63" w:rsidRPr="00450F91" w:rsidRDefault="007A6B63" w:rsidP="007A6B63">
            <w:pPr>
              <w:pStyle w:val="TAL"/>
              <w:rPr>
                <w:szCs w:val="18"/>
                <w:lang w:eastAsia="zh-CN"/>
              </w:rPr>
            </w:pPr>
            <w:r w:rsidRPr="00450F91">
              <w:rPr>
                <w:szCs w:val="18"/>
              </w:rPr>
              <w:t xml:space="preserve">Long delay </w:t>
            </w:r>
            <w:r w:rsidRPr="00450F91">
              <w:rPr>
                <w:rFonts w:hint="eastAsia"/>
                <w:szCs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2B1B315C" w14:textId="77777777" w:rsidR="007A6B63" w:rsidRPr="00450F91" w:rsidRDefault="007A6B63" w:rsidP="007A6B63">
            <w:pPr>
              <w:pStyle w:val="TAL"/>
              <w:rPr>
                <w:szCs w:val="18"/>
                <w:lang w:eastAsia="ja-JP"/>
              </w:rPr>
            </w:pPr>
            <w:r w:rsidRPr="00450F91">
              <w:rPr>
                <w:szCs w:val="18"/>
              </w:rPr>
              <w:t xml:space="preserve">Declared only if the </w:t>
            </w:r>
            <w:r w:rsidRPr="00450F91">
              <w:rPr>
                <w:rFonts w:hint="eastAsia"/>
                <w:szCs w:val="18"/>
                <w:lang w:eastAsia="zh-CN"/>
              </w:rPr>
              <w:t>NCR</w:t>
            </w:r>
            <w:r w:rsidRPr="00450F91">
              <w:rPr>
                <w:szCs w:val="18"/>
              </w:rPr>
              <w:t xml:space="preserve"> internal delay between the input and output for this </w:t>
            </w:r>
            <w:r w:rsidRPr="00450F91">
              <w:rPr>
                <w:rFonts w:hint="eastAsia"/>
                <w:szCs w:val="18"/>
                <w:lang w:eastAsia="zh-CN"/>
              </w:rPr>
              <w:t>NCR</w:t>
            </w:r>
            <w:r w:rsidRPr="00450F91">
              <w:rPr>
                <w:szCs w:val="18"/>
              </w:rPr>
              <w:t xml:space="preserve"> does not fit within the TDD transient time. The </w:t>
            </w:r>
            <w:r w:rsidRPr="00450F91">
              <w:rPr>
                <w:rFonts w:hint="eastAsia"/>
                <w:szCs w:val="18"/>
                <w:lang w:eastAsia="zh-CN"/>
              </w:rPr>
              <w:t>NCR</w:t>
            </w:r>
            <w:r w:rsidRPr="00450F91">
              <w:rPr>
                <w:szCs w:val="18"/>
              </w:rPr>
              <w:t xml:space="preserve"> is intended for situations in which it will not cause interference to other nodes. This is achieved by RF isolation or by reservation of longer guard periods, which degrades frame utilization. The length of </w:t>
            </w:r>
            <w:r w:rsidRPr="00450F91">
              <w:rPr>
                <w:rFonts w:hint="eastAsia"/>
                <w:szCs w:val="18"/>
                <w:lang w:eastAsia="zh-CN"/>
              </w:rPr>
              <w:t>NCR</w:t>
            </w:r>
            <w:r w:rsidRPr="00450F91">
              <w:rPr>
                <w:szCs w:val="18"/>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D416D0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6200F192"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405F2E" w14:textId="77777777" w:rsidR="007A6B63" w:rsidRPr="00450F91" w:rsidRDefault="007A6B63" w:rsidP="007A6B63">
            <w:pPr>
              <w:pStyle w:val="TAL"/>
              <w:rPr>
                <w:szCs w:val="18"/>
              </w:rPr>
            </w:pPr>
          </w:p>
        </w:tc>
      </w:tr>
      <w:tr w:rsidR="007A6B63" w:rsidRPr="00450F91" w14:paraId="0F7865F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BC7BD87" w14:textId="77777777" w:rsidR="007A6B63" w:rsidRPr="00450F91" w:rsidRDefault="007A6B63" w:rsidP="007A6B63">
            <w:pPr>
              <w:pStyle w:val="TAL"/>
              <w:rPr>
                <w:szCs w:val="18"/>
              </w:rPr>
            </w:pPr>
            <w:r w:rsidRPr="00450F91">
              <w:rPr>
                <w:szCs w:val="18"/>
              </w:rPr>
              <w:t>D.25</w:t>
            </w:r>
          </w:p>
        </w:tc>
        <w:tc>
          <w:tcPr>
            <w:tcW w:w="0" w:type="auto"/>
            <w:tcBorders>
              <w:top w:val="single" w:sz="4" w:space="0" w:color="auto"/>
              <w:left w:val="single" w:sz="4" w:space="0" w:color="auto"/>
              <w:bottom w:val="single" w:sz="4" w:space="0" w:color="auto"/>
              <w:right w:val="single" w:sz="4" w:space="0" w:color="auto"/>
            </w:tcBorders>
          </w:tcPr>
          <w:p w14:paraId="18BEDA0F" w14:textId="77777777" w:rsidR="007A6B63" w:rsidRPr="00450F91" w:rsidRDefault="007A6B63" w:rsidP="007A6B63">
            <w:pPr>
              <w:pStyle w:val="TAL"/>
              <w:rPr>
                <w:szCs w:val="18"/>
              </w:rPr>
            </w:pPr>
            <w:r w:rsidRPr="00450F91">
              <w:rPr>
                <w:szCs w:val="18"/>
              </w:rPr>
              <w:t xml:space="preserve">Input signal </w:t>
            </w:r>
            <w:r w:rsidRPr="00450F91">
              <w:rPr>
                <w:szCs w:val="18"/>
                <w:lang w:eastAsia="ja-JP"/>
              </w:rPr>
              <w:t>EIRP</w:t>
            </w:r>
            <w:r w:rsidRPr="00450F91">
              <w:rPr>
                <w:szCs w:val="18"/>
              </w:rPr>
              <w:t xml:space="preserve"> for maximum output power</w:t>
            </w:r>
          </w:p>
        </w:tc>
        <w:tc>
          <w:tcPr>
            <w:tcW w:w="0" w:type="auto"/>
            <w:tcBorders>
              <w:top w:val="single" w:sz="4" w:space="0" w:color="auto"/>
              <w:left w:val="single" w:sz="4" w:space="0" w:color="auto"/>
              <w:bottom w:val="single" w:sz="4" w:space="0" w:color="auto"/>
              <w:right w:val="single" w:sz="4" w:space="0" w:color="auto"/>
            </w:tcBorders>
          </w:tcPr>
          <w:p w14:paraId="6CC02825" w14:textId="77777777" w:rsidR="007A6B63" w:rsidRPr="00450F91" w:rsidRDefault="007A6B63" w:rsidP="007A6B63">
            <w:pPr>
              <w:pStyle w:val="TAL"/>
              <w:rPr>
                <w:szCs w:val="18"/>
                <w:lang w:eastAsia="ja-JP"/>
              </w:rPr>
            </w:pPr>
            <w:r w:rsidRPr="00450F91">
              <w:rPr>
                <w:szCs w:val="18"/>
                <w:lang w:eastAsia="ja-JP"/>
              </w:rPr>
              <w:t>Declaration of input signal EIRP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22D10436"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79B4D54"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BF274D2" w14:textId="77777777" w:rsidR="007A6B63" w:rsidRPr="00450F91" w:rsidRDefault="007A6B63" w:rsidP="007A6B63">
            <w:pPr>
              <w:pStyle w:val="TAL"/>
              <w:rPr>
                <w:rFonts w:eastAsia="SimSun"/>
                <w:szCs w:val="18"/>
                <w:lang w:val="en-US" w:eastAsia="zh-CN"/>
              </w:rPr>
            </w:pPr>
          </w:p>
        </w:tc>
      </w:tr>
      <w:tr w:rsidR="007A6B63" w:rsidRPr="00450F91" w14:paraId="4F8C25B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8EBBD99" w14:textId="77777777" w:rsidR="007A6B63" w:rsidRPr="00450F91" w:rsidRDefault="007A6B63" w:rsidP="007A6B63">
            <w:pPr>
              <w:pStyle w:val="TAL"/>
              <w:rPr>
                <w:szCs w:val="18"/>
              </w:rPr>
            </w:pPr>
            <w:r w:rsidRPr="00450F91">
              <w:rPr>
                <w:szCs w:val="18"/>
              </w:rPr>
              <w:t>D.26</w:t>
            </w:r>
          </w:p>
        </w:tc>
        <w:tc>
          <w:tcPr>
            <w:tcW w:w="0" w:type="auto"/>
            <w:tcBorders>
              <w:top w:val="single" w:sz="4" w:space="0" w:color="auto"/>
              <w:left w:val="single" w:sz="4" w:space="0" w:color="auto"/>
              <w:bottom w:val="single" w:sz="4" w:space="0" w:color="auto"/>
              <w:right w:val="single" w:sz="4" w:space="0" w:color="auto"/>
            </w:tcBorders>
          </w:tcPr>
          <w:p w14:paraId="26D55167" w14:textId="77777777" w:rsidR="007A6B63" w:rsidRPr="00450F91" w:rsidRDefault="007A6B63" w:rsidP="007A6B63">
            <w:pPr>
              <w:pStyle w:val="TAL"/>
              <w:rPr>
                <w:szCs w:val="18"/>
              </w:rPr>
            </w:pPr>
            <w:r w:rsidRPr="00450F91">
              <w:rPr>
                <w:rFonts w:hint="eastAsia"/>
                <w:szCs w:val="18"/>
                <w:lang w:eastAsia="zh-CN"/>
              </w:rPr>
              <w:t>NCR</w:t>
            </w:r>
            <w:r w:rsidRPr="00450F91">
              <w:rPr>
                <w:szCs w:val="18"/>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60A0A672" w14:textId="77777777" w:rsidR="007A6B63" w:rsidRPr="00450F91" w:rsidRDefault="007A6B63" w:rsidP="007A6B63">
            <w:pPr>
              <w:pStyle w:val="TAL"/>
              <w:rPr>
                <w:szCs w:val="18"/>
                <w:lang w:eastAsia="ja-JP"/>
              </w:rPr>
            </w:pPr>
            <w:r w:rsidRPr="00450F91">
              <w:rPr>
                <w:szCs w:val="18"/>
              </w:rPr>
              <w:t xml:space="preserve">Declaration on whether the </w:t>
            </w:r>
            <w:r w:rsidRPr="00450F91">
              <w:rPr>
                <w:rFonts w:hint="eastAsia"/>
                <w:szCs w:val="18"/>
                <w:lang w:eastAsia="zh-CN"/>
              </w:rPr>
              <w:t>NCR</w:t>
            </w:r>
            <w:r w:rsidRPr="00450F91">
              <w:rPr>
                <w:szCs w:val="18"/>
              </w:rPr>
              <w:t xml:space="preserve"> is intended to radiate in DL, UL or both. Testing shall be performed only for the direction(s) in which the </w:t>
            </w:r>
            <w:r w:rsidRPr="00450F91">
              <w:rPr>
                <w:rFonts w:hint="eastAsia"/>
                <w:szCs w:val="18"/>
                <w:lang w:eastAsia="zh-CN"/>
              </w:rPr>
              <w:t>NCR</w:t>
            </w:r>
            <w:r w:rsidRPr="00450F91">
              <w:rPr>
                <w:szCs w:val="18"/>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0E1E4EF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BC719C4"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34401B" w14:textId="77777777" w:rsidR="007A6B63" w:rsidRPr="00450F91" w:rsidRDefault="007A6B63" w:rsidP="007A6B63">
            <w:pPr>
              <w:pStyle w:val="TAL"/>
              <w:rPr>
                <w:szCs w:val="18"/>
              </w:rPr>
            </w:pPr>
          </w:p>
        </w:tc>
      </w:tr>
      <w:tr w:rsidR="007A6B63" w:rsidRPr="00450F91" w14:paraId="541D2B1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E9002D9" w14:textId="77777777" w:rsidR="007A6B63" w:rsidRPr="00450F91" w:rsidRDefault="007A6B63" w:rsidP="007A6B63">
            <w:pPr>
              <w:pStyle w:val="TAL"/>
              <w:rPr>
                <w:szCs w:val="18"/>
              </w:rPr>
            </w:pPr>
            <w:r w:rsidRPr="00450F91">
              <w:rPr>
                <w:rFonts w:eastAsia="DengXian" w:hint="eastAsia"/>
                <w:lang w:eastAsia="zh-CN"/>
              </w:rPr>
              <w:t>D.27</w:t>
            </w:r>
          </w:p>
        </w:tc>
        <w:tc>
          <w:tcPr>
            <w:tcW w:w="0" w:type="auto"/>
            <w:tcBorders>
              <w:top w:val="single" w:sz="4" w:space="0" w:color="auto"/>
              <w:left w:val="single" w:sz="4" w:space="0" w:color="auto"/>
              <w:bottom w:val="single" w:sz="4" w:space="0" w:color="auto"/>
              <w:right w:val="single" w:sz="4" w:space="0" w:color="auto"/>
            </w:tcBorders>
          </w:tcPr>
          <w:p w14:paraId="05CA141B" w14:textId="77777777" w:rsidR="007A6B63" w:rsidRPr="00450F91" w:rsidRDefault="007A6B63" w:rsidP="007A6B63">
            <w:pPr>
              <w:pStyle w:val="TAL"/>
              <w:rPr>
                <w:szCs w:val="18"/>
              </w:rPr>
            </w:pPr>
            <w:r w:rsidRPr="00450F91">
              <w:rPr>
                <w:rFonts w:eastAsia="DengXian" w:hint="eastAsia"/>
                <w:lang w:eastAsia="zh-CN"/>
              </w:rPr>
              <w:t>M</w:t>
            </w:r>
            <w:r w:rsidRPr="00450F91">
              <w:t xml:space="preserve">aximum </w:t>
            </w:r>
            <w:r w:rsidRPr="00450F91">
              <w:rPr>
                <w:rFonts w:hint="eastAsia"/>
                <w:lang w:eastAsia="zh-CN"/>
              </w:rPr>
              <w:t>NCR</w:t>
            </w:r>
            <w:r w:rsidRPr="00450F91">
              <w:t xml:space="preserve"> RF Bandwidth</w:t>
            </w:r>
          </w:p>
        </w:tc>
        <w:tc>
          <w:tcPr>
            <w:tcW w:w="0" w:type="auto"/>
            <w:tcBorders>
              <w:top w:val="single" w:sz="4" w:space="0" w:color="auto"/>
              <w:left w:val="single" w:sz="4" w:space="0" w:color="auto"/>
              <w:bottom w:val="single" w:sz="4" w:space="0" w:color="auto"/>
              <w:right w:val="single" w:sz="4" w:space="0" w:color="auto"/>
            </w:tcBorders>
          </w:tcPr>
          <w:p w14:paraId="3471F80C" w14:textId="77777777" w:rsidR="007A6B63" w:rsidRPr="00450F91" w:rsidRDefault="007A6B63" w:rsidP="007A6B63">
            <w:pPr>
              <w:pStyle w:val="TAL"/>
              <w:rPr>
                <w:szCs w:val="18"/>
              </w:rPr>
            </w:pPr>
            <w:r w:rsidRPr="00450F91">
              <w:rPr>
                <w:rFonts w:cs="Arial"/>
                <w:szCs w:val="18"/>
              </w:rPr>
              <w:t xml:space="preserve">Maximum </w:t>
            </w:r>
            <w:r w:rsidRPr="00450F91">
              <w:rPr>
                <w:rFonts w:eastAsia="DengXian" w:cs="Arial" w:hint="eastAsia"/>
                <w:i/>
                <w:szCs w:val="18"/>
                <w:lang w:eastAsia="zh-CN"/>
              </w:rPr>
              <w:t>NCR</w:t>
            </w:r>
            <w:r w:rsidRPr="00450F91">
              <w:rPr>
                <w:rFonts w:cs="Arial"/>
                <w:i/>
                <w:szCs w:val="18"/>
              </w:rPr>
              <w:t xml:space="preserve"> RF Bandwidth</w:t>
            </w:r>
            <w:r w:rsidRPr="00450F91">
              <w:rPr>
                <w:rFonts w:cs="Arial"/>
                <w:szCs w:val="18"/>
              </w:rPr>
              <w:t xml:space="preserve"> in the </w:t>
            </w:r>
            <w:r w:rsidRPr="00450F91">
              <w:rPr>
                <w:rFonts w:cs="Arial"/>
                <w:i/>
                <w:szCs w:val="18"/>
              </w:rPr>
              <w:t>operating band</w:t>
            </w:r>
            <w:r w:rsidRPr="00450F91">
              <w:rPr>
                <w:rFonts w:cs="Arial"/>
                <w:szCs w:val="18"/>
              </w:rPr>
              <w:t xml:space="preserve"> for single-band operation. Declared per supported </w:t>
            </w:r>
            <w:r w:rsidRPr="00450F91">
              <w:rPr>
                <w:rFonts w:cs="Arial"/>
                <w:i/>
                <w:szCs w:val="18"/>
              </w:rPr>
              <w:t>operating band.</w:t>
            </w:r>
            <w:r w:rsidRPr="00450F91">
              <w:rPr>
                <w:rFonts w:cs="Arial"/>
                <w:szCs w:val="18"/>
              </w:rPr>
              <w:t xml:space="preserve"> (Note </w:t>
            </w:r>
            <w:r w:rsidRPr="00450F91">
              <w:rPr>
                <w:rFonts w:eastAsia="DengXian" w:cs="Arial" w:hint="eastAsia"/>
                <w:szCs w:val="18"/>
                <w:lang w:eastAsia="zh-CN"/>
              </w:rPr>
              <w:t>8</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1345AC9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2FAFA97"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16C559D" w14:textId="77777777" w:rsidR="007A6B63" w:rsidRPr="00450F91" w:rsidRDefault="007A6B63" w:rsidP="007A6B63">
            <w:pPr>
              <w:pStyle w:val="TAL"/>
              <w:rPr>
                <w:rFonts w:cs="Arial"/>
                <w:szCs w:val="18"/>
              </w:rPr>
            </w:pPr>
          </w:p>
        </w:tc>
      </w:tr>
      <w:tr w:rsidR="007A6B63" w:rsidRPr="00450F91" w14:paraId="7BAE338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E0B275C" w14:textId="77777777" w:rsidR="007A6B63" w:rsidRPr="00450F91" w:rsidRDefault="007A6B63" w:rsidP="007A6B63">
            <w:pPr>
              <w:pStyle w:val="TAL"/>
              <w:rPr>
                <w:rFonts w:eastAsia="DengXian"/>
                <w:lang w:eastAsia="zh-CN"/>
              </w:rPr>
            </w:pPr>
            <w:r w:rsidRPr="00450F91">
              <w:rPr>
                <w:rFonts w:eastAsia="DengXian" w:hint="eastAsia"/>
                <w:lang w:eastAsia="zh-CN"/>
              </w:rPr>
              <w:t>D.2</w:t>
            </w:r>
            <w:r w:rsidRPr="00450F91">
              <w:rPr>
                <w:rFonts w:eastAsia="DengXia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0CF1E6FE" w14:textId="77777777" w:rsidR="007A6B63" w:rsidRPr="00450F91" w:rsidRDefault="007A6B63" w:rsidP="007A6B63">
            <w:pPr>
              <w:pStyle w:val="TAL"/>
              <w:rPr>
                <w:rFonts w:eastAsia="DengXian"/>
                <w:lang w:eastAsia="zh-CN"/>
              </w:rPr>
            </w:pPr>
            <w:r w:rsidRPr="00450F91">
              <w:rPr>
                <w:rFonts w:cs="v4.2.0" w:hint="eastAsia"/>
                <w:lang w:val="en-US" w:eastAsia="zh-CN"/>
              </w:rPr>
              <w:t>S</w:t>
            </w:r>
            <w:r w:rsidRPr="00450F91">
              <w:rPr>
                <w:rFonts w:cs="v4.2.0"/>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37374769" w14:textId="77777777" w:rsidR="007A6B63" w:rsidRPr="00450F91" w:rsidRDefault="007A6B63" w:rsidP="007A6B63">
            <w:pPr>
              <w:pStyle w:val="TAL"/>
              <w:rPr>
                <w:rFonts w:cs="Arial"/>
                <w:szCs w:val="18"/>
              </w:rPr>
            </w:pPr>
            <w:r w:rsidRPr="00450F91">
              <w:rPr>
                <w:rFonts w:cs="v4.2.0" w:hint="eastAsia"/>
                <w:lang w:val="en-US" w:eastAsia="zh-CN"/>
              </w:rPr>
              <w:t>Declaration on whether the NCR s</w:t>
            </w:r>
            <w:r w:rsidRPr="00450F91">
              <w:rPr>
                <w:rFonts w:cs="v4.2.0"/>
              </w:rPr>
              <w:t xml:space="preserve">upport </w:t>
            </w:r>
            <w:r w:rsidRPr="00450F91">
              <w:rPr>
                <w:rFonts w:cs="v4.2.0" w:hint="eastAsia"/>
                <w:lang w:val="en-US" w:eastAsia="zh-CN"/>
              </w:rPr>
              <w:t xml:space="preserve">the </w:t>
            </w:r>
            <w:r w:rsidRPr="00450F91">
              <w:rPr>
                <w:rFonts w:cs="v4.2.0"/>
              </w:rPr>
              <w:t>simultaneous Tx of NCR-Fwd and NCR-MT</w:t>
            </w:r>
          </w:p>
        </w:tc>
        <w:tc>
          <w:tcPr>
            <w:tcW w:w="0" w:type="auto"/>
            <w:tcBorders>
              <w:top w:val="single" w:sz="4" w:space="0" w:color="auto"/>
              <w:left w:val="single" w:sz="4" w:space="0" w:color="auto"/>
              <w:bottom w:val="single" w:sz="4" w:space="0" w:color="auto"/>
              <w:right w:val="single" w:sz="4" w:space="0" w:color="auto"/>
            </w:tcBorders>
          </w:tcPr>
          <w:p w14:paraId="5EBB564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3E967B6"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C3C985E" w14:textId="77777777" w:rsidR="007A6B63" w:rsidRPr="00450F91" w:rsidRDefault="007A6B63" w:rsidP="007A6B63">
            <w:pPr>
              <w:pStyle w:val="TAL"/>
              <w:rPr>
                <w:rFonts w:cs="Arial"/>
                <w:szCs w:val="18"/>
              </w:rPr>
            </w:pPr>
            <w:r w:rsidRPr="00450F91">
              <w:rPr>
                <w:rFonts w:hint="eastAsia"/>
                <w:lang w:val="en-US" w:eastAsia="zh-CN"/>
              </w:rPr>
              <w:t>x</w:t>
            </w:r>
          </w:p>
        </w:tc>
      </w:tr>
      <w:tr w:rsidR="007A6B63" w:rsidRPr="00450F91" w14:paraId="687E8E51" w14:textId="77777777" w:rsidTr="00700E24">
        <w:trPr>
          <w:cantSplit/>
          <w:trHeight w:val="418"/>
          <w:jc w:val="center"/>
        </w:trPr>
        <w:tc>
          <w:tcPr>
            <w:tcW w:w="0" w:type="auto"/>
            <w:tcBorders>
              <w:top w:val="single" w:sz="4" w:space="0" w:color="auto"/>
              <w:left w:val="single" w:sz="4" w:space="0" w:color="auto"/>
              <w:bottom w:val="single" w:sz="4" w:space="0" w:color="auto"/>
              <w:right w:val="single" w:sz="4" w:space="0" w:color="auto"/>
            </w:tcBorders>
          </w:tcPr>
          <w:p w14:paraId="64FB92AA" w14:textId="77777777" w:rsidR="007A6B63" w:rsidRPr="00450F91" w:rsidRDefault="007A6B63" w:rsidP="007A6B63">
            <w:pPr>
              <w:pStyle w:val="TAL"/>
              <w:rPr>
                <w:rFonts w:cs="Arial"/>
                <w:szCs w:val="18"/>
              </w:rPr>
            </w:pPr>
            <w:r w:rsidRPr="00450F91">
              <w:rPr>
                <w:rFonts w:cs="Arial"/>
                <w:szCs w:val="18"/>
              </w:rPr>
              <w:t>D.</w:t>
            </w:r>
            <w:r w:rsidRPr="00450F91">
              <w:rPr>
                <w:rFonts w:eastAsia="SimSun" w:cs="Arial" w:hint="eastAsia"/>
                <w:szCs w:val="18"/>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22366EAF" w14:textId="77777777" w:rsidR="007A6B63" w:rsidRPr="00450F91" w:rsidRDefault="007A6B63" w:rsidP="007A6B63">
            <w:pPr>
              <w:pStyle w:val="TAL"/>
              <w:rPr>
                <w:rFonts w:cs="Arial"/>
                <w:szCs w:val="18"/>
              </w:rPr>
            </w:pPr>
            <w:r w:rsidRPr="00450F91">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1D40EAC5" w14:textId="77777777" w:rsidR="007A6B63" w:rsidRPr="00450F91" w:rsidRDefault="007A6B63" w:rsidP="007A6B63">
            <w:pPr>
              <w:pStyle w:val="TAL"/>
              <w:rPr>
                <w:rFonts w:cs="Arial"/>
                <w:szCs w:val="18"/>
              </w:rPr>
            </w:pPr>
            <w:r w:rsidRPr="00450F91">
              <w:rPr>
                <w:rFonts w:cs="Arial"/>
                <w:szCs w:val="18"/>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5E7B4E13"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B6F05D2"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D3F17BE"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66B442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A269F6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16BE146D" w14:textId="77777777" w:rsidR="007A6B63" w:rsidRPr="00450F91" w:rsidRDefault="007A6B63" w:rsidP="007A6B63">
            <w:pPr>
              <w:pStyle w:val="TAL"/>
              <w:rPr>
                <w:rFonts w:cs="v4.2.0"/>
                <w:lang w:val="en-US" w:eastAsia="zh-CN"/>
              </w:rPr>
            </w:pPr>
            <w:r w:rsidRPr="00450F91">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1522638E" w14:textId="77777777" w:rsidR="007A6B63" w:rsidRPr="00450F91" w:rsidRDefault="007A6B63" w:rsidP="007A6B63">
            <w:pPr>
              <w:pStyle w:val="TAL"/>
              <w:rPr>
                <w:rFonts w:cs="v4.2.0"/>
                <w:lang w:val="en-US" w:eastAsia="zh-CN"/>
              </w:rPr>
            </w:pPr>
            <w:r w:rsidRPr="00450F91">
              <w:rPr>
                <w:rFonts w:cs="Arial"/>
                <w:szCs w:val="18"/>
              </w:rPr>
              <w:t>Reference direction inside the OTA REFSENS RoAoA (D.</w:t>
            </w:r>
            <w:r w:rsidRPr="00450F91">
              <w:rPr>
                <w:rFonts w:eastAsia="SimSun" w:cs="Arial" w:hint="eastAsia"/>
                <w:szCs w:val="18"/>
                <w:lang w:val="en-US" w:eastAsia="zh-CN"/>
              </w:rPr>
              <w:t>29</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6351FCC6"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B5B2EFD"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42691CD"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31B793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77AB8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05FC2D71" w14:textId="77777777" w:rsidR="007A6B63" w:rsidRPr="00450F91" w:rsidRDefault="007A6B63" w:rsidP="007A6B63">
            <w:pPr>
              <w:pStyle w:val="TAL"/>
              <w:rPr>
                <w:rFonts w:cs="v4.2.0"/>
                <w:lang w:val="en-US" w:eastAsia="zh-CN"/>
              </w:rPr>
            </w:pPr>
            <w:r w:rsidRPr="00450F91">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366801E5" w14:textId="77777777" w:rsidR="007A6B63" w:rsidRPr="00450F91" w:rsidRDefault="007A6B63" w:rsidP="007A6B63">
            <w:pPr>
              <w:pStyle w:val="TAL"/>
              <w:rPr>
                <w:rFonts w:cs="Arial"/>
                <w:szCs w:val="18"/>
              </w:rPr>
            </w:pPr>
            <w:r w:rsidRPr="00450F91">
              <w:rPr>
                <w:rFonts w:cs="Arial"/>
                <w:szCs w:val="18"/>
              </w:rPr>
              <w:t>The following four OTA REFSENS conformance test directions shall be declared:</w:t>
            </w:r>
          </w:p>
          <w:p w14:paraId="4F1D90B9" w14:textId="77777777" w:rsidR="007A6B63" w:rsidRPr="00450F91" w:rsidRDefault="007A6B63" w:rsidP="007A6B63">
            <w:pPr>
              <w:pStyle w:val="TAL"/>
              <w:rPr>
                <w:rFonts w:cs="Arial"/>
                <w:szCs w:val="18"/>
              </w:rPr>
            </w:pPr>
            <w:r w:rsidRPr="00450F91">
              <w:rPr>
                <w:rFonts w:cs="Arial"/>
                <w:szCs w:val="18"/>
              </w:rPr>
              <w:t>1)</w:t>
            </w:r>
            <w:r w:rsidRPr="00450F91">
              <w:rPr>
                <w:rFonts w:cs="Arial"/>
                <w:szCs w:val="18"/>
              </w:rPr>
              <w:tab/>
              <w:t>The direction determined by the maximum φ value achievable inside the OTA REFSENS RoAoA, while θ value being the closest possible to the OTA REFSENS receiver target reference direction.</w:t>
            </w:r>
          </w:p>
          <w:p w14:paraId="3C45DD94" w14:textId="77777777" w:rsidR="007A6B63" w:rsidRPr="00450F91" w:rsidRDefault="007A6B63" w:rsidP="007A6B63">
            <w:pPr>
              <w:pStyle w:val="TAL"/>
              <w:rPr>
                <w:rFonts w:cs="Arial"/>
                <w:szCs w:val="18"/>
              </w:rPr>
            </w:pPr>
            <w:r w:rsidRPr="00450F91">
              <w:rPr>
                <w:rFonts w:cs="Arial"/>
                <w:szCs w:val="18"/>
              </w:rPr>
              <w:t>2)</w:t>
            </w:r>
            <w:r w:rsidRPr="00450F91">
              <w:rPr>
                <w:rFonts w:cs="Arial"/>
                <w:szCs w:val="18"/>
              </w:rPr>
              <w:tab/>
              <w:t>The direction determined by the minimum φ value achievable inside the OTA REFSENS RoAoA, while θ value being the closest possible to the OTA REFSENS receiver target reference direction.</w:t>
            </w:r>
          </w:p>
          <w:p w14:paraId="5F523E78" w14:textId="77777777" w:rsidR="007A6B63" w:rsidRPr="00450F91" w:rsidRDefault="007A6B63" w:rsidP="007A6B63">
            <w:pPr>
              <w:pStyle w:val="TAL"/>
              <w:rPr>
                <w:rFonts w:cs="Arial"/>
                <w:szCs w:val="18"/>
              </w:rPr>
            </w:pPr>
            <w:r w:rsidRPr="00450F91">
              <w:rPr>
                <w:rFonts w:cs="Arial"/>
                <w:szCs w:val="18"/>
              </w:rPr>
              <w:t>3)</w:t>
            </w:r>
            <w:r w:rsidRPr="00450F91">
              <w:rPr>
                <w:rFonts w:cs="Arial"/>
                <w:szCs w:val="18"/>
              </w:rPr>
              <w:tab/>
              <w:t>The direction determined by the maximum θ value achievable inside the OTA REFSENS RoAoA, while φ value being the closest possible to the OTA REFSENS receiver target reference direction.</w:t>
            </w:r>
          </w:p>
          <w:p w14:paraId="71337B46" w14:textId="77777777" w:rsidR="007A6B63" w:rsidRPr="00450F91" w:rsidRDefault="007A6B63" w:rsidP="007A6B63">
            <w:pPr>
              <w:pStyle w:val="TAL"/>
              <w:rPr>
                <w:rFonts w:cs="v4.2.0"/>
                <w:lang w:val="en-US" w:eastAsia="zh-CN"/>
              </w:rPr>
            </w:pPr>
            <w:r w:rsidRPr="00450F91">
              <w:rPr>
                <w:rFonts w:cs="Arial"/>
                <w:szCs w:val="18"/>
              </w:rPr>
              <w:t>4)</w:t>
            </w:r>
            <w:r w:rsidRPr="00450F91">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F0D2C08"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5F15A3"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5CDC2D1"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12D963C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A908234" w14:textId="77777777" w:rsidR="007A6B63" w:rsidRPr="00450F91" w:rsidRDefault="007A6B63" w:rsidP="00700E24">
            <w:pPr>
              <w:keepNext/>
              <w:keepLines/>
              <w:spacing w:after="0"/>
              <w:rPr>
                <w:rFonts w:ascii="Arial" w:hAnsi="Arial" w:cs="Arial"/>
                <w:sz w:val="18"/>
                <w:szCs w:val="18"/>
              </w:rPr>
            </w:pPr>
            <w:r w:rsidRPr="00450F91">
              <w:rPr>
                <w:rFonts w:ascii="Arial" w:eastAsia="DengXian" w:hAnsi="Arial" w:hint="eastAsia"/>
                <w:sz w:val="18"/>
                <w:lang w:eastAsia="zh-CN"/>
              </w:rPr>
              <w:t>D.</w:t>
            </w:r>
            <w:r w:rsidRPr="00450F91">
              <w:rPr>
                <w:rFonts w:ascii="Arial" w:eastAsia="DengXian" w:hAnsi="Arial" w:hint="eastAsia"/>
                <w:sz w:val="18"/>
                <w:lang w:val="en-US" w:eastAsia="zh-CN"/>
              </w:rPr>
              <w:t>32</w:t>
            </w:r>
          </w:p>
        </w:tc>
        <w:tc>
          <w:tcPr>
            <w:tcW w:w="0" w:type="auto"/>
            <w:tcBorders>
              <w:top w:val="single" w:sz="4" w:space="0" w:color="auto"/>
              <w:left w:val="single" w:sz="4" w:space="0" w:color="auto"/>
              <w:bottom w:val="single" w:sz="4" w:space="0" w:color="auto"/>
              <w:right w:val="single" w:sz="4" w:space="0" w:color="auto"/>
            </w:tcBorders>
          </w:tcPr>
          <w:p w14:paraId="44DFFF19" w14:textId="77777777" w:rsidR="007A6B63" w:rsidRPr="00450F91" w:rsidRDefault="007A6B63" w:rsidP="00700E24">
            <w:pPr>
              <w:keepNext/>
              <w:keepLines/>
              <w:spacing w:after="0"/>
              <w:rPr>
                <w:rFonts w:ascii="Arial" w:hAnsi="Arial" w:cs="Arial"/>
                <w:sz w:val="18"/>
                <w:szCs w:val="18"/>
              </w:rPr>
            </w:pPr>
            <w:r w:rsidRPr="00450F91">
              <w:rPr>
                <w:rFonts w:ascii="Arial" w:hAnsi="Arial" w:cs="Arial"/>
                <w:sz w:val="18"/>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04A45BC" w14:textId="77777777" w:rsidR="007A6B63" w:rsidRPr="00450F91" w:rsidRDefault="007A6B63" w:rsidP="00700E24">
            <w:pPr>
              <w:keepNext/>
              <w:keepLines/>
              <w:spacing w:after="0"/>
              <w:rPr>
                <w:rFonts w:ascii="Arial" w:hAnsi="Arial" w:cs="Arial"/>
                <w:sz w:val="18"/>
                <w:szCs w:val="18"/>
              </w:rPr>
            </w:pPr>
            <w:r w:rsidRPr="00450F91">
              <w:rPr>
                <w:rFonts w:ascii="Arial" w:eastAsia="SimSun" w:hAnsi="Arial" w:cs="Arial" w:hint="eastAsia"/>
                <w:sz w:val="18"/>
                <w:szCs w:val="18"/>
                <w:lang w:val="en-US" w:eastAsia="zh-CN"/>
              </w:rPr>
              <w:t>Declaration whether it is single band RIB or multi-band RIB.</w:t>
            </w:r>
            <w:r>
              <w:rPr>
                <w:rFonts w:ascii="Arial" w:eastAsia="SimSun" w:hAnsi="Arial" w:cs="Arial"/>
                <w:sz w:val="18"/>
                <w:szCs w:val="18"/>
                <w:lang w:val="en-US" w:eastAsia="zh-CN"/>
              </w:rPr>
              <w:t xml:space="preserve"> (Note 9)</w:t>
            </w:r>
          </w:p>
        </w:tc>
        <w:tc>
          <w:tcPr>
            <w:tcW w:w="0" w:type="auto"/>
            <w:tcBorders>
              <w:top w:val="single" w:sz="4" w:space="0" w:color="auto"/>
              <w:left w:val="single" w:sz="4" w:space="0" w:color="auto"/>
              <w:bottom w:val="single" w:sz="4" w:space="0" w:color="auto"/>
              <w:right w:val="single" w:sz="4" w:space="0" w:color="auto"/>
            </w:tcBorders>
          </w:tcPr>
          <w:p w14:paraId="1C622D7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D7704D8" w14:textId="77777777" w:rsidR="007A6B63" w:rsidRPr="00450F91" w:rsidRDefault="007A6B63" w:rsidP="007A6B63">
            <w:pPr>
              <w:pStyle w:val="TAL"/>
              <w:rPr>
                <w:lang w:val="en-US"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A01D1C5"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09C4E89D" w14:textId="77777777" w:rsidTr="006F0213">
        <w:trPr>
          <w:cantSplit/>
          <w:trHeight w:val="424"/>
          <w:jc w:val="center"/>
        </w:trPr>
        <w:tc>
          <w:tcPr>
            <w:tcW w:w="0" w:type="auto"/>
            <w:gridSpan w:val="6"/>
            <w:tcBorders>
              <w:top w:val="single" w:sz="4" w:space="0" w:color="auto"/>
              <w:left w:val="single" w:sz="4" w:space="0" w:color="auto"/>
              <w:bottom w:val="single" w:sz="4" w:space="0" w:color="auto"/>
              <w:right w:val="single" w:sz="4" w:space="0" w:color="auto"/>
            </w:tcBorders>
          </w:tcPr>
          <w:p w14:paraId="7F43606A" w14:textId="1C8066EE" w:rsidR="007A6B63" w:rsidRPr="00450F91" w:rsidRDefault="007A6B63" w:rsidP="007A6B63">
            <w:pPr>
              <w:pStyle w:val="TAN"/>
            </w:pPr>
            <w:r w:rsidRPr="00450F91">
              <w:t>NOTE</w:t>
            </w:r>
            <w:r>
              <w:t xml:space="preserve"> </w:t>
            </w:r>
            <w:r w:rsidRPr="00450F91">
              <w:t>1:</w:t>
            </w:r>
            <w:r w:rsidRPr="00450F91">
              <w:tab/>
              <w:t>Depending on the capability of the system some of these beams may be the same. For those same beams, testing is not repeated.</w:t>
            </w:r>
          </w:p>
          <w:p w14:paraId="56D6B8E5" w14:textId="602885A0" w:rsidR="007A6B63" w:rsidRPr="00450F91" w:rsidRDefault="007A6B63" w:rsidP="007A6B63">
            <w:pPr>
              <w:pStyle w:val="TAN"/>
            </w:pPr>
            <w:r w:rsidRPr="00450F91">
              <w:t>NOTE</w:t>
            </w:r>
            <w:r>
              <w:t xml:space="preserve"> </w:t>
            </w:r>
            <w:r w:rsidRPr="00450F91">
              <w:t>2:</w:t>
            </w:r>
            <w:r w:rsidRPr="00450F91">
              <w:rPr>
                <w:rFonts w:cs="Arial"/>
                <w:szCs w:val="18"/>
              </w:rPr>
              <w:tab/>
            </w:r>
            <w:r w:rsidRPr="00450F91">
              <w:t xml:space="preserve">These </w:t>
            </w:r>
            <w:r w:rsidRPr="00450F91">
              <w:rPr>
                <w:i/>
              </w:rPr>
              <w:t>operating bands</w:t>
            </w:r>
            <w:r w:rsidRPr="00450F91">
              <w:t xml:space="preserve"> are related to their respective single</w:t>
            </w:r>
            <w:r w:rsidRPr="00450F91">
              <w:noBreakHyphen/>
              <w:t>band RIBs.</w:t>
            </w:r>
          </w:p>
          <w:p w14:paraId="068002BC" w14:textId="5C871888" w:rsidR="007A6B63" w:rsidRPr="00450F91" w:rsidRDefault="007A6B63" w:rsidP="007A6B63">
            <w:pPr>
              <w:pStyle w:val="TAN"/>
            </w:pPr>
            <w:r w:rsidRPr="00450F91">
              <w:t>NOTE</w:t>
            </w:r>
            <w:r>
              <w:t xml:space="preserve"> </w:t>
            </w:r>
            <w:r w:rsidRPr="00450F91">
              <w:t>3:</w:t>
            </w:r>
            <w:r w:rsidRPr="00450F91">
              <w:rPr>
                <w:lang w:eastAsia="zh-CN"/>
              </w:rPr>
              <w:tab/>
            </w:r>
            <w:r w:rsidRPr="00450F91">
              <w:rPr>
                <w:i/>
              </w:rPr>
              <w:t>OTA coverage range</w:t>
            </w:r>
            <w:r w:rsidRPr="00450F91">
              <w:t xml:space="preserve"> is used for conformance testing of such TX OTA requirements as frequency error or EVM.</w:t>
            </w:r>
          </w:p>
          <w:p w14:paraId="77F59C18" w14:textId="2B75D942" w:rsidR="007A6B63" w:rsidRPr="00450F91" w:rsidRDefault="007A6B63" w:rsidP="007A6B63">
            <w:pPr>
              <w:pStyle w:val="TAN"/>
            </w:pPr>
            <w:r w:rsidRPr="00450F91">
              <w:t>NOTE</w:t>
            </w:r>
            <w:r>
              <w:t xml:space="preserve"> </w:t>
            </w:r>
            <w:r w:rsidRPr="00450F91">
              <w:t>4:</w:t>
            </w:r>
            <w:r w:rsidRPr="00450F91">
              <w:tab/>
              <w:t xml:space="preserve">The </w:t>
            </w:r>
            <w:r w:rsidRPr="00450F91">
              <w:rPr>
                <w:i/>
              </w:rPr>
              <w:t xml:space="preserve">OTA coverage range </w:t>
            </w:r>
            <w:r w:rsidRPr="00450F91">
              <w:rPr>
                <w:iCs/>
              </w:rPr>
              <w:t>reference direction</w:t>
            </w:r>
            <w:r w:rsidRPr="00450F91">
              <w:t xml:space="preserve"> may be the same as the Reference beam direction pair (D.8) but does not have to be.</w:t>
            </w:r>
          </w:p>
          <w:p w14:paraId="24722E98" w14:textId="2365CEA7" w:rsidR="007A6B63" w:rsidRPr="00450F91" w:rsidRDefault="007A6B63" w:rsidP="007A6B63">
            <w:pPr>
              <w:pStyle w:val="TAN"/>
            </w:pPr>
            <w:r w:rsidRPr="00450F91">
              <w:rPr>
                <w:lang w:eastAsia="zh-CN"/>
              </w:rPr>
              <w:t>NOTE</w:t>
            </w:r>
            <w:r>
              <w:rPr>
                <w:lang w:eastAsia="zh-CN"/>
              </w:rPr>
              <w:t xml:space="preserve"> </w:t>
            </w:r>
            <w:r w:rsidRPr="00450F91">
              <w:rPr>
                <w:lang w:eastAsia="zh-CN"/>
              </w:rPr>
              <w:t>5:</w:t>
            </w:r>
            <w:r w:rsidRPr="00450F91">
              <w:tab/>
            </w:r>
            <w:r w:rsidRPr="00450F91">
              <w:rPr>
                <w:lang w:eastAsia="zh-CN"/>
              </w:rPr>
              <w:t xml:space="preserve">If a </w:t>
            </w:r>
            <w:r>
              <w:rPr>
                <w:lang w:eastAsia="zh-CN"/>
              </w:rPr>
              <w:t xml:space="preserve">NCR type 1-H or </w:t>
            </w:r>
            <w:r w:rsidRPr="00450F91">
              <w:rPr>
                <w:rFonts w:hint="eastAsia"/>
                <w:i/>
                <w:lang w:eastAsia="zh-CN"/>
              </w:rPr>
              <w:t>NCR</w:t>
            </w:r>
            <w:r w:rsidRPr="00450F91">
              <w:rPr>
                <w:i/>
                <w:lang w:eastAsia="zh-CN"/>
              </w:rPr>
              <w:t xml:space="preserve"> type 2-O</w:t>
            </w:r>
            <w:r w:rsidRPr="00450F91">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4B724A05" w14:textId="54F24DD3" w:rsidR="007A6B63" w:rsidRPr="00450F91" w:rsidRDefault="007A6B63" w:rsidP="007A6B63">
            <w:pPr>
              <w:pStyle w:val="TAN"/>
            </w:pPr>
            <w:r w:rsidRPr="00450F91">
              <w:rPr>
                <w:lang w:eastAsia="zh-CN"/>
              </w:rPr>
              <w:t>NOTE</w:t>
            </w:r>
            <w:r>
              <w:rPr>
                <w:lang w:eastAsia="zh-CN"/>
              </w:rPr>
              <w:t xml:space="preserve"> </w:t>
            </w:r>
            <w:r w:rsidRPr="00450F91">
              <w:t>6:</w:t>
            </w:r>
            <w:r w:rsidRPr="00450F91">
              <w:tab/>
              <w:t xml:space="preserve">If </w:t>
            </w:r>
            <w:r w:rsidRPr="00450F91">
              <w:rPr>
                <w:rFonts w:cs="Arial"/>
                <w:szCs w:val="18"/>
              </w:rPr>
              <w:t xml:space="preserve">D.22 and D.23 are </w:t>
            </w:r>
            <w:r w:rsidRPr="00450F91">
              <w:t>declared for certain frequency range</w:t>
            </w:r>
            <w:r w:rsidRPr="00450F91">
              <w:rPr>
                <w:rFonts w:eastAsia="SimSun" w:hint="eastAsia"/>
                <w:lang w:val="en-US" w:eastAsia="zh-CN"/>
              </w:rPr>
              <w:t xml:space="preserve"> </w:t>
            </w:r>
            <w:r w:rsidRPr="00450F91">
              <w:t xml:space="preserve"> (D.21), there shall be no </w:t>
            </w:r>
            <w:r w:rsidRPr="00450F91">
              <w:rPr>
                <w:lang w:eastAsia="zh-CN"/>
              </w:rPr>
              <w:t>"</w:t>
            </w:r>
            <w:r w:rsidRPr="00450F91">
              <w:t>Rated beam EIRP</w:t>
            </w:r>
            <w:r w:rsidRPr="00450F91">
              <w:rPr>
                <w:lang w:eastAsia="zh-CN"/>
              </w:rPr>
              <w:t>"</w:t>
            </w:r>
            <w:r w:rsidRPr="00450F91">
              <w:t xml:space="preserve"> declaration (D.9) for the </w:t>
            </w:r>
            <w:r w:rsidRPr="00450F91">
              <w:rPr>
                <w:i/>
              </w:rPr>
              <w:t>operating band</w:t>
            </w:r>
            <w:r w:rsidRPr="00450F91">
              <w:t xml:space="preserve"> containing that particular frequency range.</w:t>
            </w:r>
          </w:p>
          <w:p w14:paraId="7A8E829F" w14:textId="2620A001" w:rsidR="007A6B63" w:rsidRPr="00450F91" w:rsidRDefault="007A6B63" w:rsidP="007A6B63">
            <w:pPr>
              <w:pStyle w:val="TAN"/>
            </w:pPr>
            <w:r w:rsidRPr="00450F91">
              <w:rPr>
                <w:lang w:eastAsia="zh-CN"/>
              </w:rPr>
              <w:t>NOTE</w:t>
            </w:r>
            <w:r>
              <w:rPr>
                <w:lang w:eastAsia="zh-CN"/>
              </w:rPr>
              <w:t xml:space="preserve"> </w:t>
            </w:r>
            <w:r w:rsidRPr="00450F91">
              <w:rPr>
                <w:lang w:eastAsia="zh-CN"/>
              </w:rPr>
              <w:t>7:</w:t>
            </w:r>
            <w:r w:rsidRPr="00450F91">
              <w:tab/>
            </w:r>
            <w:r w:rsidRPr="00450F91">
              <w:rPr>
                <w:lang w:eastAsia="zh-CN"/>
              </w:rPr>
              <w:t xml:space="preserve">If a </w:t>
            </w:r>
            <w:r>
              <w:rPr>
                <w:lang w:eastAsia="zh-CN"/>
              </w:rPr>
              <w:t xml:space="preserve">NCR type 1-H or </w:t>
            </w:r>
            <w:r w:rsidRPr="00450F91">
              <w:rPr>
                <w:rFonts w:hint="eastAsia"/>
                <w:lang w:val="en-US" w:eastAsia="zh-CN"/>
              </w:rPr>
              <w:t>NCR</w:t>
            </w:r>
            <w:r w:rsidRPr="00450F91">
              <w:rPr>
                <w:lang w:eastAsia="zh-CN"/>
              </w:rPr>
              <w:t xml:space="preserve">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483601AD" w14:textId="77777777" w:rsidR="007A6B63" w:rsidRDefault="007A6B63" w:rsidP="007A6B63">
            <w:pPr>
              <w:pStyle w:val="TAN"/>
              <w:rPr>
                <w:rFonts w:cs="Arial"/>
                <w:szCs w:val="18"/>
                <w:lang w:val="en-US"/>
              </w:rPr>
            </w:pPr>
            <w:r w:rsidRPr="00450F91">
              <w:t xml:space="preserve">NOTE </w:t>
            </w:r>
            <w:r w:rsidRPr="00450F91">
              <w:rPr>
                <w:rFonts w:eastAsia="DengXian" w:hint="eastAsia"/>
                <w:lang w:eastAsia="zh-CN"/>
              </w:rPr>
              <w:t>8</w:t>
            </w:r>
            <w:r w:rsidRPr="00450F91">
              <w:t>:</w:t>
            </w:r>
            <w:r w:rsidRPr="00450F91">
              <w:tab/>
            </w:r>
            <w:r w:rsidRPr="00450F91">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AEB23AF" w14:textId="77777777" w:rsidR="007A6B63" w:rsidRPr="00450F91" w:rsidRDefault="007A6B63" w:rsidP="007A6B63">
            <w:pPr>
              <w:pStyle w:val="TAN"/>
            </w:pPr>
            <w:r w:rsidRPr="00656E05">
              <w:t xml:space="preserve">NOTE </w:t>
            </w:r>
            <w:r>
              <w:t>9</w:t>
            </w:r>
            <w:r w:rsidRPr="00656E05">
              <w:t>:</w:t>
            </w:r>
            <w:r w:rsidRPr="00656E05">
              <w:tab/>
              <w:t xml:space="preserve">In case of </w:t>
            </w:r>
            <w:r>
              <w:t>NCR</w:t>
            </w:r>
            <w:r w:rsidRPr="00656E05">
              <w:t xml:space="preserve"> type 1-H, this declaration applies per TAB connector.</w:t>
            </w:r>
          </w:p>
        </w:tc>
      </w:tr>
    </w:tbl>
    <w:p w14:paraId="66470B78" w14:textId="77777777" w:rsidR="00600353" w:rsidRDefault="00600353" w:rsidP="00600353"/>
    <w:p w14:paraId="74F13568" w14:textId="5A3CB70B" w:rsidR="004D3FFD" w:rsidRDefault="002C252C">
      <w:pPr>
        <w:pStyle w:val="Heading2"/>
      </w:pPr>
      <w:bookmarkStart w:id="637" w:name="_Toc121818331"/>
      <w:bookmarkStart w:id="638" w:name="_Toc121818555"/>
      <w:bookmarkStart w:id="639" w:name="_Toc124158310"/>
      <w:bookmarkStart w:id="640" w:name="_Toc130558378"/>
      <w:bookmarkStart w:id="641" w:name="_Toc137467103"/>
      <w:bookmarkStart w:id="642" w:name="_Toc138884749"/>
      <w:bookmarkStart w:id="643" w:name="_Toc138884973"/>
      <w:bookmarkStart w:id="644" w:name="_Toc145511184"/>
      <w:bookmarkStart w:id="645" w:name="_Toc155475661"/>
      <w:bookmarkStart w:id="646" w:name="_Toc176472678"/>
      <w:bookmarkStart w:id="647" w:name="_Toc187247909"/>
      <w:bookmarkStart w:id="648" w:name="_Toc194054259"/>
      <w:bookmarkStart w:id="649" w:name="_Toc200115551"/>
      <w:r>
        <w:t>4.7</w:t>
      </w:r>
      <w:r>
        <w:tab/>
        <w:t>Test configurations</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649ACBAB" w14:textId="77777777" w:rsidR="004D3FFD" w:rsidRDefault="002C252C">
      <w:pPr>
        <w:pStyle w:val="Heading3"/>
        <w:rPr>
          <w:lang w:eastAsia="zh-CN"/>
        </w:rPr>
      </w:pPr>
      <w:bookmarkStart w:id="650" w:name="_Toc74915586"/>
      <w:bookmarkStart w:id="651" w:name="_Toc82536219"/>
      <w:bookmarkStart w:id="652" w:name="_Toc76544097"/>
      <w:bookmarkStart w:id="653" w:name="_Toc29810435"/>
      <w:bookmarkStart w:id="654" w:name="_Toc37272733"/>
      <w:bookmarkStart w:id="655" w:name="_Toc36635787"/>
      <w:bookmarkStart w:id="656" w:name="_Toc58915584"/>
      <w:bookmarkStart w:id="657" w:name="_Toc19730"/>
      <w:bookmarkStart w:id="658" w:name="_Toc66693634"/>
      <w:bookmarkStart w:id="659" w:name="_Toc53182917"/>
      <w:bookmarkStart w:id="660" w:name="_Toc14403"/>
      <w:bookmarkStart w:id="661" w:name="_Toc58917765"/>
      <w:bookmarkStart w:id="662" w:name="_Toc45885808"/>
      <w:bookmarkStart w:id="663" w:name="_Toc21102586"/>
      <w:bookmarkStart w:id="664" w:name="_Toc76114211"/>
      <w:bookmarkStart w:id="665" w:name="_Toc121818332"/>
      <w:bookmarkStart w:id="666" w:name="_Toc121818556"/>
      <w:bookmarkStart w:id="667" w:name="_Toc124158311"/>
      <w:bookmarkStart w:id="668" w:name="_Toc130558379"/>
      <w:bookmarkStart w:id="669" w:name="_Toc137467104"/>
      <w:bookmarkStart w:id="670" w:name="_Toc138884750"/>
      <w:bookmarkStart w:id="671" w:name="_Toc138884974"/>
      <w:bookmarkStart w:id="672" w:name="_Toc145511185"/>
      <w:bookmarkStart w:id="673" w:name="_Toc155475662"/>
      <w:bookmarkStart w:id="674" w:name="_Toc176472679"/>
      <w:bookmarkStart w:id="675" w:name="_Toc187247910"/>
      <w:bookmarkStart w:id="676" w:name="_Toc194054260"/>
      <w:bookmarkStart w:id="677" w:name="_Toc200115552"/>
      <w:r>
        <w:rPr>
          <w:lang w:eastAsia="zh-CN"/>
        </w:rPr>
        <w:t>4.7.1</w:t>
      </w:r>
      <w:r>
        <w:rPr>
          <w:lang w:eastAsia="zh-CN"/>
        </w:rPr>
        <w:tab/>
        <w:t>General</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678" w:name="_Toc21102587"/>
      <w:bookmarkStart w:id="679" w:name="_Toc58917766"/>
      <w:bookmarkStart w:id="680" w:name="_Toc76544098"/>
      <w:bookmarkStart w:id="681" w:name="_Toc76114212"/>
      <w:bookmarkStart w:id="682" w:name="_Toc37272734"/>
      <w:bookmarkStart w:id="683" w:name="_Toc82536220"/>
      <w:bookmarkStart w:id="684" w:name="_Toc29810436"/>
      <w:bookmarkStart w:id="685" w:name="_Toc74915587"/>
      <w:bookmarkStart w:id="686" w:name="_Toc66693635"/>
      <w:bookmarkStart w:id="687" w:name="_Toc58915585"/>
      <w:bookmarkStart w:id="688" w:name="_Toc53182918"/>
      <w:bookmarkStart w:id="689" w:name="_Toc45885809"/>
      <w:bookmarkStart w:id="690" w:name="_Toc36635788"/>
      <w:bookmarkStart w:id="691" w:name="_Toc121818333"/>
      <w:bookmarkStart w:id="692" w:name="_Toc121818557"/>
      <w:bookmarkStart w:id="693" w:name="_Toc124158312"/>
      <w:bookmarkStart w:id="694" w:name="_Toc130558380"/>
      <w:bookmarkStart w:id="695" w:name="_Toc137467105"/>
      <w:bookmarkStart w:id="696" w:name="_Toc138884751"/>
      <w:bookmarkStart w:id="697" w:name="_Toc138884975"/>
      <w:bookmarkStart w:id="698" w:name="_Toc145511186"/>
      <w:bookmarkStart w:id="699" w:name="_Toc155475663"/>
      <w:bookmarkStart w:id="700" w:name="_Toc176472680"/>
      <w:bookmarkStart w:id="701" w:name="_Toc187247911"/>
      <w:bookmarkStart w:id="702" w:name="_Toc194054261"/>
      <w:bookmarkStart w:id="703" w:name="_Toc200115553"/>
      <w:r>
        <w:rPr>
          <w:lang w:eastAsia="zh-CN"/>
        </w:rPr>
        <w:t>4.7.2</w:t>
      </w:r>
      <w:r>
        <w:rPr>
          <w:lang w:eastAsia="zh-CN"/>
        </w:rPr>
        <w:tab/>
        <w:t>Test signal configurations</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354D6F88" w14:textId="77777777" w:rsidR="004D3FFD" w:rsidRDefault="002C252C" w:rsidP="00163FEB">
      <w:pPr>
        <w:pStyle w:val="Heading4"/>
        <w:rPr>
          <w:lang w:eastAsia="ja-JP"/>
        </w:rPr>
      </w:pPr>
      <w:bookmarkStart w:id="704" w:name="_Toc21102588"/>
      <w:bookmarkStart w:id="705" w:name="_Toc58917767"/>
      <w:bookmarkStart w:id="706" w:name="_Toc37272735"/>
      <w:bookmarkStart w:id="707" w:name="_Toc76114213"/>
      <w:bookmarkStart w:id="708" w:name="_Toc82536221"/>
      <w:bookmarkStart w:id="709" w:name="_Toc66693636"/>
      <w:bookmarkStart w:id="710" w:name="_Toc36635789"/>
      <w:bookmarkStart w:id="711" w:name="_Toc53182919"/>
      <w:bookmarkStart w:id="712" w:name="_Toc29810437"/>
      <w:bookmarkStart w:id="713" w:name="_Toc45885810"/>
      <w:bookmarkStart w:id="714" w:name="_Toc76544099"/>
      <w:bookmarkStart w:id="715" w:name="_Toc58915586"/>
      <w:bookmarkStart w:id="716" w:name="_Toc74915588"/>
      <w:bookmarkStart w:id="717" w:name="_Toc121818334"/>
      <w:bookmarkStart w:id="718" w:name="_Toc121818558"/>
      <w:bookmarkStart w:id="719" w:name="_Toc124158313"/>
      <w:bookmarkStart w:id="720" w:name="_Toc130558381"/>
      <w:bookmarkStart w:id="721" w:name="_Toc137467106"/>
      <w:bookmarkStart w:id="722" w:name="_Toc138884752"/>
      <w:bookmarkStart w:id="723" w:name="_Toc138884976"/>
      <w:bookmarkStart w:id="724" w:name="_Toc145511187"/>
      <w:bookmarkStart w:id="725" w:name="_Toc155475664"/>
      <w:bookmarkStart w:id="726" w:name="_Toc176472681"/>
      <w:bookmarkStart w:id="727" w:name="_Toc187247912"/>
      <w:bookmarkStart w:id="728" w:name="_Toc194054262"/>
      <w:bookmarkStart w:id="729" w:name="_Toc200115554"/>
      <w:r>
        <w:rPr>
          <w:lang w:eastAsia="ja-JP"/>
        </w:rPr>
        <w:t>4.7.2.1</w:t>
      </w:r>
      <w:r>
        <w:rPr>
          <w:lang w:eastAsia="ja-JP"/>
        </w:rPr>
        <w:tab/>
        <w:t>Test signal used to build Test Configurations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011C28AF" w:rsidR="004D3FFD" w:rsidRDefault="002C252C" w:rsidP="00163FEB">
      <w:pPr>
        <w:pStyle w:val="Heading4"/>
        <w:rPr>
          <w:lang w:eastAsia="zh-CN"/>
        </w:rPr>
      </w:pPr>
      <w:bookmarkStart w:id="730" w:name="_Toc74915589"/>
      <w:bookmarkStart w:id="731" w:name="_Toc58917768"/>
      <w:bookmarkStart w:id="732" w:name="_Toc53182920"/>
      <w:bookmarkStart w:id="733" w:name="_Toc37272736"/>
      <w:bookmarkStart w:id="734" w:name="_Toc76544100"/>
      <w:bookmarkStart w:id="735" w:name="_Toc45885811"/>
      <w:bookmarkStart w:id="736" w:name="_Toc29810438"/>
      <w:bookmarkStart w:id="737" w:name="_Toc58915587"/>
      <w:bookmarkStart w:id="738" w:name="_Toc82536222"/>
      <w:bookmarkStart w:id="739" w:name="_Toc36635790"/>
      <w:bookmarkStart w:id="740" w:name="_Toc66693637"/>
      <w:bookmarkStart w:id="741" w:name="_Toc21102589"/>
      <w:bookmarkStart w:id="742" w:name="_Toc76114214"/>
      <w:bookmarkStart w:id="743" w:name="_Toc121818335"/>
      <w:bookmarkStart w:id="744" w:name="_Toc121818559"/>
      <w:bookmarkStart w:id="745" w:name="_Toc124158314"/>
      <w:bookmarkStart w:id="746" w:name="_Toc130558382"/>
      <w:bookmarkStart w:id="747" w:name="_Toc137467107"/>
      <w:bookmarkStart w:id="748" w:name="_Toc138884753"/>
      <w:bookmarkStart w:id="749" w:name="_Toc138884977"/>
      <w:bookmarkStart w:id="750" w:name="_Toc145511188"/>
      <w:bookmarkStart w:id="751" w:name="_Toc155475665"/>
      <w:bookmarkStart w:id="752" w:name="_Toc176472682"/>
      <w:bookmarkStart w:id="753" w:name="_Toc187247913"/>
      <w:bookmarkStart w:id="754" w:name="_Toc194054263"/>
      <w:bookmarkStart w:id="755" w:name="_Toc200115555"/>
      <w:r>
        <w:rPr>
          <w:lang w:eastAsia="zh-CN"/>
        </w:rPr>
        <w:t>4</w:t>
      </w:r>
      <w:bookmarkStart w:id="756" w:name="_Hlk517255432"/>
      <w:r>
        <w:rPr>
          <w:lang w:eastAsia="zh-CN"/>
        </w:rPr>
        <w:t>.7.2</w:t>
      </w:r>
      <w:bookmarkEnd w:id="756"/>
      <w:r>
        <w:rPr>
          <w:lang w:eastAsia="zh-CN"/>
        </w:rPr>
        <w:t>.2</w:t>
      </w:r>
      <w:r>
        <w:rPr>
          <w:lang w:eastAsia="zh-CN"/>
        </w:rPr>
        <w:tab/>
        <w:t>RTC1: Contiguous spectrum operation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r w:rsidR="00382CA9">
        <w:rPr>
          <w:rFonts w:hint="eastAsia"/>
          <w:lang w:val="en-US" w:eastAsia="zh-CN"/>
        </w:rPr>
        <w:t xml:space="preserve"> </w:t>
      </w:r>
      <w:r w:rsidR="00382CA9">
        <w:rPr>
          <w:lang w:eastAsia="zh-CN"/>
        </w:rPr>
        <w:t>for RF repeater type 2-O</w:t>
      </w:r>
      <w:bookmarkEnd w:id="752"/>
      <w:bookmarkEnd w:id="753"/>
      <w:bookmarkEnd w:id="754"/>
      <w:bookmarkEnd w:id="755"/>
    </w:p>
    <w:p w14:paraId="3BDDE484" w14:textId="77777777" w:rsidR="004D3FFD" w:rsidRDefault="002C252C">
      <w:pPr>
        <w:rPr>
          <w:lang w:eastAsia="zh-CN"/>
        </w:rPr>
      </w:pPr>
      <w:bookmarkStart w:id="757" w:name="_Toc58917769"/>
      <w:bookmarkStart w:id="758" w:name="_Toc58915588"/>
      <w:bookmarkStart w:id="759" w:name="_Toc82536223"/>
      <w:bookmarkStart w:id="760" w:name="_Toc76544101"/>
      <w:bookmarkStart w:id="761" w:name="_Toc21102590"/>
      <w:bookmarkStart w:id="762" w:name="_Toc29810439"/>
      <w:bookmarkStart w:id="763" w:name="_Toc66693638"/>
      <w:bookmarkStart w:id="764" w:name="_Toc36635791"/>
      <w:bookmarkStart w:id="765" w:name="_Toc74915590"/>
      <w:bookmarkStart w:id="766" w:name="_Toc76114215"/>
      <w:bookmarkStart w:id="767" w:name="_Toc53182921"/>
      <w:bookmarkStart w:id="768" w:name="_Toc45885812"/>
      <w:bookmarkStart w:id="769"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770" w:name="_Toc121818336"/>
      <w:bookmarkStart w:id="771" w:name="_Toc121818560"/>
      <w:bookmarkStart w:id="772" w:name="_Toc124158315"/>
      <w:bookmarkStart w:id="773" w:name="_Toc130558383"/>
      <w:bookmarkStart w:id="774" w:name="_Toc137467108"/>
      <w:bookmarkStart w:id="775" w:name="_Toc138884754"/>
      <w:bookmarkStart w:id="776" w:name="_Toc138884978"/>
      <w:bookmarkStart w:id="777" w:name="_Toc145511189"/>
      <w:bookmarkStart w:id="778" w:name="_Toc155475666"/>
      <w:bookmarkStart w:id="779" w:name="_Toc176472683"/>
      <w:bookmarkStart w:id="780" w:name="_Toc187247914"/>
      <w:bookmarkStart w:id="781" w:name="_Toc194054264"/>
      <w:bookmarkStart w:id="782" w:name="_Toc200115556"/>
      <w:r>
        <w:rPr>
          <w:lang w:eastAsia="ja-JP"/>
        </w:rPr>
        <w:t>4</w:t>
      </w:r>
      <w:r>
        <w:rPr>
          <w:lang w:eastAsia="zh-CN"/>
        </w:rPr>
        <w:t>.7.2</w:t>
      </w:r>
      <w:r>
        <w:rPr>
          <w:lang w:eastAsia="ja-JP"/>
        </w:rPr>
        <w:t>.2</w:t>
      </w:r>
      <w:r>
        <w:rPr>
          <w:lang w:eastAsia="zh-CN"/>
        </w:rPr>
        <w:t>.1</w:t>
      </w:r>
      <w:r>
        <w:rPr>
          <w:lang w:eastAsia="ja-JP"/>
        </w:rPr>
        <w:tab/>
        <w:t>RTC1 generation</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783" w:name="_Toc53182922"/>
      <w:bookmarkStart w:id="784" w:name="_Toc76544102"/>
      <w:bookmarkStart w:id="785" w:name="_Toc29810440"/>
      <w:bookmarkStart w:id="786" w:name="_Toc45885813"/>
      <w:bookmarkStart w:id="787" w:name="_Toc66693639"/>
      <w:bookmarkStart w:id="788" w:name="_Toc74915591"/>
      <w:bookmarkStart w:id="789" w:name="_Toc58915589"/>
      <w:bookmarkStart w:id="790" w:name="_Toc82536224"/>
      <w:bookmarkStart w:id="791" w:name="_Toc37272738"/>
      <w:bookmarkStart w:id="792" w:name="_Toc21102591"/>
      <w:bookmarkStart w:id="793" w:name="_Toc76114216"/>
      <w:bookmarkStart w:id="794" w:name="_Toc58917770"/>
      <w:bookmarkStart w:id="795" w:name="_Toc36635792"/>
      <w:bookmarkStart w:id="796" w:name="_Toc121818337"/>
      <w:bookmarkStart w:id="797" w:name="_Toc121818561"/>
      <w:bookmarkStart w:id="798" w:name="_Toc124158316"/>
      <w:bookmarkStart w:id="799" w:name="_Toc130558384"/>
      <w:bookmarkStart w:id="800" w:name="_Toc137467109"/>
      <w:bookmarkStart w:id="801" w:name="_Toc138884755"/>
      <w:bookmarkStart w:id="802" w:name="_Toc138884979"/>
      <w:bookmarkStart w:id="803" w:name="_Toc145511190"/>
      <w:bookmarkStart w:id="804" w:name="_Toc155475667"/>
      <w:bookmarkStart w:id="805" w:name="_Toc176472684"/>
      <w:bookmarkStart w:id="806" w:name="_Toc187247915"/>
      <w:bookmarkStart w:id="807" w:name="_Toc194054265"/>
      <w:bookmarkStart w:id="808" w:name="_Toc200115557"/>
      <w:r>
        <w:rPr>
          <w:lang w:eastAsia="ja-JP"/>
        </w:rPr>
        <w:t>4</w:t>
      </w:r>
      <w:r>
        <w:rPr>
          <w:lang w:eastAsia="zh-CN"/>
        </w:rPr>
        <w:t>.7.2</w:t>
      </w:r>
      <w:r>
        <w:rPr>
          <w:lang w:eastAsia="ja-JP"/>
        </w:rPr>
        <w:t>.2.</w:t>
      </w:r>
      <w:r>
        <w:rPr>
          <w:lang w:eastAsia="zh-CN"/>
        </w:rPr>
        <w:t>2</w:t>
      </w:r>
      <w:r>
        <w:rPr>
          <w:lang w:eastAsia="ja-JP"/>
        </w:rPr>
        <w:tab/>
        <w:t>RTC1 power allocation</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809" w:name="_Toc66693640"/>
      <w:bookmarkStart w:id="810" w:name="_Toc45885814"/>
      <w:bookmarkStart w:id="811" w:name="_Toc36635793"/>
      <w:bookmarkStart w:id="812" w:name="_Toc53182923"/>
      <w:bookmarkStart w:id="813" w:name="_Toc58917771"/>
      <w:bookmarkStart w:id="814" w:name="_Toc29810441"/>
      <w:bookmarkStart w:id="815" w:name="_Toc82536225"/>
      <w:bookmarkStart w:id="816" w:name="_Toc76114217"/>
      <w:bookmarkStart w:id="817" w:name="_Toc74915592"/>
      <w:bookmarkStart w:id="818" w:name="_Toc37272739"/>
      <w:bookmarkStart w:id="819" w:name="_Toc76544103"/>
      <w:bookmarkStart w:id="820" w:name="_Toc58915590"/>
      <w:bookmarkStart w:id="821" w:name="_Toc21102592"/>
    </w:p>
    <w:p w14:paraId="3A98D721" w14:textId="16E08256" w:rsidR="004D3FFD" w:rsidRDefault="002C252C" w:rsidP="00163FEB">
      <w:pPr>
        <w:pStyle w:val="Heading4"/>
        <w:rPr>
          <w:lang w:eastAsia="ja-JP"/>
        </w:rPr>
      </w:pPr>
      <w:bookmarkStart w:id="822" w:name="_Toc82536228"/>
      <w:bookmarkStart w:id="823" w:name="_Toc66693643"/>
      <w:bookmarkStart w:id="824" w:name="_Toc58915593"/>
      <w:bookmarkStart w:id="825" w:name="_Toc37272742"/>
      <w:bookmarkStart w:id="826" w:name="_Toc53182926"/>
      <w:bookmarkStart w:id="827" w:name="_Toc45885817"/>
      <w:bookmarkStart w:id="828" w:name="_Toc21102595"/>
      <w:bookmarkStart w:id="829" w:name="_Toc36635796"/>
      <w:bookmarkStart w:id="830" w:name="_Toc58917774"/>
      <w:bookmarkStart w:id="831" w:name="_Toc76114220"/>
      <w:bookmarkStart w:id="832" w:name="_Toc74915595"/>
      <w:bookmarkStart w:id="833" w:name="_Toc28761"/>
      <w:bookmarkStart w:id="834" w:name="_Toc76544106"/>
      <w:bookmarkStart w:id="835" w:name="_Toc29810444"/>
      <w:bookmarkStart w:id="836" w:name="_Toc20375"/>
      <w:bookmarkStart w:id="837" w:name="_Toc121818338"/>
      <w:bookmarkStart w:id="838" w:name="_Toc121818562"/>
      <w:bookmarkStart w:id="839" w:name="_Toc124158317"/>
      <w:bookmarkStart w:id="840" w:name="_Toc130558385"/>
      <w:bookmarkStart w:id="841" w:name="_Toc137467110"/>
      <w:bookmarkStart w:id="842" w:name="_Toc138884756"/>
      <w:bookmarkStart w:id="843" w:name="_Toc138884980"/>
      <w:bookmarkStart w:id="844" w:name="_Toc145511191"/>
      <w:bookmarkStart w:id="845" w:name="_Toc155475668"/>
      <w:bookmarkStart w:id="846" w:name="_Toc176472685"/>
      <w:bookmarkStart w:id="847" w:name="_Toc187247916"/>
      <w:bookmarkStart w:id="848" w:name="_Toc194054266"/>
      <w:bookmarkStart w:id="849" w:name="_Toc200115558"/>
      <w:bookmarkEnd w:id="809"/>
      <w:bookmarkEnd w:id="810"/>
      <w:bookmarkEnd w:id="811"/>
      <w:bookmarkEnd w:id="812"/>
      <w:bookmarkEnd w:id="813"/>
      <w:bookmarkEnd w:id="814"/>
      <w:bookmarkEnd w:id="815"/>
      <w:bookmarkEnd w:id="816"/>
      <w:bookmarkEnd w:id="817"/>
      <w:bookmarkEnd w:id="818"/>
      <w:bookmarkEnd w:id="819"/>
      <w:bookmarkEnd w:id="820"/>
      <w:bookmarkEnd w:id="821"/>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r w:rsidR="00092215">
        <w:rPr>
          <w:rFonts w:eastAsia="SimSun" w:hint="eastAsia"/>
          <w:lang w:val="en-US" w:eastAsia="zh-CN"/>
        </w:rPr>
        <w:t xml:space="preserve"> </w:t>
      </w:r>
      <w:r w:rsidR="00092215">
        <w:rPr>
          <w:lang w:eastAsia="ja-JP"/>
        </w:rPr>
        <w:t>for RF repeater type 2-O</w:t>
      </w:r>
      <w:bookmarkEnd w:id="846"/>
      <w:bookmarkEnd w:id="847"/>
      <w:bookmarkEnd w:id="848"/>
      <w:bookmarkEnd w:id="849"/>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850" w:name="_Toc58915594"/>
      <w:bookmarkStart w:id="851" w:name="_Toc28119"/>
      <w:bookmarkStart w:id="852" w:name="_Toc21102596"/>
      <w:bookmarkStart w:id="853" w:name="_Toc53182927"/>
      <w:bookmarkStart w:id="854" w:name="_Toc66693644"/>
      <w:bookmarkStart w:id="855" w:name="_Toc45885818"/>
      <w:bookmarkStart w:id="856" w:name="_Toc82536229"/>
      <w:bookmarkStart w:id="857" w:name="_Toc29810445"/>
      <w:bookmarkStart w:id="858" w:name="_Toc76544107"/>
      <w:bookmarkStart w:id="859" w:name="_Toc74915596"/>
      <w:bookmarkStart w:id="860" w:name="_Toc58917775"/>
      <w:bookmarkStart w:id="861" w:name="_Toc25153"/>
      <w:bookmarkStart w:id="862" w:name="_Toc37272743"/>
      <w:bookmarkStart w:id="863" w:name="_Toc36635797"/>
      <w:bookmarkStart w:id="864" w:name="_Toc76114221"/>
      <w:bookmarkStart w:id="865" w:name="_Toc121818339"/>
      <w:bookmarkStart w:id="866" w:name="_Toc121818563"/>
      <w:bookmarkStart w:id="867" w:name="_Toc124158318"/>
      <w:bookmarkStart w:id="868" w:name="_Toc130558386"/>
      <w:bookmarkStart w:id="869" w:name="_Toc137467111"/>
      <w:bookmarkStart w:id="870" w:name="_Toc138884757"/>
      <w:bookmarkStart w:id="871" w:name="_Toc138884981"/>
      <w:bookmarkStart w:id="872" w:name="_Toc145511192"/>
      <w:bookmarkStart w:id="873" w:name="_Toc155475669"/>
      <w:bookmarkStart w:id="874" w:name="_Toc176472686"/>
      <w:bookmarkStart w:id="875" w:name="_Toc187247917"/>
      <w:bookmarkStart w:id="876" w:name="_Toc194054267"/>
      <w:bookmarkStart w:id="877" w:name="_Toc200115559"/>
      <w:r>
        <w:rPr>
          <w:lang w:eastAsia="ja-JP"/>
        </w:rPr>
        <w:t>4.</w:t>
      </w:r>
      <w:r>
        <w:rPr>
          <w:lang w:eastAsia="zh-CN"/>
        </w:rPr>
        <w:t>7.2</w:t>
      </w:r>
      <w:r>
        <w:rPr>
          <w:lang w:eastAsia="ja-JP"/>
        </w:rPr>
        <w:t>.4.1</w:t>
      </w:r>
      <w:r>
        <w:rPr>
          <w:lang w:eastAsia="ja-JP"/>
        </w:rPr>
        <w:tab/>
        <w:t>RTC2 generation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2A97E3BE"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7C26C0AC" w14:textId="1A048E60" w:rsidR="004D3FFD" w:rsidRDefault="002C252C">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2C252C">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878" w:name="_Toc45885819"/>
      <w:bookmarkStart w:id="879" w:name="_Toc66693645"/>
      <w:bookmarkStart w:id="880" w:name="_Toc58917776"/>
      <w:bookmarkStart w:id="881" w:name="_Toc82536230"/>
      <w:bookmarkStart w:id="882" w:name="_Toc76544108"/>
      <w:bookmarkStart w:id="883" w:name="_Toc36635798"/>
      <w:bookmarkStart w:id="884" w:name="_Toc21102597"/>
      <w:bookmarkStart w:id="885" w:name="_Toc53182928"/>
      <w:bookmarkStart w:id="886" w:name="_Toc30159"/>
      <w:bookmarkStart w:id="887" w:name="_Toc58915595"/>
      <w:bookmarkStart w:id="888" w:name="_Toc74915597"/>
      <w:bookmarkStart w:id="889" w:name="_Toc14273"/>
      <w:bookmarkStart w:id="890" w:name="_Toc29810446"/>
      <w:bookmarkStart w:id="891" w:name="_Toc76114222"/>
      <w:bookmarkStart w:id="892" w:name="_Toc37272744"/>
      <w:bookmarkStart w:id="893" w:name="_Toc121818340"/>
      <w:bookmarkStart w:id="894" w:name="_Toc121818564"/>
      <w:bookmarkStart w:id="895" w:name="_Toc124158319"/>
      <w:bookmarkStart w:id="896" w:name="_Toc130558387"/>
      <w:bookmarkStart w:id="897" w:name="_Toc137467112"/>
      <w:bookmarkStart w:id="898" w:name="_Toc138884758"/>
      <w:bookmarkStart w:id="899" w:name="_Toc138884982"/>
      <w:bookmarkStart w:id="900" w:name="_Toc145511193"/>
      <w:bookmarkStart w:id="901" w:name="_Toc155475670"/>
      <w:bookmarkStart w:id="902" w:name="_Toc176472687"/>
      <w:bookmarkStart w:id="903" w:name="_Toc187247918"/>
      <w:bookmarkStart w:id="904" w:name="_Toc194054268"/>
      <w:bookmarkStart w:id="905" w:name="_Toc200115560"/>
      <w:r>
        <w:rPr>
          <w:lang w:eastAsia="zh-CN"/>
        </w:rPr>
        <w:t>4.7.2.4.2</w:t>
      </w:r>
      <w:r>
        <w:rPr>
          <w:lang w:eastAsia="zh-CN"/>
        </w:rPr>
        <w:tab/>
      </w:r>
      <w:r>
        <w:rPr>
          <w:lang w:eastAsia="ja-JP"/>
        </w:rPr>
        <w:t xml:space="preserve">RTC2 </w:t>
      </w:r>
      <w:r>
        <w:rPr>
          <w:lang w:eastAsia="zh-CN"/>
        </w:rPr>
        <w:t>power allocation</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418BD503" w14:textId="77777777" w:rsidR="00A00DB9" w:rsidRDefault="002C252C" w:rsidP="00A00DB9">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2C77AA2F" w14:textId="77777777" w:rsidR="00A00DB9" w:rsidRDefault="00A00DB9" w:rsidP="00A00DB9">
      <w:pPr>
        <w:keepNext/>
        <w:keepLines/>
        <w:spacing w:before="120"/>
        <w:ind w:left="1418" w:hanging="1418"/>
        <w:outlineLvl w:val="3"/>
        <w:rPr>
          <w:rFonts w:ascii="Arial" w:hAnsi="Arial"/>
          <w:sz w:val="24"/>
          <w:lang w:eastAsia="zh-CN"/>
        </w:rPr>
      </w:pPr>
      <w:r>
        <w:rPr>
          <w:rFonts w:ascii="Arial" w:hAnsi="Arial"/>
          <w:sz w:val="24"/>
          <w:lang w:eastAsia="zh-CN"/>
        </w:rPr>
        <w:t>4.7.2.5</w:t>
      </w:r>
      <w:r>
        <w:rPr>
          <w:rFonts w:ascii="Arial" w:hAnsi="Arial"/>
          <w:sz w:val="24"/>
          <w:lang w:eastAsia="zh-CN"/>
        </w:rPr>
        <w:tab/>
        <w:t>N</w:t>
      </w:r>
      <w:r>
        <w:rPr>
          <w:rFonts w:ascii="Arial" w:hAnsi="Arial"/>
          <w:sz w:val="24"/>
          <w:lang w:eastAsia="ja-JP"/>
        </w:rPr>
        <w:t>C</w:t>
      </w:r>
      <w:r>
        <w:rPr>
          <w:rFonts w:ascii="Arial" w:hAnsi="Arial"/>
          <w:sz w:val="24"/>
          <w:lang w:eastAsia="zh-CN"/>
        </w:rPr>
        <w:t>RTC1: Contiguous spectrum operation for NCR type 2-O</w:t>
      </w:r>
    </w:p>
    <w:p w14:paraId="05C89B9A" w14:textId="4196BC5F" w:rsidR="00A00DB9" w:rsidRDefault="00A00DB9" w:rsidP="00A00DB9">
      <w:pPr>
        <w:rPr>
          <w:lang w:eastAsia="zh-CN"/>
        </w:rPr>
      </w:pPr>
      <w:r>
        <w:t xml:space="preserve">The purpose of test configuration NCRTC1 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7C06243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.1</w:t>
      </w:r>
      <w:r>
        <w:rPr>
          <w:rFonts w:ascii="Arial" w:hAnsi="Arial"/>
          <w:sz w:val="22"/>
          <w:lang w:eastAsia="ja-JP"/>
        </w:rPr>
        <w:tab/>
        <w:t>NCRTC1 generation</w:t>
      </w:r>
    </w:p>
    <w:p w14:paraId="12A7E71D" w14:textId="77777777" w:rsidR="00A00DB9" w:rsidRDefault="00A00DB9" w:rsidP="00A00DB9">
      <w:r>
        <w:t xml:space="preserve">NCRTC1 </w:t>
      </w:r>
      <w:r>
        <w:rPr>
          <w:lang w:eastAsia="zh-CN"/>
        </w:rPr>
        <w:t>shall be</w:t>
      </w:r>
      <w:r>
        <w:t xml:space="preserve"> constructed</w:t>
      </w:r>
      <w:r>
        <w:rPr>
          <w:lang w:eastAsia="zh-CN"/>
        </w:rPr>
        <w:t xml:space="preserve"> on a per band basis</w:t>
      </w:r>
      <w:r>
        <w:t xml:space="preserve"> using the following method:</w:t>
      </w:r>
    </w:p>
    <w:p w14:paraId="4E59FFB4" w14:textId="4EC5595C" w:rsidR="00A00DB9" w:rsidRDefault="00A00DB9" w:rsidP="00A00DB9">
      <w:pPr>
        <w:ind w:left="568" w:hanging="284"/>
      </w:pPr>
      <w:r>
        <w:t>-</w:t>
      </w:r>
      <w:r>
        <w:tab/>
        <w:t xml:space="preserve">Declared maximum </w:t>
      </w:r>
      <w:r>
        <w:rPr>
          <w:rFonts w:eastAsia="SimSun" w:hint="eastAsia"/>
          <w:lang w:val="en-US" w:eastAsia="zh-CN"/>
        </w:rPr>
        <w:t>NCR</w:t>
      </w:r>
      <w:r>
        <w:t xml:space="preserve"> RF Bandwidth supported shall </w:t>
      </w:r>
      <w:r w:rsidRPr="001701D1">
        <w:t>be used</w:t>
      </w:r>
      <w:r w:rsidRPr="001701D1">
        <w:rPr>
          <w:rFonts w:eastAsia="DengXian" w:hint="eastAsia"/>
          <w:lang w:eastAsia="zh-CN"/>
        </w:rPr>
        <w:t xml:space="preserve"> (D.27)</w:t>
      </w:r>
      <w:r w:rsidRPr="001701D1">
        <w:t>;</w:t>
      </w:r>
    </w:p>
    <w:p w14:paraId="6DB370C2" w14:textId="32532C2B" w:rsidR="00A00DB9" w:rsidRDefault="00E862CD" w:rsidP="00E862CD">
      <w:pPr>
        <w:pStyle w:val="B1"/>
      </w:pPr>
      <w:r>
        <w:rPr>
          <w:lang w:eastAsia="en-US"/>
        </w:rPr>
        <w:t>-</w:t>
      </w:r>
      <w:r>
        <w:rPr>
          <w:lang w:eastAsia="en-US"/>
        </w:rPr>
        <w:tab/>
      </w:r>
      <w:r w:rsidR="00A00DB9">
        <w:rPr>
          <w:lang w:eastAsia="en-US"/>
        </w:rPr>
        <w:t>Place an NCR-MT carrier at the lower end of the passband</w:t>
      </w:r>
      <w:r w:rsidR="00A00DB9">
        <w:rPr>
          <w:rFonts w:hint="eastAsia"/>
        </w:rPr>
        <w:t>.</w:t>
      </w:r>
      <w:r w:rsidR="00A00DB9">
        <w:rPr>
          <w:lang w:eastAsia="en-US"/>
        </w:rPr>
        <w:t xml:space="preserve"> Generate an NR carrier using test equipment at the upper edge of the passband, and a second NR carrier adjacent to the NCR-MT carrier within the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17F9B08D" w14:textId="0C90B11A" w:rsidR="00A00DB9" w:rsidRDefault="00E862CD" w:rsidP="00E862CD">
      <w:pPr>
        <w:pStyle w:val="B1"/>
      </w:pPr>
      <w:r>
        <w:rPr>
          <w:lang w:eastAsia="en-US"/>
        </w:rPr>
        <w:t>-</w:t>
      </w:r>
      <w:r>
        <w:rPr>
          <w:lang w:eastAsia="en-US"/>
        </w:rPr>
        <w:tab/>
      </w:r>
      <w:r w:rsidR="00A00DB9">
        <w:rPr>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60F6BE41" w14:textId="5A8F94A8" w:rsidR="00A00DB9" w:rsidRDefault="00A00DB9" w:rsidP="00A00DB9">
      <w:r>
        <w:t xml:space="preserve">The test configuration should be constructed sequentially on a per band basis. All configured component carriers are transmitted simultaneously in the tests where the </w:t>
      </w:r>
      <w:r>
        <w:rPr>
          <w:rFonts w:eastAsia="SimSun" w:hint="eastAsia"/>
          <w:lang w:val="en-US" w:eastAsia="zh-CN"/>
        </w:rPr>
        <w:t>NCR</w:t>
      </w:r>
      <w:r>
        <w:t xml:space="preserve"> should be ON.</w:t>
      </w:r>
    </w:p>
    <w:p w14:paraId="74EDA3D1"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2</w:t>
      </w:r>
      <w:r>
        <w:rPr>
          <w:rFonts w:ascii="Arial" w:hAnsi="Arial"/>
          <w:sz w:val="22"/>
          <w:lang w:eastAsia="ja-JP"/>
        </w:rPr>
        <w:tab/>
        <w:t>NCRTC1 power allocation</w:t>
      </w:r>
    </w:p>
    <w:p w14:paraId="5BB291D2" w14:textId="5146DF06" w:rsidR="00A00DB9" w:rsidRDefault="00A00DB9" w:rsidP="00A00DB9">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 For the NCR-MT, set the output power according to the manufacturer's declaration in clause 4.6.</w:t>
      </w:r>
    </w:p>
    <w:p w14:paraId="6C90F9BB" w14:textId="77777777" w:rsidR="00A00DB9" w:rsidRDefault="00A00DB9" w:rsidP="00A00DB9"/>
    <w:p w14:paraId="10C96FFA" w14:textId="77777777" w:rsidR="00A00DB9" w:rsidRDefault="00A00DB9" w:rsidP="00A00DB9">
      <w:pPr>
        <w:keepNext/>
        <w:keepLines/>
        <w:spacing w:before="120"/>
        <w:ind w:left="1418" w:hanging="1418"/>
        <w:outlineLvl w:val="3"/>
        <w:rPr>
          <w:rFonts w:ascii="Arial" w:hAnsi="Arial"/>
          <w:sz w:val="24"/>
          <w:lang w:eastAsia="ja-JP"/>
        </w:rPr>
      </w:pPr>
      <w:r>
        <w:rPr>
          <w:rFonts w:ascii="Arial" w:hAnsi="Arial"/>
          <w:sz w:val="24"/>
          <w:lang w:eastAsia="ja-JP"/>
        </w:rPr>
        <w:t>4.</w:t>
      </w:r>
      <w:r>
        <w:rPr>
          <w:rFonts w:ascii="Arial" w:hAnsi="Arial"/>
          <w:sz w:val="24"/>
          <w:lang w:eastAsia="zh-CN"/>
        </w:rPr>
        <w:t>7.2</w:t>
      </w:r>
      <w:r>
        <w:rPr>
          <w:rFonts w:ascii="Arial" w:hAnsi="Arial"/>
          <w:sz w:val="24"/>
          <w:lang w:eastAsia="ja-JP"/>
        </w:rPr>
        <w:t>.6</w:t>
      </w:r>
      <w:r>
        <w:rPr>
          <w:rFonts w:ascii="Arial" w:hAnsi="Arial"/>
          <w:sz w:val="24"/>
          <w:lang w:eastAsia="ja-JP"/>
        </w:rPr>
        <w:tab/>
        <w:t>NCRTC2: Non-contiguo</w:t>
      </w:r>
      <w:r>
        <w:rPr>
          <w:rFonts w:ascii="Arial" w:hAnsi="Arial"/>
          <w:sz w:val="24"/>
          <w:lang w:eastAsia="zh-CN"/>
        </w:rPr>
        <w:t>u</w:t>
      </w:r>
      <w:r>
        <w:rPr>
          <w:rFonts w:ascii="Arial" w:hAnsi="Arial"/>
          <w:sz w:val="24"/>
          <w:lang w:eastAsia="ja-JP"/>
        </w:rPr>
        <w:t>s spectrum operation for NCR type 2-O</w:t>
      </w:r>
    </w:p>
    <w:p w14:paraId="1AD972CF" w14:textId="26E6DBE6" w:rsidR="00A00DB9" w:rsidRDefault="00A00DB9" w:rsidP="00A00DB9">
      <w:r>
        <w:t>The purpose of NC</w:t>
      </w:r>
      <w:r>
        <w:rPr>
          <w:lang w:eastAsia="zh-CN"/>
        </w:rPr>
        <w:t xml:space="preserve">RTC2 </w:t>
      </w:r>
      <w:r>
        <w:t xml:space="preserve">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2316306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.6.1</w:t>
      </w:r>
      <w:r>
        <w:rPr>
          <w:rFonts w:ascii="Arial" w:hAnsi="Arial"/>
          <w:sz w:val="22"/>
          <w:lang w:eastAsia="ja-JP"/>
        </w:rPr>
        <w:tab/>
        <w:t>NCRTC2 generation</w:t>
      </w:r>
    </w:p>
    <w:p w14:paraId="254B20DB" w14:textId="77777777" w:rsidR="00A00DB9" w:rsidRDefault="00A00DB9" w:rsidP="00A00DB9">
      <w:pPr>
        <w:rPr>
          <w:color w:val="000000"/>
          <w:lang w:eastAsia="ja-JP"/>
        </w:rPr>
      </w:pPr>
      <w:r>
        <w:rPr>
          <w:color w:val="000000"/>
          <w:lang w:eastAsia="zh-CN"/>
        </w:rPr>
        <w:t xml:space="preserve">NCRTC2 </w:t>
      </w:r>
      <w:r>
        <w:rPr>
          <w:color w:val="000000"/>
          <w:lang w:eastAsia="ja-JP"/>
        </w:rPr>
        <w:t>is constructed on a per band basis using the following method:</w:t>
      </w:r>
    </w:p>
    <w:p w14:paraId="4E3831B2" w14:textId="3BD6B8DD" w:rsidR="00A00DB9" w:rsidRDefault="00A00DB9" w:rsidP="00A00DB9">
      <w:pPr>
        <w:ind w:left="568" w:hanging="284"/>
        <w:rPr>
          <w:lang w:eastAsia="zh-CN"/>
        </w:rPr>
      </w:pPr>
      <w:r>
        <w:t>-</w:t>
      </w:r>
      <w:r>
        <w:tab/>
        <w:t xml:space="preserve">The </w:t>
      </w:r>
      <w:r>
        <w:rPr>
          <w:rFonts w:eastAsia="SimSun" w:hint="eastAsia"/>
          <w:lang w:val="en-US" w:eastAsia="zh-CN"/>
        </w:rPr>
        <w:t>NCR</w:t>
      </w:r>
      <w:r>
        <w:t xml:space="preserve"> </w:t>
      </w:r>
      <w:r>
        <w:rPr>
          <w:i/>
          <w:iCs/>
        </w:rPr>
        <w:t>passband</w:t>
      </w:r>
      <w:r>
        <w:t xml:space="preserve"> bandwidths shall be the </w:t>
      </w:r>
      <w:r>
        <w:rPr>
          <w:rFonts w:eastAsia="DengXian"/>
          <w:lang w:eastAsia="zh-CN"/>
        </w:rPr>
        <w:t>declared</w:t>
      </w:r>
      <w:r>
        <w:t xml:space="preserve"> maximum </w:t>
      </w:r>
      <w:r>
        <w:rPr>
          <w:rFonts w:eastAsia="SimSun" w:hint="eastAsia"/>
          <w:lang w:val="en-US" w:eastAsia="zh-CN"/>
        </w:rPr>
        <w:t>NCR</w:t>
      </w:r>
      <w:r>
        <w:t xml:space="preserve"> RF Bandwidth supported for multiple passbands (D.</w:t>
      </w:r>
      <w:r>
        <w:rPr>
          <w:rFonts w:eastAsia="DengXian"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5CD76615" w14:textId="5B2AFB59" w:rsidR="00A00DB9" w:rsidRDefault="00254E32" w:rsidP="00254E32">
      <w:pPr>
        <w:pStyle w:val="B1"/>
      </w:pPr>
      <w:r>
        <w:rPr>
          <w:lang w:eastAsia="en-US"/>
        </w:rPr>
        <w:t>-</w:t>
      </w:r>
      <w:r>
        <w:rPr>
          <w:lang w:eastAsia="en-US"/>
        </w:rPr>
        <w:tab/>
      </w:r>
      <w:r w:rsidR="00A00DB9">
        <w:rPr>
          <w:lang w:eastAsia="en-US"/>
        </w:rPr>
        <w:t>Place an NCR-MT carrier at the lower end of each passband</w:t>
      </w:r>
      <w:r w:rsidR="00A00DB9">
        <w:rPr>
          <w:rFonts w:hint="eastAsia"/>
        </w:rPr>
        <w:t>.</w:t>
      </w:r>
      <w:r w:rsidR="00A00DB9">
        <w:rPr>
          <w:lang w:eastAsia="en-US"/>
        </w:rPr>
        <w:t xml:space="preserve"> Generate an NR carrier using test equipment at the upper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4E742D76" w14:textId="6FAA5FC7" w:rsidR="00A00DB9" w:rsidRDefault="00254E32" w:rsidP="00254E32">
      <w:pPr>
        <w:pStyle w:val="B1"/>
      </w:pPr>
      <w:r>
        <w:rPr>
          <w:lang w:eastAsia="en-US"/>
        </w:rPr>
        <w:t>-</w:t>
      </w:r>
      <w:r>
        <w:rPr>
          <w:lang w:eastAsia="en-US"/>
        </w:rPr>
        <w:tab/>
      </w:r>
      <w:r w:rsidR="00A00DB9">
        <w:rPr>
          <w:lang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5A00EF0B" w14:textId="291B2DD2" w:rsidR="00A00DB9" w:rsidRDefault="00254E32" w:rsidP="00254E32">
      <w:pPr>
        <w:pStyle w:val="B1"/>
      </w:pPr>
      <w:r>
        <w:t>-</w:t>
      </w:r>
      <w:r>
        <w:tab/>
      </w:r>
      <w:r w:rsidR="00A00DB9">
        <w:rPr>
          <w:rFonts w:hint="eastAsia"/>
        </w:rPr>
        <w:t>P</w:t>
      </w:r>
      <w:r w:rsidR="00A00DB9">
        <w:rPr>
          <w:lang w:eastAsia="en-US"/>
        </w:rPr>
        <w:t>lace an NCR-MT carrier at the lower end of the lower passband and place an NCR-MT carrier at the upper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r w:rsidR="00A00DB9">
        <w:rPr>
          <w:rFonts w:hint="eastAsia"/>
        </w:rPr>
        <w:t>.</w:t>
      </w:r>
    </w:p>
    <w:p w14:paraId="70DF5767" w14:textId="76A4F124" w:rsidR="00A00DB9" w:rsidRDefault="00254E32" w:rsidP="00254E32">
      <w:pPr>
        <w:pStyle w:val="B1"/>
      </w:pPr>
      <w:r>
        <w:rPr>
          <w:lang w:eastAsia="en-US"/>
        </w:rPr>
        <w:t>-</w:t>
      </w:r>
      <w:r>
        <w:rPr>
          <w:lang w:eastAsia="en-US"/>
        </w:rPr>
        <w:tab/>
      </w:r>
      <w:r w:rsidR="00A00DB9">
        <w:rPr>
          <w:lang w:eastAsia="en-US"/>
        </w:rPr>
        <w:t>Place an NCR-MT carrier at the upper end of the lower passband and place an NCR-MT carrier at the lower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p>
    <w:p w14:paraId="17C5D04E" w14:textId="77777777" w:rsidR="00A00DB9" w:rsidRDefault="00A00DB9" w:rsidP="00F44FE2">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AD50606" w14:textId="77777777" w:rsidR="00A00DB9" w:rsidRDefault="00A00DB9" w:rsidP="00A00DB9">
      <w:pPr>
        <w:rPr>
          <w:color w:val="000000"/>
          <w:lang w:eastAsia="ja-JP"/>
        </w:rPr>
      </w:pPr>
    </w:p>
    <w:p w14:paraId="7954C4CE" w14:textId="77777777" w:rsidR="00A00DB9" w:rsidRDefault="00A00DB9" w:rsidP="00A00DB9">
      <w:pPr>
        <w:keepNext/>
        <w:keepLines/>
        <w:spacing w:before="120"/>
        <w:ind w:left="1701" w:hanging="1701"/>
        <w:outlineLvl w:val="4"/>
        <w:rPr>
          <w:rFonts w:ascii="Arial" w:hAnsi="Arial"/>
          <w:sz w:val="22"/>
          <w:lang w:eastAsia="zh-CN"/>
        </w:rPr>
      </w:pPr>
      <w:r>
        <w:rPr>
          <w:rFonts w:ascii="Arial" w:hAnsi="Arial"/>
          <w:sz w:val="22"/>
          <w:lang w:eastAsia="zh-CN"/>
        </w:rPr>
        <w:t>4.7.2.6.2</w:t>
      </w:r>
      <w:r>
        <w:rPr>
          <w:rFonts w:ascii="Arial" w:hAnsi="Arial"/>
          <w:sz w:val="22"/>
          <w:lang w:eastAsia="zh-CN"/>
        </w:rPr>
        <w:tab/>
        <w:t>NC</w:t>
      </w:r>
      <w:r>
        <w:rPr>
          <w:rFonts w:ascii="Arial" w:hAnsi="Arial"/>
          <w:sz w:val="22"/>
          <w:lang w:eastAsia="ja-JP"/>
        </w:rPr>
        <w:t xml:space="preserve">RTC2 </w:t>
      </w:r>
      <w:r>
        <w:rPr>
          <w:rFonts w:ascii="Arial" w:hAnsi="Arial"/>
          <w:sz w:val="22"/>
          <w:lang w:eastAsia="zh-CN"/>
        </w:rPr>
        <w:t>power allocation</w:t>
      </w:r>
    </w:p>
    <w:p w14:paraId="01703B99" w14:textId="4B67A049" w:rsidR="004D3FFD" w:rsidRDefault="00A00DB9" w:rsidP="00163FEB">
      <w:r>
        <w:t>Set the power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 For the NCR-MT, set the output power according to the manufacturer's declaration in clause 4.6.</w:t>
      </w:r>
    </w:p>
    <w:p w14:paraId="49AAFEC0" w14:textId="77777777" w:rsidR="004D3FFD" w:rsidRDefault="002C252C">
      <w:pPr>
        <w:pStyle w:val="Heading2"/>
        <w:rPr>
          <w:rFonts w:cs="v4.2.0"/>
        </w:rPr>
      </w:pPr>
      <w:bookmarkStart w:id="906" w:name="_Toc45885826"/>
      <w:bookmarkStart w:id="907" w:name="_Toc14919"/>
      <w:bookmarkStart w:id="908" w:name="_Toc53182935"/>
      <w:bookmarkStart w:id="909" w:name="_Toc36635805"/>
      <w:bookmarkStart w:id="910" w:name="_Toc9564"/>
      <w:bookmarkStart w:id="911" w:name="_Toc37272751"/>
      <w:bookmarkStart w:id="912" w:name="_Toc76114229"/>
      <w:bookmarkStart w:id="913" w:name="_Toc89952530"/>
      <w:bookmarkStart w:id="914" w:name="_Toc98766346"/>
      <w:bookmarkStart w:id="915" w:name="_Toc66693652"/>
      <w:bookmarkStart w:id="916" w:name="_Toc18284"/>
      <w:bookmarkStart w:id="917" w:name="_Toc74915604"/>
      <w:bookmarkStart w:id="918" w:name="_Toc76544115"/>
      <w:bookmarkStart w:id="919" w:name="_Toc58915602"/>
      <w:bookmarkStart w:id="920" w:name="_Toc32431"/>
      <w:bookmarkStart w:id="921" w:name="_Toc58917783"/>
      <w:bookmarkStart w:id="922" w:name="_Toc82536237"/>
      <w:bookmarkStart w:id="923" w:name="_Toc121818341"/>
      <w:bookmarkStart w:id="924" w:name="_Toc121818565"/>
      <w:bookmarkStart w:id="925" w:name="_Toc124158320"/>
      <w:bookmarkStart w:id="926" w:name="_Toc130558388"/>
      <w:bookmarkStart w:id="927" w:name="_Toc137467113"/>
      <w:bookmarkStart w:id="928" w:name="_Toc138884759"/>
      <w:bookmarkStart w:id="929" w:name="_Toc138884983"/>
      <w:bookmarkStart w:id="930" w:name="_Toc145511194"/>
      <w:bookmarkStart w:id="931" w:name="_Toc155475671"/>
      <w:bookmarkStart w:id="932" w:name="_Toc176472688"/>
      <w:bookmarkStart w:id="933" w:name="_Toc187247919"/>
      <w:bookmarkStart w:id="934" w:name="_Toc194054269"/>
      <w:bookmarkStart w:id="935" w:name="_Toc200115561"/>
      <w:r>
        <w:rPr>
          <w:rFonts w:cs="v4.2.0"/>
        </w:rPr>
        <w:t>4.8</w:t>
      </w:r>
      <w:r>
        <w:rPr>
          <w:rFonts w:cs="v4.2.0"/>
        </w:rPr>
        <w:tab/>
        <w:t>Applicability of requirements</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936" w:name="_Toc66693654"/>
      <w:bookmarkStart w:id="937" w:name="_Toc76114231"/>
      <w:bookmarkStart w:id="938" w:name="_Toc36635807"/>
      <w:bookmarkStart w:id="939" w:name="_Toc45885828"/>
      <w:bookmarkStart w:id="940" w:name="_Toc21102606"/>
      <w:bookmarkStart w:id="941" w:name="_Toc29810455"/>
      <w:bookmarkStart w:id="942" w:name="_Toc53182937"/>
      <w:bookmarkStart w:id="943" w:name="_Toc58915604"/>
      <w:bookmarkStart w:id="944" w:name="_Toc76544117"/>
      <w:bookmarkStart w:id="945" w:name="_Toc82536239"/>
      <w:bookmarkStart w:id="946" w:name="_Toc58917785"/>
      <w:bookmarkStart w:id="947" w:name="_Toc37272753"/>
      <w:bookmarkStart w:id="948"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936"/>
      <w:bookmarkEnd w:id="937"/>
      <w:bookmarkEnd w:id="938"/>
      <w:bookmarkEnd w:id="939"/>
      <w:bookmarkEnd w:id="940"/>
      <w:bookmarkEnd w:id="941"/>
      <w:bookmarkEnd w:id="942"/>
      <w:bookmarkEnd w:id="943"/>
      <w:bookmarkEnd w:id="944"/>
      <w:bookmarkEnd w:id="945"/>
      <w:bookmarkEnd w:id="946"/>
      <w:bookmarkEnd w:id="947"/>
      <w:bookmarkEnd w:id="948"/>
    </w:p>
    <w:p w14:paraId="3CA6BA5F" w14:textId="100F5EE8" w:rsidR="004D3FFD" w:rsidRDefault="001343D8">
      <w:pPr>
        <w:rPr>
          <w:lang w:eastAsia="zh-CN"/>
        </w:rPr>
      </w:pPr>
      <w:r>
        <w:t>The applicable test configurations are specified in the tables below for each the supported RF configuration, which shall</w:t>
      </w:r>
      <w:r>
        <w:rPr>
          <w:rFonts w:hint="eastAsia"/>
          <w:lang w:eastAsia="zh-CN"/>
        </w:rPr>
        <w:t xml:space="preserve"> </w:t>
      </w:r>
      <w:r w:rsidR="002C252C">
        <w:t>be declared according to clause 4.6. The generation and power allocation for each test configuration is defined in clause 4.</w:t>
      </w:r>
      <w:r w:rsidR="002C252C">
        <w:rPr>
          <w:lang w:val="en-US" w:eastAsia="zh-CN"/>
        </w:rPr>
        <w:t>7</w:t>
      </w:r>
      <w:r w:rsidR="002C252C">
        <w:t>.</w:t>
      </w:r>
      <w:r w:rsidR="002C252C">
        <w:rPr>
          <w:lang w:val="en-US" w:eastAsia="zh-CN"/>
        </w:rPr>
        <w:t xml:space="preserve"> </w:t>
      </w:r>
      <w:r w:rsidR="002C252C">
        <w:t>This clause contains the test configurations for a</w:t>
      </w:r>
      <w:r w:rsidR="00CE1C7D" w:rsidRPr="00CE1C7D">
        <w:rPr>
          <w:rFonts w:eastAsia="SimSun" w:hint="eastAsia"/>
          <w:lang w:val="en-US" w:eastAsia="zh-CN"/>
        </w:rPr>
        <w:t xml:space="preserve"> </w:t>
      </w:r>
      <w:r w:rsidR="00CE1C7D">
        <w:rPr>
          <w:rFonts w:eastAsia="SimSun" w:hint="eastAsia"/>
          <w:lang w:val="en-US" w:eastAsia="zh-CN"/>
        </w:rPr>
        <w:t>RF</w:t>
      </w:r>
      <w:r w:rsidR="002C252C">
        <w:t xml:space="preserve"> repeater</w:t>
      </w:r>
      <w:r w:rsidR="00332CB5">
        <w:rPr>
          <w:rFonts w:eastAsia="SimSun" w:hint="eastAsia"/>
          <w:lang w:val="en-US" w:eastAsia="zh-CN"/>
        </w:rPr>
        <w:t xml:space="preserve"> or NCR</w:t>
      </w:r>
      <w:r w:rsidR="002C252C">
        <w:rPr>
          <w:snapToGrid w:val="0"/>
        </w:rPr>
        <w:t xml:space="preserve"> capable of single </w:t>
      </w:r>
      <w:r w:rsidR="00592048">
        <w:rPr>
          <w:rFonts w:eastAsia="SimSun" w:hint="eastAsia"/>
          <w:snapToGrid w:val="0"/>
          <w:lang w:val="en-US" w:eastAsia="zh-CN"/>
        </w:rPr>
        <w:t>passband</w:t>
      </w:r>
      <w:r w:rsidR="002C252C">
        <w:rPr>
          <w:snapToGrid w:val="0"/>
        </w:rPr>
        <w:t xml:space="preserve">, and/or </w:t>
      </w:r>
      <w:r w:rsidR="002C252C">
        <w:rPr>
          <w:snapToGrid w:val="0"/>
          <w:lang w:eastAsia="zh-CN"/>
        </w:rPr>
        <w:t>multi-</w:t>
      </w:r>
      <w:r w:rsidR="00603338">
        <w:rPr>
          <w:rFonts w:hint="eastAsia"/>
          <w:snapToGrid w:val="0"/>
          <w:lang w:val="en-US" w:eastAsia="zh-CN"/>
        </w:rPr>
        <w:t>band</w:t>
      </w:r>
      <w:r w:rsidR="002C252C">
        <w:rPr>
          <w:snapToGrid w:val="0"/>
          <w:lang w:eastAsia="zh-CN"/>
        </w:rPr>
        <w:t xml:space="preserve">operation in </w:t>
      </w:r>
      <w:r w:rsidR="002C252C">
        <w:rPr>
          <w:snapToGrid w:val="0"/>
        </w:rPr>
        <w:t xml:space="preserve">both contiguous and non-contiguous </w:t>
      </w:r>
      <w:r w:rsidR="002C252C">
        <w:rPr>
          <w:snapToGrid w:val="0"/>
          <w:lang w:eastAsia="zh-CN"/>
        </w:rPr>
        <w:t>spectrum in single band</w:t>
      </w:r>
      <w:r w:rsidR="002C252C">
        <w:t>.</w:t>
      </w:r>
    </w:p>
    <w:p w14:paraId="6348B144" w14:textId="42220E6D" w:rsidR="004D3FFD" w:rsidRDefault="002C252C">
      <w:pPr>
        <w:rPr>
          <w:snapToGrid w:val="0"/>
          <w:lang w:eastAsia="zh-CN"/>
        </w:rPr>
      </w:pPr>
      <w:r>
        <w:rPr>
          <w:snapToGrid w:val="0"/>
          <w:lang w:eastAsia="zh-CN"/>
        </w:rPr>
        <w:t>For a repeater</w:t>
      </w:r>
      <w:r w:rsidR="00F91DC5">
        <w:rPr>
          <w:rFonts w:hint="eastAsia"/>
          <w:snapToGrid w:val="0"/>
          <w:lang w:val="en-US" w:eastAsia="zh-CN"/>
        </w:rPr>
        <w:t xml:space="preserve"> or NCR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6283F775" w:rsidR="004D3FFD" w:rsidRDefault="002C252C">
      <w:pPr>
        <w:rPr>
          <w:snapToGrid w:val="0"/>
        </w:rPr>
      </w:pPr>
      <w:r>
        <w:rPr>
          <w:snapToGrid w:val="0"/>
        </w:rPr>
        <w:t>For a</w:t>
      </w:r>
      <w:r>
        <w:rPr>
          <w:snapToGrid w:val="0"/>
          <w:lang w:val="en-US" w:eastAsia="zh-CN"/>
        </w:rPr>
        <w:t xml:space="preserve"> </w:t>
      </w:r>
      <w:r>
        <w:rPr>
          <w:snapToGrid w:val="0"/>
        </w:rPr>
        <w:t>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0175F165" w:rsidR="004D3FFD" w:rsidRDefault="002C252C">
      <w:pPr>
        <w:rPr>
          <w:snapToGrid w:val="0"/>
          <w:lang w:eastAsia="zh-CN"/>
        </w:rPr>
      </w:pPr>
      <w:r>
        <w:rPr>
          <w:snapToGrid w:val="0"/>
        </w:rPr>
        <w:t>For a 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Pr="002C0F76" w:rsidRDefault="002C252C">
            <w:pPr>
              <w:pStyle w:val="TAL"/>
              <w:rPr>
                <w:lang w:val="fr-FR" w:eastAsia="ja-JP"/>
              </w:rPr>
            </w:pPr>
            <w:r w:rsidRPr="002C0F76">
              <w:rPr>
                <w:kern w:val="2"/>
                <w:lang w:val="fr-FR" w:eastAsia="ja-JP"/>
              </w:rPr>
              <w:t>Cumulative ACLR requirement in non-contiguous spectrum</w:t>
            </w:r>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036DB0D4" w14:textId="77777777" w:rsidR="00636CF0" w:rsidRDefault="00636CF0" w:rsidP="00636CF0"/>
    <w:p w14:paraId="222556CF" w14:textId="77777777" w:rsidR="00636CF0" w:rsidRDefault="00636CF0" w:rsidP="00636CF0">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w:t>
      </w:r>
      <w:r>
        <w:rPr>
          <w:rFonts w:hint="eastAsia"/>
          <w:snapToGrid w:val="0"/>
          <w:lang w:val="en-US" w:eastAsia="zh-CN"/>
        </w:rPr>
        <w:t>2</w:t>
      </w:r>
      <w:r>
        <w:rPr>
          <w:snapToGrid w:val="0"/>
          <w:lang w:eastAsia="zh-CN"/>
        </w:rPr>
        <w:t xml:space="preserve">: Test configurations for a </w:t>
      </w:r>
      <w:r>
        <w:rPr>
          <w:rFonts w:hint="eastAsia"/>
          <w:snapToGrid w:val="0"/>
          <w:lang w:val="en-US" w:eastAsia="zh-CN"/>
        </w:rPr>
        <w:t>NCR</w:t>
      </w:r>
      <w:r>
        <w:rPr>
          <w:snapToGrid w:val="0"/>
          <w:lang w:eastAsia="zh-CN"/>
        </w:rPr>
        <w:t xml:space="preserve"> capable of single or multiple </w:t>
      </w:r>
      <w:r>
        <w:rPr>
          <w:i/>
          <w:iCs/>
          <w:snapToGrid w:val="0"/>
          <w:lang w:eastAsia="zh-CN"/>
        </w:rPr>
        <w:t>passbands</w:t>
      </w:r>
      <w:r>
        <w:rPr>
          <w:snapToGrid w:val="0"/>
          <w:lang w:eastAsia="zh-CN"/>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636CF0" w14:paraId="38188BB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D8019F8" w14:textId="77777777" w:rsidR="00636CF0" w:rsidRDefault="00636CF0" w:rsidP="006B217A">
            <w:pPr>
              <w:pStyle w:val="TAH"/>
            </w:pPr>
            <w:r>
              <w:t>Test case</w:t>
            </w:r>
          </w:p>
        </w:tc>
        <w:tc>
          <w:tcPr>
            <w:tcW w:w="2053" w:type="dxa"/>
            <w:tcBorders>
              <w:top w:val="single" w:sz="4" w:space="0" w:color="auto"/>
              <w:left w:val="single" w:sz="4" w:space="0" w:color="auto"/>
              <w:bottom w:val="single" w:sz="4" w:space="0" w:color="auto"/>
              <w:right w:val="single" w:sz="4" w:space="0" w:color="auto"/>
            </w:tcBorders>
          </w:tcPr>
          <w:p w14:paraId="0670FF9C" w14:textId="77777777" w:rsidR="00636CF0" w:rsidRDefault="00636CF0" w:rsidP="006B217A">
            <w:pPr>
              <w:pStyle w:val="TAH"/>
              <w:rPr>
                <w:lang w:val="en-US" w:eastAsia="zh-CN"/>
              </w:rPr>
            </w:pPr>
            <w:r>
              <w:rPr>
                <w:snapToGrid w:val="0"/>
              </w:rPr>
              <w:t xml:space="preserve">Single passband </w:t>
            </w:r>
            <w:r>
              <w:rPr>
                <w:rFonts w:hint="eastAsia"/>
                <w:snapToGrid w:val="0"/>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380AC636" w14:textId="77777777" w:rsidR="00636CF0" w:rsidRDefault="00636CF0" w:rsidP="006B217A">
            <w:pPr>
              <w:pStyle w:val="TAH"/>
            </w:pPr>
            <w:r>
              <w:rPr>
                <w:snapToGrid w:val="0"/>
              </w:rPr>
              <w:t xml:space="preserve">Multiple passband capable </w:t>
            </w:r>
            <w:r>
              <w:rPr>
                <w:rFonts w:hint="eastAsia"/>
                <w:snapToGrid w:val="0"/>
                <w:lang w:val="en-US" w:eastAsia="zh-CN"/>
              </w:rPr>
              <w:t>NCR</w:t>
            </w:r>
            <w:r>
              <w:rPr>
                <w:snapToGrid w:val="0"/>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1062C47C" w14:textId="77777777" w:rsidR="00636CF0" w:rsidRDefault="00636CF0" w:rsidP="006B217A">
            <w:pPr>
              <w:pStyle w:val="TAH"/>
            </w:pPr>
            <w:r>
              <w:rPr>
                <w:snapToGrid w:val="0"/>
              </w:rPr>
              <w:t xml:space="preserve">Multiple passband capable </w:t>
            </w:r>
            <w:r>
              <w:rPr>
                <w:rFonts w:hint="eastAsia"/>
                <w:snapToGrid w:val="0"/>
                <w:lang w:val="en-US" w:eastAsia="zh-CN"/>
              </w:rPr>
              <w:t xml:space="preserve">NCR </w:t>
            </w:r>
            <w:r>
              <w:rPr>
                <w:snapToGrid w:val="0"/>
              </w:rPr>
              <w:t>with different parameters per passband</w:t>
            </w:r>
          </w:p>
        </w:tc>
      </w:tr>
      <w:tr w:rsidR="00636CF0" w14:paraId="59A792F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0B5781A" w14:textId="77777777" w:rsidR="00636CF0" w:rsidRDefault="00636CF0" w:rsidP="006B217A">
            <w:pPr>
              <w:pStyle w:val="TAL"/>
            </w:pPr>
            <w:r>
              <w:rPr>
                <w:rFonts w:hint="eastAsia"/>
                <w:lang w:val="en-US" w:eastAsia="zh-CN"/>
              </w:rPr>
              <w:t>NCR</w:t>
            </w:r>
            <w: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6CCD37E3"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17E5F362"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BB6AA13"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747F92EF"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BCDABB" w14:textId="77777777" w:rsidR="00636CF0" w:rsidRDefault="00636CF0" w:rsidP="006B217A">
            <w:pPr>
              <w:pStyle w:val="TAL"/>
            </w:pPr>
            <w:r>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441FEDBB" w14:textId="77777777" w:rsidR="00636CF0" w:rsidRDefault="00636CF0" w:rsidP="006B217A">
            <w:pPr>
              <w:pStyle w:val="TAC"/>
              <w:rPr>
                <w:snapToGrid w:val="0"/>
              </w:rPr>
            </w:pPr>
            <w:r>
              <w:rPr>
                <w:snapToGrid w:val="0"/>
              </w:rPr>
              <w:t xml:space="preserve">Tested with </w:t>
            </w:r>
            <w:r>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7F008CF"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E8EB9EC"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r>
      <w:tr w:rsidR="00636CF0" w14:paraId="406C64C4"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D34D2EF" w14:textId="77777777" w:rsidR="00636CF0" w:rsidRDefault="00636CF0" w:rsidP="006B217A">
            <w:pPr>
              <w:pStyle w:val="TAL"/>
            </w:pPr>
            <w:r>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4E8CFB42"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118FE40D"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82C8EBA" w14:textId="77777777" w:rsidR="00636CF0" w:rsidRDefault="00636CF0" w:rsidP="006B217A">
            <w:pPr>
              <w:pStyle w:val="TAC"/>
              <w:rPr>
                <w:snapToGrid w:val="0"/>
              </w:rPr>
            </w:pPr>
            <w:r>
              <w:rPr>
                <w:snapToGrid w:val="0"/>
              </w:rPr>
              <w:t>N/A</w:t>
            </w:r>
          </w:p>
        </w:tc>
      </w:tr>
      <w:tr w:rsidR="00636CF0" w14:paraId="482BF16B"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19627BF6" w14:textId="77777777" w:rsidR="00636CF0" w:rsidRDefault="00636CF0" w:rsidP="006B217A">
            <w:pPr>
              <w:pStyle w:val="TAL"/>
              <w:rPr>
                <w:lang w:eastAsia="zh-CN"/>
              </w:rPr>
            </w:pPr>
            <w:r>
              <w:t>Transmit ON/OFF power</w:t>
            </w:r>
          </w:p>
        </w:tc>
        <w:tc>
          <w:tcPr>
            <w:tcW w:w="2053" w:type="dxa"/>
            <w:tcBorders>
              <w:top w:val="single" w:sz="4" w:space="0" w:color="auto"/>
              <w:left w:val="single" w:sz="4" w:space="0" w:color="auto"/>
              <w:bottom w:val="single" w:sz="4" w:space="0" w:color="auto"/>
              <w:right w:val="single" w:sz="4" w:space="0" w:color="auto"/>
            </w:tcBorders>
          </w:tcPr>
          <w:p w14:paraId="723A4E27"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1D51A71"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276426A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6D075ECE"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8D96F69" w14:textId="77777777" w:rsidR="00636CF0" w:rsidRDefault="00636CF0" w:rsidP="006B217A">
            <w:pPr>
              <w:pStyle w:val="TAL"/>
            </w:pPr>
            <w:r>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2893EB4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DB6F936"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7F835957"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406DE63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ECCFCF2" w14:textId="77777777" w:rsidR="00636CF0" w:rsidRDefault="00636CF0" w:rsidP="006B217A">
            <w:pPr>
              <w:pStyle w:val="TAL"/>
            </w:pPr>
            <w:r>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2910B05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004A176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3570B8CA" w14:textId="77777777" w:rsidR="00636CF0" w:rsidRDefault="00636CF0" w:rsidP="006B217A">
            <w:pPr>
              <w:pStyle w:val="TAC"/>
            </w:pPr>
            <w:r>
              <w:rPr>
                <w:rFonts w:eastAsia="DengXian" w:hint="eastAsia"/>
                <w:snapToGrid w:val="0"/>
                <w:lang w:eastAsia="zh-CN"/>
              </w:rPr>
              <w:t>NC</w:t>
            </w:r>
            <w:r>
              <w:rPr>
                <w:snapToGrid w:val="0"/>
              </w:rPr>
              <w:t>RTC1, RTC2</w:t>
            </w:r>
          </w:p>
        </w:tc>
      </w:tr>
      <w:tr w:rsidR="00636CF0" w14:paraId="0C69E3D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325A31F" w14:textId="77777777" w:rsidR="00636CF0" w:rsidRPr="002C0F76" w:rsidRDefault="00636CF0" w:rsidP="006B217A">
            <w:pPr>
              <w:pStyle w:val="TAL"/>
              <w:rPr>
                <w:lang w:val="fr-FR" w:eastAsia="ja-JP"/>
              </w:rPr>
            </w:pPr>
            <w:r w:rsidRPr="002C0F76">
              <w:rPr>
                <w:lang w:val="fr-FR"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65EFBF9D" w14:textId="77777777" w:rsidR="00636CF0" w:rsidRDefault="00636CF0" w:rsidP="006B217A">
            <w:pPr>
              <w:pStyle w:val="TAC"/>
              <w:rPr>
                <w:snapToGrid w:val="0"/>
              </w:rPr>
            </w:pPr>
            <w:r>
              <w:rPr>
                <w:snapToGrid w:val="0"/>
              </w:rPr>
              <w:t>-</w:t>
            </w:r>
          </w:p>
        </w:tc>
        <w:tc>
          <w:tcPr>
            <w:tcW w:w="1858" w:type="dxa"/>
            <w:tcBorders>
              <w:top w:val="single" w:sz="4" w:space="0" w:color="auto"/>
              <w:left w:val="single" w:sz="4" w:space="0" w:color="auto"/>
              <w:bottom w:val="single" w:sz="4" w:space="0" w:color="auto"/>
              <w:right w:val="single" w:sz="4" w:space="0" w:color="auto"/>
            </w:tcBorders>
          </w:tcPr>
          <w:p w14:paraId="3996E4B2" w14:textId="77777777" w:rsidR="00636CF0" w:rsidRDefault="00636CF0" w:rsidP="006B217A">
            <w:pPr>
              <w:pStyle w:val="TAC"/>
              <w:rPr>
                <w:snapToGrid w:val="0"/>
              </w:rPr>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CD04166" w14:textId="77777777" w:rsidR="00636CF0" w:rsidRDefault="00636CF0" w:rsidP="006B217A">
            <w:pPr>
              <w:pStyle w:val="TAC"/>
              <w:rPr>
                <w:snapToGrid w:val="0"/>
              </w:rPr>
            </w:pPr>
            <w:r>
              <w:rPr>
                <w:rFonts w:eastAsia="DengXian" w:hint="eastAsia"/>
                <w:snapToGrid w:val="0"/>
                <w:lang w:eastAsia="zh-CN"/>
              </w:rPr>
              <w:t>NC</w:t>
            </w:r>
            <w:r>
              <w:rPr>
                <w:snapToGrid w:val="0"/>
              </w:rPr>
              <w:t>RTC2</w:t>
            </w:r>
          </w:p>
        </w:tc>
      </w:tr>
      <w:tr w:rsidR="00636CF0" w14:paraId="5D331278"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55747DC" w14:textId="77777777" w:rsidR="00636CF0" w:rsidRDefault="00636CF0" w:rsidP="006B217A">
            <w:pPr>
              <w:pStyle w:val="TAL"/>
            </w:pPr>
            <w:r>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106CB411" w14:textId="77777777" w:rsidR="00636CF0" w:rsidRDefault="00636CF0" w:rsidP="006B217A">
            <w:pPr>
              <w:pStyle w:val="TAC"/>
              <w:rPr>
                <w:snapToGrid w:val="0"/>
                <w:kern w:val="2"/>
                <w:szCs w:val="22"/>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544AE4B"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26DF3CFA"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C440E3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B5862A9" w14:textId="77777777" w:rsidR="00636CF0" w:rsidRDefault="00636CF0" w:rsidP="006B217A">
            <w:pPr>
              <w:pStyle w:val="TAL"/>
            </w:pPr>
            <w:r>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58CD916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513753" w14:textId="77777777" w:rsidR="00636CF0" w:rsidRDefault="00636CF0" w:rsidP="006B217A">
            <w:pPr>
              <w:pStyle w:val="TAC"/>
              <w:rPr>
                <w:snapToGrid w:val="0"/>
              </w:rPr>
            </w:pPr>
            <w:r>
              <w:rPr>
                <w:snapToGrid w:val="0"/>
              </w:rPr>
              <w:t xml:space="preserve"> </w:t>
            </w: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03C4497E" w14:textId="77777777" w:rsidR="00636CF0" w:rsidRDefault="00636CF0" w:rsidP="006B217A">
            <w:pPr>
              <w:pStyle w:val="TAC"/>
              <w:rPr>
                <w:snapToGrid w:val="0"/>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ADF2E52"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9E10FBD" w14:textId="77777777" w:rsidR="00636CF0" w:rsidRDefault="00636CF0" w:rsidP="006B217A">
            <w:pPr>
              <w:pStyle w:val="TAL"/>
            </w:pPr>
            <w:r>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A25D0BA"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27C54E35"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7560A8A" w14:textId="77777777" w:rsidR="00636CF0" w:rsidRDefault="00636CF0" w:rsidP="006B217A">
            <w:pPr>
              <w:pStyle w:val="TAC"/>
            </w:pPr>
            <w:r>
              <w:rPr>
                <w:snapToGrid w:val="0"/>
              </w:rPr>
              <w:t>N/A</w:t>
            </w:r>
          </w:p>
        </w:tc>
      </w:tr>
      <w:tr w:rsidR="00636CF0" w14:paraId="36783EF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F00BFA0" w14:textId="77777777" w:rsidR="00636CF0" w:rsidRDefault="00636CF0" w:rsidP="006B217A">
            <w:pPr>
              <w:pStyle w:val="TAL"/>
            </w:pPr>
            <w:r>
              <w:t>Adjacent Channel Rejection Ratio (ACRR)</w:t>
            </w:r>
          </w:p>
        </w:tc>
        <w:tc>
          <w:tcPr>
            <w:tcW w:w="2053" w:type="dxa"/>
            <w:tcBorders>
              <w:top w:val="single" w:sz="4" w:space="0" w:color="auto"/>
              <w:left w:val="single" w:sz="4" w:space="0" w:color="auto"/>
              <w:bottom w:val="single" w:sz="4" w:space="0" w:color="auto"/>
              <w:right w:val="single" w:sz="4" w:space="0" w:color="auto"/>
            </w:tcBorders>
          </w:tcPr>
          <w:p w14:paraId="5AC4540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8D8C14D" w14:textId="77777777" w:rsidR="00636CF0" w:rsidRDefault="00636CF0" w:rsidP="006B217A">
            <w:pPr>
              <w:pStyle w:val="TAC"/>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E7C6D41"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1E2548" w14:paraId="552D8B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E154ACC" w14:textId="6D1EE2E4" w:rsidR="001E2548" w:rsidRDefault="001E2548" w:rsidP="001E2548">
            <w:pPr>
              <w:pStyle w:val="TAL"/>
            </w:pPr>
            <w:r>
              <w:rPr>
                <w:rFonts w:eastAsia="DengXian" w:hint="eastAsia"/>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51E35A9C"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1A17FF19"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5A20F31" w14:textId="77777777" w:rsidR="001E2548" w:rsidRDefault="001E2548" w:rsidP="001E2548">
            <w:pPr>
              <w:pStyle w:val="TAC"/>
            </w:pPr>
            <w:r>
              <w:rPr>
                <w:rFonts w:eastAsia="DengXian" w:hint="eastAsia"/>
                <w:snapToGrid w:val="0"/>
                <w:lang w:eastAsia="zh-CN"/>
              </w:rPr>
              <w:t>SC</w:t>
            </w:r>
          </w:p>
        </w:tc>
      </w:tr>
      <w:tr w:rsidR="001E2548" w14:paraId="53928615"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F51E472" w14:textId="54F32423" w:rsidR="001E2548" w:rsidRDefault="001E2548" w:rsidP="001E2548">
            <w:pPr>
              <w:pStyle w:val="TAL"/>
              <w:rPr>
                <w:rFonts w:eastAsia="DengXian"/>
                <w:lang w:eastAsia="zh-CN"/>
              </w:rPr>
            </w:pPr>
            <w:r>
              <w:rPr>
                <w:lang w:eastAsia="ja-JP"/>
              </w:rPr>
              <w:t>Transmi</w:t>
            </w:r>
            <w:r>
              <w:rPr>
                <w:rFonts w:eastAsia="DengXian" w:hint="eastAsia"/>
                <w:lang w:eastAsia="zh-CN"/>
              </w:rPr>
              <w:t>tter</w:t>
            </w:r>
            <w:r>
              <w:rPr>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13B5BE29"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3E4CEF14"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287CB758"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r>
      <w:tr w:rsidR="001E2548" w14:paraId="78055E0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72EA8AC" w14:textId="0EBE2E5B" w:rsidR="001E2548" w:rsidRDefault="001E2548" w:rsidP="001E2548">
            <w:pPr>
              <w:pStyle w:val="TAL"/>
              <w:rPr>
                <w:rFonts w:eastAsia="DengXian"/>
                <w:lang w:eastAsia="zh-CN"/>
              </w:rPr>
            </w:pPr>
            <w:r>
              <w:rPr>
                <w:rFonts w:eastAsia="DengXian" w:hint="eastAsia"/>
                <w:lang w:eastAsia="zh-CN"/>
              </w:rPr>
              <w:t>Re</w:t>
            </w:r>
            <w:r>
              <w:rPr>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1409AE8C"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5279DF17"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87051F8"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r>
      <w:tr w:rsidR="001E2548" w14:paraId="2E707669"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0F5F317" w14:textId="31051228" w:rsidR="001E2548" w:rsidRDefault="001E2548" w:rsidP="001E2548">
            <w:pPr>
              <w:pStyle w:val="TAL"/>
              <w:rPr>
                <w:rFonts w:eastAsia="DengXian"/>
                <w:lang w:eastAsia="zh-CN"/>
              </w:rPr>
            </w:pPr>
            <w:r>
              <w:rPr>
                <w:rFonts w:eastAsia="DengXian" w:hint="eastAsia"/>
                <w:lang w:eastAsia="zh-CN"/>
              </w:rPr>
              <w:t>A</w:t>
            </w:r>
            <w:r>
              <w:rPr>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767B6F3A"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7866F4E9"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0CE8928"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 I</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1509829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B7B5A6F" w14:textId="62E48F3D" w:rsidR="001E2548" w:rsidRDefault="001E2548" w:rsidP="001E2548">
            <w:pPr>
              <w:pStyle w:val="TAL"/>
              <w:rPr>
                <w:rFonts w:eastAsia="DengXian"/>
                <w:lang w:eastAsia="zh-CN"/>
              </w:rPr>
            </w:pPr>
            <w:r>
              <w:rPr>
                <w:rFonts w:hint="eastAsia"/>
                <w:lang w:val="en-US" w:eastAsia="zh-CN"/>
              </w:rPr>
              <w:t>Re</w:t>
            </w:r>
            <w:r>
              <w:rPr>
                <w:rFonts w:eastAsiaTheme="minorEastAsia" w:hint="eastAsia"/>
                <w:lang w:val="en-US" w:eastAsia="zh-CN"/>
              </w:rPr>
              <w:t>c</w:t>
            </w:r>
            <w:r>
              <w:rPr>
                <w:rFonts w:hint="eastAsia"/>
                <w:lang w:val="en-US" w:eastAsia="zh-CN"/>
              </w:rPr>
              <w:t>eiver</w:t>
            </w:r>
            <w:r>
              <w:rPr>
                <w:rFonts w:eastAsia="DengXian"/>
                <w:lang w:eastAsia="zh-CN"/>
              </w:rPr>
              <w:t xml:space="preserve"> B</w:t>
            </w:r>
            <w:r>
              <w:rPr>
                <w:rFonts w:eastAsia="DengXian" w:hint="eastAsia"/>
                <w:lang w:eastAsia="zh-CN"/>
              </w:rPr>
              <w:t xml:space="preserve">locking </w:t>
            </w:r>
            <w:r>
              <w:t>characteristics</w:t>
            </w:r>
          </w:p>
        </w:tc>
        <w:tc>
          <w:tcPr>
            <w:tcW w:w="2053" w:type="dxa"/>
            <w:tcBorders>
              <w:top w:val="single" w:sz="4" w:space="0" w:color="auto"/>
              <w:left w:val="single" w:sz="4" w:space="0" w:color="auto"/>
              <w:bottom w:val="single" w:sz="4" w:space="0" w:color="auto"/>
              <w:right w:val="single" w:sz="4" w:space="0" w:color="auto"/>
            </w:tcBorders>
          </w:tcPr>
          <w:p w14:paraId="36492852"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2F9C9D05"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6408A61"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 xml:space="preserve">TC1, </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075038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8E44635" w14:textId="7558017B" w:rsidR="001E2548" w:rsidRDefault="001E2548" w:rsidP="001E2548">
            <w:pPr>
              <w:pStyle w:val="TAL"/>
              <w:rPr>
                <w:rFonts w:eastAsia="DengXian"/>
                <w:lang w:eastAsia="zh-CN"/>
              </w:rPr>
            </w:pPr>
            <w: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5866272F"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FA1E4C"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53693CD9"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bl>
    <w:p w14:paraId="30FC2DBD" w14:textId="77777777" w:rsidR="004D3FFD" w:rsidRDefault="004D3FFD"/>
    <w:p w14:paraId="55736714" w14:textId="77777777" w:rsidR="004D3FFD" w:rsidRDefault="002C252C">
      <w:pPr>
        <w:pStyle w:val="Heading2"/>
      </w:pPr>
      <w:bookmarkStart w:id="949" w:name="_Toc45885830"/>
      <w:bookmarkStart w:id="950" w:name="_Toc66693656"/>
      <w:bookmarkStart w:id="951" w:name="_Toc76544119"/>
      <w:bookmarkStart w:id="952" w:name="_Toc37272755"/>
      <w:bookmarkStart w:id="953" w:name="_Toc58917787"/>
      <w:bookmarkStart w:id="954" w:name="_Toc76114233"/>
      <w:bookmarkStart w:id="955" w:name="_Toc58915606"/>
      <w:bookmarkStart w:id="956" w:name="_Toc36635809"/>
      <w:bookmarkStart w:id="957" w:name="_Toc82536241"/>
      <w:bookmarkStart w:id="958" w:name="_Toc16251"/>
      <w:bookmarkStart w:id="959" w:name="_Toc29810457"/>
      <w:bookmarkStart w:id="960" w:name="_Toc53182939"/>
      <w:bookmarkStart w:id="961" w:name="_Toc8435"/>
      <w:bookmarkStart w:id="962" w:name="_Toc23448"/>
      <w:bookmarkStart w:id="963" w:name="_Toc21102608"/>
      <w:bookmarkStart w:id="964" w:name="_Toc98766350"/>
      <w:bookmarkStart w:id="965" w:name="_Toc74915608"/>
      <w:bookmarkStart w:id="966" w:name="_Toc7422"/>
      <w:bookmarkStart w:id="967" w:name="_Toc89952534"/>
      <w:bookmarkStart w:id="968" w:name="_Toc121818342"/>
      <w:bookmarkStart w:id="969" w:name="_Toc121818566"/>
      <w:bookmarkStart w:id="970" w:name="_Toc124158321"/>
      <w:bookmarkStart w:id="971" w:name="_Toc130558389"/>
      <w:bookmarkStart w:id="972" w:name="_Toc137467114"/>
      <w:bookmarkStart w:id="973" w:name="_Toc138884760"/>
      <w:bookmarkStart w:id="974" w:name="_Toc138884984"/>
      <w:bookmarkStart w:id="975" w:name="_Toc145511195"/>
      <w:bookmarkStart w:id="976" w:name="_Toc155475672"/>
      <w:bookmarkStart w:id="977" w:name="_Toc176472689"/>
      <w:bookmarkStart w:id="978" w:name="_Toc187247920"/>
      <w:bookmarkStart w:id="979" w:name="_Toc194054270"/>
      <w:bookmarkStart w:id="980" w:name="_Toc200115562"/>
      <w:r>
        <w:t>4.9</w:t>
      </w:r>
      <w:r>
        <w:tab/>
        <w:t>RF channels and test models</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74645AE" w14:textId="77777777" w:rsidR="004D3FFD" w:rsidRDefault="002C252C">
      <w:pPr>
        <w:pStyle w:val="Heading3"/>
      </w:pPr>
      <w:bookmarkStart w:id="981" w:name="_Toc76541592"/>
      <w:bookmarkStart w:id="982" w:name="_Toc75165207"/>
      <w:bookmarkStart w:id="983" w:name="_Toc89939732"/>
      <w:bookmarkStart w:id="984" w:name="_Toc75333936"/>
      <w:bookmarkStart w:id="985" w:name="_Toc75815867"/>
      <w:bookmarkStart w:id="986" w:name="_Toc75508128"/>
      <w:bookmarkStart w:id="987" w:name="_Toc18548"/>
      <w:bookmarkStart w:id="988" w:name="_Toc10022"/>
      <w:bookmarkStart w:id="989" w:name="_Toc98754058"/>
      <w:bookmarkStart w:id="990" w:name="_Toc76541025"/>
      <w:bookmarkStart w:id="991" w:name="_Toc82429481"/>
      <w:bookmarkStart w:id="992" w:name="_Toc121818343"/>
      <w:bookmarkStart w:id="993" w:name="_Toc121818567"/>
      <w:bookmarkStart w:id="994" w:name="_Toc124158322"/>
      <w:bookmarkStart w:id="995" w:name="_Toc130558390"/>
      <w:bookmarkStart w:id="996" w:name="_Toc137467115"/>
      <w:bookmarkStart w:id="997" w:name="_Toc138884761"/>
      <w:bookmarkStart w:id="998" w:name="_Toc138884985"/>
      <w:bookmarkStart w:id="999" w:name="_Toc145511196"/>
      <w:bookmarkStart w:id="1000" w:name="_Toc155475673"/>
      <w:bookmarkStart w:id="1001" w:name="_Toc176472690"/>
      <w:bookmarkStart w:id="1002" w:name="_Toc187247921"/>
      <w:bookmarkStart w:id="1003" w:name="_Toc194054271"/>
      <w:bookmarkStart w:id="1004" w:name="_Toc200115563"/>
      <w:r>
        <w:t>4.9.1</w:t>
      </w:r>
      <w:r>
        <w:tab/>
        <w:t>RF channels</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50BDED05" w14:textId="29447D60" w:rsidR="0080180E" w:rsidRDefault="0080180E" w:rsidP="0080180E">
      <w:pPr>
        <w:rPr>
          <w:lang w:eastAsia="zh-CN"/>
        </w:rPr>
      </w:pPr>
      <w:bookmarkStart w:id="1005"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1005"/>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1006" w:name="_Toc89939733"/>
      <w:bookmarkStart w:id="1007" w:name="_Toc82429482"/>
      <w:bookmarkStart w:id="1008" w:name="_Toc75165208"/>
      <w:bookmarkStart w:id="1009" w:name="_Toc75508129"/>
      <w:bookmarkStart w:id="1010" w:name="_Toc30568"/>
      <w:bookmarkStart w:id="1011" w:name="_Toc76541593"/>
      <w:bookmarkStart w:id="1012" w:name="_Toc75333937"/>
      <w:bookmarkStart w:id="1013" w:name="_Toc98754059"/>
      <w:bookmarkStart w:id="1014" w:name="_Toc76541026"/>
      <w:bookmarkStart w:id="1015" w:name="_Toc75815868"/>
      <w:bookmarkStart w:id="1016" w:name="_Toc6176"/>
      <w:bookmarkStart w:id="1017" w:name="_Toc121818344"/>
      <w:bookmarkStart w:id="1018" w:name="_Toc121818568"/>
      <w:bookmarkStart w:id="1019" w:name="_Toc124158323"/>
      <w:bookmarkStart w:id="1020" w:name="_Toc130558391"/>
      <w:bookmarkStart w:id="1021" w:name="_Toc137467116"/>
      <w:bookmarkStart w:id="1022" w:name="_Toc138884762"/>
      <w:bookmarkStart w:id="1023" w:name="_Toc138884986"/>
      <w:bookmarkStart w:id="1024" w:name="_Toc145511197"/>
      <w:bookmarkStart w:id="1025" w:name="_Toc155475674"/>
      <w:bookmarkStart w:id="1026" w:name="_Toc176472691"/>
      <w:bookmarkStart w:id="1027" w:name="_Toc187247922"/>
      <w:bookmarkStart w:id="1028" w:name="_Toc194054272"/>
      <w:bookmarkStart w:id="1029" w:name="_Toc200115564"/>
      <w:r>
        <w:t>4.9.2</w:t>
      </w:r>
      <w:r>
        <w:tab/>
        <w:t>Test models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3ADF719C" w14:textId="77777777" w:rsidR="004D3FFD" w:rsidRDefault="002C252C">
      <w:pPr>
        <w:pStyle w:val="Heading4"/>
      </w:pPr>
      <w:bookmarkStart w:id="1030" w:name="_Toc75333938"/>
      <w:bookmarkStart w:id="1031" w:name="_Toc75508130"/>
      <w:bookmarkStart w:id="1032" w:name="_Toc27023"/>
      <w:bookmarkStart w:id="1033" w:name="_Toc75165209"/>
      <w:bookmarkStart w:id="1034" w:name="_Toc75815869"/>
      <w:bookmarkStart w:id="1035" w:name="_Toc98754060"/>
      <w:bookmarkStart w:id="1036" w:name="_Toc89939734"/>
      <w:bookmarkStart w:id="1037" w:name="_Toc82429483"/>
      <w:bookmarkStart w:id="1038" w:name="_Toc76541027"/>
      <w:bookmarkStart w:id="1039" w:name="_Toc76541594"/>
      <w:bookmarkStart w:id="1040" w:name="_Toc28482"/>
      <w:bookmarkStart w:id="1041" w:name="_Toc121818345"/>
      <w:bookmarkStart w:id="1042" w:name="_Toc121818569"/>
      <w:bookmarkStart w:id="1043" w:name="_Toc124158324"/>
      <w:bookmarkStart w:id="1044" w:name="_Toc130558392"/>
      <w:bookmarkStart w:id="1045" w:name="_Toc137467117"/>
      <w:bookmarkStart w:id="1046" w:name="_Toc138884763"/>
      <w:bookmarkStart w:id="1047" w:name="_Toc138884987"/>
      <w:bookmarkStart w:id="1048" w:name="_Toc145511198"/>
      <w:bookmarkStart w:id="1049" w:name="_Toc155475675"/>
      <w:bookmarkStart w:id="1050" w:name="_Toc176472692"/>
      <w:bookmarkStart w:id="1051" w:name="_Toc187247923"/>
      <w:bookmarkStart w:id="1052" w:name="_Toc194054273"/>
      <w:bookmarkStart w:id="1053" w:name="_Toc200115565"/>
      <w:r>
        <w:t>4.</w:t>
      </w:r>
      <w:r>
        <w:rPr>
          <w:lang w:eastAsia="zh-CN"/>
        </w:rPr>
        <w:t>9.2</w:t>
      </w:r>
      <w:r>
        <w:t>.1</w:t>
      </w:r>
      <w:r>
        <w:tab/>
        <w:t>General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29165287" w14:textId="77777777" w:rsidR="004D3FFD" w:rsidRDefault="002C252C">
      <w:bookmarkStart w:id="1054" w:name="_Toc76541595"/>
      <w:bookmarkStart w:id="1055" w:name="_Toc76541028"/>
      <w:bookmarkStart w:id="1056" w:name="_Toc75508131"/>
      <w:bookmarkStart w:id="1057" w:name="_Toc75815870"/>
      <w:bookmarkStart w:id="1058"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1059" w:name="_Toc89939735"/>
      <w:bookmarkStart w:id="1060" w:name="_Toc106177875"/>
      <w:bookmarkStart w:id="1061" w:name="_Toc82429484"/>
      <w:bookmarkStart w:id="1062" w:name="_Toc98754061"/>
      <w:bookmarkStart w:id="1063" w:name="_Toc3421"/>
      <w:bookmarkStart w:id="1064" w:name="_Toc14143"/>
      <w:bookmarkStart w:id="1065" w:name="_Toc121818346"/>
      <w:bookmarkStart w:id="1066" w:name="_Toc121818570"/>
      <w:bookmarkStart w:id="1067" w:name="_Toc124158325"/>
      <w:bookmarkStart w:id="1068" w:name="_Toc130558393"/>
      <w:bookmarkStart w:id="1069" w:name="_Toc137467118"/>
      <w:bookmarkStart w:id="1070" w:name="_Toc138884764"/>
      <w:bookmarkStart w:id="1071" w:name="_Toc138884988"/>
      <w:bookmarkStart w:id="1072" w:name="_Toc145511199"/>
      <w:bookmarkStart w:id="1073" w:name="_Toc155475676"/>
      <w:bookmarkStart w:id="1074" w:name="_Toc176472693"/>
      <w:bookmarkStart w:id="1075" w:name="_Toc187247924"/>
      <w:bookmarkStart w:id="1076" w:name="_Toc194054274"/>
      <w:bookmarkStart w:id="1077" w:name="_Toc200115566"/>
      <w:r>
        <w:t>4.</w:t>
      </w:r>
      <w:r>
        <w:rPr>
          <w:lang w:eastAsia="zh-CN"/>
        </w:rPr>
        <w:t>9.2</w:t>
      </w:r>
      <w:r>
        <w:t>.2</w:t>
      </w:r>
      <w:r>
        <w:tab/>
      </w:r>
      <w:r>
        <w:rPr>
          <w:rFonts w:hint="eastAsia"/>
          <w:lang w:eastAsia="zh-CN"/>
        </w:rPr>
        <w:t>FR2</w:t>
      </w:r>
      <w:r>
        <w:rPr>
          <w:lang w:eastAsia="zh-CN"/>
        </w:rPr>
        <w:t xml:space="preserve"> </w:t>
      </w:r>
      <w:r>
        <w:t xml:space="preserve">test models for </w:t>
      </w:r>
      <w:bookmarkEnd w:id="1059"/>
      <w:bookmarkEnd w:id="1060"/>
      <w:bookmarkEnd w:id="1061"/>
      <w:bookmarkEnd w:id="1062"/>
      <w:r>
        <w:t>repeater type 2-O for DL</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1078" w:name="_Toc82429485"/>
      <w:bookmarkStart w:id="1079" w:name="_Toc89939736"/>
      <w:bookmarkStart w:id="1080" w:name="_Toc75333940"/>
      <w:bookmarkStart w:id="1081" w:name="_Toc76541596"/>
      <w:bookmarkStart w:id="1082" w:name="_Toc98754062"/>
      <w:bookmarkStart w:id="1083" w:name="_Toc75815871"/>
      <w:bookmarkStart w:id="1084" w:name="_Toc76541029"/>
      <w:bookmarkStart w:id="1085" w:name="_Toc75508132"/>
      <w:bookmarkStart w:id="1086" w:name="_Toc9912"/>
      <w:bookmarkStart w:id="1087" w:name="_Toc15089"/>
      <w:bookmarkStart w:id="1088" w:name="_Toc121818347"/>
      <w:bookmarkStart w:id="1089" w:name="_Toc121818571"/>
      <w:bookmarkStart w:id="1090" w:name="_Toc124158326"/>
      <w:bookmarkStart w:id="1091" w:name="_Toc130558394"/>
      <w:bookmarkStart w:id="1092" w:name="_Toc137467119"/>
      <w:bookmarkStart w:id="1093" w:name="_Toc138884765"/>
      <w:bookmarkStart w:id="1094" w:name="_Toc138884989"/>
      <w:bookmarkStart w:id="1095" w:name="_Toc145511200"/>
      <w:bookmarkStart w:id="1096" w:name="_Toc155475677"/>
      <w:bookmarkStart w:id="1097" w:name="_Toc176472694"/>
      <w:bookmarkStart w:id="1098" w:name="_Toc187247925"/>
      <w:bookmarkStart w:id="1099" w:name="_Toc194054275"/>
      <w:bookmarkStart w:id="1100" w:name="_Toc200115567"/>
      <w:bookmarkEnd w:id="1054"/>
      <w:bookmarkEnd w:id="1055"/>
      <w:bookmarkEnd w:id="1056"/>
      <w:bookmarkEnd w:id="1057"/>
      <w:bookmarkEnd w:id="1058"/>
      <w:r>
        <w:t>4.</w:t>
      </w:r>
      <w:r>
        <w:rPr>
          <w:lang w:eastAsia="zh-CN"/>
        </w:rPr>
        <w:t>9.2</w:t>
      </w:r>
      <w:r>
        <w:t>.3</w:t>
      </w:r>
      <w:r>
        <w:tab/>
      </w:r>
      <w:r>
        <w:rPr>
          <w:rFonts w:hint="eastAsia"/>
          <w:lang w:eastAsia="zh-CN"/>
        </w:rPr>
        <w:t>FR2</w:t>
      </w:r>
      <w:r>
        <w:rPr>
          <w:lang w:eastAsia="zh-CN"/>
        </w:rPr>
        <w:t xml:space="preserve"> </w:t>
      </w:r>
      <w:r>
        <w:t xml:space="preserve">test models for </w:t>
      </w:r>
      <w:bookmarkEnd w:id="1078"/>
      <w:bookmarkEnd w:id="1079"/>
      <w:bookmarkEnd w:id="1080"/>
      <w:bookmarkEnd w:id="1081"/>
      <w:bookmarkEnd w:id="1082"/>
      <w:bookmarkEnd w:id="1083"/>
      <w:bookmarkEnd w:id="1084"/>
      <w:bookmarkEnd w:id="1085"/>
      <w:r>
        <w:t>repeater type 2-O for UL</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Duration is 2 radio frames for TDD (20 ms)</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4C3DC238" w:rsidR="004D3FFD" w:rsidRDefault="002C252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w:t>
      </w:r>
      <w:r w:rsidR="001E2548">
        <w:t>2</w:t>
      </w:r>
      <w:r>
        <w:t>]</w:t>
      </w:r>
      <w:r>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38B8B0A4"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sidR="00247314">
        <w:rPr>
          <w:lang w:eastAsia="zh-CN"/>
        </w:rPr>
        <w:t>22</w:t>
      </w:r>
      <w:r>
        <w:rPr>
          <w:lang w:eastAsia="zh-CN"/>
        </w:rPr>
        <w:t>].</w:t>
      </w:r>
    </w:p>
    <w:p w14:paraId="256EDFB3" w14:textId="77777777" w:rsidR="004D3FFD" w:rsidRDefault="002C252C">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r>
              <w:t xml:space="preserve">referenceSubcarrierSpacing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(ms) for dl-UL-TransmissionPeriodicity</w:t>
            </w:r>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r>
              <w:t>nrofDownlinkSlots</w:t>
            </w:r>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r>
              <w:t>nrofDownlinkSymbols</w:t>
            </w:r>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r>
              <w:t>nrofUplinkSlots</w:t>
            </w:r>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r>
              <w:t>nrofUplinkSymbols</w:t>
            </w:r>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967F65">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967F65">
              <w:rPr>
                <w:position w:val="-4"/>
              </w:rPr>
              <w:pict w14:anchorId="4C571431">
                <v:shape id="_x0000_i1026" type="#_x0000_t75" style="width:36.6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1101" w:name="_Toc9493"/>
      <w:bookmarkStart w:id="1102" w:name="_Toc76541030"/>
      <w:bookmarkStart w:id="1103" w:name="_Toc76541597"/>
      <w:bookmarkStart w:id="1104" w:name="_Toc82429486"/>
      <w:bookmarkStart w:id="1105" w:name="_Toc75815872"/>
      <w:bookmarkStart w:id="1106" w:name="_Toc98754063"/>
      <w:bookmarkStart w:id="1107" w:name="_Toc7685"/>
      <w:bookmarkStart w:id="1108" w:name="_Toc75508133"/>
      <w:bookmarkStart w:id="1109" w:name="_Toc89939737"/>
      <w:bookmarkStart w:id="1110" w:name="_Toc75333941"/>
      <w:bookmarkStart w:id="1111" w:name="_Toc121818348"/>
      <w:bookmarkStart w:id="1112" w:name="_Toc121818572"/>
      <w:bookmarkStart w:id="1113" w:name="_Toc124158327"/>
      <w:bookmarkStart w:id="1114" w:name="_Toc130558395"/>
      <w:bookmarkStart w:id="1115" w:name="_Toc137467120"/>
      <w:bookmarkStart w:id="1116" w:name="_Toc138884766"/>
      <w:bookmarkStart w:id="1117" w:name="_Toc138884990"/>
      <w:bookmarkStart w:id="1118" w:name="_Toc145511201"/>
      <w:bookmarkStart w:id="1119" w:name="_Toc155475678"/>
      <w:bookmarkStart w:id="1120" w:name="_Toc176472695"/>
      <w:bookmarkStart w:id="1121" w:name="_Toc187247926"/>
      <w:bookmarkStart w:id="1122" w:name="_Toc194054276"/>
      <w:bookmarkStart w:id="1123" w:name="_Toc200115568"/>
      <w:r>
        <w:t>4.9.2.3.1</w:t>
      </w:r>
      <w:r>
        <w:tab/>
      </w:r>
      <w:r>
        <w:rPr>
          <w:rFonts w:hint="eastAsia"/>
          <w:lang w:eastAsia="zh-CN"/>
        </w:rPr>
        <w:t>FR2</w:t>
      </w:r>
      <w:r>
        <w:rPr>
          <w:lang w:eastAsia="zh-CN"/>
        </w:rPr>
        <w:t xml:space="preserve"> </w:t>
      </w:r>
      <w:r>
        <w:t>test model 1.1 (RUL-</w:t>
      </w:r>
      <w:r>
        <w:rPr>
          <w:rFonts w:hint="eastAsia"/>
          <w:lang w:eastAsia="zh-CN"/>
        </w:rPr>
        <w:t>FR2-</w:t>
      </w:r>
      <w:r>
        <w:t>TM1.1)</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6C8C3B6C" w14:textId="77777777" w:rsidR="00D67B29" w:rsidRDefault="00D67B29" w:rsidP="00D67B29">
      <w:r>
        <w:t>This model shall be used for tests on:</w:t>
      </w:r>
    </w:p>
    <w:p w14:paraId="4C1C7191" w14:textId="77777777" w:rsidR="00367A72" w:rsidRDefault="00D67B29" w:rsidP="00D67B29">
      <w:pPr>
        <w:pStyle w:val="B1"/>
      </w:pPr>
      <w:r>
        <w:t>-</w:t>
      </w:r>
      <w:r>
        <w:tab/>
        <w:t>OTA output power (EIRP)</w:t>
      </w:r>
    </w:p>
    <w:p w14:paraId="10A5BD13" w14:textId="2475892E" w:rsidR="00D67B29" w:rsidRDefault="00D67B29" w:rsidP="00D67B29">
      <w:pPr>
        <w:pStyle w:val="B1"/>
      </w:pPr>
      <w:r>
        <w:t>-</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967F65">
              <w:rPr>
                <w:position w:val="-4"/>
              </w:rPr>
              <w:pict w14:anchorId="43AE8A52">
                <v:shape id="_x0000_i1027" type="#_x0000_t75" style="width:35.3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967F65">
              <w:rPr>
                <w:position w:val="-4"/>
              </w:rPr>
              <w:pict w14:anchorId="19FD428F">
                <v:shape id="_x0000_i1028" type="#_x0000_t75" style="width:35.3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967F65">
              <w:rPr>
                <w:position w:val="-4"/>
              </w:rPr>
              <w:pict w14:anchorId="23EF2877">
                <v:shape id="_x0000_i1029" type="#_x0000_t75" style="width:35.3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967F65">
              <w:rPr>
                <w:position w:val="-4"/>
              </w:rPr>
              <w:pict w14:anchorId="28F01FC5">
                <v:shape id="_x0000_i1030" type="#_x0000_t75" style="width:35.3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1124" w:name="_Toc75508134"/>
      <w:bookmarkStart w:id="1125" w:name="_Toc89939738"/>
      <w:bookmarkStart w:id="1126" w:name="_Toc82429487"/>
      <w:bookmarkStart w:id="1127" w:name="_Toc76541598"/>
      <w:bookmarkStart w:id="1128" w:name="_Toc6749"/>
      <w:bookmarkStart w:id="1129" w:name="_Toc98754064"/>
      <w:bookmarkStart w:id="1130" w:name="_Toc75815873"/>
      <w:bookmarkStart w:id="1131" w:name="_Toc19711"/>
      <w:bookmarkStart w:id="1132" w:name="_Toc76541031"/>
      <w:bookmarkStart w:id="1133" w:name="_Toc75333942"/>
      <w:bookmarkStart w:id="1134" w:name="_Toc121818349"/>
      <w:bookmarkStart w:id="1135" w:name="_Toc121818573"/>
      <w:bookmarkStart w:id="1136" w:name="_Toc124158328"/>
      <w:bookmarkStart w:id="1137" w:name="_Toc130558396"/>
      <w:bookmarkStart w:id="1138" w:name="_Toc137467121"/>
      <w:bookmarkStart w:id="1139" w:name="_Toc138884767"/>
      <w:bookmarkStart w:id="1140" w:name="_Toc138884991"/>
      <w:bookmarkStart w:id="1141" w:name="_Toc145511202"/>
      <w:bookmarkStart w:id="1142" w:name="_Toc155475679"/>
      <w:bookmarkStart w:id="1143" w:name="_Toc176472696"/>
      <w:bookmarkStart w:id="1144" w:name="_Toc187247927"/>
      <w:bookmarkStart w:id="1145" w:name="_Toc194054277"/>
      <w:bookmarkStart w:id="1146" w:name="_Toc200115569"/>
      <w:r>
        <w:t>4.9.2.3.2</w:t>
      </w:r>
      <w:r>
        <w:tab/>
        <w:t>FR2 test model 2 (RUL-</w:t>
      </w:r>
      <w:r>
        <w:rPr>
          <w:rFonts w:hint="eastAsia"/>
          <w:lang w:eastAsia="zh-CN"/>
        </w:rPr>
        <w:t>FR2-</w:t>
      </w:r>
      <w:r>
        <w:t>TM2)</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1147" w:name="_Toc14935"/>
      <w:bookmarkStart w:id="1148" w:name="_Toc75508135"/>
      <w:bookmarkStart w:id="1149" w:name="_Toc89939739"/>
      <w:bookmarkStart w:id="1150" w:name="_Toc98754065"/>
      <w:bookmarkStart w:id="1151" w:name="_Toc3937"/>
      <w:bookmarkStart w:id="1152" w:name="_Toc82429488"/>
      <w:bookmarkStart w:id="1153" w:name="_Toc76541032"/>
      <w:bookmarkStart w:id="1154" w:name="_Toc75333943"/>
      <w:bookmarkStart w:id="1155" w:name="_Toc76541599"/>
      <w:bookmarkStart w:id="1156" w:name="_Toc75815874"/>
      <w:bookmarkStart w:id="1157" w:name="_Toc121818350"/>
      <w:bookmarkStart w:id="1158" w:name="_Toc121818574"/>
      <w:bookmarkStart w:id="1159" w:name="_Toc124158329"/>
      <w:bookmarkStart w:id="1160" w:name="_Toc130558397"/>
      <w:bookmarkStart w:id="1161" w:name="_Toc137467122"/>
      <w:bookmarkStart w:id="1162" w:name="_Toc138884768"/>
      <w:bookmarkStart w:id="1163" w:name="_Toc138884992"/>
      <w:bookmarkStart w:id="1164" w:name="_Toc145511203"/>
      <w:bookmarkStart w:id="1165" w:name="_Toc155475680"/>
      <w:bookmarkStart w:id="1166" w:name="_Toc176472697"/>
      <w:bookmarkStart w:id="1167" w:name="_Toc187247928"/>
      <w:bookmarkStart w:id="1168" w:name="_Toc194054278"/>
      <w:bookmarkStart w:id="1169" w:name="_Toc200115570"/>
      <w:r>
        <w:t>4.9.2.3.2a</w:t>
      </w:r>
      <w:r>
        <w:tab/>
        <w:t>FR2 test model 2a (RUL-</w:t>
      </w:r>
      <w:r>
        <w:rPr>
          <w:lang w:eastAsia="zh-CN"/>
        </w:rPr>
        <w:t>FR2-</w:t>
      </w:r>
      <w:r>
        <w:t>TM2a)</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1170" w:name="_Toc76541600"/>
      <w:bookmarkStart w:id="1171" w:name="_Toc75508136"/>
      <w:bookmarkStart w:id="1172" w:name="_Toc4730"/>
      <w:bookmarkStart w:id="1173" w:name="_Toc82429489"/>
      <w:bookmarkStart w:id="1174" w:name="_Toc75333944"/>
      <w:bookmarkStart w:id="1175" w:name="_Toc75815875"/>
      <w:bookmarkStart w:id="1176" w:name="_Toc89939740"/>
      <w:bookmarkStart w:id="1177" w:name="_Toc76541033"/>
      <w:bookmarkStart w:id="1178" w:name="_Toc10276"/>
      <w:bookmarkStart w:id="1179" w:name="_Toc98754066"/>
      <w:bookmarkStart w:id="1180" w:name="_Toc121818351"/>
      <w:bookmarkStart w:id="1181" w:name="_Toc121818575"/>
      <w:bookmarkStart w:id="1182" w:name="_Toc124158330"/>
      <w:bookmarkStart w:id="1183" w:name="_Toc130558398"/>
      <w:bookmarkStart w:id="1184" w:name="_Toc137467123"/>
      <w:bookmarkStart w:id="1185" w:name="_Toc138884769"/>
      <w:bookmarkStart w:id="1186" w:name="_Toc138884993"/>
      <w:bookmarkStart w:id="1187" w:name="_Toc145511204"/>
      <w:bookmarkStart w:id="1188" w:name="_Toc155475681"/>
      <w:bookmarkStart w:id="1189" w:name="_Toc176472698"/>
      <w:bookmarkStart w:id="1190" w:name="_Toc187247929"/>
      <w:bookmarkStart w:id="1191" w:name="_Toc194054279"/>
      <w:bookmarkStart w:id="1192" w:name="_Toc200115571"/>
      <w:r>
        <w:t>4.9.2.3.3</w:t>
      </w:r>
      <w:r>
        <w:tab/>
        <w:t>FR2 test model 3.1 (RUL-FR2-TM3.1)</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1193" w:name="_Toc75508137"/>
      <w:bookmarkStart w:id="1194" w:name="_Toc75333945"/>
      <w:bookmarkStart w:id="1195" w:name="_Toc75815876"/>
      <w:bookmarkStart w:id="1196" w:name="_Toc76541034"/>
      <w:bookmarkStart w:id="1197" w:name="_Toc82429490"/>
      <w:bookmarkStart w:id="1198" w:name="_Toc76541601"/>
      <w:bookmarkStart w:id="1199" w:name="_Toc98754067"/>
      <w:bookmarkStart w:id="1200" w:name="_Toc19963"/>
      <w:bookmarkStart w:id="1201" w:name="_Toc89939741"/>
      <w:bookmarkStart w:id="1202" w:name="_Toc16865"/>
      <w:bookmarkStart w:id="1203" w:name="_Toc121818352"/>
      <w:bookmarkStart w:id="1204" w:name="_Toc121818576"/>
      <w:bookmarkStart w:id="1205" w:name="_Toc124158331"/>
      <w:bookmarkStart w:id="1206" w:name="_Toc130558399"/>
      <w:bookmarkStart w:id="1207" w:name="_Toc137467124"/>
      <w:bookmarkStart w:id="1208" w:name="_Toc138884770"/>
      <w:bookmarkStart w:id="1209" w:name="_Toc138884994"/>
      <w:bookmarkStart w:id="1210" w:name="_Toc145511205"/>
      <w:bookmarkStart w:id="1211" w:name="_Toc155475682"/>
      <w:bookmarkStart w:id="1212" w:name="_Toc176472699"/>
      <w:bookmarkStart w:id="1213" w:name="_Toc187247930"/>
      <w:bookmarkStart w:id="1214" w:name="_Toc194054280"/>
      <w:bookmarkStart w:id="1215" w:name="_Toc200115572"/>
      <w:r>
        <w:t>4.9.2.3.4</w:t>
      </w:r>
      <w:r>
        <w:tab/>
      </w:r>
      <w:bookmarkEnd w:id="1193"/>
      <w:bookmarkEnd w:id="1194"/>
      <w:bookmarkEnd w:id="1195"/>
      <w:bookmarkEnd w:id="1196"/>
      <w:bookmarkEnd w:id="1197"/>
      <w:bookmarkEnd w:id="1198"/>
      <w:r>
        <w:t>FR2 test model 3.1a (RUL-FR2-TM3.1a)</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216" w:name="_Toc75333946"/>
      <w:bookmarkStart w:id="1217" w:name="_Toc17773"/>
      <w:bookmarkStart w:id="1218" w:name="_Toc75508138"/>
      <w:bookmarkStart w:id="1219" w:name="_Toc75815877"/>
      <w:bookmarkStart w:id="1220" w:name="_Toc76541602"/>
      <w:bookmarkStart w:id="1221" w:name="_Toc837"/>
      <w:bookmarkStart w:id="1222" w:name="_Toc76541035"/>
      <w:bookmarkStart w:id="1223" w:name="_Toc89939742"/>
      <w:bookmarkStart w:id="1224" w:name="_Toc98754068"/>
      <w:bookmarkStart w:id="1225" w:name="_Toc82429491"/>
      <w:bookmarkStart w:id="1226" w:name="_Toc121818353"/>
      <w:bookmarkStart w:id="1227" w:name="_Toc121818577"/>
      <w:bookmarkStart w:id="1228" w:name="_Toc124158332"/>
      <w:bookmarkStart w:id="1229" w:name="_Toc130558400"/>
      <w:bookmarkStart w:id="1230" w:name="_Toc137467125"/>
      <w:bookmarkStart w:id="1231" w:name="_Toc138884771"/>
      <w:bookmarkStart w:id="1232" w:name="_Toc138884995"/>
      <w:bookmarkStart w:id="1233" w:name="_Toc145511206"/>
      <w:bookmarkStart w:id="1234" w:name="_Toc155475683"/>
      <w:bookmarkStart w:id="1235" w:name="_Toc176472700"/>
      <w:bookmarkStart w:id="1236" w:name="_Toc187247931"/>
      <w:bookmarkStart w:id="1237" w:name="_Toc194054281"/>
      <w:bookmarkStart w:id="1238" w:name="_Toc200115573"/>
      <w:r>
        <w:t>4.9.2.4</w:t>
      </w:r>
      <w:r>
        <w:tab/>
        <w:t>Data content of physical channels and signals for RUL-FR2-TM</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2D9F32AC" w14:textId="7850C5F7" w:rsidR="004D3FFD" w:rsidRDefault="002C252C">
      <w:pPr>
        <w:rPr>
          <w:lang w:eastAsia="ko-KR"/>
        </w:rPr>
      </w:pPr>
      <w:r>
        <w:rPr>
          <w:lang w:eastAsia="ko-KR"/>
        </w:rPr>
        <w:t>Randomisation of the data content is obtained by utilizing a PN sequence generator and the length-31 Gold sequence scrambling of TS 38.211 [</w:t>
      </w:r>
      <w:r w:rsidR="001E2548">
        <w:rPr>
          <w:lang w:eastAsia="ko-KR"/>
        </w:rPr>
        <w:t>18</w:t>
      </w:r>
      <w:r>
        <w:rPr>
          <w:lang w:eastAsia="ko-KR"/>
        </w:rPr>
        <w:t xml:space="preserve">], clause 5.2.1 which is invoked by all physical channels prior to modulation and mapping to the RE grid. </w:t>
      </w:r>
    </w:p>
    <w:p w14:paraId="4F67A90E" w14:textId="4DC79CF3" w:rsidR="004D3FFD" w:rsidRDefault="002C252C">
      <w:pPr>
        <w:rPr>
          <w:lang w:eastAsia="ko-KR"/>
        </w:rPr>
      </w:pPr>
      <w:r>
        <w:rPr>
          <w:lang w:eastAsia="ko-KR"/>
        </w:rPr>
        <w:t>Initialization of the scrambler and RE-mappers as defined in TS 38.211 [</w:t>
      </w:r>
      <w:r w:rsidR="001E2548">
        <w:rPr>
          <w:lang w:eastAsia="ko-KR"/>
        </w:rPr>
        <w:t>18</w:t>
      </w:r>
      <w:r>
        <w:rPr>
          <w:lang w:eastAsia="ko-KR"/>
        </w:rPr>
        <w:t>] use the following additional parameters:</w:t>
      </w:r>
    </w:p>
    <w:p w14:paraId="56CD5D3E" w14:textId="77777777" w:rsidR="004D3FFD" w:rsidRDefault="002C252C">
      <w:pPr>
        <w:pStyle w:val="B1"/>
      </w:pPr>
      <w:r>
        <w:t>-</w:t>
      </w:r>
      <w:r>
        <w:tab/>
      </w:r>
      <w:r>
        <w:fldChar w:fldCharType="begin"/>
      </w:r>
      <w:r>
        <w:instrText xml:space="preserve"> QUOTE </w:instrText>
      </w:r>
      <w:r w:rsidR="00967F65">
        <w:rPr>
          <w:position w:val="-5"/>
        </w:rPr>
        <w:pict w14:anchorId="1EFF876F">
          <v:shape id="_x0000_i1031" type="#_x0000_t75" style="width:36.65pt;height:15.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967F65">
        <w:rPr>
          <w:position w:val="-5"/>
        </w:rPr>
        <w:pict w14:anchorId="4BFB7003">
          <v:shape id="_x0000_i1032" type="#_x0000_t75" style="width:36.65pt;height:15.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DDCF8CE" w:rsidR="004D3FFD" w:rsidRDefault="002C252C">
      <w:pPr>
        <w:pStyle w:val="Heading5"/>
      </w:pPr>
      <w:bookmarkStart w:id="1239" w:name="_Toc89939743"/>
      <w:bookmarkStart w:id="1240" w:name="_Toc82429492"/>
      <w:bookmarkStart w:id="1241" w:name="_Toc98754069"/>
      <w:bookmarkStart w:id="1242" w:name="_Toc76541603"/>
      <w:bookmarkStart w:id="1243" w:name="_Toc16422"/>
      <w:bookmarkStart w:id="1244" w:name="_Toc76541036"/>
      <w:bookmarkStart w:id="1245" w:name="_Toc75333947"/>
      <w:bookmarkStart w:id="1246" w:name="_Toc75508139"/>
      <w:bookmarkStart w:id="1247" w:name="_Toc75815878"/>
      <w:bookmarkStart w:id="1248" w:name="_Toc9025"/>
      <w:bookmarkStart w:id="1249" w:name="_Toc121818354"/>
      <w:bookmarkStart w:id="1250" w:name="_Toc121818578"/>
      <w:bookmarkStart w:id="1251" w:name="_Toc124158333"/>
      <w:bookmarkStart w:id="1252" w:name="_Toc130558401"/>
      <w:bookmarkStart w:id="1253" w:name="_Toc137467126"/>
      <w:bookmarkStart w:id="1254" w:name="_Toc138884772"/>
      <w:bookmarkStart w:id="1255" w:name="_Toc138884996"/>
      <w:bookmarkStart w:id="1256" w:name="_Toc145511207"/>
      <w:bookmarkStart w:id="1257" w:name="_Toc155475684"/>
      <w:bookmarkStart w:id="1258" w:name="_Toc176472701"/>
      <w:bookmarkStart w:id="1259" w:name="_Toc187247932"/>
      <w:bookmarkStart w:id="1260" w:name="_Toc194054282"/>
      <w:bookmarkStart w:id="1261" w:name="_Toc200115574"/>
      <w:r>
        <w:t>4.9.2.</w:t>
      </w:r>
      <w:r w:rsidR="001E2548">
        <w:t>4</w:t>
      </w:r>
      <w:r>
        <w:t>.1</w:t>
      </w:r>
      <w:r>
        <w:tab/>
        <w:t>PUSCH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244896D1" w:rsidR="004D3FFD" w:rsidRDefault="002C252C">
      <w:pPr>
        <w:pStyle w:val="B1"/>
      </w:pPr>
      <w:r>
        <w:t>-</w:t>
      </w:r>
      <w:r>
        <w:tab/>
        <w:t>Perform user specific scrambling according to TS 38.211 [</w:t>
      </w:r>
      <w:r w:rsidR="001E2548">
        <w:t>18</w:t>
      </w:r>
      <w:r>
        <w:t>], clause 6.3.1.1.</w:t>
      </w:r>
    </w:p>
    <w:p w14:paraId="2A393919" w14:textId="77777777" w:rsidR="004D3FFD" w:rsidRDefault="002C252C">
      <w:pPr>
        <w:pStyle w:val="B1"/>
      </w:pPr>
      <w:r>
        <w:t>-</w:t>
      </w:r>
      <w:r>
        <w:tab/>
      </w:r>
      <w:r>
        <w:fldChar w:fldCharType="begin"/>
      </w:r>
      <w:r>
        <w:instrText xml:space="preserve"> QUOTE </w:instrText>
      </w:r>
      <w:r w:rsidR="00967F65">
        <w:rPr>
          <w:position w:val="-5"/>
        </w:rPr>
        <w:pict w14:anchorId="0804EFE5">
          <v:shape id="_x0000_i1033" type="#_x0000_t75" style="width:46pt;height:15.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967F65">
        <w:rPr>
          <w:position w:val="-5"/>
        </w:rPr>
        <w:pict w14:anchorId="4073DEA3">
          <v:shape id="_x0000_i1034" type="#_x0000_t75" style="width:46pt;height:15.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7050502B" w14:textId="0FCE8FEB" w:rsidR="004D3FFD" w:rsidRDefault="002C252C">
      <w:pPr>
        <w:pStyle w:val="B1"/>
      </w:pPr>
      <w:r>
        <w:t>-</w:t>
      </w:r>
      <w:r>
        <w:tab/>
        <w:t>Perform modulation of the scrambled bits with the modulation scheme defined for each user according to TS 38.211 [</w:t>
      </w:r>
      <w:r w:rsidR="001E2548">
        <w:t>18</w:t>
      </w:r>
      <w:r>
        <w:t>], clause 6.3.1.3.</w:t>
      </w:r>
    </w:p>
    <w:p w14:paraId="54206487" w14:textId="0273E27F" w:rsidR="004D3FFD" w:rsidRDefault="002C252C">
      <w:pPr>
        <w:pStyle w:val="B1"/>
      </w:pPr>
      <w:r>
        <w:t>-</w:t>
      </w:r>
      <w:r>
        <w:tab/>
        <w:t>Perform mapping of the complex-valued symbols to layer according to TS 38.211 [</w:t>
      </w:r>
      <w:r w:rsidR="001E2548">
        <w:t>18</w:t>
      </w:r>
      <w:r>
        <w:t xml:space="preserve">], clause 6.3.1.3. </w:t>
      </w:r>
    </w:p>
    <w:p w14:paraId="79BD5FE3" w14:textId="32C4D77D" w:rsidR="004D3FFD" w:rsidRDefault="002C252C">
      <w:pPr>
        <w:pStyle w:val="B1"/>
      </w:pPr>
      <w:r>
        <w:t>-</w:t>
      </w:r>
      <w:r>
        <w:tab/>
        <w:t>Perform PDSCH mapping type A according to TS 38.211 [</w:t>
      </w:r>
      <w:r w:rsidR="001E2548">
        <w:t>18</w:t>
      </w:r>
      <w:r>
        <w:t>].</w:t>
      </w:r>
    </w:p>
    <w:p w14:paraId="7114874A" w14:textId="448B967A" w:rsidR="004D3FFD" w:rsidRDefault="002C252C">
      <w:pPr>
        <w:pStyle w:val="B1"/>
      </w:pPr>
      <w:r>
        <w:t>-</w:t>
      </w:r>
      <w:r>
        <w:tab/>
        <w:t>DM-RS sequence generation according to TS 38.211 [</w:t>
      </w:r>
      <w:r w:rsidR="001E2548">
        <w:t>18</w:t>
      </w:r>
      <w:r>
        <w:t xml:space="preserve">],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967F65">
        <w:rPr>
          <w:position w:val="-6"/>
        </w:rPr>
        <w:pict w14:anchorId="3830E0C4">
          <v:shape id="_x0000_i1035" type="#_x0000_t75" style="width:56.65pt;height:15.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instrText xml:space="preserve"> </w:instrText>
      </w:r>
      <w:r>
        <w:fldChar w:fldCharType="separate"/>
      </w:r>
      <w:r w:rsidR="00967F65">
        <w:rPr>
          <w:position w:val="-6"/>
        </w:rPr>
        <w:pict w14:anchorId="462B98F8">
          <v:shape id="_x0000_i1036" type="#_x0000_t75" style="width:56.65pt;height:15.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967F65">
        <w:rPr>
          <w:position w:val="-4"/>
        </w:rPr>
        <w:pict w14:anchorId="11982CCD">
          <v:shape id="_x0000_i1037" type="#_x0000_t75" style="width:40.65pt;height:10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instrText xml:space="preserve"> </w:instrText>
      </w:r>
      <w:r>
        <w:fldChar w:fldCharType="separate"/>
      </w:r>
      <w:r w:rsidR="00967F65">
        <w:rPr>
          <w:position w:val="-4"/>
        </w:rPr>
        <w:pict w14:anchorId="15FB6B9F">
          <v:shape id="_x0000_i1038" type="#_x0000_t75" style="width:40.65pt;height:10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fldChar w:fldCharType="end"/>
      </w:r>
    </w:p>
    <w:p w14:paraId="37949C94" w14:textId="3A189C6A" w:rsidR="004D3FFD" w:rsidRDefault="002C252C">
      <w:pPr>
        <w:pStyle w:val="B1"/>
      </w:pPr>
      <w:r>
        <w:t>-</w:t>
      </w:r>
      <w:r>
        <w:tab/>
        <w:t>DM-RS mapping according to TS 38.211 [</w:t>
      </w:r>
      <w:r w:rsidR="001E2548">
        <w:t>18</w:t>
      </w:r>
      <w:r>
        <w:t>], clause 6.4.1.1.3 with parameters listed in table 4.9.2.3-3.</w:t>
      </w:r>
    </w:p>
    <w:p w14:paraId="5B47B3C1" w14:textId="5D355D08" w:rsidR="004D3FFD" w:rsidRDefault="002C252C">
      <w:pPr>
        <w:pStyle w:val="B1"/>
      </w:pPr>
      <w:r>
        <w:t>-</w:t>
      </w:r>
      <w:r>
        <w:tab/>
        <w:t>For RUL-FR2-TM PT-RS sequence generation according to TS 38.211 [</w:t>
      </w:r>
      <w:r w:rsidR="001E2548">
        <w:t>18</w:t>
      </w:r>
      <w:r>
        <w:t>], clause 6.4.1.2.1, with parameters listed in table 4.9.2.3-3.</w:t>
      </w:r>
    </w:p>
    <w:p w14:paraId="68C7D2B8" w14:textId="633EE388" w:rsidR="004D3FFD" w:rsidRDefault="002C252C">
      <w:pPr>
        <w:pStyle w:val="B1"/>
      </w:pPr>
      <w:r>
        <w:t>-</w:t>
      </w:r>
      <w:r>
        <w:tab/>
        <w:t>For RUL-FR2-TM PT-RS mapping according to TS 38.211 [</w:t>
      </w:r>
      <w:r w:rsidR="001E2548">
        <w:t>18</w:t>
      </w:r>
      <w:r>
        <w:t>], clause 6.4.1.2.2, with parameters listed in table 4.9.2.3-3.</w:t>
      </w:r>
    </w:p>
    <w:p w14:paraId="18FA84DC" w14:textId="77777777" w:rsidR="0026598E" w:rsidRDefault="0026598E" w:rsidP="0026598E">
      <w:pPr>
        <w:pStyle w:val="Heading2"/>
        <w:rPr>
          <w:lang w:val="en-US" w:eastAsia="zh-CN"/>
        </w:rPr>
      </w:pPr>
      <w:bookmarkStart w:id="1262" w:name="_Toc176472702"/>
      <w:bookmarkStart w:id="1263" w:name="_Toc187247933"/>
      <w:bookmarkStart w:id="1264" w:name="_Toc194054283"/>
      <w:bookmarkStart w:id="1265" w:name="_Toc200115575"/>
      <w:r>
        <w:t>4.9</w:t>
      </w:r>
      <w:r>
        <w:rPr>
          <w:rFonts w:hint="eastAsia"/>
          <w:lang w:val="en-US" w:eastAsia="zh-CN"/>
        </w:rPr>
        <w:t>A</w:t>
      </w:r>
      <w:r>
        <w:tab/>
        <w:t>RF channels and test models</w:t>
      </w:r>
      <w:r>
        <w:rPr>
          <w:rFonts w:hint="eastAsia"/>
          <w:lang w:val="en-US" w:eastAsia="zh-CN"/>
        </w:rPr>
        <w:t xml:space="preserve"> of NCR</w:t>
      </w:r>
      <w:bookmarkEnd w:id="1262"/>
      <w:bookmarkEnd w:id="1263"/>
      <w:bookmarkEnd w:id="1264"/>
      <w:bookmarkEnd w:id="1265"/>
    </w:p>
    <w:p w14:paraId="5DC7B9C5" w14:textId="77777777" w:rsidR="0026598E" w:rsidRDefault="0026598E" w:rsidP="0026598E">
      <w:pPr>
        <w:pStyle w:val="Heading3"/>
        <w:rPr>
          <w:rFonts w:eastAsiaTheme="minorEastAsia"/>
          <w:lang w:eastAsia="zh-CN"/>
        </w:rPr>
      </w:pPr>
      <w:bookmarkStart w:id="1266" w:name="_Toc176472703"/>
      <w:bookmarkStart w:id="1267" w:name="_Toc187247934"/>
      <w:bookmarkStart w:id="1268" w:name="_Toc194054284"/>
      <w:bookmarkStart w:id="1269" w:name="_Toc200115576"/>
      <w:r>
        <w:t>4.9</w:t>
      </w:r>
      <w:r>
        <w:rPr>
          <w:rFonts w:hint="eastAsia"/>
          <w:lang w:val="en-US" w:eastAsia="zh-CN"/>
        </w:rPr>
        <w:t>A</w:t>
      </w:r>
      <w:r>
        <w:t>.1</w:t>
      </w:r>
      <w:r>
        <w:tab/>
        <w:t>RF channels</w:t>
      </w:r>
      <w:bookmarkEnd w:id="1266"/>
      <w:bookmarkEnd w:id="1267"/>
      <w:bookmarkEnd w:id="1268"/>
      <w:bookmarkEnd w:id="1269"/>
    </w:p>
    <w:p w14:paraId="522EB034" w14:textId="205D4C8F" w:rsidR="0026598E" w:rsidRDefault="0026598E" w:rsidP="0026598E">
      <w:pPr>
        <w:rPr>
          <w:rFonts w:eastAsia="DengXian"/>
        </w:rPr>
      </w:pPr>
      <w:r>
        <w:rPr>
          <w:rFonts w:eastAsia="DengXian"/>
          <w:lang w:eastAsia="zh-CN"/>
        </w:rPr>
        <w:t xml:space="preserve">For the single </w:t>
      </w:r>
      <w:r>
        <w:rPr>
          <w:rFonts w:eastAsia="DengXian" w:hint="eastAsia"/>
          <w:lang w:eastAsia="zh-CN"/>
        </w:rPr>
        <w:t>passband or carrier</w:t>
      </w:r>
      <w:r>
        <w:rPr>
          <w:rFonts w:eastAsia="DengXian"/>
          <w:lang w:eastAsia="zh-CN"/>
        </w:rPr>
        <w:t xml:space="preserve"> testing </w:t>
      </w:r>
      <w:r>
        <w:rPr>
          <w:rFonts w:eastAsia="DengXian"/>
        </w:rPr>
        <w:t xml:space="preserve">many tests in this </w:t>
      </w:r>
      <w:r>
        <w:rPr>
          <w:rFonts w:eastAsia="DengXian" w:hint="eastAsia"/>
          <w:lang w:val="en-US" w:eastAsia="zh-CN"/>
        </w:rPr>
        <w:t>specification</w:t>
      </w:r>
      <w:r>
        <w:rPr>
          <w:rFonts w:eastAsia="DengXian"/>
        </w:rPr>
        <w:t xml:space="preserve"> are performed with appropriate frequencies in the bottom, middle and top channels of the supported frequency range of the </w:t>
      </w:r>
      <w:r>
        <w:rPr>
          <w:rFonts w:eastAsia="DengXian" w:hint="eastAsia"/>
          <w:lang w:eastAsia="zh-CN"/>
        </w:rPr>
        <w:t>NCR</w:t>
      </w:r>
      <w:r>
        <w:rPr>
          <w:rFonts w:eastAsia="DengXian"/>
        </w:rPr>
        <w:t>. These are denoted as RF channels B (bottom), M (middle) and T (top).</w:t>
      </w:r>
    </w:p>
    <w:p w14:paraId="642A9B79" w14:textId="77777777" w:rsidR="0026598E" w:rsidRDefault="0026598E" w:rsidP="0026598E">
      <w:pPr>
        <w:rPr>
          <w:rFonts w:eastAsia="DengXian"/>
        </w:rPr>
      </w:pPr>
      <w:r>
        <w:rPr>
          <w:rFonts w:eastAsia="DengXian"/>
        </w:rPr>
        <w:t>Unless otherwise stated, the test shall be performed with a single</w:t>
      </w:r>
      <w:r>
        <w:rPr>
          <w:rFonts w:eastAsia="DengXian" w:hint="eastAsia"/>
          <w:lang w:eastAsia="zh-CN"/>
        </w:rPr>
        <w:t xml:space="preserve"> passband or</w:t>
      </w:r>
      <w:r>
        <w:rPr>
          <w:rFonts w:eastAsia="DengXian"/>
        </w:rPr>
        <w:t xml:space="preserve"> carrier at each of the RF channels B, M and T.</w:t>
      </w:r>
    </w:p>
    <w:p w14:paraId="519B4FF7" w14:textId="77777777" w:rsidR="0026598E" w:rsidRDefault="0026598E" w:rsidP="0026598E">
      <w:pPr>
        <w:rPr>
          <w:rFonts w:eastAsia="DengXian"/>
          <w:b/>
        </w:rPr>
      </w:pPr>
      <w:r>
        <w:rPr>
          <w:rFonts w:eastAsia="DengXian"/>
        </w:rPr>
        <w:t>Many tests in</w:t>
      </w:r>
      <w:r>
        <w:rPr>
          <w:rFonts w:eastAsia="DengXian" w:hint="eastAsia"/>
          <w:lang w:eastAsia="zh-CN"/>
        </w:rPr>
        <w:t xml:space="preserve"> the present document</w:t>
      </w:r>
      <w:r>
        <w:rPr>
          <w:rFonts w:eastAsia="DengXian"/>
        </w:rPr>
        <w:t xml:space="preserve"> are performed with the maximum </w:t>
      </w:r>
      <w:r>
        <w:rPr>
          <w:rFonts w:eastAsia="DengXian" w:hint="eastAsia"/>
          <w:lang w:eastAsia="zh-CN"/>
        </w:rPr>
        <w:t>NCR</w:t>
      </w:r>
      <w:r>
        <w:rPr>
          <w:rFonts w:eastAsia="DengXian"/>
        </w:rPr>
        <w:t xml:space="preserve"> RF Bandwidth located at the bottom, middle and top of the supported frequency range in the operating band. These are denoted as B</w:t>
      </w:r>
      <w:r>
        <w:rPr>
          <w:rFonts w:eastAsia="DengXian"/>
          <w:vertAlign w:val="subscript"/>
        </w:rPr>
        <w:t>RFBW</w:t>
      </w:r>
      <w:r>
        <w:rPr>
          <w:rFonts w:eastAsia="DengXian"/>
        </w:rPr>
        <w:t xml:space="preserve"> (bottom), M</w:t>
      </w:r>
      <w:r>
        <w:rPr>
          <w:rFonts w:eastAsia="DengXian"/>
          <w:vertAlign w:val="subscript"/>
        </w:rPr>
        <w:t>RFBW</w:t>
      </w:r>
      <w:r>
        <w:rPr>
          <w:rFonts w:eastAsia="DengXian"/>
        </w:rPr>
        <w:t xml:space="preserve"> (middle) and T</w:t>
      </w:r>
      <w:r>
        <w:rPr>
          <w:rFonts w:eastAsia="DengXian"/>
          <w:vertAlign w:val="subscript"/>
        </w:rPr>
        <w:t>RFBW</w:t>
      </w:r>
      <w:r>
        <w:rPr>
          <w:rFonts w:eastAsia="DengXian"/>
        </w:rPr>
        <w:t> (top).</w:t>
      </w:r>
    </w:p>
    <w:p w14:paraId="4E579CDB" w14:textId="77777777" w:rsidR="0026598E" w:rsidRDefault="0026598E" w:rsidP="0026598E">
      <w:pPr>
        <w:rPr>
          <w:rFonts w:eastAsia="DengXian"/>
        </w:rPr>
      </w:pPr>
      <w:r>
        <w:rPr>
          <w:rFonts w:eastAsia="DengXian"/>
        </w:rPr>
        <w:t>Unless otherwise stated, the test shall be performed at 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rPr>
        <w:t xml:space="preserve"> defined as following:</w:t>
      </w:r>
    </w:p>
    <w:p w14:paraId="12296D81" w14:textId="77777777" w:rsidR="0026598E" w:rsidRDefault="0026598E" w:rsidP="0026598E">
      <w:pPr>
        <w:pStyle w:val="B1"/>
        <w:rPr>
          <w:rFonts w:eastAsia="DengXian"/>
        </w:rPr>
      </w:pPr>
      <w:r>
        <w:rPr>
          <w:rFonts w:eastAsia="DengXian"/>
        </w:rPr>
        <w:t>-</w:t>
      </w:r>
      <w:r>
        <w:rPr>
          <w:rFonts w:eastAsia="DengXian"/>
        </w:rPr>
        <w:tab/>
        <w:t>B</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bottom of the supported frequency range in the operating band.</w:t>
      </w:r>
    </w:p>
    <w:p w14:paraId="5A5AAF93" w14:textId="77777777" w:rsidR="0026598E" w:rsidRDefault="0026598E" w:rsidP="0026598E">
      <w:pPr>
        <w:pStyle w:val="B1"/>
        <w:rPr>
          <w:rFonts w:eastAsia="DengXian"/>
        </w:rPr>
      </w:pPr>
      <w:r>
        <w:rPr>
          <w:rFonts w:eastAsia="DengXian"/>
        </w:rPr>
        <w:t>-</w:t>
      </w:r>
      <w:r>
        <w:rPr>
          <w:rFonts w:eastAsia="DengXian"/>
        </w:rPr>
        <w:tab/>
        <w:t>M</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in the middle of the supported frequency range in the operating band.</w:t>
      </w:r>
    </w:p>
    <w:p w14:paraId="640E7FB4" w14:textId="77777777" w:rsidR="0026598E" w:rsidRDefault="0026598E" w:rsidP="0026598E">
      <w:pPr>
        <w:pStyle w:val="B1"/>
        <w:rPr>
          <w:rFonts w:eastAsia="DengXian"/>
        </w:rPr>
      </w:pPr>
      <w:r>
        <w:rPr>
          <w:rFonts w:eastAsia="DengXian"/>
        </w:rPr>
        <w:t>-</w:t>
      </w:r>
      <w:r>
        <w:rPr>
          <w:rFonts w:eastAsia="DengXian"/>
        </w:rPr>
        <w:tab/>
        <w:t>T</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top of the supported frequency range in the operating band.</w:t>
      </w:r>
    </w:p>
    <w:p w14:paraId="1B460C69" w14:textId="77777777" w:rsidR="0026598E" w:rsidRDefault="0026598E" w:rsidP="0026598E">
      <w:pPr>
        <w:rPr>
          <w:rFonts w:eastAsia="DengXian"/>
          <w:lang w:eastAsia="zh-CN"/>
        </w:rPr>
      </w:pPr>
      <w:r>
        <w:rPr>
          <w:rFonts w:eastAsia="DengXian"/>
        </w:rPr>
        <w:t xml:space="preserve">When a test is performed by a test laboratory, the position of </w:t>
      </w:r>
      <w:r>
        <w:rPr>
          <w:rFonts w:eastAsia="DengXian"/>
          <w:lang w:eastAsia="zh-CN"/>
        </w:rPr>
        <w:t>B, M and T for single</w:t>
      </w:r>
      <w:r>
        <w:rPr>
          <w:rFonts w:eastAsia="DengXian" w:hint="eastAsia"/>
          <w:lang w:eastAsia="zh-CN"/>
        </w:rPr>
        <w:t xml:space="preserve"> passband or</w:t>
      </w:r>
      <w:r>
        <w:rPr>
          <w:rFonts w:eastAsia="DengXian"/>
          <w:lang w:eastAsia="zh-CN"/>
        </w:rPr>
        <w:t xml:space="preserve"> carrier, </w:t>
      </w:r>
      <w:r>
        <w:rPr>
          <w:rFonts w:eastAsia="DengXian"/>
        </w:rPr>
        <w:t>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vertAlign w:val="subscript"/>
          <w:lang w:eastAsia="zh-CN"/>
        </w:rPr>
        <w:t xml:space="preserve"> </w:t>
      </w:r>
      <w:r>
        <w:rPr>
          <w:rFonts w:eastAsia="DengXian"/>
          <w:lang w:eastAsia="zh-CN"/>
        </w:rPr>
        <w:t xml:space="preserve">for single band operation, </w:t>
      </w:r>
      <w:r>
        <w:rPr>
          <w:rFonts w:eastAsia="MS Mincho"/>
        </w:rPr>
        <w:t xml:space="preserve">the position of </w:t>
      </w:r>
      <w:r>
        <w:rPr>
          <w:rFonts w:eastAsia="DengXian"/>
        </w:rPr>
        <w:t>B</w:t>
      </w:r>
      <w:r>
        <w:rPr>
          <w:rFonts w:eastAsia="DengXian"/>
          <w:vertAlign w:val="subscript"/>
        </w:rPr>
        <w:t>RFBW</w:t>
      </w:r>
      <w:r>
        <w:rPr>
          <w:rFonts w:eastAsia="DengXian"/>
        </w:rPr>
        <w:t>_T</w:t>
      </w:r>
      <w:r>
        <w:rPr>
          <w:rFonts w:eastAsia="DengXian"/>
          <w:lang w:eastAsia="zh-CN"/>
        </w:rPr>
        <w:t>'</w:t>
      </w:r>
      <w:r>
        <w:rPr>
          <w:rFonts w:eastAsia="DengXian"/>
          <w:vertAlign w:val="subscript"/>
        </w:rPr>
        <w:t>RFBW</w:t>
      </w:r>
      <w:r>
        <w:rPr>
          <w:rFonts w:eastAsia="MS Mincho"/>
        </w:rPr>
        <w:t xml:space="preserve"> and </w:t>
      </w:r>
      <w:r>
        <w:rPr>
          <w:rFonts w:eastAsia="DengXian"/>
        </w:rPr>
        <w:t>B'</w:t>
      </w:r>
      <w:r>
        <w:rPr>
          <w:rFonts w:eastAsia="DengXian"/>
          <w:vertAlign w:val="subscript"/>
        </w:rPr>
        <w:t>RFBW</w:t>
      </w:r>
      <w:r>
        <w:rPr>
          <w:rFonts w:eastAsia="DengXian"/>
        </w:rPr>
        <w:t>_T</w:t>
      </w:r>
      <w:r>
        <w:rPr>
          <w:rFonts w:eastAsia="DengXian"/>
          <w:vertAlign w:val="subscript"/>
        </w:rPr>
        <w:t>RFBW</w:t>
      </w:r>
      <w:r>
        <w:rPr>
          <w:rFonts w:eastAsia="MS Mincho"/>
        </w:rPr>
        <w:t xml:space="preserve"> in the </w:t>
      </w:r>
      <w:r>
        <w:rPr>
          <w:rFonts w:eastAsia="DengXian"/>
          <w:lang w:eastAsia="zh-CN"/>
        </w:rPr>
        <w:t>supported operating band combinations</w:t>
      </w:r>
      <w:r>
        <w:rPr>
          <w:rFonts w:eastAsia="DengXian"/>
        </w:rPr>
        <w:t xml:space="preserve"> shall be specified by the laboratory. The laboratory may consult with operators, the manufacturer or other bodies.</w:t>
      </w:r>
    </w:p>
    <w:p w14:paraId="6956E0D3" w14:textId="77777777" w:rsidR="0026598E" w:rsidRDefault="0026598E" w:rsidP="0026598E">
      <w:pPr>
        <w:pStyle w:val="Heading3"/>
        <w:rPr>
          <w:rFonts w:eastAsiaTheme="minorEastAsia"/>
          <w:lang w:eastAsia="zh-CN"/>
        </w:rPr>
      </w:pPr>
      <w:bookmarkStart w:id="1270" w:name="_Toc176472704"/>
      <w:bookmarkStart w:id="1271" w:name="_Toc187247935"/>
      <w:bookmarkStart w:id="1272" w:name="_Toc194054285"/>
      <w:bookmarkStart w:id="1273" w:name="_Toc200115577"/>
      <w:r>
        <w:t>4.9</w:t>
      </w:r>
      <w:r>
        <w:rPr>
          <w:rFonts w:hint="eastAsia"/>
          <w:lang w:val="en-US" w:eastAsia="zh-CN"/>
        </w:rPr>
        <w:t>A</w:t>
      </w:r>
      <w:r>
        <w:t>.2</w:t>
      </w:r>
      <w:r>
        <w:tab/>
        <w:t>Test models</w:t>
      </w:r>
      <w:bookmarkEnd w:id="1270"/>
      <w:bookmarkEnd w:id="1271"/>
      <w:bookmarkEnd w:id="1272"/>
      <w:bookmarkEnd w:id="1273"/>
    </w:p>
    <w:p w14:paraId="44FBDFD6" w14:textId="77777777" w:rsidR="0026598E" w:rsidRDefault="0026598E" w:rsidP="0026598E">
      <w:pPr>
        <w:pStyle w:val="Heading4"/>
      </w:pPr>
      <w:bookmarkStart w:id="1274" w:name="_Toc176472705"/>
      <w:bookmarkStart w:id="1275" w:name="_Toc187247936"/>
      <w:bookmarkStart w:id="1276" w:name="_Toc194054286"/>
      <w:bookmarkStart w:id="1277" w:name="_Toc200115578"/>
      <w:r>
        <w:t>4.</w:t>
      </w:r>
      <w:r>
        <w:rPr>
          <w:lang w:eastAsia="zh-CN"/>
        </w:rPr>
        <w:t>9</w:t>
      </w:r>
      <w:r>
        <w:rPr>
          <w:rFonts w:eastAsiaTheme="minorEastAsia" w:hint="eastAsia"/>
          <w:lang w:eastAsia="zh-CN"/>
        </w:rPr>
        <w:t>A</w:t>
      </w:r>
      <w:r>
        <w:rPr>
          <w:lang w:eastAsia="zh-CN"/>
        </w:rPr>
        <w:t>.2</w:t>
      </w:r>
      <w:r>
        <w:t>.1</w:t>
      </w:r>
      <w:r>
        <w:tab/>
        <w:t>General</w:t>
      </w:r>
      <w:bookmarkEnd w:id="1274"/>
      <w:bookmarkEnd w:id="1275"/>
      <w:bookmarkEnd w:id="1276"/>
      <w:bookmarkEnd w:id="1277"/>
    </w:p>
    <w:p w14:paraId="0DC6DEC6" w14:textId="77777777" w:rsidR="0026598E" w:rsidRDefault="0026598E" w:rsidP="0026598E">
      <w:r>
        <w:t xml:space="preserve">The following clauses will describe the test models needed for </w:t>
      </w:r>
      <w:r>
        <w:rPr>
          <w:rFonts w:eastAsiaTheme="minorEastAsia" w:hint="eastAsia"/>
          <w:i/>
          <w:iCs/>
          <w:lang w:eastAsia="zh-CN"/>
        </w:rPr>
        <w:t>NCR</w:t>
      </w:r>
      <w:r>
        <w:rPr>
          <w:i/>
          <w:iCs/>
          <w:lang w:eastAsia="zh-CN"/>
        </w:rPr>
        <w:t xml:space="preserve"> type</w:t>
      </w:r>
      <w:r>
        <w:t xml:space="preserve"> </w:t>
      </w:r>
      <w:r>
        <w:rPr>
          <w:i/>
        </w:rPr>
        <w:t>2-O</w:t>
      </w:r>
      <w:r>
        <w:t>.</w:t>
      </w:r>
    </w:p>
    <w:p w14:paraId="215D1717" w14:textId="77777777" w:rsidR="0026598E" w:rsidRDefault="0026598E" w:rsidP="0026598E">
      <w:pPr>
        <w:pStyle w:val="Heading4"/>
      </w:pPr>
      <w:bookmarkStart w:id="1278" w:name="_Toc176472706"/>
      <w:bookmarkStart w:id="1279" w:name="_Toc187247937"/>
      <w:bookmarkStart w:id="1280" w:name="_Toc194054287"/>
      <w:bookmarkStart w:id="1281" w:name="_Toc200115579"/>
      <w:r>
        <w:t>4.</w:t>
      </w:r>
      <w:r>
        <w:rPr>
          <w:lang w:eastAsia="zh-CN"/>
        </w:rPr>
        <w:t>9</w:t>
      </w:r>
      <w:r>
        <w:rPr>
          <w:rFonts w:eastAsiaTheme="minorEastAsia" w:hint="eastAsia"/>
          <w:lang w:eastAsia="zh-CN"/>
        </w:rPr>
        <w:t>A</w:t>
      </w:r>
      <w:r>
        <w:rPr>
          <w:lang w:eastAsia="zh-CN"/>
        </w:rPr>
        <w:t>.2</w:t>
      </w:r>
      <w:r>
        <w:t>.2</w:t>
      </w:r>
      <w:r>
        <w:tab/>
      </w:r>
      <w:r>
        <w:rPr>
          <w:rFonts w:hint="eastAsia"/>
          <w:lang w:eastAsia="zh-CN"/>
        </w:rPr>
        <w:t>FR2</w:t>
      </w:r>
      <w:r>
        <w:rPr>
          <w:lang w:eastAsia="zh-CN"/>
        </w:rPr>
        <w:t xml:space="preserve"> </w:t>
      </w:r>
      <w:r>
        <w:t xml:space="preserve">test models for </w:t>
      </w:r>
      <w:r>
        <w:rPr>
          <w:rFonts w:eastAsiaTheme="minorEastAsia" w:hint="eastAsia"/>
          <w:lang w:eastAsia="zh-CN"/>
        </w:rPr>
        <w:t>NCR</w:t>
      </w:r>
      <w:r>
        <w:t xml:space="preserve"> type 2-O for DL</w:t>
      </w:r>
      <w:bookmarkEnd w:id="1278"/>
      <w:bookmarkEnd w:id="1279"/>
      <w:bookmarkEnd w:id="1280"/>
      <w:bookmarkEnd w:id="1281"/>
    </w:p>
    <w:p w14:paraId="0B4B99F0" w14:textId="77777777" w:rsidR="0026598E" w:rsidRDefault="0026598E" w:rsidP="0026598E">
      <w:r>
        <w:t>FR2 test model in clause 4.9.2.2 in TS 38.141-2 [</w:t>
      </w:r>
      <w:r>
        <w:rPr>
          <w:rFonts w:hint="eastAsia"/>
          <w:lang w:val="en-US" w:eastAsia="zh-CN"/>
        </w:rPr>
        <w:t>6</w:t>
      </w:r>
      <w:r>
        <w:t xml:space="preserve">] applies to </w:t>
      </w:r>
      <w:r>
        <w:rPr>
          <w:rFonts w:eastAsiaTheme="minorEastAsia" w:hint="eastAsia"/>
          <w:i/>
          <w:iCs/>
          <w:lang w:eastAsia="zh-CN"/>
        </w:rPr>
        <w:t>NCR</w:t>
      </w:r>
      <w:r>
        <w:rPr>
          <w:i/>
          <w:iCs/>
        </w:rPr>
        <w:t xml:space="preserve"> type 2-O</w:t>
      </w:r>
      <w:r>
        <w:t xml:space="preserve"> as below:</w:t>
      </w:r>
    </w:p>
    <w:p w14:paraId="6E5D31B9" w14:textId="77777777" w:rsidR="0026598E" w:rsidRDefault="0026598E" w:rsidP="0026598E">
      <w:pPr>
        <w:pStyle w:val="B1"/>
      </w:pPr>
      <w:r>
        <w:t>-</w:t>
      </w:r>
      <w:r>
        <w:tab/>
        <w:t>NR-</w:t>
      </w:r>
      <w:r>
        <w:rPr>
          <w:rFonts w:hint="eastAsia"/>
          <w:lang w:eastAsia="zh-CN"/>
        </w:rPr>
        <w:t>FR2-</w:t>
      </w:r>
      <w:r>
        <w:t xml:space="preserve">TM1.1 applies to </w:t>
      </w:r>
      <w:r>
        <w:rPr>
          <w:rFonts w:eastAsiaTheme="minorEastAsia" w:hint="eastAsia"/>
          <w:lang w:eastAsia="zh-CN"/>
        </w:rPr>
        <w:t>NC</w:t>
      </w:r>
      <w:r>
        <w:t>RDL-</w:t>
      </w:r>
      <w:r>
        <w:rPr>
          <w:rFonts w:hint="eastAsia"/>
          <w:lang w:eastAsia="zh-CN"/>
        </w:rPr>
        <w:t>FR2-</w:t>
      </w:r>
      <w:r>
        <w:t>TM1.1</w:t>
      </w:r>
    </w:p>
    <w:p w14:paraId="0849867D" w14:textId="77777777" w:rsidR="0026598E" w:rsidRDefault="0026598E" w:rsidP="0026598E">
      <w:pPr>
        <w:pStyle w:val="B1"/>
      </w:pPr>
      <w:r>
        <w:t>-</w:t>
      </w:r>
      <w:r>
        <w:tab/>
        <w:t>NR-</w:t>
      </w:r>
      <w:r>
        <w:rPr>
          <w:rFonts w:hint="eastAsia"/>
          <w:lang w:eastAsia="zh-CN"/>
        </w:rPr>
        <w:t>FR2-</w:t>
      </w:r>
      <w:r>
        <w:t xml:space="preserve">TM2 applies to </w:t>
      </w:r>
      <w:r>
        <w:rPr>
          <w:rFonts w:eastAsiaTheme="minorEastAsia" w:hint="eastAsia"/>
          <w:lang w:eastAsia="zh-CN"/>
        </w:rPr>
        <w:t>NC</w:t>
      </w:r>
      <w:r>
        <w:t>RDL-</w:t>
      </w:r>
      <w:r>
        <w:rPr>
          <w:rFonts w:hint="eastAsia"/>
          <w:lang w:eastAsia="zh-CN"/>
        </w:rPr>
        <w:t>FR2-</w:t>
      </w:r>
      <w:r>
        <w:t>TM2</w:t>
      </w:r>
    </w:p>
    <w:p w14:paraId="07B91BB1" w14:textId="77777777" w:rsidR="0026598E" w:rsidRDefault="0026598E" w:rsidP="0026598E">
      <w:pPr>
        <w:pStyle w:val="B1"/>
      </w:pPr>
      <w:r>
        <w:t>-</w:t>
      </w:r>
      <w:r>
        <w:tab/>
        <w:t>NR-</w:t>
      </w:r>
      <w:r>
        <w:rPr>
          <w:rFonts w:hint="eastAsia"/>
          <w:lang w:eastAsia="zh-CN"/>
        </w:rPr>
        <w:t>FR2-</w:t>
      </w:r>
      <w:r>
        <w:t xml:space="preserve">TM2a applies to </w:t>
      </w:r>
      <w:r>
        <w:rPr>
          <w:rFonts w:eastAsiaTheme="minorEastAsia" w:hint="eastAsia"/>
          <w:lang w:eastAsia="zh-CN"/>
        </w:rPr>
        <w:t>NC</w:t>
      </w:r>
      <w:r>
        <w:t>RDL-</w:t>
      </w:r>
      <w:r>
        <w:rPr>
          <w:rFonts w:hint="eastAsia"/>
          <w:lang w:eastAsia="zh-CN"/>
        </w:rPr>
        <w:t>FR2-</w:t>
      </w:r>
      <w:r>
        <w:t>TM2a</w:t>
      </w:r>
    </w:p>
    <w:p w14:paraId="63680434" w14:textId="77777777" w:rsidR="0026598E" w:rsidRDefault="0026598E" w:rsidP="0026598E">
      <w:pPr>
        <w:pStyle w:val="B1"/>
      </w:pPr>
      <w:r>
        <w:t>-</w:t>
      </w:r>
      <w:r>
        <w:tab/>
        <w:t>NR-</w:t>
      </w:r>
      <w:r>
        <w:rPr>
          <w:rFonts w:hint="eastAsia"/>
          <w:lang w:eastAsia="zh-CN"/>
        </w:rPr>
        <w:t>FR2-</w:t>
      </w:r>
      <w:r>
        <w:t xml:space="preserve">TM3.1 applies to </w:t>
      </w:r>
      <w:r>
        <w:rPr>
          <w:rFonts w:eastAsiaTheme="minorEastAsia" w:hint="eastAsia"/>
          <w:lang w:eastAsia="zh-CN"/>
        </w:rPr>
        <w:t>NC</w:t>
      </w:r>
      <w:r>
        <w:t>RDL-</w:t>
      </w:r>
      <w:r>
        <w:rPr>
          <w:rFonts w:hint="eastAsia"/>
          <w:lang w:eastAsia="zh-CN"/>
        </w:rPr>
        <w:t>FR2-</w:t>
      </w:r>
      <w:r>
        <w:t>TM3.1</w:t>
      </w:r>
    </w:p>
    <w:p w14:paraId="287633DB" w14:textId="77777777" w:rsidR="0026598E" w:rsidRDefault="0026598E" w:rsidP="0026598E">
      <w:pPr>
        <w:pStyle w:val="B1"/>
        <w:rPr>
          <w:rFonts w:eastAsiaTheme="minorEastAsia"/>
          <w:lang w:eastAsia="zh-CN"/>
        </w:rPr>
      </w:pPr>
      <w:r>
        <w:t>-</w:t>
      </w:r>
      <w:r>
        <w:tab/>
        <w:t>NR-</w:t>
      </w:r>
      <w:r>
        <w:rPr>
          <w:rFonts w:hint="eastAsia"/>
          <w:lang w:eastAsia="zh-CN"/>
        </w:rPr>
        <w:t>FR2-</w:t>
      </w:r>
      <w:r>
        <w:t xml:space="preserve">TM3.1a applies to </w:t>
      </w:r>
      <w:r>
        <w:rPr>
          <w:rFonts w:eastAsiaTheme="minorEastAsia" w:hint="eastAsia"/>
          <w:lang w:eastAsia="zh-CN"/>
        </w:rPr>
        <w:t>NC</w:t>
      </w:r>
      <w:r>
        <w:t>RDL-</w:t>
      </w:r>
      <w:r>
        <w:rPr>
          <w:rFonts w:hint="eastAsia"/>
          <w:lang w:eastAsia="zh-CN"/>
        </w:rPr>
        <w:t>FR2-</w:t>
      </w:r>
      <w:r>
        <w:t>TM3.1a</w:t>
      </w:r>
    </w:p>
    <w:p w14:paraId="59B020CA" w14:textId="77777777" w:rsidR="0026598E" w:rsidRDefault="0026598E" w:rsidP="0026598E">
      <w:pPr>
        <w:pStyle w:val="Heading4"/>
      </w:pPr>
      <w:bookmarkStart w:id="1282" w:name="_Toc176472707"/>
      <w:bookmarkStart w:id="1283" w:name="_Toc187247938"/>
      <w:bookmarkStart w:id="1284" w:name="_Toc194054288"/>
      <w:bookmarkStart w:id="1285" w:name="_Toc200115580"/>
      <w:r>
        <w:t>4.</w:t>
      </w:r>
      <w:r>
        <w:rPr>
          <w:lang w:eastAsia="zh-CN"/>
        </w:rPr>
        <w:t>9</w:t>
      </w:r>
      <w:r>
        <w:rPr>
          <w:rFonts w:hint="eastAsia"/>
          <w:lang w:val="en-US" w:eastAsia="zh-CN"/>
        </w:rPr>
        <w:t>A</w:t>
      </w:r>
      <w:r>
        <w:rPr>
          <w:lang w:eastAsia="zh-CN"/>
        </w:rPr>
        <w:t>.2</w:t>
      </w:r>
      <w:r>
        <w:t>.3</w:t>
      </w:r>
      <w:r>
        <w:tab/>
      </w:r>
      <w:r>
        <w:rPr>
          <w:rFonts w:hint="eastAsia"/>
          <w:lang w:eastAsia="zh-CN"/>
        </w:rPr>
        <w:t>FR2</w:t>
      </w:r>
      <w:r>
        <w:rPr>
          <w:lang w:eastAsia="zh-CN"/>
        </w:rPr>
        <w:t xml:space="preserve"> </w:t>
      </w:r>
      <w:r>
        <w:t xml:space="preserve">test models for </w:t>
      </w:r>
      <w:r>
        <w:rPr>
          <w:rFonts w:hint="eastAsia"/>
          <w:lang w:val="en-US" w:eastAsia="zh-CN"/>
        </w:rPr>
        <w:t>NCR</w:t>
      </w:r>
      <w:r>
        <w:t xml:space="preserve"> type 2-O for UL</w:t>
      </w:r>
      <w:bookmarkEnd w:id="1282"/>
      <w:bookmarkEnd w:id="1283"/>
      <w:bookmarkEnd w:id="1284"/>
      <w:bookmarkEnd w:id="1285"/>
    </w:p>
    <w:p w14:paraId="54E6C31E" w14:textId="77777777" w:rsidR="0026598E" w:rsidRDefault="0026598E" w:rsidP="0026598E">
      <w:r>
        <w:t>The set-up of physical channels for transmitter tests shall be according to one of the test models (</w:t>
      </w:r>
      <w:r>
        <w:rPr>
          <w:rFonts w:eastAsiaTheme="minorEastAsia" w:hint="eastAsia"/>
          <w:lang w:eastAsia="zh-CN"/>
        </w:rPr>
        <w:t>NCRUL</w:t>
      </w:r>
      <w:r>
        <w:rPr>
          <w:lang w:eastAsia="zh-CN"/>
        </w:rPr>
        <w:t>-</w:t>
      </w:r>
      <w:r>
        <w:rPr>
          <w:rFonts w:hint="eastAsia"/>
          <w:lang w:eastAsia="zh-CN"/>
        </w:rPr>
        <w:t>FR2-</w:t>
      </w:r>
      <w:r>
        <w:t>TM) below. A reference to the applicable test model is made within each test.</w:t>
      </w:r>
    </w:p>
    <w:p w14:paraId="33D838A8" w14:textId="77777777" w:rsidR="0026598E" w:rsidRDefault="0026598E" w:rsidP="0026598E">
      <w:r>
        <w:t>The following general parameters are used by all NR test models:</w:t>
      </w:r>
    </w:p>
    <w:p w14:paraId="090247F2" w14:textId="77777777" w:rsidR="0026598E" w:rsidRDefault="0026598E" w:rsidP="0026598E">
      <w:pPr>
        <w:pStyle w:val="B1"/>
      </w:pPr>
      <w:r>
        <w:t>-</w:t>
      </w:r>
      <w:r>
        <w:tab/>
        <w:t>Duration is 2 radio frames for TDD (20 ms)</w:t>
      </w:r>
    </w:p>
    <w:p w14:paraId="378ECA42" w14:textId="77777777" w:rsidR="0026598E" w:rsidRDefault="0026598E" w:rsidP="0026598E">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7BF21A6B" w14:textId="77777777" w:rsidR="0026598E" w:rsidRDefault="0026598E" w:rsidP="0026598E">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w:t>
      </w:r>
      <w:r>
        <w:rPr>
          <w:rFonts w:hint="eastAsia"/>
          <w:lang w:eastAsia="zh-CN"/>
        </w:rPr>
        <w:t>1</w:t>
      </w:r>
      <w:r>
        <w:rPr>
          <w:rFonts w:eastAsiaTheme="minorEastAsia" w:hint="eastAsia"/>
          <w:lang w:eastAsia="zh-CN"/>
        </w:rPr>
        <w:t>06</w:t>
      </w:r>
      <w:r>
        <w:t> [2]</w:t>
      </w:r>
      <w:r>
        <w:rPr>
          <w:lang w:eastAsia="ko-KR"/>
        </w:rPr>
        <w:t>.</w:t>
      </w:r>
    </w:p>
    <w:p w14:paraId="11EC6FEA" w14:textId="77777777" w:rsidR="0026598E" w:rsidRDefault="0026598E" w:rsidP="0026598E">
      <w:pPr>
        <w:pStyle w:val="B1"/>
      </w:pPr>
      <w:r>
        <w:t>-</w:t>
      </w:r>
      <w:r>
        <w:tab/>
        <w:t>Normal CP</w:t>
      </w:r>
    </w:p>
    <w:p w14:paraId="368E0CFF" w14:textId="77777777" w:rsidR="0026598E" w:rsidRDefault="0026598E" w:rsidP="0026598E">
      <w:pPr>
        <w:pStyle w:val="B1"/>
      </w:pPr>
      <w:r>
        <w:t>-</w:t>
      </w:r>
      <w:r>
        <w:tab/>
        <w:t>Virtual resource blocks of localized type</w:t>
      </w:r>
    </w:p>
    <w:p w14:paraId="029553D4" w14:textId="364EE0A4" w:rsidR="0026598E" w:rsidRDefault="0026598E" w:rsidP="0026598E">
      <w:pPr>
        <w:rPr>
          <w:lang w:eastAsia="zh-CN"/>
        </w:rPr>
      </w:pPr>
      <w:r>
        <w:rPr>
          <w:lang w:eastAsia="zh-CN"/>
        </w:rPr>
        <w:t xml:space="preserve">For </w:t>
      </w:r>
      <w:r>
        <w:rPr>
          <w:rFonts w:hint="eastAsia"/>
          <w:lang w:eastAsia="zh-CN"/>
        </w:rPr>
        <w:t>FR2</w:t>
      </w:r>
      <w:r>
        <w:rPr>
          <w:lang w:eastAsia="zh-CN"/>
        </w:rPr>
        <w:t xml:space="preserve"> TDD, </w:t>
      </w:r>
      <w:r>
        <w:rPr>
          <w:rFonts w:eastAsiaTheme="minorEastAsia" w:hint="eastAsia"/>
          <w:lang w:eastAsia="zh-CN"/>
        </w:rPr>
        <w:t>NCR</w:t>
      </w:r>
      <w:r>
        <w:rPr>
          <w:lang w:eastAsia="zh-CN"/>
        </w:rPr>
        <w:t xml:space="preserve"> test models are derived based on the uplink/downlink configuration as shown in the table 4.9</w:t>
      </w:r>
      <w:r>
        <w:rPr>
          <w:rFonts w:eastAsiaTheme="minorEastAsia" w:hint="eastAsia"/>
          <w:lang w:eastAsia="zh-CN"/>
        </w:rPr>
        <w:t>A</w:t>
      </w:r>
      <w:r>
        <w:rPr>
          <w:lang w:eastAsia="zh-CN"/>
        </w:rPr>
        <w:t xml:space="preserve">.2.3-1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Pr>
          <w:rFonts w:hint="eastAsia"/>
          <w:lang w:val="en-US" w:eastAsia="zh-CN"/>
        </w:rPr>
        <w:t>22</w:t>
      </w:r>
      <w:r>
        <w:rPr>
          <w:lang w:eastAsia="zh-CN"/>
        </w:rPr>
        <w:t>].</w:t>
      </w:r>
    </w:p>
    <w:p w14:paraId="35BDA08B" w14:textId="77777777" w:rsidR="0026598E" w:rsidRDefault="0026598E" w:rsidP="0026598E">
      <w:pPr>
        <w:pStyle w:val="TH"/>
      </w:pPr>
      <w:r>
        <w:t xml:space="preserve">Table </w:t>
      </w:r>
      <w:r>
        <w:rPr>
          <w:lang w:eastAsia="zh-CN"/>
        </w:rPr>
        <w:t>4.9</w:t>
      </w:r>
      <w:r>
        <w:rPr>
          <w:rFonts w:eastAsiaTheme="minorEastAsia" w:hint="eastAsia"/>
          <w:lang w:eastAsia="zh-CN"/>
        </w:rPr>
        <w:t>A</w:t>
      </w:r>
      <w:r>
        <w:rPr>
          <w:lang w:eastAsia="zh-CN"/>
        </w:rPr>
        <w:t>.2.3</w:t>
      </w:r>
      <w:r>
        <w:t xml:space="preserve">-1: </w:t>
      </w:r>
      <w:r>
        <w:rPr>
          <w:lang w:eastAsia="zh-CN"/>
        </w:rPr>
        <w:t xml:space="preserve">Configurations of </w:t>
      </w:r>
      <w:r>
        <w:rPr>
          <w:rFonts w:hint="eastAsia"/>
          <w:lang w:eastAsia="zh-CN"/>
        </w:rPr>
        <w:t xml:space="preserve">TDD for </w:t>
      </w:r>
      <w:r>
        <w:rPr>
          <w:rFonts w:eastAsiaTheme="minorEastAsia" w:hint="eastAsia"/>
          <w:i/>
          <w:lang w:eastAsia="zh-CN"/>
        </w:rPr>
        <w:t>NCR</w:t>
      </w:r>
      <w:r>
        <w:rPr>
          <w:i/>
          <w:lang w:eastAsia="zh-CN"/>
        </w:rPr>
        <w:t xml:space="preserve">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26598E" w14:paraId="15F4A433" w14:textId="77777777" w:rsidTr="006B217A">
        <w:trPr>
          <w:cantSplit/>
          <w:jc w:val="center"/>
        </w:trPr>
        <w:tc>
          <w:tcPr>
            <w:tcW w:w="4157" w:type="dxa"/>
          </w:tcPr>
          <w:p w14:paraId="46C4B4A3" w14:textId="77777777" w:rsidR="0026598E" w:rsidRDefault="0026598E" w:rsidP="006B217A">
            <w:pPr>
              <w:pStyle w:val="TAH"/>
            </w:pPr>
            <w:r>
              <w:t>Field name</w:t>
            </w:r>
          </w:p>
        </w:tc>
        <w:tc>
          <w:tcPr>
            <w:tcW w:w="1212" w:type="dxa"/>
            <w:gridSpan w:val="2"/>
          </w:tcPr>
          <w:p w14:paraId="0352AE48" w14:textId="77777777" w:rsidR="0026598E" w:rsidRDefault="0026598E" w:rsidP="006B217A">
            <w:pPr>
              <w:pStyle w:val="TAH"/>
            </w:pPr>
            <w:r>
              <w:t>Value</w:t>
            </w:r>
          </w:p>
        </w:tc>
      </w:tr>
      <w:tr w:rsidR="0026598E" w14:paraId="5FA4D260" w14:textId="77777777" w:rsidTr="006B217A">
        <w:trPr>
          <w:cantSplit/>
          <w:jc w:val="center"/>
        </w:trPr>
        <w:tc>
          <w:tcPr>
            <w:tcW w:w="4157" w:type="dxa"/>
          </w:tcPr>
          <w:p w14:paraId="654BFA2A" w14:textId="77777777" w:rsidR="0026598E" w:rsidRDefault="0026598E" w:rsidP="006B217A">
            <w:pPr>
              <w:pStyle w:val="TAC"/>
            </w:pPr>
            <w:r>
              <w:t xml:space="preserve">referenceSubcarrierSpacing </w:t>
            </w:r>
            <w:r>
              <w:rPr>
                <w:rFonts w:hint="eastAsia"/>
              </w:rPr>
              <w:t>(kHz)</w:t>
            </w:r>
          </w:p>
        </w:tc>
        <w:tc>
          <w:tcPr>
            <w:tcW w:w="606" w:type="dxa"/>
          </w:tcPr>
          <w:p w14:paraId="2EC91299" w14:textId="77777777" w:rsidR="0026598E" w:rsidRDefault="0026598E" w:rsidP="006B217A">
            <w:pPr>
              <w:pStyle w:val="TAC"/>
            </w:pPr>
            <w:r>
              <w:rPr>
                <w:rFonts w:hint="eastAsia"/>
              </w:rPr>
              <w:t>60</w:t>
            </w:r>
          </w:p>
        </w:tc>
        <w:tc>
          <w:tcPr>
            <w:tcW w:w="606" w:type="dxa"/>
          </w:tcPr>
          <w:p w14:paraId="72DB3C4A" w14:textId="77777777" w:rsidR="0026598E" w:rsidRDefault="0026598E" w:rsidP="006B217A">
            <w:pPr>
              <w:pStyle w:val="TAC"/>
            </w:pPr>
            <w:r>
              <w:rPr>
                <w:rFonts w:hint="eastAsia"/>
              </w:rPr>
              <w:t>120</w:t>
            </w:r>
          </w:p>
        </w:tc>
      </w:tr>
      <w:tr w:rsidR="0026598E" w14:paraId="44F3F273" w14:textId="77777777" w:rsidTr="006B217A">
        <w:trPr>
          <w:cantSplit/>
          <w:jc w:val="center"/>
        </w:trPr>
        <w:tc>
          <w:tcPr>
            <w:tcW w:w="4157" w:type="dxa"/>
          </w:tcPr>
          <w:p w14:paraId="51279181" w14:textId="77777777" w:rsidR="0026598E" w:rsidRDefault="0026598E" w:rsidP="006B217A">
            <w:pPr>
              <w:pStyle w:val="TAC"/>
            </w:pPr>
            <w:r>
              <w:t>Periodicity (ms) for dl-UL-TransmissionPeriodicity</w:t>
            </w:r>
          </w:p>
        </w:tc>
        <w:tc>
          <w:tcPr>
            <w:tcW w:w="606" w:type="dxa"/>
          </w:tcPr>
          <w:p w14:paraId="7605D987" w14:textId="77777777" w:rsidR="0026598E" w:rsidRDefault="0026598E" w:rsidP="006B217A">
            <w:pPr>
              <w:pStyle w:val="TAC"/>
            </w:pPr>
            <w:r>
              <w:rPr>
                <w:rFonts w:hint="eastAsia"/>
              </w:rPr>
              <w:t>1.25</w:t>
            </w:r>
            <w:r>
              <w:t xml:space="preserve"> </w:t>
            </w:r>
          </w:p>
        </w:tc>
        <w:tc>
          <w:tcPr>
            <w:tcW w:w="606" w:type="dxa"/>
          </w:tcPr>
          <w:p w14:paraId="5976FDD0" w14:textId="77777777" w:rsidR="0026598E" w:rsidRDefault="0026598E" w:rsidP="006B217A">
            <w:pPr>
              <w:pStyle w:val="TAC"/>
            </w:pPr>
            <w:r>
              <w:rPr>
                <w:rFonts w:hint="eastAsia"/>
              </w:rPr>
              <w:t>1.25</w:t>
            </w:r>
            <w:r>
              <w:t xml:space="preserve"> </w:t>
            </w:r>
          </w:p>
        </w:tc>
      </w:tr>
      <w:tr w:rsidR="0026598E" w14:paraId="1EB2CFB7" w14:textId="77777777" w:rsidTr="006B217A">
        <w:trPr>
          <w:cantSplit/>
          <w:jc w:val="center"/>
        </w:trPr>
        <w:tc>
          <w:tcPr>
            <w:tcW w:w="4157" w:type="dxa"/>
          </w:tcPr>
          <w:p w14:paraId="5DA8F01B" w14:textId="77777777" w:rsidR="0026598E" w:rsidRDefault="0026598E" w:rsidP="006B217A">
            <w:pPr>
              <w:pStyle w:val="TAC"/>
            </w:pPr>
            <w:r>
              <w:t>nrofDownlinkSlots</w:t>
            </w:r>
          </w:p>
        </w:tc>
        <w:tc>
          <w:tcPr>
            <w:tcW w:w="606" w:type="dxa"/>
          </w:tcPr>
          <w:p w14:paraId="35101CD7" w14:textId="77777777" w:rsidR="0026598E" w:rsidRDefault="0026598E" w:rsidP="006B217A">
            <w:pPr>
              <w:pStyle w:val="TAC"/>
            </w:pPr>
            <w:r>
              <w:rPr>
                <w:rFonts w:hint="eastAsia"/>
              </w:rPr>
              <w:t>3</w:t>
            </w:r>
          </w:p>
        </w:tc>
        <w:tc>
          <w:tcPr>
            <w:tcW w:w="606" w:type="dxa"/>
          </w:tcPr>
          <w:p w14:paraId="462F4690" w14:textId="77777777" w:rsidR="0026598E" w:rsidRDefault="0026598E" w:rsidP="006B217A">
            <w:pPr>
              <w:pStyle w:val="TAC"/>
            </w:pPr>
            <w:r>
              <w:rPr>
                <w:rFonts w:hint="eastAsia"/>
              </w:rPr>
              <w:t>7</w:t>
            </w:r>
          </w:p>
        </w:tc>
      </w:tr>
      <w:tr w:rsidR="0026598E" w14:paraId="1B021470" w14:textId="77777777" w:rsidTr="006B217A">
        <w:trPr>
          <w:cantSplit/>
          <w:jc w:val="center"/>
        </w:trPr>
        <w:tc>
          <w:tcPr>
            <w:tcW w:w="4157" w:type="dxa"/>
          </w:tcPr>
          <w:p w14:paraId="4CD76B4F" w14:textId="77777777" w:rsidR="0026598E" w:rsidRDefault="0026598E" w:rsidP="006B217A">
            <w:pPr>
              <w:pStyle w:val="TAC"/>
            </w:pPr>
            <w:r>
              <w:t>nrofDownlinkSymbols</w:t>
            </w:r>
          </w:p>
        </w:tc>
        <w:tc>
          <w:tcPr>
            <w:tcW w:w="606" w:type="dxa"/>
          </w:tcPr>
          <w:p w14:paraId="7F3C88A4" w14:textId="77777777" w:rsidR="0026598E" w:rsidRDefault="0026598E" w:rsidP="006B217A">
            <w:pPr>
              <w:pStyle w:val="TAC"/>
            </w:pPr>
            <w:r>
              <w:rPr>
                <w:rFonts w:hint="eastAsia"/>
              </w:rPr>
              <w:t>10</w:t>
            </w:r>
          </w:p>
        </w:tc>
        <w:tc>
          <w:tcPr>
            <w:tcW w:w="606" w:type="dxa"/>
          </w:tcPr>
          <w:p w14:paraId="5052FEB4" w14:textId="77777777" w:rsidR="0026598E" w:rsidRDefault="0026598E" w:rsidP="006B217A">
            <w:pPr>
              <w:pStyle w:val="TAC"/>
            </w:pPr>
            <w:r>
              <w:rPr>
                <w:rFonts w:hint="eastAsia"/>
              </w:rPr>
              <w:t>6</w:t>
            </w:r>
          </w:p>
        </w:tc>
      </w:tr>
      <w:tr w:rsidR="0026598E" w14:paraId="29DBCD40" w14:textId="77777777" w:rsidTr="006B217A">
        <w:trPr>
          <w:cantSplit/>
          <w:jc w:val="center"/>
        </w:trPr>
        <w:tc>
          <w:tcPr>
            <w:tcW w:w="4157" w:type="dxa"/>
          </w:tcPr>
          <w:p w14:paraId="39D6C662" w14:textId="77777777" w:rsidR="0026598E" w:rsidRDefault="0026598E" w:rsidP="006B217A">
            <w:pPr>
              <w:pStyle w:val="TAC"/>
            </w:pPr>
            <w:r>
              <w:t>nrofUplinkSlots</w:t>
            </w:r>
          </w:p>
        </w:tc>
        <w:tc>
          <w:tcPr>
            <w:tcW w:w="606" w:type="dxa"/>
          </w:tcPr>
          <w:p w14:paraId="7F857231" w14:textId="77777777" w:rsidR="0026598E" w:rsidRDefault="0026598E" w:rsidP="006B217A">
            <w:pPr>
              <w:pStyle w:val="TAC"/>
            </w:pPr>
            <w:r>
              <w:rPr>
                <w:rFonts w:hint="eastAsia"/>
              </w:rPr>
              <w:t>1</w:t>
            </w:r>
          </w:p>
        </w:tc>
        <w:tc>
          <w:tcPr>
            <w:tcW w:w="606" w:type="dxa"/>
          </w:tcPr>
          <w:p w14:paraId="3D7AC4C7" w14:textId="77777777" w:rsidR="0026598E" w:rsidRDefault="0026598E" w:rsidP="006B217A">
            <w:pPr>
              <w:pStyle w:val="TAC"/>
            </w:pPr>
            <w:r>
              <w:rPr>
                <w:rFonts w:hint="eastAsia"/>
              </w:rPr>
              <w:t>2</w:t>
            </w:r>
          </w:p>
        </w:tc>
      </w:tr>
      <w:tr w:rsidR="0026598E" w14:paraId="02F2D758" w14:textId="77777777" w:rsidTr="006B217A">
        <w:trPr>
          <w:cantSplit/>
          <w:jc w:val="center"/>
        </w:trPr>
        <w:tc>
          <w:tcPr>
            <w:tcW w:w="4157" w:type="dxa"/>
          </w:tcPr>
          <w:p w14:paraId="705DEA9C" w14:textId="77777777" w:rsidR="0026598E" w:rsidRDefault="0026598E" w:rsidP="006B217A">
            <w:pPr>
              <w:pStyle w:val="TAC"/>
            </w:pPr>
            <w:r>
              <w:t>nrofUplinkSymbols</w:t>
            </w:r>
          </w:p>
        </w:tc>
        <w:tc>
          <w:tcPr>
            <w:tcW w:w="606" w:type="dxa"/>
          </w:tcPr>
          <w:p w14:paraId="5DFE651F" w14:textId="77777777" w:rsidR="0026598E" w:rsidRDefault="0026598E" w:rsidP="006B217A">
            <w:pPr>
              <w:pStyle w:val="TAC"/>
            </w:pPr>
            <w:r>
              <w:rPr>
                <w:rFonts w:hint="eastAsia"/>
              </w:rPr>
              <w:t>2</w:t>
            </w:r>
          </w:p>
        </w:tc>
        <w:tc>
          <w:tcPr>
            <w:tcW w:w="606" w:type="dxa"/>
          </w:tcPr>
          <w:p w14:paraId="037A393F" w14:textId="77777777" w:rsidR="0026598E" w:rsidRDefault="0026598E" w:rsidP="006B217A">
            <w:pPr>
              <w:pStyle w:val="TAC"/>
            </w:pPr>
            <w:r>
              <w:rPr>
                <w:rFonts w:hint="eastAsia"/>
              </w:rPr>
              <w:t>4</w:t>
            </w:r>
          </w:p>
        </w:tc>
      </w:tr>
    </w:tbl>
    <w:p w14:paraId="393BF9F3" w14:textId="77777777" w:rsidR="0026598E" w:rsidRDefault="0026598E" w:rsidP="0026598E">
      <w:pPr>
        <w:rPr>
          <w:lang w:eastAsia="ko-KR"/>
        </w:rPr>
      </w:pPr>
    </w:p>
    <w:p w14:paraId="4CF0B4D9" w14:textId="77777777" w:rsidR="0026598E" w:rsidRDefault="0026598E" w:rsidP="0026598E">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w:t>
      </w:r>
      <w:r>
        <w:rPr>
          <w:rFonts w:eastAsiaTheme="minorEastAsia" w:hint="eastAsia"/>
          <w:lang w:eastAsia="zh-CN"/>
        </w:rPr>
        <w:t>A</w:t>
      </w:r>
      <w:r>
        <w:rPr>
          <w:lang w:eastAsia="ko-KR"/>
        </w:rPr>
        <w:t>.2.3-2 and table 4.9</w:t>
      </w:r>
      <w:r>
        <w:rPr>
          <w:rFonts w:eastAsiaTheme="minorEastAsia" w:hint="eastAsia"/>
          <w:lang w:eastAsia="zh-CN"/>
        </w:rPr>
        <w:t>A</w:t>
      </w:r>
      <w:r>
        <w:rPr>
          <w:lang w:eastAsia="ko-KR"/>
        </w:rPr>
        <w:t>.2.3-3 for PUSCH. Specific physical channel parameters for FR</w:t>
      </w:r>
      <w:r>
        <w:rPr>
          <w:rFonts w:hint="eastAsia"/>
          <w:lang w:eastAsia="zh-CN"/>
        </w:rPr>
        <w:t>2</w:t>
      </w:r>
      <w:r>
        <w:rPr>
          <w:lang w:eastAsia="ko-KR"/>
        </w:rPr>
        <w:t xml:space="preserve"> test models are described in clauses 4.9</w:t>
      </w:r>
      <w:r>
        <w:rPr>
          <w:rFonts w:eastAsiaTheme="minorEastAsia" w:hint="eastAsia"/>
          <w:lang w:eastAsia="zh-CN"/>
        </w:rPr>
        <w:t>A</w:t>
      </w:r>
      <w:r>
        <w:rPr>
          <w:lang w:eastAsia="ko-KR"/>
        </w:rPr>
        <w:t>.</w:t>
      </w:r>
      <w:r>
        <w:rPr>
          <w:rFonts w:hint="eastAsia"/>
          <w:lang w:eastAsia="zh-CN"/>
        </w:rPr>
        <w:t>2</w:t>
      </w:r>
      <w:r>
        <w:rPr>
          <w:lang w:eastAsia="ko-KR"/>
        </w:rPr>
        <w:t>.3.1 to 4.9</w:t>
      </w:r>
      <w:r>
        <w:rPr>
          <w:rFonts w:eastAsiaTheme="minorEastAsia" w:hint="eastAsia"/>
          <w:lang w:eastAsia="zh-CN"/>
        </w:rPr>
        <w:t>A</w:t>
      </w:r>
      <w:r>
        <w:rPr>
          <w:lang w:eastAsia="ko-KR"/>
        </w:rPr>
        <w:t>.</w:t>
      </w:r>
      <w:r>
        <w:rPr>
          <w:rFonts w:hint="eastAsia"/>
          <w:lang w:eastAsia="zh-CN"/>
        </w:rPr>
        <w:t>2</w:t>
      </w:r>
      <w:r>
        <w:rPr>
          <w:lang w:eastAsia="ko-KR"/>
        </w:rPr>
        <w:t>.3.</w:t>
      </w:r>
      <w:r>
        <w:rPr>
          <w:rFonts w:hint="eastAsia"/>
          <w:lang w:eastAsia="zh-CN"/>
        </w:rPr>
        <w:t>3</w:t>
      </w:r>
      <w:r>
        <w:rPr>
          <w:lang w:eastAsia="ko-KR"/>
        </w:rPr>
        <w:t>.</w:t>
      </w:r>
    </w:p>
    <w:p w14:paraId="4956C3F2"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 Common physical channel parameters for </w:t>
      </w:r>
      <w:r>
        <w:rPr>
          <w:rFonts w:eastAsiaTheme="minorEastAsia" w:hint="eastAsia"/>
          <w:i/>
          <w:iCs/>
          <w:lang w:eastAsia="zh-CN"/>
        </w:rPr>
        <w:t>NCR</w:t>
      </w:r>
      <w:r>
        <w:rPr>
          <w:i/>
          <w:iCs/>
          <w:lang w:eastAsia="zh-CN"/>
        </w:rPr>
        <w:t xml:space="preserve"> type 2-O</w:t>
      </w:r>
      <w:r>
        <w:rPr>
          <w:lang w:eastAsia="zh-CN"/>
        </w:rPr>
        <w:t xml:space="preserve">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52"/>
        <w:gridCol w:w="3390"/>
      </w:tblGrid>
      <w:tr w:rsidR="0026598E" w14:paraId="48CABC68" w14:textId="77777777" w:rsidTr="006B217A">
        <w:trPr>
          <w:cantSplit/>
          <w:jc w:val="center"/>
        </w:trPr>
        <w:tc>
          <w:tcPr>
            <w:tcW w:w="5152" w:type="dxa"/>
          </w:tcPr>
          <w:p w14:paraId="20A7EFF6" w14:textId="77777777" w:rsidR="0026598E" w:rsidRDefault="0026598E" w:rsidP="006B217A">
            <w:pPr>
              <w:pStyle w:val="TAH"/>
            </w:pPr>
            <w:r>
              <w:t>Parameter</w:t>
            </w:r>
          </w:p>
        </w:tc>
        <w:tc>
          <w:tcPr>
            <w:tcW w:w="3390" w:type="dxa"/>
          </w:tcPr>
          <w:p w14:paraId="65AD6A0F" w14:textId="77777777" w:rsidR="0026598E" w:rsidRDefault="0026598E" w:rsidP="006B217A">
            <w:pPr>
              <w:pStyle w:val="TAH"/>
            </w:pPr>
            <w:r>
              <w:rPr>
                <w:rFonts w:hint="eastAsia"/>
                <w:lang w:eastAsia="zh-CN"/>
              </w:rPr>
              <w:t>Value</w:t>
            </w:r>
          </w:p>
        </w:tc>
      </w:tr>
      <w:tr w:rsidR="0026598E" w14:paraId="33348DAB" w14:textId="77777777" w:rsidTr="006B217A">
        <w:trPr>
          <w:cantSplit/>
          <w:jc w:val="center"/>
        </w:trPr>
        <w:tc>
          <w:tcPr>
            <w:tcW w:w="5152" w:type="dxa"/>
          </w:tcPr>
          <w:p w14:paraId="24AABE65" w14:textId="77777777" w:rsidR="0026598E" w:rsidRDefault="0026598E" w:rsidP="006B217A">
            <w:pPr>
              <w:pStyle w:val="TAC"/>
            </w:pPr>
            <w:r>
              <w:t>mapping type</w:t>
            </w:r>
          </w:p>
        </w:tc>
        <w:tc>
          <w:tcPr>
            <w:tcW w:w="3390" w:type="dxa"/>
          </w:tcPr>
          <w:p w14:paraId="4556EFA6" w14:textId="77777777" w:rsidR="0026598E" w:rsidRDefault="0026598E" w:rsidP="006B217A">
            <w:pPr>
              <w:pStyle w:val="TAC"/>
            </w:pPr>
            <w:r>
              <w:t>PUSCH mapping type A</w:t>
            </w:r>
          </w:p>
        </w:tc>
      </w:tr>
      <w:tr w:rsidR="0026598E" w14:paraId="0D0E16BF" w14:textId="77777777" w:rsidTr="006B217A">
        <w:trPr>
          <w:cantSplit/>
          <w:jc w:val="center"/>
        </w:trPr>
        <w:tc>
          <w:tcPr>
            <w:tcW w:w="5152" w:type="dxa"/>
          </w:tcPr>
          <w:p w14:paraId="022BB536" w14:textId="77777777" w:rsidR="0026598E" w:rsidRDefault="0026598E" w:rsidP="006B217A">
            <w:pPr>
              <w:pStyle w:val="TAC"/>
            </w:pPr>
            <w:r>
              <w:rPr>
                <w:i/>
              </w:rPr>
              <w:t>dmrs-TypeA-Position</w:t>
            </w:r>
            <w:r>
              <w:t xml:space="preserve"> for the first DM-RS symbol</w:t>
            </w:r>
          </w:p>
        </w:tc>
        <w:tc>
          <w:tcPr>
            <w:tcW w:w="3390" w:type="dxa"/>
          </w:tcPr>
          <w:p w14:paraId="61D39528" w14:textId="77777777" w:rsidR="0026598E" w:rsidRDefault="0026598E" w:rsidP="006B217A">
            <w:pPr>
              <w:pStyle w:val="TAC"/>
            </w:pPr>
            <w:r>
              <w:t>'pos2'</w:t>
            </w:r>
          </w:p>
        </w:tc>
      </w:tr>
      <w:tr w:rsidR="0026598E" w14:paraId="4ADE1E60" w14:textId="77777777" w:rsidTr="006B217A">
        <w:trPr>
          <w:cantSplit/>
          <w:jc w:val="center"/>
        </w:trPr>
        <w:tc>
          <w:tcPr>
            <w:tcW w:w="5152" w:type="dxa"/>
          </w:tcPr>
          <w:p w14:paraId="708B677D" w14:textId="77777777" w:rsidR="0026598E" w:rsidRDefault="0026598E" w:rsidP="006B217A">
            <w:pPr>
              <w:pStyle w:val="TAC"/>
            </w:pPr>
            <w:r>
              <w:rPr>
                <w:i/>
              </w:rPr>
              <w:t>dmrs-AdditionalPosition</w:t>
            </w:r>
            <w:r>
              <w:t xml:space="preserve"> for additional DM-RS symbol(s)</w:t>
            </w:r>
          </w:p>
        </w:tc>
        <w:tc>
          <w:tcPr>
            <w:tcW w:w="3390" w:type="dxa"/>
          </w:tcPr>
          <w:p w14:paraId="2F0E18E7" w14:textId="77777777" w:rsidR="0026598E" w:rsidRDefault="0026598E" w:rsidP="006B217A">
            <w:pPr>
              <w:pStyle w:val="TAC"/>
            </w:pPr>
            <w:r>
              <w:t>'pos0'</w:t>
            </w:r>
          </w:p>
        </w:tc>
      </w:tr>
      <w:tr w:rsidR="0026598E" w14:paraId="59910B59" w14:textId="77777777" w:rsidTr="006B217A">
        <w:trPr>
          <w:cantSplit/>
          <w:jc w:val="center"/>
        </w:trPr>
        <w:tc>
          <w:tcPr>
            <w:tcW w:w="5152" w:type="dxa"/>
          </w:tcPr>
          <w:p w14:paraId="46401527" w14:textId="77777777" w:rsidR="0026598E" w:rsidRDefault="0026598E" w:rsidP="006B217A">
            <w:pPr>
              <w:pStyle w:val="TAC"/>
            </w:pPr>
            <w:r>
              <w:rPr>
                <w:i/>
              </w:rPr>
              <w:t>dmrs-Type</w:t>
            </w:r>
            <w:r>
              <w:t xml:space="preserve"> for comb pattern</w:t>
            </w:r>
          </w:p>
        </w:tc>
        <w:tc>
          <w:tcPr>
            <w:tcW w:w="3390" w:type="dxa"/>
          </w:tcPr>
          <w:p w14:paraId="23784F90" w14:textId="77777777" w:rsidR="0026598E" w:rsidRDefault="0026598E" w:rsidP="006B217A">
            <w:pPr>
              <w:pStyle w:val="TAC"/>
            </w:pPr>
            <w:r>
              <w:t>Configuration type 1</w:t>
            </w:r>
          </w:p>
        </w:tc>
      </w:tr>
      <w:tr w:rsidR="0026598E" w14:paraId="5F4F2E5B" w14:textId="77777777" w:rsidTr="006B217A">
        <w:trPr>
          <w:cantSplit/>
          <w:jc w:val="center"/>
        </w:trPr>
        <w:tc>
          <w:tcPr>
            <w:tcW w:w="5152" w:type="dxa"/>
          </w:tcPr>
          <w:p w14:paraId="2C6D2C7A" w14:textId="77777777" w:rsidR="0026598E" w:rsidRDefault="0026598E" w:rsidP="006B217A">
            <w:pPr>
              <w:pStyle w:val="TAC"/>
            </w:pPr>
            <w:r>
              <w:t>maxLength</w:t>
            </w:r>
          </w:p>
        </w:tc>
        <w:tc>
          <w:tcPr>
            <w:tcW w:w="3390" w:type="dxa"/>
          </w:tcPr>
          <w:p w14:paraId="7350014F" w14:textId="77777777" w:rsidR="0026598E" w:rsidRDefault="0026598E" w:rsidP="006B217A">
            <w:pPr>
              <w:pStyle w:val="TAC"/>
            </w:pPr>
            <w:r>
              <w:rPr>
                <w:rFonts w:hint="eastAsia"/>
                <w:lang w:eastAsia="zh-CN"/>
              </w:rPr>
              <w:t>1</w:t>
            </w:r>
          </w:p>
        </w:tc>
      </w:tr>
      <w:tr w:rsidR="0026598E" w14:paraId="28E1F200" w14:textId="77777777" w:rsidTr="006B217A">
        <w:trPr>
          <w:cantSplit/>
          <w:jc w:val="center"/>
        </w:trPr>
        <w:tc>
          <w:tcPr>
            <w:tcW w:w="5152" w:type="dxa"/>
          </w:tcPr>
          <w:p w14:paraId="7BB2403B" w14:textId="77777777" w:rsidR="0026598E" w:rsidRDefault="0026598E" w:rsidP="006B217A">
            <w:pPr>
              <w:pStyle w:val="TAC"/>
            </w:pPr>
            <w:r>
              <w:t>Ratio of PUSCH EPRE to DM-RS EPRE</w:t>
            </w:r>
          </w:p>
        </w:tc>
        <w:tc>
          <w:tcPr>
            <w:tcW w:w="3390" w:type="dxa"/>
          </w:tcPr>
          <w:p w14:paraId="00571C36" w14:textId="77777777" w:rsidR="0026598E" w:rsidRDefault="0026598E" w:rsidP="006B217A">
            <w:pPr>
              <w:pStyle w:val="TAC"/>
            </w:pPr>
            <w:r>
              <w:t>0 dB</w:t>
            </w:r>
          </w:p>
        </w:tc>
      </w:tr>
      <w:tr w:rsidR="0026598E" w14:paraId="5EAC2168" w14:textId="77777777" w:rsidTr="006B217A">
        <w:trPr>
          <w:cantSplit/>
          <w:jc w:val="center"/>
        </w:trPr>
        <w:tc>
          <w:tcPr>
            <w:tcW w:w="5152" w:type="dxa"/>
          </w:tcPr>
          <w:p w14:paraId="7F0DAE2F" w14:textId="77777777" w:rsidR="0026598E" w:rsidRDefault="0026598E" w:rsidP="006B217A">
            <w:pPr>
              <w:pStyle w:val="TAC"/>
            </w:pPr>
            <w:r>
              <w:rPr>
                <w:rFonts w:hint="eastAsia"/>
                <w:lang w:eastAsia="zh-CN"/>
              </w:rPr>
              <w:t>PTRS</w:t>
            </w:r>
            <w:r>
              <w:t xml:space="preserve"> configuration and density</w:t>
            </w:r>
          </w:p>
        </w:tc>
        <w:tc>
          <w:tcPr>
            <w:tcW w:w="3390" w:type="dxa"/>
          </w:tcPr>
          <w:p w14:paraId="4AE0348A" w14:textId="77777777" w:rsidR="0026598E" w:rsidRDefault="0026598E" w:rsidP="006B217A">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164C6887" w14:textId="77777777" w:rsidR="0026598E" w:rsidRDefault="0026598E" w:rsidP="006B217A">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0C52C715" w14:textId="77777777" w:rsidR="0026598E" w:rsidRDefault="00000000" w:rsidP="006B217A">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26598E" w14:paraId="3B44C0D4" w14:textId="77777777" w:rsidTr="006B217A">
        <w:trPr>
          <w:cantSplit/>
          <w:jc w:val="center"/>
        </w:trPr>
        <w:tc>
          <w:tcPr>
            <w:tcW w:w="5152" w:type="dxa"/>
          </w:tcPr>
          <w:p w14:paraId="0C8A7624" w14:textId="77777777" w:rsidR="0026598E" w:rsidRDefault="0026598E" w:rsidP="006B217A">
            <w:pPr>
              <w:pStyle w:val="TAC"/>
            </w:pPr>
            <w:r>
              <w:t xml:space="preserve">Ratio of </w:t>
            </w:r>
            <w:r>
              <w:rPr>
                <w:rFonts w:hint="eastAsia"/>
                <w:lang w:eastAsia="zh-CN"/>
              </w:rPr>
              <w:t>PT-RS</w:t>
            </w:r>
            <w:r>
              <w:t xml:space="preserve"> EPRE to DM-RS EPRE</w:t>
            </w:r>
          </w:p>
        </w:tc>
        <w:tc>
          <w:tcPr>
            <w:tcW w:w="3390" w:type="dxa"/>
          </w:tcPr>
          <w:p w14:paraId="36E2F103" w14:textId="77777777" w:rsidR="0026598E" w:rsidRDefault="0026598E" w:rsidP="006B217A">
            <w:pPr>
              <w:pStyle w:val="TAC"/>
            </w:pPr>
            <w:r>
              <w:t>0 dB</w:t>
            </w:r>
          </w:p>
        </w:tc>
      </w:tr>
    </w:tbl>
    <w:p w14:paraId="57A65C75" w14:textId="77777777" w:rsidR="0026598E" w:rsidRDefault="0026598E" w:rsidP="0026598E">
      <w:pPr>
        <w:rPr>
          <w:lang w:eastAsia="ko-KR"/>
        </w:rPr>
      </w:pPr>
    </w:p>
    <w:p w14:paraId="2435CD5F"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.2.3-3: Common physical channel parameters for PUSCH by RNTI for </w:t>
      </w:r>
      <w:r>
        <w:rPr>
          <w:rFonts w:eastAsiaTheme="minorEastAsia" w:hint="eastAsia"/>
          <w:i/>
          <w:iCs/>
          <w:lang w:eastAsia="zh-CN"/>
        </w:rPr>
        <w:t>NCR</w:t>
      </w:r>
      <w:r>
        <w:rPr>
          <w:i/>
          <w:iCs/>
          <w:lang w:eastAsia="zh-CN"/>
        </w:rPr>
        <w:t xml:space="preserve">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26598E" w14:paraId="1C16F0AF" w14:textId="77777777" w:rsidTr="006B217A">
        <w:trPr>
          <w:cantSplit/>
          <w:jc w:val="center"/>
        </w:trPr>
        <w:tc>
          <w:tcPr>
            <w:tcW w:w="2263" w:type="dxa"/>
            <w:tcBorders>
              <w:top w:val="single" w:sz="6" w:space="0" w:color="auto"/>
              <w:left w:val="single" w:sz="6" w:space="0" w:color="auto"/>
              <w:bottom w:val="single" w:sz="6" w:space="0" w:color="auto"/>
              <w:right w:val="single" w:sz="4" w:space="0" w:color="auto"/>
            </w:tcBorders>
          </w:tcPr>
          <w:p w14:paraId="3F147952" w14:textId="77777777" w:rsidR="0026598E" w:rsidRDefault="0026598E" w:rsidP="006B217A">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0F7F2764" w14:textId="77777777" w:rsidR="0026598E" w:rsidRDefault="0026598E" w:rsidP="006B217A">
            <w:pPr>
              <w:pStyle w:val="TAH"/>
            </w:pPr>
            <w:r>
              <w:t>Value</w:t>
            </w:r>
          </w:p>
        </w:tc>
      </w:tr>
      <w:tr w:rsidR="0026598E" w14:paraId="515336B0" w14:textId="77777777" w:rsidTr="006B217A">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371C3CBF" w14:textId="77777777" w:rsidR="0026598E" w:rsidRDefault="0026598E" w:rsidP="006B217A">
            <w:pPr>
              <w:pStyle w:val="TAC"/>
            </w:pPr>
            <w:r>
              <w:t xml:space="preserve">PUSCH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bl>
    <w:p w14:paraId="0065ECD6" w14:textId="77777777" w:rsidR="0026598E" w:rsidRDefault="0026598E" w:rsidP="0026598E">
      <w:pPr>
        <w:rPr>
          <w:lang w:eastAsia="ko-KR"/>
        </w:rPr>
      </w:pPr>
    </w:p>
    <w:p w14:paraId="613B7A9F" w14:textId="77777777" w:rsidR="0026598E" w:rsidRDefault="0026598E" w:rsidP="0026598E">
      <w:pPr>
        <w:pStyle w:val="Heading5"/>
      </w:pPr>
      <w:bookmarkStart w:id="1286" w:name="_Toc106175070"/>
      <w:bookmarkStart w:id="1287" w:name="_Toc138863564"/>
      <w:bookmarkStart w:id="1288" w:name="_Toc130393120"/>
      <w:bookmarkStart w:id="1289" w:name="_Toc137558602"/>
      <w:bookmarkStart w:id="1290" w:name="_Toc130392551"/>
      <w:bookmarkStart w:id="1291" w:name="_Toc145533021"/>
      <w:bookmarkStart w:id="1292" w:name="_Toc106174294"/>
      <w:bookmarkStart w:id="1293" w:name="_Toc155272579"/>
      <w:bookmarkStart w:id="1294" w:name="_Toc176472708"/>
      <w:bookmarkStart w:id="1295" w:name="_Toc187247939"/>
      <w:bookmarkStart w:id="1296" w:name="_Toc194054289"/>
      <w:bookmarkStart w:id="1297" w:name="_Toc200115581"/>
      <w:r>
        <w:t>4.9</w:t>
      </w:r>
      <w:r>
        <w:rPr>
          <w:rFonts w:eastAsiaTheme="minorEastAsia" w:hint="eastAsia"/>
          <w:lang w:eastAsia="zh-CN"/>
        </w:rPr>
        <w:t>A</w:t>
      </w:r>
      <w:r>
        <w:t>.2.3.1</w:t>
      </w:r>
      <w:r>
        <w:tab/>
      </w:r>
      <w:r>
        <w:rPr>
          <w:rFonts w:hint="eastAsia"/>
          <w:lang w:eastAsia="zh-CN"/>
        </w:rPr>
        <w:t>FR2</w:t>
      </w:r>
      <w:r>
        <w:rPr>
          <w:lang w:eastAsia="zh-CN"/>
        </w:rPr>
        <w:t xml:space="preserve"> </w:t>
      </w:r>
      <w:r>
        <w:t>test model 1.1 (</w:t>
      </w:r>
      <w:r>
        <w:rPr>
          <w:rFonts w:eastAsiaTheme="minorEastAsia" w:hint="eastAsia"/>
          <w:lang w:eastAsia="zh-CN"/>
        </w:rPr>
        <w:t>NCRUL</w:t>
      </w:r>
      <w:r>
        <w:t>-</w:t>
      </w:r>
      <w:r>
        <w:rPr>
          <w:rFonts w:hint="eastAsia"/>
          <w:lang w:eastAsia="zh-CN"/>
        </w:rPr>
        <w:t>FR2-</w:t>
      </w:r>
      <w:r>
        <w:t>TM1.1)</w:t>
      </w:r>
      <w:bookmarkEnd w:id="1286"/>
      <w:bookmarkEnd w:id="1287"/>
      <w:bookmarkEnd w:id="1288"/>
      <w:bookmarkEnd w:id="1289"/>
      <w:bookmarkEnd w:id="1290"/>
      <w:bookmarkEnd w:id="1291"/>
      <w:bookmarkEnd w:id="1292"/>
      <w:bookmarkEnd w:id="1293"/>
      <w:bookmarkEnd w:id="1294"/>
      <w:bookmarkEnd w:id="1295"/>
      <w:bookmarkEnd w:id="1296"/>
      <w:bookmarkEnd w:id="1297"/>
    </w:p>
    <w:p w14:paraId="41DC1E66" w14:textId="77777777" w:rsidR="0026598E" w:rsidRDefault="0026598E" w:rsidP="0026598E">
      <w:r>
        <w:t>This model shall be used for tests on:</w:t>
      </w:r>
    </w:p>
    <w:p w14:paraId="348701DA" w14:textId="77777777" w:rsidR="0026598E" w:rsidRDefault="0026598E" w:rsidP="0026598E">
      <w:pPr>
        <w:pStyle w:val="B1"/>
      </w:pPr>
      <w:r>
        <w:t>OTA output power (EIRP)-</w:t>
      </w:r>
      <w:r>
        <w:tab/>
        <w:t>OTA Repeater output power (TRP)</w:t>
      </w:r>
    </w:p>
    <w:p w14:paraId="3A5ED705" w14:textId="77777777" w:rsidR="0026598E" w:rsidRDefault="0026598E" w:rsidP="0026598E">
      <w:pPr>
        <w:pStyle w:val="B1"/>
        <w:rPr>
          <w:lang w:eastAsia="zh-CN"/>
        </w:rPr>
      </w:pPr>
      <w:r>
        <w:rPr>
          <w:lang w:eastAsia="zh-CN"/>
        </w:rPr>
        <w:t>-</w:t>
      </w:r>
      <w:r>
        <w:rPr>
          <w:lang w:eastAsia="zh-CN"/>
        </w:rPr>
        <w:tab/>
      </w:r>
      <w:r>
        <w:rPr>
          <w:rFonts w:hint="eastAsia"/>
          <w:lang w:eastAsia="zh-CN"/>
        </w:rPr>
        <w:t>OTA out of band gain</w:t>
      </w:r>
    </w:p>
    <w:p w14:paraId="636BB7F3" w14:textId="77777777" w:rsidR="0026598E" w:rsidRDefault="0026598E" w:rsidP="0026598E">
      <w:pPr>
        <w:ind w:left="568" w:hanging="284"/>
        <w:rPr>
          <w:rFonts w:eastAsia="DengXian"/>
        </w:rPr>
      </w:pPr>
      <w:r>
        <w:rPr>
          <w:rFonts w:eastAsia="DengXian"/>
        </w:rPr>
        <w:t>-</w:t>
      </w:r>
      <w:r>
        <w:rPr>
          <w:rFonts w:eastAsia="DengXian"/>
        </w:rPr>
        <w:tab/>
      </w:r>
      <w:r>
        <w:rPr>
          <w:rFonts w:eastAsia="DengXian" w:hint="eastAsia"/>
          <w:lang w:eastAsia="zh-CN"/>
        </w:rPr>
        <w:t xml:space="preserve">OTA </w:t>
      </w:r>
      <w:r>
        <w:rPr>
          <w:rFonts w:eastAsia="DengXian"/>
          <w:lang w:eastAsia="ja-JP"/>
        </w:rPr>
        <w:t>T</w:t>
      </w:r>
      <w:r>
        <w:rPr>
          <w:rFonts w:eastAsia="DengXian"/>
        </w:rPr>
        <w:t>ransmit ON/OFF power</w:t>
      </w:r>
    </w:p>
    <w:p w14:paraId="367CDD03" w14:textId="77777777" w:rsidR="0026598E" w:rsidRDefault="0026598E" w:rsidP="0026598E">
      <w:pPr>
        <w:pStyle w:val="B1"/>
      </w:pPr>
      <w:r>
        <w:t>-</w:t>
      </w:r>
      <w:r>
        <w:tab/>
        <w:t>OTA Unwanted emissions</w:t>
      </w:r>
    </w:p>
    <w:p w14:paraId="6F379FF7" w14:textId="77777777" w:rsidR="0026598E" w:rsidRDefault="0026598E" w:rsidP="0026598E">
      <w:pPr>
        <w:pStyle w:val="B20"/>
      </w:pPr>
      <w:r>
        <w:t>-</w:t>
      </w:r>
      <w:r>
        <w:tab/>
        <w:t>OTA ACLR</w:t>
      </w:r>
    </w:p>
    <w:p w14:paraId="4400CBCE" w14:textId="77777777" w:rsidR="0026598E" w:rsidRDefault="0026598E" w:rsidP="0026598E">
      <w:pPr>
        <w:pStyle w:val="B20"/>
      </w:pPr>
      <w:r>
        <w:t>-</w:t>
      </w:r>
      <w:r>
        <w:tab/>
        <w:t>OTA operating band unwanted emissions</w:t>
      </w:r>
    </w:p>
    <w:p w14:paraId="6D976816" w14:textId="77777777" w:rsidR="0026598E" w:rsidRDefault="0026598E" w:rsidP="0026598E">
      <w:pPr>
        <w:ind w:left="851" w:hanging="284"/>
        <w:rPr>
          <w:rFonts w:eastAsiaTheme="minorEastAsia"/>
          <w:lang w:eastAsia="zh-CN"/>
        </w:rPr>
      </w:pPr>
      <w:r>
        <w:t>-</w:t>
      </w:r>
      <w:r>
        <w:tab/>
        <w:t>OTA transmitter spurious emissions</w:t>
      </w:r>
    </w:p>
    <w:p w14:paraId="6481146B" w14:textId="77777777" w:rsidR="0026598E" w:rsidRDefault="0026598E" w:rsidP="0026598E">
      <w:pPr>
        <w:ind w:left="851" w:hanging="284"/>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OTA </w:t>
      </w:r>
      <w:r>
        <w:rPr>
          <w:rFonts w:eastAsia="DengXian"/>
          <w:lang w:eastAsia="ja-JP"/>
        </w:rPr>
        <w:t>R</w:t>
      </w:r>
      <w:r>
        <w:rPr>
          <w:rFonts w:eastAsia="DengXian"/>
        </w:rPr>
        <w:t>eceiver spurious emissions</w:t>
      </w:r>
    </w:p>
    <w:p w14:paraId="46F93399" w14:textId="77777777" w:rsidR="0026598E" w:rsidRDefault="0026598E" w:rsidP="0026598E">
      <w:pPr>
        <w:pStyle w:val="B1"/>
        <w:rPr>
          <w:lang w:eastAsia="zh-CN"/>
        </w:rPr>
      </w:pPr>
      <w:r>
        <w:rPr>
          <w:lang w:eastAsia="zh-CN"/>
        </w:rPr>
        <w:t>-</w:t>
      </w:r>
      <w:r>
        <w:rPr>
          <w:lang w:eastAsia="zh-CN"/>
        </w:rPr>
        <w:tab/>
        <w:t>OTA input intermodulation</w:t>
      </w:r>
    </w:p>
    <w:p w14:paraId="613D4F8B" w14:textId="77777777" w:rsidR="0026598E" w:rsidRDefault="0026598E" w:rsidP="0026598E">
      <w:pPr>
        <w:pStyle w:val="B1"/>
      </w:pPr>
      <w:r>
        <w:rPr>
          <w:lang w:eastAsia="zh-CN"/>
        </w:rPr>
        <w:t>-</w:t>
      </w:r>
      <w:r>
        <w:rPr>
          <w:lang w:eastAsia="zh-CN"/>
        </w:rPr>
        <w:tab/>
        <w:t>OTA ACRR</w:t>
      </w:r>
    </w:p>
    <w:p w14:paraId="082174F8" w14:textId="77777777" w:rsidR="0026598E" w:rsidRDefault="0026598E" w:rsidP="0026598E">
      <w:pPr>
        <w:pStyle w:val="B1"/>
        <w:rPr>
          <w:lang w:eastAsia="zh-CN"/>
        </w:rPr>
      </w:pPr>
      <w:r>
        <w:t>-</w:t>
      </w:r>
      <w:r>
        <w:tab/>
        <w:t>OTA transmit ON/OFF power</w:t>
      </w:r>
    </w:p>
    <w:p w14:paraId="0691100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-TM1.1 are defined in table 4.9</w:t>
      </w:r>
      <w:r>
        <w:rPr>
          <w:rFonts w:eastAsiaTheme="minorEastAsia" w:hint="eastAsia"/>
          <w:lang w:eastAsia="zh-CN"/>
        </w:rPr>
        <w:t>A</w:t>
      </w:r>
      <w:r>
        <w:t>.2.3.1-1.</w:t>
      </w:r>
    </w:p>
    <w:p w14:paraId="0620D6C1"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.2.3.1-1: Specific physical channel parameters of </w:t>
      </w:r>
      <w:r>
        <w:rPr>
          <w:rFonts w:eastAsiaTheme="minorEastAsia" w:hint="eastAsia"/>
          <w:lang w:eastAsia="zh-CN"/>
        </w:rPr>
        <w:t>NCRUL</w:t>
      </w:r>
      <w:r>
        <w:rPr>
          <w:lang w:eastAsia="zh-CN"/>
        </w:rPr>
        <w:t>-FR2-TM1.1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26598E" w14:paraId="7EDAB31B" w14:textId="77777777" w:rsidTr="006B217A">
        <w:trPr>
          <w:cantSplit/>
          <w:jc w:val="center"/>
        </w:trPr>
        <w:tc>
          <w:tcPr>
            <w:tcW w:w="3760" w:type="dxa"/>
            <w:tcBorders>
              <w:top w:val="single" w:sz="6" w:space="0" w:color="auto"/>
              <w:left w:val="single" w:sz="6" w:space="0" w:color="auto"/>
              <w:bottom w:val="single" w:sz="4" w:space="0" w:color="auto"/>
              <w:right w:val="single" w:sz="4" w:space="0" w:color="auto"/>
            </w:tcBorders>
          </w:tcPr>
          <w:p w14:paraId="34DB6768" w14:textId="77777777" w:rsidR="0026598E" w:rsidRDefault="0026598E" w:rsidP="006B217A">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601ACA96" w14:textId="77777777" w:rsidR="0026598E" w:rsidRDefault="0026598E" w:rsidP="006B217A">
            <w:pPr>
              <w:pStyle w:val="TAH"/>
              <w:rPr>
                <w:szCs w:val="18"/>
              </w:rPr>
            </w:pPr>
            <w:r>
              <w:rPr>
                <w:lang w:eastAsia="zh-CN"/>
              </w:rPr>
              <w:t>Value</w:t>
            </w:r>
          </w:p>
        </w:tc>
      </w:tr>
      <w:tr w:rsidR="0026598E" w14:paraId="65259A69"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2716121D" w14:textId="77777777" w:rsidR="0026598E" w:rsidRDefault="0026598E" w:rsidP="006B217A">
            <w:pPr>
              <w:pStyle w:val="TAC"/>
            </w:pPr>
            <w:r>
              <w:rPr>
                <w:lang w:eastAsia="ko-KR"/>
              </w:rPr>
              <w:t xml:space="preserve"># of PRBs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14C1AD64" w14:textId="77777777" w:rsidR="0026598E" w:rsidRDefault="0026598E" w:rsidP="006B217A">
            <w:pPr>
              <w:pStyle w:val="TAC"/>
            </w:pPr>
            <w:r>
              <w:t>N</w:t>
            </w:r>
            <w:r>
              <w:rPr>
                <w:vertAlign w:val="subscript"/>
              </w:rPr>
              <w:t>RB</w:t>
            </w:r>
            <w:r>
              <w:rPr>
                <w:lang w:eastAsia="ko-KR"/>
              </w:rPr>
              <w:t xml:space="preserve"> </w:t>
            </w:r>
          </w:p>
        </w:tc>
      </w:tr>
      <w:tr w:rsidR="0026598E" w14:paraId="13A17747"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6EA19A1D" w14:textId="77777777" w:rsidR="0026598E" w:rsidRDefault="0026598E" w:rsidP="006B217A">
            <w:pPr>
              <w:pStyle w:val="TAC"/>
            </w:pPr>
            <w:r>
              <w:rPr>
                <w:lang w:eastAsia="ko-KR"/>
              </w:rPr>
              <w:t xml:space="preserve">Modulation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48A240EC" w14:textId="77777777" w:rsidR="0026598E" w:rsidRDefault="0026598E" w:rsidP="006B217A">
            <w:pPr>
              <w:pStyle w:val="TAC"/>
            </w:pPr>
            <w:r>
              <w:t>QPSK</w:t>
            </w:r>
          </w:p>
        </w:tc>
      </w:tr>
    </w:tbl>
    <w:p w14:paraId="34699498" w14:textId="77777777" w:rsidR="0026598E" w:rsidRDefault="0026598E" w:rsidP="0026598E"/>
    <w:p w14:paraId="51764EBA" w14:textId="77777777" w:rsidR="0026598E" w:rsidRDefault="0026598E" w:rsidP="0026598E">
      <w:pPr>
        <w:pStyle w:val="Heading5"/>
      </w:pPr>
      <w:bookmarkStart w:id="1298" w:name="_Toc106174295"/>
      <w:bookmarkStart w:id="1299" w:name="_Toc106175071"/>
      <w:bookmarkStart w:id="1300" w:name="_Toc138863565"/>
      <w:bookmarkStart w:id="1301" w:name="_Toc145533022"/>
      <w:bookmarkStart w:id="1302" w:name="_Toc155272580"/>
      <w:bookmarkStart w:id="1303" w:name="_Toc130392552"/>
      <w:bookmarkStart w:id="1304" w:name="_Toc137558603"/>
      <w:bookmarkStart w:id="1305" w:name="_Toc130393121"/>
      <w:bookmarkStart w:id="1306" w:name="_Toc176472709"/>
      <w:bookmarkStart w:id="1307" w:name="_Toc187247940"/>
      <w:bookmarkStart w:id="1308" w:name="_Toc194054290"/>
      <w:bookmarkStart w:id="1309" w:name="_Toc200115582"/>
      <w:r>
        <w:t>4.9</w:t>
      </w:r>
      <w:r>
        <w:rPr>
          <w:rFonts w:eastAsiaTheme="minorEastAsia" w:hint="eastAsia"/>
          <w:lang w:eastAsia="zh-CN"/>
        </w:rPr>
        <w:t>A</w:t>
      </w:r>
      <w:r>
        <w:t>.2.3.2</w:t>
      </w:r>
      <w:r>
        <w:tab/>
        <w:t>FR2 test model 2 (</w:t>
      </w:r>
      <w:r>
        <w:rPr>
          <w:rFonts w:eastAsiaTheme="minorEastAsia" w:hint="eastAsia"/>
          <w:lang w:eastAsia="zh-CN"/>
        </w:rPr>
        <w:t>NCRUL</w:t>
      </w:r>
      <w:r>
        <w:t>-</w:t>
      </w:r>
      <w:r>
        <w:rPr>
          <w:rFonts w:hint="eastAsia"/>
          <w:lang w:eastAsia="zh-CN"/>
        </w:rPr>
        <w:t>FR2-</w:t>
      </w:r>
      <w:r>
        <w:t>TM2)</w:t>
      </w:r>
      <w:bookmarkEnd w:id="1298"/>
      <w:bookmarkEnd w:id="1299"/>
      <w:bookmarkEnd w:id="1300"/>
      <w:bookmarkEnd w:id="1301"/>
      <w:bookmarkEnd w:id="1302"/>
      <w:bookmarkEnd w:id="1303"/>
      <w:bookmarkEnd w:id="1304"/>
      <w:bookmarkEnd w:id="1305"/>
      <w:bookmarkEnd w:id="1306"/>
      <w:bookmarkEnd w:id="1307"/>
      <w:bookmarkEnd w:id="1308"/>
      <w:bookmarkEnd w:id="1309"/>
    </w:p>
    <w:p w14:paraId="42B728A9" w14:textId="77777777" w:rsidR="0026598E" w:rsidRDefault="0026598E" w:rsidP="0026598E">
      <w:pPr>
        <w:rPr>
          <w:lang w:eastAsia="ko-KR"/>
        </w:rPr>
      </w:pPr>
      <w:r>
        <w:rPr>
          <w:lang w:eastAsia="ko-KR"/>
        </w:rPr>
        <w:t>This model shall be used for tests on:</w:t>
      </w:r>
    </w:p>
    <w:p w14:paraId="079FB53D" w14:textId="77777777" w:rsidR="0026598E" w:rsidRDefault="0026598E" w:rsidP="0026598E">
      <w:pPr>
        <w:pStyle w:val="B1"/>
      </w:pPr>
      <w:r>
        <w:t>-</w:t>
      </w:r>
      <w:r>
        <w:tab/>
        <w:t xml:space="preserve">Uplink OTA </w:t>
      </w:r>
      <w:r>
        <w:rPr>
          <w:rFonts w:eastAsiaTheme="minorEastAsia" w:hint="eastAsia"/>
          <w:lang w:eastAsia="zh-CN"/>
        </w:rPr>
        <w:t>NCR</w:t>
      </w:r>
      <w:r>
        <w:t xml:space="preserve"> EVM of single PRB allocation (at lower PSD TX power limit at min power)</w:t>
      </w:r>
    </w:p>
    <w:p w14:paraId="14F89079" w14:textId="77777777" w:rsidR="0026598E" w:rsidRDefault="0026598E" w:rsidP="0026598E">
      <w:pPr>
        <w:pStyle w:val="B1"/>
        <w:rPr>
          <w:rFonts w:eastAsiaTheme="minorEastAsia"/>
          <w:lang w:eastAsia="zh-CN"/>
        </w:rPr>
      </w:pPr>
      <w:r>
        <w:t>-</w:t>
      </w:r>
      <w:r>
        <w:tab/>
        <w:t>OTA frequency stability (at lower PSD TX power limit at min power)</w:t>
      </w:r>
    </w:p>
    <w:p w14:paraId="7256A5C5"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2</w:t>
      </w:r>
      <w:r>
        <w:t xml:space="preserve"> are defined in table 4.9</w:t>
      </w:r>
      <w:r>
        <w:rPr>
          <w:rFonts w:eastAsiaTheme="minorEastAsia" w:hint="eastAsia"/>
          <w:lang w:eastAsia="zh-CN"/>
        </w:rPr>
        <w:t>A</w:t>
      </w:r>
      <w:r>
        <w:t>.2.3.</w:t>
      </w:r>
      <w:r>
        <w:rPr>
          <w:rFonts w:hint="eastAsia"/>
          <w:lang w:eastAsia="zh-CN"/>
        </w:rPr>
        <w:t>2</w:t>
      </w:r>
      <w:r>
        <w:t xml:space="preserve">-1 for 64QAM. For 16QAM and QPSK, specific physical channel parameters for </w:t>
      </w:r>
      <w:r>
        <w:rPr>
          <w:rFonts w:eastAsiaTheme="minorEastAsia" w:hint="eastAsia"/>
          <w:lang w:eastAsia="zh-CN"/>
        </w:rPr>
        <w:t>NCRUL</w:t>
      </w:r>
      <w:r>
        <w:t>-FR2-TM2 are defined in table 4.9</w:t>
      </w:r>
      <w:r>
        <w:rPr>
          <w:rFonts w:eastAsiaTheme="minorEastAsia" w:hint="eastAsia"/>
          <w:lang w:eastAsia="zh-CN"/>
        </w:rPr>
        <w:t>A</w:t>
      </w:r>
      <w:r>
        <w:t>.2.3.2-1 with 64QAM PUSCH PRB replaced with selected modulation order PUSCH PRB according to the corresponding test procedure.</w:t>
      </w:r>
    </w:p>
    <w:p w14:paraId="012268B0"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.2.3.2-1: Specific physical channel parameters of </w:t>
      </w:r>
      <w:r>
        <w:rPr>
          <w:rFonts w:eastAsiaTheme="minorEastAsia" w:hint="eastAsia"/>
          <w:lang w:eastAsia="zh-CN"/>
        </w:rPr>
        <w:t>NCRUL</w:t>
      </w:r>
      <w:r>
        <w:rPr>
          <w:lang w:eastAsia="zh-CN"/>
        </w:rPr>
        <w:t>-FR2-TM2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26598E" w14:paraId="6B3E04B8" w14:textId="77777777" w:rsidTr="006B217A">
        <w:trPr>
          <w:cantSplit/>
          <w:jc w:val="center"/>
        </w:trPr>
        <w:tc>
          <w:tcPr>
            <w:tcW w:w="3640" w:type="dxa"/>
            <w:tcBorders>
              <w:top w:val="single" w:sz="6" w:space="0" w:color="auto"/>
              <w:left w:val="single" w:sz="6" w:space="0" w:color="auto"/>
              <w:bottom w:val="single" w:sz="6" w:space="0" w:color="auto"/>
              <w:right w:val="single" w:sz="4" w:space="0" w:color="auto"/>
            </w:tcBorders>
          </w:tcPr>
          <w:p w14:paraId="2016CDA1" w14:textId="77777777" w:rsidR="0026598E" w:rsidRDefault="0026598E" w:rsidP="006B217A">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5DB5AFB" w14:textId="77777777" w:rsidR="0026598E" w:rsidRDefault="0026598E" w:rsidP="006B217A">
            <w:pPr>
              <w:pStyle w:val="TAH"/>
            </w:pPr>
            <w:r>
              <w:rPr>
                <w:rFonts w:hint="eastAsia"/>
                <w:lang w:eastAsia="zh-CN"/>
              </w:rPr>
              <w:t>Value</w:t>
            </w:r>
          </w:p>
        </w:tc>
      </w:tr>
      <w:tr w:rsidR="0026598E" w14:paraId="18765E6A" w14:textId="77777777" w:rsidTr="006B217A">
        <w:trPr>
          <w:cantSplit/>
          <w:jc w:val="center"/>
        </w:trPr>
        <w:tc>
          <w:tcPr>
            <w:tcW w:w="3640" w:type="dxa"/>
            <w:tcBorders>
              <w:top w:val="single" w:sz="6" w:space="0" w:color="auto"/>
              <w:left w:val="single" w:sz="6" w:space="0" w:color="auto"/>
              <w:bottom w:val="single" w:sz="4" w:space="0" w:color="auto"/>
              <w:right w:val="single" w:sz="6" w:space="0" w:color="auto"/>
            </w:tcBorders>
          </w:tcPr>
          <w:p w14:paraId="4547EB83" w14:textId="77777777" w:rsidR="0026598E" w:rsidRDefault="0026598E" w:rsidP="006B217A">
            <w:pPr>
              <w:pStyle w:val="TAL"/>
            </w:pPr>
            <w: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7322C898" w14:textId="77777777" w:rsidR="0026598E" w:rsidRDefault="0026598E" w:rsidP="006B217A">
            <w:pPr>
              <w:pStyle w:val="TAL"/>
            </w:pPr>
            <w:r>
              <w:t>1</w:t>
            </w:r>
          </w:p>
        </w:tc>
      </w:tr>
      <w:tr w:rsidR="0026598E" w14:paraId="50E2AAAE"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1010D144" w14:textId="77777777" w:rsidR="0026598E" w:rsidRDefault="0026598E" w:rsidP="006B217A">
            <w:pPr>
              <w:pStyle w:val="TAL"/>
            </w:pPr>
            <w:r>
              <w:t xml:space="preserve">Level of boosting (dB) </w:t>
            </w:r>
          </w:p>
        </w:tc>
        <w:tc>
          <w:tcPr>
            <w:tcW w:w="5988" w:type="dxa"/>
            <w:tcBorders>
              <w:top w:val="single" w:sz="4" w:space="0" w:color="auto"/>
              <w:left w:val="single" w:sz="4" w:space="0" w:color="auto"/>
              <w:bottom w:val="single" w:sz="4" w:space="0" w:color="auto"/>
              <w:right w:val="single" w:sz="4" w:space="0" w:color="auto"/>
            </w:tcBorders>
          </w:tcPr>
          <w:p w14:paraId="7038DF7D" w14:textId="77777777" w:rsidR="0026598E" w:rsidRDefault="0026598E" w:rsidP="006B217A">
            <w:pPr>
              <w:pStyle w:val="TAL"/>
            </w:pPr>
            <w:r>
              <w:t>0</w:t>
            </w:r>
          </w:p>
        </w:tc>
      </w:tr>
      <w:tr w:rsidR="0026598E" w14:paraId="426D5EA8"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22BAC12F" w14:textId="77777777" w:rsidR="0026598E" w:rsidRDefault="0026598E" w:rsidP="006B217A">
            <w:pPr>
              <w:pStyle w:val="TAL"/>
            </w:pPr>
            <w:r>
              <w:t>Location of 64QAM PRB</w:t>
            </w:r>
          </w:p>
        </w:tc>
        <w:tc>
          <w:tcPr>
            <w:tcW w:w="5988" w:type="dxa"/>
            <w:tcBorders>
              <w:top w:val="single" w:sz="4" w:space="0" w:color="auto"/>
              <w:left w:val="single" w:sz="4" w:space="0" w:color="auto"/>
              <w:bottom w:val="single" w:sz="4" w:space="0" w:color="auto"/>
              <w:right w:val="single" w:sz="4" w:space="0" w:color="auto"/>
            </w:tcBorders>
          </w:tcPr>
          <w:tbl>
            <w:tblPr>
              <w:tblW w:w="5762" w:type="dxa"/>
              <w:tblLayout w:type="fixed"/>
              <w:tblLook w:val="04A0" w:firstRow="1" w:lastRow="0" w:firstColumn="1" w:lastColumn="0" w:noHBand="0" w:noVBand="1"/>
            </w:tblPr>
            <w:tblGrid>
              <w:gridCol w:w="1009"/>
              <w:gridCol w:w="1710"/>
              <w:gridCol w:w="3043"/>
            </w:tblGrid>
            <w:tr w:rsidR="0026598E" w14:paraId="7B59EA7A" w14:textId="77777777" w:rsidTr="006B217A">
              <w:tc>
                <w:tcPr>
                  <w:tcW w:w="1009" w:type="dxa"/>
                </w:tcPr>
                <w:p w14:paraId="7191F818" w14:textId="77777777" w:rsidR="0026598E" w:rsidRDefault="0026598E" w:rsidP="006B217A">
                  <w:pPr>
                    <w:pStyle w:val="TAL"/>
                  </w:pPr>
                  <w:r>
                    <w:t>Slot</w:t>
                  </w:r>
                </w:p>
              </w:tc>
              <w:tc>
                <w:tcPr>
                  <w:tcW w:w="1710" w:type="dxa"/>
                </w:tcPr>
                <w:p w14:paraId="07E7B0A0" w14:textId="77777777" w:rsidR="0026598E" w:rsidRDefault="0026598E" w:rsidP="006B217A">
                  <w:pPr>
                    <w:pStyle w:val="TAL"/>
                  </w:pPr>
                  <w:r>
                    <w:t>RB</w:t>
                  </w:r>
                </w:p>
              </w:tc>
              <w:tc>
                <w:tcPr>
                  <w:tcW w:w="3043" w:type="dxa"/>
                </w:tcPr>
                <w:p w14:paraId="5E6F9FFF" w14:textId="77777777" w:rsidR="0026598E" w:rsidRDefault="0026598E" w:rsidP="006B217A">
                  <w:pPr>
                    <w:pStyle w:val="TAL"/>
                  </w:pPr>
                  <w:r>
                    <w:t>n</w:t>
                  </w:r>
                </w:p>
              </w:tc>
            </w:tr>
            <w:tr w:rsidR="0026598E" w14:paraId="7628BB78" w14:textId="77777777" w:rsidTr="006B217A">
              <w:tc>
                <w:tcPr>
                  <w:tcW w:w="1009" w:type="dxa"/>
                </w:tcPr>
                <w:p w14:paraId="4385394A" w14:textId="77777777" w:rsidR="0026598E" w:rsidRDefault="0026598E" w:rsidP="006B217A">
                  <w:pPr>
                    <w:pStyle w:val="TAL"/>
                  </w:pPr>
                  <w:r>
                    <w:t>3</w:t>
                  </w:r>
                  <w:r>
                    <w:rPr>
                      <w:i/>
                    </w:rPr>
                    <w:t>n</w:t>
                  </w:r>
                </w:p>
              </w:tc>
              <w:tc>
                <w:tcPr>
                  <w:tcW w:w="1710" w:type="dxa"/>
                </w:tcPr>
                <w:p w14:paraId="68F3A62B" w14:textId="77777777" w:rsidR="0026598E" w:rsidRDefault="0026598E" w:rsidP="006B217A">
                  <w:pPr>
                    <w:pStyle w:val="TAL"/>
                  </w:pPr>
                  <w:r>
                    <w:t>0</w:t>
                  </w:r>
                </w:p>
              </w:tc>
              <w:tc>
                <w:tcPr>
                  <w:tcW w:w="3043" w:type="dxa"/>
                </w:tcPr>
                <w:p w14:paraId="663ABB1A"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26598E" w14:paraId="266ADC06" w14:textId="77777777" w:rsidTr="006B217A">
              <w:tc>
                <w:tcPr>
                  <w:tcW w:w="1009" w:type="dxa"/>
                </w:tcPr>
                <w:p w14:paraId="13ACE16F" w14:textId="77777777" w:rsidR="0026598E" w:rsidRDefault="0026598E" w:rsidP="006B217A">
                  <w:pPr>
                    <w:pStyle w:val="TAL"/>
                  </w:pPr>
                  <w:r>
                    <w:t>3</w:t>
                  </w:r>
                  <w:r>
                    <w:rPr>
                      <w:i/>
                    </w:rPr>
                    <w:t>n</w:t>
                  </w:r>
                  <w:r>
                    <w:t>+1</w:t>
                  </w:r>
                </w:p>
              </w:tc>
              <w:tc>
                <w:tcPr>
                  <w:tcW w:w="1710" w:type="dxa"/>
                </w:tcPr>
                <w:p w14:paraId="6A511618" w14:textId="77777777" w:rsidR="0026598E" w:rsidRDefault="00000000" w:rsidP="006B217A">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3C98E74"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26598E" w14:paraId="351954EF" w14:textId="77777777" w:rsidTr="006B217A">
              <w:tc>
                <w:tcPr>
                  <w:tcW w:w="1009" w:type="dxa"/>
                </w:tcPr>
                <w:p w14:paraId="6C878A86" w14:textId="77777777" w:rsidR="0026598E" w:rsidRDefault="0026598E" w:rsidP="006B217A">
                  <w:pPr>
                    <w:pStyle w:val="TAL"/>
                  </w:pPr>
                  <w:r>
                    <w:t>3</w:t>
                  </w:r>
                  <w:r>
                    <w:rPr>
                      <w:i/>
                    </w:rPr>
                    <w:t>n</w:t>
                  </w:r>
                  <w:r>
                    <w:t>+2</w:t>
                  </w:r>
                </w:p>
              </w:tc>
              <w:tc>
                <w:tcPr>
                  <w:tcW w:w="1710" w:type="dxa"/>
                </w:tcPr>
                <w:p w14:paraId="26DA274C"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A2268C0"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27DC1DBB" w14:textId="77777777" w:rsidR="0026598E" w:rsidRDefault="0026598E" w:rsidP="006B217A">
            <w:pPr>
              <w:pStyle w:val="TAL"/>
              <w:rPr>
                <w:lang w:eastAsia="zh-CN"/>
              </w:rPr>
            </w:pPr>
          </w:p>
        </w:tc>
      </w:tr>
      <w:tr w:rsidR="0026598E" w14:paraId="021EAC3F" w14:textId="77777777" w:rsidTr="006B217A">
        <w:trPr>
          <w:cantSplit/>
          <w:jc w:val="center"/>
        </w:trPr>
        <w:tc>
          <w:tcPr>
            <w:tcW w:w="3640" w:type="dxa"/>
            <w:tcBorders>
              <w:top w:val="single" w:sz="4" w:space="0" w:color="auto"/>
              <w:left w:val="single" w:sz="6" w:space="0" w:color="auto"/>
              <w:bottom w:val="single" w:sz="6" w:space="0" w:color="auto"/>
              <w:right w:val="single" w:sz="6" w:space="0" w:color="auto"/>
            </w:tcBorders>
          </w:tcPr>
          <w:p w14:paraId="78D5370F" w14:textId="77777777" w:rsidR="0026598E" w:rsidRDefault="0026598E" w:rsidP="006B217A">
            <w:pPr>
              <w:pStyle w:val="TAL"/>
            </w:pPr>
            <w: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26AE2719"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DC2AF45" w14:textId="77777777" w:rsidR="0026598E" w:rsidRDefault="0026598E" w:rsidP="0026598E"/>
    <w:p w14:paraId="60CAE7B9" w14:textId="77777777" w:rsidR="0026598E" w:rsidRDefault="0026598E" w:rsidP="0026598E">
      <w:pPr>
        <w:pStyle w:val="Heading5"/>
      </w:pPr>
      <w:bookmarkStart w:id="1310" w:name="_Toc106174296"/>
      <w:bookmarkStart w:id="1311" w:name="_Toc130393122"/>
      <w:bookmarkStart w:id="1312" w:name="_Toc155272581"/>
      <w:bookmarkStart w:id="1313" w:name="_Toc138863566"/>
      <w:bookmarkStart w:id="1314" w:name="_Toc145533023"/>
      <w:bookmarkStart w:id="1315" w:name="_Toc106175072"/>
      <w:bookmarkStart w:id="1316" w:name="_Toc130392553"/>
      <w:bookmarkStart w:id="1317" w:name="_Toc137558604"/>
      <w:bookmarkStart w:id="1318" w:name="_Toc176472710"/>
      <w:bookmarkStart w:id="1319" w:name="_Toc187247941"/>
      <w:bookmarkStart w:id="1320" w:name="_Toc194054291"/>
      <w:bookmarkStart w:id="1321" w:name="_Toc200115583"/>
      <w:r>
        <w:t>4.9</w:t>
      </w:r>
      <w:r>
        <w:rPr>
          <w:rFonts w:eastAsiaTheme="minorEastAsia" w:hint="eastAsia"/>
          <w:lang w:eastAsia="zh-CN"/>
        </w:rPr>
        <w:t>A</w:t>
      </w:r>
      <w:r>
        <w:t>.2.3.2a</w:t>
      </w:r>
      <w:r>
        <w:tab/>
        <w:t>FR2 test model 2a (</w:t>
      </w:r>
      <w:r>
        <w:rPr>
          <w:rFonts w:eastAsiaTheme="minorEastAsia" w:hint="eastAsia"/>
          <w:lang w:eastAsia="zh-CN"/>
        </w:rPr>
        <w:t>NCRUL</w:t>
      </w:r>
      <w:r>
        <w:t>-</w:t>
      </w:r>
      <w:r>
        <w:rPr>
          <w:lang w:eastAsia="zh-CN"/>
        </w:rPr>
        <w:t>FR2-</w:t>
      </w:r>
      <w:r>
        <w:t>TM2a)</w:t>
      </w:r>
      <w:bookmarkEnd w:id="1310"/>
      <w:bookmarkEnd w:id="1311"/>
      <w:bookmarkEnd w:id="1312"/>
      <w:bookmarkEnd w:id="1313"/>
      <w:bookmarkEnd w:id="1314"/>
      <w:bookmarkEnd w:id="1315"/>
      <w:bookmarkEnd w:id="1316"/>
      <w:bookmarkEnd w:id="1317"/>
      <w:bookmarkEnd w:id="1318"/>
      <w:bookmarkEnd w:id="1319"/>
      <w:bookmarkEnd w:id="1320"/>
      <w:bookmarkEnd w:id="1321"/>
    </w:p>
    <w:p w14:paraId="63288623" w14:textId="77777777" w:rsidR="0026598E" w:rsidRDefault="0026598E" w:rsidP="0026598E">
      <w:pPr>
        <w:rPr>
          <w:lang w:eastAsia="ko-KR"/>
        </w:rPr>
      </w:pPr>
      <w:r>
        <w:rPr>
          <w:lang w:eastAsia="ko-KR"/>
        </w:rPr>
        <w:t>This model shall be used for tests on:</w:t>
      </w:r>
    </w:p>
    <w:p w14:paraId="24AED611" w14:textId="77777777" w:rsidR="0026598E" w:rsidRDefault="0026598E" w:rsidP="0026598E">
      <w:pPr>
        <w:pStyle w:val="B1"/>
        <w:rPr>
          <w:rFonts w:eastAsiaTheme="minorEastAsia"/>
          <w:lang w:eastAsia="zh-CN"/>
        </w:rPr>
      </w:pPr>
      <w:r>
        <w:t>-</w:t>
      </w:r>
      <w:r>
        <w:tab/>
        <w:t xml:space="preserve">Uplink OTA </w:t>
      </w:r>
      <w:r>
        <w:rPr>
          <w:rFonts w:eastAsiaTheme="minorEastAsia" w:hint="eastAsia"/>
          <w:lang w:eastAsia="zh-CN"/>
        </w:rPr>
        <w:t>NCR</w:t>
      </w:r>
      <w:r>
        <w:t xml:space="preserve"> EVM of single PRB allocation (at lower PSD TX power limit at min power)</w:t>
      </w:r>
    </w:p>
    <w:p w14:paraId="62570C7C" w14:textId="77777777" w:rsidR="0026598E" w:rsidRDefault="0026598E" w:rsidP="0026598E">
      <w:pPr>
        <w:pStyle w:val="B1"/>
        <w:rPr>
          <w:rFonts w:eastAsiaTheme="minorEastAsia"/>
          <w:lang w:eastAsia="zh-CN"/>
        </w:rPr>
      </w:pPr>
      <w:r>
        <w:t>-</w:t>
      </w:r>
      <w:r>
        <w:tab/>
        <w:t>OTA frequency stability (at lower PSD TX power limit at min power)</w:t>
      </w:r>
    </w:p>
    <w:p w14:paraId="1274E65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2a</w:t>
      </w:r>
      <w:r>
        <w:t xml:space="preserve"> are defined in table 4.9</w:t>
      </w:r>
      <w:r>
        <w:rPr>
          <w:rFonts w:eastAsiaTheme="minorEastAsia" w:hint="eastAsia"/>
          <w:lang w:eastAsia="zh-CN"/>
        </w:rPr>
        <w:t>A</w:t>
      </w:r>
      <w:r>
        <w:t>.2.3.</w:t>
      </w:r>
      <w:r>
        <w:rPr>
          <w:lang w:eastAsia="zh-CN"/>
        </w:rPr>
        <w:t>2</w:t>
      </w:r>
      <w:r>
        <w:t>-1 with all 64QAM PUSCH PRBs replaced by 256QAM PUSCH PRBs.</w:t>
      </w:r>
    </w:p>
    <w:p w14:paraId="29B5B003" w14:textId="77777777" w:rsidR="0026598E" w:rsidRDefault="0026598E" w:rsidP="0026598E">
      <w:pPr>
        <w:pStyle w:val="Heading5"/>
      </w:pPr>
      <w:bookmarkStart w:id="1322" w:name="_Toc155272582"/>
      <w:bookmarkStart w:id="1323" w:name="_Toc106175073"/>
      <w:bookmarkStart w:id="1324" w:name="_Toc145533024"/>
      <w:bookmarkStart w:id="1325" w:name="_Toc106174297"/>
      <w:bookmarkStart w:id="1326" w:name="_Toc137558605"/>
      <w:bookmarkStart w:id="1327" w:name="_Toc130392554"/>
      <w:bookmarkStart w:id="1328" w:name="_Toc130393123"/>
      <w:bookmarkStart w:id="1329" w:name="_Toc138863567"/>
      <w:bookmarkStart w:id="1330" w:name="_Toc176472711"/>
      <w:bookmarkStart w:id="1331" w:name="_Toc187247942"/>
      <w:bookmarkStart w:id="1332" w:name="_Toc194054292"/>
      <w:bookmarkStart w:id="1333" w:name="_Toc200115584"/>
      <w:r>
        <w:t>4.9</w:t>
      </w:r>
      <w:r>
        <w:rPr>
          <w:rFonts w:eastAsiaTheme="minorEastAsia" w:hint="eastAsia"/>
          <w:lang w:eastAsia="zh-CN"/>
        </w:rPr>
        <w:t>A</w:t>
      </w:r>
      <w:r>
        <w:t>.2.3.3</w:t>
      </w:r>
      <w:r>
        <w:tab/>
        <w:t>FR2 test model 3.1 (</w:t>
      </w:r>
      <w:r>
        <w:rPr>
          <w:rFonts w:eastAsiaTheme="minorEastAsia" w:hint="eastAsia"/>
          <w:lang w:eastAsia="zh-CN"/>
        </w:rPr>
        <w:t>NCRUL</w:t>
      </w:r>
      <w:r>
        <w:t>-FR2-TM3.1)</w:t>
      </w:r>
      <w:bookmarkEnd w:id="1322"/>
      <w:bookmarkEnd w:id="1323"/>
      <w:bookmarkEnd w:id="1324"/>
      <w:bookmarkEnd w:id="1325"/>
      <w:bookmarkEnd w:id="1326"/>
      <w:bookmarkEnd w:id="1327"/>
      <w:bookmarkEnd w:id="1328"/>
      <w:bookmarkEnd w:id="1329"/>
      <w:bookmarkEnd w:id="1330"/>
      <w:bookmarkEnd w:id="1331"/>
      <w:bookmarkEnd w:id="1332"/>
      <w:bookmarkEnd w:id="1333"/>
    </w:p>
    <w:p w14:paraId="3A2E2819" w14:textId="77777777" w:rsidR="0026598E" w:rsidRDefault="0026598E" w:rsidP="0026598E">
      <w:pPr>
        <w:rPr>
          <w:lang w:eastAsia="ko-KR"/>
        </w:rPr>
      </w:pPr>
      <w:r>
        <w:rPr>
          <w:lang w:eastAsia="ko-KR"/>
        </w:rPr>
        <w:t>This model shall be used for tests on:</w:t>
      </w:r>
    </w:p>
    <w:p w14:paraId="17C52C17"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Output power dynamics</w:t>
      </w:r>
    </w:p>
    <w:p w14:paraId="02391C24"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64QAM PRBs allocated)</w:t>
      </w:r>
    </w:p>
    <w:p w14:paraId="63F943E1"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Transmitted signal quality</w:t>
      </w:r>
    </w:p>
    <w:p w14:paraId="6CADEE6C"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67A0945A" w14:textId="77777777" w:rsidR="0026598E" w:rsidRDefault="0026598E" w:rsidP="0026598E">
      <w:pPr>
        <w:ind w:left="851" w:hanging="284"/>
        <w:rPr>
          <w:rFonts w:eastAsiaTheme="minorEastAsia"/>
        </w:rPr>
      </w:pPr>
      <w:r>
        <w:rPr>
          <w:rFonts w:eastAsiaTheme="minorEastAsia"/>
        </w:rPr>
        <w:t>-</w:t>
      </w:r>
      <w:r>
        <w:rPr>
          <w:rFonts w:eastAsiaTheme="minorEastAsia"/>
        </w:rPr>
        <w:tab/>
      </w:r>
      <w:r>
        <w:rPr>
          <w:rFonts w:eastAsiaTheme="minorEastAsia" w:hint="eastAsia"/>
          <w:lang w:eastAsia="zh-CN"/>
        </w:rPr>
        <w:t xml:space="preserve">OTA </w:t>
      </w:r>
      <w:r>
        <w:rPr>
          <w:rFonts w:eastAsiaTheme="minorEastAsia"/>
        </w:rPr>
        <w:t>EVM for modulation (at max power)</w:t>
      </w:r>
    </w:p>
    <w:p w14:paraId="166828EC" w14:textId="77777777" w:rsidR="0026598E" w:rsidRDefault="0026598E" w:rsidP="0026598E">
      <w:pPr>
        <w:rPr>
          <w:lang w:eastAsia="zh-CN"/>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w:t>
      </w:r>
      <w:r>
        <w:rPr>
          <w:rFonts w:eastAsiaTheme="minorEastAsia" w:hint="eastAsia"/>
          <w:lang w:eastAsia="zh-CN"/>
        </w:rPr>
        <w:t>A</w:t>
      </w:r>
      <w:r>
        <w:rPr>
          <w:rFonts w:hint="eastAsia"/>
          <w:lang w:eastAsia="zh-CN"/>
        </w:rPr>
        <w:t>.2.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34F6B29D" w14:textId="77777777" w:rsidR="0026598E" w:rsidRDefault="0026598E" w:rsidP="0026598E">
      <w:pPr>
        <w:pStyle w:val="Heading5"/>
      </w:pPr>
      <w:bookmarkStart w:id="1334" w:name="_Toc106174298"/>
      <w:bookmarkStart w:id="1335" w:name="_Toc145533025"/>
      <w:bookmarkStart w:id="1336" w:name="_Toc130393124"/>
      <w:bookmarkStart w:id="1337" w:name="_Toc130392555"/>
      <w:bookmarkStart w:id="1338" w:name="_Toc106175074"/>
      <w:bookmarkStart w:id="1339" w:name="_Toc155272583"/>
      <w:bookmarkStart w:id="1340" w:name="_Toc138863568"/>
      <w:bookmarkStart w:id="1341" w:name="_Toc137558606"/>
      <w:bookmarkStart w:id="1342" w:name="_Toc176472712"/>
      <w:bookmarkStart w:id="1343" w:name="_Toc187247943"/>
      <w:bookmarkStart w:id="1344" w:name="_Toc194054293"/>
      <w:bookmarkStart w:id="1345" w:name="_Toc200115585"/>
      <w:r>
        <w:t>4.9</w:t>
      </w:r>
      <w:r>
        <w:rPr>
          <w:rFonts w:eastAsiaTheme="minorEastAsia" w:hint="eastAsia"/>
          <w:lang w:eastAsia="zh-CN"/>
        </w:rPr>
        <w:t>A</w:t>
      </w:r>
      <w:r>
        <w:t>.2.3.4</w:t>
      </w:r>
      <w:r>
        <w:tab/>
      </w:r>
      <w:r>
        <w:rPr>
          <w:rFonts w:eastAsiaTheme="minorEastAsia"/>
        </w:rPr>
        <w:t>FR2 test model 3.1a (</w:t>
      </w:r>
      <w:r>
        <w:rPr>
          <w:rFonts w:eastAsiaTheme="minorEastAsia" w:hint="eastAsia"/>
          <w:lang w:eastAsia="zh-CN"/>
        </w:rPr>
        <w:t>NCRUL</w:t>
      </w:r>
      <w:r>
        <w:rPr>
          <w:rFonts w:eastAsiaTheme="minorEastAsia"/>
        </w:rPr>
        <w:t>-FR2-TM3.1a)</w:t>
      </w:r>
      <w:bookmarkEnd w:id="1334"/>
      <w:bookmarkEnd w:id="1335"/>
      <w:bookmarkEnd w:id="1336"/>
      <w:bookmarkEnd w:id="1337"/>
      <w:bookmarkEnd w:id="1338"/>
      <w:bookmarkEnd w:id="1339"/>
      <w:bookmarkEnd w:id="1340"/>
      <w:bookmarkEnd w:id="1341"/>
      <w:bookmarkEnd w:id="1342"/>
      <w:bookmarkEnd w:id="1343"/>
      <w:bookmarkEnd w:id="1344"/>
      <w:bookmarkEnd w:id="1345"/>
    </w:p>
    <w:p w14:paraId="772EF272" w14:textId="77777777" w:rsidR="0026598E" w:rsidRDefault="0026598E" w:rsidP="0026598E">
      <w:pPr>
        <w:rPr>
          <w:lang w:eastAsia="ko-KR"/>
        </w:rPr>
      </w:pPr>
      <w:r>
        <w:rPr>
          <w:lang w:eastAsia="ko-KR"/>
        </w:rPr>
        <w:t>This model shall be used for tests on:</w:t>
      </w:r>
    </w:p>
    <w:p w14:paraId="5F17EF35" w14:textId="77777777" w:rsidR="0026598E" w:rsidRDefault="0026598E" w:rsidP="0026598E">
      <w:pPr>
        <w:pStyle w:val="B1"/>
      </w:pPr>
      <w:r>
        <w:t>-</w:t>
      </w:r>
      <w:r>
        <w:tab/>
      </w:r>
      <w:r>
        <w:rPr>
          <w:rFonts w:eastAsiaTheme="minorEastAsia" w:hint="eastAsia"/>
          <w:lang w:eastAsia="zh-CN"/>
        </w:rPr>
        <w:t xml:space="preserve">OTA </w:t>
      </w:r>
      <w:r>
        <w:t>Output power dynamics</w:t>
      </w:r>
    </w:p>
    <w:p w14:paraId="34409E65"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256QAM PRBs allocated)</w:t>
      </w:r>
    </w:p>
    <w:p w14:paraId="2E094FE0" w14:textId="77777777" w:rsidR="0026598E" w:rsidRDefault="0026598E" w:rsidP="0026598E">
      <w:pPr>
        <w:pStyle w:val="B1"/>
      </w:pPr>
      <w:r>
        <w:t>-</w:t>
      </w:r>
      <w:r>
        <w:tab/>
      </w:r>
      <w:r>
        <w:rPr>
          <w:rFonts w:eastAsiaTheme="minorEastAsia" w:hint="eastAsia"/>
          <w:lang w:eastAsia="zh-CN"/>
        </w:rPr>
        <w:t xml:space="preserve">OTA </w:t>
      </w:r>
      <w:r>
        <w:t>Transmitted signal quality</w:t>
      </w:r>
    </w:p>
    <w:p w14:paraId="364A0D48" w14:textId="77777777" w:rsidR="0026598E" w:rsidRDefault="0026598E" w:rsidP="0026598E">
      <w:pPr>
        <w:pStyle w:val="B20"/>
      </w:pPr>
      <w:r>
        <w:t>-</w:t>
      </w:r>
      <w:r>
        <w:tab/>
      </w:r>
      <w:r>
        <w:rPr>
          <w:rFonts w:eastAsiaTheme="minorEastAsia" w:hint="eastAsia"/>
          <w:lang w:eastAsia="zh-CN"/>
        </w:rPr>
        <w:t xml:space="preserve">OTA </w:t>
      </w:r>
      <w:r>
        <w:t xml:space="preserve">Frequency </w:t>
      </w:r>
      <w:r>
        <w:rPr>
          <w:rFonts w:eastAsiaTheme="minorEastAsia" w:hint="eastAsia"/>
          <w:lang w:eastAsia="zh-CN"/>
        </w:rPr>
        <w:t>stability</w:t>
      </w:r>
      <w:r>
        <w:t xml:space="preserve"> (at max power)</w:t>
      </w:r>
    </w:p>
    <w:p w14:paraId="51EC52E1"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723465C4" w14:textId="77777777" w:rsidR="0026598E" w:rsidRDefault="0026598E" w:rsidP="0026598E">
      <w:pPr>
        <w:pStyle w:val="B20"/>
      </w:pPr>
      <w:r>
        <w:t>-</w:t>
      </w:r>
      <w:r>
        <w:tab/>
        <w:t>EVM for 256QAM modulation (at max power)</w:t>
      </w:r>
    </w:p>
    <w:p w14:paraId="5F30FCD9" w14:textId="77777777" w:rsidR="0026598E" w:rsidRDefault="0026598E" w:rsidP="0026598E">
      <w:pPr>
        <w:rPr>
          <w:lang w:eastAsia="ko-KR"/>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3.1a shall be defined in table 4.9</w:t>
      </w:r>
      <w:r>
        <w:rPr>
          <w:rFonts w:eastAsiaTheme="minorEastAsia" w:hint="eastAsia"/>
          <w:lang w:eastAsia="zh-CN"/>
        </w:rPr>
        <w:t>A</w:t>
      </w:r>
      <w:r>
        <w:rPr>
          <w:lang w:eastAsia="zh-CN"/>
        </w:rPr>
        <w:t>.2.3.1-1 with all QPSK PUSCH PRBs replaced by 256QAM.</w:t>
      </w:r>
    </w:p>
    <w:p w14:paraId="7560F95B" w14:textId="77777777" w:rsidR="0026598E" w:rsidRDefault="0026598E" w:rsidP="0026598E">
      <w:pPr>
        <w:pStyle w:val="Heading4"/>
      </w:pPr>
      <w:bookmarkStart w:id="1346" w:name="_Toc155272584"/>
      <w:bookmarkStart w:id="1347" w:name="_Toc137558607"/>
      <w:bookmarkStart w:id="1348" w:name="_Toc106174299"/>
      <w:bookmarkStart w:id="1349" w:name="_Toc130392556"/>
      <w:bookmarkStart w:id="1350" w:name="_Toc130393125"/>
      <w:bookmarkStart w:id="1351" w:name="_Toc145533026"/>
      <w:bookmarkStart w:id="1352" w:name="_Toc138863569"/>
      <w:bookmarkStart w:id="1353" w:name="_Toc106175075"/>
      <w:bookmarkStart w:id="1354" w:name="_Toc176472713"/>
      <w:bookmarkStart w:id="1355" w:name="_Toc187247944"/>
      <w:bookmarkStart w:id="1356" w:name="_Toc194054294"/>
      <w:bookmarkStart w:id="1357" w:name="_Toc200115586"/>
      <w:r>
        <w:t>4.9</w:t>
      </w:r>
      <w:r>
        <w:rPr>
          <w:rFonts w:hint="eastAsia"/>
          <w:lang w:eastAsia="zh-CN"/>
        </w:rPr>
        <w:t>A</w:t>
      </w:r>
      <w:r>
        <w:t>.2.</w:t>
      </w:r>
      <w:r>
        <w:rPr>
          <w:rFonts w:eastAsiaTheme="minorEastAsia" w:hint="eastAsia"/>
          <w:lang w:eastAsia="zh-CN"/>
        </w:rPr>
        <w:t>4</w:t>
      </w:r>
      <w:r>
        <w:tab/>
        <w:t xml:space="preserve">Data content of physical channels and signals for </w:t>
      </w:r>
      <w:r>
        <w:rPr>
          <w:rFonts w:eastAsiaTheme="minorEastAsia" w:hint="eastAsia"/>
          <w:lang w:eastAsia="zh-CN"/>
        </w:rPr>
        <w:t>NCRUL</w:t>
      </w:r>
      <w:r>
        <w:t>-FR2-TM</w:t>
      </w:r>
      <w:bookmarkEnd w:id="1346"/>
      <w:bookmarkEnd w:id="1347"/>
      <w:bookmarkEnd w:id="1348"/>
      <w:bookmarkEnd w:id="1349"/>
      <w:bookmarkEnd w:id="1350"/>
      <w:bookmarkEnd w:id="1351"/>
      <w:bookmarkEnd w:id="1352"/>
      <w:bookmarkEnd w:id="1353"/>
      <w:bookmarkEnd w:id="1354"/>
      <w:bookmarkEnd w:id="1355"/>
      <w:bookmarkEnd w:id="1356"/>
      <w:bookmarkEnd w:id="1357"/>
    </w:p>
    <w:p w14:paraId="244B00CF" w14:textId="77777777" w:rsidR="0026598E" w:rsidRDefault="0026598E" w:rsidP="0026598E">
      <w:pPr>
        <w:keepNext/>
        <w:keepLines/>
        <w:spacing w:before="120"/>
        <w:ind w:left="1701" w:hanging="1701"/>
        <w:outlineLvl w:val="4"/>
        <w:rPr>
          <w:rFonts w:ascii="Arial" w:eastAsia="DengXian" w:hAnsi="Arial"/>
          <w:sz w:val="22"/>
          <w:lang w:eastAsia="zh-CN"/>
        </w:rPr>
      </w:pPr>
      <w:bookmarkStart w:id="1358" w:name="_Toc130396665"/>
      <w:bookmarkStart w:id="1359" w:name="_Toc155318450"/>
      <w:bookmarkStart w:id="1360" w:name="_Toc137558289"/>
      <w:bookmarkStart w:id="1361" w:name="_Toc82437284"/>
      <w:bookmarkStart w:id="1362" w:name="_Toc124151093"/>
      <w:bookmarkStart w:id="1363" w:name="_Toc75275505"/>
      <w:bookmarkStart w:id="1364" w:name="_Toc98753668"/>
      <w:bookmarkStart w:id="1365" w:name="_Toc124152133"/>
      <w:bookmarkStart w:id="1366" w:name="_Toc130397185"/>
      <w:bookmarkStart w:id="1367" w:name="_Toc138862114"/>
      <w:bookmarkStart w:id="1368" w:name="_Toc75276016"/>
      <w:bookmarkStart w:id="1369" w:name="_Toc106180654"/>
      <w:bookmarkStart w:id="1370" w:name="_Toc124151613"/>
      <w:bookmarkStart w:id="1371" w:name="_Toc145532171"/>
      <w:bookmarkStart w:id="1372" w:name="_Toc89944650"/>
      <w:bookmarkStart w:id="1373" w:name="_Toc114150690"/>
      <w:r>
        <w:rPr>
          <w:rFonts w:ascii="Arial" w:eastAsia="DengXian" w:hAnsi="Arial"/>
          <w:sz w:val="22"/>
        </w:rPr>
        <w:t>4.9</w:t>
      </w:r>
      <w:r>
        <w:rPr>
          <w:rFonts w:ascii="Arial" w:eastAsia="DengXian" w:hAnsi="Arial" w:hint="eastAsia"/>
          <w:sz w:val="22"/>
          <w:lang w:eastAsia="zh-CN"/>
        </w:rPr>
        <w:t>A</w:t>
      </w:r>
      <w:r>
        <w:rPr>
          <w:rFonts w:ascii="Arial" w:eastAsia="DengXian" w:hAnsi="Arial"/>
          <w:sz w:val="22"/>
        </w:rPr>
        <w:t>.2.4.1</w:t>
      </w:r>
      <w:r>
        <w:rPr>
          <w:rFonts w:ascii="Arial" w:eastAsia="DengXian" w:hAnsi="Arial"/>
          <w:sz w:val="22"/>
        </w:rPr>
        <w:tab/>
        <w:t>General</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6C6ADCA3" w14:textId="0020E199" w:rsidR="0026598E" w:rsidRDefault="0026598E" w:rsidP="0026598E">
      <w:pPr>
        <w:rPr>
          <w:lang w:eastAsia="ko-KR"/>
        </w:rPr>
      </w:pPr>
      <w:r>
        <w:rPr>
          <w:lang w:eastAsia="ko-KR"/>
        </w:rPr>
        <w:t>Randomisation of the data content is obtained by utilizing a PN sequence generator and the length-31 Gold sequence scrambling of TS 38.211 [</w:t>
      </w:r>
      <w:r>
        <w:rPr>
          <w:rFonts w:eastAsia="SimSun" w:hint="eastAsia"/>
          <w:lang w:val="en-US" w:eastAsia="zh-CN"/>
        </w:rPr>
        <w:t>18</w:t>
      </w:r>
      <w:r>
        <w:rPr>
          <w:lang w:eastAsia="ko-KR"/>
        </w:rPr>
        <w:t xml:space="preserve">], clause 5.2.1 which is invoked by all physical channels prior to modulation and mapping to the RE grid. </w:t>
      </w:r>
    </w:p>
    <w:p w14:paraId="5A9F5871" w14:textId="087B65EE" w:rsidR="0026598E" w:rsidRDefault="0026598E" w:rsidP="0026598E">
      <w:pPr>
        <w:rPr>
          <w:lang w:eastAsia="ko-KR"/>
        </w:rPr>
      </w:pPr>
      <w:r>
        <w:rPr>
          <w:lang w:eastAsia="ko-KR"/>
        </w:rPr>
        <w:t>Initialization of the scrambler and RE-mappers as defined in TS 38.211 [</w:t>
      </w:r>
      <w:r>
        <w:rPr>
          <w:rFonts w:eastAsia="SimSun" w:hint="eastAsia"/>
          <w:lang w:val="en-US" w:eastAsia="zh-CN"/>
        </w:rPr>
        <w:t>18</w:t>
      </w:r>
      <w:r>
        <w:rPr>
          <w:lang w:eastAsia="ko-KR"/>
        </w:rPr>
        <w:t>] use the following additional parameters:</w:t>
      </w:r>
    </w:p>
    <w:p w14:paraId="2E10D160" w14:textId="77777777" w:rsidR="0026598E" w:rsidRDefault="0026598E" w:rsidP="0026598E">
      <w:pPr>
        <w:pStyle w:val="B1"/>
      </w:pPr>
      <w:r>
        <w:t>-</w:t>
      </w:r>
      <w:r>
        <w:tab/>
      </w:r>
      <m:oMath>
        <m:sSubSup>
          <m:sSubSupPr>
            <m:ctrlPr>
              <w:rPr>
                <w:rFonts w:ascii="Cambria Math" w:hAnsi="Cambria Math"/>
                <w:i/>
              </w:rPr>
            </m:ctrlPr>
          </m:sSubSupPr>
          <m:e>
            <m:r>
              <w:rPr>
                <w:rFonts w:ascii="Cambria Math" w:hAnsi="Cambria Math"/>
              </w:rPr>
              <m:t>N</m:t>
            </m:r>
          </m:e>
          <m:sub>
            <m:r>
              <m:rPr>
                <m:nor/>
              </m:rPr>
              <w:rPr>
                <w:i/>
              </w:rPr>
              <m:t>ID</m:t>
            </m:r>
          </m:sub>
          <m:sup>
            <m:r>
              <m:rPr>
                <m:nor/>
              </m:rPr>
              <w:rPr>
                <w:i/>
              </w:rPr>
              <m:t>cell</m:t>
            </m:r>
          </m:sup>
        </m:sSubSup>
        <m:r>
          <w:rPr>
            <w:rFonts w:ascii="Cambria Math" w:hAnsi="Cambria Math"/>
          </w:rPr>
          <m:t>=1</m:t>
        </m:r>
      </m:oMath>
      <w:r>
        <w:t xml:space="preserve"> </w:t>
      </w:r>
    </w:p>
    <w:p w14:paraId="563D200C" w14:textId="77777777" w:rsidR="0026598E" w:rsidRDefault="0026598E" w:rsidP="0026598E">
      <w:pPr>
        <w:pStyle w:val="B1"/>
      </w:pPr>
      <w:r>
        <w:t>-</w:t>
      </w:r>
      <w:r>
        <w:tab/>
      </w:r>
      <w:r>
        <w:rPr>
          <w:i/>
        </w:rPr>
        <w:t>q</w:t>
      </w:r>
      <w:r>
        <w:t xml:space="preserve"> = 0 (single code word)</w:t>
      </w:r>
    </w:p>
    <w:p w14:paraId="020353D7" w14:textId="77777777" w:rsidR="0026598E" w:rsidRDefault="0026598E" w:rsidP="0026598E">
      <w:pPr>
        <w:pStyle w:val="B1"/>
      </w:pPr>
      <w:r>
        <w:t>-</w:t>
      </w:r>
      <w:r>
        <w:tab/>
        <w:t>Rank 1, single layer</w:t>
      </w:r>
    </w:p>
    <w:p w14:paraId="54B40CA9" w14:textId="77777777" w:rsidR="0026598E" w:rsidRDefault="0026598E" w:rsidP="0026598E">
      <w:pPr>
        <w:pStyle w:val="Heading5"/>
      </w:pPr>
      <w:bookmarkStart w:id="1374" w:name="_Toc137558608"/>
      <w:bookmarkStart w:id="1375" w:name="_Toc145533027"/>
      <w:bookmarkStart w:id="1376" w:name="_Toc106175076"/>
      <w:bookmarkStart w:id="1377" w:name="_Toc130392557"/>
      <w:bookmarkStart w:id="1378" w:name="_Toc138863570"/>
      <w:bookmarkStart w:id="1379" w:name="_Toc130393126"/>
      <w:bookmarkStart w:id="1380" w:name="_Toc106174300"/>
      <w:bookmarkStart w:id="1381" w:name="_Toc155272585"/>
      <w:bookmarkStart w:id="1382" w:name="_Toc176472714"/>
      <w:bookmarkStart w:id="1383" w:name="_Toc187247945"/>
      <w:bookmarkStart w:id="1384" w:name="_Toc194054295"/>
      <w:bookmarkStart w:id="1385" w:name="_Toc200115587"/>
      <w:r>
        <w:t>4.9</w:t>
      </w:r>
      <w:r>
        <w:rPr>
          <w:rFonts w:hint="eastAsia"/>
          <w:lang w:eastAsia="zh-CN"/>
        </w:rPr>
        <w:t>A</w:t>
      </w:r>
      <w:r>
        <w:t>.2.</w:t>
      </w:r>
      <w:r>
        <w:rPr>
          <w:rFonts w:hint="eastAsia"/>
          <w:lang w:eastAsia="zh-CN"/>
        </w:rPr>
        <w:t>4</w:t>
      </w:r>
      <w:r>
        <w:t>.</w:t>
      </w:r>
      <w:r>
        <w:rPr>
          <w:rFonts w:hint="eastAsia"/>
          <w:lang w:eastAsia="zh-CN"/>
        </w:rPr>
        <w:t>2</w:t>
      </w:r>
      <w:r>
        <w:tab/>
        <w:t>PUSCH</w:t>
      </w:r>
      <w:bookmarkEnd w:id="1374"/>
      <w:bookmarkEnd w:id="1375"/>
      <w:bookmarkEnd w:id="1376"/>
      <w:bookmarkEnd w:id="1377"/>
      <w:bookmarkEnd w:id="1378"/>
      <w:bookmarkEnd w:id="1379"/>
      <w:bookmarkEnd w:id="1380"/>
      <w:bookmarkEnd w:id="1381"/>
      <w:bookmarkEnd w:id="1382"/>
      <w:bookmarkEnd w:id="1383"/>
      <w:bookmarkEnd w:id="1384"/>
      <w:bookmarkEnd w:id="1385"/>
    </w:p>
    <w:p w14:paraId="1A569A06" w14:textId="404320EF" w:rsidR="0026598E" w:rsidRDefault="0026598E" w:rsidP="0026598E">
      <w:pPr>
        <w:pStyle w:val="B1"/>
      </w:pPr>
      <w:r>
        <w:t>-</w:t>
      </w:r>
      <w:r>
        <w:tab/>
        <w:t>Generate the required amount of bits from the output of the PN23 sequence generator. The PN sequence generator is initialized with a starting seed of "all ones" in the first allocated slot of each frame. The PN sequence is continuous over the slot boundaries.</w:t>
      </w:r>
    </w:p>
    <w:p w14:paraId="075F8E82" w14:textId="6A53432B" w:rsidR="0026598E" w:rsidRDefault="0026598E" w:rsidP="0026598E">
      <w:pPr>
        <w:pStyle w:val="B1"/>
      </w:pPr>
      <w:r>
        <w:t>-</w:t>
      </w:r>
      <w:r>
        <w:tab/>
        <w:t>Perform user specific scrambling according to TS 38.211 [</w:t>
      </w:r>
      <w:r>
        <w:rPr>
          <w:rFonts w:eastAsia="SimSun" w:hint="eastAsia"/>
          <w:lang w:val="en-US" w:eastAsia="zh-CN"/>
        </w:rPr>
        <w:t>18</w:t>
      </w:r>
      <w:r>
        <w:t>], clause 6.3.1.1.</w:t>
      </w:r>
    </w:p>
    <w:p w14:paraId="77EAB8C9" w14:textId="77777777" w:rsidR="0026598E" w:rsidRDefault="0026598E" w:rsidP="0026598E">
      <w:pPr>
        <w:pStyle w:val="B1"/>
      </w:pPr>
      <w:r>
        <w:rPr>
          <w:lang w:eastAsia="zh-CN"/>
        </w:rPr>
        <w:t>-</w:t>
      </w:r>
      <w:r>
        <w:rPr>
          <w:lang w:eastAsia="zh-CN"/>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02BFF3A1" w14:textId="24072A4E" w:rsidR="0026598E" w:rsidRDefault="0026598E" w:rsidP="0026598E">
      <w:pPr>
        <w:pStyle w:val="B1"/>
      </w:pPr>
      <w:r>
        <w:t>-</w:t>
      </w:r>
      <w:r>
        <w:tab/>
        <w:t>Perform modulation of the scrambled bits with the modulation scheme defined for each user according to TS 38.211 [</w:t>
      </w:r>
      <w:r w:rsidR="001E2548">
        <w:t>18</w:t>
      </w:r>
      <w:r>
        <w:t>], clause 6.3.1.3.</w:t>
      </w:r>
    </w:p>
    <w:p w14:paraId="18F21DAA" w14:textId="1744BA5D" w:rsidR="0026598E" w:rsidRDefault="0026598E" w:rsidP="0026598E">
      <w:pPr>
        <w:pStyle w:val="B1"/>
      </w:pPr>
      <w:r>
        <w:t>-</w:t>
      </w:r>
      <w:r>
        <w:tab/>
        <w:t>Perform mapping of the complex-valued symbols to layer according to TS 38.211 [</w:t>
      </w:r>
      <w:r>
        <w:rPr>
          <w:rFonts w:eastAsia="SimSun" w:hint="eastAsia"/>
          <w:lang w:val="en-US" w:eastAsia="zh-CN"/>
        </w:rPr>
        <w:t>18</w:t>
      </w:r>
      <w:r>
        <w:t xml:space="preserve">], clause 6.3.1.3. </w:t>
      </w:r>
    </w:p>
    <w:p w14:paraId="1B68C2C0" w14:textId="42AE5149" w:rsidR="0026598E" w:rsidRDefault="0026598E" w:rsidP="0026598E">
      <w:pPr>
        <w:pStyle w:val="B1"/>
      </w:pPr>
      <w:r>
        <w:t>-</w:t>
      </w:r>
      <w:r>
        <w:tab/>
        <w:t>Perform PDSCH mapping type A according to TS 38.211 [</w:t>
      </w:r>
      <w:r>
        <w:rPr>
          <w:rFonts w:hint="eastAsia"/>
          <w:lang w:val="en-US" w:eastAsia="zh-CN"/>
        </w:rPr>
        <w:t>18</w:t>
      </w:r>
      <w:r>
        <w:t>].</w:t>
      </w:r>
    </w:p>
    <w:p w14:paraId="1D040EE0" w14:textId="34712CA5" w:rsidR="0026598E" w:rsidRDefault="0026598E" w:rsidP="0026598E">
      <w:pPr>
        <w:pStyle w:val="B1"/>
      </w:pPr>
      <w:r>
        <w:t>-</w:t>
      </w:r>
      <w:r>
        <w:rPr>
          <w:lang w:eastAsia="zh-CN"/>
        </w:rPr>
        <w:tab/>
      </w:r>
      <w:r>
        <w:t>DM-RS sequence generation according to TS 38.211 [</w:t>
      </w:r>
      <w:r>
        <w:rPr>
          <w:rFonts w:hint="eastAsia"/>
          <w:lang w:val="en-US" w:eastAsia="zh-CN"/>
        </w:rPr>
        <w:t>18</w:t>
      </w:r>
      <w:r>
        <w:t xml:space="preserve">], clause 6.4.1.1.1 where </w:t>
      </w:r>
      <w:r>
        <w:rPr>
          <w:i/>
          <w:iCs/>
        </w:rPr>
        <w:t>l</w:t>
      </w:r>
      <w:r>
        <w:t xml:space="preserve"> is the OFDM symbol number within the slot with symbols indicated by table 4.9</w:t>
      </w:r>
      <w:r>
        <w:rPr>
          <w:rFonts w:eastAsia="SimSun" w:hint="eastAsia"/>
          <w:lang w:val="en-US" w:eastAsia="zh-CN"/>
        </w:rPr>
        <w:t>A</w:t>
      </w:r>
      <w:r>
        <w:t>.2.2-3.</w:t>
      </w:r>
    </w:p>
    <w:p w14:paraId="3FBB7A05" w14:textId="77777777" w:rsidR="0026598E" w:rsidRDefault="0026598E" w:rsidP="0026598E">
      <w:pPr>
        <w:pStyle w:val="B1"/>
      </w:pPr>
      <w:r>
        <w:t>-</w:t>
      </w:r>
      <w:r>
        <w:rPr>
          <w:lang w:eastAsia="zh-CN"/>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1644F912" w14:textId="77777777" w:rsidR="0026598E" w:rsidRDefault="0026598E" w:rsidP="0026598E">
      <w:pPr>
        <w:pStyle w:val="B1"/>
      </w:pPr>
      <w:r>
        <w:t>-</w:t>
      </w:r>
      <w:r>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6F13E68D" w14:textId="74CA8896" w:rsidR="0026598E" w:rsidRDefault="0026598E" w:rsidP="0026598E">
      <w:pPr>
        <w:pStyle w:val="B1"/>
      </w:pPr>
      <w:r>
        <w:t>-</w:t>
      </w:r>
      <w:r>
        <w:tab/>
        <w:t>DM-RS mapping according to TS 38.211 [</w:t>
      </w:r>
      <w:r>
        <w:rPr>
          <w:rFonts w:eastAsia="SimSun" w:hint="eastAsia"/>
          <w:lang w:val="en-US" w:eastAsia="zh-CN"/>
        </w:rPr>
        <w:t>18</w:t>
      </w:r>
      <w:r>
        <w:t>], clause 6.4.1.1.3 with parameters listed in table 4.9.2.2-3.</w:t>
      </w:r>
    </w:p>
    <w:p w14:paraId="6980A635" w14:textId="18E6C9BF" w:rsidR="0026598E" w:rsidRDefault="0026598E" w:rsidP="0026598E">
      <w:pPr>
        <w:pStyle w:val="B1"/>
      </w:pPr>
      <w:r>
        <w:t>-</w:t>
      </w:r>
      <w:r>
        <w:rPr>
          <w:lang w:eastAsia="zh-CN"/>
        </w:rPr>
        <w:tab/>
      </w:r>
      <w:r>
        <w:t xml:space="preserve">For </w:t>
      </w:r>
      <w:r>
        <w:rPr>
          <w:rFonts w:hint="eastAsia"/>
          <w:lang w:eastAsia="zh-CN"/>
        </w:rPr>
        <w:t>NCRUL</w:t>
      </w:r>
      <w:r>
        <w:t>-FR2-TM PT-RS sequence generation according to TS 38.211 [</w:t>
      </w:r>
      <w:r>
        <w:rPr>
          <w:rFonts w:eastAsia="SimSun" w:hint="eastAsia"/>
          <w:lang w:val="en-US" w:eastAsia="zh-CN"/>
        </w:rPr>
        <w:t>18</w:t>
      </w:r>
      <w:r>
        <w:t>], clause 6.4.1.2.1, with parameters listed in table 4.9</w:t>
      </w:r>
      <w:r>
        <w:rPr>
          <w:rFonts w:eastAsia="SimSun" w:hint="eastAsia"/>
          <w:lang w:val="en-US" w:eastAsia="zh-CN"/>
        </w:rPr>
        <w:t>A</w:t>
      </w:r>
      <w:r>
        <w:t>.2.2-3.</w:t>
      </w:r>
    </w:p>
    <w:p w14:paraId="07752A2E" w14:textId="68D6638D" w:rsidR="0026598E" w:rsidRDefault="0026598E" w:rsidP="0026598E">
      <w:pPr>
        <w:pStyle w:val="B1"/>
        <w:rPr>
          <w:rFonts w:eastAsiaTheme="minorEastAsia"/>
          <w:lang w:eastAsia="zh-CN"/>
        </w:rPr>
      </w:pPr>
      <w:r>
        <w:t>-</w:t>
      </w:r>
      <w:r>
        <w:tab/>
        <w:t xml:space="preserve">For </w:t>
      </w:r>
      <w:r>
        <w:rPr>
          <w:rFonts w:hint="eastAsia"/>
          <w:lang w:eastAsia="zh-CN"/>
        </w:rPr>
        <w:t>NCRUL</w:t>
      </w:r>
      <w:r>
        <w:t>-FR2-TM PT-RS mapping according to TS 38.211 [</w:t>
      </w:r>
      <w:r>
        <w:rPr>
          <w:rFonts w:eastAsia="SimSun" w:hint="eastAsia"/>
          <w:lang w:val="en-US" w:eastAsia="zh-CN"/>
        </w:rPr>
        <w:t>18</w:t>
      </w:r>
      <w:r>
        <w:t>], clause 6.4.1.2.2, with parameters listed in table 4.9</w:t>
      </w:r>
      <w:r>
        <w:rPr>
          <w:rFonts w:eastAsia="SimSun" w:hint="eastAsia"/>
          <w:lang w:val="en-US" w:eastAsia="zh-CN"/>
        </w:rPr>
        <w:t>A</w:t>
      </w:r>
      <w:r>
        <w:t>.2.2-3.</w:t>
      </w:r>
    </w:p>
    <w:p w14:paraId="3075B024" w14:textId="77777777" w:rsidR="0026598E" w:rsidRDefault="0026598E">
      <w:pPr>
        <w:pStyle w:val="B1"/>
      </w:pPr>
    </w:p>
    <w:p w14:paraId="54EBD45A" w14:textId="77777777" w:rsidR="004D3FFD" w:rsidRDefault="002C252C">
      <w:pPr>
        <w:pStyle w:val="Heading2"/>
      </w:pPr>
      <w:bookmarkStart w:id="1386" w:name="_Toc66693669"/>
      <w:bookmarkStart w:id="1387" w:name="_Toc29810468"/>
      <w:bookmarkStart w:id="1388" w:name="_Toc76114246"/>
      <w:bookmarkStart w:id="1389" w:name="_Toc53182952"/>
      <w:bookmarkStart w:id="1390" w:name="_Toc9347"/>
      <w:bookmarkStart w:id="1391" w:name="_Toc5787"/>
      <w:bookmarkStart w:id="1392" w:name="_Toc36635820"/>
      <w:bookmarkStart w:id="1393" w:name="_Toc82536254"/>
      <w:bookmarkStart w:id="1394" w:name="_Toc58917800"/>
      <w:bookmarkStart w:id="1395" w:name="_Toc45885843"/>
      <w:bookmarkStart w:id="1396" w:name="_Toc37272766"/>
      <w:bookmarkStart w:id="1397" w:name="_Toc58915619"/>
      <w:bookmarkStart w:id="1398" w:name="_Toc24068"/>
      <w:bookmarkStart w:id="1399" w:name="_Toc6403"/>
      <w:bookmarkStart w:id="1400" w:name="_Toc76544132"/>
      <w:bookmarkStart w:id="1401" w:name="_Toc21102619"/>
      <w:bookmarkStart w:id="1402" w:name="_Toc74915621"/>
      <w:bookmarkStart w:id="1403" w:name="_Toc98766363"/>
      <w:bookmarkStart w:id="1404" w:name="_Toc89952547"/>
      <w:bookmarkStart w:id="1405" w:name="_Toc121818355"/>
      <w:bookmarkStart w:id="1406" w:name="_Toc121818579"/>
      <w:bookmarkStart w:id="1407" w:name="_Toc124158334"/>
      <w:bookmarkStart w:id="1408" w:name="_Toc130558402"/>
      <w:bookmarkStart w:id="1409" w:name="_Toc137467127"/>
      <w:bookmarkStart w:id="1410" w:name="_Toc138884773"/>
      <w:bookmarkStart w:id="1411" w:name="_Toc138884997"/>
      <w:bookmarkStart w:id="1412" w:name="_Toc145511208"/>
      <w:bookmarkStart w:id="1413" w:name="_Toc155475685"/>
      <w:bookmarkStart w:id="1414" w:name="_Toc176472715"/>
      <w:bookmarkStart w:id="1415" w:name="_Toc187247946"/>
      <w:bookmarkStart w:id="1416" w:name="_Toc194054296"/>
      <w:bookmarkStart w:id="1417" w:name="_Toc200115588"/>
      <w:r>
        <w:t>4.10</w:t>
      </w:r>
      <w:r>
        <w:tab/>
        <w:t>Requirements for contiguous and non-contiguous spectrum</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763E7608" w14:textId="23D3226E"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sidR="0070635A">
        <w:rPr>
          <w:rFonts w:eastAsia="DengXian" w:hint="eastAsia"/>
          <w:lang w:val="en-US" w:eastAsia="zh-CN"/>
        </w:rPr>
        <w:t xml:space="preserve"> or NCR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sidR="0070635A">
        <w:rPr>
          <w:rFonts w:eastAsia="DengXian" w:hint="eastAsia"/>
          <w:lang w:val="en-US" w:eastAsia="zh-CN"/>
        </w:rPr>
        <w:t xml:space="preserve"> or NCR</w:t>
      </w:r>
      <w:r>
        <w:rPr>
          <w:rFonts w:eastAsia="DengXian"/>
          <w:lang w:eastAsia="zh-CN"/>
        </w:rPr>
        <w:t xml:space="preserve"> configured for both contiguous spectrum operation and non-contiguous spectrum operation.</w:t>
      </w:r>
    </w:p>
    <w:p w14:paraId="5542FBFA" w14:textId="41958854" w:rsidR="004D3FFD" w:rsidRDefault="002C252C">
      <w:r>
        <w:t xml:space="preserve">For </w:t>
      </w:r>
      <w:r>
        <w:rPr>
          <w:rFonts w:hint="eastAsia"/>
          <w:lang w:val="en-US" w:eastAsia="zh-CN"/>
        </w:rPr>
        <w:t>repeater</w:t>
      </w:r>
      <w:r w:rsidR="0070635A">
        <w:rPr>
          <w:rFonts w:eastAsia="DengXian" w:hint="eastAsia"/>
          <w:lang w:val="en-US" w:eastAsia="zh-CN"/>
        </w:rPr>
        <w:t xml:space="preserve"> or NCR</w:t>
      </w:r>
      <w:r>
        <w:t xml:space="preserve"> operation in non-contiguous spectrum, some requirements apply both </w:t>
      </w:r>
      <w:r>
        <w:rPr>
          <w:rFonts w:eastAsia="SimSun"/>
        </w:rPr>
        <w:t xml:space="preserve">at the </w:t>
      </w:r>
      <w:r>
        <w:rPr>
          <w:rFonts w:eastAsia="SimSun" w:hint="eastAsia"/>
          <w:lang w:eastAsia="zh-CN"/>
        </w:rPr>
        <w:t>repeater</w:t>
      </w:r>
      <w:r w:rsidR="0070635A">
        <w:rPr>
          <w:rFonts w:eastAsia="DengXian" w:hint="eastAsia"/>
          <w:lang w:val="en-US" w:eastAsia="zh-CN"/>
        </w:rPr>
        <w:t xml:space="preserve"> or NCR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repeater</w:t>
      </w:r>
      <w:r w:rsidR="0070635A">
        <w:rPr>
          <w:rFonts w:eastAsia="DengXian" w:hint="eastAsia"/>
          <w:lang w:val="en-US" w:eastAsia="zh-CN"/>
        </w:rPr>
        <w:t xml:space="preserve"> or NCR</w:t>
      </w:r>
      <w:r>
        <w:rPr>
          <w:rFonts w:eastAsia="SimSun" w:hint="eastAsia"/>
          <w:lang w:eastAsia="zh-CN"/>
        </w:rPr>
        <w:t xml:space="preserve">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418" w:name="_Toc37272774"/>
      <w:bookmarkStart w:id="1419" w:name="_Toc29810476"/>
      <w:bookmarkStart w:id="1420" w:name="_Toc74915629"/>
      <w:bookmarkStart w:id="1421" w:name="_Toc45885851"/>
      <w:bookmarkStart w:id="1422" w:name="_Toc89952555"/>
      <w:bookmarkStart w:id="1423" w:name="_Toc76114254"/>
      <w:bookmarkStart w:id="1424" w:name="_Toc18435"/>
      <w:bookmarkStart w:id="1425" w:name="_Toc66693677"/>
      <w:bookmarkStart w:id="1426" w:name="_Toc98766371"/>
      <w:bookmarkStart w:id="1427" w:name="_Toc58917808"/>
      <w:bookmarkStart w:id="1428" w:name="_Toc36635828"/>
      <w:bookmarkStart w:id="1429" w:name="_Toc58915627"/>
      <w:bookmarkStart w:id="1430" w:name="_Toc53182960"/>
      <w:bookmarkStart w:id="1431" w:name="_Toc21102627"/>
      <w:bookmarkStart w:id="1432" w:name="_Toc76544140"/>
      <w:bookmarkStart w:id="1433" w:name="_Toc11971"/>
      <w:bookmarkStart w:id="1434" w:name="_Toc30417"/>
      <w:bookmarkStart w:id="1435" w:name="_Toc14382"/>
      <w:bookmarkStart w:id="1436" w:name="_Toc82536262"/>
      <w:bookmarkStart w:id="1437" w:name="_Toc121818356"/>
      <w:bookmarkStart w:id="1438" w:name="_Toc121818580"/>
      <w:bookmarkStart w:id="1439" w:name="_Toc124158335"/>
      <w:bookmarkStart w:id="1440" w:name="_Toc130558403"/>
      <w:bookmarkStart w:id="1441" w:name="_Toc137467128"/>
      <w:bookmarkStart w:id="1442" w:name="_Toc138884774"/>
      <w:bookmarkStart w:id="1443" w:name="_Toc138884998"/>
      <w:bookmarkStart w:id="1444" w:name="_Toc145511209"/>
      <w:bookmarkStart w:id="1445" w:name="_Toc155475686"/>
      <w:bookmarkStart w:id="1446" w:name="_Toc176472716"/>
      <w:bookmarkStart w:id="1447" w:name="_Toc187247947"/>
      <w:bookmarkStart w:id="1448" w:name="_Toc194054297"/>
      <w:bookmarkStart w:id="1449" w:name="_Toc200115589"/>
      <w:r>
        <w:t>4.1</w:t>
      </w:r>
      <w:r>
        <w:rPr>
          <w:lang w:val="en-US" w:eastAsia="zh-CN"/>
        </w:rPr>
        <w:t>1</w:t>
      </w:r>
      <w:r>
        <w:tab/>
        <w:t>Format and interpretation of tests</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450" w:name="_Toc37272775"/>
      <w:bookmarkStart w:id="1451" w:name="_Toc76114255"/>
      <w:bookmarkStart w:id="1452" w:name="_Toc76544141"/>
      <w:bookmarkStart w:id="1453" w:name="_Toc29810477"/>
      <w:bookmarkStart w:id="1454" w:name="_Toc23082"/>
      <w:bookmarkStart w:id="1455" w:name="_Toc66693678"/>
      <w:bookmarkStart w:id="1456" w:name="_Toc82536263"/>
      <w:bookmarkStart w:id="1457" w:name="_Toc36635829"/>
      <w:bookmarkStart w:id="1458" w:name="_Toc15326"/>
      <w:bookmarkStart w:id="1459" w:name="_Toc58917809"/>
      <w:bookmarkStart w:id="1460" w:name="_Toc45885852"/>
      <w:bookmarkStart w:id="1461" w:name="_Toc58915628"/>
      <w:bookmarkStart w:id="1462" w:name="_Toc21102628"/>
      <w:bookmarkStart w:id="1463" w:name="_Toc22605"/>
      <w:bookmarkStart w:id="1464" w:name="_Toc74915630"/>
      <w:bookmarkStart w:id="1465" w:name="_Toc53182961"/>
      <w:bookmarkStart w:id="1466" w:name="_Toc98766372"/>
      <w:bookmarkStart w:id="1467" w:name="_Toc89952556"/>
      <w:bookmarkStart w:id="1468" w:name="_Toc2633"/>
      <w:bookmarkStart w:id="1469" w:name="_Toc121818357"/>
      <w:bookmarkStart w:id="1470" w:name="_Toc121818581"/>
      <w:bookmarkStart w:id="1471" w:name="_Toc124158336"/>
      <w:bookmarkStart w:id="1472" w:name="_Toc130558404"/>
      <w:bookmarkStart w:id="1473" w:name="_Toc137467129"/>
      <w:bookmarkStart w:id="1474" w:name="_Toc138884775"/>
      <w:bookmarkStart w:id="1475" w:name="_Toc138884999"/>
      <w:bookmarkStart w:id="1476" w:name="_Toc145511210"/>
      <w:bookmarkStart w:id="1477" w:name="_Toc155475687"/>
      <w:bookmarkStart w:id="1478" w:name="_Toc176472717"/>
      <w:bookmarkStart w:id="1479" w:name="_Toc187247948"/>
      <w:bookmarkStart w:id="1480" w:name="_Toc194054298"/>
      <w:bookmarkStart w:id="1481" w:name="_Toc200115590"/>
      <w:r>
        <w:rPr>
          <w:rFonts w:hint="eastAsia"/>
          <w:lang w:eastAsia="zh-CN"/>
        </w:rPr>
        <w:t>4.</w:t>
      </w:r>
      <w:r>
        <w:rPr>
          <w:lang w:eastAsia="zh-CN"/>
        </w:rPr>
        <w:t>1</w:t>
      </w:r>
      <w:r>
        <w:rPr>
          <w:lang w:val="en-US" w:eastAsia="zh-CN"/>
        </w:rPr>
        <w:t>2</w:t>
      </w:r>
      <w:r>
        <w:rPr>
          <w:rFonts w:hint="eastAsia"/>
          <w:lang w:eastAsia="zh-CN"/>
        </w:rPr>
        <w:tab/>
      </w:r>
      <w:r>
        <w:t>Reference coordinate system</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13D30CEF" w14:textId="77777777" w:rsidR="00271858" w:rsidRDefault="00271858" w:rsidP="00271858">
      <w:r>
        <w:t xml:space="preserve">Radiated requirements are stated in terms of electromagnetic characteristics (e.g. EIRP) at certain angles with respect to the </w:t>
      </w:r>
      <w:r>
        <w:rPr>
          <w:rFonts w:hint="eastAsia"/>
          <w:lang w:val="en-US" w:eastAsia="zh-CN"/>
        </w:rPr>
        <w:t>repeater or NCR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or NCR </w:t>
      </w:r>
      <w:r>
        <w:t xml:space="preserve">enclosure. The location of the origin and the orientation of the reference coordinate system are for the </w:t>
      </w:r>
      <w:r>
        <w:rPr>
          <w:rFonts w:hint="eastAsia"/>
          <w:lang w:val="en-US" w:eastAsia="zh-CN"/>
        </w:rPr>
        <w:t>repeater or NCR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3"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482" w:name="_Toc15448"/>
      <w:bookmarkStart w:id="1483" w:name="_Toc26859"/>
      <w:bookmarkStart w:id="1484" w:name="_Toc2233"/>
      <w:bookmarkStart w:id="1485" w:name="_Toc27847"/>
      <w:bookmarkStart w:id="1486" w:name="_Toc121818358"/>
      <w:bookmarkStart w:id="1487" w:name="_Toc121818582"/>
      <w:bookmarkStart w:id="1488" w:name="_Toc124158337"/>
      <w:bookmarkStart w:id="1489" w:name="_Toc130558405"/>
      <w:bookmarkStart w:id="1490" w:name="_Toc137467130"/>
      <w:bookmarkStart w:id="1491" w:name="_Toc138884776"/>
      <w:bookmarkStart w:id="1492" w:name="_Toc138885000"/>
      <w:bookmarkStart w:id="1493" w:name="_Toc145511211"/>
      <w:bookmarkStart w:id="1494" w:name="_Toc155475688"/>
      <w:bookmarkStart w:id="1495" w:name="_Toc176472718"/>
      <w:bookmarkStart w:id="1496" w:name="_Toc187247949"/>
      <w:bookmarkStart w:id="1497" w:name="_Toc194054299"/>
      <w:bookmarkStart w:id="1498" w:name="_Toc200115591"/>
      <w:r>
        <w:rPr>
          <w:rFonts w:hint="eastAsia"/>
          <w:lang w:eastAsia="zh-CN"/>
        </w:rPr>
        <w:t>5</w:t>
      </w:r>
      <w:r>
        <w:tab/>
      </w:r>
      <w:r>
        <w:rPr>
          <w:lang w:eastAsia="zh-CN"/>
        </w:rPr>
        <w:t>Operating bands and channel arrangement</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599D8933" w14:textId="26A2C92C" w:rsidR="004D3FFD" w:rsidRDefault="002C252C">
      <w:r>
        <w:t xml:space="preserve">For the NR </w:t>
      </w:r>
      <w:r w:rsidR="008C0AFE">
        <w:rPr>
          <w:rFonts w:eastAsia="SimSun" w:hint="eastAsia"/>
          <w:lang w:val="en-US" w:eastAsia="zh-CN"/>
        </w:rPr>
        <w:t xml:space="preserve">repeater </w:t>
      </w:r>
      <w:r>
        <w:t>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2C252C">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499" w:name="_Toc152656520"/>
    </w:p>
    <w:p w14:paraId="60F05DF8" w14:textId="77777777" w:rsidR="004D3FFD" w:rsidRDefault="002C252C">
      <w:pPr>
        <w:pStyle w:val="Heading1"/>
      </w:pPr>
      <w:bookmarkStart w:id="1500" w:name="_Toc17658"/>
      <w:bookmarkStart w:id="1501" w:name="_Toc12051"/>
      <w:bookmarkStart w:id="1502" w:name="_Toc13710"/>
      <w:bookmarkStart w:id="1503" w:name="_Toc2607"/>
      <w:bookmarkStart w:id="1504" w:name="_Toc18916181"/>
      <w:bookmarkStart w:id="1505" w:name="_Toc121818359"/>
      <w:bookmarkStart w:id="1506" w:name="_Toc121818583"/>
      <w:bookmarkStart w:id="1507" w:name="_Toc124158338"/>
      <w:bookmarkStart w:id="1508" w:name="_Toc130558406"/>
      <w:bookmarkStart w:id="1509" w:name="_Toc137467131"/>
      <w:bookmarkStart w:id="1510" w:name="_Toc138884777"/>
      <w:bookmarkStart w:id="1511" w:name="_Toc138885001"/>
      <w:bookmarkStart w:id="1512" w:name="_Toc145511212"/>
      <w:bookmarkStart w:id="1513" w:name="_Toc155475689"/>
      <w:bookmarkStart w:id="1514" w:name="_Toc176472719"/>
      <w:bookmarkStart w:id="1515" w:name="_Toc187247950"/>
      <w:bookmarkStart w:id="1516" w:name="_Toc194054300"/>
      <w:bookmarkStart w:id="1517" w:name="_Toc200115592"/>
      <w:r>
        <w:rPr>
          <w:rFonts w:hint="eastAsia"/>
          <w:lang w:val="en-US" w:eastAsia="zh-CN"/>
        </w:rPr>
        <w:t>6</w:t>
      </w:r>
      <w:r>
        <w:tab/>
        <w:t>Radiated characteristics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0051E7E9" w14:textId="77777777" w:rsidR="004D3FFD" w:rsidRDefault="002C252C">
      <w:pPr>
        <w:pStyle w:val="Heading2"/>
        <w:rPr>
          <w:lang w:eastAsia="zh-CN"/>
        </w:rPr>
      </w:pPr>
      <w:bookmarkStart w:id="1518" w:name="_Toc7475"/>
      <w:bookmarkStart w:id="1519" w:name="_Toc9803"/>
      <w:bookmarkStart w:id="1520" w:name="_Toc30119"/>
      <w:bookmarkStart w:id="1521" w:name="_Toc17073"/>
      <w:bookmarkStart w:id="1522" w:name="_Toc121818360"/>
      <w:bookmarkStart w:id="1523" w:name="_Toc121818584"/>
      <w:bookmarkStart w:id="1524" w:name="_Toc124158339"/>
      <w:bookmarkStart w:id="1525" w:name="_Toc130558407"/>
      <w:bookmarkStart w:id="1526" w:name="_Toc137467132"/>
      <w:bookmarkStart w:id="1527" w:name="_Toc138884778"/>
      <w:bookmarkStart w:id="1528" w:name="_Toc138885002"/>
      <w:bookmarkStart w:id="1529" w:name="_Toc145511213"/>
      <w:bookmarkStart w:id="1530" w:name="_Toc155475690"/>
      <w:bookmarkStart w:id="1531" w:name="_Toc176472720"/>
      <w:bookmarkStart w:id="1532" w:name="_Toc187247951"/>
      <w:bookmarkStart w:id="1533" w:name="_Toc194054301"/>
      <w:bookmarkStart w:id="1534" w:name="_Toc200115593"/>
      <w:r>
        <w:rPr>
          <w:rFonts w:hint="eastAsia"/>
          <w:lang w:val="en-US" w:eastAsia="zh-CN"/>
        </w:rPr>
        <w:t>6</w:t>
      </w:r>
      <w:r>
        <w:rPr>
          <w:rFonts w:hint="eastAsia"/>
          <w:lang w:eastAsia="zh-CN"/>
        </w:rPr>
        <w:t>.1</w:t>
      </w:r>
      <w:r>
        <w:tab/>
      </w:r>
      <w:r>
        <w:rPr>
          <w:rFonts w:hint="eastAsia"/>
          <w:lang w:eastAsia="zh-CN"/>
        </w:rPr>
        <w:t>General</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24A2D42" w:rsidR="004D3FFD" w:rsidRDefault="009779C5" w:rsidP="007E2E79">
      <w:r>
        <w:t xml:space="preserve">If a number of </w:t>
      </w:r>
      <w:r>
        <w:rPr>
          <w:i/>
          <w:iCs/>
        </w:rPr>
        <w:t xml:space="preserve">single-band RIB </w:t>
      </w:r>
      <w:r>
        <w:t>have been declared equivalent (D.</w:t>
      </w:r>
      <w:r>
        <w:rPr>
          <w:rFonts w:eastAsia="SimSun" w:hint="eastAsia"/>
          <w:lang w:val="en-US" w:eastAsia="zh-CN"/>
        </w:rPr>
        <w:t>32</w:t>
      </w:r>
      <w:r>
        <w:t>), only a representative one is necessary to be tested to demonstrate conformance.</w:t>
      </w:r>
    </w:p>
    <w:p w14:paraId="66385858" w14:textId="77777777" w:rsidR="004D3FFD" w:rsidRDefault="002C252C">
      <w:pPr>
        <w:pStyle w:val="Heading2"/>
        <w:rPr>
          <w:lang w:eastAsia="zh-CN"/>
        </w:rPr>
      </w:pPr>
      <w:bookmarkStart w:id="1535" w:name="_Toc11145"/>
      <w:bookmarkStart w:id="1536" w:name="_Toc25733"/>
      <w:bookmarkStart w:id="1537" w:name="_Toc28478"/>
      <w:bookmarkStart w:id="1538" w:name="_Toc13966"/>
      <w:bookmarkStart w:id="1539" w:name="_Toc121818361"/>
      <w:bookmarkStart w:id="1540" w:name="_Toc121818585"/>
      <w:bookmarkStart w:id="1541" w:name="_Toc124158340"/>
      <w:bookmarkStart w:id="1542" w:name="_Toc130558408"/>
      <w:bookmarkStart w:id="1543" w:name="_Toc137467133"/>
      <w:bookmarkStart w:id="1544" w:name="_Toc138884779"/>
      <w:bookmarkStart w:id="1545" w:name="_Toc138885003"/>
      <w:bookmarkStart w:id="1546" w:name="_Toc145511214"/>
      <w:bookmarkStart w:id="1547" w:name="_Toc155475691"/>
      <w:bookmarkStart w:id="1548" w:name="_Toc176472721"/>
      <w:bookmarkStart w:id="1549" w:name="_Toc187247952"/>
      <w:bookmarkStart w:id="1550" w:name="_Toc194054302"/>
      <w:bookmarkStart w:id="1551" w:name="_Toc200115594"/>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1AA20EFF" w14:textId="77777777" w:rsidR="004D3FFD" w:rsidRDefault="002C252C">
      <w:pPr>
        <w:pStyle w:val="Heading3"/>
        <w:rPr>
          <w:lang w:val="en-US" w:eastAsia="zh-CN"/>
        </w:rPr>
      </w:pPr>
      <w:bookmarkStart w:id="1552" w:name="_Toc22495"/>
      <w:bookmarkStart w:id="1553" w:name="_Toc121818362"/>
      <w:bookmarkStart w:id="1554" w:name="_Toc121818586"/>
      <w:bookmarkStart w:id="1555" w:name="_Toc124158341"/>
      <w:bookmarkStart w:id="1556" w:name="_Toc130558409"/>
      <w:bookmarkStart w:id="1557" w:name="_Toc137467134"/>
      <w:bookmarkStart w:id="1558" w:name="_Toc138884780"/>
      <w:bookmarkStart w:id="1559" w:name="_Toc138885004"/>
      <w:bookmarkStart w:id="1560" w:name="_Toc145511215"/>
      <w:bookmarkStart w:id="1561" w:name="_Toc155475692"/>
      <w:bookmarkStart w:id="1562" w:name="_Toc176472722"/>
      <w:bookmarkStart w:id="1563" w:name="_Toc187247953"/>
      <w:bookmarkStart w:id="1564" w:name="_Toc194054303"/>
      <w:bookmarkStart w:id="1565" w:name="_Toc200115595"/>
      <w:r>
        <w:t>6.2.1</w:t>
      </w:r>
      <w:r>
        <w:tab/>
      </w:r>
      <w:r>
        <w:rPr>
          <w:rFonts w:hint="eastAsia"/>
          <w:lang w:val="en-US" w:eastAsia="zh-CN"/>
        </w:rPr>
        <w:t>General</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56261D1C" w14:textId="6DE948DF" w:rsidR="004D3FFD" w:rsidRDefault="002C252C">
      <w:pPr>
        <w:rPr>
          <w:lang w:val="en-US" w:eastAsia="zh-CN"/>
        </w:rPr>
      </w:pPr>
      <w:r>
        <w:rPr>
          <w:rFonts w:hint="eastAsia"/>
          <w:lang w:val="en-US" w:eastAsia="zh-CN"/>
        </w:rPr>
        <w:t>OTA output power include</w:t>
      </w:r>
      <w:r w:rsidR="00367A72">
        <w:rPr>
          <w:lang w:val="en-US" w:eastAsia="zh-CN"/>
        </w:rPr>
        <w:t>s</w:t>
      </w:r>
      <w:r>
        <w:rPr>
          <w:rFonts w:hint="eastAsia"/>
          <w:lang w:val="en-US" w:eastAsia="zh-CN"/>
        </w:rPr>
        <w:t xml:space="preserve"> both OTA output EIRP power and OTA output TRP.</w:t>
      </w:r>
    </w:p>
    <w:p w14:paraId="0F379829" w14:textId="098692E1" w:rsidR="004D3FFD" w:rsidRDefault="002C252C" w:rsidP="003302A7">
      <w:pPr>
        <w:pStyle w:val="Heading3"/>
        <w:rPr>
          <w:lang w:val="en-US" w:eastAsia="zh-CN"/>
        </w:rPr>
      </w:pPr>
      <w:bookmarkStart w:id="1566" w:name="_Toc992"/>
      <w:bookmarkStart w:id="1567" w:name="_Toc121818363"/>
      <w:bookmarkStart w:id="1568" w:name="_Toc121818587"/>
      <w:bookmarkStart w:id="1569" w:name="_Toc124158342"/>
      <w:bookmarkStart w:id="1570" w:name="_Toc130558410"/>
      <w:bookmarkStart w:id="1571" w:name="_Toc137467135"/>
      <w:bookmarkStart w:id="1572" w:name="_Toc138884781"/>
      <w:bookmarkStart w:id="1573" w:name="_Toc138885005"/>
      <w:bookmarkStart w:id="1574" w:name="_Toc145511216"/>
      <w:bookmarkStart w:id="1575" w:name="_Toc155475693"/>
      <w:bookmarkStart w:id="1576" w:name="_Toc176472723"/>
      <w:bookmarkStart w:id="1577" w:name="_Toc187247954"/>
      <w:bookmarkStart w:id="1578" w:name="_Toc194054304"/>
      <w:bookmarkStart w:id="1579" w:name="_Toc200115596"/>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566"/>
      <w:r w:rsidR="00163FEB" w:rsidRPr="003302A7">
        <w:rPr>
          <w:rFonts w:hint="eastAsia"/>
        </w:rPr>
        <w:t>)</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62D52054" w14:textId="77777777" w:rsidR="004D3FFD" w:rsidRDefault="002C252C" w:rsidP="00163FEB">
      <w:pPr>
        <w:pStyle w:val="Heading4"/>
      </w:pPr>
      <w:bookmarkStart w:id="1580" w:name="_Toc29809679"/>
      <w:bookmarkStart w:id="1581" w:name="_Toc61182618"/>
      <w:bookmarkStart w:id="1582" w:name="_Toc7901"/>
      <w:bookmarkStart w:id="1583" w:name="_Toc115191162"/>
      <w:bookmarkStart w:id="1584" w:name="_Toc36645057"/>
      <w:bookmarkStart w:id="1585" w:name="_Toc58862625"/>
      <w:bookmarkStart w:id="1586" w:name="_Toc21099881"/>
      <w:bookmarkStart w:id="1587" w:name="_Toc45884357"/>
      <w:bookmarkStart w:id="1588" w:name="_Toc53182380"/>
      <w:bookmarkStart w:id="1589" w:name="_Toc106201309"/>
      <w:bookmarkStart w:id="1590" w:name="_Toc75242645"/>
      <w:bookmarkStart w:id="1591" w:name="_Toc58860121"/>
      <w:bookmarkStart w:id="1592" w:name="_Toc74961734"/>
      <w:bookmarkStart w:id="1593" w:name="_Toc37272111"/>
      <w:bookmarkStart w:id="1594" w:name="_Toc76544991"/>
      <w:bookmarkStart w:id="1595" w:name="_Toc13377"/>
      <w:bookmarkStart w:id="1596" w:name="_Toc66727931"/>
      <w:bookmarkStart w:id="1597" w:name="_Toc82595094"/>
      <w:bookmarkStart w:id="1598" w:name="_Toc89955125"/>
      <w:bookmarkStart w:id="1599" w:name="_Toc98773550"/>
      <w:bookmarkStart w:id="1600" w:name="_Toc121818364"/>
      <w:bookmarkStart w:id="1601" w:name="_Toc121818588"/>
      <w:bookmarkStart w:id="1602" w:name="_Toc124158343"/>
      <w:bookmarkStart w:id="1603" w:name="_Toc130558411"/>
      <w:bookmarkStart w:id="1604" w:name="_Toc137467136"/>
      <w:bookmarkStart w:id="1605" w:name="_Toc138884782"/>
      <w:bookmarkStart w:id="1606" w:name="_Toc138885006"/>
      <w:bookmarkStart w:id="1607" w:name="_Toc145511217"/>
      <w:bookmarkStart w:id="1608" w:name="_Toc155475694"/>
      <w:bookmarkStart w:id="1609" w:name="_Toc176472724"/>
      <w:bookmarkStart w:id="1610" w:name="_Toc187247955"/>
      <w:bookmarkStart w:id="1611" w:name="_Toc194054305"/>
      <w:bookmarkStart w:id="1612" w:name="_Toc200115597"/>
      <w:r>
        <w:t>6.2.</w:t>
      </w:r>
      <w:r>
        <w:rPr>
          <w:lang w:val="en-US" w:eastAsia="zh-CN"/>
        </w:rPr>
        <w:t>2.</w:t>
      </w:r>
      <w:r>
        <w:t>1</w:t>
      </w:r>
      <w:r>
        <w:tab/>
        <w:t>Definition and applicability</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2C252C"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613" w:name="_Toc74961735"/>
      <w:bookmarkStart w:id="1614" w:name="_Toc76544992"/>
      <w:bookmarkStart w:id="1615" w:name="_Toc45884358"/>
      <w:bookmarkStart w:id="1616" w:name="_Toc61182619"/>
      <w:bookmarkStart w:id="1617" w:name="_Toc53182381"/>
      <w:bookmarkStart w:id="1618" w:name="_Toc36645058"/>
      <w:bookmarkStart w:id="1619" w:name="_Toc75242646"/>
      <w:bookmarkStart w:id="1620" w:name="_Toc82595095"/>
      <w:bookmarkStart w:id="1621" w:name="_Toc37272112"/>
      <w:bookmarkStart w:id="1622" w:name="_Toc66727932"/>
      <w:bookmarkStart w:id="1623" w:name="_Toc58860122"/>
      <w:bookmarkStart w:id="1624" w:name="_Toc21099882"/>
      <w:bookmarkStart w:id="1625" w:name="_Toc29809680"/>
      <w:bookmarkStart w:id="1626" w:name="_Toc89955126"/>
      <w:bookmarkStart w:id="1627"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BC64972" w:rsidR="004D3FFD" w:rsidRDefault="002C252C">
      <w:pPr>
        <w:pStyle w:val="TH"/>
      </w:pPr>
      <w:r>
        <w:t>Table 6.2.</w:t>
      </w:r>
      <w:r>
        <w:rPr>
          <w:rFonts w:hint="eastAsia"/>
          <w:lang w:val="en-US" w:eastAsia="zh-CN"/>
        </w:rPr>
        <w:t>2.</w:t>
      </w:r>
      <w:r>
        <w:t xml:space="preserve">1-1: </w:t>
      </w:r>
      <w:r w:rsidR="001E2548">
        <w:t xml:space="preserve">Repeater </w:t>
      </w:r>
      <w:r w:rsidR="001E2548">
        <w:rPr>
          <w:i/>
        </w:rPr>
        <w:t>rated beam EIRP output power</w:t>
      </w:r>
      <w:r w:rsidR="001E2548">
        <w:t xml:space="preserve"> limits for </w:t>
      </w:r>
      <w:r w:rsidR="001E2548">
        <w:rPr>
          <w:i/>
          <w:lang w:eastAsia="zh-CN"/>
        </w:rPr>
        <w:t>repeater type 2-O</w:t>
      </w:r>
      <w:r w:rsidR="001E2548">
        <w:rPr>
          <w:rFonts w:hint="eastAsia"/>
          <w:i/>
          <w:lang w:val="en-US" w:eastAsia="zh-CN"/>
        </w:rPr>
        <w:t xml:space="preserve"> </w:t>
      </w:r>
      <w:r w:rsidR="001E2548">
        <w:rPr>
          <w:lang w:eastAsia="zh-CN"/>
        </w:rPr>
        <w:t>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131B51F2" w:rsidR="004D3FFD" w:rsidRDefault="002C252C" w:rsidP="00DC3B7F">
            <w:pPr>
              <w:pStyle w:val="TAN"/>
            </w:pPr>
            <w:r>
              <w:t>NOTE</w:t>
            </w:r>
            <w:r w:rsidR="00143B95">
              <w:t xml:space="preserve"> </w:t>
            </w:r>
            <w:r>
              <w:t>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5807EC57" w:rsidR="004D3FFD" w:rsidRDefault="002C252C" w:rsidP="00DC3B7F">
            <w:pPr>
              <w:pStyle w:val="TAN"/>
            </w:pPr>
            <w:r>
              <w:t>NOTE</w:t>
            </w:r>
            <w:r w:rsidR="00143B95">
              <w:t xml:space="preserve"> </w:t>
            </w:r>
            <w:r>
              <w:t>2:</w:t>
            </w:r>
            <w:r>
              <w:tab/>
              <w:t>X = 10*log (ceil (</w:t>
            </w:r>
            <w:r>
              <w:rPr>
                <w:i/>
              </w:rPr>
              <w:t>passband</w:t>
            </w:r>
            <w:r>
              <w:t xml:space="preserve"> bandwidth/100MHz))</w:t>
            </w:r>
          </w:p>
        </w:tc>
      </w:tr>
    </w:tbl>
    <w:p w14:paraId="181857CF" w14:textId="77777777" w:rsidR="001D53A0" w:rsidRDefault="001D53A0" w:rsidP="001D53A0">
      <w:pPr>
        <w:rPr>
          <w:lang w:eastAsia="zh-CN"/>
        </w:rPr>
      </w:pPr>
    </w:p>
    <w:p w14:paraId="78ED6953" w14:textId="31D4CD6C" w:rsidR="001D53A0" w:rsidRDefault="00F867C3" w:rsidP="001D53A0">
      <w:pPr>
        <w:rPr>
          <w:lang w:eastAsia="zh-CN"/>
        </w:rPr>
      </w:pPr>
      <w:r>
        <w:t xml:space="preserve">There is no upper limit for the </w:t>
      </w:r>
      <w:r>
        <w:rPr>
          <w:i/>
        </w:rPr>
        <w:t>rated beam EIRP output power</w:t>
      </w:r>
      <w:r>
        <w:rPr>
          <w:lang w:eastAsia="zh-CN"/>
        </w:rPr>
        <w:t xml:space="preserve"> of </w:t>
      </w:r>
      <w:r>
        <w:rPr>
          <w:i/>
          <w:lang w:eastAsia="zh-CN"/>
        </w:rPr>
        <w:t>NCR-Fwd type 2-O</w:t>
      </w:r>
      <w:r>
        <w:rPr>
          <w:lang w:eastAsia="zh-CN"/>
        </w:rPr>
        <w:t xml:space="preserve"> DL transmission.</w:t>
      </w:r>
    </w:p>
    <w:p w14:paraId="46EEA025" w14:textId="6E3E142A" w:rsidR="001D53A0" w:rsidRDefault="00F867C3" w:rsidP="001D53A0">
      <w:r>
        <w:t xml:space="preserve">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6.2.</w:t>
      </w:r>
      <w:r>
        <w:rPr>
          <w:rFonts w:hint="eastAsia"/>
          <w:lang w:val="en-US" w:eastAsia="zh-CN"/>
        </w:rPr>
        <w:t>2.</w:t>
      </w:r>
      <w:r>
        <w:t>1-</w:t>
      </w:r>
      <w:r>
        <w:rPr>
          <w:rFonts w:eastAsia="SimSun" w:hint="eastAsia"/>
          <w:lang w:val="en-US" w:eastAsia="zh-CN"/>
        </w:rPr>
        <w:t>2</w:t>
      </w:r>
      <w:r>
        <w:t>.</w:t>
      </w:r>
    </w:p>
    <w:p w14:paraId="4B82832F" w14:textId="00FC9B25" w:rsidR="001D53A0" w:rsidRDefault="001D53A0" w:rsidP="001D53A0">
      <w:pPr>
        <w:pStyle w:val="TH"/>
      </w:pPr>
      <w:r>
        <w:t>Table 6.2.</w:t>
      </w:r>
      <w:r>
        <w:rPr>
          <w:rFonts w:hint="eastAsia"/>
          <w:lang w:val="en-US" w:eastAsia="zh-CN"/>
        </w:rPr>
        <w:t>2.</w:t>
      </w:r>
      <w:r>
        <w:t>1-</w:t>
      </w:r>
      <w:r>
        <w:rPr>
          <w:rFonts w:eastAsia="SimSun" w:hint="eastAsia"/>
          <w:lang w:val="en-US" w:eastAsia="zh-CN"/>
        </w:rPr>
        <w:t>2</w:t>
      </w:r>
      <w:r>
        <w:t xml:space="preserve">: </w:t>
      </w:r>
      <w:r w:rsidR="001E2548">
        <w:rPr>
          <w:rFonts w:eastAsia="SimSun" w:hint="eastAsia"/>
          <w:i/>
          <w:lang w:val="en-US" w:eastAsia="zh-CN"/>
        </w:rPr>
        <w:t>R</w:t>
      </w:r>
      <w:r w:rsidR="001E2548">
        <w:rPr>
          <w:i/>
        </w:rPr>
        <w:t xml:space="preserve">ated TRP output power </w:t>
      </w:r>
      <w:r w:rsidR="001E2548">
        <w:t xml:space="preserve">limits and </w:t>
      </w:r>
      <w:r w:rsidR="001E2548">
        <w:rPr>
          <w:i/>
          <w:iCs/>
        </w:rPr>
        <w:t xml:space="preserve">rated beam EIRP output power </w:t>
      </w:r>
      <w:r w:rsidR="001E2548">
        <w:t xml:space="preserve">limits for </w:t>
      </w:r>
      <w:r w:rsidR="001E2548">
        <w:rPr>
          <w:i/>
          <w:lang w:eastAsia="zh-CN"/>
        </w:rPr>
        <w:t>NCR- type 2-O</w:t>
      </w:r>
      <w:r w:rsidR="001E2548">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5A07E8" w14:paraId="34918172"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275131B2" w14:textId="77777777" w:rsidR="005A07E8" w:rsidRDefault="005A07E8" w:rsidP="00700E24">
            <w:pPr>
              <w:pStyle w:val="TAH"/>
            </w:pPr>
            <w:r>
              <w:rPr>
                <w:rFonts w:eastAsia="SimSun" w:hint="eastAsia"/>
                <w:lang w:val="en-US" w:eastAsia="zh-CN"/>
              </w:rPr>
              <w:t>NCR-Fwd</w:t>
            </w:r>
            <w:r>
              <w:t xml:space="preserve"> class</w:t>
            </w:r>
          </w:p>
        </w:tc>
        <w:tc>
          <w:tcPr>
            <w:tcW w:w="4788" w:type="dxa"/>
            <w:tcBorders>
              <w:top w:val="single" w:sz="6" w:space="0" w:color="000000"/>
              <w:left w:val="single" w:sz="6" w:space="0" w:color="000000"/>
              <w:bottom w:val="single" w:sz="6" w:space="0" w:color="000000"/>
              <w:right w:val="single" w:sz="6" w:space="0" w:color="000000"/>
            </w:tcBorders>
          </w:tcPr>
          <w:p w14:paraId="70EC4EA2" w14:textId="77777777" w:rsidR="005A07E8" w:rsidRDefault="005A07E8" w:rsidP="00700E24">
            <w:pPr>
              <w:pStyle w:val="TAH"/>
            </w:pPr>
            <w:r>
              <w:t>P</w:t>
            </w:r>
            <w:r>
              <w:rPr>
                <w:vertAlign w:val="subscript"/>
              </w:rPr>
              <w:t>rated,p,EIRP</w:t>
            </w:r>
          </w:p>
        </w:tc>
      </w:tr>
      <w:tr w:rsidR="005A07E8" w14:paraId="605268FD"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D1FB387" w14:textId="77777777" w:rsidR="005A07E8" w:rsidRDefault="005A07E8" w:rsidP="00700E24">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tcPr>
          <w:p w14:paraId="543715F6" w14:textId="77777777" w:rsidR="005A07E8" w:rsidRDefault="005A07E8" w:rsidP="00700E24">
            <w:pPr>
              <w:pStyle w:val="TAC"/>
            </w:pPr>
            <w:r>
              <w:t>(note 1)</w:t>
            </w:r>
          </w:p>
        </w:tc>
      </w:tr>
      <w:tr w:rsidR="005A07E8" w14:paraId="1F278A0F"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4929DF5" w14:textId="77777777" w:rsidR="005A07E8" w:rsidRDefault="005A07E8" w:rsidP="00700E24">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tcPr>
          <w:p w14:paraId="17C29700" w14:textId="77777777" w:rsidR="005A07E8" w:rsidRDefault="005A07E8" w:rsidP="00700E24">
            <w:pPr>
              <w:pStyle w:val="TAC"/>
            </w:pPr>
            <w:r>
              <w:rPr>
                <w:rFonts w:hint="eastAsia"/>
              </w:rPr>
              <w:t>≤</w:t>
            </w:r>
            <w:r>
              <w:t xml:space="preserve"> + 55 + X dBm (Note 2)</w:t>
            </w:r>
          </w:p>
        </w:tc>
      </w:tr>
      <w:tr w:rsidR="005A07E8" w14:paraId="3D39D805" w14:textId="77777777" w:rsidTr="00700E24">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AE8179F" w14:textId="25425FFA" w:rsidR="005A07E8" w:rsidRDefault="005A07E8" w:rsidP="00700E24">
            <w:pPr>
              <w:pStyle w:val="TAN"/>
              <w:rPr>
                <w:rFonts w:eastAsia="DengXian"/>
              </w:rPr>
            </w:pPr>
            <w:r>
              <w:rPr>
                <w:rFonts w:eastAsia="DengXian"/>
              </w:rPr>
              <w:t>NOTE</w:t>
            </w:r>
            <w:r w:rsidR="00143B95">
              <w:rPr>
                <w:rFonts w:eastAsia="DengXian"/>
              </w:rPr>
              <w:t xml:space="preserve"> </w:t>
            </w:r>
            <w:r>
              <w:rPr>
                <w:rFonts w:eastAsia="DengXian"/>
              </w:rPr>
              <w:t>1:</w:t>
            </w:r>
            <w:r>
              <w:rPr>
                <w:rFonts w:eastAsia="DengXian"/>
              </w:rPr>
              <w:tab/>
              <w:t xml:space="preserve">There is no upper limit for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44DF151D" w14:textId="41CDFCD0" w:rsidR="005A07E8" w:rsidRDefault="005A07E8" w:rsidP="00700E24">
            <w:pPr>
              <w:pStyle w:val="TAN"/>
            </w:pPr>
            <w:r>
              <w:rPr>
                <w:rFonts w:eastAsia="DengXian"/>
              </w:rPr>
              <w:t>NOTE</w:t>
            </w:r>
            <w:r w:rsidR="00143B95">
              <w:rPr>
                <w:rFonts w:eastAsia="DengXian"/>
              </w:rPr>
              <w:t xml:space="preserve"> </w:t>
            </w:r>
            <w:r>
              <w:rPr>
                <w:rFonts w:eastAsia="DengXian"/>
              </w:rPr>
              <w:t>2:</w:t>
            </w:r>
            <w:r>
              <w:rPr>
                <w:rFonts w:eastAsia="DengXian"/>
              </w:rPr>
              <w:tab/>
              <w:t>X = 10*log (ceil (</w:t>
            </w:r>
            <w:r>
              <w:rPr>
                <w:rFonts w:eastAsia="DengXian"/>
                <w:i/>
              </w:rPr>
              <w:t>passband</w:t>
            </w:r>
            <w:r>
              <w:rPr>
                <w:rFonts w:eastAsia="DengXian"/>
              </w:rPr>
              <w:t xml:space="preserve"> bandwidth/100MHz))</w:t>
            </w:r>
          </w:p>
        </w:tc>
      </w:tr>
    </w:tbl>
    <w:p w14:paraId="2440C473" w14:textId="77777777" w:rsidR="005A07E8" w:rsidRDefault="005A07E8">
      <w:pPr>
        <w:rPr>
          <w:lang w:eastAsia="zh-CN"/>
        </w:rPr>
      </w:pPr>
    </w:p>
    <w:p w14:paraId="73F267DF" w14:textId="77777777" w:rsidR="004D3FFD" w:rsidRDefault="002C252C">
      <w:pPr>
        <w:pStyle w:val="Heading4"/>
        <w:spacing w:line="260" w:lineRule="auto"/>
      </w:pPr>
      <w:bookmarkStart w:id="1628" w:name="_Toc8933"/>
      <w:bookmarkStart w:id="1629" w:name="_Toc115191163"/>
      <w:bookmarkStart w:id="1630" w:name="_Toc106201310"/>
      <w:bookmarkStart w:id="1631" w:name="_Toc98773551"/>
      <w:bookmarkStart w:id="1632" w:name="_Toc12414"/>
      <w:bookmarkStart w:id="1633" w:name="_Toc121818365"/>
      <w:bookmarkStart w:id="1634" w:name="_Toc121818589"/>
      <w:bookmarkStart w:id="1635" w:name="_Toc124158344"/>
      <w:bookmarkStart w:id="1636" w:name="_Toc130558412"/>
      <w:bookmarkStart w:id="1637" w:name="_Toc137467137"/>
      <w:bookmarkStart w:id="1638" w:name="_Toc138884783"/>
      <w:bookmarkStart w:id="1639" w:name="_Toc138885007"/>
      <w:bookmarkStart w:id="1640" w:name="_Toc145511218"/>
      <w:bookmarkStart w:id="1641" w:name="_Toc155475695"/>
      <w:bookmarkStart w:id="1642" w:name="_Toc176472725"/>
      <w:bookmarkStart w:id="1643" w:name="_Toc187247956"/>
      <w:bookmarkStart w:id="1644" w:name="_Toc194054306"/>
      <w:bookmarkStart w:id="1645" w:name="_Toc200115598"/>
      <w:r>
        <w:t>6.2.</w:t>
      </w:r>
      <w:r>
        <w:rPr>
          <w:rFonts w:hint="eastAsia"/>
          <w:lang w:val="en-US" w:eastAsia="zh-CN"/>
        </w:rPr>
        <w:t>2.</w:t>
      </w:r>
      <w:r>
        <w:t>2</w:t>
      </w:r>
      <w:r>
        <w:tab/>
        <w:t>Minimum requirement</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358BC95" w14:textId="77777777" w:rsidR="00330189" w:rsidRDefault="002C252C" w:rsidP="00330189">
      <w:r>
        <w:t xml:space="preserve">The minimum requirement for </w:t>
      </w:r>
      <w:r>
        <w:rPr>
          <w:i/>
        </w:rPr>
        <w:t>repeater type 2-O</w:t>
      </w:r>
      <w:r>
        <w:t xml:space="preserve"> is defined for normal and extreme conditions in TS 38.106 [2], clause 7.2.2.</w:t>
      </w:r>
    </w:p>
    <w:p w14:paraId="3648F847" w14:textId="0230FB92" w:rsidR="004D3FFD" w:rsidRDefault="00143B95" w:rsidP="00330189">
      <w:r w:rsidRPr="00C51373">
        <w:t xml:space="preserve">The minimum requirement for </w:t>
      </w:r>
      <w:r w:rsidRPr="00C51373">
        <w:rPr>
          <w:i/>
          <w:iCs/>
        </w:rPr>
        <w:t>NCR type 1-H</w:t>
      </w:r>
      <w:r>
        <w:t xml:space="preserve"> and </w:t>
      </w:r>
      <w:r w:rsidRPr="00C51373">
        <w:rPr>
          <w:i/>
        </w:rPr>
        <w:t>NCR type 2-O</w:t>
      </w:r>
      <w:r w:rsidRPr="00C51373">
        <w:t xml:space="preserve"> is defined for normal and extreme conditions in TS 38.106 [2], clause 7.2.</w:t>
      </w:r>
      <w:r w:rsidRPr="00C51373">
        <w:rPr>
          <w:rFonts w:eastAsia="SimSun" w:hint="eastAsia"/>
          <w:lang w:val="en-US" w:eastAsia="zh-CN"/>
        </w:rPr>
        <w:t>3</w:t>
      </w:r>
      <w:r w:rsidRPr="00C51373">
        <w:t>.</w:t>
      </w:r>
    </w:p>
    <w:p w14:paraId="286997A8" w14:textId="77777777" w:rsidR="004D3FFD" w:rsidRDefault="002C252C">
      <w:pPr>
        <w:pStyle w:val="Heading4"/>
        <w:spacing w:line="260" w:lineRule="auto"/>
      </w:pPr>
      <w:bookmarkStart w:id="1646" w:name="_Toc82595096"/>
      <w:bookmarkStart w:id="1647" w:name="_Toc89955127"/>
      <w:bookmarkStart w:id="1648" w:name="_Toc36645059"/>
      <w:bookmarkStart w:id="1649" w:name="_Toc58862627"/>
      <w:bookmarkStart w:id="1650" w:name="_Toc29809681"/>
      <w:bookmarkStart w:id="1651" w:name="_Toc37272113"/>
      <w:bookmarkStart w:id="1652" w:name="_Toc98773552"/>
      <w:bookmarkStart w:id="1653" w:name="_Toc75242647"/>
      <w:bookmarkStart w:id="1654" w:name="_Toc45884359"/>
      <w:bookmarkStart w:id="1655" w:name="_Toc106201311"/>
      <w:bookmarkStart w:id="1656" w:name="_Toc53182382"/>
      <w:bookmarkStart w:id="1657" w:name="_Toc66727933"/>
      <w:bookmarkStart w:id="1658" w:name="_Toc6451"/>
      <w:bookmarkStart w:id="1659" w:name="_Toc76544993"/>
      <w:bookmarkStart w:id="1660" w:name="_Toc21099883"/>
      <w:bookmarkStart w:id="1661" w:name="_Toc16590"/>
      <w:bookmarkStart w:id="1662" w:name="_Toc74961736"/>
      <w:bookmarkStart w:id="1663" w:name="_Toc58860123"/>
      <w:bookmarkStart w:id="1664" w:name="_Toc61182620"/>
      <w:bookmarkStart w:id="1665" w:name="_Toc115191164"/>
      <w:bookmarkStart w:id="1666" w:name="_Toc121818366"/>
      <w:bookmarkStart w:id="1667" w:name="_Toc121818590"/>
      <w:bookmarkStart w:id="1668" w:name="_Toc124158345"/>
      <w:bookmarkStart w:id="1669" w:name="_Toc130558413"/>
      <w:bookmarkStart w:id="1670" w:name="_Toc137467138"/>
      <w:bookmarkStart w:id="1671" w:name="_Toc138884784"/>
      <w:bookmarkStart w:id="1672" w:name="_Toc138885008"/>
      <w:bookmarkStart w:id="1673" w:name="_Toc145511219"/>
      <w:bookmarkStart w:id="1674" w:name="_Toc155475696"/>
      <w:bookmarkStart w:id="1675" w:name="_Toc176472726"/>
      <w:bookmarkStart w:id="1676" w:name="_Toc187247957"/>
      <w:bookmarkStart w:id="1677" w:name="_Toc194054307"/>
      <w:bookmarkStart w:id="1678" w:name="_Toc200115599"/>
      <w:r>
        <w:t>6.2.</w:t>
      </w:r>
      <w:r>
        <w:rPr>
          <w:lang w:val="en-US" w:eastAsia="zh-CN"/>
        </w:rPr>
        <w:t>2.</w:t>
      </w:r>
      <w:r>
        <w:t>3</w:t>
      </w:r>
      <w:r>
        <w:tab/>
        <w:t>Test purpose</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679" w:name="_Toc58862628"/>
      <w:bookmarkStart w:id="1680" w:name="_Toc115191165"/>
      <w:bookmarkStart w:id="1681" w:name="_Toc89955128"/>
      <w:bookmarkStart w:id="1682" w:name="_Toc58860124"/>
      <w:bookmarkStart w:id="1683" w:name="_Toc36645060"/>
      <w:bookmarkStart w:id="1684" w:name="_Toc53182383"/>
      <w:bookmarkStart w:id="1685" w:name="_Toc61182621"/>
      <w:bookmarkStart w:id="1686" w:name="_Toc98773553"/>
      <w:bookmarkStart w:id="1687" w:name="_Toc76544994"/>
      <w:bookmarkStart w:id="1688" w:name="_Toc11776"/>
      <w:bookmarkStart w:id="1689" w:name="_Toc106201312"/>
      <w:bookmarkStart w:id="1690" w:name="_Toc9467"/>
      <w:bookmarkStart w:id="1691" w:name="_Toc21099884"/>
      <w:bookmarkStart w:id="1692" w:name="_Toc82595097"/>
      <w:bookmarkStart w:id="1693" w:name="_Toc29809682"/>
      <w:bookmarkStart w:id="1694" w:name="_Toc45884360"/>
      <w:bookmarkStart w:id="1695" w:name="_Toc75242648"/>
      <w:bookmarkStart w:id="1696" w:name="_Toc74961737"/>
      <w:bookmarkStart w:id="1697" w:name="_Toc66727934"/>
      <w:bookmarkStart w:id="1698" w:name="_Toc37272114"/>
      <w:bookmarkStart w:id="1699" w:name="_Toc121818367"/>
      <w:bookmarkStart w:id="1700" w:name="_Toc121818591"/>
      <w:bookmarkStart w:id="1701" w:name="_Toc124158346"/>
      <w:bookmarkStart w:id="1702" w:name="_Toc130558414"/>
      <w:bookmarkStart w:id="1703" w:name="_Toc137467139"/>
      <w:bookmarkStart w:id="1704" w:name="_Toc138884785"/>
      <w:bookmarkStart w:id="1705" w:name="_Toc138885009"/>
      <w:bookmarkStart w:id="1706" w:name="_Toc145511220"/>
      <w:bookmarkStart w:id="1707" w:name="_Toc155475697"/>
      <w:bookmarkStart w:id="1708" w:name="_Toc176472727"/>
      <w:bookmarkStart w:id="1709" w:name="_Toc187247958"/>
      <w:bookmarkStart w:id="1710" w:name="_Toc194054308"/>
      <w:bookmarkStart w:id="1711" w:name="_Toc200115600"/>
      <w:r>
        <w:t>6.2.</w:t>
      </w:r>
      <w:r>
        <w:rPr>
          <w:lang w:val="en-US" w:eastAsia="zh-CN"/>
        </w:rPr>
        <w:t>2.</w:t>
      </w:r>
      <w:r>
        <w:t>4</w:t>
      </w:r>
      <w:r>
        <w:tab/>
        <w:t>Method of test</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62B62D3D" w14:textId="77777777" w:rsidR="004D3FFD" w:rsidRDefault="002C252C">
      <w:pPr>
        <w:pStyle w:val="Heading5"/>
        <w:spacing w:line="260" w:lineRule="auto"/>
        <w:ind w:left="1417" w:hanging="1417"/>
        <w:rPr>
          <w:sz w:val="24"/>
        </w:rPr>
      </w:pPr>
      <w:bookmarkStart w:id="1712" w:name="_Toc115191166"/>
      <w:bookmarkStart w:id="1713" w:name="_Toc5083"/>
      <w:bookmarkStart w:id="1714" w:name="_Toc17493"/>
      <w:bookmarkStart w:id="1715" w:name="_Toc36645061"/>
      <w:bookmarkStart w:id="1716" w:name="_Toc76544995"/>
      <w:bookmarkStart w:id="1717" w:name="_Toc45884361"/>
      <w:bookmarkStart w:id="1718" w:name="_Toc58860125"/>
      <w:bookmarkStart w:id="1719" w:name="_Toc89955129"/>
      <w:bookmarkStart w:id="1720" w:name="_Toc74961738"/>
      <w:bookmarkStart w:id="1721" w:name="_Toc61182622"/>
      <w:bookmarkStart w:id="1722" w:name="_Toc37272115"/>
      <w:bookmarkStart w:id="1723" w:name="_Toc58862629"/>
      <w:bookmarkStart w:id="1724" w:name="_Toc98773554"/>
      <w:bookmarkStart w:id="1725" w:name="_Toc53182384"/>
      <w:bookmarkStart w:id="1726" w:name="_Toc106201313"/>
      <w:bookmarkStart w:id="1727" w:name="_Toc29809683"/>
      <w:bookmarkStart w:id="1728" w:name="_Toc82595098"/>
      <w:bookmarkStart w:id="1729" w:name="_Toc75242649"/>
      <w:bookmarkStart w:id="1730" w:name="_Toc21099885"/>
      <w:bookmarkStart w:id="1731" w:name="_Toc66727935"/>
      <w:bookmarkStart w:id="1732" w:name="_Toc121818368"/>
      <w:bookmarkStart w:id="1733" w:name="_Toc121818592"/>
      <w:bookmarkStart w:id="1734" w:name="_Toc124158347"/>
      <w:bookmarkStart w:id="1735" w:name="_Toc130558415"/>
      <w:bookmarkStart w:id="1736" w:name="_Toc137467140"/>
      <w:bookmarkStart w:id="1737" w:name="_Toc138884786"/>
      <w:bookmarkStart w:id="1738" w:name="_Toc138885010"/>
      <w:bookmarkStart w:id="1739" w:name="_Toc145511221"/>
      <w:bookmarkStart w:id="1740" w:name="_Toc155475698"/>
      <w:bookmarkStart w:id="1741" w:name="_Toc176472728"/>
      <w:bookmarkStart w:id="1742" w:name="_Toc187247959"/>
      <w:bookmarkStart w:id="1743" w:name="_Toc194054309"/>
      <w:bookmarkStart w:id="1744" w:name="_Toc200115601"/>
      <w:r>
        <w:rPr>
          <w:sz w:val="24"/>
        </w:rPr>
        <w:t>6.2.</w:t>
      </w:r>
      <w:r>
        <w:rPr>
          <w:sz w:val="24"/>
          <w:lang w:val="en-US" w:eastAsia="zh-CN"/>
        </w:rPr>
        <w:t>2.</w:t>
      </w:r>
      <w:r>
        <w:rPr>
          <w:sz w:val="24"/>
        </w:rPr>
        <w:t>4.1</w:t>
      </w:r>
      <w:r>
        <w:rPr>
          <w:sz w:val="24"/>
        </w:rPr>
        <w:tab/>
        <w:t>Initial conditions</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FC4C16C" w:rsidR="004D3FFD" w:rsidRDefault="00DB4937">
      <w:pPr>
        <w:ind w:left="3120" w:hanging="3120"/>
      </w:pPr>
      <w:r>
        <w:t xml:space="preserve">RF channels positions to be tested </w:t>
      </w:r>
      <w:r>
        <w:rPr>
          <w:rFonts w:cs="v4.2.0"/>
        </w:rPr>
        <w:t>for multi-carrier</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745" w:name="_Toc19322"/>
      <w:bookmarkStart w:id="1746" w:name="_Toc115191167"/>
      <w:bookmarkStart w:id="1747" w:name="_Toc82595099"/>
      <w:bookmarkStart w:id="1748" w:name="_Toc98773555"/>
      <w:bookmarkStart w:id="1749" w:name="_Toc106201314"/>
      <w:bookmarkStart w:id="1750" w:name="_Toc53182385"/>
      <w:bookmarkStart w:id="1751" w:name="_Toc36645062"/>
      <w:bookmarkStart w:id="1752" w:name="_Toc29809684"/>
      <w:bookmarkStart w:id="1753" w:name="_Toc66727936"/>
      <w:bookmarkStart w:id="1754" w:name="_Toc45884362"/>
      <w:bookmarkStart w:id="1755" w:name="_Toc21099886"/>
      <w:bookmarkStart w:id="1756" w:name="_Toc76544996"/>
      <w:bookmarkStart w:id="1757" w:name="_Toc75242650"/>
      <w:bookmarkStart w:id="1758" w:name="_Toc61182623"/>
      <w:bookmarkStart w:id="1759" w:name="_Toc58860126"/>
      <w:bookmarkStart w:id="1760" w:name="_Toc89955130"/>
      <w:bookmarkStart w:id="1761" w:name="_Toc37272116"/>
      <w:bookmarkStart w:id="1762" w:name="_Toc74961739"/>
      <w:bookmarkStart w:id="1763" w:name="_Toc9412"/>
      <w:bookmarkStart w:id="1764" w:name="_Toc58862630"/>
      <w:bookmarkStart w:id="1765" w:name="_Toc121818369"/>
      <w:bookmarkStart w:id="1766" w:name="_Toc121818593"/>
      <w:bookmarkStart w:id="1767" w:name="_Toc124158348"/>
      <w:bookmarkStart w:id="1768" w:name="_Toc130558416"/>
      <w:bookmarkStart w:id="1769" w:name="_Toc137467141"/>
      <w:bookmarkStart w:id="1770" w:name="_Toc138884787"/>
      <w:bookmarkStart w:id="1771" w:name="_Toc138885011"/>
      <w:bookmarkStart w:id="1772" w:name="_Toc145511222"/>
      <w:bookmarkStart w:id="1773" w:name="_Toc155475699"/>
      <w:bookmarkStart w:id="1774" w:name="_Toc176472729"/>
      <w:bookmarkStart w:id="1775" w:name="_Toc187247960"/>
      <w:bookmarkStart w:id="1776" w:name="_Toc194054310"/>
      <w:bookmarkStart w:id="1777" w:name="_Toc200115602"/>
      <w:r>
        <w:rPr>
          <w:sz w:val="24"/>
        </w:rPr>
        <w:t>6.2.</w:t>
      </w:r>
      <w:r>
        <w:rPr>
          <w:sz w:val="24"/>
          <w:lang w:val="en-US" w:eastAsia="zh-CN"/>
        </w:rPr>
        <w:t>2.</w:t>
      </w:r>
      <w:r>
        <w:rPr>
          <w:sz w:val="24"/>
        </w:rPr>
        <w:t>4.2</w:t>
      </w:r>
      <w:r>
        <w:rPr>
          <w:sz w:val="24"/>
        </w:rPr>
        <w:tab/>
        <w:t>Procedure</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A62D56F" w14:textId="75D89050" w:rsidR="00570E04" w:rsidRDefault="00DB4937" w:rsidP="00570E04">
      <w:pPr>
        <w:pStyle w:val="B1"/>
      </w:pPr>
      <w:r>
        <w:t>3)</w:t>
      </w:r>
      <w:r>
        <w:tab/>
      </w:r>
      <w:r>
        <w:rPr>
          <w:rFonts w:eastAsia="SimSun" w:hint="eastAsia"/>
          <w:lang w:val="en-US" w:eastAsia="zh-CN"/>
        </w:rPr>
        <w:t xml:space="preserve">For repeater type 2-O, </w:t>
      </w:r>
      <w:r>
        <w:rPr>
          <w:rFonts w:eastAsiaTheme="minorEastAsia" w:hint="eastAsia"/>
          <w:lang w:eastAsia="zh-CN"/>
        </w:rPr>
        <w:t>o</w:t>
      </w:r>
      <w:r>
        <w:t>rient the positioner (and repeater and test signal generator) in order that the direction to be tested aligns with the test antenna and the correct angle of arrival for the input signal is achieved.</w:t>
      </w:r>
    </w:p>
    <w:p w14:paraId="4CC48375" w14:textId="0308AAD1" w:rsidR="004D3FFD" w:rsidRPr="00570E04" w:rsidRDefault="00570E04" w:rsidP="00570E04">
      <w:pPr>
        <w:pStyle w:val="B1"/>
        <w:ind w:leftChars="242" w:left="566" w:hangingChars="41" w:hanging="82"/>
        <w:rPr>
          <w:rFonts w:eastAsia="SimSun"/>
          <w:lang w:val="en-US" w:eastAsia="zh-CN"/>
        </w:rPr>
      </w:pPr>
      <w:r>
        <w:rPr>
          <w:rFonts w:eastAsia="SimSun" w:hint="eastAsia"/>
          <w:lang w:val="en-US" w:eastAsia="zh-CN"/>
        </w:rPr>
        <w:t>For NCR-Fwd, orient the positioner (and repeater and test signal generator) in order that the direction to be tested aligns with the test antenna and the correct angle of arrival for the input signal is achieved; for NCR-MT, configure the NCR-MT such that the beam peak direction(s) applied during the power measurement step 7.</w:t>
      </w:r>
    </w:p>
    <w:p w14:paraId="29F3FD8A" w14:textId="77777777" w:rsidR="004D3FFD" w:rsidRDefault="002C252C">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07850E3D" w14:textId="77777777" w:rsidR="004D3FFD" w:rsidRDefault="002C252C" w:rsidP="00DB4937">
      <w:r>
        <w:t>For extreme conditions tests the methods in TS 38.141-2 [</w:t>
      </w:r>
      <w:r>
        <w:rPr>
          <w:rFonts w:eastAsia="SimSun" w:hint="eastAsia"/>
          <w:lang w:val="en-US" w:eastAsia="zh-CN"/>
        </w:rPr>
        <w:t>6</w:t>
      </w:r>
      <w:r>
        <w:t>], annex B.7 may be used</w:t>
      </w:r>
      <w:r>
        <w:rPr>
          <w:lang w:val="en-US"/>
        </w:rPr>
        <w:t>.</w:t>
      </w:r>
    </w:p>
    <w:p w14:paraId="167FEA7E" w14:textId="0A3BA1A5" w:rsidR="004D3FFD" w:rsidRDefault="002C252C">
      <w:pPr>
        <w:pStyle w:val="Heading4"/>
        <w:spacing w:line="260" w:lineRule="auto"/>
      </w:pPr>
      <w:bookmarkStart w:id="1778" w:name="_Toc82595100"/>
      <w:bookmarkStart w:id="1779" w:name="_Toc89955131"/>
      <w:bookmarkStart w:id="1780" w:name="_Toc74961740"/>
      <w:bookmarkStart w:id="1781" w:name="_Toc61182624"/>
      <w:bookmarkStart w:id="1782" w:name="_Toc76544997"/>
      <w:bookmarkStart w:id="1783" w:name="_Toc23770"/>
      <w:bookmarkStart w:id="1784" w:name="_Toc29809685"/>
      <w:bookmarkStart w:id="1785" w:name="_Toc21099887"/>
      <w:bookmarkStart w:id="1786" w:name="_Toc9828"/>
      <w:bookmarkStart w:id="1787" w:name="_Toc75242651"/>
      <w:bookmarkStart w:id="1788" w:name="_Toc45884363"/>
      <w:bookmarkStart w:id="1789" w:name="_Toc53182386"/>
      <w:bookmarkStart w:id="1790" w:name="_Toc36645063"/>
      <w:bookmarkStart w:id="1791" w:name="_Toc98773556"/>
      <w:bookmarkStart w:id="1792" w:name="_Toc58860127"/>
      <w:bookmarkStart w:id="1793" w:name="_Toc66727937"/>
      <w:bookmarkStart w:id="1794" w:name="_Toc37272117"/>
      <w:bookmarkStart w:id="1795" w:name="_Toc58862631"/>
      <w:bookmarkStart w:id="1796" w:name="_Toc106201315"/>
      <w:bookmarkStart w:id="1797" w:name="_Toc115191168"/>
      <w:bookmarkStart w:id="1798" w:name="_Toc121818370"/>
      <w:bookmarkStart w:id="1799" w:name="_Toc121818594"/>
      <w:bookmarkStart w:id="1800" w:name="_Toc124158349"/>
      <w:bookmarkStart w:id="1801" w:name="_Toc130558417"/>
      <w:bookmarkStart w:id="1802" w:name="_Toc137467142"/>
      <w:bookmarkStart w:id="1803" w:name="_Toc138884788"/>
      <w:bookmarkStart w:id="1804" w:name="_Toc138885012"/>
      <w:bookmarkStart w:id="1805" w:name="_Toc145511223"/>
      <w:bookmarkStart w:id="1806" w:name="_Toc155475700"/>
      <w:bookmarkStart w:id="1807" w:name="_Toc176472730"/>
      <w:bookmarkStart w:id="1808" w:name="_Toc187247961"/>
      <w:bookmarkStart w:id="1809" w:name="_Toc194054311"/>
      <w:bookmarkStart w:id="1810" w:name="_Toc200115603"/>
      <w:r>
        <w:t>6.2.</w:t>
      </w:r>
      <w:r>
        <w:rPr>
          <w:lang w:val="en-US" w:eastAsia="zh-CN"/>
        </w:rPr>
        <w:t>2.</w:t>
      </w:r>
      <w:r>
        <w:t>5</w:t>
      </w:r>
      <w:r>
        <w:tab/>
        <w:t>Test requirement</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r w:rsidR="00382EAB">
        <w:rPr>
          <w:rFonts w:eastAsia="SimSun" w:hint="eastAsia"/>
          <w:lang w:val="en-US" w:eastAsia="zh-CN"/>
        </w:rPr>
        <w:t xml:space="preserve"> for RF repeater</w:t>
      </w:r>
      <w:r w:rsidR="00382EAB">
        <w:rPr>
          <w:rFonts w:eastAsia="SimSun"/>
          <w:lang w:val="en-US" w:eastAsia="zh-CN"/>
        </w:rPr>
        <w:t xml:space="preserve"> type 2-O and </w:t>
      </w:r>
      <w:r w:rsidR="00382EAB">
        <w:rPr>
          <w:rFonts w:eastAsia="SimSun" w:hint="eastAsia"/>
          <w:lang w:val="en-US" w:eastAsia="zh-CN"/>
        </w:rPr>
        <w:t>NCR-Fwd type 2-O</w:t>
      </w:r>
      <w:bookmarkEnd w:id="1807"/>
      <w:bookmarkEnd w:id="1808"/>
      <w:bookmarkEnd w:id="1809"/>
      <w:bookmarkEnd w:id="1810"/>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811" w:name="_Toc29491"/>
      <w:bookmarkStart w:id="1812" w:name="_Toc550"/>
      <w:bookmarkStart w:id="1813" w:name="_Toc121818371"/>
      <w:bookmarkStart w:id="1814" w:name="_Toc121818595"/>
      <w:bookmarkStart w:id="1815" w:name="_Toc124158350"/>
      <w:bookmarkStart w:id="1816"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3BEC8C87" w14:textId="77777777" w:rsidR="00BE0B54" w:rsidRDefault="00BE0B54" w:rsidP="00BE0B54">
      <w:pPr>
        <w:rPr>
          <w:lang w:eastAsia="zh-CN"/>
        </w:rPr>
      </w:pPr>
    </w:p>
    <w:p w14:paraId="7CD7D814" w14:textId="77777777" w:rsidR="00BE0B54" w:rsidRDefault="00BE0B54" w:rsidP="00BE0B54">
      <w:pPr>
        <w:pStyle w:val="Heading4"/>
        <w:spacing w:line="260" w:lineRule="auto"/>
        <w:rPr>
          <w:lang w:val="en-US"/>
        </w:rPr>
      </w:pPr>
      <w:bookmarkStart w:id="1817" w:name="_Toc176472731"/>
      <w:bookmarkStart w:id="1818" w:name="_Toc187247962"/>
      <w:bookmarkStart w:id="1819" w:name="_Toc194054312"/>
      <w:bookmarkStart w:id="1820" w:name="_Toc200115604"/>
      <w:r>
        <w:t>6.2.</w:t>
      </w:r>
      <w:r>
        <w:rPr>
          <w:lang w:val="en-US" w:eastAsia="zh-CN"/>
        </w:rPr>
        <w:t>2.6</w:t>
      </w:r>
      <w:r>
        <w:tab/>
      </w:r>
      <w:r>
        <w:rPr>
          <w:rFonts w:eastAsia="SimSun" w:hint="eastAsia"/>
          <w:lang w:val="en-US" w:eastAsia="zh-CN"/>
        </w:rPr>
        <w:t>Test</w:t>
      </w:r>
      <w:r>
        <w:t xml:space="preserve"> requirement</w:t>
      </w:r>
      <w:r>
        <w:rPr>
          <w:lang w:val="en-US" w:eastAsia="zh-CN"/>
        </w:rPr>
        <w:t xml:space="preserve"> for NCR</w:t>
      </w:r>
      <w:bookmarkEnd w:id="1817"/>
      <w:bookmarkEnd w:id="1818"/>
      <w:bookmarkEnd w:id="1819"/>
      <w:bookmarkEnd w:id="1820"/>
    </w:p>
    <w:p w14:paraId="7F896A94" w14:textId="77777777" w:rsidR="00BE0B54" w:rsidRDefault="00BE0B54" w:rsidP="009779C5">
      <w:pPr>
        <w:pStyle w:val="Heading5"/>
        <w:rPr>
          <w:rFonts w:eastAsia="SimSun"/>
          <w:lang w:val="en-US" w:eastAsia="zh-CN"/>
        </w:rPr>
      </w:pPr>
      <w:bookmarkStart w:id="1821" w:name="_Toc176472732"/>
      <w:bookmarkStart w:id="1822" w:name="_Toc187247963"/>
      <w:bookmarkStart w:id="1823" w:name="_Toc194054313"/>
      <w:bookmarkStart w:id="1824" w:name="_Toc200115605"/>
      <w:r>
        <w:t>6.2.</w:t>
      </w:r>
      <w:r>
        <w:rPr>
          <w:lang w:val="en-US" w:eastAsia="zh-CN"/>
        </w:rPr>
        <w:t>2.6</w:t>
      </w:r>
      <w:r>
        <w:rPr>
          <w:rFonts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1821"/>
      <w:bookmarkEnd w:id="1822"/>
      <w:bookmarkEnd w:id="1823"/>
      <w:bookmarkEnd w:id="1824"/>
    </w:p>
    <w:p w14:paraId="55CA9E95" w14:textId="25BFEDA6" w:rsidR="00BE0B54" w:rsidRDefault="00BE0B54" w:rsidP="009779C5">
      <w:pPr>
        <w:pStyle w:val="Heading5"/>
        <w:rPr>
          <w:rFonts w:eastAsia="SimSun"/>
          <w:lang w:eastAsia="zh-CN"/>
        </w:rPr>
      </w:pPr>
      <w:bookmarkStart w:id="1825" w:name="_Toc155428181"/>
      <w:bookmarkStart w:id="1826" w:name="_Toc155781199"/>
      <w:bookmarkStart w:id="1827" w:name="_Toc176472733"/>
      <w:bookmarkStart w:id="1828" w:name="_Toc187247964"/>
      <w:bookmarkStart w:id="1829" w:name="_Toc194054314"/>
      <w:bookmarkStart w:id="1830" w:name="_Toc200115606"/>
      <w:r>
        <w:t>6.2.</w:t>
      </w:r>
      <w:r>
        <w:rPr>
          <w:lang w:val="en-US" w:eastAsia="zh-CN"/>
        </w:rPr>
        <w:t>2.6</w:t>
      </w:r>
      <w:r>
        <w:rPr>
          <w:rFonts w:hint="eastAsia"/>
          <w:lang w:val="en-US" w:eastAsia="zh-CN"/>
        </w:rPr>
        <w:t>.1.1</w:t>
      </w:r>
      <w:r>
        <w:tab/>
      </w:r>
      <w:r>
        <w:rPr>
          <w:rFonts w:eastAsia="SimSun" w:hint="eastAsia"/>
          <w:lang w:val="en-US" w:eastAsia="zh-CN"/>
        </w:rPr>
        <w:t>Test</w:t>
      </w:r>
      <w:r>
        <w:rPr>
          <w:rFonts w:hint="eastAsia"/>
        </w:rPr>
        <w:t xml:space="preserve"> requirement for NCR-MT type </w:t>
      </w:r>
      <w:r>
        <w:t>1-</w:t>
      </w:r>
      <w:r>
        <w:rPr>
          <w:lang w:val="en-US"/>
        </w:rPr>
        <w:t>H</w:t>
      </w:r>
      <w:bookmarkEnd w:id="1825"/>
      <w:bookmarkEnd w:id="1826"/>
      <w:bookmarkEnd w:id="1827"/>
      <w:bookmarkEnd w:id="1828"/>
      <w:bookmarkEnd w:id="1829"/>
      <w:bookmarkEnd w:id="1830"/>
    </w:p>
    <w:p w14:paraId="5932ACD8" w14:textId="77777777" w:rsidR="00BE0B54" w:rsidRDefault="00BE0B54" w:rsidP="00BE0B54">
      <w:pPr>
        <w:rPr>
          <w:lang w:val="en-US" w:eastAsia="zh-CN"/>
        </w:rPr>
      </w:pPr>
      <w:r>
        <w:rPr>
          <w:rFonts w:hint="eastAsia"/>
          <w:lang w:val="en-US" w:eastAsia="zh-CN"/>
        </w:rPr>
        <w:t>For NCR-MT type 1-H,</w:t>
      </w:r>
      <w:r>
        <w:rPr>
          <w:rFonts w:cs="v4.2.0" w:hint="eastAsia"/>
          <w:lang w:val="en-US" w:eastAsia="zh-CN"/>
        </w:rPr>
        <w:t xml:space="preserve"> t</w:t>
      </w:r>
      <w:r>
        <w:rPr>
          <w:rFonts w:cs="v4.2.0"/>
        </w:rPr>
        <w:t>he</w:t>
      </w:r>
      <w:r>
        <w:rPr>
          <w:rFonts w:cs="v4.2.0" w:hint="eastAsia"/>
          <w:lang w:val="en-US" w:eastAsia="zh-CN"/>
        </w:rPr>
        <w:t xml:space="preserve"> IAB requirement</w:t>
      </w:r>
      <w:r>
        <w:rPr>
          <w:rFonts w:cs="v4.2.0"/>
        </w:rPr>
        <w:t xml:space="preserve"> </w:t>
      </w:r>
      <w:r>
        <w:rPr>
          <w:rFonts w:cs="v4.2.0" w:hint="eastAsia"/>
        </w:rPr>
        <w:t xml:space="preserve">specified </w:t>
      </w:r>
      <w:r>
        <w:rPr>
          <w:rFonts w:cs="v4.2.0"/>
        </w:rPr>
        <w:t xml:space="preserve">in clause </w:t>
      </w:r>
      <w:r>
        <w:rPr>
          <w:rFonts w:hint="eastAsia"/>
          <w:lang w:val="en-US" w:eastAsia="zh-CN"/>
        </w:rPr>
        <w:t xml:space="preserve">9.2.2 </w:t>
      </w:r>
      <w:r>
        <w:rPr>
          <w:rFonts w:cs="v4.2.0"/>
        </w:rPr>
        <w:t>in TS 3</w:t>
      </w:r>
      <w:r>
        <w:rPr>
          <w:rFonts w:cs="v4.2.0" w:hint="eastAsia"/>
          <w:lang w:val="en-US" w:eastAsia="zh-CN"/>
        </w:rPr>
        <w:t>8</w:t>
      </w:r>
      <w:r>
        <w:rPr>
          <w:rFonts w:cs="v4.2.0"/>
        </w:rPr>
        <w:t>.1</w:t>
      </w:r>
      <w:r>
        <w:rPr>
          <w:rFonts w:cs="v4.2.0" w:hint="eastAsia"/>
          <w:lang w:val="en-US" w:eastAsia="zh-CN"/>
        </w:rPr>
        <w:t>7</w:t>
      </w:r>
      <w:r>
        <w:rPr>
          <w:rFonts w:cs="v4.2.0" w:hint="eastAsia"/>
        </w:rPr>
        <w:t>4</w:t>
      </w:r>
      <w:r>
        <w:rPr>
          <w:rFonts w:eastAsia="SimSun" w:cs="v4.2.0" w:hint="eastAsia"/>
          <w:lang w:val="en-US" w:eastAsia="zh-CN"/>
        </w:rPr>
        <w:t xml:space="preserve"> [19]</w:t>
      </w:r>
      <w:r>
        <w:rPr>
          <w:rFonts w:cs="v4.2.0"/>
        </w:rPr>
        <w:t xml:space="preserve"> appl</w:t>
      </w:r>
      <w:r>
        <w:rPr>
          <w:rFonts w:cs="v4.2.0" w:hint="eastAsia"/>
          <w:lang w:val="en-US" w:eastAsia="zh-CN"/>
        </w:rPr>
        <w:t>y</w:t>
      </w:r>
      <w:r>
        <w:rPr>
          <w:rFonts w:cs="v4.2.0"/>
        </w:rPr>
        <w:t>.</w:t>
      </w:r>
      <w:r>
        <w:rPr>
          <w:rFonts w:hint="eastAsia"/>
          <w:lang w:val="en-US" w:eastAsia="zh-CN"/>
        </w:rPr>
        <w:t xml:space="preserve"> </w:t>
      </w:r>
    </w:p>
    <w:p w14:paraId="081DB7D5" w14:textId="3A3D4BC3"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6.2.4.2 shall remain within the values provided in table 6.2.</w:t>
      </w:r>
      <w:r>
        <w:rPr>
          <w:lang w:val="en-US" w:eastAsia="zh-CN"/>
        </w:rPr>
        <w:t>2.6</w:t>
      </w:r>
      <w:r>
        <w:rPr>
          <w:rFonts w:hint="eastAsia"/>
          <w:lang w:val="en-US" w:eastAsia="zh-CN"/>
        </w:rPr>
        <w:t>.1.1</w:t>
      </w:r>
      <w:r>
        <w:t xml:space="preserve">-1, relative to the manufacturer's </w:t>
      </w:r>
      <w:r>
        <w:rPr>
          <w:lang w:eastAsia="zh-CN"/>
        </w:rPr>
        <w:t>declared rated beam EIRP (D.</w:t>
      </w:r>
      <w:r w:rsidR="003D10F7">
        <w:rPr>
          <w:lang w:eastAsia="zh-CN"/>
        </w:rPr>
        <w:t>9</w:t>
      </w:r>
      <w:r>
        <w:rPr>
          <w:lang w:eastAsia="zh-CN"/>
        </w:rPr>
        <w:t>) value</w:t>
      </w:r>
      <w:r>
        <w:t>:</w:t>
      </w:r>
    </w:p>
    <w:p w14:paraId="7722264A" w14:textId="77777777" w:rsidR="00BE0B54" w:rsidRDefault="00BE0B54" w:rsidP="00BE0B54">
      <w:pPr>
        <w:pStyle w:val="TH"/>
      </w:pPr>
      <w:r>
        <w:t>Table 6.2.</w:t>
      </w:r>
      <w:r>
        <w:rPr>
          <w:lang w:val="en-US" w:eastAsia="zh-CN"/>
        </w:rPr>
        <w:t>2.6</w:t>
      </w:r>
      <w:r>
        <w:rPr>
          <w:rFonts w:hint="eastAsia"/>
          <w:lang w:val="en-US" w:eastAsia="zh-CN"/>
        </w:rPr>
        <w:t>.1.1</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18C10E9E"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423E2C2" w14:textId="77777777" w:rsidR="00BE0B54" w:rsidRDefault="00BE0B54" w:rsidP="006B217A">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1FBF32AD"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0507D69E" w14:textId="77777777" w:rsidR="00BE0B54" w:rsidRDefault="00BE0B54" w:rsidP="006B217A">
            <w:pPr>
              <w:keepNext/>
              <w:keepLines/>
              <w:spacing w:after="0"/>
              <w:jc w:val="center"/>
              <w:rPr>
                <w:rFonts w:ascii="Arial" w:hAnsi="Arial"/>
                <w:b/>
                <w:sz w:val="18"/>
              </w:rPr>
            </w:pPr>
          </w:p>
        </w:tc>
      </w:tr>
      <w:tr w:rsidR="00BE0B54" w14:paraId="37141480" w14:textId="77777777" w:rsidTr="006B217A">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415A851C"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1-H</w:t>
            </w:r>
          </w:p>
        </w:tc>
        <w:tc>
          <w:tcPr>
            <w:tcW w:w="3330" w:type="dxa"/>
            <w:tcBorders>
              <w:top w:val="single" w:sz="4" w:space="0" w:color="auto"/>
              <w:left w:val="single" w:sz="4" w:space="0" w:color="auto"/>
              <w:bottom w:val="single" w:sz="4" w:space="0" w:color="auto"/>
              <w:right w:val="single" w:sz="4" w:space="0" w:color="auto"/>
            </w:tcBorders>
          </w:tcPr>
          <w:p w14:paraId="48B1687A" w14:textId="77777777" w:rsidR="00BE0B54" w:rsidRDefault="00BE0B54" w:rsidP="006B217A">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c>
          <w:tcPr>
            <w:tcW w:w="3330" w:type="dxa"/>
            <w:tcBorders>
              <w:top w:val="single" w:sz="4" w:space="0" w:color="auto"/>
              <w:left w:val="single" w:sz="4" w:space="0" w:color="auto"/>
              <w:bottom w:val="single" w:sz="4" w:space="0" w:color="auto"/>
              <w:right w:val="single" w:sz="4" w:space="0" w:color="auto"/>
            </w:tcBorders>
          </w:tcPr>
          <w:p w14:paraId="5901D9F9" w14:textId="3443C2A7" w:rsidR="00BE0B54" w:rsidRDefault="00BE0B54" w:rsidP="006B217A">
            <w:pPr>
              <w:keepNext/>
              <w:keepLines/>
              <w:spacing w:after="0"/>
              <w:jc w:val="center"/>
              <w:rPr>
                <w:rFonts w:ascii="Arial" w:eastAsia="SimSun" w:hAnsi="Arial"/>
                <w:sz w:val="18"/>
                <w:lang w:val="en-US" w:eastAsia="zh-CN"/>
              </w:rPr>
            </w:pPr>
          </w:p>
        </w:tc>
      </w:tr>
      <w:tr w:rsidR="00BE0B54" w14:paraId="26AD652C" w14:textId="77777777" w:rsidTr="006B217A">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186353AF"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right w:val="single" w:sz="4" w:space="0" w:color="auto"/>
            </w:tcBorders>
          </w:tcPr>
          <w:p w14:paraId="358E2A9B" w14:textId="77777777" w:rsidR="00BE0B54" w:rsidRDefault="00BE0B54" w:rsidP="006B217A">
            <w:pPr>
              <w:keepNext/>
              <w:keepLines/>
              <w:spacing w:after="0"/>
              <w:jc w:val="center"/>
              <w:rPr>
                <w:rFonts w:ascii="Arial" w:hAnsi="Arial"/>
                <w:sz w:val="18"/>
              </w:rPr>
            </w:pPr>
            <w:r>
              <w:rPr>
                <w:rFonts w:ascii="Arial" w:hAnsi="Arial"/>
                <w:sz w:val="18"/>
              </w:rPr>
              <w:t xml:space="preserve">3 GHz &lt; f </w:t>
            </w:r>
            <w:r>
              <w:rPr>
                <w:rFonts w:ascii="Arial" w:hAnsi="Arial" w:cs="Arial"/>
                <w:sz w:val="18"/>
              </w:rPr>
              <w:t>≤</w:t>
            </w:r>
            <w:r>
              <w:rPr>
                <w:rFonts w:ascii="Arial" w:hAnsi="Arial"/>
                <w:sz w:val="18"/>
              </w:rPr>
              <w:t xml:space="preserve"> 6 GHz: </w:t>
            </w:r>
            <w:r>
              <w:rPr>
                <w:rFonts w:ascii="Arial" w:hAnsi="Arial" w:cs="Arial"/>
                <w:sz w:val="18"/>
              </w:rPr>
              <w:t xml:space="preserve">± </w:t>
            </w:r>
            <w:r>
              <w:rPr>
                <w:rFonts w:ascii="Arial" w:hAnsi="Arial"/>
                <w:sz w:val="18"/>
              </w:rPr>
              <w:t>3.5 dB</w:t>
            </w:r>
          </w:p>
        </w:tc>
        <w:tc>
          <w:tcPr>
            <w:tcW w:w="3330" w:type="dxa"/>
            <w:tcBorders>
              <w:top w:val="single" w:sz="4" w:space="0" w:color="auto"/>
              <w:left w:val="single" w:sz="4" w:space="0" w:color="auto"/>
              <w:right w:val="single" w:sz="4" w:space="0" w:color="auto"/>
            </w:tcBorders>
          </w:tcPr>
          <w:p w14:paraId="2A054178" w14:textId="77777777" w:rsidR="00BE0B54" w:rsidRDefault="00BE0B54" w:rsidP="006B217A">
            <w:pPr>
              <w:keepNext/>
              <w:keepLines/>
              <w:spacing w:after="0"/>
              <w:jc w:val="center"/>
              <w:rPr>
                <w:rFonts w:ascii="Arial" w:eastAsia="SimSun" w:hAnsi="Arial"/>
                <w:sz w:val="18"/>
                <w:lang w:val="en-US" w:eastAsia="zh-CN"/>
              </w:rPr>
            </w:pPr>
          </w:p>
        </w:tc>
      </w:tr>
    </w:tbl>
    <w:p w14:paraId="650F14E3" w14:textId="77777777" w:rsidR="00BE0B54" w:rsidRDefault="00BE0B54" w:rsidP="00BE0B54"/>
    <w:p w14:paraId="0EA12262" w14:textId="4D8808C5" w:rsidR="00BE0B54" w:rsidRDefault="00BE0B54" w:rsidP="009779C5">
      <w:pPr>
        <w:pStyle w:val="H6"/>
      </w:pPr>
      <w:r>
        <w:t>6.2.</w:t>
      </w:r>
      <w:r>
        <w:rPr>
          <w:lang w:val="en-US" w:eastAsia="zh-CN"/>
        </w:rPr>
        <w:t>2.6</w:t>
      </w:r>
      <w:r>
        <w:rPr>
          <w:rFonts w:hint="eastAsia"/>
          <w:lang w:val="en-US" w:eastAsia="zh-CN"/>
        </w:rPr>
        <w:t>.1.2</w:t>
      </w:r>
      <w:r>
        <w:tab/>
      </w:r>
      <w:r>
        <w:rPr>
          <w:rFonts w:eastAsia="SimSun" w:hint="eastAsia"/>
          <w:lang w:val="en-US" w:eastAsia="zh-CN"/>
        </w:rPr>
        <w:t>Test</w:t>
      </w:r>
      <w:r>
        <w:rPr>
          <w:rFonts w:hint="eastAsia"/>
        </w:rPr>
        <w:t xml:space="preserve"> requirement for NCR-MT type 2-O</w:t>
      </w:r>
    </w:p>
    <w:p w14:paraId="56B0BBE1" w14:textId="5C9057AC"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w:t>
      </w:r>
      <w:r>
        <w:rPr>
          <w:lang w:val="en-US" w:eastAsia="zh-CN"/>
        </w:rPr>
        <w:t>2.</w:t>
      </w:r>
      <w:r>
        <w:t>4.</w:t>
      </w:r>
      <w:r>
        <w:rPr>
          <w:lang w:val="en-US" w:eastAsia="zh-CN"/>
        </w:rPr>
        <w:t>3</w:t>
      </w:r>
      <w:r>
        <w:t xml:space="preserve"> shall remain within the values provided in table 6.2.</w:t>
      </w:r>
      <w:r>
        <w:rPr>
          <w:lang w:val="en-US" w:eastAsia="zh-CN"/>
        </w:rPr>
        <w:t>2.6</w:t>
      </w:r>
      <w:r>
        <w:rPr>
          <w:rFonts w:hint="eastAsia"/>
          <w:lang w:val="en-US" w:eastAsia="zh-CN"/>
        </w:rPr>
        <w:t>.1.2</w:t>
      </w:r>
      <w:r>
        <w:t xml:space="preserve">-1, relative to the manufacturer's </w:t>
      </w:r>
      <w:r>
        <w:rPr>
          <w:lang w:eastAsia="zh-CN"/>
        </w:rPr>
        <w:t>declared rated beam EIRP (D.</w:t>
      </w:r>
      <w:r w:rsidR="003D10F7">
        <w:rPr>
          <w:lang w:eastAsia="zh-CN"/>
        </w:rPr>
        <w:t>9</w:t>
      </w:r>
      <w:r>
        <w:rPr>
          <w:lang w:eastAsia="zh-CN"/>
        </w:rPr>
        <w:t>) value</w:t>
      </w:r>
      <w:r>
        <w:t>:</w:t>
      </w:r>
    </w:p>
    <w:p w14:paraId="55247C01" w14:textId="77777777" w:rsidR="00BE0B54" w:rsidRDefault="00BE0B54" w:rsidP="00BE0B54">
      <w:pPr>
        <w:pStyle w:val="TH"/>
      </w:pPr>
      <w:r>
        <w:t>Table 6.2.</w:t>
      </w:r>
      <w:r>
        <w:rPr>
          <w:lang w:val="en-US" w:eastAsia="zh-CN"/>
        </w:rPr>
        <w:t>2.6</w:t>
      </w:r>
      <w:r>
        <w:rPr>
          <w:rFonts w:hint="eastAsia"/>
          <w:lang w:val="en-US" w:eastAsia="zh-CN"/>
        </w:rPr>
        <w:t>.1.2</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7B098204"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3B62753" w14:textId="77777777" w:rsidR="00BE0B54" w:rsidRDefault="00BE0B54" w:rsidP="006B217A">
            <w:pPr>
              <w:keepNext/>
              <w:keepLines/>
              <w:spacing w:after="0"/>
              <w:jc w:val="center"/>
              <w:rPr>
                <w:rFonts w:ascii="Arial" w:hAnsi="Arial"/>
                <w:b/>
                <w:sz w:val="18"/>
              </w:rPr>
            </w:pPr>
            <w:r>
              <w:rPr>
                <w:rFonts w:ascii="Arial" w:eastAsia="SimSun" w:hAnsi="Arial" w:hint="eastAsia"/>
                <w:b/>
                <w:sz w:val="18"/>
                <w:lang w:val="en-US" w:eastAsia="zh-CN"/>
              </w:rPr>
              <w:t>NCR type</w:t>
            </w:r>
          </w:p>
        </w:tc>
        <w:tc>
          <w:tcPr>
            <w:tcW w:w="3330" w:type="dxa"/>
            <w:tcBorders>
              <w:top w:val="single" w:sz="4" w:space="0" w:color="auto"/>
              <w:left w:val="single" w:sz="4" w:space="0" w:color="auto"/>
              <w:bottom w:val="single" w:sz="4" w:space="0" w:color="auto"/>
              <w:right w:val="single" w:sz="4" w:space="0" w:color="auto"/>
            </w:tcBorders>
          </w:tcPr>
          <w:p w14:paraId="2E0F89BF"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25244220" w14:textId="77777777" w:rsidR="00BE0B54" w:rsidRDefault="00BE0B54" w:rsidP="006B217A">
            <w:pPr>
              <w:keepNext/>
              <w:keepLines/>
              <w:spacing w:after="0"/>
              <w:jc w:val="center"/>
              <w:rPr>
                <w:rFonts w:ascii="Arial" w:hAnsi="Arial"/>
                <w:b/>
                <w:sz w:val="18"/>
              </w:rPr>
            </w:pPr>
            <w:r>
              <w:rPr>
                <w:b/>
                <w:bCs/>
              </w:rPr>
              <w:t xml:space="preserve">Extreme </w:t>
            </w:r>
            <w:r>
              <w:rPr>
                <w:b/>
                <w:bCs/>
                <w:lang w:eastAsia="sv-SE"/>
              </w:rPr>
              <w:t>test environment</w:t>
            </w:r>
          </w:p>
        </w:tc>
      </w:tr>
      <w:tr w:rsidR="00BE0B54" w14:paraId="4332FB57"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36CDBCBA"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2-O</w:t>
            </w:r>
          </w:p>
          <w:p w14:paraId="0DCE0D5B" w14:textId="77777777" w:rsidR="00BE0B54" w:rsidRDefault="00BE0B54" w:rsidP="006B217A">
            <w:pPr>
              <w:keepNext/>
              <w:keepLines/>
              <w:spacing w:after="0"/>
              <w:jc w:val="center"/>
              <w:rPr>
                <w:rFonts w:ascii="Arial" w:eastAsia="Yu Gothic UI" w:hAnsi="Arial"/>
                <w:sz w:val="18"/>
              </w:rPr>
            </w:pPr>
          </w:p>
        </w:tc>
        <w:tc>
          <w:tcPr>
            <w:tcW w:w="3330" w:type="dxa"/>
            <w:tcBorders>
              <w:top w:val="single" w:sz="4" w:space="0" w:color="auto"/>
              <w:left w:val="single" w:sz="4" w:space="0" w:color="auto"/>
              <w:bottom w:val="single" w:sz="4" w:space="0" w:color="auto"/>
              <w:right w:val="single" w:sz="4" w:space="0" w:color="auto"/>
            </w:tcBorders>
          </w:tcPr>
          <w:p w14:paraId="34E3111C"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6</w:t>
            </w:r>
            <w:r>
              <w:rPr>
                <w:rFonts w:ascii="Arial" w:hAnsi="Arial" w:cs="Arial"/>
                <w:sz w:val="18"/>
              </w:rPr>
              <w:t xml:space="preserve"> </w:t>
            </w:r>
            <w:r>
              <w:rPr>
                <w:rFonts w:ascii="Arial" w:hAnsi="Arial"/>
                <w:sz w:val="18"/>
              </w:rPr>
              <w:t>dB</w:t>
            </w:r>
          </w:p>
          <w:p w14:paraId="061429BB"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E919425"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1ED2589"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bottom w:val="single" w:sz="4" w:space="0" w:color="auto"/>
              <w:right w:val="single" w:sz="4" w:space="0" w:color="auto"/>
            </w:tcBorders>
          </w:tcPr>
          <w:p w14:paraId="69A9CD64" w14:textId="5C97EEF2" w:rsidR="007A1A17" w:rsidRDefault="007A1A17" w:rsidP="007A1A17">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7.1</w:t>
            </w:r>
            <w:r>
              <w:rPr>
                <w:rFonts w:ascii="Arial" w:hAnsi="Arial" w:cs="Arial"/>
                <w:sz w:val="18"/>
              </w:rPr>
              <w:t xml:space="preserve"> </w:t>
            </w:r>
            <w:r>
              <w:rPr>
                <w:rFonts w:ascii="Arial" w:hAnsi="Arial"/>
                <w:sz w:val="18"/>
              </w:rPr>
              <w:t>dB</w:t>
            </w:r>
          </w:p>
          <w:p w14:paraId="3239753B" w14:textId="38F86623" w:rsidR="007A1A17" w:rsidRDefault="007A1A17" w:rsidP="007A1A17">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61533498" w14:textId="55E6266D" w:rsidR="007A1A17" w:rsidRDefault="007A1A17" w:rsidP="007A1A17">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024EA08" w14:textId="77777777" w:rsidR="00BE0B54" w:rsidRDefault="00BE0B54" w:rsidP="006B217A">
            <w:pPr>
              <w:keepNext/>
              <w:keepLines/>
              <w:spacing w:after="0"/>
              <w:jc w:val="center"/>
              <w:rPr>
                <w:rFonts w:ascii="Arial" w:hAnsi="Arial"/>
                <w:sz w:val="18"/>
              </w:rPr>
            </w:pP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831" w:name="_Toc137467143"/>
      <w:bookmarkStart w:id="1832" w:name="_Toc138884789"/>
      <w:bookmarkStart w:id="1833" w:name="_Toc138885013"/>
      <w:bookmarkStart w:id="1834" w:name="_Toc145511224"/>
      <w:bookmarkStart w:id="1835" w:name="_Toc155475701"/>
      <w:bookmarkStart w:id="1836" w:name="_Toc176472734"/>
      <w:bookmarkStart w:id="1837" w:name="_Toc187247965"/>
      <w:bookmarkStart w:id="1838" w:name="_Toc194054315"/>
      <w:bookmarkStart w:id="1839" w:name="_Toc200115607"/>
      <w:r>
        <w:rPr>
          <w:rFonts w:hint="eastAsia"/>
          <w:lang w:val="en-US" w:eastAsia="zh-CN"/>
        </w:rPr>
        <w:t>6.2.3</w:t>
      </w:r>
      <w:r>
        <w:rPr>
          <w:rFonts w:hint="eastAsia"/>
          <w:lang w:val="en-US" w:eastAsia="zh-CN"/>
        </w:rPr>
        <w:tab/>
        <w:t>OTA repeater output power (TRP)</w:t>
      </w:r>
      <w:bookmarkEnd w:id="1811"/>
      <w:bookmarkEnd w:id="1812"/>
      <w:bookmarkEnd w:id="1813"/>
      <w:bookmarkEnd w:id="1814"/>
      <w:bookmarkEnd w:id="1815"/>
      <w:bookmarkEnd w:id="1816"/>
      <w:bookmarkEnd w:id="1831"/>
      <w:bookmarkEnd w:id="1832"/>
      <w:bookmarkEnd w:id="1833"/>
      <w:bookmarkEnd w:id="1834"/>
      <w:bookmarkEnd w:id="1835"/>
      <w:bookmarkEnd w:id="1836"/>
      <w:bookmarkEnd w:id="1837"/>
      <w:bookmarkEnd w:id="1838"/>
      <w:bookmarkEnd w:id="1839"/>
    </w:p>
    <w:p w14:paraId="7B786F82" w14:textId="77777777" w:rsidR="004D3FFD" w:rsidRDefault="002C252C">
      <w:pPr>
        <w:pStyle w:val="Heading4"/>
        <w:spacing w:line="260" w:lineRule="auto"/>
      </w:pPr>
      <w:bookmarkStart w:id="1840" w:name="_Toc7843"/>
      <w:bookmarkStart w:id="1841" w:name="_Toc5906"/>
      <w:bookmarkStart w:id="1842" w:name="_Toc121818372"/>
      <w:bookmarkStart w:id="1843" w:name="_Toc121818596"/>
      <w:bookmarkStart w:id="1844" w:name="_Toc124158351"/>
      <w:bookmarkStart w:id="1845" w:name="_Toc130558419"/>
      <w:bookmarkStart w:id="1846" w:name="_Toc137467144"/>
      <w:bookmarkStart w:id="1847" w:name="_Toc138884790"/>
      <w:bookmarkStart w:id="1848" w:name="_Toc138885014"/>
      <w:bookmarkStart w:id="1849" w:name="_Toc145511225"/>
      <w:bookmarkStart w:id="1850" w:name="_Toc155475702"/>
      <w:bookmarkStart w:id="1851" w:name="_Toc176472735"/>
      <w:bookmarkStart w:id="1852" w:name="_Toc187247966"/>
      <w:bookmarkStart w:id="1853" w:name="_Toc194054316"/>
      <w:bookmarkStart w:id="1854" w:name="_Toc200115608"/>
      <w:r>
        <w:t>6.</w:t>
      </w:r>
      <w:r>
        <w:rPr>
          <w:rFonts w:hint="eastAsia"/>
          <w:lang w:val="en-US" w:eastAsia="zh-CN"/>
        </w:rPr>
        <w:t>2.</w:t>
      </w:r>
      <w:r>
        <w:t>3.1</w:t>
      </w:r>
      <w:r>
        <w:tab/>
        <w:t>Definition and applicability</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r>
              <w:t>P</w:t>
            </w:r>
            <w:r>
              <w:rPr>
                <w:vertAlign w:val="subscript"/>
              </w:rPr>
              <w:t>rated,p,TRP</w:t>
            </w:r>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855" w:name="_Toc28481"/>
      <w:bookmarkStart w:id="1856" w:name="_Toc25538"/>
      <w:bookmarkStart w:id="1857" w:name="_Toc121818373"/>
      <w:bookmarkStart w:id="1858" w:name="_Toc121818597"/>
      <w:bookmarkStart w:id="1859" w:name="_Toc124158352"/>
      <w:bookmarkStart w:id="1860" w:name="_Toc130558420"/>
      <w:bookmarkStart w:id="1861" w:name="_Toc137467145"/>
      <w:bookmarkStart w:id="1862" w:name="_Toc138884791"/>
      <w:bookmarkStart w:id="1863" w:name="_Toc138885015"/>
      <w:bookmarkStart w:id="1864" w:name="_Toc145511226"/>
      <w:bookmarkStart w:id="1865" w:name="_Toc155475703"/>
      <w:bookmarkStart w:id="1866" w:name="_Toc176472736"/>
      <w:bookmarkStart w:id="1867" w:name="_Toc187247967"/>
      <w:bookmarkStart w:id="1868" w:name="_Toc194054317"/>
      <w:bookmarkStart w:id="1869" w:name="_Toc200115609"/>
      <w:r>
        <w:t>6.</w:t>
      </w:r>
      <w:r>
        <w:rPr>
          <w:rFonts w:hint="eastAsia"/>
          <w:lang w:val="en-US" w:eastAsia="zh-CN"/>
        </w:rPr>
        <w:t>2.</w:t>
      </w:r>
      <w:r>
        <w:t>3.2</w:t>
      </w:r>
      <w:r>
        <w:tab/>
        <w:t>Minimum requirement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CC7AA79" w14:textId="77777777" w:rsidR="00DA49E8" w:rsidRDefault="002C252C" w:rsidP="00DA49E8">
      <w:r>
        <w:t xml:space="preserve">The minimum requirement for </w:t>
      </w:r>
      <w:r>
        <w:rPr>
          <w:i/>
        </w:rPr>
        <w:t>repeater type 2-O</w:t>
      </w:r>
      <w:r>
        <w:t xml:space="preserve"> is defined for normal conditions in TS 38.106 [2], clause 7.2.2.</w:t>
      </w:r>
    </w:p>
    <w:p w14:paraId="78F8D132" w14:textId="7CA8211D" w:rsidR="004D3FFD" w:rsidRDefault="00DA49E8">
      <w:r>
        <w:t xml:space="preserve">The minimum requirement for </w:t>
      </w:r>
      <w:r>
        <w:rPr>
          <w:rFonts w:eastAsia="SimSun" w:hint="eastAsia"/>
          <w:i/>
          <w:iCs/>
          <w:lang w:val="en-US" w:eastAsia="zh-CN"/>
        </w:rPr>
        <w:t xml:space="preserve">NCR </w:t>
      </w:r>
      <w:r>
        <w:rPr>
          <w:i/>
          <w:iCs/>
        </w:rPr>
        <w:t>t</w:t>
      </w:r>
      <w:r>
        <w:rPr>
          <w:i/>
        </w:rPr>
        <w:t>ype 2-O</w:t>
      </w:r>
      <w:r>
        <w:t xml:space="preserve"> is defined for normal conditions in TS 38.106 [2], clause 7.2.</w:t>
      </w:r>
      <w:r>
        <w:rPr>
          <w:rFonts w:eastAsia="SimSun" w:hint="eastAsia"/>
          <w:lang w:val="en-US" w:eastAsia="zh-CN"/>
        </w:rPr>
        <w:t>3</w:t>
      </w:r>
      <w:r>
        <w:t>.</w:t>
      </w:r>
    </w:p>
    <w:p w14:paraId="7C7E6B10" w14:textId="77777777" w:rsidR="004D3FFD" w:rsidRDefault="002C252C">
      <w:pPr>
        <w:pStyle w:val="Heading4"/>
        <w:spacing w:line="260" w:lineRule="auto"/>
      </w:pPr>
      <w:bookmarkStart w:id="1870" w:name="_Toc2002"/>
      <w:bookmarkStart w:id="1871" w:name="_Toc3902"/>
      <w:bookmarkStart w:id="1872" w:name="_Toc121818374"/>
      <w:bookmarkStart w:id="1873" w:name="_Toc121818598"/>
      <w:bookmarkStart w:id="1874" w:name="_Toc124158353"/>
      <w:bookmarkStart w:id="1875" w:name="_Toc130558421"/>
      <w:bookmarkStart w:id="1876" w:name="_Toc137467146"/>
      <w:bookmarkStart w:id="1877" w:name="_Toc138884792"/>
      <w:bookmarkStart w:id="1878" w:name="_Toc138885016"/>
      <w:bookmarkStart w:id="1879" w:name="_Toc145511227"/>
      <w:bookmarkStart w:id="1880" w:name="_Toc155475704"/>
      <w:bookmarkStart w:id="1881" w:name="_Toc176472737"/>
      <w:bookmarkStart w:id="1882" w:name="_Toc187247968"/>
      <w:bookmarkStart w:id="1883" w:name="_Toc194054318"/>
      <w:bookmarkStart w:id="1884" w:name="_Toc200115610"/>
      <w:r>
        <w:t>6.</w:t>
      </w:r>
      <w:r>
        <w:rPr>
          <w:rFonts w:hint="eastAsia"/>
          <w:lang w:val="en-US" w:eastAsia="zh-CN"/>
        </w:rPr>
        <w:t>2.</w:t>
      </w:r>
      <w:r>
        <w:t>3.3</w:t>
      </w:r>
      <w:r>
        <w:tab/>
        <w:t>Test purpose</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18DE476A" w14:textId="77777777" w:rsidR="004D3FFD" w:rsidRDefault="002C252C">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885" w:name="_Toc82536279"/>
      <w:bookmarkStart w:id="1886" w:name="_Toc115080539"/>
      <w:bookmarkStart w:id="1887" w:name="_Toc36635845"/>
      <w:bookmarkStart w:id="1888" w:name="_Toc76544157"/>
      <w:bookmarkStart w:id="1889" w:name="_Toc26837"/>
      <w:bookmarkStart w:id="1890" w:name="_Toc76114271"/>
      <w:bookmarkStart w:id="1891" w:name="_Toc29810493"/>
      <w:bookmarkStart w:id="1892" w:name="_Toc66693694"/>
      <w:bookmarkStart w:id="1893" w:name="_Toc99702751"/>
      <w:bookmarkStart w:id="1894" w:name="_Toc26835"/>
      <w:bookmarkStart w:id="1895" w:name="_Toc21102644"/>
      <w:bookmarkStart w:id="1896" w:name="_Toc45885868"/>
      <w:bookmarkStart w:id="1897" w:name="_Toc53182977"/>
      <w:bookmarkStart w:id="1898" w:name="_Toc37272791"/>
      <w:bookmarkStart w:id="1899" w:name="_Toc74915646"/>
      <w:bookmarkStart w:id="1900" w:name="_Toc106206537"/>
      <w:bookmarkStart w:id="1901" w:name="_Toc58915644"/>
      <w:bookmarkStart w:id="1902" w:name="_Toc98766388"/>
      <w:bookmarkStart w:id="1903" w:name="_Toc89952572"/>
      <w:bookmarkStart w:id="1904" w:name="_Toc58917825"/>
      <w:bookmarkStart w:id="1905" w:name="_Toc121818375"/>
      <w:bookmarkStart w:id="1906" w:name="_Toc121818599"/>
      <w:bookmarkStart w:id="1907" w:name="_Toc124158354"/>
      <w:bookmarkStart w:id="1908" w:name="_Toc130558422"/>
      <w:bookmarkStart w:id="1909" w:name="_Toc137467147"/>
      <w:bookmarkStart w:id="1910" w:name="_Toc138884793"/>
      <w:bookmarkStart w:id="1911" w:name="_Toc138885017"/>
      <w:bookmarkStart w:id="1912" w:name="_Toc145511228"/>
      <w:bookmarkStart w:id="1913" w:name="_Toc155475705"/>
      <w:bookmarkStart w:id="1914" w:name="_Toc176472738"/>
      <w:bookmarkStart w:id="1915" w:name="_Toc187247969"/>
      <w:bookmarkStart w:id="1916" w:name="_Toc194054319"/>
      <w:bookmarkStart w:id="1917" w:name="_Toc200115611"/>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5018CD63" w14:textId="77777777" w:rsidR="004D3FFD" w:rsidRDefault="002C252C">
      <w:pPr>
        <w:pStyle w:val="Heading5"/>
        <w:spacing w:line="260" w:lineRule="auto"/>
        <w:ind w:left="1417" w:hanging="1417"/>
        <w:rPr>
          <w:rFonts w:cs="Arial"/>
          <w:lang w:eastAsia="sv-SE"/>
        </w:rPr>
      </w:pPr>
      <w:bookmarkStart w:id="1918" w:name="_Toc74915647"/>
      <w:bookmarkStart w:id="1919" w:name="_Toc98766389"/>
      <w:bookmarkStart w:id="1920" w:name="_Toc106206538"/>
      <w:bookmarkStart w:id="1921" w:name="_Toc10215"/>
      <w:bookmarkStart w:id="1922" w:name="_Toc76544158"/>
      <w:bookmarkStart w:id="1923" w:name="_Toc82536280"/>
      <w:bookmarkStart w:id="1924" w:name="_Toc58915645"/>
      <w:bookmarkStart w:id="1925" w:name="_Toc76114272"/>
      <w:bookmarkStart w:id="1926" w:name="_Toc21102645"/>
      <w:bookmarkStart w:id="1927" w:name="_Toc99702752"/>
      <w:bookmarkStart w:id="1928" w:name="_Toc58917826"/>
      <w:bookmarkStart w:id="1929" w:name="_Toc66693695"/>
      <w:bookmarkStart w:id="1930" w:name="_Toc89952573"/>
      <w:bookmarkStart w:id="1931" w:name="_Toc36635846"/>
      <w:bookmarkStart w:id="1932" w:name="_Toc45885869"/>
      <w:bookmarkStart w:id="1933" w:name="_Toc53182978"/>
      <w:bookmarkStart w:id="1934" w:name="_Toc37272792"/>
      <w:bookmarkStart w:id="1935" w:name="_Toc115080540"/>
      <w:bookmarkStart w:id="1936" w:name="_Toc21982"/>
      <w:bookmarkStart w:id="1937" w:name="_Toc29810494"/>
      <w:bookmarkStart w:id="1938" w:name="_Toc121818376"/>
      <w:bookmarkStart w:id="1939" w:name="_Toc121818600"/>
      <w:bookmarkStart w:id="1940" w:name="_Toc124158355"/>
      <w:bookmarkStart w:id="1941" w:name="_Toc130558423"/>
      <w:bookmarkStart w:id="1942" w:name="_Toc137467148"/>
      <w:bookmarkStart w:id="1943" w:name="_Toc138884794"/>
      <w:bookmarkStart w:id="1944" w:name="_Toc138885018"/>
      <w:bookmarkStart w:id="1945" w:name="_Toc145511229"/>
      <w:bookmarkStart w:id="1946" w:name="_Toc155475706"/>
      <w:bookmarkStart w:id="1947" w:name="_Toc176472739"/>
      <w:bookmarkStart w:id="1948" w:name="_Toc187247970"/>
      <w:bookmarkStart w:id="1949" w:name="_Toc194054320"/>
      <w:bookmarkStart w:id="1950" w:name="_Toc200115612"/>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5D2C439B" w:rsidR="004D3FFD" w:rsidRDefault="002C252C">
      <w:pPr>
        <w:rPr>
          <w:rFonts w:cs="v4.2.0"/>
        </w:rPr>
      </w:pPr>
      <w:r>
        <w:rPr>
          <w:i/>
        </w:rPr>
        <w:t>Base Station RF Bandwidth</w:t>
      </w:r>
      <w:r>
        <w:t xml:space="preserve"> positions </w:t>
      </w:r>
      <w:r>
        <w:rPr>
          <w:rFonts w:cs="v4.2.0"/>
        </w:rPr>
        <w:t>to be tested for multi-carrier:</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951" w:name="_Toc98766390"/>
      <w:bookmarkStart w:id="1952" w:name="_Toc74915648"/>
      <w:bookmarkStart w:id="1953" w:name="_Toc106206539"/>
      <w:bookmarkStart w:id="1954" w:name="_Toc115080541"/>
      <w:bookmarkStart w:id="1955" w:name="_Toc58917827"/>
      <w:bookmarkStart w:id="1956" w:name="_Toc37272793"/>
      <w:bookmarkStart w:id="1957" w:name="_Toc82536281"/>
      <w:bookmarkStart w:id="1958" w:name="_Toc53182979"/>
      <w:bookmarkStart w:id="1959" w:name="_Toc66693696"/>
      <w:bookmarkStart w:id="1960" w:name="_Toc58915646"/>
      <w:bookmarkStart w:id="1961" w:name="_Toc14213"/>
      <w:bookmarkStart w:id="1962" w:name="_Toc99702753"/>
      <w:bookmarkStart w:id="1963" w:name="_Toc45885870"/>
      <w:bookmarkStart w:id="1964" w:name="_Toc24019"/>
      <w:bookmarkStart w:id="1965" w:name="_Toc76114273"/>
      <w:bookmarkStart w:id="1966" w:name="_Toc29810495"/>
      <w:bookmarkStart w:id="1967" w:name="_Toc76544159"/>
      <w:bookmarkStart w:id="1968" w:name="_Toc21102646"/>
      <w:bookmarkStart w:id="1969" w:name="_Toc89952574"/>
      <w:bookmarkStart w:id="1970" w:name="_Toc36635847"/>
      <w:bookmarkStart w:id="1971" w:name="_Toc121818377"/>
      <w:bookmarkStart w:id="1972" w:name="_Toc121818601"/>
      <w:bookmarkStart w:id="1973" w:name="_Toc124158356"/>
      <w:bookmarkStart w:id="1974" w:name="_Toc130558424"/>
      <w:bookmarkStart w:id="1975" w:name="_Toc137467149"/>
      <w:bookmarkStart w:id="1976" w:name="_Toc138884795"/>
      <w:bookmarkStart w:id="1977" w:name="_Toc138885019"/>
      <w:bookmarkStart w:id="1978" w:name="_Toc145511230"/>
      <w:bookmarkStart w:id="1979" w:name="_Toc155475707"/>
      <w:bookmarkStart w:id="1980" w:name="_Toc176472740"/>
      <w:bookmarkStart w:id="1981" w:name="_Toc187247971"/>
      <w:bookmarkStart w:id="1982" w:name="_Toc194054321"/>
      <w:bookmarkStart w:id="1983" w:name="_Toc200115613"/>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2A6052BA" w14:textId="77777777" w:rsidR="004D3FFD" w:rsidRDefault="002C252C">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6A23131F" w14:textId="268F4E25" w:rsidR="00C20FB4" w:rsidRDefault="002C252C" w:rsidP="00C20FB4">
      <w:pPr>
        <w:pStyle w:val="B1"/>
      </w:pPr>
      <w:r>
        <w:t>3)</w:t>
      </w:r>
      <w:r>
        <w:tab/>
      </w:r>
      <w:r w:rsidR="009F5356">
        <w:rPr>
          <w:rFonts w:eastAsia="SimSun" w:hint="eastAsia"/>
          <w:lang w:val="en-US" w:eastAsia="zh-CN"/>
        </w:rPr>
        <w:t>For repeater type 2-O, o</w:t>
      </w:r>
      <w:r>
        <w:t>rient the positioner (and repeater and test signal generator) in order that the direction to be tested aligns with the test antenna and the correct angle of arrival for the input signal is achieved.</w:t>
      </w:r>
    </w:p>
    <w:p w14:paraId="7FECB29F" w14:textId="27C7474C" w:rsidR="004D3FFD" w:rsidRPr="00C20FB4" w:rsidRDefault="00C20FB4" w:rsidP="00C20FB4">
      <w:pPr>
        <w:pStyle w:val="B1"/>
        <w:ind w:leftChars="242" w:left="566" w:hangingChars="41" w:hanging="82"/>
        <w:rPr>
          <w:rFonts w:eastAsia="SimSun"/>
          <w:lang w:val="en-US" w:eastAsia="zh-CN"/>
        </w:rPr>
      </w:pPr>
      <w:r>
        <w:rPr>
          <w:rFonts w:eastAsia="SimSun" w:hint="eastAsia"/>
          <w:lang w:val="en-US" w:eastAsia="zh-CN"/>
        </w:rPr>
        <w:t>For NCR-Fwd, o</w:t>
      </w:r>
      <w:r>
        <w:t>rient the positioner (and repeater and test signal generator) in order that the direction to be tested aligns with the test antenna and the correct angle of arrival for the input signal is achieved</w:t>
      </w:r>
      <w:r>
        <w:rPr>
          <w:rFonts w:eastAsia="SimSun" w:hint="eastAsia"/>
          <w:lang w:val="en-US" w:eastAsia="zh-CN"/>
        </w:rPr>
        <w:t>; for NCR-MT, configure the NCR-MT</w:t>
      </w:r>
      <w:r>
        <w:t xml:space="preserve"> such that the beam peak direction(s) applied during the power measurement step </w:t>
      </w:r>
      <w:r>
        <w:rPr>
          <w:rFonts w:eastAsia="SimSun" w:hint="eastAsia"/>
          <w:lang w:val="en-US" w:eastAsia="zh-CN"/>
        </w:rPr>
        <w:t>7</w:t>
      </w:r>
      <w:r>
        <w:t xml:space="preserve"> are consistent with the grid and measurement approach for the TRP test.</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5A51CF9B" w14:textId="62B5B43C" w:rsidR="009678A9" w:rsidRDefault="002C252C" w:rsidP="009678A9">
      <w:pPr>
        <w:pStyle w:val="B1"/>
      </w:pPr>
      <w:r>
        <w:t>6)</w:t>
      </w:r>
      <w:r>
        <w:tab/>
      </w:r>
      <w:r w:rsidR="0007481B">
        <w:rPr>
          <w:rFonts w:eastAsia="SimSun" w:hint="eastAsia"/>
          <w:lang w:val="en-US" w:eastAsia="zh-CN"/>
        </w:rPr>
        <w:t>For repeater type 2-O,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F965277" w14:textId="77777777" w:rsidR="009678A9" w:rsidRDefault="009678A9" w:rsidP="00C07A57">
      <w:pPr>
        <w:pStyle w:val="B1"/>
        <w:ind w:leftChars="242" w:left="566" w:hangingChars="41" w:hanging="82"/>
        <w:rPr>
          <w:rFonts w:eastAsia="SimSun"/>
          <w:lang w:val="en-US" w:eastAsia="zh-CN"/>
        </w:rPr>
      </w:pPr>
      <w:r>
        <w:rPr>
          <w:rFonts w:eastAsia="SimSun" w:hint="eastAsia"/>
          <w:lang w:val="en-US" w:eastAsia="zh-CN"/>
        </w:rPr>
        <w:t>For NCR-Fwd,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r>
        <w:rPr>
          <w:rFonts w:eastAsia="SimSun" w:hint="eastAsia"/>
          <w:lang w:val="en-US" w:eastAsia="zh-CN"/>
        </w:rPr>
        <w:t>; for NCR-MT, o</w:t>
      </w:r>
      <w:r>
        <w:t>rient the positioner (</w:t>
      </w:r>
      <w:r>
        <w:rPr>
          <w:rFonts w:eastAsia="SimSun" w:hint="eastAsia"/>
          <w:lang w:val="en-US" w:eastAsia="zh-CN"/>
        </w:rPr>
        <w:t>NCR</w:t>
      </w:r>
      <w:r>
        <w:t>) in order that the direction to be tested aligns with the test antenna such that measurements to determine TRP can be performed (see annex I).</w:t>
      </w:r>
    </w:p>
    <w:p w14:paraId="0C79BA48" w14:textId="14E65AF4" w:rsidR="004D3FFD" w:rsidRPr="00B42101" w:rsidRDefault="004D3FFD">
      <w:pPr>
        <w:pStyle w:val="B1"/>
        <w:rPr>
          <w:lang w:val="en-US"/>
        </w:rPr>
      </w:pP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984" w:name="_Toc22084"/>
      <w:bookmarkStart w:id="1985" w:name="_Toc58917828"/>
      <w:bookmarkStart w:id="1986" w:name="_Toc89952575"/>
      <w:bookmarkStart w:id="1987" w:name="_Toc5567"/>
      <w:bookmarkStart w:id="1988" w:name="_Toc98766391"/>
      <w:bookmarkStart w:id="1989" w:name="_Toc82536282"/>
      <w:bookmarkStart w:id="1990" w:name="_Toc53182980"/>
      <w:bookmarkStart w:id="1991" w:name="_Toc76544160"/>
      <w:bookmarkStart w:id="1992" w:name="_Toc37272794"/>
      <w:bookmarkStart w:id="1993" w:name="_Toc36635848"/>
      <w:bookmarkStart w:id="1994" w:name="_Toc29810496"/>
      <w:bookmarkStart w:id="1995" w:name="_Toc66693697"/>
      <w:bookmarkStart w:id="1996" w:name="_Toc45885871"/>
      <w:bookmarkStart w:id="1997" w:name="_Toc21102647"/>
      <w:bookmarkStart w:id="1998" w:name="_Toc99702754"/>
      <w:bookmarkStart w:id="1999" w:name="_Toc58915647"/>
      <w:bookmarkStart w:id="2000" w:name="_Toc76114274"/>
      <w:bookmarkStart w:id="2001" w:name="_Toc74915649"/>
      <w:bookmarkStart w:id="2002" w:name="_Toc115080542"/>
      <w:bookmarkStart w:id="2003" w:name="_Toc106206540"/>
      <w:bookmarkStart w:id="2004" w:name="_Toc121818378"/>
      <w:bookmarkStart w:id="2005" w:name="_Toc121818602"/>
      <w:bookmarkStart w:id="2006" w:name="_Toc124158357"/>
      <w:bookmarkStart w:id="2007" w:name="_Toc130558425"/>
      <w:bookmarkStart w:id="2008" w:name="_Toc137467150"/>
      <w:bookmarkStart w:id="2009" w:name="_Toc138884796"/>
      <w:bookmarkStart w:id="2010" w:name="_Toc138885020"/>
      <w:bookmarkStart w:id="2011" w:name="_Toc145511231"/>
      <w:bookmarkStart w:id="2012" w:name="_Toc155475708"/>
      <w:bookmarkStart w:id="2013" w:name="_Toc176472741"/>
      <w:bookmarkStart w:id="2014" w:name="_Toc187247972"/>
      <w:bookmarkStart w:id="2015" w:name="_Toc194054322"/>
      <w:bookmarkStart w:id="2016" w:name="_Toc200115614"/>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41C7D633" w14:textId="77777777" w:rsidR="00B42101" w:rsidRDefault="00B42101" w:rsidP="00B42101">
      <w:pPr>
        <w:pStyle w:val="Heading3"/>
        <w:rPr>
          <w:rFonts w:eastAsia="SimSun"/>
          <w:lang w:val="en-US" w:eastAsia="zh-CN"/>
        </w:rPr>
      </w:pPr>
      <w:bookmarkStart w:id="2017" w:name="_Toc155428179"/>
      <w:bookmarkStart w:id="2018" w:name="_Toc155781197"/>
      <w:bookmarkStart w:id="2019" w:name="_Toc23267"/>
      <w:bookmarkStart w:id="2020" w:name="_Toc22296"/>
      <w:bookmarkStart w:id="2021" w:name="_Toc176472742"/>
      <w:bookmarkStart w:id="2022" w:name="_Toc187247973"/>
      <w:bookmarkStart w:id="2023" w:name="_Toc194054323"/>
      <w:bookmarkStart w:id="2024" w:name="_Toc200115615"/>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tab/>
      </w:r>
      <w:r>
        <w:rPr>
          <w:rFonts w:eastAsia="SimSun" w:hint="eastAsia"/>
          <w:lang w:val="en-US" w:eastAsia="zh-CN"/>
        </w:rPr>
        <w:t>Test</w:t>
      </w:r>
      <w:r>
        <w:t xml:space="preserve"> requirement</w:t>
      </w:r>
      <w:r>
        <w:rPr>
          <w:rFonts w:eastAsia="SimSun" w:hint="eastAsia"/>
          <w:lang w:val="en-US" w:eastAsia="zh-CN"/>
        </w:rPr>
        <w:t xml:space="preserve"> for NCR</w:t>
      </w:r>
      <w:bookmarkEnd w:id="2017"/>
      <w:bookmarkEnd w:id="2018"/>
      <w:bookmarkEnd w:id="2019"/>
      <w:bookmarkEnd w:id="2020"/>
      <w:bookmarkEnd w:id="2021"/>
      <w:bookmarkEnd w:id="2022"/>
      <w:bookmarkEnd w:id="2023"/>
      <w:bookmarkEnd w:id="2024"/>
    </w:p>
    <w:p w14:paraId="23B9A90C" w14:textId="768F8A98" w:rsidR="00A8323F" w:rsidRDefault="00A8323F" w:rsidP="00A8323F">
      <w:pPr>
        <w:pStyle w:val="Heading5"/>
        <w:rPr>
          <w:rFonts w:eastAsia="SimSun"/>
          <w:lang w:val="en-US" w:eastAsia="zh-CN"/>
        </w:rPr>
      </w:pPr>
      <w:bookmarkStart w:id="2025" w:name="_Toc176472743"/>
      <w:bookmarkStart w:id="2026" w:name="_Toc187247974"/>
      <w:bookmarkStart w:id="2027" w:name="_Toc194054324"/>
      <w:bookmarkStart w:id="2028" w:name="_Toc200115616"/>
      <w:r>
        <w:rPr>
          <w:lang w:val="en-US" w:eastAsia="zh-CN"/>
        </w:rPr>
        <w:t>6.2.3.6.1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25"/>
      <w:bookmarkEnd w:id="2026"/>
      <w:bookmarkEnd w:id="2027"/>
      <w:bookmarkEnd w:id="2028"/>
    </w:p>
    <w:p w14:paraId="43400437" w14:textId="77777777" w:rsidR="00A8323F" w:rsidRDefault="00A8323F" w:rsidP="00A8323F">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 xml:space="preserve">3 </w:t>
      </w:r>
      <w:r>
        <w:t>shall remain:</w:t>
      </w:r>
    </w:p>
    <w:p w14:paraId="09EE90EB" w14:textId="77777777" w:rsidR="00A8323F" w:rsidRDefault="00A8323F" w:rsidP="00A8323F">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03A402B" w14:textId="77777777" w:rsidR="00A8323F" w:rsidRDefault="00A8323F" w:rsidP="00A8323F">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15FCD52A" w14:textId="75BC7F52" w:rsidR="00A8323F" w:rsidRPr="00A8323F" w:rsidRDefault="00A8323F" w:rsidP="00A8323F">
      <w:pPr>
        <w:pStyle w:val="B1"/>
        <w:rPr>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A7149C8" w14:textId="56625B8B" w:rsidR="00B42101" w:rsidRDefault="00B42101" w:rsidP="00A8323F">
      <w:pPr>
        <w:pStyle w:val="Heading5"/>
        <w:rPr>
          <w:rFonts w:eastAsia="SimSun"/>
          <w:lang w:val="en-US" w:eastAsia="zh-CN"/>
        </w:rPr>
      </w:pPr>
      <w:bookmarkStart w:id="2029" w:name="_Toc155781198"/>
      <w:bookmarkStart w:id="2030" w:name="_Toc155428180"/>
      <w:bookmarkStart w:id="2031" w:name="_Toc25181"/>
      <w:bookmarkStart w:id="2032" w:name="_Toc29624"/>
      <w:bookmarkStart w:id="2033" w:name="_Toc176472744"/>
      <w:bookmarkStart w:id="2034" w:name="_Toc187247975"/>
      <w:bookmarkStart w:id="2035" w:name="_Toc194054325"/>
      <w:bookmarkStart w:id="2036" w:name="_Toc200115617"/>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2029"/>
      <w:bookmarkEnd w:id="2030"/>
      <w:bookmarkEnd w:id="2031"/>
      <w:bookmarkEnd w:id="2032"/>
      <w:bookmarkEnd w:id="2033"/>
      <w:bookmarkEnd w:id="2034"/>
      <w:bookmarkEnd w:id="2035"/>
      <w:bookmarkEnd w:id="2036"/>
    </w:p>
    <w:p w14:paraId="57283CAB" w14:textId="062A6E99" w:rsidR="00B42101" w:rsidRDefault="00B42101" w:rsidP="00A8323F">
      <w:pPr>
        <w:pStyle w:val="H6"/>
      </w:pPr>
      <w:bookmarkStart w:id="2037" w:name="_Toc155428182"/>
      <w:bookmarkStart w:id="2038" w:name="_Toc155781200"/>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rPr>
          <w:rFonts w:eastAsia="SimSun" w:hint="eastAsia"/>
          <w:lang w:val="en-US" w:eastAsia="zh-CN"/>
        </w:rPr>
        <w:t>.1</w:t>
      </w:r>
      <w:r w:rsidR="00A8323F">
        <w:rPr>
          <w:rFonts w:eastAsia="SimSun"/>
          <w:lang w:val="en-US" w:eastAsia="zh-CN"/>
        </w:rPr>
        <w:tab/>
      </w:r>
      <w:r>
        <w:rPr>
          <w:rFonts w:eastAsia="SimSun" w:hint="eastAsia"/>
          <w:lang w:val="en-US" w:eastAsia="zh-CN"/>
        </w:rPr>
        <w:t>Test</w:t>
      </w:r>
      <w:r>
        <w:t xml:space="preserve"> </w:t>
      </w:r>
      <w:r>
        <w:rPr>
          <w:rFonts w:hint="eastAsia"/>
        </w:rPr>
        <w:t>requirement for NCR-MT type 2-O</w:t>
      </w:r>
      <w:bookmarkEnd w:id="2037"/>
      <w:bookmarkEnd w:id="2038"/>
    </w:p>
    <w:p w14:paraId="3DAC631C" w14:textId="77777777" w:rsidR="00B42101" w:rsidRDefault="00B42101" w:rsidP="00B42101">
      <w:r>
        <w:t xml:space="preserve">The </w:t>
      </w:r>
      <w:r>
        <w:rPr>
          <w:rFonts w:hint="eastAsia"/>
          <w:lang w:eastAsia="zh-CN"/>
        </w:rPr>
        <w:t xml:space="preserve">final </w:t>
      </w:r>
      <w:r>
        <w:t>TRP measurement result in clause 6.3.4.2 shall remain:</w:t>
      </w:r>
    </w:p>
    <w:p w14:paraId="1962EDBC" w14:textId="77777777" w:rsidR="00B42101" w:rsidRDefault="00B42101" w:rsidP="00B42101">
      <w:pPr>
        <w:pStyle w:val="B1"/>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t xml:space="preserve"> carrier frequency 24.25 GHz &lt; f </w:t>
      </w:r>
      <w:r>
        <w:rPr>
          <w:rFonts w:cs="Arial"/>
        </w:rPr>
        <w:t xml:space="preserve">≤ </w:t>
      </w:r>
      <w:r>
        <w:t>29.5 GHz.</w:t>
      </w:r>
    </w:p>
    <w:p w14:paraId="0347007F" w14:textId="77777777" w:rsidR="00B42101" w:rsidRDefault="00B42101" w:rsidP="00B4210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55EAA848" w14:textId="77777777" w:rsidR="00B42101" w:rsidRDefault="00B42101" w:rsidP="00B42101">
      <w:pPr>
        <w:pStyle w:val="B1"/>
        <w:rPr>
          <w:rFonts w:eastAsia="SimSun"/>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646A914" w14:textId="35548E61" w:rsidR="00B42101" w:rsidRDefault="00B42101" w:rsidP="00A8323F">
      <w:pPr>
        <w:pStyle w:val="Heading5"/>
        <w:rPr>
          <w:rFonts w:eastAsia="SimSun"/>
          <w:lang w:val="en-US" w:eastAsia="zh-CN"/>
        </w:rPr>
      </w:pPr>
      <w:bookmarkStart w:id="2039" w:name="_Toc155428183"/>
      <w:bookmarkStart w:id="2040" w:name="_Toc155781201"/>
      <w:bookmarkStart w:id="2041" w:name="_Toc176472745"/>
      <w:bookmarkStart w:id="2042" w:name="_Toc187247976"/>
      <w:bookmarkStart w:id="2043" w:name="_Toc194054326"/>
      <w:bookmarkStart w:id="2044" w:name="_Toc200115618"/>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tab/>
      </w:r>
      <w:r>
        <w:rPr>
          <w:rFonts w:eastAsia="SimSun" w:hint="eastAsia"/>
          <w:lang w:val="en-US" w:eastAsia="zh-CN"/>
        </w:rPr>
        <w:t xml:space="preserve">Test </w:t>
      </w:r>
      <w:r>
        <w:t>requirement</w:t>
      </w:r>
      <w:r>
        <w:rPr>
          <w:rFonts w:eastAsia="SimSun" w:hint="eastAsia"/>
          <w:lang w:val="en-US" w:eastAsia="zh-CN"/>
        </w:rPr>
        <w:t xml:space="preserve"> for NCR-Fwd</w:t>
      </w:r>
      <w:bookmarkEnd w:id="2039"/>
      <w:bookmarkEnd w:id="2040"/>
      <w:bookmarkEnd w:id="2041"/>
      <w:bookmarkEnd w:id="2042"/>
      <w:bookmarkEnd w:id="2043"/>
      <w:bookmarkEnd w:id="2044"/>
    </w:p>
    <w:p w14:paraId="7FD1235A" w14:textId="035BD5F6" w:rsidR="00B42101" w:rsidRDefault="00B42101" w:rsidP="00A8323F">
      <w:pPr>
        <w:pStyle w:val="H6"/>
        <w:rPr>
          <w:lang w:val="en-US"/>
        </w:rPr>
      </w:pPr>
      <w:bookmarkStart w:id="2045" w:name="_Toc155428184"/>
      <w:bookmarkStart w:id="2046" w:name="_Toc155781202"/>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rPr>
          <w:rFonts w:eastAsia="SimSun"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45"/>
      <w:bookmarkEnd w:id="2046"/>
    </w:p>
    <w:p w14:paraId="154631A7" w14:textId="7BA07F3B" w:rsidR="00B42101" w:rsidRDefault="00B42101" w:rsidP="00B42101">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3</w:t>
      </w:r>
      <w:r w:rsidR="00A8323F">
        <w:rPr>
          <w:rFonts w:eastAsia="SimSun" w:cs="Arial"/>
          <w:lang w:val="en-US" w:eastAsia="zh-CN"/>
        </w:rPr>
        <w:t xml:space="preserve"> </w:t>
      </w:r>
      <w:r>
        <w:t>shall remain:</w:t>
      </w:r>
    </w:p>
    <w:p w14:paraId="40EB942E" w14:textId="77777777" w:rsidR="00B42101" w:rsidRDefault="00B42101" w:rsidP="00B42101">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8A0919D" w14:textId="77777777" w:rsidR="00B42101" w:rsidRDefault="00B42101" w:rsidP="00B42101">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32FEF2E7" w14:textId="77777777" w:rsidR="00B42101" w:rsidRDefault="00B42101" w:rsidP="00B42101">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2047" w:name="_Toc14646"/>
      <w:bookmarkStart w:id="2048" w:name="_Toc835"/>
      <w:bookmarkStart w:id="2049" w:name="_Toc20254"/>
      <w:bookmarkStart w:id="2050" w:name="_Toc5577"/>
      <w:bookmarkStart w:id="2051" w:name="_Toc121818379"/>
      <w:bookmarkStart w:id="2052" w:name="_Toc121818603"/>
      <w:bookmarkStart w:id="2053" w:name="_Toc124158358"/>
      <w:bookmarkStart w:id="2054" w:name="_Toc130558426"/>
      <w:bookmarkStart w:id="2055" w:name="_Toc137467151"/>
      <w:bookmarkStart w:id="2056" w:name="_Toc138884797"/>
      <w:bookmarkStart w:id="2057" w:name="_Toc138885021"/>
      <w:bookmarkStart w:id="2058" w:name="_Toc145511232"/>
      <w:bookmarkStart w:id="2059" w:name="_Toc155475709"/>
      <w:bookmarkStart w:id="2060" w:name="_Toc176472746"/>
      <w:bookmarkStart w:id="2061" w:name="_Toc187247977"/>
      <w:bookmarkStart w:id="2062" w:name="_Toc194054327"/>
      <w:bookmarkStart w:id="2063" w:name="_Toc200115619"/>
      <w:r>
        <w:rPr>
          <w:rFonts w:hint="eastAsia"/>
          <w:lang w:val="en-US" w:eastAsia="zh-CN"/>
        </w:rPr>
        <w:t>6</w:t>
      </w:r>
      <w:r>
        <w:rPr>
          <w:rFonts w:hint="eastAsia"/>
          <w:lang w:eastAsia="zh-CN"/>
        </w:rPr>
        <w:t>.3</w:t>
      </w:r>
      <w:r>
        <w:tab/>
      </w:r>
      <w:r>
        <w:rPr>
          <w:rFonts w:hint="eastAsia"/>
          <w:lang w:eastAsia="zh-CN"/>
        </w:rPr>
        <w:t>OTA frequency stability</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10E9BEA2" w14:textId="77777777" w:rsidR="004D3FFD" w:rsidRDefault="002C252C">
      <w:pPr>
        <w:pStyle w:val="Heading3"/>
      </w:pPr>
      <w:bookmarkStart w:id="2064" w:name="_Toc74961779"/>
      <w:bookmarkStart w:id="2065" w:name="_Toc61182663"/>
      <w:bookmarkStart w:id="2066" w:name="_Toc36645102"/>
      <w:bookmarkStart w:id="2067" w:name="_Toc82595139"/>
      <w:bookmarkStart w:id="2068" w:name="_Toc37272156"/>
      <w:bookmarkStart w:id="2069" w:name="_Toc19073"/>
      <w:bookmarkStart w:id="2070" w:name="_Toc29809718"/>
      <w:bookmarkStart w:id="2071" w:name="_Toc21099920"/>
      <w:bookmarkStart w:id="2072" w:name="_Toc58860166"/>
      <w:bookmarkStart w:id="2073" w:name="_Toc10934"/>
      <w:bookmarkStart w:id="2074" w:name="_Toc58862670"/>
      <w:bookmarkStart w:id="2075" w:name="_Toc53182425"/>
      <w:bookmarkStart w:id="2076" w:name="_Toc76545036"/>
      <w:bookmarkStart w:id="2077" w:name="_Toc21075"/>
      <w:bookmarkStart w:id="2078" w:name="_Toc75242690"/>
      <w:bookmarkStart w:id="2079" w:name="_Toc66727976"/>
      <w:bookmarkStart w:id="2080" w:name="_Toc45884402"/>
      <w:bookmarkStart w:id="2081" w:name="_Toc121818380"/>
      <w:bookmarkStart w:id="2082" w:name="_Toc121818604"/>
      <w:bookmarkStart w:id="2083" w:name="_Toc124158359"/>
      <w:bookmarkStart w:id="2084" w:name="_Toc130558427"/>
      <w:bookmarkStart w:id="2085" w:name="_Toc137467152"/>
      <w:bookmarkStart w:id="2086" w:name="_Toc138884798"/>
      <w:bookmarkStart w:id="2087" w:name="_Toc138885022"/>
      <w:bookmarkStart w:id="2088" w:name="_Toc145511233"/>
      <w:bookmarkStart w:id="2089" w:name="_Toc155475710"/>
      <w:bookmarkStart w:id="2090" w:name="_Toc176472747"/>
      <w:bookmarkStart w:id="2091" w:name="_Toc187247978"/>
      <w:bookmarkStart w:id="2092" w:name="_Toc194054328"/>
      <w:bookmarkStart w:id="2093" w:name="_Toc200115620"/>
      <w:r>
        <w:t>6.3.1</w:t>
      </w:r>
      <w:r>
        <w:tab/>
        <w:t>Definition and applicability</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7242FEFA" w14:textId="77777777" w:rsidR="004D3FFD" w:rsidRDefault="002C252C">
      <w:pPr>
        <w:rPr>
          <w:lang w:eastAsia="zh-CN"/>
        </w:rPr>
      </w:pPr>
      <w:bookmarkStart w:id="2094" w:name="_Toc58860167"/>
      <w:bookmarkStart w:id="2095" w:name="_Toc66727977"/>
      <w:bookmarkStart w:id="2096" w:name="_Toc37272157"/>
      <w:bookmarkStart w:id="2097" w:name="_Toc75242691"/>
      <w:bookmarkStart w:id="2098" w:name="_Toc53182426"/>
      <w:bookmarkStart w:id="2099" w:name="_Toc45884403"/>
      <w:bookmarkStart w:id="2100" w:name="_Toc74961780"/>
      <w:bookmarkStart w:id="2101" w:name="_Toc82595140"/>
      <w:bookmarkStart w:id="2102" w:name="_Toc36645103"/>
      <w:bookmarkStart w:id="2103" w:name="_Toc29809719"/>
      <w:bookmarkStart w:id="2104" w:name="_Toc21099921"/>
      <w:bookmarkStart w:id="2105" w:name="_Toc61182664"/>
      <w:bookmarkStart w:id="2106" w:name="_Toc76545037"/>
      <w:bookmarkStart w:id="2107" w:name="_Toc58862671"/>
      <w:r>
        <w:t>Frequency stability is the ability to maintain the same frequency on the output signal with respect to the input signal.</w:t>
      </w:r>
    </w:p>
    <w:p w14:paraId="0F3CAA85" w14:textId="77777777" w:rsidR="004D3FFD" w:rsidRDefault="002C252C">
      <w:pPr>
        <w:pStyle w:val="Heading3"/>
      </w:pPr>
      <w:bookmarkStart w:id="2108" w:name="_Toc26076"/>
      <w:bookmarkStart w:id="2109" w:name="_Toc14752"/>
      <w:bookmarkStart w:id="2110" w:name="_Toc5773"/>
      <w:bookmarkStart w:id="2111" w:name="_Toc121818381"/>
      <w:bookmarkStart w:id="2112" w:name="_Toc121818605"/>
      <w:bookmarkStart w:id="2113" w:name="_Toc124158360"/>
      <w:bookmarkStart w:id="2114" w:name="_Toc130558428"/>
      <w:bookmarkStart w:id="2115" w:name="_Toc137467153"/>
      <w:bookmarkStart w:id="2116" w:name="_Toc138884799"/>
      <w:bookmarkStart w:id="2117" w:name="_Toc138885023"/>
      <w:bookmarkStart w:id="2118" w:name="_Toc145511234"/>
      <w:bookmarkStart w:id="2119" w:name="_Toc155475711"/>
      <w:bookmarkStart w:id="2120" w:name="_Toc176472748"/>
      <w:bookmarkStart w:id="2121" w:name="_Toc187247979"/>
      <w:bookmarkStart w:id="2122" w:name="_Toc194054329"/>
      <w:bookmarkStart w:id="2123" w:name="_Toc200115621"/>
      <w:r>
        <w:t>6.3.2</w:t>
      </w:r>
      <w:r>
        <w:tab/>
        <w:t>Minimum Requirement</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4386DC00" w14:textId="77777777" w:rsidR="00A83E5A" w:rsidRDefault="002C252C" w:rsidP="00A83E5A">
      <w:r>
        <w:t>The minimum requirement</w:t>
      </w:r>
      <w:r w:rsidR="00BC6849">
        <w:rPr>
          <w:rFonts w:eastAsia="SimSun" w:hint="eastAsia"/>
          <w:lang w:val="en-US" w:eastAsia="zh-CN"/>
        </w:rPr>
        <w:t xml:space="preserve"> for repeater type 2-O</w:t>
      </w:r>
      <w:r>
        <w:t xml:space="preserve"> is in TS 38.106 [</w:t>
      </w:r>
      <w:r>
        <w:rPr>
          <w:rFonts w:hint="eastAsia"/>
          <w:lang w:val="en-US" w:eastAsia="zh-CN"/>
        </w:rPr>
        <w:t>2</w:t>
      </w:r>
      <w:r>
        <w:t>], clause 7.3.2.</w:t>
      </w:r>
    </w:p>
    <w:p w14:paraId="137795C5" w14:textId="19531D4C" w:rsidR="00D01D89" w:rsidRDefault="00D01D89" w:rsidP="00A83E5A">
      <w:r>
        <w:t>The minimum requirement</w:t>
      </w:r>
      <w:r w:rsidRPr="00F86E2A">
        <w:rPr>
          <w:lang w:val="en-US" w:eastAsia="zh-CN"/>
        </w:rPr>
        <w:t xml:space="preserve"> for NCR type 2-O</w:t>
      </w:r>
      <w:r>
        <w:t xml:space="preserve"> is in TS 38.106 [</w:t>
      </w:r>
      <w:r w:rsidRPr="00DC4250">
        <w:rPr>
          <w:lang w:val="en-US" w:eastAsia="zh-CN"/>
        </w:rPr>
        <w:t>2</w:t>
      </w:r>
      <w:r>
        <w:t>], clause 7.3.</w:t>
      </w:r>
      <w:r>
        <w:rPr>
          <w:rFonts w:eastAsia="SimSun" w:hint="eastAsia"/>
          <w:lang w:val="en-US" w:eastAsia="zh-CN"/>
        </w:rPr>
        <w:t>3</w:t>
      </w:r>
      <w:r>
        <w:t>.</w:t>
      </w:r>
    </w:p>
    <w:p w14:paraId="639C3997" w14:textId="2AD88B8B" w:rsidR="004D3FFD" w:rsidRDefault="002C252C" w:rsidP="00A83E5A">
      <w:pPr>
        <w:pStyle w:val="Heading3"/>
      </w:pPr>
      <w:bookmarkStart w:id="2124" w:name="_Toc25772"/>
      <w:bookmarkStart w:id="2125" w:name="_Toc61182665"/>
      <w:bookmarkStart w:id="2126" w:name="_Toc66727978"/>
      <w:bookmarkStart w:id="2127" w:name="_Toc29809720"/>
      <w:bookmarkStart w:id="2128" w:name="_Toc58862672"/>
      <w:bookmarkStart w:id="2129" w:name="_Toc6407"/>
      <w:bookmarkStart w:id="2130" w:name="_Toc76545038"/>
      <w:bookmarkStart w:id="2131" w:name="_Toc53182427"/>
      <w:bookmarkStart w:id="2132" w:name="_Toc21099922"/>
      <w:bookmarkStart w:id="2133" w:name="_Toc58860168"/>
      <w:bookmarkStart w:id="2134" w:name="_Toc45884404"/>
      <w:bookmarkStart w:id="2135" w:name="_Toc74961781"/>
      <w:bookmarkStart w:id="2136" w:name="_Toc37272158"/>
      <w:bookmarkStart w:id="2137" w:name="_Toc82595141"/>
      <w:bookmarkStart w:id="2138" w:name="_Toc26562"/>
      <w:bookmarkStart w:id="2139" w:name="_Toc36645104"/>
      <w:bookmarkStart w:id="2140" w:name="_Toc75242692"/>
      <w:bookmarkStart w:id="2141" w:name="_Toc121818382"/>
      <w:bookmarkStart w:id="2142" w:name="_Toc121818606"/>
      <w:bookmarkStart w:id="2143" w:name="_Toc124158361"/>
      <w:bookmarkStart w:id="2144" w:name="_Toc130558429"/>
      <w:bookmarkStart w:id="2145" w:name="_Toc137467154"/>
      <w:bookmarkStart w:id="2146" w:name="_Toc138884800"/>
      <w:bookmarkStart w:id="2147" w:name="_Toc138885024"/>
      <w:bookmarkStart w:id="2148" w:name="_Toc145511235"/>
      <w:bookmarkStart w:id="2149" w:name="_Toc155475712"/>
      <w:bookmarkStart w:id="2150" w:name="_Toc176472749"/>
      <w:bookmarkStart w:id="2151" w:name="_Toc187247980"/>
      <w:bookmarkStart w:id="2152" w:name="_Toc194054330"/>
      <w:bookmarkStart w:id="2153" w:name="_Toc200115622"/>
      <w:r>
        <w:t>6.3.3</w:t>
      </w:r>
      <w:r>
        <w:tab/>
        <w:t>Test purpose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2154" w:name="_Toc22945"/>
      <w:bookmarkStart w:id="2155" w:name="_Toc66727979"/>
      <w:bookmarkStart w:id="2156" w:name="_Toc1441"/>
      <w:bookmarkStart w:id="2157" w:name="_Toc29809721"/>
      <w:bookmarkStart w:id="2158" w:name="_Toc82595142"/>
      <w:bookmarkStart w:id="2159" w:name="_Toc53182428"/>
      <w:bookmarkStart w:id="2160" w:name="_Toc61182666"/>
      <w:bookmarkStart w:id="2161" w:name="_Toc58860169"/>
      <w:bookmarkStart w:id="2162" w:name="_Toc21099923"/>
      <w:bookmarkStart w:id="2163" w:name="_Toc75242693"/>
      <w:bookmarkStart w:id="2164" w:name="_Toc36645105"/>
      <w:bookmarkStart w:id="2165" w:name="_Toc37272159"/>
      <w:bookmarkStart w:id="2166" w:name="_Toc58862673"/>
      <w:bookmarkStart w:id="2167" w:name="_Toc76545039"/>
      <w:bookmarkStart w:id="2168" w:name="_Toc74961782"/>
      <w:bookmarkStart w:id="2169" w:name="_Toc17410"/>
      <w:bookmarkStart w:id="2170" w:name="_Toc45884405"/>
      <w:bookmarkStart w:id="2171" w:name="_Toc121818383"/>
      <w:bookmarkStart w:id="2172" w:name="_Toc121818607"/>
      <w:bookmarkStart w:id="2173" w:name="_Toc124158362"/>
      <w:bookmarkStart w:id="2174" w:name="_Toc130558430"/>
      <w:bookmarkStart w:id="2175" w:name="_Toc137467155"/>
      <w:bookmarkStart w:id="2176" w:name="_Toc138884801"/>
      <w:bookmarkStart w:id="2177" w:name="_Toc138885025"/>
      <w:bookmarkStart w:id="2178" w:name="_Toc145511236"/>
      <w:bookmarkStart w:id="2179" w:name="_Toc155475713"/>
      <w:bookmarkStart w:id="2180" w:name="_Toc176472750"/>
      <w:bookmarkStart w:id="2181" w:name="_Toc187247981"/>
      <w:bookmarkStart w:id="2182" w:name="_Toc194054331"/>
      <w:bookmarkStart w:id="2183" w:name="_Toc200115623"/>
      <w:r>
        <w:t>6.3.4</w:t>
      </w:r>
      <w:r>
        <w:tab/>
        <w:t>Method of test</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38D0CDAB" w14:textId="22B72774" w:rsidR="004D3FFD" w:rsidRDefault="00DC44CB">
      <w:r>
        <w:t>Requirement is tested together with modulation quality test, as described in clause </w:t>
      </w:r>
      <w:r>
        <w:rPr>
          <w:rFonts w:eastAsia="SimSun" w:hint="eastAsia"/>
          <w:lang w:val="en-US" w:eastAsia="zh-CN"/>
        </w:rPr>
        <w:t>6</w:t>
      </w:r>
      <w:r>
        <w:t>.6.</w:t>
      </w:r>
    </w:p>
    <w:p w14:paraId="3D6EF7AE" w14:textId="20A7672F" w:rsidR="004D3FFD" w:rsidRDefault="002C252C">
      <w:pPr>
        <w:pStyle w:val="Heading3"/>
      </w:pPr>
      <w:bookmarkStart w:id="2184" w:name="_Toc20915"/>
      <w:bookmarkStart w:id="2185" w:name="_Toc58862674"/>
      <w:bookmarkStart w:id="2186" w:name="_Toc36645106"/>
      <w:bookmarkStart w:id="2187" w:name="_Toc21099924"/>
      <w:bookmarkStart w:id="2188" w:name="_Toc29809722"/>
      <w:bookmarkStart w:id="2189" w:name="_Toc3488"/>
      <w:bookmarkStart w:id="2190" w:name="_Toc12248"/>
      <w:bookmarkStart w:id="2191" w:name="_Toc75242694"/>
      <w:bookmarkStart w:id="2192" w:name="_Toc45884406"/>
      <w:bookmarkStart w:id="2193" w:name="_Toc76545040"/>
      <w:bookmarkStart w:id="2194" w:name="_Toc58860170"/>
      <w:bookmarkStart w:id="2195" w:name="_Toc61182667"/>
      <w:bookmarkStart w:id="2196" w:name="_Toc53182429"/>
      <w:bookmarkStart w:id="2197" w:name="_Toc74961783"/>
      <w:bookmarkStart w:id="2198" w:name="_Toc66727980"/>
      <w:bookmarkStart w:id="2199" w:name="_Toc37272160"/>
      <w:bookmarkStart w:id="2200" w:name="_Toc82595143"/>
      <w:bookmarkStart w:id="2201" w:name="_Toc121818384"/>
      <w:bookmarkStart w:id="2202" w:name="_Toc121818608"/>
      <w:bookmarkStart w:id="2203" w:name="_Toc124158363"/>
      <w:bookmarkStart w:id="2204" w:name="_Toc130558431"/>
      <w:bookmarkStart w:id="2205" w:name="_Toc137467156"/>
      <w:bookmarkStart w:id="2206" w:name="_Toc138884802"/>
      <w:bookmarkStart w:id="2207" w:name="_Toc138885026"/>
      <w:bookmarkStart w:id="2208" w:name="_Toc145511237"/>
      <w:bookmarkStart w:id="2209" w:name="_Toc155475714"/>
      <w:bookmarkStart w:id="2210" w:name="_Toc176472751"/>
      <w:bookmarkStart w:id="2211" w:name="_Toc187247982"/>
      <w:bookmarkStart w:id="2212" w:name="_Toc194054332"/>
      <w:bookmarkStart w:id="2213" w:name="_Toc200115624"/>
      <w:r>
        <w:t>6.3.5</w:t>
      </w:r>
      <w:r>
        <w:tab/>
        <w:t>Test Requirements</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r w:rsidR="0047435A">
        <w:rPr>
          <w:rFonts w:eastAsia="SimSun" w:hint="eastAsia"/>
          <w:lang w:val="en-US" w:eastAsia="zh-CN"/>
        </w:rPr>
        <w:t xml:space="preserve"> for RF repeater and NCR</w:t>
      </w:r>
      <w:bookmarkEnd w:id="2210"/>
      <w:bookmarkEnd w:id="2211"/>
      <w:bookmarkEnd w:id="2212"/>
      <w:bookmarkEnd w:id="2213"/>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2C252C">
      <w:pPr>
        <w:pStyle w:val="Heading2"/>
        <w:rPr>
          <w:lang w:eastAsia="zh-CN"/>
        </w:rPr>
      </w:pPr>
      <w:bookmarkStart w:id="2214" w:name="_Toc23465"/>
      <w:bookmarkStart w:id="2215" w:name="_Toc6525"/>
      <w:bookmarkStart w:id="2216" w:name="_Toc23045"/>
      <w:bookmarkStart w:id="2217" w:name="_Toc2898"/>
      <w:bookmarkStart w:id="2218" w:name="_Toc121818385"/>
      <w:bookmarkStart w:id="2219" w:name="_Toc121818609"/>
      <w:bookmarkStart w:id="2220" w:name="_Toc124158364"/>
      <w:bookmarkStart w:id="2221" w:name="_Toc130558432"/>
      <w:bookmarkStart w:id="2222" w:name="_Toc137467157"/>
      <w:bookmarkStart w:id="2223" w:name="_Toc138884803"/>
      <w:bookmarkStart w:id="2224" w:name="_Toc138885027"/>
      <w:bookmarkStart w:id="2225" w:name="_Toc145511238"/>
      <w:bookmarkStart w:id="2226" w:name="_Toc155475715"/>
      <w:bookmarkStart w:id="2227" w:name="_Toc176472752"/>
      <w:bookmarkStart w:id="2228" w:name="_Toc187247983"/>
      <w:bookmarkStart w:id="2229" w:name="_Toc194054333"/>
      <w:bookmarkStart w:id="2230" w:name="_Toc200115625"/>
      <w:r>
        <w:rPr>
          <w:rFonts w:hint="eastAsia"/>
          <w:lang w:val="en-US" w:eastAsia="zh-CN"/>
        </w:rPr>
        <w:t>6</w:t>
      </w:r>
      <w:r>
        <w:rPr>
          <w:rFonts w:hint="eastAsia"/>
          <w:lang w:eastAsia="zh-CN"/>
        </w:rPr>
        <w:t>.4</w:t>
      </w:r>
      <w:r>
        <w:tab/>
      </w:r>
      <w:r>
        <w:rPr>
          <w:rFonts w:hint="eastAsia"/>
          <w:lang w:eastAsia="zh-CN"/>
        </w:rPr>
        <w:t>OTA out of band gain</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4FB1E72E" w14:textId="77777777" w:rsidR="004D3FFD" w:rsidRDefault="002C252C">
      <w:pPr>
        <w:pStyle w:val="Heading3"/>
      </w:pPr>
      <w:bookmarkStart w:id="2231" w:name="_Toc7438"/>
      <w:bookmarkStart w:id="2232" w:name="_Toc19108"/>
      <w:bookmarkStart w:id="2233" w:name="_Toc1052"/>
      <w:bookmarkStart w:id="2234" w:name="_Toc121818386"/>
      <w:bookmarkStart w:id="2235" w:name="_Toc121818610"/>
      <w:bookmarkStart w:id="2236" w:name="_Toc124158365"/>
      <w:bookmarkStart w:id="2237" w:name="_Toc130558433"/>
      <w:bookmarkStart w:id="2238" w:name="_Toc137467158"/>
      <w:bookmarkStart w:id="2239" w:name="_Toc138884804"/>
      <w:bookmarkStart w:id="2240" w:name="_Toc138885028"/>
      <w:bookmarkStart w:id="2241" w:name="_Toc145511239"/>
      <w:bookmarkStart w:id="2242" w:name="_Toc155475716"/>
      <w:bookmarkStart w:id="2243" w:name="_Toc176472753"/>
      <w:bookmarkStart w:id="2244" w:name="_Toc187247984"/>
      <w:bookmarkStart w:id="2245" w:name="_Toc194054334"/>
      <w:bookmarkStart w:id="2246" w:name="_Toc200115626"/>
      <w:r>
        <w:t>6.4.1</w:t>
      </w:r>
      <w:r>
        <w:tab/>
        <w:t>Definition and applicability</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2247" w:name="_Toc14096"/>
      <w:bookmarkStart w:id="2248" w:name="_Toc208"/>
      <w:bookmarkStart w:id="2249" w:name="_Toc30447"/>
      <w:bookmarkStart w:id="2250" w:name="_Toc121818387"/>
      <w:bookmarkStart w:id="2251" w:name="_Toc121818611"/>
      <w:bookmarkStart w:id="2252" w:name="_Toc124158366"/>
      <w:bookmarkStart w:id="2253" w:name="_Toc130558434"/>
      <w:bookmarkStart w:id="2254" w:name="_Toc137467159"/>
      <w:bookmarkStart w:id="2255" w:name="_Toc138884805"/>
      <w:bookmarkStart w:id="2256" w:name="_Toc138885029"/>
      <w:bookmarkStart w:id="2257" w:name="_Toc145511240"/>
      <w:bookmarkStart w:id="2258" w:name="_Toc155475717"/>
      <w:bookmarkStart w:id="2259" w:name="_Toc176472754"/>
      <w:bookmarkStart w:id="2260" w:name="_Toc187247985"/>
      <w:bookmarkStart w:id="2261" w:name="_Toc194054335"/>
      <w:bookmarkStart w:id="2262" w:name="_Toc200115627"/>
      <w:r>
        <w:t>6.4.2</w:t>
      </w:r>
      <w:r>
        <w:tab/>
        <w:t>Minimum Requirement</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1D8DF930" w14:textId="77777777" w:rsidR="00AE7608" w:rsidRDefault="002C252C" w:rsidP="00AE7608">
      <w:r>
        <w:t>The minimum requirement</w:t>
      </w:r>
      <w:r w:rsidR="00321306">
        <w:rPr>
          <w:rFonts w:eastAsia="SimSun" w:hint="eastAsia"/>
          <w:lang w:val="en-US" w:eastAsia="zh-CN"/>
        </w:rPr>
        <w:t xml:space="preserve"> for RF repeater type 2-O</w:t>
      </w:r>
      <w:r>
        <w:t xml:space="preserve"> is in TS 38.106 [</w:t>
      </w:r>
      <w:r>
        <w:rPr>
          <w:rFonts w:hint="eastAsia"/>
          <w:lang w:val="en-US" w:eastAsia="zh-CN"/>
        </w:rPr>
        <w:t>2</w:t>
      </w:r>
      <w:r>
        <w:t>], clause 7.4.2.</w:t>
      </w:r>
    </w:p>
    <w:p w14:paraId="5CF9EC13" w14:textId="008CF0EB" w:rsidR="004D3FFD" w:rsidRDefault="00AE7608">
      <w:r>
        <w:t>The minimum requirement</w:t>
      </w:r>
      <w:r>
        <w:rPr>
          <w:rFonts w:eastAsia="SimSun" w:hint="eastAsia"/>
          <w:lang w:val="en-US" w:eastAsia="zh-CN"/>
        </w:rPr>
        <w:t xml:space="preserve"> for NCR type 2-O</w:t>
      </w:r>
      <w:r>
        <w:t xml:space="preserve"> is in TS 38.106 [</w:t>
      </w:r>
      <w:r>
        <w:rPr>
          <w:rFonts w:hint="eastAsia"/>
          <w:lang w:val="en-US" w:eastAsia="zh-CN"/>
        </w:rPr>
        <w:t>2</w:t>
      </w:r>
      <w:r>
        <w:t>], clause </w:t>
      </w:r>
      <w:r>
        <w:rPr>
          <w:lang w:val="en-US"/>
        </w:rPr>
        <w:t>7.4.</w:t>
      </w:r>
      <w:r>
        <w:rPr>
          <w:rFonts w:eastAsia="SimSun" w:hint="eastAsia"/>
          <w:lang w:val="en-US" w:eastAsia="zh-CN"/>
        </w:rPr>
        <w:t>3</w:t>
      </w:r>
      <w:r>
        <w:t>.</w:t>
      </w:r>
    </w:p>
    <w:p w14:paraId="7AE2739C" w14:textId="77777777" w:rsidR="004D3FFD" w:rsidRDefault="002C252C">
      <w:pPr>
        <w:pStyle w:val="Heading3"/>
      </w:pPr>
      <w:bookmarkStart w:id="2263" w:name="_Toc19044"/>
      <w:bookmarkStart w:id="2264" w:name="_Toc26066"/>
      <w:bookmarkStart w:id="2265" w:name="_Toc7764"/>
      <w:bookmarkStart w:id="2266" w:name="_Toc121818388"/>
      <w:bookmarkStart w:id="2267" w:name="_Toc121818612"/>
      <w:bookmarkStart w:id="2268" w:name="_Toc124158367"/>
      <w:bookmarkStart w:id="2269" w:name="_Toc130558435"/>
      <w:bookmarkStart w:id="2270" w:name="_Toc137467160"/>
      <w:bookmarkStart w:id="2271" w:name="_Toc138884806"/>
      <w:bookmarkStart w:id="2272" w:name="_Toc138885030"/>
      <w:bookmarkStart w:id="2273" w:name="_Toc145511241"/>
      <w:bookmarkStart w:id="2274" w:name="_Toc155475718"/>
      <w:bookmarkStart w:id="2275" w:name="_Toc176472755"/>
      <w:bookmarkStart w:id="2276" w:name="_Toc187247986"/>
      <w:bookmarkStart w:id="2277" w:name="_Toc194054336"/>
      <w:bookmarkStart w:id="2278" w:name="_Toc200115628"/>
      <w:r>
        <w:t>6.4.3</w:t>
      </w:r>
      <w:r>
        <w:tab/>
        <w:t>Test purpose</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2279" w:name="_Toc25575"/>
      <w:bookmarkStart w:id="2280" w:name="_Toc28378"/>
      <w:bookmarkStart w:id="2281" w:name="_Toc3756"/>
      <w:bookmarkStart w:id="2282" w:name="_Toc121818389"/>
      <w:bookmarkStart w:id="2283" w:name="_Toc121818613"/>
      <w:bookmarkStart w:id="2284" w:name="_Toc124158368"/>
      <w:bookmarkStart w:id="2285" w:name="_Toc130558436"/>
      <w:bookmarkStart w:id="2286" w:name="_Toc137467161"/>
      <w:bookmarkStart w:id="2287" w:name="_Toc138884807"/>
      <w:bookmarkStart w:id="2288" w:name="_Toc138885031"/>
      <w:bookmarkStart w:id="2289" w:name="_Toc145511242"/>
      <w:bookmarkStart w:id="2290" w:name="_Toc155475719"/>
      <w:bookmarkStart w:id="2291" w:name="_Toc176472756"/>
      <w:bookmarkStart w:id="2292" w:name="_Toc187247987"/>
      <w:bookmarkStart w:id="2293" w:name="_Toc194054337"/>
      <w:bookmarkStart w:id="2294" w:name="_Toc200115629"/>
      <w:r>
        <w:t>6.4.4</w:t>
      </w:r>
      <w:r>
        <w:tab/>
        <w:t>Method of test</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281B125D" w14:textId="77777777" w:rsidR="004D3FFD" w:rsidRDefault="002C252C">
      <w:pPr>
        <w:pStyle w:val="Heading4"/>
      </w:pPr>
      <w:bookmarkStart w:id="2295" w:name="_Toc32400"/>
      <w:bookmarkStart w:id="2296" w:name="_Toc22342"/>
      <w:bookmarkStart w:id="2297" w:name="_Toc14275"/>
      <w:bookmarkStart w:id="2298" w:name="_Toc121818390"/>
      <w:bookmarkStart w:id="2299" w:name="_Toc121818614"/>
      <w:bookmarkStart w:id="2300" w:name="_Toc124158369"/>
      <w:bookmarkStart w:id="2301" w:name="_Toc130558437"/>
      <w:bookmarkStart w:id="2302" w:name="_Toc137467162"/>
      <w:bookmarkStart w:id="2303" w:name="_Toc138884808"/>
      <w:bookmarkStart w:id="2304" w:name="_Toc138885032"/>
      <w:bookmarkStart w:id="2305" w:name="_Toc145511243"/>
      <w:bookmarkStart w:id="2306" w:name="_Toc155475720"/>
      <w:bookmarkStart w:id="2307" w:name="_Toc176472757"/>
      <w:bookmarkStart w:id="2308" w:name="_Toc187247988"/>
      <w:bookmarkStart w:id="2309" w:name="_Toc194054338"/>
      <w:bookmarkStart w:id="2310" w:name="_Toc200115630"/>
      <w:r>
        <w:t>6.4.4.1</w:t>
      </w:r>
      <w:r>
        <w:tab/>
        <w:t>Initial conditions</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2311" w:name="_Toc19592"/>
      <w:bookmarkStart w:id="2312" w:name="_Toc20125"/>
      <w:bookmarkStart w:id="2313" w:name="_Toc20032"/>
      <w:bookmarkStart w:id="2314" w:name="_Toc121818391"/>
      <w:bookmarkStart w:id="2315" w:name="_Toc121818615"/>
      <w:bookmarkStart w:id="2316" w:name="_Toc124158370"/>
      <w:bookmarkStart w:id="2317" w:name="_Toc130558438"/>
      <w:bookmarkStart w:id="2318" w:name="_Toc137467163"/>
      <w:bookmarkStart w:id="2319" w:name="_Toc138884809"/>
      <w:bookmarkStart w:id="2320" w:name="_Toc138885033"/>
      <w:bookmarkStart w:id="2321" w:name="_Toc145511244"/>
      <w:bookmarkStart w:id="2322" w:name="_Toc155475721"/>
      <w:bookmarkStart w:id="2323" w:name="_Toc176472758"/>
      <w:bookmarkStart w:id="2324" w:name="_Toc187247989"/>
      <w:bookmarkStart w:id="2325" w:name="_Toc194054339"/>
      <w:bookmarkStart w:id="2326" w:name="_Toc200115631"/>
      <w:r>
        <w:t>6.4.4.2</w:t>
      </w:r>
      <w:r>
        <w:tab/>
        <w:t>Procedure</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7180624C" w14:textId="77777777" w:rsidR="00361C4A" w:rsidRDefault="00361C4A" w:rsidP="00361C4A">
      <w:pPr>
        <w:rPr>
          <w:lang w:eastAsia="sv-SE"/>
        </w:rPr>
      </w:pPr>
      <w:r>
        <w:rPr>
          <w:lang w:eastAsia="sv-SE"/>
        </w:rPr>
        <w:t>For normal test environment conditions in OTA domain, the test procedure is as follows:</w:t>
      </w:r>
    </w:p>
    <w:p w14:paraId="6547E323" w14:textId="77777777" w:rsidR="00361C4A" w:rsidRDefault="00361C4A" w:rsidP="00361C4A">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11E1945A" w14:textId="77777777" w:rsidR="00361C4A" w:rsidRDefault="00361C4A" w:rsidP="00361C4A">
      <w:pPr>
        <w:pStyle w:val="B1"/>
      </w:pPr>
      <w:r>
        <w:t>2)</w:t>
      </w:r>
      <w:r>
        <w:tab/>
        <w:t xml:space="preserve">Align the manufacturer declared coordinate system orientation (D.2) of the </w:t>
      </w:r>
      <w:r>
        <w:rPr>
          <w:rFonts w:eastAsia="SimSun" w:hint="eastAsia"/>
          <w:lang w:val="en-US" w:eastAsia="zh-CN"/>
        </w:rPr>
        <w:t xml:space="preserve">RF </w:t>
      </w:r>
      <w:r>
        <w:t>repeater</w:t>
      </w:r>
      <w:r>
        <w:rPr>
          <w:rFonts w:eastAsia="SimSun" w:hint="eastAsia"/>
          <w:lang w:val="en-US" w:eastAsia="zh-CN"/>
        </w:rPr>
        <w:t xml:space="preserve"> or NCR</w:t>
      </w:r>
      <w:r>
        <w:t xml:space="preserve"> with the test system.</w:t>
      </w:r>
    </w:p>
    <w:p w14:paraId="160503FC" w14:textId="77777777" w:rsidR="00361C4A" w:rsidRDefault="00361C4A" w:rsidP="00361C4A">
      <w:pPr>
        <w:pStyle w:val="B1"/>
      </w:pPr>
      <w:r>
        <w:t>3)</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generator) in order that the direction to be tested aligns with the test antenna and the correct angle of arrival for the input signal is achieved..</w:t>
      </w:r>
    </w:p>
    <w:p w14:paraId="5976925E" w14:textId="77777777" w:rsidR="00361C4A" w:rsidRDefault="00361C4A" w:rsidP="00361C4A">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 xml:space="preserve">in the correct direction in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4DA065A" w14:textId="77777777" w:rsidR="00361C4A" w:rsidRDefault="00361C4A" w:rsidP="00361C4A">
      <w:pPr>
        <w:pStyle w:val="B1"/>
      </w:pPr>
      <w:r>
        <w:t>5)</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2B327B3F" w14:textId="77777777" w:rsidR="00361C4A" w:rsidRDefault="00361C4A" w:rsidP="00361C4A">
      <w:pPr>
        <w:pStyle w:val="B1"/>
      </w:pPr>
      <w:r>
        <w:t>6)</w:t>
      </w:r>
      <w:r>
        <w:tab/>
        <w:t xml:space="preserve">Measure the radiated power for any two orthogonal polarizations (denoted p1 and p2) and calculate total radiated transmit power for particular beam direction pair as EIRP = EIRPp1 + EIRPp2. </w:t>
      </w:r>
    </w:p>
    <w:p w14:paraId="4AAEDD7A" w14:textId="77777777" w:rsidR="00361C4A" w:rsidRDefault="00361C4A" w:rsidP="00361C4A">
      <w:pPr>
        <w:pStyle w:val="B1"/>
      </w:pPr>
      <w:r>
        <w:t>7)</w:t>
      </w:r>
      <w:r>
        <w:tab/>
        <w:t xml:space="preserve">Repeat step 6-7 for all directions in the appropriated TRP measurement grid needed for full TRP estimation (see </w:t>
      </w:r>
      <w:r>
        <w:rPr>
          <w:rFonts w:eastAsia="SimSun" w:hint="eastAsia"/>
          <w:lang w:eastAsia="zh-CN"/>
        </w:rPr>
        <w:t>annex G</w:t>
      </w:r>
      <w:r>
        <w:t xml:space="preserve">), whilst maintaining the input signal in the correct direction with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1737700" w14:textId="77777777" w:rsidR="00361C4A" w:rsidRDefault="00361C4A" w:rsidP="00361C4A">
      <w:pPr>
        <w:pStyle w:val="B1"/>
      </w:pPr>
      <w:r>
        <w:t>8)</w:t>
      </w:r>
      <w:r>
        <w:tab/>
        <w:t>Calculate TRP using the EIRP measurements. The out of band gain at the frequency under test is given by the difference in dB between the measured output TRP and the EIRP of the input signal.</w:t>
      </w:r>
    </w:p>
    <w:p w14:paraId="35A90122" w14:textId="77777777" w:rsidR="00361C4A" w:rsidRDefault="00361C4A" w:rsidP="00361C4A">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5DA60F49" w:rsidR="004D3FFD" w:rsidRDefault="002C252C" w:rsidP="00DC3B7F">
      <w:pPr>
        <w:pStyle w:val="Heading3"/>
      </w:pPr>
      <w:bookmarkStart w:id="2327" w:name="_Toc15736"/>
      <w:bookmarkStart w:id="2328" w:name="_Toc8941"/>
      <w:bookmarkStart w:id="2329" w:name="_Toc26685"/>
      <w:bookmarkStart w:id="2330" w:name="_Toc121818392"/>
      <w:bookmarkStart w:id="2331" w:name="_Toc121818616"/>
      <w:bookmarkStart w:id="2332" w:name="_Toc124158371"/>
      <w:bookmarkStart w:id="2333" w:name="_Toc130558439"/>
      <w:bookmarkStart w:id="2334" w:name="_Toc137467164"/>
      <w:bookmarkStart w:id="2335" w:name="_Toc138884810"/>
      <w:bookmarkStart w:id="2336" w:name="_Toc138885034"/>
      <w:bookmarkStart w:id="2337" w:name="_Toc145511245"/>
      <w:bookmarkStart w:id="2338" w:name="_Toc155475722"/>
      <w:bookmarkStart w:id="2339" w:name="_Toc176472759"/>
      <w:bookmarkStart w:id="2340" w:name="_Toc187247990"/>
      <w:bookmarkStart w:id="2341" w:name="_Toc194054340"/>
      <w:bookmarkStart w:id="2342" w:name="_Toc200115632"/>
      <w:r>
        <w:t>6.4.5</w:t>
      </w:r>
      <w:r>
        <w:tab/>
        <w:t>Test Requirements</w:t>
      </w:r>
      <w:bookmarkEnd w:id="2327"/>
      <w:bookmarkEnd w:id="2328"/>
      <w:bookmarkEnd w:id="2329"/>
      <w:bookmarkEnd w:id="2330"/>
      <w:bookmarkEnd w:id="2331"/>
      <w:bookmarkEnd w:id="2332"/>
      <w:bookmarkEnd w:id="2333"/>
      <w:bookmarkEnd w:id="2334"/>
      <w:bookmarkEnd w:id="2335"/>
      <w:bookmarkEnd w:id="2336"/>
      <w:bookmarkEnd w:id="2337"/>
      <w:bookmarkEnd w:id="2338"/>
      <w:r w:rsidR="00467828">
        <w:rPr>
          <w:rFonts w:eastAsia="SimSun" w:hint="eastAsia"/>
          <w:lang w:val="en-US" w:eastAsia="zh-CN"/>
        </w:rPr>
        <w:t xml:space="preserve"> for RF repeater and NCR</w:t>
      </w:r>
      <w:bookmarkEnd w:id="2339"/>
      <w:bookmarkEnd w:id="2340"/>
      <w:bookmarkEnd w:id="2341"/>
      <w:bookmarkEnd w:id="2342"/>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2C252C">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2343" w:name="_Toc22864"/>
      <w:bookmarkStart w:id="2344" w:name="_Toc15161"/>
      <w:bookmarkStart w:id="2345" w:name="_Toc30740"/>
      <w:bookmarkStart w:id="2346" w:name="_Toc1779"/>
      <w:bookmarkStart w:id="2347" w:name="_Toc121818393"/>
      <w:bookmarkStart w:id="2348" w:name="_Toc121818617"/>
      <w:bookmarkStart w:id="2349" w:name="_Toc124158372"/>
      <w:bookmarkStart w:id="2350" w:name="_Toc130558440"/>
      <w:bookmarkStart w:id="2351" w:name="_Toc137467165"/>
      <w:bookmarkStart w:id="2352" w:name="_Toc138884811"/>
      <w:bookmarkStart w:id="2353" w:name="_Toc138885035"/>
      <w:bookmarkStart w:id="2354" w:name="_Toc145511246"/>
      <w:bookmarkStart w:id="2355" w:name="_Toc155475723"/>
      <w:bookmarkStart w:id="2356" w:name="_Toc176472760"/>
      <w:bookmarkStart w:id="2357" w:name="_Toc187247991"/>
      <w:bookmarkStart w:id="2358" w:name="_Toc194054341"/>
      <w:bookmarkStart w:id="2359" w:name="_Toc200115633"/>
      <w:r>
        <w:rPr>
          <w:rFonts w:hint="eastAsia"/>
          <w:lang w:val="en-US" w:eastAsia="zh-CN"/>
        </w:rPr>
        <w:t>6</w:t>
      </w:r>
      <w:r>
        <w:t>.</w:t>
      </w:r>
      <w:r>
        <w:rPr>
          <w:rFonts w:hint="eastAsia"/>
          <w:lang w:eastAsia="zh-CN"/>
        </w:rPr>
        <w:t>5</w:t>
      </w:r>
      <w:r>
        <w:tab/>
      </w:r>
      <w:r>
        <w:rPr>
          <w:rFonts w:hint="eastAsia"/>
          <w:lang w:eastAsia="zh-CN"/>
        </w:rPr>
        <w:t>OTA unwanted emissions</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3235974C" w14:textId="77777777" w:rsidR="004D3FFD" w:rsidRDefault="002C252C" w:rsidP="00163FEB">
      <w:pPr>
        <w:pStyle w:val="Heading3"/>
        <w:rPr>
          <w:lang w:val="en-US" w:eastAsia="zh-CN"/>
        </w:rPr>
      </w:pPr>
      <w:bookmarkStart w:id="2360" w:name="_Toc121818394"/>
      <w:bookmarkStart w:id="2361" w:name="_Toc121818618"/>
      <w:bookmarkStart w:id="2362" w:name="_Toc124158373"/>
      <w:bookmarkStart w:id="2363" w:name="_Toc130558441"/>
      <w:bookmarkStart w:id="2364" w:name="_Toc137467166"/>
      <w:bookmarkStart w:id="2365" w:name="_Toc138884812"/>
      <w:bookmarkStart w:id="2366" w:name="_Toc138885036"/>
      <w:bookmarkStart w:id="2367" w:name="_Toc145511247"/>
      <w:bookmarkStart w:id="2368" w:name="_Toc155475724"/>
      <w:bookmarkStart w:id="2369" w:name="_Toc176472761"/>
      <w:bookmarkStart w:id="2370" w:name="_Toc187247992"/>
      <w:bookmarkStart w:id="2371" w:name="_Toc194054342"/>
      <w:bookmarkStart w:id="2372" w:name="_Toc200115634"/>
      <w:r>
        <w:rPr>
          <w:rFonts w:hint="eastAsia"/>
          <w:lang w:val="en-US" w:eastAsia="zh-CN"/>
        </w:rPr>
        <w:t>6</w:t>
      </w:r>
      <w:r>
        <w:t>.5.</w:t>
      </w:r>
      <w:r>
        <w:rPr>
          <w:rFonts w:hint="eastAsia"/>
          <w:lang w:val="en-US" w:eastAsia="zh-CN"/>
        </w:rPr>
        <w:t>1</w:t>
      </w:r>
      <w:r>
        <w:tab/>
      </w:r>
      <w:r>
        <w:rPr>
          <w:rFonts w:hint="eastAsia"/>
          <w:lang w:val="en-US" w:eastAsia="zh-CN"/>
        </w:rPr>
        <w:t>General</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4CFA0125" w14:textId="77777777" w:rsidR="004D3FFD" w:rsidRDefault="002C252C">
      <w:pPr>
        <w:rPr>
          <w:rFonts w:eastAsia="SimSun"/>
        </w:rPr>
      </w:pPr>
      <w:bookmarkStart w:id="2373"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06D63D30"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sidR="00867FA0">
        <w:rPr>
          <w:rFonts w:eastAsia="SimSun" w:cs="v5.0.0"/>
          <w:iCs/>
        </w:rPr>
        <w:t>and</w:t>
      </w:r>
      <w:r w:rsidR="00867FA0">
        <w:rPr>
          <w:rFonts w:eastAsia="SimSun" w:cs="v5.0.0"/>
          <w:i/>
        </w:rPr>
        <w:t xml:space="preserve"> NCR-Fwd type 2-O</w:t>
      </w:r>
      <w:r w:rsidR="00867FA0">
        <w:rPr>
          <w:rFonts w:eastAsia="SimSun" w:cs="v5.0.0" w:hint="eastAsia"/>
          <w:i/>
          <w:lang w:val="en-US" w:eastAsia="zh-CN"/>
        </w:rPr>
        <w:t xml:space="preserve">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51D9D52E" w:rsidR="004D3FFD" w:rsidRDefault="002C252C" w:rsidP="00DC3B7F">
      <w:pPr>
        <w:pStyle w:val="TH"/>
        <w:rPr>
          <w:rFonts w:eastAsia="SimSun"/>
          <w:i/>
        </w:rPr>
      </w:pPr>
      <w:r>
        <w:rPr>
          <w:rFonts w:eastAsia="SimSun"/>
        </w:rPr>
        <w:t>Table 6.5.1-1: Maximum offset Δf</w:t>
      </w:r>
      <w:r>
        <w:rPr>
          <w:rFonts w:eastAsia="SimSun"/>
          <w:vertAlign w:val="subscript"/>
        </w:rPr>
        <w:t>OBUE</w:t>
      </w:r>
      <w:r>
        <w:rPr>
          <w:rFonts w:eastAsia="SimSun"/>
        </w:rPr>
        <w:t xml:space="preserve"> outside the downlink</w:t>
      </w:r>
      <w:r w:rsidR="008D71AA">
        <w:rPr>
          <w:rFonts w:eastAsia="SimSun"/>
        </w:rPr>
        <w:t>/uplink</w:t>
      </w:r>
      <w:r>
        <w:rPr>
          <w:rFonts w:eastAsia="SimSun"/>
        </w:rPr>
        <w:t xml:space="preserve">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480A57BB" w14:textId="77777777" w:rsidR="00201F21" w:rsidRDefault="002C252C" w:rsidP="00201F21">
            <w:pPr>
              <w:keepNext/>
              <w:keepLines/>
              <w:spacing w:after="0"/>
              <w:jc w:val="center"/>
              <w:rPr>
                <w:rFonts w:ascii="Arial" w:eastAsia="SimSun" w:hAnsi="Arial"/>
                <w:i/>
                <w:sz w:val="18"/>
              </w:rPr>
            </w:pPr>
            <w:r>
              <w:rPr>
                <w:rFonts w:ascii="Arial" w:eastAsia="SimSun" w:hAnsi="Arial"/>
                <w:i/>
                <w:sz w:val="18"/>
              </w:rPr>
              <w:t>Repeater type 2-O</w:t>
            </w:r>
          </w:p>
          <w:p w14:paraId="36B5D8FE" w14:textId="4FD47980" w:rsidR="004D3FFD" w:rsidRDefault="00201F21" w:rsidP="00201F21">
            <w:pPr>
              <w:keepNext/>
              <w:keepLines/>
              <w:spacing w:after="0"/>
              <w:jc w:val="center"/>
              <w:rPr>
                <w:rFonts w:ascii="Arial" w:eastAsia="SimSun" w:hAnsi="Arial"/>
                <w:i/>
                <w:sz w:val="18"/>
              </w:rPr>
            </w:pPr>
            <w:r>
              <w:rPr>
                <w:rFonts w:eastAsia="SimSun" w:cs="v5.0.0"/>
                <w:i/>
              </w:rPr>
              <w:t>NCR-Fwd type 2-O</w:t>
            </w:r>
          </w:p>
        </w:tc>
        <w:tc>
          <w:tcPr>
            <w:tcW w:w="3801" w:type="dxa"/>
            <w:tcBorders>
              <w:top w:val="single" w:sz="4" w:space="0" w:color="auto"/>
              <w:left w:val="single" w:sz="4" w:space="0" w:color="auto"/>
              <w:bottom w:val="single" w:sz="4" w:space="0" w:color="auto"/>
              <w:right w:val="single" w:sz="4" w:space="0" w:color="auto"/>
            </w:tcBorders>
          </w:tcPr>
          <w:p w14:paraId="37F6DB34" w14:textId="77777777" w:rsidR="001D62B1" w:rsidRDefault="002C252C"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p w14:paraId="795267E1" w14:textId="14442858" w:rsidR="004D3FFD" w:rsidRDefault="001D62B1"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UL,high</w:t>
            </w:r>
            <w:r>
              <w:rPr>
                <w:rFonts w:ascii="Arial" w:eastAsia="SimSun" w:hAnsi="Arial"/>
                <w:sz w:val="18"/>
              </w:rPr>
              <w:t xml:space="preserve"> – F</w:t>
            </w:r>
            <w:r>
              <w:rPr>
                <w:rFonts w:ascii="Arial" w:eastAsia="SimSun" w:hAnsi="Arial"/>
                <w:sz w:val="18"/>
                <w:vertAlign w:val="subscript"/>
              </w:rPr>
              <w:t>UL,low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2373"/>
    </w:tbl>
    <w:p w14:paraId="494DCDA6" w14:textId="77777777" w:rsidR="004D3FFD" w:rsidRDefault="004D3FFD">
      <w:pPr>
        <w:rPr>
          <w:rFonts w:eastAsia="SimSun"/>
        </w:rPr>
      </w:pPr>
    </w:p>
    <w:p w14:paraId="58F6E3EC" w14:textId="77777777" w:rsidR="000A4A9D" w:rsidRDefault="002C252C" w:rsidP="000A4A9D">
      <w:pPr>
        <w:rPr>
          <w:rFonts w:eastAsia="SimSun"/>
        </w:rPr>
      </w:pPr>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48D744AD" w14:textId="64AF72F4" w:rsidR="004D3FFD" w:rsidRDefault="000A4A9D">
      <w:r>
        <w:t>If the NCR supports simultaneous NCR-MT and NCR-Fwd transmission, then the unwanted emissions requirements should be defined on the total emissions from NCR-MT and NCR-Fwd.</w:t>
      </w:r>
    </w:p>
    <w:p w14:paraId="057285DB" w14:textId="77777777" w:rsidR="004D3FFD" w:rsidRDefault="002C252C" w:rsidP="00163FEB">
      <w:pPr>
        <w:pStyle w:val="Heading3"/>
      </w:pPr>
      <w:bookmarkStart w:id="2374" w:name="_Toc61184734"/>
      <w:bookmarkStart w:id="2375" w:name="_Toc57821280"/>
      <w:bookmarkStart w:id="2376" w:name="_Toc44712340"/>
      <w:bookmarkStart w:id="2377" w:name="_Toc76542184"/>
      <w:bookmarkStart w:id="2378" w:name="_Toc37260349"/>
      <w:bookmarkStart w:id="2379" w:name="_Toc37267737"/>
      <w:bookmarkStart w:id="2380" w:name="_Toc61185124"/>
      <w:bookmarkStart w:id="2381" w:name="_Toc57820353"/>
      <w:bookmarkStart w:id="2382" w:name="_Toc21127666"/>
      <w:bookmarkStart w:id="2383" w:name="_Toc53185867"/>
      <w:bookmarkStart w:id="2384" w:name="_Toc29811875"/>
      <w:bookmarkStart w:id="2385" w:name="_Toc66386468"/>
      <w:bookmarkStart w:id="2386" w:name="_Toc61184342"/>
      <w:bookmarkStart w:id="2387" w:name="_Toc74583371"/>
      <w:bookmarkStart w:id="2388" w:name="_Toc45893653"/>
      <w:bookmarkStart w:id="2389" w:name="_Toc36817427"/>
      <w:bookmarkStart w:id="2390" w:name="_Toc61183950"/>
      <w:bookmarkStart w:id="2391" w:name="_Toc82450814"/>
      <w:bookmarkStart w:id="2392" w:name="_Toc61183556"/>
      <w:bookmarkStart w:id="2393" w:name="_Toc53185491"/>
      <w:bookmarkStart w:id="2394" w:name="_Toc82450166"/>
      <w:bookmarkStart w:id="2395" w:name="_Toc121818395"/>
      <w:bookmarkStart w:id="2396" w:name="_Toc121818619"/>
      <w:bookmarkStart w:id="2397" w:name="_Toc124158374"/>
      <w:bookmarkStart w:id="2398" w:name="_Toc130558442"/>
      <w:bookmarkStart w:id="2399" w:name="_Toc137467167"/>
      <w:bookmarkStart w:id="2400" w:name="_Toc138884813"/>
      <w:bookmarkStart w:id="2401" w:name="_Toc138885037"/>
      <w:bookmarkStart w:id="2402" w:name="_Toc145511248"/>
      <w:bookmarkStart w:id="2403" w:name="_Toc155475725"/>
      <w:bookmarkStart w:id="2404" w:name="_Toc176472762"/>
      <w:bookmarkStart w:id="2405" w:name="_Toc187247993"/>
      <w:bookmarkStart w:id="2406" w:name="_Toc194054343"/>
      <w:bookmarkStart w:id="2407" w:name="_Toc200115635"/>
      <w:r>
        <w:rPr>
          <w:rFonts w:hint="eastAsia"/>
          <w:lang w:val="en-US" w:eastAsia="zh-CN"/>
        </w:rPr>
        <w:t>6</w:t>
      </w:r>
      <w:r>
        <w:t>.5.2</w:t>
      </w:r>
      <w:r>
        <w:tab/>
        <w:t>OTA Adjacent Channel Leakage Power Ratio (ACLR)</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1585D058" w14:textId="77777777" w:rsidR="004D3FFD" w:rsidRDefault="002C252C" w:rsidP="00163FEB">
      <w:pPr>
        <w:pStyle w:val="Heading4"/>
      </w:pPr>
      <w:bookmarkStart w:id="2408" w:name="_Toc53182457"/>
      <w:bookmarkStart w:id="2409" w:name="_Toc45884434"/>
      <w:bookmarkStart w:id="2410" w:name="_Toc21099952"/>
      <w:bookmarkStart w:id="2411" w:name="_Toc29809750"/>
      <w:bookmarkStart w:id="2412" w:name="_Toc75242722"/>
      <w:bookmarkStart w:id="2413" w:name="_Toc74961811"/>
      <w:bookmarkStart w:id="2414" w:name="_Toc58860198"/>
      <w:bookmarkStart w:id="2415" w:name="_Toc26746"/>
      <w:bookmarkStart w:id="2416" w:name="_Toc27721"/>
      <w:bookmarkStart w:id="2417" w:name="_Toc76545068"/>
      <w:bookmarkStart w:id="2418" w:name="_Toc61182695"/>
      <w:bookmarkStart w:id="2419" w:name="_Toc58862702"/>
      <w:bookmarkStart w:id="2420" w:name="_Toc82595171"/>
      <w:bookmarkStart w:id="2421" w:name="_Toc37272188"/>
      <w:bookmarkStart w:id="2422" w:name="_Toc36645134"/>
      <w:bookmarkStart w:id="2423" w:name="_Toc31808"/>
      <w:bookmarkStart w:id="2424" w:name="_Toc66728008"/>
      <w:bookmarkStart w:id="2425" w:name="_Toc121818396"/>
      <w:bookmarkStart w:id="2426" w:name="_Toc121818620"/>
      <w:bookmarkStart w:id="2427" w:name="_Toc124158375"/>
      <w:bookmarkStart w:id="2428" w:name="_Toc130558443"/>
      <w:bookmarkStart w:id="2429" w:name="_Toc137467168"/>
      <w:bookmarkStart w:id="2430" w:name="_Toc138884814"/>
      <w:bookmarkStart w:id="2431" w:name="_Toc138885038"/>
      <w:bookmarkStart w:id="2432" w:name="_Toc145511249"/>
      <w:bookmarkStart w:id="2433" w:name="_Toc155475726"/>
      <w:bookmarkStart w:id="2434" w:name="_Toc176472763"/>
      <w:bookmarkStart w:id="2435" w:name="_Toc187247994"/>
      <w:bookmarkStart w:id="2436" w:name="_Toc194054344"/>
      <w:bookmarkStart w:id="2437" w:name="_Toc200115636"/>
      <w:r>
        <w:t>6.5.2.1</w:t>
      </w:r>
      <w:r>
        <w:tab/>
        <w:t>Definition and applicability</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99672C5" w14:textId="77777777" w:rsidR="004D3FFD" w:rsidRDefault="002C252C">
      <w:pPr>
        <w:rPr>
          <w:rFonts w:eastAsia="SimSun"/>
        </w:rPr>
      </w:pPr>
      <w:bookmarkStart w:id="2438" w:name="_Hlk47639108"/>
      <w:bookmarkStart w:id="2439" w:name="_Toc82595172"/>
      <w:bookmarkStart w:id="2440" w:name="_Toc66728009"/>
      <w:bookmarkStart w:id="2441" w:name="_Toc21099953"/>
      <w:bookmarkStart w:id="2442" w:name="_Toc61182696"/>
      <w:bookmarkStart w:id="2443" w:name="_Toc36645135"/>
      <w:bookmarkStart w:id="2444" w:name="_Toc74961812"/>
      <w:bookmarkStart w:id="2445" w:name="_Toc76545069"/>
      <w:bookmarkStart w:id="2446" w:name="_Toc58860199"/>
      <w:bookmarkStart w:id="2447" w:name="_Toc45884435"/>
      <w:bookmarkStart w:id="2448" w:name="_Toc37272189"/>
      <w:bookmarkStart w:id="2449" w:name="_Toc29809751"/>
      <w:bookmarkStart w:id="2450" w:name="_Toc58862703"/>
      <w:bookmarkStart w:id="2451" w:name="_Toc75242723"/>
      <w:bookmarkStart w:id="2452" w:name="_Toc53182458"/>
      <w:r>
        <w:rPr>
          <w:rFonts w:eastAsia="SimSun"/>
        </w:rPr>
        <w:t xml:space="preserve">OTA Adjacent Channel Leakage power Ratio (ACLR) is the ratio of the filtered mean power centred on the assigned channel frequency </w:t>
      </w:r>
      <w:bookmarkEnd w:id="2438"/>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2453" w:name="_Toc24826"/>
      <w:bookmarkStart w:id="2454" w:name="_Toc32414"/>
      <w:bookmarkStart w:id="2455" w:name="_Toc16349"/>
      <w:bookmarkStart w:id="2456" w:name="_Toc121818397"/>
      <w:bookmarkStart w:id="2457" w:name="_Toc121818621"/>
      <w:bookmarkStart w:id="2458" w:name="_Toc124158376"/>
      <w:bookmarkStart w:id="2459" w:name="_Toc130558444"/>
      <w:bookmarkStart w:id="2460" w:name="_Toc137467169"/>
      <w:bookmarkStart w:id="2461" w:name="_Toc138884815"/>
      <w:bookmarkStart w:id="2462" w:name="_Toc138885039"/>
      <w:bookmarkStart w:id="2463" w:name="_Toc145511250"/>
      <w:bookmarkStart w:id="2464" w:name="_Toc155475727"/>
      <w:bookmarkStart w:id="2465" w:name="_Toc176472764"/>
      <w:bookmarkStart w:id="2466" w:name="_Toc187247995"/>
      <w:bookmarkStart w:id="2467" w:name="_Toc194054345"/>
      <w:bookmarkStart w:id="2468" w:name="_Toc200115637"/>
      <w:r>
        <w:t>6.5.2.2</w:t>
      </w:r>
      <w:r>
        <w:tab/>
        <w:t>Minimum requirement</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5F8F11AB" w14:textId="77777777" w:rsidR="00D82AF2" w:rsidRDefault="00D82AF2" w:rsidP="00D82AF2">
      <w:r>
        <w:t>The minimum requirement</w:t>
      </w:r>
      <w:r>
        <w:rPr>
          <w:rFonts w:eastAsia="SimSun" w:hint="eastAsia"/>
          <w:lang w:val="en-US" w:eastAsia="zh-CN"/>
        </w:rPr>
        <w:t xml:space="preserve"> </w:t>
      </w:r>
      <w:r>
        <w:t xml:space="preserve">for </w:t>
      </w:r>
      <w:r>
        <w:rPr>
          <w:i/>
          <w:iCs/>
        </w:rPr>
        <w:t>repeater type 2-O</w:t>
      </w:r>
      <w:r>
        <w:t xml:space="preserve"> is defined in TS 38.106 [</w:t>
      </w:r>
      <w:r>
        <w:rPr>
          <w:rFonts w:hint="eastAsia"/>
          <w:lang w:val="en-US" w:eastAsia="zh-CN"/>
        </w:rPr>
        <w:t>2</w:t>
      </w:r>
      <w:r>
        <w:t>], clause 7.5.2.2.</w:t>
      </w:r>
    </w:p>
    <w:p w14:paraId="0EA5BB6B" w14:textId="77777777" w:rsidR="00D82AF2" w:rsidRDefault="00D82AF2" w:rsidP="00D82AF2">
      <w:r>
        <w:t xml:space="preserve">The minimum requirement for </w:t>
      </w:r>
      <w:r>
        <w:rPr>
          <w:i/>
          <w:iCs/>
        </w:rPr>
        <w:t>NCR-Fwd type 2-O</w:t>
      </w:r>
      <w:r>
        <w:t xml:space="preserve"> is defined in TS 38.106 [</w:t>
      </w:r>
      <w:r>
        <w:rPr>
          <w:rFonts w:hint="eastAsia"/>
          <w:lang w:val="en-US" w:eastAsia="zh-CN"/>
        </w:rPr>
        <w:t>2</w:t>
      </w:r>
      <w:r>
        <w:t>], clause 7.5.2.3.1.1.</w:t>
      </w:r>
    </w:p>
    <w:p w14:paraId="0713B9BD" w14:textId="77777777" w:rsidR="00D82AF2" w:rsidRDefault="00D82AF2" w:rsidP="00D82AF2">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1AC92E2D" w14:textId="77777777" w:rsidR="00D82AF2" w:rsidRDefault="00D82AF2" w:rsidP="00D82AF2">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[14] apply. </w:t>
      </w:r>
    </w:p>
    <w:p w14:paraId="32FD35C3" w14:textId="77777777" w:rsidR="00D82AF2" w:rsidRDefault="00D82AF2" w:rsidP="00D82AF2">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5833DA72" w14:textId="77777777" w:rsidR="004D3FFD" w:rsidRDefault="002C252C">
      <w:pPr>
        <w:pStyle w:val="Heading4"/>
      </w:pPr>
      <w:bookmarkStart w:id="2469" w:name="_Toc21099954"/>
      <w:bookmarkStart w:id="2470" w:name="_Toc58862704"/>
      <w:bookmarkStart w:id="2471" w:name="_Toc58860200"/>
      <w:bookmarkStart w:id="2472" w:name="_Toc26369"/>
      <w:bookmarkStart w:id="2473" w:name="_Toc23799"/>
      <w:bookmarkStart w:id="2474" w:name="_Toc45884436"/>
      <w:bookmarkStart w:id="2475" w:name="_Toc53182459"/>
      <w:bookmarkStart w:id="2476" w:name="_Toc61182697"/>
      <w:bookmarkStart w:id="2477" w:name="_Toc66728010"/>
      <w:bookmarkStart w:id="2478" w:name="_Toc74961813"/>
      <w:bookmarkStart w:id="2479" w:name="_Toc36645136"/>
      <w:bookmarkStart w:id="2480" w:name="_Toc30559"/>
      <w:bookmarkStart w:id="2481" w:name="_Toc82595173"/>
      <w:bookmarkStart w:id="2482" w:name="_Toc37272190"/>
      <w:bookmarkStart w:id="2483" w:name="_Toc29809752"/>
      <w:bookmarkStart w:id="2484" w:name="_Toc75242724"/>
      <w:bookmarkStart w:id="2485" w:name="_Toc76545070"/>
      <w:bookmarkStart w:id="2486" w:name="_Toc121818398"/>
      <w:bookmarkStart w:id="2487" w:name="_Toc121818622"/>
      <w:bookmarkStart w:id="2488" w:name="_Toc124158377"/>
      <w:bookmarkStart w:id="2489" w:name="_Toc130558445"/>
      <w:bookmarkStart w:id="2490" w:name="_Toc137467170"/>
      <w:bookmarkStart w:id="2491" w:name="_Toc138884816"/>
      <w:bookmarkStart w:id="2492" w:name="_Toc138885040"/>
      <w:bookmarkStart w:id="2493" w:name="_Toc145511251"/>
      <w:bookmarkStart w:id="2494" w:name="_Toc155475728"/>
      <w:bookmarkStart w:id="2495" w:name="_Toc176472765"/>
      <w:bookmarkStart w:id="2496" w:name="_Toc187247996"/>
      <w:bookmarkStart w:id="2497" w:name="_Toc194054346"/>
      <w:bookmarkStart w:id="2498" w:name="_Toc200115638"/>
      <w:r>
        <w:t>6.5.2.3</w:t>
      </w:r>
      <w:r>
        <w:tab/>
        <w:t>Test purpose</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2499" w:name="_Toc75242725"/>
      <w:bookmarkStart w:id="2500" w:name="_Toc36645137"/>
      <w:bookmarkStart w:id="2501" w:name="_Toc74961814"/>
      <w:bookmarkStart w:id="2502" w:name="_Toc37272191"/>
      <w:bookmarkStart w:id="2503" w:name="_Toc66728011"/>
      <w:bookmarkStart w:id="2504" w:name="_Toc17952"/>
      <w:bookmarkStart w:id="2505" w:name="_Toc76545071"/>
      <w:bookmarkStart w:id="2506" w:name="_Toc21099955"/>
      <w:bookmarkStart w:id="2507" w:name="_Toc29809753"/>
      <w:bookmarkStart w:id="2508" w:name="_Toc6997"/>
      <w:bookmarkStart w:id="2509" w:name="_Toc61182698"/>
      <w:bookmarkStart w:id="2510" w:name="_Toc53182460"/>
      <w:bookmarkStart w:id="2511" w:name="_Toc58862705"/>
      <w:bookmarkStart w:id="2512" w:name="_Toc58860201"/>
      <w:bookmarkStart w:id="2513" w:name="_Toc7909"/>
      <w:bookmarkStart w:id="2514" w:name="_Toc82595174"/>
      <w:bookmarkStart w:id="2515" w:name="_Toc45884437"/>
      <w:bookmarkStart w:id="2516" w:name="_Toc121818399"/>
      <w:bookmarkStart w:id="2517" w:name="_Toc121818623"/>
      <w:bookmarkStart w:id="2518" w:name="_Toc124158378"/>
      <w:bookmarkStart w:id="2519" w:name="_Toc130558446"/>
      <w:bookmarkStart w:id="2520" w:name="_Toc137467171"/>
      <w:bookmarkStart w:id="2521" w:name="_Toc138884817"/>
      <w:bookmarkStart w:id="2522" w:name="_Toc138885041"/>
      <w:bookmarkStart w:id="2523" w:name="_Toc145511252"/>
      <w:bookmarkStart w:id="2524" w:name="_Toc155475729"/>
      <w:bookmarkStart w:id="2525" w:name="_Toc176472766"/>
      <w:bookmarkStart w:id="2526" w:name="_Toc187247997"/>
      <w:bookmarkStart w:id="2527" w:name="_Toc194054347"/>
      <w:bookmarkStart w:id="2528" w:name="_Toc200115639"/>
      <w:r>
        <w:t>6.5.2.4</w:t>
      </w:r>
      <w:r>
        <w:tab/>
        <w:t>Method of test</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285ABF74" w14:textId="77777777" w:rsidR="004D3FFD" w:rsidRDefault="002C252C">
      <w:pPr>
        <w:pStyle w:val="Heading5"/>
      </w:pPr>
      <w:bookmarkStart w:id="2529" w:name="_Toc18351"/>
      <w:bookmarkStart w:id="2530" w:name="_Toc21970"/>
      <w:bookmarkStart w:id="2531" w:name="_Toc37272192"/>
      <w:bookmarkStart w:id="2532" w:name="_Toc29809754"/>
      <w:bookmarkStart w:id="2533" w:name="_Toc66728012"/>
      <w:bookmarkStart w:id="2534" w:name="_Toc58862706"/>
      <w:bookmarkStart w:id="2535" w:name="_Toc45884438"/>
      <w:bookmarkStart w:id="2536" w:name="_Toc21099956"/>
      <w:bookmarkStart w:id="2537" w:name="_Toc75242726"/>
      <w:bookmarkStart w:id="2538" w:name="_Toc74961815"/>
      <w:bookmarkStart w:id="2539" w:name="_Toc36645138"/>
      <w:bookmarkStart w:id="2540" w:name="_Toc58860202"/>
      <w:bookmarkStart w:id="2541" w:name="_Toc32483"/>
      <w:bookmarkStart w:id="2542" w:name="_Toc61182699"/>
      <w:bookmarkStart w:id="2543" w:name="_Toc53182461"/>
      <w:bookmarkStart w:id="2544" w:name="_Toc76545072"/>
      <w:bookmarkStart w:id="2545" w:name="_Toc82595175"/>
      <w:bookmarkStart w:id="2546" w:name="_Toc121818400"/>
      <w:bookmarkStart w:id="2547" w:name="_Toc121818624"/>
      <w:bookmarkStart w:id="2548" w:name="_Toc124158379"/>
      <w:bookmarkStart w:id="2549" w:name="_Toc130558447"/>
      <w:bookmarkStart w:id="2550" w:name="_Toc137467172"/>
      <w:bookmarkStart w:id="2551" w:name="_Toc138884818"/>
      <w:bookmarkStart w:id="2552" w:name="_Toc138885042"/>
      <w:bookmarkStart w:id="2553" w:name="_Toc145511253"/>
      <w:bookmarkStart w:id="2554" w:name="_Toc155475730"/>
      <w:bookmarkStart w:id="2555" w:name="_Toc176472767"/>
      <w:bookmarkStart w:id="2556" w:name="_Toc187247998"/>
      <w:bookmarkStart w:id="2557" w:name="_Toc194054348"/>
      <w:bookmarkStart w:id="2558" w:name="_Toc200115640"/>
      <w:r>
        <w:t>6.5.2.4.1</w:t>
      </w:r>
      <w:r>
        <w:tab/>
        <w:t>Initial conditions</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2559" w:name="_Toc45884439"/>
      <w:bookmarkStart w:id="2560" w:name="_Toc53182462"/>
      <w:bookmarkStart w:id="2561" w:name="_Toc29809755"/>
      <w:bookmarkStart w:id="2562" w:name="_Toc58862707"/>
      <w:bookmarkStart w:id="2563" w:name="_Toc22318"/>
      <w:bookmarkStart w:id="2564" w:name="_Toc74961816"/>
      <w:bookmarkStart w:id="2565" w:name="_Toc28978"/>
      <w:bookmarkStart w:id="2566" w:name="_Toc24446"/>
      <w:bookmarkStart w:id="2567" w:name="_Toc21099957"/>
      <w:bookmarkStart w:id="2568" w:name="_Toc61182700"/>
      <w:bookmarkStart w:id="2569" w:name="_Toc58860203"/>
      <w:bookmarkStart w:id="2570" w:name="_Toc66728013"/>
      <w:bookmarkStart w:id="2571" w:name="_Toc36645139"/>
      <w:bookmarkStart w:id="2572" w:name="_Toc75242727"/>
      <w:bookmarkStart w:id="2573" w:name="_Toc37272193"/>
      <w:bookmarkStart w:id="2574" w:name="_Toc76545073"/>
      <w:bookmarkStart w:id="2575" w:name="_Toc82595176"/>
      <w:bookmarkStart w:id="2576" w:name="_Toc121818401"/>
      <w:bookmarkStart w:id="2577" w:name="_Toc121818625"/>
      <w:bookmarkStart w:id="2578" w:name="_Toc124158380"/>
      <w:bookmarkStart w:id="2579" w:name="_Toc130558448"/>
      <w:bookmarkStart w:id="2580" w:name="_Toc137467173"/>
      <w:bookmarkStart w:id="2581" w:name="_Toc138884819"/>
      <w:bookmarkStart w:id="2582" w:name="_Toc138885043"/>
      <w:bookmarkStart w:id="2583" w:name="_Toc145511254"/>
      <w:bookmarkStart w:id="2584" w:name="_Toc155475731"/>
      <w:bookmarkStart w:id="2585" w:name="_Toc176472768"/>
      <w:bookmarkStart w:id="2586" w:name="_Toc187247999"/>
      <w:bookmarkStart w:id="2587" w:name="_Toc194054349"/>
      <w:bookmarkStart w:id="2588" w:name="_Toc200115641"/>
      <w:r>
        <w:t>6.5.2.4.2</w:t>
      </w:r>
      <w:r>
        <w:tab/>
        <w:t>Procedure</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530DBCF9" w14:textId="77777777" w:rsidR="004D3FFD" w:rsidRDefault="002C252C">
      <w:pPr>
        <w:rPr>
          <w:lang w:eastAsia="zh-CN"/>
        </w:rPr>
      </w:pPr>
      <w:bookmarkStart w:id="2589"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FB96E0" w14:textId="1035939E" w:rsidR="00A13F6F" w:rsidRDefault="002C252C" w:rsidP="00A13F6F">
      <w:pPr>
        <w:pStyle w:val="B1"/>
      </w:pPr>
      <w:r>
        <w:t>4a)</w:t>
      </w:r>
      <w:r>
        <w:tab/>
      </w:r>
      <w:r w:rsidR="003D10F7">
        <w:rPr>
          <w:rFonts w:eastAsia="SimSun"/>
          <w:lang w:val="en-US" w:eastAsia="zh-CN"/>
        </w:rPr>
        <w:t>F</w:t>
      </w:r>
      <w:r w:rsidR="00E77502">
        <w:rPr>
          <w:rFonts w:eastAsia="SimSun" w:hint="eastAsia"/>
          <w:lang w:val="en-US" w:eastAsia="zh-CN"/>
        </w:rPr>
        <w:t xml:space="preserve">or RF repeater, </w:t>
      </w:r>
      <w:r w:rsidR="00E77502">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344872C9" w14:textId="380A4A60" w:rsidR="003D10F7" w:rsidRDefault="003D10F7" w:rsidP="003D10F7">
      <w:pPr>
        <w:pStyle w:val="B1"/>
        <w:ind w:firstLine="0"/>
        <w:rPr>
          <w:rFonts w:eastAsia="SimSun"/>
          <w:lang w:val="en-US" w:eastAsia="zh-CN"/>
        </w:rPr>
      </w:pPr>
      <w:r>
        <w:rPr>
          <w:rFonts w:eastAsia="SimSun"/>
          <w:lang w:val="en-US" w:eastAsia="zh-CN"/>
        </w:rPr>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0B11CC91" w14:textId="5A6854C5" w:rsidR="004D3FFD" w:rsidRDefault="003D10F7" w:rsidP="003D10F7">
      <w:pPr>
        <w:pStyle w:val="B1"/>
        <w:ind w:firstLine="0"/>
      </w:pP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2C252C">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589"/>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4EC47BF0" w:rsidR="004D3FFD" w:rsidRDefault="002C252C">
      <w:pPr>
        <w:pStyle w:val="B1"/>
      </w:pPr>
      <w:r>
        <w:t>10)</w:t>
      </w:r>
      <w:r>
        <w:tab/>
        <w:t xml:space="preserve">Measure OTA ACLR for the frequency offsets both side of </w:t>
      </w:r>
      <w:r w:rsidR="004958D8">
        <w:rPr>
          <w:rFonts w:cs="v4.2.0"/>
        </w:rPr>
        <w:t>the passband edge</w:t>
      </w:r>
      <w:r w:rsidR="00D25DF4">
        <w:rPr>
          <w:rFonts w:eastAsia="SimSun" w:cs="v4.2.0" w:hint="eastAsia"/>
          <w:lang w:val="en-US" w:eastAsia="zh-CN"/>
        </w:rPr>
        <w:t xml:space="preserve"> and carrier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590" w:name="_Toc58860204"/>
      <w:bookmarkStart w:id="2591" w:name="_Toc58862708"/>
      <w:bookmarkStart w:id="2592" w:name="_Toc75242728"/>
      <w:bookmarkStart w:id="2593" w:name="_Toc53182463"/>
      <w:bookmarkStart w:id="2594" w:name="_Toc31266"/>
      <w:bookmarkStart w:id="2595" w:name="_Toc36645140"/>
      <w:bookmarkStart w:id="2596" w:name="_Toc6241"/>
      <w:bookmarkStart w:id="2597" w:name="_Toc12715"/>
      <w:bookmarkStart w:id="2598" w:name="_Toc29809756"/>
      <w:bookmarkStart w:id="2599" w:name="_Toc76545074"/>
      <w:bookmarkStart w:id="2600" w:name="_Toc66728014"/>
      <w:bookmarkStart w:id="2601" w:name="_Toc61182701"/>
      <w:bookmarkStart w:id="2602" w:name="_Toc74961817"/>
      <w:bookmarkStart w:id="2603" w:name="_Toc37272194"/>
      <w:bookmarkStart w:id="2604" w:name="_Toc21099958"/>
      <w:bookmarkStart w:id="2605" w:name="_Toc45884440"/>
      <w:bookmarkStart w:id="2606" w:name="_Toc82595177"/>
      <w:bookmarkStart w:id="2607" w:name="_Toc121818402"/>
      <w:bookmarkStart w:id="2608" w:name="_Toc121818626"/>
      <w:bookmarkStart w:id="2609" w:name="_Toc124158381"/>
      <w:bookmarkStart w:id="2610" w:name="_Toc130558449"/>
      <w:bookmarkStart w:id="2611" w:name="_Toc137467174"/>
      <w:bookmarkStart w:id="2612" w:name="_Toc138884820"/>
      <w:bookmarkStart w:id="2613" w:name="_Toc138885044"/>
      <w:bookmarkStart w:id="2614" w:name="_Toc145511255"/>
      <w:bookmarkStart w:id="2615" w:name="_Toc155475732"/>
      <w:bookmarkStart w:id="2616" w:name="_Toc176472769"/>
      <w:bookmarkStart w:id="2617" w:name="_Toc187248000"/>
      <w:bookmarkStart w:id="2618" w:name="_Toc194054350"/>
      <w:bookmarkStart w:id="2619" w:name="_Toc200115642"/>
      <w:r>
        <w:t>6.5.2.5</w:t>
      </w:r>
      <w:r>
        <w:tab/>
        <w:t>Test requirements</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4AD0AF3D" w14:textId="77777777" w:rsidR="00D132F4" w:rsidRDefault="00D132F4" w:rsidP="006B217A">
      <w:bookmarkStart w:id="2620" w:name="_Hlk515966075"/>
      <w:r>
        <w:t>The OTA ACLR limit for</w:t>
      </w:r>
      <w:r>
        <w:rPr>
          <w:i/>
          <w:iCs/>
        </w:rPr>
        <w:t xml:space="preserve"> repeater type 2-O </w:t>
      </w:r>
      <w:r>
        <w:t>and</w:t>
      </w:r>
      <w:r>
        <w:rPr>
          <w:i/>
          <w:iCs/>
        </w:rPr>
        <w:t xml:space="preserve"> NCR-Fwd type 2-O</w:t>
      </w:r>
      <w:r>
        <w:rPr>
          <w:rFonts w:eastAsia="SimSun" w:hint="eastAsia"/>
          <w:i/>
          <w:iCs/>
          <w:lang w:val="en-US" w:eastAsia="zh-CN"/>
        </w:rPr>
        <w:t xml:space="preserve"> </w:t>
      </w:r>
      <w:r>
        <w:t>is specified in table 6.5.2.5-1 for DL and UL for Wide Area class and DL for Local Area class.</w:t>
      </w:r>
    </w:p>
    <w:p w14:paraId="42DFA71A" w14:textId="77777777" w:rsidR="00D132F4" w:rsidRDefault="00D132F4" w:rsidP="006B217A">
      <w:r>
        <w:t>The OTA ACLR limit</w:t>
      </w:r>
      <w:r>
        <w:rPr>
          <w:rFonts w:eastAsia="SimSun" w:hint="eastAsia"/>
          <w:lang w:val="en-US" w:eastAsia="zh-CN"/>
        </w:rPr>
        <w:t xml:space="preserve"> </w:t>
      </w:r>
      <w:r>
        <w:t>for</w:t>
      </w:r>
      <w:r>
        <w:rPr>
          <w:i/>
          <w:iCs/>
        </w:rPr>
        <w:t xml:space="preserve"> repeater type 2-O </w:t>
      </w:r>
      <w:r>
        <w:t>and</w:t>
      </w:r>
      <w:r>
        <w:rPr>
          <w:i/>
          <w:iCs/>
        </w:rPr>
        <w:t xml:space="preserve"> NCR-Fwd type 2-O</w:t>
      </w:r>
      <w:r>
        <w:t xml:space="preserve"> is specified in table 6.5.2.5-1a for UL for Local Area class.</w:t>
      </w:r>
    </w:p>
    <w:p w14:paraId="191A7886" w14:textId="77777777" w:rsidR="00D132F4" w:rsidRDefault="00D132F4" w:rsidP="006B217A">
      <w:r>
        <w:t>The OTA ACLR absolute limit</w:t>
      </w:r>
      <w:r>
        <w:rPr>
          <w:i/>
          <w:iCs/>
        </w:rPr>
        <w:t xml:space="preserve"> </w:t>
      </w:r>
      <w:r>
        <w:t>for</w:t>
      </w:r>
      <w:r>
        <w:rPr>
          <w:i/>
          <w:iCs/>
        </w:rPr>
        <w:t xml:space="preserve"> repeater type 2-O </w:t>
      </w:r>
      <w:r>
        <w:t>and</w:t>
      </w:r>
      <w:r>
        <w:rPr>
          <w:i/>
          <w:iCs/>
        </w:rPr>
        <w:t xml:space="preserve"> NCR-Fwd type 2-O</w:t>
      </w:r>
      <w:r>
        <w:t xml:space="preserve"> is specified in table 6.5.2.5-2.</w:t>
      </w:r>
    </w:p>
    <w:p w14:paraId="278E6B9F" w14:textId="77777777" w:rsidR="00D132F4" w:rsidRDefault="00D132F4" w:rsidP="006B217A">
      <w:r>
        <w:t>The OTA ACLR (CACLR) absolute limit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6.5.2.5-2 </w:t>
      </w:r>
      <w:r>
        <w:rPr>
          <w:lang w:eastAsia="zh-CN"/>
        </w:rPr>
        <w:t xml:space="preserve">or </w:t>
      </w:r>
      <w:r>
        <w:t>6.5.2.5-</w:t>
      </w:r>
      <w:r>
        <w:rPr>
          <w:rFonts w:eastAsia="SimSun"/>
          <w:lang w:eastAsia="zh-CN"/>
        </w:rPr>
        <w:t>5</w:t>
      </w:r>
      <w:r>
        <w:t xml:space="preserve"> or the ACLR (CACLR) limit in table 6.5.2.5-1, 6.5.2.5-3 or 6.5.2.5-4, whichever is less stringent, shall apply.</w:t>
      </w:r>
    </w:p>
    <w:p w14:paraId="1DC37C6B" w14:textId="1EB85E45" w:rsidR="00D132F4" w:rsidRDefault="00D132F4" w:rsidP="006B217A">
      <w:r>
        <w:t xml:space="preserve">For a RIB operating in </w:t>
      </w:r>
      <w:r>
        <w:rPr>
          <w:i/>
        </w:rPr>
        <w:t>non-contiguous spectrum</w:t>
      </w:r>
      <w:r>
        <w:t>, the OTA 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6.5.2.5-3 shall apply in </w:t>
      </w:r>
      <w:r>
        <w:rPr>
          <w:i/>
        </w:rPr>
        <w:t>gaps between passbands</w:t>
      </w:r>
      <w:r>
        <w:t xml:space="preserve"> for the frequency ranges defined in the table, while the OTA CACLR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6.5.2.5-4 shall apply in </w:t>
      </w:r>
      <w:r>
        <w:rPr>
          <w:i/>
        </w:rPr>
        <w:t>gaps between passbands</w:t>
      </w:r>
      <w:r>
        <w:t xml:space="preserve"> for the frequency ranges defined in the table.</w:t>
      </w:r>
    </w:p>
    <w:p w14:paraId="6F88DD8D" w14:textId="77777777" w:rsidR="00D132F4" w:rsidRDefault="00D132F4" w:rsidP="006B217A">
      <w:r>
        <w:t xml:space="preserve">The CACLR in a </w:t>
      </w:r>
      <w:r>
        <w:rPr>
          <w:i/>
        </w:rPr>
        <w:t>gap between passbands</w:t>
      </w:r>
      <w:r>
        <w:t xml:space="preserve"> is the ratio of:</w:t>
      </w:r>
    </w:p>
    <w:p w14:paraId="70A84B67" w14:textId="77777777" w:rsidR="00D132F4" w:rsidRDefault="00D132F4" w:rsidP="006B217A">
      <w:pPr>
        <w:pStyle w:val="B1"/>
      </w:pPr>
      <w:r>
        <w:t>a)</w:t>
      </w:r>
      <w:r>
        <w:tab/>
        <w:t xml:space="preserve">the sum of the filtered mean power centred on the assigned channel frequencies for the two carriers adjacent to each side of the </w:t>
      </w:r>
      <w:r>
        <w:rPr>
          <w:i/>
        </w:rPr>
        <w:t>gap between passbands</w:t>
      </w:r>
      <w:r>
        <w:t>, and</w:t>
      </w:r>
    </w:p>
    <w:p w14:paraId="03619EE4" w14:textId="77777777" w:rsidR="00D132F4" w:rsidRDefault="00D132F4" w:rsidP="006B217A">
      <w:pPr>
        <w:pStyle w:val="B1"/>
      </w:pPr>
      <w:r>
        <w:t>b)</w:t>
      </w:r>
      <w:r>
        <w:tab/>
        <w:t xml:space="preserve">the filtered mean power centred on a frequency channel adjacent to one of the respective </w:t>
      </w:r>
      <w:r>
        <w:rPr>
          <w:rFonts w:cs="v4.2.0"/>
        </w:rPr>
        <w:t>passband edges</w:t>
      </w:r>
      <w:r>
        <w:t>.</w:t>
      </w:r>
    </w:p>
    <w:p w14:paraId="531936AB" w14:textId="77777777" w:rsidR="00D132F4" w:rsidRDefault="00D132F4" w:rsidP="006B217A">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09530D8C" w14:textId="77777777" w:rsidR="00D132F4" w:rsidRDefault="00D132F4" w:rsidP="006B217A">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4F117C38" w14:textId="77777777" w:rsidR="00D132F4" w:rsidRDefault="00D132F4" w:rsidP="00D132F4">
      <w:pPr>
        <w:pStyle w:val="TH"/>
      </w:pPr>
      <w:r>
        <w:t xml:space="preserve">Table 6.5.2.5-1: </w:t>
      </w:r>
      <w:r>
        <w:rPr>
          <w:i/>
        </w:rPr>
        <w:t>Repeater type 2-O</w:t>
      </w:r>
      <w:r>
        <w:t xml:space="preserve"> and</w:t>
      </w:r>
      <w:r>
        <w:rPr>
          <w:i/>
          <w:iCs/>
        </w:rPr>
        <w:t xml:space="preserve"> NCR-Fwd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bookmarkEnd w:id="2620"/>
          <w:p w14:paraId="66A53E43" w14:textId="77777777" w:rsidR="00367A72" w:rsidRDefault="00367A72" w:rsidP="00367A72">
            <w:pPr>
              <w:pStyle w:val="TAH"/>
              <w:rPr>
                <w:lang w:val="en-US" w:eastAsia="zh-CN"/>
              </w:rPr>
            </w:pPr>
            <w:r>
              <w:t>Repeater nominal channel bandwidth</w:t>
            </w:r>
            <w:r>
              <w:rPr>
                <w:rFonts w:hint="eastAsia"/>
                <w:lang w:val="en-US" w:eastAsia="zh-CN"/>
              </w:rPr>
              <w:t xml:space="preserve"> </w:t>
            </w:r>
          </w:p>
          <w:p w14:paraId="76E77EBE" w14:textId="11168008" w:rsidR="004D3FFD" w:rsidRDefault="00367A72" w:rsidP="00367A72">
            <w:pPr>
              <w:pStyle w:val="TAH"/>
            </w:pPr>
            <w:r>
              <w:t>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6C96378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35141E" w14:textId="77777777" w:rsidR="004D3FFD" w:rsidRDefault="002C252C" w:rsidP="00DC3B7F">
            <w:pPr>
              <w:pStyle w:val="TAN"/>
            </w:pPr>
            <w:r>
              <w:t>NOTE 5:</w:t>
            </w:r>
            <w:r>
              <w:tab/>
              <w:t>Applicable to bands defined within the frequency spectrum range of 43.5 – 48.2 GHz</w:t>
            </w:r>
          </w:p>
          <w:p w14:paraId="19F4533E" w14:textId="1ECAB729" w:rsidR="0099561B" w:rsidRDefault="0099561B"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513C015" w14:textId="77777777" w:rsidR="004D3FFD" w:rsidRDefault="004D3FFD"/>
    <w:p w14:paraId="41BCDFB0" w14:textId="0D9C19CF" w:rsidR="004D3FFD" w:rsidRDefault="002C252C" w:rsidP="00DC3B7F">
      <w:pPr>
        <w:pStyle w:val="TH"/>
      </w:pPr>
      <w:r>
        <w:t xml:space="preserve">Table 6.5.2.5-1a: </w:t>
      </w:r>
      <w:r>
        <w:rPr>
          <w:i/>
        </w:rPr>
        <w:t>Repeater type 2-O</w:t>
      </w:r>
      <w:r w:rsidR="00A74B7E">
        <w:rPr>
          <w:i/>
          <w:iCs/>
        </w:rPr>
        <w:t xml:space="preserve"> </w:t>
      </w:r>
      <w:r w:rsidR="00A74B7E">
        <w:t>and</w:t>
      </w:r>
      <w:r w:rsidR="00A74B7E">
        <w:rPr>
          <w:i/>
          <w:iCs/>
        </w:rPr>
        <w:t xml:space="preserve"> NCR-Fwd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273A6EDA" w:rsidR="004D3FFD" w:rsidRDefault="00367A72" w:rsidP="00DC3B7F">
            <w:pPr>
              <w:pStyle w:val="TAH"/>
            </w:pPr>
            <w:r>
              <w:t>Repeater nominal channel bandwidth 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1A338DE9" w14:textId="77777777" w:rsidR="004D3FFD" w:rsidRDefault="002C252C" w:rsidP="00DC3B7F">
            <w:pPr>
              <w:pStyle w:val="TAN"/>
            </w:pPr>
            <w:r>
              <w:t>NOTE 5:</w:t>
            </w:r>
            <w:r>
              <w:tab/>
              <w:t>Applicable to bands defined within the frequency spectrum range of 43.5 – 48.2 GHz</w:t>
            </w:r>
          </w:p>
          <w:p w14:paraId="639BC19C" w14:textId="240C58E9" w:rsidR="0099561B" w:rsidRDefault="00415C44"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0D1F8690" w14:textId="77777777" w:rsidR="004D3FFD" w:rsidRDefault="004D3FFD"/>
    <w:p w14:paraId="0D79F62B" w14:textId="5DF690A9" w:rsidR="004D3FFD" w:rsidRDefault="002C252C" w:rsidP="00DC3B7F">
      <w:pPr>
        <w:pStyle w:val="TH"/>
      </w:pPr>
      <w:r>
        <w:t xml:space="preserve">Table 6.5.2.5-2: </w:t>
      </w:r>
      <w:r>
        <w:rPr>
          <w:i/>
        </w:rPr>
        <w:t>Repeater type 2-O</w:t>
      </w:r>
      <w:r w:rsidR="001E44CE">
        <w:t xml:space="preserve"> and</w:t>
      </w:r>
      <w:r w:rsidR="001E44CE">
        <w:rPr>
          <w:i/>
          <w:iCs/>
        </w:rPr>
        <w:t xml:space="preserve"> NCR-Fwd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38171D4D" w:rsidR="004D3FFD" w:rsidRDefault="002C252C" w:rsidP="00AB67DE">
      <w:pPr>
        <w:pStyle w:val="TH"/>
        <w:rPr>
          <w:lang w:val="en-US" w:eastAsia="zh-CN"/>
        </w:rPr>
      </w:pPr>
      <w:r>
        <w:t xml:space="preserve">Table 6.5.2.5-3: </w:t>
      </w:r>
      <w:r>
        <w:rPr>
          <w:i/>
        </w:rPr>
        <w:t>Repeater type 2-O</w:t>
      </w:r>
      <w:r w:rsidR="00B15CD7">
        <w:t xml:space="preserve"> and</w:t>
      </w:r>
      <w:r w:rsidR="00B15CD7">
        <w:rPr>
          <w:i/>
          <w:iCs/>
        </w:rPr>
        <w:t xml:space="preserve"> NCR-Fwd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6EF453FB"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62134B9B"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p w14:paraId="2930D808" w14:textId="3350E58A" w:rsidR="00251DA4" w:rsidRDefault="00251DA4" w:rsidP="00AB67DE">
            <w:pPr>
              <w:pStyle w:val="TAN"/>
              <w:rPr>
                <w:rFonts w:eastAsia="SimSun"/>
                <w:lang w:eastAsia="zh-CN"/>
              </w:rPr>
            </w:pPr>
            <w:r>
              <w:rPr>
                <w:lang w:eastAsia="zh-CN"/>
              </w:rPr>
              <w:t>NOTE 8:</w:t>
            </w:r>
            <w:r w:rsidRPr="005C0EFF">
              <w:tab/>
            </w:r>
            <w:r w:rsidRPr="0013262D">
              <w:rPr>
                <w:rFonts w:cs="Arial"/>
                <w:szCs w:val="18"/>
              </w:rPr>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192FF72" w14:textId="77777777" w:rsidR="004D3FFD" w:rsidRDefault="004D3FFD">
      <w:pPr>
        <w:rPr>
          <w:szCs w:val="24"/>
        </w:rPr>
      </w:pPr>
    </w:p>
    <w:p w14:paraId="4F5E6825" w14:textId="6B95DD94" w:rsidR="004D3FFD" w:rsidRDefault="002C252C">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rsidR="00C44D8A">
        <w:t xml:space="preserve"> and</w:t>
      </w:r>
      <w:r w:rsidR="00C44D8A">
        <w:rPr>
          <w:i/>
          <w:iCs/>
        </w:rPr>
        <w:t xml:space="preserve"> NCR-Fwd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0B927914"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p w14:paraId="21724B0A" w14:textId="10BC6AFA" w:rsidR="00251DA4" w:rsidRDefault="00251DA4" w:rsidP="00AB67DE">
            <w:pPr>
              <w:pStyle w:val="TAN"/>
              <w:rPr>
                <w:rFonts w:eastAsia="SimSun"/>
                <w:lang w:eastAsia="zh-CN"/>
              </w:rPr>
            </w:pPr>
            <w:r>
              <w:rPr>
                <w:lang w:eastAsia="zh-CN"/>
              </w:rPr>
              <w:t>NOTE 8:</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260C7525" w14:textId="77777777" w:rsidR="004D3FFD" w:rsidRDefault="004D3FFD">
      <w:pPr>
        <w:rPr>
          <w:szCs w:val="24"/>
        </w:rPr>
      </w:pPr>
    </w:p>
    <w:p w14:paraId="46F6D1FA" w14:textId="3DE102E5" w:rsidR="004D3FFD" w:rsidRDefault="002C252C" w:rsidP="00AB67DE">
      <w:pPr>
        <w:pStyle w:val="TH"/>
      </w:pPr>
      <w:r>
        <w:t xml:space="preserve">Table 6.5.2.5-4: </w:t>
      </w:r>
      <w:r>
        <w:rPr>
          <w:i/>
        </w:rPr>
        <w:t>Repeater type 2-O</w:t>
      </w:r>
      <w:r w:rsidR="008A0910">
        <w:t xml:space="preserve"> and</w:t>
      </w:r>
      <w:r w:rsidR="008A0910">
        <w:rPr>
          <w:i/>
          <w:iCs/>
        </w:rPr>
        <w:t xml:space="preserve"> NCR-Fwd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17307098" w:rsidR="004D3FFD" w:rsidRDefault="002C252C">
      <w:pPr>
        <w:pStyle w:val="TH"/>
        <w:rPr>
          <w:lang w:val="en-US"/>
        </w:rPr>
      </w:pPr>
      <w:r>
        <w:rPr>
          <w:lang w:val="en-US"/>
        </w:rPr>
        <w:t xml:space="preserve">Table 6.5.2.5-4a: </w:t>
      </w:r>
      <w:r>
        <w:rPr>
          <w:i/>
        </w:rPr>
        <w:t>Repeater type 2-O</w:t>
      </w:r>
      <w:r w:rsidR="00E87DFC">
        <w:t xml:space="preserve"> and</w:t>
      </w:r>
      <w:r w:rsidR="00E87DFC">
        <w:rPr>
          <w:i/>
          <w:iCs/>
        </w:rPr>
        <w:t xml:space="preserve"> NCR-Fwd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31F6ACAB" w:rsidR="004D3FFD" w:rsidRDefault="002C252C" w:rsidP="00AB67DE">
      <w:pPr>
        <w:pStyle w:val="TH"/>
      </w:pPr>
      <w:r>
        <w:t>Table 6.5.2.5-</w:t>
      </w:r>
      <w:r>
        <w:rPr>
          <w:rFonts w:eastAsia="SimSun"/>
        </w:rPr>
        <w:t>5</w:t>
      </w:r>
      <w:r>
        <w:t xml:space="preserve">: </w:t>
      </w:r>
      <w:r>
        <w:rPr>
          <w:i/>
        </w:rPr>
        <w:t>Repeater type 2-O</w:t>
      </w:r>
      <w:r w:rsidR="007D6B18">
        <w:t xml:space="preserve"> and</w:t>
      </w:r>
      <w:r w:rsidR="007D6B18">
        <w:rPr>
          <w:i/>
          <w:iCs/>
        </w:rPr>
        <w:t xml:space="preserve"> NCR-Fwd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7C15E9AF" w14:textId="77777777" w:rsidR="00492FC5" w:rsidRDefault="00492FC5" w:rsidP="00492FC5">
      <w:pPr>
        <w:rPr>
          <w:lang w:eastAsia="zh-CN"/>
        </w:rPr>
      </w:pPr>
    </w:p>
    <w:p w14:paraId="6FB2DA94" w14:textId="7A073669" w:rsidR="00492FC5" w:rsidRDefault="00492FC5" w:rsidP="00492FC5">
      <w:pPr>
        <w:rPr>
          <w:rFonts w:eastAsia="SimSun"/>
          <w:lang w:val="en-US" w:eastAsia="zh-CN"/>
        </w:rPr>
      </w:pPr>
      <w:r>
        <w:rPr>
          <w:rFonts w:hint="eastAsia"/>
          <w:lang w:val="en-US" w:eastAsia="zh-CN"/>
        </w:rPr>
        <w:t xml:space="preserve">For OTA ACLR requirement of Wide area NCR-MT, the test requirement defined in clause </w:t>
      </w:r>
      <w:r>
        <w:t>6.7.3.5.2</w:t>
      </w:r>
      <w:r>
        <w:rPr>
          <w:rFonts w:eastAsia="SimSun" w:hint="eastAsia"/>
          <w:lang w:val="en-US" w:eastAsia="zh-CN"/>
        </w:rPr>
        <w:t xml:space="preserve"> of TS 38.141-2</w:t>
      </w:r>
      <w:r w:rsidR="003D10F7">
        <w:rPr>
          <w:rFonts w:eastAsia="SimSun"/>
          <w:lang w:val="en-US" w:eastAsia="zh-CN"/>
        </w:rPr>
        <w:t xml:space="preserve"> [6]</w:t>
      </w:r>
      <w:r>
        <w:rPr>
          <w:rFonts w:eastAsia="SimSun" w:hint="eastAsia"/>
          <w:lang w:val="en-US" w:eastAsia="zh-CN"/>
        </w:rPr>
        <w:t xml:space="preserve"> is applicable. </w:t>
      </w:r>
    </w:p>
    <w:p w14:paraId="728B229E" w14:textId="340F10ED" w:rsidR="00030080" w:rsidRDefault="00492FC5" w:rsidP="00030080">
      <w:pPr>
        <w:rPr>
          <w:rFonts w:cs="v4.2.0"/>
          <w:lang w:val="en-US" w:eastAsia="zh-CN"/>
        </w:rPr>
      </w:pPr>
      <w:r>
        <w:rPr>
          <w:rFonts w:eastAsia="SimSun" w:hint="eastAsia"/>
          <w:lang w:val="en-US" w:eastAsia="zh-CN"/>
        </w:rPr>
        <w:t xml:space="preserve">For OTA ACLR requirement for Local area NCR-MT, the test requirement is defined as </w:t>
      </w:r>
      <w:r>
        <w:rPr>
          <w:rFonts w:cs="v4.2.0" w:hint="eastAsia"/>
          <w:lang w:val="en-US" w:eastAsia="zh-CN"/>
        </w:rPr>
        <w:t xml:space="preserve">UE ACLR requirements specified in clause </w:t>
      </w:r>
      <w:r>
        <w:t>6.5.2.3</w:t>
      </w:r>
      <w:r>
        <w:rPr>
          <w:rFonts w:cs="v4.2.0" w:hint="eastAsia"/>
          <w:lang w:val="en-US" w:eastAsia="zh-CN"/>
        </w:rPr>
        <w:t xml:space="preserve"> in TS 38.101-2</w:t>
      </w:r>
      <w:r w:rsidR="00030080">
        <w:rPr>
          <w:rFonts w:cs="v4.2.0"/>
          <w:lang w:val="en-US" w:eastAsia="zh-CN"/>
        </w:rPr>
        <w:t xml:space="preserve"> </w:t>
      </w:r>
      <w:r w:rsidR="00030080">
        <w:rPr>
          <w:rFonts w:cs="v4.2.0" w:hint="eastAsia"/>
          <w:lang w:val="en-US" w:eastAsia="zh-CN"/>
        </w:rPr>
        <w:t xml:space="preserve">[14] plus measurement uncertainty as specified in the following table </w:t>
      </w:r>
      <w:r w:rsidR="00030080">
        <w:t>6.5.2.5-</w:t>
      </w:r>
      <w:r w:rsidR="00030080">
        <w:rPr>
          <w:rFonts w:eastAsia="SimSun" w:hint="eastAsia"/>
          <w:lang w:val="en-US" w:eastAsia="zh-CN"/>
        </w:rPr>
        <w:t>7.</w:t>
      </w:r>
    </w:p>
    <w:p w14:paraId="5EBC0859" w14:textId="77777777" w:rsidR="00030080" w:rsidRDefault="00030080" w:rsidP="00030080">
      <w:pPr>
        <w:pStyle w:val="TH"/>
        <w:rPr>
          <w:rFonts w:cs="v5.0.0"/>
        </w:rPr>
      </w:pPr>
      <w:r>
        <w:t>Table 6.5.2.5-</w:t>
      </w:r>
      <w:r>
        <w:rPr>
          <w:rFonts w:eastAsia="SimSun" w:hint="eastAsia"/>
          <w:lang w:val="en-US" w:eastAsia="zh-CN"/>
        </w:rPr>
        <w:t>7</w:t>
      </w:r>
      <w:r>
        <w:t xml:space="preserve">: </w:t>
      </w:r>
      <w:r>
        <w:rPr>
          <w:rFonts w:eastAsia="SimSun" w:hint="eastAsia"/>
          <w:lang w:val="en-US" w:eastAsia="zh-CN"/>
        </w:rPr>
        <w:t>measurement uncertainty</w:t>
      </w:r>
      <w:r>
        <w:t xml:space="preserve"> for NR</w:t>
      </w:r>
      <w:r>
        <w:rPr>
          <w:vertAlign w:val="subscript"/>
        </w:rPr>
        <w:t>ACLR</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627"/>
        <w:gridCol w:w="1377"/>
        <w:gridCol w:w="2191"/>
      </w:tblGrid>
      <w:tr w:rsidR="00030080" w14:paraId="20F93D87" w14:textId="77777777" w:rsidTr="006B217A">
        <w:trPr>
          <w:jc w:val="center"/>
        </w:trPr>
        <w:tc>
          <w:tcPr>
            <w:tcW w:w="0" w:type="auto"/>
            <w:vMerge w:val="restart"/>
            <w:vAlign w:val="center"/>
          </w:tcPr>
          <w:p w14:paraId="6E992F65" w14:textId="77777777" w:rsidR="00030080" w:rsidRDefault="00030080" w:rsidP="006B217A">
            <w:pPr>
              <w:pStyle w:val="TAC"/>
              <w:rPr>
                <w:rFonts w:eastAsia="SimSun" w:cs="Arial"/>
                <w:lang w:val="en-US" w:eastAsia="zh-CN"/>
              </w:rPr>
            </w:pPr>
          </w:p>
        </w:tc>
        <w:tc>
          <w:tcPr>
            <w:tcW w:w="0" w:type="auto"/>
            <w:gridSpan w:val="3"/>
            <w:vAlign w:val="center"/>
          </w:tcPr>
          <w:p w14:paraId="05BC3992" w14:textId="77777777" w:rsidR="00030080" w:rsidRDefault="00030080" w:rsidP="006B217A">
            <w:pPr>
              <w:pStyle w:val="TAC"/>
              <w:rPr>
                <w:rFonts w:eastAsia="SimSun" w:cs="Arial"/>
                <w:lang w:val="en-US" w:eastAsia="zh-CN"/>
              </w:rPr>
            </w:pPr>
            <w:r>
              <w:rPr>
                <w:b/>
              </w:rPr>
              <w:t>The applicable frequency range</w:t>
            </w:r>
          </w:p>
        </w:tc>
      </w:tr>
      <w:tr w:rsidR="00030080" w14:paraId="31F02341" w14:textId="77777777" w:rsidTr="006B217A">
        <w:trPr>
          <w:jc w:val="center"/>
        </w:trPr>
        <w:tc>
          <w:tcPr>
            <w:tcW w:w="0" w:type="auto"/>
            <w:vMerge/>
            <w:vAlign w:val="center"/>
          </w:tcPr>
          <w:p w14:paraId="14BA3352" w14:textId="77777777" w:rsidR="00030080" w:rsidRDefault="00030080" w:rsidP="006B217A">
            <w:pPr>
              <w:pStyle w:val="TAC"/>
              <w:rPr>
                <w:rFonts w:eastAsia="SimSun" w:cs="Arial"/>
                <w:lang w:val="en-US" w:eastAsia="zh-CN"/>
              </w:rPr>
            </w:pPr>
          </w:p>
        </w:tc>
        <w:tc>
          <w:tcPr>
            <w:tcW w:w="0" w:type="auto"/>
            <w:vAlign w:val="center"/>
          </w:tcPr>
          <w:p w14:paraId="464F8B02" w14:textId="77777777" w:rsidR="00030080" w:rsidRDefault="00030080" w:rsidP="006B217A">
            <w:pPr>
              <w:pStyle w:val="TAC"/>
            </w:pPr>
            <w:r>
              <w:t xml:space="preserve">24.25 </w:t>
            </w:r>
            <w:r>
              <w:rPr>
                <w:rFonts w:cs="v4.2.0"/>
              </w:rPr>
              <w:t xml:space="preserve">– </w:t>
            </w:r>
            <w:r>
              <w:t>29.5 GHz</w:t>
            </w:r>
          </w:p>
        </w:tc>
        <w:tc>
          <w:tcPr>
            <w:tcW w:w="0" w:type="auto"/>
            <w:vAlign w:val="center"/>
          </w:tcPr>
          <w:p w14:paraId="7494AABC" w14:textId="77777777" w:rsidR="00030080" w:rsidRDefault="00030080" w:rsidP="006B217A">
            <w:pPr>
              <w:pStyle w:val="TAC"/>
              <w:rPr>
                <w:rFonts w:cs="Arial"/>
              </w:rPr>
            </w:pPr>
            <w:r>
              <w:t>37 – 43.5 GHz</w:t>
            </w:r>
          </w:p>
        </w:tc>
        <w:tc>
          <w:tcPr>
            <w:tcW w:w="0" w:type="auto"/>
            <w:vAlign w:val="center"/>
          </w:tcPr>
          <w:p w14:paraId="0666D46E" w14:textId="77777777" w:rsidR="00030080" w:rsidRDefault="00030080" w:rsidP="006B217A">
            <w:pPr>
              <w:pStyle w:val="TAC"/>
              <w:rPr>
                <w:rFonts w:cs="Arial"/>
              </w:rPr>
            </w:pPr>
            <w:r>
              <w:t>43.5 GHz &lt; f ≤ 48.2 GHz</w:t>
            </w:r>
          </w:p>
        </w:tc>
      </w:tr>
      <w:tr w:rsidR="00030080" w14:paraId="4E595FE6" w14:textId="77777777" w:rsidTr="006B217A">
        <w:trPr>
          <w:jc w:val="center"/>
        </w:trPr>
        <w:tc>
          <w:tcPr>
            <w:tcW w:w="0" w:type="auto"/>
            <w:vAlign w:val="center"/>
          </w:tcPr>
          <w:p w14:paraId="64853D4B" w14:textId="77777777" w:rsidR="00030080" w:rsidRDefault="00030080" w:rsidP="006B217A">
            <w:pPr>
              <w:pStyle w:val="TAC"/>
              <w:rPr>
                <w:rFonts w:eastAsia="SimSun" w:cs="Arial"/>
                <w:lang w:val="en-US" w:eastAsia="zh-CN"/>
              </w:rPr>
            </w:pPr>
            <w:r>
              <w:rPr>
                <w:rFonts w:eastAsia="SimSun" w:cs="Arial" w:hint="eastAsia"/>
                <w:lang w:val="en-US" w:eastAsia="zh-CN"/>
              </w:rPr>
              <w:t>Relative ACLR</w:t>
            </w:r>
          </w:p>
        </w:tc>
        <w:tc>
          <w:tcPr>
            <w:tcW w:w="0" w:type="auto"/>
            <w:vAlign w:val="center"/>
          </w:tcPr>
          <w:p w14:paraId="668D476D" w14:textId="77777777" w:rsidR="00030080" w:rsidRDefault="00030080" w:rsidP="006B217A">
            <w:pPr>
              <w:pStyle w:val="TAC"/>
              <w:rPr>
                <w:rFonts w:eastAsia="SimSun" w:cs="Arial"/>
                <w:lang w:val="en-US" w:eastAsia="zh-CN"/>
              </w:rPr>
            </w:pPr>
            <w:r>
              <w:t>±2.3 dB</w:t>
            </w:r>
          </w:p>
        </w:tc>
        <w:tc>
          <w:tcPr>
            <w:tcW w:w="0" w:type="auto"/>
            <w:vAlign w:val="center"/>
          </w:tcPr>
          <w:p w14:paraId="54FA10FD" w14:textId="77777777" w:rsidR="00030080" w:rsidRDefault="00030080" w:rsidP="006B217A">
            <w:pPr>
              <w:pStyle w:val="TAC"/>
              <w:rPr>
                <w:rFonts w:cs="Arial"/>
              </w:rPr>
            </w:pPr>
            <w:r>
              <w:rPr>
                <w:rFonts w:cs="Arial"/>
              </w:rPr>
              <w:t>±</w:t>
            </w:r>
            <w:r>
              <w:t>2.6 dB</w:t>
            </w:r>
          </w:p>
        </w:tc>
        <w:tc>
          <w:tcPr>
            <w:tcW w:w="0" w:type="auto"/>
            <w:vAlign w:val="center"/>
          </w:tcPr>
          <w:p w14:paraId="186AA56F" w14:textId="77777777" w:rsidR="00030080" w:rsidRDefault="00030080" w:rsidP="006B217A">
            <w:pPr>
              <w:pStyle w:val="TAC"/>
              <w:rPr>
                <w:rFonts w:cs="Arial"/>
              </w:rPr>
            </w:pPr>
            <w:r>
              <w:rPr>
                <w:rFonts w:cs="Arial"/>
              </w:rPr>
              <w:t>±</w:t>
            </w:r>
            <w:r>
              <w:t>2.8 dB</w:t>
            </w:r>
          </w:p>
        </w:tc>
      </w:tr>
      <w:tr w:rsidR="00030080" w14:paraId="60289A72" w14:textId="77777777" w:rsidTr="006B217A">
        <w:trPr>
          <w:jc w:val="center"/>
        </w:trPr>
        <w:tc>
          <w:tcPr>
            <w:tcW w:w="0" w:type="auto"/>
            <w:vAlign w:val="center"/>
          </w:tcPr>
          <w:p w14:paraId="55C0ECD2" w14:textId="77777777" w:rsidR="00030080" w:rsidRDefault="00030080" w:rsidP="006B217A">
            <w:pPr>
              <w:pStyle w:val="TAC"/>
              <w:rPr>
                <w:rFonts w:cs="Arial"/>
              </w:rPr>
            </w:pPr>
            <w:r>
              <w:t>Absolute ACLR:</w:t>
            </w:r>
          </w:p>
        </w:tc>
        <w:tc>
          <w:tcPr>
            <w:tcW w:w="0" w:type="auto"/>
            <w:vAlign w:val="center"/>
          </w:tcPr>
          <w:p w14:paraId="654A0E33" w14:textId="77777777" w:rsidR="00030080" w:rsidRDefault="00030080" w:rsidP="006B217A">
            <w:pPr>
              <w:pStyle w:val="TAC"/>
              <w:rPr>
                <w:rFonts w:cs="Arial"/>
              </w:rPr>
            </w:pPr>
            <w:r>
              <w:t xml:space="preserve">±2.7 dB </w:t>
            </w:r>
          </w:p>
        </w:tc>
        <w:tc>
          <w:tcPr>
            <w:tcW w:w="0" w:type="auto"/>
            <w:vAlign w:val="center"/>
          </w:tcPr>
          <w:p w14:paraId="650FB987" w14:textId="77777777" w:rsidR="00030080" w:rsidRDefault="00030080" w:rsidP="006B217A">
            <w:pPr>
              <w:pStyle w:val="TAC"/>
              <w:rPr>
                <w:rFonts w:cs="Arial"/>
              </w:rPr>
            </w:pPr>
            <w:r>
              <w:t>±2.7 dB</w:t>
            </w:r>
          </w:p>
        </w:tc>
        <w:tc>
          <w:tcPr>
            <w:tcW w:w="0" w:type="auto"/>
            <w:vAlign w:val="center"/>
          </w:tcPr>
          <w:p w14:paraId="274D6BAD" w14:textId="77777777" w:rsidR="00030080" w:rsidRDefault="00030080" w:rsidP="006B217A">
            <w:pPr>
              <w:pStyle w:val="TAC"/>
              <w:rPr>
                <w:rFonts w:cs="Arial"/>
              </w:rPr>
            </w:pPr>
            <w:r>
              <w:t>±2.9 dB</w:t>
            </w:r>
          </w:p>
        </w:tc>
      </w:tr>
    </w:tbl>
    <w:p w14:paraId="203D3CE0" w14:textId="10B9F603" w:rsidR="004D3FFD" w:rsidRDefault="004D3FFD" w:rsidP="00492FC5">
      <w:pPr>
        <w:rPr>
          <w:lang w:eastAsia="zh-CN"/>
        </w:rPr>
      </w:pPr>
    </w:p>
    <w:p w14:paraId="68551A4A" w14:textId="77777777" w:rsidR="004D3FFD" w:rsidRDefault="002C252C" w:rsidP="008E76DD">
      <w:pPr>
        <w:pStyle w:val="Heading3"/>
      </w:pPr>
      <w:bookmarkStart w:id="2621" w:name="_Toc57820358"/>
      <w:bookmarkStart w:id="2622" w:name="_Toc61183955"/>
      <w:bookmarkStart w:id="2623" w:name="_Toc44712344"/>
      <w:bookmarkStart w:id="2624" w:name="_Toc61184347"/>
      <w:bookmarkStart w:id="2625" w:name="_Toc82450171"/>
      <w:bookmarkStart w:id="2626" w:name="_Toc37267741"/>
      <w:bookmarkStart w:id="2627" w:name="_Toc66386473"/>
      <w:bookmarkStart w:id="2628" w:name="_Toc37260353"/>
      <w:bookmarkStart w:id="2629" w:name="_Toc61183561"/>
      <w:bookmarkStart w:id="2630" w:name="_Toc53185872"/>
      <w:bookmarkStart w:id="2631" w:name="_Toc74583376"/>
      <w:bookmarkStart w:id="2632" w:name="_Toc82450819"/>
      <w:bookmarkStart w:id="2633" w:name="_Toc57821285"/>
      <w:bookmarkStart w:id="2634" w:name="_Toc29811879"/>
      <w:bookmarkStart w:id="2635" w:name="_Toc53185496"/>
      <w:bookmarkStart w:id="2636" w:name="_Toc76542189"/>
      <w:bookmarkStart w:id="2637" w:name="_Toc21127670"/>
      <w:bookmarkStart w:id="2638" w:name="_Toc36817431"/>
      <w:bookmarkStart w:id="2639" w:name="_Toc61185129"/>
      <w:bookmarkStart w:id="2640" w:name="_Toc61184739"/>
      <w:bookmarkStart w:id="2641" w:name="_Toc45893657"/>
      <w:bookmarkStart w:id="2642" w:name="_Toc121818403"/>
      <w:bookmarkStart w:id="2643" w:name="_Toc121818627"/>
      <w:bookmarkStart w:id="2644" w:name="_Toc124158382"/>
      <w:bookmarkStart w:id="2645" w:name="_Toc130558450"/>
      <w:bookmarkStart w:id="2646" w:name="_Toc137467175"/>
      <w:bookmarkStart w:id="2647" w:name="_Toc138884821"/>
      <w:bookmarkStart w:id="2648" w:name="_Toc138885045"/>
      <w:bookmarkStart w:id="2649" w:name="_Toc145511256"/>
      <w:bookmarkStart w:id="2650" w:name="_Toc155475733"/>
      <w:bookmarkStart w:id="2651" w:name="_Toc176472770"/>
      <w:bookmarkStart w:id="2652" w:name="_Toc187248001"/>
      <w:bookmarkStart w:id="2653" w:name="_Toc194054351"/>
      <w:bookmarkStart w:id="2654" w:name="_Toc200115643"/>
      <w:r>
        <w:rPr>
          <w:rFonts w:hint="eastAsia"/>
          <w:lang w:val="en-US" w:eastAsia="zh-CN"/>
        </w:rPr>
        <w:t>6</w:t>
      </w:r>
      <w:r>
        <w:t>.5.3</w:t>
      </w:r>
      <w:r>
        <w:tab/>
        <w:t>OTA</w:t>
      </w:r>
      <w:bookmarkStart w:id="2655" w:name="_Hlk496084370"/>
      <w:r>
        <w:t xml:space="preserve"> operating band unwanted emissions</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23DE7C93" w14:textId="77777777" w:rsidR="004D3FFD" w:rsidRDefault="002C252C">
      <w:pPr>
        <w:pStyle w:val="Heading4"/>
      </w:pPr>
      <w:bookmarkStart w:id="2656" w:name="_Toc29809762"/>
      <w:bookmarkStart w:id="2657" w:name="_Toc76545079"/>
      <w:bookmarkStart w:id="2658" w:name="_Toc82595182"/>
      <w:bookmarkStart w:id="2659" w:name="_Toc66728020"/>
      <w:bookmarkStart w:id="2660" w:name="_Toc21099964"/>
      <w:bookmarkStart w:id="2661" w:name="_Toc74961823"/>
      <w:bookmarkStart w:id="2662" w:name="_Toc58862714"/>
      <w:bookmarkStart w:id="2663" w:name="_Toc53182469"/>
      <w:bookmarkStart w:id="2664" w:name="_Toc75242733"/>
      <w:bookmarkStart w:id="2665" w:name="_Toc45884446"/>
      <w:bookmarkStart w:id="2666" w:name="_Toc37272200"/>
      <w:bookmarkStart w:id="2667" w:name="_Toc61182707"/>
      <w:bookmarkStart w:id="2668" w:name="_Toc36645146"/>
      <w:bookmarkStart w:id="2669" w:name="_Toc23386"/>
      <w:bookmarkStart w:id="2670" w:name="_Toc11118"/>
      <w:bookmarkStart w:id="2671" w:name="_Toc58860210"/>
      <w:bookmarkStart w:id="2672" w:name="_Toc21380"/>
      <w:bookmarkStart w:id="2673" w:name="_Toc121818404"/>
      <w:bookmarkStart w:id="2674" w:name="_Toc121818628"/>
      <w:bookmarkStart w:id="2675" w:name="_Toc124158383"/>
      <w:bookmarkStart w:id="2676" w:name="_Toc130558451"/>
      <w:bookmarkStart w:id="2677" w:name="_Toc137467176"/>
      <w:bookmarkStart w:id="2678" w:name="_Toc138884822"/>
      <w:bookmarkStart w:id="2679" w:name="_Toc138885046"/>
      <w:bookmarkStart w:id="2680" w:name="_Toc145511257"/>
      <w:bookmarkStart w:id="2681" w:name="_Toc155475734"/>
      <w:bookmarkStart w:id="2682" w:name="_Toc176472771"/>
      <w:bookmarkStart w:id="2683" w:name="_Toc187248002"/>
      <w:bookmarkStart w:id="2684" w:name="_Toc194054352"/>
      <w:bookmarkStart w:id="2685" w:name="_Toc200115644"/>
      <w:r>
        <w:t>6.5.3.1</w:t>
      </w:r>
      <w:r>
        <w:tab/>
        <w:t>Definition and applicability</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5BDDE917" w14:textId="1EEB2423" w:rsidR="00FC1ADD" w:rsidRDefault="00FC1ADD" w:rsidP="00FC1ADD">
      <w:bookmarkStart w:id="2686" w:name="_Hlk492900636"/>
      <w:bookmarkStart w:id="2687" w:name="_Toc21099965"/>
      <w:bookmarkStart w:id="2688" w:name="_Toc36645147"/>
      <w:bookmarkStart w:id="2689" w:name="_Toc61182708"/>
      <w:bookmarkStart w:id="2690" w:name="_Toc53182470"/>
      <w:bookmarkStart w:id="2691" w:name="_Toc45884447"/>
      <w:bookmarkStart w:id="2692" w:name="_Toc58860211"/>
      <w:bookmarkStart w:id="2693" w:name="_Toc82595183"/>
      <w:bookmarkStart w:id="2694" w:name="_Toc75242734"/>
      <w:bookmarkStart w:id="2695" w:name="_Toc29809763"/>
      <w:bookmarkStart w:id="2696" w:name="_Toc74961824"/>
      <w:bookmarkStart w:id="2697" w:name="_Toc76545080"/>
      <w:bookmarkStart w:id="2698" w:name="_Toc66728021"/>
      <w:bookmarkStart w:id="2699" w:name="_Toc37272201"/>
      <w:bookmarkStart w:id="2700"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t xml:space="preserve"> and</w:t>
      </w:r>
      <w:r>
        <w:rPr>
          <w:i/>
          <w:iCs/>
        </w:rPr>
        <w:t xml:space="preserve"> NCR-Fwd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6B43FA42" w14:textId="77777777" w:rsidR="00FC1ADD" w:rsidRDefault="00FC1ADD" w:rsidP="00FC1ADD">
      <w:r>
        <w:t xml:space="preserve">Out-of-band emissions in FR2 are limited by OTA operating band unwanted emission limits. </w:t>
      </w:r>
    </w:p>
    <w:p w14:paraId="29E4AD30" w14:textId="77777777" w:rsidR="00FC1ADD" w:rsidRDefault="00FC1ADD" w:rsidP="00FC1ADD">
      <w:pPr>
        <w:rPr>
          <w:rFonts w:cs="v5.0.0"/>
        </w:rPr>
      </w:pPr>
      <w:r>
        <w:t xml:space="preserve">For </w:t>
      </w:r>
      <w:r>
        <w:rPr>
          <w:i/>
          <w:iCs/>
        </w:rPr>
        <w:t>repeater type 2-O</w:t>
      </w:r>
      <w:r>
        <w:t xml:space="preserve"> and</w:t>
      </w:r>
      <w:r>
        <w:rPr>
          <w:i/>
          <w:iCs/>
        </w:rPr>
        <w:t xml:space="preserve"> NCR-Fwd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686"/>
    <w:p w14:paraId="074B6100" w14:textId="10253DE9"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w:t>
      </w:r>
      <w:r w:rsidR="003D10F7">
        <w:rPr>
          <w:rFonts w:eastAsia="SimSun"/>
        </w:rPr>
        <w:t>spectrum</w:t>
      </w:r>
      <w:r>
        <w:rPr>
          <w:rFonts w:eastAsia="SimSun"/>
        </w:rPr>
        <w:t xml:space="preserve">,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701" w:name="_Toc24141"/>
      <w:bookmarkStart w:id="2702" w:name="_Toc15066"/>
      <w:bookmarkStart w:id="2703" w:name="_Toc1978"/>
      <w:bookmarkStart w:id="2704" w:name="_Toc121818405"/>
      <w:bookmarkStart w:id="2705" w:name="_Toc121818629"/>
      <w:bookmarkStart w:id="2706" w:name="_Toc124158384"/>
      <w:bookmarkStart w:id="2707" w:name="_Toc130558452"/>
      <w:bookmarkStart w:id="2708" w:name="_Toc137467177"/>
      <w:bookmarkStart w:id="2709" w:name="_Toc138884823"/>
      <w:bookmarkStart w:id="2710" w:name="_Toc138885047"/>
      <w:bookmarkStart w:id="2711" w:name="_Toc145511258"/>
      <w:bookmarkStart w:id="2712" w:name="_Toc155475735"/>
      <w:bookmarkStart w:id="2713" w:name="_Toc176472772"/>
      <w:bookmarkStart w:id="2714" w:name="_Toc187248003"/>
      <w:bookmarkStart w:id="2715" w:name="_Toc194054353"/>
      <w:bookmarkStart w:id="2716" w:name="_Toc200115645"/>
      <w:r>
        <w:t>6.5.3.2</w:t>
      </w:r>
      <w:r>
        <w:tab/>
        <w:t>Minimum requirement</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1E5CC6E1" w14:textId="77777777" w:rsidR="00F0687C" w:rsidRDefault="00F0687C" w:rsidP="00F0687C">
      <w:pPr>
        <w:rPr>
          <w:rFonts w:eastAsia="SimSun"/>
          <w:lang w:val="en-US" w:eastAsia="zh-CN"/>
        </w:rPr>
      </w:pPr>
      <w:r>
        <w:t xml:space="preserve">The minimum requirement for </w:t>
      </w:r>
      <w:r>
        <w:rPr>
          <w:i/>
          <w:iCs/>
        </w:rPr>
        <w:t>repeater type 2-O</w:t>
      </w:r>
      <w:r>
        <w:t xml:space="preserve"> is defined in TS 38.106 [</w:t>
      </w:r>
      <w:r>
        <w:rPr>
          <w:rFonts w:hint="eastAsia"/>
          <w:lang w:val="en-US" w:eastAsia="zh-CN"/>
        </w:rPr>
        <w:t>2</w:t>
      </w:r>
      <w:r>
        <w:t>], clause 7.5.3.2</w:t>
      </w:r>
      <w:r>
        <w:rPr>
          <w:rFonts w:eastAsia="SimSun" w:hint="eastAsia"/>
          <w:lang w:val="en-US" w:eastAsia="zh-CN"/>
        </w:rPr>
        <w:t>.</w:t>
      </w:r>
    </w:p>
    <w:p w14:paraId="68467469" w14:textId="77777777" w:rsidR="00F0687C" w:rsidRDefault="00F0687C" w:rsidP="00F0687C">
      <w:r>
        <w:t xml:space="preserve">The minimum requirement for </w:t>
      </w:r>
      <w:r>
        <w:rPr>
          <w:i/>
          <w:iCs/>
        </w:rPr>
        <w:t>NCR-Fwd type 2-O</w:t>
      </w:r>
      <w:r>
        <w:t xml:space="preserve"> is defined in TS 38.106 [</w:t>
      </w:r>
      <w:r>
        <w:rPr>
          <w:rFonts w:hint="eastAsia"/>
          <w:lang w:val="en-US" w:eastAsia="zh-CN"/>
        </w:rPr>
        <w:t>2</w:t>
      </w:r>
      <w:r>
        <w:t>], clause 7.5.3.3.1.1.</w:t>
      </w:r>
    </w:p>
    <w:p w14:paraId="71ECD5B4" w14:textId="77777777" w:rsidR="00F0687C" w:rsidRDefault="00F0687C" w:rsidP="00F0687C">
      <w:r>
        <w:t xml:space="preserve">For Wide Area </w:t>
      </w:r>
      <w:r>
        <w:rPr>
          <w:rFonts w:eastAsia="SimSun"/>
          <w:i/>
          <w:iCs/>
          <w:lang w:val="en-US" w:eastAsia="zh-CN"/>
        </w:rPr>
        <w:t xml:space="preserve">NCR-MT </w:t>
      </w:r>
      <w:r>
        <w:rPr>
          <w:i/>
          <w:iCs/>
        </w:rPr>
        <w:t>type 2-O</w:t>
      </w:r>
      <w:r>
        <w:t xml:space="preserve">, </w:t>
      </w:r>
      <w:r>
        <w:rPr>
          <w:rFonts w:cs="v4.2.0" w:hint="eastAsia"/>
          <w:lang w:val="en-US" w:eastAsia="zh-CN"/>
        </w:rPr>
        <w:t>t</w:t>
      </w:r>
      <w:r>
        <w:rPr>
          <w:rFonts w:cs="v4.2.0"/>
        </w:rPr>
        <w:t>he</w:t>
      </w:r>
      <w:r>
        <w:rPr>
          <w:rFonts w:cs="v4.2.0" w:hint="eastAsia"/>
        </w:rPr>
        <w:t xml:space="preserve"> BS</w:t>
      </w:r>
      <w:r>
        <w:rPr>
          <w:rFonts w:cs="v4.2.0"/>
        </w:rPr>
        <w:t xml:space="preserve"> </w:t>
      </w:r>
      <w:r>
        <w:rPr>
          <w:rFonts w:cs="v4.2.0"/>
          <w:lang w:val="en-US" w:eastAsia="zh-CN"/>
        </w:rPr>
        <w:t>OBUE</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9.7.4.3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p>
    <w:p w14:paraId="25CF5A5F" w14:textId="77777777" w:rsidR="00F0687C" w:rsidRDefault="00F0687C" w:rsidP="00F0687C">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xml:space="preserve">, </w:t>
      </w:r>
      <w:r>
        <w:rPr>
          <w:rFonts w:cs="v4.2.0" w:hint="eastAsia"/>
          <w:lang w:val="en-US" w:eastAsia="zh-CN"/>
        </w:rPr>
        <w:t>t</w:t>
      </w:r>
      <w:r>
        <w:rPr>
          <w:rFonts w:cs="v4.2.0"/>
        </w:rPr>
        <w:t>he</w:t>
      </w:r>
      <w:r>
        <w:rPr>
          <w:rFonts w:cs="v4.2.0" w:hint="eastAsia"/>
        </w:rPr>
        <w:t xml:space="preserve"> </w:t>
      </w:r>
      <w:r>
        <w:rPr>
          <w:rFonts w:cs="v4.2.0" w:hint="eastAsia"/>
          <w:lang w:val="en-US" w:eastAsia="zh-CN"/>
        </w:rPr>
        <w:t>UE</w:t>
      </w:r>
      <w:r>
        <w:rPr>
          <w:rFonts w:cs="v4.2.0"/>
        </w:rPr>
        <w:t xml:space="preserve"> </w:t>
      </w:r>
      <w:r>
        <w:rPr>
          <w:rFonts w:cs="v4.2.0"/>
          <w:lang w:val="en-US" w:eastAsia="zh-CN"/>
        </w:rPr>
        <w:t>SEM</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6.5.2.1</w:t>
      </w:r>
      <w:r>
        <w:rPr>
          <w:rFonts w:cs="v4.2.0"/>
        </w:rPr>
        <w:t xml:space="preserve"> in TS 38.1</w:t>
      </w:r>
      <w:r>
        <w:rPr>
          <w:rFonts w:cs="v4.2.0" w:hint="eastAsia"/>
        </w:rPr>
        <w:t>0</w:t>
      </w:r>
      <w:r>
        <w:rPr>
          <w:rFonts w:cs="v4.2.0" w:hint="eastAsia"/>
          <w:lang w:val="en-US" w:eastAsia="zh-CN"/>
        </w:rPr>
        <w:t>1-2 [14]</w:t>
      </w:r>
      <w:r>
        <w:rPr>
          <w:rFonts w:cs="v4.2.0"/>
        </w:rPr>
        <w:t xml:space="preserve"> appl</w:t>
      </w:r>
      <w:r>
        <w:rPr>
          <w:rFonts w:cs="v4.2.0" w:hint="eastAsia"/>
          <w:lang w:val="en-US" w:eastAsia="zh-CN"/>
        </w:rPr>
        <w:t>y</w:t>
      </w:r>
      <w:r>
        <w:rPr>
          <w:rFonts w:cs="v4.2.0"/>
        </w:rPr>
        <w:t>.</w:t>
      </w:r>
    </w:p>
    <w:p w14:paraId="181B10BF" w14:textId="77777777" w:rsidR="004D3FFD" w:rsidRDefault="002C252C">
      <w:pPr>
        <w:pStyle w:val="Heading4"/>
      </w:pPr>
      <w:bookmarkStart w:id="2717" w:name="_Toc75242735"/>
      <w:bookmarkStart w:id="2718" w:name="_Toc28112"/>
      <w:bookmarkStart w:id="2719" w:name="_Toc21702"/>
      <w:bookmarkStart w:id="2720" w:name="_Toc21099966"/>
      <w:bookmarkStart w:id="2721" w:name="_Toc66728022"/>
      <w:bookmarkStart w:id="2722" w:name="_Toc76545081"/>
      <w:bookmarkStart w:id="2723" w:name="_Toc82595184"/>
      <w:bookmarkStart w:id="2724" w:name="_Toc74961825"/>
      <w:bookmarkStart w:id="2725" w:name="_Toc45884448"/>
      <w:bookmarkStart w:id="2726" w:name="_Toc58862716"/>
      <w:bookmarkStart w:id="2727" w:name="_Toc61182709"/>
      <w:bookmarkStart w:id="2728" w:name="_Toc58860212"/>
      <w:bookmarkStart w:id="2729" w:name="_Toc36645148"/>
      <w:bookmarkStart w:id="2730" w:name="_Toc29809764"/>
      <w:bookmarkStart w:id="2731" w:name="_Toc53182471"/>
      <w:bookmarkStart w:id="2732" w:name="_Toc20882"/>
      <w:bookmarkStart w:id="2733" w:name="_Toc37272202"/>
      <w:bookmarkStart w:id="2734" w:name="_Toc121818406"/>
      <w:bookmarkStart w:id="2735" w:name="_Toc121818630"/>
      <w:bookmarkStart w:id="2736" w:name="_Toc124158385"/>
      <w:bookmarkStart w:id="2737" w:name="_Toc130558453"/>
      <w:bookmarkStart w:id="2738" w:name="_Toc137467178"/>
      <w:bookmarkStart w:id="2739" w:name="_Toc138884824"/>
      <w:bookmarkStart w:id="2740" w:name="_Toc138885048"/>
      <w:bookmarkStart w:id="2741" w:name="_Toc145511259"/>
      <w:bookmarkStart w:id="2742" w:name="_Toc155475736"/>
      <w:bookmarkStart w:id="2743" w:name="_Toc176472773"/>
      <w:bookmarkStart w:id="2744" w:name="_Toc187248004"/>
      <w:bookmarkStart w:id="2745" w:name="_Toc194054354"/>
      <w:bookmarkStart w:id="2746" w:name="_Toc200115646"/>
      <w:r>
        <w:t>6.5.3.3</w:t>
      </w:r>
      <w:r>
        <w:tab/>
        <w:t>Test purpose</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615E2602" w14:textId="77777777" w:rsidR="004D3FFD" w:rsidRDefault="002C252C">
      <w:r>
        <w:t>This test measures the emissions close to the assigned channel bandwidth of the wanted signal, while the transmitter is in operation.</w:t>
      </w:r>
    </w:p>
    <w:p w14:paraId="73E50486" w14:textId="5495C0CB" w:rsidR="004D3FFD" w:rsidRDefault="002C252C">
      <w:pPr>
        <w:pStyle w:val="Heading4"/>
      </w:pPr>
      <w:bookmarkStart w:id="2747" w:name="_Toc58862717"/>
      <w:bookmarkStart w:id="2748" w:name="_Toc45884449"/>
      <w:bookmarkStart w:id="2749" w:name="_Toc76545082"/>
      <w:bookmarkStart w:id="2750" w:name="_Toc19402"/>
      <w:bookmarkStart w:id="2751" w:name="_Toc74961826"/>
      <w:bookmarkStart w:id="2752" w:name="_Toc29591"/>
      <w:bookmarkStart w:id="2753" w:name="_Toc75242736"/>
      <w:bookmarkStart w:id="2754" w:name="_Toc66728023"/>
      <w:bookmarkStart w:id="2755" w:name="_Toc61182710"/>
      <w:bookmarkStart w:id="2756" w:name="_Toc16496"/>
      <w:bookmarkStart w:id="2757" w:name="_Toc58860213"/>
      <w:bookmarkStart w:id="2758" w:name="_Toc82595185"/>
      <w:bookmarkStart w:id="2759" w:name="_Toc29809765"/>
      <w:bookmarkStart w:id="2760" w:name="_Toc36645149"/>
      <w:bookmarkStart w:id="2761" w:name="_Toc21099967"/>
      <w:bookmarkStart w:id="2762" w:name="_Toc37272203"/>
      <w:bookmarkStart w:id="2763" w:name="_Toc53182472"/>
      <w:bookmarkStart w:id="2764" w:name="_Toc121818407"/>
      <w:bookmarkStart w:id="2765" w:name="_Toc121818631"/>
      <w:bookmarkStart w:id="2766" w:name="_Toc124158386"/>
      <w:bookmarkStart w:id="2767" w:name="_Toc130558454"/>
      <w:bookmarkStart w:id="2768" w:name="_Toc137467179"/>
      <w:bookmarkStart w:id="2769" w:name="_Toc138884825"/>
      <w:bookmarkStart w:id="2770" w:name="_Toc138885049"/>
      <w:bookmarkStart w:id="2771" w:name="_Toc145511260"/>
      <w:bookmarkStart w:id="2772" w:name="_Toc155475737"/>
      <w:bookmarkStart w:id="2773" w:name="_Toc176472774"/>
      <w:bookmarkStart w:id="2774" w:name="_Toc187248005"/>
      <w:bookmarkStart w:id="2775" w:name="_Toc194054355"/>
      <w:bookmarkStart w:id="2776" w:name="_Toc200115647"/>
      <w:r>
        <w:t>6.5.3.4</w:t>
      </w:r>
      <w:r>
        <w:tab/>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r w:rsidR="0079455B">
        <w:t>Method of test</w:t>
      </w:r>
      <w:bookmarkEnd w:id="2773"/>
      <w:bookmarkEnd w:id="2774"/>
      <w:bookmarkEnd w:id="2775"/>
      <w:bookmarkEnd w:id="2776"/>
    </w:p>
    <w:p w14:paraId="33EB74CD" w14:textId="47479B35" w:rsidR="004D3FFD" w:rsidRDefault="002C252C">
      <w:pPr>
        <w:pStyle w:val="Heading5"/>
      </w:pPr>
      <w:bookmarkStart w:id="2777" w:name="_Toc75242737"/>
      <w:bookmarkStart w:id="2778" w:name="_Toc58862718"/>
      <w:bookmarkStart w:id="2779" w:name="_Toc76545083"/>
      <w:bookmarkStart w:id="2780" w:name="_Toc82595186"/>
      <w:bookmarkStart w:id="2781" w:name="_Toc61182711"/>
      <w:bookmarkStart w:id="2782" w:name="_Toc2425"/>
      <w:bookmarkStart w:id="2783" w:name="_Toc74961827"/>
      <w:bookmarkStart w:id="2784" w:name="_Toc45884450"/>
      <w:bookmarkStart w:id="2785" w:name="_Toc53182473"/>
      <w:bookmarkStart w:id="2786" w:name="_Toc37272204"/>
      <w:bookmarkStart w:id="2787" w:name="_Toc15028"/>
      <w:bookmarkStart w:id="2788" w:name="_Toc21099968"/>
      <w:bookmarkStart w:id="2789" w:name="_Toc58860214"/>
      <w:bookmarkStart w:id="2790" w:name="_Toc6266"/>
      <w:bookmarkStart w:id="2791" w:name="_Toc66728024"/>
      <w:bookmarkStart w:id="2792" w:name="_Toc29809766"/>
      <w:bookmarkStart w:id="2793" w:name="_Toc36645150"/>
      <w:bookmarkStart w:id="2794" w:name="_Toc121818408"/>
      <w:bookmarkStart w:id="2795" w:name="_Toc121818632"/>
      <w:bookmarkStart w:id="2796" w:name="_Toc124158387"/>
      <w:bookmarkStart w:id="2797" w:name="_Toc130558455"/>
      <w:bookmarkStart w:id="2798" w:name="_Toc137467180"/>
      <w:bookmarkStart w:id="2799" w:name="_Toc138884826"/>
      <w:bookmarkStart w:id="2800" w:name="_Toc138885050"/>
      <w:bookmarkStart w:id="2801" w:name="_Toc145511261"/>
      <w:bookmarkStart w:id="2802" w:name="_Toc155475738"/>
      <w:bookmarkStart w:id="2803" w:name="_Toc176472775"/>
      <w:bookmarkStart w:id="2804" w:name="_Toc187248006"/>
      <w:bookmarkStart w:id="2805" w:name="_Toc194054356"/>
      <w:bookmarkStart w:id="2806" w:name="_Toc200115648"/>
      <w:r>
        <w:t>6.5.3.4.1</w:t>
      </w:r>
      <w:r>
        <w:tab/>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r w:rsidR="0079455B">
        <w:t>Initial conditions</w:t>
      </w:r>
      <w:bookmarkEnd w:id="2803"/>
      <w:bookmarkEnd w:id="2804"/>
      <w:bookmarkEnd w:id="2805"/>
      <w:bookmarkEnd w:id="2806"/>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B5A4FB6" w:rsidR="004D3FFD" w:rsidRDefault="002C252C" w:rsidP="00A35F39">
      <w:pPr>
        <w:pStyle w:val="Heading5"/>
      </w:pPr>
      <w:bookmarkStart w:id="2807" w:name="_Toc21099969"/>
      <w:bookmarkStart w:id="2808" w:name="_Toc17842"/>
      <w:bookmarkStart w:id="2809" w:name="_Toc74961828"/>
      <w:bookmarkStart w:id="2810" w:name="_Toc29809767"/>
      <w:bookmarkStart w:id="2811" w:name="_Toc26309"/>
      <w:bookmarkStart w:id="2812" w:name="_Toc61182712"/>
      <w:bookmarkStart w:id="2813" w:name="_Toc58860215"/>
      <w:bookmarkStart w:id="2814" w:name="_Toc58862719"/>
      <w:bookmarkStart w:id="2815" w:name="_Toc36645151"/>
      <w:bookmarkStart w:id="2816" w:name="_Toc53182474"/>
      <w:bookmarkStart w:id="2817" w:name="_Toc37272205"/>
      <w:bookmarkStart w:id="2818" w:name="_Toc66728025"/>
      <w:bookmarkStart w:id="2819" w:name="_Toc76545084"/>
      <w:bookmarkStart w:id="2820" w:name="_Toc75242738"/>
      <w:bookmarkStart w:id="2821" w:name="_Toc10573"/>
      <w:bookmarkStart w:id="2822" w:name="_Toc45884451"/>
      <w:bookmarkStart w:id="2823" w:name="_Toc82595187"/>
      <w:bookmarkStart w:id="2824" w:name="_Toc121818409"/>
      <w:bookmarkStart w:id="2825" w:name="_Toc121818633"/>
      <w:bookmarkStart w:id="2826" w:name="_Toc124158388"/>
      <w:bookmarkStart w:id="2827" w:name="_Toc130558456"/>
      <w:bookmarkStart w:id="2828" w:name="_Toc137467181"/>
      <w:bookmarkStart w:id="2829" w:name="_Toc138884827"/>
      <w:bookmarkStart w:id="2830" w:name="_Toc138885051"/>
      <w:bookmarkStart w:id="2831" w:name="_Toc145511262"/>
      <w:bookmarkStart w:id="2832" w:name="_Toc155475739"/>
      <w:bookmarkStart w:id="2833" w:name="_Toc176472776"/>
      <w:bookmarkStart w:id="2834" w:name="_Toc187248007"/>
      <w:bookmarkStart w:id="2835" w:name="_Toc194054357"/>
      <w:bookmarkStart w:id="2836" w:name="_Toc200115649"/>
      <w:r>
        <w:t>6.5.3.4.2</w:t>
      </w:r>
      <w:r>
        <w:tab/>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r w:rsidR="0079455B">
        <w:t>Procedure</w:t>
      </w:r>
      <w:bookmarkEnd w:id="2833"/>
      <w:bookmarkEnd w:id="2834"/>
      <w:bookmarkEnd w:id="2835"/>
      <w:bookmarkEnd w:id="2836"/>
    </w:p>
    <w:p w14:paraId="17E29643" w14:textId="77777777" w:rsidR="004D3FFD" w:rsidRDefault="002C252C">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F4B31DA" w14:textId="77777777" w:rsidR="009009E8" w:rsidRDefault="009009E8" w:rsidP="009009E8">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42ACEE" w14:textId="3DAACB41" w:rsidR="005353C0" w:rsidRDefault="002C252C" w:rsidP="005353C0">
      <w:pPr>
        <w:pStyle w:val="B1"/>
      </w:pPr>
      <w:r>
        <w:t>4a)</w:t>
      </w:r>
      <w:r>
        <w:tab/>
      </w:r>
      <w:r w:rsidR="00B423D1">
        <w:rPr>
          <w:rFonts w:eastAsia="SimSun" w:hint="eastAsia"/>
          <w:lang w:val="en-US" w:eastAsia="zh-CN"/>
        </w:rPr>
        <w:t>For RF repeater,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08BD744" w14:textId="685A85E3" w:rsidR="003D10F7" w:rsidRDefault="003D10F7" w:rsidP="003D10F7">
      <w:pPr>
        <w:pStyle w:val="B1"/>
        <w:rPr>
          <w:rFonts w:eastAsia="SimSun"/>
          <w:lang w:val="en-US" w:eastAsia="zh-CN"/>
        </w:rPr>
      </w:pPr>
      <w:r>
        <w:rPr>
          <w:rFonts w:eastAsia="SimSun"/>
          <w:lang w:val="en-US" w:eastAsia="zh-CN"/>
        </w:rPr>
        <w:t>-</w:t>
      </w:r>
      <w:r>
        <w:rPr>
          <w:rFonts w:eastAsia="SimSun"/>
          <w:lang w:val="en-US" w:eastAsia="zh-CN"/>
        </w:rPr>
        <w:tab/>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3F96EE35" w14:textId="72D74125" w:rsidR="004D3FFD" w:rsidRPr="005353C0" w:rsidRDefault="003D10F7" w:rsidP="003D10F7">
      <w:pPr>
        <w:pStyle w:val="B1"/>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1C3D4597" w14:textId="46EB2559" w:rsidR="004D3FFD" w:rsidRDefault="002C252C">
      <w:pPr>
        <w:pStyle w:val="B1"/>
      </w:pPr>
      <w:r>
        <w:t>4b)</w:t>
      </w:r>
      <w:r w:rsidR="00C676CE">
        <w:tab/>
      </w:r>
      <w:r>
        <w:t>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6A9843CC" w:rsidR="004D3FFD" w:rsidRDefault="002C252C">
      <w:pPr>
        <w:pStyle w:val="B1"/>
      </w:pPr>
      <w:r>
        <w:t>6)</w:t>
      </w:r>
      <w:r w:rsidR="00C676CE">
        <w:tab/>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2C252C">
      <w:pPr>
        <w:pStyle w:val="B1"/>
      </w:pPr>
      <w:r>
        <w:t>8)</w:t>
      </w:r>
      <w:r>
        <w:tab/>
        <w:t>Calculate TRP</w:t>
      </w:r>
      <w:r>
        <w:rPr>
          <w:vertAlign w:val="subscript"/>
        </w:rPr>
        <w:t>Estimate</w:t>
      </w:r>
      <w:r>
        <w:t xml:space="preserve"> using the measurements made in Step 7.</w:t>
      </w:r>
    </w:p>
    <w:p w14:paraId="623F0DFE" w14:textId="77777777" w:rsidR="008E76DD" w:rsidRDefault="008E76DD" w:rsidP="008E76DD">
      <w:pPr>
        <w:rPr>
          <w:lang w:val="en-US" w:eastAsia="zh-CN"/>
        </w:rPr>
      </w:pPr>
      <w:bookmarkStart w:id="2837" w:name="_Toc61184358"/>
      <w:bookmarkStart w:id="2838" w:name="_Toc36817441"/>
      <w:bookmarkStart w:id="2839" w:name="_Toc74583387"/>
      <w:bookmarkStart w:id="2840" w:name="_Toc37267751"/>
      <w:bookmarkStart w:id="2841" w:name="_Toc66386484"/>
      <w:bookmarkStart w:id="2842" w:name="_Toc61183966"/>
      <w:bookmarkStart w:id="2843" w:name="_Toc44712356"/>
      <w:bookmarkStart w:id="2844" w:name="_Toc29811889"/>
      <w:bookmarkStart w:id="2845" w:name="_Toc61183572"/>
      <w:bookmarkStart w:id="2846" w:name="_Toc45893668"/>
      <w:bookmarkStart w:id="2847" w:name="_Toc76542200"/>
      <w:bookmarkStart w:id="2848" w:name="_Toc61185140"/>
      <w:bookmarkStart w:id="2849" w:name="_Toc21127680"/>
      <w:bookmarkStart w:id="2850" w:name="_Toc53185883"/>
      <w:bookmarkStart w:id="2851" w:name="_Toc53185507"/>
      <w:bookmarkStart w:id="2852" w:name="_Toc82450182"/>
      <w:bookmarkStart w:id="2853" w:name="_Toc37260363"/>
      <w:bookmarkStart w:id="2854" w:name="_Toc57821296"/>
      <w:bookmarkStart w:id="2855" w:name="_Toc82450830"/>
      <w:bookmarkStart w:id="2856" w:name="_Toc61184750"/>
      <w:bookmarkStart w:id="2857" w:name="_Toc57820369"/>
    </w:p>
    <w:p w14:paraId="168D361C" w14:textId="77777777" w:rsidR="0079455B" w:rsidRDefault="0079455B" w:rsidP="0079455B">
      <w:pPr>
        <w:pStyle w:val="Heading4"/>
      </w:pPr>
      <w:bookmarkStart w:id="2858" w:name="_Toc176472777"/>
      <w:bookmarkStart w:id="2859" w:name="_Toc187248008"/>
      <w:bookmarkStart w:id="2860" w:name="_Toc194054358"/>
      <w:bookmarkStart w:id="2861" w:name="_Toc200115650"/>
      <w:r>
        <w:t>6.5.3.</w:t>
      </w:r>
      <w:r>
        <w:rPr>
          <w:rFonts w:eastAsia="SimSun" w:hint="eastAsia"/>
          <w:lang w:val="en-US" w:eastAsia="zh-CN"/>
        </w:rPr>
        <w:t>5</w:t>
      </w:r>
      <w:r>
        <w:tab/>
        <w:t>Test requirements</w:t>
      </w:r>
      <w:bookmarkEnd w:id="2858"/>
      <w:bookmarkEnd w:id="2859"/>
      <w:bookmarkEnd w:id="2860"/>
      <w:bookmarkEnd w:id="2861"/>
    </w:p>
    <w:p w14:paraId="426199C0" w14:textId="77777777" w:rsidR="0079455B" w:rsidRDefault="0079455B" w:rsidP="0079455B">
      <w:pPr>
        <w:pStyle w:val="Heading5"/>
      </w:pPr>
      <w:bookmarkStart w:id="2862" w:name="_Toc176472778"/>
      <w:bookmarkStart w:id="2863" w:name="_Toc187248009"/>
      <w:bookmarkStart w:id="2864" w:name="_Toc194054359"/>
      <w:bookmarkStart w:id="2865" w:name="_Toc200115651"/>
      <w:r>
        <w:t>6.5.3.</w:t>
      </w:r>
      <w:r>
        <w:rPr>
          <w:rFonts w:eastAsia="SimSun" w:hint="eastAsia"/>
          <w:lang w:val="en-US" w:eastAsia="zh-CN"/>
        </w:rPr>
        <w:t>5</w:t>
      </w:r>
      <w:r>
        <w:t>.1</w:t>
      </w:r>
      <w:r>
        <w:tab/>
        <w:t xml:space="preserve">OTA </w:t>
      </w:r>
      <w:r>
        <w:rPr>
          <w:rFonts w:eastAsia="Malgun Gothic"/>
        </w:rPr>
        <w:t>operating band unwanted emission limits (Category A)</w:t>
      </w:r>
      <w:bookmarkEnd w:id="2862"/>
      <w:bookmarkEnd w:id="2863"/>
      <w:bookmarkEnd w:id="2864"/>
      <w:bookmarkEnd w:id="2865"/>
    </w:p>
    <w:p w14:paraId="355442D4" w14:textId="77777777" w:rsidR="0079455B" w:rsidRDefault="0079455B" w:rsidP="0079455B">
      <w:pPr>
        <w:keepNext/>
        <w:rPr>
          <w:rFonts w:cs="v5.0.0"/>
        </w:rPr>
      </w:pPr>
      <w:r>
        <w:rPr>
          <w:rFonts w:cs="v5.0.0"/>
          <w:i/>
          <w:iCs/>
        </w:rPr>
        <w:t>Repeater type 2-O</w:t>
      </w:r>
      <w:r>
        <w:t xml:space="preserve"> 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.1</w:t>
      </w:r>
      <w:r>
        <w:rPr>
          <w:rFonts w:cs="v5.0.0"/>
        </w:rPr>
        <w:noBreakHyphen/>
        <w:t>1 or 6.5.3.</w:t>
      </w:r>
      <w:r>
        <w:rPr>
          <w:rFonts w:eastAsia="SimSun" w:cs="v5.0.0" w:hint="eastAsia"/>
          <w:lang w:val="en-US" w:eastAsia="zh-CN"/>
        </w:rPr>
        <w:t>5</w:t>
      </w:r>
      <w:r>
        <w:rPr>
          <w:rFonts w:cs="v5.0.0"/>
        </w:rPr>
        <w:t>.1-2 or 6.5.3.</w:t>
      </w:r>
      <w:r>
        <w:rPr>
          <w:rFonts w:eastAsia="SimSun" w:cs="v5.0.0" w:hint="eastAsia"/>
          <w:lang w:val="en-US" w:eastAsia="zh-CN"/>
        </w:rPr>
        <w:t>5</w:t>
      </w:r>
      <w:r>
        <w:rPr>
          <w:rFonts w:cs="v5.0.0"/>
        </w:rPr>
        <w:t>.1-3.</w:t>
      </w:r>
    </w:p>
    <w:p w14:paraId="7C947DF4" w14:textId="77777777" w:rsidR="0079455B" w:rsidRDefault="0079455B" w:rsidP="0079455B">
      <w:pPr>
        <w:pStyle w:val="TH"/>
      </w:pPr>
      <w:r>
        <w:t>Table 6.5.3.</w:t>
      </w:r>
      <w:r>
        <w:rPr>
          <w:rFonts w:eastAsia="SimSun" w:hint="eastAsia"/>
          <w:lang w:val="en-US" w:eastAsia="zh-CN"/>
        </w:rPr>
        <w:t>5</w:t>
      </w:r>
      <w:r>
        <w:t>.1-1: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4EECC89E" w14:textId="77777777" w:rsidTr="006604E1">
        <w:tc>
          <w:tcPr>
            <w:tcW w:w="1809" w:type="dxa"/>
            <w:tcBorders>
              <w:top w:val="single" w:sz="4" w:space="0" w:color="auto"/>
              <w:left w:val="single" w:sz="4" w:space="0" w:color="auto"/>
              <w:bottom w:val="single" w:sz="4" w:space="0" w:color="auto"/>
              <w:right w:val="single" w:sz="4" w:space="0" w:color="auto"/>
            </w:tcBorders>
          </w:tcPr>
          <w:p w14:paraId="67B0E9A8"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900C12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CFEB6F4"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2BD9AE9" w14:textId="77777777" w:rsidR="0079455B" w:rsidRDefault="0079455B" w:rsidP="006604E1">
            <w:pPr>
              <w:pStyle w:val="TAH"/>
              <w:rPr>
                <w:i/>
              </w:rPr>
            </w:pPr>
            <w:r>
              <w:rPr>
                <w:i/>
              </w:rPr>
              <w:t>Measurement bandwidth</w:t>
            </w:r>
          </w:p>
        </w:tc>
      </w:tr>
      <w:tr w:rsidR="0079455B" w14:paraId="308B8FF0" w14:textId="77777777" w:rsidTr="006604E1">
        <w:tc>
          <w:tcPr>
            <w:tcW w:w="1809" w:type="dxa"/>
            <w:tcBorders>
              <w:top w:val="single" w:sz="4" w:space="0" w:color="auto"/>
              <w:left w:val="single" w:sz="4" w:space="0" w:color="auto"/>
              <w:bottom w:val="single" w:sz="4" w:space="0" w:color="auto"/>
              <w:right w:val="single" w:sz="4" w:space="0" w:color="auto"/>
            </w:tcBorders>
          </w:tcPr>
          <w:p w14:paraId="6CD9256B"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617D79C6"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25B57D2B"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3E8FA51A"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27BD9F0D" w14:textId="77777777" w:rsidR="0079455B" w:rsidRDefault="0079455B" w:rsidP="006604E1">
            <w:pPr>
              <w:pStyle w:val="TAC"/>
            </w:pPr>
            <w:r>
              <w:t>1 MHz</w:t>
            </w:r>
          </w:p>
        </w:tc>
      </w:tr>
      <w:tr w:rsidR="0079455B" w14:paraId="11EF2E3B" w14:textId="77777777" w:rsidTr="006604E1">
        <w:tc>
          <w:tcPr>
            <w:tcW w:w="1809" w:type="dxa"/>
            <w:tcBorders>
              <w:top w:val="single" w:sz="4" w:space="0" w:color="auto"/>
              <w:left w:val="single" w:sz="4" w:space="0" w:color="auto"/>
              <w:bottom w:val="single" w:sz="4" w:space="0" w:color="auto"/>
              <w:right w:val="single" w:sz="4" w:space="0" w:color="auto"/>
            </w:tcBorders>
          </w:tcPr>
          <w:p w14:paraId="751DB85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1035A665"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53D1A93"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443167D9"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669BFC8" w14:textId="77777777" w:rsidR="0079455B" w:rsidRDefault="0079455B" w:rsidP="006604E1">
            <w:pPr>
              <w:pStyle w:val="TAC"/>
            </w:pPr>
            <w:r>
              <w:t>1 MHz</w:t>
            </w:r>
          </w:p>
        </w:tc>
      </w:tr>
      <w:tr w:rsidR="0079455B" w14:paraId="21373132"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FCD475B"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5D671B69" w14:textId="77777777" w:rsidR="0079455B" w:rsidRDefault="0079455B" w:rsidP="0079455B"/>
    <w:p w14:paraId="57937996" w14:textId="77777777" w:rsidR="0079455B" w:rsidRDefault="0079455B" w:rsidP="0079455B">
      <w:pPr>
        <w:pStyle w:val="TH"/>
      </w:pPr>
      <w:r>
        <w:t>Table 6.5.3.</w:t>
      </w:r>
      <w:r>
        <w:rPr>
          <w:rFonts w:eastAsia="SimSun" w:hint="eastAsia"/>
          <w:lang w:val="en-US" w:eastAsia="zh-CN"/>
        </w:rPr>
        <w:t>5</w:t>
      </w:r>
      <w:r>
        <w:t>.1-2: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41B6193" w14:textId="77777777" w:rsidTr="006604E1">
        <w:tc>
          <w:tcPr>
            <w:tcW w:w="1724" w:type="dxa"/>
            <w:tcBorders>
              <w:top w:val="single" w:sz="4" w:space="0" w:color="auto"/>
              <w:left w:val="single" w:sz="4" w:space="0" w:color="auto"/>
              <w:bottom w:val="single" w:sz="4" w:space="0" w:color="auto"/>
              <w:right w:val="single" w:sz="4" w:space="0" w:color="auto"/>
            </w:tcBorders>
          </w:tcPr>
          <w:p w14:paraId="4FAC65A7"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3C4A2AB"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49A13C48"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927EE8" w14:textId="77777777" w:rsidR="0079455B" w:rsidRDefault="0079455B" w:rsidP="006604E1">
            <w:pPr>
              <w:pStyle w:val="TAH"/>
              <w:rPr>
                <w:i/>
              </w:rPr>
            </w:pPr>
            <w:r>
              <w:rPr>
                <w:i/>
              </w:rPr>
              <w:t>Measurement bandwidth</w:t>
            </w:r>
          </w:p>
        </w:tc>
      </w:tr>
      <w:tr w:rsidR="0079455B" w14:paraId="4838065F" w14:textId="77777777" w:rsidTr="006604E1">
        <w:tc>
          <w:tcPr>
            <w:tcW w:w="1724" w:type="dxa"/>
            <w:tcBorders>
              <w:top w:val="single" w:sz="4" w:space="0" w:color="auto"/>
              <w:left w:val="single" w:sz="4" w:space="0" w:color="auto"/>
              <w:bottom w:val="single" w:sz="4" w:space="0" w:color="auto"/>
              <w:right w:val="single" w:sz="4" w:space="0" w:color="auto"/>
            </w:tcBorders>
          </w:tcPr>
          <w:p w14:paraId="797B0F5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0107FBEF"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58C163"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29FFCA56"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5501FC47" w14:textId="77777777" w:rsidR="0079455B" w:rsidRDefault="0079455B" w:rsidP="006604E1">
            <w:pPr>
              <w:pStyle w:val="TAC"/>
            </w:pPr>
            <w:r>
              <w:t>1 MHz</w:t>
            </w:r>
          </w:p>
        </w:tc>
      </w:tr>
      <w:tr w:rsidR="0079455B" w14:paraId="4C0FD0E5" w14:textId="77777777" w:rsidTr="006604E1">
        <w:tc>
          <w:tcPr>
            <w:tcW w:w="1724" w:type="dxa"/>
            <w:tcBorders>
              <w:top w:val="single" w:sz="4" w:space="0" w:color="auto"/>
              <w:left w:val="single" w:sz="4" w:space="0" w:color="auto"/>
              <w:bottom w:val="single" w:sz="4" w:space="0" w:color="auto"/>
              <w:right w:val="single" w:sz="4" w:space="0" w:color="auto"/>
            </w:tcBorders>
          </w:tcPr>
          <w:p w14:paraId="2859531D"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5D648E5"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08B72601"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7539994D"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DBB0DDE" w14:textId="77777777" w:rsidR="0079455B" w:rsidRDefault="0079455B" w:rsidP="006604E1">
            <w:pPr>
              <w:pStyle w:val="TAC"/>
            </w:pPr>
            <w:r>
              <w:t>1 MHz</w:t>
            </w:r>
          </w:p>
        </w:tc>
      </w:tr>
      <w:tr w:rsidR="0079455B" w14:paraId="0F6AA0A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5CDB377"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08A18734" w14:textId="77777777" w:rsidR="0079455B" w:rsidRDefault="0079455B" w:rsidP="0079455B"/>
    <w:p w14:paraId="37CC7E47" w14:textId="77777777" w:rsidR="0079455B" w:rsidRDefault="0079455B" w:rsidP="0079455B">
      <w:pPr>
        <w:pStyle w:val="TH"/>
      </w:pPr>
      <w:r>
        <w:t>Table 6.5.3.</w:t>
      </w:r>
      <w:r>
        <w:rPr>
          <w:rFonts w:eastAsia="SimSun" w:hint="eastAsia"/>
          <w:lang w:val="en-US" w:eastAsia="zh-CN"/>
        </w:rPr>
        <w:t>5</w:t>
      </w:r>
      <w:r>
        <w:t>.1-3: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B5D7AF4" w14:textId="77777777" w:rsidTr="006604E1">
        <w:tc>
          <w:tcPr>
            <w:tcW w:w="1724" w:type="dxa"/>
            <w:tcBorders>
              <w:top w:val="single" w:sz="4" w:space="0" w:color="auto"/>
              <w:left w:val="single" w:sz="4" w:space="0" w:color="auto"/>
              <w:bottom w:val="single" w:sz="4" w:space="0" w:color="auto"/>
              <w:right w:val="single" w:sz="4" w:space="0" w:color="auto"/>
            </w:tcBorders>
          </w:tcPr>
          <w:p w14:paraId="3B153FF6"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394395DC"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70D8FC6D"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F58C3D4" w14:textId="77777777" w:rsidR="0079455B" w:rsidRDefault="0079455B" w:rsidP="006604E1">
            <w:pPr>
              <w:pStyle w:val="TAH"/>
              <w:rPr>
                <w:i/>
              </w:rPr>
            </w:pPr>
            <w:r>
              <w:rPr>
                <w:i/>
              </w:rPr>
              <w:t>Measurement bandwidth</w:t>
            </w:r>
          </w:p>
        </w:tc>
      </w:tr>
      <w:tr w:rsidR="0079455B" w14:paraId="34B91448" w14:textId="77777777" w:rsidTr="006604E1">
        <w:tc>
          <w:tcPr>
            <w:tcW w:w="1724" w:type="dxa"/>
            <w:tcBorders>
              <w:top w:val="single" w:sz="4" w:space="0" w:color="auto"/>
              <w:left w:val="single" w:sz="4" w:space="0" w:color="auto"/>
              <w:bottom w:val="single" w:sz="4" w:space="0" w:color="auto"/>
              <w:right w:val="single" w:sz="4" w:space="0" w:color="auto"/>
            </w:tcBorders>
          </w:tcPr>
          <w:p w14:paraId="6C429B6F"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5251E563"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D9EEBE" w14:textId="77777777" w:rsidR="0079455B" w:rsidRDefault="0079455B" w:rsidP="006604E1">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05A8B875" w14:textId="77777777" w:rsidR="0079455B" w:rsidRDefault="0079455B" w:rsidP="006604E1">
            <w:pPr>
              <w:pStyle w:val="TAC"/>
            </w:pPr>
            <w:r>
              <w:t>1 MHz</w:t>
            </w:r>
          </w:p>
        </w:tc>
      </w:tr>
      <w:tr w:rsidR="0079455B" w14:paraId="0892D401" w14:textId="77777777" w:rsidTr="006604E1">
        <w:tc>
          <w:tcPr>
            <w:tcW w:w="1724" w:type="dxa"/>
            <w:tcBorders>
              <w:top w:val="single" w:sz="4" w:space="0" w:color="auto"/>
              <w:left w:val="single" w:sz="4" w:space="0" w:color="auto"/>
              <w:bottom w:val="single" w:sz="4" w:space="0" w:color="auto"/>
              <w:right w:val="single" w:sz="4" w:space="0" w:color="auto"/>
            </w:tcBorders>
          </w:tcPr>
          <w:p w14:paraId="3B4BD557"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67443382"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3E78F85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41DAF918" w14:textId="77777777" w:rsidR="0079455B" w:rsidRDefault="0079455B" w:rsidP="006604E1">
            <w:pPr>
              <w:pStyle w:val="TAC"/>
            </w:pPr>
            <w:r>
              <w:t>1 MHz</w:t>
            </w:r>
          </w:p>
        </w:tc>
      </w:tr>
      <w:tr w:rsidR="0079455B" w14:paraId="2707F9B1"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03DBEC61"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7802B478" w14:textId="77777777" w:rsidR="0079455B" w:rsidRDefault="0079455B" w:rsidP="0079455B"/>
    <w:p w14:paraId="1AD25023" w14:textId="77777777" w:rsidR="0079455B" w:rsidRDefault="0079455B" w:rsidP="0079455B">
      <w:pPr>
        <w:rPr>
          <w:rFonts w:eastAsia="SimSun"/>
          <w:lang w:val="en-US" w:eastAsia="zh-CN"/>
        </w:rPr>
      </w:pPr>
      <w:r>
        <w:rPr>
          <w:rFonts w:hint="eastAsia"/>
          <w:lang w:val="en-US" w:eastAsia="zh-CN"/>
        </w:rPr>
        <w:t xml:space="preserve">For OTA OBUE requirement of  Wide area NCR-MT, the test requirement defined in clause </w:t>
      </w:r>
      <w:r>
        <w:t>6.7.4.5.2.2</w:t>
      </w:r>
      <w:r>
        <w:rPr>
          <w:rFonts w:eastAsia="SimSun" w:hint="eastAsia"/>
          <w:lang w:val="en-US" w:eastAsia="zh-CN"/>
        </w:rPr>
        <w:t xml:space="preserve"> of TS 38.141-2 [6] is applicable. </w:t>
      </w:r>
    </w:p>
    <w:p w14:paraId="115921F7" w14:textId="77777777" w:rsidR="0079455B" w:rsidRDefault="0079455B" w:rsidP="0079455B">
      <w:pPr>
        <w:rPr>
          <w:rFonts w:cs="v4.2.0"/>
          <w:lang w:val="en-US" w:eastAsia="zh-CN"/>
        </w:rPr>
      </w:pPr>
      <w:r>
        <w:rPr>
          <w:rFonts w:eastAsia="SimSun" w:hint="eastAsia"/>
          <w:lang w:val="en-US" w:eastAsia="zh-CN"/>
        </w:rPr>
        <w:t xml:space="preserve">For OTA OBUE requirement for Local area NCR-MT, the test requirement is defined as </w:t>
      </w:r>
      <w:r>
        <w:rPr>
          <w:rFonts w:cs="v4.2.0" w:hint="eastAsia"/>
          <w:lang w:val="en-US" w:eastAsia="zh-CN"/>
        </w:rPr>
        <w:t xml:space="preserve">UE OBUE requirements specified in clause </w:t>
      </w:r>
      <w:r>
        <w:t>6.5.2.1</w:t>
      </w:r>
      <w:r>
        <w:rPr>
          <w:rFonts w:cs="v4.2.0" w:hint="eastAsia"/>
          <w:lang w:val="en-US" w:eastAsia="zh-CN"/>
        </w:rPr>
        <w:t xml:space="preserve"> in TS 38.101-2 [14] plus measurement uncertainty as specified in the following table </w:t>
      </w:r>
      <w:r>
        <w:t>6.5.3.4.1-</w:t>
      </w:r>
      <w:r>
        <w:rPr>
          <w:rFonts w:eastAsia="SimSun" w:hint="eastAsia"/>
          <w:lang w:val="en-US" w:eastAsia="zh-CN"/>
        </w:rPr>
        <w:t>4.</w:t>
      </w:r>
    </w:p>
    <w:p w14:paraId="2378ACA4" w14:textId="77777777" w:rsidR="0079455B" w:rsidRDefault="0079455B" w:rsidP="0079455B">
      <w:pPr>
        <w:pStyle w:val="TH"/>
        <w:rPr>
          <w:rFonts w:cs="v5.0.0"/>
        </w:rPr>
      </w:pPr>
      <w:r>
        <w:t>Table 6.5.3.</w:t>
      </w:r>
      <w:r>
        <w:rPr>
          <w:rFonts w:eastAsia="SimSun" w:hint="eastAsia"/>
          <w:lang w:val="en-US" w:eastAsia="zh-CN"/>
        </w:rPr>
        <w:t>5</w:t>
      </w:r>
      <w:r>
        <w:t>.1-</w:t>
      </w:r>
      <w:r>
        <w:rPr>
          <w:rFonts w:eastAsia="SimSun" w:hint="eastAsia"/>
          <w:lang w:val="en-US" w:eastAsia="zh-CN"/>
        </w:rPr>
        <w:t>4</w:t>
      </w:r>
      <w:r>
        <w:t xml:space="preserve">: </w:t>
      </w:r>
      <w:r>
        <w:rPr>
          <w:rFonts w:eastAsia="SimSun" w:hint="eastAsia"/>
          <w:lang w:val="en-US" w:eastAsia="zh-CN"/>
        </w:rPr>
        <w:t>measurement uncertainty</w:t>
      </w:r>
      <w:r>
        <w:t xml:space="preserve"> for </w:t>
      </w:r>
      <w:r>
        <w:rPr>
          <w:rFonts w:eastAsia="SimSun" w:hint="eastAsia"/>
          <w:lang w:val="en-US" w:eastAsia="zh-CN"/>
        </w:rPr>
        <w:t>OBUE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627"/>
        <w:gridCol w:w="1377"/>
        <w:gridCol w:w="2191"/>
      </w:tblGrid>
      <w:tr w:rsidR="0079455B" w14:paraId="0AE58429" w14:textId="77777777" w:rsidTr="006604E1">
        <w:trPr>
          <w:jc w:val="center"/>
        </w:trPr>
        <w:tc>
          <w:tcPr>
            <w:tcW w:w="0" w:type="auto"/>
            <w:vMerge w:val="restart"/>
            <w:vAlign w:val="center"/>
          </w:tcPr>
          <w:p w14:paraId="6783D3FC" w14:textId="77777777" w:rsidR="0079455B" w:rsidRDefault="0079455B" w:rsidP="006604E1">
            <w:pPr>
              <w:pStyle w:val="TAC"/>
              <w:rPr>
                <w:rFonts w:eastAsia="SimSun" w:cs="Arial"/>
                <w:lang w:val="en-US" w:eastAsia="zh-CN"/>
              </w:rPr>
            </w:pPr>
          </w:p>
        </w:tc>
        <w:tc>
          <w:tcPr>
            <w:tcW w:w="0" w:type="auto"/>
            <w:gridSpan w:val="3"/>
            <w:vAlign w:val="center"/>
          </w:tcPr>
          <w:p w14:paraId="47686488" w14:textId="77777777" w:rsidR="0079455B" w:rsidRDefault="0079455B" w:rsidP="006604E1">
            <w:pPr>
              <w:pStyle w:val="TAC"/>
              <w:rPr>
                <w:rFonts w:eastAsia="SimSun" w:cs="Arial"/>
                <w:lang w:val="en-US" w:eastAsia="zh-CN"/>
              </w:rPr>
            </w:pPr>
            <w:r>
              <w:rPr>
                <w:b/>
              </w:rPr>
              <w:t>The applicable frequency range</w:t>
            </w:r>
          </w:p>
        </w:tc>
      </w:tr>
      <w:tr w:rsidR="0079455B" w14:paraId="09C7282E" w14:textId="77777777" w:rsidTr="006604E1">
        <w:trPr>
          <w:jc w:val="center"/>
        </w:trPr>
        <w:tc>
          <w:tcPr>
            <w:tcW w:w="0" w:type="auto"/>
            <w:vMerge/>
            <w:vAlign w:val="center"/>
          </w:tcPr>
          <w:p w14:paraId="220BC8B3" w14:textId="77777777" w:rsidR="0079455B" w:rsidRDefault="0079455B" w:rsidP="006604E1">
            <w:pPr>
              <w:pStyle w:val="TAC"/>
              <w:rPr>
                <w:rFonts w:eastAsia="SimSun" w:cs="Arial"/>
                <w:lang w:val="en-US" w:eastAsia="zh-CN"/>
              </w:rPr>
            </w:pPr>
          </w:p>
        </w:tc>
        <w:tc>
          <w:tcPr>
            <w:tcW w:w="0" w:type="auto"/>
            <w:vAlign w:val="center"/>
          </w:tcPr>
          <w:p w14:paraId="391F5085" w14:textId="77777777" w:rsidR="0079455B" w:rsidRDefault="0079455B" w:rsidP="006604E1">
            <w:pPr>
              <w:pStyle w:val="TAC"/>
            </w:pPr>
            <w:r>
              <w:t xml:space="preserve">24.25 </w:t>
            </w:r>
            <w:r>
              <w:rPr>
                <w:rFonts w:cs="v4.2.0"/>
              </w:rPr>
              <w:t xml:space="preserve">– </w:t>
            </w:r>
            <w:r>
              <w:t>29.5 GHz</w:t>
            </w:r>
          </w:p>
        </w:tc>
        <w:tc>
          <w:tcPr>
            <w:tcW w:w="0" w:type="auto"/>
            <w:vAlign w:val="center"/>
          </w:tcPr>
          <w:p w14:paraId="0160E1D3" w14:textId="77777777" w:rsidR="0079455B" w:rsidRDefault="0079455B" w:rsidP="006604E1">
            <w:pPr>
              <w:pStyle w:val="TAC"/>
              <w:rPr>
                <w:rFonts w:cs="Arial"/>
              </w:rPr>
            </w:pPr>
            <w:r>
              <w:t>37 – 43.5 GHz</w:t>
            </w:r>
          </w:p>
        </w:tc>
        <w:tc>
          <w:tcPr>
            <w:tcW w:w="0" w:type="auto"/>
            <w:vAlign w:val="center"/>
          </w:tcPr>
          <w:p w14:paraId="7CC41784" w14:textId="77777777" w:rsidR="0079455B" w:rsidRDefault="0079455B" w:rsidP="006604E1">
            <w:pPr>
              <w:pStyle w:val="TAC"/>
              <w:rPr>
                <w:rFonts w:cs="Arial"/>
              </w:rPr>
            </w:pPr>
            <w:r>
              <w:t>43.5 GHz &lt; f ≤ 48.2 GHz</w:t>
            </w:r>
          </w:p>
        </w:tc>
      </w:tr>
      <w:tr w:rsidR="0079455B" w14:paraId="253DF298" w14:textId="77777777" w:rsidTr="006604E1">
        <w:trPr>
          <w:jc w:val="center"/>
        </w:trPr>
        <w:tc>
          <w:tcPr>
            <w:tcW w:w="0" w:type="auto"/>
            <w:vAlign w:val="center"/>
          </w:tcPr>
          <w:p w14:paraId="385D2A14" w14:textId="77777777" w:rsidR="0079455B" w:rsidRDefault="0079455B" w:rsidP="006604E1">
            <w:pPr>
              <w:pStyle w:val="TAC"/>
              <w:rPr>
                <w:rFonts w:cs="Arial"/>
              </w:rPr>
            </w:pPr>
            <w:r>
              <w:rPr>
                <w:rFonts w:eastAsia="SimSun" w:hint="eastAsia"/>
                <w:lang w:val="en-US" w:eastAsia="zh-CN"/>
              </w:rPr>
              <w:t>OBUE</w:t>
            </w:r>
            <w:r>
              <w:t>:</w:t>
            </w:r>
          </w:p>
        </w:tc>
        <w:tc>
          <w:tcPr>
            <w:tcW w:w="0" w:type="auto"/>
            <w:vAlign w:val="center"/>
          </w:tcPr>
          <w:p w14:paraId="69241209" w14:textId="77777777" w:rsidR="0079455B" w:rsidRDefault="0079455B" w:rsidP="006604E1">
            <w:pPr>
              <w:pStyle w:val="TAC"/>
              <w:rPr>
                <w:rFonts w:cs="Arial"/>
              </w:rPr>
            </w:pPr>
            <w:r>
              <w:t xml:space="preserve">±2.7 dB </w:t>
            </w:r>
          </w:p>
        </w:tc>
        <w:tc>
          <w:tcPr>
            <w:tcW w:w="0" w:type="auto"/>
            <w:vAlign w:val="center"/>
          </w:tcPr>
          <w:p w14:paraId="27D4DC21" w14:textId="77777777" w:rsidR="0079455B" w:rsidRDefault="0079455B" w:rsidP="006604E1">
            <w:pPr>
              <w:pStyle w:val="TAC"/>
              <w:rPr>
                <w:rFonts w:cs="Arial"/>
              </w:rPr>
            </w:pPr>
            <w:r>
              <w:t>±2.7 dB</w:t>
            </w:r>
          </w:p>
        </w:tc>
        <w:tc>
          <w:tcPr>
            <w:tcW w:w="0" w:type="auto"/>
            <w:vAlign w:val="center"/>
          </w:tcPr>
          <w:p w14:paraId="2C0DB74E" w14:textId="77777777" w:rsidR="0079455B" w:rsidRDefault="0079455B" w:rsidP="006604E1">
            <w:pPr>
              <w:pStyle w:val="TAC"/>
              <w:rPr>
                <w:rFonts w:cs="Arial"/>
              </w:rPr>
            </w:pPr>
            <w:r>
              <w:t>±2.9 dB</w:t>
            </w:r>
          </w:p>
        </w:tc>
      </w:tr>
    </w:tbl>
    <w:p w14:paraId="54908117" w14:textId="77777777" w:rsidR="0079455B" w:rsidRDefault="0079455B" w:rsidP="0079455B"/>
    <w:p w14:paraId="46B54152" w14:textId="77777777" w:rsidR="0079455B" w:rsidRDefault="0079455B" w:rsidP="0079455B">
      <w:pPr>
        <w:pStyle w:val="Heading5"/>
      </w:pPr>
      <w:bookmarkStart w:id="2866" w:name="_Toc176472779"/>
      <w:bookmarkStart w:id="2867" w:name="_Toc187248010"/>
      <w:bookmarkStart w:id="2868" w:name="_Toc194054360"/>
      <w:bookmarkStart w:id="2869" w:name="_Toc200115652"/>
      <w:r>
        <w:t>6.5.3.</w:t>
      </w:r>
      <w:r>
        <w:rPr>
          <w:rFonts w:eastAsia="SimSun" w:hint="eastAsia"/>
          <w:lang w:val="en-US" w:eastAsia="zh-CN"/>
        </w:rPr>
        <w:t>5</w:t>
      </w:r>
      <w:r>
        <w:t>.2</w:t>
      </w:r>
      <w:r>
        <w:tab/>
        <w:t xml:space="preserve">OTA </w:t>
      </w:r>
      <w:r>
        <w:rPr>
          <w:rFonts w:eastAsia="Malgun Gothic"/>
        </w:rPr>
        <w:t>operating band unwanted emission limits (Category B)</w:t>
      </w:r>
      <w:bookmarkEnd w:id="2866"/>
      <w:bookmarkEnd w:id="2867"/>
      <w:bookmarkEnd w:id="2868"/>
      <w:bookmarkEnd w:id="2869"/>
    </w:p>
    <w:p w14:paraId="3297CB32" w14:textId="77777777" w:rsidR="0079455B" w:rsidRDefault="0079455B" w:rsidP="0079455B">
      <w:pPr>
        <w:keepNext/>
        <w:rPr>
          <w:rFonts w:cs="v5.0.0"/>
        </w:rPr>
      </w:pPr>
      <w:r>
        <w:rPr>
          <w:rFonts w:cs="v5.0.0"/>
          <w:i/>
          <w:iCs/>
        </w:rPr>
        <w:t>Repeater type 2-O</w:t>
      </w:r>
      <w:r>
        <w:rPr>
          <w:rFonts w:eastAsia="SimSun" w:cs="v5.0.0" w:hint="eastAsia"/>
          <w:i/>
          <w:iCs/>
          <w:lang w:val="en-US" w:eastAsia="zh-CN"/>
        </w:rPr>
        <w:t xml:space="preserve"> </w:t>
      </w:r>
      <w:r>
        <w:t>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.2</w:t>
      </w:r>
      <w:r>
        <w:rPr>
          <w:rFonts w:cs="v5.0.0"/>
        </w:rPr>
        <w:noBreakHyphen/>
        <w:t>1 or 6.5.3.</w:t>
      </w:r>
      <w:r>
        <w:rPr>
          <w:rFonts w:eastAsia="SimSun" w:cs="v5.0.0" w:hint="eastAsia"/>
          <w:lang w:val="en-US" w:eastAsia="zh-CN"/>
        </w:rPr>
        <w:t>5</w:t>
      </w:r>
      <w:r>
        <w:rPr>
          <w:rFonts w:cs="v5.0.0"/>
        </w:rPr>
        <w:t>.2-2 or 6.5.3.</w:t>
      </w:r>
      <w:r>
        <w:rPr>
          <w:rFonts w:eastAsia="SimSun" w:cs="v5.0.0" w:hint="eastAsia"/>
          <w:lang w:val="en-US" w:eastAsia="zh-CN"/>
        </w:rPr>
        <w:t>5</w:t>
      </w:r>
      <w:r>
        <w:rPr>
          <w:rFonts w:cs="v5.0.0"/>
        </w:rPr>
        <w:t>.2-3.</w:t>
      </w:r>
    </w:p>
    <w:p w14:paraId="045AFFEE" w14:textId="77777777" w:rsidR="0079455B" w:rsidRDefault="0079455B" w:rsidP="0079455B">
      <w:pPr>
        <w:pStyle w:val="TH"/>
      </w:pPr>
      <w:r>
        <w:t>Table 6.5.3.</w:t>
      </w:r>
      <w:r>
        <w:rPr>
          <w:rFonts w:eastAsia="SimSun" w:hint="eastAsia"/>
          <w:lang w:val="en-US" w:eastAsia="zh-CN"/>
        </w:rPr>
        <w:t>5</w:t>
      </w:r>
      <w:r>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133A7DC0" w14:textId="77777777" w:rsidTr="006604E1">
        <w:tc>
          <w:tcPr>
            <w:tcW w:w="1809" w:type="dxa"/>
            <w:tcBorders>
              <w:top w:val="single" w:sz="4" w:space="0" w:color="auto"/>
              <w:left w:val="single" w:sz="4" w:space="0" w:color="auto"/>
              <w:bottom w:val="single" w:sz="4" w:space="0" w:color="auto"/>
              <w:right w:val="single" w:sz="4" w:space="0" w:color="auto"/>
            </w:tcBorders>
          </w:tcPr>
          <w:p w14:paraId="3218FADE" w14:textId="77777777" w:rsidR="0079455B" w:rsidRDefault="0079455B" w:rsidP="006604E1">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35CF35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FEFF82B"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4105FDD" w14:textId="77777777" w:rsidR="0079455B" w:rsidRDefault="0079455B" w:rsidP="006604E1">
            <w:pPr>
              <w:pStyle w:val="TAH"/>
              <w:rPr>
                <w:i/>
              </w:rPr>
            </w:pPr>
            <w:r>
              <w:rPr>
                <w:i/>
              </w:rPr>
              <w:t>Measurement bandwidth</w:t>
            </w:r>
          </w:p>
        </w:tc>
      </w:tr>
      <w:tr w:rsidR="0079455B" w14:paraId="52A6975B" w14:textId="77777777" w:rsidTr="006604E1">
        <w:tc>
          <w:tcPr>
            <w:tcW w:w="1809" w:type="dxa"/>
            <w:tcBorders>
              <w:top w:val="single" w:sz="4" w:space="0" w:color="auto"/>
              <w:left w:val="single" w:sz="4" w:space="0" w:color="auto"/>
              <w:bottom w:val="single" w:sz="4" w:space="0" w:color="auto"/>
              <w:right w:val="single" w:sz="4" w:space="0" w:color="auto"/>
            </w:tcBorders>
          </w:tcPr>
          <w:p w14:paraId="45F6E7C5"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C26532C"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5519A52"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69A25BD" w14:textId="77777777" w:rsidR="0079455B" w:rsidRDefault="0079455B" w:rsidP="006604E1">
            <w:pPr>
              <w:pStyle w:val="TAC"/>
            </w:pPr>
            <w:r>
              <w:t>1 MHz</w:t>
            </w:r>
          </w:p>
        </w:tc>
      </w:tr>
      <w:tr w:rsidR="0079455B" w14:paraId="198A15EC" w14:textId="77777777" w:rsidTr="006604E1">
        <w:tc>
          <w:tcPr>
            <w:tcW w:w="1809" w:type="dxa"/>
            <w:tcBorders>
              <w:top w:val="single" w:sz="4" w:space="0" w:color="auto"/>
              <w:left w:val="single" w:sz="4" w:space="0" w:color="auto"/>
              <w:bottom w:val="single" w:sz="4" w:space="0" w:color="auto"/>
              <w:right w:val="single" w:sz="4" w:space="0" w:color="auto"/>
            </w:tcBorders>
          </w:tcPr>
          <w:p w14:paraId="5C0953C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6CDFCB56"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0889E79"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74346816" w14:textId="77777777" w:rsidR="0079455B" w:rsidRDefault="0079455B" w:rsidP="006604E1">
            <w:pPr>
              <w:pStyle w:val="TAC"/>
            </w:pPr>
            <w:r>
              <w:t>1 MHz</w:t>
            </w:r>
          </w:p>
        </w:tc>
      </w:tr>
      <w:tr w:rsidR="0079455B" w14:paraId="637310E1" w14:textId="77777777" w:rsidTr="006604E1">
        <w:tc>
          <w:tcPr>
            <w:tcW w:w="1809" w:type="dxa"/>
            <w:tcBorders>
              <w:top w:val="single" w:sz="4" w:space="0" w:color="auto"/>
              <w:left w:val="single" w:sz="4" w:space="0" w:color="auto"/>
              <w:bottom w:val="single" w:sz="4" w:space="0" w:color="auto"/>
              <w:right w:val="single" w:sz="4" w:space="0" w:color="auto"/>
            </w:tcBorders>
          </w:tcPr>
          <w:p w14:paraId="6177B102"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47CE955C"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B44B905"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767AE368" w14:textId="77777777" w:rsidR="0079455B" w:rsidRDefault="0079455B" w:rsidP="006604E1">
            <w:pPr>
              <w:pStyle w:val="TAC"/>
            </w:pPr>
            <w:r>
              <w:t>10 MHz</w:t>
            </w:r>
          </w:p>
        </w:tc>
      </w:tr>
      <w:tr w:rsidR="0079455B" w14:paraId="470C10F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505B6A91"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5E142CEB"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4F35BD3" w14:textId="77777777" w:rsidR="0079455B" w:rsidRDefault="0079455B" w:rsidP="0079455B"/>
    <w:p w14:paraId="771678CD" w14:textId="77777777" w:rsidR="0079455B" w:rsidRDefault="0079455B" w:rsidP="0079455B">
      <w:pPr>
        <w:pStyle w:val="TH"/>
      </w:pPr>
      <w:r>
        <w:t>Table 6.5.3.</w:t>
      </w:r>
      <w:r>
        <w:rPr>
          <w:rFonts w:eastAsia="SimSun" w:hint="eastAsia"/>
          <w:lang w:val="en-US" w:eastAsia="zh-CN"/>
        </w:rPr>
        <w:t>5</w:t>
      </w:r>
      <w:r>
        <w:t>.2-2: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56A95365" w14:textId="77777777" w:rsidTr="006604E1">
        <w:tc>
          <w:tcPr>
            <w:tcW w:w="1809" w:type="dxa"/>
            <w:tcBorders>
              <w:top w:val="single" w:sz="4" w:space="0" w:color="auto"/>
              <w:left w:val="single" w:sz="4" w:space="0" w:color="auto"/>
              <w:bottom w:val="single" w:sz="4" w:space="0" w:color="auto"/>
              <w:right w:val="single" w:sz="4" w:space="0" w:color="auto"/>
            </w:tcBorders>
          </w:tcPr>
          <w:p w14:paraId="342557C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7A5E263"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51EAA90F"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32648E06" w14:textId="77777777" w:rsidR="0079455B" w:rsidRDefault="0079455B" w:rsidP="006604E1">
            <w:pPr>
              <w:pStyle w:val="TAH"/>
              <w:rPr>
                <w:i/>
              </w:rPr>
            </w:pPr>
            <w:r>
              <w:rPr>
                <w:i/>
              </w:rPr>
              <w:t>Measurement bandwidth</w:t>
            </w:r>
          </w:p>
        </w:tc>
      </w:tr>
      <w:tr w:rsidR="0079455B" w14:paraId="49B71DE9" w14:textId="77777777" w:rsidTr="006604E1">
        <w:tc>
          <w:tcPr>
            <w:tcW w:w="1809" w:type="dxa"/>
            <w:tcBorders>
              <w:top w:val="single" w:sz="4" w:space="0" w:color="auto"/>
              <w:left w:val="single" w:sz="4" w:space="0" w:color="auto"/>
              <w:bottom w:val="single" w:sz="4" w:space="0" w:color="auto"/>
              <w:right w:val="single" w:sz="4" w:space="0" w:color="auto"/>
            </w:tcBorders>
          </w:tcPr>
          <w:p w14:paraId="38F1340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18654DA1"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15FDA9B"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55219DD" w14:textId="77777777" w:rsidR="0079455B" w:rsidRDefault="0079455B" w:rsidP="006604E1">
            <w:pPr>
              <w:pStyle w:val="TAC"/>
            </w:pPr>
            <w:r>
              <w:t>1 MHz</w:t>
            </w:r>
          </w:p>
        </w:tc>
      </w:tr>
      <w:tr w:rsidR="0079455B" w14:paraId="64D1DE20" w14:textId="77777777" w:rsidTr="006604E1">
        <w:tc>
          <w:tcPr>
            <w:tcW w:w="1809" w:type="dxa"/>
            <w:tcBorders>
              <w:top w:val="single" w:sz="4" w:space="0" w:color="auto"/>
              <w:left w:val="single" w:sz="4" w:space="0" w:color="auto"/>
              <w:bottom w:val="single" w:sz="4" w:space="0" w:color="auto"/>
              <w:right w:val="single" w:sz="4" w:space="0" w:color="auto"/>
            </w:tcBorders>
          </w:tcPr>
          <w:p w14:paraId="110344C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572EEB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53CF3EA"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6E664780" w14:textId="77777777" w:rsidR="0079455B" w:rsidRDefault="0079455B" w:rsidP="006604E1">
            <w:pPr>
              <w:pStyle w:val="TAC"/>
            </w:pPr>
            <w:r>
              <w:t>1 MHz</w:t>
            </w:r>
          </w:p>
        </w:tc>
      </w:tr>
      <w:tr w:rsidR="0079455B" w14:paraId="4718FA72" w14:textId="77777777" w:rsidTr="006604E1">
        <w:tc>
          <w:tcPr>
            <w:tcW w:w="1809" w:type="dxa"/>
            <w:tcBorders>
              <w:top w:val="single" w:sz="4" w:space="0" w:color="auto"/>
              <w:left w:val="single" w:sz="4" w:space="0" w:color="auto"/>
              <w:bottom w:val="single" w:sz="4" w:space="0" w:color="auto"/>
              <w:right w:val="single" w:sz="4" w:space="0" w:color="auto"/>
            </w:tcBorders>
          </w:tcPr>
          <w:p w14:paraId="62436FBA"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022274F"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94ADB63"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7CF4F10" w14:textId="77777777" w:rsidR="0079455B" w:rsidRDefault="0079455B" w:rsidP="006604E1">
            <w:pPr>
              <w:pStyle w:val="TAC"/>
            </w:pPr>
            <w:r>
              <w:t>10 MHz</w:t>
            </w:r>
          </w:p>
        </w:tc>
      </w:tr>
      <w:tr w:rsidR="0079455B" w14:paraId="61E205F3"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244CB4E4"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DC461A0"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70B186A" w14:textId="77777777" w:rsidR="0079455B" w:rsidRDefault="0079455B" w:rsidP="0079455B"/>
    <w:p w14:paraId="3FB46BE1" w14:textId="77777777" w:rsidR="0079455B" w:rsidRDefault="0079455B" w:rsidP="0079455B">
      <w:r>
        <w:rPr>
          <w:rFonts w:hint="eastAsia"/>
          <w:lang w:val="en-US" w:eastAsia="zh-CN"/>
        </w:rPr>
        <w:t xml:space="preserve">For OTA OBUE requirement of  Wide area NCR-MT, the test requirement defined in clause </w:t>
      </w:r>
      <w:r>
        <w:t>6.7.4.5.2.3</w:t>
      </w:r>
      <w:r>
        <w:rPr>
          <w:rFonts w:eastAsia="SimSun" w:hint="eastAsia"/>
          <w:lang w:val="en-US" w:eastAsia="zh-CN"/>
        </w:rPr>
        <w:t xml:space="preserve"> of TS 38.141-2 [6] is applicable.</w:t>
      </w:r>
    </w:p>
    <w:p w14:paraId="079B7A9F" w14:textId="77777777" w:rsidR="0079455B" w:rsidRDefault="0079455B" w:rsidP="0079455B">
      <w:pPr>
        <w:pStyle w:val="TH"/>
      </w:pPr>
      <w:r>
        <w:t>Table 6.5.3.</w:t>
      </w:r>
      <w:r>
        <w:rPr>
          <w:rFonts w:eastAsia="SimSun" w:hint="eastAsia"/>
          <w:lang w:val="en-US" w:eastAsia="zh-CN"/>
        </w:rPr>
        <w:t>5</w:t>
      </w:r>
      <w:r>
        <w:t>.2-2: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7B554D5F" w14:textId="77777777" w:rsidTr="006604E1">
        <w:tc>
          <w:tcPr>
            <w:tcW w:w="1809" w:type="dxa"/>
            <w:tcBorders>
              <w:top w:val="single" w:sz="4" w:space="0" w:color="auto"/>
              <w:left w:val="single" w:sz="4" w:space="0" w:color="auto"/>
              <w:bottom w:val="single" w:sz="4" w:space="0" w:color="auto"/>
              <w:right w:val="single" w:sz="4" w:space="0" w:color="auto"/>
            </w:tcBorders>
          </w:tcPr>
          <w:p w14:paraId="72BBDE1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2C44A26D"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01809BC"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53A5ED8" w14:textId="77777777" w:rsidR="0079455B" w:rsidRDefault="0079455B" w:rsidP="006604E1">
            <w:pPr>
              <w:pStyle w:val="TAH"/>
              <w:rPr>
                <w:i/>
              </w:rPr>
            </w:pPr>
            <w:r>
              <w:rPr>
                <w:i/>
              </w:rPr>
              <w:t>Measurement bandwidth</w:t>
            </w:r>
          </w:p>
        </w:tc>
      </w:tr>
      <w:tr w:rsidR="0079455B" w14:paraId="7B11375B" w14:textId="77777777" w:rsidTr="006604E1">
        <w:tc>
          <w:tcPr>
            <w:tcW w:w="1809" w:type="dxa"/>
            <w:tcBorders>
              <w:top w:val="single" w:sz="4" w:space="0" w:color="auto"/>
              <w:left w:val="single" w:sz="4" w:space="0" w:color="auto"/>
              <w:bottom w:val="single" w:sz="4" w:space="0" w:color="auto"/>
              <w:right w:val="single" w:sz="4" w:space="0" w:color="auto"/>
            </w:tcBorders>
          </w:tcPr>
          <w:p w14:paraId="12862B9A"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4043709D"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7643FD51"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2959F4CD" w14:textId="77777777" w:rsidR="0079455B" w:rsidRDefault="0079455B" w:rsidP="006604E1">
            <w:pPr>
              <w:pStyle w:val="TAC"/>
            </w:pPr>
            <w:r>
              <w:t>1 MHz</w:t>
            </w:r>
          </w:p>
        </w:tc>
      </w:tr>
      <w:tr w:rsidR="0079455B" w14:paraId="2025A5C2" w14:textId="77777777" w:rsidTr="006604E1">
        <w:tc>
          <w:tcPr>
            <w:tcW w:w="1809" w:type="dxa"/>
            <w:tcBorders>
              <w:top w:val="single" w:sz="4" w:space="0" w:color="auto"/>
              <w:left w:val="single" w:sz="4" w:space="0" w:color="auto"/>
              <w:bottom w:val="single" w:sz="4" w:space="0" w:color="auto"/>
              <w:right w:val="single" w:sz="4" w:space="0" w:color="auto"/>
            </w:tcBorders>
          </w:tcPr>
          <w:p w14:paraId="5E85AAE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8FB0C2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20E2E0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55079D2D" w14:textId="77777777" w:rsidR="0079455B" w:rsidRDefault="0079455B" w:rsidP="006604E1">
            <w:pPr>
              <w:pStyle w:val="TAC"/>
            </w:pPr>
            <w:r>
              <w:t>1 MHz</w:t>
            </w:r>
          </w:p>
        </w:tc>
      </w:tr>
      <w:tr w:rsidR="0079455B" w14:paraId="418F5FBC" w14:textId="77777777" w:rsidTr="006604E1">
        <w:tc>
          <w:tcPr>
            <w:tcW w:w="1809" w:type="dxa"/>
            <w:tcBorders>
              <w:top w:val="single" w:sz="4" w:space="0" w:color="auto"/>
              <w:left w:val="single" w:sz="4" w:space="0" w:color="auto"/>
              <w:bottom w:val="single" w:sz="4" w:space="0" w:color="auto"/>
              <w:right w:val="single" w:sz="4" w:space="0" w:color="auto"/>
            </w:tcBorders>
          </w:tcPr>
          <w:p w14:paraId="5F54D838"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4F7C6E4"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095FDE8"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3A8865" w14:textId="77777777" w:rsidR="0079455B" w:rsidRDefault="0079455B" w:rsidP="006604E1">
            <w:pPr>
              <w:pStyle w:val="TAC"/>
            </w:pPr>
            <w:r>
              <w:t>10 MHz</w:t>
            </w:r>
          </w:p>
        </w:tc>
      </w:tr>
      <w:tr w:rsidR="0079455B" w14:paraId="0D886548"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34588F5B"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4806AA7"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4A2421D" w14:textId="77777777" w:rsidR="0079455B" w:rsidRDefault="0079455B" w:rsidP="0079455B"/>
    <w:p w14:paraId="1FCF2CE7" w14:textId="77777777" w:rsidR="0079455B" w:rsidRDefault="0079455B" w:rsidP="0079455B">
      <w:pPr>
        <w:pStyle w:val="Heading5"/>
      </w:pPr>
      <w:bookmarkStart w:id="2870" w:name="_Toc176472780"/>
      <w:bookmarkStart w:id="2871" w:name="_Toc187248011"/>
      <w:bookmarkStart w:id="2872" w:name="_Toc194054361"/>
      <w:bookmarkStart w:id="2873" w:name="_Toc200115653"/>
      <w:r>
        <w:t>6.5.3.</w:t>
      </w:r>
      <w:r>
        <w:rPr>
          <w:rFonts w:eastAsia="SimSun" w:hint="eastAsia"/>
          <w:lang w:val="en-US" w:eastAsia="zh-CN"/>
        </w:rPr>
        <w:t>5</w:t>
      </w:r>
      <w:r>
        <w:t>.3</w:t>
      </w:r>
      <w:r>
        <w:tab/>
        <w:t>Additional OTA operating band unwanted emission requirements</w:t>
      </w:r>
      <w:bookmarkEnd w:id="2870"/>
      <w:bookmarkEnd w:id="2871"/>
      <w:bookmarkEnd w:id="2872"/>
      <w:bookmarkEnd w:id="2873"/>
    </w:p>
    <w:p w14:paraId="69FA4FA4" w14:textId="77777777" w:rsidR="0079455B" w:rsidRDefault="0079455B" w:rsidP="0079455B">
      <w:pPr>
        <w:pStyle w:val="H6"/>
      </w:pPr>
      <w:r>
        <w:t>6.5.3.</w:t>
      </w:r>
      <w:r>
        <w:rPr>
          <w:rFonts w:eastAsia="SimSun" w:hint="eastAsia"/>
          <w:lang w:val="en-US" w:eastAsia="zh-CN"/>
        </w:rPr>
        <w:t>5</w:t>
      </w:r>
      <w:r>
        <w:t>.3.1</w:t>
      </w:r>
      <w:r>
        <w:tab/>
        <w:t>Protection of Earth Exploration Satellite Service</w:t>
      </w:r>
    </w:p>
    <w:p w14:paraId="42CE297C" w14:textId="77777777" w:rsidR="0079455B" w:rsidRDefault="0079455B" w:rsidP="0079455B">
      <w:r>
        <w:t xml:space="preserve">For repeater operating in the frequency range 24.25 – 27.5 GHz, </w:t>
      </w:r>
      <w:r>
        <w:rPr>
          <w:rFonts w:cs="v5.0.0"/>
        </w:rPr>
        <w:t xml:space="preserve">the power of unwanted emission shall not exceed the limits in table </w:t>
      </w:r>
      <w:r>
        <w:t>6.5.3.</w:t>
      </w:r>
      <w:r>
        <w:rPr>
          <w:rFonts w:eastAsia="SimSun" w:hint="eastAsia"/>
          <w:lang w:val="en-US" w:eastAsia="zh-CN"/>
        </w:rPr>
        <w:t>5</w:t>
      </w:r>
      <w:r>
        <w:t>.3.1-1 for DL and in table 6.5.3.</w:t>
      </w:r>
      <w:r>
        <w:rPr>
          <w:rFonts w:eastAsia="SimSun" w:hint="eastAsia"/>
          <w:lang w:val="en-US" w:eastAsia="zh-CN"/>
        </w:rPr>
        <w:t>5</w:t>
      </w:r>
      <w:r>
        <w:t>.3.1-2 for UL.</w:t>
      </w:r>
    </w:p>
    <w:p w14:paraId="7A1A4AE4" w14:textId="77777777" w:rsidR="0079455B" w:rsidRDefault="0079455B" w:rsidP="0079455B">
      <w:pPr>
        <w:pStyle w:val="TH"/>
      </w:pPr>
      <w:r>
        <w:t>Table 6.5.3.</w:t>
      </w:r>
      <w:r>
        <w:rPr>
          <w:rFonts w:eastAsia="SimSun" w:hint="eastAsia"/>
          <w:lang w:val="en-US" w:eastAsia="zh-CN"/>
        </w:rPr>
        <w:t>5</w:t>
      </w:r>
      <w:r>
        <w:t>.3.1-1: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E9AFFAC"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DB80CA8" w14:textId="77777777" w:rsidR="0079455B" w:rsidRDefault="0079455B" w:rsidP="006604E1">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78CA5E5F" w14:textId="77777777" w:rsidR="0079455B" w:rsidRDefault="0079455B" w:rsidP="006604E1">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06935E72" w14:textId="77777777" w:rsidR="0079455B" w:rsidRDefault="0079455B" w:rsidP="006604E1">
            <w:pPr>
              <w:pStyle w:val="TAH"/>
              <w:rPr>
                <w:i/>
              </w:rPr>
            </w:pPr>
            <w:r>
              <w:rPr>
                <w:i/>
              </w:rPr>
              <w:t>Measurement Bandwidth</w:t>
            </w:r>
          </w:p>
        </w:tc>
      </w:tr>
      <w:tr w:rsidR="0079455B" w14:paraId="2E2E655E"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4F5587"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2D911966" w14:textId="77777777" w:rsidR="0079455B" w:rsidRDefault="0079455B" w:rsidP="006604E1">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3288338D" w14:textId="77777777" w:rsidR="0079455B" w:rsidRDefault="0079455B" w:rsidP="006604E1">
            <w:pPr>
              <w:pStyle w:val="TAC"/>
            </w:pPr>
            <w:r>
              <w:t>200 MHz</w:t>
            </w:r>
          </w:p>
        </w:tc>
      </w:tr>
      <w:tr w:rsidR="0079455B" w14:paraId="69FEB76F"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F38304"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4CF60F50" w14:textId="77777777" w:rsidR="0079455B" w:rsidRDefault="0079455B" w:rsidP="006604E1">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16B64842" w14:textId="77777777" w:rsidR="0079455B" w:rsidRDefault="0079455B" w:rsidP="006604E1">
            <w:pPr>
              <w:pStyle w:val="TAC"/>
            </w:pPr>
            <w:r>
              <w:t>200 MHz</w:t>
            </w:r>
          </w:p>
        </w:tc>
      </w:tr>
      <w:tr w:rsidR="0079455B" w14:paraId="49701352" w14:textId="77777777" w:rsidTr="006604E1">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4EDD5D4D" w14:textId="77777777" w:rsidR="001E2548" w:rsidRDefault="001E2548" w:rsidP="001E2548">
            <w:pPr>
              <w:pStyle w:val="TAN"/>
            </w:pPr>
            <w:r>
              <w:t>NOTE 1:</w:t>
            </w:r>
            <w:r>
              <w:tab/>
              <w:t xml:space="preserve">This limit applies to repeater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64F40A7" w14:textId="1D512E8A" w:rsidR="0079455B" w:rsidRDefault="001E2548" w:rsidP="001E2548">
            <w:pPr>
              <w:pStyle w:val="TAN"/>
              <w:rPr>
                <w:rFonts w:cs="Arial"/>
              </w:rPr>
            </w:pPr>
            <w:r>
              <w:t xml:space="preserve">NOTE 2: </w:t>
            </w:r>
            <w:r>
              <w:tab/>
              <w:t>This limit applies to repeater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t>.</w:t>
            </w:r>
          </w:p>
        </w:tc>
      </w:tr>
    </w:tbl>
    <w:p w14:paraId="6BA203A8" w14:textId="77777777" w:rsidR="0079455B" w:rsidRDefault="0079455B" w:rsidP="0079455B"/>
    <w:p w14:paraId="41734030" w14:textId="77777777" w:rsidR="0079455B" w:rsidRDefault="0079455B" w:rsidP="0079455B">
      <w:pPr>
        <w:pStyle w:val="TH"/>
      </w:pPr>
      <w:r>
        <w:t>Table 6.5.3.</w:t>
      </w:r>
      <w:r>
        <w:rPr>
          <w:rFonts w:eastAsia="SimSun" w:hint="eastAsia"/>
          <w:lang w:val="en-US" w:eastAsia="zh-CN"/>
        </w:rPr>
        <w:t>5</w:t>
      </w:r>
      <w:r>
        <w:t>.3.1-2: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2C209F5"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24A86" w14:textId="77777777" w:rsidR="0079455B" w:rsidRDefault="0079455B" w:rsidP="006604E1">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24A1F5C3" w14:textId="77777777" w:rsidR="0079455B" w:rsidRDefault="0079455B" w:rsidP="006604E1">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45DEFB6" w14:textId="77777777" w:rsidR="0079455B" w:rsidRDefault="0079455B" w:rsidP="006604E1">
            <w:pPr>
              <w:pStyle w:val="TAH"/>
              <w:rPr>
                <w:i/>
              </w:rPr>
            </w:pPr>
            <w:r>
              <w:rPr>
                <w:i/>
              </w:rPr>
              <w:t>Measurement Bandwidth</w:t>
            </w:r>
          </w:p>
        </w:tc>
      </w:tr>
      <w:tr w:rsidR="0079455B" w14:paraId="040CE226"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04EB1F" w14:textId="77777777" w:rsidR="0079455B" w:rsidRDefault="0079455B" w:rsidP="006604E1">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CBCEC69" w14:textId="77777777" w:rsidR="0079455B" w:rsidRDefault="0079455B" w:rsidP="006604E1">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06C66492" w14:textId="77777777" w:rsidR="0079455B" w:rsidRDefault="0079455B" w:rsidP="006604E1">
            <w:pPr>
              <w:pStyle w:val="TAC"/>
            </w:pPr>
            <w:r>
              <w:t>200 MHz</w:t>
            </w:r>
          </w:p>
        </w:tc>
      </w:tr>
    </w:tbl>
    <w:p w14:paraId="7D4C8C9D" w14:textId="77777777" w:rsidR="0079455B" w:rsidRDefault="0079455B" w:rsidP="0079455B">
      <w:pPr>
        <w:rPr>
          <w:lang w:val="en-US" w:eastAsia="zh-CN"/>
        </w:rPr>
      </w:pPr>
    </w:p>
    <w:p w14:paraId="07DB31AC" w14:textId="6DBF62D2" w:rsidR="004D3FFD" w:rsidRDefault="002C252C" w:rsidP="008E76DD">
      <w:pPr>
        <w:pStyle w:val="Heading3"/>
      </w:pPr>
      <w:bookmarkStart w:id="2874" w:name="_Toc121818415"/>
      <w:bookmarkStart w:id="2875" w:name="_Toc121818639"/>
      <w:bookmarkStart w:id="2876" w:name="_Toc124158394"/>
      <w:bookmarkStart w:id="2877" w:name="_Toc130558462"/>
      <w:bookmarkStart w:id="2878" w:name="_Toc137467187"/>
      <w:bookmarkStart w:id="2879" w:name="_Toc138884833"/>
      <w:bookmarkStart w:id="2880" w:name="_Toc138885057"/>
      <w:bookmarkStart w:id="2881" w:name="_Toc145511268"/>
      <w:bookmarkStart w:id="2882" w:name="_Toc155475745"/>
      <w:bookmarkStart w:id="2883" w:name="_Toc176472781"/>
      <w:bookmarkStart w:id="2884" w:name="_Toc187248012"/>
      <w:bookmarkStart w:id="2885" w:name="_Toc194054362"/>
      <w:bookmarkStart w:id="2886" w:name="_Toc200115654"/>
      <w:r>
        <w:rPr>
          <w:rFonts w:hint="eastAsia"/>
          <w:lang w:val="en-US" w:eastAsia="zh-CN"/>
        </w:rPr>
        <w:t>6</w:t>
      </w:r>
      <w:r>
        <w:t>.5.4</w:t>
      </w:r>
      <w:r>
        <w:tab/>
        <w:t>OTA transmitter spurious emissions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7F0D3B7E" w14:textId="77777777" w:rsidR="004D3FFD" w:rsidRDefault="002C252C">
      <w:pPr>
        <w:pStyle w:val="Heading4"/>
      </w:pPr>
      <w:bookmarkStart w:id="2887" w:name="_Toc13274"/>
      <w:bookmarkStart w:id="2888" w:name="_Toc82595206"/>
      <w:bookmarkStart w:id="2889" w:name="_Toc58862736"/>
      <w:bookmarkStart w:id="2890" w:name="_Toc5343"/>
      <w:bookmarkStart w:id="2891" w:name="_Toc58860232"/>
      <w:bookmarkStart w:id="2892" w:name="_Toc30604"/>
      <w:bookmarkStart w:id="2893" w:name="_Toc53182491"/>
      <w:bookmarkStart w:id="2894" w:name="_Toc21099985"/>
      <w:bookmarkStart w:id="2895" w:name="_Toc29809783"/>
      <w:bookmarkStart w:id="2896" w:name="_Toc61182729"/>
      <w:bookmarkStart w:id="2897" w:name="_Toc37272222"/>
      <w:bookmarkStart w:id="2898" w:name="_Toc36645168"/>
      <w:bookmarkStart w:id="2899" w:name="_Toc76545103"/>
      <w:bookmarkStart w:id="2900" w:name="_Toc45884468"/>
      <w:bookmarkStart w:id="2901" w:name="_Toc75242757"/>
      <w:bookmarkStart w:id="2902" w:name="_Toc66728043"/>
      <w:bookmarkStart w:id="2903" w:name="_Toc74961847"/>
      <w:bookmarkStart w:id="2904" w:name="_Toc121818416"/>
      <w:bookmarkStart w:id="2905" w:name="_Toc121818640"/>
      <w:bookmarkStart w:id="2906" w:name="_Toc124158395"/>
      <w:bookmarkStart w:id="2907" w:name="_Toc130558463"/>
      <w:bookmarkStart w:id="2908" w:name="_Toc137467188"/>
      <w:bookmarkStart w:id="2909" w:name="_Toc138884834"/>
      <w:bookmarkStart w:id="2910" w:name="_Toc138885058"/>
      <w:bookmarkStart w:id="2911" w:name="_Toc145511269"/>
      <w:bookmarkStart w:id="2912" w:name="_Toc155475746"/>
      <w:bookmarkStart w:id="2913" w:name="_Toc176472782"/>
      <w:bookmarkStart w:id="2914" w:name="_Toc187248013"/>
      <w:bookmarkStart w:id="2915" w:name="_Toc194054363"/>
      <w:bookmarkStart w:id="2916" w:name="_Toc200115655"/>
      <w:r>
        <w:t>6.5.4.1</w:t>
      </w:r>
      <w:r>
        <w:tab/>
        <w:t>Definition and applicability</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9B050D4" w14:textId="423F3119" w:rsidR="004D3FFD" w:rsidRDefault="002C252C">
      <w:bookmarkStart w:id="2917" w:name="_Toc66728044"/>
      <w:bookmarkStart w:id="2918" w:name="_Toc45884469"/>
      <w:bookmarkStart w:id="2919" w:name="_Toc29809784"/>
      <w:bookmarkStart w:id="2920" w:name="_Toc58860233"/>
      <w:bookmarkStart w:id="2921" w:name="_Toc21099986"/>
      <w:bookmarkStart w:id="2922" w:name="_Toc75242758"/>
      <w:bookmarkStart w:id="2923" w:name="_Toc36645169"/>
      <w:bookmarkStart w:id="2924" w:name="_Toc74961848"/>
      <w:bookmarkStart w:id="2925" w:name="_Toc37272223"/>
      <w:bookmarkStart w:id="2926" w:name="_Toc58862737"/>
      <w:bookmarkStart w:id="2927" w:name="_Toc53182492"/>
      <w:bookmarkStart w:id="2928" w:name="_Toc82595207"/>
      <w:bookmarkStart w:id="2929" w:name="_Toc76545104"/>
      <w:bookmarkStart w:id="2930" w:name="_Toc61182730"/>
      <w:r>
        <w:t xml:space="preserve">For </w:t>
      </w:r>
      <w:r>
        <w:rPr>
          <w:i/>
          <w:iCs/>
        </w:rPr>
        <w:t>repeater type 2-O</w:t>
      </w:r>
      <w:r w:rsidR="00461ACA">
        <w:t xml:space="preserve"> and</w:t>
      </w:r>
      <w:r w:rsidR="00461ACA">
        <w:rPr>
          <w:i/>
          <w:iCs/>
        </w:rPr>
        <w:t xml:space="preserve"> NCR-Fwd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2C252C">
      <w:pPr>
        <w:pStyle w:val="Heading4"/>
      </w:pPr>
      <w:bookmarkStart w:id="2931" w:name="_Toc22754"/>
      <w:bookmarkStart w:id="2932" w:name="_Toc31977"/>
      <w:bookmarkStart w:id="2933" w:name="_Toc27391"/>
      <w:bookmarkStart w:id="2934" w:name="_Toc121818417"/>
      <w:bookmarkStart w:id="2935" w:name="_Toc121818641"/>
      <w:bookmarkStart w:id="2936" w:name="_Toc124158396"/>
      <w:bookmarkStart w:id="2937" w:name="_Toc130558464"/>
      <w:bookmarkStart w:id="2938" w:name="_Toc137467189"/>
      <w:bookmarkStart w:id="2939" w:name="_Toc138884835"/>
      <w:bookmarkStart w:id="2940" w:name="_Toc138885059"/>
      <w:bookmarkStart w:id="2941" w:name="_Toc145511270"/>
      <w:bookmarkStart w:id="2942" w:name="_Toc155475747"/>
      <w:bookmarkStart w:id="2943" w:name="_Toc176472783"/>
      <w:bookmarkStart w:id="2944" w:name="_Toc187248014"/>
      <w:bookmarkStart w:id="2945" w:name="_Toc194054364"/>
      <w:bookmarkStart w:id="2946" w:name="_Toc200115656"/>
      <w:r>
        <w:t>6.5.4.2</w:t>
      </w:r>
      <w:r>
        <w:tab/>
        <w:t>Minimum requirement</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C743DE8" w14:textId="5C446091" w:rsidR="006C4363" w:rsidRDefault="006C4363" w:rsidP="006C4363">
      <w:r>
        <w:t xml:space="preserve">The minimum requirement  for </w:t>
      </w:r>
      <w:r>
        <w:rPr>
          <w:i/>
          <w:iCs/>
        </w:rPr>
        <w:t>repeater type 2-O</w:t>
      </w:r>
      <w:r>
        <w:rPr>
          <w:rFonts w:eastAsia="SimSun" w:hint="eastAsia"/>
          <w:i/>
          <w:iCs/>
          <w:lang w:val="en-US" w:eastAsia="zh-CN"/>
        </w:rPr>
        <w:t xml:space="preserve"> </w:t>
      </w:r>
      <w:r>
        <w:t>is defined in TS 38.106 [</w:t>
      </w:r>
      <w:r>
        <w:rPr>
          <w:rFonts w:hint="eastAsia"/>
          <w:lang w:val="en-US" w:eastAsia="zh-CN"/>
        </w:rPr>
        <w:t>2</w:t>
      </w:r>
      <w:r>
        <w:t>], clause 7.5.4.2..</w:t>
      </w:r>
    </w:p>
    <w:p w14:paraId="1277F9ED" w14:textId="77777777" w:rsidR="006C4363" w:rsidRDefault="006C4363" w:rsidP="006C4363">
      <w:r>
        <w:t xml:space="preserve">The minimum requirement for </w:t>
      </w:r>
      <w:r>
        <w:rPr>
          <w:i/>
          <w:iCs/>
        </w:rPr>
        <w:t>NCR-Fwd type 2-O</w:t>
      </w:r>
      <w:r>
        <w:t xml:space="preserve"> is defined in TS 38.106 [</w:t>
      </w:r>
      <w:r>
        <w:rPr>
          <w:rFonts w:hint="eastAsia"/>
          <w:lang w:val="en-US" w:eastAsia="zh-CN"/>
        </w:rPr>
        <w:t>2</w:t>
      </w:r>
      <w:r>
        <w:t>], clause 7.5.3.1.1.</w:t>
      </w:r>
    </w:p>
    <w:p w14:paraId="1FBBAA54" w14:textId="77777777" w:rsidR="006C4363" w:rsidRDefault="006C4363" w:rsidP="006C4363">
      <w:r>
        <w:t xml:space="preserve">For Wide Area </w:t>
      </w:r>
      <w:r>
        <w:rPr>
          <w:rFonts w:eastAsia="SimSun"/>
          <w:i/>
          <w:iCs/>
          <w:lang w:val="en-US" w:eastAsia="zh-CN"/>
        </w:rPr>
        <w:t xml:space="preserve">NCR-MT </w:t>
      </w:r>
      <w:r>
        <w:rPr>
          <w:i/>
          <w:iCs/>
        </w:rPr>
        <w:t>type 2-O</w:t>
      </w:r>
      <w:r>
        <w:t>, the OTA TX spurious emission requirements are as defined in clause 7.5.4.2</w:t>
      </w:r>
      <w:r>
        <w:rPr>
          <w:rFonts w:eastAsia="SimSun" w:hint="eastAsia"/>
          <w:lang w:val="en-US" w:eastAsia="zh-CN"/>
        </w:rPr>
        <w:t xml:space="preserve"> in TS 38.106 [2]</w:t>
      </w:r>
      <w:r>
        <w:t>.</w:t>
      </w:r>
    </w:p>
    <w:p w14:paraId="7D8218F3" w14:textId="77777777" w:rsidR="006C4363" w:rsidRDefault="006C4363" w:rsidP="006C4363">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the OTA TX spurious emission requirements defined for NR UE in</w:t>
      </w:r>
      <w:r>
        <w:rPr>
          <w:rFonts w:hint="eastAsia"/>
          <w:lang w:val="en-US" w:eastAsia="zh-CN"/>
        </w:rPr>
        <w:t xml:space="preserve"> clause </w:t>
      </w:r>
      <w:r>
        <w:t>6.5.3</w:t>
      </w:r>
      <w:r>
        <w:rPr>
          <w:rFonts w:hint="eastAsia"/>
          <w:lang w:val="en-US" w:eastAsia="zh-CN"/>
        </w:rPr>
        <w:t xml:space="preserve"> in</w:t>
      </w:r>
      <w:r>
        <w:t xml:space="preserve"> TS 38.101-2</w:t>
      </w:r>
      <w:r>
        <w:rPr>
          <w:rFonts w:eastAsia="SimSun" w:hint="eastAsia"/>
          <w:lang w:val="en-US" w:eastAsia="zh-CN"/>
        </w:rPr>
        <w:t xml:space="preserve"> [14]</w:t>
      </w:r>
      <w:r>
        <w:t xml:space="preserve"> apply. </w:t>
      </w:r>
    </w:p>
    <w:p w14:paraId="139DE9F9" w14:textId="77777777" w:rsidR="004D3FFD" w:rsidRDefault="002C252C">
      <w:pPr>
        <w:pStyle w:val="Heading4"/>
      </w:pPr>
      <w:bookmarkStart w:id="2947" w:name="_Toc53182493"/>
      <w:bookmarkStart w:id="2948" w:name="_Toc74961849"/>
      <w:bookmarkStart w:id="2949" w:name="_Toc76545105"/>
      <w:bookmarkStart w:id="2950" w:name="_Toc2616"/>
      <w:bookmarkStart w:id="2951" w:name="_Toc21099987"/>
      <w:bookmarkStart w:id="2952" w:name="_Toc36645170"/>
      <w:bookmarkStart w:id="2953" w:name="_Toc27358"/>
      <w:bookmarkStart w:id="2954" w:name="_Toc58860234"/>
      <w:bookmarkStart w:id="2955" w:name="_Toc19337"/>
      <w:bookmarkStart w:id="2956" w:name="_Toc75242759"/>
      <w:bookmarkStart w:id="2957" w:name="_Toc45884470"/>
      <w:bookmarkStart w:id="2958" w:name="_Toc66728045"/>
      <w:bookmarkStart w:id="2959" w:name="_Toc29809785"/>
      <w:bookmarkStart w:id="2960" w:name="_Toc61182731"/>
      <w:bookmarkStart w:id="2961" w:name="_Toc37272224"/>
      <w:bookmarkStart w:id="2962" w:name="_Toc58862738"/>
      <w:bookmarkStart w:id="2963" w:name="_Toc82595208"/>
      <w:bookmarkStart w:id="2964" w:name="_Toc121818418"/>
      <w:bookmarkStart w:id="2965" w:name="_Toc121818642"/>
      <w:bookmarkStart w:id="2966" w:name="_Toc124158397"/>
      <w:bookmarkStart w:id="2967" w:name="_Toc130558465"/>
      <w:bookmarkStart w:id="2968" w:name="_Toc137467190"/>
      <w:bookmarkStart w:id="2969" w:name="_Toc138884836"/>
      <w:bookmarkStart w:id="2970" w:name="_Toc138885060"/>
      <w:bookmarkStart w:id="2971" w:name="_Toc145511271"/>
      <w:bookmarkStart w:id="2972" w:name="_Toc155475748"/>
      <w:bookmarkStart w:id="2973" w:name="_Toc176472784"/>
      <w:bookmarkStart w:id="2974" w:name="_Toc187248015"/>
      <w:bookmarkStart w:id="2975" w:name="_Toc194054365"/>
      <w:bookmarkStart w:id="2976" w:name="_Toc200115657"/>
      <w:r>
        <w:t>6.5.4.3</w:t>
      </w:r>
      <w:r>
        <w:tab/>
        <w:t>Test purpose</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977" w:name="_Toc29809786"/>
      <w:bookmarkStart w:id="2978" w:name="_Toc45884471"/>
      <w:bookmarkStart w:id="2979" w:name="_Toc9675"/>
      <w:bookmarkStart w:id="2980" w:name="_Toc37272225"/>
      <w:bookmarkStart w:id="2981" w:name="_Toc36645171"/>
      <w:bookmarkStart w:id="2982" w:name="_Toc76545106"/>
      <w:bookmarkStart w:id="2983" w:name="_Toc58862739"/>
      <w:bookmarkStart w:id="2984" w:name="_Toc536"/>
      <w:bookmarkStart w:id="2985" w:name="_Toc26851"/>
      <w:bookmarkStart w:id="2986" w:name="_Toc74961850"/>
      <w:bookmarkStart w:id="2987" w:name="_Toc61182732"/>
      <w:bookmarkStart w:id="2988" w:name="_Toc66728046"/>
      <w:bookmarkStart w:id="2989" w:name="_Toc75242760"/>
      <w:bookmarkStart w:id="2990" w:name="_Toc82595209"/>
      <w:bookmarkStart w:id="2991" w:name="_Toc58860235"/>
      <w:bookmarkStart w:id="2992" w:name="_Toc53182494"/>
      <w:bookmarkStart w:id="2993" w:name="_Toc21099988"/>
      <w:bookmarkStart w:id="2994" w:name="_Toc121818419"/>
      <w:bookmarkStart w:id="2995" w:name="_Toc121818643"/>
      <w:bookmarkStart w:id="2996" w:name="_Toc124158398"/>
      <w:bookmarkStart w:id="2997" w:name="_Toc130558466"/>
      <w:bookmarkStart w:id="2998" w:name="_Toc137467191"/>
      <w:bookmarkStart w:id="2999" w:name="_Toc138884837"/>
      <w:bookmarkStart w:id="3000" w:name="_Toc138885061"/>
      <w:bookmarkStart w:id="3001" w:name="_Toc145511272"/>
      <w:bookmarkStart w:id="3002" w:name="_Toc155475749"/>
      <w:bookmarkStart w:id="3003" w:name="_Toc176472785"/>
      <w:bookmarkStart w:id="3004" w:name="_Toc187248016"/>
      <w:bookmarkStart w:id="3005" w:name="_Toc194054366"/>
      <w:bookmarkStart w:id="3006" w:name="_Toc200115658"/>
      <w:r>
        <w:t>6.5.4.4</w:t>
      </w:r>
      <w:r>
        <w:tab/>
        <w:t>Method of test</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2BF4D342" w14:textId="77777777" w:rsidR="004D3FFD" w:rsidRDefault="002C252C">
      <w:pPr>
        <w:pStyle w:val="Heading5"/>
      </w:pPr>
      <w:bookmarkStart w:id="3007" w:name="_Toc53182495"/>
      <w:bookmarkStart w:id="3008" w:name="_Toc74961851"/>
      <w:bookmarkStart w:id="3009" w:name="_Toc61182733"/>
      <w:bookmarkStart w:id="3010" w:name="_Toc36645172"/>
      <w:bookmarkStart w:id="3011" w:name="_Toc66728047"/>
      <w:bookmarkStart w:id="3012" w:name="_Toc58862740"/>
      <w:bookmarkStart w:id="3013" w:name="_Toc29809787"/>
      <w:bookmarkStart w:id="3014" w:name="_Toc82595210"/>
      <w:bookmarkStart w:id="3015" w:name="_Toc21099989"/>
      <w:bookmarkStart w:id="3016" w:name="_Toc37272226"/>
      <w:bookmarkStart w:id="3017" w:name="_Toc76545107"/>
      <w:bookmarkStart w:id="3018" w:name="_Toc45884472"/>
      <w:bookmarkStart w:id="3019" w:name="_Toc75242761"/>
      <w:bookmarkStart w:id="3020" w:name="_Toc58860236"/>
      <w:bookmarkStart w:id="3021" w:name="_Toc4374"/>
      <w:bookmarkStart w:id="3022" w:name="_Toc20926"/>
      <w:bookmarkStart w:id="3023" w:name="_Toc4883"/>
      <w:bookmarkStart w:id="3024" w:name="_Toc121818420"/>
      <w:bookmarkStart w:id="3025" w:name="_Toc121818644"/>
      <w:bookmarkStart w:id="3026" w:name="_Toc124158399"/>
      <w:bookmarkStart w:id="3027" w:name="_Toc130558467"/>
      <w:bookmarkStart w:id="3028" w:name="_Toc137467192"/>
      <w:bookmarkStart w:id="3029" w:name="_Toc138884838"/>
      <w:bookmarkStart w:id="3030" w:name="_Toc138885062"/>
      <w:bookmarkStart w:id="3031" w:name="_Toc145511273"/>
      <w:bookmarkStart w:id="3032" w:name="_Toc155475750"/>
      <w:bookmarkStart w:id="3033" w:name="_Toc176472786"/>
      <w:bookmarkStart w:id="3034" w:name="_Toc187248017"/>
      <w:bookmarkStart w:id="3035" w:name="_Toc194054367"/>
      <w:bookmarkStart w:id="3036" w:name="_Toc200115659"/>
      <w:r>
        <w:t>6.5.4.4.1</w:t>
      </w:r>
      <w:r>
        <w:tab/>
        <w:t>Initial conditions</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2C252C">
      <w:pPr>
        <w:pStyle w:val="Heading5"/>
      </w:pPr>
      <w:bookmarkStart w:id="3037" w:name="_Toc66728048"/>
      <w:bookmarkStart w:id="3038" w:name="_Toc13898"/>
      <w:bookmarkStart w:id="3039" w:name="_Toc53182496"/>
      <w:bookmarkStart w:id="3040" w:name="_Toc37272227"/>
      <w:bookmarkStart w:id="3041" w:name="_Toc29809788"/>
      <w:bookmarkStart w:id="3042" w:name="_Toc76545108"/>
      <w:bookmarkStart w:id="3043" w:name="_Toc82595211"/>
      <w:bookmarkStart w:id="3044" w:name="_Toc14117"/>
      <w:bookmarkStart w:id="3045" w:name="_Toc58860237"/>
      <w:bookmarkStart w:id="3046" w:name="_Toc36645173"/>
      <w:bookmarkStart w:id="3047" w:name="_Toc75242762"/>
      <w:bookmarkStart w:id="3048" w:name="_Toc74961852"/>
      <w:bookmarkStart w:id="3049" w:name="_Toc58862741"/>
      <w:bookmarkStart w:id="3050" w:name="_Toc21099990"/>
      <w:bookmarkStart w:id="3051" w:name="_Toc61182734"/>
      <w:bookmarkStart w:id="3052" w:name="_Toc19101"/>
      <w:bookmarkStart w:id="3053" w:name="_Toc45884473"/>
      <w:bookmarkStart w:id="3054" w:name="_Toc121818421"/>
      <w:bookmarkStart w:id="3055" w:name="_Toc121818645"/>
      <w:bookmarkStart w:id="3056" w:name="_Toc124158400"/>
      <w:bookmarkStart w:id="3057" w:name="_Toc130558468"/>
      <w:bookmarkStart w:id="3058" w:name="_Toc137467193"/>
      <w:bookmarkStart w:id="3059" w:name="_Toc138884839"/>
      <w:bookmarkStart w:id="3060" w:name="_Toc138885063"/>
      <w:bookmarkStart w:id="3061" w:name="_Toc145511274"/>
      <w:bookmarkStart w:id="3062" w:name="_Toc155475751"/>
      <w:bookmarkStart w:id="3063" w:name="_Toc176472787"/>
      <w:bookmarkStart w:id="3064" w:name="_Toc187248018"/>
      <w:bookmarkStart w:id="3065" w:name="_Toc194054368"/>
      <w:bookmarkStart w:id="3066" w:name="_Toc200115660"/>
      <w:r>
        <w:t>6.5.4.4.2</w:t>
      </w:r>
      <w:r>
        <w:tab/>
        <w:t>Procedure</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2DC692F1" w14:textId="77777777" w:rsidR="004D3FFD" w:rsidRDefault="002C252C">
      <w:pPr>
        <w:rPr>
          <w:lang w:eastAsia="zh-CN"/>
        </w:rPr>
      </w:pPr>
      <w:r>
        <w:rPr>
          <w:lang w:eastAsia="zh-CN"/>
        </w:rPr>
        <w:t xml:space="preserve">The following procedure for measuring TRP is based on the directional power measurements as described in annex. </w:t>
      </w:r>
    </w:p>
    <w:p w14:paraId="36000357" w14:textId="645E4C78" w:rsidR="004D3FFD" w:rsidRDefault="002C252C">
      <w:pPr>
        <w:pStyle w:val="B1"/>
      </w:pPr>
      <w:r>
        <w:t>1)</w:t>
      </w:r>
      <w:r>
        <w:tab/>
      </w:r>
      <w:r w:rsidR="003D10F7">
        <w:t>Place the</w:t>
      </w:r>
      <w:r w:rsidR="003D10F7">
        <w:rPr>
          <w:rFonts w:eastAsiaTheme="minorEastAsia" w:hint="eastAsia"/>
          <w:lang w:eastAsia="zh-CN"/>
        </w:rPr>
        <w:t xml:space="preserve"> RF</w:t>
      </w:r>
      <w:r w:rsidR="003D10F7">
        <w:t xml:space="preserve"> repeater</w:t>
      </w:r>
      <w:r w:rsidR="003D10F7">
        <w:rPr>
          <w:rFonts w:eastAsiaTheme="minorEastAsia" w:hint="eastAsia"/>
          <w:lang w:eastAsia="zh-CN"/>
        </w:rPr>
        <w:t xml:space="preserve"> or NCR</w:t>
      </w:r>
      <w:r w:rsidR="003D10F7">
        <w:t xml:space="preserve">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70C2CB39" w14:textId="25114F26" w:rsidR="00921FBE" w:rsidRDefault="002C252C" w:rsidP="00921FBE">
      <w:pPr>
        <w:pStyle w:val="B1"/>
      </w:pPr>
      <w:r>
        <w:t>4a)</w:t>
      </w:r>
      <w:r>
        <w:tab/>
      </w:r>
      <w:r w:rsidR="00840894">
        <w:rPr>
          <w:rFonts w:eastAsia="SimSun" w:hint="eastAsia"/>
          <w:lang w:val="en-US" w:eastAsia="zh-CN"/>
        </w:rPr>
        <w:t>for RF repeater,</w:t>
      </w:r>
      <w:r w:rsidR="003D10F7">
        <w:rPr>
          <w:rFonts w:eastAsia="SimSun"/>
          <w:lang w:val="en-US" w:eastAsia="zh-CN"/>
        </w:rPr>
        <w:t xml:space="preserve"> </w:t>
      </w:r>
      <w:r w:rsidR="00840894">
        <w:rPr>
          <w:rFonts w:eastAsia="SimSun" w:hint="eastAsia"/>
          <w:lang w:val="en-US" w:eastAsia="zh-CN"/>
        </w:rPr>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7BFB3D18" w14:textId="409E1573" w:rsidR="00921FBE" w:rsidRDefault="00EE265D" w:rsidP="00921FBE">
      <w:pPr>
        <w:pStyle w:val="B1"/>
        <w:rPr>
          <w:rFonts w:eastAsia="SimSun"/>
          <w:lang w:val="en-US" w:eastAsia="zh-CN"/>
        </w:rPr>
      </w:pPr>
      <w:r>
        <w:t>-</w:t>
      </w:r>
      <w:r>
        <w:tab/>
      </w:r>
      <w:r>
        <w:rPr>
          <w:rFonts w:eastAsia="SimSun"/>
          <w:lang w:val="en-US" w:eastAsia="zh-CN"/>
        </w:rPr>
        <w:t>F</w:t>
      </w:r>
      <w:r w:rsidR="00921FBE">
        <w:rPr>
          <w:rFonts w:eastAsia="SimSun" w:hint="eastAsia"/>
          <w:lang w:val="en-US" w:eastAsia="zh-CN"/>
        </w:rPr>
        <w:t xml:space="preserve">or </w:t>
      </w:r>
      <w:r w:rsidR="003D10F7">
        <w:rPr>
          <w:rFonts w:eastAsia="SimSun" w:hint="eastAsia"/>
          <w:lang w:val="en-US" w:eastAsia="zh-CN"/>
        </w:rPr>
        <w:t>NCR-Fwd, s</w:t>
      </w:r>
      <w:r w:rsidR="003D10F7">
        <w:t>et the input signal at the RIB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w:t>
      </w:r>
      <w:r w:rsidR="003D10F7">
        <w:rPr>
          <w:rFonts w:eastAsia="MS PMincho"/>
        </w:rPr>
        <w:t xml:space="preserve"> </w:t>
      </w:r>
      <w:r w:rsidR="003D10F7">
        <w:rPr>
          <w:rFonts w:eastAsiaTheme="minorEastAsia" w:hint="eastAsia"/>
          <w:lang w:eastAsia="zh-CN"/>
        </w:rPr>
        <w:t>NC</w:t>
      </w:r>
      <w:r w:rsidR="003D10F7">
        <w:t>RDL-</w:t>
      </w:r>
      <w:r w:rsidR="003D10F7">
        <w:rPr>
          <w:rFonts w:hint="eastAsia"/>
          <w:lang w:eastAsia="zh-CN"/>
        </w:rPr>
        <w:t>FR2-</w:t>
      </w:r>
      <w:r w:rsidR="003D10F7">
        <w:t>TM1.1</w:t>
      </w:r>
      <w:r w:rsidR="003D10F7">
        <w:rPr>
          <w:rFonts w:eastAsia="SimSun" w:hint="eastAsia"/>
          <w:lang w:val="en-US" w:eastAsia="zh-CN"/>
        </w:rPr>
        <w:t xml:space="preserve"> and</w:t>
      </w:r>
      <w:r w:rsidR="003D10F7">
        <w:t xml:space="preserve">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w:t>
      </w:r>
      <w:r w:rsidR="003D10F7">
        <w:rPr>
          <w:rFonts w:eastAsiaTheme="minorEastAsia" w:hint="eastAsia"/>
          <w:lang w:eastAsia="zh-CN"/>
        </w:rPr>
        <w:t>A</w:t>
      </w:r>
      <w:r w:rsidR="003D10F7">
        <w:t>.2</w:t>
      </w:r>
      <w:r w:rsidR="003D10F7">
        <w:rPr>
          <w:lang w:eastAsia="zh-CN"/>
        </w:rPr>
        <w:t xml:space="preserve"> </w:t>
      </w:r>
      <w:r w:rsidR="003D10F7">
        <w:t xml:space="preserve">at the input power intended to produce the maximum rated output power, </w:t>
      </w:r>
      <w:r w:rsidR="003D10F7">
        <w:rPr>
          <w:lang w:eastAsia="zh-CN"/>
        </w:rPr>
        <w:t>P</w:t>
      </w:r>
      <w:r w:rsidR="003D10F7">
        <w:rPr>
          <w:vertAlign w:val="subscript"/>
          <w:lang w:eastAsia="zh-CN"/>
        </w:rPr>
        <w:t xml:space="preserve">in,p,EIRP </w:t>
      </w:r>
      <w:r w:rsidR="003D10F7">
        <w:t>+ 10dB.</w:t>
      </w:r>
      <w:r w:rsidR="003D10F7">
        <w:rPr>
          <w:rFonts w:eastAsia="SimSun" w:hint="eastAsia"/>
          <w:lang w:val="en-US" w:eastAsia="zh-CN"/>
        </w:rPr>
        <w:t xml:space="preserve"> </w:t>
      </w:r>
    </w:p>
    <w:p w14:paraId="21BA8D16" w14:textId="4A4D64B5" w:rsidR="004D3FFD" w:rsidRPr="00921FBE" w:rsidRDefault="00EE265D" w:rsidP="00921FBE">
      <w:pPr>
        <w:pStyle w:val="B1"/>
        <w:rPr>
          <w:rFonts w:eastAsia="SimSun"/>
          <w:lang w:val="en-US" w:eastAsia="zh-CN"/>
        </w:rPr>
      </w:pPr>
      <w:r>
        <w:t>-</w:t>
      </w:r>
      <w:r>
        <w:tab/>
      </w:r>
      <w:r w:rsidR="00921FBE">
        <w:rPr>
          <w:rFonts w:eastAsia="SimSun" w:hint="eastAsia"/>
          <w:lang w:val="en-US" w:eastAsia="zh-CN"/>
        </w:rPr>
        <w:t xml:space="preserve">For </w:t>
      </w:r>
      <w:r w:rsidR="003D10F7">
        <w:rPr>
          <w:rFonts w:eastAsia="SimSun" w:hint="eastAsia"/>
          <w:lang w:val="en-US" w:eastAsia="zh-CN"/>
        </w:rPr>
        <w:t>NCR-MT, s</w:t>
      </w:r>
      <w:r w:rsidR="003D10F7">
        <w:t xml:space="preserve">et the </w:t>
      </w:r>
      <w:r w:rsidR="003D10F7">
        <w:rPr>
          <w:rFonts w:eastAsia="SimSun" w:hint="eastAsia"/>
          <w:lang w:val="en-US" w:eastAsia="zh-CN"/>
        </w:rPr>
        <w:t>NCR-MT with the declared maximum output power</w:t>
      </w:r>
      <w:r w:rsidR="003D10F7">
        <w:t xml:space="preserve">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4.9.2.</w:t>
      </w:r>
      <w:r w:rsidR="003D10F7">
        <w:rPr>
          <w:rFonts w:eastAsia="SimSun" w:hint="eastAsia"/>
          <w:lang w:val="en-US" w:eastAsia="zh-CN"/>
        </w:rPr>
        <w:t xml:space="preserve"> </w:t>
      </w:r>
    </w:p>
    <w:p w14:paraId="0CC339E5" w14:textId="68841F78"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6A25DD67" w14:textId="49ABA284" w:rsidR="003D10F7" w:rsidRDefault="003D10F7">
      <w:pPr>
        <w:pStyle w:val="B1"/>
      </w:pPr>
      <w:r>
        <w:rPr>
          <w:snapToGrid w:val="0"/>
        </w:rPr>
        <w:t>6</w:t>
      </w:r>
      <w:r w:rsidRPr="00931575">
        <w:rPr>
          <w:snapToGrid w:val="0"/>
        </w:rPr>
        <w:t>)</w:t>
      </w:r>
      <w:r w:rsidRPr="00931575">
        <w:rPr>
          <w:snapToGrid w:val="0"/>
        </w:rPr>
        <w:tab/>
        <w:t>Measure the emission at the specified frequencies with specified measurement bandwidth.</w:t>
      </w:r>
    </w:p>
    <w:p w14:paraId="248E5704"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2C252C">
      <w:pPr>
        <w:pStyle w:val="B1"/>
      </w:pPr>
      <w:r>
        <w:t>8)</w:t>
      </w:r>
      <w:r>
        <w:tab/>
        <w:t>Calculate TRP</w:t>
      </w:r>
      <w:r>
        <w:rPr>
          <w:vertAlign w:val="subscript"/>
        </w:rPr>
        <w:t>Estimate</w:t>
      </w:r>
      <w:r>
        <w:t xml:space="preserve"> using the measurements made in Step 7.</w:t>
      </w:r>
      <w:bookmarkStart w:id="3067" w:name="_Toc37272228"/>
      <w:bookmarkStart w:id="3068" w:name="_Toc66728049"/>
      <w:bookmarkStart w:id="3069" w:name="_Toc74961853"/>
      <w:bookmarkStart w:id="3070" w:name="_Toc82595212"/>
      <w:bookmarkStart w:id="3071" w:name="_Toc21099991"/>
      <w:bookmarkStart w:id="3072" w:name="_Toc58862742"/>
      <w:bookmarkStart w:id="3073" w:name="_Toc45884474"/>
      <w:bookmarkStart w:id="3074" w:name="_Toc29809789"/>
      <w:bookmarkStart w:id="3075" w:name="_Toc53182497"/>
      <w:bookmarkStart w:id="3076" w:name="_Toc36645174"/>
      <w:bookmarkStart w:id="3077" w:name="_Toc75242763"/>
      <w:bookmarkStart w:id="3078" w:name="_Toc76545109"/>
      <w:bookmarkStart w:id="3079" w:name="_Toc58860238"/>
      <w:bookmarkStart w:id="3080" w:name="_Toc61182735"/>
    </w:p>
    <w:p w14:paraId="205DACAE" w14:textId="77777777" w:rsidR="004D3FFD" w:rsidRDefault="002C252C">
      <w:pPr>
        <w:pStyle w:val="Heading4"/>
      </w:pPr>
      <w:bookmarkStart w:id="3081" w:name="_Toc2881"/>
      <w:bookmarkStart w:id="3082" w:name="_Toc6322"/>
      <w:bookmarkStart w:id="3083" w:name="_Toc25129"/>
      <w:bookmarkStart w:id="3084" w:name="_Toc121818422"/>
      <w:bookmarkStart w:id="3085" w:name="_Toc121818646"/>
      <w:bookmarkStart w:id="3086" w:name="_Toc124158401"/>
      <w:bookmarkStart w:id="3087" w:name="_Toc130558469"/>
      <w:bookmarkStart w:id="3088" w:name="_Toc137467194"/>
      <w:bookmarkStart w:id="3089" w:name="_Toc138884840"/>
      <w:bookmarkStart w:id="3090" w:name="_Toc138885064"/>
      <w:bookmarkStart w:id="3091" w:name="_Toc145511275"/>
      <w:bookmarkStart w:id="3092" w:name="_Toc155475752"/>
      <w:bookmarkStart w:id="3093" w:name="_Toc176472788"/>
      <w:bookmarkStart w:id="3094" w:name="_Toc187248019"/>
      <w:bookmarkStart w:id="3095" w:name="_Toc194054369"/>
      <w:bookmarkStart w:id="3096" w:name="_Toc200115661"/>
      <w:r>
        <w:t>6.5.4.5</w:t>
      </w:r>
      <w:r>
        <w:tab/>
        <w:t>Test requirements</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44B65352" w14:textId="77777777" w:rsidR="004D3FFD" w:rsidRDefault="002C252C">
      <w:pPr>
        <w:pStyle w:val="Heading5"/>
      </w:pPr>
      <w:bookmarkStart w:id="3097" w:name="_Toc31866"/>
      <w:bookmarkStart w:id="3098" w:name="_Toc57821306"/>
      <w:bookmarkStart w:id="3099" w:name="_Toc45893679"/>
      <w:bookmarkStart w:id="3100" w:name="_Toc82450840"/>
      <w:bookmarkStart w:id="3101" w:name="_Toc29811900"/>
      <w:bookmarkStart w:id="3102" w:name="_Toc57820379"/>
      <w:bookmarkStart w:id="3103" w:name="_Toc76542210"/>
      <w:bookmarkStart w:id="3104" w:name="_Toc82450192"/>
      <w:bookmarkStart w:id="3105" w:name="_Toc61184760"/>
      <w:bookmarkStart w:id="3106" w:name="_Toc61183976"/>
      <w:bookmarkStart w:id="3107" w:name="_Toc66386494"/>
      <w:bookmarkStart w:id="3108" w:name="_Toc74583397"/>
      <w:bookmarkStart w:id="3109" w:name="_Toc44712367"/>
      <w:bookmarkStart w:id="3110" w:name="_Toc21127691"/>
      <w:bookmarkStart w:id="3111" w:name="_Toc37267762"/>
      <w:bookmarkStart w:id="3112" w:name="_Toc36817452"/>
      <w:bookmarkStart w:id="3113" w:name="_Toc61183582"/>
      <w:bookmarkStart w:id="3114" w:name="_Toc61185150"/>
      <w:bookmarkStart w:id="3115" w:name="_Toc23033"/>
      <w:bookmarkStart w:id="3116" w:name="_Toc37260374"/>
      <w:bookmarkStart w:id="3117" w:name="_Toc53185517"/>
      <w:bookmarkStart w:id="3118" w:name="_Toc53185893"/>
      <w:bookmarkStart w:id="3119" w:name="_Toc61184368"/>
      <w:bookmarkStart w:id="3120" w:name="_Toc10708"/>
      <w:bookmarkStart w:id="3121" w:name="_Toc121818423"/>
      <w:bookmarkStart w:id="3122" w:name="_Toc121818647"/>
      <w:bookmarkStart w:id="3123" w:name="_Toc124158402"/>
      <w:bookmarkStart w:id="3124" w:name="_Toc130558470"/>
      <w:bookmarkStart w:id="3125" w:name="_Toc137467195"/>
      <w:bookmarkStart w:id="3126" w:name="_Toc138884841"/>
      <w:bookmarkStart w:id="3127" w:name="_Toc138885065"/>
      <w:bookmarkStart w:id="3128" w:name="_Toc145511276"/>
      <w:bookmarkStart w:id="3129" w:name="_Toc155475753"/>
      <w:bookmarkStart w:id="3130" w:name="_Toc176472789"/>
      <w:bookmarkStart w:id="3131" w:name="_Toc187248020"/>
      <w:bookmarkStart w:id="3132" w:name="_Toc194054370"/>
      <w:bookmarkStart w:id="3133" w:name="_Toc200115662"/>
      <w:r>
        <w:t>6.5.4.5.1</w:t>
      </w:r>
      <w:r>
        <w:tab/>
        <w:t>General</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3134" w:name="_Toc82450841"/>
      <w:bookmarkStart w:id="3135" w:name="_Toc575"/>
      <w:bookmarkStart w:id="3136" w:name="_Toc21127692"/>
      <w:bookmarkStart w:id="3137" w:name="_Toc985"/>
      <w:bookmarkStart w:id="3138" w:name="_Toc37260375"/>
      <w:bookmarkStart w:id="3139" w:name="_Toc44712368"/>
      <w:bookmarkStart w:id="3140" w:name="_Toc10354"/>
      <w:bookmarkStart w:id="3141" w:name="_Toc57820380"/>
      <w:bookmarkStart w:id="3142" w:name="_Toc66386495"/>
      <w:bookmarkStart w:id="3143" w:name="_Toc29811901"/>
      <w:bookmarkStart w:id="3144" w:name="_Toc61184369"/>
      <w:bookmarkStart w:id="3145" w:name="_Toc45893680"/>
      <w:bookmarkStart w:id="3146" w:name="_Toc61185151"/>
      <w:bookmarkStart w:id="3147" w:name="_Toc74583398"/>
      <w:bookmarkStart w:id="3148" w:name="_Toc37267763"/>
      <w:bookmarkStart w:id="3149" w:name="_Toc82450193"/>
      <w:bookmarkStart w:id="3150" w:name="_Toc36817453"/>
      <w:bookmarkStart w:id="3151" w:name="_Toc61183977"/>
      <w:bookmarkStart w:id="3152" w:name="_Toc53185894"/>
      <w:bookmarkStart w:id="3153" w:name="_Toc76542211"/>
      <w:bookmarkStart w:id="3154" w:name="_Toc61183583"/>
      <w:bookmarkStart w:id="3155" w:name="_Toc61184761"/>
      <w:bookmarkStart w:id="3156" w:name="_Toc57821307"/>
      <w:bookmarkStart w:id="3157" w:name="_Toc53185518"/>
      <w:bookmarkStart w:id="3158" w:name="_Toc121818424"/>
      <w:bookmarkStart w:id="3159" w:name="_Toc121818648"/>
      <w:bookmarkStart w:id="3160" w:name="_Toc124158403"/>
      <w:bookmarkStart w:id="3161" w:name="_Toc130558471"/>
      <w:bookmarkStart w:id="3162" w:name="_Toc137467196"/>
      <w:bookmarkStart w:id="3163" w:name="_Toc138884842"/>
      <w:bookmarkStart w:id="3164" w:name="_Toc138885066"/>
      <w:bookmarkStart w:id="3165" w:name="_Toc145511277"/>
      <w:bookmarkStart w:id="3166" w:name="_Toc155475754"/>
      <w:bookmarkStart w:id="3167" w:name="_Toc176472790"/>
      <w:bookmarkStart w:id="3168" w:name="_Toc187248021"/>
      <w:bookmarkStart w:id="3169" w:name="_Toc194054371"/>
      <w:bookmarkStart w:id="3170" w:name="_Toc200115663"/>
      <w:r>
        <w:t>6.5.4.5.2</w:t>
      </w:r>
      <w:r>
        <w:tab/>
        <w:t>OTA transmitter spurious emissions (Category A)</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2513960E" w14:textId="420A1552" w:rsidR="004D3FFD" w:rsidRDefault="006D612D">
      <w:pPr>
        <w:keepNext/>
        <w:rPr>
          <w:rFonts w:cs="v5.0.0"/>
        </w:rPr>
      </w:pPr>
      <w:r>
        <w:rPr>
          <w:rFonts w:eastAsia="SimSun" w:cs="v5.0.0" w:hint="eastAsia"/>
          <w:lang w:val="en-US" w:eastAsia="zh-CN"/>
        </w:rPr>
        <w:t>For RF repeater, NCR-Fwd and Wide-area NCR-MT, t</w:t>
      </w:r>
      <w:r w:rsidR="002C252C">
        <w:rPr>
          <w:rFonts w:cs="v5.0.0"/>
        </w:rPr>
        <w: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349E197F"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5F5491DF" w14:textId="77777777" w:rsidR="008E6AED" w:rsidRDefault="008E6AED" w:rsidP="008E6AED"/>
    <w:p w14:paraId="4A6D0B8D" w14:textId="77777777" w:rsidR="008E6AED" w:rsidRDefault="008E6AED" w:rsidP="00C07A57">
      <w:pPr>
        <w:keepNext/>
        <w:rPr>
          <w:rFonts w:eastAsia="SimSun"/>
          <w:lang w:val="en-US" w:eastAsia="zh-CN"/>
        </w:rPr>
      </w:pPr>
      <w:r>
        <w:rPr>
          <w:rFonts w:eastAsia="SimSun" w:cs="v5.0.0" w:hint="eastAsia"/>
          <w:lang w:val="en-US" w:eastAsia="zh-CN"/>
        </w:rPr>
        <w:t>For Local area NCR-MT, t</w:t>
      </w:r>
      <w:r>
        <w:rPr>
          <w:rFonts w:cs="v5.0.0"/>
        </w:rPr>
        <w:t>he power of any spurious emission shall not exceed the limits in table</w:t>
      </w:r>
      <w:r>
        <w:t>6.5.4.5.2-</w:t>
      </w:r>
      <w:r>
        <w:rPr>
          <w:rFonts w:eastAsia="SimSun" w:hint="eastAsia"/>
          <w:lang w:val="en-US" w:eastAsia="zh-CN"/>
        </w:rPr>
        <w:t xml:space="preserve">2 and </w:t>
      </w:r>
      <w:r>
        <w:t>6.5.4.5.2-</w:t>
      </w:r>
      <w:r>
        <w:rPr>
          <w:rFonts w:eastAsia="SimSun" w:hint="eastAsia"/>
          <w:lang w:val="en-US" w:eastAsia="zh-CN"/>
        </w:rPr>
        <w:t>3.</w:t>
      </w:r>
    </w:p>
    <w:p w14:paraId="5460FD82" w14:textId="77777777" w:rsidR="008E6AED" w:rsidRDefault="008E6AED" w:rsidP="008E6AED">
      <w:pPr>
        <w:pStyle w:val="TH"/>
      </w:pPr>
      <w:r>
        <w:t>Table 6.5.4.5.2-</w:t>
      </w:r>
      <w:r>
        <w:rPr>
          <w:rFonts w:eastAsia="SimSun" w:hint="eastAsia"/>
          <w:lang w:val="en-US" w:eastAsia="zh-CN"/>
        </w:rPr>
        <w:t>2</w:t>
      </w:r>
      <w:r>
        <w:t>: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3"/>
        <w:gridCol w:w="1159"/>
        <w:gridCol w:w="1159"/>
        <w:gridCol w:w="1159"/>
        <w:gridCol w:w="1160"/>
      </w:tblGrid>
      <w:tr w:rsidR="008E6AED" w14:paraId="5D4BA1D2" w14:textId="77777777" w:rsidTr="006B217A">
        <w:trPr>
          <w:trHeight w:val="187"/>
          <w:jc w:val="center"/>
        </w:trPr>
        <w:tc>
          <w:tcPr>
            <w:tcW w:w="2003" w:type="dxa"/>
          </w:tcPr>
          <w:p w14:paraId="27EA438A" w14:textId="77777777" w:rsidR="008E6AED" w:rsidRDefault="008E6AED" w:rsidP="006B217A">
            <w:pPr>
              <w:pStyle w:val="TAH"/>
              <w:rPr>
                <w:rFonts w:cs="Arial"/>
              </w:rPr>
            </w:pPr>
            <w:r>
              <w:rPr>
                <w:rFonts w:cs="Arial"/>
              </w:rPr>
              <w:t>Channel bandwidth</w:t>
            </w:r>
          </w:p>
        </w:tc>
        <w:tc>
          <w:tcPr>
            <w:tcW w:w="1159" w:type="dxa"/>
          </w:tcPr>
          <w:p w14:paraId="612DBA68" w14:textId="77777777" w:rsidR="008E6AED" w:rsidRDefault="008E6AED" w:rsidP="006B217A">
            <w:pPr>
              <w:pStyle w:val="TAH"/>
              <w:rPr>
                <w:rFonts w:cs="Arial"/>
              </w:rPr>
            </w:pPr>
            <w:r>
              <w:rPr>
                <w:rFonts w:cs="Arial"/>
              </w:rPr>
              <w:t>50</w:t>
            </w:r>
          </w:p>
          <w:p w14:paraId="3255073E" w14:textId="77777777" w:rsidR="008E6AED" w:rsidRDefault="008E6AED" w:rsidP="006B217A">
            <w:pPr>
              <w:pStyle w:val="TAH"/>
              <w:rPr>
                <w:rFonts w:cs="Arial"/>
              </w:rPr>
            </w:pPr>
            <w:r>
              <w:rPr>
                <w:rFonts w:cs="Arial"/>
              </w:rPr>
              <w:t>MHz</w:t>
            </w:r>
          </w:p>
        </w:tc>
        <w:tc>
          <w:tcPr>
            <w:tcW w:w="1159" w:type="dxa"/>
          </w:tcPr>
          <w:p w14:paraId="030398BD" w14:textId="77777777" w:rsidR="008E6AED" w:rsidRDefault="008E6AED" w:rsidP="006B217A">
            <w:pPr>
              <w:pStyle w:val="TAH"/>
              <w:rPr>
                <w:rFonts w:cs="Arial"/>
              </w:rPr>
            </w:pPr>
            <w:r>
              <w:rPr>
                <w:rFonts w:cs="Arial"/>
              </w:rPr>
              <w:t>100</w:t>
            </w:r>
          </w:p>
          <w:p w14:paraId="3C073B84" w14:textId="77777777" w:rsidR="008E6AED" w:rsidRDefault="008E6AED" w:rsidP="006B217A">
            <w:pPr>
              <w:pStyle w:val="TAH"/>
              <w:rPr>
                <w:rFonts w:cs="Arial"/>
              </w:rPr>
            </w:pPr>
            <w:r>
              <w:rPr>
                <w:rFonts w:cs="Arial"/>
              </w:rPr>
              <w:t>MHz</w:t>
            </w:r>
          </w:p>
        </w:tc>
        <w:tc>
          <w:tcPr>
            <w:tcW w:w="1159" w:type="dxa"/>
          </w:tcPr>
          <w:p w14:paraId="7C82FAE9" w14:textId="77777777" w:rsidR="008E6AED" w:rsidRDefault="008E6AED" w:rsidP="006B217A">
            <w:pPr>
              <w:pStyle w:val="TAH"/>
              <w:rPr>
                <w:rFonts w:cs="Arial"/>
              </w:rPr>
            </w:pPr>
            <w:r>
              <w:rPr>
                <w:rFonts w:cs="Arial"/>
              </w:rPr>
              <w:t>200</w:t>
            </w:r>
          </w:p>
          <w:p w14:paraId="47E0CA2F" w14:textId="77777777" w:rsidR="008E6AED" w:rsidRDefault="008E6AED" w:rsidP="006B217A">
            <w:pPr>
              <w:pStyle w:val="TAH"/>
              <w:rPr>
                <w:rFonts w:cs="Arial"/>
              </w:rPr>
            </w:pPr>
            <w:r>
              <w:rPr>
                <w:rFonts w:cs="Arial"/>
              </w:rPr>
              <w:t>MHz</w:t>
            </w:r>
          </w:p>
        </w:tc>
        <w:tc>
          <w:tcPr>
            <w:tcW w:w="1160" w:type="dxa"/>
          </w:tcPr>
          <w:p w14:paraId="15B94B90" w14:textId="77777777" w:rsidR="008E6AED" w:rsidRDefault="008E6AED" w:rsidP="006B217A">
            <w:pPr>
              <w:pStyle w:val="TAH"/>
              <w:rPr>
                <w:rFonts w:cs="Arial"/>
              </w:rPr>
            </w:pPr>
            <w:r>
              <w:rPr>
                <w:rFonts w:cs="Arial"/>
              </w:rPr>
              <w:t>400</w:t>
            </w:r>
          </w:p>
          <w:p w14:paraId="009488AA" w14:textId="77777777" w:rsidR="008E6AED" w:rsidRDefault="008E6AED" w:rsidP="006B217A">
            <w:pPr>
              <w:pStyle w:val="TAH"/>
              <w:rPr>
                <w:rFonts w:cs="Arial"/>
              </w:rPr>
            </w:pPr>
            <w:r>
              <w:rPr>
                <w:rFonts w:cs="Arial"/>
              </w:rPr>
              <w:t>MHz</w:t>
            </w:r>
          </w:p>
        </w:tc>
      </w:tr>
      <w:tr w:rsidR="008E6AED" w14:paraId="45602C83" w14:textId="77777777" w:rsidTr="006B217A">
        <w:trPr>
          <w:trHeight w:val="187"/>
          <w:jc w:val="center"/>
        </w:trPr>
        <w:tc>
          <w:tcPr>
            <w:tcW w:w="2003" w:type="dxa"/>
          </w:tcPr>
          <w:p w14:paraId="398BDABE" w14:textId="77777777" w:rsidR="008E6AED" w:rsidRDefault="008E6AED" w:rsidP="006B217A">
            <w:pPr>
              <w:pStyle w:val="TAC"/>
              <w:rPr>
                <w:rFonts w:cs="Arial"/>
              </w:rPr>
            </w:pPr>
            <w:r>
              <w:rPr>
                <w:rFonts w:cs="Arial"/>
              </w:rPr>
              <w:t>OOB boundary</w:t>
            </w:r>
            <w:r>
              <w:rPr>
                <w:rFonts w:cs="Arial" w:hint="eastAsia"/>
                <w:lang w:eastAsia="zh-CN"/>
              </w:rPr>
              <w:t xml:space="preserve"> </w:t>
            </w:r>
            <w:r>
              <w:rPr>
                <w:rFonts w:cs="Arial"/>
              </w:rPr>
              <w:t>F</w:t>
            </w:r>
            <w:r>
              <w:rPr>
                <w:rFonts w:cs="Arial"/>
                <w:vertAlign w:val="subscript"/>
              </w:rPr>
              <w:t>OOB</w:t>
            </w:r>
            <w:r>
              <w:rPr>
                <w:rFonts w:cs="Arial"/>
              </w:rPr>
              <w:t xml:space="preserve"> (MHz)</w:t>
            </w:r>
          </w:p>
        </w:tc>
        <w:tc>
          <w:tcPr>
            <w:tcW w:w="1159" w:type="dxa"/>
          </w:tcPr>
          <w:p w14:paraId="45538E14" w14:textId="77777777" w:rsidR="008E6AED" w:rsidRDefault="008E6AED" w:rsidP="006B217A">
            <w:pPr>
              <w:pStyle w:val="TAC"/>
              <w:rPr>
                <w:rFonts w:cs="Arial"/>
              </w:rPr>
            </w:pPr>
            <w:r>
              <w:rPr>
                <w:rFonts w:cs="Arial"/>
              </w:rPr>
              <w:t>100</w:t>
            </w:r>
          </w:p>
        </w:tc>
        <w:tc>
          <w:tcPr>
            <w:tcW w:w="1159" w:type="dxa"/>
          </w:tcPr>
          <w:p w14:paraId="317E740D" w14:textId="77777777" w:rsidR="008E6AED" w:rsidRDefault="008E6AED" w:rsidP="006B217A">
            <w:pPr>
              <w:pStyle w:val="TAC"/>
              <w:rPr>
                <w:rFonts w:cs="Arial"/>
              </w:rPr>
            </w:pPr>
            <w:r>
              <w:rPr>
                <w:rFonts w:cs="Arial"/>
              </w:rPr>
              <w:t>200</w:t>
            </w:r>
          </w:p>
        </w:tc>
        <w:tc>
          <w:tcPr>
            <w:tcW w:w="1159" w:type="dxa"/>
          </w:tcPr>
          <w:p w14:paraId="5B36E7F2" w14:textId="77777777" w:rsidR="008E6AED" w:rsidRDefault="008E6AED" w:rsidP="006B217A">
            <w:pPr>
              <w:pStyle w:val="TAC"/>
              <w:rPr>
                <w:rFonts w:cs="Arial"/>
              </w:rPr>
            </w:pPr>
            <w:r>
              <w:rPr>
                <w:rFonts w:cs="Arial"/>
              </w:rPr>
              <w:t>400</w:t>
            </w:r>
          </w:p>
        </w:tc>
        <w:tc>
          <w:tcPr>
            <w:tcW w:w="1160" w:type="dxa"/>
          </w:tcPr>
          <w:p w14:paraId="646D04DB" w14:textId="77777777" w:rsidR="008E6AED" w:rsidRDefault="008E6AED" w:rsidP="006B217A">
            <w:pPr>
              <w:pStyle w:val="TAC"/>
              <w:rPr>
                <w:rFonts w:cs="Arial"/>
              </w:rPr>
            </w:pPr>
            <w:r>
              <w:rPr>
                <w:rFonts w:cs="Arial"/>
              </w:rPr>
              <w:t>800</w:t>
            </w:r>
          </w:p>
        </w:tc>
      </w:tr>
    </w:tbl>
    <w:p w14:paraId="15986719" w14:textId="77777777" w:rsidR="008E6AED" w:rsidRDefault="008E6AED" w:rsidP="008E6AED"/>
    <w:p w14:paraId="12B7E4D4" w14:textId="77777777" w:rsidR="008E6AED" w:rsidRDefault="008E6AED" w:rsidP="008E6AED">
      <w:pPr>
        <w:pStyle w:val="TH"/>
        <w:rPr>
          <w:rFonts w:cs="v5.0.0"/>
        </w:rPr>
      </w:pPr>
      <w:r>
        <w:rPr>
          <w:rFonts w:cs="v5.0.0"/>
        </w:rPr>
        <w:t xml:space="preserve">Table </w:t>
      </w:r>
      <w:r>
        <w:t>6.5.4.5.2-</w:t>
      </w:r>
      <w:r>
        <w:rPr>
          <w:rFonts w:eastAsia="SimSun" w:hint="eastAsia"/>
          <w:lang w:val="en-US" w:eastAsia="zh-CN"/>
        </w:rPr>
        <w:t>3</w:t>
      </w:r>
      <w:r>
        <w:rPr>
          <w:rFonts w:cs="v5.0.0"/>
        </w:rPr>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8E6AED" w14:paraId="46E6543D" w14:textId="77777777" w:rsidTr="006B217A">
        <w:tc>
          <w:tcPr>
            <w:tcW w:w="2152" w:type="dxa"/>
          </w:tcPr>
          <w:p w14:paraId="33D25C14" w14:textId="77777777" w:rsidR="008E6AED" w:rsidRDefault="008E6AED" w:rsidP="006B217A">
            <w:pPr>
              <w:pStyle w:val="TAH"/>
              <w:rPr>
                <w:rFonts w:cs="v5.0.0"/>
              </w:rPr>
            </w:pPr>
            <w:r>
              <w:rPr>
                <w:rFonts w:cs="Arial"/>
              </w:rPr>
              <w:t>Frequency Range</w:t>
            </w:r>
          </w:p>
        </w:tc>
        <w:tc>
          <w:tcPr>
            <w:tcW w:w="1522" w:type="dxa"/>
          </w:tcPr>
          <w:p w14:paraId="2823348C" w14:textId="77777777" w:rsidR="008E6AED" w:rsidRDefault="008E6AED" w:rsidP="006B217A">
            <w:pPr>
              <w:pStyle w:val="TAH"/>
              <w:rPr>
                <w:rFonts w:cs="v5.0.0"/>
              </w:rPr>
            </w:pPr>
            <w:r>
              <w:rPr>
                <w:rFonts w:cs="Arial"/>
              </w:rPr>
              <w:t>Maximum Level</w:t>
            </w:r>
          </w:p>
        </w:tc>
        <w:tc>
          <w:tcPr>
            <w:tcW w:w="2262" w:type="dxa"/>
          </w:tcPr>
          <w:p w14:paraId="69A3AB0F" w14:textId="77777777" w:rsidR="008E6AED" w:rsidRDefault="008E6AED" w:rsidP="006B217A">
            <w:pPr>
              <w:pStyle w:val="TAH"/>
              <w:rPr>
                <w:rFonts w:cs="v5.0.0"/>
              </w:rPr>
            </w:pPr>
            <w:r>
              <w:rPr>
                <w:rFonts w:cs="Arial"/>
              </w:rPr>
              <w:t>Measurement bandwidth</w:t>
            </w:r>
          </w:p>
        </w:tc>
      </w:tr>
      <w:tr w:rsidR="008E6AED" w14:paraId="6987D5BF" w14:textId="77777777" w:rsidTr="006B217A">
        <w:tc>
          <w:tcPr>
            <w:tcW w:w="2152" w:type="dxa"/>
          </w:tcPr>
          <w:p w14:paraId="0D3A7052" w14:textId="77777777" w:rsidR="008E6AED" w:rsidRDefault="008E6AED" w:rsidP="006B217A">
            <w:pPr>
              <w:pStyle w:val="TAC"/>
              <w:rPr>
                <w:rFonts w:cs="Arial"/>
              </w:rPr>
            </w:pPr>
            <w:r>
              <w:rPr>
                <w:rFonts w:cs="Arial"/>
              </w:rPr>
              <w:t xml:space="preserve">30 MHz </w:t>
            </w:r>
            <w:r>
              <w:rPr>
                <w:rFonts w:cs="Arial"/>
              </w:rPr>
              <w:sym w:font="Symbol" w:char="F0A3"/>
            </w:r>
            <w:r>
              <w:rPr>
                <w:rFonts w:cs="Arial"/>
              </w:rPr>
              <w:t xml:space="preserve"> f &lt; 1000 MHz</w:t>
            </w:r>
          </w:p>
        </w:tc>
        <w:tc>
          <w:tcPr>
            <w:tcW w:w="1522" w:type="dxa"/>
          </w:tcPr>
          <w:p w14:paraId="15F3AA32" w14:textId="77777777" w:rsidR="008E6AED" w:rsidRDefault="008E6AED" w:rsidP="006B217A">
            <w:pPr>
              <w:pStyle w:val="TAC"/>
              <w:rPr>
                <w:rFonts w:cs="Arial"/>
              </w:rPr>
            </w:pPr>
            <w:r>
              <w:rPr>
                <w:rFonts w:cs="Arial"/>
              </w:rPr>
              <w:t>-36 dBm</w:t>
            </w:r>
          </w:p>
        </w:tc>
        <w:tc>
          <w:tcPr>
            <w:tcW w:w="2262" w:type="dxa"/>
          </w:tcPr>
          <w:p w14:paraId="3FD500AD" w14:textId="77777777" w:rsidR="008E6AED" w:rsidRDefault="008E6AED" w:rsidP="006B217A">
            <w:pPr>
              <w:pStyle w:val="TAC"/>
              <w:rPr>
                <w:rFonts w:cs="Arial"/>
              </w:rPr>
            </w:pPr>
            <w:r>
              <w:rPr>
                <w:rFonts w:cs="Arial"/>
              </w:rPr>
              <w:t>100 kHz</w:t>
            </w:r>
          </w:p>
        </w:tc>
      </w:tr>
      <w:tr w:rsidR="008E6AED" w14:paraId="4B676D8E" w14:textId="77777777" w:rsidTr="006B217A">
        <w:tc>
          <w:tcPr>
            <w:tcW w:w="2152" w:type="dxa"/>
          </w:tcPr>
          <w:p w14:paraId="1B1FE59E" w14:textId="77777777" w:rsidR="008E6AED" w:rsidRDefault="008E6AED" w:rsidP="006B217A">
            <w:pPr>
              <w:pStyle w:val="TAC"/>
              <w:rPr>
                <w:rFonts w:cs="Arial"/>
              </w:rPr>
            </w:pPr>
            <w:r>
              <w:rPr>
                <w:rFonts w:cs="Arial"/>
              </w:rPr>
              <w:t xml:space="preserve">1 GHz </w:t>
            </w:r>
            <w:r>
              <w:rPr>
                <w:rFonts w:cs="Arial"/>
              </w:rPr>
              <w:sym w:font="Symbol" w:char="F0A3"/>
            </w:r>
            <w:r>
              <w:rPr>
                <w:rFonts w:cs="Arial"/>
              </w:rPr>
              <w:t xml:space="preserve"> f &lt; 12.75 GHz</w:t>
            </w:r>
          </w:p>
        </w:tc>
        <w:tc>
          <w:tcPr>
            <w:tcW w:w="1522" w:type="dxa"/>
          </w:tcPr>
          <w:p w14:paraId="31B8A116" w14:textId="77777777" w:rsidR="008E6AED" w:rsidRDefault="008E6AED" w:rsidP="006B217A">
            <w:pPr>
              <w:pStyle w:val="TAC"/>
              <w:rPr>
                <w:rFonts w:cs="Arial"/>
              </w:rPr>
            </w:pPr>
            <w:r>
              <w:rPr>
                <w:rFonts w:cs="Arial"/>
              </w:rPr>
              <w:t>-30 dBm</w:t>
            </w:r>
          </w:p>
        </w:tc>
        <w:tc>
          <w:tcPr>
            <w:tcW w:w="2262" w:type="dxa"/>
          </w:tcPr>
          <w:p w14:paraId="130895CC" w14:textId="77777777" w:rsidR="008E6AED" w:rsidRDefault="008E6AED" w:rsidP="006B217A">
            <w:pPr>
              <w:pStyle w:val="TAC"/>
              <w:rPr>
                <w:rFonts w:cs="Arial"/>
              </w:rPr>
            </w:pPr>
            <w:r>
              <w:rPr>
                <w:rFonts w:cs="Arial"/>
              </w:rPr>
              <w:t>1 MHz</w:t>
            </w:r>
          </w:p>
        </w:tc>
      </w:tr>
      <w:tr w:rsidR="008E6AED" w14:paraId="6033A679" w14:textId="77777777" w:rsidTr="006B217A">
        <w:tc>
          <w:tcPr>
            <w:tcW w:w="2152" w:type="dxa"/>
            <w:vAlign w:val="center"/>
          </w:tcPr>
          <w:p w14:paraId="59E2AE23" w14:textId="77777777" w:rsidR="008E6AED" w:rsidRDefault="008E6AED" w:rsidP="006B217A">
            <w:pPr>
              <w:pStyle w:val="TAC"/>
              <w:rPr>
                <w:rFonts w:cs="Arial"/>
              </w:rPr>
            </w:pPr>
            <w:r>
              <w:rPr>
                <w:rFonts w:cs="Arial"/>
              </w:rPr>
              <w:t>12.75 GHz ≤ f ≤ 2</w:t>
            </w:r>
            <w:r>
              <w:rPr>
                <w:rFonts w:cs="Arial"/>
                <w:vertAlign w:val="superscript"/>
              </w:rPr>
              <w:t>nd</w:t>
            </w:r>
            <w:r>
              <w:rPr>
                <w:rFonts w:cs="Arial"/>
              </w:rPr>
              <w:t xml:space="preserve"> harmonic of the upper frequency edge of the UL operating band in GHz</w:t>
            </w:r>
          </w:p>
        </w:tc>
        <w:tc>
          <w:tcPr>
            <w:tcW w:w="1522" w:type="dxa"/>
            <w:vAlign w:val="center"/>
          </w:tcPr>
          <w:p w14:paraId="683F4E7A" w14:textId="77777777" w:rsidR="008E6AED" w:rsidRDefault="008E6AED" w:rsidP="006B217A">
            <w:pPr>
              <w:pStyle w:val="TAC"/>
              <w:rPr>
                <w:rFonts w:cs="Arial"/>
              </w:rPr>
            </w:pPr>
            <w:r>
              <w:rPr>
                <w:rFonts w:cs="Arial"/>
              </w:rPr>
              <w:t>-13 dBm</w:t>
            </w:r>
          </w:p>
        </w:tc>
        <w:tc>
          <w:tcPr>
            <w:tcW w:w="2262" w:type="dxa"/>
            <w:vAlign w:val="center"/>
          </w:tcPr>
          <w:p w14:paraId="5FB28F63" w14:textId="77777777" w:rsidR="008E6AED" w:rsidRDefault="008E6AED" w:rsidP="006B217A">
            <w:pPr>
              <w:pStyle w:val="TAC"/>
              <w:rPr>
                <w:rFonts w:cs="Arial"/>
              </w:rPr>
            </w:pPr>
            <w:r>
              <w:rPr>
                <w:rFonts w:cs="Arial"/>
              </w:rPr>
              <w:t>1 MHz</w:t>
            </w:r>
          </w:p>
        </w:tc>
      </w:tr>
    </w:tbl>
    <w:p w14:paraId="3369EBAC" w14:textId="2D8750F2" w:rsidR="004D3FFD" w:rsidRDefault="004D3FFD"/>
    <w:p w14:paraId="0183064C" w14:textId="77777777" w:rsidR="004D3FFD" w:rsidRDefault="002C252C">
      <w:pPr>
        <w:pStyle w:val="Heading5"/>
      </w:pPr>
      <w:bookmarkStart w:id="3171" w:name="_Toc45893681"/>
      <w:bookmarkStart w:id="3172" w:name="_Toc74583399"/>
      <w:bookmarkStart w:id="3173" w:name="_Toc21127693"/>
      <w:bookmarkStart w:id="3174" w:name="_Toc61184370"/>
      <w:bookmarkStart w:id="3175" w:name="_Toc25271"/>
      <w:bookmarkStart w:id="3176" w:name="_Toc29811902"/>
      <w:bookmarkStart w:id="3177" w:name="_Toc44712369"/>
      <w:bookmarkStart w:id="3178" w:name="_Toc57820381"/>
      <w:bookmarkStart w:id="3179" w:name="_Toc61184762"/>
      <w:bookmarkStart w:id="3180" w:name="_Toc82450842"/>
      <w:bookmarkStart w:id="3181" w:name="_Toc61183584"/>
      <w:bookmarkStart w:id="3182" w:name="_Toc82450194"/>
      <w:bookmarkStart w:id="3183" w:name="_Toc53185895"/>
      <w:bookmarkStart w:id="3184" w:name="_Toc61185152"/>
      <w:bookmarkStart w:id="3185" w:name="_Toc53185519"/>
      <w:bookmarkStart w:id="3186" w:name="_Toc36817454"/>
      <w:bookmarkStart w:id="3187" w:name="_Toc66386496"/>
      <w:bookmarkStart w:id="3188" w:name="_Toc37267764"/>
      <w:bookmarkStart w:id="3189" w:name="_Toc37260376"/>
      <w:bookmarkStart w:id="3190" w:name="_Toc57821308"/>
      <w:bookmarkStart w:id="3191" w:name="_Toc4210"/>
      <w:bookmarkStart w:id="3192" w:name="_Toc76542212"/>
      <w:bookmarkStart w:id="3193" w:name="_Toc61183978"/>
      <w:bookmarkStart w:id="3194" w:name="_Toc3572"/>
      <w:bookmarkStart w:id="3195" w:name="_Toc121818425"/>
      <w:bookmarkStart w:id="3196" w:name="_Toc121818649"/>
      <w:bookmarkStart w:id="3197" w:name="_Toc124158404"/>
      <w:bookmarkStart w:id="3198" w:name="_Toc130558472"/>
      <w:bookmarkStart w:id="3199" w:name="_Toc137467197"/>
      <w:bookmarkStart w:id="3200" w:name="_Toc138884843"/>
      <w:bookmarkStart w:id="3201" w:name="_Toc138885067"/>
      <w:bookmarkStart w:id="3202" w:name="_Toc145511278"/>
      <w:bookmarkStart w:id="3203" w:name="_Toc155475755"/>
      <w:bookmarkStart w:id="3204" w:name="_Toc176472791"/>
      <w:bookmarkStart w:id="3205" w:name="_Toc187248022"/>
      <w:bookmarkStart w:id="3206" w:name="_Toc194054372"/>
      <w:bookmarkStart w:id="3207" w:name="_Toc200115664"/>
      <w:r>
        <w:t>6.5.4.5.3</w:t>
      </w:r>
      <w:r>
        <w:tab/>
        <w:t>OTA transmitter spurious emissions (Category B)</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044E70E"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3208" w:name="_Toc37267765"/>
      <w:bookmarkStart w:id="3209" w:name="_Toc57821309"/>
      <w:bookmarkStart w:id="3210" w:name="_Toc61184763"/>
      <w:bookmarkStart w:id="3211" w:name="_Toc29811903"/>
      <w:bookmarkStart w:id="3212" w:name="_Toc61184371"/>
      <w:bookmarkStart w:id="3213" w:name="_Toc44712370"/>
      <w:bookmarkStart w:id="3214" w:name="_Toc37260377"/>
      <w:bookmarkStart w:id="3215" w:name="_Toc82450195"/>
      <w:bookmarkStart w:id="3216" w:name="_Toc61185153"/>
      <w:bookmarkStart w:id="3217" w:name="_Toc61183979"/>
      <w:bookmarkStart w:id="3218" w:name="_Toc36817455"/>
      <w:bookmarkStart w:id="3219" w:name="_Toc66386497"/>
      <w:bookmarkStart w:id="3220" w:name="_Toc53185896"/>
      <w:bookmarkStart w:id="3221" w:name="_Toc45893682"/>
      <w:bookmarkStart w:id="3222" w:name="_Toc74583400"/>
      <w:bookmarkStart w:id="3223" w:name="_Toc21127694"/>
      <w:bookmarkStart w:id="3224" w:name="_Toc82450843"/>
      <w:bookmarkStart w:id="3225" w:name="_Toc57820382"/>
      <w:bookmarkStart w:id="3226" w:name="_Toc76542213"/>
      <w:bookmarkStart w:id="3227" w:name="_Toc53185520"/>
      <w:bookmarkStart w:id="3228" w:name="_Toc61183585"/>
    </w:p>
    <w:p w14:paraId="7D84D7B5" w14:textId="77777777" w:rsidR="004D3FFD" w:rsidRDefault="002C252C">
      <w:pPr>
        <w:pStyle w:val="Heading5"/>
      </w:pPr>
      <w:bookmarkStart w:id="3229" w:name="_Toc27936"/>
      <w:bookmarkStart w:id="3230" w:name="_Toc26644"/>
      <w:bookmarkStart w:id="3231" w:name="_Toc17060"/>
      <w:bookmarkStart w:id="3232" w:name="_Toc121818426"/>
      <w:bookmarkStart w:id="3233" w:name="_Toc121818650"/>
      <w:bookmarkStart w:id="3234" w:name="_Toc124158405"/>
      <w:bookmarkStart w:id="3235" w:name="_Toc130558473"/>
      <w:bookmarkStart w:id="3236" w:name="_Toc137467198"/>
      <w:bookmarkStart w:id="3237" w:name="_Toc138884844"/>
      <w:bookmarkStart w:id="3238" w:name="_Toc138885068"/>
      <w:bookmarkStart w:id="3239" w:name="_Toc145511279"/>
      <w:bookmarkStart w:id="3240" w:name="_Toc155475756"/>
      <w:bookmarkStart w:id="3241" w:name="_Toc176472792"/>
      <w:bookmarkStart w:id="3242" w:name="_Toc187248023"/>
      <w:bookmarkStart w:id="3243" w:name="_Toc194054373"/>
      <w:bookmarkStart w:id="3244" w:name="_Toc200115665"/>
      <w:r>
        <w:t>6.5.4.5.4</w:t>
      </w:r>
      <w:r>
        <w:tab/>
        <w:t>Additional OTA transmitter spurious emissions requirements</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3245" w:name="_Toc45893683"/>
      <w:bookmarkStart w:id="3246" w:name="_Toc66386498"/>
      <w:bookmarkStart w:id="3247" w:name="_Toc53185521"/>
      <w:bookmarkStart w:id="3248" w:name="_Toc61183980"/>
      <w:bookmarkStart w:id="3249" w:name="_Toc61185154"/>
      <w:bookmarkStart w:id="3250" w:name="_Toc57821310"/>
      <w:bookmarkStart w:id="3251" w:name="_Toc61184372"/>
      <w:bookmarkStart w:id="3252" w:name="_Toc82450196"/>
      <w:bookmarkStart w:id="3253" w:name="_Toc61183586"/>
      <w:bookmarkStart w:id="3254" w:name="_Toc57820383"/>
      <w:bookmarkStart w:id="3255" w:name="_Toc61184764"/>
      <w:bookmarkStart w:id="3256" w:name="_Toc82450844"/>
      <w:bookmarkStart w:id="3257" w:name="_Toc76542214"/>
      <w:bookmarkStart w:id="3258" w:name="_Toc44712371"/>
      <w:bookmarkStart w:id="3259" w:name="_Toc74583401"/>
      <w:bookmarkStart w:id="3260" w:name="_Toc53185897"/>
      <w:bookmarkStart w:id="3261" w:name="_Toc121818427"/>
      <w:bookmarkStart w:id="3262" w:name="_Toc121818651"/>
      <w:bookmarkStart w:id="3263" w:name="_Toc124158406"/>
      <w:bookmarkStart w:id="3264" w:name="_Toc130558474"/>
      <w:bookmarkStart w:id="3265" w:name="_Toc137467199"/>
      <w:bookmarkStart w:id="3266" w:name="_Toc138884845"/>
      <w:bookmarkStart w:id="3267" w:name="_Toc138885069"/>
      <w:bookmarkStart w:id="3268" w:name="_Toc145511280"/>
      <w:bookmarkStart w:id="3269" w:name="_Toc155475757"/>
      <w:bookmarkStart w:id="3270" w:name="_Toc176472793"/>
      <w:bookmarkStart w:id="3271" w:name="_Toc187248024"/>
      <w:bookmarkStart w:id="3272" w:name="_Toc194054374"/>
      <w:bookmarkStart w:id="3273" w:name="_Toc200115666"/>
      <w:r>
        <w:t>6.5.4.5.4.1</w:t>
      </w:r>
      <w:r>
        <w:tab/>
        <w:t>Limits for protection of Earth Exploration Satellite Service</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3274"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2C7DE57" w14:textId="26FAC36A" w:rsidR="001E2548" w:rsidRDefault="001E2548" w:rsidP="001E2548">
            <w:pPr>
              <w:pStyle w:val="TAN"/>
              <w:rPr>
                <w:color w:val="FFFFFF"/>
              </w:rPr>
            </w:pPr>
            <w:r>
              <w:t>NOTE 1:</w:t>
            </w:r>
            <w:r>
              <w:tab/>
              <w:t xml:space="preserve">This limit applies to </w:t>
            </w:r>
            <w:r>
              <w:rPr>
                <w:rFonts w:eastAsiaTheme="minorEastAsia" w:hint="eastAsia"/>
                <w:lang w:eastAsia="zh-CN"/>
              </w:rPr>
              <w:t>r</w:t>
            </w:r>
            <w:r>
              <w:t xml:space="preserve">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76856A7" w14:textId="7D279285" w:rsidR="004D3FFD" w:rsidRDefault="001E2548" w:rsidP="001E2548">
            <w:pPr>
              <w:pStyle w:val="TAN"/>
              <w:rPr>
                <w:rFonts w:cs="Arial"/>
              </w:rPr>
            </w:pPr>
            <w:r>
              <w:t>NOTE 2:</w:t>
            </w:r>
            <w:r>
              <w:tab/>
            </w:r>
            <w:r>
              <w:rPr>
                <w:lang w:eastAsia="zh-CN"/>
              </w:rPr>
              <w:t xml:space="preserve">This limit applies to </w:t>
            </w:r>
            <w:r>
              <w:rPr>
                <w:rFonts w:eastAsiaTheme="minorEastAsia" w:hint="eastAsia"/>
                <w:lang w:eastAsia="zh-CN"/>
              </w:rPr>
              <w:t>r</w:t>
            </w:r>
            <w:r>
              <w:rPr>
                <w:lang w:eastAsia="zh-CN"/>
              </w:rPr>
              <w:t>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rPr>
                <w:lang w:eastAsia="zh-CN"/>
              </w:rPr>
              <w:t>.</w:t>
            </w:r>
          </w:p>
        </w:tc>
        <w:bookmarkEnd w:id="3274"/>
      </w:tr>
    </w:tbl>
    <w:p w14:paraId="3545042C" w14:textId="77777777" w:rsidR="004D3FFD" w:rsidRDefault="004D3FFD"/>
    <w:p w14:paraId="33BDE29A" w14:textId="77777777" w:rsidR="004D3FFD" w:rsidRDefault="002C252C" w:rsidP="008F235A">
      <w:pPr>
        <w:pStyle w:val="TH"/>
      </w:pPr>
      <w:r>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2C252C"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2C252C"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2C252C"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2C252C"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2C252C"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2C252C" w:rsidP="008F235A">
            <w:pPr>
              <w:pStyle w:val="TAC"/>
            </w:pPr>
            <w:r>
              <w:t>200 MHz</w:t>
            </w:r>
          </w:p>
        </w:tc>
      </w:tr>
    </w:tbl>
    <w:p w14:paraId="65B27C42" w14:textId="77777777" w:rsidR="004D3FFD" w:rsidRDefault="004D3FFD" w:rsidP="008F235A"/>
    <w:p w14:paraId="0B55E41E" w14:textId="77777777" w:rsidR="004D3FFD" w:rsidRDefault="002C252C">
      <w:pPr>
        <w:pStyle w:val="Heading2"/>
        <w:rPr>
          <w:lang w:eastAsia="zh-CN"/>
        </w:rPr>
      </w:pPr>
      <w:bookmarkStart w:id="3275" w:name="_Toc6426"/>
      <w:bookmarkStart w:id="3276" w:name="_Toc5222"/>
      <w:bookmarkStart w:id="3277" w:name="_Toc8603"/>
      <w:bookmarkStart w:id="3278" w:name="_Toc3683"/>
      <w:bookmarkStart w:id="3279" w:name="_Toc121818428"/>
      <w:bookmarkStart w:id="3280" w:name="_Toc121818652"/>
      <w:bookmarkStart w:id="3281" w:name="_Toc124158407"/>
      <w:bookmarkStart w:id="3282" w:name="_Toc130558475"/>
      <w:bookmarkStart w:id="3283" w:name="_Toc137467200"/>
      <w:bookmarkStart w:id="3284" w:name="_Toc138884846"/>
      <w:bookmarkStart w:id="3285" w:name="_Toc138885070"/>
      <w:bookmarkStart w:id="3286" w:name="_Toc145511281"/>
      <w:bookmarkStart w:id="3287" w:name="_Toc155475758"/>
      <w:bookmarkStart w:id="3288" w:name="_Toc176472794"/>
      <w:bookmarkStart w:id="3289" w:name="_Toc187248025"/>
      <w:bookmarkStart w:id="3290" w:name="_Toc194054375"/>
      <w:bookmarkStart w:id="3291" w:name="_Toc200115667"/>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791D1B33" w14:textId="77777777" w:rsidR="004D3FFD" w:rsidRDefault="002C252C" w:rsidP="008E76DD">
      <w:pPr>
        <w:pStyle w:val="Heading3"/>
      </w:pPr>
      <w:bookmarkStart w:id="3292" w:name="_Toc121818429"/>
      <w:bookmarkStart w:id="3293" w:name="_Toc121818653"/>
      <w:bookmarkStart w:id="3294" w:name="_Toc124158408"/>
      <w:bookmarkStart w:id="3295" w:name="_Toc130558476"/>
      <w:bookmarkStart w:id="3296" w:name="_Toc137467201"/>
      <w:bookmarkStart w:id="3297" w:name="_Toc138884847"/>
      <w:bookmarkStart w:id="3298" w:name="_Toc138885071"/>
      <w:bookmarkStart w:id="3299" w:name="_Toc145511282"/>
      <w:bookmarkStart w:id="3300" w:name="_Toc155475759"/>
      <w:bookmarkStart w:id="3301" w:name="_Toc176472795"/>
      <w:bookmarkStart w:id="3302" w:name="_Toc187248026"/>
      <w:bookmarkStart w:id="3303" w:name="_Toc194054376"/>
      <w:bookmarkStart w:id="3304" w:name="_Toc200115668"/>
      <w:r>
        <w:rPr>
          <w:rFonts w:hint="eastAsia"/>
          <w:lang w:val="en-US" w:eastAsia="zh-CN"/>
        </w:rPr>
        <w:t>6</w:t>
      </w:r>
      <w:r>
        <w:t>.6.1</w:t>
      </w:r>
      <w:r>
        <w:tab/>
        <w:t>Downlink repeater</w:t>
      </w:r>
      <w:r>
        <w:rPr>
          <w:rFonts w:hint="eastAsia"/>
          <w:lang w:val="en-US" w:eastAsia="zh-CN"/>
        </w:rPr>
        <w:t xml:space="preserve"> e</w:t>
      </w:r>
      <w:r>
        <w:t>rror vector magnitude</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6CA97E98" w14:textId="77777777" w:rsidR="004D3FFD" w:rsidRDefault="002C252C">
      <w:pPr>
        <w:pStyle w:val="Heading4"/>
      </w:pPr>
      <w:bookmarkStart w:id="3305" w:name="_Toc106094184"/>
      <w:bookmarkStart w:id="3306" w:name="_Toc19211"/>
      <w:bookmarkStart w:id="3307" w:name="_Toc1113"/>
      <w:bookmarkStart w:id="3308" w:name="_Toc11416"/>
      <w:bookmarkStart w:id="3309" w:name="_Toc121818430"/>
      <w:bookmarkStart w:id="3310" w:name="_Toc121818654"/>
      <w:bookmarkStart w:id="3311" w:name="_Toc124158409"/>
      <w:bookmarkStart w:id="3312" w:name="_Toc130558477"/>
      <w:bookmarkStart w:id="3313" w:name="_Toc137467202"/>
      <w:bookmarkStart w:id="3314" w:name="_Toc138884848"/>
      <w:bookmarkStart w:id="3315" w:name="_Toc138885072"/>
      <w:bookmarkStart w:id="3316" w:name="_Toc145511283"/>
      <w:bookmarkStart w:id="3317" w:name="_Toc155475760"/>
      <w:bookmarkStart w:id="3318" w:name="_Toc176472796"/>
      <w:bookmarkStart w:id="3319" w:name="_Toc187248027"/>
      <w:bookmarkStart w:id="3320" w:name="_Toc194054377"/>
      <w:bookmarkStart w:id="3321" w:name="_Toc200115669"/>
      <w:r>
        <w:rPr>
          <w:lang w:eastAsia="zh-CN"/>
        </w:rPr>
        <w:t>6</w:t>
      </w:r>
      <w:r>
        <w:t>.6.1.1</w:t>
      </w:r>
      <w:r>
        <w:tab/>
        <w:t>General</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2016058A" w14:textId="77777777" w:rsidR="00314ABB" w:rsidRDefault="00314ABB" w:rsidP="00314ABB">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 xml:space="preserve">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07DF3F6D" w14:textId="77777777" w:rsidR="00314ABB" w:rsidRDefault="00314ABB" w:rsidP="00314ABB">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1A90E63B" w14:textId="77777777" w:rsidR="00314ABB" w:rsidRDefault="00314ABB" w:rsidP="00314ABB">
      <w:r>
        <w:rPr>
          <w:rFonts w:eastAsia="DengXian" w:cs="v5.0.0"/>
        </w:rPr>
        <w:t>The</w:t>
      </w:r>
      <w:r>
        <w:rPr>
          <w:rFonts w:eastAsia="DengXian" w:cs="v5.0.0" w:hint="eastAsia"/>
          <w:lang w:val="en-US" w:eastAsia="zh-CN"/>
        </w:rPr>
        <w:t xml:space="preserve"> RF </w:t>
      </w:r>
      <w:r>
        <w:rPr>
          <w:rFonts w:eastAsia="DengXian" w:cs="v5.0.0"/>
        </w:rPr>
        <w:t>repeater</w:t>
      </w:r>
      <w:r>
        <w:rPr>
          <w:rFonts w:eastAsia="DengXian" w:cs="v5.0.0" w:hint="eastAsia"/>
          <w:lang w:val="en-US" w:eastAsia="zh-CN"/>
        </w:rPr>
        <w:t xml:space="preserve"> or NCR </w:t>
      </w:r>
      <w:r>
        <w:rPr>
          <w:rFonts w:eastAsia="DengXian" w:cs="v5.0.0"/>
        </w:rPr>
        <w:t xml:space="preserve">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43DD30A9" w14:textId="77777777" w:rsidR="00314ABB" w:rsidRDefault="00314ABB" w:rsidP="00314ABB">
      <w:pPr>
        <w:pStyle w:val="TH"/>
        <w:rPr>
          <w:lang w:eastAsia="sv-SE"/>
        </w:rPr>
      </w:pPr>
      <w:r>
        <w:rPr>
          <w:lang w:eastAsia="sv-SE"/>
        </w:rPr>
        <w:t xml:space="preserve">Table 6.6.1.1-1: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314ABB" w14:paraId="6E7F106D" w14:textId="77777777" w:rsidTr="006B217A">
        <w:tc>
          <w:tcPr>
            <w:tcW w:w="513" w:type="pct"/>
            <w:vMerge w:val="restart"/>
            <w:shd w:val="clear" w:color="auto" w:fill="auto"/>
          </w:tcPr>
          <w:p w14:paraId="17A0AB53" w14:textId="77777777" w:rsidR="00314ABB" w:rsidRDefault="00314ABB" w:rsidP="006B217A">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4487" w:type="pct"/>
            <w:gridSpan w:val="6"/>
            <w:shd w:val="clear" w:color="auto" w:fill="auto"/>
          </w:tcPr>
          <w:p w14:paraId="09D94029" w14:textId="77777777" w:rsidR="00314ABB" w:rsidRDefault="00314ABB" w:rsidP="006B217A">
            <w:pPr>
              <w:pStyle w:val="TAH"/>
              <w:rPr>
                <w:lang w:eastAsia="sv-SE"/>
              </w:rPr>
            </w:pPr>
            <w:r>
              <w:rPr>
                <w:lang w:eastAsia="sv-SE"/>
              </w:rPr>
              <w:t>Minimum input power (dBm/MHz)</w:t>
            </w:r>
          </w:p>
        </w:tc>
      </w:tr>
      <w:tr w:rsidR="00314ABB" w14:paraId="5DAC4024" w14:textId="77777777" w:rsidTr="006B217A">
        <w:tc>
          <w:tcPr>
            <w:tcW w:w="513" w:type="pct"/>
            <w:vMerge/>
            <w:shd w:val="clear" w:color="auto" w:fill="auto"/>
          </w:tcPr>
          <w:p w14:paraId="1BA613E5" w14:textId="77777777" w:rsidR="00314ABB" w:rsidRDefault="00314ABB" w:rsidP="006B217A">
            <w:pPr>
              <w:rPr>
                <w:rFonts w:ascii="Arial" w:hAnsi="Arial" w:cs="Arial"/>
                <w:sz w:val="18"/>
                <w:szCs w:val="18"/>
                <w:lang w:eastAsia="sv-SE"/>
              </w:rPr>
            </w:pPr>
          </w:p>
        </w:tc>
        <w:tc>
          <w:tcPr>
            <w:tcW w:w="2311" w:type="pct"/>
            <w:gridSpan w:val="3"/>
            <w:shd w:val="clear" w:color="auto" w:fill="auto"/>
          </w:tcPr>
          <w:p w14:paraId="4D55FA0E" w14:textId="77777777" w:rsidR="00314ABB" w:rsidRDefault="00314ABB" w:rsidP="006B217A">
            <w:pPr>
              <w:pStyle w:val="TAH"/>
              <w:rPr>
                <w:lang w:eastAsia="sv-SE"/>
              </w:rPr>
            </w:pPr>
            <w:r>
              <w:rPr>
                <w:lang w:eastAsia="ja-JP"/>
              </w:rPr>
              <w:t>24.25 – 33.4 GHz</w:t>
            </w:r>
          </w:p>
        </w:tc>
        <w:tc>
          <w:tcPr>
            <w:tcW w:w="2176" w:type="pct"/>
            <w:gridSpan w:val="3"/>
            <w:shd w:val="clear" w:color="auto" w:fill="auto"/>
          </w:tcPr>
          <w:p w14:paraId="7666B7F6" w14:textId="77777777" w:rsidR="00314ABB" w:rsidRDefault="00314ABB" w:rsidP="006B217A">
            <w:pPr>
              <w:pStyle w:val="TAH"/>
              <w:rPr>
                <w:lang w:eastAsia="sv-SE"/>
              </w:rPr>
            </w:pPr>
            <w:r>
              <w:rPr>
                <w:lang w:eastAsia="ja-JP"/>
              </w:rPr>
              <w:t>37 – 52.6 GHz</w:t>
            </w:r>
          </w:p>
        </w:tc>
      </w:tr>
      <w:tr w:rsidR="00314ABB" w14:paraId="7FAEB312" w14:textId="77777777" w:rsidTr="006B217A">
        <w:tc>
          <w:tcPr>
            <w:tcW w:w="513" w:type="pct"/>
            <w:vMerge/>
            <w:shd w:val="clear" w:color="auto" w:fill="auto"/>
          </w:tcPr>
          <w:p w14:paraId="342594F2" w14:textId="77777777" w:rsidR="00314ABB" w:rsidRDefault="00314ABB" w:rsidP="006B217A">
            <w:pPr>
              <w:rPr>
                <w:rFonts w:ascii="Arial" w:hAnsi="Arial" w:cs="Arial"/>
                <w:sz w:val="18"/>
                <w:szCs w:val="18"/>
                <w:lang w:eastAsia="sv-SE"/>
              </w:rPr>
            </w:pPr>
          </w:p>
        </w:tc>
        <w:tc>
          <w:tcPr>
            <w:tcW w:w="859" w:type="pct"/>
            <w:shd w:val="clear" w:color="auto" w:fill="auto"/>
          </w:tcPr>
          <w:p w14:paraId="20CFE906" w14:textId="77777777" w:rsidR="00314ABB" w:rsidRDefault="00314ABB" w:rsidP="006B217A">
            <w:pPr>
              <w:pStyle w:val="TAH"/>
              <w:rPr>
                <w:lang w:eastAsia="sv-SE"/>
              </w:rPr>
            </w:pPr>
            <w:r>
              <w:rPr>
                <w:lang w:eastAsia="sv-SE"/>
              </w:rPr>
              <w:t>Up to 16 QAM</w:t>
            </w:r>
          </w:p>
        </w:tc>
        <w:tc>
          <w:tcPr>
            <w:tcW w:w="726" w:type="pct"/>
            <w:shd w:val="clear" w:color="auto" w:fill="auto"/>
          </w:tcPr>
          <w:p w14:paraId="632B4E3D"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0F6569CE" w14:textId="77777777" w:rsidR="00314ABB" w:rsidRDefault="00314ABB" w:rsidP="006B217A">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4098D00A" w14:textId="77777777" w:rsidR="00314ABB" w:rsidRDefault="00314ABB" w:rsidP="006B217A">
            <w:pPr>
              <w:pStyle w:val="TAH"/>
              <w:rPr>
                <w:lang w:eastAsia="sv-SE"/>
              </w:rPr>
            </w:pPr>
            <w:r>
              <w:rPr>
                <w:lang w:eastAsia="sv-SE"/>
              </w:rPr>
              <w:t>Up to 16 QAM</w:t>
            </w:r>
          </w:p>
        </w:tc>
        <w:tc>
          <w:tcPr>
            <w:tcW w:w="725" w:type="pct"/>
            <w:shd w:val="clear" w:color="auto" w:fill="auto"/>
          </w:tcPr>
          <w:p w14:paraId="4171DF0F"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8870A9B" w14:textId="77777777" w:rsidR="00314ABB" w:rsidRDefault="00314ABB" w:rsidP="006B217A">
            <w:pPr>
              <w:pStyle w:val="TAH"/>
              <w:rPr>
                <w:lang w:eastAsia="sv-SE"/>
              </w:rPr>
            </w:pPr>
            <w:r>
              <w:rPr>
                <w:lang w:eastAsia="sv-SE"/>
              </w:rPr>
              <w:t xml:space="preserve">256QAM  </w:t>
            </w:r>
            <w:r>
              <w:rPr>
                <w:vertAlign w:val="superscript"/>
                <w:lang w:eastAsia="sv-SE"/>
              </w:rPr>
              <w:t>2</w:t>
            </w:r>
          </w:p>
        </w:tc>
      </w:tr>
      <w:tr w:rsidR="00314ABB" w14:paraId="5CB20190" w14:textId="77777777" w:rsidTr="006B217A">
        <w:tc>
          <w:tcPr>
            <w:tcW w:w="513" w:type="pct"/>
            <w:shd w:val="clear" w:color="auto" w:fill="auto"/>
          </w:tcPr>
          <w:p w14:paraId="6C18C6C7" w14:textId="77777777" w:rsidR="00314ABB" w:rsidRDefault="00314ABB" w:rsidP="006B217A">
            <w:pPr>
              <w:pStyle w:val="TAC"/>
              <w:rPr>
                <w:lang w:eastAsia="sv-SE"/>
              </w:rPr>
            </w:pPr>
            <w:r>
              <w:rPr>
                <w:lang w:eastAsia="sv-SE"/>
              </w:rPr>
              <w:t>WA, MR, LA</w:t>
            </w:r>
          </w:p>
        </w:tc>
        <w:tc>
          <w:tcPr>
            <w:tcW w:w="859" w:type="pct"/>
            <w:shd w:val="clear" w:color="auto" w:fill="auto"/>
          </w:tcPr>
          <w:p w14:paraId="0D8EA945" w14:textId="77777777" w:rsidR="00314ABB" w:rsidRDefault="00314ABB" w:rsidP="006B217A">
            <w:pPr>
              <w:pStyle w:val="TAC"/>
              <w:rPr>
                <w:lang w:eastAsia="sv-SE"/>
              </w:rPr>
            </w:pPr>
            <w:r>
              <w:rPr>
                <w:lang w:eastAsia="sv-SE"/>
              </w:rPr>
              <w:t>-77- G</w:t>
            </w:r>
            <w:r>
              <w:rPr>
                <w:vertAlign w:val="subscript"/>
                <w:lang w:eastAsia="sv-SE"/>
              </w:rPr>
              <w:t>RX_ANT</w:t>
            </w:r>
          </w:p>
        </w:tc>
        <w:tc>
          <w:tcPr>
            <w:tcW w:w="726" w:type="pct"/>
            <w:shd w:val="clear" w:color="auto" w:fill="auto"/>
          </w:tcPr>
          <w:p w14:paraId="350081FA" w14:textId="77777777" w:rsidR="00314ABB" w:rsidRDefault="00314ABB" w:rsidP="006B217A">
            <w:pPr>
              <w:pStyle w:val="TAC"/>
              <w:rPr>
                <w:lang w:eastAsia="sv-SE"/>
              </w:rPr>
            </w:pPr>
            <w:r>
              <w:rPr>
                <w:lang w:eastAsia="sv-SE"/>
              </w:rPr>
              <w:t>-73- G</w:t>
            </w:r>
            <w:r>
              <w:rPr>
                <w:vertAlign w:val="subscript"/>
                <w:lang w:eastAsia="sv-SE"/>
              </w:rPr>
              <w:t>RX_ANT</w:t>
            </w:r>
          </w:p>
        </w:tc>
        <w:tc>
          <w:tcPr>
            <w:tcW w:w="726" w:type="pct"/>
            <w:shd w:val="clear" w:color="auto" w:fill="auto"/>
          </w:tcPr>
          <w:p w14:paraId="6F87195A" w14:textId="77777777" w:rsidR="00314ABB" w:rsidRDefault="00314ABB" w:rsidP="006B217A">
            <w:pPr>
              <w:pStyle w:val="TAC"/>
              <w:rPr>
                <w:lang w:eastAsia="sv-SE"/>
              </w:rPr>
            </w:pPr>
            <w:r>
              <w:rPr>
                <w:lang w:eastAsia="sv-SE"/>
              </w:rPr>
              <w:t>-66- G</w:t>
            </w:r>
            <w:r>
              <w:rPr>
                <w:vertAlign w:val="subscript"/>
                <w:lang w:eastAsia="sv-SE"/>
              </w:rPr>
              <w:t>RX_ANT</w:t>
            </w:r>
          </w:p>
        </w:tc>
        <w:tc>
          <w:tcPr>
            <w:tcW w:w="726" w:type="pct"/>
            <w:shd w:val="clear" w:color="auto" w:fill="auto"/>
          </w:tcPr>
          <w:p w14:paraId="2CE4811D" w14:textId="77777777" w:rsidR="00314ABB" w:rsidRDefault="00314ABB" w:rsidP="006B217A">
            <w:pPr>
              <w:pStyle w:val="TAC"/>
              <w:rPr>
                <w:lang w:eastAsia="sv-SE"/>
              </w:rPr>
            </w:pPr>
            <w:r>
              <w:rPr>
                <w:lang w:eastAsia="sv-SE"/>
              </w:rPr>
              <w:t>-75- G</w:t>
            </w:r>
            <w:r>
              <w:rPr>
                <w:vertAlign w:val="subscript"/>
                <w:lang w:eastAsia="sv-SE"/>
              </w:rPr>
              <w:t>RX_ANT</w:t>
            </w:r>
          </w:p>
        </w:tc>
        <w:tc>
          <w:tcPr>
            <w:tcW w:w="725" w:type="pct"/>
            <w:shd w:val="clear" w:color="auto" w:fill="auto"/>
          </w:tcPr>
          <w:p w14:paraId="553A1345" w14:textId="77777777" w:rsidR="00314ABB" w:rsidRDefault="00314ABB" w:rsidP="006B217A">
            <w:pPr>
              <w:pStyle w:val="TAC"/>
              <w:rPr>
                <w:lang w:eastAsia="sv-SE"/>
              </w:rPr>
            </w:pPr>
            <w:r>
              <w:rPr>
                <w:lang w:eastAsia="sv-SE"/>
              </w:rPr>
              <w:t>-71- G</w:t>
            </w:r>
            <w:r>
              <w:rPr>
                <w:vertAlign w:val="subscript"/>
                <w:lang w:eastAsia="sv-SE"/>
              </w:rPr>
              <w:t>RX_ANT</w:t>
            </w:r>
          </w:p>
        </w:tc>
        <w:tc>
          <w:tcPr>
            <w:tcW w:w="726" w:type="pct"/>
            <w:shd w:val="clear" w:color="auto" w:fill="auto"/>
          </w:tcPr>
          <w:p w14:paraId="300220D3" w14:textId="77777777" w:rsidR="00314ABB" w:rsidRDefault="00314ABB" w:rsidP="006B217A">
            <w:pPr>
              <w:pStyle w:val="TAC"/>
              <w:rPr>
                <w:lang w:eastAsia="sv-SE"/>
              </w:rPr>
            </w:pPr>
            <w:r>
              <w:rPr>
                <w:lang w:eastAsia="sv-SE"/>
              </w:rPr>
              <w:t>-64- G</w:t>
            </w:r>
            <w:r>
              <w:rPr>
                <w:vertAlign w:val="subscript"/>
                <w:lang w:eastAsia="sv-SE"/>
              </w:rPr>
              <w:t>RX_ANT</w:t>
            </w:r>
          </w:p>
        </w:tc>
      </w:tr>
      <w:tr w:rsidR="00314ABB" w14:paraId="6F6C4803" w14:textId="77777777" w:rsidTr="006B217A">
        <w:tc>
          <w:tcPr>
            <w:tcW w:w="5000" w:type="pct"/>
            <w:gridSpan w:val="7"/>
            <w:shd w:val="clear" w:color="auto" w:fill="auto"/>
          </w:tcPr>
          <w:p w14:paraId="33F2D305" w14:textId="77777777" w:rsidR="00314ABB" w:rsidRDefault="00314ABB" w:rsidP="006B217A">
            <w:pPr>
              <w:pStyle w:val="TAN"/>
              <w:rPr>
                <w:lang w:eastAsia="sv-SE"/>
              </w:rPr>
            </w:pPr>
            <w:r>
              <w:rPr>
                <w:lang w:eastAsia="sv-SE"/>
              </w:rPr>
              <w:t>Note 1: support of 64QAM is based on the declaration</w:t>
            </w:r>
          </w:p>
          <w:p w14:paraId="05963B44" w14:textId="77777777" w:rsidR="00314ABB" w:rsidRDefault="00314ABB" w:rsidP="006B217A">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3322" w:name="_Toc15711"/>
      <w:bookmarkStart w:id="3323" w:name="_Toc27622"/>
      <w:bookmarkStart w:id="3324" w:name="_Toc503965085"/>
      <w:bookmarkStart w:id="3325" w:name="_Toc21034"/>
      <w:bookmarkStart w:id="3326" w:name="_Toc121818431"/>
      <w:bookmarkStart w:id="3327" w:name="_Toc121818655"/>
      <w:bookmarkStart w:id="3328" w:name="_Toc124158410"/>
      <w:bookmarkStart w:id="3329" w:name="_Toc130558478"/>
      <w:bookmarkStart w:id="3330" w:name="_Toc137467203"/>
      <w:bookmarkStart w:id="3331" w:name="_Toc138884849"/>
      <w:bookmarkStart w:id="3332" w:name="_Toc138885073"/>
      <w:bookmarkStart w:id="3333" w:name="_Toc145511284"/>
      <w:bookmarkStart w:id="3334" w:name="_Toc155475761"/>
      <w:bookmarkStart w:id="3335" w:name="_Toc176472797"/>
      <w:bookmarkStart w:id="3336" w:name="_Toc187248028"/>
      <w:bookmarkStart w:id="3337" w:name="_Toc194054378"/>
      <w:bookmarkStart w:id="3338" w:name="_Toc200115670"/>
      <w:r>
        <w:t>6.6.1.2</w:t>
      </w:r>
      <w:r>
        <w:tab/>
        <w:t>Minimum requirements</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26038385" w14:textId="77777777" w:rsidR="001D04AF" w:rsidRDefault="001D04AF" w:rsidP="001D04AF">
      <w:r>
        <w:t xml:space="preserve">The minimum requirement for </w:t>
      </w:r>
      <w:r>
        <w:rPr>
          <w:i/>
          <w:iCs/>
        </w:rPr>
        <w:t>repeater type 2-O</w:t>
      </w:r>
      <w:r>
        <w:t xml:space="preserve"> is defined is in TS 38.106 [</w:t>
      </w:r>
      <w:r>
        <w:rPr>
          <w:rFonts w:hint="eastAsia"/>
          <w:lang w:val="en-US" w:eastAsia="zh-CN"/>
        </w:rPr>
        <w:t>2</w:t>
      </w:r>
      <w:r>
        <w:t>] clause 7.6.1.2.</w:t>
      </w:r>
    </w:p>
    <w:p w14:paraId="6FD94275" w14:textId="77777777" w:rsidR="001D04AF" w:rsidRDefault="001D04AF" w:rsidP="001D04AF">
      <w:r>
        <w:t xml:space="preserve">The minimum requirement for </w:t>
      </w:r>
      <w:r>
        <w:rPr>
          <w:i/>
          <w:iCs/>
        </w:rPr>
        <w:t>NCR-Fwd type 2-O</w:t>
      </w:r>
      <w:r>
        <w:t xml:space="preserve"> is defined in TS 38.106 [</w:t>
      </w:r>
      <w:r>
        <w:rPr>
          <w:rFonts w:hint="eastAsia"/>
          <w:lang w:val="en-US" w:eastAsia="zh-CN"/>
        </w:rPr>
        <w:t>2</w:t>
      </w:r>
      <w:r>
        <w:t>], clause 7.6.1.2A.1.1.</w:t>
      </w:r>
    </w:p>
    <w:p w14:paraId="285C5682" w14:textId="77777777" w:rsidR="004D3FFD" w:rsidRDefault="002C252C">
      <w:pPr>
        <w:pStyle w:val="Heading4"/>
      </w:pPr>
      <w:bookmarkStart w:id="3339" w:name="_Toc2154"/>
      <w:bookmarkStart w:id="3340" w:name="_Toc26551"/>
      <w:bookmarkStart w:id="3341" w:name="_Toc503965086"/>
      <w:bookmarkStart w:id="3342" w:name="_Toc16509"/>
      <w:bookmarkStart w:id="3343" w:name="_Toc121818432"/>
      <w:bookmarkStart w:id="3344" w:name="_Toc121818656"/>
      <w:bookmarkStart w:id="3345" w:name="_Toc124158411"/>
      <w:bookmarkStart w:id="3346" w:name="_Toc130558479"/>
      <w:bookmarkStart w:id="3347" w:name="_Toc137467204"/>
      <w:bookmarkStart w:id="3348" w:name="_Toc138884850"/>
      <w:bookmarkStart w:id="3349" w:name="_Toc138885074"/>
      <w:bookmarkStart w:id="3350" w:name="_Toc145511285"/>
      <w:bookmarkStart w:id="3351" w:name="_Toc155475762"/>
      <w:bookmarkStart w:id="3352" w:name="_Toc176472798"/>
      <w:bookmarkStart w:id="3353" w:name="_Toc187248029"/>
      <w:bookmarkStart w:id="3354" w:name="_Toc194054379"/>
      <w:bookmarkStart w:id="3355" w:name="_Toc200115671"/>
      <w:r>
        <w:t>6.6.1.3</w:t>
      </w:r>
      <w:r>
        <w:tab/>
        <w:t>Test purpose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7332747E" w14:textId="77777777" w:rsidR="00383233" w:rsidRDefault="00383233" w:rsidP="00383233">
      <w:pPr>
        <w:rPr>
          <w:rFonts w:cs="v4.2.0"/>
        </w:rPr>
      </w:pPr>
      <w:r>
        <w:rPr>
          <w:rFonts w:cs="v4.2.0"/>
        </w:rPr>
        <w:t xml:space="preserve">To verify that the downlink </w:t>
      </w:r>
      <w:r>
        <w:rPr>
          <w:rFonts w:eastAsia="SimSun" w:cs="v4.2.0" w:hint="eastAsia"/>
          <w:lang w:val="en-US" w:eastAsia="zh-CN"/>
        </w:rPr>
        <w:t xml:space="preserve">RF </w:t>
      </w:r>
      <w:r>
        <w:rPr>
          <w:rFonts w:cs="v4.2.0" w:hint="eastAsia"/>
          <w:lang w:val="en-US" w:eastAsia="zh-CN"/>
        </w:rPr>
        <w:t xml:space="preserve">repeater or NCR </w:t>
      </w:r>
      <w:r>
        <w:rPr>
          <w:rFonts w:cs="v4.2.0"/>
        </w:rPr>
        <w:t xml:space="preserve">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p>
    <w:p w14:paraId="43EBF894" w14:textId="77777777" w:rsidR="004D3FFD" w:rsidRDefault="002C252C">
      <w:pPr>
        <w:pStyle w:val="Heading4"/>
      </w:pPr>
      <w:bookmarkStart w:id="3356" w:name="_Toc19619"/>
      <w:bookmarkStart w:id="3357" w:name="_Toc503965087"/>
      <w:bookmarkStart w:id="3358" w:name="_Toc14179"/>
      <w:bookmarkStart w:id="3359" w:name="_Toc24830"/>
      <w:bookmarkStart w:id="3360" w:name="_Toc121818433"/>
      <w:bookmarkStart w:id="3361" w:name="_Toc121818657"/>
      <w:bookmarkStart w:id="3362" w:name="_Toc124158412"/>
      <w:bookmarkStart w:id="3363" w:name="_Toc130558480"/>
      <w:bookmarkStart w:id="3364" w:name="_Toc137467205"/>
      <w:bookmarkStart w:id="3365" w:name="_Toc138884851"/>
      <w:bookmarkStart w:id="3366" w:name="_Toc138885075"/>
      <w:bookmarkStart w:id="3367" w:name="_Toc145511286"/>
      <w:bookmarkStart w:id="3368" w:name="_Toc155475763"/>
      <w:bookmarkStart w:id="3369" w:name="_Toc176472799"/>
      <w:bookmarkStart w:id="3370" w:name="_Toc187248030"/>
      <w:bookmarkStart w:id="3371" w:name="_Toc194054380"/>
      <w:bookmarkStart w:id="3372" w:name="_Toc200115672"/>
      <w:r>
        <w:t>6.6.1.4</w:t>
      </w:r>
      <w:r>
        <w:tab/>
        <w:t>Method of test</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4EAC1E1B" w14:textId="77777777" w:rsidR="004D3FFD" w:rsidRDefault="002C252C">
      <w:pPr>
        <w:pStyle w:val="Heading5"/>
      </w:pPr>
      <w:bookmarkStart w:id="3373" w:name="_Toc1569"/>
      <w:bookmarkStart w:id="3374" w:name="_Toc22430"/>
      <w:bookmarkStart w:id="3375" w:name="_Toc25234"/>
      <w:bookmarkStart w:id="3376" w:name="_Toc503965088"/>
      <w:bookmarkStart w:id="3377" w:name="_Toc121818434"/>
      <w:bookmarkStart w:id="3378" w:name="_Toc121818658"/>
      <w:bookmarkStart w:id="3379" w:name="_Toc124158413"/>
      <w:bookmarkStart w:id="3380" w:name="_Toc130558481"/>
      <w:bookmarkStart w:id="3381" w:name="_Toc137467206"/>
      <w:bookmarkStart w:id="3382" w:name="_Toc138884852"/>
      <w:bookmarkStart w:id="3383" w:name="_Toc138885076"/>
      <w:bookmarkStart w:id="3384" w:name="_Toc145511287"/>
      <w:bookmarkStart w:id="3385" w:name="_Toc155475764"/>
      <w:bookmarkStart w:id="3386" w:name="_Toc176472800"/>
      <w:bookmarkStart w:id="3387" w:name="_Toc187248031"/>
      <w:bookmarkStart w:id="3388" w:name="_Toc194054381"/>
      <w:bookmarkStart w:id="3389" w:name="_Toc200115673"/>
      <w:r>
        <w:t>6.6.1.4.1</w:t>
      </w:r>
      <w:r>
        <w:tab/>
        <w:t>Initial conditions</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3C0BD191" w14:textId="3A780777"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3390" w:name="_Toc3274"/>
      <w:bookmarkStart w:id="3391" w:name="_Toc1037"/>
      <w:bookmarkStart w:id="3392" w:name="_Toc503965089"/>
      <w:bookmarkStart w:id="3393" w:name="_Toc5929"/>
      <w:bookmarkStart w:id="3394" w:name="_Toc121818435"/>
      <w:bookmarkStart w:id="3395" w:name="_Toc121818659"/>
      <w:bookmarkStart w:id="3396" w:name="_Toc124158414"/>
      <w:bookmarkStart w:id="3397" w:name="_Toc130558482"/>
      <w:bookmarkStart w:id="3398" w:name="_Toc137467207"/>
      <w:bookmarkStart w:id="3399" w:name="_Toc138884853"/>
      <w:bookmarkStart w:id="3400" w:name="_Toc138885077"/>
      <w:bookmarkStart w:id="3401" w:name="_Toc145511288"/>
      <w:bookmarkStart w:id="3402" w:name="_Toc155475765"/>
      <w:bookmarkStart w:id="3403" w:name="_Toc176472801"/>
      <w:bookmarkStart w:id="3404" w:name="_Toc187248032"/>
      <w:bookmarkStart w:id="3405" w:name="_Toc194054382"/>
      <w:bookmarkStart w:id="3406" w:name="_Toc200115674"/>
      <w:r>
        <w:t>6.6.1.4.2</w:t>
      </w:r>
      <w:r>
        <w:tab/>
        <w:t>Procedure</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579E1E60" w14:textId="77777777" w:rsidR="00ED62E5" w:rsidRDefault="00ED62E5"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68003A04" w14:textId="15DFBD79" w:rsidR="00ED62E5" w:rsidRDefault="00ED62E5"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r>
        <w:rPr>
          <w:lang w:eastAsia="ja-JP"/>
        </w:rPr>
        <w:t xml:space="preserve"> </w:t>
      </w:r>
    </w:p>
    <w:p w14:paraId="6BBE8FEE" w14:textId="77777777" w:rsidR="00ED62E5" w:rsidRDefault="00ED62E5"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08A48D8F" w14:textId="77777777" w:rsidR="00ED62E5" w:rsidRDefault="00ED62E5"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2BD7503C" w14:textId="77777777" w:rsidR="00ED62E5" w:rsidRDefault="00ED62E5" w:rsidP="006B217A">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or</w:t>
      </w:r>
      <w:r>
        <w:rPr>
          <w:i/>
          <w:iCs/>
          <w:lang w:eastAsia="zh-CN"/>
        </w:rPr>
        <w:t xml:space="preserve"> NCR-Fwd type 2-O</w:t>
      </w:r>
      <w:r>
        <w:rPr>
          <w:rFonts w:hint="eastAsia"/>
          <w:i/>
          <w:iCs/>
          <w:lang w:eastAsia="zh-CN"/>
        </w:rPr>
        <w:t xml:space="preserve"> </w:t>
      </w:r>
      <w:r>
        <w:rPr>
          <w:lang w:eastAsia="zh-CN"/>
        </w:rPr>
        <w:t>declared to be capable of single carrier operation only, s</w:t>
      </w:r>
      <w:r>
        <w:rPr>
          <w:lang w:eastAsia="ja-JP"/>
        </w:rPr>
        <w:t xml:space="preserve">et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5B6812A1" w14:textId="29C3326E"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without </w:t>
      </w:r>
      <w:r w:rsidR="008B752D">
        <w:rPr>
          <w:lang w:eastAsia="ja-JP"/>
        </w:rPr>
        <w:t>power back-off,</w:t>
      </w:r>
      <w:r>
        <w:rPr>
          <w:lang w:eastAsia="ja-JP"/>
        </w:rPr>
        <w:t xml:space="preserve"> or</w:t>
      </w:r>
    </w:p>
    <w:p w14:paraId="429F8EBE" w14:textId="7F5C3E28"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 xml:space="preserve">RDL-FR2-TM3.1 </w:t>
      </w:r>
      <w:r>
        <w:rPr>
          <w:lang w:eastAsia="zh-CN"/>
        </w:rPr>
        <w:t xml:space="preserve">with highest modulation order supported without </w:t>
      </w:r>
      <w:r w:rsidR="008B752D">
        <w:rPr>
          <w:lang w:eastAsia="ja-JP"/>
        </w:rPr>
        <w:t>power back-off</w:t>
      </w:r>
      <w:r>
        <w:rPr>
          <w:lang w:eastAsia="ja-JP"/>
        </w:rPr>
        <w:t>, or</w:t>
      </w:r>
    </w:p>
    <w:p w14:paraId="7E33EA35" w14:textId="10C97946" w:rsidR="00ED54EA" w:rsidRDefault="00ED54EA" w:rsidP="00ED54EA">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w:t>
      </w:r>
      <w:r>
        <w:rPr>
          <w:rFonts w:hint="eastAsia"/>
          <w:lang w:val="en-US" w:eastAsia="zh-CN"/>
        </w:rPr>
        <w:t xml:space="preserve">RF </w:t>
      </w:r>
      <w:r>
        <w:rPr>
          <w:lang w:eastAsia="zh-CN"/>
        </w:rPr>
        <w:t>repeater</w:t>
      </w:r>
      <w:r>
        <w:rPr>
          <w:rFonts w:hint="eastAsia"/>
          <w:lang w:val="en-US" w:eastAsia="zh-CN"/>
        </w:rPr>
        <w:t xml:space="preserve"> or NCR</w:t>
      </w:r>
      <w:r>
        <w:rPr>
          <w:lang w:eastAsia="ja-JP"/>
        </w:rPr>
        <w:t xml:space="preserve"> </w:t>
      </w:r>
      <w:r>
        <w:rPr>
          <w:lang w:eastAsia="zh-CN"/>
        </w:rPr>
        <w:t>without</w:t>
      </w:r>
      <w:r w:rsidR="008B752D">
        <w:rPr>
          <w:lang w:eastAsia="zh-CN"/>
        </w:rPr>
        <w:t xml:space="preserve"> </w:t>
      </w:r>
      <w:r w:rsidR="008B752D">
        <w:rPr>
          <w:lang w:eastAsia="ja-JP"/>
        </w:rPr>
        <w:t>power back-off</w:t>
      </w:r>
      <w:r>
        <w:rPr>
          <w:lang w:eastAsia="zh-CN"/>
        </w:rPr>
        <w:t>, or</w:t>
      </w:r>
    </w:p>
    <w:p w14:paraId="47377260" w14:textId="1C3E25E8" w:rsidR="00ED62E5" w:rsidRDefault="00ED54EA" w:rsidP="00ED54EA">
      <w:pPr>
        <w:pStyle w:val="B20"/>
        <w:rPr>
          <w:lang w:eastAsia="zh-CN"/>
        </w:rPr>
      </w:pPr>
      <w:r>
        <w:rPr>
          <w:lang w:eastAsia="ja-JP"/>
        </w:rPr>
        <w:t>-</w:t>
      </w:r>
      <w:r>
        <w:rPr>
          <w:lang w:eastAsia="ja-JP"/>
        </w:rPr>
        <w:tab/>
        <w:t>RDL-FR2</w:t>
      </w:r>
      <w:r>
        <w:rPr>
          <w:lang w:eastAsia="zh-CN"/>
        </w:rPr>
        <w:t>-</w:t>
      </w:r>
      <w:r>
        <w:rPr>
          <w:lang w:eastAsia="ja-JP"/>
        </w:rPr>
        <w:t>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352B9688" w14:textId="174106F5" w:rsidR="00ED62E5" w:rsidRDefault="00ED54EA" w:rsidP="006B217A">
      <w:pPr>
        <w:pStyle w:val="B20"/>
        <w:rPr>
          <w:lang w:eastAsia="zh-CN"/>
        </w:rPr>
      </w:pPr>
      <w:r>
        <w:rPr>
          <w:lang w:eastAsia="ja-JP"/>
        </w:rPr>
        <w:t>-</w:t>
      </w:r>
      <w:r>
        <w:rPr>
          <w:lang w:eastAsia="ja-JP"/>
        </w:rPr>
        <w:tab/>
        <w:t xml:space="preserve">if 64 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 </w:t>
      </w:r>
      <w:r w:rsidR="008B752D">
        <w:rPr>
          <w:lang w:eastAsia="ja-JP"/>
        </w:rPr>
        <w:t>power back-off</w:t>
      </w:r>
      <w:r>
        <w:rPr>
          <w:lang w:eastAsia="ja-JP"/>
        </w:rPr>
        <w:t>, RDL-FR2</w:t>
      </w:r>
      <w:r>
        <w:rPr>
          <w:lang w:eastAsia="zh-CN"/>
        </w:rPr>
        <w:t>-</w:t>
      </w:r>
      <w:r>
        <w:rPr>
          <w:lang w:eastAsia="ja-JP"/>
        </w:rPr>
        <w:t>TM 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supported at maximum power</w:t>
      </w:r>
      <w:r>
        <w:rPr>
          <w:lang w:eastAsia="ja-JP"/>
        </w:rPr>
        <w:t>.</w:t>
      </w:r>
    </w:p>
    <w:p w14:paraId="643AA816" w14:textId="77777777" w:rsidR="00ED62E5" w:rsidRDefault="00ED62E5" w:rsidP="006B217A">
      <w:pPr>
        <w:pStyle w:val="B1"/>
        <w:rPr>
          <w:lang w:eastAsia="zh-CN"/>
        </w:rPr>
      </w:pPr>
      <w:r>
        <w:rPr>
          <w:lang w:eastAsia="zh-CN"/>
        </w:rPr>
        <w:tab/>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 xml:space="preserve">declared to be capable of multi-carrier,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4F31953E" w14:textId="34B49808" w:rsidR="009F40BC" w:rsidRDefault="009F40BC" w:rsidP="009F40BC">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without </w:t>
      </w:r>
      <w:r w:rsidR="008B752D">
        <w:rPr>
          <w:lang w:eastAsia="ja-JP"/>
        </w:rPr>
        <w:t>power back-off</w:t>
      </w:r>
      <w:r>
        <w:rPr>
          <w:lang w:eastAsia="ja-JP"/>
        </w:rPr>
        <w:t>, or</w:t>
      </w:r>
    </w:p>
    <w:p w14:paraId="3C373B2D" w14:textId="0F393922" w:rsidR="009F40BC" w:rsidRDefault="009F40BC" w:rsidP="009F40BC">
      <w:pPr>
        <w:pStyle w:val="B20"/>
        <w:rPr>
          <w:lang w:eastAsia="zh-CN"/>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RDL-FR2-TM3.1a at maximum power, or</w:t>
      </w:r>
    </w:p>
    <w:p w14:paraId="2DE5FB0D" w14:textId="2151991B" w:rsidR="009F40BC"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w:t>
      </w:r>
      <w:r w:rsidR="008B752D">
        <w:rPr>
          <w:lang w:eastAsia="ja-JP"/>
        </w:rPr>
        <w:t>power back-off</w:t>
      </w:r>
      <w:r>
        <w:rPr>
          <w:lang w:eastAsia="zh-CN"/>
        </w:rPr>
        <w:t>, or</w:t>
      </w:r>
    </w:p>
    <w:p w14:paraId="564D3CA1" w14:textId="526B6CC9" w:rsidR="00ED62E5"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highest modulation order supported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6C1BDEC0" w14:textId="7E393BE6" w:rsidR="00ED62E5" w:rsidRDefault="009F40BC" w:rsidP="006B217A">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w:t>
      </w:r>
      <w:r w:rsidR="008B752D">
        <w:rPr>
          <w:lang w:eastAsia="zh-CN"/>
        </w:rPr>
        <w:t xml:space="preserve"> </w:t>
      </w:r>
      <w:r w:rsidR="008B752D">
        <w:rPr>
          <w:lang w:eastAsia="ja-JP"/>
        </w:rPr>
        <w:t>power back-off</w:t>
      </w:r>
      <w:r>
        <w:rPr>
          <w:lang w:eastAsia="zh-CN"/>
        </w:rPr>
        <w:t>, RDL-FR2-TM3.1</w:t>
      </w:r>
      <w:r>
        <w:rPr>
          <w:rFonts w:eastAsiaTheme="minorEastAsia" w:hint="eastAsia"/>
          <w:lang w:eastAsia="zh-CN"/>
        </w:rPr>
        <w:t xml:space="preserve"> or NC</w:t>
      </w:r>
      <w:r>
        <w:rPr>
          <w:lang w:eastAsia="ja-JP"/>
        </w:rPr>
        <w:t>RDL-FR2-TM3.1</w:t>
      </w:r>
      <w:r>
        <w:rPr>
          <w:lang w:eastAsia="zh-CN"/>
        </w:rPr>
        <w:t xml:space="preserve"> with 64QAM signal at manufacturer's declared rated output power</w:t>
      </w:r>
      <w:r>
        <w:rPr>
          <w:lang w:eastAsia="ja-JP"/>
        </w:rPr>
        <w:t xml:space="preserve"> (P</w:t>
      </w:r>
      <w:r>
        <w:rPr>
          <w:vertAlign w:val="subscript"/>
          <w:lang w:eastAsia="ja-JP"/>
        </w:rPr>
        <w:t>rated,c,EIRP</w:t>
      </w:r>
      <w:r>
        <w:rPr>
          <w:lang w:eastAsia="zh-CN"/>
        </w:rPr>
        <w:t>) and RDL-FR2-TM3.1</w:t>
      </w:r>
      <w:r>
        <w:rPr>
          <w:rFonts w:eastAsiaTheme="minorEastAsia" w:hint="eastAsia"/>
          <w:lang w:eastAsia="zh-CN"/>
        </w:rPr>
        <w:t xml:space="preserve"> or NC</w:t>
      </w:r>
      <w:r>
        <w:rPr>
          <w:lang w:eastAsia="ja-JP"/>
        </w:rPr>
        <w:t>RDL-FR2-TM3.1</w:t>
      </w:r>
      <w:r>
        <w:rPr>
          <w:lang w:eastAsia="zh-CN"/>
        </w:rPr>
        <w:t xml:space="preserve"> with highest supported modulation order at maximum power</w:t>
      </w:r>
    </w:p>
    <w:p w14:paraId="043D6C08" w14:textId="74BBE16F" w:rsidR="00ED62E5" w:rsidRDefault="00ED62E5" w:rsidP="006B217A">
      <w:pPr>
        <w:pStyle w:val="B1"/>
        <w:rPr>
          <w:lang w:eastAsia="ja-JP"/>
        </w:rPr>
      </w:pPr>
      <w:r>
        <w:rPr>
          <w:lang w:eastAsia="ja-JP"/>
        </w:rPr>
        <w:tab/>
      </w:r>
      <w:r w:rsidR="009F40BC">
        <w:rPr>
          <w:lang w:eastAsia="ja-JP"/>
        </w:rPr>
        <w:t>For RDL-FR1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ja-JP"/>
        </w:rPr>
        <w:t>RDL-FR2-TM3.1</w:t>
      </w:r>
      <w:r w:rsidR="009F40BC">
        <w:rPr>
          <w:rFonts w:eastAsiaTheme="minorEastAsia" w:hint="eastAsia"/>
          <w:lang w:eastAsia="zh-CN"/>
        </w:rPr>
        <w:t>a</w:t>
      </w:r>
      <w:r w:rsidR="009F40BC">
        <w:rPr>
          <w:lang w:eastAsia="ja-JP"/>
        </w:rPr>
        <w:t xml:space="preserve"> and RDL-FR2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ja-JP"/>
        </w:rPr>
        <w:t xml:space="preserve">RDL-FR2-TM3.1, </w:t>
      </w:r>
      <w:r w:rsidR="008B752D">
        <w:rPr>
          <w:lang w:eastAsia="ja-JP"/>
        </w:rPr>
        <w:t>power back-off</w:t>
      </w:r>
      <w:r w:rsidR="009F40BC">
        <w:rPr>
          <w:lang w:eastAsia="ja-JP"/>
        </w:rPr>
        <w:t xml:space="preserve"> shall be applied if it is declared.</w:t>
      </w:r>
    </w:p>
    <w:p w14:paraId="50EADDA9" w14:textId="4EEC720F" w:rsidR="009F40BC" w:rsidRDefault="009F40BC" w:rsidP="009F40BC">
      <w:pPr>
        <w:pStyle w:val="B1"/>
        <w:rPr>
          <w:lang w:eastAsia="ja-JP"/>
        </w:rPr>
      </w:pPr>
      <w:r>
        <w:rPr>
          <w:lang w:eastAsia="ja-JP"/>
        </w:rPr>
        <w:t>4)</w:t>
      </w:r>
      <w:r>
        <w:rPr>
          <w:lang w:eastAsia="ja-JP"/>
        </w:rPr>
        <w:tab/>
        <w:t xml:space="preserve">For each carrier, measure the </w:t>
      </w:r>
      <w:r>
        <w:rPr>
          <w:rFonts w:eastAsia="SimSun" w:hint="eastAsia"/>
          <w:lang w:val="en-US" w:eastAsia="zh-CN"/>
        </w:rPr>
        <w:t xml:space="preserve">RF </w:t>
      </w:r>
      <w:r>
        <w:rPr>
          <w:rFonts w:hint="eastAsia"/>
          <w:lang w:val="en-US" w:eastAsia="zh-CN"/>
        </w:rPr>
        <w:t xml:space="preserve">repeater or NCR </w:t>
      </w:r>
      <w:r>
        <w:rPr>
          <w:lang w:eastAsia="ja-JP"/>
        </w:rPr>
        <w:t xml:space="preserve">EVM and frequency error as defined in annex </w:t>
      </w:r>
      <w:r>
        <w:rPr>
          <w:lang w:eastAsia="zh-CN"/>
        </w:rPr>
        <w:t>L</w:t>
      </w:r>
      <w:r>
        <w:rPr>
          <w:rFonts w:eastAsiaTheme="minorEastAsia" w:hint="eastAsia"/>
          <w:lang w:eastAsia="zh-CN"/>
        </w:rPr>
        <w:t xml:space="preserve"> in TS 38.141-2 [6]</w:t>
      </w:r>
      <w:r>
        <w:rPr>
          <w:lang w:eastAsia="ja-JP"/>
        </w:rPr>
        <w:t>.</w:t>
      </w:r>
    </w:p>
    <w:p w14:paraId="5D466F7D" w14:textId="5FE09485" w:rsidR="009F40BC" w:rsidRDefault="009F40BC" w:rsidP="009F40BC">
      <w:pPr>
        <w:pStyle w:val="B1"/>
        <w:rPr>
          <w:rFonts w:cs="v4.2.0"/>
        </w:rPr>
      </w:pPr>
      <w:r>
        <w:rPr>
          <w:rFonts w:eastAsia="SimSun" w:cs="v4.2.0" w:hint="eastAsia"/>
          <w:lang w:val="en-US" w:eastAsia="zh-CN"/>
        </w:rPr>
        <w:t>5</w:t>
      </w:r>
      <w:r>
        <w:rPr>
          <w:rFonts w:cs="v4.2.0"/>
        </w:rPr>
        <w:t>)</w:t>
      </w:r>
      <w:r>
        <w:rPr>
          <w:rFonts w:cs="v4.2.0"/>
        </w:rPr>
        <w:tab/>
        <w:t xml:space="preserve">Adjust the input power to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create the maximum nominal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output power at maximum gain.</w:t>
      </w:r>
    </w:p>
    <w:p w14:paraId="722FF91B" w14:textId="40AFAAAF" w:rsidR="009F40BC" w:rsidRDefault="009F40BC" w:rsidP="009F40BC">
      <w:pPr>
        <w:pStyle w:val="B1"/>
      </w:pPr>
      <w:r>
        <w:rPr>
          <w:rFonts w:eastAsia="SimSun" w:hint="eastAsia"/>
          <w:lang w:val="en-US" w:eastAsia="zh-CN"/>
        </w:rPr>
        <w:t>6</w:t>
      </w:r>
      <w:r>
        <w:t>)</w:t>
      </w:r>
      <w:r>
        <w:tab/>
        <w:t xml:space="preserve">Measure the </w:t>
      </w:r>
      <w:r>
        <w:rPr>
          <w:rFonts w:eastAsia="SimSun" w:hint="eastAsia"/>
          <w:lang w:val="en-US" w:eastAsia="zh-CN"/>
        </w:rPr>
        <w:t xml:space="preserve">RF repeater or NCR </w:t>
      </w:r>
      <w:r>
        <w:t xml:space="preserve">EVM and frequency error as defined in </w:t>
      </w:r>
      <w:r>
        <w:rPr>
          <w:rFonts w:cs="v4.2.0"/>
        </w:rPr>
        <w:t>TS 38.141-2 [</w:t>
      </w:r>
      <w:r>
        <w:rPr>
          <w:rFonts w:eastAsia="SimSun" w:cs="v4.2.0" w:hint="eastAsia"/>
          <w:lang w:val="en-US" w:eastAsia="zh-CN"/>
        </w:rPr>
        <w:t>6</w:t>
      </w:r>
      <w:r>
        <w:rPr>
          <w:rFonts w:cs="v4.2.0"/>
        </w:rPr>
        <w:t xml:space="preserve">] </w:t>
      </w:r>
      <w:r>
        <w:t xml:space="preserve">Annex </w:t>
      </w:r>
      <w:r>
        <w:rPr>
          <w:rFonts w:eastAsiaTheme="minorEastAsia" w:hint="eastAsia"/>
          <w:lang w:eastAsia="zh-CN"/>
        </w:rPr>
        <w:t>L</w:t>
      </w:r>
      <w:r>
        <w:t>.</w:t>
      </w:r>
    </w:p>
    <w:p w14:paraId="2C097445" w14:textId="2E33C2FB" w:rsidR="00ED62E5" w:rsidRDefault="009F40BC" w:rsidP="009F40BC">
      <w:pPr>
        <w:pStyle w:val="B1"/>
        <w:rPr>
          <w:rFonts w:eastAsia="SimSun"/>
          <w:lang w:eastAsia="zh-CN"/>
        </w:rPr>
      </w:pPr>
      <w:r>
        <w:rPr>
          <w:rFonts w:eastAsia="SimSun" w:hint="eastAsia"/>
          <w:lang w:val="en-US" w:eastAsia="zh-CN"/>
        </w:rPr>
        <w:t>7</w:t>
      </w:r>
      <w:r>
        <w:t>)</w:t>
      </w:r>
      <w:r>
        <w:tab/>
        <w:t>Repeat the procedure with all the narrower bandwidths</w:t>
      </w:r>
      <w:r>
        <w:rPr>
          <w:rFonts w:eastAsia="SimSun" w:hint="eastAsia"/>
          <w:lang w:val="en-US" w:eastAsia="zh-CN"/>
        </w:rPr>
        <w:t>.</w:t>
      </w:r>
    </w:p>
    <w:p w14:paraId="01BE58CE" w14:textId="77777777" w:rsidR="00ED62E5" w:rsidRDefault="00ED62E5" w:rsidP="006B217A">
      <w:pPr>
        <w:pStyle w:val="Heading4"/>
      </w:pPr>
      <w:bookmarkStart w:id="3407" w:name="_Toc176472802"/>
      <w:bookmarkStart w:id="3408" w:name="_Toc187248033"/>
      <w:bookmarkStart w:id="3409" w:name="_Toc194054383"/>
      <w:bookmarkStart w:id="3410" w:name="_Toc200115675"/>
      <w:r>
        <w:t>6.6.1.5</w:t>
      </w:r>
      <w:r>
        <w:tab/>
        <w:t>Test requirement</w:t>
      </w:r>
      <w:bookmarkEnd w:id="3407"/>
      <w:bookmarkEnd w:id="3408"/>
      <w:bookmarkEnd w:id="3409"/>
      <w:bookmarkEnd w:id="3410"/>
    </w:p>
    <w:p w14:paraId="7E61933A" w14:textId="77777777" w:rsidR="00ED62E5" w:rsidRDefault="00ED62E5" w:rsidP="006B217A">
      <w:r>
        <w:t xml:space="preserve">The downlink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6.6.1.5-1. </w:t>
      </w:r>
    </w:p>
    <w:p w14:paraId="005A015A" w14:textId="77777777" w:rsidR="00ED62E5" w:rsidRDefault="00ED62E5" w:rsidP="00ED62E5">
      <w:pPr>
        <w:pStyle w:val="TH"/>
        <w:rPr>
          <w:lang w:val="en-US"/>
        </w:rPr>
      </w:pPr>
      <w:r>
        <w:rPr>
          <w:lang w:val="en-US"/>
        </w:rPr>
        <w:t xml:space="preserve">Table 6.6.1.5-1: </w:t>
      </w:r>
      <w:r>
        <w:rPr>
          <w:rFonts w:eastAsia="SimSun" w:hint="eastAsia"/>
          <w:lang w:val="en-US" w:eastAsia="zh-CN"/>
        </w:rPr>
        <w:t xml:space="preserve">RF </w:t>
      </w:r>
      <w:r>
        <w:rPr>
          <w:rFonts w:hint="eastAsia"/>
          <w:lang w:val="en-US" w:eastAsia="zh-CN"/>
        </w:rPr>
        <w:t xml:space="preserve">Repeater or NCR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66C45B54" w:rsidR="00907FFA" w:rsidRDefault="00542CB5" w:rsidP="00907FFA">
            <w:pPr>
              <w:pStyle w:val="TAC"/>
              <w:rPr>
                <w:rFonts w:eastAsia="SimSun"/>
                <w:lang w:val="en-US"/>
              </w:rPr>
            </w:pPr>
            <w:r>
              <w:rPr>
                <w:rFonts w:eastAsia="SimSun"/>
                <w:lang w:val="en-US"/>
              </w:rPr>
              <w:t>QPSK,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3411" w:name="_Toc121818437"/>
      <w:bookmarkStart w:id="3412" w:name="_Toc121818661"/>
      <w:bookmarkStart w:id="3413" w:name="_Toc124158416"/>
      <w:bookmarkStart w:id="3414" w:name="_Toc130558484"/>
      <w:bookmarkStart w:id="3415" w:name="_Toc137467209"/>
      <w:bookmarkStart w:id="3416" w:name="_Toc138884855"/>
      <w:bookmarkStart w:id="3417" w:name="_Toc138885079"/>
      <w:bookmarkStart w:id="3418" w:name="_Toc145511290"/>
      <w:bookmarkStart w:id="3419" w:name="_Toc155475767"/>
      <w:bookmarkStart w:id="3420" w:name="_Toc176472803"/>
      <w:bookmarkStart w:id="3421" w:name="_Toc187248034"/>
      <w:bookmarkStart w:id="3422" w:name="_Toc194054384"/>
      <w:bookmarkStart w:id="3423" w:name="_Toc200115676"/>
      <w:r>
        <w:rPr>
          <w:rFonts w:hint="eastAsia"/>
          <w:lang w:val="en-US" w:eastAsia="zh-CN"/>
        </w:rPr>
        <w:t>6</w:t>
      </w:r>
      <w:r>
        <w:t>.6.2</w:t>
      </w:r>
      <w:r>
        <w:tab/>
        <w:t xml:space="preserve">Uplink </w:t>
      </w:r>
      <w:r>
        <w:rPr>
          <w:rFonts w:hint="eastAsia"/>
          <w:lang w:val="en-US" w:eastAsia="zh-CN"/>
        </w:rPr>
        <w:t>Repeater e</w:t>
      </w:r>
      <w:r>
        <w:t>rror vector magnitude</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4869ACE8" w14:textId="77777777" w:rsidR="004D3FFD" w:rsidRDefault="002C252C">
      <w:pPr>
        <w:pStyle w:val="Heading4"/>
      </w:pPr>
      <w:bookmarkStart w:id="3424" w:name="_Toc6178"/>
      <w:bookmarkStart w:id="3425" w:name="_Toc106094130"/>
      <w:bookmarkStart w:id="3426" w:name="_Toc97737214"/>
      <w:bookmarkStart w:id="3427" w:name="_Toc121818438"/>
      <w:bookmarkStart w:id="3428" w:name="_Toc121818662"/>
      <w:bookmarkStart w:id="3429" w:name="_Toc124158417"/>
      <w:bookmarkStart w:id="3430" w:name="_Toc130558485"/>
      <w:bookmarkStart w:id="3431" w:name="_Toc137467210"/>
      <w:bookmarkStart w:id="3432" w:name="_Toc138884856"/>
      <w:bookmarkStart w:id="3433" w:name="_Toc138885080"/>
      <w:bookmarkStart w:id="3434" w:name="_Toc145511291"/>
      <w:bookmarkStart w:id="3435" w:name="_Toc155475768"/>
      <w:bookmarkStart w:id="3436" w:name="_Toc176472804"/>
      <w:bookmarkStart w:id="3437" w:name="_Toc187248035"/>
      <w:bookmarkStart w:id="3438" w:name="_Toc194054385"/>
      <w:bookmarkStart w:id="3439" w:name="_Toc200115677"/>
      <w:r>
        <w:t>6.6.2.1</w:t>
      </w:r>
      <w:r>
        <w:tab/>
        <w:t>General</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28B19C5B" w14:textId="77777777" w:rsidR="00EF71BC" w:rsidRDefault="00EF71BC" w:rsidP="006B217A">
      <w:r>
        <w:t xml:space="preserve">The </w:t>
      </w:r>
      <w:r>
        <w:rPr>
          <w:rFonts w:eastAsia="SimSun" w:hint="eastAsia"/>
          <w:lang w:val="en-US" w:eastAsia="zh-CN"/>
        </w:rPr>
        <w:t xml:space="preserve">RF </w:t>
      </w:r>
      <w:r>
        <w:t>Repeater</w:t>
      </w:r>
      <w:r>
        <w:rPr>
          <w:rFonts w:eastAsia="SimSun" w:hint="eastAsia"/>
          <w:lang w:val="en-US" w:eastAsia="zh-CN"/>
        </w:rPr>
        <w:t xml:space="preserve"> or NCR</w:t>
      </w:r>
      <w:r>
        <w:t xml:space="preserve"> Error Vector Magnitude is a measure of the difference between the reference waveform provided at the input of the </w:t>
      </w:r>
      <w:r>
        <w:rPr>
          <w:rFonts w:eastAsia="SimSun" w:hint="eastAsia"/>
          <w:lang w:val="en-US" w:eastAsia="zh-CN"/>
        </w:rPr>
        <w:t xml:space="preserve">RF </w:t>
      </w:r>
      <w:r>
        <w:t>repeater</w:t>
      </w:r>
      <w:r>
        <w:rPr>
          <w:rFonts w:eastAsia="SimSun" w:hint="eastAsia"/>
          <w:lang w:val="en-US" w:eastAsia="zh-CN"/>
        </w:rPr>
        <w:t xml:space="preserve"> or NCR</w:t>
      </w:r>
      <w:r>
        <w:t xml:space="preserve"> and the measured waveform at the output of the </w:t>
      </w:r>
      <w:r>
        <w:rPr>
          <w:rFonts w:eastAsia="SimSun" w:hint="eastAsia"/>
          <w:lang w:val="en-US" w:eastAsia="zh-CN"/>
        </w:rPr>
        <w:t xml:space="preserve">RF </w:t>
      </w:r>
      <w:r>
        <w:t>repeater</w:t>
      </w:r>
      <w:r>
        <w:rPr>
          <w:rFonts w:eastAsia="SimSun" w:hint="eastAsia"/>
          <w:lang w:val="en-US" w:eastAsia="zh-CN"/>
        </w:rPr>
        <w:t xml:space="preserve"> or NCR</w:t>
      </w:r>
      <w:r>
        <w:t xml:space="preserve">. This difference is called the error vector. </w:t>
      </w:r>
      <w:r>
        <w:rPr>
          <w:rFonts w:eastAsia="DengXian"/>
        </w:rPr>
        <w:t xml:space="preserve">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EVM is determined are the same as specified in TS 38.101-2 [</w:t>
      </w:r>
      <w:r>
        <w:rPr>
          <w:rFonts w:eastAsia="DengXian" w:hint="eastAsia"/>
          <w:lang w:val="en-US" w:eastAsia="zh-CN"/>
        </w:rPr>
        <w:t>14</w:t>
      </w:r>
      <w:r>
        <w:rPr>
          <w:rFonts w:eastAsia="DengXian"/>
        </w:rPr>
        <w:t xml:space="preserve">] Annex F. </w:t>
      </w:r>
      <w:r>
        <w:t xml:space="preserve">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 the measured waveform is corrected by the sample timing offset and RF frequency offset. Then the carrier leakage shall be removed from the measured waveform 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w:t>
      </w:r>
    </w:p>
    <w:p w14:paraId="40C81B1C" w14:textId="77777777" w:rsidR="00EF71BC" w:rsidRDefault="00EF71BC" w:rsidP="006B217A">
      <w:r>
        <w:t xml:space="preserve">The measured waveform is further equalised using the channel estimates subjected to the </w:t>
      </w:r>
      <w:r>
        <w:rPr>
          <w:rFonts w:eastAsia="SimSun" w:hint="eastAsia"/>
          <w:lang w:val="en-US" w:eastAsia="zh-CN"/>
        </w:rPr>
        <w:t xml:space="preserve">RF </w:t>
      </w:r>
      <w:r>
        <w:t>repeater</w:t>
      </w:r>
      <w:r>
        <w:rPr>
          <w:rFonts w:eastAsia="SimSun" w:hint="eastAsia"/>
          <w:lang w:val="en-US" w:eastAsia="zh-CN"/>
        </w:rPr>
        <w:t xml:space="preserve"> or NCR</w:t>
      </w:r>
      <w:r>
        <w:t xml:space="preserve"> EVM equaliser spectrum flatness requirement specified in TS 38.101-2 [</w:t>
      </w:r>
      <w:r>
        <w:rPr>
          <w:rFonts w:hint="eastAsia"/>
          <w:lang w:val="en-US" w:eastAsia="zh-CN"/>
        </w:rPr>
        <w:t>14</w:t>
      </w:r>
      <w:r>
        <w:t xml:space="preserve">] sub-clauses 6.4.2.4 and 6.4.2.5. For DFT-s-OFDM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and IDFT as the square root of the ratio of the mean error vector power to the mean reference power expressed as a %. For CP-OFDM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57C4E905" w14:textId="7353E77E" w:rsidR="00EF71BC" w:rsidRDefault="00EF71BC" w:rsidP="006B217A">
      <w:r>
        <w:t xml:space="preserve">The basic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one slot in the time domain. The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reduced by any symbols that contains an allowable power transient in the measurement interval as defined in TS 38.101-2 </w:t>
      </w:r>
      <w:r w:rsidR="009F40BC">
        <w:t xml:space="preserve">[14] </w:t>
      </w:r>
      <w:r>
        <w:t>clause 6.3.3 for EVM for UE.</w:t>
      </w:r>
    </w:p>
    <w:p w14:paraId="382C5B94" w14:textId="77777777" w:rsidR="00EF71BC" w:rsidRDefault="00EF71BC" w:rsidP="006B217A">
      <w:r>
        <w:t>All the parameters defined in clause 6.6.2 are defined using the measurement methodology specified in TS 38.101-2 [</w:t>
      </w:r>
      <w:r>
        <w:rPr>
          <w:rFonts w:hint="eastAsia"/>
          <w:lang w:val="en-US" w:eastAsia="zh-CN"/>
        </w:rPr>
        <w:t>14</w:t>
      </w:r>
      <w:r>
        <w:t>] Annex F.</w:t>
      </w:r>
    </w:p>
    <w:p w14:paraId="18C212C9" w14:textId="77777777" w:rsidR="00EF71BC" w:rsidRDefault="00EF71BC" w:rsidP="006B217A">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68577093" w14:textId="77777777" w:rsidR="00EF71BC" w:rsidRDefault="00EF71BC" w:rsidP="006B217A">
      <w:r>
        <w:rPr>
          <w:rFonts w:eastAsia="DengXian" w:cs="v5.0.0"/>
        </w:rPr>
        <w:t xml:space="preserve">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beam EIRP output power (</w:t>
      </w:r>
      <w:r>
        <w:t>P</w:t>
      </w:r>
      <w:r>
        <w:rPr>
          <w:vertAlign w:val="subscript"/>
        </w:rPr>
        <w:t>rated,p,EIRP</w:t>
      </w:r>
      <w:r>
        <w:t>) to the minimum input power levels in table 6.6.2.1-1.</w:t>
      </w:r>
    </w:p>
    <w:p w14:paraId="7D86A325" w14:textId="77777777" w:rsidR="00EF71BC" w:rsidRDefault="00EF71BC" w:rsidP="00EF71BC">
      <w:pPr>
        <w:pStyle w:val="TH"/>
        <w:rPr>
          <w:lang w:eastAsia="sv-SE"/>
        </w:rPr>
      </w:pPr>
      <w:r>
        <w:rPr>
          <w:lang w:eastAsia="sv-SE"/>
        </w:rPr>
        <w:t xml:space="preserve">Table 6.6.2.1-1: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357"/>
        <w:gridCol w:w="1200"/>
        <w:gridCol w:w="1357"/>
        <w:gridCol w:w="1200"/>
      </w:tblGrid>
      <w:tr w:rsidR="004D3FFD" w14:paraId="0A6D01F1" w14:textId="77777777">
        <w:trPr>
          <w:jc w:val="center"/>
        </w:trPr>
        <w:tc>
          <w:tcPr>
            <w:tcW w:w="0" w:type="auto"/>
            <w:vMerge w:val="restart"/>
            <w:shd w:val="clear" w:color="auto" w:fill="auto"/>
          </w:tcPr>
          <w:p w14:paraId="675292FD" w14:textId="2ADD8F3B" w:rsidR="004D3FFD" w:rsidRDefault="00F62E75">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2DD6177C" w:rsidR="004D3FFD" w:rsidRDefault="002C252C">
            <w:pPr>
              <w:pStyle w:val="TAN"/>
              <w:rPr>
                <w:lang w:eastAsia="sv-SE"/>
              </w:rPr>
            </w:pPr>
            <w:r>
              <w:rPr>
                <w:lang w:eastAsia="sv-SE"/>
              </w:rPr>
              <w:t>Note 1:</w:t>
            </w:r>
            <w:r w:rsidR="00EE265D" w:rsidRPr="00EE265D">
              <w:t>-</w:t>
            </w:r>
            <w:r w:rsidR="00EE265D" w:rsidRPr="00EE265D">
              <w:tab/>
            </w:r>
            <w:r>
              <w:rPr>
                <w:lang w:eastAsia="sv-SE"/>
              </w:rPr>
              <w:t>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3440" w:name="_Toc23865"/>
      <w:bookmarkStart w:id="3441" w:name="_Toc106094131"/>
      <w:bookmarkStart w:id="3442" w:name="_Toc97737215"/>
      <w:bookmarkStart w:id="3443" w:name="_Toc121818439"/>
      <w:bookmarkStart w:id="3444" w:name="_Toc121818663"/>
      <w:bookmarkStart w:id="3445" w:name="_Toc124158418"/>
      <w:bookmarkStart w:id="3446" w:name="_Toc130558486"/>
      <w:bookmarkStart w:id="3447" w:name="_Toc137467211"/>
      <w:bookmarkStart w:id="3448" w:name="_Toc138884857"/>
      <w:bookmarkStart w:id="3449" w:name="_Toc138885081"/>
      <w:bookmarkStart w:id="3450" w:name="_Toc145511292"/>
      <w:bookmarkStart w:id="3451" w:name="_Toc155475769"/>
      <w:bookmarkStart w:id="3452" w:name="_Toc176472805"/>
      <w:bookmarkStart w:id="3453" w:name="_Toc187248036"/>
      <w:bookmarkStart w:id="3454" w:name="_Toc194054386"/>
      <w:bookmarkStart w:id="3455" w:name="_Toc200115678"/>
      <w:r>
        <w:t>6.6.2.2</w:t>
      </w:r>
      <w:r>
        <w:tab/>
        <w:t>Minimum requirement</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13F48AF6" w14:textId="77777777" w:rsidR="00E12BB0" w:rsidRDefault="00E12BB0" w:rsidP="00E12BB0">
      <w:r>
        <w:t xml:space="preserve">The minimum requirement for </w:t>
      </w:r>
      <w:r>
        <w:rPr>
          <w:i/>
          <w:iCs/>
        </w:rPr>
        <w:t>repeater type 2-O</w:t>
      </w:r>
      <w:r>
        <w:t xml:space="preserve"> is defined is in TS 38.106 [</w:t>
      </w:r>
      <w:r>
        <w:rPr>
          <w:rFonts w:hint="eastAsia"/>
          <w:lang w:val="en-US" w:eastAsia="zh-CN"/>
        </w:rPr>
        <w:t>2</w:t>
      </w:r>
      <w:r>
        <w:t>] clause 7.6.2.2.</w:t>
      </w:r>
    </w:p>
    <w:p w14:paraId="2783BBD6" w14:textId="77777777" w:rsidR="00E12BB0" w:rsidRDefault="00E12BB0" w:rsidP="00E12BB0">
      <w:r>
        <w:t xml:space="preserve">The minimum requirement for </w:t>
      </w:r>
      <w:r>
        <w:rPr>
          <w:i/>
          <w:iCs/>
        </w:rPr>
        <w:t>NCR-Fwd type 2-O</w:t>
      </w:r>
      <w:r>
        <w:t xml:space="preserve"> is defined in TS 38.106 [</w:t>
      </w:r>
      <w:r>
        <w:rPr>
          <w:rFonts w:hint="eastAsia"/>
          <w:lang w:val="en-US" w:eastAsia="zh-CN"/>
        </w:rPr>
        <w:t>2</w:t>
      </w:r>
      <w:r>
        <w:t>], clause 7.6.2.3.1.1.</w:t>
      </w:r>
    </w:p>
    <w:p w14:paraId="61662F3C" w14:textId="77777777" w:rsidR="004D3FFD" w:rsidRDefault="002C252C">
      <w:pPr>
        <w:pStyle w:val="Heading4"/>
      </w:pPr>
      <w:bookmarkStart w:id="3456" w:name="_Toc6964"/>
      <w:bookmarkStart w:id="3457" w:name="_Toc503965094"/>
      <w:bookmarkStart w:id="3458" w:name="_Toc121818440"/>
      <w:bookmarkStart w:id="3459" w:name="_Toc121818664"/>
      <w:bookmarkStart w:id="3460" w:name="_Toc124158419"/>
      <w:bookmarkStart w:id="3461" w:name="_Toc130558487"/>
      <w:bookmarkStart w:id="3462" w:name="_Toc137467212"/>
      <w:bookmarkStart w:id="3463" w:name="_Toc138884858"/>
      <w:bookmarkStart w:id="3464" w:name="_Toc138885082"/>
      <w:bookmarkStart w:id="3465" w:name="_Toc145511293"/>
      <w:bookmarkStart w:id="3466" w:name="_Toc155475770"/>
      <w:bookmarkStart w:id="3467" w:name="_Toc176472806"/>
      <w:bookmarkStart w:id="3468" w:name="_Toc187248037"/>
      <w:bookmarkStart w:id="3469" w:name="_Toc194054387"/>
      <w:bookmarkStart w:id="3470" w:name="_Toc200115679"/>
      <w:r>
        <w:t>6.6.2.3</w:t>
      </w:r>
      <w:r>
        <w:tab/>
        <w:t>Test purpose</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765CE00B" w14:textId="77777777" w:rsidR="00BA681D" w:rsidRDefault="00BA681D" w:rsidP="00BA681D">
      <w:pPr>
        <w:rPr>
          <w:rFonts w:eastAsia="SimSun" w:cs="v4.2.0"/>
          <w:lang w:val="en-US" w:eastAsia="zh-CN"/>
        </w:rPr>
      </w:pPr>
      <w:r>
        <w:rPr>
          <w:rFonts w:cs="v4.2.0"/>
        </w:rPr>
        <w:t xml:space="preserve">To verify that the uplink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eastAsia="SimSun" w:cs="v4.2.0" w:hint="eastAsia"/>
          <w:lang w:val="en-US" w:eastAsia="zh-CN"/>
        </w:rPr>
        <w:t xml:space="preserve"> </w:t>
      </w:r>
    </w:p>
    <w:p w14:paraId="2AB88337" w14:textId="77777777" w:rsidR="004D3FFD" w:rsidRDefault="004D3FFD"/>
    <w:p w14:paraId="038EABD4" w14:textId="784B6706" w:rsidR="004D3FFD" w:rsidRDefault="002C252C">
      <w:pPr>
        <w:pStyle w:val="Heading4"/>
      </w:pPr>
      <w:bookmarkStart w:id="3471" w:name="_Toc503965095"/>
      <w:bookmarkStart w:id="3472" w:name="_Toc20725"/>
      <w:bookmarkStart w:id="3473" w:name="_Toc121818441"/>
      <w:bookmarkStart w:id="3474" w:name="_Toc121818665"/>
      <w:bookmarkStart w:id="3475" w:name="_Toc124158420"/>
      <w:bookmarkStart w:id="3476" w:name="_Toc130558488"/>
      <w:bookmarkStart w:id="3477" w:name="_Toc137467213"/>
      <w:bookmarkStart w:id="3478" w:name="_Toc138884859"/>
      <w:bookmarkStart w:id="3479" w:name="_Toc138885083"/>
      <w:bookmarkStart w:id="3480" w:name="_Toc145511294"/>
      <w:bookmarkStart w:id="3481" w:name="_Toc155475771"/>
      <w:bookmarkStart w:id="3482" w:name="_Toc176472807"/>
      <w:bookmarkStart w:id="3483" w:name="_Toc187248038"/>
      <w:bookmarkStart w:id="3484" w:name="_Toc194054388"/>
      <w:bookmarkStart w:id="3485" w:name="_Toc200115680"/>
      <w:r>
        <w:t>6.6.2.</w:t>
      </w:r>
      <w:r w:rsidR="00907FFA">
        <w:t>4</w:t>
      </w:r>
      <w:r>
        <w:tab/>
        <w:t>Method of test</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13628523" w14:textId="7FBC46BD" w:rsidR="004D3FFD" w:rsidRDefault="002C252C">
      <w:pPr>
        <w:pStyle w:val="Heading5"/>
      </w:pPr>
      <w:bookmarkStart w:id="3486" w:name="_Toc503965096"/>
      <w:bookmarkStart w:id="3487" w:name="_Toc23113"/>
      <w:bookmarkStart w:id="3488" w:name="_Toc121818442"/>
      <w:bookmarkStart w:id="3489" w:name="_Toc121818666"/>
      <w:bookmarkStart w:id="3490" w:name="_Toc124158421"/>
      <w:bookmarkStart w:id="3491" w:name="_Toc130558489"/>
      <w:bookmarkStart w:id="3492" w:name="_Toc137467214"/>
      <w:bookmarkStart w:id="3493" w:name="_Toc138884860"/>
      <w:bookmarkStart w:id="3494" w:name="_Toc138885084"/>
      <w:bookmarkStart w:id="3495" w:name="_Toc145511295"/>
      <w:bookmarkStart w:id="3496" w:name="_Toc155475772"/>
      <w:bookmarkStart w:id="3497" w:name="_Toc176472808"/>
      <w:bookmarkStart w:id="3498" w:name="_Toc187248039"/>
      <w:bookmarkStart w:id="3499" w:name="_Toc194054389"/>
      <w:bookmarkStart w:id="3500" w:name="_Toc200115681"/>
      <w:r>
        <w:t>6.6.2.</w:t>
      </w:r>
      <w:r w:rsidR="00907FFA">
        <w:t>4</w:t>
      </w:r>
      <w:r>
        <w:t>.1</w:t>
      </w:r>
      <w:r>
        <w:tab/>
        <w:t>Initial conditions</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35829E00"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27343B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3501" w:name="_Toc503965097"/>
      <w:bookmarkStart w:id="3502" w:name="_Toc4470"/>
      <w:bookmarkStart w:id="3503" w:name="_Toc121818443"/>
      <w:bookmarkStart w:id="3504" w:name="_Toc121818667"/>
      <w:bookmarkStart w:id="3505" w:name="_Toc124158422"/>
      <w:bookmarkStart w:id="3506" w:name="_Toc130558490"/>
      <w:bookmarkStart w:id="3507" w:name="_Toc137467215"/>
      <w:bookmarkStart w:id="3508" w:name="_Toc138884861"/>
      <w:bookmarkStart w:id="3509" w:name="_Toc138885085"/>
      <w:bookmarkStart w:id="3510" w:name="_Toc145511296"/>
      <w:bookmarkStart w:id="3511" w:name="_Toc155475773"/>
      <w:bookmarkStart w:id="3512" w:name="_Toc176472809"/>
      <w:bookmarkStart w:id="3513" w:name="_Toc187248040"/>
      <w:bookmarkStart w:id="3514" w:name="_Toc194054390"/>
      <w:bookmarkStart w:id="3515" w:name="_Toc200115682"/>
      <w:r>
        <w:t>6.6.2.4.2</w:t>
      </w:r>
      <w:r>
        <w:tab/>
        <w:t>Procedure</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22C8A07A" w14:textId="77777777" w:rsidR="00D77318" w:rsidRDefault="00D77318"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05C13820" w14:textId="19DA153B" w:rsidR="00D77318" w:rsidRDefault="00D77318"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 xml:space="preserve">repeater </w:t>
      </w:r>
      <w:r>
        <w:rPr>
          <w:rFonts w:eastAsia="SimSun" w:hint="eastAsia"/>
          <w:lang w:val="en-US" w:eastAsia="zh-CN"/>
        </w:rPr>
        <w:t xml:space="preserve">or NCR </w:t>
      </w:r>
      <w:r>
        <w:t>to be turned off. Verify measured result is enough below requirement limit.</w:t>
      </w:r>
      <w:r>
        <w:rPr>
          <w:lang w:eastAsia="ja-JP"/>
        </w:rPr>
        <w:t xml:space="preserve"> </w:t>
      </w:r>
    </w:p>
    <w:p w14:paraId="6092D048" w14:textId="1F42A3E9" w:rsidR="00D77318" w:rsidRDefault="00D77318"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7B4D3DE2" w14:textId="77777777" w:rsidR="00D77318" w:rsidRDefault="00D77318"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5D4BFE3C" w14:textId="77777777" w:rsidR="00D77318" w:rsidRDefault="00D77318" w:rsidP="006B217A">
      <w:pPr>
        <w:pStyle w:val="B1"/>
        <w:rPr>
          <w:rFonts w:cs="v4.2.0"/>
        </w:rPr>
      </w:pPr>
      <w:r>
        <w:rPr>
          <w:lang w:eastAsia="ja-JP"/>
        </w:rPr>
        <w:tab/>
      </w:r>
      <w:r>
        <w:rPr>
          <w:lang w:eastAsia="zh-CN"/>
        </w:rPr>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2539DD5B" w14:textId="15F09709"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w:t>
      </w:r>
      <w:r w:rsidR="00542CB5">
        <w:rPr>
          <w:lang w:eastAsia="zh-CN"/>
        </w:rPr>
        <w:t>back-</w:t>
      </w:r>
      <w:r>
        <w:rPr>
          <w:lang w:eastAsia="zh-CN"/>
        </w:rPr>
        <w:t>off, or</w:t>
      </w:r>
    </w:p>
    <w:p w14:paraId="37EDBE68" w14:textId="49DEEEDD"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highest modulation order supported without power </w:t>
      </w:r>
      <w:r w:rsidR="00542CB5">
        <w:rPr>
          <w:lang w:eastAsia="zh-CN"/>
        </w:rPr>
        <w:t>back-</w:t>
      </w:r>
      <w:r>
        <w:rPr>
          <w:lang w:eastAsia="zh-CN"/>
        </w:rPr>
        <w:t xml:space="preserve">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09233B60" w14:textId="087E6FC7" w:rsidR="00D77318" w:rsidRDefault="009F40BC" w:rsidP="009F40BC">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w:t>
      </w:r>
      <w:r w:rsidR="00542CB5">
        <w:rPr>
          <w:lang w:eastAsia="zh-CN"/>
        </w:rPr>
        <w:t>back-</w:t>
      </w:r>
      <w:r>
        <w:rPr>
          <w:lang w:eastAsia="zh-CN"/>
        </w:rPr>
        <w:t>off, RUL-FR2-TM3.1</w:t>
      </w:r>
      <w:r>
        <w:rPr>
          <w:rFonts w:eastAsiaTheme="minorEastAsia" w:hint="eastAsia"/>
          <w:lang w:eastAsia="zh-CN"/>
        </w:rPr>
        <w:t xml:space="preserve"> or NC</w:t>
      </w:r>
      <w:r>
        <w:rPr>
          <w:lang w:eastAsia="zh-CN"/>
        </w:rPr>
        <w:t>RUL-FR2-TM3.1 with 64QAM signal at manufacturer's declared rated output power</w:t>
      </w:r>
      <w:r>
        <w:rPr>
          <w:lang w:eastAsia="ja-JP"/>
        </w:rPr>
        <w:t xml:space="preserve"> (P</w:t>
      </w:r>
      <w:r>
        <w:rPr>
          <w:vertAlign w:val="subscript"/>
          <w:lang w:eastAsia="ja-JP"/>
        </w:rPr>
        <w:t>rated,c,EIRP</w:t>
      </w:r>
      <w:r>
        <w:rPr>
          <w:lang w:eastAsia="zh-CN"/>
        </w:rPr>
        <w:t>) and RUL-FR2-TM3.1</w:t>
      </w:r>
      <w:r>
        <w:rPr>
          <w:rFonts w:eastAsiaTheme="minorEastAsia" w:hint="eastAsia"/>
          <w:lang w:eastAsia="zh-CN"/>
        </w:rPr>
        <w:t xml:space="preserve"> or NC</w:t>
      </w:r>
      <w:r>
        <w:rPr>
          <w:lang w:eastAsia="zh-CN"/>
        </w:rPr>
        <w:t>RUL-FR2-TM3.1 with highest supported modulation order at maximum power</w:t>
      </w:r>
    </w:p>
    <w:p w14:paraId="27A97C23" w14:textId="65E53BD4" w:rsidR="00D77318" w:rsidRDefault="00D77318" w:rsidP="006B217A">
      <w:pPr>
        <w:pStyle w:val="B1"/>
        <w:rPr>
          <w:lang w:eastAsia="ja-JP"/>
        </w:rPr>
      </w:pPr>
      <w:r>
        <w:rPr>
          <w:lang w:eastAsia="ja-JP"/>
        </w:rPr>
        <w:tab/>
      </w:r>
      <w:r w:rsidR="009F40BC">
        <w:rPr>
          <w:lang w:eastAsia="ja-JP"/>
        </w:rPr>
        <w:t>For RUL-FR1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zh-CN"/>
        </w:rPr>
        <w:t>RUL-FR2-TM3.1</w:t>
      </w:r>
      <w:r w:rsidR="009F40BC">
        <w:rPr>
          <w:rFonts w:eastAsiaTheme="minorEastAsia" w:hint="eastAsia"/>
          <w:lang w:eastAsia="zh-CN"/>
        </w:rPr>
        <w:t>a</w:t>
      </w:r>
      <w:r w:rsidR="009F40BC">
        <w:rPr>
          <w:lang w:eastAsia="ja-JP"/>
        </w:rPr>
        <w:t xml:space="preserve"> and RUL-FR2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zh-CN"/>
        </w:rPr>
        <w:t>RUL-FR2-TM3.1</w:t>
      </w:r>
      <w:r w:rsidR="009F40BC">
        <w:rPr>
          <w:lang w:eastAsia="ja-JP"/>
        </w:rPr>
        <w:t>, power back-off shall be applied if it is declared.</w:t>
      </w:r>
    </w:p>
    <w:p w14:paraId="2C0C0F47" w14:textId="77777777" w:rsidR="00D77318" w:rsidRDefault="00D77318" w:rsidP="006B217A">
      <w:pPr>
        <w:pStyle w:val="B1"/>
        <w:rPr>
          <w:lang w:eastAsia="ja-JP"/>
        </w:rPr>
      </w:pPr>
      <w:r>
        <w:rPr>
          <w:lang w:eastAsia="ja-JP"/>
        </w:rPr>
        <w:t>6)</w:t>
      </w:r>
      <w:r>
        <w:rPr>
          <w:lang w:eastAsia="ja-JP"/>
        </w:rPr>
        <w:tab/>
        <w:t xml:space="preserve">For each carrier, measure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EVM and frequency error as defined in annex </w:t>
      </w:r>
      <w:r>
        <w:rPr>
          <w:lang w:eastAsia="zh-CN"/>
        </w:rPr>
        <w:t>L</w:t>
      </w:r>
      <w:r>
        <w:rPr>
          <w:lang w:eastAsia="ja-JP"/>
        </w:rPr>
        <w:t>.</w:t>
      </w:r>
    </w:p>
    <w:p w14:paraId="65B2D1FC" w14:textId="21FB7D02" w:rsidR="00D77318" w:rsidRDefault="00D77318" w:rsidP="006B217A">
      <w:pPr>
        <w:pStyle w:val="B1"/>
        <w:rPr>
          <w:lang w:eastAsia="ja-JP"/>
        </w:rPr>
      </w:pPr>
      <w:r>
        <w:rPr>
          <w:lang w:eastAsia="ja-JP"/>
        </w:rPr>
        <w:t>7)</w:t>
      </w:r>
      <w:r>
        <w:rPr>
          <w:lang w:eastAsia="ja-JP"/>
        </w:rPr>
        <w:tab/>
      </w:r>
      <w:r w:rsidR="009F40BC">
        <w:rPr>
          <w:lang w:eastAsia="ja-JP"/>
        </w:rPr>
        <w:t>Repeat steps 5 and 6 for RUL-FR2</w:t>
      </w:r>
      <w:r w:rsidR="009F40BC">
        <w:rPr>
          <w:lang w:eastAsia="zh-CN"/>
        </w:rPr>
        <w:t>-</w:t>
      </w:r>
      <w:r w:rsidR="009F40BC">
        <w:rPr>
          <w:lang w:eastAsia="ja-JP"/>
        </w:rPr>
        <w:t xml:space="preserve">TM2 if 256QAM is not supported by </w:t>
      </w:r>
      <w:r w:rsidR="009F40BC">
        <w:rPr>
          <w:rFonts w:eastAsia="SimSun" w:hint="eastAsia"/>
          <w:lang w:val="en-US" w:eastAsia="zh-CN"/>
        </w:rPr>
        <w:t xml:space="preserve">RF </w:t>
      </w:r>
      <w:r w:rsidR="009F40BC">
        <w:rPr>
          <w:i/>
          <w:iCs/>
          <w:lang w:eastAsia="zh-CN"/>
        </w:rPr>
        <w:t>repeater</w:t>
      </w:r>
      <w:r w:rsidR="009F40BC">
        <w:rPr>
          <w:rFonts w:hint="eastAsia"/>
          <w:i/>
          <w:iCs/>
          <w:lang w:val="en-US" w:eastAsia="zh-CN"/>
        </w:rPr>
        <w:t xml:space="preserve"> or NCR</w:t>
      </w:r>
      <w:r w:rsidR="009F40BC">
        <w:rPr>
          <w:rFonts w:hint="eastAsia"/>
          <w:i/>
          <w:iCs/>
          <w:lang w:eastAsia="zh-CN"/>
        </w:rPr>
        <w:t xml:space="preserve"> </w:t>
      </w:r>
      <w:r w:rsidR="009F40BC">
        <w:rPr>
          <w:lang w:eastAsia="ja-JP"/>
        </w:rPr>
        <w:t xml:space="preserve">or for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 xml:space="preserve">TM2a if 256QAM is supported by </w:t>
      </w:r>
      <w:r w:rsidR="009F40BC">
        <w:rPr>
          <w:rFonts w:eastAsia="SimSun" w:hint="eastAsia"/>
          <w:lang w:val="en-US" w:eastAsia="zh-CN"/>
        </w:rPr>
        <w:t xml:space="preserve">RF </w:t>
      </w:r>
      <w:r w:rsidR="009F40BC">
        <w:rPr>
          <w:lang w:eastAsia="ja-JP"/>
        </w:rPr>
        <w:t>repeater</w:t>
      </w:r>
      <w:r w:rsidR="009F40BC">
        <w:rPr>
          <w:rFonts w:eastAsia="SimSun" w:hint="eastAsia"/>
          <w:lang w:val="en-US" w:eastAsia="zh-CN"/>
        </w:rPr>
        <w:t xml:space="preserve"> or NCR</w:t>
      </w:r>
      <w:r w:rsidR="009F40BC">
        <w:rPr>
          <w:lang w:eastAsia="ja-JP"/>
        </w:rPr>
        <w:t>. For RUL-FR1</w:t>
      </w:r>
      <w:r w:rsidR="009F40BC">
        <w:rPr>
          <w:lang w:eastAsia="zh-CN"/>
        </w:rPr>
        <w:t>-</w:t>
      </w:r>
      <w:r w:rsidR="009F40BC">
        <w:rPr>
          <w:lang w:eastAsia="ja-JP"/>
        </w:rPr>
        <w:t>TM2 and RUL-FR1</w:t>
      </w:r>
      <w:r w:rsidR="009F40BC">
        <w:rPr>
          <w:lang w:eastAsia="zh-CN"/>
        </w:rPr>
        <w:t>-</w:t>
      </w:r>
      <w:r w:rsidR="009F40BC">
        <w:rPr>
          <w:lang w:eastAsia="ja-JP"/>
        </w:rPr>
        <w:t>TM2a</w:t>
      </w:r>
      <w:r w:rsidR="009F40BC">
        <w:rPr>
          <w:rFonts w:eastAsiaTheme="minorEastAsia" w:hint="eastAsia"/>
          <w:lang w:eastAsia="zh-CN"/>
        </w:rPr>
        <w:t xml:space="preserve"> or NC</w:t>
      </w:r>
      <w:r w:rsidR="009F40BC">
        <w:rPr>
          <w:lang w:eastAsia="ja-JP"/>
        </w:rPr>
        <w:t>RUL-FR1</w:t>
      </w:r>
      <w:r w:rsidR="009F40BC">
        <w:rPr>
          <w:lang w:eastAsia="zh-CN"/>
        </w:rPr>
        <w:t>-</w:t>
      </w:r>
      <w:r w:rsidR="009F40BC">
        <w:rPr>
          <w:lang w:eastAsia="ja-JP"/>
        </w:rPr>
        <w:t xml:space="preserve">TM2 and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TM2a the OFDM symbol power (in the conformance direction) shall be at the lower limit of the dynamic range according to the test procedure in clause </w:t>
      </w:r>
      <w:r w:rsidR="009F40BC">
        <w:rPr>
          <w:lang w:eastAsia="zh-CN"/>
        </w:rPr>
        <w:t>6.4.3.4.2</w:t>
      </w:r>
      <w:r w:rsidR="009F40BC">
        <w:rPr>
          <w:lang w:eastAsia="ja-JP"/>
        </w:rPr>
        <w:t xml:space="preserve"> and test requirements in clause </w:t>
      </w:r>
      <w:r w:rsidR="009F40BC">
        <w:rPr>
          <w:lang w:eastAsia="zh-CN"/>
        </w:rPr>
        <w:t>6.4.3.5</w:t>
      </w:r>
      <w:r w:rsidR="009F40BC">
        <w:rPr>
          <w:lang w:eastAsia="ja-JP"/>
        </w:rPr>
        <w:t>.1.</w:t>
      </w:r>
    </w:p>
    <w:p w14:paraId="182E9D6C" w14:textId="77777777" w:rsidR="00D77318" w:rsidRDefault="00D77318" w:rsidP="006B217A"/>
    <w:p w14:paraId="4F59E8CA" w14:textId="77777777" w:rsidR="00D77318" w:rsidRDefault="00D77318" w:rsidP="006B217A">
      <w:pPr>
        <w:pStyle w:val="Heading4"/>
      </w:pPr>
      <w:bookmarkStart w:id="3516" w:name="_Toc176472810"/>
      <w:bookmarkStart w:id="3517" w:name="_Toc187248041"/>
      <w:bookmarkStart w:id="3518" w:name="_Toc194054391"/>
      <w:bookmarkStart w:id="3519" w:name="_Toc200115683"/>
      <w:r>
        <w:t>6.6.2.5</w:t>
      </w:r>
      <w:r>
        <w:tab/>
        <w:t>Test requirement</w:t>
      </w:r>
      <w:bookmarkEnd w:id="3516"/>
      <w:bookmarkEnd w:id="3517"/>
      <w:bookmarkEnd w:id="3518"/>
      <w:bookmarkEnd w:id="3519"/>
    </w:p>
    <w:p w14:paraId="47445BD5" w14:textId="77777777" w:rsidR="00D77318" w:rsidRDefault="00D77318" w:rsidP="006B217A">
      <w:r>
        <w:t xml:space="preserve">The uplink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6.6.2.5-1. </w:t>
      </w:r>
    </w:p>
    <w:p w14:paraId="2483DB0A" w14:textId="77777777" w:rsidR="00D77318" w:rsidRDefault="00D77318" w:rsidP="00D77318">
      <w:pPr>
        <w:pStyle w:val="TH"/>
        <w:rPr>
          <w:lang w:val="en-US"/>
        </w:rPr>
      </w:pPr>
      <w:r>
        <w:rPr>
          <w:lang w:val="en-US"/>
        </w:rPr>
        <w:t xml:space="preserve">Table 6.6.2.5-1: </w:t>
      </w:r>
      <w:r>
        <w:rPr>
          <w:rFonts w:eastAsia="SimSun" w:hint="eastAsia"/>
          <w:lang w:val="en-US" w:eastAsia="zh-CN"/>
        </w:rPr>
        <w:t xml:space="preserve">RF </w:t>
      </w:r>
      <w:r>
        <w:rPr>
          <w:lang w:val="en-US"/>
        </w:rPr>
        <w:t>Repeater</w:t>
      </w:r>
      <w:r>
        <w:rPr>
          <w:rFonts w:eastAsia="SimSun" w:hint="eastAsia"/>
          <w:lang w:val="en-US" w:eastAsia="zh-CN"/>
        </w:rPr>
        <w:t xml:space="preserve"> or NCR</w:t>
      </w:r>
      <w:r>
        <w:rPr>
          <w:lang w:val="en-US"/>
        </w:rPr>
        <w:t xml:space="preserve">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1C53BD99" w:rsidR="00907FFA" w:rsidRDefault="00542CB5" w:rsidP="00907FFA">
            <w:pPr>
              <w:pStyle w:val="TAC"/>
              <w:rPr>
                <w:rFonts w:eastAsia="SimSun"/>
                <w:lang w:val="en-US"/>
              </w:rPr>
            </w:pPr>
            <w:r>
              <w:rPr>
                <w:rFonts w:eastAsia="SimSun"/>
                <w:lang w:val="en-US"/>
              </w:rPr>
              <w:t>QPSK, 16QAM</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3520" w:name="_Toc27131"/>
      <w:bookmarkStart w:id="3521" w:name="_Toc31492"/>
      <w:bookmarkStart w:id="3522" w:name="_Toc1667"/>
      <w:bookmarkStart w:id="3523" w:name="_Toc12769"/>
      <w:bookmarkStart w:id="3524" w:name="_Toc121818445"/>
      <w:bookmarkStart w:id="3525" w:name="_Toc121818669"/>
      <w:bookmarkStart w:id="3526" w:name="_Toc124158424"/>
      <w:bookmarkStart w:id="3527" w:name="_Toc130558492"/>
      <w:bookmarkStart w:id="3528" w:name="_Toc137467217"/>
      <w:bookmarkStart w:id="3529" w:name="_Toc138884863"/>
      <w:bookmarkStart w:id="3530" w:name="_Toc138885087"/>
      <w:bookmarkStart w:id="3531" w:name="_Toc145511298"/>
      <w:bookmarkStart w:id="3532" w:name="_Toc155475775"/>
      <w:bookmarkStart w:id="3533" w:name="_Toc176472811"/>
      <w:bookmarkStart w:id="3534" w:name="_Toc187248042"/>
      <w:bookmarkStart w:id="3535" w:name="_Toc194054392"/>
      <w:bookmarkStart w:id="3536" w:name="_Toc200115684"/>
      <w:r>
        <w:rPr>
          <w:rFonts w:hint="eastAsia"/>
          <w:lang w:val="en-US" w:eastAsia="zh-CN"/>
        </w:rPr>
        <w:t>6</w:t>
      </w:r>
      <w:r>
        <w:t>.</w:t>
      </w:r>
      <w:r>
        <w:rPr>
          <w:rFonts w:hint="eastAsia"/>
          <w:lang w:eastAsia="zh-CN"/>
        </w:rPr>
        <w:t>7</w:t>
      </w:r>
      <w:r>
        <w:tab/>
      </w:r>
      <w:r>
        <w:rPr>
          <w:rFonts w:hint="eastAsia"/>
          <w:lang w:eastAsia="zh-CN"/>
        </w:rPr>
        <w:t>OTA input intermodulation</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5183B4B1" w14:textId="77777777" w:rsidR="004D3FFD" w:rsidRDefault="002C252C">
      <w:pPr>
        <w:pStyle w:val="Heading3"/>
      </w:pPr>
      <w:bookmarkStart w:id="3537" w:name="_Toc503964276"/>
      <w:bookmarkStart w:id="3538" w:name="_Toc97737209"/>
      <w:bookmarkStart w:id="3539" w:name="_Toc106094125"/>
      <w:bookmarkStart w:id="3540" w:name="_Toc5120"/>
      <w:bookmarkStart w:id="3541" w:name="_Toc11997"/>
      <w:bookmarkStart w:id="3542" w:name="_Toc7522"/>
      <w:bookmarkStart w:id="3543" w:name="_Toc121818446"/>
      <w:bookmarkStart w:id="3544" w:name="_Toc121818670"/>
      <w:bookmarkStart w:id="3545" w:name="_Toc124158425"/>
      <w:bookmarkStart w:id="3546" w:name="_Toc130558493"/>
      <w:bookmarkStart w:id="3547" w:name="_Toc137467218"/>
      <w:bookmarkStart w:id="3548" w:name="_Toc138884864"/>
      <w:bookmarkStart w:id="3549" w:name="_Toc138885088"/>
      <w:bookmarkStart w:id="3550" w:name="_Toc145511299"/>
      <w:bookmarkStart w:id="3551" w:name="_Toc155475776"/>
      <w:bookmarkStart w:id="3552" w:name="_Toc176472812"/>
      <w:bookmarkStart w:id="3553" w:name="_Toc187248043"/>
      <w:bookmarkStart w:id="3554" w:name="_Toc194054393"/>
      <w:bookmarkStart w:id="3555" w:name="_Toc200115685"/>
      <w:r>
        <w:t>6.7.1</w:t>
      </w:r>
      <w:r>
        <w:tab/>
      </w:r>
      <w:bookmarkEnd w:id="3537"/>
      <w:bookmarkEnd w:id="3538"/>
      <w:bookmarkEnd w:id="3539"/>
      <w:r>
        <w:t>Definition and applicability</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44B7D8BF" w14:textId="77777777" w:rsidR="004D3FFD" w:rsidRDefault="002C252C">
      <w:pPr>
        <w:pStyle w:val="Heading4"/>
      </w:pPr>
      <w:bookmarkStart w:id="3556" w:name="_Toc27297"/>
      <w:bookmarkStart w:id="3557" w:name="_Toc97737210"/>
      <w:bookmarkStart w:id="3558" w:name="_Toc106094126"/>
      <w:bookmarkStart w:id="3559" w:name="_Toc26566"/>
      <w:bookmarkStart w:id="3560" w:name="_Toc16079"/>
      <w:bookmarkStart w:id="3561" w:name="_Toc121818447"/>
      <w:bookmarkStart w:id="3562" w:name="_Toc121818671"/>
      <w:bookmarkStart w:id="3563" w:name="_Toc124158426"/>
      <w:bookmarkStart w:id="3564" w:name="_Toc130558494"/>
      <w:bookmarkStart w:id="3565" w:name="_Toc137467219"/>
      <w:bookmarkStart w:id="3566" w:name="_Toc138884865"/>
      <w:bookmarkStart w:id="3567" w:name="_Toc138885089"/>
      <w:bookmarkStart w:id="3568" w:name="_Toc145511300"/>
      <w:bookmarkStart w:id="3569" w:name="_Toc155475777"/>
      <w:bookmarkStart w:id="3570" w:name="_Toc176472813"/>
      <w:bookmarkStart w:id="3571" w:name="_Toc187248044"/>
      <w:bookmarkStart w:id="3572" w:name="_Toc194054394"/>
      <w:bookmarkStart w:id="3573" w:name="_Toc200115686"/>
      <w:r>
        <w:t>6.7.1.1</w:t>
      </w:r>
      <w:r>
        <w:tab/>
        <w:t>General</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040B4E49" w14:textId="77777777" w:rsidR="00744A7E" w:rsidRDefault="00744A7E" w:rsidP="00744A7E">
      <w:pPr>
        <w:numPr>
          <w:ilvl w:val="12"/>
          <w:numId w:val="0"/>
        </w:numPr>
        <w:rPr>
          <w:rFonts w:cs="v4.2.0"/>
          <w:lang w:val="en-US"/>
        </w:rPr>
      </w:pPr>
      <w:r>
        <w:rPr>
          <w:rFonts w:cs="v4.2.0"/>
        </w:rPr>
        <w:t xml:space="preserve">Third and higher order mixing of the two interfering RF signals can produce an interfering signal in the band of the desired channel. Intermodulation response rejection is a measure of the capability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maintain the wanted frequency free of internally created interference.</w:t>
      </w:r>
    </w:p>
    <w:p w14:paraId="40C70B87" w14:textId="77777777" w:rsidR="00744A7E" w:rsidRDefault="00744A7E" w:rsidP="00744A7E">
      <w:r>
        <w:rPr>
          <w:rFonts w:cs="v4.2.0"/>
        </w:rPr>
        <w:t xml:space="preserve">The measurements shall apply to both uplink and downlink paths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cs="v5.0.0"/>
        </w:rPr>
        <w:t xml:space="preserve"> </w:t>
      </w:r>
      <w:r>
        <w:t xml:space="preserve">during the </w:t>
      </w:r>
      <w:r>
        <w:rPr>
          <w:rFonts w:hint="eastAsia"/>
          <w:i/>
          <w:iCs/>
          <w:lang w:eastAsia="zh-CN"/>
        </w:rPr>
        <w:t>t</w:t>
      </w:r>
      <w:r>
        <w:rPr>
          <w:rFonts w:hint="eastAsia"/>
          <w:i/>
          <w:lang w:eastAsia="zh-CN"/>
        </w:rPr>
        <w:t>ransmitter</w:t>
      </w:r>
      <w:r>
        <w:rPr>
          <w:i/>
        </w:rPr>
        <w:t xml:space="preserve"> ON state</w:t>
      </w:r>
      <w:r>
        <w:rPr>
          <w:rFonts w:cs="v5.0.0"/>
        </w:rPr>
        <w:t xml:space="preserve"> at maximum gain.</w:t>
      </w:r>
    </w:p>
    <w:p w14:paraId="38293596" w14:textId="77777777" w:rsidR="004D3FFD" w:rsidRDefault="002C252C">
      <w:pPr>
        <w:pStyle w:val="Heading4"/>
      </w:pPr>
      <w:bookmarkStart w:id="3574" w:name="_Toc4689"/>
      <w:bookmarkStart w:id="3575" w:name="_Toc31106"/>
      <w:bookmarkStart w:id="3576" w:name="_Toc1418"/>
      <w:bookmarkStart w:id="3577" w:name="_Toc121818448"/>
      <w:bookmarkStart w:id="3578" w:name="_Toc121818672"/>
      <w:bookmarkStart w:id="3579" w:name="_Toc124158427"/>
      <w:bookmarkStart w:id="3580" w:name="_Toc130558495"/>
      <w:bookmarkStart w:id="3581" w:name="_Toc137467220"/>
      <w:bookmarkStart w:id="3582" w:name="_Toc138884866"/>
      <w:bookmarkStart w:id="3583" w:name="_Toc138885090"/>
      <w:bookmarkStart w:id="3584" w:name="_Toc145511301"/>
      <w:bookmarkStart w:id="3585" w:name="_Toc155475778"/>
      <w:bookmarkStart w:id="3586" w:name="_Toc176472814"/>
      <w:bookmarkStart w:id="3587" w:name="_Toc187248045"/>
      <w:bookmarkStart w:id="3588" w:name="_Toc194054395"/>
      <w:bookmarkStart w:id="3589" w:name="_Toc200115687"/>
      <w:r>
        <w:t>6.7.1.2</w:t>
      </w:r>
      <w:r>
        <w:tab/>
        <w:t>Minimum requirements</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7877F26D" w14:textId="77777777" w:rsidR="00D84B2D" w:rsidRDefault="00D84B2D" w:rsidP="00D84B2D">
      <w:r>
        <w:t xml:space="preserve">The minimum requirement for </w:t>
      </w:r>
      <w:r>
        <w:rPr>
          <w:i/>
          <w:iCs/>
        </w:rPr>
        <w:t>repeater type 2-O</w:t>
      </w:r>
      <w:r>
        <w:t xml:space="preserve"> is defined is in TS 38.106 [</w:t>
      </w:r>
      <w:r>
        <w:rPr>
          <w:rFonts w:hint="eastAsia"/>
          <w:lang w:val="en-US" w:eastAsia="zh-CN"/>
        </w:rPr>
        <w:t>2</w:t>
      </w:r>
      <w:r>
        <w:t>] clause 7.7.2.</w:t>
      </w:r>
    </w:p>
    <w:p w14:paraId="2C9C35E9" w14:textId="77777777" w:rsidR="00D84B2D" w:rsidRDefault="00D84B2D" w:rsidP="00D84B2D">
      <w:r>
        <w:t xml:space="preserve">The minimum requirement for </w:t>
      </w:r>
      <w:r>
        <w:rPr>
          <w:i/>
          <w:iCs/>
        </w:rPr>
        <w:t>NCR-Fwd type 2-O</w:t>
      </w:r>
      <w:r>
        <w:t xml:space="preserve"> is defined in TS 38.106 [</w:t>
      </w:r>
      <w:r>
        <w:rPr>
          <w:rFonts w:hint="eastAsia"/>
          <w:lang w:val="en-US" w:eastAsia="zh-CN"/>
        </w:rPr>
        <w:t>2</w:t>
      </w:r>
      <w:r>
        <w:t>], clause 7.7.3.1.1.</w:t>
      </w:r>
    </w:p>
    <w:p w14:paraId="443ED6EC" w14:textId="77777777" w:rsidR="004D3FFD" w:rsidRDefault="002C252C">
      <w:pPr>
        <w:pStyle w:val="Heading4"/>
      </w:pPr>
      <w:bookmarkStart w:id="3590" w:name="_Toc21895"/>
      <w:bookmarkStart w:id="3591" w:name="_Toc1455"/>
      <w:bookmarkStart w:id="3592" w:name="_Toc17438"/>
      <w:bookmarkStart w:id="3593" w:name="_Toc121818449"/>
      <w:bookmarkStart w:id="3594" w:name="_Toc121818673"/>
      <w:bookmarkStart w:id="3595" w:name="_Toc124158428"/>
      <w:bookmarkStart w:id="3596" w:name="_Toc130558496"/>
      <w:bookmarkStart w:id="3597" w:name="_Toc137467221"/>
      <w:bookmarkStart w:id="3598" w:name="_Toc138884867"/>
      <w:bookmarkStart w:id="3599" w:name="_Toc138885091"/>
      <w:bookmarkStart w:id="3600" w:name="_Toc145511302"/>
      <w:bookmarkStart w:id="3601" w:name="_Toc155475779"/>
      <w:bookmarkStart w:id="3602" w:name="_Toc176472815"/>
      <w:bookmarkStart w:id="3603" w:name="_Toc187248046"/>
      <w:bookmarkStart w:id="3604" w:name="_Toc194054396"/>
      <w:bookmarkStart w:id="3605" w:name="_Toc200115688"/>
      <w:r>
        <w:t>6.7.1.3</w:t>
      </w:r>
      <w:r>
        <w:tab/>
        <w:t>Test purpose</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04997308" w14:textId="77777777" w:rsidR="00C71921" w:rsidRDefault="00C71921" w:rsidP="00C71921">
      <w:pPr>
        <w:rPr>
          <w:rFonts w:cs="v4.2.0"/>
        </w:rPr>
      </w:pPr>
      <w:r>
        <w:rPr>
          <w:rFonts w:cs="v4.2.0"/>
        </w:rPr>
        <w:t xml:space="preserve">The purpose of this test is 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meets the intermodulation characteristics requirements as specified by the minimum requirements.</w:t>
      </w:r>
    </w:p>
    <w:p w14:paraId="47C8B2B4" w14:textId="77777777" w:rsidR="004D3FFD" w:rsidRDefault="002C252C">
      <w:pPr>
        <w:pStyle w:val="Heading4"/>
      </w:pPr>
      <w:bookmarkStart w:id="3606" w:name="_Toc8706"/>
      <w:bookmarkStart w:id="3607" w:name="_Toc25816"/>
      <w:bookmarkStart w:id="3608" w:name="_Toc11431"/>
      <w:bookmarkStart w:id="3609" w:name="_Toc121818450"/>
      <w:bookmarkStart w:id="3610" w:name="_Toc121818674"/>
      <w:bookmarkStart w:id="3611" w:name="_Toc124158429"/>
      <w:bookmarkStart w:id="3612" w:name="_Toc130558497"/>
      <w:bookmarkStart w:id="3613" w:name="_Toc137467222"/>
      <w:bookmarkStart w:id="3614" w:name="_Toc138884868"/>
      <w:bookmarkStart w:id="3615" w:name="_Toc138885092"/>
      <w:bookmarkStart w:id="3616" w:name="_Toc145511303"/>
      <w:bookmarkStart w:id="3617" w:name="_Toc155475780"/>
      <w:bookmarkStart w:id="3618" w:name="_Toc176472816"/>
      <w:bookmarkStart w:id="3619" w:name="_Toc187248047"/>
      <w:bookmarkStart w:id="3620" w:name="_Toc194054397"/>
      <w:bookmarkStart w:id="3621" w:name="_Toc200115689"/>
      <w:r>
        <w:t>6.7.1.4</w:t>
      </w:r>
      <w:r>
        <w:tab/>
        <w:t>Method of test</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797C780E" w14:textId="77777777" w:rsidR="004D3FFD" w:rsidRDefault="002C252C">
      <w:pPr>
        <w:pStyle w:val="Heading5"/>
      </w:pPr>
      <w:bookmarkStart w:id="3622" w:name="_Toc20402"/>
      <w:bookmarkStart w:id="3623" w:name="_Toc7778"/>
      <w:bookmarkStart w:id="3624" w:name="_Toc21186"/>
      <w:bookmarkStart w:id="3625" w:name="_Toc121818451"/>
      <w:bookmarkStart w:id="3626" w:name="_Toc121818675"/>
      <w:bookmarkStart w:id="3627" w:name="_Toc124158430"/>
      <w:bookmarkStart w:id="3628" w:name="_Toc130558498"/>
      <w:bookmarkStart w:id="3629" w:name="_Toc137467223"/>
      <w:bookmarkStart w:id="3630" w:name="_Toc138884869"/>
      <w:bookmarkStart w:id="3631" w:name="_Toc138885093"/>
      <w:bookmarkStart w:id="3632" w:name="_Toc145511304"/>
      <w:bookmarkStart w:id="3633" w:name="_Toc155475781"/>
      <w:bookmarkStart w:id="3634" w:name="_Toc176472817"/>
      <w:bookmarkStart w:id="3635" w:name="_Toc187248048"/>
      <w:bookmarkStart w:id="3636" w:name="_Toc194054398"/>
      <w:bookmarkStart w:id="3637" w:name="_Toc200115690"/>
      <w:r>
        <w:t>6.7.1.4.1</w:t>
      </w:r>
      <w:r>
        <w:tab/>
        <w:t>Initial conditions</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3716BB08" w14:textId="39902905" w:rsidR="004D3FFD" w:rsidRDefault="002C252C">
      <w:pPr>
        <w:rPr>
          <w:rFonts w:cs="v4.2.0"/>
        </w:rPr>
      </w:pPr>
      <w:r>
        <w:rPr>
          <w:rFonts w:cs="v4.2.0"/>
        </w:rPr>
        <w:t xml:space="preserve">Test environment: normal; see </w:t>
      </w:r>
      <w:r w:rsidR="00542CB5">
        <w:rPr>
          <w:rFonts w:cs="v4.2.0"/>
        </w:rPr>
        <w:t>Annex B.2.</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638" w:name="_Toc327"/>
      <w:bookmarkStart w:id="3639" w:name="_Toc13393"/>
      <w:bookmarkStart w:id="3640" w:name="_Toc14716"/>
      <w:bookmarkStart w:id="3641" w:name="_Toc121818452"/>
      <w:bookmarkStart w:id="3642" w:name="_Toc121818676"/>
      <w:bookmarkStart w:id="3643" w:name="_Toc124158431"/>
      <w:bookmarkStart w:id="3644" w:name="_Toc130558499"/>
      <w:bookmarkStart w:id="3645" w:name="_Toc137467224"/>
      <w:bookmarkStart w:id="3646" w:name="_Toc138884870"/>
      <w:bookmarkStart w:id="3647" w:name="_Toc138885094"/>
      <w:bookmarkStart w:id="3648" w:name="_Toc145511305"/>
      <w:bookmarkStart w:id="3649" w:name="_Toc155475782"/>
      <w:bookmarkStart w:id="3650" w:name="_Toc176472818"/>
      <w:bookmarkStart w:id="3651" w:name="_Toc187248049"/>
      <w:bookmarkStart w:id="3652" w:name="_Toc194054399"/>
      <w:bookmarkStart w:id="3653" w:name="_Toc200115691"/>
      <w:bookmarkStart w:id="3654" w:name="_Hlk112341514"/>
      <w:r>
        <w:t>6.7.1.4.2</w:t>
      </w:r>
      <w:r>
        <w:tab/>
        <w:t>Procedure</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55C132D5" w14:textId="77777777" w:rsidR="00CE5701" w:rsidRDefault="00CE5701" w:rsidP="00CE5701">
      <w:pPr>
        <w:pStyle w:val="B1"/>
        <w:rPr>
          <w:rFonts w:cs="v4.2.0"/>
        </w:rPr>
      </w:pPr>
      <w:r>
        <w:rPr>
          <w:rFonts w:cs="v4.2.0"/>
        </w:rPr>
        <w:t>1a)</w:t>
      </w:r>
      <w:r>
        <w:rPr>
          <w:rFonts w:cs="v4.2.0"/>
        </w:rPr>
        <w:tab/>
        <w:t xml:space="preserve">Verify measurement impact from feeding test signal by generating a signal for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input with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be turned off.  Verify measured result is enough below requirement limit.</w:t>
      </w:r>
    </w:p>
    <w:p w14:paraId="6FC80013" w14:textId="77777777" w:rsidR="00CE5701" w:rsidRDefault="00CE5701" w:rsidP="00CE5701">
      <w:pPr>
        <w:pStyle w:val="B1"/>
        <w:rPr>
          <w:rFonts w:cs="v4.2.0"/>
        </w:rPr>
      </w:pPr>
      <w:r>
        <w:rPr>
          <w:rFonts w:cs="v4.2.0"/>
        </w:rPr>
        <w:t>1b)</w:t>
      </w:r>
      <w:r>
        <w:rPr>
          <w:rFonts w:cs="v4.2.0"/>
        </w:rPr>
        <w:tab/>
        <w:t xml:space="preserve">Set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maximum gain.</w:t>
      </w:r>
    </w:p>
    <w:p w14:paraId="66B7CBEA" w14:textId="77777777" w:rsidR="00CE5701" w:rsidRDefault="00CE5701" w:rsidP="00CE5701">
      <w:pPr>
        <w:pStyle w:val="B1"/>
      </w:pPr>
      <w:r>
        <w:rPr>
          <w:rFonts w:cs="v4.2.0"/>
        </w:rPr>
        <w:t>2)</w:t>
      </w:r>
      <w:r>
        <w:rPr>
          <w:rFonts w:cs="v4.2.0"/>
        </w:rPr>
        <w:tab/>
      </w:r>
      <w:r>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3416C951" w14:textId="77777777" w:rsidR="00CE5701" w:rsidRDefault="00CE5701" w:rsidP="00CE5701">
      <w:pPr>
        <w:pStyle w:val="B1"/>
      </w:pPr>
      <w:r>
        <w:t>3)</w:t>
      </w:r>
      <w:r>
        <w:tab/>
      </w:r>
      <w:r>
        <w:rPr>
          <w:rFonts w:eastAsia="MS Mincho"/>
        </w:rPr>
        <w:t xml:space="preserve">Align </w:t>
      </w:r>
      <w:r>
        <w:t xml:space="preserve">the test antennas and </w:t>
      </w:r>
      <w:r>
        <w:rPr>
          <w:rFonts w:eastAsia="SimSun" w:hint="eastAsia"/>
          <w:lang w:val="en-US" w:eastAsia="zh-CN"/>
        </w:rPr>
        <w:t xml:space="preserve">RF </w:t>
      </w:r>
      <w:r>
        <w:t>repeater</w:t>
      </w:r>
      <w:r>
        <w:rPr>
          <w:rFonts w:eastAsia="SimSun" w:hint="eastAsia"/>
          <w:lang w:val="en-US" w:eastAsia="zh-CN"/>
        </w:rPr>
        <w:t xml:space="preserve"> or NCR</w:t>
      </w:r>
      <w:r>
        <w:t xml:space="preserve"> both in input and output directions of the </w:t>
      </w:r>
      <w:r>
        <w:rPr>
          <w:rFonts w:eastAsia="SimSun" w:hint="eastAsia"/>
          <w:lang w:val="en-US" w:eastAsia="zh-CN"/>
        </w:rPr>
        <w:t xml:space="preserve">RF </w:t>
      </w:r>
      <w:r>
        <w:t>repeater</w:t>
      </w:r>
      <w:r>
        <w:rPr>
          <w:rFonts w:eastAsia="SimSun" w:hint="eastAsia"/>
          <w:lang w:val="en-US" w:eastAsia="zh-CN"/>
        </w:rPr>
        <w:t xml:space="preserve"> or NCR</w:t>
      </w:r>
      <w:r>
        <w:t>.</w:t>
      </w:r>
    </w:p>
    <w:p w14:paraId="6936052F" w14:textId="77777777" w:rsidR="00CE5701" w:rsidRDefault="00CE5701" w:rsidP="00CE5701">
      <w:pPr>
        <w:pStyle w:val="B1"/>
        <w:rPr>
          <w:lang w:eastAsia="zh-CN"/>
        </w:rPr>
      </w:pPr>
      <w:r>
        <w:t>4)</w:t>
      </w:r>
      <w:r>
        <w:tab/>
        <w:t xml:space="preserve">Align the </w:t>
      </w:r>
      <w:r>
        <w:rPr>
          <w:rFonts w:eastAsia="SimSun" w:hint="eastAsia"/>
          <w:lang w:val="en-US" w:eastAsia="zh-CN"/>
        </w:rPr>
        <w:t xml:space="preserve">RF </w:t>
      </w:r>
      <w:r>
        <w:t>repeater</w:t>
      </w:r>
      <w:r>
        <w:rPr>
          <w:rFonts w:eastAsia="SimSun" w:hint="eastAsia"/>
          <w:lang w:val="en-US" w:eastAsia="zh-CN"/>
        </w:rPr>
        <w:t xml:space="preserve"> or NCR</w:t>
      </w:r>
      <w:r>
        <w:t xml:space="preserve"> and test antennas so that</w:t>
      </w:r>
      <w:r>
        <w:rPr>
          <w:rFonts w:eastAsia="SimSun" w:hint="eastAsia"/>
          <w:lang w:val="en-US" w:eastAsia="zh-CN"/>
        </w:rPr>
        <w:t xml:space="preserve"> RF</w:t>
      </w:r>
      <w:r>
        <w:t xml:space="preserve"> repeater</w:t>
      </w:r>
      <w:r>
        <w:rPr>
          <w:rFonts w:eastAsia="SimSun" w:hint="eastAsia"/>
          <w:lang w:val="en-US" w:eastAsia="zh-CN"/>
        </w:rPr>
        <w:t xml:space="preserve"> or NCR</w:t>
      </w:r>
      <w:r>
        <w:t xml:space="preserve"> antennas are polarization matched with the test antenna(s)</w:t>
      </w:r>
    </w:p>
    <w:p w14:paraId="5871D755" w14:textId="77777777" w:rsidR="00CE5701" w:rsidRDefault="00CE5701" w:rsidP="00CE5701">
      <w:pPr>
        <w:pStyle w:val="B1"/>
      </w:pPr>
      <w:r>
        <w:t>5)</w:t>
      </w:r>
      <w:r>
        <w:tab/>
        <w:t xml:space="preserve">Configure the beam peak direction of the </w:t>
      </w:r>
      <w:r>
        <w:rPr>
          <w:rFonts w:eastAsia="SimSun" w:hint="eastAsia"/>
          <w:lang w:val="en-US" w:eastAsia="zh-CN"/>
        </w:rPr>
        <w:t xml:space="preserve">RF </w:t>
      </w:r>
      <w:r>
        <w:t>repeater</w:t>
      </w:r>
      <w:r>
        <w:rPr>
          <w:rFonts w:eastAsia="SimSun" w:hint="eastAsia"/>
          <w:lang w:val="en-US" w:eastAsia="zh-CN"/>
        </w:rPr>
        <w:t xml:space="preserve"> or NCR</w:t>
      </w:r>
      <w:r>
        <w:t xml:space="preserve"> according to declared reference beam direction pair for the appropriate beam identifier.</w:t>
      </w:r>
    </w:p>
    <w:p w14:paraId="225EAA01" w14:textId="77777777" w:rsidR="00CE5701" w:rsidRDefault="00CE5701" w:rsidP="00CE5701">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24AC9ED7" w14:textId="77777777" w:rsidR="00CE5701" w:rsidRDefault="00CE5701" w:rsidP="00CE5701">
      <w:pPr>
        <w:pStyle w:val="B1"/>
      </w:pPr>
      <w:r>
        <w:t>7)</w:t>
      </w:r>
      <w:r>
        <w:tab/>
        <w:t xml:space="preserve">Measure the increase in output power in the passband when the interferer is applied </w:t>
      </w:r>
    </w:p>
    <w:p w14:paraId="0D56539C" w14:textId="77777777" w:rsidR="00CE5701" w:rsidRDefault="00CE5701" w:rsidP="00CE5701">
      <w:pPr>
        <w:pStyle w:val="B1"/>
      </w:pPr>
      <w:r>
        <w:t>8)</w:t>
      </w:r>
      <w:r>
        <w:tab/>
        <w:t xml:space="preserve">Repeat the measurement for all supported polarizations and all specified measurement directions. </w:t>
      </w:r>
    </w:p>
    <w:p w14:paraId="43D22F4F" w14:textId="77777777" w:rsidR="00CE5701" w:rsidRDefault="00CE5701" w:rsidP="00CE5701">
      <w:pPr>
        <w:pStyle w:val="B1"/>
      </w:pPr>
      <w:r>
        <w:t>9)</w:t>
      </w:r>
      <w:r>
        <w:tab/>
        <w:t xml:space="preserve">Repeat the measurement for the opposite path of the </w:t>
      </w:r>
      <w:r>
        <w:rPr>
          <w:rFonts w:eastAsia="SimSun" w:hint="eastAsia"/>
          <w:lang w:val="en-US" w:eastAsia="zh-CN"/>
        </w:rPr>
        <w:t xml:space="preserve">RF </w:t>
      </w:r>
      <w:r>
        <w:t>repeater</w:t>
      </w:r>
      <w:r>
        <w:rPr>
          <w:rFonts w:eastAsia="SimSun" w:hint="eastAsia"/>
          <w:lang w:val="en-US" w:eastAsia="zh-CN"/>
        </w:rPr>
        <w:t xml:space="preserve"> or NCR</w:t>
      </w:r>
      <w:r>
        <w:t>.</w:t>
      </w:r>
    </w:p>
    <w:p w14:paraId="06D643B6" w14:textId="77777777" w:rsidR="00E47AAC" w:rsidRDefault="00E47AAC" w:rsidP="00E47AAC"/>
    <w:p w14:paraId="4D8B19D3" w14:textId="77777777" w:rsidR="004D3FFD" w:rsidRDefault="002C252C">
      <w:pPr>
        <w:pStyle w:val="Heading4"/>
      </w:pPr>
      <w:bookmarkStart w:id="3655" w:name="_Toc32155"/>
      <w:bookmarkStart w:id="3656" w:name="_Toc22126"/>
      <w:bookmarkStart w:id="3657" w:name="_Toc12834"/>
      <w:bookmarkStart w:id="3658" w:name="_Toc121818453"/>
      <w:bookmarkStart w:id="3659" w:name="_Toc121818677"/>
      <w:bookmarkStart w:id="3660" w:name="_Toc124158432"/>
      <w:bookmarkStart w:id="3661" w:name="_Toc130558500"/>
      <w:bookmarkStart w:id="3662" w:name="_Toc137467225"/>
      <w:bookmarkStart w:id="3663" w:name="_Toc138884871"/>
      <w:bookmarkStart w:id="3664" w:name="_Toc138885095"/>
      <w:bookmarkStart w:id="3665" w:name="_Toc145511306"/>
      <w:bookmarkStart w:id="3666" w:name="_Toc155475783"/>
      <w:bookmarkStart w:id="3667" w:name="_Toc176472819"/>
      <w:bookmarkStart w:id="3668" w:name="_Toc187248050"/>
      <w:bookmarkStart w:id="3669" w:name="_Toc194054400"/>
      <w:bookmarkStart w:id="3670" w:name="_Toc200115692"/>
      <w:r>
        <w:t>6.7.1.5</w:t>
      </w:r>
      <w:r>
        <w:tab/>
        <w:t>Test requirements</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bookmarkEnd w:id="3654"/>
    <w:p w14:paraId="04F0DFD6" w14:textId="77777777" w:rsidR="00A860D7" w:rsidRPr="008D0869" w:rsidRDefault="00A860D7" w:rsidP="00A860D7">
      <w:pPr>
        <w:rPr>
          <w:rFonts w:eastAsia="SimSun"/>
        </w:rPr>
      </w:pPr>
      <w:r w:rsidRPr="00254D13">
        <w:rPr>
          <w:rFonts w:eastAsia="SimSun"/>
        </w:rPr>
        <w:t xml:space="preserve">For the parameters </w:t>
      </w:r>
      <w:r w:rsidRPr="008D0869">
        <w:rPr>
          <w:rFonts w:eastAsia="SimSun"/>
        </w:rPr>
        <w:t xml:space="preserve">specified in table 6.7.1.5-1, the power in the </w:t>
      </w:r>
      <w:r w:rsidRPr="008D0869">
        <w:rPr>
          <w:rFonts w:eastAsia="SimSun"/>
          <w:i/>
          <w:iCs/>
        </w:rPr>
        <w:t>passband</w:t>
      </w:r>
      <w:r w:rsidRPr="008D0869">
        <w:rPr>
          <w:rFonts w:eastAsia="SimSun"/>
        </w:rPr>
        <w:t xml:space="preserve"> shall not increase with more than:</w:t>
      </w:r>
    </w:p>
    <w:p w14:paraId="341FB7A0" w14:textId="77777777" w:rsidR="00A860D7" w:rsidRPr="008D0869" w:rsidRDefault="00A860D7" w:rsidP="00A860D7">
      <w:pPr>
        <w:pStyle w:val="B1"/>
        <w:rPr>
          <w:sz w:val="18"/>
        </w:rPr>
      </w:pPr>
      <w:r w:rsidRPr="008D0869">
        <w:rPr>
          <w:rFonts w:eastAsia="SimSun"/>
          <w:sz w:val="18"/>
        </w:rPr>
        <w:t xml:space="preserve">13.9 dB, 24.25 GHz &lt; f </w:t>
      </w:r>
      <w:r w:rsidRPr="008D0869">
        <w:rPr>
          <w:sz w:val="18"/>
        </w:rPr>
        <w:t>≤ 29.5 GHz</w:t>
      </w:r>
    </w:p>
    <w:p w14:paraId="3FD4327E" w14:textId="77777777" w:rsidR="00A860D7" w:rsidRPr="008D0869" w:rsidRDefault="00A860D7" w:rsidP="00A860D7">
      <w:pPr>
        <w:pStyle w:val="B1"/>
        <w:rPr>
          <w:sz w:val="18"/>
        </w:rPr>
      </w:pPr>
      <w:r w:rsidRPr="008D0869">
        <w:rPr>
          <w:rFonts w:eastAsia="SimSun"/>
          <w:sz w:val="18"/>
        </w:rPr>
        <w:t xml:space="preserve">13.9 dB, 37 GHz &lt; f </w:t>
      </w:r>
      <w:r w:rsidRPr="008D0869">
        <w:rPr>
          <w:sz w:val="18"/>
        </w:rPr>
        <w:t>≤ 43.5 GHz</w:t>
      </w:r>
    </w:p>
    <w:p w14:paraId="3DF2506D" w14:textId="4AA1DC8C" w:rsidR="00A860D7" w:rsidRDefault="00A860D7" w:rsidP="00A860D7">
      <w:pPr>
        <w:pStyle w:val="B1"/>
        <w:rPr>
          <w:rFonts w:eastAsia="SimSun" w:cs="v4.1.0"/>
        </w:rPr>
      </w:pPr>
      <w:r w:rsidRPr="008D0869">
        <w:rPr>
          <w:rFonts w:eastAsia="SimSun"/>
          <w:sz w:val="18"/>
        </w:rPr>
        <w:t xml:space="preserve">15.4 dB, 43.5 GHz &lt; f </w:t>
      </w:r>
      <w:r w:rsidRPr="008D0869">
        <w:rPr>
          <w:sz w:val="18"/>
        </w:rPr>
        <w:t>≤ 48.2 GHz</w:t>
      </w:r>
    </w:p>
    <w:p w14:paraId="4ADBB103" w14:textId="16A47391" w:rsidR="00176C34" w:rsidRDefault="00176C34" w:rsidP="00176C34">
      <w:pPr>
        <w:rPr>
          <w:rFonts w:eastAsia="SimSun" w:cs="v4.1.0"/>
        </w:rPr>
      </w:pPr>
      <w:r>
        <w:rPr>
          <w:rFonts w:eastAsia="SimSun" w:cs="v4.1.0"/>
        </w:rPr>
        <w:t xml:space="preserve">at the output of the </w:t>
      </w:r>
      <w:r>
        <w:rPr>
          <w:rFonts w:eastAsia="SimSun" w:cs="v4.1.0" w:hint="eastAsia"/>
          <w:lang w:val="en-US" w:eastAsia="zh-CN"/>
        </w:rPr>
        <w:t xml:space="preserve">RF </w:t>
      </w:r>
      <w:r>
        <w:rPr>
          <w:rFonts w:eastAsia="SimSun" w:cs="v4.1.0"/>
        </w:rPr>
        <w:t>repeater</w:t>
      </w:r>
      <w:r>
        <w:rPr>
          <w:rFonts w:eastAsia="SimSun" w:cs="v4.1.0" w:hint="eastAsia"/>
          <w:lang w:val="en-US" w:eastAsia="zh-CN"/>
        </w:rPr>
        <w:t xml:space="preserve"> or NCR</w:t>
      </w:r>
      <w:r>
        <w:rPr>
          <w:rFonts w:eastAsia="SimSun" w:cs="v4.1.0"/>
        </w:rPr>
        <w:t xml:space="preserve">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50CAC16E"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rsidR="002B1B63">
        <w:t xml:space="preserve">Input intermodulation requirement </w:t>
      </w:r>
      <w:r w:rsidR="002B1B63">
        <w:rPr>
          <w:rFonts w:cs="v4.1.0"/>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671" w:name="_Toc4020"/>
      <w:bookmarkStart w:id="3672" w:name="_Toc14035"/>
      <w:bookmarkStart w:id="3673" w:name="_Toc6154"/>
      <w:bookmarkStart w:id="3674" w:name="_Toc24294"/>
      <w:bookmarkStart w:id="3675" w:name="_Toc121818454"/>
      <w:bookmarkStart w:id="3676" w:name="_Toc121818678"/>
      <w:bookmarkStart w:id="3677" w:name="_Toc124158433"/>
      <w:bookmarkStart w:id="3678" w:name="_Toc130558501"/>
      <w:bookmarkStart w:id="3679" w:name="_Toc137467226"/>
      <w:bookmarkStart w:id="3680" w:name="_Toc138884872"/>
      <w:bookmarkStart w:id="3681" w:name="_Toc138885096"/>
      <w:bookmarkStart w:id="3682" w:name="_Toc145511307"/>
      <w:bookmarkStart w:id="3683" w:name="_Toc155475784"/>
      <w:bookmarkStart w:id="3684" w:name="_Toc176472820"/>
      <w:bookmarkStart w:id="3685" w:name="_Toc187248051"/>
      <w:bookmarkStart w:id="3686" w:name="_Toc194054401"/>
      <w:bookmarkStart w:id="3687" w:name="_Toc200115693"/>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6BA0FA9C" w14:textId="77777777" w:rsidR="004D3FFD" w:rsidRDefault="002C252C">
      <w:pPr>
        <w:pStyle w:val="Heading3"/>
      </w:pPr>
      <w:bookmarkStart w:id="3688" w:name="_Toc11871"/>
      <w:bookmarkStart w:id="3689" w:name="_Toc27331"/>
      <w:bookmarkStart w:id="3690" w:name="_Toc503965119"/>
      <w:bookmarkStart w:id="3691" w:name="_Toc8270"/>
      <w:bookmarkStart w:id="3692" w:name="_Toc121818455"/>
      <w:bookmarkStart w:id="3693" w:name="_Toc121818679"/>
      <w:bookmarkStart w:id="3694" w:name="_Toc124158434"/>
      <w:bookmarkStart w:id="3695" w:name="_Toc130558502"/>
      <w:bookmarkStart w:id="3696" w:name="_Toc137467227"/>
      <w:bookmarkStart w:id="3697" w:name="_Toc138884873"/>
      <w:bookmarkStart w:id="3698" w:name="_Toc138885097"/>
      <w:bookmarkStart w:id="3699" w:name="_Toc145511308"/>
      <w:bookmarkStart w:id="3700" w:name="_Toc155475785"/>
      <w:bookmarkStart w:id="3701" w:name="_Toc176472821"/>
      <w:bookmarkStart w:id="3702" w:name="_Toc187248052"/>
      <w:bookmarkStart w:id="3703" w:name="_Toc194054402"/>
      <w:bookmarkStart w:id="3704" w:name="_Toc200115694"/>
      <w:r>
        <w:rPr>
          <w:rFonts w:hint="eastAsia"/>
          <w:lang w:val="en-US" w:eastAsia="zh-CN"/>
        </w:rPr>
        <w:t>6</w:t>
      </w:r>
      <w:r>
        <w:t>.</w:t>
      </w:r>
      <w:r>
        <w:rPr>
          <w:rFonts w:hint="eastAsia"/>
          <w:lang w:val="en-US" w:eastAsia="zh-CN"/>
        </w:rPr>
        <w:t>8.1</w:t>
      </w:r>
      <w:r>
        <w:tab/>
        <w:t>Definitions and applicability</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06CA9FB3" w14:textId="31B58B44" w:rsidR="00766494" w:rsidRDefault="00766494" w:rsidP="00766494">
      <w:pPr>
        <w:rPr>
          <w:rFonts w:eastAsia="DengXian" w:cs="v4.2.0"/>
        </w:rPr>
      </w:pPr>
      <w:bookmarkStart w:id="3705"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rPr>
          <w:rFonts w:eastAsia="DengXian"/>
        </w:rPr>
        <w:t xml:space="preserve"> </w:t>
      </w:r>
      <w:r>
        <w:rPr>
          <w:rFonts w:eastAsia="DengXian" w:cs="v5.0.0"/>
        </w:rPr>
        <w:t>to the</w:t>
      </w:r>
      <w:r>
        <w:rPr>
          <w:rFonts w:eastAsia="DengXian"/>
        </w:rPr>
        <w:t xml:space="preserve"> average gain 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cs="v5.0.0"/>
        </w:rPr>
        <w:t xml:space="preserve"> over an adjacent channel outside the </w:t>
      </w:r>
      <w:r>
        <w:rPr>
          <w:rFonts w:eastAsia="DengXian" w:cs="v5.0.0" w:hint="eastAsia"/>
          <w:lang w:val="en-US" w:eastAsia="zh-CN"/>
        </w:rPr>
        <w:t xml:space="preserve">RF </w:t>
      </w:r>
      <w:r>
        <w:rPr>
          <w:rFonts w:eastAsia="DengXian" w:cs="v5.0.0"/>
        </w:rPr>
        <w:t xml:space="preserve">repeater </w:t>
      </w:r>
      <w:r>
        <w:rPr>
          <w:rFonts w:eastAsia="DengXian" w:cs="v5.0.0" w:hint="eastAsia"/>
          <w:lang w:val="en-US" w:eastAsia="zh-CN"/>
        </w:rPr>
        <w:t xml:space="preserve">or NCR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w:t>
      </w:r>
      <w:r>
        <w:rPr>
          <w:rFonts w:eastAsia="DengXian" w:cs="v4.2.0" w:hint="eastAsia"/>
          <w:lang w:val="en-US" w:eastAsia="zh-CN"/>
        </w:rPr>
        <w:t>RF r</w:t>
      </w:r>
      <w:r>
        <w:rPr>
          <w:rFonts w:eastAsia="DengXian" w:cs="v4.2.0"/>
        </w:rPr>
        <w:t>epeater</w:t>
      </w:r>
      <w:r>
        <w:rPr>
          <w:rFonts w:eastAsia="DengXian" w:cs="v4.2.0" w:hint="eastAsia"/>
          <w:lang w:val="en-US" w:eastAsia="zh-CN"/>
        </w:rPr>
        <w:t xml:space="preserve"> or NCR</w:t>
      </w:r>
      <w:r>
        <w:rPr>
          <w:rFonts w:eastAsia="DengXian" w:cs="v4.2.0"/>
        </w:rPr>
        <w:t xml:space="preserve">.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706" w:name="_Toc17241"/>
      <w:bookmarkStart w:id="3707" w:name="_Toc5018"/>
      <w:bookmarkStart w:id="3708" w:name="_Toc7403"/>
      <w:bookmarkStart w:id="3709" w:name="_Toc121818456"/>
      <w:bookmarkStart w:id="3710" w:name="_Toc121818680"/>
      <w:bookmarkStart w:id="3711" w:name="_Toc124158435"/>
      <w:bookmarkStart w:id="3712" w:name="_Toc130558503"/>
      <w:bookmarkStart w:id="3713" w:name="_Toc137467228"/>
      <w:bookmarkStart w:id="3714" w:name="_Toc138884874"/>
      <w:bookmarkStart w:id="3715" w:name="_Toc138885098"/>
      <w:bookmarkStart w:id="3716" w:name="_Toc145511309"/>
      <w:bookmarkStart w:id="3717" w:name="_Toc155475786"/>
      <w:bookmarkStart w:id="3718" w:name="_Toc176472822"/>
      <w:bookmarkStart w:id="3719" w:name="_Toc187248053"/>
      <w:bookmarkStart w:id="3720" w:name="_Toc194054403"/>
      <w:bookmarkStart w:id="3721" w:name="_Toc200115695"/>
      <w:r>
        <w:rPr>
          <w:rFonts w:hint="eastAsia"/>
          <w:lang w:val="en-US" w:eastAsia="zh-CN"/>
        </w:rPr>
        <w:t>6.8.2</w:t>
      </w:r>
      <w:r>
        <w:rPr>
          <w:rFonts w:hint="eastAsia"/>
          <w:lang w:val="en-US" w:eastAsia="zh-CN"/>
        </w:rPr>
        <w:tab/>
        <w:t>Co-existence with</w:t>
      </w:r>
      <w:bookmarkEnd w:id="3705"/>
      <w:r>
        <w:rPr>
          <w:rFonts w:hint="eastAsia"/>
          <w:lang w:val="en-US" w:eastAsia="zh-CN"/>
        </w:rPr>
        <w:t xml:space="preserve"> NR</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03A93369" w14:textId="77777777" w:rsidR="00C26D61" w:rsidRDefault="00C26D61" w:rsidP="00C26D61">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RF Repeater or NCR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722" w:name="_Toc8681"/>
      <w:bookmarkStart w:id="3723" w:name="_Toc12488"/>
      <w:bookmarkStart w:id="3724" w:name="_Toc27408"/>
      <w:bookmarkStart w:id="3725" w:name="_Toc503965122"/>
      <w:bookmarkStart w:id="3726" w:name="_Toc121818457"/>
      <w:bookmarkStart w:id="3727" w:name="_Toc121818681"/>
      <w:bookmarkStart w:id="3728" w:name="_Toc124158436"/>
      <w:bookmarkStart w:id="3729" w:name="_Toc130558504"/>
      <w:bookmarkStart w:id="3730" w:name="_Toc137467229"/>
      <w:bookmarkStart w:id="3731" w:name="_Toc138884875"/>
      <w:bookmarkStart w:id="3732" w:name="_Toc138885099"/>
      <w:bookmarkStart w:id="3733" w:name="_Toc145511310"/>
      <w:bookmarkStart w:id="3734" w:name="_Toc155475787"/>
      <w:bookmarkStart w:id="3735" w:name="_Toc176472823"/>
      <w:bookmarkStart w:id="3736" w:name="_Toc187248054"/>
      <w:bookmarkStart w:id="3737" w:name="_Toc194054404"/>
      <w:bookmarkStart w:id="3738" w:name="_Toc200115696"/>
      <w:r>
        <w:rPr>
          <w:rFonts w:hint="eastAsia"/>
          <w:lang w:val="en-US" w:eastAsia="zh-CN"/>
        </w:rPr>
        <w:t>6.8.2.1</w:t>
      </w:r>
      <w:r>
        <w:rPr>
          <w:rFonts w:hint="eastAsia"/>
          <w:lang w:val="en-US" w:eastAsia="zh-CN"/>
        </w:rPr>
        <w:tab/>
        <w:t>Minimum requirements</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46B46153" w14:textId="192659F7" w:rsidR="007815DD" w:rsidRDefault="007815DD" w:rsidP="007815DD">
      <w:r>
        <w:t xml:space="preserve">The minimum requirement  for </w:t>
      </w:r>
      <w:r>
        <w:rPr>
          <w:i/>
          <w:iCs/>
        </w:rPr>
        <w:t>repeater type 2-O</w:t>
      </w:r>
      <w:r>
        <w:t xml:space="preserve"> is defined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110676F6" w14:textId="77777777" w:rsidR="007815DD" w:rsidRDefault="007815DD" w:rsidP="007815DD">
      <w:r>
        <w:t xml:space="preserve">The minimum requirement for </w:t>
      </w:r>
      <w:r>
        <w:rPr>
          <w:i/>
          <w:iCs/>
        </w:rPr>
        <w:t>NCR-Fwd type 2-O</w:t>
      </w:r>
      <w:r>
        <w:t xml:space="preserve"> is defined in TS 38.106 [</w:t>
      </w:r>
      <w:r>
        <w:rPr>
          <w:rFonts w:hint="eastAsia"/>
          <w:lang w:val="en-US" w:eastAsia="zh-CN"/>
        </w:rPr>
        <w:t>2</w:t>
      </w:r>
      <w:r>
        <w:t>], clause 7.7.3.1.1.</w:t>
      </w:r>
    </w:p>
    <w:p w14:paraId="406821BA" w14:textId="77777777" w:rsidR="004D3FFD" w:rsidRDefault="002C252C">
      <w:pPr>
        <w:pStyle w:val="Heading4"/>
        <w:rPr>
          <w:lang w:val="en-US" w:eastAsia="zh-CN"/>
        </w:rPr>
      </w:pPr>
      <w:bookmarkStart w:id="3739" w:name="_Toc30385"/>
      <w:bookmarkStart w:id="3740" w:name="_Toc20207"/>
      <w:bookmarkStart w:id="3741" w:name="_Toc26613"/>
      <w:bookmarkStart w:id="3742" w:name="_Toc503965123"/>
      <w:bookmarkStart w:id="3743" w:name="_Toc121818458"/>
      <w:bookmarkStart w:id="3744" w:name="_Toc121818682"/>
      <w:bookmarkStart w:id="3745" w:name="_Toc124158437"/>
      <w:bookmarkStart w:id="3746" w:name="_Toc130558505"/>
      <w:bookmarkStart w:id="3747" w:name="_Toc137467230"/>
      <w:bookmarkStart w:id="3748" w:name="_Toc138884876"/>
      <w:bookmarkStart w:id="3749" w:name="_Toc138885100"/>
      <w:bookmarkStart w:id="3750" w:name="_Toc145511311"/>
      <w:bookmarkStart w:id="3751" w:name="_Toc155475788"/>
      <w:bookmarkStart w:id="3752" w:name="_Toc176472824"/>
      <w:bookmarkStart w:id="3753" w:name="_Toc187248055"/>
      <w:bookmarkStart w:id="3754" w:name="_Toc194054405"/>
      <w:bookmarkStart w:id="3755" w:name="_Toc200115697"/>
      <w:r>
        <w:rPr>
          <w:rFonts w:hint="eastAsia"/>
          <w:lang w:val="en-US" w:eastAsia="zh-CN"/>
        </w:rPr>
        <w:t>6.8.2.2</w:t>
      </w:r>
      <w:r>
        <w:rPr>
          <w:rFonts w:hint="eastAsia"/>
          <w:lang w:val="en-US" w:eastAsia="zh-CN"/>
        </w:rPr>
        <w:tab/>
        <w:t>Test purpose</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58948998" w14:textId="77777777" w:rsidR="008F4A0C" w:rsidRDefault="008F4A0C" w:rsidP="008F4A0C">
      <w:pPr>
        <w:rPr>
          <w:rFonts w:cs="v4.2.0"/>
        </w:rPr>
      </w:pPr>
      <w:r>
        <w:rPr>
          <w:rFonts w:cs="v4.2.0"/>
        </w:rPr>
        <w:t xml:space="preserve">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756" w:name="_Toc503965124"/>
      <w:bookmarkStart w:id="3757" w:name="_Toc3106"/>
      <w:bookmarkStart w:id="3758" w:name="_Toc1022"/>
      <w:bookmarkStart w:id="3759" w:name="_Toc29726"/>
      <w:bookmarkStart w:id="3760" w:name="_Toc121818459"/>
      <w:bookmarkStart w:id="3761" w:name="_Toc121818683"/>
      <w:bookmarkStart w:id="3762" w:name="_Toc124158438"/>
      <w:bookmarkStart w:id="3763" w:name="_Toc130558506"/>
      <w:bookmarkStart w:id="3764" w:name="_Toc137467231"/>
      <w:bookmarkStart w:id="3765" w:name="_Toc138884877"/>
      <w:bookmarkStart w:id="3766" w:name="_Toc138885101"/>
      <w:bookmarkStart w:id="3767" w:name="_Toc145511312"/>
      <w:bookmarkStart w:id="3768" w:name="_Toc155475789"/>
      <w:bookmarkStart w:id="3769" w:name="_Toc176472825"/>
      <w:bookmarkStart w:id="3770" w:name="_Toc187248056"/>
      <w:bookmarkStart w:id="3771" w:name="_Toc194054406"/>
      <w:bookmarkStart w:id="3772" w:name="_Toc200115698"/>
      <w:r>
        <w:rPr>
          <w:rFonts w:hint="eastAsia"/>
          <w:lang w:val="en-US" w:eastAsia="zh-CN"/>
        </w:rPr>
        <w:t>6.8.2.3</w:t>
      </w:r>
      <w:r>
        <w:rPr>
          <w:rFonts w:hint="eastAsia"/>
          <w:lang w:val="en-US" w:eastAsia="zh-CN"/>
        </w:rPr>
        <w:tab/>
        <w:t>Method of test</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13E105B2" w14:textId="77777777" w:rsidR="004D3FFD" w:rsidRDefault="002C252C" w:rsidP="008E76DD">
      <w:pPr>
        <w:pStyle w:val="Heading5"/>
      </w:pPr>
      <w:bookmarkStart w:id="3773" w:name="_Toc9338"/>
      <w:bookmarkStart w:id="3774" w:name="_Toc503965125"/>
      <w:bookmarkStart w:id="3775" w:name="_Toc29941"/>
      <w:bookmarkStart w:id="3776" w:name="_Toc8420"/>
      <w:bookmarkStart w:id="3777" w:name="_Toc121818460"/>
      <w:bookmarkStart w:id="3778" w:name="_Toc121818684"/>
      <w:bookmarkStart w:id="3779" w:name="_Toc124158439"/>
      <w:bookmarkStart w:id="3780" w:name="_Toc130558507"/>
      <w:bookmarkStart w:id="3781" w:name="_Toc137467232"/>
      <w:bookmarkStart w:id="3782" w:name="_Toc138884878"/>
      <w:bookmarkStart w:id="3783" w:name="_Toc138885102"/>
      <w:bookmarkStart w:id="3784" w:name="_Toc145511313"/>
      <w:bookmarkStart w:id="3785" w:name="_Toc155475790"/>
      <w:bookmarkStart w:id="3786" w:name="_Toc176472826"/>
      <w:bookmarkStart w:id="3787" w:name="_Toc187248057"/>
      <w:bookmarkStart w:id="3788" w:name="_Toc194054407"/>
      <w:bookmarkStart w:id="3789" w:name="_Toc200115699"/>
      <w:r>
        <w:rPr>
          <w:rFonts w:hint="eastAsia"/>
          <w:lang w:val="en-US" w:eastAsia="zh-CN"/>
        </w:rPr>
        <w:t>6.8.2.3.1</w:t>
      </w:r>
      <w:r>
        <w:tab/>
        <w:t>Initial conditions</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790" w:name="_Toc7930"/>
      <w:bookmarkStart w:id="3791" w:name="_Toc5033"/>
      <w:bookmarkStart w:id="3792" w:name="_Toc29201"/>
      <w:bookmarkStart w:id="3793" w:name="_Toc503965126"/>
      <w:bookmarkStart w:id="3794" w:name="_Toc121818461"/>
      <w:bookmarkStart w:id="3795" w:name="_Toc121818685"/>
      <w:bookmarkStart w:id="3796" w:name="_Toc124158440"/>
      <w:bookmarkStart w:id="3797" w:name="_Toc130558508"/>
      <w:bookmarkStart w:id="3798" w:name="_Toc137467233"/>
      <w:bookmarkStart w:id="3799" w:name="_Toc138884879"/>
      <w:bookmarkStart w:id="3800" w:name="_Toc138885103"/>
      <w:bookmarkStart w:id="3801" w:name="_Toc145511314"/>
      <w:bookmarkStart w:id="3802" w:name="_Toc155475791"/>
      <w:bookmarkStart w:id="3803" w:name="_Toc176472827"/>
      <w:bookmarkStart w:id="3804" w:name="_Toc187248058"/>
      <w:bookmarkStart w:id="3805" w:name="_Toc194054408"/>
      <w:bookmarkStart w:id="3806" w:name="_Toc200115700"/>
      <w:r>
        <w:rPr>
          <w:rFonts w:hint="eastAsia"/>
          <w:lang w:val="en-US" w:eastAsia="zh-CN"/>
        </w:rPr>
        <w:t>6.8.2.3.2</w:t>
      </w:r>
      <w:r>
        <w:rPr>
          <w:rFonts w:hint="eastAsia"/>
          <w:lang w:val="en-US" w:eastAsia="zh-CN"/>
        </w:rPr>
        <w:tab/>
        <w:t>Procedure</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23DAC261" w14:textId="77777777" w:rsidR="005934F1" w:rsidRDefault="005934F1" w:rsidP="005934F1">
      <w:pPr>
        <w:pStyle w:val="B1"/>
        <w:rPr>
          <w:rFonts w:cs="v4.2.0"/>
        </w:rPr>
      </w:pPr>
      <w:r>
        <w:rPr>
          <w:rFonts w:cs="v4.2.0"/>
        </w:rPr>
        <w:t>1a)</w:t>
      </w:r>
      <w:r>
        <w:rPr>
          <w:rFonts w:cs="v4.2.0"/>
        </w:rPr>
        <w:tab/>
      </w:r>
      <w:r>
        <w:t xml:space="preserve">Place the </w:t>
      </w:r>
      <w:r>
        <w:rPr>
          <w:rFonts w:eastAsia="SimSun" w:hint="eastAsia"/>
          <w:lang w:val="en-US" w:eastAsia="zh-CN"/>
        </w:rPr>
        <w:t>RF repeater or 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1A5FD8BC" w14:textId="4BDCA7AC" w:rsidR="005934F1" w:rsidRDefault="005934F1" w:rsidP="005934F1">
      <w:pPr>
        <w:pStyle w:val="B1"/>
      </w:pPr>
      <w:r>
        <w:t xml:space="preserve">1b) 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p>
    <w:p w14:paraId="6A0A6170" w14:textId="77777777" w:rsidR="005934F1" w:rsidRDefault="005934F1" w:rsidP="005934F1">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RF repeater or NCR</w:t>
      </w:r>
      <w:r>
        <w:rPr>
          <w:rFonts w:hint="eastAsia"/>
          <w:lang w:eastAsia="zh-CN"/>
        </w:rPr>
        <w:t xml:space="preserve"> </w:t>
      </w:r>
      <w:r>
        <w:rPr>
          <w:lang w:eastAsia="zh-CN"/>
        </w:rPr>
        <w:t>with the test system.</w:t>
      </w:r>
    </w:p>
    <w:p w14:paraId="2B48E7EC" w14:textId="77777777" w:rsidR="005934F1" w:rsidRDefault="005934F1" w:rsidP="005934F1">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RF repeater or NCR</w:t>
      </w:r>
      <w:r>
        <w:rPr>
          <w:lang w:eastAsia="zh-CN"/>
        </w:rPr>
        <w:t xml:space="preserve"> </w:t>
      </w:r>
      <w:r>
        <w:t>with the test antenna</w:t>
      </w:r>
      <w:r>
        <w:rPr>
          <w:lang w:eastAsia="zh-CN"/>
        </w:rPr>
        <w:t xml:space="preserve"> in the declared direction to be tested.</w:t>
      </w:r>
    </w:p>
    <w:p w14:paraId="26F6013B" w14:textId="77777777" w:rsidR="005934F1" w:rsidRDefault="005934F1" w:rsidP="005934F1">
      <w:pPr>
        <w:pStyle w:val="B1"/>
        <w:rPr>
          <w:lang w:eastAsia="zh-CN"/>
        </w:rPr>
      </w:pPr>
      <w:r>
        <w:rPr>
          <w:lang w:eastAsia="zh-CN"/>
        </w:rPr>
        <w:t>4)</w:t>
      </w:r>
      <w:r>
        <w:rPr>
          <w:lang w:eastAsia="zh-CN"/>
        </w:rPr>
        <w:tab/>
        <w:t xml:space="preserve">Align the </w:t>
      </w:r>
      <w:r>
        <w:rPr>
          <w:rFonts w:hint="eastAsia"/>
          <w:lang w:val="en-US" w:eastAsia="zh-CN"/>
        </w:rPr>
        <w:t>RF repeater or NCR</w:t>
      </w:r>
      <w:r>
        <w:rPr>
          <w:lang w:eastAsia="zh-CN"/>
        </w:rPr>
        <w:t xml:space="preserve"> to that the wanted signal and interferer signal is </w:t>
      </w:r>
      <w:r>
        <w:rPr>
          <w:i/>
          <w:lang w:eastAsia="zh-CN"/>
        </w:rPr>
        <w:t>polarization matched</w:t>
      </w:r>
      <w:r>
        <w:rPr>
          <w:lang w:eastAsia="zh-CN"/>
        </w:rPr>
        <w:t xml:space="preserve"> with the test antenna(s).</w:t>
      </w:r>
    </w:p>
    <w:p w14:paraId="469A0CA0" w14:textId="5A96EA06" w:rsidR="005934F1" w:rsidRDefault="005934F1" w:rsidP="005934F1">
      <w:pPr>
        <w:pStyle w:val="B1"/>
      </w:pPr>
      <w:r>
        <w:rPr>
          <w:rFonts w:eastAsia="SimSun" w:hint="eastAsia"/>
          <w:lang w:val="en-US" w:eastAsia="zh-CN"/>
        </w:rPr>
        <w:t>5</w:t>
      </w:r>
      <w:r>
        <w:t>)</w:t>
      </w:r>
      <w:r>
        <w:tab/>
      </w:r>
      <w:r w:rsidR="009F40BC">
        <w:t>Set the signal generator to transmit a signal modulated with test model 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downlink</w:t>
      </w:r>
      <w:r w:rsidR="009F40BC">
        <w:rPr>
          <w:rFonts w:eastAsiaTheme="minorEastAsia" w:hint="eastAsia"/>
          <w:lang w:val="en-US" w:eastAsia="zh-CN"/>
        </w:rPr>
        <w:t xml:space="preserve"> or NC</w:t>
      </w:r>
      <w:r w:rsidR="009F40BC">
        <w:t>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NCR downlink</w:t>
      </w:r>
      <w:r w:rsidR="009F40BC">
        <w:rPr>
          <w:rFonts w:hint="eastAsia"/>
          <w:lang w:val="en-US" w:eastAsia="zh-CN"/>
        </w:rPr>
        <w:t xml:space="preserve"> and </w:t>
      </w:r>
      <w:r w:rsidR="009F40BC">
        <w:t>test model 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uplink</w:t>
      </w:r>
      <w:r w:rsidR="009F40BC">
        <w:rPr>
          <w:rFonts w:eastAsiaTheme="minorEastAsia" w:hint="eastAsia"/>
          <w:lang w:val="en-US" w:eastAsia="zh-CN"/>
        </w:rPr>
        <w:t xml:space="preserve"> or NC</w:t>
      </w:r>
      <w:r w:rsidR="009F40BC">
        <w:t>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eastAsiaTheme="minorEastAsia" w:hint="eastAsia"/>
          <w:lang w:eastAsia="zh-CN"/>
        </w:rPr>
        <w:t xml:space="preserve"> for NCR uplink</w:t>
      </w:r>
      <w:r w:rsidR="009F40BC">
        <w:rPr>
          <w:rFonts w:hint="eastAsia"/>
          <w:lang w:val="en-US" w:eastAsia="zh-CN"/>
        </w:rPr>
        <w:t xml:space="preserve"> as defined in section 4.9</w:t>
      </w:r>
      <w:r w:rsidR="009F40BC">
        <w:t xml:space="preserve"> at the first or last channel</w:t>
      </w:r>
      <w:r w:rsidR="009F40BC">
        <w:rPr>
          <w:rFonts w:hint="eastAsia"/>
          <w:lang w:val="en-US" w:eastAsia="zh-CN"/>
        </w:rPr>
        <w:t xml:space="preserve"> with channel offset from frequency range of passband defined in section 6.8.2.3.3</w:t>
      </w:r>
      <w:r w:rsidR="009F40BC">
        <w:t xml:space="preserve"> within the pass band.</w:t>
      </w:r>
    </w:p>
    <w:p w14:paraId="1EE327F3" w14:textId="77777777" w:rsidR="005934F1" w:rsidRDefault="005934F1" w:rsidP="005934F1">
      <w:pPr>
        <w:pStyle w:val="B1"/>
      </w:pPr>
      <w:r>
        <w:rPr>
          <w:rFonts w:eastAsia="SimSun" w:hint="eastAsia"/>
          <w:lang w:val="en-US" w:eastAsia="zh-CN"/>
        </w:rPr>
        <w:t>6</w:t>
      </w:r>
      <w:r>
        <w:t>)</w:t>
      </w:r>
      <w:r>
        <w:tab/>
        <w:t xml:space="preserve">Adjust the input power to the </w:t>
      </w:r>
      <w:r>
        <w:rPr>
          <w:rFonts w:eastAsia="SimSun" w:hint="eastAsia"/>
          <w:lang w:val="en-US" w:eastAsia="zh-CN"/>
        </w:rPr>
        <w:t xml:space="preserve">RF </w:t>
      </w:r>
      <w:r>
        <w:t>Repeater</w:t>
      </w:r>
      <w:r>
        <w:rPr>
          <w:rFonts w:eastAsia="SimSun" w:hint="eastAsia"/>
          <w:lang w:val="en-US" w:eastAsia="zh-CN"/>
        </w:rPr>
        <w:t xml:space="preserve"> or NCR</w:t>
      </w:r>
      <w:r>
        <w:t xml:space="preserve"> to create the maximum nominal </w:t>
      </w:r>
      <w:r>
        <w:rPr>
          <w:rFonts w:eastAsia="SimSun" w:hint="eastAsia"/>
          <w:lang w:val="en-US" w:eastAsia="zh-CN"/>
        </w:rPr>
        <w:t xml:space="preserve">RF </w:t>
      </w:r>
      <w:r>
        <w:t>Repeater</w:t>
      </w:r>
      <w:r>
        <w:rPr>
          <w:rFonts w:eastAsia="SimSun" w:hint="eastAsia"/>
          <w:lang w:val="en-US" w:eastAsia="zh-CN"/>
        </w:rPr>
        <w:t xml:space="preserve"> or NCR</w:t>
      </w:r>
      <w:r>
        <w:t xml:space="preserve"> output power at maximum gain</w:t>
      </w:r>
    </w:p>
    <w:p w14:paraId="0B80563E" w14:textId="77777777" w:rsidR="005934F1" w:rsidRDefault="005934F1" w:rsidP="005934F1">
      <w:pPr>
        <w:pStyle w:val="B1"/>
      </w:pPr>
      <w:r>
        <w:rPr>
          <w:rFonts w:eastAsia="SimSun" w:hint="eastAsia"/>
          <w:lang w:val="en-US" w:eastAsia="zh-CN"/>
        </w:rPr>
        <w:t>7</w:t>
      </w:r>
      <w:r>
        <w:t>)</w:t>
      </w:r>
      <w:r>
        <w:tab/>
        <w:t xml:space="preserve">Orient the positioner (and </w:t>
      </w:r>
      <w:r>
        <w:rPr>
          <w:rFonts w:eastAsia="SimSun" w:hint="eastAsia"/>
          <w:lang w:val="en-US" w:eastAsia="zh-CN"/>
        </w:rPr>
        <w:t>RF repeater or NCR</w:t>
      </w:r>
      <w:r>
        <w:t xml:space="preserve">) in order that the direction to be tested aligns with the test antenna such that measurements to determine TRP can be performed (see </w:t>
      </w:r>
      <w:r>
        <w:rPr>
          <w:rFonts w:eastAsia="SimSun" w:hint="eastAsia"/>
          <w:lang w:eastAsia="zh-CN"/>
        </w:rPr>
        <w:t>annex G</w:t>
      </w:r>
      <w:r>
        <w:t>).</w:t>
      </w:r>
    </w:p>
    <w:p w14:paraId="55794E81" w14:textId="77777777" w:rsidR="005934F1" w:rsidRDefault="005934F1" w:rsidP="005934F1">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29C59DBB" w14:textId="77777777" w:rsidR="005934F1" w:rsidRDefault="005934F1" w:rsidP="005934F1">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1D40D3DF" w14:textId="0D7E2F5E" w:rsidR="005934F1" w:rsidRDefault="005934F1" w:rsidP="005934F1">
      <w:pPr>
        <w:pStyle w:val="B1"/>
        <w:rPr>
          <w:rFonts w:cs="v4.2.0"/>
        </w:rPr>
      </w:pPr>
      <w:r>
        <w:rPr>
          <w:rFonts w:eastAsia="SimSun" w:hint="eastAsia"/>
          <w:lang w:val="en-US" w:eastAsia="zh-CN"/>
        </w:rPr>
        <w:t>10</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t xml:space="preserve"> and using the measurements made in Step </w:t>
      </w:r>
      <w:r>
        <w:rPr>
          <w:rFonts w:eastAsia="SimSun" w:hint="eastAsia"/>
          <w:lang w:val="en-US" w:eastAsia="zh-CN"/>
        </w:rPr>
        <w:t>9</w:t>
      </w:r>
      <w:r>
        <w:t>.</w:t>
      </w:r>
    </w:p>
    <w:p w14:paraId="5B0CC9AF" w14:textId="77777777" w:rsidR="005934F1" w:rsidRDefault="005934F1" w:rsidP="005934F1">
      <w:pPr>
        <w:pStyle w:val="B1"/>
      </w:pPr>
      <w:r>
        <w:rPr>
          <w:rFonts w:eastAsia="SimSun" w:hint="eastAsia"/>
          <w:lang w:val="en-US" w:eastAsia="zh-CN"/>
        </w:rPr>
        <w:t>11</w:t>
      </w:r>
      <w:r>
        <w:t>)</w:t>
      </w:r>
      <w:r>
        <w:tab/>
      </w:r>
      <w:r>
        <w:rPr>
          <w:rFonts w:eastAsia="SimSun"/>
          <w:lang w:val="en-US" w:eastAsia="zh-CN"/>
        </w:rPr>
        <w:tab/>
      </w:r>
      <w:r>
        <w:t xml:space="preserve">Set the signal generator to transmit the same signal and the same input power at one of the channel offsets outside the </w:t>
      </w:r>
      <w:r>
        <w:rPr>
          <w:rFonts w:eastAsia="SimSun" w:hint="eastAsia"/>
          <w:lang w:val="en-US" w:eastAsia="zh-CN"/>
        </w:rPr>
        <w:t xml:space="preserve">RF </w:t>
      </w:r>
      <w:r>
        <w:t>repeater</w:t>
      </w:r>
      <w:r>
        <w:rPr>
          <w:rFonts w:eastAsia="SimSun" w:hint="eastAsia"/>
          <w:lang w:val="en-US" w:eastAsia="zh-CN"/>
        </w:rPr>
        <w:t xml:space="preserve"> or NCR</w:t>
      </w:r>
      <w:r>
        <w:t xml:space="preserve"> pass band according to Table</w:t>
      </w:r>
      <w:r>
        <w:rPr>
          <w:rFonts w:hint="eastAsia"/>
          <w:lang w:val="en-US" w:eastAsia="zh-CN"/>
        </w:rPr>
        <w:t>s</w:t>
      </w:r>
      <w:r>
        <w:t xml:space="preserve"> </w:t>
      </w:r>
      <w:r>
        <w:rPr>
          <w:rFonts w:hint="eastAsia"/>
          <w:lang w:val="en-US" w:eastAsia="zh-CN"/>
        </w:rPr>
        <w:t>in section 6.8.2.3.3</w:t>
      </w:r>
      <w:r>
        <w:t>.</w:t>
      </w:r>
    </w:p>
    <w:p w14:paraId="14A216D8" w14:textId="3CEBD8F4" w:rsidR="005934F1" w:rsidRDefault="005934F1" w:rsidP="005934F1">
      <w:pPr>
        <w:pStyle w:val="B1"/>
        <w:rPr>
          <w:rFonts w:eastAsia="SimSun"/>
          <w:lang w:val="en-US" w:eastAsia="zh-CN"/>
        </w:rPr>
      </w:pPr>
      <w:r>
        <w:rPr>
          <w:rFonts w:eastAsia="SimSun" w:hint="eastAsia"/>
          <w:lang w:val="en-US" w:eastAsia="zh-CN"/>
        </w:rPr>
        <w:t>12</w:t>
      </w:r>
      <w:r>
        <w:t>)</w:t>
      </w:r>
      <w:r>
        <w:tab/>
      </w:r>
      <w:r>
        <w:rPr>
          <w:rFonts w:eastAsia="SimSun"/>
          <w:lang w:val="en-US" w:eastAsia="zh-CN"/>
        </w:rPr>
        <w:tab/>
      </w:r>
      <w:r>
        <w:rPr>
          <w:rFonts w:eastAsia="SimSun" w:hint="eastAsia"/>
          <w:lang w:val="en-US" w:eastAsia="zh-CN"/>
        </w:rPr>
        <w:t>Repeat step 7) to 9) for the measurement of the input signal outside the RF repeater or NCR pass-band;</w:t>
      </w:r>
    </w:p>
    <w:p w14:paraId="29530EE6" w14:textId="3EEEDE22" w:rsidR="005934F1" w:rsidRDefault="005934F1" w:rsidP="005934F1">
      <w:pPr>
        <w:pStyle w:val="B1"/>
      </w:pPr>
      <w:r>
        <w:rPr>
          <w:rFonts w:eastAsia="SimSun" w:hint="eastAsia"/>
          <w:lang w:val="en-US" w:eastAsia="zh-CN"/>
        </w:rPr>
        <w:t>13</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807" w:name="_Toc24660"/>
      <w:bookmarkStart w:id="3808" w:name="_Toc503965127"/>
      <w:bookmarkStart w:id="3809" w:name="_Toc25630"/>
      <w:bookmarkStart w:id="3810" w:name="_Toc2772"/>
      <w:bookmarkStart w:id="3811" w:name="_Toc121818462"/>
      <w:bookmarkStart w:id="3812" w:name="_Toc121818686"/>
      <w:bookmarkStart w:id="3813" w:name="_Toc124158441"/>
      <w:bookmarkStart w:id="3814" w:name="_Toc130558509"/>
      <w:bookmarkStart w:id="3815" w:name="_Toc137467234"/>
      <w:bookmarkStart w:id="3816" w:name="_Toc138884880"/>
      <w:bookmarkStart w:id="3817" w:name="_Toc138885104"/>
      <w:bookmarkStart w:id="3818" w:name="_Toc145511315"/>
      <w:bookmarkStart w:id="3819" w:name="_Toc155475792"/>
      <w:bookmarkStart w:id="3820" w:name="_Toc176472828"/>
      <w:bookmarkStart w:id="3821" w:name="_Toc187248059"/>
      <w:bookmarkStart w:id="3822" w:name="_Toc194054409"/>
      <w:bookmarkStart w:id="3823" w:name="_Toc200115701"/>
      <w:r>
        <w:rPr>
          <w:rFonts w:hint="eastAsia"/>
          <w:lang w:val="en-US" w:eastAsia="zh-CN"/>
        </w:rPr>
        <w:t>6.8.2.3.3</w:t>
      </w:r>
      <w:r>
        <w:rPr>
          <w:rFonts w:hint="eastAsia"/>
          <w:lang w:val="en-US" w:eastAsia="zh-CN"/>
        </w:rPr>
        <w:tab/>
        <w:t>Test Requirements</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7452661F" w14:textId="77777777" w:rsidR="007830D0" w:rsidRDefault="007830D0" w:rsidP="007830D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w:t>
      </w:r>
      <w:r>
        <w:rPr>
          <w:rFonts w:eastAsia="DengXian" w:hint="eastAsia"/>
          <w:lang w:val="en-US" w:eastAsia="zh-CN"/>
        </w:rPr>
        <w:t xml:space="preserve">RF </w:t>
      </w:r>
      <w:r>
        <w:rPr>
          <w:rFonts w:eastAsia="DengXian" w:hint="eastAsia"/>
        </w:rPr>
        <w:t>repeater</w:t>
      </w:r>
      <w:r>
        <w:rPr>
          <w:rFonts w:eastAsia="DengXian" w:hint="eastAsia"/>
          <w:lang w:val="en-US" w:eastAsia="zh-CN"/>
        </w:rPr>
        <w:t xml:space="preserve"> or NCR</w:t>
      </w:r>
      <w:r>
        <w:rPr>
          <w:rFonts w:eastAsia="DengXian" w:hint="eastAsia"/>
        </w:rPr>
        <w:t xml:space="preserve">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824B7AA" w14:textId="77777777" w:rsidR="007830D0" w:rsidRDefault="007830D0" w:rsidP="007830D0">
      <w:pPr>
        <w:rPr>
          <w:rFonts w:eastAsia="DengXian"/>
        </w:rPr>
      </w:pPr>
      <w:r>
        <w:rPr>
          <w:rFonts w:eastAsia="DengXian"/>
        </w:rPr>
        <w:t>For a</w:t>
      </w:r>
      <w:r>
        <w:rPr>
          <w:rFonts w:eastAsia="DengXian" w:hint="eastAsia"/>
          <w:lang w:val="en-US" w:eastAsia="zh-CN"/>
        </w:rPr>
        <w:t xml:space="preserve"> RF</w:t>
      </w:r>
      <w:r>
        <w:rPr>
          <w:rFonts w:eastAsia="DengXian"/>
        </w:rPr>
        <w:t xml:space="preserve"> 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53A6A6BC" w14:textId="77777777" w:rsidR="007830D0" w:rsidRDefault="007830D0" w:rsidP="007830D0">
      <w:pPr>
        <w:pStyle w:val="TH"/>
        <w:rPr>
          <w:rFonts w:eastAsia="DengXian"/>
        </w:rPr>
      </w:pPr>
      <w:r>
        <w:t xml:space="preserve">Table </w:t>
      </w:r>
      <w:r>
        <w:rPr>
          <w:lang w:val="en-US"/>
        </w:rPr>
        <w:t>6.8.2.3.3</w:t>
      </w:r>
      <w:r>
        <w:t xml:space="preserve">-1: </w:t>
      </w:r>
      <w:r>
        <w:rPr>
          <w:rFonts w:eastAsia="SimSun" w:hint="eastAsia"/>
          <w:lang w:val="en-US" w:eastAsia="zh-CN"/>
        </w:rPr>
        <w:t xml:space="preserve">RF </w:t>
      </w:r>
      <w:r>
        <w:t>Repeater</w:t>
      </w:r>
      <w:r>
        <w:rPr>
          <w:rFonts w:eastAsia="SimSun" w:hint="eastAsia"/>
          <w:lang w:val="en-US" w:eastAsia="zh-CN"/>
        </w:rPr>
        <w:t xml:space="preserve"> or NCR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014CFBDF" w14:textId="77777777" w:rsidTr="006B217A">
        <w:trPr>
          <w:jc w:val="center"/>
        </w:trPr>
        <w:tc>
          <w:tcPr>
            <w:tcW w:w="2061" w:type="dxa"/>
          </w:tcPr>
          <w:p w14:paraId="3B575A0E" w14:textId="77777777" w:rsidR="007830D0" w:rsidRDefault="007830D0" w:rsidP="006B217A">
            <w:pPr>
              <w:pStyle w:val="TAH"/>
              <w:rPr>
                <w:rFonts w:cs="Arial"/>
                <w:szCs w:val="18"/>
              </w:rPr>
            </w:pPr>
            <w:r>
              <w:rPr>
                <w:rFonts w:cs="Arial"/>
                <w:szCs w:val="18"/>
              </w:rPr>
              <w:t>Co-existence with other systems</w:t>
            </w:r>
          </w:p>
        </w:tc>
        <w:tc>
          <w:tcPr>
            <w:tcW w:w="2061" w:type="dxa"/>
          </w:tcPr>
          <w:p w14:paraId="2126AA2C" w14:textId="77777777" w:rsidR="007830D0" w:rsidRDefault="007830D0" w:rsidP="006B217A">
            <w:pPr>
              <w:pStyle w:val="TAH"/>
              <w:rPr>
                <w:rFonts w:eastAsia="DengXian" w:cs="Arial"/>
                <w:szCs w:val="18"/>
              </w:rPr>
            </w:pPr>
            <w:r>
              <w:rPr>
                <w:rFonts w:eastAsia="DengXian" w:cs="Arial"/>
                <w:szCs w:val="18"/>
              </w:rPr>
              <w:t>Repeater</w:t>
            </w:r>
            <w:r>
              <w:rPr>
                <w:rFonts w:eastAsia="DengXian" w:cs="Arial" w:hint="eastAsia"/>
                <w:szCs w:val="18"/>
                <w:lang w:val="en-US" w:eastAsia="zh-CN"/>
              </w:rPr>
              <w:t xml:space="preserve"> or NCR</w:t>
            </w:r>
            <w:r>
              <w:rPr>
                <w:rFonts w:eastAsia="DengXian" w:cs="Arial"/>
                <w:szCs w:val="18"/>
              </w:rPr>
              <w:t xml:space="preserve"> Class</w:t>
            </w:r>
          </w:p>
        </w:tc>
        <w:tc>
          <w:tcPr>
            <w:tcW w:w="3600" w:type="dxa"/>
          </w:tcPr>
          <w:p w14:paraId="635B20B7" w14:textId="77777777" w:rsidR="007830D0" w:rsidRDefault="007830D0" w:rsidP="006B217A">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A02F84E" w14:textId="77777777" w:rsidR="007830D0" w:rsidRDefault="007830D0" w:rsidP="006B217A">
            <w:pPr>
              <w:pStyle w:val="TAH"/>
              <w:rPr>
                <w:rFonts w:cs="Arial"/>
                <w:szCs w:val="18"/>
              </w:rPr>
            </w:pPr>
            <w:r>
              <w:t>Filter on the adjacent channel frequency and corresponding filter bandwidth</w:t>
            </w:r>
          </w:p>
        </w:tc>
        <w:tc>
          <w:tcPr>
            <w:tcW w:w="1620" w:type="dxa"/>
          </w:tcPr>
          <w:p w14:paraId="1EFC8A6D" w14:textId="77777777" w:rsidR="007830D0" w:rsidRDefault="007830D0" w:rsidP="006B217A">
            <w:pPr>
              <w:pStyle w:val="TAH"/>
              <w:rPr>
                <w:rFonts w:cs="Arial"/>
                <w:szCs w:val="18"/>
              </w:rPr>
            </w:pPr>
            <w:r>
              <w:rPr>
                <w:rFonts w:cs="Arial"/>
                <w:szCs w:val="18"/>
              </w:rPr>
              <w:t>ACRR limit</w:t>
            </w:r>
          </w:p>
          <w:p w14:paraId="59573304" w14:textId="77777777" w:rsidR="007830D0" w:rsidRDefault="007830D0" w:rsidP="006B217A">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7830D0" w14:paraId="4514930A" w14:textId="77777777" w:rsidTr="006B217A">
        <w:trPr>
          <w:jc w:val="center"/>
        </w:trPr>
        <w:tc>
          <w:tcPr>
            <w:tcW w:w="2061" w:type="dxa"/>
            <w:vMerge w:val="restart"/>
            <w:vAlign w:val="center"/>
          </w:tcPr>
          <w:p w14:paraId="01673E35" w14:textId="77777777" w:rsidR="007830D0" w:rsidRDefault="007830D0" w:rsidP="006B217A">
            <w:pPr>
              <w:pStyle w:val="TAC"/>
              <w:rPr>
                <w:rFonts w:eastAsia="DengXian"/>
              </w:rPr>
            </w:pPr>
            <w:r>
              <w:rPr>
                <w:rFonts w:eastAsia="DengXian"/>
              </w:rPr>
              <w:t>NR</w:t>
            </w:r>
          </w:p>
        </w:tc>
        <w:tc>
          <w:tcPr>
            <w:tcW w:w="2061" w:type="dxa"/>
            <w:vAlign w:val="center"/>
          </w:tcPr>
          <w:p w14:paraId="70CA2077"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154C56D3"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2CABA2DD"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F93B354"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0537C72"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DDA26F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E90102D" w14:textId="77777777" w:rsidTr="006B217A">
        <w:trPr>
          <w:jc w:val="center"/>
        </w:trPr>
        <w:tc>
          <w:tcPr>
            <w:tcW w:w="2061" w:type="dxa"/>
            <w:vMerge/>
            <w:vAlign w:val="center"/>
          </w:tcPr>
          <w:p w14:paraId="4159B5E8" w14:textId="77777777" w:rsidR="007830D0" w:rsidRDefault="007830D0" w:rsidP="006B217A">
            <w:pPr>
              <w:pStyle w:val="TAC"/>
            </w:pPr>
          </w:p>
        </w:tc>
        <w:tc>
          <w:tcPr>
            <w:tcW w:w="2061" w:type="dxa"/>
            <w:vAlign w:val="center"/>
          </w:tcPr>
          <w:p w14:paraId="29A465DE" w14:textId="77777777" w:rsidR="007830D0" w:rsidRDefault="007830D0" w:rsidP="006B217A">
            <w:pPr>
              <w:pStyle w:val="TAC"/>
              <w:rPr>
                <w:rFonts w:eastAsia="DengXian"/>
                <w:lang w:val="en-US" w:eastAsia="zh-CN"/>
              </w:rPr>
            </w:pPr>
            <w:r>
              <w:rPr>
                <w:rFonts w:eastAsia="DengXian"/>
              </w:rPr>
              <w:t xml:space="preserve">Medium Range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2E4AE4C"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9FF5960"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148175"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1B72737"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1A684E49"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796D9F4" w14:textId="77777777" w:rsidTr="006B217A">
        <w:trPr>
          <w:jc w:val="center"/>
        </w:trPr>
        <w:tc>
          <w:tcPr>
            <w:tcW w:w="2061" w:type="dxa"/>
            <w:vMerge/>
            <w:vAlign w:val="center"/>
          </w:tcPr>
          <w:p w14:paraId="67C95707" w14:textId="77777777" w:rsidR="007830D0" w:rsidRDefault="007830D0" w:rsidP="006B217A">
            <w:pPr>
              <w:pStyle w:val="TAC"/>
            </w:pPr>
          </w:p>
        </w:tc>
        <w:tc>
          <w:tcPr>
            <w:tcW w:w="2061" w:type="dxa"/>
            <w:vAlign w:val="center"/>
          </w:tcPr>
          <w:p w14:paraId="321C88BA"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0BB6119A"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62CE061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CD0663"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187ACFDF"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A85519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7830D0" w14:paraId="487661D6" w14:textId="77777777" w:rsidTr="006B217A">
        <w:trPr>
          <w:jc w:val="center"/>
        </w:trPr>
        <w:tc>
          <w:tcPr>
            <w:tcW w:w="10962" w:type="dxa"/>
            <w:gridSpan w:val="5"/>
          </w:tcPr>
          <w:p w14:paraId="61343AE8"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2BC4CB3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37B5F81E"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5AFC74A2"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22134D9C"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59951C95"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00942331" w14:textId="77777777" w:rsidR="007830D0" w:rsidRDefault="007830D0" w:rsidP="007830D0">
      <w:pPr>
        <w:rPr>
          <w:rFonts w:cs="v4.2.0"/>
        </w:rPr>
      </w:pPr>
    </w:p>
    <w:p w14:paraId="4E16B71D" w14:textId="77777777" w:rsidR="007830D0" w:rsidRDefault="007830D0" w:rsidP="007830D0">
      <w:pPr>
        <w:rPr>
          <w:rFonts w:eastAsia="DengXian"/>
        </w:rPr>
      </w:pPr>
      <w:r>
        <w:rPr>
          <w:rFonts w:eastAsia="DengXian"/>
        </w:rPr>
        <w:t xml:space="preserve">For 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587BA2BC" w14:textId="77777777" w:rsidR="007830D0" w:rsidRDefault="007830D0" w:rsidP="007830D0">
      <w:pPr>
        <w:pStyle w:val="TH"/>
      </w:pPr>
      <w:r>
        <w:t xml:space="preserve">Table </w:t>
      </w:r>
      <w:r>
        <w:rPr>
          <w:lang w:val="en-US"/>
        </w:rPr>
        <w:t>6.8.2.3.3</w:t>
      </w:r>
      <w:r>
        <w:t xml:space="preserve">-2: </w:t>
      </w:r>
      <w:r>
        <w:rPr>
          <w:rFonts w:eastAsia="SimSun" w:hint="eastAsia"/>
          <w:lang w:val="en-US" w:eastAsia="zh-CN"/>
        </w:rPr>
        <w:t xml:space="preserve">RF </w:t>
      </w:r>
      <w:r>
        <w:t>Repeater</w:t>
      </w:r>
      <w:r>
        <w:rPr>
          <w:rFonts w:eastAsia="SimSun" w:hint="eastAsia"/>
          <w:lang w:val="en-US" w:eastAsia="zh-CN"/>
        </w:rPr>
        <w:t xml:space="preserve"> or NCR</w:t>
      </w:r>
      <w:r>
        <w:t xml:space="preserve">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434AF2D5" w14:textId="77777777" w:rsidTr="006B217A">
        <w:trPr>
          <w:jc w:val="center"/>
        </w:trPr>
        <w:tc>
          <w:tcPr>
            <w:tcW w:w="2061" w:type="dxa"/>
          </w:tcPr>
          <w:p w14:paraId="1A1EEB61" w14:textId="77777777" w:rsidR="007830D0" w:rsidRDefault="007830D0" w:rsidP="006B217A">
            <w:pPr>
              <w:pStyle w:val="TAH"/>
            </w:pPr>
            <w:r>
              <w:t>Co-existence with other systems</w:t>
            </w:r>
          </w:p>
        </w:tc>
        <w:tc>
          <w:tcPr>
            <w:tcW w:w="2061" w:type="dxa"/>
          </w:tcPr>
          <w:p w14:paraId="2F389CFD" w14:textId="77777777" w:rsidR="007830D0" w:rsidRDefault="007830D0" w:rsidP="006B217A">
            <w:pPr>
              <w:pStyle w:val="TAH"/>
              <w:rPr>
                <w:rFonts w:eastAsia="DengXian"/>
              </w:rPr>
            </w:pPr>
            <w:r>
              <w:rPr>
                <w:rFonts w:eastAsia="DengXian"/>
              </w:rPr>
              <w:t>Repeater</w:t>
            </w:r>
            <w:r>
              <w:rPr>
                <w:rFonts w:eastAsia="DengXian" w:hint="eastAsia"/>
                <w:lang w:val="en-US" w:eastAsia="zh-CN"/>
              </w:rPr>
              <w:t xml:space="preserve"> or NCR</w:t>
            </w:r>
            <w:r>
              <w:rPr>
                <w:rFonts w:eastAsia="DengXian"/>
              </w:rPr>
              <w:t xml:space="preserve"> Class</w:t>
            </w:r>
          </w:p>
        </w:tc>
        <w:tc>
          <w:tcPr>
            <w:tcW w:w="3600" w:type="dxa"/>
          </w:tcPr>
          <w:p w14:paraId="29EB6AF5" w14:textId="77777777" w:rsidR="007830D0" w:rsidRDefault="007830D0" w:rsidP="006B217A">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4772F2B3" w14:textId="77777777" w:rsidR="007830D0" w:rsidRDefault="007830D0" w:rsidP="006B217A">
            <w:pPr>
              <w:pStyle w:val="TAH"/>
            </w:pPr>
            <w:r>
              <w:t>Filter on the adjacent channel frequency and corresponding filter bandwidth</w:t>
            </w:r>
          </w:p>
        </w:tc>
        <w:tc>
          <w:tcPr>
            <w:tcW w:w="1620" w:type="dxa"/>
          </w:tcPr>
          <w:p w14:paraId="1FD591A0" w14:textId="77777777" w:rsidR="007830D0" w:rsidRDefault="007830D0" w:rsidP="006B217A">
            <w:pPr>
              <w:pStyle w:val="TAH"/>
            </w:pPr>
            <w:r>
              <w:t>ACRR limit</w:t>
            </w:r>
          </w:p>
          <w:p w14:paraId="5F405D5F" w14:textId="77777777" w:rsidR="007830D0" w:rsidRDefault="007830D0" w:rsidP="006B217A">
            <w:pPr>
              <w:pStyle w:val="TAH"/>
            </w:pPr>
            <w:r>
              <w:rPr>
                <w:rFonts w:eastAsia="DengXian"/>
              </w:rPr>
              <w:t xml:space="preserve"> (</w:t>
            </w:r>
            <w:r>
              <w:rPr>
                <w:rFonts w:eastAsia="DengXian" w:hint="eastAsia"/>
                <w:lang w:val="en-US" w:eastAsia="zh-CN"/>
              </w:rPr>
              <w:t>dB)</w:t>
            </w:r>
          </w:p>
        </w:tc>
      </w:tr>
      <w:tr w:rsidR="007830D0" w14:paraId="13C5633F" w14:textId="77777777" w:rsidTr="006B217A">
        <w:trPr>
          <w:jc w:val="center"/>
        </w:trPr>
        <w:tc>
          <w:tcPr>
            <w:tcW w:w="2061" w:type="dxa"/>
            <w:vMerge w:val="restart"/>
            <w:vAlign w:val="center"/>
          </w:tcPr>
          <w:p w14:paraId="2D52AFBE" w14:textId="77777777" w:rsidR="007830D0" w:rsidRDefault="007830D0" w:rsidP="006B217A">
            <w:pPr>
              <w:pStyle w:val="TAC"/>
              <w:rPr>
                <w:rFonts w:eastAsia="DengXian"/>
              </w:rPr>
            </w:pPr>
            <w:r>
              <w:rPr>
                <w:rFonts w:eastAsia="DengXian"/>
              </w:rPr>
              <w:t xml:space="preserve"> NR</w:t>
            </w:r>
          </w:p>
        </w:tc>
        <w:tc>
          <w:tcPr>
            <w:tcW w:w="2061" w:type="dxa"/>
            <w:vAlign w:val="center"/>
          </w:tcPr>
          <w:p w14:paraId="582CE81C"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4DD15D14"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73EC991C"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56BAC700" w14:textId="77777777" w:rsidR="007830D0" w:rsidRDefault="007830D0" w:rsidP="006B217A">
            <w:pPr>
              <w:pStyle w:val="TAC"/>
              <w:rPr>
                <w:rFonts w:eastAsia="DengXian"/>
              </w:rPr>
            </w:pPr>
            <w:r>
              <w:rPr>
                <w:rFonts w:eastAsia="DengXian" w:hint="eastAsia"/>
                <w:lang w:val="en-US" w:eastAsia="zh-CN"/>
              </w:rPr>
              <w:t xml:space="preserve">25.3 </w:t>
            </w:r>
            <w:r>
              <w:rPr>
                <w:rFonts w:eastAsia="DengXian"/>
              </w:rPr>
              <w:t>(Note 2)</w:t>
            </w:r>
          </w:p>
          <w:p w14:paraId="56712058"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CF2A589" w14:textId="77777777" w:rsidR="007830D0" w:rsidRDefault="007830D0" w:rsidP="006B217A">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17A29FA8" w14:textId="77777777" w:rsidTr="006B217A">
        <w:trPr>
          <w:jc w:val="center"/>
        </w:trPr>
        <w:tc>
          <w:tcPr>
            <w:tcW w:w="2061" w:type="dxa"/>
            <w:vMerge/>
            <w:vAlign w:val="center"/>
          </w:tcPr>
          <w:p w14:paraId="167D1FA3" w14:textId="77777777" w:rsidR="007830D0" w:rsidRDefault="007830D0" w:rsidP="006B217A">
            <w:pPr>
              <w:pStyle w:val="TAC"/>
            </w:pPr>
          </w:p>
        </w:tc>
        <w:tc>
          <w:tcPr>
            <w:tcW w:w="2061" w:type="dxa"/>
            <w:vAlign w:val="center"/>
          </w:tcPr>
          <w:p w14:paraId="59336916"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45345AA" w14:textId="77777777" w:rsidR="007830D0" w:rsidRDefault="007830D0" w:rsidP="006B217A">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29A447F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6A04A9" w14:textId="77777777" w:rsidR="007830D0" w:rsidRDefault="007830D0" w:rsidP="006B217A">
            <w:pPr>
              <w:pStyle w:val="TAC"/>
              <w:rPr>
                <w:rFonts w:eastAsia="DengXian"/>
              </w:rPr>
            </w:pPr>
            <w:r>
              <w:rPr>
                <w:rFonts w:eastAsia="DengXian" w:hint="eastAsia"/>
                <w:lang w:val="en-US" w:eastAsia="zh-CN"/>
              </w:rPr>
              <w:t>14.3</w:t>
            </w:r>
            <w:r>
              <w:rPr>
                <w:rFonts w:eastAsia="DengXian"/>
              </w:rPr>
              <w:t xml:space="preserve"> (Note 1, 2)</w:t>
            </w:r>
          </w:p>
          <w:p w14:paraId="64417BC4" w14:textId="77777777" w:rsidR="007830D0" w:rsidRDefault="007830D0" w:rsidP="006B217A">
            <w:pPr>
              <w:pStyle w:val="TAC"/>
              <w:rPr>
                <w:rFonts w:eastAsia="DengXian"/>
              </w:rPr>
            </w:pPr>
            <w:r>
              <w:rPr>
                <w:rFonts w:eastAsia="DengXian" w:hint="eastAsia"/>
                <w:lang w:val="en-US" w:eastAsia="zh-CN"/>
              </w:rPr>
              <w:t>13.3</w:t>
            </w:r>
            <w:r>
              <w:rPr>
                <w:rFonts w:eastAsia="DengXian"/>
              </w:rPr>
              <w:t xml:space="preserve"> (Note 1, 3)</w:t>
            </w:r>
          </w:p>
          <w:p w14:paraId="3F360D22" w14:textId="77777777" w:rsidR="007830D0" w:rsidRDefault="007830D0" w:rsidP="006B217A">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7830D0" w14:paraId="472E5158" w14:textId="77777777" w:rsidTr="006B217A">
        <w:trPr>
          <w:jc w:val="center"/>
        </w:trPr>
        <w:tc>
          <w:tcPr>
            <w:tcW w:w="10962" w:type="dxa"/>
            <w:gridSpan w:val="5"/>
          </w:tcPr>
          <w:p w14:paraId="54D39C63"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523702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B939C55"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78E139E0"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73762DC6"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17C6F83F"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56F3693F" w14:textId="77777777" w:rsidR="007830D0" w:rsidRDefault="007830D0" w:rsidP="007830D0">
      <w:pPr>
        <w:rPr>
          <w:lang w:eastAsia="zh-CN"/>
        </w:rPr>
      </w:pPr>
    </w:p>
    <w:p w14:paraId="7051CD42" w14:textId="77777777" w:rsidR="004D3FFD" w:rsidRDefault="002C252C">
      <w:pPr>
        <w:pStyle w:val="Heading2"/>
      </w:pPr>
      <w:bookmarkStart w:id="3824" w:name="_Toc6829"/>
      <w:bookmarkStart w:id="3825" w:name="_Toc24941"/>
      <w:bookmarkStart w:id="3826" w:name="_Toc23320"/>
      <w:bookmarkStart w:id="3827" w:name="_Toc10152"/>
      <w:bookmarkStart w:id="3828" w:name="_Toc121818463"/>
      <w:bookmarkStart w:id="3829" w:name="_Toc121818687"/>
      <w:bookmarkStart w:id="3830" w:name="_Toc124158442"/>
      <w:bookmarkStart w:id="3831" w:name="_Toc130558510"/>
      <w:bookmarkStart w:id="3832" w:name="_Toc137467235"/>
      <w:bookmarkStart w:id="3833" w:name="_Toc138884881"/>
      <w:bookmarkStart w:id="3834" w:name="_Toc138885105"/>
      <w:bookmarkStart w:id="3835" w:name="_Toc145511316"/>
      <w:bookmarkStart w:id="3836" w:name="_Toc155475793"/>
      <w:bookmarkStart w:id="3837" w:name="_Toc176472829"/>
      <w:bookmarkStart w:id="3838" w:name="_Toc187248060"/>
      <w:bookmarkStart w:id="3839" w:name="_Toc194054410"/>
      <w:bookmarkStart w:id="3840" w:name="_Toc200115702"/>
      <w:bookmarkStart w:id="3841" w:name="_Toc36817404"/>
      <w:bookmarkStart w:id="3842" w:name="_Toc37260326"/>
      <w:bookmarkStart w:id="3843" w:name="_Toc45893630"/>
      <w:bookmarkStart w:id="3844" w:name="_Toc61179039"/>
      <w:bookmarkStart w:id="3845" w:name="_Toc74663426"/>
      <w:bookmarkStart w:id="3846" w:name="_Toc53178801"/>
      <w:bookmarkStart w:id="3847" w:name="_Toc53178350"/>
      <w:bookmarkStart w:id="3848" w:name="_Toc61179509"/>
      <w:bookmarkStart w:id="3849" w:name="_Toc21127643"/>
      <w:bookmarkStart w:id="3850" w:name="_Toc29811852"/>
      <w:bookmarkStart w:id="3851" w:name="_Toc67916805"/>
      <w:bookmarkStart w:id="3852" w:name="_Toc82621967"/>
      <w:bookmarkStart w:id="3853" w:name="_Toc44712317"/>
      <w:bookmarkStart w:id="3854"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0D3C5A09" w14:textId="77777777" w:rsidR="004D3FFD" w:rsidRDefault="002C252C" w:rsidP="00EB7040">
      <w:pPr>
        <w:pStyle w:val="Heading3"/>
        <w:rPr>
          <w:rFonts w:eastAsia="DengXian"/>
        </w:rPr>
      </w:pPr>
      <w:bookmarkStart w:id="3855" w:name="_Toc21127639"/>
      <w:bookmarkStart w:id="3856" w:name="_Toc45893626"/>
      <w:bookmarkStart w:id="3857" w:name="_Toc53178797"/>
      <w:bookmarkStart w:id="3858" w:name="_Toc44712313"/>
      <w:bookmarkStart w:id="3859" w:name="_Toc29811848"/>
      <w:bookmarkStart w:id="3860" w:name="_Toc37260322"/>
      <w:bookmarkStart w:id="3861" w:name="_Toc82621963"/>
      <w:bookmarkStart w:id="3862" w:name="_Toc61179035"/>
      <w:bookmarkStart w:id="3863" w:name="_Toc74663422"/>
      <w:bookmarkStart w:id="3864" w:name="_Toc36817400"/>
      <w:bookmarkStart w:id="3865" w:name="_Toc53178346"/>
      <w:bookmarkStart w:id="3866" w:name="_Toc67916801"/>
      <w:bookmarkStart w:id="3867" w:name="_Toc37267710"/>
      <w:bookmarkStart w:id="3868" w:name="_Toc61179505"/>
      <w:bookmarkStart w:id="3869" w:name="_Toc121818464"/>
      <w:bookmarkStart w:id="3870" w:name="_Toc121818688"/>
      <w:bookmarkStart w:id="3871" w:name="_Toc124158443"/>
      <w:bookmarkStart w:id="3872" w:name="_Toc130558511"/>
      <w:bookmarkStart w:id="3873" w:name="_Toc137467236"/>
      <w:bookmarkStart w:id="3874" w:name="_Toc138884882"/>
      <w:bookmarkStart w:id="3875" w:name="_Toc138885106"/>
      <w:bookmarkStart w:id="3876" w:name="_Toc145511317"/>
      <w:bookmarkStart w:id="3877" w:name="_Toc155475794"/>
      <w:bookmarkStart w:id="3878" w:name="_Toc176472830"/>
      <w:bookmarkStart w:id="3879" w:name="_Toc187248061"/>
      <w:bookmarkStart w:id="3880" w:name="_Toc194054411"/>
      <w:bookmarkStart w:id="3881" w:name="_Toc200115703"/>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5F56C4E3" w14:textId="77777777" w:rsidR="004D3FFD" w:rsidRDefault="002C252C" w:rsidP="00EB7040">
      <w:pPr>
        <w:pStyle w:val="Heading4"/>
      </w:pPr>
      <w:bookmarkStart w:id="3882" w:name="_Toc74915670"/>
      <w:bookmarkStart w:id="3883" w:name="_Toc58915668"/>
      <w:bookmarkStart w:id="3884" w:name="_Toc58917849"/>
      <w:bookmarkStart w:id="3885" w:name="_Toc29810517"/>
      <w:bookmarkStart w:id="3886" w:name="_Toc21102668"/>
      <w:bookmarkStart w:id="3887" w:name="_Toc36635869"/>
      <w:bookmarkStart w:id="3888" w:name="_Toc37272815"/>
      <w:bookmarkStart w:id="3889" w:name="_Toc76544181"/>
      <w:bookmarkStart w:id="3890" w:name="_Toc82536303"/>
      <w:bookmarkStart w:id="3891" w:name="_Toc66693718"/>
      <w:bookmarkStart w:id="3892" w:name="_Toc53183001"/>
      <w:bookmarkStart w:id="3893" w:name="_Toc76114295"/>
      <w:bookmarkStart w:id="3894" w:name="_Toc45885892"/>
      <w:bookmarkStart w:id="3895" w:name="_Toc121818465"/>
      <w:bookmarkStart w:id="3896" w:name="_Toc121818689"/>
      <w:bookmarkStart w:id="3897" w:name="_Toc124158444"/>
      <w:bookmarkStart w:id="3898" w:name="_Toc130558512"/>
      <w:bookmarkStart w:id="3899" w:name="_Toc137467237"/>
      <w:bookmarkStart w:id="3900" w:name="_Toc138884883"/>
      <w:bookmarkStart w:id="3901" w:name="_Toc138885107"/>
      <w:bookmarkStart w:id="3902" w:name="_Toc145511318"/>
      <w:bookmarkStart w:id="3903" w:name="_Toc155475795"/>
      <w:bookmarkStart w:id="3904" w:name="_Toc176472831"/>
      <w:bookmarkStart w:id="3905" w:name="_Toc187248062"/>
      <w:bookmarkStart w:id="3906" w:name="_Toc194054412"/>
      <w:bookmarkStart w:id="3907" w:name="_Toc200115704"/>
      <w:r>
        <w:t>6.9.1.1</w:t>
      </w:r>
      <w:r>
        <w:tab/>
        <w:t>Definition and applicability</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17E6ED5F" w14:textId="77777777" w:rsidR="00C01608" w:rsidRDefault="00C01608" w:rsidP="00C01608">
      <w:pPr>
        <w:rPr>
          <w:rFonts w:eastAsia="DengXian"/>
        </w:rPr>
      </w:pPr>
      <w:bookmarkStart w:id="3908" w:name="_Toc76544182"/>
      <w:bookmarkStart w:id="3909" w:name="_Toc37272816"/>
      <w:bookmarkStart w:id="3910" w:name="_Toc29810518"/>
      <w:bookmarkStart w:id="3911" w:name="_Toc58915669"/>
      <w:bookmarkStart w:id="3912" w:name="_Toc76114296"/>
      <w:bookmarkStart w:id="3913" w:name="_Toc53183002"/>
      <w:bookmarkStart w:id="3914" w:name="_Toc36635870"/>
      <w:bookmarkStart w:id="3915" w:name="_Toc74915671"/>
      <w:bookmarkStart w:id="3916" w:name="_Toc66693719"/>
      <w:bookmarkStart w:id="3917" w:name="_Toc82536304"/>
      <w:bookmarkStart w:id="3918" w:name="_Toc45885893"/>
      <w:bookmarkStart w:id="3919" w:name="_Toc58917850"/>
      <w:bookmarkStart w:id="3920"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w:t>
      </w:r>
      <w:r>
        <w:t>BW</w:t>
      </w:r>
      <w:r>
        <w:rPr>
          <w:vertAlign w:val="subscript"/>
        </w:rPr>
        <w:t>passband</w:t>
      </w:r>
      <w:r>
        <w:rPr>
          <w:rFonts w:eastAsia="DengXian"/>
        </w:rPr>
        <w:t xml:space="preserve">) centred on the assigned channel frequency during the </w:t>
      </w:r>
      <w:r>
        <w:rPr>
          <w:rFonts w:eastAsia="DengXian"/>
          <w:i/>
        </w:rPr>
        <w:t>transmitter OFF state</w:t>
      </w:r>
      <w:r>
        <w:rPr>
          <w:rFonts w:eastAsia="DengXian"/>
        </w:rPr>
        <w:t>. N = SCS/15, where SCS is Sub Carrier Spacing in kHz of the input signal.</w:t>
      </w:r>
      <w:r>
        <w:t xml:space="preserve"> </w:t>
      </w:r>
      <w:r>
        <w:rPr>
          <w:rFonts w:eastAsia="DengXian"/>
        </w:rPr>
        <w:t>The OTA transmitter OFF power is defined as TRP.</w:t>
      </w:r>
    </w:p>
    <w:p w14:paraId="112D1BA6" w14:textId="77777777" w:rsidR="00C01608" w:rsidRDefault="00C01608" w:rsidP="00C01608">
      <w:pPr>
        <w:pStyle w:val="Heading4"/>
      </w:pPr>
      <w:bookmarkStart w:id="3921" w:name="_Toc176472832"/>
      <w:bookmarkStart w:id="3922" w:name="_Toc187248063"/>
      <w:bookmarkStart w:id="3923" w:name="_Toc194054413"/>
      <w:bookmarkStart w:id="3924" w:name="_Toc200115705"/>
      <w:r>
        <w:t>6.9.1.2</w:t>
      </w:r>
      <w:r>
        <w:tab/>
        <w:t>Minimum requirement</w:t>
      </w:r>
      <w:r>
        <w:rPr>
          <w:rFonts w:eastAsia="SimSun"/>
          <w:lang w:val="en-US" w:eastAsia="zh-CN"/>
        </w:rPr>
        <w:t xml:space="preserve"> for RF repeater</w:t>
      </w:r>
      <w:bookmarkEnd w:id="3921"/>
      <w:bookmarkEnd w:id="3922"/>
      <w:bookmarkEnd w:id="3923"/>
      <w:bookmarkEnd w:id="3924"/>
    </w:p>
    <w:p w14:paraId="0A8A6362" w14:textId="77777777" w:rsidR="00C01608" w:rsidRDefault="00C01608" w:rsidP="00C01608">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7A13634A" w14:textId="77777777" w:rsidR="00C01608" w:rsidRDefault="00C01608" w:rsidP="00C01608">
      <w:pPr>
        <w:keepNext/>
        <w:keepLines/>
        <w:spacing w:before="120"/>
        <w:ind w:left="1418" w:hanging="1418"/>
        <w:outlineLvl w:val="3"/>
        <w:rPr>
          <w:rFonts w:ascii="Arial" w:eastAsia="SimSun" w:hAnsi="Arial"/>
          <w:sz w:val="24"/>
          <w:lang w:val="en-US" w:eastAsia="zh-CN"/>
        </w:rPr>
      </w:pPr>
      <w:r>
        <w:rPr>
          <w:rFonts w:ascii="Arial" w:hAnsi="Arial"/>
          <w:sz w:val="24"/>
        </w:rPr>
        <w:t>6.9.1.2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54D51308" w14:textId="77777777" w:rsidR="00C01608" w:rsidRDefault="00C01608" w:rsidP="00C01608">
      <w:pPr>
        <w:rPr>
          <w:rFonts w:eastAsia="DengXian"/>
        </w:rPr>
      </w:pPr>
      <w:r>
        <w:rPr>
          <w:rFonts w:eastAsia="DengXian"/>
        </w:rPr>
        <w:t xml:space="preserve">The OTA transmitter OFF TRP spectral density for </w:t>
      </w:r>
      <w:r>
        <w:rPr>
          <w:rFonts w:eastAsia="DengXian" w:hint="eastAsia"/>
          <w:i/>
        </w:rPr>
        <w:t>repeater</w:t>
      </w:r>
      <w:r>
        <w:rPr>
          <w:rFonts w:eastAsia="DengXian"/>
          <w:i/>
        </w:rPr>
        <w:t xml:space="preserve"> type 2-O</w:t>
      </w:r>
      <w:r>
        <w:rPr>
          <w:rFonts w:eastAsia="DengXian"/>
        </w:rPr>
        <w:t xml:space="preserve"> shall be less than </w:t>
      </w:r>
      <w:r>
        <w:rPr>
          <w:rFonts w:eastAsia="DengXian"/>
        </w:rPr>
        <w:noBreakHyphen/>
        <w:t>36 dBm/MHz.</w:t>
      </w:r>
    </w:p>
    <w:p w14:paraId="0D47EB35" w14:textId="77777777" w:rsidR="00C01608" w:rsidRDefault="00C01608" w:rsidP="00C01608">
      <w:pPr>
        <w:keepNext/>
        <w:keepLines/>
        <w:spacing w:before="120"/>
        <w:ind w:left="1418" w:hanging="1418"/>
        <w:outlineLvl w:val="3"/>
        <w:rPr>
          <w:rFonts w:ascii="Arial" w:hAnsi="Arial"/>
          <w:sz w:val="24"/>
        </w:rPr>
      </w:pPr>
      <w:bookmarkStart w:id="3925" w:name="_Toc8766"/>
      <w:bookmarkStart w:id="3926" w:name="_Toc155428258"/>
      <w:bookmarkStart w:id="3927" w:name="_Toc161665575"/>
      <w:bookmarkStart w:id="3928" w:name="_Toc17265"/>
      <w:bookmarkStart w:id="3929" w:name="_Toc155781276"/>
      <w:r>
        <w:rPr>
          <w:rFonts w:ascii="Arial" w:hAnsi="Arial"/>
          <w:sz w:val="24"/>
        </w:rPr>
        <w:t>6</w:t>
      </w:r>
      <w:r>
        <w:rPr>
          <w:rFonts w:ascii="Arial" w:hAnsi="Arial" w:hint="eastAsia"/>
          <w:sz w:val="24"/>
        </w:rPr>
        <w:t>.9</w:t>
      </w:r>
      <w:r>
        <w:rPr>
          <w:rFonts w:ascii="Arial" w:hAnsi="Arial"/>
          <w:sz w:val="24"/>
        </w:rPr>
        <w:t>.1.</w:t>
      </w:r>
      <w:r>
        <w:rPr>
          <w:rFonts w:ascii="Arial" w:eastAsia="SimSun" w:hAnsi="Arial"/>
          <w:sz w:val="24"/>
          <w:lang w:val="en-US" w:eastAsia="zh-CN"/>
        </w:rPr>
        <w:t>2A.1</w:t>
      </w:r>
      <w:r>
        <w:rPr>
          <w:rFonts w:ascii="Arial" w:hAnsi="Arial"/>
          <w:sz w:val="24"/>
        </w:rPr>
        <w:tab/>
        <w:t xml:space="preserve">Minimum requirement for </w:t>
      </w:r>
      <w:r>
        <w:rPr>
          <w:rFonts w:ascii="Arial" w:eastAsia="SimSun" w:hAnsi="Arial" w:hint="eastAsia"/>
          <w:sz w:val="24"/>
          <w:lang w:val="en-US" w:eastAsia="zh-CN"/>
        </w:rPr>
        <w:t>NCR</w:t>
      </w:r>
      <w:bookmarkEnd w:id="3925"/>
      <w:bookmarkEnd w:id="3926"/>
      <w:bookmarkEnd w:id="3927"/>
      <w:bookmarkEnd w:id="3928"/>
      <w:bookmarkEnd w:id="3929"/>
    </w:p>
    <w:p w14:paraId="1B1706CE" w14:textId="77777777" w:rsidR="00C01608" w:rsidRDefault="00C01608" w:rsidP="00C01608">
      <w:pPr>
        <w:keepNext/>
        <w:keepLines/>
        <w:spacing w:before="120"/>
        <w:ind w:left="1417" w:hanging="1417"/>
        <w:outlineLvl w:val="4"/>
        <w:rPr>
          <w:rFonts w:ascii="Arial" w:hAnsi="Arial"/>
          <w:sz w:val="22"/>
        </w:rPr>
      </w:pPr>
      <w:bookmarkStart w:id="3930" w:name="_Toc12829"/>
      <w:bookmarkStart w:id="3931" w:name="_Toc155781277"/>
      <w:bookmarkStart w:id="3932" w:name="_Toc155428259"/>
      <w:bookmarkStart w:id="3933" w:name="_Toc325"/>
      <w:bookmarkStart w:id="3934" w:name="_Toc161665576"/>
      <w:r>
        <w:rPr>
          <w:rFonts w:ascii="Arial" w:hAnsi="Arial"/>
          <w:sz w:val="22"/>
        </w:rPr>
        <w:t>6.9.1.2A.1.1</w:t>
      </w:r>
      <w:r>
        <w:rPr>
          <w:rFonts w:ascii="Arial" w:hAnsi="Arial"/>
          <w:sz w:val="22"/>
        </w:rPr>
        <w:tab/>
        <w:t xml:space="preserve">Minimum requirement for </w:t>
      </w:r>
      <w:r>
        <w:rPr>
          <w:rFonts w:ascii="Arial" w:eastAsia="SimSun" w:hAnsi="Arial" w:hint="eastAsia"/>
          <w:sz w:val="22"/>
          <w:lang w:val="en-US" w:eastAsia="zh-CN"/>
        </w:rPr>
        <w:t>NCR-Fwd</w:t>
      </w:r>
      <w:bookmarkEnd w:id="3930"/>
      <w:bookmarkEnd w:id="3931"/>
      <w:bookmarkEnd w:id="3932"/>
      <w:bookmarkEnd w:id="3933"/>
      <w:bookmarkEnd w:id="3934"/>
    </w:p>
    <w:p w14:paraId="5D6CC94D" w14:textId="77777777" w:rsidR="00C01608" w:rsidRDefault="00C01608" w:rsidP="00C01608">
      <w:pPr>
        <w:keepNext/>
        <w:keepLines/>
        <w:spacing w:before="120"/>
        <w:ind w:left="1985" w:hanging="1985"/>
        <w:rPr>
          <w:rFonts w:ascii="Arial" w:hAnsi="Arial"/>
        </w:rPr>
      </w:pPr>
      <w:r>
        <w:rPr>
          <w:rFonts w:ascii="Arial" w:hAnsi="Arial"/>
        </w:rPr>
        <w:t>6.9.1.2A.1.1.1</w:t>
      </w:r>
      <w:r>
        <w:rPr>
          <w:rFonts w:ascii="Arial" w:hAnsi="Arial"/>
        </w:rPr>
        <w:tab/>
        <w:t xml:space="preserve">Minimum requirement for </w:t>
      </w:r>
      <w:r>
        <w:rPr>
          <w:rFonts w:ascii="Arial" w:eastAsia="SimSun" w:hAnsi="Arial" w:hint="eastAsia"/>
          <w:lang w:val="en-US" w:eastAsia="zh-CN"/>
        </w:rPr>
        <w:t>NCR-Fwd</w:t>
      </w:r>
      <w:r>
        <w:rPr>
          <w:rFonts w:ascii="Arial" w:hAnsi="Arial"/>
          <w:i/>
        </w:rPr>
        <w:t xml:space="preserve"> type </w:t>
      </w:r>
      <w:r>
        <w:rPr>
          <w:rFonts w:ascii="Arial" w:eastAsia="SimSun" w:hAnsi="Arial" w:hint="eastAsia"/>
          <w:i/>
          <w:lang w:val="en-US" w:eastAsia="zh-CN"/>
        </w:rPr>
        <w:t>2</w:t>
      </w:r>
      <w:r>
        <w:rPr>
          <w:rFonts w:ascii="Arial" w:hAnsi="Arial"/>
          <w:i/>
        </w:rPr>
        <w:t>-O</w:t>
      </w:r>
    </w:p>
    <w:p w14:paraId="31737F37" w14:textId="69B6AE20" w:rsidR="00C01608" w:rsidRDefault="00C01608" w:rsidP="00C01608">
      <w:pPr>
        <w:rPr>
          <w:rFonts w:eastAsia="DengXian"/>
        </w:rPr>
      </w:pPr>
      <w:r>
        <w:rPr>
          <w:rFonts w:cs="v4.1.0"/>
        </w:rPr>
        <w:t>The requirements in clause 7.9.2.2  in TS 38.106 [</w:t>
      </w:r>
      <w:r>
        <w:rPr>
          <w:rFonts w:eastAsia="SimSun" w:cs="v4.1.0" w:hint="eastAsia"/>
          <w:lang w:val="en-US" w:eastAsia="zh-CN"/>
        </w:rPr>
        <w:t>2</w:t>
      </w:r>
      <w:r>
        <w:rPr>
          <w:rFonts w:cs="v4.1.0"/>
        </w:rPr>
        <w:t>] apply</w:t>
      </w:r>
      <w:r>
        <w:rPr>
          <w:rFonts w:eastAsia="SimSun" w:cs="v4.1.0" w:hint="eastAsia"/>
          <w:lang w:val="en-US" w:eastAsia="zh-CN"/>
        </w:rPr>
        <w:t xml:space="preserve"> for NCR-Fwd type 2-O</w:t>
      </w:r>
      <w:r>
        <w:rPr>
          <w:rFonts w:cs="v4.1.0"/>
        </w:rPr>
        <w:t>.</w:t>
      </w:r>
    </w:p>
    <w:p w14:paraId="36E43E91" w14:textId="77777777" w:rsidR="00C01608" w:rsidRDefault="00C01608" w:rsidP="00C01608">
      <w:pPr>
        <w:keepNext/>
        <w:keepLines/>
        <w:spacing w:before="120"/>
        <w:ind w:left="1417" w:hanging="1417"/>
        <w:outlineLvl w:val="4"/>
        <w:rPr>
          <w:rFonts w:ascii="Arial" w:hAnsi="Arial"/>
          <w:sz w:val="22"/>
        </w:rPr>
      </w:pPr>
      <w:bookmarkStart w:id="3935" w:name="_Toc155428260"/>
      <w:bookmarkStart w:id="3936" w:name="_Toc155781278"/>
      <w:bookmarkStart w:id="3937" w:name="_Toc161665577"/>
      <w:r>
        <w:rPr>
          <w:rFonts w:ascii="Arial" w:hAnsi="Arial"/>
          <w:sz w:val="22"/>
        </w:rPr>
        <w:t>6.9.1.2A.1.2</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3935"/>
      <w:bookmarkEnd w:id="3936"/>
      <w:bookmarkEnd w:id="3937"/>
    </w:p>
    <w:p w14:paraId="6D41157E" w14:textId="77777777" w:rsidR="00C01608" w:rsidRDefault="00C01608" w:rsidP="00C01608">
      <w:pPr>
        <w:keepNext/>
        <w:keepLines/>
        <w:spacing w:before="120"/>
        <w:ind w:left="1985" w:hanging="1985"/>
        <w:rPr>
          <w:rFonts w:ascii="Arial" w:eastAsia="DengXian" w:hAnsi="Arial"/>
        </w:rPr>
      </w:pPr>
      <w:r>
        <w:rPr>
          <w:rFonts w:ascii="Arial" w:hAnsi="Arial"/>
        </w:rPr>
        <w:t>6.9.1.2A.1.2.1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74E27449" w14:textId="6B141D4E" w:rsidR="00C01608" w:rsidRDefault="00C01608" w:rsidP="00C01608">
      <w:r>
        <w:rPr>
          <w:rFonts w:eastAsia="DengXian"/>
        </w:rPr>
        <w:t xml:space="preserve">For Wide Area </w:t>
      </w:r>
      <w:r>
        <w:rPr>
          <w:rFonts w:eastAsia="DengXian"/>
          <w:i/>
          <w:iCs/>
        </w:rPr>
        <w:t>NCR-MT</w:t>
      </w:r>
      <w:r>
        <w:rPr>
          <w:rFonts w:eastAsia="DengXian" w:hint="eastAsia"/>
          <w:i/>
          <w:iCs/>
          <w:lang w:val="en-US" w:eastAsia="zh-CN"/>
        </w:rPr>
        <w:t xml:space="preserve"> type 2-O</w:t>
      </w:r>
      <w:r>
        <w:rPr>
          <w:rFonts w:eastAsia="DengXian"/>
        </w:rPr>
        <w:t xml:space="preserve">, </w:t>
      </w:r>
      <w:r>
        <w:t xml:space="preserve">the OTA transmitter OFF TRP spectral density for shall be less than </w:t>
      </w:r>
      <w:r>
        <w:noBreakHyphen/>
        <w:t xml:space="preserve">36 dBm/MHz. </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sidRPr="00C07A57">
        <w:t>6.9.1.2A.1.2.1</w:t>
      </w:r>
      <w:r w:rsidRPr="00C07A57">
        <w:rPr>
          <w:lang w:val="en-US"/>
        </w:rPr>
        <w:t>-1</w:t>
      </w:r>
      <w:r>
        <w:t xml:space="preserve"> for each operating band supported. The requirement is verified with the test metric of TRP (Link=TX beam peak direction, Meas=TRP grid).</w:t>
      </w:r>
    </w:p>
    <w:p w14:paraId="2E941BEB" w14:textId="77777777" w:rsidR="00C01608" w:rsidRDefault="00C01608" w:rsidP="00C01608">
      <w:pPr>
        <w:keepNext/>
        <w:keepLines/>
        <w:spacing w:before="60"/>
        <w:jc w:val="center"/>
        <w:rPr>
          <w:rFonts w:ascii="Arial" w:hAnsi="Arial"/>
          <w:b/>
        </w:rPr>
      </w:pPr>
      <w:r>
        <w:rPr>
          <w:rFonts w:ascii="Arial" w:hAnsi="Arial"/>
          <w:b/>
        </w:rPr>
        <w:t>Table 6.9.1.2A.1.2.1</w:t>
      </w:r>
      <w:r>
        <w:rPr>
          <w:rFonts w:ascii="Arial" w:hAnsi="Arial" w:hint="eastAsia"/>
          <w:b/>
          <w:lang w:val="en-US" w:eastAsia="zh-CN"/>
        </w:rPr>
        <w:t>-1</w:t>
      </w:r>
      <w:r>
        <w:rPr>
          <w:rFonts w:ascii="Arial" w:hAnsi="Arial"/>
          <w:b/>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01608" w14:paraId="5AA1A892"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2FFC28B" w14:textId="77777777" w:rsidR="00C01608" w:rsidRDefault="00C01608" w:rsidP="006B217A">
            <w:pPr>
              <w:keepNext/>
              <w:keepLines/>
              <w:spacing w:after="0"/>
              <w:jc w:val="center"/>
              <w:rPr>
                <w:rFonts w:ascii="Arial" w:eastAsia="MS Mincho" w:hAnsi="Arial"/>
                <w:b/>
                <w:sz w:val="18"/>
              </w:rPr>
            </w:pPr>
            <w:r>
              <w:rPr>
                <w:rFonts w:ascii="Arial" w:hAnsi="Arial"/>
                <w:b/>
                <w:sz w:val="18"/>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8D6FC8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 xml:space="preserve">Channel bandwidth </w:t>
            </w:r>
            <w:r>
              <w:rPr>
                <w:rFonts w:ascii="Arial" w:hAnsi="Arial" w:hint="eastAsia"/>
                <w:b/>
                <w:sz w:val="18"/>
              </w:rPr>
              <w:t xml:space="preserve">/ </w:t>
            </w:r>
            <w:r>
              <w:rPr>
                <w:rFonts w:ascii="Arial" w:eastAsia="MS Mincho" w:hAnsi="Arial"/>
                <w:b/>
                <w:sz w:val="18"/>
              </w:rPr>
              <w:t>Transmit OFF power (dBm) / measurement bandwidth</w:t>
            </w:r>
          </w:p>
        </w:tc>
      </w:tr>
      <w:tr w:rsidR="00C01608" w14:paraId="441F849D"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06CCD35E" w14:textId="77777777" w:rsidR="00C01608" w:rsidRDefault="00C01608" w:rsidP="006B217A">
            <w:pPr>
              <w:keepNext/>
              <w:keepLines/>
              <w:spacing w:after="0"/>
              <w:jc w:val="center"/>
              <w:rPr>
                <w:rFonts w:ascii="Arial" w:eastAsia="MS Mincho" w:hAnsi="Arial"/>
                <w:b/>
                <w:sz w:val="18"/>
              </w:rPr>
            </w:pPr>
          </w:p>
        </w:tc>
        <w:tc>
          <w:tcPr>
            <w:tcW w:w="1502" w:type="dxa"/>
            <w:tcBorders>
              <w:top w:val="single" w:sz="4" w:space="0" w:color="auto"/>
              <w:left w:val="single" w:sz="4" w:space="0" w:color="auto"/>
              <w:bottom w:val="single" w:sz="4" w:space="0" w:color="auto"/>
              <w:right w:val="single" w:sz="4" w:space="0" w:color="auto"/>
            </w:tcBorders>
          </w:tcPr>
          <w:p w14:paraId="7AD566F5"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50 MHz</w:t>
            </w:r>
          </w:p>
        </w:tc>
        <w:tc>
          <w:tcPr>
            <w:tcW w:w="1501" w:type="dxa"/>
            <w:tcBorders>
              <w:top w:val="single" w:sz="4" w:space="0" w:color="auto"/>
              <w:left w:val="single" w:sz="4" w:space="0" w:color="auto"/>
              <w:bottom w:val="single" w:sz="4" w:space="0" w:color="auto"/>
              <w:right w:val="single" w:sz="4" w:space="0" w:color="auto"/>
            </w:tcBorders>
          </w:tcPr>
          <w:p w14:paraId="67DBAC7A"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100 MHz</w:t>
            </w:r>
          </w:p>
        </w:tc>
        <w:tc>
          <w:tcPr>
            <w:tcW w:w="1501" w:type="dxa"/>
            <w:tcBorders>
              <w:top w:val="single" w:sz="4" w:space="0" w:color="auto"/>
              <w:left w:val="single" w:sz="4" w:space="0" w:color="auto"/>
              <w:bottom w:val="single" w:sz="4" w:space="0" w:color="auto"/>
              <w:right w:val="single" w:sz="4" w:space="0" w:color="auto"/>
            </w:tcBorders>
          </w:tcPr>
          <w:p w14:paraId="7174BEAD"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200 MHz</w:t>
            </w:r>
          </w:p>
        </w:tc>
        <w:tc>
          <w:tcPr>
            <w:tcW w:w="1502" w:type="dxa"/>
            <w:tcBorders>
              <w:top w:val="single" w:sz="4" w:space="0" w:color="auto"/>
              <w:left w:val="single" w:sz="4" w:space="0" w:color="auto"/>
              <w:bottom w:val="single" w:sz="4" w:space="0" w:color="auto"/>
              <w:right w:val="single" w:sz="4" w:space="0" w:color="auto"/>
            </w:tcBorders>
          </w:tcPr>
          <w:p w14:paraId="26C3E47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400 MHz</w:t>
            </w:r>
          </w:p>
        </w:tc>
      </w:tr>
      <w:tr w:rsidR="00C01608" w14:paraId="6E936877"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82F5268" w14:textId="77777777" w:rsidR="00C01608" w:rsidRDefault="00C01608" w:rsidP="006B217A">
            <w:pPr>
              <w:keepNext/>
              <w:keepLines/>
              <w:spacing w:after="0"/>
              <w:jc w:val="center"/>
              <w:rPr>
                <w:rFonts w:ascii="Arial" w:eastAsia="SimSun" w:hAnsi="Arial"/>
                <w:sz w:val="18"/>
              </w:rPr>
            </w:pPr>
            <w:r>
              <w:rPr>
                <w:rFonts w:ascii="Arial" w:hAnsi="Arial"/>
                <w:sz w:val="18"/>
              </w:rPr>
              <w:t>n257</w:t>
            </w:r>
            <w:r>
              <w:rPr>
                <w:rFonts w:ascii="Arial" w:eastAsia="MS Mincho" w:hAnsi="Arial"/>
                <w:sz w:val="18"/>
              </w:rPr>
              <w:t>, n</w:t>
            </w:r>
            <w:r>
              <w:rPr>
                <w:rFonts w:ascii="Arial" w:hAnsi="Arial"/>
                <w:sz w:val="18"/>
              </w:rPr>
              <w:t xml:space="preserve">258, </w:t>
            </w:r>
            <w:r>
              <w:rPr>
                <w:rFonts w:ascii="Arial" w:eastAsia="Calibri" w:hAnsi="Arial"/>
                <w:sz w:val="18"/>
              </w:rPr>
              <w:t xml:space="preserve">n259, </w:t>
            </w:r>
            <w:r>
              <w:rPr>
                <w:rFonts w:ascii="Arial" w:hAnsi="Arial"/>
                <w:sz w:val="18"/>
              </w:rPr>
              <w:t>n260, n261, n262</w:t>
            </w:r>
          </w:p>
        </w:tc>
        <w:tc>
          <w:tcPr>
            <w:tcW w:w="1502" w:type="dxa"/>
            <w:tcBorders>
              <w:top w:val="single" w:sz="4" w:space="0" w:color="auto"/>
              <w:left w:val="single" w:sz="4" w:space="0" w:color="auto"/>
              <w:bottom w:val="single" w:sz="4" w:space="0" w:color="auto"/>
              <w:right w:val="single" w:sz="4" w:space="0" w:color="auto"/>
            </w:tcBorders>
          </w:tcPr>
          <w:p w14:paraId="1A790B51"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30B3EA5C"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01328D4A"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2" w:type="dxa"/>
            <w:tcBorders>
              <w:top w:val="single" w:sz="4" w:space="0" w:color="auto"/>
              <w:left w:val="single" w:sz="4" w:space="0" w:color="auto"/>
              <w:bottom w:val="single" w:sz="4" w:space="0" w:color="auto"/>
              <w:right w:val="single" w:sz="4" w:space="0" w:color="auto"/>
            </w:tcBorders>
          </w:tcPr>
          <w:p w14:paraId="0B62F666"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r>
      <w:tr w:rsidR="00C01608" w14:paraId="74228613"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281B9887" w14:textId="77777777" w:rsidR="00C01608" w:rsidRDefault="00C01608" w:rsidP="006B217A">
            <w:pPr>
              <w:keepNext/>
              <w:keepLines/>
              <w:spacing w:after="0"/>
              <w:jc w:val="center"/>
              <w:rPr>
                <w:rFonts w:ascii="Arial" w:eastAsia="MS Mincho" w:hAnsi="Arial"/>
                <w:sz w:val="18"/>
              </w:rPr>
            </w:pPr>
          </w:p>
        </w:tc>
        <w:tc>
          <w:tcPr>
            <w:tcW w:w="1502" w:type="dxa"/>
            <w:tcBorders>
              <w:top w:val="single" w:sz="4" w:space="0" w:color="auto"/>
              <w:left w:val="single" w:sz="4" w:space="0" w:color="auto"/>
              <w:bottom w:val="single" w:sz="4" w:space="0" w:color="auto"/>
              <w:right w:val="single" w:sz="4" w:space="0" w:color="auto"/>
            </w:tcBorders>
          </w:tcPr>
          <w:p w14:paraId="45B73581" w14:textId="77777777" w:rsidR="00C01608" w:rsidRDefault="00C01608" w:rsidP="006B217A">
            <w:pPr>
              <w:keepNext/>
              <w:keepLines/>
              <w:spacing w:after="0"/>
              <w:jc w:val="center"/>
              <w:rPr>
                <w:rFonts w:ascii="Arial" w:eastAsia="MS Mincho" w:hAnsi="Arial"/>
                <w:sz w:val="18"/>
              </w:rPr>
            </w:pPr>
            <w:r>
              <w:rPr>
                <w:rFonts w:ascii="Arial" w:hAnsi="Arial" w:hint="eastAsia"/>
                <w:sz w:val="18"/>
              </w:rPr>
              <w:t>47.5</w:t>
            </w:r>
            <w:r>
              <w:rPr>
                <w:rFonts w:ascii="Arial" w:hAnsi="Arial" w:hint="eastAsia"/>
                <w:sz w:val="18"/>
                <w:lang w:eastAsia="ja-JP"/>
              </w:rPr>
              <w:t>8</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208C7420" w14:textId="77777777" w:rsidR="00C01608" w:rsidRDefault="00C01608" w:rsidP="006B217A">
            <w:pPr>
              <w:keepNext/>
              <w:keepLines/>
              <w:spacing w:after="0"/>
              <w:jc w:val="center"/>
              <w:rPr>
                <w:rFonts w:ascii="Arial" w:eastAsia="MS Mincho" w:hAnsi="Arial"/>
                <w:sz w:val="18"/>
              </w:rPr>
            </w:pPr>
            <w:r>
              <w:rPr>
                <w:rFonts w:ascii="Arial" w:hAnsi="Arial" w:hint="eastAsia"/>
                <w:sz w:val="18"/>
              </w:rPr>
              <w:t>95.</w:t>
            </w:r>
            <w:r>
              <w:rPr>
                <w:rFonts w:ascii="Arial" w:hAnsi="Arial" w:hint="eastAsia"/>
                <w:sz w:val="18"/>
                <w:lang w:eastAsia="ja-JP"/>
              </w:rPr>
              <w:t>16</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474FB66F" w14:textId="77777777" w:rsidR="00C01608" w:rsidRDefault="00C01608" w:rsidP="006B217A">
            <w:pPr>
              <w:keepNext/>
              <w:keepLines/>
              <w:spacing w:after="0"/>
              <w:jc w:val="center"/>
              <w:rPr>
                <w:rFonts w:ascii="Arial" w:eastAsia="MS Mincho" w:hAnsi="Arial"/>
                <w:sz w:val="18"/>
              </w:rPr>
            </w:pPr>
            <w:r>
              <w:rPr>
                <w:rFonts w:ascii="Arial" w:hAnsi="Arial" w:hint="eastAsia"/>
                <w:sz w:val="18"/>
              </w:rPr>
              <w:t>190.</w:t>
            </w:r>
            <w:r>
              <w:rPr>
                <w:rFonts w:ascii="Arial" w:hAnsi="Arial" w:hint="eastAsia"/>
                <w:sz w:val="18"/>
                <w:lang w:eastAsia="ja-JP"/>
              </w:rPr>
              <w:t>20</w:t>
            </w:r>
            <w:r>
              <w:rPr>
                <w:rFonts w:ascii="Arial" w:hAnsi="Arial"/>
                <w:sz w:val="18"/>
              </w:rPr>
              <w:t xml:space="preserve"> MHz</w:t>
            </w:r>
          </w:p>
        </w:tc>
        <w:tc>
          <w:tcPr>
            <w:tcW w:w="1502" w:type="dxa"/>
            <w:tcBorders>
              <w:top w:val="single" w:sz="4" w:space="0" w:color="auto"/>
              <w:left w:val="single" w:sz="4" w:space="0" w:color="auto"/>
              <w:bottom w:val="single" w:sz="4" w:space="0" w:color="auto"/>
              <w:right w:val="single" w:sz="4" w:space="0" w:color="auto"/>
            </w:tcBorders>
          </w:tcPr>
          <w:p w14:paraId="58168CC0" w14:textId="77777777" w:rsidR="00C01608" w:rsidRDefault="00C01608" w:rsidP="006B217A">
            <w:pPr>
              <w:keepNext/>
              <w:keepLines/>
              <w:spacing w:after="0"/>
              <w:jc w:val="center"/>
              <w:rPr>
                <w:rFonts w:ascii="Arial" w:eastAsia="MS Mincho" w:hAnsi="Arial"/>
                <w:sz w:val="18"/>
              </w:rPr>
            </w:pPr>
            <w:r>
              <w:rPr>
                <w:rFonts w:ascii="Arial" w:hAnsi="Arial" w:hint="eastAsia"/>
                <w:sz w:val="18"/>
              </w:rPr>
              <w:t>380.</w:t>
            </w:r>
            <w:r>
              <w:rPr>
                <w:rFonts w:ascii="Arial" w:hAnsi="Arial" w:hint="eastAsia"/>
                <w:sz w:val="18"/>
                <w:lang w:eastAsia="ja-JP"/>
              </w:rPr>
              <w:t>28</w:t>
            </w:r>
            <w:r>
              <w:rPr>
                <w:rFonts w:ascii="Arial" w:hAnsi="Arial"/>
                <w:sz w:val="18"/>
              </w:rPr>
              <w:t xml:space="preserve"> MHz</w:t>
            </w:r>
          </w:p>
        </w:tc>
      </w:tr>
    </w:tbl>
    <w:p w14:paraId="1BC9DDE4" w14:textId="77777777" w:rsidR="004D3FFD" w:rsidRDefault="002C252C" w:rsidP="008E76DD">
      <w:pPr>
        <w:pStyle w:val="Heading4"/>
      </w:pPr>
      <w:bookmarkStart w:id="3938" w:name="_Toc29810519"/>
      <w:bookmarkStart w:id="3939" w:name="_Toc66693720"/>
      <w:bookmarkStart w:id="3940" w:name="_Toc37272817"/>
      <w:bookmarkStart w:id="3941" w:name="_Toc58917851"/>
      <w:bookmarkStart w:id="3942" w:name="_Toc82536305"/>
      <w:bookmarkStart w:id="3943" w:name="_Toc58915670"/>
      <w:bookmarkStart w:id="3944" w:name="_Toc45885894"/>
      <w:bookmarkStart w:id="3945" w:name="_Toc36635871"/>
      <w:bookmarkStart w:id="3946" w:name="_Toc76544183"/>
      <w:bookmarkStart w:id="3947" w:name="_Toc76114297"/>
      <w:bookmarkStart w:id="3948" w:name="_Toc53183003"/>
      <w:bookmarkStart w:id="3949" w:name="_Toc74915672"/>
      <w:bookmarkStart w:id="3950" w:name="_Toc21102670"/>
      <w:bookmarkStart w:id="3951" w:name="_Toc121818467"/>
      <w:bookmarkStart w:id="3952" w:name="_Toc121818691"/>
      <w:bookmarkStart w:id="3953" w:name="_Toc124158446"/>
      <w:bookmarkStart w:id="3954" w:name="_Toc130558514"/>
      <w:bookmarkStart w:id="3955" w:name="_Toc137467239"/>
      <w:bookmarkStart w:id="3956" w:name="_Toc138884885"/>
      <w:bookmarkStart w:id="3957" w:name="_Toc138885109"/>
      <w:bookmarkStart w:id="3958" w:name="_Toc145511320"/>
      <w:bookmarkStart w:id="3959" w:name="_Toc155475797"/>
      <w:bookmarkStart w:id="3960" w:name="_Toc176472833"/>
      <w:bookmarkStart w:id="3961" w:name="_Toc187248064"/>
      <w:bookmarkStart w:id="3962" w:name="_Toc194054414"/>
      <w:bookmarkStart w:id="3963" w:name="_Toc200115706"/>
      <w:bookmarkEnd w:id="3908"/>
      <w:bookmarkEnd w:id="3909"/>
      <w:bookmarkEnd w:id="3910"/>
      <w:bookmarkEnd w:id="3911"/>
      <w:bookmarkEnd w:id="3912"/>
      <w:bookmarkEnd w:id="3913"/>
      <w:bookmarkEnd w:id="3914"/>
      <w:bookmarkEnd w:id="3915"/>
      <w:bookmarkEnd w:id="3916"/>
      <w:bookmarkEnd w:id="3917"/>
      <w:bookmarkEnd w:id="3918"/>
      <w:bookmarkEnd w:id="3919"/>
      <w:bookmarkEnd w:id="3920"/>
      <w:r>
        <w:t>6.9.1.3</w:t>
      </w:r>
      <w:r>
        <w:tab/>
        <w:t>Test purpose</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964" w:name="_Toc29810520"/>
      <w:bookmarkStart w:id="3965" w:name="_Toc76114298"/>
      <w:bookmarkStart w:id="3966" w:name="_Toc76544184"/>
      <w:bookmarkStart w:id="3967" w:name="_Toc58917852"/>
      <w:bookmarkStart w:id="3968" w:name="_Toc45885895"/>
      <w:bookmarkStart w:id="3969" w:name="_Toc53183004"/>
      <w:bookmarkStart w:id="3970" w:name="_Toc74915673"/>
      <w:bookmarkStart w:id="3971" w:name="_Toc82536306"/>
      <w:bookmarkStart w:id="3972" w:name="_Toc66693721"/>
      <w:bookmarkStart w:id="3973" w:name="_Toc21102671"/>
      <w:bookmarkStart w:id="3974" w:name="_Toc37272818"/>
      <w:bookmarkStart w:id="3975" w:name="_Toc58915671"/>
      <w:bookmarkStart w:id="3976" w:name="_Toc36635872"/>
      <w:bookmarkStart w:id="3977" w:name="_Toc121818468"/>
      <w:bookmarkStart w:id="3978" w:name="_Toc121818692"/>
      <w:bookmarkStart w:id="3979" w:name="_Toc124158447"/>
      <w:bookmarkStart w:id="3980" w:name="_Toc130558515"/>
      <w:bookmarkStart w:id="3981" w:name="_Toc137467240"/>
      <w:bookmarkStart w:id="3982" w:name="_Toc138884886"/>
      <w:bookmarkStart w:id="3983" w:name="_Toc138885110"/>
      <w:bookmarkStart w:id="3984" w:name="_Toc145511321"/>
      <w:bookmarkStart w:id="3985" w:name="_Toc155475798"/>
      <w:bookmarkStart w:id="3986" w:name="_Toc176472834"/>
      <w:bookmarkStart w:id="3987" w:name="_Toc187248065"/>
      <w:bookmarkStart w:id="3988" w:name="_Toc194054415"/>
      <w:bookmarkStart w:id="3989" w:name="_Toc200115707"/>
      <w:r>
        <w:t>6.9.1.4</w:t>
      </w:r>
      <w:r>
        <w:tab/>
        <w:t>Method of test</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3990" w:name="_Toc36635873"/>
      <w:bookmarkStart w:id="3991" w:name="_Toc82536307"/>
      <w:bookmarkStart w:id="3992" w:name="_Toc74915674"/>
      <w:bookmarkStart w:id="3993" w:name="_Toc37272819"/>
      <w:bookmarkStart w:id="3994" w:name="_Toc66693722"/>
      <w:bookmarkStart w:id="3995" w:name="_Toc21102672"/>
      <w:bookmarkStart w:id="3996" w:name="_Toc76544185"/>
      <w:bookmarkStart w:id="3997" w:name="_Toc45885896"/>
      <w:bookmarkStart w:id="3998" w:name="_Toc53183005"/>
      <w:bookmarkStart w:id="3999" w:name="_Toc58915672"/>
      <w:bookmarkStart w:id="4000" w:name="_Toc76114299"/>
      <w:bookmarkStart w:id="4001" w:name="_Toc58917853"/>
      <w:bookmarkStart w:id="4002" w:name="_Toc29810521"/>
      <w:bookmarkStart w:id="4003" w:name="_Toc121818469"/>
      <w:bookmarkStart w:id="4004" w:name="_Toc121818693"/>
      <w:bookmarkStart w:id="4005" w:name="_Toc124158448"/>
      <w:bookmarkStart w:id="4006" w:name="_Toc130558516"/>
      <w:bookmarkStart w:id="4007" w:name="_Toc137467241"/>
      <w:bookmarkStart w:id="4008" w:name="_Toc138884887"/>
      <w:bookmarkStart w:id="4009" w:name="_Toc138885111"/>
      <w:bookmarkStart w:id="4010" w:name="_Toc145511322"/>
      <w:bookmarkStart w:id="4011" w:name="_Toc155475799"/>
      <w:bookmarkStart w:id="4012" w:name="_Toc176472835"/>
      <w:bookmarkStart w:id="4013" w:name="_Toc187248066"/>
      <w:bookmarkStart w:id="4014" w:name="_Toc194054416"/>
      <w:bookmarkStart w:id="4015" w:name="_Toc200115708"/>
      <w:r>
        <w:t>6.9.1.5</w:t>
      </w:r>
      <w:r>
        <w:tab/>
        <w:t>Test requirements</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4016" w:name="_Toc121818470"/>
      <w:bookmarkStart w:id="4017" w:name="_Toc121818694"/>
      <w:bookmarkStart w:id="4018" w:name="_Toc124158449"/>
      <w:bookmarkStart w:id="4019" w:name="_Toc130558517"/>
      <w:bookmarkStart w:id="4020" w:name="_Toc137467242"/>
      <w:bookmarkStart w:id="4021" w:name="_Toc138884888"/>
      <w:bookmarkStart w:id="4022" w:name="_Toc138885112"/>
      <w:bookmarkStart w:id="4023" w:name="_Toc145511323"/>
      <w:bookmarkStart w:id="4024" w:name="_Toc155475800"/>
      <w:bookmarkStart w:id="4025" w:name="_Toc176472836"/>
      <w:bookmarkStart w:id="4026" w:name="_Toc187248067"/>
      <w:bookmarkStart w:id="4027" w:name="_Toc194054417"/>
      <w:bookmarkStart w:id="4028" w:name="_Toc200115709"/>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334D97DD" w14:textId="77777777" w:rsidR="004D3FFD" w:rsidRDefault="002C252C" w:rsidP="008E76DD">
      <w:pPr>
        <w:pStyle w:val="Heading4"/>
      </w:pPr>
      <w:bookmarkStart w:id="4029" w:name="_Toc58915674"/>
      <w:bookmarkStart w:id="4030" w:name="_Toc58917855"/>
      <w:bookmarkStart w:id="4031" w:name="_Toc74915676"/>
      <w:bookmarkStart w:id="4032" w:name="_Toc66693724"/>
      <w:bookmarkStart w:id="4033" w:name="_Toc37272821"/>
      <w:bookmarkStart w:id="4034" w:name="_Toc29810523"/>
      <w:bookmarkStart w:id="4035" w:name="_Toc45885898"/>
      <w:bookmarkStart w:id="4036" w:name="_Toc53183007"/>
      <w:bookmarkStart w:id="4037" w:name="_Toc76114301"/>
      <w:bookmarkStart w:id="4038" w:name="_Toc82536309"/>
      <w:bookmarkStart w:id="4039" w:name="_Toc36635875"/>
      <w:bookmarkStart w:id="4040" w:name="_Toc21102674"/>
      <w:bookmarkStart w:id="4041" w:name="_Toc76544187"/>
      <w:bookmarkStart w:id="4042" w:name="_Toc121818471"/>
      <w:bookmarkStart w:id="4043" w:name="_Toc121818695"/>
      <w:bookmarkStart w:id="4044" w:name="_Toc124158450"/>
      <w:bookmarkStart w:id="4045" w:name="_Toc130558518"/>
      <w:bookmarkStart w:id="4046" w:name="_Toc137467243"/>
      <w:bookmarkStart w:id="4047" w:name="_Toc138884889"/>
      <w:bookmarkStart w:id="4048" w:name="_Toc138885113"/>
      <w:bookmarkStart w:id="4049" w:name="_Toc145511324"/>
      <w:bookmarkStart w:id="4050" w:name="_Toc155475801"/>
      <w:bookmarkStart w:id="4051" w:name="_Toc176472837"/>
      <w:bookmarkStart w:id="4052" w:name="_Toc187248068"/>
      <w:bookmarkStart w:id="4053" w:name="_Toc194054418"/>
      <w:bookmarkStart w:id="4054" w:name="_Toc200115710"/>
      <w:r>
        <w:t>6.9.2.1</w:t>
      </w:r>
      <w:r>
        <w:tab/>
        <w:t>Definition and applicability</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42C7DA0E" w14:textId="77777777" w:rsidR="004D3FFD" w:rsidRDefault="002C252C">
      <w:pPr>
        <w:rPr>
          <w:rFonts w:eastAsia="DengXian"/>
        </w:rPr>
      </w:pPr>
      <w:bookmarkStart w:id="4055" w:name="_Hlk104392742"/>
      <w:bookmarkStart w:id="4056" w:name="_Toc58917856"/>
      <w:bookmarkStart w:id="4057" w:name="_Toc66693725"/>
      <w:bookmarkStart w:id="4058" w:name="_Toc58915675"/>
      <w:bookmarkStart w:id="4059" w:name="_Toc53183008"/>
      <w:bookmarkStart w:id="4060" w:name="_Toc74915677"/>
      <w:bookmarkStart w:id="4061" w:name="_Toc45885899"/>
      <w:bookmarkStart w:id="4062" w:name="_Toc76544188"/>
      <w:bookmarkStart w:id="4063" w:name="_Toc82536310"/>
      <w:bookmarkStart w:id="4064" w:name="_Toc37272822"/>
      <w:bookmarkStart w:id="4065" w:name="_Toc76114302"/>
      <w:bookmarkStart w:id="4066" w:name="_Toc29810524"/>
      <w:bookmarkStart w:id="4067" w:name="_Toc21102675"/>
      <w:bookmarkStart w:id="4068"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2.65pt;height:190.65pt" o:ole="">
            <v:imagedata r:id="rId24" o:title=""/>
          </v:shape>
          <o:OLEObject Type="Embed" ProgID="Visio.Drawing.15" ShapeID="_x0000_i1039" DrawAspect="Content" ObjectID="_1826989897" r:id="rId25"/>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5321FF4F" w14:textId="77777777" w:rsidR="008906B2" w:rsidRDefault="008906B2" w:rsidP="008906B2">
      <w:pPr>
        <w:rPr>
          <w:rFonts w:eastAsia="DengXian" w:cs="v5.0.0"/>
          <w:lang w:eastAsia="zh-CN"/>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5A4C65E5" w14:textId="77777777" w:rsidR="008906B2" w:rsidRDefault="008906B2" w:rsidP="008906B2">
      <w:pPr>
        <w:rPr>
          <w:rFonts w:eastAsia="DengXian" w:cs="v5.0.0"/>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FEDE71F" w14:textId="77777777" w:rsidR="008906B2" w:rsidRDefault="008906B2" w:rsidP="008906B2">
      <w:pPr>
        <w:pStyle w:val="Heading4"/>
      </w:pPr>
      <w:bookmarkStart w:id="4069" w:name="_Toc176472838"/>
      <w:bookmarkStart w:id="4070" w:name="_Toc187248069"/>
      <w:bookmarkStart w:id="4071" w:name="_Toc194054419"/>
      <w:bookmarkStart w:id="4072" w:name="_Toc200115711"/>
      <w:r>
        <w:t>6.9.2.2</w:t>
      </w:r>
      <w:r>
        <w:tab/>
        <w:t>Minimum requirement</w:t>
      </w:r>
      <w:r>
        <w:rPr>
          <w:rFonts w:eastAsia="SimSun"/>
          <w:lang w:val="en-US" w:eastAsia="zh-CN"/>
        </w:rPr>
        <w:t xml:space="preserve"> for RF repeater</w:t>
      </w:r>
      <w:bookmarkEnd w:id="4069"/>
      <w:bookmarkEnd w:id="4070"/>
      <w:bookmarkEnd w:id="4071"/>
      <w:bookmarkEnd w:id="4072"/>
    </w:p>
    <w:p w14:paraId="24C85D71" w14:textId="77777777" w:rsidR="008906B2" w:rsidRDefault="008906B2" w:rsidP="008906B2">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35B56EF9" w14:textId="77777777" w:rsidR="008906B2" w:rsidRDefault="008906B2" w:rsidP="008906B2">
      <w:pPr>
        <w:keepNext/>
        <w:keepLines/>
        <w:spacing w:before="120"/>
        <w:ind w:left="1418" w:hanging="1418"/>
        <w:outlineLvl w:val="3"/>
        <w:rPr>
          <w:rFonts w:ascii="Arial" w:eastAsia="SimSun" w:hAnsi="Arial"/>
          <w:sz w:val="24"/>
          <w:lang w:val="en-US" w:eastAsia="zh-CN"/>
        </w:rPr>
      </w:pPr>
      <w:r>
        <w:rPr>
          <w:rFonts w:ascii="Arial" w:hAnsi="Arial"/>
          <w:sz w:val="24"/>
        </w:rPr>
        <w:t>6.9.2.2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0C6F25C5" w14:textId="77777777" w:rsidR="008906B2" w:rsidRDefault="008906B2" w:rsidP="008906B2">
      <w:pPr>
        <w:keepNext/>
        <w:keepLines/>
        <w:spacing w:before="120"/>
        <w:ind w:left="1417" w:hanging="1417"/>
        <w:outlineLvl w:val="4"/>
        <w:rPr>
          <w:rFonts w:ascii="Arial" w:eastAsia="SimSun" w:hAnsi="Arial"/>
          <w:sz w:val="22"/>
          <w:lang w:val="en-US" w:eastAsia="zh-CN"/>
        </w:rPr>
      </w:pPr>
      <w:bookmarkStart w:id="4073" w:name="_Toc161665582"/>
      <w:bookmarkStart w:id="4074" w:name="_Toc155781283"/>
      <w:bookmarkStart w:id="4075" w:name="_Toc155428265"/>
      <w:r>
        <w:rPr>
          <w:rFonts w:ascii="Arial" w:hAnsi="Arial"/>
          <w:sz w:val="22"/>
        </w:rPr>
        <w:t>6.9.2.2A.1</w:t>
      </w:r>
      <w:r>
        <w:rPr>
          <w:rFonts w:ascii="Arial" w:hAnsi="Arial"/>
          <w:sz w:val="22"/>
        </w:rPr>
        <w:tab/>
        <w:t xml:space="preserve">Minimum requirement for </w:t>
      </w:r>
      <w:r>
        <w:rPr>
          <w:rFonts w:ascii="Arial" w:eastAsia="SimSun" w:hAnsi="Arial" w:hint="eastAsia"/>
          <w:sz w:val="22"/>
          <w:lang w:val="en-US" w:eastAsia="zh-CN"/>
        </w:rPr>
        <w:t>NCR-Fwd</w:t>
      </w:r>
      <w:bookmarkEnd w:id="4073"/>
      <w:bookmarkEnd w:id="4074"/>
      <w:bookmarkEnd w:id="4075"/>
    </w:p>
    <w:p w14:paraId="1F08ABD8" w14:textId="77777777" w:rsidR="008906B2" w:rsidRDefault="008906B2" w:rsidP="008906B2">
      <w:pPr>
        <w:keepNext/>
        <w:keepLines/>
        <w:spacing w:before="120"/>
        <w:ind w:left="1985" w:hanging="1985"/>
        <w:rPr>
          <w:rFonts w:ascii="Arial" w:eastAsia="SimSun" w:hAnsi="Arial"/>
          <w:lang w:val="en-US" w:eastAsia="zh-CN"/>
        </w:rPr>
      </w:pPr>
      <w:r>
        <w:rPr>
          <w:rFonts w:ascii="Arial" w:hAnsi="Arial"/>
        </w:rPr>
        <w:t>6.9.2.2A.1.1</w:t>
      </w:r>
      <w:r>
        <w:rPr>
          <w:rFonts w:ascii="Arial" w:hAnsi="Arial"/>
        </w:rPr>
        <w:tab/>
        <w:t xml:space="preserve">Minimum requirement for </w:t>
      </w:r>
      <w:r>
        <w:rPr>
          <w:rFonts w:ascii="Arial" w:eastAsia="SimSun" w:hAnsi="Arial" w:hint="eastAsia"/>
          <w:lang w:val="en-US" w:eastAsia="zh-CN"/>
        </w:rPr>
        <w:t>NCR-Fwd</w:t>
      </w:r>
      <w:r>
        <w:rPr>
          <w:rFonts w:ascii="Arial" w:eastAsia="SimSun" w:hAnsi="Arial"/>
          <w:lang w:val="en-US" w:eastAsia="zh-CN"/>
        </w:rPr>
        <w:t xml:space="preserve"> type 2-O</w:t>
      </w:r>
    </w:p>
    <w:p w14:paraId="2AB53691" w14:textId="77777777" w:rsidR="008906B2" w:rsidRDefault="008906B2" w:rsidP="008906B2">
      <w:pPr>
        <w:rPr>
          <w:rFonts w:cs="v4.1.0"/>
        </w:rPr>
      </w:pPr>
      <w:r>
        <w:rPr>
          <w:rFonts w:cs="v4.1.0"/>
        </w:rPr>
        <w:t>The requirements in clause 7.9.3.2 in TS 38.106 [2] apply</w:t>
      </w:r>
      <w:r>
        <w:rPr>
          <w:rFonts w:eastAsia="SimSun" w:cs="v4.1.0" w:hint="eastAsia"/>
          <w:lang w:val="en-US" w:eastAsia="zh-CN"/>
        </w:rPr>
        <w:t xml:space="preserve"> for NCR-Fwd type 2-O</w:t>
      </w:r>
      <w:r>
        <w:rPr>
          <w:rFonts w:cs="v4.1.0"/>
        </w:rPr>
        <w:t>.</w:t>
      </w:r>
    </w:p>
    <w:p w14:paraId="04FB1BE4" w14:textId="77777777" w:rsidR="008906B2" w:rsidRDefault="008906B2" w:rsidP="008906B2">
      <w:pPr>
        <w:keepNext/>
        <w:keepLines/>
        <w:spacing w:before="120"/>
        <w:outlineLvl w:val="4"/>
        <w:rPr>
          <w:rFonts w:ascii="Arial" w:hAnsi="Arial"/>
          <w:sz w:val="22"/>
        </w:rPr>
      </w:pPr>
      <w:bookmarkStart w:id="4076" w:name="_Toc155428266"/>
      <w:bookmarkStart w:id="4077" w:name="_Toc161665583"/>
      <w:bookmarkStart w:id="4078" w:name="_Toc155781284"/>
      <w:r>
        <w:rPr>
          <w:rFonts w:ascii="Arial" w:hAnsi="Arial"/>
          <w:sz w:val="22"/>
        </w:rPr>
        <w:t>6.9.2.2A.1.1</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4076"/>
      <w:bookmarkEnd w:id="4077"/>
      <w:bookmarkEnd w:id="4078"/>
    </w:p>
    <w:p w14:paraId="3069AAAF" w14:textId="77777777" w:rsidR="008906B2" w:rsidRDefault="008906B2" w:rsidP="008906B2">
      <w:pPr>
        <w:keepNext/>
        <w:keepLines/>
        <w:spacing w:before="120"/>
        <w:ind w:left="1985" w:hanging="1985"/>
        <w:rPr>
          <w:rFonts w:ascii="Arial" w:hAnsi="Arial"/>
          <w:lang w:eastAsia="zh-CN"/>
        </w:rPr>
      </w:pPr>
      <w:r>
        <w:rPr>
          <w:rFonts w:ascii="Arial" w:hAnsi="Arial"/>
        </w:rPr>
        <w:t>6.9.2.2A.1.1.1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60C5BF88" w14:textId="77777777" w:rsidR="008906B2" w:rsidRDefault="008906B2" w:rsidP="008906B2">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6.9.2.2A.1.1.1-1.</w:t>
      </w:r>
    </w:p>
    <w:p w14:paraId="1D51BAF2" w14:textId="77777777" w:rsidR="008906B2" w:rsidRDefault="008906B2" w:rsidP="008906B2">
      <w:pPr>
        <w:keepNext/>
        <w:keepLines/>
        <w:spacing w:before="60"/>
        <w:jc w:val="center"/>
        <w:rPr>
          <w:rFonts w:ascii="Arial" w:hAnsi="Arial"/>
          <w:b/>
          <w:lang w:eastAsia="zh-CN"/>
        </w:rPr>
      </w:pPr>
      <w:r>
        <w:rPr>
          <w:rFonts w:ascii="Arial" w:hAnsi="Arial"/>
          <w:b/>
        </w:rPr>
        <w:t xml:space="preserve">Table 6.9.2.2A.1.1.1-1: Minimum requirement for the OTA </w:t>
      </w:r>
      <w:r>
        <w:rPr>
          <w:rFonts w:ascii="Arial" w:hAnsi="Arial"/>
          <w:b/>
          <w:i/>
        </w:rPr>
        <w:t>transmitter transient period</w:t>
      </w:r>
      <w:r>
        <w:rPr>
          <w:rFonts w:ascii="Arial" w:hAnsi="Arial"/>
          <w:b/>
          <w:lang w:eastAsia="zh-CN"/>
        </w:rPr>
        <w:t xml:space="preserve"> for </w:t>
      </w:r>
      <w:r>
        <w:rPr>
          <w:rFonts w:ascii="Arial" w:hAnsi="Arial"/>
          <w:b/>
        </w:rPr>
        <w:t>Wide Area NCR</w:t>
      </w:r>
      <w:r>
        <w:rPr>
          <w:rFonts w:ascii="Arial" w:hAnsi="Arial" w:hint="eastAsia"/>
          <w:b/>
          <w:i/>
        </w:rPr>
        <w:t>-MT</w:t>
      </w:r>
      <w:r>
        <w:rPr>
          <w:rFonts w:ascii="Arial" w:hAnsi="Arial"/>
          <w:b/>
          <w:i/>
        </w:rPr>
        <w:t xml:space="preserve"> type 2-</w:t>
      </w:r>
      <w:r>
        <w:rPr>
          <w:rFonts w:ascii="Arial" w:hAnsi="Arial" w:hint="eastAsia"/>
          <w:b/>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8906B2" w14:paraId="7D7F887D" w14:textId="77777777" w:rsidTr="006B217A">
        <w:trPr>
          <w:cantSplit/>
          <w:jc w:val="center"/>
        </w:trPr>
        <w:tc>
          <w:tcPr>
            <w:tcW w:w="2507" w:type="dxa"/>
          </w:tcPr>
          <w:p w14:paraId="637D9706" w14:textId="77777777" w:rsidR="008906B2" w:rsidRDefault="008906B2" w:rsidP="006B217A">
            <w:pPr>
              <w:keepNext/>
              <w:keepLines/>
              <w:spacing w:after="0"/>
              <w:jc w:val="center"/>
              <w:rPr>
                <w:rFonts w:ascii="Arial" w:hAnsi="Arial"/>
                <w:b/>
                <w:sz w:val="18"/>
              </w:rPr>
            </w:pPr>
            <w:r>
              <w:rPr>
                <w:rFonts w:ascii="Arial" w:hAnsi="Arial"/>
                <w:b/>
                <w:sz w:val="18"/>
              </w:rPr>
              <w:t>Transition</w:t>
            </w:r>
          </w:p>
        </w:tc>
        <w:tc>
          <w:tcPr>
            <w:tcW w:w="3969" w:type="dxa"/>
          </w:tcPr>
          <w:p w14:paraId="6417BB76" w14:textId="77777777" w:rsidR="008906B2" w:rsidRDefault="008906B2" w:rsidP="006B217A">
            <w:pPr>
              <w:keepNext/>
              <w:keepLines/>
              <w:spacing w:after="0"/>
              <w:jc w:val="center"/>
              <w:rPr>
                <w:rFonts w:ascii="Arial" w:hAnsi="Arial"/>
                <w:b/>
                <w:sz w:val="18"/>
              </w:rPr>
            </w:pPr>
            <w:r>
              <w:rPr>
                <w:rFonts w:ascii="Arial" w:hAnsi="Arial"/>
                <w:b/>
                <w:sz w:val="18"/>
              </w:rPr>
              <w:t>Transient period length (µs)</w:t>
            </w:r>
          </w:p>
        </w:tc>
      </w:tr>
      <w:tr w:rsidR="008906B2" w14:paraId="682AE74B" w14:textId="77777777" w:rsidTr="006B217A">
        <w:trPr>
          <w:cantSplit/>
          <w:jc w:val="center"/>
        </w:trPr>
        <w:tc>
          <w:tcPr>
            <w:tcW w:w="2507" w:type="dxa"/>
          </w:tcPr>
          <w:p w14:paraId="20A40F76" w14:textId="77777777" w:rsidR="008906B2" w:rsidRDefault="008906B2" w:rsidP="006B217A">
            <w:pPr>
              <w:keepNext/>
              <w:keepLines/>
              <w:spacing w:after="0"/>
              <w:jc w:val="center"/>
              <w:rPr>
                <w:rFonts w:ascii="Arial" w:hAnsi="Arial"/>
                <w:sz w:val="18"/>
              </w:rPr>
            </w:pPr>
            <w:r>
              <w:rPr>
                <w:rFonts w:ascii="Arial" w:hAnsi="Arial"/>
                <w:sz w:val="18"/>
              </w:rPr>
              <w:t>OFF to ON</w:t>
            </w:r>
          </w:p>
        </w:tc>
        <w:tc>
          <w:tcPr>
            <w:tcW w:w="3969" w:type="dxa"/>
          </w:tcPr>
          <w:p w14:paraId="50F1D2A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3</w:t>
            </w:r>
          </w:p>
        </w:tc>
      </w:tr>
      <w:tr w:rsidR="008906B2" w14:paraId="2AFB9A42" w14:textId="77777777" w:rsidTr="006B217A">
        <w:trPr>
          <w:cantSplit/>
          <w:jc w:val="center"/>
        </w:trPr>
        <w:tc>
          <w:tcPr>
            <w:tcW w:w="2507" w:type="dxa"/>
          </w:tcPr>
          <w:p w14:paraId="50F822E7" w14:textId="77777777" w:rsidR="008906B2" w:rsidRDefault="008906B2" w:rsidP="006B217A">
            <w:pPr>
              <w:keepNext/>
              <w:keepLines/>
              <w:spacing w:after="0"/>
              <w:jc w:val="center"/>
              <w:rPr>
                <w:rFonts w:ascii="Arial" w:hAnsi="Arial"/>
                <w:sz w:val="18"/>
              </w:rPr>
            </w:pPr>
            <w:r>
              <w:rPr>
                <w:rFonts w:ascii="Arial" w:hAnsi="Arial"/>
                <w:sz w:val="18"/>
              </w:rPr>
              <w:t>ON to OFF</w:t>
            </w:r>
          </w:p>
        </w:tc>
        <w:tc>
          <w:tcPr>
            <w:tcW w:w="3969" w:type="dxa"/>
          </w:tcPr>
          <w:p w14:paraId="5A5FDF0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 xml:space="preserve">3 </w:t>
            </w:r>
          </w:p>
        </w:tc>
      </w:tr>
    </w:tbl>
    <w:p w14:paraId="1159AED8" w14:textId="77777777" w:rsidR="008906B2" w:rsidRDefault="008906B2" w:rsidP="008906B2">
      <w:pPr>
        <w:rPr>
          <w:rFonts w:eastAsia="DengXian"/>
          <w:highlight w:val="yellow"/>
        </w:rPr>
      </w:pPr>
    </w:p>
    <w:p w14:paraId="38955848" w14:textId="77777777" w:rsidR="008906B2" w:rsidRDefault="008906B2" w:rsidP="008906B2">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the requirement from TS 38.101-2</w:t>
      </w:r>
      <w:r>
        <w:rPr>
          <w:rFonts w:eastAsia="DengXian" w:hint="eastAsia"/>
          <w:lang w:val="en-US" w:eastAsia="zh-CN"/>
        </w:rPr>
        <w:t xml:space="preserve"> [14]</w:t>
      </w:r>
      <w:r>
        <w:rPr>
          <w:rFonts w:eastAsia="DengXian"/>
        </w:rPr>
        <w:t xml:space="preserve"> section </w:t>
      </w:r>
      <w:r>
        <w:t>6.3.3.2</w:t>
      </w:r>
      <w:r>
        <w:rPr>
          <w:rFonts w:eastAsia="DengXian"/>
        </w:rPr>
        <w:t xml:space="preserve"> applies. </w:t>
      </w:r>
    </w:p>
    <w:p w14:paraId="706B7784" w14:textId="77777777" w:rsidR="004D3FFD" w:rsidRDefault="002C252C" w:rsidP="00D13A3B">
      <w:pPr>
        <w:pStyle w:val="Heading4"/>
      </w:pPr>
      <w:bookmarkStart w:id="4079" w:name="_Toc29810525"/>
      <w:bookmarkStart w:id="4080" w:name="_Toc37272823"/>
      <w:bookmarkStart w:id="4081" w:name="_Toc82536311"/>
      <w:bookmarkStart w:id="4082" w:name="_Toc36635877"/>
      <w:bookmarkStart w:id="4083" w:name="_Toc58915676"/>
      <w:bookmarkStart w:id="4084" w:name="_Toc45885900"/>
      <w:bookmarkStart w:id="4085" w:name="_Toc74915678"/>
      <w:bookmarkStart w:id="4086" w:name="_Toc21102676"/>
      <w:bookmarkStart w:id="4087" w:name="_Toc66693726"/>
      <w:bookmarkStart w:id="4088" w:name="_Toc58917857"/>
      <w:bookmarkStart w:id="4089" w:name="_Toc53183009"/>
      <w:bookmarkStart w:id="4090" w:name="_Toc76544189"/>
      <w:bookmarkStart w:id="4091" w:name="_Toc76114303"/>
      <w:bookmarkStart w:id="4092" w:name="_Toc121818473"/>
      <w:bookmarkStart w:id="4093" w:name="_Toc121818697"/>
      <w:bookmarkStart w:id="4094" w:name="_Toc124158452"/>
      <w:bookmarkStart w:id="4095" w:name="_Toc130558520"/>
      <w:bookmarkStart w:id="4096" w:name="_Toc137467245"/>
      <w:bookmarkStart w:id="4097" w:name="_Toc138884891"/>
      <w:bookmarkStart w:id="4098" w:name="_Toc138885115"/>
      <w:bookmarkStart w:id="4099" w:name="_Toc145511326"/>
      <w:bookmarkStart w:id="4100" w:name="_Toc155475803"/>
      <w:bookmarkStart w:id="4101" w:name="_Toc176472839"/>
      <w:bookmarkStart w:id="4102" w:name="_Toc187248070"/>
      <w:bookmarkStart w:id="4103" w:name="_Toc194054420"/>
      <w:bookmarkStart w:id="4104" w:name="_Toc200115712"/>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r>
        <w:t>6.9.2.3</w:t>
      </w:r>
      <w:r>
        <w:tab/>
        <w:t>Test purpose</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4105" w:name="_Toc37272824"/>
      <w:bookmarkStart w:id="4106" w:name="_Toc82536312"/>
      <w:bookmarkStart w:id="4107" w:name="_Toc76544190"/>
      <w:bookmarkStart w:id="4108" w:name="_Toc74915679"/>
      <w:bookmarkStart w:id="4109" w:name="_Toc36635878"/>
      <w:bookmarkStart w:id="4110" w:name="_Toc29810526"/>
      <w:bookmarkStart w:id="4111" w:name="_Toc58915677"/>
      <w:bookmarkStart w:id="4112" w:name="_Toc53183010"/>
      <w:bookmarkStart w:id="4113" w:name="_Toc66693727"/>
      <w:bookmarkStart w:id="4114" w:name="_Toc45885901"/>
      <w:bookmarkStart w:id="4115" w:name="_Toc21102677"/>
      <w:bookmarkStart w:id="4116" w:name="_Toc58917858"/>
      <w:bookmarkStart w:id="4117" w:name="_Toc76114304"/>
      <w:bookmarkStart w:id="4118" w:name="_Toc121818474"/>
      <w:bookmarkStart w:id="4119" w:name="_Toc121818698"/>
      <w:bookmarkStart w:id="4120" w:name="_Toc124158453"/>
      <w:bookmarkStart w:id="4121" w:name="_Toc130558521"/>
      <w:bookmarkStart w:id="4122" w:name="_Toc137467246"/>
      <w:bookmarkStart w:id="4123" w:name="_Toc138884892"/>
      <w:bookmarkStart w:id="4124" w:name="_Toc138885116"/>
      <w:bookmarkStart w:id="4125" w:name="_Toc145511327"/>
      <w:bookmarkStart w:id="4126" w:name="_Toc155475804"/>
      <w:bookmarkStart w:id="4127" w:name="_Toc176472840"/>
      <w:bookmarkStart w:id="4128" w:name="_Toc187248071"/>
      <w:bookmarkStart w:id="4129" w:name="_Toc194054421"/>
      <w:bookmarkStart w:id="4130" w:name="_Toc200115713"/>
      <w:r>
        <w:t>6.9.2.4</w:t>
      </w:r>
      <w:r>
        <w:tab/>
        <w:t>Method of test</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383976DB" w14:textId="77777777" w:rsidR="004D3FFD" w:rsidRDefault="002C252C" w:rsidP="00D13A3B">
      <w:pPr>
        <w:pStyle w:val="Heading5"/>
      </w:pPr>
      <w:bookmarkStart w:id="4131" w:name="_Toc21102678"/>
      <w:bookmarkStart w:id="4132" w:name="_Toc36635879"/>
      <w:bookmarkStart w:id="4133" w:name="_Toc76114305"/>
      <w:bookmarkStart w:id="4134" w:name="_Toc58917859"/>
      <w:bookmarkStart w:id="4135" w:name="_Toc66693728"/>
      <w:bookmarkStart w:id="4136" w:name="_Toc53183011"/>
      <w:bookmarkStart w:id="4137" w:name="_Toc82536313"/>
      <w:bookmarkStart w:id="4138" w:name="_Toc29810527"/>
      <w:bookmarkStart w:id="4139" w:name="_Toc74915680"/>
      <w:bookmarkStart w:id="4140" w:name="_Toc76544191"/>
      <w:bookmarkStart w:id="4141" w:name="_Toc37272825"/>
      <w:bookmarkStart w:id="4142" w:name="_Toc58915678"/>
      <w:bookmarkStart w:id="4143" w:name="_Toc45885902"/>
      <w:bookmarkStart w:id="4144" w:name="_Toc121818475"/>
      <w:bookmarkStart w:id="4145" w:name="_Toc121818699"/>
      <w:bookmarkStart w:id="4146" w:name="_Toc124158454"/>
      <w:bookmarkStart w:id="4147" w:name="_Toc130558522"/>
      <w:bookmarkStart w:id="4148" w:name="_Toc137467247"/>
      <w:bookmarkStart w:id="4149" w:name="_Toc138884893"/>
      <w:bookmarkStart w:id="4150" w:name="_Toc138885117"/>
      <w:bookmarkStart w:id="4151" w:name="_Toc145511328"/>
      <w:bookmarkStart w:id="4152" w:name="_Toc155475805"/>
      <w:bookmarkStart w:id="4153" w:name="_Toc176472841"/>
      <w:bookmarkStart w:id="4154" w:name="_Toc187248072"/>
      <w:bookmarkStart w:id="4155" w:name="_Toc194054422"/>
      <w:bookmarkStart w:id="4156" w:name="_Toc200115714"/>
      <w:r>
        <w:t>6.9.2.4.1</w:t>
      </w:r>
      <w:r>
        <w:tab/>
        <w:t>Initial conditions</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39F1DE82" w14:textId="77777777" w:rsidR="00D27ECD" w:rsidRDefault="00D27ECD" w:rsidP="00D27ECD">
      <w:pPr>
        <w:pStyle w:val="Heading5"/>
      </w:pPr>
      <w:bookmarkStart w:id="4157" w:name="_Toc176472842"/>
      <w:bookmarkStart w:id="4158" w:name="_Toc187248073"/>
      <w:bookmarkStart w:id="4159" w:name="_Toc194054423"/>
      <w:bookmarkStart w:id="4160" w:name="_Toc200115715"/>
      <w:bookmarkStart w:id="4161" w:name="_Toc29810528"/>
      <w:bookmarkStart w:id="4162" w:name="_Toc76544192"/>
      <w:bookmarkStart w:id="4163" w:name="_Toc82536314"/>
      <w:bookmarkStart w:id="4164" w:name="_Toc58915679"/>
      <w:bookmarkStart w:id="4165" w:name="_Toc21102679"/>
      <w:bookmarkStart w:id="4166" w:name="_Toc37272826"/>
      <w:bookmarkStart w:id="4167" w:name="_Toc74915681"/>
      <w:bookmarkStart w:id="4168" w:name="_Toc45885903"/>
      <w:bookmarkStart w:id="4169" w:name="_Toc66693729"/>
      <w:bookmarkStart w:id="4170" w:name="_Toc36635880"/>
      <w:bookmarkStart w:id="4171" w:name="_Toc58917860"/>
      <w:bookmarkStart w:id="4172" w:name="_Toc76114306"/>
      <w:bookmarkStart w:id="4173" w:name="_Toc53183012"/>
      <w:bookmarkStart w:id="4174" w:name="_Toc121818476"/>
      <w:bookmarkStart w:id="4175" w:name="_Toc121818700"/>
      <w:bookmarkStart w:id="4176" w:name="_Toc124158455"/>
      <w:bookmarkStart w:id="4177" w:name="_Toc130558523"/>
      <w:bookmarkStart w:id="4178" w:name="_Toc137467248"/>
      <w:bookmarkStart w:id="4179" w:name="_Toc138884894"/>
      <w:bookmarkStart w:id="4180" w:name="_Toc138885118"/>
      <w:bookmarkStart w:id="4181" w:name="_Toc145511329"/>
      <w:bookmarkStart w:id="4182" w:name="_Toc155475806"/>
      <w:r>
        <w:t>6.9.2.4.2</w:t>
      </w:r>
      <w:r>
        <w:tab/>
        <w:t>Procedure</w:t>
      </w:r>
      <w:bookmarkEnd w:id="4157"/>
      <w:bookmarkEnd w:id="4158"/>
      <w:bookmarkEnd w:id="4159"/>
      <w:bookmarkEnd w:id="4160"/>
    </w:p>
    <w:p w14:paraId="0EF1E7BD" w14:textId="77777777" w:rsidR="00D27ECD" w:rsidRDefault="00D27ECD" w:rsidP="00D27ECD">
      <w:pPr>
        <w:pStyle w:val="B1"/>
      </w:pPr>
      <w:r>
        <w:t>1a)</w:t>
      </w:r>
      <w:r>
        <w:tab/>
        <w:t>Place the repeater at the positioner.</w:t>
      </w:r>
    </w:p>
    <w:p w14:paraId="7153EE36" w14:textId="61DE9451" w:rsidR="00D27ECD" w:rsidRDefault="00D27ECD" w:rsidP="00D27ECD">
      <w:pPr>
        <w:pStyle w:val="B1"/>
      </w:pPr>
      <w:r>
        <w:t>1b) Verify measurement impact from feeding test signal by generating a signal for repeater input with repeater to be turned off. Verify measured result is enough below requirement limit.</w:t>
      </w:r>
    </w:p>
    <w:p w14:paraId="3BE6826E" w14:textId="77777777" w:rsidR="00D27ECD" w:rsidRDefault="00D27ECD" w:rsidP="00D27ECD">
      <w:pPr>
        <w:pStyle w:val="B1"/>
      </w:pPr>
      <w:r>
        <w:t>2)</w:t>
      </w:r>
      <w:r>
        <w:tab/>
        <w:t>Align the manufacturer declared coordinate system orientation (D.2) of the repeater with the test system.</w:t>
      </w:r>
    </w:p>
    <w:p w14:paraId="152696B2" w14:textId="6A9CD3D9" w:rsidR="00D27ECD" w:rsidRDefault="00D27ECD" w:rsidP="00D27ECD">
      <w:pPr>
        <w:pStyle w:val="B1"/>
      </w:pPr>
      <w:r>
        <w:t>4a)</w:t>
      </w:r>
      <w:r>
        <w:tab/>
        <w:t>For</w:t>
      </w:r>
      <w:r>
        <w:rPr>
          <w:rFonts w:eastAsia="SimSun" w:hint="eastAsia"/>
          <w:lang w:val="en-US" w:eastAsia="zh-CN"/>
        </w:rPr>
        <w:t xml:space="preserve"> </w:t>
      </w:r>
      <w:r>
        <w:t>RF repeater transient</w:t>
      </w:r>
      <w:r>
        <w:rPr>
          <w:rFonts w:eastAsia="SimSun" w:hint="eastAsia"/>
          <w:lang w:val="en-US" w:eastAsia="zh-CN"/>
        </w:rPr>
        <w:t xml:space="preserve"> </w:t>
      </w:r>
      <w:r>
        <w:t>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046FF140" w14:textId="77777777" w:rsidR="00D27ECD" w:rsidRDefault="00D27ECD" w:rsidP="00C07A57">
      <w:pPr>
        <w:ind w:leftChars="242" w:left="566" w:hangingChars="41" w:hanging="82"/>
      </w:pPr>
      <w:r>
        <w:t>For NCR</w:t>
      </w:r>
      <w:r>
        <w:rPr>
          <w:rFonts w:eastAsia="SimSun" w:hint="eastAsia"/>
          <w:lang w:val="en-US" w:eastAsia="zh-CN"/>
        </w:rPr>
        <w:t>-Fwd</w:t>
      </w:r>
      <w:r>
        <w:t xml:space="preserve"> transient period measurement, set the input signal at the RIB according to the applicable test configuration and direction in clause 4.8 using the corresponding test models NCRDL-FR2 TM 1.1 and NCRUL-FR2 TM 1.1 in clause 4.9.2 at the input power intended to produce the maximum rated output power, Prated,in, EIRP + 10dB.</w:t>
      </w:r>
    </w:p>
    <w:p w14:paraId="5586DBC5" w14:textId="7DC590E5" w:rsidR="00D27ECD" w:rsidRDefault="00D27ECD" w:rsidP="00C07A57">
      <w:pPr>
        <w:ind w:leftChars="242" w:left="566" w:hangingChars="41" w:hanging="82"/>
      </w:pPr>
      <w:r>
        <w:t>For NCR</w:t>
      </w:r>
      <w:r>
        <w:rPr>
          <w:rFonts w:eastAsia="SimSun" w:hint="eastAsia"/>
          <w:lang w:val="en-US" w:eastAsia="zh-CN"/>
        </w:rPr>
        <w:t>-MT</w:t>
      </w:r>
      <w:r>
        <w:t xml:space="preserve"> transient period measurement, set  according to the applicable test configuration and direction in clause 4.8 using the corresponding test models NCRUL-FR2 TM 1.1 in clause 4.9.2 at the </w:t>
      </w:r>
      <w:r>
        <w:rPr>
          <w:rFonts w:eastAsia="SimSun" w:hint="eastAsia"/>
          <w:lang w:val="en-US" w:eastAsia="zh-CN"/>
        </w:rPr>
        <w:t>declared maximum output power</w:t>
      </w:r>
      <w:r>
        <w:t>.</w:t>
      </w:r>
    </w:p>
    <w:p w14:paraId="31AA0542" w14:textId="77777777" w:rsidR="00D27ECD" w:rsidRDefault="00D27ECD" w:rsidP="00D27ECD">
      <w:pPr>
        <w:pStyle w:val="B1"/>
      </w:pPr>
      <w:r>
        <w:t>4b)For OFF power measurement</w:t>
      </w:r>
      <w:r>
        <w:rPr>
          <w:rFonts w:eastAsia="SimSun" w:hint="eastAsia"/>
          <w:lang w:val="en-US" w:eastAsia="zh-CN"/>
        </w:rPr>
        <w:t xml:space="preserve"> for RF repeater and NCR-Fwd</w:t>
      </w:r>
      <w:r>
        <w:t>, set the signal generator RF output turned off for not to generate input signal.</w:t>
      </w:r>
    </w:p>
    <w:p w14:paraId="62989602" w14:textId="77777777" w:rsidR="00D27ECD" w:rsidRDefault="00D27ECD" w:rsidP="00C07A57">
      <w:pPr>
        <w:pStyle w:val="B1"/>
        <w:ind w:leftChars="242" w:left="566" w:hangingChars="41" w:hanging="82"/>
      </w:pPr>
      <w:r>
        <w:t>For OFF power measurement</w:t>
      </w:r>
      <w:r>
        <w:rPr>
          <w:rFonts w:eastAsia="SimSun" w:hint="eastAsia"/>
          <w:lang w:val="en-US" w:eastAsia="zh-CN"/>
        </w:rPr>
        <w:t xml:space="preserve"> for NCR-Fwd</w:t>
      </w:r>
      <w:r>
        <w:t xml:space="preserve">, set the </w:t>
      </w:r>
      <w:r>
        <w:rPr>
          <w:rFonts w:eastAsia="SimSun" w:hint="eastAsia"/>
          <w:lang w:val="en-US" w:eastAsia="zh-CN"/>
        </w:rPr>
        <w:t>NCR-MT to turn off its transmitter</w:t>
      </w:r>
      <w:r>
        <w:t>.</w:t>
      </w:r>
    </w:p>
    <w:p w14:paraId="199F8FE5" w14:textId="161703E1" w:rsidR="009F40BC" w:rsidRDefault="009F40BC" w:rsidP="009F40B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I</w:t>
      </w:r>
      <w:r>
        <w:t>) whilst maintaining the correct direction of arrival for the test signal.</w:t>
      </w:r>
    </w:p>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w:t>
      </w:r>
      <w:r w:rsidRPr="00F6566D">
        <w:rPr>
          <w:snapToGrid w:val="0"/>
          <w:color w:val="000000"/>
        </w:rPr>
        <w:t>state</w:t>
      </w:r>
      <w:r>
        <w:rPr>
          <w:snapToGrid w:val="0"/>
          <w:color w:val="000000"/>
        </w:rPr>
        <w:t xml:space="preserve"> + 3 μs to 35/N μs before start of next transmitter ON </w:t>
      </w:r>
      <w:r w:rsidRPr="00F6566D">
        <w:rPr>
          <w:snapToGrid w:val="0"/>
          <w:color w:val="000000"/>
        </w:rPr>
        <w:t>state</w:t>
      </w:r>
      <w:r>
        <w:rPr>
          <w:snapToGrid w:val="0"/>
          <w:color w:val="000000"/>
        </w:rPr>
        <w:t xml:space="preserve">- 3 μs.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4183" w:name="_Toc45885907"/>
      <w:bookmarkStart w:id="4184" w:name="_Toc66693730"/>
      <w:bookmarkStart w:id="4185" w:name="_Toc76544193"/>
      <w:bookmarkStart w:id="4186" w:name="_Toc74915682"/>
      <w:bookmarkStart w:id="4187" w:name="_Toc37272830"/>
      <w:bookmarkStart w:id="4188" w:name="_Toc29810532"/>
      <w:bookmarkStart w:id="4189" w:name="_Toc58915680"/>
      <w:bookmarkStart w:id="4190" w:name="_Toc21102683"/>
      <w:bookmarkStart w:id="4191" w:name="_Toc53183013"/>
      <w:bookmarkStart w:id="4192" w:name="_Toc82536315"/>
      <w:bookmarkStart w:id="4193" w:name="_Toc76114307"/>
      <w:bookmarkStart w:id="4194" w:name="_Toc36635884"/>
      <w:bookmarkStart w:id="4195" w:name="_Toc58917861"/>
      <w:bookmarkStart w:id="4196" w:name="_Toc121818477"/>
      <w:bookmarkStart w:id="4197" w:name="_Toc121818701"/>
      <w:bookmarkStart w:id="4198" w:name="_Toc124158456"/>
      <w:bookmarkStart w:id="4199" w:name="_Toc130558524"/>
      <w:bookmarkStart w:id="4200" w:name="_Toc137467249"/>
      <w:bookmarkStart w:id="4201" w:name="_Toc138884895"/>
      <w:bookmarkStart w:id="4202" w:name="_Toc138885119"/>
      <w:bookmarkStart w:id="4203" w:name="_Toc145511330"/>
      <w:bookmarkStart w:id="4204" w:name="_Toc155475807"/>
      <w:bookmarkStart w:id="4205" w:name="_Toc176472843"/>
      <w:bookmarkStart w:id="4206" w:name="_Toc187248074"/>
      <w:bookmarkStart w:id="4207" w:name="_Toc194054424"/>
      <w:bookmarkStart w:id="4208" w:name="_Toc200115716"/>
      <w:r>
        <w:t>6.9.2.5</w:t>
      </w:r>
      <w:r>
        <w:tab/>
        <w:t>Test requirements</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40BE0C67" w14:textId="77777777" w:rsidR="00C20037" w:rsidRDefault="002C252C" w:rsidP="00C20037">
      <w:pPr>
        <w:rPr>
          <w:rFonts w:cs="Arial"/>
          <w:szCs w:val="18"/>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p w14:paraId="55EEAAF3"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w:t>
      </w:r>
      <w:r>
        <w:rPr>
          <w:rFonts w:ascii="Arial" w:hAnsi="Arial"/>
          <w:sz w:val="32"/>
        </w:rPr>
        <w:t>.</w:t>
      </w:r>
      <w:r>
        <w:rPr>
          <w:rFonts w:ascii="Arial" w:eastAsia="SimSun" w:hAnsi="Arial"/>
          <w:sz w:val="32"/>
          <w:lang w:val="en-US" w:eastAsia="zh-CN"/>
        </w:rPr>
        <w:t>10</w:t>
      </w:r>
      <w:r>
        <w:rPr>
          <w:rFonts w:ascii="Arial" w:hAnsi="Arial"/>
          <w:sz w:val="32"/>
        </w:rPr>
        <w:tab/>
      </w:r>
      <w:r>
        <w:rPr>
          <w:rFonts w:ascii="Arial" w:eastAsia="SimSun" w:hAnsi="Arial"/>
          <w:sz w:val="32"/>
          <w:lang w:val="en-US" w:eastAsia="zh-CN"/>
        </w:rPr>
        <w:t>OTA o</w:t>
      </w:r>
      <w:r>
        <w:rPr>
          <w:rFonts w:ascii="Arial" w:hAnsi="Arial"/>
          <w:sz w:val="32"/>
        </w:rPr>
        <w:t>utput power dynamics</w:t>
      </w:r>
    </w:p>
    <w:p w14:paraId="40211CD2"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.1</w:t>
      </w:r>
      <w:r>
        <w:rPr>
          <w:rFonts w:ascii="Arial" w:hAnsi="Arial"/>
          <w:sz w:val="28"/>
        </w:rPr>
        <w:tab/>
        <w:t>Definition and applicability</w:t>
      </w:r>
    </w:p>
    <w:p w14:paraId="515B7762" w14:textId="77777777" w:rsidR="00C20037" w:rsidRDefault="00C20037" w:rsidP="00C20037">
      <w:pPr>
        <w:rPr>
          <w:rFonts w:eastAsiaTheme="minorEastAsia"/>
        </w:rPr>
      </w:pPr>
      <w:r>
        <w:rPr>
          <w:rFonts w:eastAsiaTheme="minorEastAsia" w:hint="eastAsia"/>
          <w:lang w:val="en-US" w:eastAsia="zh-CN"/>
        </w:rPr>
        <w:t>OTA output power dynamic for NCR-MT consist of three requirements, transmit OFF power, transmit ON-OFF transition period requirement and power control requirements. The transmit OFF power and transition period requirement is specified in clause 6.9.  For power control requirement for NCR-MT, it</w:t>
      </w:r>
      <w:r>
        <w:rPr>
          <w:rFonts w:eastAsiaTheme="minorEastAsia"/>
        </w:rPr>
        <w:t xml:space="preserve"> is the difference between the maximum and the minimum controlled transmit power in the channel bandwidth for a specified reference condition. The maximum and minimum output powers are defined as the mean power in at least one sub-frame 1ms</w:t>
      </w:r>
    </w:p>
    <w:p w14:paraId="3CFFD54D" w14:textId="77777777" w:rsidR="00C20037" w:rsidRDefault="00C20037" w:rsidP="00C20037">
      <w:pPr>
        <w:overflowPunct/>
        <w:autoSpaceDE/>
        <w:autoSpaceDN/>
        <w:adjustRightInd/>
        <w:rPr>
          <w:rFonts w:ascii="Arial" w:hAnsi="Arial"/>
          <w:sz w:val="28"/>
        </w:rPr>
      </w:pPr>
      <w:r>
        <w:rPr>
          <w:rFonts w:eastAsiaTheme="minorEastAsia"/>
        </w:rPr>
        <w:t xml:space="preserve">This requirement shall apply at each RIB supporting transmission in the </w:t>
      </w:r>
      <w:r>
        <w:rPr>
          <w:rFonts w:eastAsiaTheme="minorEastAsia"/>
          <w:i/>
        </w:rPr>
        <w:t>operating band</w:t>
      </w:r>
      <w:r>
        <w:rPr>
          <w:rFonts w:eastAsiaTheme="minorEastAsia"/>
        </w:rPr>
        <w:t>.</w:t>
      </w:r>
    </w:p>
    <w:p w14:paraId="3DA6B7A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3FDF47FF" w14:textId="77777777" w:rsidR="00C20037" w:rsidRDefault="00C20037" w:rsidP="00C20037">
      <w:r>
        <w:rPr>
          <w:rFonts w:hint="eastAsia"/>
          <w:lang w:val="en-US" w:eastAsia="zh-CN"/>
        </w:rPr>
        <w:t>For WA NCR-MT type 2-O</w:t>
      </w:r>
      <w:r>
        <w:rPr>
          <w:rFonts w:cs="v4.2.0" w:hint="eastAsia"/>
          <w:lang w:val="en-US" w:eastAsia="zh-CN"/>
        </w:rPr>
        <w:t xml:space="preserve">, </w:t>
      </w:r>
      <w:r>
        <w:rPr>
          <w:rFonts w:eastAsia="SimSun" w:cs="v4.2.0" w:hint="eastAsia"/>
          <w:lang w:val="en-US"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9.4.2.1.3</w:t>
      </w:r>
      <w:r>
        <w:rPr>
          <w:rFonts w:cs="v4.2.0"/>
        </w:rPr>
        <w:t xml:space="preserve"> </w:t>
      </w:r>
      <w:r>
        <w:rPr>
          <w:rFonts w:cs="v4.2.0" w:hint="eastAsia"/>
        </w:rPr>
        <w:t>output dynamic range requirement</w:t>
      </w:r>
      <w:r>
        <w:rPr>
          <w:rFonts w:cs="v4.2.0" w:hint="eastAsia"/>
          <w:lang w:val="en-US" w:eastAsia="zh-CN"/>
        </w:rPr>
        <w:t xml:space="preserve"> </w:t>
      </w:r>
      <w:r>
        <w:rPr>
          <w:rFonts w:cs="v4.2.0"/>
        </w:rPr>
        <w:t>in TS 38.1</w:t>
      </w:r>
      <w:r>
        <w:rPr>
          <w:rFonts w:cs="v4.2.0" w:hint="eastAsia"/>
          <w:lang w:val="en-US" w:eastAsia="zh-CN"/>
        </w:rPr>
        <w:t>74 [19]</w:t>
      </w:r>
      <w:r>
        <w:rPr>
          <w:rFonts w:cs="v4.2.0"/>
        </w:rPr>
        <w:t xml:space="preserve"> appl</w:t>
      </w:r>
      <w:r>
        <w:rPr>
          <w:rFonts w:cs="v4.2.0" w:hint="eastAsia"/>
          <w:lang w:val="en-US" w:eastAsia="zh-CN"/>
        </w:rPr>
        <w:t>ies</w:t>
      </w:r>
      <w:r>
        <w:rPr>
          <w:rFonts w:cs="v4.2.0"/>
        </w:rPr>
        <w:t>.</w:t>
      </w:r>
    </w:p>
    <w:p w14:paraId="73D9D76D" w14:textId="189EEF12" w:rsidR="00C20037" w:rsidRDefault="005F0535" w:rsidP="00C20037">
      <w:pPr>
        <w:overflowPunct/>
        <w:autoSpaceDE/>
        <w:autoSpaceDN/>
        <w:adjustRightInd/>
        <w:rPr>
          <w:rFonts w:ascii="Arial" w:hAnsi="Arial"/>
          <w:sz w:val="28"/>
        </w:rPr>
      </w:pPr>
      <w:r>
        <w:rPr>
          <w:rFonts w:hint="eastAsia"/>
          <w:lang w:val="en-US" w:eastAsia="zh-CN"/>
        </w:rPr>
        <w:t>For LA NCR-MT type 2-O</w:t>
      </w:r>
      <w:r>
        <w:rPr>
          <w:rFonts w:cs="v4.2.0" w:hint="eastAsia"/>
          <w:lang w:val="en-US" w:eastAsia="zh-CN"/>
        </w:rPr>
        <w:t>,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2-2 [14]</w:t>
      </w:r>
      <w:r>
        <w:rPr>
          <w:rFonts w:cs="v4.2.0"/>
        </w:rPr>
        <w:t xml:space="preserve"> appl</w:t>
      </w:r>
      <w:r>
        <w:rPr>
          <w:rFonts w:cs="v4.2.0" w:hint="eastAsia"/>
          <w:lang w:val="en-US" w:eastAsia="zh-CN"/>
        </w:rPr>
        <w:t>ies</w:t>
      </w:r>
    </w:p>
    <w:p w14:paraId="072A6FFB"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.3</w:t>
      </w:r>
      <w:r>
        <w:rPr>
          <w:rFonts w:ascii="Arial" w:hAnsi="Arial"/>
          <w:sz w:val="28"/>
        </w:rPr>
        <w:tab/>
        <w:t>Test purpose</w:t>
      </w:r>
    </w:p>
    <w:p w14:paraId="02169B92" w14:textId="77777777" w:rsidR="00C20037" w:rsidRDefault="00C20037" w:rsidP="00C20037">
      <w:pPr>
        <w:overflowPunct/>
        <w:autoSpaceDE/>
        <w:autoSpaceDN/>
        <w:adjustRightInd/>
        <w:rPr>
          <w:rFonts w:ascii="Arial" w:hAnsi="Arial"/>
          <w:sz w:val="28"/>
        </w:rPr>
      </w:pPr>
      <w:r>
        <w:rPr>
          <w:rFonts w:eastAsiaTheme="minorEastAsia"/>
        </w:rPr>
        <w:t xml:space="preserve">The test purpose is to verify that the </w:t>
      </w:r>
      <w:r>
        <w:rPr>
          <w:rFonts w:eastAsiaTheme="minorEastAsia" w:hint="eastAsia"/>
          <w:lang w:val="en-US" w:eastAsia="zh-CN"/>
        </w:rPr>
        <w:t>NCR</w:t>
      </w:r>
      <w:r>
        <w:rPr>
          <w:rFonts w:eastAsiaTheme="minorEastAsia"/>
        </w:rPr>
        <w:t>-MT OTA total power dynamic range is within the limits specified by the minimum requirement.</w:t>
      </w:r>
    </w:p>
    <w:p w14:paraId="385AEA09"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.4</w:t>
      </w:r>
      <w:r>
        <w:rPr>
          <w:rFonts w:ascii="Arial" w:hAnsi="Arial"/>
          <w:sz w:val="28"/>
        </w:rPr>
        <w:tab/>
        <w:t>Method of test</w:t>
      </w:r>
    </w:p>
    <w:p w14:paraId="12D12561"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hint="eastAsia"/>
          <w:lang w:val="en-US" w:eastAsia="zh-CN"/>
        </w:rPr>
        <w:t>10.4.1</w:t>
      </w:r>
      <w:r>
        <w:rPr>
          <w:rFonts w:eastAsiaTheme="minorEastAsia"/>
        </w:rPr>
        <w:tab/>
        <w:t>Initial conditions</w:t>
      </w:r>
    </w:p>
    <w:p w14:paraId="7C93B700" w14:textId="77777777" w:rsidR="00C20037" w:rsidRDefault="00C20037" w:rsidP="00C20037">
      <w:pPr>
        <w:rPr>
          <w:rFonts w:eastAsiaTheme="minorEastAsia"/>
        </w:rPr>
      </w:pPr>
      <w:r>
        <w:rPr>
          <w:rFonts w:eastAsiaTheme="minorEastAsia"/>
        </w:rPr>
        <w:t>Test environment:</w:t>
      </w:r>
      <w:r>
        <w:rPr>
          <w:rFonts w:eastAsiaTheme="minorEastAsia"/>
        </w:rPr>
        <w:tab/>
        <w:t>Normal, see annex B.2.</w:t>
      </w:r>
    </w:p>
    <w:p w14:paraId="3DAA96D0" w14:textId="77777777" w:rsidR="005F0535" w:rsidRDefault="005F0535" w:rsidP="005F0535">
      <w:pPr>
        <w:rPr>
          <w:rFonts w:eastAsiaTheme="minorEastAsia"/>
        </w:rPr>
      </w:pPr>
      <w:r>
        <w:rPr>
          <w:rFonts w:eastAsiaTheme="minorEastAsia"/>
        </w:rPr>
        <w:t>RF channels to be tested</w:t>
      </w:r>
      <w:r>
        <w:rPr>
          <w:rFonts w:hint="eastAsia"/>
          <w:lang w:eastAsia="zh-CN"/>
        </w:rPr>
        <w:t xml:space="preserve"> </w:t>
      </w:r>
      <w:r>
        <w:rPr>
          <w:rFonts w:eastAsiaTheme="minorEastAsia"/>
          <w:sz w:val="21"/>
          <w:szCs w:val="22"/>
          <w:lang w:eastAsia="zh-CN"/>
        </w:rPr>
        <w:t>for single carrier</w:t>
      </w:r>
      <w:r>
        <w:rPr>
          <w:rFonts w:eastAsiaTheme="minorEastAsia"/>
        </w:rPr>
        <w:t>:</w:t>
      </w:r>
      <w:r>
        <w:rPr>
          <w:rFonts w:eastAsiaTheme="minorEastAsia"/>
        </w:rPr>
        <w:tab/>
      </w:r>
    </w:p>
    <w:p w14:paraId="54687131" w14:textId="15EB786D" w:rsidR="005F0535" w:rsidRDefault="005F0535" w:rsidP="005F0535">
      <w:pPr>
        <w:pStyle w:val="B1"/>
        <w:rPr>
          <w:rFonts w:eastAsiaTheme="minorEastAsia"/>
        </w:rPr>
      </w:pPr>
      <w:r>
        <w:rPr>
          <w:color w:val="000000"/>
          <w:lang w:eastAsia="ja-JP"/>
        </w:rPr>
        <w:t>-</w:t>
      </w:r>
      <w:r>
        <w:rPr>
          <w:color w:val="000000"/>
          <w:lang w:eastAsia="ja-JP"/>
        </w:rPr>
        <w:tab/>
      </w:r>
      <w:r>
        <w:rPr>
          <w:rFonts w:hint="eastAsia"/>
          <w:lang w:eastAsia="zh-CN"/>
        </w:rPr>
        <w:t>M</w:t>
      </w:r>
      <w:r>
        <w:rPr>
          <w:rFonts w:eastAsiaTheme="minorEastAsia"/>
        </w:rPr>
        <w:t>; see clause 4.9</w:t>
      </w:r>
      <w:r w:rsidR="00BB7C55">
        <w:rPr>
          <w:rFonts w:eastAsiaTheme="minorEastAsia"/>
        </w:rPr>
        <w:t>A</w:t>
      </w:r>
      <w:r>
        <w:rPr>
          <w:rFonts w:eastAsiaTheme="minorEastAsia"/>
        </w:rPr>
        <w:t>.1.</w:t>
      </w:r>
    </w:p>
    <w:p w14:paraId="45CB5784" w14:textId="77777777" w:rsidR="005F0535" w:rsidRDefault="005F0535" w:rsidP="005F0535">
      <w:pPr>
        <w:rPr>
          <w:rFonts w:eastAsiaTheme="minorEastAsia"/>
        </w:rPr>
      </w:pPr>
      <w:r>
        <w:rPr>
          <w:rFonts w:eastAsiaTheme="minorEastAsia"/>
        </w:rPr>
        <w:t>Beams to be tested:</w:t>
      </w:r>
      <w:r>
        <w:rPr>
          <w:rFonts w:eastAsiaTheme="minorEastAsia"/>
        </w:rPr>
        <w:tab/>
      </w:r>
    </w:p>
    <w:p w14:paraId="24E94051" w14:textId="2106F19A"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Declared beam with the highest intended EIRP for the narrowest intended beam corresponding to the smallest BeW</w:t>
      </w:r>
      <w:r>
        <w:rPr>
          <w:rFonts w:eastAsiaTheme="minorEastAsia"/>
          <w:vertAlign w:val="subscript"/>
        </w:rPr>
        <w:t>θ</w:t>
      </w:r>
      <w:r>
        <w:rPr>
          <w:rFonts w:eastAsiaTheme="minorEastAsia"/>
        </w:rPr>
        <w:t>, or for the narrowest intended beam corresponding to the smallest BeWϕ (D.3, D.</w:t>
      </w:r>
      <w:r w:rsidR="00BB7C55">
        <w:rPr>
          <w:rFonts w:eastAsiaTheme="minorEastAsia"/>
        </w:rPr>
        <w:t>9</w:t>
      </w:r>
      <w:r>
        <w:rPr>
          <w:rFonts w:eastAsiaTheme="minorEastAsia"/>
        </w:rPr>
        <w:t>).</w:t>
      </w:r>
    </w:p>
    <w:p w14:paraId="23552357" w14:textId="77777777" w:rsidR="005F0535" w:rsidRDefault="005F0535" w:rsidP="005F0535">
      <w:pPr>
        <w:rPr>
          <w:rFonts w:eastAsiaTheme="minorEastAsia"/>
        </w:rPr>
      </w:pPr>
      <w:r>
        <w:rPr>
          <w:rFonts w:eastAsiaTheme="minorEastAsia"/>
        </w:rPr>
        <w:t xml:space="preserve">Directions to be tested: </w:t>
      </w:r>
    </w:p>
    <w:p w14:paraId="14399820" w14:textId="77777777"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 xml:space="preserve">The </w:t>
      </w:r>
      <w:r>
        <w:rPr>
          <w:rFonts w:eastAsiaTheme="minorEastAsia" w:cs="Arial"/>
          <w:szCs w:val="18"/>
        </w:rPr>
        <w:t xml:space="preserve">OTA peak directions set </w:t>
      </w:r>
      <w:r>
        <w:rPr>
          <w:rFonts w:eastAsiaTheme="minorEastAsia"/>
        </w:rPr>
        <w:t>reference beam direction pair (D.8).</w:t>
      </w:r>
    </w:p>
    <w:p w14:paraId="0C9EE7A4"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lang w:val="en-US" w:eastAsia="zh-CN"/>
        </w:rPr>
        <w:t>10.4.2</w:t>
      </w:r>
      <w:r>
        <w:rPr>
          <w:rFonts w:eastAsiaTheme="minorEastAsia"/>
        </w:rPr>
        <w:tab/>
        <w:t>Procedure</w:t>
      </w:r>
    </w:p>
    <w:p w14:paraId="4729344D" w14:textId="226F735E" w:rsidR="00C20037" w:rsidRDefault="00C20037" w:rsidP="00C20037">
      <w:pPr>
        <w:ind w:left="568" w:hanging="284"/>
        <w:rPr>
          <w:rFonts w:eastAsiaTheme="minorEastAsia"/>
        </w:rPr>
      </w:pPr>
      <w:r>
        <w:rPr>
          <w:rFonts w:eastAsiaTheme="minorEastAsia"/>
        </w:rPr>
        <w:t>1)</w:t>
      </w:r>
      <w:r>
        <w:rPr>
          <w:rFonts w:eastAsiaTheme="minorEastAsia"/>
        </w:rPr>
        <w:tab/>
        <w:t xml:space="preserve">Place the </w:t>
      </w:r>
      <w:r>
        <w:rPr>
          <w:rFonts w:eastAsiaTheme="minorEastAsia" w:hint="eastAsia"/>
          <w:lang w:val="en-US" w:eastAsia="zh-CN"/>
        </w:rPr>
        <w:t>NCR</w:t>
      </w:r>
      <w:r>
        <w:rPr>
          <w:rFonts w:eastAsiaTheme="minorEastAsia"/>
        </w:rPr>
        <w:t xml:space="preserve"> at the positioner.</w:t>
      </w:r>
    </w:p>
    <w:p w14:paraId="12C850E2" w14:textId="77777777" w:rsidR="00C20037" w:rsidRDefault="00C20037" w:rsidP="00C20037">
      <w:pPr>
        <w:ind w:left="568" w:hanging="284"/>
        <w:rPr>
          <w:rFonts w:eastAsiaTheme="minorEastAsia"/>
        </w:rPr>
      </w:pPr>
      <w:r>
        <w:rPr>
          <w:rFonts w:eastAsiaTheme="minorEastAsia"/>
        </w:rPr>
        <w:t>2)</w:t>
      </w:r>
      <w:r>
        <w:rPr>
          <w:rFonts w:eastAsiaTheme="minorEastAsia"/>
        </w:rPr>
        <w:tab/>
        <w:t xml:space="preserve">Align the manufacturer declared coordinate system orientation (D.2) of the </w:t>
      </w:r>
      <w:r>
        <w:rPr>
          <w:rFonts w:eastAsiaTheme="minorEastAsia" w:hint="eastAsia"/>
          <w:lang w:val="en-US" w:eastAsia="zh-CN"/>
        </w:rPr>
        <w:t>NCR</w:t>
      </w:r>
      <w:r>
        <w:rPr>
          <w:rFonts w:eastAsiaTheme="minorEastAsia"/>
        </w:rPr>
        <w:t>-MT with the test system.</w:t>
      </w:r>
    </w:p>
    <w:p w14:paraId="29D39896" w14:textId="77777777" w:rsidR="00C20037" w:rsidRDefault="00C20037" w:rsidP="00C20037">
      <w:pPr>
        <w:ind w:left="568" w:hanging="284"/>
        <w:rPr>
          <w:rFonts w:eastAsiaTheme="minorEastAsia"/>
        </w:rPr>
      </w:pPr>
      <w:r>
        <w:rPr>
          <w:rFonts w:eastAsiaTheme="minorEastAsia"/>
        </w:rPr>
        <w:t>3)</w:t>
      </w:r>
      <w:r>
        <w:rPr>
          <w:rFonts w:eastAsiaTheme="minorEastAsia"/>
        </w:rPr>
        <w:tab/>
        <w:t xml:space="preserve">Orient the positioner (and </w:t>
      </w:r>
      <w:r>
        <w:rPr>
          <w:rFonts w:eastAsiaTheme="minorEastAsia" w:hint="eastAsia"/>
          <w:lang w:eastAsia="zh-CN"/>
        </w:rPr>
        <w:t>NCR</w:t>
      </w:r>
      <w:r>
        <w:rPr>
          <w:rFonts w:eastAsiaTheme="minorEastAsia"/>
        </w:rPr>
        <w:t>-MT) in order that the direction to be tested aligns with the test antenna.</w:t>
      </w:r>
    </w:p>
    <w:p w14:paraId="35918BF5" w14:textId="77777777" w:rsidR="00C20037" w:rsidRDefault="00C20037" w:rsidP="00C20037">
      <w:pPr>
        <w:ind w:left="568" w:hanging="284"/>
        <w:rPr>
          <w:rFonts w:eastAsiaTheme="minorEastAsia"/>
        </w:rPr>
      </w:pPr>
      <w:r>
        <w:rPr>
          <w:rFonts w:eastAsiaTheme="minorEastAsia"/>
        </w:rPr>
        <w:t>4)</w:t>
      </w:r>
      <w:r>
        <w:rPr>
          <w:rFonts w:eastAsiaTheme="minorEastAsia"/>
        </w:rPr>
        <w:tab/>
        <w:t xml:space="preserve">Configure the beam peak direction of the </w:t>
      </w:r>
      <w:r>
        <w:rPr>
          <w:rFonts w:eastAsiaTheme="minorEastAsia" w:hint="eastAsia"/>
          <w:lang w:eastAsia="zh-CN"/>
        </w:rPr>
        <w:t>NCR</w:t>
      </w:r>
      <w:r>
        <w:rPr>
          <w:rFonts w:eastAsiaTheme="minorEastAsia"/>
        </w:rPr>
        <w:t>-MT according to the declared beam direction pair.</w:t>
      </w:r>
    </w:p>
    <w:p w14:paraId="2BB30B33" w14:textId="77777777" w:rsidR="00C20037" w:rsidRDefault="00C20037" w:rsidP="00C07A57">
      <w:pPr>
        <w:ind w:left="568" w:hanging="284"/>
        <w:rPr>
          <w:rFonts w:eastAsiaTheme="minorEastAsia"/>
        </w:rPr>
      </w:pPr>
      <w:r>
        <w:rPr>
          <w:rFonts w:eastAsiaTheme="minorEastAsia"/>
        </w:rPr>
        <w:t>5)</w:t>
      </w:r>
      <w:r>
        <w:rPr>
          <w:rFonts w:eastAsiaTheme="minorEastAsia"/>
        </w:rPr>
        <w:tab/>
      </w:r>
      <w:r>
        <w:rPr>
          <w:lang w:eastAsia="zh-CN"/>
        </w:rPr>
        <w:t xml:space="preserve">For </w:t>
      </w:r>
      <w:r>
        <w:rPr>
          <w:rFonts w:hint="eastAsia"/>
          <w:i/>
          <w:iCs/>
          <w:lang w:eastAsia="zh-CN"/>
        </w:rPr>
        <w:t>NCR</w:t>
      </w:r>
      <w:r>
        <w:rPr>
          <w:i/>
          <w:iCs/>
          <w:lang w:eastAsia="zh-CN"/>
        </w:rPr>
        <w:t xml:space="preserve"> type </w:t>
      </w:r>
      <w:r>
        <w:rPr>
          <w:rFonts w:hint="eastAsia"/>
          <w:i/>
          <w:iCs/>
          <w:lang w:eastAsia="zh-CN"/>
        </w:rPr>
        <w:t>2</w:t>
      </w:r>
      <w:r>
        <w:rPr>
          <w:i/>
          <w:iCs/>
          <w:lang w:eastAsia="zh-CN"/>
        </w:rPr>
        <w:t>-O</w:t>
      </w:r>
      <w:r>
        <w:t xml:space="preserve">, set the </w:t>
      </w:r>
      <w:r>
        <w:rPr>
          <w:rFonts w:eastAsia="SimSun" w:hint="eastAsia"/>
          <w:lang w:eastAsia="zh-CN"/>
        </w:rPr>
        <w:t>NCR</w:t>
      </w:r>
      <w:r>
        <w:t>-MT to transmit a signal</w:t>
      </w:r>
      <w:r>
        <w:rPr>
          <w:lang w:eastAsia="zh-CN"/>
        </w:rPr>
        <w:t xml:space="preserve"> </w:t>
      </w:r>
      <w:r>
        <w:t>according</w:t>
      </w:r>
      <w:r>
        <w:rPr>
          <w:lang w:eastAsia="zh-CN"/>
        </w:rPr>
        <w:t xml:space="preserve"> to</w:t>
      </w:r>
      <w:r>
        <w:rPr>
          <w:rFonts w:hint="eastAsia"/>
          <w:lang w:eastAsia="zh-CN"/>
        </w:rPr>
        <w:t xml:space="preserve"> </w:t>
      </w:r>
      <w:r>
        <w:t>the applicable test configuration in clause 4.</w:t>
      </w:r>
      <w:r>
        <w:rPr>
          <w:lang w:eastAsia="zh-CN"/>
        </w:rPr>
        <w:t>8</w:t>
      </w:r>
      <w:r>
        <w:t xml:space="preserve"> using</w:t>
      </w:r>
      <w:r>
        <w:rPr>
          <w:rFonts w:hint="eastAsia"/>
          <w:lang w:eastAsia="zh-CN"/>
        </w:rPr>
        <w:t xml:space="preserve"> </w:t>
      </w:r>
      <w:r>
        <w:t>the corresponding test model</w:t>
      </w:r>
      <w:r>
        <w:rPr>
          <w:rFonts w:eastAsiaTheme="minorEastAsia"/>
        </w:rPr>
        <w:t>:</w:t>
      </w:r>
    </w:p>
    <w:p w14:paraId="0EC16B2A" w14:textId="77777777" w:rsidR="00C20037" w:rsidRDefault="00C20037" w:rsidP="00C20037">
      <w:pPr>
        <w:pStyle w:val="B1"/>
        <w:rPr>
          <w:rFonts w:eastAsiaTheme="minorEastAsia"/>
          <w:lang w:eastAsia="zh-CN"/>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2D38D03F" w14:textId="77777777" w:rsidR="00C20037" w:rsidRDefault="00C20037" w:rsidP="00C20037">
      <w:pPr>
        <w:ind w:left="568" w:hanging="284"/>
        <w:rPr>
          <w:rFonts w:eastAsiaTheme="minorEastAsia"/>
        </w:rPr>
      </w:pPr>
      <w:r>
        <w:rPr>
          <w:rFonts w:eastAsiaTheme="minorEastAsia"/>
        </w:rPr>
        <w:t>6)</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799DE3F" w14:textId="77777777" w:rsidR="00C20037" w:rsidRDefault="00C20037" w:rsidP="00C07A57">
      <w:pPr>
        <w:pStyle w:val="B1"/>
        <w:rPr>
          <w:rFonts w:eastAsiaTheme="minorEastAsia"/>
          <w:lang w:eastAsia="zh-CN"/>
        </w:rPr>
      </w:pPr>
      <w:r>
        <w:rPr>
          <w:rFonts w:eastAsiaTheme="minorEastAsia"/>
          <w:lang w:eastAsia="zh-CN"/>
        </w:rPr>
        <w:t>7</w:t>
      </w:r>
      <w:r>
        <w:rPr>
          <w:rFonts w:eastAsiaTheme="minorEastAsia"/>
        </w:rPr>
        <w:t>)</w:t>
      </w:r>
      <w:r>
        <w:rPr>
          <w:rFonts w:eastAsiaTheme="minorEastAsia"/>
        </w:rPr>
        <w:tab/>
      </w:r>
      <w:r>
        <w:rPr>
          <w:rFonts w:eastAsiaTheme="minorEastAsia"/>
          <w:lang w:eastAsia="zh-CN"/>
        </w:rPr>
        <w:t xml:space="preserve">For </w:t>
      </w:r>
      <w:r>
        <w:rPr>
          <w:rFonts w:eastAsiaTheme="minorEastAsia" w:hint="eastAsia"/>
          <w:lang w:eastAsia="zh-CN"/>
        </w:rPr>
        <w:t>NCR</w:t>
      </w:r>
      <w:r>
        <w:rPr>
          <w:rFonts w:eastAsiaTheme="minorEastAsia"/>
          <w:i/>
          <w:iCs/>
          <w:lang w:eastAsia="zh-CN"/>
        </w:rPr>
        <w:t xml:space="preserve"> type </w:t>
      </w:r>
      <w:r>
        <w:rPr>
          <w:rFonts w:eastAsiaTheme="minorEastAsia" w:hint="eastAsia"/>
          <w:i/>
          <w:iCs/>
          <w:lang w:eastAsia="zh-CN"/>
        </w:rPr>
        <w:t>2</w:t>
      </w:r>
      <w:r>
        <w:rPr>
          <w:rFonts w:eastAsiaTheme="minorEastAsia"/>
          <w:i/>
          <w:iCs/>
          <w:lang w:eastAsia="zh-CN"/>
        </w:rPr>
        <w:t>-O</w:t>
      </w:r>
      <w:r>
        <w:rPr>
          <w:rFonts w:eastAsiaTheme="minorEastAsia"/>
        </w:rPr>
        <w:t xml:space="preserve">, set the </w:t>
      </w:r>
      <w:r>
        <w:rPr>
          <w:rFonts w:eastAsiaTheme="minorEastAsia" w:hint="eastAsia"/>
          <w:lang w:eastAsia="zh-CN"/>
        </w:rPr>
        <w:t>NCR</w:t>
      </w:r>
      <w:r>
        <w:rPr>
          <w:rFonts w:eastAsiaTheme="minorEastAsia"/>
        </w:rPr>
        <w:t>-MT to transmit a signal according to</w:t>
      </w:r>
      <w:r>
        <w:rPr>
          <w:rFonts w:eastAsiaTheme="minorEastAsia" w:hint="eastAsia"/>
        </w:rPr>
        <w:t xml:space="preserve"> </w:t>
      </w:r>
      <w:r>
        <w:rPr>
          <w:rFonts w:eastAsiaTheme="minorEastAsia"/>
        </w:rPr>
        <w:t>the applicable test configuration in clause 4.8 using</w:t>
      </w:r>
      <w:r>
        <w:rPr>
          <w:rFonts w:eastAsiaTheme="minorEastAsia" w:hint="eastAsia"/>
        </w:rPr>
        <w:t xml:space="preserve"> </w:t>
      </w:r>
      <w:r>
        <w:rPr>
          <w:rFonts w:eastAsiaTheme="minorEastAsia"/>
        </w:rPr>
        <w:t>the corresponding test model</w:t>
      </w:r>
      <w:r>
        <w:rPr>
          <w:rFonts w:eastAsiaTheme="minorEastAsia" w:hint="eastAsia"/>
        </w:rPr>
        <w:t>s</w:t>
      </w:r>
      <w:r>
        <w:rPr>
          <w:rFonts w:eastAsiaTheme="minorEastAsia"/>
        </w:rPr>
        <w:t>:</w:t>
      </w:r>
    </w:p>
    <w:p w14:paraId="64EFFD29" w14:textId="77777777" w:rsidR="00C20037" w:rsidRDefault="00C20037" w:rsidP="00C20037">
      <w:pPr>
        <w:pStyle w:val="B1"/>
        <w:rPr>
          <w:rFonts w:eastAsiaTheme="minorEastAsia"/>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65D00BD9" w14:textId="28A9AF7F" w:rsidR="00C20037" w:rsidRDefault="00C20037" w:rsidP="00C20037">
      <w:pPr>
        <w:ind w:left="568" w:hanging="284"/>
        <w:rPr>
          <w:rFonts w:eastAsia="MS Gothic"/>
        </w:rPr>
      </w:pPr>
      <w:r>
        <w:rPr>
          <w:rFonts w:eastAsiaTheme="minorEastAsia"/>
          <w:lang w:eastAsia="zh-CN"/>
        </w:rPr>
        <w:t>8</w:t>
      </w:r>
      <w:r>
        <w:rPr>
          <w:rFonts w:eastAsiaTheme="minorEastAsia"/>
        </w:rPr>
        <w:t>)</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9636AA1" w14:textId="77777777" w:rsidR="00C20037" w:rsidRDefault="00C20037" w:rsidP="00C20037">
      <w:pPr>
        <w:rPr>
          <w:rFonts w:eastAsiaTheme="minorEastAsia"/>
        </w:rPr>
      </w:pPr>
      <w:r>
        <w:rPr>
          <w:rFonts w:eastAsiaTheme="minorEastAsia"/>
        </w:rPr>
        <w:t xml:space="preserve">In addition, for </w:t>
      </w:r>
      <w:r>
        <w:rPr>
          <w:rFonts w:eastAsiaTheme="minorEastAsia"/>
          <w:i/>
        </w:rPr>
        <w:t xml:space="preserve">multi-band </w:t>
      </w:r>
      <w:r>
        <w:rPr>
          <w:rFonts w:eastAsiaTheme="minorEastAsia"/>
          <w:i/>
          <w:lang w:eastAsia="zh-CN"/>
        </w:rPr>
        <w:t>RIB(s)</w:t>
      </w:r>
      <w:r>
        <w:rPr>
          <w:rFonts w:eastAsiaTheme="minorEastAsia"/>
        </w:rPr>
        <w:t>, the following steps shall apply:</w:t>
      </w:r>
    </w:p>
    <w:p w14:paraId="75FEAAC8" w14:textId="77777777" w:rsidR="00C20037" w:rsidRDefault="00C20037" w:rsidP="00C20037">
      <w:pPr>
        <w:ind w:left="568" w:hanging="284"/>
        <w:rPr>
          <w:rFonts w:eastAsiaTheme="minorEastAsia"/>
        </w:rPr>
      </w:pPr>
      <w:r>
        <w:rPr>
          <w:rFonts w:eastAsiaTheme="minorEastAsia"/>
        </w:rPr>
        <w:t>9)</w:t>
      </w:r>
      <w:r>
        <w:rPr>
          <w:rFonts w:eastAsiaTheme="minorEastAsia"/>
        </w:rPr>
        <w:tab/>
        <w:t xml:space="preserve">For </w:t>
      </w:r>
      <w:r>
        <w:rPr>
          <w:rFonts w:eastAsiaTheme="minorEastAsia"/>
          <w:i/>
        </w:rPr>
        <w:t xml:space="preserve">multi-band </w:t>
      </w:r>
      <w:r>
        <w:rPr>
          <w:rFonts w:eastAsiaTheme="minorEastAsia"/>
          <w:i/>
          <w:lang w:eastAsia="zh-CN"/>
        </w:rPr>
        <w:t>RIBs</w:t>
      </w:r>
      <w:r>
        <w:rPr>
          <w:rFonts w:eastAsiaTheme="minorEastAsia"/>
          <w:lang w:eastAsia="zh-CN"/>
        </w:rPr>
        <w:t xml:space="preserve"> </w:t>
      </w:r>
      <w:r>
        <w:rPr>
          <w:rFonts w:eastAsiaTheme="minorEastAsia"/>
        </w:rPr>
        <w:t>and single band tests, repeat the steps above per involved band where single band test configurations and test models shall apply with no carrier activated in the other band.</w:t>
      </w:r>
    </w:p>
    <w:p w14:paraId="55A582F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.5</w:t>
      </w:r>
      <w:r>
        <w:rPr>
          <w:rFonts w:ascii="Arial" w:hAnsi="Arial"/>
          <w:sz w:val="28"/>
        </w:rPr>
        <w:tab/>
        <w:t>Test requirements</w:t>
      </w:r>
    </w:p>
    <w:p w14:paraId="499ED0B8" w14:textId="77777777" w:rsidR="00C20037" w:rsidRDefault="00C20037" w:rsidP="00C20037">
      <w:pPr>
        <w:rPr>
          <w:rFonts w:eastAsiaTheme="minorEastAsia"/>
        </w:rPr>
      </w:pPr>
      <w:r>
        <w:rPr>
          <w:rFonts w:eastAsiaTheme="minorEastAsia"/>
        </w:rPr>
        <w:t xml:space="preserve">For </w:t>
      </w:r>
      <w:r>
        <w:rPr>
          <w:rFonts w:eastAsiaTheme="minorEastAsia" w:hint="eastAsia"/>
          <w:lang w:val="en-US" w:eastAsia="zh-CN"/>
        </w:rPr>
        <w:t>Wide area NCR</w:t>
      </w:r>
      <w:r>
        <w:rPr>
          <w:rFonts w:eastAsiaTheme="minorEastAsia"/>
        </w:rPr>
        <w:t xml:space="preserve">-MT the </w:t>
      </w:r>
      <w:r>
        <w:rPr>
          <w:rFonts w:ascii="Malgun Gothic Semilight" w:eastAsia="Malgun Gothic Semilight" w:hAnsi="Malgun Gothic Semilight" w:cs="Malgun Gothic Semilight" w:hint="eastAsia"/>
        </w:rPr>
        <w:t>Δ</w:t>
      </w:r>
      <w:r>
        <w:rPr>
          <w:rFonts w:eastAsiaTheme="minorEastAsia"/>
        </w:rPr>
        <w:t>P between the power measured in step 6 and step 8 of clause 6.</w:t>
      </w:r>
      <w:r>
        <w:rPr>
          <w:rFonts w:eastAsiaTheme="minorEastAsia" w:hint="eastAsia"/>
          <w:lang w:val="en-US" w:eastAsia="zh-CN"/>
        </w:rPr>
        <w:t>10</w:t>
      </w:r>
      <w:r>
        <w:rPr>
          <w:rFonts w:eastAsiaTheme="minorEastAsia"/>
        </w:rPr>
        <w:t>.</w:t>
      </w:r>
      <w:r>
        <w:rPr>
          <w:rFonts w:eastAsiaTheme="minorEastAsia" w:hint="eastAsia"/>
          <w:lang w:val="en-US" w:eastAsia="zh-CN"/>
        </w:rPr>
        <w:t>5-1</w:t>
      </w:r>
      <w:r>
        <w:rPr>
          <w:rFonts w:eastAsiaTheme="minorEastAsia"/>
        </w:rPr>
        <w:t xml:space="preserve"> shall be:</w:t>
      </w:r>
    </w:p>
    <w:p w14:paraId="6CB9EE25" w14:textId="77777777" w:rsidR="00C20037" w:rsidRDefault="00C20037" w:rsidP="00C20037">
      <w:pPr>
        <w:pStyle w:val="TH"/>
        <w:rPr>
          <w:rFonts w:eastAsiaTheme="minorEastAsia"/>
        </w:rPr>
      </w:pPr>
      <w:r>
        <w:rPr>
          <w:rFonts w:eastAsiaTheme="minorEastAsia"/>
        </w:rPr>
        <w:t>Table 6.</w:t>
      </w:r>
      <w:r>
        <w:rPr>
          <w:rFonts w:eastAsiaTheme="minorEastAsia" w:hint="eastAsia"/>
          <w:lang w:val="en-US" w:eastAsia="zh-CN"/>
        </w:rPr>
        <w:t>10.5</w:t>
      </w:r>
      <w:r>
        <w:rPr>
          <w:rFonts w:eastAsiaTheme="minorEastAsia"/>
        </w:rPr>
        <w:t xml:space="preserve">-1: </w:t>
      </w:r>
      <w:r>
        <w:rPr>
          <w:rFonts w:eastAsiaTheme="minorEastAsia" w:hint="eastAsia"/>
          <w:lang w:val="en-US" w:eastAsia="zh-CN"/>
        </w:rPr>
        <w:t>NCR-MT</w:t>
      </w:r>
      <w:r>
        <w:rPr>
          <w:rFonts w:eastAsiaTheme="minorEastAsia"/>
        </w:rPr>
        <w:t xml:space="preserve"> type 2-</w:t>
      </w:r>
      <w:r>
        <w:rPr>
          <w:rFonts w:eastAsiaTheme="minorEastAsia" w:hint="eastAsia"/>
          <w:lang w:val="en-US" w:eastAsia="zh-CN"/>
        </w:rPr>
        <w:t>O</w:t>
      </w:r>
      <w:r>
        <w:rPr>
          <w:rFonts w:eastAsiaTheme="minorEastAsia"/>
        </w:rPr>
        <w:t xml:space="preserve">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224"/>
      </w:tblGrid>
      <w:tr w:rsidR="00C20037" w14:paraId="0852CCFD" w14:textId="77777777" w:rsidTr="006B217A">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1F056" w14:textId="77777777" w:rsidR="00C20037" w:rsidRDefault="00C20037" w:rsidP="006B217A">
            <w:pPr>
              <w:pStyle w:val="TAH"/>
              <w:rPr>
                <w:rFonts w:eastAsiaTheme="minorEastAsia"/>
                <w:lang w:eastAsia="zh-CN"/>
              </w:rPr>
            </w:pPr>
            <w:r>
              <w:rPr>
                <w:rFonts w:eastAsiaTheme="minorEastAsia" w:hint="eastAsia"/>
                <w:lang w:eastAsia="zh-CN"/>
              </w:rPr>
              <w:t>NCR-MT Type</w:t>
            </w:r>
          </w:p>
        </w:tc>
        <w:tc>
          <w:tcPr>
            <w:tcW w:w="2526" w:type="dxa"/>
            <w:tcBorders>
              <w:top w:val="single" w:sz="4" w:space="0" w:color="auto"/>
              <w:left w:val="nil"/>
              <w:bottom w:val="single" w:sz="4" w:space="0" w:color="auto"/>
              <w:right w:val="single" w:sz="4" w:space="0" w:color="auto"/>
            </w:tcBorders>
            <w:shd w:val="clear" w:color="auto" w:fill="auto"/>
            <w:noWrap/>
            <w:vAlign w:val="center"/>
          </w:tcPr>
          <w:p w14:paraId="639DE67C" w14:textId="77777777" w:rsidR="00C20037" w:rsidRDefault="00C20037" w:rsidP="006B217A">
            <w:pPr>
              <w:pStyle w:val="TAH"/>
              <w:rPr>
                <w:rFonts w:eastAsiaTheme="minorEastAsia"/>
                <w:lang w:eastAsia="zh-CN"/>
              </w:rPr>
            </w:pPr>
            <w:r>
              <w:rPr>
                <w:rFonts w:eastAsiaTheme="minorEastAsia" w:hint="eastAsia"/>
                <w:lang w:eastAsia="zh-CN"/>
              </w:rPr>
              <w:t>NCR-MT channel bandwidth</w:t>
            </w:r>
          </w:p>
        </w:tc>
        <w:tc>
          <w:tcPr>
            <w:tcW w:w="5224" w:type="dxa"/>
            <w:tcBorders>
              <w:top w:val="single" w:sz="4" w:space="0" w:color="auto"/>
              <w:left w:val="nil"/>
              <w:bottom w:val="single" w:sz="4" w:space="0" w:color="auto"/>
              <w:right w:val="single" w:sz="4" w:space="0" w:color="auto"/>
            </w:tcBorders>
            <w:shd w:val="clear" w:color="auto" w:fill="auto"/>
            <w:noWrap/>
            <w:vAlign w:val="center"/>
          </w:tcPr>
          <w:p w14:paraId="3BA01BAF" w14:textId="77777777" w:rsidR="00C20037" w:rsidRDefault="00C20037" w:rsidP="006B217A">
            <w:pPr>
              <w:pStyle w:val="TAH"/>
              <w:rPr>
                <w:rFonts w:eastAsiaTheme="minorEastAsia"/>
                <w:lang w:eastAsia="zh-CN"/>
              </w:rPr>
            </w:pPr>
            <w:r>
              <w:rPr>
                <w:rFonts w:eastAsiaTheme="minorEastAsia" w:hint="eastAsia"/>
                <w:lang w:eastAsia="zh-CN"/>
              </w:rPr>
              <w:t>Requirement</w:t>
            </w:r>
          </w:p>
        </w:tc>
      </w:tr>
      <w:tr w:rsidR="00C20037" w14:paraId="4FAA1193"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6B8EB32A" w14:textId="77777777" w:rsidR="00C20037" w:rsidRDefault="00C20037" w:rsidP="006B217A">
            <w:pPr>
              <w:pStyle w:val="TAC"/>
              <w:rPr>
                <w:rFonts w:eastAsiaTheme="minorEastAsia"/>
                <w:lang w:eastAsia="zh-CN"/>
              </w:rPr>
            </w:pPr>
            <w:r>
              <w:rPr>
                <w:rFonts w:eastAsiaTheme="minorEastAsia" w:hint="eastAsia"/>
                <w:lang w:eastAsia="zh-CN"/>
              </w:rPr>
              <w:t>Wide area</w:t>
            </w:r>
          </w:p>
        </w:tc>
        <w:tc>
          <w:tcPr>
            <w:tcW w:w="2526" w:type="dxa"/>
            <w:tcBorders>
              <w:top w:val="nil"/>
              <w:left w:val="nil"/>
              <w:bottom w:val="single" w:sz="4" w:space="0" w:color="auto"/>
              <w:right w:val="single" w:sz="4" w:space="0" w:color="auto"/>
            </w:tcBorders>
            <w:shd w:val="clear" w:color="auto" w:fill="auto"/>
            <w:noWrap/>
            <w:vAlign w:val="center"/>
          </w:tcPr>
          <w:p w14:paraId="5C7C475F"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6CADDC2" w14:textId="77777777" w:rsidR="00C20037" w:rsidRDefault="00C20037" w:rsidP="006B217A">
            <w:pPr>
              <w:pStyle w:val="TAL"/>
              <w:rPr>
                <w:rFonts w:eastAsiaTheme="minorEastAsia"/>
                <w:lang w:eastAsia="zh-CN"/>
              </w:rPr>
            </w:pPr>
            <w:r>
              <w:rPr>
                <w:rFonts w:eastAsiaTheme="minorEastAsia"/>
                <w:lang w:eastAsia="zh-CN"/>
              </w:rPr>
              <w:t>10 log(Maximum RB) -1.2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+ 11.2</w:t>
            </w:r>
          </w:p>
        </w:tc>
      </w:tr>
      <w:tr w:rsidR="00C20037" w14:paraId="36AC21E4"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4A7113C9" w14:textId="77777777" w:rsidR="00C20037" w:rsidRDefault="00C20037" w:rsidP="006B217A">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F10E89F"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76B91D76" w14:textId="77777777" w:rsidR="00C20037" w:rsidRDefault="00C20037" w:rsidP="006B217A">
            <w:pPr>
              <w:pStyle w:val="TAL"/>
              <w:rPr>
                <w:rFonts w:eastAsiaTheme="minorEastAsia"/>
                <w:lang w:eastAsia="zh-CN"/>
              </w:rPr>
            </w:pPr>
            <w:r>
              <w:rPr>
                <w:rFonts w:eastAsiaTheme="minorEastAsia"/>
                <w:lang w:eastAsia="zh-CN"/>
              </w:rPr>
              <w:t>10 log(Maximum RB) -1.5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+ 11.5</w:t>
            </w:r>
          </w:p>
        </w:tc>
      </w:tr>
      <w:tr w:rsidR="00C20037" w14:paraId="22109E60"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049D0292" w14:textId="77777777" w:rsidR="00C20037" w:rsidRDefault="00C20037" w:rsidP="006B217A">
            <w:pPr>
              <w:pStyle w:val="TAC"/>
              <w:rPr>
                <w:rFonts w:eastAsiaTheme="minorEastAsia"/>
                <w:lang w:eastAsia="zh-CN"/>
              </w:rPr>
            </w:pPr>
            <w:r>
              <w:rPr>
                <w:rFonts w:eastAsiaTheme="minorEastAsia" w:hint="eastAsia"/>
                <w:lang w:eastAsia="zh-CN"/>
              </w:rPr>
              <w:t>Local area</w:t>
            </w:r>
          </w:p>
        </w:tc>
        <w:tc>
          <w:tcPr>
            <w:tcW w:w="2526" w:type="dxa"/>
            <w:tcBorders>
              <w:top w:val="nil"/>
              <w:left w:val="nil"/>
              <w:bottom w:val="single" w:sz="4" w:space="0" w:color="auto"/>
              <w:right w:val="single" w:sz="4" w:space="0" w:color="auto"/>
            </w:tcBorders>
            <w:shd w:val="clear" w:color="auto" w:fill="auto"/>
            <w:noWrap/>
            <w:vAlign w:val="center"/>
          </w:tcPr>
          <w:p w14:paraId="16784D3E"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03811D3" w14:textId="77777777" w:rsidR="00C20037" w:rsidRDefault="00C20037" w:rsidP="006B217A">
            <w:pPr>
              <w:pStyle w:val="TAL"/>
              <w:rPr>
                <w:rFonts w:eastAsiaTheme="minorEastAsia"/>
                <w:lang w:eastAsia="zh-CN"/>
              </w:rPr>
            </w:pPr>
            <w:r>
              <w:rPr>
                <w:rFonts w:eastAsiaTheme="minorEastAsia"/>
                <w:lang w:eastAsia="zh-CN"/>
              </w:rPr>
              <w:t>10 log(Maximum RB) + 3.8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+ 15.2</w:t>
            </w:r>
          </w:p>
        </w:tc>
      </w:tr>
      <w:tr w:rsidR="00C20037" w14:paraId="6B96F040"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729890BA" w14:textId="77777777" w:rsidR="00C20037" w:rsidRDefault="00C20037" w:rsidP="006B217A">
            <w:pPr>
              <w:spacing w:after="0"/>
              <w:rPr>
                <w:rFonts w:ascii="SimSun" w:hAnsi="SimSun" w:cs="SimSun"/>
                <w:color w:val="000000"/>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1F53730"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175323F3" w14:textId="77777777" w:rsidR="00C20037" w:rsidRDefault="00C20037" w:rsidP="006B217A">
            <w:pPr>
              <w:pStyle w:val="TAL"/>
              <w:rPr>
                <w:rFonts w:eastAsiaTheme="minorEastAsia"/>
                <w:lang w:eastAsia="zh-CN"/>
              </w:rPr>
            </w:pPr>
            <w:r>
              <w:rPr>
                <w:rFonts w:eastAsiaTheme="minorEastAsia"/>
                <w:lang w:eastAsia="zh-CN"/>
              </w:rPr>
              <w:t>10 log(Maximum RB) + 3.5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+ 16.5</w:t>
            </w:r>
          </w:p>
        </w:tc>
      </w:tr>
    </w:tbl>
    <w:p w14:paraId="188BB253" w14:textId="77777777" w:rsidR="00C20037" w:rsidRDefault="00C20037" w:rsidP="00C20037">
      <w:pPr>
        <w:rPr>
          <w:rFonts w:eastAsiaTheme="minorEastAsia"/>
          <w:lang w:val="en-US" w:eastAsia="zh-CN"/>
        </w:rPr>
      </w:pPr>
      <w:r>
        <w:rPr>
          <w:rFonts w:eastAsiaTheme="minorEastAsia"/>
        </w:rPr>
        <w:t xml:space="preserve">For </w:t>
      </w:r>
      <w:r>
        <w:rPr>
          <w:rFonts w:eastAsiaTheme="minorEastAsia" w:hint="eastAsia"/>
          <w:lang w:val="en-US" w:eastAsia="zh-CN"/>
        </w:rPr>
        <w:t>Local area NCR</w:t>
      </w:r>
      <w:r>
        <w:rPr>
          <w:rFonts w:eastAsiaTheme="minorEastAsia"/>
        </w:rPr>
        <w:t>-MT</w:t>
      </w:r>
      <w:r>
        <w:rPr>
          <w:rFonts w:eastAsiaTheme="minorEastAsia" w:hint="eastAsia"/>
          <w:lang w:val="en-US" w:eastAsia="zh-CN"/>
        </w:rPr>
        <w:t xml:space="preserve">, the test requirement for power control in clause 6.3.4 in TS 38.521-2 [20] is applicable. </w:t>
      </w:r>
    </w:p>
    <w:p w14:paraId="4244E35C"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6.11</w:t>
      </w:r>
      <w:r>
        <w:rPr>
          <w:rFonts w:ascii="Arial" w:hAnsi="Arial"/>
          <w:sz w:val="32"/>
        </w:rPr>
        <w:tab/>
      </w:r>
      <w:r>
        <w:rPr>
          <w:rFonts w:ascii="Arial" w:eastAsia="SimSun" w:hAnsi="Arial"/>
          <w:sz w:val="32"/>
          <w:lang w:val="en-US" w:eastAsia="zh-CN"/>
        </w:rPr>
        <w:t>OTA t</w:t>
      </w:r>
      <w:r>
        <w:rPr>
          <w:rFonts w:ascii="Arial" w:hAnsi="Arial"/>
          <w:sz w:val="32"/>
        </w:rPr>
        <w:t>ransmit signal quality</w:t>
      </w:r>
    </w:p>
    <w:p w14:paraId="67D305A7"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.1</w:t>
      </w:r>
      <w:r>
        <w:rPr>
          <w:rFonts w:ascii="Arial" w:hAnsi="Arial"/>
          <w:sz w:val="28"/>
        </w:rPr>
        <w:tab/>
        <w:t>Definition and applicability</w:t>
      </w:r>
    </w:p>
    <w:p w14:paraId="258CD194" w14:textId="77777777" w:rsidR="00C20037" w:rsidRDefault="00C20037" w:rsidP="00C20037">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2650E28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080FEF27" w14:textId="77777777" w:rsidR="00C20037" w:rsidRDefault="00C20037" w:rsidP="00C20037">
      <w:pPr>
        <w:pStyle w:val="Heading4"/>
        <w:rPr>
          <w:rFonts w:eastAsia="SimSun"/>
          <w:lang w:val="en-US" w:eastAsia="zh-CN"/>
        </w:rPr>
      </w:pPr>
      <w:bookmarkStart w:id="4209" w:name="_Toc161665589"/>
      <w:bookmarkStart w:id="4210" w:name="_Toc155781290"/>
      <w:bookmarkStart w:id="4211" w:name="_Toc155428272"/>
      <w:bookmarkStart w:id="4212" w:name="_Toc176472844"/>
      <w:bookmarkStart w:id="4213" w:name="_Toc187248075"/>
      <w:bookmarkStart w:id="4214" w:name="_Toc194054425"/>
      <w:bookmarkStart w:id="4215" w:name="_Toc200115717"/>
      <w:r>
        <w:rPr>
          <w:rFonts w:eastAsia="SimSun"/>
          <w:lang w:val="en-US" w:eastAsia="zh-CN"/>
        </w:rPr>
        <w:t>6</w:t>
      </w:r>
      <w:r>
        <w:t>.</w:t>
      </w:r>
      <w:r>
        <w:rPr>
          <w:rFonts w:eastAsia="SimSun" w:hint="eastAsia"/>
          <w:lang w:val="en-US" w:eastAsia="zh-CN"/>
        </w:rPr>
        <w:t>11.2</w:t>
      </w:r>
      <w:r>
        <w:rPr>
          <w:rFonts w:eastAsia="SimSun"/>
          <w:lang w:val="en-US" w:eastAsia="zh-CN"/>
        </w:rPr>
        <w:t>.1</w:t>
      </w:r>
      <w:r>
        <w:tab/>
      </w:r>
      <w:r>
        <w:rPr>
          <w:rFonts w:eastAsia="SimSun" w:hint="eastAsia"/>
          <w:lang w:val="en-US" w:eastAsia="zh-CN"/>
        </w:rPr>
        <w:t>Frequency error requirements for NCR-MT</w:t>
      </w:r>
      <w:bookmarkEnd w:id="4209"/>
      <w:bookmarkEnd w:id="4210"/>
      <w:bookmarkEnd w:id="4211"/>
      <w:bookmarkEnd w:id="4212"/>
      <w:bookmarkEnd w:id="4213"/>
      <w:bookmarkEnd w:id="4214"/>
      <w:bookmarkEnd w:id="4215"/>
    </w:p>
    <w:p w14:paraId="665659EC" w14:textId="77777777" w:rsidR="00C20037" w:rsidRDefault="00C20037" w:rsidP="00C20037">
      <w:pPr>
        <w:pStyle w:val="Heading5"/>
        <w:rPr>
          <w:lang w:val="en-US" w:eastAsia="zh-CN"/>
        </w:rPr>
      </w:pPr>
      <w:bookmarkStart w:id="4216" w:name="_Toc155781291"/>
      <w:bookmarkStart w:id="4217" w:name="_Toc161665590"/>
      <w:bookmarkStart w:id="4218" w:name="_Toc155428273"/>
      <w:bookmarkStart w:id="4219" w:name="_Toc176472845"/>
      <w:bookmarkStart w:id="4220" w:name="_Toc187248076"/>
      <w:bookmarkStart w:id="4221" w:name="_Toc194054426"/>
      <w:bookmarkStart w:id="4222" w:name="_Toc200115718"/>
      <w:r>
        <w:rPr>
          <w:rFonts w:eastAsia="SimSun"/>
          <w:lang w:val="en-US" w:eastAsia="zh-CN"/>
        </w:rPr>
        <w:t>6</w:t>
      </w:r>
      <w:r>
        <w:t>.</w:t>
      </w:r>
      <w:r>
        <w:rPr>
          <w:rFonts w:eastAsia="SimSun" w:hint="eastAsia"/>
          <w:lang w:val="en-US" w:eastAsia="zh-CN"/>
        </w:rPr>
        <w:t>11.2.1</w:t>
      </w:r>
      <w:r>
        <w:rPr>
          <w:rFonts w:eastAsia="SimSun"/>
          <w:lang w:val="en-US" w:eastAsia="zh-CN"/>
        </w:rPr>
        <w:t>.1</w:t>
      </w:r>
      <w:r>
        <w:tab/>
      </w:r>
      <w:r>
        <w:rPr>
          <w:rFonts w:hint="eastAsia"/>
          <w:lang w:val="en-US" w:eastAsia="zh-CN"/>
        </w:rPr>
        <w:t>Minimum requirement for NCR-MT type 2-O</w:t>
      </w:r>
      <w:bookmarkEnd w:id="4216"/>
      <w:bookmarkEnd w:id="4217"/>
      <w:bookmarkEnd w:id="4218"/>
      <w:bookmarkEnd w:id="4219"/>
      <w:bookmarkEnd w:id="4220"/>
      <w:bookmarkEnd w:id="4221"/>
      <w:bookmarkEnd w:id="4222"/>
    </w:p>
    <w:p w14:paraId="19C499C3"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 [19]</w:t>
      </w:r>
      <w:r>
        <w:rPr>
          <w:rFonts w:cs="v4.2.0"/>
        </w:rPr>
        <w:t xml:space="preserve"> appl</w:t>
      </w:r>
      <w:r>
        <w:rPr>
          <w:rFonts w:cs="v4.2.0" w:hint="eastAsia"/>
          <w:lang w:val="en-US" w:eastAsia="zh-CN"/>
        </w:rPr>
        <w:t>ies.</w:t>
      </w:r>
    </w:p>
    <w:p w14:paraId="264B9E51" w14:textId="77777777" w:rsidR="00C20037" w:rsidRDefault="00C20037" w:rsidP="00C20037">
      <w:pPr>
        <w:pStyle w:val="Heading4"/>
        <w:rPr>
          <w:rFonts w:eastAsia="SimSun"/>
          <w:lang w:val="en-US" w:eastAsia="zh-CN"/>
        </w:rPr>
      </w:pPr>
      <w:bookmarkStart w:id="4223" w:name="_Toc161665591"/>
      <w:bookmarkStart w:id="4224" w:name="_Toc155428274"/>
      <w:bookmarkStart w:id="4225" w:name="_Toc155781292"/>
      <w:bookmarkStart w:id="4226" w:name="_Toc176472846"/>
      <w:bookmarkStart w:id="4227" w:name="_Toc187248077"/>
      <w:bookmarkStart w:id="4228" w:name="_Toc194054427"/>
      <w:bookmarkStart w:id="4229" w:name="_Toc200115719"/>
      <w:r>
        <w:rPr>
          <w:rFonts w:eastAsia="SimSun"/>
          <w:lang w:val="en-US" w:eastAsia="zh-CN"/>
        </w:rPr>
        <w:t>6</w:t>
      </w:r>
      <w:r>
        <w:rPr>
          <w:rFonts w:eastAsia="SimSun" w:hint="eastAsia"/>
          <w:lang w:val="en-US" w:eastAsia="zh-CN"/>
        </w:rPr>
        <w:t>.11.</w:t>
      </w:r>
      <w:r>
        <w:rPr>
          <w:rFonts w:eastAsia="SimSun"/>
          <w:lang w:val="en-US" w:eastAsia="zh-CN"/>
        </w:rPr>
        <w:t>2.2</w:t>
      </w:r>
      <w:r>
        <w:rPr>
          <w:rFonts w:eastAsia="SimSun" w:hint="eastAsia"/>
          <w:lang w:val="en-US" w:eastAsia="zh-CN"/>
        </w:rPr>
        <w:tab/>
        <w:t>Transmit modulation quality</w:t>
      </w:r>
      <w:bookmarkEnd w:id="4223"/>
      <w:bookmarkEnd w:id="4224"/>
      <w:bookmarkEnd w:id="4225"/>
      <w:bookmarkEnd w:id="4226"/>
      <w:bookmarkEnd w:id="4227"/>
      <w:bookmarkEnd w:id="4228"/>
      <w:bookmarkEnd w:id="4229"/>
    </w:p>
    <w:p w14:paraId="3E05400D" w14:textId="77777777" w:rsidR="00C20037" w:rsidRDefault="00C20037" w:rsidP="00C20037">
      <w:pPr>
        <w:pStyle w:val="Heading5"/>
        <w:rPr>
          <w:lang w:val="en-US" w:eastAsia="zh-CN"/>
        </w:rPr>
      </w:pPr>
      <w:bookmarkStart w:id="4230" w:name="_Toc161665592"/>
      <w:bookmarkStart w:id="4231" w:name="_Toc155781293"/>
      <w:bookmarkStart w:id="4232" w:name="_Toc155428275"/>
      <w:bookmarkStart w:id="4233" w:name="_Toc176472847"/>
      <w:bookmarkStart w:id="4234" w:name="_Toc187248078"/>
      <w:bookmarkStart w:id="4235" w:name="_Toc194054428"/>
      <w:bookmarkStart w:id="4236" w:name="_Toc200115720"/>
      <w:r>
        <w:rPr>
          <w:rFonts w:eastAsia="SimSun"/>
          <w:lang w:val="en-US" w:eastAsia="zh-CN"/>
        </w:rPr>
        <w:t>6</w:t>
      </w:r>
      <w:r>
        <w:t>.</w:t>
      </w:r>
      <w:r>
        <w:rPr>
          <w:rFonts w:eastAsia="SimSun" w:hint="eastAsia"/>
          <w:lang w:val="en-US" w:eastAsia="zh-CN"/>
        </w:rPr>
        <w:t>11.</w:t>
      </w:r>
      <w:r>
        <w:rPr>
          <w:rFonts w:eastAsia="SimSun"/>
          <w:lang w:val="en-US" w:eastAsia="zh-CN"/>
        </w:rPr>
        <w:t>2</w:t>
      </w:r>
      <w:r>
        <w:rPr>
          <w:rFonts w:eastAsia="SimSun" w:hint="eastAsia"/>
          <w:lang w:val="en-US" w:eastAsia="zh-CN"/>
        </w:rPr>
        <w:t>.</w:t>
      </w:r>
      <w:r>
        <w:rPr>
          <w:rFonts w:eastAsia="SimSun"/>
          <w:lang w:val="en-US" w:eastAsia="zh-CN"/>
        </w:rPr>
        <w:t>2.1</w:t>
      </w:r>
      <w:r>
        <w:tab/>
      </w:r>
      <w:r>
        <w:rPr>
          <w:rFonts w:hint="eastAsia"/>
          <w:lang w:val="en-US" w:eastAsia="zh-CN"/>
        </w:rPr>
        <w:t>Minimum requirement for NCR-MT type 2-O</w:t>
      </w:r>
      <w:bookmarkEnd w:id="4230"/>
      <w:bookmarkEnd w:id="4231"/>
      <w:bookmarkEnd w:id="4232"/>
      <w:bookmarkEnd w:id="4233"/>
      <w:bookmarkEnd w:id="4234"/>
      <w:bookmarkEnd w:id="4235"/>
      <w:bookmarkEnd w:id="4236"/>
    </w:p>
    <w:p w14:paraId="6A76F628"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 [19]</w:t>
      </w:r>
      <w:r>
        <w:rPr>
          <w:rFonts w:cs="v4.2.0"/>
        </w:rPr>
        <w:t xml:space="preserve"> appl</w:t>
      </w:r>
      <w:r>
        <w:rPr>
          <w:rFonts w:cs="v4.2.0" w:hint="eastAsia"/>
          <w:lang w:val="en-US" w:eastAsia="zh-CN"/>
        </w:rPr>
        <w:t>ies.</w:t>
      </w:r>
    </w:p>
    <w:p w14:paraId="34C60CA1"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.3</w:t>
      </w:r>
      <w:r>
        <w:rPr>
          <w:rFonts w:ascii="Arial" w:hAnsi="Arial"/>
          <w:sz w:val="28"/>
        </w:rPr>
        <w:tab/>
        <w:t>Test purpose</w:t>
      </w:r>
    </w:p>
    <w:p w14:paraId="2CDF4DF0" w14:textId="77777777" w:rsidR="00C20037" w:rsidRDefault="00C20037" w:rsidP="00C07A57">
      <w:pPr>
        <w:keepNext/>
        <w:keepLines/>
        <w:spacing w:before="120"/>
        <w:ind w:left="1134" w:hanging="1134"/>
        <w:rPr>
          <w:rFonts w:ascii="Arial" w:hAnsi="Arial"/>
          <w:sz w:val="28"/>
        </w:rPr>
      </w:pPr>
      <w:r>
        <w:rPr>
          <w:rFonts w:eastAsia="MS Gothic"/>
          <w:color w:val="000000"/>
          <w:lang w:eastAsia="ja-JP"/>
        </w:rPr>
        <w:t>The test purpose is</w:t>
      </w:r>
      <w:r>
        <w:rPr>
          <w:rFonts w:eastAsia="SimSun"/>
          <w:color w:val="000000"/>
          <w:lang w:eastAsia="ja-JP"/>
        </w:rPr>
        <w:t xml:space="preserve"> to verify that OTA transmit signal quality is within the limit specified by the minimum requirement.</w:t>
      </w:r>
    </w:p>
    <w:p w14:paraId="0DBDB4AD"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.4</w:t>
      </w:r>
      <w:r>
        <w:rPr>
          <w:rFonts w:ascii="Arial" w:hAnsi="Arial"/>
          <w:sz w:val="28"/>
        </w:rPr>
        <w:tab/>
        <w:t>Method of test</w:t>
      </w:r>
    </w:p>
    <w:p w14:paraId="41C90513" w14:textId="77777777" w:rsidR="00C20037" w:rsidRDefault="00C20037" w:rsidP="00C20037">
      <w:pPr>
        <w:pStyle w:val="Heading4"/>
        <w:rPr>
          <w:lang w:eastAsia="ja-JP"/>
        </w:rPr>
      </w:pPr>
      <w:bookmarkStart w:id="4237" w:name="_Toc145534455"/>
      <w:bookmarkStart w:id="4238" w:name="_Toc138871005"/>
      <w:bookmarkStart w:id="4239" w:name="_Toc137561863"/>
      <w:bookmarkStart w:id="4240" w:name="_Toc114148691"/>
      <w:bookmarkStart w:id="4241" w:name="_Toc124150936"/>
      <w:bookmarkStart w:id="4242" w:name="_Toc98754169"/>
      <w:bookmarkStart w:id="4243" w:name="_Toc75334047"/>
      <w:bookmarkStart w:id="4244" w:name="_Toc76541136"/>
      <w:bookmarkStart w:id="4245" w:name="_Toc82429592"/>
      <w:bookmarkStart w:id="4246" w:name="_Toc75508239"/>
      <w:bookmarkStart w:id="4247" w:name="_Toc89939843"/>
      <w:bookmarkStart w:id="4248" w:name="_Toc75815978"/>
      <w:bookmarkStart w:id="4249" w:name="_Toc76541703"/>
      <w:bookmarkStart w:id="4250" w:name="_Toc155287228"/>
      <w:bookmarkStart w:id="4251" w:name="_Toc106177983"/>
      <w:bookmarkStart w:id="4252" w:name="_Toc130393476"/>
      <w:bookmarkStart w:id="4253" w:name="_Toc176472848"/>
      <w:bookmarkStart w:id="4254" w:name="_Toc187248079"/>
      <w:bookmarkStart w:id="4255" w:name="_Toc194054429"/>
      <w:bookmarkStart w:id="4256" w:name="_Toc200115721"/>
      <w:r>
        <w:rPr>
          <w:lang w:eastAsia="ja-JP"/>
        </w:rPr>
        <w:t>6.11.4.1</w:t>
      </w:r>
      <w:r>
        <w:rPr>
          <w:lang w:eastAsia="ja-JP"/>
        </w:rPr>
        <w:tab/>
        <w:t>Initial conditions</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57D47488" w14:textId="77777777" w:rsidR="00C20037" w:rsidRDefault="00C20037" w:rsidP="00C20037">
      <w:pPr>
        <w:rPr>
          <w:rFonts w:eastAsia="SimSun"/>
          <w:color w:val="000000"/>
          <w:lang w:eastAsia="ja-JP"/>
        </w:rPr>
      </w:pPr>
      <w:r>
        <w:rPr>
          <w:rFonts w:eastAsia="SimSun"/>
          <w:color w:val="000000"/>
          <w:lang w:eastAsia="ja-JP"/>
        </w:rPr>
        <w:t>Test environment: Normal; see annex B.2.</w:t>
      </w:r>
    </w:p>
    <w:p w14:paraId="0C875BF4" w14:textId="77777777" w:rsidR="00C20037" w:rsidRDefault="00C20037" w:rsidP="00C20037">
      <w:pPr>
        <w:rPr>
          <w:rFonts w:eastAsia="SimSun"/>
          <w:color w:val="000000"/>
          <w:lang w:eastAsia="ja-JP"/>
        </w:rPr>
      </w:pPr>
      <w:r>
        <w:rPr>
          <w:rFonts w:eastAsia="SimSun"/>
          <w:color w:val="000000"/>
          <w:lang w:eastAsia="ja-JP"/>
        </w:rPr>
        <w:t>RF channels to be tested for single carrier:</w:t>
      </w:r>
    </w:p>
    <w:p w14:paraId="3FDF4B40" w14:textId="46AB7E32" w:rsidR="00C20037" w:rsidRDefault="00C20037" w:rsidP="00C20037">
      <w:pPr>
        <w:ind w:left="568" w:hanging="284"/>
        <w:rPr>
          <w:lang w:eastAsia="ja-JP"/>
        </w:rPr>
      </w:pPr>
      <w:r>
        <w:rPr>
          <w:color w:val="000000"/>
          <w:lang w:eastAsia="ja-JP"/>
        </w:rPr>
        <w:t>-</w:t>
      </w:r>
      <w:r>
        <w:rPr>
          <w:color w:val="000000"/>
          <w:lang w:eastAsia="ja-JP"/>
        </w:rPr>
        <w:tab/>
        <w:t>B and T; see clause 4.9</w:t>
      </w:r>
      <w:r w:rsidR="00BB7C55">
        <w:rPr>
          <w:color w:val="000000"/>
          <w:lang w:eastAsia="ja-JP"/>
        </w:rPr>
        <w:t>A</w:t>
      </w:r>
      <w:r>
        <w:rPr>
          <w:color w:val="000000"/>
          <w:lang w:eastAsia="ja-JP"/>
        </w:rPr>
        <w:t>.1.</w:t>
      </w:r>
    </w:p>
    <w:p w14:paraId="7456A526" w14:textId="0A785ABF" w:rsidR="00C20037" w:rsidRDefault="00C20037" w:rsidP="00C20037">
      <w:pPr>
        <w:rPr>
          <w:rFonts w:eastAsia="SimSun"/>
          <w:color w:val="000000"/>
          <w:lang w:eastAsia="ja-JP"/>
        </w:rPr>
      </w:pPr>
      <w:r>
        <w:rPr>
          <w:i/>
          <w:iCs/>
          <w:color w:val="000000"/>
          <w:lang w:eastAsia="zh-CN"/>
        </w:rPr>
        <w:t>Passband</w:t>
      </w:r>
      <w:r>
        <w:rPr>
          <w:rFonts w:eastAsia="SimSun"/>
          <w:i/>
          <w:color w:val="000000"/>
          <w:lang w:eastAsia="ja-JP"/>
        </w:rPr>
        <w:t xml:space="preserve"> bandwidth</w:t>
      </w:r>
      <w:r>
        <w:rPr>
          <w:rFonts w:eastAsia="SimSun"/>
          <w:color w:val="000000"/>
          <w:lang w:eastAsia="ja-JP"/>
        </w:rPr>
        <w:t xml:space="preserve"> positions to be tested for multi-carrier:</w:t>
      </w:r>
    </w:p>
    <w:p w14:paraId="3B0A86E9" w14:textId="02136B1C" w:rsidR="00C20037" w:rsidRDefault="00C20037" w:rsidP="00C20037">
      <w:pPr>
        <w:ind w:left="568" w:hanging="284"/>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w:t>
      </w:r>
      <w:r w:rsidR="00BB7C55">
        <w:rPr>
          <w:color w:val="000000"/>
          <w:lang w:eastAsia="ja-JP"/>
        </w:rPr>
        <w:t>A</w:t>
      </w:r>
      <w:r>
        <w:rPr>
          <w:color w:val="000000"/>
          <w:lang w:eastAsia="ja-JP"/>
        </w:rPr>
        <w:t>.1;</w:t>
      </w:r>
    </w:p>
    <w:p w14:paraId="2ADFE672" w14:textId="77777777" w:rsidR="00C20037" w:rsidRDefault="00C20037" w:rsidP="00C20037">
      <w:pPr>
        <w:rPr>
          <w:rFonts w:eastAsia="SimSun"/>
          <w:color w:val="000000"/>
          <w:lang w:eastAsia="ja-JP"/>
        </w:rPr>
      </w:pPr>
      <w:r>
        <w:rPr>
          <w:rFonts w:eastAsia="SimSun"/>
          <w:color w:val="000000"/>
          <w:lang w:eastAsia="ja-JP"/>
        </w:rPr>
        <w:t>Directions to be tested:</w:t>
      </w:r>
    </w:p>
    <w:p w14:paraId="6A987E99" w14:textId="463E0384" w:rsidR="00C20037" w:rsidRDefault="00C20037" w:rsidP="00C20037">
      <w:pPr>
        <w:ind w:left="568" w:hanging="284"/>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773DB5F4" w14:textId="5419A649" w:rsidR="00C20037" w:rsidRDefault="00C20037" w:rsidP="00C20037">
      <w:pPr>
        <w:ind w:left="568" w:hanging="284"/>
        <w:rPr>
          <w:color w:val="000000"/>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10F31999" w14:textId="77777777" w:rsidR="00C20037" w:rsidRDefault="00C20037" w:rsidP="00C20037">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3D8C256D" w14:textId="77777777" w:rsidR="00F228A3" w:rsidRDefault="00F228A3" w:rsidP="00F228A3">
      <w:pPr>
        <w:pStyle w:val="Heading4"/>
        <w:rPr>
          <w:lang w:eastAsia="ja-JP"/>
        </w:rPr>
      </w:pPr>
      <w:bookmarkStart w:id="4257" w:name="_Toc176472849"/>
      <w:bookmarkStart w:id="4258" w:name="_Toc187248080"/>
      <w:bookmarkStart w:id="4259" w:name="_Toc194054430"/>
      <w:bookmarkStart w:id="4260" w:name="_Toc200115722"/>
      <w:r>
        <w:rPr>
          <w:lang w:eastAsia="ja-JP"/>
        </w:rPr>
        <w:t>6.11.4.</w:t>
      </w:r>
      <w:r>
        <w:rPr>
          <w:rFonts w:eastAsia="SimSun" w:hint="eastAsia"/>
          <w:lang w:val="en-US" w:eastAsia="zh-CN"/>
        </w:rPr>
        <w:t>2</w:t>
      </w:r>
      <w:r>
        <w:rPr>
          <w:lang w:eastAsia="ja-JP"/>
        </w:rPr>
        <w:tab/>
        <w:t>Initial conditions</w:t>
      </w:r>
      <w:bookmarkEnd w:id="4257"/>
      <w:bookmarkEnd w:id="4258"/>
      <w:bookmarkEnd w:id="4259"/>
      <w:bookmarkEnd w:id="4260"/>
    </w:p>
    <w:p w14:paraId="5DC84060" w14:textId="22CFA6B0" w:rsidR="00F228A3" w:rsidRDefault="00F228A3" w:rsidP="00F228A3">
      <w:pPr>
        <w:ind w:left="568" w:hanging="284"/>
        <w:rPr>
          <w:lang w:eastAsia="ja-JP"/>
        </w:rPr>
      </w:pPr>
      <w:r>
        <w:rPr>
          <w:lang w:eastAsia="ja-JP"/>
        </w:rPr>
        <w:t>1)</w:t>
      </w:r>
      <w:r>
        <w:rPr>
          <w:lang w:eastAsia="ja-JP"/>
        </w:rPr>
        <w:tab/>
        <w:t>Place the NCR</w:t>
      </w:r>
      <w:r>
        <w:rPr>
          <w:rFonts w:hint="eastAsia"/>
          <w:lang w:eastAsia="zh-CN"/>
        </w:rPr>
        <w:t xml:space="preserve"> </w:t>
      </w:r>
      <w:r>
        <w:rPr>
          <w:lang w:eastAsia="ja-JP"/>
        </w:rPr>
        <w:t>at the positioner.</w:t>
      </w:r>
    </w:p>
    <w:p w14:paraId="665A83D5" w14:textId="77777777" w:rsidR="00F228A3" w:rsidRDefault="00F228A3" w:rsidP="00F228A3">
      <w:pPr>
        <w:ind w:left="568" w:hanging="284"/>
        <w:rPr>
          <w:lang w:eastAsia="ja-JP"/>
        </w:rPr>
      </w:pPr>
      <w:r>
        <w:rPr>
          <w:lang w:eastAsia="ja-JP"/>
        </w:rPr>
        <w:t>2)</w:t>
      </w:r>
      <w:r>
        <w:rPr>
          <w:lang w:eastAsia="ja-JP"/>
        </w:rPr>
        <w:tab/>
        <w:t>Align the manufacturer declared coordinate system orientation (D.2) of the NCR-MT with the test system.</w:t>
      </w:r>
    </w:p>
    <w:p w14:paraId="39805DDE" w14:textId="77777777" w:rsidR="00F228A3" w:rsidRDefault="00F228A3" w:rsidP="00F228A3">
      <w:pPr>
        <w:ind w:left="568" w:hanging="284"/>
        <w:rPr>
          <w:lang w:eastAsia="ja-JP"/>
        </w:rPr>
      </w:pPr>
      <w:r>
        <w:rPr>
          <w:lang w:eastAsia="ja-JP"/>
        </w:rPr>
        <w:t>3)</w:t>
      </w:r>
      <w:r>
        <w:rPr>
          <w:lang w:eastAsia="ja-JP"/>
        </w:rPr>
        <w:tab/>
        <w:t>Orient the positioner (and NCR-MT) in order that the direction to be tested aligns with the test antenna.</w:t>
      </w:r>
    </w:p>
    <w:p w14:paraId="0C9DDF2D" w14:textId="77777777" w:rsidR="00F228A3" w:rsidRDefault="00F228A3" w:rsidP="00F228A3">
      <w:pPr>
        <w:ind w:left="568" w:hanging="284"/>
        <w:rPr>
          <w:lang w:eastAsia="ja-JP"/>
        </w:rPr>
      </w:pPr>
      <w:r>
        <w:rPr>
          <w:lang w:eastAsia="ja-JP"/>
        </w:rPr>
        <w:t>4)</w:t>
      </w:r>
      <w:r>
        <w:rPr>
          <w:lang w:eastAsia="ja-JP"/>
        </w:rPr>
        <w:tab/>
        <w:t>Configure the beamforming settings of the NCR-MT according to the direction to be tested.</w:t>
      </w:r>
    </w:p>
    <w:p w14:paraId="1F876671" w14:textId="77777777" w:rsidR="00F228A3" w:rsidRDefault="00F228A3" w:rsidP="00F228A3">
      <w:pPr>
        <w:ind w:left="568" w:hanging="284"/>
        <w:rPr>
          <w:lang w:eastAsia="zh-CN"/>
        </w:rPr>
      </w:pPr>
      <w:r>
        <w:rPr>
          <w:lang w:eastAsia="ja-JP"/>
        </w:rPr>
        <w:t>5)</w:t>
      </w:r>
      <w:r>
        <w:rPr>
          <w:lang w:eastAsia="ja-JP"/>
        </w:rPr>
        <w:tab/>
        <w:t>Set the NCR-MT to output according to the applicable test configuration in clause 4.8 using the corresponding test models</w:t>
      </w:r>
      <w:r>
        <w:rPr>
          <w:lang w:eastAsia="zh-CN"/>
        </w:rPr>
        <w:t xml:space="preserve"> or set of physical channels in clause 4.9.2.</w:t>
      </w:r>
    </w:p>
    <w:p w14:paraId="2871AD28" w14:textId="77777777" w:rsidR="00F228A3" w:rsidRDefault="00F228A3" w:rsidP="00F228A3">
      <w:pPr>
        <w:ind w:left="568" w:hanging="284"/>
        <w:rPr>
          <w:lang w:eastAsia="ja-JP"/>
        </w:rPr>
      </w:pPr>
      <w:r>
        <w:rPr>
          <w:lang w:eastAsia="zh-CN"/>
        </w:rPr>
        <w:tab/>
        <w:t xml:space="preserve">For </w:t>
      </w:r>
      <w:r>
        <w:rPr>
          <w:i/>
          <w:iCs/>
          <w:lang w:eastAsia="zh-CN"/>
        </w:rPr>
        <w:t>NCR-MT type 2-O</w:t>
      </w:r>
      <w:r>
        <w:rPr>
          <w:rFonts w:hint="eastAsia"/>
          <w:i/>
          <w:iCs/>
          <w:lang w:eastAsia="zh-CN"/>
        </w:rPr>
        <w:t xml:space="preserve"> </w:t>
      </w:r>
      <w:r>
        <w:rPr>
          <w:lang w:eastAsia="zh-CN"/>
        </w:rPr>
        <w:t>declared to be capable of single carrier operation only, s</w:t>
      </w:r>
      <w:r>
        <w:rPr>
          <w:lang w:eastAsia="ja-JP"/>
        </w:rPr>
        <w:t>et the NCR-MT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2C0CA289" w14:textId="53B078CF"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w:t>
      </w:r>
      <w:r>
        <w:rPr>
          <w:lang w:eastAsia="ja-JP"/>
        </w:rPr>
        <w:t xml:space="preserve">if </w:t>
      </w:r>
      <w:r>
        <w:rPr>
          <w:lang w:eastAsia="zh-CN"/>
        </w:rPr>
        <w:t>64</w:t>
      </w:r>
      <w:r>
        <w:rPr>
          <w:lang w:eastAsia="ja-JP"/>
        </w:rPr>
        <w:t>QAM is supported</w:t>
      </w:r>
      <w:r>
        <w:rPr>
          <w:lang w:eastAsia="zh-CN"/>
        </w:rPr>
        <w:t xml:space="preserve"> by NCR-MT</w:t>
      </w:r>
      <w:r>
        <w:rPr>
          <w:lang w:eastAsia="ja-JP"/>
        </w:rPr>
        <w:t xml:space="preserve"> </w:t>
      </w:r>
      <w:r>
        <w:rPr>
          <w:lang w:eastAsia="zh-CN"/>
        </w:rPr>
        <w:t xml:space="preserve">without power </w:t>
      </w:r>
      <w:r w:rsidR="00542CB5">
        <w:rPr>
          <w:lang w:eastAsia="zh-CN"/>
        </w:rPr>
        <w:t>back-</w:t>
      </w:r>
      <w:r>
        <w:rPr>
          <w:lang w:eastAsia="zh-CN"/>
        </w:rPr>
        <w:t>off, or</w:t>
      </w:r>
    </w:p>
    <w:p w14:paraId="7BC434C9" w14:textId="34179277" w:rsidR="00F228A3" w:rsidRDefault="00F228A3" w:rsidP="00F228A3">
      <w:pPr>
        <w:ind w:left="851" w:hanging="284"/>
        <w:rPr>
          <w:lang w:eastAsia="zh-CN"/>
        </w:rPr>
      </w:pPr>
      <w:r>
        <w:rPr>
          <w:lang w:eastAsia="ja-JP"/>
        </w:rPr>
        <w:t>-</w:t>
      </w:r>
      <w:r>
        <w:rPr>
          <w:lang w:eastAsia="ja-JP"/>
        </w:rPr>
        <w:tab/>
        <w:t>NCRUL-FR2</w:t>
      </w:r>
      <w:r>
        <w:rPr>
          <w:lang w:eastAsia="zh-CN"/>
        </w:rPr>
        <w:t>-</w:t>
      </w:r>
      <w:r>
        <w:rPr>
          <w:lang w:eastAsia="ja-JP"/>
        </w:rPr>
        <w:t>TM 3.1</w:t>
      </w:r>
      <w:r>
        <w:rPr>
          <w:lang w:eastAsia="zh-CN"/>
        </w:rPr>
        <w:t xml:space="preserve"> with highest modulation order without power </w:t>
      </w:r>
      <w:r w:rsidR="00542CB5">
        <w:rPr>
          <w:lang w:eastAsia="zh-CN"/>
        </w:rPr>
        <w:t>back-</w:t>
      </w:r>
      <w:r>
        <w:rPr>
          <w:lang w:eastAsia="zh-CN"/>
        </w:rPr>
        <w:t>off if 64QAM is not supported by NCR-MT, or</w:t>
      </w:r>
    </w:p>
    <w:p w14:paraId="312A0D1D" w14:textId="075A9CFA" w:rsidR="00F228A3" w:rsidRDefault="00F228A3" w:rsidP="00F228A3">
      <w:pPr>
        <w:ind w:left="851" w:hanging="284"/>
        <w:rPr>
          <w:lang w:eastAsia="zh-CN"/>
        </w:rPr>
      </w:pPr>
      <w:r>
        <w:rPr>
          <w:lang w:eastAsia="ja-JP"/>
        </w:rPr>
        <w:t>-</w:t>
      </w:r>
      <w:r>
        <w:rPr>
          <w:lang w:eastAsia="ja-JP"/>
        </w:rPr>
        <w:tab/>
        <w:t>if 64 QAM is supported by NCR-MT</w:t>
      </w:r>
      <w:r>
        <w:rPr>
          <w:rFonts w:hint="eastAsia"/>
          <w:lang w:eastAsia="zh-CN"/>
        </w:rPr>
        <w:t xml:space="preserve"> </w:t>
      </w:r>
      <w:r>
        <w:rPr>
          <w:lang w:eastAsia="ja-JP"/>
        </w:rPr>
        <w:t xml:space="preserve">with power </w:t>
      </w:r>
      <w:r w:rsidR="00542CB5">
        <w:rPr>
          <w:lang w:eastAsia="ja-JP"/>
        </w:rPr>
        <w:t>back-</w:t>
      </w:r>
      <w:r>
        <w:rPr>
          <w:lang w:eastAsia="ja-JP"/>
        </w:rPr>
        <w:t>off, NCRUL-FR2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ja-JP"/>
        </w:rPr>
        <w:t xml:space="preserve">) </w:t>
      </w:r>
      <w:r>
        <w:rPr>
          <w:lang w:eastAsia="zh-CN"/>
        </w:rPr>
        <w:t>and NCRUL-FR2-TM3.1 with highest modulation order supported at maximum power</w:t>
      </w:r>
      <w:r>
        <w:rPr>
          <w:lang w:eastAsia="ja-JP"/>
        </w:rPr>
        <w:t>.</w:t>
      </w:r>
    </w:p>
    <w:p w14:paraId="3545E262" w14:textId="77777777" w:rsidR="00F228A3" w:rsidRDefault="00F228A3" w:rsidP="00F228A3">
      <w:pPr>
        <w:ind w:left="568" w:hanging="284"/>
        <w:rPr>
          <w:lang w:eastAsia="zh-CN"/>
        </w:rPr>
      </w:pPr>
      <w:r>
        <w:rPr>
          <w:lang w:eastAsia="zh-CN"/>
        </w:rPr>
        <w:tab/>
        <w:t xml:space="preserve">For </w:t>
      </w:r>
      <w:r>
        <w:rPr>
          <w:i/>
          <w:iCs/>
          <w:lang w:eastAsia="zh-CN"/>
        </w:rPr>
        <w:t>NCR-MT type 2-O</w:t>
      </w:r>
      <w:r>
        <w:rPr>
          <w:rFonts w:hint="eastAsia"/>
          <w:i/>
          <w:iCs/>
          <w:lang w:eastAsia="zh-CN"/>
        </w:rPr>
        <w:t xml:space="preserve"> </w:t>
      </w:r>
      <w:r>
        <w:rPr>
          <w:lang w:eastAsia="zh-CN"/>
        </w:rPr>
        <w:t xml:space="preserve">declared to be capable of multi-carrier operation, set the NCR-MT to transmit according to: </w:t>
      </w:r>
    </w:p>
    <w:p w14:paraId="550AA311" w14:textId="3A44C9B5"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if 64QAM is supported by NCR-MT without power </w:t>
      </w:r>
      <w:r w:rsidR="00542CB5">
        <w:rPr>
          <w:lang w:eastAsia="zh-CN"/>
        </w:rPr>
        <w:t>back-</w:t>
      </w:r>
      <w:r>
        <w:rPr>
          <w:lang w:eastAsia="zh-CN"/>
        </w:rPr>
        <w:t>off, or</w:t>
      </w:r>
    </w:p>
    <w:p w14:paraId="141E985F" w14:textId="7BFB0901" w:rsidR="00F228A3" w:rsidRDefault="00F228A3" w:rsidP="00F228A3">
      <w:pPr>
        <w:ind w:left="851" w:hanging="284"/>
        <w:rPr>
          <w:lang w:eastAsia="zh-CN"/>
        </w:rPr>
      </w:pPr>
      <w:r>
        <w:rPr>
          <w:lang w:eastAsia="ja-JP"/>
        </w:rPr>
        <w:t>-</w:t>
      </w:r>
      <w:r>
        <w:rPr>
          <w:lang w:eastAsia="ja-JP"/>
        </w:rPr>
        <w:tab/>
        <w:t>NC</w:t>
      </w:r>
      <w:r>
        <w:rPr>
          <w:lang w:eastAsia="zh-CN"/>
        </w:rPr>
        <w:t xml:space="preserve">RUL-FR2-TM3.1 with highest modulation order supported without power </w:t>
      </w:r>
      <w:r w:rsidR="00542CB5">
        <w:rPr>
          <w:lang w:eastAsia="zh-CN"/>
        </w:rPr>
        <w:t>back-</w:t>
      </w:r>
      <w:r>
        <w:rPr>
          <w:lang w:eastAsia="zh-CN"/>
        </w:rPr>
        <w:t>off if 64QAM is not supported by NCR-MT, or</w:t>
      </w:r>
    </w:p>
    <w:p w14:paraId="74C83C24" w14:textId="68956CEA" w:rsidR="00F228A3" w:rsidRDefault="00F228A3" w:rsidP="00F228A3">
      <w:pPr>
        <w:ind w:left="851" w:hanging="284"/>
        <w:rPr>
          <w:lang w:eastAsia="zh-CN"/>
        </w:rPr>
      </w:pPr>
      <w:r>
        <w:rPr>
          <w:lang w:eastAsia="ja-JP"/>
        </w:rPr>
        <w:t>-</w:t>
      </w:r>
      <w:r>
        <w:rPr>
          <w:lang w:eastAsia="ja-JP"/>
        </w:rPr>
        <w:tab/>
      </w:r>
      <w:r>
        <w:rPr>
          <w:lang w:eastAsia="zh-CN"/>
        </w:rPr>
        <w:t xml:space="preserve">if 64QAM is supported by NCR-MT with power </w:t>
      </w:r>
      <w:r w:rsidR="00542CB5">
        <w:rPr>
          <w:lang w:eastAsia="zh-CN"/>
        </w:rPr>
        <w:t>back-</w:t>
      </w:r>
      <w:r>
        <w:rPr>
          <w:lang w:eastAsia="zh-CN"/>
        </w:rPr>
        <w:t>off, NCRUL-FR2-TM3.1 with 64QAM signal at manufacturer's declared rated output power</w:t>
      </w:r>
      <w:r>
        <w:rPr>
          <w:lang w:eastAsia="ja-JP"/>
        </w:rPr>
        <w:t xml:space="preserve"> (P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zh-CN"/>
        </w:rPr>
        <w:t>) and NCRUL-FR2-TM3.1 with highest supported modulation order at maximum power</w:t>
      </w:r>
    </w:p>
    <w:p w14:paraId="40B823CB" w14:textId="77777777" w:rsidR="00F228A3" w:rsidRDefault="00F228A3" w:rsidP="00F228A3">
      <w:pPr>
        <w:ind w:left="568" w:hanging="284"/>
        <w:rPr>
          <w:lang w:eastAsia="ja-JP"/>
        </w:rPr>
      </w:pPr>
      <w:r>
        <w:rPr>
          <w:lang w:eastAsia="ja-JP"/>
        </w:rPr>
        <w:tab/>
        <w:t>For NCRUL-FR1</w:t>
      </w:r>
      <w:r>
        <w:rPr>
          <w:lang w:eastAsia="zh-CN"/>
        </w:rPr>
        <w:t>-</w:t>
      </w:r>
      <w:r>
        <w:rPr>
          <w:lang w:eastAsia="ja-JP"/>
        </w:rPr>
        <w:t>TM 3.1</w:t>
      </w:r>
      <w:r>
        <w:rPr>
          <w:lang w:eastAsia="zh-CN"/>
        </w:rPr>
        <w:t>a</w:t>
      </w:r>
      <w:r>
        <w:rPr>
          <w:lang w:eastAsia="ja-JP"/>
        </w:rPr>
        <w:t xml:space="preserve"> and NCRUL-FR2</w:t>
      </w:r>
      <w:r>
        <w:rPr>
          <w:lang w:eastAsia="zh-CN"/>
        </w:rPr>
        <w:t>-</w:t>
      </w:r>
      <w:r>
        <w:rPr>
          <w:lang w:eastAsia="ja-JP"/>
        </w:rPr>
        <w:t>TM 3.1, power back-off shall be applied if it is declared.</w:t>
      </w:r>
    </w:p>
    <w:p w14:paraId="7342002E" w14:textId="133A8349" w:rsidR="00F228A3" w:rsidRDefault="00F228A3" w:rsidP="00F228A3">
      <w:pPr>
        <w:ind w:left="568" w:hanging="284"/>
        <w:rPr>
          <w:lang w:eastAsia="ja-JP"/>
        </w:rPr>
      </w:pPr>
      <w:r>
        <w:rPr>
          <w:lang w:eastAsia="ja-JP"/>
        </w:rPr>
        <w:t>6)</w:t>
      </w:r>
      <w:r>
        <w:rPr>
          <w:lang w:eastAsia="ja-JP"/>
        </w:rPr>
        <w:tab/>
        <w:t xml:space="preserve">For each carrier, measure the EVM and frequency error as defined in annex </w:t>
      </w:r>
      <w:r w:rsidR="00BB7C55">
        <w:rPr>
          <w:lang w:eastAsia="zh-CN"/>
        </w:rPr>
        <w:t>E</w:t>
      </w:r>
      <w:r>
        <w:rPr>
          <w:lang w:eastAsia="ja-JP"/>
        </w:rPr>
        <w:t>.</w:t>
      </w:r>
    </w:p>
    <w:p w14:paraId="460DD1F5" w14:textId="505B5442" w:rsidR="00F228A3" w:rsidRDefault="00F228A3" w:rsidP="00F228A3">
      <w:pPr>
        <w:ind w:left="568" w:hanging="284"/>
        <w:rPr>
          <w:lang w:eastAsia="ja-JP"/>
        </w:rPr>
      </w:pPr>
      <w:r>
        <w:rPr>
          <w:lang w:eastAsia="ja-JP"/>
        </w:rPr>
        <w:t>7)</w:t>
      </w:r>
      <w:r>
        <w:rPr>
          <w:lang w:eastAsia="ja-JP"/>
        </w:rPr>
        <w:tab/>
        <w:t xml:space="preserve">Repeat steps 5 and 6 for NCRUL-FR2-TM2 if 256QAM is not supported by </w:t>
      </w:r>
      <w:r>
        <w:rPr>
          <w:i/>
          <w:iCs/>
          <w:lang w:eastAsia="ja-JP"/>
        </w:rPr>
        <w:t>NCR-MT type 2-O</w:t>
      </w:r>
      <w:r>
        <w:rPr>
          <w:rFonts w:hint="eastAsia"/>
          <w:lang w:eastAsia="ja-JP"/>
        </w:rPr>
        <w:t xml:space="preserve"> </w:t>
      </w:r>
      <w:r>
        <w:rPr>
          <w:lang w:eastAsia="ja-JP"/>
        </w:rPr>
        <w:t xml:space="preserve">or for NCRUL-MT-FR2-TM2a if 256QAM is supported by </w:t>
      </w:r>
      <w:r>
        <w:rPr>
          <w:i/>
          <w:iCs/>
          <w:lang w:eastAsia="ja-JP"/>
        </w:rPr>
        <w:t>NCR-MT type 2-O</w:t>
      </w:r>
      <w:r>
        <w:rPr>
          <w:lang w:eastAsia="ja-JP"/>
        </w:rPr>
        <w:t>. For NCRUL-FR2-TM2 and NCRUL-FR1-TM2a the OFDM symbol power (in the conformance direction) shall be at the lower limit of the dynamic range according to the test procedure in clause 6.</w:t>
      </w:r>
      <w:r>
        <w:rPr>
          <w:rFonts w:eastAsia="SimSun" w:hint="eastAsia"/>
          <w:lang w:val="en-US" w:eastAsia="zh-CN"/>
        </w:rPr>
        <w:t>10.4.2</w:t>
      </w:r>
      <w:r>
        <w:rPr>
          <w:lang w:eastAsia="ja-JP"/>
        </w:rPr>
        <w:t>.</w:t>
      </w:r>
    </w:p>
    <w:p w14:paraId="2081BE3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.5</w:t>
      </w:r>
      <w:r>
        <w:rPr>
          <w:rFonts w:ascii="Arial" w:hAnsi="Arial"/>
          <w:sz w:val="28"/>
        </w:rPr>
        <w:tab/>
        <w:t>Test requirements</w:t>
      </w:r>
    </w:p>
    <w:p w14:paraId="61BB3FBF" w14:textId="4F13ECD3" w:rsidR="0079011F" w:rsidRPr="0079011F" w:rsidRDefault="0079011F" w:rsidP="0079011F">
      <w:pPr>
        <w:rPr>
          <w:rFonts w:eastAsia="SimSun"/>
          <w:color w:val="000000"/>
          <w:lang w:eastAsia="ja-JP"/>
        </w:rPr>
      </w:pPr>
      <w:r w:rsidRPr="0079011F">
        <w:rPr>
          <w:rFonts w:eastAsia="SimSun"/>
          <w:color w:val="000000"/>
          <w:lang w:eastAsia="zh-CN"/>
        </w:rPr>
        <w:t xml:space="preserve">For </w:t>
      </w:r>
      <w:r w:rsidRPr="0079011F">
        <w:rPr>
          <w:rFonts w:eastAsia="SimSun"/>
          <w:i/>
          <w:iCs/>
          <w:color w:val="000000"/>
          <w:lang w:eastAsia="zh-CN"/>
        </w:rPr>
        <w:t>NCR</w:t>
      </w:r>
      <w:r w:rsidRPr="0079011F">
        <w:rPr>
          <w:rFonts w:eastAsia="SimSun" w:hint="eastAsia"/>
          <w:i/>
          <w:iCs/>
          <w:color w:val="000000"/>
          <w:lang w:eastAsia="zh-CN"/>
        </w:rPr>
        <w:t>-MT type 2-O</w:t>
      </w:r>
      <w:r w:rsidRPr="0079011F">
        <w:rPr>
          <w:rFonts w:eastAsia="SimSun"/>
          <w:color w:val="000000"/>
          <w:lang w:eastAsia="ja-JP"/>
        </w:rPr>
        <w:t xml:space="preserve">, the EVM of each NR carrier for different modulation schemes on </w:t>
      </w:r>
      <w:r w:rsidRPr="0079011F">
        <w:rPr>
          <w:rFonts w:eastAsia="SimSun" w:hint="eastAsia"/>
          <w:color w:val="000000"/>
          <w:lang w:eastAsia="zh-CN"/>
        </w:rPr>
        <w:t xml:space="preserve"> PUSCH </w:t>
      </w:r>
      <w:r w:rsidRPr="0079011F">
        <w:rPr>
          <w:rFonts w:eastAsia="SimSun"/>
          <w:color w:val="000000"/>
          <w:lang w:eastAsia="ja-JP"/>
        </w:rPr>
        <w:t>shall be less than the limits in table 6.11.5-1.</w:t>
      </w:r>
    </w:p>
    <w:p w14:paraId="67896644" w14:textId="77777777" w:rsidR="0079011F" w:rsidRPr="0079011F" w:rsidRDefault="0079011F" w:rsidP="0079011F">
      <w:pPr>
        <w:keepNext/>
        <w:keepLines/>
        <w:spacing w:before="60"/>
        <w:jc w:val="center"/>
        <w:rPr>
          <w:rFonts w:ascii="Arial" w:hAnsi="Arial"/>
          <w:b/>
          <w:lang w:eastAsia="zh-CN"/>
        </w:rPr>
      </w:pPr>
      <w:r w:rsidRPr="0079011F">
        <w:rPr>
          <w:rFonts w:ascii="Arial" w:hAnsi="Arial" w:cs="Arial"/>
          <w:b/>
          <w:color w:val="000000"/>
          <w:lang w:eastAsia="ja-JP"/>
        </w:rPr>
        <w:t xml:space="preserve">Table 6.11.5-1: EVM requirements for </w:t>
      </w:r>
      <w:r w:rsidRPr="0079011F">
        <w:rPr>
          <w:rFonts w:ascii="Arial" w:hAnsi="Arial" w:cs="Arial"/>
          <w:b/>
          <w:i/>
          <w:color w:val="000000"/>
          <w:lang w:eastAsia="ja-JP"/>
        </w:rPr>
        <w:t>NCR-MT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39"/>
        <w:gridCol w:w="2583"/>
      </w:tblGrid>
      <w:tr w:rsidR="0079011F" w:rsidRPr="0079011F" w14:paraId="21A953E8"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1D251D6A" w14:textId="752289FE" w:rsidR="0079011F" w:rsidRPr="0079011F" w:rsidRDefault="0079011F" w:rsidP="0079011F">
            <w:pPr>
              <w:keepNext/>
              <w:keepLines/>
              <w:spacing w:after="0"/>
              <w:jc w:val="center"/>
              <w:rPr>
                <w:rFonts w:ascii="Arial" w:hAnsi="Arial" w:cs="Arial"/>
                <w:b/>
                <w:color w:val="000000"/>
                <w:sz w:val="18"/>
                <w:lang w:eastAsia="zh-CN"/>
              </w:rPr>
            </w:pPr>
            <w:r w:rsidRPr="0079011F">
              <w:rPr>
                <w:rFonts w:ascii="Arial" w:hAnsi="Arial" w:cs="Arial"/>
                <w:b/>
                <w:color w:val="000000"/>
                <w:sz w:val="18"/>
                <w:lang w:eastAsia="ja-JP"/>
              </w:rPr>
              <w:t xml:space="preserve">Modulation scheme for </w:t>
            </w:r>
            <w:r w:rsidRPr="0079011F">
              <w:rPr>
                <w:rFonts w:ascii="Arial" w:hAnsi="Arial" w:cs="Arial" w:hint="eastAsia"/>
                <w:b/>
                <w:color w:val="000000"/>
                <w:sz w:val="18"/>
                <w:lang w:eastAsia="zh-CN"/>
              </w:rPr>
              <w:t>PUSCH</w:t>
            </w:r>
          </w:p>
        </w:tc>
        <w:tc>
          <w:tcPr>
            <w:tcW w:w="2583" w:type="dxa"/>
            <w:tcBorders>
              <w:top w:val="single" w:sz="4" w:space="0" w:color="auto"/>
              <w:left w:val="single" w:sz="4" w:space="0" w:color="auto"/>
              <w:bottom w:val="single" w:sz="4" w:space="0" w:color="auto"/>
              <w:right w:val="single" w:sz="4" w:space="0" w:color="auto"/>
            </w:tcBorders>
          </w:tcPr>
          <w:p w14:paraId="33E635C3" w14:textId="77777777" w:rsidR="0079011F" w:rsidRPr="0079011F" w:rsidRDefault="0079011F" w:rsidP="0079011F">
            <w:pPr>
              <w:keepNext/>
              <w:keepLines/>
              <w:spacing w:after="0"/>
              <w:jc w:val="center"/>
              <w:rPr>
                <w:rFonts w:ascii="Arial" w:hAnsi="Arial" w:cs="Arial"/>
                <w:b/>
                <w:color w:val="000000"/>
                <w:sz w:val="18"/>
                <w:lang w:eastAsia="ja-JP"/>
              </w:rPr>
            </w:pPr>
            <w:r w:rsidRPr="0079011F">
              <w:rPr>
                <w:rFonts w:ascii="Arial" w:hAnsi="Arial" w:cs="Arial"/>
                <w:b/>
                <w:color w:val="000000"/>
                <w:sz w:val="18"/>
                <w:lang w:eastAsia="ja-JP"/>
              </w:rPr>
              <w:t>Required EVM (%)</w:t>
            </w:r>
          </w:p>
        </w:tc>
      </w:tr>
      <w:tr w:rsidR="0079011F" w:rsidRPr="0079011F" w14:paraId="722ABE9B"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7804AB7E"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QPSK</w:t>
            </w:r>
          </w:p>
        </w:tc>
        <w:tc>
          <w:tcPr>
            <w:tcW w:w="2583" w:type="dxa"/>
            <w:tcBorders>
              <w:top w:val="single" w:sz="4" w:space="0" w:color="auto"/>
              <w:left w:val="single" w:sz="4" w:space="0" w:color="auto"/>
              <w:bottom w:val="single" w:sz="4" w:space="0" w:color="auto"/>
              <w:right w:val="single" w:sz="4" w:space="0" w:color="auto"/>
            </w:tcBorders>
          </w:tcPr>
          <w:p w14:paraId="6633F429"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18.5 </w:t>
            </w:r>
          </w:p>
        </w:tc>
      </w:tr>
      <w:tr w:rsidR="0079011F" w:rsidRPr="0079011F" w14:paraId="1C039485"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6CDF27D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16QAM</w:t>
            </w:r>
          </w:p>
        </w:tc>
        <w:tc>
          <w:tcPr>
            <w:tcW w:w="2583" w:type="dxa"/>
            <w:tcBorders>
              <w:top w:val="single" w:sz="4" w:space="0" w:color="auto"/>
              <w:left w:val="single" w:sz="4" w:space="0" w:color="auto"/>
              <w:bottom w:val="single" w:sz="4" w:space="0" w:color="auto"/>
              <w:right w:val="single" w:sz="4" w:space="0" w:color="auto"/>
            </w:tcBorders>
          </w:tcPr>
          <w:p w14:paraId="4808FDF6"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13.5 </w:t>
            </w:r>
          </w:p>
        </w:tc>
      </w:tr>
      <w:tr w:rsidR="0079011F" w:rsidRPr="0079011F" w14:paraId="3C96E501"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5065771A"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64QAM</w:t>
            </w:r>
          </w:p>
        </w:tc>
        <w:tc>
          <w:tcPr>
            <w:tcW w:w="2583" w:type="dxa"/>
            <w:tcBorders>
              <w:top w:val="single" w:sz="4" w:space="0" w:color="auto"/>
              <w:left w:val="single" w:sz="4" w:space="0" w:color="auto"/>
              <w:bottom w:val="single" w:sz="4" w:space="0" w:color="auto"/>
              <w:right w:val="single" w:sz="4" w:space="0" w:color="auto"/>
            </w:tcBorders>
          </w:tcPr>
          <w:p w14:paraId="5F96F08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9 </w:t>
            </w:r>
          </w:p>
        </w:tc>
      </w:tr>
      <w:tr w:rsidR="0079011F" w:rsidRPr="0079011F" w14:paraId="513CA553"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03DC2F68"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256QAM</w:t>
            </w:r>
          </w:p>
        </w:tc>
        <w:tc>
          <w:tcPr>
            <w:tcW w:w="2583" w:type="dxa"/>
            <w:tcBorders>
              <w:top w:val="single" w:sz="4" w:space="0" w:color="auto"/>
              <w:left w:val="single" w:sz="4" w:space="0" w:color="auto"/>
              <w:bottom w:val="single" w:sz="4" w:space="0" w:color="auto"/>
              <w:right w:val="single" w:sz="4" w:space="0" w:color="auto"/>
            </w:tcBorders>
          </w:tcPr>
          <w:p w14:paraId="31136CA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4.5</w:t>
            </w:r>
          </w:p>
        </w:tc>
      </w:tr>
      <w:tr w:rsidR="0079011F" w:rsidRPr="0079011F" w14:paraId="6050354B" w14:textId="77777777" w:rsidTr="006604E1">
        <w:trPr>
          <w:cantSplit/>
          <w:jc w:val="center"/>
        </w:trPr>
        <w:tc>
          <w:tcPr>
            <w:tcW w:w="6622" w:type="dxa"/>
            <w:gridSpan w:val="2"/>
            <w:tcBorders>
              <w:top w:val="single" w:sz="4" w:space="0" w:color="auto"/>
              <w:left w:val="single" w:sz="4" w:space="0" w:color="auto"/>
              <w:bottom w:val="single" w:sz="4" w:space="0" w:color="auto"/>
              <w:right w:val="single" w:sz="4" w:space="0" w:color="auto"/>
            </w:tcBorders>
          </w:tcPr>
          <w:p w14:paraId="1E9F4CC0" w14:textId="4914CE6F" w:rsidR="0079011F" w:rsidRPr="0079011F" w:rsidRDefault="0079011F" w:rsidP="0079011F">
            <w:pPr>
              <w:keepNext/>
              <w:keepLines/>
              <w:spacing w:after="0"/>
              <w:rPr>
                <w:rFonts w:ascii="Arial" w:hAnsi="Arial" w:cs="Arial"/>
                <w:color w:val="000000"/>
                <w:sz w:val="18"/>
                <w:lang w:eastAsia="zh-CN"/>
              </w:rPr>
            </w:pPr>
            <w:r w:rsidRPr="0079011F">
              <w:rPr>
                <w:rFonts w:ascii="Arial" w:hAnsi="Arial" w:cs="Arial" w:hint="eastAsia"/>
                <w:color w:val="000000"/>
                <w:sz w:val="18"/>
                <w:lang w:eastAsia="zh-CN"/>
              </w:rPr>
              <w:t xml:space="preserve">NOTE: </w:t>
            </w:r>
            <w:r w:rsidRPr="0079011F">
              <w:rPr>
                <w:rFonts w:ascii="Arial" w:hAnsi="Arial" w:cs="Arial"/>
                <w:color w:val="000000"/>
                <w:sz w:val="18"/>
                <w:lang w:eastAsia="zh-CN"/>
              </w:rPr>
              <w:tab/>
            </w:r>
            <w:r w:rsidRPr="0079011F">
              <w:rPr>
                <w:rFonts w:ascii="Arial" w:hAnsi="Arial" w:cs="Arial" w:hint="eastAsia"/>
                <w:color w:val="000000"/>
                <w:sz w:val="18"/>
                <w:lang w:eastAsia="zh-CN"/>
              </w:rPr>
              <w:t xml:space="preserve">256QAM is not supported by FR2-1 </w:t>
            </w:r>
            <w:r w:rsidRPr="0079011F">
              <w:rPr>
                <w:rFonts w:ascii="Arial" w:hAnsi="Arial" w:cs="Arial" w:hint="eastAsia"/>
                <w:color w:val="000000"/>
                <w:sz w:val="18"/>
                <w:lang w:val="en-US" w:eastAsia="zh-CN"/>
              </w:rPr>
              <w:t>NCR</w:t>
            </w:r>
            <w:r w:rsidRPr="0079011F">
              <w:rPr>
                <w:rFonts w:ascii="Arial" w:hAnsi="Arial" w:cs="Arial" w:hint="eastAsia"/>
                <w:color w:val="000000"/>
                <w:sz w:val="18"/>
                <w:lang w:eastAsia="zh-CN"/>
              </w:rPr>
              <w:t>-MT PUSCH</w:t>
            </w:r>
          </w:p>
        </w:tc>
      </w:tr>
    </w:tbl>
    <w:p w14:paraId="00196C65" w14:textId="77777777" w:rsidR="0079011F" w:rsidRPr="0079011F" w:rsidRDefault="0079011F" w:rsidP="0079011F">
      <w:pPr>
        <w:rPr>
          <w:rFonts w:eastAsia="SimSun"/>
          <w:color w:val="000000"/>
          <w:lang w:eastAsia="ja-JP"/>
        </w:rPr>
      </w:pPr>
    </w:p>
    <w:p w14:paraId="6A60129D" w14:textId="3E404739" w:rsidR="0079011F" w:rsidRPr="0079011F" w:rsidRDefault="0079011F" w:rsidP="0079011F">
      <w:pPr>
        <w:rPr>
          <w:rFonts w:eastAsia="SimSun"/>
          <w:color w:val="000000"/>
          <w:lang w:eastAsia="ja-JP"/>
        </w:rPr>
      </w:pPr>
      <w:r w:rsidRPr="0079011F">
        <w:rPr>
          <w:rFonts w:eastAsia="SimSun"/>
          <w:color w:val="000000"/>
          <w:lang w:eastAsia="ja-JP"/>
        </w:rPr>
        <w:t xml:space="preserve">EVM requirements shall apply for each NR carrier over all allocated resource blocks and </w:t>
      </w:r>
      <w:r w:rsidRPr="0079011F">
        <w:rPr>
          <w:rFonts w:hint="eastAsia"/>
          <w:lang w:eastAsia="zh-CN"/>
        </w:rPr>
        <w:t xml:space="preserve">uplink slots for </w:t>
      </w:r>
      <w:r w:rsidRPr="0079011F">
        <w:rPr>
          <w:lang w:eastAsia="zh-CN"/>
        </w:rPr>
        <w:t>NCR</w:t>
      </w:r>
      <w:r w:rsidRPr="0079011F">
        <w:rPr>
          <w:rFonts w:hint="eastAsia"/>
          <w:lang w:eastAsia="zh-CN"/>
        </w:rPr>
        <w:t>-MT</w:t>
      </w:r>
      <w:r w:rsidRPr="0079011F">
        <w:rPr>
          <w:rFonts w:eastAsia="SimSun"/>
          <w:color w:val="000000"/>
          <w:lang w:eastAsia="ja-JP"/>
        </w:rPr>
        <w:t>. PT-RS should be configured for localized setting for every fourth symbol for every second RB</w:t>
      </w:r>
      <w:r w:rsidRPr="0079011F">
        <w:rPr>
          <w:rFonts w:eastAsia="SimSun" w:hint="eastAsia"/>
          <w:color w:val="000000"/>
          <w:lang w:eastAsia="zh-CN"/>
        </w:rPr>
        <w:t xml:space="preserve"> </w:t>
      </w:r>
      <w:r w:rsidRPr="0079011F">
        <w:rPr>
          <w:rFonts w:eastAsia="SimSun"/>
          <w:color w:val="000000"/>
          <w:lang w:eastAsia="zh-CN"/>
        </w:rPr>
        <w:t>f</w:t>
      </w:r>
      <w:r w:rsidRPr="0079011F">
        <w:rPr>
          <w:rFonts w:eastAsia="SimSun" w:hint="eastAsia"/>
          <w:color w:val="000000"/>
          <w:lang w:eastAsia="zh-CN"/>
        </w:rPr>
        <w:t xml:space="preserve">or </w:t>
      </w:r>
      <w:r w:rsidRPr="0079011F">
        <w:rPr>
          <w:rFonts w:eastAsia="SimSun"/>
          <w:color w:val="000000"/>
          <w:lang w:eastAsia="zh-CN"/>
        </w:rPr>
        <w:t>NCR</w:t>
      </w:r>
      <w:r w:rsidRPr="0079011F">
        <w:rPr>
          <w:rFonts w:eastAsia="SimSun" w:hint="eastAsia"/>
          <w:color w:val="000000"/>
          <w:lang w:eastAsia="zh-CN"/>
        </w:rPr>
        <w:t>-MT</w:t>
      </w:r>
      <w:r w:rsidRPr="0079011F">
        <w:rPr>
          <w:rFonts w:eastAsia="SimSun"/>
          <w:color w:val="000000"/>
          <w:lang w:eastAsia="ja-JP"/>
        </w:rPr>
        <w:t>. Different modulation schemes listed in table 6.</w:t>
      </w:r>
      <w:r w:rsidRPr="0079011F">
        <w:rPr>
          <w:rFonts w:eastAsia="SimSun" w:hint="eastAsia"/>
          <w:color w:val="000000"/>
          <w:lang w:val="en-US" w:eastAsia="zh-CN"/>
        </w:rPr>
        <w:t>11.5</w:t>
      </w:r>
      <w:r w:rsidRPr="0079011F">
        <w:rPr>
          <w:rFonts w:eastAsia="SimSun"/>
          <w:color w:val="000000"/>
          <w:lang w:eastAsia="ja-JP"/>
        </w:rPr>
        <w:t>-1 shall be considered for rank 1.</w:t>
      </w:r>
    </w:p>
    <w:p w14:paraId="57A9B83E" w14:textId="77777777" w:rsidR="00C20037" w:rsidRDefault="00C20037" w:rsidP="00C20037">
      <w:pPr>
        <w:rPr>
          <w:rFonts w:eastAsia="SimSun"/>
          <w:color w:val="000000"/>
          <w:lang w:eastAsia="ja-JP"/>
        </w:rPr>
      </w:pPr>
      <w:r>
        <w:rPr>
          <w:rFonts w:eastAsia="SimSun" w:hint="eastAsia"/>
          <w:color w:val="000000"/>
          <w:lang w:eastAsia="zh-CN"/>
        </w:rPr>
        <w:t>F</w:t>
      </w:r>
      <w:r>
        <w:rPr>
          <w:rFonts w:eastAsia="SimSun"/>
          <w:color w:val="000000"/>
          <w:lang w:eastAsia="ja-JP"/>
        </w:rPr>
        <w:t>or all bandwidths, the EVM measurement shall be performed</w:t>
      </w:r>
      <w:r>
        <w:rPr>
          <w:color w:val="000000"/>
          <w:lang w:eastAsia="ja-JP"/>
        </w:rPr>
        <w:t xml:space="preserve"> for each NR carrier</w:t>
      </w:r>
      <w:r>
        <w:rPr>
          <w:rFonts w:eastAsia="SimSun"/>
          <w:color w:val="000000"/>
          <w:lang w:eastAsia="ja-JP"/>
        </w:rPr>
        <w:t xml:space="preserve"> over all allocated resource blocks and </w:t>
      </w:r>
      <w:r>
        <w:rPr>
          <w:rFonts w:hint="eastAsia"/>
          <w:lang w:eastAsia="zh-CN"/>
        </w:rPr>
        <w:t xml:space="preserve">uplink slots for </w:t>
      </w:r>
      <w:r>
        <w:rPr>
          <w:lang w:eastAsia="zh-CN"/>
        </w:rPr>
        <w:t>NCR</w:t>
      </w:r>
      <w:r>
        <w:rPr>
          <w:rFonts w:hint="eastAsia"/>
          <w:lang w:eastAsia="zh-CN"/>
        </w:rPr>
        <w:t>-MT</w:t>
      </w:r>
      <w:r>
        <w:rPr>
          <w:rFonts w:eastAsia="SimSun"/>
          <w:color w:val="000000"/>
          <w:lang w:eastAsia="ja-JP"/>
        </w:rPr>
        <w:t xml:space="preserve"> within 10 ms measurement periods. </w:t>
      </w:r>
      <w:r>
        <w:rPr>
          <w:color w:val="000000"/>
          <w:lang w:eastAsia="ja-JP"/>
        </w:rPr>
        <w:t>The boundaries of the EVM measurement periods need not be aligned with radio frame boundaries.</w:t>
      </w:r>
    </w:p>
    <w:p w14:paraId="250E1817" w14:textId="77777777" w:rsidR="00C20037" w:rsidRDefault="00C20037" w:rsidP="00C20037">
      <w:pPr>
        <w:rPr>
          <w:rFonts w:eastAsia="SimSun"/>
          <w:color w:val="000000"/>
          <w:lang w:eastAsia="ko-KR"/>
        </w:rPr>
      </w:pPr>
      <w:r>
        <w:rPr>
          <w:rFonts w:eastAsia="SimSun"/>
          <w:color w:val="000000"/>
          <w:lang w:eastAsia="ko-KR"/>
        </w:rPr>
        <w:t>Tables 6.11.5-2 and 6.11.5-3 below specify the EVM window length (</w:t>
      </w:r>
      <w:r>
        <w:rPr>
          <w:rFonts w:eastAsia="SimSun"/>
          <w:i/>
          <w:color w:val="000000"/>
          <w:lang w:eastAsia="ko-KR"/>
        </w:rPr>
        <w:t>W</w:t>
      </w:r>
      <w:r>
        <w:rPr>
          <w:rFonts w:eastAsia="SimSun"/>
          <w:color w:val="000000"/>
          <w:lang w:eastAsia="ko-KR"/>
        </w:rPr>
        <w:t xml:space="preserve">) for normal CP for </w:t>
      </w:r>
      <w:r>
        <w:rPr>
          <w:rFonts w:eastAsia="SimSun"/>
          <w:i/>
          <w:color w:val="000000"/>
          <w:lang w:eastAsia="zh-CN"/>
        </w:rPr>
        <w:t>NCR</w:t>
      </w:r>
      <w:r>
        <w:rPr>
          <w:rFonts w:eastAsia="SimSun" w:hint="eastAsia"/>
          <w:i/>
          <w:color w:val="000000"/>
          <w:lang w:eastAsia="zh-CN"/>
        </w:rPr>
        <w:t>-MT type 2-O</w:t>
      </w:r>
      <w:r>
        <w:rPr>
          <w:rFonts w:eastAsia="SimSun"/>
          <w:color w:val="000000"/>
          <w:lang w:eastAsia="ko-KR"/>
        </w:rPr>
        <w:t>.</w:t>
      </w:r>
    </w:p>
    <w:p w14:paraId="28BEDD9C" w14:textId="77777777" w:rsidR="00C20037" w:rsidRDefault="00C20037" w:rsidP="00C20037">
      <w:pPr>
        <w:keepNext/>
        <w:keepLines/>
        <w:spacing w:before="60"/>
        <w:jc w:val="center"/>
        <w:rPr>
          <w:rFonts w:ascii="Arial" w:hAnsi="Arial"/>
          <w:b/>
          <w:lang w:eastAsia="ja-JP"/>
        </w:rPr>
      </w:pPr>
      <w:r>
        <w:rPr>
          <w:rFonts w:ascii="Arial" w:hAnsi="Arial" w:cs="Arial"/>
          <w:b/>
          <w:color w:val="000000"/>
          <w:lang w:eastAsia="ja-JP"/>
        </w:rPr>
        <w:t>Table 6.11.5-2: EVM window length for normal CP,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4"/>
        <w:gridCol w:w="939"/>
        <w:gridCol w:w="2446"/>
        <w:gridCol w:w="1789"/>
        <w:gridCol w:w="2353"/>
      </w:tblGrid>
      <w:tr w:rsidR="00C20037" w14:paraId="3E5E141C"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D486670"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9" w:type="dxa"/>
            <w:tcBorders>
              <w:top w:val="single" w:sz="4" w:space="0" w:color="auto"/>
              <w:left w:val="single" w:sz="4" w:space="0" w:color="auto"/>
              <w:bottom w:val="single" w:sz="4" w:space="0" w:color="auto"/>
              <w:right w:val="single" w:sz="4" w:space="0" w:color="auto"/>
            </w:tcBorders>
          </w:tcPr>
          <w:p w14:paraId="1D8EBC71"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46" w:type="dxa"/>
            <w:tcBorders>
              <w:top w:val="single" w:sz="4" w:space="0" w:color="auto"/>
              <w:left w:val="single" w:sz="4" w:space="0" w:color="auto"/>
              <w:bottom w:val="single" w:sz="4" w:space="0" w:color="auto"/>
              <w:right w:val="single" w:sz="4" w:space="0" w:color="auto"/>
            </w:tcBorders>
          </w:tcPr>
          <w:p w14:paraId="07E00828"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lengthen FFT samples</w:t>
            </w:r>
          </w:p>
        </w:tc>
        <w:tc>
          <w:tcPr>
            <w:tcW w:w="1789" w:type="dxa"/>
            <w:tcBorders>
              <w:top w:val="single" w:sz="4" w:space="0" w:color="auto"/>
              <w:left w:val="single" w:sz="4" w:space="0" w:color="auto"/>
              <w:bottom w:val="single" w:sz="4" w:space="0" w:color="auto"/>
              <w:right w:val="single" w:sz="4" w:space="0" w:color="auto"/>
            </w:tcBorders>
          </w:tcPr>
          <w:p w14:paraId="38A5967C"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53" w:type="dxa"/>
            <w:tcBorders>
              <w:top w:val="single" w:sz="4" w:space="0" w:color="auto"/>
              <w:left w:val="single" w:sz="4" w:space="0" w:color="auto"/>
              <w:bottom w:val="single" w:sz="4" w:space="0" w:color="auto"/>
              <w:right w:val="single" w:sz="4" w:space="0" w:color="auto"/>
            </w:tcBorders>
          </w:tcPr>
          <w:p w14:paraId="438AF67A"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451E8195"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26A72D4F"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A364D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9" w:type="dxa"/>
            <w:tcBorders>
              <w:top w:val="single" w:sz="4" w:space="0" w:color="auto"/>
              <w:left w:val="single" w:sz="4" w:space="0" w:color="auto"/>
              <w:bottom w:val="single" w:sz="4" w:space="0" w:color="auto"/>
              <w:right w:val="single" w:sz="4" w:space="0" w:color="auto"/>
            </w:tcBorders>
          </w:tcPr>
          <w:p w14:paraId="505AB84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46" w:type="dxa"/>
            <w:tcBorders>
              <w:top w:val="single" w:sz="4" w:space="0" w:color="auto"/>
              <w:left w:val="single" w:sz="4" w:space="0" w:color="auto"/>
              <w:bottom w:val="single" w:sz="4" w:space="0" w:color="auto"/>
              <w:right w:val="single" w:sz="4" w:space="0" w:color="auto"/>
            </w:tcBorders>
          </w:tcPr>
          <w:p w14:paraId="435B6B2E"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9" w:type="dxa"/>
            <w:tcBorders>
              <w:top w:val="single" w:sz="4" w:space="0" w:color="auto"/>
              <w:left w:val="single" w:sz="4" w:space="0" w:color="auto"/>
              <w:bottom w:val="single" w:sz="4" w:space="0" w:color="auto"/>
              <w:right w:val="single" w:sz="4" w:space="0" w:color="auto"/>
            </w:tcBorders>
          </w:tcPr>
          <w:p w14:paraId="252BAE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53" w:type="dxa"/>
            <w:tcBorders>
              <w:top w:val="single" w:sz="4" w:space="0" w:color="auto"/>
              <w:left w:val="single" w:sz="4" w:space="0" w:color="auto"/>
              <w:bottom w:val="single" w:sz="4" w:space="0" w:color="auto"/>
              <w:right w:val="single" w:sz="4" w:space="0" w:color="auto"/>
            </w:tcBorders>
          </w:tcPr>
          <w:p w14:paraId="17C61F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0691B330"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7682045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9" w:type="dxa"/>
            <w:tcBorders>
              <w:top w:val="single" w:sz="4" w:space="0" w:color="auto"/>
              <w:left w:val="single" w:sz="4" w:space="0" w:color="auto"/>
              <w:bottom w:val="single" w:sz="4" w:space="0" w:color="auto"/>
              <w:right w:val="single" w:sz="4" w:space="0" w:color="auto"/>
            </w:tcBorders>
          </w:tcPr>
          <w:p w14:paraId="74EE6DB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46" w:type="dxa"/>
            <w:tcBorders>
              <w:top w:val="single" w:sz="4" w:space="0" w:color="auto"/>
              <w:left w:val="single" w:sz="4" w:space="0" w:color="auto"/>
              <w:bottom w:val="single" w:sz="4" w:space="0" w:color="auto"/>
              <w:right w:val="single" w:sz="4" w:space="0" w:color="auto"/>
            </w:tcBorders>
          </w:tcPr>
          <w:p w14:paraId="79F461D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9" w:type="dxa"/>
            <w:tcBorders>
              <w:top w:val="single" w:sz="4" w:space="0" w:color="auto"/>
              <w:left w:val="single" w:sz="4" w:space="0" w:color="auto"/>
              <w:bottom w:val="single" w:sz="4" w:space="0" w:color="auto"/>
              <w:right w:val="single" w:sz="4" w:space="0" w:color="auto"/>
            </w:tcBorders>
          </w:tcPr>
          <w:p w14:paraId="2F5A7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53" w:type="dxa"/>
            <w:tcBorders>
              <w:top w:val="single" w:sz="4" w:space="0" w:color="auto"/>
              <w:left w:val="single" w:sz="4" w:space="0" w:color="auto"/>
              <w:bottom w:val="single" w:sz="4" w:space="0" w:color="auto"/>
              <w:right w:val="single" w:sz="4" w:space="0" w:color="auto"/>
            </w:tcBorders>
          </w:tcPr>
          <w:p w14:paraId="3D83DBB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43E706AD"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1E93DD88"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9" w:type="dxa"/>
            <w:tcBorders>
              <w:top w:val="single" w:sz="4" w:space="0" w:color="auto"/>
              <w:left w:val="single" w:sz="4" w:space="0" w:color="auto"/>
              <w:bottom w:val="single" w:sz="4" w:space="0" w:color="auto"/>
              <w:right w:val="single" w:sz="4" w:space="0" w:color="auto"/>
            </w:tcBorders>
          </w:tcPr>
          <w:p w14:paraId="29A65A83"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46" w:type="dxa"/>
            <w:tcBorders>
              <w:top w:val="single" w:sz="4" w:space="0" w:color="auto"/>
              <w:left w:val="single" w:sz="4" w:space="0" w:color="auto"/>
              <w:bottom w:val="single" w:sz="4" w:space="0" w:color="auto"/>
              <w:right w:val="single" w:sz="4" w:space="0" w:color="auto"/>
            </w:tcBorders>
          </w:tcPr>
          <w:p w14:paraId="6DEB1E9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9" w:type="dxa"/>
            <w:tcBorders>
              <w:top w:val="single" w:sz="4" w:space="0" w:color="auto"/>
              <w:left w:val="single" w:sz="4" w:space="0" w:color="auto"/>
              <w:bottom w:val="single" w:sz="4" w:space="0" w:color="auto"/>
              <w:right w:val="single" w:sz="4" w:space="0" w:color="auto"/>
            </w:tcBorders>
          </w:tcPr>
          <w:p w14:paraId="7001803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53" w:type="dxa"/>
            <w:tcBorders>
              <w:top w:val="single" w:sz="4" w:space="0" w:color="auto"/>
              <w:left w:val="single" w:sz="4" w:space="0" w:color="auto"/>
              <w:bottom w:val="single" w:sz="4" w:space="0" w:color="auto"/>
              <w:right w:val="single" w:sz="4" w:space="0" w:color="auto"/>
            </w:tcBorders>
          </w:tcPr>
          <w:p w14:paraId="04A187E5"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647642"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10F7F451"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2</w:t>
            </w:r>
            <w:r>
              <w:rPr>
                <w:rFonts w:ascii="Arial" w:hAnsi="Arial"/>
                <w:sz w:val="18"/>
                <w:lang w:eastAsia="ja-JP"/>
              </w:rPr>
              <w:t xml:space="preserve">. Symbol 0 </w:t>
            </w:r>
            <w:r>
              <w:rPr>
                <w:rFonts w:ascii="Arial" w:hAnsi="Arial"/>
                <w:sz w:val="18"/>
                <w:lang w:eastAsia="zh-CN"/>
              </w:rPr>
              <w:t xml:space="preserve">of slot 0 and slot 2 </w:t>
            </w:r>
            <w:r>
              <w:rPr>
                <w:rFonts w:ascii="Arial" w:hAnsi="Arial"/>
                <w:sz w:val="18"/>
                <w:lang w:eastAsia="ja-JP"/>
              </w:rPr>
              <w:t>may have a longer CP and therefore a lower percentage.</w:t>
            </w:r>
          </w:p>
        </w:tc>
      </w:tr>
    </w:tbl>
    <w:p w14:paraId="1019899C" w14:textId="77777777" w:rsidR="00C20037" w:rsidRDefault="00C20037" w:rsidP="00C20037">
      <w:pPr>
        <w:rPr>
          <w:color w:val="000000"/>
          <w:lang w:eastAsia="zh-CN"/>
        </w:rPr>
      </w:pPr>
    </w:p>
    <w:p w14:paraId="3EC0F206" w14:textId="77777777" w:rsidR="00C20037" w:rsidRDefault="00C20037" w:rsidP="00C20037">
      <w:pPr>
        <w:keepNext/>
        <w:keepLines/>
        <w:spacing w:before="60"/>
        <w:jc w:val="center"/>
        <w:rPr>
          <w:rFonts w:ascii="Arial" w:eastAsia="SimSun" w:hAnsi="Arial"/>
          <w:b/>
          <w:lang w:eastAsia="ja-JP"/>
        </w:rPr>
      </w:pPr>
      <w:r>
        <w:rPr>
          <w:rFonts w:ascii="Arial" w:hAnsi="Arial" w:cs="Arial"/>
          <w:b/>
          <w:color w:val="000000"/>
          <w:lang w:eastAsia="ja-JP"/>
        </w:rPr>
        <w:t>Table 6.11.5-3: EVM window length for normal CP, FR2-1,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936"/>
        <w:gridCol w:w="2467"/>
        <w:gridCol w:w="1784"/>
        <w:gridCol w:w="2345"/>
      </w:tblGrid>
      <w:tr w:rsidR="00C20037" w14:paraId="0418F9FF"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B11AD8B"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6" w:type="dxa"/>
            <w:tcBorders>
              <w:top w:val="single" w:sz="4" w:space="0" w:color="auto"/>
              <w:left w:val="single" w:sz="4" w:space="0" w:color="auto"/>
              <w:bottom w:val="single" w:sz="4" w:space="0" w:color="auto"/>
              <w:right w:val="single" w:sz="4" w:space="0" w:color="auto"/>
            </w:tcBorders>
          </w:tcPr>
          <w:p w14:paraId="403B6D6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67" w:type="dxa"/>
            <w:tcBorders>
              <w:top w:val="single" w:sz="4" w:space="0" w:color="auto"/>
              <w:left w:val="single" w:sz="4" w:space="0" w:color="auto"/>
              <w:bottom w:val="single" w:sz="4" w:space="0" w:color="auto"/>
              <w:right w:val="single" w:sz="4" w:space="0" w:color="auto"/>
            </w:tcBorders>
          </w:tcPr>
          <w:p w14:paraId="42E12CA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tcPr>
          <w:p w14:paraId="537B2F3A"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45" w:type="dxa"/>
            <w:tcBorders>
              <w:top w:val="single" w:sz="4" w:space="0" w:color="auto"/>
              <w:left w:val="single" w:sz="4" w:space="0" w:color="auto"/>
              <w:bottom w:val="single" w:sz="4" w:space="0" w:color="auto"/>
              <w:right w:val="single" w:sz="4" w:space="0" w:color="auto"/>
            </w:tcBorders>
          </w:tcPr>
          <w:p w14:paraId="37CFAA20"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34BE503D"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434766E5"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3B6A3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6" w:type="dxa"/>
            <w:tcBorders>
              <w:top w:val="single" w:sz="4" w:space="0" w:color="auto"/>
              <w:left w:val="single" w:sz="4" w:space="0" w:color="auto"/>
              <w:bottom w:val="single" w:sz="4" w:space="0" w:color="auto"/>
              <w:right w:val="single" w:sz="4" w:space="0" w:color="auto"/>
            </w:tcBorders>
          </w:tcPr>
          <w:p w14:paraId="7B661A1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512</w:t>
            </w:r>
          </w:p>
        </w:tc>
        <w:tc>
          <w:tcPr>
            <w:tcW w:w="2467" w:type="dxa"/>
            <w:tcBorders>
              <w:top w:val="single" w:sz="4" w:space="0" w:color="auto"/>
              <w:left w:val="single" w:sz="4" w:space="0" w:color="auto"/>
              <w:bottom w:val="single" w:sz="4" w:space="0" w:color="auto"/>
              <w:right w:val="single" w:sz="4" w:space="0" w:color="auto"/>
            </w:tcBorders>
          </w:tcPr>
          <w:p w14:paraId="1702DB7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1784" w:type="dxa"/>
            <w:tcBorders>
              <w:top w:val="single" w:sz="4" w:space="0" w:color="auto"/>
              <w:left w:val="single" w:sz="4" w:space="0" w:color="auto"/>
              <w:bottom w:val="single" w:sz="4" w:space="0" w:color="auto"/>
              <w:right w:val="single" w:sz="4" w:space="0" w:color="auto"/>
            </w:tcBorders>
          </w:tcPr>
          <w:p w14:paraId="63AA1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18</w:t>
            </w:r>
          </w:p>
        </w:tc>
        <w:tc>
          <w:tcPr>
            <w:tcW w:w="2345" w:type="dxa"/>
            <w:tcBorders>
              <w:top w:val="single" w:sz="4" w:space="0" w:color="auto"/>
              <w:left w:val="single" w:sz="4" w:space="0" w:color="auto"/>
              <w:bottom w:val="single" w:sz="4" w:space="0" w:color="auto"/>
              <w:right w:val="single" w:sz="4" w:space="0" w:color="auto"/>
            </w:tcBorders>
          </w:tcPr>
          <w:p w14:paraId="103102D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3CBD24B"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2543492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6" w:type="dxa"/>
            <w:tcBorders>
              <w:top w:val="single" w:sz="4" w:space="0" w:color="auto"/>
              <w:left w:val="single" w:sz="4" w:space="0" w:color="auto"/>
              <w:bottom w:val="single" w:sz="4" w:space="0" w:color="auto"/>
              <w:right w:val="single" w:sz="4" w:space="0" w:color="auto"/>
            </w:tcBorders>
          </w:tcPr>
          <w:p w14:paraId="2159BDC6"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67" w:type="dxa"/>
            <w:tcBorders>
              <w:top w:val="single" w:sz="4" w:space="0" w:color="auto"/>
              <w:left w:val="single" w:sz="4" w:space="0" w:color="auto"/>
              <w:bottom w:val="single" w:sz="4" w:space="0" w:color="auto"/>
              <w:right w:val="single" w:sz="4" w:space="0" w:color="auto"/>
            </w:tcBorders>
          </w:tcPr>
          <w:p w14:paraId="0AD22AA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4" w:type="dxa"/>
            <w:tcBorders>
              <w:top w:val="single" w:sz="4" w:space="0" w:color="auto"/>
              <w:left w:val="single" w:sz="4" w:space="0" w:color="auto"/>
              <w:bottom w:val="single" w:sz="4" w:space="0" w:color="auto"/>
              <w:right w:val="single" w:sz="4" w:space="0" w:color="auto"/>
            </w:tcBorders>
          </w:tcPr>
          <w:p w14:paraId="3BBAF45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45" w:type="dxa"/>
            <w:tcBorders>
              <w:top w:val="single" w:sz="4" w:space="0" w:color="auto"/>
              <w:left w:val="single" w:sz="4" w:space="0" w:color="auto"/>
              <w:bottom w:val="single" w:sz="4" w:space="0" w:color="auto"/>
              <w:right w:val="single" w:sz="4" w:space="0" w:color="auto"/>
            </w:tcBorders>
          </w:tcPr>
          <w:p w14:paraId="0E3CF69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E0F0880"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4F7B3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6" w:type="dxa"/>
            <w:tcBorders>
              <w:top w:val="single" w:sz="4" w:space="0" w:color="auto"/>
              <w:left w:val="single" w:sz="4" w:space="0" w:color="auto"/>
              <w:bottom w:val="single" w:sz="4" w:space="0" w:color="auto"/>
              <w:right w:val="single" w:sz="4" w:space="0" w:color="auto"/>
            </w:tcBorders>
          </w:tcPr>
          <w:p w14:paraId="7D378D8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67" w:type="dxa"/>
            <w:tcBorders>
              <w:top w:val="single" w:sz="4" w:space="0" w:color="auto"/>
              <w:left w:val="single" w:sz="4" w:space="0" w:color="auto"/>
              <w:bottom w:val="single" w:sz="4" w:space="0" w:color="auto"/>
              <w:right w:val="single" w:sz="4" w:space="0" w:color="auto"/>
            </w:tcBorders>
          </w:tcPr>
          <w:p w14:paraId="573D60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4" w:type="dxa"/>
            <w:tcBorders>
              <w:top w:val="single" w:sz="4" w:space="0" w:color="auto"/>
              <w:left w:val="single" w:sz="4" w:space="0" w:color="auto"/>
              <w:bottom w:val="single" w:sz="4" w:space="0" w:color="auto"/>
              <w:right w:val="single" w:sz="4" w:space="0" w:color="auto"/>
            </w:tcBorders>
          </w:tcPr>
          <w:p w14:paraId="68BEA7F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45" w:type="dxa"/>
            <w:tcBorders>
              <w:top w:val="single" w:sz="4" w:space="0" w:color="auto"/>
              <w:left w:val="single" w:sz="4" w:space="0" w:color="auto"/>
              <w:bottom w:val="single" w:sz="4" w:space="0" w:color="auto"/>
              <w:right w:val="single" w:sz="4" w:space="0" w:color="auto"/>
            </w:tcBorders>
          </w:tcPr>
          <w:p w14:paraId="753DC72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31034432"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1C5F9C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400</w:t>
            </w:r>
          </w:p>
        </w:tc>
        <w:tc>
          <w:tcPr>
            <w:tcW w:w="936" w:type="dxa"/>
            <w:tcBorders>
              <w:top w:val="single" w:sz="4" w:space="0" w:color="auto"/>
              <w:left w:val="single" w:sz="4" w:space="0" w:color="auto"/>
              <w:bottom w:val="single" w:sz="4" w:space="0" w:color="auto"/>
              <w:right w:val="single" w:sz="4" w:space="0" w:color="auto"/>
            </w:tcBorders>
          </w:tcPr>
          <w:p w14:paraId="230C3AF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67" w:type="dxa"/>
            <w:tcBorders>
              <w:top w:val="single" w:sz="4" w:space="0" w:color="auto"/>
              <w:left w:val="single" w:sz="4" w:space="0" w:color="auto"/>
              <w:bottom w:val="single" w:sz="4" w:space="0" w:color="auto"/>
              <w:right w:val="single" w:sz="4" w:space="0" w:color="auto"/>
            </w:tcBorders>
          </w:tcPr>
          <w:p w14:paraId="273F9A6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4" w:type="dxa"/>
            <w:tcBorders>
              <w:top w:val="single" w:sz="4" w:space="0" w:color="auto"/>
              <w:left w:val="single" w:sz="4" w:space="0" w:color="auto"/>
              <w:bottom w:val="single" w:sz="4" w:space="0" w:color="auto"/>
              <w:right w:val="single" w:sz="4" w:space="0" w:color="auto"/>
            </w:tcBorders>
          </w:tcPr>
          <w:p w14:paraId="4E1375D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45" w:type="dxa"/>
            <w:tcBorders>
              <w:top w:val="single" w:sz="4" w:space="0" w:color="auto"/>
              <w:left w:val="single" w:sz="4" w:space="0" w:color="auto"/>
              <w:bottom w:val="single" w:sz="4" w:space="0" w:color="auto"/>
              <w:right w:val="single" w:sz="4" w:space="0" w:color="auto"/>
            </w:tcBorders>
          </w:tcPr>
          <w:p w14:paraId="5B9CFF8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712023"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55BF273"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4</w:t>
            </w:r>
            <w:r>
              <w:rPr>
                <w:rFonts w:ascii="Arial" w:hAnsi="Arial"/>
                <w:sz w:val="18"/>
                <w:lang w:eastAsia="ja-JP"/>
              </w:rPr>
              <w:t xml:space="preserve">. Symbol 0 </w:t>
            </w:r>
            <w:r>
              <w:rPr>
                <w:rFonts w:ascii="Arial" w:hAnsi="Arial"/>
                <w:sz w:val="18"/>
                <w:lang w:eastAsia="zh-CN"/>
              </w:rPr>
              <w:t xml:space="preserve">of slot 0 and slot 4 </w:t>
            </w:r>
            <w:r>
              <w:rPr>
                <w:rFonts w:ascii="Arial" w:hAnsi="Arial"/>
                <w:sz w:val="18"/>
                <w:lang w:eastAsia="ja-JP"/>
              </w:rPr>
              <w:t>may have a longer CP and therefore a lower percentage.</w:t>
            </w:r>
          </w:p>
        </w:tc>
      </w:tr>
    </w:tbl>
    <w:p w14:paraId="46866A7A" w14:textId="77777777" w:rsidR="00C20037" w:rsidRDefault="00C20037" w:rsidP="00C20037">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6.12</w:t>
      </w:r>
      <w:r>
        <w:rPr>
          <w:rFonts w:ascii="Arial" w:eastAsia="SimSun" w:hAnsi="Arial"/>
          <w:sz w:val="32"/>
          <w:lang w:val="en-US" w:eastAsia="zh-CN"/>
        </w:rPr>
        <w:tab/>
        <w:t>OTA reference sensitivity</w:t>
      </w:r>
    </w:p>
    <w:p w14:paraId="2DAFA1C3"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.1</w:t>
      </w:r>
      <w:r>
        <w:rPr>
          <w:rFonts w:ascii="Arial" w:hAnsi="Arial"/>
          <w:sz w:val="28"/>
        </w:rPr>
        <w:tab/>
        <w:t>Definition and applicability</w:t>
      </w:r>
    </w:p>
    <w:p w14:paraId="45DD8EB4" w14:textId="77777777" w:rsidR="00C20037" w:rsidRDefault="00C20037" w:rsidP="00C20037">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431C71EA"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w:t>
      </w:r>
      <w:r>
        <w:rPr>
          <w:rFonts w:ascii="Arial" w:eastAsia="SimSun" w:hAnsi="Arial"/>
          <w:sz w:val="28"/>
          <w:lang w:val="en-US" w:eastAsia="zh-CN"/>
        </w:rPr>
        <w:t>2</w:t>
      </w:r>
      <w:r>
        <w:rPr>
          <w:rFonts w:ascii="Arial" w:hAnsi="Arial"/>
          <w:sz w:val="28"/>
        </w:rPr>
        <w:tab/>
        <w:t>Minimum requirement for NCR-MT type 2-O</w:t>
      </w:r>
    </w:p>
    <w:p w14:paraId="10A51E1C" w14:textId="69AEF79C" w:rsidR="009A71AC" w:rsidRDefault="009A71AC" w:rsidP="009A71AC">
      <w:r>
        <w:t xml:space="preserve">For </w:t>
      </w:r>
      <w:r>
        <w:rPr>
          <w:rFonts w:eastAsia="SimSun"/>
          <w:i/>
          <w:lang w:val="en-US" w:eastAsia="zh-CN"/>
        </w:rPr>
        <w:t>NCR</w:t>
      </w:r>
      <w:r>
        <w:rPr>
          <w:i/>
        </w:rPr>
        <w:t xml:space="preserve"> type 2-O</w:t>
      </w:r>
      <w:r>
        <w:t xml:space="preserve"> of WA class, the reference sensitivity </w:t>
      </w:r>
      <w:r>
        <w:rPr>
          <w:rFonts w:eastAsia="SimSun"/>
          <w:lang w:val="en-US" w:eastAsia="zh-CN"/>
        </w:rPr>
        <w:t>requirement</w:t>
      </w:r>
      <w:r>
        <w:t xml:space="preserve"> is specified</w:t>
      </w:r>
      <w:r>
        <w:rPr>
          <w:rFonts w:eastAsia="SimSun" w:hint="eastAsia"/>
          <w:lang w:val="en-US" w:eastAsia="zh-CN"/>
        </w:rPr>
        <w:t xml:space="preserve"> </w:t>
      </w:r>
      <w:r>
        <w:t xml:space="preserve">the same as </w:t>
      </w:r>
      <w:r>
        <w:rPr>
          <w:lang w:eastAsia="zh-CN"/>
        </w:rPr>
        <w:t xml:space="preserve">Wide Area </w:t>
      </w:r>
      <w:r>
        <w:t>IAB-MT</w:t>
      </w:r>
      <w:r>
        <w:rPr>
          <w:rFonts w:eastAsia="SimSun" w:hint="eastAsia"/>
          <w:lang w:val="en-US" w:eastAsia="zh-CN"/>
        </w:rPr>
        <w:t xml:space="preserve"> </w:t>
      </w:r>
      <w:r>
        <w:rPr>
          <w:rFonts w:eastAsia="SimSun"/>
          <w:lang w:val="en-US" w:eastAsia="zh-CN"/>
        </w:rPr>
        <w:t>r</w:t>
      </w:r>
      <w:r>
        <w:t>eference sensitivity power level in TS 38.1</w:t>
      </w:r>
      <w:r>
        <w:rPr>
          <w:rFonts w:eastAsia="SimSun"/>
          <w:lang w:val="en-US" w:eastAsia="zh-CN"/>
        </w:rPr>
        <w:t>74 [</w:t>
      </w:r>
      <w:r>
        <w:rPr>
          <w:rFonts w:eastAsia="SimSun" w:hint="eastAsia"/>
          <w:lang w:val="en-US" w:eastAsia="zh-CN"/>
        </w:rPr>
        <w:t>19</w:t>
      </w:r>
      <w:r>
        <w:t>], clause 10.3.3.3.</w:t>
      </w:r>
    </w:p>
    <w:p w14:paraId="159AADF5" w14:textId="2980DBAF" w:rsidR="00C20037" w:rsidRDefault="009A71AC" w:rsidP="009A71AC">
      <w:pPr>
        <w:rPr>
          <w:rFonts w:eastAsia="SimSun"/>
          <w:lang w:val="en-US" w:eastAsia="zh-CN"/>
        </w:rPr>
      </w:pPr>
      <w:r>
        <w:t xml:space="preserve">For </w:t>
      </w:r>
      <w:r>
        <w:rPr>
          <w:rFonts w:eastAsia="SimSun"/>
          <w:i/>
          <w:lang w:val="en-US" w:eastAsia="zh-CN"/>
        </w:rPr>
        <w:t>NCR type 2-O</w:t>
      </w:r>
      <w:r>
        <w:rPr>
          <w:rFonts w:eastAsia="SimSun"/>
          <w:lang w:val="en-US" w:eastAsia="zh-CN"/>
        </w:rPr>
        <w:t xml:space="preserve"> of LA class, the </w:t>
      </w:r>
      <w:r>
        <w:t xml:space="preserve">reference sensitivity </w:t>
      </w:r>
      <w:r>
        <w:rPr>
          <w:rFonts w:eastAsia="SimSun"/>
          <w:lang w:val="en-US" w:eastAsia="zh-CN"/>
        </w:rPr>
        <w:t xml:space="preserve"> requirement</w:t>
      </w:r>
      <w:r>
        <w:t xml:space="preserve"> is specified</w:t>
      </w:r>
      <w:r>
        <w:rPr>
          <w:rFonts w:eastAsia="SimSun" w:hint="eastAsia"/>
          <w:lang w:val="en-US" w:eastAsia="zh-CN"/>
        </w:rPr>
        <w:t xml:space="preserve"> </w:t>
      </w:r>
      <w:r>
        <w:t xml:space="preserve">the same as </w:t>
      </w:r>
      <w:r>
        <w:rPr>
          <w:rFonts w:eastAsia="SimSun"/>
          <w:lang w:val="en-US" w:eastAsia="zh-CN"/>
        </w:rPr>
        <w:t>r</w:t>
      </w:r>
      <w:r>
        <w:t xml:space="preserve">eference sensitivity power level for power class 3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7.3.2.3</w:t>
      </w:r>
      <w:r>
        <w:rPr>
          <w:rFonts w:eastAsia="SimSun"/>
          <w:lang w:val="en-US" w:eastAsia="zh-CN"/>
        </w:rPr>
        <w:t>.</w:t>
      </w:r>
    </w:p>
    <w:p w14:paraId="108BAE3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.3</w:t>
      </w:r>
      <w:r>
        <w:rPr>
          <w:rFonts w:ascii="Arial" w:hAnsi="Arial"/>
          <w:sz w:val="28"/>
        </w:rPr>
        <w:tab/>
        <w:t>Test purpose</w:t>
      </w:r>
    </w:p>
    <w:p w14:paraId="59A7E0AD" w14:textId="3861BBC2" w:rsidR="00C20037" w:rsidRDefault="00C20037" w:rsidP="00C20037">
      <w:pPr>
        <w:rPr>
          <w:lang w:eastAsia="zh-CN"/>
        </w:rPr>
      </w:pPr>
      <w:r>
        <w:rPr>
          <w:lang w:eastAsia="zh-CN"/>
        </w:rPr>
        <w:t xml:space="preserve">The test purpose is to verify that the </w:t>
      </w:r>
      <w:r>
        <w:rPr>
          <w:rFonts w:hint="eastAsia"/>
          <w:lang w:val="en-US" w:eastAsia="zh-CN"/>
        </w:rPr>
        <w:t>NCR-MT</w:t>
      </w:r>
      <w:r>
        <w:rPr>
          <w:lang w:eastAsia="zh-CN"/>
        </w:rPr>
        <w:t xml:space="preserve"> can meet the throughput requirement for a specified measurement channel at the </w:t>
      </w:r>
      <w:r>
        <w:t>EIS</w:t>
      </w:r>
      <w:r>
        <w:rPr>
          <w:vertAlign w:val="subscript"/>
        </w:rPr>
        <w:t>REFSENS</w:t>
      </w:r>
      <w:r>
        <w:rPr>
          <w:lang w:eastAsia="zh-CN"/>
        </w:rPr>
        <w:t xml:space="preserve"> level and the range of angles of arrival </w:t>
      </w:r>
      <w:r>
        <w:t xml:space="preserve">within the </w:t>
      </w:r>
      <w:r>
        <w:rPr>
          <w:i/>
        </w:rPr>
        <w:t>OTA REFSENS RoAoA</w:t>
      </w:r>
      <w:r>
        <w:rPr>
          <w:lang w:eastAsia="zh-CN"/>
        </w:rPr>
        <w:t>.</w:t>
      </w:r>
    </w:p>
    <w:p w14:paraId="336D6A75" w14:textId="79B35AC3"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.4</w:t>
      </w:r>
      <w:r>
        <w:rPr>
          <w:rFonts w:ascii="Arial" w:hAnsi="Arial"/>
          <w:sz w:val="28"/>
        </w:rPr>
        <w:tab/>
        <w:t>Meth</w:t>
      </w:r>
      <w:r w:rsidR="00BB7C55">
        <w:rPr>
          <w:rFonts w:ascii="Arial" w:hAnsi="Arial"/>
          <w:sz w:val="28"/>
        </w:rPr>
        <w:t>o</w:t>
      </w:r>
      <w:r>
        <w:rPr>
          <w:rFonts w:ascii="Arial" w:hAnsi="Arial"/>
          <w:sz w:val="28"/>
        </w:rPr>
        <w:t>d of test</w:t>
      </w:r>
    </w:p>
    <w:p w14:paraId="0799DE21" w14:textId="77777777" w:rsidR="00C20037" w:rsidRDefault="00C20037" w:rsidP="00C20037">
      <w:pPr>
        <w:pStyle w:val="Heading4"/>
      </w:pPr>
      <w:bookmarkStart w:id="4261" w:name="_Toc176472850"/>
      <w:bookmarkStart w:id="4262" w:name="_Toc187248081"/>
      <w:bookmarkStart w:id="4263" w:name="_Toc194054431"/>
      <w:bookmarkStart w:id="4264" w:name="_Toc200115723"/>
      <w:r>
        <w:rPr>
          <w:rFonts w:eastAsia="SimSun" w:hint="eastAsia"/>
          <w:lang w:val="en-US" w:eastAsia="zh-CN"/>
        </w:rPr>
        <w:t>6</w:t>
      </w:r>
      <w:r>
        <w:t>.</w:t>
      </w:r>
      <w:r>
        <w:rPr>
          <w:rFonts w:eastAsia="SimSun" w:hint="eastAsia"/>
          <w:lang w:val="en-US" w:eastAsia="zh-CN"/>
        </w:rPr>
        <w:t>12</w:t>
      </w:r>
      <w:r>
        <w:t>.4.1</w:t>
      </w:r>
      <w:r>
        <w:tab/>
        <w:t>Initial conditions</w:t>
      </w:r>
      <w:bookmarkEnd w:id="4261"/>
      <w:bookmarkEnd w:id="4262"/>
      <w:bookmarkEnd w:id="4263"/>
      <w:bookmarkEnd w:id="4264"/>
    </w:p>
    <w:p w14:paraId="34EB4060" w14:textId="77777777" w:rsidR="00C20037" w:rsidRDefault="00C20037" w:rsidP="00C20037">
      <w:pPr>
        <w:rPr>
          <w:lang w:eastAsia="zh-CN"/>
        </w:rPr>
      </w:pPr>
      <w:r>
        <w:rPr>
          <w:lang w:eastAsia="zh-CN"/>
        </w:rPr>
        <w:t xml:space="preserve">Test environment: Normal, see </w:t>
      </w:r>
      <w:r>
        <w:t>annex B.2</w:t>
      </w:r>
      <w:r>
        <w:rPr>
          <w:lang w:eastAsia="zh-CN"/>
        </w:rPr>
        <w:t>.</w:t>
      </w:r>
    </w:p>
    <w:p w14:paraId="4011790B"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795D707C" w14:textId="77777777" w:rsidR="00C20037" w:rsidRDefault="00C20037" w:rsidP="00C20037">
      <w:pPr>
        <w:pStyle w:val="B1"/>
        <w:rPr>
          <w:lang w:eastAsia="zh-CN"/>
        </w:rPr>
      </w:pPr>
      <w:r>
        <w:rPr>
          <w:lang w:eastAsia="zh-CN"/>
        </w:rPr>
        <w:t>-</w:t>
      </w:r>
      <w:r>
        <w:rPr>
          <w:lang w:eastAsia="zh-CN"/>
        </w:rPr>
        <w:tab/>
        <w:t>B, M and T; see clause </w:t>
      </w:r>
      <w:r>
        <w:t>4.9</w:t>
      </w:r>
      <w:r>
        <w:rPr>
          <w:rFonts w:eastAsia="SimSun" w:hint="eastAsia"/>
          <w:lang w:val="en-US" w:eastAsia="zh-CN"/>
        </w:rPr>
        <w:t>A</w:t>
      </w:r>
      <w:r>
        <w:t>.1</w:t>
      </w:r>
      <w:r>
        <w:rPr>
          <w:lang w:eastAsia="zh-CN"/>
        </w:rPr>
        <w:t>.</w:t>
      </w:r>
    </w:p>
    <w:p w14:paraId="10B14EEB" w14:textId="77777777" w:rsidR="00C20037" w:rsidRDefault="00C20037" w:rsidP="00C20037">
      <w:pPr>
        <w:rPr>
          <w:lang w:eastAsia="zh-CN"/>
        </w:rPr>
      </w:pPr>
      <w:r>
        <w:rPr>
          <w:lang w:eastAsia="zh-CN"/>
        </w:rPr>
        <w:t>Directions to be tested:</w:t>
      </w:r>
    </w:p>
    <w:p w14:paraId="7D2D493C" w14:textId="77777777" w:rsidR="00C20037" w:rsidRDefault="00C20037" w:rsidP="00C20037">
      <w:pPr>
        <w:pStyle w:val="B1"/>
        <w:rPr>
          <w:lang w:eastAsia="zh-CN"/>
        </w:rPr>
      </w:pPr>
      <w:r>
        <w:t>-</w:t>
      </w:r>
      <w:r>
        <w:tab/>
        <w:t xml:space="preserve">OTA REFSENS </w:t>
      </w:r>
      <w:r>
        <w:rPr>
          <w:lang w:eastAsia="zh-CN"/>
        </w:rPr>
        <w:t>receiver target reference direction (D.</w:t>
      </w:r>
      <w:r>
        <w:rPr>
          <w:rFonts w:hint="eastAsia"/>
          <w:lang w:val="en-US" w:eastAsia="zh-CN"/>
        </w:rPr>
        <w:t>30</w:t>
      </w:r>
      <w:r>
        <w:rPr>
          <w:lang w:eastAsia="zh-CN"/>
        </w:rPr>
        <w:t>),</w:t>
      </w:r>
    </w:p>
    <w:p w14:paraId="4D5F8805" w14:textId="77777777" w:rsidR="00C20037" w:rsidRDefault="00C20037" w:rsidP="00C20037">
      <w:pPr>
        <w:pStyle w:val="B1"/>
        <w:rPr>
          <w:lang w:eastAsia="zh-CN"/>
        </w:rPr>
      </w:pPr>
      <w:r>
        <w:t>-</w:t>
      </w:r>
      <w:r>
        <w:tab/>
        <w:t xml:space="preserve">OTA REFSENS </w:t>
      </w:r>
      <w:r>
        <w:rPr>
          <w:lang w:eastAsia="zh-CN"/>
        </w:rPr>
        <w:t>conformance test directions (D.</w:t>
      </w:r>
      <w:r>
        <w:rPr>
          <w:rFonts w:hint="eastAsia"/>
          <w:lang w:val="en-US" w:eastAsia="zh-CN"/>
        </w:rPr>
        <w:t>31</w:t>
      </w:r>
      <w:r>
        <w:rPr>
          <w:lang w:eastAsia="zh-CN"/>
        </w:rPr>
        <w:t>).</w:t>
      </w:r>
    </w:p>
    <w:p w14:paraId="64F20028" w14:textId="77777777" w:rsidR="00C20037" w:rsidRDefault="00C20037" w:rsidP="00C20037">
      <w:pPr>
        <w:pStyle w:val="Heading4"/>
        <w:rPr>
          <w:lang w:eastAsia="zh-CN"/>
        </w:rPr>
      </w:pPr>
      <w:bookmarkStart w:id="4265" w:name="_Toc176472851"/>
      <w:bookmarkStart w:id="4266" w:name="_Toc187248082"/>
      <w:bookmarkStart w:id="4267" w:name="_Toc194054432"/>
      <w:bookmarkStart w:id="4268" w:name="_Toc200115724"/>
      <w:r>
        <w:rPr>
          <w:rFonts w:eastAsia="SimSun" w:hint="eastAsia"/>
          <w:lang w:val="en-US" w:eastAsia="zh-CN"/>
        </w:rPr>
        <w:t>6</w:t>
      </w:r>
      <w:r>
        <w:t>.</w:t>
      </w:r>
      <w:r>
        <w:rPr>
          <w:rFonts w:eastAsia="SimSun" w:hint="eastAsia"/>
          <w:lang w:val="en-US" w:eastAsia="zh-CN"/>
        </w:rPr>
        <w:t>12</w:t>
      </w:r>
      <w:r>
        <w:t>.4.2</w:t>
      </w:r>
      <w:r>
        <w:tab/>
        <w:t>Procedure</w:t>
      </w:r>
      <w:bookmarkEnd w:id="4265"/>
      <w:bookmarkEnd w:id="4266"/>
      <w:bookmarkEnd w:id="4267"/>
      <w:bookmarkEnd w:id="4268"/>
    </w:p>
    <w:p w14:paraId="32FCDE4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p>
    <w:p w14:paraId="29E89BF8"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BB43FD3" w14:textId="77777777" w:rsidR="00C20037" w:rsidRDefault="00C20037" w:rsidP="00C20037">
      <w:pPr>
        <w:pStyle w:val="B1"/>
        <w:rPr>
          <w:lang w:eastAsia="zh-CN"/>
        </w:rPr>
      </w:pPr>
      <w:r>
        <w:rPr>
          <w:rFonts w:eastAsia="Yu Gothic UI"/>
        </w:rPr>
        <w:t>3)</w:t>
      </w:r>
      <w:r>
        <w:rPr>
          <w:rFonts w:eastAsia="Yu Gothic UI"/>
        </w:rPr>
        <w:tab/>
        <w:t>Align</w:t>
      </w:r>
      <w:r>
        <w:rPr>
          <w:rFonts w:eastAsia="Yu Gothic UI" w:hint="eastAsia"/>
        </w:rPr>
        <w:t xml:space="preserve">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2D016D7A"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2AD1A369" w14:textId="77777777" w:rsidR="00C20037" w:rsidRDefault="00C20037" w:rsidP="00C20037">
      <w:pPr>
        <w:pStyle w:val="B1"/>
        <w:rPr>
          <w:lang w:eastAsia="zh-CN"/>
        </w:rPr>
      </w:pPr>
      <w:r>
        <w:t>5)</w:t>
      </w:r>
      <w:r>
        <w:tab/>
        <w:t>Start the signal generator for the wanted signal to transmit:</w:t>
      </w:r>
    </w:p>
    <w:p w14:paraId="4776AE90" w14:textId="77777777" w:rsidR="00C20037" w:rsidRDefault="00C20037" w:rsidP="00C20037">
      <w:pPr>
        <w:pStyle w:val="B20"/>
      </w:pPr>
      <w:r>
        <w:rPr>
          <w:rFonts w:eastAsia="MS Gothic"/>
        </w:rPr>
        <w:t>-</w:t>
      </w:r>
      <w:r>
        <w:rPr>
          <w:rFonts w:eastAsia="MS Gothic"/>
        </w:rPr>
        <w:tab/>
        <w:t xml:space="preserve">The </w:t>
      </w:r>
      <w:r>
        <w:t>test signal as specified in clause </w:t>
      </w:r>
      <w:r>
        <w:rPr>
          <w:rFonts w:eastAsia="SimSun" w:hint="eastAsia"/>
          <w:lang w:val="en-US" w:eastAsia="zh-CN"/>
        </w:rPr>
        <w:t>6</w:t>
      </w:r>
      <w:r>
        <w:t>.</w:t>
      </w:r>
      <w:r>
        <w:rPr>
          <w:rFonts w:eastAsia="SimSun" w:hint="eastAsia"/>
          <w:lang w:val="en-US" w:eastAsia="zh-CN"/>
        </w:rPr>
        <w:t>12</w:t>
      </w:r>
      <w:r>
        <w:t>.5.</w:t>
      </w:r>
    </w:p>
    <w:p w14:paraId="2F13A5BA" w14:textId="77777777" w:rsidR="00C20037" w:rsidRDefault="00C20037" w:rsidP="00C20037">
      <w:pPr>
        <w:pStyle w:val="B1"/>
      </w:pPr>
      <w:r>
        <w:rPr>
          <w:lang w:eastAsia="zh-CN"/>
        </w:rPr>
        <w:t>6)</w:t>
      </w:r>
      <w:r>
        <w:rPr>
          <w:lang w:eastAsia="zh-CN"/>
        </w:rPr>
        <w:tab/>
        <w:t>Set the test signal mean power so the calibrated radiated power at the BS Antenna Array coordinate system reference point is as specified in clause </w:t>
      </w:r>
      <w:r>
        <w:rPr>
          <w:rFonts w:hint="eastAsia"/>
          <w:lang w:val="en-US" w:eastAsia="zh-CN"/>
        </w:rPr>
        <w:t>6</w:t>
      </w:r>
      <w:r>
        <w:rPr>
          <w:lang w:eastAsia="zh-CN"/>
        </w:rPr>
        <w:t>.</w:t>
      </w:r>
      <w:r>
        <w:rPr>
          <w:rFonts w:hint="eastAsia"/>
          <w:lang w:val="en-US" w:eastAsia="zh-CN"/>
        </w:rPr>
        <w:t>12</w:t>
      </w:r>
      <w:r>
        <w:rPr>
          <w:lang w:eastAsia="zh-CN"/>
        </w:rPr>
        <w:t>.5.</w:t>
      </w:r>
    </w:p>
    <w:p w14:paraId="1FC99B20" w14:textId="77777777" w:rsidR="00C20037" w:rsidRDefault="00C20037" w:rsidP="00C20037">
      <w:pPr>
        <w:pStyle w:val="B1"/>
      </w:pPr>
      <w:r>
        <w:rPr>
          <w:lang w:eastAsia="zh-CN"/>
        </w:rPr>
        <w:t>7)</w:t>
      </w:r>
      <w:r>
        <w:rPr>
          <w:lang w:eastAsia="zh-CN"/>
        </w:rPr>
        <w:tab/>
        <w:t xml:space="preserve">Measure the </w:t>
      </w:r>
      <w:r>
        <w:t>throughput.</w:t>
      </w:r>
    </w:p>
    <w:p w14:paraId="1450EA34" w14:textId="46CB36B9" w:rsidR="00C20037" w:rsidRDefault="009A71AC" w:rsidP="009A71AC">
      <w:pPr>
        <w:pStyle w:val="B1"/>
        <w:rPr>
          <w:lang w:val="en-US" w:eastAsia="zh-CN"/>
        </w:rPr>
      </w:pPr>
      <w:r w:rsidRPr="00F86E2A">
        <w:rPr>
          <w:lang w:val="en-US" w:eastAsia="zh-CN"/>
        </w:rPr>
        <w:t>8</w:t>
      </w:r>
      <w:r w:rsidRPr="00F86E2A">
        <w:rPr>
          <w:lang w:eastAsia="zh-CN"/>
        </w:rPr>
        <w:t>)</w:t>
      </w:r>
      <w:r>
        <w:rPr>
          <w:lang w:val="en-US" w:eastAsia="zh-CN"/>
        </w:rPr>
        <w:tab/>
      </w:r>
      <w:r w:rsidRPr="00F86E2A">
        <w:rPr>
          <w:lang w:eastAsia="zh-CN"/>
        </w:rPr>
        <w:t xml:space="preserve">Repeat steps 3 to </w:t>
      </w:r>
      <w:r w:rsidR="00BB7C55">
        <w:rPr>
          <w:lang w:eastAsia="zh-CN"/>
        </w:rPr>
        <w:t>7</w:t>
      </w:r>
      <w:r w:rsidR="00BB7C55" w:rsidRPr="00F86E2A">
        <w:rPr>
          <w:lang w:eastAsia="zh-CN"/>
        </w:rPr>
        <w:t xml:space="preserve"> </w:t>
      </w:r>
      <w:r>
        <w:rPr>
          <w:lang w:eastAsia="zh-CN"/>
        </w:rPr>
        <w:t xml:space="preserve">for all </w:t>
      </w:r>
      <w:r w:rsidRPr="00F86E2A">
        <w:rPr>
          <w:lang w:eastAsia="zh-CN"/>
        </w:rPr>
        <w:t xml:space="preserve">OTA REFSENS </w:t>
      </w:r>
      <w:r>
        <w:rPr>
          <w:lang w:eastAsia="zh-CN"/>
        </w:rPr>
        <w:t xml:space="preserve">conformance test directions of the </w:t>
      </w:r>
      <w:r>
        <w:rPr>
          <w:lang w:val="en-US" w:eastAsia="zh-CN"/>
        </w:rPr>
        <w:t>NCR</w:t>
      </w:r>
      <w:r>
        <w:rPr>
          <w:lang w:eastAsia="zh-CN"/>
        </w:rPr>
        <w:t xml:space="preserve"> (D.</w:t>
      </w:r>
      <w:r>
        <w:rPr>
          <w:lang w:val="en-US" w:eastAsia="zh-CN"/>
        </w:rPr>
        <w:t>31</w:t>
      </w:r>
      <w:r>
        <w:rPr>
          <w:lang w:eastAsia="zh-CN"/>
        </w:rPr>
        <w:t>)</w:t>
      </w:r>
      <w:r w:rsidRPr="00F86E2A">
        <w:rPr>
          <w:lang w:eastAsia="zh-CN"/>
        </w:rPr>
        <w:t>, and supported polarizations</w:t>
      </w:r>
      <w:r>
        <w:rPr>
          <w:lang w:eastAsia="zh-CN"/>
        </w:rPr>
        <w:t>.</w:t>
      </w:r>
    </w:p>
    <w:p w14:paraId="7F357C9E"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.5</w:t>
      </w:r>
      <w:r>
        <w:rPr>
          <w:rFonts w:ascii="Arial" w:hAnsi="Arial"/>
          <w:sz w:val="28"/>
        </w:rPr>
        <w:tab/>
        <w:t>Test requirements</w:t>
      </w:r>
    </w:p>
    <w:p w14:paraId="41FAAE49" w14:textId="77777777" w:rsidR="00C20037" w:rsidRPr="009A71AC" w:rsidRDefault="00C20037" w:rsidP="00C20037">
      <w:r w:rsidRPr="009A71AC">
        <w:t xml:space="preserve">For </w:t>
      </w:r>
      <w:r w:rsidRPr="009A71AC">
        <w:rPr>
          <w:i/>
        </w:rPr>
        <w:t>NCR type 2-O</w:t>
      </w:r>
      <w:r w:rsidRPr="009A71AC">
        <w:t xml:space="preserve"> of WA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176-2</w:t>
      </w:r>
      <w:r w:rsidRPr="009A71AC">
        <w:rPr>
          <w:rFonts w:hint="eastAsia"/>
          <w:lang w:val="en-US" w:eastAsia="zh-CN"/>
        </w:rPr>
        <w:t xml:space="preserve"> </w:t>
      </w:r>
      <w:r w:rsidRPr="009A71AC">
        <w:rPr>
          <w:lang w:val="en-US" w:eastAsia="zh-CN"/>
        </w:rPr>
        <w:t>[</w:t>
      </w:r>
      <w:r w:rsidRPr="009A71AC">
        <w:rPr>
          <w:rFonts w:hint="eastAsia"/>
          <w:lang w:val="en-US" w:eastAsia="zh-CN"/>
        </w:rPr>
        <w:t>21</w:t>
      </w:r>
      <w:r w:rsidRPr="009A71AC">
        <w:rPr>
          <w:lang w:val="en-US" w:eastAsia="zh-CN"/>
        </w:rPr>
        <w:t xml:space="preserve">], </w:t>
      </w:r>
      <w:r w:rsidRPr="009A71AC">
        <w:rPr>
          <w:rFonts w:hint="eastAsia"/>
          <w:lang w:val="en-US" w:eastAsia="zh-CN"/>
        </w:rPr>
        <w:t xml:space="preserve">clause </w:t>
      </w:r>
      <w:r w:rsidRPr="009A71AC">
        <w:rPr>
          <w:lang w:val="en-US" w:eastAsia="zh-CN"/>
        </w:rPr>
        <w:t>7.3.5</w:t>
      </w:r>
      <w:r w:rsidRPr="009A71AC">
        <w:rPr>
          <w:rFonts w:hint="eastAsia"/>
          <w:lang w:val="en-US" w:eastAsia="zh-CN"/>
        </w:rPr>
        <w:t>.</w:t>
      </w:r>
      <w:r w:rsidRPr="009A71AC">
        <w:rPr>
          <w:lang w:val="en-US" w:eastAsia="zh-CN"/>
        </w:rPr>
        <w:t xml:space="preserve"> </w:t>
      </w:r>
    </w:p>
    <w:p w14:paraId="48FD0E25" w14:textId="77777777" w:rsidR="00C20037" w:rsidRDefault="00C20037" w:rsidP="00C20037">
      <w:r w:rsidRPr="009A71AC">
        <w:t xml:space="preserve">For </w:t>
      </w:r>
      <w:r w:rsidRPr="009A71AC">
        <w:rPr>
          <w:i/>
        </w:rPr>
        <w:t>NCR type 2-O</w:t>
      </w:r>
      <w:r w:rsidRPr="009A71AC">
        <w:t xml:space="preserve"> of LA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521</w:t>
      </w:r>
      <w:r w:rsidRPr="009A71AC">
        <w:rPr>
          <w:rFonts w:hint="eastAsia"/>
          <w:lang w:val="en-US" w:eastAsia="zh-CN"/>
        </w:rPr>
        <w:t>-</w:t>
      </w:r>
      <w:r w:rsidRPr="009A71AC">
        <w:rPr>
          <w:lang w:val="en-US" w:eastAsia="zh-CN"/>
        </w:rPr>
        <w:t>2</w:t>
      </w:r>
      <w:r w:rsidRPr="009A71AC">
        <w:rPr>
          <w:rFonts w:hint="eastAsia"/>
          <w:lang w:val="en-US" w:eastAsia="zh-CN"/>
        </w:rPr>
        <w:t xml:space="preserve"> </w:t>
      </w:r>
      <w:r w:rsidRPr="009A71AC">
        <w:rPr>
          <w:lang w:val="en-US" w:eastAsia="zh-CN"/>
        </w:rPr>
        <w:t>[</w:t>
      </w:r>
      <w:r w:rsidRPr="009A71AC">
        <w:rPr>
          <w:rFonts w:hint="eastAsia"/>
          <w:lang w:val="en-US" w:eastAsia="zh-CN"/>
        </w:rPr>
        <w:t>20</w:t>
      </w:r>
      <w:r w:rsidRPr="009A71AC">
        <w:rPr>
          <w:lang w:val="en-US" w:eastAsia="zh-CN"/>
        </w:rPr>
        <w:t xml:space="preserve">], </w:t>
      </w:r>
      <w:r w:rsidRPr="009A71AC">
        <w:rPr>
          <w:rFonts w:hint="eastAsia"/>
          <w:lang w:val="en-US" w:eastAsia="zh-CN"/>
        </w:rPr>
        <w:t xml:space="preserve">clause </w:t>
      </w:r>
      <w:r w:rsidRPr="009A71AC">
        <w:rPr>
          <w:lang w:val="en-US" w:eastAsia="zh-CN"/>
        </w:rPr>
        <w:t>7.3.2.5</w:t>
      </w:r>
      <w:r w:rsidRPr="009A71AC">
        <w:rPr>
          <w:rFonts w:hint="eastAsia"/>
          <w:lang w:val="en-US" w:eastAsia="zh-CN"/>
        </w:rPr>
        <w:t>.</w:t>
      </w:r>
    </w:p>
    <w:p w14:paraId="2F14834D" w14:textId="77777777" w:rsidR="00C20037" w:rsidRDefault="00C20037" w:rsidP="00C20037">
      <w:r>
        <w:rPr>
          <w:lang w:val="en-US" w:eastAsia="zh-CN"/>
        </w:rPr>
        <w:t xml:space="preserve">This test requirement applies </w:t>
      </w:r>
      <w:r>
        <w:t>at MT RIB only.</w:t>
      </w:r>
    </w:p>
    <w:p w14:paraId="40FDDCFE" w14:textId="77777777" w:rsidR="00C20037" w:rsidRDefault="00C20037" w:rsidP="00C20037">
      <w:pPr>
        <w:pStyle w:val="Heading2"/>
      </w:pPr>
      <w:bookmarkStart w:id="4269" w:name="_Toc176472852"/>
      <w:bookmarkStart w:id="4270" w:name="_Toc187248083"/>
      <w:bookmarkStart w:id="4271" w:name="_Toc194054433"/>
      <w:bookmarkStart w:id="4272" w:name="_Toc200115725"/>
      <w:r>
        <w:rPr>
          <w:rFonts w:eastAsia="SimSun" w:hint="eastAsia"/>
          <w:lang w:val="en-US" w:eastAsia="zh-CN"/>
        </w:rPr>
        <w:t>6</w:t>
      </w:r>
      <w:r>
        <w:t>.</w:t>
      </w:r>
      <w:r>
        <w:rPr>
          <w:rFonts w:eastAsia="SimSun" w:hint="eastAsia"/>
          <w:lang w:val="en-US" w:eastAsia="zh-CN"/>
        </w:rPr>
        <w:t>13</w:t>
      </w:r>
      <w:r>
        <w:tab/>
      </w:r>
      <w:r>
        <w:rPr>
          <w:rFonts w:eastAsia="SimSun" w:hint="eastAsia"/>
          <w:lang w:val="en-US" w:eastAsia="zh-CN"/>
        </w:rPr>
        <w:t>OTA m</w:t>
      </w:r>
      <w:r>
        <w:t>aximum input level</w:t>
      </w:r>
      <w:bookmarkEnd w:id="4269"/>
      <w:bookmarkEnd w:id="4270"/>
      <w:bookmarkEnd w:id="4271"/>
      <w:bookmarkEnd w:id="4272"/>
    </w:p>
    <w:p w14:paraId="6613C2B4" w14:textId="77777777" w:rsidR="00C20037" w:rsidRDefault="00C20037" w:rsidP="00C20037">
      <w:pPr>
        <w:pStyle w:val="Heading3"/>
      </w:pPr>
      <w:bookmarkStart w:id="4273" w:name="_Toc176472853"/>
      <w:bookmarkStart w:id="4274" w:name="_Toc187248084"/>
      <w:bookmarkStart w:id="4275" w:name="_Toc194054434"/>
      <w:bookmarkStart w:id="4276" w:name="_Toc200115726"/>
      <w:r>
        <w:t>6.</w:t>
      </w:r>
      <w:r>
        <w:rPr>
          <w:rFonts w:eastAsia="SimSun" w:hint="eastAsia"/>
          <w:lang w:val="en-US" w:eastAsia="zh-CN"/>
        </w:rPr>
        <w:t>13</w:t>
      </w:r>
      <w:r>
        <w:t>.1</w:t>
      </w:r>
      <w:r>
        <w:tab/>
        <w:t>Definition and applicability</w:t>
      </w:r>
      <w:bookmarkEnd w:id="4273"/>
      <w:bookmarkEnd w:id="4274"/>
      <w:bookmarkEnd w:id="4275"/>
      <w:bookmarkEnd w:id="4276"/>
    </w:p>
    <w:p w14:paraId="1F2169B4" w14:textId="77777777" w:rsidR="00C20037" w:rsidRDefault="00C20037" w:rsidP="00C20037">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5FE0F0F6" w14:textId="008AE814" w:rsidR="00C20037" w:rsidRDefault="00C20037" w:rsidP="00C20037">
      <w:r>
        <w:t xml:space="preserve">This requirement applies at </w:t>
      </w:r>
      <w:r w:rsidR="00BB7C55">
        <w:t>NCR-</w:t>
      </w:r>
      <w:r>
        <w:t xml:space="preserve">MT RIB only. </w:t>
      </w:r>
    </w:p>
    <w:p w14:paraId="5388EDA6" w14:textId="77777777" w:rsidR="00C20037" w:rsidRDefault="00C20037" w:rsidP="00C20037">
      <w:pPr>
        <w:pStyle w:val="Heading3"/>
      </w:pPr>
      <w:bookmarkStart w:id="4277" w:name="_Toc176472854"/>
      <w:bookmarkStart w:id="4278" w:name="_Toc187248085"/>
      <w:bookmarkStart w:id="4279" w:name="_Toc194054435"/>
      <w:bookmarkStart w:id="4280" w:name="_Toc200115727"/>
      <w:r>
        <w:t>6.</w:t>
      </w:r>
      <w:r>
        <w:rPr>
          <w:rFonts w:eastAsia="SimSun" w:hint="eastAsia"/>
          <w:lang w:val="en-US" w:eastAsia="zh-CN"/>
        </w:rPr>
        <w:t>13</w:t>
      </w:r>
      <w:r>
        <w:t>.</w:t>
      </w:r>
      <w:r>
        <w:rPr>
          <w:rFonts w:eastAsia="SimSun" w:hint="eastAsia"/>
          <w:lang w:val="en-US" w:eastAsia="zh-CN"/>
        </w:rPr>
        <w:t>2</w:t>
      </w:r>
      <w:r>
        <w:tab/>
        <w:t>Minimum requirement</w:t>
      </w:r>
      <w:bookmarkEnd w:id="4277"/>
      <w:bookmarkEnd w:id="4278"/>
      <w:bookmarkEnd w:id="4279"/>
      <w:bookmarkEnd w:id="4280"/>
    </w:p>
    <w:p w14:paraId="4711E2CE" w14:textId="77777777" w:rsidR="00C20037" w:rsidRDefault="00C20037" w:rsidP="00C20037">
      <w:pPr>
        <w:rPr>
          <w:lang w:val="en-US"/>
        </w:rPr>
      </w:pPr>
      <w:r>
        <w:t xml:space="preserve">For </w:t>
      </w:r>
      <w:r>
        <w:rPr>
          <w:i/>
        </w:rPr>
        <w:t>NCR type 2-O</w:t>
      </w:r>
      <w:r>
        <w:t xml:space="preserve"> of LA class, the </w:t>
      </w:r>
      <w:r>
        <w:rPr>
          <w:rFonts w:eastAsia="SimSun"/>
          <w:lang w:val="en-US" w:eastAsia="zh-CN"/>
        </w:rPr>
        <w:t>maximum input power</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7.4</w:t>
      </w:r>
      <w:r>
        <w:rPr>
          <w:rFonts w:eastAsia="SimSun"/>
          <w:lang w:val="en-US" w:eastAsia="zh-CN"/>
        </w:rPr>
        <w:t>.</w:t>
      </w:r>
    </w:p>
    <w:p w14:paraId="1436C916" w14:textId="77777777" w:rsidR="00C20037" w:rsidRDefault="00C20037" w:rsidP="00C20037">
      <w:pPr>
        <w:pStyle w:val="Heading3"/>
      </w:pPr>
      <w:bookmarkStart w:id="4281" w:name="_Toc176472855"/>
      <w:bookmarkStart w:id="4282" w:name="_Toc187248086"/>
      <w:bookmarkStart w:id="4283" w:name="_Toc194054436"/>
      <w:bookmarkStart w:id="4284" w:name="_Toc200115728"/>
      <w:r>
        <w:t>6.1</w:t>
      </w:r>
      <w:r>
        <w:rPr>
          <w:rFonts w:eastAsia="SimSun" w:hint="eastAsia"/>
          <w:lang w:val="en-US" w:eastAsia="zh-CN"/>
        </w:rPr>
        <w:t>3</w:t>
      </w:r>
      <w:r>
        <w:t>.3</w:t>
      </w:r>
      <w:r>
        <w:tab/>
        <w:t>Test purpose</w:t>
      </w:r>
      <w:bookmarkEnd w:id="4281"/>
      <w:bookmarkEnd w:id="4282"/>
      <w:bookmarkEnd w:id="4283"/>
      <w:bookmarkEnd w:id="4284"/>
    </w:p>
    <w:p w14:paraId="14CD1913" w14:textId="77777777" w:rsidR="00C20037" w:rsidRDefault="00C20037" w:rsidP="00C20037">
      <w:pPr>
        <w:rPr>
          <w:rFonts w:eastAsia="SimSun"/>
        </w:rPr>
      </w:pPr>
      <w:r>
        <w:t>Maximum input level tests ability to receive data with a given average throughput for a specified reference measurement channel, under conditions of high signal level, ideal propagation and no added noise.</w:t>
      </w:r>
    </w:p>
    <w:p w14:paraId="1B47BDB4" w14:textId="77777777" w:rsidR="00C20037" w:rsidRDefault="00C20037" w:rsidP="00C20037">
      <w:pPr>
        <w:pStyle w:val="Heading3"/>
      </w:pPr>
      <w:bookmarkStart w:id="4285" w:name="_Toc176472856"/>
      <w:bookmarkStart w:id="4286" w:name="_Toc187248087"/>
      <w:bookmarkStart w:id="4287" w:name="_Toc194054437"/>
      <w:bookmarkStart w:id="4288" w:name="_Toc200115729"/>
      <w:r>
        <w:t>6.1</w:t>
      </w:r>
      <w:r>
        <w:rPr>
          <w:rFonts w:eastAsia="SimSun" w:hint="eastAsia"/>
          <w:lang w:val="en-US" w:eastAsia="zh-CN"/>
        </w:rPr>
        <w:t>3</w:t>
      </w:r>
      <w:r>
        <w:t>.4</w:t>
      </w:r>
      <w:r>
        <w:tab/>
        <w:t>Method of test</w:t>
      </w:r>
      <w:bookmarkEnd w:id="4285"/>
      <w:bookmarkEnd w:id="4286"/>
      <w:bookmarkEnd w:id="4287"/>
      <w:bookmarkEnd w:id="4288"/>
    </w:p>
    <w:p w14:paraId="2A456707" w14:textId="77777777" w:rsidR="00C20037" w:rsidRDefault="00C20037" w:rsidP="00C20037">
      <w:pPr>
        <w:pStyle w:val="Heading4"/>
        <w:rPr>
          <w:lang w:eastAsia="sv-SE"/>
        </w:rPr>
      </w:pPr>
      <w:bookmarkStart w:id="4289" w:name="_Toc76541253"/>
      <w:bookmarkStart w:id="4290" w:name="_Toc98754287"/>
      <w:bookmarkStart w:id="4291" w:name="_Toc155287356"/>
      <w:bookmarkStart w:id="4292" w:name="_Toc76541820"/>
      <w:bookmarkStart w:id="4293" w:name="_Toc89939961"/>
      <w:bookmarkStart w:id="4294" w:name="_Toc75508356"/>
      <w:bookmarkStart w:id="4295" w:name="_Toc138871133"/>
      <w:bookmarkStart w:id="4296" w:name="_Toc75334164"/>
      <w:bookmarkStart w:id="4297" w:name="_Toc114148819"/>
      <w:bookmarkStart w:id="4298" w:name="_Toc130393604"/>
      <w:bookmarkStart w:id="4299" w:name="_Toc75816095"/>
      <w:bookmarkStart w:id="4300" w:name="_Toc137561991"/>
      <w:bookmarkStart w:id="4301" w:name="_Toc106178101"/>
      <w:bookmarkStart w:id="4302" w:name="_Toc124151064"/>
      <w:bookmarkStart w:id="4303" w:name="_Toc145534583"/>
      <w:bookmarkStart w:id="4304" w:name="_Toc82429710"/>
      <w:bookmarkStart w:id="4305" w:name="_Toc176472857"/>
      <w:bookmarkStart w:id="4306" w:name="_Toc187248088"/>
      <w:bookmarkStart w:id="4307" w:name="_Toc194054438"/>
      <w:bookmarkStart w:id="4308" w:name="_Toc200115730"/>
      <w:r>
        <w:rPr>
          <w:rFonts w:eastAsia="SimSun" w:hint="eastAsia"/>
          <w:lang w:val="en-US" w:eastAsia="zh-CN"/>
        </w:rPr>
        <w:t>6</w:t>
      </w:r>
      <w:r>
        <w:rPr>
          <w:lang w:eastAsia="sv-SE"/>
        </w:rPr>
        <w:t>.</w:t>
      </w:r>
      <w:r>
        <w:rPr>
          <w:rFonts w:eastAsia="SimSun" w:hint="eastAsia"/>
          <w:lang w:val="en-US" w:eastAsia="zh-CN"/>
        </w:rPr>
        <w:t>13</w:t>
      </w:r>
      <w:r>
        <w:rPr>
          <w:lang w:eastAsia="sv-SE"/>
        </w:rPr>
        <w:t>.4.1</w:t>
      </w:r>
      <w:r>
        <w:rPr>
          <w:lang w:eastAsia="sv-SE"/>
        </w:rPr>
        <w:tab/>
        <w:t>Initial conditions</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438E39B4" w14:textId="77777777" w:rsidR="00C20037" w:rsidRDefault="00C20037" w:rsidP="00C20037">
      <w:pPr>
        <w:rPr>
          <w:lang w:eastAsia="zh-CN"/>
        </w:rPr>
      </w:pPr>
      <w:r>
        <w:rPr>
          <w:lang w:eastAsia="zh-CN"/>
        </w:rPr>
        <w:t xml:space="preserve">Test environment: Normal: see </w:t>
      </w:r>
      <w:r>
        <w:t>annex B.2</w:t>
      </w:r>
      <w:r>
        <w:rPr>
          <w:lang w:eastAsia="zh-CN"/>
        </w:rPr>
        <w:t>.</w:t>
      </w:r>
    </w:p>
    <w:p w14:paraId="42489724"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 M; see clause </w:t>
      </w:r>
      <w:r>
        <w:t>4.9</w:t>
      </w:r>
      <w:r>
        <w:rPr>
          <w:rFonts w:eastAsia="SimSun" w:hint="eastAsia"/>
          <w:lang w:val="en-US" w:eastAsia="zh-CN"/>
        </w:rPr>
        <w:t>A</w:t>
      </w:r>
      <w:r>
        <w:t>.1</w:t>
      </w:r>
      <w:r>
        <w:rPr>
          <w:lang w:eastAsia="zh-CN"/>
        </w:rPr>
        <w:t>.</w:t>
      </w:r>
    </w:p>
    <w:p w14:paraId="75DB175E" w14:textId="77777777" w:rsidR="00C20037" w:rsidRDefault="00C20037" w:rsidP="00C20037">
      <w:pPr>
        <w:rPr>
          <w:lang w:eastAsia="zh-CN"/>
        </w:rPr>
      </w:pPr>
      <w:r>
        <w:rPr>
          <w:lang w:eastAsia="zh-CN"/>
        </w:rPr>
        <w:t>Directions to be tested:</w:t>
      </w:r>
      <w:r>
        <w:t xml:space="preserve"> OTA REFSENS </w:t>
      </w:r>
      <w:r>
        <w:rPr>
          <w:lang w:eastAsia="zh-CN"/>
        </w:rPr>
        <w:t>receiver target reference direction (D.</w:t>
      </w:r>
      <w:r>
        <w:rPr>
          <w:rFonts w:hint="eastAsia"/>
          <w:lang w:val="en-US" w:eastAsia="zh-CN"/>
        </w:rPr>
        <w:t>30</w:t>
      </w:r>
      <w:r>
        <w:rPr>
          <w:lang w:eastAsia="zh-CN"/>
        </w:rPr>
        <w:t>).</w:t>
      </w:r>
    </w:p>
    <w:p w14:paraId="711C6270" w14:textId="77777777" w:rsidR="00C20037" w:rsidRDefault="00C20037" w:rsidP="00C20037">
      <w:pPr>
        <w:pStyle w:val="Heading4"/>
        <w:rPr>
          <w:lang w:eastAsia="sv-SE"/>
        </w:rPr>
      </w:pPr>
      <w:bookmarkStart w:id="4309" w:name="_Toc145534584"/>
      <w:bookmarkStart w:id="4310" w:name="_Toc76541821"/>
      <w:bookmarkStart w:id="4311" w:name="_Toc75334165"/>
      <w:bookmarkStart w:id="4312" w:name="_Toc124151065"/>
      <w:bookmarkStart w:id="4313" w:name="_Toc75816096"/>
      <w:bookmarkStart w:id="4314" w:name="_Toc82429711"/>
      <w:bookmarkStart w:id="4315" w:name="_Toc89939962"/>
      <w:bookmarkStart w:id="4316" w:name="_Toc130393605"/>
      <w:bookmarkStart w:id="4317" w:name="_Toc138871134"/>
      <w:bookmarkStart w:id="4318" w:name="_Toc76541254"/>
      <w:bookmarkStart w:id="4319" w:name="_Toc155287357"/>
      <w:bookmarkStart w:id="4320" w:name="_Toc137561992"/>
      <w:bookmarkStart w:id="4321" w:name="_Toc106178102"/>
      <w:bookmarkStart w:id="4322" w:name="_Toc75508357"/>
      <w:bookmarkStart w:id="4323" w:name="_Toc98754288"/>
      <w:bookmarkStart w:id="4324" w:name="_Toc114148820"/>
      <w:bookmarkStart w:id="4325" w:name="_Toc176472858"/>
      <w:bookmarkStart w:id="4326" w:name="_Toc187248089"/>
      <w:bookmarkStart w:id="4327" w:name="_Toc194054439"/>
      <w:bookmarkStart w:id="4328" w:name="_Toc200115731"/>
      <w:r>
        <w:rPr>
          <w:rFonts w:eastAsia="SimSun" w:hint="eastAsia"/>
          <w:lang w:val="en-US" w:eastAsia="zh-CN"/>
        </w:rPr>
        <w:t>6</w:t>
      </w:r>
      <w:r>
        <w:rPr>
          <w:lang w:eastAsia="sv-SE"/>
        </w:rPr>
        <w:t>.</w:t>
      </w:r>
      <w:r>
        <w:rPr>
          <w:rFonts w:eastAsia="SimSun" w:hint="eastAsia"/>
          <w:lang w:val="en-US" w:eastAsia="zh-CN"/>
        </w:rPr>
        <w:t>13</w:t>
      </w:r>
      <w:r>
        <w:rPr>
          <w:lang w:eastAsia="sv-SE"/>
        </w:rPr>
        <w:t>.4.2</w:t>
      </w:r>
      <w:r>
        <w:rPr>
          <w:lang w:eastAsia="sv-SE"/>
        </w:rPr>
        <w:tab/>
        <w:t>Procedure</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68F9551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042AE5F"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92849E0" w14:textId="77777777" w:rsidR="00C20037" w:rsidRDefault="00C20037" w:rsidP="00C20037">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79A70EA2"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18E94B26" w14:textId="77777777" w:rsidR="00C20037" w:rsidRDefault="00C20037" w:rsidP="00C20037">
      <w:pPr>
        <w:pStyle w:val="B1"/>
      </w:pPr>
      <w:r>
        <w:rPr>
          <w:lang w:eastAsia="zh-CN"/>
        </w:rPr>
        <w:t>5)</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48F4B2AB" w14:textId="77777777" w:rsidR="00C20037" w:rsidRDefault="00C20037" w:rsidP="00C20037">
      <w:pPr>
        <w:pStyle w:val="B20"/>
      </w:pPr>
      <w:r>
        <w:t>a)</w:t>
      </w:r>
      <w:r>
        <w:tab/>
        <w:t xml:space="preserve">Set the signal generator for the wanted signal to transmit </w:t>
      </w:r>
      <w:r>
        <w:rPr>
          <w:rFonts w:eastAsia="Yu Gothic UI"/>
        </w:rPr>
        <w:t>as specified in</w:t>
      </w:r>
      <w:r>
        <w:rPr>
          <w:rFonts w:eastAsia="SimSun" w:hint="eastAsia"/>
          <w:lang w:val="en-US" w:eastAsia="zh-CN"/>
        </w:rPr>
        <w:t xml:space="preserve"> clause 6.13.5</w:t>
      </w:r>
      <w:r>
        <w:t>.</w:t>
      </w:r>
    </w:p>
    <w:p w14:paraId="6E7716FF" w14:textId="77777777" w:rsidR="00C20037" w:rsidRDefault="00C20037" w:rsidP="00C20037">
      <w:pPr>
        <w:pStyle w:val="B1"/>
      </w:pPr>
      <w:r>
        <w:rPr>
          <w:lang w:eastAsia="zh-CN"/>
        </w:rPr>
        <w:t>6)</w:t>
      </w:r>
      <w:r>
        <w:rPr>
          <w:lang w:eastAsia="zh-CN"/>
        </w:rPr>
        <w:tab/>
        <w:t>Measure</w:t>
      </w:r>
      <w:r>
        <w:t xml:space="preserve"> the throughput.</w:t>
      </w:r>
    </w:p>
    <w:p w14:paraId="69BA1C69" w14:textId="77777777" w:rsidR="00C20037" w:rsidRDefault="00C20037" w:rsidP="00C20037">
      <w:pPr>
        <w:pStyle w:val="Heading3"/>
      </w:pPr>
      <w:bookmarkStart w:id="4329" w:name="_Toc176472859"/>
      <w:bookmarkStart w:id="4330" w:name="_Toc187248090"/>
      <w:bookmarkStart w:id="4331" w:name="_Toc194054440"/>
      <w:bookmarkStart w:id="4332" w:name="_Toc200115732"/>
      <w:r>
        <w:t>6.1</w:t>
      </w:r>
      <w:r>
        <w:rPr>
          <w:rFonts w:eastAsia="SimSun" w:hint="eastAsia"/>
          <w:lang w:val="en-US" w:eastAsia="zh-CN"/>
        </w:rPr>
        <w:t>3</w:t>
      </w:r>
      <w:r>
        <w:t>.5</w:t>
      </w:r>
      <w:r>
        <w:tab/>
        <w:t>Test requirements</w:t>
      </w:r>
      <w:bookmarkEnd w:id="4329"/>
      <w:bookmarkEnd w:id="4330"/>
      <w:bookmarkEnd w:id="4331"/>
      <w:bookmarkEnd w:id="4332"/>
    </w:p>
    <w:p w14:paraId="23E0D804" w14:textId="77777777" w:rsidR="00C20037" w:rsidRDefault="00C20037" w:rsidP="00C20037">
      <w:r>
        <w:t xml:space="preserve">For </w:t>
      </w:r>
      <w:r>
        <w:rPr>
          <w:i/>
        </w:rPr>
        <w:t>NCR type 2-O</w:t>
      </w:r>
      <w:r>
        <w:t xml:space="preserve"> of LA class, the test requirement for </w:t>
      </w:r>
      <w:r>
        <w:rPr>
          <w:lang w:eastAsia="zh-CN"/>
        </w:rPr>
        <w:t xml:space="preserve">OTA </w:t>
      </w:r>
      <w:r>
        <w:rPr>
          <w:rFonts w:eastAsia="SimSun" w:hint="eastAsia"/>
          <w:lang w:val="en-US" w:eastAsia="zh-CN"/>
        </w:rPr>
        <w:t>m</w:t>
      </w:r>
      <w:r>
        <w:t>aximum input level</w:t>
      </w:r>
      <w:r>
        <w:rPr>
          <w:lang w:eastAsia="zh-CN"/>
        </w:rPr>
        <w:t xml:space="preserve"> </w:t>
      </w:r>
      <w:r>
        <w:t xml:space="preserve">is defined in </w:t>
      </w:r>
      <w:r>
        <w:rPr>
          <w:rFonts w:hint="eastAsia"/>
          <w:lang w:val="en-US" w:eastAsia="zh-CN"/>
        </w:rPr>
        <w:t>TS 38.</w:t>
      </w:r>
      <w:r>
        <w:rPr>
          <w:lang w:val="en-US" w:eastAsia="zh-CN"/>
        </w:rPr>
        <w:t>52</w:t>
      </w:r>
      <w:r w:rsidRPr="006D1A31">
        <w:rPr>
          <w:lang w:val="en-US" w:eastAsia="zh-CN"/>
        </w:rPr>
        <w:t>1</w:t>
      </w:r>
      <w:r w:rsidRPr="006D1A31">
        <w:rPr>
          <w:rFonts w:hint="eastAsia"/>
          <w:lang w:val="en-US" w:eastAsia="zh-CN"/>
        </w:rPr>
        <w:t>-</w:t>
      </w:r>
      <w:r w:rsidRPr="006D1A31">
        <w:rPr>
          <w:lang w:val="en-US" w:eastAsia="zh-CN"/>
        </w:rPr>
        <w:t>2</w:t>
      </w:r>
      <w:r w:rsidRPr="006D1A31">
        <w:rPr>
          <w:rFonts w:hint="eastAsia"/>
          <w:lang w:val="en-US" w:eastAsia="zh-CN"/>
        </w:rPr>
        <w:t xml:space="preserve"> </w:t>
      </w:r>
      <w:r w:rsidRPr="006D1A31">
        <w:rPr>
          <w:lang w:val="en-US" w:eastAsia="zh-CN"/>
        </w:rPr>
        <w:t>[</w:t>
      </w:r>
      <w:r w:rsidRPr="006D1A31">
        <w:rPr>
          <w:rFonts w:hint="eastAsia"/>
          <w:lang w:val="en-US" w:eastAsia="zh-CN"/>
        </w:rPr>
        <w:t>20</w:t>
      </w:r>
      <w:r w:rsidRPr="006D1A31">
        <w:rPr>
          <w:lang w:val="en-US" w:eastAsia="zh-CN"/>
        </w:rPr>
        <w:t>],</w:t>
      </w:r>
      <w:r>
        <w:rPr>
          <w:highlight w:val="yellow"/>
          <w:lang w:val="en-US" w:eastAsia="zh-CN"/>
        </w:rPr>
        <w:t xml:space="preserve"> </w:t>
      </w:r>
      <w:r>
        <w:rPr>
          <w:rFonts w:hint="eastAsia"/>
          <w:lang w:val="en-US" w:eastAsia="zh-CN"/>
        </w:rPr>
        <w:t xml:space="preserve">clause </w:t>
      </w:r>
      <w:r>
        <w:rPr>
          <w:lang w:val="en-US" w:eastAsia="zh-CN"/>
        </w:rPr>
        <w:t>7.4.5</w:t>
      </w:r>
      <w:r>
        <w:rPr>
          <w:rFonts w:hint="eastAsia"/>
          <w:lang w:val="en-US" w:eastAsia="zh-CN"/>
        </w:rPr>
        <w:t>.</w:t>
      </w:r>
    </w:p>
    <w:p w14:paraId="03CBCC33" w14:textId="1EDA8746" w:rsidR="00C20037" w:rsidRDefault="00C20037" w:rsidP="00C20037">
      <w:r>
        <w:rPr>
          <w:lang w:val="en-US" w:eastAsia="zh-CN"/>
        </w:rPr>
        <w:t xml:space="preserve">This test requirement applies </w:t>
      </w:r>
      <w:r>
        <w:t xml:space="preserve">at </w:t>
      </w:r>
      <w:r w:rsidR="006656CC">
        <w:t>NCR-</w:t>
      </w:r>
      <w:r>
        <w:t>MT RIB only.</w:t>
      </w:r>
    </w:p>
    <w:p w14:paraId="1A57B26E" w14:textId="35B64F69" w:rsidR="006D1A31" w:rsidRDefault="006D1A31" w:rsidP="006D1A31">
      <w:pPr>
        <w:pStyle w:val="NO"/>
        <w:rPr>
          <w:highlight w:val="cyan"/>
        </w:rPr>
      </w:pPr>
      <w:r w:rsidRPr="00240E5E">
        <w:t>NOTE:</w:t>
      </w:r>
      <w:r w:rsidRPr="00240E5E">
        <w:tab/>
        <w:t xml:space="preserve">According to </w:t>
      </w:r>
      <w:r w:rsidRPr="00240E5E">
        <w:rPr>
          <w:lang w:val="en-US" w:eastAsia="zh-CN"/>
        </w:rPr>
        <w:t>TS 38.521-2 [20], the minimum conformance requirements in OTA maximum input level test cases are not testable due to maximum input level unachievable in IFF OTA test setup.</w:t>
      </w:r>
    </w:p>
    <w:p w14:paraId="3C658397" w14:textId="77777777" w:rsidR="00C20037" w:rsidRDefault="00C20037" w:rsidP="00C20037">
      <w:pPr>
        <w:pStyle w:val="Heading2"/>
      </w:pPr>
      <w:bookmarkStart w:id="4333" w:name="_Toc176472860"/>
      <w:bookmarkStart w:id="4334" w:name="_Toc187248091"/>
      <w:bookmarkStart w:id="4335" w:name="_Toc194054441"/>
      <w:bookmarkStart w:id="4336" w:name="_Toc200115733"/>
      <w:r>
        <w:rPr>
          <w:rFonts w:eastAsia="SimSun" w:hint="eastAsia"/>
          <w:lang w:val="en-US" w:eastAsia="zh-CN"/>
        </w:rPr>
        <w:t>6</w:t>
      </w:r>
      <w:r>
        <w:t>.</w:t>
      </w:r>
      <w:r>
        <w:rPr>
          <w:rFonts w:eastAsia="SimSun" w:hint="eastAsia"/>
          <w:lang w:val="en-US" w:eastAsia="zh-CN"/>
        </w:rPr>
        <w:t>14</w:t>
      </w:r>
      <w:r>
        <w:tab/>
      </w:r>
      <w:r>
        <w:rPr>
          <w:rFonts w:eastAsia="SimSun" w:hint="eastAsia"/>
          <w:lang w:val="en-US" w:eastAsia="zh-CN"/>
        </w:rPr>
        <w:t>OTA a</w:t>
      </w:r>
      <w:r>
        <w:t>djacent channel selectivity</w:t>
      </w:r>
      <w:bookmarkEnd w:id="4333"/>
      <w:bookmarkEnd w:id="4334"/>
      <w:bookmarkEnd w:id="4335"/>
      <w:bookmarkEnd w:id="4336"/>
    </w:p>
    <w:p w14:paraId="1D760123" w14:textId="77777777" w:rsidR="00C20037" w:rsidRDefault="00C20037" w:rsidP="00C20037">
      <w:pPr>
        <w:pStyle w:val="Heading3"/>
      </w:pPr>
      <w:bookmarkStart w:id="4337" w:name="_Toc176472861"/>
      <w:bookmarkStart w:id="4338" w:name="_Toc187248092"/>
      <w:bookmarkStart w:id="4339" w:name="_Toc194054442"/>
      <w:bookmarkStart w:id="4340" w:name="_Toc200115734"/>
      <w:r>
        <w:t>6.</w:t>
      </w:r>
      <w:r>
        <w:rPr>
          <w:rFonts w:eastAsia="SimSun" w:hint="eastAsia"/>
          <w:lang w:val="en-US" w:eastAsia="zh-CN"/>
        </w:rPr>
        <w:t>14</w:t>
      </w:r>
      <w:r>
        <w:t>.1</w:t>
      </w:r>
      <w:r>
        <w:tab/>
        <w:t>Definition and applicability</w:t>
      </w:r>
      <w:bookmarkEnd w:id="4337"/>
      <w:bookmarkEnd w:id="4338"/>
      <w:bookmarkEnd w:id="4339"/>
      <w:bookmarkEnd w:id="4340"/>
    </w:p>
    <w:p w14:paraId="531667EB" w14:textId="77777777" w:rsidR="00C20037" w:rsidRDefault="00C20037" w:rsidP="00C20037">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D9D71CC" w14:textId="63F41BA8" w:rsidR="00C20037" w:rsidRDefault="00C20037" w:rsidP="00C20037">
      <w:r>
        <w:t xml:space="preserve">This requirement applies at </w:t>
      </w:r>
      <w:r w:rsidR="006656CC">
        <w:t>NCR-</w:t>
      </w:r>
      <w:r>
        <w:t xml:space="preserve">MT RIB only. </w:t>
      </w:r>
    </w:p>
    <w:p w14:paraId="3C236744" w14:textId="77777777" w:rsidR="00C20037" w:rsidRDefault="00C20037" w:rsidP="00C20037">
      <w:pPr>
        <w:pStyle w:val="Heading3"/>
      </w:pPr>
      <w:bookmarkStart w:id="4341" w:name="_Toc176472862"/>
      <w:bookmarkStart w:id="4342" w:name="_Toc187248093"/>
      <w:bookmarkStart w:id="4343" w:name="_Toc194054443"/>
      <w:bookmarkStart w:id="4344" w:name="_Toc200115735"/>
      <w:r>
        <w:t>6.</w:t>
      </w:r>
      <w:r>
        <w:rPr>
          <w:rFonts w:eastAsia="SimSun" w:hint="eastAsia"/>
          <w:lang w:val="en-US" w:eastAsia="zh-CN"/>
        </w:rPr>
        <w:t>14</w:t>
      </w:r>
      <w:r>
        <w:t>.</w:t>
      </w:r>
      <w:r>
        <w:rPr>
          <w:rFonts w:eastAsia="SimSun" w:hint="eastAsia"/>
          <w:lang w:val="en-US" w:eastAsia="zh-CN"/>
        </w:rPr>
        <w:t>2</w:t>
      </w:r>
      <w:r>
        <w:tab/>
        <w:t>Minimum requirement</w:t>
      </w:r>
      <w:bookmarkEnd w:id="4341"/>
      <w:bookmarkEnd w:id="4342"/>
      <w:bookmarkEnd w:id="4343"/>
      <w:bookmarkEnd w:id="4344"/>
    </w:p>
    <w:p w14:paraId="353D7279" w14:textId="77777777" w:rsidR="00C20037" w:rsidRDefault="00C20037" w:rsidP="00C20037">
      <w:r>
        <w:t xml:space="preserve">For </w:t>
      </w:r>
      <w:r>
        <w:rPr>
          <w:rFonts w:eastAsia="SimSun"/>
          <w:i/>
          <w:lang w:val="en-US" w:eastAsia="zh-CN"/>
        </w:rPr>
        <w:t>NCR</w:t>
      </w:r>
      <w:r>
        <w:rPr>
          <w:i/>
        </w:rPr>
        <w:t xml:space="preserve"> type 2-O</w:t>
      </w:r>
      <w:r>
        <w:t xml:space="preserve"> of WA class, the </w:t>
      </w:r>
      <w:r>
        <w:rPr>
          <w:rFonts w:eastAsia="SimSun"/>
          <w:lang w:val="en-US" w:eastAsia="zh-CN"/>
        </w:rPr>
        <w:t>ACS requirement</w:t>
      </w:r>
      <w:r>
        <w:t xml:space="preserve"> is specified in TS 38.1</w:t>
      </w:r>
      <w:r>
        <w:rPr>
          <w:rFonts w:eastAsia="SimSun"/>
          <w:lang w:val="en-US" w:eastAsia="zh-CN"/>
        </w:rPr>
        <w:t>74 [</w:t>
      </w:r>
      <w:r>
        <w:rPr>
          <w:rFonts w:eastAsia="SimSun" w:hint="eastAsia"/>
          <w:lang w:val="en-US" w:eastAsia="zh-CN"/>
        </w:rPr>
        <w:t>19</w:t>
      </w:r>
      <w:r>
        <w:t>], clause 10.5.1.4.</w:t>
      </w:r>
    </w:p>
    <w:p w14:paraId="115D4C79" w14:textId="77777777" w:rsidR="00C20037" w:rsidRDefault="00C20037" w:rsidP="00C20037">
      <w:bookmarkStart w:id="4345" w:name="_Hlk166504538"/>
      <w:r>
        <w:t xml:space="preserve">For </w:t>
      </w:r>
      <w:r>
        <w:rPr>
          <w:rFonts w:eastAsia="SimSun"/>
          <w:i/>
          <w:lang w:val="en-US" w:eastAsia="zh-CN"/>
        </w:rPr>
        <w:t>NCR type 2-O</w:t>
      </w:r>
      <w:r>
        <w:rPr>
          <w:rFonts w:eastAsia="SimSun"/>
          <w:lang w:val="en-US" w:eastAsia="zh-CN"/>
        </w:rPr>
        <w:t xml:space="preserve"> of LA class, the ACS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7.5.</w:t>
      </w:r>
    </w:p>
    <w:p w14:paraId="434B807E" w14:textId="77777777" w:rsidR="00C20037" w:rsidRDefault="00C20037" w:rsidP="00C20037">
      <w:pPr>
        <w:pStyle w:val="Heading3"/>
      </w:pPr>
      <w:bookmarkStart w:id="4346" w:name="_Toc176472863"/>
      <w:bookmarkStart w:id="4347" w:name="_Toc187248094"/>
      <w:bookmarkStart w:id="4348" w:name="_Toc194054444"/>
      <w:bookmarkStart w:id="4349" w:name="_Toc200115736"/>
      <w:bookmarkEnd w:id="4345"/>
      <w:r>
        <w:t>6.1</w:t>
      </w:r>
      <w:r>
        <w:rPr>
          <w:rFonts w:eastAsia="SimSun" w:hint="eastAsia"/>
          <w:lang w:val="en-US" w:eastAsia="zh-CN"/>
        </w:rPr>
        <w:t>4</w:t>
      </w:r>
      <w:r>
        <w:t>.3</w:t>
      </w:r>
      <w:r>
        <w:tab/>
        <w:t>Test purpose</w:t>
      </w:r>
      <w:bookmarkEnd w:id="4346"/>
      <w:bookmarkEnd w:id="4347"/>
      <w:bookmarkEnd w:id="4348"/>
      <w:bookmarkEnd w:id="4349"/>
    </w:p>
    <w:p w14:paraId="428D4700" w14:textId="77777777" w:rsidR="00C20037" w:rsidRDefault="00C20037" w:rsidP="00C20037">
      <w:r>
        <w:t>Adjacent channel selectivity tests the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40E9B40D" w14:textId="77777777" w:rsidR="00C20037" w:rsidRDefault="00C20037" w:rsidP="00C20037">
      <w:pPr>
        <w:pStyle w:val="Heading3"/>
      </w:pPr>
      <w:bookmarkStart w:id="4350" w:name="_Toc176472864"/>
      <w:bookmarkStart w:id="4351" w:name="_Toc187248095"/>
      <w:bookmarkStart w:id="4352" w:name="_Toc194054445"/>
      <w:bookmarkStart w:id="4353" w:name="_Toc200115737"/>
      <w:r>
        <w:t>6.1</w:t>
      </w:r>
      <w:r>
        <w:rPr>
          <w:rFonts w:eastAsia="SimSun" w:hint="eastAsia"/>
          <w:lang w:val="en-US" w:eastAsia="zh-CN"/>
        </w:rPr>
        <w:t>4</w:t>
      </w:r>
      <w:r>
        <w:t>.4</w:t>
      </w:r>
      <w:r>
        <w:tab/>
        <w:t>Method of test</w:t>
      </w:r>
      <w:bookmarkEnd w:id="4350"/>
      <w:bookmarkEnd w:id="4351"/>
      <w:bookmarkEnd w:id="4352"/>
      <w:bookmarkEnd w:id="4353"/>
    </w:p>
    <w:p w14:paraId="60AD2386" w14:textId="77777777" w:rsidR="00C20037" w:rsidRDefault="00C20037" w:rsidP="00C20037">
      <w:pPr>
        <w:pStyle w:val="Heading4"/>
        <w:rPr>
          <w:lang w:eastAsia="sv-SE"/>
        </w:rPr>
      </w:pPr>
      <w:bookmarkStart w:id="4354" w:name="_Toc176472865"/>
      <w:bookmarkStart w:id="4355" w:name="_Toc187248096"/>
      <w:bookmarkStart w:id="4356" w:name="_Toc194054446"/>
      <w:bookmarkStart w:id="4357" w:name="_Toc200115738"/>
      <w:r>
        <w:rPr>
          <w:rFonts w:eastAsia="SimSun" w:hint="eastAsia"/>
          <w:lang w:val="en-US" w:eastAsia="zh-CN"/>
        </w:rPr>
        <w:t>6</w:t>
      </w:r>
      <w:r>
        <w:rPr>
          <w:lang w:eastAsia="sv-SE"/>
        </w:rPr>
        <w:t>.</w:t>
      </w:r>
      <w:r>
        <w:rPr>
          <w:rFonts w:eastAsia="SimSun" w:hint="eastAsia"/>
          <w:lang w:val="en-US" w:eastAsia="zh-CN"/>
        </w:rPr>
        <w:t>14.</w:t>
      </w:r>
      <w:r>
        <w:rPr>
          <w:lang w:eastAsia="sv-SE"/>
        </w:rPr>
        <w:t>4.1</w:t>
      </w:r>
      <w:r>
        <w:rPr>
          <w:lang w:eastAsia="sv-SE"/>
        </w:rPr>
        <w:tab/>
        <w:t>Initial conditions</w:t>
      </w:r>
      <w:bookmarkEnd w:id="4354"/>
      <w:bookmarkEnd w:id="4355"/>
      <w:bookmarkEnd w:id="4356"/>
      <w:bookmarkEnd w:id="4357"/>
    </w:p>
    <w:p w14:paraId="6D38AC7C" w14:textId="77777777" w:rsidR="00C20037" w:rsidRDefault="00C20037" w:rsidP="00C20037">
      <w:pPr>
        <w:rPr>
          <w:lang w:eastAsia="zh-CN"/>
        </w:rPr>
      </w:pPr>
      <w:r>
        <w:rPr>
          <w:lang w:eastAsia="zh-CN"/>
        </w:rPr>
        <w:t xml:space="preserve">Test environment: Normal, see </w:t>
      </w:r>
      <w:r>
        <w:t>annex B.2</w:t>
      </w:r>
      <w:r>
        <w:rPr>
          <w:lang w:eastAsia="zh-CN"/>
        </w:rPr>
        <w:t>.</w:t>
      </w:r>
    </w:p>
    <w:p w14:paraId="323E04F6"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10512B36" w14:textId="77777777" w:rsidR="00C20037" w:rsidRDefault="00C20037" w:rsidP="00C20037">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14F361EE" w14:textId="77777777" w:rsidR="00C20037" w:rsidRDefault="00C20037" w:rsidP="00C20037">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58009A7C" w14:textId="77777777" w:rsidR="00C20037" w:rsidRDefault="00C20037" w:rsidP="00C20037">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2A337BA3" w14:textId="77777777" w:rsidR="00C20037" w:rsidRDefault="00C20037" w:rsidP="00C20037">
      <w:pPr>
        <w:rPr>
          <w:lang w:eastAsia="zh-CN"/>
        </w:rPr>
      </w:pPr>
      <w:r>
        <w:rPr>
          <w:lang w:eastAsia="zh-CN"/>
        </w:rPr>
        <w:t>Directions to be tested:</w:t>
      </w:r>
    </w:p>
    <w:p w14:paraId="141AE7F8" w14:textId="77777777" w:rsidR="00C20037" w:rsidRDefault="00C20037" w:rsidP="00C20037">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6741E112" w14:textId="77777777" w:rsidR="00C20037" w:rsidRDefault="00C20037" w:rsidP="00C20037">
      <w:pPr>
        <w:pStyle w:val="Heading4"/>
        <w:rPr>
          <w:lang w:eastAsia="sv-SE"/>
        </w:rPr>
      </w:pPr>
      <w:bookmarkStart w:id="4358" w:name="_Toc176472866"/>
      <w:bookmarkStart w:id="4359" w:name="_Toc187248097"/>
      <w:bookmarkStart w:id="4360" w:name="_Toc194054447"/>
      <w:bookmarkStart w:id="4361" w:name="_Toc200115739"/>
      <w:r>
        <w:rPr>
          <w:rFonts w:eastAsia="SimSun" w:hint="eastAsia"/>
          <w:lang w:val="en-US" w:eastAsia="zh-CN"/>
        </w:rPr>
        <w:t>6</w:t>
      </w:r>
      <w:r>
        <w:rPr>
          <w:lang w:eastAsia="sv-SE"/>
        </w:rPr>
        <w:t>.</w:t>
      </w:r>
      <w:r>
        <w:rPr>
          <w:rFonts w:eastAsia="SimSun" w:hint="eastAsia"/>
          <w:lang w:val="en-US" w:eastAsia="zh-CN"/>
        </w:rPr>
        <w:t>14</w:t>
      </w:r>
      <w:r>
        <w:rPr>
          <w:lang w:eastAsia="sv-SE"/>
        </w:rPr>
        <w:t>.4.2</w:t>
      </w:r>
      <w:r>
        <w:rPr>
          <w:lang w:eastAsia="sv-SE"/>
        </w:rPr>
        <w:tab/>
        <w:t>Procedure</w:t>
      </w:r>
      <w:bookmarkEnd w:id="4358"/>
      <w:bookmarkEnd w:id="4359"/>
      <w:bookmarkEnd w:id="4360"/>
      <w:bookmarkEnd w:id="4361"/>
    </w:p>
    <w:p w14:paraId="6564506B" w14:textId="77777777" w:rsidR="00C20037" w:rsidRDefault="00C20037" w:rsidP="00C20037">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46E13C1" w14:textId="77777777" w:rsidR="00C20037" w:rsidRDefault="00C20037" w:rsidP="00C20037">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1DF8A8C2" w14:textId="77777777" w:rsidR="00C20037" w:rsidRDefault="00C20037" w:rsidP="00C20037">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676EE58D" w14:textId="77777777" w:rsidR="00C20037" w:rsidRDefault="00C20037" w:rsidP="00C20037">
      <w:pPr>
        <w:ind w:left="738" w:hanging="454"/>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24695294" w14:textId="77777777" w:rsidR="00C20037" w:rsidRDefault="00C20037" w:rsidP="00C20037">
      <w:pPr>
        <w:ind w:left="738" w:hanging="454"/>
      </w:pPr>
      <w:r>
        <w:t>5)</w:t>
      </w:r>
      <w:r>
        <w:rPr>
          <w:lang w:eastAsia="zh-CN"/>
        </w:rPr>
        <w:tab/>
      </w:r>
      <w:r>
        <w:t>Configure the beam peak direction for the transmitter according to the declared reference beam direction pair for the appropriate beam identifier.</w:t>
      </w:r>
    </w:p>
    <w:p w14:paraId="7791B102" w14:textId="77777777" w:rsidR="00C20037" w:rsidRDefault="00C20037" w:rsidP="00C20037">
      <w:pPr>
        <w:ind w:left="738" w:hanging="454"/>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2B40913D" w14:textId="77777777" w:rsidR="00C20037" w:rsidRDefault="00C20037" w:rsidP="00C20037">
      <w:pPr>
        <w:ind w:left="1191" w:hanging="454"/>
      </w:pPr>
      <w:r>
        <w:t>a)</w:t>
      </w:r>
      <w:r>
        <w:tab/>
      </w:r>
    </w:p>
    <w:p w14:paraId="6710A035" w14:textId="77777777" w:rsidR="00C20037" w:rsidRDefault="00C20037" w:rsidP="00C20037">
      <w:pPr>
        <w:ind w:left="1191"/>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6.14.5</w:t>
      </w:r>
      <w:r>
        <w:t>.</w:t>
      </w:r>
    </w:p>
    <w:p w14:paraId="03DF034C" w14:textId="77777777" w:rsidR="00C20037" w:rsidRDefault="00C20037" w:rsidP="00C20037">
      <w:pPr>
        <w:ind w:left="1191" w:hanging="454"/>
        <w:rPr>
          <w:lang w:eastAsia="zh-CN"/>
        </w:rPr>
      </w:pPr>
      <w:r>
        <w:t>b)</w:t>
      </w:r>
      <w:r>
        <w:tab/>
      </w:r>
    </w:p>
    <w:p w14:paraId="1D8E3F9F" w14:textId="7CFF41AD" w:rsidR="00C20037" w:rsidRDefault="00C20037" w:rsidP="00C20037">
      <w:pPr>
        <w:ind w:left="1191"/>
        <w:rPr>
          <w:rFonts w:eastAsiaTheme="minorEastAsia"/>
        </w:rPr>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adjacent channel frequency of the wanted signal to transmit as specified in </w:t>
      </w:r>
      <w:r>
        <w:rPr>
          <w:rFonts w:eastAsia="SimSun" w:hint="eastAsia"/>
          <w:lang w:val="en-US" w:eastAsia="zh-CN"/>
        </w:rPr>
        <w:t>clause 6.14.5.</w:t>
      </w:r>
    </w:p>
    <w:p w14:paraId="752B7566" w14:textId="67878E52" w:rsidR="00C20037" w:rsidRDefault="00C20037" w:rsidP="00C20037">
      <w:pPr>
        <w:ind w:left="738" w:hanging="454"/>
      </w:pPr>
      <w:r>
        <w:rPr>
          <w:lang w:eastAsia="zh-CN"/>
        </w:rPr>
        <w:t>7)</w:t>
      </w:r>
      <w:r>
        <w:rPr>
          <w:lang w:eastAsia="zh-CN"/>
        </w:rPr>
        <w:tab/>
        <w:t xml:space="preserve">Measure </w:t>
      </w:r>
      <w:r>
        <w:t>throughput according to annex A.1 for each supported polarization, for multi-carrier operation the throughput shall be measured for relevant carriers specified by the test configuration specified in clauses 4.7.2 and 4.8.</w:t>
      </w:r>
    </w:p>
    <w:p w14:paraId="1F43C491" w14:textId="77777777" w:rsidR="00C20037" w:rsidRDefault="00C20037" w:rsidP="00C20037">
      <w:pPr>
        <w:pStyle w:val="Heading3"/>
      </w:pPr>
      <w:bookmarkStart w:id="4362" w:name="_Toc176472867"/>
      <w:bookmarkStart w:id="4363" w:name="_Toc187248098"/>
      <w:bookmarkStart w:id="4364" w:name="_Toc194054448"/>
      <w:bookmarkStart w:id="4365" w:name="_Toc200115740"/>
      <w:r>
        <w:t>6.1</w:t>
      </w:r>
      <w:r>
        <w:rPr>
          <w:rFonts w:eastAsia="SimSun" w:hint="eastAsia"/>
          <w:lang w:val="en-US" w:eastAsia="zh-CN"/>
        </w:rPr>
        <w:t>4</w:t>
      </w:r>
      <w:r>
        <w:t>.5</w:t>
      </w:r>
      <w:r>
        <w:tab/>
        <w:t>Test requirements</w:t>
      </w:r>
      <w:bookmarkEnd w:id="4362"/>
      <w:bookmarkEnd w:id="4363"/>
      <w:bookmarkEnd w:id="4364"/>
      <w:bookmarkEnd w:id="4365"/>
    </w:p>
    <w:p w14:paraId="05D8A18E" w14:textId="77777777" w:rsidR="00C20037" w:rsidRPr="00926536" w:rsidRDefault="00C20037" w:rsidP="00C20037">
      <w:r>
        <w:t xml:space="preserve">For </w:t>
      </w:r>
      <w:r>
        <w:rPr>
          <w:i/>
        </w:rPr>
        <w:t>NCR type 2-O</w:t>
      </w:r>
      <w:r>
        <w:t xml:space="preserve"> of WA class, the test requirement for </w:t>
      </w:r>
      <w:r>
        <w:rPr>
          <w:lang w:eastAsia="zh-CN"/>
        </w:rPr>
        <w:t xml:space="preserve">OTA ACS </w:t>
      </w:r>
      <w:r>
        <w:t xml:space="preserve">is defined in </w:t>
      </w:r>
      <w:r>
        <w:rPr>
          <w:rFonts w:hint="eastAsia"/>
          <w:lang w:val="en-US" w:eastAsia="zh-CN"/>
        </w:rPr>
        <w:t>TS 38.</w:t>
      </w:r>
      <w:r>
        <w:rPr>
          <w:lang w:val="en-US" w:eastAsia="zh-CN"/>
        </w:rPr>
        <w:t>1</w:t>
      </w:r>
      <w:r w:rsidRPr="00926536">
        <w:rPr>
          <w:lang w:val="en-US" w:eastAsia="zh-CN"/>
        </w:rPr>
        <w:t>76-2</w:t>
      </w:r>
      <w:r w:rsidRPr="00926536">
        <w:rPr>
          <w:rFonts w:hint="eastAsia"/>
          <w:lang w:val="en-US" w:eastAsia="zh-CN"/>
        </w:rPr>
        <w:t xml:space="preserve"> </w:t>
      </w:r>
      <w:r w:rsidRPr="00926536">
        <w:rPr>
          <w:lang w:val="en-US" w:eastAsia="zh-CN"/>
        </w:rPr>
        <w:t>[</w:t>
      </w:r>
      <w:r w:rsidRPr="00926536">
        <w:rPr>
          <w:rFonts w:hint="eastAsia"/>
          <w:lang w:val="en-US" w:eastAsia="zh-CN"/>
        </w:rPr>
        <w:t>21</w:t>
      </w:r>
      <w:r w:rsidRPr="00926536">
        <w:rPr>
          <w:lang w:val="en-US" w:eastAsia="zh-CN"/>
        </w:rPr>
        <w:t xml:space="preserve">], </w:t>
      </w:r>
      <w:r w:rsidRPr="00926536">
        <w:rPr>
          <w:rFonts w:hint="eastAsia"/>
          <w:lang w:val="en-US" w:eastAsia="zh-CN"/>
        </w:rPr>
        <w:t xml:space="preserve">clause </w:t>
      </w:r>
      <w:r w:rsidRPr="00926536">
        <w:rPr>
          <w:lang w:eastAsia="sv-SE"/>
        </w:rPr>
        <w:t>7.5.1.5.3</w:t>
      </w:r>
      <w:r w:rsidRPr="00926536">
        <w:rPr>
          <w:rFonts w:hint="eastAsia"/>
          <w:lang w:val="en-US" w:eastAsia="zh-CN"/>
        </w:rPr>
        <w:t>.</w:t>
      </w:r>
      <w:r w:rsidRPr="00926536">
        <w:rPr>
          <w:lang w:val="en-US" w:eastAsia="zh-CN"/>
        </w:rPr>
        <w:t xml:space="preserve"> </w:t>
      </w:r>
    </w:p>
    <w:p w14:paraId="62BA84DF" w14:textId="77777777" w:rsidR="00C20037" w:rsidRDefault="00C20037" w:rsidP="00C20037">
      <w:r w:rsidRPr="00926536">
        <w:t xml:space="preserve">For </w:t>
      </w:r>
      <w:r w:rsidRPr="00926536">
        <w:rPr>
          <w:i/>
        </w:rPr>
        <w:t>NCR type 2-O</w:t>
      </w:r>
      <w:r w:rsidRPr="00926536">
        <w:t xml:space="preserve"> of LA class, the test requirement for </w:t>
      </w:r>
      <w:r w:rsidRPr="00926536">
        <w:rPr>
          <w:lang w:eastAsia="zh-CN"/>
        </w:rPr>
        <w:t xml:space="preserve">OTA ACS </w:t>
      </w:r>
      <w:r w:rsidRPr="00926536">
        <w:t xml:space="preserve">is defined in </w:t>
      </w:r>
      <w:r w:rsidRPr="00926536">
        <w:rPr>
          <w:rFonts w:hint="eastAsia"/>
          <w:lang w:val="en-US" w:eastAsia="zh-CN"/>
        </w:rPr>
        <w:t>TS 38.</w:t>
      </w:r>
      <w:r w:rsidRPr="00926536">
        <w:rPr>
          <w:lang w:val="en-US" w:eastAsia="zh-CN"/>
        </w:rPr>
        <w:t>521</w:t>
      </w:r>
      <w:r w:rsidRPr="00926536">
        <w:rPr>
          <w:rFonts w:hint="eastAsia"/>
          <w:lang w:val="en-US" w:eastAsia="zh-CN"/>
        </w:rPr>
        <w:t>-</w:t>
      </w:r>
      <w:r w:rsidRPr="00926536">
        <w:rPr>
          <w:lang w:val="en-US" w:eastAsia="zh-CN"/>
        </w:rPr>
        <w:t>2</w:t>
      </w:r>
      <w:r w:rsidRPr="00926536">
        <w:rPr>
          <w:rFonts w:hint="eastAsia"/>
          <w:lang w:val="en-US" w:eastAsia="zh-CN"/>
        </w:rPr>
        <w:t xml:space="preserve"> </w:t>
      </w:r>
      <w:r w:rsidRPr="00926536">
        <w:rPr>
          <w:lang w:val="en-US" w:eastAsia="zh-CN"/>
        </w:rPr>
        <w:t>[</w:t>
      </w:r>
      <w:r w:rsidRPr="00926536">
        <w:rPr>
          <w:rFonts w:hint="eastAsia"/>
          <w:lang w:val="en-US" w:eastAsia="zh-CN"/>
        </w:rPr>
        <w:t>20</w:t>
      </w:r>
      <w:r w:rsidRPr="00926536">
        <w:rPr>
          <w:lang w:val="en-US" w:eastAsia="zh-CN"/>
        </w:rPr>
        <w:t xml:space="preserve">], </w:t>
      </w:r>
      <w:r w:rsidRPr="00926536">
        <w:rPr>
          <w:rFonts w:hint="eastAsia"/>
          <w:lang w:val="en-US" w:eastAsia="zh-CN"/>
        </w:rPr>
        <w:t>claus</w:t>
      </w:r>
      <w:r>
        <w:rPr>
          <w:rFonts w:hint="eastAsia"/>
          <w:lang w:val="en-US" w:eastAsia="zh-CN"/>
        </w:rPr>
        <w:t xml:space="preserve">e </w:t>
      </w:r>
      <w:r>
        <w:rPr>
          <w:lang w:val="en-US" w:eastAsia="zh-CN"/>
        </w:rPr>
        <w:t>7.5.5</w:t>
      </w:r>
      <w:r>
        <w:rPr>
          <w:rFonts w:hint="eastAsia"/>
          <w:lang w:val="en-US" w:eastAsia="zh-CN"/>
        </w:rPr>
        <w:t>.</w:t>
      </w:r>
    </w:p>
    <w:p w14:paraId="2888595F" w14:textId="624CCF6E" w:rsidR="00C20037" w:rsidRDefault="00C20037" w:rsidP="00C20037">
      <w:r>
        <w:rPr>
          <w:lang w:val="en-US" w:eastAsia="zh-CN"/>
        </w:rPr>
        <w:t xml:space="preserve">This test requirement applies </w:t>
      </w:r>
      <w:r>
        <w:t xml:space="preserve">at </w:t>
      </w:r>
      <w:r w:rsidR="006656CC">
        <w:t>NCR-</w:t>
      </w:r>
      <w:r>
        <w:t>MT RIB only.</w:t>
      </w:r>
    </w:p>
    <w:p w14:paraId="710EB139" w14:textId="52E96266" w:rsidR="00926536" w:rsidRDefault="00926536" w:rsidP="00EB4B56">
      <w:pPr>
        <w:pStyle w:val="NO"/>
        <w:rPr>
          <w:highlight w:val="cyan"/>
        </w:rPr>
      </w:pPr>
      <w:r w:rsidRPr="00240E5E">
        <w:t>NOTE:</w:t>
      </w:r>
      <w:r w:rsidRPr="00240E5E">
        <w:tab/>
        <w:t xml:space="preserve">According to </w:t>
      </w:r>
      <w:r w:rsidRPr="00240E5E">
        <w:rPr>
          <w:lang w:val="en-US" w:eastAsia="zh-CN"/>
        </w:rPr>
        <w:t xml:space="preserve">TS 38.521-2 [20], multiple cases of the OTA ACS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7.5.5.</w:t>
      </w:r>
    </w:p>
    <w:p w14:paraId="11D95CBE" w14:textId="77777777" w:rsidR="00C20037" w:rsidRDefault="00C20037" w:rsidP="00C20037">
      <w:pPr>
        <w:pStyle w:val="Heading2"/>
      </w:pPr>
      <w:bookmarkStart w:id="4366" w:name="_Toc176472868"/>
      <w:bookmarkStart w:id="4367" w:name="_Toc187248099"/>
      <w:bookmarkStart w:id="4368" w:name="_Toc194054449"/>
      <w:bookmarkStart w:id="4369" w:name="_Toc200115741"/>
      <w:r>
        <w:rPr>
          <w:rFonts w:eastAsia="SimSun" w:hint="eastAsia"/>
          <w:lang w:val="en-US" w:eastAsia="zh-CN"/>
        </w:rPr>
        <w:t>6</w:t>
      </w:r>
      <w:r>
        <w:t>.</w:t>
      </w:r>
      <w:r>
        <w:rPr>
          <w:rFonts w:eastAsia="SimSun" w:hint="eastAsia"/>
          <w:lang w:val="en-US" w:eastAsia="zh-CN"/>
        </w:rPr>
        <w:t>15</w:t>
      </w:r>
      <w:r>
        <w:tab/>
      </w:r>
      <w:r>
        <w:rPr>
          <w:rFonts w:eastAsia="SimSun" w:hint="eastAsia"/>
          <w:lang w:val="en-US" w:eastAsia="zh-CN"/>
        </w:rPr>
        <w:t>OTA b</w:t>
      </w:r>
      <w:r>
        <w:t>locking characteristics</w:t>
      </w:r>
      <w:bookmarkEnd w:id="4366"/>
      <w:bookmarkEnd w:id="4367"/>
      <w:bookmarkEnd w:id="4368"/>
      <w:bookmarkEnd w:id="4369"/>
    </w:p>
    <w:p w14:paraId="5AC7A696" w14:textId="77777777" w:rsidR="00C20037" w:rsidRDefault="00C20037" w:rsidP="00C20037">
      <w:pPr>
        <w:pStyle w:val="Heading3"/>
      </w:pPr>
      <w:bookmarkStart w:id="4370" w:name="_Toc176472869"/>
      <w:bookmarkStart w:id="4371" w:name="_Toc187248100"/>
      <w:bookmarkStart w:id="4372" w:name="_Toc194054450"/>
      <w:bookmarkStart w:id="4373" w:name="_Toc200115742"/>
      <w:r>
        <w:t>6.</w:t>
      </w:r>
      <w:r>
        <w:rPr>
          <w:rFonts w:eastAsia="SimSun" w:hint="eastAsia"/>
          <w:lang w:val="en-US" w:eastAsia="zh-CN"/>
        </w:rPr>
        <w:t>15</w:t>
      </w:r>
      <w:r>
        <w:t>.1</w:t>
      </w:r>
      <w:r>
        <w:tab/>
        <w:t>Definition and applicability</w:t>
      </w:r>
      <w:bookmarkEnd w:id="4370"/>
      <w:bookmarkEnd w:id="4371"/>
      <w:bookmarkEnd w:id="4372"/>
      <w:bookmarkEnd w:id="4373"/>
    </w:p>
    <w:p w14:paraId="384E9FDC" w14:textId="77777777" w:rsidR="00C20037" w:rsidRDefault="00C20037" w:rsidP="00C20037">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578CD2" w14:textId="3C8A47FC" w:rsidR="00C20037" w:rsidRDefault="00C20037" w:rsidP="00C20037">
      <w:r>
        <w:t xml:space="preserve">This requirement applies at </w:t>
      </w:r>
      <w:r w:rsidR="006656CC">
        <w:t>NCR-</w:t>
      </w:r>
      <w:r>
        <w:t xml:space="preserve">MT RIB only. </w:t>
      </w:r>
    </w:p>
    <w:p w14:paraId="0C335BE3" w14:textId="7FCB8FAC" w:rsidR="00EB4B56" w:rsidRDefault="00EB4B56" w:rsidP="00EB4B56">
      <w:pPr>
        <w:pStyle w:val="NO"/>
      </w:pPr>
      <w:r w:rsidRPr="00240E5E">
        <w:t>NOTE:</w:t>
      </w:r>
      <w:r w:rsidRPr="00240E5E">
        <w:tab/>
        <w:t xml:space="preserve">According to </w:t>
      </w:r>
      <w:r w:rsidRPr="00240E5E">
        <w:rPr>
          <w:lang w:val="en-US" w:eastAsia="zh-CN"/>
        </w:rPr>
        <w:t xml:space="preserve">TS 38.521-2 [20], multiple cases of the OTA blocking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7.6.2.5.</w:t>
      </w:r>
    </w:p>
    <w:p w14:paraId="28C21C39" w14:textId="77777777" w:rsidR="00C20037" w:rsidRDefault="00C20037" w:rsidP="00C20037">
      <w:pPr>
        <w:pStyle w:val="Heading3"/>
      </w:pPr>
      <w:bookmarkStart w:id="4374" w:name="_Toc176472870"/>
      <w:bookmarkStart w:id="4375" w:name="_Toc187248101"/>
      <w:bookmarkStart w:id="4376" w:name="_Toc194054451"/>
      <w:bookmarkStart w:id="4377" w:name="_Toc200115743"/>
      <w:r>
        <w:t>6.</w:t>
      </w:r>
      <w:r>
        <w:rPr>
          <w:rFonts w:eastAsia="SimSun" w:hint="eastAsia"/>
          <w:lang w:val="en-US" w:eastAsia="zh-CN"/>
        </w:rPr>
        <w:t>15</w:t>
      </w:r>
      <w:r>
        <w:t>.</w:t>
      </w:r>
      <w:r>
        <w:rPr>
          <w:rFonts w:eastAsia="SimSun" w:hint="eastAsia"/>
          <w:lang w:val="en-US" w:eastAsia="zh-CN"/>
        </w:rPr>
        <w:t>2</w:t>
      </w:r>
      <w:r>
        <w:tab/>
        <w:t>Minimum requirement</w:t>
      </w:r>
      <w:bookmarkEnd w:id="4374"/>
      <w:bookmarkEnd w:id="4375"/>
      <w:bookmarkEnd w:id="4376"/>
      <w:bookmarkEnd w:id="4377"/>
    </w:p>
    <w:p w14:paraId="39C17892" w14:textId="77777777" w:rsidR="00C20037" w:rsidRDefault="00C20037" w:rsidP="00C20037">
      <w:r>
        <w:t xml:space="preserve">For WA class </w:t>
      </w:r>
      <w:r>
        <w:rPr>
          <w:i/>
          <w:lang w:val="en-US" w:eastAsia="zh-CN"/>
        </w:rPr>
        <w:t>NCR type 2-O</w:t>
      </w:r>
      <w:r>
        <w:rPr>
          <w:lang w:val="en-US" w:eastAsia="zh-CN"/>
        </w:rPr>
        <w:t xml:space="preserve">, the OTA </w:t>
      </w:r>
      <w:r>
        <w:rPr>
          <w:rFonts w:eastAsia="SimSun" w:hint="eastAsia"/>
          <w:lang w:val="en-US" w:eastAsia="zh-CN"/>
        </w:rPr>
        <w:t>blocking requirement</w:t>
      </w:r>
      <w:r>
        <w:t xml:space="preserve"> is specified in TS 38.1</w:t>
      </w:r>
      <w:r>
        <w:rPr>
          <w:lang w:val="en-US" w:eastAsia="zh-CN"/>
        </w:rPr>
        <w:t>74 [</w:t>
      </w:r>
      <w:r>
        <w:rPr>
          <w:rFonts w:hint="eastAsia"/>
          <w:lang w:val="en-US" w:eastAsia="zh-CN"/>
        </w:rPr>
        <w:t>19</w:t>
      </w:r>
      <w:r>
        <w:t xml:space="preserve">], clause </w:t>
      </w:r>
      <w:r>
        <w:rPr>
          <w:lang w:eastAsia="zh-CN"/>
        </w:rPr>
        <w:t>10.5.2.4</w:t>
      </w:r>
      <w:r>
        <w:t>.</w:t>
      </w:r>
    </w:p>
    <w:p w14:paraId="4E3B45EA" w14:textId="77777777" w:rsidR="00C20037" w:rsidRDefault="00C20037" w:rsidP="00C20037">
      <w:r>
        <w:t xml:space="preserve">For LA class </w:t>
      </w:r>
      <w:r>
        <w:rPr>
          <w:rFonts w:eastAsia="SimSun"/>
          <w:i/>
          <w:lang w:val="en-US" w:eastAsia="zh-CN"/>
        </w:rPr>
        <w:t>NCR type 2-O</w:t>
      </w:r>
      <w:r>
        <w:rPr>
          <w:rFonts w:eastAsia="SimSun"/>
          <w:lang w:val="en-US" w:eastAsia="zh-CN"/>
        </w:rPr>
        <w:t xml:space="preserve">, </w:t>
      </w:r>
      <w:r>
        <w:t>the OTA b</w:t>
      </w:r>
      <w:r>
        <w:rPr>
          <w:rFonts w:eastAsia="SimSun"/>
          <w:lang w:val="en-US" w:eastAsia="zh-CN"/>
        </w:rPr>
        <w:t>locking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7.6.</w:t>
      </w:r>
    </w:p>
    <w:p w14:paraId="52F609C8" w14:textId="77777777" w:rsidR="00C20037" w:rsidRDefault="00C20037" w:rsidP="00C20037">
      <w:pPr>
        <w:pStyle w:val="Heading3"/>
      </w:pPr>
      <w:bookmarkStart w:id="4378" w:name="_Toc176472871"/>
      <w:bookmarkStart w:id="4379" w:name="_Toc187248102"/>
      <w:bookmarkStart w:id="4380" w:name="_Toc194054452"/>
      <w:bookmarkStart w:id="4381" w:name="_Toc200115744"/>
      <w:r>
        <w:t>6.1</w:t>
      </w:r>
      <w:r>
        <w:rPr>
          <w:rFonts w:eastAsia="SimSun" w:hint="eastAsia"/>
          <w:lang w:val="en-US" w:eastAsia="zh-CN"/>
        </w:rPr>
        <w:t>5</w:t>
      </w:r>
      <w:r>
        <w:t>.3</w:t>
      </w:r>
      <w:r>
        <w:tab/>
        <w:t>Test purpose</w:t>
      </w:r>
      <w:bookmarkEnd w:id="4378"/>
      <w:bookmarkEnd w:id="4379"/>
      <w:bookmarkEnd w:id="4380"/>
      <w:bookmarkEnd w:id="4381"/>
    </w:p>
    <w:p w14:paraId="43E22D73" w14:textId="2877326C" w:rsidR="00C20037" w:rsidRDefault="006656CC" w:rsidP="00C20037">
      <w:r w:rsidRPr="00931575">
        <w:t>The test purpose is</w:t>
      </w:r>
      <w:r>
        <w:t xml:space="preserve"> to verify the ability of the </w:t>
      </w:r>
      <w:r>
        <w:rPr>
          <w:rFonts w:eastAsiaTheme="minorEastAsia" w:hint="eastAsia"/>
          <w:lang w:eastAsia="zh-CN"/>
        </w:rPr>
        <w:t>NCR-MT</w:t>
      </w:r>
      <w:r w:rsidRPr="00931575">
        <w:t xml:space="preserve">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56F66EEA" w14:textId="77777777" w:rsidR="00C20037" w:rsidRDefault="00C20037" w:rsidP="00C20037">
      <w:pPr>
        <w:pStyle w:val="Heading3"/>
      </w:pPr>
      <w:bookmarkStart w:id="4382" w:name="_Toc176472872"/>
      <w:bookmarkStart w:id="4383" w:name="_Toc187248103"/>
      <w:bookmarkStart w:id="4384" w:name="_Toc194054453"/>
      <w:bookmarkStart w:id="4385" w:name="_Toc200115745"/>
      <w:r>
        <w:t>6.1</w:t>
      </w:r>
      <w:r>
        <w:rPr>
          <w:rFonts w:eastAsia="SimSun" w:hint="eastAsia"/>
          <w:lang w:val="en-US" w:eastAsia="zh-CN"/>
        </w:rPr>
        <w:t>5</w:t>
      </w:r>
      <w:r>
        <w:t>.4</w:t>
      </w:r>
      <w:r>
        <w:tab/>
        <w:t>Method of test</w:t>
      </w:r>
      <w:bookmarkEnd w:id="4382"/>
      <w:bookmarkEnd w:id="4383"/>
      <w:bookmarkEnd w:id="4384"/>
      <w:bookmarkEnd w:id="4385"/>
    </w:p>
    <w:p w14:paraId="7C0188C8" w14:textId="77777777" w:rsidR="003E259E" w:rsidRDefault="003E259E" w:rsidP="003E259E">
      <w:pPr>
        <w:pStyle w:val="Heading4"/>
      </w:pPr>
      <w:bookmarkStart w:id="4386" w:name="_Toc176472873"/>
      <w:bookmarkStart w:id="4387" w:name="_Toc187248104"/>
      <w:bookmarkStart w:id="4388" w:name="_Toc194054454"/>
      <w:bookmarkStart w:id="4389" w:name="_Toc200115746"/>
      <w:r>
        <w:t>6.1</w:t>
      </w:r>
      <w:r>
        <w:rPr>
          <w:rFonts w:eastAsia="SimSun" w:hint="eastAsia"/>
          <w:lang w:val="en-US" w:eastAsia="zh-CN"/>
        </w:rPr>
        <w:t>5</w:t>
      </w:r>
      <w:r>
        <w:t>.4.1</w:t>
      </w:r>
      <w:r>
        <w:tab/>
        <w:t>Initial conditions</w:t>
      </w:r>
      <w:bookmarkEnd w:id="4386"/>
      <w:bookmarkEnd w:id="4387"/>
      <w:bookmarkEnd w:id="4388"/>
      <w:bookmarkEnd w:id="4389"/>
    </w:p>
    <w:p w14:paraId="61E96AAC" w14:textId="77777777" w:rsidR="003E259E" w:rsidRDefault="003E259E" w:rsidP="003E259E">
      <w:pPr>
        <w:rPr>
          <w:lang w:eastAsia="zh-CN"/>
        </w:rPr>
      </w:pPr>
      <w:r>
        <w:rPr>
          <w:lang w:eastAsia="zh-CN"/>
        </w:rPr>
        <w:t xml:space="preserve">Test environment: Normal, see </w:t>
      </w:r>
      <w:r>
        <w:t>annex B.2</w:t>
      </w:r>
      <w:r>
        <w:rPr>
          <w:lang w:eastAsia="zh-CN"/>
        </w:rPr>
        <w:t>.</w:t>
      </w:r>
    </w:p>
    <w:p w14:paraId="52AE38CD" w14:textId="77777777" w:rsidR="003E259E" w:rsidRDefault="003E259E" w:rsidP="003E259E">
      <w:pPr>
        <w:rPr>
          <w:lang w:eastAsia="zh-CN"/>
        </w:rPr>
      </w:pPr>
      <w:r>
        <w:rPr>
          <w:lang w:eastAsia="zh-CN"/>
        </w:rPr>
        <w:t>RF channels to be tested</w:t>
      </w:r>
      <w:r>
        <w:rPr>
          <w:rFonts w:hint="eastAsia"/>
          <w:lang w:eastAsia="zh-CN"/>
        </w:rPr>
        <w:t xml:space="preserve"> for single carrier</w:t>
      </w:r>
      <w:r>
        <w:rPr>
          <w:lang w:eastAsia="zh-CN"/>
        </w:rPr>
        <w:t>:</w:t>
      </w:r>
    </w:p>
    <w:p w14:paraId="00C5F508" w14:textId="77777777" w:rsidR="003E259E" w:rsidRDefault="003E259E" w:rsidP="003E259E">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4555DE3E" w14:textId="77777777" w:rsidR="003E259E" w:rsidRDefault="003E259E" w:rsidP="003E259E">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0A3BBC0E" w14:textId="77777777" w:rsidR="003E259E" w:rsidRDefault="003E259E" w:rsidP="003E259E">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30AA27A0" w14:textId="77777777" w:rsidR="003E259E" w:rsidRDefault="003E259E" w:rsidP="003E259E">
      <w:pPr>
        <w:rPr>
          <w:lang w:eastAsia="zh-CN"/>
        </w:rPr>
      </w:pPr>
      <w:r>
        <w:rPr>
          <w:lang w:eastAsia="zh-CN"/>
        </w:rPr>
        <w:t>Directions to be tested:</w:t>
      </w:r>
    </w:p>
    <w:p w14:paraId="0ABEE3FE" w14:textId="77777777" w:rsidR="003E259E" w:rsidRDefault="003E259E" w:rsidP="003E259E">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583D49F5" w14:textId="77777777" w:rsidR="003E259E" w:rsidRDefault="003E259E" w:rsidP="003E259E">
      <w:pPr>
        <w:pStyle w:val="Heading4"/>
      </w:pPr>
      <w:bookmarkStart w:id="4390" w:name="_Toc176472874"/>
      <w:bookmarkStart w:id="4391" w:name="_Toc187248105"/>
      <w:bookmarkStart w:id="4392" w:name="_Toc194054455"/>
      <w:bookmarkStart w:id="4393" w:name="_Toc200115747"/>
      <w:r>
        <w:t>6.1</w:t>
      </w:r>
      <w:r>
        <w:rPr>
          <w:rFonts w:eastAsia="SimSun" w:hint="eastAsia"/>
          <w:lang w:val="en-US" w:eastAsia="zh-CN"/>
        </w:rPr>
        <w:t>5</w:t>
      </w:r>
      <w:r>
        <w:t>.4.2</w:t>
      </w:r>
      <w:r>
        <w:tab/>
        <w:t>Procedure for general blocking</w:t>
      </w:r>
      <w:bookmarkEnd w:id="4390"/>
      <w:bookmarkEnd w:id="4391"/>
      <w:bookmarkEnd w:id="4392"/>
      <w:bookmarkEnd w:id="4393"/>
    </w:p>
    <w:p w14:paraId="424B2F2B"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95D656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6F08FA82"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467F4D5B"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1CC766EA"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28C3E418"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7E123253" w14:textId="77777777" w:rsidR="003E259E" w:rsidRDefault="003E259E" w:rsidP="003E259E">
      <w:pPr>
        <w:pStyle w:val="B20"/>
      </w:pPr>
      <w:r>
        <w:t>a)</w:t>
      </w:r>
      <w:r>
        <w:tab/>
      </w:r>
    </w:p>
    <w:p w14:paraId="1B21908B" w14:textId="2D8819A1"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71B2D7AB" w14:textId="77777777" w:rsidR="003E259E" w:rsidRDefault="003E259E" w:rsidP="003E259E">
      <w:pPr>
        <w:pStyle w:val="B20"/>
        <w:rPr>
          <w:lang w:eastAsia="zh-CN"/>
        </w:rPr>
      </w:pPr>
      <w:r>
        <w:t>b)</w:t>
      </w:r>
      <w:r>
        <w:tab/>
      </w:r>
    </w:p>
    <w:p w14:paraId="7508BDA5" w14:textId="4B8BE49F" w:rsidR="003E259E" w:rsidRDefault="003E259E" w:rsidP="003E259E">
      <w:pPr>
        <w:pStyle w:val="B30"/>
        <w:rPr>
          <w:rFonts w:eastAsiaTheme="minorEastAsia"/>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in-band blocking</w:t>
      </w:r>
      <w:r>
        <w:t xml:space="preserve"> frequency of the wanted signal to transmit as specified in </w:t>
      </w:r>
      <w:r>
        <w:rPr>
          <w:rFonts w:eastAsia="SimSun" w:hint="eastAsia"/>
          <w:lang w:val="en-US" w:eastAsia="zh-CN"/>
        </w:rPr>
        <w:t>clause 6.15.5.</w:t>
      </w:r>
    </w:p>
    <w:p w14:paraId="6B604CF6" w14:textId="77777777" w:rsidR="003E259E" w:rsidRDefault="003E259E" w:rsidP="003E259E">
      <w:pPr>
        <w:pStyle w:val="B1"/>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7DE8263B" w14:textId="77777777" w:rsidR="003E259E" w:rsidRDefault="003E259E" w:rsidP="003E259E">
      <w:pPr>
        <w:pStyle w:val="Heading4"/>
      </w:pPr>
      <w:bookmarkStart w:id="4394" w:name="_Toc176472875"/>
      <w:bookmarkStart w:id="4395" w:name="_Toc187248106"/>
      <w:bookmarkStart w:id="4396" w:name="_Toc194054456"/>
      <w:bookmarkStart w:id="4397" w:name="_Toc200115748"/>
      <w:r>
        <w:t>6.1</w:t>
      </w:r>
      <w:r>
        <w:rPr>
          <w:rFonts w:eastAsia="SimSun" w:hint="eastAsia"/>
          <w:lang w:val="en-US" w:eastAsia="zh-CN"/>
        </w:rPr>
        <w:t>5</w:t>
      </w:r>
      <w:r>
        <w:t>.4.</w:t>
      </w:r>
      <w:r>
        <w:rPr>
          <w:rFonts w:hint="eastAsia"/>
          <w:lang w:val="en-US" w:eastAsia="zh-CN"/>
        </w:rPr>
        <w:t>3</w:t>
      </w:r>
      <w:r>
        <w:tab/>
        <w:t xml:space="preserve">Procedure for </w:t>
      </w:r>
      <w:r>
        <w:rPr>
          <w:rFonts w:hint="eastAsia"/>
          <w:lang w:val="en-US" w:eastAsia="zh-CN"/>
        </w:rPr>
        <w:t>out of band</w:t>
      </w:r>
      <w:r>
        <w:t xml:space="preserve"> blocking</w:t>
      </w:r>
      <w:bookmarkEnd w:id="4394"/>
      <w:bookmarkEnd w:id="4395"/>
      <w:bookmarkEnd w:id="4396"/>
      <w:bookmarkEnd w:id="4397"/>
    </w:p>
    <w:p w14:paraId="4E0FA111"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8A2D7E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2A427544"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52998732"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66E46CAB"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6429BE5A"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3078618E" w14:textId="77777777" w:rsidR="003E259E" w:rsidRDefault="003E259E" w:rsidP="003E259E">
      <w:pPr>
        <w:pStyle w:val="B20"/>
      </w:pPr>
      <w:r>
        <w:t>a)</w:t>
      </w:r>
      <w:r>
        <w:tab/>
      </w:r>
    </w:p>
    <w:p w14:paraId="15435CC8" w14:textId="22E7EF08"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544B101D" w14:textId="77777777" w:rsidR="003E259E" w:rsidRDefault="003E259E" w:rsidP="003E259E">
      <w:pPr>
        <w:pStyle w:val="B20"/>
        <w:rPr>
          <w:lang w:eastAsia="zh-CN"/>
        </w:rPr>
      </w:pPr>
      <w:r>
        <w:t>b)</w:t>
      </w:r>
      <w:r>
        <w:tab/>
      </w:r>
    </w:p>
    <w:p w14:paraId="5EB60FDC" w14:textId="6DC08027" w:rsidR="003E259E" w:rsidRDefault="003E259E" w:rsidP="003E259E">
      <w:pPr>
        <w:pStyle w:val="B30"/>
        <w:rPr>
          <w:lang w:val="en-US"/>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out of band blocking</w:t>
      </w:r>
      <w:r>
        <w:t xml:space="preserve"> frequency of the wanted signal to transmit as specified in </w:t>
      </w:r>
      <w:r>
        <w:rPr>
          <w:rFonts w:eastAsia="SimSun" w:hint="eastAsia"/>
          <w:lang w:val="en-US" w:eastAsia="zh-CN"/>
        </w:rPr>
        <w:t xml:space="preserve">clause 6.15.5. </w:t>
      </w:r>
      <w:r>
        <w:t xml:space="preserve">The interfering signal shall be swept within the frequency range specified in </w:t>
      </w:r>
      <w:r>
        <w:rPr>
          <w:rFonts w:eastAsia="SimSun" w:hint="eastAsia"/>
          <w:lang w:val="en-US" w:eastAsia="zh-CN"/>
        </w:rPr>
        <w:t>clause 6.15.5</w:t>
      </w:r>
      <w:r>
        <w:t xml:space="preserve"> with the step size specified in table 6.1</w:t>
      </w:r>
      <w:r>
        <w:rPr>
          <w:rFonts w:eastAsia="SimSun" w:hint="eastAsia"/>
          <w:lang w:val="en-US" w:eastAsia="zh-CN"/>
        </w:rPr>
        <w:t>5</w:t>
      </w:r>
      <w:r>
        <w:t>.4.</w:t>
      </w:r>
      <w:r>
        <w:rPr>
          <w:rFonts w:hint="eastAsia"/>
          <w:lang w:val="en-US" w:eastAsia="zh-CN"/>
        </w:rPr>
        <w:t>3</w:t>
      </w:r>
      <w:r>
        <w:t>-</w:t>
      </w:r>
      <w:r>
        <w:rPr>
          <w:rFonts w:hint="eastAsia"/>
          <w:lang w:eastAsia="zh-CN"/>
        </w:rPr>
        <w:t>1</w:t>
      </w:r>
      <w:r>
        <w:rPr>
          <w:rFonts w:hint="eastAsia"/>
          <w:lang w:val="en-US" w:eastAsia="zh-CN"/>
        </w:rPr>
        <w:t>.</w:t>
      </w:r>
    </w:p>
    <w:p w14:paraId="098B5746" w14:textId="77777777" w:rsidR="003E259E" w:rsidRDefault="003E259E" w:rsidP="003E259E">
      <w:pPr>
        <w:pStyle w:val="TH"/>
        <w:rPr>
          <w:lang w:eastAsia="zh-CN"/>
        </w:rPr>
      </w:pPr>
      <w:r>
        <w:t>Table 6.1</w:t>
      </w:r>
      <w:r>
        <w:rPr>
          <w:rFonts w:eastAsia="SimSun" w:hint="eastAsia"/>
          <w:lang w:val="en-US" w:eastAsia="zh-CN"/>
        </w:rPr>
        <w:t>5</w:t>
      </w:r>
      <w:r>
        <w:t>.4.</w:t>
      </w:r>
      <w:r>
        <w:rPr>
          <w:rFonts w:hint="eastAsia"/>
          <w:lang w:val="en-US" w:eastAsia="zh-CN"/>
        </w:rPr>
        <w:t>3</w:t>
      </w:r>
      <w:r>
        <w:t>-</w:t>
      </w:r>
      <w:r>
        <w:rPr>
          <w:rFonts w:hint="eastAsia"/>
          <w:lang w:eastAsia="zh-CN"/>
        </w:rPr>
        <w:t>1</w:t>
      </w:r>
      <w: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4456"/>
        <w:gridCol w:w="1377"/>
      </w:tblGrid>
      <w:tr w:rsidR="003E259E" w14:paraId="2534D669" w14:textId="77777777" w:rsidTr="006604E1">
        <w:trPr>
          <w:cantSplit/>
          <w:jc w:val="center"/>
        </w:trPr>
        <w:tc>
          <w:tcPr>
            <w:tcW w:w="1667" w:type="dxa"/>
          </w:tcPr>
          <w:p w14:paraId="419FBE92" w14:textId="77777777" w:rsidR="003E259E" w:rsidRDefault="003E259E" w:rsidP="006604E1">
            <w:pPr>
              <w:pStyle w:val="TAH"/>
            </w:pPr>
            <w:r>
              <w:t>Frequency range</w:t>
            </w:r>
          </w:p>
          <w:p w14:paraId="285EABFA" w14:textId="77777777" w:rsidR="003E259E" w:rsidRDefault="003E259E" w:rsidP="006604E1">
            <w:pPr>
              <w:pStyle w:val="TAH"/>
            </w:pPr>
            <w:r>
              <w:t>(MHz)</w:t>
            </w:r>
          </w:p>
        </w:tc>
        <w:tc>
          <w:tcPr>
            <w:tcW w:w="4456" w:type="dxa"/>
            <w:shd w:val="clear" w:color="auto" w:fill="auto"/>
          </w:tcPr>
          <w:p w14:paraId="52F84D7E" w14:textId="77777777" w:rsidR="003E259E" w:rsidRDefault="003E259E" w:rsidP="006604E1">
            <w:pPr>
              <w:pStyle w:val="TAH"/>
            </w:pPr>
            <w:r>
              <w:t>Minimum supported</w:t>
            </w:r>
            <w:r>
              <w:rPr>
                <w:i/>
              </w:rPr>
              <w:t xml:space="preserve"> </w:t>
            </w:r>
            <w:r>
              <w:rPr>
                <w:rFonts w:eastAsia="SimSun" w:hint="eastAsia"/>
                <w:i/>
                <w:lang w:val="en-US" w:eastAsia="zh-CN"/>
              </w:rPr>
              <w:t>NCR-MT</w:t>
            </w:r>
            <w:r>
              <w:rPr>
                <w:i/>
              </w:rPr>
              <w:t xml:space="preserve"> channel bandwidth</w:t>
            </w:r>
            <w:r>
              <w:t xml:space="preserve"> (MHz)</w:t>
            </w:r>
          </w:p>
        </w:tc>
        <w:tc>
          <w:tcPr>
            <w:tcW w:w="1377" w:type="dxa"/>
          </w:tcPr>
          <w:p w14:paraId="1AC1B30B" w14:textId="77777777" w:rsidR="003E259E" w:rsidRDefault="003E259E" w:rsidP="006604E1">
            <w:pPr>
              <w:pStyle w:val="TAH"/>
            </w:pPr>
            <w:r>
              <w:t>Measurement</w:t>
            </w:r>
          </w:p>
          <w:p w14:paraId="13FE5F6D" w14:textId="77777777" w:rsidR="003E259E" w:rsidRDefault="003E259E" w:rsidP="006604E1">
            <w:pPr>
              <w:pStyle w:val="TAH"/>
            </w:pPr>
            <w:r>
              <w:t>step size</w:t>
            </w:r>
          </w:p>
          <w:p w14:paraId="209F9571" w14:textId="77777777" w:rsidR="003E259E" w:rsidRDefault="003E259E" w:rsidP="006604E1">
            <w:pPr>
              <w:pStyle w:val="TAH"/>
            </w:pPr>
            <w:r>
              <w:t>(MHz)</w:t>
            </w:r>
          </w:p>
        </w:tc>
      </w:tr>
      <w:tr w:rsidR="003E259E" w14:paraId="1DCA21C6" w14:textId="77777777" w:rsidTr="006604E1">
        <w:trPr>
          <w:cantSplit/>
          <w:jc w:val="center"/>
        </w:trPr>
        <w:tc>
          <w:tcPr>
            <w:tcW w:w="1667" w:type="dxa"/>
            <w:tcBorders>
              <w:bottom w:val="single" w:sz="4" w:space="0" w:color="auto"/>
            </w:tcBorders>
          </w:tcPr>
          <w:p w14:paraId="7712431F" w14:textId="77777777" w:rsidR="003E259E" w:rsidRDefault="003E259E" w:rsidP="006604E1">
            <w:pPr>
              <w:pStyle w:val="TAC"/>
            </w:pPr>
            <w:r>
              <w:t>30 to 6000</w:t>
            </w:r>
          </w:p>
        </w:tc>
        <w:tc>
          <w:tcPr>
            <w:tcW w:w="4456" w:type="dxa"/>
          </w:tcPr>
          <w:p w14:paraId="12A5F952" w14:textId="77777777" w:rsidR="003E259E" w:rsidRDefault="003E259E" w:rsidP="006604E1">
            <w:pPr>
              <w:pStyle w:val="TAC"/>
            </w:pPr>
            <w:r>
              <w:t>50, 100, 200, 400</w:t>
            </w:r>
          </w:p>
        </w:tc>
        <w:tc>
          <w:tcPr>
            <w:tcW w:w="1377" w:type="dxa"/>
          </w:tcPr>
          <w:p w14:paraId="045A786A" w14:textId="77777777" w:rsidR="003E259E" w:rsidRDefault="003E259E" w:rsidP="006604E1">
            <w:pPr>
              <w:pStyle w:val="TAC"/>
              <w:rPr>
                <w:lang w:eastAsia="zh-CN"/>
              </w:rPr>
            </w:pPr>
            <w:r>
              <w:rPr>
                <w:lang w:eastAsia="zh-CN"/>
              </w:rPr>
              <w:t>1</w:t>
            </w:r>
          </w:p>
        </w:tc>
      </w:tr>
      <w:tr w:rsidR="003E259E" w14:paraId="7000DC07" w14:textId="77777777" w:rsidTr="006604E1">
        <w:trPr>
          <w:cantSplit/>
          <w:jc w:val="center"/>
        </w:trPr>
        <w:tc>
          <w:tcPr>
            <w:tcW w:w="1667" w:type="dxa"/>
            <w:tcBorders>
              <w:bottom w:val="nil"/>
            </w:tcBorders>
            <w:shd w:val="clear" w:color="auto" w:fill="auto"/>
          </w:tcPr>
          <w:p w14:paraId="6E7E634C" w14:textId="77777777" w:rsidR="003E259E" w:rsidRDefault="003E259E" w:rsidP="006604E1">
            <w:pPr>
              <w:pStyle w:val="TAC"/>
            </w:pPr>
            <w:r>
              <w:t>6000 to 60000</w:t>
            </w:r>
          </w:p>
        </w:tc>
        <w:tc>
          <w:tcPr>
            <w:tcW w:w="4456" w:type="dxa"/>
          </w:tcPr>
          <w:p w14:paraId="01B4478F" w14:textId="77777777" w:rsidR="003E259E" w:rsidRDefault="003E259E" w:rsidP="006604E1">
            <w:pPr>
              <w:pStyle w:val="TAC"/>
            </w:pPr>
            <w:r>
              <w:t>50</w:t>
            </w:r>
          </w:p>
        </w:tc>
        <w:tc>
          <w:tcPr>
            <w:tcW w:w="1377" w:type="dxa"/>
          </w:tcPr>
          <w:p w14:paraId="7C29F09E" w14:textId="77777777" w:rsidR="003E259E" w:rsidRDefault="003E259E" w:rsidP="006604E1">
            <w:pPr>
              <w:pStyle w:val="TAC"/>
              <w:rPr>
                <w:lang w:eastAsia="zh-CN"/>
              </w:rPr>
            </w:pPr>
            <w:r>
              <w:rPr>
                <w:lang w:eastAsia="zh-CN"/>
              </w:rPr>
              <w:t>15</w:t>
            </w:r>
          </w:p>
        </w:tc>
      </w:tr>
      <w:tr w:rsidR="003E259E" w14:paraId="355A4CE4" w14:textId="77777777" w:rsidTr="006604E1">
        <w:trPr>
          <w:cantSplit/>
          <w:jc w:val="center"/>
        </w:trPr>
        <w:tc>
          <w:tcPr>
            <w:tcW w:w="1667" w:type="dxa"/>
            <w:tcBorders>
              <w:top w:val="nil"/>
              <w:bottom w:val="nil"/>
            </w:tcBorders>
            <w:shd w:val="clear" w:color="auto" w:fill="auto"/>
          </w:tcPr>
          <w:p w14:paraId="6C05E869" w14:textId="77777777" w:rsidR="003E259E" w:rsidRDefault="003E259E" w:rsidP="006604E1">
            <w:pPr>
              <w:pStyle w:val="TAC"/>
            </w:pPr>
          </w:p>
        </w:tc>
        <w:tc>
          <w:tcPr>
            <w:tcW w:w="4456" w:type="dxa"/>
          </w:tcPr>
          <w:p w14:paraId="39B1E554" w14:textId="77777777" w:rsidR="003E259E" w:rsidRDefault="003E259E" w:rsidP="006604E1">
            <w:pPr>
              <w:pStyle w:val="TAC"/>
            </w:pPr>
            <w:r>
              <w:t xml:space="preserve">100 </w:t>
            </w:r>
          </w:p>
        </w:tc>
        <w:tc>
          <w:tcPr>
            <w:tcW w:w="1377" w:type="dxa"/>
          </w:tcPr>
          <w:p w14:paraId="78B7919E" w14:textId="77777777" w:rsidR="003E259E" w:rsidRDefault="003E259E" w:rsidP="006604E1">
            <w:pPr>
              <w:pStyle w:val="TAC"/>
              <w:rPr>
                <w:lang w:eastAsia="zh-CN"/>
              </w:rPr>
            </w:pPr>
            <w:r>
              <w:rPr>
                <w:lang w:eastAsia="zh-CN"/>
              </w:rPr>
              <w:t>30</w:t>
            </w:r>
          </w:p>
        </w:tc>
      </w:tr>
      <w:tr w:rsidR="003E259E" w14:paraId="5CD247E6" w14:textId="77777777" w:rsidTr="006604E1">
        <w:trPr>
          <w:cantSplit/>
          <w:jc w:val="center"/>
        </w:trPr>
        <w:tc>
          <w:tcPr>
            <w:tcW w:w="1667" w:type="dxa"/>
            <w:tcBorders>
              <w:top w:val="nil"/>
              <w:bottom w:val="nil"/>
            </w:tcBorders>
            <w:shd w:val="clear" w:color="auto" w:fill="auto"/>
          </w:tcPr>
          <w:p w14:paraId="64448F48" w14:textId="77777777" w:rsidR="003E259E" w:rsidRDefault="003E259E" w:rsidP="006604E1">
            <w:pPr>
              <w:pStyle w:val="TAC"/>
              <w:rPr>
                <w:lang w:eastAsia="zh-CN"/>
              </w:rPr>
            </w:pPr>
          </w:p>
        </w:tc>
        <w:tc>
          <w:tcPr>
            <w:tcW w:w="4456" w:type="dxa"/>
          </w:tcPr>
          <w:p w14:paraId="3539AFCC" w14:textId="77777777" w:rsidR="003E259E" w:rsidRDefault="003E259E" w:rsidP="006604E1">
            <w:pPr>
              <w:pStyle w:val="TAC"/>
              <w:rPr>
                <w:lang w:eastAsia="zh-CN"/>
              </w:rPr>
            </w:pPr>
            <w:r>
              <w:rPr>
                <w:lang w:eastAsia="zh-CN"/>
              </w:rPr>
              <w:t>200</w:t>
            </w:r>
          </w:p>
        </w:tc>
        <w:tc>
          <w:tcPr>
            <w:tcW w:w="1377" w:type="dxa"/>
          </w:tcPr>
          <w:p w14:paraId="0119FB82" w14:textId="77777777" w:rsidR="003E259E" w:rsidRDefault="003E259E" w:rsidP="006604E1">
            <w:pPr>
              <w:pStyle w:val="TAC"/>
              <w:rPr>
                <w:lang w:eastAsia="zh-CN"/>
              </w:rPr>
            </w:pPr>
            <w:r>
              <w:rPr>
                <w:lang w:eastAsia="zh-CN"/>
              </w:rPr>
              <w:t>60</w:t>
            </w:r>
          </w:p>
        </w:tc>
      </w:tr>
      <w:tr w:rsidR="003E259E" w14:paraId="5B86B38B" w14:textId="77777777" w:rsidTr="006604E1">
        <w:trPr>
          <w:cantSplit/>
          <w:jc w:val="center"/>
        </w:trPr>
        <w:tc>
          <w:tcPr>
            <w:tcW w:w="1667" w:type="dxa"/>
            <w:tcBorders>
              <w:top w:val="nil"/>
            </w:tcBorders>
            <w:shd w:val="clear" w:color="auto" w:fill="auto"/>
          </w:tcPr>
          <w:p w14:paraId="0A1D19B3" w14:textId="77777777" w:rsidR="003E259E" w:rsidRDefault="003E259E" w:rsidP="006604E1">
            <w:pPr>
              <w:pStyle w:val="TAC"/>
            </w:pPr>
          </w:p>
        </w:tc>
        <w:tc>
          <w:tcPr>
            <w:tcW w:w="4456" w:type="dxa"/>
          </w:tcPr>
          <w:p w14:paraId="196FB07C" w14:textId="77777777" w:rsidR="003E259E" w:rsidRDefault="003E259E" w:rsidP="006604E1">
            <w:pPr>
              <w:pStyle w:val="TAC"/>
              <w:rPr>
                <w:lang w:eastAsia="zh-CN"/>
              </w:rPr>
            </w:pPr>
            <w:r>
              <w:t xml:space="preserve">400 </w:t>
            </w:r>
          </w:p>
        </w:tc>
        <w:tc>
          <w:tcPr>
            <w:tcW w:w="1377" w:type="dxa"/>
          </w:tcPr>
          <w:p w14:paraId="6CD25152" w14:textId="77777777" w:rsidR="003E259E" w:rsidRDefault="003E259E" w:rsidP="006604E1">
            <w:pPr>
              <w:pStyle w:val="TAC"/>
              <w:rPr>
                <w:lang w:eastAsia="zh-CN"/>
              </w:rPr>
            </w:pPr>
            <w:r>
              <w:rPr>
                <w:lang w:eastAsia="zh-CN"/>
              </w:rPr>
              <w:t>60</w:t>
            </w:r>
          </w:p>
        </w:tc>
      </w:tr>
    </w:tbl>
    <w:p w14:paraId="59A2C5F8" w14:textId="77777777" w:rsidR="003E259E" w:rsidRDefault="003E259E" w:rsidP="003E259E">
      <w:pPr>
        <w:rPr>
          <w:lang w:val="en-US"/>
        </w:rPr>
      </w:pPr>
    </w:p>
    <w:p w14:paraId="7F2B5B20" w14:textId="57192049" w:rsidR="00C20037" w:rsidRDefault="003E259E" w:rsidP="009B35E3">
      <w:pPr>
        <w:pStyle w:val="B1"/>
        <w:rPr>
          <w:rFonts w:eastAsia="DengXian"/>
        </w:rPr>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3D53DAC1" w14:textId="77777777" w:rsidR="00C20037" w:rsidRDefault="00C20037" w:rsidP="00C20037">
      <w:pPr>
        <w:pStyle w:val="Heading3"/>
      </w:pPr>
      <w:bookmarkStart w:id="4398" w:name="_Toc176472876"/>
      <w:bookmarkStart w:id="4399" w:name="_Toc187248107"/>
      <w:bookmarkStart w:id="4400" w:name="_Toc194054457"/>
      <w:bookmarkStart w:id="4401" w:name="_Toc200115749"/>
      <w:r>
        <w:t>6.1</w:t>
      </w:r>
      <w:r>
        <w:rPr>
          <w:rFonts w:eastAsia="SimSun" w:hint="eastAsia"/>
          <w:lang w:val="en-US" w:eastAsia="zh-CN"/>
        </w:rPr>
        <w:t>5</w:t>
      </w:r>
      <w:r>
        <w:t>.5</w:t>
      </w:r>
      <w:r>
        <w:tab/>
        <w:t>Test requirements</w:t>
      </w:r>
      <w:bookmarkEnd w:id="4398"/>
      <w:bookmarkEnd w:id="4399"/>
      <w:bookmarkEnd w:id="4400"/>
      <w:bookmarkEnd w:id="4401"/>
    </w:p>
    <w:p w14:paraId="54FBE8F7" w14:textId="52E04636" w:rsidR="00C20037" w:rsidRPr="009B35E3" w:rsidRDefault="00C20037" w:rsidP="00C20037">
      <w:r w:rsidRPr="009B35E3">
        <w:t xml:space="preserve">For </w:t>
      </w:r>
      <w:r w:rsidRPr="009B35E3">
        <w:rPr>
          <w:i/>
        </w:rPr>
        <w:t>NCR type 2-O</w:t>
      </w:r>
      <w:r w:rsidRPr="009B35E3">
        <w:t xml:space="preserve"> of WA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176-2</w:t>
      </w:r>
      <w:r w:rsidRPr="009B35E3">
        <w:rPr>
          <w:rFonts w:hint="eastAsia"/>
          <w:lang w:val="en-US" w:eastAsia="zh-CN"/>
        </w:rPr>
        <w:t xml:space="preserve"> </w:t>
      </w:r>
      <w:r w:rsidRPr="009B35E3">
        <w:rPr>
          <w:lang w:val="en-US" w:eastAsia="zh-CN"/>
        </w:rPr>
        <w:t>[</w:t>
      </w:r>
      <w:r w:rsidRPr="009B35E3">
        <w:rPr>
          <w:rFonts w:hint="eastAsia"/>
          <w:lang w:val="en-US" w:eastAsia="zh-CN"/>
        </w:rPr>
        <w:t>21</w:t>
      </w:r>
      <w:r w:rsidRPr="009B35E3">
        <w:rPr>
          <w:lang w:val="en-US" w:eastAsia="zh-CN"/>
        </w:rPr>
        <w:t xml:space="preserve">], </w:t>
      </w:r>
      <w:r w:rsidRPr="009B35E3">
        <w:rPr>
          <w:rFonts w:hint="eastAsia"/>
          <w:lang w:val="en-US" w:eastAsia="zh-CN"/>
        </w:rPr>
        <w:t xml:space="preserve">clause </w:t>
      </w:r>
      <w:r w:rsidRPr="009B35E3">
        <w:rPr>
          <w:lang w:eastAsia="sv-SE"/>
        </w:rPr>
        <w:t>7.5.2.5.</w:t>
      </w:r>
      <w:r w:rsidR="006656CC">
        <w:rPr>
          <w:lang w:eastAsia="sv-SE"/>
        </w:rPr>
        <w:t>5</w:t>
      </w:r>
      <w:r w:rsidRPr="009B35E3">
        <w:rPr>
          <w:rFonts w:hint="eastAsia"/>
          <w:lang w:val="en-US" w:eastAsia="zh-CN"/>
        </w:rPr>
        <w:t>.</w:t>
      </w:r>
    </w:p>
    <w:p w14:paraId="5F25372D" w14:textId="77777777" w:rsidR="00C20037" w:rsidRPr="009B35E3" w:rsidRDefault="00C20037" w:rsidP="00C20037">
      <w:r w:rsidRPr="009B35E3">
        <w:t xml:space="preserve">For </w:t>
      </w:r>
      <w:r w:rsidRPr="009B35E3">
        <w:rPr>
          <w:i/>
        </w:rPr>
        <w:t>NCR type 2-O</w:t>
      </w:r>
      <w:r w:rsidRPr="009B35E3">
        <w:t xml:space="preserve"> of LA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521</w:t>
      </w:r>
      <w:r w:rsidRPr="009B35E3">
        <w:rPr>
          <w:rFonts w:hint="eastAsia"/>
          <w:lang w:val="en-US" w:eastAsia="zh-CN"/>
        </w:rPr>
        <w:t>-</w:t>
      </w:r>
      <w:r w:rsidRPr="009B35E3">
        <w:rPr>
          <w:lang w:val="en-US" w:eastAsia="zh-CN"/>
        </w:rPr>
        <w:t>2</w:t>
      </w:r>
      <w:r w:rsidRPr="009B35E3">
        <w:rPr>
          <w:rFonts w:hint="eastAsia"/>
          <w:lang w:val="en-US" w:eastAsia="zh-CN"/>
        </w:rPr>
        <w:t xml:space="preserve"> </w:t>
      </w:r>
      <w:r w:rsidRPr="009B35E3">
        <w:rPr>
          <w:lang w:val="en-US" w:eastAsia="zh-CN"/>
        </w:rPr>
        <w:t>[</w:t>
      </w:r>
      <w:r w:rsidRPr="009B35E3">
        <w:rPr>
          <w:rFonts w:hint="eastAsia"/>
          <w:lang w:val="en-US" w:eastAsia="zh-CN"/>
        </w:rPr>
        <w:t>20</w:t>
      </w:r>
      <w:r w:rsidRPr="009B35E3">
        <w:rPr>
          <w:lang w:val="en-US" w:eastAsia="zh-CN"/>
        </w:rPr>
        <w:t xml:space="preserve">], </w:t>
      </w:r>
      <w:r w:rsidRPr="009B35E3">
        <w:rPr>
          <w:rFonts w:hint="eastAsia"/>
          <w:lang w:val="en-US" w:eastAsia="zh-CN"/>
        </w:rPr>
        <w:t xml:space="preserve">clause </w:t>
      </w:r>
      <w:r w:rsidRPr="009B35E3">
        <w:rPr>
          <w:lang w:val="en-US" w:eastAsia="zh-CN"/>
        </w:rPr>
        <w:t>7.6.2.5</w:t>
      </w:r>
      <w:r w:rsidRPr="009B35E3">
        <w:rPr>
          <w:rFonts w:hint="eastAsia"/>
          <w:lang w:val="en-US" w:eastAsia="zh-CN"/>
        </w:rPr>
        <w:t>.</w:t>
      </w:r>
    </w:p>
    <w:p w14:paraId="31C2A552" w14:textId="69EB7C81" w:rsidR="00C20037" w:rsidRDefault="00C20037" w:rsidP="00C20037">
      <w:pPr>
        <w:rPr>
          <w:highlight w:val="cyan"/>
        </w:rPr>
      </w:pPr>
      <w:r w:rsidRPr="009B35E3">
        <w:rPr>
          <w:lang w:val="en-US" w:eastAsia="zh-CN"/>
        </w:rPr>
        <w:t xml:space="preserve">This test requirement applies </w:t>
      </w:r>
      <w:r w:rsidRPr="009B35E3">
        <w:t xml:space="preserve">at </w:t>
      </w:r>
      <w:r w:rsidR="006656CC">
        <w:t>NCR-</w:t>
      </w:r>
      <w:r w:rsidRPr="009B35E3">
        <w:t>MT RIB only.</w:t>
      </w:r>
    </w:p>
    <w:p w14:paraId="134D0AD1" w14:textId="7EE48218" w:rsidR="00C20037" w:rsidRDefault="00C20037" w:rsidP="00C20037">
      <w:pPr>
        <w:pStyle w:val="Heading2"/>
      </w:pPr>
      <w:bookmarkStart w:id="4402" w:name="_Toc176472877"/>
      <w:bookmarkStart w:id="4403" w:name="_Toc187248108"/>
      <w:bookmarkStart w:id="4404" w:name="_Toc194054458"/>
      <w:bookmarkStart w:id="4405" w:name="_Toc200115750"/>
      <w:r>
        <w:rPr>
          <w:rFonts w:eastAsia="SimSun" w:hint="eastAsia"/>
          <w:lang w:val="en-US" w:eastAsia="zh-CN"/>
        </w:rPr>
        <w:t>6.16</w:t>
      </w:r>
      <w:r>
        <w:tab/>
      </w:r>
      <w:r w:rsidR="00DC44CB">
        <w:rPr>
          <w:rFonts w:eastAsia="SimSun" w:hint="eastAsia"/>
          <w:lang w:val="en-US" w:eastAsia="zh-CN"/>
        </w:rPr>
        <w:t>OTA receiver s</w:t>
      </w:r>
      <w:r w:rsidR="00DC44CB">
        <w:t>purious emissions</w:t>
      </w:r>
      <w:bookmarkEnd w:id="4402"/>
      <w:bookmarkEnd w:id="4403"/>
      <w:bookmarkEnd w:id="4404"/>
      <w:bookmarkEnd w:id="4405"/>
    </w:p>
    <w:p w14:paraId="0DA4A71B" w14:textId="77777777" w:rsidR="00C20037" w:rsidRDefault="00C20037" w:rsidP="00C20037">
      <w:pPr>
        <w:pStyle w:val="Heading3"/>
      </w:pPr>
      <w:bookmarkStart w:id="4406" w:name="_Toc176472878"/>
      <w:bookmarkStart w:id="4407" w:name="_Toc187248109"/>
      <w:bookmarkStart w:id="4408" w:name="_Toc194054459"/>
      <w:bookmarkStart w:id="4409" w:name="_Toc200115751"/>
      <w:r>
        <w:t>6.</w:t>
      </w:r>
      <w:r>
        <w:rPr>
          <w:rFonts w:eastAsia="SimSun" w:hint="eastAsia"/>
          <w:lang w:val="en-US" w:eastAsia="zh-CN"/>
        </w:rPr>
        <w:t>16</w:t>
      </w:r>
      <w:r>
        <w:t>.1</w:t>
      </w:r>
      <w:r>
        <w:tab/>
        <w:t>Definition and applicability</w:t>
      </w:r>
      <w:bookmarkEnd w:id="4406"/>
      <w:bookmarkEnd w:id="4407"/>
      <w:bookmarkEnd w:id="4408"/>
      <w:bookmarkEnd w:id="4409"/>
    </w:p>
    <w:p w14:paraId="00AB6C9C" w14:textId="084251A1" w:rsidR="00C20037" w:rsidRDefault="00DC44CB" w:rsidP="00C20037">
      <w:pPr>
        <w:rPr>
          <w:lang w:val="en-US" w:eastAsia="zh-CN"/>
        </w:rPr>
      </w:pPr>
      <w:r>
        <w:rPr>
          <w:rFonts w:eastAsia="??"/>
        </w:rPr>
        <w:t xml:space="preserve">The </w:t>
      </w:r>
      <w:r>
        <w:rPr>
          <w:rFonts w:eastAsia="SimSun" w:hint="eastAsia"/>
          <w:lang w:val="en-US" w:eastAsia="zh-CN"/>
        </w:rPr>
        <w:t xml:space="preserve">receiver </w:t>
      </w:r>
      <w:r>
        <w:rPr>
          <w:rFonts w:eastAsia="??"/>
        </w:rPr>
        <w:t>spurious emissions power is the power of emissions generated or amplified in a receiver. The</w:t>
      </w:r>
      <w:r>
        <w:rPr>
          <w:rFonts w:eastAsia="SimSun" w:hint="eastAsia"/>
          <w:lang w:val="en-US" w:eastAsia="zh-CN"/>
        </w:rPr>
        <w:t xml:space="preserve"> receiver</w:t>
      </w:r>
      <w:r>
        <w:rPr>
          <w:rFonts w:eastAsia="??"/>
        </w:rPr>
        <w:t xml:space="preserve"> spurious emissions power level is measured as TRP.</w:t>
      </w:r>
    </w:p>
    <w:p w14:paraId="4B72602F" w14:textId="70B9A1D6" w:rsidR="00C20037" w:rsidRDefault="00C20037" w:rsidP="00C20037">
      <w:r>
        <w:t xml:space="preserve">This requirement applies at </w:t>
      </w:r>
      <w:r w:rsidR="006656CC">
        <w:t>NCR-</w:t>
      </w:r>
      <w:r>
        <w:t xml:space="preserve">MT RIB only. </w:t>
      </w:r>
    </w:p>
    <w:p w14:paraId="7DE0B7CC" w14:textId="77777777" w:rsidR="00C20037" w:rsidRDefault="00C20037" w:rsidP="00C20037">
      <w:pPr>
        <w:pStyle w:val="Heading3"/>
      </w:pPr>
      <w:bookmarkStart w:id="4410" w:name="_Toc176472879"/>
      <w:bookmarkStart w:id="4411" w:name="_Toc187248110"/>
      <w:bookmarkStart w:id="4412" w:name="_Toc194054460"/>
      <w:bookmarkStart w:id="4413" w:name="_Toc200115752"/>
      <w:r>
        <w:t>6.</w:t>
      </w:r>
      <w:r>
        <w:rPr>
          <w:rFonts w:eastAsia="SimSun" w:hint="eastAsia"/>
          <w:lang w:val="en-US" w:eastAsia="zh-CN"/>
        </w:rPr>
        <w:t>16</w:t>
      </w:r>
      <w:r>
        <w:t>.</w:t>
      </w:r>
      <w:r>
        <w:rPr>
          <w:rFonts w:eastAsia="SimSun" w:hint="eastAsia"/>
          <w:lang w:val="en-US" w:eastAsia="zh-CN"/>
        </w:rPr>
        <w:t>2</w:t>
      </w:r>
      <w:r>
        <w:tab/>
        <w:t>Minimum requirement</w:t>
      </w:r>
      <w:bookmarkEnd w:id="4410"/>
      <w:bookmarkEnd w:id="4411"/>
      <w:bookmarkEnd w:id="4412"/>
      <w:bookmarkEnd w:id="4413"/>
    </w:p>
    <w:p w14:paraId="4A50C539" w14:textId="77777777" w:rsidR="00DC44CB" w:rsidRDefault="00DC44CB" w:rsidP="00DC44CB">
      <w:r>
        <w:t xml:space="preserve">For </w:t>
      </w:r>
      <w:r>
        <w:rPr>
          <w:i/>
          <w:lang w:val="en-US" w:eastAsia="zh-CN"/>
        </w:rPr>
        <w:t>NCR type 2-O</w:t>
      </w:r>
      <w:r>
        <w:rPr>
          <w:lang w:val="en-US" w:eastAsia="zh-CN"/>
        </w:rPr>
        <w:t xml:space="preserve"> of WA class, the OTA </w:t>
      </w:r>
      <w:r>
        <w:rPr>
          <w:rFonts w:hint="eastAsia"/>
          <w:lang w:val="en-US" w:eastAsia="zh-CN"/>
        </w:rPr>
        <w:t xml:space="preserve">receiver </w:t>
      </w:r>
      <w:r>
        <w:rPr>
          <w:lang w:val="en-US" w:eastAsia="zh-CN"/>
        </w:rPr>
        <w:t>spurious emission requirement</w:t>
      </w:r>
      <w:r>
        <w:t xml:space="preserve"> is specified in TS 38.1</w:t>
      </w:r>
      <w:r>
        <w:rPr>
          <w:lang w:val="en-US" w:eastAsia="zh-CN"/>
        </w:rPr>
        <w:t>74 [</w:t>
      </w:r>
      <w:r>
        <w:rPr>
          <w:rFonts w:hint="eastAsia"/>
          <w:lang w:val="en-US" w:eastAsia="zh-CN"/>
        </w:rPr>
        <w:t>19</w:t>
      </w:r>
      <w:r>
        <w:t>], clause 10.7.3.2.</w:t>
      </w:r>
    </w:p>
    <w:p w14:paraId="38DB53F3" w14:textId="17AB0B47" w:rsidR="00C20037" w:rsidRDefault="00DC44CB" w:rsidP="00DC44CB">
      <w:pPr>
        <w:rPr>
          <w:lang w:val="en-US" w:eastAsia="zh-CN"/>
        </w:rPr>
      </w:pPr>
      <w:r>
        <w:t xml:space="preserve">For </w:t>
      </w:r>
      <w:r>
        <w:rPr>
          <w:i/>
          <w:lang w:val="en-US" w:eastAsia="zh-CN"/>
        </w:rPr>
        <w:t>NCR type 2-O</w:t>
      </w:r>
      <w:r>
        <w:rPr>
          <w:lang w:val="en-US" w:eastAsia="zh-CN"/>
        </w:rPr>
        <w:t xml:space="preserve"> of LA class, </w:t>
      </w:r>
      <w:r>
        <w:t xml:space="preserve">the </w:t>
      </w:r>
      <w:r>
        <w:rPr>
          <w:lang w:val="en-US" w:eastAsia="zh-CN"/>
        </w:rPr>
        <w:t xml:space="preserve">OTA </w:t>
      </w:r>
      <w:r>
        <w:rPr>
          <w:rFonts w:hint="eastAsia"/>
          <w:lang w:val="en-US" w:eastAsia="zh-CN"/>
        </w:rPr>
        <w:t xml:space="preserve">receiver </w:t>
      </w:r>
      <w:r>
        <w:rPr>
          <w:lang w:val="en-US" w:eastAsia="zh-CN"/>
        </w:rPr>
        <w:t>spurious emission requirement</w:t>
      </w:r>
      <w:r>
        <w:t xml:space="preserve"> is specified </w:t>
      </w:r>
      <w:r>
        <w:rPr>
          <w:lang w:val="en-US" w:eastAsia="zh-CN"/>
        </w:rPr>
        <w:t>in TS 38.101-2 [</w:t>
      </w:r>
      <w:r>
        <w:rPr>
          <w:rFonts w:hint="eastAsia"/>
          <w:lang w:val="en-US" w:eastAsia="zh-CN"/>
        </w:rPr>
        <w:t>14</w:t>
      </w:r>
      <w:r>
        <w:rPr>
          <w:lang w:val="en-US" w:eastAsia="zh-CN"/>
        </w:rPr>
        <w:t>], clause 7.9.</w:t>
      </w:r>
    </w:p>
    <w:p w14:paraId="513059F5" w14:textId="77777777" w:rsidR="00C20037" w:rsidRDefault="00C20037" w:rsidP="00C20037">
      <w:pPr>
        <w:pStyle w:val="Heading3"/>
      </w:pPr>
      <w:bookmarkStart w:id="4414" w:name="_Toc176472880"/>
      <w:bookmarkStart w:id="4415" w:name="_Toc187248111"/>
      <w:bookmarkStart w:id="4416" w:name="_Toc194054461"/>
      <w:bookmarkStart w:id="4417" w:name="_Toc200115753"/>
      <w:r>
        <w:t>6.1</w:t>
      </w:r>
      <w:r>
        <w:rPr>
          <w:rFonts w:eastAsia="SimSun" w:hint="eastAsia"/>
          <w:lang w:val="en-US" w:eastAsia="zh-CN"/>
        </w:rPr>
        <w:t>6</w:t>
      </w:r>
      <w:r>
        <w:t>.3</w:t>
      </w:r>
      <w:r>
        <w:tab/>
        <w:t>Test purpose</w:t>
      </w:r>
      <w:bookmarkEnd w:id="4414"/>
      <w:bookmarkEnd w:id="4415"/>
      <w:bookmarkEnd w:id="4416"/>
      <w:bookmarkEnd w:id="4417"/>
    </w:p>
    <w:p w14:paraId="46F7ED30" w14:textId="24A76752" w:rsidR="00C20037" w:rsidRDefault="00DC44CB" w:rsidP="00C20037">
      <w:r>
        <w:t xml:space="preserve">Test verifies whether </w:t>
      </w:r>
      <w:r>
        <w:rPr>
          <w:rFonts w:eastAsia="SimSun" w:hint="eastAsia"/>
          <w:lang w:val="en-US" w:eastAsia="zh-CN"/>
        </w:rPr>
        <w:t xml:space="preserve">receiver </w:t>
      </w:r>
      <w:r>
        <w:t>spurious emissions meet the requirements described in clause 6.16.5. Excess</w:t>
      </w:r>
      <w:r>
        <w:rPr>
          <w:rFonts w:eastAsia="SimSun" w:hint="eastAsia"/>
          <w:lang w:val="en-US" w:eastAsia="zh-CN"/>
        </w:rPr>
        <w:t xml:space="preserve"> receiver</w:t>
      </w:r>
      <w:r>
        <w:t xml:space="preserve"> spurious emissions increase the interference to other systems.</w:t>
      </w:r>
    </w:p>
    <w:p w14:paraId="30531478" w14:textId="77777777" w:rsidR="00C20037" w:rsidRDefault="00C20037" w:rsidP="00C20037">
      <w:pPr>
        <w:pStyle w:val="Heading3"/>
      </w:pPr>
      <w:bookmarkStart w:id="4418" w:name="_Toc176472881"/>
      <w:bookmarkStart w:id="4419" w:name="_Toc187248112"/>
      <w:bookmarkStart w:id="4420" w:name="_Toc194054462"/>
      <w:bookmarkStart w:id="4421" w:name="_Toc200115754"/>
      <w:r>
        <w:t>6.1</w:t>
      </w:r>
      <w:r>
        <w:rPr>
          <w:rFonts w:eastAsia="SimSun" w:hint="eastAsia"/>
          <w:lang w:val="en-US" w:eastAsia="zh-CN"/>
        </w:rPr>
        <w:t>6</w:t>
      </w:r>
      <w:r>
        <w:t>.4</w:t>
      </w:r>
      <w:r>
        <w:tab/>
        <w:t>Method of test</w:t>
      </w:r>
      <w:bookmarkEnd w:id="4418"/>
      <w:bookmarkEnd w:id="4419"/>
      <w:bookmarkEnd w:id="4420"/>
      <w:bookmarkEnd w:id="4421"/>
    </w:p>
    <w:p w14:paraId="7E4504C0" w14:textId="77777777" w:rsidR="00C20037" w:rsidRDefault="00C20037" w:rsidP="00C20037">
      <w:pPr>
        <w:pStyle w:val="Heading4"/>
        <w:overflowPunct/>
        <w:autoSpaceDE/>
        <w:autoSpaceDN/>
        <w:adjustRightInd/>
        <w:textAlignment w:val="auto"/>
        <w:rPr>
          <w:rFonts w:eastAsia="SimSun"/>
          <w:lang w:eastAsia="en-US"/>
        </w:rPr>
      </w:pPr>
      <w:bookmarkStart w:id="4422" w:name="_Toc89940014"/>
      <w:bookmarkStart w:id="4423" w:name="_Toc76541306"/>
      <w:bookmarkStart w:id="4424" w:name="_Toc114148872"/>
      <w:bookmarkStart w:id="4425" w:name="_Toc145534636"/>
      <w:bookmarkStart w:id="4426" w:name="_Toc75334217"/>
      <w:bookmarkStart w:id="4427" w:name="_Toc106178154"/>
      <w:bookmarkStart w:id="4428" w:name="_Toc124151117"/>
      <w:bookmarkStart w:id="4429" w:name="_Toc138871186"/>
      <w:bookmarkStart w:id="4430" w:name="_Toc130393657"/>
      <w:bookmarkStart w:id="4431" w:name="_Toc82429763"/>
      <w:bookmarkStart w:id="4432" w:name="_Toc155287409"/>
      <w:bookmarkStart w:id="4433" w:name="_Toc76541873"/>
      <w:bookmarkStart w:id="4434" w:name="_Toc137562044"/>
      <w:bookmarkStart w:id="4435" w:name="_Toc98754340"/>
      <w:bookmarkStart w:id="4436" w:name="_Toc75165272"/>
      <w:bookmarkStart w:id="4437" w:name="_Toc75508409"/>
      <w:bookmarkStart w:id="4438" w:name="_Toc75816148"/>
      <w:bookmarkStart w:id="4439" w:name="_Toc176472882"/>
      <w:bookmarkStart w:id="4440" w:name="_Toc187248113"/>
      <w:bookmarkStart w:id="4441" w:name="_Toc194054463"/>
      <w:bookmarkStart w:id="4442" w:name="_Toc200115755"/>
      <w:r>
        <w:rPr>
          <w:rFonts w:eastAsia="SimSun"/>
          <w:lang w:val="en-US" w:eastAsia="en-US"/>
        </w:rPr>
        <w:t>6</w:t>
      </w:r>
      <w:r>
        <w:rPr>
          <w:rFonts w:eastAsia="SimSun"/>
          <w:lang w:eastAsia="en-US"/>
        </w:rPr>
        <w:t>.</w:t>
      </w:r>
      <w:r>
        <w:rPr>
          <w:rFonts w:eastAsia="SimSun"/>
          <w:lang w:val="en-US" w:eastAsia="en-US"/>
        </w:rPr>
        <w:t>16</w:t>
      </w:r>
      <w:r>
        <w:rPr>
          <w:rFonts w:eastAsia="SimSun"/>
          <w:lang w:eastAsia="en-US"/>
        </w:rPr>
        <w:t>.4.1</w:t>
      </w:r>
      <w:r>
        <w:rPr>
          <w:rFonts w:eastAsia="SimSun"/>
          <w:lang w:eastAsia="en-US"/>
        </w:rPr>
        <w:tab/>
        <w:t>Initial conditions</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38D42CB1" w14:textId="77777777" w:rsidR="00C20037" w:rsidRDefault="00C20037" w:rsidP="00C20037">
      <w:r>
        <w:t>Test environment: Normal; see annex B.2.</w:t>
      </w:r>
    </w:p>
    <w:p w14:paraId="3EC34E5A" w14:textId="77777777" w:rsidR="00C20037" w:rsidRDefault="00C20037" w:rsidP="00C20037">
      <w:r>
        <w:t>RF channels to be tested for single carrier, see clause 4.9</w:t>
      </w:r>
      <w:r>
        <w:rPr>
          <w:rFonts w:eastAsia="SimSun" w:hint="eastAsia"/>
          <w:lang w:val="en-US" w:eastAsia="zh-CN"/>
        </w:rPr>
        <w:t>A</w:t>
      </w:r>
      <w:r>
        <w:t>.1:</w:t>
      </w:r>
      <w:r>
        <w:tab/>
      </w:r>
    </w:p>
    <w:p w14:paraId="65A1BA8B" w14:textId="77777777" w:rsidR="00C20037" w:rsidRDefault="00C20037" w:rsidP="00C20037">
      <w:pPr>
        <w:pStyle w:val="B1"/>
      </w:pPr>
      <w:r>
        <w:t>-</w:t>
      </w:r>
      <w:r>
        <w:tab/>
        <w:t>For FR2:</w:t>
      </w:r>
    </w:p>
    <w:p w14:paraId="087E5D43" w14:textId="77777777" w:rsidR="00C20037" w:rsidRDefault="00C20037" w:rsidP="00C20037">
      <w:pPr>
        <w:pStyle w:val="B20"/>
        <w:rPr>
          <w:lang w:eastAsia="zh-CN"/>
        </w:rPr>
      </w:pPr>
      <w:r>
        <w:t>-</w:t>
      </w:r>
      <w:r>
        <w:tab/>
        <w:t>B</w:t>
      </w:r>
      <w:r>
        <w:rPr>
          <w:lang w:eastAsia="zh-CN"/>
        </w:rPr>
        <w:t xml:space="preserve"> when testing from 30 MHz to </w:t>
      </w:r>
      <w:r>
        <w:t>F</w:t>
      </w:r>
      <w:r>
        <w:rPr>
          <w:sz w:val="18"/>
          <w:vertAlign w:val="subscript"/>
        </w:rPr>
        <w:t>DL_low</w:t>
      </w:r>
      <w:r>
        <w:t xml:space="preserve"> - Δf</w:t>
      </w:r>
      <w:r>
        <w:rPr>
          <w:vertAlign w:val="subscript"/>
        </w:rPr>
        <w:t>OBUE</w:t>
      </w:r>
    </w:p>
    <w:p w14:paraId="72CC82FE" w14:textId="77777777" w:rsidR="00C20037" w:rsidRDefault="00C20037" w:rsidP="00C20037">
      <w:pPr>
        <w:pStyle w:val="B20"/>
        <w:rPr>
          <w:lang w:eastAsia="zh-CN"/>
        </w:rPr>
      </w:pPr>
      <w:r>
        <w:t>-</w:t>
      </w:r>
      <w:r>
        <w:tab/>
        <w:t>T</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ACA3832" w14:textId="77777777" w:rsidR="00C20037" w:rsidRDefault="00C20037" w:rsidP="00C20037">
      <w:r>
        <w:t>RF bandwidth positions to be tested</w:t>
      </w:r>
      <w:r>
        <w:rPr>
          <w:rFonts w:hint="eastAsia"/>
          <w:lang w:eastAsia="zh-CN"/>
        </w:rPr>
        <w:t xml:space="preserve"> in single-band operation</w:t>
      </w:r>
      <w:r>
        <w:t>, see clause 4.9</w:t>
      </w:r>
      <w:r>
        <w:rPr>
          <w:rFonts w:eastAsia="SimSun" w:hint="eastAsia"/>
          <w:lang w:val="en-US" w:eastAsia="zh-CN"/>
        </w:rPr>
        <w:t>A</w:t>
      </w:r>
      <w:r>
        <w:t>.1:</w:t>
      </w:r>
    </w:p>
    <w:p w14:paraId="2ADA9BA0" w14:textId="77777777" w:rsidR="00C20037" w:rsidRDefault="00C20037" w:rsidP="00C20037">
      <w:pPr>
        <w:pStyle w:val="B1"/>
      </w:pPr>
      <w:r>
        <w:t>-</w:t>
      </w:r>
      <w:r>
        <w:tab/>
        <w:t>For FR2:</w:t>
      </w:r>
    </w:p>
    <w:p w14:paraId="1F910B37" w14:textId="77777777" w:rsidR="00C20037" w:rsidRDefault="00C20037" w:rsidP="00C20037">
      <w:pPr>
        <w:pStyle w:val="B20"/>
        <w:rPr>
          <w:lang w:eastAsia="zh-CN"/>
        </w:rPr>
      </w:pPr>
      <w:r>
        <w:t>-</w:t>
      </w:r>
      <w:r>
        <w:tab/>
        <w:t>B</w:t>
      </w:r>
      <w:r>
        <w:rPr>
          <w:vertAlign w:val="subscript"/>
        </w:rPr>
        <w:t>RFBW</w:t>
      </w:r>
      <w:r>
        <w:rPr>
          <w:lang w:eastAsia="zh-CN"/>
        </w:rPr>
        <w:t xml:space="preserve"> when testing from 30 MHz to </w:t>
      </w:r>
      <w:r>
        <w:t>F</w:t>
      </w:r>
      <w:r>
        <w:rPr>
          <w:sz w:val="18"/>
          <w:vertAlign w:val="subscript"/>
        </w:rPr>
        <w:t>DL_low</w:t>
      </w:r>
      <w:r>
        <w:t xml:space="preserve"> - Δf</w:t>
      </w:r>
      <w:r>
        <w:rPr>
          <w:vertAlign w:val="subscript"/>
        </w:rPr>
        <w:t>OBUE</w:t>
      </w:r>
    </w:p>
    <w:p w14:paraId="1A67F867" w14:textId="77777777" w:rsidR="00C20037" w:rsidRDefault="00C20037" w:rsidP="00C20037">
      <w:pPr>
        <w:pStyle w:val="B20"/>
        <w:rPr>
          <w:lang w:eastAsia="zh-CN"/>
        </w:rPr>
      </w:pPr>
      <w:r>
        <w:t>-</w:t>
      </w:r>
      <w:r>
        <w:tab/>
        <w:t>T</w:t>
      </w:r>
      <w:r>
        <w:rPr>
          <w:vertAlign w:val="subscript"/>
        </w:rPr>
        <w:t>RFBW</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1B13C78" w14:textId="77777777" w:rsidR="00C20037" w:rsidRDefault="00C20037" w:rsidP="00C20037">
      <w:r>
        <w:t>Directions to be tested: As the requirement is TRP the beam pattern(s) may be set up to optimise the TRP measurement procedure (see annex I) as long as the required TRP level is achieved.</w:t>
      </w:r>
    </w:p>
    <w:p w14:paraId="4E9F6646" w14:textId="77777777" w:rsidR="00DC44CB" w:rsidRDefault="00DC44CB" w:rsidP="00DC44CB">
      <w:pPr>
        <w:pStyle w:val="Heading4"/>
        <w:rPr>
          <w:rFonts w:eastAsia="SimSun"/>
          <w:lang w:val="en-US" w:eastAsia="zh-CN"/>
        </w:rPr>
      </w:pPr>
      <w:bookmarkStart w:id="4443" w:name="_Toc176472883"/>
      <w:bookmarkStart w:id="4444" w:name="_Toc187248114"/>
      <w:bookmarkStart w:id="4445" w:name="_Toc194054464"/>
      <w:bookmarkStart w:id="4446" w:name="_Toc200115756"/>
      <w:r>
        <w:rPr>
          <w:rFonts w:eastAsia="SimSun"/>
          <w:lang w:val="en-US" w:eastAsia="en-US"/>
        </w:rPr>
        <w:t>6</w:t>
      </w:r>
      <w:r>
        <w:rPr>
          <w:rFonts w:eastAsia="SimSun"/>
          <w:lang w:eastAsia="en-US"/>
        </w:rPr>
        <w:t>.</w:t>
      </w:r>
      <w:r>
        <w:rPr>
          <w:rFonts w:eastAsia="SimSun"/>
          <w:lang w:val="en-US" w:eastAsia="en-US"/>
        </w:rPr>
        <w:t>16</w:t>
      </w:r>
      <w:r>
        <w:rPr>
          <w:rFonts w:eastAsia="SimSun"/>
          <w:lang w:eastAsia="en-US"/>
        </w:rPr>
        <w:t>.4.</w:t>
      </w:r>
      <w:r>
        <w:rPr>
          <w:rFonts w:eastAsia="SimSun" w:hint="eastAsia"/>
          <w:lang w:val="en-US" w:eastAsia="zh-CN"/>
        </w:rPr>
        <w:t>2</w:t>
      </w:r>
      <w:r>
        <w:rPr>
          <w:lang w:eastAsia="sv-SE"/>
        </w:rPr>
        <w:tab/>
      </w:r>
      <w:r>
        <w:rPr>
          <w:rFonts w:eastAsia="SimSun" w:hint="eastAsia"/>
          <w:lang w:val="en-US" w:eastAsia="zh-CN"/>
        </w:rPr>
        <w:t>Procedure</w:t>
      </w:r>
      <w:bookmarkEnd w:id="4443"/>
      <w:bookmarkEnd w:id="4444"/>
      <w:bookmarkEnd w:id="4445"/>
      <w:bookmarkEnd w:id="4446"/>
    </w:p>
    <w:p w14:paraId="54236784" w14:textId="77777777" w:rsidR="00DC44CB" w:rsidRDefault="00DC44CB" w:rsidP="00DC44CB">
      <w:pPr>
        <w:rPr>
          <w:lang w:eastAsia="sv-SE"/>
        </w:rPr>
      </w:pPr>
      <w:r>
        <w:rPr>
          <w:lang w:eastAsia="sv-SE"/>
        </w:rPr>
        <w:t xml:space="preserve">The following procedure for measuring TRP is based on the directional power measurements as described in annex I. An alternative method to measure TRP is to use a </w:t>
      </w:r>
      <w:r>
        <w:t xml:space="preserve">characterized and calibrated </w:t>
      </w:r>
      <w:r>
        <w:rPr>
          <w:lang w:eastAsia="sv-SE"/>
        </w:rPr>
        <w:t>reverberation chamber if so follow steps 1, 3, 4, 5, 7 and 10.</w:t>
      </w:r>
    </w:p>
    <w:p w14:paraId="6D4715DB" w14:textId="77777777" w:rsidR="00DC44CB" w:rsidRDefault="00DC44CB" w:rsidP="00DC44CB">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B1E69C5" w14:textId="77777777" w:rsidR="00DC44CB" w:rsidRDefault="00DC44CB" w:rsidP="00DC44CB">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38CC841B" w14:textId="77777777" w:rsidR="00DC44CB" w:rsidRDefault="00DC44CB" w:rsidP="00DC44CB">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18F4DBF9" w14:textId="77777777" w:rsidR="00DC44CB" w:rsidRDefault="00DC44CB" w:rsidP="00DC44CB">
      <w:pPr>
        <w:ind w:left="738" w:hanging="454"/>
      </w:pPr>
      <w:r>
        <w:rPr>
          <w:rFonts w:eastAsia="SimSun" w:hint="eastAsia"/>
          <w:lang w:val="en-US" w:eastAsia="zh-CN"/>
        </w:rPr>
        <w:t>4</w:t>
      </w:r>
      <w:r>
        <w:t>)</w:t>
      </w:r>
      <w:r>
        <w:tab/>
        <w:t>Measurements shall use a measurement bandwidth in accordance to the conditions in clause </w:t>
      </w:r>
      <w:r>
        <w:rPr>
          <w:rFonts w:eastAsia="SimSun" w:hint="eastAsia"/>
          <w:lang w:val="en-US" w:eastAsia="zh-CN"/>
        </w:rPr>
        <w:t>6</w:t>
      </w:r>
      <w:r>
        <w:t>.</w:t>
      </w:r>
      <w:r>
        <w:rPr>
          <w:rFonts w:eastAsia="SimSun" w:hint="eastAsia"/>
          <w:lang w:val="en-US" w:eastAsia="zh-CN"/>
        </w:rPr>
        <w:t>16</w:t>
      </w:r>
      <w:r>
        <w:t>.5.</w:t>
      </w:r>
    </w:p>
    <w:p w14:paraId="04A7A2F9" w14:textId="77777777" w:rsidR="00DC44CB" w:rsidRDefault="00DC44CB" w:rsidP="00DC44CB">
      <w:pPr>
        <w:ind w:left="738" w:hanging="454"/>
      </w:pPr>
      <w:r>
        <w:rPr>
          <w:rFonts w:eastAsia="SimSun" w:hint="eastAsia"/>
          <w:lang w:val="en-US" w:eastAsia="zh-CN"/>
        </w:rPr>
        <w:t>5</w:t>
      </w:r>
      <w:r>
        <w:t>)</w:t>
      </w:r>
      <w:r>
        <w:tab/>
        <w:t>The measurement device characteristics shall be:</w:t>
      </w:r>
    </w:p>
    <w:p w14:paraId="2E23D0D2" w14:textId="77777777" w:rsidR="00DC44CB" w:rsidRDefault="00DC44CB" w:rsidP="00DC44CB">
      <w:pPr>
        <w:ind w:left="1191" w:hanging="454"/>
        <w:rPr>
          <w:lang w:eastAsia="zh-CN"/>
        </w:rPr>
      </w:pPr>
      <w:r>
        <w:t>-</w:t>
      </w:r>
      <w:r>
        <w:tab/>
        <w:t>Detection mode: True RMS.</w:t>
      </w:r>
    </w:p>
    <w:p w14:paraId="2F0EE221" w14:textId="77777777" w:rsidR="00DC44CB" w:rsidRDefault="00DC44CB" w:rsidP="00DC44CB">
      <w:pPr>
        <w:ind w:left="738" w:hanging="454"/>
      </w:pPr>
      <w:r>
        <w:rPr>
          <w:rFonts w:eastAsia="SimSun" w:hint="eastAsia"/>
          <w:lang w:val="en-US" w:eastAsia="zh-CN"/>
        </w:rPr>
        <w:t>6</w:t>
      </w:r>
      <w:r>
        <w:t>)</w:t>
      </w:r>
      <w:r>
        <w:tab/>
        <w:t xml:space="preserve">Set the TDD </w:t>
      </w:r>
      <w:r>
        <w:rPr>
          <w:rFonts w:eastAsia="SimSun" w:hint="eastAsia"/>
          <w:lang w:val="en-US" w:eastAsia="zh-CN"/>
        </w:rPr>
        <w:t>NCR</w:t>
      </w:r>
      <w:r>
        <w:t xml:space="preserve"> to receive only.</w:t>
      </w:r>
    </w:p>
    <w:p w14:paraId="6905DDA8" w14:textId="77777777" w:rsidR="00DC44CB" w:rsidRDefault="00DC44CB" w:rsidP="00DC44CB">
      <w:pPr>
        <w:ind w:left="738" w:hanging="454"/>
      </w:pPr>
      <w:r>
        <w:rPr>
          <w:rFonts w:eastAsia="SimSun" w:hint="eastAsia"/>
          <w:lang w:val="en-US" w:eastAsia="zh-CN"/>
        </w:rPr>
        <w:t>7</w:t>
      </w:r>
      <w:r>
        <w:t>)</w:t>
      </w:r>
      <w:r>
        <w:tab/>
        <w:t xml:space="preserve">Orient the positioner (and </w:t>
      </w:r>
      <w:r>
        <w:rPr>
          <w:rFonts w:eastAsia="SimSun" w:hint="eastAsia"/>
          <w:lang w:val="en-US" w:eastAsia="zh-CN"/>
        </w:rPr>
        <w:t>NCR</w:t>
      </w:r>
      <w:r>
        <w:t>) in order that the direction to be tested aligns with the test antenna such that measurements to determine TRP can be performed (see annex I).</w:t>
      </w:r>
    </w:p>
    <w:p w14:paraId="211575C9" w14:textId="77777777" w:rsidR="00DC44CB" w:rsidRDefault="00DC44CB" w:rsidP="00DC44CB">
      <w:pPr>
        <w:ind w:left="738" w:hanging="454"/>
        <w:rPr>
          <w:snapToGrid w:val="0"/>
        </w:rPr>
      </w:pPr>
      <w:r>
        <w:rPr>
          <w:rFonts w:eastAsia="SimSun" w:hint="eastAsia"/>
          <w:snapToGrid w:val="0"/>
          <w:lang w:val="en-US" w:eastAsia="zh-CN"/>
        </w:rPr>
        <w:t>8</w:t>
      </w:r>
      <w:r>
        <w:rPr>
          <w:snapToGrid w:val="0"/>
        </w:rPr>
        <w:t>)</w:t>
      </w:r>
      <w:r>
        <w:rPr>
          <w:snapToGrid w:val="0"/>
        </w:rPr>
        <w:tab/>
        <w:t>Measure the emission at the specified frequencies with specified measurement bandwidth</w:t>
      </w:r>
    </w:p>
    <w:p w14:paraId="4F546E3E" w14:textId="77777777" w:rsidR="00DC44CB" w:rsidRDefault="00DC44CB" w:rsidP="00DC44CB">
      <w:pPr>
        <w:ind w:left="738" w:hanging="454"/>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10</w:t>
      </w:r>
      <w:r>
        <w:t xml:space="preserve"> for all directions in the appropriated TRP measurement grid needed for full TRP estimation (see annex I).</w:t>
      </w:r>
    </w:p>
    <w:p w14:paraId="751632A3" w14:textId="77777777" w:rsidR="00DC44CB" w:rsidRDefault="00DC44CB" w:rsidP="00DC44CB">
      <w:pPr>
        <w:pStyle w:val="NO"/>
      </w:pPr>
      <w:r>
        <w:t>NOTE 1:</w:t>
      </w:r>
      <w:r>
        <w:tab/>
        <w:t>The TRP measurement grid may not be the same for all measurement frequencies.</w:t>
      </w:r>
    </w:p>
    <w:p w14:paraId="6FA1898E" w14:textId="77777777" w:rsidR="00DC44CB" w:rsidRDefault="00DC44CB" w:rsidP="00DC44CB">
      <w:pPr>
        <w:pStyle w:val="NO"/>
      </w:pPr>
      <w:r>
        <w:t>NOTE 2:</w:t>
      </w:r>
      <w:r>
        <w:tab/>
        <w:t>The frequency sweep or the TRP measurement grid sweep may be done in any order</w:t>
      </w:r>
    </w:p>
    <w:p w14:paraId="2326ED9F" w14:textId="77777777" w:rsidR="00DC44CB" w:rsidRDefault="00DC44CB" w:rsidP="00DC44CB">
      <w:pPr>
        <w:ind w:left="738" w:hanging="454"/>
      </w:pPr>
      <w:r>
        <w:rPr>
          <w:rFonts w:eastAsia="SimSun" w:hint="eastAsia"/>
          <w:lang w:val="en-US" w:eastAsia="zh-CN"/>
        </w:rPr>
        <w:t>10</w:t>
      </w:r>
      <w:r>
        <w:t>)</w:t>
      </w:r>
      <w:r>
        <w:tab/>
        <w:t>Calculate TRP at each specified frequency using the directional measurements.</w:t>
      </w:r>
    </w:p>
    <w:p w14:paraId="01C6F705" w14:textId="77777777" w:rsidR="00C20037" w:rsidRDefault="00C20037" w:rsidP="00C20037">
      <w:pPr>
        <w:pStyle w:val="Heading3"/>
      </w:pPr>
      <w:bookmarkStart w:id="4447" w:name="_Toc176472884"/>
      <w:bookmarkStart w:id="4448" w:name="_Toc187248115"/>
      <w:bookmarkStart w:id="4449" w:name="_Toc194054465"/>
      <w:bookmarkStart w:id="4450" w:name="_Toc200115757"/>
      <w:r>
        <w:t>6.1</w:t>
      </w:r>
      <w:r>
        <w:rPr>
          <w:rFonts w:eastAsia="SimSun" w:hint="eastAsia"/>
          <w:lang w:val="en-US" w:eastAsia="zh-CN"/>
        </w:rPr>
        <w:t>6</w:t>
      </w:r>
      <w:r>
        <w:t>.5</w:t>
      </w:r>
      <w:r>
        <w:tab/>
        <w:t>Test requirements</w:t>
      </w:r>
      <w:bookmarkEnd w:id="4447"/>
      <w:bookmarkEnd w:id="4448"/>
      <w:bookmarkEnd w:id="4449"/>
      <w:bookmarkEnd w:id="4450"/>
    </w:p>
    <w:p w14:paraId="3483344A" w14:textId="77777777" w:rsidR="00DC44CB" w:rsidRPr="00DC44CB" w:rsidRDefault="00DC44CB" w:rsidP="00DC44CB">
      <w:r>
        <w:t xml:space="preserve">For </w:t>
      </w:r>
      <w:r>
        <w:rPr>
          <w:i/>
        </w:rPr>
        <w:t>NCR type 2-O</w:t>
      </w:r>
      <w:r>
        <w:t xml:space="preserve"> of WA class, the test requirement for </w:t>
      </w:r>
      <w:r>
        <w:rPr>
          <w:lang w:val="en-US" w:eastAsia="zh-CN"/>
        </w:rPr>
        <w:t xml:space="preserve">OTA </w:t>
      </w:r>
      <w:r>
        <w:rPr>
          <w:rFonts w:hint="eastAsia"/>
          <w:lang w:val="en-US" w:eastAsia="zh-CN"/>
        </w:rPr>
        <w:t xml:space="preserve">receiver </w:t>
      </w:r>
      <w:r>
        <w:rPr>
          <w:lang w:val="en-US" w:eastAsia="zh-CN"/>
        </w:rPr>
        <w:t xml:space="preserve">spurious emission </w:t>
      </w:r>
      <w:r>
        <w:t xml:space="preserve">is defined in </w:t>
      </w:r>
      <w:r>
        <w:rPr>
          <w:rFonts w:hint="eastAsia"/>
          <w:lang w:val="en-US" w:eastAsia="zh-CN"/>
        </w:rPr>
        <w:t>TS 38.</w:t>
      </w:r>
      <w:r>
        <w:rPr>
          <w:lang w:val="en-US" w:eastAsia="zh-CN"/>
        </w:rPr>
        <w:t>176-2</w:t>
      </w:r>
      <w:r>
        <w:rPr>
          <w:rFonts w:hint="eastAsia"/>
          <w:lang w:val="en-US" w:eastAsia="zh-CN"/>
        </w:rPr>
        <w:t xml:space="preserve"> </w:t>
      </w:r>
      <w:r w:rsidRPr="00DC44CB">
        <w:rPr>
          <w:lang w:val="en-US" w:eastAsia="zh-CN"/>
        </w:rPr>
        <w:t>[</w:t>
      </w:r>
      <w:r w:rsidRPr="00DC44CB">
        <w:rPr>
          <w:rFonts w:hint="eastAsia"/>
          <w:lang w:val="en-US" w:eastAsia="zh-CN"/>
        </w:rPr>
        <w:t>21</w:t>
      </w:r>
      <w:r w:rsidRPr="00DC44CB">
        <w:rPr>
          <w:lang w:val="en-US" w:eastAsia="zh-CN"/>
        </w:rPr>
        <w:t xml:space="preserve">], </w:t>
      </w:r>
      <w:r w:rsidRPr="00DC44CB">
        <w:rPr>
          <w:rFonts w:hint="eastAsia"/>
          <w:lang w:val="en-US" w:eastAsia="zh-CN"/>
        </w:rPr>
        <w:t xml:space="preserve">clause </w:t>
      </w:r>
      <w:r w:rsidRPr="00DC44CB">
        <w:rPr>
          <w:lang w:eastAsia="sv-SE"/>
        </w:rPr>
        <w:t>7.7.5</w:t>
      </w:r>
      <w:r w:rsidRPr="00DC44CB">
        <w:rPr>
          <w:rFonts w:hint="eastAsia"/>
          <w:lang w:val="en-US" w:eastAsia="zh-CN"/>
        </w:rPr>
        <w:t>.</w:t>
      </w:r>
      <w:r w:rsidRPr="00DC44CB">
        <w:rPr>
          <w:lang w:val="en-US" w:eastAsia="zh-CN"/>
        </w:rPr>
        <w:t xml:space="preserve"> </w:t>
      </w:r>
    </w:p>
    <w:p w14:paraId="7EC85A20" w14:textId="2879D15A" w:rsidR="00C20037" w:rsidRDefault="00DC44CB" w:rsidP="00DC44CB">
      <w:r w:rsidRPr="00DC44CB">
        <w:t xml:space="preserve">For </w:t>
      </w:r>
      <w:r w:rsidRPr="00DC44CB">
        <w:rPr>
          <w:i/>
        </w:rPr>
        <w:t>NCR type 2-O</w:t>
      </w:r>
      <w:r w:rsidRPr="00DC44CB">
        <w:t xml:space="preserve"> of LA class, the test requirement for </w:t>
      </w:r>
      <w:r w:rsidRPr="00DC44CB">
        <w:rPr>
          <w:lang w:val="en-US" w:eastAsia="zh-CN"/>
        </w:rPr>
        <w:t xml:space="preserve">OTA </w:t>
      </w:r>
      <w:r w:rsidRPr="00DC44CB">
        <w:rPr>
          <w:rFonts w:hint="eastAsia"/>
          <w:lang w:val="en-US" w:eastAsia="zh-CN"/>
        </w:rPr>
        <w:t xml:space="preserve">receiver </w:t>
      </w:r>
      <w:r w:rsidRPr="00DC44CB">
        <w:rPr>
          <w:lang w:val="en-US" w:eastAsia="zh-CN"/>
        </w:rPr>
        <w:t xml:space="preserve">spurious emission </w:t>
      </w:r>
      <w:r w:rsidRPr="00DC44CB">
        <w:t xml:space="preserve">is defined in </w:t>
      </w:r>
      <w:r w:rsidRPr="00DC44CB">
        <w:rPr>
          <w:rFonts w:hint="eastAsia"/>
          <w:lang w:val="en-US" w:eastAsia="zh-CN"/>
        </w:rPr>
        <w:t>TS 38.</w:t>
      </w:r>
      <w:r w:rsidRPr="00DC44CB">
        <w:rPr>
          <w:lang w:val="en-US" w:eastAsia="zh-CN"/>
        </w:rPr>
        <w:t>521</w:t>
      </w:r>
      <w:r w:rsidRPr="00DC44CB">
        <w:rPr>
          <w:rFonts w:hint="eastAsia"/>
          <w:lang w:val="en-US" w:eastAsia="zh-CN"/>
        </w:rPr>
        <w:t>-</w:t>
      </w:r>
      <w:r w:rsidRPr="00DC44CB">
        <w:rPr>
          <w:lang w:val="en-US" w:eastAsia="zh-CN"/>
        </w:rPr>
        <w:t>2</w:t>
      </w:r>
      <w:r w:rsidRPr="00DC44CB">
        <w:rPr>
          <w:rFonts w:hint="eastAsia"/>
          <w:lang w:val="en-US" w:eastAsia="zh-CN"/>
        </w:rPr>
        <w:t xml:space="preserve"> </w:t>
      </w:r>
      <w:r w:rsidRPr="00DC44CB">
        <w:rPr>
          <w:lang w:val="en-US" w:eastAsia="zh-CN"/>
        </w:rPr>
        <w:t>[</w:t>
      </w:r>
      <w:r w:rsidRPr="00DC44CB">
        <w:rPr>
          <w:rFonts w:hint="eastAsia"/>
          <w:lang w:val="en-US" w:eastAsia="zh-CN"/>
        </w:rPr>
        <w:t>20</w:t>
      </w:r>
      <w:r w:rsidRPr="00DC44CB">
        <w:rPr>
          <w:lang w:val="en-US" w:eastAsia="zh-CN"/>
        </w:rPr>
        <w:t xml:space="preserve">], </w:t>
      </w:r>
      <w:r w:rsidRPr="00DC44CB">
        <w:rPr>
          <w:rFonts w:hint="eastAsia"/>
          <w:lang w:val="en-US" w:eastAsia="zh-CN"/>
        </w:rPr>
        <w:t>cl</w:t>
      </w:r>
      <w:r>
        <w:rPr>
          <w:rFonts w:hint="eastAsia"/>
          <w:lang w:val="en-US" w:eastAsia="zh-CN"/>
        </w:rPr>
        <w:t xml:space="preserve">ause </w:t>
      </w:r>
      <w:r>
        <w:rPr>
          <w:lang w:val="en-US" w:eastAsia="zh-CN"/>
        </w:rPr>
        <w:t>7.9.5</w:t>
      </w:r>
      <w:r>
        <w:rPr>
          <w:rFonts w:hint="eastAsia"/>
          <w:lang w:val="en-US" w:eastAsia="zh-CN"/>
        </w:rPr>
        <w:t>.</w:t>
      </w:r>
    </w:p>
    <w:p w14:paraId="673685B1" w14:textId="4AD09E05" w:rsidR="00C20037" w:rsidRDefault="00C20037" w:rsidP="00C20037">
      <w:pPr>
        <w:rPr>
          <w:highlight w:val="cyan"/>
        </w:rPr>
      </w:pPr>
      <w:r>
        <w:rPr>
          <w:lang w:val="en-US" w:eastAsia="zh-CN"/>
        </w:rPr>
        <w:t xml:space="preserve">This test requirement applies </w:t>
      </w:r>
      <w:r>
        <w:t xml:space="preserve">at </w:t>
      </w:r>
      <w:r w:rsidR="006656CC">
        <w:t>NCR-</w:t>
      </w:r>
      <w:r>
        <w:t>MT RIB only.</w:t>
      </w:r>
    </w:p>
    <w:p w14:paraId="3FCE4088" w14:textId="31B3D21C" w:rsidR="004D3FFD" w:rsidRDefault="004D3FFD">
      <w:pPr>
        <w:rPr>
          <w:rFonts w:eastAsia="DengXian"/>
        </w:rPr>
      </w:pPr>
    </w:p>
    <w:p w14:paraId="46C76A10" w14:textId="77777777" w:rsidR="00EC4928" w:rsidRDefault="00EC4928" w:rsidP="00EC4928">
      <w:pPr>
        <w:pStyle w:val="Heading1"/>
      </w:pPr>
      <w:bookmarkStart w:id="4451" w:name="_Toc76541899"/>
      <w:bookmarkStart w:id="4452" w:name="_Toc75334243"/>
      <w:bookmarkStart w:id="4453" w:name="_Toc76541332"/>
      <w:bookmarkStart w:id="4454" w:name="_Toc137562070"/>
      <w:bookmarkStart w:id="4455" w:name="_Toc98754366"/>
      <w:bookmarkStart w:id="4456" w:name="_Toc138871212"/>
      <w:bookmarkStart w:id="4457" w:name="_Toc124151143"/>
      <w:bookmarkStart w:id="4458" w:name="_Toc145534662"/>
      <w:bookmarkStart w:id="4459" w:name="_Toc82429789"/>
      <w:bookmarkStart w:id="4460" w:name="_Toc114148898"/>
      <w:bookmarkStart w:id="4461" w:name="_Toc75816174"/>
      <w:bookmarkStart w:id="4462" w:name="_Toc75165288"/>
      <w:bookmarkStart w:id="4463" w:name="_Toc89940040"/>
      <w:bookmarkStart w:id="4464" w:name="_Toc106178180"/>
      <w:bookmarkStart w:id="4465" w:name="_Toc155287435"/>
      <w:bookmarkStart w:id="4466" w:name="_Toc75508435"/>
      <w:bookmarkStart w:id="4467" w:name="_Toc130393683"/>
      <w:bookmarkStart w:id="4468" w:name="_Toc176472885"/>
      <w:bookmarkStart w:id="4469" w:name="_Toc187248116"/>
      <w:bookmarkStart w:id="4470" w:name="_Toc194054466"/>
      <w:bookmarkStart w:id="4471" w:name="_Toc200115758"/>
      <w:bookmarkEnd w:id="1499"/>
      <w:r>
        <w:rPr>
          <w:rFonts w:hint="eastAsia"/>
          <w:lang w:val="en-US" w:eastAsia="zh-CN"/>
        </w:rPr>
        <w:t>7</w:t>
      </w:r>
      <w:r>
        <w:tab/>
        <w:t>Radiated performance requirements</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6B3CBA62" w14:textId="77777777" w:rsidR="00EC4928" w:rsidRDefault="00EC4928" w:rsidP="00EC4928">
      <w:pPr>
        <w:pStyle w:val="Heading2"/>
      </w:pPr>
      <w:bookmarkStart w:id="4472" w:name="_Toc130393746"/>
      <w:bookmarkStart w:id="4473" w:name="_Toc155287498"/>
      <w:bookmarkStart w:id="4474" w:name="_Toc98754429"/>
      <w:bookmarkStart w:id="4475" w:name="_Toc76541395"/>
      <w:bookmarkStart w:id="4476" w:name="_Toc89940103"/>
      <w:bookmarkStart w:id="4477" w:name="_Toc124151206"/>
      <w:bookmarkStart w:id="4478" w:name="_Toc76541962"/>
      <w:bookmarkStart w:id="4479" w:name="_Toc75508498"/>
      <w:bookmarkStart w:id="4480" w:name="_Toc75165382"/>
      <w:bookmarkStart w:id="4481" w:name="_Toc138871275"/>
      <w:bookmarkStart w:id="4482" w:name="_Toc137562133"/>
      <w:bookmarkStart w:id="4483" w:name="_Toc82429852"/>
      <w:bookmarkStart w:id="4484" w:name="_Toc114148961"/>
      <w:bookmarkStart w:id="4485" w:name="_Toc106178243"/>
      <w:bookmarkStart w:id="4486" w:name="_Toc75816237"/>
      <w:bookmarkStart w:id="4487" w:name="_Toc75334306"/>
      <w:bookmarkStart w:id="4488" w:name="_Toc145534725"/>
      <w:bookmarkStart w:id="4489" w:name="_Toc176472886"/>
      <w:bookmarkStart w:id="4490" w:name="_Toc187248117"/>
      <w:bookmarkStart w:id="4491" w:name="_Toc194054467"/>
      <w:bookmarkStart w:id="4492" w:name="_Toc200115759"/>
      <w:r>
        <w:rPr>
          <w:rFonts w:hint="eastAsia"/>
          <w:lang w:val="en-US" w:eastAsia="zh-CN"/>
        </w:rPr>
        <w:t>7</w:t>
      </w:r>
      <w:r>
        <w:t>.</w:t>
      </w:r>
      <w:r>
        <w:rPr>
          <w:rFonts w:hint="eastAsia"/>
          <w:lang w:val="en-US" w:eastAsia="zh-CN"/>
        </w:rPr>
        <w:t>1</w:t>
      </w:r>
      <w:r>
        <w:tab/>
      </w:r>
      <w:r>
        <w:rPr>
          <w:rFonts w:hint="eastAsia"/>
          <w:lang w:val="en-US" w:eastAsia="zh-CN"/>
        </w:rPr>
        <w:t>NCR</w:t>
      </w:r>
      <w:r>
        <w:t>-MT performance requirements</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13C721E3" w14:textId="77777777" w:rsidR="00EC4928" w:rsidRDefault="00EC4928" w:rsidP="00EC4928">
      <w:pPr>
        <w:rPr>
          <w:lang w:eastAsia="zh-CN"/>
        </w:rPr>
      </w:pPr>
    </w:p>
    <w:p w14:paraId="596BC4AD" w14:textId="77777777" w:rsidR="00EC4928" w:rsidRDefault="00EC4928" w:rsidP="00EC4928">
      <w:pPr>
        <w:pStyle w:val="Heading3"/>
      </w:pPr>
      <w:bookmarkStart w:id="4493" w:name="_Toc75508499"/>
      <w:bookmarkStart w:id="4494" w:name="_Toc75334307"/>
      <w:bookmarkStart w:id="4495" w:name="_Toc124151207"/>
      <w:bookmarkStart w:id="4496" w:name="_Toc76541396"/>
      <w:bookmarkStart w:id="4497" w:name="_Toc106178244"/>
      <w:bookmarkStart w:id="4498" w:name="_Toc75816238"/>
      <w:bookmarkStart w:id="4499" w:name="_Toc76541963"/>
      <w:bookmarkStart w:id="4500" w:name="_Toc114148962"/>
      <w:bookmarkStart w:id="4501" w:name="_Toc130393747"/>
      <w:bookmarkStart w:id="4502" w:name="_Toc82429853"/>
      <w:bookmarkStart w:id="4503" w:name="_Toc155287499"/>
      <w:bookmarkStart w:id="4504" w:name="_Toc138871276"/>
      <w:bookmarkStart w:id="4505" w:name="_Toc75165383"/>
      <w:bookmarkStart w:id="4506" w:name="_Toc98754430"/>
      <w:bookmarkStart w:id="4507" w:name="_Toc137562134"/>
      <w:bookmarkStart w:id="4508" w:name="_Toc89940104"/>
      <w:bookmarkStart w:id="4509" w:name="_Toc145534726"/>
      <w:bookmarkStart w:id="4510" w:name="_Toc176472887"/>
      <w:bookmarkStart w:id="4511" w:name="_Toc187248118"/>
      <w:bookmarkStart w:id="4512" w:name="_Toc194054468"/>
      <w:bookmarkStart w:id="4513" w:name="_Toc200115760"/>
      <w:r>
        <w:rPr>
          <w:rFonts w:hint="eastAsia"/>
          <w:lang w:val="en-US" w:eastAsia="zh-CN"/>
        </w:rPr>
        <w:t>7</w:t>
      </w:r>
      <w:r>
        <w:t>.</w:t>
      </w:r>
      <w:r>
        <w:rPr>
          <w:rFonts w:hint="eastAsia"/>
          <w:lang w:val="en-US" w:eastAsia="zh-CN"/>
        </w:rPr>
        <w:t>1</w:t>
      </w:r>
      <w:r>
        <w:t>.1</w:t>
      </w:r>
      <w:r>
        <w:tab/>
        <w:t>General</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1664F811" w14:textId="77777777" w:rsidR="00EC4928" w:rsidRDefault="00EC4928" w:rsidP="00EC4928">
      <w:pPr>
        <w:pStyle w:val="Heading4"/>
      </w:pPr>
      <w:bookmarkStart w:id="4514" w:name="_Toc145534727"/>
      <w:bookmarkStart w:id="4515" w:name="_Toc76541964"/>
      <w:bookmarkStart w:id="4516" w:name="_Toc138871277"/>
      <w:bookmarkStart w:id="4517" w:name="_Toc106178245"/>
      <w:bookmarkStart w:id="4518" w:name="_Toc124151208"/>
      <w:bookmarkStart w:id="4519" w:name="_Toc155287500"/>
      <w:bookmarkStart w:id="4520" w:name="_Toc75508500"/>
      <w:bookmarkStart w:id="4521" w:name="_Toc130393748"/>
      <w:bookmarkStart w:id="4522" w:name="_Toc82429854"/>
      <w:bookmarkStart w:id="4523" w:name="_Toc75334308"/>
      <w:bookmarkStart w:id="4524" w:name="_Toc75816239"/>
      <w:bookmarkStart w:id="4525" w:name="_Toc98754431"/>
      <w:bookmarkStart w:id="4526" w:name="_Toc76541397"/>
      <w:bookmarkStart w:id="4527" w:name="_Toc114148963"/>
      <w:bookmarkStart w:id="4528" w:name="_Toc89940105"/>
      <w:bookmarkStart w:id="4529" w:name="_Toc75165384"/>
      <w:bookmarkStart w:id="4530" w:name="_Toc137562135"/>
      <w:bookmarkStart w:id="4531" w:name="_Toc176472888"/>
      <w:bookmarkStart w:id="4532" w:name="_Toc187248119"/>
      <w:bookmarkStart w:id="4533" w:name="_Toc194054469"/>
      <w:bookmarkStart w:id="4534" w:name="_Toc200115761"/>
      <w:r>
        <w:rPr>
          <w:rFonts w:hint="eastAsia"/>
          <w:lang w:val="en-US" w:eastAsia="zh-CN"/>
        </w:rPr>
        <w:t>7</w:t>
      </w:r>
      <w:r>
        <w:t>.</w:t>
      </w:r>
      <w:r>
        <w:rPr>
          <w:rFonts w:hint="eastAsia"/>
          <w:lang w:val="en-US" w:eastAsia="zh-CN"/>
        </w:rPr>
        <w:t>1</w:t>
      </w:r>
      <w:r>
        <w:t>.1.1</w:t>
      </w:r>
      <w:r>
        <w:tab/>
        <w:t>Scope and definitions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3A8D6823" w14:textId="77777777" w:rsidR="00EC4928" w:rsidRDefault="00EC4928" w:rsidP="00EC4928">
      <w:r>
        <w:rPr>
          <w:lang w:eastAsia="ko-KR"/>
        </w:rPr>
        <w:t xml:space="preserve">Radiated performance requirements specify the ability of the </w:t>
      </w:r>
      <w:r>
        <w:rPr>
          <w:rFonts w:hint="eastAsia"/>
          <w:i/>
          <w:lang w:val="en-US" w:eastAsia="zh-CN"/>
        </w:rPr>
        <w:t>NCR</w:t>
      </w:r>
      <w:r>
        <w:rPr>
          <w:i/>
          <w:lang w:eastAsia="ko-KR"/>
        </w:rPr>
        <w:t>-MT type 2-O</w:t>
      </w:r>
      <w:r>
        <w:rPr>
          <w:lang w:eastAsia="ko-KR"/>
        </w:rPr>
        <w:t xml:space="preserve"> to correctly demodulate signals in various conditions and configurations. Radiated performance requirements are specified at the RIB.</w:t>
      </w:r>
    </w:p>
    <w:p w14:paraId="5DE0D6E3" w14:textId="77777777" w:rsidR="00EC4928" w:rsidRDefault="00EC4928" w:rsidP="00EC4928">
      <w:r>
        <w:rPr>
          <w:lang w:eastAsia="ko-KR"/>
        </w:rPr>
        <w:t>Radiated performance requirements</w:t>
      </w:r>
      <w:r>
        <w:t xml:space="preserve"> for the </w:t>
      </w:r>
      <w:r>
        <w:rPr>
          <w:rFonts w:hint="eastAsia"/>
          <w:lang w:val="en-US" w:eastAsia="zh-CN"/>
        </w:rPr>
        <w:t>NCR</w:t>
      </w:r>
      <w:r>
        <w:t xml:space="preserve">-MT are specified for the fixed reference channels defined in annex </w:t>
      </w:r>
      <w:r>
        <w:rPr>
          <w:rFonts w:hint="eastAsia"/>
          <w:lang w:val="en-US" w:eastAsia="zh-CN"/>
        </w:rPr>
        <w:t>H</w:t>
      </w:r>
      <w:r>
        <w:t xml:space="preserve"> and the propagation conditions in annex </w:t>
      </w:r>
      <w:r>
        <w:rPr>
          <w:rFonts w:hint="eastAsia"/>
          <w:lang w:val="en-US" w:eastAsia="zh-CN"/>
        </w:rPr>
        <w:t>I</w:t>
      </w:r>
      <w:r>
        <w:t xml:space="preserve">. The requirements only apply to those FRCs that are supported by the </w:t>
      </w:r>
      <w:r>
        <w:rPr>
          <w:rFonts w:hint="eastAsia"/>
          <w:lang w:val="en-US" w:eastAsia="zh-CN"/>
        </w:rPr>
        <w:t>NCR</w:t>
      </w:r>
      <w:r>
        <w:t>-MT.</w:t>
      </w:r>
    </w:p>
    <w:p w14:paraId="15A0A9F2" w14:textId="77777777" w:rsidR="00EC4928" w:rsidRDefault="00EC4928" w:rsidP="00EC4928">
      <w:r>
        <w:rPr>
          <w:lang w:eastAsia="ko-KR"/>
        </w:rPr>
        <w:t xml:space="preserve">The radiated performance requirements for </w:t>
      </w:r>
      <w:r>
        <w:rPr>
          <w:rFonts w:hint="eastAsia"/>
          <w:i/>
          <w:lang w:val="en-US" w:eastAsia="zh-CN"/>
        </w:rPr>
        <w:t>NCR</w:t>
      </w:r>
      <w:r>
        <w:rPr>
          <w:i/>
          <w:lang w:eastAsia="ko-KR"/>
        </w:rPr>
        <w:t>-MT type 2-O</w:t>
      </w:r>
      <w:r>
        <w:rPr>
          <w:lang w:eastAsia="ko-KR"/>
        </w:rPr>
        <w:t xml:space="preserve"> are limited to two OTA </w:t>
      </w:r>
      <w:r>
        <w:rPr>
          <w:i/>
          <w:lang w:eastAsia="ko-KR"/>
        </w:rPr>
        <w:t>demodulations branches</w:t>
      </w:r>
      <w:r>
        <w:rPr>
          <w:lang w:eastAsia="ko-KR"/>
        </w:rPr>
        <w:t xml:space="preserve"> as described in clause </w:t>
      </w:r>
      <w:r>
        <w:rPr>
          <w:rFonts w:hint="eastAsia"/>
          <w:lang w:val="en-US" w:eastAsia="zh-CN"/>
        </w:rPr>
        <w:t>7</w:t>
      </w:r>
      <w:r>
        <w:rPr>
          <w:lang w:eastAsia="ko-KR"/>
        </w:rPr>
        <w:t xml:space="preserve">.1.1.2. </w:t>
      </w:r>
      <w:r>
        <w:t xml:space="preserve">Conformance requirements can only be tested for 1 or 2 </w:t>
      </w:r>
      <w:r>
        <w:rPr>
          <w:i/>
        </w:rPr>
        <w:t>demodulation branches</w:t>
      </w:r>
      <w:r>
        <w:t xml:space="preserve"> depending on the number of polarizations supported by the </w:t>
      </w:r>
      <w:r>
        <w:rPr>
          <w:rFonts w:hint="eastAsia"/>
          <w:lang w:val="en-US" w:eastAsia="zh-CN"/>
        </w:rPr>
        <w:t>NCR</w:t>
      </w:r>
      <w:r>
        <w:t>-MT, with the required SNR applied separately per polarization.</w:t>
      </w:r>
    </w:p>
    <w:p w14:paraId="4FA45678" w14:textId="77777777" w:rsidR="00EC4928" w:rsidRDefault="00EC4928" w:rsidP="00EC4928">
      <w:pPr>
        <w:pStyle w:val="NO"/>
      </w:pPr>
      <w:r>
        <w:t xml:space="preserve">NOTE: </w:t>
      </w:r>
      <w:r>
        <w:tab/>
      </w:r>
      <w:r>
        <w:rPr>
          <w:rFonts w:hint="eastAsia"/>
          <w:lang w:val="en-US" w:eastAsia="zh-CN"/>
        </w:rPr>
        <w:t>NCR</w:t>
      </w:r>
      <w:r>
        <w:t xml:space="preserve">-MT can support more than 2 </w:t>
      </w:r>
      <w:r>
        <w:rPr>
          <w:i/>
        </w:rPr>
        <w:t>demodulation branches</w:t>
      </w:r>
      <w:r>
        <w:t xml:space="preserve">, however OTA conformance testing can only be performed for 1 or 2 </w:t>
      </w:r>
      <w:r>
        <w:rPr>
          <w:i/>
        </w:rPr>
        <w:t>demodulation branches</w:t>
      </w:r>
      <w:r>
        <w:t>.</w:t>
      </w:r>
    </w:p>
    <w:p w14:paraId="6E962437" w14:textId="77777777" w:rsidR="00EC4928" w:rsidRDefault="00EC4928" w:rsidP="00EC4928">
      <w:r>
        <w:t xml:space="preserve">The SNR used in this clause is </w:t>
      </w:r>
      <w:r>
        <w:rPr>
          <w:lang w:eastAsia="zh-CN"/>
        </w:rPr>
        <w:t xml:space="preserve">specified based on a single carrier and </w:t>
      </w:r>
      <w:r>
        <w:t>defined as:</w:t>
      </w:r>
    </w:p>
    <w:p w14:paraId="10F83E08" w14:textId="77777777" w:rsidR="00EC4928" w:rsidRDefault="00EC4928" w:rsidP="00EC4928">
      <w:pPr>
        <w:pStyle w:val="B1"/>
      </w:pPr>
      <w:r>
        <w:t>SNR = S / N</w:t>
      </w:r>
    </w:p>
    <w:p w14:paraId="1E7069B0" w14:textId="77777777" w:rsidR="00EC4928" w:rsidRDefault="00EC4928" w:rsidP="00EC4928">
      <w:r>
        <w:t>Where:</w:t>
      </w:r>
    </w:p>
    <w:p w14:paraId="599341EE" w14:textId="77777777" w:rsidR="00EC4928" w:rsidRPr="0096642A" w:rsidRDefault="00EC4928" w:rsidP="00EC4928">
      <w:pPr>
        <w:pStyle w:val="B1"/>
      </w:pPr>
      <w:r w:rsidRPr="0096642A">
        <w:t>S</w:t>
      </w:r>
      <w:r w:rsidRPr="0096642A">
        <w:tab/>
        <w:t xml:space="preserve">is the total signal energy in the slot on a single TAB connector (for </w:t>
      </w:r>
      <w:r w:rsidRPr="0096642A">
        <w:rPr>
          <w:rFonts w:hint="eastAsia"/>
        </w:rPr>
        <w:t>NCR</w:t>
      </w:r>
      <w:r w:rsidRPr="0096642A">
        <w:t>-MT type 1-</w:t>
      </w:r>
      <w:r w:rsidRPr="0096642A">
        <w:rPr>
          <w:rFonts w:hint="eastAsia"/>
        </w:rPr>
        <w:t>C</w:t>
      </w:r>
      <w:r w:rsidRPr="0096642A">
        <w:t>).</w:t>
      </w:r>
    </w:p>
    <w:p w14:paraId="01551BC2" w14:textId="77777777" w:rsidR="00EC4928" w:rsidRPr="0096642A" w:rsidRDefault="00EC4928" w:rsidP="00EC4928">
      <w:pPr>
        <w:pStyle w:val="B1"/>
      </w:pPr>
      <w:r w:rsidRPr="0096642A">
        <w:t>N</w:t>
      </w:r>
      <w:r w:rsidRPr="0096642A">
        <w:tab/>
        <w:t xml:space="preserve">is the noise energy in a bandwidth corresponding to the transmission bandwidth over the duration of a slot on a single TAB connector (for </w:t>
      </w:r>
      <w:r w:rsidRPr="0096642A">
        <w:rPr>
          <w:rFonts w:hint="eastAsia"/>
        </w:rPr>
        <w:t>NCR</w:t>
      </w:r>
      <w:r w:rsidRPr="0096642A">
        <w:t>-MT type 1-</w:t>
      </w:r>
      <w:r w:rsidRPr="0096642A">
        <w:rPr>
          <w:rFonts w:hint="eastAsia"/>
        </w:rPr>
        <w:t>C</w:t>
      </w:r>
      <w:r w:rsidRPr="0096642A">
        <w:t>).</w:t>
      </w:r>
    </w:p>
    <w:p w14:paraId="3916A237" w14:textId="77777777" w:rsidR="00EC4928" w:rsidRDefault="00EC4928" w:rsidP="00EC4928">
      <w:pPr>
        <w:pStyle w:val="Heading4"/>
      </w:pPr>
      <w:bookmarkStart w:id="4535" w:name="_Toc75165292"/>
      <w:bookmarkStart w:id="4536" w:name="_Toc89940044"/>
      <w:bookmarkStart w:id="4537" w:name="_Toc76541903"/>
      <w:bookmarkStart w:id="4538" w:name="_Toc75816178"/>
      <w:bookmarkStart w:id="4539" w:name="_Toc124151147"/>
      <w:bookmarkStart w:id="4540" w:name="_Toc155287439"/>
      <w:bookmarkStart w:id="4541" w:name="_Toc114148902"/>
      <w:bookmarkStart w:id="4542" w:name="_Toc130393687"/>
      <w:bookmarkStart w:id="4543" w:name="_Toc76541336"/>
      <w:bookmarkStart w:id="4544" w:name="_Toc82429793"/>
      <w:bookmarkStart w:id="4545" w:name="_Toc75508439"/>
      <w:bookmarkStart w:id="4546" w:name="_Toc138871216"/>
      <w:bookmarkStart w:id="4547" w:name="_Toc98754370"/>
      <w:bookmarkStart w:id="4548" w:name="_Toc137562074"/>
      <w:bookmarkStart w:id="4549" w:name="_Toc75334247"/>
      <w:bookmarkStart w:id="4550" w:name="_Toc145534666"/>
      <w:bookmarkStart w:id="4551" w:name="_Toc106178184"/>
      <w:bookmarkStart w:id="4552" w:name="_Toc176472889"/>
      <w:bookmarkStart w:id="4553" w:name="_Toc187248120"/>
      <w:bookmarkStart w:id="4554" w:name="_Toc194054470"/>
      <w:bookmarkStart w:id="4555" w:name="_Toc200115762"/>
      <w:r>
        <w:rPr>
          <w:rFonts w:hint="eastAsia"/>
          <w:lang w:val="en-US" w:eastAsia="zh-CN"/>
        </w:rPr>
        <w:t>7</w:t>
      </w:r>
      <w:r>
        <w:t>.1.1.2</w:t>
      </w:r>
      <w:r>
        <w:tab/>
        <w:t>OTA demodulation branches</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3459EF6D" w14:textId="77777777" w:rsidR="00EC4928" w:rsidRDefault="00EC4928" w:rsidP="00EC4928">
      <w:pPr>
        <w:rPr>
          <w:lang w:eastAsia="zh-CN"/>
        </w:rPr>
      </w:pPr>
      <w:r>
        <w:rPr>
          <w:lang w:eastAsia="ko-KR"/>
        </w:rPr>
        <w:t xml:space="preserve">Radiated performance requirements </w:t>
      </w:r>
      <w:r>
        <w:rPr>
          <w:lang w:eastAsia="zh-CN"/>
        </w:rPr>
        <w:t xml:space="preserve">are only specified for up to 2 </w:t>
      </w:r>
      <w:r>
        <w:rPr>
          <w:i/>
          <w:lang w:eastAsia="zh-CN"/>
        </w:rPr>
        <w:t>demodulation branches</w:t>
      </w:r>
      <w:r>
        <w:rPr>
          <w:lang w:eastAsia="zh-CN"/>
        </w:rPr>
        <w:t>.</w:t>
      </w:r>
    </w:p>
    <w:p w14:paraId="7942E68F"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uses polarization diversity and has the ability to maintain isolation between the signals for each of the </w:t>
      </w:r>
      <w:r>
        <w:rPr>
          <w:i/>
          <w:lang w:eastAsia="zh-CN"/>
        </w:rPr>
        <w:t>demodulation branches</w:t>
      </w:r>
      <w:r>
        <w:rPr>
          <w:lang w:eastAsia="zh-CN"/>
        </w:rPr>
        <w:t xml:space="preserve">, then radiated performance requirements can be tested for up to two </w:t>
      </w:r>
      <w:r>
        <w:rPr>
          <w:i/>
          <w:lang w:eastAsia="zh-CN"/>
        </w:rPr>
        <w:t>demodulation branches</w:t>
      </w:r>
      <w:r>
        <w:rPr>
          <w:lang w:eastAsia="zh-CN"/>
        </w:rPr>
        <w:t xml:space="preserve"> (i.e. 1RX or 2RX test setups). When tested for two </w:t>
      </w:r>
      <w:r>
        <w:rPr>
          <w:i/>
          <w:lang w:eastAsia="zh-CN"/>
        </w:rPr>
        <w:t>demodulation branches</w:t>
      </w:r>
      <w:r>
        <w:rPr>
          <w:lang w:eastAsia="zh-CN"/>
        </w:rPr>
        <w:t>, each demodulation branch maps to one polarization.</w:t>
      </w:r>
    </w:p>
    <w:p w14:paraId="16940479"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does not use polarization diversity then </w:t>
      </w:r>
      <w:r>
        <w:rPr>
          <w:lang w:eastAsia="ko-KR"/>
        </w:rPr>
        <w:t xml:space="preserve">radiated performance requirements can </w:t>
      </w:r>
      <w:r>
        <w:rPr>
          <w:lang w:eastAsia="zh-CN"/>
        </w:rPr>
        <w:t xml:space="preserve">only be tested for a single </w:t>
      </w:r>
      <w:r>
        <w:rPr>
          <w:i/>
          <w:lang w:eastAsia="zh-CN"/>
        </w:rPr>
        <w:t>demodulation branch</w:t>
      </w:r>
      <w:r>
        <w:rPr>
          <w:lang w:eastAsia="zh-CN"/>
        </w:rPr>
        <w:t xml:space="preserve"> (i.e. 1RX test setup).</w:t>
      </w:r>
    </w:p>
    <w:p w14:paraId="477C47A2" w14:textId="77777777" w:rsidR="00EC4928" w:rsidRDefault="00EC4928" w:rsidP="00EC4928"/>
    <w:p w14:paraId="05D4FC1B" w14:textId="77777777" w:rsidR="00EC4928" w:rsidRDefault="00EC4928" w:rsidP="00EC4928">
      <w:pPr>
        <w:pStyle w:val="Heading3"/>
      </w:pPr>
      <w:bookmarkStart w:id="4556" w:name="_Toc89940106"/>
      <w:bookmarkStart w:id="4557" w:name="_Toc75165385"/>
      <w:bookmarkStart w:id="4558" w:name="_Toc145534728"/>
      <w:bookmarkStart w:id="4559" w:name="_Toc76541965"/>
      <w:bookmarkStart w:id="4560" w:name="_Toc137562136"/>
      <w:bookmarkStart w:id="4561" w:name="_Toc155287501"/>
      <w:bookmarkStart w:id="4562" w:name="_Toc75816240"/>
      <w:bookmarkStart w:id="4563" w:name="_Toc124151209"/>
      <w:bookmarkStart w:id="4564" w:name="_Toc106178246"/>
      <w:bookmarkStart w:id="4565" w:name="_Toc130393749"/>
      <w:bookmarkStart w:id="4566" w:name="_Toc75508501"/>
      <w:bookmarkStart w:id="4567" w:name="_Toc75334309"/>
      <w:bookmarkStart w:id="4568" w:name="_Toc76541398"/>
      <w:bookmarkStart w:id="4569" w:name="_Toc82429855"/>
      <w:bookmarkStart w:id="4570" w:name="_Toc114148964"/>
      <w:bookmarkStart w:id="4571" w:name="_Toc98754432"/>
      <w:bookmarkStart w:id="4572" w:name="_Toc138871278"/>
      <w:bookmarkStart w:id="4573" w:name="_Toc176472890"/>
      <w:bookmarkStart w:id="4574" w:name="_Toc187248121"/>
      <w:bookmarkStart w:id="4575" w:name="_Toc194054471"/>
      <w:bookmarkStart w:id="4576" w:name="_Toc200115763"/>
      <w:r>
        <w:rPr>
          <w:rFonts w:hint="eastAsia"/>
          <w:lang w:val="en-US" w:eastAsia="zh-CN"/>
        </w:rPr>
        <w:t>7</w:t>
      </w:r>
      <w:r>
        <w:t>.</w:t>
      </w:r>
      <w:r>
        <w:rPr>
          <w:rFonts w:hint="eastAsia"/>
          <w:lang w:val="en-US" w:eastAsia="zh-CN"/>
        </w:rPr>
        <w:t>1</w:t>
      </w:r>
      <w:r>
        <w:t>.2</w:t>
      </w:r>
      <w:r>
        <w:tab/>
        <w:t>Demodulation performance requirements</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56D83AA6" w14:textId="77777777" w:rsidR="00EC4928" w:rsidRDefault="00EC4928" w:rsidP="00EC4928">
      <w:pPr>
        <w:pStyle w:val="Heading4"/>
      </w:pPr>
      <w:bookmarkStart w:id="4577" w:name="_Toc75165386"/>
      <w:bookmarkStart w:id="4578" w:name="_Toc75334310"/>
      <w:bookmarkStart w:id="4579" w:name="_Toc76541399"/>
      <w:bookmarkStart w:id="4580" w:name="_Toc89940107"/>
      <w:bookmarkStart w:id="4581" w:name="_Toc137562137"/>
      <w:bookmarkStart w:id="4582" w:name="_Toc145534729"/>
      <w:bookmarkStart w:id="4583" w:name="_Toc76541966"/>
      <w:bookmarkStart w:id="4584" w:name="_Toc155287502"/>
      <w:bookmarkStart w:id="4585" w:name="_Toc106178247"/>
      <w:bookmarkStart w:id="4586" w:name="_Toc124151210"/>
      <w:bookmarkStart w:id="4587" w:name="_Toc82429856"/>
      <w:bookmarkStart w:id="4588" w:name="_Toc138871279"/>
      <w:bookmarkStart w:id="4589" w:name="_Toc75816241"/>
      <w:bookmarkStart w:id="4590" w:name="_Toc98754433"/>
      <w:bookmarkStart w:id="4591" w:name="_Toc114148965"/>
      <w:bookmarkStart w:id="4592" w:name="_Toc75508502"/>
      <w:bookmarkStart w:id="4593" w:name="_Toc130393750"/>
      <w:bookmarkStart w:id="4594" w:name="_Toc176472891"/>
      <w:bookmarkStart w:id="4595" w:name="_Toc187248122"/>
      <w:bookmarkStart w:id="4596" w:name="_Toc194054472"/>
      <w:bookmarkStart w:id="4597" w:name="_Toc200115764"/>
      <w:r>
        <w:rPr>
          <w:rFonts w:hint="eastAsia"/>
          <w:lang w:val="en-US" w:eastAsia="zh-CN"/>
        </w:rPr>
        <w:t>7</w:t>
      </w:r>
      <w:r>
        <w:t>.</w:t>
      </w:r>
      <w:r>
        <w:rPr>
          <w:rFonts w:hint="eastAsia"/>
          <w:lang w:val="en-US" w:eastAsia="zh-CN"/>
        </w:rPr>
        <w:t>1</w:t>
      </w:r>
      <w:r>
        <w:t>.2.1</w:t>
      </w:r>
      <w:r>
        <w:tab/>
        <w:t>General</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404EDDE7" w14:textId="77777777" w:rsidR="00EC4928" w:rsidRDefault="00EC4928" w:rsidP="00EC4928">
      <w:pPr>
        <w:pStyle w:val="Heading5"/>
      </w:pPr>
      <w:bookmarkStart w:id="4598" w:name="_Toc137562138"/>
      <w:bookmarkStart w:id="4599" w:name="_Toc124151211"/>
      <w:bookmarkStart w:id="4600" w:name="_Toc155287503"/>
      <w:bookmarkStart w:id="4601" w:name="_Toc138871280"/>
      <w:bookmarkStart w:id="4602" w:name="_Toc75508503"/>
      <w:bookmarkStart w:id="4603" w:name="_Toc130393751"/>
      <w:bookmarkStart w:id="4604" w:name="_Toc75334311"/>
      <w:bookmarkStart w:id="4605" w:name="_Toc114148966"/>
      <w:bookmarkStart w:id="4606" w:name="_Toc106178248"/>
      <w:bookmarkStart w:id="4607" w:name="_Toc145534730"/>
      <w:bookmarkStart w:id="4608" w:name="_Toc98754434"/>
      <w:bookmarkStart w:id="4609" w:name="_Toc75165387"/>
      <w:bookmarkStart w:id="4610" w:name="_Toc76541400"/>
      <w:bookmarkStart w:id="4611" w:name="_Toc89940108"/>
      <w:bookmarkStart w:id="4612" w:name="_Toc75816242"/>
      <w:bookmarkStart w:id="4613" w:name="_Toc82429857"/>
      <w:bookmarkStart w:id="4614" w:name="_Toc76541967"/>
      <w:bookmarkStart w:id="4615" w:name="_Toc176472892"/>
      <w:bookmarkStart w:id="4616" w:name="_Toc187248123"/>
      <w:bookmarkStart w:id="4617" w:name="_Toc194054473"/>
      <w:bookmarkStart w:id="4618" w:name="_Toc200115765"/>
      <w:r>
        <w:rPr>
          <w:rFonts w:hint="eastAsia"/>
          <w:lang w:val="en-US" w:eastAsia="zh-CN"/>
        </w:rPr>
        <w:t>7</w:t>
      </w:r>
      <w:r>
        <w:t>.</w:t>
      </w:r>
      <w:r>
        <w:rPr>
          <w:rFonts w:hint="eastAsia"/>
          <w:lang w:val="en-US" w:eastAsia="zh-CN"/>
        </w:rPr>
        <w:t>1</w:t>
      </w:r>
      <w:r>
        <w:t>.2.1.1</w:t>
      </w:r>
      <w:r>
        <w:tab/>
        <w:t xml:space="preserve">Applicability rule for </w:t>
      </w:r>
      <w:r>
        <w:rPr>
          <w:rFonts w:hint="eastAsia"/>
          <w:lang w:val="en-US" w:eastAsia="zh-CN"/>
        </w:rPr>
        <w:t>NCR</w:t>
      </w:r>
      <w:r>
        <w:t>-MT</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2CA3BA77" w14:textId="77777777" w:rsidR="00EC4928" w:rsidRDefault="00EC4928" w:rsidP="00EC4928">
      <w:pPr>
        <w:pStyle w:val="H6"/>
      </w:pPr>
      <w:r>
        <w:rPr>
          <w:rFonts w:hint="eastAsia"/>
          <w:lang w:val="en-US" w:eastAsia="zh-CN"/>
        </w:rPr>
        <w:t>7</w:t>
      </w:r>
      <w:r>
        <w:t>.</w:t>
      </w:r>
      <w:r>
        <w:rPr>
          <w:rFonts w:hint="eastAsia"/>
          <w:lang w:val="en-US" w:eastAsia="zh-CN"/>
        </w:rPr>
        <w:t>1</w:t>
      </w:r>
      <w:r>
        <w:t>.2.1.1.1</w:t>
      </w:r>
      <w:r>
        <w:tab/>
        <w:t>General</w:t>
      </w:r>
    </w:p>
    <w:p w14:paraId="20352F04" w14:textId="77777777" w:rsidR="00EC4928" w:rsidRDefault="00EC4928" w:rsidP="00EC4928">
      <w:pPr>
        <w:rPr>
          <w:lang w:eastAsia="zh-CN"/>
        </w:rPr>
      </w:pPr>
      <w:r>
        <w:rPr>
          <w:rFonts w:eastAsiaTheme="minorEastAsia"/>
        </w:rPr>
        <w:t xml:space="preserve">Unless otherwise stated, </w:t>
      </w:r>
      <w:r>
        <w:rPr>
          <w:rFonts w:eastAsiaTheme="minorEastAsia"/>
          <w:lang w:eastAsia="zh-CN"/>
        </w:rPr>
        <w:t xml:space="preserve">for an </w:t>
      </w:r>
      <w:r>
        <w:rPr>
          <w:rFonts w:eastAsiaTheme="minorEastAsia" w:hint="eastAsia"/>
          <w:lang w:val="en-US" w:eastAsia="zh-CN"/>
        </w:rPr>
        <w:t>NCR</w:t>
      </w:r>
      <w:r>
        <w:rPr>
          <w:rFonts w:eastAsiaTheme="minorEastAsia"/>
          <w:lang w:eastAsia="zh-CN"/>
        </w:rPr>
        <w:t xml:space="preserve">-MT declared to support more than 2 demodulation branches </w:t>
      </w:r>
      <w:r>
        <w:rPr>
          <w:rFonts w:eastAsiaTheme="minorEastAsia"/>
        </w:rPr>
        <w:t xml:space="preserve">(for </w:t>
      </w:r>
      <w:r>
        <w:rPr>
          <w:rFonts w:eastAsiaTheme="minorEastAsia" w:hint="eastAsia"/>
          <w:i/>
          <w:lang w:val="en-US" w:eastAsia="zh-CN"/>
        </w:rPr>
        <w:t>NCR</w:t>
      </w:r>
      <w:r>
        <w:rPr>
          <w:rFonts w:eastAsiaTheme="minorEastAsia"/>
          <w:i/>
          <w:lang w:eastAsia="ko-KR"/>
        </w:rPr>
        <w:t>-MT type 2-O</w:t>
      </w:r>
      <w:r>
        <w:rPr>
          <w:rFonts w:eastAsiaTheme="minorEastAsia"/>
        </w:rPr>
        <w:t xml:space="preserve">), the performance </w:t>
      </w:r>
      <w:r>
        <w:rPr>
          <w:rFonts w:eastAsiaTheme="minorEastAsia"/>
          <w:lang w:eastAsia="zh-CN"/>
        </w:rPr>
        <w:t xml:space="preserve">requirement tests for 2 </w:t>
      </w:r>
      <w:r>
        <w:t>demodulation branches</w:t>
      </w:r>
      <w:r>
        <w:rPr>
          <w:rFonts w:eastAsiaTheme="minorEastAsia"/>
        </w:rPr>
        <w:t xml:space="preserve"> shall </w:t>
      </w:r>
      <w:r>
        <w:rPr>
          <w:rFonts w:eastAsiaTheme="minorEastAsia"/>
          <w:lang w:eastAsia="zh-CN"/>
        </w:rPr>
        <w:t>apply</w:t>
      </w:r>
      <w:r>
        <w:rPr>
          <w:rFonts w:eastAsiaTheme="minorEastAsia"/>
        </w:rPr>
        <w:t xml:space="preserve">, </w:t>
      </w:r>
      <w:r>
        <w:rPr>
          <w:rFonts w:eastAsiaTheme="minorEastAsia"/>
          <w:lang w:eastAsia="zh-CN"/>
        </w:rPr>
        <w:t xml:space="preserve">and demodulation branches is up to </w:t>
      </w:r>
      <w:r>
        <w:rPr>
          <w:rFonts w:eastAsiaTheme="minorEastAsia" w:hint="eastAsia"/>
          <w:lang w:val="en-US" w:eastAsia="zh-CN"/>
        </w:rPr>
        <w:t>NCR</w:t>
      </w:r>
      <w:r>
        <w:rPr>
          <w:rFonts w:eastAsiaTheme="minorEastAsia"/>
          <w:lang w:eastAsia="zh-CN"/>
        </w:rPr>
        <w:t>-MT implementation</w:t>
      </w:r>
      <w:r>
        <w:rPr>
          <w:lang w:eastAsia="zh-CN"/>
        </w:rPr>
        <w:t>.</w:t>
      </w:r>
    </w:p>
    <w:p w14:paraId="33596061" w14:textId="77777777" w:rsidR="00EC4928" w:rsidRDefault="00EC4928" w:rsidP="00EC4928">
      <w:pPr>
        <w:rPr>
          <w:lang w:eastAsia="zh-CN"/>
        </w:rPr>
      </w:pPr>
      <w:r>
        <w:rPr>
          <w:lang w:eastAsia="zh-CN"/>
        </w:rPr>
        <w:t>The t</w:t>
      </w:r>
      <w:r>
        <w:t>est</w:t>
      </w:r>
      <w:r>
        <w:rPr>
          <w:lang w:eastAsia="zh-CN"/>
        </w:rPr>
        <w:t xml:space="preserve">s </w:t>
      </w:r>
      <w:r>
        <w:t>requir</w:t>
      </w:r>
      <w:r>
        <w:rPr>
          <w:lang w:eastAsia="zh-CN"/>
        </w:rPr>
        <w:t>ing</w:t>
      </w:r>
      <w:r>
        <w:t xml:space="preserve"> </w:t>
      </w:r>
      <w:r>
        <w:rPr>
          <w:lang w:eastAsia="zh-CN"/>
        </w:rPr>
        <w:t xml:space="preserve">more than </w:t>
      </w:r>
      <w:r>
        <w:t>[20]</w:t>
      </w:r>
      <w:r>
        <w:rPr>
          <w:lang w:eastAsia="zh-CN"/>
        </w:rPr>
        <w:t xml:space="preserve"> </w:t>
      </w:r>
      <w:r>
        <w:t xml:space="preserve">dB SNR </w:t>
      </w:r>
      <w:r>
        <w:rPr>
          <w:lang w:eastAsia="zh-CN"/>
        </w:rPr>
        <w:t>level</w:t>
      </w:r>
      <w:r>
        <w:t xml:space="preserve"> are set to N/A </w:t>
      </w:r>
      <w:r>
        <w:rPr>
          <w:lang w:eastAsia="zh-CN"/>
        </w:rPr>
        <w:t>in the t</w:t>
      </w:r>
      <w:r>
        <w:t>est requirements</w:t>
      </w:r>
      <w:r>
        <w:rPr>
          <w:lang w:eastAsia="zh-CN"/>
        </w:rPr>
        <w:t>.</w:t>
      </w:r>
    </w:p>
    <w:p w14:paraId="06D33E5C" w14:textId="77777777" w:rsidR="00EC4928" w:rsidRDefault="00EC4928" w:rsidP="00EC4928">
      <w:pPr>
        <w:pStyle w:val="H6"/>
        <w:rPr>
          <w:snapToGrid w:val="0"/>
          <w:lang w:eastAsia="zh-CN"/>
        </w:rPr>
      </w:pPr>
      <w:r>
        <w:rPr>
          <w:rFonts w:hint="eastAsia"/>
          <w:lang w:val="en-US" w:eastAsia="zh-CN"/>
        </w:rPr>
        <w:t>7</w:t>
      </w:r>
      <w:r>
        <w:t>.</w:t>
      </w:r>
      <w:r>
        <w:rPr>
          <w:rFonts w:hint="eastAsia"/>
          <w:lang w:val="en-US" w:eastAsia="zh-CN"/>
        </w:rPr>
        <w:t>1</w:t>
      </w:r>
      <w:r>
        <w:t>.2.1.1.2</w:t>
      </w:r>
      <w:r>
        <w:tab/>
        <w:t>Applicability</w:t>
      </w:r>
      <w:r>
        <w:rPr>
          <w:lang w:eastAsia="zh-CN"/>
        </w:rPr>
        <w:t xml:space="preserve"> of </w:t>
      </w:r>
      <w:r>
        <w:rPr>
          <w:snapToGrid w:val="0"/>
          <w:lang w:eastAsia="zh-CN"/>
        </w:rPr>
        <w:t>requirements for different subcarrier spacings</w:t>
      </w:r>
    </w:p>
    <w:p w14:paraId="710C1015" w14:textId="77777777" w:rsidR="00EC4928" w:rsidRDefault="00EC4928" w:rsidP="00EC4928">
      <w:r>
        <w:t xml:space="preserve">Unless otherwise stated, the tests shall apply only for each subcarrier spacing declared to be supported </w:t>
      </w:r>
      <w:r>
        <w:rPr>
          <w:lang w:eastAsia="zh-CN"/>
        </w:rPr>
        <w:t xml:space="preserve">(see </w:t>
      </w:r>
      <w:r>
        <w:t>D.7 in table 4.6-1</w:t>
      </w:r>
      <w:r>
        <w:rPr>
          <w:lang w:eastAsia="zh-CN"/>
        </w:rPr>
        <w:t>)</w:t>
      </w:r>
      <w:r>
        <w:t>.</w:t>
      </w:r>
    </w:p>
    <w:p w14:paraId="76D1EC76" w14:textId="77777777" w:rsidR="00EC4928" w:rsidRDefault="00EC4928" w:rsidP="00EC4928">
      <w:pPr>
        <w:pStyle w:val="H6"/>
      </w:pPr>
      <w:r>
        <w:rPr>
          <w:rFonts w:hint="eastAsia"/>
          <w:lang w:val="en-US" w:eastAsia="zh-CN"/>
        </w:rPr>
        <w:t>7</w:t>
      </w:r>
      <w:r>
        <w:t>.</w:t>
      </w:r>
      <w:r>
        <w:rPr>
          <w:rFonts w:hint="eastAsia"/>
          <w:lang w:val="en-US" w:eastAsia="zh-CN"/>
        </w:rPr>
        <w:t>1</w:t>
      </w:r>
      <w:r>
        <w:t>.2.1.1.3</w:t>
      </w:r>
      <w:r>
        <w:tab/>
        <w:t>Applicability of requirements for TDD with different UL-DL patterns</w:t>
      </w:r>
    </w:p>
    <w:p w14:paraId="6E696E5D" w14:textId="77777777" w:rsidR="00EC4928" w:rsidRDefault="00EC4928" w:rsidP="00EC4928">
      <w:r>
        <w:t xml:space="preserve">Unless otherwise stated, for each subcarrier spacing declared to be supported, if </w:t>
      </w:r>
      <w:r>
        <w:rPr>
          <w:rFonts w:hint="eastAsia"/>
          <w:lang w:val="en-US" w:eastAsia="zh-CN"/>
        </w:rPr>
        <w:t>NCR</w:t>
      </w:r>
      <w:r>
        <w:t>-MT supports multiple TDD UL-DL patterns, only one of the supported TDD UL-DL patterns shall be used for all tests.</w:t>
      </w:r>
    </w:p>
    <w:p w14:paraId="5DBBDD98" w14:textId="77777777" w:rsidR="00EC4928" w:rsidRDefault="00EC4928" w:rsidP="00EC4928">
      <w:pPr>
        <w:pStyle w:val="Heading4"/>
      </w:pPr>
      <w:bookmarkStart w:id="4619" w:name="_Toc98754435"/>
      <w:bookmarkStart w:id="4620" w:name="_Toc76541968"/>
      <w:bookmarkStart w:id="4621" w:name="_Toc137562139"/>
      <w:bookmarkStart w:id="4622" w:name="_Toc82429858"/>
      <w:bookmarkStart w:id="4623" w:name="_Toc130393752"/>
      <w:bookmarkStart w:id="4624" w:name="_Toc106178249"/>
      <w:bookmarkStart w:id="4625" w:name="_Toc138871281"/>
      <w:bookmarkStart w:id="4626" w:name="_Toc75508504"/>
      <w:bookmarkStart w:id="4627" w:name="_Toc75816243"/>
      <w:bookmarkStart w:id="4628" w:name="_Toc89940109"/>
      <w:bookmarkStart w:id="4629" w:name="_Toc75165388"/>
      <w:bookmarkStart w:id="4630" w:name="_Toc114148967"/>
      <w:bookmarkStart w:id="4631" w:name="_Toc145534731"/>
      <w:bookmarkStart w:id="4632" w:name="_Toc155287504"/>
      <w:bookmarkStart w:id="4633" w:name="_Toc76541401"/>
      <w:bookmarkStart w:id="4634" w:name="_Toc124151212"/>
      <w:bookmarkStart w:id="4635" w:name="_Toc75334312"/>
      <w:bookmarkStart w:id="4636" w:name="_Toc176472893"/>
      <w:bookmarkStart w:id="4637" w:name="_Toc187248124"/>
      <w:bookmarkStart w:id="4638" w:name="_Toc194054474"/>
      <w:bookmarkStart w:id="4639" w:name="_Toc200115766"/>
      <w:r>
        <w:rPr>
          <w:rFonts w:hint="eastAsia"/>
          <w:lang w:val="en-US" w:eastAsia="zh-CN"/>
        </w:rPr>
        <w:t>7</w:t>
      </w:r>
      <w:r>
        <w:t>.</w:t>
      </w:r>
      <w:r>
        <w:rPr>
          <w:rFonts w:hint="eastAsia"/>
          <w:lang w:val="en-US" w:eastAsia="zh-CN"/>
        </w:rPr>
        <w:t>1</w:t>
      </w:r>
      <w:r>
        <w:t>.2.2</w:t>
      </w:r>
      <w:r>
        <w:tab/>
        <w:t>Performance requirements for PDSCH</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0B30FB25" w14:textId="77777777" w:rsidR="00EC4928" w:rsidRDefault="00EC4928" w:rsidP="00EC4928">
      <w:pPr>
        <w:pStyle w:val="Heading5"/>
      </w:pPr>
      <w:bookmarkStart w:id="4640" w:name="_Toc124151213"/>
      <w:bookmarkStart w:id="4641" w:name="_Toc75334313"/>
      <w:bookmarkStart w:id="4642" w:name="_Toc155287505"/>
      <w:bookmarkStart w:id="4643" w:name="_Toc76541969"/>
      <w:bookmarkStart w:id="4644" w:name="_Toc138871282"/>
      <w:bookmarkStart w:id="4645" w:name="_Toc76541402"/>
      <w:bookmarkStart w:id="4646" w:name="_Toc114148968"/>
      <w:bookmarkStart w:id="4647" w:name="_Toc106178250"/>
      <w:bookmarkStart w:id="4648" w:name="_Toc89940110"/>
      <w:bookmarkStart w:id="4649" w:name="_Toc75816244"/>
      <w:bookmarkStart w:id="4650" w:name="_Toc75165389"/>
      <w:bookmarkStart w:id="4651" w:name="_Toc98754436"/>
      <w:bookmarkStart w:id="4652" w:name="_Toc75508505"/>
      <w:bookmarkStart w:id="4653" w:name="_Toc130393753"/>
      <w:bookmarkStart w:id="4654" w:name="_Toc145534732"/>
      <w:bookmarkStart w:id="4655" w:name="_Toc137562140"/>
      <w:bookmarkStart w:id="4656" w:name="_Toc82429859"/>
      <w:bookmarkStart w:id="4657" w:name="_Toc176472894"/>
      <w:bookmarkStart w:id="4658" w:name="_Toc187248125"/>
      <w:bookmarkStart w:id="4659" w:name="_Toc194054475"/>
      <w:bookmarkStart w:id="4660" w:name="_Toc200115767"/>
      <w:r>
        <w:rPr>
          <w:rFonts w:hint="eastAsia"/>
          <w:lang w:val="en-US" w:eastAsia="zh-CN"/>
        </w:rPr>
        <w:t>7</w:t>
      </w:r>
      <w:r>
        <w:t>.</w:t>
      </w:r>
      <w:r>
        <w:rPr>
          <w:rFonts w:hint="eastAsia"/>
          <w:lang w:val="en-US" w:eastAsia="zh-CN"/>
        </w:rPr>
        <w:t>1</w:t>
      </w:r>
      <w:r>
        <w:t>.2.2.1</w:t>
      </w:r>
      <w:r>
        <w:tab/>
        <w:t>Definition and applicability</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711F75A2" w14:textId="77777777" w:rsidR="00EC4928" w:rsidRDefault="00EC4928" w:rsidP="00EC4928">
      <w:r>
        <w:t xml:space="preserve">The performance requirement of PDSCH is determined by a minimum required throughput for a given SNR. The required throughput is expressed as a fraction of maximum throughput for the FRCs listed in annex </w:t>
      </w:r>
      <w:r>
        <w:rPr>
          <w:rFonts w:hint="eastAsia"/>
          <w:lang w:val="en-US" w:eastAsia="zh-CN"/>
        </w:rPr>
        <w:t>H</w:t>
      </w:r>
      <w:r>
        <w:t>.</w:t>
      </w:r>
    </w:p>
    <w:p w14:paraId="5EF0B4B9" w14:textId="77777777" w:rsidR="00EC4928" w:rsidRDefault="00EC4928" w:rsidP="00EC4928">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5351F433" w14:textId="77777777" w:rsidR="00EC4928" w:rsidRDefault="00EC4928" w:rsidP="00EC4928">
      <w:pPr>
        <w:pStyle w:val="Heading5"/>
        <w:rPr>
          <w:lang w:eastAsia="zh-CN"/>
        </w:rPr>
      </w:pPr>
      <w:bookmarkStart w:id="4661" w:name="_Toc75334314"/>
      <w:bookmarkStart w:id="4662" w:name="_Toc145534733"/>
      <w:bookmarkStart w:id="4663" w:name="_Toc76541970"/>
      <w:bookmarkStart w:id="4664" w:name="_Toc82429860"/>
      <w:bookmarkStart w:id="4665" w:name="_Toc114148969"/>
      <w:bookmarkStart w:id="4666" w:name="_Toc76541403"/>
      <w:bookmarkStart w:id="4667" w:name="_Toc75508506"/>
      <w:bookmarkStart w:id="4668" w:name="_Toc75816245"/>
      <w:bookmarkStart w:id="4669" w:name="_Toc106178251"/>
      <w:bookmarkStart w:id="4670" w:name="_Toc124151214"/>
      <w:bookmarkStart w:id="4671" w:name="_Toc155287506"/>
      <w:bookmarkStart w:id="4672" w:name="_Toc98754437"/>
      <w:bookmarkStart w:id="4673" w:name="_Toc130393754"/>
      <w:bookmarkStart w:id="4674" w:name="_Toc75165390"/>
      <w:bookmarkStart w:id="4675" w:name="_Toc89940111"/>
      <w:bookmarkStart w:id="4676" w:name="_Toc138871283"/>
      <w:bookmarkStart w:id="4677" w:name="_Toc137562141"/>
      <w:bookmarkStart w:id="4678" w:name="_Toc176472895"/>
      <w:bookmarkStart w:id="4679" w:name="_Toc187248126"/>
      <w:bookmarkStart w:id="4680" w:name="_Toc194054476"/>
      <w:bookmarkStart w:id="4681" w:name="_Toc200115768"/>
      <w:r>
        <w:rPr>
          <w:rFonts w:hint="eastAsia"/>
          <w:lang w:val="en-US" w:eastAsia="zh-CN"/>
        </w:rPr>
        <w:t>7</w:t>
      </w:r>
      <w:r>
        <w:rPr>
          <w:rFonts w:hint="eastAsia"/>
          <w:lang w:eastAsia="zh-CN"/>
        </w:rPr>
        <w:t>.</w:t>
      </w:r>
      <w:r>
        <w:rPr>
          <w:rFonts w:hint="eastAsia"/>
          <w:lang w:val="en-US" w:eastAsia="zh-CN"/>
        </w:rPr>
        <w:t>1</w:t>
      </w:r>
      <w:r>
        <w:rPr>
          <w:rFonts w:hint="eastAsia"/>
          <w:lang w:eastAsia="zh-CN"/>
        </w:rPr>
        <w:t>.2.2</w:t>
      </w:r>
      <w:r>
        <w:rPr>
          <w:lang w:eastAsia="zh-CN"/>
        </w:rPr>
        <w:t>.2</w:t>
      </w:r>
      <w:r>
        <w:rPr>
          <w:lang w:eastAsia="zh-CN"/>
        </w:rPr>
        <w:tab/>
        <w:t>Minimum requirements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0A121DF3" w14:textId="77777777" w:rsidR="00EC4928" w:rsidRDefault="00EC4928" w:rsidP="00EC4928">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9.3.1.1.</w:t>
      </w:r>
    </w:p>
    <w:p w14:paraId="7413A973" w14:textId="77777777" w:rsidR="00EC4928" w:rsidRDefault="00EC4928" w:rsidP="00EC4928">
      <w:pPr>
        <w:pStyle w:val="Heading5"/>
      </w:pPr>
      <w:bookmarkStart w:id="4682" w:name="_Toc89940112"/>
      <w:bookmarkStart w:id="4683" w:name="_Toc130393755"/>
      <w:bookmarkStart w:id="4684" w:name="_Toc76541404"/>
      <w:bookmarkStart w:id="4685" w:name="_Toc98754438"/>
      <w:bookmarkStart w:id="4686" w:name="_Toc138871284"/>
      <w:bookmarkStart w:id="4687" w:name="_Toc145534734"/>
      <w:bookmarkStart w:id="4688" w:name="_Toc106178252"/>
      <w:bookmarkStart w:id="4689" w:name="_Toc75165391"/>
      <w:bookmarkStart w:id="4690" w:name="_Toc82429861"/>
      <w:bookmarkStart w:id="4691" w:name="_Toc76541971"/>
      <w:bookmarkStart w:id="4692" w:name="_Toc124151215"/>
      <w:bookmarkStart w:id="4693" w:name="_Toc137562142"/>
      <w:bookmarkStart w:id="4694" w:name="_Toc114148970"/>
      <w:bookmarkStart w:id="4695" w:name="_Toc75816246"/>
      <w:bookmarkStart w:id="4696" w:name="_Toc75334315"/>
      <w:bookmarkStart w:id="4697" w:name="_Toc155287507"/>
      <w:bookmarkStart w:id="4698" w:name="_Toc75508507"/>
      <w:bookmarkStart w:id="4699" w:name="_Toc176472896"/>
      <w:bookmarkStart w:id="4700" w:name="_Toc187248127"/>
      <w:bookmarkStart w:id="4701" w:name="_Toc194054477"/>
      <w:bookmarkStart w:id="4702" w:name="_Toc200115769"/>
      <w:r>
        <w:rPr>
          <w:rFonts w:hint="eastAsia"/>
          <w:lang w:val="en-US" w:eastAsia="zh-CN"/>
        </w:rPr>
        <w:t>7</w:t>
      </w:r>
      <w:r>
        <w:t>.</w:t>
      </w:r>
      <w:r>
        <w:rPr>
          <w:rFonts w:hint="eastAsia"/>
          <w:lang w:val="en-US" w:eastAsia="zh-CN"/>
        </w:rPr>
        <w:t>1</w:t>
      </w:r>
      <w:r>
        <w:t>.2.2.3</w:t>
      </w:r>
      <w:r>
        <w:tab/>
        <w:t>Test purpose</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31588721" w14:textId="77777777" w:rsidR="00EC4928" w:rsidRDefault="00EC4928" w:rsidP="00EC4928">
      <w:pPr>
        <w:rPr>
          <w:lang w:eastAsia="ja-JP"/>
        </w:rPr>
      </w:pPr>
      <w:r>
        <w:t>The test shall verify the receiver</w:t>
      </w:r>
      <w:r>
        <w:rPr>
          <w:lang w:eastAsia="zh-CN"/>
        </w:rPr>
        <w:t>'</w:t>
      </w:r>
      <w:r>
        <w:t>s ability to achieve throughput under multipath fading propagation conditions for a given SNR.</w:t>
      </w:r>
    </w:p>
    <w:p w14:paraId="2C44DBA0" w14:textId="77777777" w:rsidR="00EC4928" w:rsidRDefault="00EC4928" w:rsidP="00EC4928">
      <w:pPr>
        <w:pStyle w:val="Heading5"/>
        <w:rPr>
          <w:lang w:eastAsia="ja-JP"/>
        </w:rPr>
      </w:pPr>
      <w:bookmarkStart w:id="4703" w:name="_Toc106178253"/>
      <w:bookmarkStart w:id="4704" w:name="_Toc138871285"/>
      <w:bookmarkStart w:id="4705" w:name="_Toc75165392"/>
      <w:bookmarkStart w:id="4706" w:name="_Toc145534735"/>
      <w:bookmarkStart w:id="4707" w:name="_Toc82429862"/>
      <w:bookmarkStart w:id="4708" w:name="_Toc98754439"/>
      <w:bookmarkStart w:id="4709" w:name="_Toc155287508"/>
      <w:bookmarkStart w:id="4710" w:name="_Toc137562143"/>
      <w:bookmarkStart w:id="4711" w:name="_Toc130393756"/>
      <w:bookmarkStart w:id="4712" w:name="_Toc114148971"/>
      <w:bookmarkStart w:id="4713" w:name="_Toc76541405"/>
      <w:bookmarkStart w:id="4714" w:name="_Toc75334316"/>
      <w:bookmarkStart w:id="4715" w:name="_Toc124151216"/>
      <w:bookmarkStart w:id="4716" w:name="_Toc75508508"/>
      <w:bookmarkStart w:id="4717" w:name="_Toc76541972"/>
      <w:bookmarkStart w:id="4718" w:name="_Toc89940113"/>
      <w:bookmarkStart w:id="4719" w:name="_Toc75816247"/>
      <w:bookmarkStart w:id="4720" w:name="_Toc176472897"/>
      <w:bookmarkStart w:id="4721" w:name="_Toc187248128"/>
      <w:bookmarkStart w:id="4722" w:name="_Toc194054478"/>
      <w:bookmarkStart w:id="4723" w:name="_Toc200115770"/>
      <w:r>
        <w:rPr>
          <w:rFonts w:hint="eastAsia"/>
          <w:lang w:val="en-US" w:eastAsia="zh-CN"/>
        </w:rPr>
        <w:t>7</w:t>
      </w:r>
      <w:r>
        <w:t>.</w:t>
      </w:r>
      <w:r>
        <w:rPr>
          <w:rFonts w:hint="eastAsia"/>
          <w:lang w:val="en-US" w:eastAsia="zh-CN"/>
        </w:rPr>
        <w:t>1</w:t>
      </w:r>
      <w:r>
        <w:t>.2.2.4</w:t>
      </w:r>
      <w:r>
        <w:tab/>
        <w:t>Method of test</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68AA4C69" w14:textId="77777777" w:rsidR="00EC4928" w:rsidRDefault="00EC4928" w:rsidP="00EC4928">
      <w:pPr>
        <w:pStyle w:val="H6"/>
      </w:pPr>
      <w:r>
        <w:rPr>
          <w:rFonts w:hint="eastAsia"/>
          <w:lang w:val="en-US" w:eastAsia="zh-CN"/>
        </w:rPr>
        <w:t>7</w:t>
      </w:r>
      <w:r>
        <w:t>.</w:t>
      </w:r>
      <w:r>
        <w:rPr>
          <w:rFonts w:hint="eastAsia"/>
          <w:lang w:val="en-US" w:eastAsia="zh-CN"/>
        </w:rPr>
        <w:t>1</w:t>
      </w:r>
      <w:r>
        <w:t>.2.2.4.1</w:t>
      </w:r>
      <w:r>
        <w:tab/>
        <w:t>Initial conditions</w:t>
      </w:r>
    </w:p>
    <w:p w14:paraId="68423654" w14:textId="77777777" w:rsidR="00EC4928" w:rsidRDefault="00EC4928" w:rsidP="00EC4928">
      <w:r>
        <w:t>Test environment: Normal, see annex B.2.</w:t>
      </w:r>
    </w:p>
    <w:p w14:paraId="4F2B1AB8" w14:textId="77777777" w:rsidR="00EC4928" w:rsidRDefault="00EC4928" w:rsidP="00EC4928">
      <w:r>
        <w:t>RF channels to be tested for single carrier: M</w:t>
      </w:r>
      <w:r>
        <w:rPr>
          <w:lang w:eastAsia="zh-CN"/>
        </w:rPr>
        <w:t>,</w:t>
      </w:r>
      <w:r>
        <w:t xml:space="preserve"> see clause 4.9.1.</w:t>
      </w:r>
    </w:p>
    <w:p w14:paraId="43ACD564" w14:textId="77777777" w:rsidR="00EC4928" w:rsidRDefault="00EC4928" w:rsidP="00EC4928">
      <w:r>
        <w:t>RF channels to be tested for carrier aggregation: M</w:t>
      </w:r>
      <w:r>
        <w:rPr>
          <w:vertAlign w:val="subscript"/>
        </w:rPr>
        <w:t>BW Channel CA</w:t>
      </w:r>
      <w:r>
        <w:t>; see clause 4.9.1.</w:t>
      </w:r>
    </w:p>
    <w:p w14:paraId="58834148" w14:textId="77777777" w:rsidR="00EC4928" w:rsidRDefault="00EC4928" w:rsidP="00EC4928">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C30F9">
        <w:rPr>
          <w:rFonts w:hint="eastAsia"/>
          <w:lang w:val="en-US" w:eastAsia="zh-CN"/>
        </w:rPr>
        <w:t>x</w:t>
      </w:r>
      <w:r>
        <w:rPr>
          <w:lang w:eastAsia="zh-CN"/>
        </w:rPr>
        <w:t xml:space="preserve"> in table 4.6-1</w:t>
      </w:r>
      <w:r>
        <w:t>).</w:t>
      </w:r>
    </w:p>
    <w:p w14:paraId="3E6C4CD6" w14:textId="77777777" w:rsidR="00EC4928" w:rsidRDefault="00EC4928" w:rsidP="00EC4928">
      <w:pPr>
        <w:pStyle w:val="H6"/>
        <w:rPr>
          <w:lang w:eastAsia="zh-CN"/>
        </w:rPr>
      </w:pPr>
      <w:r>
        <w:rPr>
          <w:rFonts w:hint="eastAsia"/>
          <w:lang w:val="en-US" w:eastAsia="zh-CN"/>
        </w:rPr>
        <w:t>7</w:t>
      </w:r>
      <w:r>
        <w:t>.</w:t>
      </w:r>
      <w:r>
        <w:rPr>
          <w:rFonts w:hint="eastAsia"/>
          <w:lang w:val="en-US" w:eastAsia="zh-CN"/>
        </w:rPr>
        <w:t>1</w:t>
      </w:r>
      <w:r>
        <w:t>.2.2.4.2</w:t>
      </w:r>
      <w:r>
        <w:tab/>
        <w:t>Test procedure</w:t>
      </w:r>
    </w:p>
    <w:p w14:paraId="5BCC73E0" w14:textId="77777777" w:rsidR="00EC4928" w:rsidRDefault="00EC4928" w:rsidP="00EC4928">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4D8632D0" w14:textId="77777777" w:rsidR="00EC4928" w:rsidRDefault="00EC4928" w:rsidP="00EC4928">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3058389E" w14:textId="77777777" w:rsidR="00EC4928" w:rsidRDefault="00EC4928" w:rsidP="00EC4928">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4380E42F" w14:textId="77777777" w:rsidR="00EC4928" w:rsidRDefault="00EC4928" w:rsidP="00EC4928">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42BEB04C" w14:textId="77777777" w:rsidR="00EC4928" w:rsidRDefault="00EC4928" w:rsidP="00EC4928">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Pr>
          <w:lang w:eastAsia="zh-CN"/>
        </w:rPr>
        <w:t xml:space="preserve"> </w:t>
      </w:r>
      <w:r>
        <w:rPr>
          <w:rFonts w:hint="eastAsia"/>
          <w:lang w:val="en-US" w:eastAsia="zh-CN"/>
        </w:rPr>
        <w:t>I</w:t>
      </w:r>
      <w:r>
        <w:rPr>
          <w:lang w:eastAsia="zh-CN"/>
        </w:rPr>
        <w:t xml:space="preserve">, and according to additional test parameters listed in </w:t>
      </w:r>
      <w:r>
        <w:t>table</w:t>
      </w:r>
      <w:r>
        <w:rPr>
          <w:lang w:eastAsia="zh-CN"/>
        </w:rPr>
        <w:t xml:space="preserve"> </w:t>
      </w:r>
      <w:r>
        <w:rPr>
          <w:rFonts w:hint="eastAsia"/>
          <w:lang w:val="en-US" w:eastAsia="zh-CN"/>
        </w:rPr>
        <w:t>7</w:t>
      </w:r>
      <w:r>
        <w:t>.</w:t>
      </w:r>
      <w:r>
        <w:rPr>
          <w:rFonts w:hint="eastAsia"/>
          <w:lang w:val="en-US" w:eastAsia="zh-CN"/>
        </w:rPr>
        <w:t>1</w:t>
      </w:r>
      <w:r>
        <w:t>.2.2.4.2</w:t>
      </w:r>
      <w:r>
        <w:rPr>
          <w:lang w:eastAsia="zh-CN"/>
        </w:rPr>
        <w:t>-1.</w:t>
      </w:r>
    </w:p>
    <w:p w14:paraId="287E298E" w14:textId="77777777" w:rsidR="00EC4928" w:rsidRPr="00A10DC4" w:rsidRDefault="00EC4928" w:rsidP="00EC4928">
      <w:pPr>
        <w:pStyle w:val="TH"/>
        <w:rPr>
          <w:b w:val="0"/>
          <w:i/>
          <w:iCs/>
          <w:sz w:val="18"/>
        </w:rPr>
      </w:pPr>
      <w:r>
        <w:t xml:space="preserve">Table: </w:t>
      </w:r>
      <w:r>
        <w:rPr>
          <w:rFonts w:hint="eastAsia"/>
          <w:lang w:val="en-US" w:eastAsia="zh-CN"/>
        </w:rPr>
        <w:t>7</w:t>
      </w:r>
      <w:r>
        <w:t>.</w:t>
      </w:r>
      <w:r>
        <w:rPr>
          <w:rFonts w:hint="eastAsia"/>
          <w:lang w:val="en-US" w:eastAsia="zh-CN"/>
        </w:rPr>
        <w:t>1</w:t>
      </w:r>
      <w:r>
        <w:t>.2.2.4.2-1 Test parameters for testing PDSCH</w:t>
      </w:r>
    </w:p>
    <w:tbl>
      <w:tblPr>
        <w:tblW w:w="6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729"/>
        <w:gridCol w:w="3199"/>
      </w:tblGrid>
      <w:tr w:rsidR="00EC4928" w14:paraId="626EAC4D" w14:textId="77777777" w:rsidTr="004C1EED">
        <w:trPr>
          <w:jc w:val="center"/>
        </w:trPr>
        <w:tc>
          <w:tcPr>
            <w:tcW w:w="3325" w:type="dxa"/>
            <w:gridSpan w:val="2"/>
            <w:vAlign w:val="center"/>
          </w:tcPr>
          <w:p w14:paraId="0B0CED2D" w14:textId="77777777" w:rsidR="00EC4928" w:rsidRDefault="00EC4928" w:rsidP="004C1EED">
            <w:pPr>
              <w:pStyle w:val="TAH"/>
            </w:pPr>
            <w:r>
              <w:t>Parameter</w:t>
            </w:r>
          </w:p>
        </w:tc>
        <w:tc>
          <w:tcPr>
            <w:tcW w:w="3199" w:type="dxa"/>
            <w:vAlign w:val="center"/>
          </w:tcPr>
          <w:p w14:paraId="09F3A0DB" w14:textId="77777777" w:rsidR="00EC4928" w:rsidRDefault="00EC4928" w:rsidP="004C1EED">
            <w:pPr>
              <w:pStyle w:val="TAH"/>
            </w:pPr>
            <w:r>
              <w:rPr>
                <w:rFonts w:hint="eastAsia"/>
                <w:lang w:val="en-US" w:eastAsia="zh-CN"/>
              </w:rPr>
              <w:t>NCR-MT</w:t>
            </w:r>
            <w:r>
              <w:t xml:space="preserve"> type 2-O</w:t>
            </w:r>
          </w:p>
        </w:tc>
      </w:tr>
      <w:tr w:rsidR="00EC4928" w14:paraId="659AE071" w14:textId="77777777" w:rsidTr="004C1EED">
        <w:trPr>
          <w:jc w:val="center"/>
        </w:trPr>
        <w:tc>
          <w:tcPr>
            <w:tcW w:w="3325" w:type="dxa"/>
            <w:gridSpan w:val="2"/>
            <w:vAlign w:val="center"/>
          </w:tcPr>
          <w:p w14:paraId="4AD4EF65" w14:textId="77777777" w:rsidR="00EC4928" w:rsidRDefault="00EC4928" w:rsidP="004C1EED">
            <w:pPr>
              <w:pStyle w:val="TAL"/>
            </w:pPr>
            <w:r>
              <w:t>Cyclic prefix</w:t>
            </w:r>
          </w:p>
        </w:tc>
        <w:tc>
          <w:tcPr>
            <w:tcW w:w="3199" w:type="dxa"/>
            <w:vAlign w:val="center"/>
          </w:tcPr>
          <w:p w14:paraId="65F0E555" w14:textId="77777777" w:rsidR="00EC4928" w:rsidRDefault="00EC4928" w:rsidP="004C1EED">
            <w:pPr>
              <w:pStyle w:val="TAC"/>
            </w:pPr>
            <w:r>
              <w:rPr>
                <w:rFonts w:hint="eastAsia"/>
              </w:rPr>
              <w:t>N</w:t>
            </w:r>
            <w:r>
              <w:t>ormal</w:t>
            </w:r>
          </w:p>
        </w:tc>
      </w:tr>
      <w:tr w:rsidR="00EC4928" w14:paraId="3B42451C" w14:textId="77777777" w:rsidTr="004C1EED">
        <w:trPr>
          <w:jc w:val="center"/>
        </w:trPr>
        <w:tc>
          <w:tcPr>
            <w:tcW w:w="3325" w:type="dxa"/>
            <w:gridSpan w:val="2"/>
            <w:vAlign w:val="center"/>
          </w:tcPr>
          <w:p w14:paraId="01A144D8" w14:textId="77777777" w:rsidR="00EC4928" w:rsidRDefault="00EC4928" w:rsidP="004C1EED">
            <w:pPr>
              <w:pStyle w:val="TAL"/>
            </w:pPr>
            <w:r>
              <w:t>Default TDD UL-DL pattern (Note)</w:t>
            </w:r>
          </w:p>
        </w:tc>
        <w:tc>
          <w:tcPr>
            <w:tcW w:w="3199" w:type="dxa"/>
            <w:vAlign w:val="center"/>
          </w:tcPr>
          <w:p w14:paraId="22DAB443" w14:textId="77777777" w:rsidR="00EC4928" w:rsidRDefault="00EC4928" w:rsidP="004C1EED">
            <w:pPr>
              <w:pStyle w:val="TAC"/>
            </w:pPr>
            <w:r>
              <w:t>3D1S1U, S=10D:2G:2U</w:t>
            </w:r>
          </w:p>
        </w:tc>
      </w:tr>
      <w:tr w:rsidR="00EC4928" w14:paraId="46B523AB" w14:textId="77777777" w:rsidTr="004C1EED">
        <w:trPr>
          <w:jc w:val="center"/>
        </w:trPr>
        <w:tc>
          <w:tcPr>
            <w:tcW w:w="1596" w:type="dxa"/>
            <w:vMerge w:val="restart"/>
            <w:vAlign w:val="center"/>
          </w:tcPr>
          <w:p w14:paraId="78620F2F" w14:textId="77777777" w:rsidR="00EC4928" w:rsidRDefault="00EC4928" w:rsidP="004C1EED">
            <w:pPr>
              <w:pStyle w:val="TAL"/>
            </w:pPr>
            <w:r>
              <w:t>HARQ</w:t>
            </w:r>
          </w:p>
        </w:tc>
        <w:tc>
          <w:tcPr>
            <w:tcW w:w="1729" w:type="dxa"/>
            <w:vAlign w:val="center"/>
          </w:tcPr>
          <w:p w14:paraId="64ED75A8" w14:textId="77777777" w:rsidR="00EC4928" w:rsidRDefault="00EC4928" w:rsidP="004C1EED">
            <w:pPr>
              <w:pStyle w:val="TAL"/>
            </w:pPr>
            <w:r>
              <w:t>Maximum number of HARQ transmissions</w:t>
            </w:r>
          </w:p>
        </w:tc>
        <w:tc>
          <w:tcPr>
            <w:tcW w:w="3199" w:type="dxa"/>
            <w:vAlign w:val="center"/>
          </w:tcPr>
          <w:p w14:paraId="04C7AA57" w14:textId="77777777" w:rsidR="00EC4928" w:rsidRDefault="00EC4928" w:rsidP="004C1EED">
            <w:pPr>
              <w:pStyle w:val="TAC"/>
              <w:rPr>
                <w:lang w:val="en-US" w:eastAsia="zh-CN"/>
              </w:rPr>
            </w:pPr>
            <w:r>
              <w:t>4</w:t>
            </w:r>
            <w:r>
              <w:rPr>
                <w:rFonts w:hint="eastAsia"/>
                <w:lang w:val="en-US" w:eastAsia="zh-CN"/>
              </w:rPr>
              <w:t xml:space="preserve"> for Table 7.1.2.2.5.2-1</w:t>
            </w:r>
          </w:p>
          <w:p w14:paraId="7ADE8C31" w14:textId="77777777" w:rsidR="00EC4928" w:rsidRDefault="00EC4928" w:rsidP="004C1EED">
            <w:pPr>
              <w:pStyle w:val="TAC"/>
              <w:rPr>
                <w:lang w:val="en-US" w:eastAsia="zh-CN"/>
              </w:rPr>
            </w:pPr>
            <w:r>
              <w:rPr>
                <w:rFonts w:hint="eastAsia"/>
                <w:lang w:val="en-US" w:eastAsia="zh-CN"/>
              </w:rPr>
              <w:t>1 for Table 7.1.2.2.5.2-2</w:t>
            </w:r>
          </w:p>
        </w:tc>
      </w:tr>
      <w:tr w:rsidR="00EC4928" w14:paraId="39251447" w14:textId="77777777" w:rsidTr="004C1EED">
        <w:trPr>
          <w:jc w:val="center"/>
        </w:trPr>
        <w:tc>
          <w:tcPr>
            <w:tcW w:w="1596" w:type="dxa"/>
            <w:vMerge/>
            <w:vAlign w:val="center"/>
          </w:tcPr>
          <w:p w14:paraId="2E26384E" w14:textId="77777777" w:rsidR="00EC4928" w:rsidRDefault="00EC4928" w:rsidP="004C1EED">
            <w:pPr>
              <w:pStyle w:val="TAL"/>
            </w:pPr>
          </w:p>
        </w:tc>
        <w:tc>
          <w:tcPr>
            <w:tcW w:w="1729" w:type="dxa"/>
            <w:vAlign w:val="center"/>
          </w:tcPr>
          <w:p w14:paraId="0B4AD25E" w14:textId="77777777" w:rsidR="00EC4928" w:rsidRDefault="00EC4928" w:rsidP="004C1EED">
            <w:pPr>
              <w:pStyle w:val="TAL"/>
            </w:pPr>
            <w:r>
              <w:t>RV sequence</w:t>
            </w:r>
          </w:p>
        </w:tc>
        <w:tc>
          <w:tcPr>
            <w:tcW w:w="3199" w:type="dxa"/>
            <w:vAlign w:val="center"/>
          </w:tcPr>
          <w:p w14:paraId="5075254E" w14:textId="77777777" w:rsidR="00EC4928" w:rsidRDefault="00EC4928" w:rsidP="004C1EED">
            <w:pPr>
              <w:pStyle w:val="TAC"/>
            </w:pPr>
            <w:r>
              <w:t>0, 2, 3, 1</w:t>
            </w:r>
          </w:p>
        </w:tc>
      </w:tr>
      <w:tr w:rsidR="00EC4928" w14:paraId="092E4E0E" w14:textId="77777777" w:rsidTr="004C1EED">
        <w:trPr>
          <w:jc w:val="center"/>
        </w:trPr>
        <w:tc>
          <w:tcPr>
            <w:tcW w:w="1596" w:type="dxa"/>
            <w:vMerge w:val="restart"/>
            <w:vAlign w:val="center"/>
          </w:tcPr>
          <w:p w14:paraId="5E87B3B2" w14:textId="77777777" w:rsidR="00EC4928" w:rsidRDefault="00EC4928" w:rsidP="004C1EED">
            <w:pPr>
              <w:pStyle w:val="TAL"/>
            </w:pPr>
            <w:r>
              <w:t>DM-RS</w:t>
            </w:r>
          </w:p>
        </w:tc>
        <w:tc>
          <w:tcPr>
            <w:tcW w:w="1729" w:type="dxa"/>
            <w:vAlign w:val="center"/>
          </w:tcPr>
          <w:p w14:paraId="17058D95" w14:textId="77777777" w:rsidR="00EC4928" w:rsidRDefault="00EC4928" w:rsidP="004C1EED">
            <w:pPr>
              <w:pStyle w:val="TAL"/>
            </w:pPr>
            <w:r>
              <w:t>DM-RS configuration type</w:t>
            </w:r>
          </w:p>
        </w:tc>
        <w:tc>
          <w:tcPr>
            <w:tcW w:w="3199" w:type="dxa"/>
            <w:vAlign w:val="center"/>
          </w:tcPr>
          <w:p w14:paraId="4B153F68" w14:textId="77777777" w:rsidR="00EC4928" w:rsidRDefault="00EC4928" w:rsidP="004C1EED">
            <w:pPr>
              <w:pStyle w:val="TAC"/>
            </w:pPr>
            <w:r>
              <w:t>1</w:t>
            </w:r>
          </w:p>
        </w:tc>
      </w:tr>
      <w:tr w:rsidR="00EC4928" w14:paraId="39706A00" w14:textId="77777777" w:rsidTr="004C1EED">
        <w:trPr>
          <w:jc w:val="center"/>
        </w:trPr>
        <w:tc>
          <w:tcPr>
            <w:tcW w:w="1596" w:type="dxa"/>
            <w:vMerge/>
            <w:vAlign w:val="center"/>
          </w:tcPr>
          <w:p w14:paraId="50751752" w14:textId="77777777" w:rsidR="00EC4928" w:rsidRDefault="00EC4928" w:rsidP="004C1EED">
            <w:pPr>
              <w:pStyle w:val="TAL"/>
            </w:pPr>
          </w:p>
        </w:tc>
        <w:tc>
          <w:tcPr>
            <w:tcW w:w="1729" w:type="dxa"/>
            <w:vAlign w:val="center"/>
          </w:tcPr>
          <w:p w14:paraId="370C9362" w14:textId="77777777" w:rsidR="00EC4928" w:rsidRDefault="00EC4928" w:rsidP="004C1EED">
            <w:pPr>
              <w:pStyle w:val="TAL"/>
            </w:pPr>
            <w:r>
              <w:t>DM-RS duration</w:t>
            </w:r>
          </w:p>
        </w:tc>
        <w:tc>
          <w:tcPr>
            <w:tcW w:w="3199" w:type="dxa"/>
            <w:vAlign w:val="center"/>
          </w:tcPr>
          <w:p w14:paraId="787EF455" w14:textId="77777777" w:rsidR="00EC4928" w:rsidRDefault="00EC4928" w:rsidP="004C1EED">
            <w:pPr>
              <w:pStyle w:val="TAC"/>
            </w:pPr>
            <w:r>
              <w:t>single-symbol DM-RS</w:t>
            </w:r>
          </w:p>
        </w:tc>
      </w:tr>
      <w:tr w:rsidR="00EC4928" w14:paraId="7C9FC128" w14:textId="77777777" w:rsidTr="004C1EED">
        <w:trPr>
          <w:jc w:val="center"/>
        </w:trPr>
        <w:tc>
          <w:tcPr>
            <w:tcW w:w="1596" w:type="dxa"/>
            <w:vMerge/>
            <w:vAlign w:val="center"/>
          </w:tcPr>
          <w:p w14:paraId="289F4510" w14:textId="77777777" w:rsidR="00EC4928" w:rsidRDefault="00EC4928" w:rsidP="004C1EED">
            <w:pPr>
              <w:pStyle w:val="TAL"/>
            </w:pPr>
          </w:p>
        </w:tc>
        <w:tc>
          <w:tcPr>
            <w:tcW w:w="1729" w:type="dxa"/>
            <w:vAlign w:val="center"/>
          </w:tcPr>
          <w:p w14:paraId="01294019" w14:textId="77777777" w:rsidR="00EC4928" w:rsidRDefault="00EC4928" w:rsidP="004C1EED">
            <w:pPr>
              <w:pStyle w:val="TAL"/>
            </w:pPr>
            <w:r>
              <w:t>DM-RS position (</w:t>
            </w:r>
            <w:r>
              <w:rPr>
                <w:i/>
              </w:rPr>
              <w:t>l</w:t>
            </w:r>
            <w:r>
              <w:rPr>
                <w:i/>
                <w:vertAlign w:val="subscript"/>
              </w:rPr>
              <w:t>0</w:t>
            </w:r>
            <w:r>
              <w:t>)</w:t>
            </w:r>
          </w:p>
        </w:tc>
        <w:tc>
          <w:tcPr>
            <w:tcW w:w="3199" w:type="dxa"/>
            <w:vAlign w:val="center"/>
          </w:tcPr>
          <w:p w14:paraId="268CA4EC" w14:textId="77777777" w:rsidR="00EC4928" w:rsidRDefault="00EC4928" w:rsidP="004C1EED">
            <w:pPr>
              <w:pStyle w:val="TAC"/>
            </w:pPr>
            <w:r>
              <w:rPr>
                <w:rFonts w:hint="eastAsia"/>
              </w:rPr>
              <w:t>2</w:t>
            </w:r>
          </w:p>
        </w:tc>
      </w:tr>
      <w:tr w:rsidR="00EC4928" w14:paraId="73E86C60" w14:textId="77777777" w:rsidTr="004C1EED">
        <w:trPr>
          <w:jc w:val="center"/>
        </w:trPr>
        <w:tc>
          <w:tcPr>
            <w:tcW w:w="1596" w:type="dxa"/>
            <w:vMerge/>
            <w:vAlign w:val="center"/>
          </w:tcPr>
          <w:p w14:paraId="17C2158E" w14:textId="77777777" w:rsidR="00EC4928" w:rsidRDefault="00EC4928" w:rsidP="004C1EED">
            <w:pPr>
              <w:pStyle w:val="TAL"/>
            </w:pPr>
          </w:p>
        </w:tc>
        <w:tc>
          <w:tcPr>
            <w:tcW w:w="1729" w:type="dxa"/>
            <w:vAlign w:val="center"/>
          </w:tcPr>
          <w:p w14:paraId="0BC1A7C1" w14:textId="77777777" w:rsidR="00EC4928" w:rsidRDefault="00EC4928" w:rsidP="004C1EED">
            <w:pPr>
              <w:pStyle w:val="TAL"/>
            </w:pPr>
            <w:r>
              <w:rPr>
                <w:rFonts w:cs="Arial"/>
                <w:szCs w:val="18"/>
                <w:lang w:eastAsia="zh-CN"/>
              </w:rPr>
              <w:t>A</w:t>
            </w:r>
            <w:r>
              <w:rPr>
                <w:rFonts w:cs="Arial"/>
                <w:szCs w:val="18"/>
              </w:rPr>
              <w:t>dditional DM-RS position</w:t>
            </w:r>
          </w:p>
        </w:tc>
        <w:tc>
          <w:tcPr>
            <w:tcW w:w="3199" w:type="dxa"/>
            <w:vAlign w:val="center"/>
          </w:tcPr>
          <w:p w14:paraId="1F4D4F50" w14:textId="77777777" w:rsidR="00EC4928" w:rsidRDefault="00EC4928" w:rsidP="004C1EED">
            <w:pPr>
              <w:pStyle w:val="TAC"/>
            </w:pPr>
            <w:r>
              <w:t>pos1</w:t>
            </w:r>
          </w:p>
        </w:tc>
      </w:tr>
      <w:tr w:rsidR="00EC4928" w14:paraId="757D5DE7" w14:textId="77777777" w:rsidTr="004C1EED">
        <w:trPr>
          <w:jc w:val="center"/>
        </w:trPr>
        <w:tc>
          <w:tcPr>
            <w:tcW w:w="1596" w:type="dxa"/>
            <w:vMerge/>
            <w:vAlign w:val="center"/>
          </w:tcPr>
          <w:p w14:paraId="3692A78C" w14:textId="77777777" w:rsidR="00EC4928" w:rsidRDefault="00EC4928" w:rsidP="004C1EED">
            <w:pPr>
              <w:pStyle w:val="TAL"/>
            </w:pPr>
          </w:p>
        </w:tc>
        <w:tc>
          <w:tcPr>
            <w:tcW w:w="1729" w:type="dxa"/>
            <w:vAlign w:val="center"/>
          </w:tcPr>
          <w:p w14:paraId="33326553" w14:textId="77777777" w:rsidR="00EC4928" w:rsidRDefault="00EC4928" w:rsidP="004C1EED">
            <w:pPr>
              <w:pStyle w:val="TAL"/>
            </w:pPr>
            <w:r>
              <w:t>Number of DM-RS CDM group(s) without data</w:t>
            </w:r>
          </w:p>
        </w:tc>
        <w:tc>
          <w:tcPr>
            <w:tcW w:w="3199" w:type="dxa"/>
            <w:vAlign w:val="center"/>
          </w:tcPr>
          <w:p w14:paraId="2F65F539" w14:textId="77777777" w:rsidR="00EC4928" w:rsidRDefault="00EC4928" w:rsidP="004C1EED">
            <w:pPr>
              <w:pStyle w:val="TAC"/>
            </w:pPr>
            <w:r>
              <w:t>1</w:t>
            </w:r>
          </w:p>
        </w:tc>
      </w:tr>
      <w:tr w:rsidR="00EC4928" w14:paraId="72F9BA5B" w14:textId="77777777" w:rsidTr="004C1EED">
        <w:trPr>
          <w:jc w:val="center"/>
        </w:trPr>
        <w:tc>
          <w:tcPr>
            <w:tcW w:w="1596" w:type="dxa"/>
            <w:vMerge/>
            <w:vAlign w:val="center"/>
          </w:tcPr>
          <w:p w14:paraId="65884AB8" w14:textId="77777777" w:rsidR="00EC4928" w:rsidRDefault="00EC4928" w:rsidP="004C1EED">
            <w:pPr>
              <w:pStyle w:val="TAL"/>
            </w:pPr>
          </w:p>
        </w:tc>
        <w:tc>
          <w:tcPr>
            <w:tcW w:w="1729" w:type="dxa"/>
            <w:vAlign w:val="center"/>
          </w:tcPr>
          <w:p w14:paraId="38A772F3" w14:textId="77777777" w:rsidR="00EC4928" w:rsidRDefault="00EC4928" w:rsidP="004C1EED">
            <w:pPr>
              <w:pStyle w:val="TAL"/>
            </w:pPr>
            <w:r>
              <w:t>DM-RS port(s)</w:t>
            </w:r>
          </w:p>
        </w:tc>
        <w:tc>
          <w:tcPr>
            <w:tcW w:w="3199" w:type="dxa"/>
            <w:vAlign w:val="center"/>
          </w:tcPr>
          <w:p w14:paraId="0AF1A2A8" w14:textId="77777777" w:rsidR="00EC4928" w:rsidRDefault="00EC4928" w:rsidP="004C1EED">
            <w:pPr>
              <w:pStyle w:val="TAC"/>
            </w:pPr>
            <w:r>
              <w:t xml:space="preserve">{1000} </w:t>
            </w:r>
          </w:p>
        </w:tc>
      </w:tr>
      <w:tr w:rsidR="00EC4928" w14:paraId="2C4111F7" w14:textId="77777777" w:rsidTr="004C1EED">
        <w:trPr>
          <w:jc w:val="center"/>
        </w:trPr>
        <w:tc>
          <w:tcPr>
            <w:tcW w:w="1596" w:type="dxa"/>
            <w:vMerge/>
            <w:vAlign w:val="center"/>
          </w:tcPr>
          <w:p w14:paraId="716F1F28" w14:textId="77777777" w:rsidR="00EC4928" w:rsidRDefault="00EC4928" w:rsidP="004C1EED">
            <w:pPr>
              <w:pStyle w:val="TAL"/>
            </w:pPr>
          </w:p>
        </w:tc>
        <w:tc>
          <w:tcPr>
            <w:tcW w:w="1729" w:type="dxa"/>
            <w:vAlign w:val="center"/>
          </w:tcPr>
          <w:p w14:paraId="4F0B232A" w14:textId="77777777" w:rsidR="00EC4928" w:rsidRDefault="00EC4928" w:rsidP="004C1EED">
            <w:pPr>
              <w:pStyle w:val="TAL"/>
            </w:pPr>
            <w:r>
              <w:t>DM-RS sequence generation</w:t>
            </w:r>
          </w:p>
        </w:tc>
        <w:tc>
          <w:tcPr>
            <w:tcW w:w="3199" w:type="dxa"/>
            <w:vAlign w:val="center"/>
          </w:tcPr>
          <w:p w14:paraId="7950CFCE" w14:textId="77777777" w:rsidR="00EC4928" w:rsidRDefault="00EC4928" w:rsidP="004C1EED">
            <w:pPr>
              <w:pStyle w:val="TAC"/>
            </w:pPr>
            <w:r>
              <w:t>NID0=0</w:t>
            </w:r>
          </w:p>
        </w:tc>
      </w:tr>
      <w:tr w:rsidR="00EC4928" w14:paraId="25EDD7E6" w14:textId="77777777" w:rsidTr="004C1EED">
        <w:trPr>
          <w:jc w:val="center"/>
        </w:trPr>
        <w:tc>
          <w:tcPr>
            <w:tcW w:w="1596" w:type="dxa"/>
            <w:vMerge w:val="restart"/>
            <w:vAlign w:val="center"/>
          </w:tcPr>
          <w:p w14:paraId="575AFB95" w14:textId="77777777" w:rsidR="00EC4928" w:rsidRDefault="00EC4928" w:rsidP="004C1EED">
            <w:pPr>
              <w:pStyle w:val="TAL"/>
            </w:pPr>
            <w:r>
              <w:t>Time domain resource assignment</w:t>
            </w:r>
          </w:p>
        </w:tc>
        <w:tc>
          <w:tcPr>
            <w:tcW w:w="1729" w:type="dxa"/>
            <w:vAlign w:val="center"/>
          </w:tcPr>
          <w:p w14:paraId="58726E93" w14:textId="77777777" w:rsidR="00EC4928" w:rsidRDefault="00EC4928" w:rsidP="004C1EED">
            <w:pPr>
              <w:pStyle w:val="TAL"/>
            </w:pPr>
            <w:r>
              <w:rPr>
                <w:rFonts w:eastAsia="Malgun Gothic Semilight"/>
              </w:rPr>
              <w:t>PDSCH mapping type</w:t>
            </w:r>
          </w:p>
        </w:tc>
        <w:tc>
          <w:tcPr>
            <w:tcW w:w="3199" w:type="dxa"/>
            <w:vAlign w:val="center"/>
          </w:tcPr>
          <w:p w14:paraId="3908E960" w14:textId="77777777" w:rsidR="00EC4928" w:rsidRDefault="00EC4928" w:rsidP="004C1EED">
            <w:pPr>
              <w:pStyle w:val="TAC"/>
            </w:pPr>
            <w:r>
              <w:t>A</w:t>
            </w:r>
          </w:p>
        </w:tc>
      </w:tr>
      <w:tr w:rsidR="00EC4928" w14:paraId="236C00C4" w14:textId="77777777" w:rsidTr="004C1EED">
        <w:trPr>
          <w:jc w:val="center"/>
        </w:trPr>
        <w:tc>
          <w:tcPr>
            <w:tcW w:w="1596" w:type="dxa"/>
            <w:vMerge/>
            <w:vAlign w:val="center"/>
          </w:tcPr>
          <w:p w14:paraId="30806C18" w14:textId="77777777" w:rsidR="00EC4928" w:rsidRDefault="00EC4928" w:rsidP="004C1EED">
            <w:pPr>
              <w:pStyle w:val="TAL"/>
            </w:pPr>
          </w:p>
        </w:tc>
        <w:tc>
          <w:tcPr>
            <w:tcW w:w="1729" w:type="dxa"/>
            <w:vAlign w:val="center"/>
          </w:tcPr>
          <w:p w14:paraId="49BFB0E1" w14:textId="77777777" w:rsidR="00EC4928" w:rsidRDefault="00EC4928" w:rsidP="004C1EED">
            <w:pPr>
              <w:pStyle w:val="TAL"/>
            </w:pPr>
            <w:r>
              <w:t>Start symbol</w:t>
            </w:r>
          </w:p>
        </w:tc>
        <w:tc>
          <w:tcPr>
            <w:tcW w:w="3199" w:type="dxa"/>
            <w:vAlign w:val="center"/>
          </w:tcPr>
          <w:p w14:paraId="59F1919C" w14:textId="77777777" w:rsidR="00EC4928" w:rsidRDefault="00EC4928" w:rsidP="004C1EED">
            <w:pPr>
              <w:pStyle w:val="TAC"/>
            </w:pPr>
            <w:r>
              <w:t>1</w:t>
            </w:r>
          </w:p>
        </w:tc>
      </w:tr>
      <w:tr w:rsidR="00EC4928" w14:paraId="292D9477" w14:textId="77777777" w:rsidTr="004C1EED">
        <w:trPr>
          <w:jc w:val="center"/>
        </w:trPr>
        <w:tc>
          <w:tcPr>
            <w:tcW w:w="1596" w:type="dxa"/>
            <w:vMerge/>
            <w:vAlign w:val="center"/>
          </w:tcPr>
          <w:p w14:paraId="016612AF" w14:textId="77777777" w:rsidR="00EC4928" w:rsidRDefault="00EC4928" w:rsidP="004C1EED">
            <w:pPr>
              <w:pStyle w:val="TAL"/>
            </w:pPr>
          </w:p>
        </w:tc>
        <w:tc>
          <w:tcPr>
            <w:tcW w:w="1729" w:type="dxa"/>
            <w:vAlign w:val="center"/>
          </w:tcPr>
          <w:p w14:paraId="43E76EE2" w14:textId="77777777" w:rsidR="00EC4928" w:rsidRDefault="00EC4928" w:rsidP="004C1EED">
            <w:pPr>
              <w:pStyle w:val="TAL"/>
            </w:pPr>
            <w:r>
              <w:t>Allocation length</w:t>
            </w:r>
          </w:p>
        </w:tc>
        <w:tc>
          <w:tcPr>
            <w:tcW w:w="3199" w:type="dxa"/>
            <w:vAlign w:val="center"/>
          </w:tcPr>
          <w:p w14:paraId="2095AD7F" w14:textId="77777777" w:rsidR="00EC4928" w:rsidRDefault="00EC4928" w:rsidP="004C1EED">
            <w:pPr>
              <w:pStyle w:val="TAC"/>
            </w:pPr>
            <w:r>
              <w:t>13</w:t>
            </w:r>
          </w:p>
        </w:tc>
      </w:tr>
      <w:tr w:rsidR="00EC4928" w14:paraId="22341F23" w14:textId="77777777" w:rsidTr="004C1EED">
        <w:trPr>
          <w:jc w:val="center"/>
        </w:trPr>
        <w:tc>
          <w:tcPr>
            <w:tcW w:w="1596" w:type="dxa"/>
            <w:vAlign w:val="center"/>
          </w:tcPr>
          <w:p w14:paraId="54A55CF7" w14:textId="77777777" w:rsidR="00EC4928" w:rsidRDefault="00EC4928" w:rsidP="004C1EED">
            <w:pPr>
              <w:pStyle w:val="TAL"/>
            </w:pPr>
            <w:r>
              <w:t>Frequency domain resource assignment</w:t>
            </w:r>
          </w:p>
        </w:tc>
        <w:tc>
          <w:tcPr>
            <w:tcW w:w="1729" w:type="dxa"/>
            <w:vAlign w:val="center"/>
          </w:tcPr>
          <w:p w14:paraId="66EC515C" w14:textId="77777777" w:rsidR="00EC4928" w:rsidRDefault="00EC4928" w:rsidP="004C1EED">
            <w:pPr>
              <w:pStyle w:val="TAL"/>
            </w:pPr>
            <w:r>
              <w:t>RB assignment</w:t>
            </w:r>
          </w:p>
        </w:tc>
        <w:tc>
          <w:tcPr>
            <w:tcW w:w="3199" w:type="dxa"/>
            <w:vAlign w:val="center"/>
          </w:tcPr>
          <w:p w14:paraId="12FA2A44" w14:textId="77777777" w:rsidR="00EC4928" w:rsidRDefault="00EC4928" w:rsidP="004C1EED">
            <w:pPr>
              <w:pStyle w:val="TAC"/>
            </w:pPr>
            <w:r>
              <w:t>Full applicable test bandwidth</w:t>
            </w:r>
          </w:p>
        </w:tc>
      </w:tr>
      <w:tr w:rsidR="00EC4928" w14:paraId="45F4E791" w14:textId="77777777" w:rsidTr="004C1EED">
        <w:tblPrEx>
          <w:tblBorders>
            <w:insideH w:val="single" w:sz="6" w:space="0" w:color="auto"/>
            <w:insideV w:val="single" w:sz="6" w:space="0" w:color="auto"/>
          </w:tblBorders>
        </w:tblPrEx>
        <w:trPr>
          <w:jc w:val="center"/>
        </w:trPr>
        <w:tc>
          <w:tcPr>
            <w:tcW w:w="1596" w:type="dxa"/>
            <w:vMerge w:val="restart"/>
            <w:tcBorders>
              <w:top w:val="single" w:sz="4" w:space="0" w:color="auto"/>
              <w:left w:val="single" w:sz="4" w:space="0" w:color="auto"/>
              <w:bottom w:val="single" w:sz="4" w:space="0" w:color="auto"/>
              <w:right w:val="single" w:sz="6" w:space="0" w:color="auto"/>
            </w:tcBorders>
            <w:vAlign w:val="center"/>
          </w:tcPr>
          <w:p w14:paraId="449B508A" w14:textId="77777777" w:rsidR="00EC4928" w:rsidRDefault="00EC4928" w:rsidP="004C1EED">
            <w:pPr>
              <w:pStyle w:val="TAL"/>
              <w:rPr>
                <w:lang w:eastAsia="zh-CN"/>
              </w:rPr>
            </w:pPr>
            <w:r>
              <w:rPr>
                <w:lang w:eastAsia="zh-CN"/>
              </w:rPr>
              <w:t>PT-RS configuration</w:t>
            </w:r>
          </w:p>
        </w:tc>
        <w:tc>
          <w:tcPr>
            <w:tcW w:w="1729" w:type="dxa"/>
            <w:tcBorders>
              <w:top w:val="single" w:sz="4" w:space="0" w:color="auto"/>
              <w:left w:val="single" w:sz="6" w:space="0" w:color="auto"/>
              <w:bottom w:val="single" w:sz="6" w:space="0" w:color="auto"/>
              <w:right w:val="single" w:sz="6" w:space="0" w:color="auto"/>
            </w:tcBorders>
            <w:vAlign w:val="center"/>
          </w:tcPr>
          <w:p w14:paraId="156D9B46" w14:textId="77777777" w:rsidR="00EC4928" w:rsidRDefault="00EC4928" w:rsidP="004C1EED">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3199" w:type="dxa"/>
            <w:tcBorders>
              <w:top w:val="single" w:sz="4" w:space="0" w:color="auto"/>
              <w:left w:val="single" w:sz="6" w:space="0" w:color="auto"/>
              <w:bottom w:val="single" w:sz="6" w:space="0" w:color="auto"/>
              <w:right w:val="single" w:sz="4" w:space="0" w:color="auto"/>
            </w:tcBorders>
            <w:vAlign w:val="center"/>
          </w:tcPr>
          <w:p w14:paraId="28EA7771" w14:textId="77777777" w:rsidR="00EC4928" w:rsidRDefault="00EC4928" w:rsidP="004C1EED">
            <w:pPr>
              <w:pStyle w:val="TAC"/>
            </w:pPr>
            <w:r>
              <w:t>2</w:t>
            </w:r>
          </w:p>
        </w:tc>
      </w:tr>
      <w:tr w:rsidR="00EC4928" w14:paraId="56EF365B" w14:textId="77777777" w:rsidTr="004C1EED">
        <w:tblPrEx>
          <w:tblBorders>
            <w:insideH w:val="single" w:sz="6" w:space="0" w:color="auto"/>
            <w:insideV w:val="single" w:sz="6" w:space="0" w:color="auto"/>
          </w:tblBorders>
        </w:tblPrEx>
        <w:trPr>
          <w:jc w:val="center"/>
        </w:trPr>
        <w:tc>
          <w:tcPr>
            <w:tcW w:w="1596" w:type="dxa"/>
            <w:vMerge/>
            <w:tcBorders>
              <w:top w:val="single" w:sz="4" w:space="0" w:color="auto"/>
              <w:left w:val="single" w:sz="4" w:space="0" w:color="auto"/>
              <w:bottom w:val="single" w:sz="4" w:space="0" w:color="auto"/>
              <w:right w:val="single" w:sz="6" w:space="0" w:color="auto"/>
            </w:tcBorders>
            <w:vAlign w:val="center"/>
          </w:tcPr>
          <w:p w14:paraId="5F648462" w14:textId="77777777" w:rsidR="00EC4928" w:rsidRDefault="00EC4928" w:rsidP="004C1EED">
            <w:pPr>
              <w:pStyle w:val="TAL"/>
              <w:rPr>
                <w:lang w:eastAsia="zh-CN"/>
              </w:rPr>
            </w:pPr>
          </w:p>
        </w:tc>
        <w:tc>
          <w:tcPr>
            <w:tcW w:w="1729" w:type="dxa"/>
            <w:tcBorders>
              <w:top w:val="single" w:sz="6" w:space="0" w:color="auto"/>
              <w:left w:val="single" w:sz="6" w:space="0" w:color="auto"/>
              <w:bottom w:val="single" w:sz="4" w:space="0" w:color="auto"/>
              <w:right w:val="single" w:sz="6" w:space="0" w:color="auto"/>
            </w:tcBorders>
            <w:vAlign w:val="center"/>
          </w:tcPr>
          <w:p w14:paraId="2E379438" w14:textId="77777777" w:rsidR="00EC4928" w:rsidRDefault="00EC4928" w:rsidP="004C1EED">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3199" w:type="dxa"/>
            <w:tcBorders>
              <w:top w:val="single" w:sz="6" w:space="0" w:color="auto"/>
              <w:left w:val="single" w:sz="6" w:space="0" w:color="auto"/>
              <w:bottom w:val="single" w:sz="4" w:space="0" w:color="auto"/>
              <w:right w:val="single" w:sz="4" w:space="0" w:color="auto"/>
            </w:tcBorders>
            <w:vAlign w:val="center"/>
          </w:tcPr>
          <w:p w14:paraId="253E0269" w14:textId="77777777" w:rsidR="00EC4928" w:rsidRDefault="00EC4928" w:rsidP="004C1EED">
            <w:pPr>
              <w:pStyle w:val="TAC"/>
            </w:pPr>
            <w:r>
              <w:t>1</w:t>
            </w:r>
          </w:p>
        </w:tc>
      </w:tr>
      <w:tr w:rsidR="00EC4928" w14:paraId="5417862D"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32053473" w14:textId="77777777" w:rsidR="00EC4928" w:rsidRDefault="00EC4928" w:rsidP="004C1EED">
            <w:pPr>
              <w:pStyle w:val="TAL"/>
            </w:pPr>
            <w:r>
              <w:t>PRB bundling size</w:t>
            </w:r>
          </w:p>
        </w:tc>
        <w:tc>
          <w:tcPr>
            <w:tcW w:w="3199" w:type="dxa"/>
            <w:tcBorders>
              <w:top w:val="single" w:sz="4" w:space="0" w:color="auto"/>
              <w:left w:val="single" w:sz="4" w:space="0" w:color="auto"/>
              <w:bottom w:val="single" w:sz="4" w:space="0" w:color="auto"/>
              <w:right w:val="single" w:sz="4" w:space="0" w:color="auto"/>
            </w:tcBorders>
            <w:vAlign w:val="center"/>
          </w:tcPr>
          <w:p w14:paraId="0CB9EF21" w14:textId="77777777" w:rsidR="00EC4928" w:rsidRDefault="00EC4928" w:rsidP="004C1EED">
            <w:pPr>
              <w:pStyle w:val="TAC"/>
            </w:pPr>
            <w:r>
              <w:t>2</w:t>
            </w:r>
          </w:p>
        </w:tc>
      </w:tr>
      <w:tr w:rsidR="00EC4928" w14:paraId="0A61E309"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2583473D" w14:textId="77777777" w:rsidR="00EC4928" w:rsidRDefault="00EC4928" w:rsidP="004C1EED">
            <w:pPr>
              <w:pStyle w:val="TAL"/>
            </w:pPr>
            <w:r>
              <w:rPr>
                <w:szCs w:val="22"/>
                <w:lang w:eastAsia="ja-JP"/>
              </w:rPr>
              <w:t>VRB-to-PRB mapping type</w:t>
            </w:r>
          </w:p>
        </w:tc>
        <w:tc>
          <w:tcPr>
            <w:tcW w:w="3199" w:type="dxa"/>
            <w:tcBorders>
              <w:top w:val="single" w:sz="4" w:space="0" w:color="auto"/>
              <w:left w:val="single" w:sz="4" w:space="0" w:color="auto"/>
              <w:bottom w:val="single" w:sz="4" w:space="0" w:color="auto"/>
              <w:right w:val="single" w:sz="4" w:space="0" w:color="auto"/>
            </w:tcBorders>
            <w:vAlign w:val="center"/>
          </w:tcPr>
          <w:p w14:paraId="3850AF4D" w14:textId="77777777" w:rsidR="00EC4928" w:rsidRDefault="00EC4928" w:rsidP="004C1EED">
            <w:pPr>
              <w:pStyle w:val="TAC"/>
            </w:pPr>
            <w:r>
              <w:t>Not interleaved</w:t>
            </w:r>
          </w:p>
        </w:tc>
      </w:tr>
      <w:tr w:rsidR="00EC4928" w14:paraId="59A6D822"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684F7D60" w14:textId="77777777" w:rsidR="00EC4928" w:rsidRDefault="00EC4928" w:rsidP="004C1EED">
            <w:pPr>
              <w:pStyle w:val="TAL"/>
            </w:pPr>
            <w:r>
              <w:t>PDSCH &amp; PDSCH DMRS Precoding configuration</w:t>
            </w:r>
          </w:p>
        </w:tc>
        <w:tc>
          <w:tcPr>
            <w:tcW w:w="3199" w:type="dxa"/>
            <w:tcBorders>
              <w:top w:val="single" w:sz="4" w:space="0" w:color="auto"/>
              <w:left w:val="single" w:sz="4" w:space="0" w:color="auto"/>
              <w:bottom w:val="single" w:sz="4" w:space="0" w:color="auto"/>
              <w:right w:val="single" w:sz="4" w:space="0" w:color="auto"/>
            </w:tcBorders>
            <w:vAlign w:val="center"/>
          </w:tcPr>
          <w:p w14:paraId="4C89B30D" w14:textId="77777777" w:rsidR="00EC4928" w:rsidRDefault="00EC4928" w:rsidP="004C1EED">
            <w:pPr>
              <w:pStyle w:val="TAC"/>
            </w:pPr>
            <w:r>
              <w:t>Single Panel Type I, Random precoder selection updated per slot, with equal probability of each applicable i1, i2 combination, and with PRB bundling granularity</w:t>
            </w:r>
          </w:p>
        </w:tc>
      </w:tr>
    </w:tbl>
    <w:p w14:paraId="70BE6518" w14:textId="77777777" w:rsidR="00EC4928" w:rsidRDefault="00EC4928" w:rsidP="00EC4928"/>
    <w:p w14:paraId="53393444" w14:textId="77777777" w:rsidR="00EC4928" w:rsidRPr="00C718A1" w:rsidRDefault="00EC4928" w:rsidP="00EC4928">
      <w:pPr>
        <w:pStyle w:val="B1"/>
      </w:pPr>
      <w:r w:rsidRPr="00C718A1">
        <w:t>6)</w:t>
      </w:r>
      <w:r w:rsidRPr="00C718A1">
        <w:tab/>
        <w:t>The multipath fading emulators shall be configured according to the corresponding channel model defined in annex I.</w:t>
      </w:r>
    </w:p>
    <w:p w14:paraId="5496F9EE" w14:textId="77777777" w:rsidR="00EC4928" w:rsidRPr="00C718A1" w:rsidRDefault="00EC4928" w:rsidP="00EC4928">
      <w:pPr>
        <w:pStyle w:val="B1"/>
      </w:pPr>
      <w:r w:rsidRPr="00C718A1">
        <w:t>7)</w:t>
      </w:r>
      <w:r w:rsidRPr="00C718A1">
        <w:tab/>
        <w:t>Adjust the test signal mean power so the calibrated radiated SNR value at the</w:t>
      </w:r>
      <w:r w:rsidRPr="00C718A1">
        <w:rPr>
          <w:rFonts w:hint="eastAsia"/>
        </w:rPr>
        <w:t xml:space="preserve"> NCR</w:t>
      </w:r>
      <w:r w:rsidRPr="00C718A1">
        <w:t>-MT receiver is as specified in clause </w:t>
      </w:r>
      <w:r w:rsidRPr="00C718A1">
        <w:rPr>
          <w:rFonts w:hint="eastAsia"/>
        </w:rPr>
        <w:t>7</w:t>
      </w:r>
      <w:r w:rsidRPr="00C718A1">
        <w:t>.</w:t>
      </w:r>
      <w:r w:rsidRPr="00C718A1">
        <w:rPr>
          <w:rFonts w:hint="eastAsia"/>
        </w:rPr>
        <w:t>1</w:t>
      </w:r>
      <w:r w:rsidRPr="00C718A1">
        <w:t xml:space="preserve">.2.2.5.1 for </w:t>
      </w:r>
      <w:r w:rsidRPr="00C718A1">
        <w:rPr>
          <w:rFonts w:hint="eastAsia"/>
        </w:rPr>
        <w:t>NCR-MT</w:t>
      </w:r>
      <w:r w:rsidRPr="00C718A1">
        <w:t xml:space="preserve"> type 2-O respectively, and that the SNR at the </w:t>
      </w:r>
      <w:r w:rsidRPr="00C718A1">
        <w:rPr>
          <w:rFonts w:hint="eastAsia"/>
        </w:rPr>
        <w:t>NCR-MT</w:t>
      </w:r>
      <w:r w:rsidRPr="00C718A1">
        <w:t xml:space="preserve"> receiver is not impacted by the noise floor.</w:t>
      </w:r>
    </w:p>
    <w:p w14:paraId="3EFF0883" w14:textId="77777777" w:rsidR="00EC4928" w:rsidRPr="00C718A1" w:rsidRDefault="00EC4928" w:rsidP="00EC4928">
      <w:pPr>
        <w:pStyle w:val="B1"/>
      </w:pPr>
      <w:r w:rsidRPr="00C718A1">
        <w:tab/>
        <w:t xml:space="preserve">The power level for the transmission may be set such that the AWGN level at the RIB is equal to the AWGN level in table </w:t>
      </w:r>
      <w:r w:rsidRPr="00C718A1">
        <w:rPr>
          <w:rFonts w:hint="eastAsia"/>
        </w:rPr>
        <w:t>7</w:t>
      </w:r>
      <w:r w:rsidRPr="00C718A1">
        <w:t>.</w:t>
      </w:r>
      <w:r w:rsidRPr="00C718A1">
        <w:rPr>
          <w:rFonts w:hint="eastAsia"/>
        </w:rPr>
        <w:t>1</w:t>
      </w:r>
      <w:r w:rsidRPr="00C718A1">
        <w:t>.2.2.4.2-2.</w:t>
      </w:r>
    </w:p>
    <w:p w14:paraId="58F65664" w14:textId="77777777" w:rsidR="00EC4928" w:rsidRDefault="00EC4928" w:rsidP="00EC4928">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.2.2.4.2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1"/>
        <w:gridCol w:w="1827"/>
        <w:gridCol w:w="1694"/>
        <w:gridCol w:w="4816"/>
      </w:tblGrid>
      <w:tr w:rsidR="00EC4928" w14:paraId="660699F4" w14:textId="77777777" w:rsidTr="004C1EED">
        <w:trPr>
          <w:cantSplit/>
          <w:jc w:val="center"/>
        </w:trPr>
        <w:tc>
          <w:tcPr>
            <w:tcW w:w="1591" w:type="dxa"/>
            <w:tcBorders>
              <w:top w:val="single" w:sz="4" w:space="0" w:color="auto"/>
              <w:left w:val="single" w:sz="4" w:space="0" w:color="auto"/>
              <w:bottom w:val="single" w:sz="4" w:space="0" w:color="auto"/>
              <w:right w:val="single" w:sz="4" w:space="0" w:color="auto"/>
            </w:tcBorders>
            <w:vAlign w:val="center"/>
          </w:tcPr>
          <w:p w14:paraId="7D5D1B22" w14:textId="77777777" w:rsidR="00EC4928" w:rsidRPr="00C718A1" w:rsidRDefault="00EC4928" w:rsidP="004C1EED">
            <w:pPr>
              <w:pStyle w:val="TAH"/>
            </w:pPr>
            <w:r w:rsidRPr="00C718A1">
              <w:rPr>
                <w:rFonts w:hint="eastAsia"/>
              </w:rPr>
              <w:t>NCR-MT</w:t>
            </w:r>
            <w:r w:rsidRPr="00C718A1">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77E6DB43" w14:textId="77777777" w:rsidR="00EC4928" w:rsidRPr="00C718A1" w:rsidRDefault="00EC4928" w:rsidP="004C1EED">
            <w:pPr>
              <w:pStyle w:val="TAH"/>
            </w:pPr>
            <w:r w:rsidRPr="00C718A1">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6E76998A" w14:textId="77777777" w:rsidR="00EC4928" w:rsidRPr="00C718A1" w:rsidRDefault="00EC4928" w:rsidP="004C1EED">
            <w:pPr>
              <w:pStyle w:val="TAH"/>
            </w:pPr>
            <w:r w:rsidRPr="00C718A1">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56ED3B3E" w14:textId="77777777" w:rsidR="00EC4928" w:rsidRPr="00C718A1" w:rsidRDefault="00EC4928" w:rsidP="004C1EED">
            <w:pPr>
              <w:pStyle w:val="TAH"/>
            </w:pPr>
            <w:r w:rsidRPr="00C718A1">
              <w:t>AWGN power level</w:t>
            </w:r>
          </w:p>
        </w:tc>
      </w:tr>
      <w:tr w:rsidR="00EC4928" w14:paraId="4F07ADF2" w14:textId="77777777" w:rsidTr="004C1EED">
        <w:trPr>
          <w:cantSplit/>
          <w:jc w:val="center"/>
        </w:trPr>
        <w:tc>
          <w:tcPr>
            <w:tcW w:w="1591" w:type="dxa"/>
            <w:tcBorders>
              <w:left w:val="single" w:sz="4" w:space="0" w:color="auto"/>
              <w:bottom w:val="nil"/>
              <w:right w:val="single" w:sz="4" w:space="0" w:color="auto"/>
            </w:tcBorders>
            <w:vAlign w:val="center"/>
          </w:tcPr>
          <w:p w14:paraId="264D1D14" w14:textId="77777777" w:rsidR="00EC4928" w:rsidRDefault="00EC4928"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77615045" w14:textId="77777777" w:rsidR="00EC4928" w:rsidRDefault="00EC4928"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B515642" w14:textId="77777777" w:rsidR="00EC4928" w:rsidRDefault="00EC4928"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2A671119" w14:textId="77777777" w:rsidR="00EC4928" w:rsidRDefault="00EC4928"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EC4928" w14:paraId="06143867" w14:textId="77777777" w:rsidTr="004C1EED">
        <w:trPr>
          <w:cantSplit/>
          <w:jc w:val="center"/>
        </w:trPr>
        <w:tc>
          <w:tcPr>
            <w:tcW w:w="9928" w:type="dxa"/>
            <w:gridSpan w:val="4"/>
            <w:tcBorders>
              <w:top w:val="single" w:sz="4" w:space="0" w:color="auto"/>
              <w:left w:val="single" w:sz="4" w:space="0" w:color="auto"/>
              <w:bottom w:val="single" w:sz="4" w:space="0" w:color="auto"/>
              <w:right w:val="single" w:sz="4" w:space="0" w:color="auto"/>
            </w:tcBorders>
            <w:vAlign w:val="center"/>
          </w:tcPr>
          <w:p w14:paraId="74A8E9CA" w14:textId="77777777" w:rsidR="00EC4928" w:rsidRDefault="00EC4928" w:rsidP="004C1EED">
            <w:pPr>
              <w:pStyle w:val="TAN"/>
              <w:rPr>
                <w:lang w:eastAsia="zh-CN"/>
              </w:rPr>
            </w:pPr>
            <w:r>
              <w:rPr>
                <w:lang w:eastAsia="zh-CN"/>
              </w:rPr>
              <w:t>NOTE 2:</w:t>
            </w:r>
            <w:r>
              <w:tab/>
            </w:r>
            <w:r>
              <w:rPr>
                <w:lang w:eastAsia="zh-CN"/>
              </w:rPr>
              <w:t>Δ</w:t>
            </w:r>
            <w:r>
              <w:rPr>
                <w:vertAlign w:val="subscript"/>
                <w:lang w:eastAsia="zh-CN"/>
              </w:rPr>
              <w:t>FR2_REFSENS</w:t>
            </w:r>
            <w:r>
              <w:rPr>
                <w:lang w:eastAsia="zh-CN"/>
              </w:rPr>
              <w:t xml:space="preserve"> = -3 dB as described in clause </w:t>
            </w:r>
            <w:r>
              <w:rPr>
                <w:rFonts w:hint="eastAsia"/>
                <w:lang w:val="en-US" w:eastAsia="zh-CN"/>
              </w:rPr>
              <w:t>6</w:t>
            </w:r>
            <w:r>
              <w:rPr>
                <w:lang w:eastAsia="zh-CN"/>
              </w:rPr>
              <w:t>.1, since the OTA REFSENS reference direction (as declared in D.</w:t>
            </w:r>
            <w:r w:rsidRPr="008D4F6D">
              <w:rPr>
                <w:lang w:val="en-US" w:eastAsia="zh-CN"/>
              </w:rPr>
              <w:t>x</w:t>
            </w:r>
            <w:r>
              <w:rPr>
                <w:lang w:eastAsia="zh-CN"/>
              </w:rPr>
              <w:t xml:space="preserve"> in table 4.6-1) is used for testing.</w:t>
            </w:r>
          </w:p>
          <w:p w14:paraId="0F1DD229" w14:textId="77777777" w:rsidR="00EC4928" w:rsidRDefault="00EC4928" w:rsidP="004C1EED">
            <w:pPr>
              <w:pStyle w:val="TAN"/>
              <w:rPr>
                <w:lang w:eastAsia="zh-CN"/>
              </w:rPr>
            </w:pPr>
            <w:r>
              <w:rPr>
                <w:lang w:eastAsia="zh-CN"/>
              </w:rPr>
              <w:t>NOTE 3:</w:t>
            </w:r>
            <w:r>
              <w:tab/>
            </w:r>
            <w:r>
              <w:rPr>
                <w:lang w:eastAsia="zh-CN"/>
              </w:rPr>
              <w:t>EIS</w:t>
            </w:r>
            <w:r>
              <w:rPr>
                <w:vertAlign w:val="subscript"/>
                <w:lang w:eastAsia="zh-CN"/>
              </w:rPr>
              <w:t>REFSENS_50M</w:t>
            </w:r>
            <w:r>
              <w:rPr>
                <w:lang w:eastAsia="zh-CN"/>
              </w:rPr>
              <w:t xml:space="preserve"> as declared in D.</w:t>
            </w:r>
            <w:r w:rsidRPr="008D4F6D">
              <w:rPr>
                <w:lang w:val="en-US" w:eastAsia="zh-CN"/>
              </w:rPr>
              <w:t>y</w:t>
            </w:r>
            <w:r>
              <w:rPr>
                <w:lang w:eastAsia="zh-CN"/>
              </w:rPr>
              <w:t xml:space="preserve"> in table 4.6-1.</w:t>
            </w:r>
          </w:p>
        </w:tc>
      </w:tr>
    </w:tbl>
    <w:p w14:paraId="50C48229" w14:textId="77777777" w:rsidR="00EC4928" w:rsidRDefault="00EC4928" w:rsidP="00EC4928">
      <w:pPr>
        <w:rPr>
          <w:color w:val="000000"/>
          <w:lang w:eastAsia="zh-CN"/>
        </w:rPr>
      </w:pPr>
    </w:p>
    <w:p w14:paraId="1DC24852" w14:textId="77777777" w:rsidR="00EC4928" w:rsidRDefault="00EC4928" w:rsidP="00EC4928">
      <w:pPr>
        <w:pStyle w:val="B1"/>
        <w:rPr>
          <w:lang w:eastAsia="zh-CN"/>
        </w:rPr>
      </w:pPr>
      <w:r>
        <w:rPr>
          <w:lang w:eastAsia="zh-CN"/>
        </w:rPr>
        <w:t>8</w:t>
      </w:r>
      <w:r>
        <w:t>)</w:t>
      </w:r>
      <w:r>
        <w:tab/>
        <w:t xml:space="preserve">For reference channels applicable to the </w:t>
      </w:r>
      <w:r>
        <w:rPr>
          <w:rFonts w:hint="eastAsia"/>
          <w:lang w:val="en-US" w:eastAsia="zh-CN"/>
        </w:rPr>
        <w:t>NCR-MT</w:t>
      </w:r>
      <w:r>
        <w:t>, measure the throughput</w:t>
      </w:r>
      <w:r>
        <w:rPr>
          <w:rFonts w:hint="eastAsia"/>
          <w:lang w:val="en-US" w:eastAsia="zh-CN"/>
        </w:rPr>
        <w:t xml:space="preserve"> and BLER</w:t>
      </w:r>
      <w:r>
        <w:t>.</w:t>
      </w:r>
    </w:p>
    <w:p w14:paraId="415D3B12" w14:textId="77777777" w:rsidR="00EC4928" w:rsidRDefault="00EC4928" w:rsidP="00EC4928">
      <w:pPr>
        <w:pStyle w:val="Heading5"/>
      </w:pPr>
      <w:bookmarkStart w:id="4724" w:name="_Toc137562144"/>
      <w:bookmarkStart w:id="4725" w:name="_Toc89940114"/>
      <w:bookmarkStart w:id="4726" w:name="_Toc76541406"/>
      <w:bookmarkStart w:id="4727" w:name="_Toc75334317"/>
      <w:bookmarkStart w:id="4728" w:name="_Toc75816248"/>
      <w:bookmarkStart w:id="4729" w:name="_Toc124151217"/>
      <w:bookmarkStart w:id="4730" w:name="_Toc155287509"/>
      <w:bookmarkStart w:id="4731" w:name="_Toc114148972"/>
      <w:bookmarkStart w:id="4732" w:name="_Toc98754440"/>
      <w:bookmarkStart w:id="4733" w:name="_Toc138871286"/>
      <w:bookmarkStart w:id="4734" w:name="_Toc106178254"/>
      <w:bookmarkStart w:id="4735" w:name="_Toc82429863"/>
      <w:bookmarkStart w:id="4736" w:name="_Toc130393757"/>
      <w:bookmarkStart w:id="4737" w:name="_Toc76541973"/>
      <w:bookmarkStart w:id="4738" w:name="_Toc75508509"/>
      <w:bookmarkStart w:id="4739" w:name="_Toc75165393"/>
      <w:bookmarkStart w:id="4740" w:name="_Toc145534736"/>
      <w:bookmarkStart w:id="4741" w:name="_Toc176472898"/>
      <w:bookmarkStart w:id="4742" w:name="_Toc187248129"/>
      <w:bookmarkStart w:id="4743" w:name="_Toc194054479"/>
      <w:bookmarkStart w:id="4744" w:name="_Toc200115771"/>
      <w:r>
        <w:rPr>
          <w:rFonts w:hint="eastAsia"/>
          <w:lang w:val="en-US" w:eastAsia="zh-CN"/>
        </w:rPr>
        <w:t>7</w:t>
      </w:r>
      <w:r>
        <w:t>.</w:t>
      </w:r>
      <w:r>
        <w:rPr>
          <w:rFonts w:hint="eastAsia"/>
          <w:lang w:val="en-US" w:eastAsia="zh-CN"/>
        </w:rPr>
        <w:t>1</w:t>
      </w:r>
      <w:r>
        <w:t>.2.2.5</w:t>
      </w:r>
      <w:r>
        <w:tab/>
        <w:t>Test requirements</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30AFEDBE" w14:textId="77777777" w:rsidR="00EC4928" w:rsidRDefault="00EC4928" w:rsidP="00EC4928">
      <w:pPr>
        <w:pStyle w:val="H6"/>
      </w:pPr>
      <w:r>
        <w:rPr>
          <w:rFonts w:hint="eastAsia"/>
          <w:lang w:val="en-US" w:eastAsia="zh-CN"/>
        </w:rPr>
        <w:t>7</w:t>
      </w:r>
      <w:r>
        <w:t>.</w:t>
      </w:r>
      <w:r>
        <w:rPr>
          <w:rFonts w:hint="eastAsia"/>
          <w:lang w:val="en-US" w:eastAsia="zh-CN"/>
        </w:rPr>
        <w:t>1</w:t>
      </w:r>
      <w:r>
        <w:t>.2.2.5.</w:t>
      </w:r>
      <w:r>
        <w:rPr>
          <w:rFonts w:hint="eastAsia"/>
          <w:lang w:val="en-US" w:eastAsia="zh-CN"/>
        </w:rPr>
        <w:t>1</w:t>
      </w:r>
      <w:r>
        <w:tab/>
        <w:t xml:space="preserve">Test requirement for </w:t>
      </w:r>
      <w:r>
        <w:rPr>
          <w:rFonts w:hint="eastAsia"/>
          <w:i/>
          <w:iCs/>
          <w:lang w:val="en-US" w:eastAsia="zh-CN"/>
        </w:rPr>
        <w:t>NCR-MT</w:t>
      </w:r>
      <w:r>
        <w:rPr>
          <w:i/>
          <w:iCs/>
        </w:rPr>
        <w:t xml:space="preserve"> type 2-O</w:t>
      </w:r>
    </w:p>
    <w:p w14:paraId="68406172" w14:textId="77777777" w:rsidR="00EC4928" w:rsidRDefault="00EC4928" w:rsidP="00EC4928">
      <w:r>
        <w:t xml:space="preserve">The throughput </w:t>
      </w:r>
      <w:r>
        <w:rPr>
          <w:rFonts w:hint="eastAsia"/>
          <w:lang w:val="en-US" w:eastAsia="zh-CN"/>
        </w:rPr>
        <w:t xml:space="preserve">or BLER </w:t>
      </w:r>
      <w:r>
        <w:t xml:space="preserve">shall be equal to or larger than the fraction of maximum throughput </w:t>
      </w:r>
      <w:r>
        <w:rPr>
          <w:rFonts w:hint="eastAsia"/>
          <w:lang w:val="en-US" w:eastAsia="zh-CN"/>
        </w:rPr>
        <w:t xml:space="preserve">of BLER </w:t>
      </w:r>
      <w:r>
        <w:t xml:space="preserve">for the FRCs stated in Tables </w:t>
      </w:r>
      <w:r>
        <w:rPr>
          <w:rFonts w:hint="eastAsia"/>
          <w:lang w:val="en-US" w:eastAsia="zh-CN"/>
        </w:rPr>
        <w:t>7</w:t>
      </w:r>
      <w:r>
        <w:t>.</w:t>
      </w:r>
      <w:r>
        <w:rPr>
          <w:rFonts w:hint="eastAsia"/>
          <w:lang w:val="en-US" w:eastAsia="zh-CN"/>
        </w:rPr>
        <w:t>1</w:t>
      </w:r>
      <w:r>
        <w:t xml:space="preserve">.2.2.5.2-1 and </w:t>
      </w:r>
      <w:r>
        <w:rPr>
          <w:rFonts w:hint="eastAsia"/>
          <w:lang w:val="en-US" w:eastAsia="zh-CN"/>
        </w:rPr>
        <w:t>7</w:t>
      </w:r>
      <w:r>
        <w:t>.</w:t>
      </w:r>
      <w:r>
        <w:rPr>
          <w:rFonts w:hint="eastAsia"/>
          <w:lang w:val="en-US" w:eastAsia="zh-CN"/>
        </w:rPr>
        <w:t>1</w:t>
      </w:r>
      <w:r>
        <w:t>.2.2.5.2-</w:t>
      </w:r>
      <w:r>
        <w:rPr>
          <w:lang w:eastAsia="zh-CN"/>
        </w:rPr>
        <w:t>2</w:t>
      </w:r>
      <w:r>
        <w:t xml:space="preserve"> at the given SNR with the test parameters stated in Table </w:t>
      </w:r>
      <w:r>
        <w:rPr>
          <w:rFonts w:hint="eastAsia"/>
          <w:lang w:val="en-US" w:eastAsia="zh-CN"/>
        </w:rPr>
        <w:t>7</w:t>
      </w:r>
      <w:r>
        <w:t>.</w:t>
      </w:r>
      <w:r>
        <w:rPr>
          <w:rFonts w:hint="eastAsia"/>
          <w:lang w:val="en-US" w:eastAsia="zh-CN"/>
        </w:rPr>
        <w:t>1</w:t>
      </w:r>
      <w:r>
        <w:t>.2.2.4.2-1.</w:t>
      </w:r>
    </w:p>
    <w:p w14:paraId="08E740F0"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.2.2.5.2-1: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063B73EE"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AB2E798"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2C6B72BC" w14:textId="77777777" w:rsidR="00EC4928" w:rsidRDefault="00EC4928" w:rsidP="004C1EED">
            <w:pPr>
              <w:pStyle w:val="TAH"/>
            </w:pPr>
            <w:r>
              <w:t xml:space="preserve">FRC (Annex </w:t>
            </w:r>
            <w:r>
              <w:rPr>
                <w:rFonts w:hint="eastAsia"/>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11D58D6"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4DE5C89B" w14:textId="77777777" w:rsidR="00EC4928" w:rsidRDefault="00EC4928" w:rsidP="004C1EED">
            <w:pPr>
              <w:pStyle w:val="TAH"/>
            </w:pPr>
            <w:r>
              <w:t xml:space="preserve">Propagation conditions (Annex </w:t>
            </w:r>
            <w:r>
              <w:rPr>
                <w:rFonts w:hint="eastAsia"/>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034DCB5D"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5A7F5539" w14:textId="77777777" w:rsidR="00EC4928" w:rsidRDefault="00EC4928" w:rsidP="004C1EED">
            <w:pPr>
              <w:pStyle w:val="TAH"/>
            </w:pPr>
            <w: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61F54C84" w14:textId="77777777" w:rsidR="00EC4928" w:rsidRDefault="00EC4928" w:rsidP="004C1EED">
            <w:pPr>
              <w:pStyle w:val="TAH"/>
            </w:pPr>
            <w:r>
              <w:t>SNR</w:t>
            </w:r>
          </w:p>
          <w:p w14:paraId="1A854882" w14:textId="77777777" w:rsidR="00EC4928" w:rsidRDefault="00EC4928" w:rsidP="004C1EED">
            <w:pPr>
              <w:pStyle w:val="TAH"/>
            </w:pPr>
            <w:r>
              <w:t>(dB)</w:t>
            </w:r>
          </w:p>
        </w:tc>
      </w:tr>
      <w:tr w:rsidR="00EC4928" w14:paraId="789E40ED"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31DB16A0"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3CFFD590" w14:textId="35B1D563" w:rsidR="00EC4928" w:rsidRPr="00037AB5" w:rsidRDefault="00EC4928" w:rsidP="004C1EED">
            <w:pPr>
              <w:pStyle w:val="TAC"/>
              <w:rPr>
                <w:bCs/>
                <w:highlight w:val="yellow"/>
                <w:lang w:val="en-US" w:eastAsia="zh-CN"/>
              </w:rPr>
            </w:pPr>
            <w:r w:rsidRPr="00037AB5">
              <w:rPr>
                <w:rFonts w:eastAsiaTheme="minorEastAsia"/>
                <w:bCs/>
                <w:lang w:eastAsia="zh-CN"/>
              </w:rPr>
              <w:t>M-FR2-</w:t>
            </w:r>
            <w:r w:rsidR="00732FCD">
              <w:rPr>
                <w:rFonts w:eastAsiaTheme="minorEastAsia"/>
                <w:bCs/>
                <w:lang w:eastAsia="zh-CN"/>
              </w:rPr>
              <w:t>NCR</w:t>
            </w:r>
            <w:r w:rsidRPr="00037AB5">
              <w:rPr>
                <w:rFonts w:eastAsiaTheme="minorEastAsia"/>
                <w:bCs/>
                <w:lang w:eastAsia="zh-CN"/>
              </w:rPr>
              <w:t>.1</w:t>
            </w:r>
            <w:r w:rsidR="00E61C76">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3DB0BC32"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40309D8F"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4195729"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7B317C0F" w14:textId="77777777" w:rsidR="00EC4928" w:rsidRDefault="00EC4928" w:rsidP="004C1EED">
            <w:pPr>
              <w:pStyle w:val="TAC"/>
              <w:rPr>
                <w:lang w:val="en-US" w:eastAsia="zh-CN"/>
              </w:rPr>
            </w:pPr>
            <w:r>
              <w:rPr>
                <w:rFonts w:hint="eastAsia"/>
                <w:lang w:val="en-US" w:eastAsia="zh-CN"/>
              </w:rPr>
              <w:t>70</w:t>
            </w:r>
          </w:p>
        </w:tc>
        <w:tc>
          <w:tcPr>
            <w:tcW w:w="667" w:type="dxa"/>
            <w:tcBorders>
              <w:top w:val="single" w:sz="4" w:space="0" w:color="auto"/>
              <w:left w:val="single" w:sz="4" w:space="0" w:color="auto"/>
              <w:bottom w:val="single" w:sz="4" w:space="0" w:color="auto"/>
              <w:right w:val="single" w:sz="4" w:space="0" w:color="auto"/>
            </w:tcBorders>
            <w:vAlign w:val="center"/>
          </w:tcPr>
          <w:p w14:paraId="3471462F" w14:textId="77777777" w:rsidR="00EC4928" w:rsidRDefault="00EC4928" w:rsidP="004C1EED">
            <w:pPr>
              <w:pStyle w:val="TAC"/>
              <w:rPr>
                <w:lang w:val="en-US" w:eastAsia="zh-CN"/>
              </w:rPr>
            </w:pPr>
            <w:r>
              <w:rPr>
                <w:rFonts w:hint="eastAsia"/>
                <w:lang w:val="en-US" w:eastAsia="zh-CN"/>
              </w:rPr>
              <w:t>-0.1</w:t>
            </w:r>
          </w:p>
        </w:tc>
      </w:tr>
    </w:tbl>
    <w:p w14:paraId="6A2DCBB7" w14:textId="77777777" w:rsidR="00EC4928" w:rsidRDefault="00EC4928" w:rsidP="00EC4928">
      <w:pPr>
        <w:rPr>
          <w:lang w:eastAsia="zh-CN"/>
        </w:rPr>
      </w:pPr>
    </w:p>
    <w:p w14:paraId="79ED22FD"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w:t>
      </w:r>
      <w:r>
        <w:rPr>
          <w:rFonts w:hint="eastAsia"/>
          <w:lang w:val="en-US" w:eastAsia="zh-CN"/>
        </w:rPr>
        <w:t>2</w:t>
      </w:r>
      <w:r>
        <w:t>: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7A2843E5"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9643940"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34F5111C" w14:textId="77777777" w:rsidR="00EC4928" w:rsidRDefault="00EC4928" w:rsidP="004C1EED">
            <w:pPr>
              <w:pStyle w:val="TAH"/>
            </w:pPr>
            <w:r>
              <w:t xml:space="preserve">FRC (Annex </w:t>
            </w:r>
            <w:r>
              <w:rPr>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89E363D"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28939E8C" w14:textId="77777777" w:rsidR="00EC4928" w:rsidRDefault="00EC4928" w:rsidP="004C1EED">
            <w:pPr>
              <w:pStyle w:val="TAH"/>
            </w:pPr>
            <w:r>
              <w:t xml:space="preserve">Propagation conditions (Annex </w:t>
            </w:r>
            <w:r>
              <w:rPr>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42363946"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35401928" w14:textId="77777777" w:rsidR="00EC4928" w:rsidRDefault="00EC4928" w:rsidP="004C1EED">
            <w:pPr>
              <w:pStyle w:val="TAH"/>
            </w:pPr>
            <w:r>
              <w:t xml:space="preserve">Fraction of maximum </w:t>
            </w:r>
            <w:r>
              <w:rPr>
                <w:rFonts w:hint="eastAsia"/>
                <w:lang w:val="en-US" w:eastAsia="zh-CN"/>
              </w:rPr>
              <w:t>BLER</w:t>
            </w:r>
            <w:r>
              <w:t xml:space="preserve">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7711EE7E" w14:textId="77777777" w:rsidR="00EC4928" w:rsidRDefault="00EC4928" w:rsidP="004C1EED">
            <w:pPr>
              <w:pStyle w:val="TAH"/>
            </w:pPr>
            <w:r>
              <w:t>SNR</w:t>
            </w:r>
          </w:p>
          <w:p w14:paraId="05F7453F" w14:textId="77777777" w:rsidR="00EC4928" w:rsidRDefault="00EC4928" w:rsidP="004C1EED">
            <w:pPr>
              <w:pStyle w:val="TAH"/>
            </w:pPr>
            <w:r>
              <w:t>(dB)</w:t>
            </w:r>
          </w:p>
        </w:tc>
      </w:tr>
      <w:tr w:rsidR="00EC4928" w14:paraId="4414D401"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75C1A95D"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218B5AAF" w14:textId="0253F708" w:rsidR="00EC4928" w:rsidRPr="00037AB5" w:rsidRDefault="00EC4928" w:rsidP="004C1EED">
            <w:pPr>
              <w:pStyle w:val="TAC"/>
              <w:rPr>
                <w:bCs/>
                <w:highlight w:val="yellow"/>
                <w:lang w:val="en-US" w:eastAsia="zh-CN"/>
              </w:rPr>
            </w:pPr>
            <w:r w:rsidRPr="00037AB5">
              <w:rPr>
                <w:rFonts w:eastAsiaTheme="minorEastAsia"/>
                <w:bCs/>
                <w:lang w:eastAsia="zh-CN"/>
              </w:rPr>
              <w:t>M-FR2-</w:t>
            </w:r>
            <w:r w:rsidR="007A3E4F">
              <w:rPr>
                <w:rFonts w:eastAsiaTheme="minorEastAsia"/>
                <w:bCs/>
                <w:lang w:eastAsia="zh-CN"/>
              </w:rPr>
              <w:t>NCR</w:t>
            </w:r>
            <w:r w:rsidRPr="00037AB5">
              <w:rPr>
                <w:rFonts w:eastAsiaTheme="minorEastAsia"/>
                <w:bCs/>
                <w:lang w:eastAsia="zh-CN"/>
              </w:rPr>
              <w:t>.1</w:t>
            </w:r>
            <w:r w:rsidR="007A3E4F">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7A22B5D3"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20A66015"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9C0C5FE"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63787C3C" w14:textId="77777777" w:rsidR="00EC4928" w:rsidRDefault="00EC4928" w:rsidP="004C1EED">
            <w:pPr>
              <w:pStyle w:val="TAC"/>
              <w:rPr>
                <w:lang w:val="en-US" w:eastAsia="zh-CN"/>
              </w:rPr>
            </w:pPr>
            <w:r>
              <w:rPr>
                <w:rFonts w:hint="eastAsia"/>
                <w:lang w:val="en-US" w:eastAsia="zh-CN"/>
              </w:rPr>
              <w:t>1</w:t>
            </w:r>
          </w:p>
        </w:tc>
        <w:tc>
          <w:tcPr>
            <w:tcW w:w="667" w:type="dxa"/>
            <w:tcBorders>
              <w:top w:val="single" w:sz="4" w:space="0" w:color="auto"/>
              <w:left w:val="single" w:sz="4" w:space="0" w:color="auto"/>
              <w:bottom w:val="single" w:sz="4" w:space="0" w:color="auto"/>
              <w:right w:val="single" w:sz="4" w:space="0" w:color="auto"/>
            </w:tcBorders>
            <w:vAlign w:val="center"/>
          </w:tcPr>
          <w:p w14:paraId="2042F745" w14:textId="77777777" w:rsidR="00EC4928" w:rsidRDefault="00EC4928" w:rsidP="004C1EED">
            <w:pPr>
              <w:pStyle w:val="TAC"/>
              <w:rPr>
                <w:lang w:val="en-US" w:eastAsia="zh-CN"/>
              </w:rPr>
            </w:pPr>
            <w:r>
              <w:rPr>
                <w:rFonts w:hint="eastAsia"/>
                <w:lang w:val="en-US" w:eastAsia="zh-CN"/>
              </w:rPr>
              <w:t>3.6</w:t>
            </w:r>
          </w:p>
        </w:tc>
      </w:tr>
    </w:tbl>
    <w:p w14:paraId="28E25733" w14:textId="77777777" w:rsidR="004C1EED" w:rsidRDefault="004C1EED" w:rsidP="004C1EED">
      <w:pPr>
        <w:pStyle w:val="Heading4"/>
      </w:pPr>
      <w:bookmarkStart w:id="4745" w:name="_Toc82429864"/>
      <w:bookmarkStart w:id="4746" w:name="_Toc76541407"/>
      <w:bookmarkStart w:id="4747" w:name="_Toc75334318"/>
      <w:bookmarkStart w:id="4748" w:name="_Toc114148973"/>
      <w:bookmarkStart w:id="4749" w:name="_Toc75508510"/>
      <w:bookmarkStart w:id="4750" w:name="_Toc145534737"/>
      <w:bookmarkStart w:id="4751" w:name="_Toc106178255"/>
      <w:bookmarkStart w:id="4752" w:name="_Toc137562145"/>
      <w:bookmarkStart w:id="4753" w:name="_Toc75816249"/>
      <w:bookmarkStart w:id="4754" w:name="_Toc98754441"/>
      <w:bookmarkStart w:id="4755" w:name="_Toc76541974"/>
      <w:bookmarkStart w:id="4756" w:name="_Toc138871287"/>
      <w:bookmarkStart w:id="4757" w:name="_Toc124151218"/>
      <w:bookmarkStart w:id="4758" w:name="_Toc130393758"/>
      <w:bookmarkStart w:id="4759" w:name="_Toc89940115"/>
      <w:bookmarkStart w:id="4760" w:name="_Toc75165394"/>
      <w:bookmarkStart w:id="4761" w:name="_Toc155287510"/>
      <w:bookmarkStart w:id="4762" w:name="_Toc176472899"/>
      <w:bookmarkStart w:id="4763" w:name="_Toc187248130"/>
      <w:bookmarkStart w:id="4764" w:name="_Toc194054480"/>
      <w:bookmarkStart w:id="4765" w:name="_Toc200115772"/>
      <w:r>
        <w:rPr>
          <w:rFonts w:hint="eastAsia"/>
          <w:lang w:val="en-US" w:eastAsia="zh-CN"/>
        </w:rPr>
        <w:t>7</w:t>
      </w:r>
      <w:r>
        <w:t>.</w:t>
      </w:r>
      <w:r>
        <w:rPr>
          <w:rFonts w:hint="eastAsia"/>
          <w:lang w:val="en-US" w:eastAsia="zh-CN"/>
        </w:rPr>
        <w:t>1</w:t>
      </w:r>
      <w:r>
        <w:t>.2.3</w:t>
      </w:r>
      <w:r>
        <w:tab/>
        <w:t>Demodulation performance requirements for PDCCH</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0E37FEB2" w14:textId="77777777" w:rsidR="004C1EED" w:rsidRDefault="004C1EED" w:rsidP="004C1EED">
      <w:pPr>
        <w:pStyle w:val="Heading5"/>
      </w:pPr>
      <w:bookmarkStart w:id="4766" w:name="_Toc75334319"/>
      <w:bookmarkStart w:id="4767" w:name="_Toc130393759"/>
      <w:bookmarkStart w:id="4768" w:name="_Toc82429865"/>
      <w:bookmarkStart w:id="4769" w:name="_Toc106178256"/>
      <w:bookmarkStart w:id="4770" w:name="_Toc76541975"/>
      <w:bookmarkStart w:id="4771" w:name="_Toc98754442"/>
      <w:bookmarkStart w:id="4772" w:name="_Toc137562146"/>
      <w:bookmarkStart w:id="4773" w:name="_Toc75508511"/>
      <w:bookmarkStart w:id="4774" w:name="_Toc89940116"/>
      <w:bookmarkStart w:id="4775" w:name="_Toc155287511"/>
      <w:bookmarkStart w:id="4776" w:name="_Toc145534738"/>
      <w:bookmarkStart w:id="4777" w:name="_Toc124151219"/>
      <w:bookmarkStart w:id="4778" w:name="_Toc75165395"/>
      <w:bookmarkStart w:id="4779" w:name="_Toc76541408"/>
      <w:bookmarkStart w:id="4780" w:name="_Toc138871288"/>
      <w:bookmarkStart w:id="4781" w:name="_Toc75816250"/>
      <w:bookmarkStart w:id="4782" w:name="_Toc114148974"/>
      <w:bookmarkStart w:id="4783" w:name="_Toc176472900"/>
      <w:bookmarkStart w:id="4784" w:name="_Toc187248131"/>
      <w:bookmarkStart w:id="4785" w:name="_Toc194054481"/>
      <w:bookmarkStart w:id="4786" w:name="_Toc200115773"/>
      <w:r>
        <w:rPr>
          <w:rFonts w:hint="eastAsia"/>
          <w:lang w:val="en-US" w:eastAsia="zh-CN"/>
        </w:rPr>
        <w:t>7</w:t>
      </w:r>
      <w:r>
        <w:t>.</w:t>
      </w:r>
      <w:r>
        <w:rPr>
          <w:rFonts w:hint="eastAsia"/>
          <w:lang w:val="en-US" w:eastAsia="zh-CN"/>
        </w:rPr>
        <w:t>1</w:t>
      </w:r>
      <w:r>
        <w:t>.2.3.1</w:t>
      </w:r>
      <w:r>
        <w:tab/>
        <w:t>Definition and applicability</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1532AADD" w14:textId="77777777" w:rsidR="004C1EED" w:rsidRDefault="004C1EED" w:rsidP="004C1EED">
      <w:r>
        <w:t>The receiver characteristics of the PDCCH</w:t>
      </w:r>
      <w:r>
        <w:rPr>
          <w:lang w:eastAsia="zh-CN"/>
        </w:rPr>
        <w:t xml:space="preserve"> </w:t>
      </w:r>
      <w:r>
        <w:t>are determined by the probability of miss-detection of the Downlink Scheduling Grant (Pm-dsg).</w:t>
      </w:r>
    </w:p>
    <w:p w14:paraId="53D19C9A" w14:textId="77777777" w:rsidR="004C1EED" w:rsidRDefault="004C1EED" w:rsidP="004C1EED">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2B71A241" w14:textId="77777777" w:rsidR="004C1EED" w:rsidRDefault="004C1EED" w:rsidP="004C1EED">
      <w:pPr>
        <w:pStyle w:val="Heading5"/>
        <w:rPr>
          <w:lang w:eastAsia="zh-CN"/>
        </w:rPr>
      </w:pPr>
      <w:bookmarkStart w:id="4787" w:name="_Toc145534739"/>
      <w:bookmarkStart w:id="4788" w:name="_Toc98754443"/>
      <w:bookmarkStart w:id="4789" w:name="_Toc75816251"/>
      <w:bookmarkStart w:id="4790" w:name="_Toc138871289"/>
      <w:bookmarkStart w:id="4791" w:name="_Toc75334320"/>
      <w:bookmarkStart w:id="4792" w:name="_Toc75165396"/>
      <w:bookmarkStart w:id="4793" w:name="_Toc114148975"/>
      <w:bookmarkStart w:id="4794" w:name="_Toc76541976"/>
      <w:bookmarkStart w:id="4795" w:name="_Toc89940117"/>
      <w:bookmarkStart w:id="4796" w:name="_Toc130393760"/>
      <w:bookmarkStart w:id="4797" w:name="_Toc75508512"/>
      <w:bookmarkStart w:id="4798" w:name="_Toc155287512"/>
      <w:bookmarkStart w:id="4799" w:name="_Toc76541409"/>
      <w:bookmarkStart w:id="4800" w:name="_Toc106178257"/>
      <w:bookmarkStart w:id="4801" w:name="_Toc137562147"/>
      <w:bookmarkStart w:id="4802" w:name="_Toc82429866"/>
      <w:bookmarkStart w:id="4803" w:name="_Toc124151220"/>
      <w:bookmarkStart w:id="4804" w:name="_Toc176472901"/>
      <w:bookmarkStart w:id="4805" w:name="_Toc187248132"/>
      <w:bookmarkStart w:id="4806" w:name="_Toc194054482"/>
      <w:bookmarkStart w:id="4807" w:name="_Toc200115774"/>
      <w:r>
        <w:rPr>
          <w:rFonts w:hint="eastAsia"/>
          <w:lang w:val="en-US" w:eastAsia="zh-CN"/>
        </w:rPr>
        <w:t>7</w:t>
      </w:r>
      <w:r>
        <w:rPr>
          <w:rFonts w:hint="eastAsia"/>
          <w:lang w:eastAsia="zh-CN"/>
        </w:rPr>
        <w:t>.</w:t>
      </w:r>
      <w:r>
        <w:rPr>
          <w:rFonts w:hint="eastAsia"/>
          <w:lang w:val="en-US" w:eastAsia="zh-CN"/>
        </w:rPr>
        <w:t>1</w:t>
      </w:r>
      <w:r>
        <w:rPr>
          <w:rFonts w:hint="eastAsia"/>
          <w:lang w:eastAsia="zh-CN"/>
        </w:rPr>
        <w:t>.2.3</w:t>
      </w:r>
      <w:r>
        <w:rPr>
          <w:lang w:eastAsia="zh-CN"/>
        </w:rPr>
        <w:t>.2</w:t>
      </w:r>
      <w:r>
        <w:rPr>
          <w:lang w:eastAsia="zh-CN"/>
        </w:rPr>
        <w:tab/>
        <w:t>Minimum requirement</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416A5714" w14:textId="77777777" w:rsidR="004C1EED" w:rsidRDefault="004C1EED" w:rsidP="004C1EED">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9.3.1.2.</w:t>
      </w:r>
    </w:p>
    <w:p w14:paraId="279B6E56" w14:textId="77777777" w:rsidR="004C1EED" w:rsidRDefault="004C1EED" w:rsidP="004C1EED">
      <w:pPr>
        <w:pStyle w:val="Heading5"/>
      </w:pPr>
      <w:bookmarkStart w:id="4808" w:name="_Toc138871290"/>
      <w:bookmarkStart w:id="4809" w:name="_Toc75165397"/>
      <w:bookmarkStart w:id="4810" w:name="_Toc130393761"/>
      <w:bookmarkStart w:id="4811" w:name="_Toc76541977"/>
      <w:bookmarkStart w:id="4812" w:name="_Toc89940118"/>
      <w:bookmarkStart w:id="4813" w:name="_Toc98754444"/>
      <w:bookmarkStart w:id="4814" w:name="_Toc155287513"/>
      <w:bookmarkStart w:id="4815" w:name="_Toc76541410"/>
      <w:bookmarkStart w:id="4816" w:name="_Toc82429867"/>
      <w:bookmarkStart w:id="4817" w:name="_Toc145534740"/>
      <w:bookmarkStart w:id="4818" w:name="_Toc75334321"/>
      <w:bookmarkStart w:id="4819" w:name="_Toc75508513"/>
      <w:bookmarkStart w:id="4820" w:name="_Toc124151221"/>
      <w:bookmarkStart w:id="4821" w:name="_Toc75816252"/>
      <w:bookmarkStart w:id="4822" w:name="_Toc106178258"/>
      <w:bookmarkStart w:id="4823" w:name="_Toc114148976"/>
      <w:bookmarkStart w:id="4824" w:name="_Toc137562148"/>
      <w:bookmarkStart w:id="4825" w:name="_Toc176472902"/>
      <w:bookmarkStart w:id="4826" w:name="_Toc187248133"/>
      <w:bookmarkStart w:id="4827" w:name="_Toc194054483"/>
      <w:bookmarkStart w:id="4828" w:name="_Toc200115775"/>
      <w:r>
        <w:rPr>
          <w:rFonts w:hint="eastAsia"/>
          <w:lang w:val="en-US" w:eastAsia="zh-CN"/>
        </w:rPr>
        <w:t>7</w:t>
      </w:r>
      <w:r>
        <w:t>.</w:t>
      </w:r>
      <w:r>
        <w:rPr>
          <w:rFonts w:hint="eastAsia"/>
          <w:lang w:val="en-US" w:eastAsia="zh-CN"/>
        </w:rPr>
        <w:t>1</w:t>
      </w:r>
      <w:r>
        <w:t>.2.3.3</w:t>
      </w:r>
      <w:r>
        <w:tab/>
        <w:t>Test purpose</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10E4AB71" w14:textId="77777777" w:rsidR="004C1EED" w:rsidRDefault="004C1EED" w:rsidP="004C1EED">
      <w:pPr>
        <w:rPr>
          <w:lang w:eastAsia="ja-JP"/>
        </w:rPr>
      </w:pPr>
      <w:r>
        <w:t>The test shall verify the receiver</w:t>
      </w:r>
      <w:r>
        <w:rPr>
          <w:lang w:eastAsia="zh-CN"/>
        </w:rPr>
        <w:t>'</w:t>
      </w:r>
      <w:r>
        <w:t>s ability to detect the Downlink Scheduling Grant (Pm-dsg) under multipath fading propagation conditions for a given SNR.</w:t>
      </w:r>
    </w:p>
    <w:p w14:paraId="2F91CB7E" w14:textId="77777777" w:rsidR="004C1EED" w:rsidRDefault="004C1EED" w:rsidP="004C1EED">
      <w:pPr>
        <w:pStyle w:val="Heading5"/>
        <w:rPr>
          <w:lang w:eastAsia="ja-JP"/>
        </w:rPr>
      </w:pPr>
      <w:bookmarkStart w:id="4829" w:name="_Toc82429868"/>
      <w:bookmarkStart w:id="4830" w:name="_Toc76541978"/>
      <w:bookmarkStart w:id="4831" w:name="_Toc75334322"/>
      <w:bookmarkStart w:id="4832" w:name="_Toc76541411"/>
      <w:bookmarkStart w:id="4833" w:name="_Toc75165398"/>
      <w:bookmarkStart w:id="4834" w:name="_Toc137562149"/>
      <w:bookmarkStart w:id="4835" w:name="_Toc89940119"/>
      <w:bookmarkStart w:id="4836" w:name="_Toc98754445"/>
      <w:bookmarkStart w:id="4837" w:name="_Toc75508514"/>
      <w:bookmarkStart w:id="4838" w:name="_Toc114148977"/>
      <w:bookmarkStart w:id="4839" w:name="_Toc75816253"/>
      <w:bookmarkStart w:id="4840" w:name="_Toc145534741"/>
      <w:bookmarkStart w:id="4841" w:name="_Toc130393762"/>
      <w:bookmarkStart w:id="4842" w:name="_Toc106178259"/>
      <w:bookmarkStart w:id="4843" w:name="_Toc124151222"/>
      <w:bookmarkStart w:id="4844" w:name="_Toc138871291"/>
      <w:bookmarkStart w:id="4845" w:name="_Toc155287514"/>
      <w:bookmarkStart w:id="4846" w:name="_Toc176472903"/>
      <w:bookmarkStart w:id="4847" w:name="_Toc187248134"/>
      <w:bookmarkStart w:id="4848" w:name="_Toc194054484"/>
      <w:bookmarkStart w:id="4849" w:name="_Toc200115776"/>
      <w:r>
        <w:rPr>
          <w:rFonts w:hint="eastAsia"/>
          <w:lang w:val="en-US" w:eastAsia="zh-CN"/>
        </w:rPr>
        <w:t>7</w:t>
      </w:r>
      <w:r>
        <w:t>.</w:t>
      </w:r>
      <w:r>
        <w:rPr>
          <w:rFonts w:hint="eastAsia"/>
          <w:lang w:val="en-US" w:eastAsia="zh-CN"/>
        </w:rPr>
        <w:t>1</w:t>
      </w:r>
      <w:r>
        <w:t>.2.3.4</w:t>
      </w:r>
      <w:r>
        <w:tab/>
        <w:t>Method of test</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07387885" w14:textId="77777777" w:rsidR="004C1EED" w:rsidRDefault="004C1EED" w:rsidP="004C1EED">
      <w:pPr>
        <w:pStyle w:val="H6"/>
      </w:pPr>
      <w:r>
        <w:rPr>
          <w:rFonts w:hint="eastAsia"/>
          <w:lang w:val="en-US" w:eastAsia="zh-CN"/>
        </w:rPr>
        <w:t>7</w:t>
      </w:r>
      <w:r>
        <w:t>.</w:t>
      </w:r>
      <w:r>
        <w:rPr>
          <w:rFonts w:hint="eastAsia"/>
          <w:lang w:val="en-US" w:eastAsia="zh-CN"/>
        </w:rPr>
        <w:t>1</w:t>
      </w:r>
      <w:r>
        <w:t>.2.3.4.1</w:t>
      </w:r>
      <w:r>
        <w:tab/>
        <w:t>Initial conditions</w:t>
      </w:r>
    </w:p>
    <w:p w14:paraId="1C742E55" w14:textId="77777777" w:rsidR="004C1EED" w:rsidRDefault="004C1EED" w:rsidP="004C1EED">
      <w:r>
        <w:t>Test environment: Normal, see annex B.2.</w:t>
      </w:r>
    </w:p>
    <w:p w14:paraId="30222635" w14:textId="77777777" w:rsidR="004C1EED" w:rsidRDefault="004C1EED" w:rsidP="004C1EED">
      <w:r>
        <w:t>RF channels to be tested for single carrier: M</w:t>
      </w:r>
      <w:r>
        <w:rPr>
          <w:lang w:eastAsia="zh-CN"/>
        </w:rPr>
        <w:t>,</w:t>
      </w:r>
      <w:r>
        <w:t xml:space="preserve"> see clause 4.9.1.</w:t>
      </w:r>
    </w:p>
    <w:p w14:paraId="292082FE" w14:textId="77777777" w:rsidR="004C1EED" w:rsidRDefault="004C1EED" w:rsidP="004C1EED">
      <w:r>
        <w:t>RF channels to be tested for carrier aggregation: M</w:t>
      </w:r>
      <w:r>
        <w:rPr>
          <w:vertAlign w:val="subscript"/>
        </w:rPr>
        <w:t>BW Channel CA</w:t>
      </w:r>
      <w:r>
        <w:t>; see clause 4.9.1.</w:t>
      </w:r>
    </w:p>
    <w:p w14:paraId="5F4E058A" w14:textId="77777777" w:rsidR="004C1EED" w:rsidRDefault="004C1EED" w:rsidP="004C1EED">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D4F6D">
        <w:rPr>
          <w:lang w:val="en-US" w:eastAsia="zh-CN"/>
        </w:rPr>
        <w:t>x</w:t>
      </w:r>
      <w:r>
        <w:rPr>
          <w:lang w:eastAsia="zh-CN"/>
        </w:rPr>
        <w:t xml:space="preserve"> in table 4.6-1</w:t>
      </w:r>
      <w:r>
        <w:t>).</w:t>
      </w:r>
    </w:p>
    <w:p w14:paraId="4F3772F9" w14:textId="77777777" w:rsidR="004C1EED" w:rsidRDefault="004C1EED" w:rsidP="004C1EED">
      <w:pPr>
        <w:pStyle w:val="H6"/>
        <w:rPr>
          <w:lang w:eastAsia="zh-CN"/>
        </w:rPr>
      </w:pPr>
      <w:r>
        <w:rPr>
          <w:rFonts w:hint="eastAsia"/>
          <w:lang w:val="en-US" w:eastAsia="zh-CN"/>
        </w:rPr>
        <w:t>7</w:t>
      </w:r>
      <w:r>
        <w:t>.</w:t>
      </w:r>
      <w:r>
        <w:rPr>
          <w:rFonts w:hint="eastAsia"/>
          <w:lang w:val="en-US" w:eastAsia="zh-CN"/>
        </w:rPr>
        <w:t>1</w:t>
      </w:r>
      <w:r>
        <w:t>.2.3.4.2</w:t>
      </w:r>
      <w:r>
        <w:tab/>
        <w:t>Test procedure</w:t>
      </w:r>
    </w:p>
    <w:p w14:paraId="1D428D41" w14:textId="77777777" w:rsidR="004C1EED" w:rsidRDefault="004C1EED" w:rsidP="004C1EED">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1D31C571" w14:textId="77777777" w:rsidR="004C1EED" w:rsidRDefault="004C1EED" w:rsidP="004C1EED">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197036D3" w14:textId="77777777" w:rsidR="004C1EED" w:rsidRDefault="004C1EED" w:rsidP="004C1EED">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00F40E07" w14:textId="77777777" w:rsidR="004C1EED" w:rsidRDefault="004C1EED" w:rsidP="004C1EED">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2DCAE00F" w14:textId="77777777" w:rsidR="004C1EED" w:rsidRDefault="004C1EED" w:rsidP="004C1EED">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sidRPr="008D4F6D">
        <w:rPr>
          <w:lang w:eastAsia="zh-CN"/>
        </w:rPr>
        <w:t xml:space="preserve"> </w:t>
      </w:r>
      <w:r>
        <w:rPr>
          <w:lang w:val="en-US" w:eastAsia="zh-CN"/>
        </w:rPr>
        <w:t>H</w:t>
      </w:r>
      <w:r>
        <w:rPr>
          <w:lang w:eastAsia="zh-CN"/>
        </w:rPr>
        <w:t xml:space="preserve">, and according to additional test parameters listed in </w:t>
      </w:r>
      <w:r>
        <w:t>table</w:t>
      </w:r>
      <w:r>
        <w:rPr>
          <w:lang w:eastAsia="zh-CN"/>
        </w:rPr>
        <w:t xml:space="preserve"> </w:t>
      </w:r>
      <w:r>
        <w:rPr>
          <w:rFonts w:hint="eastAsia"/>
          <w:lang w:val="en-US" w:eastAsia="zh-CN"/>
        </w:rPr>
        <w:t>7.1</w:t>
      </w:r>
      <w:r>
        <w:t>.2.3.4.2</w:t>
      </w:r>
      <w:r>
        <w:rPr>
          <w:lang w:eastAsia="zh-CN"/>
        </w:rPr>
        <w:t>-1.</w:t>
      </w:r>
    </w:p>
    <w:p w14:paraId="5B027E29"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.2.3.4.2-1 Test parameters for testing PD</w:t>
      </w:r>
      <w:r>
        <w:rPr>
          <w:rFonts w:hint="eastAsia"/>
          <w:lang w:val="en-US" w:eastAsia="zh-CN"/>
        </w:rPr>
        <w:t>C</w:t>
      </w:r>
      <w:r>
        <w:t>CH</w:t>
      </w:r>
    </w:p>
    <w:tbl>
      <w:tblPr>
        <w:tblW w:w="7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79"/>
        <w:gridCol w:w="5060"/>
      </w:tblGrid>
      <w:tr w:rsidR="004C1EED" w14:paraId="7193B560"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9AEC0A7" w14:textId="77777777" w:rsidR="004C1EED" w:rsidRPr="0021078B" w:rsidRDefault="004C1EED" w:rsidP="004C1EED">
            <w:pPr>
              <w:pStyle w:val="TAH"/>
            </w:pPr>
            <w:r w:rsidRPr="0021078B">
              <w:t>Parameter</w:t>
            </w:r>
          </w:p>
        </w:tc>
        <w:tc>
          <w:tcPr>
            <w:tcW w:w="5060" w:type="dxa"/>
            <w:tcBorders>
              <w:top w:val="single" w:sz="4" w:space="0" w:color="auto"/>
              <w:left w:val="single" w:sz="4" w:space="0" w:color="auto"/>
              <w:bottom w:val="single" w:sz="4" w:space="0" w:color="auto"/>
              <w:right w:val="single" w:sz="4" w:space="0" w:color="auto"/>
            </w:tcBorders>
            <w:vAlign w:val="center"/>
          </w:tcPr>
          <w:p w14:paraId="1021890F" w14:textId="77777777" w:rsidR="004C1EED" w:rsidRPr="0021078B" w:rsidRDefault="004C1EED" w:rsidP="004C1EED">
            <w:pPr>
              <w:pStyle w:val="TAH"/>
            </w:pPr>
            <w:r w:rsidRPr="0021078B">
              <w:rPr>
                <w:rFonts w:hint="eastAsia"/>
              </w:rPr>
              <w:t xml:space="preserve">NCR-MT </w:t>
            </w:r>
            <w:r w:rsidRPr="0021078B">
              <w:t>type 2-O</w:t>
            </w:r>
          </w:p>
        </w:tc>
      </w:tr>
      <w:tr w:rsidR="004C1EED" w14:paraId="39F55456"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4AA2152B" w14:textId="77777777" w:rsidR="004C1EED" w:rsidRDefault="004C1EED" w:rsidP="004C1EED">
            <w:pPr>
              <w:pStyle w:val="TAL"/>
            </w:pPr>
            <w:r>
              <w:t>Cyclic prefix</w:t>
            </w:r>
          </w:p>
        </w:tc>
        <w:tc>
          <w:tcPr>
            <w:tcW w:w="5060" w:type="dxa"/>
            <w:tcBorders>
              <w:top w:val="single" w:sz="4" w:space="0" w:color="auto"/>
              <w:left w:val="single" w:sz="4" w:space="0" w:color="auto"/>
              <w:bottom w:val="single" w:sz="4" w:space="0" w:color="auto"/>
              <w:right w:val="single" w:sz="4" w:space="0" w:color="auto"/>
            </w:tcBorders>
            <w:vAlign w:val="center"/>
          </w:tcPr>
          <w:p w14:paraId="4712DEAC" w14:textId="77777777" w:rsidR="004C1EED" w:rsidRDefault="004C1EED" w:rsidP="004C1EED">
            <w:pPr>
              <w:pStyle w:val="TAC"/>
            </w:pPr>
            <w:r>
              <w:rPr>
                <w:rFonts w:hint="eastAsia"/>
              </w:rPr>
              <w:t>N</w:t>
            </w:r>
            <w:r>
              <w:t>ormal</w:t>
            </w:r>
          </w:p>
        </w:tc>
      </w:tr>
      <w:tr w:rsidR="004C1EED" w14:paraId="5A100923"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13B137A5" w14:textId="77777777" w:rsidR="004C1EED" w:rsidRDefault="004C1EED" w:rsidP="004C1EED">
            <w:pPr>
              <w:pStyle w:val="TAL"/>
            </w:pPr>
            <w:r>
              <w:t>Default TDD UL-DL pattern (Note)</w:t>
            </w:r>
          </w:p>
        </w:tc>
        <w:tc>
          <w:tcPr>
            <w:tcW w:w="5060" w:type="dxa"/>
            <w:tcBorders>
              <w:top w:val="single" w:sz="4" w:space="0" w:color="auto"/>
              <w:left w:val="single" w:sz="4" w:space="0" w:color="auto"/>
              <w:bottom w:val="single" w:sz="4" w:space="0" w:color="auto"/>
              <w:right w:val="single" w:sz="4" w:space="0" w:color="auto"/>
            </w:tcBorders>
            <w:vAlign w:val="center"/>
          </w:tcPr>
          <w:p w14:paraId="10B06499" w14:textId="77777777" w:rsidR="004C1EED" w:rsidRDefault="004C1EED" w:rsidP="004C1EED">
            <w:pPr>
              <w:pStyle w:val="TAC"/>
            </w:pPr>
            <w:r>
              <w:t>3D1S1U, S=10D:2G:2U</w:t>
            </w:r>
          </w:p>
        </w:tc>
      </w:tr>
      <w:tr w:rsidR="004C1EED" w14:paraId="3331B33C"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43B6F76" w14:textId="77777777" w:rsidR="004C1EED" w:rsidRDefault="004C1EED" w:rsidP="004C1EED">
            <w:pPr>
              <w:pStyle w:val="TAL"/>
            </w:pPr>
            <w:r>
              <w:t>DM-RS sequence generation</w:t>
            </w:r>
          </w:p>
        </w:tc>
        <w:tc>
          <w:tcPr>
            <w:tcW w:w="5060" w:type="dxa"/>
            <w:tcBorders>
              <w:top w:val="single" w:sz="4" w:space="0" w:color="auto"/>
              <w:left w:val="single" w:sz="4" w:space="0" w:color="auto"/>
              <w:bottom w:val="single" w:sz="4" w:space="0" w:color="auto"/>
              <w:right w:val="single" w:sz="4" w:space="0" w:color="auto"/>
            </w:tcBorders>
            <w:vAlign w:val="center"/>
          </w:tcPr>
          <w:p w14:paraId="672FE359" w14:textId="77777777" w:rsidR="004C1EED" w:rsidRDefault="004C1EED" w:rsidP="004C1EED">
            <w:pPr>
              <w:pStyle w:val="TAC"/>
            </w:pPr>
            <w:r>
              <w:t>NID=0</w:t>
            </w:r>
          </w:p>
        </w:tc>
      </w:tr>
      <w:tr w:rsidR="004C1EED" w14:paraId="0D02501C" w14:textId="77777777" w:rsidTr="004C1EED">
        <w:trPr>
          <w:trHeight w:val="626"/>
          <w:jc w:val="center"/>
        </w:trPr>
        <w:tc>
          <w:tcPr>
            <w:tcW w:w="2579" w:type="dxa"/>
            <w:tcBorders>
              <w:top w:val="single" w:sz="4" w:space="0" w:color="auto"/>
              <w:left w:val="single" w:sz="4" w:space="0" w:color="auto"/>
              <w:bottom w:val="single" w:sz="4" w:space="0" w:color="auto"/>
              <w:right w:val="single" w:sz="4" w:space="0" w:color="auto"/>
            </w:tcBorders>
            <w:vAlign w:val="center"/>
          </w:tcPr>
          <w:p w14:paraId="14B5DFD6" w14:textId="77777777" w:rsidR="004C1EED" w:rsidRDefault="004C1EED" w:rsidP="004C1EED">
            <w:pPr>
              <w:pStyle w:val="TAL"/>
            </w:pPr>
            <w:r>
              <w:t>Frequency domain resource allocation for CORESET</w:t>
            </w:r>
          </w:p>
        </w:tc>
        <w:tc>
          <w:tcPr>
            <w:tcW w:w="5060" w:type="dxa"/>
            <w:tcBorders>
              <w:top w:val="single" w:sz="4" w:space="0" w:color="auto"/>
              <w:left w:val="single" w:sz="4" w:space="0" w:color="auto"/>
              <w:bottom w:val="single" w:sz="4" w:space="0" w:color="auto"/>
              <w:right w:val="single" w:sz="4" w:space="0" w:color="auto"/>
            </w:tcBorders>
            <w:vAlign w:val="center"/>
          </w:tcPr>
          <w:p w14:paraId="2058E2D2" w14:textId="77777777" w:rsidR="004C1EED" w:rsidRDefault="004C1EED" w:rsidP="004C1EED">
            <w:pPr>
              <w:pStyle w:val="TAC"/>
            </w:pPr>
            <w:r>
              <w:t>Start from RB = 0 with contiguous RB allocation</w:t>
            </w:r>
          </w:p>
        </w:tc>
      </w:tr>
      <w:tr w:rsidR="004C1EED" w14:paraId="5568F469"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2CC7F008" w14:textId="77777777" w:rsidR="004C1EED" w:rsidRDefault="004C1EED" w:rsidP="004C1EED">
            <w:pPr>
              <w:pStyle w:val="TAL"/>
            </w:pPr>
            <w:r>
              <w:t>CCE to REG mapping type</w:t>
            </w:r>
          </w:p>
        </w:tc>
        <w:tc>
          <w:tcPr>
            <w:tcW w:w="5060" w:type="dxa"/>
            <w:tcBorders>
              <w:top w:val="single" w:sz="4" w:space="0" w:color="auto"/>
              <w:left w:val="single" w:sz="4" w:space="0" w:color="auto"/>
              <w:bottom w:val="single" w:sz="4" w:space="0" w:color="auto"/>
              <w:right w:val="single" w:sz="4" w:space="0" w:color="auto"/>
            </w:tcBorders>
            <w:vAlign w:val="center"/>
          </w:tcPr>
          <w:p w14:paraId="0D501CAE" w14:textId="77777777" w:rsidR="004C1EED" w:rsidRDefault="004C1EED" w:rsidP="004C1EED">
            <w:pPr>
              <w:pStyle w:val="TAC"/>
            </w:pPr>
            <w:r>
              <w:t>Interleaved</w:t>
            </w:r>
          </w:p>
        </w:tc>
      </w:tr>
      <w:tr w:rsidR="004C1EED" w14:paraId="11BEADB4"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67538A3" w14:textId="77777777" w:rsidR="004C1EED" w:rsidRDefault="004C1EED" w:rsidP="004C1EED">
            <w:pPr>
              <w:pStyle w:val="TAL"/>
            </w:pPr>
            <w:r>
              <w:t>Interleaver size</w:t>
            </w:r>
          </w:p>
        </w:tc>
        <w:tc>
          <w:tcPr>
            <w:tcW w:w="5060" w:type="dxa"/>
            <w:tcBorders>
              <w:top w:val="single" w:sz="4" w:space="0" w:color="auto"/>
              <w:left w:val="single" w:sz="4" w:space="0" w:color="auto"/>
              <w:bottom w:val="single" w:sz="4" w:space="0" w:color="auto"/>
              <w:right w:val="single" w:sz="4" w:space="0" w:color="auto"/>
            </w:tcBorders>
            <w:vAlign w:val="center"/>
          </w:tcPr>
          <w:p w14:paraId="4A0A8C8C" w14:textId="77777777" w:rsidR="004C1EED" w:rsidRDefault="004C1EED" w:rsidP="004C1EED">
            <w:pPr>
              <w:pStyle w:val="TAC"/>
            </w:pPr>
            <w:r>
              <w:t>3 for test with aggregation level 2, 8</w:t>
            </w:r>
            <w:r>
              <w:br/>
              <w:t>2 for test with aggregation level 4</w:t>
            </w:r>
          </w:p>
        </w:tc>
      </w:tr>
      <w:tr w:rsidR="004C1EED" w14:paraId="2C8EFEFD"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5B1A99DF" w14:textId="77777777" w:rsidR="004C1EED" w:rsidRDefault="004C1EED" w:rsidP="004C1EED">
            <w:pPr>
              <w:pStyle w:val="TAL"/>
            </w:pPr>
            <w:r>
              <w:t>REG bundle size</w:t>
            </w:r>
          </w:p>
        </w:tc>
        <w:tc>
          <w:tcPr>
            <w:tcW w:w="5060" w:type="dxa"/>
            <w:tcBorders>
              <w:top w:val="single" w:sz="4" w:space="0" w:color="auto"/>
              <w:left w:val="single" w:sz="4" w:space="0" w:color="auto"/>
              <w:bottom w:val="single" w:sz="4" w:space="0" w:color="auto"/>
              <w:right w:val="single" w:sz="4" w:space="0" w:color="auto"/>
            </w:tcBorders>
            <w:vAlign w:val="center"/>
          </w:tcPr>
          <w:p w14:paraId="268DE4CB" w14:textId="77777777" w:rsidR="004C1EED" w:rsidRDefault="004C1EED" w:rsidP="004C1EED">
            <w:pPr>
              <w:pStyle w:val="TAC"/>
            </w:pPr>
            <w:r>
              <w:t>2 for test with aggregation level 2, 8</w:t>
            </w:r>
            <w:r>
              <w:br/>
              <w:t>6 for test with aggregation level 4</w:t>
            </w:r>
          </w:p>
        </w:tc>
      </w:tr>
      <w:tr w:rsidR="004C1EED" w14:paraId="0CC4B38D"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4D8EF14" w14:textId="77777777" w:rsidR="004C1EED" w:rsidRDefault="004C1EED" w:rsidP="004C1EED">
            <w:pPr>
              <w:pStyle w:val="TAL"/>
            </w:pPr>
            <w:r>
              <w:t>Shift Index</w:t>
            </w:r>
          </w:p>
        </w:tc>
        <w:tc>
          <w:tcPr>
            <w:tcW w:w="5060" w:type="dxa"/>
            <w:tcBorders>
              <w:top w:val="single" w:sz="4" w:space="0" w:color="auto"/>
              <w:left w:val="single" w:sz="4" w:space="0" w:color="auto"/>
              <w:bottom w:val="single" w:sz="4" w:space="0" w:color="auto"/>
              <w:right w:val="single" w:sz="4" w:space="0" w:color="auto"/>
            </w:tcBorders>
            <w:vAlign w:val="center"/>
          </w:tcPr>
          <w:p w14:paraId="11588A77" w14:textId="77777777" w:rsidR="004C1EED" w:rsidRDefault="004C1EED" w:rsidP="004C1EED">
            <w:pPr>
              <w:pStyle w:val="TAC"/>
            </w:pPr>
            <w:r>
              <w:rPr>
                <w:rFonts w:hint="eastAsia"/>
              </w:rPr>
              <w:t>0</w:t>
            </w:r>
          </w:p>
        </w:tc>
      </w:tr>
      <w:tr w:rsidR="004C1EED" w14:paraId="6FBDF122"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7128E42A" w14:textId="77777777" w:rsidR="004C1EED" w:rsidRDefault="004C1EED" w:rsidP="004C1EED">
            <w:pPr>
              <w:pStyle w:val="TAL"/>
            </w:pPr>
            <w:r>
              <w:t>Slots for PDCCH monitoring</w:t>
            </w:r>
          </w:p>
        </w:tc>
        <w:tc>
          <w:tcPr>
            <w:tcW w:w="5060" w:type="dxa"/>
            <w:tcBorders>
              <w:top w:val="single" w:sz="4" w:space="0" w:color="auto"/>
              <w:left w:val="single" w:sz="4" w:space="0" w:color="auto"/>
              <w:bottom w:val="single" w:sz="4" w:space="0" w:color="auto"/>
              <w:right w:val="single" w:sz="4" w:space="0" w:color="auto"/>
            </w:tcBorders>
            <w:vAlign w:val="center"/>
          </w:tcPr>
          <w:p w14:paraId="48C60516" w14:textId="77777777" w:rsidR="004C1EED" w:rsidRDefault="004C1EED" w:rsidP="004C1EED">
            <w:pPr>
              <w:pStyle w:val="TAC"/>
            </w:pPr>
            <w:r>
              <w:rPr>
                <w:rFonts w:hint="eastAsia"/>
              </w:rPr>
              <w:t>E</w:t>
            </w:r>
            <w:r>
              <w:t>ach slot</w:t>
            </w:r>
          </w:p>
        </w:tc>
      </w:tr>
      <w:tr w:rsidR="004C1EED" w14:paraId="60A66617" w14:textId="77777777" w:rsidTr="004C1EED">
        <w:trPr>
          <w:trHeight w:val="824"/>
          <w:jc w:val="center"/>
        </w:trPr>
        <w:tc>
          <w:tcPr>
            <w:tcW w:w="2579" w:type="dxa"/>
            <w:tcBorders>
              <w:top w:val="single" w:sz="4" w:space="0" w:color="auto"/>
              <w:left w:val="single" w:sz="4" w:space="0" w:color="auto"/>
              <w:bottom w:val="single" w:sz="4" w:space="0" w:color="auto"/>
              <w:right w:val="single" w:sz="4" w:space="0" w:color="auto"/>
            </w:tcBorders>
            <w:vAlign w:val="center"/>
          </w:tcPr>
          <w:p w14:paraId="64D8A4E1" w14:textId="77777777" w:rsidR="004C1EED" w:rsidRDefault="004C1EED" w:rsidP="004C1EED">
            <w:pPr>
              <w:pStyle w:val="TAL"/>
            </w:pPr>
            <w:r>
              <w:t>Number of PDCCH candidates for the tested aggregation level</w:t>
            </w:r>
          </w:p>
        </w:tc>
        <w:tc>
          <w:tcPr>
            <w:tcW w:w="5060" w:type="dxa"/>
            <w:tcBorders>
              <w:top w:val="single" w:sz="4" w:space="0" w:color="auto"/>
              <w:left w:val="single" w:sz="4" w:space="0" w:color="auto"/>
              <w:bottom w:val="single" w:sz="4" w:space="0" w:color="auto"/>
              <w:right w:val="single" w:sz="4" w:space="0" w:color="auto"/>
            </w:tcBorders>
            <w:vAlign w:val="center"/>
          </w:tcPr>
          <w:p w14:paraId="663A2B92" w14:textId="77777777" w:rsidR="004C1EED" w:rsidRDefault="004C1EED" w:rsidP="004C1EED">
            <w:pPr>
              <w:pStyle w:val="TAC"/>
            </w:pPr>
            <w:r>
              <w:rPr>
                <w:rFonts w:hint="eastAsia"/>
              </w:rPr>
              <w:t>1</w:t>
            </w:r>
          </w:p>
        </w:tc>
      </w:tr>
      <w:tr w:rsidR="004C1EED" w14:paraId="69AED60B" w14:textId="77777777" w:rsidTr="004C1EED">
        <w:trPr>
          <w:trHeight w:val="1023"/>
          <w:jc w:val="center"/>
        </w:trPr>
        <w:tc>
          <w:tcPr>
            <w:tcW w:w="2579" w:type="dxa"/>
            <w:tcBorders>
              <w:top w:val="single" w:sz="4" w:space="0" w:color="auto"/>
              <w:left w:val="single" w:sz="4" w:space="0" w:color="auto"/>
              <w:bottom w:val="single" w:sz="4" w:space="0" w:color="auto"/>
              <w:right w:val="single" w:sz="4" w:space="0" w:color="auto"/>
            </w:tcBorders>
            <w:vAlign w:val="center"/>
          </w:tcPr>
          <w:p w14:paraId="6AA76954" w14:textId="77777777" w:rsidR="004C1EED" w:rsidRDefault="004C1EED" w:rsidP="004C1EED">
            <w:pPr>
              <w:pStyle w:val="TAL"/>
            </w:pPr>
            <w:r>
              <w:t>PDCCH Precoding configuration</w:t>
            </w:r>
          </w:p>
        </w:tc>
        <w:tc>
          <w:tcPr>
            <w:tcW w:w="5060" w:type="dxa"/>
            <w:tcBorders>
              <w:top w:val="single" w:sz="4" w:space="0" w:color="auto"/>
              <w:left w:val="single" w:sz="4" w:space="0" w:color="auto"/>
              <w:bottom w:val="single" w:sz="4" w:space="0" w:color="auto"/>
              <w:right w:val="single" w:sz="4" w:space="0" w:color="auto"/>
            </w:tcBorders>
            <w:vAlign w:val="center"/>
          </w:tcPr>
          <w:p w14:paraId="3380A7B7" w14:textId="77777777" w:rsidR="004C1EED" w:rsidRDefault="004C1EED" w:rsidP="004C1EED">
            <w:pPr>
              <w:pStyle w:val="TAC"/>
            </w:pPr>
            <w:r>
              <w:t>Single Panel Type I, Random precoder selection updated per slot, with equal probability of each applicable i1, i2 combination with REG bundling granularity for number of Tx larger than 1</w:t>
            </w:r>
          </w:p>
        </w:tc>
      </w:tr>
      <w:tr w:rsidR="004C1EED" w14:paraId="5269000E" w14:textId="77777777" w:rsidTr="004C1EED">
        <w:trPr>
          <w:trHeight w:val="257"/>
          <w:jc w:val="center"/>
        </w:trPr>
        <w:tc>
          <w:tcPr>
            <w:tcW w:w="7639" w:type="dxa"/>
            <w:gridSpan w:val="2"/>
            <w:tcBorders>
              <w:top w:val="single" w:sz="4" w:space="0" w:color="auto"/>
              <w:left w:val="single" w:sz="4" w:space="0" w:color="auto"/>
              <w:bottom w:val="single" w:sz="4" w:space="0" w:color="auto"/>
              <w:right w:val="single" w:sz="4" w:space="0" w:color="auto"/>
            </w:tcBorders>
            <w:vAlign w:val="center"/>
          </w:tcPr>
          <w:p w14:paraId="73565788" w14:textId="77777777" w:rsidR="004C1EED" w:rsidRDefault="004C1EED" w:rsidP="004C1EED">
            <w:pPr>
              <w:pStyle w:val="TAN"/>
            </w:pPr>
            <w:r>
              <w:rPr>
                <w:caps/>
              </w:rPr>
              <w:t>Note</w:t>
            </w:r>
            <w:r>
              <w:rPr>
                <w:lang w:eastAsia="zh-CN"/>
              </w:rPr>
              <w:t>:</w:t>
            </w:r>
            <w:r>
              <w:t xml:space="preserve"> </w:t>
            </w:r>
            <w:r>
              <w:tab/>
              <w:t>The same requirements are applicable to TDD with different UL-DL patterns.</w:t>
            </w:r>
          </w:p>
        </w:tc>
      </w:tr>
    </w:tbl>
    <w:p w14:paraId="2133F879" w14:textId="77777777" w:rsidR="004C1EED" w:rsidRDefault="004C1EED" w:rsidP="004C1EED">
      <w:pPr>
        <w:ind w:left="568" w:hanging="284"/>
        <w:rPr>
          <w:lang w:eastAsia="zh-CN"/>
        </w:rPr>
      </w:pPr>
    </w:p>
    <w:p w14:paraId="61CFF633" w14:textId="77777777" w:rsidR="004C1EED" w:rsidRDefault="004C1EED" w:rsidP="004C1EED">
      <w:pPr>
        <w:pStyle w:val="B1"/>
        <w:rPr>
          <w:lang w:eastAsia="ja-JP"/>
        </w:rPr>
      </w:pPr>
      <w:r>
        <w:rPr>
          <w:lang w:eastAsia="zh-CN"/>
        </w:rPr>
        <w:t>6</w:t>
      </w:r>
      <w:r>
        <w:t>)</w:t>
      </w:r>
      <w:r>
        <w:tab/>
        <w:t xml:space="preserve">The multipath fading emulators shall be configured according to the corresponding channel model defined in annex </w:t>
      </w:r>
      <w:r>
        <w:rPr>
          <w:rFonts w:hint="eastAsia"/>
          <w:lang w:val="en-US" w:eastAsia="zh-CN"/>
        </w:rPr>
        <w:t>I</w:t>
      </w:r>
      <w:r>
        <w:t>.</w:t>
      </w:r>
    </w:p>
    <w:p w14:paraId="0224DDDE" w14:textId="77777777" w:rsidR="004C1EED" w:rsidRDefault="004C1EED" w:rsidP="004C1EED">
      <w:pPr>
        <w:pStyle w:val="B1"/>
      </w:pPr>
      <w:r>
        <w:rPr>
          <w:lang w:eastAsia="zh-CN"/>
        </w:rPr>
        <w:t>7</w:t>
      </w:r>
      <w:r>
        <w:t>)</w:t>
      </w:r>
      <w:r>
        <w:tab/>
        <w:t xml:space="preserve">Adjust the test signal mean power so the calibrated radiated SNR value at the </w:t>
      </w:r>
      <w:r>
        <w:rPr>
          <w:rFonts w:hint="eastAsia"/>
          <w:lang w:val="en-US" w:eastAsia="zh-CN"/>
        </w:rPr>
        <w:t>NCR</w:t>
      </w:r>
      <w:r>
        <w:t xml:space="preserve">-MT receiver is as specified in </w:t>
      </w:r>
      <w:r>
        <w:rPr>
          <w:lang w:eastAsia="zh-CN"/>
        </w:rPr>
        <w:t>clause </w:t>
      </w:r>
      <w:r>
        <w:rPr>
          <w:rFonts w:hint="eastAsia"/>
          <w:lang w:val="en-US" w:eastAsia="zh-CN"/>
        </w:rPr>
        <w:t>7</w:t>
      </w:r>
      <w:r>
        <w:t>.</w:t>
      </w:r>
      <w:r>
        <w:rPr>
          <w:rFonts w:hint="eastAsia"/>
          <w:lang w:val="en-US" w:eastAsia="zh-CN"/>
        </w:rPr>
        <w:t>1</w:t>
      </w:r>
      <w:r>
        <w:t>.2.3.</w:t>
      </w:r>
      <w:r>
        <w:rPr>
          <w:lang w:eastAsia="zh-CN"/>
        </w:rPr>
        <w:t>5</w:t>
      </w:r>
      <w:r>
        <w:t>.</w:t>
      </w:r>
      <w:r>
        <w:rPr>
          <w:lang w:eastAsia="zh-CN"/>
        </w:rPr>
        <w:t xml:space="preserve">1 for </w:t>
      </w:r>
      <w:r>
        <w:rPr>
          <w:rFonts w:hint="eastAsia"/>
          <w:i/>
          <w:lang w:val="en-US" w:eastAsia="zh-CN"/>
        </w:rPr>
        <w:t>NCR-MT</w:t>
      </w:r>
      <w:r>
        <w:rPr>
          <w:i/>
          <w:lang w:eastAsia="zh-CN"/>
        </w:rPr>
        <w:t xml:space="preserve"> type 2-O</w:t>
      </w:r>
      <w:r>
        <w:rPr>
          <w:lang w:eastAsia="zh-CN"/>
        </w:rPr>
        <w:t xml:space="preserve"> respectively, and that the SNR</w:t>
      </w:r>
      <w:r>
        <w:t xml:space="preserve"> at the </w:t>
      </w:r>
      <w:r>
        <w:rPr>
          <w:rFonts w:hint="eastAsia"/>
          <w:lang w:val="en-US" w:eastAsia="zh-CN"/>
        </w:rPr>
        <w:t>NCR-MT</w:t>
      </w:r>
      <w:r>
        <w:t xml:space="preserve"> receiver is not impacted by the noise floor</w:t>
      </w:r>
      <w:r>
        <w:rPr>
          <w:lang w:eastAsia="zh-CN"/>
        </w:rPr>
        <w:t>.</w:t>
      </w:r>
    </w:p>
    <w:p w14:paraId="5B60513B" w14:textId="77777777" w:rsidR="004C1EED" w:rsidRDefault="004C1EED" w:rsidP="004C1EED">
      <w:pPr>
        <w:pStyle w:val="B1"/>
        <w:rPr>
          <w:lang w:eastAsia="zh-CN"/>
        </w:rPr>
      </w:pPr>
      <w:r>
        <w:rPr>
          <w:lang w:eastAsia="zh-CN"/>
        </w:rPr>
        <w:tab/>
        <w:t xml:space="preserve">The power level for the transmission may be set such that the AWGN level at the RIB is equal to the AWGN level in </w:t>
      </w:r>
      <w:r>
        <w:rPr>
          <w:rFonts w:eastAsia="Yu Gothic"/>
        </w:rPr>
        <w:t>table</w:t>
      </w:r>
      <w:r>
        <w:rPr>
          <w:rFonts w:hint="eastAsia"/>
          <w:lang w:val="en-US" w:eastAsia="zh-CN"/>
        </w:rPr>
        <w:t xml:space="preserve"> 7</w:t>
      </w:r>
      <w:r>
        <w:rPr>
          <w:rFonts w:eastAsia="Yu Gothic"/>
        </w:rPr>
        <w:t>.</w:t>
      </w:r>
      <w:r>
        <w:rPr>
          <w:rFonts w:hint="eastAsia"/>
          <w:lang w:val="en-US" w:eastAsia="zh-CN"/>
        </w:rPr>
        <w:t>1</w:t>
      </w:r>
      <w:r>
        <w:rPr>
          <w:rFonts w:eastAsia="Yu Gothic"/>
        </w:rPr>
        <w:t>.2.3.4.2-2</w:t>
      </w:r>
      <w:r>
        <w:rPr>
          <w:lang w:eastAsia="zh-CN"/>
        </w:rPr>
        <w:t>.</w:t>
      </w:r>
    </w:p>
    <w:p w14:paraId="19193E7F" w14:textId="77777777" w:rsidR="004C1EED" w:rsidRDefault="004C1EED" w:rsidP="004C1EED">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.2.3.4.2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0"/>
        <w:gridCol w:w="1827"/>
        <w:gridCol w:w="1694"/>
        <w:gridCol w:w="4816"/>
      </w:tblGrid>
      <w:tr w:rsidR="004C1EED" w14:paraId="509FDFCA" w14:textId="77777777" w:rsidTr="004C1EED">
        <w:trPr>
          <w:cantSplit/>
          <w:jc w:val="center"/>
        </w:trPr>
        <w:tc>
          <w:tcPr>
            <w:tcW w:w="1610" w:type="dxa"/>
            <w:tcBorders>
              <w:top w:val="single" w:sz="4" w:space="0" w:color="auto"/>
              <w:left w:val="single" w:sz="4" w:space="0" w:color="auto"/>
              <w:bottom w:val="single" w:sz="4" w:space="0" w:color="auto"/>
              <w:right w:val="single" w:sz="4" w:space="0" w:color="auto"/>
            </w:tcBorders>
            <w:vAlign w:val="center"/>
          </w:tcPr>
          <w:p w14:paraId="787F547E" w14:textId="77777777" w:rsidR="004C1EED" w:rsidRPr="00E908EB" w:rsidRDefault="004C1EED" w:rsidP="004C1EED">
            <w:pPr>
              <w:pStyle w:val="TAH"/>
            </w:pPr>
            <w:r w:rsidRPr="00E908EB">
              <w:rPr>
                <w:rFonts w:hint="eastAsia"/>
              </w:rPr>
              <w:t>NCR-MT</w:t>
            </w:r>
            <w:r w:rsidRPr="00E908EB">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47D9551E" w14:textId="77777777" w:rsidR="004C1EED" w:rsidRPr="00E908EB" w:rsidRDefault="004C1EED" w:rsidP="004C1EED">
            <w:pPr>
              <w:pStyle w:val="TAH"/>
            </w:pPr>
            <w:r w:rsidRPr="00E908EB">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7A336BD" w14:textId="77777777" w:rsidR="004C1EED" w:rsidRPr="00E908EB" w:rsidRDefault="004C1EED" w:rsidP="004C1EED">
            <w:pPr>
              <w:pStyle w:val="TAH"/>
            </w:pPr>
            <w:r w:rsidRPr="00E908EB">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4B77DE81" w14:textId="77777777" w:rsidR="004C1EED" w:rsidRPr="00E908EB" w:rsidRDefault="004C1EED" w:rsidP="004C1EED">
            <w:pPr>
              <w:pStyle w:val="TAH"/>
            </w:pPr>
            <w:r w:rsidRPr="00E908EB">
              <w:t>AWGN power level</w:t>
            </w:r>
          </w:p>
        </w:tc>
      </w:tr>
      <w:tr w:rsidR="004C1EED" w14:paraId="02FEBDE1" w14:textId="77777777" w:rsidTr="004C1EED">
        <w:trPr>
          <w:cantSplit/>
          <w:jc w:val="center"/>
        </w:trPr>
        <w:tc>
          <w:tcPr>
            <w:tcW w:w="1610" w:type="dxa"/>
            <w:tcBorders>
              <w:left w:val="single" w:sz="4" w:space="0" w:color="auto"/>
              <w:bottom w:val="nil"/>
              <w:right w:val="single" w:sz="4" w:space="0" w:color="auto"/>
            </w:tcBorders>
            <w:vAlign w:val="center"/>
          </w:tcPr>
          <w:p w14:paraId="20593BED" w14:textId="77777777" w:rsidR="004C1EED" w:rsidRDefault="004C1EED"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1A5CAA06" w14:textId="77777777" w:rsidR="004C1EED" w:rsidRDefault="004C1EED"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FF3611F" w14:textId="77777777" w:rsidR="004C1EED" w:rsidRDefault="004C1EED"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66E1E443" w14:textId="77777777" w:rsidR="004C1EED" w:rsidRDefault="004C1EED"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4C1EED" w14:paraId="559CAAE8" w14:textId="77777777" w:rsidTr="004C1EED">
        <w:trPr>
          <w:cantSplit/>
          <w:jc w:val="center"/>
        </w:trPr>
        <w:tc>
          <w:tcPr>
            <w:tcW w:w="9947" w:type="dxa"/>
            <w:gridSpan w:val="4"/>
            <w:tcBorders>
              <w:top w:val="single" w:sz="4" w:space="0" w:color="auto"/>
              <w:left w:val="single" w:sz="4" w:space="0" w:color="auto"/>
              <w:bottom w:val="single" w:sz="4" w:space="0" w:color="auto"/>
              <w:right w:val="single" w:sz="4" w:space="0" w:color="auto"/>
            </w:tcBorders>
            <w:vAlign w:val="center"/>
          </w:tcPr>
          <w:p w14:paraId="01C7048F" w14:textId="77777777" w:rsidR="004C1EED" w:rsidRPr="000B48F4" w:rsidRDefault="004C1EED" w:rsidP="004C1EED">
            <w:pPr>
              <w:pStyle w:val="TAN"/>
            </w:pPr>
            <w:r w:rsidRPr="000B48F4">
              <w:t xml:space="preserve">NOTE </w:t>
            </w:r>
            <w:r w:rsidRPr="000B48F4">
              <w:rPr>
                <w:rFonts w:hint="eastAsia"/>
              </w:rPr>
              <w:t>1</w:t>
            </w:r>
            <w:r w:rsidRPr="000B48F4">
              <w:t>:</w:t>
            </w:r>
            <w:r w:rsidRPr="000B48F4">
              <w:tab/>
              <w:t>ΔFR2_REFSENS = -3 dB as described in clause 7.1, since the OTA REFSENS reference direction (as declared in D.x in table 4.6-1) is used for testing.</w:t>
            </w:r>
          </w:p>
          <w:p w14:paraId="4B068EAF" w14:textId="77777777" w:rsidR="004C1EED" w:rsidRDefault="004C1EED" w:rsidP="004C1EED">
            <w:pPr>
              <w:pStyle w:val="TAN"/>
              <w:rPr>
                <w:lang w:eastAsia="zh-CN"/>
              </w:rPr>
            </w:pPr>
            <w:r w:rsidRPr="000B48F4">
              <w:t xml:space="preserve">NOTE </w:t>
            </w:r>
            <w:r w:rsidRPr="000B48F4">
              <w:rPr>
                <w:rFonts w:hint="eastAsia"/>
              </w:rPr>
              <w:t>2</w:t>
            </w:r>
            <w:r w:rsidRPr="000B48F4">
              <w:t>:</w:t>
            </w:r>
            <w:r w:rsidRPr="000B48F4">
              <w:tab/>
              <w:t>EISREFSENS_50M as declared in D.y in table 4.6-1.</w:t>
            </w:r>
          </w:p>
        </w:tc>
      </w:tr>
    </w:tbl>
    <w:p w14:paraId="76556896" w14:textId="77777777" w:rsidR="004C1EED" w:rsidRDefault="004C1EED" w:rsidP="004C1EED">
      <w:pPr>
        <w:rPr>
          <w:color w:val="000000"/>
          <w:lang w:eastAsia="zh-CN"/>
        </w:rPr>
      </w:pPr>
    </w:p>
    <w:p w14:paraId="459A2852" w14:textId="77777777" w:rsidR="004C1EED" w:rsidRPr="000B48F4" w:rsidRDefault="004C1EED" w:rsidP="004C1EED">
      <w:pPr>
        <w:pStyle w:val="B1"/>
      </w:pPr>
      <w:r w:rsidRPr="000B48F4">
        <w:t>8)</w:t>
      </w:r>
      <w:r w:rsidRPr="000B48F4">
        <w:tab/>
        <w:t xml:space="preserve">For reference channels applicable to the </w:t>
      </w:r>
      <w:r w:rsidRPr="000B48F4">
        <w:rPr>
          <w:rFonts w:hint="eastAsia"/>
        </w:rPr>
        <w:t>NCR-MT</w:t>
      </w:r>
      <w:r w:rsidRPr="000B48F4">
        <w:t>, measure the miss-detection of the Downlink Scheduling Grant (Pm-dsg).</w:t>
      </w:r>
    </w:p>
    <w:p w14:paraId="4609A5EF" w14:textId="77777777" w:rsidR="004C1EED" w:rsidRDefault="004C1EED" w:rsidP="004C1EED"/>
    <w:p w14:paraId="7B2F9AFC" w14:textId="77777777" w:rsidR="004C1EED" w:rsidRDefault="004C1EED" w:rsidP="004C1EED">
      <w:pPr>
        <w:pStyle w:val="Heading5"/>
      </w:pPr>
      <w:bookmarkStart w:id="4850" w:name="_Toc82429869"/>
      <w:bookmarkStart w:id="4851" w:name="_Toc124151223"/>
      <w:bookmarkStart w:id="4852" w:name="_Toc89940120"/>
      <w:bookmarkStart w:id="4853" w:name="_Toc75334323"/>
      <w:bookmarkStart w:id="4854" w:name="_Toc76541979"/>
      <w:bookmarkStart w:id="4855" w:name="_Toc138871292"/>
      <w:bookmarkStart w:id="4856" w:name="_Toc114148978"/>
      <w:bookmarkStart w:id="4857" w:name="_Toc155287515"/>
      <w:bookmarkStart w:id="4858" w:name="_Toc76541412"/>
      <w:bookmarkStart w:id="4859" w:name="_Toc75165399"/>
      <w:bookmarkStart w:id="4860" w:name="_Toc75816254"/>
      <w:bookmarkStart w:id="4861" w:name="_Toc98754446"/>
      <w:bookmarkStart w:id="4862" w:name="_Toc145534742"/>
      <w:bookmarkStart w:id="4863" w:name="_Toc137562150"/>
      <w:bookmarkStart w:id="4864" w:name="_Toc75508515"/>
      <w:bookmarkStart w:id="4865" w:name="_Toc106178260"/>
      <w:bookmarkStart w:id="4866" w:name="_Toc130393763"/>
      <w:bookmarkStart w:id="4867" w:name="_Toc176472904"/>
      <w:bookmarkStart w:id="4868" w:name="_Toc187248135"/>
      <w:bookmarkStart w:id="4869" w:name="_Toc194054485"/>
      <w:bookmarkStart w:id="4870" w:name="_Toc200115777"/>
      <w:r>
        <w:rPr>
          <w:rFonts w:hint="eastAsia"/>
          <w:lang w:val="en-US" w:eastAsia="zh-CN"/>
        </w:rPr>
        <w:t>7</w:t>
      </w:r>
      <w:r>
        <w:t>.</w:t>
      </w:r>
      <w:r>
        <w:rPr>
          <w:rFonts w:hint="eastAsia"/>
          <w:lang w:val="en-US" w:eastAsia="zh-CN"/>
        </w:rPr>
        <w:t>1</w:t>
      </w:r>
      <w:r>
        <w:t>.2.3.5</w:t>
      </w:r>
      <w:r>
        <w:tab/>
        <w:t>Test requirements</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6C59BB97" w14:textId="77777777" w:rsidR="004C1EED" w:rsidRDefault="004C1EED" w:rsidP="004C1EED">
      <w:pPr>
        <w:pStyle w:val="H6"/>
      </w:pPr>
      <w:r>
        <w:rPr>
          <w:rFonts w:hint="eastAsia"/>
          <w:lang w:val="en-US" w:eastAsia="zh-CN"/>
        </w:rPr>
        <w:t>7</w:t>
      </w:r>
      <w:r>
        <w:t>.</w:t>
      </w:r>
      <w:r>
        <w:rPr>
          <w:rFonts w:hint="eastAsia"/>
          <w:lang w:val="en-US" w:eastAsia="zh-CN"/>
        </w:rPr>
        <w:t>1</w:t>
      </w:r>
      <w:r>
        <w:t>.2.3.5.1</w:t>
      </w:r>
      <w:r>
        <w:tab/>
        <w:t xml:space="preserve">Test requirement for </w:t>
      </w:r>
      <w:r>
        <w:rPr>
          <w:rFonts w:hint="eastAsia"/>
          <w:i/>
          <w:iCs/>
          <w:lang w:val="en-US" w:eastAsia="zh-CN"/>
        </w:rPr>
        <w:t>NCR-MT</w:t>
      </w:r>
      <w:r>
        <w:rPr>
          <w:i/>
          <w:iCs/>
        </w:rPr>
        <w:t xml:space="preserve"> type </w:t>
      </w:r>
      <w:r>
        <w:rPr>
          <w:rFonts w:hint="eastAsia"/>
          <w:i/>
          <w:iCs/>
          <w:lang w:val="en-US" w:eastAsia="zh-CN"/>
        </w:rPr>
        <w:t>2</w:t>
      </w:r>
      <w:r>
        <w:rPr>
          <w:i/>
          <w:iCs/>
        </w:rPr>
        <w:t>-O</w:t>
      </w:r>
    </w:p>
    <w:p w14:paraId="497E8E69" w14:textId="77777777" w:rsidR="004C1EED" w:rsidRDefault="004C1EED" w:rsidP="004C1EED">
      <w:r>
        <w:t xml:space="preserve">The Pm-dsg shall be equal to or smaller than 1%, for the cases stated in Table </w:t>
      </w:r>
      <w:r>
        <w:rPr>
          <w:rFonts w:hint="eastAsia"/>
          <w:lang w:val="en-US" w:eastAsia="zh-CN"/>
        </w:rPr>
        <w:t>7</w:t>
      </w:r>
      <w:r>
        <w:t>.</w:t>
      </w:r>
      <w:r>
        <w:rPr>
          <w:rFonts w:hint="eastAsia"/>
          <w:lang w:val="en-US" w:eastAsia="zh-CN"/>
        </w:rPr>
        <w:t>1</w:t>
      </w:r>
      <w:r>
        <w:t xml:space="preserve">.2.3.5.1-1 at the given SNR with the test parameters stated in Table </w:t>
      </w:r>
      <w:r>
        <w:rPr>
          <w:rFonts w:hint="eastAsia"/>
          <w:lang w:val="en-US" w:eastAsia="zh-CN"/>
        </w:rPr>
        <w:t>7</w:t>
      </w:r>
      <w:r>
        <w:t>.</w:t>
      </w:r>
      <w:r>
        <w:rPr>
          <w:rFonts w:hint="eastAsia"/>
          <w:lang w:val="en-US" w:eastAsia="zh-CN"/>
        </w:rPr>
        <w:t>1</w:t>
      </w:r>
      <w:r>
        <w:t>.2.3.4.2-1</w:t>
      </w:r>
      <w:r>
        <w:rPr>
          <w:lang w:eastAsia="zh-CN"/>
        </w:rPr>
        <w:t>.</w:t>
      </w:r>
    </w:p>
    <w:p w14:paraId="172A240B"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.2.3.5.2-1: 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4C1EED" w14:paraId="060E55C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vAlign w:val="center"/>
          </w:tcPr>
          <w:p w14:paraId="46B581ED" w14:textId="77777777" w:rsidR="004C1EED" w:rsidRDefault="004C1EED" w:rsidP="004C1EED">
            <w:pPr>
              <w:pStyle w:val="TAH"/>
            </w:pPr>
            <w:r>
              <w:t>Test number</w:t>
            </w:r>
          </w:p>
        </w:tc>
        <w:tc>
          <w:tcPr>
            <w:tcW w:w="1084" w:type="dxa"/>
            <w:tcBorders>
              <w:top w:val="single" w:sz="4" w:space="0" w:color="auto"/>
              <w:left w:val="single" w:sz="4" w:space="0" w:color="auto"/>
              <w:bottom w:val="single" w:sz="4" w:space="0" w:color="auto"/>
              <w:right w:val="single" w:sz="4" w:space="0" w:color="auto"/>
            </w:tcBorders>
            <w:vAlign w:val="center"/>
          </w:tcPr>
          <w:p w14:paraId="3C464953" w14:textId="77777777" w:rsidR="004C1EED" w:rsidRDefault="004C1EED" w:rsidP="004C1EED">
            <w:pPr>
              <w:pStyle w:val="TAH"/>
            </w:pPr>
            <w:r>
              <w:t>Bandwidth (MHz) / Subcarrier spacing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F77C207" w14:textId="77777777" w:rsidR="004C1EED" w:rsidRDefault="004C1EED" w:rsidP="004C1EED">
            <w:pPr>
              <w:pStyle w:val="TAH"/>
            </w:pPr>
            <w: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05B6E51" w14:textId="77777777" w:rsidR="004C1EED" w:rsidRDefault="004C1EED" w:rsidP="004C1EED">
            <w:pPr>
              <w:pStyle w:val="TAH"/>
            </w:pPr>
            <w: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tcPr>
          <w:p w14:paraId="2EA4094C" w14:textId="77777777" w:rsidR="004C1EED" w:rsidRDefault="004C1EED" w:rsidP="004C1EED">
            <w:pPr>
              <w:pStyle w:val="TAH"/>
            </w:pPr>
            <w: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tcPr>
          <w:p w14:paraId="6605635A" w14:textId="77777777" w:rsidR="004C1EED" w:rsidRDefault="004C1EED" w:rsidP="004C1EED">
            <w:pPr>
              <w:pStyle w:val="TAH"/>
            </w:pPr>
            <w:r>
              <w:t xml:space="preserve">FRC (Annex </w:t>
            </w:r>
            <w:r>
              <w:rPr>
                <w:rFonts w:hint="eastAsia"/>
                <w:lang w:val="en-US" w:eastAsia="zh-CN"/>
              </w:rPr>
              <w:t>H</w:t>
            </w:r>
            <w:r>
              <w:t>)</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tcPr>
          <w:p w14:paraId="77C15D1E" w14:textId="77777777" w:rsidR="004C1EED" w:rsidRDefault="004C1EED" w:rsidP="004C1EED">
            <w:pPr>
              <w:pStyle w:val="TAH"/>
            </w:pPr>
            <w:r>
              <w:t xml:space="preserve">Propagation conditions (Annex </w:t>
            </w:r>
            <w:r>
              <w:rPr>
                <w:rFonts w:hint="eastAsia"/>
                <w:lang w:val="en-US" w:eastAsia="zh-CN"/>
              </w:rPr>
              <w:t>I</w:t>
            </w:r>
            <w: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tcPr>
          <w:p w14:paraId="501E378A" w14:textId="77777777" w:rsidR="004C1EED" w:rsidRDefault="004C1EED" w:rsidP="004C1EED">
            <w:pPr>
              <w:pStyle w:val="TAH"/>
            </w:pPr>
            <w: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2459BD9" w14:textId="77777777" w:rsidR="004C1EED" w:rsidRDefault="004C1EED" w:rsidP="004C1EED">
            <w:pPr>
              <w:pStyle w:val="TAH"/>
            </w:pPr>
            <w: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3378B132" w14:textId="77777777" w:rsidR="004C1EED" w:rsidRDefault="004C1EED" w:rsidP="004C1EED">
            <w:pPr>
              <w:pStyle w:val="TAH"/>
            </w:pPr>
            <w:r>
              <w:t>SNR</w:t>
            </w:r>
          </w:p>
          <w:p w14:paraId="38328B14" w14:textId="77777777" w:rsidR="004C1EED" w:rsidRDefault="004C1EED" w:rsidP="004C1EED">
            <w:pPr>
              <w:pStyle w:val="TAH"/>
            </w:pPr>
            <w:r>
              <w:t>(dB)</w:t>
            </w:r>
          </w:p>
        </w:tc>
      </w:tr>
      <w:tr w:rsidR="004C1EED" w14:paraId="01411304"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6EFDB97D" w14:textId="77777777" w:rsidR="004C1EED" w:rsidRDefault="004C1EED" w:rsidP="004C1EED">
            <w:pPr>
              <w:pStyle w:val="TAC"/>
              <w:rPr>
                <w:lang w:val="en-US"/>
              </w:rPr>
            </w:pPr>
            <w:r>
              <w:rPr>
                <w:rFonts w:hint="eastAsia"/>
                <w:lang w:eastAsia="zh-CN"/>
              </w:rPr>
              <w:t>1</w:t>
            </w:r>
            <w:r>
              <w:rPr>
                <w:rFonts w:hint="eastAsia"/>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tcPr>
          <w:p w14:paraId="16C1D677"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254D55FE"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2E8C50C"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6DC13AE" w14:textId="77777777" w:rsidR="004C1EED" w:rsidRDefault="004C1EED" w:rsidP="004C1EED">
            <w:pPr>
              <w:pStyle w:val="TAC"/>
            </w:pPr>
            <w:r>
              <w:rPr>
                <w:rFonts w:hint="eastAsia"/>
                <w:lang w:eastAsia="zh-CN"/>
              </w:rPr>
              <w:t>2</w:t>
            </w:r>
          </w:p>
        </w:tc>
        <w:tc>
          <w:tcPr>
            <w:tcW w:w="909" w:type="dxa"/>
            <w:tcBorders>
              <w:top w:val="single" w:sz="4" w:space="0" w:color="auto"/>
              <w:left w:val="single" w:sz="4" w:space="0" w:color="auto"/>
              <w:bottom w:val="single" w:sz="4" w:space="0" w:color="auto"/>
              <w:right w:val="single" w:sz="4" w:space="0" w:color="auto"/>
            </w:tcBorders>
            <w:vAlign w:val="center"/>
          </w:tcPr>
          <w:p w14:paraId="53EBEE80" w14:textId="1B518A3C"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-1</w:t>
            </w:r>
          </w:p>
        </w:tc>
        <w:tc>
          <w:tcPr>
            <w:tcW w:w="1208" w:type="dxa"/>
            <w:tcBorders>
              <w:top w:val="single" w:sz="4" w:space="0" w:color="auto"/>
              <w:left w:val="single" w:sz="4" w:space="0" w:color="auto"/>
              <w:bottom w:val="single" w:sz="4" w:space="0" w:color="auto"/>
              <w:right w:val="single" w:sz="4" w:space="0" w:color="auto"/>
            </w:tcBorders>
            <w:noWrap/>
            <w:vAlign w:val="center"/>
          </w:tcPr>
          <w:p w14:paraId="1D297ABF"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B56A77C"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26641F6F"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6A16A190" w14:textId="77777777" w:rsidR="004C1EED" w:rsidRDefault="004C1EED" w:rsidP="004C1EED">
            <w:pPr>
              <w:pStyle w:val="TAC"/>
              <w:rPr>
                <w:lang w:val="en-US" w:eastAsia="zh-CN"/>
              </w:rPr>
            </w:pPr>
            <w:r>
              <w:rPr>
                <w:rFonts w:hint="eastAsia"/>
                <w:lang w:val="en-US" w:eastAsia="zh-CN"/>
              </w:rPr>
              <w:t>8.1</w:t>
            </w:r>
          </w:p>
        </w:tc>
      </w:tr>
      <w:tr w:rsidR="004C1EED" w14:paraId="07B398D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3883440A" w14:textId="77777777" w:rsidR="004C1EED" w:rsidRDefault="004C1EED" w:rsidP="004C1EED">
            <w:pPr>
              <w:pStyle w:val="TAC"/>
            </w:pPr>
            <w:r>
              <w:rPr>
                <w:rFonts w:hint="eastAsia"/>
                <w:lang w:val="en-US" w:eastAsia="zh-CN"/>
              </w:rPr>
              <w:t>1-</w:t>
            </w:r>
            <w:r>
              <w:rPr>
                <w:rFonts w:hint="eastAsia"/>
                <w:lang w:eastAsia="zh-CN"/>
              </w:rPr>
              <w:t>2</w:t>
            </w:r>
          </w:p>
        </w:tc>
        <w:tc>
          <w:tcPr>
            <w:tcW w:w="1084" w:type="dxa"/>
            <w:tcBorders>
              <w:top w:val="single" w:sz="4" w:space="0" w:color="auto"/>
              <w:left w:val="single" w:sz="4" w:space="0" w:color="auto"/>
              <w:bottom w:val="single" w:sz="4" w:space="0" w:color="auto"/>
              <w:right w:val="single" w:sz="4" w:space="0" w:color="auto"/>
            </w:tcBorders>
            <w:vAlign w:val="center"/>
          </w:tcPr>
          <w:p w14:paraId="1ED60755"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3E402B3"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D48570F"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4B409F9C" w14:textId="77777777" w:rsidR="004C1EED" w:rsidRDefault="004C1EED" w:rsidP="004C1EED">
            <w:pPr>
              <w:pStyle w:val="TAC"/>
            </w:pPr>
            <w:r>
              <w:rPr>
                <w:lang w:eastAsia="zh-CN"/>
              </w:rPr>
              <w:t>4</w:t>
            </w:r>
          </w:p>
        </w:tc>
        <w:tc>
          <w:tcPr>
            <w:tcW w:w="909" w:type="dxa"/>
            <w:tcBorders>
              <w:top w:val="single" w:sz="4" w:space="0" w:color="auto"/>
              <w:left w:val="single" w:sz="4" w:space="0" w:color="auto"/>
              <w:bottom w:val="single" w:sz="4" w:space="0" w:color="auto"/>
              <w:right w:val="single" w:sz="4" w:space="0" w:color="auto"/>
            </w:tcBorders>
            <w:vAlign w:val="center"/>
          </w:tcPr>
          <w:p w14:paraId="0937F041" w14:textId="45C9FA3D"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-2</w:t>
            </w:r>
          </w:p>
        </w:tc>
        <w:tc>
          <w:tcPr>
            <w:tcW w:w="1208" w:type="dxa"/>
            <w:tcBorders>
              <w:top w:val="single" w:sz="4" w:space="0" w:color="auto"/>
              <w:left w:val="single" w:sz="4" w:space="0" w:color="auto"/>
              <w:bottom w:val="single" w:sz="4" w:space="0" w:color="auto"/>
              <w:right w:val="single" w:sz="4" w:space="0" w:color="auto"/>
            </w:tcBorders>
            <w:noWrap/>
            <w:vAlign w:val="center"/>
          </w:tcPr>
          <w:p w14:paraId="42089327"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E021915"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11891346"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2B51356" w14:textId="77777777" w:rsidR="004C1EED" w:rsidRDefault="004C1EED" w:rsidP="004C1EED">
            <w:pPr>
              <w:pStyle w:val="TAC"/>
              <w:rPr>
                <w:lang w:val="en-US" w:eastAsia="zh-CN"/>
              </w:rPr>
            </w:pPr>
            <w:r>
              <w:rPr>
                <w:rFonts w:hint="eastAsia"/>
                <w:lang w:val="en-US" w:eastAsia="zh-CN"/>
              </w:rPr>
              <w:t>4.6</w:t>
            </w:r>
          </w:p>
        </w:tc>
      </w:tr>
      <w:tr w:rsidR="004C1EED" w14:paraId="4224A3CC"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0FFB5EB4" w14:textId="77777777" w:rsidR="004C1EED" w:rsidRDefault="004C1EED" w:rsidP="004C1EED">
            <w:pPr>
              <w:pStyle w:val="TAC"/>
            </w:pPr>
            <w:r>
              <w:rPr>
                <w:rFonts w:hint="eastAsia"/>
                <w:lang w:val="en-US" w:eastAsia="zh-CN"/>
              </w:rPr>
              <w:t>1-</w:t>
            </w:r>
            <w:r>
              <w:rPr>
                <w:rFonts w:hint="eastAsia"/>
                <w:lang w:eastAsia="zh-CN"/>
              </w:rPr>
              <w:t>3</w:t>
            </w:r>
          </w:p>
        </w:tc>
        <w:tc>
          <w:tcPr>
            <w:tcW w:w="1084" w:type="dxa"/>
            <w:tcBorders>
              <w:top w:val="single" w:sz="4" w:space="0" w:color="auto"/>
              <w:left w:val="single" w:sz="4" w:space="0" w:color="auto"/>
              <w:bottom w:val="single" w:sz="4" w:space="0" w:color="auto"/>
              <w:right w:val="single" w:sz="4" w:space="0" w:color="auto"/>
            </w:tcBorders>
            <w:vAlign w:val="center"/>
          </w:tcPr>
          <w:p w14:paraId="396CD6C3"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F77D999"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53E3857E"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A85147B" w14:textId="77777777" w:rsidR="004C1EED" w:rsidRDefault="004C1EED" w:rsidP="004C1EED">
            <w:pPr>
              <w:pStyle w:val="TAC"/>
            </w:pPr>
            <w:r>
              <w:rPr>
                <w:lang w:eastAsia="zh-CN"/>
              </w:rPr>
              <w:t>8</w:t>
            </w:r>
          </w:p>
        </w:tc>
        <w:tc>
          <w:tcPr>
            <w:tcW w:w="909" w:type="dxa"/>
            <w:tcBorders>
              <w:top w:val="single" w:sz="4" w:space="0" w:color="auto"/>
              <w:left w:val="single" w:sz="4" w:space="0" w:color="auto"/>
              <w:bottom w:val="single" w:sz="4" w:space="0" w:color="auto"/>
              <w:right w:val="single" w:sz="4" w:space="0" w:color="auto"/>
            </w:tcBorders>
            <w:vAlign w:val="center"/>
          </w:tcPr>
          <w:p w14:paraId="3E6F8721" w14:textId="2758057B"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w:t>
            </w:r>
            <w:r>
              <w:rPr>
                <w:rFonts w:hint="eastAsia"/>
                <w:lang w:val="en-US" w:eastAsia="zh-CN"/>
              </w:rPr>
              <w:t>3</w:t>
            </w:r>
          </w:p>
        </w:tc>
        <w:tc>
          <w:tcPr>
            <w:tcW w:w="1208" w:type="dxa"/>
            <w:tcBorders>
              <w:top w:val="single" w:sz="4" w:space="0" w:color="auto"/>
              <w:left w:val="single" w:sz="4" w:space="0" w:color="auto"/>
              <w:bottom w:val="single" w:sz="4" w:space="0" w:color="auto"/>
              <w:right w:val="single" w:sz="4" w:space="0" w:color="auto"/>
            </w:tcBorders>
            <w:noWrap/>
            <w:vAlign w:val="center"/>
          </w:tcPr>
          <w:p w14:paraId="579FCBA9"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285507F5" w14:textId="77777777" w:rsidR="004C1EED" w:rsidRDefault="004C1EED" w:rsidP="004C1EED">
            <w:pPr>
              <w:pStyle w:val="TAC"/>
            </w:pPr>
            <w:r>
              <w:rPr>
                <w:lang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611F1B9E"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01735F88" w14:textId="77777777" w:rsidR="004C1EED" w:rsidRDefault="004C1EED" w:rsidP="004C1EED">
            <w:pPr>
              <w:pStyle w:val="TAC"/>
              <w:rPr>
                <w:lang w:val="en-US" w:eastAsia="zh-CN"/>
              </w:rPr>
            </w:pPr>
            <w:r>
              <w:rPr>
                <w:rFonts w:hint="eastAsia"/>
                <w:lang w:val="en-US" w:eastAsia="zh-CN"/>
              </w:rPr>
              <w:t>1.9</w:t>
            </w:r>
          </w:p>
        </w:tc>
      </w:tr>
    </w:tbl>
    <w:p w14:paraId="41B9A637" w14:textId="77777777" w:rsidR="004C1EED" w:rsidRPr="00DF24B5" w:rsidRDefault="004C1EED" w:rsidP="004C1EED">
      <w:pPr>
        <w:pStyle w:val="Heading3Underrubrik2H3"/>
      </w:pPr>
      <w:bookmarkStart w:id="4871" w:name="_Toc176472905"/>
      <w:bookmarkStart w:id="4872" w:name="_Toc187248136"/>
      <w:bookmarkStart w:id="4873" w:name="_Toc194054486"/>
      <w:bookmarkStart w:id="4874" w:name="_Toc200115778"/>
      <w:r>
        <w:t>7</w:t>
      </w:r>
      <w:r w:rsidRPr="00DF24B5">
        <w:t>.</w:t>
      </w:r>
      <w:r>
        <w:t>1</w:t>
      </w:r>
      <w:r w:rsidRPr="00DF24B5">
        <w:t>.3</w:t>
      </w:r>
      <w:r w:rsidRPr="00DF24B5">
        <w:tab/>
        <w:t>CSI reporting requirements</w:t>
      </w:r>
      <w:bookmarkEnd w:id="4871"/>
      <w:bookmarkEnd w:id="4872"/>
      <w:bookmarkEnd w:id="4873"/>
      <w:bookmarkEnd w:id="4874"/>
    </w:p>
    <w:p w14:paraId="0A2A50EB" w14:textId="77777777" w:rsidR="004C1EED" w:rsidRPr="00DF24B5" w:rsidRDefault="004C1EED" w:rsidP="004C1EED">
      <w:pPr>
        <w:pStyle w:val="Heading4"/>
      </w:pPr>
      <w:bookmarkStart w:id="4875" w:name="_Toc75165401"/>
      <w:bookmarkStart w:id="4876" w:name="_Toc75334325"/>
      <w:bookmarkStart w:id="4877" w:name="_Toc75508517"/>
      <w:bookmarkStart w:id="4878" w:name="_Toc75816256"/>
      <w:bookmarkStart w:id="4879" w:name="_Toc76541414"/>
      <w:bookmarkStart w:id="4880" w:name="_Toc76541981"/>
      <w:bookmarkStart w:id="4881" w:name="_Toc82429871"/>
      <w:bookmarkStart w:id="4882" w:name="_Toc89940122"/>
      <w:bookmarkStart w:id="4883" w:name="_Toc98754448"/>
      <w:bookmarkStart w:id="4884" w:name="_Toc106178262"/>
      <w:bookmarkStart w:id="4885" w:name="_Toc114148980"/>
      <w:bookmarkStart w:id="4886" w:name="_Toc124151225"/>
      <w:bookmarkStart w:id="4887" w:name="_Toc130393765"/>
      <w:bookmarkStart w:id="4888" w:name="_Toc137562152"/>
      <w:bookmarkStart w:id="4889" w:name="_Toc138871294"/>
      <w:bookmarkStart w:id="4890" w:name="_Toc145534744"/>
      <w:bookmarkStart w:id="4891" w:name="_Toc176472906"/>
      <w:bookmarkStart w:id="4892" w:name="_Toc187248137"/>
      <w:bookmarkStart w:id="4893" w:name="_Toc194054487"/>
      <w:bookmarkStart w:id="4894" w:name="_Toc200115779"/>
      <w:r>
        <w:t>7</w:t>
      </w:r>
      <w:r w:rsidRPr="00DF24B5">
        <w:t>.</w:t>
      </w:r>
      <w:r>
        <w:t>1</w:t>
      </w:r>
      <w:r w:rsidRPr="00DF24B5">
        <w:t>.3.1</w:t>
      </w:r>
      <w:r w:rsidRPr="00DF24B5">
        <w:tab/>
        <w:t>General</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146EFF0C" w14:textId="77777777" w:rsidR="004C1EED" w:rsidRPr="005A10E6" w:rsidRDefault="004C1EED" w:rsidP="004C1EED">
      <w:pPr>
        <w:pStyle w:val="Heading5"/>
      </w:pPr>
      <w:bookmarkStart w:id="4895" w:name="_Toc75334326"/>
      <w:bookmarkStart w:id="4896" w:name="_Toc75508518"/>
      <w:bookmarkStart w:id="4897" w:name="_Toc75816257"/>
      <w:bookmarkStart w:id="4898" w:name="_Toc76541415"/>
      <w:bookmarkStart w:id="4899" w:name="_Toc76541982"/>
      <w:bookmarkStart w:id="4900" w:name="_Toc75165402"/>
      <w:bookmarkStart w:id="4901" w:name="_Toc82429872"/>
      <w:bookmarkStart w:id="4902" w:name="_Toc89940123"/>
      <w:bookmarkStart w:id="4903" w:name="_Toc98754449"/>
      <w:bookmarkStart w:id="4904" w:name="_Toc106178263"/>
      <w:bookmarkStart w:id="4905" w:name="_Toc114148981"/>
      <w:bookmarkStart w:id="4906" w:name="_Toc124151226"/>
      <w:bookmarkStart w:id="4907" w:name="_Toc130393766"/>
      <w:bookmarkStart w:id="4908" w:name="_Toc137562153"/>
      <w:bookmarkStart w:id="4909" w:name="_Toc138871295"/>
      <w:bookmarkStart w:id="4910" w:name="_Toc145534745"/>
      <w:bookmarkStart w:id="4911" w:name="_Toc176472907"/>
      <w:bookmarkStart w:id="4912" w:name="_Toc187248138"/>
      <w:bookmarkStart w:id="4913" w:name="_Toc194054488"/>
      <w:bookmarkStart w:id="4914" w:name="_Toc200115780"/>
      <w:r w:rsidRPr="005A10E6">
        <w:t>7.1.3.1.1</w:t>
      </w:r>
      <w:r w:rsidRPr="005A10E6">
        <w:tab/>
        <w:t>Applicability of requirements</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013B2144" w14:textId="77777777" w:rsidR="004C1EED" w:rsidRPr="00DF24B5" w:rsidRDefault="004C1EED" w:rsidP="004C1EED">
      <w:r w:rsidRPr="00DF24B5">
        <w:t xml:space="preserve">Unless otherwise stated, the tests shall apply only for each subcarrier spacing declared to be supported. </w:t>
      </w:r>
    </w:p>
    <w:p w14:paraId="5477E021" w14:textId="77777777" w:rsidR="004C1EED" w:rsidRPr="00DF24B5" w:rsidRDefault="004C1EED" w:rsidP="004C1EED">
      <w:r w:rsidRPr="00DF24B5">
        <w:t xml:space="preserve">Unless otherwise stated, for each subcarrier spacing declared to be supported, if </w:t>
      </w:r>
      <w:r>
        <w:t>NCR</w:t>
      </w:r>
      <w:r w:rsidRPr="00DF24B5">
        <w:t>-MT supports multiple TDD UL-DL patterns, only one of the supported TDD UL-DL patterns shall be used for all tests.</w:t>
      </w:r>
    </w:p>
    <w:p w14:paraId="15DE3533" w14:textId="77777777" w:rsidR="004C1EED" w:rsidRPr="00DF24B5" w:rsidRDefault="004C1EED" w:rsidP="004C1EED"/>
    <w:p w14:paraId="08AB90FD" w14:textId="77777777" w:rsidR="004C1EED" w:rsidRPr="00DF24B5" w:rsidRDefault="004C1EED" w:rsidP="004C1EED">
      <w:pPr>
        <w:pStyle w:val="Heading5"/>
      </w:pPr>
      <w:bookmarkStart w:id="4915" w:name="_Toc75165403"/>
      <w:bookmarkStart w:id="4916" w:name="_Toc75334327"/>
      <w:bookmarkStart w:id="4917" w:name="_Toc75508519"/>
      <w:bookmarkStart w:id="4918" w:name="_Toc75816258"/>
      <w:bookmarkStart w:id="4919" w:name="_Toc76541416"/>
      <w:bookmarkStart w:id="4920" w:name="_Toc76541983"/>
      <w:bookmarkStart w:id="4921" w:name="_Toc82429873"/>
      <w:bookmarkStart w:id="4922" w:name="_Toc89940124"/>
      <w:bookmarkStart w:id="4923" w:name="_Toc98754450"/>
      <w:bookmarkStart w:id="4924" w:name="_Toc106178264"/>
      <w:bookmarkStart w:id="4925" w:name="_Toc114148982"/>
      <w:bookmarkStart w:id="4926" w:name="_Toc124151227"/>
      <w:bookmarkStart w:id="4927" w:name="_Toc130393767"/>
      <w:bookmarkStart w:id="4928" w:name="_Toc137562154"/>
      <w:bookmarkStart w:id="4929" w:name="_Toc138871296"/>
      <w:bookmarkStart w:id="4930" w:name="_Toc145534746"/>
      <w:bookmarkStart w:id="4931" w:name="_Toc176472908"/>
      <w:bookmarkStart w:id="4932" w:name="_Toc187248139"/>
      <w:bookmarkStart w:id="4933" w:name="_Toc194054489"/>
      <w:bookmarkStart w:id="4934" w:name="_Toc200115781"/>
      <w:r>
        <w:t>7</w:t>
      </w:r>
      <w:r w:rsidRPr="00DF24B5">
        <w:t>.</w:t>
      </w:r>
      <w:r>
        <w:t>1</w:t>
      </w:r>
      <w:r w:rsidRPr="00DF24B5">
        <w:t>.3.1.2</w:t>
      </w:r>
      <w:r w:rsidRPr="00DF24B5">
        <w:tab/>
        <w:t>Common test parameters</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38E5FAE0" w14:textId="77777777" w:rsidR="004C1EED" w:rsidRPr="00DF24B5" w:rsidRDefault="004C1EED" w:rsidP="004C1EED">
      <w:pPr>
        <w:rPr>
          <w:lang w:eastAsia="zh-CN"/>
        </w:rPr>
      </w:pPr>
      <w:r w:rsidRPr="00DF24B5">
        <w:rPr>
          <w:rFonts w:hint="eastAsia"/>
          <w:lang w:eastAsia="zh-CN"/>
        </w:rPr>
        <w:t xml:space="preserve">Parameters specified in Table </w:t>
      </w:r>
      <w:r>
        <w:rPr>
          <w:lang w:eastAsia="zh-CN"/>
        </w:rPr>
        <w:t>7</w:t>
      </w:r>
      <w:r w:rsidRPr="00DF24B5">
        <w:rPr>
          <w:lang w:eastAsia="zh-CN"/>
        </w:rPr>
        <w:t>.</w:t>
      </w:r>
      <w:r>
        <w:rPr>
          <w:lang w:eastAsia="zh-CN"/>
        </w:rPr>
        <w:t>1</w:t>
      </w:r>
      <w:r w:rsidRPr="00DF24B5">
        <w:rPr>
          <w:lang w:eastAsia="zh-CN"/>
        </w:rPr>
        <w:t>.3.1.2</w:t>
      </w:r>
      <w:r w:rsidRPr="00DF24B5">
        <w:rPr>
          <w:rFonts w:hint="eastAsia"/>
          <w:lang w:eastAsia="zh-CN"/>
        </w:rPr>
        <w:t>-1 are applied f</w:t>
      </w:r>
      <w:r w:rsidRPr="00DF24B5">
        <w:t>or all test cases in this clause</w:t>
      </w:r>
      <w:r w:rsidRPr="00DF24B5">
        <w:rPr>
          <w:rFonts w:hint="eastAsia"/>
          <w:lang w:eastAsia="zh-CN"/>
        </w:rPr>
        <w:t xml:space="preserve"> unless otherwise stated.</w:t>
      </w:r>
    </w:p>
    <w:p w14:paraId="69D6295B" w14:textId="77777777" w:rsidR="004C1EED" w:rsidRPr="005A10E6" w:rsidRDefault="004C1EED" w:rsidP="004C1EED">
      <w:pPr>
        <w:pStyle w:val="TH"/>
      </w:pPr>
      <w:r w:rsidRPr="005A10E6">
        <w:rPr>
          <w:rFonts w:hint="eastAsia"/>
        </w:rPr>
        <w:t xml:space="preserve">Table </w:t>
      </w:r>
      <w:r w:rsidRPr="005A10E6">
        <w:t>7.1.3.1.2</w:t>
      </w:r>
      <w:r w:rsidRPr="005A10E6">
        <w:rPr>
          <w:rFonts w:hint="eastAsia"/>
        </w:rPr>
        <w:t>-1: Test parameters for CSI test cases</w:t>
      </w:r>
    </w:p>
    <w:tbl>
      <w:tblPr>
        <w:tblW w:w="7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5"/>
        <w:gridCol w:w="3041"/>
        <w:gridCol w:w="1012"/>
        <w:gridCol w:w="2012"/>
      </w:tblGrid>
      <w:tr w:rsidR="004C1EED" w:rsidRPr="00DF24B5" w14:paraId="48BE78D1" w14:textId="77777777" w:rsidTr="004C1EED">
        <w:trPr>
          <w:jc w:val="center"/>
        </w:trPr>
        <w:tc>
          <w:tcPr>
            <w:tcW w:w="3014" w:type="pct"/>
            <w:gridSpan w:val="3"/>
            <w:shd w:val="clear" w:color="auto" w:fill="auto"/>
          </w:tcPr>
          <w:p w14:paraId="57FD7AEC" w14:textId="77777777" w:rsidR="004C1EED" w:rsidRPr="0095417F" w:rsidRDefault="004C1EED" w:rsidP="004C1EED">
            <w:pPr>
              <w:pStyle w:val="TAH"/>
            </w:pPr>
            <w:r w:rsidRPr="0095417F">
              <w:t>Parameter</w:t>
            </w:r>
          </w:p>
        </w:tc>
        <w:tc>
          <w:tcPr>
            <w:tcW w:w="664" w:type="pct"/>
            <w:shd w:val="clear" w:color="auto" w:fill="auto"/>
          </w:tcPr>
          <w:p w14:paraId="32619B08" w14:textId="77777777" w:rsidR="004C1EED" w:rsidRPr="0095417F" w:rsidRDefault="004C1EED" w:rsidP="004C1EED">
            <w:pPr>
              <w:pStyle w:val="TAH"/>
            </w:pPr>
            <w:r w:rsidRPr="0095417F">
              <w:t>Unit</w:t>
            </w:r>
          </w:p>
        </w:tc>
        <w:tc>
          <w:tcPr>
            <w:tcW w:w="1321" w:type="pct"/>
          </w:tcPr>
          <w:p w14:paraId="65855FF0" w14:textId="77777777" w:rsidR="004C1EED" w:rsidRPr="0095417F" w:rsidRDefault="004C1EED" w:rsidP="004C1EED">
            <w:pPr>
              <w:pStyle w:val="TAH"/>
            </w:pPr>
            <w:r w:rsidRPr="0095417F">
              <w:t>Value</w:t>
            </w:r>
          </w:p>
        </w:tc>
      </w:tr>
      <w:tr w:rsidR="004C1EED" w:rsidRPr="00DF24B5" w14:paraId="7A62CB96" w14:textId="77777777" w:rsidTr="004C1EED">
        <w:trPr>
          <w:jc w:val="center"/>
        </w:trPr>
        <w:tc>
          <w:tcPr>
            <w:tcW w:w="3014" w:type="pct"/>
            <w:gridSpan w:val="3"/>
            <w:shd w:val="clear" w:color="auto" w:fill="auto"/>
            <w:vAlign w:val="center"/>
          </w:tcPr>
          <w:p w14:paraId="4E2DC2B7" w14:textId="77777777" w:rsidR="004C1EED" w:rsidRPr="00DF24B5" w:rsidRDefault="004C1EED" w:rsidP="004C1EED">
            <w:pPr>
              <w:pStyle w:val="TAL"/>
            </w:pPr>
            <w:r w:rsidRPr="00DF24B5">
              <w:t>PDSCH transmission scheme</w:t>
            </w:r>
          </w:p>
        </w:tc>
        <w:tc>
          <w:tcPr>
            <w:tcW w:w="664" w:type="pct"/>
            <w:shd w:val="clear" w:color="auto" w:fill="auto"/>
            <w:vAlign w:val="center"/>
          </w:tcPr>
          <w:p w14:paraId="4C93C9AF" w14:textId="77777777" w:rsidR="004C1EED" w:rsidRPr="00DF24B5" w:rsidRDefault="004C1EED" w:rsidP="004C1EED">
            <w:pPr>
              <w:pStyle w:val="TAL"/>
            </w:pPr>
          </w:p>
        </w:tc>
        <w:tc>
          <w:tcPr>
            <w:tcW w:w="1321" w:type="pct"/>
            <w:vAlign w:val="center"/>
          </w:tcPr>
          <w:p w14:paraId="5CAD2B4B" w14:textId="77777777" w:rsidR="004C1EED" w:rsidRPr="00DF24B5" w:rsidRDefault="004C1EED" w:rsidP="004C1EED">
            <w:pPr>
              <w:pStyle w:val="TAC"/>
            </w:pPr>
            <w:r w:rsidRPr="00DF24B5">
              <w:t>Transmission scheme 1</w:t>
            </w:r>
          </w:p>
        </w:tc>
      </w:tr>
      <w:tr w:rsidR="004C1EED" w:rsidRPr="00DF24B5" w14:paraId="7C85AD73" w14:textId="77777777" w:rsidTr="004C1EED">
        <w:trPr>
          <w:jc w:val="center"/>
        </w:trPr>
        <w:tc>
          <w:tcPr>
            <w:tcW w:w="3014" w:type="pct"/>
            <w:gridSpan w:val="3"/>
            <w:shd w:val="clear" w:color="auto" w:fill="auto"/>
            <w:vAlign w:val="center"/>
          </w:tcPr>
          <w:p w14:paraId="3B29368C" w14:textId="77777777" w:rsidR="004C1EED" w:rsidRPr="00DF24B5" w:rsidRDefault="004C1EED" w:rsidP="004C1EED">
            <w:pPr>
              <w:pStyle w:val="TAL"/>
            </w:pPr>
            <w:r w:rsidRPr="00DF24B5">
              <w:t>Duplex mode</w:t>
            </w:r>
          </w:p>
        </w:tc>
        <w:tc>
          <w:tcPr>
            <w:tcW w:w="664" w:type="pct"/>
            <w:shd w:val="clear" w:color="auto" w:fill="auto"/>
            <w:vAlign w:val="center"/>
          </w:tcPr>
          <w:p w14:paraId="371E78D8" w14:textId="77777777" w:rsidR="004C1EED" w:rsidRPr="00DF24B5" w:rsidRDefault="004C1EED" w:rsidP="004C1EED">
            <w:pPr>
              <w:pStyle w:val="TAL"/>
            </w:pPr>
          </w:p>
        </w:tc>
        <w:tc>
          <w:tcPr>
            <w:tcW w:w="1321" w:type="pct"/>
            <w:vAlign w:val="center"/>
          </w:tcPr>
          <w:p w14:paraId="270EC419" w14:textId="77777777" w:rsidR="004C1EED" w:rsidRPr="00DF24B5" w:rsidRDefault="004C1EED" w:rsidP="004C1EED">
            <w:pPr>
              <w:pStyle w:val="TAC"/>
              <w:rPr>
                <w:rFonts w:eastAsia="Calibri"/>
              </w:rPr>
            </w:pPr>
            <w:r w:rsidRPr="00DF24B5">
              <w:rPr>
                <w:rFonts w:eastAsia="Calibri"/>
                <w:lang w:eastAsia="zh-CN"/>
              </w:rPr>
              <w:t>TDD</w:t>
            </w:r>
          </w:p>
        </w:tc>
      </w:tr>
      <w:tr w:rsidR="004C1EED" w:rsidRPr="00DF24B5" w14:paraId="4F2F0C52" w14:textId="77777777" w:rsidTr="004C1EED">
        <w:trPr>
          <w:jc w:val="center"/>
        </w:trPr>
        <w:tc>
          <w:tcPr>
            <w:tcW w:w="3014" w:type="pct"/>
            <w:gridSpan w:val="3"/>
            <w:shd w:val="clear" w:color="auto" w:fill="auto"/>
            <w:vAlign w:val="center"/>
          </w:tcPr>
          <w:p w14:paraId="2F5C01B9" w14:textId="77777777" w:rsidR="004C1EED" w:rsidRPr="00DF24B5" w:rsidRDefault="004C1EED" w:rsidP="004C1EED">
            <w:pPr>
              <w:pStyle w:val="TAL"/>
            </w:pPr>
            <w:r w:rsidRPr="00DF24B5">
              <w:t>PTRS epre-Ratio</w:t>
            </w:r>
          </w:p>
        </w:tc>
        <w:tc>
          <w:tcPr>
            <w:tcW w:w="664" w:type="pct"/>
            <w:shd w:val="clear" w:color="auto" w:fill="auto"/>
            <w:vAlign w:val="center"/>
          </w:tcPr>
          <w:p w14:paraId="77BAF43D" w14:textId="77777777" w:rsidR="004C1EED" w:rsidRPr="00DF24B5" w:rsidRDefault="004C1EED" w:rsidP="004C1EED">
            <w:pPr>
              <w:pStyle w:val="TAL"/>
            </w:pPr>
          </w:p>
        </w:tc>
        <w:tc>
          <w:tcPr>
            <w:tcW w:w="1321" w:type="pct"/>
            <w:vAlign w:val="center"/>
          </w:tcPr>
          <w:p w14:paraId="5A38C6CA" w14:textId="77777777" w:rsidR="004C1EED" w:rsidRPr="00DF24B5" w:rsidRDefault="004C1EED" w:rsidP="004C1EED">
            <w:pPr>
              <w:pStyle w:val="TAC"/>
            </w:pPr>
            <w:r w:rsidRPr="00DF24B5">
              <w:t>0</w:t>
            </w:r>
          </w:p>
        </w:tc>
      </w:tr>
      <w:tr w:rsidR="004C1EED" w:rsidRPr="00DF24B5" w14:paraId="4A93EBE6" w14:textId="77777777" w:rsidTr="004C1EED">
        <w:trPr>
          <w:jc w:val="center"/>
        </w:trPr>
        <w:tc>
          <w:tcPr>
            <w:tcW w:w="996" w:type="pct"/>
            <w:vMerge w:val="restart"/>
            <w:shd w:val="clear" w:color="auto" w:fill="auto"/>
            <w:vAlign w:val="center"/>
          </w:tcPr>
          <w:p w14:paraId="5AF896EE" w14:textId="77777777" w:rsidR="004C1EED" w:rsidRPr="00DF24B5" w:rsidRDefault="004C1EED" w:rsidP="004C1EED">
            <w:pPr>
              <w:pStyle w:val="TAL"/>
              <w:rPr>
                <w:lang w:eastAsia="ja-JP"/>
              </w:rPr>
            </w:pPr>
            <w:r w:rsidRPr="00DF24B5">
              <w:t>Actual carrier configuration</w:t>
            </w:r>
          </w:p>
        </w:tc>
        <w:tc>
          <w:tcPr>
            <w:tcW w:w="2019" w:type="pct"/>
            <w:gridSpan w:val="2"/>
            <w:shd w:val="clear" w:color="auto" w:fill="auto"/>
            <w:vAlign w:val="center"/>
          </w:tcPr>
          <w:p w14:paraId="0DC30CF1" w14:textId="77777777" w:rsidR="004C1EED" w:rsidRPr="00DF24B5" w:rsidRDefault="004C1EED" w:rsidP="004C1EED">
            <w:pPr>
              <w:pStyle w:val="TAL"/>
              <w:rPr>
                <w:lang w:eastAsia="ja-JP"/>
              </w:rPr>
            </w:pPr>
            <w:r w:rsidRPr="00DF24B5">
              <w:t>Offset between Point A and the lowest usable subcarrier on this carrier (Note 3)</w:t>
            </w:r>
          </w:p>
        </w:tc>
        <w:tc>
          <w:tcPr>
            <w:tcW w:w="664" w:type="pct"/>
            <w:shd w:val="clear" w:color="auto" w:fill="auto"/>
            <w:vAlign w:val="center"/>
          </w:tcPr>
          <w:p w14:paraId="0ED44349" w14:textId="77777777" w:rsidR="004C1EED" w:rsidRPr="00DF24B5" w:rsidRDefault="004C1EED" w:rsidP="004C1EED">
            <w:pPr>
              <w:pStyle w:val="TAL"/>
            </w:pPr>
            <w:r w:rsidRPr="00DF24B5">
              <w:t>RBs</w:t>
            </w:r>
          </w:p>
        </w:tc>
        <w:tc>
          <w:tcPr>
            <w:tcW w:w="1321" w:type="pct"/>
            <w:shd w:val="clear" w:color="auto" w:fill="auto"/>
            <w:vAlign w:val="center"/>
          </w:tcPr>
          <w:p w14:paraId="0025F0CF" w14:textId="77777777" w:rsidR="004C1EED" w:rsidRPr="00DF24B5" w:rsidRDefault="004C1EED" w:rsidP="004C1EED">
            <w:pPr>
              <w:pStyle w:val="TAC"/>
            </w:pPr>
            <w:r w:rsidRPr="00DF24B5">
              <w:t>0</w:t>
            </w:r>
          </w:p>
        </w:tc>
      </w:tr>
      <w:tr w:rsidR="004C1EED" w:rsidRPr="00DF24B5" w14:paraId="3C28CD13" w14:textId="77777777" w:rsidTr="004C1EED">
        <w:trPr>
          <w:jc w:val="center"/>
        </w:trPr>
        <w:tc>
          <w:tcPr>
            <w:tcW w:w="996" w:type="pct"/>
            <w:vMerge/>
            <w:shd w:val="clear" w:color="auto" w:fill="auto"/>
            <w:vAlign w:val="center"/>
          </w:tcPr>
          <w:p w14:paraId="27CDA0F6" w14:textId="77777777" w:rsidR="004C1EED" w:rsidRPr="00DF24B5" w:rsidRDefault="004C1EED" w:rsidP="004C1EED">
            <w:pPr>
              <w:pStyle w:val="TAL"/>
              <w:rPr>
                <w:lang w:eastAsia="ja-JP"/>
              </w:rPr>
            </w:pPr>
          </w:p>
        </w:tc>
        <w:tc>
          <w:tcPr>
            <w:tcW w:w="2019" w:type="pct"/>
            <w:gridSpan w:val="2"/>
            <w:shd w:val="clear" w:color="auto" w:fill="auto"/>
            <w:vAlign w:val="center"/>
          </w:tcPr>
          <w:p w14:paraId="16A4CD65" w14:textId="77777777" w:rsidR="004C1EED" w:rsidRPr="00DF24B5" w:rsidRDefault="004C1EED" w:rsidP="004C1EED">
            <w:pPr>
              <w:pStyle w:val="TAL"/>
              <w:rPr>
                <w:lang w:eastAsia="ja-JP"/>
              </w:rPr>
            </w:pPr>
            <w:r w:rsidRPr="00DF24B5">
              <w:t>Subcarrier spacing</w:t>
            </w:r>
          </w:p>
        </w:tc>
        <w:tc>
          <w:tcPr>
            <w:tcW w:w="664" w:type="pct"/>
            <w:shd w:val="clear" w:color="auto" w:fill="auto"/>
            <w:vAlign w:val="center"/>
          </w:tcPr>
          <w:p w14:paraId="4B684EDE" w14:textId="77777777" w:rsidR="004C1EED" w:rsidRPr="00DF24B5" w:rsidRDefault="004C1EED" w:rsidP="004C1EED">
            <w:pPr>
              <w:pStyle w:val="TAL"/>
            </w:pPr>
            <w:r w:rsidRPr="00DF24B5">
              <w:t>kHz</w:t>
            </w:r>
          </w:p>
        </w:tc>
        <w:tc>
          <w:tcPr>
            <w:tcW w:w="1321" w:type="pct"/>
            <w:shd w:val="clear" w:color="auto" w:fill="auto"/>
            <w:vAlign w:val="center"/>
          </w:tcPr>
          <w:p w14:paraId="7BA676CF" w14:textId="77777777" w:rsidR="004C1EED" w:rsidRPr="00DF24B5" w:rsidRDefault="004C1EED" w:rsidP="004C1EED">
            <w:pPr>
              <w:pStyle w:val="TAC"/>
            </w:pPr>
            <w:r w:rsidRPr="00DF24B5">
              <w:t>120</w:t>
            </w:r>
          </w:p>
        </w:tc>
      </w:tr>
      <w:tr w:rsidR="004C1EED" w:rsidRPr="00DF24B5" w14:paraId="0CCF149D" w14:textId="77777777" w:rsidTr="004C1EED">
        <w:trPr>
          <w:jc w:val="center"/>
        </w:trPr>
        <w:tc>
          <w:tcPr>
            <w:tcW w:w="996" w:type="pct"/>
            <w:vMerge w:val="restart"/>
            <w:shd w:val="clear" w:color="auto" w:fill="auto"/>
            <w:vAlign w:val="center"/>
          </w:tcPr>
          <w:p w14:paraId="04501EB5" w14:textId="77777777" w:rsidR="004C1EED" w:rsidRPr="00DF24B5" w:rsidRDefault="004C1EED" w:rsidP="004C1EED">
            <w:pPr>
              <w:pStyle w:val="TAL"/>
              <w:rPr>
                <w:lang w:eastAsia="zh-CN"/>
              </w:rPr>
            </w:pPr>
            <w:r w:rsidRPr="00DF24B5">
              <w:t>DL BWP configuration #1</w:t>
            </w:r>
          </w:p>
        </w:tc>
        <w:tc>
          <w:tcPr>
            <w:tcW w:w="2019" w:type="pct"/>
            <w:gridSpan w:val="2"/>
            <w:shd w:val="clear" w:color="auto" w:fill="auto"/>
            <w:vAlign w:val="center"/>
          </w:tcPr>
          <w:p w14:paraId="10B6C034" w14:textId="77777777" w:rsidR="004C1EED" w:rsidRPr="00DF24B5" w:rsidRDefault="004C1EED" w:rsidP="004C1EED">
            <w:pPr>
              <w:pStyle w:val="TAL"/>
              <w:rPr>
                <w:lang w:eastAsia="zh-CN"/>
              </w:rPr>
            </w:pPr>
            <w:r w:rsidRPr="00DF24B5">
              <w:t>Cyclic prefix</w:t>
            </w:r>
          </w:p>
        </w:tc>
        <w:tc>
          <w:tcPr>
            <w:tcW w:w="664" w:type="pct"/>
            <w:shd w:val="clear" w:color="auto" w:fill="auto"/>
            <w:vAlign w:val="center"/>
          </w:tcPr>
          <w:p w14:paraId="4DF83214" w14:textId="77777777" w:rsidR="004C1EED" w:rsidRPr="00DF24B5" w:rsidRDefault="004C1EED" w:rsidP="004C1EED">
            <w:pPr>
              <w:pStyle w:val="TAL"/>
            </w:pPr>
          </w:p>
        </w:tc>
        <w:tc>
          <w:tcPr>
            <w:tcW w:w="1321" w:type="pct"/>
            <w:shd w:val="clear" w:color="auto" w:fill="auto"/>
            <w:vAlign w:val="center"/>
          </w:tcPr>
          <w:p w14:paraId="45A60308" w14:textId="77777777" w:rsidR="004C1EED" w:rsidRPr="00DF24B5" w:rsidRDefault="004C1EED" w:rsidP="004C1EED">
            <w:pPr>
              <w:pStyle w:val="TAC"/>
            </w:pPr>
            <w:r w:rsidRPr="00DF24B5">
              <w:t>Normal</w:t>
            </w:r>
          </w:p>
        </w:tc>
      </w:tr>
      <w:tr w:rsidR="004C1EED" w:rsidRPr="00DF24B5" w14:paraId="6FC7EF9E" w14:textId="77777777" w:rsidTr="004C1EED">
        <w:trPr>
          <w:jc w:val="center"/>
        </w:trPr>
        <w:tc>
          <w:tcPr>
            <w:tcW w:w="996" w:type="pct"/>
            <w:vMerge/>
            <w:shd w:val="clear" w:color="auto" w:fill="auto"/>
            <w:vAlign w:val="center"/>
          </w:tcPr>
          <w:p w14:paraId="7F56822E" w14:textId="77777777" w:rsidR="004C1EED" w:rsidRPr="00DF24B5" w:rsidRDefault="004C1EED" w:rsidP="004C1EED">
            <w:pPr>
              <w:pStyle w:val="TAL"/>
              <w:rPr>
                <w:lang w:eastAsia="zh-CN"/>
              </w:rPr>
            </w:pPr>
          </w:p>
        </w:tc>
        <w:tc>
          <w:tcPr>
            <w:tcW w:w="2019" w:type="pct"/>
            <w:gridSpan w:val="2"/>
            <w:shd w:val="clear" w:color="auto" w:fill="auto"/>
            <w:vAlign w:val="center"/>
          </w:tcPr>
          <w:p w14:paraId="34CD12ED" w14:textId="77777777" w:rsidR="004C1EED" w:rsidRPr="00DF24B5" w:rsidRDefault="004C1EED" w:rsidP="004C1EED">
            <w:pPr>
              <w:pStyle w:val="TAL"/>
              <w:rPr>
                <w:lang w:eastAsia="zh-CN"/>
              </w:rPr>
            </w:pPr>
            <w:r w:rsidRPr="00DF24B5">
              <w:t>RB offset</w:t>
            </w:r>
          </w:p>
        </w:tc>
        <w:tc>
          <w:tcPr>
            <w:tcW w:w="664" w:type="pct"/>
            <w:shd w:val="clear" w:color="auto" w:fill="auto"/>
            <w:vAlign w:val="center"/>
          </w:tcPr>
          <w:p w14:paraId="3A5BDD73" w14:textId="77777777" w:rsidR="004C1EED" w:rsidRPr="00DF24B5" w:rsidRDefault="004C1EED" w:rsidP="004C1EED">
            <w:pPr>
              <w:pStyle w:val="TAL"/>
            </w:pPr>
            <w:r w:rsidRPr="00DF24B5">
              <w:t>RBs</w:t>
            </w:r>
          </w:p>
        </w:tc>
        <w:tc>
          <w:tcPr>
            <w:tcW w:w="1321" w:type="pct"/>
            <w:shd w:val="clear" w:color="auto" w:fill="auto"/>
            <w:vAlign w:val="center"/>
          </w:tcPr>
          <w:p w14:paraId="714B45F6" w14:textId="77777777" w:rsidR="004C1EED" w:rsidRPr="00DF24B5" w:rsidRDefault="004C1EED" w:rsidP="004C1EED">
            <w:pPr>
              <w:pStyle w:val="TAC"/>
            </w:pPr>
            <w:r w:rsidRPr="00DF24B5">
              <w:t>0</w:t>
            </w:r>
          </w:p>
        </w:tc>
      </w:tr>
      <w:tr w:rsidR="004C1EED" w:rsidRPr="00DF24B5" w14:paraId="6567DA6E" w14:textId="77777777" w:rsidTr="004C1EED">
        <w:trPr>
          <w:jc w:val="center"/>
        </w:trPr>
        <w:tc>
          <w:tcPr>
            <w:tcW w:w="996" w:type="pct"/>
            <w:vMerge/>
            <w:shd w:val="clear" w:color="auto" w:fill="auto"/>
            <w:vAlign w:val="center"/>
          </w:tcPr>
          <w:p w14:paraId="644066F9" w14:textId="77777777" w:rsidR="004C1EED" w:rsidRPr="00DF24B5" w:rsidRDefault="004C1EED" w:rsidP="004C1EED">
            <w:pPr>
              <w:pStyle w:val="TAL"/>
              <w:rPr>
                <w:lang w:eastAsia="zh-CN"/>
              </w:rPr>
            </w:pPr>
          </w:p>
        </w:tc>
        <w:tc>
          <w:tcPr>
            <w:tcW w:w="2019" w:type="pct"/>
            <w:gridSpan w:val="2"/>
            <w:shd w:val="clear" w:color="auto" w:fill="auto"/>
            <w:vAlign w:val="center"/>
          </w:tcPr>
          <w:p w14:paraId="15BB51ED" w14:textId="77777777" w:rsidR="004C1EED" w:rsidRPr="00DF24B5" w:rsidRDefault="004C1EED" w:rsidP="004C1EED">
            <w:pPr>
              <w:pStyle w:val="TAL"/>
              <w:rPr>
                <w:lang w:eastAsia="zh-CN"/>
              </w:rPr>
            </w:pPr>
            <w:r w:rsidRPr="00DF24B5">
              <w:t>Number of contiguous PRB</w:t>
            </w:r>
          </w:p>
        </w:tc>
        <w:tc>
          <w:tcPr>
            <w:tcW w:w="664" w:type="pct"/>
            <w:shd w:val="clear" w:color="auto" w:fill="auto"/>
            <w:vAlign w:val="center"/>
          </w:tcPr>
          <w:p w14:paraId="4E42A10D" w14:textId="77777777" w:rsidR="004C1EED" w:rsidRPr="00DF24B5" w:rsidRDefault="004C1EED" w:rsidP="004C1EED">
            <w:pPr>
              <w:pStyle w:val="TAL"/>
            </w:pPr>
            <w:r w:rsidRPr="00DF24B5">
              <w:t>PRBs</w:t>
            </w:r>
          </w:p>
        </w:tc>
        <w:tc>
          <w:tcPr>
            <w:tcW w:w="1321" w:type="pct"/>
            <w:shd w:val="clear" w:color="auto" w:fill="auto"/>
            <w:vAlign w:val="center"/>
          </w:tcPr>
          <w:p w14:paraId="6D295326" w14:textId="77777777" w:rsidR="004C1EED" w:rsidRPr="00DF24B5" w:rsidRDefault="004C1EED" w:rsidP="004C1EED">
            <w:pPr>
              <w:pStyle w:val="TAC"/>
            </w:pPr>
            <w:r w:rsidRPr="00DF24B5">
              <w:t>66</w:t>
            </w:r>
          </w:p>
        </w:tc>
      </w:tr>
      <w:tr w:rsidR="004C1EED" w:rsidRPr="00DF24B5" w14:paraId="0834E3C0" w14:textId="77777777" w:rsidTr="004C1EED">
        <w:trPr>
          <w:jc w:val="center"/>
        </w:trPr>
        <w:tc>
          <w:tcPr>
            <w:tcW w:w="3014" w:type="pct"/>
            <w:gridSpan w:val="3"/>
            <w:shd w:val="clear" w:color="auto" w:fill="auto"/>
            <w:vAlign w:val="center"/>
          </w:tcPr>
          <w:p w14:paraId="5C339117" w14:textId="77777777" w:rsidR="004C1EED" w:rsidRPr="00DF24B5" w:rsidRDefault="004C1EED" w:rsidP="004C1EED">
            <w:pPr>
              <w:pStyle w:val="TAL"/>
              <w:rPr>
                <w:lang w:eastAsia="ja-JP"/>
              </w:rPr>
            </w:pPr>
            <w:r w:rsidRPr="00DF24B5">
              <w:t>Active DL BWP index</w:t>
            </w:r>
          </w:p>
        </w:tc>
        <w:tc>
          <w:tcPr>
            <w:tcW w:w="664" w:type="pct"/>
            <w:shd w:val="clear" w:color="auto" w:fill="auto"/>
            <w:vAlign w:val="center"/>
          </w:tcPr>
          <w:p w14:paraId="4152051C" w14:textId="77777777" w:rsidR="004C1EED" w:rsidRPr="00DF24B5" w:rsidRDefault="004C1EED" w:rsidP="004C1EED">
            <w:pPr>
              <w:pStyle w:val="TAL"/>
            </w:pPr>
          </w:p>
        </w:tc>
        <w:tc>
          <w:tcPr>
            <w:tcW w:w="1321" w:type="pct"/>
            <w:vAlign w:val="center"/>
          </w:tcPr>
          <w:p w14:paraId="029AD047" w14:textId="77777777" w:rsidR="004C1EED" w:rsidRPr="00DF24B5" w:rsidRDefault="004C1EED" w:rsidP="004C1EED">
            <w:pPr>
              <w:pStyle w:val="TAC"/>
            </w:pPr>
            <w:r w:rsidRPr="00DF24B5">
              <w:t>1</w:t>
            </w:r>
          </w:p>
        </w:tc>
      </w:tr>
      <w:tr w:rsidR="004C1EED" w:rsidRPr="00DF24B5" w14:paraId="2455F98F" w14:textId="77777777" w:rsidTr="004C1EED">
        <w:trPr>
          <w:jc w:val="center"/>
        </w:trPr>
        <w:tc>
          <w:tcPr>
            <w:tcW w:w="1019" w:type="pct"/>
            <w:gridSpan w:val="2"/>
            <w:vMerge w:val="restart"/>
            <w:shd w:val="clear" w:color="auto" w:fill="auto"/>
            <w:vAlign w:val="center"/>
          </w:tcPr>
          <w:p w14:paraId="7011F9D1" w14:textId="77777777" w:rsidR="004C1EED" w:rsidRPr="00DF24B5" w:rsidRDefault="004C1EED" w:rsidP="004C1EED">
            <w:pPr>
              <w:pStyle w:val="TAL"/>
              <w:rPr>
                <w:i/>
              </w:rPr>
            </w:pPr>
            <w:r w:rsidRPr="00DF24B5">
              <w:t>PDSCH configuration</w:t>
            </w:r>
          </w:p>
        </w:tc>
        <w:tc>
          <w:tcPr>
            <w:tcW w:w="1996" w:type="pct"/>
            <w:shd w:val="clear" w:color="auto" w:fill="auto"/>
            <w:vAlign w:val="center"/>
          </w:tcPr>
          <w:p w14:paraId="7CA9B92E" w14:textId="77777777" w:rsidR="004C1EED" w:rsidRPr="00DF24B5" w:rsidRDefault="004C1EED" w:rsidP="004C1EED">
            <w:pPr>
              <w:pStyle w:val="TAL"/>
              <w:rPr>
                <w:i/>
              </w:rPr>
            </w:pPr>
            <w:r w:rsidRPr="00DF24B5">
              <w:t>Mapping type</w:t>
            </w:r>
          </w:p>
        </w:tc>
        <w:tc>
          <w:tcPr>
            <w:tcW w:w="664" w:type="pct"/>
            <w:shd w:val="clear" w:color="auto" w:fill="auto"/>
            <w:vAlign w:val="center"/>
          </w:tcPr>
          <w:p w14:paraId="16320AC8" w14:textId="77777777" w:rsidR="004C1EED" w:rsidRPr="00DF24B5" w:rsidRDefault="004C1EED" w:rsidP="004C1EED">
            <w:pPr>
              <w:pStyle w:val="TAL"/>
            </w:pPr>
          </w:p>
        </w:tc>
        <w:tc>
          <w:tcPr>
            <w:tcW w:w="1321" w:type="pct"/>
            <w:shd w:val="clear" w:color="auto" w:fill="auto"/>
            <w:vAlign w:val="center"/>
          </w:tcPr>
          <w:p w14:paraId="18D451E2" w14:textId="77777777" w:rsidR="004C1EED" w:rsidRPr="00DF24B5" w:rsidRDefault="004C1EED" w:rsidP="004C1EED">
            <w:pPr>
              <w:pStyle w:val="TAC"/>
              <w:rPr>
                <w:lang w:eastAsia="zh-CN"/>
              </w:rPr>
            </w:pPr>
            <w:r w:rsidRPr="00DF24B5">
              <w:rPr>
                <w:lang w:eastAsia="zh-CN"/>
              </w:rPr>
              <w:t>Type A</w:t>
            </w:r>
          </w:p>
        </w:tc>
      </w:tr>
      <w:tr w:rsidR="004C1EED" w:rsidRPr="00DF24B5" w14:paraId="51C1D14A" w14:textId="77777777" w:rsidTr="004C1EED">
        <w:trPr>
          <w:jc w:val="center"/>
        </w:trPr>
        <w:tc>
          <w:tcPr>
            <w:tcW w:w="1019" w:type="pct"/>
            <w:gridSpan w:val="2"/>
            <w:vMerge/>
            <w:shd w:val="clear" w:color="auto" w:fill="auto"/>
            <w:vAlign w:val="center"/>
          </w:tcPr>
          <w:p w14:paraId="1153AE1B" w14:textId="77777777" w:rsidR="004C1EED" w:rsidRPr="00DF24B5" w:rsidRDefault="004C1EED" w:rsidP="004C1EED">
            <w:pPr>
              <w:pStyle w:val="TAL"/>
            </w:pPr>
          </w:p>
        </w:tc>
        <w:tc>
          <w:tcPr>
            <w:tcW w:w="1996" w:type="pct"/>
            <w:shd w:val="clear" w:color="auto" w:fill="auto"/>
            <w:vAlign w:val="center"/>
          </w:tcPr>
          <w:p w14:paraId="524AFC67" w14:textId="77777777" w:rsidR="004C1EED" w:rsidRPr="00DF24B5" w:rsidRDefault="004C1EED" w:rsidP="004C1EED">
            <w:pPr>
              <w:pStyle w:val="TAL"/>
            </w:pPr>
            <w:r w:rsidRPr="00DF24B5">
              <w:t>k0</w:t>
            </w:r>
          </w:p>
        </w:tc>
        <w:tc>
          <w:tcPr>
            <w:tcW w:w="664" w:type="pct"/>
            <w:shd w:val="clear" w:color="auto" w:fill="auto"/>
            <w:vAlign w:val="center"/>
          </w:tcPr>
          <w:p w14:paraId="21C1D6E8" w14:textId="77777777" w:rsidR="004C1EED" w:rsidRPr="00DF24B5" w:rsidRDefault="004C1EED" w:rsidP="004C1EED">
            <w:pPr>
              <w:pStyle w:val="TAL"/>
            </w:pPr>
          </w:p>
        </w:tc>
        <w:tc>
          <w:tcPr>
            <w:tcW w:w="1321" w:type="pct"/>
            <w:shd w:val="clear" w:color="auto" w:fill="auto"/>
            <w:vAlign w:val="center"/>
          </w:tcPr>
          <w:p w14:paraId="245E53CE" w14:textId="77777777" w:rsidR="004C1EED" w:rsidRPr="00DF24B5" w:rsidRDefault="004C1EED" w:rsidP="004C1EED">
            <w:pPr>
              <w:pStyle w:val="TAC"/>
              <w:rPr>
                <w:lang w:eastAsia="zh-CN"/>
              </w:rPr>
            </w:pPr>
            <w:r w:rsidRPr="00DF24B5">
              <w:rPr>
                <w:lang w:eastAsia="zh-CN"/>
              </w:rPr>
              <w:t>0</w:t>
            </w:r>
          </w:p>
        </w:tc>
      </w:tr>
      <w:tr w:rsidR="004C1EED" w:rsidRPr="00DF24B5" w14:paraId="15FEE622" w14:textId="77777777" w:rsidTr="004C1EED">
        <w:trPr>
          <w:jc w:val="center"/>
        </w:trPr>
        <w:tc>
          <w:tcPr>
            <w:tcW w:w="1019" w:type="pct"/>
            <w:gridSpan w:val="2"/>
            <w:vMerge/>
            <w:shd w:val="clear" w:color="auto" w:fill="auto"/>
            <w:vAlign w:val="center"/>
          </w:tcPr>
          <w:p w14:paraId="1386DA5A" w14:textId="77777777" w:rsidR="004C1EED" w:rsidRPr="00DF24B5" w:rsidRDefault="004C1EED" w:rsidP="004C1EED">
            <w:pPr>
              <w:pStyle w:val="TAL"/>
            </w:pPr>
          </w:p>
        </w:tc>
        <w:tc>
          <w:tcPr>
            <w:tcW w:w="1996" w:type="pct"/>
            <w:shd w:val="clear" w:color="auto" w:fill="auto"/>
            <w:vAlign w:val="center"/>
          </w:tcPr>
          <w:p w14:paraId="377379B3" w14:textId="77777777" w:rsidR="004C1EED" w:rsidRPr="00DF24B5" w:rsidRDefault="004C1EED" w:rsidP="004C1EED">
            <w:pPr>
              <w:pStyle w:val="TAL"/>
            </w:pPr>
            <w:r w:rsidRPr="00DF24B5">
              <w:t xml:space="preserve">Starting symbol (S) </w:t>
            </w:r>
          </w:p>
        </w:tc>
        <w:tc>
          <w:tcPr>
            <w:tcW w:w="664" w:type="pct"/>
            <w:shd w:val="clear" w:color="auto" w:fill="auto"/>
            <w:vAlign w:val="center"/>
          </w:tcPr>
          <w:p w14:paraId="64109B0C" w14:textId="77777777" w:rsidR="004C1EED" w:rsidRPr="00DF24B5" w:rsidRDefault="004C1EED" w:rsidP="004C1EED">
            <w:pPr>
              <w:pStyle w:val="TAL"/>
            </w:pPr>
          </w:p>
        </w:tc>
        <w:tc>
          <w:tcPr>
            <w:tcW w:w="1321" w:type="pct"/>
            <w:shd w:val="clear" w:color="auto" w:fill="auto"/>
            <w:vAlign w:val="center"/>
          </w:tcPr>
          <w:p w14:paraId="6C18FF16" w14:textId="77777777" w:rsidR="004C1EED" w:rsidRPr="00DF24B5" w:rsidRDefault="004C1EED" w:rsidP="004C1EED">
            <w:pPr>
              <w:pStyle w:val="TAC"/>
              <w:rPr>
                <w:lang w:eastAsia="zh-CN"/>
              </w:rPr>
            </w:pPr>
            <w:r w:rsidRPr="00DF24B5">
              <w:rPr>
                <w:lang w:eastAsia="zh-CN"/>
              </w:rPr>
              <w:t>2</w:t>
            </w:r>
          </w:p>
        </w:tc>
      </w:tr>
      <w:tr w:rsidR="004C1EED" w:rsidRPr="00DF24B5" w14:paraId="697D0122" w14:textId="77777777" w:rsidTr="004C1EED">
        <w:trPr>
          <w:jc w:val="center"/>
        </w:trPr>
        <w:tc>
          <w:tcPr>
            <w:tcW w:w="1019" w:type="pct"/>
            <w:gridSpan w:val="2"/>
            <w:vMerge/>
            <w:shd w:val="clear" w:color="auto" w:fill="auto"/>
            <w:vAlign w:val="center"/>
          </w:tcPr>
          <w:p w14:paraId="6ECF52A2" w14:textId="77777777" w:rsidR="004C1EED" w:rsidRPr="00DF24B5" w:rsidRDefault="004C1EED" w:rsidP="004C1EED">
            <w:pPr>
              <w:pStyle w:val="TAL"/>
            </w:pPr>
          </w:p>
        </w:tc>
        <w:tc>
          <w:tcPr>
            <w:tcW w:w="1996" w:type="pct"/>
            <w:shd w:val="clear" w:color="auto" w:fill="auto"/>
            <w:vAlign w:val="center"/>
          </w:tcPr>
          <w:p w14:paraId="22A1F81B" w14:textId="77777777" w:rsidR="004C1EED" w:rsidRPr="00DF24B5" w:rsidRDefault="004C1EED" w:rsidP="004C1EED">
            <w:pPr>
              <w:pStyle w:val="TAL"/>
            </w:pPr>
            <w:r w:rsidRPr="00DF24B5">
              <w:t>Length (L)</w:t>
            </w:r>
          </w:p>
        </w:tc>
        <w:tc>
          <w:tcPr>
            <w:tcW w:w="664" w:type="pct"/>
            <w:shd w:val="clear" w:color="auto" w:fill="auto"/>
            <w:vAlign w:val="center"/>
          </w:tcPr>
          <w:p w14:paraId="3AB7E2F9" w14:textId="77777777" w:rsidR="004C1EED" w:rsidRPr="00DF24B5" w:rsidRDefault="004C1EED" w:rsidP="004C1EED">
            <w:pPr>
              <w:pStyle w:val="TAL"/>
            </w:pPr>
          </w:p>
        </w:tc>
        <w:tc>
          <w:tcPr>
            <w:tcW w:w="1321" w:type="pct"/>
            <w:shd w:val="clear" w:color="auto" w:fill="auto"/>
            <w:vAlign w:val="center"/>
          </w:tcPr>
          <w:p w14:paraId="3B8B4904" w14:textId="77777777" w:rsidR="004C1EED" w:rsidRPr="00DF24B5" w:rsidRDefault="004C1EED" w:rsidP="004C1EED">
            <w:pPr>
              <w:pStyle w:val="TAC"/>
              <w:rPr>
                <w:lang w:eastAsia="zh-CN"/>
              </w:rPr>
            </w:pPr>
            <w:r w:rsidRPr="00DF24B5">
              <w:rPr>
                <w:lang w:eastAsia="zh-CN"/>
              </w:rPr>
              <w:t>12</w:t>
            </w:r>
          </w:p>
        </w:tc>
      </w:tr>
      <w:tr w:rsidR="004C1EED" w:rsidRPr="00DF24B5" w14:paraId="67CB0728" w14:textId="77777777" w:rsidTr="004C1EED">
        <w:trPr>
          <w:jc w:val="center"/>
        </w:trPr>
        <w:tc>
          <w:tcPr>
            <w:tcW w:w="1019" w:type="pct"/>
            <w:gridSpan w:val="2"/>
            <w:vMerge/>
            <w:shd w:val="clear" w:color="auto" w:fill="auto"/>
            <w:vAlign w:val="center"/>
          </w:tcPr>
          <w:p w14:paraId="7BA157A7" w14:textId="77777777" w:rsidR="004C1EED" w:rsidRPr="00DF24B5" w:rsidRDefault="004C1EED" w:rsidP="004C1EED">
            <w:pPr>
              <w:pStyle w:val="TAL"/>
            </w:pPr>
          </w:p>
        </w:tc>
        <w:tc>
          <w:tcPr>
            <w:tcW w:w="1996" w:type="pct"/>
            <w:shd w:val="clear" w:color="auto" w:fill="auto"/>
            <w:vAlign w:val="center"/>
          </w:tcPr>
          <w:p w14:paraId="77ACADDB" w14:textId="77777777" w:rsidR="004C1EED" w:rsidRPr="00DF24B5" w:rsidRDefault="004C1EED" w:rsidP="004C1EED">
            <w:pPr>
              <w:pStyle w:val="TAL"/>
            </w:pPr>
            <w:r w:rsidRPr="00DF24B5">
              <w:t>PDSCH aggregation factor</w:t>
            </w:r>
          </w:p>
        </w:tc>
        <w:tc>
          <w:tcPr>
            <w:tcW w:w="664" w:type="pct"/>
            <w:shd w:val="clear" w:color="auto" w:fill="auto"/>
            <w:vAlign w:val="center"/>
          </w:tcPr>
          <w:p w14:paraId="3696A511" w14:textId="77777777" w:rsidR="004C1EED" w:rsidRPr="00DF24B5" w:rsidRDefault="004C1EED" w:rsidP="004C1EED">
            <w:pPr>
              <w:pStyle w:val="TAL"/>
            </w:pPr>
          </w:p>
        </w:tc>
        <w:tc>
          <w:tcPr>
            <w:tcW w:w="1321" w:type="pct"/>
            <w:shd w:val="clear" w:color="auto" w:fill="auto"/>
            <w:vAlign w:val="center"/>
          </w:tcPr>
          <w:p w14:paraId="4C47566A" w14:textId="77777777" w:rsidR="004C1EED" w:rsidRPr="00DF24B5" w:rsidRDefault="004C1EED" w:rsidP="004C1EED">
            <w:pPr>
              <w:pStyle w:val="TAC"/>
              <w:rPr>
                <w:lang w:eastAsia="zh-CN"/>
              </w:rPr>
            </w:pPr>
            <w:r w:rsidRPr="00DF24B5">
              <w:rPr>
                <w:lang w:eastAsia="zh-CN"/>
              </w:rPr>
              <w:t>1</w:t>
            </w:r>
          </w:p>
        </w:tc>
      </w:tr>
      <w:tr w:rsidR="004C1EED" w:rsidRPr="00DF24B5" w14:paraId="21EBC667" w14:textId="77777777" w:rsidTr="004C1EED">
        <w:trPr>
          <w:jc w:val="center"/>
        </w:trPr>
        <w:tc>
          <w:tcPr>
            <w:tcW w:w="1019" w:type="pct"/>
            <w:gridSpan w:val="2"/>
            <w:vMerge/>
            <w:shd w:val="clear" w:color="auto" w:fill="auto"/>
            <w:vAlign w:val="center"/>
          </w:tcPr>
          <w:p w14:paraId="72DE83E3" w14:textId="77777777" w:rsidR="004C1EED" w:rsidRPr="00DF24B5" w:rsidRDefault="004C1EED" w:rsidP="004C1EED">
            <w:pPr>
              <w:pStyle w:val="TAL"/>
            </w:pPr>
          </w:p>
        </w:tc>
        <w:tc>
          <w:tcPr>
            <w:tcW w:w="1996" w:type="pct"/>
            <w:shd w:val="clear" w:color="auto" w:fill="auto"/>
            <w:vAlign w:val="center"/>
          </w:tcPr>
          <w:p w14:paraId="5D768D0E" w14:textId="77777777" w:rsidR="004C1EED" w:rsidRPr="00DF24B5" w:rsidRDefault="004C1EED" w:rsidP="004C1EED">
            <w:pPr>
              <w:pStyle w:val="TAL"/>
            </w:pPr>
            <w:r w:rsidRPr="00DF24B5">
              <w:t>PRB bundling type</w:t>
            </w:r>
          </w:p>
        </w:tc>
        <w:tc>
          <w:tcPr>
            <w:tcW w:w="664" w:type="pct"/>
            <w:shd w:val="clear" w:color="auto" w:fill="auto"/>
            <w:vAlign w:val="center"/>
          </w:tcPr>
          <w:p w14:paraId="280E3A03" w14:textId="77777777" w:rsidR="004C1EED" w:rsidRPr="00DF24B5" w:rsidRDefault="004C1EED" w:rsidP="004C1EED">
            <w:pPr>
              <w:pStyle w:val="TAL"/>
            </w:pPr>
          </w:p>
        </w:tc>
        <w:tc>
          <w:tcPr>
            <w:tcW w:w="1321" w:type="pct"/>
            <w:shd w:val="clear" w:color="auto" w:fill="auto"/>
            <w:vAlign w:val="center"/>
          </w:tcPr>
          <w:p w14:paraId="44D45C75" w14:textId="77777777" w:rsidR="004C1EED" w:rsidRPr="00DF24B5" w:rsidRDefault="004C1EED" w:rsidP="004C1EED">
            <w:pPr>
              <w:pStyle w:val="TAC"/>
              <w:rPr>
                <w:lang w:eastAsia="zh-CN"/>
              </w:rPr>
            </w:pPr>
            <w:r w:rsidRPr="00DF24B5">
              <w:rPr>
                <w:lang w:eastAsia="zh-CN"/>
              </w:rPr>
              <w:t>Static</w:t>
            </w:r>
          </w:p>
        </w:tc>
      </w:tr>
      <w:tr w:rsidR="004C1EED" w:rsidRPr="00DF24B5" w14:paraId="7BF15247" w14:textId="77777777" w:rsidTr="004C1EED">
        <w:trPr>
          <w:jc w:val="center"/>
        </w:trPr>
        <w:tc>
          <w:tcPr>
            <w:tcW w:w="1019" w:type="pct"/>
            <w:gridSpan w:val="2"/>
            <w:vMerge/>
            <w:shd w:val="clear" w:color="auto" w:fill="auto"/>
            <w:vAlign w:val="center"/>
          </w:tcPr>
          <w:p w14:paraId="6D272559" w14:textId="77777777" w:rsidR="004C1EED" w:rsidRPr="00DF24B5" w:rsidRDefault="004C1EED" w:rsidP="004C1EED">
            <w:pPr>
              <w:pStyle w:val="TAL"/>
            </w:pPr>
          </w:p>
        </w:tc>
        <w:tc>
          <w:tcPr>
            <w:tcW w:w="1996" w:type="pct"/>
            <w:shd w:val="clear" w:color="auto" w:fill="auto"/>
            <w:vAlign w:val="center"/>
          </w:tcPr>
          <w:p w14:paraId="11D0AF8F" w14:textId="77777777" w:rsidR="004C1EED" w:rsidRPr="00DF24B5" w:rsidRDefault="004C1EED" w:rsidP="004C1EED">
            <w:pPr>
              <w:pStyle w:val="TAL"/>
            </w:pPr>
            <w:r w:rsidRPr="00DF24B5">
              <w:t>PRB bundling size</w:t>
            </w:r>
          </w:p>
        </w:tc>
        <w:tc>
          <w:tcPr>
            <w:tcW w:w="664" w:type="pct"/>
            <w:shd w:val="clear" w:color="auto" w:fill="auto"/>
            <w:vAlign w:val="center"/>
          </w:tcPr>
          <w:p w14:paraId="0DEBCDE7" w14:textId="77777777" w:rsidR="004C1EED" w:rsidRPr="00DF24B5" w:rsidRDefault="004C1EED" w:rsidP="004C1EED">
            <w:pPr>
              <w:pStyle w:val="TAL"/>
            </w:pPr>
          </w:p>
        </w:tc>
        <w:tc>
          <w:tcPr>
            <w:tcW w:w="1321" w:type="pct"/>
            <w:shd w:val="clear" w:color="auto" w:fill="auto"/>
            <w:vAlign w:val="center"/>
          </w:tcPr>
          <w:p w14:paraId="2A46DF4D" w14:textId="77777777" w:rsidR="004C1EED" w:rsidRPr="00DF24B5" w:rsidRDefault="004C1EED" w:rsidP="004C1EED">
            <w:pPr>
              <w:pStyle w:val="TAC"/>
              <w:rPr>
                <w:lang w:eastAsia="zh-CN"/>
              </w:rPr>
            </w:pPr>
            <w:r w:rsidRPr="00DF24B5">
              <w:rPr>
                <w:lang w:eastAsia="zh-CN"/>
              </w:rPr>
              <w:t>2</w:t>
            </w:r>
          </w:p>
        </w:tc>
      </w:tr>
      <w:tr w:rsidR="004C1EED" w:rsidRPr="00DF24B5" w14:paraId="058BB119" w14:textId="77777777" w:rsidTr="004C1EED">
        <w:trPr>
          <w:jc w:val="center"/>
        </w:trPr>
        <w:tc>
          <w:tcPr>
            <w:tcW w:w="1019" w:type="pct"/>
            <w:gridSpan w:val="2"/>
            <w:vMerge/>
            <w:shd w:val="clear" w:color="auto" w:fill="auto"/>
            <w:vAlign w:val="center"/>
          </w:tcPr>
          <w:p w14:paraId="73EE6EAB" w14:textId="77777777" w:rsidR="004C1EED" w:rsidRPr="00DF24B5" w:rsidRDefault="004C1EED" w:rsidP="004C1EED">
            <w:pPr>
              <w:pStyle w:val="TAL"/>
            </w:pPr>
          </w:p>
        </w:tc>
        <w:tc>
          <w:tcPr>
            <w:tcW w:w="1996" w:type="pct"/>
            <w:shd w:val="clear" w:color="auto" w:fill="auto"/>
            <w:vAlign w:val="center"/>
          </w:tcPr>
          <w:p w14:paraId="1D188026" w14:textId="77777777" w:rsidR="004C1EED" w:rsidRPr="00DF24B5" w:rsidRDefault="004C1EED" w:rsidP="004C1EED">
            <w:pPr>
              <w:pStyle w:val="TAL"/>
            </w:pPr>
            <w:r w:rsidRPr="00DF24B5">
              <w:t>Resource allocation type</w:t>
            </w:r>
          </w:p>
        </w:tc>
        <w:tc>
          <w:tcPr>
            <w:tcW w:w="664" w:type="pct"/>
            <w:shd w:val="clear" w:color="auto" w:fill="auto"/>
            <w:vAlign w:val="center"/>
          </w:tcPr>
          <w:p w14:paraId="4FF8E62E" w14:textId="77777777" w:rsidR="004C1EED" w:rsidRPr="00DF24B5" w:rsidRDefault="004C1EED" w:rsidP="004C1EED">
            <w:pPr>
              <w:pStyle w:val="TAL"/>
            </w:pPr>
          </w:p>
        </w:tc>
        <w:tc>
          <w:tcPr>
            <w:tcW w:w="1321" w:type="pct"/>
            <w:shd w:val="clear" w:color="auto" w:fill="auto"/>
            <w:vAlign w:val="center"/>
          </w:tcPr>
          <w:p w14:paraId="1AA34B47" w14:textId="77777777" w:rsidR="004C1EED" w:rsidRPr="00DF24B5" w:rsidRDefault="004C1EED" w:rsidP="004C1EED">
            <w:pPr>
              <w:pStyle w:val="TAC"/>
              <w:rPr>
                <w:lang w:eastAsia="zh-CN"/>
              </w:rPr>
            </w:pPr>
            <w:r w:rsidRPr="00DF24B5">
              <w:rPr>
                <w:lang w:eastAsia="zh-CN"/>
              </w:rPr>
              <w:t>type 0</w:t>
            </w:r>
          </w:p>
        </w:tc>
      </w:tr>
      <w:tr w:rsidR="004C1EED" w:rsidRPr="00DF24B5" w14:paraId="68DE0F21" w14:textId="77777777" w:rsidTr="004C1EED">
        <w:trPr>
          <w:jc w:val="center"/>
        </w:trPr>
        <w:tc>
          <w:tcPr>
            <w:tcW w:w="1019" w:type="pct"/>
            <w:gridSpan w:val="2"/>
            <w:vMerge/>
            <w:shd w:val="clear" w:color="auto" w:fill="auto"/>
            <w:vAlign w:val="center"/>
          </w:tcPr>
          <w:p w14:paraId="5B15B870" w14:textId="77777777" w:rsidR="004C1EED" w:rsidRPr="00DF24B5" w:rsidRDefault="004C1EED" w:rsidP="004C1EED">
            <w:pPr>
              <w:pStyle w:val="TAL"/>
            </w:pPr>
          </w:p>
        </w:tc>
        <w:tc>
          <w:tcPr>
            <w:tcW w:w="1996" w:type="pct"/>
            <w:shd w:val="clear" w:color="auto" w:fill="auto"/>
            <w:vAlign w:val="center"/>
          </w:tcPr>
          <w:p w14:paraId="6B518EE8" w14:textId="77777777" w:rsidR="004C1EED" w:rsidRPr="00DF24B5" w:rsidRDefault="004C1EED" w:rsidP="004C1EED">
            <w:pPr>
              <w:pStyle w:val="TAL"/>
            </w:pPr>
            <w:r w:rsidRPr="00DF24B5">
              <w:t>RBG size</w:t>
            </w:r>
          </w:p>
        </w:tc>
        <w:tc>
          <w:tcPr>
            <w:tcW w:w="664" w:type="pct"/>
            <w:shd w:val="clear" w:color="auto" w:fill="auto"/>
            <w:vAlign w:val="center"/>
          </w:tcPr>
          <w:p w14:paraId="32E43B8A" w14:textId="77777777" w:rsidR="004C1EED" w:rsidRPr="00DF24B5" w:rsidRDefault="004C1EED" w:rsidP="004C1EED">
            <w:pPr>
              <w:pStyle w:val="TAL"/>
            </w:pPr>
          </w:p>
        </w:tc>
        <w:tc>
          <w:tcPr>
            <w:tcW w:w="1321" w:type="pct"/>
            <w:shd w:val="clear" w:color="auto" w:fill="auto"/>
            <w:vAlign w:val="center"/>
          </w:tcPr>
          <w:p w14:paraId="78CCEE47" w14:textId="77777777" w:rsidR="004C1EED" w:rsidRPr="00DF24B5" w:rsidRDefault="004C1EED" w:rsidP="004C1EED">
            <w:pPr>
              <w:pStyle w:val="TAC"/>
              <w:rPr>
                <w:lang w:eastAsia="zh-CN"/>
              </w:rPr>
            </w:pPr>
            <w:r w:rsidRPr="00DF24B5">
              <w:rPr>
                <w:lang w:eastAsia="zh-CN"/>
              </w:rPr>
              <w:t>Config 2</w:t>
            </w:r>
          </w:p>
        </w:tc>
      </w:tr>
      <w:tr w:rsidR="004C1EED" w:rsidRPr="00DF24B5" w14:paraId="03B91363" w14:textId="77777777" w:rsidTr="004C1EED">
        <w:trPr>
          <w:jc w:val="center"/>
        </w:trPr>
        <w:tc>
          <w:tcPr>
            <w:tcW w:w="1019" w:type="pct"/>
            <w:gridSpan w:val="2"/>
            <w:vMerge/>
            <w:shd w:val="clear" w:color="auto" w:fill="auto"/>
            <w:vAlign w:val="center"/>
          </w:tcPr>
          <w:p w14:paraId="29F75036" w14:textId="77777777" w:rsidR="004C1EED" w:rsidRPr="00DF24B5" w:rsidRDefault="004C1EED" w:rsidP="004C1EED">
            <w:pPr>
              <w:pStyle w:val="TAL"/>
            </w:pPr>
          </w:p>
        </w:tc>
        <w:tc>
          <w:tcPr>
            <w:tcW w:w="1996" w:type="pct"/>
            <w:shd w:val="clear" w:color="auto" w:fill="auto"/>
            <w:vAlign w:val="center"/>
          </w:tcPr>
          <w:p w14:paraId="0FCCFEB0" w14:textId="77777777" w:rsidR="004C1EED" w:rsidRPr="00DF24B5" w:rsidRDefault="004C1EED" w:rsidP="004C1EED">
            <w:pPr>
              <w:pStyle w:val="TAL"/>
              <w:rPr>
                <w:lang w:eastAsia="ja-JP"/>
              </w:rPr>
            </w:pPr>
            <w:r w:rsidRPr="00DF24B5">
              <w:rPr>
                <w:lang w:eastAsia="ja-JP"/>
              </w:rPr>
              <w:t>VRB-to-PRB mapping type</w:t>
            </w:r>
          </w:p>
        </w:tc>
        <w:tc>
          <w:tcPr>
            <w:tcW w:w="664" w:type="pct"/>
            <w:shd w:val="clear" w:color="auto" w:fill="auto"/>
            <w:vAlign w:val="center"/>
          </w:tcPr>
          <w:p w14:paraId="46535BF6" w14:textId="77777777" w:rsidR="004C1EED" w:rsidRPr="00DF24B5" w:rsidRDefault="004C1EED" w:rsidP="004C1EED">
            <w:pPr>
              <w:pStyle w:val="TAL"/>
            </w:pPr>
          </w:p>
        </w:tc>
        <w:tc>
          <w:tcPr>
            <w:tcW w:w="1321" w:type="pct"/>
            <w:shd w:val="clear" w:color="auto" w:fill="auto"/>
            <w:vAlign w:val="center"/>
          </w:tcPr>
          <w:p w14:paraId="06FBC4C9" w14:textId="77777777" w:rsidR="004C1EED" w:rsidRPr="00DF24B5" w:rsidRDefault="004C1EED" w:rsidP="004C1EED">
            <w:pPr>
              <w:pStyle w:val="TAC"/>
              <w:rPr>
                <w:lang w:eastAsia="zh-CN"/>
              </w:rPr>
            </w:pPr>
            <w:r w:rsidRPr="00DF24B5">
              <w:rPr>
                <w:lang w:eastAsia="zh-CN"/>
              </w:rPr>
              <w:t>Non-interleaved</w:t>
            </w:r>
          </w:p>
        </w:tc>
      </w:tr>
      <w:tr w:rsidR="004C1EED" w:rsidRPr="00DF24B5" w14:paraId="6CB99A60" w14:textId="77777777" w:rsidTr="004C1EED">
        <w:trPr>
          <w:jc w:val="center"/>
        </w:trPr>
        <w:tc>
          <w:tcPr>
            <w:tcW w:w="1019" w:type="pct"/>
            <w:gridSpan w:val="2"/>
            <w:vMerge/>
            <w:shd w:val="clear" w:color="auto" w:fill="auto"/>
            <w:vAlign w:val="center"/>
          </w:tcPr>
          <w:p w14:paraId="6E297190" w14:textId="77777777" w:rsidR="004C1EED" w:rsidRPr="00DF24B5" w:rsidRDefault="004C1EED" w:rsidP="004C1EED">
            <w:pPr>
              <w:pStyle w:val="TAL"/>
            </w:pPr>
          </w:p>
        </w:tc>
        <w:tc>
          <w:tcPr>
            <w:tcW w:w="1996" w:type="pct"/>
            <w:shd w:val="clear" w:color="auto" w:fill="auto"/>
            <w:vAlign w:val="center"/>
          </w:tcPr>
          <w:p w14:paraId="46F68EC8" w14:textId="77777777" w:rsidR="004C1EED" w:rsidRPr="00DF24B5" w:rsidRDefault="004C1EED" w:rsidP="004C1EED">
            <w:pPr>
              <w:pStyle w:val="TAL"/>
              <w:rPr>
                <w:lang w:eastAsia="ja-JP"/>
              </w:rPr>
            </w:pPr>
            <w:r w:rsidRPr="00DF24B5">
              <w:rPr>
                <w:lang w:eastAsia="ja-JP"/>
              </w:rPr>
              <w:t>VRB-to-PRB mapping interleaver bundle size</w:t>
            </w:r>
          </w:p>
        </w:tc>
        <w:tc>
          <w:tcPr>
            <w:tcW w:w="664" w:type="pct"/>
            <w:shd w:val="clear" w:color="auto" w:fill="auto"/>
            <w:vAlign w:val="center"/>
          </w:tcPr>
          <w:p w14:paraId="7BD07707" w14:textId="77777777" w:rsidR="004C1EED" w:rsidRPr="00DF24B5" w:rsidRDefault="004C1EED" w:rsidP="004C1EED">
            <w:pPr>
              <w:pStyle w:val="TAL"/>
            </w:pPr>
          </w:p>
        </w:tc>
        <w:tc>
          <w:tcPr>
            <w:tcW w:w="1321" w:type="pct"/>
            <w:shd w:val="clear" w:color="auto" w:fill="auto"/>
            <w:vAlign w:val="center"/>
          </w:tcPr>
          <w:p w14:paraId="077348B9" w14:textId="77777777" w:rsidR="004C1EED" w:rsidRPr="00DF24B5" w:rsidRDefault="004C1EED" w:rsidP="004C1EED">
            <w:pPr>
              <w:pStyle w:val="TAC"/>
              <w:rPr>
                <w:lang w:eastAsia="zh-CN"/>
              </w:rPr>
            </w:pPr>
            <w:r w:rsidRPr="00DF24B5">
              <w:rPr>
                <w:lang w:eastAsia="zh-CN"/>
              </w:rPr>
              <w:t>N/A</w:t>
            </w:r>
          </w:p>
        </w:tc>
      </w:tr>
      <w:tr w:rsidR="004C1EED" w:rsidRPr="00DF24B5" w14:paraId="51419C50" w14:textId="77777777" w:rsidTr="004C1EED">
        <w:trPr>
          <w:jc w:val="center"/>
        </w:trPr>
        <w:tc>
          <w:tcPr>
            <w:tcW w:w="1019" w:type="pct"/>
            <w:gridSpan w:val="2"/>
            <w:vMerge w:val="restart"/>
            <w:shd w:val="clear" w:color="auto" w:fill="auto"/>
            <w:vAlign w:val="center"/>
          </w:tcPr>
          <w:p w14:paraId="2764456B" w14:textId="77777777" w:rsidR="004C1EED" w:rsidRPr="00DF24B5" w:rsidRDefault="004C1EED" w:rsidP="004C1EED">
            <w:pPr>
              <w:pStyle w:val="TAL"/>
            </w:pPr>
            <w:r w:rsidRPr="00DF24B5">
              <w:t>PDSCH DMRS configuration</w:t>
            </w:r>
          </w:p>
        </w:tc>
        <w:tc>
          <w:tcPr>
            <w:tcW w:w="1996" w:type="pct"/>
            <w:shd w:val="clear" w:color="auto" w:fill="auto"/>
            <w:vAlign w:val="center"/>
          </w:tcPr>
          <w:p w14:paraId="4CC7ED1E" w14:textId="77777777" w:rsidR="004C1EED" w:rsidRPr="00DF24B5" w:rsidRDefault="004C1EED" w:rsidP="004C1EED">
            <w:pPr>
              <w:pStyle w:val="TAL"/>
            </w:pPr>
            <w:r w:rsidRPr="00DF24B5">
              <w:t>DMRS Type</w:t>
            </w:r>
          </w:p>
        </w:tc>
        <w:tc>
          <w:tcPr>
            <w:tcW w:w="664" w:type="pct"/>
            <w:shd w:val="clear" w:color="auto" w:fill="auto"/>
            <w:vAlign w:val="center"/>
          </w:tcPr>
          <w:p w14:paraId="2CE06A2C" w14:textId="77777777" w:rsidR="004C1EED" w:rsidRPr="00DF24B5" w:rsidRDefault="004C1EED" w:rsidP="004C1EED">
            <w:pPr>
              <w:pStyle w:val="TAL"/>
            </w:pPr>
          </w:p>
        </w:tc>
        <w:tc>
          <w:tcPr>
            <w:tcW w:w="1321" w:type="pct"/>
            <w:shd w:val="clear" w:color="auto" w:fill="auto"/>
            <w:vAlign w:val="center"/>
          </w:tcPr>
          <w:p w14:paraId="3855DE65" w14:textId="77777777" w:rsidR="004C1EED" w:rsidRPr="00DF24B5" w:rsidRDefault="004C1EED" w:rsidP="004C1EED">
            <w:pPr>
              <w:pStyle w:val="TAC"/>
              <w:rPr>
                <w:lang w:eastAsia="zh-CN"/>
              </w:rPr>
            </w:pPr>
            <w:r w:rsidRPr="00DF24B5">
              <w:rPr>
                <w:lang w:eastAsia="zh-CN"/>
              </w:rPr>
              <w:t>Type 1</w:t>
            </w:r>
          </w:p>
        </w:tc>
      </w:tr>
      <w:tr w:rsidR="004C1EED" w:rsidRPr="00DF24B5" w14:paraId="51C39BAD" w14:textId="77777777" w:rsidTr="004C1EED">
        <w:trPr>
          <w:jc w:val="center"/>
        </w:trPr>
        <w:tc>
          <w:tcPr>
            <w:tcW w:w="1019" w:type="pct"/>
            <w:gridSpan w:val="2"/>
            <w:vMerge/>
            <w:shd w:val="clear" w:color="auto" w:fill="auto"/>
            <w:vAlign w:val="center"/>
          </w:tcPr>
          <w:p w14:paraId="5D1677D0" w14:textId="77777777" w:rsidR="004C1EED" w:rsidRPr="00DF24B5" w:rsidRDefault="004C1EED" w:rsidP="004C1EED">
            <w:pPr>
              <w:pStyle w:val="TAL"/>
            </w:pPr>
          </w:p>
        </w:tc>
        <w:tc>
          <w:tcPr>
            <w:tcW w:w="1996" w:type="pct"/>
            <w:shd w:val="clear" w:color="auto" w:fill="auto"/>
            <w:vAlign w:val="center"/>
          </w:tcPr>
          <w:p w14:paraId="41FF3CBB" w14:textId="77777777" w:rsidR="004C1EED" w:rsidRPr="00DF24B5" w:rsidRDefault="004C1EED" w:rsidP="004C1EED">
            <w:pPr>
              <w:pStyle w:val="TAL"/>
            </w:pPr>
            <w:r w:rsidRPr="00DF24B5">
              <w:t>Number of additional DMRS</w:t>
            </w:r>
          </w:p>
        </w:tc>
        <w:tc>
          <w:tcPr>
            <w:tcW w:w="664" w:type="pct"/>
            <w:shd w:val="clear" w:color="auto" w:fill="auto"/>
            <w:vAlign w:val="center"/>
          </w:tcPr>
          <w:p w14:paraId="77C9A76C" w14:textId="77777777" w:rsidR="004C1EED" w:rsidRPr="00DF24B5" w:rsidRDefault="004C1EED" w:rsidP="004C1EED">
            <w:pPr>
              <w:pStyle w:val="TAL"/>
            </w:pPr>
          </w:p>
        </w:tc>
        <w:tc>
          <w:tcPr>
            <w:tcW w:w="1321" w:type="pct"/>
            <w:shd w:val="clear" w:color="auto" w:fill="auto"/>
            <w:vAlign w:val="center"/>
          </w:tcPr>
          <w:p w14:paraId="0E28E41B" w14:textId="77777777" w:rsidR="004C1EED" w:rsidRPr="00DF24B5" w:rsidRDefault="004C1EED" w:rsidP="004C1EED">
            <w:pPr>
              <w:pStyle w:val="TAC"/>
              <w:rPr>
                <w:lang w:eastAsia="zh-CN"/>
              </w:rPr>
            </w:pPr>
            <w:r w:rsidRPr="00DF24B5">
              <w:rPr>
                <w:lang w:eastAsia="zh-CN"/>
              </w:rPr>
              <w:t>1</w:t>
            </w:r>
          </w:p>
        </w:tc>
      </w:tr>
      <w:tr w:rsidR="004C1EED" w:rsidRPr="00DF24B5" w14:paraId="00F03130" w14:textId="77777777" w:rsidTr="004C1EED">
        <w:trPr>
          <w:jc w:val="center"/>
        </w:trPr>
        <w:tc>
          <w:tcPr>
            <w:tcW w:w="1019" w:type="pct"/>
            <w:gridSpan w:val="2"/>
            <w:vMerge/>
            <w:shd w:val="clear" w:color="auto" w:fill="auto"/>
            <w:vAlign w:val="center"/>
          </w:tcPr>
          <w:p w14:paraId="58381AB5" w14:textId="77777777" w:rsidR="004C1EED" w:rsidRPr="00DF24B5" w:rsidRDefault="004C1EED" w:rsidP="004C1EED">
            <w:pPr>
              <w:pStyle w:val="TAL"/>
            </w:pPr>
          </w:p>
        </w:tc>
        <w:tc>
          <w:tcPr>
            <w:tcW w:w="1996" w:type="pct"/>
            <w:shd w:val="clear" w:color="auto" w:fill="auto"/>
            <w:vAlign w:val="center"/>
          </w:tcPr>
          <w:p w14:paraId="7B6569F1" w14:textId="77777777" w:rsidR="004C1EED" w:rsidRPr="00DF24B5" w:rsidRDefault="004C1EED" w:rsidP="004C1EED">
            <w:pPr>
              <w:pStyle w:val="TAL"/>
            </w:pPr>
            <w:r w:rsidRPr="00DF24B5">
              <w:t>Maximum number of OFDM symbols for DL front loaded DMRS</w:t>
            </w:r>
          </w:p>
        </w:tc>
        <w:tc>
          <w:tcPr>
            <w:tcW w:w="664" w:type="pct"/>
            <w:shd w:val="clear" w:color="auto" w:fill="auto"/>
            <w:vAlign w:val="center"/>
          </w:tcPr>
          <w:p w14:paraId="7C9E3ABB" w14:textId="77777777" w:rsidR="004C1EED" w:rsidRPr="00DF24B5" w:rsidRDefault="004C1EED" w:rsidP="004C1EED">
            <w:pPr>
              <w:pStyle w:val="TAL"/>
            </w:pPr>
          </w:p>
        </w:tc>
        <w:tc>
          <w:tcPr>
            <w:tcW w:w="1321" w:type="pct"/>
            <w:shd w:val="clear" w:color="auto" w:fill="auto"/>
            <w:vAlign w:val="center"/>
          </w:tcPr>
          <w:p w14:paraId="5D40259F" w14:textId="77777777" w:rsidR="004C1EED" w:rsidRPr="00DF24B5" w:rsidRDefault="004C1EED" w:rsidP="004C1EED">
            <w:pPr>
              <w:pStyle w:val="TAC"/>
              <w:rPr>
                <w:lang w:eastAsia="zh-CN"/>
              </w:rPr>
            </w:pPr>
            <w:r w:rsidRPr="00DF24B5">
              <w:rPr>
                <w:lang w:eastAsia="zh-CN"/>
              </w:rPr>
              <w:t>1</w:t>
            </w:r>
          </w:p>
        </w:tc>
      </w:tr>
      <w:tr w:rsidR="004C1EED" w:rsidRPr="00DF24B5" w14:paraId="708162C0" w14:textId="77777777" w:rsidTr="004C1EED">
        <w:trPr>
          <w:jc w:val="center"/>
        </w:trPr>
        <w:tc>
          <w:tcPr>
            <w:tcW w:w="1019" w:type="pct"/>
            <w:gridSpan w:val="2"/>
            <w:vMerge/>
            <w:shd w:val="clear" w:color="auto" w:fill="auto"/>
            <w:vAlign w:val="center"/>
          </w:tcPr>
          <w:p w14:paraId="199BAB8C" w14:textId="77777777" w:rsidR="004C1EED" w:rsidRPr="00DF24B5" w:rsidRDefault="004C1EED" w:rsidP="004C1EED">
            <w:pPr>
              <w:pStyle w:val="TAL"/>
            </w:pPr>
          </w:p>
        </w:tc>
        <w:tc>
          <w:tcPr>
            <w:tcW w:w="1996" w:type="pct"/>
            <w:shd w:val="clear" w:color="auto" w:fill="auto"/>
            <w:vAlign w:val="center"/>
          </w:tcPr>
          <w:p w14:paraId="0410DAAD" w14:textId="77777777" w:rsidR="004C1EED" w:rsidRPr="00DF24B5" w:rsidRDefault="004C1EED" w:rsidP="004C1EED">
            <w:pPr>
              <w:pStyle w:val="TAL"/>
            </w:pPr>
            <w:r w:rsidRPr="00DF24B5">
              <w:rPr>
                <w:lang w:eastAsia="zh-CN"/>
              </w:rPr>
              <w:t>DMRS ports indexes</w:t>
            </w:r>
          </w:p>
        </w:tc>
        <w:tc>
          <w:tcPr>
            <w:tcW w:w="664" w:type="pct"/>
            <w:shd w:val="clear" w:color="auto" w:fill="auto"/>
            <w:vAlign w:val="center"/>
          </w:tcPr>
          <w:p w14:paraId="15A1E266" w14:textId="77777777" w:rsidR="004C1EED" w:rsidRPr="00DF24B5" w:rsidRDefault="004C1EED" w:rsidP="004C1EED">
            <w:pPr>
              <w:pStyle w:val="TAL"/>
            </w:pPr>
          </w:p>
        </w:tc>
        <w:tc>
          <w:tcPr>
            <w:tcW w:w="1321" w:type="pct"/>
            <w:shd w:val="clear" w:color="auto" w:fill="auto"/>
            <w:vAlign w:val="center"/>
          </w:tcPr>
          <w:p w14:paraId="7E772015" w14:textId="77777777" w:rsidR="004C1EED" w:rsidRPr="00DF24B5" w:rsidRDefault="004C1EED" w:rsidP="004C1EED">
            <w:pPr>
              <w:pStyle w:val="TAC"/>
              <w:rPr>
                <w:lang w:eastAsia="zh-CN"/>
              </w:rPr>
            </w:pPr>
            <w:r w:rsidRPr="00DF24B5">
              <w:rPr>
                <w:lang w:eastAsia="zh-CN"/>
              </w:rPr>
              <w:t>{1000} for Rank1</w:t>
            </w:r>
          </w:p>
          <w:p w14:paraId="3B16B097" w14:textId="77777777" w:rsidR="004C1EED" w:rsidRPr="00DF24B5" w:rsidRDefault="004C1EED" w:rsidP="004C1EED">
            <w:pPr>
              <w:pStyle w:val="TAC"/>
              <w:rPr>
                <w:lang w:eastAsia="zh-CN"/>
              </w:rPr>
            </w:pPr>
            <w:r w:rsidRPr="00DF24B5">
              <w:rPr>
                <w:lang w:eastAsia="zh-CN"/>
              </w:rPr>
              <w:t>{1000,1001} for Rank2</w:t>
            </w:r>
          </w:p>
        </w:tc>
      </w:tr>
      <w:tr w:rsidR="004C1EED" w:rsidRPr="00DF24B5" w14:paraId="4C2ABFB6" w14:textId="77777777" w:rsidTr="004C1EED">
        <w:trPr>
          <w:jc w:val="center"/>
        </w:trPr>
        <w:tc>
          <w:tcPr>
            <w:tcW w:w="1019" w:type="pct"/>
            <w:gridSpan w:val="2"/>
            <w:vMerge/>
            <w:shd w:val="clear" w:color="auto" w:fill="auto"/>
            <w:vAlign w:val="center"/>
          </w:tcPr>
          <w:p w14:paraId="2EB64E0C" w14:textId="77777777" w:rsidR="004C1EED" w:rsidRPr="00DF24B5" w:rsidRDefault="004C1EED" w:rsidP="004C1EED">
            <w:pPr>
              <w:pStyle w:val="TAL"/>
            </w:pPr>
          </w:p>
        </w:tc>
        <w:tc>
          <w:tcPr>
            <w:tcW w:w="1996" w:type="pct"/>
            <w:shd w:val="clear" w:color="auto" w:fill="auto"/>
            <w:vAlign w:val="center"/>
          </w:tcPr>
          <w:p w14:paraId="22DCE439" w14:textId="77777777" w:rsidR="004C1EED" w:rsidRPr="00DF24B5" w:rsidRDefault="004C1EED" w:rsidP="004C1EED">
            <w:pPr>
              <w:pStyle w:val="TAL"/>
            </w:pPr>
            <w:r w:rsidRPr="00DF24B5">
              <w:t>Number of PDSCH DMRS CDM group(s) without data</w:t>
            </w:r>
          </w:p>
        </w:tc>
        <w:tc>
          <w:tcPr>
            <w:tcW w:w="664" w:type="pct"/>
            <w:shd w:val="clear" w:color="auto" w:fill="auto"/>
            <w:vAlign w:val="center"/>
          </w:tcPr>
          <w:p w14:paraId="0F2C2B96" w14:textId="77777777" w:rsidR="004C1EED" w:rsidRPr="00DF24B5" w:rsidRDefault="004C1EED" w:rsidP="004C1EED">
            <w:pPr>
              <w:pStyle w:val="TAL"/>
            </w:pPr>
          </w:p>
        </w:tc>
        <w:tc>
          <w:tcPr>
            <w:tcW w:w="1321" w:type="pct"/>
            <w:shd w:val="clear" w:color="auto" w:fill="auto"/>
            <w:vAlign w:val="center"/>
          </w:tcPr>
          <w:p w14:paraId="2C90DAE8" w14:textId="77777777" w:rsidR="004C1EED" w:rsidRPr="00DF24B5" w:rsidRDefault="004C1EED" w:rsidP="004C1EED">
            <w:pPr>
              <w:pStyle w:val="TAC"/>
              <w:rPr>
                <w:lang w:eastAsia="zh-CN"/>
              </w:rPr>
            </w:pPr>
            <w:r w:rsidRPr="00DF24B5">
              <w:rPr>
                <w:lang w:eastAsia="zh-CN"/>
              </w:rPr>
              <w:t>2</w:t>
            </w:r>
          </w:p>
        </w:tc>
      </w:tr>
      <w:tr w:rsidR="004C1EED" w:rsidRPr="00DF24B5" w14:paraId="366C2932" w14:textId="77777777" w:rsidTr="004C1EED">
        <w:trPr>
          <w:jc w:val="center"/>
        </w:trPr>
        <w:tc>
          <w:tcPr>
            <w:tcW w:w="1019" w:type="pct"/>
            <w:gridSpan w:val="2"/>
            <w:vMerge w:val="restart"/>
            <w:shd w:val="clear" w:color="auto" w:fill="auto"/>
            <w:vAlign w:val="center"/>
          </w:tcPr>
          <w:p w14:paraId="1F098342" w14:textId="77777777" w:rsidR="004C1EED" w:rsidRPr="00DF24B5" w:rsidRDefault="004C1EED" w:rsidP="004C1EED">
            <w:pPr>
              <w:pStyle w:val="TAL"/>
            </w:pPr>
            <w:r w:rsidRPr="00DF24B5">
              <w:t>PTRS configuration</w:t>
            </w:r>
          </w:p>
        </w:tc>
        <w:tc>
          <w:tcPr>
            <w:tcW w:w="1996" w:type="pct"/>
            <w:shd w:val="clear" w:color="auto" w:fill="auto"/>
            <w:vAlign w:val="center"/>
          </w:tcPr>
          <w:p w14:paraId="4AFD4228" w14:textId="77777777" w:rsidR="004C1EED" w:rsidRPr="00DF24B5" w:rsidRDefault="004C1EED" w:rsidP="004C1EED">
            <w:pPr>
              <w:pStyle w:val="TAL"/>
            </w:pPr>
            <w:r w:rsidRPr="00DF24B5">
              <w:t>Frequency density (</w:t>
            </w:r>
            <w:r w:rsidRPr="00DF24B5">
              <w:rPr>
                <w:i/>
              </w:rPr>
              <w:t>K</w:t>
            </w:r>
            <w:r w:rsidRPr="00DF24B5">
              <w:rPr>
                <w:i/>
                <w:vertAlign w:val="subscript"/>
              </w:rPr>
              <w:t>PT-RS</w:t>
            </w:r>
            <w:r w:rsidRPr="00DF24B5">
              <w:t>)</w:t>
            </w:r>
          </w:p>
        </w:tc>
        <w:tc>
          <w:tcPr>
            <w:tcW w:w="664" w:type="pct"/>
            <w:shd w:val="clear" w:color="auto" w:fill="auto"/>
            <w:vAlign w:val="center"/>
          </w:tcPr>
          <w:p w14:paraId="70DFE7CC" w14:textId="77777777" w:rsidR="004C1EED" w:rsidRPr="00DF24B5" w:rsidRDefault="004C1EED" w:rsidP="004C1EED">
            <w:pPr>
              <w:pStyle w:val="TAL"/>
            </w:pPr>
          </w:p>
        </w:tc>
        <w:tc>
          <w:tcPr>
            <w:tcW w:w="1321" w:type="pct"/>
            <w:shd w:val="clear" w:color="auto" w:fill="auto"/>
            <w:vAlign w:val="center"/>
          </w:tcPr>
          <w:p w14:paraId="58CC7332" w14:textId="77777777" w:rsidR="004C1EED" w:rsidRPr="00DF24B5" w:rsidRDefault="004C1EED" w:rsidP="004C1EED">
            <w:pPr>
              <w:pStyle w:val="TAC"/>
              <w:rPr>
                <w:lang w:eastAsia="zh-CN"/>
              </w:rPr>
            </w:pPr>
            <w:r w:rsidRPr="00DF24B5">
              <w:rPr>
                <w:lang w:eastAsia="zh-CN"/>
              </w:rPr>
              <w:t>2</w:t>
            </w:r>
          </w:p>
        </w:tc>
      </w:tr>
      <w:tr w:rsidR="004C1EED" w:rsidRPr="00DF24B5" w14:paraId="5E815A18" w14:textId="77777777" w:rsidTr="004C1EED">
        <w:trPr>
          <w:jc w:val="center"/>
        </w:trPr>
        <w:tc>
          <w:tcPr>
            <w:tcW w:w="1019" w:type="pct"/>
            <w:gridSpan w:val="2"/>
            <w:vMerge/>
            <w:shd w:val="clear" w:color="auto" w:fill="auto"/>
            <w:vAlign w:val="center"/>
          </w:tcPr>
          <w:p w14:paraId="6E752972" w14:textId="77777777" w:rsidR="004C1EED" w:rsidRPr="00DF24B5" w:rsidRDefault="004C1EED" w:rsidP="004C1EED">
            <w:pPr>
              <w:pStyle w:val="TAL"/>
            </w:pPr>
          </w:p>
        </w:tc>
        <w:tc>
          <w:tcPr>
            <w:tcW w:w="1996" w:type="pct"/>
            <w:shd w:val="clear" w:color="auto" w:fill="auto"/>
            <w:vAlign w:val="center"/>
          </w:tcPr>
          <w:p w14:paraId="1FC3E2CB" w14:textId="77777777" w:rsidR="004C1EED" w:rsidRPr="00DF24B5" w:rsidRDefault="004C1EED" w:rsidP="004C1EED">
            <w:pPr>
              <w:pStyle w:val="TAL"/>
            </w:pPr>
            <w:r w:rsidRPr="00DF24B5">
              <w:t>Time density (</w:t>
            </w:r>
            <w:r w:rsidRPr="00DF24B5">
              <w:rPr>
                <w:i/>
              </w:rPr>
              <w:t>L</w:t>
            </w:r>
            <w:r w:rsidRPr="00DF24B5">
              <w:rPr>
                <w:i/>
                <w:vertAlign w:val="subscript"/>
              </w:rPr>
              <w:t>PT-RS</w:t>
            </w:r>
            <w:r w:rsidRPr="00DF24B5">
              <w:t>)</w:t>
            </w:r>
          </w:p>
        </w:tc>
        <w:tc>
          <w:tcPr>
            <w:tcW w:w="664" w:type="pct"/>
            <w:shd w:val="clear" w:color="auto" w:fill="auto"/>
            <w:vAlign w:val="center"/>
          </w:tcPr>
          <w:p w14:paraId="38E03A46" w14:textId="77777777" w:rsidR="004C1EED" w:rsidRPr="00DF24B5" w:rsidRDefault="004C1EED" w:rsidP="004C1EED">
            <w:pPr>
              <w:pStyle w:val="TAL"/>
            </w:pPr>
          </w:p>
        </w:tc>
        <w:tc>
          <w:tcPr>
            <w:tcW w:w="1321" w:type="pct"/>
            <w:shd w:val="clear" w:color="auto" w:fill="auto"/>
            <w:vAlign w:val="center"/>
          </w:tcPr>
          <w:p w14:paraId="0D284F92" w14:textId="77777777" w:rsidR="004C1EED" w:rsidRPr="00DF24B5" w:rsidRDefault="004C1EED" w:rsidP="004C1EED">
            <w:pPr>
              <w:pStyle w:val="TAC"/>
              <w:rPr>
                <w:lang w:eastAsia="zh-CN"/>
              </w:rPr>
            </w:pPr>
            <w:r w:rsidRPr="00DF24B5">
              <w:rPr>
                <w:lang w:eastAsia="zh-CN"/>
              </w:rPr>
              <w:t>1</w:t>
            </w:r>
          </w:p>
        </w:tc>
      </w:tr>
      <w:tr w:rsidR="004C1EED" w:rsidRPr="00DF24B5" w14:paraId="0E58EB03" w14:textId="77777777" w:rsidTr="004C1EED">
        <w:trPr>
          <w:jc w:val="center"/>
        </w:trPr>
        <w:tc>
          <w:tcPr>
            <w:tcW w:w="1019" w:type="pct"/>
            <w:gridSpan w:val="2"/>
            <w:vMerge/>
            <w:shd w:val="clear" w:color="auto" w:fill="auto"/>
            <w:vAlign w:val="center"/>
          </w:tcPr>
          <w:p w14:paraId="236A448E" w14:textId="77777777" w:rsidR="004C1EED" w:rsidRPr="00DF24B5" w:rsidRDefault="004C1EED" w:rsidP="004C1EED">
            <w:pPr>
              <w:pStyle w:val="TAL"/>
            </w:pPr>
          </w:p>
        </w:tc>
        <w:tc>
          <w:tcPr>
            <w:tcW w:w="1996" w:type="pct"/>
            <w:shd w:val="clear" w:color="auto" w:fill="auto"/>
            <w:vAlign w:val="center"/>
          </w:tcPr>
          <w:p w14:paraId="3ED4BC66" w14:textId="77777777" w:rsidR="004C1EED" w:rsidRPr="00DF24B5" w:rsidRDefault="004C1EED" w:rsidP="004C1EED">
            <w:pPr>
              <w:pStyle w:val="TAL"/>
            </w:pPr>
            <w:r w:rsidRPr="00DF24B5">
              <w:t>Resource Element Offset</w:t>
            </w:r>
          </w:p>
        </w:tc>
        <w:tc>
          <w:tcPr>
            <w:tcW w:w="664" w:type="pct"/>
            <w:shd w:val="clear" w:color="auto" w:fill="auto"/>
            <w:vAlign w:val="center"/>
          </w:tcPr>
          <w:p w14:paraId="024C7378" w14:textId="77777777" w:rsidR="004C1EED" w:rsidRPr="00DF24B5" w:rsidRDefault="004C1EED" w:rsidP="004C1EED">
            <w:pPr>
              <w:pStyle w:val="TAL"/>
            </w:pPr>
          </w:p>
        </w:tc>
        <w:tc>
          <w:tcPr>
            <w:tcW w:w="1321" w:type="pct"/>
            <w:shd w:val="clear" w:color="auto" w:fill="auto"/>
            <w:vAlign w:val="center"/>
          </w:tcPr>
          <w:p w14:paraId="49F670F9" w14:textId="77777777" w:rsidR="004C1EED" w:rsidRPr="00DF24B5" w:rsidRDefault="004C1EED" w:rsidP="004C1EED">
            <w:pPr>
              <w:pStyle w:val="TAC"/>
              <w:rPr>
                <w:lang w:eastAsia="zh-CN"/>
              </w:rPr>
            </w:pPr>
            <w:r w:rsidRPr="00DF24B5">
              <w:rPr>
                <w:lang w:eastAsia="zh-CN"/>
              </w:rPr>
              <w:t>2</w:t>
            </w:r>
          </w:p>
        </w:tc>
      </w:tr>
      <w:tr w:rsidR="004C1EED" w:rsidRPr="00DF24B5" w14:paraId="470FB863" w14:textId="77777777" w:rsidTr="004C1EED">
        <w:trPr>
          <w:jc w:val="center"/>
        </w:trPr>
        <w:tc>
          <w:tcPr>
            <w:tcW w:w="1019" w:type="pct"/>
            <w:gridSpan w:val="2"/>
            <w:shd w:val="clear" w:color="auto" w:fill="auto"/>
            <w:vAlign w:val="center"/>
          </w:tcPr>
          <w:p w14:paraId="043C8173" w14:textId="77777777" w:rsidR="004C1EED" w:rsidRPr="00DF24B5" w:rsidRDefault="004C1EED" w:rsidP="004C1EED">
            <w:pPr>
              <w:pStyle w:val="TAL"/>
            </w:pPr>
            <w:r w:rsidRPr="00DF24B5">
              <w:t>NZP CSI-RS for CSI acquisition</w:t>
            </w:r>
          </w:p>
        </w:tc>
        <w:tc>
          <w:tcPr>
            <w:tcW w:w="1996" w:type="pct"/>
            <w:tcBorders>
              <w:top w:val="single" w:sz="4" w:space="0" w:color="auto"/>
              <w:left w:val="single" w:sz="4" w:space="0" w:color="auto"/>
              <w:bottom w:val="single" w:sz="4" w:space="0" w:color="auto"/>
              <w:right w:val="single" w:sz="4" w:space="0" w:color="auto"/>
            </w:tcBorders>
            <w:shd w:val="clear" w:color="auto" w:fill="auto"/>
            <w:vAlign w:val="center"/>
          </w:tcPr>
          <w:p w14:paraId="203EC476" w14:textId="77777777" w:rsidR="004C1EED" w:rsidRPr="00DF24B5" w:rsidRDefault="004C1EED" w:rsidP="004C1EED">
            <w:pPr>
              <w:pStyle w:val="TAL"/>
            </w:pPr>
            <w:r w:rsidRPr="00DF24B5">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03B8BD"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vAlign w:val="center"/>
          </w:tcPr>
          <w:p w14:paraId="60D2E447" w14:textId="77777777" w:rsidR="004C1EED" w:rsidRPr="00DF24B5" w:rsidRDefault="004C1EED" w:rsidP="004C1EED">
            <w:pPr>
              <w:pStyle w:val="TAC"/>
            </w:pPr>
            <w:r w:rsidRPr="00DF24B5">
              <w:t>Start PRB 0</w:t>
            </w:r>
          </w:p>
          <w:p w14:paraId="158C6BC9" w14:textId="77777777" w:rsidR="004C1EED" w:rsidRPr="00DF24B5" w:rsidRDefault="004C1EED" w:rsidP="004C1EED">
            <w:pPr>
              <w:pStyle w:val="TAC"/>
            </w:pPr>
            <w:r w:rsidRPr="00DF24B5">
              <w:t>Number of PRB = BWP size</w:t>
            </w:r>
          </w:p>
        </w:tc>
      </w:tr>
      <w:tr w:rsidR="004C1EED" w:rsidRPr="00DF24B5" w14:paraId="2DBBB655" w14:textId="77777777" w:rsidTr="004C1EED">
        <w:trPr>
          <w:jc w:val="center"/>
        </w:trPr>
        <w:tc>
          <w:tcPr>
            <w:tcW w:w="3014" w:type="pct"/>
            <w:gridSpan w:val="3"/>
            <w:tcBorders>
              <w:right w:val="single" w:sz="4" w:space="0" w:color="auto"/>
            </w:tcBorders>
            <w:shd w:val="clear" w:color="auto" w:fill="auto"/>
            <w:vAlign w:val="center"/>
          </w:tcPr>
          <w:p w14:paraId="41219AE9" w14:textId="77777777" w:rsidR="004C1EED" w:rsidRPr="00DF24B5" w:rsidRDefault="004C1EED" w:rsidP="004C1EED">
            <w:pPr>
              <w:pStyle w:val="TAL"/>
            </w:pPr>
            <w:r w:rsidRPr="00DF24B5">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40BA88"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tcPr>
          <w:p w14:paraId="6B40BDBC" w14:textId="77777777" w:rsidR="004C1EED" w:rsidRPr="00DF24B5" w:rsidRDefault="004C1EED" w:rsidP="004C1EED">
            <w:pPr>
              <w:pStyle w:val="TAC"/>
            </w:pPr>
            <w:r w:rsidRPr="00DF24B5">
              <w:rPr>
                <w:szCs w:val="18"/>
                <w:lang w:eastAsia="zh-CN"/>
              </w:rPr>
              <w:t>{0,2,3,1}</w:t>
            </w:r>
          </w:p>
        </w:tc>
      </w:tr>
    </w:tbl>
    <w:p w14:paraId="154E970D" w14:textId="77777777" w:rsidR="004C1EED" w:rsidRPr="00DF24B5" w:rsidRDefault="004C1EED" w:rsidP="004C1EED"/>
    <w:p w14:paraId="03057BBC" w14:textId="77777777" w:rsidR="004C1EED" w:rsidRPr="00DF24B5" w:rsidRDefault="004C1EED" w:rsidP="004C1EED">
      <w:pPr>
        <w:pStyle w:val="Heading4"/>
      </w:pPr>
      <w:bookmarkStart w:id="4935" w:name="_Toc75165404"/>
      <w:bookmarkStart w:id="4936" w:name="_Toc75334328"/>
      <w:bookmarkStart w:id="4937" w:name="_Toc75508520"/>
      <w:bookmarkStart w:id="4938" w:name="_Toc75816259"/>
      <w:bookmarkStart w:id="4939" w:name="_Toc76541417"/>
      <w:bookmarkStart w:id="4940" w:name="_Toc76541984"/>
      <w:bookmarkStart w:id="4941" w:name="_Toc82429874"/>
      <w:bookmarkStart w:id="4942" w:name="_Toc89940125"/>
      <w:bookmarkStart w:id="4943" w:name="_Toc98754451"/>
      <w:bookmarkStart w:id="4944" w:name="_Toc106178265"/>
      <w:bookmarkStart w:id="4945" w:name="_Toc114148983"/>
      <w:bookmarkStart w:id="4946" w:name="_Toc124151228"/>
      <w:bookmarkStart w:id="4947" w:name="_Toc130393768"/>
      <w:bookmarkStart w:id="4948" w:name="_Toc137562155"/>
      <w:bookmarkStart w:id="4949" w:name="_Toc138871297"/>
      <w:bookmarkStart w:id="4950" w:name="_Toc145534747"/>
      <w:bookmarkStart w:id="4951" w:name="_Toc176472909"/>
      <w:bookmarkStart w:id="4952" w:name="_Toc187248140"/>
      <w:bookmarkStart w:id="4953" w:name="_Toc194054490"/>
      <w:bookmarkStart w:id="4954" w:name="_Toc200115782"/>
      <w:r>
        <w:t>7</w:t>
      </w:r>
      <w:r w:rsidRPr="00DF24B5">
        <w:t>.</w:t>
      </w:r>
      <w:r>
        <w:t>1</w:t>
      </w:r>
      <w:r w:rsidRPr="00DF24B5">
        <w:t>.3.2</w:t>
      </w:r>
      <w:r w:rsidRPr="00DF24B5">
        <w:tab/>
        <w:t>Reporting of Channel Quality Indicator (CQI)</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04687CA5" w14:textId="77777777" w:rsidR="004C1EED" w:rsidRPr="00DF24B5" w:rsidRDefault="004C1EED" w:rsidP="004C1EED">
      <w:pPr>
        <w:pStyle w:val="Heading5"/>
      </w:pPr>
      <w:bookmarkStart w:id="4955" w:name="_Toc75165405"/>
      <w:bookmarkStart w:id="4956" w:name="_Toc75334329"/>
      <w:bookmarkStart w:id="4957" w:name="_Toc75508521"/>
      <w:bookmarkStart w:id="4958" w:name="_Toc75816260"/>
      <w:bookmarkStart w:id="4959" w:name="_Toc76541418"/>
      <w:bookmarkStart w:id="4960" w:name="_Toc76541985"/>
      <w:bookmarkStart w:id="4961" w:name="_Toc82429875"/>
      <w:bookmarkStart w:id="4962" w:name="_Toc89940126"/>
      <w:bookmarkStart w:id="4963" w:name="_Toc98754452"/>
      <w:bookmarkStart w:id="4964" w:name="_Toc106178266"/>
      <w:bookmarkStart w:id="4965" w:name="_Toc114148984"/>
      <w:bookmarkStart w:id="4966" w:name="_Toc124151229"/>
      <w:bookmarkStart w:id="4967" w:name="_Toc130393769"/>
      <w:bookmarkStart w:id="4968" w:name="_Toc137562156"/>
      <w:bookmarkStart w:id="4969" w:name="_Toc138871298"/>
      <w:bookmarkStart w:id="4970" w:name="_Toc145534748"/>
      <w:bookmarkStart w:id="4971" w:name="_Toc176472910"/>
      <w:bookmarkStart w:id="4972" w:name="_Toc187248141"/>
      <w:bookmarkStart w:id="4973" w:name="_Toc194054491"/>
      <w:bookmarkStart w:id="4974" w:name="_Toc200115783"/>
      <w:r>
        <w:t>7</w:t>
      </w:r>
      <w:r w:rsidRPr="00DF24B5">
        <w:t>.</w:t>
      </w:r>
      <w:r>
        <w:t>1</w:t>
      </w:r>
      <w:r w:rsidRPr="00DF24B5">
        <w:t>.3.2.1</w:t>
      </w:r>
      <w:r w:rsidRPr="00DF24B5">
        <w:tab/>
        <w:t>Definition and applicability</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378272E7" w14:textId="77777777" w:rsidR="004C1EED" w:rsidRPr="00DF24B5" w:rsidRDefault="004C1EED" w:rsidP="004C1EED">
      <w:r w:rsidRPr="00DF24B5">
        <w:t>The performance requirement of CSI reporting is determined by the reporting variance and the BLER performance using the transport format indicated by the reported CQI. The purpose is to verify that the reported CQI values are in accordance with the CQI definition given in TS 38.214 [</w:t>
      </w:r>
      <w:r>
        <w:t>15</w:t>
      </w:r>
      <w:r w:rsidRPr="00DF24B5">
        <w:t>]. To account for sensitivity of the input SNR the reporting definition is considered to be verified if the reporting accuracy is met for at least one of two SNR levels separated by an offset of 1 dB.</w:t>
      </w:r>
    </w:p>
    <w:p w14:paraId="227ED1CA" w14:textId="77777777" w:rsidR="004C1EED" w:rsidRPr="00DF24B5" w:rsidRDefault="004C1EED" w:rsidP="004C1EED">
      <w:pPr>
        <w:pStyle w:val="Heading5"/>
      </w:pPr>
      <w:bookmarkStart w:id="4975" w:name="_Toc75165406"/>
      <w:bookmarkStart w:id="4976" w:name="_Toc75334330"/>
      <w:bookmarkStart w:id="4977" w:name="_Toc75508522"/>
      <w:bookmarkStart w:id="4978" w:name="_Toc75816261"/>
      <w:bookmarkStart w:id="4979" w:name="_Toc76541419"/>
      <w:bookmarkStart w:id="4980" w:name="_Toc76541986"/>
      <w:bookmarkStart w:id="4981" w:name="_Toc82429876"/>
      <w:bookmarkStart w:id="4982" w:name="_Toc89940127"/>
      <w:bookmarkStart w:id="4983" w:name="_Toc98754453"/>
      <w:bookmarkStart w:id="4984" w:name="_Toc106178267"/>
      <w:bookmarkStart w:id="4985" w:name="_Toc114148985"/>
      <w:bookmarkStart w:id="4986" w:name="_Toc124151230"/>
      <w:bookmarkStart w:id="4987" w:name="_Toc130393770"/>
      <w:bookmarkStart w:id="4988" w:name="_Toc137562157"/>
      <w:bookmarkStart w:id="4989" w:name="_Toc138871299"/>
      <w:bookmarkStart w:id="4990" w:name="_Toc145534749"/>
      <w:bookmarkStart w:id="4991" w:name="_Toc176472911"/>
      <w:bookmarkStart w:id="4992" w:name="_Toc187248142"/>
      <w:bookmarkStart w:id="4993" w:name="_Toc194054492"/>
      <w:bookmarkStart w:id="4994" w:name="_Toc200115784"/>
      <w:r>
        <w:t>7</w:t>
      </w:r>
      <w:r w:rsidRPr="00DF24B5">
        <w:t>.</w:t>
      </w:r>
      <w:r>
        <w:t>1</w:t>
      </w:r>
      <w:r w:rsidRPr="00DF24B5">
        <w:t>.3.2.2</w:t>
      </w:r>
      <w:r w:rsidRPr="00DF24B5">
        <w:tab/>
        <w:t>Minimum requirement</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764300AE" w14:textId="77777777" w:rsidR="004C1EED" w:rsidRPr="00DF24B5" w:rsidRDefault="004C1EED" w:rsidP="004C1EED">
      <w:r w:rsidRPr="00DF24B5">
        <w:t xml:space="preserve">The minimum requirement for </w:t>
      </w:r>
      <w:r>
        <w:rPr>
          <w:i/>
          <w:iCs/>
        </w:rPr>
        <w:t>NCR</w:t>
      </w:r>
      <w:r w:rsidRPr="00DF24B5">
        <w:rPr>
          <w:i/>
          <w:iCs/>
        </w:rPr>
        <w:t>-MT type 2-O</w:t>
      </w:r>
      <w:r w:rsidRPr="00DF24B5">
        <w:t xml:space="preserve"> is in TS 38.1</w:t>
      </w:r>
      <w:r>
        <w:t>06</w:t>
      </w:r>
      <w:r w:rsidRPr="00DF24B5">
        <w:t> [</w:t>
      </w:r>
      <w:r>
        <w:t>2</w:t>
      </w:r>
      <w:r w:rsidRPr="00DF24B5">
        <w:t>] clause </w:t>
      </w:r>
      <w:r>
        <w:t>9.4.1</w:t>
      </w:r>
      <w:r w:rsidRPr="00DF24B5">
        <w:t>.</w:t>
      </w:r>
    </w:p>
    <w:p w14:paraId="037E0C4D" w14:textId="77777777" w:rsidR="004C1EED" w:rsidRPr="00DF24B5" w:rsidRDefault="004C1EED" w:rsidP="004C1EED">
      <w:pPr>
        <w:pStyle w:val="Heading5"/>
      </w:pPr>
      <w:bookmarkStart w:id="4995" w:name="_Toc75165407"/>
      <w:bookmarkStart w:id="4996" w:name="_Toc75334331"/>
      <w:bookmarkStart w:id="4997" w:name="_Toc75508523"/>
      <w:bookmarkStart w:id="4998" w:name="_Toc75816262"/>
      <w:bookmarkStart w:id="4999" w:name="_Toc76541420"/>
      <w:bookmarkStart w:id="5000" w:name="_Toc76541987"/>
      <w:bookmarkStart w:id="5001" w:name="_Toc82429877"/>
      <w:bookmarkStart w:id="5002" w:name="_Toc89940128"/>
      <w:bookmarkStart w:id="5003" w:name="_Toc98754454"/>
      <w:bookmarkStart w:id="5004" w:name="_Toc106178268"/>
      <w:bookmarkStart w:id="5005" w:name="_Toc114148986"/>
      <w:bookmarkStart w:id="5006" w:name="_Toc124151231"/>
      <w:bookmarkStart w:id="5007" w:name="_Toc130393771"/>
      <w:bookmarkStart w:id="5008" w:name="_Toc137562158"/>
      <w:bookmarkStart w:id="5009" w:name="_Toc138871300"/>
      <w:bookmarkStart w:id="5010" w:name="_Toc145534750"/>
      <w:bookmarkStart w:id="5011" w:name="_Toc176472912"/>
      <w:bookmarkStart w:id="5012" w:name="_Toc187248143"/>
      <w:bookmarkStart w:id="5013" w:name="_Toc194054493"/>
      <w:bookmarkStart w:id="5014" w:name="_Toc200115785"/>
      <w:r>
        <w:t>7</w:t>
      </w:r>
      <w:r w:rsidRPr="00DF24B5">
        <w:t>.</w:t>
      </w:r>
      <w:r>
        <w:t>1</w:t>
      </w:r>
      <w:r w:rsidRPr="00DF24B5">
        <w:t>.3.2.3</w:t>
      </w:r>
      <w:r w:rsidRPr="00DF24B5">
        <w:tab/>
        <w:t>Test purpose</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15AA8778" w14:textId="77777777" w:rsidR="004C1EED" w:rsidRPr="00DF24B5" w:rsidRDefault="004C1EED" w:rsidP="004C1EED">
      <w:r w:rsidRPr="00DF24B5">
        <w:t>The test shall verify the receiver's ability to report correct median CQI and expected BLER performance under AWGN conditions.</w:t>
      </w:r>
    </w:p>
    <w:p w14:paraId="4A1BC17D" w14:textId="77777777" w:rsidR="004C1EED" w:rsidRPr="00DF24B5" w:rsidRDefault="004C1EED" w:rsidP="004C1EED">
      <w:pPr>
        <w:pStyle w:val="Heading5"/>
      </w:pPr>
      <w:bookmarkStart w:id="5015" w:name="_Toc75165408"/>
      <w:bookmarkStart w:id="5016" w:name="_Toc75334332"/>
      <w:bookmarkStart w:id="5017" w:name="_Toc75508524"/>
      <w:bookmarkStart w:id="5018" w:name="_Toc75816263"/>
      <w:bookmarkStart w:id="5019" w:name="_Toc76541421"/>
      <w:bookmarkStart w:id="5020" w:name="_Toc76541988"/>
      <w:bookmarkStart w:id="5021" w:name="_Toc82429878"/>
      <w:bookmarkStart w:id="5022" w:name="_Toc89940129"/>
      <w:bookmarkStart w:id="5023" w:name="_Toc98754455"/>
      <w:bookmarkStart w:id="5024" w:name="_Toc106178269"/>
      <w:bookmarkStart w:id="5025" w:name="_Toc114148987"/>
      <w:bookmarkStart w:id="5026" w:name="_Toc124151232"/>
      <w:bookmarkStart w:id="5027" w:name="_Toc130393772"/>
      <w:bookmarkStart w:id="5028" w:name="_Toc137562159"/>
      <w:bookmarkStart w:id="5029" w:name="_Toc138871301"/>
      <w:bookmarkStart w:id="5030" w:name="_Toc145534751"/>
      <w:bookmarkStart w:id="5031" w:name="_Toc176472913"/>
      <w:bookmarkStart w:id="5032" w:name="_Toc187248144"/>
      <w:bookmarkStart w:id="5033" w:name="_Toc194054494"/>
      <w:bookmarkStart w:id="5034" w:name="_Toc200115786"/>
      <w:r>
        <w:t>7</w:t>
      </w:r>
      <w:r w:rsidRPr="00DF24B5">
        <w:t>.</w:t>
      </w:r>
      <w:r>
        <w:t>1</w:t>
      </w:r>
      <w:r w:rsidRPr="00DF24B5">
        <w:t>.3.2.4</w:t>
      </w:r>
      <w:r w:rsidRPr="00DF24B5">
        <w:tab/>
        <w:t>Method of test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25DAA969" w14:textId="77777777" w:rsidR="004C1EED" w:rsidRPr="00DF24B5" w:rsidRDefault="004C1EED" w:rsidP="004C1EED">
      <w:pPr>
        <w:pStyle w:val="Heading6"/>
      </w:pPr>
      <w:bookmarkStart w:id="5035" w:name="_Toc176472914"/>
      <w:bookmarkStart w:id="5036" w:name="_Toc187248145"/>
      <w:bookmarkStart w:id="5037" w:name="_Toc194054495"/>
      <w:bookmarkStart w:id="5038" w:name="_Toc200115787"/>
      <w:r>
        <w:t>7</w:t>
      </w:r>
      <w:r w:rsidRPr="00DF24B5">
        <w:t>.</w:t>
      </w:r>
      <w:r>
        <w:t>1</w:t>
      </w:r>
      <w:r w:rsidRPr="00DF24B5">
        <w:t>.3.2.4.1</w:t>
      </w:r>
      <w:r w:rsidRPr="00DF24B5">
        <w:tab/>
        <w:t>Initial conditions</w:t>
      </w:r>
      <w:bookmarkEnd w:id="5035"/>
      <w:bookmarkEnd w:id="5036"/>
      <w:bookmarkEnd w:id="5037"/>
      <w:bookmarkEnd w:id="5038"/>
    </w:p>
    <w:p w14:paraId="50A1E22E" w14:textId="77777777" w:rsidR="004C1EED" w:rsidRPr="00DF24B5" w:rsidRDefault="004C1EED" w:rsidP="004C1EED">
      <w:r w:rsidRPr="00DF24B5">
        <w:t>Test environment:</w:t>
      </w:r>
      <w:r w:rsidRPr="00DF24B5">
        <w:tab/>
        <w:t>Normal, see annex B.2.</w:t>
      </w:r>
    </w:p>
    <w:p w14:paraId="6D6EF206" w14:textId="77777777" w:rsidR="004C1EED" w:rsidRPr="00DF24B5" w:rsidRDefault="004C1EED" w:rsidP="004C1EED">
      <w:r w:rsidRPr="00DF24B5">
        <w:t>RF channels to be tested for single carrier:</w:t>
      </w:r>
      <w:r w:rsidRPr="00DF24B5">
        <w:tab/>
        <w:t>M; see clause 4.9.1.</w:t>
      </w:r>
    </w:p>
    <w:p w14:paraId="5447BEEC" w14:textId="77777777" w:rsidR="004C1EED" w:rsidRPr="00DF24B5" w:rsidRDefault="004C1EED" w:rsidP="004C1EED">
      <w:r w:rsidRPr="00DF24B5">
        <w:t>RF channels to be tested for carrier aggregation: M</w:t>
      </w:r>
      <w:r w:rsidRPr="00DF24B5">
        <w:rPr>
          <w:vertAlign w:val="subscript"/>
        </w:rPr>
        <w:t>BW Channel CA</w:t>
      </w:r>
      <w:r w:rsidRPr="00DF24B5">
        <w:t>; see clause 4.9.1.</w:t>
      </w:r>
    </w:p>
    <w:p w14:paraId="5F744F8E" w14:textId="77777777" w:rsidR="004C1EED" w:rsidRPr="00DF24B5" w:rsidRDefault="004C1EED" w:rsidP="004C1EED">
      <w:pPr>
        <w:rPr>
          <w:lang w:eastAsia="ja-JP"/>
        </w:rPr>
      </w:pPr>
      <w:r w:rsidRPr="00DF24B5">
        <w:rPr>
          <w:lang w:eastAsia="ja-JP"/>
        </w:rPr>
        <w:t>Direction to be tested:</w:t>
      </w:r>
      <w:r w:rsidRPr="00DF24B5">
        <w:rPr>
          <w:lang w:eastAsia="zh-CN"/>
        </w:rPr>
        <w:t xml:space="preserve"> </w:t>
      </w:r>
      <w:r w:rsidRPr="00DF24B5">
        <w:rPr>
          <w:lang w:eastAsia="ja-JP"/>
        </w:rPr>
        <w:t xml:space="preserve">OTA REFSENS </w:t>
      </w:r>
      <w:r w:rsidRPr="00DF24B5">
        <w:rPr>
          <w:i/>
          <w:iCs/>
          <w:lang w:eastAsia="ja-JP"/>
        </w:rPr>
        <w:t>receiver target reference direction</w:t>
      </w:r>
      <w:r w:rsidRPr="00DF24B5">
        <w:rPr>
          <w:lang w:eastAsia="ja-JP"/>
        </w:rPr>
        <w:t xml:space="preserve"> (</w:t>
      </w:r>
      <w:r w:rsidRPr="00DF24B5">
        <w:rPr>
          <w:lang w:eastAsia="zh-CN"/>
        </w:rPr>
        <w:t xml:space="preserve">see </w:t>
      </w:r>
      <w:r w:rsidRPr="008D4F6D">
        <w:rPr>
          <w:lang w:eastAsia="ja-JP"/>
        </w:rPr>
        <w:t>D.</w:t>
      </w:r>
      <w:r>
        <w:rPr>
          <w:lang w:eastAsia="ja-JP"/>
        </w:rPr>
        <w:t>x</w:t>
      </w:r>
      <w:r w:rsidRPr="008D4F6D">
        <w:rPr>
          <w:lang w:eastAsia="zh-CN"/>
        </w:rPr>
        <w:t xml:space="preserve"> in table 4.6-1</w:t>
      </w:r>
      <w:r w:rsidRPr="00DF24B5">
        <w:rPr>
          <w:lang w:eastAsia="ja-JP"/>
        </w:rPr>
        <w:t>).</w:t>
      </w:r>
    </w:p>
    <w:p w14:paraId="0C1CE30A" w14:textId="77777777" w:rsidR="004C1EED" w:rsidRPr="00DF24B5" w:rsidRDefault="004C1EED" w:rsidP="004C1EED">
      <w:pPr>
        <w:pStyle w:val="Heading6"/>
      </w:pPr>
      <w:bookmarkStart w:id="5039" w:name="_Toc176472915"/>
      <w:bookmarkStart w:id="5040" w:name="_Toc187248146"/>
      <w:bookmarkStart w:id="5041" w:name="_Toc194054496"/>
      <w:bookmarkStart w:id="5042" w:name="_Toc200115788"/>
      <w:r>
        <w:t>7</w:t>
      </w:r>
      <w:r w:rsidRPr="00DF24B5">
        <w:t>.</w:t>
      </w:r>
      <w:r>
        <w:t>1</w:t>
      </w:r>
      <w:r w:rsidRPr="00DF24B5">
        <w:t>.3.2.4.2</w:t>
      </w:r>
      <w:r w:rsidRPr="00DF24B5">
        <w:tab/>
        <w:t>Procedure</w:t>
      </w:r>
      <w:bookmarkEnd w:id="5039"/>
      <w:bookmarkEnd w:id="5040"/>
      <w:bookmarkEnd w:id="5041"/>
      <w:bookmarkEnd w:id="5042"/>
    </w:p>
    <w:p w14:paraId="4B3EB20D" w14:textId="77777777" w:rsidR="004C1EED" w:rsidRPr="00DF24B5" w:rsidRDefault="004C1EED" w:rsidP="004C1EED">
      <w:pPr>
        <w:pStyle w:val="B1"/>
        <w:rPr>
          <w:lang w:eastAsia="zh-CN"/>
        </w:rPr>
      </w:pPr>
      <w:r w:rsidRPr="00DF24B5">
        <w:rPr>
          <w:lang w:eastAsia="ja-JP"/>
        </w:rPr>
        <w:t>1)</w:t>
      </w:r>
      <w:r w:rsidRPr="00DF24B5">
        <w:rPr>
          <w:lang w:eastAsia="ja-JP"/>
        </w:rPr>
        <w:tab/>
        <w:t xml:space="preserve">Place the </w:t>
      </w:r>
      <w:r>
        <w:rPr>
          <w:lang w:eastAsia="ja-JP"/>
        </w:rPr>
        <w:t>NCR</w:t>
      </w:r>
      <w:r w:rsidRPr="00DF24B5">
        <w:rPr>
          <w:lang w:eastAsia="ja-JP"/>
        </w:rPr>
        <w:t xml:space="preserve">-MT with </w:t>
      </w:r>
      <w:r w:rsidRPr="00DF24B5">
        <w:rPr>
          <w:lang w:eastAsia="zh-CN"/>
        </w:rPr>
        <w:t xml:space="preserve">its manufacturer declared coordinate system reference point </w:t>
      </w:r>
      <w:r w:rsidRPr="00DF24B5">
        <w:rPr>
          <w:lang w:eastAsia="ja-JP"/>
        </w:rPr>
        <w:t xml:space="preserve">in the same place as </w:t>
      </w:r>
      <w:r w:rsidRPr="00DF24B5">
        <w:rPr>
          <w:lang w:eastAsia="zh-CN"/>
        </w:rPr>
        <w:t>calibrated point in the test system</w:t>
      </w:r>
      <w:r w:rsidRPr="00DF24B5">
        <w:rPr>
          <w:rFonts w:eastAsia="Yu Gothic UI"/>
          <w:lang w:eastAsia="ja-JP"/>
        </w:rPr>
        <w:t xml:space="preserve">, as shown in </w:t>
      </w:r>
      <w:r w:rsidRPr="00DF24B5">
        <w:rPr>
          <w:lang w:eastAsia="ja-JP"/>
        </w:rPr>
        <w:t xml:space="preserve">annex </w:t>
      </w:r>
      <w:r>
        <w:rPr>
          <w:lang w:eastAsia="zh-CN"/>
        </w:rPr>
        <w:t>E.7</w:t>
      </w:r>
      <w:r w:rsidRPr="00DF24B5">
        <w:rPr>
          <w:lang w:eastAsia="ja-JP"/>
        </w:rPr>
        <w:t>.</w:t>
      </w:r>
    </w:p>
    <w:p w14:paraId="3F417823" w14:textId="77777777" w:rsidR="004C1EED" w:rsidRPr="00DF24B5" w:rsidRDefault="004C1EED" w:rsidP="004C1EED">
      <w:pPr>
        <w:pStyle w:val="B1"/>
        <w:rPr>
          <w:lang w:eastAsia="zh-CN"/>
        </w:rPr>
      </w:pPr>
      <w:r w:rsidRPr="00DF24B5">
        <w:rPr>
          <w:lang w:eastAsia="ja-JP"/>
        </w:rPr>
        <w:t>2)</w:t>
      </w:r>
      <w:r w:rsidRPr="00DF24B5">
        <w:rPr>
          <w:lang w:eastAsia="ja-JP"/>
        </w:rPr>
        <w:tab/>
        <w:t>Align the</w:t>
      </w:r>
      <w:r w:rsidRPr="00DF24B5">
        <w:rPr>
          <w:lang w:eastAsia="zh-CN"/>
        </w:rPr>
        <w:t xml:space="preserve"> manufacturer declared coordinate system orientation of the </w:t>
      </w:r>
      <w:r>
        <w:rPr>
          <w:lang w:eastAsia="ja-JP"/>
        </w:rPr>
        <w:t>NCR</w:t>
      </w:r>
      <w:r w:rsidRPr="00DF24B5">
        <w:rPr>
          <w:lang w:eastAsia="ja-JP"/>
        </w:rPr>
        <w:t xml:space="preserve">-MT </w:t>
      </w:r>
      <w:r w:rsidRPr="00DF24B5">
        <w:rPr>
          <w:lang w:eastAsia="zh-CN"/>
        </w:rPr>
        <w:t>with the test system.</w:t>
      </w:r>
    </w:p>
    <w:p w14:paraId="4DAAA145" w14:textId="77777777" w:rsidR="004C1EED" w:rsidRPr="00DF24B5" w:rsidRDefault="004C1EED" w:rsidP="004C1EED">
      <w:pPr>
        <w:pStyle w:val="B1"/>
        <w:rPr>
          <w:lang w:eastAsia="ja-JP"/>
        </w:rPr>
      </w:pPr>
      <w:r w:rsidRPr="00DF24B5">
        <w:rPr>
          <w:rFonts w:eastAsia="Yu Gothic UI"/>
          <w:lang w:eastAsia="ja-JP"/>
        </w:rPr>
        <w:t>3</w:t>
      </w:r>
      <w:r w:rsidRPr="00DF24B5">
        <w:rPr>
          <w:lang w:eastAsia="ja-JP"/>
        </w:rPr>
        <w:t>)</w:t>
      </w:r>
      <w:r w:rsidRPr="00DF24B5">
        <w:rPr>
          <w:lang w:eastAsia="ja-JP"/>
        </w:rPr>
        <w:tab/>
      </w:r>
      <w:r w:rsidRPr="00DF24B5">
        <w:rPr>
          <w:rFonts w:eastAsia="Yu Gothic UI"/>
          <w:lang w:eastAsia="ja-JP"/>
        </w:rPr>
        <w:t xml:space="preserve">Set </w:t>
      </w:r>
      <w:r w:rsidRPr="00DF24B5">
        <w:rPr>
          <w:lang w:eastAsia="zh-CN"/>
        </w:rPr>
        <w:t xml:space="preserve">the </w:t>
      </w:r>
      <w:r>
        <w:rPr>
          <w:lang w:eastAsia="ja-JP"/>
        </w:rPr>
        <w:t>NCR</w:t>
      </w:r>
      <w:r w:rsidRPr="00DF24B5">
        <w:rPr>
          <w:lang w:eastAsia="ja-JP"/>
        </w:rPr>
        <w:t xml:space="preserve">-MT </w:t>
      </w:r>
      <w:r w:rsidRPr="00DF24B5">
        <w:rPr>
          <w:lang w:eastAsia="zh-CN"/>
        </w:rPr>
        <w:t>in the declared direction to be tested.</w:t>
      </w:r>
    </w:p>
    <w:p w14:paraId="25F9A3A4" w14:textId="77777777" w:rsidR="004C1EED" w:rsidRPr="00DF24B5" w:rsidRDefault="004C1EED" w:rsidP="004C1EED">
      <w:pPr>
        <w:pStyle w:val="B1"/>
        <w:rPr>
          <w:lang w:eastAsia="ja-JP"/>
        </w:rPr>
      </w:pPr>
      <w:r w:rsidRPr="00DF24B5">
        <w:rPr>
          <w:lang w:eastAsia="ja-JP"/>
        </w:rPr>
        <w:t>4)</w:t>
      </w:r>
      <w:r w:rsidRPr="00DF24B5">
        <w:rPr>
          <w:lang w:eastAsia="ja-JP"/>
        </w:rPr>
        <w:tab/>
        <w:t xml:space="preserve">Connect the </w:t>
      </w:r>
      <w:r>
        <w:rPr>
          <w:lang w:eastAsia="ja-JP"/>
        </w:rPr>
        <w:t>NCR</w:t>
      </w:r>
      <w:r w:rsidRPr="00DF24B5">
        <w:rPr>
          <w:lang w:eastAsia="ja-JP"/>
        </w:rPr>
        <w:t xml:space="preserve">-MT tester generating the wanted signal and AWGN generators to a test antenna via a combining network in OTA test setup, as shown in annex </w:t>
      </w:r>
      <w:r>
        <w:rPr>
          <w:lang w:eastAsia="ja-JP"/>
        </w:rPr>
        <w:t>E.7</w:t>
      </w:r>
      <w:r w:rsidRPr="00DF24B5">
        <w:rPr>
          <w:lang w:eastAsia="ja-JP"/>
        </w:rPr>
        <w:t>.</w:t>
      </w:r>
      <w:r w:rsidRPr="00DF24B5">
        <w:rPr>
          <w:lang w:eastAsia="zh-CN"/>
        </w:rPr>
        <w:t xml:space="preserve"> Each of the demodulation branch signals should be transmitted on one polarization of the test antenna(s).</w:t>
      </w:r>
    </w:p>
    <w:p w14:paraId="7507A0AB" w14:textId="77777777" w:rsidR="004C1EED" w:rsidRPr="00DF24B5" w:rsidRDefault="004C1EED" w:rsidP="004C1EED">
      <w:pPr>
        <w:pStyle w:val="B1"/>
        <w:rPr>
          <w:lang w:eastAsia="zh-CN"/>
        </w:rPr>
      </w:pPr>
      <w:r w:rsidRPr="00DF24B5">
        <w:rPr>
          <w:lang w:eastAsia="zh-CN"/>
        </w:rPr>
        <w:t>5</w:t>
      </w:r>
      <w:r w:rsidRPr="00DF24B5">
        <w:rPr>
          <w:lang w:eastAsia="ja-JP"/>
        </w:rPr>
        <w:t>)</w:t>
      </w:r>
      <w:r w:rsidRPr="00DF24B5">
        <w:rPr>
          <w:lang w:eastAsia="ja-JP"/>
        </w:rPr>
        <w:tab/>
      </w:r>
      <w:r w:rsidRPr="00DF24B5">
        <w:rPr>
          <w:lang w:eastAsia="zh-CN"/>
        </w:rPr>
        <w:t xml:space="preserve">The characteristics of the wanted signal shall be configured according to the corresponding DL reference measurement channel defined in </w:t>
      </w:r>
      <w:r w:rsidRPr="00DF24B5">
        <w:rPr>
          <w:lang w:eastAsia="ja-JP"/>
        </w:rPr>
        <w:t>annex</w:t>
      </w:r>
      <w:r w:rsidRPr="00DF24B5">
        <w:rPr>
          <w:lang w:eastAsia="zh-CN"/>
        </w:rPr>
        <w:t xml:space="preserve"> </w:t>
      </w:r>
      <w:r>
        <w:rPr>
          <w:lang w:eastAsia="zh-CN"/>
        </w:rPr>
        <w:t>H</w:t>
      </w:r>
      <w:r w:rsidRPr="00DF24B5">
        <w:rPr>
          <w:lang w:eastAsia="zh-CN"/>
        </w:rPr>
        <w:t xml:space="preserve">, and according to additional test parameters listed in </w:t>
      </w:r>
      <w:r w:rsidRPr="00DF24B5">
        <w:rPr>
          <w:lang w:eastAsia="ja-JP"/>
        </w:rPr>
        <w:t>table</w:t>
      </w:r>
      <w:r w:rsidRPr="00DF24B5">
        <w:rPr>
          <w:lang w:eastAsia="zh-CN"/>
        </w:rPr>
        <w:t xml:space="preserve"> </w:t>
      </w:r>
      <w:r>
        <w:rPr>
          <w:lang w:eastAsia="ja-JP"/>
        </w:rPr>
        <w:t>7</w:t>
      </w:r>
      <w:r w:rsidRPr="00DF24B5">
        <w:rPr>
          <w:lang w:eastAsia="ja-JP"/>
        </w:rPr>
        <w:t>.</w:t>
      </w:r>
      <w:r>
        <w:rPr>
          <w:lang w:eastAsia="ja-JP"/>
        </w:rPr>
        <w:t>1</w:t>
      </w:r>
      <w:r w:rsidRPr="00DF24B5">
        <w:rPr>
          <w:lang w:eastAsia="ja-JP"/>
        </w:rPr>
        <w:t>.3.2.4.2</w:t>
      </w:r>
      <w:r w:rsidRPr="00DF24B5">
        <w:rPr>
          <w:lang w:eastAsia="zh-CN"/>
        </w:rPr>
        <w:t>-</w:t>
      </w:r>
      <w:r>
        <w:rPr>
          <w:lang w:eastAsia="zh-CN"/>
        </w:rPr>
        <w:t>1.</w:t>
      </w:r>
    </w:p>
    <w:p w14:paraId="40ABB502" w14:textId="77777777" w:rsidR="004C1EED" w:rsidRPr="00681B98" w:rsidRDefault="004C1EED" w:rsidP="004C1EED">
      <w:pPr>
        <w:pStyle w:val="TH"/>
      </w:pPr>
      <w:r w:rsidRPr="00681B98">
        <w:t>Table 7.1.3.2.4.2-1: Test parameters for testing CQI reporting requirements for FR2</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4"/>
        <w:gridCol w:w="71"/>
        <w:gridCol w:w="2653"/>
        <w:gridCol w:w="740"/>
        <w:gridCol w:w="507"/>
        <w:gridCol w:w="567"/>
        <w:gridCol w:w="425"/>
        <w:gridCol w:w="709"/>
      </w:tblGrid>
      <w:tr w:rsidR="004C1EED" w:rsidRPr="00DF24B5" w14:paraId="74B55ED7"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4BF55B" w14:textId="77777777" w:rsidR="004C1EED" w:rsidRPr="00681B98" w:rsidRDefault="004C1EED" w:rsidP="004C1EED">
            <w:pPr>
              <w:pStyle w:val="TAH"/>
            </w:pPr>
            <w:r w:rsidRPr="00681B98">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105F8C" w14:textId="77777777" w:rsidR="004C1EED" w:rsidRPr="00681B98" w:rsidRDefault="004C1EED" w:rsidP="004C1EED">
            <w:pPr>
              <w:pStyle w:val="TAH"/>
            </w:pPr>
            <w:r w:rsidRPr="00681B98">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E2E869B" w14:textId="77777777" w:rsidR="004C1EED" w:rsidRPr="00681B98" w:rsidRDefault="004C1EED" w:rsidP="004C1EED">
            <w:pPr>
              <w:pStyle w:val="TAH"/>
            </w:pPr>
            <w:r w:rsidRPr="00681B98">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9EEAED2" w14:textId="77777777" w:rsidR="004C1EED" w:rsidRPr="00681B98" w:rsidRDefault="004C1EED" w:rsidP="004C1EED">
            <w:pPr>
              <w:pStyle w:val="TAH"/>
            </w:pPr>
            <w:r w:rsidRPr="00681B98">
              <w:rPr>
                <w:rFonts w:hint="eastAsia"/>
              </w:rPr>
              <w:t>Test 2</w:t>
            </w:r>
          </w:p>
        </w:tc>
      </w:tr>
      <w:tr w:rsidR="004C1EED" w:rsidRPr="00DF24B5" w14:paraId="4907761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D0452EB" w14:textId="77777777" w:rsidR="004C1EED" w:rsidRPr="00DF24B5" w:rsidRDefault="004C1EED" w:rsidP="004C1EED">
            <w:pPr>
              <w:pStyle w:val="TAL"/>
            </w:pPr>
            <w:r w:rsidRPr="00DF24B5">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EDE21A" w14:textId="77777777" w:rsidR="004C1EED" w:rsidRPr="00DF24B5" w:rsidRDefault="004C1EED" w:rsidP="004C1EED">
            <w:pPr>
              <w:pStyle w:val="TAL"/>
            </w:pPr>
            <w:r w:rsidRPr="00DF24B5">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07EC78" w14:textId="77777777" w:rsidR="004C1EED" w:rsidRPr="00DF24B5" w:rsidRDefault="004C1EED" w:rsidP="004C1EED">
            <w:pPr>
              <w:pStyle w:val="TAC"/>
            </w:pPr>
            <w:r w:rsidRPr="00DF24B5">
              <w:t>100</w:t>
            </w:r>
          </w:p>
        </w:tc>
      </w:tr>
      <w:tr w:rsidR="004C1EED" w:rsidRPr="00DF24B5" w14:paraId="2512A1A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49F033" w14:textId="77777777" w:rsidR="004C1EED" w:rsidRPr="00DF24B5" w:rsidRDefault="004C1EED" w:rsidP="004C1EED">
            <w:pPr>
              <w:pStyle w:val="TAL"/>
            </w:pPr>
            <w:r w:rsidRPr="00DF24B5">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590B5EF" w14:textId="77777777" w:rsidR="004C1EED" w:rsidRPr="00DF24B5" w:rsidRDefault="004C1EED" w:rsidP="004C1EED">
            <w:pPr>
              <w:pStyle w:val="TAL"/>
            </w:pPr>
            <w:r w:rsidRPr="00DF24B5">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BA070C3" w14:textId="77777777" w:rsidR="004C1EED" w:rsidRPr="00DF24B5" w:rsidRDefault="004C1EED" w:rsidP="004C1EED">
            <w:pPr>
              <w:pStyle w:val="TAC"/>
            </w:pPr>
            <w:r w:rsidRPr="00DF24B5">
              <w:t>120</w:t>
            </w:r>
          </w:p>
        </w:tc>
      </w:tr>
      <w:tr w:rsidR="004C1EED" w:rsidRPr="00DF24B5" w14:paraId="02A63F1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6CFB7EA" w14:textId="77777777" w:rsidR="004C1EED" w:rsidRPr="00DF24B5" w:rsidRDefault="004C1EED" w:rsidP="004C1EED">
            <w:pPr>
              <w:pStyle w:val="TAL"/>
            </w:pPr>
            <w:r w:rsidRPr="00DF24B5">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9CF73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96CF95" w14:textId="77777777" w:rsidR="004C1EED" w:rsidRPr="00DF24B5" w:rsidRDefault="004C1EED" w:rsidP="004C1EED">
            <w:pPr>
              <w:pStyle w:val="TAC"/>
            </w:pPr>
            <w:r w:rsidRPr="00DF24B5">
              <w:t>TDD</w:t>
            </w:r>
          </w:p>
        </w:tc>
      </w:tr>
      <w:tr w:rsidR="004C1EED" w:rsidRPr="00DF24B5" w14:paraId="08B79EC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ECF9639" w14:textId="77777777" w:rsidR="004C1EED" w:rsidRPr="00DF24B5" w:rsidRDefault="004C1EED" w:rsidP="004C1EED">
            <w:pPr>
              <w:pStyle w:val="TAL"/>
            </w:pPr>
            <w:r w:rsidRPr="00DF24B5">
              <w:t>SNR</w:t>
            </w:r>
            <w:r w:rsidRPr="00DF24B5">
              <w:rPr>
                <w:vertAlign w:val="subscript"/>
              </w:rPr>
              <w:t>BB</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C2D104" w14:textId="77777777" w:rsidR="004C1EED" w:rsidRPr="00DF24B5" w:rsidRDefault="004C1EED" w:rsidP="004C1EED">
            <w:pPr>
              <w:pStyle w:val="TAL"/>
            </w:pPr>
            <w:r w:rsidRPr="00DF24B5">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18D95BCD" w14:textId="77777777" w:rsidR="004C1EED" w:rsidRPr="00DF24B5" w:rsidRDefault="004C1EED" w:rsidP="004C1EED">
            <w:pPr>
              <w:pStyle w:val="TAC"/>
            </w:pPr>
            <w:r w:rsidRPr="00DF24B5">
              <w:t>8</w:t>
            </w:r>
          </w:p>
        </w:tc>
        <w:tc>
          <w:tcPr>
            <w:tcW w:w="567" w:type="dxa"/>
            <w:tcBorders>
              <w:top w:val="single" w:sz="4" w:space="0" w:color="auto"/>
              <w:left w:val="single" w:sz="4" w:space="0" w:color="auto"/>
              <w:bottom w:val="single" w:sz="4" w:space="0" w:color="auto"/>
              <w:right w:val="single" w:sz="4" w:space="0" w:color="auto"/>
            </w:tcBorders>
            <w:vAlign w:val="center"/>
          </w:tcPr>
          <w:p w14:paraId="65A376AD" w14:textId="77777777" w:rsidR="004C1EED" w:rsidRPr="00DF24B5" w:rsidRDefault="004C1EED" w:rsidP="004C1EED">
            <w:pPr>
              <w:pStyle w:val="TAC"/>
            </w:pPr>
            <w:r w:rsidRPr="00DF24B5">
              <w:rPr>
                <w:rFonts w:hint="eastAsia"/>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B0CB552" w14:textId="77777777" w:rsidR="004C1EED" w:rsidRPr="00DF24B5" w:rsidRDefault="004C1EED" w:rsidP="004C1EED">
            <w:pPr>
              <w:pStyle w:val="TAC"/>
            </w:pPr>
            <w:r w:rsidRPr="00DF24B5">
              <w:rPr>
                <w:rFonts w:hint="eastAsia"/>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194E8E6" w14:textId="77777777" w:rsidR="004C1EED" w:rsidRPr="00DF24B5" w:rsidRDefault="004C1EED" w:rsidP="004C1EED">
            <w:pPr>
              <w:pStyle w:val="TAC"/>
            </w:pPr>
            <w:r w:rsidRPr="00DF24B5">
              <w:rPr>
                <w:rFonts w:hint="eastAsia"/>
                <w:lang w:eastAsia="zh-CN"/>
              </w:rPr>
              <w:t>15</w:t>
            </w:r>
          </w:p>
        </w:tc>
      </w:tr>
      <w:tr w:rsidR="004C1EED" w:rsidRPr="00DF24B5" w14:paraId="514CBFB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753800E" w14:textId="77777777" w:rsidR="004C1EED" w:rsidRPr="00DF24B5" w:rsidRDefault="004C1EED" w:rsidP="004C1EED">
            <w:pPr>
              <w:pStyle w:val="TAL"/>
            </w:pPr>
            <w:r w:rsidRPr="00DF24B5">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64564E"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FB12D" w14:textId="77777777" w:rsidR="004C1EED" w:rsidRPr="00DF24B5" w:rsidRDefault="004C1EED" w:rsidP="004C1EED">
            <w:pPr>
              <w:pStyle w:val="TAC"/>
            </w:pPr>
            <w:r w:rsidRPr="00DF24B5">
              <w:t>AWGN</w:t>
            </w:r>
          </w:p>
        </w:tc>
      </w:tr>
      <w:tr w:rsidR="004C1EED" w:rsidRPr="00DF24B5" w14:paraId="3C2D166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63F4C7" w14:textId="77777777" w:rsidR="004C1EED" w:rsidRPr="00DF24B5" w:rsidRDefault="004C1EED" w:rsidP="004C1EED">
            <w:pPr>
              <w:pStyle w:val="TAL"/>
            </w:pPr>
            <w:r w:rsidRPr="00DF24B5">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21E3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3E9028" w14:textId="77777777" w:rsidR="004C1EED" w:rsidRPr="00DF24B5" w:rsidRDefault="004C1EED" w:rsidP="004C1EED">
            <w:pPr>
              <w:pStyle w:val="TAC"/>
              <w:rPr>
                <w:lang w:eastAsia="zh-CN"/>
              </w:rPr>
            </w:pPr>
            <w:r w:rsidRPr="00DF24B5">
              <w:t xml:space="preserve">2×2 with static channel specified in Annex </w:t>
            </w:r>
            <w:r>
              <w:rPr>
                <w:rFonts w:eastAsia="Calibri"/>
                <w:lang w:eastAsia="zh-CN"/>
              </w:rPr>
              <w:t>I</w:t>
            </w:r>
            <w:r w:rsidRPr="00DF24B5">
              <w:rPr>
                <w:rFonts w:eastAsia="Calibri"/>
                <w:lang w:eastAsia="zh-CN"/>
              </w:rPr>
              <w:t>.1</w:t>
            </w:r>
          </w:p>
        </w:tc>
      </w:tr>
      <w:tr w:rsidR="004C1EED" w:rsidRPr="00DF24B5" w14:paraId="590694B2"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8C0B539" w14:textId="77777777" w:rsidR="004C1EED" w:rsidRPr="00DF24B5" w:rsidRDefault="004C1EED" w:rsidP="004C1EED">
            <w:pPr>
              <w:pStyle w:val="TAL"/>
            </w:pPr>
            <w:r w:rsidRPr="00DF24B5">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3F51C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5B0CCA" w14:textId="77777777" w:rsidR="004C1EED" w:rsidRPr="00DF24B5" w:rsidRDefault="004C1EED" w:rsidP="004C1EED">
            <w:pPr>
              <w:pStyle w:val="TAC"/>
            </w:pPr>
            <w:r w:rsidRPr="00DF24B5">
              <w:t xml:space="preserve">As specified in </w:t>
            </w:r>
            <w:r w:rsidRPr="00DF24B5">
              <w:rPr>
                <w:rFonts w:hint="eastAsia"/>
                <w:lang w:eastAsia="zh-CN"/>
              </w:rPr>
              <w:t xml:space="preserve">Annex </w:t>
            </w:r>
            <w:r>
              <w:rPr>
                <w:lang w:eastAsia="zh-CN"/>
              </w:rPr>
              <w:t>I</w:t>
            </w:r>
            <w:r w:rsidRPr="00DF24B5">
              <w:rPr>
                <w:lang w:eastAsia="zh-CN"/>
              </w:rPr>
              <w:t>.3.1</w:t>
            </w:r>
          </w:p>
        </w:tc>
      </w:tr>
      <w:tr w:rsidR="004C1EED" w:rsidRPr="00DF24B5" w14:paraId="58BE78A3" w14:textId="77777777" w:rsidTr="004C1EED">
        <w:trPr>
          <w:jc w:val="center"/>
        </w:trPr>
        <w:tc>
          <w:tcPr>
            <w:tcW w:w="1194" w:type="dxa"/>
            <w:vMerge w:val="restart"/>
            <w:tcBorders>
              <w:top w:val="single" w:sz="4" w:space="0" w:color="auto"/>
              <w:left w:val="single" w:sz="4" w:space="0" w:color="auto"/>
              <w:right w:val="single" w:sz="4" w:space="0" w:color="auto"/>
            </w:tcBorders>
            <w:vAlign w:val="center"/>
            <w:hideMark/>
          </w:tcPr>
          <w:p w14:paraId="6C835F7B" w14:textId="77777777" w:rsidR="004C1EED" w:rsidRPr="00DF24B5" w:rsidRDefault="004C1EED" w:rsidP="004C1EED">
            <w:pPr>
              <w:pStyle w:val="TAL"/>
            </w:pPr>
            <w:r w:rsidRPr="00DF24B5">
              <w:t>NZP CSI-RS for CSI acquisition</w:t>
            </w:r>
          </w:p>
          <w:p w14:paraId="06F2E454"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2E1AB2" w14:textId="77777777" w:rsidR="004C1EED" w:rsidRPr="00DF24B5" w:rsidRDefault="004C1EED" w:rsidP="004C1EED">
            <w:pPr>
              <w:pStyle w:val="TAL"/>
            </w:pPr>
            <w:r w:rsidRPr="00DF24B5">
              <w:t>CSI-RS resource</w:t>
            </w:r>
            <w:r w:rsidRPr="00DF24B5">
              <w:rPr>
                <w:rFonts w:hint="eastAsia"/>
              </w:rPr>
              <w:t xml:space="preserve"> </w:t>
            </w:r>
            <w:r w:rsidRPr="00DF24B5">
              <w:t>Type</w:t>
            </w:r>
          </w:p>
        </w:tc>
        <w:tc>
          <w:tcPr>
            <w:tcW w:w="740" w:type="dxa"/>
            <w:tcBorders>
              <w:top w:val="single" w:sz="4" w:space="0" w:color="auto"/>
              <w:left w:val="single" w:sz="4" w:space="0" w:color="auto"/>
              <w:bottom w:val="single" w:sz="4" w:space="0" w:color="auto"/>
              <w:right w:val="single" w:sz="4" w:space="0" w:color="auto"/>
            </w:tcBorders>
            <w:vAlign w:val="center"/>
          </w:tcPr>
          <w:p w14:paraId="16C2F0A3"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966C1D" w14:textId="77777777" w:rsidR="004C1EED" w:rsidRPr="00DF24B5" w:rsidRDefault="004C1EED" w:rsidP="004C1EED">
            <w:pPr>
              <w:pStyle w:val="TAC"/>
            </w:pPr>
            <w:r w:rsidRPr="00DF24B5">
              <w:t>Periodic</w:t>
            </w:r>
          </w:p>
        </w:tc>
      </w:tr>
      <w:tr w:rsidR="004C1EED" w:rsidRPr="00DF24B5" w14:paraId="02B07211" w14:textId="77777777" w:rsidTr="004C1EED">
        <w:trPr>
          <w:jc w:val="center"/>
        </w:trPr>
        <w:tc>
          <w:tcPr>
            <w:tcW w:w="1194" w:type="dxa"/>
            <w:vMerge/>
            <w:tcBorders>
              <w:left w:val="single" w:sz="4" w:space="0" w:color="auto"/>
              <w:right w:val="single" w:sz="4" w:space="0" w:color="auto"/>
            </w:tcBorders>
            <w:vAlign w:val="center"/>
          </w:tcPr>
          <w:p w14:paraId="1E26F8D5"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24C145" w14:textId="77777777" w:rsidR="004C1EED" w:rsidRPr="00DF24B5" w:rsidRDefault="004C1EED" w:rsidP="004C1EED">
            <w:pPr>
              <w:pStyle w:val="TAL"/>
            </w:pPr>
            <w:r w:rsidRPr="00DF24B5">
              <w:t>Number of CSI-RS ports (</w:t>
            </w:r>
            <w:r w:rsidRPr="00DF24B5">
              <w:rPr>
                <w:i/>
              </w:rPr>
              <w:t>X</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15174F4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484CA0" w14:textId="77777777" w:rsidR="004C1EED" w:rsidRPr="00DF24B5" w:rsidRDefault="004C1EED" w:rsidP="004C1EED">
            <w:pPr>
              <w:pStyle w:val="TAC"/>
            </w:pPr>
            <w:r w:rsidRPr="00DF24B5">
              <w:rPr>
                <w:rFonts w:hint="eastAsia"/>
              </w:rPr>
              <w:t>2</w:t>
            </w:r>
          </w:p>
        </w:tc>
      </w:tr>
      <w:tr w:rsidR="004C1EED" w:rsidRPr="00DF24B5" w14:paraId="676F4EA2" w14:textId="77777777" w:rsidTr="004C1EED">
        <w:trPr>
          <w:jc w:val="center"/>
        </w:trPr>
        <w:tc>
          <w:tcPr>
            <w:tcW w:w="1194" w:type="dxa"/>
            <w:vMerge/>
            <w:tcBorders>
              <w:left w:val="single" w:sz="4" w:space="0" w:color="auto"/>
              <w:right w:val="single" w:sz="4" w:space="0" w:color="auto"/>
            </w:tcBorders>
            <w:vAlign w:val="center"/>
            <w:hideMark/>
          </w:tcPr>
          <w:p w14:paraId="4614A4C8"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0265C0" w14:textId="77777777" w:rsidR="004C1EED" w:rsidRPr="00DF24B5" w:rsidRDefault="004C1EED" w:rsidP="004C1EED">
            <w:pPr>
              <w:pStyle w:val="TAL"/>
            </w:pPr>
            <w:r w:rsidRPr="00DF24B5">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406401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ED61EFB" w14:textId="77777777" w:rsidR="004C1EED" w:rsidRPr="00DF24B5" w:rsidRDefault="004C1EED" w:rsidP="004C1EED">
            <w:pPr>
              <w:pStyle w:val="TAC"/>
            </w:pPr>
            <w:r w:rsidRPr="00DF24B5">
              <w:t>fd-CDM2</w:t>
            </w:r>
          </w:p>
        </w:tc>
      </w:tr>
      <w:tr w:rsidR="004C1EED" w:rsidRPr="00DF24B5" w14:paraId="5B274D85" w14:textId="77777777" w:rsidTr="004C1EED">
        <w:trPr>
          <w:jc w:val="center"/>
        </w:trPr>
        <w:tc>
          <w:tcPr>
            <w:tcW w:w="1194" w:type="dxa"/>
            <w:vMerge/>
            <w:tcBorders>
              <w:left w:val="single" w:sz="4" w:space="0" w:color="auto"/>
              <w:right w:val="single" w:sz="4" w:space="0" w:color="auto"/>
            </w:tcBorders>
            <w:vAlign w:val="center"/>
            <w:hideMark/>
          </w:tcPr>
          <w:p w14:paraId="342899AF"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49C9995" w14:textId="77777777" w:rsidR="004C1EED" w:rsidRPr="00DF24B5" w:rsidRDefault="004C1EED" w:rsidP="004C1EED">
            <w:pPr>
              <w:pStyle w:val="TAL"/>
            </w:pPr>
            <w:r w:rsidRPr="00DF24B5">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6BC95C9"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CB23C0" w14:textId="77777777" w:rsidR="004C1EED" w:rsidRPr="00DF24B5" w:rsidRDefault="004C1EED" w:rsidP="004C1EED">
            <w:pPr>
              <w:pStyle w:val="TAC"/>
            </w:pPr>
            <w:r w:rsidRPr="00DF24B5">
              <w:t>1</w:t>
            </w:r>
          </w:p>
        </w:tc>
      </w:tr>
      <w:tr w:rsidR="004C1EED" w:rsidRPr="00DF24B5" w14:paraId="1DAA631F" w14:textId="77777777" w:rsidTr="004C1EED">
        <w:trPr>
          <w:jc w:val="center"/>
        </w:trPr>
        <w:tc>
          <w:tcPr>
            <w:tcW w:w="1194" w:type="dxa"/>
            <w:vMerge/>
            <w:tcBorders>
              <w:left w:val="single" w:sz="4" w:space="0" w:color="auto"/>
              <w:right w:val="single" w:sz="4" w:space="0" w:color="auto"/>
            </w:tcBorders>
            <w:vAlign w:val="center"/>
            <w:hideMark/>
          </w:tcPr>
          <w:p w14:paraId="0DD5E02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05F7A9" w14:textId="77777777" w:rsidR="004C1EED" w:rsidRPr="00DF24B5" w:rsidRDefault="004C1EED" w:rsidP="004C1EED">
            <w:pPr>
              <w:pStyle w:val="TAL"/>
            </w:pPr>
            <w:r w:rsidRPr="00DF24B5">
              <w:t>First subcarrier index in the PRB used for CSI-RS (k</w:t>
            </w:r>
            <w:r w:rsidRPr="00DF24B5">
              <w:rPr>
                <w:vertAlign w:val="subscript"/>
              </w:rPr>
              <w:t>0</w:t>
            </w:r>
            <w:r w:rsidRPr="00DF24B5">
              <w:t>, k</w:t>
            </w:r>
            <w:r w:rsidRPr="00DF24B5">
              <w:rPr>
                <w:vertAlign w:val="subscript"/>
              </w:rPr>
              <w:t>1</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FAFC0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A2F555" w14:textId="77777777" w:rsidR="004C1EED" w:rsidRPr="00DF24B5" w:rsidRDefault="004C1EED" w:rsidP="004C1EED">
            <w:pPr>
              <w:pStyle w:val="TAC"/>
            </w:pPr>
            <w:r w:rsidRPr="00DF24B5">
              <w:t>6</w:t>
            </w:r>
          </w:p>
        </w:tc>
      </w:tr>
      <w:tr w:rsidR="004C1EED" w:rsidRPr="00DF24B5" w14:paraId="6A5FD1C4" w14:textId="77777777" w:rsidTr="004C1EED">
        <w:trPr>
          <w:jc w:val="center"/>
        </w:trPr>
        <w:tc>
          <w:tcPr>
            <w:tcW w:w="1194" w:type="dxa"/>
            <w:vMerge/>
            <w:tcBorders>
              <w:left w:val="single" w:sz="4" w:space="0" w:color="auto"/>
              <w:right w:val="single" w:sz="4" w:space="0" w:color="auto"/>
            </w:tcBorders>
            <w:vAlign w:val="center"/>
            <w:hideMark/>
          </w:tcPr>
          <w:p w14:paraId="2CA95A4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FA2518" w14:textId="77777777" w:rsidR="004C1EED" w:rsidRPr="00DF24B5" w:rsidRDefault="004C1EED" w:rsidP="004C1EED">
            <w:pPr>
              <w:pStyle w:val="TAL"/>
            </w:pPr>
            <w:r w:rsidRPr="00DF24B5">
              <w:t>First OFDM symbol in the PRB used for CSI-RS (l</w:t>
            </w:r>
            <w:r w:rsidRPr="00DF24B5">
              <w:rPr>
                <w:vertAlign w:val="subscript"/>
              </w:rPr>
              <w:t>0</w:t>
            </w:r>
            <w:r w:rsidRPr="00DF24B5">
              <w:t>, l</w:t>
            </w:r>
            <w:r w:rsidRPr="00DF24B5">
              <w:rPr>
                <w:vertAlign w:val="subscript"/>
              </w:rPr>
              <w:t>1</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526E03D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969F08" w14:textId="77777777" w:rsidR="004C1EED" w:rsidRPr="00DF24B5" w:rsidRDefault="004C1EED" w:rsidP="004C1EED">
            <w:pPr>
              <w:pStyle w:val="TAC"/>
            </w:pPr>
            <w:r w:rsidRPr="00DF24B5">
              <w:t>13</w:t>
            </w:r>
          </w:p>
        </w:tc>
      </w:tr>
      <w:tr w:rsidR="004C1EED" w:rsidRPr="00DF24B5" w14:paraId="73AB301B" w14:textId="77777777" w:rsidTr="004C1EED">
        <w:trPr>
          <w:jc w:val="center"/>
        </w:trPr>
        <w:tc>
          <w:tcPr>
            <w:tcW w:w="1194" w:type="dxa"/>
            <w:vMerge/>
            <w:tcBorders>
              <w:left w:val="single" w:sz="4" w:space="0" w:color="auto"/>
              <w:bottom w:val="single" w:sz="4" w:space="0" w:color="auto"/>
              <w:right w:val="single" w:sz="4" w:space="0" w:color="auto"/>
            </w:tcBorders>
            <w:vAlign w:val="center"/>
          </w:tcPr>
          <w:p w14:paraId="78FF4090"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35CD7E2" w14:textId="77777777" w:rsidR="004C1EED" w:rsidRPr="00DF24B5" w:rsidRDefault="004C1EED" w:rsidP="004C1EED">
            <w:pPr>
              <w:pStyle w:val="TAL"/>
            </w:pPr>
            <w:r w:rsidRPr="00DF24B5">
              <w:t>NZP CSI-RS-timeConfig</w:t>
            </w:r>
          </w:p>
          <w:p w14:paraId="4BD2F7CE" w14:textId="77777777" w:rsidR="004C1EED" w:rsidRPr="00DF24B5" w:rsidRDefault="004C1EED" w:rsidP="004C1EED">
            <w:pPr>
              <w:pStyle w:val="TAL"/>
            </w:pPr>
            <w:r w:rsidRPr="00DF24B5">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7979AB"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3D7B2D" w14:textId="77777777" w:rsidR="004C1EED" w:rsidRPr="00DF24B5" w:rsidRDefault="004C1EED" w:rsidP="004C1EED">
            <w:pPr>
              <w:pStyle w:val="TAC"/>
            </w:pPr>
            <w:r w:rsidRPr="00DF24B5">
              <w:t>5/1</w:t>
            </w:r>
          </w:p>
        </w:tc>
      </w:tr>
      <w:tr w:rsidR="004C1EED" w:rsidRPr="00DF24B5" w14:paraId="59D7732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96175F2" w14:textId="77777777" w:rsidR="004C1EED" w:rsidRPr="00DF24B5" w:rsidRDefault="004C1EED" w:rsidP="004C1EED">
            <w:pPr>
              <w:pStyle w:val="TAL"/>
            </w:pPr>
            <w:r w:rsidRPr="00DF24B5">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AF67B6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E860D3" w14:textId="77777777" w:rsidR="004C1EED" w:rsidRPr="00DF24B5" w:rsidRDefault="004C1EED" w:rsidP="004C1EED">
            <w:pPr>
              <w:pStyle w:val="TAC"/>
            </w:pPr>
            <w:r w:rsidRPr="00DF24B5">
              <w:t>Periodic</w:t>
            </w:r>
          </w:p>
        </w:tc>
      </w:tr>
      <w:tr w:rsidR="004C1EED" w:rsidRPr="00DF24B5" w14:paraId="7429BEED"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69FD68" w14:textId="77777777" w:rsidR="004C1EED" w:rsidRPr="00DF24B5" w:rsidRDefault="004C1EED" w:rsidP="004C1EED">
            <w:pPr>
              <w:pStyle w:val="TAL"/>
            </w:pPr>
            <w:r w:rsidRPr="00DF24B5">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22B4EE1"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7DEE3F" w14:textId="77777777" w:rsidR="004C1EED" w:rsidRPr="00DF24B5" w:rsidRDefault="004C1EED" w:rsidP="004C1EED">
            <w:pPr>
              <w:pStyle w:val="TAC"/>
            </w:pPr>
            <w:r w:rsidRPr="00DF24B5">
              <w:t>Table 1</w:t>
            </w:r>
          </w:p>
        </w:tc>
      </w:tr>
      <w:tr w:rsidR="004C1EED" w:rsidRPr="00DF24B5" w14:paraId="64AE2B0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08E745A" w14:textId="77777777" w:rsidR="004C1EED" w:rsidRPr="00DF24B5" w:rsidRDefault="004C1EED" w:rsidP="004C1EED">
            <w:pPr>
              <w:pStyle w:val="TAL"/>
            </w:pPr>
            <w:r w:rsidRPr="00DF24B5">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41243A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BB8A1B" w14:textId="77777777" w:rsidR="004C1EED" w:rsidRPr="00DF24B5" w:rsidRDefault="004C1EED" w:rsidP="004C1EED">
            <w:pPr>
              <w:pStyle w:val="TAC"/>
            </w:pPr>
            <w:r w:rsidRPr="00DF24B5">
              <w:t>cri-RI-PMI-CQI</w:t>
            </w:r>
          </w:p>
        </w:tc>
      </w:tr>
      <w:tr w:rsidR="004C1EED" w:rsidRPr="00DF24B5" w14:paraId="6B15BD9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8B50003" w14:textId="77777777" w:rsidR="004C1EED" w:rsidRPr="00DF24B5" w:rsidRDefault="004C1EED" w:rsidP="004C1EED">
            <w:pPr>
              <w:pStyle w:val="TAL"/>
            </w:pPr>
            <w:r w:rsidRPr="00DF24B5">
              <w:t>timeRestrictionFor</w:t>
            </w:r>
            <w:r w:rsidRPr="00DF24B5">
              <w:rPr>
                <w:rFonts w:hint="eastAsia"/>
              </w:rPr>
              <w:t>Channel</w:t>
            </w:r>
            <w:r w:rsidRPr="00DF24B5">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2CE387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595B70" w14:textId="77777777" w:rsidR="004C1EED" w:rsidRPr="00DF24B5" w:rsidRDefault="004C1EED" w:rsidP="004C1EED">
            <w:pPr>
              <w:pStyle w:val="TAC"/>
            </w:pPr>
            <w:r w:rsidRPr="00DF24B5">
              <w:t>Not configured</w:t>
            </w:r>
          </w:p>
        </w:tc>
      </w:tr>
      <w:tr w:rsidR="004C1EED" w:rsidRPr="00DF24B5" w14:paraId="7D456B3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C1724E5" w14:textId="77777777" w:rsidR="004C1EED" w:rsidRPr="00DF24B5" w:rsidRDefault="004C1EED" w:rsidP="004C1EED">
            <w:pPr>
              <w:pStyle w:val="TAL"/>
            </w:pPr>
            <w:r w:rsidRPr="00DF24B5">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EEF335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917BC1" w14:textId="77777777" w:rsidR="004C1EED" w:rsidRPr="00DF24B5" w:rsidRDefault="004C1EED" w:rsidP="004C1EED">
            <w:pPr>
              <w:pStyle w:val="TAC"/>
            </w:pPr>
            <w:r w:rsidRPr="00DF24B5">
              <w:t>Not configured</w:t>
            </w:r>
          </w:p>
        </w:tc>
      </w:tr>
      <w:tr w:rsidR="004C1EED" w:rsidRPr="00DF24B5" w14:paraId="72EC77E0"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B2ED71F" w14:textId="77777777" w:rsidR="004C1EED" w:rsidRPr="00DF24B5" w:rsidRDefault="004C1EED" w:rsidP="004C1EED">
            <w:pPr>
              <w:pStyle w:val="TAL"/>
            </w:pPr>
            <w:r w:rsidRPr="00DF24B5">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EFFBEA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426A15" w14:textId="77777777" w:rsidR="004C1EED" w:rsidRPr="00DF24B5" w:rsidRDefault="004C1EED" w:rsidP="004C1EED">
            <w:pPr>
              <w:pStyle w:val="TAC"/>
            </w:pPr>
            <w:r w:rsidRPr="00DF24B5">
              <w:t>Wideband</w:t>
            </w:r>
          </w:p>
        </w:tc>
      </w:tr>
      <w:tr w:rsidR="004C1EED" w:rsidRPr="00DF24B5" w14:paraId="52A54E2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BFBAD1" w14:textId="77777777" w:rsidR="004C1EED" w:rsidRPr="00DF24B5" w:rsidRDefault="004C1EED" w:rsidP="004C1EED">
            <w:pPr>
              <w:pStyle w:val="TAL"/>
            </w:pPr>
            <w:r w:rsidRPr="00DF24B5">
              <w:t>pmi-FormatIndicator</w:t>
            </w:r>
            <w:r w:rsidRPr="00DF24B5">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6EDA3C"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B728CF" w14:textId="77777777" w:rsidR="004C1EED" w:rsidRPr="00DF24B5" w:rsidRDefault="004C1EED" w:rsidP="004C1EED">
            <w:pPr>
              <w:pStyle w:val="TAC"/>
            </w:pPr>
            <w:r w:rsidRPr="00DF24B5">
              <w:t>Wideband</w:t>
            </w:r>
          </w:p>
        </w:tc>
      </w:tr>
      <w:tr w:rsidR="004C1EED" w:rsidRPr="00DF24B5" w14:paraId="637B255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B4673E" w14:textId="77777777" w:rsidR="004C1EED" w:rsidRPr="00DF24B5" w:rsidRDefault="004C1EED" w:rsidP="004C1EED">
            <w:pPr>
              <w:pStyle w:val="TAL"/>
            </w:pPr>
            <w:r w:rsidRPr="00DF24B5">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5E98206" w14:textId="77777777" w:rsidR="004C1EED" w:rsidRPr="00DF24B5" w:rsidRDefault="004C1EED" w:rsidP="004C1EED">
            <w:pPr>
              <w:pStyle w:val="TAL"/>
            </w:pPr>
            <w:r w:rsidRPr="00DF24B5">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2E0B7A" w14:textId="77777777" w:rsidR="004C1EED" w:rsidRPr="00DF24B5" w:rsidRDefault="004C1EED" w:rsidP="004C1EED">
            <w:pPr>
              <w:pStyle w:val="TAC"/>
            </w:pPr>
            <w:r w:rsidRPr="00DF24B5">
              <w:rPr>
                <w:rFonts w:hint="eastAsia"/>
                <w:lang w:eastAsia="zh-CN"/>
              </w:rPr>
              <w:t>8</w:t>
            </w:r>
          </w:p>
        </w:tc>
      </w:tr>
      <w:tr w:rsidR="004C1EED" w:rsidRPr="00DF24B5" w14:paraId="6700FCD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54EC54" w14:textId="77777777" w:rsidR="004C1EED" w:rsidRPr="00DF24B5" w:rsidRDefault="004C1EED" w:rsidP="004C1EED">
            <w:pPr>
              <w:pStyle w:val="TAL"/>
            </w:pPr>
            <w:r w:rsidRPr="00DF24B5">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02FB04F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2F974C1" w14:textId="77777777" w:rsidR="004C1EED" w:rsidRPr="00DF24B5" w:rsidRDefault="004C1EED" w:rsidP="004C1EED">
            <w:pPr>
              <w:pStyle w:val="TAC"/>
              <w:rPr>
                <w:lang w:eastAsia="zh-CN"/>
              </w:rPr>
            </w:pPr>
            <w:r w:rsidRPr="00DF24B5">
              <w:t>111111111</w:t>
            </w:r>
          </w:p>
        </w:tc>
      </w:tr>
      <w:tr w:rsidR="004C1EED" w:rsidRPr="00DF24B5" w14:paraId="298CAA24"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F07DBA" w14:textId="77777777" w:rsidR="004C1EED" w:rsidRPr="00DF24B5" w:rsidRDefault="004C1EED" w:rsidP="004C1EED">
            <w:pPr>
              <w:pStyle w:val="TAL"/>
            </w:pPr>
            <w:r w:rsidRPr="00DF24B5">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4141632"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A45CE5" w14:textId="77777777" w:rsidR="004C1EED" w:rsidRPr="00DF24B5" w:rsidRDefault="004C1EED" w:rsidP="004C1EED">
            <w:pPr>
              <w:pStyle w:val="TAC"/>
            </w:pPr>
            <w:r w:rsidRPr="00DF24B5">
              <w:t>5/4</w:t>
            </w:r>
          </w:p>
        </w:tc>
      </w:tr>
      <w:tr w:rsidR="004C1EED" w:rsidRPr="00DF24B5" w14:paraId="60BD2C6C" w14:textId="77777777" w:rsidTr="004C1EED">
        <w:trPr>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1467DE9A" w14:textId="77777777" w:rsidR="004C1EED" w:rsidRPr="00DF24B5" w:rsidRDefault="004C1EED" w:rsidP="004C1EED">
            <w:pPr>
              <w:pStyle w:val="TAL"/>
            </w:pPr>
            <w:r w:rsidRPr="00DF24B5">
              <w:t>Codebook configuration</w:t>
            </w:r>
          </w:p>
        </w:tc>
        <w:tc>
          <w:tcPr>
            <w:tcW w:w="2653" w:type="dxa"/>
            <w:tcBorders>
              <w:top w:val="single" w:sz="4" w:space="0" w:color="auto"/>
              <w:left w:val="single" w:sz="4" w:space="0" w:color="auto"/>
              <w:bottom w:val="single" w:sz="4" w:space="0" w:color="auto"/>
              <w:right w:val="single" w:sz="4" w:space="0" w:color="auto"/>
            </w:tcBorders>
          </w:tcPr>
          <w:p w14:paraId="6FD38446" w14:textId="77777777" w:rsidR="004C1EED" w:rsidRPr="00DF24B5" w:rsidRDefault="004C1EED" w:rsidP="004C1EED">
            <w:pPr>
              <w:pStyle w:val="TAL"/>
            </w:pPr>
            <w:r w:rsidRPr="00DF24B5">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086527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165B66" w14:textId="77777777" w:rsidR="004C1EED" w:rsidRPr="00DF24B5" w:rsidRDefault="004C1EED" w:rsidP="004C1EED">
            <w:pPr>
              <w:pStyle w:val="TAC"/>
            </w:pPr>
            <w:r w:rsidRPr="00DF24B5">
              <w:t>typeI-SinglePanel</w:t>
            </w:r>
          </w:p>
        </w:tc>
      </w:tr>
      <w:tr w:rsidR="004C1EED" w:rsidRPr="00DF24B5" w14:paraId="46A43DFD" w14:textId="77777777" w:rsidTr="004C1EED">
        <w:trPr>
          <w:jc w:val="center"/>
        </w:trPr>
        <w:tc>
          <w:tcPr>
            <w:tcW w:w="1265" w:type="dxa"/>
            <w:gridSpan w:val="2"/>
            <w:vMerge/>
            <w:tcBorders>
              <w:left w:val="single" w:sz="4" w:space="0" w:color="auto"/>
              <w:right w:val="single" w:sz="4" w:space="0" w:color="auto"/>
            </w:tcBorders>
            <w:hideMark/>
          </w:tcPr>
          <w:p w14:paraId="545E194E"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38FD98A8" w14:textId="77777777" w:rsidR="004C1EED" w:rsidRPr="00DF24B5" w:rsidRDefault="004C1EED" w:rsidP="004C1EED">
            <w:pPr>
              <w:pStyle w:val="TAL"/>
            </w:pPr>
            <w:r w:rsidRPr="00DF24B5">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3D63E4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D1FC3B7" w14:textId="77777777" w:rsidR="004C1EED" w:rsidRPr="00DF24B5" w:rsidRDefault="004C1EED" w:rsidP="004C1EED">
            <w:pPr>
              <w:pStyle w:val="TAC"/>
            </w:pPr>
            <w:r w:rsidRPr="00DF24B5">
              <w:t>1</w:t>
            </w:r>
          </w:p>
        </w:tc>
      </w:tr>
      <w:tr w:rsidR="004C1EED" w:rsidRPr="00DF24B5" w14:paraId="5D5A1C7F" w14:textId="77777777" w:rsidTr="004C1EED">
        <w:trPr>
          <w:jc w:val="center"/>
        </w:trPr>
        <w:tc>
          <w:tcPr>
            <w:tcW w:w="1265" w:type="dxa"/>
            <w:gridSpan w:val="2"/>
            <w:vMerge/>
            <w:tcBorders>
              <w:left w:val="single" w:sz="4" w:space="0" w:color="auto"/>
              <w:right w:val="single" w:sz="4" w:space="0" w:color="auto"/>
            </w:tcBorders>
            <w:hideMark/>
          </w:tcPr>
          <w:p w14:paraId="25EAEC27"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40725475" w14:textId="77777777" w:rsidR="004C1EED" w:rsidRPr="00DF24B5" w:rsidRDefault="004C1EED" w:rsidP="004C1EED">
            <w:pPr>
              <w:pStyle w:val="TAL"/>
            </w:pPr>
            <w:r w:rsidRPr="00DF24B5">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D1EE07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9759BB" w14:textId="77777777" w:rsidR="004C1EED" w:rsidRPr="00DF24B5" w:rsidRDefault="004C1EED" w:rsidP="004C1EED">
            <w:pPr>
              <w:pStyle w:val="TAC"/>
            </w:pPr>
            <w:r w:rsidRPr="00DF24B5">
              <w:t>Not configured</w:t>
            </w:r>
          </w:p>
        </w:tc>
      </w:tr>
      <w:tr w:rsidR="004C1EED" w:rsidRPr="00DF24B5" w14:paraId="0BC78AA0" w14:textId="77777777" w:rsidTr="004C1EED">
        <w:trPr>
          <w:jc w:val="center"/>
        </w:trPr>
        <w:tc>
          <w:tcPr>
            <w:tcW w:w="1265" w:type="dxa"/>
            <w:gridSpan w:val="2"/>
            <w:vMerge/>
            <w:tcBorders>
              <w:left w:val="single" w:sz="4" w:space="0" w:color="auto"/>
              <w:right w:val="single" w:sz="4" w:space="0" w:color="auto"/>
            </w:tcBorders>
            <w:hideMark/>
          </w:tcPr>
          <w:p w14:paraId="65040B80"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673A25C2" w14:textId="77777777" w:rsidR="004C1EED" w:rsidRPr="00DF24B5" w:rsidRDefault="004C1EED" w:rsidP="004C1EED">
            <w:pPr>
              <w:pStyle w:val="TAL"/>
            </w:pPr>
            <w:r w:rsidRPr="00DF24B5">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CC771C6"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647ACB" w14:textId="77777777" w:rsidR="004C1EED" w:rsidRPr="00DF24B5" w:rsidRDefault="004C1EED" w:rsidP="004C1EED">
            <w:pPr>
              <w:pStyle w:val="TAC"/>
            </w:pPr>
            <w:r w:rsidRPr="00DF24B5">
              <w:t>010000</w:t>
            </w:r>
          </w:p>
        </w:tc>
      </w:tr>
      <w:tr w:rsidR="004C1EED" w:rsidRPr="00DF24B5" w14:paraId="0B0BC804" w14:textId="77777777" w:rsidTr="004C1EED">
        <w:trPr>
          <w:jc w:val="center"/>
        </w:trPr>
        <w:tc>
          <w:tcPr>
            <w:tcW w:w="1265" w:type="dxa"/>
            <w:gridSpan w:val="2"/>
            <w:vMerge/>
            <w:tcBorders>
              <w:left w:val="single" w:sz="4" w:space="0" w:color="auto"/>
              <w:bottom w:val="single" w:sz="4" w:space="0" w:color="auto"/>
              <w:right w:val="single" w:sz="4" w:space="0" w:color="auto"/>
            </w:tcBorders>
          </w:tcPr>
          <w:p w14:paraId="011DDD8B"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71C8C08F" w14:textId="77777777" w:rsidR="004C1EED" w:rsidRPr="00DF24B5" w:rsidRDefault="004C1EED" w:rsidP="004C1EED">
            <w:pPr>
              <w:pStyle w:val="TAL"/>
            </w:pPr>
            <w:r w:rsidRPr="00DF24B5">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D902E7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52EAEF" w14:textId="77777777" w:rsidR="004C1EED" w:rsidRPr="00DF24B5" w:rsidRDefault="004C1EED" w:rsidP="004C1EED">
            <w:pPr>
              <w:pStyle w:val="TAC"/>
            </w:pPr>
            <w:r w:rsidRPr="00DF24B5">
              <w:t>N/A</w:t>
            </w:r>
          </w:p>
        </w:tc>
      </w:tr>
      <w:tr w:rsidR="004C1EED" w:rsidRPr="00DF24B5" w14:paraId="24E7BD3F"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E04F839" w14:textId="77777777" w:rsidR="004C1EED" w:rsidRPr="00DF24B5" w:rsidRDefault="004C1EED" w:rsidP="004C1EED">
            <w:pPr>
              <w:pStyle w:val="TAL"/>
            </w:pPr>
            <w:r w:rsidRPr="00DF24B5">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B39A70" w14:textId="77777777" w:rsidR="004C1EED" w:rsidRPr="00DF24B5" w:rsidRDefault="004C1EED" w:rsidP="004C1EED">
            <w:pPr>
              <w:pStyle w:val="TAL"/>
            </w:pPr>
            <w:r w:rsidRPr="00DF24B5">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38C4EF" w14:textId="77777777" w:rsidR="004C1EED" w:rsidRPr="00DF24B5" w:rsidRDefault="004C1EED" w:rsidP="004C1EED">
            <w:pPr>
              <w:pStyle w:val="TAC"/>
            </w:pPr>
            <w:r w:rsidRPr="00DF24B5">
              <w:rPr>
                <w:lang w:eastAsia="zh-CN"/>
              </w:rPr>
              <w:t>1.75</w:t>
            </w:r>
          </w:p>
        </w:tc>
      </w:tr>
      <w:tr w:rsidR="004C1EED" w:rsidRPr="00DF24B5" w14:paraId="1A4046E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953EB1B" w14:textId="77777777" w:rsidR="004C1EED" w:rsidRPr="00DF24B5" w:rsidRDefault="004C1EED" w:rsidP="004C1EED">
            <w:pPr>
              <w:pStyle w:val="TAL"/>
            </w:pPr>
            <w:r w:rsidRPr="00DF24B5">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36F671D"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D3AA7C" w14:textId="77777777" w:rsidR="004C1EED" w:rsidRPr="00DF24B5" w:rsidRDefault="004C1EED" w:rsidP="004C1EED">
            <w:pPr>
              <w:pStyle w:val="TAC"/>
            </w:pPr>
            <w:r w:rsidRPr="00DF24B5">
              <w:t>1</w:t>
            </w:r>
          </w:p>
        </w:tc>
      </w:tr>
      <w:tr w:rsidR="004C1EED" w:rsidRPr="00DF24B5" w14:paraId="584B33B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EED6031" w14:textId="77777777" w:rsidR="004C1EED" w:rsidRPr="00DF24B5" w:rsidRDefault="004C1EED" w:rsidP="004C1EED">
            <w:pPr>
              <w:pStyle w:val="TAL"/>
            </w:pPr>
            <w:r w:rsidRPr="00DF24B5">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39001D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30D8A" w14:textId="44CAFC5D" w:rsidR="004C1EED" w:rsidRPr="00DF24B5" w:rsidRDefault="00B62EC9" w:rsidP="004C1EED">
            <w:pPr>
              <w:pStyle w:val="TAC"/>
            </w:pPr>
            <w:r>
              <w:t>M-FR2</w:t>
            </w:r>
            <w:r>
              <w:rPr>
                <w:rFonts w:eastAsia="SimSun" w:hint="eastAsia"/>
                <w:lang w:val="en-US" w:eastAsia="zh-CN"/>
              </w:rPr>
              <w:t>-NCR.1.</w:t>
            </w:r>
            <w:r>
              <w:rPr>
                <w:rFonts w:eastAsia="SimSun"/>
                <w:lang w:val="en-US" w:eastAsia="zh-CN"/>
              </w:rPr>
              <w:t>3</w:t>
            </w:r>
            <w:r>
              <w:rPr>
                <w:rFonts w:eastAsia="SimSun" w:hint="eastAsia"/>
                <w:lang w:val="en-US" w:eastAsia="zh-CN"/>
              </w:rPr>
              <w:t>-1</w:t>
            </w:r>
          </w:p>
        </w:tc>
      </w:tr>
      <w:tr w:rsidR="004C1EED" w:rsidRPr="00DF24B5" w14:paraId="5B53A0AB" w14:textId="77777777" w:rsidTr="004C1EED">
        <w:trPr>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80B9905" w14:textId="77777777" w:rsidR="004C1EED" w:rsidRPr="00681B98" w:rsidRDefault="004C1EED" w:rsidP="004C1EED">
            <w:pPr>
              <w:pStyle w:val="TAL"/>
            </w:pPr>
            <w:r w:rsidRPr="00681B98">
              <w:t xml:space="preserve">Note 1: </w:t>
            </w:r>
            <w:r w:rsidRPr="00681B98">
              <w:tab/>
              <w:t>The same requirements are applicable for TDD with different UL-DL pattern.</w:t>
            </w:r>
          </w:p>
          <w:p w14:paraId="4FFA2EBB" w14:textId="77777777" w:rsidR="004C1EED" w:rsidRPr="00681B98" w:rsidRDefault="004C1EED" w:rsidP="004C1EED">
            <w:pPr>
              <w:pStyle w:val="TAL"/>
            </w:pPr>
            <w:r w:rsidRPr="00681B98">
              <w:t>Note 2:</w:t>
            </w:r>
            <w:r w:rsidRPr="00681B98">
              <w:tab/>
              <w:t>SSB, TRS, CSI-RS and/or other unspecified test parameters with respect to TS 38.101-4 [16] are left up to test implementation, if transmitted or needed.</w:t>
            </w:r>
          </w:p>
          <w:p w14:paraId="4BDF9493" w14:textId="77777777" w:rsidR="004C1EED" w:rsidRPr="00DF24B5" w:rsidRDefault="004C1EED" w:rsidP="004C1EED">
            <w:pPr>
              <w:pStyle w:val="TAL"/>
              <w:rPr>
                <w:lang w:eastAsia="zh-CN"/>
              </w:rPr>
            </w:pPr>
            <w:r w:rsidRPr="00681B98">
              <w:t>Note 3:</w:t>
            </w:r>
            <w:r w:rsidRPr="00681B98">
              <w:tab/>
              <w:t>If the NCR-MT reports in an available uplink reporting instance at slot #n based on PMI estimation at a downlink slot not later than slot#(n-4), this reported PMI cannot be applied at the gNB downlink before slot#(n+4).</w:t>
            </w:r>
          </w:p>
        </w:tc>
      </w:tr>
    </w:tbl>
    <w:p w14:paraId="3247B516" w14:textId="77777777" w:rsidR="004C1EED" w:rsidRPr="00DF24B5" w:rsidRDefault="004C1EED" w:rsidP="004C1EED">
      <w:pPr>
        <w:rPr>
          <w:lang w:eastAsia="zh-CN"/>
        </w:rPr>
      </w:pPr>
    </w:p>
    <w:p w14:paraId="03FAD53A" w14:textId="77777777" w:rsidR="004C1EED" w:rsidRPr="00681B98" w:rsidRDefault="004C1EED" w:rsidP="004C1EED">
      <w:pPr>
        <w:pStyle w:val="B1"/>
      </w:pPr>
      <w:r w:rsidRPr="00681B98">
        <w:t>7)</w:t>
      </w:r>
      <w:r w:rsidRPr="00681B98">
        <w:tab/>
        <w:t>Adjust the test signal mean power so the calibrated radiated SNR value at the NCR-MT receiver is as specified in clause 7.1.3.2.5.1, and that the SNR at the NCR-MT receiver is not impacted by the noise floor.</w:t>
      </w:r>
    </w:p>
    <w:p w14:paraId="48D2C971" w14:textId="77777777" w:rsidR="004C1EED" w:rsidRPr="00681B98" w:rsidRDefault="004C1EED" w:rsidP="004C1EED">
      <w:pPr>
        <w:pStyle w:val="B1"/>
      </w:pPr>
      <w:r w:rsidRPr="00681B98">
        <w:tab/>
        <w:t>The power level for the transmission may be set such that the AWGN level at the RIB is equal to the AWGN level in table 7.1.3.2.4.2-2.</w:t>
      </w:r>
    </w:p>
    <w:p w14:paraId="5986D6CE" w14:textId="77777777" w:rsidR="004C1EED" w:rsidRPr="00681B98" w:rsidRDefault="004C1EED" w:rsidP="004C1EED">
      <w:pPr>
        <w:pStyle w:val="TH"/>
      </w:pPr>
      <w:r w:rsidRPr="00681B98">
        <w:t>Table 7.2.3.2.4.2-2: AWGN power level at the NCR-MT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23"/>
        <w:gridCol w:w="1959"/>
        <w:gridCol w:w="1985"/>
        <w:gridCol w:w="3402"/>
      </w:tblGrid>
      <w:tr w:rsidR="004C1EED" w:rsidRPr="00DF24B5" w14:paraId="3ADFFAD2" w14:textId="77777777" w:rsidTr="004C1EED">
        <w:trPr>
          <w:cantSplit/>
          <w:jc w:val="center"/>
        </w:trPr>
        <w:tc>
          <w:tcPr>
            <w:tcW w:w="1423" w:type="dxa"/>
            <w:tcBorders>
              <w:bottom w:val="single" w:sz="4" w:space="0" w:color="auto"/>
            </w:tcBorders>
          </w:tcPr>
          <w:p w14:paraId="24EB861D" w14:textId="77777777" w:rsidR="004C1EED" w:rsidRPr="00681B98" w:rsidRDefault="004C1EED" w:rsidP="004C1EED">
            <w:pPr>
              <w:pStyle w:val="TAH"/>
            </w:pPr>
            <w:r w:rsidRPr="00681B98">
              <w:t>NCR-MT type</w:t>
            </w:r>
          </w:p>
        </w:tc>
        <w:tc>
          <w:tcPr>
            <w:tcW w:w="1959" w:type="dxa"/>
            <w:tcBorders>
              <w:bottom w:val="single" w:sz="4" w:space="0" w:color="auto"/>
            </w:tcBorders>
          </w:tcPr>
          <w:p w14:paraId="7A84C1E0" w14:textId="77777777" w:rsidR="004C1EED" w:rsidRPr="00681B98" w:rsidRDefault="004C1EED" w:rsidP="004C1EED">
            <w:pPr>
              <w:pStyle w:val="TAH"/>
            </w:pPr>
            <w:r w:rsidRPr="00681B98">
              <w:t>Sub-carrier spacing (kHz)</w:t>
            </w:r>
          </w:p>
        </w:tc>
        <w:tc>
          <w:tcPr>
            <w:tcW w:w="1985" w:type="dxa"/>
          </w:tcPr>
          <w:p w14:paraId="520EA92F" w14:textId="77777777" w:rsidR="004C1EED" w:rsidRPr="00681B98" w:rsidRDefault="004C1EED" w:rsidP="004C1EED">
            <w:pPr>
              <w:pStyle w:val="TAH"/>
            </w:pPr>
            <w:r w:rsidRPr="00681B98">
              <w:t>Channel bandwidth (MHz)</w:t>
            </w:r>
          </w:p>
        </w:tc>
        <w:tc>
          <w:tcPr>
            <w:tcW w:w="3402" w:type="dxa"/>
          </w:tcPr>
          <w:p w14:paraId="177D3ED4" w14:textId="77777777" w:rsidR="004C1EED" w:rsidRPr="00681B98" w:rsidRDefault="004C1EED" w:rsidP="004C1EED">
            <w:pPr>
              <w:pStyle w:val="TAH"/>
            </w:pPr>
            <w:r w:rsidRPr="00681B98">
              <w:t>AWGN power level</w:t>
            </w:r>
          </w:p>
        </w:tc>
      </w:tr>
      <w:tr w:rsidR="004C1EED" w:rsidRPr="00A61B5C" w14:paraId="79B0493C" w14:textId="77777777" w:rsidTr="004C1EED">
        <w:trPr>
          <w:cantSplit/>
          <w:jc w:val="center"/>
        </w:trPr>
        <w:tc>
          <w:tcPr>
            <w:tcW w:w="1423" w:type="dxa"/>
            <w:tcBorders>
              <w:bottom w:val="nil"/>
            </w:tcBorders>
            <w:shd w:val="clear" w:color="auto" w:fill="auto"/>
          </w:tcPr>
          <w:p w14:paraId="3DA61FC8" w14:textId="77777777" w:rsidR="004C1EED" w:rsidRPr="00681B98" w:rsidRDefault="004C1EED" w:rsidP="004C1EED">
            <w:pPr>
              <w:pStyle w:val="TAC"/>
            </w:pPr>
            <w:r w:rsidRPr="00681B98">
              <w:t>NCR-MT type 2-O</w:t>
            </w:r>
          </w:p>
        </w:tc>
        <w:tc>
          <w:tcPr>
            <w:tcW w:w="1959" w:type="dxa"/>
            <w:tcBorders>
              <w:bottom w:val="nil"/>
            </w:tcBorders>
            <w:shd w:val="clear" w:color="auto" w:fill="auto"/>
          </w:tcPr>
          <w:p w14:paraId="291E1F2A" w14:textId="77777777" w:rsidR="004C1EED" w:rsidRPr="00681B98" w:rsidRDefault="004C1EED" w:rsidP="004C1EED">
            <w:pPr>
              <w:pStyle w:val="TAC"/>
            </w:pPr>
            <w:r w:rsidRPr="00681B98">
              <w:t xml:space="preserve">120 </w:t>
            </w:r>
          </w:p>
        </w:tc>
        <w:tc>
          <w:tcPr>
            <w:tcW w:w="1985" w:type="dxa"/>
          </w:tcPr>
          <w:p w14:paraId="039E4A21" w14:textId="77777777" w:rsidR="004C1EED" w:rsidRPr="00681B98" w:rsidRDefault="004C1EED" w:rsidP="004C1EED">
            <w:pPr>
              <w:pStyle w:val="TAC"/>
            </w:pPr>
            <w:r w:rsidRPr="00681B98">
              <w:t>100</w:t>
            </w:r>
          </w:p>
        </w:tc>
        <w:tc>
          <w:tcPr>
            <w:tcW w:w="3402" w:type="dxa"/>
          </w:tcPr>
          <w:p w14:paraId="6A8E8C7B" w14:textId="77777777" w:rsidR="004C1EED" w:rsidRPr="00681B98" w:rsidRDefault="004C1EED" w:rsidP="004C1EED">
            <w:pPr>
              <w:pStyle w:val="TAC"/>
            </w:pPr>
            <w:r w:rsidRPr="00681B98">
              <w:t>EISREFSENS_50M + ΔFR2_REFSENS + 18 dBm / 95.04 MHz</w:t>
            </w:r>
          </w:p>
        </w:tc>
      </w:tr>
      <w:tr w:rsidR="004C1EED" w:rsidRPr="00DF24B5" w14:paraId="05AA25A7" w14:textId="77777777" w:rsidTr="004C1EED">
        <w:trPr>
          <w:cantSplit/>
          <w:jc w:val="center"/>
        </w:trPr>
        <w:tc>
          <w:tcPr>
            <w:tcW w:w="8769" w:type="dxa"/>
            <w:gridSpan w:val="4"/>
          </w:tcPr>
          <w:p w14:paraId="7AF67AFB" w14:textId="77777777" w:rsidR="004C1EED" w:rsidRPr="00681B98" w:rsidRDefault="004C1EED" w:rsidP="004C1EED">
            <w:pPr>
              <w:pStyle w:val="TAN"/>
            </w:pPr>
            <w:r w:rsidRPr="00681B98">
              <w:t>NOTE 1:</w:t>
            </w:r>
            <w:r w:rsidRPr="00681B98">
              <w:tab/>
              <w:t>ΔFR2_REFSENS = -3 dB as described in clause 7.1, since the OTA REFSENS reference direction (as declared in D.x in table 4.6-1) is used for testing.</w:t>
            </w:r>
          </w:p>
          <w:p w14:paraId="5CD8D682" w14:textId="77777777" w:rsidR="004C1EED" w:rsidRPr="00DF24B5" w:rsidDel="00B34EE5" w:rsidRDefault="004C1EED" w:rsidP="004C1EED">
            <w:pPr>
              <w:pStyle w:val="TAN"/>
              <w:rPr>
                <w:lang w:eastAsia="zh-CN"/>
              </w:rPr>
            </w:pPr>
            <w:r w:rsidRPr="00681B98">
              <w:t>NOTE 2:</w:t>
            </w:r>
            <w:r w:rsidRPr="00681B98">
              <w:tab/>
              <w:t>EISREFSENS_50M as declared in D.y in table 4.6-1.</w:t>
            </w:r>
          </w:p>
        </w:tc>
      </w:tr>
    </w:tbl>
    <w:p w14:paraId="6B7324C6" w14:textId="77777777" w:rsidR="004C1EED" w:rsidRPr="00DF24B5" w:rsidRDefault="004C1EED" w:rsidP="004C1EED">
      <w:pPr>
        <w:pStyle w:val="B1"/>
        <w:rPr>
          <w:lang w:eastAsia="zh-CN"/>
        </w:rPr>
      </w:pPr>
    </w:p>
    <w:p w14:paraId="3B56A71B" w14:textId="77777777" w:rsidR="004C1EED" w:rsidRPr="00DF24B5" w:rsidRDefault="004C1EED" w:rsidP="004C1EED">
      <w:pPr>
        <w:pStyle w:val="B1"/>
        <w:rPr>
          <w:lang w:eastAsia="zh-CN"/>
        </w:rPr>
      </w:pPr>
      <w:r w:rsidRPr="00DF24B5">
        <w:rPr>
          <w:lang w:eastAsia="zh-CN"/>
        </w:rPr>
        <w:t>8</w:t>
      </w:r>
      <w:r w:rsidRPr="00DF24B5">
        <w:rPr>
          <w:lang w:eastAsia="ja-JP"/>
        </w:rPr>
        <w:t>)</w:t>
      </w:r>
      <w:r w:rsidRPr="00DF24B5">
        <w:rPr>
          <w:lang w:eastAsia="ja-JP"/>
        </w:rPr>
        <w:tab/>
        <w:t xml:space="preserve">For reference channels applicable to the </w:t>
      </w:r>
      <w:r>
        <w:rPr>
          <w:lang w:eastAsia="ja-JP"/>
        </w:rPr>
        <w:t>NCR</w:t>
      </w:r>
      <w:r w:rsidRPr="00DF24B5">
        <w:rPr>
          <w:lang w:eastAsia="ja-JP"/>
        </w:rPr>
        <w:t>-MT, measure the median CQI and the BLER at (median CQI +1) and (median CQI -1).</w:t>
      </w:r>
    </w:p>
    <w:p w14:paraId="0655954C" w14:textId="77777777" w:rsidR="004C1EED" w:rsidRPr="00681B98" w:rsidRDefault="004C1EED" w:rsidP="004C1EED">
      <w:pPr>
        <w:pStyle w:val="Heading5"/>
      </w:pPr>
      <w:bookmarkStart w:id="5043" w:name="_Toc75165409"/>
      <w:bookmarkStart w:id="5044" w:name="_Toc75334333"/>
      <w:bookmarkStart w:id="5045" w:name="_Toc75508525"/>
      <w:bookmarkStart w:id="5046" w:name="_Toc75816264"/>
      <w:bookmarkStart w:id="5047" w:name="_Toc76541422"/>
      <w:bookmarkStart w:id="5048" w:name="_Toc76541989"/>
      <w:bookmarkStart w:id="5049" w:name="_Toc82429879"/>
      <w:bookmarkStart w:id="5050" w:name="_Toc89940130"/>
      <w:bookmarkStart w:id="5051" w:name="_Toc98754456"/>
      <w:bookmarkStart w:id="5052" w:name="_Toc106178270"/>
      <w:bookmarkStart w:id="5053" w:name="_Toc114148988"/>
      <w:bookmarkStart w:id="5054" w:name="_Toc124151233"/>
      <w:bookmarkStart w:id="5055" w:name="_Toc130393773"/>
      <w:bookmarkStart w:id="5056" w:name="_Toc137562160"/>
      <w:bookmarkStart w:id="5057" w:name="_Toc138871302"/>
      <w:bookmarkStart w:id="5058" w:name="_Toc145534752"/>
      <w:bookmarkStart w:id="5059" w:name="_Toc176472916"/>
      <w:bookmarkStart w:id="5060" w:name="_Toc187248147"/>
      <w:bookmarkStart w:id="5061" w:name="_Toc194054497"/>
      <w:bookmarkStart w:id="5062" w:name="_Toc200115789"/>
      <w:r w:rsidRPr="00681B98">
        <w:t>7.1.3.2.5</w:t>
      </w:r>
      <w:r w:rsidRPr="00681B98">
        <w:tab/>
        <w:t>Test requirement</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1C4D39F6" w14:textId="77777777" w:rsidR="004C1EED" w:rsidRPr="00DF24B5" w:rsidRDefault="004C1EED" w:rsidP="004C1EED">
      <w:pPr>
        <w:pStyle w:val="Heading6"/>
      </w:pPr>
      <w:bookmarkStart w:id="5063" w:name="_Toc176472917"/>
      <w:bookmarkStart w:id="5064" w:name="_Toc187248148"/>
      <w:bookmarkStart w:id="5065" w:name="_Toc194054498"/>
      <w:bookmarkStart w:id="5066" w:name="_Toc200115790"/>
      <w:r>
        <w:t>7</w:t>
      </w:r>
      <w:r w:rsidRPr="00DF24B5">
        <w:t>.</w:t>
      </w:r>
      <w:r>
        <w:t>1</w:t>
      </w:r>
      <w:r w:rsidRPr="00DF24B5">
        <w:t>.3.2.5.</w:t>
      </w:r>
      <w:r>
        <w:t>1</w:t>
      </w:r>
      <w:r w:rsidRPr="00DF24B5">
        <w:tab/>
        <w:t xml:space="preserve">Test requirement for </w:t>
      </w:r>
      <w:r>
        <w:t>NCR</w:t>
      </w:r>
      <w:r w:rsidRPr="00DF24B5">
        <w:t xml:space="preserve"> type 2-O</w:t>
      </w:r>
      <w:bookmarkEnd w:id="5063"/>
      <w:bookmarkEnd w:id="5064"/>
      <w:bookmarkEnd w:id="5065"/>
      <w:bookmarkEnd w:id="5066"/>
    </w:p>
    <w:p w14:paraId="59B5526E" w14:textId="77777777" w:rsidR="004C1EED" w:rsidRPr="00DF24B5" w:rsidRDefault="004C1EED" w:rsidP="004C1EED">
      <w:r w:rsidRPr="00DF24B5">
        <w:t xml:space="preserve">For the parameters specified in Table </w:t>
      </w:r>
      <w:r>
        <w:t>7</w:t>
      </w:r>
      <w:r w:rsidRPr="00DF24B5">
        <w:t>.</w:t>
      </w:r>
      <w:r>
        <w:t>1.</w:t>
      </w:r>
      <w:r w:rsidRPr="00DF24B5">
        <w:t>3.2.4</w:t>
      </w:r>
      <w:r w:rsidRPr="00DF24B5">
        <w:rPr>
          <w:rFonts w:hint="eastAsia"/>
        </w:rPr>
        <w:t>.</w:t>
      </w:r>
      <w:r w:rsidRPr="00DF24B5">
        <w:t>2</w:t>
      </w:r>
      <w:r w:rsidRPr="00DF24B5">
        <w:rPr>
          <w:rFonts w:hint="eastAsia"/>
        </w:rPr>
        <w:t>-</w:t>
      </w:r>
      <w:r>
        <w:t>1</w:t>
      </w:r>
      <w:r w:rsidRPr="00DF24B5">
        <w:t>, the minimum requirements are specified by the following:</w:t>
      </w:r>
    </w:p>
    <w:p w14:paraId="21C265C2" w14:textId="77777777" w:rsidR="004C1EED" w:rsidRDefault="004C1EED" w:rsidP="004C1EED">
      <w:pPr>
        <w:pStyle w:val="B1"/>
      </w:pPr>
      <w:r w:rsidRPr="00DF24B5">
        <w:t>a)</w:t>
      </w:r>
      <w:r w:rsidRPr="00DF24B5">
        <w:tab/>
        <w:t>the reported CQI value shall be in the range of ±1 of the reported median more than 90% of the time</w:t>
      </w:r>
    </w:p>
    <w:p w14:paraId="668E89A1" w14:textId="29078D3F" w:rsidR="004D3FFD" w:rsidRPr="00247DE9" w:rsidRDefault="004C1EED" w:rsidP="00247DE9">
      <w:pPr>
        <w:pStyle w:val="B1"/>
      </w:pPr>
      <w:r w:rsidRPr="004C1EED">
        <w:t>b)</w:t>
      </w:r>
      <w:r w:rsidRPr="004C1EED">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r w:rsidR="002C252C">
        <w:br w:type="page"/>
      </w:r>
      <w:bookmarkStart w:id="5067" w:name="_Toc31361"/>
      <w:bookmarkStart w:id="5068" w:name="_Toc6324"/>
      <w:bookmarkStart w:id="5069" w:name="_Toc8844"/>
      <w:bookmarkStart w:id="5070" w:name="_Toc121818478"/>
      <w:bookmarkStart w:id="5071" w:name="_Toc121818702"/>
      <w:bookmarkStart w:id="5072" w:name="_Toc124158457"/>
      <w:bookmarkStart w:id="5073" w:name="_Toc130558525"/>
      <w:bookmarkStart w:id="5074" w:name="_Toc137467250"/>
      <w:bookmarkStart w:id="5075" w:name="_Toc138884896"/>
      <w:bookmarkStart w:id="5076" w:name="_Toc138885120"/>
      <w:bookmarkStart w:id="5077" w:name="_Toc145511331"/>
      <w:bookmarkStart w:id="5078" w:name="_Toc155475808"/>
      <w:bookmarkStart w:id="5079" w:name="_Toc20742"/>
      <w:bookmarkStart w:id="5080" w:name="_Toc197274883"/>
      <w:r w:rsidR="002C252C">
        <w:rPr>
          <w:rFonts w:eastAsia="MS Mincho"/>
        </w:rPr>
        <w:t>Annex A</w:t>
      </w:r>
      <w:r w:rsidR="002C252C">
        <w:t xml:space="preserve"> (normative)</w:t>
      </w:r>
      <w:r w:rsidR="002C252C">
        <w:rPr>
          <w:rFonts w:eastAsia="MS Mincho"/>
        </w:rPr>
        <w:t>:</w:t>
      </w:r>
      <w:bookmarkEnd w:id="5067"/>
      <w:bookmarkEnd w:id="5068"/>
      <w:bookmarkEnd w:id="5069"/>
      <w:r w:rsidR="008F3D68" w:rsidRPr="00A1115A">
        <w:br/>
      </w:r>
      <w:bookmarkStart w:id="5081" w:name="_Toc29927"/>
      <w:bookmarkStart w:id="5082" w:name="_Toc22967"/>
      <w:bookmarkStart w:id="5083" w:name="_Toc7834"/>
      <w:r w:rsidR="002C252C">
        <w:rPr>
          <w:rFonts w:eastAsia="MS Mincho"/>
        </w:rPr>
        <w:t>Repeater stimulus signals</w:t>
      </w:r>
      <w:bookmarkEnd w:id="5070"/>
      <w:bookmarkEnd w:id="5071"/>
      <w:bookmarkEnd w:id="5072"/>
      <w:bookmarkEnd w:id="5073"/>
      <w:bookmarkEnd w:id="5074"/>
      <w:bookmarkEnd w:id="5075"/>
      <w:bookmarkEnd w:id="5076"/>
      <w:bookmarkEnd w:id="5077"/>
      <w:bookmarkEnd w:id="5078"/>
      <w:bookmarkEnd w:id="5081"/>
      <w:bookmarkEnd w:id="5082"/>
      <w:bookmarkEnd w:id="5083"/>
    </w:p>
    <w:p w14:paraId="6311380D" w14:textId="77777777" w:rsidR="00FE0B56" w:rsidRPr="00FE0B56" w:rsidRDefault="00FE0B56" w:rsidP="00FE0B56"/>
    <w:p w14:paraId="0542D8BB" w14:textId="77777777" w:rsidR="004D3FFD" w:rsidRDefault="002C252C" w:rsidP="00FE0B56">
      <w:pPr>
        <w:pStyle w:val="Heading1"/>
      </w:pPr>
      <w:bookmarkStart w:id="5084" w:name="_Toc503965148"/>
      <w:bookmarkStart w:id="5085" w:name="_Toc123"/>
      <w:bookmarkStart w:id="5086" w:name="_Toc5009"/>
      <w:bookmarkStart w:id="5087" w:name="_Toc22274"/>
      <w:bookmarkStart w:id="5088" w:name="_Toc121818479"/>
      <w:bookmarkStart w:id="5089" w:name="_Toc121818703"/>
      <w:bookmarkStart w:id="5090" w:name="_Toc124158458"/>
      <w:bookmarkStart w:id="5091" w:name="_Toc130558526"/>
      <w:bookmarkStart w:id="5092" w:name="_Toc137467251"/>
      <w:bookmarkStart w:id="5093" w:name="_Toc138884897"/>
      <w:bookmarkStart w:id="5094" w:name="_Toc138885121"/>
      <w:bookmarkStart w:id="5095" w:name="_Toc145511332"/>
      <w:bookmarkStart w:id="5096" w:name="_Toc155475809"/>
      <w:bookmarkStart w:id="5097" w:name="_Toc176472918"/>
      <w:bookmarkStart w:id="5098" w:name="_Toc187248149"/>
      <w:bookmarkStart w:id="5099" w:name="_Toc194054499"/>
      <w:bookmarkStart w:id="5100" w:name="_Toc200115791"/>
      <w:bookmarkEnd w:id="5079"/>
      <w:bookmarkEnd w:id="5080"/>
      <w:r>
        <w:t>A.1</w:t>
      </w:r>
      <w:r>
        <w:tab/>
        <w:t>Repeater stimulus signal 1</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2B5F0D" w14:textId="1AB560A0" w:rsidR="004D3FFD" w:rsidRDefault="002C252C">
      <w:r>
        <w:t>Two uplink fixed reference channels for performance requirements (16QAM ¾) for FDD according to the TS38.141-2 [</w:t>
      </w:r>
      <w:r w:rsidR="00C36A04">
        <w:t>6</w:t>
      </w:r>
      <w:r>
        <w:t>], table A.4-</w:t>
      </w:r>
      <w:r w:rsidR="0055042A">
        <w:t>5</w:t>
      </w:r>
      <w:r>
        <w:t>, channel reference</w:t>
      </w:r>
      <w:r w:rsidR="0055042A">
        <w:t xml:space="preserve"> </w:t>
      </w:r>
      <w:r w:rsidR="0055042A" w:rsidRPr="00C6449B">
        <w:rPr>
          <w:lang w:eastAsia="zh-CN"/>
        </w:rPr>
        <w:t>G-FR2-</w:t>
      </w:r>
      <w:r>
        <w:t>A4-3 of 50 MHz bandwidth generated on separate centre frequencies with equal power and combined with a time difference of 266,7 us (4 OFDM symbols).</w:t>
      </w:r>
    </w:p>
    <w:p w14:paraId="3DEA6BD0" w14:textId="77777777" w:rsidR="004D3FFD" w:rsidRDefault="002C252C">
      <w:r>
        <w:t>The PUSCH data payload shall contain only zeroes (0000 0000)</w:t>
      </w:r>
    </w:p>
    <w:p w14:paraId="6536DF4E" w14:textId="77777777" w:rsidR="004D3FFD" w:rsidRDefault="002C252C">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5101" w:name="_Toc503965149"/>
      <w:bookmarkStart w:id="5102" w:name="_Toc6947"/>
      <w:bookmarkStart w:id="5103" w:name="_Toc12964"/>
      <w:bookmarkStart w:id="5104" w:name="_Toc12648"/>
      <w:bookmarkStart w:id="5105" w:name="_Toc121818480"/>
      <w:bookmarkStart w:id="5106" w:name="_Toc121818704"/>
      <w:bookmarkStart w:id="5107" w:name="_Toc124158459"/>
      <w:bookmarkStart w:id="5108" w:name="_Toc130558527"/>
      <w:bookmarkStart w:id="5109" w:name="_Toc137467252"/>
      <w:bookmarkStart w:id="5110" w:name="_Toc138884898"/>
      <w:bookmarkStart w:id="5111" w:name="_Toc138885122"/>
      <w:bookmarkStart w:id="5112" w:name="_Toc145511333"/>
      <w:bookmarkStart w:id="5113" w:name="_Toc155475810"/>
      <w:bookmarkStart w:id="5114" w:name="_Toc176472919"/>
      <w:bookmarkStart w:id="5115" w:name="_Toc187248150"/>
      <w:bookmarkStart w:id="5116" w:name="_Toc194054500"/>
      <w:bookmarkStart w:id="5117" w:name="_Toc200115792"/>
      <w:r>
        <w:t>A.2</w:t>
      </w:r>
      <w:r>
        <w:tab/>
        <w:t>Repeater stimulus signal 2</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0AC146BA" w14:textId="7ABB44CE" w:rsidR="004D3FFD" w:rsidRDefault="002C252C">
      <w:r>
        <w:t>Two NR-FR2-TM1.1 channels according to the TS38.141-2 [</w:t>
      </w:r>
      <w:r w:rsidR="00C36A04">
        <w:t>6</w:t>
      </w:r>
      <w:r>
        <w:t>] of 50 MHz bandwidth generated on separate centre frequencies with equal power and combined with a time difference of 1400 us (21 OFDM symbols).</w:t>
      </w:r>
    </w:p>
    <w:p w14:paraId="33C2FBF4" w14:textId="6559B764" w:rsidR="004D3FFD" w:rsidRDefault="002C252C">
      <w:r>
        <w:t>Each NR-FR2-TM1.1 channel shall be subjected to time windowing and filtering so that it fulfils the spectral purity requirements defined in</w:t>
      </w:r>
      <w:r w:rsidR="00406062">
        <w:t xml:space="preserve"> annex</w:t>
      </w:r>
      <w:r>
        <w:t xml:space="preserve"> A.3.</w:t>
      </w:r>
    </w:p>
    <w:p w14:paraId="5A4883D3" w14:textId="77777777" w:rsidR="004D3FFD" w:rsidRDefault="002C252C" w:rsidP="00D13A3B">
      <w:pPr>
        <w:pStyle w:val="Heading1"/>
      </w:pPr>
      <w:bookmarkStart w:id="5118" w:name="_Toc15660"/>
      <w:bookmarkStart w:id="5119" w:name="_Toc11136"/>
      <w:bookmarkStart w:id="5120" w:name="_Toc587"/>
      <w:bookmarkStart w:id="5121" w:name="_Toc503965152"/>
      <w:bookmarkStart w:id="5122" w:name="_Toc121818481"/>
      <w:bookmarkStart w:id="5123" w:name="_Toc121818705"/>
      <w:bookmarkStart w:id="5124" w:name="_Toc124158460"/>
      <w:bookmarkStart w:id="5125" w:name="_Toc130558528"/>
      <w:bookmarkStart w:id="5126" w:name="_Toc137467253"/>
      <w:bookmarkStart w:id="5127" w:name="_Toc138884899"/>
      <w:bookmarkStart w:id="5128" w:name="_Toc138885123"/>
      <w:bookmarkStart w:id="5129" w:name="_Toc145511334"/>
      <w:bookmarkStart w:id="5130" w:name="_Toc155475811"/>
      <w:bookmarkStart w:id="5131" w:name="_Toc176472920"/>
      <w:bookmarkStart w:id="5132" w:name="_Toc187248151"/>
      <w:bookmarkStart w:id="5133" w:name="_Toc194054501"/>
      <w:bookmarkStart w:id="5134" w:name="_Toc200115793"/>
      <w:r>
        <w:t>A.3</w:t>
      </w:r>
      <w:r>
        <w:tab/>
        <w:t>Repeater stimulus signal spectral purity requirements</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2AF61ABB" w14:textId="7D4B9E46"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eastAsia="DengXian"/>
        </w:rPr>
        <w:t>, A.3-2 and A.3-3</w:t>
      </w:r>
      <w:r>
        <w:t>, where;</w:t>
      </w:r>
    </w:p>
    <w:p w14:paraId="3E6C530C" w14:textId="77777777" w:rsidR="004D3FFD" w:rsidRDefault="002C252C" w:rsidP="008F3D68">
      <w:pPr>
        <w:pStyle w:val="TH"/>
        <w:rPr>
          <w:rFonts w:cs="v5.0.0"/>
        </w:rPr>
      </w:pPr>
      <w:bookmarkStart w:id="5135" w:name="_Hlk109733077"/>
      <w:r>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5135"/>
          <w:p w14:paraId="5CBAC867"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5903E4FB"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05744D46"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59C532F8"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5136" w:name="_Toc7033"/>
      <w:bookmarkStart w:id="5137" w:name="_Toc29149"/>
      <w:bookmarkStart w:id="5138" w:name="_Toc28302"/>
      <w:bookmarkStart w:id="5139" w:name="_Toc121818482"/>
      <w:bookmarkStart w:id="5140" w:name="_Toc121818706"/>
      <w:bookmarkStart w:id="5141" w:name="_Toc124158461"/>
      <w:bookmarkStart w:id="5142" w:name="_Toc130558529"/>
      <w:bookmarkStart w:id="5143" w:name="_Toc137467254"/>
      <w:bookmarkStart w:id="5144" w:name="_Toc138884900"/>
      <w:bookmarkStart w:id="5145" w:name="_Toc138885124"/>
      <w:bookmarkStart w:id="5146" w:name="_Toc145511335"/>
      <w:bookmarkStart w:id="5147" w:name="_Toc155475812"/>
      <w:bookmarkStart w:id="5148" w:name="_Toc176472921"/>
      <w:bookmarkStart w:id="5149" w:name="_Toc187248152"/>
      <w:bookmarkStart w:id="5150" w:name="_Toc194054502"/>
      <w:bookmarkStart w:id="5151" w:name="_Toc200115794"/>
      <w:r>
        <w:t xml:space="preserve">Annex </w:t>
      </w:r>
      <w:r>
        <w:rPr>
          <w:rFonts w:hint="eastAsia"/>
        </w:rPr>
        <w:t>B</w:t>
      </w:r>
      <w:r>
        <w:rPr>
          <w:rFonts w:hint="eastAsia"/>
          <w:lang w:val="en-US" w:eastAsia="zh-CN"/>
        </w:rPr>
        <w:t xml:space="preserve"> </w:t>
      </w:r>
      <w:r>
        <w:t>(normative)</w:t>
      </w:r>
      <w:r>
        <w:rPr>
          <w:rFonts w:hint="eastAsia"/>
        </w:rPr>
        <w:t>:</w:t>
      </w:r>
      <w:bookmarkStart w:id="5152" w:name="_Toc20333"/>
      <w:bookmarkStart w:id="5153" w:name="_Toc9234"/>
      <w:bookmarkStart w:id="5154" w:name="_Toc12885"/>
      <w:bookmarkEnd w:id="5136"/>
      <w:bookmarkEnd w:id="5137"/>
      <w:bookmarkEnd w:id="5138"/>
      <w:r w:rsidR="008F3D68" w:rsidRPr="00A1115A">
        <w:br/>
      </w:r>
      <w:r>
        <w:t>Environmental requirements for the Repeater equipment</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1C507D3A" w14:textId="77777777" w:rsidR="004D3FFD" w:rsidRDefault="004D3FFD"/>
    <w:p w14:paraId="56E0C9E0" w14:textId="77777777" w:rsidR="004D3FFD" w:rsidRDefault="002C252C" w:rsidP="00D13A3B">
      <w:pPr>
        <w:pStyle w:val="Heading1"/>
      </w:pPr>
      <w:bookmarkStart w:id="5155" w:name="_Toc106201797"/>
      <w:bookmarkStart w:id="5156" w:name="_Toc98774036"/>
      <w:bookmarkStart w:id="5157" w:name="_Toc75243128"/>
      <w:bookmarkStart w:id="5158" w:name="_Toc74962218"/>
      <w:bookmarkStart w:id="5159" w:name="_Toc76545474"/>
      <w:bookmarkStart w:id="5160" w:name="_Toc29810024"/>
      <w:bookmarkStart w:id="5161" w:name="_Toc53182750"/>
      <w:bookmarkStart w:id="5162" w:name="_Toc58860537"/>
      <w:bookmarkStart w:id="5163" w:name="_Toc115191651"/>
      <w:bookmarkStart w:id="5164" w:name="_Toc82595577"/>
      <w:bookmarkStart w:id="5165" w:name="_Toc37272471"/>
      <w:bookmarkStart w:id="5166" w:name="_Toc66728341"/>
      <w:bookmarkStart w:id="5167" w:name="_Toc13453"/>
      <w:bookmarkStart w:id="5168" w:name="_Toc58863041"/>
      <w:bookmarkStart w:id="5169" w:name="_Toc36645417"/>
      <w:bookmarkStart w:id="5170" w:name="_Toc61183026"/>
      <w:bookmarkStart w:id="5171" w:name="_Toc21100226"/>
      <w:bookmarkStart w:id="5172" w:name="_Toc2105"/>
      <w:bookmarkStart w:id="5173" w:name="_Toc45884718"/>
      <w:bookmarkStart w:id="5174" w:name="_Toc89955608"/>
      <w:bookmarkStart w:id="5175" w:name="_Toc121818483"/>
      <w:bookmarkStart w:id="5176" w:name="_Toc121818707"/>
      <w:bookmarkStart w:id="5177" w:name="_Toc124158462"/>
      <w:bookmarkStart w:id="5178" w:name="_Toc130558530"/>
      <w:bookmarkStart w:id="5179" w:name="_Toc137467255"/>
      <w:bookmarkStart w:id="5180" w:name="_Toc138884901"/>
      <w:bookmarkStart w:id="5181" w:name="_Toc138885125"/>
      <w:bookmarkStart w:id="5182" w:name="_Toc145511336"/>
      <w:bookmarkStart w:id="5183" w:name="_Toc155475813"/>
      <w:bookmarkStart w:id="5184" w:name="_Toc176472922"/>
      <w:bookmarkStart w:id="5185" w:name="_Toc187248153"/>
      <w:bookmarkStart w:id="5186" w:name="_Toc194054503"/>
      <w:bookmarkStart w:id="5187" w:name="_Toc200115795"/>
      <w:r>
        <w:rPr>
          <w:rFonts w:hint="eastAsia"/>
          <w:lang w:val="en-US" w:eastAsia="zh-CN"/>
        </w:rPr>
        <w:t>B</w:t>
      </w:r>
      <w:r>
        <w:t>.1</w:t>
      </w:r>
      <w:r>
        <w:tab/>
        <w:t>General</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5188" w:name="_Toc58863042"/>
      <w:bookmarkStart w:id="5189" w:name="_Toc82595578"/>
      <w:bookmarkStart w:id="5190" w:name="_Toc74962219"/>
      <w:bookmarkStart w:id="5191" w:name="_Toc98774037"/>
      <w:bookmarkStart w:id="5192" w:name="_Toc37272472"/>
      <w:bookmarkStart w:id="5193" w:name="_Toc106201798"/>
      <w:bookmarkStart w:id="5194" w:name="_Toc36645418"/>
      <w:bookmarkStart w:id="5195" w:name="_Toc53182751"/>
      <w:bookmarkStart w:id="5196" w:name="_Toc29810025"/>
      <w:bookmarkStart w:id="5197" w:name="_Toc61183027"/>
      <w:bookmarkStart w:id="5198" w:name="_Toc45884719"/>
      <w:bookmarkStart w:id="5199" w:name="_Toc75243129"/>
      <w:bookmarkStart w:id="5200" w:name="_Toc115191652"/>
      <w:bookmarkStart w:id="5201" w:name="_Toc21100227"/>
      <w:bookmarkStart w:id="5202" w:name="_Toc17383"/>
      <w:bookmarkStart w:id="5203" w:name="_Toc26783"/>
      <w:bookmarkStart w:id="5204" w:name="_Toc89955609"/>
      <w:bookmarkStart w:id="5205" w:name="_Toc58860538"/>
      <w:bookmarkStart w:id="5206" w:name="_Toc76545475"/>
      <w:bookmarkStart w:id="5207" w:name="_Toc66728342"/>
      <w:bookmarkStart w:id="5208" w:name="_Toc121818484"/>
      <w:bookmarkStart w:id="5209" w:name="_Toc121818708"/>
      <w:bookmarkStart w:id="5210" w:name="_Toc124158463"/>
      <w:bookmarkStart w:id="5211" w:name="_Toc130558531"/>
      <w:bookmarkStart w:id="5212" w:name="_Toc137467256"/>
      <w:bookmarkStart w:id="5213" w:name="_Toc138884902"/>
      <w:bookmarkStart w:id="5214" w:name="_Toc138885126"/>
      <w:bookmarkStart w:id="5215" w:name="_Toc145511337"/>
      <w:bookmarkStart w:id="5216" w:name="_Toc155475814"/>
      <w:bookmarkStart w:id="5217" w:name="_Toc176472923"/>
      <w:bookmarkStart w:id="5218" w:name="_Toc187248154"/>
      <w:bookmarkStart w:id="5219" w:name="_Toc194054504"/>
      <w:bookmarkStart w:id="5220" w:name="_Toc200115796"/>
      <w:r>
        <w:rPr>
          <w:rFonts w:hint="eastAsia"/>
          <w:lang w:val="en-US" w:eastAsia="zh-CN"/>
        </w:rPr>
        <w:t>B</w:t>
      </w:r>
      <w:r>
        <w:t>.2</w:t>
      </w:r>
      <w:r>
        <w:tab/>
        <w:t>Normal test environment</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5221" w:name="_Toc61183028"/>
      <w:bookmarkStart w:id="5222" w:name="_Toc98774038"/>
      <w:bookmarkStart w:id="5223" w:name="_Toc37272473"/>
      <w:bookmarkStart w:id="5224" w:name="_Toc66728343"/>
      <w:bookmarkStart w:id="5225" w:name="_Toc76545476"/>
      <w:bookmarkStart w:id="5226" w:name="_Toc58863043"/>
      <w:bookmarkStart w:id="5227" w:name="_Toc29810026"/>
      <w:bookmarkStart w:id="5228" w:name="_Toc106201799"/>
      <w:bookmarkStart w:id="5229" w:name="_Toc58860539"/>
      <w:bookmarkStart w:id="5230" w:name="_Toc115191653"/>
      <w:bookmarkStart w:id="5231" w:name="_Toc75243130"/>
      <w:bookmarkStart w:id="5232" w:name="_Toc36645419"/>
      <w:bookmarkStart w:id="5233" w:name="_Toc6107"/>
      <w:bookmarkStart w:id="5234" w:name="_Toc21100228"/>
      <w:bookmarkStart w:id="5235" w:name="_Toc19661"/>
      <w:bookmarkStart w:id="5236" w:name="_Toc89955610"/>
      <w:bookmarkStart w:id="5237" w:name="_Toc82595579"/>
      <w:bookmarkStart w:id="5238" w:name="_Toc45884720"/>
      <w:bookmarkStart w:id="5239" w:name="_Toc53182752"/>
      <w:bookmarkStart w:id="5240" w:name="_Toc74962220"/>
      <w:bookmarkStart w:id="5241" w:name="_Toc121818485"/>
      <w:bookmarkStart w:id="5242" w:name="_Toc121818709"/>
      <w:bookmarkStart w:id="5243" w:name="_Toc124158464"/>
      <w:bookmarkStart w:id="5244" w:name="_Toc130558532"/>
      <w:bookmarkStart w:id="5245" w:name="_Toc137467257"/>
      <w:bookmarkStart w:id="5246" w:name="_Toc138884903"/>
      <w:bookmarkStart w:id="5247" w:name="_Toc138885127"/>
      <w:bookmarkStart w:id="5248" w:name="_Toc145511338"/>
      <w:bookmarkStart w:id="5249" w:name="_Toc155475815"/>
      <w:bookmarkStart w:id="5250" w:name="_Toc176472924"/>
      <w:bookmarkStart w:id="5251" w:name="_Toc187248155"/>
      <w:bookmarkStart w:id="5252" w:name="_Toc194054505"/>
      <w:bookmarkStart w:id="5253" w:name="_Toc200115797"/>
      <w:r>
        <w:rPr>
          <w:rFonts w:hint="eastAsia"/>
          <w:lang w:val="en-US" w:eastAsia="zh-CN"/>
        </w:rPr>
        <w:t>B</w:t>
      </w:r>
      <w:r>
        <w:t>.3</w:t>
      </w:r>
      <w:r>
        <w:tab/>
        <w:t>Extreme test environment</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5254" w:name="_Toc36645420"/>
      <w:bookmarkStart w:id="5255" w:name="_Toc98774039"/>
      <w:bookmarkStart w:id="5256" w:name="_Toc19535"/>
      <w:bookmarkStart w:id="5257" w:name="_Toc21100229"/>
      <w:bookmarkStart w:id="5258" w:name="_Toc89955611"/>
      <w:bookmarkStart w:id="5259" w:name="_Toc58860540"/>
      <w:bookmarkStart w:id="5260" w:name="_Toc82595580"/>
      <w:bookmarkStart w:id="5261" w:name="_Toc75243131"/>
      <w:bookmarkStart w:id="5262" w:name="_Toc53182753"/>
      <w:bookmarkStart w:id="5263" w:name="_Toc106201800"/>
      <w:bookmarkStart w:id="5264" w:name="_Toc29810027"/>
      <w:bookmarkStart w:id="5265" w:name="_Toc76545477"/>
      <w:bookmarkStart w:id="5266" w:name="_Toc66728344"/>
      <w:bookmarkStart w:id="5267" w:name="_Toc115191654"/>
      <w:bookmarkStart w:id="5268" w:name="_Toc61183029"/>
      <w:bookmarkStart w:id="5269" w:name="_Toc7014"/>
      <w:bookmarkStart w:id="5270" w:name="_Toc45884721"/>
      <w:bookmarkStart w:id="5271" w:name="_Toc58863044"/>
      <w:bookmarkStart w:id="5272" w:name="_Toc74962221"/>
      <w:bookmarkStart w:id="5273" w:name="_Toc37272474"/>
      <w:bookmarkStart w:id="5274" w:name="_Toc121818486"/>
      <w:bookmarkStart w:id="5275" w:name="_Toc121818710"/>
      <w:bookmarkStart w:id="5276" w:name="_Toc124158465"/>
      <w:bookmarkStart w:id="5277" w:name="_Toc130558533"/>
      <w:bookmarkStart w:id="5278" w:name="_Toc137467258"/>
      <w:bookmarkStart w:id="5279" w:name="_Toc138884904"/>
      <w:bookmarkStart w:id="5280" w:name="_Toc138885128"/>
      <w:bookmarkStart w:id="5281" w:name="_Toc145511339"/>
      <w:bookmarkStart w:id="5282" w:name="_Toc155475816"/>
      <w:bookmarkStart w:id="5283" w:name="_Toc176472925"/>
      <w:bookmarkStart w:id="5284" w:name="_Toc187248156"/>
      <w:bookmarkStart w:id="5285" w:name="_Toc194054506"/>
      <w:bookmarkStart w:id="5286" w:name="_Toc200115798"/>
      <w:r>
        <w:rPr>
          <w:rFonts w:hint="eastAsia"/>
          <w:lang w:val="en-US" w:eastAsia="zh-CN"/>
        </w:rPr>
        <w:t>B</w:t>
      </w:r>
      <w:r>
        <w:t>.3.1</w:t>
      </w:r>
      <w:r>
        <w:tab/>
        <w:t>Extreme temperature</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5287" w:name="_Toc115191655"/>
      <w:bookmarkStart w:id="5288" w:name="_Toc98774040"/>
      <w:bookmarkStart w:id="5289" w:name="_Toc76545478"/>
      <w:bookmarkStart w:id="5290" w:name="_Toc58863045"/>
      <w:bookmarkStart w:id="5291" w:name="_Toc37272475"/>
      <w:bookmarkStart w:id="5292" w:name="_Toc36645421"/>
      <w:bookmarkStart w:id="5293" w:name="_Toc21100230"/>
      <w:bookmarkStart w:id="5294" w:name="_Toc58860541"/>
      <w:bookmarkStart w:id="5295" w:name="_Toc82595581"/>
      <w:bookmarkStart w:id="5296" w:name="_Toc53182754"/>
      <w:bookmarkStart w:id="5297" w:name="_Toc89955612"/>
      <w:bookmarkStart w:id="5298" w:name="_Toc21781"/>
      <w:bookmarkStart w:id="5299" w:name="_Toc29810028"/>
      <w:bookmarkStart w:id="5300" w:name="_Toc74962222"/>
      <w:bookmarkStart w:id="5301" w:name="_Toc106201801"/>
      <w:bookmarkStart w:id="5302" w:name="_Toc16958"/>
      <w:bookmarkStart w:id="5303" w:name="_Toc45884722"/>
      <w:bookmarkStart w:id="5304" w:name="_Toc61183030"/>
      <w:bookmarkStart w:id="5305" w:name="_Toc66728345"/>
      <w:bookmarkStart w:id="5306" w:name="_Toc75243132"/>
      <w:bookmarkStart w:id="5307" w:name="_Toc121818487"/>
      <w:bookmarkStart w:id="5308" w:name="_Toc121818711"/>
      <w:bookmarkStart w:id="5309" w:name="_Toc124158466"/>
      <w:bookmarkStart w:id="5310" w:name="_Toc130558534"/>
      <w:bookmarkStart w:id="5311" w:name="_Toc137467259"/>
      <w:bookmarkStart w:id="5312" w:name="_Toc138884905"/>
      <w:bookmarkStart w:id="5313" w:name="_Toc138885129"/>
      <w:bookmarkStart w:id="5314" w:name="_Toc145511340"/>
      <w:bookmarkStart w:id="5315" w:name="_Toc155475817"/>
      <w:bookmarkStart w:id="5316" w:name="_Toc176472926"/>
      <w:bookmarkStart w:id="5317" w:name="_Toc187248157"/>
      <w:bookmarkStart w:id="5318" w:name="_Toc194054507"/>
      <w:bookmarkStart w:id="5319" w:name="_Toc200115799"/>
      <w:r>
        <w:rPr>
          <w:rFonts w:hint="eastAsia"/>
          <w:lang w:val="en-US" w:eastAsia="zh-CN"/>
        </w:rPr>
        <w:t>B</w:t>
      </w:r>
      <w:r>
        <w:t>.4</w:t>
      </w:r>
      <w:r>
        <w:tab/>
        <w:t>Vibration</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5320" w:name="_Toc61183031"/>
      <w:bookmarkStart w:id="5321" w:name="_Toc76545479"/>
      <w:bookmarkStart w:id="5322" w:name="_Toc37272476"/>
      <w:bookmarkStart w:id="5323" w:name="_Toc75243133"/>
      <w:bookmarkStart w:id="5324" w:name="_Toc106201802"/>
      <w:bookmarkStart w:id="5325" w:name="_Toc45884723"/>
      <w:bookmarkStart w:id="5326" w:name="_Toc66728346"/>
      <w:bookmarkStart w:id="5327" w:name="_Toc53182755"/>
      <w:bookmarkStart w:id="5328" w:name="_Toc89955613"/>
      <w:bookmarkStart w:id="5329" w:name="_Toc27200"/>
      <w:bookmarkStart w:id="5330" w:name="_Toc21100231"/>
      <w:bookmarkStart w:id="5331" w:name="_Toc115191656"/>
      <w:bookmarkStart w:id="5332" w:name="_Toc29810029"/>
      <w:bookmarkStart w:id="5333" w:name="_Toc98774041"/>
      <w:bookmarkStart w:id="5334" w:name="_Toc17042"/>
      <w:bookmarkStart w:id="5335" w:name="_Toc58860542"/>
      <w:bookmarkStart w:id="5336" w:name="_Toc58863046"/>
      <w:bookmarkStart w:id="5337" w:name="_Toc82595582"/>
      <w:bookmarkStart w:id="5338" w:name="_Toc74962223"/>
      <w:bookmarkStart w:id="5339" w:name="_Toc36645422"/>
      <w:bookmarkStart w:id="5340" w:name="_Toc121818488"/>
      <w:bookmarkStart w:id="5341" w:name="_Toc121818712"/>
      <w:bookmarkStart w:id="5342" w:name="_Toc124158467"/>
      <w:bookmarkStart w:id="5343" w:name="_Toc130558535"/>
      <w:bookmarkStart w:id="5344" w:name="_Toc137467260"/>
      <w:bookmarkStart w:id="5345" w:name="_Toc138884906"/>
      <w:bookmarkStart w:id="5346" w:name="_Toc138885130"/>
      <w:bookmarkStart w:id="5347" w:name="_Toc145511341"/>
      <w:bookmarkStart w:id="5348" w:name="_Toc155475818"/>
      <w:bookmarkStart w:id="5349" w:name="_Toc176472927"/>
      <w:bookmarkStart w:id="5350" w:name="_Toc187248158"/>
      <w:bookmarkStart w:id="5351" w:name="_Toc194054508"/>
      <w:bookmarkStart w:id="5352" w:name="_Toc200115800"/>
      <w:r>
        <w:rPr>
          <w:rFonts w:hint="eastAsia"/>
          <w:lang w:val="en-US" w:eastAsia="zh-CN"/>
        </w:rPr>
        <w:t>B</w:t>
      </w:r>
      <w:r>
        <w:t>.5</w:t>
      </w:r>
      <w:r>
        <w:tab/>
        <w:t>Power supply</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5353" w:name="_Toc21100232"/>
      <w:bookmarkStart w:id="5354" w:name="_Toc29810030"/>
      <w:bookmarkStart w:id="5355" w:name="_Toc61183032"/>
      <w:bookmarkStart w:id="5356" w:name="_Toc18892"/>
      <w:bookmarkStart w:id="5357" w:name="_Toc75243134"/>
      <w:bookmarkStart w:id="5358" w:name="_Toc82595583"/>
      <w:bookmarkStart w:id="5359" w:name="_Toc36645423"/>
      <w:bookmarkStart w:id="5360" w:name="_Toc58863047"/>
      <w:bookmarkStart w:id="5361" w:name="_Toc58860543"/>
      <w:bookmarkStart w:id="5362" w:name="_Toc66728347"/>
      <w:bookmarkStart w:id="5363" w:name="_Toc37272477"/>
      <w:bookmarkStart w:id="5364" w:name="_Toc115191657"/>
      <w:bookmarkStart w:id="5365" w:name="_Toc18851"/>
      <w:bookmarkStart w:id="5366" w:name="_Toc106201803"/>
      <w:bookmarkStart w:id="5367" w:name="_Toc76545480"/>
      <w:bookmarkStart w:id="5368" w:name="_Toc98774042"/>
      <w:bookmarkStart w:id="5369" w:name="_Toc89955614"/>
      <w:bookmarkStart w:id="5370" w:name="_Toc45884724"/>
      <w:bookmarkStart w:id="5371" w:name="_Toc74962224"/>
      <w:bookmarkStart w:id="5372" w:name="_Toc53182756"/>
      <w:bookmarkStart w:id="5373" w:name="_Toc121818489"/>
      <w:bookmarkStart w:id="5374" w:name="_Toc121818713"/>
      <w:bookmarkStart w:id="5375" w:name="_Toc124158468"/>
      <w:bookmarkStart w:id="5376" w:name="_Toc130558536"/>
      <w:bookmarkStart w:id="5377" w:name="_Toc137467261"/>
      <w:bookmarkStart w:id="5378" w:name="_Toc138884907"/>
      <w:bookmarkStart w:id="5379" w:name="_Toc138885131"/>
      <w:bookmarkStart w:id="5380" w:name="_Toc145511342"/>
      <w:bookmarkStart w:id="5381" w:name="_Toc155475819"/>
      <w:bookmarkStart w:id="5382" w:name="_Toc176472928"/>
      <w:bookmarkStart w:id="5383" w:name="_Toc187248159"/>
      <w:bookmarkStart w:id="5384" w:name="_Toc194054509"/>
      <w:bookmarkStart w:id="5385" w:name="_Toc200115801"/>
      <w:r>
        <w:rPr>
          <w:rFonts w:hint="eastAsia"/>
          <w:lang w:val="en-US" w:eastAsia="zh-CN"/>
        </w:rPr>
        <w:t>B</w:t>
      </w:r>
      <w:r>
        <w:rPr>
          <w:lang w:eastAsia="sv-SE"/>
        </w:rPr>
        <w:t>.6</w:t>
      </w:r>
      <w:r>
        <w:rPr>
          <w:lang w:eastAsia="sv-SE"/>
        </w:rPr>
        <w:tab/>
        <w:t>Measurement of test environments</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5386" w:name="_Toc2162"/>
      <w:bookmarkStart w:id="5387" w:name="_Toc23776"/>
      <w:bookmarkStart w:id="5388" w:name="_Toc20741"/>
      <w:bookmarkStart w:id="5389" w:name="_Toc121818490"/>
      <w:bookmarkStart w:id="5390" w:name="_Toc121818714"/>
      <w:bookmarkStart w:id="5391" w:name="_Toc124158469"/>
      <w:bookmarkStart w:id="5392" w:name="_Toc130558537"/>
      <w:bookmarkStart w:id="5393" w:name="_Toc137467262"/>
      <w:bookmarkStart w:id="5394" w:name="_Toc138884908"/>
      <w:bookmarkStart w:id="5395" w:name="_Toc138885132"/>
      <w:bookmarkStart w:id="5396" w:name="_Toc145511343"/>
      <w:bookmarkStart w:id="5397" w:name="_Toc155475820"/>
      <w:bookmarkStart w:id="5398" w:name="_Toc176472929"/>
      <w:bookmarkStart w:id="5399" w:name="_Toc187248160"/>
      <w:bookmarkStart w:id="5400" w:name="_Toc194054510"/>
      <w:bookmarkStart w:id="5401" w:name="_Toc200115802"/>
      <w:r>
        <w:t xml:space="preserve">Annex </w:t>
      </w:r>
      <w:r>
        <w:rPr>
          <w:rFonts w:hint="eastAsia"/>
        </w:rPr>
        <w:t>C</w:t>
      </w:r>
      <w:r>
        <w:t xml:space="preserve"> (informative)</w:t>
      </w:r>
      <w:r>
        <w:rPr>
          <w:rFonts w:hint="eastAsia"/>
        </w:rPr>
        <w:t>:</w:t>
      </w:r>
      <w:bookmarkStart w:id="5402" w:name="_Toc9521"/>
      <w:bookmarkStart w:id="5403" w:name="_Toc913"/>
      <w:bookmarkStart w:id="5404" w:name="_Toc2303"/>
      <w:bookmarkEnd w:id="5386"/>
      <w:bookmarkEnd w:id="5387"/>
      <w:bookmarkEnd w:id="5388"/>
      <w:r w:rsidR="008C11A2" w:rsidRPr="00A1115A">
        <w:br/>
      </w:r>
      <w:r>
        <w:rPr>
          <w:rFonts w:hint="eastAsia"/>
        </w:rPr>
        <w:t xml:space="preserve">Test </w:t>
      </w:r>
      <w:r>
        <w:t>tolerances and derivation of test requirements</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7522A9D6" w14:textId="77777777" w:rsidR="008F3D68" w:rsidRPr="008F3D68" w:rsidRDefault="008F3D68" w:rsidP="008F3D68"/>
    <w:p w14:paraId="67818BD2" w14:textId="77777777" w:rsidR="004D3FFD" w:rsidRDefault="002C252C" w:rsidP="00D13A3B">
      <w:pPr>
        <w:pStyle w:val="Heading1"/>
      </w:pPr>
      <w:bookmarkStart w:id="5405" w:name="_Toc76545482"/>
      <w:bookmarkStart w:id="5406" w:name="_Toc29810032"/>
      <w:bookmarkStart w:id="5407" w:name="_Toc58863049"/>
      <w:bookmarkStart w:id="5408" w:name="_Toc115191659"/>
      <w:bookmarkStart w:id="5409" w:name="_Toc98774044"/>
      <w:bookmarkStart w:id="5410" w:name="_Toc66728349"/>
      <w:bookmarkStart w:id="5411" w:name="_Toc36645425"/>
      <w:bookmarkStart w:id="5412" w:name="_Toc61183034"/>
      <w:bookmarkStart w:id="5413" w:name="_Toc45884726"/>
      <w:bookmarkStart w:id="5414" w:name="_Toc21100234"/>
      <w:bookmarkStart w:id="5415" w:name="_Toc37272479"/>
      <w:bookmarkStart w:id="5416" w:name="_Toc82595585"/>
      <w:bookmarkStart w:id="5417" w:name="_Toc74962226"/>
      <w:bookmarkStart w:id="5418" w:name="_Toc53182758"/>
      <w:bookmarkStart w:id="5419" w:name="_Toc58860545"/>
      <w:bookmarkStart w:id="5420" w:name="_Toc89955616"/>
      <w:bookmarkStart w:id="5421" w:name="_Toc75243136"/>
      <w:bookmarkStart w:id="5422" w:name="_Toc106201805"/>
      <w:bookmarkStart w:id="5423" w:name="_Toc30344"/>
      <w:bookmarkStart w:id="5424" w:name="_Toc17282"/>
      <w:bookmarkStart w:id="5425" w:name="_Toc121818491"/>
      <w:bookmarkStart w:id="5426" w:name="_Toc121818715"/>
      <w:bookmarkStart w:id="5427" w:name="_Toc124158470"/>
      <w:bookmarkStart w:id="5428" w:name="_Toc130558538"/>
      <w:bookmarkStart w:id="5429" w:name="_Toc137467263"/>
      <w:bookmarkStart w:id="5430" w:name="_Toc138884909"/>
      <w:bookmarkStart w:id="5431" w:name="_Toc138885133"/>
      <w:bookmarkStart w:id="5432" w:name="_Toc145511344"/>
      <w:bookmarkStart w:id="5433" w:name="_Toc155475821"/>
      <w:bookmarkStart w:id="5434" w:name="_Toc176472930"/>
      <w:bookmarkStart w:id="5435" w:name="_Toc187248161"/>
      <w:bookmarkStart w:id="5436" w:name="_Toc194054511"/>
      <w:bookmarkStart w:id="5437" w:name="_Toc200115803"/>
      <w:bookmarkStart w:id="5438" w:name="_Toc89953096"/>
      <w:bookmarkStart w:id="5439" w:name="_Toc26771"/>
      <w:bookmarkStart w:id="5440" w:name="_Toc37273247"/>
      <w:bookmarkStart w:id="5441" w:name="_Toc98766913"/>
      <w:bookmarkStart w:id="5442" w:name="_Toc53183382"/>
      <w:bookmarkStart w:id="5443" w:name="_Toc29810940"/>
      <w:bookmarkStart w:id="5444" w:name="_Toc36636301"/>
      <w:bookmarkStart w:id="5445" w:name="_Toc21103091"/>
      <w:bookmarkStart w:id="5446" w:name="_Toc74916170"/>
      <w:bookmarkStart w:id="5447" w:name="_Toc76114795"/>
      <w:bookmarkStart w:id="5448" w:name="_Toc58916094"/>
      <w:bookmarkStart w:id="5449" w:name="_Toc76544681"/>
      <w:bookmarkStart w:id="5450" w:name="_Toc66694145"/>
      <w:bookmarkStart w:id="5451" w:name="_Toc58918275"/>
      <w:bookmarkStart w:id="5452" w:name="_Toc82536803"/>
      <w:bookmarkStart w:id="5453" w:name="_Toc45886337"/>
      <w:bookmarkStart w:id="5454" w:name="_Toc345380288"/>
      <w:bookmarkStart w:id="5455" w:name="_Toc345405780"/>
      <w:bookmarkStart w:id="5456" w:name="_Toc345383119"/>
      <w:bookmarkStart w:id="5457" w:name="_Toc345380722"/>
      <w:bookmarkStart w:id="5458" w:name="_Toc345380552"/>
      <w:bookmarkStart w:id="5459" w:name="_Toc451844197"/>
      <w:bookmarkStart w:id="5460" w:name="_Toc345386113"/>
      <w:bookmarkStart w:id="5461" w:name="_Toc436619030"/>
      <w:bookmarkStart w:id="5462" w:name="_Toc345405449"/>
      <w:bookmarkStart w:id="5463" w:name="_Toc345381662"/>
      <w:bookmarkStart w:id="5464" w:name="_Toc345384828"/>
      <w:bookmarkStart w:id="5465" w:name="_Toc345410650"/>
      <w:bookmarkStart w:id="5466" w:name="historyclause"/>
      <w:bookmarkStart w:id="5467" w:name="_Toc345382845"/>
      <w:bookmarkStart w:id="5468" w:name="_Toc345407140"/>
      <w:bookmarkStart w:id="5469" w:name="_Toc345405865"/>
      <w:bookmarkStart w:id="5470" w:name="_Toc345381963"/>
      <w:bookmarkStart w:id="5471" w:name="_Toc345381826"/>
      <w:bookmarkStart w:id="5472" w:name="_Toc345406648"/>
      <w:bookmarkStart w:id="5473" w:name="_Toc345410565"/>
      <w:bookmarkStart w:id="5474" w:name="_Toc345380637"/>
      <w:bookmarkStart w:id="5475" w:name="_Toc345382493"/>
      <w:bookmarkStart w:id="5476" w:name="_Toc345406215"/>
      <w:bookmarkStart w:id="5477" w:name="_Toc345736286"/>
      <w:bookmarkStart w:id="5478" w:name="_Toc345382408"/>
      <w:bookmarkStart w:id="5479" w:name="_Toc345380467"/>
      <w:bookmarkStart w:id="5480" w:name="_Toc345409769"/>
      <w:bookmarkStart w:id="5481" w:name="_Toc345383962"/>
      <w:bookmarkStart w:id="5482" w:name="_Toc351282584"/>
      <w:bookmarkStart w:id="5483" w:name="_Toc345406733"/>
      <w:bookmarkStart w:id="5484" w:name="_Toc345384247"/>
      <w:bookmarkStart w:id="5485" w:name="_Toc345385032"/>
      <w:bookmarkStart w:id="5486" w:name="_Toc374955690"/>
      <w:bookmarkStart w:id="5487" w:name="_Toc345383291"/>
      <w:bookmarkStart w:id="5488" w:name="_Toc345406818"/>
      <w:bookmarkStart w:id="5489" w:name="_Toc345409684"/>
      <w:bookmarkStart w:id="5490" w:name="_Toc345382599"/>
      <w:bookmarkStart w:id="5491" w:name="_Toc345406563"/>
      <w:bookmarkStart w:id="5492" w:name="_Toc345382760"/>
      <w:bookmarkStart w:id="5493" w:name="_Toc345736201"/>
      <w:bookmarkStart w:id="5494" w:name="_Toc345735882"/>
      <w:bookmarkStart w:id="5495" w:name="_Toc345405695"/>
      <w:bookmarkStart w:id="5496" w:name="_Toc345405610"/>
      <w:bookmarkStart w:id="5497" w:name="_Toc436619267"/>
      <w:bookmarkStart w:id="5498" w:name="_Toc345409574"/>
      <w:r>
        <w:rPr>
          <w:rFonts w:hint="eastAsia"/>
          <w:lang w:val="en-US" w:eastAsia="zh-CN"/>
        </w:rPr>
        <w:t>C</w:t>
      </w:r>
      <w:r>
        <w:t>.1</w:t>
      </w:r>
      <w:r>
        <w:tab/>
      </w:r>
      <w:r>
        <w:rPr>
          <w:lang w:eastAsia="sv-SE"/>
        </w:rPr>
        <w:t xml:space="preserve">Measurement of </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r>
        <w:rPr>
          <w:lang w:eastAsia="sv-SE"/>
        </w:rPr>
        <w:t>radiated characteristics</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6FDDF1DF" w14:textId="77777777" w:rsidR="004D3FFD" w:rsidRDefault="002C252C">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1975"/>
        <w:gridCol w:w="1855"/>
        <w:gridCol w:w="3714"/>
      </w:tblGrid>
      <w:tr w:rsidR="004D3FFD" w14:paraId="729552DF" w14:textId="77777777">
        <w:trPr>
          <w:cantSplit/>
          <w:tblHeader/>
          <w:jc w:val="center"/>
        </w:trPr>
        <w:tc>
          <w:tcPr>
            <w:tcW w:w="0" w:type="auto"/>
          </w:tcPr>
          <w:p w14:paraId="3094D825" w14:textId="77777777" w:rsidR="004D3FFD" w:rsidRDefault="002C252C">
            <w:pPr>
              <w:pStyle w:val="TAH"/>
            </w:pPr>
            <w:r>
              <w:t xml:space="preserve">Test </w:t>
            </w:r>
          </w:p>
        </w:tc>
        <w:tc>
          <w:tcPr>
            <w:tcW w:w="0" w:type="auto"/>
          </w:tcPr>
          <w:p w14:paraId="5934DF14" w14:textId="77777777" w:rsidR="004D3FFD" w:rsidRDefault="002C252C">
            <w:pPr>
              <w:pStyle w:val="TAH"/>
            </w:pPr>
            <w:r>
              <w:t>Minimum requirement in TS 38.106 [2]</w:t>
            </w:r>
          </w:p>
        </w:tc>
        <w:tc>
          <w:tcPr>
            <w:tcW w:w="0" w:type="auto"/>
          </w:tcPr>
          <w:p w14:paraId="5C5EE1B9" w14:textId="77777777" w:rsidR="004D3FFD" w:rsidRDefault="002C252C">
            <w:pPr>
              <w:pStyle w:val="TAH"/>
            </w:pPr>
            <w:r>
              <w:t>Test Tolerance</w:t>
            </w:r>
            <w:r>
              <w:br/>
              <w:t>(TT)</w:t>
            </w:r>
          </w:p>
        </w:tc>
        <w:tc>
          <w:tcPr>
            <w:tcW w:w="0" w:type="auto"/>
          </w:tcPr>
          <w:p w14:paraId="3F065FC8" w14:textId="77777777" w:rsidR="004D3FFD" w:rsidRDefault="002C252C">
            <w:pPr>
              <w:pStyle w:val="TAH"/>
            </w:pPr>
            <w:r>
              <w:t>Test requirement in the present document</w:t>
            </w:r>
          </w:p>
        </w:tc>
      </w:tr>
      <w:tr w:rsidR="004D3FFD" w14:paraId="02114426" w14:textId="77777777">
        <w:trPr>
          <w:cantSplit/>
          <w:trHeight w:val="3167"/>
          <w:tblHeader/>
          <w:jc w:val="center"/>
        </w:trPr>
        <w:tc>
          <w:tcPr>
            <w:tcW w:w="0" w:type="auto"/>
          </w:tcPr>
          <w:p w14:paraId="65991F55" w14:textId="77777777" w:rsidR="004D3FFD" w:rsidRDefault="002C252C">
            <w:pPr>
              <w:pStyle w:val="TAL"/>
              <w:rPr>
                <w:highlight w:val="yellow"/>
              </w:rPr>
            </w:pPr>
            <w:r>
              <w:t xml:space="preserve">6.2 </w:t>
            </w:r>
            <w:r>
              <w:rPr>
                <w:lang w:eastAsia="zh-CN"/>
              </w:rPr>
              <w:t>Radiated transmit power (EIRP)</w:t>
            </w:r>
          </w:p>
        </w:tc>
        <w:tc>
          <w:tcPr>
            <w:tcW w:w="0" w:type="auto"/>
            <w:vMerge w:val="restart"/>
          </w:tcPr>
          <w:p w14:paraId="3E53F67E" w14:textId="77777777" w:rsidR="004D3FFD" w:rsidRDefault="002C252C">
            <w:pPr>
              <w:pStyle w:val="TAH"/>
              <w:rPr>
                <w:b w:val="0"/>
              </w:rPr>
            </w:pPr>
            <w:r>
              <w:rPr>
                <w:b w:val="0"/>
              </w:rPr>
              <w:t>See TS 38.106 [2], clause 7.2</w:t>
            </w:r>
          </w:p>
        </w:tc>
        <w:tc>
          <w:tcPr>
            <w:tcW w:w="0" w:type="auto"/>
          </w:tcPr>
          <w:p w14:paraId="362407DB" w14:textId="77777777" w:rsidR="004D3FFD" w:rsidRPr="00712AB4" w:rsidRDefault="002C252C">
            <w:pPr>
              <w:pStyle w:val="TAL"/>
            </w:pPr>
            <w:r w:rsidRPr="00712AB4">
              <w:t>Normal conditions:</w:t>
            </w:r>
          </w:p>
          <w:p w14:paraId="1F4E2C5C" w14:textId="77777777" w:rsidR="004D3FFD" w:rsidRPr="00712AB4" w:rsidRDefault="002C252C">
            <w:pPr>
              <w:pStyle w:val="TAL"/>
            </w:pPr>
            <w:r w:rsidRPr="00712AB4">
              <w:t>1.7 dB,</w:t>
            </w:r>
            <w:r w:rsidRPr="00712AB4">
              <w:rPr>
                <w:rFonts w:ascii="Century" w:hAnsi="Calibri"/>
                <w:kern w:val="24"/>
                <w:sz w:val="40"/>
                <w:szCs w:val="40"/>
              </w:rPr>
              <w:t xml:space="preserve"> </w:t>
            </w:r>
            <w:r w:rsidRPr="00712AB4">
              <w:t xml:space="preserve">24.25GHz &lt; f </w:t>
            </w:r>
            <w:r w:rsidRPr="00712AB4">
              <w:rPr>
                <w:rFonts w:ascii="MS Gothic" w:eastAsia="MS Gothic" w:hAnsi="MS Gothic" w:cs="MS Gothic"/>
              </w:rPr>
              <w:t>≦</w:t>
            </w:r>
            <w:r w:rsidRPr="00712AB4">
              <w:t xml:space="preserve"> 29.5GHz</w:t>
            </w:r>
          </w:p>
          <w:p w14:paraId="15088A0F" w14:textId="77777777" w:rsidR="004D3FFD" w:rsidRPr="00712AB4" w:rsidRDefault="002C252C">
            <w:pPr>
              <w:pStyle w:val="TAL"/>
            </w:pPr>
            <w:r w:rsidRPr="00712AB4">
              <w:t xml:space="preserve">2.0 dB, 37GHz &lt; f </w:t>
            </w:r>
            <w:r w:rsidRPr="00712AB4">
              <w:rPr>
                <w:rFonts w:ascii="MS Gothic" w:eastAsia="MS Gothic" w:hAnsi="MS Gothic" w:cs="MS Gothic"/>
              </w:rPr>
              <w:t>≦</w:t>
            </w:r>
            <w:r w:rsidRPr="00712AB4">
              <w:t xml:space="preserve"> 43.5GHz</w:t>
            </w:r>
          </w:p>
          <w:p w14:paraId="03A5239D" w14:textId="77777777" w:rsidR="004D3FFD" w:rsidRPr="00712AB4" w:rsidRDefault="002C252C">
            <w:pPr>
              <w:pStyle w:val="TAL"/>
            </w:pPr>
            <w:r w:rsidRPr="00712AB4">
              <w:t xml:space="preserve">2.2 dB, 43.5GHz &lt; f </w:t>
            </w:r>
            <w:r w:rsidRPr="00712AB4">
              <w:rPr>
                <w:rFonts w:ascii="MS Gothic" w:eastAsia="MS Gothic" w:hAnsi="MS Gothic" w:cs="MS Gothic"/>
              </w:rPr>
              <w:t>≦</w:t>
            </w:r>
            <w:r w:rsidRPr="00712AB4">
              <w:t xml:space="preserve"> 48.2GHz</w:t>
            </w:r>
          </w:p>
          <w:p w14:paraId="7154006B" w14:textId="77777777" w:rsidR="004D3FFD" w:rsidRPr="00712AB4" w:rsidRDefault="002C252C">
            <w:pPr>
              <w:pStyle w:val="TAL"/>
            </w:pPr>
            <w:r w:rsidRPr="00712AB4">
              <w:t>Extreme conditions:</w:t>
            </w:r>
          </w:p>
          <w:p w14:paraId="3EA10687" w14:textId="77777777" w:rsidR="004D3FFD" w:rsidRPr="00712AB4" w:rsidRDefault="002C252C">
            <w:pPr>
              <w:pStyle w:val="TAL"/>
            </w:pPr>
            <w:r w:rsidRPr="00712AB4">
              <w:t>3.1 dB,</w:t>
            </w:r>
            <w:r w:rsidRPr="00712AB4">
              <w:rPr>
                <w:rFonts w:ascii="Century" w:hAnsi="Calibri"/>
                <w:kern w:val="24"/>
                <w:sz w:val="40"/>
                <w:szCs w:val="40"/>
              </w:rPr>
              <w:t xml:space="preserve"> </w:t>
            </w:r>
            <w:r w:rsidRPr="00712AB4">
              <w:t xml:space="preserve">24.25GHz &lt; f </w:t>
            </w:r>
            <w:r w:rsidRPr="00712AB4">
              <w:rPr>
                <w:rFonts w:ascii="MS Gothic" w:eastAsia="MS Gothic" w:hAnsi="MS Gothic" w:cs="MS Gothic"/>
              </w:rPr>
              <w:t>≦</w:t>
            </w:r>
            <w:r w:rsidRPr="00712AB4">
              <w:t xml:space="preserve"> 29.5GHz</w:t>
            </w:r>
          </w:p>
          <w:p w14:paraId="4284340C" w14:textId="77777777" w:rsidR="004D3FFD" w:rsidRPr="00712AB4" w:rsidRDefault="002C252C">
            <w:pPr>
              <w:pStyle w:val="TAL"/>
            </w:pPr>
            <w:r w:rsidRPr="00712AB4">
              <w:t xml:space="preserve">3.3 dB, 37GHz &lt; f </w:t>
            </w:r>
            <w:r w:rsidRPr="00712AB4">
              <w:rPr>
                <w:rFonts w:ascii="MS Gothic" w:eastAsia="MS Gothic" w:hAnsi="MS Gothic" w:cs="MS Gothic"/>
              </w:rPr>
              <w:t>≦</w:t>
            </w:r>
            <w:r w:rsidRPr="00712AB4">
              <w:t xml:space="preserve"> 43.5GHz</w:t>
            </w:r>
          </w:p>
          <w:p w14:paraId="64CD8361" w14:textId="77777777" w:rsidR="004D3FFD" w:rsidRPr="00712AB4" w:rsidRDefault="002C252C">
            <w:pPr>
              <w:pStyle w:val="TAL"/>
              <w:rPr>
                <w:highlight w:val="yellow"/>
              </w:rPr>
            </w:pPr>
            <w:r w:rsidRPr="00712AB4">
              <w:t xml:space="preserve">3.5 dB, 43.5GHz &lt; f </w:t>
            </w:r>
            <w:r w:rsidRPr="00712AB4">
              <w:rPr>
                <w:rFonts w:ascii="MS Gothic" w:eastAsia="MS Gothic" w:hAnsi="MS Gothic" w:cs="MS Gothic"/>
              </w:rPr>
              <w:t>≦</w:t>
            </w:r>
            <w:r w:rsidRPr="00712AB4">
              <w:t xml:space="preserve"> 48.2GHz</w:t>
            </w:r>
          </w:p>
        </w:tc>
        <w:tc>
          <w:tcPr>
            <w:tcW w:w="0" w:type="auto"/>
          </w:tcPr>
          <w:p w14:paraId="3B3603F8" w14:textId="77777777" w:rsidR="004D3FFD" w:rsidRPr="00712AB4" w:rsidRDefault="002C252C">
            <w:pPr>
              <w:pStyle w:val="TAL"/>
            </w:pPr>
            <w:r w:rsidRPr="00712AB4">
              <w:t>Formula:</w:t>
            </w:r>
          </w:p>
          <w:p w14:paraId="224311DE" w14:textId="77777777" w:rsidR="004D3FFD" w:rsidRPr="00712AB4" w:rsidRDefault="002C252C">
            <w:pPr>
              <w:pStyle w:val="TAL"/>
              <w:rPr>
                <w:highlight w:val="yellow"/>
              </w:rPr>
            </w:pPr>
            <w:r w:rsidRPr="00712AB4">
              <w:t>Upper limit + TT, Lower limit – TT</w:t>
            </w:r>
          </w:p>
        </w:tc>
      </w:tr>
      <w:tr w:rsidR="004D3FFD" w14:paraId="3323FA21" w14:textId="77777777">
        <w:trPr>
          <w:cantSplit/>
          <w:tblHeader/>
          <w:jc w:val="center"/>
        </w:trPr>
        <w:tc>
          <w:tcPr>
            <w:tcW w:w="0" w:type="auto"/>
          </w:tcPr>
          <w:p w14:paraId="6B7018C1" w14:textId="77777777" w:rsidR="004D3FFD" w:rsidRDefault="002C252C">
            <w:pPr>
              <w:pStyle w:val="TAL"/>
              <w:rPr>
                <w:highlight w:val="yellow"/>
              </w:rPr>
            </w:pPr>
            <w:r>
              <w:t>6.3 OTA repeater output power</w:t>
            </w:r>
            <w:r>
              <w:rPr>
                <w:lang w:eastAsia="zh-CN"/>
              </w:rPr>
              <w:t xml:space="preserve"> (TRP)</w:t>
            </w:r>
          </w:p>
        </w:tc>
        <w:tc>
          <w:tcPr>
            <w:tcW w:w="0" w:type="auto"/>
            <w:vMerge/>
          </w:tcPr>
          <w:p w14:paraId="467291BC" w14:textId="77777777" w:rsidR="004D3FFD" w:rsidRDefault="004D3FFD">
            <w:pPr>
              <w:pStyle w:val="TAH"/>
              <w:rPr>
                <w:b w:val="0"/>
              </w:rPr>
            </w:pPr>
          </w:p>
        </w:tc>
        <w:tc>
          <w:tcPr>
            <w:tcW w:w="0" w:type="auto"/>
          </w:tcPr>
          <w:p w14:paraId="344DC02D" w14:textId="77777777" w:rsidR="004D3FFD" w:rsidRDefault="002C252C">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5D240E3" w14:textId="77777777" w:rsidR="004D3FFD" w:rsidRDefault="002C252C">
            <w:pPr>
              <w:pStyle w:val="TAL"/>
            </w:pPr>
            <w:r>
              <w:t xml:space="preserve">2.4 dB, 37GHz &lt; f </w:t>
            </w:r>
            <w:r>
              <w:rPr>
                <w:rFonts w:ascii="MS Gothic" w:eastAsia="MS Gothic" w:hAnsi="MS Gothic" w:cs="MS Gothic" w:hint="eastAsia"/>
              </w:rPr>
              <w:t>≦</w:t>
            </w:r>
            <w:r>
              <w:t xml:space="preserve"> 43,5GHz</w:t>
            </w:r>
          </w:p>
          <w:p w14:paraId="0E100355" w14:textId="77777777" w:rsidR="004D3FFD" w:rsidRDefault="002C252C">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75C9691" w14:textId="77777777" w:rsidR="004D3FFD" w:rsidRDefault="002C252C">
            <w:pPr>
              <w:pStyle w:val="TAL"/>
            </w:pPr>
            <w:r>
              <w:t>Formula:</w:t>
            </w:r>
          </w:p>
          <w:p w14:paraId="5609057A" w14:textId="77777777" w:rsidR="004D3FFD" w:rsidRDefault="002C252C">
            <w:pPr>
              <w:pStyle w:val="TAL"/>
            </w:pPr>
            <w:r>
              <w:t>Upper limit + TT, Lower limit – TT</w:t>
            </w:r>
          </w:p>
        </w:tc>
      </w:tr>
      <w:tr w:rsidR="004D3FFD" w14:paraId="16BDE59E" w14:textId="77777777">
        <w:trPr>
          <w:cantSplit/>
          <w:tblHeader/>
          <w:jc w:val="center"/>
        </w:trPr>
        <w:tc>
          <w:tcPr>
            <w:tcW w:w="0" w:type="auto"/>
          </w:tcPr>
          <w:p w14:paraId="063F918B" w14:textId="77777777" w:rsidR="004D3FFD" w:rsidRDefault="002C252C">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4FBF34E5" w14:textId="77777777" w:rsidR="004D3FFD" w:rsidRDefault="002C252C">
            <w:pPr>
              <w:pStyle w:val="TAH"/>
              <w:rPr>
                <w:b w:val="0"/>
              </w:rPr>
            </w:pPr>
            <w:r>
              <w:rPr>
                <w:b w:val="0"/>
              </w:rPr>
              <w:t>See TS 38.106 [2], clause 7.3</w:t>
            </w:r>
          </w:p>
        </w:tc>
        <w:tc>
          <w:tcPr>
            <w:tcW w:w="0" w:type="auto"/>
          </w:tcPr>
          <w:p w14:paraId="755D2641" w14:textId="77777777" w:rsidR="004D3FFD" w:rsidRDefault="002C252C">
            <w:pPr>
              <w:pStyle w:val="TAL"/>
              <w:rPr>
                <w:rFonts w:cs="Arial"/>
                <w:highlight w:val="yellow"/>
                <w:lang w:eastAsia="ja-JP"/>
              </w:rPr>
            </w:pPr>
            <w:r>
              <w:t>12 Hz</w:t>
            </w:r>
          </w:p>
        </w:tc>
        <w:tc>
          <w:tcPr>
            <w:tcW w:w="0" w:type="auto"/>
          </w:tcPr>
          <w:p w14:paraId="11918F7D" w14:textId="77777777" w:rsidR="004D3FFD" w:rsidRDefault="002C252C">
            <w:pPr>
              <w:pStyle w:val="TAL"/>
            </w:pPr>
            <w:r>
              <w:t>Formula:</w:t>
            </w:r>
          </w:p>
          <w:p w14:paraId="183A7C43" w14:textId="77777777" w:rsidR="004D3FFD" w:rsidRDefault="002C252C">
            <w:pPr>
              <w:pStyle w:val="TAL"/>
              <w:rPr>
                <w:highlight w:val="yellow"/>
              </w:rPr>
            </w:pPr>
            <w:r>
              <w:t>Frequency Error limit + TT</w:t>
            </w:r>
          </w:p>
        </w:tc>
      </w:tr>
      <w:tr w:rsidR="00D80EB8" w14:paraId="78F3980E" w14:textId="77777777">
        <w:trPr>
          <w:cantSplit/>
          <w:tblHeader/>
          <w:jc w:val="center"/>
        </w:trPr>
        <w:tc>
          <w:tcPr>
            <w:tcW w:w="0" w:type="auto"/>
          </w:tcPr>
          <w:p w14:paraId="0E1E989F" w14:textId="77777777" w:rsidR="00D80EB8" w:rsidRDefault="00D80EB8" w:rsidP="00D80EB8">
            <w:pPr>
              <w:pStyle w:val="TAL"/>
              <w:rPr>
                <w:highlight w:val="yellow"/>
              </w:rPr>
            </w:pPr>
            <w:r>
              <w:rPr>
                <w:lang w:eastAsia="ja-JP"/>
              </w:rPr>
              <w:t>6.5 OTA ou</w:t>
            </w:r>
            <w:r>
              <w:rPr>
                <w:rFonts w:cs="v4.2.0"/>
              </w:rPr>
              <w:t>t of band gain</w:t>
            </w:r>
          </w:p>
        </w:tc>
        <w:tc>
          <w:tcPr>
            <w:tcW w:w="0" w:type="auto"/>
          </w:tcPr>
          <w:p w14:paraId="46D1C468" w14:textId="77777777" w:rsidR="00D80EB8" w:rsidRDefault="00D80EB8" w:rsidP="00D80EB8">
            <w:pPr>
              <w:pStyle w:val="TAH"/>
              <w:rPr>
                <w:b w:val="0"/>
              </w:rPr>
            </w:pPr>
            <w:r>
              <w:rPr>
                <w:b w:val="0"/>
              </w:rPr>
              <w:t>See TS 38.106 [2], clause 7.4</w:t>
            </w:r>
          </w:p>
        </w:tc>
        <w:tc>
          <w:tcPr>
            <w:tcW w:w="0" w:type="auto"/>
          </w:tcPr>
          <w:p w14:paraId="48625B6C" w14:textId="3B48AAF9" w:rsidR="00D80EB8" w:rsidRPr="00D80EB8" w:rsidRDefault="00D80EB8" w:rsidP="00D80EB8">
            <w:pPr>
              <w:pStyle w:val="TAL"/>
              <w:rPr>
                <w:lang w:eastAsia="ja-JP"/>
              </w:rPr>
            </w:pPr>
            <w:r w:rsidRPr="00D80EB8">
              <w:rPr>
                <w:lang w:eastAsia="ja-JP"/>
              </w:rPr>
              <w:t>2.1 dB, 24.25GHz &lt; f ≦ 29.5GHz</w:t>
            </w:r>
          </w:p>
          <w:p w14:paraId="005A1275" w14:textId="6DD3EBEB" w:rsidR="00D80EB8" w:rsidRPr="00D80EB8" w:rsidRDefault="00D80EB8" w:rsidP="00D80EB8">
            <w:pPr>
              <w:pStyle w:val="TAL"/>
              <w:rPr>
                <w:lang w:eastAsia="ja-JP"/>
              </w:rPr>
            </w:pPr>
            <w:r w:rsidRPr="00D80EB8">
              <w:rPr>
                <w:lang w:eastAsia="ja-JP"/>
              </w:rPr>
              <w:t>2.4 dB, 37GHz &lt; f ≦ 43,5GHz</w:t>
            </w:r>
          </w:p>
          <w:p w14:paraId="1A82CC47" w14:textId="760E91ED" w:rsidR="00D80EB8" w:rsidRPr="00D80EB8" w:rsidRDefault="00D80EB8" w:rsidP="00D80EB8">
            <w:pPr>
              <w:pStyle w:val="TAL"/>
              <w:rPr>
                <w:lang w:eastAsia="ja-JP"/>
              </w:rPr>
            </w:pPr>
            <w:r w:rsidRPr="00D80EB8">
              <w:rPr>
                <w:lang w:eastAsia="ja-JP"/>
              </w:rPr>
              <w:t>2.6 dB, 43.5GHz &lt; f ≦ 48.2GHz</w:t>
            </w:r>
          </w:p>
          <w:p w14:paraId="5D02C6B3" w14:textId="77777777" w:rsidR="00D80EB8" w:rsidRPr="00D80EB8" w:rsidRDefault="00D80EB8" w:rsidP="00D80EB8">
            <w:pPr>
              <w:pStyle w:val="TAL"/>
            </w:pPr>
          </w:p>
        </w:tc>
        <w:tc>
          <w:tcPr>
            <w:tcW w:w="0" w:type="auto"/>
          </w:tcPr>
          <w:p w14:paraId="7F0C1B21" w14:textId="77777777" w:rsidR="00D80EB8" w:rsidRPr="00D80EB8" w:rsidRDefault="00D80EB8" w:rsidP="00D80EB8">
            <w:pPr>
              <w:pStyle w:val="TAL"/>
            </w:pPr>
            <w:r w:rsidRPr="00D80EB8">
              <w:t>Formula:</w:t>
            </w:r>
          </w:p>
          <w:p w14:paraId="6BB0CE9F" w14:textId="0E79B1C2" w:rsidR="00D80EB8" w:rsidRPr="00D80EB8" w:rsidRDefault="00D80EB8" w:rsidP="00D80EB8">
            <w:pPr>
              <w:pStyle w:val="TAL"/>
            </w:pPr>
            <w:r w:rsidRPr="00D80EB8">
              <w:rPr>
                <w:rFonts w:cs="v4.2.0"/>
              </w:rPr>
              <w:t>Minimum Requirement + TT</w:t>
            </w:r>
            <w:r w:rsidRPr="00D80EB8" w:rsidDel="00EC3FC4">
              <w:t xml:space="preserve"> </w:t>
            </w:r>
          </w:p>
        </w:tc>
      </w:tr>
      <w:tr w:rsidR="004D3FFD" w14:paraId="3DD03FC1" w14:textId="77777777">
        <w:trPr>
          <w:cantSplit/>
          <w:tblHeader/>
          <w:jc w:val="center"/>
        </w:trPr>
        <w:tc>
          <w:tcPr>
            <w:tcW w:w="0" w:type="auto"/>
          </w:tcPr>
          <w:p w14:paraId="341D3950" w14:textId="77777777" w:rsidR="004D3FFD" w:rsidRDefault="002C252C">
            <w:pPr>
              <w:pStyle w:val="TAL"/>
              <w:rPr>
                <w:lang w:eastAsia="ja-JP"/>
              </w:rPr>
            </w:pPr>
            <w:r>
              <w:rPr>
                <w:lang w:eastAsia="ja-JP"/>
              </w:rPr>
              <w:t xml:space="preserve">6.6.2 OTA </w:t>
            </w:r>
            <w:r>
              <w:t>ACLR</w:t>
            </w:r>
          </w:p>
        </w:tc>
        <w:tc>
          <w:tcPr>
            <w:tcW w:w="0" w:type="auto"/>
          </w:tcPr>
          <w:p w14:paraId="602C7F03" w14:textId="77777777" w:rsidR="004D3FFD" w:rsidRDefault="002C252C">
            <w:pPr>
              <w:pStyle w:val="TAH"/>
              <w:rPr>
                <w:b w:val="0"/>
              </w:rPr>
            </w:pPr>
            <w:r>
              <w:rPr>
                <w:b w:val="0"/>
              </w:rPr>
              <w:t>See TS 38.106 [2], clause 7.5.2</w:t>
            </w:r>
          </w:p>
        </w:tc>
        <w:tc>
          <w:tcPr>
            <w:tcW w:w="0" w:type="auto"/>
          </w:tcPr>
          <w:p w14:paraId="261184D6" w14:textId="77777777" w:rsidR="004D3FFD" w:rsidRDefault="002C252C">
            <w:pPr>
              <w:pStyle w:val="TAL"/>
            </w:pPr>
            <w:r>
              <w:t>Relative:</w:t>
            </w:r>
          </w:p>
          <w:p w14:paraId="0921CB0E" w14:textId="77777777" w:rsidR="004D3FFD" w:rsidRDefault="002C252C">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778C3C" w14:textId="77777777" w:rsidR="004D3FFD" w:rsidRDefault="002C252C">
            <w:pPr>
              <w:pStyle w:val="TAL"/>
            </w:pPr>
            <w:r>
              <w:t xml:space="preserve">2.6 dB, 37GHz &lt; f </w:t>
            </w:r>
            <w:r>
              <w:rPr>
                <w:rFonts w:ascii="MS Gothic" w:eastAsia="MS Gothic" w:hAnsi="MS Gothic" w:cs="MS Gothic" w:hint="eastAsia"/>
              </w:rPr>
              <w:t>≦</w:t>
            </w:r>
            <w:r>
              <w:t>43.5GHz</w:t>
            </w:r>
          </w:p>
          <w:p w14:paraId="354BC3D2" w14:textId="77777777" w:rsidR="004D3FFD" w:rsidRDefault="002C252C">
            <w:pPr>
              <w:pStyle w:val="TAL"/>
            </w:pPr>
            <w:r>
              <w:t xml:space="preserve">2.8 dB, 43.5GHz &lt; f </w:t>
            </w:r>
            <w:r>
              <w:rPr>
                <w:rFonts w:ascii="MS Gothic" w:eastAsia="MS Gothic" w:hAnsi="MS Gothic" w:cs="MS Gothic" w:hint="eastAsia"/>
              </w:rPr>
              <w:t>≦</w:t>
            </w:r>
            <w:r>
              <w:t xml:space="preserve"> 48.2GHz</w:t>
            </w:r>
          </w:p>
          <w:p w14:paraId="36A42A07" w14:textId="77777777" w:rsidR="004D3FFD" w:rsidRDefault="002C252C">
            <w:pPr>
              <w:pStyle w:val="TAL"/>
            </w:pPr>
            <w:r>
              <w:t>Absolute:</w:t>
            </w:r>
          </w:p>
          <w:p w14:paraId="52ED271B"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022B78" w14:textId="77777777" w:rsidR="004D3FFD" w:rsidRDefault="002C252C">
            <w:pPr>
              <w:pStyle w:val="TAL"/>
            </w:pPr>
            <w:r>
              <w:t xml:space="preserve">2.7 dB, 37GHz &lt; f </w:t>
            </w:r>
            <w:r>
              <w:rPr>
                <w:rFonts w:ascii="MS Gothic" w:eastAsia="MS Gothic" w:hAnsi="MS Gothic" w:cs="MS Gothic" w:hint="eastAsia"/>
              </w:rPr>
              <w:t>≦</w:t>
            </w:r>
            <w:r>
              <w:t>43.5GHz</w:t>
            </w:r>
          </w:p>
          <w:p w14:paraId="414A93AE" w14:textId="77777777" w:rsidR="004D3FFD" w:rsidRDefault="002C252C">
            <w:pPr>
              <w:pStyle w:val="TAL"/>
            </w:pPr>
            <w:r>
              <w:t xml:space="preserve">2.9 dB, 43.5GHz &lt; f </w:t>
            </w:r>
            <w:r>
              <w:rPr>
                <w:rFonts w:ascii="MS Gothic" w:eastAsia="MS Gothic" w:hAnsi="MS Gothic" w:cs="MS Gothic" w:hint="eastAsia"/>
              </w:rPr>
              <w:t>≦</w:t>
            </w:r>
            <w:r>
              <w:t>48.2GHz</w:t>
            </w:r>
          </w:p>
        </w:tc>
        <w:tc>
          <w:tcPr>
            <w:tcW w:w="0" w:type="auto"/>
          </w:tcPr>
          <w:p w14:paraId="65104211" w14:textId="77777777" w:rsidR="004D3FFD" w:rsidRDefault="002C252C">
            <w:pPr>
              <w:pStyle w:val="TAL"/>
            </w:pPr>
            <w:r>
              <w:t>Formula:</w:t>
            </w:r>
          </w:p>
          <w:p w14:paraId="3BC3676F" w14:textId="77777777" w:rsidR="004D3FFD" w:rsidRDefault="002C252C">
            <w:pPr>
              <w:pStyle w:val="TAL"/>
            </w:pPr>
            <w:r>
              <w:rPr>
                <w:rFonts w:hint="eastAsia"/>
              </w:rPr>
              <w:t>Relative limit</w:t>
            </w:r>
            <w:r>
              <w:t xml:space="preserve"> - TT</w:t>
            </w:r>
          </w:p>
          <w:p w14:paraId="5263DE52" w14:textId="77777777" w:rsidR="004D3FFD" w:rsidRDefault="002C252C">
            <w:pPr>
              <w:pStyle w:val="TAL"/>
            </w:pPr>
            <w:r>
              <w:t>Absolute limit +TT</w:t>
            </w:r>
          </w:p>
          <w:p w14:paraId="5C54D730" w14:textId="77777777" w:rsidR="004D3FFD" w:rsidRDefault="004D3FFD">
            <w:pPr>
              <w:pStyle w:val="TAL"/>
            </w:pPr>
          </w:p>
        </w:tc>
      </w:tr>
      <w:tr w:rsidR="004D3FFD" w14:paraId="7B27835B" w14:textId="77777777">
        <w:trPr>
          <w:cantSplit/>
          <w:tblHeader/>
          <w:jc w:val="center"/>
        </w:trPr>
        <w:tc>
          <w:tcPr>
            <w:tcW w:w="0" w:type="auto"/>
          </w:tcPr>
          <w:p w14:paraId="792A977E" w14:textId="77777777" w:rsidR="004D3FFD" w:rsidRDefault="002C252C">
            <w:pPr>
              <w:pStyle w:val="TAL"/>
              <w:rPr>
                <w:highlight w:val="yellow"/>
              </w:rPr>
            </w:pPr>
            <w:r>
              <w:rPr>
                <w:rFonts w:cs="v4.2.0"/>
              </w:rPr>
              <w:t>6.6.3 OTA operating band unwanted emission</w:t>
            </w:r>
          </w:p>
        </w:tc>
        <w:tc>
          <w:tcPr>
            <w:tcW w:w="0" w:type="auto"/>
          </w:tcPr>
          <w:p w14:paraId="7202A871" w14:textId="77777777" w:rsidR="004D3FFD" w:rsidRDefault="002C252C">
            <w:pPr>
              <w:pStyle w:val="TAH"/>
              <w:rPr>
                <w:b w:val="0"/>
              </w:rPr>
            </w:pPr>
            <w:r>
              <w:rPr>
                <w:b w:val="0"/>
              </w:rPr>
              <w:t>See TS 38.106 [2], clause 7.5.3</w:t>
            </w:r>
          </w:p>
        </w:tc>
        <w:tc>
          <w:tcPr>
            <w:tcW w:w="0" w:type="auto"/>
          </w:tcPr>
          <w:p w14:paraId="6B04F800" w14:textId="77777777" w:rsidR="004D3FFD" w:rsidRDefault="002C252C">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38AB0911"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487AEC4" w14:textId="77777777" w:rsidR="004D3FFD" w:rsidRDefault="002C252C">
            <w:pPr>
              <w:pStyle w:val="TAL"/>
            </w:pPr>
            <w:r>
              <w:t xml:space="preserve">2.7 dB, 37GHz &lt; f </w:t>
            </w:r>
            <w:r>
              <w:rPr>
                <w:rFonts w:ascii="MS Gothic" w:eastAsia="MS Gothic" w:hAnsi="MS Gothic" w:cs="MS Gothic" w:hint="eastAsia"/>
              </w:rPr>
              <w:t>≦</w:t>
            </w:r>
            <w:r>
              <w:t>43.5GHz</w:t>
            </w:r>
          </w:p>
          <w:p w14:paraId="344843A9" w14:textId="77777777" w:rsidR="004D3FFD" w:rsidRDefault="002C252C">
            <w:pPr>
              <w:pStyle w:val="TAL"/>
            </w:pPr>
            <w:r>
              <w:t xml:space="preserve">2.9 dB, 43.5GHz &lt; f </w:t>
            </w:r>
            <w:r>
              <w:rPr>
                <w:rFonts w:ascii="MS Gothic" w:eastAsia="MS Gothic" w:hAnsi="MS Gothic" w:cs="MS Gothic" w:hint="eastAsia"/>
              </w:rPr>
              <w:t>≦</w:t>
            </w:r>
            <w:r>
              <w:t>48.2GHz</w:t>
            </w:r>
          </w:p>
          <w:p w14:paraId="5358758C" w14:textId="77777777" w:rsidR="004D3FFD" w:rsidRDefault="002C252C">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3A25CD2" w14:textId="77777777" w:rsidR="004D3FFD" w:rsidRDefault="002C252C">
            <w:pPr>
              <w:pStyle w:val="TAL"/>
              <w:rPr>
                <w:rFonts w:cs="Arial"/>
              </w:rPr>
            </w:pPr>
            <w:r>
              <w:rPr>
                <w:lang w:val="en-US"/>
              </w:rPr>
              <w:t>0 dB</w:t>
            </w:r>
            <w:r>
              <w:rPr>
                <w:rFonts w:cs="Arial"/>
              </w:rPr>
              <w:t xml:space="preserve"> </w:t>
            </w:r>
          </w:p>
        </w:tc>
        <w:tc>
          <w:tcPr>
            <w:tcW w:w="0" w:type="auto"/>
          </w:tcPr>
          <w:p w14:paraId="06CF996B" w14:textId="77777777" w:rsidR="004D3FFD" w:rsidRDefault="002C252C">
            <w:pPr>
              <w:pStyle w:val="TAL"/>
            </w:pPr>
            <w:r>
              <w:t>Formula:</w:t>
            </w:r>
          </w:p>
          <w:p w14:paraId="653D4907" w14:textId="77777777" w:rsidR="004D3FFD" w:rsidRDefault="002C252C">
            <w:pPr>
              <w:pStyle w:val="TAL"/>
            </w:pPr>
            <w:r>
              <w:t>Minimum Requirement + TT</w:t>
            </w:r>
          </w:p>
        </w:tc>
      </w:tr>
      <w:tr w:rsidR="004D3FFD" w14:paraId="067A7D5B" w14:textId="77777777">
        <w:trPr>
          <w:cantSplit/>
          <w:tblHeader/>
          <w:jc w:val="center"/>
        </w:trPr>
        <w:tc>
          <w:tcPr>
            <w:tcW w:w="0" w:type="auto"/>
          </w:tcPr>
          <w:p w14:paraId="35E736E4" w14:textId="77777777" w:rsidR="004D3FFD" w:rsidRDefault="002C252C">
            <w:pPr>
              <w:pStyle w:val="TAL"/>
              <w:rPr>
                <w:highlight w:val="yellow"/>
              </w:rPr>
            </w:pPr>
            <w:r>
              <w:rPr>
                <w:rFonts w:cs="v4.2.0"/>
              </w:rPr>
              <w:t>6.6.4 OTA s</w:t>
            </w:r>
            <w:r>
              <w:t>purious emissions</w:t>
            </w:r>
          </w:p>
        </w:tc>
        <w:tc>
          <w:tcPr>
            <w:tcW w:w="0" w:type="auto"/>
          </w:tcPr>
          <w:p w14:paraId="023193FC" w14:textId="77777777" w:rsidR="004D3FFD" w:rsidRDefault="002C252C">
            <w:pPr>
              <w:pStyle w:val="TAH"/>
              <w:rPr>
                <w:b w:val="0"/>
              </w:rPr>
            </w:pPr>
            <w:r>
              <w:rPr>
                <w:b w:val="0"/>
              </w:rPr>
              <w:t>See TS 38.106 [2], clause 7.5.4</w:t>
            </w:r>
          </w:p>
        </w:tc>
        <w:tc>
          <w:tcPr>
            <w:tcW w:w="0" w:type="auto"/>
          </w:tcPr>
          <w:p w14:paraId="4306E524" w14:textId="77777777" w:rsidR="004D3FFD" w:rsidRDefault="002C252C">
            <w:pPr>
              <w:pStyle w:val="TAL"/>
            </w:pPr>
            <w:r>
              <w:rPr>
                <w:lang w:val="en-US"/>
              </w:rPr>
              <w:t>0 dB</w:t>
            </w:r>
          </w:p>
        </w:tc>
        <w:tc>
          <w:tcPr>
            <w:tcW w:w="0" w:type="auto"/>
          </w:tcPr>
          <w:p w14:paraId="7A917191" w14:textId="77777777" w:rsidR="004D3FFD" w:rsidRDefault="002C252C">
            <w:pPr>
              <w:pStyle w:val="TAL"/>
            </w:pPr>
            <w:r>
              <w:t>Formula:</w:t>
            </w:r>
          </w:p>
          <w:p w14:paraId="38BEB034" w14:textId="77777777" w:rsidR="004D3FFD" w:rsidRDefault="002C252C">
            <w:pPr>
              <w:pStyle w:val="TAL"/>
            </w:pPr>
            <w:r>
              <w:t>Minimum Requirement + TT</w:t>
            </w:r>
          </w:p>
        </w:tc>
      </w:tr>
      <w:tr w:rsidR="00D80EB8" w14:paraId="176B051C" w14:textId="77777777">
        <w:trPr>
          <w:cantSplit/>
          <w:tblHeader/>
          <w:jc w:val="center"/>
        </w:trPr>
        <w:tc>
          <w:tcPr>
            <w:tcW w:w="0" w:type="auto"/>
          </w:tcPr>
          <w:p w14:paraId="2427C3F5" w14:textId="77777777" w:rsidR="00D80EB8" w:rsidRDefault="00D80EB8" w:rsidP="00D80EB8">
            <w:pPr>
              <w:pStyle w:val="TAL"/>
              <w:rPr>
                <w:highlight w:val="yellow"/>
              </w:rPr>
            </w:pPr>
            <w:r>
              <w:rPr>
                <w:rFonts w:cs="v4.2.0"/>
              </w:rPr>
              <w:t>6.7 OTA EVM</w:t>
            </w:r>
          </w:p>
        </w:tc>
        <w:tc>
          <w:tcPr>
            <w:tcW w:w="0" w:type="auto"/>
          </w:tcPr>
          <w:p w14:paraId="249554D0" w14:textId="77777777" w:rsidR="00D80EB8" w:rsidRDefault="00D80EB8" w:rsidP="00D80EB8">
            <w:pPr>
              <w:pStyle w:val="TAH"/>
              <w:rPr>
                <w:b w:val="0"/>
              </w:rPr>
            </w:pPr>
            <w:r>
              <w:rPr>
                <w:b w:val="0"/>
              </w:rPr>
              <w:t>See TS 38.106 [2], clause 7.6</w:t>
            </w:r>
          </w:p>
        </w:tc>
        <w:tc>
          <w:tcPr>
            <w:tcW w:w="0" w:type="auto"/>
          </w:tcPr>
          <w:p w14:paraId="558EAD7C" w14:textId="28011F2B" w:rsidR="00D80EB8" w:rsidRDefault="00D80EB8" w:rsidP="00D80EB8">
            <w:pPr>
              <w:pStyle w:val="TAL"/>
            </w:pPr>
            <w:r>
              <w:t>1.4%, QPSK, 16QAM</w:t>
            </w:r>
          </w:p>
          <w:p w14:paraId="5DA24723" w14:textId="77777777" w:rsidR="00D80EB8" w:rsidRDefault="00D80EB8" w:rsidP="00D80EB8">
            <w:pPr>
              <w:pStyle w:val="TAL"/>
            </w:pPr>
            <w:r>
              <w:t>1.5%, 64QAM NOTE 2</w:t>
            </w:r>
          </w:p>
          <w:p w14:paraId="37896F51" w14:textId="358FE26E" w:rsidR="00D80EB8" w:rsidRDefault="00D80EB8" w:rsidP="00D80EB8">
            <w:pPr>
              <w:pStyle w:val="TAL"/>
              <w:rPr>
                <w:rFonts w:cs="v4.2.0"/>
              </w:rPr>
            </w:pPr>
            <w:r>
              <w:t>1.8%, 256QAM Note 3</w:t>
            </w:r>
          </w:p>
        </w:tc>
        <w:tc>
          <w:tcPr>
            <w:tcW w:w="0" w:type="auto"/>
          </w:tcPr>
          <w:p w14:paraId="359FD902" w14:textId="77777777" w:rsidR="00D80EB8" w:rsidRDefault="00D80EB8" w:rsidP="00D80EB8">
            <w:pPr>
              <w:pStyle w:val="TAL"/>
              <w:rPr>
                <w:rFonts w:cs="v4.2.0"/>
              </w:rPr>
            </w:pPr>
            <w:r>
              <w:rPr>
                <w:rFonts w:cs="v4.2.0"/>
              </w:rPr>
              <w:t>Test requirement limit shifted by RSS of minimum requirement and stimulus signal EVM. Analyser error added to requirement limit.</w:t>
            </w:r>
          </w:p>
          <w:p w14:paraId="0B4955BE" w14:textId="5054EA7B" w:rsidR="00D80EB8" w:rsidRDefault="00D80EB8" w:rsidP="00D80EB8">
            <w:pPr>
              <w:pStyle w:val="TAL"/>
            </w:pPr>
            <w:r>
              <w:t>Formula: EVM limit + TT</w:t>
            </w:r>
          </w:p>
        </w:tc>
      </w:tr>
      <w:tr w:rsidR="00732C06" w14:paraId="3EA7F8E3" w14:textId="77777777">
        <w:trPr>
          <w:cantSplit/>
          <w:tblHeader/>
          <w:jc w:val="center"/>
        </w:trPr>
        <w:tc>
          <w:tcPr>
            <w:tcW w:w="0" w:type="auto"/>
          </w:tcPr>
          <w:p w14:paraId="7FAFC7A7" w14:textId="77777777" w:rsidR="00732C06" w:rsidRDefault="00732C06" w:rsidP="00732C06">
            <w:pPr>
              <w:pStyle w:val="TAL"/>
              <w:rPr>
                <w:highlight w:val="yellow"/>
              </w:rPr>
            </w:pPr>
            <w:r>
              <w:rPr>
                <w:rFonts w:cs="v4.2.0"/>
              </w:rPr>
              <w:t>6.7 OTA input intermodulation</w:t>
            </w:r>
          </w:p>
        </w:tc>
        <w:tc>
          <w:tcPr>
            <w:tcW w:w="0" w:type="auto"/>
          </w:tcPr>
          <w:p w14:paraId="158B529F" w14:textId="77777777" w:rsidR="00732C06" w:rsidRDefault="00732C06" w:rsidP="00732C06">
            <w:pPr>
              <w:pStyle w:val="TAH"/>
              <w:rPr>
                <w:b w:val="0"/>
              </w:rPr>
            </w:pPr>
            <w:r>
              <w:rPr>
                <w:b w:val="0"/>
              </w:rPr>
              <w:t>See TS 38.106 [2], clause 7.7</w:t>
            </w:r>
          </w:p>
        </w:tc>
        <w:tc>
          <w:tcPr>
            <w:tcW w:w="0" w:type="auto"/>
          </w:tcPr>
          <w:p w14:paraId="4A5671FB" w14:textId="52672FC6" w:rsidR="00732C06" w:rsidRDefault="00732C06" w:rsidP="00732C06">
            <w:pPr>
              <w:pStyle w:val="TAL"/>
            </w:pPr>
          </w:p>
          <w:p w14:paraId="715F928E" w14:textId="5BA099E5" w:rsidR="00732C06" w:rsidRPr="000B3022" w:rsidRDefault="00732C06" w:rsidP="00732C06">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7A8652C2" w14:textId="3B3CC44D" w:rsidR="00732C06" w:rsidRPr="000B3022" w:rsidRDefault="00732C06" w:rsidP="00732C06">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7EA98E0" w14:textId="25439D35" w:rsidR="00732C06" w:rsidRDefault="00732C06" w:rsidP="00732C06">
            <w:pPr>
              <w:pStyle w:val="TAL"/>
            </w:pPr>
            <w:r w:rsidRPr="000B3022">
              <w:rPr>
                <w:rFonts w:eastAsia="SimSun"/>
              </w:rPr>
              <w:t xml:space="preserve">5.4 dB, 43.5 GHz &lt; f </w:t>
            </w:r>
            <w:r w:rsidRPr="000B3022">
              <w:rPr>
                <w:rFonts w:cs="Arial"/>
              </w:rPr>
              <w:t>≤ 48.2 GHz</w:t>
            </w:r>
          </w:p>
        </w:tc>
        <w:tc>
          <w:tcPr>
            <w:tcW w:w="0" w:type="auto"/>
          </w:tcPr>
          <w:p w14:paraId="3713970E" w14:textId="77777777" w:rsidR="00732C06" w:rsidRPr="007530C6" w:rsidRDefault="00732C06" w:rsidP="00732C06">
            <w:pPr>
              <w:pStyle w:val="TAL"/>
              <w:rPr>
                <w:rFonts w:cs="v4.2.0"/>
              </w:rPr>
            </w:pPr>
            <w:r w:rsidRPr="007530C6">
              <w:rPr>
                <w:rFonts w:cs="v4.2.0"/>
              </w:rPr>
              <w:t>Formula:</w:t>
            </w:r>
          </w:p>
          <w:p w14:paraId="1DF798A7" w14:textId="0596B44E" w:rsidR="00732C06" w:rsidRDefault="00732C06" w:rsidP="00732C06">
            <w:pPr>
              <w:pStyle w:val="TAL"/>
            </w:pPr>
            <w:r w:rsidRPr="007530C6">
              <w:rPr>
                <w:rFonts w:cs="v4.2.0"/>
              </w:rPr>
              <w:t>Minimum Requirement + TT</w:t>
            </w:r>
          </w:p>
        </w:tc>
      </w:tr>
      <w:tr w:rsidR="00D80EB8" w14:paraId="34734085" w14:textId="77777777">
        <w:trPr>
          <w:cantSplit/>
          <w:tblHeader/>
          <w:jc w:val="center"/>
        </w:trPr>
        <w:tc>
          <w:tcPr>
            <w:tcW w:w="0" w:type="auto"/>
          </w:tcPr>
          <w:p w14:paraId="4D03FB79" w14:textId="77777777" w:rsidR="00D80EB8" w:rsidRDefault="00D80EB8" w:rsidP="00D80EB8">
            <w:pPr>
              <w:pStyle w:val="TAL"/>
              <w:rPr>
                <w:highlight w:val="yellow"/>
              </w:rPr>
            </w:pPr>
            <w:r>
              <w:t>6.9 OTA ACRR</w:t>
            </w:r>
          </w:p>
        </w:tc>
        <w:tc>
          <w:tcPr>
            <w:tcW w:w="0" w:type="auto"/>
          </w:tcPr>
          <w:p w14:paraId="2CD33716" w14:textId="77777777" w:rsidR="00D80EB8" w:rsidRDefault="00D80EB8" w:rsidP="00D80EB8">
            <w:pPr>
              <w:pStyle w:val="TAH"/>
              <w:rPr>
                <w:b w:val="0"/>
              </w:rPr>
            </w:pPr>
            <w:r>
              <w:rPr>
                <w:b w:val="0"/>
              </w:rPr>
              <w:t>See TS 38.106 [2], clause 7.8</w:t>
            </w:r>
          </w:p>
        </w:tc>
        <w:tc>
          <w:tcPr>
            <w:tcW w:w="0" w:type="auto"/>
          </w:tcPr>
          <w:p w14:paraId="21F8B770" w14:textId="2DF2CEED" w:rsidR="00D80EB8" w:rsidRDefault="00D80EB8" w:rsidP="00D80EB8">
            <w:pPr>
              <w:pStyle w:val="TAL"/>
              <w:rPr>
                <w:lang w:val="en-US"/>
              </w:rPr>
            </w:pPr>
            <w:r>
              <w:rPr>
                <w:lang w:val="en-US"/>
              </w:rPr>
              <w:t>2.7 dB (24.25 – 29.5 GHz)</w:t>
            </w:r>
          </w:p>
          <w:p w14:paraId="5DA218BB" w14:textId="56F91750" w:rsidR="00D80EB8" w:rsidRDefault="00D80EB8" w:rsidP="00D80EB8">
            <w:pPr>
              <w:pStyle w:val="TAL"/>
              <w:rPr>
                <w:lang w:val="en-US"/>
              </w:rPr>
            </w:pPr>
            <w:r>
              <w:rPr>
                <w:lang w:val="en-US"/>
              </w:rPr>
              <w:t>2.7 dB (37 – 43.5 GHz)</w:t>
            </w:r>
          </w:p>
          <w:p w14:paraId="22C3D2D7" w14:textId="2D004143" w:rsidR="00D80EB8" w:rsidRDefault="00D80EB8" w:rsidP="00D80EB8">
            <w:pPr>
              <w:pStyle w:val="TAL"/>
            </w:pPr>
            <w:r>
              <w:rPr>
                <w:lang w:val="en-US"/>
              </w:rPr>
              <w:t xml:space="preserve">2.9 dB (43.5 </w:t>
            </w:r>
            <w:r w:rsidRPr="00714A77">
              <w:t xml:space="preserve">GHz &lt; </w:t>
            </w:r>
            <w:r>
              <w:rPr>
                <w:lang w:val="en-US"/>
              </w:rPr>
              <w:t xml:space="preserve">f </w:t>
            </w:r>
            <w:r>
              <w:rPr>
                <w:rFonts w:hint="eastAsia"/>
                <w:lang w:val="en-US"/>
              </w:rPr>
              <w:t>≤</w:t>
            </w:r>
            <w:r>
              <w:rPr>
                <w:lang w:val="en-US"/>
              </w:rPr>
              <w:t xml:space="preserve"> 48.2 GHz)</w:t>
            </w:r>
          </w:p>
        </w:tc>
        <w:tc>
          <w:tcPr>
            <w:tcW w:w="0" w:type="auto"/>
          </w:tcPr>
          <w:p w14:paraId="4D7C4BC2" w14:textId="289A3A43" w:rsidR="00D80EB8" w:rsidRDefault="00D80EB8" w:rsidP="00D80EB8">
            <w:pPr>
              <w:pStyle w:val="TAL"/>
            </w:pPr>
            <w:r>
              <w:rPr>
                <w:rFonts w:cs="v4.2.0"/>
              </w:rPr>
              <w:t>F</w:t>
            </w:r>
            <w:r w:rsidRPr="007530C6">
              <w:rPr>
                <w:rFonts w:cs="v4.2.0"/>
              </w:rPr>
              <w:t>ormula:</w:t>
            </w:r>
            <w:r w:rsidRPr="007530C6">
              <w:rPr>
                <w:rFonts w:cs="v4.2.0"/>
              </w:rPr>
              <w:br/>
              <w:t>Minimum Requirement – TT</w:t>
            </w:r>
          </w:p>
        </w:tc>
      </w:tr>
      <w:tr w:rsidR="004D3FFD" w14:paraId="6A7903A1" w14:textId="77777777">
        <w:trPr>
          <w:cantSplit/>
          <w:tblHeader/>
          <w:jc w:val="center"/>
        </w:trPr>
        <w:tc>
          <w:tcPr>
            <w:tcW w:w="0" w:type="auto"/>
          </w:tcPr>
          <w:p w14:paraId="447F0F80" w14:textId="77777777" w:rsidR="004D3FFD" w:rsidRDefault="002C252C">
            <w:pPr>
              <w:pStyle w:val="TAL"/>
              <w:rPr>
                <w:highlight w:val="yellow"/>
              </w:rPr>
            </w:pPr>
            <w:r>
              <w:t xml:space="preserve">6.10.1 </w:t>
            </w:r>
            <w:r>
              <w:rPr>
                <w:lang w:eastAsia="zh-CN"/>
              </w:rPr>
              <w:t>OTA transmitter OFF power</w:t>
            </w:r>
          </w:p>
        </w:tc>
        <w:tc>
          <w:tcPr>
            <w:tcW w:w="0" w:type="auto"/>
          </w:tcPr>
          <w:p w14:paraId="59826B87" w14:textId="77777777" w:rsidR="004D3FFD" w:rsidRDefault="002C252C">
            <w:pPr>
              <w:pStyle w:val="TAH"/>
              <w:rPr>
                <w:b w:val="0"/>
              </w:rPr>
            </w:pPr>
            <w:r>
              <w:rPr>
                <w:b w:val="0"/>
              </w:rPr>
              <w:t>See TS 38.106 [2], clause 7.9.2</w:t>
            </w:r>
          </w:p>
        </w:tc>
        <w:tc>
          <w:tcPr>
            <w:tcW w:w="0" w:type="auto"/>
          </w:tcPr>
          <w:p w14:paraId="7B640590" w14:textId="77777777" w:rsidR="004D3FFD" w:rsidRDefault="002C252C">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7365841" w14:textId="77777777" w:rsidR="004D3FFD" w:rsidRDefault="002C252C">
            <w:pPr>
              <w:pStyle w:val="TAL"/>
            </w:pPr>
            <w:r>
              <w:t xml:space="preserve">3.3 dB, 37GHz &lt; f </w:t>
            </w:r>
            <w:r>
              <w:rPr>
                <w:rFonts w:ascii="MS Gothic" w:eastAsia="MS Gothic" w:hAnsi="MS Gothic" w:cs="MS Gothic" w:hint="eastAsia"/>
              </w:rPr>
              <w:t>≦</w:t>
            </w:r>
            <w:r>
              <w:t xml:space="preserve"> 43.5GHz</w:t>
            </w:r>
          </w:p>
          <w:p w14:paraId="0AE481AB" w14:textId="77777777" w:rsidR="004D3FFD" w:rsidRDefault="002C252C">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B4F3E9B" w14:textId="77777777" w:rsidR="004D3FFD" w:rsidRDefault="002C252C">
            <w:pPr>
              <w:pStyle w:val="TAL"/>
              <w:rPr>
                <w:lang w:eastAsia="zh-CN"/>
              </w:rPr>
            </w:pPr>
            <w:r>
              <w:rPr>
                <w:lang w:eastAsia="zh-CN"/>
              </w:rPr>
              <w:t>Formula:</w:t>
            </w:r>
          </w:p>
          <w:p w14:paraId="2A21B712" w14:textId="77777777" w:rsidR="004D3FFD" w:rsidRDefault="002C252C">
            <w:pPr>
              <w:pStyle w:val="TAL"/>
              <w:rPr>
                <w:highlight w:val="yellow"/>
              </w:rPr>
            </w:pPr>
            <w:r>
              <w:t>Minimum Requirement + TT</w:t>
            </w:r>
          </w:p>
        </w:tc>
      </w:tr>
      <w:tr w:rsidR="002B76C2" w14:paraId="2D1CA990" w14:textId="77777777">
        <w:trPr>
          <w:cantSplit/>
          <w:tblHeader/>
          <w:jc w:val="center"/>
        </w:trPr>
        <w:tc>
          <w:tcPr>
            <w:tcW w:w="0" w:type="auto"/>
          </w:tcPr>
          <w:p w14:paraId="22095197" w14:textId="075A71D0" w:rsidR="002B76C2" w:rsidRDefault="002B76C2" w:rsidP="002B76C2">
            <w:pPr>
              <w:pStyle w:val="TAL"/>
            </w:pPr>
            <w:bookmarkStart w:id="5499" w:name="_Toc155428267"/>
            <w:bookmarkStart w:id="5500" w:name="_Toc12005"/>
            <w:bookmarkStart w:id="5501" w:name="_Toc155781285"/>
            <w:r>
              <w:rPr>
                <w:lang w:val="en-US" w:eastAsia="zh-CN"/>
              </w:rPr>
              <w:t>6</w:t>
            </w:r>
            <w:r>
              <w:t>.</w:t>
            </w:r>
            <w:r>
              <w:rPr>
                <w:lang w:val="en-US" w:eastAsia="zh-CN"/>
              </w:rPr>
              <w:t>10</w:t>
            </w:r>
            <w:r>
              <w:tab/>
            </w:r>
            <w:r>
              <w:rPr>
                <w:lang w:val="en-US" w:eastAsia="zh-CN"/>
              </w:rPr>
              <w:t>OTA o</w:t>
            </w:r>
            <w:r>
              <w:t>utput power dynamics</w:t>
            </w:r>
            <w:bookmarkEnd w:id="5499"/>
            <w:bookmarkEnd w:id="5500"/>
            <w:bookmarkEnd w:id="5501"/>
          </w:p>
        </w:tc>
        <w:tc>
          <w:tcPr>
            <w:tcW w:w="0" w:type="auto"/>
          </w:tcPr>
          <w:p w14:paraId="5A8BE48C" w14:textId="33CCE97E" w:rsidR="002B76C2" w:rsidRDefault="002B76C2" w:rsidP="002B76C2">
            <w:pPr>
              <w:pStyle w:val="TAH"/>
              <w:rPr>
                <w:b w:val="0"/>
              </w:rPr>
            </w:pPr>
            <w:r>
              <w:rPr>
                <w:b w:val="0"/>
              </w:rPr>
              <w:t>See TS 38.106 [2], clause 7.</w:t>
            </w:r>
            <w:r>
              <w:rPr>
                <w:b w:val="0"/>
                <w:lang w:val="en-US" w:eastAsia="zh-CN"/>
              </w:rPr>
              <w:t>10.2</w:t>
            </w:r>
          </w:p>
        </w:tc>
        <w:tc>
          <w:tcPr>
            <w:tcW w:w="0" w:type="auto"/>
          </w:tcPr>
          <w:p w14:paraId="572651B3" w14:textId="77777777" w:rsidR="002B76C2" w:rsidRDefault="002B76C2" w:rsidP="002B76C2">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43CBAEC5" w14:textId="74193271" w:rsidR="002B76C2" w:rsidRDefault="002B76C2" w:rsidP="002B76C2">
            <w:pPr>
              <w:pStyle w:val="TAL"/>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0" w:type="auto"/>
          </w:tcPr>
          <w:p w14:paraId="05B100E8" w14:textId="77777777" w:rsidR="002B76C2" w:rsidRDefault="002B76C2" w:rsidP="002B76C2">
            <w:pPr>
              <w:pStyle w:val="TAL"/>
              <w:rPr>
                <w:lang w:eastAsia="zh-CN"/>
              </w:rPr>
            </w:pPr>
            <w:r>
              <w:rPr>
                <w:lang w:eastAsia="zh-CN"/>
              </w:rPr>
              <w:t>Formula:</w:t>
            </w:r>
          </w:p>
          <w:p w14:paraId="77FC8238" w14:textId="7DD48213" w:rsidR="002B76C2" w:rsidRDefault="002B76C2" w:rsidP="002B76C2">
            <w:pPr>
              <w:pStyle w:val="TAL"/>
              <w:rPr>
                <w:lang w:eastAsia="zh-CN"/>
              </w:rPr>
            </w:pPr>
            <w:r>
              <w:t>Minimum Requirement + TT</w:t>
            </w:r>
          </w:p>
        </w:tc>
      </w:tr>
      <w:tr w:rsidR="002B76C2" w14:paraId="5C5B695E" w14:textId="77777777">
        <w:trPr>
          <w:cantSplit/>
          <w:tblHeader/>
          <w:jc w:val="center"/>
        </w:trPr>
        <w:tc>
          <w:tcPr>
            <w:tcW w:w="0" w:type="auto"/>
          </w:tcPr>
          <w:p w14:paraId="7A11AE5D" w14:textId="2AA6AF30" w:rsidR="002B76C2" w:rsidRDefault="002B76C2" w:rsidP="002B76C2">
            <w:pPr>
              <w:pStyle w:val="TAL"/>
            </w:pPr>
            <w:bookmarkStart w:id="5502" w:name="_Toc155781288"/>
            <w:bookmarkStart w:id="5503" w:name="_Toc155428270"/>
            <w:bookmarkStart w:id="5504" w:name="_Toc18287"/>
            <w:r>
              <w:rPr>
                <w:lang w:val="en-US" w:eastAsia="zh-CN"/>
              </w:rPr>
              <w:t>6.11</w:t>
            </w:r>
            <w:r>
              <w:tab/>
            </w:r>
            <w:r>
              <w:rPr>
                <w:lang w:val="en-US" w:eastAsia="zh-CN"/>
              </w:rPr>
              <w:t>OTA t</w:t>
            </w:r>
            <w:r>
              <w:t>ransmit signal quality</w:t>
            </w:r>
            <w:bookmarkEnd w:id="5502"/>
            <w:bookmarkEnd w:id="5503"/>
            <w:bookmarkEnd w:id="5504"/>
          </w:p>
        </w:tc>
        <w:tc>
          <w:tcPr>
            <w:tcW w:w="0" w:type="auto"/>
          </w:tcPr>
          <w:p w14:paraId="135B1967" w14:textId="579B83E7"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11.3</w:t>
            </w:r>
          </w:p>
        </w:tc>
        <w:tc>
          <w:tcPr>
            <w:tcW w:w="0" w:type="auto"/>
          </w:tcPr>
          <w:p w14:paraId="28EA4263" w14:textId="042008FE" w:rsidR="002B76C2" w:rsidRDefault="002B76C2" w:rsidP="002B76C2">
            <w:pPr>
              <w:pStyle w:val="TAL"/>
            </w:pPr>
            <w:r>
              <w:rPr>
                <w:rFonts w:eastAsiaTheme="minorEastAsia"/>
              </w:rPr>
              <w:t>± 0.01 ppm</w:t>
            </w:r>
          </w:p>
        </w:tc>
        <w:tc>
          <w:tcPr>
            <w:tcW w:w="0" w:type="auto"/>
          </w:tcPr>
          <w:p w14:paraId="5C05A41B" w14:textId="77777777" w:rsidR="002B76C2" w:rsidRDefault="002B76C2" w:rsidP="002B76C2">
            <w:pPr>
              <w:pStyle w:val="TAL"/>
              <w:rPr>
                <w:lang w:eastAsia="zh-CN"/>
              </w:rPr>
            </w:pPr>
            <w:r>
              <w:rPr>
                <w:lang w:eastAsia="zh-CN"/>
              </w:rPr>
              <w:t>Formula:</w:t>
            </w:r>
          </w:p>
          <w:p w14:paraId="3E018BC2" w14:textId="5C8F11D4" w:rsidR="002B76C2" w:rsidRDefault="002B76C2" w:rsidP="002B76C2">
            <w:pPr>
              <w:pStyle w:val="TAL"/>
              <w:rPr>
                <w:lang w:eastAsia="zh-CN"/>
              </w:rPr>
            </w:pPr>
            <w:r>
              <w:t>Minimum Requirement + TT</w:t>
            </w:r>
          </w:p>
        </w:tc>
      </w:tr>
      <w:tr w:rsidR="002B76C2" w14:paraId="13D3BC97" w14:textId="77777777">
        <w:trPr>
          <w:cantSplit/>
          <w:tblHeader/>
          <w:jc w:val="center"/>
        </w:trPr>
        <w:tc>
          <w:tcPr>
            <w:tcW w:w="0" w:type="auto"/>
          </w:tcPr>
          <w:p w14:paraId="6EE0A446" w14:textId="3A46F5C7" w:rsidR="002B76C2" w:rsidRDefault="002B76C2" w:rsidP="002B76C2">
            <w:pPr>
              <w:pStyle w:val="TAL"/>
            </w:pPr>
            <w:bookmarkStart w:id="5505" w:name="_Toc155428279"/>
            <w:bookmarkStart w:id="5506" w:name="_Toc155781297"/>
            <w:bookmarkStart w:id="5507" w:name="_Toc5753"/>
            <w:r>
              <w:rPr>
                <w:lang w:val="en-US" w:eastAsia="zh-CN"/>
              </w:rPr>
              <w:t>6.12</w:t>
            </w:r>
            <w:r>
              <w:rPr>
                <w:lang w:val="en-US" w:eastAsia="zh-CN"/>
              </w:rPr>
              <w:tab/>
              <w:t>OTA reference sensitivity</w:t>
            </w:r>
            <w:bookmarkEnd w:id="5505"/>
            <w:bookmarkEnd w:id="5506"/>
            <w:bookmarkEnd w:id="5507"/>
          </w:p>
        </w:tc>
        <w:tc>
          <w:tcPr>
            <w:tcW w:w="0" w:type="auto"/>
          </w:tcPr>
          <w:p w14:paraId="3B0AFF80" w14:textId="4F4FA1AB"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13.2</w:t>
            </w:r>
          </w:p>
        </w:tc>
        <w:tc>
          <w:tcPr>
            <w:tcW w:w="0" w:type="auto"/>
          </w:tcPr>
          <w:p w14:paraId="3CF9F6D0"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3.3 dB, 24.25 GHz &lt; f </w:t>
            </w:r>
            <w:r>
              <w:rPr>
                <w:rFonts w:ascii="Arial" w:eastAsiaTheme="minorEastAsia" w:hAnsi="Arial" w:hint="eastAsia"/>
                <w:sz w:val="18"/>
              </w:rPr>
              <w:t>≤</w:t>
            </w:r>
            <w:r>
              <w:rPr>
                <w:rFonts w:ascii="Arial" w:eastAsiaTheme="minorEastAsia" w:hAnsi="Arial" w:hint="eastAsia"/>
                <w:sz w:val="18"/>
              </w:rPr>
              <w:t xml:space="preserve"> 29.5 GHz</w:t>
            </w:r>
          </w:p>
          <w:p w14:paraId="2FF8A4E6" w14:textId="5C7E4D4C" w:rsidR="002B76C2" w:rsidRDefault="002B76C2" w:rsidP="002B76C2">
            <w:pPr>
              <w:pStyle w:val="TAL"/>
            </w:pPr>
            <w:r>
              <w:rPr>
                <w:rFonts w:eastAsiaTheme="minorEastAsia" w:hint="eastAsia"/>
              </w:rPr>
              <w:t>±</w:t>
            </w:r>
            <w:r>
              <w:rPr>
                <w:rFonts w:eastAsiaTheme="minorEastAsia" w:hint="eastAsia"/>
              </w:rPr>
              <w:t xml:space="preserve">3.3 dB, 37 GHz &lt; f </w:t>
            </w:r>
            <w:r>
              <w:rPr>
                <w:rFonts w:eastAsiaTheme="minorEastAsia" w:hint="eastAsia"/>
              </w:rPr>
              <w:t>≤</w:t>
            </w:r>
            <w:r>
              <w:rPr>
                <w:rFonts w:eastAsiaTheme="minorEastAsia" w:hint="eastAsia"/>
              </w:rPr>
              <w:t xml:space="preserve"> 43.5 GHz</w:t>
            </w:r>
          </w:p>
        </w:tc>
        <w:tc>
          <w:tcPr>
            <w:tcW w:w="0" w:type="auto"/>
          </w:tcPr>
          <w:p w14:paraId="74683E3D" w14:textId="77777777" w:rsidR="002B76C2" w:rsidRDefault="002B76C2" w:rsidP="002B76C2">
            <w:pPr>
              <w:pStyle w:val="TAL"/>
              <w:rPr>
                <w:lang w:eastAsia="zh-CN"/>
              </w:rPr>
            </w:pPr>
            <w:r>
              <w:rPr>
                <w:lang w:eastAsia="zh-CN"/>
              </w:rPr>
              <w:t>Formula:</w:t>
            </w:r>
          </w:p>
          <w:p w14:paraId="70DAC566" w14:textId="77ABE6D3" w:rsidR="002B76C2" w:rsidRDefault="002B76C2" w:rsidP="002B76C2">
            <w:pPr>
              <w:pStyle w:val="TAL"/>
              <w:rPr>
                <w:lang w:eastAsia="zh-CN"/>
              </w:rPr>
            </w:pPr>
            <w:r>
              <w:t>Minimum Requirement + TT</w:t>
            </w:r>
          </w:p>
        </w:tc>
      </w:tr>
      <w:tr w:rsidR="002B76C2" w14:paraId="70F02829" w14:textId="77777777">
        <w:trPr>
          <w:cantSplit/>
          <w:tblHeader/>
          <w:jc w:val="center"/>
        </w:trPr>
        <w:tc>
          <w:tcPr>
            <w:tcW w:w="0" w:type="auto"/>
          </w:tcPr>
          <w:p w14:paraId="0696BDE8" w14:textId="574238F2" w:rsidR="002B76C2" w:rsidRDefault="002B76C2" w:rsidP="002B76C2">
            <w:pPr>
              <w:pStyle w:val="TAL"/>
            </w:pPr>
            <w:bookmarkStart w:id="5508" w:name="_Toc155781300"/>
            <w:bookmarkStart w:id="5509" w:name="_Toc155428282"/>
            <w:bookmarkStart w:id="5510" w:name="_Toc2083"/>
            <w:r>
              <w:rPr>
                <w:lang w:val="en-US" w:eastAsia="zh-CN"/>
              </w:rPr>
              <w:t>6</w:t>
            </w:r>
            <w:r>
              <w:t>.</w:t>
            </w:r>
            <w:r>
              <w:rPr>
                <w:lang w:val="en-US" w:eastAsia="zh-CN"/>
              </w:rPr>
              <w:t>13</w:t>
            </w:r>
            <w:r>
              <w:tab/>
            </w:r>
            <w:r>
              <w:rPr>
                <w:lang w:val="en-US" w:eastAsia="zh-CN"/>
              </w:rPr>
              <w:t>OTA m</w:t>
            </w:r>
            <w:r>
              <w:t>aximum input level</w:t>
            </w:r>
            <w:bookmarkEnd w:id="5508"/>
            <w:bookmarkEnd w:id="5509"/>
            <w:bookmarkEnd w:id="5510"/>
          </w:p>
        </w:tc>
        <w:tc>
          <w:tcPr>
            <w:tcW w:w="0" w:type="auto"/>
          </w:tcPr>
          <w:p w14:paraId="60001E0F" w14:textId="228F78AD"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14.2</w:t>
            </w:r>
          </w:p>
        </w:tc>
        <w:tc>
          <w:tcPr>
            <w:tcW w:w="0" w:type="auto"/>
          </w:tcPr>
          <w:p w14:paraId="7F8E08CD" w14:textId="751559BD" w:rsidR="002B76C2" w:rsidRDefault="002B76C2" w:rsidP="002B76C2">
            <w:pPr>
              <w:pStyle w:val="TAL"/>
            </w:pPr>
            <w:r>
              <w:rPr>
                <w:rFonts w:eastAsia="SimSun" w:hint="eastAsia"/>
                <w:lang w:val="en-US" w:eastAsia="zh-CN"/>
              </w:rPr>
              <w:t>0dB</w:t>
            </w:r>
          </w:p>
        </w:tc>
        <w:tc>
          <w:tcPr>
            <w:tcW w:w="0" w:type="auto"/>
          </w:tcPr>
          <w:p w14:paraId="4F20A025" w14:textId="77777777" w:rsidR="002B76C2" w:rsidRDefault="002B76C2" w:rsidP="002B76C2">
            <w:pPr>
              <w:pStyle w:val="TAL"/>
              <w:rPr>
                <w:lang w:eastAsia="zh-CN"/>
              </w:rPr>
            </w:pPr>
            <w:r>
              <w:rPr>
                <w:lang w:eastAsia="zh-CN"/>
              </w:rPr>
              <w:t>Formula:</w:t>
            </w:r>
          </w:p>
          <w:p w14:paraId="06F49B22" w14:textId="18C333AD" w:rsidR="002B76C2" w:rsidRDefault="002B76C2" w:rsidP="002B76C2">
            <w:pPr>
              <w:pStyle w:val="TAL"/>
              <w:rPr>
                <w:lang w:eastAsia="zh-CN"/>
              </w:rPr>
            </w:pPr>
            <w:r>
              <w:t>Minimum Requirement + TT</w:t>
            </w:r>
          </w:p>
        </w:tc>
      </w:tr>
      <w:tr w:rsidR="002B76C2" w14:paraId="74E130EF" w14:textId="77777777">
        <w:trPr>
          <w:cantSplit/>
          <w:tblHeader/>
          <w:jc w:val="center"/>
        </w:trPr>
        <w:tc>
          <w:tcPr>
            <w:tcW w:w="0" w:type="auto"/>
          </w:tcPr>
          <w:p w14:paraId="30DF9985" w14:textId="42F4E7A8" w:rsidR="002B76C2" w:rsidRDefault="002B76C2" w:rsidP="002B76C2">
            <w:pPr>
              <w:pStyle w:val="TAL"/>
            </w:pPr>
            <w:bookmarkStart w:id="5511" w:name="_Toc155781303"/>
            <w:bookmarkStart w:id="5512" w:name="_Toc155428285"/>
            <w:bookmarkStart w:id="5513" w:name="_Toc18113"/>
            <w:r>
              <w:rPr>
                <w:lang w:val="en-US" w:eastAsia="zh-CN"/>
              </w:rPr>
              <w:t>6</w:t>
            </w:r>
            <w:r>
              <w:t>.</w:t>
            </w:r>
            <w:r>
              <w:rPr>
                <w:lang w:val="en-US" w:eastAsia="zh-CN"/>
              </w:rPr>
              <w:t>14</w:t>
            </w:r>
            <w:r>
              <w:tab/>
            </w:r>
            <w:r>
              <w:rPr>
                <w:lang w:val="en-US" w:eastAsia="zh-CN"/>
              </w:rPr>
              <w:t>OTA a</w:t>
            </w:r>
            <w:r>
              <w:t>djacent channel selectivity</w:t>
            </w:r>
            <w:bookmarkEnd w:id="5511"/>
            <w:bookmarkEnd w:id="5512"/>
            <w:bookmarkEnd w:id="5513"/>
          </w:p>
        </w:tc>
        <w:tc>
          <w:tcPr>
            <w:tcW w:w="0" w:type="auto"/>
          </w:tcPr>
          <w:p w14:paraId="0D1140E9" w14:textId="4867E608"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15.2</w:t>
            </w:r>
          </w:p>
        </w:tc>
        <w:tc>
          <w:tcPr>
            <w:tcW w:w="0" w:type="auto"/>
          </w:tcPr>
          <w:p w14:paraId="54F09E1E"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69F3E9F5" w14:textId="2DEEBD3E" w:rsidR="002B76C2" w:rsidRDefault="002B76C2" w:rsidP="002B76C2">
            <w:pPr>
              <w:pStyle w:val="TAL"/>
            </w:pPr>
            <w:r>
              <w:rPr>
                <w:rFonts w:eastAsiaTheme="minorEastAsia" w:hint="eastAsia"/>
              </w:rPr>
              <w:t>±</w:t>
            </w:r>
            <w:r>
              <w:rPr>
                <w:rFonts w:eastAsiaTheme="minorEastAsia" w:hint="eastAsia"/>
              </w:rPr>
              <w:t xml:space="preserve">4.2 dB, 37 GHz &lt; f </w:t>
            </w:r>
            <w:r>
              <w:rPr>
                <w:rFonts w:eastAsiaTheme="minorEastAsia" w:hint="eastAsia"/>
              </w:rPr>
              <w:t>≤</w:t>
            </w:r>
            <w:r>
              <w:rPr>
                <w:rFonts w:eastAsiaTheme="minorEastAsia" w:hint="eastAsia"/>
              </w:rPr>
              <w:t xml:space="preserve"> 43.5 GHz</w:t>
            </w:r>
          </w:p>
        </w:tc>
        <w:tc>
          <w:tcPr>
            <w:tcW w:w="0" w:type="auto"/>
          </w:tcPr>
          <w:p w14:paraId="3ADEACEB" w14:textId="77777777" w:rsidR="002B76C2" w:rsidRDefault="002B76C2" w:rsidP="002B76C2">
            <w:pPr>
              <w:pStyle w:val="TAL"/>
              <w:rPr>
                <w:lang w:eastAsia="zh-CN"/>
              </w:rPr>
            </w:pPr>
            <w:r>
              <w:rPr>
                <w:lang w:eastAsia="zh-CN"/>
              </w:rPr>
              <w:t>Formula:</w:t>
            </w:r>
          </w:p>
          <w:p w14:paraId="4D634880" w14:textId="13A2339D" w:rsidR="002B76C2" w:rsidRDefault="002B76C2" w:rsidP="002B76C2">
            <w:pPr>
              <w:pStyle w:val="TAL"/>
              <w:rPr>
                <w:lang w:eastAsia="zh-CN"/>
              </w:rPr>
            </w:pPr>
            <w:r>
              <w:t>Minimum Requirement + TT</w:t>
            </w:r>
          </w:p>
        </w:tc>
      </w:tr>
      <w:tr w:rsidR="002B76C2" w14:paraId="446D18A8" w14:textId="77777777">
        <w:trPr>
          <w:cantSplit/>
          <w:tblHeader/>
          <w:jc w:val="center"/>
        </w:trPr>
        <w:tc>
          <w:tcPr>
            <w:tcW w:w="0" w:type="auto"/>
          </w:tcPr>
          <w:p w14:paraId="589EA6C2" w14:textId="10AB593D" w:rsidR="002B76C2" w:rsidRDefault="002B76C2" w:rsidP="002B76C2">
            <w:pPr>
              <w:pStyle w:val="TAL"/>
            </w:pPr>
            <w:bookmarkStart w:id="5514" w:name="_Toc28423"/>
            <w:bookmarkStart w:id="5515" w:name="_Toc155781306"/>
            <w:bookmarkStart w:id="5516" w:name="_Toc155428288"/>
            <w:r>
              <w:rPr>
                <w:lang w:val="en-US" w:eastAsia="zh-CN"/>
              </w:rPr>
              <w:t>6</w:t>
            </w:r>
            <w:r>
              <w:t>.</w:t>
            </w:r>
            <w:r>
              <w:rPr>
                <w:lang w:val="en-US" w:eastAsia="zh-CN"/>
              </w:rPr>
              <w:t>15</w:t>
            </w:r>
            <w:r>
              <w:tab/>
            </w:r>
            <w:r>
              <w:rPr>
                <w:lang w:val="en-US" w:eastAsia="zh-CN"/>
              </w:rPr>
              <w:t>OTA b</w:t>
            </w:r>
            <w:r>
              <w:t>locking characteristics</w:t>
            </w:r>
            <w:bookmarkEnd w:id="5514"/>
            <w:bookmarkEnd w:id="5515"/>
            <w:bookmarkEnd w:id="5516"/>
          </w:p>
        </w:tc>
        <w:tc>
          <w:tcPr>
            <w:tcW w:w="0" w:type="auto"/>
          </w:tcPr>
          <w:p w14:paraId="59704C99" w14:textId="188B3E9F"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16.2</w:t>
            </w:r>
          </w:p>
        </w:tc>
        <w:tc>
          <w:tcPr>
            <w:tcW w:w="0" w:type="auto"/>
          </w:tcPr>
          <w:p w14:paraId="30EE1BDA" w14:textId="77777777" w:rsidR="002B76C2" w:rsidRDefault="002B76C2" w:rsidP="002B76C2">
            <w:pPr>
              <w:rPr>
                <w:rFonts w:ascii="Arial" w:hAnsi="Arial" w:cs="v4.2.0"/>
                <w:kern w:val="2"/>
                <w:sz w:val="18"/>
                <w:lang w:eastAsia="ja-JP"/>
              </w:rPr>
            </w:pPr>
            <w:r>
              <w:rPr>
                <w:rFonts w:ascii="Arial" w:hAnsi="Arial" w:cs="v4.2.0"/>
                <w:kern w:val="2"/>
                <w:sz w:val="18"/>
                <w:lang w:eastAsia="ja-JP"/>
              </w:rPr>
              <w:t>In-band blocking:</w:t>
            </w:r>
          </w:p>
          <w:p w14:paraId="39AF359D"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11A8A373" w14:textId="77777777" w:rsidR="002B76C2" w:rsidRDefault="002B76C2" w:rsidP="002B76C2">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37 GHz &lt; f </w:t>
            </w:r>
            <w:r>
              <w:rPr>
                <w:rFonts w:ascii="Arial" w:eastAsiaTheme="minorEastAsia" w:hAnsi="Arial" w:hint="eastAsia"/>
                <w:sz w:val="18"/>
              </w:rPr>
              <w:t>≤</w:t>
            </w:r>
            <w:r>
              <w:rPr>
                <w:rFonts w:ascii="Arial" w:eastAsiaTheme="minorEastAsia" w:hAnsi="Arial" w:hint="eastAsia"/>
                <w:sz w:val="18"/>
              </w:rPr>
              <w:t xml:space="preserve"> 43.5 GHz</w:t>
            </w:r>
          </w:p>
          <w:p w14:paraId="0D933D56" w14:textId="77777777" w:rsidR="002B76C2" w:rsidRDefault="002B76C2" w:rsidP="002B76C2">
            <w:pPr>
              <w:rPr>
                <w:rFonts w:ascii="Arial" w:eastAsiaTheme="minorEastAsia" w:hAnsi="Arial"/>
                <w:sz w:val="18"/>
              </w:rPr>
            </w:pPr>
            <w:r>
              <w:rPr>
                <w:rFonts w:ascii="Arial" w:eastAsiaTheme="minorEastAsia" w:hAnsi="Arial"/>
                <w:sz w:val="18"/>
              </w:rPr>
              <w:t>Out of band blocking:</w:t>
            </w:r>
          </w:p>
          <w:p w14:paraId="64A4B573"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4.4 dB, 24.25 GHz &lt; f </w:t>
            </w:r>
            <w:r>
              <w:rPr>
                <w:rFonts w:ascii="Arial" w:eastAsiaTheme="minorEastAsia" w:hAnsi="Arial" w:hint="eastAsia"/>
                <w:sz w:val="18"/>
              </w:rPr>
              <w:t>≤</w:t>
            </w:r>
            <w:r>
              <w:rPr>
                <w:rFonts w:ascii="Arial" w:eastAsiaTheme="minorEastAsia" w:hAnsi="Arial" w:hint="eastAsia"/>
                <w:sz w:val="18"/>
              </w:rPr>
              <w:t xml:space="preserve"> 29.5 GHz</w:t>
            </w:r>
          </w:p>
          <w:p w14:paraId="1DD1F93C" w14:textId="77777777" w:rsidR="002B76C2" w:rsidRDefault="002B76C2" w:rsidP="002B76C2">
            <w:pPr>
              <w:rPr>
                <w:rFonts w:ascii="Arial" w:hAnsi="Arial" w:cs="v4.2.0"/>
                <w:kern w:val="2"/>
                <w:sz w:val="18"/>
                <w:lang w:eastAsia="ja-JP"/>
              </w:rPr>
            </w:pPr>
            <w:r>
              <w:rPr>
                <w:rFonts w:ascii="Arial" w:eastAsiaTheme="minorEastAsia" w:hAnsi="Arial" w:hint="eastAsia"/>
                <w:sz w:val="18"/>
              </w:rPr>
              <w:t>±</w:t>
            </w:r>
            <w:r>
              <w:rPr>
                <w:rFonts w:ascii="Arial" w:eastAsiaTheme="minorEastAsia" w:hAnsi="Arial" w:hint="eastAsia"/>
                <w:sz w:val="18"/>
              </w:rPr>
              <w:t xml:space="preserve">4.4 dB, 37 GHz &lt; f </w:t>
            </w:r>
            <w:r>
              <w:rPr>
                <w:rFonts w:ascii="Arial" w:eastAsiaTheme="minorEastAsia" w:hAnsi="Arial" w:hint="eastAsia"/>
                <w:sz w:val="18"/>
              </w:rPr>
              <w:t>≤</w:t>
            </w:r>
            <w:r>
              <w:rPr>
                <w:rFonts w:ascii="Arial" w:eastAsiaTheme="minorEastAsia" w:hAnsi="Arial" w:hint="eastAsia"/>
                <w:sz w:val="18"/>
              </w:rPr>
              <w:t xml:space="preserve"> 43.5 GHz</w:t>
            </w:r>
          </w:p>
          <w:p w14:paraId="4437678B" w14:textId="77777777" w:rsidR="002B76C2" w:rsidRDefault="002B76C2" w:rsidP="002B76C2">
            <w:pPr>
              <w:pStyle w:val="TAL"/>
            </w:pPr>
          </w:p>
        </w:tc>
        <w:tc>
          <w:tcPr>
            <w:tcW w:w="0" w:type="auto"/>
          </w:tcPr>
          <w:p w14:paraId="1B534153" w14:textId="77777777" w:rsidR="002B76C2" w:rsidRDefault="002B76C2" w:rsidP="002B76C2">
            <w:pPr>
              <w:pStyle w:val="TAL"/>
              <w:rPr>
                <w:lang w:eastAsia="zh-CN"/>
              </w:rPr>
            </w:pPr>
            <w:r>
              <w:rPr>
                <w:lang w:eastAsia="zh-CN"/>
              </w:rPr>
              <w:t>Formula:</w:t>
            </w:r>
          </w:p>
          <w:p w14:paraId="1C8C10CC" w14:textId="50A2D79D" w:rsidR="002B76C2" w:rsidRDefault="002B76C2" w:rsidP="002B76C2">
            <w:pPr>
              <w:pStyle w:val="TAL"/>
              <w:rPr>
                <w:lang w:eastAsia="zh-CN"/>
              </w:rPr>
            </w:pPr>
            <w:r>
              <w:t>Minimum Requirement + TT</w:t>
            </w:r>
          </w:p>
        </w:tc>
      </w:tr>
      <w:tr w:rsidR="002B76C2" w14:paraId="042CEBC7" w14:textId="77777777">
        <w:trPr>
          <w:cantSplit/>
          <w:tblHeader/>
          <w:jc w:val="center"/>
        </w:trPr>
        <w:tc>
          <w:tcPr>
            <w:tcW w:w="0" w:type="auto"/>
          </w:tcPr>
          <w:p w14:paraId="1EA0E14D" w14:textId="1AE49A5E" w:rsidR="002B76C2" w:rsidRDefault="002B76C2" w:rsidP="002B76C2">
            <w:pPr>
              <w:pStyle w:val="TAL"/>
            </w:pPr>
            <w:bookmarkStart w:id="5517" w:name="_Toc155428291"/>
            <w:bookmarkStart w:id="5518" w:name="_Toc155781309"/>
            <w:bookmarkStart w:id="5519" w:name="_Toc25566"/>
            <w:r>
              <w:rPr>
                <w:lang w:val="en-US" w:eastAsia="zh-CN"/>
              </w:rPr>
              <w:t>6.16</w:t>
            </w:r>
            <w:r>
              <w:tab/>
            </w:r>
            <w:r>
              <w:rPr>
                <w:lang w:val="en-US" w:eastAsia="zh-CN"/>
              </w:rPr>
              <w:t>OTA s</w:t>
            </w:r>
            <w:r>
              <w:t>purious emissions</w:t>
            </w:r>
            <w:bookmarkEnd w:id="5517"/>
            <w:bookmarkEnd w:id="5518"/>
            <w:bookmarkEnd w:id="5519"/>
          </w:p>
        </w:tc>
        <w:tc>
          <w:tcPr>
            <w:tcW w:w="0" w:type="auto"/>
          </w:tcPr>
          <w:p w14:paraId="1CF0138D" w14:textId="4F02C42A"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17.2</w:t>
            </w:r>
          </w:p>
        </w:tc>
        <w:tc>
          <w:tcPr>
            <w:tcW w:w="0" w:type="auto"/>
          </w:tcPr>
          <w:p w14:paraId="382C6C0E"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1B3A2509"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2.9 dB, 6 GHz &lt; f </w:t>
            </w:r>
            <w:r>
              <w:rPr>
                <w:rFonts w:ascii="Arial" w:eastAsiaTheme="minorEastAsia" w:hAnsi="Arial" w:hint="eastAsia"/>
                <w:sz w:val="18"/>
              </w:rPr>
              <w:t>≤</w:t>
            </w:r>
            <w:r>
              <w:rPr>
                <w:rFonts w:ascii="Arial" w:eastAsiaTheme="minorEastAsia" w:hAnsi="Arial" w:hint="eastAsia"/>
                <w:sz w:val="18"/>
              </w:rPr>
              <w:t xml:space="preserve"> 40 GHz</w:t>
            </w:r>
          </w:p>
          <w:p w14:paraId="412AD420" w14:textId="20AB9CD8" w:rsidR="002B76C2" w:rsidRDefault="002B76C2" w:rsidP="002B76C2">
            <w:pPr>
              <w:pStyle w:val="TAL"/>
            </w:pPr>
            <w:r>
              <w:rPr>
                <w:rFonts w:eastAsiaTheme="minorEastAsia" w:hint="eastAsia"/>
              </w:rPr>
              <w:t>±</w:t>
            </w:r>
            <w:r>
              <w:rPr>
                <w:rFonts w:eastAsiaTheme="minorEastAsia" w:hint="eastAsia"/>
              </w:rPr>
              <w:t xml:space="preserve">5.2 dB, 40 GHz &lt; f </w:t>
            </w:r>
            <w:r>
              <w:rPr>
                <w:rFonts w:eastAsiaTheme="minorEastAsia" w:hint="eastAsia"/>
              </w:rPr>
              <w:t>≤</w:t>
            </w:r>
            <w:r>
              <w:rPr>
                <w:rFonts w:eastAsiaTheme="minorEastAsia" w:hint="eastAsia"/>
              </w:rPr>
              <w:t xml:space="preserve"> 60 GHz</w:t>
            </w:r>
          </w:p>
        </w:tc>
        <w:tc>
          <w:tcPr>
            <w:tcW w:w="0" w:type="auto"/>
          </w:tcPr>
          <w:p w14:paraId="72ACC463" w14:textId="77777777" w:rsidR="002B76C2" w:rsidRDefault="002B76C2" w:rsidP="002B76C2">
            <w:pPr>
              <w:pStyle w:val="TAL"/>
              <w:rPr>
                <w:lang w:eastAsia="zh-CN"/>
              </w:rPr>
            </w:pPr>
            <w:r>
              <w:rPr>
                <w:lang w:eastAsia="zh-CN"/>
              </w:rPr>
              <w:t>Formula:</w:t>
            </w:r>
          </w:p>
          <w:p w14:paraId="2318A98B" w14:textId="12368A1D" w:rsidR="002B76C2" w:rsidRDefault="002B76C2" w:rsidP="002B76C2">
            <w:pPr>
              <w:pStyle w:val="TAL"/>
              <w:rPr>
                <w:lang w:eastAsia="zh-CN"/>
              </w:rPr>
            </w:pPr>
            <w:r>
              <w:t>Minimum Requirement + TT</w:t>
            </w:r>
          </w:p>
        </w:tc>
      </w:tr>
      <w:tr w:rsidR="004D3FFD" w14:paraId="51C7F48F" w14:textId="77777777">
        <w:trPr>
          <w:cantSplit/>
          <w:tblHeader/>
          <w:jc w:val="center"/>
        </w:trPr>
        <w:tc>
          <w:tcPr>
            <w:tcW w:w="0" w:type="auto"/>
          </w:tcPr>
          <w:p w14:paraId="3F8D2C60" w14:textId="77777777" w:rsidR="004D3FFD" w:rsidRDefault="002C252C">
            <w:pPr>
              <w:pStyle w:val="TAL"/>
              <w:rPr>
                <w:highlight w:val="yellow"/>
              </w:rPr>
            </w:pPr>
            <w:r>
              <w:rPr>
                <w:lang w:eastAsia="ja-JP"/>
              </w:rPr>
              <w:t xml:space="preserve">6.10.2 </w:t>
            </w:r>
            <w:r>
              <w:t>OTA transient period</w:t>
            </w:r>
          </w:p>
        </w:tc>
        <w:tc>
          <w:tcPr>
            <w:tcW w:w="0" w:type="auto"/>
          </w:tcPr>
          <w:p w14:paraId="25EC4681" w14:textId="77777777" w:rsidR="004D3FFD" w:rsidRDefault="002C252C">
            <w:pPr>
              <w:pStyle w:val="TAH"/>
              <w:rPr>
                <w:b w:val="0"/>
              </w:rPr>
            </w:pPr>
            <w:r>
              <w:rPr>
                <w:b w:val="0"/>
              </w:rPr>
              <w:t>See TS 38.106 [2], clause 7.9.3</w:t>
            </w:r>
          </w:p>
        </w:tc>
        <w:tc>
          <w:tcPr>
            <w:tcW w:w="0" w:type="auto"/>
          </w:tcPr>
          <w:p w14:paraId="74597E5A" w14:textId="77777777" w:rsidR="004D3FFD" w:rsidRDefault="002C252C">
            <w:pPr>
              <w:pStyle w:val="TAL"/>
            </w:pPr>
            <w:r>
              <w:t>N/A</w:t>
            </w:r>
          </w:p>
        </w:tc>
        <w:tc>
          <w:tcPr>
            <w:tcW w:w="0" w:type="auto"/>
          </w:tcPr>
          <w:p w14:paraId="28514B71" w14:textId="77777777" w:rsidR="004D3FFD" w:rsidRDefault="004D3FFD">
            <w:pPr>
              <w:pStyle w:val="TAL"/>
              <w:rPr>
                <w:highlight w:val="yellow"/>
              </w:rPr>
            </w:pPr>
          </w:p>
        </w:tc>
      </w:tr>
      <w:tr w:rsidR="004D3FFD" w14:paraId="00394E96" w14:textId="77777777">
        <w:trPr>
          <w:cantSplit/>
          <w:tblHeader/>
          <w:jc w:val="center"/>
        </w:trPr>
        <w:tc>
          <w:tcPr>
            <w:tcW w:w="0" w:type="auto"/>
            <w:gridSpan w:val="4"/>
          </w:tcPr>
          <w:p w14:paraId="7EFDE8DD" w14:textId="77777777" w:rsidR="004D3FFD" w:rsidRDefault="002C252C">
            <w:pPr>
              <w:pStyle w:val="TAN"/>
            </w:pPr>
            <w:r>
              <w:rPr>
                <w:lang w:eastAsia="zh-CN"/>
              </w:rPr>
              <w:t>NOTE 1:</w:t>
            </w:r>
            <w:r>
              <w:tab/>
            </w:r>
            <w:r>
              <w:rPr>
                <w:lang w:eastAsia="zh-CN"/>
              </w:rPr>
              <w:t>TT</w:t>
            </w:r>
            <w:r>
              <w:t xml:space="preserve"> values are applicable for normal condition unless otherwise stated.</w:t>
            </w:r>
          </w:p>
          <w:p w14:paraId="6DDB5B19" w14:textId="77777777" w:rsidR="004D3FFD" w:rsidRDefault="002C252C">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342AED1" w14:textId="77777777" w:rsidR="004D3FFD" w:rsidRDefault="002C252C">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1888EFC" w14:textId="77777777" w:rsidR="004D3FFD" w:rsidRDefault="004D3FFD"/>
    <w:p w14:paraId="5EE21FC1" w14:textId="3A3804BA" w:rsidR="004D3FFD" w:rsidRDefault="002C252C" w:rsidP="00D13A3B">
      <w:pPr>
        <w:pStyle w:val="Heading8"/>
      </w:pPr>
      <w:bookmarkStart w:id="5520" w:name="_Toc20208"/>
      <w:bookmarkStart w:id="5521" w:name="_Toc25176"/>
      <w:bookmarkStart w:id="5522" w:name="_Toc4031"/>
      <w:bookmarkStart w:id="5523" w:name="_Toc121818492"/>
      <w:bookmarkStart w:id="5524" w:name="_Toc121818716"/>
      <w:bookmarkStart w:id="5525" w:name="_Toc124158471"/>
      <w:bookmarkStart w:id="5526" w:name="_Toc130558539"/>
      <w:bookmarkStart w:id="5527" w:name="_Toc137467264"/>
      <w:bookmarkStart w:id="5528" w:name="_Toc138884910"/>
      <w:bookmarkStart w:id="5529" w:name="_Toc138885134"/>
      <w:bookmarkStart w:id="5530" w:name="_Toc145511345"/>
      <w:bookmarkStart w:id="5531" w:name="_Toc155475822"/>
      <w:bookmarkStart w:id="5532" w:name="_Toc176472931"/>
      <w:bookmarkStart w:id="5533" w:name="_Toc187248162"/>
      <w:bookmarkStart w:id="5534" w:name="_Toc194054512"/>
      <w:bookmarkStart w:id="5535" w:name="_Toc200115804"/>
      <w:r>
        <w:t xml:space="preserve">Annex </w:t>
      </w:r>
      <w:r>
        <w:rPr>
          <w:rFonts w:hint="eastAsia"/>
          <w:lang w:val="en-US" w:eastAsia="zh-CN"/>
        </w:rPr>
        <w:t>D</w:t>
      </w:r>
      <w:r>
        <w:t xml:space="preserve"> (normative):</w:t>
      </w:r>
      <w:bookmarkStart w:id="5536" w:name="_Toc30709"/>
      <w:bookmarkStart w:id="5537" w:name="_Toc23102"/>
      <w:bookmarkStart w:id="5538" w:name="_Toc21748"/>
      <w:bookmarkEnd w:id="5520"/>
      <w:bookmarkEnd w:id="5521"/>
      <w:bookmarkEnd w:id="5522"/>
      <w:r w:rsidR="008C11A2" w:rsidRPr="00A1115A">
        <w:br/>
      </w:r>
      <w:r>
        <w:t>Calibration</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23E91EE9" w14:textId="20C132A8" w:rsidR="004D3FFD" w:rsidRDefault="00872D7C">
      <w:pPr>
        <w:rPr>
          <w:lang w:eastAsia="sv-SE"/>
        </w:rPr>
      </w:pPr>
      <w:r>
        <w:rPr>
          <w:rFonts w:eastAsia="SimSun" w:hint="eastAsia"/>
          <w:lang w:val="en-US" w:eastAsia="zh-CN"/>
        </w:rPr>
        <w:t>For Repeater type 2-O and NCR type 2-O,</w:t>
      </w:r>
      <w:r>
        <w:rPr>
          <w:rFonts w:eastAsia="SimSun"/>
          <w:lang w:val="en-US" w:eastAsia="zh-CN"/>
        </w:rPr>
        <w:t xml:space="preserve"> </w:t>
      </w:r>
      <w:r w:rsidR="002C252C">
        <w:rPr>
          <w:lang w:eastAsia="sv-SE"/>
        </w:rPr>
        <w:t xml:space="preserve">OTA test requirements specific and OTA measurement chamber specific calibration (and measurement) procedures were captured in </w:t>
      </w:r>
      <w:r w:rsidR="0020114B">
        <w:rPr>
          <w:lang w:eastAsia="sv-SE"/>
        </w:rPr>
        <w:t xml:space="preserve">TR 37.941 </w:t>
      </w:r>
      <w:r w:rsidR="0020114B">
        <w:t>[</w:t>
      </w:r>
      <w:r w:rsidR="0020114B">
        <w:rPr>
          <w:rFonts w:hint="eastAsia"/>
          <w:lang w:val="en-US" w:eastAsia="zh-CN"/>
        </w:rPr>
        <w:t>13</w:t>
      </w:r>
      <w:r w:rsidR="0020114B">
        <w:t>]</w:t>
      </w:r>
      <w:r w:rsidR="0020114B">
        <w:rPr>
          <w:lang w:eastAsia="sv-SE"/>
        </w:rPr>
        <w:t xml:space="preserve"> </w:t>
      </w:r>
      <w:r w:rsidR="002C252C">
        <w:rPr>
          <w:lang w:eastAsia="sv-SE"/>
        </w:rPr>
        <w:t>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5539" w:name="_Toc30634"/>
      <w:bookmarkStart w:id="5540" w:name="_Toc17718"/>
      <w:bookmarkStart w:id="5541" w:name="_Toc26608"/>
      <w:bookmarkStart w:id="5542" w:name="_Toc121818493"/>
      <w:bookmarkStart w:id="5543" w:name="_Toc121818717"/>
      <w:bookmarkStart w:id="5544" w:name="_Toc124158472"/>
      <w:bookmarkStart w:id="5545" w:name="_Toc130558540"/>
      <w:bookmarkStart w:id="5546" w:name="_Toc137467265"/>
      <w:bookmarkStart w:id="5547" w:name="_Toc138884911"/>
      <w:bookmarkStart w:id="5548" w:name="_Toc138885135"/>
      <w:bookmarkStart w:id="5549" w:name="_Toc145511346"/>
      <w:bookmarkStart w:id="5550" w:name="_Toc155475823"/>
      <w:bookmarkStart w:id="5551" w:name="_Toc176472932"/>
      <w:bookmarkStart w:id="5552" w:name="_Toc187248163"/>
      <w:bookmarkStart w:id="5553" w:name="_Toc194054513"/>
      <w:bookmarkStart w:id="5554" w:name="_Toc200115805"/>
      <w:r>
        <w:t xml:space="preserve">Annex </w:t>
      </w:r>
      <w:r>
        <w:rPr>
          <w:rFonts w:hint="eastAsia"/>
        </w:rPr>
        <w:t>E</w:t>
      </w:r>
      <w:r>
        <w:rPr>
          <w:rFonts w:hint="eastAsia"/>
          <w:lang w:val="en-US" w:eastAsia="zh-CN"/>
        </w:rPr>
        <w:t xml:space="preserve"> </w:t>
      </w:r>
      <w:r>
        <w:t>(informative)</w:t>
      </w:r>
      <w:r>
        <w:rPr>
          <w:rFonts w:hint="eastAsia"/>
        </w:rPr>
        <w:t>:</w:t>
      </w:r>
      <w:bookmarkStart w:id="5555" w:name="_Toc6940"/>
      <w:bookmarkStart w:id="5556" w:name="_Toc10295"/>
      <w:bookmarkStart w:id="5557" w:name="_Toc10104"/>
      <w:bookmarkEnd w:id="5539"/>
      <w:bookmarkEnd w:id="5540"/>
      <w:bookmarkEnd w:id="5541"/>
      <w:r w:rsidR="008C11A2" w:rsidRPr="00A1115A">
        <w:br/>
      </w:r>
      <w:r>
        <w:t>OTA measurement system set-up</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3D9B6CA0" w14:textId="5F442939" w:rsidR="008F3D68" w:rsidRPr="008F3D68" w:rsidRDefault="00E002BF" w:rsidP="008F3D68">
      <w:r>
        <w:rPr>
          <w:rFonts w:eastAsia="SimSun" w:hint="eastAsia"/>
          <w:lang w:val="en-US" w:eastAsia="zh-CN"/>
        </w:rPr>
        <w:t>For the measurement setup for NCR-MT type 2-O, the existing measurement setup in Annex E.1 of TS 38.176-2 [21] is applicable.</w:t>
      </w:r>
    </w:p>
    <w:p w14:paraId="42C54904" w14:textId="404F3F03" w:rsidR="004D3FFD" w:rsidRDefault="002C252C" w:rsidP="00D13A3B">
      <w:pPr>
        <w:pStyle w:val="Heading1"/>
        <w:rPr>
          <w:lang w:val="en-US"/>
        </w:rPr>
      </w:pPr>
      <w:bookmarkStart w:id="5558" w:name="_Toc121818494"/>
      <w:bookmarkStart w:id="5559" w:name="_Toc121818718"/>
      <w:bookmarkStart w:id="5560" w:name="_Toc124158473"/>
      <w:bookmarkStart w:id="5561" w:name="_Toc130558541"/>
      <w:bookmarkStart w:id="5562" w:name="_Toc137467266"/>
      <w:bookmarkStart w:id="5563" w:name="_Toc138884912"/>
      <w:bookmarkStart w:id="5564" w:name="_Toc138885136"/>
      <w:bookmarkStart w:id="5565" w:name="_Toc145511347"/>
      <w:bookmarkStart w:id="5566" w:name="_Toc155475824"/>
      <w:bookmarkStart w:id="5567" w:name="_Toc176472933"/>
      <w:bookmarkStart w:id="5568" w:name="_Toc187248164"/>
      <w:bookmarkStart w:id="5569" w:name="_Toc194054514"/>
      <w:bookmarkStart w:id="5570" w:name="_Toc200115806"/>
      <w:r>
        <w:rPr>
          <w:lang w:val="en-US" w:eastAsia="zh-CN"/>
        </w:rPr>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6"/>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74D48D7B" w14:textId="77777777" w:rsidR="003F3CF2" w:rsidRDefault="002C252C" w:rsidP="003F3CF2">
      <w:pPr>
        <w:pStyle w:val="NO"/>
        <w:rPr>
          <w:lang w:val="en-US" w:eastAsia="zh-CN"/>
        </w:rPr>
      </w:pPr>
      <w:r>
        <w:t>Note 3:</w:t>
      </w:r>
      <w:r w:rsidR="008C11A2">
        <w:tab/>
      </w:r>
      <w:r>
        <w:t>UL/DL timing can be provided to the repeater</w:t>
      </w:r>
      <w:r>
        <w:rPr>
          <w:rFonts w:hint="eastAsia"/>
          <w:lang w:val="en-US" w:eastAsia="zh-CN"/>
        </w:rPr>
        <w:t>.</w:t>
      </w:r>
    </w:p>
    <w:p w14:paraId="19448E57" w14:textId="77777777" w:rsidR="003F3CF2" w:rsidRDefault="003F3CF2" w:rsidP="003F3CF2">
      <w:pPr>
        <w:pStyle w:val="NO"/>
        <w:rPr>
          <w:lang w:val="en-US" w:eastAsia="zh-CN"/>
        </w:rPr>
      </w:pPr>
      <w:r>
        <w:rPr>
          <w:rFonts w:hint="eastAsia"/>
          <w:lang w:val="en-US" w:eastAsia="zh-CN"/>
        </w:rPr>
        <w:t>Note 4:      This is applicable for both repeater and NCR</w:t>
      </w:r>
    </w:p>
    <w:p w14:paraId="76154D62" w14:textId="77777777" w:rsidR="003F3CF2" w:rsidRDefault="003F3CF2" w:rsidP="003F3CF2">
      <w:pPr>
        <w:pStyle w:val="NO"/>
        <w:rPr>
          <w:lang w:val="en-US" w:eastAsia="zh-CN"/>
        </w:rPr>
      </w:pPr>
      <w:r>
        <w:rPr>
          <w:rFonts w:hint="eastAsia"/>
          <w:lang w:val="en-US" w:eastAsia="zh-CN"/>
        </w:rPr>
        <w:t>Note 5:      For NCR-MT conformance testing, testing signal for NCR-Fwd input should be terminated.</w:t>
      </w:r>
    </w:p>
    <w:p w14:paraId="53A2DB9B" w14:textId="2A46A822" w:rsidR="004D3FFD" w:rsidRDefault="004D3FFD" w:rsidP="008C11A2">
      <w:pPr>
        <w:pStyle w:val="NO"/>
        <w:rPr>
          <w:lang w:val="en-US" w:eastAsia="zh-CN"/>
        </w:rPr>
      </w:pPr>
    </w:p>
    <w:p w14:paraId="29CF9CC8" w14:textId="398B3031" w:rsidR="004D3FFD" w:rsidRDefault="002C252C" w:rsidP="00D13A3B">
      <w:pPr>
        <w:pStyle w:val="Heading1"/>
        <w:rPr>
          <w:lang w:val="en-US" w:eastAsia="zh-CN"/>
        </w:rPr>
      </w:pPr>
      <w:bookmarkStart w:id="5571" w:name="_Toc408331451"/>
      <w:bookmarkStart w:id="5572" w:name="_Toc121818495"/>
      <w:bookmarkStart w:id="5573" w:name="_Toc121818719"/>
      <w:bookmarkStart w:id="5574" w:name="_Toc124158474"/>
      <w:bookmarkStart w:id="5575" w:name="_Toc130558542"/>
      <w:bookmarkStart w:id="5576" w:name="_Toc137467267"/>
      <w:bookmarkStart w:id="5577" w:name="_Toc138884913"/>
      <w:bookmarkStart w:id="5578" w:name="_Toc138885137"/>
      <w:bookmarkStart w:id="5579" w:name="_Toc145511348"/>
      <w:bookmarkStart w:id="5580" w:name="_Toc155475825"/>
      <w:bookmarkStart w:id="5581" w:name="_Toc176472934"/>
      <w:bookmarkStart w:id="5582" w:name="_Toc187248165"/>
      <w:bookmarkStart w:id="5583" w:name="_Toc194054515"/>
      <w:bookmarkStart w:id="5584" w:name="_Toc200115807"/>
      <w:r>
        <w:rPr>
          <w:lang w:val="en-US" w:eastAsia="zh-CN"/>
        </w:rPr>
        <w:t>E.2</w:t>
      </w:r>
      <w:r>
        <w:rPr>
          <w:lang w:val="en-US" w:eastAsia="zh-CN"/>
        </w:rPr>
        <w:tab/>
        <w:t>Out of band gain</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3F9C2D01" w14:textId="515D3979" w:rsidR="008D35E9" w:rsidRDefault="002C252C" w:rsidP="008D35E9">
      <w:pPr>
        <w:pStyle w:val="NO"/>
        <w:rPr>
          <w:lang w:val="en-US" w:eastAsia="zh-CN"/>
        </w:rPr>
      </w:pPr>
      <w:r>
        <w:t>Note</w:t>
      </w:r>
      <w:r>
        <w:rPr>
          <w:lang w:val="en-US" w:eastAsia="zh-CN"/>
        </w:rPr>
        <w:t xml:space="preserve"> 3:</w:t>
      </w:r>
      <w:r w:rsidR="00F0460C">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228309D4" w14:textId="2055A794" w:rsidR="004D3FFD" w:rsidRPr="008D35E9" w:rsidRDefault="008D35E9" w:rsidP="008D35E9">
      <w:pPr>
        <w:pStyle w:val="NO"/>
        <w:rPr>
          <w:lang w:val="en-US" w:eastAsia="zh-CN"/>
        </w:rPr>
      </w:pPr>
      <w:r>
        <w:rPr>
          <w:rFonts w:hint="eastAsia"/>
          <w:lang w:val="en-US" w:eastAsia="zh-CN"/>
        </w:rPr>
        <w:t>Note 4:      This is applicable for both repeater and NCR</w:t>
      </w:r>
      <w:r>
        <w:rPr>
          <w:lang w:val="en-US" w:eastAsia="zh-CN"/>
        </w:rPr>
        <w:t>.</w:t>
      </w:r>
    </w:p>
    <w:p w14:paraId="181CDF10" w14:textId="7DB544FC" w:rsidR="004D3FFD" w:rsidRDefault="002C252C" w:rsidP="00D13A3B">
      <w:pPr>
        <w:pStyle w:val="Heading1"/>
        <w:rPr>
          <w:lang w:val="en-US" w:eastAsia="zh-CN"/>
        </w:rPr>
      </w:pPr>
      <w:bookmarkStart w:id="5585" w:name="_Toc408331452"/>
      <w:bookmarkStart w:id="5586" w:name="_Toc121818496"/>
      <w:bookmarkStart w:id="5587" w:name="_Toc121818720"/>
      <w:bookmarkStart w:id="5588" w:name="_Toc124158475"/>
      <w:bookmarkStart w:id="5589" w:name="_Toc130558543"/>
      <w:bookmarkStart w:id="5590" w:name="_Toc137467268"/>
      <w:bookmarkStart w:id="5591" w:name="_Toc138884914"/>
      <w:bookmarkStart w:id="5592" w:name="_Toc138885138"/>
      <w:bookmarkStart w:id="5593" w:name="_Toc145511349"/>
      <w:bookmarkStart w:id="5594" w:name="_Toc155475826"/>
      <w:bookmarkStart w:id="5595" w:name="_Toc176472935"/>
      <w:bookmarkStart w:id="5596" w:name="_Toc187248166"/>
      <w:bookmarkStart w:id="5597" w:name="_Toc194054516"/>
      <w:bookmarkStart w:id="5598" w:name="_Toc200115808"/>
      <w:r>
        <w:rPr>
          <w:lang w:val="en-US" w:eastAsia="zh-CN"/>
        </w:rPr>
        <w:t>E.3</w:t>
      </w:r>
      <w:r>
        <w:rPr>
          <w:lang w:val="en-US" w:eastAsia="zh-CN"/>
        </w:rPr>
        <w:tab/>
        <w:t>Unwanted emission: Operating band unwanted emission</w:t>
      </w:r>
      <w:bookmarkEnd w:id="5585"/>
      <w:r>
        <w:rPr>
          <w:lang w:val="en-US" w:eastAsia="zh-CN"/>
        </w:rPr>
        <w:t xml:space="preserve"> and ACLR</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8"/>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5599"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0072C6FB" w:rsidR="004D3FFD" w:rsidRDefault="002C252C" w:rsidP="00327D7A">
      <w:pPr>
        <w:pStyle w:val="NO"/>
      </w:pPr>
      <w:r>
        <w:t>Note</w:t>
      </w:r>
      <w:r>
        <w:rPr>
          <w:lang w:val="en-US" w:eastAsia="zh-CN"/>
        </w:rPr>
        <w:t xml:space="preserve"> 3:</w:t>
      </w:r>
      <w:r w:rsidR="00327D7A">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AF969C3" w14:textId="77777777" w:rsidR="001807BB" w:rsidRDefault="001807BB" w:rsidP="001807BB">
      <w:pPr>
        <w:pStyle w:val="NO"/>
        <w:rPr>
          <w:lang w:val="en-US" w:eastAsia="zh-CN"/>
        </w:rPr>
      </w:pPr>
      <w:r>
        <w:rPr>
          <w:rFonts w:hint="eastAsia"/>
          <w:lang w:val="en-US" w:eastAsia="zh-CN"/>
        </w:rPr>
        <w:t>Note 5:      This is applicable for both repeater and NCR.</w:t>
      </w:r>
    </w:p>
    <w:p w14:paraId="7804E97F" w14:textId="5AB40838" w:rsidR="001807BB" w:rsidRDefault="001807BB" w:rsidP="001807BB">
      <w:pPr>
        <w:pStyle w:val="NO"/>
        <w:rPr>
          <w:lang w:val="en-US" w:eastAsia="zh-CN"/>
        </w:rPr>
      </w:pPr>
      <w:r>
        <w:rPr>
          <w:rFonts w:hint="eastAsia"/>
          <w:lang w:val="en-US" w:eastAsia="zh-CN"/>
        </w:rPr>
        <w:t>Note 6:      For NCR-MT conformance testing, testing signal for NCR-Fwd input should be terminated.</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5600" w:name="_Toc408331455"/>
      <w:bookmarkStart w:id="5601" w:name="_Toc121818497"/>
      <w:bookmarkStart w:id="5602" w:name="_Toc121818721"/>
      <w:bookmarkStart w:id="5603" w:name="_Toc124158476"/>
      <w:bookmarkStart w:id="5604" w:name="_Toc130558544"/>
      <w:bookmarkStart w:id="5605" w:name="_Toc137467269"/>
      <w:bookmarkStart w:id="5606" w:name="_Toc138884915"/>
      <w:bookmarkStart w:id="5607" w:name="_Toc138885139"/>
      <w:bookmarkStart w:id="5608" w:name="_Toc145511350"/>
      <w:bookmarkStart w:id="5609" w:name="_Toc155475827"/>
      <w:bookmarkStart w:id="5610" w:name="_Toc176472936"/>
      <w:bookmarkStart w:id="5611" w:name="_Toc187248167"/>
      <w:bookmarkStart w:id="5612" w:name="_Toc194054517"/>
      <w:bookmarkStart w:id="5613" w:name="_Toc200115809"/>
      <w:bookmarkEnd w:id="5599"/>
      <w:r>
        <w:rPr>
          <w:lang w:val="en-US" w:eastAsia="zh-CN"/>
        </w:rPr>
        <w:t>E.4</w:t>
      </w:r>
      <w:r w:rsidR="000C7F7D">
        <w:rPr>
          <w:lang w:val="en-US" w:eastAsia="zh-CN"/>
        </w:rPr>
        <w:tab/>
      </w:r>
      <w:r>
        <w:rPr>
          <w:lang w:val="en-US" w:eastAsia="zh-CN"/>
        </w:rPr>
        <w:t>Input intermodulation</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9"/>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5614"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4E482D80" w:rsidR="004D3FFD" w:rsidRDefault="002C252C" w:rsidP="000C7F7D">
      <w:pPr>
        <w:pStyle w:val="NO"/>
        <w:rPr>
          <w:lang w:val="en-US" w:eastAsia="zh-CN"/>
        </w:rPr>
      </w:pPr>
      <w:r>
        <w:t>Note</w:t>
      </w:r>
      <w:r>
        <w:rPr>
          <w:lang w:val="en-US" w:eastAsia="zh-CN"/>
        </w:rPr>
        <w:t xml:space="preserve"> 3:</w:t>
      </w:r>
      <w:r w:rsidR="000C7F7D">
        <w:tab/>
      </w:r>
      <w:r>
        <w:rPr>
          <w:lang w:val="en-US" w:eastAsia="zh-CN"/>
        </w:rPr>
        <w:t xml:space="preserve">It is possible to keep the repeater static but move the measurement probes or use multiple </w:t>
      </w:r>
      <w:r w:rsidR="00AA16BE">
        <w:rPr>
          <w:lang w:val="en-US" w:eastAsia="zh-CN"/>
        </w:rPr>
        <w:t>probes.</w:t>
      </w:r>
    </w:p>
    <w:p w14:paraId="24F2AEE7" w14:textId="16716A14" w:rsidR="00F927E3" w:rsidRDefault="00F927E3" w:rsidP="00F927E3">
      <w:pPr>
        <w:pStyle w:val="NO"/>
        <w:rPr>
          <w:lang w:val="en-US" w:eastAsia="zh-CN"/>
        </w:rPr>
      </w:pPr>
      <w:r>
        <w:rPr>
          <w:rFonts w:hint="eastAsia"/>
          <w:lang w:val="en-US" w:eastAsia="zh-CN"/>
        </w:rPr>
        <w:t>Note 4:</w:t>
      </w:r>
      <w:r w:rsidR="00AA16BE">
        <w:rPr>
          <w:lang w:val="en-US" w:eastAsia="zh-CN"/>
        </w:rPr>
        <w:tab/>
      </w:r>
      <w:r>
        <w:rPr>
          <w:rFonts w:hint="eastAsia"/>
          <w:lang w:val="en-US" w:eastAsia="zh-CN"/>
        </w:rPr>
        <w:t>This is applicable for both repeater and NCR</w:t>
      </w:r>
      <w:r>
        <w:rPr>
          <w:lang w:val="en-US" w:eastAsia="zh-CN"/>
        </w:rPr>
        <w:t>.</w:t>
      </w:r>
    </w:p>
    <w:p w14:paraId="3A1A8337" w14:textId="77777777" w:rsidR="000C7F7D" w:rsidRDefault="000C7F7D"/>
    <w:p w14:paraId="3999F1C4" w14:textId="3F8C37F6" w:rsidR="004D3FFD" w:rsidRDefault="002C252C" w:rsidP="00D13A3B">
      <w:pPr>
        <w:pStyle w:val="Heading1"/>
        <w:rPr>
          <w:lang w:val="en-US" w:eastAsia="zh-CN"/>
        </w:rPr>
      </w:pPr>
      <w:bookmarkStart w:id="5615" w:name="_Toc121818498"/>
      <w:bookmarkStart w:id="5616" w:name="_Toc121818722"/>
      <w:bookmarkStart w:id="5617" w:name="_Toc124158477"/>
      <w:bookmarkStart w:id="5618" w:name="_Toc130558545"/>
      <w:bookmarkStart w:id="5619" w:name="_Toc137467270"/>
      <w:bookmarkStart w:id="5620" w:name="_Toc138884916"/>
      <w:bookmarkStart w:id="5621" w:name="_Toc138885140"/>
      <w:bookmarkStart w:id="5622" w:name="_Toc145511351"/>
      <w:bookmarkStart w:id="5623" w:name="_Toc155475828"/>
      <w:bookmarkStart w:id="5624" w:name="_Toc176472937"/>
      <w:bookmarkStart w:id="5625" w:name="_Toc187248168"/>
      <w:bookmarkStart w:id="5626" w:name="_Toc194054518"/>
      <w:bookmarkStart w:id="5627" w:name="_Toc200115810"/>
      <w:r>
        <w:rPr>
          <w:lang w:val="en-US" w:eastAsia="zh-CN"/>
        </w:rPr>
        <w:t>E.5</w:t>
      </w:r>
      <w:r>
        <w:rPr>
          <w:lang w:val="en-US" w:eastAsia="zh-CN"/>
        </w:rPr>
        <w:tab/>
        <w:t>Adjacent Channel Rejection Ratio</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0"/>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20668AF"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405D09A1" w14:textId="37E826EF" w:rsidR="00851F52" w:rsidRDefault="002C252C" w:rsidP="00851F52">
      <w:pPr>
        <w:pStyle w:val="NO"/>
        <w:rPr>
          <w:lang w:val="en-US" w:eastAsia="zh-CN"/>
        </w:rPr>
      </w:pPr>
      <w:r>
        <w:rPr>
          <w:lang w:val="en-US" w:eastAsia="zh-CN"/>
        </w:rPr>
        <w:t>Note 4:</w:t>
      </w:r>
      <w:r w:rsidR="0098094B">
        <w:rPr>
          <w:lang w:val="en-US" w:eastAsia="zh-CN"/>
        </w:rPr>
        <w:tab/>
      </w:r>
      <w:r>
        <w:t>UL/DL timing can be provided to the repeater</w:t>
      </w:r>
      <w:r>
        <w:rPr>
          <w:rFonts w:hint="eastAsia"/>
          <w:lang w:val="en-US" w:eastAsia="zh-CN"/>
        </w:rPr>
        <w:t>.</w:t>
      </w:r>
    </w:p>
    <w:p w14:paraId="32FA9661" w14:textId="432EC839" w:rsidR="00851F52" w:rsidRPr="00851F52" w:rsidRDefault="00851F52" w:rsidP="00851F52">
      <w:pPr>
        <w:pStyle w:val="NO"/>
        <w:rPr>
          <w:lang w:val="en-US" w:eastAsia="zh-CN"/>
        </w:rPr>
      </w:pPr>
      <w:r>
        <w:rPr>
          <w:rFonts w:hint="eastAsia"/>
          <w:lang w:val="en-US" w:eastAsia="zh-CN"/>
        </w:rPr>
        <w:t>Note 5:</w:t>
      </w:r>
      <w:r w:rsidR="00AA16BE">
        <w:rPr>
          <w:lang w:val="en-US" w:eastAsia="zh-CN"/>
        </w:rPr>
        <w:tab/>
      </w:r>
      <w:r>
        <w:rPr>
          <w:rFonts w:hint="eastAsia"/>
          <w:lang w:val="en-US" w:eastAsia="zh-CN"/>
        </w:rPr>
        <w:t>This is applicable for both repeater and NCR</w:t>
      </w:r>
      <w:r>
        <w:rPr>
          <w:lang w:val="en-US" w:eastAsia="zh-CN"/>
        </w:rPr>
        <w:t>.</w:t>
      </w:r>
    </w:p>
    <w:p w14:paraId="4ABC6307" w14:textId="77777777" w:rsidR="004C1EED" w:rsidRDefault="004C1EED" w:rsidP="004C1EED">
      <w:pPr>
        <w:pStyle w:val="Heading2"/>
        <w:rPr>
          <w:noProof/>
          <w:lang w:val="en-US"/>
        </w:rPr>
      </w:pPr>
      <w:bookmarkStart w:id="5628" w:name="_Toc176472938"/>
      <w:bookmarkStart w:id="5629" w:name="_Toc187248169"/>
      <w:bookmarkStart w:id="5630" w:name="_Toc194054519"/>
      <w:bookmarkStart w:id="5631" w:name="_Toc200115811"/>
      <w:r>
        <w:rPr>
          <w:noProof/>
          <w:lang w:val="en-US"/>
        </w:rPr>
        <w:t>E</w:t>
      </w:r>
      <w:r w:rsidRPr="00465B23">
        <w:rPr>
          <w:noProof/>
          <w:lang w:val="en-US"/>
        </w:rPr>
        <w:t>.</w:t>
      </w:r>
      <w:r>
        <w:rPr>
          <w:noProof/>
          <w:lang w:val="en-US"/>
        </w:rPr>
        <w:t>6</w:t>
      </w:r>
      <w:r w:rsidRPr="00465B23">
        <w:rPr>
          <w:noProof/>
          <w:lang w:val="en-US"/>
        </w:rPr>
        <w:t xml:space="preserve"> </w:t>
      </w:r>
      <w:r w:rsidRPr="00465B23">
        <w:rPr>
          <w:noProof/>
          <w:lang w:val="en-US"/>
        </w:rPr>
        <w:tab/>
        <w:t>NCR-MT type 2-O PDSCH a</w:t>
      </w:r>
      <w:r>
        <w:rPr>
          <w:noProof/>
          <w:lang w:val="en-US"/>
        </w:rPr>
        <w:t>nd PDCCH testing</w:t>
      </w:r>
      <w:bookmarkEnd w:id="5628"/>
      <w:bookmarkEnd w:id="5629"/>
      <w:bookmarkEnd w:id="5630"/>
      <w:bookmarkEnd w:id="5631"/>
    </w:p>
    <w:p w14:paraId="10B121DC" w14:textId="77777777" w:rsidR="004C1EED" w:rsidRDefault="004C1EED" w:rsidP="004C1EED">
      <w:pPr>
        <w:rPr>
          <w:lang w:val="en-US"/>
        </w:rPr>
      </w:pPr>
    </w:p>
    <w:p w14:paraId="766CBEF3" w14:textId="77777777" w:rsidR="004C1EED" w:rsidRPr="0004101A" w:rsidRDefault="004C1EED" w:rsidP="004C1EED">
      <w:pPr>
        <w:pStyle w:val="TH"/>
      </w:pPr>
      <w:r w:rsidRPr="0004101A">
        <w:object w:dxaOrig="9456" w:dyaOrig="5748" w14:anchorId="5B6BC93E">
          <v:shape id="_x0000_i1040" type="#_x0000_t75" style="width:473.35pt;height:4in" o:ole="">
            <v:imagedata r:id="rId31" o:title=""/>
          </v:shape>
          <o:OLEObject Type="Embed" ProgID="Visio.Drawing.15" ShapeID="_x0000_i1040" DrawAspect="Content" ObjectID="_1826989898" r:id="rId32"/>
        </w:object>
      </w:r>
    </w:p>
    <w:p w14:paraId="44E65BCD" w14:textId="77777777" w:rsidR="004C1EED" w:rsidRDefault="004C1EED" w:rsidP="004C1EED">
      <w:pPr>
        <w:rPr>
          <w:lang w:val="en-US"/>
        </w:rPr>
      </w:pPr>
    </w:p>
    <w:p w14:paraId="545C9420" w14:textId="77777777" w:rsidR="004C1EED" w:rsidRPr="00B81437" w:rsidRDefault="004C1EED" w:rsidP="004C1EED">
      <w:pPr>
        <w:pStyle w:val="TF"/>
      </w:pPr>
      <w:r w:rsidRPr="00B81437">
        <w:t>Figure E.6-1: Functional set-up for PDCCH, PDSCH performance requirements with Rx diversity (2 Rx case shown)</w:t>
      </w:r>
    </w:p>
    <w:p w14:paraId="7EAB627E" w14:textId="77777777" w:rsidR="004C1EED" w:rsidRPr="0004101A" w:rsidRDefault="004C1EED" w:rsidP="004C1EED">
      <w:r w:rsidRPr="0004101A">
        <w:t xml:space="preserve">The OTA chamber shown in Figure </w:t>
      </w:r>
      <w:r>
        <w:t>E.6</w:t>
      </w:r>
      <w:r w:rsidRPr="0004101A">
        <w:t>-1 is intended to be generic and can be replaced with any suitable OTA chamber (e.g. far field anechoic chamber, CATR, etc.).</w:t>
      </w:r>
    </w:p>
    <w:p w14:paraId="0FEE77EF" w14:textId="77777777" w:rsidR="004C1EED" w:rsidRPr="0004101A" w:rsidRDefault="004C1EED" w:rsidP="004C1EED">
      <w:pPr>
        <w:pStyle w:val="NO"/>
      </w:pPr>
      <w:r w:rsidRPr="0004101A">
        <w:t>NOTE 1:</w:t>
      </w:r>
      <w:r w:rsidRPr="0004101A">
        <w:tab/>
        <w:t>The feedback could be done as an RF feedback, either using NR channels or using other means, or as a digital feedback. The HARQ Feedback should be error free.</w:t>
      </w:r>
    </w:p>
    <w:p w14:paraId="4A7BBE8D" w14:textId="77777777" w:rsidR="004C1EED" w:rsidRPr="0004101A" w:rsidRDefault="004C1EED" w:rsidP="004C1EED">
      <w:pPr>
        <w:pStyle w:val="NO"/>
      </w:pPr>
      <w:r w:rsidRPr="0004101A">
        <w:t>NOTE 2:</w:t>
      </w:r>
      <w:r w:rsidRPr="0004101A">
        <w:tab/>
        <w:t xml:space="preserve">In tests performed with signal generators, a synchronization signal may be provided between the </w:t>
      </w:r>
      <w:r>
        <w:t>NCR</w:t>
      </w:r>
      <w:r w:rsidRPr="0004101A">
        <w:t xml:space="preserve"> node and the signal generator, or a common (e.g., GNSS) source may be provided to both </w:t>
      </w:r>
      <w:r>
        <w:t>NCR</w:t>
      </w:r>
      <w:r w:rsidRPr="0004101A">
        <w:t xml:space="preserve"> node and the signal generator, to enable correct timing of the wanted signal. </w:t>
      </w:r>
      <w:r w:rsidRPr="0004101A">
        <w:rPr>
          <w:szCs w:val="24"/>
          <w:lang w:eastAsia="zh-CN"/>
        </w:rPr>
        <w:t>The method of synchronization with the TE is left to test implementation.</w:t>
      </w:r>
    </w:p>
    <w:p w14:paraId="0849FFF1" w14:textId="77777777" w:rsidR="004C1EED" w:rsidRPr="0004101A" w:rsidRDefault="004C1EED" w:rsidP="004C1EED">
      <w:pPr>
        <w:pStyle w:val="NO"/>
      </w:pPr>
      <w:r w:rsidRPr="0004101A">
        <w:t>NOTE 3:</w:t>
      </w:r>
      <w:r w:rsidRPr="0004101A">
        <w:tab/>
        <w:t>It is left up to implementation how L1/L2 is configured for testing.</w:t>
      </w:r>
    </w:p>
    <w:p w14:paraId="19EC766D" w14:textId="77777777" w:rsidR="004C1EED" w:rsidRDefault="004C1EED" w:rsidP="004C1EED"/>
    <w:p w14:paraId="1F87FE14" w14:textId="77777777" w:rsidR="004C1EED" w:rsidRDefault="004C1EED" w:rsidP="004C1EED">
      <w:pPr>
        <w:pStyle w:val="Heading2"/>
      </w:pPr>
      <w:bookmarkStart w:id="5632" w:name="_Toc176472939"/>
      <w:bookmarkStart w:id="5633" w:name="_Toc187248170"/>
      <w:bookmarkStart w:id="5634" w:name="_Toc194054520"/>
      <w:bookmarkStart w:id="5635" w:name="_Toc200115812"/>
      <w:r>
        <w:t>E.7</w:t>
      </w:r>
      <w:r>
        <w:tab/>
        <w:t>NCR-MT type 2-O CQI testing</w:t>
      </w:r>
      <w:bookmarkEnd w:id="5632"/>
      <w:bookmarkEnd w:id="5633"/>
      <w:bookmarkEnd w:id="5634"/>
      <w:bookmarkEnd w:id="5635"/>
    </w:p>
    <w:p w14:paraId="3F2B0DDF" w14:textId="77777777" w:rsidR="004C1EED" w:rsidRDefault="004C1EED" w:rsidP="004C1EED"/>
    <w:p w14:paraId="71BFFE39" w14:textId="77777777" w:rsidR="004C1EED" w:rsidRPr="00120294" w:rsidRDefault="004C1EED" w:rsidP="004C1EED">
      <w:pPr>
        <w:pStyle w:val="TH"/>
      </w:pPr>
      <w:r w:rsidRPr="009077E9">
        <w:rPr>
          <w:b w:val="0"/>
        </w:rPr>
        <w:object w:dxaOrig="9456" w:dyaOrig="5749" w14:anchorId="51143E91">
          <v:shape id="_x0000_i1041" type="#_x0000_t75" style="width:473.35pt;height:4in" o:ole="">
            <v:imagedata r:id="rId33" o:title=""/>
          </v:shape>
          <o:OLEObject Type="Embed" ProgID="Visio.Drawing.15" ShapeID="_x0000_i1041" DrawAspect="Content" ObjectID="_1826989899" r:id="rId34"/>
        </w:object>
      </w:r>
    </w:p>
    <w:p w14:paraId="6D88C538" w14:textId="77777777" w:rsidR="004C1EED" w:rsidRPr="00120294" w:rsidRDefault="004C1EED" w:rsidP="004C1EED">
      <w:pPr>
        <w:pStyle w:val="TF"/>
      </w:pPr>
      <w:r w:rsidRPr="00120294">
        <w:t xml:space="preserve">Figure </w:t>
      </w:r>
      <w:r>
        <w:t>E.7</w:t>
      </w:r>
      <w:r w:rsidRPr="00120294">
        <w:t>-1: Functional set-up for PUSCH, PRACH, CSI reporting performance requirements in static AWGN channel with Rx diversity (2 Rx case shown)</w:t>
      </w:r>
    </w:p>
    <w:p w14:paraId="3302E091" w14:textId="77777777" w:rsidR="004C1EED" w:rsidRPr="00120294" w:rsidRDefault="004C1EED" w:rsidP="004C1EED">
      <w:r w:rsidRPr="00120294">
        <w:t xml:space="preserve">The OTA chamber shown in Figure </w:t>
      </w:r>
      <w:r>
        <w:t>E.7</w:t>
      </w:r>
      <w:r w:rsidRPr="00120294">
        <w:t>-1 is intended to be generic and can be replaced with any suitable OTA chamber (e.g. far field anechoic chamber, CATR, etc.).</w:t>
      </w:r>
    </w:p>
    <w:p w14:paraId="106DF1D2" w14:textId="77777777" w:rsidR="004C1EED" w:rsidRPr="00000E36" w:rsidRDefault="004C1EED" w:rsidP="004C1EED">
      <w:pPr>
        <w:pStyle w:val="NO"/>
      </w:pPr>
      <w:r w:rsidRPr="00000E36">
        <w:t>NOTE 1:</w:t>
      </w:r>
      <w:r w:rsidRPr="00000E36">
        <w:tab/>
        <w:t>The feedback could be done as an RF feedback, either using NR channels or using other means, or as a digital feedback. The HARQ Feedback should be error free.</w:t>
      </w:r>
    </w:p>
    <w:p w14:paraId="64E2C247" w14:textId="28B560F7" w:rsidR="004C1EED" w:rsidRPr="00000E36" w:rsidRDefault="00F2305D" w:rsidP="004C1EED">
      <w:pPr>
        <w:pStyle w:val="NO"/>
      </w:pPr>
      <w:r>
        <w:t>NOTE 2:</w:t>
      </w:r>
      <w:r>
        <w:tab/>
        <w:t xml:space="preserve">In tests performed with signal generators, a synchronization signal may be provided between the </w:t>
      </w:r>
      <w:r>
        <w:rPr>
          <w:rFonts w:eastAsia="SimSun" w:hint="eastAsia"/>
          <w:lang w:val="en-US" w:eastAsia="zh-CN"/>
        </w:rPr>
        <w:t>NCR</w:t>
      </w:r>
      <w:r>
        <w:t xml:space="preserve"> node and the signal generator, or a common (e.g., GNSS) source may be provided to both </w:t>
      </w:r>
      <w:r>
        <w:rPr>
          <w:rFonts w:eastAsia="SimSun" w:hint="eastAsia"/>
          <w:lang w:val="en-US" w:eastAsia="zh-CN"/>
        </w:rPr>
        <w:t>NCR</w:t>
      </w:r>
      <w:r>
        <w:t xml:space="preserve"> node and the signal generator, to enable correct timing of the wanted signal. The method of synchronization with the TE is left to test implementation.</w:t>
      </w:r>
    </w:p>
    <w:p w14:paraId="6A441873" w14:textId="77777777" w:rsidR="004C1EED" w:rsidRPr="001604DF" w:rsidRDefault="004C1EED" w:rsidP="004C1EED">
      <w:pPr>
        <w:pStyle w:val="NO"/>
      </w:pPr>
      <w:r w:rsidRPr="00000E36">
        <w:t>NOTE 3:</w:t>
      </w:r>
      <w:r w:rsidRPr="00000E36">
        <w:tab/>
        <w:t>It is left up to implementation how L1/L2 is configured for testing.</w:t>
      </w:r>
    </w:p>
    <w:p w14:paraId="382FF01D" w14:textId="77777777" w:rsidR="004C1EED" w:rsidRPr="00247DE9" w:rsidRDefault="004C1EED" w:rsidP="004C1EED"/>
    <w:p w14:paraId="63D21E98" w14:textId="77777777" w:rsidR="004D3FFD" w:rsidRPr="00247DE9" w:rsidRDefault="004D3FFD">
      <w:pPr>
        <w:rPr>
          <w:lang w:val="en-US"/>
        </w:rPr>
      </w:pPr>
    </w:p>
    <w:p w14:paraId="0EECA987" w14:textId="0E14F8DE" w:rsidR="004D3FFD" w:rsidRDefault="002C252C" w:rsidP="00D13A3B">
      <w:pPr>
        <w:pStyle w:val="Heading8"/>
        <w:rPr>
          <w:rFonts w:eastAsia="MS Mincho"/>
        </w:rPr>
      </w:pPr>
      <w:bookmarkStart w:id="5636" w:name="_Toc21888"/>
      <w:bookmarkStart w:id="5637" w:name="_Toc19178"/>
      <w:bookmarkStart w:id="5638" w:name="_Toc29350"/>
      <w:bookmarkStart w:id="5639" w:name="_Toc121818499"/>
      <w:bookmarkStart w:id="5640" w:name="_Toc121818723"/>
      <w:bookmarkStart w:id="5641" w:name="_Toc124158478"/>
      <w:bookmarkStart w:id="5642" w:name="_Toc130558546"/>
      <w:bookmarkStart w:id="5643" w:name="_Toc137467271"/>
      <w:bookmarkStart w:id="5644" w:name="_Toc138884917"/>
      <w:bookmarkStart w:id="5645" w:name="_Toc138885141"/>
      <w:bookmarkStart w:id="5646" w:name="_Toc145511352"/>
      <w:bookmarkStart w:id="5647" w:name="_Toc155475829"/>
      <w:bookmarkStart w:id="5648" w:name="_Toc176472940"/>
      <w:bookmarkStart w:id="5649" w:name="_Toc187248171"/>
      <w:bookmarkStart w:id="5650" w:name="_Toc194054521"/>
      <w:bookmarkStart w:id="5651" w:name="_Toc200115813"/>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5652" w:name="_Toc23984"/>
      <w:bookmarkStart w:id="5653" w:name="_Toc31422"/>
      <w:bookmarkStart w:id="5654" w:name="_Toc14206"/>
      <w:bookmarkEnd w:id="5636"/>
      <w:bookmarkEnd w:id="5637"/>
      <w:bookmarkEnd w:id="5638"/>
      <w:r w:rsidR="008C11A2" w:rsidRPr="00A1115A">
        <w:br/>
      </w:r>
      <w:r>
        <w:rPr>
          <w:rFonts w:eastAsia="MS Mincho"/>
        </w:rPr>
        <w:t>In-channel TX tests</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5655" w:name="_Toc45886401"/>
      <w:bookmarkStart w:id="5656" w:name="_Toc58918339"/>
      <w:bookmarkStart w:id="5657" w:name="_Toc74916234"/>
      <w:bookmarkStart w:id="5658" w:name="_Toc76114859"/>
      <w:bookmarkStart w:id="5659" w:name="_Toc29811002"/>
      <w:bookmarkStart w:id="5660" w:name="_Toc82536867"/>
      <w:bookmarkStart w:id="5661" w:name="_Toc21103153"/>
      <w:bookmarkStart w:id="5662" w:name="_Toc58916158"/>
      <w:bookmarkStart w:id="5663" w:name="_Toc76544745"/>
      <w:bookmarkStart w:id="5664" w:name="_Toc37273310"/>
      <w:bookmarkStart w:id="5665" w:name="_Toc36636364"/>
      <w:bookmarkStart w:id="5666" w:name="_Toc53183446"/>
      <w:bookmarkStart w:id="5667" w:name="_Toc66694209"/>
      <w:bookmarkStart w:id="5668" w:name="_Toc121818500"/>
      <w:bookmarkStart w:id="5669" w:name="_Toc121818724"/>
      <w:bookmarkStart w:id="5670" w:name="_Toc124158479"/>
      <w:bookmarkStart w:id="5671" w:name="_Toc130558547"/>
      <w:bookmarkStart w:id="5672" w:name="_Toc137467272"/>
      <w:bookmarkStart w:id="5673" w:name="_Toc138884918"/>
      <w:bookmarkStart w:id="5674" w:name="_Toc138885142"/>
      <w:bookmarkStart w:id="5675" w:name="_Toc145511353"/>
      <w:bookmarkStart w:id="5676" w:name="_Toc155475830"/>
      <w:bookmarkStart w:id="5677" w:name="_Toc176472941"/>
      <w:bookmarkStart w:id="5678" w:name="_Toc187248172"/>
      <w:bookmarkStart w:id="5679" w:name="_Toc194054522"/>
      <w:bookmarkStart w:id="5680" w:name="_Toc200115814"/>
      <w:r>
        <w:rPr>
          <w:rFonts w:hint="eastAsia"/>
          <w:lang w:val="en-US" w:eastAsia="zh-CN"/>
        </w:rPr>
        <w:t>F</w:t>
      </w:r>
      <w:r>
        <w:rPr>
          <w:lang w:eastAsia="ja-JP"/>
        </w:rPr>
        <w:t>.1</w:t>
      </w:r>
      <w:r>
        <w:rPr>
          <w:lang w:eastAsia="ja-JP"/>
        </w:rPr>
        <w:tab/>
        <w:t>General</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5681" w:name="_Toc37273311"/>
      <w:bookmarkStart w:id="5682" w:name="_Toc29811003"/>
      <w:bookmarkStart w:id="5683" w:name="_Toc76544746"/>
      <w:bookmarkStart w:id="5684" w:name="_Toc58916159"/>
      <w:bookmarkStart w:id="5685" w:name="_Toc66694210"/>
      <w:bookmarkStart w:id="5686" w:name="_Toc21103154"/>
      <w:bookmarkStart w:id="5687" w:name="_Toc82536868"/>
      <w:bookmarkStart w:id="5688" w:name="_Toc53183447"/>
      <w:bookmarkStart w:id="5689" w:name="_Toc58918340"/>
      <w:bookmarkStart w:id="5690" w:name="_Toc36636365"/>
      <w:bookmarkStart w:id="5691" w:name="_Toc45886402"/>
      <w:bookmarkStart w:id="5692" w:name="_Toc76114860"/>
      <w:bookmarkStart w:id="5693" w:name="_Toc74916235"/>
      <w:bookmarkStart w:id="5694" w:name="_Toc121818501"/>
      <w:bookmarkStart w:id="5695" w:name="_Toc121818725"/>
      <w:bookmarkStart w:id="5696" w:name="_Toc124158480"/>
      <w:bookmarkStart w:id="5697" w:name="_Toc130558548"/>
      <w:bookmarkStart w:id="5698" w:name="_Toc137467273"/>
      <w:bookmarkStart w:id="5699" w:name="_Toc138884919"/>
      <w:bookmarkStart w:id="5700" w:name="_Toc138885143"/>
      <w:bookmarkStart w:id="5701" w:name="_Toc145511354"/>
      <w:bookmarkStart w:id="5702" w:name="_Toc155475831"/>
      <w:bookmarkStart w:id="5703" w:name="_Toc176472942"/>
      <w:bookmarkStart w:id="5704" w:name="_Toc187248173"/>
      <w:bookmarkStart w:id="5705" w:name="_Toc194054523"/>
      <w:bookmarkStart w:id="5706" w:name="_Toc200115815"/>
      <w:r>
        <w:rPr>
          <w:rFonts w:hint="eastAsia"/>
          <w:lang w:val="en-US" w:eastAsia="zh-CN"/>
        </w:rPr>
        <w:t>F</w:t>
      </w:r>
      <w:r>
        <w:rPr>
          <w:lang w:eastAsia="ja-JP"/>
        </w:rPr>
        <w:t>.2</w:t>
      </w:r>
      <w:r>
        <w:rPr>
          <w:lang w:eastAsia="ja-JP"/>
        </w:rPr>
        <w:tab/>
        <w:t>Basic principles</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5707" w:name="_Toc74916236"/>
      <w:bookmarkStart w:id="5708" w:name="_Toc21103155"/>
      <w:bookmarkStart w:id="5709" w:name="_Toc76544747"/>
      <w:bookmarkStart w:id="5710" w:name="_Toc53183448"/>
      <w:bookmarkStart w:id="5711" w:name="_Toc82536869"/>
      <w:bookmarkStart w:id="5712" w:name="_Toc45886403"/>
      <w:bookmarkStart w:id="5713" w:name="_Toc36636366"/>
      <w:bookmarkStart w:id="5714" w:name="_Toc58916160"/>
      <w:bookmarkStart w:id="5715" w:name="_Toc58918341"/>
      <w:bookmarkStart w:id="5716" w:name="_Toc66694211"/>
      <w:bookmarkStart w:id="5717" w:name="_Toc76114861"/>
      <w:bookmarkStart w:id="5718" w:name="_Toc29811004"/>
      <w:bookmarkStart w:id="5719" w:name="_Toc37273312"/>
      <w:bookmarkStart w:id="5720" w:name="_Toc121818502"/>
      <w:bookmarkStart w:id="5721" w:name="_Toc121818726"/>
      <w:bookmarkStart w:id="5722" w:name="_Toc124158481"/>
      <w:bookmarkStart w:id="5723" w:name="_Toc130558549"/>
      <w:bookmarkStart w:id="5724" w:name="_Toc137467274"/>
      <w:bookmarkStart w:id="5725" w:name="_Toc138884920"/>
      <w:bookmarkStart w:id="5726" w:name="_Toc138885144"/>
      <w:bookmarkStart w:id="5727" w:name="_Toc145511355"/>
      <w:bookmarkStart w:id="5728" w:name="_Toc155475832"/>
      <w:bookmarkStart w:id="5729" w:name="_Toc176472943"/>
      <w:bookmarkStart w:id="5730" w:name="_Toc187248174"/>
      <w:bookmarkStart w:id="5731" w:name="_Toc194054524"/>
      <w:bookmarkStart w:id="5732" w:name="_Toc200115816"/>
      <w:r>
        <w:rPr>
          <w:rFonts w:hint="eastAsia"/>
          <w:lang w:val="en-US" w:eastAsia="zh-CN"/>
        </w:rPr>
        <w:t>F</w:t>
      </w:r>
      <w:r>
        <w:rPr>
          <w:lang w:eastAsia="ja-JP"/>
        </w:rPr>
        <w:t>.2.1</w:t>
      </w:r>
      <w:r>
        <w:rPr>
          <w:lang w:eastAsia="ja-JP"/>
        </w:rPr>
        <w:tab/>
        <w:t>Output signal of the TX under test</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6EE447DB" w14:textId="0AEAD712" w:rsidR="004D3FFD" w:rsidRDefault="002C252C">
      <w:pPr>
        <w:rPr>
          <w:color w:val="000000"/>
          <w:lang w:eastAsia="ja-JP"/>
        </w:rPr>
      </w:pPr>
      <w:r>
        <w:rPr>
          <w:color w:val="000000"/>
          <w:lang w:eastAsia="ja-JP"/>
        </w:rPr>
        <w:t xml:space="preserve">The output signal of the TX under test is acquired by the measuring equipment and stored for further </w:t>
      </w:r>
      <w:r w:rsidR="00FA50B4">
        <w:rPr>
          <w:color w:val="000000"/>
          <w:lang w:eastAsia="ja-JP"/>
        </w:rPr>
        <w:t>processing</w:t>
      </w:r>
      <w:r>
        <w:rPr>
          <w:color w:val="000000"/>
          <w:lang w:eastAsia="ja-JP"/>
        </w:rPr>
        <w:t xml:space="preserve">.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967F65">
        <w:rPr>
          <w:position w:val="-5"/>
        </w:rPr>
        <w:pict w14:anchorId="63E8CB9C">
          <v:shape id="_x0000_i1042"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967F65">
        <w:rPr>
          <w:position w:val="-5"/>
        </w:rPr>
        <w:pict w14:anchorId="74D80E30">
          <v:shape id="_x0000_i1043"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5733" w:name="_Toc37273313"/>
      <w:bookmarkStart w:id="5734" w:name="_Toc58918342"/>
      <w:bookmarkStart w:id="5735" w:name="_Toc76114862"/>
      <w:bookmarkStart w:id="5736" w:name="_Toc45886404"/>
      <w:bookmarkStart w:id="5737" w:name="_Toc58916161"/>
      <w:bookmarkStart w:id="5738" w:name="_Toc36636367"/>
      <w:bookmarkStart w:id="5739" w:name="_Toc66694212"/>
      <w:bookmarkStart w:id="5740" w:name="_Toc82536870"/>
      <w:bookmarkStart w:id="5741" w:name="_Toc29811005"/>
      <w:bookmarkStart w:id="5742" w:name="_Toc74916237"/>
      <w:bookmarkStart w:id="5743" w:name="_Toc76544748"/>
      <w:bookmarkStart w:id="5744" w:name="_Toc53183449"/>
      <w:bookmarkStart w:id="5745" w:name="_Toc21103156"/>
      <w:bookmarkStart w:id="5746" w:name="_Toc121818503"/>
      <w:bookmarkStart w:id="5747" w:name="_Toc121818727"/>
      <w:bookmarkStart w:id="5748" w:name="_Toc124158482"/>
      <w:bookmarkStart w:id="5749" w:name="_Toc130558550"/>
      <w:bookmarkStart w:id="5750" w:name="_Toc137467275"/>
      <w:bookmarkStart w:id="5751" w:name="_Toc138884921"/>
      <w:bookmarkStart w:id="5752" w:name="_Toc138885145"/>
      <w:bookmarkStart w:id="5753" w:name="_Toc145511356"/>
      <w:bookmarkStart w:id="5754" w:name="_Toc155475833"/>
      <w:bookmarkStart w:id="5755" w:name="_Toc176472944"/>
      <w:bookmarkStart w:id="5756" w:name="_Toc187248175"/>
      <w:bookmarkStart w:id="5757" w:name="_Toc194054525"/>
      <w:bookmarkStart w:id="5758" w:name="_Toc200115817"/>
      <w:r>
        <w:rPr>
          <w:rFonts w:hint="eastAsia"/>
          <w:lang w:val="en-US" w:eastAsia="zh-CN"/>
        </w:rPr>
        <w:t>F</w:t>
      </w:r>
      <w:r>
        <w:rPr>
          <w:lang w:eastAsia="ja-JP"/>
        </w:rPr>
        <w:t>.2.2</w:t>
      </w:r>
      <w:r>
        <w:rPr>
          <w:lang w:eastAsia="ja-JP"/>
        </w:rPr>
        <w:tab/>
        <w:t>Ideal signal</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967F65">
        <w:rPr>
          <w:position w:val="-5"/>
        </w:rPr>
        <w:pict w14:anchorId="1FA54492">
          <v:shape id="_x0000_i1044"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967F65">
        <w:rPr>
          <w:position w:val="-5"/>
        </w:rPr>
        <w:pict w14:anchorId="224455B4">
          <v:shape id="_x0000_i1045"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967F65">
        <w:rPr>
          <w:position w:val="-5"/>
        </w:rPr>
        <w:pict w14:anchorId="3298AADD">
          <v:shape id="_x0000_i1046"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967F65">
        <w:rPr>
          <w:position w:val="-5"/>
        </w:rPr>
        <w:pict w14:anchorId="25DFBD46">
          <v:shape id="_x0000_i1047"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5759" w:name="_Toc45886405"/>
      <w:bookmarkStart w:id="5760" w:name="_Toc58916162"/>
      <w:bookmarkStart w:id="5761" w:name="_Toc53183450"/>
      <w:bookmarkStart w:id="5762" w:name="_Toc36636368"/>
      <w:bookmarkStart w:id="5763" w:name="_Toc58918343"/>
      <w:bookmarkStart w:id="5764" w:name="_Toc82536871"/>
      <w:bookmarkStart w:id="5765" w:name="_Toc74916238"/>
      <w:bookmarkStart w:id="5766" w:name="_Toc66694213"/>
      <w:bookmarkStart w:id="5767" w:name="_Toc76114863"/>
      <w:bookmarkStart w:id="5768" w:name="_Toc76544749"/>
      <w:bookmarkStart w:id="5769" w:name="_Toc29811006"/>
      <w:bookmarkStart w:id="5770" w:name="_Toc21103157"/>
      <w:bookmarkStart w:id="5771" w:name="_Toc37273314"/>
      <w:bookmarkStart w:id="5772" w:name="_Toc121818504"/>
      <w:bookmarkStart w:id="5773" w:name="_Toc121818728"/>
      <w:bookmarkStart w:id="5774" w:name="_Toc124158483"/>
      <w:bookmarkStart w:id="5775" w:name="_Toc130558551"/>
      <w:bookmarkStart w:id="5776" w:name="_Toc137467276"/>
      <w:bookmarkStart w:id="5777" w:name="_Toc138884922"/>
      <w:bookmarkStart w:id="5778" w:name="_Toc138885146"/>
      <w:bookmarkStart w:id="5779" w:name="_Toc145511357"/>
      <w:bookmarkStart w:id="5780" w:name="_Toc155475834"/>
      <w:bookmarkStart w:id="5781" w:name="_Toc176472945"/>
      <w:bookmarkStart w:id="5782" w:name="_Toc187248176"/>
      <w:bookmarkStart w:id="5783" w:name="_Toc194054526"/>
      <w:bookmarkStart w:id="5784" w:name="_Toc200115818"/>
      <w:r>
        <w:rPr>
          <w:rFonts w:hint="eastAsia"/>
          <w:lang w:val="en-US" w:eastAsia="zh-CN"/>
        </w:rPr>
        <w:t>F</w:t>
      </w:r>
      <w:r>
        <w:rPr>
          <w:lang w:eastAsia="ja-JP"/>
        </w:rPr>
        <w:t>.2.3</w:t>
      </w:r>
      <w:r>
        <w:rPr>
          <w:lang w:eastAsia="ja-JP"/>
        </w:rPr>
        <w:tab/>
        <w:t>Measurement results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5785" w:name="_Toc66694214"/>
      <w:bookmarkStart w:id="5786" w:name="_Toc45886406"/>
      <w:bookmarkStart w:id="5787" w:name="_Toc36636369"/>
      <w:bookmarkStart w:id="5788" w:name="_Toc76114864"/>
      <w:bookmarkStart w:id="5789" w:name="_Toc58916163"/>
      <w:bookmarkStart w:id="5790" w:name="_Toc58918344"/>
      <w:bookmarkStart w:id="5791" w:name="_Toc21103158"/>
      <w:bookmarkStart w:id="5792" w:name="_Toc37273315"/>
      <w:bookmarkStart w:id="5793" w:name="_Toc29811007"/>
      <w:bookmarkStart w:id="5794" w:name="_Toc53183451"/>
      <w:bookmarkStart w:id="5795" w:name="_Toc76544750"/>
      <w:bookmarkStart w:id="5796" w:name="_Toc74916239"/>
      <w:bookmarkStart w:id="5797" w:name="_Toc82536872"/>
      <w:bookmarkStart w:id="5798" w:name="_Toc121818505"/>
      <w:bookmarkStart w:id="5799" w:name="_Toc121818729"/>
      <w:bookmarkStart w:id="5800" w:name="_Toc124158484"/>
      <w:bookmarkStart w:id="5801" w:name="_Toc130558552"/>
      <w:bookmarkStart w:id="5802" w:name="_Toc137467277"/>
      <w:bookmarkStart w:id="5803" w:name="_Toc138884923"/>
      <w:bookmarkStart w:id="5804" w:name="_Toc138885147"/>
      <w:bookmarkStart w:id="5805" w:name="_Toc145511358"/>
      <w:bookmarkStart w:id="5806" w:name="_Toc155475835"/>
      <w:bookmarkStart w:id="5807" w:name="_Toc176472946"/>
      <w:bookmarkStart w:id="5808" w:name="_Toc187248177"/>
      <w:bookmarkStart w:id="5809" w:name="_Toc194054527"/>
      <w:bookmarkStart w:id="5810" w:name="_Toc200115819"/>
      <w:r>
        <w:rPr>
          <w:rFonts w:hint="eastAsia"/>
          <w:lang w:val="en-US" w:eastAsia="zh-CN"/>
        </w:rPr>
        <w:t>F</w:t>
      </w:r>
      <w:r>
        <w:rPr>
          <w:lang w:eastAsia="ja-JP"/>
        </w:rPr>
        <w:t>.2.4</w:t>
      </w:r>
      <w:r>
        <w:rPr>
          <w:lang w:eastAsia="ja-JP"/>
        </w:rPr>
        <w:tab/>
        <w:t>Measurement points</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8" type="#_x0000_t75" style="width:380.65pt;height:200.65pt" o:ole="">
            <v:imagedata r:id="rId38" o:title=""/>
          </v:shape>
          <o:OLEObject Type="Embed" ProgID="Word.Picture.8" ShapeID="_x0000_i1048" DrawAspect="Content" ObjectID="_1826989900" r:id="rId39"/>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5811" w:name="_Toc76544751"/>
      <w:bookmarkStart w:id="5812" w:name="_Toc21103159"/>
      <w:bookmarkStart w:id="5813" w:name="_Toc74916240"/>
      <w:bookmarkStart w:id="5814" w:name="_Toc29811008"/>
      <w:bookmarkStart w:id="5815" w:name="_Toc76114865"/>
      <w:bookmarkStart w:id="5816" w:name="_Toc45886407"/>
      <w:bookmarkStart w:id="5817" w:name="_Toc36636370"/>
      <w:bookmarkStart w:id="5818" w:name="_Toc58916164"/>
      <w:bookmarkStart w:id="5819" w:name="_Toc37273316"/>
      <w:bookmarkStart w:id="5820" w:name="_Toc53183452"/>
      <w:bookmarkStart w:id="5821" w:name="_Toc82536873"/>
      <w:bookmarkStart w:id="5822" w:name="_Toc58918345"/>
      <w:bookmarkStart w:id="5823" w:name="_Toc66694215"/>
      <w:bookmarkStart w:id="5824" w:name="_Toc121818506"/>
      <w:bookmarkStart w:id="5825" w:name="_Toc121818730"/>
      <w:bookmarkStart w:id="5826" w:name="_Toc124158485"/>
      <w:bookmarkStart w:id="5827" w:name="_Toc130558553"/>
      <w:bookmarkStart w:id="5828" w:name="_Toc137467278"/>
      <w:bookmarkStart w:id="5829" w:name="_Toc138884924"/>
      <w:bookmarkStart w:id="5830" w:name="_Toc138885148"/>
      <w:bookmarkStart w:id="5831" w:name="_Toc145511359"/>
      <w:bookmarkStart w:id="5832" w:name="_Toc155475836"/>
      <w:bookmarkStart w:id="5833" w:name="_Toc176472947"/>
      <w:bookmarkStart w:id="5834" w:name="_Toc187248178"/>
      <w:bookmarkStart w:id="5835" w:name="_Toc194054528"/>
      <w:bookmarkStart w:id="5836" w:name="_Toc200115820"/>
      <w:r>
        <w:rPr>
          <w:rFonts w:hint="eastAsia"/>
          <w:lang w:val="en-US" w:eastAsia="zh-CN"/>
        </w:rPr>
        <w:t>F</w:t>
      </w:r>
      <w:r>
        <w:rPr>
          <w:lang w:eastAsia="ja-JP"/>
        </w:rPr>
        <w:t>.3</w:t>
      </w:r>
      <w:r>
        <w:rPr>
          <w:lang w:eastAsia="ja-JP"/>
        </w:rPr>
        <w:tab/>
        <w:t>Pre-FFT minimization process</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967F65">
        <w:rPr>
          <w:position w:val="-5"/>
        </w:rPr>
        <w:pict w14:anchorId="5454AF68">
          <v:shape id="_x0000_i1049"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967F65">
        <w:rPr>
          <w:position w:val="-5"/>
        </w:rPr>
        <w:pict w14:anchorId="4FDA06BE">
          <v:shape id="_x0000_i1050"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967F65">
        <w:rPr>
          <w:position w:val="-5"/>
        </w:rPr>
        <w:pict w14:anchorId="7A417851">
          <v:shape id="_x0000_i1051"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967F65">
        <w:rPr>
          <w:position w:val="-5"/>
        </w:rPr>
        <w:pict w14:anchorId="3CB1BEB3">
          <v:shape id="_x0000_i1052"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967F65">
        <w:rPr>
          <w:position w:val="-5"/>
        </w:rPr>
        <w:pict w14:anchorId="09EDBBDD">
          <v:shape id="_x0000_i1053"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967F65">
        <w:rPr>
          <w:position w:val="-5"/>
        </w:rPr>
        <w:pict w14:anchorId="004CB0CE">
          <v:shape id="_x0000_i1054"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967F65">
        <w:rPr>
          <w:position w:val="-5"/>
        </w:rPr>
        <w:pict w14:anchorId="19278610">
          <v:shape id="_x0000_i1055"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967F65">
        <w:rPr>
          <w:position w:val="-5"/>
        </w:rPr>
        <w:pict w14:anchorId="1C4EC246">
          <v:shape id="_x0000_i1056"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967F65">
        <w:rPr>
          <w:position w:val="-5"/>
        </w:rPr>
        <w:pict w14:anchorId="147FAA97">
          <v:shape id="_x0000_i1057"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967F65">
        <w:rPr>
          <w:position w:val="-5"/>
        </w:rPr>
        <w:pict w14:anchorId="00C02087">
          <v:shape id="_x0000_i1058"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967F65">
        <w:rPr>
          <w:position w:val="-5"/>
        </w:rPr>
        <w:pict w14:anchorId="65AC7AF6">
          <v:shape id="_x0000_i1059"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967F65">
        <w:rPr>
          <w:position w:val="-5"/>
        </w:rPr>
        <w:pict w14:anchorId="24F617BF">
          <v:shape id="_x0000_i1060"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967F65">
        <w:rPr>
          <w:position w:val="-5"/>
        </w:rPr>
        <w:pict w14:anchorId="0FF9BA4E">
          <v:shape id="_x0000_i1061"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967F65">
        <w:rPr>
          <w:position w:val="-5"/>
        </w:rPr>
        <w:pict w14:anchorId="7A6CF37C">
          <v:shape id="_x0000_i1062"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7EBADE5A" w:rsidR="004D3FFD" w:rsidRDefault="002C252C"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w:t>
      </w:r>
      <w:r w:rsidR="008A0ADA">
        <w:rPr>
          <w:lang w:eastAsia="ja-JP"/>
        </w:rPr>
        <w:t xml:space="preserve"> </w:t>
      </w:r>
      <w:r>
        <w:rPr>
          <w:lang w:eastAsia="ja-JP"/>
        </w:rPr>
        <w:t>between the FFT widths and it does not exclude the bandwidth outside the transmission bandwidth configuration).</w:t>
      </w:r>
    </w:p>
    <w:p w14:paraId="21328534" w14:textId="165A1772" w:rsidR="004D3FFD" w:rsidRDefault="002C252C" w:rsidP="00A3240B">
      <w:pPr>
        <w:pStyle w:val="NO"/>
        <w:rPr>
          <w:lang w:eastAsia="ja-JP"/>
        </w:rPr>
      </w:pPr>
      <w:r>
        <w:rPr>
          <w:lang w:eastAsia="ja-JP"/>
        </w:rPr>
        <w:t>NOTE 2:</w:t>
      </w:r>
      <w:r>
        <w:rPr>
          <w:rFonts w:eastAsia="Osaka"/>
          <w:lang w:eastAsia="ja-JP"/>
        </w:rPr>
        <w:tab/>
      </w:r>
      <w:r w:rsidR="008A0ADA">
        <w:rPr>
          <w:lang w:eastAsia="ja-JP"/>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967F65">
        <w:rPr>
          <w:position w:val="-5"/>
        </w:rPr>
        <w:pict w14:anchorId="40C5E23E">
          <v:shape id="_x0000_i1063"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967F65">
        <w:rPr>
          <w:position w:val="-5"/>
        </w:rPr>
        <w:pict w14:anchorId="02854AA8">
          <v:shape id="_x0000_i1064"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967F65">
        <w:rPr>
          <w:position w:val="-5"/>
        </w:rPr>
        <w:pict w14:anchorId="4E8DB23F">
          <v:shape id="_x0000_i1065"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967F65">
        <w:rPr>
          <w:position w:val="-5"/>
        </w:rPr>
        <w:pict w14:anchorId="2CFC02F7">
          <v:shape id="_x0000_i1066"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5837" w:name="_Toc58916165"/>
      <w:bookmarkStart w:id="5838" w:name="_Toc36636371"/>
      <w:bookmarkStart w:id="5839" w:name="_Toc66694216"/>
      <w:bookmarkStart w:id="5840" w:name="_Toc82536874"/>
      <w:bookmarkStart w:id="5841" w:name="_Toc21103160"/>
      <w:bookmarkStart w:id="5842" w:name="_Toc76544752"/>
      <w:bookmarkStart w:id="5843" w:name="_Toc37273317"/>
      <w:bookmarkStart w:id="5844" w:name="_Toc29811009"/>
      <w:bookmarkStart w:id="5845" w:name="_Toc76114866"/>
      <w:bookmarkStart w:id="5846" w:name="_Toc58918346"/>
      <w:bookmarkStart w:id="5847" w:name="_Toc45886408"/>
      <w:bookmarkStart w:id="5848" w:name="_Toc53183453"/>
      <w:bookmarkStart w:id="5849" w:name="_Toc74916241"/>
      <w:bookmarkStart w:id="5850" w:name="_Toc121818507"/>
      <w:bookmarkStart w:id="5851" w:name="_Toc121818731"/>
      <w:bookmarkStart w:id="5852" w:name="_Toc124158486"/>
      <w:bookmarkStart w:id="5853" w:name="_Toc130558554"/>
      <w:bookmarkStart w:id="5854" w:name="_Toc137467279"/>
      <w:bookmarkStart w:id="5855" w:name="_Toc138884925"/>
      <w:bookmarkStart w:id="5856" w:name="_Toc138885149"/>
      <w:bookmarkStart w:id="5857" w:name="_Toc145511360"/>
      <w:bookmarkStart w:id="5858" w:name="_Toc155475837"/>
      <w:bookmarkStart w:id="5859" w:name="_Toc176472948"/>
      <w:bookmarkStart w:id="5860" w:name="_Toc187248179"/>
      <w:bookmarkStart w:id="5861" w:name="_Toc194054529"/>
      <w:bookmarkStart w:id="5862" w:name="_Toc200115821"/>
      <w:r>
        <w:rPr>
          <w:rFonts w:hint="eastAsia"/>
          <w:lang w:val="en-US" w:eastAsia="zh-CN"/>
        </w:rPr>
        <w:t>F</w:t>
      </w:r>
      <w:r>
        <w:rPr>
          <w:lang w:eastAsia="ja-JP"/>
        </w:rPr>
        <w:t>.4</w:t>
      </w:r>
      <w:r>
        <w:rPr>
          <w:lang w:eastAsia="ja-JP"/>
        </w:rPr>
        <w:tab/>
        <w:t>Timing of the FFT window</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194228FD" w:rsidR="004D3FFD" w:rsidRDefault="002C252C">
      <w:pPr>
        <w:rPr>
          <w:rFonts w:eastAsia="Osaka"/>
          <w:color w:val="000000"/>
          <w:lang w:eastAsia="ja-JP"/>
        </w:rPr>
      </w:pPr>
      <w:r>
        <w:rPr>
          <w:rFonts w:eastAsia="Osaka"/>
          <w:color w:val="000000"/>
          <w:lang w:eastAsia="ja-JP"/>
        </w:rPr>
        <w:t>For the example used in the annex, the FFT window length is 4096 samples per OFDM symbol. 832 FFTs (</w:t>
      </w:r>
      <w:r w:rsidR="008A0ADA">
        <w:rPr>
          <w:rFonts w:eastAsia="Osaka"/>
          <w:color w:val="000000"/>
          <w:lang w:eastAsia="ja-JP"/>
        </w:rPr>
        <w:t xml:space="preserve">i.e., </w:t>
      </w:r>
      <w:r>
        <w:rPr>
          <w:rFonts w:eastAsia="Osaka"/>
          <w:color w:val="000000"/>
          <w:lang w:eastAsia="ja-JP"/>
        </w:rPr>
        <w:t xml:space="preserve">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967F65">
        <w:rPr>
          <w:rFonts w:eastAsia="Osaka"/>
          <w:position w:val="-5"/>
        </w:rPr>
        <w:pict w14:anchorId="5B0A93AC">
          <v:shape id="_x0000_i1067"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967F65">
        <w:rPr>
          <w:rFonts w:eastAsia="Osaka"/>
          <w:position w:val="-5"/>
        </w:rPr>
        <w:pict w14:anchorId="3FD01470">
          <v:shape id="_x0000_i1068"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67F65">
        <w:rPr>
          <w:position w:val="-5"/>
        </w:rPr>
        <w:pict w14:anchorId="2CACD632">
          <v:shape id="_x0000_i1069"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967F65">
        <w:rPr>
          <w:position w:val="-5"/>
        </w:rPr>
        <w:pict w14:anchorId="7DA1F6E8">
          <v:shape id="_x0000_i1070"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67F65">
        <w:rPr>
          <w:position w:val="-5"/>
        </w:rPr>
        <w:pict w14:anchorId="498A0BB5">
          <v:shape id="_x0000_i1071"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967F65">
        <w:rPr>
          <w:position w:val="-5"/>
        </w:rPr>
        <w:pict w14:anchorId="4FEFE81C">
          <v:shape id="_x0000_i1072"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w:t>
      </w:r>
    </w:p>
    <w:p w14:paraId="6A52AEEF" w14:textId="17EF7868" w:rsidR="004D3FFD" w:rsidRDefault="002C252C">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sidR="008A0ADA">
        <w:rPr>
          <w:lang w:val="en-US"/>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967F65">
        <w:rPr>
          <w:position w:val="-5"/>
        </w:rPr>
        <w:pict w14:anchorId="41A84D58">
          <v:shape id="_x0000_i1073"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967F65">
        <w:rPr>
          <w:position w:val="-5"/>
        </w:rPr>
        <w:pict w14:anchorId="70ABF445">
          <v:shape id="_x0000_i1074"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967F65">
        <w:rPr>
          <w:position w:val="-5"/>
        </w:rPr>
        <w:pict w14:anchorId="0FC6E9F7">
          <v:shape id="_x0000_i1075"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967F65">
        <w:rPr>
          <w:position w:val="-5"/>
        </w:rPr>
        <w:pict w14:anchorId="5D0A559C">
          <v:shape id="_x0000_i1076"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967F65">
        <w:rPr>
          <w:position w:val="-5"/>
        </w:rPr>
        <w:pict w14:anchorId="70833A4E">
          <v:shape id="_x0000_i1077"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967F65">
        <w:rPr>
          <w:position w:val="-5"/>
        </w:rPr>
        <w:pict w14:anchorId="7560AD1B">
          <v:shape id="_x0000_i1078"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967F65">
        <w:rPr>
          <w:position w:val="-5"/>
        </w:rPr>
        <w:pict w14:anchorId="18DDDEDF">
          <v:shape id="_x0000_i1079"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967F65">
        <w:rPr>
          <w:position w:val="-5"/>
        </w:rPr>
        <w:pict w14:anchorId="12BBC072">
          <v:shape id="_x0000_i1080"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967F65">
        <w:rPr>
          <w:position w:val="-5"/>
        </w:rPr>
        <w:pict w14:anchorId="47D28811">
          <v:shape id="_x0000_i1081"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967F65">
        <w:rPr>
          <w:position w:val="-5"/>
        </w:rPr>
        <w:pict w14:anchorId="72BAC5EB">
          <v:shape id="_x0000_i1082"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967F65">
        <w:rPr>
          <w:position w:val="-5"/>
        </w:rPr>
        <w:pict w14:anchorId="0247CF19">
          <v:shape id="_x0000_i1083"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967F65">
        <w:rPr>
          <w:position w:val="-5"/>
        </w:rPr>
        <w:pict w14:anchorId="17E095FA">
          <v:shape id="_x0000_i1084"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967F65">
        <w:rPr>
          <w:position w:val="-5"/>
        </w:rPr>
        <w:pict w14:anchorId="1DE64B87">
          <v:shape id="_x0000_i1085"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instrText xml:space="preserve"> </w:instrText>
      </w:r>
      <w:r>
        <w:rPr>
          <w:color w:val="000000"/>
          <w:lang w:eastAsia="ja-JP"/>
        </w:rPr>
        <w:fldChar w:fldCharType="separate"/>
      </w:r>
      <w:r w:rsidR="00967F65">
        <w:rPr>
          <w:position w:val="-5"/>
        </w:rPr>
        <w:pict w14:anchorId="26EC2AE6">
          <v:shape id="_x0000_i1086"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967F65">
        <w:rPr>
          <w:position w:val="-5"/>
        </w:rPr>
        <w:pict w14:anchorId="4D367D84">
          <v:shape id="_x0000_i1087"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967F65">
        <w:rPr>
          <w:position w:val="-5"/>
        </w:rPr>
        <w:pict w14:anchorId="3E7A0120">
          <v:shape id="_x0000_i1088"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967F65">
        <w:rPr>
          <w:position w:val="-5"/>
        </w:rPr>
        <w:pict w14:anchorId="698A1019">
          <v:shape id="_x0000_i1089"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967F65">
        <w:rPr>
          <w:position w:val="-5"/>
        </w:rPr>
        <w:pict w14:anchorId="7098895D">
          <v:shape id="_x0000_i1090"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67F65">
        <w:rPr>
          <w:position w:val="-5"/>
        </w:rPr>
        <w:pict w14:anchorId="26DA9F69">
          <v:shape id="_x0000_i109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967F65">
        <w:rPr>
          <w:position w:val="-5"/>
        </w:rPr>
        <w:pict w14:anchorId="2C2244E8">
          <v:shape id="_x0000_i109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67F65">
        <w:rPr>
          <w:position w:val="-5"/>
        </w:rPr>
        <w:pict w14:anchorId="39BA2FE1">
          <v:shape id="_x0000_i1093"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967F65">
        <w:rPr>
          <w:position w:val="-5"/>
        </w:rPr>
        <w:pict w14:anchorId="36CB9C09">
          <v:shape id="_x0000_i1094"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5D8DF4BD" w:rsidR="004D3FFD" w:rsidRDefault="002C252C">
      <w:pPr>
        <w:rPr>
          <w:color w:val="000000"/>
          <w:lang w:eastAsia="ja-JP"/>
        </w:rPr>
      </w:pPr>
      <w:r>
        <w:rPr>
          <w:color w:val="000000"/>
          <w:lang w:eastAsia="ja-JP"/>
        </w:rPr>
        <w:t xml:space="preserve">Where the length of cyclic prefix is obtained from table 6.6.3.5-2 for 60 kHz SCS, and table 6.6.3.5-3 </w:t>
      </w:r>
      <w:r w:rsidR="008A0ADA">
        <w:rPr>
          <w:color w:val="000000"/>
          <w:lang w:eastAsia="ja-JP"/>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67F65">
        <w:rPr>
          <w:position w:val="-5"/>
        </w:rPr>
        <w:pict w14:anchorId="3C2DE22E">
          <v:shape id="_x0000_i1095"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instrText xml:space="preserve"> </w:instrText>
      </w:r>
      <w:r>
        <w:rPr>
          <w:lang w:eastAsia="ja-JP"/>
        </w:rPr>
        <w:fldChar w:fldCharType="separate"/>
      </w:r>
      <w:r w:rsidR="00967F65">
        <w:rPr>
          <w:position w:val="-5"/>
        </w:rPr>
        <w:pict w14:anchorId="474AE18B">
          <v:shape id="_x0000_i1096"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67F65">
        <w:rPr>
          <w:position w:val="-5"/>
        </w:rPr>
        <w:pict w14:anchorId="1EBB5B61">
          <v:shape id="_x0000_i1097"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ja-JP"/>
        </w:rPr>
        <w:instrText xml:space="preserve"> </w:instrText>
      </w:r>
      <w:r>
        <w:rPr>
          <w:lang w:eastAsia="ja-JP"/>
        </w:rPr>
        <w:fldChar w:fldCharType="separate"/>
      </w:r>
      <w:r w:rsidR="00967F65">
        <w:rPr>
          <w:position w:val="-5"/>
        </w:rPr>
        <w:pict w14:anchorId="14AD4F77">
          <v:shape id="_x0000_i1098"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5863" w:name="_Toc66694217"/>
      <w:bookmarkStart w:id="5864" w:name="_Toc82536875"/>
      <w:bookmarkStart w:id="5865" w:name="_Toc58916166"/>
      <w:bookmarkStart w:id="5866" w:name="_Toc37273318"/>
      <w:bookmarkStart w:id="5867" w:name="_Toc76544753"/>
      <w:bookmarkStart w:id="5868" w:name="_Toc53183454"/>
      <w:bookmarkStart w:id="5869" w:name="_Toc45886409"/>
      <w:bookmarkStart w:id="5870" w:name="_Toc74916242"/>
      <w:bookmarkStart w:id="5871" w:name="_Toc29811010"/>
      <w:bookmarkStart w:id="5872" w:name="_Toc21103161"/>
      <w:bookmarkStart w:id="5873" w:name="_Toc58918347"/>
      <w:bookmarkStart w:id="5874" w:name="_Toc36636372"/>
      <w:bookmarkStart w:id="5875" w:name="_Toc76114867"/>
      <w:bookmarkStart w:id="5876" w:name="_Toc121818508"/>
      <w:bookmarkStart w:id="5877" w:name="_Toc121818732"/>
      <w:bookmarkStart w:id="5878" w:name="_Toc124158487"/>
      <w:bookmarkStart w:id="5879" w:name="_Toc130558555"/>
      <w:bookmarkStart w:id="5880" w:name="_Toc137467280"/>
      <w:bookmarkStart w:id="5881" w:name="_Toc138884926"/>
      <w:bookmarkStart w:id="5882" w:name="_Toc138885150"/>
      <w:bookmarkStart w:id="5883" w:name="_Toc145511361"/>
      <w:bookmarkStart w:id="5884" w:name="_Toc155475838"/>
      <w:bookmarkStart w:id="5885" w:name="_Toc176472949"/>
      <w:bookmarkStart w:id="5886" w:name="_Toc187248180"/>
      <w:bookmarkStart w:id="5887" w:name="_Toc194054530"/>
      <w:bookmarkStart w:id="5888" w:name="_Toc200115822"/>
      <w:r>
        <w:rPr>
          <w:rFonts w:hint="eastAsia"/>
          <w:lang w:val="en-US" w:eastAsia="zh-CN"/>
        </w:rPr>
        <w:t>F</w:t>
      </w:r>
      <w:r>
        <w:rPr>
          <w:lang w:eastAsia="ja-JP"/>
        </w:rPr>
        <w:t>.5</w:t>
      </w:r>
      <w:r>
        <w:rPr>
          <w:lang w:eastAsia="ja-JP"/>
        </w:rPr>
        <w:tab/>
        <w:t>Resource element TX power</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967F65">
        <w:rPr>
          <w:rFonts w:eastAsia="Osaka"/>
          <w:position w:val="-5"/>
        </w:rPr>
        <w:pict w14:anchorId="57CE36AF">
          <v:shape id="_x0000_i1099"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instrText xml:space="preserve"> </w:instrText>
      </w:r>
      <w:r>
        <w:rPr>
          <w:color w:val="000000"/>
          <w:lang w:eastAsia="ja-JP"/>
        </w:rPr>
        <w:fldChar w:fldCharType="separate"/>
      </w:r>
      <w:r w:rsidR="00967F65">
        <w:rPr>
          <w:rFonts w:eastAsia="Osaka"/>
          <w:position w:val="-5"/>
        </w:rPr>
        <w:pict w14:anchorId="1D14C918">
          <v:shape id="_x0000_i1100"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967F65">
        <w:rPr>
          <w:position w:val="-5"/>
        </w:rPr>
        <w:pict w14:anchorId="41735850">
          <v:shape id="_x0000_i110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967F65">
        <w:rPr>
          <w:position w:val="-5"/>
        </w:rPr>
        <w:pict w14:anchorId="010FD08E">
          <v:shape id="_x0000_i110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967F65">
        <w:rPr>
          <w:position w:val="-5"/>
        </w:rPr>
        <w:pict w14:anchorId="56C082BE">
          <v:shape id="_x0000_i1103"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ja-JP"/>
        </w:rPr>
        <w:instrText xml:space="preserve"> </w:instrText>
      </w:r>
      <w:r>
        <w:rPr>
          <w:color w:val="000000"/>
          <w:lang w:eastAsia="ja-JP"/>
        </w:rPr>
        <w:fldChar w:fldCharType="separate"/>
      </w:r>
      <w:r w:rsidR="00967F65">
        <w:rPr>
          <w:position w:val="-5"/>
        </w:rPr>
        <w:pict w14:anchorId="3264A4D8">
          <v:shape id="_x0000_i1104"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967F65">
        <w:rPr>
          <w:rFonts w:eastAsia="Osaka"/>
          <w:position w:val="-5"/>
        </w:rPr>
        <w:pict w14:anchorId="5A14AE09">
          <v:shape id="_x0000_i1105"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instrText xml:space="preserve"> </w:instrText>
      </w:r>
      <w:r>
        <w:rPr>
          <w:rFonts w:eastAsia="Osaka"/>
          <w:color w:val="000000"/>
          <w:lang w:eastAsia="ja-JP"/>
        </w:rPr>
        <w:fldChar w:fldCharType="separate"/>
      </w:r>
      <w:r w:rsidR="00967F65">
        <w:rPr>
          <w:rFonts w:eastAsia="Osaka"/>
          <w:position w:val="-5"/>
        </w:rPr>
        <w:pict w14:anchorId="6665789E">
          <v:shape id="_x0000_i1106"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967F65">
        <w:rPr>
          <w:rFonts w:eastAsia="Osaka"/>
          <w:position w:val="-5"/>
        </w:rPr>
        <w:pict w14:anchorId="5DD12E12">
          <v:shape id="_x0000_i1107"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lang w:eastAsia="ja-JP"/>
        </w:rPr>
        <w:instrText xml:space="preserve"> </w:instrText>
      </w:r>
      <w:r>
        <w:rPr>
          <w:rFonts w:eastAsia="Osaka"/>
          <w:lang w:eastAsia="ja-JP"/>
        </w:rPr>
        <w:fldChar w:fldCharType="separate"/>
      </w:r>
      <w:r w:rsidR="00967F65">
        <w:rPr>
          <w:rFonts w:eastAsia="Osaka"/>
          <w:position w:val="-5"/>
        </w:rPr>
        <w:pict w14:anchorId="3CE15F3A">
          <v:shape id="_x0000_i1108"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967F65">
        <w:rPr>
          <w:rFonts w:eastAsia="Osaka"/>
          <w:position w:val="-5"/>
        </w:rPr>
        <w:pict w14:anchorId="2D0F031F">
          <v:shape id="_x0000_i1109" type="#_x0000_t75" style="width:1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967F65">
        <w:rPr>
          <w:rFonts w:eastAsia="Osaka"/>
          <w:position w:val="-5"/>
        </w:rPr>
        <w:pict w14:anchorId="33F787F1">
          <v:shape id="_x0000_i1110" type="#_x0000_t75" style="width:1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967F65">
        <w:rPr>
          <w:rFonts w:eastAsia="Osaka"/>
          <w:position w:val="-5"/>
        </w:rPr>
        <w:pict w14:anchorId="3A26ED8F">
          <v:shape id="_x0000_i1111" type="#_x0000_t75" style="width:1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967F65">
        <w:rPr>
          <w:rFonts w:eastAsia="Osaka"/>
          <w:position w:val="-5"/>
        </w:rPr>
        <w:pict w14:anchorId="02746BF5">
          <v:shape id="_x0000_i1112" type="#_x0000_t75" style="width:1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967F65">
        <w:rPr>
          <w:rFonts w:eastAsia="Osaka"/>
          <w:position w:val="-5"/>
        </w:rPr>
        <w:pict w14:anchorId="475E43C9">
          <v:shape id="_x0000_i1113"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instrText xml:space="preserve"> </w:instrText>
      </w:r>
      <w:r>
        <w:rPr>
          <w:rFonts w:eastAsia="Osaka"/>
          <w:color w:val="000000"/>
          <w:lang w:eastAsia="ja-JP"/>
        </w:rPr>
        <w:fldChar w:fldCharType="separate"/>
      </w:r>
      <w:r w:rsidR="00967F65">
        <w:rPr>
          <w:rFonts w:eastAsia="Osaka"/>
          <w:position w:val="-5"/>
        </w:rPr>
        <w:pict w14:anchorId="065B4F31">
          <v:shape id="_x0000_i1114"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967F65">
        <w:rPr>
          <w:rFonts w:eastAsia="Osaka"/>
          <w:position w:val="-5"/>
        </w:rPr>
        <w:pict w14:anchorId="77F9B4C2">
          <v:shape id="_x0000_i1115"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967F65">
        <w:rPr>
          <w:rFonts w:eastAsia="Osaka"/>
          <w:position w:val="-5"/>
        </w:rPr>
        <w:pict w14:anchorId="41986BE4">
          <v:shape id="_x0000_i1116"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5889" w:name="_Toc29811011"/>
      <w:bookmarkStart w:id="5890" w:name="_Toc21103162"/>
      <w:bookmarkStart w:id="5891" w:name="_Toc76544754"/>
      <w:bookmarkStart w:id="5892" w:name="_Toc74916243"/>
      <w:bookmarkStart w:id="5893" w:name="_Toc66694218"/>
      <w:bookmarkStart w:id="5894" w:name="_Toc53183455"/>
      <w:bookmarkStart w:id="5895" w:name="_Toc37273319"/>
      <w:bookmarkStart w:id="5896" w:name="_Toc58916167"/>
      <w:bookmarkStart w:id="5897" w:name="_Toc36636373"/>
      <w:bookmarkStart w:id="5898" w:name="_Toc45886410"/>
      <w:bookmarkStart w:id="5899" w:name="_Toc76114868"/>
      <w:bookmarkStart w:id="5900" w:name="_Toc82536876"/>
      <w:bookmarkStart w:id="5901" w:name="_Toc58918348"/>
      <w:bookmarkStart w:id="5902" w:name="_Toc121818509"/>
      <w:bookmarkStart w:id="5903" w:name="_Toc121818733"/>
      <w:bookmarkStart w:id="5904" w:name="_Toc124158488"/>
      <w:bookmarkStart w:id="5905" w:name="_Toc130558556"/>
      <w:bookmarkStart w:id="5906" w:name="_Toc137467281"/>
      <w:bookmarkStart w:id="5907" w:name="_Toc138884927"/>
      <w:bookmarkStart w:id="5908" w:name="_Toc138885151"/>
      <w:bookmarkStart w:id="5909" w:name="_Toc145511362"/>
      <w:bookmarkStart w:id="5910" w:name="_Toc155475839"/>
      <w:bookmarkStart w:id="5911" w:name="_Toc176472950"/>
      <w:bookmarkStart w:id="5912" w:name="_Toc187248181"/>
      <w:bookmarkStart w:id="5913" w:name="_Toc194054531"/>
      <w:bookmarkStart w:id="5914" w:name="_Toc200115823"/>
      <w:r>
        <w:rPr>
          <w:rFonts w:hint="eastAsia"/>
          <w:lang w:val="en-US" w:eastAsia="zh-CN"/>
        </w:rPr>
        <w:t>F</w:t>
      </w:r>
      <w:r>
        <w:rPr>
          <w:lang w:eastAsia="ja-JP"/>
        </w:rPr>
        <w:t>.6</w:t>
      </w:r>
      <w:r>
        <w:rPr>
          <w:lang w:eastAsia="ja-JP"/>
        </w:rPr>
        <w:tab/>
        <w:t>Post-FFT equalisation</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967F65">
        <w:rPr>
          <w:position w:val="-5"/>
        </w:rPr>
        <w:pict w14:anchorId="0F6FD595">
          <v:shape id="_x0000_i1117"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967F65">
        <w:rPr>
          <w:position w:val="-5"/>
        </w:rPr>
        <w:pict w14:anchorId="5061811B">
          <v:shape id="_x0000_i1118"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967F65">
        <w:rPr>
          <w:rFonts w:eastAsia="Osaka"/>
          <w:position w:val="-5"/>
        </w:rPr>
        <w:pict w14:anchorId="47A2C9B1">
          <v:shape id="_x0000_i1119"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967F65">
        <w:rPr>
          <w:rFonts w:eastAsia="Osaka"/>
          <w:position w:val="-5"/>
        </w:rPr>
        <w:pict w14:anchorId="4B205FD2">
          <v:shape id="_x0000_i1120"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967F65">
        <w:rPr>
          <w:position w:val="-5"/>
        </w:rPr>
        <w:pict w14:anchorId="3408D0EF">
          <v:shape id="_x0000_i1121"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967F65">
        <w:rPr>
          <w:position w:val="-5"/>
        </w:rPr>
        <w:pict w14:anchorId="51442BE7">
          <v:shape id="_x0000_i1122"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967F65">
        <w:rPr>
          <w:position w:val="-5"/>
        </w:rPr>
        <w:pict w14:anchorId="3F5516E8">
          <v:shape id="_x0000_i1123"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ko-KR"/>
        </w:rPr>
        <w:instrText xml:space="preserve"> </w:instrText>
      </w:r>
      <w:r>
        <w:rPr>
          <w:color w:val="000000"/>
          <w:lang w:eastAsia="ko-KR"/>
        </w:rPr>
        <w:fldChar w:fldCharType="separate"/>
      </w:r>
      <w:r w:rsidR="00967F65">
        <w:rPr>
          <w:position w:val="-5"/>
        </w:rPr>
        <w:pict w14:anchorId="3E5CA1E4">
          <v:shape id="_x0000_i1124"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967F65">
        <w:rPr>
          <w:position w:val="-5"/>
        </w:rPr>
        <w:pict w14:anchorId="02BB78FB">
          <v:shape id="_x0000_i1125"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instrText xml:space="preserve"> </w:instrText>
      </w:r>
      <w:r>
        <w:rPr>
          <w:color w:val="000000"/>
          <w:lang w:eastAsia="ko-KR"/>
        </w:rPr>
        <w:fldChar w:fldCharType="separate"/>
      </w:r>
      <w:r w:rsidR="00967F65">
        <w:rPr>
          <w:position w:val="-5"/>
        </w:rPr>
        <w:pict w14:anchorId="6D1CDDCB">
          <v:shape id="_x0000_i1126"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967F65">
        <w:rPr>
          <w:position w:val="-5"/>
        </w:rPr>
        <w:pict w14:anchorId="07759FD3">
          <v:shape id="_x0000_i1127"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967F65">
        <w:rPr>
          <w:position w:val="-5"/>
        </w:rPr>
        <w:pict w14:anchorId="46811B6C">
          <v:shape id="_x0000_i1128"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967F65">
        <w:rPr>
          <w:position w:val="-5"/>
        </w:rPr>
        <w:pict w14:anchorId="6205D9CC">
          <v:shape id="_x0000_i1129"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instrText xml:space="preserve"> </w:instrText>
      </w:r>
      <w:r>
        <w:rPr>
          <w:lang w:eastAsia="ja-JP"/>
        </w:rPr>
        <w:fldChar w:fldCharType="separate"/>
      </w:r>
      <w:r w:rsidR="00967F65">
        <w:rPr>
          <w:position w:val="-5"/>
        </w:rPr>
        <w:pict w14:anchorId="15813F9A">
          <v:shape id="_x0000_i1130"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967F65">
        <w:rPr>
          <w:position w:val="-5"/>
        </w:rPr>
        <w:pict w14:anchorId="1A71BE48">
          <v:shape id="_x0000_i1131"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instrText xml:space="preserve"> </w:instrText>
      </w:r>
      <w:r>
        <w:rPr>
          <w:lang w:eastAsia="ja-JP"/>
        </w:rPr>
        <w:fldChar w:fldCharType="separate"/>
      </w:r>
      <w:r w:rsidR="00967F65">
        <w:rPr>
          <w:position w:val="-5"/>
        </w:rPr>
        <w:pict w14:anchorId="189D80A3">
          <v:shape id="_x0000_i1132"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967F65">
        <w:rPr>
          <w:position w:val="-12"/>
        </w:rPr>
        <w:pict w14:anchorId="6D5CB4B2">
          <v:shape id="_x0000_i1133" type="#_x0000_t75" style="width:92.6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ko-KR"/>
        </w:rPr>
        <w:instrText xml:space="preserve"> </w:instrText>
      </w:r>
      <w:r>
        <w:rPr>
          <w:lang w:eastAsia="ko-KR"/>
        </w:rPr>
        <w:fldChar w:fldCharType="separate"/>
      </w:r>
      <w:r w:rsidR="00967F65">
        <w:rPr>
          <w:position w:val="-12"/>
        </w:rPr>
        <w:pict w14:anchorId="188CF572">
          <v:shape id="_x0000_i1134" type="#_x0000_t75" style="width:92.6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967F65">
        <w:rPr>
          <w:position w:val="-5"/>
        </w:rPr>
        <w:pict w14:anchorId="72B0D5BA">
          <v:shape id="_x0000_i1135" type="#_x0000_t75" style="width:3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967F65">
        <w:rPr>
          <w:position w:val="-5"/>
        </w:rPr>
        <w:pict w14:anchorId="05042D12">
          <v:shape id="_x0000_i1136" type="#_x0000_t75" style="width:3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967F65">
        <w:rPr>
          <w:position w:val="-5"/>
        </w:rPr>
        <w:pict w14:anchorId="0C41BF9E">
          <v:shape id="_x0000_i1137" type="#_x0000_t75" style="width:3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967F65">
        <w:rPr>
          <w:position w:val="-5"/>
        </w:rPr>
        <w:pict w14:anchorId="5160CD17">
          <v:shape id="_x0000_i1138" type="#_x0000_t75" style="width:3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967F65">
        <w:rPr>
          <w:position w:val="-5"/>
        </w:rPr>
        <w:pict w14:anchorId="09A8CA25">
          <v:shape id="_x0000_i1139"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ja-JP"/>
        </w:rPr>
        <w:instrText xml:space="preserve"> </w:instrText>
      </w:r>
      <w:r>
        <w:rPr>
          <w:lang w:eastAsia="ja-JP"/>
        </w:rPr>
        <w:fldChar w:fldCharType="separate"/>
      </w:r>
      <w:r w:rsidR="00967F65">
        <w:rPr>
          <w:position w:val="-5"/>
        </w:rPr>
        <w:pict w14:anchorId="2B5F984D">
          <v:shape id="_x0000_i1140"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967F65">
        <w:rPr>
          <w:position w:val="-11"/>
        </w:rPr>
        <w:pict w14:anchorId="0D6297EB">
          <v:shape id="_x0000_i1141" type="#_x0000_t75" style="width:1in;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ko-KR"/>
        </w:rPr>
        <w:instrText xml:space="preserve"> </w:instrText>
      </w:r>
      <w:r>
        <w:rPr>
          <w:lang w:eastAsia="ko-KR"/>
        </w:rPr>
        <w:fldChar w:fldCharType="separate"/>
      </w:r>
      <w:r w:rsidR="00967F65">
        <w:rPr>
          <w:position w:val="-11"/>
        </w:rPr>
        <w:pict w14:anchorId="1A6AD2F6">
          <v:shape id="_x0000_i1142" type="#_x0000_t75" style="width:1in;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967F65">
        <w:rPr>
          <w:position w:val="-11"/>
        </w:rPr>
        <w:pict w14:anchorId="0F2BF0E0">
          <v:shape id="_x0000_i1143" type="#_x0000_t75" style="width:1in;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967F65">
        <w:rPr>
          <w:position w:val="-11"/>
        </w:rPr>
        <w:pict w14:anchorId="23C47C1F">
          <v:shape id="_x0000_i1144" type="#_x0000_t75" style="width:1in;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967F65">
        <w:rPr>
          <w:position w:val="-5"/>
        </w:rPr>
        <w:pict w14:anchorId="43DA7453">
          <v:shape id="_x0000_i1145"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instrText xml:space="preserve"> </w:instrText>
      </w:r>
      <w:r>
        <w:rPr>
          <w:lang w:eastAsia="ko-KR"/>
        </w:rPr>
        <w:fldChar w:fldCharType="separate"/>
      </w:r>
      <w:r w:rsidR="00967F65">
        <w:rPr>
          <w:position w:val="-5"/>
        </w:rPr>
        <w:pict w14:anchorId="2EAD5D6F">
          <v:shape id="_x0000_i1146"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967F65">
        <w:rPr>
          <w:position w:val="-5"/>
        </w:rPr>
        <w:pict w14:anchorId="4BE63787">
          <v:shape id="_x0000_i1147"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ko-KR"/>
        </w:rPr>
        <w:instrText xml:space="preserve"> </w:instrText>
      </w:r>
      <w:r>
        <w:rPr>
          <w:lang w:eastAsia="ko-KR"/>
        </w:rPr>
        <w:fldChar w:fldCharType="separate"/>
      </w:r>
      <w:r w:rsidR="00967F65">
        <w:rPr>
          <w:position w:val="-5"/>
        </w:rPr>
        <w:pict w14:anchorId="59ED0577">
          <v:shape id="_x0000_i1148"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967F65">
        <w:rPr>
          <w:rFonts w:eastAsia="SimSun"/>
          <w:position w:val="-5"/>
        </w:rPr>
        <w:pict w14:anchorId="74F794BF">
          <v:shape id="_x0000_i1149"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rFonts w:eastAsia="SimSun"/>
          <w:lang w:eastAsia="ja-JP"/>
        </w:rPr>
        <w:instrText xml:space="preserve"> </w:instrText>
      </w:r>
      <w:r>
        <w:rPr>
          <w:rFonts w:eastAsia="SimSun"/>
          <w:lang w:eastAsia="ja-JP"/>
        </w:rPr>
        <w:fldChar w:fldCharType="separate"/>
      </w:r>
      <w:r w:rsidR="00967F65">
        <w:rPr>
          <w:rFonts w:eastAsia="SimSun"/>
          <w:position w:val="-5"/>
        </w:rPr>
        <w:pict w14:anchorId="59126084">
          <v:shape id="_x0000_i1150"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967F65">
        <w:rPr>
          <w:position w:val="-5"/>
        </w:rPr>
        <w:pict w14:anchorId="310D8EFB">
          <v:shape id="_x0000_i1151"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967F65">
        <w:rPr>
          <w:position w:val="-5"/>
        </w:rPr>
        <w:pict w14:anchorId="703303A7">
          <v:shape id="_x0000_i1152"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967F65">
        <w:rPr>
          <w:position w:val="-5"/>
        </w:rPr>
        <w:pict w14:anchorId="70202104">
          <v:shape id="_x0000_i1153"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eastAsia="ja-JP"/>
        </w:rPr>
        <w:instrText xml:space="preserve"> </w:instrText>
      </w:r>
      <w:r>
        <w:rPr>
          <w:lang w:eastAsia="ja-JP"/>
        </w:rPr>
        <w:fldChar w:fldCharType="separate"/>
      </w:r>
      <w:r w:rsidR="00967F65">
        <w:rPr>
          <w:position w:val="-5"/>
        </w:rPr>
        <w:pict w14:anchorId="1B9F8054">
          <v:shape id="_x0000_i1154"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967F65">
        <w:rPr>
          <w:position w:val="-5"/>
        </w:rPr>
        <w:pict w14:anchorId="510AE351">
          <v:shape id="_x0000_i1155"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967F65">
        <w:rPr>
          <w:position w:val="-5"/>
        </w:rPr>
        <w:pict w14:anchorId="29BF7B3C">
          <v:shape id="_x0000_i1156"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967F65">
        <w:rPr>
          <w:position w:val="-5"/>
        </w:rPr>
        <w:pict w14:anchorId="31E77A59">
          <v:shape id="_x0000_i1157"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instrText xml:space="preserve"> </w:instrText>
      </w:r>
      <w:r>
        <w:rPr>
          <w:lang w:eastAsia="ja-JP"/>
        </w:rPr>
        <w:fldChar w:fldCharType="separate"/>
      </w:r>
      <w:r w:rsidR="00967F65">
        <w:rPr>
          <w:position w:val="-5"/>
        </w:rPr>
        <w:pict w14:anchorId="184D8219">
          <v:shape id="_x0000_i1158"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967F65">
        <w:rPr>
          <w:position w:val="-5"/>
        </w:rPr>
        <w:pict w14:anchorId="7084C3C8">
          <v:shape id="_x0000_i1159"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967F65">
        <w:rPr>
          <w:position w:val="-5"/>
        </w:rPr>
        <w:pict w14:anchorId="3057D388">
          <v:shape id="_x0000_i1160"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r>
        <w:rPr>
          <w:lang w:eastAsia="ja-JP"/>
        </w:rPr>
        <w:t xml:space="preserve"> for each subcarrier.</w:t>
      </w:r>
    </w:p>
    <w:bookmarkStart w:id="5915" w:name="_MON_1587198493"/>
    <w:bookmarkEnd w:id="5915"/>
    <w:p w14:paraId="5A0BA38C" w14:textId="77777777" w:rsidR="004D3FFD" w:rsidRDefault="002C252C" w:rsidP="00A3240B">
      <w:pPr>
        <w:pStyle w:val="TH"/>
        <w:rPr>
          <w:lang w:eastAsia="ja-JP"/>
        </w:rPr>
      </w:pPr>
      <w:r>
        <w:rPr>
          <w:lang w:eastAsia="ja-JP"/>
        </w:rPr>
        <w:object w:dxaOrig="9472" w:dyaOrig="7200" w14:anchorId="345AD642">
          <v:shape id="_x0000_i1161" type="#_x0000_t75" style="width:473.35pt;height:5in" o:ole="">
            <v:imagedata r:id="rId66" o:title=""/>
          </v:shape>
          <o:OLEObject Type="Embed" ProgID="Word.Picture.8" ShapeID="_x0000_i1161" DrawAspect="Content" ObjectID="_1826989901" r:id="rId67"/>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967F65">
        <w:rPr>
          <w:position w:val="-5"/>
        </w:rPr>
        <w:pict w14:anchorId="1BDA7141">
          <v:shape id="_x0000_i1162"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967F65">
        <w:rPr>
          <w:position w:val="-5"/>
        </w:rPr>
        <w:pict w14:anchorId="263784D6">
          <v:shape id="_x0000_i1163"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967F65">
        <w:rPr>
          <w:position w:val="-5"/>
        </w:rPr>
        <w:pict w14:anchorId="3AEFBE63">
          <v:shape id="_x0000_i1164"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instrText xml:space="preserve"> </w:instrText>
      </w:r>
      <w:r>
        <w:rPr>
          <w:lang w:eastAsia="ja-JP"/>
        </w:rPr>
        <w:fldChar w:fldCharType="separate"/>
      </w:r>
      <w:r w:rsidR="00967F65">
        <w:rPr>
          <w:position w:val="-5"/>
        </w:rPr>
        <w:pict w14:anchorId="1A67C218">
          <v:shape id="_x0000_i1165"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967F65">
        <w:rPr>
          <w:position w:val="-5"/>
        </w:rPr>
        <w:pict w14:anchorId="198DDC4D">
          <v:shape id="_x0000_i1166"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967F65">
        <w:rPr>
          <w:position w:val="-5"/>
        </w:rPr>
        <w:pict w14:anchorId="724937AF">
          <v:shape id="_x0000_i1167"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967F65">
        <w:rPr>
          <w:position w:val="-5"/>
        </w:rPr>
        <w:pict w14:anchorId="7DEA19E0">
          <v:shape id="_x0000_i1168" type="#_x0000_t75" style="width:8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instrText xml:space="preserve"> </w:instrText>
      </w:r>
      <w:r>
        <w:rPr>
          <w:lang w:eastAsia="ja-JP"/>
        </w:rPr>
        <w:fldChar w:fldCharType="separate"/>
      </w:r>
      <w:r w:rsidR="00967F65">
        <w:rPr>
          <w:position w:val="-5"/>
        </w:rPr>
        <w:pict w14:anchorId="18EF9665">
          <v:shape id="_x0000_i1169" type="#_x0000_t75" style="width:8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967F65">
        <w:rPr>
          <w:position w:val="-5"/>
        </w:rPr>
        <w:pict w14:anchorId="3A696973">
          <v:shape id="_x0000_i1170"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967F65">
        <w:rPr>
          <w:position w:val="-5"/>
        </w:rPr>
        <w:pict w14:anchorId="78FF2290">
          <v:shape id="_x0000_i1171"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967F65">
        <w:rPr>
          <w:position w:val="-5"/>
        </w:rPr>
        <w:pict w14:anchorId="6EDDDA95">
          <v:shape id="_x0000_i117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instrText xml:space="preserve"> </w:instrText>
      </w:r>
      <w:r>
        <w:rPr>
          <w:lang w:val="en-US" w:eastAsia="ja-JP"/>
        </w:rPr>
        <w:fldChar w:fldCharType="separate"/>
      </w:r>
      <w:r w:rsidR="00967F65">
        <w:rPr>
          <w:position w:val="-5"/>
        </w:rPr>
        <w:pict w14:anchorId="5017721A">
          <v:shape id="_x0000_i1173"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967F65">
        <w:rPr>
          <w:position w:val="-5"/>
        </w:rPr>
        <w:pict w14:anchorId="2E811F8C">
          <v:shape id="_x0000_i1174"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instrText xml:space="preserve"> </w:instrText>
      </w:r>
      <w:r>
        <w:rPr>
          <w:lang w:val="en-US" w:eastAsia="ja-JP"/>
        </w:rPr>
        <w:fldChar w:fldCharType="separate"/>
      </w:r>
      <w:r w:rsidR="00967F65">
        <w:rPr>
          <w:position w:val="-5"/>
        </w:rPr>
        <w:pict w14:anchorId="2AA3F801">
          <v:shape id="_x0000_i1175"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967F65">
        <w:rPr>
          <w:position w:val="-5"/>
        </w:rPr>
        <w:pict w14:anchorId="6F6E1667">
          <v:shape id="_x0000_i1176"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instrText xml:space="preserve"> </w:instrText>
      </w:r>
      <w:r>
        <w:rPr>
          <w:lang w:eastAsia="ja-JP"/>
        </w:rPr>
        <w:fldChar w:fldCharType="separate"/>
      </w:r>
      <w:r w:rsidR="00967F65">
        <w:rPr>
          <w:position w:val="-5"/>
        </w:rPr>
        <w:pict w14:anchorId="6D5E57AA">
          <v:shape id="_x0000_i1177"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967F65">
        <w:rPr>
          <w:position w:val="-5"/>
        </w:rPr>
        <w:pict w14:anchorId="5756047A">
          <v:shape id="_x0000_i1178"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eastAsia="ja-JP"/>
        </w:rPr>
        <w:instrText xml:space="preserve"> </w:instrText>
      </w:r>
      <w:r>
        <w:rPr>
          <w:lang w:eastAsia="ja-JP"/>
        </w:rPr>
        <w:fldChar w:fldCharType="separate"/>
      </w:r>
      <w:r w:rsidR="00967F65">
        <w:rPr>
          <w:position w:val="-5"/>
        </w:rPr>
        <w:pict w14:anchorId="19F68F91">
          <v:shape id="_x0000_i1179"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967F65">
        <w:rPr>
          <w:position w:val="-5"/>
        </w:rPr>
        <w:pict w14:anchorId="22EE7FF3">
          <v:shape id="_x0000_i1180"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967F65">
        <w:rPr>
          <w:position w:val="-5"/>
        </w:rPr>
        <w:pict w14:anchorId="32AF51B0">
          <v:shape id="_x0000_i1181"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967F65">
        <w:rPr>
          <w:position w:val="-5"/>
        </w:rPr>
        <w:pict w14:anchorId="0ADDA090">
          <v:shape id="_x0000_i1182"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967F65">
        <w:rPr>
          <w:position w:val="-5"/>
        </w:rPr>
        <w:pict w14:anchorId="73655CB2">
          <v:shape id="_x0000_i1183"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967F65">
        <w:rPr>
          <w:position w:val="-15"/>
        </w:rPr>
        <w:pict w14:anchorId="12A21533">
          <v:shape id="_x0000_i1184" type="#_x0000_t75" style="width:195.3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instrText xml:space="preserve"> </w:instrText>
      </w:r>
      <w:r>
        <w:rPr>
          <w:lang w:val="en-US" w:eastAsia="ja-JP"/>
        </w:rPr>
        <w:fldChar w:fldCharType="separate"/>
      </w:r>
      <w:r w:rsidR="00967F65">
        <w:rPr>
          <w:position w:val="-15"/>
        </w:rPr>
        <w:pict w14:anchorId="6F13F4CE">
          <v:shape id="_x0000_i1185" type="#_x0000_t75" style="width:195.3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967F65">
        <w:rPr>
          <w:position w:val="-5"/>
        </w:rPr>
        <w:pict w14:anchorId="6BA37446">
          <v:shape id="_x0000_i1186"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967F65">
        <w:rPr>
          <w:position w:val="-5"/>
        </w:rPr>
        <w:pict w14:anchorId="78B0A1EE">
          <v:shape id="_x0000_i1187"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967F65">
        <w:rPr>
          <w:position w:val="-5"/>
        </w:rPr>
        <w:pict w14:anchorId="2B411515">
          <v:shape id="_x0000_i1188"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instrText xml:space="preserve"> </w:instrText>
      </w:r>
      <w:r>
        <w:rPr>
          <w:lang w:val="en-US" w:eastAsia="ja-JP"/>
        </w:rPr>
        <w:fldChar w:fldCharType="separate"/>
      </w:r>
      <w:r w:rsidR="00967F65">
        <w:rPr>
          <w:position w:val="-5"/>
        </w:rPr>
        <w:pict w14:anchorId="7AD29693">
          <v:shape id="_x0000_i1189"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967F65">
        <w:rPr>
          <w:position w:val="-5"/>
        </w:rPr>
        <w:pict w14:anchorId="7BE77E55">
          <v:shape id="_x0000_i1190"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instrText xml:space="preserve"> </w:instrText>
      </w:r>
      <w:r>
        <w:rPr>
          <w:lang w:val="en-US" w:eastAsia="ja-JP"/>
        </w:rPr>
        <w:fldChar w:fldCharType="separate"/>
      </w:r>
      <w:r w:rsidR="00967F65">
        <w:rPr>
          <w:position w:val="-5"/>
        </w:rPr>
        <w:pict w14:anchorId="7AE689AC">
          <v:shape id="_x0000_i1191"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967F65">
        <w:rPr>
          <w:position w:val="-5"/>
        </w:rPr>
        <w:pict w14:anchorId="793C82FE">
          <v:shape id="_x0000_i1192" type="#_x0000_t75" style="width:3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instrText xml:space="preserve"> </w:instrText>
      </w:r>
      <w:r>
        <w:rPr>
          <w:lang w:val="en-US" w:eastAsia="ja-JP"/>
        </w:rPr>
        <w:fldChar w:fldCharType="separate"/>
      </w:r>
      <w:r w:rsidR="00967F65">
        <w:rPr>
          <w:position w:val="-5"/>
        </w:rPr>
        <w:pict w14:anchorId="217A3FB0">
          <v:shape id="_x0000_i1193" type="#_x0000_t75" style="width:3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967F65">
        <w:rPr>
          <w:position w:val="-6"/>
        </w:rPr>
        <w:pict w14:anchorId="69EA0EB0">
          <v:shape id="_x0000_i1194"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instrText xml:space="preserve"> </w:instrText>
      </w:r>
      <w:r>
        <w:rPr>
          <w:lang w:val="en-US" w:eastAsia="ja-JP"/>
        </w:rPr>
        <w:fldChar w:fldCharType="separate"/>
      </w:r>
      <w:r w:rsidR="00967F65">
        <w:rPr>
          <w:position w:val="-6"/>
        </w:rPr>
        <w:pict w14:anchorId="53426847">
          <v:shape id="_x0000_i1195"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967F65">
        <w:rPr>
          <w:position w:val="-5"/>
        </w:rPr>
        <w:pict w14:anchorId="35A74CAD">
          <v:shape id="_x0000_i1196"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ja-JP"/>
        </w:rPr>
        <w:instrText xml:space="preserve"> </w:instrText>
      </w:r>
      <w:r>
        <w:rPr>
          <w:lang w:eastAsia="ja-JP"/>
        </w:rPr>
        <w:fldChar w:fldCharType="separate"/>
      </w:r>
      <w:r w:rsidR="00967F65">
        <w:rPr>
          <w:position w:val="-5"/>
        </w:rPr>
        <w:pict w14:anchorId="6E355D5D">
          <v:shape id="_x0000_i1197"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967F65">
        <w:rPr>
          <w:position w:val="-5"/>
        </w:rPr>
        <w:pict w14:anchorId="104BB4CB">
          <v:shape id="_x0000_i1198" type="#_x0000_t75" style="width:1in;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instrText xml:space="preserve"> </w:instrText>
      </w:r>
      <w:r>
        <w:rPr>
          <w:lang w:val="en-US" w:eastAsia="ja-JP"/>
        </w:rPr>
        <w:fldChar w:fldCharType="separate"/>
      </w:r>
      <w:r w:rsidR="00967F65">
        <w:rPr>
          <w:position w:val="-5"/>
        </w:rPr>
        <w:pict w14:anchorId="43639AE6">
          <v:shape id="_x0000_i1199" type="#_x0000_t75" style="width:1in;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5916" w:name="_Toc37273320"/>
      <w:bookmarkStart w:id="5917" w:name="_Toc82536877"/>
      <w:bookmarkStart w:id="5918" w:name="_Toc58916168"/>
      <w:bookmarkStart w:id="5919" w:name="_Toc66694219"/>
      <w:bookmarkStart w:id="5920" w:name="_Toc53183456"/>
      <w:bookmarkStart w:id="5921" w:name="_Toc29811012"/>
      <w:bookmarkStart w:id="5922" w:name="_Toc21103163"/>
      <w:bookmarkStart w:id="5923" w:name="_Toc76544755"/>
      <w:bookmarkStart w:id="5924" w:name="_Toc45886411"/>
      <w:bookmarkStart w:id="5925" w:name="_Toc74916244"/>
      <w:bookmarkStart w:id="5926" w:name="_Toc58918349"/>
      <w:bookmarkStart w:id="5927" w:name="_Toc36636374"/>
      <w:bookmarkStart w:id="5928" w:name="_Toc76114869"/>
      <w:bookmarkStart w:id="5929" w:name="_Toc121818510"/>
      <w:bookmarkStart w:id="5930" w:name="_Toc121818734"/>
      <w:bookmarkStart w:id="5931" w:name="_Toc124158489"/>
      <w:bookmarkStart w:id="5932" w:name="_Toc130558557"/>
      <w:bookmarkStart w:id="5933" w:name="_Toc137467282"/>
      <w:bookmarkStart w:id="5934" w:name="_Toc138884928"/>
      <w:bookmarkStart w:id="5935" w:name="_Toc138885152"/>
      <w:bookmarkStart w:id="5936" w:name="_Toc145511363"/>
      <w:bookmarkStart w:id="5937" w:name="_Toc155475840"/>
      <w:bookmarkStart w:id="5938" w:name="_Toc176472951"/>
      <w:bookmarkStart w:id="5939" w:name="_Toc187248182"/>
      <w:bookmarkStart w:id="5940" w:name="_Toc194054532"/>
      <w:bookmarkStart w:id="5941" w:name="_Toc200115824"/>
      <w:r>
        <w:rPr>
          <w:rFonts w:hint="eastAsia"/>
          <w:lang w:val="en-US" w:eastAsia="zh-CN"/>
        </w:rPr>
        <w:t>F</w:t>
      </w:r>
      <w:r>
        <w:rPr>
          <w:lang w:eastAsia="ja-JP"/>
        </w:rPr>
        <w:t>.7</w:t>
      </w:r>
      <w:r>
        <w:rPr>
          <w:lang w:eastAsia="ja-JP"/>
        </w:rPr>
        <w:tab/>
        <w:t>EVM</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7893F948" w14:textId="77777777" w:rsidR="004D3FFD" w:rsidRDefault="002C252C" w:rsidP="00D13A3B">
      <w:pPr>
        <w:pStyle w:val="Heading2"/>
        <w:rPr>
          <w:rFonts w:eastAsia="Osaka"/>
          <w:lang w:eastAsia="ja-JP"/>
        </w:rPr>
      </w:pPr>
      <w:bookmarkStart w:id="5942" w:name="_Toc13121"/>
      <w:bookmarkStart w:id="5943" w:name="_Toc66694220"/>
      <w:bookmarkStart w:id="5944" w:name="_Toc45886412"/>
      <w:bookmarkStart w:id="5945" w:name="_Toc76114870"/>
      <w:bookmarkStart w:id="5946" w:name="_Toc25869"/>
      <w:bookmarkStart w:id="5947" w:name="_Toc36636375"/>
      <w:bookmarkStart w:id="5948" w:name="_Toc82536878"/>
      <w:bookmarkStart w:id="5949" w:name="_Toc37273321"/>
      <w:bookmarkStart w:id="5950" w:name="_Toc58918350"/>
      <w:bookmarkStart w:id="5951" w:name="_Toc53183457"/>
      <w:bookmarkStart w:id="5952" w:name="_Toc74916245"/>
      <w:bookmarkStart w:id="5953" w:name="_Toc76544756"/>
      <w:bookmarkStart w:id="5954" w:name="_Toc58916169"/>
      <w:bookmarkStart w:id="5955" w:name="_Toc29811013"/>
      <w:bookmarkStart w:id="5956" w:name="_Toc121818511"/>
      <w:bookmarkStart w:id="5957" w:name="_Toc121818735"/>
      <w:bookmarkStart w:id="5958" w:name="_Toc124158490"/>
      <w:bookmarkStart w:id="5959" w:name="_Toc130558558"/>
      <w:bookmarkStart w:id="5960" w:name="_Toc137467283"/>
      <w:bookmarkStart w:id="5961" w:name="_Toc138884929"/>
      <w:bookmarkStart w:id="5962" w:name="_Toc138885153"/>
      <w:bookmarkStart w:id="5963" w:name="_Toc145511364"/>
      <w:bookmarkStart w:id="5964" w:name="_Toc155475841"/>
      <w:bookmarkStart w:id="5965" w:name="_Toc176472952"/>
      <w:bookmarkStart w:id="5966" w:name="_Toc187248183"/>
      <w:bookmarkStart w:id="5967" w:name="_Toc194054533"/>
      <w:bookmarkStart w:id="5968" w:name="_Toc200115825"/>
      <w:r>
        <w:rPr>
          <w:rFonts w:eastAsia="SimSun" w:hint="eastAsia"/>
          <w:lang w:val="en-US" w:eastAsia="zh-CN"/>
        </w:rPr>
        <w:t>F</w:t>
      </w:r>
      <w:r>
        <w:rPr>
          <w:rFonts w:eastAsia="Osaka"/>
          <w:lang w:eastAsia="ja-JP"/>
        </w:rPr>
        <w:t>.7.0</w:t>
      </w:r>
      <w:r>
        <w:rPr>
          <w:rFonts w:eastAsia="Osaka"/>
          <w:lang w:eastAsia="ja-JP"/>
        </w:rPr>
        <w:tab/>
        <w:t>General</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5FCF455A" w14:textId="1A2B2AB5" w:rsidR="004D3FFD" w:rsidRDefault="002C252C">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967F65">
        <w:rPr>
          <w:rFonts w:eastAsia="Osaka"/>
          <w:position w:val="-6"/>
        </w:rPr>
        <w:pict w14:anchorId="5F3A4A83">
          <v:shape id="_x0000_i1200"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Osaka"/>
          <w:color w:val="000000"/>
          <w:lang w:eastAsia="ja-JP"/>
        </w:rPr>
        <w:instrText xml:space="preserve"> </w:instrText>
      </w:r>
      <w:r>
        <w:rPr>
          <w:rFonts w:eastAsia="Osaka"/>
          <w:color w:val="000000"/>
          <w:lang w:eastAsia="ja-JP"/>
        </w:rPr>
        <w:fldChar w:fldCharType="separate"/>
      </w:r>
      <w:r w:rsidR="00967F65">
        <w:rPr>
          <w:rFonts w:eastAsia="Osaka"/>
          <w:position w:val="-6"/>
        </w:rPr>
        <w:pict w14:anchorId="5A495F13">
          <v:shape id="_x0000_i1201"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967F65">
        <w:rPr>
          <w:rFonts w:eastAsia="Osaka"/>
          <w:position w:val="-5"/>
        </w:rPr>
        <w:pict w14:anchorId="4BD153CA">
          <v:shape id="_x0000_i1202" type="#_x0000_t75" style="width:5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967F65">
        <w:rPr>
          <w:rFonts w:eastAsia="Osaka"/>
          <w:position w:val="-5"/>
        </w:rPr>
        <w:pict w14:anchorId="388837D6">
          <v:shape id="_x0000_i1203" type="#_x0000_t75" style="width:5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967F65">
        <w:rPr>
          <w:position w:val="-5"/>
        </w:rPr>
        <w:pict w14:anchorId="5CD2E335">
          <v:shape id="_x0000_i1204" type="#_x0000_t75" style="width:5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967F65">
        <w:rPr>
          <w:position w:val="-5"/>
        </w:rPr>
        <w:pict w14:anchorId="2163599F">
          <v:shape id="_x0000_i1205" type="#_x0000_t75" style="width:5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 xml:space="preserve">, using the equalizer coefficients </w:t>
      </w:r>
      <w:r w:rsidR="005D56E7">
        <w:rPr>
          <w:color w:val="000000"/>
          <w:lang w:eastAsia="ja-JP"/>
        </w:rPr>
        <w:t>from F.6.</w:t>
      </w:r>
    </w:p>
    <w:p w14:paraId="2DA473D3" w14:textId="77777777"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967F65">
        <w:rPr>
          <w:position w:val="-5"/>
        </w:rPr>
        <w:pict w14:anchorId="7B71FBC7">
          <v:shape id="_x0000_i1206"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967F65">
        <w:rPr>
          <w:position w:val="-5"/>
        </w:rPr>
        <w:pict w14:anchorId="5ED50B62">
          <v:shape id="_x0000_i1207"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967F65">
        <w:rPr>
          <w:position w:val="-5"/>
        </w:rPr>
        <w:pict w14:anchorId="2E22A5D0">
          <v:shape id="_x0000_i1208"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967F65">
        <w:rPr>
          <w:position w:val="-5"/>
        </w:rPr>
        <w:pict w14:anchorId="023FF608">
          <v:shape id="_x0000_i1209"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967F65">
        <w:rPr>
          <w:position w:val="-26"/>
        </w:rPr>
        <w:pict w14:anchorId="6ACE3FBC">
          <v:shape id="_x0000_i1210" type="#_x0000_t75" style="width:2in;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ko-KR"/>
        </w:rPr>
        <w:instrText xml:space="preserve"> </w:instrText>
      </w:r>
      <w:r>
        <w:rPr>
          <w:lang w:eastAsia="ko-KR"/>
        </w:rPr>
        <w:fldChar w:fldCharType="separate"/>
      </w:r>
      <w:r w:rsidR="00967F65">
        <w:rPr>
          <w:position w:val="-26"/>
        </w:rPr>
        <w:pict w14:anchorId="056FFD4C">
          <v:shape id="_x0000_i1211" type="#_x0000_t75" style="width:2in;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67F65">
        <w:rPr>
          <w:position w:val="-5"/>
        </w:rPr>
        <w:pict w14:anchorId="345509AD">
          <v:shape id="_x0000_i1212"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lang w:eastAsia="ja-JP"/>
        </w:rPr>
        <w:instrText xml:space="preserve"> </w:instrText>
      </w:r>
      <w:r>
        <w:rPr>
          <w:lang w:eastAsia="ja-JP"/>
        </w:rPr>
        <w:fldChar w:fldCharType="separate"/>
      </w:r>
      <w:r w:rsidR="00967F65">
        <w:rPr>
          <w:position w:val="-5"/>
        </w:rPr>
        <w:pict w14:anchorId="3D610D1C">
          <v:shape id="_x0000_i1213"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967F65">
        <w:rPr>
          <w:position w:val="-5"/>
        </w:rPr>
        <w:pict w14:anchorId="4F40CE27">
          <v:shape id="_x0000_i1214"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iCs/>
          <w:lang w:eastAsia="ja-JP"/>
        </w:rPr>
        <w:instrText xml:space="preserve"> </w:instrText>
      </w:r>
      <w:r>
        <w:rPr>
          <w:iCs/>
          <w:lang w:eastAsia="ja-JP"/>
        </w:rPr>
        <w:fldChar w:fldCharType="separate"/>
      </w:r>
      <w:r w:rsidR="00967F65">
        <w:rPr>
          <w:position w:val="-5"/>
        </w:rPr>
        <w:pict w14:anchorId="043185FD">
          <v:shape id="_x0000_i1215"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67F65">
        <w:rPr>
          <w:position w:val="-6"/>
        </w:rPr>
        <w:pict w14:anchorId="7AEDE9E3">
          <v:shape id="_x0000_i1216"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instrText xml:space="preserve"> </w:instrText>
      </w:r>
      <w:r>
        <w:rPr>
          <w:lang w:eastAsia="ja-JP"/>
        </w:rPr>
        <w:fldChar w:fldCharType="separate"/>
      </w:r>
      <w:r w:rsidR="00967F65">
        <w:rPr>
          <w:position w:val="-6"/>
        </w:rPr>
        <w:pict w14:anchorId="1432A566">
          <v:shape id="_x0000_i1217"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2C252C" w:rsidP="00D13A3B">
      <w:pPr>
        <w:pStyle w:val="Heading2"/>
        <w:rPr>
          <w:lang w:eastAsia="ja-JP"/>
        </w:rPr>
      </w:pPr>
      <w:bookmarkStart w:id="5969" w:name="_Toc76114872"/>
      <w:bookmarkStart w:id="5970" w:name="_Toc58918352"/>
      <w:bookmarkStart w:id="5971" w:name="_Toc66694222"/>
      <w:bookmarkStart w:id="5972" w:name="_Toc29811015"/>
      <w:bookmarkStart w:id="5973" w:name="_Toc74916247"/>
      <w:bookmarkStart w:id="5974" w:name="_Toc58916171"/>
      <w:bookmarkStart w:id="5975" w:name="_Toc21103165"/>
      <w:bookmarkStart w:id="5976" w:name="_Toc82536880"/>
      <w:bookmarkStart w:id="5977" w:name="_Toc45886414"/>
      <w:bookmarkStart w:id="5978" w:name="_Toc36636377"/>
      <w:bookmarkStart w:id="5979" w:name="_Toc53183459"/>
      <w:bookmarkStart w:id="5980" w:name="_Toc37273323"/>
      <w:bookmarkStart w:id="5981" w:name="_Toc76544758"/>
      <w:bookmarkStart w:id="5982" w:name="_Toc121818512"/>
      <w:bookmarkStart w:id="5983" w:name="_Toc121818736"/>
      <w:bookmarkStart w:id="5984" w:name="_Toc124158491"/>
      <w:bookmarkStart w:id="5985" w:name="_Toc130558559"/>
      <w:bookmarkStart w:id="5986" w:name="_Toc137467284"/>
      <w:bookmarkStart w:id="5987" w:name="_Toc138884930"/>
      <w:bookmarkStart w:id="5988" w:name="_Toc138885154"/>
      <w:bookmarkStart w:id="5989" w:name="_Toc145511365"/>
      <w:bookmarkStart w:id="5990" w:name="_Toc155475842"/>
      <w:bookmarkStart w:id="5991" w:name="_Toc176472953"/>
      <w:bookmarkStart w:id="5992" w:name="_Toc187248184"/>
      <w:bookmarkStart w:id="5993" w:name="_Toc194054534"/>
      <w:bookmarkStart w:id="5994" w:name="_Toc200115826"/>
      <w:r>
        <w:rPr>
          <w:rFonts w:hint="eastAsia"/>
          <w:lang w:val="en-US" w:eastAsia="zh-CN"/>
        </w:rPr>
        <w:t>F</w:t>
      </w:r>
      <w:r>
        <w:rPr>
          <w:lang w:eastAsia="ja-JP"/>
        </w:rPr>
        <w:t>.7.1</w:t>
      </w:r>
      <w:r>
        <w:rPr>
          <w:lang w:eastAsia="ja-JP"/>
        </w:rPr>
        <w:tab/>
        <w:t>Averaged EVM</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967F65">
        <w:rPr>
          <w:rFonts w:eastAsia="SimSun"/>
          <w:position w:val="-5"/>
        </w:rPr>
        <w:pict w14:anchorId="75FFFE50">
          <v:shape id="_x0000_i1218"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ko-KR"/>
        </w:rPr>
        <w:instrText xml:space="preserve"> </w:instrText>
      </w:r>
      <w:r>
        <w:rPr>
          <w:rFonts w:eastAsia="SimSun"/>
          <w:color w:val="000000"/>
          <w:lang w:eastAsia="ko-KR"/>
        </w:rPr>
        <w:fldChar w:fldCharType="separate"/>
      </w:r>
      <w:r w:rsidR="00967F65">
        <w:rPr>
          <w:rFonts w:eastAsia="SimSun"/>
          <w:position w:val="-5"/>
        </w:rPr>
        <w:pict w14:anchorId="78CC2F1B">
          <v:shape id="_x0000_i1219"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967F65">
        <w:rPr>
          <w:rFonts w:eastAsia="SimSun"/>
          <w:position w:val="-5"/>
        </w:rPr>
        <w:pict w14:anchorId="4C381C50">
          <v:shape id="_x0000_i1220"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ja-JP"/>
        </w:rPr>
        <w:instrText xml:space="preserve"> </w:instrText>
      </w:r>
      <w:r>
        <w:rPr>
          <w:rFonts w:eastAsia="SimSun"/>
          <w:color w:val="000000"/>
          <w:lang w:eastAsia="ja-JP"/>
        </w:rPr>
        <w:fldChar w:fldCharType="separate"/>
      </w:r>
      <w:r w:rsidR="00967F65">
        <w:rPr>
          <w:rFonts w:eastAsia="SimSun"/>
          <w:position w:val="-5"/>
        </w:rPr>
        <w:pict w14:anchorId="1FA30C7F">
          <v:shape id="_x0000_i1221"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967F65">
        <w:rPr>
          <w:rFonts w:eastAsia="SimSun"/>
          <w:position w:val="-5"/>
        </w:rPr>
        <w:pict w14:anchorId="4D231909">
          <v:shape id="_x0000_i1222" type="#_x0000_t75" style="width:1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SimSun"/>
          <w:color w:val="000000"/>
          <w:lang w:eastAsia="ja-JP"/>
        </w:rPr>
        <w:instrText xml:space="preserve"> </w:instrText>
      </w:r>
      <w:r>
        <w:rPr>
          <w:rFonts w:eastAsia="SimSun"/>
          <w:color w:val="000000"/>
          <w:lang w:eastAsia="ja-JP"/>
        </w:rPr>
        <w:fldChar w:fldCharType="separate"/>
      </w:r>
      <w:r w:rsidR="00967F65">
        <w:rPr>
          <w:rFonts w:eastAsia="SimSun"/>
          <w:position w:val="-5"/>
        </w:rPr>
        <w:pict w14:anchorId="56845140">
          <v:shape id="_x0000_i1223" type="#_x0000_t75" style="width:1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967F65">
        <w:rPr>
          <w:rFonts w:eastAsia="Osaka"/>
          <w:position w:val="-5"/>
        </w:rPr>
        <w:pict w14:anchorId="2D2DDC11">
          <v:shape id="_x0000_i1224" type="#_x0000_t75" style="width:1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967F65">
        <w:rPr>
          <w:rFonts w:eastAsia="Osaka"/>
          <w:position w:val="-5"/>
        </w:rPr>
        <w:pict w14:anchorId="53604D85">
          <v:shape id="_x0000_i1225" type="#_x0000_t75" style="width:1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967F65">
        <w:rPr>
          <w:position w:val="-5"/>
        </w:rPr>
        <w:pict w14:anchorId="308ABCE3">
          <v:shape id="_x0000_i1226"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instrText xml:space="preserve"> </w:instrText>
      </w:r>
      <w:r>
        <w:rPr>
          <w:rFonts w:eastAsia="×–¾’©‘Ì"/>
          <w:color w:val="000000"/>
          <w:lang w:eastAsia="ja-JP"/>
        </w:rPr>
        <w:fldChar w:fldCharType="separate"/>
      </w:r>
      <w:r w:rsidR="00967F65">
        <w:rPr>
          <w:position w:val="-5"/>
        </w:rPr>
        <w:pict w14:anchorId="557D1493">
          <v:shape id="_x0000_i1227"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967F65">
        <w:rPr>
          <w:position w:val="-32"/>
        </w:rPr>
        <w:pict w14:anchorId="3A8B2983">
          <v:shape id="_x0000_i1228" type="#_x0000_t75" style="width:170pt;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lang w:val="sv-FI" w:eastAsia="ja-JP"/>
        </w:rPr>
        <w:instrText xml:space="preserve"> </w:instrText>
      </w:r>
      <w:r>
        <w:rPr>
          <w:lang w:val="sv-FI" w:eastAsia="ja-JP"/>
        </w:rPr>
        <w:fldChar w:fldCharType="separate"/>
      </w:r>
      <w:r w:rsidR="00967F65">
        <w:rPr>
          <w:position w:val="-32"/>
        </w:rPr>
        <w:pict w14:anchorId="07C465D4">
          <v:shape id="_x0000_i1229" type="#_x0000_t75" style="width:170pt;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sidR="00967F65">
        <w:rPr>
          <w:position w:val="-5"/>
        </w:rPr>
        <w:pict w14:anchorId="14832453">
          <v:shape id="_x0000_i1230"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ko-KR"/>
        </w:rPr>
        <w:instrText xml:space="preserve"> </w:instrText>
      </w:r>
      <w:r>
        <w:rPr>
          <w:color w:val="000000"/>
          <w:lang w:eastAsia="ko-KR"/>
        </w:rPr>
        <w:fldChar w:fldCharType="separate"/>
      </w:r>
      <w:r w:rsidR="00967F65">
        <w:rPr>
          <w:position w:val="-5"/>
        </w:rPr>
        <w:pict w14:anchorId="0615415F">
          <v:shape id="_x0000_i123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967F65">
        <w:rPr>
          <w:position w:val="-5"/>
        </w:rPr>
        <w:pict w14:anchorId="78799C58">
          <v:shape id="_x0000_i1232"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instrText xml:space="preserve"> </w:instrText>
      </w:r>
      <w:r>
        <w:rPr>
          <w:color w:val="000000"/>
          <w:lang w:eastAsia="ja-JP"/>
        </w:rPr>
        <w:fldChar w:fldCharType="separate"/>
      </w:r>
      <w:r w:rsidR="00967F65">
        <w:rPr>
          <w:position w:val="-5"/>
        </w:rPr>
        <w:pict w14:anchorId="6C6FDD11">
          <v:shape id="_x0000_i1233"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967F65">
        <w:rPr>
          <w:position w:val="-5"/>
        </w:rPr>
        <w:pict w14:anchorId="1A80D42F">
          <v:shape id="_x0000_i1234"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instrText xml:space="preserve"> </w:instrText>
      </w:r>
      <w:r>
        <w:rPr>
          <w:color w:val="000000"/>
          <w:lang w:eastAsia="ja-JP"/>
        </w:rPr>
        <w:fldChar w:fldCharType="separate"/>
      </w:r>
      <w:r w:rsidR="00967F65">
        <w:rPr>
          <w:position w:val="-5"/>
        </w:rPr>
        <w:pict w14:anchorId="5B58BE0E">
          <v:shape id="_x0000_i1235"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967F65">
        <w:rPr>
          <w:position w:val="-6"/>
        </w:rPr>
        <w:pict w14:anchorId="767FF4A7">
          <v:shape id="_x0000_i1236"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instrText xml:space="preserve"> </w:instrText>
      </w:r>
      <w:r>
        <w:rPr>
          <w:color w:val="000000"/>
          <w:lang w:eastAsia="ja-JP"/>
        </w:rPr>
        <w:fldChar w:fldCharType="separate"/>
      </w:r>
      <w:r w:rsidR="00967F65">
        <w:rPr>
          <w:position w:val="-6"/>
        </w:rPr>
        <w:pict w14:anchorId="25D99525">
          <v:shape id="_x0000_i1237"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967F65">
        <w:rPr>
          <w:position w:val="-5"/>
        </w:rPr>
        <w:pict w14:anchorId="273B6444">
          <v:shape id="_x0000_i1238" type="#_x0000_t75" style="width:3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967F65">
        <w:rPr>
          <w:position w:val="-5"/>
        </w:rPr>
        <w:pict w14:anchorId="2C82448B">
          <v:shape id="_x0000_i1239" type="#_x0000_t75" style="width:3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967F65">
        <w:rPr>
          <w:position w:val="-6"/>
        </w:rPr>
        <w:pict w14:anchorId="1C8C590C">
          <v:shape id="_x0000_i1240"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rFonts w:eastAsia="×–¾’©‘Ì"/>
          <w:color w:val="000000"/>
          <w:lang w:eastAsia="ja-JP"/>
        </w:rPr>
        <w:instrText xml:space="preserve"> </w:instrText>
      </w:r>
      <w:r>
        <w:rPr>
          <w:rFonts w:eastAsia="×–¾’©‘Ì"/>
          <w:color w:val="000000"/>
          <w:lang w:eastAsia="ja-JP"/>
        </w:rPr>
        <w:fldChar w:fldCharType="separate"/>
      </w:r>
      <w:r w:rsidR="00967F65">
        <w:rPr>
          <w:position w:val="-6"/>
        </w:rPr>
        <w:pict w14:anchorId="4F40DEF3">
          <v:shape id="_x0000_i1241"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967F65">
        <w:rPr>
          <w:position w:val="-5"/>
        </w:rPr>
        <w:pict w14:anchorId="06B5F5F5">
          <v:shape id="_x0000_i1242" type="#_x0000_t75" style="width:3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instrText xml:space="preserve"> </w:instrText>
      </w:r>
      <w:r>
        <w:rPr>
          <w:color w:val="000000"/>
          <w:lang w:eastAsia="ja-JP"/>
        </w:rPr>
        <w:fldChar w:fldCharType="separate"/>
      </w:r>
      <w:r w:rsidR="00967F65">
        <w:rPr>
          <w:position w:val="-5"/>
        </w:rPr>
        <w:pict w14:anchorId="0DA97E24">
          <v:shape id="_x0000_i1243" type="#_x0000_t75" style="width:3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967F65">
        <w:rPr>
          <w:position w:val="-5"/>
        </w:rPr>
        <w:pict w14:anchorId="3A58DF27">
          <v:shape id="_x0000_i1244" type="#_x0000_t75" style="width:5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967F65">
        <w:rPr>
          <w:position w:val="-5"/>
        </w:rPr>
        <w:pict w14:anchorId="7E75BE38">
          <v:shape id="_x0000_i1245" type="#_x0000_t75" style="width:5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967F65">
        <w:rPr>
          <w:position w:val="-5"/>
        </w:rPr>
        <w:pict w14:anchorId="060F6F7F">
          <v:shape id="_x0000_i1246" type="#_x0000_t75" style="width:5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967F65">
        <w:rPr>
          <w:position w:val="-5"/>
        </w:rPr>
        <w:pict w14:anchorId="19350613">
          <v:shape id="_x0000_i1247" type="#_x0000_t75" style="width:5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967F65">
        <w:rPr>
          <w:position w:val="-12"/>
        </w:rPr>
        <w:pict w14:anchorId="2236BD74">
          <v:shape id="_x0000_i1248" type="#_x0000_t75" style="width:165.35pt;height:1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lang w:eastAsia="ja-JP"/>
        </w:rPr>
        <w:instrText xml:space="preserve"> </w:instrText>
      </w:r>
      <w:r>
        <w:rPr>
          <w:lang w:eastAsia="ja-JP"/>
        </w:rPr>
        <w:fldChar w:fldCharType="separate"/>
      </w:r>
      <w:r w:rsidR="00967F65">
        <w:rPr>
          <w:position w:val="-12"/>
        </w:rPr>
        <w:pict w14:anchorId="290EC79C">
          <v:shape id="_x0000_i1249" type="#_x0000_t75" style="width:165.35pt;height:1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967F65">
        <w:rPr>
          <w:position w:val="-5"/>
        </w:rPr>
        <w:pict w14:anchorId="370C758D">
          <v:shape id="_x0000_i1250" type="#_x0000_t75" style="width:1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instrText xml:space="preserve"> </w:instrText>
      </w:r>
      <w:r>
        <w:rPr>
          <w:color w:val="000000"/>
          <w:lang w:eastAsia="ja-JP"/>
        </w:rPr>
        <w:fldChar w:fldCharType="separate"/>
      </w:r>
      <w:r w:rsidR="00967F65">
        <w:rPr>
          <w:position w:val="-5"/>
        </w:rPr>
        <w:pict w14:anchorId="74067FCE">
          <v:shape id="_x0000_i1251" type="#_x0000_t75" style="width:1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967F65">
        <w:rPr>
          <w:position w:val="-6"/>
        </w:rPr>
        <w:pict w14:anchorId="3861FD05">
          <v:shape id="_x0000_i1252" type="#_x0000_t75" style="width:3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ko-KR"/>
        </w:rPr>
        <w:instrText xml:space="preserve"> </w:instrText>
      </w:r>
      <w:r>
        <w:rPr>
          <w:color w:val="000000"/>
          <w:lang w:eastAsia="ko-KR"/>
        </w:rPr>
        <w:fldChar w:fldCharType="separate"/>
      </w:r>
      <w:r w:rsidR="00967F65">
        <w:rPr>
          <w:position w:val="-6"/>
        </w:rPr>
        <w:pict w14:anchorId="223473F9">
          <v:shape id="_x0000_i1253" type="#_x0000_t75" style="width:3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967F65">
        <w:rPr>
          <w:position w:val="-15"/>
        </w:rPr>
        <w:pict w14:anchorId="5151D20D">
          <v:shape id="_x0000_i1254" type="#_x0000_t75" style="width:82.6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ko-KR"/>
        </w:rPr>
        <w:instrText xml:space="preserve"> </w:instrText>
      </w:r>
      <w:r>
        <w:rPr>
          <w:lang w:eastAsia="ko-KR"/>
        </w:rPr>
        <w:fldChar w:fldCharType="separate"/>
      </w:r>
      <w:r w:rsidR="00967F65">
        <w:rPr>
          <w:position w:val="-15"/>
        </w:rPr>
        <w:pict w14:anchorId="4AF41836">
          <v:shape id="_x0000_i1255" type="#_x0000_t75" style="width:82.6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967F65">
        <w:rPr>
          <w:position w:val="-5"/>
        </w:rPr>
        <w:pict w14:anchorId="1151A124">
          <v:shape id="_x0000_i1256"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instrText xml:space="preserve"> </w:instrText>
      </w:r>
      <w:r>
        <w:rPr>
          <w:color w:val="000000"/>
          <w:lang w:eastAsia="ja-JP"/>
        </w:rPr>
        <w:fldChar w:fldCharType="separate"/>
      </w:r>
      <w:r w:rsidR="00967F65">
        <w:rPr>
          <w:position w:val="-5"/>
        </w:rPr>
        <w:pict w14:anchorId="039FAD89">
          <v:shape id="_x0000_i1257"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967F65">
        <w:rPr>
          <w:position w:val="-5"/>
        </w:rPr>
        <w:pict w14:anchorId="1FD110E0">
          <v:shape id="_x0000_i1258"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color w:val="000000"/>
          <w:lang w:eastAsia="ja-JP"/>
        </w:rPr>
        <w:instrText xml:space="preserve"> </w:instrText>
      </w:r>
      <w:r>
        <w:rPr>
          <w:color w:val="000000"/>
          <w:lang w:eastAsia="ja-JP"/>
        </w:rPr>
        <w:fldChar w:fldCharType="separate"/>
      </w:r>
      <w:r w:rsidR="00967F65">
        <w:rPr>
          <w:position w:val="-5"/>
        </w:rPr>
        <w:pict w14:anchorId="32812C61">
          <v:shape id="_x0000_i1259" type="#_x0000_t75" style="width:4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967F65">
        <w:rPr>
          <w:position w:val="-18"/>
        </w:rPr>
        <w:pict w14:anchorId="20905843">
          <v:shape id="_x0000_i1260" type="#_x0000_t75" style="width:154.65pt;height:2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lang w:eastAsia="ko-KR"/>
        </w:rPr>
        <w:instrText xml:space="preserve"> </w:instrText>
      </w:r>
      <w:r>
        <w:rPr>
          <w:lang w:eastAsia="ko-KR"/>
        </w:rPr>
        <w:fldChar w:fldCharType="separate"/>
      </w:r>
      <w:r w:rsidR="00967F65">
        <w:rPr>
          <w:position w:val="-18"/>
        </w:rPr>
        <w:pict w14:anchorId="5C96BFB4">
          <v:shape id="_x0000_i1261" type="#_x0000_t75" style="width:154.65pt;height:2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967F65">
        <w:rPr>
          <w:position w:val="-5"/>
        </w:rPr>
        <w:pict w14:anchorId="1E455387">
          <v:shape id="_x0000_i1262"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rFonts w:eastAsia="×–¾’©‘Ì"/>
          <w:color w:val="000000"/>
          <w:lang w:eastAsia="ja-JP"/>
        </w:rPr>
        <w:instrText xml:space="preserve"> </w:instrText>
      </w:r>
      <w:r>
        <w:rPr>
          <w:rFonts w:eastAsia="×–¾’©‘Ì"/>
          <w:color w:val="000000"/>
          <w:lang w:eastAsia="ja-JP"/>
        </w:rPr>
        <w:fldChar w:fldCharType="separate"/>
      </w:r>
      <w:r w:rsidR="00967F65">
        <w:rPr>
          <w:position w:val="-5"/>
        </w:rPr>
        <w:pict w14:anchorId="64A23489">
          <v:shape id="_x0000_i1263" type="#_x0000_t75" style="width:2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5995" w:name="_Toc89953120"/>
      <w:bookmarkStart w:id="5996" w:name="_Toc45886361"/>
      <w:bookmarkStart w:id="5997" w:name="_Toc74916194"/>
      <w:bookmarkStart w:id="5998" w:name="_Toc106207092"/>
      <w:bookmarkStart w:id="5999" w:name="_Toc37273271"/>
      <w:bookmarkStart w:id="6000" w:name="_Toc58916118"/>
      <w:bookmarkStart w:id="6001" w:name="_Toc82536827"/>
      <w:bookmarkStart w:id="6002" w:name="_Toc58918299"/>
      <w:bookmarkStart w:id="6003" w:name="_Toc66694169"/>
      <w:bookmarkStart w:id="6004" w:name="_Toc36636325"/>
      <w:bookmarkStart w:id="6005" w:name="_Toc99703300"/>
      <w:bookmarkStart w:id="6006" w:name="_Toc29810964"/>
      <w:bookmarkStart w:id="6007" w:name="_Toc53183406"/>
      <w:bookmarkStart w:id="6008" w:name="_Toc98766937"/>
      <w:bookmarkStart w:id="6009" w:name="_Toc21103115"/>
      <w:bookmarkStart w:id="6010" w:name="_Toc76544705"/>
      <w:bookmarkStart w:id="6011" w:name="_Toc76114819"/>
      <w:bookmarkStart w:id="6012" w:name="_Toc121818513"/>
      <w:bookmarkStart w:id="6013" w:name="_Toc121818737"/>
      <w:bookmarkStart w:id="6014" w:name="_Toc124158492"/>
      <w:bookmarkStart w:id="6015" w:name="_Toc130558560"/>
      <w:bookmarkStart w:id="6016" w:name="_Toc137467285"/>
      <w:bookmarkStart w:id="6017" w:name="_Toc138884931"/>
      <w:bookmarkStart w:id="6018" w:name="_Toc138885155"/>
      <w:bookmarkStart w:id="6019" w:name="_Toc145511366"/>
      <w:bookmarkStart w:id="6020" w:name="_Toc155475843"/>
      <w:bookmarkStart w:id="6021" w:name="_Toc176472954"/>
      <w:bookmarkStart w:id="6022" w:name="_Toc187248185"/>
      <w:bookmarkStart w:id="6023" w:name="_Toc194054535"/>
      <w:bookmarkStart w:id="6024" w:name="_Toc200115827"/>
      <w:r>
        <w:rPr>
          <w:lang w:eastAsia="ja-JP"/>
        </w:rPr>
        <w:t xml:space="preserve">Annex </w:t>
      </w:r>
      <w:r>
        <w:rPr>
          <w:rFonts w:eastAsia="SimSun" w:hint="eastAsia"/>
          <w:lang w:val="en-US" w:eastAsia="zh-CN"/>
        </w:rPr>
        <w:t>G</w:t>
      </w:r>
      <w:r>
        <w:rPr>
          <w:lang w:eastAsia="ja-JP"/>
        </w:rPr>
        <w:t xml:space="preserve"> (normative):</w:t>
      </w:r>
      <w:r>
        <w:rPr>
          <w:lang w:eastAsia="ja-JP"/>
        </w:rPr>
        <w:br/>
        <w:t>TRP measurement procedures</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2A934360" w14:textId="2F3E92CD" w:rsidR="00D13A3B" w:rsidRPr="00D13A3B" w:rsidRDefault="00196F4F" w:rsidP="00D13A3B">
      <w:pPr>
        <w:rPr>
          <w:lang w:eastAsia="ja-JP"/>
        </w:rPr>
      </w:pPr>
      <w:r>
        <w:rPr>
          <w:kern w:val="2"/>
          <w:lang w:eastAsia="zh-CN"/>
        </w:rPr>
        <w:t>For TRP measurement procedures, refer to a</w:t>
      </w:r>
      <w:r w:rsidRPr="00120294">
        <w:rPr>
          <w:kern w:val="2"/>
          <w:lang w:eastAsia="zh-CN"/>
        </w:rPr>
        <w:t>nnex I in TS</w:t>
      </w:r>
      <w:r>
        <w:rPr>
          <w:kern w:val="2"/>
          <w:lang w:eastAsia="zh-CN"/>
        </w:rPr>
        <w:t xml:space="preserve"> </w:t>
      </w:r>
      <w:r w:rsidRPr="00120294">
        <w:rPr>
          <w:kern w:val="2"/>
          <w:lang w:eastAsia="zh-CN"/>
        </w:rPr>
        <w:t>38.141-2</w:t>
      </w:r>
      <w:r>
        <w:rPr>
          <w:kern w:val="2"/>
          <w:lang w:eastAsia="zh-CN"/>
        </w:rPr>
        <w:t xml:space="preserve"> </w:t>
      </w:r>
      <w:r w:rsidRPr="00120294">
        <w:rPr>
          <w:kern w:val="2"/>
          <w:lang w:eastAsia="zh-CN"/>
        </w:rPr>
        <w:t>[</w:t>
      </w:r>
      <w:r>
        <w:rPr>
          <w:kern w:val="2"/>
          <w:lang w:eastAsia="zh-CN"/>
        </w:rPr>
        <w:t>6</w:t>
      </w:r>
      <w:r w:rsidRPr="00120294">
        <w:rPr>
          <w:kern w:val="2"/>
          <w:lang w:eastAsia="zh-CN"/>
        </w:rPr>
        <w:t>].</w:t>
      </w:r>
    </w:p>
    <w:p w14:paraId="13B23546" w14:textId="7CE0E7FA" w:rsidR="00196F4F" w:rsidRDefault="00196F4F" w:rsidP="00196F4F">
      <w:pPr>
        <w:rPr>
          <w:lang w:eastAsia="ja-JP"/>
        </w:rPr>
      </w:pPr>
    </w:p>
    <w:p w14:paraId="281EB87E" w14:textId="3A40430B" w:rsidR="004C1EED" w:rsidRPr="00954C37" w:rsidRDefault="004C1EED" w:rsidP="004C1EED">
      <w:pPr>
        <w:pStyle w:val="Heading8"/>
      </w:pPr>
      <w:bookmarkStart w:id="6025" w:name="_Toc176472971"/>
      <w:bookmarkStart w:id="6026" w:name="_Toc187248202"/>
      <w:bookmarkStart w:id="6027" w:name="_Toc194054552"/>
      <w:bookmarkStart w:id="6028" w:name="_Toc200115828"/>
      <w:r w:rsidRPr="00954C37">
        <w:t xml:space="preserve">Annex </w:t>
      </w:r>
      <w:r>
        <w:t>H</w:t>
      </w:r>
      <w:r w:rsidRPr="00954C37">
        <w:t xml:space="preserve"> (normative): </w:t>
      </w:r>
      <w:r w:rsidRPr="00954C37">
        <w:br/>
      </w:r>
      <w:r w:rsidRPr="00A67ECC">
        <w:t>NCR-MT Fixed Reference Channels</w:t>
      </w:r>
      <w:bookmarkEnd w:id="6025"/>
      <w:bookmarkEnd w:id="6026"/>
      <w:bookmarkEnd w:id="6027"/>
      <w:bookmarkEnd w:id="6028"/>
    </w:p>
    <w:p w14:paraId="1E9DBFA7" w14:textId="34740E9A" w:rsidR="004C1EED" w:rsidRDefault="004C1EED" w:rsidP="004C1EED">
      <w:pPr>
        <w:pStyle w:val="Heading2"/>
      </w:pPr>
      <w:bookmarkStart w:id="6029" w:name="_Toc75165434"/>
      <w:bookmarkStart w:id="6030" w:name="_Toc75334358"/>
      <w:bookmarkStart w:id="6031" w:name="_Toc75508550"/>
      <w:bookmarkStart w:id="6032" w:name="_Toc75816289"/>
      <w:bookmarkStart w:id="6033" w:name="_Toc76541447"/>
      <w:bookmarkStart w:id="6034" w:name="_Toc76542014"/>
      <w:bookmarkStart w:id="6035" w:name="_Toc82429904"/>
      <w:bookmarkStart w:id="6036" w:name="_Toc89940155"/>
      <w:bookmarkStart w:id="6037" w:name="_Toc98754481"/>
      <w:bookmarkStart w:id="6038" w:name="_Toc106178295"/>
      <w:bookmarkStart w:id="6039" w:name="_Toc114149013"/>
      <w:bookmarkStart w:id="6040" w:name="_Toc124151258"/>
      <w:bookmarkStart w:id="6041" w:name="_Toc130393798"/>
      <w:bookmarkStart w:id="6042" w:name="_Toc137562185"/>
      <w:bookmarkStart w:id="6043" w:name="_Toc138871327"/>
      <w:bookmarkStart w:id="6044" w:name="_Toc145534777"/>
      <w:bookmarkStart w:id="6045" w:name="_Toc155287550"/>
      <w:bookmarkStart w:id="6046" w:name="_Toc176472972"/>
      <w:bookmarkStart w:id="6047" w:name="_Toc187248203"/>
      <w:bookmarkStart w:id="6048" w:name="_Toc194054553"/>
      <w:bookmarkStart w:id="6049" w:name="_Toc200115829"/>
      <w:r>
        <w:t>H.1</w:t>
      </w:r>
      <w:r w:rsidR="008F1DBA">
        <w:t>.1</w:t>
      </w:r>
      <w:r>
        <w:tab/>
        <w:t>Fixed Reference Channels for PDSCH performance requirements</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1B876489" w14:textId="77777777" w:rsidR="00261E23" w:rsidRDefault="00261E23" w:rsidP="00261E23">
      <w:r>
        <w:t>The parameters for the reference measurement channels are specified in table H.1.1-1 for FR2 PDSCH performance requirements.</w:t>
      </w:r>
    </w:p>
    <w:p w14:paraId="17263C39" w14:textId="77777777" w:rsidR="00271116" w:rsidRDefault="00271116" w:rsidP="00271116">
      <w:pPr>
        <w:pStyle w:val="TH"/>
        <w:rPr>
          <w:lang w:val="en-US" w:eastAsia="zh-CN"/>
        </w:rPr>
      </w:pPr>
      <w:r>
        <w:t>Table H.1.1-1: FRC parameters for FR2-1 PDSCH performance requirements, 1 transmission layer,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677"/>
        <w:gridCol w:w="1677"/>
      </w:tblGrid>
      <w:tr w:rsidR="004C1EED" w14:paraId="0461E4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930BB" w14:textId="77777777" w:rsidR="004C1EED" w:rsidRDefault="004C1EED" w:rsidP="004C1EED">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F5B76" w14:textId="77777777" w:rsidR="004C1EED" w:rsidRDefault="004C1EED" w:rsidP="004C1EED">
            <w:pPr>
              <w:pStyle w:val="TAH"/>
            </w:pPr>
            <w:r>
              <w:t>Unit</w:t>
            </w:r>
          </w:p>
        </w:tc>
        <w:tc>
          <w:tcPr>
            <w:tcW w:w="0" w:type="auto"/>
            <w:tcBorders>
              <w:top w:val="single" w:sz="4" w:space="0" w:color="auto"/>
              <w:left w:val="single" w:sz="4" w:space="0" w:color="auto"/>
              <w:bottom w:val="single" w:sz="4" w:space="0" w:color="auto"/>
              <w:right w:val="single" w:sz="4" w:space="0" w:color="auto"/>
            </w:tcBorders>
            <w:hideMark/>
          </w:tcPr>
          <w:p w14:paraId="33349C6E" w14:textId="7E634CCA" w:rsidR="004C1EED" w:rsidRDefault="004C5B86" w:rsidP="004C1EED">
            <w:pPr>
              <w:pStyle w:val="TAH"/>
              <w:rPr>
                <w:rFonts w:eastAsiaTheme="minorEastAsia"/>
                <w:lang w:eastAsia="zh-CN"/>
              </w:rPr>
            </w:pPr>
            <w:r>
              <w:rPr>
                <w:rFonts w:eastAsiaTheme="minorEastAsia"/>
                <w:lang w:eastAsia="zh-CN"/>
              </w:rPr>
              <w:t>Value</w:t>
            </w:r>
          </w:p>
        </w:tc>
      </w:tr>
      <w:tr w:rsidR="0021594F" w14:paraId="49537364" w14:textId="77777777" w:rsidTr="00C07A5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C8FAB" w14:textId="68D2644C" w:rsidR="0021594F" w:rsidRDefault="0021594F" w:rsidP="0021594F">
            <w:pPr>
              <w:pStyle w:val="TAL"/>
            </w:pPr>
            <w:r>
              <w:rPr>
                <w:bC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703D15" w14:textId="77777777" w:rsidR="0021594F" w:rsidRDefault="0021594F" w:rsidP="0021594F">
            <w:pPr>
              <w:pStyle w:val="TAL"/>
            </w:pPr>
          </w:p>
        </w:tc>
        <w:tc>
          <w:tcPr>
            <w:tcW w:w="0" w:type="auto"/>
            <w:tcBorders>
              <w:top w:val="single" w:sz="4" w:space="0" w:color="auto"/>
              <w:left w:val="single" w:sz="4" w:space="0" w:color="auto"/>
              <w:bottom w:val="single" w:sz="4" w:space="0" w:color="auto"/>
              <w:right w:val="single" w:sz="4" w:space="0" w:color="auto"/>
            </w:tcBorders>
          </w:tcPr>
          <w:p w14:paraId="0BE41DAF" w14:textId="6A5EAD9F" w:rsidR="0021594F" w:rsidRPr="00625C2E" w:rsidRDefault="0021594F" w:rsidP="0021594F">
            <w:pPr>
              <w:pStyle w:val="TAC"/>
            </w:pPr>
            <w:r>
              <w:rPr>
                <w:rFonts w:eastAsiaTheme="minorEastAsia"/>
                <w:bCs/>
                <w:lang w:eastAsia="zh-CN"/>
              </w:rPr>
              <w:t>M-FR2-NCR.1.1-1</w:t>
            </w:r>
          </w:p>
        </w:tc>
      </w:tr>
      <w:tr w:rsidR="004C1EED" w14:paraId="47A5CAA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7F5A19" w14:textId="77777777" w:rsidR="004C1EED" w:rsidRDefault="004C1EED" w:rsidP="004C1EED">
            <w:pPr>
              <w:pStyle w:val="TAL"/>
            </w:pPr>
            <w: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056E9" w14:textId="77777777" w:rsidR="004C1EED" w:rsidRDefault="004C1EED" w:rsidP="004C1EED">
            <w:pPr>
              <w:pStyle w:val="TAL"/>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2FCB8" w14:textId="77777777" w:rsidR="004C1EED" w:rsidRPr="00625C2E" w:rsidRDefault="004C1EED" w:rsidP="004C1EED">
            <w:pPr>
              <w:pStyle w:val="TAC"/>
            </w:pPr>
            <w:r w:rsidRPr="00625C2E">
              <w:t>100</w:t>
            </w:r>
          </w:p>
        </w:tc>
      </w:tr>
      <w:tr w:rsidR="004C1EED" w14:paraId="13EF2E7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D32A8" w14:textId="77777777" w:rsidR="004C1EED" w:rsidRDefault="004C1EED" w:rsidP="004C1EED">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1F6A" w14:textId="77777777" w:rsidR="004C1EED" w:rsidRDefault="004C1EED" w:rsidP="004C1EED">
            <w:pPr>
              <w:pStyle w:val="TAL"/>
            </w:pPr>
            <w: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EAD1" w14:textId="77777777" w:rsidR="004C1EED" w:rsidRPr="00625C2E" w:rsidRDefault="004C1EED" w:rsidP="004C1EED">
            <w:pPr>
              <w:pStyle w:val="TAC"/>
            </w:pPr>
            <w:r w:rsidRPr="00625C2E">
              <w:t>120</w:t>
            </w:r>
          </w:p>
        </w:tc>
      </w:tr>
      <w:tr w:rsidR="004C1EED" w14:paraId="582A1A1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D568B6" w14:textId="77777777" w:rsidR="004C1EED" w:rsidRDefault="004C1EED" w:rsidP="004C1EED">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E8C7" w14:textId="77777777" w:rsidR="004C1EED" w:rsidRDefault="004C1EED" w:rsidP="004C1EED">
            <w:pPr>
              <w:pStyle w:val="TAL"/>
            </w:pPr>
            <w: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51241" w14:textId="77777777" w:rsidR="004C1EED" w:rsidRPr="00625C2E" w:rsidRDefault="004C1EED" w:rsidP="004C1EED">
            <w:pPr>
              <w:pStyle w:val="TAC"/>
            </w:pPr>
            <w:r w:rsidRPr="00625C2E">
              <w:t>66</w:t>
            </w:r>
          </w:p>
        </w:tc>
      </w:tr>
      <w:tr w:rsidR="004C1EED" w14:paraId="4D1CD83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87D7C" w14:textId="77777777" w:rsidR="004C1EED" w:rsidRDefault="004C1EED" w:rsidP="004C1EED">
            <w:pPr>
              <w:pStyle w:val="TAL"/>
              <w:rPr>
                <w:rFonts w:eastAsia="Calibri"/>
              </w:rPr>
            </w:pPr>
            <w:r>
              <w:rPr>
                <w:rFonts w:eastAsia="Calibri"/>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2C32EBAB"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87CEFF" w14:textId="77777777" w:rsidR="004C1EED" w:rsidRPr="00E94400" w:rsidRDefault="004C1EED" w:rsidP="004C1EED">
            <w:pPr>
              <w:pStyle w:val="TAC"/>
            </w:pPr>
            <w:r w:rsidRPr="00E94400">
              <w:t>13</w:t>
            </w:r>
          </w:p>
        </w:tc>
      </w:tr>
      <w:tr w:rsidR="004C1EED" w14:paraId="4687B63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A08090" w14:textId="77777777" w:rsidR="004C1EED" w:rsidRDefault="004C1EED" w:rsidP="004C1EED">
            <w:pPr>
              <w:pStyle w:val="TAL"/>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670FD7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78576" w14:textId="77777777" w:rsidR="004C1EED" w:rsidRPr="00E94400" w:rsidRDefault="004C1EED" w:rsidP="004C1EED">
            <w:pPr>
              <w:pStyle w:val="TAC"/>
            </w:pPr>
            <w:r w:rsidRPr="00E94400">
              <w:t>64QAM</w:t>
            </w:r>
          </w:p>
        </w:tc>
      </w:tr>
      <w:tr w:rsidR="004C1EED" w14:paraId="2126199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6543BA" w14:textId="77777777" w:rsidR="004C1EED" w:rsidRDefault="004C1EED" w:rsidP="004C1EED">
            <w:pPr>
              <w:pStyle w:val="TAL"/>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AE40CD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C6407" w14:textId="77777777" w:rsidR="004C1EED" w:rsidRPr="00625C2E" w:rsidRDefault="004C1EED" w:rsidP="004C1EED">
            <w:pPr>
              <w:pStyle w:val="TAC"/>
            </w:pPr>
            <w:r w:rsidRPr="00625C2E">
              <w:t>4</w:t>
            </w:r>
          </w:p>
        </w:tc>
      </w:tr>
      <w:tr w:rsidR="004C1EED" w14:paraId="6816EB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F8BEB" w14:textId="77777777" w:rsidR="004C1EED" w:rsidRDefault="004C1EED" w:rsidP="004C1EED">
            <w:pPr>
              <w:pStyle w:val="TAL"/>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9791B5"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BBDB6B3" w14:textId="77777777" w:rsidR="004C1EED" w:rsidRPr="00E94400" w:rsidRDefault="004C1EED" w:rsidP="004C1EED">
            <w:pPr>
              <w:pStyle w:val="TAC"/>
            </w:pPr>
            <w:r w:rsidRPr="00E94400">
              <w:t>QPSK</w:t>
            </w:r>
          </w:p>
        </w:tc>
      </w:tr>
      <w:tr w:rsidR="004C1EED" w14:paraId="06C550D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580C9" w14:textId="77777777" w:rsidR="004C1EED" w:rsidRDefault="004C1EED" w:rsidP="004C1EED">
            <w:pPr>
              <w:pStyle w:val="TAL"/>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4F6A7809"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28BC304" w14:textId="77777777" w:rsidR="004C1EED" w:rsidRPr="00302CCF" w:rsidRDefault="004C1EED" w:rsidP="004C1EED">
            <w:pPr>
              <w:pStyle w:val="TAC"/>
            </w:pPr>
            <w:r w:rsidRPr="00302CCF">
              <w:t>0.30</w:t>
            </w:r>
          </w:p>
        </w:tc>
      </w:tr>
      <w:tr w:rsidR="004C1EED" w14:paraId="3FD3540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BA05AA" w14:textId="77777777" w:rsidR="004C1EED" w:rsidRDefault="004C1EED" w:rsidP="004C1EED">
            <w:pPr>
              <w:pStyle w:val="TAL"/>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2D783D4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288B4" w14:textId="77777777" w:rsidR="004C1EED" w:rsidRPr="00625C2E" w:rsidRDefault="004C1EED" w:rsidP="004C1EED">
            <w:pPr>
              <w:pStyle w:val="TAC"/>
            </w:pPr>
            <w:r w:rsidRPr="00625C2E">
              <w:t>1</w:t>
            </w:r>
          </w:p>
        </w:tc>
      </w:tr>
      <w:tr w:rsidR="004C1EED" w14:paraId="5E0B7E6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B8D73" w14:textId="77777777" w:rsidR="004C1EED" w:rsidRDefault="004C1EED" w:rsidP="004C1EED">
            <w:pPr>
              <w:pStyle w:val="TAL"/>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527E46C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6D02A6" w14:textId="77777777" w:rsidR="004C1EED" w:rsidRPr="001604DF" w:rsidRDefault="004C1EED" w:rsidP="004C1EED">
            <w:pPr>
              <w:pStyle w:val="TAC"/>
            </w:pPr>
            <w:r w:rsidRPr="001604DF">
              <w:t>12</w:t>
            </w:r>
          </w:p>
        </w:tc>
      </w:tr>
      <w:tr w:rsidR="004C1EED" w14:paraId="1EA2053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FD4F64" w14:textId="77777777" w:rsidR="004C1EED" w:rsidRDefault="004C1EED" w:rsidP="004C1EED">
            <w:pPr>
              <w:pStyle w:val="TAL"/>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05DBB9F3"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9795440" w14:textId="77777777" w:rsidR="004C1EED" w:rsidRPr="00951DAD" w:rsidRDefault="004C1EED" w:rsidP="004C1EED">
            <w:pPr>
              <w:pStyle w:val="TAC"/>
            </w:pPr>
            <w:r w:rsidRPr="00951DAD">
              <w:t>6</w:t>
            </w:r>
          </w:p>
        </w:tc>
      </w:tr>
      <w:tr w:rsidR="004C1EED" w14:paraId="339E87C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AE4939" w14:textId="77777777" w:rsidR="004C1EED" w:rsidRDefault="004C1EED" w:rsidP="004C1EED">
            <w:pPr>
              <w:pStyle w:val="TAL"/>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13BE56C"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DD58A5" w14:textId="77777777" w:rsidR="004C1EED" w:rsidRPr="001604DF" w:rsidRDefault="004C1EED" w:rsidP="004C1EED">
            <w:pPr>
              <w:pStyle w:val="TAC"/>
            </w:pPr>
            <w:r w:rsidRPr="001604DF">
              <w:t>5504</w:t>
            </w:r>
          </w:p>
        </w:tc>
      </w:tr>
      <w:tr w:rsidR="004C1EED" w14:paraId="4CB54E6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CF02E" w14:textId="77777777" w:rsidR="004C1EED" w:rsidRDefault="004C1EED" w:rsidP="004C1EED">
            <w:pPr>
              <w:pStyle w:val="TAL"/>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482708B3" w14:textId="77777777" w:rsidR="004C1EED" w:rsidRDefault="004C1EED" w:rsidP="004C1EED">
            <w:pPr>
              <w:pStyle w:val="TAL"/>
              <w:rPr>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59BC3" w14:textId="77777777" w:rsidR="004C1EED" w:rsidRPr="001604DF" w:rsidRDefault="004C1EED" w:rsidP="004C1EED">
            <w:pPr>
              <w:pStyle w:val="TAC"/>
            </w:pPr>
            <w:r w:rsidRPr="001604DF">
              <w:t>24</w:t>
            </w:r>
          </w:p>
        </w:tc>
      </w:tr>
      <w:tr w:rsidR="004C1EED" w14:paraId="6FFDD9EB"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E631E" w14:textId="77777777" w:rsidR="004C1EED" w:rsidRDefault="004C1EED" w:rsidP="004C1EED">
            <w:pPr>
              <w:pStyle w:val="TAL"/>
              <w:rPr>
                <w:rFonts w:eastAsia="Calibri"/>
              </w:rPr>
            </w:pPr>
            <w:r>
              <w:rPr>
                <w:rFonts w:eastAsia="Calibri"/>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B7D6698"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D58FE3" w14:textId="77777777" w:rsidR="004C1EED" w:rsidRPr="001604DF" w:rsidRDefault="004C1EED" w:rsidP="004C1EED">
            <w:pPr>
              <w:pStyle w:val="TAC"/>
            </w:pPr>
            <w:r w:rsidRPr="001604DF">
              <w:t>1</w:t>
            </w:r>
          </w:p>
        </w:tc>
      </w:tr>
      <w:tr w:rsidR="004C1EED" w14:paraId="370C9A9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E0022" w14:textId="77777777" w:rsidR="004C1EED" w:rsidRDefault="004C1EED" w:rsidP="004C1EED">
            <w:pPr>
              <w:pStyle w:val="TAL"/>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0780A9E"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C2962" w14:textId="77777777" w:rsidR="004C1EED" w:rsidRPr="001604DF" w:rsidRDefault="004C1EED" w:rsidP="004C1EED">
            <w:pPr>
              <w:pStyle w:val="TAC"/>
            </w:pPr>
            <w:r w:rsidRPr="001604DF">
              <w:t>18282</w:t>
            </w:r>
          </w:p>
        </w:tc>
      </w:tr>
    </w:tbl>
    <w:p w14:paraId="7992CA8C" w14:textId="77777777" w:rsidR="004C1EED" w:rsidRDefault="004C1EED" w:rsidP="004C1EED">
      <w:pPr>
        <w:rPr>
          <w:lang w:eastAsia="zh-CN"/>
        </w:rPr>
      </w:pPr>
    </w:p>
    <w:p w14:paraId="0F715233" w14:textId="41815292" w:rsidR="004C1EED" w:rsidRDefault="004C1EED" w:rsidP="004C1EED">
      <w:pPr>
        <w:pStyle w:val="Heading2"/>
      </w:pPr>
      <w:bookmarkStart w:id="6050" w:name="_Toc75165437"/>
      <w:bookmarkStart w:id="6051" w:name="_Toc75334361"/>
      <w:bookmarkStart w:id="6052" w:name="_Toc75508553"/>
      <w:bookmarkStart w:id="6053" w:name="_Toc75816292"/>
      <w:bookmarkStart w:id="6054" w:name="_Toc76541450"/>
      <w:bookmarkStart w:id="6055" w:name="_Toc76542017"/>
      <w:bookmarkStart w:id="6056" w:name="_Toc82429907"/>
      <w:bookmarkStart w:id="6057" w:name="_Toc89940158"/>
      <w:bookmarkStart w:id="6058" w:name="_Toc98754484"/>
      <w:bookmarkStart w:id="6059" w:name="_Toc106178298"/>
      <w:bookmarkStart w:id="6060" w:name="_Toc114149016"/>
      <w:bookmarkStart w:id="6061" w:name="_Toc124151261"/>
      <w:bookmarkStart w:id="6062" w:name="_Toc130393801"/>
      <w:bookmarkStart w:id="6063" w:name="_Toc137562188"/>
      <w:bookmarkStart w:id="6064" w:name="_Toc138871330"/>
      <w:bookmarkStart w:id="6065" w:name="_Toc145534780"/>
      <w:bookmarkStart w:id="6066" w:name="_Toc155287553"/>
      <w:bookmarkStart w:id="6067" w:name="_Toc176472973"/>
      <w:bookmarkStart w:id="6068" w:name="_Toc187248204"/>
      <w:bookmarkStart w:id="6069" w:name="_Toc194054554"/>
      <w:bookmarkStart w:id="6070" w:name="_Toc200115830"/>
      <w:r>
        <w:t>H.</w:t>
      </w:r>
      <w:r w:rsidR="00D211BD">
        <w:t>1.</w:t>
      </w:r>
      <w:r>
        <w:t>2</w:t>
      </w:r>
      <w:r>
        <w:tab/>
        <w:t>Fixed Reference Channels for PDCCH performance requirements</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5F597E83" w14:textId="77777777" w:rsidR="009B3663" w:rsidRDefault="009B3663" w:rsidP="009B3663">
      <w:r>
        <w:t>The parameters for the reference measurement channels are specified in table H.1.2-2 for FR2-1 PDCCH performance requirements.</w:t>
      </w:r>
    </w:p>
    <w:p w14:paraId="2710516E" w14:textId="77777777" w:rsidR="003129D1" w:rsidRDefault="003129D1" w:rsidP="003129D1">
      <w:pPr>
        <w:pStyle w:val="TH"/>
        <w:rPr>
          <w:rFonts w:eastAsia="Malgun Gothic"/>
        </w:rPr>
      </w:pPr>
      <w:r>
        <w:t>Table H.1.2-2: Fixed Reference Channels for FR2-1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3754F0" w14:paraId="27899E62"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69BF34B" w14:textId="77777777" w:rsidR="003754F0" w:rsidRDefault="003754F0" w:rsidP="003754F0">
            <w:pPr>
              <w:pStyle w:val="TAH"/>
              <w:rPr>
                <w:rFonts w:eastAsia="Calibri"/>
                <w:lang w:eastAsia="zh-CN"/>
              </w:rPr>
            </w:pPr>
            <w:r>
              <w:t>Reference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15CBC" w14:textId="6301F7BD" w:rsidR="003754F0" w:rsidRDefault="003754F0" w:rsidP="003754F0">
            <w:pPr>
              <w:pStyle w:val="TAH"/>
              <w:rPr>
                <w:rFonts w:eastAsia="Calibri"/>
                <w:lang w:eastAsia="zh-CN"/>
              </w:rPr>
            </w:pPr>
            <w:r>
              <w:rPr>
                <w:lang w:eastAsia="zh-CN"/>
              </w:rPr>
              <w:t>M-FR2-NCR.1.2-1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DF85FE" w14:textId="5D8A065E" w:rsidR="003754F0" w:rsidRDefault="003754F0" w:rsidP="003754F0">
            <w:pPr>
              <w:pStyle w:val="TAH"/>
              <w:rPr>
                <w:rFonts w:eastAsia="Calibri" w:cs="Arial"/>
              </w:rPr>
            </w:pPr>
            <w:r>
              <w:rPr>
                <w:lang w:eastAsia="zh-CN"/>
              </w:rPr>
              <w:t>M-FR2-NCR.1.2-2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24381E" w14:textId="132335E5" w:rsidR="003754F0" w:rsidRDefault="003754F0" w:rsidP="003754F0">
            <w:pPr>
              <w:pStyle w:val="TAH"/>
              <w:rPr>
                <w:rFonts w:eastAsia="Calibri" w:cs="Arial"/>
              </w:rPr>
            </w:pPr>
            <w:r>
              <w:rPr>
                <w:lang w:eastAsia="zh-CN"/>
              </w:rPr>
              <w:t>M-FR2-NCR.1.2-3</w:t>
            </w:r>
          </w:p>
        </w:tc>
      </w:tr>
      <w:tr w:rsidR="004C1EED" w14:paraId="693757E6"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58DD404" w14:textId="77777777" w:rsidR="004C1EED" w:rsidRDefault="004C1EED" w:rsidP="004C1EED">
            <w:pPr>
              <w:pStyle w:val="TAL"/>
              <w:rPr>
                <w:rFonts w:eastAsia="Calibri"/>
                <w:lang w:eastAsia="zh-CN"/>
              </w:rPr>
            </w:pPr>
            <w:r>
              <w:rPr>
                <w:rFonts w:eastAsia="Calibri"/>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D0B830F"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0DAF959E"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240B8699" w14:textId="77777777" w:rsidR="004C1EED" w:rsidRDefault="004C1EED" w:rsidP="004C1EED">
            <w:pPr>
              <w:pStyle w:val="TAC"/>
              <w:rPr>
                <w:rFonts w:eastAsia="Calibri"/>
                <w:lang w:eastAsia="zh-CN"/>
              </w:rPr>
            </w:pPr>
            <w:r>
              <w:rPr>
                <w:rFonts w:eastAsia="Calibri"/>
                <w:lang w:eastAsia="zh-CN"/>
              </w:rPr>
              <w:t>120</w:t>
            </w:r>
          </w:p>
        </w:tc>
      </w:tr>
      <w:tr w:rsidR="004C1EED" w14:paraId="4DF400E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0B33F4DD" w14:textId="77777777" w:rsidR="004C1EED" w:rsidRDefault="004C1EED" w:rsidP="004C1EED">
            <w:pPr>
              <w:pStyle w:val="TAL"/>
              <w:rPr>
                <w:rFonts w:eastAsia="Calibri"/>
              </w:rPr>
            </w:pPr>
            <w:r>
              <w:rPr>
                <w:rFonts w:eastAsia="Calibri"/>
              </w:rPr>
              <w:t>CORESET frequency domain allocation</w:t>
            </w:r>
          </w:p>
        </w:tc>
        <w:tc>
          <w:tcPr>
            <w:tcW w:w="1417" w:type="dxa"/>
            <w:tcBorders>
              <w:top w:val="single" w:sz="4" w:space="0" w:color="auto"/>
              <w:left w:val="single" w:sz="4" w:space="0" w:color="auto"/>
              <w:bottom w:val="single" w:sz="4" w:space="0" w:color="auto"/>
              <w:right w:val="single" w:sz="4" w:space="0" w:color="auto"/>
            </w:tcBorders>
            <w:hideMark/>
          </w:tcPr>
          <w:p w14:paraId="634581BF" w14:textId="77777777" w:rsidR="004C1EED" w:rsidRDefault="004C1EED" w:rsidP="004C1EED">
            <w:pPr>
              <w:pStyle w:val="TAC"/>
              <w:rPr>
                <w:rFonts w:eastAsia="Calibri"/>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7C8F76D1" w14:textId="77777777" w:rsidR="004C1EED" w:rsidRDefault="004C1EED" w:rsidP="004C1EED">
            <w:pPr>
              <w:pStyle w:val="TAC"/>
              <w:rPr>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26CE287D" w14:textId="77777777" w:rsidR="004C1EED" w:rsidRDefault="004C1EED" w:rsidP="004C1EED">
            <w:pPr>
              <w:pStyle w:val="TAC"/>
            </w:pPr>
            <w:r>
              <w:t>60</w:t>
            </w:r>
          </w:p>
        </w:tc>
      </w:tr>
      <w:tr w:rsidR="004C1EED" w14:paraId="085755A0"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D462CF" w14:textId="77777777" w:rsidR="004C1EED" w:rsidRDefault="004C1EED" w:rsidP="004C1EED">
            <w:pPr>
              <w:pStyle w:val="TAL"/>
              <w:rPr>
                <w:rFonts w:eastAsia="Calibri"/>
              </w:rPr>
            </w:pPr>
            <w:r>
              <w:rPr>
                <w:rFonts w:eastAsia="Calibri"/>
              </w:rPr>
              <w:t>CORESET time domain allocation</w:t>
            </w:r>
          </w:p>
        </w:tc>
        <w:tc>
          <w:tcPr>
            <w:tcW w:w="1417" w:type="dxa"/>
            <w:tcBorders>
              <w:top w:val="single" w:sz="4" w:space="0" w:color="auto"/>
              <w:left w:val="single" w:sz="4" w:space="0" w:color="auto"/>
              <w:bottom w:val="single" w:sz="4" w:space="0" w:color="auto"/>
              <w:right w:val="single" w:sz="4" w:space="0" w:color="auto"/>
            </w:tcBorders>
            <w:hideMark/>
          </w:tcPr>
          <w:p w14:paraId="02DF6975"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4FDD6134"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AE6EE77" w14:textId="77777777" w:rsidR="004C1EED" w:rsidRDefault="004C1EED" w:rsidP="004C1EED">
            <w:pPr>
              <w:pStyle w:val="TAC"/>
              <w:rPr>
                <w:rFonts w:eastAsia="Calibri"/>
                <w:lang w:eastAsia="zh-CN"/>
              </w:rPr>
            </w:pPr>
            <w:r>
              <w:rPr>
                <w:rFonts w:eastAsia="Calibri"/>
                <w:lang w:eastAsia="zh-CN"/>
              </w:rPr>
              <w:t>1</w:t>
            </w:r>
          </w:p>
        </w:tc>
      </w:tr>
      <w:tr w:rsidR="004C1EED" w14:paraId="22F8B16A"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97CA17C" w14:textId="77777777" w:rsidR="004C1EED" w:rsidRDefault="004C1EED" w:rsidP="004C1EED">
            <w:pPr>
              <w:pStyle w:val="TAL"/>
              <w:rPr>
                <w:rFonts w:eastAsia="Calibri"/>
              </w:rPr>
            </w:pPr>
            <w:r>
              <w:rPr>
                <w:rFonts w:eastAsia="Calibri"/>
              </w:rPr>
              <w:t>Aggregation level</w:t>
            </w:r>
          </w:p>
        </w:tc>
        <w:tc>
          <w:tcPr>
            <w:tcW w:w="1417" w:type="dxa"/>
            <w:tcBorders>
              <w:top w:val="single" w:sz="4" w:space="0" w:color="auto"/>
              <w:left w:val="single" w:sz="4" w:space="0" w:color="auto"/>
              <w:bottom w:val="single" w:sz="4" w:space="0" w:color="auto"/>
              <w:right w:val="single" w:sz="4" w:space="0" w:color="auto"/>
            </w:tcBorders>
            <w:hideMark/>
          </w:tcPr>
          <w:p w14:paraId="5D4BDB07" w14:textId="77777777" w:rsidR="004C1EED" w:rsidRDefault="004C1EED" w:rsidP="004C1EED">
            <w:pPr>
              <w:pStyle w:val="TAC"/>
              <w:rPr>
                <w:rFonts w:eastAsia="Calibri"/>
                <w:lang w:eastAsia="zh-CN"/>
              </w:rPr>
            </w:pPr>
            <w:r>
              <w:rPr>
                <w:rFonts w:eastAsia="Calibri"/>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21E723C" w14:textId="77777777" w:rsidR="004C1EED" w:rsidRDefault="004C1EED" w:rsidP="004C1EED">
            <w:pPr>
              <w:pStyle w:val="TAC"/>
              <w:rPr>
                <w:rFonts w:eastAsia="Calibri"/>
                <w:lang w:eastAsia="zh-CN"/>
              </w:rPr>
            </w:pPr>
            <w:r>
              <w:rPr>
                <w:rFonts w:eastAsia="Calibri"/>
                <w:lang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251147B5" w14:textId="77777777" w:rsidR="004C1EED" w:rsidRDefault="004C1EED" w:rsidP="004C1EED">
            <w:pPr>
              <w:pStyle w:val="TAC"/>
              <w:rPr>
                <w:rFonts w:eastAsia="Calibri"/>
                <w:lang w:eastAsia="zh-CN"/>
              </w:rPr>
            </w:pPr>
            <w:r>
              <w:rPr>
                <w:rFonts w:eastAsia="Calibri"/>
                <w:lang w:eastAsia="zh-CN"/>
              </w:rPr>
              <w:t>8</w:t>
            </w:r>
          </w:p>
        </w:tc>
      </w:tr>
      <w:tr w:rsidR="004C1EED" w14:paraId="3F16ADA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9BAEE00" w14:textId="77777777" w:rsidR="004C1EED" w:rsidRDefault="004C1EED" w:rsidP="004C1EED">
            <w:pPr>
              <w:pStyle w:val="TAL"/>
              <w:rPr>
                <w:rFonts w:eastAsia="Calibri"/>
              </w:rPr>
            </w:pPr>
            <w:r>
              <w:rPr>
                <w:rFonts w:eastAsia="Calibri"/>
              </w:rPr>
              <w:t>DCI Format</w:t>
            </w:r>
          </w:p>
        </w:tc>
        <w:tc>
          <w:tcPr>
            <w:tcW w:w="1417" w:type="dxa"/>
            <w:tcBorders>
              <w:top w:val="single" w:sz="4" w:space="0" w:color="auto"/>
              <w:left w:val="single" w:sz="4" w:space="0" w:color="auto"/>
              <w:bottom w:val="single" w:sz="4" w:space="0" w:color="auto"/>
              <w:right w:val="single" w:sz="4" w:space="0" w:color="auto"/>
            </w:tcBorders>
            <w:hideMark/>
          </w:tcPr>
          <w:p w14:paraId="53493C35" w14:textId="77777777" w:rsidR="004C1EED" w:rsidRDefault="004C1EED" w:rsidP="004C1EED">
            <w:pPr>
              <w:pStyle w:val="TAC"/>
              <w:rPr>
                <w:rFonts w:eastAsia="Calibri"/>
                <w:lang w:eastAsia="zh-CN"/>
              </w:rPr>
            </w:pPr>
            <w:r>
              <w:rPr>
                <w:rFonts w:eastAsia="Calibri"/>
                <w:lang w:eastAsia="zh-CN"/>
              </w:rPr>
              <w:t>1_0</w:t>
            </w:r>
          </w:p>
        </w:tc>
        <w:tc>
          <w:tcPr>
            <w:tcW w:w="1417" w:type="dxa"/>
            <w:tcBorders>
              <w:top w:val="single" w:sz="4" w:space="0" w:color="auto"/>
              <w:left w:val="single" w:sz="4" w:space="0" w:color="auto"/>
              <w:bottom w:val="single" w:sz="4" w:space="0" w:color="auto"/>
              <w:right w:val="single" w:sz="4" w:space="0" w:color="auto"/>
            </w:tcBorders>
            <w:hideMark/>
          </w:tcPr>
          <w:p w14:paraId="3B979EA9" w14:textId="77777777" w:rsidR="004C1EED" w:rsidRDefault="004C1EED" w:rsidP="004C1EED">
            <w:pPr>
              <w:pStyle w:val="TAC"/>
              <w:rPr>
                <w:rFonts w:eastAsia="Calibri"/>
                <w:lang w:eastAsia="zh-CN"/>
              </w:rPr>
            </w:pPr>
            <w:r>
              <w:rPr>
                <w:rFonts w:eastAsia="Calibri"/>
                <w:lang w:eastAsia="zh-CN"/>
              </w:rPr>
              <w:t>1_1</w:t>
            </w:r>
          </w:p>
        </w:tc>
        <w:tc>
          <w:tcPr>
            <w:tcW w:w="1417" w:type="dxa"/>
            <w:tcBorders>
              <w:top w:val="single" w:sz="4" w:space="0" w:color="auto"/>
              <w:left w:val="single" w:sz="4" w:space="0" w:color="auto"/>
              <w:bottom w:val="single" w:sz="4" w:space="0" w:color="auto"/>
              <w:right w:val="single" w:sz="4" w:space="0" w:color="auto"/>
            </w:tcBorders>
            <w:hideMark/>
          </w:tcPr>
          <w:p w14:paraId="42AE9854" w14:textId="77777777" w:rsidR="004C1EED" w:rsidRDefault="004C1EED" w:rsidP="004C1EED">
            <w:pPr>
              <w:pStyle w:val="TAC"/>
              <w:rPr>
                <w:rFonts w:eastAsia="Calibri"/>
                <w:lang w:eastAsia="zh-CN"/>
              </w:rPr>
            </w:pPr>
            <w:r>
              <w:rPr>
                <w:rFonts w:eastAsia="Calibri"/>
                <w:lang w:eastAsia="zh-CN"/>
              </w:rPr>
              <w:t>1_1</w:t>
            </w:r>
          </w:p>
        </w:tc>
      </w:tr>
      <w:tr w:rsidR="004C1EED" w14:paraId="062F339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411938C" w14:textId="77777777" w:rsidR="004C1EED" w:rsidRDefault="004C1EED" w:rsidP="004C1EED">
            <w:pPr>
              <w:pStyle w:val="TAL"/>
              <w:rPr>
                <w:rFonts w:eastAsia="Calibri"/>
              </w:rPr>
            </w:pPr>
            <w:r>
              <w:rPr>
                <w:rFonts w:eastAsia="Calibri"/>
              </w:rPr>
              <w:t>Payload (without CRC) (bits)</w:t>
            </w:r>
          </w:p>
        </w:tc>
        <w:tc>
          <w:tcPr>
            <w:tcW w:w="1417" w:type="dxa"/>
            <w:tcBorders>
              <w:top w:val="single" w:sz="4" w:space="0" w:color="auto"/>
              <w:left w:val="single" w:sz="4" w:space="0" w:color="auto"/>
              <w:bottom w:val="single" w:sz="4" w:space="0" w:color="auto"/>
              <w:right w:val="single" w:sz="4" w:space="0" w:color="auto"/>
            </w:tcBorders>
            <w:hideMark/>
          </w:tcPr>
          <w:p w14:paraId="11564990" w14:textId="77777777" w:rsidR="004C1EED" w:rsidRDefault="004C1EED" w:rsidP="004C1EED">
            <w:pPr>
              <w:pStyle w:val="TAC"/>
              <w:rPr>
                <w:rFonts w:eastAsia="Calibri"/>
                <w:lang w:eastAsia="zh-CN"/>
              </w:rPr>
            </w:pPr>
            <w:r>
              <w:rPr>
                <w:rFonts w:eastAsia="Calibri"/>
                <w:lang w:eastAsia="zh-CN"/>
              </w:rPr>
              <w:t>4</w:t>
            </w:r>
            <w:r>
              <w:rPr>
                <w:lang w:eastAsia="zh-CN"/>
              </w:rPr>
              <w:t>0</w:t>
            </w:r>
          </w:p>
        </w:tc>
        <w:tc>
          <w:tcPr>
            <w:tcW w:w="1417" w:type="dxa"/>
            <w:tcBorders>
              <w:top w:val="single" w:sz="4" w:space="0" w:color="auto"/>
              <w:left w:val="single" w:sz="4" w:space="0" w:color="auto"/>
              <w:bottom w:val="single" w:sz="4" w:space="0" w:color="auto"/>
              <w:right w:val="single" w:sz="4" w:space="0" w:color="auto"/>
            </w:tcBorders>
            <w:hideMark/>
          </w:tcPr>
          <w:p w14:paraId="3650DBC6" w14:textId="77777777" w:rsidR="004C1EED" w:rsidRDefault="004C1EED" w:rsidP="004C1EED">
            <w:pPr>
              <w:pStyle w:val="TAC"/>
              <w:rPr>
                <w:rFonts w:eastAsia="Calibri"/>
                <w:lang w:eastAsia="zh-CN"/>
              </w:rPr>
            </w:pPr>
            <w:r>
              <w:rPr>
                <w:rFonts w:eastAsia="Calibri"/>
                <w:lang w:eastAsia="zh-CN"/>
              </w:rPr>
              <w:t>5</w:t>
            </w:r>
            <w:r>
              <w:rPr>
                <w:lang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570C1930" w14:textId="77777777" w:rsidR="004C1EED" w:rsidRDefault="004C1EED" w:rsidP="004C1EED">
            <w:pPr>
              <w:pStyle w:val="TAC"/>
              <w:rPr>
                <w:rFonts w:eastAsia="Calibri"/>
                <w:lang w:eastAsia="zh-CN"/>
              </w:rPr>
            </w:pPr>
            <w:r>
              <w:rPr>
                <w:rFonts w:eastAsia="Calibri"/>
                <w:lang w:eastAsia="zh-CN"/>
              </w:rPr>
              <w:t>5</w:t>
            </w:r>
            <w:r>
              <w:rPr>
                <w:lang w:eastAsia="zh-CN"/>
              </w:rPr>
              <w:t>6</w:t>
            </w:r>
          </w:p>
        </w:tc>
      </w:tr>
    </w:tbl>
    <w:p w14:paraId="5BDBB419" w14:textId="77777777" w:rsidR="004C1EED" w:rsidRDefault="004C1EED" w:rsidP="004C1EED"/>
    <w:p w14:paraId="1699076A" w14:textId="48D73B54" w:rsidR="004C1EED" w:rsidRDefault="004C1EED" w:rsidP="004C1EED">
      <w:pPr>
        <w:pStyle w:val="Heading2"/>
      </w:pPr>
      <w:bookmarkStart w:id="6071" w:name="_Toc75165438"/>
      <w:bookmarkStart w:id="6072" w:name="_Toc75334362"/>
      <w:bookmarkStart w:id="6073" w:name="_Toc75508554"/>
      <w:bookmarkStart w:id="6074" w:name="_Toc75816293"/>
      <w:bookmarkStart w:id="6075" w:name="_Toc76541451"/>
      <w:bookmarkStart w:id="6076" w:name="_Toc76542018"/>
      <w:bookmarkStart w:id="6077" w:name="_Toc82429908"/>
      <w:bookmarkStart w:id="6078" w:name="_Toc89940159"/>
      <w:bookmarkStart w:id="6079" w:name="_Toc98754485"/>
      <w:bookmarkStart w:id="6080" w:name="_Toc106178299"/>
      <w:bookmarkStart w:id="6081" w:name="_Toc114149017"/>
      <w:bookmarkStart w:id="6082" w:name="_Toc124151262"/>
      <w:bookmarkStart w:id="6083" w:name="_Toc130393802"/>
      <w:bookmarkStart w:id="6084" w:name="_Toc137562189"/>
      <w:bookmarkStart w:id="6085" w:name="_Toc138871331"/>
      <w:bookmarkStart w:id="6086" w:name="_Toc145534781"/>
      <w:bookmarkStart w:id="6087" w:name="_Toc155287554"/>
      <w:bookmarkStart w:id="6088" w:name="_Toc176472974"/>
      <w:bookmarkStart w:id="6089" w:name="_Toc187248205"/>
      <w:bookmarkStart w:id="6090" w:name="_Toc194054555"/>
      <w:bookmarkStart w:id="6091" w:name="_Toc200115831"/>
      <w:r>
        <w:t>H.</w:t>
      </w:r>
      <w:r w:rsidR="008A1918">
        <w:t>1.3</w:t>
      </w:r>
      <w:r>
        <w:tab/>
        <w:t>Fixed Reference Channels for CQI reporting requirements</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07BE294E" w14:textId="040BD4A5" w:rsidR="004C1EED" w:rsidRDefault="004C1EED" w:rsidP="004C1EED">
      <w:r>
        <w:t xml:space="preserve">The parameters for the reference measurement channels are specified in </w:t>
      </w:r>
      <w:r w:rsidR="00990CD4">
        <w:t xml:space="preserve">Table </w:t>
      </w:r>
      <w:r>
        <w:t>H.</w:t>
      </w:r>
      <w:r w:rsidR="005B7980">
        <w:t>1.</w:t>
      </w:r>
      <w:r>
        <w:t xml:space="preserve">3-1 for FR2-1 CQI reporting requirements with the CQI definition specified in clause 5.2.2.1 of TS 38.214 [15] and with the MCS definition specified in clause 5.1.3 of TS 38.214 [15]. </w:t>
      </w:r>
    </w:p>
    <w:p w14:paraId="254346DE" w14:textId="77777777" w:rsidR="004C1EED" w:rsidRDefault="004C1EED" w:rsidP="004C1EED"/>
    <w:p w14:paraId="21026899" w14:textId="77777777" w:rsidR="004C1EED" w:rsidRDefault="004C1EED" w:rsidP="004C1EED"/>
    <w:p w14:paraId="3B477DB7" w14:textId="77777777" w:rsidR="003F6588" w:rsidRDefault="003F6588" w:rsidP="003F6588">
      <w:pPr>
        <w:pStyle w:val="TH"/>
        <w:rPr>
          <w:lang w:eastAsia="zh-CN"/>
        </w:rPr>
      </w:pPr>
      <w:r>
        <w:t>Table H.</w:t>
      </w:r>
      <w:r>
        <w:rPr>
          <w:rFonts w:eastAsia="SimSun" w:hint="eastAsia"/>
          <w:lang w:val="en-US" w:eastAsia="zh-CN"/>
        </w:rPr>
        <w:t>1.</w:t>
      </w:r>
      <w:r>
        <w:rPr>
          <w:rFonts w:eastAsia="SimSun"/>
          <w:lang w:val="en-US" w:eastAsia="zh-CN"/>
        </w:rPr>
        <w:t>3</w:t>
      </w:r>
      <w:r>
        <w:t>-1: FRC for FR2-1 CQI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715"/>
        <w:gridCol w:w="1122"/>
        <w:gridCol w:w="1122"/>
        <w:gridCol w:w="2811"/>
      </w:tblGrid>
      <w:tr w:rsidR="004C1EED" w14:paraId="392211BE"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F100265" w14:textId="77777777" w:rsidR="004C1EED" w:rsidRDefault="004C1EED" w:rsidP="004C1EED">
            <w:pPr>
              <w:pStyle w:val="TAH"/>
              <w:rPr>
                <w:lang w:eastAsia="ko-KR"/>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89110" w14:textId="54E96A39" w:rsidR="004C1EED" w:rsidRDefault="004C1EED" w:rsidP="004C1EED">
            <w:pPr>
              <w:pStyle w:val="TAH"/>
              <w:rPr>
                <w:rFonts w:eastAsia="Calibri"/>
                <w:lang w:eastAsia="zh-CN"/>
              </w:rPr>
            </w:pPr>
            <w:r>
              <w:t>M-FR2</w:t>
            </w:r>
            <w:r w:rsidR="000B7D1E">
              <w:rPr>
                <w:rFonts w:eastAsia="SimSun" w:hint="eastAsia"/>
                <w:lang w:val="en-US" w:eastAsia="zh-CN"/>
              </w:rPr>
              <w:t>-NCR.1.</w:t>
            </w:r>
            <w:r w:rsidR="000B7D1E">
              <w:rPr>
                <w:rFonts w:eastAsia="SimSun"/>
                <w:lang w:val="en-US" w:eastAsia="zh-CN"/>
              </w:rPr>
              <w:t>3</w:t>
            </w:r>
            <w:r w:rsidR="000B7D1E">
              <w:rPr>
                <w:rFonts w:eastAsia="SimSun" w:hint="eastAsia"/>
                <w:lang w:val="en-US" w:eastAsia="zh-CN"/>
              </w:rPr>
              <w:t>-1</w:t>
            </w:r>
          </w:p>
        </w:tc>
      </w:tr>
      <w:tr w:rsidR="004C1EED" w14:paraId="137A3B2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0F7479" w14:textId="77777777" w:rsidR="004C1EED" w:rsidRDefault="004C1EED" w:rsidP="004C1EED">
            <w:pPr>
              <w:pStyle w:val="TAC"/>
              <w:rPr>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4269D" w14:textId="77777777" w:rsidR="004C1EED" w:rsidRDefault="004C1EED" w:rsidP="004C1EED">
            <w:pPr>
              <w:pStyle w:val="TAC"/>
              <w:rPr>
                <w:lang w:eastAsia="zh-CN"/>
              </w:rPr>
            </w:pPr>
            <w:r>
              <w:rPr>
                <w:lang w:eastAsia="zh-CN"/>
              </w:rPr>
              <w:t>66</w:t>
            </w:r>
          </w:p>
        </w:tc>
      </w:tr>
      <w:tr w:rsidR="004C1EED" w14:paraId="6BB2873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3C83D6" w14:textId="77777777" w:rsidR="004C1EED" w:rsidRDefault="004C1EED" w:rsidP="004C1EED">
            <w:pPr>
              <w:pStyle w:val="TAC"/>
              <w:rPr>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90D1" w14:textId="77777777" w:rsidR="004C1EED" w:rsidRDefault="004C1EED" w:rsidP="004C1EED">
            <w:pPr>
              <w:pStyle w:val="TAC"/>
              <w:rPr>
                <w:lang w:eastAsia="zh-CN"/>
              </w:rPr>
            </w:pPr>
            <w:r>
              <w:rPr>
                <w:lang w:eastAsia="zh-CN"/>
              </w:rPr>
              <w:t>12</w:t>
            </w:r>
          </w:p>
        </w:tc>
      </w:tr>
      <w:tr w:rsidR="004C1EED" w14:paraId="0C85955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FAAC17" w14:textId="77777777" w:rsidR="004C1EED" w:rsidRDefault="004C1EED" w:rsidP="004C1EED">
            <w:pPr>
              <w:pStyle w:val="TAC"/>
              <w:rPr>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8B71C" w14:textId="77777777" w:rsidR="004C1EED" w:rsidRDefault="004C1EED" w:rsidP="004C1EED">
            <w:pPr>
              <w:pStyle w:val="TAC"/>
              <w:rPr>
                <w:lang w:eastAsia="zh-CN"/>
              </w:rPr>
            </w:pPr>
            <w:r>
              <w:rPr>
                <w:lang w:eastAsia="zh-CN"/>
              </w:rPr>
              <w:t>1</w:t>
            </w:r>
          </w:p>
        </w:tc>
      </w:tr>
      <w:tr w:rsidR="004C1EED" w14:paraId="47AC0D6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BE570F" w14:textId="77777777" w:rsidR="004C1EED" w:rsidRDefault="004C1EED" w:rsidP="004C1EED">
            <w:pPr>
              <w:pStyle w:val="TAC"/>
              <w:rPr>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EC658" w14:textId="77777777" w:rsidR="004C1EED" w:rsidRDefault="004C1EED" w:rsidP="004C1EED">
            <w:pPr>
              <w:pStyle w:val="TAC"/>
              <w:rPr>
                <w:lang w:eastAsia="zh-CN"/>
              </w:rPr>
            </w:pPr>
            <w:r>
              <w:rPr>
                <w:lang w:eastAsia="zh-CN"/>
              </w:rPr>
              <w:t>24</w:t>
            </w:r>
          </w:p>
        </w:tc>
      </w:tr>
      <w:tr w:rsidR="004C1EED" w14:paraId="3F9A050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8A6CA0" w14:textId="77777777" w:rsidR="004C1EED" w:rsidRDefault="004C1EED" w:rsidP="004C1EED">
            <w:pPr>
              <w:pStyle w:val="TAC"/>
              <w:rPr>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611EA" w14:textId="77777777" w:rsidR="004C1EED" w:rsidRDefault="004C1EED" w:rsidP="004C1EED">
            <w:pPr>
              <w:pStyle w:val="TAC"/>
              <w:rPr>
                <w:lang w:eastAsia="zh-CN"/>
              </w:rPr>
            </w:pPr>
            <w:r>
              <w:rPr>
                <w:lang w:eastAsia="zh-CN"/>
              </w:rPr>
              <w:t>6</w:t>
            </w:r>
          </w:p>
        </w:tc>
      </w:tr>
      <w:tr w:rsidR="004C1EED" w14:paraId="0ED997F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C031F8" w14:textId="77777777" w:rsidR="004C1EED" w:rsidRDefault="004C1EED" w:rsidP="004C1EED">
            <w:pPr>
              <w:pStyle w:val="TAC"/>
              <w:rPr>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9A8B2" w14:textId="77777777" w:rsidR="004C1EED" w:rsidRDefault="004C1EED" w:rsidP="004C1EED">
            <w:pPr>
              <w:pStyle w:val="TAC"/>
              <w:rPr>
                <w:lang w:eastAsia="zh-CN"/>
              </w:rPr>
            </w:pPr>
            <w:r>
              <w:rPr>
                <w:lang w:eastAsia="zh-CN"/>
              </w:rPr>
              <w:t>7590</w:t>
            </w:r>
          </w:p>
        </w:tc>
      </w:tr>
      <w:tr w:rsidR="004C1EED" w14:paraId="147C993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6EC51" w14:textId="77777777" w:rsidR="004C1EED" w:rsidRDefault="004C1EED" w:rsidP="004C1EED">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AB41" w14:textId="77777777" w:rsidR="004C1EED" w:rsidRDefault="004C1EED" w:rsidP="004C1EED">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AAF90" w14:textId="77777777" w:rsidR="004C1EED" w:rsidRDefault="004C1EED" w:rsidP="004C1EED">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DDDB6" w14:textId="77777777" w:rsidR="004C1EED" w:rsidRDefault="004C1EED" w:rsidP="004C1EED">
            <w:pPr>
              <w:pStyle w:val="TAC"/>
              <w:rPr>
                <w:rFonts w:eastAsiaTheme="minorEastAsia"/>
                <w:lang w:eastAsia="zh-CN"/>
              </w:rPr>
            </w:pPr>
            <w:r>
              <w:rPr>
                <w:rFonts w:eastAsiaTheme="minorEastAsia"/>
                <w:lang w:eastAsia="zh-CN"/>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6403" w14:textId="77777777" w:rsidR="004C1EED" w:rsidRDefault="004C1EED" w:rsidP="004C1EED">
            <w:pPr>
              <w:pStyle w:val="TAC"/>
              <w:rPr>
                <w:lang w:eastAsia="ko-KR"/>
              </w:rPr>
            </w:pPr>
            <w:r>
              <w:t>Information Bit Payload per Slot</w:t>
            </w:r>
          </w:p>
        </w:tc>
      </w:tr>
      <w:tr w:rsidR="004C1EED" w14:paraId="2D0CCF9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E8975" w14:textId="77777777" w:rsidR="004C1EED" w:rsidRDefault="004C1EED" w:rsidP="004C1EED">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C0301"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C0B5E"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CCBFF" w14:textId="77777777" w:rsidR="004C1EED" w:rsidRDefault="004C1EED" w:rsidP="004C1EED">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ACDFB" w14:textId="77777777" w:rsidR="004C1EED" w:rsidRDefault="004C1EED" w:rsidP="004C1EED">
            <w:pPr>
              <w:pStyle w:val="TAC"/>
              <w:rPr>
                <w:lang w:eastAsia="zh-CN"/>
              </w:rPr>
            </w:pPr>
            <w:r>
              <w:rPr>
                <w:lang w:eastAsia="zh-CN"/>
              </w:rPr>
              <w:t>N/A</w:t>
            </w:r>
          </w:p>
        </w:tc>
      </w:tr>
      <w:tr w:rsidR="004C1EED" w14:paraId="5066BFFE"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43FD9" w14:textId="77777777" w:rsidR="004C1EED" w:rsidRDefault="004C1EED" w:rsidP="004C1EED">
            <w:pPr>
              <w:pStyle w:val="TAC"/>
              <w:rPr>
                <w:lang w:eastAsia="ko-KR"/>
              </w:rPr>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254ED" w14:textId="77777777" w:rsidR="004C1EED" w:rsidRDefault="004C1EED" w:rsidP="004C1EED">
            <w:pPr>
              <w:pStyle w:val="TAC"/>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0F3EB" w14:textId="77777777" w:rsidR="004C1EED" w:rsidRDefault="004C1EED" w:rsidP="004C1EED">
            <w:pPr>
              <w:pStyle w:val="TAC"/>
            </w:pPr>
            <w: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2A66E5" w14:textId="77777777" w:rsidR="004C1EED" w:rsidRDefault="004C1EED" w:rsidP="004C1EED">
            <w:pPr>
              <w:pStyle w:val="TAC"/>
              <w:rPr>
                <w:rFonts w:eastAsiaTheme="minorEastAsia"/>
                <w:lang w:eastAsia="zh-CN"/>
              </w:rPr>
            </w:pPr>
            <w:r>
              <w:rPr>
                <w:rFonts w:eastAsiaTheme="minorEastAsia"/>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A47F1" w14:textId="77777777" w:rsidR="004C1EED" w:rsidRDefault="004C1EED" w:rsidP="004C1EED">
            <w:pPr>
              <w:pStyle w:val="TAC"/>
              <w:rPr>
                <w:lang w:eastAsia="zh-CN"/>
              </w:rPr>
            </w:pPr>
            <w:r>
              <w:rPr>
                <w:lang w:eastAsia="zh-CN"/>
              </w:rPr>
              <w:t>1800</w:t>
            </w:r>
          </w:p>
        </w:tc>
      </w:tr>
      <w:tr w:rsidR="004C1EED" w14:paraId="4F293F1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E04C24" w14:textId="77777777" w:rsidR="004C1EED" w:rsidRDefault="004C1EED" w:rsidP="004C1EED">
            <w:pPr>
              <w:pStyle w:val="TAC"/>
              <w:rPr>
                <w:lang w:eastAsia="ko-KR"/>
              </w:rP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5C4E4" w14:textId="77777777" w:rsidR="004C1EED" w:rsidRDefault="004C1EED" w:rsidP="004C1EED">
            <w:pPr>
              <w:pStyle w:val="TAC"/>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F2111" w14:textId="77777777" w:rsidR="004C1EED" w:rsidRDefault="004C1EED" w:rsidP="004C1EED">
            <w:pPr>
              <w:pStyle w:val="TAC"/>
            </w:pPr>
            <w: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4528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FE94" w14:textId="77777777" w:rsidR="004C1EED" w:rsidRDefault="004C1EED" w:rsidP="004C1EED">
            <w:pPr>
              <w:pStyle w:val="TAC"/>
              <w:rPr>
                <w:lang w:eastAsia="zh-CN"/>
              </w:rPr>
            </w:pPr>
            <w:r>
              <w:rPr>
                <w:lang w:eastAsia="zh-CN"/>
              </w:rPr>
              <w:t>1800</w:t>
            </w:r>
          </w:p>
        </w:tc>
      </w:tr>
      <w:tr w:rsidR="004C1EED" w14:paraId="09033EA0"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655E11" w14:textId="77777777" w:rsidR="004C1EED" w:rsidRDefault="004C1EED" w:rsidP="004C1EED">
            <w:pPr>
              <w:pStyle w:val="TAC"/>
              <w:rPr>
                <w:lang w:eastAsia="ko-KR"/>
              </w:rPr>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ABC9" w14:textId="77777777" w:rsidR="004C1EED" w:rsidRDefault="004C1EED" w:rsidP="004C1EED">
            <w:pPr>
              <w:pStyle w:val="TAC"/>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9105D" w14:textId="77777777" w:rsidR="004C1EED" w:rsidRDefault="004C1EED" w:rsidP="004C1EED">
            <w:pPr>
              <w:pStyle w:val="TAC"/>
            </w:pPr>
            <w: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5B18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B8578B" w14:textId="77777777" w:rsidR="004C1EED" w:rsidRDefault="004C1EED" w:rsidP="004C1EED">
            <w:pPr>
              <w:pStyle w:val="TAC"/>
              <w:rPr>
                <w:lang w:eastAsia="zh-CN"/>
              </w:rPr>
            </w:pPr>
            <w:r>
              <w:rPr>
                <w:lang w:eastAsia="zh-CN"/>
              </w:rPr>
              <w:t>2856</w:t>
            </w:r>
          </w:p>
        </w:tc>
      </w:tr>
      <w:tr w:rsidR="004C1EED" w14:paraId="19D1BB8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862C68" w14:textId="77777777" w:rsidR="004C1EED" w:rsidRDefault="004C1EED" w:rsidP="004C1EED">
            <w:pPr>
              <w:pStyle w:val="TAC"/>
              <w:rPr>
                <w:lang w:eastAsia="ko-KR"/>
              </w:rPr>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27909" w14:textId="77777777" w:rsidR="004C1EED" w:rsidRDefault="004C1EED" w:rsidP="004C1EED">
            <w:pPr>
              <w:pStyle w:val="TAC"/>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A0D49" w14:textId="77777777" w:rsidR="004C1EED" w:rsidRDefault="004C1EED" w:rsidP="004C1EED">
            <w:pPr>
              <w:pStyle w:val="TAC"/>
            </w:pPr>
            <w: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6C7A2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96A200" w14:textId="77777777" w:rsidR="004C1EED" w:rsidRDefault="004C1EED" w:rsidP="004C1EED">
            <w:pPr>
              <w:pStyle w:val="TAC"/>
              <w:rPr>
                <w:lang w:eastAsia="zh-CN"/>
              </w:rPr>
            </w:pPr>
            <w:r>
              <w:rPr>
                <w:lang w:eastAsia="zh-CN"/>
              </w:rPr>
              <w:t>4480</w:t>
            </w:r>
          </w:p>
        </w:tc>
      </w:tr>
      <w:tr w:rsidR="004C1EED" w14:paraId="209694D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152EEC" w14:textId="77777777" w:rsidR="004C1EED" w:rsidRDefault="004C1EED" w:rsidP="004C1EED">
            <w:pPr>
              <w:pStyle w:val="TAC"/>
              <w:rPr>
                <w:lang w:eastAsia="ko-KR"/>
              </w:rPr>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5E2A3" w14:textId="77777777" w:rsidR="004C1EED" w:rsidRDefault="004C1EED" w:rsidP="004C1EED">
            <w:pPr>
              <w:pStyle w:val="TAC"/>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444F5" w14:textId="77777777" w:rsidR="004C1EED" w:rsidRDefault="004C1EED" w:rsidP="004C1EED">
            <w:pPr>
              <w:pStyle w:val="TAC"/>
            </w:pPr>
            <w: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6384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F8F9DE" w14:textId="77777777" w:rsidR="004C1EED" w:rsidRDefault="004C1EED" w:rsidP="004C1EED">
            <w:pPr>
              <w:pStyle w:val="TAC"/>
              <w:rPr>
                <w:lang w:eastAsia="zh-CN"/>
              </w:rPr>
            </w:pPr>
            <w:r>
              <w:rPr>
                <w:lang w:eastAsia="zh-CN"/>
              </w:rPr>
              <w:t>6528</w:t>
            </w:r>
          </w:p>
        </w:tc>
      </w:tr>
      <w:tr w:rsidR="004C1EED" w14:paraId="15C3823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8B1C1" w14:textId="77777777" w:rsidR="004C1EED" w:rsidRDefault="004C1EED" w:rsidP="004C1EED">
            <w:pPr>
              <w:pStyle w:val="TAC"/>
              <w:rPr>
                <w:lang w:eastAsia="ko-KR"/>
              </w:rPr>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150D" w14:textId="77777777" w:rsidR="004C1EED" w:rsidRDefault="004C1EED" w:rsidP="004C1EED">
            <w:pPr>
              <w:pStyle w:val="TAC"/>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C68B1" w14:textId="77777777" w:rsidR="004C1EED" w:rsidRDefault="004C1EED" w:rsidP="004C1EED">
            <w:pPr>
              <w:pStyle w:val="TAC"/>
            </w:pPr>
            <w: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09276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39000B" w14:textId="77777777" w:rsidR="004C1EED" w:rsidRDefault="004C1EED" w:rsidP="004C1EED">
            <w:pPr>
              <w:pStyle w:val="TAC"/>
              <w:rPr>
                <w:lang w:eastAsia="zh-CN"/>
              </w:rPr>
            </w:pPr>
            <w:r>
              <w:rPr>
                <w:lang w:eastAsia="zh-CN"/>
              </w:rPr>
              <w:t>8712</w:t>
            </w:r>
          </w:p>
        </w:tc>
      </w:tr>
      <w:tr w:rsidR="004C1EED" w14:paraId="788E69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680248" w14:textId="77777777" w:rsidR="004C1EED" w:rsidRDefault="004C1EED" w:rsidP="004C1EED">
            <w:pPr>
              <w:pStyle w:val="TAC"/>
              <w:rPr>
                <w:lang w:eastAsia="ko-KR"/>
              </w:rPr>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C2667" w14:textId="77777777" w:rsidR="004C1EED" w:rsidRDefault="004C1EED" w:rsidP="004C1EED">
            <w:pPr>
              <w:pStyle w:val="TAC"/>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9F145" w14:textId="77777777" w:rsidR="004C1EED" w:rsidRDefault="004C1EED" w:rsidP="004C1EED">
            <w:pPr>
              <w:pStyle w:val="TAC"/>
            </w:pPr>
            <w: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9B237" w14:textId="77777777" w:rsidR="004C1EED" w:rsidRDefault="004C1EED" w:rsidP="004C1EED">
            <w:pPr>
              <w:pStyle w:val="TAC"/>
              <w:rPr>
                <w:rFonts w:eastAsiaTheme="minorEastAsia"/>
                <w:lang w:eastAsia="zh-CN"/>
              </w:rPr>
            </w:pPr>
            <w:r>
              <w:rPr>
                <w:rFonts w:eastAsiaTheme="minorEastAsia"/>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6D320" w14:textId="77777777" w:rsidR="004C1EED" w:rsidRDefault="004C1EED" w:rsidP="004C1EED">
            <w:pPr>
              <w:pStyle w:val="TAC"/>
              <w:rPr>
                <w:lang w:eastAsia="zh-CN"/>
              </w:rPr>
            </w:pPr>
            <w:r>
              <w:rPr>
                <w:lang w:eastAsia="zh-CN"/>
              </w:rPr>
              <w:t>11016</w:t>
            </w:r>
          </w:p>
        </w:tc>
      </w:tr>
      <w:tr w:rsidR="004C1EED" w14:paraId="232FBEA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625181" w14:textId="77777777" w:rsidR="004C1EED" w:rsidRDefault="004C1EED" w:rsidP="004C1EED">
            <w:pPr>
              <w:pStyle w:val="TAC"/>
              <w:rPr>
                <w:lang w:eastAsia="ko-KR"/>
              </w:rPr>
            </w:pPr>
            <w: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D738A" w14:textId="77777777" w:rsidR="004C1EED" w:rsidRDefault="004C1EED" w:rsidP="004C1EED">
            <w:pPr>
              <w:pStyle w:val="TAC"/>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65F61" w14:textId="77777777" w:rsidR="004C1EED" w:rsidRDefault="004C1EED" w:rsidP="004C1EED">
            <w:pPr>
              <w:pStyle w:val="TAC"/>
            </w:pPr>
            <w: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5FBF5"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BFB92D" w14:textId="77777777" w:rsidR="004C1EED" w:rsidRDefault="004C1EED" w:rsidP="004C1EED">
            <w:pPr>
              <w:pStyle w:val="TAC"/>
              <w:rPr>
                <w:lang w:eastAsia="zh-CN"/>
              </w:rPr>
            </w:pPr>
            <w:r>
              <w:rPr>
                <w:lang w:eastAsia="zh-CN"/>
              </w:rPr>
              <w:t>14343</w:t>
            </w:r>
          </w:p>
        </w:tc>
      </w:tr>
      <w:tr w:rsidR="004C1EED" w14:paraId="09B7C42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B1D532" w14:textId="77777777" w:rsidR="004C1EED" w:rsidRDefault="004C1EED" w:rsidP="004C1EED">
            <w:pPr>
              <w:pStyle w:val="TAC"/>
              <w:rPr>
                <w:lang w:eastAsia="ko-KR"/>
              </w:rPr>
            </w:pPr>
            <w: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CD8C6" w14:textId="77777777" w:rsidR="004C1EED" w:rsidRDefault="004C1EED" w:rsidP="004C1EED">
            <w:pPr>
              <w:pStyle w:val="TAC"/>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4F647" w14:textId="77777777" w:rsidR="004C1EED" w:rsidRDefault="004C1EED" w:rsidP="004C1EED">
            <w:pPr>
              <w:pStyle w:val="TAC"/>
            </w:pPr>
            <w: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8CD2C"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3E07C" w14:textId="77777777" w:rsidR="004C1EED" w:rsidRDefault="004C1EED" w:rsidP="004C1EED">
            <w:pPr>
              <w:pStyle w:val="TAC"/>
              <w:rPr>
                <w:lang w:eastAsia="zh-CN"/>
              </w:rPr>
            </w:pPr>
            <w:r>
              <w:rPr>
                <w:lang w:eastAsia="zh-CN"/>
              </w:rPr>
              <w:t>17928</w:t>
            </w:r>
          </w:p>
        </w:tc>
      </w:tr>
      <w:tr w:rsidR="004C1EED" w14:paraId="16365654"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ED9EA1" w14:textId="77777777" w:rsidR="004C1EED" w:rsidRDefault="004C1EED" w:rsidP="004C1EED">
            <w:pPr>
              <w:pStyle w:val="TAC"/>
              <w:rPr>
                <w:lang w:eastAsia="ko-KR"/>
              </w:rPr>
            </w:pPr>
            <w: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B6DBD" w14:textId="77777777" w:rsidR="004C1EED" w:rsidRDefault="004C1EED" w:rsidP="004C1EED">
            <w:pPr>
              <w:pStyle w:val="TAC"/>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DD109" w14:textId="77777777" w:rsidR="004C1EED" w:rsidRDefault="004C1EED" w:rsidP="004C1EED">
            <w:pPr>
              <w:pStyle w:val="TAC"/>
            </w:pPr>
            <w: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A93D41" w14:textId="77777777" w:rsidR="004C1EED" w:rsidRDefault="004C1EED" w:rsidP="004C1EED">
            <w:pPr>
              <w:pStyle w:val="TAC"/>
              <w:rPr>
                <w:rFonts w:eastAsiaTheme="minorEastAsia"/>
                <w:lang w:eastAsia="zh-CN"/>
              </w:rPr>
            </w:pPr>
            <w:r>
              <w:rPr>
                <w:rFonts w:eastAsiaTheme="minorEastAsia"/>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FD18A" w14:textId="77777777" w:rsidR="004C1EED" w:rsidRDefault="004C1EED" w:rsidP="004C1EED">
            <w:pPr>
              <w:pStyle w:val="TAC"/>
              <w:rPr>
                <w:lang w:eastAsia="zh-CN"/>
              </w:rPr>
            </w:pPr>
            <w:r>
              <w:rPr>
                <w:lang w:eastAsia="zh-CN"/>
              </w:rPr>
              <w:t>20496</w:t>
            </w:r>
          </w:p>
        </w:tc>
      </w:tr>
      <w:tr w:rsidR="004C1EED" w14:paraId="11AB2F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A9B06" w14:textId="77777777" w:rsidR="004C1EED" w:rsidRDefault="004C1EED" w:rsidP="004C1EED">
            <w:pPr>
              <w:pStyle w:val="TAC"/>
              <w:rPr>
                <w:lang w:eastAsia="ko-KR"/>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A0C18" w14:textId="77777777" w:rsidR="004C1EED" w:rsidRDefault="004C1EED" w:rsidP="004C1EED">
            <w:pPr>
              <w:pStyle w:val="TAC"/>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EE989" w14:textId="77777777" w:rsidR="004C1EED" w:rsidRDefault="004C1EED" w:rsidP="004C1EED">
            <w:pPr>
              <w:pStyle w:val="TAC"/>
            </w:pPr>
            <w: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1E72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8D16A8" w14:textId="77777777" w:rsidR="004C1EED" w:rsidRDefault="004C1EED" w:rsidP="004C1EED">
            <w:pPr>
              <w:pStyle w:val="TAC"/>
              <w:rPr>
                <w:lang w:eastAsia="zh-CN"/>
              </w:rPr>
            </w:pPr>
            <w:r>
              <w:rPr>
                <w:lang w:eastAsia="zh-CN"/>
              </w:rPr>
              <w:t>25104</w:t>
            </w:r>
          </w:p>
        </w:tc>
      </w:tr>
      <w:tr w:rsidR="004C1EED" w14:paraId="7DA38C2A"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41A78F" w14:textId="77777777" w:rsidR="004C1EED" w:rsidRDefault="004C1EED" w:rsidP="004C1EED">
            <w:pPr>
              <w:pStyle w:val="TAC"/>
              <w:rPr>
                <w:lang w:eastAsia="ko-KR"/>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00F3" w14:textId="77777777" w:rsidR="004C1EED" w:rsidRDefault="004C1EED" w:rsidP="004C1EED">
            <w:pPr>
              <w:pStyle w:val="TAC"/>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F489C" w14:textId="77777777" w:rsidR="004C1EED" w:rsidRDefault="004C1EED" w:rsidP="004C1EED">
            <w:pPr>
              <w:pStyle w:val="TAC"/>
            </w:pPr>
            <w: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17CCF"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8E0004" w14:textId="77777777" w:rsidR="004C1EED" w:rsidRDefault="004C1EED" w:rsidP="004C1EED">
            <w:pPr>
              <w:pStyle w:val="TAC"/>
              <w:rPr>
                <w:lang w:eastAsia="zh-CN"/>
              </w:rPr>
            </w:pPr>
            <w:r>
              <w:rPr>
                <w:lang w:eastAsia="zh-CN"/>
              </w:rPr>
              <w:t>29192</w:t>
            </w:r>
          </w:p>
        </w:tc>
      </w:tr>
      <w:tr w:rsidR="004C1EED" w14:paraId="14981C9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452AFC" w14:textId="77777777" w:rsidR="004C1EED" w:rsidRDefault="004C1EED" w:rsidP="004C1EED">
            <w:pPr>
              <w:pStyle w:val="TAC"/>
              <w:rPr>
                <w:lang w:eastAsia="ko-KR"/>
              </w:rPr>
            </w:pPr>
            <w: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EC59D" w14:textId="77777777" w:rsidR="004C1EED" w:rsidRDefault="004C1EED" w:rsidP="004C1EED">
            <w:pPr>
              <w:pStyle w:val="TAC"/>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FD720" w14:textId="77777777" w:rsidR="004C1EED" w:rsidRDefault="004C1EED" w:rsidP="004C1EED">
            <w:pPr>
              <w:pStyle w:val="TAC"/>
            </w:pPr>
            <w: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CBE3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8A2AC9" w14:textId="77777777" w:rsidR="004C1EED" w:rsidRDefault="004C1EED" w:rsidP="004C1EED">
            <w:pPr>
              <w:pStyle w:val="TAC"/>
              <w:rPr>
                <w:lang w:eastAsia="zh-CN"/>
              </w:rPr>
            </w:pPr>
            <w:r>
              <w:rPr>
                <w:lang w:eastAsia="zh-CN"/>
              </w:rPr>
              <w:t>33816</w:t>
            </w:r>
          </w:p>
        </w:tc>
      </w:tr>
      <w:tr w:rsidR="004C1EED" w14:paraId="107E27F9"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DA6D6" w14:textId="77777777" w:rsidR="004C1EED" w:rsidRDefault="004C1EED" w:rsidP="004C1EED">
            <w:pPr>
              <w:pStyle w:val="TAC"/>
              <w:rPr>
                <w:lang w:eastAsia="ko-KR"/>
              </w:rPr>
            </w:pPr>
            <w: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6301B" w14:textId="77777777" w:rsidR="004C1EED" w:rsidRDefault="004C1EED" w:rsidP="004C1EED">
            <w:pPr>
              <w:pStyle w:val="TAC"/>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03B28" w14:textId="77777777" w:rsidR="004C1EED" w:rsidRDefault="004C1EED" w:rsidP="004C1EED">
            <w:pPr>
              <w:pStyle w:val="TAC"/>
            </w:pPr>
            <w: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A70B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221F9" w14:textId="77777777" w:rsidR="004C1EED" w:rsidRDefault="004C1EED" w:rsidP="004C1EED">
            <w:pPr>
              <w:pStyle w:val="TAC"/>
              <w:rPr>
                <w:lang w:eastAsia="zh-CN"/>
              </w:rPr>
            </w:pPr>
            <w:r>
              <w:rPr>
                <w:lang w:eastAsia="zh-CN"/>
              </w:rPr>
              <w:t>38936</w:t>
            </w:r>
          </w:p>
        </w:tc>
      </w:tr>
      <w:tr w:rsidR="004C1EED" w14:paraId="1649600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3F1E" w14:textId="77777777" w:rsidR="004C1EED" w:rsidRDefault="004C1EED" w:rsidP="004C1EED">
            <w:pPr>
              <w:pStyle w:val="TAC"/>
              <w:rPr>
                <w:lang w:eastAsia="ko-KR"/>
              </w:rPr>
            </w:pPr>
            <w: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23C90" w14:textId="77777777" w:rsidR="004C1EED" w:rsidRDefault="004C1EED" w:rsidP="004C1EED">
            <w:pPr>
              <w:pStyle w:val="TAC"/>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A31E9" w14:textId="77777777" w:rsidR="004C1EED" w:rsidRDefault="004C1EED" w:rsidP="004C1EED">
            <w:pPr>
              <w:pStyle w:val="TAC"/>
            </w:pPr>
            <w: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98A1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428085" w14:textId="77777777" w:rsidR="004C1EED" w:rsidRDefault="004C1EED" w:rsidP="004C1EED">
            <w:pPr>
              <w:pStyle w:val="TAC"/>
              <w:rPr>
                <w:lang w:eastAsia="zh-CN"/>
              </w:rPr>
            </w:pPr>
            <w:r>
              <w:rPr>
                <w:lang w:eastAsia="zh-CN"/>
              </w:rPr>
              <w:t>42016</w:t>
            </w:r>
          </w:p>
        </w:tc>
      </w:tr>
      <w:tr w:rsidR="004C1EED" w14:paraId="7B0AD510" w14:textId="77777777" w:rsidTr="004C1EED">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F6EEF3" w14:textId="77777777" w:rsidR="004C1EED" w:rsidRDefault="004C1EED" w:rsidP="004C1EED">
            <w:pPr>
              <w:pStyle w:val="TAN"/>
              <w:rPr>
                <w:lang w:eastAsia="ko-KR"/>
              </w:rPr>
            </w:pPr>
            <w:r>
              <w:t>NOTE 1: Number of DMRS REs includes the overhead of the DM-RS CDM groups without data</w:t>
            </w:r>
          </w:p>
          <w:p w14:paraId="7739AF66" w14:textId="77777777" w:rsidR="004C1EED" w:rsidRDefault="004C1EED" w:rsidP="004C1EED">
            <w:pPr>
              <w:pStyle w:val="TAN"/>
            </w:pPr>
            <w:r>
              <w:t>NOTE 2: PDSCH is only scheduled on slots which are full DL</w:t>
            </w:r>
          </w:p>
        </w:tc>
      </w:tr>
    </w:tbl>
    <w:p w14:paraId="7BFBA8F5" w14:textId="77777777" w:rsidR="00992B23" w:rsidRPr="00247DE9" w:rsidRDefault="00992B23" w:rsidP="00992B23">
      <w:pPr>
        <w:pStyle w:val="Heading8"/>
        <w:rPr>
          <w:lang w:val="fr-FR"/>
        </w:rPr>
      </w:pPr>
      <w:bookmarkStart w:id="6092" w:name="_Toc75165488"/>
      <w:bookmarkStart w:id="6093" w:name="_Toc75334412"/>
      <w:bookmarkStart w:id="6094" w:name="_Toc75508606"/>
      <w:bookmarkStart w:id="6095" w:name="_Toc75816345"/>
      <w:bookmarkStart w:id="6096" w:name="_Toc76541503"/>
      <w:bookmarkStart w:id="6097" w:name="_Toc76542070"/>
      <w:bookmarkStart w:id="6098" w:name="_Toc82429960"/>
      <w:bookmarkStart w:id="6099" w:name="_Toc89940211"/>
      <w:bookmarkStart w:id="6100" w:name="_Toc98754537"/>
      <w:bookmarkStart w:id="6101" w:name="_Toc106178351"/>
      <w:bookmarkStart w:id="6102" w:name="_Toc114149069"/>
      <w:bookmarkStart w:id="6103" w:name="_Toc124151314"/>
      <w:bookmarkStart w:id="6104" w:name="_Toc130393854"/>
      <w:bookmarkStart w:id="6105" w:name="_Toc137562241"/>
      <w:bookmarkStart w:id="6106" w:name="_Toc138871383"/>
      <w:bookmarkStart w:id="6107" w:name="_Toc145534833"/>
      <w:bookmarkStart w:id="6108" w:name="_Toc155287606"/>
      <w:bookmarkStart w:id="6109" w:name="_Toc176472975"/>
      <w:bookmarkStart w:id="6110" w:name="_Toc187248206"/>
      <w:bookmarkStart w:id="6111" w:name="_Toc194054556"/>
      <w:bookmarkStart w:id="6112" w:name="_Toc200115832"/>
      <w:r w:rsidRPr="00247DE9">
        <w:rPr>
          <w:lang w:val="fr-FR"/>
        </w:rPr>
        <w:t xml:space="preserve">Annex I (normative): </w:t>
      </w:r>
      <w:r w:rsidRPr="00247DE9">
        <w:rPr>
          <w:lang w:val="fr-FR"/>
        </w:rPr>
        <w:br/>
        <w:t>Propagation conditions</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008DB612" w14:textId="77777777" w:rsidR="00992B23" w:rsidRPr="00247DE9" w:rsidRDefault="00992B23" w:rsidP="00992B23">
      <w:pPr>
        <w:pStyle w:val="Heading2"/>
        <w:rPr>
          <w:lang w:val="fr-FR"/>
        </w:rPr>
      </w:pPr>
      <w:bookmarkStart w:id="6113" w:name="_Toc75165489"/>
      <w:bookmarkStart w:id="6114" w:name="_Toc75334413"/>
      <w:bookmarkStart w:id="6115" w:name="_Toc75508607"/>
      <w:bookmarkStart w:id="6116" w:name="_Toc75816346"/>
      <w:bookmarkStart w:id="6117" w:name="_Toc76541504"/>
      <w:bookmarkStart w:id="6118" w:name="_Toc76542071"/>
      <w:bookmarkStart w:id="6119" w:name="_Toc82429961"/>
      <w:bookmarkStart w:id="6120" w:name="_Toc89940212"/>
      <w:bookmarkStart w:id="6121" w:name="_Toc98754538"/>
      <w:bookmarkStart w:id="6122" w:name="_Toc106178352"/>
      <w:bookmarkStart w:id="6123" w:name="_Toc114149070"/>
      <w:bookmarkStart w:id="6124" w:name="_Toc124151315"/>
      <w:bookmarkStart w:id="6125" w:name="_Toc130393855"/>
      <w:bookmarkStart w:id="6126" w:name="_Toc137562242"/>
      <w:bookmarkStart w:id="6127" w:name="_Toc138871384"/>
      <w:bookmarkStart w:id="6128" w:name="_Toc145534834"/>
      <w:bookmarkStart w:id="6129" w:name="_Toc155287607"/>
      <w:bookmarkStart w:id="6130" w:name="_Toc176472976"/>
      <w:bookmarkStart w:id="6131" w:name="_Toc187248207"/>
      <w:bookmarkStart w:id="6132" w:name="_Toc194054557"/>
      <w:bookmarkStart w:id="6133" w:name="_Toc200115833"/>
      <w:r w:rsidRPr="00247DE9">
        <w:rPr>
          <w:lang w:val="fr-FR"/>
        </w:rPr>
        <w:t>I.1</w:t>
      </w:r>
      <w:r w:rsidRPr="00247DE9">
        <w:rPr>
          <w:lang w:val="fr-FR"/>
        </w:rPr>
        <w:tab/>
        <w:t>Static propagation condition</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578E75C7" w14:textId="77777777" w:rsidR="00992B23" w:rsidRPr="00954C37" w:rsidRDefault="00992B23" w:rsidP="00992B23">
      <w:pPr>
        <w:rPr>
          <w:rFonts w:eastAsia="Yu Gothic UI"/>
        </w:rPr>
      </w:pPr>
      <w:r w:rsidRPr="00954C37">
        <w:rPr>
          <w:rFonts w:eastAsia="Yu Gothic UI"/>
        </w:rPr>
        <w:t>The propagation for the static performance measurement is an Additive White Gaussian Noise (AWGN) environment. No fading or multi-paths exist for this propagation model.</w:t>
      </w:r>
    </w:p>
    <w:p w14:paraId="0F4937B4" w14:textId="77777777" w:rsidR="00992B23" w:rsidRPr="00B24E31" w:rsidRDefault="00992B23" w:rsidP="00992B23">
      <w:pPr>
        <w:pStyle w:val="Heading2"/>
      </w:pPr>
      <w:bookmarkStart w:id="6134" w:name="_Toc75165490"/>
      <w:bookmarkStart w:id="6135" w:name="_Toc75334414"/>
      <w:bookmarkStart w:id="6136" w:name="_Toc75508608"/>
      <w:bookmarkStart w:id="6137" w:name="_Toc75816347"/>
      <w:bookmarkStart w:id="6138" w:name="_Toc76541505"/>
      <w:bookmarkStart w:id="6139" w:name="_Toc76542072"/>
      <w:bookmarkStart w:id="6140" w:name="_Toc82429962"/>
      <w:bookmarkStart w:id="6141" w:name="_Toc89940213"/>
      <w:bookmarkStart w:id="6142" w:name="_Toc98754539"/>
      <w:bookmarkStart w:id="6143" w:name="_Toc106178353"/>
      <w:bookmarkStart w:id="6144" w:name="_Toc114149071"/>
      <w:bookmarkStart w:id="6145" w:name="_Toc124151316"/>
      <w:bookmarkStart w:id="6146" w:name="_Toc130393856"/>
      <w:bookmarkStart w:id="6147" w:name="_Toc137562243"/>
      <w:bookmarkStart w:id="6148" w:name="_Toc138871385"/>
      <w:bookmarkStart w:id="6149" w:name="_Toc145534835"/>
      <w:bookmarkStart w:id="6150" w:name="_Toc155287608"/>
      <w:bookmarkStart w:id="6151" w:name="_Toc176472977"/>
      <w:bookmarkStart w:id="6152" w:name="_Toc187248208"/>
      <w:bookmarkStart w:id="6153" w:name="_Toc194054558"/>
      <w:bookmarkStart w:id="6154" w:name="_Toc200115834"/>
      <w:r w:rsidRPr="00B24E31">
        <w:t>I.1.1</w:t>
      </w:r>
      <w:r w:rsidRPr="00B24E31">
        <w:rPr>
          <w:rFonts w:hint="eastAsia"/>
        </w:rPr>
        <w:tab/>
      </w:r>
      <w:r w:rsidRPr="00B24E31">
        <w:t xml:space="preserve">NCR-MT </w:t>
      </w:r>
      <w:r w:rsidRPr="00E94400">
        <w:t xml:space="preserve">Receiver </w:t>
      </w:r>
      <w:r w:rsidRPr="00B24E31">
        <w:t>with 2 Rx</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06EA9C42" w14:textId="77777777" w:rsidR="00992B23" w:rsidRPr="00954C37" w:rsidRDefault="00992B23" w:rsidP="00992B23">
      <w:r w:rsidRPr="00954C37">
        <w:t>For 1 port transmission the channel matrix is defined in the frequency domain by:</w:t>
      </w:r>
    </w:p>
    <w:p w14:paraId="7179355D" w14:textId="77777777" w:rsidR="00992B23" w:rsidRPr="00954C37" w:rsidRDefault="00992B23" w:rsidP="00992B23">
      <w:pPr>
        <w:jc w:val="center"/>
      </w:pPr>
      <w:r w:rsidRPr="00954C37">
        <w:rPr>
          <w:noProof/>
          <w:position w:val="-30"/>
        </w:rPr>
        <w:drawing>
          <wp:inline distT="0" distB="0" distL="0" distR="0" wp14:anchorId="1BB7600F" wp14:editId="64ECEBCD">
            <wp:extent cx="463550" cy="412750"/>
            <wp:effectExtent l="0" t="0" r="0" b="635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63550" cy="412750"/>
                    </a:xfrm>
                    <a:prstGeom prst="rect">
                      <a:avLst/>
                    </a:prstGeom>
                    <a:noFill/>
                    <a:ln>
                      <a:noFill/>
                    </a:ln>
                  </pic:spPr>
                </pic:pic>
              </a:graphicData>
            </a:graphic>
          </wp:inline>
        </w:drawing>
      </w:r>
      <w:r w:rsidRPr="00954C37">
        <w:t>.</w:t>
      </w:r>
    </w:p>
    <w:p w14:paraId="52012320" w14:textId="77777777" w:rsidR="00992B23" w:rsidRPr="00954C37" w:rsidRDefault="00992B23" w:rsidP="00992B23">
      <w:r w:rsidRPr="00954C37">
        <w:t>For 2 port transmission the channel matrix is defined in the frequency domain by:</w:t>
      </w:r>
    </w:p>
    <w:p w14:paraId="10AD63A9" w14:textId="77777777" w:rsidR="00992B23" w:rsidRPr="00954C37" w:rsidRDefault="00992B23" w:rsidP="00992B23">
      <w:pPr>
        <w:jc w:val="center"/>
      </w:pPr>
      <w:r w:rsidRPr="00954C37">
        <w:rPr>
          <w:noProof/>
          <w:position w:val="-30"/>
        </w:rPr>
        <w:drawing>
          <wp:inline distT="0" distB="0" distL="0" distR="0" wp14:anchorId="701EF4D5" wp14:editId="6EA375A7">
            <wp:extent cx="755650" cy="412750"/>
            <wp:effectExtent l="0" t="0" r="6350" b="635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5650" cy="412750"/>
                    </a:xfrm>
                    <a:prstGeom prst="rect">
                      <a:avLst/>
                    </a:prstGeom>
                    <a:noFill/>
                    <a:ln>
                      <a:noFill/>
                    </a:ln>
                  </pic:spPr>
                </pic:pic>
              </a:graphicData>
            </a:graphic>
          </wp:inline>
        </w:drawing>
      </w:r>
      <w:r w:rsidRPr="00954C37">
        <w:t>.</w:t>
      </w:r>
    </w:p>
    <w:p w14:paraId="53FD0A31" w14:textId="09604FDF" w:rsidR="00992B23" w:rsidRPr="00D425DF" w:rsidRDefault="00992B23" w:rsidP="00992B23">
      <w:pPr>
        <w:pStyle w:val="Heading2"/>
        <w:rPr>
          <w:snapToGrid w:val="0"/>
        </w:rPr>
      </w:pPr>
      <w:bookmarkStart w:id="6155" w:name="_Toc21338430"/>
      <w:bookmarkStart w:id="6156" w:name="_Toc29808538"/>
      <w:bookmarkStart w:id="6157" w:name="_Toc37068457"/>
      <w:bookmarkStart w:id="6158" w:name="_Toc37084002"/>
      <w:bookmarkStart w:id="6159" w:name="_Toc37084344"/>
      <w:bookmarkStart w:id="6160" w:name="_Toc40209706"/>
      <w:bookmarkStart w:id="6161" w:name="_Toc40210048"/>
      <w:bookmarkStart w:id="6162" w:name="_Toc45893007"/>
      <w:bookmarkStart w:id="6163" w:name="_Toc53176872"/>
      <w:bookmarkStart w:id="6164" w:name="_Toc61121200"/>
      <w:bookmarkStart w:id="6165" w:name="_Toc67918396"/>
      <w:bookmarkStart w:id="6166" w:name="_Toc76298471"/>
      <w:bookmarkStart w:id="6167" w:name="_Toc76572483"/>
      <w:bookmarkStart w:id="6168" w:name="_Toc76652350"/>
      <w:bookmarkStart w:id="6169" w:name="_Toc76653194"/>
      <w:bookmarkStart w:id="6170" w:name="_Toc83742467"/>
      <w:bookmarkStart w:id="6171" w:name="_Toc91440957"/>
      <w:bookmarkStart w:id="6172" w:name="_Toc98849747"/>
      <w:bookmarkStart w:id="6173" w:name="_Toc106543601"/>
      <w:bookmarkStart w:id="6174" w:name="_Toc106737699"/>
      <w:bookmarkStart w:id="6175" w:name="_Toc107233466"/>
      <w:bookmarkStart w:id="6176" w:name="_Toc107235084"/>
      <w:bookmarkStart w:id="6177" w:name="_Toc107420054"/>
      <w:bookmarkStart w:id="6178" w:name="_Toc107477352"/>
      <w:bookmarkStart w:id="6179" w:name="_Toc114566213"/>
      <w:bookmarkStart w:id="6180" w:name="_Toc123936525"/>
      <w:bookmarkStart w:id="6181" w:name="_Toc124377542"/>
      <w:bookmarkStart w:id="6182" w:name="_Toc176472978"/>
      <w:bookmarkStart w:id="6183" w:name="_Toc187248209"/>
      <w:bookmarkStart w:id="6184" w:name="_Toc194054559"/>
      <w:bookmarkStart w:id="6185" w:name="_Toc200115835"/>
      <w:bookmarkStart w:id="6186" w:name="_Toc75165491"/>
      <w:bookmarkStart w:id="6187" w:name="_Toc75334415"/>
      <w:bookmarkStart w:id="6188" w:name="_Toc75508609"/>
      <w:bookmarkStart w:id="6189" w:name="_Toc75816348"/>
      <w:bookmarkStart w:id="6190" w:name="_Toc76541506"/>
      <w:bookmarkStart w:id="6191" w:name="_Toc76542073"/>
      <w:bookmarkStart w:id="6192" w:name="_Toc82429963"/>
      <w:bookmarkStart w:id="6193" w:name="_Toc89940214"/>
      <w:bookmarkStart w:id="6194" w:name="_Toc98754540"/>
      <w:bookmarkStart w:id="6195" w:name="_Toc106178354"/>
      <w:bookmarkStart w:id="6196" w:name="_Toc114149072"/>
      <w:bookmarkStart w:id="6197" w:name="_Toc124151317"/>
      <w:bookmarkStart w:id="6198" w:name="_Toc130393857"/>
      <w:bookmarkStart w:id="6199" w:name="_Toc137562244"/>
      <w:bookmarkStart w:id="6200" w:name="_Toc138871386"/>
      <w:bookmarkStart w:id="6201" w:name="_Toc145534836"/>
      <w:bookmarkStart w:id="6202" w:name="_Toc155287609"/>
      <w:r>
        <w:rPr>
          <w:snapToGrid w:val="0"/>
        </w:rPr>
        <w:t>I</w:t>
      </w:r>
      <w:r w:rsidRPr="00D425DF">
        <w:rPr>
          <w:snapToGrid w:val="0"/>
        </w:rPr>
        <w:t>.1.2</w:t>
      </w:r>
      <w:r w:rsidRPr="00D425DF">
        <w:rPr>
          <w:rFonts w:hint="eastAsia"/>
          <w:snapToGrid w:val="0"/>
          <w:lang w:eastAsia="zh-CN"/>
        </w:rPr>
        <w:tab/>
      </w:r>
      <w:r w:rsidR="000A662B">
        <w:rPr>
          <w:snapToGrid w:val="0"/>
        </w:rPr>
        <w:t>NCR-MT</w:t>
      </w:r>
      <w:r w:rsidRPr="00D425DF">
        <w:rPr>
          <w:snapToGrid w:val="0"/>
        </w:rPr>
        <w:t xml:space="preserve"> Receiver with 4Rx</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2D7CCED9" w14:textId="77777777" w:rsidR="00992B23" w:rsidRPr="00D425DF" w:rsidRDefault="00992B23" w:rsidP="00992B23">
      <w:pPr>
        <w:rPr>
          <w:lang w:eastAsia="ko-KR"/>
        </w:rPr>
      </w:pPr>
      <w:r w:rsidRPr="00D425DF">
        <w:rPr>
          <w:lang w:eastAsia="ko-KR"/>
        </w:rPr>
        <w:t>For 1 port transmission the channel matrix is defined in the frequency domain by</w:t>
      </w:r>
    </w:p>
    <w:p w14:paraId="28181487"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800" w:dyaOrig="1440" w14:anchorId="310C58E8">
          <v:shape id="_x0000_i1264" type="#_x0000_t75" style="width:36.65pt;height:61.35pt" o:ole="">
            <v:imagedata r:id="rId107" o:title=""/>
          </v:shape>
          <o:OLEObject Type="Embed" ProgID="Equation.3" ShapeID="_x0000_i1264" DrawAspect="Content" ObjectID="_1826989902" r:id="rId108"/>
        </w:object>
      </w:r>
      <w:r w:rsidRPr="00D425DF">
        <w:rPr>
          <w:noProof/>
          <w:lang w:eastAsia="ko-KR"/>
        </w:rPr>
        <w:t>.</w:t>
      </w:r>
    </w:p>
    <w:p w14:paraId="3ED853A3" w14:textId="77777777" w:rsidR="00992B23" w:rsidRPr="00D425DF" w:rsidRDefault="00992B23" w:rsidP="00992B23">
      <w:pPr>
        <w:rPr>
          <w:lang w:eastAsia="ko-KR"/>
        </w:rPr>
      </w:pPr>
      <w:r w:rsidRPr="00D425DF">
        <w:rPr>
          <w:lang w:eastAsia="ko-KR"/>
        </w:rPr>
        <w:t>For 2 port transmission the channel matrix is defined in the frequency domain by</w:t>
      </w:r>
    </w:p>
    <w:p w14:paraId="0C0D70D4"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1320" w:dyaOrig="1440" w14:anchorId="41BB99F1">
          <v:shape id="_x0000_i1265" type="#_x0000_t75" style="width:62pt;height:67.35pt" o:ole="">
            <v:imagedata r:id="rId109" o:title=""/>
          </v:shape>
          <o:OLEObject Type="Embed" ProgID="Equation.3" ShapeID="_x0000_i1265" DrawAspect="Content" ObjectID="_1826989903" r:id="rId110"/>
        </w:object>
      </w:r>
      <w:r w:rsidRPr="00D425DF">
        <w:rPr>
          <w:noProof/>
          <w:lang w:eastAsia="ko-KR"/>
        </w:rPr>
        <w:t>.</w:t>
      </w:r>
    </w:p>
    <w:p w14:paraId="11759F4A" w14:textId="77777777" w:rsidR="00992B23" w:rsidRPr="00954C37" w:rsidRDefault="00992B23" w:rsidP="00992B23">
      <w:pPr>
        <w:pStyle w:val="Heading2"/>
      </w:pPr>
      <w:bookmarkStart w:id="6203" w:name="_Toc176472979"/>
      <w:bookmarkStart w:id="6204" w:name="_Toc187248210"/>
      <w:bookmarkStart w:id="6205" w:name="_Toc194054560"/>
      <w:bookmarkStart w:id="6206" w:name="_Toc200115836"/>
      <w:r>
        <w:t>I.</w:t>
      </w:r>
      <w:r w:rsidRPr="00954C37">
        <w:t>2</w:t>
      </w:r>
      <w:r w:rsidRPr="00954C37">
        <w:tab/>
        <w:t>Multi-path fading propagation conditions</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686C8DCE" w14:textId="77777777" w:rsidR="00992B23" w:rsidRPr="00954C37" w:rsidRDefault="00992B23" w:rsidP="00992B23">
      <w:pPr>
        <w:rPr>
          <w:snapToGrid w:val="0"/>
        </w:rPr>
      </w:pPr>
      <w:r w:rsidRPr="00954C37">
        <w:rPr>
          <w:snapToGrid w:val="0"/>
        </w:rPr>
        <w:t>The multipath propagation conditions consist of several parts:</w:t>
      </w:r>
    </w:p>
    <w:p w14:paraId="27891352" w14:textId="77777777" w:rsidR="00992B23" w:rsidRPr="00954C37" w:rsidRDefault="00992B23" w:rsidP="00992B23">
      <w:pPr>
        <w:pStyle w:val="B1"/>
        <w:rPr>
          <w:snapToGrid w:val="0"/>
        </w:rPr>
      </w:pPr>
      <w:r w:rsidRPr="00954C37">
        <w:rPr>
          <w:snapToGrid w:val="0"/>
        </w:rPr>
        <w:t>-</w:t>
      </w:r>
      <w:r w:rsidRPr="00954C37">
        <w:rPr>
          <w:snapToGrid w:val="0"/>
        </w:rPr>
        <w:tab/>
        <w:t xml:space="preserve">A delay profile in the form of a </w:t>
      </w:r>
      <w:r w:rsidRPr="00954C37">
        <w:rPr>
          <w:lang w:eastAsia="zh-CN"/>
        </w:rPr>
        <w:t>"</w:t>
      </w:r>
      <w:r w:rsidRPr="00954C37">
        <w:rPr>
          <w:snapToGrid w:val="0"/>
        </w:rPr>
        <w:t>tapped delay-line", characterized by a number of taps at fixed positions on a sampling grid. The profile can be further characterized by the r.m.s. delay spread and the maximum delay spanned by the taps.</w:t>
      </w:r>
    </w:p>
    <w:p w14:paraId="50B6F174" w14:textId="77777777" w:rsidR="00992B23" w:rsidRPr="00954C37" w:rsidRDefault="00992B23" w:rsidP="00992B23">
      <w:pPr>
        <w:pStyle w:val="B1"/>
        <w:rPr>
          <w:snapToGrid w:val="0"/>
        </w:rPr>
      </w:pPr>
      <w:r w:rsidRPr="00954C37">
        <w:rPr>
          <w:snapToGrid w:val="0"/>
        </w:rPr>
        <w:t>-</w:t>
      </w:r>
      <w:r w:rsidRPr="00954C37">
        <w:rPr>
          <w:snapToGrid w:val="0"/>
        </w:rPr>
        <w:tab/>
        <w:t>A combination of channel model parameters that include the Delay profile and the Doppler spectrum that is characterized by a classical spectrum shape and a maximum Doppler frequency.</w:t>
      </w:r>
    </w:p>
    <w:p w14:paraId="1559BF9E" w14:textId="77777777" w:rsidR="00992B23" w:rsidRPr="00954C37" w:rsidRDefault="00992B23" w:rsidP="00992B23">
      <w:pPr>
        <w:pStyle w:val="B1"/>
        <w:rPr>
          <w:snapToGrid w:val="0"/>
        </w:rPr>
      </w:pPr>
      <w:r w:rsidRPr="00954C37">
        <w:rPr>
          <w:snapToGrid w:val="0"/>
        </w:rPr>
        <w:t>-</w:t>
      </w:r>
      <w:r w:rsidRPr="00954C37">
        <w:rPr>
          <w:snapToGrid w:val="0"/>
        </w:rPr>
        <w:tab/>
        <w:t>Different models are used for FR1 (410 MHz - 7.125GHz) and FR2-1 (24.25 GHz – 52.6 GHz).</w:t>
      </w:r>
    </w:p>
    <w:p w14:paraId="2F18C706" w14:textId="77777777" w:rsidR="00992B23" w:rsidRPr="00954C37" w:rsidRDefault="00992B23" w:rsidP="00992B23">
      <w:pPr>
        <w:pStyle w:val="Heading3Underrubrik2H3"/>
      </w:pPr>
      <w:bookmarkStart w:id="6207" w:name="_Toc75165492"/>
      <w:bookmarkStart w:id="6208" w:name="_Toc75334416"/>
      <w:bookmarkStart w:id="6209" w:name="_Toc75508610"/>
      <w:bookmarkStart w:id="6210" w:name="_Toc75816349"/>
      <w:bookmarkStart w:id="6211" w:name="_Toc76541507"/>
      <w:bookmarkStart w:id="6212" w:name="_Toc76542074"/>
      <w:bookmarkStart w:id="6213" w:name="_Toc82429964"/>
      <w:bookmarkStart w:id="6214" w:name="_Toc89940215"/>
      <w:bookmarkStart w:id="6215" w:name="_Toc98754541"/>
      <w:bookmarkStart w:id="6216" w:name="_Toc106178355"/>
      <w:bookmarkStart w:id="6217" w:name="_Toc114149073"/>
      <w:bookmarkStart w:id="6218" w:name="_Toc124151318"/>
      <w:bookmarkStart w:id="6219" w:name="_Toc130393858"/>
      <w:bookmarkStart w:id="6220" w:name="_Toc137562245"/>
      <w:bookmarkStart w:id="6221" w:name="_Toc138871387"/>
      <w:bookmarkStart w:id="6222" w:name="_Toc145534837"/>
      <w:bookmarkStart w:id="6223" w:name="_Toc155287610"/>
      <w:bookmarkStart w:id="6224" w:name="_Toc176472980"/>
      <w:bookmarkStart w:id="6225" w:name="_Toc187248211"/>
      <w:bookmarkStart w:id="6226" w:name="_Toc194054561"/>
      <w:bookmarkStart w:id="6227" w:name="_Toc200115837"/>
      <w:r>
        <w:t>I.</w:t>
      </w:r>
      <w:r w:rsidRPr="00954C37">
        <w:t>2.1</w:t>
      </w:r>
      <w:r w:rsidRPr="00954C37">
        <w:tab/>
        <w:t>Delay profiles</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6497F49D" w14:textId="77777777" w:rsidR="00992B23" w:rsidRPr="00954C37" w:rsidRDefault="00992B23" w:rsidP="00992B23">
      <w:bookmarkStart w:id="6228" w:name="_Toc75165494"/>
      <w:bookmarkStart w:id="6229" w:name="_Toc75334418"/>
      <w:bookmarkStart w:id="6230" w:name="_Toc75508612"/>
      <w:bookmarkStart w:id="6231" w:name="_Toc75816351"/>
      <w:bookmarkStart w:id="6232" w:name="_Toc76541509"/>
      <w:bookmarkStart w:id="6233" w:name="_Toc76542076"/>
      <w:bookmarkStart w:id="6234" w:name="_Toc82429966"/>
      <w:bookmarkStart w:id="6235" w:name="_Toc89940217"/>
      <w:bookmarkStart w:id="6236" w:name="_Toc98754543"/>
      <w:bookmarkStart w:id="6237" w:name="_Toc106178357"/>
      <w:bookmarkStart w:id="6238" w:name="_Toc114149075"/>
      <w:bookmarkStart w:id="6239" w:name="_Toc124151320"/>
      <w:bookmarkStart w:id="6240" w:name="_Toc130393860"/>
      <w:bookmarkStart w:id="6241" w:name="_Toc137562247"/>
      <w:bookmarkStart w:id="6242" w:name="_Toc138871389"/>
      <w:bookmarkStart w:id="6243" w:name="_Toc145534839"/>
      <w:bookmarkStart w:id="6244" w:name="_Toc155287612"/>
      <w:r w:rsidRPr="00954C37">
        <w:rPr>
          <w:rFonts w:hint="eastAsia"/>
        </w:rPr>
        <w:t>Th</w:t>
      </w:r>
      <w:r w:rsidRPr="00954C37">
        <w:t>e delay profiles are simplified from the TR 38.901 [</w:t>
      </w:r>
      <w:r>
        <w:t>17</w:t>
      </w:r>
      <w:r w:rsidRPr="00954C37">
        <w:t xml:space="preserve">] TDL models. The simplification steps are shown below for information. These steps are only used when new delay profiles are created. Otherwise, the delay profiles specified in annex </w:t>
      </w:r>
      <w:r>
        <w:t>I.</w:t>
      </w:r>
      <w:r w:rsidRPr="00954C37">
        <w:t xml:space="preserve">2.1.1 and </w:t>
      </w:r>
      <w:r>
        <w:t>I.</w:t>
      </w:r>
      <w:r w:rsidRPr="00954C37">
        <w:t>2.1.2 can be used as such.</w:t>
      </w:r>
    </w:p>
    <w:p w14:paraId="34901728" w14:textId="77777777" w:rsidR="00992B23" w:rsidRPr="00DA38D4" w:rsidRDefault="00992B23" w:rsidP="00992B23">
      <w:pPr>
        <w:pStyle w:val="B1"/>
      </w:pPr>
      <w:r w:rsidRPr="00DA38D4">
        <w:tab/>
        <w:t>Step 1: Use the original TDL model from TR 38.901 [</w:t>
      </w:r>
      <w:r>
        <w:t>17</w:t>
      </w:r>
      <w:r w:rsidRPr="00DA38D4">
        <w:t>].</w:t>
      </w:r>
    </w:p>
    <w:p w14:paraId="16D5377F" w14:textId="77777777" w:rsidR="00992B23" w:rsidRPr="00DA38D4" w:rsidRDefault="00992B23" w:rsidP="00992B23">
      <w:pPr>
        <w:pStyle w:val="B1"/>
      </w:pPr>
      <w:r w:rsidRPr="00DA38D4">
        <w:tab/>
        <w:t>Step 2: Re-order the taps in ascending delays.</w:t>
      </w:r>
    </w:p>
    <w:p w14:paraId="0CBEAE13" w14:textId="77777777" w:rsidR="00992B23" w:rsidRPr="00DA38D4" w:rsidRDefault="00992B23" w:rsidP="00992B23">
      <w:pPr>
        <w:pStyle w:val="B1"/>
      </w:pPr>
      <w:r w:rsidRPr="00DA38D4">
        <w:tab/>
        <w:t>Step 3: Perform delay scaling according to the procedure described in clause 7.7.3 in TR 38.901 [</w:t>
      </w:r>
      <w:r>
        <w:t>17</w:t>
      </w:r>
      <w:r w:rsidRPr="00DA38D4">
        <w:t>].</w:t>
      </w:r>
    </w:p>
    <w:p w14:paraId="0A28C574" w14:textId="77777777" w:rsidR="00992B23" w:rsidRPr="00DA38D4" w:rsidRDefault="00992B23" w:rsidP="00992B23">
      <w:pPr>
        <w:pStyle w:val="B1"/>
      </w:pPr>
      <w:r w:rsidRPr="00DA38D4">
        <w:tab/>
        <w:t>Step 4: Apply the quantization to the delay resolution 5 ns. This is done simply by rounding the tap delays to the nearest multiple of the delay resolution.</w:t>
      </w:r>
    </w:p>
    <w:p w14:paraId="592BAF9B" w14:textId="77777777" w:rsidR="00992B23" w:rsidRPr="00DA38D4" w:rsidRDefault="00992B23" w:rsidP="00992B23">
      <w:pPr>
        <w:pStyle w:val="B1"/>
      </w:pPr>
      <w:r w:rsidRPr="00DA38D4">
        <w:tab/>
        <w:t>Step 5: If multiple taps are rounded to the same delay bin, merge them by calculating their linear power sum.</w:t>
      </w:r>
    </w:p>
    <w:p w14:paraId="7BFCBD8C" w14:textId="77777777" w:rsidR="00992B23" w:rsidRPr="00DA38D4" w:rsidRDefault="00992B23" w:rsidP="00992B23">
      <w:pPr>
        <w:pStyle w:val="B1"/>
      </w:pPr>
      <w:r w:rsidRPr="00DA38D4">
        <w:tab/>
        <w:t>Step 6: If there are more than 12 taps in the quantized model, merge the taps as follows:</w:t>
      </w:r>
    </w:p>
    <w:p w14:paraId="2A00A7CF" w14:textId="77777777" w:rsidR="00992B23" w:rsidRPr="00954C37" w:rsidRDefault="00992B23" w:rsidP="00992B23">
      <w:pPr>
        <w:pStyle w:val="B20"/>
      </w:pPr>
      <w:r w:rsidRPr="00954C37">
        <w:t>-</w:t>
      </w:r>
      <w:r w:rsidRPr="00954C37">
        <w:tab/>
        <w:t>Find the weakest tap from all taps (both merged and unmerged taps are considered)</w:t>
      </w:r>
    </w:p>
    <w:p w14:paraId="76328517" w14:textId="77777777" w:rsidR="00992B23" w:rsidRPr="00954C37" w:rsidRDefault="00992B23" w:rsidP="00992B23">
      <w:pPr>
        <w:pStyle w:val="B30"/>
      </w:pPr>
      <w:r w:rsidRPr="00954C37">
        <w:t>-</w:t>
      </w:r>
      <w:r w:rsidRPr="00954C37">
        <w:tab/>
        <w:t>If there are two or more taps having the same value and are the weakest, select the tap with the smallest delay as the weakest tap.</w:t>
      </w:r>
    </w:p>
    <w:p w14:paraId="0B28BBD8" w14:textId="77777777" w:rsidR="00992B23" w:rsidRPr="00954C37" w:rsidRDefault="00992B23" w:rsidP="00992B23">
      <w:pPr>
        <w:pStyle w:val="B20"/>
      </w:pPr>
      <w:r w:rsidRPr="00954C37">
        <w:t>-</w:t>
      </w:r>
      <w:r w:rsidRPr="00954C37">
        <w:tab/>
        <w:t>When the weakest tap is the first delay tap, merge taps as follows:</w:t>
      </w:r>
    </w:p>
    <w:p w14:paraId="34BB03F1" w14:textId="77777777" w:rsidR="00992B23" w:rsidRPr="00954C37" w:rsidRDefault="00992B23" w:rsidP="00992B23">
      <w:pPr>
        <w:pStyle w:val="B30"/>
      </w:pPr>
      <w:r w:rsidRPr="00954C37">
        <w:t>-</w:t>
      </w:r>
      <w:r w:rsidRPr="00954C37">
        <w:tab/>
        <w:t>Update the power of the first delay tap as the linear power sum of the weakest tap and the second delay tap.</w:t>
      </w:r>
    </w:p>
    <w:p w14:paraId="0593106B" w14:textId="77777777" w:rsidR="00992B23" w:rsidRPr="00954C37" w:rsidRDefault="00992B23" w:rsidP="00992B23">
      <w:pPr>
        <w:pStyle w:val="B30"/>
      </w:pPr>
      <w:r w:rsidRPr="00954C37">
        <w:t>-</w:t>
      </w:r>
      <w:r w:rsidRPr="00954C37">
        <w:tab/>
        <w:t>Remove the second delay tap.</w:t>
      </w:r>
    </w:p>
    <w:p w14:paraId="75E98081" w14:textId="77777777" w:rsidR="00992B23" w:rsidRPr="00232443" w:rsidRDefault="00992B23" w:rsidP="00992B23">
      <w:pPr>
        <w:pStyle w:val="B20"/>
      </w:pPr>
      <w:r w:rsidRPr="00232443">
        <w:t>-</w:t>
      </w:r>
      <w:r w:rsidRPr="00232443">
        <w:tab/>
        <w:t>When the weakest tap is the last delay tap, merge taps as follows:</w:t>
      </w:r>
    </w:p>
    <w:p w14:paraId="19F3D871" w14:textId="77777777" w:rsidR="00992B23" w:rsidRPr="00954C37" w:rsidRDefault="00992B23" w:rsidP="00992B23">
      <w:pPr>
        <w:pStyle w:val="B30"/>
      </w:pPr>
      <w:r w:rsidRPr="00954C37">
        <w:t>-</w:t>
      </w:r>
      <w:r w:rsidRPr="00954C37">
        <w:tab/>
        <w:t>Update the power of the last delay tap as the linear power sum of the second-to-last tap and the last tap.</w:t>
      </w:r>
    </w:p>
    <w:p w14:paraId="3AC31907" w14:textId="77777777" w:rsidR="00992B23" w:rsidRPr="00954C37" w:rsidRDefault="00992B23" w:rsidP="00992B23">
      <w:pPr>
        <w:pStyle w:val="B30"/>
      </w:pPr>
      <w:r w:rsidRPr="00954C37">
        <w:t>-</w:t>
      </w:r>
      <w:r w:rsidRPr="00954C37">
        <w:tab/>
        <w:t>Remove the second-to-last tap.</w:t>
      </w:r>
    </w:p>
    <w:p w14:paraId="69A4014D" w14:textId="77777777" w:rsidR="00992B23" w:rsidRPr="0071310C" w:rsidRDefault="00992B23" w:rsidP="00992B23">
      <w:pPr>
        <w:pStyle w:val="B20"/>
      </w:pPr>
      <w:r w:rsidRPr="0071310C">
        <w:t>-</w:t>
      </w:r>
      <w:r w:rsidRPr="0071310C">
        <w:tab/>
        <w:t>Otherwise:</w:t>
      </w:r>
    </w:p>
    <w:p w14:paraId="53D2C60E" w14:textId="77777777" w:rsidR="00992B23" w:rsidRPr="00954C37" w:rsidRDefault="00992B23" w:rsidP="00992B23">
      <w:pPr>
        <w:pStyle w:val="B30"/>
      </w:pPr>
      <w:r w:rsidRPr="00954C37">
        <w:t>-</w:t>
      </w:r>
      <w:r w:rsidRPr="00954C37">
        <w:tab/>
        <w:t>For each side of the weakest tap, identify the neighbour tap that has the smaller delay difference to the weakest tap.</w:t>
      </w:r>
    </w:p>
    <w:p w14:paraId="5804F42E" w14:textId="77777777" w:rsidR="00992B23" w:rsidRPr="00954C37" w:rsidRDefault="00992B23" w:rsidP="00992B23">
      <w:pPr>
        <w:ind w:left="1418" w:hanging="284"/>
      </w:pPr>
      <w:r w:rsidRPr="00892DFD">
        <w:rPr>
          <w:rStyle w:val="B4Char"/>
        </w:rPr>
        <w:t>-</w:t>
      </w:r>
      <w:r w:rsidRPr="00892DFD">
        <w:rPr>
          <w:rStyle w:val="B4Char"/>
        </w:rPr>
        <w:tab/>
        <w:t>When the delay difference between the weakest tap and the identified neighbour tap on one side equals the delay difference between the weakest tap and the identified neighbour tap on the other side</w:t>
      </w:r>
      <w:r w:rsidRPr="00954C37">
        <w:t>.</w:t>
      </w:r>
    </w:p>
    <w:p w14:paraId="51187488" w14:textId="77777777" w:rsidR="00992B23" w:rsidRPr="00954C37" w:rsidRDefault="00992B23" w:rsidP="00992B23">
      <w:pPr>
        <w:pStyle w:val="B5"/>
      </w:pPr>
      <w:r w:rsidRPr="00954C37">
        <w:t>-</w:t>
      </w:r>
      <w:r w:rsidRPr="00954C37">
        <w:tab/>
        <w:t>Select the neighbour tap that is weaker in power for merging.</w:t>
      </w:r>
    </w:p>
    <w:p w14:paraId="323B6DDC" w14:textId="77777777" w:rsidR="00992B23" w:rsidRPr="00A20A48" w:rsidRDefault="00992B23" w:rsidP="00992B23">
      <w:pPr>
        <w:pStyle w:val="B4"/>
      </w:pPr>
      <w:r w:rsidRPr="00A20A48">
        <w:t>-</w:t>
      </w:r>
      <w:r w:rsidRPr="00A20A48">
        <w:tab/>
        <w:t>Otherwise, select the neighbour tap that has smaller delay difference for merging.</w:t>
      </w:r>
    </w:p>
    <w:p w14:paraId="2CF24C57" w14:textId="77777777" w:rsidR="00992B23" w:rsidRPr="00DA5FB4" w:rsidRDefault="00992B23" w:rsidP="00992B23">
      <w:pPr>
        <w:pStyle w:val="B30"/>
      </w:pPr>
      <w:r w:rsidRPr="00954C37">
        <w:t>-</w:t>
      </w:r>
      <w:r w:rsidRPr="00DA5FB4">
        <w:tab/>
        <w:t>To merge, the power of the merged tap is the linear sum of the power of the weakest tap and the selected tap.</w:t>
      </w:r>
    </w:p>
    <w:p w14:paraId="66678104" w14:textId="77777777" w:rsidR="00992B23" w:rsidRPr="00DA5FB4" w:rsidRDefault="00992B23" w:rsidP="00992B23">
      <w:pPr>
        <w:pStyle w:val="B30"/>
      </w:pPr>
      <w:r w:rsidRPr="00DA5FB4">
        <w:t>-</w:t>
      </w:r>
      <w:r w:rsidRPr="00DA5FB4">
        <w:tab/>
        <w:t>When the selected tap is the first tap, the location of the merged tap is the location of the first tap. The weakest tap is removed.</w:t>
      </w:r>
    </w:p>
    <w:p w14:paraId="2BCD675F" w14:textId="77777777" w:rsidR="00992B23" w:rsidRPr="00DA5FB4" w:rsidRDefault="00992B23" w:rsidP="00992B23">
      <w:pPr>
        <w:pStyle w:val="B30"/>
      </w:pPr>
      <w:r w:rsidRPr="00DA5FB4">
        <w:t>-</w:t>
      </w:r>
      <w:r w:rsidRPr="00DA5FB4">
        <w:tab/>
        <w:t>When the selected tap is the last tap, the location of the merged tap is the location of the last tap. The weakest tap is removed.</w:t>
      </w:r>
    </w:p>
    <w:p w14:paraId="02037717" w14:textId="77777777" w:rsidR="00992B23" w:rsidRPr="00DA5FB4" w:rsidRDefault="00992B23" w:rsidP="00992B23">
      <w:pPr>
        <w:pStyle w:val="B30"/>
      </w:pPr>
      <w:r w:rsidRPr="00DA5FB4">
        <w:t>-</w:t>
      </w:r>
      <w:r w:rsidRPr="00DA5FB4">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892DFD">
        <w:sym w:font="Wingdings" w:char="F0E0"/>
      </w:r>
      <w:r w:rsidRPr="00DA5FB4">
        <w:t xml:space="preserve"> 15 ns, 10 ns &amp; 25 ns </w:t>
      </w:r>
      <w:r w:rsidRPr="00892DFD">
        <w:sym w:font="Wingdings" w:char="F0E0"/>
      </w:r>
      <w:r w:rsidRPr="00DA5FB4">
        <w:t xml:space="preserve"> 20 ns, if 25 ns had higher or equal power; 15 ns, if 10 ns had higher power). The weakest tap and the selected tap are removed.</w:t>
      </w:r>
    </w:p>
    <w:p w14:paraId="59FC5D15" w14:textId="77777777" w:rsidR="00992B23" w:rsidRPr="00954C37" w:rsidRDefault="00992B23" w:rsidP="00992B23">
      <w:pPr>
        <w:pStyle w:val="B20"/>
      </w:pPr>
      <w:r w:rsidRPr="00954C37">
        <w:t>-</w:t>
      </w:r>
      <w:r w:rsidRPr="00954C37">
        <w:tab/>
        <w:t>Repeat step 6 until the final number of taps is 12.</w:t>
      </w:r>
    </w:p>
    <w:p w14:paraId="418BE385" w14:textId="77777777" w:rsidR="00992B23" w:rsidRPr="00954C37" w:rsidRDefault="00992B23" w:rsidP="00992B23">
      <w:pPr>
        <w:pStyle w:val="B1"/>
      </w:pPr>
      <w:r w:rsidRPr="00954C37">
        <w:tab/>
        <w:t xml:space="preserve">Step 7: Round the amplitudes of taps to one decimal (e.g. -8.78 dB </w:t>
      </w:r>
      <w:r w:rsidRPr="00954C37">
        <w:rPr>
          <w:rFonts w:ascii="Wingdings" w:eastAsia="Wingdings" w:hAnsi="Wingdings" w:cs="Wingdings"/>
        </w:rPr>
        <w:sym w:font="Wingdings" w:char="F0E0"/>
      </w:r>
      <w:r w:rsidRPr="00954C37">
        <w:t xml:space="preserve"> -8.8 dB)</w:t>
      </w:r>
    </w:p>
    <w:p w14:paraId="2EA43D95" w14:textId="77777777" w:rsidR="00992B23" w:rsidRPr="00954C37" w:rsidRDefault="00992B23" w:rsidP="00992B23">
      <w:pPr>
        <w:pStyle w:val="B1"/>
      </w:pPr>
      <w:r w:rsidRPr="00954C37">
        <w:tab/>
        <w:t>Step 8: If the delay spread has slightly changed due to the tap merge, adjust the final delay spread by increasing or decreasing the power of the last tap so that the delay spread is corrected.</w:t>
      </w:r>
    </w:p>
    <w:p w14:paraId="6DDB55EB" w14:textId="77777777" w:rsidR="00992B23" w:rsidRPr="00954C37" w:rsidRDefault="00992B23" w:rsidP="00992B23">
      <w:pPr>
        <w:pStyle w:val="B1"/>
      </w:pPr>
      <w:r w:rsidRPr="00954C37">
        <w:tab/>
        <w:t>Step 9: Re-normalize the highest tap to 0 dB.</w:t>
      </w:r>
    </w:p>
    <w:p w14:paraId="127BFB94" w14:textId="77777777" w:rsidR="00992B23" w:rsidRPr="00087569" w:rsidRDefault="00992B23" w:rsidP="00992B23">
      <w:pPr>
        <w:pStyle w:val="NO"/>
      </w:pPr>
      <w:r w:rsidRPr="00087569">
        <w:t>NOTE 1:</w:t>
      </w:r>
      <w:r w:rsidRPr="00087569">
        <w:tab/>
        <w:t>Some values of the delay profile created by the simplification steps may differ from the values in tables I.2.1.1-2, I.2.1.1-3, I.2.1.1-4, and I.2.1.2-2 for the corresponding model.</w:t>
      </w:r>
    </w:p>
    <w:p w14:paraId="396F2320" w14:textId="77777777" w:rsidR="00992B23" w:rsidRPr="00087569" w:rsidRDefault="00992B23" w:rsidP="00992B23">
      <w:pPr>
        <w:pStyle w:val="NO"/>
      </w:pPr>
      <w:r w:rsidRPr="00087569">
        <w:t>NOTE 2:</w:t>
      </w:r>
      <w:r w:rsidRPr="00087569">
        <w:tab/>
        <w:t>For Step 5 and Step 6, the power values are expressed in the linear domain using 6 digits of precision. The operations are in the linear domain.</w:t>
      </w:r>
    </w:p>
    <w:p w14:paraId="77A34B9A" w14:textId="77777777" w:rsidR="00992B23" w:rsidRPr="00954C37" w:rsidRDefault="00992B23" w:rsidP="00992B23">
      <w:pPr>
        <w:pStyle w:val="Heading4"/>
      </w:pPr>
      <w:bookmarkStart w:id="6245" w:name="_Toc176472981"/>
      <w:bookmarkStart w:id="6246" w:name="_Toc187248212"/>
      <w:bookmarkStart w:id="6247" w:name="_Toc194054562"/>
      <w:bookmarkStart w:id="6248" w:name="_Toc200115838"/>
      <w:r>
        <w:t>I.</w:t>
      </w:r>
      <w:r w:rsidRPr="00954C37">
        <w:t>2.</w:t>
      </w:r>
      <w:r w:rsidRPr="00954C37">
        <w:rPr>
          <w:rFonts w:hint="eastAsia"/>
        </w:rPr>
        <w:t>1</w:t>
      </w:r>
      <w:r w:rsidRPr="00954C37">
        <w:t>.</w:t>
      </w:r>
      <w:r>
        <w:t>1</w:t>
      </w:r>
      <w:r w:rsidRPr="00954C37">
        <w:tab/>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r w:rsidRPr="00954C37">
        <w:t>Delay profiles for FR2-1</w:t>
      </w:r>
      <w:bookmarkEnd w:id="6244"/>
      <w:bookmarkEnd w:id="6245"/>
      <w:bookmarkEnd w:id="6246"/>
      <w:bookmarkEnd w:id="6247"/>
      <w:bookmarkEnd w:id="6248"/>
    </w:p>
    <w:p w14:paraId="4E985000" w14:textId="77777777" w:rsidR="00992B23" w:rsidRPr="00954C37" w:rsidRDefault="00992B23" w:rsidP="00992B23">
      <w:r w:rsidRPr="00954C37">
        <w:rPr>
          <w:rFonts w:hint="eastAsia"/>
        </w:rPr>
        <w:t>The delay profiles</w:t>
      </w:r>
      <w:r w:rsidRPr="00954C37">
        <w:t xml:space="preserve"> for </w:t>
      </w:r>
      <w:r w:rsidRPr="00954C37">
        <w:rPr>
          <w:rFonts w:hint="eastAsia"/>
        </w:rPr>
        <w:t xml:space="preserve">FR2-1 are specified in </w:t>
      </w:r>
      <w:r>
        <w:rPr>
          <w:rFonts w:hint="eastAsia"/>
        </w:rPr>
        <w:t>I.</w:t>
      </w:r>
      <w:r w:rsidRPr="00954C37">
        <w:rPr>
          <w:rFonts w:hint="eastAsia"/>
        </w:rPr>
        <w:t>2.1</w:t>
      </w:r>
      <w:r w:rsidRPr="00954C37">
        <w:t>.</w:t>
      </w:r>
      <w:r>
        <w:t>1</w:t>
      </w:r>
      <w:r w:rsidRPr="00954C37">
        <w:rPr>
          <w:rFonts w:hint="eastAsia"/>
        </w:rPr>
        <w:t xml:space="preserve">-1 </w:t>
      </w:r>
      <w:r w:rsidRPr="00954C37">
        <w:t>and</w:t>
      </w:r>
      <w:r w:rsidRPr="00954C37">
        <w:rPr>
          <w:rFonts w:hint="eastAsia"/>
        </w:rPr>
        <w:t xml:space="preserve"> the tapped delay line models are </w:t>
      </w:r>
      <w:r w:rsidRPr="00954C37">
        <w:t>specified</w:t>
      </w:r>
      <w:r w:rsidRPr="00954C37">
        <w:rPr>
          <w:rFonts w:hint="eastAsia"/>
        </w:rPr>
        <w:t xml:space="preserve"> in table </w:t>
      </w:r>
      <w:r>
        <w:rPr>
          <w:rFonts w:hint="eastAsia"/>
        </w:rPr>
        <w:t>I.</w:t>
      </w:r>
      <w:r w:rsidRPr="00954C37">
        <w:rPr>
          <w:rFonts w:hint="eastAsia"/>
        </w:rPr>
        <w:t>2.1</w:t>
      </w:r>
      <w:r w:rsidRPr="00954C37">
        <w:t>.</w:t>
      </w:r>
      <w:r>
        <w:t>1</w:t>
      </w:r>
      <w:r w:rsidRPr="00954C37">
        <w:rPr>
          <w:rFonts w:hint="eastAsia"/>
        </w:rPr>
        <w:t>-2.</w:t>
      </w:r>
    </w:p>
    <w:p w14:paraId="4441EFFC" w14:textId="77777777" w:rsidR="00992B23" w:rsidRPr="00954C37" w:rsidRDefault="00992B23" w:rsidP="00992B23">
      <w:pPr>
        <w:pStyle w:val="TH"/>
      </w:pPr>
      <w:r w:rsidRPr="00954C37">
        <w:rPr>
          <w:rFonts w:hint="eastAsia"/>
        </w:rPr>
        <w:t xml:space="preserve">Table </w:t>
      </w:r>
      <w:r>
        <w:rPr>
          <w:rFonts w:hint="eastAsia"/>
        </w:rPr>
        <w:t>I.</w:t>
      </w:r>
      <w:r w:rsidRPr="00954C37">
        <w:rPr>
          <w:rFonts w:hint="eastAsia"/>
        </w:rPr>
        <w:t>2.1</w:t>
      </w:r>
      <w:r w:rsidRPr="00954C37">
        <w:t>.</w:t>
      </w:r>
      <w:r>
        <w:t>1</w:t>
      </w:r>
      <w:r w:rsidRPr="00954C3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992B23" w:rsidRPr="00954C37" w14:paraId="300718BD" w14:textId="77777777" w:rsidTr="00AC0635">
        <w:trPr>
          <w:cantSplit/>
          <w:jc w:val="center"/>
        </w:trPr>
        <w:tc>
          <w:tcPr>
            <w:tcW w:w="877" w:type="dxa"/>
          </w:tcPr>
          <w:p w14:paraId="30A0642D" w14:textId="77777777" w:rsidR="00992B23" w:rsidRPr="00FF5856" w:rsidRDefault="00992B23" w:rsidP="00AC0635">
            <w:pPr>
              <w:pStyle w:val="TAH"/>
            </w:pPr>
            <w:r w:rsidRPr="00FF5856">
              <w:t>Model</w:t>
            </w:r>
          </w:p>
        </w:tc>
        <w:tc>
          <w:tcPr>
            <w:tcW w:w="1317" w:type="dxa"/>
          </w:tcPr>
          <w:p w14:paraId="142FCCB8" w14:textId="77777777" w:rsidR="00992B23" w:rsidRPr="00FF5856" w:rsidRDefault="00992B23" w:rsidP="00AC0635">
            <w:pPr>
              <w:pStyle w:val="TAH"/>
            </w:pPr>
            <w:r w:rsidRPr="00FF5856">
              <w:t xml:space="preserve">Number of </w:t>
            </w:r>
            <w:r w:rsidRPr="00FF5856">
              <w:br/>
              <w:t>channel taps</w:t>
            </w:r>
          </w:p>
        </w:tc>
        <w:tc>
          <w:tcPr>
            <w:tcW w:w="1337" w:type="dxa"/>
          </w:tcPr>
          <w:p w14:paraId="08CD756E" w14:textId="77777777" w:rsidR="00992B23" w:rsidRPr="00FF5856" w:rsidRDefault="00992B23" w:rsidP="00AC0635">
            <w:pPr>
              <w:pStyle w:val="TAH"/>
            </w:pPr>
            <w:r w:rsidRPr="00FF5856">
              <w:t>Delay spread</w:t>
            </w:r>
          </w:p>
          <w:p w14:paraId="4D1EB47B" w14:textId="77777777" w:rsidR="00992B23" w:rsidRPr="00FF5856" w:rsidRDefault="00992B23" w:rsidP="00AC0635">
            <w:pPr>
              <w:pStyle w:val="TAH"/>
            </w:pPr>
            <w:r w:rsidRPr="00FF5856">
              <w:t>(r.m.s.)</w:t>
            </w:r>
          </w:p>
        </w:tc>
        <w:tc>
          <w:tcPr>
            <w:tcW w:w="3118" w:type="dxa"/>
          </w:tcPr>
          <w:p w14:paraId="2DFEC361" w14:textId="77777777" w:rsidR="00992B23" w:rsidRPr="00FF5856" w:rsidRDefault="00992B23" w:rsidP="00AC0635">
            <w:pPr>
              <w:pStyle w:val="TAH"/>
            </w:pPr>
            <w:r w:rsidRPr="00FF5856">
              <w:t>Maximum excess tap delay (span)</w:t>
            </w:r>
          </w:p>
        </w:tc>
        <w:tc>
          <w:tcPr>
            <w:tcW w:w="1617" w:type="dxa"/>
          </w:tcPr>
          <w:p w14:paraId="219A1AE9" w14:textId="77777777" w:rsidR="00992B23" w:rsidRPr="00FF5856" w:rsidRDefault="00992B23" w:rsidP="00AC0635">
            <w:pPr>
              <w:pStyle w:val="TAH"/>
            </w:pPr>
            <w:r w:rsidRPr="00FF5856">
              <w:rPr>
                <w:rFonts w:hint="eastAsia"/>
              </w:rPr>
              <w:t>Delay resolution</w:t>
            </w:r>
          </w:p>
        </w:tc>
      </w:tr>
      <w:tr w:rsidR="00992B23" w:rsidRPr="00954C37" w14:paraId="665086ED" w14:textId="77777777" w:rsidTr="00AC0635">
        <w:trPr>
          <w:cantSplit/>
          <w:jc w:val="center"/>
        </w:trPr>
        <w:tc>
          <w:tcPr>
            <w:tcW w:w="877" w:type="dxa"/>
          </w:tcPr>
          <w:p w14:paraId="1B4CD810" w14:textId="77777777" w:rsidR="00992B23" w:rsidRPr="00954C37" w:rsidRDefault="00992B23" w:rsidP="00AC0635">
            <w:pPr>
              <w:pStyle w:val="TAL"/>
            </w:pPr>
            <w:r w:rsidRPr="00954C37">
              <w:t>TDLA30</w:t>
            </w:r>
          </w:p>
        </w:tc>
        <w:tc>
          <w:tcPr>
            <w:tcW w:w="1317" w:type="dxa"/>
          </w:tcPr>
          <w:p w14:paraId="6E09A9A3" w14:textId="77777777" w:rsidR="00992B23" w:rsidRPr="00954C37" w:rsidRDefault="00992B23" w:rsidP="00AC0635">
            <w:pPr>
              <w:pStyle w:val="TAC"/>
            </w:pPr>
            <w:r w:rsidRPr="00954C37">
              <w:t>12</w:t>
            </w:r>
          </w:p>
        </w:tc>
        <w:tc>
          <w:tcPr>
            <w:tcW w:w="1337" w:type="dxa"/>
          </w:tcPr>
          <w:p w14:paraId="03BDCB87" w14:textId="77777777" w:rsidR="00992B23" w:rsidRPr="00954C37" w:rsidRDefault="00992B23" w:rsidP="00AC0635">
            <w:pPr>
              <w:pStyle w:val="TAC"/>
            </w:pPr>
            <w:r w:rsidRPr="00954C37">
              <w:t>30 ns</w:t>
            </w:r>
          </w:p>
        </w:tc>
        <w:tc>
          <w:tcPr>
            <w:tcW w:w="3118" w:type="dxa"/>
          </w:tcPr>
          <w:p w14:paraId="2335B085" w14:textId="77777777" w:rsidR="00992B23" w:rsidRPr="00954C37" w:rsidRDefault="00992B23" w:rsidP="00AC0635">
            <w:pPr>
              <w:pStyle w:val="TAC"/>
            </w:pPr>
            <w:r w:rsidRPr="00954C37">
              <w:t>290 ns</w:t>
            </w:r>
          </w:p>
        </w:tc>
        <w:tc>
          <w:tcPr>
            <w:tcW w:w="1617" w:type="dxa"/>
          </w:tcPr>
          <w:p w14:paraId="5DC193D0" w14:textId="77777777" w:rsidR="00992B23" w:rsidRPr="00954C37" w:rsidRDefault="00992B23" w:rsidP="00AC0635">
            <w:pPr>
              <w:pStyle w:val="TAC"/>
            </w:pPr>
            <w:r w:rsidRPr="00954C37">
              <w:rPr>
                <w:rFonts w:hint="eastAsia"/>
              </w:rPr>
              <w:t>5 ns</w:t>
            </w:r>
          </w:p>
        </w:tc>
      </w:tr>
    </w:tbl>
    <w:p w14:paraId="3A550F4F" w14:textId="77777777" w:rsidR="00992B23" w:rsidRPr="00954C37" w:rsidRDefault="00992B23" w:rsidP="00992B23"/>
    <w:p w14:paraId="6C39220A" w14:textId="77777777" w:rsidR="00992B23" w:rsidRPr="00954C37" w:rsidRDefault="00992B23" w:rsidP="00992B23">
      <w:pPr>
        <w:pStyle w:val="TH"/>
      </w:pPr>
      <w:r w:rsidRPr="00954C37">
        <w:rPr>
          <w:lang w:eastAsia="x-none"/>
        </w:rPr>
        <w:t xml:space="preserve">Table </w:t>
      </w:r>
      <w:r>
        <w:rPr>
          <w:lang w:eastAsia="x-none"/>
        </w:rPr>
        <w:t>I.</w:t>
      </w:r>
      <w:r w:rsidRPr="00954C37">
        <w:rPr>
          <w:lang w:eastAsia="x-none"/>
        </w:rPr>
        <w:t>2.1.</w:t>
      </w:r>
      <w:r>
        <w:rPr>
          <w:lang w:eastAsia="x-none"/>
        </w:rPr>
        <w:t>1</w:t>
      </w:r>
      <w:r w:rsidRPr="00954C37">
        <w:rPr>
          <w:lang w:eastAsia="x-none"/>
        </w:rPr>
        <w:t>-</w:t>
      </w:r>
      <w:r w:rsidRPr="00954C37">
        <w:t>2:</w:t>
      </w:r>
      <w:r w:rsidRPr="00954C37">
        <w:rPr>
          <w:lang w:eastAsia="x-none"/>
        </w:rPr>
        <w:t xml:space="preserve"> </w:t>
      </w:r>
      <w:r w:rsidRPr="00954C3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992B23" w:rsidRPr="00954C37" w14:paraId="14C29A0B" w14:textId="77777777" w:rsidTr="00AC0635">
        <w:trPr>
          <w:cantSplit/>
          <w:jc w:val="center"/>
        </w:trPr>
        <w:tc>
          <w:tcPr>
            <w:tcW w:w="687" w:type="dxa"/>
            <w:shd w:val="clear" w:color="auto" w:fill="auto"/>
            <w:vAlign w:val="center"/>
          </w:tcPr>
          <w:p w14:paraId="66DBB964" w14:textId="77777777" w:rsidR="00992B23" w:rsidRPr="00954C37" w:rsidRDefault="00992B23" w:rsidP="00AC0635">
            <w:pPr>
              <w:pStyle w:val="TAH"/>
            </w:pPr>
            <w:r w:rsidRPr="00954C37">
              <w:rPr>
                <w:rFonts w:hint="eastAsia"/>
              </w:rPr>
              <w:t>Tap #</w:t>
            </w:r>
          </w:p>
        </w:tc>
        <w:tc>
          <w:tcPr>
            <w:tcW w:w="1077" w:type="dxa"/>
            <w:shd w:val="clear" w:color="auto" w:fill="auto"/>
            <w:vAlign w:val="center"/>
          </w:tcPr>
          <w:p w14:paraId="16641091" w14:textId="77777777" w:rsidR="00992B23" w:rsidRPr="00954C37" w:rsidRDefault="00992B23" w:rsidP="00AC0635">
            <w:pPr>
              <w:pStyle w:val="TAH"/>
            </w:pPr>
            <w:r w:rsidRPr="00954C37">
              <w:t>D</w:t>
            </w:r>
            <w:r w:rsidRPr="00954C37">
              <w:rPr>
                <w:rFonts w:hint="eastAsia"/>
              </w:rPr>
              <w:t xml:space="preserve">elay </w:t>
            </w:r>
            <w:r w:rsidRPr="00954C37">
              <w:t>(</w:t>
            </w:r>
            <w:r w:rsidRPr="00954C37">
              <w:rPr>
                <w:rFonts w:hint="eastAsia"/>
              </w:rPr>
              <w:t>ns</w:t>
            </w:r>
            <w:r w:rsidRPr="00954C37">
              <w:t>]</w:t>
            </w:r>
          </w:p>
        </w:tc>
        <w:tc>
          <w:tcPr>
            <w:tcW w:w="1167" w:type="dxa"/>
            <w:shd w:val="clear" w:color="auto" w:fill="auto"/>
            <w:vAlign w:val="center"/>
          </w:tcPr>
          <w:p w14:paraId="17DC38FC" w14:textId="77777777" w:rsidR="00992B23" w:rsidRPr="00954C37" w:rsidRDefault="00992B23" w:rsidP="00AC0635">
            <w:pPr>
              <w:pStyle w:val="TAH"/>
            </w:pPr>
            <w:r w:rsidRPr="00954C37">
              <w:t>P</w:t>
            </w:r>
            <w:r w:rsidRPr="00954C37">
              <w:rPr>
                <w:rFonts w:hint="eastAsia"/>
              </w:rPr>
              <w:t>ower (dB)</w:t>
            </w:r>
          </w:p>
        </w:tc>
        <w:tc>
          <w:tcPr>
            <w:tcW w:w="1846" w:type="dxa"/>
            <w:tcBorders>
              <w:bottom w:val="single" w:sz="4" w:space="0" w:color="auto"/>
            </w:tcBorders>
            <w:shd w:val="clear" w:color="auto" w:fill="auto"/>
            <w:vAlign w:val="center"/>
          </w:tcPr>
          <w:p w14:paraId="7682D8C3" w14:textId="77777777" w:rsidR="00992B23" w:rsidRPr="00954C37" w:rsidRDefault="00992B23" w:rsidP="00AC0635">
            <w:pPr>
              <w:pStyle w:val="TAH"/>
            </w:pPr>
            <w:r w:rsidRPr="00954C37">
              <w:rPr>
                <w:rFonts w:hint="eastAsia"/>
              </w:rPr>
              <w:t>Fading distribution</w:t>
            </w:r>
          </w:p>
        </w:tc>
      </w:tr>
      <w:tr w:rsidR="00992B23" w:rsidRPr="00954C37" w14:paraId="5D7893C8" w14:textId="77777777" w:rsidTr="00AC0635">
        <w:trPr>
          <w:cantSplit/>
          <w:jc w:val="center"/>
        </w:trPr>
        <w:tc>
          <w:tcPr>
            <w:tcW w:w="687" w:type="dxa"/>
            <w:vAlign w:val="center"/>
          </w:tcPr>
          <w:p w14:paraId="089C4C60" w14:textId="77777777" w:rsidR="00992B23" w:rsidRPr="00954C37" w:rsidRDefault="00992B23" w:rsidP="00AC0635">
            <w:pPr>
              <w:pStyle w:val="TAC"/>
            </w:pPr>
            <w:r w:rsidRPr="00954C37">
              <w:rPr>
                <w:rFonts w:hint="eastAsia"/>
              </w:rPr>
              <w:t>1</w:t>
            </w:r>
          </w:p>
        </w:tc>
        <w:tc>
          <w:tcPr>
            <w:tcW w:w="1077" w:type="dxa"/>
            <w:vAlign w:val="center"/>
          </w:tcPr>
          <w:p w14:paraId="6F2AB113" w14:textId="77777777" w:rsidR="00992B23" w:rsidRPr="00954C37" w:rsidRDefault="00992B23" w:rsidP="00AC0635">
            <w:pPr>
              <w:pStyle w:val="TAC"/>
            </w:pPr>
            <w:r w:rsidRPr="00954C37">
              <w:rPr>
                <w:rFonts w:hint="eastAsia"/>
              </w:rPr>
              <w:t>0</w:t>
            </w:r>
          </w:p>
        </w:tc>
        <w:tc>
          <w:tcPr>
            <w:tcW w:w="1167" w:type="dxa"/>
            <w:vAlign w:val="center"/>
          </w:tcPr>
          <w:p w14:paraId="53D81A91" w14:textId="77777777" w:rsidR="00992B23" w:rsidRPr="00954C37" w:rsidRDefault="00992B23" w:rsidP="00AC0635">
            <w:pPr>
              <w:pStyle w:val="TAC"/>
            </w:pPr>
            <w:r w:rsidRPr="00954C37">
              <w:rPr>
                <w:rFonts w:hint="eastAsia"/>
              </w:rPr>
              <w:t>-</w:t>
            </w:r>
            <w:r w:rsidRPr="00954C37">
              <w:t>15.5</w:t>
            </w:r>
          </w:p>
        </w:tc>
        <w:tc>
          <w:tcPr>
            <w:tcW w:w="1846" w:type="dxa"/>
            <w:vMerge w:val="restart"/>
            <w:shd w:val="clear" w:color="auto" w:fill="auto"/>
            <w:vAlign w:val="center"/>
          </w:tcPr>
          <w:p w14:paraId="247FFF79" w14:textId="77777777" w:rsidR="00992B23" w:rsidRPr="004973E4" w:rsidRDefault="00992B23" w:rsidP="00AC0635">
            <w:pPr>
              <w:pStyle w:val="TAC"/>
            </w:pPr>
            <w:r w:rsidRPr="004973E4">
              <w:rPr>
                <w:rFonts w:hint="eastAsia"/>
              </w:rPr>
              <w:t>Rayleigh</w:t>
            </w:r>
          </w:p>
        </w:tc>
      </w:tr>
      <w:tr w:rsidR="00992B23" w:rsidRPr="00954C37" w14:paraId="7F21308B" w14:textId="77777777" w:rsidTr="00AC0635">
        <w:trPr>
          <w:cantSplit/>
          <w:jc w:val="center"/>
        </w:trPr>
        <w:tc>
          <w:tcPr>
            <w:tcW w:w="687" w:type="dxa"/>
            <w:vAlign w:val="center"/>
          </w:tcPr>
          <w:p w14:paraId="75CA3CCA" w14:textId="77777777" w:rsidR="00992B23" w:rsidRPr="00954C37" w:rsidRDefault="00992B23" w:rsidP="00AC0635">
            <w:pPr>
              <w:pStyle w:val="TAC"/>
            </w:pPr>
            <w:r w:rsidRPr="00954C37">
              <w:rPr>
                <w:rFonts w:hint="eastAsia"/>
              </w:rPr>
              <w:t>2</w:t>
            </w:r>
          </w:p>
        </w:tc>
        <w:tc>
          <w:tcPr>
            <w:tcW w:w="1077" w:type="dxa"/>
            <w:vAlign w:val="center"/>
          </w:tcPr>
          <w:p w14:paraId="6A8B091E" w14:textId="77777777" w:rsidR="00992B23" w:rsidRPr="00954C37" w:rsidRDefault="00992B23" w:rsidP="00AC0635">
            <w:pPr>
              <w:pStyle w:val="TAC"/>
            </w:pPr>
            <w:r w:rsidRPr="00954C37">
              <w:rPr>
                <w:rFonts w:hint="eastAsia"/>
              </w:rPr>
              <w:t>10</w:t>
            </w:r>
          </w:p>
        </w:tc>
        <w:tc>
          <w:tcPr>
            <w:tcW w:w="1167" w:type="dxa"/>
            <w:vAlign w:val="center"/>
          </w:tcPr>
          <w:p w14:paraId="72E9A7ED" w14:textId="77777777" w:rsidR="00992B23" w:rsidRPr="00954C37" w:rsidRDefault="00992B23" w:rsidP="00AC0635">
            <w:pPr>
              <w:pStyle w:val="TAC"/>
            </w:pPr>
            <w:r w:rsidRPr="00954C37">
              <w:t>0</w:t>
            </w:r>
          </w:p>
        </w:tc>
        <w:tc>
          <w:tcPr>
            <w:tcW w:w="1846" w:type="dxa"/>
            <w:vMerge/>
            <w:shd w:val="clear" w:color="auto" w:fill="auto"/>
            <w:vAlign w:val="center"/>
          </w:tcPr>
          <w:p w14:paraId="08DC1BBF" w14:textId="77777777" w:rsidR="00992B23" w:rsidRPr="00954C37" w:rsidRDefault="00992B23" w:rsidP="00AC0635">
            <w:pPr>
              <w:keepNext/>
              <w:keepLines/>
              <w:spacing w:after="0"/>
              <w:jc w:val="center"/>
              <w:rPr>
                <w:rFonts w:ascii="Arial" w:hAnsi="Arial"/>
                <w:sz w:val="18"/>
              </w:rPr>
            </w:pPr>
          </w:p>
        </w:tc>
      </w:tr>
      <w:tr w:rsidR="00992B23" w:rsidRPr="00954C37" w14:paraId="7A0074BE" w14:textId="77777777" w:rsidTr="00AC0635">
        <w:trPr>
          <w:cantSplit/>
          <w:jc w:val="center"/>
        </w:trPr>
        <w:tc>
          <w:tcPr>
            <w:tcW w:w="687" w:type="dxa"/>
            <w:vAlign w:val="center"/>
          </w:tcPr>
          <w:p w14:paraId="3750539C" w14:textId="77777777" w:rsidR="00992B23" w:rsidRPr="00954C37" w:rsidRDefault="00992B23" w:rsidP="00AC0635">
            <w:pPr>
              <w:pStyle w:val="TAC"/>
            </w:pPr>
            <w:r w:rsidRPr="00954C37">
              <w:rPr>
                <w:rFonts w:hint="eastAsia"/>
              </w:rPr>
              <w:t>3</w:t>
            </w:r>
          </w:p>
        </w:tc>
        <w:tc>
          <w:tcPr>
            <w:tcW w:w="1077" w:type="dxa"/>
            <w:vAlign w:val="center"/>
          </w:tcPr>
          <w:p w14:paraId="1FA45F1E" w14:textId="77777777" w:rsidR="00992B23" w:rsidRPr="00954C37" w:rsidRDefault="00992B23" w:rsidP="00AC0635">
            <w:pPr>
              <w:pStyle w:val="TAC"/>
            </w:pPr>
            <w:r w:rsidRPr="00954C37">
              <w:rPr>
                <w:rFonts w:hint="eastAsia"/>
              </w:rPr>
              <w:t>15</w:t>
            </w:r>
          </w:p>
        </w:tc>
        <w:tc>
          <w:tcPr>
            <w:tcW w:w="1167" w:type="dxa"/>
            <w:vAlign w:val="center"/>
          </w:tcPr>
          <w:p w14:paraId="7FE1B466"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10D2973B" w14:textId="77777777" w:rsidR="00992B23" w:rsidRPr="00954C37" w:rsidRDefault="00992B23" w:rsidP="00AC0635">
            <w:pPr>
              <w:keepNext/>
              <w:keepLines/>
              <w:spacing w:after="0"/>
              <w:jc w:val="center"/>
              <w:rPr>
                <w:rFonts w:ascii="Arial" w:hAnsi="Arial"/>
                <w:sz w:val="18"/>
              </w:rPr>
            </w:pPr>
          </w:p>
        </w:tc>
      </w:tr>
      <w:tr w:rsidR="00992B23" w:rsidRPr="00954C37" w14:paraId="754D9339" w14:textId="77777777" w:rsidTr="00AC0635">
        <w:trPr>
          <w:cantSplit/>
          <w:jc w:val="center"/>
        </w:trPr>
        <w:tc>
          <w:tcPr>
            <w:tcW w:w="687" w:type="dxa"/>
            <w:vAlign w:val="center"/>
          </w:tcPr>
          <w:p w14:paraId="7E8B93B5" w14:textId="77777777" w:rsidR="00992B23" w:rsidRPr="00954C37" w:rsidRDefault="00992B23" w:rsidP="00AC0635">
            <w:pPr>
              <w:pStyle w:val="TAC"/>
            </w:pPr>
            <w:r w:rsidRPr="00954C37">
              <w:rPr>
                <w:rFonts w:hint="eastAsia"/>
              </w:rPr>
              <w:t>4</w:t>
            </w:r>
          </w:p>
        </w:tc>
        <w:tc>
          <w:tcPr>
            <w:tcW w:w="1077" w:type="dxa"/>
            <w:vAlign w:val="center"/>
          </w:tcPr>
          <w:p w14:paraId="4BAE7C2B" w14:textId="77777777" w:rsidR="00992B23" w:rsidRPr="00954C37" w:rsidRDefault="00992B23" w:rsidP="00AC0635">
            <w:pPr>
              <w:pStyle w:val="TAC"/>
            </w:pPr>
            <w:r w:rsidRPr="00954C37">
              <w:rPr>
                <w:rFonts w:hint="eastAsia"/>
              </w:rPr>
              <w:t>20</w:t>
            </w:r>
          </w:p>
        </w:tc>
        <w:tc>
          <w:tcPr>
            <w:tcW w:w="1167" w:type="dxa"/>
            <w:vAlign w:val="center"/>
          </w:tcPr>
          <w:p w14:paraId="7FDE495F"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0DB1B3DB" w14:textId="77777777" w:rsidR="00992B23" w:rsidRPr="00954C37" w:rsidRDefault="00992B23" w:rsidP="00AC0635">
            <w:pPr>
              <w:keepNext/>
              <w:keepLines/>
              <w:spacing w:after="0"/>
              <w:jc w:val="center"/>
              <w:rPr>
                <w:rFonts w:ascii="Arial" w:hAnsi="Arial"/>
                <w:sz w:val="18"/>
              </w:rPr>
            </w:pPr>
          </w:p>
        </w:tc>
      </w:tr>
      <w:tr w:rsidR="00992B23" w:rsidRPr="00954C37" w14:paraId="0D0CECC4" w14:textId="77777777" w:rsidTr="00AC0635">
        <w:trPr>
          <w:cantSplit/>
          <w:jc w:val="center"/>
        </w:trPr>
        <w:tc>
          <w:tcPr>
            <w:tcW w:w="687" w:type="dxa"/>
            <w:vAlign w:val="center"/>
          </w:tcPr>
          <w:p w14:paraId="3C15FA87" w14:textId="77777777" w:rsidR="00992B23" w:rsidRPr="00954C37" w:rsidRDefault="00992B23" w:rsidP="00AC0635">
            <w:pPr>
              <w:pStyle w:val="TAC"/>
            </w:pPr>
            <w:r w:rsidRPr="00954C37">
              <w:rPr>
                <w:rFonts w:hint="eastAsia"/>
              </w:rPr>
              <w:t>5</w:t>
            </w:r>
          </w:p>
        </w:tc>
        <w:tc>
          <w:tcPr>
            <w:tcW w:w="1077" w:type="dxa"/>
            <w:vAlign w:val="center"/>
          </w:tcPr>
          <w:p w14:paraId="3238DA98" w14:textId="77777777" w:rsidR="00992B23" w:rsidRPr="00954C37" w:rsidRDefault="00992B23" w:rsidP="00AC0635">
            <w:pPr>
              <w:pStyle w:val="TAC"/>
            </w:pPr>
            <w:r w:rsidRPr="00954C37">
              <w:rPr>
                <w:rFonts w:hint="eastAsia"/>
              </w:rPr>
              <w:t>25</w:t>
            </w:r>
          </w:p>
        </w:tc>
        <w:tc>
          <w:tcPr>
            <w:tcW w:w="1167" w:type="dxa"/>
            <w:vAlign w:val="center"/>
          </w:tcPr>
          <w:p w14:paraId="4A26D2FC" w14:textId="77777777" w:rsidR="00992B23" w:rsidRPr="00954C37" w:rsidRDefault="00992B23" w:rsidP="00AC0635">
            <w:pPr>
              <w:pStyle w:val="TAC"/>
            </w:pPr>
            <w:r w:rsidRPr="00954C37">
              <w:rPr>
                <w:rFonts w:hint="eastAsia"/>
              </w:rPr>
              <w:t>-</w:t>
            </w:r>
            <w:r w:rsidRPr="00954C37">
              <w:t>9.6</w:t>
            </w:r>
          </w:p>
        </w:tc>
        <w:tc>
          <w:tcPr>
            <w:tcW w:w="1846" w:type="dxa"/>
            <w:vMerge/>
            <w:shd w:val="clear" w:color="auto" w:fill="auto"/>
            <w:vAlign w:val="center"/>
          </w:tcPr>
          <w:p w14:paraId="4E78D840" w14:textId="77777777" w:rsidR="00992B23" w:rsidRPr="00954C37" w:rsidRDefault="00992B23" w:rsidP="00AC0635">
            <w:pPr>
              <w:keepNext/>
              <w:keepLines/>
              <w:spacing w:after="0"/>
              <w:jc w:val="center"/>
              <w:rPr>
                <w:rFonts w:ascii="Arial" w:hAnsi="Arial"/>
                <w:sz w:val="18"/>
              </w:rPr>
            </w:pPr>
          </w:p>
        </w:tc>
      </w:tr>
      <w:tr w:rsidR="00992B23" w:rsidRPr="00954C37" w14:paraId="0DB171B8" w14:textId="77777777" w:rsidTr="00AC0635">
        <w:trPr>
          <w:cantSplit/>
          <w:jc w:val="center"/>
        </w:trPr>
        <w:tc>
          <w:tcPr>
            <w:tcW w:w="687" w:type="dxa"/>
            <w:vAlign w:val="center"/>
          </w:tcPr>
          <w:p w14:paraId="43E3C2B1" w14:textId="77777777" w:rsidR="00992B23" w:rsidRPr="00954C37" w:rsidRDefault="00992B23" w:rsidP="00AC0635">
            <w:pPr>
              <w:pStyle w:val="TAC"/>
            </w:pPr>
            <w:r w:rsidRPr="00954C37">
              <w:rPr>
                <w:rFonts w:hint="eastAsia"/>
              </w:rPr>
              <w:t>6</w:t>
            </w:r>
          </w:p>
        </w:tc>
        <w:tc>
          <w:tcPr>
            <w:tcW w:w="1077" w:type="dxa"/>
            <w:vAlign w:val="center"/>
          </w:tcPr>
          <w:p w14:paraId="13B0CF94" w14:textId="77777777" w:rsidR="00992B23" w:rsidRPr="00954C37" w:rsidRDefault="00992B23" w:rsidP="00AC0635">
            <w:pPr>
              <w:pStyle w:val="TAC"/>
            </w:pPr>
            <w:r w:rsidRPr="00954C37">
              <w:t>50</w:t>
            </w:r>
          </w:p>
        </w:tc>
        <w:tc>
          <w:tcPr>
            <w:tcW w:w="1167" w:type="dxa"/>
            <w:vAlign w:val="center"/>
          </w:tcPr>
          <w:p w14:paraId="01181AFD" w14:textId="77777777" w:rsidR="00992B23" w:rsidRPr="00954C37" w:rsidRDefault="00992B23" w:rsidP="00AC0635">
            <w:pPr>
              <w:pStyle w:val="TAC"/>
            </w:pPr>
            <w:r w:rsidRPr="00954C37">
              <w:rPr>
                <w:rFonts w:hint="eastAsia"/>
              </w:rPr>
              <w:t>-</w:t>
            </w:r>
            <w:r w:rsidRPr="00954C37">
              <w:t>8.2</w:t>
            </w:r>
          </w:p>
        </w:tc>
        <w:tc>
          <w:tcPr>
            <w:tcW w:w="1846" w:type="dxa"/>
            <w:vMerge/>
            <w:shd w:val="clear" w:color="auto" w:fill="auto"/>
            <w:vAlign w:val="center"/>
          </w:tcPr>
          <w:p w14:paraId="14D0148F" w14:textId="77777777" w:rsidR="00992B23" w:rsidRPr="00954C37" w:rsidRDefault="00992B23" w:rsidP="00AC0635">
            <w:pPr>
              <w:keepNext/>
              <w:keepLines/>
              <w:spacing w:after="0"/>
              <w:jc w:val="center"/>
              <w:rPr>
                <w:rFonts w:ascii="Arial" w:hAnsi="Arial"/>
                <w:sz w:val="18"/>
              </w:rPr>
            </w:pPr>
          </w:p>
        </w:tc>
      </w:tr>
      <w:tr w:rsidR="00992B23" w:rsidRPr="00954C37" w14:paraId="6E869C8C" w14:textId="77777777" w:rsidTr="00AC0635">
        <w:trPr>
          <w:cantSplit/>
          <w:jc w:val="center"/>
        </w:trPr>
        <w:tc>
          <w:tcPr>
            <w:tcW w:w="687" w:type="dxa"/>
            <w:vAlign w:val="center"/>
          </w:tcPr>
          <w:p w14:paraId="6B644E8F" w14:textId="77777777" w:rsidR="00992B23" w:rsidRPr="00954C37" w:rsidRDefault="00992B23" w:rsidP="00AC0635">
            <w:pPr>
              <w:pStyle w:val="TAC"/>
            </w:pPr>
            <w:r w:rsidRPr="00954C37">
              <w:rPr>
                <w:rFonts w:hint="eastAsia"/>
              </w:rPr>
              <w:t>7</w:t>
            </w:r>
          </w:p>
        </w:tc>
        <w:tc>
          <w:tcPr>
            <w:tcW w:w="1077" w:type="dxa"/>
            <w:vAlign w:val="center"/>
          </w:tcPr>
          <w:p w14:paraId="0226BAAD" w14:textId="77777777" w:rsidR="00992B23" w:rsidRPr="00954C37" w:rsidRDefault="00992B23" w:rsidP="00AC0635">
            <w:pPr>
              <w:pStyle w:val="TAC"/>
            </w:pPr>
            <w:r w:rsidRPr="00954C37">
              <w:rPr>
                <w:rFonts w:hint="eastAsia"/>
              </w:rPr>
              <w:t>65</w:t>
            </w:r>
          </w:p>
        </w:tc>
        <w:tc>
          <w:tcPr>
            <w:tcW w:w="1167" w:type="dxa"/>
            <w:vAlign w:val="center"/>
          </w:tcPr>
          <w:p w14:paraId="22D43E50" w14:textId="77777777" w:rsidR="00992B23" w:rsidRPr="00954C37" w:rsidRDefault="00992B23" w:rsidP="00AC0635">
            <w:pPr>
              <w:pStyle w:val="TAC"/>
            </w:pPr>
            <w:r w:rsidRPr="00954C37">
              <w:rPr>
                <w:rFonts w:hint="eastAsia"/>
              </w:rPr>
              <w:t>-1</w:t>
            </w:r>
            <w:r w:rsidRPr="00954C37">
              <w:t>3.1</w:t>
            </w:r>
          </w:p>
        </w:tc>
        <w:tc>
          <w:tcPr>
            <w:tcW w:w="1846" w:type="dxa"/>
            <w:vMerge/>
            <w:shd w:val="clear" w:color="auto" w:fill="auto"/>
            <w:vAlign w:val="center"/>
          </w:tcPr>
          <w:p w14:paraId="43675722" w14:textId="77777777" w:rsidR="00992B23" w:rsidRPr="00954C37" w:rsidRDefault="00992B23" w:rsidP="00AC0635">
            <w:pPr>
              <w:keepNext/>
              <w:keepLines/>
              <w:spacing w:after="0"/>
              <w:jc w:val="center"/>
              <w:rPr>
                <w:rFonts w:ascii="Arial" w:hAnsi="Arial"/>
                <w:sz w:val="18"/>
              </w:rPr>
            </w:pPr>
          </w:p>
        </w:tc>
      </w:tr>
      <w:tr w:rsidR="00992B23" w:rsidRPr="00954C37" w14:paraId="651A8B77" w14:textId="77777777" w:rsidTr="00AC0635">
        <w:trPr>
          <w:cantSplit/>
          <w:jc w:val="center"/>
        </w:trPr>
        <w:tc>
          <w:tcPr>
            <w:tcW w:w="687" w:type="dxa"/>
            <w:vAlign w:val="center"/>
          </w:tcPr>
          <w:p w14:paraId="3D30A7F6" w14:textId="77777777" w:rsidR="00992B23" w:rsidRPr="00954C37" w:rsidRDefault="00992B23" w:rsidP="00AC0635">
            <w:pPr>
              <w:pStyle w:val="TAC"/>
            </w:pPr>
            <w:r w:rsidRPr="00954C37">
              <w:rPr>
                <w:rFonts w:hint="eastAsia"/>
              </w:rPr>
              <w:t>8</w:t>
            </w:r>
          </w:p>
        </w:tc>
        <w:tc>
          <w:tcPr>
            <w:tcW w:w="1077" w:type="dxa"/>
            <w:vAlign w:val="center"/>
          </w:tcPr>
          <w:p w14:paraId="0EA86103" w14:textId="77777777" w:rsidR="00992B23" w:rsidRPr="00954C37" w:rsidRDefault="00992B23" w:rsidP="00AC0635">
            <w:pPr>
              <w:pStyle w:val="TAC"/>
            </w:pPr>
            <w:r w:rsidRPr="00954C37">
              <w:rPr>
                <w:rFonts w:hint="eastAsia"/>
              </w:rPr>
              <w:t>75</w:t>
            </w:r>
          </w:p>
        </w:tc>
        <w:tc>
          <w:tcPr>
            <w:tcW w:w="1167" w:type="dxa"/>
            <w:vAlign w:val="center"/>
          </w:tcPr>
          <w:p w14:paraId="6C9E5EFE" w14:textId="77777777" w:rsidR="00992B23" w:rsidRPr="00954C37" w:rsidRDefault="00992B23" w:rsidP="00AC0635">
            <w:pPr>
              <w:pStyle w:val="TAC"/>
            </w:pPr>
            <w:r w:rsidRPr="00954C37">
              <w:rPr>
                <w:rFonts w:hint="eastAsia"/>
              </w:rPr>
              <w:t>-</w:t>
            </w:r>
            <w:r w:rsidRPr="00954C37">
              <w:t>11.5</w:t>
            </w:r>
          </w:p>
        </w:tc>
        <w:tc>
          <w:tcPr>
            <w:tcW w:w="1846" w:type="dxa"/>
            <w:vMerge/>
            <w:shd w:val="clear" w:color="auto" w:fill="auto"/>
            <w:vAlign w:val="center"/>
          </w:tcPr>
          <w:p w14:paraId="12AF2B3D" w14:textId="77777777" w:rsidR="00992B23" w:rsidRPr="00954C37" w:rsidRDefault="00992B23" w:rsidP="00AC0635">
            <w:pPr>
              <w:keepNext/>
              <w:keepLines/>
              <w:spacing w:after="0"/>
              <w:jc w:val="center"/>
              <w:rPr>
                <w:rFonts w:ascii="Arial" w:hAnsi="Arial"/>
                <w:sz w:val="18"/>
              </w:rPr>
            </w:pPr>
          </w:p>
        </w:tc>
      </w:tr>
      <w:tr w:rsidR="00992B23" w:rsidRPr="00954C37" w14:paraId="0AD225FA" w14:textId="77777777" w:rsidTr="00AC0635">
        <w:trPr>
          <w:cantSplit/>
          <w:jc w:val="center"/>
        </w:trPr>
        <w:tc>
          <w:tcPr>
            <w:tcW w:w="687" w:type="dxa"/>
            <w:vAlign w:val="center"/>
          </w:tcPr>
          <w:p w14:paraId="466538EF" w14:textId="77777777" w:rsidR="00992B23" w:rsidRPr="00954C37" w:rsidRDefault="00992B23" w:rsidP="00AC0635">
            <w:pPr>
              <w:pStyle w:val="TAC"/>
            </w:pPr>
            <w:r w:rsidRPr="00954C37">
              <w:rPr>
                <w:rFonts w:hint="eastAsia"/>
              </w:rPr>
              <w:t>9</w:t>
            </w:r>
          </w:p>
        </w:tc>
        <w:tc>
          <w:tcPr>
            <w:tcW w:w="1077" w:type="dxa"/>
            <w:vAlign w:val="center"/>
          </w:tcPr>
          <w:p w14:paraId="34460776" w14:textId="77777777" w:rsidR="00992B23" w:rsidRPr="00954C37" w:rsidRDefault="00992B23" w:rsidP="00AC0635">
            <w:pPr>
              <w:pStyle w:val="TAC"/>
            </w:pPr>
            <w:r w:rsidRPr="00954C37">
              <w:rPr>
                <w:rFonts w:hint="eastAsia"/>
              </w:rPr>
              <w:t>105</w:t>
            </w:r>
          </w:p>
        </w:tc>
        <w:tc>
          <w:tcPr>
            <w:tcW w:w="1167" w:type="dxa"/>
            <w:vAlign w:val="center"/>
          </w:tcPr>
          <w:p w14:paraId="7D98FD26" w14:textId="77777777" w:rsidR="00992B23" w:rsidRPr="00954C37" w:rsidRDefault="00992B23" w:rsidP="00AC0635">
            <w:pPr>
              <w:pStyle w:val="TAC"/>
            </w:pPr>
            <w:r w:rsidRPr="00954C37">
              <w:rPr>
                <w:rFonts w:hint="eastAsia"/>
              </w:rPr>
              <w:t>-</w:t>
            </w:r>
            <w:r w:rsidRPr="00954C37">
              <w:t>11.0</w:t>
            </w:r>
          </w:p>
        </w:tc>
        <w:tc>
          <w:tcPr>
            <w:tcW w:w="1846" w:type="dxa"/>
            <w:vMerge/>
            <w:shd w:val="clear" w:color="auto" w:fill="auto"/>
            <w:vAlign w:val="center"/>
          </w:tcPr>
          <w:p w14:paraId="71349F5A" w14:textId="77777777" w:rsidR="00992B23" w:rsidRPr="00954C37" w:rsidRDefault="00992B23" w:rsidP="00AC0635">
            <w:pPr>
              <w:keepNext/>
              <w:keepLines/>
              <w:spacing w:after="0"/>
              <w:jc w:val="center"/>
              <w:rPr>
                <w:rFonts w:ascii="Arial" w:hAnsi="Arial"/>
                <w:sz w:val="18"/>
              </w:rPr>
            </w:pPr>
          </w:p>
        </w:tc>
      </w:tr>
      <w:tr w:rsidR="00992B23" w:rsidRPr="00954C37" w14:paraId="49AC6EAD" w14:textId="77777777" w:rsidTr="00AC0635">
        <w:trPr>
          <w:cantSplit/>
          <w:jc w:val="center"/>
        </w:trPr>
        <w:tc>
          <w:tcPr>
            <w:tcW w:w="687" w:type="dxa"/>
            <w:vAlign w:val="center"/>
          </w:tcPr>
          <w:p w14:paraId="3B07990D" w14:textId="77777777" w:rsidR="00992B23" w:rsidRPr="00954C37" w:rsidRDefault="00992B23" w:rsidP="00AC0635">
            <w:pPr>
              <w:pStyle w:val="TAC"/>
            </w:pPr>
            <w:r w:rsidRPr="00954C37">
              <w:rPr>
                <w:rFonts w:hint="eastAsia"/>
              </w:rPr>
              <w:t>10</w:t>
            </w:r>
          </w:p>
        </w:tc>
        <w:tc>
          <w:tcPr>
            <w:tcW w:w="1077" w:type="dxa"/>
            <w:vAlign w:val="center"/>
          </w:tcPr>
          <w:p w14:paraId="2D87482A" w14:textId="77777777" w:rsidR="00992B23" w:rsidRPr="00954C37" w:rsidRDefault="00992B23" w:rsidP="00AC0635">
            <w:pPr>
              <w:pStyle w:val="TAC"/>
            </w:pPr>
            <w:r w:rsidRPr="00954C37">
              <w:rPr>
                <w:rFonts w:hint="eastAsia"/>
              </w:rPr>
              <w:t>135</w:t>
            </w:r>
          </w:p>
        </w:tc>
        <w:tc>
          <w:tcPr>
            <w:tcW w:w="1167" w:type="dxa"/>
            <w:vAlign w:val="center"/>
          </w:tcPr>
          <w:p w14:paraId="39E82ED4" w14:textId="77777777" w:rsidR="00992B23" w:rsidRPr="00954C37" w:rsidRDefault="00992B23" w:rsidP="00AC0635">
            <w:pPr>
              <w:pStyle w:val="TAC"/>
            </w:pPr>
            <w:r w:rsidRPr="00954C37">
              <w:rPr>
                <w:rFonts w:hint="eastAsia"/>
              </w:rPr>
              <w:t>-1</w:t>
            </w:r>
            <w:r w:rsidRPr="00954C37">
              <w:t>6.2</w:t>
            </w:r>
          </w:p>
        </w:tc>
        <w:tc>
          <w:tcPr>
            <w:tcW w:w="1846" w:type="dxa"/>
            <w:vMerge/>
            <w:shd w:val="clear" w:color="auto" w:fill="auto"/>
            <w:vAlign w:val="center"/>
          </w:tcPr>
          <w:p w14:paraId="1B593E01" w14:textId="77777777" w:rsidR="00992B23" w:rsidRPr="00954C37" w:rsidRDefault="00992B23" w:rsidP="00AC0635">
            <w:pPr>
              <w:keepNext/>
              <w:keepLines/>
              <w:spacing w:after="0"/>
              <w:jc w:val="center"/>
              <w:rPr>
                <w:rFonts w:ascii="Arial" w:hAnsi="Arial"/>
                <w:sz w:val="18"/>
              </w:rPr>
            </w:pPr>
          </w:p>
        </w:tc>
      </w:tr>
      <w:tr w:rsidR="00992B23" w:rsidRPr="00954C37" w14:paraId="50D59C49" w14:textId="77777777" w:rsidTr="00AC0635">
        <w:trPr>
          <w:cantSplit/>
          <w:jc w:val="center"/>
        </w:trPr>
        <w:tc>
          <w:tcPr>
            <w:tcW w:w="687" w:type="dxa"/>
            <w:vAlign w:val="center"/>
          </w:tcPr>
          <w:p w14:paraId="771EB32B" w14:textId="77777777" w:rsidR="00992B23" w:rsidRPr="00954C37" w:rsidRDefault="00992B23" w:rsidP="00AC0635">
            <w:pPr>
              <w:pStyle w:val="TAC"/>
            </w:pPr>
            <w:r w:rsidRPr="00954C37">
              <w:rPr>
                <w:rFonts w:hint="eastAsia"/>
              </w:rPr>
              <w:t>11</w:t>
            </w:r>
          </w:p>
        </w:tc>
        <w:tc>
          <w:tcPr>
            <w:tcW w:w="1077" w:type="dxa"/>
            <w:vAlign w:val="center"/>
          </w:tcPr>
          <w:p w14:paraId="6FCC6E08" w14:textId="77777777" w:rsidR="00992B23" w:rsidRPr="00954C37" w:rsidRDefault="00992B23" w:rsidP="00AC0635">
            <w:pPr>
              <w:pStyle w:val="TAC"/>
            </w:pPr>
            <w:r w:rsidRPr="00954C37">
              <w:rPr>
                <w:rFonts w:hint="eastAsia"/>
              </w:rPr>
              <w:t>1</w:t>
            </w:r>
            <w:r w:rsidRPr="00954C37">
              <w:t>50</w:t>
            </w:r>
          </w:p>
        </w:tc>
        <w:tc>
          <w:tcPr>
            <w:tcW w:w="1167" w:type="dxa"/>
            <w:vAlign w:val="center"/>
          </w:tcPr>
          <w:p w14:paraId="10A61B06" w14:textId="77777777" w:rsidR="00992B23" w:rsidRPr="00954C37" w:rsidRDefault="00992B23" w:rsidP="00AC0635">
            <w:pPr>
              <w:pStyle w:val="TAC"/>
            </w:pPr>
            <w:r w:rsidRPr="00954C37">
              <w:rPr>
                <w:rFonts w:hint="eastAsia"/>
              </w:rPr>
              <w:t>-</w:t>
            </w:r>
            <w:r w:rsidRPr="00954C37">
              <w:t>16.6</w:t>
            </w:r>
          </w:p>
        </w:tc>
        <w:tc>
          <w:tcPr>
            <w:tcW w:w="1846" w:type="dxa"/>
            <w:vMerge/>
            <w:shd w:val="clear" w:color="auto" w:fill="auto"/>
            <w:vAlign w:val="center"/>
          </w:tcPr>
          <w:p w14:paraId="4F67813B" w14:textId="77777777" w:rsidR="00992B23" w:rsidRPr="00954C37" w:rsidRDefault="00992B23" w:rsidP="00AC0635">
            <w:pPr>
              <w:keepNext/>
              <w:keepLines/>
              <w:spacing w:after="0"/>
              <w:jc w:val="center"/>
              <w:rPr>
                <w:rFonts w:ascii="Arial" w:hAnsi="Arial"/>
                <w:sz w:val="18"/>
              </w:rPr>
            </w:pPr>
          </w:p>
        </w:tc>
      </w:tr>
      <w:tr w:rsidR="00992B23" w:rsidRPr="00954C37" w14:paraId="63D2F350" w14:textId="77777777" w:rsidTr="00AC0635">
        <w:trPr>
          <w:cantSplit/>
          <w:jc w:val="center"/>
        </w:trPr>
        <w:tc>
          <w:tcPr>
            <w:tcW w:w="687" w:type="dxa"/>
            <w:vAlign w:val="center"/>
          </w:tcPr>
          <w:p w14:paraId="2DD96CEB" w14:textId="77777777" w:rsidR="00992B23" w:rsidRPr="00954C37" w:rsidRDefault="00992B23" w:rsidP="00AC0635">
            <w:pPr>
              <w:pStyle w:val="TAC"/>
            </w:pPr>
            <w:r w:rsidRPr="00954C37">
              <w:rPr>
                <w:rFonts w:hint="eastAsia"/>
              </w:rPr>
              <w:t>12</w:t>
            </w:r>
          </w:p>
        </w:tc>
        <w:tc>
          <w:tcPr>
            <w:tcW w:w="1077" w:type="dxa"/>
            <w:vAlign w:val="center"/>
          </w:tcPr>
          <w:p w14:paraId="09344964" w14:textId="77777777" w:rsidR="00992B23" w:rsidRPr="00954C37" w:rsidRDefault="00992B23" w:rsidP="00AC0635">
            <w:pPr>
              <w:pStyle w:val="TAC"/>
            </w:pPr>
            <w:r w:rsidRPr="00954C37">
              <w:rPr>
                <w:rFonts w:hint="eastAsia"/>
              </w:rPr>
              <w:t>2</w:t>
            </w:r>
            <w:r w:rsidRPr="00954C37">
              <w:t>90</w:t>
            </w:r>
          </w:p>
        </w:tc>
        <w:tc>
          <w:tcPr>
            <w:tcW w:w="1167" w:type="dxa"/>
            <w:vAlign w:val="center"/>
          </w:tcPr>
          <w:p w14:paraId="35F048E3" w14:textId="77777777" w:rsidR="00992B23" w:rsidRPr="00954C37" w:rsidRDefault="00992B23" w:rsidP="00AC0635">
            <w:pPr>
              <w:pStyle w:val="TAC"/>
            </w:pPr>
            <w:r w:rsidRPr="00954C37">
              <w:rPr>
                <w:rFonts w:hint="eastAsia"/>
              </w:rPr>
              <w:t>-</w:t>
            </w:r>
            <w:r w:rsidRPr="00954C37">
              <w:t>26.2</w:t>
            </w:r>
          </w:p>
        </w:tc>
        <w:tc>
          <w:tcPr>
            <w:tcW w:w="1846" w:type="dxa"/>
            <w:vMerge/>
            <w:shd w:val="clear" w:color="auto" w:fill="auto"/>
            <w:vAlign w:val="center"/>
          </w:tcPr>
          <w:p w14:paraId="5E28F1D9" w14:textId="77777777" w:rsidR="00992B23" w:rsidRPr="00954C37" w:rsidRDefault="00992B23" w:rsidP="00AC0635">
            <w:pPr>
              <w:keepNext/>
              <w:keepLines/>
              <w:spacing w:after="0"/>
              <w:jc w:val="center"/>
              <w:rPr>
                <w:rFonts w:ascii="Arial" w:hAnsi="Arial"/>
                <w:sz w:val="18"/>
              </w:rPr>
            </w:pPr>
          </w:p>
        </w:tc>
      </w:tr>
    </w:tbl>
    <w:p w14:paraId="2ECD29F7" w14:textId="77777777" w:rsidR="00992B23" w:rsidRPr="00954C37" w:rsidRDefault="00992B23" w:rsidP="00992B23"/>
    <w:p w14:paraId="0FCFC3C6" w14:textId="77777777" w:rsidR="00992B23" w:rsidRPr="00954C37" w:rsidRDefault="00992B23" w:rsidP="00992B23">
      <w:pPr>
        <w:pStyle w:val="Heading3Underrubrik2H3"/>
      </w:pPr>
      <w:bookmarkStart w:id="6249" w:name="_Toc75165495"/>
      <w:bookmarkStart w:id="6250" w:name="_Toc75334419"/>
      <w:bookmarkStart w:id="6251" w:name="_Toc75508613"/>
      <w:bookmarkStart w:id="6252" w:name="_Toc75816352"/>
      <w:bookmarkStart w:id="6253" w:name="_Toc76541510"/>
      <w:bookmarkStart w:id="6254" w:name="_Toc76542077"/>
      <w:bookmarkStart w:id="6255" w:name="_Toc82429967"/>
      <w:bookmarkStart w:id="6256" w:name="_Toc89940218"/>
      <w:bookmarkStart w:id="6257" w:name="_Toc98754544"/>
      <w:bookmarkStart w:id="6258" w:name="_Toc106178358"/>
      <w:bookmarkStart w:id="6259" w:name="_Toc114149076"/>
      <w:bookmarkStart w:id="6260" w:name="_Toc124151321"/>
      <w:bookmarkStart w:id="6261" w:name="_Toc130393861"/>
      <w:bookmarkStart w:id="6262" w:name="_Toc137562248"/>
      <w:bookmarkStart w:id="6263" w:name="_Toc138871390"/>
      <w:bookmarkStart w:id="6264" w:name="_Toc145534840"/>
      <w:bookmarkStart w:id="6265" w:name="_Toc155287613"/>
      <w:bookmarkStart w:id="6266" w:name="_Toc176472982"/>
      <w:bookmarkStart w:id="6267" w:name="_Toc187248213"/>
      <w:bookmarkStart w:id="6268" w:name="_Toc194054563"/>
      <w:bookmarkStart w:id="6269" w:name="_Toc200115839"/>
      <w:r>
        <w:t>I.</w:t>
      </w:r>
      <w:r w:rsidRPr="00954C37">
        <w:t>2.2</w:t>
      </w:r>
      <w:r w:rsidRPr="00954C37">
        <w:tab/>
        <w:t>Combinations of channel model parameters</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30962AA5" w14:textId="77777777" w:rsidR="00992B23" w:rsidRPr="00954C37" w:rsidRDefault="00992B23" w:rsidP="00992B23">
      <w:r w:rsidRPr="00954C37">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954C37">
        <w:rPr>
          <w:lang w:eastAsia="zh-CN"/>
        </w:rPr>
        <w:t>'</w:t>
      </w:r>
      <w:r w:rsidRPr="00954C37">
        <w:t>&lt;DS&gt;</w:t>
      </w:r>
      <w:r w:rsidRPr="00954C37">
        <w:rPr>
          <w:lang w:eastAsia="zh-CN"/>
        </w:rPr>
        <w:t>'</w:t>
      </w:r>
      <w:r w:rsidRPr="00954C37">
        <w:t xml:space="preserve"> indicates the desired delay spread and </w:t>
      </w:r>
      <w:r w:rsidRPr="00954C37">
        <w:rPr>
          <w:lang w:eastAsia="zh-CN"/>
        </w:rPr>
        <w:t>'</w:t>
      </w:r>
      <w:r w:rsidRPr="00954C37">
        <w:t>&lt;Doppler&gt;</w:t>
      </w:r>
      <w:r w:rsidRPr="00954C37">
        <w:rPr>
          <w:lang w:eastAsia="zh-CN"/>
        </w:rPr>
        <w:t>'</w:t>
      </w:r>
      <w:r w:rsidRPr="00954C37">
        <w:t xml:space="preserve"> indicates the maximum Doppler frequency (Hz).</w:t>
      </w:r>
    </w:p>
    <w:p w14:paraId="0BEEB9C3" w14:textId="77777777" w:rsidR="00992B23" w:rsidRPr="00954C37" w:rsidRDefault="00992B23" w:rsidP="00992B23">
      <w:r w:rsidRPr="00954C37">
        <w:t xml:space="preserve">Table </w:t>
      </w:r>
      <w:r>
        <w:t>I.</w:t>
      </w:r>
      <w:r w:rsidRPr="00954C37">
        <w:t xml:space="preserve">2.2-1 and </w:t>
      </w:r>
      <w:r>
        <w:t>I.</w:t>
      </w:r>
      <w:r w:rsidRPr="00954C37">
        <w:t>2.2-2 show the propagation conditions that are used for the performance measurements in multi-path fading environment for low, medium and high Doppler frequencies for FR1 and FR2, respectively.</w:t>
      </w:r>
    </w:p>
    <w:p w14:paraId="60591BB2" w14:textId="77777777" w:rsidR="00992B23" w:rsidRPr="00954C37" w:rsidRDefault="00992B23" w:rsidP="00992B23">
      <w:pPr>
        <w:pStyle w:val="TH"/>
      </w:pPr>
      <w:r w:rsidRPr="00954C37">
        <w:t xml:space="preserve">Table </w:t>
      </w:r>
      <w:r>
        <w:t>I.</w:t>
      </w:r>
      <w:r w:rsidRPr="00954C37">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992B23" w:rsidRPr="00954C37" w14:paraId="1F01003B" w14:textId="77777777" w:rsidTr="00AC0635">
        <w:trPr>
          <w:cantSplit/>
          <w:jc w:val="center"/>
        </w:trPr>
        <w:tc>
          <w:tcPr>
            <w:tcW w:w="1837" w:type="dxa"/>
          </w:tcPr>
          <w:p w14:paraId="55885BCC" w14:textId="77777777" w:rsidR="00992B23" w:rsidRPr="004973E4" w:rsidRDefault="00992B23" w:rsidP="00AC0635">
            <w:pPr>
              <w:pStyle w:val="TAH"/>
            </w:pPr>
            <w:r w:rsidRPr="004973E4">
              <w:rPr>
                <w:rFonts w:hint="eastAsia"/>
              </w:rPr>
              <w:t>Combination name</w:t>
            </w:r>
          </w:p>
        </w:tc>
        <w:tc>
          <w:tcPr>
            <w:tcW w:w="987" w:type="dxa"/>
            <w:shd w:val="clear" w:color="auto" w:fill="auto"/>
          </w:tcPr>
          <w:p w14:paraId="6B367CAB" w14:textId="77777777" w:rsidR="00992B23" w:rsidRPr="004973E4" w:rsidRDefault="00992B23" w:rsidP="00AC0635">
            <w:pPr>
              <w:pStyle w:val="TAH"/>
            </w:pPr>
            <w:r w:rsidRPr="004973E4">
              <w:t>Model</w:t>
            </w:r>
          </w:p>
        </w:tc>
        <w:tc>
          <w:tcPr>
            <w:tcW w:w="2687" w:type="dxa"/>
            <w:shd w:val="clear" w:color="auto" w:fill="auto"/>
          </w:tcPr>
          <w:p w14:paraId="2459AAFA" w14:textId="77777777" w:rsidR="00992B23" w:rsidRPr="004973E4" w:rsidRDefault="00992B23" w:rsidP="00AC0635">
            <w:pPr>
              <w:pStyle w:val="TAH"/>
            </w:pPr>
            <w:r w:rsidRPr="004973E4">
              <w:t>Maximum Doppler frequency</w:t>
            </w:r>
          </w:p>
        </w:tc>
      </w:tr>
      <w:tr w:rsidR="00992B23" w:rsidRPr="00954C37" w14:paraId="01C794E7" w14:textId="77777777" w:rsidTr="00AC0635">
        <w:trPr>
          <w:cantSplit/>
          <w:jc w:val="center"/>
        </w:trPr>
        <w:tc>
          <w:tcPr>
            <w:tcW w:w="1837" w:type="dxa"/>
          </w:tcPr>
          <w:p w14:paraId="04728EE2" w14:textId="77777777" w:rsidR="00992B23" w:rsidRPr="003F377D" w:rsidRDefault="00992B23" w:rsidP="00AC0635">
            <w:pPr>
              <w:pStyle w:val="TAC"/>
            </w:pPr>
            <w:r w:rsidRPr="003F377D">
              <w:t>TDLA30-10</w:t>
            </w:r>
          </w:p>
        </w:tc>
        <w:tc>
          <w:tcPr>
            <w:tcW w:w="987" w:type="dxa"/>
            <w:shd w:val="clear" w:color="auto" w:fill="auto"/>
          </w:tcPr>
          <w:p w14:paraId="39E03776" w14:textId="77777777" w:rsidR="00992B23" w:rsidRPr="003F377D" w:rsidRDefault="00992B23" w:rsidP="00AC0635">
            <w:pPr>
              <w:pStyle w:val="TAC"/>
            </w:pPr>
            <w:r w:rsidRPr="003F377D">
              <w:t>TDLA30</w:t>
            </w:r>
          </w:p>
        </w:tc>
        <w:tc>
          <w:tcPr>
            <w:tcW w:w="2687" w:type="dxa"/>
            <w:shd w:val="clear" w:color="auto" w:fill="auto"/>
          </w:tcPr>
          <w:p w14:paraId="69BC8F05" w14:textId="77777777" w:rsidR="00992B23" w:rsidRPr="003F377D" w:rsidRDefault="00992B23" w:rsidP="00AC0635">
            <w:pPr>
              <w:pStyle w:val="TAC"/>
            </w:pPr>
            <w:r w:rsidRPr="003F377D">
              <w:rPr>
                <w:rFonts w:hint="eastAsia"/>
              </w:rPr>
              <w:t>10</w:t>
            </w:r>
            <w:r w:rsidRPr="003F377D">
              <w:t xml:space="preserve"> </w:t>
            </w:r>
            <w:r w:rsidRPr="003F377D">
              <w:rPr>
                <w:rFonts w:hint="eastAsia"/>
              </w:rPr>
              <w:t>Hz</w:t>
            </w:r>
          </w:p>
        </w:tc>
      </w:tr>
    </w:tbl>
    <w:p w14:paraId="60A80C7A" w14:textId="77777777" w:rsidR="00992B23" w:rsidRPr="00954C37" w:rsidRDefault="00992B23" w:rsidP="00992B23"/>
    <w:p w14:paraId="29F384C2" w14:textId="77777777" w:rsidR="00992B23" w:rsidRPr="002C0586" w:rsidRDefault="00992B23" w:rsidP="00992B23">
      <w:pPr>
        <w:pStyle w:val="TH"/>
      </w:pPr>
      <w:r w:rsidRPr="002C0586">
        <w:t>Table I.2.2-2: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992B23" w:rsidRPr="00954C37" w14:paraId="454F03E4" w14:textId="77777777" w:rsidTr="00AC0635">
        <w:trPr>
          <w:cantSplit/>
          <w:jc w:val="center"/>
        </w:trPr>
        <w:tc>
          <w:tcPr>
            <w:tcW w:w="1837" w:type="dxa"/>
          </w:tcPr>
          <w:p w14:paraId="7E38C82F" w14:textId="77777777" w:rsidR="00992B23" w:rsidRPr="002C0586" w:rsidRDefault="00992B23" w:rsidP="00AC0635">
            <w:pPr>
              <w:pStyle w:val="TAH"/>
            </w:pPr>
            <w:r w:rsidRPr="002C0586">
              <w:rPr>
                <w:rFonts w:hint="eastAsia"/>
              </w:rPr>
              <w:t>Combination name</w:t>
            </w:r>
          </w:p>
        </w:tc>
        <w:tc>
          <w:tcPr>
            <w:tcW w:w="877" w:type="dxa"/>
            <w:shd w:val="clear" w:color="auto" w:fill="auto"/>
          </w:tcPr>
          <w:p w14:paraId="6364BEBD" w14:textId="77777777" w:rsidR="00992B23" w:rsidRPr="002C0586" w:rsidRDefault="00992B23" w:rsidP="00AC0635">
            <w:pPr>
              <w:pStyle w:val="TAH"/>
            </w:pPr>
            <w:r w:rsidRPr="002C0586">
              <w:t>Model</w:t>
            </w:r>
          </w:p>
        </w:tc>
        <w:tc>
          <w:tcPr>
            <w:tcW w:w="2687" w:type="dxa"/>
            <w:shd w:val="clear" w:color="auto" w:fill="auto"/>
          </w:tcPr>
          <w:p w14:paraId="2AF648AE" w14:textId="77777777" w:rsidR="00992B23" w:rsidRPr="002C0586" w:rsidRDefault="00992B23" w:rsidP="00AC0635">
            <w:pPr>
              <w:pStyle w:val="TAH"/>
            </w:pPr>
            <w:r w:rsidRPr="002C0586">
              <w:t>Maximum Doppler frequency</w:t>
            </w:r>
          </w:p>
        </w:tc>
      </w:tr>
      <w:tr w:rsidR="00992B23" w:rsidRPr="00954C37" w14:paraId="799C28D0" w14:textId="77777777" w:rsidTr="00AC0635">
        <w:trPr>
          <w:cantSplit/>
          <w:jc w:val="center"/>
        </w:trPr>
        <w:tc>
          <w:tcPr>
            <w:tcW w:w="1837" w:type="dxa"/>
          </w:tcPr>
          <w:p w14:paraId="03552304" w14:textId="77777777" w:rsidR="00992B23" w:rsidRPr="00954C37" w:rsidRDefault="00992B23" w:rsidP="00AC0635">
            <w:pPr>
              <w:pStyle w:val="TAC"/>
            </w:pPr>
            <w:r w:rsidRPr="00954C37">
              <w:t>TDLA30-75</w:t>
            </w:r>
          </w:p>
        </w:tc>
        <w:tc>
          <w:tcPr>
            <w:tcW w:w="877" w:type="dxa"/>
            <w:shd w:val="clear" w:color="auto" w:fill="auto"/>
          </w:tcPr>
          <w:p w14:paraId="742CF41E" w14:textId="77777777" w:rsidR="00992B23" w:rsidRPr="00954C37" w:rsidRDefault="00992B23" w:rsidP="00AC0635">
            <w:pPr>
              <w:pStyle w:val="TAC"/>
            </w:pPr>
            <w:r w:rsidRPr="00954C37">
              <w:t>TDLA30</w:t>
            </w:r>
          </w:p>
        </w:tc>
        <w:tc>
          <w:tcPr>
            <w:tcW w:w="2687" w:type="dxa"/>
            <w:shd w:val="clear" w:color="auto" w:fill="auto"/>
          </w:tcPr>
          <w:p w14:paraId="7B9E0E6B" w14:textId="77777777" w:rsidR="00992B23" w:rsidRPr="00954C37" w:rsidRDefault="00992B23" w:rsidP="00AC0635">
            <w:pPr>
              <w:pStyle w:val="TAC"/>
            </w:pPr>
            <w:r w:rsidRPr="00954C37">
              <w:t>75 Hz</w:t>
            </w:r>
          </w:p>
        </w:tc>
      </w:tr>
    </w:tbl>
    <w:p w14:paraId="76D69CD5" w14:textId="77777777" w:rsidR="00992B23" w:rsidRPr="00954C37" w:rsidRDefault="00992B23" w:rsidP="00992B23"/>
    <w:p w14:paraId="224B9F87" w14:textId="77777777" w:rsidR="00992B23" w:rsidRPr="00954C37" w:rsidRDefault="00992B23" w:rsidP="00992B23">
      <w:pPr>
        <w:pStyle w:val="Heading3Underrubrik2H3"/>
      </w:pPr>
      <w:bookmarkStart w:id="6270" w:name="_Toc75165496"/>
      <w:bookmarkStart w:id="6271" w:name="_Toc75334420"/>
      <w:bookmarkStart w:id="6272" w:name="_Toc75508614"/>
      <w:bookmarkStart w:id="6273" w:name="_Toc75816353"/>
      <w:bookmarkStart w:id="6274" w:name="_Toc76541511"/>
      <w:bookmarkStart w:id="6275" w:name="_Toc76542078"/>
      <w:bookmarkStart w:id="6276" w:name="_Toc82429968"/>
      <w:bookmarkStart w:id="6277" w:name="_Toc89940219"/>
      <w:bookmarkStart w:id="6278" w:name="_Toc98754545"/>
      <w:bookmarkStart w:id="6279" w:name="_Toc106178359"/>
      <w:bookmarkStart w:id="6280" w:name="_Toc114149077"/>
      <w:bookmarkStart w:id="6281" w:name="_Toc124151322"/>
      <w:bookmarkStart w:id="6282" w:name="_Toc130393862"/>
      <w:bookmarkStart w:id="6283" w:name="_Toc137562249"/>
      <w:bookmarkStart w:id="6284" w:name="_Toc138871391"/>
      <w:bookmarkStart w:id="6285" w:name="_Toc145534841"/>
      <w:bookmarkStart w:id="6286" w:name="_Toc155287614"/>
      <w:bookmarkStart w:id="6287" w:name="_Toc176472983"/>
      <w:bookmarkStart w:id="6288" w:name="_Toc187248214"/>
      <w:bookmarkStart w:id="6289" w:name="_Toc194054564"/>
      <w:bookmarkStart w:id="6290" w:name="_Toc200115840"/>
      <w:r>
        <w:t>I.</w:t>
      </w:r>
      <w:r w:rsidRPr="00954C37">
        <w:t>2.</w:t>
      </w:r>
      <w:r w:rsidRPr="00954C37">
        <w:rPr>
          <w:rFonts w:hint="eastAsia"/>
        </w:rPr>
        <w:t>3</w:t>
      </w:r>
      <w:r w:rsidRPr="00954C37">
        <w:tab/>
        <w:t>MIMO channel correlation matrices</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4A33B32B" w14:textId="77777777" w:rsidR="00992B23" w:rsidRPr="00954C37" w:rsidRDefault="00992B23" w:rsidP="00992B23">
      <w:r w:rsidRPr="00954C37">
        <w:rPr>
          <w:rFonts w:hint="eastAsia"/>
        </w:rPr>
        <w:t xml:space="preserve">The MIMO channel correlation matrices defined in </w:t>
      </w:r>
      <w:r>
        <w:rPr>
          <w:rFonts w:hint="eastAsia"/>
        </w:rPr>
        <w:t>I.</w:t>
      </w:r>
      <w:r w:rsidRPr="00954C37">
        <w:rPr>
          <w:rFonts w:hint="eastAsia"/>
        </w:rPr>
        <w:t xml:space="preserve">2.3 </w:t>
      </w:r>
      <w:r w:rsidRPr="00954C37">
        <w:t xml:space="preserve">apply for </w:t>
      </w:r>
      <w:r w:rsidRPr="00954C37">
        <w:rPr>
          <w:rFonts w:hint="eastAsia"/>
        </w:rPr>
        <w:t xml:space="preserve">the antenna configuration using uniform linear arrays at both </w:t>
      </w:r>
      <w:r>
        <w:t>gNB</w:t>
      </w:r>
      <w:r w:rsidRPr="00954C37">
        <w:t xml:space="preserve"> </w:t>
      </w:r>
      <w:r w:rsidRPr="00954C37">
        <w:rPr>
          <w:rFonts w:hint="eastAsia"/>
        </w:rPr>
        <w:t xml:space="preserve">and </w:t>
      </w:r>
      <w:r>
        <w:t>NCR</w:t>
      </w:r>
      <w:r w:rsidRPr="00954C37">
        <w:t>-MT</w:t>
      </w:r>
      <w:r w:rsidRPr="00954C37">
        <w:rPr>
          <w:rFonts w:hint="eastAsia"/>
        </w:rPr>
        <w:t xml:space="preserve"> and for the antenna configuration using cross polarized antennas.</w:t>
      </w:r>
    </w:p>
    <w:p w14:paraId="3C6D4A25" w14:textId="77777777" w:rsidR="00992B23" w:rsidRPr="00954C37" w:rsidRDefault="00992B23" w:rsidP="00992B23">
      <w:pPr>
        <w:pStyle w:val="Heading4"/>
      </w:pPr>
      <w:bookmarkStart w:id="6291" w:name="_Toc75165497"/>
      <w:bookmarkStart w:id="6292" w:name="_Toc75334421"/>
      <w:bookmarkStart w:id="6293" w:name="_Toc75508615"/>
      <w:bookmarkStart w:id="6294" w:name="_Toc75816354"/>
      <w:bookmarkStart w:id="6295" w:name="_Toc76541512"/>
      <w:bookmarkStart w:id="6296" w:name="_Toc76542079"/>
      <w:bookmarkStart w:id="6297" w:name="_Toc82429969"/>
      <w:bookmarkStart w:id="6298" w:name="_Toc89940220"/>
      <w:bookmarkStart w:id="6299" w:name="_Toc98754546"/>
      <w:bookmarkStart w:id="6300" w:name="_Toc106178360"/>
      <w:bookmarkStart w:id="6301" w:name="_Toc114149078"/>
      <w:bookmarkStart w:id="6302" w:name="_Toc124151323"/>
      <w:bookmarkStart w:id="6303" w:name="_Toc130393863"/>
      <w:bookmarkStart w:id="6304" w:name="_Toc137562250"/>
      <w:bookmarkStart w:id="6305" w:name="_Toc138871392"/>
      <w:bookmarkStart w:id="6306" w:name="_Toc145534842"/>
      <w:bookmarkStart w:id="6307" w:name="_Toc155287615"/>
      <w:bookmarkStart w:id="6308" w:name="_Toc176472984"/>
      <w:bookmarkStart w:id="6309" w:name="_Toc187248215"/>
      <w:bookmarkStart w:id="6310" w:name="_Toc194054565"/>
      <w:bookmarkStart w:id="6311" w:name="_Toc200115841"/>
      <w:r>
        <w:t>I.</w:t>
      </w:r>
      <w:r w:rsidRPr="00954C37">
        <w:t>2.</w:t>
      </w:r>
      <w:r w:rsidRPr="00954C37">
        <w:rPr>
          <w:rFonts w:hint="eastAsia"/>
        </w:rPr>
        <w:t>3</w:t>
      </w:r>
      <w:r w:rsidRPr="00954C37">
        <w:t>.1</w:t>
      </w:r>
      <w:r w:rsidRPr="00954C37">
        <w:tab/>
      </w:r>
      <w:r w:rsidRPr="00954C37">
        <w:rPr>
          <w:rFonts w:hint="eastAsia"/>
        </w:rPr>
        <w:t xml:space="preserve">MIMO correlation </w:t>
      </w:r>
      <w:r w:rsidRPr="00954C37">
        <w:t>m</w:t>
      </w:r>
      <w:r w:rsidRPr="00954C37">
        <w:rPr>
          <w:rFonts w:hint="eastAsia"/>
        </w:rPr>
        <w:t>atrices using Uniform Linear Array</w:t>
      </w:r>
      <w:r w:rsidRPr="00954C37">
        <w:t xml:space="preserve"> (ULA)</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47C238E5" w14:textId="77777777" w:rsidR="00992B23" w:rsidRPr="00954C37" w:rsidRDefault="00992B23" w:rsidP="00992B23">
      <w:r w:rsidRPr="00954C37">
        <w:rPr>
          <w:rFonts w:hint="eastAsia"/>
        </w:rPr>
        <w:t xml:space="preserve">The MIMO channel correlation matrices defined in </w:t>
      </w:r>
      <w:r>
        <w:t>I.</w:t>
      </w:r>
      <w:r w:rsidRPr="00954C37">
        <w:rPr>
          <w:rFonts w:hint="eastAsia"/>
        </w:rPr>
        <w:t>2.3</w:t>
      </w:r>
      <w:r w:rsidRPr="00954C37">
        <w:t>.1</w:t>
      </w:r>
      <w:r w:rsidRPr="00954C37">
        <w:rPr>
          <w:rFonts w:hint="eastAsia"/>
        </w:rPr>
        <w:t xml:space="preserve"> </w:t>
      </w:r>
      <w:r w:rsidRPr="00954C37">
        <w:t xml:space="preserve">apply for </w:t>
      </w:r>
      <w:r w:rsidRPr="00954C37">
        <w:rPr>
          <w:rFonts w:hint="eastAsia"/>
        </w:rPr>
        <w:t xml:space="preserve">the antenna configuration using </w:t>
      </w:r>
      <w:r w:rsidRPr="00954C37">
        <w:t>uniform linear array (ULA)</w:t>
      </w:r>
      <w:r w:rsidRPr="00954C37">
        <w:rPr>
          <w:rFonts w:hint="eastAsia"/>
        </w:rPr>
        <w:t xml:space="preserve"> at both </w:t>
      </w:r>
      <w:r w:rsidRPr="00D425DF">
        <w:t>gNB</w:t>
      </w:r>
      <w:r w:rsidRPr="00954C37">
        <w:t xml:space="preserve"> </w:t>
      </w:r>
      <w:r w:rsidRPr="00954C37">
        <w:rPr>
          <w:rFonts w:hint="eastAsia"/>
        </w:rPr>
        <w:t xml:space="preserve">and </w:t>
      </w:r>
      <w:r>
        <w:t>NCR</w:t>
      </w:r>
      <w:r w:rsidRPr="00954C37">
        <w:t>-MT</w:t>
      </w:r>
      <w:r w:rsidRPr="00954C37">
        <w:rPr>
          <w:rFonts w:hint="eastAsia"/>
        </w:rPr>
        <w:t>.</w:t>
      </w:r>
    </w:p>
    <w:p w14:paraId="010D7FAA" w14:textId="77777777" w:rsidR="00992B23" w:rsidRPr="00954C37" w:rsidRDefault="00992B23" w:rsidP="00992B23">
      <w:pPr>
        <w:pStyle w:val="Heading5"/>
        <w:rPr>
          <w:lang w:eastAsia="ko-KR"/>
        </w:rPr>
      </w:pPr>
      <w:bookmarkStart w:id="6312" w:name="_Toc75165498"/>
      <w:bookmarkStart w:id="6313" w:name="_Toc75334422"/>
      <w:bookmarkStart w:id="6314" w:name="_Toc75508616"/>
      <w:bookmarkStart w:id="6315" w:name="_Toc75816355"/>
      <w:bookmarkStart w:id="6316" w:name="_Toc76541513"/>
      <w:bookmarkStart w:id="6317" w:name="_Toc76542080"/>
      <w:bookmarkStart w:id="6318" w:name="_Toc82429970"/>
      <w:bookmarkStart w:id="6319" w:name="_Toc89940221"/>
      <w:bookmarkStart w:id="6320" w:name="_Toc98754547"/>
      <w:bookmarkStart w:id="6321" w:name="_Toc106178361"/>
      <w:bookmarkStart w:id="6322" w:name="_Toc114149079"/>
      <w:bookmarkStart w:id="6323" w:name="_Toc124151324"/>
      <w:bookmarkStart w:id="6324" w:name="_Toc130393864"/>
      <w:bookmarkStart w:id="6325" w:name="_Toc137562251"/>
      <w:bookmarkStart w:id="6326" w:name="_Toc138871393"/>
      <w:bookmarkStart w:id="6327" w:name="_Toc145534843"/>
      <w:bookmarkStart w:id="6328" w:name="_Toc155287616"/>
      <w:bookmarkStart w:id="6329" w:name="_Toc176472985"/>
      <w:bookmarkStart w:id="6330" w:name="_Toc187248216"/>
      <w:bookmarkStart w:id="6331" w:name="_Toc194054566"/>
      <w:bookmarkStart w:id="6332" w:name="_Toc200115842"/>
      <w:r>
        <w:rPr>
          <w:lang w:eastAsia="ko-KR"/>
        </w:rPr>
        <w:t>I.</w:t>
      </w:r>
      <w:r w:rsidRPr="00954C37">
        <w:rPr>
          <w:rFonts w:hint="eastAsia"/>
          <w:lang w:eastAsia="ko-KR"/>
        </w:rPr>
        <w:t>2.3.1.1</w:t>
      </w:r>
      <w:r w:rsidRPr="00954C37">
        <w:rPr>
          <w:rFonts w:hint="eastAsia"/>
          <w:lang w:eastAsia="ko-KR"/>
        </w:rPr>
        <w:tab/>
        <w:t xml:space="preserve">Definition of MIMO correlation </w:t>
      </w:r>
      <w:r w:rsidRPr="00954C37">
        <w:rPr>
          <w:lang w:eastAsia="ko-KR"/>
        </w:rPr>
        <w:t>m</w:t>
      </w:r>
      <w:r w:rsidRPr="00954C37">
        <w:rPr>
          <w:rFonts w:hint="eastAsia"/>
          <w:lang w:eastAsia="ko-KR"/>
        </w:rPr>
        <w:t>atrices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7DE74165"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-1 defines the correlation matrix for the </w:t>
      </w:r>
      <w:r w:rsidRPr="00D425DF">
        <w:t>gNB</w:t>
      </w:r>
      <w:r w:rsidRPr="00954C37">
        <w:t>.</w:t>
      </w:r>
    </w:p>
    <w:p w14:paraId="2BC4B914"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-1: </w:t>
      </w:r>
      <w:r w:rsidRPr="00D425DF">
        <w:t>gNB</w:t>
      </w:r>
      <w:r w:rsidRPr="00954C37">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5874"/>
      </w:tblGrid>
      <w:tr w:rsidR="00992B23" w:rsidRPr="00954C37" w14:paraId="76EA13C8" w14:textId="77777777" w:rsidTr="00AC0635">
        <w:trPr>
          <w:cantSplit/>
          <w:jc w:val="center"/>
        </w:trPr>
        <w:tc>
          <w:tcPr>
            <w:tcW w:w="1417" w:type="dxa"/>
          </w:tcPr>
          <w:p w14:paraId="34FCFD2C" w14:textId="77777777" w:rsidR="00992B23" w:rsidRPr="007C1A78" w:rsidRDefault="00992B23" w:rsidP="00AC0635">
            <w:pPr>
              <w:pStyle w:val="TAH"/>
            </w:pPr>
          </w:p>
        </w:tc>
        <w:tc>
          <w:tcPr>
            <w:tcW w:w="5874" w:type="dxa"/>
          </w:tcPr>
          <w:p w14:paraId="688950B5" w14:textId="77777777" w:rsidR="00992B23" w:rsidRPr="007C1A78" w:rsidRDefault="00992B23" w:rsidP="00AC0635">
            <w:pPr>
              <w:pStyle w:val="TAH"/>
            </w:pPr>
            <w:r w:rsidRPr="007C1A78">
              <w:t>gNB correlation</w:t>
            </w:r>
          </w:p>
        </w:tc>
      </w:tr>
      <w:tr w:rsidR="00992B23" w:rsidRPr="00954C37" w14:paraId="491686E3" w14:textId="77777777" w:rsidTr="00AC0635">
        <w:trPr>
          <w:cantSplit/>
          <w:jc w:val="center"/>
        </w:trPr>
        <w:tc>
          <w:tcPr>
            <w:tcW w:w="1417" w:type="dxa"/>
          </w:tcPr>
          <w:p w14:paraId="0D05CC4E" w14:textId="77777777" w:rsidR="00992B23" w:rsidRPr="009E14AF" w:rsidRDefault="00992B23" w:rsidP="00AC0635">
            <w:pPr>
              <w:pStyle w:val="TAC"/>
            </w:pPr>
            <w:r w:rsidRPr="009E14AF">
              <w:t>One antenna</w:t>
            </w:r>
          </w:p>
        </w:tc>
        <w:tc>
          <w:tcPr>
            <w:tcW w:w="5874" w:type="dxa"/>
          </w:tcPr>
          <w:p w14:paraId="327B8E80" w14:textId="77777777" w:rsidR="00992B23" w:rsidRPr="009E14AF" w:rsidRDefault="00992B23" w:rsidP="00AC0635">
            <w:pPr>
              <w:pStyle w:val="TAC"/>
            </w:pPr>
            <w:r w:rsidRPr="00E94400">
              <w:rPr>
                <w:noProof/>
              </w:rPr>
              <w:drawing>
                <wp:inline distT="0" distB="0" distL="0" distR="0" wp14:anchorId="043607E5" wp14:editId="27D982C8">
                  <wp:extent cx="558800" cy="279400"/>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92B23" w:rsidRPr="00954C37" w14:paraId="7CB93BD5" w14:textId="77777777" w:rsidTr="00AC0635">
        <w:trPr>
          <w:cantSplit/>
          <w:jc w:val="center"/>
        </w:trPr>
        <w:tc>
          <w:tcPr>
            <w:tcW w:w="1417" w:type="dxa"/>
          </w:tcPr>
          <w:p w14:paraId="004189C3" w14:textId="77777777" w:rsidR="00992B23" w:rsidRPr="009E14AF" w:rsidRDefault="00992B23" w:rsidP="00AC0635">
            <w:pPr>
              <w:pStyle w:val="TAC"/>
            </w:pPr>
            <w:r w:rsidRPr="009E14AF">
              <w:t>Two antennas</w:t>
            </w:r>
          </w:p>
        </w:tc>
        <w:tc>
          <w:tcPr>
            <w:tcW w:w="5874" w:type="dxa"/>
          </w:tcPr>
          <w:p w14:paraId="6D4EA267" w14:textId="77777777" w:rsidR="00992B23" w:rsidRPr="009E14AF" w:rsidRDefault="00992B23" w:rsidP="00AC0635">
            <w:pPr>
              <w:pStyle w:val="TAC"/>
            </w:pPr>
            <w:r w:rsidRPr="00E94400">
              <w:rPr>
                <w:noProof/>
              </w:rPr>
              <w:drawing>
                <wp:inline distT="0" distB="0" distL="0" distR="0" wp14:anchorId="5E7AFB09" wp14:editId="2EFD73F1">
                  <wp:extent cx="1098550" cy="463550"/>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098550" cy="463550"/>
                          </a:xfrm>
                          <a:prstGeom prst="rect">
                            <a:avLst/>
                          </a:prstGeom>
                          <a:noFill/>
                          <a:ln>
                            <a:noFill/>
                          </a:ln>
                        </pic:spPr>
                      </pic:pic>
                    </a:graphicData>
                  </a:graphic>
                </wp:inline>
              </w:drawing>
            </w:r>
          </w:p>
        </w:tc>
      </w:tr>
    </w:tbl>
    <w:p w14:paraId="17688935" w14:textId="77777777" w:rsidR="00992B23" w:rsidRPr="00954C37" w:rsidRDefault="00992B23" w:rsidP="00992B23"/>
    <w:p w14:paraId="20647D37"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-2 defines the correlation matrix for the </w:t>
      </w:r>
      <w:r>
        <w:t>NCR</w:t>
      </w:r>
      <w:r w:rsidRPr="00954C37">
        <w:t>-MT:</w:t>
      </w:r>
    </w:p>
    <w:p w14:paraId="4A245AFB" w14:textId="77777777" w:rsidR="00992B23" w:rsidRPr="00247DE9" w:rsidRDefault="00992B23" w:rsidP="00992B23">
      <w:pPr>
        <w:pStyle w:val="TH"/>
        <w:rPr>
          <w:lang w:val="fr-FR"/>
        </w:rPr>
      </w:pPr>
      <w:r w:rsidRPr="00247DE9">
        <w:rPr>
          <w:lang w:val="fr-FR"/>
        </w:rPr>
        <w:t>Table I.2.3.1.1-2: NCR-MT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A75FFA" w:rsidRPr="00F03006" w14:paraId="173703FD"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tcPr>
          <w:p w14:paraId="2368AF31" w14:textId="77777777" w:rsidR="00A75FFA" w:rsidRPr="00F03006" w:rsidRDefault="00A75FFA" w:rsidP="00A75FF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215BE6D" w14:textId="77777777" w:rsidR="00A75FFA" w:rsidRPr="00F03006" w:rsidRDefault="00A75FFA" w:rsidP="00A75FFA">
            <w:pPr>
              <w:pStyle w:val="TAH"/>
              <w:rPr>
                <w:lang w:val="fr-FR" w:eastAsia="fr-FR"/>
              </w:rPr>
            </w:pPr>
            <w:r w:rsidRPr="000F5886">
              <w:rPr>
                <w:lang w:val="fr-FR" w:eastAsia="fr-FR"/>
              </w:rPr>
              <w:t>NCR-MT</w:t>
            </w:r>
            <w:r w:rsidRPr="00F03006">
              <w:rPr>
                <w:lang w:val="fr-FR" w:eastAsia="fr-FR"/>
              </w:rPr>
              <w:t xml:space="preserve"> correlation</w:t>
            </w:r>
          </w:p>
        </w:tc>
      </w:tr>
      <w:tr w:rsidR="00A75FFA" w:rsidRPr="00F03006" w14:paraId="3A047942"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34A0B0B8" w14:textId="77777777" w:rsidR="00A75FFA" w:rsidRPr="00F03006" w:rsidRDefault="00A75FFA" w:rsidP="00A75FF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13A848FB" w14:textId="77777777" w:rsidR="00A75FFA" w:rsidRPr="00F03006" w:rsidRDefault="00A75FFA" w:rsidP="00A75FFA">
            <w:pPr>
              <w:pStyle w:val="TAC"/>
              <w:rPr>
                <w:lang w:val="fr-FR"/>
              </w:rPr>
            </w:pPr>
            <w:r w:rsidRPr="00F03006">
              <w:rPr>
                <w:noProof/>
                <w:lang w:val="en-US" w:eastAsia="zh-CN"/>
              </w:rPr>
              <w:drawing>
                <wp:inline distT="0" distB="0" distL="0" distR="0" wp14:anchorId="29CE0B8C" wp14:editId="609DBD4B">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A75FFA" w:rsidRPr="00F03006" w14:paraId="70352085"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58ACBC08" w14:textId="77777777" w:rsidR="00A75FFA" w:rsidRPr="00F03006" w:rsidRDefault="00A75FFA" w:rsidP="00A75FF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75B65DB0" w14:textId="77777777" w:rsidR="00A75FFA" w:rsidRPr="00F03006" w:rsidRDefault="00A75FFA" w:rsidP="00A75FFA">
            <w:pPr>
              <w:pStyle w:val="TAC"/>
              <w:rPr>
                <w:lang w:val="fr-FR"/>
              </w:rPr>
            </w:pPr>
            <w:r w:rsidRPr="005B07B4">
              <w:rPr>
                <w:rFonts w:eastAsia="SimSun"/>
                <w:position w:val="-78"/>
              </w:rPr>
              <w:object w:dxaOrig="2590" w:dyaOrig="1590" w14:anchorId="0B6E5968">
                <v:shape id="_x0000_i1266" type="#_x0000_t75" style="width:129.35pt;height:80pt" o:ole="">
                  <v:imagedata r:id="rId114" o:title=""/>
                </v:shape>
                <o:OLEObject Type="Embed" ProgID="Equation.3" ShapeID="_x0000_i1266" DrawAspect="Content" ObjectID="_1826989904" r:id="rId115"/>
              </w:object>
            </w:r>
          </w:p>
        </w:tc>
      </w:tr>
      <w:tr w:rsidR="00A75FFA" w:rsidRPr="00F03006" w14:paraId="0B2BDCCB" w14:textId="77777777" w:rsidTr="0020295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412D8A9F" w14:textId="77777777" w:rsidR="00A75FFA" w:rsidRPr="00F03006" w:rsidRDefault="00A75FFA" w:rsidP="00A75FFA">
            <w:pPr>
              <w:pStyle w:val="TAN"/>
              <w:rPr>
                <w:lang w:val="fr-FR" w:eastAsia="fr-FR"/>
              </w:rPr>
            </w:pPr>
            <w:r w:rsidRPr="00F03006">
              <w:rPr>
                <w:caps/>
                <w:lang w:val="fr-FR" w:eastAsia="fr-FR"/>
              </w:rPr>
              <w:t>Note</w:t>
            </w:r>
            <w:r w:rsidRPr="00F03006">
              <w:rPr>
                <w:lang w:val="fr-FR" w:eastAsia="fr-FR"/>
              </w:rPr>
              <w:t xml:space="preserve">: </w:t>
            </w:r>
            <w:r w:rsidRPr="00F03006">
              <w:rPr>
                <w:lang w:val="fr-FR" w:eastAsia="fr-FR"/>
              </w:rPr>
              <w:tab/>
            </w:r>
            <w:r w:rsidRPr="002B4BA0">
              <w:rPr>
                <w:lang w:val="fr-FR" w:eastAsia="fr-FR"/>
              </w:rPr>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2B4BA0">
              <w:rPr>
                <w:lang w:val="fr-FR" w:eastAsia="fr-FR"/>
              </w:rPr>
              <w:t>applies to NCR-MT for NCR-MT requirements</w:t>
            </w:r>
          </w:p>
        </w:tc>
      </w:tr>
    </w:tbl>
    <w:p w14:paraId="2CC201DB" w14:textId="77777777" w:rsidR="00A75FFA" w:rsidRPr="005B07B4" w:rsidRDefault="00A75FFA" w:rsidP="00A75FFA"/>
    <w:p w14:paraId="13EF6EAD" w14:textId="77777777" w:rsidR="00992B23" w:rsidRPr="00954C37" w:rsidRDefault="00992B23" w:rsidP="00992B23">
      <w:r w:rsidRPr="00954C37">
        <w:t xml:space="preserve">Table </w:t>
      </w:r>
      <w:r>
        <w:t>I.</w:t>
      </w:r>
      <w:r w:rsidRPr="00954C37">
        <w:t>2.3.1</w:t>
      </w:r>
      <w:r w:rsidRPr="00954C37">
        <w:rPr>
          <w:rFonts w:hint="eastAsia"/>
        </w:rPr>
        <w:t>.1</w:t>
      </w:r>
      <w:r w:rsidRPr="00954C37">
        <w:t>-3 defines the channel spatial correlation matrix</w:t>
      </w:r>
      <w:r w:rsidRPr="00954C37">
        <w:rPr>
          <w:noProof/>
          <w:position w:val="-14"/>
        </w:rPr>
        <w:drawing>
          <wp:inline distT="0" distB="0" distL="0" distR="0" wp14:anchorId="7744CCDC" wp14:editId="25741EC4">
            <wp:extent cx="279400" cy="279400"/>
            <wp:effectExtent l="0" t="0" r="6350" b="635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 xml:space="preserve">. The parameters, </w:t>
      </w:r>
      <w:r w:rsidRPr="00954C37">
        <w:rPr>
          <w:i/>
        </w:rPr>
        <w:t>α</w:t>
      </w:r>
      <w:r w:rsidRPr="00954C37">
        <w:t xml:space="preserve"> and </w:t>
      </w:r>
      <w:r w:rsidRPr="00954C37">
        <w:rPr>
          <w:i/>
        </w:rPr>
        <w:t>β</w:t>
      </w:r>
      <w:r w:rsidRPr="00954C37">
        <w:t xml:space="preserve"> in table </w:t>
      </w:r>
      <w:r>
        <w:t>I.</w:t>
      </w:r>
      <w:r w:rsidRPr="00954C37">
        <w:t xml:space="preserve">2.3.1.1-3 defines the spatial correlation between the antennas at the </w:t>
      </w:r>
      <w:r>
        <w:t>gNB</w:t>
      </w:r>
      <w:r w:rsidRPr="00954C37">
        <w:t xml:space="preserve"> and </w:t>
      </w:r>
      <w:r>
        <w:t>NCR</w:t>
      </w:r>
      <w:r w:rsidRPr="00954C37">
        <w:t>-MT respectively.</w:t>
      </w:r>
    </w:p>
    <w:p w14:paraId="637594AC"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-3: </w:t>
      </w:r>
      <w:r w:rsidRPr="00954C37">
        <w:rPr>
          <w:noProof/>
          <w:position w:val="-14"/>
        </w:rPr>
        <w:drawing>
          <wp:inline distT="0" distB="0" distL="0" distR="0" wp14:anchorId="72CD0F01" wp14:editId="3FC59658">
            <wp:extent cx="279400" cy="279400"/>
            <wp:effectExtent l="0" t="0" r="6350"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B143C7" w:rsidRPr="00954C37" w14:paraId="671DE13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38C5CEA" w14:textId="77777777" w:rsidR="00B143C7" w:rsidRPr="0090345B" w:rsidRDefault="00B143C7" w:rsidP="00700E24">
            <w:pPr>
              <w:pStyle w:val="TAC"/>
            </w:pPr>
            <w:r w:rsidRPr="0090345B">
              <w:t>1x2 case</w:t>
            </w:r>
          </w:p>
        </w:tc>
        <w:tc>
          <w:tcPr>
            <w:tcW w:w="6987" w:type="dxa"/>
            <w:tcBorders>
              <w:top w:val="single" w:sz="4" w:space="0" w:color="auto"/>
              <w:left w:val="single" w:sz="4" w:space="0" w:color="auto"/>
              <w:bottom w:val="single" w:sz="4" w:space="0" w:color="auto"/>
              <w:right w:val="single" w:sz="4" w:space="0" w:color="auto"/>
            </w:tcBorders>
          </w:tcPr>
          <w:p w14:paraId="7AD56202" w14:textId="683DD317" w:rsidR="00B143C7" w:rsidRPr="0090345B" w:rsidRDefault="00B143C7" w:rsidP="00700E24">
            <w:pPr>
              <w:pStyle w:val="TAC"/>
            </w:pPr>
            <w:r w:rsidRPr="00C25669">
              <w:rPr>
                <w:rFonts w:eastAsia="SimSun" w:cs="Arial"/>
                <w:b/>
                <w:sz w:val="28"/>
                <w:szCs w:val="28"/>
              </w:rPr>
              <w:object w:dxaOrig="1860" w:dyaOrig="620" w14:anchorId="6B88497D">
                <v:shape id="_x0000_i1267" type="#_x0000_t75" style="width:93.35pt;height:27.35pt" o:ole="">
                  <v:imagedata r:id="rId118" o:title=""/>
                </v:shape>
                <o:OLEObject Type="Embed" ProgID="Equation.3" ShapeID="_x0000_i1267" DrawAspect="Content" ObjectID="_1826989905" r:id="rId119"/>
              </w:object>
            </w:r>
          </w:p>
        </w:tc>
      </w:tr>
      <w:tr w:rsidR="00B143C7" w:rsidRPr="00954C37" w14:paraId="27F548B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056940A" w14:textId="77777777" w:rsidR="00B143C7" w:rsidRPr="0090345B" w:rsidRDefault="00B143C7" w:rsidP="00700E24">
            <w:pPr>
              <w:pStyle w:val="TAC"/>
            </w:pPr>
            <w:r w:rsidRPr="0090345B">
              <w:t>1x4 case</w:t>
            </w:r>
          </w:p>
        </w:tc>
        <w:tc>
          <w:tcPr>
            <w:tcW w:w="6987" w:type="dxa"/>
            <w:tcBorders>
              <w:top w:val="single" w:sz="4" w:space="0" w:color="auto"/>
              <w:left w:val="single" w:sz="4" w:space="0" w:color="auto"/>
              <w:bottom w:val="single" w:sz="4" w:space="0" w:color="auto"/>
              <w:right w:val="single" w:sz="4" w:space="0" w:color="auto"/>
            </w:tcBorders>
          </w:tcPr>
          <w:p w14:paraId="147A03ED" w14:textId="26D7F691" w:rsidR="00B143C7" w:rsidRPr="0090345B" w:rsidRDefault="00B143C7" w:rsidP="00700E24">
            <w:pPr>
              <w:pStyle w:val="TAC"/>
            </w:pPr>
            <w:r w:rsidRPr="00C25669">
              <w:rPr>
                <w:rFonts w:eastAsia="SimSun" w:cs="Arial"/>
                <w:b/>
                <w:sz w:val="28"/>
                <w:szCs w:val="28"/>
              </w:rPr>
              <w:object w:dxaOrig="4020" w:dyaOrig="1760" w14:anchorId="66783718">
                <v:shape id="_x0000_i1268" type="#_x0000_t75" style="width:171.35pt;height:1in" o:ole="">
                  <v:imagedata r:id="rId120" o:title=""/>
                </v:shape>
                <o:OLEObject Type="Embed" ProgID="Equation.3" ShapeID="_x0000_i1268" DrawAspect="Content" ObjectID="_1826989906" r:id="rId121"/>
              </w:object>
            </w:r>
          </w:p>
        </w:tc>
      </w:tr>
      <w:tr w:rsidR="00B143C7" w:rsidRPr="00954C37" w14:paraId="0281B529"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7F40788" w14:textId="77777777" w:rsidR="00B143C7" w:rsidRPr="0090345B" w:rsidRDefault="00B143C7" w:rsidP="00700E24">
            <w:pPr>
              <w:pStyle w:val="TAC"/>
            </w:pPr>
            <w:r w:rsidRPr="0090345B">
              <w:t>2x2 case</w:t>
            </w:r>
          </w:p>
        </w:tc>
        <w:tc>
          <w:tcPr>
            <w:tcW w:w="6987" w:type="dxa"/>
            <w:tcBorders>
              <w:top w:val="single" w:sz="4" w:space="0" w:color="auto"/>
              <w:left w:val="single" w:sz="4" w:space="0" w:color="auto"/>
              <w:bottom w:val="single" w:sz="4" w:space="0" w:color="auto"/>
              <w:right w:val="single" w:sz="4" w:space="0" w:color="auto"/>
            </w:tcBorders>
          </w:tcPr>
          <w:p w14:paraId="37D1B10B" w14:textId="461AF104" w:rsidR="00B143C7" w:rsidRPr="0090345B" w:rsidRDefault="00B143C7" w:rsidP="00700E24">
            <w:pPr>
              <w:pStyle w:val="TAC"/>
            </w:pPr>
            <w:r w:rsidRPr="00C25669">
              <w:rPr>
                <w:rFonts w:eastAsia="SimSun" w:cs="Arial"/>
                <w:b/>
                <w:sz w:val="28"/>
                <w:szCs w:val="28"/>
              </w:rPr>
              <w:object w:dxaOrig="6680" w:dyaOrig="1440" w14:anchorId="2CE68922">
                <v:shape id="_x0000_i1269" type="#_x0000_t75" style="width:4in;height:64pt" o:ole="">
                  <v:imagedata r:id="rId122" o:title=""/>
                </v:shape>
                <o:OLEObject Type="Embed" ProgID="Equation.DSMT4" ShapeID="_x0000_i1269" DrawAspect="Content" ObjectID="_1826989907" r:id="rId123"/>
              </w:object>
            </w:r>
          </w:p>
        </w:tc>
      </w:tr>
      <w:tr w:rsidR="00B143C7" w:rsidRPr="00954C37" w14:paraId="14EC82B6"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50FA848" w14:textId="77777777" w:rsidR="00B143C7" w:rsidRPr="0090345B" w:rsidRDefault="00B143C7" w:rsidP="00700E24">
            <w:pPr>
              <w:pStyle w:val="TAC"/>
            </w:pPr>
            <w:r w:rsidRPr="0090345B">
              <w:t>2x4 case</w:t>
            </w:r>
          </w:p>
        </w:tc>
        <w:tc>
          <w:tcPr>
            <w:tcW w:w="6987" w:type="dxa"/>
            <w:tcBorders>
              <w:top w:val="single" w:sz="4" w:space="0" w:color="auto"/>
              <w:left w:val="single" w:sz="4" w:space="0" w:color="auto"/>
              <w:bottom w:val="single" w:sz="4" w:space="0" w:color="auto"/>
              <w:right w:val="single" w:sz="4" w:space="0" w:color="auto"/>
            </w:tcBorders>
          </w:tcPr>
          <w:p w14:paraId="04B7A974" w14:textId="129D0637" w:rsidR="00B143C7" w:rsidRPr="0090345B" w:rsidRDefault="00B143C7" w:rsidP="00700E24">
            <w:pPr>
              <w:pStyle w:val="TAC"/>
            </w:pPr>
            <w:r w:rsidRPr="00C25669">
              <w:rPr>
                <w:rFonts w:eastAsia="SimSun" w:cs="Arial"/>
                <w:b/>
                <w:sz w:val="28"/>
                <w:szCs w:val="28"/>
              </w:rPr>
              <w:object w:dxaOrig="5780" w:dyaOrig="1880" w14:anchorId="2327A908">
                <v:shape id="_x0000_i1270" type="#_x0000_t75" style="width:252.65pt;height:80pt" o:ole="">
                  <v:imagedata r:id="rId124" o:title=""/>
                </v:shape>
                <o:OLEObject Type="Embed" ProgID="Equation.DSMT4" ShapeID="_x0000_i1270" DrawAspect="Content" ObjectID="_1826989908" r:id="rId125"/>
              </w:object>
            </w:r>
          </w:p>
        </w:tc>
      </w:tr>
    </w:tbl>
    <w:p w14:paraId="505F431A" w14:textId="77777777" w:rsidR="00B143C7" w:rsidRPr="00954C37" w:rsidRDefault="00B143C7" w:rsidP="00B143C7"/>
    <w:p w14:paraId="7DC4C4DB" w14:textId="73C34BC5" w:rsidR="00992B23" w:rsidRPr="00954C37" w:rsidRDefault="00B143C7" w:rsidP="00992B23">
      <w:r w:rsidRPr="00954C37">
        <w:t xml:space="preserve">For cases with more antennas at either </w:t>
      </w:r>
      <w:r>
        <w:t>gNB</w:t>
      </w:r>
      <w:r w:rsidRPr="00954C37">
        <w:t xml:space="preserve"> or </w:t>
      </w:r>
      <w:r>
        <w:t>NCR</w:t>
      </w:r>
      <w:r w:rsidRPr="00954C37">
        <w:t>-MT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54C37">
        <w:t>.</w:t>
      </w:r>
    </w:p>
    <w:p w14:paraId="00C10EFB" w14:textId="77777777" w:rsidR="00992B23" w:rsidRPr="00954C37" w:rsidRDefault="00992B23" w:rsidP="00992B23">
      <w:pPr>
        <w:pStyle w:val="Heading5"/>
        <w:rPr>
          <w:lang w:eastAsia="ko-KR"/>
        </w:rPr>
      </w:pPr>
      <w:bookmarkStart w:id="6333" w:name="_Toc75165499"/>
      <w:bookmarkStart w:id="6334" w:name="_Toc75334423"/>
      <w:bookmarkStart w:id="6335" w:name="_Toc75508617"/>
      <w:bookmarkStart w:id="6336" w:name="_Toc75816356"/>
      <w:bookmarkStart w:id="6337" w:name="_Toc76541514"/>
      <w:bookmarkStart w:id="6338" w:name="_Toc76542081"/>
      <w:bookmarkStart w:id="6339" w:name="_Toc82429971"/>
      <w:bookmarkStart w:id="6340" w:name="_Toc89940222"/>
      <w:bookmarkStart w:id="6341" w:name="_Toc98754548"/>
      <w:bookmarkStart w:id="6342" w:name="_Toc106178362"/>
      <w:bookmarkStart w:id="6343" w:name="_Toc114149080"/>
      <w:bookmarkStart w:id="6344" w:name="_Toc124151325"/>
      <w:bookmarkStart w:id="6345" w:name="_Toc130393865"/>
      <w:bookmarkStart w:id="6346" w:name="_Toc137562252"/>
      <w:bookmarkStart w:id="6347" w:name="_Toc138871394"/>
      <w:bookmarkStart w:id="6348" w:name="_Toc145534844"/>
      <w:bookmarkStart w:id="6349" w:name="_Toc155287617"/>
      <w:bookmarkStart w:id="6350" w:name="_Toc176472986"/>
      <w:bookmarkStart w:id="6351" w:name="_Toc187248217"/>
      <w:bookmarkStart w:id="6352" w:name="_Toc194054567"/>
      <w:bookmarkStart w:id="6353" w:name="_Toc200115843"/>
      <w:r>
        <w:rPr>
          <w:lang w:eastAsia="ko-KR"/>
        </w:rPr>
        <w:t>I.</w:t>
      </w:r>
      <w:r w:rsidRPr="00954C37">
        <w:rPr>
          <w:rFonts w:hint="eastAsia"/>
          <w:lang w:eastAsia="ko-KR"/>
        </w:rPr>
        <w:t>2.3.1.2</w:t>
      </w:r>
      <w:r w:rsidRPr="00954C37">
        <w:rPr>
          <w:rFonts w:hint="eastAsia"/>
          <w:lang w:eastAsia="ko-KR"/>
        </w:rPr>
        <w:tab/>
        <w:t xml:space="preserve">MIMO </w:t>
      </w:r>
      <w:r w:rsidRPr="00954C37">
        <w:rPr>
          <w:lang w:eastAsia="ko-KR"/>
        </w:rPr>
        <w:t>c</w:t>
      </w:r>
      <w:r w:rsidRPr="00954C37">
        <w:rPr>
          <w:rFonts w:hint="eastAsia"/>
          <w:lang w:eastAsia="ko-KR"/>
        </w:rPr>
        <w:t xml:space="preserve">orrelation </w:t>
      </w:r>
      <w:r w:rsidRPr="00954C37">
        <w:rPr>
          <w:lang w:eastAsia="ko-KR"/>
        </w:rPr>
        <w:t>m</w:t>
      </w:r>
      <w:r w:rsidRPr="00954C37">
        <w:rPr>
          <w:rFonts w:hint="eastAsia"/>
          <w:lang w:eastAsia="ko-KR"/>
        </w:rPr>
        <w:t xml:space="preserve">atrices at </w:t>
      </w:r>
      <w:r w:rsidRPr="00954C37">
        <w:rPr>
          <w:lang w:eastAsia="ko-KR"/>
        </w:rPr>
        <w:t>h</w:t>
      </w:r>
      <w:r w:rsidRPr="00954C37">
        <w:rPr>
          <w:rFonts w:hint="eastAsia"/>
          <w:lang w:eastAsia="ko-KR"/>
        </w:rPr>
        <w:t xml:space="preserve">igh, </w:t>
      </w:r>
      <w:r w:rsidRPr="00954C37">
        <w:rPr>
          <w:lang w:eastAsia="ko-KR"/>
        </w:rPr>
        <w:t>m</w:t>
      </w:r>
      <w:r w:rsidRPr="00954C37">
        <w:rPr>
          <w:rFonts w:hint="eastAsia"/>
          <w:lang w:eastAsia="ko-KR"/>
        </w:rPr>
        <w:t xml:space="preserve">edium and </w:t>
      </w:r>
      <w:r w:rsidRPr="00954C37">
        <w:rPr>
          <w:lang w:eastAsia="ko-KR"/>
        </w:rPr>
        <w:t>l</w:t>
      </w:r>
      <w:r w:rsidRPr="00954C37">
        <w:rPr>
          <w:rFonts w:hint="eastAsia"/>
          <w:lang w:eastAsia="ko-KR"/>
        </w:rPr>
        <w:t xml:space="preserve">ow </w:t>
      </w:r>
      <w:r w:rsidRPr="00954C37">
        <w:rPr>
          <w:lang w:eastAsia="ko-KR"/>
        </w:rPr>
        <w:t>l</w:t>
      </w:r>
      <w:r w:rsidRPr="00954C37">
        <w:rPr>
          <w:rFonts w:hint="eastAsia"/>
          <w:lang w:eastAsia="ko-KR"/>
        </w:rPr>
        <w:t>evel</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09686BC2" w14:textId="77777777" w:rsidR="00992B23" w:rsidRPr="00954C37" w:rsidRDefault="00992B23" w:rsidP="00992B23">
      <w:r w:rsidRPr="00954C37">
        <w:t xml:space="preserve">The </w:t>
      </w:r>
      <w:r w:rsidRPr="00954C37">
        <w:rPr>
          <w:noProof/>
          <w:position w:val="-6"/>
        </w:rPr>
        <w:drawing>
          <wp:inline distT="0" distB="0" distL="0" distR="0" wp14:anchorId="7B665214" wp14:editId="1F67D396">
            <wp:extent cx="152400" cy="146050"/>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954C37">
        <w:t xml:space="preserve"> and </w:t>
      </w:r>
      <w:r w:rsidRPr="00954C37">
        <w:rPr>
          <w:noProof/>
          <w:position w:val="-10"/>
        </w:rPr>
        <w:drawing>
          <wp:inline distT="0" distB="0" distL="0" distR="0" wp14:anchorId="6D2CE0F4" wp14:editId="6DBEEB12">
            <wp:extent cx="152400" cy="203200"/>
            <wp:effectExtent l="0" t="0" r="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954C37">
        <w:t xml:space="preserve"> for different correlation types are given in table</w:t>
      </w:r>
      <w:r w:rsidRPr="00954C37">
        <w:rPr>
          <w:rFonts w:hint="eastAsia"/>
        </w:rPr>
        <w:t xml:space="preserve"> </w:t>
      </w:r>
      <w:r>
        <w:t>I.</w:t>
      </w:r>
      <w:r w:rsidRPr="00954C37">
        <w:rPr>
          <w:rFonts w:hint="eastAsia"/>
        </w:rPr>
        <w:t>2</w:t>
      </w:r>
      <w:r w:rsidRPr="00954C37">
        <w:t>.3.1.2</w:t>
      </w:r>
      <w:r w:rsidRPr="00954C37">
        <w:rPr>
          <w:rFonts w:hint="eastAsia"/>
        </w:rPr>
        <w:t>-1</w:t>
      </w:r>
      <w:r w:rsidRPr="00954C37">
        <w:t>.</w:t>
      </w:r>
    </w:p>
    <w:p w14:paraId="05FAAA4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.3.1.2</w:t>
      </w:r>
      <w:r w:rsidRPr="00954C37">
        <w:rPr>
          <w:rFonts w:hint="eastAsia"/>
        </w:rPr>
        <w:t>-1</w:t>
      </w:r>
      <w:r w:rsidRPr="00954C37">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94"/>
        <w:gridCol w:w="763"/>
        <w:gridCol w:w="939"/>
        <w:gridCol w:w="939"/>
        <w:gridCol w:w="799"/>
        <w:gridCol w:w="799"/>
      </w:tblGrid>
      <w:tr w:rsidR="00992B23" w:rsidRPr="00954C37" w14:paraId="63B26829" w14:textId="77777777" w:rsidTr="00AC0635">
        <w:trPr>
          <w:cantSplit/>
          <w:jc w:val="center"/>
        </w:trPr>
        <w:tc>
          <w:tcPr>
            <w:tcW w:w="1557" w:type="dxa"/>
            <w:gridSpan w:val="2"/>
            <w:shd w:val="clear" w:color="auto" w:fill="auto"/>
          </w:tcPr>
          <w:p w14:paraId="7C6318A1" w14:textId="77777777" w:rsidR="00992B23" w:rsidRPr="003B098E" w:rsidRDefault="00992B23" w:rsidP="00AC0635">
            <w:pPr>
              <w:pStyle w:val="TAH"/>
            </w:pPr>
            <w:r w:rsidRPr="003B098E">
              <w:t>Low correlation</w:t>
            </w:r>
          </w:p>
        </w:tc>
        <w:tc>
          <w:tcPr>
            <w:tcW w:w="1878" w:type="dxa"/>
            <w:gridSpan w:val="2"/>
            <w:shd w:val="clear" w:color="auto" w:fill="auto"/>
          </w:tcPr>
          <w:p w14:paraId="00B4CED7" w14:textId="77777777" w:rsidR="00992B23" w:rsidRPr="003B098E" w:rsidRDefault="00992B23" w:rsidP="00AC0635">
            <w:pPr>
              <w:pStyle w:val="TAH"/>
            </w:pPr>
            <w:r w:rsidRPr="003B098E">
              <w:t>Medium correlation</w:t>
            </w:r>
          </w:p>
        </w:tc>
        <w:tc>
          <w:tcPr>
            <w:tcW w:w="1598" w:type="dxa"/>
            <w:gridSpan w:val="2"/>
            <w:shd w:val="clear" w:color="auto" w:fill="auto"/>
          </w:tcPr>
          <w:p w14:paraId="336FD104" w14:textId="77777777" w:rsidR="00992B23" w:rsidRPr="003B098E" w:rsidRDefault="00992B23" w:rsidP="00AC0635">
            <w:pPr>
              <w:pStyle w:val="TAH"/>
            </w:pPr>
            <w:r w:rsidRPr="003B098E">
              <w:t>High correlation</w:t>
            </w:r>
          </w:p>
        </w:tc>
      </w:tr>
      <w:tr w:rsidR="00992B23" w:rsidRPr="00954C37" w14:paraId="765B7EA5" w14:textId="77777777" w:rsidTr="00AC0635">
        <w:trPr>
          <w:cantSplit/>
          <w:jc w:val="center"/>
        </w:trPr>
        <w:tc>
          <w:tcPr>
            <w:tcW w:w="794" w:type="dxa"/>
            <w:shd w:val="clear" w:color="auto" w:fill="auto"/>
          </w:tcPr>
          <w:p w14:paraId="4E52CCD7" w14:textId="77777777" w:rsidR="00992B23" w:rsidRPr="00E94400" w:rsidRDefault="00992B23" w:rsidP="00AC0635">
            <w:pPr>
              <w:pStyle w:val="TAC"/>
            </w:pPr>
            <w:r w:rsidRPr="003B098E">
              <w:sym w:font="Symbol" w:char="F061"/>
            </w:r>
          </w:p>
        </w:tc>
        <w:tc>
          <w:tcPr>
            <w:tcW w:w="763" w:type="dxa"/>
            <w:shd w:val="clear" w:color="auto" w:fill="auto"/>
          </w:tcPr>
          <w:p w14:paraId="59893177" w14:textId="77777777" w:rsidR="00992B23" w:rsidRPr="00E94400" w:rsidRDefault="00992B23" w:rsidP="00AC0635">
            <w:pPr>
              <w:pStyle w:val="TAC"/>
            </w:pPr>
            <w:r w:rsidRPr="003B098E">
              <w:sym w:font="Symbol" w:char="F062"/>
            </w:r>
          </w:p>
        </w:tc>
        <w:tc>
          <w:tcPr>
            <w:tcW w:w="939" w:type="dxa"/>
            <w:shd w:val="clear" w:color="auto" w:fill="auto"/>
          </w:tcPr>
          <w:p w14:paraId="7F3B8881" w14:textId="77777777" w:rsidR="00992B23" w:rsidRPr="00E94400" w:rsidRDefault="00992B23" w:rsidP="00AC0635">
            <w:pPr>
              <w:pStyle w:val="TAC"/>
            </w:pPr>
            <w:r w:rsidRPr="003B098E">
              <w:sym w:font="Symbol" w:char="F061"/>
            </w:r>
          </w:p>
        </w:tc>
        <w:tc>
          <w:tcPr>
            <w:tcW w:w="939" w:type="dxa"/>
            <w:shd w:val="clear" w:color="auto" w:fill="auto"/>
          </w:tcPr>
          <w:p w14:paraId="29F0BABF" w14:textId="77777777" w:rsidR="00992B23" w:rsidRPr="00E94400" w:rsidRDefault="00992B23" w:rsidP="00AC0635">
            <w:pPr>
              <w:pStyle w:val="TAC"/>
            </w:pPr>
            <w:r w:rsidRPr="003B098E">
              <w:sym w:font="Symbol" w:char="F062"/>
            </w:r>
          </w:p>
        </w:tc>
        <w:tc>
          <w:tcPr>
            <w:tcW w:w="799" w:type="dxa"/>
            <w:shd w:val="clear" w:color="auto" w:fill="auto"/>
          </w:tcPr>
          <w:p w14:paraId="1338EADC" w14:textId="77777777" w:rsidR="00992B23" w:rsidRPr="00E94400" w:rsidRDefault="00992B23" w:rsidP="00AC0635">
            <w:pPr>
              <w:pStyle w:val="TAC"/>
            </w:pPr>
            <w:r w:rsidRPr="003B098E">
              <w:sym w:font="Symbol" w:char="F061"/>
            </w:r>
          </w:p>
        </w:tc>
        <w:tc>
          <w:tcPr>
            <w:tcW w:w="799" w:type="dxa"/>
            <w:shd w:val="clear" w:color="auto" w:fill="auto"/>
          </w:tcPr>
          <w:p w14:paraId="0996B99D" w14:textId="77777777" w:rsidR="00992B23" w:rsidRPr="00E94400" w:rsidRDefault="00992B23" w:rsidP="00AC0635">
            <w:pPr>
              <w:pStyle w:val="TAC"/>
            </w:pPr>
            <w:r w:rsidRPr="003B098E">
              <w:sym w:font="Symbol" w:char="F062"/>
            </w:r>
          </w:p>
        </w:tc>
      </w:tr>
      <w:tr w:rsidR="00214AE1" w:rsidRPr="00954C37" w14:paraId="3DB8329F" w14:textId="77777777" w:rsidTr="00AC0635">
        <w:trPr>
          <w:cantSplit/>
          <w:jc w:val="center"/>
        </w:trPr>
        <w:tc>
          <w:tcPr>
            <w:tcW w:w="794" w:type="dxa"/>
            <w:shd w:val="clear" w:color="auto" w:fill="auto"/>
          </w:tcPr>
          <w:p w14:paraId="2F166C24" w14:textId="77777777" w:rsidR="00214AE1" w:rsidRPr="00E94400" w:rsidRDefault="00214AE1" w:rsidP="00214AE1">
            <w:pPr>
              <w:pStyle w:val="TAC"/>
            </w:pPr>
            <w:r w:rsidRPr="00E94400">
              <w:t>0</w:t>
            </w:r>
          </w:p>
        </w:tc>
        <w:tc>
          <w:tcPr>
            <w:tcW w:w="763" w:type="dxa"/>
            <w:shd w:val="clear" w:color="auto" w:fill="auto"/>
          </w:tcPr>
          <w:p w14:paraId="0A3F5FA6" w14:textId="77777777" w:rsidR="00214AE1" w:rsidRPr="00E94400" w:rsidRDefault="00214AE1" w:rsidP="00214AE1">
            <w:pPr>
              <w:pStyle w:val="TAC"/>
            </w:pPr>
            <w:r w:rsidRPr="00E94400">
              <w:t>0</w:t>
            </w:r>
          </w:p>
        </w:tc>
        <w:tc>
          <w:tcPr>
            <w:tcW w:w="939" w:type="dxa"/>
            <w:shd w:val="clear" w:color="auto" w:fill="auto"/>
          </w:tcPr>
          <w:p w14:paraId="3C450A1E" w14:textId="5B304F24" w:rsidR="00214AE1" w:rsidRPr="00E94400" w:rsidRDefault="00214AE1" w:rsidP="00214AE1">
            <w:pPr>
              <w:pStyle w:val="TAC"/>
            </w:pPr>
            <w:r w:rsidRPr="00E94400">
              <w:t>0.</w:t>
            </w:r>
            <w:r>
              <w:t>3</w:t>
            </w:r>
            <w:r w:rsidRPr="00E94400">
              <w:t xml:space="preserve"> </w:t>
            </w:r>
          </w:p>
        </w:tc>
        <w:tc>
          <w:tcPr>
            <w:tcW w:w="939" w:type="dxa"/>
            <w:shd w:val="clear" w:color="auto" w:fill="auto"/>
          </w:tcPr>
          <w:p w14:paraId="3FA1FE2F" w14:textId="6758F284" w:rsidR="00214AE1" w:rsidRPr="00E94400" w:rsidRDefault="00214AE1" w:rsidP="00214AE1">
            <w:pPr>
              <w:pStyle w:val="TAC"/>
            </w:pPr>
            <w:r w:rsidRPr="00E94400">
              <w:t>0.</w:t>
            </w:r>
            <w:r>
              <w:t>9</w:t>
            </w:r>
            <w:r w:rsidRPr="00E94400">
              <w:t xml:space="preserve"> </w:t>
            </w:r>
          </w:p>
        </w:tc>
        <w:tc>
          <w:tcPr>
            <w:tcW w:w="799" w:type="dxa"/>
            <w:shd w:val="clear" w:color="auto" w:fill="auto"/>
          </w:tcPr>
          <w:p w14:paraId="44A13062" w14:textId="77777777" w:rsidR="00214AE1" w:rsidRPr="00E94400" w:rsidRDefault="00214AE1" w:rsidP="00214AE1">
            <w:pPr>
              <w:pStyle w:val="TAC"/>
            </w:pPr>
            <w:r w:rsidRPr="00E94400">
              <w:t xml:space="preserve">0.9 </w:t>
            </w:r>
          </w:p>
        </w:tc>
        <w:tc>
          <w:tcPr>
            <w:tcW w:w="799" w:type="dxa"/>
            <w:shd w:val="clear" w:color="auto" w:fill="auto"/>
          </w:tcPr>
          <w:p w14:paraId="76C9FB3C" w14:textId="77777777" w:rsidR="00214AE1" w:rsidRPr="00E94400" w:rsidRDefault="00214AE1" w:rsidP="00214AE1">
            <w:pPr>
              <w:pStyle w:val="TAC"/>
            </w:pPr>
            <w:r w:rsidRPr="00E94400">
              <w:t xml:space="preserve">0.9 </w:t>
            </w:r>
          </w:p>
        </w:tc>
      </w:tr>
    </w:tbl>
    <w:p w14:paraId="5E7AC11F" w14:textId="77777777" w:rsidR="00992B23" w:rsidRPr="00954C37" w:rsidRDefault="00992B23" w:rsidP="00992B23"/>
    <w:p w14:paraId="264FA76B" w14:textId="77777777" w:rsidR="00992B23" w:rsidRPr="00954C37" w:rsidRDefault="00992B23" w:rsidP="00992B23">
      <w:r w:rsidRPr="00954C37">
        <w:t>The correlation matrices for high, medium and low correlation are defined in tables</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xml:space="preserve">, </w:t>
      </w:r>
      <w:r>
        <w:rPr>
          <w:rFonts w:hint="eastAsia"/>
        </w:rPr>
        <w:t>I.</w:t>
      </w:r>
      <w:r w:rsidRPr="00954C37">
        <w:rPr>
          <w:rFonts w:hint="eastAsia"/>
        </w:rPr>
        <w:t>2</w:t>
      </w:r>
      <w:r w:rsidRPr="00954C37">
        <w:t>.3.1</w:t>
      </w:r>
      <w:r w:rsidRPr="00954C37">
        <w:rPr>
          <w:rFonts w:hint="eastAsia"/>
        </w:rPr>
        <w:t>.2-3</w:t>
      </w:r>
      <w:r w:rsidRPr="00954C37">
        <w:t xml:space="preserve"> and </w:t>
      </w:r>
      <w:r>
        <w:rPr>
          <w:rFonts w:hint="eastAsia"/>
        </w:rPr>
        <w:t>I.</w:t>
      </w:r>
      <w:r w:rsidRPr="00954C37">
        <w:rPr>
          <w:rFonts w:hint="eastAsia"/>
        </w:rPr>
        <w:t>2</w:t>
      </w:r>
      <w:r w:rsidRPr="00954C37">
        <w:t>.3.1</w:t>
      </w:r>
      <w:r w:rsidRPr="00954C37">
        <w:rPr>
          <w:rFonts w:hint="eastAsia"/>
        </w:rPr>
        <w:t xml:space="preserve">.2-4 </w:t>
      </w:r>
      <w:r w:rsidRPr="00954C37">
        <w:t>as below.</w:t>
      </w:r>
    </w:p>
    <w:p w14:paraId="58D66F96" w14:textId="3D806BA6" w:rsidR="00992B23" w:rsidRPr="00954C37" w:rsidRDefault="00992B23" w:rsidP="00992B23">
      <w:r w:rsidRPr="00954C37">
        <w:t xml:space="preserve">The values in table </w:t>
      </w:r>
      <w:r>
        <w:rPr>
          <w:rFonts w:hint="eastAsia"/>
        </w:rPr>
        <w:t>I.</w:t>
      </w:r>
      <w:r w:rsidRPr="00954C37">
        <w:rPr>
          <w:rFonts w:hint="eastAsia"/>
        </w:rPr>
        <w:t>2</w:t>
      </w:r>
      <w:r w:rsidRPr="00954C37">
        <w:t>.3.1</w:t>
      </w:r>
      <w:r w:rsidRPr="00954C37">
        <w:rPr>
          <w:rFonts w:hint="eastAsia"/>
        </w:rPr>
        <w:t>.2-2</w:t>
      </w:r>
      <w:r w:rsidRPr="00954C37">
        <w:t xml:space="preserve"> have been adjusted for the 2x4 high correlation cases to ensure the correlation matrix is positive semi-definite after round-off to 4 digit precision. This is done using the equation:</w:t>
      </w:r>
    </w:p>
    <w:p w14:paraId="3583C4C7"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504D0A3F" wp14:editId="368F04B4">
            <wp:extent cx="1828800" cy="279400"/>
            <wp:effectExtent l="0" t="0" r="0" b="635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1B20E6BA" w14:textId="02AE98FF" w:rsidR="00992B23" w:rsidRPr="00954C37" w:rsidRDefault="00992B23" w:rsidP="00992B23">
      <w:r w:rsidRPr="00954C37">
        <w:t xml:space="preserve">Where the value </w:t>
      </w:r>
      <w:r w:rsidRPr="00954C37">
        <w:rPr>
          <w:lang w:eastAsia="zh-CN"/>
        </w:rPr>
        <w:t>"</w:t>
      </w:r>
      <w:r w:rsidRPr="00954C37">
        <w:t>a</w:t>
      </w:r>
      <w:r w:rsidRPr="00954C37">
        <w:rPr>
          <w:lang w:eastAsia="zh-CN"/>
        </w:rPr>
        <w:t>"</w:t>
      </w:r>
      <w:r w:rsidRPr="00954C37">
        <w:t xml:space="preserve"> is a scaling factor such that the smallest value is used to obtain a positive semi-definite result. For the 2x4 high correlation case, a=0.00010. </w:t>
      </w:r>
    </w:p>
    <w:p w14:paraId="33B007F3"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3"/>
        <w:gridCol w:w="8678"/>
      </w:tblGrid>
      <w:tr w:rsidR="00992B23" w:rsidRPr="00954C37" w14:paraId="7BA76C3F" w14:textId="77777777" w:rsidTr="00AC0635">
        <w:trPr>
          <w:cantSplit/>
          <w:jc w:val="center"/>
        </w:trPr>
        <w:tc>
          <w:tcPr>
            <w:tcW w:w="953" w:type="dxa"/>
          </w:tcPr>
          <w:p w14:paraId="032DBE1D" w14:textId="77777777" w:rsidR="00992B23" w:rsidRPr="00954C37" w:rsidRDefault="00992B23" w:rsidP="00AC0635">
            <w:pPr>
              <w:pStyle w:val="TAC"/>
            </w:pPr>
            <w:r w:rsidRPr="00954C37">
              <w:t>1x2 case</w:t>
            </w:r>
          </w:p>
        </w:tc>
        <w:tc>
          <w:tcPr>
            <w:tcW w:w="8678" w:type="dxa"/>
          </w:tcPr>
          <w:p w14:paraId="0CE300EE" w14:textId="77777777" w:rsidR="00992B23" w:rsidRPr="00954C37" w:rsidRDefault="00992B23" w:rsidP="00AC0635">
            <w:pPr>
              <w:pStyle w:val="TAC"/>
            </w:pPr>
            <w:r w:rsidRPr="00954C37">
              <w:rPr>
                <w:noProof/>
              </w:rPr>
              <w:drawing>
                <wp:inline distT="0" distB="0" distL="0" distR="0" wp14:anchorId="27B443DC" wp14:editId="499C19ED">
                  <wp:extent cx="914400" cy="355600"/>
                  <wp:effectExtent l="0" t="0" r="0" b="635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92B23" w:rsidRPr="00954C37" w14:paraId="55424301" w14:textId="77777777" w:rsidTr="00AC0635">
        <w:trPr>
          <w:cantSplit/>
          <w:jc w:val="center"/>
        </w:trPr>
        <w:tc>
          <w:tcPr>
            <w:tcW w:w="953" w:type="dxa"/>
          </w:tcPr>
          <w:p w14:paraId="60F0B026" w14:textId="77777777" w:rsidR="00992B23" w:rsidRPr="00954C37" w:rsidRDefault="00992B23" w:rsidP="00AC0635">
            <w:pPr>
              <w:pStyle w:val="TAC"/>
            </w:pPr>
            <w:r w:rsidRPr="00954C37">
              <w:t>2x2 case</w:t>
            </w:r>
          </w:p>
        </w:tc>
        <w:tc>
          <w:tcPr>
            <w:tcW w:w="8678" w:type="dxa"/>
          </w:tcPr>
          <w:p w14:paraId="0CA29BDE" w14:textId="77777777" w:rsidR="00992B23" w:rsidRPr="00954C37" w:rsidRDefault="00992B23" w:rsidP="00AC0635">
            <w:pPr>
              <w:pStyle w:val="TAC"/>
            </w:pPr>
            <w:r w:rsidRPr="00954C37">
              <w:rPr>
                <w:noProof/>
              </w:rPr>
              <w:drawing>
                <wp:inline distT="0" distB="0" distL="0" distR="0" wp14:anchorId="049B6C1F" wp14:editId="598F9EA0">
                  <wp:extent cx="1397000" cy="7493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397000" cy="749300"/>
                          </a:xfrm>
                          <a:prstGeom prst="rect">
                            <a:avLst/>
                          </a:prstGeom>
                          <a:noFill/>
                          <a:ln>
                            <a:noFill/>
                          </a:ln>
                        </pic:spPr>
                      </pic:pic>
                    </a:graphicData>
                  </a:graphic>
                </wp:inline>
              </w:drawing>
            </w:r>
          </w:p>
        </w:tc>
      </w:tr>
      <w:tr w:rsidR="00992B23" w:rsidRPr="00954C37" w14:paraId="32046413" w14:textId="77777777" w:rsidTr="00AC0635">
        <w:trPr>
          <w:cantSplit/>
          <w:jc w:val="center"/>
        </w:trPr>
        <w:tc>
          <w:tcPr>
            <w:tcW w:w="953" w:type="dxa"/>
          </w:tcPr>
          <w:p w14:paraId="6A114F68" w14:textId="77777777" w:rsidR="00992B23" w:rsidRPr="00954C37" w:rsidRDefault="00992B23" w:rsidP="00AC0635">
            <w:pPr>
              <w:pStyle w:val="TAC"/>
            </w:pPr>
            <w:r w:rsidRPr="00954C37">
              <w:t>2x4 case</w:t>
            </w:r>
          </w:p>
        </w:tc>
        <w:tc>
          <w:tcPr>
            <w:tcW w:w="8678" w:type="dxa"/>
          </w:tcPr>
          <w:p w14:paraId="35204503" w14:textId="77777777" w:rsidR="00992B23" w:rsidRPr="00954C37" w:rsidRDefault="00992B23" w:rsidP="00AC0635">
            <w:pPr>
              <w:pStyle w:val="TAC"/>
            </w:pPr>
            <w:r w:rsidRPr="00954C37">
              <w:rPr>
                <w:noProof/>
              </w:rPr>
              <w:drawing>
                <wp:inline distT="0" distB="0" distL="0" distR="0" wp14:anchorId="75C55742" wp14:editId="2EB177D6">
                  <wp:extent cx="3568700" cy="9144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bl>
    <w:p w14:paraId="5BF79C21" w14:textId="77777777" w:rsidR="00992B23" w:rsidRPr="00954C37" w:rsidRDefault="00992B23" w:rsidP="00992B23"/>
    <w:p w14:paraId="452D8A8F"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.2-3</w:t>
      </w:r>
      <w:r w:rsidRPr="00954C37">
        <w:t>: MIMO correlation matrices for medium correlation</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625"/>
      </w:tblGrid>
      <w:tr w:rsidR="00992B23" w:rsidRPr="00954C37" w14:paraId="21F08582" w14:textId="77777777" w:rsidTr="006E5A0A">
        <w:trPr>
          <w:cantSplit/>
          <w:jc w:val="center"/>
        </w:trPr>
        <w:tc>
          <w:tcPr>
            <w:tcW w:w="1075" w:type="dxa"/>
          </w:tcPr>
          <w:p w14:paraId="7F29715A" w14:textId="77777777" w:rsidR="00992B23" w:rsidRPr="00954C37" w:rsidRDefault="00992B23" w:rsidP="00AC0635">
            <w:pPr>
              <w:pStyle w:val="TAC"/>
            </w:pPr>
            <w:r w:rsidRPr="00954C37">
              <w:t>1x2 case</w:t>
            </w:r>
          </w:p>
        </w:tc>
        <w:tc>
          <w:tcPr>
            <w:tcW w:w="8625" w:type="dxa"/>
          </w:tcPr>
          <w:p w14:paraId="73EE8EFD" w14:textId="77777777" w:rsidR="00992B23" w:rsidRPr="00954C37" w:rsidRDefault="00992B23" w:rsidP="00AC0635">
            <w:pPr>
              <w:pStyle w:val="TAC"/>
            </w:pPr>
            <w:r w:rsidRPr="00954C37">
              <w:rPr>
                <w:rFonts w:hint="eastAsia"/>
              </w:rPr>
              <w:t>N/A</w:t>
            </w:r>
          </w:p>
        </w:tc>
      </w:tr>
      <w:tr w:rsidR="00992B23" w:rsidRPr="00954C37" w14:paraId="339A5CA8" w14:textId="77777777" w:rsidTr="006E5A0A">
        <w:trPr>
          <w:cantSplit/>
          <w:jc w:val="center"/>
        </w:trPr>
        <w:tc>
          <w:tcPr>
            <w:tcW w:w="1075" w:type="dxa"/>
          </w:tcPr>
          <w:p w14:paraId="233EA0F9" w14:textId="77777777" w:rsidR="00992B23" w:rsidRPr="00954C37" w:rsidRDefault="00992B23" w:rsidP="00AC0635">
            <w:pPr>
              <w:pStyle w:val="TAC"/>
            </w:pPr>
            <w:r w:rsidRPr="00954C37">
              <w:t>2x2 case</w:t>
            </w:r>
          </w:p>
        </w:tc>
        <w:tc>
          <w:tcPr>
            <w:tcW w:w="8625" w:type="dxa"/>
          </w:tcPr>
          <w:p w14:paraId="34B234A5" w14:textId="77777777" w:rsidR="00992B23" w:rsidRPr="00954C37" w:rsidRDefault="00992B23" w:rsidP="00AC0635">
            <w:pPr>
              <w:pStyle w:val="TAC"/>
            </w:pPr>
            <w:r w:rsidRPr="00954C37">
              <w:rPr>
                <w:noProof/>
              </w:rPr>
              <w:drawing>
                <wp:inline distT="0" distB="0" distL="0" distR="0" wp14:anchorId="10FA5D85" wp14:editId="6FE2834B">
                  <wp:extent cx="1936750" cy="469900"/>
                  <wp:effectExtent l="0" t="0" r="635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936750" cy="469900"/>
                          </a:xfrm>
                          <a:prstGeom prst="rect">
                            <a:avLst/>
                          </a:prstGeom>
                          <a:noFill/>
                          <a:ln>
                            <a:noFill/>
                          </a:ln>
                        </pic:spPr>
                      </pic:pic>
                    </a:graphicData>
                  </a:graphic>
                </wp:inline>
              </w:drawing>
            </w:r>
          </w:p>
        </w:tc>
      </w:tr>
      <w:tr w:rsidR="00992B23" w:rsidRPr="00954C37" w14:paraId="75B4691A" w14:textId="77777777" w:rsidTr="006E5A0A">
        <w:trPr>
          <w:cantSplit/>
          <w:jc w:val="center"/>
        </w:trPr>
        <w:tc>
          <w:tcPr>
            <w:tcW w:w="1075" w:type="dxa"/>
          </w:tcPr>
          <w:p w14:paraId="43E17425" w14:textId="77777777" w:rsidR="00992B23" w:rsidRPr="00954C37" w:rsidRDefault="00992B23" w:rsidP="00AC0635">
            <w:pPr>
              <w:pStyle w:val="TAC"/>
            </w:pPr>
            <w:r w:rsidRPr="00954C37">
              <w:t>2x4 case</w:t>
            </w:r>
          </w:p>
        </w:tc>
        <w:tc>
          <w:tcPr>
            <w:tcW w:w="8625" w:type="dxa"/>
          </w:tcPr>
          <w:p w14:paraId="3B31847C" w14:textId="77777777" w:rsidR="00992B23" w:rsidRPr="00954C37" w:rsidRDefault="00992B23" w:rsidP="00AC0635">
            <w:pPr>
              <w:pStyle w:val="TAC"/>
            </w:pPr>
            <w:r w:rsidRPr="00954C37">
              <w:rPr>
                <w:noProof/>
              </w:rPr>
              <w:drawing>
                <wp:inline distT="0" distB="0" distL="0" distR="0" wp14:anchorId="5FD3B520" wp14:editId="57D88795">
                  <wp:extent cx="3848100" cy="1022350"/>
                  <wp:effectExtent l="0" t="0" r="0" b="635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48100" cy="1022350"/>
                          </a:xfrm>
                          <a:prstGeom prst="rect">
                            <a:avLst/>
                          </a:prstGeom>
                          <a:noFill/>
                          <a:ln>
                            <a:noFill/>
                          </a:ln>
                        </pic:spPr>
                      </pic:pic>
                    </a:graphicData>
                  </a:graphic>
                </wp:inline>
              </w:drawing>
            </w:r>
          </w:p>
        </w:tc>
      </w:tr>
    </w:tbl>
    <w:p w14:paraId="76AE9C89" w14:textId="77777777" w:rsidR="00992B23" w:rsidRPr="00954C37" w:rsidRDefault="00992B23" w:rsidP="00992B23"/>
    <w:p w14:paraId="23B83699"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.2-4</w:t>
      </w:r>
      <w:r w:rsidRPr="00954C37">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87"/>
        <w:gridCol w:w="1102"/>
      </w:tblGrid>
      <w:tr w:rsidR="00992B23" w:rsidRPr="00954C37" w14:paraId="4397927E" w14:textId="77777777" w:rsidTr="00AC0635">
        <w:trPr>
          <w:cantSplit/>
          <w:jc w:val="center"/>
        </w:trPr>
        <w:tc>
          <w:tcPr>
            <w:tcW w:w="987" w:type="dxa"/>
          </w:tcPr>
          <w:p w14:paraId="6D1344C0" w14:textId="77777777" w:rsidR="00992B23" w:rsidRPr="00954C37" w:rsidRDefault="00992B23" w:rsidP="00AC0635">
            <w:pPr>
              <w:pStyle w:val="TAC"/>
            </w:pPr>
            <w:r w:rsidRPr="00954C37">
              <w:t>1x2 case</w:t>
            </w:r>
          </w:p>
        </w:tc>
        <w:tc>
          <w:tcPr>
            <w:tcW w:w="1102" w:type="dxa"/>
          </w:tcPr>
          <w:p w14:paraId="17416A4C" w14:textId="77777777" w:rsidR="00992B23" w:rsidRPr="00954C37" w:rsidRDefault="00992B23" w:rsidP="00AC0635">
            <w:pPr>
              <w:pStyle w:val="TAC"/>
            </w:pPr>
            <w:r w:rsidRPr="00954C37">
              <w:rPr>
                <w:noProof/>
              </w:rPr>
              <w:drawing>
                <wp:inline distT="0" distB="0" distL="0" distR="0" wp14:anchorId="574BAD8C" wp14:editId="0D4DAFF3">
                  <wp:extent cx="558800" cy="184150"/>
                  <wp:effectExtent l="0" t="0" r="0" b="635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AA2D730" w14:textId="77777777" w:rsidTr="00AC0635">
        <w:trPr>
          <w:cantSplit/>
          <w:jc w:val="center"/>
        </w:trPr>
        <w:tc>
          <w:tcPr>
            <w:tcW w:w="987" w:type="dxa"/>
          </w:tcPr>
          <w:p w14:paraId="28DBBE0C" w14:textId="77777777" w:rsidR="00992B23" w:rsidRPr="00954C37" w:rsidRDefault="00992B23" w:rsidP="00AC0635">
            <w:pPr>
              <w:pStyle w:val="TAC"/>
            </w:pPr>
            <w:r w:rsidRPr="00954C37">
              <w:t xml:space="preserve"> 1x</w:t>
            </w:r>
            <w:r w:rsidRPr="00954C37">
              <w:rPr>
                <w:rFonts w:hint="eastAsia"/>
              </w:rPr>
              <w:t>4</w:t>
            </w:r>
            <w:r w:rsidRPr="00954C37">
              <w:t xml:space="preserve"> case</w:t>
            </w:r>
          </w:p>
        </w:tc>
        <w:tc>
          <w:tcPr>
            <w:tcW w:w="1102" w:type="dxa"/>
          </w:tcPr>
          <w:p w14:paraId="111696C6" w14:textId="77777777" w:rsidR="00992B23" w:rsidRPr="00954C37" w:rsidRDefault="00992B23" w:rsidP="00AC0635">
            <w:pPr>
              <w:pStyle w:val="TAC"/>
            </w:pPr>
            <w:r w:rsidRPr="00954C37">
              <w:rPr>
                <w:noProof/>
              </w:rPr>
              <w:drawing>
                <wp:inline distT="0" distB="0" distL="0" distR="0" wp14:anchorId="7863B9D1" wp14:editId="24DC7E24">
                  <wp:extent cx="558800" cy="184150"/>
                  <wp:effectExtent l="0" t="0" r="0" b="635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8ECDAA9" w14:textId="77777777" w:rsidTr="00AC0635">
        <w:trPr>
          <w:cantSplit/>
          <w:jc w:val="center"/>
        </w:trPr>
        <w:tc>
          <w:tcPr>
            <w:tcW w:w="987" w:type="dxa"/>
          </w:tcPr>
          <w:p w14:paraId="713A14FA" w14:textId="77777777" w:rsidR="00992B23" w:rsidRPr="00954C37" w:rsidRDefault="00992B23" w:rsidP="00AC0635">
            <w:pPr>
              <w:pStyle w:val="TAC"/>
            </w:pPr>
            <w:r w:rsidRPr="00954C37">
              <w:rPr>
                <w:rFonts w:hint="eastAsia"/>
              </w:rPr>
              <w:t xml:space="preserve"> </w:t>
            </w:r>
            <w:r w:rsidRPr="00954C37">
              <w:t>2x2 case</w:t>
            </w:r>
          </w:p>
        </w:tc>
        <w:tc>
          <w:tcPr>
            <w:tcW w:w="1102" w:type="dxa"/>
          </w:tcPr>
          <w:p w14:paraId="5C439D0D" w14:textId="77777777" w:rsidR="00992B23" w:rsidRPr="00954C37" w:rsidRDefault="00992B23" w:rsidP="00AC0635">
            <w:pPr>
              <w:pStyle w:val="TAC"/>
            </w:pPr>
            <w:r w:rsidRPr="00954C37">
              <w:rPr>
                <w:noProof/>
              </w:rPr>
              <w:drawing>
                <wp:inline distT="0" distB="0" distL="0" distR="0" wp14:anchorId="39DFDE41" wp14:editId="5C5E3FC6">
                  <wp:extent cx="558800" cy="184150"/>
                  <wp:effectExtent l="0" t="0" r="0" b="635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4F9B3533" w14:textId="77777777" w:rsidTr="00AC0635">
        <w:trPr>
          <w:cantSplit/>
          <w:jc w:val="center"/>
        </w:trPr>
        <w:tc>
          <w:tcPr>
            <w:tcW w:w="987" w:type="dxa"/>
          </w:tcPr>
          <w:p w14:paraId="218D3E31" w14:textId="77777777" w:rsidR="00992B23" w:rsidRPr="00954C37" w:rsidRDefault="00992B23" w:rsidP="00AC0635">
            <w:pPr>
              <w:pStyle w:val="TAC"/>
            </w:pPr>
            <w:r w:rsidRPr="00954C37">
              <w:rPr>
                <w:rFonts w:hint="eastAsia"/>
              </w:rPr>
              <w:t xml:space="preserve"> </w:t>
            </w:r>
            <w:r w:rsidRPr="00954C37">
              <w:t>2x4 case</w:t>
            </w:r>
          </w:p>
        </w:tc>
        <w:tc>
          <w:tcPr>
            <w:tcW w:w="1102" w:type="dxa"/>
          </w:tcPr>
          <w:p w14:paraId="4297AB80" w14:textId="77777777" w:rsidR="00992B23" w:rsidRPr="00954C37" w:rsidRDefault="00992B23" w:rsidP="00AC0635">
            <w:pPr>
              <w:pStyle w:val="TAC"/>
            </w:pPr>
            <w:r w:rsidRPr="00954C37">
              <w:rPr>
                <w:noProof/>
              </w:rPr>
              <w:drawing>
                <wp:inline distT="0" distB="0" distL="0" distR="0" wp14:anchorId="26C178CE" wp14:editId="6744438F">
                  <wp:extent cx="558800" cy="184150"/>
                  <wp:effectExtent l="0" t="0" r="0" b="635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bl>
    <w:p w14:paraId="1BA23752" w14:textId="77777777" w:rsidR="00992B23" w:rsidRPr="00954C37" w:rsidRDefault="00992B23" w:rsidP="00992B23"/>
    <w:p w14:paraId="3930FABD" w14:textId="77777777" w:rsidR="00992B23" w:rsidRPr="00954C37" w:rsidRDefault="00992B23" w:rsidP="00992B23">
      <w:r w:rsidRPr="00954C37">
        <w:t xml:space="preserve">In table </w:t>
      </w:r>
      <w:r>
        <w:t>I.</w:t>
      </w:r>
      <w:r w:rsidRPr="00954C37">
        <w:t>2.3.1</w:t>
      </w:r>
      <w:r w:rsidRPr="00954C37">
        <w:rPr>
          <w:rFonts w:hint="eastAsia"/>
        </w:rPr>
        <w:t>.2-4</w:t>
      </w:r>
      <w:r w:rsidRPr="00954C37">
        <w:t xml:space="preserve">, </w:t>
      </w:r>
      <w:r w:rsidRPr="00954C37">
        <w:rPr>
          <w:noProof/>
          <w:position w:val="-10"/>
        </w:rPr>
        <w:drawing>
          <wp:inline distT="0" distB="0" distL="0" distR="0" wp14:anchorId="12F6237F" wp14:editId="07BC8D5E">
            <wp:extent cx="190500" cy="19050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a </w:t>
      </w:r>
      <w:r w:rsidRPr="00954C37">
        <w:rPr>
          <w:noProof/>
          <w:position w:val="-6"/>
        </w:rPr>
        <w:drawing>
          <wp:inline distT="0" distB="0" distL="0" distR="0" wp14:anchorId="6787F489" wp14:editId="65BD1E1C">
            <wp:extent cx="292100" cy="1905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identity matrix.</w:t>
      </w:r>
    </w:p>
    <w:p w14:paraId="270FF61C" w14:textId="77777777" w:rsidR="00992B23" w:rsidRPr="00954C37" w:rsidRDefault="00992B23" w:rsidP="00992B23">
      <w:pPr>
        <w:pStyle w:val="NO"/>
      </w:pPr>
      <w:r w:rsidRPr="00954C37">
        <w:t>NOTE:</w:t>
      </w:r>
      <w:r w:rsidRPr="00954C37">
        <w:tab/>
        <w:t>For completeness, the correlation matrices</w:t>
      </w:r>
      <w:r w:rsidRPr="00954C37" w:rsidDel="00356D97">
        <w:t xml:space="preserve"> </w:t>
      </w:r>
      <w:r w:rsidRPr="00954C37">
        <w:t>were defined for high, medium and low correlation but performance requirements exist only for low correlation.</w:t>
      </w:r>
    </w:p>
    <w:p w14:paraId="2A6154A8" w14:textId="77777777" w:rsidR="00992B23" w:rsidRPr="00954C37" w:rsidRDefault="00992B23" w:rsidP="00992B23">
      <w:pPr>
        <w:pStyle w:val="Heading4"/>
      </w:pPr>
      <w:bookmarkStart w:id="6354" w:name="_Toc75165500"/>
      <w:bookmarkStart w:id="6355" w:name="_Toc75334424"/>
      <w:bookmarkStart w:id="6356" w:name="_Toc75508618"/>
      <w:bookmarkStart w:id="6357" w:name="_Toc75816357"/>
      <w:bookmarkStart w:id="6358" w:name="_Toc76541515"/>
      <w:bookmarkStart w:id="6359" w:name="_Toc76542082"/>
      <w:bookmarkStart w:id="6360" w:name="_Toc82429972"/>
      <w:bookmarkStart w:id="6361" w:name="_Toc89940223"/>
      <w:bookmarkStart w:id="6362" w:name="_Toc98754549"/>
      <w:bookmarkStart w:id="6363" w:name="_Toc106178363"/>
      <w:bookmarkStart w:id="6364" w:name="_Toc114149081"/>
      <w:bookmarkStart w:id="6365" w:name="_Toc124151326"/>
      <w:bookmarkStart w:id="6366" w:name="_Toc130393866"/>
      <w:bookmarkStart w:id="6367" w:name="_Toc137562253"/>
      <w:bookmarkStart w:id="6368" w:name="_Toc138871395"/>
      <w:bookmarkStart w:id="6369" w:name="_Toc145534845"/>
      <w:bookmarkStart w:id="6370" w:name="_Toc155287618"/>
      <w:bookmarkStart w:id="6371" w:name="_Toc176472987"/>
      <w:bookmarkStart w:id="6372" w:name="_Toc187248218"/>
      <w:bookmarkStart w:id="6373" w:name="_Toc194054568"/>
      <w:bookmarkStart w:id="6374" w:name="_Toc200115844"/>
      <w:r>
        <w:t>I.</w:t>
      </w:r>
      <w:r w:rsidRPr="00954C37">
        <w:t>2.</w:t>
      </w:r>
      <w:r w:rsidRPr="00954C37">
        <w:rPr>
          <w:rFonts w:hint="eastAsia"/>
        </w:rPr>
        <w:t>3</w:t>
      </w:r>
      <w:r w:rsidRPr="00954C37">
        <w:t>.2</w:t>
      </w:r>
      <w:r w:rsidRPr="00954C37">
        <w:tab/>
        <w:t>Multi-antenna channel models using cross polarized antennas</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72F98B9E" w14:textId="77777777" w:rsidR="00992B23" w:rsidRPr="00954C37" w:rsidRDefault="00992B23" w:rsidP="00992B23">
      <w:r w:rsidRPr="00954C37">
        <w:rPr>
          <w:rFonts w:hint="eastAsia"/>
        </w:rPr>
        <w:t xml:space="preserve">The MIMO channel correlation matrices defined in </w:t>
      </w:r>
      <w:r>
        <w:t>I.</w:t>
      </w:r>
      <w:r w:rsidRPr="00954C37">
        <w:t>2.3.2</w:t>
      </w:r>
      <w:r w:rsidRPr="00954C37">
        <w:rPr>
          <w:rFonts w:hint="eastAsia"/>
        </w:rPr>
        <w:t xml:space="preserve"> </w:t>
      </w:r>
      <w:r w:rsidRPr="00954C37">
        <w:t xml:space="preserve">apply </w:t>
      </w:r>
      <w:r w:rsidRPr="00954C37">
        <w:rPr>
          <w:rFonts w:hint="eastAsia"/>
        </w:rPr>
        <w:t xml:space="preserve">to two cases </w:t>
      </w:r>
      <w:r w:rsidRPr="00954C37">
        <w:t>as presented below</w:t>
      </w:r>
      <w:r w:rsidRPr="00954C37">
        <w:rPr>
          <w:rFonts w:hint="eastAsia"/>
        </w:rPr>
        <w:t>:</w:t>
      </w:r>
    </w:p>
    <w:p w14:paraId="6A6E1D63" w14:textId="77777777" w:rsidR="00992B23" w:rsidRPr="00954C37" w:rsidRDefault="00992B23" w:rsidP="00992B23">
      <w:pPr>
        <w:pStyle w:val="B1"/>
      </w:pPr>
      <w:r w:rsidRPr="00954C37">
        <w:t>-</w:t>
      </w:r>
      <w:r w:rsidRPr="00954C37">
        <w:tab/>
      </w:r>
      <w:r w:rsidRPr="00954C37">
        <w:rPr>
          <w:rFonts w:hint="eastAsia"/>
        </w:rPr>
        <w:t xml:space="preserve">One TX antenna and multiple RX antennas case, with cross polarized antennas used at </w:t>
      </w:r>
      <w:r w:rsidRPr="00954C37">
        <w:t>gNB</w:t>
      </w:r>
    </w:p>
    <w:p w14:paraId="1D6A5BDF" w14:textId="77777777" w:rsidR="00992B23" w:rsidRPr="00954C37" w:rsidRDefault="00992B23" w:rsidP="00992B23">
      <w:pPr>
        <w:pStyle w:val="B1"/>
      </w:pPr>
      <w:r w:rsidRPr="00954C37">
        <w:t>-</w:t>
      </w:r>
      <w:r w:rsidRPr="00954C37">
        <w:tab/>
      </w:r>
      <w:r w:rsidRPr="00954C37">
        <w:rPr>
          <w:rFonts w:hint="eastAsia"/>
        </w:rPr>
        <w:t>Multiple TX antennas and multiple RX antennas case, with cross polarized antennas used at both UE and</w:t>
      </w:r>
      <w:r w:rsidRPr="00954C37">
        <w:t xml:space="preserve"> gNB</w:t>
      </w:r>
    </w:p>
    <w:p w14:paraId="14534BFC" w14:textId="77777777" w:rsidR="00992B23" w:rsidRPr="00954C37" w:rsidRDefault="00992B23" w:rsidP="00992B23">
      <w:r w:rsidRPr="00954C37">
        <w:rPr>
          <w:rFonts w:hint="eastAsia"/>
        </w:rPr>
        <w:t xml:space="preserve">The </w:t>
      </w:r>
      <w:r w:rsidRPr="00954C37">
        <w:t>cross-polarized antenna elements with +/-45 degrees polarization slant angles are deployed at gNB</w:t>
      </w:r>
      <w:r w:rsidRPr="00954C37">
        <w:rPr>
          <w:rFonts w:hint="eastAsia"/>
        </w:rPr>
        <w:t>. For one TX antenna case, antenna element with +90 degree polarization slant angle is deployed at UE. For multiple TX antennas case,</w:t>
      </w:r>
      <w:r w:rsidRPr="00954C37">
        <w:t xml:space="preserve"> cross-polarized antenna elements with +90/0 degrees polarization slant angles are deployed at UE</w:t>
      </w:r>
      <w:r w:rsidRPr="00954C37">
        <w:rPr>
          <w:rFonts w:hint="eastAsia"/>
        </w:rPr>
        <w:t>.</w:t>
      </w:r>
    </w:p>
    <w:p w14:paraId="5A96D172" w14:textId="77777777" w:rsidR="00992B23" w:rsidRPr="00954C37" w:rsidRDefault="00992B23" w:rsidP="00992B23">
      <w:r w:rsidRPr="00954C37">
        <w:t xml:space="preserve">For </w:t>
      </w:r>
      <w:r w:rsidRPr="00954C37">
        <w:rPr>
          <w:rFonts w:hint="eastAsia"/>
        </w:rPr>
        <w:t xml:space="preserve">the </w:t>
      </w:r>
      <w:r w:rsidRPr="00954C37">
        <w:t xml:space="preserve">cross-polarized antennas, the N antennas are labelled such that antennas for one polarization are listed from 1 to N/2 and antennas for the other polarization are listed from N/2+1 to N, where N is the number of </w:t>
      </w:r>
      <w:r w:rsidRPr="00954C37">
        <w:rPr>
          <w:rFonts w:hint="eastAsia"/>
        </w:rPr>
        <w:t>TX</w:t>
      </w:r>
      <w:r w:rsidRPr="00954C37">
        <w:t xml:space="preserve"> or </w:t>
      </w:r>
      <w:r w:rsidRPr="00954C37">
        <w:rPr>
          <w:rFonts w:hint="eastAsia"/>
        </w:rPr>
        <w:t>RX</w:t>
      </w:r>
      <w:r w:rsidRPr="00954C37">
        <w:t xml:space="preserve"> antennas.</w:t>
      </w:r>
    </w:p>
    <w:p w14:paraId="66EDE684" w14:textId="77777777" w:rsidR="00992B23" w:rsidRPr="00954C37" w:rsidRDefault="00992B23" w:rsidP="00992B23">
      <w:pPr>
        <w:pStyle w:val="Heading5"/>
        <w:rPr>
          <w:lang w:eastAsia="ko-KR"/>
        </w:rPr>
      </w:pPr>
      <w:bookmarkStart w:id="6375" w:name="_Toc75165501"/>
      <w:bookmarkStart w:id="6376" w:name="_Toc75334425"/>
      <w:bookmarkStart w:id="6377" w:name="_Toc75508619"/>
      <w:bookmarkStart w:id="6378" w:name="_Toc75816358"/>
      <w:bookmarkStart w:id="6379" w:name="_Toc76541516"/>
      <w:bookmarkStart w:id="6380" w:name="_Toc76542083"/>
      <w:bookmarkStart w:id="6381" w:name="_Toc82429973"/>
      <w:bookmarkStart w:id="6382" w:name="_Toc89940224"/>
      <w:bookmarkStart w:id="6383" w:name="_Toc98754550"/>
      <w:bookmarkStart w:id="6384" w:name="_Toc106178364"/>
      <w:bookmarkStart w:id="6385" w:name="_Toc114149082"/>
      <w:bookmarkStart w:id="6386" w:name="_Toc124151327"/>
      <w:bookmarkStart w:id="6387" w:name="_Toc130393867"/>
      <w:bookmarkStart w:id="6388" w:name="_Toc137562254"/>
      <w:bookmarkStart w:id="6389" w:name="_Toc138871396"/>
      <w:bookmarkStart w:id="6390" w:name="_Toc145534846"/>
      <w:bookmarkStart w:id="6391" w:name="_Toc155287619"/>
      <w:bookmarkStart w:id="6392" w:name="_Toc176472988"/>
      <w:bookmarkStart w:id="6393" w:name="_Toc187248219"/>
      <w:bookmarkStart w:id="6394" w:name="_Toc194054569"/>
      <w:bookmarkStart w:id="6395" w:name="_Toc200115845"/>
      <w:r>
        <w:rPr>
          <w:lang w:eastAsia="ko-KR"/>
        </w:rPr>
        <w:t>I.</w:t>
      </w:r>
      <w:r w:rsidRPr="00954C37">
        <w:rPr>
          <w:lang w:eastAsia="ko-KR"/>
        </w:rPr>
        <w:t>2.3.2.1</w:t>
      </w:r>
      <w:r w:rsidRPr="00954C37">
        <w:rPr>
          <w:lang w:eastAsia="ko-KR"/>
        </w:rPr>
        <w:tab/>
        <w:t>Definition of MIMO correlation matrices using cross polarized antennas</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4FB14991" w14:textId="77777777" w:rsidR="00992B23" w:rsidRPr="00954C37" w:rsidRDefault="00992B23" w:rsidP="00992B23">
      <w:r w:rsidRPr="00954C37">
        <w:rPr>
          <w:rFonts w:hint="eastAsia"/>
        </w:rPr>
        <w:t>For t</w:t>
      </w:r>
      <w:r w:rsidRPr="00954C37">
        <w:t>he channel spatial correlation matrix, the following is used:</w:t>
      </w:r>
    </w:p>
    <w:p w14:paraId="5F6023EE" w14:textId="77777777" w:rsidR="00992B23" w:rsidRPr="00954C37" w:rsidRDefault="00992B23" w:rsidP="00992B23">
      <w:pPr>
        <w:pStyle w:val="EQ"/>
      </w:pPr>
      <w:r w:rsidRPr="00954C37">
        <w:tab/>
      </w:r>
      <w:r w:rsidRPr="00954C37">
        <w:drawing>
          <wp:inline distT="0" distB="0" distL="0" distR="0" wp14:anchorId="2338F90E" wp14:editId="5BB7629B">
            <wp:extent cx="1758950" cy="1968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758950" cy="196850"/>
                    </a:xfrm>
                    <a:prstGeom prst="rect">
                      <a:avLst/>
                    </a:prstGeom>
                    <a:noFill/>
                    <a:ln>
                      <a:noFill/>
                    </a:ln>
                  </pic:spPr>
                </pic:pic>
              </a:graphicData>
            </a:graphic>
          </wp:inline>
        </w:drawing>
      </w:r>
    </w:p>
    <w:p w14:paraId="064F3CA7" w14:textId="77777777" w:rsidR="00992B23" w:rsidRPr="00954C37" w:rsidRDefault="00992B23" w:rsidP="00992B23">
      <w:r w:rsidRPr="00954C37">
        <w:t>Where</w:t>
      </w:r>
    </w:p>
    <w:p w14:paraId="28D6885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254EA9F4" wp14:editId="55DAC0B8">
            <wp:extent cx="273050" cy="19685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3050" cy="196850"/>
                    </a:xfrm>
                    <a:prstGeom prst="rect">
                      <a:avLst/>
                    </a:prstGeom>
                    <a:noFill/>
                    <a:ln>
                      <a:noFill/>
                    </a:ln>
                  </pic:spPr>
                </pic:pic>
              </a:graphicData>
            </a:graphic>
          </wp:inline>
        </w:drawing>
      </w:r>
      <w:r w:rsidRPr="00954C37">
        <w:t xml:space="preserve"> is the spatial correlation matrix at the UE with same polarization</w:t>
      </w:r>
      <w:r w:rsidRPr="00954C37">
        <w:rPr>
          <w:rFonts w:hint="eastAsia"/>
        </w:rPr>
        <w:t>,</w:t>
      </w:r>
    </w:p>
    <w:p w14:paraId="4938675D" w14:textId="77777777" w:rsidR="00992B23" w:rsidRPr="00954C37" w:rsidRDefault="00992B23" w:rsidP="00992B23">
      <w:pPr>
        <w:pStyle w:val="B1"/>
      </w:pPr>
      <w:r w:rsidRPr="00954C37">
        <w:rPr>
          <w:lang w:bidi="bn-IN"/>
        </w:rPr>
        <w:t>-</w:t>
      </w:r>
      <w:r w:rsidRPr="00954C37">
        <w:rPr>
          <w:lang w:bidi="bn-IN"/>
        </w:rPr>
        <w:tab/>
      </w:r>
      <w:r w:rsidRPr="00954C37">
        <w:rPr>
          <w:noProof/>
          <w:position w:val="-14"/>
        </w:rPr>
        <w:drawing>
          <wp:inline distT="0" distB="0" distL="0" distR="0" wp14:anchorId="44202CD5" wp14:editId="2164C6FD">
            <wp:extent cx="292100" cy="279400"/>
            <wp:effectExtent l="0" t="0" r="0" b="635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 xml:space="preserve"> is the spatial correlation matrix at the gNB with same polarization,</w:t>
      </w:r>
    </w:p>
    <w:p w14:paraId="13E22FC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3232A90F" wp14:editId="5C8C736C">
            <wp:extent cx="279400" cy="190500"/>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90500"/>
                    </a:xfrm>
                    <a:prstGeom prst="rect">
                      <a:avLst/>
                    </a:prstGeom>
                    <a:noFill/>
                    <a:ln>
                      <a:noFill/>
                    </a:ln>
                  </pic:spPr>
                </pic:pic>
              </a:graphicData>
            </a:graphic>
          </wp:inline>
        </w:drawing>
      </w:r>
      <w:r w:rsidRPr="00954C37">
        <w:t xml:space="preserve"> is a polarization correlation matrix</w:t>
      </w:r>
      <w:r w:rsidRPr="00954C37">
        <w:rPr>
          <w:rFonts w:hint="eastAsia"/>
        </w:rPr>
        <w:t>,</w:t>
      </w:r>
    </w:p>
    <w:p w14:paraId="674ED833"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334E14F" wp14:editId="6EB45CD4">
            <wp:extent cx="190500" cy="1905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lang w:bidi="bn-IN"/>
        </w:rPr>
        <w:t xml:space="preserve"> </w:t>
      </w:r>
      <w:r w:rsidRPr="00954C37">
        <w:rPr>
          <w:rFonts w:hint="eastAsia"/>
        </w:rPr>
        <w:t xml:space="preserve">is a </w:t>
      </w:r>
      <w:r w:rsidRPr="00954C37">
        <w:t>permutation matrix, and</w:t>
      </w:r>
    </w:p>
    <w:p w14:paraId="56C91B9B"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85A15A6" wp14:editId="52FD32AE">
            <wp:extent cx="273050" cy="2349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3050" cy="234950"/>
                    </a:xfrm>
                    <a:prstGeom prst="rect">
                      <a:avLst/>
                    </a:prstGeom>
                    <a:noFill/>
                    <a:ln>
                      <a:noFill/>
                    </a:ln>
                  </pic:spPr>
                </pic:pic>
              </a:graphicData>
            </a:graphic>
          </wp:inline>
        </w:drawing>
      </w:r>
      <w:r w:rsidRPr="00954C37">
        <w:t xml:space="preserve"> denotes transpose.</w:t>
      </w:r>
    </w:p>
    <w:p w14:paraId="7C34E58B" w14:textId="77777777" w:rsidR="00992B23" w:rsidRPr="00954C37" w:rsidRDefault="00992B23" w:rsidP="00992B23">
      <w:r w:rsidRPr="00954C37">
        <w:t xml:space="preserve">Table </w:t>
      </w:r>
      <w:r>
        <w:rPr>
          <w:rFonts w:hint="eastAsia"/>
        </w:rPr>
        <w:t>I.</w:t>
      </w:r>
      <w:r w:rsidRPr="00954C37">
        <w:rPr>
          <w:rFonts w:hint="eastAsia"/>
        </w:rPr>
        <w:t>2</w:t>
      </w:r>
      <w:r w:rsidRPr="00954C37">
        <w:t>.3.2.1</w:t>
      </w:r>
      <w:r w:rsidRPr="00954C37">
        <w:rPr>
          <w:rFonts w:hint="eastAsia"/>
        </w:rPr>
        <w:t>-1</w:t>
      </w:r>
      <w:r w:rsidRPr="00954C37">
        <w:t xml:space="preserve"> defines </w:t>
      </w:r>
      <w:r w:rsidRPr="00954C37">
        <w:rPr>
          <w:rFonts w:hint="eastAsia"/>
        </w:rPr>
        <w:t xml:space="preserve">the </w:t>
      </w:r>
      <w:r w:rsidRPr="00954C37">
        <w:t>polarization correlation matrix</w:t>
      </w:r>
      <w:r w:rsidRPr="00954C37">
        <w:rPr>
          <w:rFonts w:hint="eastAsia"/>
        </w:rPr>
        <w:t>.</w:t>
      </w:r>
    </w:p>
    <w:p w14:paraId="1456F65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2.3.2.1-1</w:t>
      </w:r>
      <w:r w:rsidRPr="00954C37">
        <w:t xml:space="preserve"> : </w:t>
      </w:r>
      <w:r w:rsidRPr="00954C37">
        <w:rPr>
          <w:rFonts w:hint="eastAsia"/>
        </w:rPr>
        <w:t>P</w:t>
      </w:r>
      <w:r w:rsidRPr="00954C37">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2135"/>
        <w:gridCol w:w="2976"/>
      </w:tblGrid>
      <w:tr w:rsidR="00992B23" w:rsidRPr="00954C37" w14:paraId="4E5724AC" w14:textId="77777777" w:rsidTr="00AC0635">
        <w:trPr>
          <w:cantSplit/>
          <w:jc w:val="center"/>
        </w:trPr>
        <w:tc>
          <w:tcPr>
            <w:tcW w:w="2268" w:type="dxa"/>
          </w:tcPr>
          <w:p w14:paraId="6735305C" w14:textId="77777777" w:rsidR="00992B23" w:rsidRPr="008E77BB" w:rsidRDefault="00992B23" w:rsidP="00AC0635">
            <w:pPr>
              <w:pStyle w:val="TAH"/>
            </w:pPr>
          </w:p>
        </w:tc>
        <w:tc>
          <w:tcPr>
            <w:tcW w:w="2135" w:type="dxa"/>
          </w:tcPr>
          <w:p w14:paraId="7E8D2192" w14:textId="77777777" w:rsidR="00992B23" w:rsidRPr="008E77BB" w:rsidRDefault="00992B23" w:rsidP="00AC0635">
            <w:pPr>
              <w:pStyle w:val="TAH"/>
            </w:pPr>
            <w:r w:rsidRPr="008E77BB">
              <w:t xml:space="preserve">One </w:t>
            </w:r>
            <w:r w:rsidRPr="008E77BB">
              <w:rPr>
                <w:rFonts w:hint="eastAsia"/>
              </w:rPr>
              <w:t xml:space="preserve">TX </w:t>
            </w:r>
            <w:r w:rsidRPr="008E77BB">
              <w:t>antenna</w:t>
            </w:r>
          </w:p>
        </w:tc>
        <w:tc>
          <w:tcPr>
            <w:tcW w:w="2976" w:type="dxa"/>
          </w:tcPr>
          <w:p w14:paraId="074DCA50" w14:textId="77777777" w:rsidR="00992B23" w:rsidRPr="008E77BB" w:rsidRDefault="00992B23" w:rsidP="00AC0635">
            <w:pPr>
              <w:pStyle w:val="TAH"/>
            </w:pPr>
            <w:r w:rsidRPr="008E77BB">
              <w:t>Multiple TX antennas</w:t>
            </w:r>
          </w:p>
        </w:tc>
      </w:tr>
      <w:tr w:rsidR="00992B23" w:rsidRPr="00954C37" w14:paraId="682B9D0B" w14:textId="77777777" w:rsidTr="00AC0635">
        <w:trPr>
          <w:cantSplit/>
          <w:jc w:val="center"/>
        </w:trPr>
        <w:tc>
          <w:tcPr>
            <w:tcW w:w="2268" w:type="dxa"/>
          </w:tcPr>
          <w:p w14:paraId="0026AA83" w14:textId="77777777" w:rsidR="00992B23" w:rsidRPr="00954C37" w:rsidRDefault="00992B23" w:rsidP="00AC0635">
            <w:pPr>
              <w:pStyle w:val="TAC"/>
            </w:pPr>
            <w:r w:rsidRPr="00954C37">
              <w:rPr>
                <w:rFonts w:hint="eastAsia"/>
              </w:rPr>
              <w:t>P</w:t>
            </w:r>
            <w:r w:rsidRPr="00954C37">
              <w:t>olarization correlation matrix</w:t>
            </w:r>
          </w:p>
        </w:tc>
        <w:tc>
          <w:tcPr>
            <w:tcW w:w="2135" w:type="dxa"/>
          </w:tcPr>
          <w:p w14:paraId="666816C4" w14:textId="77777777" w:rsidR="00992B23" w:rsidRPr="00954C37" w:rsidRDefault="00992B23" w:rsidP="00AC0635">
            <w:pPr>
              <w:pStyle w:val="TAC"/>
            </w:pPr>
            <w:r w:rsidRPr="00954C37">
              <w:rPr>
                <w:noProof/>
              </w:rPr>
              <w:drawing>
                <wp:inline distT="0" distB="0" distL="0" distR="0" wp14:anchorId="568E31F3" wp14:editId="281F10F8">
                  <wp:extent cx="914400" cy="4826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14400" cy="482600"/>
                          </a:xfrm>
                          <a:prstGeom prst="rect">
                            <a:avLst/>
                          </a:prstGeom>
                          <a:noFill/>
                          <a:ln>
                            <a:noFill/>
                          </a:ln>
                        </pic:spPr>
                      </pic:pic>
                    </a:graphicData>
                  </a:graphic>
                </wp:inline>
              </w:drawing>
            </w:r>
          </w:p>
        </w:tc>
        <w:tc>
          <w:tcPr>
            <w:tcW w:w="2976" w:type="dxa"/>
          </w:tcPr>
          <w:p w14:paraId="423E395E" w14:textId="77777777" w:rsidR="00992B23" w:rsidRPr="00954C37" w:rsidRDefault="00992B23" w:rsidP="00AC0635">
            <w:pPr>
              <w:pStyle w:val="TAC"/>
            </w:pPr>
            <w:r w:rsidRPr="00954C37">
              <w:rPr>
                <w:noProof/>
              </w:rPr>
              <w:drawing>
                <wp:inline distT="0" distB="0" distL="0" distR="0" wp14:anchorId="4ADABDD4" wp14:editId="44B14FA6">
                  <wp:extent cx="1397000" cy="812800"/>
                  <wp:effectExtent l="0" t="0" r="0" b="635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397000" cy="812800"/>
                          </a:xfrm>
                          <a:prstGeom prst="rect">
                            <a:avLst/>
                          </a:prstGeom>
                          <a:noFill/>
                          <a:ln>
                            <a:noFill/>
                          </a:ln>
                        </pic:spPr>
                      </pic:pic>
                    </a:graphicData>
                  </a:graphic>
                </wp:inline>
              </w:drawing>
            </w:r>
          </w:p>
        </w:tc>
      </w:tr>
    </w:tbl>
    <w:p w14:paraId="6C349D4A" w14:textId="77777777" w:rsidR="00992B23" w:rsidRPr="00954C37" w:rsidRDefault="00992B23" w:rsidP="00992B23"/>
    <w:p w14:paraId="3983081C" w14:textId="77777777" w:rsidR="00992B23" w:rsidRPr="00954C37" w:rsidRDefault="00992B23" w:rsidP="00992B23">
      <w:r w:rsidRPr="00954C37">
        <w:rPr>
          <w:rFonts w:hint="eastAsia"/>
        </w:rPr>
        <w:t>The</w:t>
      </w:r>
      <w:r w:rsidRPr="00954C37">
        <w:t xml:space="preserve"> matrix</w:t>
      </w:r>
      <w:r w:rsidRPr="00954C37">
        <w:rPr>
          <w:noProof/>
          <w:position w:val="-10"/>
        </w:rPr>
        <w:drawing>
          <wp:inline distT="0" distB="0" distL="0" distR="0" wp14:anchorId="614960C7" wp14:editId="5712AB73">
            <wp:extent cx="190500" cy="1905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is defined as</w:t>
      </w:r>
    </w:p>
    <w:p w14:paraId="72DAE71F"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02484FF8" wp14:editId="2B3093DE">
            <wp:extent cx="5397500" cy="6350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397500" cy="635000"/>
                    </a:xfrm>
                    <a:prstGeom prst="rect">
                      <a:avLst/>
                    </a:prstGeom>
                    <a:noFill/>
                    <a:ln>
                      <a:noFill/>
                    </a:ln>
                  </pic:spPr>
                </pic:pic>
              </a:graphicData>
            </a:graphic>
          </wp:inline>
        </w:drawing>
      </w:r>
    </w:p>
    <w:p w14:paraId="52E17F01" w14:textId="77777777" w:rsidR="00992B23" w:rsidRPr="00954C37" w:rsidRDefault="00992B23" w:rsidP="00992B23">
      <w:r w:rsidRPr="00954C37">
        <w:rPr>
          <w:rFonts w:hint="eastAsia"/>
        </w:rPr>
        <w:t xml:space="preserve">where </w:t>
      </w:r>
      <w:r w:rsidRPr="00954C37">
        <w:rPr>
          <w:rFonts w:eastAsia="Malgun Gothic"/>
          <w:noProof/>
          <w:position w:val="-6"/>
        </w:rPr>
        <w:drawing>
          <wp:inline distT="0" distB="0" distL="0" distR="0" wp14:anchorId="01A57D07" wp14:editId="44BA23B3">
            <wp:extent cx="190500" cy="19050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w:t>
      </w:r>
      <w:r w:rsidRPr="00954C37">
        <w:t xml:space="preserve">and </w:t>
      </w:r>
      <w:r w:rsidRPr="00954C37">
        <w:rPr>
          <w:rFonts w:eastAsia="Malgun Gothic"/>
          <w:noProof/>
          <w:position w:val="-6"/>
        </w:rPr>
        <w:drawing>
          <wp:inline distT="0" distB="0" distL="0" distR="0" wp14:anchorId="33F85FAC" wp14:editId="5A7B2006">
            <wp:extent cx="190500" cy="1905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the number of </w:t>
      </w:r>
      <w:r w:rsidRPr="00954C37">
        <w:rPr>
          <w:rFonts w:hint="eastAsia"/>
        </w:rPr>
        <w:t>TX</w:t>
      </w:r>
      <w:r w:rsidRPr="00954C37">
        <w:rPr>
          <w:rFonts w:eastAsia="Malgun Gothic"/>
        </w:rPr>
        <w:t xml:space="preserve"> </w:t>
      </w:r>
      <w:r w:rsidRPr="00954C37">
        <w:rPr>
          <w:szCs w:val="21"/>
        </w:rPr>
        <w:t xml:space="preserve">and </w:t>
      </w:r>
      <w:r w:rsidRPr="00954C37">
        <w:rPr>
          <w:rFonts w:hint="eastAsia"/>
        </w:rPr>
        <w:t>RX</w:t>
      </w:r>
      <w:r w:rsidRPr="00954C37">
        <w:rPr>
          <w:rFonts w:eastAsia="Malgun Gothic"/>
        </w:rPr>
        <w:t xml:space="preserve"> </w:t>
      </w:r>
      <w:r w:rsidRPr="00954C37">
        <w:rPr>
          <w:rFonts w:hint="eastAsia"/>
        </w:rPr>
        <w:t>antennas</w:t>
      </w:r>
      <w:r w:rsidRPr="00954C37">
        <w:t xml:space="preserve"> respectively</w:t>
      </w:r>
      <w:r w:rsidRPr="00954C37">
        <w:rPr>
          <w:rFonts w:hint="eastAsia"/>
        </w:rPr>
        <w:t>, and</w:t>
      </w:r>
      <w:r w:rsidRPr="00954C37">
        <w:t xml:space="preserve"> </w:t>
      </w:r>
      <w:r w:rsidRPr="00954C37">
        <w:rPr>
          <w:noProof/>
          <w:position w:val="-12"/>
        </w:rPr>
        <w:drawing>
          <wp:inline distT="0" distB="0" distL="0" distR="0" wp14:anchorId="40887E84" wp14:editId="4F6A5CDA">
            <wp:extent cx="190500" cy="190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is the ceiling operator.</w:t>
      </w:r>
    </w:p>
    <w:p w14:paraId="2FD23530" w14:textId="77777777" w:rsidR="00992B23" w:rsidRPr="00954C37" w:rsidRDefault="00992B23" w:rsidP="00992B23">
      <w:r w:rsidRPr="00954C37">
        <w:t>Th</w:t>
      </w:r>
      <w:r w:rsidRPr="00954C37">
        <w:rPr>
          <w:rFonts w:hint="eastAsia"/>
        </w:rPr>
        <w:t xml:space="preserve">e </w:t>
      </w:r>
      <w:r w:rsidRPr="00954C37">
        <w:t>matrix</w:t>
      </w:r>
      <w:r w:rsidRPr="00954C37">
        <w:rPr>
          <w:rFonts w:hint="eastAsia"/>
        </w:rPr>
        <w:t xml:space="preserve"> </w:t>
      </w:r>
      <w:r w:rsidRPr="00954C37">
        <w:rPr>
          <w:noProof/>
          <w:position w:val="-10"/>
        </w:rPr>
        <w:drawing>
          <wp:inline distT="0" distB="0" distL="0" distR="0" wp14:anchorId="3E78FB4D" wp14:editId="424D8639">
            <wp:extent cx="190500" cy="1905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w:t>
      </w:r>
      <w:r w:rsidRPr="00954C37">
        <w:rPr>
          <w:rFonts w:hint="eastAsia"/>
        </w:rPr>
        <w:t xml:space="preserve"> used to </w:t>
      </w:r>
      <w:r w:rsidRPr="00954C37">
        <w:t>map the spatial correlation coefficients in accordance with the antenna element labelling system describe</w:t>
      </w:r>
      <w:r w:rsidRPr="00954C37">
        <w:rPr>
          <w:rFonts w:hint="eastAsia"/>
        </w:rPr>
        <w:t>d</w:t>
      </w:r>
      <w:r w:rsidRPr="00954C37">
        <w:t xml:space="preserve"> </w:t>
      </w:r>
      <w:r w:rsidRPr="00954C37">
        <w:rPr>
          <w:rFonts w:hint="eastAsia"/>
        </w:rPr>
        <w:t xml:space="preserve">in </w:t>
      </w:r>
      <w:r>
        <w:t>I.</w:t>
      </w:r>
      <w:r w:rsidRPr="00954C37">
        <w:t>2.3.2</w:t>
      </w:r>
      <w:r w:rsidRPr="00954C37">
        <w:rPr>
          <w:rFonts w:hint="eastAsia"/>
        </w:rPr>
        <w:t>.</w:t>
      </w:r>
    </w:p>
    <w:p w14:paraId="2E4F3487" w14:textId="77777777" w:rsidR="00992B23" w:rsidRPr="00954C37" w:rsidRDefault="00992B23" w:rsidP="00992B23">
      <w:pPr>
        <w:pStyle w:val="Heading5"/>
        <w:rPr>
          <w:lang w:eastAsia="ko-KR"/>
        </w:rPr>
      </w:pPr>
      <w:bookmarkStart w:id="6396" w:name="_Toc75165502"/>
      <w:bookmarkStart w:id="6397" w:name="_Toc75334426"/>
      <w:bookmarkStart w:id="6398" w:name="_Toc75508620"/>
      <w:bookmarkStart w:id="6399" w:name="_Toc75816359"/>
      <w:bookmarkStart w:id="6400" w:name="_Toc76541517"/>
      <w:bookmarkStart w:id="6401" w:name="_Toc76542084"/>
      <w:bookmarkStart w:id="6402" w:name="_Toc82429974"/>
      <w:bookmarkStart w:id="6403" w:name="_Toc89940225"/>
      <w:bookmarkStart w:id="6404" w:name="_Toc98754551"/>
      <w:bookmarkStart w:id="6405" w:name="_Toc106178365"/>
      <w:bookmarkStart w:id="6406" w:name="_Toc114149083"/>
      <w:bookmarkStart w:id="6407" w:name="_Toc124151328"/>
      <w:bookmarkStart w:id="6408" w:name="_Toc130393868"/>
      <w:bookmarkStart w:id="6409" w:name="_Toc137562255"/>
      <w:bookmarkStart w:id="6410" w:name="_Toc138871397"/>
      <w:bookmarkStart w:id="6411" w:name="_Toc145534847"/>
      <w:bookmarkStart w:id="6412" w:name="_Toc155287620"/>
      <w:bookmarkStart w:id="6413" w:name="_Toc176472989"/>
      <w:bookmarkStart w:id="6414" w:name="_Toc187248220"/>
      <w:bookmarkStart w:id="6415" w:name="_Toc194054570"/>
      <w:bookmarkStart w:id="6416" w:name="_Toc200115846"/>
      <w:r>
        <w:rPr>
          <w:rFonts w:hint="eastAsia"/>
          <w:lang w:eastAsia="ko-KR"/>
        </w:rPr>
        <w:t>I.</w:t>
      </w:r>
      <w:r w:rsidRPr="00954C37">
        <w:rPr>
          <w:rFonts w:hint="eastAsia"/>
          <w:lang w:eastAsia="ko-KR"/>
        </w:rPr>
        <w:t>2.3.2.2</w:t>
      </w:r>
      <w:r w:rsidRPr="00954C37">
        <w:rPr>
          <w:lang w:eastAsia="ko-KR"/>
        </w:rPr>
        <w:tab/>
      </w:r>
      <w:r w:rsidRPr="00954C37">
        <w:rPr>
          <w:rFonts w:hint="eastAsia"/>
          <w:lang w:eastAsia="ko-KR"/>
        </w:rPr>
        <w:t xml:space="preserve">Spatial </w:t>
      </w:r>
      <w:r w:rsidRPr="00954C37">
        <w:rPr>
          <w:lang w:eastAsia="ko-KR"/>
        </w:rPr>
        <w:t xml:space="preserve">correlation matrices </w:t>
      </w:r>
      <w:r w:rsidRPr="00954C37">
        <w:rPr>
          <w:rFonts w:hint="eastAsia"/>
          <w:lang w:eastAsia="ko-KR"/>
        </w:rPr>
        <w:t xml:space="preserve">at </w:t>
      </w:r>
      <w:r>
        <w:rPr>
          <w:lang w:eastAsia="ko-KR"/>
        </w:rPr>
        <w:t>NCR</w:t>
      </w:r>
      <w:r w:rsidRPr="00954C37">
        <w:rPr>
          <w:lang w:eastAsia="ko-KR"/>
        </w:rPr>
        <w:t>-MT</w:t>
      </w:r>
      <w:r w:rsidRPr="00954C37">
        <w:rPr>
          <w:rFonts w:hint="eastAsia"/>
          <w:lang w:eastAsia="ko-KR"/>
        </w:rPr>
        <w:t xml:space="preserve"> and</w:t>
      </w:r>
      <w:r w:rsidRPr="00954C37">
        <w:rPr>
          <w:lang w:eastAsia="ko-KR"/>
        </w:rPr>
        <w:t xml:space="preserve"> </w:t>
      </w:r>
      <w:r>
        <w:rPr>
          <w:lang w:eastAsia="ko-KR"/>
        </w:rPr>
        <w:t>gNB</w:t>
      </w:r>
      <w:r w:rsidRPr="00954C37">
        <w:rPr>
          <w:rFonts w:hint="eastAsia"/>
          <w:lang w:eastAsia="ko-KR"/>
        </w:rPr>
        <w:t xml:space="preserve"> sides</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2F9EDA76" w14:textId="77777777" w:rsidR="00992B23" w:rsidRPr="00954C37" w:rsidRDefault="00992B23" w:rsidP="00992B23">
      <w:pPr>
        <w:pStyle w:val="Heading6"/>
      </w:pPr>
      <w:bookmarkStart w:id="6417" w:name="_Toc75165503"/>
      <w:bookmarkStart w:id="6418" w:name="_Toc75334427"/>
      <w:bookmarkStart w:id="6419" w:name="_Toc75508621"/>
      <w:bookmarkStart w:id="6420" w:name="_Toc75816360"/>
      <w:bookmarkStart w:id="6421" w:name="_Toc76541518"/>
      <w:bookmarkStart w:id="6422" w:name="_Toc76542085"/>
      <w:bookmarkStart w:id="6423" w:name="_Toc82429975"/>
      <w:bookmarkStart w:id="6424" w:name="_Toc89940226"/>
      <w:bookmarkStart w:id="6425" w:name="_Toc98754552"/>
      <w:bookmarkStart w:id="6426" w:name="_Toc106178366"/>
      <w:bookmarkStart w:id="6427" w:name="_Toc114149084"/>
      <w:bookmarkStart w:id="6428" w:name="_Toc124151329"/>
      <w:bookmarkStart w:id="6429" w:name="_Toc130393869"/>
      <w:bookmarkStart w:id="6430" w:name="_Toc137562256"/>
      <w:bookmarkStart w:id="6431" w:name="_Toc138871398"/>
      <w:bookmarkStart w:id="6432" w:name="_Toc145534848"/>
      <w:bookmarkStart w:id="6433" w:name="_Toc155287621"/>
      <w:bookmarkStart w:id="6434" w:name="_Toc176472990"/>
      <w:bookmarkStart w:id="6435" w:name="_Toc187248221"/>
      <w:bookmarkStart w:id="6436" w:name="_Toc194054571"/>
      <w:bookmarkStart w:id="6437" w:name="_Toc200115847"/>
      <w:r>
        <w:t>I.</w:t>
      </w:r>
      <w:r w:rsidRPr="00954C37">
        <w:t>2.3.2.2.1</w:t>
      </w:r>
      <w:r w:rsidRPr="00954C37">
        <w:tab/>
        <w:t xml:space="preserve">Spatial correlation matrices at </w:t>
      </w:r>
      <w:r>
        <w:t>NCR</w:t>
      </w:r>
      <w:r w:rsidRPr="00954C37">
        <w:t>-MT side</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4E56E0B6" w14:textId="728897FB" w:rsidR="00992B23" w:rsidRPr="00954C37" w:rsidRDefault="00992B23" w:rsidP="00992B23">
      <w:r w:rsidRPr="00954C37">
        <w:rPr>
          <w:rFonts w:hint="eastAsia"/>
        </w:rPr>
        <w:t xml:space="preserve">For </w:t>
      </w:r>
      <w:r w:rsidRPr="00954C37">
        <w:t xml:space="preserve">2-antenna </w:t>
      </w:r>
      <w:r w:rsidR="00BC0287">
        <w:t>receiver</w:t>
      </w:r>
      <w:r w:rsidR="00060014">
        <w:t xml:space="preserve"> </w:t>
      </w:r>
      <w:r w:rsidRPr="00954C37">
        <w:t xml:space="preserve">using one pair of cross-polarized antenna elements, </w:t>
      </w:r>
      <w:r w:rsidRPr="00954C37">
        <w:rPr>
          <w:noProof/>
          <w:position w:val="-10"/>
        </w:rPr>
        <w:drawing>
          <wp:inline distT="0" distB="0" distL="0" distR="0" wp14:anchorId="53BEF799" wp14:editId="602D8484">
            <wp:extent cx="482600" cy="190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954C37">
        <w:rPr>
          <w:rFonts w:hint="eastAsia"/>
        </w:rPr>
        <w:t>.</w:t>
      </w:r>
    </w:p>
    <w:p w14:paraId="75F775C3" w14:textId="7D3B60B5" w:rsidR="00992B23" w:rsidRPr="00954C37" w:rsidRDefault="00992B23" w:rsidP="00992B23">
      <w:pPr>
        <w:rPr>
          <w:rFonts w:eastAsia="Malgun Gothic"/>
        </w:rPr>
      </w:pPr>
      <w:r w:rsidRPr="00954C37">
        <w:t xml:space="preserve">For 4-antenna </w:t>
      </w:r>
      <w:r w:rsidR="00060014">
        <w:t xml:space="preserve">receiver </w:t>
      </w:r>
      <w:r w:rsidRPr="00954C37">
        <w:t xml:space="preserve">using two pairs of cross-polarized antenna elements, </w:t>
      </w:r>
      <w:r w:rsidRPr="00954C37">
        <w:rPr>
          <w:noProof/>
          <w:position w:val="-30"/>
        </w:rPr>
        <w:drawing>
          <wp:inline distT="0" distB="0" distL="0" distR="0" wp14:anchorId="4D41B749" wp14:editId="6D21449B">
            <wp:extent cx="914400" cy="469900"/>
            <wp:effectExtent l="0" t="0" r="0" b="635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69900"/>
                    </a:xfrm>
                    <a:prstGeom prst="rect">
                      <a:avLst/>
                    </a:prstGeom>
                    <a:noFill/>
                    <a:ln>
                      <a:noFill/>
                    </a:ln>
                  </pic:spPr>
                </pic:pic>
              </a:graphicData>
            </a:graphic>
          </wp:inline>
        </w:drawing>
      </w:r>
      <w:r w:rsidRPr="00954C37">
        <w:t>.</w:t>
      </w:r>
    </w:p>
    <w:p w14:paraId="24E855BC" w14:textId="77777777" w:rsidR="00C27EC9" w:rsidRDefault="00992B23" w:rsidP="00C27EC9">
      <w:pPr>
        <w:pStyle w:val="Heading6"/>
      </w:pPr>
      <w:bookmarkStart w:id="6438" w:name="_Toc75165504"/>
      <w:bookmarkStart w:id="6439" w:name="_Toc75334428"/>
      <w:bookmarkStart w:id="6440" w:name="_Toc75508622"/>
      <w:bookmarkStart w:id="6441" w:name="_Toc75816361"/>
      <w:bookmarkStart w:id="6442" w:name="_Toc76541519"/>
      <w:bookmarkStart w:id="6443" w:name="_Toc76542086"/>
      <w:bookmarkStart w:id="6444" w:name="_Toc82429976"/>
      <w:bookmarkStart w:id="6445" w:name="_Toc89940227"/>
      <w:bookmarkStart w:id="6446" w:name="_Toc98754553"/>
      <w:bookmarkStart w:id="6447" w:name="_Toc106178367"/>
      <w:bookmarkStart w:id="6448" w:name="_Toc114149085"/>
      <w:bookmarkStart w:id="6449" w:name="_Toc124151330"/>
      <w:bookmarkStart w:id="6450" w:name="_Toc130393870"/>
      <w:bookmarkStart w:id="6451" w:name="_Toc137562257"/>
      <w:bookmarkStart w:id="6452" w:name="_Toc138871399"/>
      <w:bookmarkStart w:id="6453" w:name="_Toc145534849"/>
      <w:bookmarkStart w:id="6454" w:name="_Toc155287622"/>
      <w:bookmarkStart w:id="6455" w:name="_Toc176472991"/>
      <w:bookmarkStart w:id="6456" w:name="_Toc187248222"/>
      <w:bookmarkStart w:id="6457" w:name="_Toc194054572"/>
      <w:bookmarkStart w:id="6458" w:name="_Toc200115848"/>
      <w:r>
        <w:t>I.</w:t>
      </w:r>
      <w:r w:rsidRPr="00954C37">
        <w:t>2.3.2.2.2</w:t>
      </w:r>
      <w:r w:rsidRPr="00954C37">
        <w:tab/>
        <w:t xml:space="preserve">Spatial correlation matrices at </w:t>
      </w:r>
      <w:r>
        <w:t>gNB</w:t>
      </w:r>
      <w:r w:rsidRPr="00954C37">
        <w:t xml:space="preserve"> side</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316DBD44" w14:textId="002DCF76" w:rsidR="00992B23" w:rsidRPr="00954C37" w:rsidRDefault="00C27EC9" w:rsidP="00F13BAD">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787CA440" wp14:editId="60B628E8">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4C19C251" w14:textId="0B0D872D" w:rsidR="00992B23" w:rsidRPr="00954C37" w:rsidRDefault="00992B23" w:rsidP="001E4ACD">
      <w:r w:rsidRPr="00954C37">
        <w:t xml:space="preserve">For 2-antenna </w:t>
      </w:r>
      <w:r w:rsidR="00973ABD">
        <w:t xml:space="preserve">transmitter </w:t>
      </w:r>
      <w:r w:rsidRPr="00954C37">
        <w:t>using one pair of cross-polarized antenna elements,</w:t>
      </w:r>
      <w:r w:rsidRPr="00954C37">
        <w:rPr>
          <w:rFonts w:hint="eastAsia"/>
        </w:rPr>
        <w:t xml:space="preserve"> </w:t>
      </w:r>
      <w:r w:rsidRPr="00954C37">
        <w:rPr>
          <w:rFonts w:ascii="Arial" w:hAnsi="Arial" w:cs="Arial"/>
          <w:b/>
          <w:noProof/>
          <w:position w:val="-14"/>
          <w:sz w:val="28"/>
          <w:szCs w:val="28"/>
        </w:rPr>
        <w:drawing>
          <wp:inline distT="0" distB="0" distL="0" distR="0" wp14:anchorId="3051ED63" wp14:editId="520CCB33">
            <wp:extent cx="565150" cy="279400"/>
            <wp:effectExtent l="0" t="0" r="6350" b="635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65150" cy="279400"/>
                    </a:xfrm>
                    <a:prstGeom prst="rect">
                      <a:avLst/>
                    </a:prstGeom>
                    <a:noFill/>
                    <a:ln>
                      <a:noFill/>
                    </a:ln>
                  </pic:spPr>
                </pic:pic>
              </a:graphicData>
            </a:graphic>
          </wp:inline>
        </w:drawing>
      </w:r>
      <w:r w:rsidRPr="00954C37">
        <w:t>.</w:t>
      </w:r>
    </w:p>
    <w:p w14:paraId="13406BF4" w14:textId="77777777" w:rsidR="00992B23" w:rsidRPr="00954C37" w:rsidRDefault="00992B23" w:rsidP="00992B23">
      <w:pPr>
        <w:pStyle w:val="Heading5"/>
        <w:rPr>
          <w:lang w:eastAsia="ko-KR"/>
        </w:rPr>
      </w:pPr>
      <w:bookmarkStart w:id="6459" w:name="_Toc75165505"/>
      <w:bookmarkStart w:id="6460" w:name="_Toc75334429"/>
      <w:bookmarkStart w:id="6461" w:name="_Toc75508623"/>
      <w:bookmarkStart w:id="6462" w:name="_Toc75816362"/>
      <w:bookmarkStart w:id="6463" w:name="_Toc76541520"/>
      <w:bookmarkStart w:id="6464" w:name="_Toc76542087"/>
      <w:bookmarkStart w:id="6465" w:name="_Toc82429977"/>
      <w:bookmarkStart w:id="6466" w:name="_Toc89940228"/>
      <w:bookmarkStart w:id="6467" w:name="_Toc98754554"/>
      <w:bookmarkStart w:id="6468" w:name="_Toc106178368"/>
      <w:bookmarkStart w:id="6469" w:name="_Toc114149086"/>
      <w:bookmarkStart w:id="6470" w:name="_Toc124151331"/>
      <w:bookmarkStart w:id="6471" w:name="_Toc130393871"/>
      <w:bookmarkStart w:id="6472" w:name="_Toc137562258"/>
      <w:bookmarkStart w:id="6473" w:name="_Toc138871400"/>
      <w:bookmarkStart w:id="6474" w:name="_Toc145534850"/>
      <w:bookmarkStart w:id="6475" w:name="_Toc155287623"/>
      <w:bookmarkStart w:id="6476" w:name="_Toc176472992"/>
      <w:bookmarkStart w:id="6477" w:name="_Toc187248223"/>
      <w:bookmarkStart w:id="6478" w:name="_Toc194054573"/>
      <w:bookmarkStart w:id="6479" w:name="_Toc200115849"/>
      <w:r>
        <w:rPr>
          <w:rFonts w:hint="eastAsia"/>
          <w:lang w:eastAsia="ko-KR"/>
        </w:rPr>
        <w:t>I.</w:t>
      </w:r>
      <w:r w:rsidRPr="00954C37">
        <w:rPr>
          <w:rFonts w:hint="eastAsia"/>
          <w:lang w:eastAsia="ko-KR"/>
        </w:rPr>
        <w:t>2.3.2.3</w:t>
      </w:r>
      <w:r w:rsidRPr="00954C37">
        <w:rPr>
          <w:lang w:eastAsia="ko-KR"/>
        </w:rPr>
        <w:tab/>
        <w:t>MIMO correlation matrices using cross polarized antennas</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297A30E8" w14:textId="77777777" w:rsidR="00992B23" w:rsidRPr="00954C37" w:rsidRDefault="00992B23" w:rsidP="00992B23">
      <w:r w:rsidRPr="00954C37">
        <w:t xml:space="preserve">The values for parameters </w:t>
      </w:r>
      <w:r w:rsidRPr="00954C37">
        <w:rPr>
          <w:i/>
        </w:rPr>
        <w:t>α</w:t>
      </w:r>
      <w:r w:rsidRPr="00954C37">
        <w:rPr>
          <w:rFonts w:hint="eastAsia"/>
        </w:rPr>
        <w:t xml:space="preserve">, </w:t>
      </w:r>
      <w:r w:rsidRPr="00954C37">
        <w:rPr>
          <w:i/>
        </w:rPr>
        <w:t>β</w:t>
      </w:r>
      <w:r w:rsidRPr="00954C37">
        <w:rPr>
          <w:rFonts w:hint="eastAsia"/>
        </w:rPr>
        <w:t xml:space="preserve"> and </w:t>
      </w:r>
      <w:r w:rsidRPr="00954C37">
        <w:rPr>
          <w:i/>
        </w:rPr>
        <w:t>γ</w:t>
      </w:r>
      <w:r w:rsidRPr="00954C37">
        <w:rPr>
          <w:rFonts w:hint="eastAsia"/>
        </w:rPr>
        <w:t xml:space="preserve"> </w:t>
      </w:r>
      <w:r w:rsidRPr="00954C37">
        <w:t xml:space="preserve">for </w:t>
      </w:r>
      <w:r w:rsidRPr="00954C37">
        <w:rPr>
          <w:rFonts w:hint="eastAsia"/>
        </w:rPr>
        <w:t>low</w:t>
      </w:r>
      <w:r w:rsidRPr="00954C37">
        <w:t xml:space="preserve"> spatial correlation are given in table </w:t>
      </w:r>
      <w:r>
        <w:t>I.</w:t>
      </w:r>
      <w:r w:rsidRPr="00954C37">
        <w:t>2</w:t>
      </w:r>
      <w:r w:rsidRPr="00954C37">
        <w:rPr>
          <w:rFonts w:hint="eastAsia"/>
        </w:rPr>
        <w:t>.3.2</w:t>
      </w:r>
      <w:r w:rsidRPr="00954C37">
        <w:t>.</w:t>
      </w:r>
      <w:r w:rsidRPr="00954C37">
        <w:rPr>
          <w:rFonts w:hint="eastAsia"/>
        </w:rPr>
        <w:t>3-1</w:t>
      </w:r>
      <w:r w:rsidRPr="00954C37">
        <w:t>.</w:t>
      </w:r>
    </w:p>
    <w:p w14:paraId="4FB2EFC6" w14:textId="77777777" w:rsidR="00992B23" w:rsidRPr="00954C37" w:rsidRDefault="00992B23" w:rsidP="00992B23">
      <w:pPr>
        <w:pStyle w:val="TH"/>
      </w:pPr>
      <w:r w:rsidRPr="00954C37">
        <w:t xml:space="preserve">Table </w:t>
      </w:r>
      <w:r>
        <w:t>I.</w:t>
      </w:r>
      <w:r w:rsidRPr="00954C37">
        <w:t>2</w:t>
      </w:r>
      <w:r w:rsidRPr="00954C37">
        <w:rPr>
          <w:rFonts w:hint="eastAsia"/>
        </w:rPr>
        <w:t>.3.2.3</w:t>
      </w:r>
      <w:r w:rsidRPr="00954C37">
        <w:t xml:space="preserve">-1: </w:t>
      </w:r>
      <w:r w:rsidRPr="00954C37">
        <w:rPr>
          <w:rFonts w:hint="eastAsia"/>
        </w:rPr>
        <w:t>V</w:t>
      </w:r>
      <w:r w:rsidRPr="00954C37">
        <w:t>alues for parameters α</w:t>
      </w:r>
      <w:r w:rsidRPr="00954C37">
        <w:rPr>
          <w:rFonts w:hint="eastAsia"/>
        </w:rPr>
        <w:t xml:space="preserve">, </w:t>
      </w:r>
      <w:r w:rsidRPr="00954C37">
        <w:rPr>
          <w:rFonts w:ascii="Symbol" w:hAnsi="Symbol"/>
        </w:rPr>
        <w:t></w:t>
      </w:r>
      <w:r w:rsidRPr="00954C37">
        <w:rPr>
          <w:rFonts w:hint="eastAsia"/>
        </w:rPr>
        <w:t xml:space="preserve"> and </w:t>
      </w:r>
      <w:r w:rsidRPr="00954C3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0"/>
        <w:gridCol w:w="3119"/>
        <w:gridCol w:w="2442"/>
      </w:tblGrid>
      <w:tr w:rsidR="00992B23" w:rsidRPr="00954C37" w14:paraId="4993007F" w14:textId="77777777" w:rsidTr="00AC0635">
        <w:trPr>
          <w:cantSplit/>
          <w:jc w:val="center"/>
        </w:trPr>
        <w:tc>
          <w:tcPr>
            <w:tcW w:w="8571" w:type="dxa"/>
            <w:gridSpan w:val="3"/>
          </w:tcPr>
          <w:p w14:paraId="1EA56150" w14:textId="77777777" w:rsidR="00992B23" w:rsidRPr="00981029" w:rsidRDefault="00992B23" w:rsidP="00AC0635">
            <w:pPr>
              <w:pStyle w:val="TAH"/>
            </w:pPr>
            <w:r w:rsidRPr="00981029">
              <w:rPr>
                <w:rFonts w:hint="eastAsia"/>
              </w:rPr>
              <w:t>Low</w:t>
            </w:r>
            <w:r w:rsidRPr="00981029">
              <w:t xml:space="preserve"> spatial correlation</w:t>
            </w:r>
          </w:p>
        </w:tc>
      </w:tr>
      <w:tr w:rsidR="00992B23" w:rsidRPr="00954C37" w14:paraId="420F9ACB" w14:textId="77777777" w:rsidTr="00AC0635">
        <w:trPr>
          <w:cantSplit/>
          <w:jc w:val="center"/>
        </w:trPr>
        <w:tc>
          <w:tcPr>
            <w:tcW w:w="3010" w:type="dxa"/>
          </w:tcPr>
          <w:p w14:paraId="2786D816" w14:textId="77777777" w:rsidR="00992B23" w:rsidRPr="00954C37" w:rsidRDefault="00992B23" w:rsidP="00AC0635">
            <w:pPr>
              <w:pStyle w:val="TAC"/>
            </w:pPr>
            <w:r w:rsidRPr="00954C37">
              <w:t>Α</w:t>
            </w:r>
          </w:p>
        </w:tc>
        <w:tc>
          <w:tcPr>
            <w:tcW w:w="3119" w:type="dxa"/>
          </w:tcPr>
          <w:p w14:paraId="7B1C968F" w14:textId="77777777" w:rsidR="00992B23" w:rsidRPr="00954C37" w:rsidRDefault="00992B23" w:rsidP="00AC0635">
            <w:pPr>
              <w:pStyle w:val="TAC"/>
            </w:pPr>
            <w:r w:rsidRPr="00954C37">
              <w:rPr>
                <w:rFonts w:ascii="Symbol" w:hAnsi="Symbol"/>
              </w:rPr>
              <w:t></w:t>
            </w:r>
          </w:p>
        </w:tc>
        <w:tc>
          <w:tcPr>
            <w:tcW w:w="2442" w:type="dxa"/>
          </w:tcPr>
          <w:p w14:paraId="12C8F299" w14:textId="77777777" w:rsidR="00992B23" w:rsidRPr="00954C37" w:rsidRDefault="00992B23" w:rsidP="00AC0635">
            <w:pPr>
              <w:pStyle w:val="TAC"/>
            </w:pPr>
            <w:r w:rsidRPr="00954C37">
              <w:t>γ</w:t>
            </w:r>
          </w:p>
        </w:tc>
      </w:tr>
      <w:tr w:rsidR="00992B23" w:rsidRPr="00954C37" w14:paraId="114B6A4F" w14:textId="77777777" w:rsidTr="00AC0635">
        <w:trPr>
          <w:cantSplit/>
          <w:jc w:val="center"/>
        </w:trPr>
        <w:tc>
          <w:tcPr>
            <w:tcW w:w="3010" w:type="dxa"/>
          </w:tcPr>
          <w:p w14:paraId="6BB234F6" w14:textId="77777777" w:rsidR="00992B23" w:rsidRPr="00954C37" w:rsidRDefault="00992B23" w:rsidP="00AC0635">
            <w:pPr>
              <w:pStyle w:val="TAC"/>
            </w:pPr>
            <w:r w:rsidRPr="00954C37">
              <w:t>0</w:t>
            </w:r>
          </w:p>
        </w:tc>
        <w:tc>
          <w:tcPr>
            <w:tcW w:w="3119" w:type="dxa"/>
          </w:tcPr>
          <w:p w14:paraId="2EA6ABB1" w14:textId="77777777" w:rsidR="00992B23" w:rsidRPr="00954C37" w:rsidRDefault="00992B23" w:rsidP="00AC0635">
            <w:pPr>
              <w:pStyle w:val="TAC"/>
            </w:pPr>
            <w:r w:rsidRPr="00954C37">
              <w:t>0</w:t>
            </w:r>
          </w:p>
        </w:tc>
        <w:tc>
          <w:tcPr>
            <w:tcW w:w="2442" w:type="dxa"/>
          </w:tcPr>
          <w:p w14:paraId="4B15758C" w14:textId="77777777" w:rsidR="00992B23" w:rsidRPr="00954C37" w:rsidRDefault="00992B23" w:rsidP="00AC0635">
            <w:pPr>
              <w:pStyle w:val="TAC"/>
            </w:pPr>
            <w:r w:rsidRPr="00954C37">
              <w:rPr>
                <w:rFonts w:hint="eastAsia"/>
              </w:rPr>
              <w:t>0</w:t>
            </w:r>
          </w:p>
        </w:tc>
      </w:tr>
      <w:tr w:rsidR="00992B23" w:rsidRPr="00954C37" w14:paraId="191CE7DC" w14:textId="77777777" w:rsidTr="00AC0635">
        <w:trPr>
          <w:cantSplit/>
          <w:jc w:val="center"/>
        </w:trPr>
        <w:tc>
          <w:tcPr>
            <w:tcW w:w="8571" w:type="dxa"/>
            <w:gridSpan w:val="3"/>
          </w:tcPr>
          <w:p w14:paraId="153A0223" w14:textId="77777777" w:rsidR="00992B23" w:rsidRPr="00954C37" w:rsidRDefault="00992B23" w:rsidP="00AC0635">
            <w:pPr>
              <w:pStyle w:val="TAN"/>
            </w:pPr>
            <w:r w:rsidRPr="00954C37">
              <w:rPr>
                <w:caps/>
              </w:rPr>
              <w:t>Note</w:t>
            </w:r>
            <w:r w:rsidRPr="00954C37">
              <w:t xml:space="preserve"> 1:</w:t>
            </w:r>
            <w:r w:rsidRPr="00954C37">
              <w:tab/>
              <w:t xml:space="preserve">Value of </w:t>
            </w:r>
            <w:r w:rsidRPr="00954C37">
              <w:rPr>
                <w:i/>
              </w:rPr>
              <w:t>α</w:t>
            </w:r>
            <w:r w:rsidRPr="00954C37">
              <w:rPr>
                <w:rFonts w:hint="eastAsia"/>
              </w:rPr>
              <w:t xml:space="preserve"> </w:t>
            </w:r>
            <w:r w:rsidRPr="00954C37">
              <w:t>applies when more than one pair of cross-polarized antenna elements at gNB side.</w:t>
            </w:r>
          </w:p>
          <w:p w14:paraId="6D70BD59" w14:textId="77777777" w:rsidR="00992B23" w:rsidRPr="00954C37" w:rsidRDefault="00992B23" w:rsidP="00AC0635">
            <w:pPr>
              <w:pStyle w:val="TAN"/>
            </w:pPr>
            <w:r w:rsidRPr="00954C37">
              <w:rPr>
                <w:caps/>
              </w:rPr>
              <w:t>Note</w:t>
            </w:r>
            <w:r w:rsidRPr="00954C37">
              <w:t xml:space="preserve"> 2:</w:t>
            </w:r>
            <w:r w:rsidRPr="00954C37">
              <w:tab/>
              <w:t xml:space="preserve">Value of </w:t>
            </w:r>
            <w:r w:rsidRPr="00954C37">
              <w:rPr>
                <w:i/>
              </w:rPr>
              <w:t>β</w:t>
            </w:r>
            <w:r w:rsidRPr="00954C37">
              <w:t xml:space="preserve"> applies when more than one pair of cross-polarized antenna elements at UE side.</w:t>
            </w:r>
          </w:p>
        </w:tc>
      </w:tr>
    </w:tbl>
    <w:p w14:paraId="04F7A563" w14:textId="77777777" w:rsidR="00992B23" w:rsidRPr="00954C37" w:rsidRDefault="00992B23" w:rsidP="00992B23"/>
    <w:p w14:paraId="68AD20EA" w14:textId="77777777" w:rsidR="00992B23" w:rsidRPr="00954C37" w:rsidRDefault="00992B23" w:rsidP="00992B23"/>
    <w:p w14:paraId="54D4994F" w14:textId="77777777" w:rsidR="00992B23" w:rsidRPr="00954C37" w:rsidRDefault="00992B23" w:rsidP="00992B23">
      <w:pPr>
        <w:pStyle w:val="Heading5"/>
      </w:pPr>
      <w:bookmarkStart w:id="6480" w:name="_Toc124377555"/>
      <w:bookmarkStart w:id="6481" w:name="_Toc123936538"/>
      <w:bookmarkStart w:id="6482" w:name="_Toc114566226"/>
      <w:bookmarkStart w:id="6483" w:name="_Toc107477365"/>
      <w:bookmarkStart w:id="6484" w:name="_Toc107420067"/>
      <w:bookmarkStart w:id="6485" w:name="_Toc107235097"/>
      <w:bookmarkStart w:id="6486" w:name="_Toc107233479"/>
      <w:bookmarkStart w:id="6487" w:name="_Toc106737712"/>
      <w:bookmarkStart w:id="6488" w:name="_Toc106543614"/>
      <w:bookmarkStart w:id="6489" w:name="_Toc98849760"/>
      <w:bookmarkStart w:id="6490" w:name="_Toc91440970"/>
      <w:bookmarkStart w:id="6491" w:name="_Toc83742480"/>
      <w:bookmarkStart w:id="6492" w:name="_Toc76653207"/>
      <w:bookmarkStart w:id="6493" w:name="_Toc76652363"/>
      <w:bookmarkStart w:id="6494" w:name="_Toc76572496"/>
      <w:bookmarkStart w:id="6495" w:name="_Toc76298484"/>
      <w:bookmarkStart w:id="6496" w:name="_Toc67918409"/>
      <w:bookmarkStart w:id="6497" w:name="_Toc61121213"/>
      <w:bookmarkStart w:id="6498" w:name="_Toc53176885"/>
      <w:bookmarkStart w:id="6499" w:name="_Toc137562259"/>
      <w:bookmarkStart w:id="6500" w:name="_Toc138871401"/>
      <w:bookmarkStart w:id="6501" w:name="_Toc145534851"/>
      <w:bookmarkStart w:id="6502" w:name="_Toc155287624"/>
      <w:bookmarkStart w:id="6503" w:name="_Toc176472993"/>
      <w:bookmarkStart w:id="6504" w:name="_Toc187248224"/>
      <w:bookmarkStart w:id="6505" w:name="_Toc194054574"/>
      <w:bookmarkStart w:id="6506" w:name="_Toc200115850"/>
      <w:r>
        <w:t>I.</w:t>
      </w:r>
      <w:r w:rsidRPr="00954C37">
        <w:t>2.3.2.4</w:t>
      </w:r>
      <w:r w:rsidRPr="00954C37">
        <w:rPr>
          <w:lang w:eastAsia="zh-CN"/>
        </w:rPr>
        <w:tab/>
      </w:r>
      <w:r w:rsidRPr="00954C37">
        <w:t>Beam steering approach</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7B0A3F8A" w14:textId="77777777" w:rsidR="00992B23" w:rsidRPr="00954C37" w:rsidRDefault="00992B23" w:rsidP="00992B23">
      <w:r w:rsidRPr="00954C37">
        <w:t xml:space="preserve">For the 2D cross-polarized antenna array at gNB, given the channel spatial correlation matrix in </w:t>
      </w:r>
      <w:r>
        <w:t>I.</w:t>
      </w:r>
      <w:r w:rsidRPr="00954C37">
        <w:t xml:space="preserve">2.3.2.1, </w:t>
      </w:r>
      <w:r>
        <w:t>I.</w:t>
      </w:r>
      <w:r w:rsidRPr="00954C37">
        <w:t xml:space="preserve">2.3.2.2 and </w:t>
      </w:r>
      <w:r>
        <w:t>I.</w:t>
      </w:r>
      <w:r w:rsidRPr="00954C37">
        <w:t xml:space="preserve">2.3.2.3, the corresponding random channel matrix </w:t>
      </w:r>
      <w:r w:rsidRPr="00954C37">
        <w:rPr>
          <w:i/>
        </w:rPr>
        <w:t>H</w:t>
      </w:r>
      <w:r w:rsidRPr="00954C37">
        <w:t xml:space="preserve"> can be calculated. The signal model for the </w:t>
      </w:r>
      <w:r w:rsidRPr="00954C37">
        <w:rPr>
          <w:i/>
        </w:rPr>
        <w:t>k</w:t>
      </w:r>
      <w:r w:rsidRPr="00954C37">
        <w:t>-th slot is denoted as</w:t>
      </w:r>
    </w:p>
    <w:p w14:paraId="53349B26"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710" w:dyaOrig="435" w14:anchorId="385B2927">
          <v:shape id="_x0000_i1271" type="#_x0000_t75" style="width:88pt;height:20.65pt" o:ole="">
            <v:imagedata r:id="rId154" o:title=""/>
          </v:shape>
          <o:OLEObject Type="Embed" ProgID="Equation.3" ShapeID="_x0000_i1271" DrawAspect="Content" ObjectID="_1826989909" r:id="rId155"/>
        </w:object>
      </w:r>
    </w:p>
    <w:p w14:paraId="2430F120" w14:textId="77777777" w:rsidR="00992B23" w:rsidRPr="00954C37" w:rsidRDefault="00992B23" w:rsidP="00992B23">
      <w:r w:rsidRPr="00954C37">
        <w:t>And the steering matrix is further expressed as following:</w:t>
      </w:r>
    </w:p>
    <w:p w14:paraId="049F16D2"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3435" w:dyaOrig="675" w14:anchorId="1C468208">
          <v:shape id="_x0000_i1272" type="#_x0000_t75" style="width:170pt;height:36.65pt" o:ole="">
            <v:imagedata r:id="rId156" o:title=""/>
          </v:shape>
          <o:OLEObject Type="Embed" ProgID="Equation.3" ShapeID="_x0000_i1272" DrawAspect="Content" ObjectID="_1826989910" r:id="rId157"/>
        </w:object>
      </w:r>
    </w:p>
    <w:p w14:paraId="663B209F" w14:textId="77777777" w:rsidR="00992B23" w:rsidRPr="00954C37" w:rsidRDefault="00992B23" w:rsidP="00992B23">
      <w:r w:rsidRPr="00954C37">
        <w:t>where</w:t>
      </w:r>
    </w:p>
    <w:p w14:paraId="055F65A8" w14:textId="77777777" w:rsidR="00992B23" w:rsidRPr="00954C37" w:rsidRDefault="00992B23" w:rsidP="00992B23">
      <w:pPr>
        <w:pStyle w:val="B1"/>
      </w:pPr>
      <w:r w:rsidRPr="00954C37">
        <w:t>-</w:t>
      </w:r>
      <w:r w:rsidRPr="00954C37">
        <w:tab/>
      </w:r>
      <w:r w:rsidRPr="00954C37">
        <w:rPr>
          <w:i/>
        </w:rPr>
        <w:t>H</w:t>
      </w:r>
      <w:r w:rsidRPr="00954C37">
        <w:t xml:space="preserve"> is the</w:t>
      </w:r>
      <w:r w:rsidRPr="00954C37">
        <w:rPr>
          <w:i/>
        </w:rPr>
        <w:t xml:space="preserve"> N</w:t>
      </w:r>
      <w:r w:rsidRPr="00954C37">
        <w:rPr>
          <w:i/>
        </w:rPr>
        <w:softHyphen/>
        <w:t>r</w:t>
      </w:r>
      <w:r w:rsidRPr="00954C37">
        <w:t>×</w:t>
      </w:r>
      <w:r w:rsidRPr="00954C37">
        <w:rPr>
          <w:i/>
        </w:rPr>
        <w:t xml:space="preserve">Nt </w:t>
      </w:r>
      <w:r w:rsidRPr="00954C37">
        <w:t>channel matrix per subcarrier.</w:t>
      </w:r>
    </w:p>
    <w:p w14:paraId="37CB951B" w14:textId="77777777" w:rsidR="00992B23" w:rsidRPr="00954C37" w:rsidRDefault="00992B23" w:rsidP="00992B23">
      <w:pPr>
        <w:pStyle w:val="B1"/>
      </w:pPr>
      <w:r w:rsidRPr="00954C37">
        <w:t>-</w:t>
      </w:r>
      <w:r w:rsidRPr="00954C37">
        <w:tab/>
      </w:r>
      <w:r w:rsidRPr="00954C37">
        <w:rPr>
          <w:position w:val="-16"/>
        </w:rPr>
        <w:object w:dxaOrig="645" w:dyaOrig="435" w14:anchorId="57F71D9C">
          <v:shape id="_x0000_i1273" type="#_x0000_t75" style="width:31.35pt;height:20.65pt" o:ole="">
            <v:imagedata r:id="rId158" o:title=""/>
          </v:shape>
          <o:OLEObject Type="Embed" ProgID="Equation.3" ShapeID="_x0000_i1273" DrawAspect="Content" ObjectID="_1826989911" r:id="rId159"/>
        </w:object>
      </w:r>
      <w:r w:rsidRPr="00954C37">
        <w:t xml:space="preserve"> is the steering matrix,</w:t>
      </w:r>
    </w:p>
    <w:p w14:paraId="1823F3B2" w14:textId="77777777" w:rsidR="00992B23" w:rsidRPr="00954C37" w:rsidRDefault="00992B23" w:rsidP="00992B23">
      <w:pPr>
        <w:pStyle w:val="B1"/>
      </w:pPr>
      <w:r w:rsidRPr="00954C37">
        <w:t>-</w:t>
      </w:r>
      <w:r w:rsidRPr="00954C37">
        <w:tab/>
      </w:r>
      <w:r w:rsidRPr="00954C37">
        <w:rPr>
          <w:position w:val="-16"/>
        </w:rPr>
        <w:object w:dxaOrig="795" w:dyaOrig="435" w14:anchorId="3E37C60F">
          <v:shape id="_x0000_i1274" type="#_x0000_t75" style="width:40.65pt;height:20.65pt" o:ole="">
            <v:imagedata r:id="rId160" o:title=""/>
          </v:shape>
          <o:OLEObject Type="Embed" ProgID="Equation.3" ShapeID="_x0000_i1274" DrawAspect="Content" ObjectID="_1826989912" r:id="rId161"/>
        </w:object>
      </w:r>
      <w:r w:rsidRPr="00954C37">
        <w:t xml:space="preserve"> is the steering matrix in first dimension with same polarization,</w:t>
      </w:r>
    </w:p>
    <w:p w14:paraId="3648A0B2" w14:textId="77777777" w:rsidR="00992B23" w:rsidRPr="00954C37" w:rsidRDefault="00992B23" w:rsidP="00992B23">
      <w:pPr>
        <w:pStyle w:val="B1"/>
      </w:pPr>
      <w:r w:rsidRPr="00954C37">
        <w:t>-</w:t>
      </w:r>
      <w:r w:rsidRPr="00954C37">
        <w:tab/>
      </w:r>
      <w:r w:rsidRPr="00954C37">
        <w:rPr>
          <w:position w:val="-16"/>
        </w:rPr>
        <w:object w:dxaOrig="825" w:dyaOrig="435" w14:anchorId="7CB605DC">
          <v:shape id="_x0000_i1275" type="#_x0000_t75" style="width:40.65pt;height:20.65pt" o:ole="">
            <v:imagedata r:id="rId162" o:title=""/>
          </v:shape>
          <o:OLEObject Type="Embed" ProgID="Equation.3" ShapeID="_x0000_i1275" DrawAspect="Content" ObjectID="_1826989913" r:id="rId163"/>
        </w:object>
      </w:r>
      <w:r w:rsidRPr="00954C37">
        <w:t xml:space="preserve"> is the steering matrix in second dimension with same polarization,</w:t>
      </w:r>
    </w:p>
    <w:p w14:paraId="1B49ACE0" w14:textId="77777777" w:rsidR="00992B23" w:rsidRPr="00954C37" w:rsidRDefault="00992B23" w:rsidP="00992B23">
      <w:pPr>
        <w:pStyle w:val="B1"/>
      </w:pPr>
      <w:r w:rsidRPr="00954C37">
        <w:t>-</w:t>
      </w:r>
      <w:r w:rsidRPr="00954C37">
        <w:tab/>
      </w:r>
      <w:r w:rsidRPr="00954C37">
        <w:rPr>
          <w:position w:val="-10"/>
        </w:rPr>
        <w:object w:dxaOrig="270" w:dyaOrig="390" w14:anchorId="6E0BD602">
          <v:shape id="_x0000_i1276" type="#_x0000_t75" style="width:15.35pt;height:20.65pt" o:ole="">
            <v:imagedata r:id="rId164" o:title=""/>
          </v:shape>
          <o:OLEObject Type="Embed" ProgID="Equation.3" ShapeID="_x0000_i1276" DrawAspect="Content" ObjectID="_1826989914" r:id="rId165"/>
        </w:object>
      </w:r>
      <w:r w:rsidRPr="00954C37">
        <w:t xml:space="preserve"> is the number of antenna elements in first dimension with same polarization,</w:t>
      </w:r>
    </w:p>
    <w:p w14:paraId="7479C98A" w14:textId="77777777" w:rsidR="00992B23" w:rsidRPr="00954C37" w:rsidRDefault="00992B23" w:rsidP="00992B23">
      <w:pPr>
        <w:pStyle w:val="B1"/>
      </w:pPr>
      <w:r w:rsidRPr="00954C37">
        <w:t>-</w:t>
      </w:r>
      <w:r w:rsidRPr="00954C37">
        <w:tab/>
      </w:r>
      <w:r w:rsidRPr="00954C37">
        <w:rPr>
          <w:position w:val="-10"/>
        </w:rPr>
        <w:object w:dxaOrig="315" w:dyaOrig="390" w14:anchorId="571E0C20">
          <v:shape id="_x0000_i1277" type="#_x0000_t75" style="width:15.35pt;height:20.65pt" o:ole="">
            <v:imagedata r:id="rId166" o:title=""/>
          </v:shape>
          <o:OLEObject Type="Embed" ProgID="Equation.3" ShapeID="_x0000_i1277" DrawAspect="Content" ObjectID="_1826989915" r:id="rId167"/>
        </w:object>
      </w:r>
      <w:r w:rsidRPr="00954C37">
        <w:t xml:space="preserve"> is the number of antenna elements in second dimension with same polarization,</w:t>
      </w:r>
    </w:p>
    <w:p w14:paraId="7F35ADDD" w14:textId="77777777" w:rsidR="00992B23" w:rsidRPr="00954C37" w:rsidRDefault="00992B23" w:rsidP="00992B23">
      <w:pPr>
        <w:pStyle w:val="B1"/>
      </w:pPr>
      <w:r w:rsidRPr="00954C37">
        <w:t>-</w:t>
      </w:r>
      <w:r w:rsidRPr="00954C37">
        <w:tab/>
        <w:t xml:space="preserve">For antenna array with only one direction, number of antenna element in second direction </w:t>
      </w:r>
      <w:r w:rsidRPr="00954C37">
        <w:rPr>
          <w:position w:val="-10"/>
        </w:rPr>
        <w:object w:dxaOrig="315" w:dyaOrig="390" w14:anchorId="36C41C24">
          <v:shape id="_x0000_i1278" type="#_x0000_t75" style="width:15.35pt;height:20.65pt" o:ole="">
            <v:imagedata r:id="rId168" o:title=""/>
          </v:shape>
          <o:OLEObject Type="Embed" ProgID="Equation.3" ShapeID="_x0000_i1278" DrawAspect="Content" ObjectID="_1826989916" r:id="rId169"/>
        </w:object>
      </w:r>
      <w:r w:rsidRPr="00954C37">
        <w:t>equals 1.</w:t>
      </w:r>
    </w:p>
    <w:p w14:paraId="495BE581" w14:textId="77777777" w:rsidR="00992B23" w:rsidRPr="00954C37" w:rsidRDefault="00992B23" w:rsidP="00992B23">
      <w:r w:rsidRPr="00954C37">
        <w:t>For 1 antenna element with the same polarization in one direction,</w:t>
      </w:r>
    </w:p>
    <w:p w14:paraId="65806731"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915" w:dyaOrig="435" w14:anchorId="1C7855DD">
          <v:shape id="_x0000_i1279" type="#_x0000_t75" style="width:46pt;height:20.65pt" o:ole="">
            <v:imagedata r:id="rId170" o:title=""/>
          </v:shape>
          <o:OLEObject Type="Embed" ProgID="Equation.3" ShapeID="_x0000_i1279" DrawAspect="Content" ObjectID="_1826989917" r:id="rId171"/>
        </w:object>
      </w:r>
      <w:r w:rsidRPr="00954C37">
        <w:rPr>
          <w:noProof/>
        </w:rPr>
        <w:t>.</w:t>
      </w:r>
    </w:p>
    <w:p w14:paraId="0A03C122" w14:textId="77777777" w:rsidR="00992B23" w:rsidRPr="00954C37" w:rsidRDefault="00992B23" w:rsidP="00992B23">
      <w:r w:rsidRPr="00954C37">
        <w:t>For 2 antenna elements with the same polarization in one direction,</w:t>
      </w:r>
    </w:p>
    <w:p w14:paraId="4D14F245"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845" w:dyaOrig="675" w14:anchorId="4F82CF62">
          <v:shape id="_x0000_i1280" type="#_x0000_t75" style="width:92.65pt;height:36.65pt" o:ole="">
            <v:imagedata r:id="rId172" o:title=""/>
          </v:shape>
          <o:OLEObject Type="Embed" ProgID="Equation.3" ShapeID="_x0000_i1280" DrawAspect="Content" ObjectID="_1826989918" r:id="rId173"/>
        </w:object>
      </w:r>
      <w:r w:rsidRPr="00954C37">
        <w:rPr>
          <w:noProof/>
        </w:rPr>
        <w:t>.</w:t>
      </w:r>
    </w:p>
    <w:p w14:paraId="379F0E65" w14:textId="77777777" w:rsidR="00992B23" w:rsidRPr="00954C37" w:rsidRDefault="00992B23" w:rsidP="00992B23">
      <w:r w:rsidRPr="00954C37">
        <w:t>For 3 antenna elements with the same polarization in one direction,</w:t>
      </w:r>
    </w:p>
    <w:p w14:paraId="6BF7FD8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490" w:dyaOrig="1005" w14:anchorId="685AC31B">
          <v:shape id="_x0000_i1281" type="#_x0000_t75" style="width:124pt;height:51.35pt" o:ole="">
            <v:imagedata r:id="rId174" o:title=""/>
          </v:shape>
          <o:OLEObject Type="Embed" ProgID="Equation.3" ShapeID="_x0000_i1281" DrawAspect="Content" ObjectID="_1826989919" r:id="rId175"/>
        </w:object>
      </w:r>
      <w:r w:rsidRPr="00954C37">
        <w:rPr>
          <w:noProof/>
        </w:rPr>
        <w:t>.</w:t>
      </w:r>
    </w:p>
    <w:p w14:paraId="23C6E14B" w14:textId="77777777" w:rsidR="00992B23" w:rsidRPr="00954C37" w:rsidRDefault="00992B23" w:rsidP="00992B23">
      <w:r w:rsidRPr="00954C37">
        <w:t>For 4 antenna elements with the same polarization in one direction,</w:t>
      </w:r>
    </w:p>
    <w:p w14:paraId="1FBDB06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955" w:dyaOrig="1275" w14:anchorId="7CFBE136">
          <v:shape id="_x0000_i1282" type="#_x0000_t75" style="width:148pt;height:67.35pt" o:ole="">
            <v:imagedata r:id="rId176" o:title=""/>
          </v:shape>
          <o:OLEObject Type="Embed" ProgID="Equation.3" ShapeID="_x0000_i1282" DrawAspect="Content" ObjectID="_1826989920" r:id="rId177"/>
        </w:object>
      </w:r>
      <w:r w:rsidRPr="00954C37">
        <w:rPr>
          <w:noProof/>
        </w:rPr>
        <w:t>.</w:t>
      </w:r>
    </w:p>
    <w:p w14:paraId="4B25DF39" w14:textId="77777777" w:rsidR="00992B23" w:rsidRPr="00954C37" w:rsidRDefault="00992B23" w:rsidP="00992B23">
      <w:r w:rsidRPr="00954C37">
        <w:t xml:space="preserve">where the index </w:t>
      </w:r>
      <w:r w:rsidRPr="00954C37">
        <w:rPr>
          <w:position w:val="-10"/>
        </w:rPr>
        <w:object w:dxaOrig="525" w:dyaOrig="435" w14:anchorId="65FBBEDD">
          <v:shape id="_x0000_i1283" type="#_x0000_t75" style="width:25.35pt;height:20.65pt" o:ole="">
            <v:imagedata r:id="rId178" o:title=""/>
          </v:shape>
          <o:OLEObject Type="Embed" ProgID="Equation.3" ShapeID="_x0000_i1283" DrawAspect="Content" ObjectID="_1826989921" r:id="rId179"/>
        </w:object>
      </w:r>
      <w:r w:rsidRPr="00954C37">
        <w:t xml:space="preserve"> stands for first dimension and second dimension respectively.</w:t>
      </w:r>
    </w:p>
    <w:p w14:paraId="06F16C32" w14:textId="77777777" w:rsidR="00992B23" w:rsidRPr="00954C37" w:rsidRDefault="00992B23" w:rsidP="00992B23">
      <w:pPr>
        <w:pStyle w:val="B1"/>
      </w:pPr>
      <w:r w:rsidRPr="00954C37">
        <w:t>-</w:t>
      </w:r>
      <w:r w:rsidRPr="00954C37">
        <w:tab/>
      </w:r>
      <w:r w:rsidRPr="00954C37">
        <w:rPr>
          <w:position w:val="-14"/>
        </w:rPr>
        <w:object w:dxaOrig="390" w:dyaOrig="435" w14:anchorId="05D61402">
          <v:shape id="_x0000_i1284" type="#_x0000_t75" style="width:20.65pt;height:20.65pt" o:ole="">
            <v:imagedata r:id="rId180" o:title=""/>
          </v:shape>
          <o:OLEObject Type="Embed" ProgID="Equation.3" ShapeID="_x0000_i1284" DrawAspect="Content" ObjectID="_1826989922" r:id="rId181"/>
        </w:object>
      </w:r>
      <w:r w:rsidRPr="00954C37">
        <w:t xml:space="preserve"> controls the phase variation in first dimension and second dimension respectively, and the phase for k-th subframe is denoted by</w:t>
      </w:r>
      <w:r w:rsidRPr="00954C37">
        <w:rPr>
          <w:position w:val="-14"/>
        </w:rPr>
        <w:object w:dxaOrig="1275" w:dyaOrig="435" w14:anchorId="00CA3D8A">
          <v:shape id="_x0000_i1285" type="#_x0000_t75" style="width:67.35pt;height:20.65pt" o:ole="">
            <v:imagedata r:id="rId182" o:title=""/>
          </v:shape>
          <o:OLEObject Type="Embed" ProgID="Equation.3" ShapeID="_x0000_i1285" DrawAspect="Content" ObjectID="_1826989923" r:id="rId183"/>
        </w:object>
      </w:r>
      <w:r w:rsidRPr="00954C37">
        <w:t xml:space="preserve">, where </w:t>
      </w:r>
      <w:r w:rsidRPr="00954C37">
        <w:rPr>
          <w:position w:val="-14"/>
        </w:rPr>
        <w:object w:dxaOrig="390" w:dyaOrig="435" w14:anchorId="69A77C12">
          <v:shape id="_x0000_i1286" type="#_x0000_t75" style="width:20.65pt;height:20.65pt" o:ole="">
            <v:imagedata r:id="rId184" o:title=""/>
          </v:shape>
          <o:OLEObject Type="Embed" ProgID="Equation.3" ShapeID="_x0000_i1286" DrawAspect="Content" ObjectID="_1826989924" r:id="rId185"/>
        </w:object>
      </w:r>
      <w:r w:rsidRPr="00954C37">
        <w:t xml:space="preserve">is the random start value with the uniform distribution, i.e., </w:t>
      </w:r>
      <w:r w:rsidRPr="00954C37">
        <w:rPr>
          <w:position w:val="-14"/>
        </w:rPr>
        <w:object w:dxaOrig="1050" w:dyaOrig="435" w14:anchorId="594FAD6F">
          <v:shape id="_x0000_i1287" type="#_x0000_t75" style="width:51.35pt;height:20.65pt" o:ole="">
            <v:imagedata r:id="rId186" o:title=""/>
          </v:shape>
          <o:OLEObject Type="Embed" ProgID="Equation.3" ShapeID="_x0000_i1287" DrawAspect="Content" ObjectID="_1826989925" r:id="rId187"/>
        </w:object>
      </w:r>
      <w:r w:rsidRPr="00954C37">
        <w:t xml:space="preserve">, </w:t>
      </w:r>
      <w:r w:rsidRPr="00954C37">
        <w:rPr>
          <w:position w:val="-6"/>
        </w:rPr>
        <w:object w:dxaOrig="255" w:dyaOrig="210" w14:anchorId="60BD5A08">
          <v:shape id="_x0000_i1288" type="#_x0000_t75" style="width:15.35pt;height:10.65pt" o:ole="">
            <v:imagedata r:id="rId188" o:title=""/>
          </v:shape>
          <o:OLEObject Type="Embed" ProgID="Equation.3" ShapeID="_x0000_i1288" DrawAspect="Content" ObjectID="_1826989926" r:id="rId189"/>
        </w:object>
      </w:r>
      <w:r w:rsidRPr="00954C37">
        <w:t xml:space="preserve"> is the step of phase variation, which is defined in Table </w:t>
      </w:r>
      <w:r>
        <w:rPr>
          <w:lang w:eastAsia="zh-CN"/>
        </w:rPr>
        <w:t>I.</w:t>
      </w:r>
      <w:r w:rsidRPr="00954C37">
        <w:rPr>
          <w:lang w:eastAsia="zh-CN"/>
        </w:rPr>
        <w:t>2.3.2.4-1</w:t>
      </w:r>
      <w:r w:rsidRPr="00954C37">
        <w:t>, and k is the linear increment of 2</w:t>
      </w:r>
      <w:r w:rsidRPr="00954C37">
        <w:rPr>
          <w:vertAlign w:val="superscript"/>
        </w:rPr>
        <w:t>-μ</w:t>
      </w:r>
      <w:r w:rsidRPr="00954C37">
        <w:t xml:space="preserve"> for every slot throughout the simulation, the index </w:t>
      </w:r>
      <w:r w:rsidRPr="00954C37">
        <w:rPr>
          <w:position w:val="-10"/>
        </w:rPr>
        <w:object w:dxaOrig="525" w:dyaOrig="435" w14:anchorId="5B33D586">
          <v:shape id="_x0000_i1289" type="#_x0000_t75" style="width:25.35pt;height:20.65pt" o:ole="">
            <v:imagedata r:id="rId190" o:title=""/>
          </v:shape>
          <o:OLEObject Type="Embed" ProgID="Equation.3" ShapeID="_x0000_i1289" DrawAspect="Content" ObjectID="_1826989927" r:id="rId191"/>
        </w:object>
      </w:r>
      <w:r w:rsidRPr="00954C37">
        <w:t xml:space="preserve"> stands for first dimension and second dimension respectively.</w:t>
      </w:r>
    </w:p>
    <w:p w14:paraId="76D06F83" w14:textId="77777777" w:rsidR="00992B23" w:rsidRPr="00954C37" w:rsidRDefault="00992B23" w:rsidP="00992B23">
      <w:pPr>
        <w:pStyle w:val="B1"/>
      </w:pPr>
      <w:r w:rsidRPr="00954C37">
        <w:t>-</w:t>
      </w:r>
      <w:r w:rsidRPr="00954C37">
        <w:tab/>
      </w:r>
      <w:r w:rsidRPr="00954C37">
        <w:rPr>
          <w:position w:val="-6"/>
        </w:rPr>
        <w:object w:dxaOrig="210" w:dyaOrig="210" w14:anchorId="6E934FBE">
          <v:shape id="_x0000_i1290" type="#_x0000_t75" style="width:10.65pt;height:10.65pt" o:ole="">
            <v:imagedata r:id="rId192" o:title=""/>
          </v:shape>
          <o:OLEObject Type="Embed" ProgID="Equation.3" ShapeID="_x0000_i1290" DrawAspect="Content" ObjectID="_1826989928" r:id="rId193"/>
        </w:object>
      </w:r>
      <w:r w:rsidRPr="00954C37">
        <w:t xml:space="preserve"> is the precoding matrix for Nt transmission antennas,</w:t>
      </w:r>
    </w:p>
    <w:p w14:paraId="3552DB05" w14:textId="77777777" w:rsidR="00992B23" w:rsidRPr="00954C37" w:rsidRDefault="00992B23" w:rsidP="00992B23">
      <w:pPr>
        <w:pStyle w:val="B1"/>
      </w:pPr>
      <w:r w:rsidRPr="00954C37">
        <w:t>-</w:t>
      </w:r>
      <w:r w:rsidRPr="00954C37">
        <w:tab/>
      </w:r>
      <w:r w:rsidRPr="00954C37">
        <w:rPr>
          <w:i/>
        </w:rPr>
        <w:t>y</w:t>
      </w:r>
      <w:r w:rsidRPr="00954C37">
        <w:t xml:space="preserve"> is the received signal, </w:t>
      </w:r>
      <w:r w:rsidRPr="00954C37">
        <w:rPr>
          <w:i/>
        </w:rPr>
        <w:t>x</w:t>
      </w:r>
      <w:r w:rsidRPr="00954C37">
        <w:t xml:space="preserve"> is the transmitted signal, and </w:t>
      </w:r>
      <w:r w:rsidRPr="00954C37">
        <w:rPr>
          <w:i/>
        </w:rPr>
        <w:t>n</w:t>
      </w:r>
      <w:r w:rsidRPr="00954C37">
        <w:t xml:space="preserve"> is AWGN.</w:t>
      </w:r>
    </w:p>
    <w:p w14:paraId="46A90DFB" w14:textId="77777777" w:rsidR="00992B23" w:rsidRPr="00954C37" w:rsidRDefault="00992B23" w:rsidP="00992B23">
      <w:pPr>
        <w:pStyle w:val="B1"/>
      </w:pPr>
      <w:r w:rsidRPr="00954C37">
        <w:t>-</w:t>
      </w:r>
      <w:r w:rsidRPr="00954C37">
        <w:tab/>
      </w:r>
      <w:r w:rsidRPr="00954C37">
        <w:rPr>
          <w:position w:val="-10"/>
        </w:rPr>
        <w:object w:dxaOrig="165" w:dyaOrig="210" w14:anchorId="2467129A">
          <v:shape id="_x0000_i1291" type="#_x0000_t75" style="width:10.65pt;height:10.65pt" o:ole="">
            <v:imagedata r:id="rId194" o:title=""/>
          </v:shape>
          <o:OLEObject Type="Embed" ProgID="Equation.3" ShapeID="_x0000_i1291" DrawAspect="Content" ObjectID="_1826989929" r:id="rId195"/>
        </w:object>
      </w:r>
      <w:r w:rsidRPr="00954C37">
        <w:rPr>
          <w:rFonts w:eastAsia="Batang"/>
        </w:rPr>
        <w:t xml:space="preserve"> </w:t>
      </w:r>
      <w:r w:rsidRPr="00954C37">
        <w:t>corresponds to s</w:t>
      </w:r>
      <w:r w:rsidRPr="00954C37">
        <w:rPr>
          <w:rFonts w:eastAsia="Batang"/>
        </w:rPr>
        <w:t xml:space="preserve">ubcarrier spacing configuration, </w:t>
      </w:r>
      <w:r w:rsidRPr="00954C37">
        <w:rPr>
          <w:rFonts w:eastAsia="Batang"/>
          <w:position w:val="-10"/>
        </w:rPr>
        <w:object w:dxaOrig="1515" w:dyaOrig="390" w14:anchorId="21416B0C">
          <v:shape id="_x0000_i1292" type="#_x0000_t75" style="width:76.65pt;height:20.65pt" o:ole="">
            <v:imagedata r:id="rId196" o:title=""/>
          </v:shape>
          <o:OLEObject Type="Embed" ProgID="Equation.3" ShapeID="_x0000_i1292" DrawAspect="Content" ObjectID="_1826989930" r:id="rId197"/>
        </w:object>
      </w:r>
    </w:p>
    <w:p w14:paraId="5E8A34BE" w14:textId="77777777" w:rsidR="00992B23" w:rsidRPr="00954C37" w:rsidRDefault="00992B23" w:rsidP="00992B23">
      <w:r w:rsidRPr="00954C37">
        <w:t xml:space="preserve">For the 1D cross-polarized antenna array at gNB, the corresponding random channel matrix </w:t>
      </w:r>
      <w:r w:rsidRPr="00954C37">
        <w:rPr>
          <w:i/>
        </w:rPr>
        <w:t>H</w:t>
      </w:r>
      <w:r w:rsidRPr="00954C37">
        <w:t xml:space="preserve"> can be calculated by letting </w:t>
      </w:r>
      <w:r w:rsidRPr="00954C37">
        <w:rPr>
          <w:i/>
        </w:rPr>
        <w:t>N</w:t>
      </w:r>
      <w:r w:rsidRPr="00954C37">
        <w:rPr>
          <w:vertAlign w:val="subscript"/>
        </w:rPr>
        <w:t>2</w:t>
      </w:r>
      <w:r w:rsidRPr="00954C37">
        <w:t>=1, i.e.,</w:t>
      </w:r>
    </w:p>
    <w:p w14:paraId="77163FB3"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175" w:dyaOrig="675" w14:anchorId="65B481AD">
          <v:shape id="_x0000_i1293" type="#_x0000_t75" style="width:107.35pt;height:36.65pt" o:ole="">
            <v:imagedata r:id="rId198" o:title=""/>
          </v:shape>
          <o:OLEObject Type="Embed" ProgID="Equation.3" ShapeID="_x0000_i1293" DrawAspect="Content" ObjectID="_1826989931" r:id="rId199"/>
        </w:object>
      </w:r>
    </w:p>
    <w:p w14:paraId="2B96BEB3" w14:textId="77777777" w:rsidR="00992B23" w:rsidRPr="00247DE9" w:rsidRDefault="00992B23" w:rsidP="00992B23">
      <w:pPr>
        <w:pStyle w:val="TH"/>
        <w:rPr>
          <w:lang w:val="en-US"/>
        </w:rPr>
      </w:pPr>
      <w:r w:rsidRPr="00247DE9">
        <w:rPr>
          <w:lang w:val="en-US"/>
        </w:rPr>
        <w:t xml:space="preserve">Table </w:t>
      </w:r>
      <w:r w:rsidRPr="00247DE9">
        <w:rPr>
          <w:lang w:val="en-US" w:eastAsia="zh-CN"/>
        </w:rPr>
        <w:t>I.2.3.2.4-1</w:t>
      </w:r>
      <w:r w:rsidRPr="00247DE9">
        <w:rPr>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992B23" w:rsidRPr="00954C37" w14:paraId="59CD49AA"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11E987E" w14:textId="77777777" w:rsidR="00992B23" w:rsidRPr="004779B0" w:rsidRDefault="00992B23" w:rsidP="00AC0635">
            <w:pPr>
              <w:pStyle w:val="TAH"/>
            </w:pPr>
            <w:r w:rsidRPr="004779B0">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DCCEDD8" w14:textId="77777777" w:rsidR="00992B23" w:rsidRPr="004779B0" w:rsidRDefault="00992B23" w:rsidP="00AC0635">
            <w:pPr>
              <w:pStyle w:val="TAH"/>
            </w:pPr>
            <w:r w:rsidRPr="004779B0">
              <w:t>Value (rad/</w:t>
            </w:r>
            <w:r w:rsidRPr="00BB32B6">
              <w:t>ms</w:t>
            </w:r>
            <w:r w:rsidRPr="004779B0">
              <w:t>)</w:t>
            </w:r>
          </w:p>
        </w:tc>
      </w:tr>
      <w:tr w:rsidR="00992B23" w:rsidRPr="00954C37" w14:paraId="666A9575"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38FE290" w14:textId="77777777" w:rsidR="00992B23" w:rsidRPr="00954C37" w:rsidRDefault="00992B23" w:rsidP="00AC0635">
            <w:pPr>
              <w:pStyle w:val="TAC"/>
              <w:rPr>
                <w:b/>
                <w:lang w:eastAsia="zh-CN"/>
              </w:rPr>
            </w:pPr>
            <w:r w:rsidRPr="00954C37">
              <w:rPr>
                <w:lang w:eastAsia="zh-CN"/>
              </w:rPr>
              <w:object w:dxaOrig="255" w:dyaOrig="210" w14:anchorId="58DFAD47">
                <v:shape id="_x0000_i1294" type="#_x0000_t75" style="width:15.35pt;height:10.65pt" o:ole="">
                  <v:imagedata r:id="rId200" o:title=""/>
                </v:shape>
                <o:OLEObject Type="Embed" ProgID="Equation.3" ShapeID="_x0000_i1294" DrawAspect="Content" ObjectID="_1826989932" r:id="rId201"/>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1F3860E" w14:textId="77777777" w:rsidR="00992B23" w:rsidRPr="00954C37" w:rsidRDefault="00992B23" w:rsidP="00AC0635">
            <w:pPr>
              <w:pStyle w:val="TAC"/>
              <w:rPr>
                <w:lang w:eastAsia="zh-CN"/>
              </w:rPr>
            </w:pPr>
            <w:r w:rsidRPr="00954C37">
              <w:rPr>
                <w:lang w:eastAsia="zh-CN"/>
              </w:rPr>
              <w:t>1.2566×10</w:t>
            </w:r>
            <w:r w:rsidRPr="00954C37">
              <w:rPr>
                <w:vertAlign w:val="superscript"/>
                <w:lang w:eastAsia="zh-CN"/>
              </w:rPr>
              <w:t>-3</w:t>
            </w:r>
          </w:p>
        </w:tc>
      </w:tr>
    </w:tbl>
    <w:p w14:paraId="21F4A98F" w14:textId="77777777" w:rsidR="00992B23" w:rsidRPr="00954C37" w:rsidRDefault="00992B23" w:rsidP="00992B23"/>
    <w:p w14:paraId="421996AF" w14:textId="77777777" w:rsidR="00992B23" w:rsidRPr="00954C37" w:rsidRDefault="00992B23" w:rsidP="00992B23">
      <w:pPr>
        <w:pStyle w:val="Heading2"/>
      </w:pPr>
      <w:bookmarkStart w:id="6507" w:name="_Toc75165506"/>
      <w:bookmarkStart w:id="6508" w:name="_Toc75334430"/>
      <w:bookmarkStart w:id="6509" w:name="_Toc75508624"/>
      <w:bookmarkStart w:id="6510" w:name="_Toc75816363"/>
      <w:bookmarkStart w:id="6511" w:name="_Toc76541521"/>
      <w:bookmarkStart w:id="6512" w:name="_Toc76542088"/>
      <w:bookmarkStart w:id="6513" w:name="_Toc82429978"/>
      <w:bookmarkStart w:id="6514" w:name="_Toc89940229"/>
      <w:bookmarkStart w:id="6515" w:name="_Toc98754555"/>
      <w:bookmarkStart w:id="6516" w:name="_Toc106178369"/>
      <w:bookmarkStart w:id="6517" w:name="_Toc114149087"/>
      <w:bookmarkStart w:id="6518" w:name="_Toc124151332"/>
      <w:bookmarkStart w:id="6519" w:name="_Toc130393872"/>
      <w:bookmarkStart w:id="6520" w:name="_Toc137562260"/>
      <w:bookmarkStart w:id="6521" w:name="_Toc138871402"/>
      <w:bookmarkStart w:id="6522" w:name="_Toc145534852"/>
      <w:bookmarkStart w:id="6523" w:name="_Toc155287625"/>
      <w:bookmarkStart w:id="6524" w:name="_Toc176472994"/>
      <w:bookmarkStart w:id="6525" w:name="_Toc187248225"/>
      <w:bookmarkStart w:id="6526" w:name="_Toc194054575"/>
      <w:bookmarkStart w:id="6527" w:name="_Toc200115851"/>
      <w:r>
        <w:t>I.</w:t>
      </w:r>
      <w:r w:rsidRPr="00954C37">
        <w:t>3</w:t>
      </w:r>
      <w:r w:rsidRPr="00954C37">
        <w:tab/>
        <w:t>Physical signals, channels mapping and precoding</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6AB69934" w14:textId="77777777" w:rsidR="00992B23" w:rsidRPr="00954C37" w:rsidRDefault="00992B23" w:rsidP="00992B23">
      <w:pPr>
        <w:pStyle w:val="Heading3Underrubrik2H3"/>
      </w:pPr>
      <w:bookmarkStart w:id="6528" w:name="_Toc75165507"/>
      <w:bookmarkStart w:id="6529" w:name="_Toc75334431"/>
      <w:bookmarkStart w:id="6530" w:name="_Toc75508625"/>
      <w:bookmarkStart w:id="6531" w:name="_Toc75816364"/>
      <w:bookmarkStart w:id="6532" w:name="_Toc76541522"/>
      <w:bookmarkStart w:id="6533" w:name="_Toc76542089"/>
      <w:bookmarkStart w:id="6534" w:name="_Toc82429979"/>
      <w:bookmarkStart w:id="6535" w:name="_Toc89940230"/>
      <w:bookmarkStart w:id="6536" w:name="_Toc98754556"/>
      <w:bookmarkStart w:id="6537" w:name="_Toc106178370"/>
      <w:bookmarkStart w:id="6538" w:name="_Toc114149088"/>
      <w:bookmarkStart w:id="6539" w:name="_Toc124151333"/>
      <w:bookmarkStart w:id="6540" w:name="_Toc130393873"/>
      <w:bookmarkStart w:id="6541" w:name="_Toc137562261"/>
      <w:bookmarkStart w:id="6542" w:name="_Toc138871403"/>
      <w:bookmarkStart w:id="6543" w:name="_Toc145534853"/>
      <w:bookmarkStart w:id="6544" w:name="_Toc155287626"/>
      <w:bookmarkStart w:id="6545" w:name="_Toc176472995"/>
      <w:bookmarkStart w:id="6546" w:name="_Toc187248226"/>
      <w:bookmarkStart w:id="6547" w:name="_Toc194054576"/>
      <w:bookmarkStart w:id="6548" w:name="_Toc200115852"/>
      <w:r>
        <w:t>I.</w:t>
      </w:r>
      <w:r w:rsidRPr="00954C37">
        <w:t>3.1</w:t>
      </w:r>
      <w:r w:rsidRPr="00954C37">
        <w:tab/>
        <w:t>General</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7A2053BA" w14:textId="77777777" w:rsidR="00992B23" w:rsidRPr="00954C37" w:rsidRDefault="00992B23" w:rsidP="00992B23">
      <w:bookmarkStart w:id="6549" w:name="_Hlk82428781"/>
      <w:r w:rsidRPr="00954C37">
        <w:t xml:space="preserve">Unless otherwise stated, the transmission on antenna port(s) </w:t>
      </w:r>
      <w:r w:rsidRPr="00954C37">
        <w:fldChar w:fldCharType="begin"/>
      </w:r>
      <w:r w:rsidRPr="00954C37">
        <w:instrText xml:space="preserve"> QUOTE </w:instrText>
      </w:r>
      <w:r w:rsidR="00967F65">
        <w:rPr>
          <w:position w:val="-8"/>
        </w:rPr>
        <w:pict w14:anchorId="1807580F">
          <v:shape id="_x0000_i1295" type="#_x0000_t75" style="width:123.35pt;height:10.65pt" equationxml="&lt;">
            <v:imagedata r:id="rId202" o:title="" chromakey="white"/>
          </v:shape>
        </w:pict>
      </w:r>
      <w:r w:rsidRPr="00954C37">
        <w:instrText xml:space="preserve"> </w:instrText>
      </w:r>
      <w:r w:rsidRPr="00954C37">
        <w:fldChar w:fldCharType="separate"/>
      </w:r>
      <w:r w:rsidR="00967F65">
        <w:rPr>
          <w:position w:val="-8"/>
        </w:rPr>
        <w:pict w14:anchorId="6CC9F410">
          <v:shape id="_x0000_i1296" type="#_x0000_t75" style="width:123.35pt;height:10.65pt" equationxml="&lt;">
            <v:imagedata r:id="rId202" o:title="" chromakey="white"/>
          </v:shape>
        </w:pict>
      </w:r>
      <w:r w:rsidRPr="00954C37">
        <w:fldChar w:fldCharType="end"/>
      </w:r>
      <w:r w:rsidRPr="00954C37">
        <w:t xml:space="preserve"> is defined by using a precoder matrix </w:t>
      </w:r>
      <w:r w:rsidRPr="00954C37">
        <w:rPr>
          <w:position w:val="-10"/>
        </w:rPr>
        <w:object w:dxaOrig="540" w:dyaOrig="324" w14:anchorId="1AA507FF">
          <v:shape id="_x0000_i1297" type="#_x0000_t75" style="width:31.35pt;height:15.35pt" o:ole="">
            <v:imagedata r:id="rId203" o:title=""/>
          </v:shape>
          <o:OLEObject Type="Embed" ProgID="Equation.3" ShapeID="_x0000_i1297" DrawAspect="Content" ObjectID="_1826989933" r:id="rId204"/>
        </w:object>
      </w:r>
      <w:r w:rsidRPr="00954C37">
        <w:t xml:space="preserve"> of size </w:t>
      </w:r>
      <w:r w:rsidRPr="00954C37">
        <w:fldChar w:fldCharType="begin"/>
      </w:r>
      <w:r w:rsidRPr="00954C37">
        <w:instrText xml:space="preserve"> QUOTE </w:instrText>
      </w:r>
      <w:r w:rsidR="00967F65">
        <w:rPr>
          <w:position w:val="-8"/>
        </w:rPr>
        <w:pict w14:anchorId="4830709E">
          <v:shape id="_x0000_i1298" type="#_x0000_t75" style="width:40.65pt;height:10.65pt" equationxml="&lt;">
            <v:imagedata r:id="rId205" o:title="" chromakey="white"/>
          </v:shape>
        </w:pict>
      </w:r>
      <w:r w:rsidRPr="00954C37">
        <w:instrText xml:space="preserve"> </w:instrText>
      </w:r>
      <w:r w:rsidRPr="00954C37">
        <w:fldChar w:fldCharType="separate"/>
      </w:r>
      <w:r w:rsidR="00967F65">
        <w:rPr>
          <w:position w:val="-8"/>
        </w:rPr>
        <w:pict w14:anchorId="055D32F8">
          <v:shape id="_x0000_i1299" type="#_x0000_t75" style="width:40.65pt;height:10.65pt" equationxml="&lt;">
            <v:imagedata r:id="rId205" o:title="" chromakey="white"/>
          </v:shape>
        </w:pict>
      </w:r>
      <w:r w:rsidRPr="00954C37">
        <w:fldChar w:fldCharType="end"/>
      </w:r>
      <w:r w:rsidRPr="00954C37">
        <w:t xml:space="preserve">, where </w:t>
      </w:r>
      <w:r w:rsidRPr="00954C37">
        <w:fldChar w:fldCharType="begin"/>
      </w:r>
      <w:r w:rsidRPr="00954C37">
        <w:instrText xml:space="preserve"> QUOTE </w:instrText>
      </w:r>
      <w:r w:rsidR="00967F65">
        <w:rPr>
          <w:position w:val="-5"/>
        </w:rPr>
        <w:pict w14:anchorId="63791834">
          <v:shape id="_x0000_i1300" type="#_x0000_t75" style="width:26pt;height:10.65pt" equationxml="&lt;">
            <v:imagedata r:id="rId206" o:title="" chromakey="white"/>
          </v:shape>
        </w:pict>
      </w:r>
      <w:r w:rsidRPr="00954C37">
        <w:instrText xml:space="preserve"> </w:instrText>
      </w:r>
      <w:r w:rsidRPr="00954C37">
        <w:fldChar w:fldCharType="separate"/>
      </w:r>
      <w:r w:rsidR="00967F65">
        <w:rPr>
          <w:position w:val="-5"/>
        </w:rPr>
        <w:pict w14:anchorId="37A26100">
          <v:shape id="_x0000_i1301" type="#_x0000_t75" style="width:26pt;height:10.65pt" equationxml="&lt;">
            <v:imagedata r:id="rId206" o:title="" chromakey="white"/>
          </v:shape>
        </w:pict>
      </w:r>
      <w:r w:rsidRPr="00954C37">
        <w:fldChar w:fldCharType="end"/>
      </w:r>
      <w:r w:rsidRPr="00954C37">
        <w:t xml:space="preserve">is the number of physical transmit antenna elements configured per test , </w:t>
      </w:r>
      <w:r w:rsidRPr="00954C37">
        <w:fldChar w:fldCharType="begin"/>
      </w:r>
      <w:r w:rsidRPr="00954C37">
        <w:instrText xml:space="preserve"> QUOTE </w:instrText>
      </w:r>
      <w:r w:rsidR="00967F65">
        <w:rPr>
          <w:position w:val="-8"/>
        </w:rPr>
        <w:pict w14:anchorId="6B701C3B">
          <v:shape id="_x0000_i1302" type="#_x0000_t75" style="width:10pt;height:10.65pt" equationxml="&lt;">
            <v:imagedata r:id="rId207" o:title="" chromakey="white"/>
          </v:shape>
        </w:pict>
      </w:r>
      <w:r w:rsidRPr="00954C37">
        <w:instrText xml:space="preserve"> </w:instrText>
      </w:r>
      <w:r w:rsidRPr="00954C37">
        <w:fldChar w:fldCharType="separate"/>
      </w:r>
      <w:r w:rsidR="00967F65">
        <w:rPr>
          <w:position w:val="-8"/>
        </w:rPr>
        <w:pict w14:anchorId="46F7FE77">
          <v:shape id="_x0000_i1303" type="#_x0000_t75" style="width:10pt;height:10.65pt" equationxml="&lt;">
            <v:imagedata r:id="rId207" o:title="" chromakey="white"/>
          </v:shape>
        </w:pict>
      </w:r>
      <w:r w:rsidRPr="00954C37">
        <w:fldChar w:fldCharType="end"/>
      </w:r>
      <w:r w:rsidRPr="00954C37">
        <w:t xml:space="preserve"> is the number of ports for a reference signal or physical channel configured per test, and  </w:t>
      </w:r>
      <w:r w:rsidRPr="00954C37">
        <w:fldChar w:fldCharType="begin"/>
      </w:r>
      <w:r w:rsidRPr="00954C37">
        <w:instrText xml:space="preserve"> QUOTE </w:instrText>
      </w:r>
      <w:r w:rsidR="00967F65">
        <w:rPr>
          <w:position w:val="-5"/>
        </w:rPr>
        <w:pict w14:anchorId="32E9FEF6">
          <v:shape id="_x0000_i1304" type="#_x0000_t75" style="width:10.65pt;height:10.65pt" equationxml="&lt;">
            <v:imagedata r:id="rId208" o:title="" chromakey="white"/>
          </v:shape>
        </w:pict>
      </w:r>
      <w:r w:rsidRPr="00954C37">
        <w:instrText xml:space="preserve"> </w:instrText>
      </w:r>
      <w:r w:rsidRPr="00954C37">
        <w:fldChar w:fldCharType="separate"/>
      </w:r>
      <w:r w:rsidR="00967F65">
        <w:rPr>
          <w:position w:val="-5"/>
        </w:rPr>
        <w:pict w14:anchorId="55E6F424">
          <v:shape id="_x0000_i1305" type="#_x0000_t75" style="width:10.65pt;height:10.65pt" equationxml="&lt;">
            <v:imagedata r:id="rId208" o:title="" chromakey="white"/>
          </v:shape>
        </w:pict>
      </w:r>
      <w:r w:rsidRPr="00954C37">
        <w:fldChar w:fldCharType="end"/>
      </w:r>
      <w:r w:rsidRPr="00954C37">
        <w:t xml:space="preserve"> is the first port for that reference signal or physical channel as defined in clauses 7.3 and 7.4 in TS 38.211 [</w:t>
      </w:r>
      <w:r>
        <w:t>18</w:t>
      </w:r>
      <w:r w:rsidRPr="00954C37">
        <w:t xml:space="preserve">]. This precoder takes as an input a block of signals for antenna port(s) </w:t>
      </w:r>
      <w:r w:rsidRPr="00954C37">
        <w:fldChar w:fldCharType="begin"/>
      </w:r>
      <w:r w:rsidRPr="00954C37">
        <w:instrText xml:space="preserve"> QUOTE </w:instrText>
      </w:r>
      <w:r w:rsidR="00967F65">
        <w:rPr>
          <w:position w:val="-8"/>
        </w:rPr>
        <w:pict w14:anchorId="1830DB94">
          <v:shape id="_x0000_i1306" type="#_x0000_t75" style="width:123.35pt;height:10.65pt" equationxml="&lt;">
            <v:imagedata r:id="rId202" o:title="" chromakey="white"/>
          </v:shape>
        </w:pict>
      </w:r>
      <w:r w:rsidRPr="00954C37">
        <w:instrText xml:space="preserve"> </w:instrText>
      </w:r>
      <w:r w:rsidRPr="00954C37">
        <w:fldChar w:fldCharType="separate"/>
      </w:r>
      <w:r w:rsidR="00967F65">
        <w:rPr>
          <w:position w:val="-8"/>
        </w:rPr>
        <w:pict w14:anchorId="25646FB8">
          <v:shape id="_x0000_i1307" type="#_x0000_t75" style="width:123.35pt;height:10.65pt" equationxml="&lt;">
            <v:imagedata r:id="rId202" o:title="" chromakey="white"/>
          </v:shape>
        </w:pict>
      </w:r>
      <w:r w:rsidRPr="00954C37">
        <w:fldChar w:fldCharType="end"/>
      </w:r>
      <w:r w:rsidRPr="00954C37">
        <w:t xml:space="preserve">, </w:t>
      </w:r>
      <w:r w:rsidRPr="00954C37">
        <w:fldChar w:fldCharType="begin"/>
      </w:r>
      <w:r w:rsidRPr="00954C37">
        <w:instrText xml:space="preserve"> QUOTE </w:instrText>
      </w:r>
      <w:r w:rsidR="00967F65">
        <w:rPr>
          <w:position w:val="-8"/>
        </w:rPr>
        <w:pict w14:anchorId="191EAD1A">
          <v:shape id="_x0000_i1308" type="#_x0000_t75" style="width:206pt;height:15.35pt" equationxml="&lt;">
            <v:imagedata r:id="rId209" o:title="" chromakey="white"/>
          </v:shape>
        </w:pict>
      </w:r>
      <w:r w:rsidRPr="00954C37">
        <w:instrText xml:space="preserve"> </w:instrText>
      </w:r>
      <w:r w:rsidRPr="00954C37">
        <w:fldChar w:fldCharType="separate"/>
      </w:r>
      <w:r w:rsidR="00967F65">
        <w:rPr>
          <w:position w:val="-8"/>
        </w:rPr>
        <w:pict w14:anchorId="48E38E52">
          <v:shape id="_x0000_i1309" type="#_x0000_t75" style="width:206pt;height:15.35pt" equationxml="&lt;">
            <v:imagedata r:id="rId209" o:title="" chromakey="white"/>
          </v:shape>
        </w:pict>
      </w:r>
      <w:r w:rsidRPr="00954C37">
        <w:fldChar w:fldCharType="end"/>
      </w:r>
      <w:r w:rsidRPr="00954C37">
        <w:t xml:space="preserve">, </w:t>
      </w:r>
      <w:r w:rsidRPr="00954C37">
        <w:rPr>
          <w:position w:val="-14"/>
        </w:rPr>
        <w:object w:dxaOrig="1836" w:dyaOrig="396" w14:anchorId="5CD7AB64">
          <v:shape id="_x0000_i1310" type="#_x0000_t75" style="width:87.35pt;height:15.35pt" o:ole="">
            <v:imagedata r:id="rId210" o:title=""/>
          </v:shape>
          <o:OLEObject Type="Embed" ProgID="Equation.3" ShapeID="_x0000_i1310" DrawAspect="Content" ObjectID="_1826989934" r:id="rId211"/>
        </w:object>
      </w:r>
      <w:r w:rsidRPr="00954C37">
        <w:t xml:space="preserve">, with </w:t>
      </w:r>
      <w:r w:rsidRPr="00954C37">
        <w:rPr>
          <w:position w:val="-14"/>
        </w:rPr>
        <w:object w:dxaOrig="576" w:dyaOrig="384" w14:anchorId="58D6FFBB">
          <v:shape id="_x0000_i1311" type="#_x0000_t75" style="width:31.35pt;height:20.65pt" o:ole="">
            <v:imagedata r:id="rId212" o:title=""/>
          </v:shape>
          <o:OLEObject Type="Embed" ProgID="Equation.3" ShapeID="_x0000_i1311" DrawAspect="Content" ObjectID="_1826989935" r:id="rId213"/>
        </w:object>
      </w:r>
      <w:r w:rsidRPr="00954C37">
        <w:t xml:space="preserve"> being</w:t>
      </w:r>
      <w:r w:rsidRPr="00954C37">
        <w:rPr>
          <w:lang w:eastAsia="zh-CN"/>
        </w:rPr>
        <w:t xml:space="preserve"> </w:t>
      </w:r>
      <w:r w:rsidRPr="00954C37">
        <w:t xml:space="preserve">the number of modulation symbols per antenna port including the reference signal symbols, and generates a block of signals </w:t>
      </w:r>
      <w:r w:rsidRPr="00954C37">
        <w:fldChar w:fldCharType="begin"/>
      </w:r>
      <w:r w:rsidRPr="00954C37">
        <w:instrText xml:space="preserve"> QUOTE </w:instrText>
      </w:r>
      <w:r w:rsidR="00967F65">
        <w:rPr>
          <w:position w:val="-12"/>
        </w:rPr>
        <w:pict w14:anchorId="4B1D920F">
          <v:shape id="_x0000_i1312" type="#_x0000_t75" style="width:184.65pt;height:20.65pt" equationxml="&lt;">
            <v:imagedata r:id="rId214" o:title="" chromakey="white"/>
          </v:shape>
        </w:pict>
      </w:r>
      <w:r w:rsidRPr="00954C37">
        <w:instrText xml:space="preserve"> </w:instrText>
      </w:r>
      <w:r w:rsidRPr="00954C37">
        <w:fldChar w:fldCharType="separate"/>
      </w:r>
      <w:r w:rsidR="00967F65">
        <w:rPr>
          <w:position w:val="-12"/>
        </w:rPr>
        <w:pict w14:anchorId="48791D38">
          <v:shape id="_x0000_i1313" type="#_x0000_t75" style="width:184.65pt;height:20.65pt" equationxml="&lt;">
            <v:imagedata r:id="rId214" o:title="" chromakey="white"/>
          </v:shape>
        </w:pict>
      </w:r>
      <w:r w:rsidRPr="00954C37">
        <w:fldChar w:fldCharType="end"/>
      </w:r>
      <w:r w:rsidRPr="00954C37">
        <w:t xml:space="preserve"> the elements of which are to be mapped onto the frequency-time index pair </w:t>
      </w:r>
      <w:r w:rsidRPr="00954C37">
        <w:rPr>
          <w:position w:val="-10"/>
        </w:rPr>
        <w:object w:dxaOrig="504" w:dyaOrig="336" w14:anchorId="6962CA07">
          <v:shape id="_x0000_i1314" type="#_x0000_t75" style="width:26pt;height:15.35pt" o:ole="">
            <v:imagedata r:id="rId215" o:title=""/>
          </v:shape>
          <o:OLEObject Type="Embed" ProgID="Equation.3" ShapeID="_x0000_i1314" DrawAspect="Content" ObjectID="_1826989936" r:id="rId216"/>
        </w:object>
      </w:r>
      <w:r w:rsidRPr="00954C37">
        <w:t>as per the test configuration but transmitted on different physical antenna elements:</w:t>
      </w:r>
    </w:p>
    <w:p w14:paraId="4538FFBB" w14:textId="77777777" w:rsidR="00992B23" w:rsidRPr="00954C37" w:rsidRDefault="00967F65" w:rsidP="00992B23">
      <w:pPr>
        <w:keepLines/>
        <w:tabs>
          <w:tab w:val="center" w:pos="4536"/>
          <w:tab w:val="right" w:pos="9072"/>
        </w:tabs>
        <w:jc w:val="center"/>
      </w:pPr>
      <w:r>
        <w:pict w14:anchorId="0DED62D6">
          <v:shape id="_x0000_i1315" type="#_x0000_t75" style="width:92.65pt;height:20.65pt" equationxml="&lt;">
            <v:imagedata r:id="rId217" o:title="" chromakey="white"/>
          </v:shape>
        </w:pict>
      </w:r>
    </w:p>
    <w:p w14:paraId="36B777D5" w14:textId="77777777" w:rsidR="00992B23" w:rsidRPr="00954C37" w:rsidRDefault="00992B23" w:rsidP="00992B23">
      <w:r w:rsidRPr="00954C37">
        <w:t xml:space="preserve">For Clause 6 and 8, the transmission of PDCCH and PDCCH DMRS on antenna port </w:t>
      </w:r>
      <w:r w:rsidRPr="00954C37">
        <w:fldChar w:fldCharType="begin"/>
      </w:r>
      <w:r w:rsidRPr="00954C37">
        <w:instrText xml:space="preserve"> QUOTE </w:instrText>
      </w:r>
      <w:r w:rsidR="00967F65">
        <w:rPr>
          <w:position w:val="-5"/>
        </w:rPr>
        <w:pict w14:anchorId="66F55B9F">
          <v:shape id="_x0000_i1316" type="#_x0000_t75" style="width:31.35pt;height:10.65pt" equationxml="&lt;">
            <v:imagedata r:id="rId218" o:title="" chromakey="white"/>
          </v:shape>
        </w:pict>
      </w:r>
      <w:r w:rsidRPr="00954C37">
        <w:instrText xml:space="preserve"> </w:instrText>
      </w:r>
      <w:r w:rsidRPr="00954C37">
        <w:fldChar w:fldCharType="separate"/>
      </w:r>
      <w:r w:rsidR="00967F65">
        <w:rPr>
          <w:position w:val="-5"/>
        </w:rPr>
        <w:pict w14:anchorId="6DC8BF39">
          <v:shape id="_x0000_i1317" type="#_x0000_t75" style="width:31.35pt;height:10.65pt" equationxml="&lt;">
            <v:imagedata r:id="rId218" o:title="" chromakey="white"/>
          </v:shape>
        </w:pict>
      </w:r>
      <w:r w:rsidRPr="00954C37">
        <w:fldChar w:fldCharType="end"/>
      </w:r>
      <w:r w:rsidRPr="00954C37">
        <w:t xml:space="preserve"> is defined by using a precoder matrix </w:t>
      </w:r>
      <w:r w:rsidRPr="00954C37">
        <w:rPr>
          <w:position w:val="-10"/>
        </w:rPr>
        <w:object w:dxaOrig="564" w:dyaOrig="324" w14:anchorId="495CCD17">
          <v:shape id="_x0000_i1318" type="#_x0000_t75" style="width:31.35pt;height:15.35pt" o:ole="">
            <v:imagedata r:id="rId203" o:title=""/>
          </v:shape>
          <o:OLEObject Type="Embed" ProgID="Equation.3" ShapeID="_x0000_i1318" DrawAspect="Content" ObjectID="_1826989937" r:id="rId219"/>
        </w:object>
      </w:r>
      <w:r w:rsidRPr="00954C37">
        <w:t xml:space="preserve"> of size 2x1. This precoder takes as an input a block of signals for antenna port(s) </w:t>
      </w:r>
      <w:r w:rsidRPr="00954C37">
        <w:fldChar w:fldCharType="begin"/>
      </w:r>
      <w:r w:rsidRPr="00954C37">
        <w:instrText xml:space="preserve"> QUOTE </w:instrText>
      </w:r>
      <w:r w:rsidR="00967F65">
        <w:rPr>
          <w:position w:val="-5"/>
        </w:rPr>
        <w:pict w14:anchorId="0834CE0A">
          <v:shape id="_x0000_i1319" type="#_x0000_t75" style="width:31.35pt;height:10.65pt" equationxml="&lt;">
            <v:imagedata r:id="rId218" o:title="" chromakey="white"/>
          </v:shape>
        </w:pict>
      </w:r>
      <w:r w:rsidRPr="00954C37">
        <w:instrText xml:space="preserve"> </w:instrText>
      </w:r>
      <w:r w:rsidRPr="00954C37">
        <w:fldChar w:fldCharType="separate"/>
      </w:r>
      <w:r w:rsidR="00967F65">
        <w:rPr>
          <w:position w:val="-5"/>
        </w:rPr>
        <w:pict w14:anchorId="6CD11193">
          <v:shape id="_x0000_i1320" type="#_x0000_t75" style="width:31.35pt;height:10.65pt" equationxml="&lt;">
            <v:imagedata r:id="rId218" o:title="" chromakey="white"/>
          </v:shape>
        </w:pict>
      </w:r>
      <w:r w:rsidRPr="00954C37">
        <w:fldChar w:fldCharType="end"/>
      </w:r>
      <w:r w:rsidRPr="00954C37">
        <w:t xml:space="preserve">, </w:t>
      </w:r>
      <w:r w:rsidRPr="00954C37">
        <w:fldChar w:fldCharType="begin"/>
      </w:r>
      <w:r w:rsidRPr="00954C37">
        <w:instrText xml:space="preserve"> QUOTE </w:instrText>
      </w:r>
      <w:r w:rsidR="00967F65">
        <w:rPr>
          <w:position w:val="-5"/>
        </w:rPr>
        <w:pict w14:anchorId="2B9C1A3B">
          <v:shape id="_x0000_i1321" type="#_x0000_t75" style="width:1in;height:10.65pt" equationxml="&lt;">
            <v:imagedata r:id="rId220" o:title="" chromakey="white"/>
          </v:shape>
        </w:pict>
      </w:r>
      <w:r w:rsidRPr="00954C37">
        <w:instrText xml:space="preserve"> </w:instrText>
      </w:r>
      <w:r w:rsidRPr="00954C37">
        <w:fldChar w:fldCharType="separate"/>
      </w:r>
      <w:r w:rsidR="00967F65">
        <w:rPr>
          <w:position w:val="-5"/>
        </w:rPr>
        <w:pict w14:anchorId="1EA71D95">
          <v:shape id="_x0000_i1322" type="#_x0000_t75" style="width:1in;height:10.65pt" equationxml="&lt;">
            <v:imagedata r:id="rId220" o:title="" chromakey="white"/>
          </v:shape>
        </w:pict>
      </w:r>
      <w:r w:rsidRPr="00954C37">
        <w:fldChar w:fldCharType="end"/>
      </w:r>
      <w:r w:rsidRPr="00954C37">
        <w:t xml:space="preserve"> and generates a block of signals </w:t>
      </w:r>
      <w:r w:rsidRPr="00954C37">
        <w:fldChar w:fldCharType="begin"/>
      </w:r>
      <w:r w:rsidRPr="00954C37">
        <w:instrText xml:space="preserve"> QUOTE </w:instrText>
      </w:r>
      <w:r w:rsidR="00967F65">
        <w:rPr>
          <w:position w:val="-21"/>
        </w:rPr>
        <w:pict w14:anchorId="0C268FEF">
          <v:shape id="_x0000_i1323" type="#_x0000_t75" style="width:134.65pt;height:31.35pt" equationxml="&lt;">
            <v:imagedata r:id="rId221" o:title="" chromakey="white"/>
          </v:shape>
        </w:pict>
      </w:r>
      <w:r w:rsidRPr="00954C37">
        <w:instrText xml:space="preserve"> </w:instrText>
      </w:r>
      <w:r w:rsidRPr="00954C37">
        <w:fldChar w:fldCharType="separate"/>
      </w:r>
      <w:r w:rsidR="00967F65">
        <w:rPr>
          <w:position w:val="-21"/>
        </w:rPr>
        <w:pict w14:anchorId="3E6C7D25">
          <v:shape id="_x0000_i1324" type="#_x0000_t75" style="width:134.65pt;height:31.35pt" equationxml="&lt;">
            <v:imagedata r:id="rId221" o:title="" chromakey="white"/>
          </v:shape>
        </w:pict>
      </w:r>
      <w:r w:rsidRPr="00954C37">
        <w:fldChar w:fldCharType="end"/>
      </w:r>
      <w:r w:rsidRPr="00954C37">
        <w:t xml:space="preserve"> the elements of which are to be mapped onto the frequency-time index pair </w:t>
      </w:r>
      <w:r w:rsidRPr="00954C37">
        <w:rPr>
          <w:position w:val="-10"/>
        </w:rPr>
        <w:object w:dxaOrig="516" w:dyaOrig="384" w14:anchorId="6309CC8E">
          <v:shape id="_x0000_i1325" type="#_x0000_t75" style="width:25.35pt;height:20.65pt" o:ole="">
            <v:imagedata r:id="rId215" o:title=""/>
          </v:shape>
          <o:OLEObject Type="Embed" ProgID="Equation.3" ShapeID="_x0000_i1325" DrawAspect="Content" ObjectID="_1826989938" r:id="rId222"/>
        </w:object>
      </w:r>
      <w:r w:rsidRPr="00954C37">
        <w:t>as per the test configuration but transmitted on different physical antenna elements:</w:t>
      </w:r>
    </w:p>
    <w:p w14:paraId="377D0A7C" w14:textId="77777777" w:rsidR="00992B23" w:rsidRPr="00954C37" w:rsidRDefault="00967F65" w:rsidP="00992B23">
      <w:pPr>
        <w:keepLines/>
        <w:tabs>
          <w:tab w:val="center" w:pos="4536"/>
          <w:tab w:val="right" w:pos="9072"/>
        </w:tabs>
        <w:jc w:val="center"/>
      </w:pPr>
      <w:r>
        <w:pict w14:anchorId="09F954CE">
          <v:shape id="_x0000_i1326" type="#_x0000_t75" style="width:92.65pt;height:20.65pt" equationxml="&lt;">
            <v:imagedata r:id="rId223" o:title="" chromakey="white"/>
          </v:shape>
        </w:pict>
      </w:r>
    </w:p>
    <w:p w14:paraId="5308044C" w14:textId="77777777" w:rsidR="00992B23" w:rsidRPr="00954C37" w:rsidRDefault="00992B23" w:rsidP="00992B23"/>
    <w:p w14:paraId="7599BBDC" w14:textId="77777777" w:rsidR="00992B23" w:rsidRPr="00954C37" w:rsidRDefault="00992B23" w:rsidP="00992B23">
      <w:r w:rsidRPr="00954C37">
        <w:t xml:space="preserve">The precoder matrix </w:t>
      </w:r>
      <w:r w:rsidRPr="00954C37">
        <w:rPr>
          <w:position w:val="-10"/>
        </w:rPr>
        <w:object w:dxaOrig="540" w:dyaOrig="324" w14:anchorId="3D3727EC">
          <v:shape id="_x0000_i1327" type="#_x0000_t75" style="width:31.35pt;height:15.35pt" o:ole="">
            <v:imagedata r:id="rId203" o:title=""/>
          </v:shape>
          <o:OLEObject Type="Embed" ProgID="Equation.3" ShapeID="_x0000_i1327" DrawAspect="Content" ObjectID="_1826989939" r:id="rId224"/>
        </w:object>
      </w:r>
      <w:r w:rsidRPr="00954C37">
        <w:t xml:space="preserve">is specific to the test case configuration </w:t>
      </w:r>
      <w:r w:rsidRPr="00954C37">
        <w:rPr>
          <w:position w:val="-10"/>
        </w:rPr>
        <w:object w:dxaOrig="564" w:dyaOrig="324" w14:anchorId="08034E59">
          <v:shape id="_x0000_i1328" type="#_x0000_t75" style="width:31.35pt;height:15.35pt" o:ole="">
            <v:imagedata r:id="rId203" o:title=""/>
          </v:shape>
          <o:OLEObject Type="Embed" ProgID="Equation.3" ShapeID="_x0000_i1328" DrawAspect="Content" ObjectID="_1826989940" r:id="rId225"/>
        </w:object>
      </w:r>
      <w:r w:rsidRPr="00954C37">
        <w:t xml:space="preserve"> is defined in Clause 5.2.2.2 of TS 38.214 [</w:t>
      </w:r>
      <w:r>
        <w:t>15</w:t>
      </w:r>
      <w:r w:rsidRPr="00954C37">
        <w:t>].</w:t>
      </w:r>
    </w:p>
    <w:p w14:paraId="25C8E87A" w14:textId="77777777" w:rsidR="00992B23" w:rsidRPr="00954C37" w:rsidRDefault="00992B23" w:rsidP="00992B23">
      <w:pPr>
        <w:rPr>
          <w:lang w:eastAsia="zh-CN"/>
        </w:rPr>
      </w:pPr>
      <w:r w:rsidRPr="00954C37">
        <w:rPr>
          <w:lang w:eastAsia="zh-CN"/>
        </w:rPr>
        <w:t xml:space="preserve">The transmission on PT-RS antenna port is </w:t>
      </w:r>
      <w:r w:rsidRPr="00954C37">
        <w:t xml:space="preserve">associated </w:t>
      </w:r>
      <w:r w:rsidRPr="00954C37">
        <w:rPr>
          <w:lang w:eastAsia="zh-CN"/>
        </w:rPr>
        <w:t>(using same precoder)</w:t>
      </w:r>
      <w:r w:rsidRPr="00954C37">
        <w:t xml:space="preserve"> with</w:t>
      </w:r>
      <w:r w:rsidRPr="00954C37">
        <w:rPr>
          <w:lang w:eastAsia="zh-CN"/>
        </w:rPr>
        <w:t xml:space="preserve"> </w:t>
      </w:r>
      <w:r w:rsidRPr="00954C37">
        <w:t>the lowest indexed DM-RS antenna port among the DM-RS antenna ports assigned for the PDSCH</w:t>
      </w:r>
      <w:r w:rsidRPr="00954C37">
        <w:rPr>
          <w:lang w:eastAsia="zh-CN"/>
        </w:rPr>
        <w:t>.</w:t>
      </w:r>
    </w:p>
    <w:p w14:paraId="278B460C" w14:textId="77777777" w:rsidR="00992B23" w:rsidRPr="00954C37" w:rsidRDefault="00992B23" w:rsidP="00992B23">
      <w:r w:rsidRPr="00954C37">
        <w:t>The physical antenna elements are identified by indices</w:t>
      </w:r>
      <w:r w:rsidRPr="00954C37">
        <w:rPr>
          <w:position w:val="-12"/>
        </w:rPr>
        <w:object w:dxaOrig="1860" w:dyaOrig="372" w14:anchorId="01E155FF">
          <v:shape id="_x0000_i1329" type="#_x0000_t75" style="width:97.35pt;height:20.65pt" o:ole="">
            <v:imagedata r:id="rId226" o:title=""/>
          </v:shape>
          <o:OLEObject Type="Embed" ProgID="Equation.3" ShapeID="_x0000_i1329" DrawAspect="Content" ObjectID="_1826989941" r:id="rId227"/>
        </w:object>
      </w:r>
      <w:r w:rsidRPr="00954C37">
        <w:t xml:space="preserve">, where </w:t>
      </w:r>
      <w:r w:rsidRPr="00954C37">
        <w:rPr>
          <w:position w:val="-12"/>
        </w:rPr>
        <w:object w:dxaOrig="564" w:dyaOrig="372" w14:anchorId="3CACCAD0">
          <v:shape id="_x0000_i1330" type="#_x0000_t75" style="width:31.35pt;height:20.65pt" o:ole="">
            <v:imagedata r:id="rId228" o:title=""/>
          </v:shape>
          <o:OLEObject Type="Embed" ProgID="Equation.3" ShapeID="_x0000_i1330" DrawAspect="Content" ObjectID="_1826989942" r:id="rId229"/>
        </w:object>
      </w:r>
      <w:r w:rsidRPr="00954C37">
        <w:t xml:space="preserve"> is the number of physical antenna elements configured per test.</w:t>
      </w:r>
    </w:p>
    <w:p w14:paraId="250AF6E7" w14:textId="77777777" w:rsidR="00992B23" w:rsidRPr="00954C37" w:rsidRDefault="00992B23" w:rsidP="00992B23">
      <w:pPr>
        <w:rPr>
          <w:iCs/>
        </w:rPr>
      </w:pPr>
      <w:r w:rsidRPr="00954C37">
        <w:t xml:space="preserve">Modulation symbols </w:t>
      </w:r>
      <w:r w:rsidRPr="00954C37">
        <w:rPr>
          <w:sz w:val="24"/>
          <w:szCs w:val="24"/>
        </w:rPr>
        <w:fldChar w:fldCharType="begin"/>
      </w:r>
      <w:r w:rsidRPr="00954C37">
        <w:rPr>
          <w:sz w:val="24"/>
          <w:szCs w:val="24"/>
        </w:rPr>
        <w:instrText xml:space="preserve"> QUOTE </w:instrText>
      </w:r>
      <w:r w:rsidR="00967F65">
        <w:rPr>
          <w:position w:val="-5"/>
        </w:rPr>
        <w:pict w14:anchorId="4BED69BA">
          <v:shape id="_x0000_i1331" type="#_x0000_t75" style="width:31.35pt;height:10.65pt" equationxml="&lt;">
            <v:imagedata r:id="rId230" o:title="" chromakey="white"/>
          </v:shape>
        </w:pict>
      </w:r>
      <w:r w:rsidRPr="00954C37">
        <w:rPr>
          <w:sz w:val="24"/>
          <w:szCs w:val="24"/>
        </w:rPr>
        <w:instrText xml:space="preserve"> </w:instrText>
      </w:r>
      <w:r w:rsidRPr="00954C37">
        <w:rPr>
          <w:sz w:val="24"/>
          <w:szCs w:val="24"/>
        </w:rPr>
        <w:fldChar w:fldCharType="separate"/>
      </w:r>
      <w:r w:rsidR="00967F65">
        <w:rPr>
          <w:position w:val="-5"/>
        </w:rPr>
        <w:pict w14:anchorId="6DFDDF15">
          <v:shape id="_x0000_i1332" type="#_x0000_t75" style="width:31.35pt;height:10.65pt" equationxml="&lt;">
            <v:imagedata r:id="rId230" o:title="" chromakey="white"/>
          </v:shape>
        </w:pict>
      </w:r>
      <w:r w:rsidRPr="00954C37">
        <w:rPr>
          <w:sz w:val="24"/>
          <w:szCs w:val="24"/>
        </w:rPr>
        <w:fldChar w:fldCharType="end"/>
      </w:r>
      <w:r w:rsidRPr="00954C37">
        <w:rPr>
          <w:sz w:val="24"/>
          <w:szCs w:val="24"/>
        </w:rPr>
        <w:t xml:space="preserve"> </w:t>
      </w:r>
      <w:r w:rsidRPr="00954C37">
        <w:t xml:space="preserve">with </w:t>
      </w:r>
      <w:r w:rsidRPr="00954C37">
        <w:rPr>
          <w:sz w:val="24"/>
          <w:szCs w:val="24"/>
        </w:rPr>
        <w:fldChar w:fldCharType="begin"/>
      </w:r>
      <w:r w:rsidRPr="00954C37">
        <w:rPr>
          <w:sz w:val="24"/>
          <w:szCs w:val="24"/>
        </w:rPr>
        <w:instrText xml:space="preserve"> QUOTE </w:instrText>
      </w:r>
      <w:r w:rsidR="00967F65">
        <w:rPr>
          <w:position w:val="-5"/>
        </w:rPr>
        <w:pict w14:anchorId="3F6412A7">
          <v:shape id="_x0000_i1333" type="#_x0000_t75" style="width:46pt;height:10.65pt" equationxml="&lt;">
            <v:imagedata r:id="rId231" o:title="" chromakey="white"/>
          </v:shape>
        </w:pict>
      </w:r>
      <w:r w:rsidRPr="00954C37">
        <w:rPr>
          <w:sz w:val="24"/>
          <w:szCs w:val="24"/>
        </w:rPr>
        <w:instrText xml:space="preserve"> </w:instrText>
      </w:r>
      <w:r w:rsidRPr="00954C37">
        <w:rPr>
          <w:sz w:val="24"/>
          <w:szCs w:val="24"/>
        </w:rPr>
        <w:fldChar w:fldCharType="separate"/>
      </w:r>
      <w:r w:rsidR="00967F65">
        <w:rPr>
          <w:position w:val="-5"/>
        </w:rPr>
        <w:pict w14:anchorId="7D2C6B67">
          <v:shape id="_x0000_i1334" type="#_x0000_t75" style="width:46pt;height:10.65pt" equationxml="&lt;">
            <v:imagedata r:id="rId231" o:title="" chromakey="white"/>
          </v:shape>
        </w:pict>
      </w:r>
      <w:r w:rsidRPr="00954C37">
        <w:rPr>
          <w:sz w:val="24"/>
          <w:szCs w:val="24"/>
        </w:rPr>
        <w:fldChar w:fldCharType="end"/>
      </w:r>
      <w:r w:rsidRPr="00954C37">
        <w:rPr>
          <w:sz w:val="24"/>
          <w:szCs w:val="24"/>
        </w:rPr>
        <w:t xml:space="preserve"> </w:t>
      </w:r>
      <w:r w:rsidRPr="00954C37">
        <w:t xml:space="preserve">(i.e. PSS, SSS, PBCH and DM-RS for PBCH) are </w:t>
      </w:r>
      <w:r w:rsidRPr="00954C37">
        <w:rPr>
          <w:lang w:eastAsia="zh-CN"/>
        </w:rPr>
        <w:t>directly mapped to first physical antenna element.</w:t>
      </w:r>
    </w:p>
    <w:p w14:paraId="30AECCC4"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2C214D59">
          <v:shape id="_x0000_i1335" type="#_x0000_t75" style="width:20.65pt;height:15.35pt" o:ole="">
            <v:imagedata r:id="rId232" o:title=""/>
          </v:shape>
          <o:OLEObject Type="Embed" ProgID="Equation.3" ShapeID="_x0000_i1335" DrawAspect="Content" ObjectID="_1826989943" r:id="rId233"/>
        </w:object>
      </w:r>
      <w:r w:rsidRPr="00954C37">
        <w:rPr>
          <w:iCs/>
        </w:rPr>
        <w:t xml:space="preserve"> </w:t>
      </w:r>
      <w:r w:rsidRPr="00954C37">
        <w:rPr>
          <w:iCs/>
          <w:lang w:eastAsia="zh-CN"/>
        </w:rPr>
        <w:t xml:space="preserve">for CSI-RS resources which configured for tracking with one port </w:t>
      </w:r>
      <w:r w:rsidRPr="00954C37">
        <w:rPr>
          <w:lang w:eastAsia="zh-CN"/>
        </w:rPr>
        <w:t>are directly mapped to first physical antenna element.</w:t>
      </w:r>
    </w:p>
    <w:p w14:paraId="3CF254AB"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14A11DC9">
          <v:shape id="_x0000_i1336" type="#_x0000_t75" style="width:20.65pt;height:15.35pt" o:ole="">
            <v:imagedata r:id="rId232" o:title=""/>
          </v:shape>
          <o:OLEObject Type="Embed" ProgID="Equation.3" ShapeID="_x0000_i1336" DrawAspect="Content" ObjectID="_1826989944" r:id="rId234"/>
        </w:object>
      </w:r>
      <w:r w:rsidRPr="00954C37">
        <w:rPr>
          <w:iCs/>
        </w:rPr>
        <w:t xml:space="preserve"> </w:t>
      </w:r>
      <w:r w:rsidRPr="00954C37">
        <w:rPr>
          <w:iCs/>
          <w:lang w:eastAsia="zh-CN"/>
        </w:rPr>
        <w:t xml:space="preserve">for CSI-RS resources which configured for beam refinement with one port </w:t>
      </w:r>
      <w:r w:rsidRPr="00954C37">
        <w:rPr>
          <w:lang w:eastAsia="zh-CN"/>
        </w:rPr>
        <w:t>are directly mapped to first physical antenna element.</w:t>
      </w:r>
    </w:p>
    <w:p w14:paraId="37A6F951" w14:textId="77777777" w:rsidR="00992B23" w:rsidRDefault="00992B23" w:rsidP="00992B23">
      <w:pPr>
        <w:rPr>
          <w:noProof/>
        </w:rPr>
      </w:pPr>
      <w:r w:rsidRPr="00954C37">
        <w:rPr>
          <w:iCs/>
        </w:rPr>
        <w:t xml:space="preserve">Modulation symbols </w:t>
      </w:r>
      <w:r w:rsidRPr="00954C37">
        <w:rPr>
          <w:iCs/>
          <w:position w:val="-14"/>
        </w:rPr>
        <w:object w:dxaOrig="420" w:dyaOrig="396" w14:anchorId="04006251">
          <v:shape id="_x0000_i1337" type="#_x0000_t75" style="width:25.35pt;height:15.35pt" o:ole="">
            <v:imagedata r:id="rId235" o:title=""/>
          </v:shape>
          <o:OLEObject Type="Embed" ProgID="Equation.3" ShapeID="_x0000_i1337" DrawAspect="Content" ObjectID="_1826989945" r:id="rId236"/>
        </w:object>
      </w:r>
      <w:r w:rsidRPr="00954C37">
        <w:rPr>
          <w:iCs/>
          <w:lang w:eastAsia="zh-CN"/>
        </w:rPr>
        <w:t xml:space="preserve"> for NZP CSI-RS which configured for CSI acquisition with </w:t>
      </w:r>
      <w:r w:rsidRPr="00954C37">
        <w:t xml:space="preserve"> </w:t>
      </w:r>
      <w:r w:rsidRPr="00954C37">
        <w:rPr>
          <w:position w:val="-12"/>
        </w:rPr>
        <w:object w:dxaOrig="3036" w:dyaOrig="372" w14:anchorId="1DC87D0B">
          <v:shape id="_x0000_i1338" type="#_x0000_t75" style="width:148.65pt;height:20.65pt" o:ole="">
            <v:imagedata r:id="rId237" o:title=""/>
          </v:shape>
          <o:OLEObject Type="Embed" ProgID="Equation.3" ShapeID="_x0000_i1338" DrawAspect="Content" ObjectID="_1826989946" r:id="rId238"/>
        </w:object>
      </w:r>
      <w:r w:rsidRPr="00954C37">
        <w:t xml:space="preserve">  are</w:t>
      </w:r>
      <w:r w:rsidRPr="00954C37">
        <w:rPr>
          <w:iCs/>
        </w:rPr>
        <w:t xml:space="preserve"> mapped to the physical antenna index</w:t>
      </w:r>
      <w:r w:rsidRPr="00954C37">
        <w:rPr>
          <w:iCs/>
          <w:lang w:eastAsia="zh-CN"/>
        </w:rPr>
        <w:t xml:space="preserve"> </w:t>
      </w:r>
      <w:r w:rsidRPr="00954C37">
        <w:rPr>
          <w:position w:val="-14"/>
        </w:rPr>
        <w:object w:dxaOrig="1056" w:dyaOrig="372" w14:anchorId="2F71CAA4">
          <v:shape id="_x0000_i1339" type="#_x0000_t75" style="width:56.65pt;height:20.65pt" o:ole="">
            <v:imagedata r:id="rId239" o:title=""/>
          </v:shape>
          <o:OLEObject Type="Embed" ProgID="Equation.DSMT4" ShapeID="_x0000_i1339" DrawAspect="Content" ObjectID="_1826989947" r:id="rId240"/>
        </w:object>
      </w:r>
      <w:r w:rsidRPr="00954C37">
        <w:t xml:space="preserve"> where </w:t>
      </w:r>
      <w:r w:rsidRPr="00954C37">
        <w:rPr>
          <w:position w:val="-12"/>
        </w:rPr>
        <w:object w:dxaOrig="504" w:dyaOrig="372" w14:anchorId="3B77BF88">
          <v:shape id="_x0000_i1340" type="#_x0000_t75" style="width:26pt;height:20.65pt" o:ole="">
            <v:imagedata r:id="rId241" o:title=""/>
          </v:shape>
          <o:OLEObject Type="Embed" ProgID="Equation.3" ShapeID="_x0000_i1340" DrawAspect="Content" ObjectID="_1826989948" r:id="rId242"/>
        </w:object>
      </w:r>
      <w:r w:rsidRPr="00954C37">
        <w:t xml:space="preserve">is the number of </w:t>
      </w:r>
      <w:r w:rsidRPr="00954C37">
        <w:rPr>
          <w:lang w:eastAsia="zh-CN"/>
        </w:rPr>
        <w:t xml:space="preserve">NZP </w:t>
      </w:r>
      <w:r w:rsidRPr="00954C37">
        <w:t>CSI</w:t>
      </w:r>
      <w:r w:rsidRPr="00954C37">
        <w:rPr>
          <w:lang w:eastAsia="zh-CN"/>
        </w:rPr>
        <w:t>-RS</w:t>
      </w:r>
      <w:r w:rsidRPr="00954C37">
        <w:t xml:space="preserve"> </w:t>
      </w:r>
      <w:r w:rsidRPr="00954C37">
        <w:rPr>
          <w:lang w:eastAsia="zh-CN"/>
        </w:rPr>
        <w:t>ports</w:t>
      </w:r>
      <w:r w:rsidRPr="00954C37">
        <w:t xml:space="preserve"> configured per test.</w:t>
      </w:r>
      <w:bookmarkEnd w:id="6549"/>
    </w:p>
    <w:p w14:paraId="6535F231" w14:textId="77777777" w:rsidR="00992B23" w:rsidRDefault="00992B23" w:rsidP="004E61AE"/>
    <w:p w14:paraId="4ACC7832" w14:textId="438B14C2" w:rsidR="004D3FFD" w:rsidRDefault="002C252C" w:rsidP="004E61AE">
      <w:pPr>
        <w:pStyle w:val="Heading8"/>
      </w:pPr>
      <w:bookmarkStart w:id="6550" w:name="_Toc4441"/>
      <w:bookmarkStart w:id="6551" w:name="_Toc24563"/>
      <w:bookmarkStart w:id="6552" w:name="_Toc31224"/>
      <w:bookmarkStart w:id="6553" w:name="_Toc16428"/>
      <w:bookmarkStart w:id="6554" w:name="_Toc121818530"/>
      <w:bookmarkStart w:id="6555" w:name="_Toc121818754"/>
      <w:bookmarkStart w:id="6556" w:name="_Toc124158509"/>
      <w:bookmarkStart w:id="6557" w:name="_Toc130558577"/>
      <w:bookmarkStart w:id="6558" w:name="_Toc137467302"/>
      <w:bookmarkStart w:id="6559" w:name="_Toc138884948"/>
      <w:bookmarkStart w:id="6560" w:name="_Toc138885172"/>
      <w:bookmarkStart w:id="6561" w:name="_Toc145511383"/>
      <w:bookmarkStart w:id="6562" w:name="_Toc155475860"/>
      <w:bookmarkStart w:id="6563" w:name="_Toc176472996"/>
      <w:bookmarkStart w:id="6564" w:name="_Toc187248227"/>
      <w:bookmarkStart w:id="6565" w:name="_Toc194054577"/>
      <w:bookmarkStart w:id="6566" w:name="_Toc200115853"/>
      <w:r>
        <w:t xml:space="preserve">Annex </w:t>
      </w:r>
      <w:r w:rsidR="001E4A1C">
        <w:rPr>
          <w:lang w:val="en-US" w:eastAsia="zh-CN"/>
        </w:rPr>
        <w:t>J</w:t>
      </w:r>
      <w:r w:rsidR="001E4A1C">
        <w:t xml:space="preserve"> </w:t>
      </w:r>
      <w:r>
        <w:t>(informative):</w:t>
      </w:r>
      <w:r>
        <w:br/>
        <w:t>Change history</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r>
              <w:rPr>
                <w:b/>
                <w:sz w:val="16"/>
              </w:rPr>
              <w:t>TDoc</w:t>
            </w:r>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t>Change history</w:t>
            </w:r>
          </w:p>
        </w:tc>
      </w:tr>
      <w:tr w:rsidR="003F6B5D" w:rsidRPr="00E6520D" w14:paraId="6211F666" w14:textId="77777777" w:rsidTr="008605D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247DE9" w:rsidRDefault="003B6F49" w:rsidP="00247DE9">
            <w:pPr>
              <w:pStyle w:val="TAL"/>
              <w:rPr>
                <w:sz w:val="16"/>
                <w:szCs w:val="16"/>
              </w:rPr>
            </w:pPr>
            <w:r w:rsidRPr="00247DE9">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247DE9" w:rsidRDefault="003B6F49" w:rsidP="00247DE9">
            <w:pPr>
              <w:pStyle w:val="TAL"/>
              <w:rPr>
                <w:sz w:val="16"/>
                <w:szCs w:val="16"/>
              </w:rPr>
            </w:pPr>
            <w:r w:rsidRPr="00247DE9">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EF2C832" w14:textId="459B4775"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7265D" w14:textId="711129F8"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87B5E6" w14:textId="751281F6"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(NR_repeaters-Perf)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247DE9" w:rsidRDefault="003B6F49" w:rsidP="00247DE9">
            <w:pPr>
              <w:pStyle w:val="TAL"/>
              <w:rPr>
                <w:sz w:val="16"/>
                <w:szCs w:val="16"/>
              </w:rPr>
            </w:pPr>
            <w:r w:rsidRPr="00247DE9">
              <w:rPr>
                <w:sz w:val="16"/>
                <w:szCs w:val="16"/>
              </w:rPr>
              <w:t>17.5.0</w:t>
            </w:r>
          </w:p>
        </w:tc>
      </w:tr>
      <w:tr w:rsidR="003B6F49" w:rsidRPr="00E6520D" w14:paraId="6F7BAA92"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438767D" w14:textId="6210A510"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265726" w14:textId="339949D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EA406B" w14:textId="1AB21CE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303F77" w:rsidRPr="00E6520D" w14:paraId="5CB116BD"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640C3BB" w14:textId="12C97538" w:rsidR="00303F77" w:rsidRPr="007314A4" w:rsidRDefault="00303F77" w:rsidP="00303F77">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A1E3F5" w14:textId="55A29A2B" w:rsidR="00303F77" w:rsidRPr="007314A4" w:rsidRDefault="00303F77" w:rsidP="00303F77">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B2EDC5" w14:textId="630EF3AF" w:rsidR="00303F77" w:rsidRPr="00303F77" w:rsidRDefault="00303F77" w:rsidP="00303F77">
            <w:pPr>
              <w:pStyle w:val="TAL"/>
              <w:rPr>
                <w:sz w:val="16"/>
                <w:szCs w:val="16"/>
              </w:rPr>
            </w:pPr>
            <w:r w:rsidRPr="00303F77">
              <w:rPr>
                <w:sz w:val="16"/>
                <w:szCs w:val="16"/>
              </w:rPr>
              <w:t>RP-240588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09586826" w14:textId="23D7223F"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A03B85" w14:textId="0F49821D"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181C41" w14:textId="121140FE"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500D9A1" w14:textId="1445D515" w:rsidR="00303F77" w:rsidRPr="00303F77" w:rsidRDefault="00303F77" w:rsidP="00247DE9">
            <w:pPr>
              <w:overflowPunct/>
              <w:autoSpaceDE/>
              <w:autoSpaceDN/>
              <w:adjustRightInd/>
              <w:spacing w:after="0"/>
              <w:textAlignment w:val="auto"/>
              <w:rPr>
                <w:rFonts w:cs="Arial"/>
                <w:sz w:val="16"/>
                <w:szCs w:val="16"/>
              </w:rPr>
            </w:pPr>
            <w:r>
              <w:rPr>
                <w:rFonts w:ascii="Arial" w:hAnsi="Arial" w:cs="Arial"/>
                <w:sz w:val="16"/>
                <w:szCs w:val="16"/>
              </w:rPr>
              <w:t>Big CR on Performance Requirements for NCR-MT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9E488" w14:textId="04C12ADC" w:rsidR="00303F77" w:rsidRPr="007314A4" w:rsidRDefault="00303F77" w:rsidP="00303F77">
            <w:pPr>
              <w:pStyle w:val="TAL"/>
              <w:rPr>
                <w:sz w:val="16"/>
                <w:szCs w:val="16"/>
              </w:rPr>
            </w:pPr>
            <w:r w:rsidRPr="007314A4">
              <w:rPr>
                <w:sz w:val="16"/>
                <w:szCs w:val="16"/>
              </w:rPr>
              <w:t>1</w:t>
            </w:r>
            <w:r>
              <w:rPr>
                <w:sz w:val="16"/>
                <w:szCs w:val="16"/>
              </w:rPr>
              <w:t>8</w:t>
            </w:r>
            <w:r w:rsidRPr="007314A4">
              <w:rPr>
                <w:sz w:val="16"/>
                <w:szCs w:val="16"/>
              </w:rPr>
              <w:t>.</w:t>
            </w:r>
            <w:r>
              <w:rPr>
                <w:sz w:val="16"/>
                <w:szCs w:val="16"/>
              </w:rPr>
              <w:t>0</w:t>
            </w:r>
            <w:r w:rsidRPr="007314A4">
              <w:rPr>
                <w:sz w:val="16"/>
                <w:szCs w:val="16"/>
              </w:rPr>
              <w:t>.0</w:t>
            </w:r>
          </w:p>
        </w:tc>
      </w:tr>
      <w:tr w:rsidR="00463690" w:rsidRPr="00E6520D" w14:paraId="532E6D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F7C6256" w14:textId="4E694D82"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D5725A" w14:textId="43D037D3"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0E34D" w14:textId="6EAEF4F5"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6CDD6F" w14:textId="4AFE45FF" w:rsidR="00463690" w:rsidRDefault="00463690" w:rsidP="00463690">
            <w:pPr>
              <w:keepNext/>
              <w:keepLines/>
              <w:spacing w:after="0"/>
              <w:jc w:val="center"/>
              <w:rPr>
                <w:rFonts w:ascii="Arial" w:hAnsi="Arial" w:cs="Arial"/>
                <w:sz w:val="16"/>
                <w:szCs w:val="16"/>
              </w:rPr>
            </w:pPr>
            <w:r>
              <w:rPr>
                <w:rFonts w:ascii="Arial" w:hAnsi="Arial"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7CAB5" w14:textId="17D0229A"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8645C" w14:textId="26CC350E"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1EF8C3" w14:textId="7E148DDF"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FRCs of NCR MT Demodulation Performance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A146D" w14:textId="51FAB331"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2968E1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E219191" w14:textId="6AA34064"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DA5CDE" w14:textId="13EA3C02"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9676D" w14:textId="48F859DB"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716B9C" w14:textId="031C1C07" w:rsidR="00463690" w:rsidRDefault="00463690" w:rsidP="00463690">
            <w:pPr>
              <w:keepNext/>
              <w:keepLines/>
              <w:spacing w:after="0"/>
              <w:jc w:val="center"/>
              <w:rPr>
                <w:rFonts w:ascii="Arial" w:hAnsi="Arial" w:cs="Arial"/>
                <w:sz w:val="16"/>
                <w:szCs w:val="16"/>
              </w:rPr>
            </w:pPr>
            <w:r>
              <w:rPr>
                <w:rFonts w:ascii="Arial" w:hAnsi="Arial"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9FD30" w14:textId="686BE606"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F927" w14:textId="0E6457D7"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0CF10E" w14:textId="75939DD8"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Propagation Condition of NCR-MT for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8A684" w14:textId="2827C320"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3000FFA7"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4BDBD288" w14:textId="1C0CDFFC"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B288911" w14:textId="34F9966C"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F2CF6" w14:textId="7A9C1453"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CC6C3" w14:textId="3A8A8D8D" w:rsidR="00463690" w:rsidRDefault="00463690" w:rsidP="00463690">
            <w:pPr>
              <w:keepNext/>
              <w:keepLines/>
              <w:spacing w:after="0"/>
              <w:jc w:val="center"/>
              <w:rPr>
                <w:rFonts w:ascii="Arial" w:hAnsi="Arial" w:cs="Arial"/>
                <w:sz w:val="16"/>
                <w:szCs w:val="16"/>
              </w:rPr>
            </w:pPr>
            <w:r>
              <w:rPr>
                <w:rFonts w:ascii="Arial" w:hAnsi="Arial"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082B" w14:textId="706527C5"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057F3" w14:textId="73B3B0B1" w:rsidR="00463690" w:rsidRDefault="00463690" w:rsidP="00463690">
            <w:pPr>
              <w:keepNext/>
              <w:keepLines/>
              <w:spacing w:after="0"/>
              <w:jc w:val="center"/>
              <w:rPr>
                <w:rFonts w:ascii="Arial" w:hAnsi="Arial" w:cs="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EAE88F" w14:textId="3B1B4ECC"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Big CR to TS 38.115-2: the introduction of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8346" w14:textId="18756889"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CF5CEF" w:rsidRPr="00E6520D" w14:paraId="756B258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7F22DE4" w14:textId="40017037" w:rsidR="00CF5CEF" w:rsidRPr="007314A4"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D7350E" w14:textId="14D23E52" w:rsidR="00CF5CEF" w:rsidRPr="007314A4"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B40E4" w14:textId="6DE3B22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52664" w14:textId="01B20C47" w:rsidR="00CF5CEF" w:rsidRPr="00CF5CEF" w:rsidRDefault="00CF5CEF" w:rsidP="00CF5CEF">
            <w:pPr>
              <w:pStyle w:val="TAC"/>
              <w:rPr>
                <w:rFonts w:cs="Arial"/>
                <w:sz w:val="16"/>
                <w:szCs w:val="16"/>
              </w:rPr>
            </w:pPr>
            <w:r w:rsidRPr="00CF5CEF">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DA0B" w14:textId="268DBC30"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9A75" w14:textId="2679405A"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4558C3" w14:textId="2AB6F7DC" w:rsidR="00CF5CEF" w:rsidRPr="00CF5CEF" w:rsidRDefault="00CF5CEF" w:rsidP="00CF5CEF">
            <w:pPr>
              <w:pStyle w:val="TAL"/>
              <w:rPr>
                <w:rFonts w:cs="Arial"/>
                <w:sz w:val="16"/>
                <w:szCs w:val="16"/>
              </w:rPr>
            </w:pPr>
            <w:r w:rsidRPr="00CF5CEF">
              <w:rPr>
                <w:sz w:val="16"/>
                <w:szCs w:val="16"/>
              </w:rPr>
              <w:t>(NR_netcon_repeater-Perf)CR for TS 38.115-2,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B1E03" w14:textId="0ABA6490" w:rsidR="00CF5CEF" w:rsidRPr="007314A4" w:rsidRDefault="00CF5CEF" w:rsidP="00CF5CEF">
            <w:pPr>
              <w:pStyle w:val="TAL"/>
              <w:rPr>
                <w:sz w:val="16"/>
                <w:szCs w:val="16"/>
              </w:rPr>
            </w:pPr>
            <w:r>
              <w:rPr>
                <w:sz w:val="16"/>
                <w:szCs w:val="16"/>
              </w:rPr>
              <w:t>18.2.0</w:t>
            </w:r>
          </w:p>
        </w:tc>
      </w:tr>
      <w:tr w:rsidR="00CF5CEF" w:rsidRPr="00E6520D" w14:paraId="167203E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3B19C918" w14:textId="3291491F"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446E57" w14:textId="0AAF0AF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9EA87" w14:textId="53376E9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71E99" w14:textId="14A68F0B" w:rsidR="00CF5CEF" w:rsidRPr="00CF5CEF" w:rsidRDefault="00CF5CEF" w:rsidP="00CF5CEF">
            <w:pPr>
              <w:pStyle w:val="TAC"/>
              <w:rPr>
                <w:rFonts w:cs="Arial"/>
                <w:sz w:val="16"/>
                <w:szCs w:val="16"/>
              </w:rPr>
            </w:pPr>
            <w:r w:rsidRPr="00CF5CE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DC075" w14:textId="54CA645F"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CF921" w14:textId="7379865F"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9E62C6" w14:textId="484F82F2" w:rsidR="00CF5CEF" w:rsidRPr="00CF5CEF" w:rsidRDefault="00CF5CEF" w:rsidP="00CF5CEF">
            <w:pPr>
              <w:pStyle w:val="TAL"/>
              <w:rPr>
                <w:rFonts w:cs="Arial"/>
                <w:sz w:val="16"/>
                <w:szCs w:val="16"/>
              </w:rPr>
            </w:pPr>
            <w:r w:rsidRPr="00CF5CEF">
              <w:rPr>
                <w:sz w:val="16"/>
                <w:szCs w:val="16"/>
              </w:rPr>
              <w:t>Maintenance CR of NCR to TS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007A4" w14:textId="58ED342E" w:rsidR="00CF5CEF" w:rsidRDefault="00CF5CEF" w:rsidP="00CF5CEF">
            <w:pPr>
              <w:pStyle w:val="TAL"/>
              <w:rPr>
                <w:sz w:val="16"/>
                <w:szCs w:val="16"/>
              </w:rPr>
            </w:pPr>
            <w:r>
              <w:rPr>
                <w:sz w:val="16"/>
                <w:szCs w:val="16"/>
              </w:rPr>
              <w:t>18.2.0</w:t>
            </w:r>
          </w:p>
        </w:tc>
      </w:tr>
      <w:tr w:rsidR="00CF5CEF" w:rsidRPr="00E6520D" w14:paraId="00FFA7AE"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71EA0F" w14:textId="78459F3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2CEC63" w14:textId="21FA053B"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54883" w14:textId="109B906C"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BB7EC" w14:textId="1824E001" w:rsidR="00CF5CEF" w:rsidRPr="00CF5CEF" w:rsidRDefault="00CF5CEF" w:rsidP="00CF5CEF">
            <w:pPr>
              <w:pStyle w:val="TAC"/>
              <w:rPr>
                <w:rFonts w:cs="Arial"/>
                <w:sz w:val="16"/>
                <w:szCs w:val="16"/>
              </w:rPr>
            </w:pPr>
            <w:r w:rsidRPr="00CF5CE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BB160" w14:textId="59B232A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8524" w14:textId="244DCB32"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510AB0B" w14:textId="2D5F5774" w:rsidR="00CF5CEF" w:rsidRPr="00CF5CEF" w:rsidRDefault="00CF5CEF" w:rsidP="00CF5CEF">
            <w:pPr>
              <w:pStyle w:val="TAL"/>
              <w:rPr>
                <w:rFonts w:cs="Arial"/>
                <w:sz w:val="16"/>
                <w:szCs w:val="16"/>
              </w:rPr>
            </w:pPr>
            <w:r w:rsidRPr="00CF5CEF">
              <w:rPr>
                <w:sz w:val="16"/>
                <w:szCs w:val="16"/>
              </w:rPr>
              <w:t>CR on 38.115-2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E8D4D" w14:textId="1EF7A819" w:rsidR="00CF5CEF" w:rsidRDefault="00CF5CEF" w:rsidP="00CF5CEF">
            <w:pPr>
              <w:pStyle w:val="TAL"/>
              <w:rPr>
                <w:sz w:val="16"/>
                <w:szCs w:val="16"/>
              </w:rPr>
            </w:pPr>
            <w:r>
              <w:rPr>
                <w:sz w:val="16"/>
                <w:szCs w:val="16"/>
              </w:rPr>
              <w:t>18.2.0</w:t>
            </w:r>
          </w:p>
        </w:tc>
      </w:tr>
      <w:tr w:rsidR="00CF5CEF" w:rsidRPr="00E6520D" w14:paraId="1869D4F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DAB76F" w14:textId="0FA772D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BBE089" w14:textId="25ED63B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A1BEFC" w14:textId="3B003DBA"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28B3DF" w14:textId="5778FC2D" w:rsidR="00CF5CEF" w:rsidRPr="00CF5CEF" w:rsidRDefault="00CF5CEF" w:rsidP="00CF5CEF">
            <w:pPr>
              <w:pStyle w:val="TAC"/>
              <w:rPr>
                <w:rFonts w:cs="Arial"/>
                <w:sz w:val="16"/>
                <w:szCs w:val="16"/>
              </w:rPr>
            </w:pPr>
            <w:r w:rsidRPr="00CF5CE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9422F" w14:textId="576F415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C8E" w14:textId="622A44CD"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CBB137" w14:textId="3DAAD94E" w:rsidR="00CF5CEF" w:rsidRPr="00CF5CEF" w:rsidRDefault="00CF5CEF" w:rsidP="00CF5CEF">
            <w:pPr>
              <w:pStyle w:val="TAL"/>
              <w:rPr>
                <w:rFonts w:cs="Arial"/>
                <w:sz w:val="16"/>
                <w:szCs w:val="16"/>
              </w:rPr>
            </w:pPr>
            <w:r w:rsidRPr="00CF5CEF">
              <w:rPr>
                <w:sz w:val="16"/>
                <w:szCs w:val="16"/>
              </w:rPr>
              <w:t>CR to TS 38.115-2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A7C92" w14:textId="1DF88354" w:rsidR="00CF5CEF" w:rsidRDefault="00CF5CEF" w:rsidP="00CF5CEF">
            <w:pPr>
              <w:pStyle w:val="TAL"/>
              <w:rPr>
                <w:sz w:val="16"/>
                <w:szCs w:val="16"/>
              </w:rPr>
            </w:pPr>
            <w:r>
              <w:rPr>
                <w:sz w:val="16"/>
                <w:szCs w:val="16"/>
              </w:rPr>
              <w:t>18.2.0</w:t>
            </w:r>
          </w:p>
        </w:tc>
      </w:tr>
      <w:tr w:rsidR="00CF5CEF" w:rsidRPr="00E6520D" w14:paraId="00357DB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AD0767B" w14:textId="1F184E5C"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5E3655" w14:textId="0282ED34"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7449A" w14:textId="134CCEC8"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EFAD1A" w14:textId="0A9E4E08" w:rsidR="00CF5CEF" w:rsidRPr="00CF5CEF" w:rsidRDefault="00CF5CEF" w:rsidP="00CF5CEF">
            <w:pPr>
              <w:pStyle w:val="TAC"/>
              <w:rPr>
                <w:rFonts w:cs="Arial"/>
                <w:sz w:val="16"/>
                <w:szCs w:val="16"/>
              </w:rPr>
            </w:pPr>
            <w:r w:rsidRPr="00CF5CE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07A50" w14:textId="76244F69"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12DEC" w14:textId="6A076C6C"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B8EEC" w14:textId="5E5F48D8" w:rsidR="00CF5CEF" w:rsidRPr="00CF5CEF" w:rsidRDefault="00CF5CEF" w:rsidP="00CF5CEF">
            <w:pPr>
              <w:pStyle w:val="TAL"/>
              <w:rPr>
                <w:rFonts w:cs="Arial"/>
                <w:sz w:val="16"/>
                <w:szCs w:val="16"/>
              </w:rPr>
            </w:pPr>
            <w:r w:rsidRPr="00CF5CEF">
              <w:rPr>
                <w:sz w:val="16"/>
                <w:szCs w:val="16"/>
              </w:rPr>
              <w:t>NCR type 2-O testing: MT requirements testing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6EBEB" w14:textId="61D2E27D" w:rsidR="00CF5CEF" w:rsidRDefault="00CF5CEF" w:rsidP="00CF5CEF">
            <w:pPr>
              <w:pStyle w:val="TAL"/>
              <w:rPr>
                <w:sz w:val="16"/>
                <w:szCs w:val="16"/>
              </w:rPr>
            </w:pPr>
            <w:r>
              <w:rPr>
                <w:sz w:val="16"/>
                <w:szCs w:val="16"/>
              </w:rPr>
              <w:t>18.2.0</w:t>
            </w:r>
          </w:p>
        </w:tc>
      </w:tr>
      <w:tr w:rsidR="006B32D1" w:rsidRPr="00E6520D" w14:paraId="706843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F3A4B4A" w14:textId="4F9EF2A9"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674440" w14:textId="467BC995"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23A72" w14:textId="0AD0098A"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8F02B" w14:textId="308EAC53" w:rsidR="006B32D1" w:rsidRPr="006B32D1" w:rsidRDefault="006B32D1" w:rsidP="006B32D1">
            <w:pPr>
              <w:pStyle w:val="TAC"/>
              <w:rPr>
                <w:sz w:val="16"/>
                <w:szCs w:val="16"/>
              </w:rPr>
            </w:pPr>
            <w:r w:rsidRPr="006B32D1">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289C6" w14:textId="6C75B6DA"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36D7" w14:textId="7AF4CD11"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209BA4" w14:textId="100F8A7D" w:rsidR="006B32D1" w:rsidRPr="006B32D1" w:rsidRDefault="006B32D1" w:rsidP="006B32D1">
            <w:pPr>
              <w:pStyle w:val="TAL"/>
              <w:rPr>
                <w:sz w:val="16"/>
                <w:szCs w:val="16"/>
              </w:rPr>
            </w:pPr>
            <w:r w:rsidRPr="006B32D1">
              <w:rPr>
                <w:sz w:val="16"/>
                <w:szCs w:val="16"/>
              </w:rPr>
              <w:t>CR on Correlation Matrix of NCR Demodulation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FABA2" w14:textId="76913EDA" w:rsidR="006B32D1" w:rsidRDefault="006B32D1" w:rsidP="006B32D1">
            <w:pPr>
              <w:pStyle w:val="TAL"/>
              <w:rPr>
                <w:sz w:val="16"/>
                <w:szCs w:val="16"/>
              </w:rPr>
            </w:pPr>
            <w:r>
              <w:rPr>
                <w:sz w:val="16"/>
                <w:szCs w:val="16"/>
              </w:rPr>
              <w:t>18.3.0</w:t>
            </w:r>
          </w:p>
        </w:tc>
      </w:tr>
      <w:tr w:rsidR="006B32D1" w:rsidRPr="00E6520D" w14:paraId="2C5FBC1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77B5202" w14:textId="0ADBF896"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10601CE" w14:textId="33DC37BC"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7FDE9A" w14:textId="6A0ABB5D"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8B9E93" w14:textId="1C6BF964" w:rsidR="006B32D1" w:rsidRPr="006B32D1" w:rsidRDefault="006B32D1" w:rsidP="006B32D1">
            <w:pPr>
              <w:pStyle w:val="TAC"/>
              <w:rPr>
                <w:sz w:val="16"/>
                <w:szCs w:val="16"/>
              </w:rPr>
            </w:pPr>
            <w:r w:rsidRPr="006B32D1">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F5089" w14:textId="77777777" w:rsidR="006B32D1" w:rsidRPr="006B32D1" w:rsidRDefault="006B32D1" w:rsidP="006B32D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15729" w14:textId="754B40AD"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098CFE" w14:textId="3F408EDD" w:rsidR="006B32D1" w:rsidRPr="006B32D1" w:rsidRDefault="006B32D1" w:rsidP="006B32D1">
            <w:pPr>
              <w:pStyle w:val="TAL"/>
              <w:rPr>
                <w:sz w:val="16"/>
                <w:szCs w:val="16"/>
              </w:rPr>
            </w:pPr>
            <w:r w:rsidRPr="006B32D1">
              <w:rPr>
                <w:sz w:val="16"/>
                <w:szCs w:val="16"/>
              </w:rPr>
              <w:t>CR to 38.115-2: Rated TRP output power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2E8F5" w14:textId="40CBFB49" w:rsidR="006B32D1" w:rsidRDefault="006B32D1" w:rsidP="006B32D1">
            <w:pPr>
              <w:pStyle w:val="TAL"/>
              <w:rPr>
                <w:sz w:val="16"/>
                <w:szCs w:val="16"/>
              </w:rPr>
            </w:pPr>
            <w:r w:rsidRPr="00EB3AD4">
              <w:rPr>
                <w:sz w:val="16"/>
                <w:szCs w:val="16"/>
              </w:rPr>
              <w:t>18.3.0</w:t>
            </w:r>
          </w:p>
        </w:tc>
      </w:tr>
      <w:tr w:rsidR="006B32D1" w:rsidRPr="00E6520D" w14:paraId="31D0001C"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58EB3E4" w14:textId="2252E557"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97DC51" w14:textId="6134FD5D"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BC287" w14:textId="38C2BC85"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28A3C" w14:textId="62FD1466" w:rsidR="006B32D1" w:rsidRPr="006B32D1" w:rsidRDefault="006B32D1" w:rsidP="006B32D1">
            <w:pPr>
              <w:pStyle w:val="TAC"/>
              <w:rPr>
                <w:sz w:val="16"/>
                <w:szCs w:val="16"/>
              </w:rPr>
            </w:pPr>
            <w:r w:rsidRPr="006B32D1">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0DCB" w14:textId="22046818"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3F119" w14:textId="1E1A2ECC"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752971" w14:textId="2AB589A1" w:rsidR="006B32D1" w:rsidRPr="006B32D1" w:rsidRDefault="006B32D1" w:rsidP="006B32D1">
            <w:pPr>
              <w:pStyle w:val="TAL"/>
              <w:rPr>
                <w:sz w:val="16"/>
                <w:szCs w:val="16"/>
              </w:rPr>
            </w:pPr>
            <w:r w:rsidRPr="006B32D1">
              <w:rPr>
                <w:sz w:val="16"/>
                <w:szCs w:val="16"/>
              </w:rPr>
              <w:t>CR to 38.115-2: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3BA54" w14:textId="6C740725" w:rsidR="006B32D1" w:rsidRDefault="006B32D1" w:rsidP="006B32D1">
            <w:pPr>
              <w:pStyle w:val="TAL"/>
              <w:rPr>
                <w:sz w:val="16"/>
                <w:szCs w:val="16"/>
              </w:rPr>
            </w:pPr>
            <w:r w:rsidRPr="00EB3AD4">
              <w:rPr>
                <w:sz w:val="16"/>
                <w:szCs w:val="16"/>
              </w:rPr>
              <w:t>18.3.0</w:t>
            </w:r>
          </w:p>
        </w:tc>
      </w:tr>
      <w:tr w:rsidR="006B32D1" w:rsidRPr="00E6520D" w14:paraId="7F3C3073"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295444" w14:textId="48E8D2EB"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926F60" w14:textId="26F05E0F"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C771F7" w14:textId="21C71D13"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C1000" w14:textId="6D8205EC" w:rsidR="006B32D1" w:rsidRPr="006B32D1" w:rsidRDefault="006B32D1" w:rsidP="006B32D1">
            <w:pPr>
              <w:pStyle w:val="TAC"/>
              <w:rPr>
                <w:sz w:val="16"/>
                <w:szCs w:val="16"/>
              </w:rPr>
            </w:pPr>
            <w:r w:rsidRPr="006B32D1">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E843A" w14:textId="302A2951"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36FB4" w14:textId="5C7FE88F"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1B0FC91" w14:textId="116DBB0F" w:rsidR="006B32D1" w:rsidRPr="006B32D1" w:rsidRDefault="006B32D1" w:rsidP="006B32D1">
            <w:pPr>
              <w:pStyle w:val="TAL"/>
              <w:rPr>
                <w:sz w:val="16"/>
                <w:szCs w:val="16"/>
              </w:rPr>
            </w:pPr>
            <w:r w:rsidRPr="006B32D1">
              <w:rPr>
                <w:sz w:val="16"/>
                <w:szCs w:val="16"/>
              </w:rPr>
              <w:t>CR to TS 38.115-2 with NCR type 1-H missing in some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63F03" w14:textId="3A42F84C" w:rsidR="006B32D1" w:rsidRDefault="006B32D1" w:rsidP="006B32D1">
            <w:pPr>
              <w:pStyle w:val="TAL"/>
              <w:rPr>
                <w:sz w:val="16"/>
                <w:szCs w:val="16"/>
              </w:rPr>
            </w:pPr>
            <w:r w:rsidRPr="00EB3AD4">
              <w:rPr>
                <w:sz w:val="16"/>
                <w:szCs w:val="16"/>
              </w:rPr>
              <w:t>18.3.0</w:t>
            </w:r>
          </w:p>
        </w:tc>
      </w:tr>
      <w:tr w:rsidR="00D453BC" w:rsidRPr="00E6520D" w14:paraId="48BF5A0F"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25A8C02" w14:textId="1E649C84"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BA0B8F" w14:textId="0FC9A6D5"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5A36E6" w14:textId="58ABDC0B"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92078" w14:textId="73EDA7CD" w:rsidR="00D453BC" w:rsidRPr="00D453BC" w:rsidRDefault="00D453BC" w:rsidP="00D453BC">
            <w:pPr>
              <w:pStyle w:val="TAC"/>
              <w:rPr>
                <w:sz w:val="16"/>
                <w:szCs w:val="16"/>
              </w:rPr>
            </w:pPr>
            <w:r w:rsidRPr="00D453B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92CD" w14:textId="7F4B647F"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FC260" w14:textId="0A5B5440"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20B91C" w14:textId="27DC35EB" w:rsidR="00D453BC" w:rsidRPr="00D453BC" w:rsidRDefault="00D453BC" w:rsidP="00D453BC">
            <w:pPr>
              <w:pStyle w:val="TAL"/>
              <w:rPr>
                <w:sz w:val="16"/>
                <w:szCs w:val="16"/>
              </w:rPr>
            </w:pPr>
            <w:r w:rsidRPr="00D453BC">
              <w:rPr>
                <w:sz w:val="16"/>
                <w:szCs w:val="16"/>
              </w:rPr>
              <w:t>(NR_repeaters-Perf)CR for TS38.115-2: On mmWave EESS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A5803" w14:textId="00C53B7D" w:rsidR="00D453BC" w:rsidRPr="00EB3AD4" w:rsidRDefault="00D453BC" w:rsidP="00D453BC">
            <w:pPr>
              <w:pStyle w:val="TAL"/>
              <w:rPr>
                <w:sz w:val="16"/>
                <w:szCs w:val="16"/>
              </w:rPr>
            </w:pPr>
            <w:r>
              <w:rPr>
                <w:sz w:val="16"/>
                <w:szCs w:val="16"/>
              </w:rPr>
              <w:t>18.4.0</w:t>
            </w:r>
          </w:p>
        </w:tc>
      </w:tr>
      <w:tr w:rsidR="00D453BC" w:rsidRPr="00E6520D" w14:paraId="1D235C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70D193" w14:textId="10214DF0"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24EB04" w14:textId="23BD1526"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58C088" w14:textId="54257653"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F1791" w14:textId="6CBBD551" w:rsidR="00D453BC" w:rsidRPr="00D453BC" w:rsidRDefault="00D453BC" w:rsidP="00D453BC">
            <w:pPr>
              <w:pStyle w:val="TAC"/>
              <w:rPr>
                <w:sz w:val="16"/>
                <w:szCs w:val="16"/>
              </w:rPr>
            </w:pPr>
            <w:r w:rsidRPr="00D453BC">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800AD" w14:textId="7CF37BDC"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AF02" w14:textId="23E39571"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CC87A" w14:textId="460D32F7" w:rsidR="00D453BC" w:rsidRPr="00D453BC" w:rsidRDefault="00D453BC" w:rsidP="00D453BC">
            <w:pPr>
              <w:pStyle w:val="TAL"/>
              <w:rPr>
                <w:sz w:val="16"/>
                <w:szCs w:val="16"/>
              </w:rPr>
            </w:pPr>
            <w:r w:rsidRPr="00D453BC">
              <w:rPr>
                <w:sz w:val="16"/>
                <w:szCs w:val="16"/>
              </w:rPr>
              <w:t>Maintenance CR to TS 38.115-2: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3C7C4" w14:textId="5A6AD067" w:rsidR="00D453BC" w:rsidRPr="00EB3AD4" w:rsidRDefault="00D453BC" w:rsidP="00D453BC">
            <w:pPr>
              <w:pStyle w:val="TAL"/>
              <w:rPr>
                <w:sz w:val="16"/>
                <w:szCs w:val="16"/>
              </w:rPr>
            </w:pPr>
            <w:r>
              <w:rPr>
                <w:sz w:val="16"/>
                <w:szCs w:val="16"/>
              </w:rPr>
              <w:t>18.4.0</w:t>
            </w:r>
          </w:p>
        </w:tc>
      </w:tr>
      <w:tr w:rsidR="00D453BC" w:rsidRPr="00E6520D" w14:paraId="2FA70EE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A58F4B" w14:textId="6B1D022A"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770C56" w14:textId="13AF1030"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20FBC9" w14:textId="3C39304F"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1EDF" w14:textId="6CE8E6E4" w:rsidR="00D453BC" w:rsidRPr="00D453BC" w:rsidRDefault="00D453BC" w:rsidP="00D453BC">
            <w:pPr>
              <w:pStyle w:val="TAC"/>
              <w:rPr>
                <w:sz w:val="16"/>
                <w:szCs w:val="16"/>
              </w:rPr>
            </w:pPr>
            <w:r w:rsidRPr="00D453B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5041D" w14:textId="77777777" w:rsidR="00D453BC" w:rsidRPr="00D453BC" w:rsidRDefault="00D453BC" w:rsidP="00D453B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BA1BA" w14:textId="3DEEA6AC"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E84A91" w14:textId="03690939" w:rsidR="00D453BC" w:rsidRPr="00D453BC" w:rsidRDefault="00D453BC" w:rsidP="00D453BC">
            <w:pPr>
              <w:pStyle w:val="TAL"/>
              <w:rPr>
                <w:sz w:val="16"/>
                <w:szCs w:val="16"/>
              </w:rPr>
            </w:pPr>
            <w:r w:rsidRPr="00D453BC">
              <w:rPr>
                <w:sz w:val="16"/>
                <w:szCs w:val="16"/>
              </w:rPr>
              <w:t>CR on NCR-MT Correlation Matrix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6906" w14:textId="0F514B8E" w:rsidR="00D453BC" w:rsidRPr="00EB3AD4" w:rsidRDefault="00D453BC" w:rsidP="00D453BC">
            <w:pPr>
              <w:pStyle w:val="TAL"/>
              <w:rPr>
                <w:sz w:val="16"/>
                <w:szCs w:val="16"/>
              </w:rPr>
            </w:pPr>
            <w:r>
              <w:rPr>
                <w:sz w:val="16"/>
                <w:szCs w:val="16"/>
              </w:rPr>
              <w:t>18.4.0</w:t>
            </w:r>
          </w:p>
        </w:tc>
      </w:tr>
      <w:tr w:rsidR="00335B44" w:rsidRPr="00E6520D" w14:paraId="72A4125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75BF39" w14:textId="506FB8D9"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35B39E" w14:textId="31A7AF9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879EF" w14:textId="58F4AB5B"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A8EE2" w14:textId="437C6A31" w:rsidR="00335B44" w:rsidRPr="00335B44" w:rsidRDefault="00335B44" w:rsidP="00335B44">
            <w:pPr>
              <w:pStyle w:val="TAC"/>
              <w:rPr>
                <w:sz w:val="16"/>
                <w:szCs w:val="16"/>
              </w:rPr>
            </w:pPr>
            <w:r w:rsidRPr="00335B44">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82B66"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5C3D8" w14:textId="1702A69B"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6526A" w14:textId="77777777" w:rsidR="00335B44" w:rsidRDefault="00335B44" w:rsidP="00335B44">
            <w:pPr>
              <w:pStyle w:val="TAL"/>
              <w:rPr>
                <w:sz w:val="16"/>
                <w:szCs w:val="16"/>
              </w:rPr>
            </w:pPr>
            <w:r w:rsidRPr="00335B44">
              <w:rPr>
                <w:sz w:val="16"/>
                <w:szCs w:val="16"/>
              </w:rPr>
              <w:t>(NR_repeaters-Perf) CR to TS 38.115-2: Correction of the OTA input intermodulation test requirement</w:t>
            </w:r>
          </w:p>
          <w:p w14:paraId="0896FC81" w14:textId="21F59552" w:rsidR="0023779A" w:rsidRPr="00335B44" w:rsidRDefault="0023779A" w:rsidP="00335B44">
            <w:pPr>
              <w:pStyle w:val="TAL"/>
              <w:rPr>
                <w:sz w:val="16"/>
                <w:szCs w:val="16"/>
              </w:rPr>
            </w:pPr>
            <w:r>
              <w:rPr>
                <w:rFonts w:cs="Arial"/>
                <w:sz w:val="16"/>
                <w:szCs w:val="16"/>
              </w:rPr>
              <w:t xml:space="preserve">Note: Huawei asked that in </w:t>
            </w:r>
            <w:r w:rsidRPr="002E0519">
              <w:rPr>
                <w:rFonts w:cs="Arial"/>
                <w:sz w:val="16"/>
                <w:szCs w:val="16"/>
              </w:rPr>
              <w:t>Table C.1-1</w:t>
            </w:r>
            <w:r>
              <w:rPr>
                <w:rFonts w:cs="Arial"/>
                <w:sz w:val="16"/>
                <w:szCs w:val="16"/>
              </w:rPr>
              <w:t xml:space="preserve">, Test </w:t>
            </w:r>
            <w:r w:rsidRPr="002E0519">
              <w:rPr>
                <w:rFonts w:cs="Arial"/>
                <w:sz w:val="16"/>
                <w:szCs w:val="16"/>
              </w:rPr>
              <w:t>6.7 OTA input intermodulation</w:t>
            </w:r>
            <w:r>
              <w:rPr>
                <w:rFonts w:cs="Arial"/>
                <w:sz w:val="16"/>
                <w:szCs w:val="16"/>
              </w:rPr>
              <w:t>, for the TT +/- should not be implemented in the CR as it was a typo in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9BD5" w14:textId="58840F03" w:rsidR="00335B44" w:rsidRDefault="00335B44" w:rsidP="00335B44">
            <w:pPr>
              <w:pStyle w:val="TAL"/>
              <w:rPr>
                <w:sz w:val="16"/>
                <w:szCs w:val="16"/>
              </w:rPr>
            </w:pPr>
            <w:r>
              <w:rPr>
                <w:sz w:val="16"/>
                <w:szCs w:val="16"/>
              </w:rPr>
              <w:t>18.5.0</w:t>
            </w:r>
          </w:p>
        </w:tc>
      </w:tr>
      <w:tr w:rsidR="00335B44" w:rsidRPr="00E6520D" w14:paraId="25DBEB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371B1FD" w14:textId="4D5D0FBA"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BC5D914" w14:textId="063129DE"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25A783" w14:textId="3D5EA33E"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981EDD" w14:textId="5BBE42C0" w:rsidR="00335B44" w:rsidRPr="00335B44" w:rsidRDefault="00335B44" w:rsidP="00335B44">
            <w:pPr>
              <w:pStyle w:val="TAC"/>
              <w:rPr>
                <w:sz w:val="16"/>
                <w:szCs w:val="16"/>
              </w:rPr>
            </w:pPr>
            <w:r w:rsidRPr="00335B4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C8B1"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42848" w14:textId="2D13B3AA"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BA4745" w14:textId="5632D9BD" w:rsidR="00335B44" w:rsidRPr="00335B44" w:rsidRDefault="00335B44" w:rsidP="00335B44">
            <w:pPr>
              <w:pStyle w:val="TAL"/>
              <w:rPr>
                <w:sz w:val="16"/>
                <w:szCs w:val="16"/>
              </w:rPr>
            </w:pPr>
            <w:r w:rsidRPr="00335B44">
              <w:rPr>
                <w:sz w:val="16"/>
                <w:szCs w:val="16"/>
              </w:rPr>
              <w:t>(NR_repeaters-Perf) CR to TS 38.115-2: Removal of TRP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F83B" w14:textId="4C7E6415" w:rsidR="00335B44" w:rsidRDefault="00335B44" w:rsidP="00335B44">
            <w:pPr>
              <w:pStyle w:val="TAL"/>
              <w:rPr>
                <w:sz w:val="16"/>
                <w:szCs w:val="16"/>
              </w:rPr>
            </w:pPr>
            <w:r>
              <w:rPr>
                <w:sz w:val="16"/>
                <w:szCs w:val="16"/>
              </w:rPr>
              <w:t>18.5.0</w:t>
            </w:r>
          </w:p>
        </w:tc>
      </w:tr>
      <w:tr w:rsidR="00335B44" w:rsidRPr="00E6520D" w14:paraId="2822E1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AC05E38" w14:textId="271FCE37"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EB8826" w14:textId="0A36E00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D2F2BF" w14:textId="72A94B8D"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B7542B" w14:textId="67E05A85" w:rsidR="00335B44" w:rsidRPr="00335B44" w:rsidRDefault="00335B44" w:rsidP="00335B44">
            <w:pPr>
              <w:pStyle w:val="TAC"/>
              <w:rPr>
                <w:sz w:val="16"/>
                <w:szCs w:val="16"/>
              </w:rPr>
            </w:pPr>
            <w:r w:rsidRPr="00335B4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4B3BC"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02364" w14:textId="24FD9163"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22A82FB" w14:textId="77D81128" w:rsidR="00335B44" w:rsidRPr="00335B44" w:rsidRDefault="00335B44" w:rsidP="00335B44">
            <w:pPr>
              <w:pStyle w:val="TAL"/>
              <w:rPr>
                <w:sz w:val="16"/>
                <w:szCs w:val="16"/>
              </w:rPr>
            </w:pPr>
            <w:r w:rsidRPr="00335B44">
              <w:rPr>
                <w:sz w:val="16"/>
                <w:szCs w:val="16"/>
              </w:rPr>
              <w:t>(NR_repeaters-Perf) CR to TS 38.115-2: spec quality and consistency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F8DE1" w14:textId="79EED1D6" w:rsidR="00335B44" w:rsidRDefault="00335B44" w:rsidP="00335B44">
            <w:pPr>
              <w:pStyle w:val="TAL"/>
              <w:rPr>
                <w:sz w:val="16"/>
                <w:szCs w:val="16"/>
              </w:rPr>
            </w:pPr>
            <w:r>
              <w:rPr>
                <w:sz w:val="16"/>
                <w:szCs w:val="16"/>
              </w:rPr>
              <w:t>18.5.0</w:t>
            </w:r>
          </w:p>
        </w:tc>
      </w:tr>
      <w:tr w:rsidR="00335B44" w:rsidRPr="00E6520D" w14:paraId="6379886A"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D31F9DD" w14:textId="763D7AC1"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4B719E" w14:textId="2F9B34E0"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52AE8A" w14:textId="63C44BBE" w:rsidR="00335B44" w:rsidRPr="00335B44" w:rsidRDefault="00335B44" w:rsidP="00335B44">
            <w:pPr>
              <w:pStyle w:val="TAL"/>
              <w:rPr>
                <w:sz w:val="16"/>
                <w:szCs w:val="16"/>
              </w:rPr>
            </w:pPr>
            <w:r w:rsidRPr="00335B44">
              <w:rPr>
                <w:sz w:val="16"/>
                <w:szCs w:val="16"/>
              </w:rPr>
              <w:t>RP-250929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FEAC70" w14:textId="2EBF3A1D" w:rsidR="00335B44" w:rsidRPr="00335B44" w:rsidRDefault="00335B44" w:rsidP="00335B44">
            <w:pPr>
              <w:pStyle w:val="TAC"/>
              <w:rPr>
                <w:sz w:val="16"/>
                <w:szCs w:val="16"/>
              </w:rPr>
            </w:pPr>
            <w:r w:rsidRPr="00335B44">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A2964"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2BFF7" w14:textId="79253862" w:rsidR="00335B44" w:rsidRPr="00335B44" w:rsidRDefault="00335B44" w:rsidP="00335B44">
            <w:pPr>
              <w:pStyle w:val="TAC"/>
              <w:rPr>
                <w:sz w:val="16"/>
                <w:szCs w:val="16"/>
              </w:rPr>
            </w:pPr>
            <w:r w:rsidRPr="00335B4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0B2A05" w14:textId="37172225" w:rsidR="00335B44" w:rsidRPr="00335B44" w:rsidRDefault="00335B44" w:rsidP="00335B44">
            <w:pPr>
              <w:pStyle w:val="TAL"/>
              <w:rPr>
                <w:sz w:val="16"/>
                <w:szCs w:val="16"/>
              </w:rPr>
            </w:pPr>
            <w:r w:rsidRPr="00335B44">
              <w:rPr>
                <w:sz w:val="16"/>
                <w:szCs w:val="16"/>
              </w:rPr>
              <w:t>CR on NCR Mimo Correlation Matrices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7B9A2" w14:textId="66BD5D59" w:rsidR="00335B44" w:rsidRDefault="00335B44" w:rsidP="00335B44">
            <w:pPr>
              <w:pStyle w:val="TAL"/>
              <w:rPr>
                <w:sz w:val="16"/>
                <w:szCs w:val="16"/>
              </w:rPr>
            </w:pPr>
            <w:r>
              <w:rPr>
                <w:sz w:val="16"/>
                <w:szCs w:val="16"/>
              </w:rPr>
              <w:t>18.5.0</w:t>
            </w:r>
          </w:p>
        </w:tc>
      </w:tr>
      <w:tr w:rsidR="00926B3B" w:rsidRPr="00E6520D" w14:paraId="79861086"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486DE84" w14:textId="484F2706" w:rsidR="00926B3B" w:rsidRPr="00926B3B" w:rsidRDefault="00926B3B" w:rsidP="00926B3B">
            <w:pPr>
              <w:pStyle w:val="TAC"/>
              <w:rPr>
                <w:sz w:val="16"/>
                <w:szCs w:val="16"/>
              </w:rPr>
            </w:pPr>
            <w:r w:rsidRPr="00926B3B">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5135BCC" w14:textId="1F98F177" w:rsidR="00926B3B" w:rsidRPr="00926B3B" w:rsidRDefault="00926B3B" w:rsidP="00926B3B">
            <w:pPr>
              <w:pStyle w:val="TAC"/>
              <w:rPr>
                <w:sz w:val="16"/>
                <w:szCs w:val="16"/>
              </w:rPr>
            </w:pPr>
            <w:r w:rsidRPr="00926B3B">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585E3" w14:textId="4974255E" w:rsidR="00926B3B" w:rsidRPr="00926B3B" w:rsidRDefault="00926B3B" w:rsidP="00926B3B">
            <w:pPr>
              <w:pStyle w:val="TAC"/>
              <w:rPr>
                <w:sz w:val="16"/>
                <w:szCs w:val="16"/>
              </w:rPr>
            </w:pPr>
            <w:r w:rsidRPr="00926B3B">
              <w:rPr>
                <w:sz w:val="16"/>
                <w:szCs w:val="16"/>
              </w:rPr>
              <w:t>RP-253674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E3B11" w14:textId="07CA5767" w:rsidR="00926B3B" w:rsidRPr="00926B3B" w:rsidRDefault="00926B3B" w:rsidP="00926B3B">
            <w:pPr>
              <w:pStyle w:val="TAC"/>
              <w:rPr>
                <w:sz w:val="16"/>
                <w:szCs w:val="16"/>
              </w:rPr>
            </w:pPr>
            <w:r w:rsidRPr="00926B3B">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CE0B4" w14:textId="77777777" w:rsidR="00926B3B" w:rsidRPr="00926B3B" w:rsidRDefault="00926B3B" w:rsidP="00926B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537F4" w14:textId="7887AC22" w:rsidR="00926B3B" w:rsidRPr="00926B3B" w:rsidRDefault="00926B3B" w:rsidP="00926B3B">
            <w:pPr>
              <w:pStyle w:val="TAC"/>
              <w:rPr>
                <w:sz w:val="16"/>
                <w:szCs w:val="16"/>
              </w:rPr>
            </w:pPr>
            <w:r w:rsidRPr="00926B3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29047F6" w14:textId="07E38A84" w:rsidR="00926B3B" w:rsidRPr="00926B3B" w:rsidRDefault="00926B3B" w:rsidP="00926B3B">
            <w:pPr>
              <w:pStyle w:val="TAC"/>
              <w:jc w:val="left"/>
              <w:rPr>
                <w:sz w:val="16"/>
                <w:szCs w:val="16"/>
              </w:rPr>
            </w:pPr>
            <w:r w:rsidRPr="00926B3B">
              <w:rPr>
                <w:sz w:val="16"/>
                <w:szCs w:val="16"/>
              </w:rPr>
              <w:t>(NR_netcon_repeater-Perf ) CR to TS 38.115-2 bracket removal for test requirement for NCR-MT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56450" w14:textId="3F45AEAA" w:rsidR="00926B3B" w:rsidRPr="00926B3B" w:rsidRDefault="00926B3B" w:rsidP="00926B3B">
            <w:pPr>
              <w:pStyle w:val="TAC"/>
              <w:rPr>
                <w:sz w:val="16"/>
                <w:szCs w:val="16"/>
              </w:rPr>
            </w:pPr>
            <w:r w:rsidRPr="00926B3B">
              <w:rPr>
                <w:sz w:val="16"/>
                <w:szCs w:val="16"/>
              </w:rPr>
              <w:t>18.6.0</w:t>
            </w:r>
          </w:p>
        </w:tc>
      </w:tr>
    </w:tbl>
    <w:p w14:paraId="44A66DFC" w14:textId="77777777" w:rsidR="004D3FFD" w:rsidRDefault="004D3FFD">
      <w:pPr>
        <w:rPr>
          <w:lang w:eastAsia="zh-CN"/>
        </w:rPr>
      </w:pPr>
    </w:p>
    <w:sectPr w:rsidR="004D3FFD">
      <w:headerReference w:type="default" r:id="rId243"/>
      <w:footerReference w:type="default" r:id="rId244"/>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5F4828" w14:textId="77777777" w:rsidR="00E25D63" w:rsidRDefault="00E25D63">
      <w:pPr>
        <w:spacing w:after="0"/>
      </w:pPr>
      <w:r>
        <w:separator/>
      </w:r>
    </w:p>
  </w:endnote>
  <w:endnote w:type="continuationSeparator" w:id="0">
    <w:p w14:paraId="30A24937" w14:textId="77777777" w:rsidR="00E25D63" w:rsidRDefault="00E25D6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Nokia Pure Headline Light">
    <w:altName w:val="Calibri"/>
    <w:charset w:val="EE"/>
    <w:family w:val="swiss"/>
    <w:pitch w:val="default"/>
    <w:sig w:usb0="00000000" w:usb1="00000000"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Osaka">
    <w:altName w:val="ＭＳ ゴシック"/>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Nokia Pure Text">
    <w:altName w:val="Segoe Prin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UI">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SimHei">
    <w:altName w:val="黑体"/>
    <w:panose1 w:val="02010600030101010101"/>
    <w:charset w:val="86"/>
    <w:family w:val="modern"/>
    <w:pitch w:val="fixed"/>
    <w:sig w:usb0="800002BF" w:usb1="38CF7CFA" w:usb2="00000016" w:usb3="00000000" w:csb0="00040001" w:csb1="00000000"/>
  </w:font>
  <w:font w:name="MS P??">
    <w:altName w:val="MS Gothic"/>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Malgun Gothic Semilight">
    <w:panose1 w:val="020B0502040204020203"/>
    <w:charset w:val="80"/>
    <w:family w:val="swiss"/>
    <w:pitch w:val="variable"/>
    <w:sig w:usb0="B0000AAF" w:usb1="09DF7CFB" w:usb2="00000012" w:usb3="00000000" w:csb0="003E01BD" w:csb1="00000000"/>
  </w:font>
  <w:font w:name="??">
    <w:altName w:val="Yu Gothic"/>
    <w:panose1 w:val="00000000000000000000"/>
    <w:charset w:val="80"/>
    <w:family w:val="roman"/>
    <w:notTrueType/>
    <w:pitch w:val="fixed"/>
    <w:sig w:usb0="00000001"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89091" w14:textId="77777777" w:rsidR="004C1EED" w:rsidRDefault="004C1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5A9C96" w14:textId="77777777" w:rsidR="00E25D63" w:rsidRDefault="00E25D63">
      <w:pPr>
        <w:spacing w:after="0"/>
      </w:pPr>
      <w:r>
        <w:separator/>
      </w:r>
    </w:p>
  </w:footnote>
  <w:footnote w:type="continuationSeparator" w:id="0">
    <w:p w14:paraId="03890E18" w14:textId="77777777" w:rsidR="00E25D63" w:rsidRDefault="00E25D6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F25ED" w14:textId="62964AA2" w:rsidR="004C1EED" w:rsidRDefault="004C1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7F65">
      <w:rPr>
        <w:rFonts w:ascii="Arial" w:hAnsi="Arial" w:cs="Arial"/>
        <w:b/>
        <w:noProof/>
        <w:sz w:val="18"/>
        <w:szCs w:val="18"/>
      </w:rPr>
      <w:t>3GPP TS 38.115-2 V18.6.0 (2025-12)</w:t>
    </w:r>
    <w:r>
      <w:rPr>
        <w:rFonts w:ascii="Arial" w:hAnsi="Arial" w:cs="Arial"/>
        <w:b/>
        <w:sz w:val="18"/>
        <w:szCs w:val="18"/>
      </w:rPr>
      <w:fldChar w:fldCharType="end"/>
    </w:r>
  </w:p>
  <w:p w14:paraId="0B8EE0FF" w14:textId="77777777" w:rsidR="004C1EED" w:rsidRDefault="004C1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111F42C6" w:rsidR="004C1EED" w:rsidRDefault="004C1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7F65">
      <w:rPr>
        <w:rFonts w:ascii="Arial" w:hAnsi="Arial" w:cs="Arial"/>
        <w:b/>
        <w:noProof/>
        <w:sz w:val="18"/>
        <w:szCs w:val="18"/>
      </w:rPr>
      <w:t>Release 18</w:t>
    </w:r>
    <w:r>
      <w:rPr>
        <w:rFonts w:ascii="Arial" w:hAnsi="Arial" w:cs="Arial"/>
        <w:b/>
        <w:sz w:val="18"/>
        <w:szCs w:val="18"/>
      </w:rPr>
      <w:fldChar w:fldCharType="end"/>
    </w:r>
  </w:p>
  <w:p w14:paraId="3D15E6F6" w14:textId="77777777" w:rsidR="004C1EED" w:rsidRDefault="004C1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lvlText w:val="*"/>
      <w:lvlJc w:val="left"/>
      <w:pPr>
        <w:ind w:left="0" w:firstLine="0"/>
      </w:pPr>
    </w:lvl>
  </w:abstractNum>
  <w:abstractNum w:abstractNumId="1" w15:restartNumberingAfterBreak="0">
    <w:nsid w:val="019F585B"/>
    <w:multiLevelType w:val="multilevel"/>
    <w:tmpl w:val="019F585B"/>
    <w:lvl w:ilvl="0">
      <w:start w:val="5"/>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1AD633CF"/>
    <w:multiLevelType w:val="hybridMultilevel"/>
    <w:tmpl w:val="C42EC636"/>
    <w:lvl w:ilvl="0" w:tplc="8C3A0AC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1" w15:restartNumberingAfterBreak="0">
    <w:nsid w:val="3A877D64"/>
    <w:multiLevelType w:val="singleLevel"/>
    <w:tmpl w:val="3A877D64"/>
    <w:lvl w:ilvl="0">
      <w:start w:val="1"/>
      <w:numFmt w:val="decimal"/>
      <w:lvlText w:val="[%1]"/>
      <w:lvlJc w:val="left"/>
      <w:pPr>
        <w:tabs>
          <w:tab w:val="left" w:pos="502"/>
        </w:tabs>
        <w:ind w:left="502" w:hanging="360"/>
      </w:pPr>
    </w:lvl>
  </w:abstractNum>
  <w:abstractNum w:abstractNumId="12" w15:restartNumberingAfterBreak="0">
    <w:nsid w:val="3A87CC7E"/>
    <w:multiLevelType w:val="singleLevel"/>
    <w:tmpl w:val="3A87CC7E"/>
    <w:lvl w:ilvl="0">
      <w:start w:val="1"/>
      <w:numFmt w:val="decimal"/>
      <w:suff w:val="space"/>
      <w:lvlText w:val="%1)"/>
      <w:lvlJc w:val="left"/>
    </w:lvl>
  </w:abstractNum>
  <w:abstractNum w:abstractNumId="13"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5"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6"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7"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5B99455B"/>
    <w:multiLevelType w:val="hybridMultilevel"/>
    <w:tmpl w:val="5AD4D412"/>
    <w:lvl w:ilvl="0" w:tplc="809EC43A">
      <w:start w:val="3"/>
      <w:numFmt w:val="bullet"/>
      <w:lvlText w:val="-"/>
      <w:lvlJc w:val="left"/>
      <w:pPr>
        <w:ind w:left="460" w:hanging="360"/>
      </w:pPr>
      <w:rPr>
        <w:rFonts w:ascii="Arial" w:eastAsia="SimSu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0" w15:restartNumberingAfterBreak="0">
    <w:nsid w:val="5BD5336C"/>
    <w:multiLevelType w:val="hybridMultilevel"/>
    <w:tmpl w:val="41AA8954"/>
    <w:lvl w:ilvl="0" w:tplc="809EC43A">
      <w:start w:val="3"/>
      <w:numFmt w:val="bullet"/>
      <w:lvlText w:val="-"/>
      <w:lvlJc w:val="left"/>
      <w:pPr>
        <w:ind w:left="560" w:hanging="360"/>
      </w:pPr>
      <w:rPr>
        <w:rFonts w:ascii="Arial" w:eastAsia="SimSu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21" w15:restartNumberingAfterBreak="0">
    <w:nsid w:val="5D4154C8"/>
    <w:multiLevelType w:val="multilevel"/>
    <w:tmpl w:val="5D4154C8"/>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2" w15:restartNumberingAfterBreak="0">
    <w:nsid w:val="63700FED"/>
    <w:multiLevelType w:val="multilevel"/>
    <w:tmpl w:val="63700FED"/>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3" w15:restartNumberingAfterBreak="0">
    <w:nsid w:val="6444445A"/>
    <w:multiLevelType w:val="multilevel"/>
    <w:tmpl w:val="6444445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25"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6"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9"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34043006">
    <w:abstractNumId w:val="3"/>
  </w:num>
  <w:num w:numId="2" w16cid:durableId="644431871">
    <w:abstractNumId w:val="7"/>
  </w:num>
  <w:num w:numId="3" w16cid:durableId="1170414379">
    <w:abstractNumId w:val="16"/>
  </w:num>
  <w:num w:numId="4" w16cid:durableId="1185944061">
    <w:abstractNumId w:val="9"/>
  </w:num>
  <w:num w:numId="5" w16cid:durableId="1501853804">
    <w:abstractNumId w:val="29"/>
  </w:num>
  <w:num w:numId="6" w16cid:durableId="725372554">
    <w:abstractNumId w:val="5"/>
  </w:num>
  <w:num w:numId="7" w16cid:durableId="1018510931">
    <w:abstractNumId w:val="18"/>
  </w:num>
  <w:num w:numId="8" w16cid:durableId="859199375">
    <w:abstractNumId w:val="24"/>
  </w:num>
  <w:num w:numId="9" w16cid:durableId="919602271">
    <w:abstractNumId w:val="8"/>
  </w:num>
  <w:num w:numId="10" w16cid:durableId="1748921092">
    <w:abstractNumId w:val="17"/>
  </w:num>
  <w:num w:numId="11" w16cid:durableId="1297562312">
    <w:abstractNumId w:val="30"/>
  </w:num>
  <w:num w:numId="12" w16cid:durableId="1713188084">
    <w:abstractNumId w:val="13"/>
  </w:num>
  <w:num w:numId="13" w16cid:durableId="10921231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672891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47769346">
    <w:abstractNumId w:val="27"/>
  </w:num>
  <w:num w:numId="16" w16cid:durableId="1741975306">
    <w:abstractNumId w:val="2"/>
  </w:num>
  <w:num w:numId="17" w16cid:durableId="925072118">
    <w:abstractNumId w:val="26"/>
  </w:num>
  <w:num w:numId="18" w16cid:durableId="443382914">
    <w:abstractNumId w:val="28"/>
  </w:num>
  <w:num w:numId="19" w16cid:durableId="1476097983">
    <w:abstractNumId w:val="25"/>
  </w:num>
  <w:num w:numId="20" w16cid:durableId="204100244">
    <w:abstractNumId w:val="6"/>
  </w:num>
  <w:num w:numId="21" w16cid:durableId="117317764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960691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682608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4442683">
    <w:abstractNumId w:val="0"/>
    <w:lvlOverride w:ilvl="0">
      <w:lvl w:ilvl="0" w:tentative="1">
        <w:numFmt w:val="bullet"/>
        <w:lvlText w:val=""/>
        <w:legacy w:legacy="1" w:legacySpace="0" w:legacyIndent="283"/>
        <w:lvlJc w:val="left"/>
        <w:pPr>
          <w:ind w:left="567" w:hanging="283"/>
        </w:pPr>
        <w:rPr>
          <w:rFonts w:ascii="Symbol" w:hAnsi="Symbol" w:hint="default"/>
        </w:rPr>
      </w:lvl>
    </w:lvlOverride>
  </w:num>
  <w:num w:numId="25" w16cid:durableId="1358237009">
    <w:abstractNumId w:val="1"/>
  </w:num>
  <w:num w:numId="26" w16cid:durableId="2063403595">
    <w:abstractNumId w:val="23"/>
  </w:num>
  <w:num w:numId="27" w16cid:durableId="155072947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1468797">
    <w:abstractNumId w:val="11"/>
    <w:lvlOverride w:ilvl="0">
      <w:startOverride w:val="1"/>
    </w:lvlOverride>
  </w:num>
  <w:num w:numId="29" w16cid:durableId="102265457">
    <w:abstractNumId w:val="19"/>
  </w:num>
  <w:num w:numId="30" w16cid:durableId="472454534">
    <w:abstractNumId w:val="20"/>
  </w:num>
  <w:num w:numId="31" w16cid:durableId="114645116">
    <w:abstractNumId w:val="22"/>
  </w:num>
  <w:num w:numId="32" w16cid:durableId="1551570217">
    <w:abstractNumId w:val="21"/>
  </w:num>
  <w:num w:numId="33" w16cid:durableId="288096691">
    <w:abstractNumId w:val="12"/>
  </w:num>
  <w:num w:numId="34" w16cid:durableId="195744343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0080"/>
    <w:rsid w:val="00031EF0"/>
    <w:rsid w:val="00033397"/>
    <w:rsid w:val="0003501D"/>
    <w:rsid w:val="000353B7"/>
    <w:rsid w:val="00040095"/>
    <w:rsid w:val="00041FDD"/>
    <w:rsid w:val="0005042A"/>
    <w:rsid w:val="00051834"/>
    <w:rsid w:val="00054A22"/>
    <w:rsid w:val="00055212"/>
    <w:rsid w:val="00060014"/>
    <w:rsid w:val="00062023"/>
    <w:rsid w:val="00062776"/>
    <w:rsid w:val="000655A6"/>
    <w:rsid w:val="000661BD"/>
    <w:rsid w:val="00066B70"/>
    <w:rsid w:val="00071370"/>
    <w:rsid w:val="00072BA0"/>
    <w:rsid w:val="0007481B"/>
    <w:rsid w:val="00080512"/>
    <w:rsid w:val="0008408B"/>
    <w:rsid w:val="00085C60"/>
    <w:rsid w:val="00091273"/>
    <w:rsid w:val="00091988"/>
    <w:rsid w:val="00092215"/>
    <w:rsid w:val="00095D21"/>
    <w:rsid w:val="000A4A9D"/>
    <w:rsid w:val="000A662B"/>
    <w:rsid w:val="000B17AF"/>
    <w:rsid w:val="000B7D1E"/>
    <w:rsid w:val="000C10A9"/>
    <w:rsid w:val="000C243E"/>
    <w:rsid w:val="000C47C3"/>
    <w:rsid w:val="000C6882"/>
    <w:rsid w:val="000C7C5A"/>
    <w:rsid w:val="000C7F7D"/>
    <w:rsid w:val="000D44D9"/>
    <w:rsid w:val="000D51D6"/>
    <w:rsid w:val="000D58AB"/>
    <w:rsid w:val="000E069A"/>
    <w:rsid w:val="000E0F8B"/>
    <w:rsid w:val="000F0DD4"/>
    <w:rsid w:val="00102DE9"/>
    <w:rsid w:val="0010522D"/>
    <w:rsid w:val="001057EF"/>
    <w:rsid w:val="001212DE"/>
    <w:rsid w:val="00131C52"/>
    <w:rsid w:val="00133525"/>
    <w:rsid w:val="001343D8"/>
    <w:rsid w:val="00143B95"/>
    <w:rsid w:val="00144DDD"/>
    <w:rsid w:val="00146B7C"/>
    <w:rsid w:val="00150419"/>
    <w:rsid w:val="00152EC9"/>
    <w:rsid w:val="00155D67"/>
    <w:rsid w:val="00163FEB"/>
    <w:rsid w:val="001701D1"/>
    <w:rsid w:val="00176C34"/>
    <w:rsid w:val="00177095"/>
    <w:rsid w:val="001807BB"/>
    <w:rsid w:val="001826D3"/>
    <w:rsid w:val="00182CE5"/>
    <w:rsid w:val="001900D6"/>
    <w:rsid w:val="00196F4F"/>
    <w:rsid w:val="001A0E94"/>
    <w:rsid w:val="001A4C42"/>
    <w:rsid w:val="001A7420"/>
    <w:rsid w:val="001B03C0"/>
    <w:rsid w:val="001B6637"/>
    <w:rsid w:val="001B724E"/>
    <w:rsid w:val="001C21C3"/>
    <w:rsid w:val="001C2683"/>
    <w:rsid w:val="001C70CD"/>
    <w:rsid w:val="001C7E45"/>
    <w:rsid w:val="001D02C2"/>
    <w:rsid w:val="001D04AF"/>
    <w:rsid w:val="001D0D23"/>
    <w:rsid w:val="001D53A0"/>
    <w:rsid w:val="001D62B1"/>
    <w:rsid w:val="001D7A99"/>
    <w:rsid w:val="001E0749"/>
    <w:rsid w:val="001E0DEA"/>
    <w:rsid w:val="001E2548"/>
    <w:rsid w:val="001E44CE"/>
    <w:rsid w:val="001E4A1C"/>
    <w:rsid w:val="001E4ACD"/>
    <w:rsid w:val="001E4E95"/>
    <w:rsid w:val="001E594A"/>
    <w:rsid w:val="001F0654"/>
    <w:rsid w:val="001F0C1D"/>
    <w:rsid w:val="001F1132"/>
    <w:rsid w:val="001F168B"/>
    <w:rsid w:val="001F5494"/>
    <w:rsid w:val="001F629C"/>
    <w:rsid w:val="00200684"/>
    <w:rsid w:val="0020114B"/>
    <w:rsid w:val="00201F21"/>
    <w:rsid w:val="00214047"/>
    <w:rsid w:val="00214AE1"/>
    <w:rsid w:val="002156B0"/>
    <w:rsid w:val="0021594F"/>
    <w:rsid w:val="002205A3"/>
    <w:rsid w:val="00224CEF"/>
    <w:rsid w:val="0023164E"/>
    <w:rsid w:val="002347A2"/>
    <w:rsid w:val="00234C10"/>
    <w:rsid w:val="0023779A"/>
    <w:rsid w:val="00240E7D"/>
    <w:rsid w:val="00241BB1"/>
    <w:rsid w:val="002460D6"/>
    <w:rsid w:val="00247314"/>
    <w:rsid w:val="00247DE9"/>
    <w:rsid w:val="00251DA4"/>
    <w:rsid w:val="00254E32"/>
    <w:rsid w:val="00254EB5"/>
    <w:rsid w:val="00261E23"/>
    <w:rsid w:val="002631FC"/>
    <w:rsid w:val="0026478B"/>
    <w:rsid w:val="0026598E"/>
    <w:rsid w:val="002675F0"/>
    <w:rsid w:val="00271116"/>
    <w:rsid w:val="00271858"/>
    <w:rsid w:val="00273C73"/>
    <w:rsid w:val="00275618"/>
    <w:rsid w:val="002776C7"/>
    <w:rsid w:val="00281323"/>
    <w:rsid w:val="002843F3"/>
    <w:rsid w:val="00294C97"/>
    <w:rsid w:val="002A4394"/>
    <w:rsid w:val="002B0021"/>
    <w:rsid w:val="002B1B63"/>
    <w:rsid w:val="002B27AC"/>
    <w:rsid w:val="002B411B"/>
    <w:rsid w:val="002B6339"/>
    <w:rsid w:val="002B76C2"/>
    <w:rsid w:val="002C0F76"/>
    <w:rsid w:val="002C252C"/>
    <w:rsid w:val="002D3A88"/>
    <w:rsid w:val="002D414E"/>
    <w:rsid w:val="002E00EE"/>
    <w:rsid w:val="002E16EA"/>
    <w:rsid w:val="00301C5C"/>
    <w:rsid w:val="00303F77"/>
    <w:rsid w:val="00304B46"/>
    <w:rsid w:val="00305D6B"/>
    <w:rsid w:val="003110C9"/>
    <w:rsid w:val="003129D1"/>
    <w:rsid w:val="003138DE"/>
    <w:rsid w:val="00314ABB"/>
    <w:rsid w:val="003172DC"/>
    <w:rsid w:val="003178D5"/>
    <w:rsid w:val="00321306"/>
    <w:rsid w:val="00325BE3"/>
    <w:rsid w:val="00327D7A"/>
    <w:rsid w:val="00330189"/>
    <w:rsid w:val="003302A7"/>
    <w:rsid w:val="00332CB5"/>
    <w:rsid w:val="00335340"/>
    <w:rsid w:val="00335B44"/>
    <w:rsid w:val="00335DCB"/>
    <w:rsid w:val="00337BB1"/>
    <w:rsid w:val="003465EE"/>
    <w:rsid w:val="00351B67"/>
    <w:rsid w:val="0035462D"/>
    <w:rsid w:val="003600E9"/>
    <w:rsid w:val="00360FC5"/>
    <w:rsid w:val="00361C4A"/>
    <w:rsid w:val="00367A72"/>
    <w:rsid w:val="0037038A"/>
    <w:rsid w:val="00373224"/>
    <w:rsid w:val="003754F0"/>
    <w:rsid w:val="003765B8"/>
    <w:rsid w:val="00376C5D"/>
    <w:rsid w:val="00382CA9"/>
    <w:rsid w:val="00382EAB"/>
    <w:rsid w:val="00383233"/>
    <w:rsid w:val="00384BA6"/>
    <w:rsid w:val="003903F4"/>
    <w:rsid w:val="00391406"/>
    <w:rsid w:val="00391C63"/>
    <w:rsid w:val="00397DA5"/>
    <w:rsid w:val="003B0E9D"/>
    <w:rsid w:val="003B6F49"/>
    <w:rsid w:val="003C02A8"/>
    <w:rsid w:val="003C37D7"/>
    <w:rsid w:val="003C3971"/>
    <w:rsid w:val="003D10F7"/>
    <w:rsid w:val="003D2711"/>
    <w:rsid w:val="003E259E"/>
    <w:rsid w:val="003F3CF2"/>
    <w:rsid w:val="003F6588"/>
    <w:rsid w:val="003F6B5D"/>
    <w:rsid w:val="004017EA"/>
    <w:rsid w:val="00402A79"/>
    <w:rsid w:val="00406062"/>
    <w:rsid w:val="004135F4"/>
    <w:rsid w:val="00415C44"/>
    <w:rsid w:val="00423334"/>
    <w:rsid w:val="00424299"/>
    <w:rsid w:val="00426036"/>
    <w:rsid w:val="00430642"/>
    <w:rsid w:val="004345EC"/>
    <w:rsid w:val="0043494A"/>
    <w:rsid w:val="004378E4"/>
    <w:rsid w:val="00440792"/>
    <w:rsid w:val="004417B5"/>
    <w:rsid w:val="004444B9"/>
    <w:rsid w:val="00452E29"/>
    <w:rsid w:val="00454843"/>
    <w:rsid w:val="00456446"/>
    <w:rsid w:val="004605DF"/>
    <w:rsid w:val="00461162"/>
    <w:rsid w:val="00461ACA"/>
    <w:rsid w:val="00463690"/>
    <w:rsid w:val="00465515"/>
    <w:rsid w:val="00466A5A"/>
    <w:rsid w:val="00466A6D"/>
    <w:rsid w:val="00467828"/>
    <w:rsid w:val="00470603"/>
    <w:rsid w:val="00470BBF"/>
    <w:rsid w:val="00471714"/>
    <w:rsid w:val="00471F07"/>
    <w:rsid w:val="0047435A"/>
    <w:rsid w:val="004764A9"/>
    <w:rsid w:val="004810AB"/>
    <w:rsid w:val="004822CD"/>
    <w:rsid w:val="0048744E"/>
    <w:rsid w:val="00492FC5"/>
    <w:rsid w:val="004958D8"/>
    <w:rsid w:val="004A5083"/>
    <w:rsid w:val="004B2EDB"/>
    <w:rsid w:val="004B4505"/>
    <w:rsid w:val="004C1EED"/>
    <w:rsid w:val="004C5B86"/>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2280A"/>
    <w:rsid w:val="00531E0D"/>
    <w:rsid w:val="0053388B"/>
    <w:rsid w:val="005353C0"/>
    <w:rsid w:val="00535773"/>
    <w:rsid w:val="00537F51"/>
    <w:rsid w:val="00542CB5"/>
    <w:rsid w:val="00543E6C"/>
    <w:rsid w:val="00544DB2"/>
    <w:rsid w:val="00545578"/>
    <w:rsid w:val="0054711F"/>
    <w:rsid w:val="00550045"/>
    <w:rsid w:val="0055042A"/>
    <w:rsid w:val="00552B72"/>
    <w:rsid w:val="00562804"/>
    <w:rsid w:val="00565087"/>
    <w:rsid w:val="00567904"/>
    <w:rsid w:val="00567AA6"/>
    <w:rsid w:val="00570E04"/>
    <w:rsid w:val="00571CC9"/>
    <w:rsid w:val="00573DE3"/>
    <w:rsid w:val="00574E67"/>
    <w:rsid w:val="00587954"/>
    <w:rsid w:val="00590992"/>
    <w:rsid w:val="00592048"/>
    <w:rsid w:val="005922F0"/>
    <w:rsid w:val="005934F1"/>
    <w:rsid w:val="00593E5F"/>
    <w:rsid w:val="00596361"/>
    <w:rsid w:val="00597B11"/>
    <w:rsid w:val="005A014C"/>
    <w:rsid w:val="005A07E8"/>
    <w:rsid w:val="005B1AC4"/>
    <w:rsid w:val="005B6AE4"/>
    <w:rsid w:val="005B7980"/>
    <w:rsid w:val="005C257E"/>
    <w:rsid w:val="005C4DE9"/>
    <w:rsid w:val="005D0729"/>
    <w:rsid w:val="005D206B"/>
    <w:rsid w:val="005D2E01"/>
    <w:rsid w:val="005D3AFA"/>
    <w:rsid w:val="005D56E7"/>
    <w:rsid w:val="005D7526"/>
    <w:rsid w:val="005E4BB2"/>
    <w:rsid w:val="005F0535"/>
    <w:rsid w:val="005F3DE5"/>
    <w:rsid w:val="00600353"/>
    <w:rsid w:val="00602AEA"/>
    <w:rsid w:val="00603338"/>
    <w:rsid w:val="00607B16"/>
    <w:rsid w:val="00614FDF"/>
    <w:rsid w:val="00617D26"/>
    <w:rsid w:val="00620406"/>
    <w:rsid w:val="006222DB"/>
    <w:rsid w:val="00626476"/>
    <w:rsid w:val="00631E8A"/>
    <w:rsid w:val="00634E5F"/>
    <w:rsid w:val="0063543D"/>
    <w:rsid w:val="00636760"/>
    <w:rsid w:val="00636CF0"/>
    <w:rsid w:val="0063716C"/>
    <w:rsid w:val="00644095"/>
    <w:rsid w:val="00647114"/>
    <w:rsid w:val="00647458"/>
    <w:rsid w:val="006536AD"/>
    <w:rsid w:val="006568AD"/>
    <w:rsid w:val="0065715A"/>
    <w:rsid w:val="006656CC"/>
    <w:rsid w:val="0067624A"/>
    <w:rsid w:val="00676C4B"/>
    <w:rsid w:val="00676F24"/>
    <w:rsid w:val="006834C1"/>
    <w:rsid w:val="006839ED"/>
    <w:rsid w:val="006922BF"/>
    <w:rsid w:val="006946BE"/>
    <w:rsid w:val="00694D92"/>
    <w:rsid w:val="006A0B92"/>
    <w:rsid w:val="006A323F"/>
    <w:rsid w:val="006A3256"/>
    <w:rsid w:val="006B30D0"/>
    <w:rsid w:val="006B32D1"/>
    <w:rsid w:val="006B4B9C"/>
    <w:rsid w:val="006C3D95"/>
    <w:rsid w:val="006C4363"/>
    <w:rsid w:val="006C6673"/>
    <w:rsid w:val="006D0DE0"/>
    <w:rsid w:val="006D1A31"/>
    <w:rsid w:val="006D612D"/>
    <w:rsid w:val="006D761D"/>
    <w:rsid w:val="006E0196"/>
    <w:rsid w:val="006E2635"/>
    <w:rsid w:val="006E4F5F"/>
    <w:rsid w:val="006E5A0A"/>
    <w:rsid w:val="006E5C86"/>
    <w:rsid w:val="006E7DAA"/>
    <w:rsid w:val="006F25EC"/>
    <w:rsid w:val="007001BF"/>
    <w:rsid w:val="00701116"/>
    <w:rsid w:val="00702948"/>
    <w:rsid w:val="0070635A"/>
    <w:rsid w:val="007111EC"/>
    <w:rsid w:val="00712AB4"/>
    <w:rsid w:val="00713C44"/>
    <w:rsid w:val="00716AB3"/>
    <w:rsid w:val="00717209"/>
    <w:rsid w:val="00725057"/>
    <w:rsid w:val="00726CCD"/>
    <w:rsid w:val="00726F53"/>
    <w:rsid w:val="007324E5"/>
    <w:rsid w:val="00732C06"/>
    <w:rsid w:val="00732FCD"/>
    <w:rsid w:val="00734A5B"/>
    <w:rsid w:val="007377CF"/>
    <w:rsid w:val="0074026F"/>
    <w:rsid w:val="007429F6"/>
    <w:rsid w:val="00744849"/>
    <w:rsid w:val="00744A7E"/>
    <w:rsid w:val="00744E76"/>
    <w:rsid w:val="00757A0B"/>
    <w:rsid w:val="007608E8"/>
    <w:rsid w:val="00766494"/>
    <w:rsid w:val="00770E04"/>
    <w:rsid w:val="007748C9"/>
    <w:rsid w:val="00774B1C"/>
    <w:rsid w:val="00774CAC"/>
    <w:rsid w:val="00774DA4"/>
    <w:rsid w:val="007759FF"/>
    <w:rsid w:val="00775B59"/>
    <w:rsid w:val="007779E0"/>
    <w:rsid w:val="00777D49"/>
    <w:rsid w:val="00780404"/>
    <w:rsid w:val="007815DD"/>
    <w:rsid w:val="00781F0F"/>
    <w:rsid w:val="007830D0"/>
    <w:rsid w:val="00787447"/>
    <w:rsid w:val="0079011F"/>
    <w:rsid w:val="007912D7"/>
    <w:rsid w:val="00792366"/>
    <w:rsid w:val="0079455B"/>
    <w:rsid w:val="00794AFA"/>
    <w:rsid w:val="007A1A17"/>
    <w:rsid w:val="007A3E4F"/>
    <w:rsid w:val="007A6B63"/>
    <w:rsid w:val="007A75E2"/>
    <w:rsid w:val="007B5861"/>
    <w:rsid w:val="007B600E"/>
    <w:rsid w:val="007C3930"/>
    <w:rsid w:val="007C588A"/>
    <w:rsid w:val="007C5CA3"/>
    <w:rsid w:val="007C5F97"/>
    <w:rsid w:val="007D2D4C"/>
    <w:rsid w:val="007D5256"/>
    <w:rsid w:val="007D619C"/>
    <w:rsid w:val="007D639E"/>
    <w:rsid w:val="007D6B18"/>
    <w:rsid w:val="007D7308"/>
    <w:rsid w:val="007E0EBD"/>
    <w:rsid w:val="007E2E79"/>
    <w:rsid w:val="007E3625"/>
    <w:rsid w:val="007E3A77"/>
    <w:rsid w:val="007E5588"/>
    <w:rsid w:val="007F0F4A"/>
    <w:rsid w:val="007F3714"/>
    <w:rsid w:val="007F4B52"/>
    <w:rsid w:val="007F4C25"/>
    <w:rsid w:val="0080180E"/>
    <w:rsid w:val="008028A4"/>
    <w:rsid w:val="00803367"/>
    <w:rsid w:val="00811811"/>
    <w:rsid w:val="00816EC5"/>
    <w:rsid w:val="00823312"/>
    <w:rsid w:val="008305DC"/>
    <w:rsid w:val="00830747"/>
    <w:rsid w:val="00836988"/>
    <w:rsid w:val="00840894"/>
    <w:rsid w:val="00846BF2"/>
    <w:rsid w:val="00847DB7"/>
    <w:rsid w:val="008508AA"/>
    <w:rsid w:val="00851F52"/>
    <w:rsid w:val="0085205E"/>
    <w:rsid w:val="00854944"/>
    <w:rsid w:val="00860028"/>
    <w:rsid w:val="008605D5"/>
    <w:rsid w:val="00861277"/>
    <w:rsid w:val="00864A6F"/>
    <w:rsid w:val="00866113"/>
    <w:rsid w:val="00867FA0"/>
    <w:rsid w:val="00871D81"/>
    <w:rsid w:val="00872D7C"/>
    <w:rsid w:val="00875CFE"/>
    <w:rsid w:val="00875D39"/>
    <w:rsid w:val="008768CA"/>
    <w:rsid w:val="00876F06"/>
    <w:rsid w:val="0088361F"/>
    <w:rsid w:val="00885B99"/>
    <w:rsid w:val="008906B2"/>
    <w:rsid w:val="00891884"/>
    <w:rsid w:val="00891FE5"/>
    <w:rsid w:val="00895A5C"/>
    <w:rsid w:val="00897C5C"/>
    <w:rsid w:val="008A0910"/>
    <w:rsid w:val="008A0ADA"/>
    <w:rsid w:val="008A1918"/>
    <w:rsid w:val="008A668C"/>
    <w:rsid w:val="008B02DB"/>
    <w:rsid w:val="008B0D97"/>
    <w:rsid w:val="008B21F7"/>
    <w:rsid w:val="008B4461"/>
    <w:rsid w:val="008B71EA"/>
    <w:rsid w:val="008B752D"/>
    <w:rsid w:val="008C0AFE"/>
    <w:rsid w:val="008C11A2"/>
    <w:rsid w:val="008C1258"/>
    <w:rsid w:val="008C384C"/>
    <w:rsid w:val="008C3A71"/>
    <w:rsid w:val="008C52B6"/>
    <w:rsid w:val="008D146F"/>
    <w:rsid w:val="008D1600"/>
    <w:rsid w:val="008D1FE1"/>
    <w:rsid w:val="008D2C6C"/>
    <w:rsid w:val="008D35E9"/>
    <w:rsid w:val="008D71AA"/>
    <w:rsid w:val="008E6AED"/>
    <w:rsid w:val="008E76DD"/>
    <w:rsid w:val="008F046E"/>
    <w:rsid w:val="008F1DBA"/>
    <w:rsid w:val="008F235A"/>
    <w:rsid w:val="008F27F4"/>
    <w:rsid w:val="008F3D68"/>
    <w:rsid w:val="008F4A0C"/>
    <w:rsid w:val="008F5577"/>
    <w:rsid w:val="008F5B3E"/>
    <w:rsid w:val="009009E8"/>
    <w:rsid w:val="0090271F"/>
    <w:rsid w:val="00902E23"/>
    <w:rsid w:val="00907FFA"/>
    <w:rsid w:val="009114D7"/>
    <w:rsid w:val="0091348E"/>
    <w:rsid w:val="00917CCB"/>
    <w:rsid w:val="00921FBE"/>
    <w:rsid w:val="0092326B"/>
    <w:rsid w:val="00924215"/>
    <w:rsid w:val="00926536"/>
    <w:rsid w:val="00926B3B"/>
    <w:rsid w:val="00927E34"/>
    <w:rsid w:val="00927F6F"/>
    <w:rsid w:val="00934E30"/>
    <w:rsid w:val="00937DD7"/>
    <w:rsid w:val="00942EC2"/>
    <w:rsid w:val="009450CC"/>
    <w:rsid w:val="0094519F"/>
    <w:rsid w:val="00945698"/>
    <w:rsid w:val="00951572"/>
    <w:rsid w:val="009547A2"/>
    <w:rsid w:val="009551B9"/>
    <w:rsid w:val="00964333"/>
    <w:rsid w:val="00964C12"/>
    <w:rsid w:val="00966D44"/>
    <w:rsid w:val="009678A9"/>
    <w:rsid w:val="00967F65"/>
    <w:rsid w:val="00973ABD"/>
    <w:rsid w:val="0097675B"/>
    <w:rsid w:val="009779C5"/>
    <w:rsid w:val="0098094B"/>
    <w:rsid w:val="00990AEF"/>
    <w:rsid w:val="00990C19"/>
    <w:rsid w:val="00990CD4"/>
    <w:rsid w:val="00992B23"/>
    <w:rsid w:val="0099485B"/>
    <w:rsid w:val="0099561B"/>
    <w:rsid w:val="009965F6"/>
    <w:rsid w:val="009A0B9B"/>
    <w:rsid w:val="009A388B"/>
    <w:rsid w:val="009A71AC"/>
    <w:rsid w:val="009B1FFE"/>
    <w:rsid w:val="009B35E3"/>
    <w:rsid w:val="009B3663"/>
    <w:rsid w:val="009C1E3D"/>
    <w:rsid w:val="009C2AF5"/>
    <w:rsid w:val="009C59B8"/>
    <w:rsid w:val="009C60BF"/>
    <w:rsid w:val="009F37B7"/>
    <w:rsid w:val="009F3877"/>
    <w:rsid w:val="009F40BC"/>
    <w:rsid w:val="009F5356"/>
    <w:rsid w:val="009F7048"/>
    <w:rsid w:val="00A00DB9"/>
    <w:rsid w:val="00A035AF"/>
    <w:rsid w:val="00A04A31"/>
    <w:rsid w:val="00A10F02"/>
    <w:rsid w:val="00A11886"/>
    <w:rsid w:val="00A13F6F"/>
    <w:rsid w:val="00A164B4"/>
    <w:rsid w:val="00A2164C"/>
    <w:rsid w:val="00A23B3A"/>
    <w:rsid w:val="00A26956"/>
    <w:rsid w:val="00A27486"/>
    <w:rsid w:val="00A3038F"/>
    <w:rsid w:val="00A31956"/>
    <w:rsid w:val="00A32196"/>
    <w:rsid w:val="00A3240B"/>
    <w:rsid w:val="00A35F39"/>
    <w:rsid w:val="00A47F5D"/>
    <w:rsid w:val="00A51EB2"/>
    <w:rsid w:val="00A53724"/>
    <w:rsid w:val="00A546E9"/>
    <w:rsid w:val="00A55D2C"/>
    <w:rsid w:val="00A56066"/>
    <w:rsid w:val="00A71466"/>
    <w:rsid w:val="00A7218D"/>
    <w:rsid w:val="00A73129"/>
    <w:rsid w:val="00A73944"/>
    <w:rsid w:val="00A74B7E"/>
    <w:rsid w:val="00A75FFA"/>
    <w:rsid w:val="00A775F6"/>
    <w:rsid w:val="00A82346"/>
    <w:rsid w:val="00A8323F"/>
    <w:rsid w:val="00A83E5A"/>
    <w:rsid w:val="00A846E7"/>
    <w:rsid w:val="00A84A12"/>
    <w:rsid w:val="00A860D7"/>
    <w:rsid w:val="00A8682C"/>
    <w:rsid w:val="00A9199B"/>
    <w:rsid w:val="00A91F11"/>
    <w:rsid w:val="00A92BA1"/>
    <w:rsid w:val="00AA16BE"/>
    <w:rsid w:val="00AA30E7"/>
    <w:rsid w:val="00AA690A"/>
    <w:rsid w:val="00AB67DE"/>
    <w:rsid w:val="00AC0155"/>
    <w:rsid w:val="00AC3F87"/>
    <w:rsid w:val="00AC5916"/>
    <w:rsid w:val="00AC6BC6"/>
    <w:rsid w:val="00AD20D4"/>
    <w:rsid w:val="00AD41BE"/>
    <w:rsid w:val="00AE65E2"/>
    <w:rsid w:val="00AE7608"/>
    <w:rsid w:val="00AF04B0"/>
    <w:rsid w:val="00AF3868"/>
    <w:rsid w:val="00AF462F"/>
    <w:rsid w:val="00AF4F03"/>
    <w:rsid w:val="00AF6278"/>
    <w:rsid w:val="00B000C6"/>
    <w:rsid w:val="00B009A2"/>
    <w:rsid w:val="00B033C9"/>
    <w:rsid w:val="00B038B3"/>
    <w:rsid w:val="00B04FA4"/>
    <w:rsid w:val="00B11CC0"/>
    <w:rsid w:val="00B143C7"/>
    <w:rsid w:val="00B14AF4"/>
    <w:rsid w:val="00B15449"/>
    <w:rsid w:val="00B15CD7"/>
    <w:rsid w:val="00B21493"/>
    <w:rsid w:val="00B214F9"/>
    <w:rsid w:val="00B23A2E"/>
    <w:rsid w:val="00B24F4D"/>
    <w:rsid w:val="00B335C8"/>
    <w:rsid w:val="00B369F1"/>
    <w:rsid w:val="00B42101"/>
    <w:rsid w:val="00B42325"/>
    <w:rsid w:val="00B423D1"/>
    <w:rsid w:val="00B42BF2"/>
    <w:rsid w:val="00B52340"/>
    <w:rsid w:val="00B54FAA"/>
    <w:rsid w:val="00B62EC9"/>
    <w:rsid w:val="00B71800"/>
    <w:rsid w:val="00B91ECD"/>
    <w:rsid w:val="00B925FB"/>
    <w:rsid w:val="00B93086"/>
    <w:rsid w:val="00B94AD1"/>
    <w:rsid w:val="00B96DA2"/>
    <w:rsid w:val="00BA19ED"/>
    <w:rsid w:val="00BA4B8D"/>
    <w:rsid w:val="00BA681D"/>
    <w:rsid w:val="00BB0782"/>
    <w:rsid w:val="00BB0F5B"/>
    <w:rsid w:val="00BB2FD7"/>
    <w:rsid w:val="00BB6306"/>
    <w:rsid w:val="00BB7C55"/>
    <w:rsid w:val="00BC0287"/>
    <w:rsid w:val="00BC0F7D"/>
    <w:rsid w:val="00BC524F"/>
    <w:rsid w:val="00BC6849"/>
    <w:rsid w:val="00BC6DB1"/>
    <w:rsid w:val="00BD2BA9"/>
    <w:rsid w:val="00BD3C69"/>
    <w:rsid w:val="00BD7485"/>
    <w:rsid w:val="00BD7D31"/>
    <w:rsid w:val="00BE0B54"/>
    <w:rsid w:val="00BE17C3"/>
    <w:rsid w:val="00BE3255"/>
    <w:rsid w:val="00BE6E9A"/>
    <w:rsid w:val="00BF128E"/>
    <w:rsid w:val="00BF16FA"/>
    <w:rsid w:val="00BF6771"/>
    <w:rsid w:val="00C01608"/>
    <w:rsid w:val="00C074DD"/>
    <w:rsid w:val="00C07A57"/>
    <w:rsid w:val="00C07E61"/>
    <w:rsid w:val="00C12336"/>
    <w:rsid w:val="00C12F8C"/>
    <w:rsid w:val="00C13EB8"/>
    <w:rsid w:val="00C1496A"/>
    <w:rsid w:val="00C174AA"/>
    <w:rsid w:val="00C20037"/>
    <w:rsid w:val="00C20FB4"/>
    <w:rsid w:val="00C2149C"/>
    <w:rsid w:val="00C26D61"/>
    <w:rsid w:val="00C27EC9"/>
    <w:rsid w:val="00C33079"/>
    <w:rsid w:val="00C36A04"/>
    <w:rsid w:val="00C403F9"/>
    <w:rsid w:val="00C44D8A"/>
    <w:rsid w:val="00C45231"/>
    <w:rsid w:val="00C462B6"/>
    <w:rsid w:val="00C472A2"/>
    <w:rsid w:val="00C51D6E"/>
    <w:rsid w:val="00C5521C"/>
    <w:rsid w:val="00C56F97"/>
    <w:rsid w:val="00C608CE"/>
    <w:rsid w:val="00C64FB5"/>
    <w:rsid w:val="00C65CBC"/>
    <w:rsid w:val="00C676CE"/>
    <w:rsid w:val="00C70424"/>
    <w:rsid w:val="00C714DD"/>
    <w:rsid w:val="00C71921"/>
    <w:rsid w:val="00C72833"/>
    <w:rsid w:val="00C77979"/>
    <w:rsid w:val="00C80F1D"/>
    <w:rsid w:val="00C84912"/>
    <w:rsid w:val="00C919B7"/>
    <w:rsid w:val="00C93F40"/>
    <w:rsid w:val="00C956CE"/>
    <w:rsid w:val="00C978CA"/>
    <w:rsid w:val="00CA2477"/>
    <w:rsid w:val="00CA3D0C"/>
    <w:rsid w:val="00CB2FBF"/>
    <w:rsid w:val="00CB654B"/>
    <w:rsid w:val="00CC6AB3"/>
    <w:rsid w:val="00CD39A0"/>
    <w:rsid w:val="00CD4654"/>
    <w:rsid w:val="00CD6C48"/>
    <w:rsid w:val="00CD701A"/>
    <w:rsid w:val="00CD777E"/>
    <w:rsid w:val="00CE1C7D"/>
    <w:rsid w:val="00CE3A6F"/>
    <w:rsid w:val="00CE5701"/>
    <w:rsid w:val="00CE5B0B"/>
    <w:rsid w:val="00CF0BA0"/>
    <w:rsid w:val="00CF45E2"/>
    <w:rsid w:val="00CF5CEF"/>
    <w:rsid w:val="00D01D89"/>
    <w:rsid w:val="00D10C1C"/>
    <w:rsid w:val="00D11E8F"/>
    <w:rsid w:val="00D128D5"/>
    <w:rsid w:val="00D132F4"/>
    <w:rsid w:val="00D13A3B"/>
    <w:rsid w:val="00D13C5E"/>
    <w:rsid w:val="00D17F7F"/>
    <w:rsid w:val="00D211BD"/>
    <w:rsid w:val="00D25DF4"/>
    <w:rsid w:val="00D27173"/>
    <w:rsid w:val="00D27996"/>
    <w:rsid w:val="00D27BED"/>
    <w:rsid w:val="00D27ECD"/>
    <w:rsid w:val="00D3167F"/>
    <w:rsid w:val="00D453BC"/>
    <w:rsid w:val="00D5532E"/>
    <w:rsid w:val="00D571BD"/>
    <w:rsid w:val="00D57248"/>
    <w:rsid w:val="00D57972"/>
    <w:rsid w:val="00D675A9"/>
    <w:rsid w:val="00D67B29"/>
    <w:rsid w:val="00D738D6"/>
    <w:rsid w:val="00D755EB"/>
    <w:rsid w:val="00D76048"/>
    <w:rsid w:val="00D77318"/>
    <w:rsid w:val="00D77AC1"/>
    <w:rsid w:val="00D80EA8"/>
    <w:rsid w:val="00D80EB8"/>
    <w:rsid w:val="00D82AF2"/>
    <w:rsid w:val="00D84B2D"/>
    <w:rsid w:val="00D84D1E"/>
    <w:rsid w:val="00D87E00"/>
    <w:rsid w:val="00D9134D"/>
    <w:rsid w:val="00D923AB"/>
    <w:rsid w:val="00D95637"/>
    <w:rsid w:val="00D9678C"/>
    <w:rsid w:val="00D9756A"/>
    <w:rsid w:val="00D97AC9"/>
    <w:rsid w:val="00DA3F41"/>
    <w:rsid w:val="00DA49E8"/>
    <w:rsid w:val="00DA7A03"/>
    <w:rsid w:val="00DB1818"/>
    <w:rsid w:val="00DB32B2"/>
    <w:rsid w:val="00DB3A93"/>
    <w:rsid w:val="00DB4937"/>
    <w:rsid w:val="00DB66F1"/>
    <w:rsid w:val="00DC0D6B"/>
    <w:rsid w:val="00DC309B"/>
    <w:rsid w:val="00DC3B7F"/>
    <w:rsid w:val="00DC44CB"/>
    <w:rsid w:val="00DC4DA2"/>
    <w:rsid w:val="00DC5617"/>
    <w:rsid w:val="00DD4A42"/>
    <w:rsid w:val="00DD4C17"/>
    <w:rsid w:val="00DD74A5"/>
    <w:rsid w:val="00DD7548"/>
    <w:rsid w:val="00DF02AE"/>
    <w:rsid w:val="00DF1749"/>
    <w:rsid w:val="00DF19AF"/>
    <w:rsid w:val="00DF2B1F"/>
    <w:rsid w:val="00DF2C96"/>
    <w:rsid w:val="00DF62CD"/>
    <w:rsid w:val="00DF756F"/>
    <w:rsid w:val="00E002BF"/>
    <w:rsid w:val="00E00B36"/>
    <w:rsid w:val="00E04B29"/>
    <w:rsid w:val="00E12BB0"/>
    <w:rsid w:val="00E14C6B"/>
    <w:rsid w:val="00E16509"/>
    <w:rsid w:val="00E25D63"/>
    <w:rsid w:val="00E35561"/>
    <w:rsid w:val="00E37579"/>
    <w:rsid w:val="00E4082C"/>
    <w:rsid w:val="00E44582"/>
    <w:rsid w:val="00E47AAC"/>
    <w:rsid w:val="00E54704"/>
    <w:rsid w:val="00E61C76"/>
    <w:rsid w:val="00E77502"/>
    <w:rsid w:val="00E77645"/>
    <w:rsid w:val="00E77B31"/>
    <w:rsid w:val="00E8045D"/>
    <w:rsid w:val="00E8409C"/>
    <w:rsid w:val="00E862CD"/>
    <w:rsid w:val="00E87DFC"/>
    <w:rsid w:val="00E92BA3"/>
    <w:rsid w:val="00E92BD5"/>
    <w:rsid w:val="00EA1126"/>
    <w:rsid w:val="00EA15B0"/>
    <w:rsid w:val="00EA5EA7"/>
    <w:rsid w:val="00EB21DC"/>
    <w:rsid w:val="00EB4B56"/>
    <w:rsid w:val="00EB7040"/>
    <w:rsid w:val="00EB7CC8"/>
    <w:rsid w:val="00EC05F4"/>
    <w:rsid w:val="00EC2AA0"/>
    <w:rsid w:val="00EC4928"/>
    <w:rsid w:val="00EC4A25"/>
    <w:rsid w:val="00EC5AC4"/>
    <w:rsid w:val="00EC5C57"/>
    <w:rsid w:val="00EC6893"/>
    <w:rsid w:val="00EC748C"/>
    <w:rsid w:val="00ED1353"/>
    <w:rsid w:val="00ED3ADD"/>
    <w:rsid w:val="00ED54EA"/>
    <w:rsid w:val="00ED62E5"/>
    <w:rsid w:val="00ED75DA"/>
    <w:rsid w:val="00EE25E3"/>
    <w:rsid w:val="00EE265D"/>
    <w:rsid w:val="00EE5ED2"/>
    <w:rsid w:val="00EF060C"/>
    <w:rsid w:val="00EF5973"/>
    <w:rsid w:val="00EF6864"/>
    <w:rsid w:val="00EF6DA4"/>
    <w:rsid w:val="00EF71BC"/>
    <w:rsid w:val="00F00C08"/>
    <w:rsid w:val="00F025A2"/>
    <w:rsid w:val="00F0460C"/>
    <w:rsid w:val="00F04712"/>
    <w:rsid w:val="00F0687C"/>
    <w:rsid w:val="00F07BA6"/>
    <w:rsid w:val="00F11484"/>
    <w:rsid w:val="00F13360"/>
    <w:rsid w:val="00F13BAD"/>
    <w:rsid w:val="00F16D1B"/>
    <w:rsid w:val="00F200AF"/>
    <w:rsid w:val="00F2081F"/>
    <w:rsid w:val="00F228A3"/>
    <w:rsid w:val="00F22EC7"/>
    <w:rsid w:val="00F2305D"/>
    <w:rsid w:val="00F30372"/>
    <w:rsid w:val="00F325C8"/>
    <w:rsid w:val="00F3671C"/>
    <w:rsid w:val="00F37094"/>
    <w:rsid w:val="00F373DB"/>
    <w:rsid w:val="00F37F08"/>
    <w:rsid w:val="00F41FFB"/>
    <w:rsid w:val="00F44FE2"/>
    <w:rsid w:val="00F461E1"/>
    <w:rsid w:val="00F50BB2"/>
    <w:rsid w:val="00F57B28"/>
    <w:rsid w:val="00F57FA0"/>
    <w:rsid w:val="00F57FA1"/>
    <w:rsid w:val="00F62E75"/>
    <w:rsid w:val="00F63494"/>
    <w:rsid w:val="00F653B8"/>
    <w:rsid w:val="00F7598E"/>
    <w:rsid w:val="00F805FB"/>
    <w:rsid w:val="00F8257F"/>
    <w:rsid w:val="00F82B3A"/>
    <w:rsid w:val="00F844C9"/>
    <w:rsid w:val="00F867C3"/>
    <w:rsid w:val="00F86E2A"/>
    <w:rsid w:val="00F9008D"/>
    <w:rsid w:val="00F91DC5"/>
    <w:rsid w:val="00F927E3"/>
    <w:rsid w:val="00F93981"/>
    <w:rsid w:val="00F9757E"/>
    <w:rsid w:val="00FA1266"/>
    <w:rsid w:val="00FA14D6"/>
    <w:rsid w:val="00FA50B4"/>
    <w:rsid w:val="00FA6FD6"/>
    <w:rsid w:val="00FB39BF"/>
    <w:rsid w:val="00FB6E6C"/>
    <w:rsid w:val="00FB7E75"/>
    <w:rsid w:val="00FC005A"/>
    <w:rsid w:val="00FC1192"/>
    <w:rsid w:val="00FC12DD"/>
    <w:rsid w:val="00FC1ADD"/>
    <w:rsid w:val="00FE0B56"/>
    <w:rsid w:val="00FE0C8B"/>
    <w:rsid w:val="00FF4FB3"/>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qFormat="1"/>
    <w:lsdException w:name="envelope return" w:semiHidden="1" w:unhideWhenUsed="1" w:qFormat="1"/>
    <w:lsdException w:name="footnote reference" w:qFormat="1"/>
    <w:lsdException w:name="annotation reference" w:qFormat="1"/>
    <w:lsdException w:name="line number" w:semiHidden="1" w:unhideWhenUsed="1" w:qFormat="1"/>
    <w:lsdException w:name="page number" w:qFormat="1"/>
    <w:lsdException w:name="endnote reference" w:qFormat="1"/>
    <w:lsdException w:name="endnote text" w:uiPriority="99" w:qFormat="1"/>
    <w:lsdException w:name="macro" w:semiHidden="1" w:unhideWhenUsed="1" w:qFormat="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qFormat="1"/>
    <w:lsdException w:name="Signature" w:semiHidden="1" w:unhideWhenUsed="1" w:qFormat="1"/>
    <w:lsdException w:name="Default Paragraph Font" w:semiHidden="1" w:unhideWhenUsed="1" w:qFormat="1"/>
    <w:lsdException w:name="Body Text" w:qFormat="1"/>
    <w:lsdException w:name="Body Text Indent" w:uiPriority="99"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uiPriority="99" w:qFormat="1"/>
    <w:lsdException w:name="Body Text First Indent" w:semiHidden="1" w:unhideWhenUsed="1" w:qFormat="1"/>
    <w:lsdException w:name="Body Text First Indent 2" w:semiHidden="1" w:unhideWhenUsed="1"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qFormat="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DD75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D7548"/>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D7548"/>
    <w:pPr>
      <w:ind w:left="1985" w:hanging="1985"/>
      <w:outlineLvl w:val="9"/>
    </w:pPr>
    <w:rPr>
      <w:sz w:val="20"/>
    </w:rPr>
  </w:style>
  <w:style w:type="paragraph" w:styleId="List3">
    <w:name w:val="List 3"/>
    <w:basedOn w:val="List2"/>
    <w:qFormat/>
    <w:rsid w:val="00DD7548"/>
    <w:pPr>
      <w:ind w:left="1135"/>
    </w:pPr>
  </w:style>
  <w:style w:type="paragraph" w:styleId="List2">
    <w:name w:val="List 2"/>
    <w:basedOn w:val="List"/>
    <w:link w:val="List2Char"/>
    <w:qFormat/>
    <w:rsid w:val="00DD7548"/>
    <w:pPr>
      <w:ind w:left="851"/>
    </w:pPr>
  </w:style>
  <w:style w:type="paragraph" w:styleId="List">
    <w:name w:val="List"/>
    <w:basedOn w:val="Normal"/>
    <w:link w:val="ListChar"/>
    <w:qFormat/>
    <w:rsid w:val="00DD7548"/>
    <w:pPr>
      <w:ind w:left="568" w:hanging="284"/>
    </w:pPr>
  </w:style>
  <w:style w:type="paragraph" w:styleId="TOC7">
    <w:name w:val="toc 7"/>
    <w:basedOn w:val="TOC6"/>
    <w:next w:val="Normal"/>
    <w:uiPriority w:val="39"/>
    <w:qFormat/>
    <w:rsid w:val="00DD7548"/>
    <w:pPr>
      <w:ind w:left="2268" w:hanging="2268"/>
    </w:pPr>
  </w:style>
  <w:style w:type="paragraph" w:styleId="TOC6">
    <w:name w:val="toc 6"/>
    <w:basedOn w:val="TOC5"/>
    <w:next w:val="Normal"/>
    <w:uiPriority w:val="39"/>
    <w:qFormat/>
    <w:rsid w:val="00DD7548"/>
    <w:pPr>
      <w:ind w:left="1985" w:hanging="1985"/>
    </w:pPr>
  </w:style>
  <w:style w:type="paragraph" w:styleId="TOC5">
    <w:name w:val="toc 5"/>
    <w:basedOn w:val="TOC4"/>
    <w:uiPriority w:val="39"/>
    <w:qFormat/>
    <w:rsid w:val="00DD7548"/>
    <w:pPr>
      <w:ind w:left="1701" w:hanging="1701"/>
    </w:pPr>
  </w:style>
  <w:style w:type="paragraph" w:styleId="TOC4">
    <w:name w:val="toc 4"/>
    <w:basedOn w:val="TOC3"/>
    <w:uiPriority w:val="39"/>
    <w:qFormat/>
    <w:rsid w:val="00DD7548"/>
    <w:pPr>
      <w:ind w:left="1418" w:hanging="1418"/>
    </w:pPr>
  </w:style>
  <w:style w:type="paragraph" w:styleId="TOC3">
    <w:name w:val="toc 3"/>
    <w:basedOn w:val="TOC2"/>
    <w:uiPriority w:val="39"/>
    <w:qFormat/>
    <w:rsid w:val="00DD7548"/>
    <w:pPr>
      <w:ind w:left="1134" w:hanging="1134"/>
    </w:pPr>
  </w:style>
  <w:style w:type="paragraph" w:styleId="TOC2">
    <w:name w:val="toc 2"/>
    <w:basedOn w:val="TOC1"/>
    <w:uiPriority w:val="39"/>
    <w:qFormat/>
    <w:rsid w:val="00DD7548"/>
    <w:pPr>
      <w:keepNext w:val="0"/>
      <w:spacing w:before="0"/>
      <w:ind w:left="851" w:hanging="851"/>
    </w:pPr>
    <w:rPr>
      <w:sz w:val="20"/>
    </w:rPr>
  </w:style>
  <w:style w:type="paragraph" w:styleId="TOC1">
    <w:name w:val="toc 1"/>
    <w:uiPriority w:val="39"/>
    <w:qFormat/>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qFormat/>
    <w:rsid w:val="00DD7548"/>
    <w:pPr>
      <w:ind w:left="851"/>
    </w:pPr>
  </w:style>
  <w:style w:type="paragraph" w:styleId="ListNumber">
    <w:name w:val="List Number"/>
    <w:basedOn w:val="List"/>
    <w:qForma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qFormat/>
    <w:rsid w:val="00DD7548"/>
    <w:pPr>
      <w:ind w:left="1418"/>
    </w:pPr>
  </w:style>
  <w:style w:type="paragraph" w:styleId="ListBullet3">
    <w:name w:val="List Bullet 3"/>
    <w:basedOn w:val="ListBullet2"/>
    <w:link w:val="ListBullet3Char"/>
    <w:qFormat/>
    <w:rsid w:val="00DD7548"/>
    <w:pPr>
      <w:ind w:left="1135"/>
    </w:pPr>
  </w:style>
  <w:style w:type="paragraph" w:styleId="ListBullet2">
    <w:name w:val="List Bullet 2"/>
    <w:basedOn w:val="ListBullet"/>
    <w:link w:val="ListBullet2Char"/>
    <w:qFormat/>
    <w:rsid w:val="00DD7548"/>
    <w:pPr>
      <w:ind w:left="851"/>
    </w:pPr>
  </w:style>
  <w:style w:type="paragraph" w:styleId="ListBullet">
    <w:name w:val="List Bullet"/>
    <w:basedOn w:val="List"/>
    <w:link w:val="ListBulletChar"/>
    <w:qFormat/>
    <w:rsid w:val="00DD7548"/>
  </w:style>
  <w:style w:type="paragraph" w:styleId="NormalIndent">
    <w:name w:val="Normal Indent"/>
    <w:basedOn w:val="Normal"/>
    <w:link w:val="NormalIndentChar"/>
    <w:qFormat/>
    <w:pPr>
      <w:spacing w:after="0"/>
      <w:ind w:left="851"/>
    </w:pPr>
    <w:rPr>
      <w:rFonts w:eastAsia="MS Mincho"/>
      <w:lang w:val="it-IT"/>
    </w:rPr>
  </w:style>
  <w:style w:type="paragraph" w:styleId="Caption">
    <w:name w:val="caption"/>
    <w:aliases w:val="cap,cap Char,Caption Char1 Char,cap Char Char1,Caption Char Char1 Char,Caption Equation,cap1,cap2,cap11,Légende-figure,Légende-figure Char,Beschrifubg,Beschriftung Char,label,cap11 Char,cap11 Char Char Char,captions,Ca"/>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qFormat/>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qFormat/>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qFormat/>
    <w:rsid w:val="00DD7548"/>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DD7548"/>
    <w:pPr>
      <w:keepLines/>
      <w:spacing w:after="0"/>
      <w:ind w:left="454" w:hanging="454"/>
    </w:pPr>
    <w:rPr>
      <w:sz w:val="16"/>
    </w:rPr>
  </w:style>
  <w:style w:type="paragraph" w:styleId="List5">
    <w:name w:val="List 5"/>
    <w:basedOn w:val="List4"/>
    <w:qFormat/>
    <w:rsid w:val="00DD7548"/>
    <w:pPr>
      <w:ind w:left="1702"/>
    </w:pPr>
  </w:style>
  <w:style w:type="paragraph" w:styleId="List4">
    <w:name w:val="List 4"/>
    <w:basedOn w:val="List3"/>
    <w:qFormat/>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qFormat/>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qFormat/>
    <w:rsid w:val="00DD7548"/>
    <w:pPr>
      <w:keepLines/>
      <w:spacing w:after="0"/>
    </w:pPr>
  </w:style>
  <w:style w:type="paragraph" w:styleId="Index2">
    <w:name w:val="index 2"/>
    <w:basedOn w:val="Index1"/>
    <w:qFormat/>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DD7548"/>
    <w:rPr>
      <w:b/>
      <w:position w:val="6"/>
      <w:sz w:val="16"/>
    </w:rPr>
  </w:style>
  <w:style w:type="paragraph" w:customStyle="1" w:styleId="EQ">
    <w:name w:val="EQ"/>
    <w:basedOn w:val="Normal"/>
    <w:next w:val="Normal"/>
    <w:link w:val="EQChar"/>
    <w:qFormat/>
    <w:rsid w:val="00DD7548"/>
    <w:pPr>
      <w:keepLines/>
      <w:tabs>
        <w:tab w:val="center" w:pos="4536"/>
        <w:tab w:val="right" w:pos="9072"/>
      </w:tabs>
    </w:pPr>
    <w:rPr>
      <w:noProof/>
    </w:rPr>
  </w:style>
  <w:style w:type="character" w:customStyle="1" w:styleId="ZGSM">
    <w:name w:val="ZGSM"/>
    <w:qFormat/>
    <w:rsid w:val="00DD7548"/>
  </w:style>
  <w:style w:type="paragraph" w:customStyle="1" w:styleId="ZD">
    <w:name w:val="ZD"/>
    <w:qFormat/>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qFormat/>
    <w:rsid w:val="00DD7548"/>
    <w:pPr>
      <w:outlineLvl w:val="9"/>
    </w:pPr>
  </w:style>
  <w:style w:type="paragraph" w:customStyle="1" w:styleId="NF">
    <w:name w:val="NF"/>
    <w:basedOn w:val="NO"/>
    <w:qFormat/>
    <w:rsid w:val="00DD7548"/>
    <w:pPr>
      <w:keepNext/>
      <w:spacing w:after="0"/>
    </w:pPr>
    <w:rPr>
      <w:rFonts w:ascii="Arial" w:hAnsi="Arial"/>
      <w:sz w:val="18"/>
    </w:rPr>
  </w:style>
  <w:style w:type="paragraph" w:customStyle="1" w:styleId="NO">
    <w:name w:val="NO"/>
    <w:basedOn w:val="Normal"/>
    <w:link w:val="NOChar"/>
    <w:qFormat/>
    <w:rsid w:val="00DD7548"/>
    <w:pPr>
      <w:keepLines/>
      <w:ind w:left="1135" w:hanging="851"/>
    </w:pPr>
  </w:style>
  <w:style w:type="paragraph" w:customStyle="1" w:styleId="PL">
    <w:name w:val="PL"/>
    <w:link w:val="PLChar"/>
    <w:qFormat/>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qFormat/>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qFormat/>
    <w:rsid w:val="00DD7548"/>
    <w:pPr>
      <w:jc w:val="center"/>
    </w:pPr>
  </w:style>
  <w:style w:type="paragraph" w:customStyle="1" w:styleId="LD">
    <w:name w:val="LD"/>
    <w:qFormat/>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qFormat/>
    <w:rsid w:val="00DD7548"/>
    <w:pPr>
      <w:spacing w:after="0"/>
    </w:pPr>
  </w:style>
  <w:style w:type="paragraph" w:customStyle="1" w:styleId="NW">
    <w:name w:val="NW"/>
    <w:basedOn w:val="NO"/>
    <w:qFormat/>
    <w:rsid w:val="00DD7548"/>
    <w:pPr>
      <w:spacing w:after="0"/>
    </w:pPr>
  </w:style>
  <w:style w:type="paragraph" w:customStyle="1" w:styleId="EW">
    <w:name w:val="EW"/>
    <w:basedOn w:val="EX"/>
    <w:qFormat/>
    <w:rsid w:val="00DD7548"/>
    <w:pPr>
      <w:spacing w:after="0"/>
    </w:pPr>
  </w:style>
  <w:style w:type="paragraph" w:customStyle="1" w:styleId="B1">
    <w:name w:val="B1"/>
    <w:basedOn w:val="List"/>
    <w:link w:val="B1Char1"/>
    <w:qFormat/>
    <w:rsid w:val="00DD7548"/>
  </w:style>
  <w:style w:type="paragraph" w:customStyle="1" w:styleId="EditorsNote">
    <w:name w:val="Editor's Note"/>
    <w:aliases w:val="EN"/>
    <w:basedOn w:val="NO"/>
    <w:link w:val="EditorsNoteCarCar"/>
    <w:qFormat/>
    <w:rsid w:val="00DD7548"/>
    <w:rPr>
      <w:color w:val="FF0000"/>
    </w:rPr>
  </w:style>
  <w:style w:type="paragraph" w:customStyle="1" w:styleId="TH">
    <w:name w:val="TH"/>
    <w:basedOn w:val="Normal"/>
    <w:link w:val="THChar"/>
    <w:qFormat/>
    <w:rsid w:val="00DD7548"/>
    <w:pPr>
      <w:keepNext/>
      <w:keepLines/>
      <w:spacing w:before="60"/>
      <w:jc w:val="center"/>
    </w:pPr>
    <w:rPr>
      <w:rFonts w:ascii="Arial" w:hAnsi="Arial"/>
      <w:b/>
    </w:rPr>
  </w:style>
  <w:style w:type="paragraph" w:customStyle="1" w:styleId="ZA">
    <w:name w:val="ZA"/>
    <w:link w:val="ZAChar"/>
    <w:qFormat/>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qFormat/>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qForma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qFormat/>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qFormat/>
    <w:rsid w:val="00DD7548"/>
    <w:pPr>
      <w:ind w:left="851" w:hanging="851"/>
    </w:pPr>
  </w:style>
  <w:style w:type="paragraph" w:customStyle="1" w:styleId="ZH">
    <w:name w:val="ZH"/>
    <w:qFormat/>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aliases w:val="left"/>
    <w:basedOn w:val="TH"/>
    <w:link w:val="TFChar"/>
    <w:qFormat/>
    <w:rsid w:val="00DD7548"/>
    <w:pPr>
      <w:keepNext w:val="0"/>
      <w:spacing w:before="0" w:after="240"/>
    </w:pPr>
  </w:style>
  <w:style w:type="paragraph" w:customStyle="1" w:styleId="ZG">
    <w:name w:val="ZG"/>
    <w:qFormat/>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qFormat/>
    <w:rsid w:val="00DD7548"/>
  </w:style>
  <w:style w:type="paragraph" w:customStyle="1" w:styleId="B4">
    <w:name w:val="B4"/>
    <w:basedOn w:val="List4"/>
    <w:link w:val="B4Char"/>
    <w:qFormat/>
    <w:rsid w:val="00DD7548"/>
  </w:style>
  <w:style w:type="paragraph" w:customStyle="1" w:styleId="B5">
    <w:name w:val="B5"/>
    <w:basedOn w:val="List5"/>
    <w:link w:val="B5Char"/>
    <w:qFormat/>
    <w:rsid w:val="00DD7548"/>
  </w:style>
  <w:style w:type="paragraph" w:customStyle="1" w:styleId="ZTD">
    <w:name w:val="ZTD"/>
    <w:basedOn w:val="ZB"/>
    <w:qFormat/>
    <w:rsid w:val="00DD7548"/>
    <w:pPr>
      <w:framePr w:hRule="auto" w:wrap="notBeside" w:y="852"/>
    </w:pPr>
    <w:rPr>
      <w:i w:val="0"/>
      <w:sz w:val="40"/>
    </w:rPr>
  </w:style>
  <w:style w:type="paragraph" w:customStyle="1" w:styleId="ZV">
    <w:name w:val="ZV"/>
    <w:basedOn w:val="ZU"/>
    <w:qFormat/>
    <w:rsid w:val="00DD7548"/>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Pr>
      <w:rFonts w:eastAsia="Times New Roman"/>
      <w:sz w:val="16"/>
    </w:rPr>
  </w:style>
  <w:style w:type="paragraph" w:customStyle="1" w:styleId="INDENT1">
    <w:name w:val="INDENT1"/>
    <w:basedOn w:val="Normal"/>
    <w:qFormat/>
    <w:pPr>
      <w:ind w:left="851"/>
    </w:pPr>
    <w:rPr>
      <w:rFonts w:eastAsia="Yu Mincho"/>
    </w:rPr>
  </w:style>
  <w:style w:type="paragraph" w:customStyle="1" w:styleId="INDENT2">
    <w:name w:val="INDENT2"/>
    <w:basedOn w:val="Normal"/>
    <w:qFormat/>
    <w:pPr>
      <w:ind w:left="1135" w:hanging="284"/>
    </w:pPr>
    <w:rPr>
      <w:rFonts w:eastAsia="Yu Mincho"/>
    </w:rPr>
  </w:style>
  <w:style w:type="paragraph" w:customStyle="1" w:styleId="INDENT3">
    <w:name w:val="INDENT3"/>
    <w:basedOn w:val="Normal"/>
    <w:qFormat/>
    <w:pPr>
      <w:ind w:left="1701" w:hanging="567"/>
    </w:pPr>
    <w:rPr>
      <w:rFonts w:eastAsia="Yu Mincho"/>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qFormat/>
    <w:pPr>
      <w:keepNext/>
      <w:keepLines/>
    </w:pPr>
    <w:rPr>
      <w:rFonts w:eastAsia="Yu Mincho"/>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aliases w:val="cap Char3,cap Char Char3,Caption Char1 Char Char1,cap Char Char1 Char1,Caption Char Char1 Char Char1,Caption Equation Char1,cap1 Char1,cap2 Char1,cap11 Char2,Légende-figure Char2,Légende-figure Char Char1,Beschrifubg Char1,label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aliases w:val="h4 Char4,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
    <w:name w:val="Heading 5 Char"/>
    <w:aliases w:val="h5 Char3,Heading5 Char,Head5 Char,H5 Char,M5 Char1,mh2 Char,Module heading 2 Char,heading 8 Char,Numbered Sub-list Char,Heading 81 Char,标题 81 Char,Heading 811 Char,Heading 8111 Char,Heading 81111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qFormat/>
    <w:pPr>
      <w:tabs>
        <w:tab w:val="left" w:pos="1134"/>
      </w:tabs>
      <w:spacing w:after="0"/>
    </w:pPr>
    <w:rPr>
      <w:rFonts w:eastAsia="MS Mincho"/>
    </w:rPr>
  </w:style>
  <w:style w:type="paragraph" w:customStyle="1" w:styleId="tabletext0">
    <w:name w:val="table text"/>
    <w:basedOn w:val="Normal"/>
    <w:next w:val="table"/>
    <w:qFormat/>
    <w:pPr>
      <w:spacing w:after="0"/>
    </w:pPr>
    <w:rPr>
      <w:rFonts w:eastAsia="MS Mincho"/>
      <w:i/>
    </w:rPr>
  </w:style>
  <w:style w:type="paragraph" w:customStyle="1" w:styleId="table">
    <w:name w:val="table"/>
    <w:basedOn w:val="Normal"/>
    <w:next w:val="Normal"/>
    <w:qFormat/>
    <w:pPr>
      <w:spacing w:after="0"/>
      <w:jc w:val="center"/>
    </w:pPr>
    <w:rPr>
      <w:rFonts w:eastAsia="MS Mincho"/>
      <w:lang w:val="en-US"/>
    </w:rPr>
  </w:style>
  <w:style w:type="paragraph" w:customStyle="1" w:styleId="HE">
    <w:name w:val="HE"/>
    <w:basedOn w:val="Normal"/>
    <w:qFormat/>
    <w:pPr>
      <w:spacing w:after="0"/>
    </w:pPr>
    <w:rPr>
      <w:rFonts w:eastAsia="MS Mincho"/>
      <w:b/>
    </w:rPr>
  </w:style>
  <w:style w:type="paragraph" w:customStyle="1" w:styleId="text">
    <w:name w:val="text"/>
    <w:basedOn w:val="Normal"/>
    <w:qFormat/>
    <w:pPr>
      <w:widowControl w:val="0"/>
      <w:spacing w:after="240"/>
      <w:jc w:val="both"/>
    </w:pPr>
    <w:rPr>
      <w:rFonts w:eastAsia="Yu Mincho"/>
      <w:sz w:val="24"/>
      <w:lang w:val="en-AU"/>
    </w:rPr>
  </w:style>
  <w:style w:type="paragraph" w:customStyle="1" w:styleId="Reference">
    <w:name w:val="Reference"/>
    <w:basedOn w:val="EX"/>
    <w:link w:val="ReferenceChar"/>
    <w:qFormat/>
    <w:pPr>
      <w:tabs>
        <w:tab w:val="left" w:pos="567"/>
      </w:tabs>
      <w:ind w:left="567" w:hanging="567"/>
    </w:pPr>
    <w:rPr>
      <w:rFonts w:eastAsia="Yu Mincho"/>
    </w:rPr>
  </w:style>
  <w:style w:type="paragraph" w:customStyle="1" w:styleId="berschrift1H1">
    <w:name w:val="Überschrift 1.H1"/>
    <w:basedOn w:val="Normal"/>
    <w:next w:val="Normal"/>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qFormat/>
    <w:rPr>
      <w:rFonts w:ascii="Arial" w:eastAsia="Yu Mincho" w:hAnsi="Arial"/>
      <w:lang w:eastAsia="en-US"/>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spacing w:before="60" w:after="60"/>
      <w:ind w:left="360" w:hanging="360"/>
      <w:jc w:val="both"/>
    </w:pPr>
    <w:rPr>
      <w:rFonts w:eastAsia="MS Mincho"/>
    </w:rPr>
  </w:style>
  <w:style w:type="paragraph" w:customStyle="1" w:styleId="para">
    <w:name w:val="para"/>
    <w:basedOn w:val="Normal"/>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qFormat/>
    <w:pPr>
      <w:spacing w:before="120" w:after="0"/>
      <w:jc w:val="both"/>
    </w:pPr>
    <w:rPr>
      <w:rFonts w:eastAsia="Yu Mincho"/>
      <w:lang w:val="en-US"/>
    </w:rPr>
  </w:style>
  <w:style w:type="paragraph" w:customStyle="1" w:styleId="centered">
    <w:name w:val="centered"/>
    <w:basedOn w:val="Normal"/>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uiPriority w:val="99"/>
    <w:qFormat/>
    <w:rPr>
      <w:rFonts w:eastAsia="MS Mincho"/>
      <w:sz w:val="24"/>
      <w:lang w:val="en-US" w:eastAsia="en-US" w:bidi="ar-SA"/>
    </w:rPr>
  </w:style>
  <w:style w:type="paragraph" w:customStyle="1" w:styleId="Figure">
    <w:name w:val="Figure"/>
    <w:basedOn w:val="Normal"/>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eastAsia="MS Mincho"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pPr>
      <w:numPr>
        <w:numId w:val="9"/>
      </w:numPr>
    </w:pPr>
    <w:rPr>
      <w:rFonts w:eastAsia="MS Mincho"/>
      <w:lang w:eastAsia="ja-JP"/>
    </w:rPr>
  </w:style>
  <w:style w:type="character" w:customStyle="1" w:styleId="1Char0">
    <w:name w:val="样式1 Char"/>
    <w:link w:val="1"/>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rFonts w:eastAsia="MS Mincho"/>
      <w:bCs/>
    </w:rPr>
  </w:style>
  <w:style w:type="paragraph" w:customStyle="1" w:styleId="StyleHeading6After9pt">
    <w:name w:val="Style Heading 6 + After:  9 pt"/>
    <w:basedOn w:val="Heading6"/>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qFormat/>
    <w:pPr>
      <w:spacing w:before="100" w:beforeAutospacing="1" w:after="100" w:afterAutospacing="1"/>
    </w:pPr>
    <w:rPr>
      <w:rFonts w:eastAsia="Yu Mincho"/>
      <w:sz w:val="24"/>
      <w:szCs w:val="24"/>
      <w:lang w:val="en-US"/>
    </w:rPr>
  </w:style>
  <w:style w:type="paragraph" w:customStyle="1" w:styleId="11">
    <w:name w:val="吹き出し1"/>
    <w:basedOn w:val="Normal"/>
    <w:semiHidden/>
    <w:qFormat/>
    <w:rPr>
      <w:rFonts w:ascii="Tahoma" w:eastAsia="MS Mincho" w:hAnsi="Tahoma" w:cs="Tahoma"/>
      <w:sz w:val="16"/>
      <w:szCs w:val="16"/>
    </w:rPr>
  </w:style>
  <w:style w:type="paragraph" w:customStyle="1" w:styleId="20">
    <w:name w:val="吹き出し2"/>
    <w:basedOn w:val="Normal"/>
    <w:semiHidden/>
    <w:qFormat/>
    <w:rPr>
      <w:rFonts w:ascii="Tahoma" w:eastAsia="MS Mincho" w:hAnsi="Tahoma" w:cs="Tahoma"/>
      <w:sz w:val="16"/>
      <w:szCs w:val="16"/>
    </w:rPr>
  </w:style>
  <w:style w:type="paragraph" w:customStyle="1" w:styleId="Note">
    <w:name w:val="Note"/>
    <w:basedOn w:val="B1"/>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qFormat/>
    <w:pPr>
      <w:spacing w:after="0"/>
      <w:jc w:val="right"/>
    </w:pPr>
    <w:rPr>
      <w:rFonts w:eastAsia="MS Mincho"/>
      <w:b/>
    </w:rPr>
  </w:style>
  <w:style w:type="paragraph" w:customStyle="1" w:styleId="WP">
    <w:name w:val="WP"/>
    <w:basedOn w:val="Normal"/>
    <w:qFormat/>
    <w:pPr>
      <w:spacing w:after="0"/>
      <w:jc w:val="both"/>
    </w:pPr>
    <w:rPr>
      <w:rFonts w:eastAsia="MS Mincho"/>
    </w:rPr>
  </w:style>
  <w:style w:type="paragraph" w:customStyle="1" w:styleId="ZK">
    <w:name w:val="ZK"/>
    <w:qFormat/>
    <w:pPr>
      <w:spacing w:after="240" w:line="240" w:lineRule="atLeast"/>
      <w:ind w:left="1191" w:right="113" w:hanging="1191"/>
    </w:pPr>
    <w:rPr>
      <w:rFonts w:eastAsia="MS Mincho"/>
      <w:lang w:eastAsia="en-US"/>
    </w:rPr>
  </w:style>
  <w:style w:type="paragraph" w:customStyle="1" w:styleId="ZC">
    <w:name w:val="ZC"/>
    <w:qFormat/>
    <w:pPr>
      <w:spacing w:line="360" w:lineRule="atLeast"/>
      <w:jc w:val="center"/>
    </w:pPr>
    <w:rPr>
      <w:rFonts w:eastAsia="MS Mincho"/>
      <w:lang w:eastAsia="en-US"/>
    </w:rPr>
  </w:style>
  <w:style w:type="paragraph" w:customStyle="1" w:styleId="FooterCentred">
    <w:name w:val="FooterCentred"/>
    <w:basedOn w:val="Footer"/>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qFormat/>
    <w:pPr>
      <w:tabs>
        <w:tab w:val="left" w:pos="360"/>
      </w:tabs>
      <w:ind w:left="360" w:hanging="360"/>
    </w:pPr>
  </w:style>
  <w:style w:type="paragraph" w:customStyle="1" w:styleId="Para1">
    <w:name w:val="Para1"/>
    <w:basedOn w:val="Normal"/>
    <w:qFormat/>
    <w:pPr>
      <w:spacing w:before="120" w:after="120"/>
    </w:pPr>
    <w:rPr>
      <w:rFonts w:eastAsia="MS Mincho"/>
      <w:lang w:val="en-US"/>
    </w:rPr>
  </w:style>
  <w:style w:type="paragraph" w:customStyle="1" w:styleId="Teststep">
    <w:name w:val="Test step"/>
    <w:basedOn w:val="Normal"/>
    <w:qFormat/>
    <w:pPr>
      <w:tabs>
        <w:tab w:val="left" w:pos="720"/>
      </w:tabs>
      <w:spacing w:after="0"/>
      <w:ind w:left="720" w:hanging="720"/>
    </w:pPr>
    <w:rPr>
      <w:rFonts w:eastAsia="MS Mincho"/>
    </w:r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qFormat/>
    <w:pPr>
      <w:spacing w:after="0"/>
    </w:pPr>
    <w:rPr>
      <w:rFonts w:eastAsia="MS Mincho"/>
    </w:rPr>
  </w:style>
  <w:style w:type="paragraph" w:customStyle="1" w:styleId="CommentNokia">
    <w:name w:val="Comment Nokia"/>
    <w:basedOn w:val="Normal"/>
    <w:qFormat/>
    <w:pPr>
      <w:tabs>
        <w:tab w:val="left" w:pos="360"/>
      </w:tabs>
      <w:ind w:left="360" w:hanging="360"/>
    </w:pPr>
    <w:rPr>
      <w:rFonts w:eastAsia="MS Mincho"/>
      <w:sz w:val="22"/>
      <w:lang w:val="en-US"/>
    </w:rPr>
  </w:style>
  <w:style w:type="paragraph" w:customStyle="1" w:styleId="Copyright">
    <w:name w:val="Copyright"/>
    <w:basedOn w:val="Normal"/>
    <w:qFormat/>
    <w:pPr>
      <w:spacing w:after="0"/>
      <w:jc w:val="center"/>
    </w:pPr>
    <w:rPr>
      <w:rFonts w:ascii="Arial" w:eastAsia="MS Mincho" w:hAnsi="Arial"/>
      <w:b/>
      <w:sz w:val="16"/>
      <w:lang w:eastAsia="ja-JP"/>
    </w:rPr>
  </w:style>
  <w:style w:type="paragraph" w:customStyle="1" w:styleId="Tdoctable">
    <w:name w:val="Tdoc_table"/>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qFormat/>
    <w:pPr>
      <w:spacing w:after="220"/>
    </w:pPr>
    <w:rPr>
      <w:rFonts w:eastAsia="MS Mincho"/>
      <w:b/>
      <w:lang w:val="en-US"/>
    </w:rPr>
  </w:style>
  <w:style w:type="paragraph" w:customStyle="1" w:styleId="berschrift2Head2A2">
    <w:name w:val="Überschrift 2.Head2A.2"/>
    <w:basedOn w:val="Heading1"/>
    <w:next w:val="Normal"/>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pPr>
      <w:spacing w:before="120"/>
      <w:outlineLvl w:val="2"/>
    </w:pPr>
    <w:rPr>
      <w:rFonts w:eastAsia="MS Mincho"/>
      <w:sz w:val="28"/>
      <w:lang w:eastAsia="de-DE"/>
    </w:rPr>
  </w:style>
  <w:style w:type="paragraph" w:customStyle="1" w:styleId="Bullets">
    <w:name w:val="Bullets"/>
    <w:basedOn w:val="BodyText"/>
    <w:qFormat/>
    <w:pPr>
      <w:widowControl w:val="0"/>
      <w:spacing w:after="120"/>
      <w:ind w:left="283" w:hanging="283"/>
    </w:pPr>
    <w:rPr>
      <w:rFonts w:eastAsia="MS Mincho"/>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AutoCorrect">
    <w:name w:val="AutoCorrect"/>
    <w:qFormat/>
    <w:rPr>
      <w:rFonts w:eastAsia="Yu Mincho"/>
      <w:sz w:val="24"/>
      <w:szCs w:val="24"/>
      <w:lang w:eastAsia="ko-KR"/>
    </w:rPr>
  </w:style>
  <w:style w:type="paragraph" w:customStyle="1" w:styleId="-PAGE-">
    <w:name w:val="- PAGE -"/>
    <w:qFormat/>
    <w:rPr>
      <w:rFonts w:eastAsia="Yu Mincho"/>
      <w:sz w:val="24"/>
      <w:szCs w:val="24"/>
      <w:lang w:eastAsia="ko-KR"/>
    </w:rPr>
  </w:style>
  <w:style w:type="paragraph" w:customStyle="1" w:styleId="PageXofY">
    <w:name w:val="Page X of Y"/>
    <w:qFormat/>
    <w:rPr>
      <w:rFonts w:eastAsia="Yu Mincho"/>
      <w:sz w:val="24"/>
      <w:szCs w:val="24"/>
      <w:lang w:eastAsia="ko-KR"/>
    </w:rPr>
  </w:style>
  <w:style w:type="paragraph" w:customStyle="1" w:styleId="Createdby">
    <w:name w:val="Created by"/>
    <w:qFormat/>
    <w:rPr>
      <w:rFonts w:eastAsia="Yu Mincho"/>
      <w:sz w:val="24"/>
      <w:szCs w:val="24"/>
      <w:lang w:eastAsia="ko-KR"/>
    </w:rPr>
  </w:style>
  <w:style w:type="paragraph" w:customStyle="1" w:styleId="Createdon">
    <w:name w:val="Created on"/>
    <w:qFormat/>
    <w:rPr>
      <w:rFonts w:eastAsia="Yu Mincho"/>
      <w:sz w:val="24"/>
      <w:szCs w:val="24"/>
      <w:lang w:eastAsia="ko-KR"/>
    </w:rPr>
  </w:style>
  <w:style w:type="paragraph" w:customStyle="1" w:styleId="Lastprinted">
    <w:name w:val="Last printed"/>
    <w:qFormat/>
    <w:rPr>
      <w:rFonts w:eastAsia="Yu Mincho"/>
      <w:sz w:val="24"/>
      <w:szCs w:val="24"/>
      <w:lang w:eastAsia="ko-KR"/>
    </w:rPr>
  </w:style>
  <w:style w:type="paragraph" w:customStyle="1" w:styleId="Lastsavedby">
    <w:name w:val="Last saved by"/>
    <w:qFormat/>
    <w:rPr>
      <w:rFonts w:eastAsia="Yu Mincho"/>
      <w:sz w:val="24"/>
      <w:szCs w:val="24"/>
      <w:lang w:eastAsia="ko-KR"/>
    </w:rPr>
  </w:style>
  <w:style w:type="paragraph" w:customStyle="1" w:styleId="Filename">
    <w:name w:val="Filename"/>
    <w:qFormat/>
    <w:rPr>
      <w:rFonts w:eastAsia="Yu Mincho"/>
      <w:sz w:val="24"/>
      <w:szCs w:val="24"/>
      <w:lang w:eastAsia="ko-KR"/>
    </w:rPr>
  </w:style>
  <w:style w:type="paragraph" w:customStyle="1" w:styleId="Filenameandpath">
    <w:name w:val="Filename and path"/>
    <w:qFormat/>
    <w:rPr>
      <w:rFonts w:eastAsia="Yu Mincho"/>
      <w:sz w:val="24"/>
      <w:szCs w:val="24"/>
      <w:lang w:eastAsia="ko-KR"/>
    </w:rPr>
  </w:style>
  <w:style w:type="paragraph" w:customStyle="1" w:styleId="AuthorPageDate">
    <w:name w:val="Author  Page #  Date"/>
    <w:qFormat/>
    <w:rPr>
      <w:rFonts w:eastAsia="Yu Mincho"/>
      <w:sz w:val="24"/>
      <w:szCs w:val="24"/>
      <w:lang w:eastAsia="ko-KR"/>
    </w:rPr>
  </w:style>
  <w:style w:type="paragraph" w:customStyle="1" w:styleId="ConfidentialPageDate">
    <w:name w:val="Confidential  Page #  Date"/>
    <w:qFormat/>
    <w:rPr>
      <w:rFonts w:eastAsia="Yu Mincho"/>
      <w:sz w:val="24"/>
      <w:szCs w:val="24"/>
      <w:lang w:eastAsia="ko-KR"/>
    </w:rPr>
  </w:style>
  <w:style w:type="paragraph" w:customStyle="1" w:styleId="TaOC">
    <w:name w:val="TaOC"/>
    <w:basedOn w:val="TAC"/>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link w:val="B1Car"/>
    <w:qFormat/>
    <w:pPr>
      <w:tabs>
        <w:tab w:val="left" w:pos="851"/>
      </w:tabs>
      <w:ind w:left="851" w:hanging="851"/>
    </w:pPr>
    <w:rPr>
      <w:rFonts w:eastAsia="Yu Mincho"/>
      <w:lang w:eastAsia="ko-KR"/>
    </w:rPr>
  </w:style>
  <w:style w:type="paragraph" w:customStyle="1" w:styleId="NormalArial">
    <w:name w:val="Normal + Arial"/>
    <w:basedOn w:val="Normal"/>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link w:val="ECCParagraphZchn"/>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qFormat/>
    <w:pPr>
      <w:tabs>
        <w:tab w:val="left" w:pos="630"/>
        <w:tab w:val="left" w:pos="851"/>
      </w:tabs>
      <w:ind w:left="630" w:hanging="630"/>
    </w:pPr>
    <w:rPr>
      <w:rFonts w:eastAsia="Yu Mincho"/>
    </w:rPr>
  </w:style>
  <w:style w:type="paragraph" w:customStyle="1" w:styleId="BN">
    <w:name w:val="BN"/>
    <w:basedOn w:val="Normal"/>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qFormat/>
    <w:rPr>
      <w:rFonts w:ascii="Arial" w:eastAsia="Yu Mincho" w:hAnsi="Arial" w:cs="Arial"/>
      <w:b/>
    </w:rPr>
  </w:style>
  <w:style w:type="paragraph" w:customStyle="1" w:styleId="Tadc">
    <w:name w:val="Tadc"/>
    <w:basedOn w:val="Normal"/>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qFormat/>
    <w:pPr>
      <w:ind w:left="1418" w:hanging="1418"/>
    </w:pPr>
    <w:rPr>
      <w:rFonts w:eastAsia="MS Mincho"/>
      <w:lang w:val="en-US" w:eastAsia="ja-JP"/>
    </w:rPr>
  </w:style>
  <w:style w:type="paragraph" w:customStyle="1" w:styleId="Caption1">
    <w:name w:val="Caption1"/>
    <w:basedOn w:val="Normal"/>
    <w:next w:val="Normal"/>
    <w:qFormat/>
    <w:pPr>
      <w:spacing w:before="120" w:after="120"/>
    </w:pPr>
    <w:rPr>
      <w:rFonts w:eastAsia="MS Mincho"/>
      <w:b/>
      <w:lang w:eastAsia="ja-JP"/>
    </w:rPr>
  </w:style>
  <w:style w:type="paragraph" w:customStyle="1" w:styleId="TableofFigures11">
    <w:name w:val="Table of Figures11"/>
    <w:basedOn w:val="Normal"/>
    <w:next w:val="Normal"/>
    <w:qFormat/>
    <w:pPr>
      <w:ind w:left="400" w:hanging="400"/>
      <w:jc w:val="center"/>
    </w:pPr>
    <w:rPr>
      <w:rFonts w:eastAsia="MS Mincho"/>
      <w:b/>
      <w:lang w:eastAsia="ja-JP"/>
    </w:rPr>
  </w:style>
  <w:style w:type="paragraph" w:customStyle="1" w:styleId="tal1">
    <w:name w:val="tal"/>
    <w:basedOn w:val="Normal"/>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qFormat/>
    <w:pPr>
      <w:framePr w:wrap="notBeside"/>
    </w:pPr>
    <w:rPr>
      <w:rFonts w:eastAsia="Yu Mincho"/>
      <w:lang w:val="en-US"/>
    </w:rPr>
  </w:style>
  <w:style w:type="paragraph" w:customStyle="1" w:styleId="tableentry">
    <w:name w:val="table entry"/>
    <w:basedOn w:val="Normal"/>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qFormat/>
    <w:pPr>
      <w:ind w:left="1418" w:hanging="1418"/>
    </w:pPr>
    <w:rPr>
      <w:rFonts w:eastAsia="MS Mincho"/>
      <w:lang w:val="en-US" w:eastAsia="ja-JP"/>
    </w:rPr>
  </w:style>
  <w:style w:type="paragraph" w:customStyle="1" w:styleId="Caption2">
    <w:name w:val="Caption2"/>
    <w:basedOn w:val="Normal"/>
    <w:next w:val="Normal"/>
    <w:qFormat/>
    <w:pPr>
      <w:spacing w:before="120" w:after="120"/>
    </w:pPr>
    <w:rPr>
      <w:rFonts w:eastAsia="MS Mincho"/>
      <w:b/>
      <w:lang w:eastAsia="ja-JP"/>
    </w:rPr>
  </w:style>
  <w:style w:type="paragraph" w:customStyle="1" w:styleId="TableofFigures2">
    <w:name w:val="Table of Figures2"/>
    <w:basedOn w:val="Normal"/>
    <w:next w:val="Normal"/>
    <w:qFormat/>
    <w:pPr>
      <w:ind w:left="400" w:hanging="400"/>
      <w:jc w:val="center"/>
    </w:pPr>
    <w:rPr>
      <w:rFonts w:eastAsia="MS Mincho"/>
      <w:b/>
      <w:lang w:eastAsia="ja-JP"/>
    </w:rPr>
  </w:style>
  <w:style w:type="paragraph" w:customStyle="1" w:styleId="TOC93">
    <w:name w:val="TOC 93"/>
    <w:basedOn w:val="TOC8"/>
    <w:qFormat/>
    <w:pPr>
      <w:ind w:left="1418" w:hanging="1418"/>
    </w:pPr>
    <w:rPr>
      <w:rFonts w:eastAsia="MS Mincho"/>
      <w:lang w:val="en-US" w:eastAsia="ja-JP"/>
    </w:rPr>
  </w:style>
  <w:style w:type="paragraph" w:customStyle="1" w:styleId="Caption3">
    <w:name w:val="Caption3"/>
    <w:basedOn w:val="Normal"/>
    <w:next w:val="Normal"/>
    <w:qFormat/>
    <w:pPr>
      <w:spacing w:before="120" w:after="120"/>
    </w:pPr>
    <w:rPr>
      <w:rFonts w:eastAsia="MS Mincho"/>
      <w:b/>
      <w:lang w:eastAsia="ja-JP"/>
    </w:rPr>
  </w:style>
  <w:style w:type="paragraph" w:customStyle="1" w:styleId="TableofFigures3">
    <w:name w:val="Table of Figures3"/>
    <w:basedOn w:val="Normal"/>
    <w:next w:val="Normal"/>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pPr>
      <w:tabs>
        <w:tab w:val="left" w:pos="45"/>
      </w:tabs>
      <w:ind w:left="405" w:hanging="405"/>
    </w:pPr>
    <w:rPr>
      <w:rFonts w:eastAsia="Arial"/>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qFormat/>
    <w:pPr>
      <w:numPr>
        <w:numId w:val="15"/>
      </w:numPr>
      <w:tabs>
        <w:tab w:val="clear" w:pos="1191"/>
        <w:tab w:val="left" w:pos="360"/>
      </w:tabs>
      <w:ind w:left="360" w:hanging="360"/>
    </w:pPr>
    <w:rPr>
      <w:rFonts w:eastAsia="DengXian"/>
    </w:rPr>
  </w:style>
  <w:style w:type="paragraph" w:customStyle="1" w:styleId="B3">
    <w:name w:val="B3+"/>
    <w:basedOn w:val="B30"/>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qFormat/>
    <w:pPr>
      <w:keepNext/>
      <w:spacing w:after="0"/>
      <w:jc w:val="center"/>
    </w:pPr>
    <w:rPr>
      <w:rFonts w:ascii="Arial" w:eastAsia="PMingLiU" w:hAnsi="Arial" w:cs="Arial"/>
      <w:b/>
      <w:bCs/>
      <w:sz w:val="18"/>
      <w:szCs w:val="18"/>
      <w:lang w:eastAsia="zh-TW"/>
    </w:rPr>
  </w:style>
  <w:style w:type="paragraph" w:customStyle="1" w:styleId="tac0">
    <w:name w:val="tac"/>
    <w:basedOn w:val="Normal"/>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qFormat/>
    <w:rPr>
      <w:rFonts w:eastAsia="Yu Mincho"/>
      <w:lang w:eastAsia="en-US"/>
    </w:rPr>
  </w:style>
  <w:style w:type="table" w:customStyle="1" w:styleId="TableGrid9">
    <w:name w:val="Table Grid9"/>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paragraph" w:customStyle="1" w:styleId="33">
    <w:name w:val="吹き出し3"/>
    <w:basedOn w:val="Normal"/>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qFormat/>
    <w:rPr>
      <w:rFonts w:ascii="Calibri Light" w:eastAsia="Yu Mincho" w:hAnsi="Calibri Light"/>
      <w:b/>
      <w:bCs/>
      <w:kern w:val="28"/>
      <w:sz w:val="32"/>
      <w:szCs w:val="32"/>
      <w:lang w:eastAsia="ko-KR"/>
    </w:rPr>
  </w:style>
  <w:style w:type="paragraph" w:customStyle="1" w:styleId="24">
    <w:name w:val="修订2"/>
    <w:hidden/>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Pr>
      <w:rFonts w:eastAsia="Batang"/>
      <w:lang w:eastAsia="en-US"/>
    </w:rPr>
  </w:style>
  <w:style w:type="paragraph" w:customStyle="1" w:styleId="4a">
    <w:name w:val="修订4"/>
    <w:hidden/>
    <w:uiPriority w:val="99"/>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 w:type="paragraph" w:styleId="BlockText">
    <w:name w:val="Block Text"/>
    <w:basedOn w:val="Normal"/>
    <w:qFormat/>
    <w:rsid w:val="00992B23"/>
    <w:pPr>
      <w:overflowPunct/>
      <w:autoSpaceDE/>
      <w:autoSpaceDN/>
      <w:adjustRightInd/>
      <w:spacing w:after="120"/>
      <w:ind w:left="1440" w:right="1440"/>
      <w:textAlignment w:val="auto"/>
    </w:pPr>
    <w:rPr>
      <w:rFonts w:eastAsia="MS Mincho"/>
      <w:lang w:eastAsia="en-US"/>
    </w:rPr>
  </w:style>
  <w:style w:type="table" w:styleId="TableClassic2">
    <w:name w:val="Table Classic 2"/>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LineNumber">
    <w:name w:val="line number"/>
    <w:basedOn w:val="DefaultParagraphFont"/>
    <w:qFormat/>
    <w:rsid w:val="00992B23"/>
    <w:rPr>
      <w:rFonts w:ascii="Arial" w:eastAsia="SimSun" w:hAnsi="Arial" w:cs="Arial"/>
      <w:color w:val="0000FF"/>
      <w:kern w:val="2"/>
      <w:lang w:val="en-US" w:eastAsia="zh-CN" w:bidi="ar-SA"/>
    </w:rPr>
  </w:style>
  <w:style w:type="character" w:styleId="HTMLCode">
    <w:name w:val="HTML Code"/>
    <w:unhideWhenUsed/>
    <w:qFormat/>
    <w:rsid w:val="00992B23"/>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992B23"/>
    <w:rPr>
      <w:rFonts w:ascii="Courier New" w:eastAsia="SimSun" w:hAnsi="Courier New" w:cs="Courier New"/>
      <w:color w:val="0000FF"/>
      <w:kern w:val="2"/>
      <w:lang w:val="en-US" w:eastAsia="zh-CN" w:bidi="ar-SA"/>
    </w:rPr>
  </w:style>
  <w:style w:type="character" w:customStyle="1" w:styleId="Heading1Char4">
    <w:name w:val="Heading 1 Char4"/>
    <w:basedOn w:val="DefaultParagraphFont"/>
    <w:qFormat/>
    <w:rsid w:val="00992B23"/>
    <w:rPr>
      <w:rFonts w:ascii="Arial" w:hAnsi="Arial"/>
      <w:sz w:val="36"/>
      <w:lang w:val="en-GB" w:eastAsia="en-US"/>
    </w:rPr>
  </w:style>
  <w:style w:type="character" w:customStyle="1" w:styleId="1Char10">
    <w:name w:val="标题 1 Char1"/>
    <w:qFormat/>
    <w:rsid w:val="00992B23"/>
    <w:rPr>
      <w:rFonts w:ascii="Arial" w:hAnsi="Arial" w:cs="Arial" w:hint="default"/>
      <w:sz w:val="36"/>
      <w:lang w:val="en-GB" w:eastAsia="en-US" w:bidi="ar-SA"/>
    </w:rPr>
  </w:style>
  <w:style w:type="character" w:customStyle="1" w:styleId="2Char1">
    <w:name w:val="标题 2 Char1"/>
    <w:qFormat/>
    <w:rsid w:val="00992B23"/>
    <w:rPr>
      <w:rFonts w:ascii="Arial" w:hAnsi="Arial" w:cs="Arial" w:hint="default"/>
      <w:sz w:val="32"/>
      <w:lang w:val="en-GB" w:eastAsia="en-US" w:bidi="ar-SA"/>
    </w:rPr>
  </w:style>
  <w:style w:type="character" w:customStyle="1" w:styleId="3Char1">
    <w:name w:val="标题 3 Char1"/>
    <w:qFormat/>
    <w:rsid w:val="00992B23"/>
    <w:rPr>
      <w:rFonts w:ascii="Arial" w:eastAsia="MS Mincho" w:hAnsi="Arial" w:cs="Arial" w:hint="default"/>
      <w:sz w:val="28"/>
      <w:lang w:val="en-GB" w:eastAsia="en-US" w:bidi="ar-SA"/>
    </w:rPr>
  </w:style>
  <w:style w:type="character" w:customStyle="1" w:styleId="4Char1">
    <w:name w:val="标题 4 Char1"/>
    <w:qFormat/>
    <w:rsid w:val="00992B23"/>
    <w:rPr>
      <w:rFonts w:ascii="Arial" w:eastAsia="MS Mincho" w:hAnsi="Arial" w:cs="Arial" w:hint="default"/>
      <w:sz w:val="24"/>
      <w:lang w:val="en-GB" w:eastAsia="en-US" w:bidi="ar-SA"/>
    </w:rPr>
  </w:style>
  <w:style w:type="character" w:customStyle="1" w:styleId="5Char1">
    <w:name w:val="标题 5 Char1"/>
    <w:qFormat/>
    <w:rsid w:val="00992B23"/>
    <w:rPr>
      <w:rFonts w:ascii="Arial" w:eastAsia="MS Mincho" w:hAnsi="Arial" w:cs="Arial" w:hint="default"/>
      <w:sz w:val="22"/>
      <w:lang w:val="en-GB" w:eastAsia="en-US" w:bidi="ar-SA"/>
    </w:rPr>
  </w:style>
  <w:style w:type="character" w:customStyle="1" w:styleId="Char13">
    <w:name w:val="脚注文本 Char1"/>
    <w:basedOn w:val="DefaultParagraphFont"/>
    <w:semiHidden/>
    <w:qFormat/>
    <w:rsid w:val="00992B23"/>
    <w:rPr>
      <w:rFonts w:ascii="Times New Roman" w:eastAsia="Times New Roman" w:hAnsi="Times New Roman"/>
      <w:sz w:val="18"/>
      <w:szCs w:val="18"/>
      <w:lang w:val="en-GB" w:eastAsia="en-GB"/>
    </w:rPr>
  </w:style>
  <w:style w:type="character" w:customStyle="1" w:styleId="Char14">
    <w:name w:val="页眉 Char1"/>
    <w:basedOn w:val="DefaultParagraphFont"/>
    <w:qFormat/>
    <w:rsid w:val="00992B23"/>
    <w:rPr>
      <w:rFonts w:ascii="Times New Roman" w:eastAsia="Times New Roman" w:hAnsi="Times New Roman"/>
      <w:sz w:val="18"/>
      <w:szCs w:val="18"/>
      <w:lang w:val="en-GB" w:eastAsia="en-GB"/>
    </w:rPr>
  </w:style>
  <w:style w:type="character" w:customStyle="1" w:styleId="CaptionChar1">
    <w:name w:val="Caption Char1"/>
    <w:aliases w:val="cap Char1,cap Char Char,Caption Char Char,Caption Char1 Char Char,cap Char Char1 Char,Caption Char Char1 Char Char,Caption Equation Char,cap1 Char,cap2 Char,cap11 Char1,Légende-figure Char1,Légende-figure Char Char,Beschrifubg Char,Ca Char"/>
    <w:qFormat/>
    <w:locked/>
    <w:rsid w:val="00992B23"/>
    <w:rPr>
      <w:rFonts w:ascii="MS Mincho" w:eastAsia="MS Mincho"/>
      <w:b/>
      <w:lang w:eastAsia="en-US"/>
    </w:rPr>
  </w:style>
  <w:style w:type="character" w:customStyle="1" w:styleId="BodyTextChar2">
    <w:name w:val="Body Text Char2"/>
    <w:basedOn w:val="DefaultParagraphFont"/>
    <w:qFormat/>
    <w:locked/>
    <w:rsid w:val="00992B23"/>
    <w:rPr>
      <w:rFonts w:eastAsiaTheme="minorEastAsia"/>
      <w:lang w:eastAsia="ja-JP"/>
    </w:rPr>
  </w:style>
  <w:style w:type="character" w:customStyle="1" w:styleId="Char15">
    <w:name w:val="正文文本 Char1"/>
    <w:basedOn w:val="DefaultParagraphFont"/>
    <w:qFormat/>
    <w:rsid w:val="00992B23"/>
    <w:rPr>
      <w:rFonts w:ascii="Times New Roman" w:hAnsi="Times New Roman"/>
      <w:lang w:val="en-GB" w:eastAsia="en-US"/>
    </w:rPr>
  </w:style>
  <w:style w:type="paragraph" w:customStyle="1" w:styleId="a5">
    <w:name w:val="吹き出し"/>
    <w:basedOn w:val="Normal"/>
    <w:semiHidden/>
    <w:qFormat/>
    <w:rsid w:val="00992B23"/>
    <w:pPr>
      <w:overflowPunct/>
      <w:autoSpaceDE/>
      <w:autoSpaceDN/>
      <w:adjustRightInd/>
      <w:textAlignment w:val="auto"/>
    </w:pPr>
    <w:rPr>
      <w:rFonts w:ascii="Tahoma" w:eastAsia="MS Mincho" w:hAnsi="Tahoma" w:cs="Tahoma"/>
      <w:sz w:val="16"/>
      <w:szCs w:val="16"/>
    </w:rPr>
  </w:style>
  <w:style w:type="character" w:customStyle="1" w:styleId="capChar2">
    <w:name w:val="cap Char2"/>
    <w:qFormat/>
    <w:rsid w:val="00992B23"/>
    <w:rPr>
      <w:b/>
      <w:lang w:val="en-GB" w:eastAsia="en-GB" w:bidi="ar-SA"/>
    </w:rPr>
  </w:style>
  <w:style w:type="character" w:customStyle="1" w:styleId="h4Char3">
    <w:name w:val="h4 Char3"/>
    <w:qFormat/>
    <w:rsid w:val="00992B23"/>
    <w:rPr>
      <w:rFonts w:ascii="Arial" w:hAnsi="Arial" w:cs="Arial" w:hint="default"/>
      <w:sz w:val="24"/>
      <w:lang w:val="en-GB" w:eastAsia="en-GB" w:bidi="ar-SA"/>
    </w:rPr>
  </w:style>
  <w:style w:type="character" w:customStyle="1" w:styleId="h5Char4">
    <w:name w:val="h5 Char4"/>
    <w:qFormat/>
    <w:rsid w:val="00992B23"/>
    <w:rPr>
      <w:rFonts w:ascii="Arial" w:hAnsi="Arial" w:cs="Arial" w:hint="default"/>
      <w:sz w:val="22"/>
      <w:lang w:val="en-GB" w:eastAsia="en-GB" w:bidi="ar-SA"/>
    </w:rPr>
  </w:style>
  <w:style w:type="paragraph" w:customStyle="1" w:styleId="TOC10">
    <w:name w:val="TOC 标题1"/>
    <w:basedOn w:val="Heading1"/>
    <w:next w:val="Normal"/>
    <w:uiPriority w:val="39"/>
    <w:unhideWhenUsed/>
    <w:qFormat/>
    <w:rsid w:val="00992B23"/>
    <w:pPr>
      <w:pBdr>
        <w:top w:val="none" w:sz="0" w:space="0" w:color="auto"/>
      </w:pBdr>
      <w:spacing w:after="0" w:line="256"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1f1">
    <w:name w:val="不明显参考1"/>
    <w:uiPriority w:val="31"/>
    <w:qFormat/>
    <w:rsid w:val="00992B23"/>
    <w:rPr>
      <w:smallCaps/>
      <w:color w:val="5A5A5A"/>
    </w:rPr>
  </w:style>
  <w:style w:type="paragraph" w:customStyle="1" w:styleId="a6">
    <w:name w:val="変更箇所"/>
    <w:uiPriority w:val="99"/>
    <w:semiHidden/>
    <w:qFormat/>
    <w:rsid w:val="00992B23"/>
    <w:pPr>
      <w:spacing w:after="0" w:line="240" w:lineRule="auto"/>
    </w:pPr>
    <w:rPr>
      <w:rFonts w:eastAsia="MS Mincho"/>
      <w:lang w:eastAsia="en-US"/>
    </w:rPr>
  </w:style>
  <w:style w:type="table" w:customStyle="1" w:styleId="TableGrid1a">
    <w:name w:val="TableGrid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a">
    <w:name w:val="TableGrid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a">
    <w:name w:val="TableGrid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DefaultParagraphFont"/>
    <w:uiPriority w:val="99"/>
    <w:semiHidden/>
    <w:unhideWhenUsed/>
    <w:qFormat/>
    <w:rsid w:val="00992B23"/>
    <w:rPr>
      <w:color w:val="605E5C"/>
      <w:shd w:val="clear" w:color="auto" w:fill="E1DFDD"/>
    </w:rPr>
  </w:style>
  <w:style w:type="character" w:customStyle="1" w:styleId="Underrubrik2Char3">
    <w:name w:val="Underrubrik2 Char3"/>
    <w:qFormat/>
    <w:rsid w:val="00992B23"/>
    <w:rPr>
      <w:rFonts w:ascii="Arial" w:hAnsi="Arial" w:cs="Times New Roman"/>
      <w:sz w:val="28"/>
      <w:szCs w:val="20"/>
      <w:lang w:val="en-GB" w:eastAsia="en-US"/>
    </w:rPr>
  </w:style>
  <w:style w:type="character" w:customStyle="1" w:styleId="1f2">
    <w:name w:val="明显参考1"/>
    <w:qFormat/>
    <w:rsid w:val="00992B23"/>
    <w:rPr>
      <w:b/>
      <w:smallCaps/>
      <w:color w:val="C0504D"/>
      <w:spacing w:val="5"/>
      <w:u w:val="single"/>
    </w:rPr>
  </w:style>
  <w:style w:type="character" w:customStyle="1" w:styleId="SubtitleChar3">
    <w:name w:val="Subtitle Char3"/>
    <w:basedOn w:val="DefaultParagraphFont"/>
    <w:qFormat/>
    <w:rsid w:val="00992B23"/>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uiPriority w:val="11"/>
    <w:qFormat/>
    <w:rsid w:val="00992B23"/>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qFormat/>
    <w:rsid w:val="00992B23"/>
    <w:rPr>
      <w:rFonts w:ascii="Times New Roman" w:hAnsi="Times New Roman"/>
      <w:i/>
      <w:iCs/>
      <w:color w:val="4472C4" w:themeColor="accent1"/>
      <w:lang w:val="en-GB" w:eastAsia="en-US"/>
    </w:rPr>
  </w:style>
  <w:style w:type="table" w:customStyle="1" w:styleId="TableGrid3a">
    <w:name w:val="TableGrid3"/>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992B23"/>
  </w:style>
  <w:style w:type="character" w:customStyle="1" w:styleId="BodyTextChar1">
    <w:name w:val="Body Text Char1"/>
    <w:qFormat/>
    <w:rsid w:val="00992B23"/>
    <w:rPr>
      <w:rFonts w:ascii="Times New Roman" w:eastAsia="Malgun Gothic" w:hAnsi="Times New Roman"/>
      <w:lang w:val="en-GB" w:eastAsia="ja-JP"/>
    </w:rPr>
  </w:style>
  <w:style w:type="paragraph" w:customStyle="1" w:styleId="54">
    <w:name w:val="吹き出し5"/>
    <w:basedOn w:val="Normal"/>
    <w:semiHidden/>
    <w:qFormat/>
    <w:rsid w:val="00992B23"/>
    <w:pPr>
      <w:overflowPunct/>
      <w:autoSpaceDE/>
      <w:autoSpaceDN/>
      <w:adjustRightInd/>
      <w:textAlignment w:val="auto"/>
    </w:pPr>
    <w:rPr>
      <w:rFonts w:ascii="Tahoma" w:eastAsia="MS Mincho" w:hAnsi="Tahoma" w:cs="Tahoma"/>
      <w:sz w:val="16"/>
      <w:szCs w:val="16"/>
      <w:lang w:eastAsia="en-US"/>
    </w:rPr>
  </w:style>
  <w:style w:type="character" w:customStyle="1" w:styleId="BodyText2Char1">
    <w:name w:val="Body Text 2 Char1"/>
    <w:qFormat/>
    <w:rsid w:val="00992B23"/>
    <w:rPr>
      <w:lang w:val="en-GB"/>
    </w:rPr>
  </w:style>
  <w:style w:type="character" w:customStyle="1" w:styleId="EndnoteTextChar1">
    <w:name w:val="Endnote Text Char1"/>
    <w:qFormat/>
    <w:rsid w:val="00992B23"/>
    <w:rPr>
      <w:lang w:val="en-GB"/>
    </w:rPr>
  </w:style>
  <w:style w:type="character" w:customStyle="1" w:styleId="TitleChar1">
    <w:name w:val="Title Char1"/>
    <w:qFormat/>
    <w:rsid w:val="00992B2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992B23"/>
    <w:rPr>
      <w:lang w:val="en-GB"/>
    </w:rPr>
  </w:style>
  <w:style w:type="character" w:customStyle="1" w:styleId="BodyTextIndentChar1">
    <w:name w:val="Body Text Indent Char1"/>
    <w:qFormat/>
    <w:rsid w:val="00992B23"/>
    <w:rPr>
      <w:lang w:val="en-GB"/>
    </w:rPr>
  </w:style>
  <w:style w:type="character" w:customStyle="1" w:styleId="BodyText3Char1">
    <w:name w:val="Body Text 3 Char1"/>
    <w:qFormat/>
    <w:rsid w:val="00992B23"/>
    <w:rPr>
      <w:sz w:val="16"/>
      <w:szCs w:val="16"/>
      <w:lang w:val="en-GB"/>
    </w:rPr>
  </w:style>
  <w:style w:type="paragraph" w:customStyle="1" w:styleId="LightGrid-Accent31">
    <w:name w:val="Light Grid - Accent 31"/>
    <w:basedOn w:val="Normal"/>
    <w:qFormat/>
    <w:rsid w:val="00992B23"/>
    <w:pPr>
      <w:ind w:left="720"/>
      <w:contextualSpacing/>
    </w:pPr>
    <w:rPr>
      <w:rFonts w:eastAsia="SimSun"/>
      <w:lang w:eastAsia="en-US"/>
    </w:rPr>
  </w:style>
  <w:style w:type="paragraph" w:customStyle="1" w:styleId="LightList-Accent31">
    <w:name w:val="Light List - Accent 31"/>
    <w:semiHidden/>
    <w:qFormat/>
    <w:rsid w:val="00992B23"/>
    <w:pPr>
      <w:spacing w:after="0" w:line="240" w:lineRule="auto"/>
    </w:pPr>
    <w:rPr>
      <w:rFonts w:eastAsia="Batang"/>
      <w:lang w:eastAsia="en-US"/>
    </w:rPr>
  </w:style>
  <w:style w:type="paragraph" w:customStyle="1" w:styleId="81">
    <w:name w:val="表 (赤)  81"/>
    <w:basedOn w:val="Normal"/>
    <w:uiPriority w:val="34"/>
    <w:qFormat/>
    <w:rsid w:val="00992B23"/>
    <w:pPr>
      <w:ind w:left="720"/>
      <w:contextualSpacing/>
    </w:pPr>
    <w:rPr>
      <w:rFonts w:eastAsia="SimSun"/>
    </w:rPr>
  </w:style>
  <w:style w:type="paragraph" w:customStyle="1" w:styleId="note0">
    <w:name w:val="note"/>
    <w:basedOn w:val="Normal"/>
    <w:qFormat/>
    <w:rsid w:val="00992B2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7">
    <w:name w:val="表 (青) 121"/>
    <w:hidden/>
    <w:uiPriority w:val="71"/>
    <w:qFormat/>
    <w:rsid w:val="00992B23"/>
    <w:pPr>
      <w:spacing w:after="0" w:line="240" w:lineRule="auto"/>
    </w:pPr>
    <w:rPr>
      <w:lang w:eastAsia="en-US"/>
    </w:rPr>
  </w:style>
  <w:style w:type="paragraph" w:customStyle="1" w:styleId="LGTdoc">
    <w:name w:val="LGTdoc_본문"/>
    <w:basedOn w:val="Normal"/>
    <w:qFormat/>
    <w:rsid w:val="00992B23"/>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Footnote">
    <w:name w:val="ECC Footnote"/>
    <w:basedOn w:val="Normal"/>
    <w:uiPriority w:val="99"/>
    <w:qFormat/>
    <w:rsid w:val="00992B2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992B23"/>
    <w:rPr>
      <w:rFonts w:ascii="Arial" w:eastAsia="Yu Mincho" w:hAnsi="Arial"/>
      <w:szCs w:val="24"/>
    </w:rPr>
  </w:style>
  <w:style w:type="paragraph" w:customStyle="1" w:styleId="Text1">
    <w:name w:val="Text 1"/>
    <w:basedOn w:val="Normal"/>
    <w:qFormat/>
    <w:rsid w:val="00992B2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992B23"/>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992B23"/>
  </w:style>
  <w:style w:type="paragraph" w:customStyle="1" w:styleId="cita">
    <w:name w:val="cita"/>
    <w:basedOn w:val="Normal"/>
    <w:qFormat/>
    <w:rsid w:val="00992B2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character" w:customStyle="1" w:styleId="im-content1">
    <w:name w:val="im-content1"/>
    <w:qFormat/>
    <w:rsid w:val="00992B23"/>
    <w:rPr>
      <w:color w:val="000000"/>
    </w:rPr>
  </w:style>
  <w:style w:type="paragraph" w:customStyle="1" w:styleId="Equation">
    <w:name w:val="Equation"/>
    <w:basedOn w:val="Normal"/>
    <w:next w:val="Normal"/>
    <w:link w:val="EquationChar"/>
    <w:qFormat/>
    <w:rsid w:val="00992B23"/>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992B23"/>
    <w:rPr>
      <w:sz w:val="22"/>
      <w:szCs w:val="22"/>
      <w:lang w:eastAsia="en-US"/>
    </w:rPr>
  </w:style>
  <w:style w:type="character" w:customStyle="1" w:styleId="shorttext">
    <w:name w:val="short_text"/>
    <w:qFormat/>
    <w:rsid w:val="00992B23"/>
  </w:style>
  <w:style w:type="character" w:customStyle="1" w:styleId="119">
    <w:name w:val="見出し 1 (文字)1"/>
    <w:qFormat/>
    <w:rsid w:val="00992B23"/>
    <w:rPr>
      <w:rFonts w:ascii="Yu Gothic Light" w:eastAsia="Yu Gothic Light" w:hAnsi="Yu Gothic Light" w:cs="Times New Roman"/>
      <w:sz w:val="24"/>
      <w:szCs w:val="24"/>
      <w:lang w:val="en-GB" w:eastAsia="en-US"/>
    </w:rPr>
  </w:style>
  <w:style w:type="character" w:customStyle="1" w:styleId="216">
    <w:name w:val="見出し 2 (文字)1"/>
    <w:semiHidden/>
    <w:qFormat/>
    <w:rsid w:val="00992B23"/>
    <w:rPr>
      <w:rFonts w:ascii="Yu Gothic Light" w:eastAsia="Yu Gothic Light" w:hAnsi="Yu Gothic Light" w:cs="Times New Roman"/>
      <w:lang w:val="en-GB" w:eastAsia="en-US"/>
    </w:rPr>
  </w:style>
  <w:style w:type="character" w:customStyle="1" w:styleId="319">
    <w:name w:val="見出し 3 (文字)1"/>
    <w:semiHidden/>
    <w:qFormat/>
    <w:rsid w:val="00992B23"/>
    <w:rPr>
      <w:rFonts w:ascii="Yu Gothic Light" w:eastAsia="Yu Gothic Light" w:hAnsi="Yu Gothic Light" w:cs="Times New Roman"/>
      <w:lang w:val="en-GB" w:eastAsia="en-US"/>
    </w:rPr>
  </w:style>
  <w:style w:type="character" w:customStyle="1" w:styleId="419">
    <w:name w:val="見出し 4 (文字)1"/>
    <w:semiHidden/>
    <w:qFormat/>
    <w:rsid w:val="00992B23"/>
    <w:rPr>
      <w:rFonts w:ascii="Times New Roman" w:eastAsia="Yu Mincho" w:hAnsi="Times New Roman"/>
      <w:b/>
      <w:bCs/>
      <w:lang w:val="en-GB" w:eastAsia="en-US"/>
    </w:rPr>
  </w:style>
  <w:style w:type="character" w:customStyle="1" w:styleId="511">
    <w:name w:val="見出し 5 (文字)1"/>
    <w:semiHidden/>
    <w:qFormat/>
    <w:rsid w:val="00992B23"/>
    <w:rPr>
      <w:rFonts w:ascii="Yu Gothic Light" w:eastAsia="Yu Gothic Light" w:hAnsi="Yu Gothic Light" w:cs="Times New Roman"/>
      <w:lang w:val="en-GB" w:eastAsia="en-US"/>
    </w:rPr>
  </w:style>
  <w:style w:type="character" w:customStyle="1" w:styleId="1f5">
    <w:name w:val="脚注文字列 (文字)1"/>
    <w:semiHidden/>
    <w:qFormat/>
    <w:rsid w:val="00992B23"/>
    <w:rPr>
      <w:rFonts w:ascii="Times New Roman" w:eastAsia="Yu Mincho" w:hAnsi="Times New Roman"/>
      <w:lang w:val="en-GB" w:eastAsia="en-US"/>
    </w:rPr>
  </w:style>
  <w:style w:type="character" w:customStyle="1" w:styleId="1f6">
    <w:name w:val="ヘッダー (文字)1"/>
    <w:semiHidden/>
    <w:qFormat/>
    <w:rsid w:val="00992B23"/>
    <w:rPr>
      <w:rFonts w:ascii="Times New Roman" w:eastAsia="Yu Mincho" w:hAnsi="Times New Roman"/>
      <w:lang w:val="en-GB" w:eastAsia="en-US"/>
    </w:rPr>
  </w:style>
  <w:style w:type="character" w:customStyle="1" w:styleId="1f7">
    <w:name w:val="本文 (文字)1"/>
    <w:semiHidden/>
    <w:qFormat/>
    <w:rsid w:val="00992B23"/>
    <w:rPr>
      <w:rFonts w:ascii="Times New Roman" w:eastAsia="Yu Mincho" w:hAnsi="Times New Roman"/>
      <w:lang w:val="en-GB" w:eastAsia="en-US"/>
    </w:rPr>
  </w:style>
  <w:style w:type="table" w:customStyle="1" w:styleId="TableClassic21">
    <w:name w:val="Table Classic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2">
    <w:name w:val="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992B23"/>
    <w:pPr>
      <w:keepNext/>
      <w:autoSpaceDE w:val="0"/>
      <w:autoSpaceDN w:val="0"/>
      <w:adjustRightInd w:val="0"/>
      <w:spacing w:before="60" w:after="60" w:line="240" w:lineRule="auto"/>
      <w:ind w:left="567" w:hanging="283"/>
      <w:jc w:val="both"/>
    </w:pPr>
    <w:rPr>
      <w:rFonts w:ascii="Arial" w:hAnsi="Arial" w:cs="Arial"/>
      <w:color w:val="0000FF"/>
      <w:kern w:val="2"/>
      <w:lang w:val="en-US" w:eastAsia="zh-CN"/>
    </w:rPr>
  </w:style>
  <w:style w:type="paragraph" w:customStyle="1" w:styleId="60">
    <w:name w:val="(文字) (文字)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arCar2">
    <w:name w:val="Car C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12">
    <w:name w:val="Zchn Zchn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221">
    <w:name w:val="(文字) (文字)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320">
    <w:name w:val="(文字) (文字)3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22">
    <w:name w:val="Zchn Zchn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420">
    <w:name w:val="(文字) (文字)4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29">
    <w:name w:val="(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4">
    <w:name w:val="Zchn Zchn4"/>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CharChar42">
    <w:name w:val="Char Char42"/>
    <w:qFormat/>
    <w:rsid w:val="00992B23"/>
    <w:rPr>
      <w:rFonts w:ascii="Courier New" w:hAnsi="Courier New" w:cs="Courier New" w:hint="default"/>
      <w:lang w:val="nb-NO" w:eastAsia="ja-JP" w:bidi="ar-SA"/>
    </w:rPr>
  </w:style>
  <w:style w:type="character" w:customStyle="1" w:styleId="CharChar72">
    <w:name w:val="Char Char72"/>
    <w:semiHidden/>
    <w:qFormat/>
    <w:rsid w:val="00992B23"/>
    <w:rPr>
      <w:rFonts w:ascii="Tahoma" w:hAnsi="Tahoma" w:cs="Tahoma" w:hint="default"/>
      <w:shd w:val="clear" w:color="auto" w:fill="000080"/>
      <w:lang w:val="en-GB" w:eastAsia="en-US"/>
    </w:rPr>
  </w:style>
  <w:style w:type="character" w:customStyle="1" w:styleId="CharChar102">
    <w:name w:val="Char Char102"/>
    <w:semiHidden/>
    <w:qFormat/>
    <w:rsid w:val="00992B23"/>
    <w:rPr>
      <w:rFonts w:ascii="Times New Roman" w:hAnsi="Times New Roman" w:cs="Times New Roman" w:hint="default"/>
      <w:lang w:val="en-GB" w:eastAsia="en-US"/>
    </w:rPr>
  </w:style>
  <w:style w:type="character" w:customStyle="1" w:styleId="CharChar92">
    <w:name w:val="Char Char92"/>
    <w:semiHidden/>
    <w:qFormat/>
    <w:rsid w:val="00992B23"/>
    <w:rPr>
      <w:rFonts w:ascii="Tahoma" w:hAnsi="Tahoma" w:cs="Tahoma" w:hint="default"/>
      <w:sz w:val="16"/>
      <w:szCs w:val="16"/>
      <w:lang w:val="en-GB" w:eastAsia="en-US"/>
    </w:rPr>
  </w:style>
  <w:style w:type="character" w:customStyle="1" w:styleId="CharChar82">
    <w:name w:val="Char Char82"/>
    <w:semiHidden/>
    <w:qFormat/>
    <w:rsid w:val="00992B23"/>
    <w:rPr>
      <w:rFonts w:ascii="Times New Roman" w:hAnsi="Times New Roman" w:cs="Times New Roman" w:hint="default"/>
      <w:b/>
      <w:bCs/>
      <w:lang w:val="en-GB" w:eastAsia="en-US"/>
    </w:rPr>
  </w:style>
  <w:style w:type="character" w:customStyle="1" w:styleId="CharChar292">
    <w:name w:val="Char Char292"/>
    <w:qFormat/>
    <w:rsid w:val="00992B23"/>
    <w:rPr>
      <w:rFonts w:ascii="Arial" w:hAnsi="Arial" w:cs="Arial" w:hint="default"/>
      <w:sz w:val="36"/>
      <w:lang w:val="en-GB" w:eastAsia="en-US" w:bidi="ar-SA"/>
    </w:rPr>
  </w:style>
  <w:style w:type="character" w:customStyle="1" w:styleId="CharChar282">
    <w:name w:val="Char Char282"/>
    <w:qFormat/>
    <w:rsid w:val="00992B23"/>
    <w:rPr>
      <w:rFonts w:ascii="Arial" w:hAnsi="Arial" w:cs="Arial" w:hint="default"/>
      <w:sz w:val="32"/>
      <w:lang w:val="en-GB"/>
    </w:rPr>
  </w:style>
  <w:style w:type="character" w:customStyle="1" w:styleId="ZchnZchn52">
    <w:name w:val="Zchn Zchn52"/>
    <w:qFormat/>
    <w:rsid w:val="00992B23"/>
    <w:rPr>
      <w:rFonts w:ascii="Courier New" w:eastAsia="Batang" w:hAnsi="Courier New"/>
      <w:lang w:val="nb-NO" w:eastAsia="en-US" w:bidi="ar-SA"/>
    </w:rPr>
  </w:style>
  <w:style w:type="paragraph" w:customStyle="1" w:styleId="Caption11">
    <w:name w:val="Caption11"/>
    <w:basedOn w:val="Normal"/>
    <w:next w:val="Normal"/>
    <w:qFormat/>
    <w:rsid w:val="00992B23"/>
    <w:pPr>
      <w:spacing w:before="120" w:after="120"/>
    </w:pPr>
    <w:rPr>
      <w:rFonts w:eastAsia="MS Mincho"/>
      <w:b/>
    </w:rPr>
  </w:style>
  <w:style w:type="paragraph" w:customStyle="1" w:styleId="Char16">
    <w:name w:val="Char1"/>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41">
    <w:name w:val="Char Char241"/>
    <w:basedOn w:val="Normal"/>
    <w:semiHidden/>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7">
    <w:name w:val="(文字) (文字)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FooterChar1">
    <w:name w:val="Footer Char1"/>
    <w:aliases w:val="footer odd Char1,footer Char1,fo Char1,pie de página Char1"/>
    <w:uiPriority w:val="99"/>
    <w:semiHidden/>
    <w:qFormat/>
    <w:rsid w:val="00992B23"/>
    <w:rPr>
      <w:rFonts w:ascii="Times New Roman" w:hAnsi="Times New Roman"/>
      <w:lang w:val="en-GB"/>
    </w:rPr>
  </w:style>
  <w:style w:type="paragraph" w:customStyle="1" w:styleId="aria">
    <w:name w:val="aria"/>
    <w:basedOn w:val="Normal"/>
    <w:qFormat/>
    <w:rsid w:val="00992B2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992B23"/>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92B23"/>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92B23"/>
    <w:rPr>
      <w:rFonts w:ascii="Arial" w:hAnsi="Arial" w:cs="Arial"/>
      <w:b/>
      <w:lang w:eastAsia="en-US"/>
    </w:rPr>
  </w:style>
  <w:style w:type="paragraph" w:customStyle="1" w:styleId="ColorfulList-Accent11">
    <w:name w:val="Colorful List - Accent 11"/>
    <w:basedOn w:val="Normal"/>
    <w:uiPriority w:val="34"/>
    <w:qFormat/>
    <w:rsid w:val="00992B23"/>
    <w:pPr>
      <w:ind w:left="720"/>
      <w:contextualSpacing/>
    </w:pPr>
    <w:rPr>
      <w:rFonts w:eastAsiaTheme="minorEastAsia"/>
      <w:lang w:eastAsia="en-US"/>
    </w:rPr>
  </w:style>
  <w:style w:type="paragraph" w:customStyle="1" w:styleId="ColorfulShading-Accent11">
    <w:name w:val="Colorful Shading - Accent 11"/>
    <w:hidden/>
    <w:semiHidden/>
    <w:qFormat/>
    <w:rsid w:val="00992B23"/>
    <w:pPr>
      <w:spacing w:after="0" w:line="240" w:lineRule="auto"/>
    </w:pPr>
    <w:rPr>
      <w:rFonts w:eastAsia="Batang"/>
      <w:lang w:eastAsia="en-US"/>
    </w:rPr>
  </w:style>
  <w:style w:type="paragraph" w:customStyle="1" w:styleId="11a">
    <w:name w:val="修订11"/>
    <w:hidden/>
    <w:semiHidden/>
    <w:qFormat/>
    <w:rsid w:val="00992B23"/>
    <w:pPr>
      <w:spacing w:after="0" w:line="240" w:lineRule="auto"/>
    </w:pPr>
    <w:rPr>
      <w:rFonts w:eastAsia="Batang"/>
      <w:lang w:eastAsia="en-US"/>
    </w:rPr>
  </w:style>
  <w:style w:type="paragraph" w:customStyle="1" w:styleId="1f8">
    <w:name w:val="正文1"/>
    <w:qFormat/>
    <w:rsid w:val="00992B23"/>
    <w:pPr>
      <w:spacing w:after="0" w:line="240" w:lineRule="auto"/>
      <w:jc w:val="both"/>
    </w:pPr>
    <w:rPr>
      <w:rFonts w:ascii="SimSun" w:hAnsi="SimSun" w:cs="SimSun"/>
      <w:kern w:val="2"/>
      <w:sz w:val="21"/>
      <w:szCs w:val="21"/>
      <w:lang w:val="en-US" w:eastAsia="zh-CN"/>
    </w:rPr>
  </w:style>
  <w:style w:type="paragraph" w:customStyle="1" w:styleId="font5">
    <w:name w:val="font5"/>
    <w:basedOn w:val="Normal"/>
    <w:qFormat/>
    <w:rsid w:val="00992B23"/>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qFormat/>
    <w:rsid w:val="00992B23"/>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qFormat/>
    <w:rsid w:val="00992B23"/>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qFormat/>
    <w:rsid w:val="00992B23"/>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qFormat/>
    <w:rsid w:val="00992B23"/>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qFormat/>
    <w:rsid w:val="00992B23"/>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qFormat/>
    <w:rsid w:val="00992B23"/>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qFormat/>
    <w:rsid w:val="00992B23"/>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CharChar6">
    <w:name w:val="Char Char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NormalAfter0pt">
    <w:name w:val="Normal + After:  0 pt"/>
    <w:basedOn w:val="Normal"/>
    <w:qFormat/>
    <w:rsid w:val="00992B23"/>
    <w:pPr>
      <w:overflowPunct/>
      <w:autoSpaceDE/>
      <w:autoSpaceDN/>
      <w:adjustRightInd/>
      <w:spacing w:after="0"/>
      <w:textAlignment w:val="auto"/>
    </w:pPr>
    <w:rPr>
      <w:rFonts w:eastAsiaTheme="minorEastAsia"/>
      <w:lang w:eastAsia="en-US"/>
    </w:rPr>
  </w:style>
  <w:style w:type="table" w:customStyle="1" w:styleId="TableGrid4a">
    <w:name w:val="TableGrid4"/>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992B23"/>
    <w:pPr>
      <w:spacing w:after="0" w:line="240" w:lineRule="auto"/>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992B23"/>
    <w:pPr>
      <w:widowControl w:val="0"/>
      <w:jc w:val="both"/>
    </w:pPr>
    <w:rPr>
      <w:kern w:val="2"/>
      <w:sz w:val="21"/>
      <w:szCs w:val="24"/>
      <w:lang w:val="en-US" w:eastAsia="zh-CN"/>
    </w:rPr>
  </w:style>
  <w:style w:type="character" w:customStyle="1" w:styleId="Heading1Char3">
    <w:name w:val="Heading 1 Char3"/>
    <w:basedOn w:val="DefaultParagraphFont"/>
    <w:qFormat/>
    <w:rsid w:val="00992B23"/>
    <w:rPr>
      <w:rFonts w:ascii="Arial" w:hAnsi="Arial"/>
      <w:sz w:val="36"/>
      <w:lang w:val="en-GB" w:eastAsia="en-US"/>
    </w:rPr>
  </w:style>
  <w:style w:type="character" w:customStyle="1" w:styleId="1f9">
    <w:name w:val="正文文本 字符1"/>
    <w:basedOn w:val="DefaultParagraphFont"/>
    <w:uiPriority w:val="99"/>
    <w:semiHidden/>
    <w:qFormat/>
    <w:rsid w:val="00992B23"/>
    <w:rPr>
      <w:lang w:eastAsia="en-US"/>
    </w:rPr>
  </w:style>
  <w:style w:type="character" w:customStyle="1" w:styleId="1fa">
    <w:name w:val="注释标题 字符1"/>
    <w:basedOn w:val="DefaultParagraphFont"/>
    <w:semiHidden/>
    <w:qFormat/>
    <w:rsid w:val="00992B23"/>
    <w:rPr>
      <w:lang w:eastAsia="en-US"/>
    </w:rPr>
  </w:style>
  <w:style w:type="character" w:customStyle="1" w:styleId="NoteHeadingChar1">
    <w:name w:val="Note Heading Char1"/>
    <w:basedOn w:val="DefaultParagraphFont"/>
    <w:uiPriority w:val="99"/>
    <w:qFormat/>
    <w:rsid w:val="00992B23"/>
    <w:rPr>
      <w:lang w:eastAsia="en-US"/>
    </w:rPr>
  </w:style>
  <w:style w:type="character" w:customStyle="1" w:styleId="IntenseQuoteChar2">
    <w:name w:val="Intense Quote Char2"/>
    <w:basedOn w:val="DefaultParagraphFont"/>
    <w:uiPriority w:val="30"/>
    <w:qFormat/>
    <w:rsid w:val="00992B23"/>
    <w:rPr>
      <w:i/>
      <w:iCs/>
      <w:color w:val="4472C4"/>
      <w:lang w:eastAsia="en-US"/>
    </w:rPr>
  </w:style>
  <w:style w:type="table" w:customStyle="1" w:styleId="TableGrid710">
    <w:name w:val="Table Grid710"/>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sid w:val="00992B23"/>
    <w:rPr>
      <w:color w:val="605E5C"/>
      <w:shd w:val="clear" w:color="auto" w:fill="E1DFDD"/>
    </w:rPr>
  </w:style>
  <w:style w:type="table" w:customStyle="1" w:styleId="TableGrid130">
    <w:name w:val="Table Grid130"/>
    <w:basedOn w:val="TableNormal"/>
    <w:uiPriority w:val="39"/>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992B23"/>
    <w:pPr>
      <w:overflowPunct w:val="0"/>
      <w:autoSpaceDE w:val="0"/>
      <w:autoSpaceDN w:val="0"/>
      <w:adjustRightInd w:val="0"/>
      <w:spacing w:after="18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992B23"/>
    <w:pPr>
      <w:spacing w:after="180" w:line="240" w:lineRule="auto"/>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0">
    <w:name w:val="Tabellengitternetz1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92B23"/>
    <w:pPr>
      <w:spacing w:after="0" w:line="240" w:lineRule="auto"/>
    </w:pPr>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992B23"/>
    <w:pPr>
      <w:spacing w:after="0" w:line="240" w:lineRule="auto"/>
    </w:pPr>
    <w:rPr>
      <w:rFonts w:ascii="Calibri"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992B23"/>
    <w:pPr>
      <w:spacing w:after="0" w:line="240" w:lineRule="auto"/>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992B23"/>
    <w:pPr>
      <w:overflowPunct w:val="0"/>
      <w:autoSpaceDE w:val="0"/>
      <w:autoSpaceDN w:val="0"/>
      <w:adjustRightInd w:val="0"/>
      <w:spacing w:after="180" w:line="240" w:lineRule="auto"/>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992B23"/>
    <w:rPr>
      <w:rFonts w:ascii="Arial" w:eastAsia="SimSun" w:hAnsi="Arial"/>
      <w:sz w:val="36"/>
      <w:lang w:val="en-GB" w:eastAsia="en-US"/>
    </w:rPr>
  </w:style>
  <w:style w:type="character" w:customStyle="1" w:styleId="41a">
    <w:name w:val="标题 4 字符1"/>
    <w:semiHidden/>
    <w:qFormat/>
    <w:locked/>
    <w:rsid w:val="00992B23"/>
    <w:rPr>
      <w:rFonts w:ascii="Arial" w:eastAsia="SimSun" w:hAnsi="Arial"/>
      <w:sz w:val="24"/>
      <w:lang w:val="en-GB" w:eastAsia="en-US"/>
    </w:rPr>
  </w:style>
  <w:style w:type="character" w:customStyle="1" w:styleId="512">
    <w:name w:val="标题 5 字符1"/>
    <w:semiHidden/>
    <w:qFormat/>
    <w:locked/>
    <w:rsid w:val="00992B23"/>
    <w:rPr>
      <w:rFonts w:ascii="Arial" w:eastAsia="SimSun" w:hAnsi="Arial"/>
      <w:sz w:val="22"/>
      <w:lang w:val="en-GB" w:eastAsia="en-US"/>
    </w:rPr>
  </w:style>
  <w:style w:type="character" w:customStyle="1" w:styleId="910">
    <w:name w:val="标题 9 字符1"/>
    <w:uiPriority w:val="99"/>
    <w:semiHidden/>
    <w:qFormat/>
    <w:locked/>
    <w:rsid w:val="00992B23"/>
    <w:rPr>
      <w:rFonts w:ascii="Arial" w:eastAsia="SimSun" w:hAnsi="Arial"/>
      <w:sz w:val="36"/>
      <w:lang w:val="en-GB" w:eastAsia="en-US"/>
    </w:rPr>
  </w:style>
  <w:style w:type="character" w:customStyle="1" w:styleId="1fb">
    <w:name w:val="脚注文本 字符1"/>
    <w:basedOn w:val="DefaultParagraphFont"/>
    <w:semiHidden/>
    <w:qFormat/>
    <w:locked/>
    <w:rsid w:val="00992B23"/>
    <w:rPr>
      <w:sz w:val="16"/>
      <w:lang w:eastAsia="en-US"/>
    </w:rPr>
  </w:style>
  <w:style w:type="numbering" w:customStyle="1" w:styleId="1fc">
    <w:name w:val="无列表1"/>
    <w:next w:val="NoList"/>
    <w:uiPriority w:val="99"/>
    <w:semiHidden/>
    <w:unhideWhenUsed/>
    <w:rsid w:val="00992B23"/>
  </w:style>
  <w:style w:type="character" w:customStyle="1" w:styleId="ZAChar">
    <w:name w:val="ZA Char"/>
    <w:basedOn w:val="DefaultParagraphFont"/>
    <w:link w:val="ZA"/>
    <w:qFormat/>
    <w:rsid w:val="00992B23"/>
    <w:rPr>
      <w:rFonts w:ascii="Arial" w:eastAsia="Times New Roman" w:hAnsi="Arial"/>
      <w:noProof/>
      <w:sz w:val="40"/>
    </w:rPr>
  </w:style>
  <w:style w:type="table" w:customStyle="1" w:styleId="TableGrid70">
    <w:name w:val="TableGrid7"/>
    <w:basedOn w:val="TableNormal"/>
    <w:next w:val="TableGrid"/>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92B23"/>
    <w:rPr>
      <w:color w:val="605E5C"/>
      <w:shd w:val="clear" w:color="auto" w:fill="E1DFDD"/>
    </w:rPr>
  </w:style>
  <w:style w:type="character" w:styleId="IntenseEmphasis">
    <w:name w:val="Intense Emphasis"/>
    <w:uiPriority w:val="21"/>
    <w:qFormat/>
    <w:rsid w:val="00992B23"/>
    <w:rPr>
      <w:b/>
      <w:bCs/>
      <w:i/>
      <w:iCs/>
      <w:color w:val="4F81BD"/>
    </w:rPr>
  </w:style>
  <w:style w:type="paragraph" w:customStyle="1" w:styleId="TOC20">
    <w:name w:val="TOC 标题2"/>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eastAsia="en-US"/>
    </w:rPr>
  </w:style>
  <w:style w:type="table" w:customStyle="1" w:styleId="TableGrid718">
    <w:name w:val="Table Grid718"/>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992B23"/>
    <w:pPr>
      <w:spacing w:after="0" w:line="240" w:lineRule="auto"/>
    </w:pPr>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992B23"/>
    <w:rPr>
      <w:rFonts w:eastAsiaTheme="minorEastAsia"/>
      <w:lang w:eastAsia="en-US"/>
    </w:rPr>
  </w:style>
  <w:style w:type="paragraph" w:styleId="BodyTextFirstIndent">
    <w:name w:val="Body Text First Indent"/>
    <w:basedOn w:val="BodyText"/>
    <w:link w:val="BodyTextFirstIndentChar"/>
    <w:qFormat/>
    <w:rsid w:val="00992B23"/>
    <w:pPr>
      <w:ind w:firstLine="360"/>
    </w:pPr>
    <w:rPr>
      <w:rFonts w:eastAsia="Times New Roman"/>
      <w:lang w:eastAsia="en-US"/>
    </w:rPr>
  </w:style>
  <w:style w:type="character" w:customStyle="1" w:styleId="BodyTextFirstIndentChar">
    <w:name w:val="Body Text First Indent Char"/>
    <w:basedOn w:val="BodyTextChar"/>
    <w:link w:val="BodyTextFirstIndent"/>
    <w:qFormat/>
    <w:rsid w:val="00992B23"/>
    <w:rPr>
      <w:rFonts w:eastAsia="Times New Roman"/>
      <w:lang w:eastAsia="en-US"/>
    </w:rPr>
  </w:style>
  <w:style w:type="paragraph" w:customStyle="1" w:styleId="218">
    <w:name w:val="正文文本首行缩进 21"/>
    <w:basedOn w:val="BodyTextIndent"/>
    <w:next w:val="BodyTextFirstIndent2"/>
    <w:link w:val="27"/>
    <w:qFormat/>
    <w:rsid w:val="00992B23"/>
    <w:pPr>
      <w:spacing w:after="180"/>
      <w:ind w:left="360" w:firstLine="360"/>
    </w:pPr>
    <w:rPr>
      <w:rFonts w:eastAsiaTheme="minorEastAsia"/>
      <w:kern w:val="2"/>
      <w:sz w:val="21"/>
      <w:lang w:val="en-US" w:eastAsia="en-US"/>
    </w:rPr>
  </w:style>
  <w:style w:type="character" w:customStyle="1" w:styleId="27">
    <w:name w:val="正文文本首行缩进 2 字符"/>
    <w:basedOn w:val="BodyTextIndentChar"/>
    <w:link w:val="218"/>
    <w:qFormat/>
    <w:rsid w:val="00992B23"/>
    <w:rPr>
      <w:rFonts w:eastAsiaTheme="minorEastAsia"/>
      <w:kern w:val="2"/>
      <w:sz w:val="21"/>
      <w:lang w:val="en-US" w:eastAsia="en-US"/>
    </w:rPr>
  </w:style>
  <w:style w:type="paragraph" w:customStyle="1" w:styleId="1fe">
    <w:name w:val="结束语1"/>
    <w:basedOn w:val="Normal"/>
    <w:next w:val="Closing"/>
    <w:link w:val="a7"/>
    <w:qFormat/>
    <w:rsid w:val="00992B23"/>
    <w:pPr>
      <w:spacing w:after="0"/>
      <w:ind w:left="4320"/>
    </w:pPr>
    <w:rPr>
      <w:rFonts w:ascii="CG Times (WN)" w:eastAsiaTheme="minorEastAsia" w:hAnsi="CG Times (WN)"/>
      <w:lang w:val="en-US" w:eastAsia="en-US"/>
    </w:rPr>
  </w:style>
  <w:style w:type="character" w:customStyle="1" w:styleId="a7">
    <w:name w:val="结束语 字符"/>
    <w:basedOn w:val="DefaultParagraphFont"/>
    <w:link w:val="1fe"/>
    <w:qFormat/>
    <w:rsid w:val="00992B23"/>
    <w:rPr>
      <w:rFonts w:ascii="CG Times (WN)" w:eastAsiaTheme="minorEastAsia" w:hAnsi="CG Times (WN)"/>
      <w:lang w:val="en-US" w:eastAsia="en-US"/>
    </w:rPr>
  </w:style>
  <w:style w:type="paragraph" w:customStyle="1" w:styleId="1ff">
    <w:name w:val="电子邮件签名1"/>
    <w:basedOn w:val="Normal"/>
    <w:next w:val="E-mailSignature"/>
    <w:link w:val="a8"/>
    <w:qFormat/>
    <w:rsid w:val="00992B23"/>
    <w:pPr>
      <w:spacing w:after="0"/>
    </w:pPr>
    <w:rPr>
      <w:rFonts w:ascii="CG Times (WN)" w:eastAsiaTheme="minorEastAsia" w:hAnsi="CG Times (WN)"/>
      <w:lang w:val="en-US" w:eastAsia="en-US"/>
    </w:rPr>
  </w:style>
  <w:style w:type="character" w:customStyle="1" w:styleId="a8">
    <w:name w:val="电子邮件签名 字符"/>
    <w:basedOn w:val="DefaultParagraphFont"/>
    <w:link w:val="1ff"/>
    <w:qFormat/>
    <w:rsid w:val="00992B23"/>
    <w:rPr>
      <w:rFonts w:ascii="CG Times (WN)" w:eastAsiaTheme="minorEastAsia" w:hAnsi="CG Times (WN)"/>
      <w:lang w:val="en-US" w:eastAsia="en-US"/>
    </w:rPr>
  </w:style>
  <w:style w:type="paragraph" w:customStyle="1" w:styleId="1ff0">
    <w:name w:val="收信人地址1"/>
    <w:basedOn w:val="Normal"/>
    <w:next w:val="EnvelopeAddress"/>
    <w:qFormat/>
    <w:rsid w:val="00992B23"/>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992B23"/>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992B23"/>
    <w:pPr>
      <w:spacing w:after="0"/>
    </w:pPr>
    <w:rPr>
      <w:rFonts w:ascii="CG Times (WN)" w:eastAsiaTheme="minorEastAsia" w:hAnsi="CG Times (WN)"/>
      <w:i/>
      <w:iCs/>
      <w:lang w:val="en-US" w:eastAsia="en-US"/>
    </w:rPr>
  </w:style>
  <w:style w:type="character" w:customStyle="1" w:styleId="HTML">
    <w:name w:val="HTML 地址 字符"/>
    <w:basedOn w:val="DefaultParagraphFont"/>
    <w:link w:val="HTML1"/>
    <w:qFormat/>
    <w:rsid w:val="00992B23"/>
    <w:rPr>
      <w:rFonts w:ascii="CG Times (WN)" w:eastAsiaTheme="minorEastAsia" w:hAnsi="CG Times (WN)"/>
      <w:i/>
      <w:iCs/>
      <w:lang w:val="en-US" w:eastAsia="en-US"/>
    </w:rPr>
  </w:style>
  <w:style w:type="paragraph" w:customStyle="1" w:styleId="31a">
    <w:name w:val="索引 31"/>
    <w:basedOn w:val="Normal"/>
    <w:next w:val="Normal"/>
    <w:qFormat/>
    <w:rsid w:val="00992B23"/>
    <w:pPr>
      <w:spacing w:after="0"/>
      <w:ind w:left="600" w:hanging="200"/>
    </w:pPr>
    <w:rPr>
      <w:rFonts w:eastAsiaTheme="minorEastAsia"/>
      <w:lang w:eastAsia="en-US"/>
    </w:rPr>
  </w:style>
  <w:style w:type="paragraph" w:customStyle="1" w:styleId="41b">
    <w:name w:val="索引 41"/>
    <w:basedOn w:val="Normal"/>
    <w:next w:val="Normal"/>
    <w:qFormat/>
    <w:rsid w:val="00992B23"/>
    <w:pPr>
      <w:spacing w:after="0"/>
      <w:ind w:left="800" w:hanging="200"/>
    </w:pPr>
    <w:rPr>
      <w:rFonts w:eastAsiaTheme="minorEastAsia"/>
      <w:lang w:eastAsia="en-US"/>
    </w:rPr>
  </w:style>
  <w:style w:type="paragraph" w:customStyle="1" w:styleId="513">
    <w:name w:val="索引 51"/>
    <w:basedOn w:val="Normal"/>
    <w:next w:val="Normal"/>
    <w:qFormat/>
    <w:rsid w:val="00992B23"/>
    <w:pPr>
      <w:spacing w:after="0"/>
      <w:ind w:left="1000" w:hanging="200"/>
    </w:pPr>
    <w:rPr>
      <w:rFonts w:eastAsiaTheme="minorEastAsia"/>
      <w:lang w:eastAsia="en-US"/>
    </w:rPr>
  </w:style>
  <w:style w:type="paragraph" w:customStyle="1" w:styleId="610">
    <w:name w:val="索引 61"/>
    <w:basedOn w:val="Normal"/>
    <w:next w:val="Normal"/>
    <w:qFormat/>
    <w:rsid w:val="00992B23"/>
    <w:pPr>
      <w:spacing w:after="0"/>
      <w:ind w:left="1200" w:hanging="200"/>
    </w:pPr>
    <w:rPr>
      <w:rFonts w:eastAsiaTheme="minorEastAsia"/>
      <w:lang w:eastAsia="en-US"/>
    </w:rPr>
  </w:style>
  <w:style w:type="paragraph" w:customStyle="1" w:styleId="71">
    <w:name w:val="索引 71"/>
    <w:basedOn w:val="Normal"/>
    <w:next w:val="Normal"/>
    <w:qFormat/>
    <w:rsid w:val="00992B23"/>
    <w:pPr>
      <w:spacing w:after="0"/>
      <w:ind w:left="1400" w:hanging="200"/>
    </w:pPr>
    <w:rPr>
      <w:rFonts w:eastAsiaTheme="minorEastAsia"/>
      <w:lang w:eastAsia="en-US"/>
    </w:rPr>
  </w:style>
  <w:style w:type="paragraph" w:customStyle="1" w:styleId="810">
    <w:name w:val="索引 81"/>
    <w:basedOn w:val="Normal"/>
    <w:next w:val="Normal"/>
    <w:qFormat/>
    <w:rsid w:val="00992B23"/>
    <w:pPr>
      <w:spacing w:after="0"/>
      <w:ind w:left="1600" w:hanging="200"/>
    </w:pPr>
    <w:rPr>
      <w:rFonts w:eastAsiaTheme="minorEastAsia"/>
      <w:lang w:eastAsia="en-US"/>
    </w:rPr>
  </w:style>
  <w:style w:type="paragraph" w:customStyle="1" w:styleId="911">
    <w:name w:val="索引 91"/>
    <w:basedOn w:val="Normal"/>
    <w:next w:val="Normal"/>
    <w:qFormat/>
    <w:rsid w:val="00992B23"/>
    <w:pPr>
      <w:spacing w:after="0"/>
      <w:ind w:left="1800" w:hanging="200"/>
    </w:pPr>
    <w:rPr>
      <w:rFonts w:eastAsiaTheme="minorEastAsia"/>
      <w:lang w:eastAsia="en-US"/>
    </w:rPr>
  </w:style>
  <w:style w:type="paragraph" w:customStyle="1" w:styleId="1ff2">
    <w:name w:val="列表接续1"/>
    <w:basedOn w:val="Normal"/>
    <w:next w:val="ListContinue"/>
    <w:qFormat/>
    <w:rsid w:val="00992B23"/>
    <w:pPr>
      <w:spacing w:after="120"/>
      <w:ind w:left="360"/>
      <w:contextualSpacing/>
    </w:pPr>
    <w:rPr>
      <w:rFonts w:eastAsiaTheme="minorEastAsia"/>
      <w:lang w:eastAsia="en-US"/>
    </w:rPr>
  </w:style>
  <w:style w:type="paragraph" w:customStyle="1" w:styleId="219">
    <w:name w:val="列表接续 21"/>
    <w:basedOn w:val="Normal"/>
    <w:next w:val="ListContinue2"/>
    <w:qFormat/>
    <w:rsid w:val="00992B23"/>
    <w:pPr>
      <w:spacing w:after="120"/>
      <w:ind w:left="720"/>
      <w:contextualSpacing/>
    </w:pPr>
    <w:rPr>
      <w:rFonts w:eastAsiaTheme="minorEastAsia"/>
      <w:lang w:eastAsia="en-US"/>
    </w:rPr>
  </w:style>
  <w:style w:type="paragraph" w:customStyle="1" w:styleId="31b">
    <w:name w:val="列表接续 31"/>
    <w:basedOn w:val="Normal"/>
    <w:next w:val="ListContinue3"/>
    <w:qFormat/>
    <w:rsid w:val="00992B23"/>
    <w:pPr>
      <w:spacing w:after="120"/>
      <w:ind w:left="1080"/>
      <w:contextualSpacing/>
    </w:pPr>
    <w:rPr>
      <w:rFonts w:eastAsiaTheme="minorEastAsia"/>
      <w:lang w:eastAsia="en-US"/>
    </w:rPr>
  </w:style>
  <w:style w:type="paragraph" w:customStyle="1" w:styleId="41c">
    <w:name w:val="列表接续 41"/>
    <w:basedOn w:val="Normal"/>
    <w:next w:val="ListContinue4"/>
    <w:qFormat/>
    <w:rsid w:val="00992B23"/>
    <w:pPr>
      <w:spacing w:after="120"/>
      <w:ind w:left="1440"/>
      <w:contextualSpacing/>
    </w:pPr>
    <w:rPr>
      <w:rFonts w:eastAsiaTheme="minorEastAsia"/>
      <w:lang w:eastAsia="en-US"/>
    </w:rPr>
  </w:style>
  <w:style w:type="paragraph" w:customStyle="1" w:styleId="514">
    <w:name w:val="列表接续 51"/>
    <w:basedOn w:val="Normal"/>
    <w:next w:val="ListContinue5"/>
    <w:qFormat/>
    <w:rsid w:val="00992B23"/>
    <w:pPr>
      <w:spacing w:after="120"/>
      <w:ind w:left="1800"/>
      <w:contextualSpacing/>
    </w:pPr>
    <w:rPr>
      <w:rFonts w:eastAsiaTheme="minorEastAsia"/>
      <w:lang w:eastAsia="en-US"/>
    </w:rPr>
  </w:style>
  <w:style w:type="paragraph" w:customStyle="1" w:styleId="1ff3">
    <w:name w:val="宏文本1"/>
    <w:next w:val="MacroText"/>
    <w:link w:val="a9"/>
    <w:qFormat/>
    <w:rsid w:val="00992B2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textAlignment w:val="baseline"/>
    </w:pPr>
    <w:rPr>
      <w:rFonts w:ascii="Consolas" w:eastAsiaTheme="minorEastAsia" w:hAnsi="Consolas"/>
      <w:lang w:val="en-US" w:eastAsia="en-US"/>
    </w:rPr>
  </w:style>
  <w:style w:type="character" w:customStyle="1" w:styleId="a9">
    <w:name w:val="宏文本 字符"/>
    <w:basedOn w:val="DefaultParagraphFont"/>
    <w:link w:val="1ff3"/>
    <w:qFormat/>
    <w:rsid w:val="00992B23"/>
    <w:rPr>
      <w:rFonts w:ascii="Consolas" w:eastAsiaTheme="minorEastAsia" w:hAnsi="Consolas"/>
      <w:lang w:val="en-US" w:eastAsia="en-US"/>
    </w:rPr>
  </w:style>
  <w:style w:type="paragraph" w:customStyle="1" w:styleId="1ff4">
    <w:name w:val="信息标题1"/>
    <w:basedOn w:val="Normal"/>
    <w:next w:val="MessageHeader"/>
    <w:link w:val="aa"/>
    <w:qFormat/>
    <w:rsid w:val="00992B2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a">
    <w:name w:val="信息标题 字符"/>
    <w:basedOn w:val="DefaultParagraphFont"/>
    <w:link w:val="1ff4"/>
    <w:qFormat/>
    <w:rsid w:val="00992B23"/>
    <w:rPr>
      <w:rFonts w:ascii="Calibri Light" w:eastAsia="DengXian Light" w:hAnsi="Calibri Light"/>
      <w:sz w:val="24"/>
      <w:szCs w:val="24"/>
      <w:shd w:val="pct20" w:color="auto" w:fill="auto"/>
      <w:lang w:val="en-US" w:eastAsia="en-US"/>
    </w:rPr>
  </w:style>
  <w:style w:type="paragraph" w:customStyle="1" w:styleId="1ff5">
    <w:name w:val="引用1"/>
    <w:basedOn w:val="Normal"/>
    <w:next w:val="Normal"/>
    <w:uiPriority w:val="29"/>
    <w:qFormat/>
    <w:rsid w:val="00992B23"/>
    <w:pPr>
      <w:spacing w:before="200" w:after="160"/>
      <w:ind w:left="864" w:right="864"/>
      <w:jc w:val="center"/>
    </w:pPr>
    <w:rPr>
      <w:rFonts w:eastAsiaTheme="minorEastAsia"/>
      <w:i/>
      <w:iCs/>
      <w:color w:val="404040"/>
      <w:lang w:eastAsia="en-US"/>
    </w:rPr>
  </w:style>
  <w:style w:type="character" w:customStyle="1" w:styleId="QuoteChar">
    <w:name w:val="Quote Char"/>
    <w:basedOn w:val="DefaultParagraphFont"/>
    <w:link w:val="Quote"/>
    <w:uiPriority w:val="29"/>
    <w:qFormat/>
    <w:rsid w:val="00992B23"/>
    <w:rPr>
      <w:i/>
      <w:iCs/>
      <w:color w:val="404040"/>
      <w:lang w:eastAsia="en-US"/>
    </w:rPr>
  </w:style>
  <w:style w:type="paragraph" w:customStyle="1" w:styleId="1ff6">
    <w:name w:val="称呼1"/>
    <w:basedOn w:val="Normal"/>
    <w:next w:val="Normal"/>
    <w:qFormat/>
    <w:rsid w:val="00992B23"/>
    <w:rPr>
      <w:rFonts w:eastAsiaTheme="minorEastAsia"/>
      <w:lang w:eastAsia="en-US"/>
    </w:rPr>
  </w:style>
  <w:style w:type="character" w:customStyle="1" w:styleId="SalutationChar">
    <w:name w:val="Salutation Char"/>
    <w:basedOn w:val="DefaultParagraphFont"/>
    <w:link w:val="Salutation"/>
    <w:qFormat/>
    <w:rsid w:val="00992B23"/>
    <w:rPr>
      <w:lang w:eastAsia="en-US"/>
    </w:rPr>
  </w:style>
  <w:style w:type="paragraph" w:customStyle="1" w:styleId="1ff7">
    <w:name w:val="签名1"/>
    <w:basedOn w:val="Normal"/>
    <w:next w:val="Signature"/>
    <w:link w:val="ab"/>
    <w:qFormat/>
    <w:rsid w:val="00992B23"/>
    <w:pPr>
      <w:spacing w:after="0"/>
      <w:ind w:left="4320"/>
    </w:pPr>
    <w:rPr>
      <w:rFonts w:ascii="CG Times (WN)" w:eastAsiaTheme="minorEastAsia" w:hAnsi="CG Times (WN)"/>
      <w:lang w:val="en-US" w:eastAsia="en-US"/>
    </w:rPr>
  </w:style>
  <w:style w:type="character" w:customStyle="1" w:styleId="ab">
    <w:name w:val="签名 字符"/>
    <w:basedOn w:val="DefaultParagraphFont"/>
    <w:link w:val="1ff7"/>
    <w:qFormat/>
    <w:rsid w:val="00992B23"/>
    <w:rPr>
      <w:rFonts w:ascii="CG Times (WN)" w:eastAsiaTheme="minorEastAsia" w:hAnsi="CG Times (WN)"/>
      <w:lang w:val="en-US" w:eastAsia="en-US"/>
    </w:rPr>
  </w:style>
  <w:style w:type="paragraph" w:customStyle="1" w:styleId="1ff8">
    <w:name w:val="引文目录1"/>
    <w:basedOn w:val="Normal"/>
    <w:next w:val="Normal"/>
    <w:qFormat/>
    <w:rsid w:val="00992B23"/>
    <w:pPr>
      <w:spacing w:after="0"/>
      <w:ind w:left="200" w:hanging="200"/>
    </w:pPr>
    <w:rPr>
      <w:rFonts w:eastAsiaTheme="minorEastAsia"/>
      <w:lang w:eastAsia="en-US"/>
    </w:rPr>
  </w:style>
  <w:style w:type="paragraph" w:customStyle="1" w:styleId="1ff9">
    <w:name w:val="引文目录标题1"/>
    <w:basedOn w:val="Normal"/>
    <w:next w:val="Normal"/>
    <w:qFormat/>
    <w:rsid w:val="00992B23"/>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992B23"/>
    <w:pPr>
      <w:overflowPunct/>
      <w:autoSpaceDE/>
      <w:autoSpaceDN/>
      <w:adjustRightInd/>
      <w:ind w:leftChars="200" w:left="420" w:firstLineChars="200" w:firstLine="420"/>
      <w:textAlignment w:val="auto"/>
    </w:pPr>
    <w:rPr>
      <w:rFonts w:eastAsiaTheme="minorEastAsia"/>
      <w:lang w:eastAsia="en-US"/>
    </w:rPr>
  </w:style>
  <w:style w:type="character" w:customStyle="1" w:styleId="BodyTextFirstIndent2Char">
    <w:name w:val="Body Text First Indent 2 Char"/>
    <w:basedOn w:val="BodyTextIndentChar"/>
    <w:link w:val="BodyTextFirstIndent2"/>
    <w:semiHidden/>
    <w:qFormat/>
    <w:rsid w:val="00992B23"/>
    <w:rPr>
      <w:rFonts w:eastAsiaTheme="minorEastAsia"/>
      <w:lang w:eastAsia="en-US"/>
    </w:rPr>
  </w:style>
  <w:style w:type="paragraph" w:styleId="Closing">
    <w:name w:val="Closing"/>
    <w:basedOn w:val="Normal"/>
    <w:link w:val="Closing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ClosingChar">
    <w:name w:val="Closing Char"/>
    <w:basedOn w:val="DefaultParagraphFont"/>
    <w:link w:val="Closing"/>
    <w:semiHidden/>
    <w:qFormat/>
    <w:rsid w:val="00992B23"/>
    <w:rPr>
      <w:rFonts w:eastAsiaTheme="minorEastAsia"/>
      <w:lang w:eastAsia="en-US"/>
    </w:rPr>
  </w:style>
  <w:style w:type="paragraph" w:styleId="E-mailSignature">
    <w:name w:val="E-mail Signature"/>
    <w:basedOn w:val="Normal"/>
    <w:link w:val="E-mailSignatureChar"/>
    <w:semiHidden/>
    <w:unhideWhenUsed/>
    <w:qFormat/>
    <w:rsid w:val="00992B23"/>
    <w:pPr>
      <w:overflowPunct/>
      <w:autoSpaceDE/>
      <w:autoSpaceDN/>
      <w:adjustRightInd/>
      <w:textAlignment w:val="auto"/>
    </w:pPr>
    <w:rPr>
      <w:rFonts w:eastAsiaTheme="minorEastAsia"/>
      <w:lang w:eastAsia="en-US"/>
    </w:rPr>
  </w:style>
  <w:style w:type="character" w:customStyle="1" w:styleId="E-mailSignatureChar">
    <w:name w:val="E-mail Signature Char"/>
    <w:basedOn w:val="DefaultParagraphFont"/>
    <w:link w:val="E-mailSignature"/>
    <w:semiHidden/>
    <w:qFormat/>
    <w:rsid w:val="00992B23"/>
    <w:rPr>
      <w:rFonts w:eastAsiaTheme="minorEastAsia"/>
      <w:lang w:eastAsia="en-US"/>
    </w:rPr>
  </w:style>
  <w:style w:type="paragraph" w:styleId="EnvelopeAddress">
    <w:name w:val="envelope address"/>
    <w:basedOn w:val="Normal"/>
    <w:semiHidden/>
    <w:unhideWhenUsed/>
    <w:qFormat/>
    <w:rsid w:val="00992B23"/>
    <w:pPr>
      <w:framePr w:w="7920" w:h="1980" w:hRule="exact" w:hSpace="180" w:wrap="auto" w:hAnchor="page" w:xAlign="center" w:yAlign="bottom"/>
      <w:overflowPunct/>
      <w:autoSpaceDE/>
      <w:autoSpaceDN/>
      <w:adjustRightInd/>
      <w:snapToGrid w:val="0"/>
      <w:ind w:leftChars="1400" w:left="10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semiHidden/>
    <w:unhideWhenUsed/>
    <w:qFormat/>
    <w:rsid w:val="00992B23"/>
    <w:pPr>
      <w:overflowPunct/>
      <w:autoSpaceDE/>
      <w:autoSpaceDN/>
      <w:adjustRightInd/>
      <w:snapToGrid w:val="0"/>
      <w:textAlignment w:val="auto"/>
    </w:pPr>
    <w:rPr>
      <w:rFonts w:asciiTheme="majorHAnsi" w:eastAsiaTheme="majorEastAsia" w:hAnsiTheme="majorHAnsi" w:cstheme="majorBidi"/>
      <w:lang w:eastAsia="en-US"/>
    </w:rPr>
  </w:style>
  <w:style w:type="paragraph" w:styleId="HTMLAddress">
    <w:name w:val="HTML Address"/>
    <w:basedOn w:val="Normal"/>
    <w:link w:val="HTMLAddressChar"/>
    <w:semiHidden/>
    <w:unhideWhenUsed/>
    <w:qFormat/>
    <w:rsid w:val="00992B23"/>
    <w:pPr>
      <w:overflowPunct/>
      <w:autoSpaceDE/>
      <w:autoSpaceDN/>
      <w:adjustRightInd/>
      <w:textAlignment w:val="auto"/>
    </w:pPr>
    <w:rPr>
      <w:rFonts w:eastAsiaTheme="minorEastAsia"/>
      <w:i/>
      <w:iCs/>
      <w:lang w:eastAsia="en-US"/>
    </w:rPr>
  </w:style>
  <w:style w:type="character" w:customStyle="1" w:styleId="HTMLAddressChar">
    <w:name w:val="HTML Address Char"/>
    <w:basedOn w:val="DefaultParagraphFont"/>
    <w:link w:val="HTMLAddress"/>
    <w:semiHidden/>
    <w:qFormat/>
    <w:rsid w:val="00992B23"/>
    <w:rPr>
      <w:rFonts w:eastAsiaTheme="minorEastAsia"/>
      <w:i/>
      <w:iCs/>
      <w:lang w:eastAsia="en-US"/>
    </w:rPr>
  </w:style>
  <w:style w:type="paragraph" w:styleId="ListContinue">
    <w:name w:val="List Continue"/>
    <w:basedOn w:val="Normal"/>
    <w:semiHidden/>
    <w:unhideWhenUsed/>
    <w:qFormat/>
    <w:rsid w:val="00992B23"/>
    <w:pPr>
      <w:overflowPunct/>
      <w:autoSpaceDE/>
      <w:autoSpaceDN/>
      <w:adjustRightInd/>
      <w:spacing w:after="120"/>
      <w:ind w:leftChars="200" w:left="420"/>
      <w:contextualSpacing/>
      <w:textAlignment w:val="auto"/>
    </w:pPr>
    <w:rPr>
      <w:rFonts w:eastAsiaTheme="minorEastAsia"/>
      <w:lang w:eastAsia="en-US"/>
    </w:rPr>
  </w:style>
  <w:style w:type="paragraph" w:styleId="ListContinue2">
    <w:name w:val="List Continue 2"/>
    <w:basedOn w:val="Normal"/>
    <w:unhideWhenUsed/>
    <w:qFormat/>
    <w:rsid w:val="00992B23"/>
    <w:pPr>
      <w:overflowPunct/>
      <w:autoSpaceDE/>
      <w:autoSpaceDN/>
      <w:adjustRightInd/>
      <w:spacing w:after="120"/>
      <w:ind w:leftChars="400" w:left="840"/>
      <w:contextualSpacing/>
      <w:textAlignment w:val="auto"/>
    </w:pPr>
    <w:rPr>
      <w:rFonts w:eastAsiaTheme="minorEastAsia"/>
      <w:lang w:eastAsia="en-US"/>
    </w:rPr>
  </w:style>
  <w:style w:type="paragraph" w:styleId="ListContinue3">
    <w:name w:val="List Continue 3"/>
    <w:basedOn w:val="Normal"/>
    <w:unhideWhenUsed/>
    <w:qFormat/>
    <w:rsid w:val="00992B23"/>
    <w:pPr>
      <w:overflowPunct/>
      <w:autoSpaceDE/>
      <w:autoSpaceDN/>
      <w:adjustRightInd/>
      <w:spacing w:after="120"/>
      <w:ind w:leftChars="600" w:left="1260"/>
      <w:contextualSpacing/>
      <w:textAlignment w:val="auto"/>
    </w:pPr>
    <w:rPr>
      <w:rFonts w:eastAsiaTheme="minorEastAsia"/>
      <w:lang w:eastAsia="en-US"/>
    </w:rPr>
  </w:style>
  <w:style w:type="paragraph" w:styleId="ListContinue4">
    <w:name w:val="List Continue 4"/>
    <w:basedOn w:val="Normal"/>
    <w:unhideWhenUsed/>
    <w:qFormat/>
    <w:rsid w:val="00992B23"/>
    <w:pPr>
      <w:overflowPunct/>
      <w:autoSpaceDE/>
      <w:autoSpaceDN/>
      <w:adjustRightInd/>
      <w:spacing w:after="120"/>
      <w:ind w:leftChars="800" w:left="1680"/>
      <w:contextualSpacing/>
      <w:textAlignment w:val="auto"/>
    </w:pPr>
    <w:rPr>
      <w:rFonts w:eastAsiaTheme="minorEastAsia"/>
      <w:lang w:eastAsia="en-US"/>
    </w:rPr>
  </w:style>
  <w:style w:type="paragraph" w:styleId="ListContinue5">
    <w:name w:val="List Continue 5"/>
    <w:basedOn w:val="Normal"/>
    <w:unhideWhenUsed/>
    <w:qFormat/>
    <w:rsid w:val="00992B23"/>
    <w:pPr>
      <w:overflowPunct/>
      <w:autoSpaceDE/>
      <w:autoSpaceDN/>
      <w:adjustRightInd/>
      <w:spacing w:after="120"/>
      <w:ind w:leftChars="1000" w:left="2100"/>
      <w:contextualSpacing/>
      <w:textAlignment w:val="auto"/>
    </w:pPr>
    <w:rPr>
      <w:rFonts w:eastAsiaTheme="minorEastAsia"/>
      <w:lang w:eastAsia="en-US"/>
    </w:rPr>
  </w:style>
  <w:style w:type="paragraph" w:styleId="MacroText">
    <w:name w:val="macro"/>
    <w:link w:val="MacroTextChar"/>
    <w:unhideWhenUsed/>
    <w:qFormat/>
    <w:rsid w:val="00992B2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line="240" w:lineRule="auto"/>
    </w:pPr>
    <w:rPr>
      <w:rFonts w:ascii="Courier New" w:hAnsi="Courier New" w:cs="Courier New"/>
      <w:sz w:val="24"/>
      <w:szCs w:val="24"/>
      <w:lang w:eastAsia="en-US"/>
    </w:rPr>
  </w:style>
  <w:style w:type="character" w:customStyle="1" w:styleId="MacroTextChar">
    <w:name w:val="Macro Text Char"/>
    <w:basedOn w:val="DefaultParagraphFont"/>
    <w:link w:val="MacroText"/>
    <w:qFormat/>
    <w:rsid w:val="00992B23"/>
    <w:rPr>
      <w:rFonts w:ascii="Courier New" w:hAnsi="Courier New" w:cs="Courier New"/>
      <w:sz w:val="24"/>
      <w:szCs w:val="24"/>
      <w:lang w:eastAsia="en-US"/>
    </w:rPr>
  </w:style>
  <w:style w:type="paragraph" w:styleId="MessageHeader">
    <w:name w:val="Message Header"/>
    <w:basedOn w:val="Normal"/>
    <w:link w:val="MessageHeaderChar"/>
    <w:semiHidden/>
    <w:unhideWhenUsed/>
    <w:qFormat/>
    <w:rsid w:val="00992B23"/>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semiHidden/>
    <w:qFormat/>
    <w:rsid w:val="00992B23"/>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992B23"/>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uiPriority w:val="29"/>
    <w:qFormat/>
    <w:rsid w:val="00992B23"/>
    <w:rPr>
      <w:rFonts w:eastAsia="Times New Roman"/>
      <w:i/>
      <w:iCs/>
      <w:color w:val="404040" w:themeColor="text1" w:themeTint="BF"/>
    </w:rPr>
  </w:style>
  <w:style w:type="character" w:customStyle="1" w:styleId="1ffa">
    <w:name w:val="引用 字符1"/>
    <w:basedOn w:val="DefaultParagraphFont"/>
    <w:uiPriority w:val="99"/>
    <w:qFormat/>
    <w:rsid w:val="00992B2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qFormat/>
    <w:rsid w:val="00992B23"/>
    <w:pPr>
      <w:overflowPunct/>
      <w:autoSpaceDE/>
      <w:autoSpaceDN/>
      <w:adjustRightInd/>
      <w:textAlignment w:val="auto"/>
    </w:pPr>
    <w:rPr>
      <w:rFonts w:eastAsia="SimSun"/>
      <w:lang w:eastAsia="en-US"/>
    </w:rPr>
  </w:style>
  <w:style w:type="character" w:customStyle="1" w:styleId="SalutationChar1">
    <w:name w:val="Salutation Char1"/>
    <w:basedOn w:val="DefaultParagraphFont"/>
    <w:qFormat/>
    <w:rsid w:val="00992B23"/>
    <w:rPr>
      <w:rFonts w:eastAsia="Times New Roman"/>
    </w:rPr>
  </w:style>
  <w:style w:type="character" w:customStyle="1" w:styleId="1ffb">
    <w:name w:val="称呼 字符1"/>
    <w:basedOn w:val="DefaultParagraphFont"/>
    <w:qFormat/>
    <w:rsid w:val="00992B23"/>
    <w:rPr>
      <w:rFonts w:ascii="Times New Roman" w:hAnsi="Times New Roman"/>
      <w:lang w:val="en-GB" w:eastAsia="en-US"/>
    </w:rPr>
  </w:style>
  <w:style w:type="paragraph" w:styleId="Signature">
    <w:name w:val="Signature"/>
    <w:basedOn w:val="Normal"/>
    <w:link w:val="Signature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SignatureChar">
    <w:name w:val="Signature Char"/>
    <w:basedOn w:val="DefaultParagraphFont"/>
    <w:link w:val="Signature"/>
    <w:semiHidden/>
    <w:qFormat/>
    <w:rsid w:val="00992B23"/>
    <w:rPr>
      <w:rFonts w:eastAsiaTheme="minorEastAsia"/>
      <w:lang w:eastAsia="en-US"/>
    </w:rPr>
  </w:style>
  <w:style w:type="numbering" w:customStyle="1" w:styleId="28">
    <w:name w:val="无列表2"/>
    <w:next w:val="NoList"/>
    <w:uiPriority w:val="99"/>
    <w:semiHidden/>
    <w:unhideWhenUsed/>
    <w:rsid w:val="00992B23"/>
  </w:style>
  <w:style w:type="table" w:customStyle="1" w:styleId="7">
    <w:name w:val="网格型7"/>
    <w:basedOn w:val="TableNormal"/>
    <w:next w:val="TableGrid"/>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1">
    <w:name w:val="Editor's Note Char1"/>
    <w:qFormat/>
    <w:rsid w:val="00992B23"/>
    <w:rPr>
      <w:rFonts w:eastAsia="Times New Roman"/>
      <w:color w:val="FF0000"/>
      <w:lang w:eastAsia="en-US"/>
    </w:rPr>
  </w:style>
  <w:style w:type="character" w:customStyle="1" w:styleId="TAHChar">
    <w:name w:val="TAH Char"/>
    <w:qFormat/>
    <w:locked/>
    <w:rsid w:val="00992B23"/>
    <w:rPr>
      <w:rFonts w:ascii="Arial" w:hAnsi="Arial" w:cs="Arial"/>
      <w:b/>
      <w:sz w:val="18"/>
      <w:lang w:val="en-GB"/>
    </w:rPr>
  </w:style>
  <w:style w:type="paragraph" w:styleId="TOCHeading">
    <w:name w:val="TOC Heading"/>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styleId="SubtleReference">
    <w:name w:val="Subtle Reference"/>
    <w:uiPriority w:val="31"/>
    <w:qFormat/>
    <w:rsid w:val="00992B23"/>
    <w:rPr>
      <w:smallCaps/>
      <w:color w:val="5A5A5A"/>
    </w:rPr>
  </w:style>
  <w:style w:type="character" w:customStyle="1" w:styleId="B1Car">
    <w:name w:val="B1+ Car"/>
    <w:link w:val="B11"/>
    <w:qFormat/>
    <w:rsid w:val="00992B23"/>
    <w:rPr>
      <w:rFonts w:eastAsia="Yu Mincho"/>
      <w:lang w:eastAsia="ko-KR"/>
    </w:rPr>
  </w:style>
  <w:style w:type="numbering" w:customStyle="1" w:styleId="3b">
    <w:name w:val="无列表3"/>
    <w:next w:val="NoList"/>
    <w:uiPriority w:val="99"/>
    <w:semiHidden/>
    <w:unhideWhenUsed/>
    <w:rsid w:val="00992B23"/>
  </w:style>
  <w:style w:type="table" w:customStyle="1" w:styleId="8">
    <w:name w:val="网格型8"/>
    <w:basedOn w:val="TableNormal"/>
    <w:next w:val="TableGrid"/>
    <w:uiPriority w:val="39"/>
    <w:qFormat/>
    <w:rsid w:val="00992B23"/>
    <w:pPr>
      <w:spacing w:after="0" w:line="240" w:lineRule="auto"/>
    </w:pPr>
    <w:rPr>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2">
    <w:name w:val="Caption Char2"/>
    <w:qFormat/>
    <w:rsid w:val="00992B23"/>
    <w:rPr>
      <w:rFonts w:eastAsia="SimSun"/>
      <w:b/>
      <w:lang w:eastAsia="en-US"/>
    </w:rPr>
  </w:style>
  <w:style w:type="character" w:customStyle="1" w:styleId="tgc">
    <w:name w:val="_tgc"/>
    <w:qFormat/>
    <w:rsid w:val="00992B23"/>
  </w:style>
  <w:style w:type="character" w:customStyle="1" w:styleId="B12">
    <w:name w:val="B1 (文字)"/>
    <w:qFormat/>
    <w:rsid w:val="00992B23"/>
    <w:rPr>
      <w:lang w:val="en-GB" w:eastAsia="ja-JP" w:bidi="ar-SA"/>
    </w:rPr>
  </w:style>
  <w:style w:type="character" w:customStyle="1" w:styleId="ECCHLyellow">
    <w:name w:val="ECC HL yellow"/>
    <w:uiPriority w:val="1"/>
    <w:qFormat/>
    <w:rsid w:val="00992B23"/>
    <w:rPr>
      <w:rFonts w:eastAsia="Calibri"/>
      <w:i w:val="0"/>
      <w:szCs w:val="22"/>
      <w:bdr w:val="none" w:sz="0" w:space="0" w:color="auto"/>
      <w:shd w:val="solid" w:color="FFFF00" w:fill="auto"/>
      <w:lang w:val="en-GB"/>
    </w:rPr>
  </w:style>
  <w:style w:type="character" w:customStyle="1" w:styleId="ECCHLbold">
    <w:name w:val="ECC HL bold"/>
    <w:uiPriority w:val="1"/>
    <w:qFormat/>
    <w:rsid w:val="00992B23"/>
    <w:rPr>
      <w:b/>
      <w:bCs/>
    </w:rPr>
  </w:style>
  <w:style w:type="character" w:customStyle="1" w:styleId="Artdef">
    <w:name w:val="Art_def"/>
    <w:qFormat/>
    <w:rsid w:val="00992B23"/>
    <w:rPr>
      <w:b/>
    </w:rPr>
  </w:style>
  <w:style w:type="character" w:customStyle="1" w:styleId="TF0">
    <w:name w:val="TF字符"/>
    <w:qFormat/>
    <w:rsid w:val="00992B23"/>
    <w:rPr>
      <w:rFonts w:ascii="Arial" w:eastAsia="Times New Roman" w:hAnsi="Arial"/>
      <w:b/>
    </w:rPr>
  </w:style>
  <w:style w:type="character" w:customStyle="1" w:styleId="M5Char">
    <w:name w:val="M5 Char"/>
    <w:qFormat/>
    <w:rsid w:val="00992B23"/>
    <w:rPr>
      <w:rFonts w:ascii="Arial" w:hAnsi="Arial"/>
      <w:sz w:val="22"/>
      <w:lang w:val="en-GB" w:eastAsia="en-US"/>
    </w:rPr>
  </w:style>
  <w:style w:type="character" w:customStyle="1" w:styleId="ac">
    <w:name w:val="文稿抬头"/>
    <w:qFormat/>
    <w:rsid w:val="00992B23"/>
    <w:rPr>
      <w:rFonts w:eastAsia="Yu Gothic UI"/>
      <w:b/>
      <w:bCs/>
      <w:sz w:val="24"/>
    </w:rPr>
  </w:style>
  <w:style w:type="paragraph" w:customStyle="1" w:styleId="Revisin">
    <w:name w:val="Revisión"/>
    <w:hidden/>
    <w:uiPriority w:val="99"/>
    <w:semiHidden/>
    <w:qFormat/>
    <w:rsid w:val="00992B23"/>
    <w:pPr>
      <w:spacing w:before="180" w:after="180" w:line="240" w:lineRule="auto"/>
      <w:ind w:left="1134" w:hanging="1134"/>
      <w:jc w:val="both"/>
    </w:pPr>
    <w:rPr>
      <w:lang w:eastAsia="en-US"/>
    </w:rPr>
  </w:style>
  <w:style w:type="character" w:customStyle="1" w:styleId="NormalIndentChar">
    <w:name w:val="Normal Indent Char"/>
    <w:link w:val="NormalIndent"/>
    <w:qFormat/>
    <w:locked/>
    <w:rsid w:val="00992B23"/>
    <w:rPr>
      <w:rFonts w:eastAsia="MS Mincho"/>
      <w:lang w:val="it-IT"/>
    </w:rPr>
  </w:style>
  <w:style w:type="paragraph" w:styleId="Index3">
    <w:name w:val="index 3"/>
    <w:basedOn w:val="Normal"/>
    <w:next w:val="Normal"/>
    <w:autoRedefine/>
    <w:qFormat/>
    <w:rsid w:val="00992B2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4">
    <w:name w:val="index 4"/>
    <w:basedOn w:val="Normal"/>
    <w:next w:val="Normal"/>
    <w:autoRedefine/>
    <w:qFormat/>
    <w:rsid w:val="00992B2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5">
    <w:name w:val="index 5"/>
    <w:basedOn w:val="Normal"/>
    <w:next w:val="Normal"/>
    <w:autoRedefine/>
    <w:qFormat/>
    <w:rsid w:val="00992B2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autoRedefine/>
    <w:qFormat/>
    <w:rsid w:val="00992B2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7">
    <w:name w:val="index 7"/>
    <w:basedOn w:val="Normal"/>
    <w:next w:val="Normal"/>
    <w:autoRedefine/>
    <w:qFormat/>
    <w:rsid w:val="00992B2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8">
    <w:name w:val="index 8"/>
    <w:basedOn w:val="Normal"/>
    <w:next w:val="Normal"/>
    <w:autoRedefine/>
    <w:qFormat/>
    <w:rsid w:val="00992B2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9">
    <w:name w:val="index 9"/>
    <w:basedOn w:val="Normal"/>
    <w:next w:val="Normal"/>
    <w:autoRedefine/>
    <w:qFormat/>
    <w:rsid w:val="00992B23"/>
    <w:pPr>
      <w:widowControl w:val="0"/>
      <w:spacing w:beforeLines="10" w:before="80" w:afterLines="10" w:after="80"/>
      <w:ind w:leftChars="1600" w:left="1600" w:hanging="578"/>
      <w:jc w:val="both"/>
    </w:pPr>
    <w:rPr>
      <w:rFonts w:eastAsia="SimSun"/>
      <w:kern w:val="2"/>
      <w:sz w:val="21"/>
      <w:szCs w:val="24"/>
      <w:lang w:val="en-US" w:eastAsia="zh-CN"/>
    </w:rPr>
  </w:style>
  <w:style w:type="table" w:customStyle="1" w:styleId="222">
    <w:name w:val="古典型 22"/>
    <w:basedOn w:val="TableNormal"/>
    <w:next w:val="TableClassic2"/>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Mention1">
    <w:name w:val="Mention1"/>
    <w:uiPriority w:val="99"/>
    <w:unhideWhenUsed/>
    <w:qFormat/>
    <w:rsid w:val="00992B23"/>
    <w:rPr>
      <w:color w:val="2B579A"/>
      <w:shd w:val="clear" w:color="auto" w:fill="E1DFDD"/>
    </w:rPr>
  </w:style>
  <w:style w:type="paragraph" w:customStyle="1" w:styleId="Revision3">
    <w:name w:val="Revision3"/>
    <w:hidden/>
    <w:uiPriority w:val="99"/>
    <w:semiHidden/>
    <w:qFormat/>
    <w:rsid w:val="00C20037"/>
    <w:pPr>
      <w:spacing w:after="0" w:line="240" w:lineRule="auto"/>
    </w:pPr>
    <w:rPr>
      <w:rFonts w:eastAsia="Times New Roman"/>
    </w:rPr>
  </w:style>
  <w:style w:type="character" w:customStyle="1" w:styleId="UnresolvedMention4">
    <w:name w:val="Unresolved Mention4"/>
    <w:basedOn w:val="DefaultParagraphFont"/>
    <w:uiPriority w:val="99"/>
    <w:semiHidden/>
    <w:unhideWhenUsed/>
    <w:qFormat/>
    <w:rsid w:val="00C20037"/>
    <w:rPr>
      <w:color w:val="605E5C"/>
      <w:shd w:val="clear" w:color="auto" w:fill="E1DFDD"/>
    </w:rPr>
  </w:style>
  <w:style w:type="character" w:customStyle="1" w:styleId="IntenseEmphasis2">
    <w:name w:val="Intense Emphasis2"/>
    <w:uiPriority w:val="21"/>
    <w:qFormat/>
    <w:rsid w:val="00C20037"/>
    <w:rPr>
      <w:b/>
      <w:bCs/>
      <w:i/>
      <w:iCs/>
      <w:color w:val="4F81BD"/>
    </w:rPr>
  </w:style>
  <w:style w:type="paragraph" w:customStyle="1" w:styleId="TOCHeading2">
    <w:name w:val="TOC Heading2"/>
    <w:basedOn w:val="Heading1"/>
    <w:next w:val="Normal"/>
    <w:uiPriority w:val="39"/>
    <w:unhideWhenUsed/>
    <w:qFormat/>
    <w:rsid w:val="00C20037"/>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customStyle="1" w:styleId="SubtleReference2">
    <w:name w:val="Subtle Reference2"/>
    <w:uiPriority w:val="31"/>
    <w:qFormat/>
    <w:rsid w:val="00C20037"/>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1792995">
      <w:bodyDiv w:val="1"/>
      <w:marLeft w:val="0"/>
      <w:marRight w:val="0"/>
      <w:marTop w:val="0"/>
      <w:marBottom w:val="0"/>
      <w:divBdr>
        <w:top w:val="none" w:sz="0" w:space="0" w:color="auto"/>
        <w:left w:val="none" w:sz="0" w:space="0" w:color="auto"/>
        <w:bottom w:val="none" w:sz="0" w:space="0" w:color="auto"/>
        <w:right w:val="none" w:sz="0" w:space="0" w:color="auto"/>
      </w:divBdr>
    </w:div>
    <w:div w:id="748619208">
      <w:bodyDiv w:val="1"/>
      <w:marLeft w:val="0"/>
      <w:marRight w:val="0"/>
      <w:marTop w:val="0"/>
      <w:marBottom w:val="0"/>
      <w:divBdr>
        <w:top w:val="none" w:sz="0" w:space="0" w:color="auto"/>
        <w:left w:val="none" w:sz="0" w:space="0" w:color="auto"/>
        <w:bottom w:val="none" w:sz="0" w:space="0" w:color="auto"/>
        <w:right w:val="none" w:sz="0" w:space="0" w:color="auto"/>
      </w:divBdr>
    </w:div>
    <w:div w:id="1125807954">
      <w:bodyDiv w:val="1"/>
      <w:marLeft w:val="0"/>
      <w:marRight w:val="0"/>
      <w:marTop w:val="0"/>
      <w:marBottom w:val="0"/>
      <w:divBdr>
        <w:top w:val="none" w:sz="0" w:space="0" w:color="auto"/>
        <w:left w:val="none" w:sz="0" w:space="0" w:color="auto"/>
        <w:bottom w:val="none" w:sz="0" w:space="0" w:color="auto"/>
        <w:right w:val="none" w:sz="0" w:space="0" w:color="auto"/>
      </w:divBdr>
    </w:div>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0.wmf"/><Relationship Id="rId21" Type="http://schemas.openxmlformats.org/officeDocument/2006/relationships/image" Target="media/image12.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17.wmf"/><Relationship Id="rId159" Type="http://schemas.openxmlformats.org/officeDocument/2006/relationships/oleObject" Target="embeddings/oleObject13.bin"/><Relationship Id="rId170" Type="http://schemas.openxmlformats.org/officeDocument/2006/relationships/image" Target="media/image141.wmf"/><Relationship Id="rId191" Type="http://schemas.openxmlformats.org/officeDocument/2006/relationships/oleObject" Target="embeddings/oleObject29.bin"/><Relationship Id="rId205" Type="http://schemas.openxmlformats.org/officeDocument/2006/relationships/image" Target="media/image159.png"/><Relationship Id="rId226" Type="http://schemas.openxmlformats.org/officeDocument/2006/relationships/image" Target="media/image173.wmf"/><Relationship Id="rId107" Type="http://schemas.openxmlformats.org/officeDocument/2006/relationships/image" Target="media/image93.wmf"/><Relationship Id="rId11" Type="http://schemas.openxmlformats.org/officeDocument/2006/relationships/image" Target="media/image2.png"/><Relationship Id="rId32" Type="http://schemas.openxmlformats.org/officeDocument/2006/relationships/package" Target="embeddings/Microsoft_Visio_Drawing.vsdx"/><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07.wmf"/><Relationship Id="rId149" Type="http://schemas.openxmlformats.org/officeDocument/2006/relationships/image" Target="media/image128.wmf"/><Relationship Id="rId5" Type="http://schemas.openxmlformats.org/officeDocument/2006/relationships/styles" Target="styles.xml"/><Relationship Id="rId95" Type="http://schemas.openxmlformats.org/officeDocument/2006/relationships/image" Target="media/image81.png"/><Relationship Id="rId160" Type="http://schemas.openxmlformats.org/officeDocument/2006/relationships/image" Target="media/image136.wmf"/><Relationship Id="rId181" Type="http://schemas.openxmlformats.org/officeDocument/2006/relationships/oleObject" Target="embeddings/oleObject24.bin"/><Relationship Id="rId216" Type="http://schemas.openxmlformats.org/officeDocument/2006/relationships/oleObject" Target="embeddings/oleObject38.bin"/><Relationship Id="rId237" Type="http://schemas.openxmlformats.org/officeDocument/2006/relationships/image" Target="media/image179.wmf"/><Relationship Id="rId22" Type="http://schemas.openxmlformats.org/officeDocument/2006/relationships/image" Target="media/image13.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1.wmf"/><Relationship Id="rId139" Type="http://schemas.openxmlformats.org/officeDocument/2006/relationships/image" Target="media/image118.wmf"/><Relationship Id="rId85" Type="http://schemas.openxmlformats.org/officeDocument/2006/relationships/image" Target="media/image71.png"/><Relationship Id="rId150" Type="http://schemas.openxmlformats.org/officeDocument/2006/relationships/image" Target="media/image129.wmf"/><Relationship Id="rId171" Type="http://schemas.openxmlformats.org/officeDocument/2006/relationships/oleObject" Target="embeddings/oleObject19.bin"/><Relationship Id="rId192" Type="http://schemas.openxmlformats.org/officeDocument/2006/relationships/image" Target="media/image152.wmf"/><Relationship Id="rId206" Type="http://schemas.openxmlformats.org/officeDocument/2006/relationships/image" Target="media/image160.png"/><Relationship Id="rId227" Type="http://schemas.openxmlformats.org/officeDocument/2006/relationships/oleObject" Target="embeddings/oleObject43.bin"/><Relationship Id="rId201" Type="http://schemas.openxmlformats.org/officeDocument/2006/relationships/oleObject" Target="embeddings/oleObject34.bin"/><Relationship Id="rId222" Type="http://schemas.openxmlformats.org/officeDocument/2006/relationships/oleObject" Target="embeddings/oleObject40.bin"/><Relationship Id="rId243" Type="http://schemas.openxmlformats.org/officeDocument/2006/relationships/header" Target="header1.xm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2.emf"/><Relationship Id="rId38" Type="http://schemas.openxmlformats.org/officeDocument/2006/relationships/image" Target="media/image26.emf"/><Relationship Id="rId59" Type="http://schemas.openxmlformats.org/officeDocument/2006/relationships/image" Target="media/image46.png"/><Relationship Id="rId103" Type="http://schemas.openxmlformats.org/officeDocument/2006/relationships/image" Target="media/image89.png"/><Relationship Id="rId108" Type="http://schemas.openxmlformats.org/officeDocument/2006/relationships/oleObject" Target="embeddings/oleObject4.bin"/><Relationship Id="rId124" Type="http://schemas.openxmlformats.org/officeDocument/2006/relationships/image" Target="media/image104.wmf"/><Relationship Id="rId129" Type="http://schemas.openxmlformats.org/officeDocument/2006/relationships/image" Target="media/image108.wmf"/><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19.wmf"/><Relationship Id="rId145" Type="http://schemas.openxmlformats.org/officeDocument/2006/relationships/image" Target="media/image124.wmf"/><Relationship Id="rId161" Type="http://schemas.openxmlformats.org/officeDocument/2006/relationships/oleObject" Target="embeddings/oleObject14.bin"/><Relationship Id="rId166" Type="http://schemas.openxmlformats.org/officeDocument/2006/relationships/image" Target="media/image139.wmf"/><Relationship Id="rId182" Type="http://schemas.openxmlformats.org/officeDocument/2006/relationships/image" Target="media/image147.wmf"/><Relationship Id="rId187" Type="http://schemas.openxmlformats.org/officeDocument/2006/relationships/oleObject" Target="embeddings/oleObject27.bin"/><Relationship Id="rId217" Type="http://schemas.openxmlformats.org/officeDocument/2006/relationships/image" Target="media/image168.png"/><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image" Target="media/image165.wmf"/><Relationship Id="rId233" Type="http://schemas.openxmlformats.org/officeDocument/2006/relationships/oleObject" Target="embeddings/oleObject45.bin"/><Relationship Id="rId238" Type="http://schemas.openxmlformats.org/officeDocument/2006/relationships/oleObject" Target="embeddings/oleObject48.bin"/><Relationship Id="rId23" Type="http://schemas.openxmlformats.org/officeDocument/2006/relationships/image" Target="media/image14.emf"/><Relationship Id="rId28" Type="http://schemas.openxmlformats.org/officeDocument/2006/relationships/image" Target="media/image18.png"/><Relationship Id="rId49" Type="http://schemas.openxmlformats.org/officeDocument/2006/relationships/image" Target="media/image36.png"/><Relationship Id="rId114" Type="http://schemas.openxmlformats.org/officeDocument/2006/relationships/image" Target="media/image98.wmf"/><Relationship Id="rId119" Type="http://schemas.openxmlformats.org/officeDocument/2006/relationships/oleObject" Target="embeddings/oleObject7.bin"/><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09.wmf"/><Relationship Id="rId135" Type="http://schemas.openxmlformats.org/officeDocument/2006/relationships/image" Target="media/image114.wmf"/><Relationship Id="rId151" Type="http://schemas.openxmlformats.org/officeDocument/2006/relationships/image" Target="media/image130.wmf"/><Relationship Id="rId156" Type="http://schemas.openxmlformats.org/officeDocument/2006/relationships/image" Target="media/image134.wmf"/><Relationship Id="rId177" Type="http://schemas.openxmlformats.org/officeDocument/2006/relationships/oleObject" Target="embeddings/oleObject22.bin"/><Relationship Id="rId198" Type="http://schemas.openxmlformats.org/officeDocument/2006/relationships/image" Target="media/image155.wmf"/><Relationship Id="rId172" Type="http://schemas.openxmlformats.org/officeDocument/2006/relationships/image" Target="media/image142.wmf"/><Relationship Id="rId193" Type="http://schemas.openxmlformats.org/officeDocument/2006/relationships/oleObject" Target="embeddings/oleObject30.bin"/><Relationship Id="rId202" Type="http://schemas.openxmlformats.org/officeDocument/2006/relationships/image" Target="media/image157.png"/><Relationship Id="rId207" Type="http://schemas.openxmlformats.org/officeDocument/2006/relationships/image" Target="media/image161.png"/><Relationship Id="rId223" Type="http://schemas.openxmlformats.org/officeDocument/2006/relationships/image" Target="media/image172.png"/><Relationship Id="rId228" Type="http://schemas.openxmlformats.org/officeDocument/2006/relationships/image" Target="media/image174.wmf"/><Relationship Id="rId244"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oleObject" Target="embeddings/oleObject2.bin"/><Relationship Id="rId109" Type="http://schemas.openxmlformats.org/officeDocument/2006/relationships/image" Target="media/image94.wmf"/><Relationship Id="rId34" Type="http://schemas.openxmlformats.org/officeDocument/2006/relationships/package" Target="embeddings/Microsoft_Visio_Drawing1.vsdx"/><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2.wmf"/><Relationship Id="rId125" Type="http://schemas.openxmlformats.org/officeDocument/2006/relationships/oleObject" Target="embeddings/oleObject10.bin"/><Relationship Id="rId141" Type="http://schemas.openxmlformats.org/officeDocument/2006/relationships/image" Target="media/image120.wmf"/><Relationship Id="rId146" Type="http://schemas.openxmlformats.org/officeDocument/2006/relationships/image" Target="media/image125.wmf"/><Relationship Id="rId167" Type="http://schemas.openxmlformats.org/officeDocument/2006/relationships/oleObject" Target="embeddings/oleObject17.bin"/><Relationship Id="rId188" Type="http://schemas.openxmlformats.org/officeDocument/2006/relationships/image" Target="media/image150.wmf"/><Relationship Id="rId7" Type="http://schemas.openxmlformats.org/officeDocument/2006/relationships/webSettings" Target="webSetting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37.wmf"/><Relationship Id="rId183" Type="http://schemas.openxmlformats.org/officeDocument/2006/relationships/oleObject" Target="embeddings/oleObject25.bin"/><Relationship Id="rId213" Type="http://schemas.openxmlformats.org/officeDocument/2006/relationships/oleObject" Target="embeddings/oleObject37.bin"/><Relationship Id="rId218" Type="http://schemas.openxmlformats.org/officeDocument/2006/relationships/image" Target="media/image169.png"/><Relationship Id="rId234" Type="http://schemas.openxmlformats.org/officeDocument/2006/relationships/oleObject" Target="embeddings/oleObject46.bin"/><Relationship Id="rId239" Type="http://schemas.openxmlformats.org/officeDocument/2006/relationships/image" Target="media/image180.wmf"/><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5.emf"/><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emf"/><Relationship Id="rId87" Type="http://schemas.openxmlformats.org/officeDocument/2006/relationships/image" Target="media/image73.png"/><Relationship Id="rId110" Type="http://schemas.openxmlformats.org/officeDocument/2006/relationships/oleObject" Target="embeddings/oleObject5.bin"/><Relationship Id="rId115" Type="http://schemas.openxmlformats.org/officeDocument/2006/relationships/oleObject" Target="embeddings/oleObject6.bin"/><Relationship Id="rId131" Type="http://schemas.openxmlformats.org/officeDocument/2006/relationships/image" Target="media/image110.wmf"/><Relationship Id="rId136" Type="http://schemas.openxmlformats.org/officeDocument/2006/relationships/image" Target="media/image115.wmf"/><Relationship Id="rId157" Type="http://schemas.openxmlformats.org/officeDocument/2006/relationships/oleObject" Target="embeddings/oleObject12.bin"/><Relationship Id="rId178" Type="http://schemas.openxmlformats.org/officeDocument/2006/relationships/image" Target="media/image145.wmf"/><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image" Target="media/image131.wmf"/><Relationship Id="rId173" Type="http://schemas.openxmlformats.org/officeDocument/2006/relationships/oleObject" Target="embeddings/oleObject20.bin"/><Relationship Id="rId194" Type="http://schemas.openxmlformats.org/officeDocument/2006/relationships/image" Target="media/image153.wmf"/><Relationship Id="rId199" Type="http://schemas.openxmlformats.org/officeDocument/2006/relationships/oleObject" Target="embeddings/oleObject33.bin"/><Relationship Id="rId203" Type="http://schemas.openxmlformats.org/officeDocument/2006/relationships/image" Target="media/image158.wmf"/><Relationship Id="rId208" Type="http://schemas.openxmlformats.org/officeDocument/2006/relationships/image" Target="media/image162.png"/><Relationship Id="rId229" Type="http://schemas.openxmlformats.org/officeDocument/2006/relationships/oleObject" Target="embeddings/oleObject44.bin"/><Relationship Id="rId19" Type="http://schemas.openxmlformats.org/officeDocument/2006/relationships/image" Target="media/image10.png"/><Relationship Id="rId224" Type="http://schemas.openxmlformats.org/officeDocument/2006/relationships/oleObject" Target="embeddings/oleObject41.bin"/><Relationship Id="rId240" Type="http://schemas.openxmlformats.org/officeDocument/2006/relationships/oleObject" Target="embeddings/oleObject49.bin"/><Relationship Id="rId245" Type="http://schemas.openxmlformats.org/officeDocument/2006/relationships/fontTable" Target="fontTable.xml"/><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image" Target="media/image23.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wmf"/><Relationship Id="rId126" Type="http://schemas.openxmlformats.org/officeDocument/2006/relationships/image" Target="media/image105.wmf"/><Relationship Id="rId147" Type="http://schemas.openxmlformats.org/officeDocument/2006/relationships/image" Target="media/image126.wmf"/><Relationship Id="rId168" Type="http://schemas.openxmlformats.org/officeDocument/2006/relationships/image" Target="media/image140.wmf"/><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oleObject" Target="embeddings/oleObject8.bin"/><Relationship Id="rId142" Type="http://schemas.openxmlformats.org/officeDocument/2006/relationships/image" Target="media/image121.wmf"/><Relationship Id="rId163" Type="http://schemas.openxmlformats.org/officeDocument/2006/relationships/oleObject" Target="embeddings/oleObject15.bin"/><Relationship Id="rId184" Type="http://schemas.openxmlformats.org/officeDocument/2006/relationships/image" Target="media/image148.wmf"/><Relationship Id="rId189" Type="http://schemas.openxmlformats.org/officeDocument/2006/relationships/oleObject" Target="embeddings/oleObject28.bin"/><Relationship Id="rId219" Type="http://schemas.openxmlformats.org/officeDocument/2006/relationships/oleObject" Target="embeddings/oleObject39.bin"/><Relationship Id="rId3" Type="http://schemas.openxmlformats.org/officeDocument/2006/relationships/customXml" Target="../customXml/item2.xml"/><Relationship Id="rId214" Type="http://schemas.openxmlformats.org/officeDocument/2006/relationships/image" Target="media/image166.png"/><Relationship Id="rId230" Type="http://schemas.openxmlformats.org/officeDocument/2006/relationships/image" Target="media/image175.png"/><Relationship Id="rId235" Type="http://schemas.openxmlformats.org/officeDocument/2006/relationships/image" Target="media/image178.wmf"/><Relationship Id="rId25" Type="http://schemas.openxmlformats.org/officeDocument/2006/relationships/oleObject" Target="embeddings/oleObject1.bin"/><Relationship Id="rId46" Type="http://schemas.openxmlformats.org/officeDocument/2006/relationships/image" Target="media/image33.png"/><Relationship Id="rId67" Type="http://schemas.openxmlformats.org/officeDocument/2006/relationships/oleObject" Target="embeddings/oleObject3.bin"/><Relationship Id="rId116" Type="http://schemas.openxmlformats.org/officeDocument/2006/relationships/image" Target="media/image99.wmf"/><Relationship Id="rId137" Type="http://schemas.openxmlformats.org/officeDocument/2006/relationships/image" Target="media/image116.wmf"/><Relationship Id="rId158" Type="http://schemas.openxmlformats.org/officeDocument/2006/relationships/image" Target="media/image135.wmf"/><Relationship Id="rId20" Type="http://schemas.openxmlformats.org/officeDocument/2006/relationships/image" Target="media/image11.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5.wmf"/><Relationship Id="rId132" Type="http://schemas.openxmlformats.org/officeDocument/2006/relationships/image" Target="media/image111.wmf"/><Relationship Id="rId153" Type="http://schemas.openxmlformats.org/officeDocument/2006/relationships/image" Target="media/image132.wmf"/><Relationship Id="rId174" Type="http://schemas.openxmlformats.org/officeDocument/2006/relationships/image" Target="media/image143.wmf"/><Relationship Id="rId179" Type="http://schemas.openxmlformats.org/officeDocument/2006/relationships/oleObject" Target="embeddings/oleObject23.bin"/><Relationship Id="rId195" Type="http://schemas.openxmlformats.org/officeDocument/2006/relationships/oleObject" Target="embeddings/oleObject31.bin"/><Relationship Id="rId209" Type="http://schemas.openxmlformats.org/officeDocument/2006/relationships/image" Target="media/image163.png"/><Relationship Id="rId190" Type="http://schemas.openxmlformats.org/officeDocument/2006/relationships/image" Target="media/image151.wmf"/><Relationship Id="rId204" Type="http://schemas.openxmlformats.org/officeDocument/2006/relationships/oleObject" Target="embeddings/oleObject35.bin"/><Relationship Id="rId220" Type="http://schemas.openxmlformats.org/officeDocument/2006/relationships/image" Target="media/image170.png"/><Relationship Id="rId225" Type="http://schemas.openxmlformats.org/officeDocument/2006/relationships/oleObject" Target="embeddings/oleObject42.bin"/><Relationship Id="rId241" Type="http://schemas.openxmlformats.org/officeDocument/2006/relationships/image" Target="media/image181.wmf"/><Relationship Id="rId246"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4.png"/><Relationship Id="rId57" Type="http://schemas.openxmlformats.org/officeDocument/2006/relationships/image" Target="media/image44.png"/><Relationship Id="rId106" Type="http://schemas.openxmlformats.org/officeDocument/2006/relationships/image" Target="media/image92.wmf"/><Relationship Id="rId127" Type="http://schemas.openxmlformats.org/officeDocument/2006/relationships/image" Target="media/image106.wmf"/><Relationship Id="rId10" Type="http://schemas.openxmlformats.org/officeDocument/2006/relationships/image" Target="media/image1.jpeg"/><Relationship Id="rId31" Type="http://schemas.openxmlformats.org/officeDocument/2006/relationships/image" Target="media/image21.emf"/><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3.wmf"/><Relationship Id="rId143" Type="http://schemas.openxmlformats.org/officeDocument/2006/relationships/image" Target="media/image122.wmf"/><Relationship Id="rId148" Type="http://schemas.openxmlformats.org/officeDocument/2006/relationships/image" Target="media/image127.wmf"/><Relationship Id="rId164" Type="http://schemas.openxmlformats.org/officeDocument/2006/relationships/image" Target="media/image138.wmf"/><Relationship Id="rId169" Type="http://schemas.openxmlformats.org/officeDocument/2006/relationships/oleObject" Target="embeddings/oleObject18.bin"/><Relationship Id="rId185" Type="http://schemas.openxmlformats.org/officeDocument/2006/relationships/oleObject" Target="embeddings/oleObject26.bin"/><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46.wmf"/><Relationship Id="rId210" Type="http://schemas.openxmlformats.org/officeDocument/2006/relationships/image" Target="media/image164.wmf"/><Relationship Id="rId215" Type="http://schemas.openxmlformats.org/officeDocument/2006/relationships/image" Target="media/image167.wmf"/><Relationship Id="rId236" Type="http://schemas.openxmlformats.org/officeDocument/2006/relationships/oleObject" Target="embeddings/oleObject47.bin"/><Relationship Id="rId26" Type="http://schemas.openxmlformats.org/officeDocument/2006/relationships/image" Target="media/image16.png"/><Relationship Id="rId231" Type="http://schemas.openxmlformats.org/officeDocument/2006/relationships/image" Target="media/image176.png"/><Relationship Id="rId47" Type="http://schemas.openxmlformats.org/officeDocument/2006/relationships/image" Target="media/image34.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6.wmf"/><Relationship Id="rId133" Type="http://schemas.openxmlformats.org/officeDocument/2006/relationships/image" Target="media/image112.wmf"/><Relationship Id="rId154" Type="http://schemas.openxmlformats.org/officeDocument/2006/relationships/image" Target="media/image133.wmf"/><Relationship Id="rId175" Type="http://schemas.openxmlformats.org/officeDocument/2006/relationships/oleObject" Target="embeddings/oleObject21.bin"/><Relationship Id="rId196" Type="http://schemas.openxmlformats.org/officeDocument/2006/relationships/image" Target="media/image154.wmf"/><Relationship Id="rId200" Type="http://schemas.openxmlformats.org/officeDocument/2006/relationships/image" Target="media/image156.wmf"/><Relationship Id="rId16" Type="http://schemas.openxmlformats.org/officeDocument/2006/relationships/image" Target="media/image7.png"/><Relationship Id="rId221" Type="http://schemas.openxmlformats.org/officeDocument/2006/relationships/image" Target="media/image171.png"/><Relationship Id="rId242" Type="http://schemas.openxmlformats.org/officeDocument/2006/relationships/oleObject" Target="embeddings/oleObject50.bin"/><Relationship Id="rId37" Type="http://schemas.openxmlformats.org/officeDocument/2006/relationships/image" Target="media/image25.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oleObject" Target="embeddings/oleObject9.bin"/><Relationship Id="rId144" Type="http://schemas.openxmlformats.org/officeDocument/2006/relationships/image" Target="media/image123.wmf"/><Relationship Id="rId90" Type="http://schemas.openxmlformats.org/officeDocument/2006/relationships/image" Target="media/image76.png"/><Relationship Id="rId165" Type="http://schemas.openxmlformats.org/officeDocument/2006/relationships/oleObject" Target="embeddings/oleObject16.bin"/><Relationship Id="rId186" Type="http://schemas.openxmlformats.org/officeDocument/2006/relationships/image" Target="media/image149.wmf"/><Relationship Id="rId211" Type="http://schemas.openxmlformats.org/officeDocument/2006/relationships/oleObject" Target="embeddings/oleObject36.bin"/><Relationship Id="rId232" Type="http://schemas.openxmlformats.org/officeDocument/2006/relationships/image" Target="media/image177.wmf"/><Relationship Id="rId27" Type="http://schemas.openxmlformats.org/officeDocument/2006/relationships/image" Target="media/image17.png"/><Relationship Id="rId48" Type="http://schemas.openxmlformats.org/officeDocument/2006/relationships/image" Target="media/image35.png"/><Relationship Id="rId69" Type="http://schemas.openxmlformats.org/officeDocument/2006/relationships/image" Target="media/image55.png"/><Relationship Id="rId113" Type="http://schemas.openxmlformats.org/officeDocument/2006/relationships/image" Target="media/image97.wmf"/><Relationship Id="rId134" Type="http://schemas.openxmlformats.org/officeDocument/2006/relationships/image" Target="media/image113.wmf"/><Relationship Id="rId80" Type="http://schemas.openxmlformats.org/officeDocument/2006/relationships/image" Target="media/image66.png"/><Relationship Id="rId155" Type="http://schemas.openxmlformats.org/officeDocument/2006/relationships/oleObject" Target="embeddings/oleObject11.bin"/><Relationship Id="rId176" Type="http://schemas.openxmlformats.org/officeDocument/2006/relationships/image" Target="media/image144.wmf"/><Relationship Id="rId197" Type="http://schemas.openxmlformats.org/officeDocument/2006/relationships/oleObject" Target="embeddings/oleObject3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4E9E43-257B-49DE-9FA0-1800A026A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3750</TotalTime>
  <Pages>6</Pages>
  <Words>46181</Words>
  <Characters>263236</Characters>
  <Application>Microsoft Office Word</Application>
  <DocSecurity>0</DocSecurity>
  <Lines>2193</Lines>
  <Paragraphs>617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308800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390</cp:revision>
  <cp:lastPrinted>2019-02-25T14:05:00Z</cp:lastPrinted>
  <dcterms:created xsi:type="dcterms:W3CDTF">2022-04-01T09:01:00Z</dcterms:created>
  <dcterms:modified xsi:type="dcterms:W3CDTF">2025-12-11T19:24:00Z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1712132839</vt:lpwstr>
  </property>
</Properties>
</file>